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1C8B7" w14:textId="77777777" w:rsidR="00885936" w:rsidRPr="00306D97" w:rsidRDefault="00885936" w:rsidP="0088593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lang w:val="en-GB"/>
        </w:rPr>
        <w:t>BASIS OF FINANCIAL INFORMATION PREPARATION</w:t>
      </w:r>
    </w:p>
    <w:p w14:paraId="773C0303" w14:textId="77777777" w:rsidR="009A0B0D" w:rsidRPr="00306D97" w:rsidRDefault="009A0B0D" w:rsidP="00885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cstheme="minorBidi"/>
          <w:b/>
          <w:bCs/>
          <w:sz w:val="18"/>
          <w:szCs w:val="18"/>
          <w:lang w:val="en-GB"/>
        </w:rPr>
      </w:pPr>
    </w:p>
    <w:p w14:paraId="1EAEDCD1" w14:textId="77777777" w:rsidR="0093261B" w:rsidRPr="00306D97" w:rsidRDefault="009A0B0D" w:rsidP="00222EEE">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hanging="540"/>
        <w:jc w:val="thaiDistribute"/>
        <w:rPr>
          <w:rFonts w:ascii="Trebuchet MS" w:hAnsi="Trebuchet MS" w:cs="Arial"/>
          <w:szCs w:val="18"/>
          <w:lang w:val="en-GB"/>
        </w:rPr>
      </w:pPr>
      <w:r w:rsidRPr="00306D97">
        <w:rPr>
          <w:rFonts w:ascii="Trebuchet MS" w:hAnsi="Trebuchet MS" w:cs="Arial"/>
          <w:szCs w:val="18"/>
          <w:lang w:val="en-GB"/>
        </w:rPr>
        <w:t>Basis for the preparation of interim financial information</w:t>
      </w:r>
    </w:p>
    <w:p w14:paraId="0E54F12F" w14:textId="77777777" w:rsidR="0093261B" w:rsidRPr="00306D97" w:rsidRDefault="0093261B" w:rsidP="00222E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rPr>
          <w:rFonts w:ascii="Trebuchet MS" w:hAnsi="Trebuchet MS" w:cs="Arial"/>
          <w:szCs w:val="18"/>
          <w:lang w:val="en-GB"/>
        </w:rPr>
      </w:pPr>
    </w:p>
    <w:p w14:paraId="4991A1B9" w14:textId="58981C00" w:rsidR="0038180A" w:rsidRPr="0038180A" w:rsidRDefault="0038180A" w:rsidP="003818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rPr>
          <w:rFonts w:ascii="Trebuchet MS" w:hAnsi="Trebuchet MS" w:cs="Arial"/>
          <w:szCs w:val="18"/>
          <w:lang w:val="en-GB"/>
        </w:rPr>
      </w:pPr>
      <w:r w:rsidRPr="0038180A">
        <w:rPr>
          <w:rFonts w:ascii="Trebuchet MS" w:hAnsi="Trebuchet MS" w:cs="Arial"/>
          <w:szCs w:val="18"/>
          <w:lang w:val="en-GB"/>
        </w:rPr>
        <w:t xml:space="preserve">These interim consolidated and separate financial information have been prepared in accordance with Thai Accounting Standard 34, </w:t>
      </w:r>
      <w:r w:rsidR="007C58FF">
        <w:rPr>
          <w:rFonts w:ascii="Trebuchet MS" w:hAnsi="Trebuchet MS" w:cs="Arial"/>
          <w:szCs w:val="18"/>
          <w:lang w:val="en-GB"/>
        </w:rPr>
        <w:t>“</w:t>
      </w:r>
      <w:r w:rsidRPr="0038180A">
        <w:rPr>
          <w:rFonts w:ascii="Trebuchet MS" w:hAnsi="Trebuchet MS" w:cs="Arial"/>
          <w:szCs w:val="18"/>
          <w:lang w:val="en-GB"/>
        </w:rPr>
        <w:t>Interim Financial Reporting</w:t>
      </w:r>
      <w:r w:rsidR="007C58FF">
        <w:rPr>
          <w:rFonts w:ascii="Trebuchet MS" w:hAnsi="Trebuchet MS" w:cs="Arial"/>
          <w:szCs w:val="18"/>
          <w:lang w:val="en-GB"/>
        </w:rPr>
        <w:t>”</w:t>
      </w:r>
      <w:r w:rsidRPr="0038180A">
        <w:rPr>
          <w:rFonts w:ascii="Trebuchet MS" w:hAnsi="Trebuchet MS" w:cs="Arial"/>
          <w:szCs w:val="18"/>
          <w:lang w:val="en-GB"/>
        </w:rPr>
        <w:t xml:space="preserve"> and applicable rules and regulations of the Thai Securities and Exchange Commission. They do not include all disclosures that would otherwise be required in a complete set of financial statements and should be read in conjunction with the financial statements for the year ended 31 December 202</w:t>
      </w:r>
      <w:r w:rsidR="0047626D">
        <w:rPr>
          <w:rFonts w:ascii="Trebuchet MS" w:hAnsi="Trebuchet MS" w:cstheme="minorBidi"/>
          <w:szCs w:val="18"/>
        </w:rPr>
        <w:t>5</w:t>
      </w:r>
      <w:r w:rsidRPr="0038180A">
        <w:rPr>
          <w:rFonts w:ascii="Trebuchet MS" w:hAnsi="Trebuchet MS" w:cs="Arial"/>
          <w:szCs w:val="18"/>
          <w:lang w:val="en-GB"/>
        </w:rPr>
        <w:t>.</w:t>
      </w:r>
    </w:p>
    <w:p w14:paraId="113B4B50" w14:textId="77777777" w:rsidR="00387726" w:rsidRPr="00306D97" w:rsidRDefault="00387726" w:rsidP="00387726">
      <w:pPr>
        <w:pStyle w:val="ListParagraph"/>
        <w:spacing w:line="360" w:lineRule="auto"/>
        <w:ind w:left="360"/>
        <w:jc w:val="thaiDistribute"/>
        <w:rPr>
          <w:rFonts w:ascii="Trebuchet MS" w:hAnsi="Trebuchet MS" w:cs="Arial"/>
          <w:szCs w:val="18"/>
          <w:lang w:val="en-GB"/>
        </w:rPr>
      </w:pPr>
    </w:p>
    <w:p w14:paraId="2B69170C" w14:textId="77777777" w:rsidR="00656BF5" w:rsidRPr="00306D97" w:rsidRDefault="00D355BE" w:rsidP="00222EEE">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hanging="540"/>
        <w:jc w:val="thaiDistribute"/>
        <w:rPr>
          <w:rFonts w:ascii="Trebuchet MS" w:hAnsi="Trebuchet MS" w:cs="Arial"/>
          <w:szCs w:val="18"/>
          <w:lang w:val="en-GB"/>
        </w:rPr>
      </w:pPr>
      <w:r w:rsidRPr="00306D97">
        <w:rPr>
          <w:rFonts w:ascii="Trebuchet MS" w:hAnsi="Trebuchet MS" w:cs="Arial"/>
          <w:szCs w:val="18"/>
          <w:lang w:val="en-GB"/>
        </w:rPr>
        <w:t>Principles of consolidation</w:t>
      </w:r>
    </w:p>
    <w:p w14:paraId="6E2D2E5B" w14:textId="77777777" w:rsidR="00656BF5" w:rsidRPr="00306D97" w:rsidRDefault="00656BF5" w:rsidP="006436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36" w:right="-10"/>
        <w:jc w:val="thaiDistribute"/>
        <w:rPr>
          <w:rFonts w:ascii="Trebuchet MS" w:hAnsi="Trebuchet MS" w:cs="Arial"/>
          <w:szCs w:val="18"/>
          <w:lang w:val="en-GB"/>
        </w:rPr>
      </w:pPr>
    </w:p>
    <w:p w14:paraId="29C33A97" w14:textId="422E79A2" w:rsidR="00D355BE" w:rsidRPr="00306D97" w:rsidRDefault="00D355BE" w:rsidP="006436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rPr>
          <w:rFonts w:ascii="Trebuchet MS" w:hAnsi="Trebuchet MS" w:cs="Arial"/>
          <w:szCs w:val="18"/>
          <w:lang w:val="en-GB"/>
        </w:rPr>
      </w:pPr>
      <w:r w:rsidRPr="00306D97">
        <w:rPr>
          <w:rFonts w:ascii="Trebuchet MS" w:hAnsi="Trebuchet MS" w:cs="Arial"/>
          <w:szCs w:val="18"/>
          <w:lang w:bidi="ar-SA"/>
        </w:rPr>
        <w:t xml:space="preserve">The interim consolidated financial information included the financial statements of E </w:t>
      </w:r>
      <w:r w:rsidRPr="00306D97">
        <w:rPr>
          <w:rFonts w:ascii="Trebuchet MS" w:hAnsi="Trebuchet MS" w:cs="Arial"/>
          <w:szCs w:val="18"/>
        </w:rPr>
        <w:t>f</w:t>
      </w:r>
      <w:r w:rsidRPr="00306D97">
        <w:rPr>
          <w:rFonts w:ascii="Trebuchet MS" w:hAnsi="Trebuchet MS" w:cs="Arial"/>
          <w:szCs w:val="18"/>
          <w:lang w:bidi="ar-SA"/>
        </w:rPr>
        <w:t xml:space="preserve">or L Aim Public Company Limited its subsidiary and are prepared on the same basis as applied for the preparation of consolidated financial </w:t>
      </w:r>
      <w:r w:rsidR="003B4430">
        <w:rPr>
          <w:rFonts w:ascii="Trebuchet MS" w:hAnsi="Trebuchet MS" w:cs="Arial"/>
          <w:szCs w:val="18"/>
          <w:lang w:bidi="ar-SA"/>
        </w:rPr>
        <w:t>statements</w:t>
      </w:r>
      <w:r w:rsidRPr="00306D97">
        <w:rPr>
          <w:rFonts w:ascii="Trebuchet MS" w:hAnsi="Trebuchet MS" w:cs="Arial"/>
          <w:szCs w:val="18"/>
          <w:lang w:bidi="ar-SA"/>
        </w:rPr>
        <w:t xml:space="preserve"> for the year ended 31 December 202</w:t>
      </w:r>
      <w:r w:rsidR="0047626D">
        <w:rPr>
          <w:rFonts w:ascii="Trebuchet MS" w:hAnsi="Trebuchet MS" w:cs="Arial"/>
          <w:szCs w:val="18"/>
          <w:lang w:bidi="ar-SA"/>
        </w:rPr>
        <w:t>5</w:t>
      </w:r>
      <w:r w:rsidRPr="00306D97">
        <w:rPr>
          <w:rFonts w:ascii="Trebuchet MS" w:hAnsi="Trebuchet MS" w:cs="Arial"/>
          <w:szCs w:val="18"/>
          <w:lang w:bidi="ar-SA"/>
        </w:rPr>
        <w:t>. There have been no significant changes in the subsidiary during the period</w:t>
      </w:r>
      <w:r w:rsidRPr="00306D97">
        <w:rPr>
          <w:rFonts w:ascii="Trebuchet MS" w:hAnsi="Trebuchet MS" w:cs="Arial"/>
          <w:szCs w:val="18"/>
        </w:rPr>
        <w:t>.</w:t>
      </w:r>
    </w:p>
    <w:p w14:paraId="42289404" w14:textId="77777777" w:rsidR="00D355BE" w:rsidRPr="00306D97" w:rsidRDefault="00D355BE" w:rsidP="00222E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360" w:lineRule="auto"/>
        <w:ind w:left="360"/>
        <w:jc w:val="thaiDistribute"/>
        <w:rPr>
          <w:rFonts w:ascii="Trebuchet MS" w:hAnsi="Trebuchet MS" w:cs="Arial"/>
          <w:szCs w:val="18"/>
        </w:rPr>
      </w:pPr>
    </w:p>
    <w:p w14:paraId="23C1F3B2" w14:textId="3EC62EE1" w:rsidR="00387726" w:rsidRDefault="00387726" w:rsidP="0080231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Cs w:val="18"/>
          <w:lang w:val="en-GB"/>
        </w:rPr>
      </w:pPr>
      <w:r w:rsidRPr="00306D97">
        <w:rPr>
          <w:rFonts w:ascii="Trebuchet MS" w:hAnsi="Trebuchet MS" w:cs="Arial"/>
          <w:szCs w:val="18"/>
          <w:lang w:val="en-GB"/>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5DB1AA7" w14:textId="77777777" w:rsidR="00802310" w:rsidRPr="00802310" w:rsidRDefault="00802310" w:rsidP="0080231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Cs w:val="18"/>
          <w:lang w:val="en-GB"/>
        </w:rPr>
      </w:pPr>
    </w:p>
    <w:p w14:paraId="50C20D72" w14:textId="77777777" w:rsidR="0083634D" w:rsidRPr="00306D97" w:rsidRDefault="002B3C09" w:rsidP="00222EE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cs="Arial"/>
          <w:b/>
          <w:bCs/>
          <w:sz w:val="18"/>
          <w:szCs w:val="18"/>
          <w:lang w:val="en-GB"/>
        </w:rPr>
      </w:pPr>
      <w:r w:rsidRPr="00306D97">
        <w:rPr>
          <w:rFonts w:ascii="Trebuchet MS" w:hAnsi="Trebuchet MS" w:cs="Arial"/>
          <w:b/>
          <w:bCs/>
          <w:sz w:val="18"/>
          <w:szCs w:val="18"/>
          <w:lang w:val="en-GB"/>
        </w:rPr>
        <w:t>GENERAL INFORMATION</w:t>
      </w:r>
    </w:p>
    <w:p w14:paraId="57EC4ACA" w14:textId="77777777" w:rsidR="0083634D" w:rsidRPr="00306D97" w:rsidRDefault="0083634D" w:rsidP="0022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rPr>
          <w:rFonts w:ascii="Trebuchet MS" w:hAnsi="Trebuchet MS" w:cs="Arial"/>
          <w:b/>
          <w:bCs/>
          <w:sz w:val="18"/>
          <w:szCs w:val="18"/>
          <w:lang w:val="en-GB"/>
        </w:rPr>
      </w:pPr>
    </w:p>
    <w:p w14:paraId="71D85880" w14:textId="77777777" w:rsidR="0083634D" w:rsidRPr="00306D97" w:rsidRDefault="0083634D" w:rsidP="0022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rPr>
          <w:rFonts w:ascii="Trebuchet MS" w:hAnsi="Trebuchet MS" w:cs="Arial"/>
          <w:sz w:val="18"/>
          <w:szCs w:val="18"/>
          <w:lang w:bidi="ar-SA"/>
        </w:rPr>
      </w:pPr>
      <w:r w:rsidRPr="00306D97">
        <w:rPr>
          <w:rFonts w:ascii="Trebuchet MS" w:hAnsi="Trebuchet MS" w:cs="Arial"/>
          <w:sz w:val="18"/>
          <w:szCs w:val="18"/>
          <w:lang w:val="en-GB"/>
        </w:rPr>
        <w:t>E</w:t>
      </w:r>
      <w:r w:rsidR="005B606F" w:rsidRPr="00306D97">
        <w:rPr>
          <w:rFonts w:ascii="Trebuchet MS" w:hAnsi="Trebuchet MS" w:cs="Arial"/>
          <w:sz w:val="18"/>
          <w:szCs w:val="18"/>
          <w:lang w:bidi="ar-SA"/>
        </w:rPr>
        <w:t xml:space="preserve"> for L Aim Public Company Limited</w:t>
      </w:r>
      <w:r w:rsidR="00C211A5" w:rsidRPr="00306D97">
        <w:rPr>
          <w:rFonts w:ascii="Trebuchet MS" w:hAnsi="Trebuchet MS" w:cs="Arial"/>
          <w:sz w:val="18"/>
          <w:szCs w:val="18"/>
          <w:lang w:bidi="ar-SA"/>
        </w:rPr>
        <w:t xml:space="preserve"> (</w:t>
      </w:r>
      <w:r w:rsidR="0019194E" w:rsidRPr="00306D97">
        <w:rPr>
          <w:rFonts w:ascii="Trebuchet MS" w:hAnsi="Trebuchet MS" w:cs="Arial"/>
          <w:sz w:val="18"/>
          <w:szCs w:val="18"/>
          <w:lang w:bidi="ar-SA"/>
        </w:rPr>
        <w:t xml:space="preserve">the </w:t>
      </w:r>
      <w:r w:rsidR="007C58FF">
        <w:rPr>
          <w:rFonts w:ascii="Trebuchet MS" w:hAnsi="Trebuchet MS" w:cs="Arial"/>
          <w:sz w:val="18"/>
          <w:szCs w:val="18"/>
          <w:lang w:bidi="ar-SA"/>
        </w:rPr>
        <w:t>“</w:t>
      </w:r>
      <w:r w:rsidR="0019194E" w:rsidRPr="00306D97">
        <w:rPr>
          <w:rFonts w:ascii="Trebuchet MS" w:hAnsi="Trebuchet MS" w:cs="Arial"/>
          <w:sz w:val="18"/>
          <w:szCs w:val="18"/>
          <w:lang w:bidi="ar-SA"/>
        </w:rPr>
        <w:t>Company</w:t>
      </w:r>
      <w:r w:rsidR="007C58FF">
        <w:rPr>
          <w:rFonts w:ascii="Trebuchet MS" w:hAnsi="Trebuchet MS" w:cs="Arial"/>
          <w:sz w:val="18"/>
          <w:szCs w:val="18"/>
          <w:lang w:bidi="ar-SA"/>
        </w:rPr>
        <w:t>”</w:t>
      </w:r>
      <w:r w:rsidR="0019194E" w:rsidRPr="00306D97">
        <w:rPr>
          <w:rFonts w:ascii="Trebuchet MS" w:hAnsi="Trebuchet MS" w:cs="Arial"/>
          <w:sz w:val="18"/>
          <w:szCs w:val="18"/>
          <w:lang w:bidi="ar-SA"/>
        </w:rPr>
        <w:t>)</w:t>
      </w:r>
      <w:r w:rsidR="005B606F" w:rsidRPr="00306D97">
        <w:rPr>
          <w:rFonts w:ascii="Trebuchet MS" w:hAnsi="Trebuchet MS" w:cs="Arial"/>
          <w:sz w:val="18"/>
          <w:szCs w:val="18"/>
          <w:lang w:bidi="ar-SA"/>
        </w:rPr>
        <w:t xml:space="preserve"> was incorporated in Thailand</w:t>
      </w:r>
      <w:r w:rsidR="00E10B92" w:rsidRPr="00306D97">
        <w:rPr>
          <w:rFonts w:ascii="Trebuchet MS" w:hAnsi="Trebuchet MS" w:cs="Arial"/>
          <w:sz w:val="18"/>
          <w:szCs w:val="18"/>
        </w:rPr>
        <w:t>.</w:t>
      </w:r>
      <w:r w:rsidR="005B606F" w:rsidRPr="00306D97">
        <w:rPr>
          <w:rFonts w:ascii="Trebuchet MS" w:hAnsi="Trebuchet MS" w:cs="Arial"/>
          <w:sz w:val="18"/>
          <w:szCs w:val="18"/>
          <w:lang w:bidi="ar-SA"/>
        </w:rPr>
        <w:t xml:space="preserve"> </w:t>
      </w:r>
      <w:r w:rsidR="00DA2604" w:rsidRPr="00306D97">
        <w:rPr>
          <w:rFonts w:ascii="Trebuchet MS" w:hAnsi="Trebuchet MS" w:cs="Arial"/>
          <w:sz w:val="18"/>
          <w:szCs w:val="18"/>
          <w:lang w:bidi="ar-SA"/>
        </w:rPr>
        <w:t>The</w:t>
      </w:r>
      <w:r w:rsidR="005B606F" w:rsidRPr="00306D97">
        <w:rPr>
          <w:rFonts w:ascii="Trebuchet MS" w:hAnsi="Trebuchet MS" w:cs="Arial"/>
          <w:sz w:val="18"/>
          <w:szCs w:val="18"/>
          <w:lang w:bidi="ar-SA"/>
        </w:rPr>
        <w:t xml:space="preserve"> Company</w:t>
      </w:r>
      <w:r w:rsidR="007C58FF">
        <w:rPr>
          <w:rFonts w:ascii="Trebuchet MS" w:hAnsi="Trebuchet MS" w:cs="Arial"/>
          <w:sz w:val="18"/>
          <w:szCs w:val="18"/>
          <w:lang w:bidi="ar-SA"/>
        </w:rPr>
        <w:t>’</w:t>
      </w:r>
      <w:r w:rsidR="005B606F" w:rsidRPr="00306D97">
        <w:rPr>
          <w:rFonts w:ascii="Trebuchet MS" w:hAnsi="Trebuchet MS" w:cs="Arial"/>
          <w:sz w:val="18"/>
          <w:szCs w:val="18"/>
          <w:lang w:bidi="ar-SA"/>
        </w:rPr>
        <w:t xml:space="preserve">s shares are listed for trading on the Market for Alternative Investment. </w:t>
      </w:r>
    </w:p>
    <w:p w14:paraId="019B4C78" w14:textId="77777777" w:rsidR="0083634D" w:rsidRPr="00306D97" w:rsidRDefault="0083634D" w:rsidP="0022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rPr>
          <w:rFonts w:ascii="Trebuchet MS" w:hAnsi="Trebuchet MS" w:cs="Arial"/>
          <w:sz w:val="18"/>
          <w:szCs w:val="18"/>
          <w:lang w:bidi="ar-SA"/>
        </w:rPr>
      </w:pPr>
    </w:p>
    <w:p w14:paraId="0FB068D5" w14:textId="51E775C9" w:rsidR="00230783" w:rsidRPr="00306D97" w:rsidRDefault="005B606F" w:rsidP="0022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cstheme="minorBidi"/>
          <w:sz w:val="18"/>
          <w:szCs w:val="22"/>
        </w:rPr>
      </w:pPr>
      <w:r w:rsidRPr="00306D97">
        <w:rPr>
          <w:rFonts w:ascii="Trebuchet MS" w:hAnsi="Trebuchet MS" w:cs="Arial"/>
          <w:sz w:val="18"/>
          <w:szCs w:val="18"/>
          <w:lang w:bidi="ar-SA"/>
        </w:rPr>
        <w:t xml:space="preserve">The Company </w:t>
      </w:r>
      <w:r w:rsidR="00F35BCA" w:rsidRPr="00306D97">
        <w:rPr>
          <w:rFonts w:ascii="Trebuchet MS" w:hAnsi="Trebuchet MS" w:cs="Arial"/>
          <w:sz w:val="18"/>
          <w:szCs w:val="18"/>
          <w:lang w:bidi="ar-SA"/>
        </w:rPr>
        <w:t xml:space="preserve">and its subsidiary (the </w:t>
      </w:r>
      <w:r w:rsidR="007C58FF">
        <w:rPr>
          <w:rFonts w:ascii="Trebuchet MS" w:hAnsi="Trebuchet MS" w:cs="Arial"/>
          <w:sz w:val="18"/>
          <w:szCs w:val="18"/>
          <w:lang w:bidi="ar-SA"/>
        </w:rPr>
        <w:t>“</w:t>
      </w:r>
      <w:r w:rsidR="00F35BCA" w:rsidRPr="00306D97">
        <w:rPr>
          <w:rFonts w:ascii="Trebuchet MS" w:hAnsi="Trebuchet MS" w:cs="Arial"/>
          <w:sz w:val="18"/>
          <w:szCs w:val="18"/>
          <w:lang w:bidi="ar-SA"/>
        </w:rPr>
        <w:t>Group</w:t>
      </w:r>
      <w:r w:rsidR="007C58FF">
        <w:rPr>
          <w:rFonts w:ascii="Trebuchet MS" w:hAnsi="Trebuchet MS" w:cs="Arial"/>
          <w:sz w:val="18"/>
          <w:szCs w:val="18"/>
          <w:lang w:bidi="ar-SA"/>
        </w:rPr>
        <w:t>”</w:t>
      </w:r>
      <w:r w:rsidR="00F35BCA" w:rsidRPr="00306D97">
        <w:rPr>
          <w:rFonts w:ascii="Trebuchet MS" w:hAnsi="Trebuchet MS" w:cs="Arial"/>
          <w:sz w:val="18"/>
          <w:szCs w:val="18"/>
          <w:lang w:bidi="ar-SA"/>
        </w:rPr>
        <w:t xml:space="preserve">) </w:t>
      </w:r>
      <w:r w:rsidRPr="00306D97">
        <w:rPr>
          <w:rFonts w:ascii="Trebuchet MS" w:hAnsi="Trebuchet MS" w:cs="Arial"/>
          <w:sz w:val="18"/>
          <w:szCs w:val="18"/>
          <w:lang w:bidi="ar-SA"/>
        </w:rPr>
        <w:t>is engaged in the distribution of medical devices and equipment</w:t>
      </w:r>
      <w:r w:rsidR="00673C89" w:rsidRPr="00306D97">
        <w:rPr>
          <w:rFonts w:ascii="Trebuchet MS" w:hAnsi="Trebuchet MS" w:cs="Arial"/>
          <w:sz w:val="18"/>
          <w:szCs w:val="18"/>
          <w:lang w:bidi="ar-SA"/>
        </w:rPr>
        <w:t>.</w:t>
      </w:r>
      <w:r w:rsidR="000077BE" w:rsidRPr="00306D97">
        <w:rPr>
          <w:rFonts w:ascii="Trebuchet MS" w:hAnsi="Trebuchet MS" w:cs="Arial"/>
          <w:sz w:val="18"/>
          <w:szCs w:val="18"/>
          <w:lang w:bidi="ar-SA"/>
        </w:rPr>
        <w:t xml:space="preserve"> The registered office address of the Company is at </w:t>
      </w:r>
      <w:proofErr w:type="gramStart"/>
      <w:r w:rsidR="000077BE" w:rsidRPr="00306D97">
        <w:rPr>
          <w:rFonts w:ascii="Trebuchet MS" w:hAnsi="Trebuchet MS" w:cs="Arial"/>
          <w:sz w:val="18"/>
          <w:szCs w:val="18"/>
          <w:lang w:bidi="ar-SA"/>
        </w:rPr>
        <w:t>432,</w:t>
      </w:r>
      <w:proofErr w:type="gramEnd"/>
      <w:r w:rsidR="000077BE" w:rsidRPr="00306D97">
        <w:rPr>
          <w:rFonts w:ascii="Trebuchet MS" w:hAnsi="Trebuchet MS" w:cs="Arial"/>
          <w:sz w:val="18"/>
          <w:szCs w:val="18"/>
          <w:lang w:bidi="ar-SA"/>
        </w:rPr>
        <w:t xml:space="preserve"> </w:t>
      </w:r>
      <w:proofErr w:type="spellStart"/>
      <w:r w:rsidR="000077BE" w:rsidRPr="00306D97">
        <w:rPr>
          <w:rFonts w:ascii="Trebuchet MS" w:hAnsi="Trebuchet MS" w:cs="Arial"/>
          <w:sz w:val="18"/>
          <w:szCs w:val="18"/>
          <w:lang w:bidi="ar-SA"/>
        </w:rPr>
        <w:t>Rajavithi</w:t>
      </w:r>
      <w:proofErr w:type="spellEnd"/>
      <w:r w:rsidR="000077BE" w:rsidRPr="00306D97">
        <w:rPr>
          <w:rFonts w:ascii="Trebuchet MS" w:hAnsi="Trebuchet MS" w:cs="Arial"/>
          <w:sz w:val="18"/>
          <w:szCs w:val="18"/>
          <w:lang w:bidi="ar-SA"/>
        </w:rPr>
        <w:t xml:space="preserve"> </w:t>
      </w:r>
      <w:proofErr w:type="gramStart"/>
      <w:r w:rsidR="000077BE" w:rsidRPr="00306D97">
        <w:rPr>
          <w:rFonts w:ascii="Trebuchet MS" w:hAnsi="Trebuchet MS" w:cs="Arial"/>
          <w:sz w:val="18"/>
          <w:szCs w:val="18"/>
          <w:lang w:bidi="ar-SA"/>
        </w:rPr>
        <w:t>road</w:t>
      </w:r>
      <w:proofErr w:type="gramEnd"/>
      <w:r w:rsidR="000077BE" w:rsidRPr="00306D97">
        <w:rPr>
          <w:rFonts w:ascii="Trebuchet MS" w:hAnsi="Trebuchet MS" w:cs="Arial"/>
          <w:sz w:val="18"/>
          <w:szCs w:val="18"/>
          <w:lang w:bidi="ar-SA"/>
        </w:rPr>
        <w:t xml:space="preserve">, </w:t>
      </w:r>
      <w:proofErr w:type="spellStart"/>
      <w:r w:rsidR="000077BE" w:rsidRPr="00306D97">
        <w:rPr>
          <w:rFonts w:ascii="Trebuchet MS" w:hAnsi="Trebuchet MS" w:cs="Arial"/>
          <w:sz w:val="18"/>
          <w:szCs w:val="18"/>
          <w:lang w:bidi="ar-SA"/>
        </w:rPr>
        <w:t>Bangyee</w:t>
      </w:r>
      <w:proofErr w:type="spellEnd"/>
      <w:r w:rsidR="000077BE" w:rsidRPr="00306D97">
        <w:rPr>
          <w:rFonts w:ascii="Trebuchet MS" w:hAnsi="Trebuchet MS" w:cs="Arial"/>
          <w:sz w:val="18"/>
          <w:szCs w:val="18"/>
          <w:lang w:bidi="ar-SA"/>
        </w:rPr>
        <w:t xml:space="preserve"> Khan, </w:t>
      </w:r>
      <w:proofErr w:type="spellStart"/>
      <w:r w:rsidR="000077BE" w:rsidRPr="00306D97">
        <w:rPr>
          <w:rFonts w:ascii="Trebuchet MS" w:hAnsi="Trebuchet MS" w:cs="Arial"/>
          <w:sz w:val="18"/>
          <w:szCs w:val="18"/>
          <w:lang w:bidi="ar-SA"/>
        </w:rPr>
        <w:t>Bangplad</w:t>
      </w:r>
      <w:proofErr w:type="spellEnd"/>
      <w:r w:rsidR="000077BE" w:rsidRPr="00306D97">
        <w:rPr>
          <w:rFonts w:ascii="Trebuchet MS" w:hAnsi="Trebuchet MS" w:cs="Arial"/>
          <w:sz w:val="18"/>
          <w:szCs w:val="18"/>
          <w:lang w:bidi="ar-SA"/>
        </w:rPr>
        <w:t>, Bangkok.</w:t>
      </w:r>
    </w:p>
    <w:p w14:paraId="44C46472" w14:textId="77777777" w:rsidR="003F5314" w:rsidRPr="00306D97" w:rsidRDefault="003F5314" w:rsidP="0022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cstheme="minorBidi"/>
          <w:sz w:val="18"/>
          <w:szCs w:val="22"/>
        </w:rPr>
      </w:pPr>
    </w:p>
    <w:p w14:paraId="02929BF0" w14:textId="111E36D6" w:rsidR="003F5314" w:rsidRPr="00306D97" w:rsidRDefault="003F5314" w:rsidP="0022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cs="Arial"/>
          <w:sz w:val="18"/>
          <w:szCs w:val="18"/>
          <w:lang w:bidi="ar-SA"/>
        </w:rPr>
      </w:pPr>
      <w:r w:rsidRPr="00306D97">
        <w:rPr>
          <w:rFonts w:ascii="Trebuchet MS" w:hAnsi="Trebuchet MS" w:cs="Arial"/>
          <w:sz w:val="18"/>
          <w:szCs w:val="18"/>
          <w:lang w:bidi="ar-SA"/>
        </w:rPr>
        <w:t>The Company and subsidiary have distributor agreements for medical devices</w:t>
      </w:r>
      <w:r w:rsidR="00F91CE2">
        <w:rPr>
          <w:rFonts w:ascii="Trebuchet MS" w:hAnsi="Trebuchet MS" w:cstheme="minorBidi" w:hint="cs"/>
          <w:sz w:val="18"/>
          <w:szCs w:val="22"/>
          <w:cs/>
        </w:rPr>
        <w:t xml:space="preserve"> </w:t>
      </w:r>
      <w:r w:rsidR="00F91CE2">
        <w:rPr>
          <w:rFonts w:ascii="Trebuchet MS" w:hAnsi="Trebuchet MS" w:cstheme="minorBidi"/>
          <w:sz w:val="18"/>
          <w:szCs w:val="22"/>
        </w:rPr>
        <w:t xml:space="preserve">and </w:t>
      </w:r>
      <w:r w:rsidR="00AE6E1D">
        <w:rPr>
          <w:rFonts w:ascii="Trebuchet MS" w:hAnsi="Trebuchet MS" w:cstheme="minorBidi"/>
          <w:sz w:val="18"/>
          <w:szCs w:val="22"/>
        </w:rPr>
        <w:t>equipment</w:t>
      </w:r>
      <w:r w:rsidRPr="00306D97">
        <w:rPr>
          <w:rFonts w:ascii="Trebuchet MS" w:hAnsi="Trebuchet MS" w:cs="Arial"/>
          <w:sz w:val="18"/>
          <w:szCs w:val="18"/>
          <w:lang w:bidi="ar-SA"/>
        </w:rPr>
        <w:t xml:space="preserve"> with 22 foreign companies and </w:t>
      </w:r>
      <w:r w:rsidR="00DB3F7D" w:rsidRPr="00DB3F7D">
        <w:rPr>
          <w:rFonts w:ascii="Trebuchet MS" w:hAnsi="Trebuchet MS" w:cs="Arial"/>
          <w:sz w:val="18"/>
          <w:szCs w:val="18"/>
          <w:lang w:bidi="ar-SA"/>
        </w:rPr>
        <w:t>11</w:t>
      </w:r>
      <w:r w:rsidRPr="00DB3F7D">
        <w:rPr>
          <w:rFonts w:ascii="Trebuchet MS" w:hAnsi="Trebuchet MS" w:cs="Arial"/>
          <w:sz w:val="18"/>
          <w:szCs w:val="18"/>
          <w:lang w:bidi="ar-SA"/>
        </w:rPr>
        <w:t xml:space="preserve"> foreign companies</w:t>
      </w:r>
      <w:r w:rsidRPr="00306D97">
        <w:rPr>
          <w:rFonts w:ascii="Trebuchet MS" w:hAnsi="Trebuchet MS" w:cs="Arial"/>
          <w:sz w:val="18"/>
          <w:szCs w:val="18"/>
          <w:lang w:bidi="ar-SA"/>
        </w:rPr>
        <w:t>, respectively, and are authorized to sell the medical devices</w:t>
      </w:r>
      <w:r w:rsidR="00AE6E1D">
        <w:rPr>
          <w:rFonts w:ascii="Trebuchet MS" w:hAnsi="Trebuchet MS" w:cs="Arial"/>
          <w:sz w:val="18"/>
          <w:szCs w:val="18"/>
          <w:lang w:bidi="ar-SA"/>
        </w:rPr>
        <w:t xml:space="preserve"> and </w:t>
      </w:r>
      <w:proofErr w:type="gramStart"/>
      <w:r w:rsidR="00AE6E1D">
        <w:rPr>
          <w:rFonts w:ascii="Trebuchet MS" w:hAnsi="Trebuchet MS" w:cs="Arial"/>
          <w:sz w:val="18"/>
          <w:szCs w:val="18"/>
          <w:lang w:bidi="ar-SA"/>
        </w:rPr>
        <w:t>equipment  i</w:t>
      </w:r>
      <w:r w:rsidRPr="00306D97">
        <w:rPr>
          <w:rFonts w:ascii="Trebuchet MS" w:hAnsi="Trebuchet MS" w:cs="Arial"/>
          <w:sz w:val="18"/>
          <w:szCs w:val="18"/>
          <w:lang w:bidi="ar-SA"/>
        </w:rPr>
        <w:t>n</w:t>
      </w:r>
      <w:proofErr w:type="gramEnd"/>
      <w:r w:rsidRPr="00306D97">
        <w:rPr>
          <w:rFonts w:ascii="Trebuchet MS" w:hAnsi="Trebuchet MS" w:cs="Arial"/>
          <w:sz w:val="18"/>
          <w:szCs w:val="18"/>
          <w:lang w:bidi="ar-SA"/>
        </w:rPr>
        <w:t xml:space="preserve"> Thailand. Such agreements are effective on the signing date and shall be valid until terminated by either party.</w:t>
      </w:r>
    </w:p>
    <w:p w14:paraId="2985A6E8" w14:textId="77777777" w:rsidR="003F5314" w:rsidRPr="00306D97" w:rsidRDefault="003F5314" w:rsidP="00007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theme="minorBidi"/>
          <w:b/>
          <w:bCs/>
          <w:sz w:val="18"/>
          <w:szCs w:val="22"/>
        </w:rPr>
      </w:pPr>
    </w:p>
    <w:p w14:paraId="119A471F" w14:textId="2910A138" w:rsidR="00802310" w:rsidRPr="00B21198" w:rsidRDefault="00802310" w:rsidP="0080231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Cs w:val="18"/>
        </w:rPr>
      </w:pPr>
      <w:r w:rsidRPr="00B21198">
        <w:rPr>
          <w:rFonts w:ascii="Trebuchet MS" w:hAnsi="Trebuchet MS" w:cs="Arial"/>
          <w:szCs w:val="18"/>
          <w:lang w:val="en-GB"/>
        </w:rPr>
        <w:t>The interim</w:t>
      </w:r>
      <w:r w:rsidRPr="00B21198">
        <w:rPr>
          <w:rFonts w:ascii="Trebuchet MS" w:hAnsi="Trebuchet MS" w:cstheme="minorBidi" w:hint="cs"/>
          <w:szCs w:val="18"/>
          <w:cs/>
          <w:lang w:val="en-GB"/>
        </w:rPr>
        <w:t xml:space="preserve"> </w:t>
      </w:r>
      <w:r w:rsidRPr="00B21198">
        <w:rPr>
          <w:rFonts w:ascii="Trebuchet MS" w:hAnsi="Trebuchet MS" w:cs="Arial"/>
          <w:szCs w:val="18"/>
          <w:lang w:val="en-GB"/>
        </w:rPr>
        <w:t xml:space="preserve">consolidated and separate financial information were approved by the Board of Directors on </w:t>
      </w:r>
      <w:r w:rsidR="00F3024C" w:rsidRPr="00C510FC">
        <w:rPr>
          <w:rFonts w:ascii="Trebuchet MS" w:hAnsi="Trebuchet MS" w:cs="Arial"/>
          <w:szCs w:val="18"/>
          <w:lang w:val="en-GB"/>
        </w:rPr>
        <w:t>13 August 2026</w:t>
      </w:r>
      <w:r w:rsidR="00B21198" w:rsidRPr="00C510FC">
        <w:rPr>
          <w:rFonts w:ascii="Trebuchet MS" w:hAnsi="Trebuchet MS" w:cs="Arial"/>
          <w:szCs w:val="18"/>
          <w:lang w:val="en-GB"/>
        </w:rPr>
        <w:t>.</w:t>
      </w:r>
    </w:p>
    <w:p w14:paraId="194FAA08" w14:textId="129DEB8B" w:rsidR="00903308" w:rsidRDefault="00903308" w:rsidP="00007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theme="minorBidi"/>
          <w:b/>
          <w:bCs/>
          <w:sz w:val="18"/>
          <w:szCs w:val="22"/>
        </w:rPr>
      </w:pPr>
      <w:r>
        <w:rPr>
          <w:rFonts w:ascii="Trebuchet MS" w:hAnsi="Trebuchet MS" w:cstheme="minorBidi"/>
          <w:b/>
          <w:bCs/>
          <w:sz w:val="18"/>
          <w:szCs w:val="22"/>
        </w:rPr>
        <w:br w:type="page"/>
      </w:r>
    </w:p>
    <w:p w14:paraId="1ECDD594" w14:textId="0488FE31" w:rsidR="005103D7" w:rsidRPr="00306D97" w:rsidRDefault="00D04397" w:rsidP="0040407B">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Trebuchet MS" w:hAnsi="Trebuchet MS" w:cs="Arial"/>
          <w:b/>
          <w:bCs/>
          <w:sz w:val="18"/>
          <w:szCs w:val="18"/>
          <w:lang w:val="en-GB"/>
        </w:rPr>
      </w:pPr>
      <w:r w:rsidRPr="00306D97">
        <w:rPr>
          <w:rFonts w:ascii="Trebuchet MS" w:hAnsi="Trebuchet MS" w:cs="Arial"/>
          <w:b/>
          <w:bCs/>
          <w:sz w:val="18"/>
          <w:szCs w:val="18"/>
          <w:lang w:val="en-GB"/>
        </w:rPr>
        <w:lastRenderedPageBreak/>
        <w:t>MATERIAL ACCOUNTING POLICIES</w:t>
      </w:r>
      <w:r w:rsidR="003A6D6F" w:rsidRPr="00306D97">
        <w:rPr>
          <w:rFonts w:ascii="Trebuchet MS" w:hAnsi="Trebuchet MS" w:cs="Arial"/>
          <w:b/>
          <w:bCs/>
          <w:sz w:val="18"/>
          <w:szCs w:val="18"/>
          <w:lang w:val="en-GB"/>
        </w:rPr>
        <w:t xml:space="preserve"> INFORMATION</w:t>
      </w:r>
    </w:p>
    <w:p w14:paraId="36808520" w14:textId="77777777" w:rsidR="005103D7" w:rsidRPr="00306D97" w:rsidRDefault="005103D7" w:rsidP="0040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rPr>
          <w:rFonts w:ascii="Trebuchet MS" w:hAnsi="Trebuchet MS" w:cs="Arial"/>
          <w:b/>
          <w:bCs/>
          <w:sz w:val="18"/>
          <w:szCs w:val="18"/>
          <w:lang w:val="en-GB"/>
        </w:rPr>
      </w:pPr>
    </w:p>
    <w:p w14:paraId="08DE4DC8" w14:textId="7A084821" w:rsidR="001D5DEB" w:rsidRDefault="00C93E6D" w:rsidP="0040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
        <w:jc w:val="thaiDistribute"/>
        <w:rPr>
          <w:rFonts w:ascii="Trebuchet MS" w:hAnsi="Trebuchet MS" w:cs="Arial"/>
          <w:sz w:val="18"/>
          <w:szCs w:val="18"/>
          <w:lang w:val="en-GB"/>
        </w:rPr>
      </w:pPr>
      <w:r w:rsidRPr="00306D97">
        <w:rPr>
          <w:rFonts w:ascii="Trebuchet MS" w:hAnsi="Trebuchet MS" w:cs="Arial"/>
          <w:sz w:val="18"/>
          <w:szCs w:val="18"/>
          <w:lang w:val="en-GB"/>
        </w:rPr>
        <w:t>The Group has applied the same accounting policies and methods of computation in its interim financial information as the</w:t>
      </w:r>
      <w:r w:rsidR="00F12C2E" w:rsidRPr="00306D97">
        <w:rPr>
          <w:rFonts w:ascii="Trebuchet MS" w:hAnsi="Trebuchet MS" w:cs="Arial"/>
          <w:sz w:val="18"/>
          <w:szCs w:val="18"/>
          <w:lang w:val="en-GB"/>
        </w:rPr>
        <w:t xml:space="preserve"> financial</w:t>
      </w:r>
      <w:r w:rsidR="006C097D" w:rsidRPr="00306D97">
        <w:rPr>
          <w:rFonts w:ascii="Trebuchet MS" w:hAnsi="Trebuchet MS" w:cs="Arial"/>
          <w:sz w:val="18"/>
          <w:szCs w:val="18"/>
          <w:lang w:val="en-GB"/>
        </w:rPr>
        <w:t xml:space="preserve"> statements f</w:t>
      </w:r>
      <w:r w:rsidR="00701FC1" w:rsidRPr="00306D97">
        <w:rPr>
          <w:rFonts w:ascii="Trebuchet MS" w:hAnsi="Trebuchet MS" w:cs="Arial"/>
          <w:sz w:val="18"/>
          <w:szCs w:val="18"/>
          <w:lang w:val="en-GB"/>
        </w:rPr>
        <w:t xml:space="preserve">or the </w:t>
      </w:r>
      <w:r w:rsidR="006A31B8" w:rsidRPr="00306D97">
        <w:rPr>
          <w:rFonts w:ascii="Trebuchet MS" w:hAnsi="Trebuchet MS" w:cs="Arial"/>
          <w:sz w:val="18"/>
          <w:szCs w:val="18"/>
          <w:lang w:val="en-GB"/>
        </w:rPr>
        <w:t>year ended 31 December</w:t>
      </w:r>
      <w:r w:rsidRPr="00306D97">
        <w:rPr>
          <w:rFonts w:ascii="Trebuchet MS" w:hAnsi="Trebuchet MS" w:cs="Arial"/>
          <w:sz w:val="18"/>
          <w:szCs w:val="18"/>
          <w:lang w:val="en-GB"/>
        </w:rPr>
        <w:t xml:space="preserve"> 202</w:t>
      </w:r>
      <w:r w:rsidR="0047626D">
        <w:rPr>
          <w:rFonts w:ascii="Trebuchet MS" w:hAnsi="Trebuchet MS" w:cs="Arial"/>
          <w:sz w:val="18"/>
          <w:szCs w:val="18"/>
          <w:lang w:val="en-GB"/>
        </w:rPr>
        <w:t>5</w:t>
      </w:r>
      <w:r w:rsidRPr="00306D97">
        <w:rPr>
          <w:rFonts w:ascii="Trebuchet MS" w:hAnsi="Trebuchet MS" w:cs="Arial"/>
          <w:sz w:val="18"/>
          <w:szCs w:val="18"/>
          <w:lang w:val="en-GB"/>
        </w:rPr>
        <w:t xml:space="preserve">. </w:t>
      </w:r>
    </w:p>
    <w:p w14:paraId="3E9150B8" w14:textId="77777777" w:rsidR="000A7CB3" w:rsidRDefault="000A7CB3" w:rsidP="0049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 w:hanging="540"/>
        <w:jc w:val="thaiDistribute"/>
        <w:rPr>
          <w:rFonts w:ascii="Trebuchet MS" w:hAnsi="Trebuchet MS" w:cs="Arial"/>
          <w:sz w:val="18"/>
          <w:szCs w:val="18"/>
          <w:lang w:val="en-GB"/>
        </w:rPr>
      </w:pPr>
    </w:p>
    <w:p w14:paraId="46670669" w14:textId="5A75432D" w:rsidR="00AF76AD" w:rsidRDefault="00A23CBF" w:rsidP="0049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 w:hanging="540"/>
        <w:jc w:val="thaiDistribute"/>
        <w:rPr>
          <w:rFonts w:ascii="Trebuchet MS" w:hAnsi="Trebuchet MS" w:cs="Arial"/>
          <w:b/>
          <w:bCs/>
          <w:sz w:val="18"/>
          <w:szCs w:val="18"/>
          <w:lang w:val="en-GB"/>
        </w:rPr>
      </w:pPr>
      <w:r w:rsidRPr="00A23CBF">
        <w:rPr>
          <w:rFonts w:ascii="Trebuchet MS" w:hAnsi="Trebuchet MS" w:cs="Arial"/>
          <w:b/>
          <w:bCs/>
          <w:sz w:val="18"/>
          <w:szCs w:val="18"/>
          <w:lang w:val="en-GB"/>
        </w:rPr>
        <w:t>3.1</w:t>
      </w:r>
      <w:r w:rsidRPr="00A23CBF">
        <w:rPr>
          <w:rFonts w:ascii="Trebuchet MS" w:hAnsi="Trebuchet MS" w:cs="Arial"/>
          <w:b/>
          <w:bCs/>
          <w:sz w:val="18"/>
          <w:szCs w:val="18"/>
          <w:lang w:val="en-GB"/>
        </w:rPr>
        <w:tab/>
      </w:r>
      <w:r w:rsidR="000A7CB3" w:rsidRPr="00A23CBF">
        <w:rPr>
          <w:rFonts w:ascii="Trebuchet MS" w:hAnsi="Trebuchet MS" w:cs="Arial"/>
          <w:b/>
          <w:bCs/>
          <w:sz w:val="18"/>
          <w:szCs w:val="18"/>
          <w:lang w:val="en-GB"/>
        </w:rPr>
        <w:t xml:space="preserve">The revised financial reporting standards which are effective for fiscal years beginning on or after </w:t>
      </w:r>
      <w:r w:rsidR="00DB5944">
        <w:rPr>
          <w:rFonts w:ascii="Trebuchet MS" w:hAnsi="Trebuchet MS" w:cs="Arial"/>
          <w:b/>
          <w:bCs/>
          <w:sz w:val="18"/>
          <w:szCs w:val="18"/>
          <w:lang w:val="en-GB"/>
        </w:rPr>
        <w:br/>
      </w:r>
      <w:r w:rsidR="000A7CB3" w:rsidRPr="00A23CBF">
        <w:rPr>
          <w:rFonts w:ascii="Trebuchet MS" w:hAnsi="Trebuchet MS" w:cs="Arial"/>
          <w:b/>
          <w:bCs/>
          <w:sz w:val="18"/>
          <w:szCs w:val="18"/>
          <w:lang w:val="en-GB"/>
        </w:rPr>
        <w:t>1 January 2026</w:t>
      </w:r>
      <w:r w:rsidR="007E3ABE">
        <w:rPr>
          <w:rFonts w:ascii="Trebuchet MS" w:hAnsi="Trebuchet MS" w:cs="Arial"/>
          <w:b/>
          <w:bCs/>
          <w:sz w:val="18"/>
          <w:szCs w:val="18"/>
          <w:lang w:val="en-GB"/>
        </w:rPr>
        <w:t>.</w:t>
      </w:r>
      <w:r w:rsidR="000A7CB3" w:rsidRPr="00A23CBF">
        <w:rPr>
          <w:rFonts w:ascii="Trebuchet MS" w:hAnsi="Trebuchet MS" w:cs="Arial"/>
          <w:b/>
          <w:bCs/>
          <w:sz w:val="18"/>
          <w:szCs w:val="18"/>
          <w:lang w:val="en-GB"/>
        </w:rPr>
        <w:t xml:space="preserve"> </w:t>
      </w:r>
    </w:p>
    <w:p w14:paraId="4448755E" w14:textId="77777777" w:rsidR="007E3ABE" w:rsidRDefault="007E3ABE" w:rsidP="0049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 w:hanging="540"/>
        <w:jc w:val="thaiDistribute"/>
        <w:rPr>
          <w:rFonts w:ascii="Trebuchet MS" w:hAnsi="Trebuchet MS" w:cs="Arial"/>
          <w:b/>
          <w:bCs/>
          <w:sz w:val="18"/>
          <w:szCs w:val="18"/>
          <w:lang w:val="en-GB"/>
        </w:rPr>
      </w:pPr>
    </w:p>
    <w:p w14:paraId="3123723E" w14:textId="3EC2F60B" w:rsidR="00745D05" w:rsidRPr="007E3ABE" w:rsidRDefault="00B52D27" w:rsidP="007E3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
        <w:jc w:val="thaiDistribute"/>
        <w:rPr>
          <w:rFonts w:ascii="Trebuchet MS" w:hAnsi="Trebuchet MS" w:cs="Arial"/>
          <w:sz w:val="18"/>
          <w:szCs w:val="18"/>
          <w:lang w:val="en-GB"/>
        </w:rPr>
      </w:pPr>
      <w:r>
        <w:rPr>
          <w:rFonts w:ascii="Trebuchet MS" w:hAnsi="Trebuchet MS" w:cs="Arial"/>
          <w:sz w:val="18"/>
          <w:szCs w:val="18"/>
          <w:lang w:val="en-GB"/>
        </w:rPr>
        <w:t xml:space="preserve">The </w:t>
      </w:r>
      <w:r w:rsidR="000C1093">
        <w:rPr>
          <w:rFonts w:ascii="Trebuchet MS" w:hAnsi="Trebuchet MS" w:cs="Arial"/>
          <w:sz w:val="18"/>
          <w:szCs w:val="18"/>
          <w:lang w:val="en-GB"/>
        </w:rPr>
        <w:t>G</w:t>
      </w:r>
      <w:r>
        <w:rPr>
          <w:rFonts w:ascii="Trebuchet MS" w:hAnsi="Trebuchet MS" w:cs="Arial"/>
          <w:sz w:val="18"/>
          <w:szCs w:val="18"/>
          <w:lang w:val="en-GB"/>
        </w:rPr>
        <w:t>roup</w:t>
      </w:r>
      <w:r w:rsidR="000C1093">
        <w:rPr>
          <w:rFonts w:ascii="Trebuchet MS" w:hAnsi="Trebuchet MS" w:cs="Arial"/>
          <w:sz w:val="18"/>
          <w:szCs w:val="18"/>
          <w:lang w:val="en-GB"/>
        </w:rPr>
        <w:t xml:space="preserve"> assess</w:t>
      </w:r>
      <w:r w:rsidR="007C5004">
        <w:rPr>
          <w:rFonts w:ascii="Trebuchet MS" w:hAnsi="Trebuchet MS" w:cs="Arial"/>
          <w:sz w:val="18"/>
          <w:szCs w:val="18"/>
          <w:lang w:val="en-GB"/>
        </w:rPr>
        <w:t>ed and con</w:t>
      </w:r>
      <w:r w:rsidR="00291387">
        <w:rPr>
          <w:rFonts w:ascii="Trebuchet MS" w:hAnsi="Trebuchet MS" w:cs="Arial"/>
          <w:sz w:val="18"/>
          <w:szCs w:val="18"/>
          <w:lang w:val="en-GB"/>
        </w:rPr>
        <w:t>sider</w:t>
      </w:r>
      <w:r w:rsidR="00417CDF">
        <w:rPr>
          <w:rFonts w:ascii="Trebuchet MS" w:hAnsi="Trebuchet MS" w:cs="Arial"/>
          <w:sz w:val="18"/>
          <w:szCs w:val="18"/>
          <w:lang w:val="en-GB"/>
        </w:rPr>
        <w:t>ed</w:t>
      </w:r>
      <w:r w:rsidR="001E49F2">
        <w:rPr>
          <w:rFonts w:ascii="Trebuchet MS" w:hAnsi="Trebuchet MS" w:cs="Arial"/>
          <w:sz w:val="18"/>
          <w:szCs w:val="18"/>
          <w:lang w:val="en-GB"/>
        </w:rPr>
        <w:t xml:space="preserve"> that</w:t>
      </w:r>
      <w:r>
        <w:rPr>
          <w:rFonts w:ascii="Trebuchet MS" w:hAnsi="Trebuchet MS" w:cs="Arial"/>
          <w:sz w:val="18"/>
          <w:szCs w:val="18"/>
          <w:lang w:val="en-GB"/>
        </w:rPr>
        <w:t xml:space="preserve"> </w:t>
      </w:r>
      <w:r w:rsidR="001E49F2">
        <w:rPr>
          <w:rFonts w:ascii="Trebuchet MS" w:hAnsi="Trebuchet MS" w:cs="Arial"/>
          <w:sz w:val="18"/>
          <w:szCs w:val="18"/>
          <w:lang w:val="en-GB"/>
        </w:rPr>
        <w:t>t</w:t>
      </w:r>
      <w:r w:rsidR="00AF76AD" w:rsidRPr="007E3ABE">
        <w:rPr>
          <w:rFonts w:ascii="Trebuchet MS" w:hAnsi="Trebuchet MS" w:cs="Arial"/>
          <w:sz w:val="18"/>
          <w:szCs w:val="18"/>
          <w:lang w:val="en-GB"/>
        </w:rPr>
        <w:t>hese</w:t>
      </w:r>
      <w:r w:rsidR="00D67311" w:rsidRPr="007E3ABE">
        <w:rPr>
          <w:rFonts w:ascii="Trebuchet MS" w:hAnsi="Trebuchet MS" w:cs="Arial"/>
          <w:sz w:val="18"/>
          <w:szCs w:val="18"/>
          <w:lang w:val="en-GB"/>
        </w:rPr>
        <w:t xml:space="preserve"> </w:t>
      </w:r>
      <w:r w:rsidR="001E49F2">
        <w:rPr>
          <w:rFonts w:ascii="Trebuchet MS" w:hAnsi="Trebuchet MS" w:cs="Arial"/>
          <w:sz w:val="18"/>
          <w:szCs w:val="18"/>
          <w:lang w:val="en-GB"/>
        </w:rPr>
        <w:t>revise</w:t>
      </w:r>
      <w:r w:rsidR="00B3346E">
        <w:rPr>
          <w:rFonts w:ascii="Trebuchet MS" w:hAnsi="Trebuchet MS" w:cs="Arial"/>
          <w:sz w:val="18"/>
          <w:szCs w:val="18"/>
          <w:lang w:val="en-GB"/>
        </w:rPr>
        <w:t>d</w:t>
      </w:r>
      <w:r w:rsidR="00D67311" w:rsidRPr="007E3ABE">
        <w:rPr>
          <w:rFonts w:ascii="Trebuchet MS" w:hAnsi="Trebuchet MS" w:cs="Arial"/>
          <w:sz w:val="18"/>
          <w:szCs w:val="18"/>
          <w:lang w:val="en-GB"/>
        </w:rPr>
        <w:t xml:space="preserve"> financial </w:t>
      </w:r>
      <w:r w:rsidR="007E3ABE" w:rsidRPr="007E3ABE">
        <w:rPr>
          <w:rFonts w:ascii="Trebuchet MS" w:hAnsi="Trebuchet MS" w:cs="Arial"/>
          <w:sz w:val="18"/>
          <w:szCs w:val="18"/>
          <w:lang w:val="en-GB"/>
        </w:rPr>
        <w:t>reporting</w:t>
      </w:r>
      <w:r w:rsidR="00D67311" w:rsidRPr="007E3ABE">
        <w:rPr>
          <w:rFonts w:ascii="Trebuchet MS" w:hAnsi="Trebuchet MS" w:cs="Arial"/>
          <w:sz w:val="18"/>
          <w:szCs w:val="18"/>
          <w:lang w:val="en-GB"/>
        </w:rPr>
        <w:t xml:space="preserve"> stan</w:t>
      </w:r>
      <w:r w:rsidR="007E3ABE" w:rsidRPr="007E3ABE">
        <w:rPr>
          <w:rFonts w:ascii="Trebuchet MS" w:hAnsi="Trebuchet MS" w:cs="Arial"/>
          <w:sz w:val="18"/>
          <w:szCs w:val="18"/>
          <w:lang w:val="en-GB"/>
        </w:rPr>
        <w:t>dards</w:t>
      </w:r>
      <w:r w:rsidR="000A7CB3" w:rsidRPr="007E3ABE">
        <w:rPr>
          <w:rFonts w:ascii="Trebuchet MS" w:hAnsi="Trebuchet MS" w:cs="Arial"/>
          <w:sz w:val="18"/>
          <w:szCs w:val="18"/>
          <w:lang w:val="en-GB"/>
        </w:rPr>
        <w:t xml:space="preserve"> do not have any significant impact on the Group</w:t>
      </w:r>
      <w:r w:rsidR="007C58FF">
        <w:rPr>
          <w:rFonts w:ascii="Trebuchet MS" w:hAnsi="Trebuchet MS" w:cs="Arial"/>
          <w:sz w:val="18"/>
          <w:szCs w:val="18"/>
          <w:lang w:val="en-GB"/>
        </w:rPr>
        <w:t>’</w:t>
      </w:r>
      <w:r w:rsidR="000A7CB3" w:rsidRPr="000A7CB3">
        <w:rPr>
          <w:rFonts w:ascii="Trebuchet MS" w:hAnsi="Trebuchet MS" w:cs="Arial"/>
          <w:sz w:val="18"/>
          <w:szCs w:val="18"/>
          <w:lang w:val="en-GB"/>
        </w:rPr>
        <w:t>s interim financial information.</w:t>
      </w:r>
    </w:p>
    <w:p w14:paraId="2CAA8611" w14:textId="77777777" w:rsidR="00AF6530" w:rsidRDefault="00AF6530" w:rsidP="00176C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Cs w:val="18"/>
          <w:lang w:val="en-GB"/>
        </w:rPr>
      </w:pPr>
    </w:p>
    <w:p w14:paraId="7B13031F" w14:textId="258503CC" w:rsidR="000921DD" w:rsidRPr="00600A93" w:rsidRDefault="00AF6530" w:rsidP="00600A93">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 w:hanging="540"/>
        <w:jc w:val="thaiDistribute"/>
        <w:rPr>
          <w:rFonts w:ascii="Trebuchet MS" w:hAnsi="Trebuchet MS" w:cs="Arial"/>
          <w:szCs w:val="18"/>
          <w:cs/>
          <w:lang w:val="en-GB"/>
        </w:rPr>
      </w:pPr>
      <w:r w:rsidRPr="00176C65">
        <w:rPr>
          <w:rFonts w:ascii="Trebuchet MS" w:hAnsi="Trebuchet MS" w:cs="Arial"/>
          <w:b/>
          <w:bCs/>
          <w:szCs w:val="18"/>
          <w:lang w:val="en-GB"/>
        </w:rPr>
        <w:t>Revised accounting standard and new financial reporting standards.</w:t>
      </w:r>
    </w:p>
    <w:p w14:paraId="2097D47E" w14:textId="77777777" w:rsidR="00A00715" w:rsidRPr="00176C65" w:rsidRDefault="00A00715" w:rsidP="00491CDF">
      <w:pPr>
        <w:pStyle w:val="ListParagraph"/>
        <w:spacing w:line="360" w:lineRule="auto"/>
        <w:rPr>
          <w:rFonts w:ascii="Trebuchet MS" w:hAnsi="Trebuchet MS" w:cs="Arial"/>
          <w:b/>
          <w:bCs/>
          <w:szCs w:val="18"/>
          <w:lang w:val="en-GB"/>
        </w:rPr>
      </w:pPr>
    </w:p>
    <w:p w14:paraId="27FD1DBB" w14:textId="06CEDD5E" w:rsidR="0016066B" w:rsidRPr="00B44F4F" w:rsidRDefault="00A23CBF" w:rsidP="0049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0" w:right="-1" w:hanging="720"/>
        <w:jc w:val="thaiDistribute"/>
        <w:rPr>
          <w:rFonts w:ascii="Trebuchet MS" w:hAnsi="Trebuchet MS" w:cs="Arial"/>
          <w:b/>
          <w:bCs/>
          <w:sz w:val="18"/>
          <w:szCs w:val="18"/>
          <w:lang w:val="en-GB"/>
        </w:rPr>
      </w:pPr>
      <w:r w:rsidRPr="00A23CBF">
        <w:rPr>
          <w:rFonts w:ascii="Trebuchet MS" w:hAnsi="Trebuchet MS" w:cs="Arial"/>
          <w:b/>
          <w:bCs/>
          <w:sz w:val="18"/>
          <w:szCs w:val="18"/>
          <w:lang w:val="en-GB"/>
        </w:rPr>
        <w:t>3.2.1</w:t>
      </w:r>
      <w:r w:rsidRPr="00A23CBF">
        <w:rPr>
          <w:rFonts w:ascii="Trebuchet MS" w:hAnsi="Trebuchet MS" w:cs="Arial"/>
          <w:b/>
          <w:bCs/>
          <w:sz w:val="18"/>
          <w:szCs w:val="18"/>
          <w:lang w:val="en-GB"/>
        </w:rPr>
        <w:tab/>
      </w:r>
      <w:r w:rsidR="00A00715" w:rsidRPr="00A23CBF">
        <w:rPr>
          <w:rFonts w:ascii="Trebuchet MS" w:hAnsi="Trebuchet MS" w:cs="Arial"/>
          <w:b/>
          <w:bCs/>
          <w:sz w:val="18"/>
          <w:szCs w:val="18"/>
          <w:lang w:val="en-GB"/>
        </w:rPr>
        <w:t>The amendments to the accounting standard (</w:t>
      </w:r>
      <w:r w:rsidR="00600A93">
        <w:rPr>
          <w:rFonts w:ascii="Trebuchet MS" w:hAnsi="Trebuchet MS" w:cs="Arial"/>
          <w:b/>
          <w:bCs/>
          <w:sz w:val="18"/>
          <w:szCs w:val="18"/>
          <w:lang w:val="en-GB"/>
        </w:rPr>
        <w:t xml:space="preserve">revised </w:t>
      </w:r>
      <w:r w:rsidR="006175DA" w:rsidRPr="00B44F4F">
        <w:rPr>
          <w:rFonts w:ascii="Trebuchet MS" w:hAnsi="Trebuchet MS" w:cs="Arial"/>
          <w:b/>
          <w:bCs/>
          <w:sz w:val="18"/>
          <w:szCs w:val="18"/>
        </w:rPr>
        <w:t>2026</w:t>
      </w:r>
      <w:r w:rsidR="00A00715" w:rsidRPr="00B44F4F">
        <w:rPr>
          <w:rFonts w:ascii="Trebuchet MS" w:hAnsi="Trebuchet MS" w:cs="Arial"/>
          <w:b/>
          <w:bCs/>
          <w:sz w:val="18"/>
          <w:szCs w:val="18"/>
          <w:lang w:val="en-GB"/>
        </w:rPr>
        <w:t xml:space="preserve">) are effective for annual reporting periods beginning on or after </w:t>
      </w:r>
      <w:r w:rsidR="006175DA" w:rsidRPr="00B44F4F">
        <w:rPr>
          <w:rFonts w:ascii="Trebuchet MS" w:hAnsi="Trebuchet MS" w:cs="Arial"/>
          <w:b/>
          <w:bCs/>
          <w:sz w:val="18"/>
          <w:szCs w:val="18"/>
          <w:lang w:val="en-GB"/>
        </w:rPr>
        <w:t>1</w:t>
      </w:r>
      <w:r w:rsidR="00CA2B50" w:rsidRPr="00B44F4F">
        <w:rPr>
          <w:rFonts w:ascii="Trebuchet MS" w:hAnsi="Trebuchet MS" w:cs="Arial"/>
          <w:b/>
          <w:bCs/>
          <w:sz w:val="18"/>
          <w:szCs w:val="18"/>
          <w:lang w:val="en-GB"/>
        </w:rPr>
        <w:t xml:space="preserve"> </w:t>
      </w:r>
      <w:r w:rsidR="00A00715" w:rsidRPr="00B44F4F">
        <w:rPr>
          <w:rFonts w:ascii="Trebuchet MS" w:hAnsi="Trebuchet MS" w:cs="Arial"/>
          <w:b/>
          <w:bCs/>
          <w:sz w:val="18"/>
          <w:szCs w:val="18"/>
          <w:lang w:val="en-GB"/>
        </w:rPr>
        <w:t xml:space="preserve">January </w:t>
      </w:r>
      <w:r w:rsidR="006175DA" w:rsidRPr="00B44F4F">
        <w:rPr>
          <w:rFonts w:ascii="Trebuchet MS" w:hAnsi="Trebuchet MS" w:cs="Arial"/>
          <w:b/>
          <w:bCs/>
          <w:sz w:val="18"/>
          <w:szCs w:val="18"/>
          <w:lang w:val="en-GB"/>
        </w:rPr>
        <w:t>2027</w:t>
      </w:r>
      <w:r w:rsidR="00A00715" w:rsidRPr="00B44F4F">
        <w:rPr>
          <w:rFonts w:ascii="Trebuchet MS" w:hAnsi="Trebuchet MS" w:cs="Arial"/>
          <w:b/>
          <w:bCs/>
          <w:sz w:val="18"/>
          <w:szCs w:val="18"/>
          <w:lang w:val="en-GB"/>
        </w:rPr>
        <w:t>.</w:t>
      </w:r>
    </w:p>
    <w:p w14:paraId="32EA29B4" w14:textId="77777777" w:rsidR="00592527" w:rsidRDefault="00592527" w:rsidP="0049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firstLine="1104"/>
        <w:jc w:val="thaiDistribute"/>
        <w:rPr>
          <w:rFonts w:ascii="Trebuchet MS" w:hAnsi="Trebuchet MS" w:cs="Arial"/>
          <w:sz w:val="18"/>
          <w:szCs w:val="18"/>
          <w:lang w:val="en-GB"/>
        </w:rPr>
      </w:pPr>
    </w:p>
    <w:p w14:paraId="11EB57AF" w14:textId="77777777" w:rsidR="00C325E8" w:rsidRDefault="00FB1B47" w:rsidP="002211C5">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autoSpaceDN w:val="0"/>
        <w:spacing w:line="360" w:lineRule="auto"/>
        <w:ind w:left="1980"/>
        <w:jc w:val="thaiDistribute"/>
        <w:rPr>
          <w:rFonts w:ascii="Trebuchet MS" w:hAnsi="Trebuchet MS"/>
          <w:b/>
          <w:bCs/>
          <w:color w:val="000000" w:themeColor="text1"/>
          <w:szCs w:val="18"/>
        </w:rPr>
      </w:pPr>
      <w:r w:rsidRPr="00B205E0">
        <w:rPr>
          <w:rFonts w:ascii="Trebuchet MS" w:hAnsi="Trebuchet MS"/>
          <w:b/>
          <w:bCs/>
          <w:color w:val="000000" w:themeColor="text1"/>
          <w:szCs w:val="18"/>
        </w:rPr>
        <w:t>Amendments to the presentation of the statement of cash flows</w:t>
      </w:r>
      <w:r w:rsidRPr="0061284B">
        <w:rPr>
          <w:rFonts w:ascii="Trebuchet MS" w:hAnsi="Trebuchet MS"/>
          <w:b/>
          <w:bCs/>
          <w:color w:val="000000" w:themeColor="text1"/>
          <w:szCs w:val="18"/>
        </w:rPr>
        <w:t xml:space="preserve"> (Amendment to </w:t>
      </w:r>
      <w:r>
        <w:rPr>
          <w:rFonts w:ascii="Trebuchet MS" w:hAnsi="Trebuchet MS"/>
          <w:b/>
          <w:bCs/>
          <w:color w:val="000000" w:themeColor="text1"/>
          <w:szCs w:val="18"/>
        </w:rPr>
        <w:t>T</w:t>
      </w:r>
      <w:r w:rsidRPr="0061284B">
        <w:rPr>
          <w:rFonts w:ascii="Trebuchet MS" w:hAnsi="Trebuchet MS"/>
          <w:b/>
          <w:bCs/>
          <w:color w:val="000000" w:themeColor="text1"/>
          <w:szCs w:val="18"/>
        </w:rPr>
        <w:t xml:space="preserve">AS </w:t>
      </w:r>
      <w:r>
        <w:rPr>
          <w:rFonts w:ascii="Trebuchet MS" w:hAnsi="Trebuchet MS"/>
          <w:b/>
          <w:bCs/>
          <w:color w:val="000000" w:themeColor="text1"/>
          <w:szCs w:val="18"/>
        </w:rPr>
        <w:t>7</w:t>
      </w:r>
      <w:r w:rsidRPr="0061284B">
        <w:rPr>
          <w:rFonts w:ascii="Trebuchet MS" w:hAnsi="Trebuchet MS"/>
          <w:b/>
          <w:bCs/>
          <w:color w:val="000000" w:themeColor="text1"/>
          <w:szCs w:val="18"/>
        </w:rPr>
        <w:t>)</w:t>
      </w:r>
    </w:p>
    <w:p w14:paraId="79F5C5CC" w14:textId="77777777" w:rsidR="00C325E8" w:rsidRDefault="00C325E8" w:rsidP="00491CDF">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autoSpaceDN w:val="0"/>
        <w:spacing w:line="360" w:lineRule="auto"/>
        <w:ind w:firstLine="834"/>
        <w:jc w:val="thaiDistribute"/>
        <w:rPr>
          <w:rFonts w:ascii="Trebuchet MS" w:hAnsi="Trebuchet MS"/>
          <w:b/>
          <w:bCs/>
          <w:color w:val="000000" w:themeColor="text1"/>
          <w:szCs w:val="18"/>
        </w:rPr>
      </w:pPr>
    </w:p>
    <w:p w14:paraId="7DE57736" w14:textId="7ACAE7C1" w:rsidR="002A4FA3" w:rsidRPr="00C325E8" w:rsidRDefault="002A4FA3" w:rsidP="00491C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autoSpaceDN w:val="0"/>
        <w:spacing w:line="360" w:lineRule="auto"/>
        <w:ind w:left="1980"/>
        <w:jc w:val="thaiDistribute"/>
        <w:rPr>
          <w:rFonts w:ascii="Trebuchet MS" w:hAnsi="Trebuchet MS"/>
          <w:b/>
          <w:bCs/>
          <w:color w:val="000000" w:themeColor="text1"/>
          <w:szCs w:val="18"/>
        </w:rPr>
      </w:pPr>
      <w:r w:rsidRPr="00C325E8">
        <w:rPr>
          <w:rFonts w:ascii="Trebuchet MS" w:hAnsi="Trebuchet MS" w:cs="Arial"/>
          <w:szCs w:val="18"/>
          <w:lang w:val="en-GB"/>
        </w:rPr>
        <w:t>The amendment to Thai Accounting Standard 7, Statement of Cash Flows, is a consequence of the issuance of Thai Financial Reporting Standard</w:t>
      </w:r>
      <w:r w:rsidR="00C55CBB">
        <w:rPr>
          <w:rFonts w:ascii="Trebuchet MS" w:hAnsi="Trebuchet MS" w:cs="Arial"/>
          <w:szCs w:val="18"/>
          <w:lang w:val="en-GB"/>
        </w:rPr>
        <w:t xml:space="preserve"> </w:t>
      </w:r>
      <w:r w:rsidRPr="00C325E8">
        <w:rPr>
          <w:rFonts w:ascii="Trebuchet MS" w:hAnsi="Trebuchet MS" w:cs="Arial"/>
          <w:szCs w:val="18"/>
          <w:lang w:val="en-GB"/>
        </w:rPr>
        <w:t>18, Presentation and Disclosure in Financial Statements. The amendments include the use of operating profit as the starting point for determining operating cash flows under the indirect method, and the abolishment of the classification options for interest and dividends.</w:t>
      </w:r>
    </w:p>
    <w:p w14:paraId="09B38259" w14:textId="77777777" w:rsidR="000921DD" w:rsidRDefault="000921DD" w:rsidP="00C32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1"/>
        <w:jc w:val="thaiDistribute"/>
        <w:rPr>
          <w:rFonts w:ascii="Trebuchet MS" w:hAnsi="Trebuchet MS" w:cs="Arial"/>
          <w:sz w:val="18"/>
          <w:szCs w:val="18"/>
          <w:lang w:val="en-GB"/>
        </w:rPr>
      </w:pPr>
    </w:p>
    <w:p w14:paraId="4B33A80B" w14:textId="77777777" w:rsidR="007D0991" w:rsidRPr="00B44F4F" w:rsidRDefault="007D0991" w:rsidP="002211C5">
      <w:pPr>
        <w:pStyle w:val="ListParagraph"/>
        <w:numPr>
          <w:ilvl w:val="2"/>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0" w:right="-1" w:hanging="720"/>
        <w:jc w:val="thaiDistribute"/>
        <w:rPr>
          <w:rFonts w:ascii="Trebuchet MS" w:hAnsi="Trebuchet MS" w:cs="Arial"/>
          <w:b/>
          <w:bCs/>
          <w:szCs w:val="18"/>
          <w:lang w:val="en-GB"/>
        </w:rPr>
      </w:pPr>
      <w:r>
        <w:rPr>
          <w:rFonts w:ascii="Trebuchet MS" w:hAnsi="Trebuchet MS" w:cs="Arial"/>
          <w:b/>
          <w:bCs/>
          <w:szCs w:val="18"/>
        </w:rPr>
        <w:t>T</w:t>
      </w:r>
      <w:r w:rsidRPr="00B44F4F">
        <w:rPr>
          <w:rFonts w:ascii="Trebuchet MS" w:hAnsi="Trebuchet MS" w:cs="Arial"/>
          <w:b/>
          <w:bCs/>
          <w:szCs w:val="18"/>
          <w:lang w:val="en-GB"/>
        </w:rPr>
        <w:t xml:space="preserve">he </w:t>
      </w:r>
      <w:proofErr w:type="spellStart"/>
      <w:r w:rsidRPr="00B44F4F">
        <w:rPr>
          <w:rFonts w:ascii="Trebuchet MS" w:hAnsi="Trebuchet MS" w:cs="Arial"/>
          <w:b/>
          <w:bCs/>
          <w:szCs w:val="18"/>
          <w:lang w:val="en-GB"/>
        </w:rPr>
        <w:t>new</w:t>
      </w:r>
      <w:proofErr w:type="spellEnd"/>
      <w:r w:rsidRPr="00B44F4F">
        <w:rPr>
          <w:rFonts w:ascii="Trebuchet MS" w:hAnsi="Trebuchet MS" w:cs="Arial"/>
          <w:b/>
          <w:bCs/>
          <w:szCs w:val="18"/>
          <w:lang w:val="en-GB"/>
        </w:rPr>
        <w:t xml:space="preserve"> financial reporting standards are effective for annual reporting periods beginning on or after 1 January 2028.</w:t>
      </w:r>
    </w:p>
    <w:p w14:paraId="074898B9" w14:textId="77777777" w:rsidR="00D81198" w:rsidRPr="007D0991" w:rsidRDefault="00D81198" w:rsidP="0049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firstLine="1194"/>
        <w:jc w:val="thaiDistribute"/>
        <w:rPr>
          <w:rFonts w:ascii="Trebuchet MS" w:hAnsi="Trebuchet MS" w:cs="Arial"/>
          <w:sz w:val="18"/>
          <w:szCs w:val="18"/>
          <w:lang w:val="en-GB"/>
        </w:rPr>
      </w:pPr>
    </w:p>
    <w:p w14:paraId="0EBA8E4D" w14:textId="77777777" w:rsidR="00D81198" w:rsidRDefault="00D81198" w:rsidP="002211C5">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autoSpaceDN w:val="0"/>
        <w:spacing w:line="360" w:lineRule="auto"/>
        <w:ind w:left="1980"/>
        <w:jc w:val="thaiDistribute"/>
        <w:rPr>
          <w:rFonts w:ascii="Trebuchet MS" w:hAnsi="Trebuchet MS"/>
          <w:b/>
          <w:bCs/>
          <w:color w:val="000000" w:themeColor="text1"/>
          <w:szCs w:val="18"/>
        </w:rPr>
      </w:pPr>
      <w:r w:rsidRPr="00BF3A71">
        <w:rPr>
          <w:rFonts w:ascii="Trebuchet MS" w:hAnsi="Trebuchet MS"/>
          <w:b/>
          <w:bCs/>
          <w:color w:val="000000" w:themeColor="text1"/>
          <w:szCs w:val="18"/>
        </w:rPr>
        <w:t xml:space="preserve">Presentation and Disclosure in Financial Statements </w:t>
      </w:r>
      <w:r w:rsidRPr="0061284B">
        <w:rPr>
          <w:rFonts w:ascii="Trebuchet MS" w:hAnsi="Trebuchet MS"/>
          <w:b/>
          <w:bCs/>
          <w:color w:val="000000" w:themeColor="text1"/>
          <w:szCs w:val="18"/>
        </w:rPr>
        <w:t>(</w:t>
      </w:r>
      <w:r>
        <w:rPr>
          <w:rFonts w:ascii="Trebuchet MS" w:hAnsi="Trebuchet MS"/>
          <w:b/>
          <w:bCs/>
          <w:color w:val="000000" w:themeColor="text1"/>
          <w:szCs w:val="18"/>
        </w:rPr>
        <w:t>TFRS 18</w:t>
      </w:r>
      <w:r w:rsidRPr="0061284B">
        <w:rPr>
          <w:rFonts w:ascii="Trebuchet MS" w:hAnsi="Trebuchet MS"/>
          <w:b/>
          <w:bCs/>
          <w:color w:val="000000" w:themeColor="text1"/>
          <w:szCs w:val="18"/>
        </w:rPr>
        <w:t>)</w:t>
      </w:r>
    </w:p>
    <w:p w14:paraId="72137CAC" w14:textId="77777777" w:rsidR="00521DD0" w:rsidRDefault="00521DD0" w:rsidP="00C325E8">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autoSpaceDN w:val="0"/>
        <w:spacing w:line="360" w:lineRule="auto"/>
        <w:jc w:val="thaiDistribute"/>
        <w:rPr>
          <w:rFonts w:ascii="Trebuchet MS" w:hAnsi="Trebuchet MS"/>
          <w:b/>
          <w:bCs/>
          <w:color w:val="000000" w:themeColor="text1"/>
          <w:szCs w:val="18"/>
        </w:rPr>
      </w:pPr>
    </w:p>
    <w:p w14:paraId="4CB7DBEE" w14:textId="58F4829F" w:rsidR="00E26749" w:rsidRDefault="00521DD0" w:rsidP="0049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80" w:right="-1"/>
        <w:jc w:val="thaiDistribute"/>
        <w:rPr>
          <w:rFonts w:ascii="Trebuchet MS" w:hAnsi="Trebuchet MS" w:cs="Arial"/>
          <w:sz w:val="18"/>
          <w:szCs w:val="18"/>
          <w:lang w:val="en-GB"/>
        </w:rPr>
      </w:pPr>
      <w:r w:rsidRPr="00521DD0">
        <w:rPr>
          <w:rFonts w:ascii="Trebuchet MS" w:hAnsi="Trebuchet MS" w:cs="Arial"/>
          <w:sz w:val="18"/>
          <w:szCs w:val="18"/>
          <w:lang w:val="en-GB"/>
        </w:rPr>
        <w:t xml:space="preserve">Thai Financial Reporting Standard 18, Presentation and Disclosure in Financial Statements, supersedes Thai Accounting Standard 1, Presentation of Financial Statements. Although TFRS 18 does not affect the recognition and measurement of items in the financial statements, it is expected to have a significant impact on the presentation and disclosure of certain items. The changes include the categorisation of items, the presentation of totals and subtotals in </w:t>
      </w:r>
      <w:r w:rsidRPr="000F418A">
        <w:rPr>
          <w:rFonts w:ascii="Trebuchet MS" w:hAnsi="Trebuchet MS" w:cs="Arial"/>
          <w:sz w:val="18"/>
          <w:szCs w:val="18"/>
          <w:lang w:val="en-GB"/>
        </w:rPr>
        <w:t>the statement of profit or loss and other comprehensive income,</w:t>
      </w:r>
      <w:r w:rsidRPr="00521DD0">
        <w:rPr>
          <w:rFonts w:ascii="Trebuchet MS" w:hAnsi="Trebuchet MS" w:cs="Arial"/>
          <w:sz w:val="18"/>
          <w:szCs w:val="18"/>
          <w:lang w:val="en-GB"/>
        </w:rPr>
        <w:t xml:space="preserve"> the aggregation and disaggregation of information, and the disclosure of management</w:t>
      </w:r>
      <w:r w:rsidRPr="00521DD0">
        <w:rPr>
          <w:rFonts w:ascii="Cambria Math" w:hAnsi="Cambria Math" w:cs="Cambria Math"/>
          <w:sz w:val="18"/>
          <w:szCs w:val="18"/>
          <w:lang w:val="en-GB"/>
        </w:rPr>
        <w:t>‑</w:t>
      </w:r>
      <w:r w:rsidRPr="00521DD0">
        <w:rPr>
          <w:rFonts w:ascii="Trebuchet MS" w:hAnsi="Trebuchet MS" w:cs="Arial"/>
          <w:sz w:val="18"/>
          <w:szCs w:val="18"/>
          <w:lang w:val="en-GB"/>
        </w:rPr>
        <w:t>defined performance measures.</w:t>
      </w:r>
    </w:p>
    <w:p w14:paraId="6D5FA40B" w14:textId="30E14243" w:rsidR="00112AAE" w:rsidRDefault="00112AAE" w:rsidP="00FA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r>
        <w:rPr>
          <w:rFonts w:ascii="Trebuchet MS" w:hAnsi="Trebuchet MS" w:cs="Arial"/>
          <w:sz w:val="18"/>
          <w:szCs w:val="18"/>
          <w:lang w:val="en-GB"/>
        </w:rPr>
        <w:br w:type="page"/>
      </w:r>
    </w:p>
    <w:p w14:paraId="3ED23286" w14:textId="77777777" w:rsidR="00B10D14" w:rsidRDefault="00F50562" w:rsidP="002211C5">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autoSpaceDN w:val="0"/>
        <w:spacing w:line="360" w:lineRule="auto"/>
        <w:ind w:left="1980"/>
        <w:jc w:val="thaiDistribute"/>
        <w:rPr>
          <w:rFonts w:ascii="Trebuchet MS" w:hAnsi="Trebuchet MS"/>
          <w:b/>
          <w:bCs/>
          <w:color w:val="000000" w:themeColor="text1"/>
          <w:szCs w:val="18"/>
        </w:rPr>
      </w:pPr>
      <w:r w:rsidRPr="00BF3A71">
        <w:rPr>
          <w:rFonts w:ascii="Trebuchet MS" w:hAnsi="Trebuchet MS"/>
          <w:b/>
          <w:bCs/>
          <w:color w:val="000000" w:themeColor="text1"/>
          <w:szCs w:val="18"/>
        </w:rPr>
        <w:lastRenderedPageBreak/>
        <w:t>Subsidiaries without Public Accountability: Disclosures</w:t>
      </w:r>
      <w:r>
        <w:rPr>
          <w:rFonts w:ascii="Trebuchet MS" w:hAnsi="Trebuchet MS"/>
          <w:b/>
          <w:bCs/>
          <w:color w:val="000000" w:themeColor="text1"/>
          <w:szCs w:val="18"/>
        </w:rPr>
        <w:t xml:space="preserve"> (TFRS 19)</w:t>
      </w:r>
    </w:p>
    <w:p w14:paraId="26537B0A" w14:textId="77777777" w:rsidR="00B10D14" w:rsidRDefault="00B10D14" w:rsidP="00491CDF">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autoSpaceDN w:val="0"/>
        <w:spacing w:line="360" w:lineRule="auto"/>
        <w:ind w:left="1980" w:hanging="360"/>
        <w:jc w:val="thaiDistribute"/>
        <w:rPr>
          <w:rFonts w:ascii="Trebuchet MS" w:hAnsi="Trebuchet MS"/>
          <w:b/>
          <w:bCs/>
          <w:color w:val="000000" w:themeColor="text1"/>
          <w:szCs w:val="18"/>
        </w:rPr>
      </w:pPr>
    </w:p>
    <w:p w14:paraId="55358D55" w14:textId="3C83F221" w:rsidR="008A7EA3" w:rsidRPr="00AA2211" w:rsidRDefault="008A7EA3" w:rsidP="0049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80" w:right="-1"/>
        <w:jc w:val="thaiDistribute"/>
        <w:rPr>
          <w:rFonts w:ascii="Trebuchet MS" w:hAnsi="Trebuchet MS" w:cs="Arial"/>
          <w:sz w:val="18"/>
          <w:szCs w:val="18"/>
          <w:lang w:val="en-GB"/>
        </w:rPr>
      </w:pPr>
      <w:r w:rsidRPr="00AA2211">
        <w:rPr>
          <w:rFonts w:ascii="Trebuchet MS" w:hAnsi="Trebuchet MS" w:cs="Arial"/>
          <w:sz w:val="18"/>
          <w:szCs w:val="18"/>
          <w:lang w:val="en-GB"/>
        </w:rPr>
        <w:t>Thai Financial Reporting Standard 19, Subsidiaries without Public Accountability: Disclosures, permits qualifying entities to apply this standard, provided they comply with the recognition, measurement, and presentation requirements of financial reporting standards. Disclosure requirements are reduced in accordance with TFRS 19, replacing the disclosure obligations otherwise specified in other financial reporting standards.</w:t>
      </w:r>
    </w:p>
    <w:p w14:paraId="52A9B8B3" w14:textId="77777777" w:rsidR="00F50562" w:rsidRDefault="00F50562" w:rsidP="00F832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autoSpaceDN w:val="0"/>
        <w:spacing w:line="360" w:lineRule="auto"/>
        <w:jc w:val="thaiDistribute"/>
        <w:rPr>
          <w:rFonts w:ascii="Trebuchet MS" w:hAnsi="Trebuchet MS"/>
          <w:b/>
          <w:bCs/>
          <w:color w:val="000000" w:themeColor="text1"/>
          <w:szCs w:val="18"/>
        </w:rPr>
      </w:pPr>
    </w:p>
    <w:p w14:paraId="01DC5CEC" w14:textId="563C59E9" w:rsidR="002A4FA3" w:rsidRDefault="00D03097" w:rsidP="00491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
        <w:jc w:val="thaiDistribute"/>
        <w:rPr>
          <w:rFonts w:ascii="Trebuchet MS" w:hAnsi="Trebuchet MS" w:cs="Arial"/>
          <w:sz w:val="18"/>
          <w:szCs w:val="18"/>
          <w:lang w:val="en-GB"/>
        </w:rPr>
      </w:pPr>
      <w:r w:rsidRPr="00DF469C">
        <w:rPr>
          <w:rFonts w:ascii="Trebuchet MS" w:hAnsi="Trebuchet MS" w:cs="Arial"/>
          <w:sz w:val="18"/>
          <w:szCs w:val="18"/>
          <w:lang w:val="en-GB"/>
        </w:rPr>
        <w:t>The Group is in the process of assessing the impact of the amendments to the accounting standard and the newly issued financial reporting standards.</w:t>
      </w:r>
    </w:p>
    <w:p w14:paraId="6DE6BBD1" w14:textId="77777777" w:rsidR="00112AAE" w:rsidRPr="00DF469C" w:rsidRDefault="00112AAE" w:rsidP="0011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1"/>
        <w:jc w:val="thaiDistribute"/>
        <w:rPr>
          <w:rFonts w:ascii="Trebuchet MS" w:hAnsi="Trebuchet MS" w:cs="Arial"/>
          <w:sz w:val="18"/>
          <w:szCs w:val="18"/>
          <w:lang w:val="en-GB"/>
        </w:rPr>
      </w:pPr>
    </w:p>
    <w:p w14:paraId="13833597" w14:textId="10F8CF39" w:rsidR="00054C5E" w:rsidRPr="00973C51" w:rsidRDefault="00E87ABD" w:rsidP="00973C5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hanging="426"/>
        <w:rPr>
          <w:rFonts w:ascii="Trebuchet MS" w:hAnsi="Trebuchet MS" w:cs="Arial"/>
          <w:b/>
          <w:bCs/>
          <w:sz w:val="18"/>
          <w:szCs w:val="18"/>
          <w:lang w:val="en-GB"/>
        </w:rPr>
      </w:pPr>
      <w:r w:rsidRPr="00973C51">
        <w:rPr>
          <w:rFonts w:ascii="Trebuchet MS" w:hAnsi="Trebuchet MS" w:cs="Arial"/>
          <w:b/>
          <w:bCs/>
          <w:sz w:val="18"/>
          <w:szCs w:val="18"/>
          <w:lang w:val="en-GB"/>
        </w:rPr>
        <w:t>U</w:t>
      </w:r>
      <w:r w:rsidR="00FF707D">
        <w:rPr>
          <w:rFonts w:ascii="Trebuchet MS" w:hAnsi="Trebuchet MS" w:cs="Arial"/>
          <w:b/>
          <w:bCs/>
          <w:sz w:val="18"/>
          <w:szCs w:val="18"/>
          <w:lang w:val="en-GB"/>
        </w:rPr>
        <w:t>SE OF ESTIMATE</w:t>
      </w:r>
      <w:r w:rsidR="000E0CED">
        <w:rPr>
          <w:rFonts w:ascii="Trebuchet MS" w:hAnsi="Trebuchet MS" w:cs="Arial"/>
          <w:b/>
          <w:bCs/>
          <w:sz w:val="18"/>
          <w:szCs w:val="18"/>
          <w:lang w:val="en-GB"/>
        </w:rPr>
        <w:t xml:space="preserve">S </w:t>
      </w:r>
      <w:r w:rsidR="004067E3">
        <w:rPr>
          <w:rFonts w:ascii="Trebuchet MS" w:hAnsi="Trebuchet MS" w:cs="Arial"/>
          <w:b/>
          <w:bCs/>
          <w:sz w:val="18"/>
          <w:szCs w:val="18"/>
          <w:lang w:val="en-GB"/>
        </w:rPr>
        <w:t>AND JUDGEMENTS</w:t>
      </w:r>
    </w:p>
    <w:p w14:paraId="6F72FC39" w14:textId="77777777" w:rsidR="00054C5E" w:rsidRPr="00306D97" w:rsidRDefault="00054C5E"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rPr>
      </w:pPr>
    </w:p>
    <w:p w14:paraId="06DB731A" w14:textId="77777777" w:rsidR="00054C5E" w:rsidRPr="00306D97" w:rsidRDefault="00E87ABD"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r w:rsidRPr="00306D97">
        <w:rPr>
          <w:rFonts w:ascii="Trebuchet MS" w:hAnsi="Trebuchet MS" w:cs="Arial"/>
          <w:sz w:val="18"/>
          <w:szCs w:val="18"/>
          <w:lang w:val="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CD8B16E" w14:textId="77777777" w:rsidR="00054C5E" w:rsidRPr="00306D97" w:rsidRDefault="00054C5E"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p>
    <w:p w14:paraId="1A445F58" w14:textId="2948603A" w:rsidR="009B67FF" w:rsidRPr="00306D97" w:rsidRDefault="00E87ABD"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r w:rsidRPr="00306D97">
        <w:rPr>
          <w:rFonts w:ascii="Trebuchet MS" w:hAnsi="Trebuchet MS" w:cs="Arial"/>
          <w:sz w:val="18"/>
          <w:szCs w:val="18"/>
          <w:lang w:val="en-GB"/>
        </w:rPr>
        <w:t>In preparing this interim financial information, the significant judgements made by management in applying the Group</w:t>
      </w:r>
      <w:r w:rsidR="007C58FF">
        <w:rPr>
          <w:rFonts w:ascii="Trebuchet MS" w:hAnsi="Trebuchet MS" w:cs="Arial"/>
          <w:sz w:val="18"/>
          <w:szCs w:val="18"/>
          <w:lang w:val="en-GB"/>
        </w:rPr>
        <w:t>’</w:t>
      </w:r>
      <w:r w:rsidRPr="00306D97">
        <w:rPr>
          <w:rFonts w:ascii="Trebuchet MS" w:hAnsi="Trebuchet MS" w:cs="Arial"/>
          <w:sz w:val="18"/>
          <w:szCs w:val="18"/>
          <w:lang w:val="en-GB"/>
        </w:rPr>
        <w:t>s accounting policies and the key sources of estimation uncertainty were the same as those that applied</w:t>
      </w:r>
      <w:r w:rsidR="009B67FF" w:rsidRPr="00306D97">
        <w:rPr>
          <w:rFonts w:ascii="Trebuchet MS" w:hAnsi="Trebuchet MS" w:cs="Arial"/>
          <w:sz w:val="18"/>
          <w:szCs w:val="18"/>
          <w:lang w:val="en-GB"/>
        </w:rPr>
        <w:t xml:space="preserve"> to the consolidated financial statements for the year ended 31 December 202</w:t>
      </w:r>
      <w:r w:rsidR="0047626D">
        <w:rPr>
          <w:rFonts w:ascii="Trebuchet MS" w:hAnsi="Trebuchet MS" w:cs="Arial"/>
          <w:sz w:val="18"/>
          <w:szCs w:val="18"/>
          <w:lang w:val="en-GB"/>
        </w:rPr>
        <w:t>5</w:t>
      </w:r>
      <w:r w:rsidR="009B67FF" w:rsidRPr="00306D97">
        <w:rPr>
          <w:rFonts w:ascii="Trebuchet MS" w:hAnsi="Trebuchet MS" w:cs="Arial"/>
          <w:sz w:val="18"/>
          <w:szCs w:val="18"/>
          <w:lang w:val="en-GB"/>
        </w:rPr>
        <w:t>.</w:t>
      </w:r>
    </w:p>
    <w:p w14:paraId="4AB4BF49" w14:textId="77777777" w:rsidR="009B67FF" w:rsidRPr="00306D97" w:rsidRDefault="009B67FF" w:rsidP="0005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jc w:val="thaiDistribute"/>
        <w:rPr>
          <w:rFonts w:ascii="Trebuchet MS" w:hAnsi="Trebuchet MS" w:cs="Arial"/>
          <w:sz w:val="18"/>
          <w:szCs w:val="18"/>
          <w:lang w:val="en-GB"/>
        </w:rPr>
      </w:pPr>
    </w:p>
    <w:p w14:paraId="23FA7134" w14:textId="2A848246" w:rsidR="00A37788" w:rsidRPr="00F8627B" w:rsidRDefault="00A24DB4" w:rsidP="00CF2A52">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cs="Arial"/>
          <w:b/>
          <w:bCs/>
          <w:sz w:val="18"/>
          <w:szCs w:val="18"/>
        </w:rPr>
      </w:pPr>
      <w:r>
        <w:rPr>
          <w:rFonts w:ascii="Trebuchet MS" w:hAnsi="Trebuchet MS" w:cs="Browallia New"/>
          <w:b/>
          <w:bCs/>
          <w:sz w:val="18"/>
          <w:szCs w:val="22"/>
        </w:rPr>
        <w:t>REVENUES</w:t>
      </w:r>
    </w:p>
    <w:p w14:paraId="20844E80" w14:textId="77777777" w:rsidR="00F8627B" w:rsidRPr="00A37788" w:rsidRDefault="00F8627B" w:rsidP="00F86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Arial"/>
          <w:b/>
          <w:bCs/>
          <w:sz w:val="18"/>
          <w:szCs w:val="18"/>
        </w:rPr>
      </w:pPr>
    </w:p>
    <w:p w14:paraId="009E0C5C" w14:textId="2438CB4E" w:rsidR="00CF2A52" w:rsidRPr="00C510FC" w:rsidRDefault="00F8627B" w:rsidP="009F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hanging="540"/>
        <w:jc w:val="thaiDistribute"/>
        <w:rPr>
          <w:rFonts w:ascii="Trebuchet MS" w:hAnsi="Trebuchet MS" w:cs="Arial"/>
          <w:b/>
          <w:bCs/>
          <w:sz w:val="18"/>
          <w:szCs w:val="18"/>
        </w:rPr>
      </w:pPr>
      <w:r>
        <w:rPr>
          <w:rFonts w:ascii="Trebuchet MS" w:hAnsi="Trebuchet MS" w:cs="Arial"/>
          <w:b/>
          <w:bCs/>
          <w:sz w:val="18"/>
          <w:szCs w:val="18"/>
        </w:rPr>
        <w:t>5.1</w:t>
      </w:r>
      <w:r w:rsidR="009F3CB2">
        <w:rPr>
          <w:rFonts w:ascii="Trebuchet MS" w:hAnsi="Trebuchet MS" w:cs="Arial"/>
          <w:b/>
          <w:bCs/>
          <w:sz w:val="18"/>
          <w:szCs w:val="18"/>
        </w:rPr>
        <w:tab/>
      </w:r>
      <w:r w:rsidR="000B6DCD">
        <w:rPr>
          <w:rFonts w:ascii="Trebuchet MS" w:hAnsi="Trebuchet MS" w:cs="Arial"/>
          <w:b/>
          <w:bCs/>
          <w:sz w:val="18"/>
          <w:szCs w:val="18"/>
        </w:rPr>
        <w:t>Segment reporting</w:t>
      </w:r>
    </w:p>
    <w:p w14:paraId="4A4CE230" w14:textId="77777777" w:rsidR="00CF2A52" w:rsidRPr="00306D97" w:rsidRDefault="00CF2A52" w:rsidP="00CF2A52">
      <w:pPr>
        <w:pStyle w:val="ListParagraph"/>
        <w:tabs>
          <w:tab w:val="clear" w:pos="227"/>
          <w:tab w:val="left" w:pos="360"/>
        </w:tabs>
        <w:spacing w:line="360" w:lineRule="auto"/>
        <w:ind w:left="360"/>
        <w:jc w:val="thaiDistribute"/>
        <w:rPr>
          <w:rFonts w:ascii="Trebuchet MS" w:hAnsi="Trebuchet MS" w:cs="Arial"/>
          <w:szCs w:val="18"/>
        </w:rPr>
      </w:pPr>
    </w:p>
    <w:p w14:paraId="57C0F0D6" w14:textId="19E4D97C" w:rsidR="001D3FBE" w:rsidRPr="00306D97" w:rsidRDefault="00CF2A52" w:rsidP="009F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rPr>
          <w:rStyle w:val="ui-provider"/>
          <w:rFonts w:ascii="Trebuchet MS" w:hAnsi="Trebuchet MS" w:cs="Arial"/>
          <w:spacing w:val="2"/>
          <w:sz w:val="18"/>
          <w:szCs w:val="18"/>
        </w:rPr>
      </w:pPr>
      <w:r w:rsidRPr="00306D97">
        <w:rPr>
          <w:rFonts w:ascii="Trebuchet MS" w:hAnsi="Trebuchet MS" w:cs="Arial"/>
          <w:spacing w:val="2"/>
          <w:sz w:val="18"/>
          <w:szCs w:val="18"/>
        </w:rPr>
        <w:t xml:space="preserve">The </w:t>
      </w:r>
      <w:r w:rsidR="009F2C8D" w:rsidRPr="00306D97">
        <w:rPr>
          <w:rFonts w:ascii="Trebuchet MS" w:hAnsi="Trebuchet MS" w:cs="Arial"/>
          <w:spacing w:val="2"/>
          <w:sz w:val="18"/>
          <w:szCs w:val="18"/>
        </w:rPr>
        <w:t>Group</w:t>
      </w:r>
      <w:r w:rsidRPr="00306D97">
        <w:rPr>
          <w:rFonts w:ascii="Trebuchet MS" w:hAnsi="Trebuchet MS" w:cs="Arial"/>
          <w:spacing w:val="2"/>
          <w:sz w:val="18"/>
          <w:szCs w:val="18"/>
        </w:rPr>
        <w:t xml:space="preserve"> is principally engaged in one operating segment which is the distribution of medical </w:t>
      </w:r>
      <w:proofErr w:type="gramStart"/>
      <w:r w:rsidRPr="00306D97">
        <w:rPr>
          <w:rFonts w:ascii="Trebuchet MS" w:hAnsi="Trebuchet MS" w:cs="Arial"/>
          <w:spacing w:val="2"/>
          <w:sz w:val="18"/>
          <w:szCs w:val="18"/>
        </w:rPr>
        <w:t>device</w:t>
      </w:r>
      <w:proofErr w:type="gramEnd"/>
      <w:r w:rsidRPr="00306D97">
        <w:rPr>
          <w:rFonts w:ascii="Trebuchet MS" w:hAnsi="Trebuchet MS" w:cs="Arial"/>
          <w:spacing w:val="2"/>
          <w:sz w:val="18"/>
          <w:szCs w:val="18"/>
        </w:rPr>
        <w:t xml:space="preserve"> and equipment and providing service of medical equipment. Their operations are carried out in Thailand. As a result, </w:t>
      </w:r>
      <w:proofErr w:type="gramStart"/>
      <w:r w:rsidRPr="00306D97">
        <w:rPr>
          <w:rFonts w:ascii="Trebuchet MS" w:hAnsi="Trebuchet MS" w:cs="Arial"/>
          <w:spacing w:val="2"/>
          <w:sz w:val="18"/>
          <w:szCs w:val="18"/>
        </w:rPr>
        <w:t>all of</w:t>
      </w:r>
      <w:proofErr w:type="gramEnd"/>
      <w:r w:rsidRPr="00306D97">
        <w:rPr>
          <w:rFonts w:ascii="Trebuchet MS" w:hAnsi="Trebuchet MS" w:cs="Arial"/>
          <w:spacing w:val="2"/>
          <w:sz w:val="18"/>
          <w:szCs w:val="18"/>
        </w:rPr>
        <w:t xml:space="preserve"> the revenues, operating profits and assets as reflected in these financial statements pertain exclusively to the </w:t>
      </w:r>
      <w:proofErr w:type="gramStart"/>
      <w:r w:rsidRPr="00306D97">
        <w:rPr>
          <w:rFonts w:ascii="Trebuchet MS" w:hAnsi="Trebuchet MS" w:cs="Arial"/>
          <w:spacing w:val="2"/>
          <w:sz w:val="18"/>
          <w:szCs w:val="18"/>
        </w:rPr>
        <w:t>aforementioned reportable</w:t>
      </w:r>
      <w:proofErr w:type="gramEnd"/>
      <w:r w:rsidRPr="00306D97">
        <w:rPr>
          <w:rFonts w:ascii="Trebuchet MS" w:hAnsi="Trebuchet MS" w:cs="Arial"/>
          <w:spacing w:val="2"/>
          <w:sz w:val="18"/>
          <w:szCs w:val="18"/>
        </w:rPr>
        <w:t xml:space="preserve"> operating segment and geographical area</w:t>
      </w:r>
      <w:r w:rsidRPr="00306D97">
        <w:rPr>
          <w:rStyle w:val="ui-provider"/>
          <w:rFonts w:ascii="Trebuchet MS" w:hAnsi="Trebuchet MS" w:cs="Arial"/>
          <w:spacing w:val="2"/>
          <w:sz w:val="18"/>
          <w:szCs w:val="18"/>
        </w:rPr>
        <w:t>.</w:t>
      </w:r>
    </w:p>
    <w:p w14:paraId="324DD179" w14:textId="77777777" w:rsidR="000B1269" w:rsidRDefault="000B1269" w:rsidP="009F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rPr>
          <w:rStyle w:val="ui-provider"/>
          <w:rFonts w:ascii="Trebuchet MS" w:hAnsi="Trebuchet MS" w:cstheme="minorBidi"/>
          <w:spacing w:val="2"/>
          <w:sz w:val="18"/>
          <w:szCs w:val="18"/>
        </w:rPr>
      </w:pPr>
    </w:p>
    <w:p w14:paraId="68EDBB3A" w14:textId="4BC8BF26" w:rsidR="00C17B2F" w:rsidRPr="00C17B2F" w:rsidRDefault="00C17B2F" w:rsidP="009F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rPr>
          <w:rFonts w:ascii="Trebuchet MS" w:hAnsi="Trebuchet MS" w:cstheme="minorBidi"/>
          <w:spacing w:val="2"/>
          <w:sz w:val="18"/>
          <w:szCs w:val="18"/>
          <w:lang w:val="en-GB"/>
        </w:rPr>
      </w:pPr>
      <w:r w:rsidRPr="00C17B2F">
        <w:rPr>
          <w:rFonts w:ascii="Trebuchet MS" w:hAnsi="Trebuchet MS" w:cstheme="minorBidi"/>
          <w:spacing w:val="2"/>
          <w:sz w:val="18"/>
          <w:szCs w:val="18"/>
          <w:lang w:val="en-GB"/>
        </w:rPr>
        <w:t>In addition, the Group</w:t>
      </w:r>
      <w:r w:rsidR="007C58FF">
        <w:rPr>
          <w:rFonts w:ascii="Trebuchet MS" w:hAnsi="Trebuchet MS" w:cstheme="minorBidi"/>
          <w:spacing w:val="2"/>
          <w:sz w:val="18"/>
          <w:szCs w:val="18"/>
          <w:lang w:val="en-GB"/>
        </w:rPr>
        <w:t>’</w:t>
      </w:r>
      <w:r w:rsidRPr="00C17B2F">
        <w:rPr>
          <w:rFonts w:ascii="Trebuchet MS" w:hAnsi="Trebuchet MS" w:cstheme="minorBidi"/>
          <w:spacing w:val="2"/>
          <w:sz w:val="18"/>
          <w:szCs w:val="18"/>
          <w:lang w:val="en-GB"/>
        </w:rPr>
        <w:t xml:space="preserve">s expenses, such as selling and administrative expenses, are </w:t>
      </w:r>
      <w:r w:rsidR="00A239A4">
        <w:rPr>
          <w:rFonts w:ascii="Trebuchet MS" w:hAnsi="Trebuchet MS" w:cstheme="minorBidi"/>
          <w:spacing w:val="2"/>
          <w:sz w:val="18"/>
          <w:szCs w:val="18"/>
          <w:lang w:val="en-GB"/>
        </w:rPr>
        <w:t>expenses arising from the overall operations and management</w:t>
      </w:r>
      <w:r w:rsidRPr="00C17B2F">
        <w:rPr>
          <w:rFonts w:ascii="Trebuchet MS" w:hAnsi="Trebuchet MS" w:cstheme="minorBidi"/>
          <w:spacing w:val="2"/>
          <w:sz w:val="18"/>
          <w:szCs w:val="18"/>
          <w:lang w:val="en-GB"/>
        </w:rPr>
        <w:t xml:space="preserve"> of the Group. The Group</w:t>
      </w:r>
      <w:r w:rsidR="007C58FF">
        <w:rPr>
          <w:rFonts w:ascii="Trebuchet MS" w:hAnsi="Trebuchet MS" w:cstheme="minorBidi"/>
          <w:spacing w:val="2"/>
          <w:sz w:val="18"/>
          <w:szCs w:val="18"/>
          <w:lang w:val="en-GB"/>
        </w:rPr>
        <w:t>’</w:t>
      </w:r>
      <w:r w:rsidRPr="00C17B2F">
        <w:rPr>
          <w:rFonts w:ascii="Trebuchet MS" w:hAnsi="Trebuchet MS" w:cstheme="minorBidi"/>
          <w:spacing w:val="2"/>
          <w:sz w:val="18"/>
          <w:szCs w:val="18"/>
          <w:lang w:val="en-GB"/>
        </w:rPr>
        <w:t xml:space="preserve">s </w:t>
      </w:r>
      <w:r w:rsidR="00B918B1">
        <w:rPr>
          <w:rFonts w:ascii="Trebuchet MS" w:hAnsi="Trebuchet MS" w:cstheme="minorBidi"/>
          <w:spacing w:val="2"/>
          <w:sz w:val="18"/>
          <w:szCs w:val="18"/>
          <w:lang w:val="en-GB"/>
        </w:rPr>
        <w:t xml:space="preserve">executive </w:t>
      </w:r>
      <w:r w:rsidRPr="00C17B2F">
        <w:rPr>
          <w:rFonts w:ascii="Trebuchet MS" w:hAnsi="Trebuchet MS" w:cstheme="minorBidi"/>
          <w:spacing w:val="2"/>
          <w:sz w:val="18"/>
          <w:szCs w:val="18"/>
          <w:lang w:val="en-GB"/>
        </w:rPr>
        <w:t>management does not consider these expenses in assessing the performance of each product group. Therefore, such expenses are not allocated to each type of goods and services, as disclosed in the information on revenue disaggregation by type of goods or services.</w:t>
      </w:r>
    </w:p>
    <w:p w14:paraId="10E77F36" w14:textId="77777777" w:rsidR="00C17B2F" w:rsidRPr="00C17B2F" w:rsidRDefault="00C17B2F" w:rsidP="001D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Style w:val="ui-provider"/>
          <w:rFonts w:ascii="Trebuchet MS" w:hAnsi="Trebuchet MS" w:cstheme="minorBidi"/>
          <w:spacing w:val="2"/>
          <w:sz w:val="18"/>
          <w:szCs w:val="18"/>
          <w:lang w:val="en-GB"/>
        </w:rPr>
      </w:pPr>
    </w:p>
    <w:p w14:paraId="0FDA3416" w14:textId="77777777" w:rsidR="001D3FBE" w:rsidRDefault="001D3FBE" w:rsidP="001D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Style w:val="ui-provider"/>
          <w:rFonts w:ascii="Trebuchet MS" w:hAnsi="Trebuchet MS" w:cstheme="minorBidi"/>
          <w:spacing w:val="2"/>
          <w:sz w:val="18"/>
          <w:szCs w:val="18"/>
        </w:rPr>
      </w:pPr>
    </w:p>
    <w:p w14:paraId="2D7C69F5" w14:textId="7F80D839" w:rsidR="001F4143" w:rsidRDefault="005E4A28" w:rsidP="001D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Style w:val="ui-provider"/>
          <w:rFonts w:ascii="Trebuchet MS" w:hAnsi="Trebuchet MS" w:cstheme="minorBidi"/>
          <w:spacing w:val="2"/>
          <w:sz w:val="18"/>
          <w:szCs w:val="18"/>
        </w:rPr>
      </w:pPr>
      <w:r>
        <w:rPr>
          <w:rStyle w:val="ui-provider"/>
          <w:rFonts w:ascii="Trebuchet MS" w:hAnsi="Trebuchet MS" w:cstheme="minorBidi"/>
          <w:spacing w:val="2"/>
          <w:sz w:val="18"/>
          <w:szCs w:val="18"/>
        </w:rPr>
        <w:br w:type="page"/>
      </w:r>
    </w:p>
    <w:p w14:paraId="028E3132" w14:textId="1FE42E8A" w:rsidR="00CF2A52" w:rsidRPr="00306D97" w:rsidRDefault="00CF2A52" w:rsidP="0090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rPr>
          <w:rFonts w:ascii="Trebuchet MS" w:hAnsi="Trebuchet MS" w:cs="Arial"/>
          <w:spacing w:val="2"/>
          <w:sz w:val="18"/>
          <w:szCs w:val="18"/>
        </w:rPr>
      </w:pPr>
      <w:r w:rsidRPr="00306D97">
        <w:rPr>
          <w:rFonts w:ascii="Trebuchet MS" w:hAnsi="Trebuchet MS" w:cs="Arial"/>
          <w:spacing w:val="2"/>
          <w:sz w:val="18"/>
          <w:szCs w:val="18"/>
        </w:rPr>
        <w:lastRenderedPageBreak/>
        <w:t xml:space="preserve">The revenues disaggregated by pattern of revenue recognition </w:t>
      </w:r>
      <w:proofErr w:type="gramStart"/>
      <w:r w:rsidRPr="00306D97">
        <w:rPr>
          <w:rFonts w:ascii="Trebuchet MS" w:hAnsi="Trebuchet MS" w:cs="Arial"/>
          <w:spacing w:val="2"/>
          <w:sz w:val="18"/>
          <w:szCs w:val="18"/>
        </w:rPr>
        <w:t>is</w:t>
      </w:r>
      <w:proofErr w:type="gramEnd"/>
      <w:r w:rsidRPr="00306D97">
        <w:rPr>
          <w:rFonts w:ascii="Trebuchet MS" w:hAnsi="Trebuchet MS" w:cs="Arial"/>
          <w:spacing w:val="2"/>
          <w:sz w:val="18"/>
          <w:szCs w:val="18"/>
        </w:rPr>
        <w:t xml:space="preserve"> as follows:</w:t>
      </w:r>
    </w:p>
    <w:p w14:paraId="2401FD5E" w14:textId="77777777" w:rsidR="00CF2A52" w:rsidRPr="00306D97" w:rsidRDefault="00CF2A52" w:rsidP="00CF2A52">
      <w:pPr>
        <w:spacing w:line="360" w:lineRule="auto"/>
        <w:rPr>
          <w:rFonts w:ascii="Trebuchet MS" w:hAnsi="Trebuchet MS" w:cs="Arial"/>
          <w:sz w:val="18"/>
          <w:szCs w:val="18"/>
        </w:rPr>
      </w:pPr>
    </w:p>
    <w:tbl>
      <w:tblPr>
        <w:tblStyle w:val="TableGrid1"/>
        <w:tblW w:w="8778"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134"/>
        <w:gridCol w:w="984"/>
        <w:gridCol w:w="1134"/>
        <w:gridCol w:w="1134"/>
        <w:gridCol w:w="1131"/>
        <w:gridCol w:w="1135"/>
      </w:tblGrid>
      <w:tr w:rsidR="00CF2A52" w:rsidRPr="00FA3B45" w14:paraId="75B479BA" w14:textId="77777777" w:rsidTr="00907F20">
        <w:trPr>
          <w:trHeight w:val="261"/>
        </w:trPr>
        <w:tc>
          <w:tcPr>
            <w:tcW w:w="2126" w:type="dxa"/>
            <w:vAlign w:val="bottom"/>
          </w:tcPr>
          <w:p w14:paraId="7B61CD73" w14:textId="014C047D" w:rsidR="00CF2A52" w:rsidRPr="00FA3B45"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rebuchet MS" w:hAnsi="Trebuchet MS" w:cs="Arial"/>
                <w:sz w:val="18"/>
                <w:szCs w:val="18"/>
                <w:cs/>
              </w:rPr>
            </w:pPr>
            <w:r w:rsidRPr="00FA3B45">
              <w:rPr>
                <w:rFonts w:ascii="Trebuchet MS" w:hAnsi="Trebuchet MS" w:cs="Arial"/>
                <w:sz w:val="18"/>
                <w:szCs w:val="18"/>
                <w:lang w:bidi="ar-SA"/>
              </w:rPr>
              <w:t>(</w:t>
            </w:r>
            <w:proofErr w:type="gramStart"/>
            <w:r w:rsidRPr="00FA3B45">
              <w:rPr>
                <w:rFonts w:ascii="Trebuchet MS" w:hAnsi="Trebuchet MS" w:cs="Arial"/>
                <w:sz w:val="18"/>
                <w:szCs w:val="18"/>
                <w:lang w:bidi="ar-SA"/>
              </w:rPr>
              <w:t>Unit :</w:t>
            </w:r>
            <w:proofErr w:type="gramEnd"/>
            <w:r w:rsidRPr="00FA3B45">
              <w:rPr>
                <w:rFonts w:ascii="Trebuchet MS" w:hAnsi="Trebuchet MS" w:cs="Arial"/>
                <w:sz w:val="18"/>
                <w:szCs w:val="18"/>
                <w:lang w:bidi="ar-SA"/>
              </w:rPr>
              <w:t xml:space="preserve"> Thousand Baht)</w:t>
            </w:r>
          </w:p>
        </w:tc>
        <w:tc>
          <w:tcPr>
            <w:tcW w:w="6652" w:type="dxa"/>
            <w:gridSpan w:val="6"/>
            <w:vAlign w:val="bottom"/>
          </w:tcPr>
          <w:p w14:paraId="72139E80" w14:textId="77777777" w:rsidR="00CF2A52" w:rsidRPr="00FA3B45"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Browallia New"/>
                <w:sz w:val="18"/>
                <w:szCs w:val="18"/>
                <w:lang w:val="en-US"/>
              </w:rPr>
            </w:pPr>
            <w:r w:rsidRPr="00FA3B45">
              <w:rPr>
                <w:rFonts w:ascii="Trebuchet MS" w:hAnsi="Trebuchet MS" w:cs="Arial"/>
                <w:sz w:val="18"/>
                <w:szCs w:val="18"/>
                <w:lang w:bidi="ar-SA"/>
              </w:rPr>
              <w:t xml:space="preserve">Consolidated </w:t>
            </w:r>
            <w:r w:rsidRPr="00FA3B45">
              <w:rPr>
                <w:rFonts w:ascii="Trebuchet MS" w:hAnsi="Trebuchet MS" w:cs="Browallia New"/>
                <w:sz w:val="18"/>
                <w:szCs w:val="18"/>
                <w:lang w:val="en-US"/>
              </w:rPr>
              <w:t>financial information</w:t>
            </w:r>
          </w:p>
        </w:tc>
      </w:tr>
      <w:tr w:rsidR="00CF2A52" w:rsidRPr="00FA3B45" w14:paraId="023543E3" w14:textId="77777777" w:rsidTr="00907F20">
        <w:trPr>
          <w:trHeight w:val="251"/>
        </w:trPr>
        <w:tc>
          <w:tcPr>
            <w:tcW w:w="2126" w:type="dxa"/>
            <w:vAlign w:val="bottom"/>
          </w:tcPr>
          <w:p w14:paraId="27AEBDB2" w14:textId="77777777" w:rsidR="00CF2A52" w:rsidRPr="00FA3B45"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6652" w:type="dxa"/>
            <w:gridSpan w:val="6"/>
            <w:vAlign w:val="bottom"/>
          </w:tcPr>
          <w:p w14:paraId="75B02982" w14:textId="170435AC" w:rsidR="00CF2A52" w:rsidRPr="00FA3B45"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lang w:val="en-US"/>
              </w:rPr>
            </w:pPr>
            <w:r w:rsidRPr="00FA3B45">
              <w:rPr>
                <w:rFonts w:ascii="Trebuchet MS" w:hAnsi="Trebuchet MS" w:cs="Browallia New"/>
                <w:sz w:val="18"/>
                <w:szCs w:val="18"/>
                <w:lang w:val="en-US"/>
              </w:rPr>
              <w:t xml:space="preserve">For the </w:t>
            </w:r>
            <w:r w:rsidRPr="00FA3B45">
              <w:rPr>
                <w:rFonts w:ascii="Trebuchet MS" w:hAnsi="Trebuchet MS" w:cs="Arial"/>
                <w:sz w:val="18"/>
                <w:szCs w:val="18"/>
                <w:lang w:val="en-US" w:bidi="ar-SA"/>
              </w:rPr>
              <w:t xml:space="preserve">three-month periods </w:t>
            </w:r>
            <w:proofErr w:type="gramStart"/>
            <w:r w:rsidRPr="00FA3B45">
              <w:rPr>
                <w:rFonts w:ascii="Trebuchet MS" w:hAnsi="Trebuchet MS" w:cs="Arial"/>
                <w:sz w:val="18"/>
                <w:szCs w:val="18"/>
                <w:lang w:val="en-US" w:bidi="ar-SA"/>
              </w:rPr>
              <w:t>ended</w:t>
            </w:r>
            <w:proofErr w:type="gramEnd"/>
            <w:r w:rsidRPr="00FA3B45">
              <w:rPr>
                <w:rFonts w:ascii="Trebuchet MS" w:hAnsi="Trebuchet MS" w:cs="Arial"/>
                <w:sz w:val="18"/>
                <w:szCs w:val="18"/>
                <w:lang w:val="en-US" w:bidi="ar-SA"/>
              </w:rPr>
              <w:t xml:space="preserve"> </w:t>
            </w:r>
            <w:r w:rsidR="00FA3B45" w:rsidRPr="00FA3B45">
              <w:rPr>
                <w:rFonts w:ascii="Trebuchet MS" w:hAnsi="Trebuchet MS" w:cstheme="minorBidi"/>
                <w:sz w:val="18"/>
                <w:szCs w:val="18"/>
                <w:lang w:val="en-US"/>
              </w:rPr>
              <w:t>30 June</w:t>
            </w:r>
          </w:p>
        </w:tc>
      </w:tr>
      <w:tr w:rsidR="00CF2A52" w:rsidRPr="00FA3B45" w14:paraId="59F78C33" w14:textId="77777777" w:rsidTr="00907F20">
        <w:trPr>
          <w:trHeight w:val="476"/>
        </w:trPr>
        <w:tc>
          <w:tcPr>
            <w:tcW w:w="2126" w:type="dxa"/>
            <w:vAlign w:val="bottom"/>
          </w:tcPr>
          <w:p w14:paraId="5079FF0E" w14:textId="77777777" w:rsidR="00CF2A52" w:rsidRPr="00FA3B45" w:rsidRDefault="00CF2A52" w:rsidP="006A31B8">
            <w:pPr>
              <w:spacing w:line="380" w:lineRule="exact"/>
              <w:jc w:val="center"/>
              <w:rPr>
                <w:rFonts w:ascii="Trebuchet MS" w:hAnsi="Trebuchet MS" w:cs="Arial"/>
                <w:sz w:val="18"/>
                <w:szCs w:val="18"/>
                <w:cs/>
                <w:lang w:val="en-US"/>
              </w:rPr>
            </w:pPr>
          </w:p>
        </w:tc>
        <w:tc>
          <w:tcPr>
            <w:tcW w:w="2118" w:type="dxa"/>
            <w:gridSpan w:val="2"/>
            <w:vAlign w:val="bottom"/>
            <w:hideMark/>
          </w:tcPr>
          <w:p w14:paraId="733AA0A4" w14:textId="77777777" w:rsidR="00CF2A52" w:rsidRPr="00FA3B45"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FA3B45">
              <w:rPr>
                <w:rFonts w:ascii="Trebuchet MS" w:hAnsi="Trebuchet MS" w:cs="Arial"/>
                <w:sz w:val="18"/>
                <w:szCs w:val="18"/>
              </w:rPr>
              <w:t>Distribution of medical device and equipment</w:t>
            </w:r>
          </w:p>
        </w:tc>
        <w:tc>
          <w:tcPr>
            <w:tcW w:w="2268" w:type="dxa"/>
            <w:gridSpan w:val="2"/>
            <w:vAlign w:val="bottom"/>
            <w:hideMark/>
          </w:tcPr>
          <w:p w14:paraId="2B319B48" w14:textId="77777777" w:rsidR="00CF2A52" w:rsidRPr="00FA3B45"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FA3B45">
              <w:rPr>
                <w:rFonts w:ascii="Trebuchet MS" w:hAnsi="Trebuchet MS" w:cs="Arial"/>
                <w:sz w:val="18"/>
                <w:szCs w:val="18"/>
              </w:rPr>
              <w:t>Services of medical equipment</w:t>
            </w:r>
          </w:p>
        </w:tc>
        <w:tc>
          <w:tcPr>
            <w:tcW w:w="2266" w:type="dxa"/>
            <w:gridSpan w:val="2"/>
            <w:vAlign w:val="bottom"/>
          </w:tcPr>
          <w:p w14:paraId="291EDB9F" w14:textId="77777777" w:rsidR="00CF2A52" w:rsidRPr="00FA3B45"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p w14:paraId="1FDC1AA9" w14:textId="77777777" w:rsidR="00CF2A52" w:rsidRPr="00FA3B45" w:rsidRDefault="00CF2A52" w:rsidP="006A31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FA3B45">
              <w:rPr>
                <w:rFonts w:ascii="Trebuchet MS" w:hAnsi="Trebuchet MS" w:cs="Arial"/>
                <w:sz w:val="18"/>
                <w:szCs w:val="18"/>
              </w:rPr>
              <w:t>Total</w:t>
            </w:r>
          </w:p>
        </w:tc>
      </w:tr>
      <w:tr w:rsidR="00205B7E" w:rsidRPr="00FA3B45" w14:paraId="64D08882" w14:textId="77777777" w:rsidTr="00907F20">
        <w:tc>
          <w:tcPr>
            <w:tcW w:w="2126" w:type="dxa"/>
          </w:tcPr>
          <w:p w14:paraId="08CA7352" w14:textId="77777777" w:rsidR="00205B7E" w:rsidRPr="00FA3B45" w:rsidRDefault="00205B7E" w:rsidP="00205B7E">
            <w:pPr>
              <w:spacing w:line="380" w:lineRule="exact"/>
              <w:jc w:val="center"/>
              <w:rPr>
                <w:rFonts w:ascii="Trebuchet MS" w:hAnsi="Trebuchet MS" w:cs="Arial"/>
                <w:sz w:val="18"/>
                <w:szCs w:val="18"/>
              </w:rPr>
            </w:pPr>
          </w:p>
        </w:tc>
        <w:tc>
          <w:tcPr>
            <w:tcW w:w="1134" w:type="dxa"/>
            <w:hideMark/>
          </w:tcPr>
          <w:p w14:paraId="59B6CEC1" w14:textId="5C3639E4" w:rsidR="00205B7E" w:rsidRPr="00FA3B45" w:rsidRDefault="00205B7E" w:rsidP="00205B7E">
            <w:pPr>
              <w:pBdr>
                <w:bottom w:val="single" w:sz="4" w:space="1" w:color="auto"/>
              </w:pBdr>
              <w:spacing w:line="380" w:lineRule="exact"/>
              <w:jc w:val="center"/>
              <w:rPr>
                <w:rFonts w:ascii="Trebuchet MS" w:hAnsi="Trebuchet MS" w:cs="Arial"/>
                <w:sz w:val="18"/>
                <w:szCs w:val="18"/>
                <w:cs/>
              </w:rPr>
            </w:pPr>
            <w:r w:rsidRPr="00FA3B45">
              <w:rPr>
                <w:rFonts w:ascii="Trebuchet MS" w:hAnsi="Trebuchet MS" w:cs="Arial"/>
                <w:sz w:val="18"/>
                <w:szCs w:val="18"/>
              </w:rPr>
              <w:t>2026</w:t>
            </w:r>
          </w:p>
        </w:tc>
        <w:tc>
          <w:tcPr>
            <w:tcW w:w="984" w:type="dxa"/>
            <w:hideMark/>
          </w:tcPr>
          <w:p w14:paraId="5526A445" w14:textId="6ACE2E8D" w:rsidR="00205B7E" w:rsidRPr="00FA3B45" w:rsidRDefault="00205B7E" w:rsidP="00205B7E">
            <w:pPr>
              <w:pBdr>
                <w:bottom w:val="single" w:sz="4" w:space="1" w:color="auto"/>
              </w:pBdr>
              <w:spacing w:line="380" w:lineRule="exact"/>
              <w:jc w:val="center"/>
              <w:rPr>
                <w:rFonts w:ascii="Trebuchet MS" w:hAnsi="Trebuchet MS" w:cs="Arial"/>
                <w:sz w:val="18"/>
                <w:szCs w:val="18"/>
              </w:rPr>
            </w:pPr>
            <w:r w:rsidRPr="00FA3B45">
              <w:rPr>
                <w:rFonts w:ascii="Trebuchet MS" w:hAnsi="Trebuchet MS" w:cs="Arial"/>
                <w:sz w:val="18"/>
                <w:szCs w:val="18"/>
              </w:rPr>
              <w:t>2025</w:t>
            </w:r>
          </w:p>
        </w:tc>
        <w:tc>
          <w:tcPr>
            <w:tcW w:w="1134" w:type="dxa"/>
            <w:hideMark/>
          </w:tcPr>
          <w:p w14:paraId="4678C2F5" w14:textId="7E732941" w:rsidR="00205B7E" w:rsidRPr="00FA3B45" w:rsidRDefault="00205B7E" w:rsidP="00205B7E">
            <w:pPr>
              <w:pBdr>
                <w:bottom w:val="single" w:sz="4" w:space="1" w:color="auto"/>
              </w:pBdr>
              <w:spacing w:line="380" w:lineRule="exact"/>
              <w:jc w:val="center"/>
              <w:rPr>
                <w:rFonts w:ascii="Trebuchet MS" w:hAnsi="Trebuchet MS" w:cs="Arial"/>
                <w:sz w:val="18"/>
                <w:szCs w:val="18"/>
              </w:rPr>
            </w:pPr>
            <w:r w:rsidRPr="00FA3B45">
              <w:rPr>
                <w:rFonts w:ascii="Trebuchet MS" w:hAnsi="Trebuchet MS" w:cs="Arial"/>
                <w:sz w:val="18"/>
                <w:szCs w:val="18"/>
              </w:rPr>
              <w:t>2026</w:t>
            </w:r>
          </w:p>
        </w:tc>
        <w:tc>
          <w:tcPr>
            <w:tcW w:w="1134" w:type="dxa"/>
            <w:hideMark/>
          </w:tcPr>
          <w:p w14:paraId="21DC0D51" w14:textId="370A7F3A" w:rsidR="00205B7E" w:rsidRPr="00FA3B45" w:rsidRDefault="00205B7E" w:rsidP="00205B7E">
            <w:pPr>
              <w:pBdr>
                <w:bottom w:val="single" w:sz="4" w:space="1" w:color="auto"/>
              </w:pBdr>
              <w:spacing w:line="380" w:lineRule="exact"/>
              <w:jc w:val="center"/>
              <w:rPr>
                <w:rFonts w:ascii="Trebuchet MS" w:hAnsi="Trebuchet MS" w:cs="Arial"/>
                <w:sz w:val="18"/>
                <w:szCs w:val="18"/>
              </w:rPr>
            </w:pPr>
            <w:r w:rsidRPr="00FA3B45">
              <w:rPr>
                <w:rFonts w:ascii="Trebuchet MS" w:hAnsi="Trebuchet MS" w:cs="Arial"/>
                <w:sz w:val="18"/>
                <w:szCs w:val="18"/>
              </w:rPr>
              <w:t>2025</w:t>
            </w:r>
          </w:p>
        </w:tc>
        <w:tc>
          <w:tcPr>
            <w:tcW w:w="1131" w:type="dxa"/>
            <w:hideMark/>
          </w:tcPr>
          <w:p w14:paraId="11F7ADE0" w14:textId="5EE757C1" w:rsidR="00205B7E" w:rsidRPr="00FA3B45" w:rsidRDefault="00205B7E" w:rsidP="00205B7E">
            <w:pPr>
              <w:pBdr>
                <w:bottom w:val="single" w:sz="4" w:space="1" w:color="auto"/>
              </w:pBdr>
              <w:spacing w:line="380" w:lineRule="exact"/>
              <w:jc w:val="center"/>
              <w:rPr>
                <w:rFonts w:ascii="Trebuchet MS" w:hAnsi="Trebuchet MS" w:cs="Arial"/>
                <w:sz w:val="18"/>
                <w:szCs w:val="18"/>
              </w:rPr>
            </w:pPr>
            <w:r w:rsidRPr="00FA3B45">
              <w:rPr>
                <w:rFonts w:ascii="Trebuchet MS" w:hAnsi="Trebuchet MS" w:cs="Arial"/>
                <w:sz w:val="18"/>
                <w:szCs w:val="18"/>
              </w:rPr>
              <w:t>2026</w:t>
            </w:r>
          </w:p>
        </w:tc>
        <w:tc>
          <w:tcPr>
            <w:tcW w:w="1135" w:type="dxa"/>
            <w:hideMark/>
          </w:tcPr>
          <w:p w14:paraId="65D62EDC" w14:textId="687C7424" w:rsidR="00205B7E" w:rsidRPr="00FA3B45" w:rsidRDefault="00205B7E" w:rsidP="00205B7E">
            <w:pPr>
              <w:pBdr>
                <w:bottom w:val="single" w:sz="4" w:space="1" w:color="auto"/>
              </w:pBdr>
              <w:spacing w:line="380" w:lineRule="exact"/>
              <w:jc w:val="center"/>
              <w:rPr>
                <w:rFonts w:ascii="Trebuchet MS" w:hAnsi="Trebuchet MS" w:cs="Arial"/>
                <w:sz w:val="18"/>
                <w:szCs w:val="18"/>
              </w:rPr>
            </w:pPr>
            <w:r w:rsidRPr="00FA3B45">
              <w:rPr>
                <w:rFonts w:ascii="Trebuchet MS" w:hAnsi="Trebuchet MS" w:cs="Arial"/>
                <w:sz w:val="18"/>
                <w:szCs w:val="18"/>
              </w:rPr>
              <w:t>2025</w:t>
            </w:r>
          </w:p>
        </w:tc>
      </w:tr>
      <w:tr w:rsidR="00CF2A52" w:rsidRPr="00FA3B45" w14:paraId="0B2B87EA" w14:textId="77777777" w:rsidTr="00907F20">
        <w:trPr>
          <w:trHeight w:val="80"/>
        </w:trPr>
        <w:tc>
          <w:tcPr>
            <w:tcW w:w="2126" w:type="dxa"/>
          </w:tcPr>
          <w:p w14:paraId="2F11D438" w14:textId="77777777" w:rsidR="00CF2A52" w:rsidRPr="00FA3B45" w:rsidRDefault="00CF2A52" w:rsidP="006A31B8">
            <w:pPr>
              <w:spacing w:line="380" w:lineRule="exact"/>
              <w:jc w:val="center"/>
              <w:rPr>
                <w:rFonts w:ascii="Trebuchet MS" w:hAnsi="Trebuchet MS" w:cs="Arial"/>
                <w:sz w:val="18"/>
                <w:szCs w:val="18"/>
              </w:rPr>
            </w:pPr>
          </w:p>
        </w:tc>
        <w:tc>
          <w:tcPr>
            <w:tcW w:w="1134" w:type="dxa"/>
          </w:tcPr>
          <w:p w14:paraId="5A073EE2" w14:textId="77777777" w:rsidR="00CF2A52" w:rsidRPr="00FA3B45"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984" w:type="dxa"/>
          </w:tcPr>
          <w:p w14:paraId="63045C6F" w14:textId="77777777" w:rsidR="00CF2A52" w:rsidRPr="00FA3B45"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395B0396" w14:textId="77777777" w:rsidR="00CF2A52" w:rsidRPr="00FA3B45"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73A57598" w14:textId="77777777" w:rsidR="00CF2A52" w:rsidRPr="00FA3B45"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1" w:type="dxa"/>
          </w:tcPr>
          <w:p w14:paraId="2D9D3BD6" w14:textId="77777777" w:rsidR="00CF2A52" w:rsidRPr="00FA3B45"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5" w:type="dxa"/>
          </w:tcPr>
          <w:p w14:paraId="040D3EB6" w14:textId="77777777" w:rsidR="00CF2A52" w:rsidRPr="00FA3B45"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r>
      <w:tr w:rsidR="00FA3B45" w:rsidRPr="00FA3B45" w14:paraId="7C2DE693" w14:textId="77777777" w:rsidTr="00907F20">
        <w:trPr>
          <w:trHeight w:val="134"/>
        </w:trPr>
        <w:tc>
          <w:tcPr>
            <w:tcW w:w="2126" w:type="dxa"/>
            <w:hideMark/>
          </w:tcPr>
          <w:p w14:paraId="2009CD8A" w14:textId="77777777" w:rsidR="00FA3B45" w:rsidRPr="00FA3B45" w:rsidRDefault="00FA3B45" w:rsidP="00FA3B45">
            <w:pPr>
              <w:spacing w:line="380" w:lineRule="exact"/>
              <w:rPr>
                <w:rFonts w:ascii="Trebuchet MS" w:hAnsi="Trebuchet MS" w:cs="Arial"/>
                <w:sz w:val="18"/>
                <w:szCs w:val="18"/>
                <w:cs/>
              </w:rPr>
            </w:pPr>
            <w:r w:rsidRPr="00FA3B45">
              <w:rPr>
                <w:rFonts w:ascii="Trebuchet MS" w:hAnsi="Trebuchet MS" w:cs="Arial"/>
                <w:sz w:val="18"/>
                <w:szCs w:val="18"/>
              </w:rPr>
              <w:t>At point in time</w:t>
            </w:r>
          </w:p>
        </w:tc>
        <w:tc>
          <w:tcPr>
            <w:tcW w:w="1134" w:type="dxa"/>
          </w:tcPr>
          <w:p w14:paraId="331EDD15" w14:textId="2614BB69" w:rsidR="00FA3B45" w:rsidRPr="00114686" w:rsidRDefault="001161D4" w:rsidP="007D5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eastAsia="Calibri" w:hAnsi="Trebuchet MS" w:cs="Cordia New"/>
                <w:sz w:val="18"/>
                <w:szCs w:val="18"/>
                <w:highlight w:val="yellow"/>
              </w:rPr>
            </w:pPr>
            <w:r w:rsidRPr="001161D4">
              <w:rPr>
                <w:rFonts w:ascii="Trebuchet MS" w:eastAsia="Calibri" w:hAnsi="Trebuchet MS" w:cs="Cordia New"/>
                <w:sz w:val="18"/>
                <w:szCs w:val="18"/>
              </w:rPr>
              <w:t>197,33</w:t>
            </w:r>
            <w:r w:rsidR="001E4534">
              <w:rPr>
                <w:rFonts w:ascii="Trebuchet MS" w:eastAsia="Calibri" w:hAnsi="Trebuchet MS" w:cs="Cordia New"/>
                <w:sz w:val="18"/>
                <w:szCs w:val="18"/>
              </w:rPr>
              <w:t>5</w:t>
            </w:r>
          </w:p>
        </w:tc>
        <w:tc>
          <w:tcPr>
            <w:tcW w:w="984" w:type="dxa"/>
          </w:tcPr>
          <w:p w14:paraId="42144013" w14:textId="59105A8E" w:rsidR="00FA3B45" w:rsidRPr="000748F9" w:rsidRDefault="00E46AC3" w:rsidP="00FA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highlight w:val="yellow"/>
                <w:lang w:val="en-US"/>
              </w:rPr>
            </w:pPr>
            <w:r w:rsidRPr="00E46AC3">
              <w:rPr>
                <w:rFonts w:ascii="Trebuchet MS" w:eastAsia="Calibri" w:hAnsi="Trebuchet MS" w:cs="Cordia New"/>
                <w:sz w:val="18"/>
                <w:szCs w:val="18"/>
              </w:rPr>
              <w:t>309,832</w:t>
            </w:r>
          </w:p>
        </w:tc>
        <w:tc>
          <w:tcPr>
            <w:tcW w:w="1134" w:type="dxa"/>
          </w:tcPr>
          <w:p w14:paraId="1DEB03C1" w14:textId="3872C0B1" w:rsidR="00FA3B45" w:rsidRPr="009A0530" w:rsidRDefault="001161D4" w:rsidP="00FA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lang w:val="en-US"/>
              </w:rPr>
            </w:pPr>
            <w:r w:rsidRPr="009A0530">
              <w:rPr>
                <w:rFonts w:ascii="Trebuchet MS" w:hAnsi="Trebuchet MS" w:cs="Arial"/>
                <w:sz w:val="18"/>
                <w:szCs w:val="18"/>
                <w:lang w:val="en-US"/>
              </w:rPr>
              <w:t>22,055</w:t>
            </w:r>
          </w:p>
        </w:tc>
        <w:tc>
          <w:tcPr>
            <w:tcW w:w="1134" w:type="dxa"/>
          </w:tcPr>
          <w:p w14:paraId="5BFBB756" w14:textId="51C2A1CC" w:rsidR="00FA3B45" w:rsidRPr="009A0530" w:rsidRDefault="008869B9" w:rsidP="00FA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lang w:val="en-US"/>
              </w:rPr>
            </w:pPr>
            <w:r w:rsidRPr="008869B9">
              <w:rPr>
                <w:rFonts w:ascii="Trebuchet MS" w:eastAsia="Calibri" w:hAnsi="Trebuchet MS" w:cs="Cordia New"/>
                <w:sz w:val="18"/>
                <w:szCs w:val="18"/>
              </w:rPr>
              <w:t>18,026</w:t>
            </w:r>
          </w:p>
        </w:tc>
        <w:tc>
          <w:tcPr>
            <w:tcW w:w="1131" w:type="dxa"/>
          </w:tcPr>
          <w:p w14:paraId="62B54F3B" w14:textId="6804F405" w:rsidR="00FA3B45" w:rsidRPr="00114686" w:rsidRDefault="007D454C" w:rsidP="00FA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highlight w:val="yellow"/>
                <w:lang w:val="en-US"/>
              </w:rPr>
            </w:pPr>
            <w:r w:rsidRPr="007D454C">
              <w:rPr>
                <w:rFonts w:ascii="Trebuchet MS" w:hAnsi="Trebuchet MS" w:cs="Arial"/>
                <w:sz w:val="18"/>
                <w:szCs w:val="18"/>
                <w:lang w:val="en-US"/>
              </w:rPr>
              <w:t>219,39</w:t>
            </w:r>
            <w:r w:rsidR="00942AA1">
              <w:rPr>
                <w:rFonts w:ascii="Trebuchet MS" w:hAnsi="Trebuchet MS" w:cs="Arial"/>
                <w:sz w:val="18"/>
                <w:szCs w:val="18"/>
                <w:lang w:val="en-US"/>
              </w:rPr>
              <w:t>0</w:t>
            </w:r>
          </w:p>
        </w:tc>
        <w:tc>
          <w:tcPr>
            <w:tcW w:w="1135" w:type="dxa"/>
          </w:tcPr>
          <w:p w14:paraId="60AD8756" w14:textId="4C8300A3" w:rsidR="00FA3B45" w:rsidRPr="00FA3B45" w:rsidRDefault="00E268EF" w:rsidP="00FA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E268EF">
              <w:rPr>
                <w:rFonts w:ascii="Trebuchet MS" w:eastAsia="Calibri" w:hAnsi="Trebuchet MS" w:cs="Cordia New"/>
                <w:sz w:val="18"/>
                <w:szCs w:val="18"/>
              </w:rPr>
              <w:t>327,858</w:t>
            </w:r>
          </w:p>
        </w:tc>
      </w:tr>
      <w:tr w:rsidR="007D53C7" w:rsidRPr="00FA3B45" w14:paraId="78BA6980" w14:textId="77777777" w:rsidTr="00907F20">
        <w:trPr>
          <w:trHeight w:val="137"/>
        </w:trPr>
        <w:tc>
          <w:tcPr>
            <w:tcW w:w="2126" w:type="dxa"/>
            <w:hideMark/>
          </w:tcPr>
          <w:p w14:paraId="07F38AAB" w14:textId="77777777" w:rsidR="007D53C7" w:rsidRPr="00FA3B45" w:rsidRDefault="007D53C7" w:rsidP="007D53C7">
            <w:pPr>
              <w:spacing w:line="380" w:lineRule="exact"/>
              <w:rPr>
                <w:rFonts w:ascii="Trebuchet MS" w:hAnsi="Trebuchet MS" w:cs="Arial"/>
                <w:sz w:val="18"/>
                <w:szCs w:val="18"/>
                <w:cs/>
              </w:rPr>
            </w:pPr>
            <w:r w:rsidRPr="00FA3B45">
              <w:rPr>
                <w:rFonts w:ascii="Trebuchet MS" w:hAnsi="Trebuchet MS" w:cs="Arial"/>
                <w:sz w:val="18"/>
                <w:szCs w:val="18"/>
              </w:rPr>
              <w:t>Over time</w:t>
            </w:r>
          </w:p>
        </w:tc>
        <w:tc>
          <w:tcPr>
            <w:tcW w:w="1134" w:type="dxa"/>
            <w:vAlign w:val="bottom"/>
          </w:tcPr>
          <w:p w14:paraId="251B7FF0" w14:textId="34D8E124" w:rsidR="007D53C7" w:rsidRPr="00114686" w:rsidRDefault="000563A1" w:rsidP="000563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jc w:val="both"/>
              <w:rPr>
                <w:rFonts w:ascii="Trebuchet MS" w:eastAsia="Calibri" w:hAnsi="Trebuchet MS" w:cs="Cordia New"/>
                <w:sz w:val="18"/>
                <w:szCs w:val="18"/>
                <w:highlight w:val="yellow"/>
              </w:rPr>
            </w:pPr>
            <w:r w:rsidRPr="001161D4">
              <w:rPr>
                <w:rFonts w:ascii="Trebuchet MS" w:eastAsia="Calibri" w:hAnsi="Trebuchet MS" w:cs="Cordia New"/>
                <w:sz w:val="18"/>
                <w:szCs w:val="18"/>
              </w:rPr>
              <w:t>-</w:t>
            </w:r>
          </w:p>
        </w:tc>
        <w:tc>
          <w:tcPr>
            <w:tcW w:w="984" w:type="dxa"/>
            <w:vAlign w:val="bottom"/>
          </w:tcPr>
          <w:p w14:paraId="2B07EE69" w14:textId="7CE1CF9F" w:rsidR="007D53C7" w:rsidRPr="00E46AC3" w:rsidRDefault="007D53C7" w:rsidP="00C81E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80" w:lineRule="exact"/>
              <w:jc w:val="both"/>
              <w:rPr>
                <w:rFonts w:ascii="Trebuchet MS" w:hAnsi="Trebuchet MS" w:cs="Arial"/>
                <w:sz w:val="18"/>
                <w:szCs w:val="18"/>
                <w:lang w:val="en-US"/>
              </w:rPr>
            </w:pPr>
            <w:r w:rsidRPr="00E46AC3">
              <w:rPr>
                <w:rFonts w:ascii="Trebuchet MS" w:eastAsia="Calibri" w:hAnsi="Trebuchet MS" w:cs="Cordia New"/>
                <w:sz w:val="18"/>
                <w:szCs w:val="18"/>
              </w:rPr>
              <w:t>-</w:t>
            </w:r>
          </w:p>
        </w:tc>
        <w:tc>
          <w:tcPr>
            <w:tcW w:w="1134" w:type="dxa"/>
            <w:vAlign w:val="bottom"/>
          </w:tcPr>
          <w:p w14:paraId="6A51EBE9" w14:textId="20412314" w:rsidR="007D53C7" w:rsidRPr="009A0530" w:rsidRDefault="00F52788" w:rsidP="007D53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Browallia New"/>
                <w:sz w:val="18"/>
                <w:szCs w:val="18"/>
                <w:lang w:val="en-US"/>
              </w:rPr>
            </w:pPr>
            <w:r w:rsidRPr="009A0530">
              <w:rPr>
                <w:rFonts w:ascii="Trebuchet MS" w:hAnsi="Trebuchet MS" w:cs="Browallia New"/>
                <w:sz w:val="18"/>
                <w:szCs w:val="18"/>
                <w:lang w:val="en-US"/>
              </w:rPr>
              <w:t>32,80</w:t>
            </w:r>
            <w:r w:rsidR="00241A17">
              <w:rPr>
                <w:rFonts w:ascii="Trebuchet MS" w:hAnsi="Trebuchet MS" w:cs="Browallia New"/>
                <w:sz w:val="18"/>
                <w:szCs w:val="18"/>
                <w:lang w:val="en-US"/>
              </w:rPr>
              <w:t>5</w:t>
            </w:r>
          </w:p>
        </w:tc>
        <w:tc>
          <w:tcPr>
            <w:tcW w:w="1134" w:type="dxa"/>
            <w:vAlign w:val="bottom"/>
          </w:tcPr>
          <w:p w14:paraId="63D44B91" w14:textId="67A68D20" w:rsidR="007D53C7" w:rsidRPr="009A0530" w:rsidRDefault="00CE5FB9" w:rsidP="007D53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CE5FB9">
              <w:rPr>
                <w:rFonts w:ascii="Trebuchet MS" w:eastAsia="Calibri" w:hAnsi="Trebuchet MS" w:cs="Cordia New"/>
                <w:sz w:val="18"/>
                <w:szCs w:val="18"/>
              </w:rPr>
              <w:t>24,429</w:t>
            </w:r>
          </w:p>
        </w:tc>
        <w:tc>
          <w:tcPr>
            <w:tcW w:w="1131" w:type="dxa"/>
            <w:vAlign w:val="bottom"/>
          </w:tcPr>
          <w:p w14:paraId="6263F887" w14:textId="1CD330DC" w:rsidR="007D53C7" w:rsidRPr="00114686" w:rsidRDefault="00C7044C" w:rsidP="007D53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highlight w:val="yellow"/>
                <w:lang w:val="en-US"/>
              </w:rPr>
            </w:pPr>
            <w:r w:rsidRPr="00C7044C">
              <w:rPr>
                <w:rFonts w:ascii="Trebuchet MS" w:hAnsi="Trebuchet MS" w:cs="Arial"/>
                <w:sz w:val="18"/>
                <w:szCs w:val="18"/>
                <w:lang w:val="en-US"/>
              </w:rPr>
              <w:t>32,80</w:t>
            </w:r>
            <w:r w:rsidR="00942AA1">
              <w:rPr>
                <w:rFonts w:ascii="Trebuchet MS" w:hAnsi="Trebuchet MS" w:cs="Arial"/>
                <w:sz w:val="18"/>
                <w:szCs w:val="18"/>
                <w:lang w:val="en-US"/>
              </w:rPr>
              <w:t>5</w:t>
            </w:r>
          </w:p>
        </w:tc>
        <w:tc>
          <w:tcPr>
            <w:tcW w:w="1135" w:type="dxa"/>
            <w:vAlign w:val="bottom"/>
          </w:tcPr>
          <w:p w14:paraId="304240BD" w14:textId="65DDDEC8" w:rsidR="007D53C7" w:rsidRPr="00FA3B45" w:rsidRDefault="00E268EF" w:rsidP="007D53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E268EF">
              <w:rPr>
                <w:rFonts w:ascii="Trebuchet MS" w:eastAsia="Calibri" w:hAnsi="Trebuchet MS" w:cs="Cordia New"/>
                <w:sz w:val="18"/>
                <w:szCs w:val="18"/>
              </w:rPr>
              <w:t>24,429</w:t>
            </w:r>
          </w:p>
        </w:tc>
      </w:tr>
      <w:tr w:rsidR="007D53C7" w:rsidRPr="00FA3B45" w14:paraId="143F2802" w14:textId="77777777" w:rsidTr="00907F20">
        <w:trPr>
          <w:cantSplit/>
          <w:trHeight w:val="256"/>
        </w:trPr>
        <w:tc>
          <w:tcPr>
            <w:tcW w:w="2126" w:type="dxa"/>
            <w:hideMark/>
          </w:tcPr>
          <w:p w14:paraId="226E4159" w14:textId="77777777" w:rsidR="007D53C7" w:rsidRPr="00246B20" w:rsidRDefault="007D53C7" w:rsidP="007D53C7">
            <w:pPr>
              <w:spacing w:line="380" w:lineRule="exact"/>
              <w:rPr>
                <w:rFonts w:ascii="Trebuchet MS" w:hAnsi="Trebuchet MS" w:cstheme="minorBidi"/>
                <w:sz w:val="18"/>
                <w:szCs w:val="18"/>
                <w:cs/>
                <w:lang w:val="en-US"/>
              </w:rPr>
            </w:pPr>
            <w:r w:rsidRPr="00FA3B45">
              <w:rPr>
                <w:rFonts w:ascii="Trebuchet MS" w:hAnsi="Trebuchet MS" w:cs="Arial"/>
                <w:sz w:val="18"/>
                <w:szCs w:val="18"/>
              </w:rPr>
              <w:t>Total</w:t>
            </w:r>
          </w:p>
        </w:tc>
        <w:tc>
          <w:tcPr>
            <w:tcW w:w="1134" w:type="dxa"/>
          </w:tcPr>
          <w:p w14:paraId="7ACDB1E5" w14:textId="6939E98C" w:rsidR="007D53C7" w:rsidRPr="001161D4" w:rsidRDefault="00915950" w:rsidP="007D53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eastAsia="Calibri" w:hAnsi="Trebuchet MS" w:cs="Cordia New"/>
                <w:sz w:val="18"/>
                <w:szCs w:val="18"/>
                <w:cs/>
              </w:rPr>
            </w:pPr>
            <w:r w:rsidRPr="001161D4">
              <w:rPr>
                <w:rFonts w:ascii="Trebuchet MS" w:eastAsia="Calibri" w:hAnsi="Trebuchet MS" w:cs="Cordia New"/>
                <w:sz w:val="18"/>
                <w:szCs w:val="18"/>
              </w:rPr>
              <w:fldChar w:fldCharType="begin"/>
            </w:r>
            <w:r w:rsidRPr="001161D4">
              <w:rPr>
                <w:rFonts w:ascii="Trebuchet MS" w:eastAsia="Calibri" w:hAnsi="Trebuchet MS" w:cs="Cordia New"/>
                <w:sz w:val="18"/>
                <w:szCs w:val="18"/>
              </w:rPr>
              <w:instrText xml:space="preserve"> =SUM(ABOVE) </w:instrText>
            </w:r>
            <w:r w:rsidRPr="001161D4">
              <w:rPr>
                <w:rFonts w:ascii="Trebuchet MS" w:eastAsia="Calibri" w:hAnsi="Trebuchet MS" w:cs="Cordia New"/>
                <w:sz w:val="18"/>
                <w:szCs w:val="18"/>
              </w:rPr>
              <w:fldChar w:fldCharType="separate"/>
            </w:r>
            <w:r w:rsidR="009D3094">
              <w:rPr>
                <w:rFonts w:ascii="Trebuchet MS" w:eastAsia="Calibri" w:hAnsi="Trebuchet MS" w:cs="Cordia New"/>
                <w:noProof/>
                <w:sz w:val="18"/>
                <w:szCs w:val="18"/>
              </w:rPr>
              <w:t>197,33</w:t>
            </w:r>
            <w:r w:rsidR="001E4534">
              <w:rPr>
                <w:rFonts w:ascii="Trebuchet MS" w:eastAsia="Calibri" w:hAnsi="Trebuchet MS" w:cs="Cordia New"/>
                <w:noProof/>
                <w:sz w:val="18"/>
                <w:szCs w:val="18"/>
              </w:rPr>
              <w:t>5</w:t>
            </w:r>
            <w:r w:rsidRPr="001161D4">
              <w:rPr>
                <w:rFonts w:ascii="Trebuchet MS" w:eastAsia="Calibri" w:hAnsi="Trebuchet MS" w:cs="Cordia New"/>
                <w:sz w:val="18"/>
                <w:szCs w:val="18"/>
              </w:rPr>
              <w:fldChar w:fldCharType="end"/>
            </w:r>
          </w:p>
        </w:tc>
        <w:tc>
          <w:tcPr>
            <w:tcW w:w="984" w:type="dxa"/>
          </w:tcPr>
          <w:p w14:paraId="402E91BB" w14:textId="305B0F9F" w:rsidR="007D53C7" w:rsidRPr="00E46AC3" w:rsidRDefault="007D53C7" w:rsidP="007D53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E46AC3">
              <w:rPr>
                <w:rFonts w:ascii="Trebuchet MS" w:hAnsi="Trebuchet MS" w:cs="Cordia New"/>
                <w:sz w:val="18"/>
                <w:szCs w:val="18"/>
              </w:rPr>
              <w:fldChar w:fldCharType="begin"/>
            </w:r>
            <w:r w:rsidRPr="00E46AC3">
              <w:rPr>
                <w:rFonts w:ascii="Trebuchet MS" w:hAnsi="Trebuchet MS" w:cs="Cordia New"/>
                <w:sz w:val="18"/>
                <w:szCs w:val="18"/>
              </w:rPr>
              <w:instrText xml:space="preserve"> =SUM(ABOVE) </w:instrText>
            </w:r>
            <w:r w:rsidRPr="00E46AC3">
              <w:rPr>
                <w:rFonts w:ascii="Trebuchet MS" w:hAnsi="Trebuchet MS" w:cs="Cordia New"/>
                <w:sz w:val="18"/>
                <w:szCs w:val="18"/>
              </w:rPr>
              <w:fldChar w:fldCharType="separate"/>
            </w:r>
            <w:r w:rsidR="00E46AC3" w:rsidRPr="00E46AC3">
              <w:rPr>
                <w:rFonts w:ascii="Trebuchet MS" w:hAnsi="Trebuchet MS" w:cs="Cordia New"/>
                <w:noProof/>
                <w:sz w:val="18"/>
                <w:szCs w:val="18"/>
              </w:rPr>
              <w:t>309,832</w:t>
            </w:r>
            <w:r w:rsidRPr="00E46AC3">
              <w:rPr>
                <w:rFonts w:ascii="Trebuchet MS" w:hAnsi="Trebuchet MS" w:cs="Cordia New"/>
                <w:sz w:val="18"/>
                <w:szCs w:val="18"/>
              </w:rPr>
              <w:fldChar w:fldCharType="end"/>
            </w:r>
          </w:p>
        </w:tc>
        <w:tc>
          <w:tcPr>
            <w:tcW w:w="1134" w:type="dxa"/>
            <w:vAlign w:val="bottom"/>
          </w:tcPr>
          <w:p w14:paraId="5599905E" w14:textId="624BDA7B" w:rsidR="007D53C7" w:rsidRPr="009A0530" w:rsidRDefault="009568E2" w:rsidP="007D53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9A0530">
              <w:rPr>
                <w:rFonts w:ascii="Trebuchet MS" w:hAnsi="Trebuchet MS" w:cs="Arial"/>
                <w:sz w:val="18"/>
                <w:szCs w:val="18"/>
              </w:rPr>
              <w:fldChar w:fldCharType="begin"/>
            </w:r>
            <w:r w:rsidRPr="009A0530">
              <w:rPr>
                <w:rFonts w:ascii="Trebuchet MS" w:hAnsi="Trebuchet MS" w:cs="Arial"/>
                <w:sz w:val="18"/>
                <w:szCs w:val="18"/>
              </w:rPr>
              <w:instrText xml:space="preserve"> =SUM(ABOVE) </w:instrText>
            </w:r>
            <w:r w:rsidRPr="009A0530">
              <w:rPr>
                <w:rFonts w:ascii="Trebuchet MS" w:hAnsi="Trebuchet MS" w:cs="Arial"/>
                <w:sz w:val="18"/>
                <w:szCs w:val="18"/>
              </w:rPr>
              <w:fldChar w:fldCharType="separate"/>
            </w:r>
            <w:r w:rsidR="00F52788" w:rsidRPr="009A0530">
              <w:rPr>
                <w:rFonts w:ascii="Trebuchet MS" w:hAnsi="Trebuchet MS" w:cs="Arial"/>
                <w:noProof/>
                <w:sz w:val="18"/>
                <w:szCs w:val="18"/>
              </w:rPr>
              <w:t>54,86</w:t>
            </w:r>
            <w:r w:rsidR="001275C8">
              <w:rPr>
                <w:rFonts w:ascii="Trebuchet MS" w:hAnsi="Trebuchet MS" w:cs="Arial"/>
                <w:noProof/>
                <w:sz w:val="18"/>
                <w:szCs w:val="18"/>
              </w:rPr>
              <w:t>0</w:t>
            </w:r>
            <w:r w:rsidRPr="009A0530">
              <w:rPr>
                <w:rFonts w:ascii="Trebuchet MS" w:hAnsi="Trebuchet MS" w:cs="Arial"/>
                <w:sz w:val="18"/>
                <w:szCs w:val="18"/>
              </w:rPr>
              <w:fldChar w:fldCharType="end"/>
            </w:r>
          </w:p>
        </w:tc>
        <w:tc>
          <w:tcPr>
            <w:tcW w:w="1134" w:type="dxa"/>
            <w:vAlign w:val="bottom"/>
          </w:tcPr>
          <w:p w14:paraId="7F445364" w14:textId="7A670D49" w:rsidR="007D53C7" w:rsidRPr="009A0530" w:rsidRDefault="007D53C7" w:rsidP="007D53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cs/>
                <w:lang w:val="en-US"/>
              </w:rPr>
            </w:pPr>
            <w:r w:rsidRPr="009A0530">
              <w:rPr>
                <w:rFonts w:ascii="Trebuchet MS" w:hAnsi="Trebuchet MS" w:cs="Cordia New"/>
                <w:sz w:val="18"/>
                <w:szCs w:val="18"/>
              </w:rPr>
              <w:fldChar w:fldCharType="begin"/>
            </w:r>
            <w:r w:rsidRPr="009A0530">
              <w:rPr>
                <w:rFonts w:ascii="Trebuchet MS" w:hAnsi="Trebuchet MS" w:cs="Cordia New"/>
                <w:sz w:val="18"/>
                <w:szCs w:val="18"/>
              </w:rPr>
              <w:instrText xml:space="preserve"> =SUM(ABOVE) </w:instrText>
            </w:r>
            <w:r w:rsidRPr="009A0530">
              <w:rPr>
                <w:rFonts w:ascii="Trebuchet MS" w:hAnsi="Trebuchet MS" w:cs="Cordia New"/>
                <w:sz w:val="18"/>
                <w:szCs w:val="18"/>
              </w:rPr>
              <w:fldChar w:fldCharType="separate"/>
            </w:r>
            <w:r w:rsidR="002877F2">
              <w:rPr>
                <w:rFonts w:ascii="Trebuchet MS" w:hAnsi="Trebuchet MS" w:cs="Cordia New"/>
                <w:noProof/>
                <w:sz w:val="18"/>
                <w:szCs w:val="18"/>
              </w:rPr>
              <w:t>42,455</w:t>
            </w:r>
            <w:r w:rsidRPr="009A0530">
              <w:rPr>
                <w:rFonts w:ascii="Trebuchet MS" w:hAnsi="Trebuchet MS" w:cs="Cordia New"/>
                <w:sz w:val="18"/>
                <w:szCs w:val="18"/>
              </w:rPr>
              <w:fldChar w:fldCharType="end"/>
            </w:r>
          </w:p>
        </w:tc>
        <w:tc>
          <w:tcPr>
            <w:tcW w:w="1131" w:type="dxa"/>
          </w:tcPr>
          <w:p w14:paraId="7B401D15" w14:textId="35923748" w:rsidR="007D53C7" w:rsidRPr="00114686" w:rsidRDefault="00457E18" w:rsidP="007D53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highlight w:val="yellow"/>
                <w:lang w:val="en-US"/>
              </w:rPr>
            </w:pPr>
            <w:r w:rsidRPr="00F7726B">
              <w:rPr>
                <w:rFonts w:ascii="Trebuchet MS" w:hAnsi="Trebuchet MS" w:cstheme="minorBidi"/>
                <w:sz w:val="18"/>
                <w:szCs w:val="18"/>
                <w:lang w:val="en-US"/>
              </w:rPr>
              <w:t>252,195</w:t>
            </w:r>
          </w:p>
        </w:tc>
        <w:tc>
          <w:tcPr>
            <w:tcW w:w="1135" w:type="dxa"/>
          </w:tcPr>
          <w:p w14:paraId="65A8B546" w14:textId="4099FECC" w:rsidR="007D53C7" w:rsidRPr="00FA3B45" w:rsidRDefault="007D53C7" w:rsidP="007D53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sidRPr="00FA3B45">
              <w:rPr>
                <w:rFonts w:ascii="Trebuchet MS" w:hAnsi="Trebuchet MS" w:cs="Cordia New"/>
                <w:sz w:val="18"/>
                <w:szCs w:val="18"/>
              </w:rPr>
              <w:fldChar w:fldCharType="begin"/>
            </w:r>
            <w:r w:rsidRPr="00FA3B45">
              <w:rPr>
                <w:rFonts w:ascii="Trebuchet MS" w:hAnsi="Trebuchet MS" w:cs="Cordia New"/>
                <w:sz w:val="18"/>
                <w:szCs w:val="18"/>
              </w:rPr>
              <w:instrText xml:space="preserve"> =SUM(ABOVE) </w:instrText>
            </w:r>
            <w:r w:rsidRPr="00FA3B45">
              <w:rPr>
                <w:rFonts w:ascii="Trebuchet MS" w:hAnsi="Trebuchet MS" w:cs="Cordia New"/>
                <w:sz w:val="18"/>
                <w:szCs w:val="18"/>
              </w:rPr>
              <w:fldChar w:fldCharType="separate"/>
            </w:r>
            <w:r w:rsidR="00E268EF">
              <w:rPr>
                <w:rFonts w:ascii="Trebuchet MS" w:hAnsi="Trebuchet MS" w:cs="Cordia New"/>
                <w:noProof/>
                <w:sz w:val="18"/>
                <w:szCs w:val="18"/>
              </w:rPr>
              <w:t>352,287</w:t>
            </w:r>
            <w:r w:rsidRPr="00FA3B45">
              <w:rPr>
                <w:rFonts w:ascii="Trebuchet MS" w:hAnsi="Trebuchet MS" w:cs="Cordia New"/>
                <w:sz w:val="18"/>
                <w:szCs w:val="18"/>
              </w:rPr>
              <w:fldChar w:fldCharType="end"/>
            </w:r>
          </w:p>
        </w:tc>
      </w:tr>
    </w:tbl>
    <w:p w14:paraId="074C95BF" w14:textId="77777777" w:rsidR="003A180E" w:rsidRPr="00FA3B45" w:rsidRDefault="003A180E" w:rsidP="003A180E">
      <w:pPr>
        <w:spacing w:line="360" w:lineRule="auto"/>
        <w:rPr>
          <w:rFonts w:ascii="Trebuchet MS" w:hAnsi="Trebuchet MS" w:cs="Arial"/>
          <w:sz w:val="18"/>
          <w:szCs w:val="18"/>
        </w:rPr>
      </w:pPr>
    </w:p>
    <w:tbl>
      <w:tblPr>
        <w:tblStyle w:val="TableGrid1"/>
        <w:tblW w:w="8778"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134"/>
        <w:gridCol w:w="984"/>
        <w:gridCol w:w="1134"/>
        <w:gridCol w:w="1134"/>
        <w:gridCol w:w="1131"/>
        <w:gridCol w:w="1135"/>
      </w:tblGrid>
      <w:tr w:rsidR="003A180E" w:rsidRPr="00FA3B45" w14:paraId="0139DBBC" w14:textId="77777777" w:rsidTr="00907F20">
        <w:trPr>
          <w:trHeight w:val="261"/>
        </w:trPr>
        <w:tc>
          <w:tcPr>
            <w:tcW w:w="2126" w:type="dxa"/>
            <w:vAlign w:val="bottom"/>
          </w:tcPr>
          <w:p w14:paraId="20198207" w14:textId="21597E39" w:rsidR="003A180E" w:rsidRPr="00FA3B45" w:rsidRDefault="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r w:rsidRPr="00FA3B45">
              <w:rPr>
                <w:rFonts w:ascii="Trebuchet MS" w:hAnsi="Trebuchet MS" w:cs="Arial"/>
                <w:sz w:val="18"/>
                <w:szCs w:val="18"/>
                <w:lang w:bidi="ar-SA"/>
              </w:rPr>
              <w:t>(</w:t>
            </w:r>
            <w:proofErr w:type="gramStart"/>
            <w:r w:rsidRPr="00FA3B45">
              <w:rPr>
                <w:rFonts w:ascii="Trebuchet MS" w:hAnsi="Trebuchet MS" w:cs="Arial"/>
                <w:sz w:val="18"/>
                <w:szCs w:val="18"/>
                <w:lang w:bidi="ar-SA"/>
              </w:rPr>
              <w:t>Unit :</w:t>
            </w:r>
            <w:proofErr w:type="gramEnd"/>
            <w:r w:rsidRPr="00FA3B45">
              <w:rPr>
                <w:rFonts w:ascii="Trebuchet MS" w:hAnsi="Trebuchet MS" w:cs="Arial"/>
                <w:sz w:val="18"/>
                <w:szCs w:val="18"/>
                <w:lang w:bidi="ar-SA"/>
              </w:rPr>
              <w:t xml:space="preserve"> Thousand Baht)</w:t>
            </w:r>
          </w:p>
        </w:tc>
        <w:tc>
          <w:tcPr>
            <w:tcW w:w="6652" w:type="dxa"/>
            <w:gridSpan w:val="6"/>
            <w:vAlign w:val="bottom"/>
          </w:tcPr>
          <w:p w14:paraId="0D9DFE85" w14:textId="77777777" w:rsidR="003A180E" w:rsidRPr="00FA3B45" w:rsidRDefault="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FA3B45">
              <w:rPr>
                <w:rFonts w:ascii="Trebuchet MS" w:hAnsi="Trebuchet MS" w:cs="Arial"/>
                <w:sz w:val="18"/>
                <w:szCs w:val="18"/>
                <w:lang w:bidi="ar-SA"/>
              </w:rPr>
              <w:t>Separate financial information</w:t>
            </w:r>
          </w:p>
        </w:tc>
      </w:tr>
      <w:tr w:rsidR="003A180E" w:rsidRPr="00FA3B45" w14:paraId="16B7F56D" w14:textId="77777777" w:rsidTr="00907F20">
        <w:trPr>
          <w:trHeight w:val="251"/>
        </w:trPr>
        <w:tc>
          <w:tcPr>
            <w:tcW w:w="2126" w:type="dxa"/>
            <w:vAlign w:val="bottom"/>
          </w:tcPr>
          <w:p w14:paraId="23AF5D3E" w14:textId="77777777" w:rsidR="003A180E" w:rsidRPr="00FA3B45" w:rsidRDefault="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6652" w:type="dxa"/>
            <w:gridSpan w:val="6"/>
            <w:vAlign w:val="bottom"/>
          </w:tcPr>
          <w:p w14:paraId="1998D1DE" w14:textId="79280A70" w:rsidR="003A180E" w:rsidRPr="00FA3B45" w:rsidRDefault="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lang w:val="en-US"/>
              </w:rPr>
            </w:pPr>
            <w:r w:rsidRPr="00FA3B45">
              <w:rPr>
                <w:rFonts w:ascii="Trebuchet MS" w:hAnsi="Trebuchet MS" w:cs="Arial"/>
                <w:sz w:val="18"/>
                <w:szCs w:val="18"/>
                <w:lang w:val="en-US" w:bidi="ar-SA"/>
              </w:rPr>
              <w:t xml:space="preserve">For the three-month periods </w:t>
            </w:r>
            <w:proofErr w:type="gramStart"/>
            <w:r w:rsidRPr="00FA3B45">
              <w:rPr>
                <w:rFonts w:ascii="Trebuchet MS" w:hAnsi="Trebuchet MS" w:cs="Arial"/>
                <w:sz w:val="18"/>
                <w:szCs w:val="18"/>
                <w:lang w:val="en-US" w:bidi="ar-SA"/>
              </w:rPr>
              <w:t>ended</w:t>
            </w:r>
            <w:proofErr w:type="gramEnd"/>
            <w:r w:rsidRPr="00FA3B45">
              <w:rPr>
                <w:rFonts w:ascii="Trebuchet MS" w:hAnsi="Trebuchet MS" w:cs="Arial"/>
                <w:sz w:val="18"/>
                <w:szCs w:val="18"/>
                <w:lang w:val="en-US" w:bidi="ar-SA"/>
              </w:rPr>
              <w:t xml:space="preserve"> </w:t>
            </w:r>
            <w:r w:rsidR="00FA3B45" w:rsidRPr="00FA3B45">
              <w:rPr>
                <w:rFonts w:ascii="Trebuchet MS" w:hAnsi="Trebuchet MS" w:cstheme="minorBidi"/>
                <w:sz w:val="18"/>
                <w:szCs w:val="18"/>
                <w:lang w:val="en-US"/>
              </w:rPr>
              <w:t>30 June</w:t>
            </w:r>
          </w:p>
        </w:tc>
      </w:tr>
      <w:tr w:rsidR="003A180E" w:rsidRPr="00FA3B45" w14:paraId="69B51A0C" w14:textId="77777777" w:rsidTr="00907F20">
        <w:trPr>
          <w:trHeight w:val="476"/>
        </w:trPr>
        <w:tc>
          <w:tcPr>
            <w:tcW w:w="2126" w:type="dxa"/>
            <w:vAlign w:val="bottom"/>
          </w:tcPr>
          <w:p w14:paraId="2A4F022C" w14:textId="77777777" w:rsidR="003A180E" w:rsidRPr="00FA3B45" w:rsidRDefault="003A180E">
            <w:pPr>
              <w:spacing w:line="380" w:lineRule="exact"/>
              <w:jc w:val="center"/>
              <w:rPr>
                <w:rFonts w:ascii="Trebuchet MS" w:hAnsi="Trebuchet MS" w:cs="Arial"/>
                <w:sz w:val="18"/>
                <w:szCs w:val="18"/>
                <w:cs/>
                <w:lang w:val="en-US"/>
              </w:rPr>
            </w:pPr>
          </w:p>
        </w:tc>
        <w:tc>
          <w:tcPr>
            <w:tcW w:w="2118" w:type="dxa"/>
            <w:gridSpan w:val="2"/>
            <w:vAlign w:val="bottom"/>
            <w:hideMark/>
          </w:tcPr>
          <w:p w14:paraId="34130A38" w14:textId="77777777" w:rsidR="003A180E" w:rsidRPr="00FA3B45" w:rsidRDefault="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FA3B45">
              <w:rPr>
                <w:rFonts w:ascii="Trebuchet MS" w:hAnsi="Trebuchet MS" w:cs="Arial"/>
                <w:sz w:val="18"/>
                <w:szCs w:val="18"/>
              </w:rPr>
              <w:t>Distribution of medical device and equipment</w:t>
            </w:r>
          </w:p>
        </w:tc>
        <w:tc>
          <w:tcPr>
            <w:tcW w:w="2268" w:type="dxa"/>
            <w:gridSpan w:val="2"/>
            <w:vAlign w:val="bottom"/>
            <w:hideMark/>
          </w:tcPr>
          <w:p w14:paraId="597BD953" w14:textId="77777777" w:rsidR="003A180E" w:rsidRPr="00FA3B45" w:rsidRDefault="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FA3B45">
              <w:rPr>
                <w:rFonts w:ascii="Trebuchet MS" w:hAnsi="Trebuchet MS" w:cs="Arial"/>
                <w:sz w:val="18"/>
                <w:szCs w:val="18"/>
              </w:rPr>
              <w:t>Services of medical equipment</w:t>
            </w:r>
          </w:p>
        </w:tc>
        <w:tc>
          <w:tcPr>
            <w:tcW w:w="2266" w:type="dxa"/>
            <w:gridSpan w:val="2"/>
            <w:vAlign w:val="bottom"/>
          </w:tcPr>
          <w:p w14:paraId="7F4D3893" w14:textId="77777777" w:rsidR="003A180E" w:rsidRPr="00FA3B45" w:rsidRDefault="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p w14:paraId="50806BD1" w14:textId="77777777" w:rsidR="003A180E" w:rsidRPr="00FA3B45" w:rsidRDefault="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FA3B45">
              <w:rPr>
                <w:rFonts w:ascii="Trebuchet MS" w:hAnsi="Trebuchet MS" w:cs="Arial"/>
                <w:sz w:val="18"/>
                <w:szCs w:val="18"/>
              </w:rPr>
              <w:t>Total</w:t>
            </w:r>
          </w:p>
        </w:tc>
      </w:tr>
      <w:tr w:rsidR="003A180E" w:rsidRPr="00FA3B45" w14:paraId="0E29E865" w14:textId="77777777" w:rsidTr="00907F20">
        <w:tc>
          <w:tcPr>
            <w:tcW w:w="2126" w:type="dxa"/>
          </w:tcPr>
          <w:p w14:paraId="63B5387E" w14:textId="77777777" w:rsidR="003A180E" w:rsidRPr="00FA3B45" w:rsidRDefault="003A180E" w:rsidP="003A180E">
            <w:pPr>
              <w:spacing w:line="380" w:lineRule="exact"/>
              <w:jc w:val="center"/>
              <w:rPr>
                <w:rFonts w:ascii="Trebuchet MS" w:hAnsi="Trebuchet MS" w:cs="Arial"/>
                <w:sz w:val="18"/>
                <w:szCs w:val="18"/>
              </w:rPr>
            </w:pPr>
          </w:p>
        </w:tc>
        <w:tc>
          <w:tcPr>
            <w:tcW w:w="1134" w:type="dxa"/>
            <w:hideMark/>
          </w:tcPr>
          <w:p w14:paraId="3A451676" w14:textId="53FFC362" w:rsidR="003A180E" w:rsidRPr="00FA3B45"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FA3B45">
              <w:rPr>
                <w:rFonts w:ascii="Trebuchet MS" w:hAnsi="Trebuchet MS" w:cs="Arial"/>
                <w:sz w:val="18"/>
                <w:szCs w:val="18"/>
              </w:rPr>
              <w:t>2026</w:t>
            </w:r>
          </w:p>
        </w:tc>
        <w:tc>
          <w:tcPr>
            <w:tcW w:w="984" w:type="dxa"/>
            <w:hideMark/>
          </w:tcPr>
          <w:p w14:paraId="077B7ACC" w14:textId="4E5B3F4D" w:rsidR="003A180E" w:rsidRPr="00FA3B45"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FA3B45">
              <w:rPr>
                <w:rFonts w:ascii="Trebuchet MS" w:hAnsi="Trebuchet MS" w:cs="Arial"/>
                <w:sz w:val="18"/>
                <w:szCs w:val="18"/>
              </w:rPr>
              <w:t>2025</w:t>
            </w:r>
          </w:p>
        </w:tc>
        <w:tc>
          <w:tcPr>
            <w:tcW w:w="1134" w:type="dxa"/>
            <w:hideMark/>
          </w:tcPr>
          <w:p w14:paraId="272293FE" w14:textId="74C4D809" w:rsidR="003A180E" w:rsidRPr="000F4E29"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lang w:val="en-US"/>
              </w:rPr>
            </w:pPr>
            <w:r w:rsidRPr="00FA3B45">
              <w:rPr>
                <w:rFonts w:ascii="Trebuchet MS" w:hAnsi="Trebuchet MS" w:cs="Arial"/>
                <w:sz w:val="18"/>
                <w:szCs w:val="18"/>
              </w:rPr>
              <w:t>2026</w:t>
            </w:r>
          </w:p>
        </w:tc>
        <w:tc>
          <w:tcPr>
            <w:tcW w:w="1134" w:type="dxa"/>
            <w:hideMark/>
          </w:tcPr>
          <w:p w14:paraId="74942D5E" w14:textId="386619BD" w:rsidR="003A180E" w:rsidRPr="00FA3B45"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FA3B45">
              <w:rPr>
                <w:rFonts w:ascii="Trebuchet MS" w:hAnsi="Trebuchet MS" w:cs="Arial"/>
                <w:sz w:val="18"/>
                <w:szCs w:val="18"/>
              </w:rPr>
              <w:t>2025</w:t>
            </w:r>
          </w:p>
        </w:tc>
        <w:tc>
          <w:tcPr>
            <w:tcW w:w="1131" w:type="dxa"/>
            <w:hideMark/>
          </w:tcPr>
          <w:p w14:paraId="739D74E5" w14:textId="65B7379C" w:rsidR="003A180E" w:rsidRPr="00FA3B45"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FA3B45">
              <w:rPr>
                <w:rFonts w:ascii="Trebuchet MS" w:hAnsi="Trebuchet MS" w:cs="Arial"/>
                <w:sz w:val="18"/>
                <w:szCs w:val="18"/>
              </w:rPr>
              <w:t>2026</w:t>
            </w:r>
          </w:p>
        </w:tc>
        <w:tc>
          <w:tcPr>
            <w:tcW w:w="1135" w:type="dxa"/>
            <w:hideMark/>
          </w:tcPr>
          <w:p w14:paraId="7A9A57DE" w14:textId="0379FBD3" w:rsidR="003A180E" w:rsidRPr="00FA3B45"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FA3B45">
              <w:rPr>
                <w:rFonts w:ascii="Trebuchet MS" w:hAnsi="Trebuchet MS" w:cs="Arial"/>
                <w:sz w:val="18"/>
                <w:szCs w:val="18"/>
              </w:rPr>
              <w:t>2025</w:t>
            </w:r>
          </w:p>
        </w:tc>
      </w:tr>
      <w:tr w:rsidR="003A180E" w:rsidRPr="00FA3B45" w14:paraId="0F16DE8D" w14:textId="77777777" w:rsidTr="00907F20">
        <w:trPr>
          <w:trHeight w:val="80"/>
        </w:trPr>
        <w:tc>
          <w:tcPr>
            <w:tcW w:w="2126" w:type="dxa"/>
          </w:tcPr>
          <w:p w14:paraId="78C53132" w14:textId="77777777" w:rsidR="003A180E" w:rsidRPr="00FA3B45" w:rsidRDefault="003A180E">
            <w:pPr>
              <w:spacing w:line="380" w:lineRule="exact"/>
              <w:jc w:val="center"/>
              <w:rPr>
                <w:rFonts w:ascii="Trebuchet MS" w:hAnsi="Trebuchet MS" w:cs="Arial"/>
                <w:sz w:val="18"/>
                <w:szCs w:val="18"/>
              </w:rPr>
            </w:pPr>
          </w:p>
        </w:tc>
        <w:tc>
          <w:tcPr>
            <w:tcW w:w="1134" w:type="dxa"/>
          </w:tcPr>
          <w:p w14:paraId="3FFD4872" w14:textId="77777777" w:rsidR="003A180E" w:rsidRPr="00FA3B45" w:rsidRDefault="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984" w:type="dxa"/>
          </w:tcPr>
          <w:p w14:paraId="72D10BDC" w14:textId="77777777" w:rsidR="003A180E" w:rsidRPr="00FA3B45" w:rsidRDefault="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58C0FDF1" w14:textId="77777777" w:rsidR="003A180E" w:rsidRPr="00FA3B45" w:rsidRDefault="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7EDAECAD" w14:textId="77777777" w:rsidR="003A180E" w:rsidRPr="00FA3B45" w:rsidRDefault="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1" w:type="dxa"/>
          </w:tcPr>
          <w:p w14:paraId="2FB698CB" w14:textId="77777777" w:rsidR="003A180E" w:rsidRPr="00FA3B45" w:rsidRDefault="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5" w:type="dxa"/>
          </w:tcPr>
          <w:p w14:paraId="0B10659D" w14:textId="77777777" w:rsidR="003A180E" w:rsidRPr="00FA3B45" w:rsidRDefault="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r>
      <w:tr w:rsidR="00937D89" w:rsidRPr="00FA3B45" w14:paraId="08EF1ECA" w14:textId="77777777" w:rsidTr="00907F20">
        <w:trPr>
          <w:trHeight w:val="134"/>
        </w:trPr>
        <w:tc>
          <w:tcPr>
            <w:tcW w:w="2126" w:type="dxa"/>
            <w:hideMark/>
          </w:tcPr>
          <w:p w14:paraId="7B6488A2" w14:textId="77777777" w:rsidR="00937D89" w:rsidRPr="00FA3B45" w:rsidRDefault="00937D89" w:rsidP="00937D89">
            <w:pPr>
              <w:spacing w:line="380" w:lineRule="exact"/>
              <w:rPr>
                <w:rFonts w:ascii="Trebuchet MS" w:hAnsi="Trebuchet MS" w:cs="Arial"/>
                <w:sz w:val="18"/>
                <w:szCs w:val="18"/>
                <w:cs/>
              </w:rPr>
            </w:pPr>
            <w:r w:rsidRPr="00FA3B45">
              <w:rPr>
                <w:rFonts w:ascii="Trebuchet MS" w:hAnsi="Trebuchet MS" w:cs="Arial"/>
                <w:sz w:val="18"/>
                <w:szCs w:val="18"/>
              </w:rPr>
              <w:t>At point in time</w:t>
            </w:r>
          </w:p>
        </w:tc>
        <w:tc>
          <w:tcPr>
            <w:tcW w:w="1134" w:type="dxa"/>
          </w:tcPr>
          <w:p w14:paraId="5ADA9EA5" w14:textId="31497B86" w:rsidR="00937D89" w:rsidRPr="00946FB2" w:rsidRDefault="00937D89" w:rsidP="00937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sz w:val="18"/>
                <w:szCs w:val="18"/>
                <w:highlight w:val="yellow"/>
                <w:cs/>
                <w:lang w:val="en-US"/>
              </w:rPr>
            </w:pPr>
            <w:r w:rsidRPr="00636C96">
              <w:rPr>
                <w:rFonts w:ascii="Trebuchet MS" w:hAnsi="Trebuchet MS" w:cstheme="minorBidi"/>
                <w:sz w:val="18"/>
                <w:szCs w:val="18"/>
                <w:lang w:val="en-US"/>
              </w:rPr>
              <w:t>165,935</w:t>
            </w:r>
          </w:p>
        </w:tc>
        <w:tc>
          <w:tcPr>
            <w:tcW w:w="984" w:type="dxa"/>
          </w:tcPr>
          <w:p w14:paraId="1004FA15" w14:textId="0B281928" w:rsidR="00937D89" w:rsidRPr="00FA3B45" w:rsidRDefault="00274481" w:rsidP="00937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274481">
              <w:rPr>
                <w:rFonts w:ascii="Trebuchet MS" w:eastAsia="Calibri" w:hAnsi="Trebuchet MS" w:cs="Cordia New"/>
                <w:sz w:val="18"/>
                <w:szCs w:val="18"/>
              </w:rPr>
              <w:t>288,665</w:t>
            </w:r>
          </w:p>
        </w:tc>
        <w:tc>
          <w:tcPr>
            <w:tcW w:w="1134" w:type="dxa"/>
          </w:tcPr>
          <w:p w14:paraId="29FABED0" w14:textId="756FA345" w:rsidR="00937D89" w:rsidRPr="00946FB2" w:rsidRDefault="00937D89" w:rsidP="00937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sz w:val="18"/>
                <w:szCs w:val="18"/>
                <w:highlight w:val="yellow"/>
              </w:rPr>
            </w:pPr>
            <w:r w:rsidRPr="00E31B04">
              <w:rPr>
                <w:rFonts w:ascii="Trebuchet MS" w:hAnsi="Trebuchet MS" w:cs="Arial"/>
                <w:sz w:val="18"/>
                <w:szCs w:val="18"/>
                <w:lang w:val="en-US"/>
              </w:rPr>
              <w:t>22,055</w:t>
            </w:r>
          </w:p>
        </w:tc>
        <w:tc>
          <w:tcPr>
            <w:tcW w:w="1134" w:type="dxa"/>
          </w:tcPr>
          <w:p w14:paraId="1376FA79" w14:textId="0A47302A" w:rsidR="00937D89" w:rsidRPr="006C780C" w:rsidRDefault="005858FC" w:rsidP="00937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highlight w:val="yellow"/>
                <w:lang w:val="en-US"/>
              </w:rPr>
            </w:pPr>
            <w:r w:rsidRPr="005858FC">
              <w:rPr>
                <w:rFonts w:ascii="Trebuchet MS" w:eastAsia="Calibri" w:hAnsi="Trebuchet MS" w:cs="Cordia New"/>
                <w:sz w:val="18"/>
                <w:szCs w:val="18"/>
              </w:rPr>
              <w:t>18,026</w:t>
            </w:r>
          </w:p>
        </w:tc>
        <w:tc>
          <w:tcPr>
            <w:tcW w:w="1131" w:type="dxa"/>
          </w:tcPr>
          <w:p w14:paraId="56739D51" w14:textId="767D3618" w:rsidR="00937D89" w:rsidRPr="00946FB2" w:rsidRDefault="003D4193" w:rsidP="00937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highlight w:val="yellow"/>
                <w:lang w:val="en-US"/>
              </w:rPr>
            </w:pPr>
            <w:r w:rsidRPr="003D4193">
              <w:rPr>
                <w:rFonts w:ascii="Trebuchet MS" w:hAnsi="Trebuchet MS" w:cs="Arial"/>
                <w:sz w:val="18"/>
                <w:szCs w:val="18"/>
                <w:lang w:val="en-US"/>
              </w:rPr>
              <w:t>187,990</w:t>
            </w:r>
          </w:p>
        </w:tc>
        <w:tc>
          <w:tcPr>
            <w:tcW w:w="1135" w:type="dxa"/>
          </w:tcPr>
          <w:p w14:paraId="2C671075" w14:textId="143D861B" w:rsidR="00937D89" w:rsidRPr="007B1AF7" w:rsidRDefault="00302A50" w:rsidP="00937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02A50">
              <w:rPr>
                <w:rFonts w:ascii="Trebuchet MS" w:eastAsia="Calibri" w:hAnsi="Trebuchet MS" w:cs="Cordia New"/>
                <w:sz w:val="18"/>
                <w:szCs w:val="18"/>
              </w:rPr>
              <w:t>306,691</w:t>
            </w:r>
          </w:p>
        </w:tc>
      </w:tr>
      <w:tr w:rsidR="00937D89" w:rsidRPr="00FA3B45" w14:paraId="30D56489" w14:textId="77777777" w:rsidTr="00907F20">
        <w:trPr>
          <w:trHeight w:val="137"/>
        </w:trPr>
        <w:tc>
          <w:tcPr>
            <w:tcW w:w="2126" w:type="dxa"/>
            <w:hideMark/>
          </w:tcPr>
          <w:p w14:paraId="587CED65" w14:textId="77777777" w:rsidR="00937D89" w:rsidRPr="00FA3B45" w:rsidRDefault="00937D89" w:rsidP="00937D89">
            <w:pPr>
              <w:spacing w:line="380" w:lineRule="exact"/>
              <w:rPr>
                <w:rFonts w:ascii="Trebuchet MS" w:hAnsi="Trebuchet MS" w:cs="Arial"/>
                <w:sz w:val="18"/>
                <w:szCs w:val="18"/>
                <w:cs/>
              </w:rPr>
            </w:pPr>
            <w:r w:rsidRPr="00FA3B45">
              <w:rPr>
                <w:rFonts w:ascii="Trebuchet MS" w:hAnsi="Trebuchet MS" w:cs="Arial"/>
                <w:sz w:val="18"/>
                <w:szCs w:val="18"/>
              </w:rPr>
              <w:t>Over time</w:t>
            </w:r>
          </w:p>
        </w:tc>
        <w:tc>
          <w:tcPr>
            <w:tcW w:w="1134" w:type="dxa"/>
            <w:vAlign w:val="bottom"/>
          </w:tcPr>
          <w:p w14:paraId="4BAC1681" w14:textId="4B3927D5" w:rsidR="00937D89" w:rsidRPr="00627322" w:rsidRDefault="00937D89" w:rsidP="00C81E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380" w:lineRule="exact"/>
              <w:jc w:val="both"/>
              <w:rPr>
                <w:rFonts w:ascii="Trebuchet MS" w:hAnsi="Trebuchet MS" w:cs="Arial"/>
                <w:sz w:val="18"/>
                <w:szCs w:val="18"/>
                <w:cs/>
                <w:lang w:val="en-US"/>
              </w:rPr>
            </w:pPr>
            <w:r w:rsidRPr="00627322">
              <w:rPr>
                <w:rFonts w:ascii="Trebuchet MS" w:hAnsi="Trebuchet MS" w:cs="Arial"/>
                <w:sz w:val="18"/>
                <w:szCs w:val="18"/>
                <w:lang w:val="en-US"/>
              </w:rPr>
              <w:t>-</w:t>
            </w:r>
          </w:p>
        </w:tc>
        <w:tc>
          <w:tcPr>
            <w:tcW w:w="984" w:type="dxa"/>
            <w:vAlign w:val="bottom"/>
          </w:tcPr>
          <w:p w14:paraId="23E83266" w14:textId="5BECF82A" w:rsidR="00937D89" w:rsidRPr="00FA3B45" w:rsidRDefault="00937D89" w:rsidP="00C81E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80" w:lineRule="exact"/>
              <w:jc w:val="both"/>
              <w:rPr>
                <w:rFonts w:ascii="Trebuchet MS" w:hAnsi="Trebuchet MS" w:cs="Arial"/>
                <w:sz w:val="18"/>
                <w:szCs w:val="18"/>
                <w:lang w:val="en-US"/>
              </w:rPr>
            </w:pPr>
            <w:r w:rsidRPr="00FA3B45">
              <w:rPr>
                <w:rFonts w:ascii="Trebuchet MS" w:eastAsia="Calibri" w:hAnsi="Trebuchet MS" w:cs="Cordia New"/>
                <w:sz w:val="18"/>
                <w:szCs w:val="18"/>
              </w:rPr>
              <w:t>-</w:t>
            </w:r>
          </w:p>
        </w:tc>
        <w:tc>
          <w:tcPr>
            <w:tcW w:w="1134" w:type="dxa"/>
          </w:tcPr>
          <w:p w14:paraId="1DE23D3C" w14:textId="1F1D67BC" w:rsidR="00937D89" w:rsidRPr="00946FB2" w:rsidRDefault="00937D89" w:rsidP="00937D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highlight w:val="yellow"/>
                <w:cs/>
                <w:lang w:val="en-US"/>
              </w:rPr>
            </w:pPr>
            <w:r w:rsidRPr="00E31B04">
              <w:rPr>
                <w:rFonts w:ascii="Trebuchet MS" w:hAnsi="Trebuchet MS" w:cs="Arial"/>
                <w:sz w:val="18"/>
                <w:szCs w:val="18"/>
                <w:lang w:val="en-US"/>
              </w:rPr>
              <w:t>32,80</w:t>
            </w:r>
            <w:r w:rsidR="004707DC">
              <w:rPr>
                <w:rFonts w:ascii="Trebuchet MS" w:hAnsi="Trebuchet MS" w:cs="Arial"/>
                <w:sz w:val="18"/>
                <w:szCs w:val="18"/>
                <w:lang w:val="en-US"/>
              </w:rPr>
              <w:t>5</w:t>
            </w:r>
          </w:p>
        </w:tc>
        <w:tc>
          <w:tcPr>
            <w:tcW w:w="1134" w:type="dxa"/>
            <w:vAlign w:val="bottom"/>
          </w:tcPr>
          <w:p w14:paraId="0B53F9E5" w14:textId="5FB3E5A4" w:rsidR="00937D89" w:rsidRPr="006C780C" w:rsidRDefault="005858FC" w:rsidP="00937D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highlight w:val="yellow"/>
                <w:lang w:val="en-US"/>
              </w:rPr>
            </w:pPr>
            <w:r w:rsidRPr="005858FC">
              <w:rPr>
                <w:rFonts w:ascii="Trebuchet MS" w:eastAsia="Calibri" w:hAnsi="Trebuchet MS" w:cs="Cordia New"/>
                <w:sz w:val="18"/>
                <w:szCs w:val="18"/>
              </w:rPr>
              <w:t>24,429</w:t>
            </w:r>
          </w:p>
        </w:tc>
        <w:tc>
          <w:tcPr>
            <w:tcW w:w="1131" w:type="dxa"/>
            <w:vAlign w:val="bottom"/>
          </w:tcPr>
          <w:p w14:paraId="2FA68A87" w14:textId="2EB76ACB" w:rsidR="00937D89" w:rsidRPr="00946FB2" w:rsidRDefault="00705C05" w:rsidP="00937D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sz w:val="18"/>
                <w:szCs w:val="18"/>
                <w:highlight w:val="yellow"/>
              </w:rPr>
            </w:pPr>
            <w:r w:rsidRPr="00705C05">
              <w:rPr>
                <w:rFonts w:ascii="Trebuchet MS" w:hAnsi="Trebuchet MS" w:cs="Arial"/>
                <w:sz w:val="18"/>
                <w:szCs w:val="18"/>
                <w:lang w:val="en-US"/>
              </w:rPr>
              <w:t>32,80</w:t>
            </w:r>
            <w:r w:rsidR="003F6EDF">
              <w:rPr>
                <w:rFonts w:ascii="Trebuchet MS" w:hAnsi="Trebuchet MS" w:cs="Arial"/>
                <w:sz w:val="18"/>
                <w:szCs w:val="18"/>
                <w:lang w:val="en-US"/>
              </w:rPr>
              <w:t>5</w:t>
            </w:r>
          </w:p>
        </w:tc>
        <w:tc>
          <w:tcPr>
            <w:tcW w:w="1135" w:type="dxa"/>
            <w:vAlign w:val="bottom"/>
          </w:tcPr>
          <w:p w14:paraId="231D29B2" w14:textId="02C2443D" w:rsidR="00937D89" w:rsidRPr="007B1AF7" w:rsidRDefault="00302A50" w:rsidP="00937D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02A50">
              <w:rPr>
                <w:rFonts w:ascii="Trebuchet MS" w:eastAsia="Calibri" w:hAnsi="Trebuchet MS" w:cs="Cordia New"/>
                <w:sz w:val="18"/>
                <w:szCs w:val="18"/>
              </w:rPr>
              <w:t>24,429</w:t>
            </w:r>
          </w:p>
        </w:tc>
      </w:tr>
      <w:tr w:rsidR="00937D89" w:rsidRPr="00FA3B45" w14:paraId="62AA5DC2" w14:textId="77777777" w:rsidTr="00907F20">
        <w:trPr>
          <w:cantSplit/>
          <w:trHeight w:val="256"/>
        </w:trPr>
        <w:tc>
          <w:tcPr>
            <w:tcW w:w="2126" w:type="dxa"/>
            <w:hideMark/>
          </w:tcPr>
          <w:p w14:paraId="057EB191" w14:textId="77777777" w:rsidR="00937D89" w:rsidRPr="00FA3B45" w:rsidRDefault="00937D89" w:rsidP="00937D89">
            <w:pPr>
              <w:spacing w:line="380" w:lineRule="exact"/>
              <w:rPr>
                <w:rFonts w:ascii="Trebuchet MS" w:hAnsi="Trebuchet MS" w:cs="Arial"/>
                <w:sz w:val="18"/>
                <w:szCs w:val="18"/>
                <w:cs/>
              </w:rPr>
            </w:pPr>
            <w:r w:rsidRPr="00FA3B45">
              <w:rPr>
                <w:rFonts w:ascii="Trebuchet MS" w:hAnsi="Trebuchet MS" w:cs="Arial"/>
                <w:sz w:val="18"/>
                <w:szCs w:val="18"/>
              </w:rPr>
              <w:t>Total</w:t>
            </w:r>
          </w:p>
        </w:tc>
        <w:tc>
          <w:tcPr>
            <w:tcW w:w="1134" w:type="dxa"/>
          </w:tcPr>
          <w:p w14:paraId="686EBA53" w14:textId="0D190507" w:rsidR="00937D89" w:rsidRPr="00627322" w:rsidRDefault="00937D89" w:rsidP="00937D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sidRPr="00627322">
              <w:rPr>
                <w:rFonts w:ascii="Trebuchet MS" w:hAnsi="Trebuchet MS" w:cs="Arial"/>
                <w:sz w:val="18"/>
                <w:szCs w:val="18"/>
              </w:rPr>
              <w:fldChar w:fldCharType="begin"/>
            </w:r>
            <w:r w:rsidRPr="00627322">
              <w:rPr>
                <w:rFonts w:ascii="Trebuchet MS" w:hAnsi="Trebuchet MS" w:cs="Arial"/>
                <w:sz w:val="18"/>
                <w:szCs w:val="18"/>
              </w:rPr>
              <w:instrText xml:space="preserve"> =SUM(ABOVE) </w:instrText>
            </w:r>
            <w:r w:rsidRPr="00627322">
              <w:rPr>
                <w:rFonts w:ascii="Trebuchet MS" w:hAnsi="Trebuchet MS" w:cs="Arial"/>
                <w:sz w:val="18"/>
                <w:szCs w:val="18"/>
              </w:rPr>
              <w:fldChar w:fldCharType="separate"/>
            </w:r>
            <w:r>
              <w:rPr>
                <w:rFonts w:ascii="Trebuchet MS" w:hAnsi="Trebuchet MS" w:cs="Arial"/>
                <w:noProof/>
                <w:sz w:val="18"/>
                <w:szCs w:val="18"/>
              </w:rPr>
              <w:t>165,935</w:t>
            </w:r>
            <w:r w:rsidRPr="00627322">
              <w:rPr>
                <w:rFonts w:ascii="Trebuchet MS" w:hAnsi="Trebuchet MS" w:cs="Arial"/>
                <w:sz w:val="18"/>
                <w:szCs w:val="18"/>
              </w:rPr>
              <w:fldChar w:fldCharType="end"/>
            </w:r>
          </w:p>
        </w:tc>
        <w:tc>
          <w:tcPr>
            <w:tcW w:w="984" w:type="dxa"/>
          </w:tcPr>
          <w:p w14:paraId="7AEEFA42" w14:textId="3A0976D9" w:rsidR="00937D89" w:rsidRPr="00FA3B45" w:rsidRDefault="00937D89" w:rsidP="00937D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FA3B45">
              <w:rPr>
                <w:rFonts w:ascii="Trebuchet MS" w:hAnsi="Trebuchet MS" w:cs="Cordia New"/>
                <w:sz w:val="18"/>
                <w:szCs w:val="18"/>
              </w:rPr>
              <w:fldChar w:fldCharType="begin"/>
            </w:r>
            <w:r w:rsidRPr="00FA3B45">
              <w:rPr>
                <w:rFonts w:ascii="Trebuchet MS" w:hAnsi="Trebuchet MS" w:cs="Cordia New"/>
                <w:sz w:val="18"/>
                <w:szCs w:val="18"/>
              </w:rPr>
              <w:instrText xml:space="preserve"> =SUM(ABOVE) </w:instrText>
            </w:r>
            <w:r w:rsidRPr="00FA3B45">
              <w:rPr>
                <w:rFonts w:ascii="Trebuchet MS" w:hAnsi="Trebuchet MS" w:cs="Cordia New"/>
                <w:sz w:val="18"/>
                <w:szCs w:val="18"/>
              </w:rPr>
              <w:fldChar w:fldCharType="separate"/>
            </w:r>
            <w:r w:rsidR="00274481">
              <w:rPr>
                <w:rFonts w:ascii="Trebuchet MS" w:hAnsi="Trebuchet MS" w:cs="Cordia New"/>
                <w:noProof/>
                <w:sz w:val="18"/>
                <w:szCs w:val="18"/>
              </w:rPr>
              <w:t>288,665</w:t>
            </w:r>
            <w:r w:rsidRPr="00FA3B45">
              <w:rPr>
                <w:rFonts w:ascii="Trebuchet MS" w:hAnsi="Trebuchet MS" w:cs="Cordia New"/>
                <w:sz w:val="18"/>
                <w:szCs w:val="18"/>
              </w:rPr>
              <w:fldChar w:fldCharType="end"/>
            </w:r>
          </w:p>
        </w:tc>
        <w:tc>
          <w:tcPr>
            <w:tcW w:w="1134" w:type="dxa"/>
          </w:tcPr>
          <w:p w14:paraId="3D03BCB3" w14:textId="05BD056D" w:rsidR="00937D89" w:rsidRPr="00946FB2" w:rsidRDefault="00937D89" w:rsidP="00937D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highlight w:val="yellow"/>
                <w:lang w:val="en-US"/>
              </w:rPr>
            </w:pPr>
            <w:r w:rsidRPr="00EF07C7">
              <w:rPr>
                <w:rFonts w:ascii="Trebuchet MS" w:hAnsi="Trebuchet MS" w:cs="Arial"/>
                <w:sz w:val="18"/>
                <w:szCs w:val="18"/>
              </w:rPr>
              <w:fldChar w:fldCharType="begin"/>
            </w:r>
            <w:r w:rsidRPr="00EF07C7">
              <w:rPr>
                <w:rFonts w:ascii="Trebuchet MS" w:hAnsi="Trebuchet MS" w:cs="Arial"/>
                <w:sz w:val="18"/>
                <w:szCs w:val="18"/>
              </w:rPr>
              <w:instrText xml:space="preserve"> =SUM(ABOVE) </w:instrText>
            </w:r>
            <w:r w:rsidRPr="00EF07C7">
              <w:rPr>
                <w:rFonts w:ascii="Trebuchet MS" w:hAnsi="Trebuchet MS" w:cs="Arial"/>
                <w:sz w:val="18"/>
                <w:szCs w:val="18"/>
              </w:rPr>
              <w:fldChar w:fldCharType="separate"/>
            </w:r>
            <w:r>
              <w:rPr>
                <w:rFonts w:ascii="Trebuchet MS" w:hAnsi="Trebuchet MS" w:cs="Arial"/>
                <w:noProof/>
                <w:sz w:val="18"/>
                <w:szCs w:val="18"/>
              </w:rPr>
              <w:t>54,86</w:t>
            </w:r>
            <w:r w:rsidR="004707DC">
              <w:rPr>
                <w:rFonts w:ascii="Trebuchet MS" w:hAnsi="Trebuchet MS" w:cs="Arial"/>
                <w:noProof/>
                <w:sz w:val="18"/>
                <w:szCs w:val="18"/>
              </w:rPr>
              <w:t>0</w:t>
            </w:r>
            <w:r w:rsidRPr="00EF07C7">
              <w:rPr>
                <w:rFonts w:ascii="Trebuchet MS" w:hAnsi="Trebuchet MS" w:cs="Arial"/>
                <w:sz w:val="18"/>
                <w:szCs w:val="18"/>
              </w:rPr>
              <w:fldChar w:fldCharType="end"/>
            </w:r>
          </w:p>
        </w:tc>
        <w:tc>
          <w:tcPr>
            <w:tcW w:w="1134" w:type="dxa"/>
            <w:vAlign w:val="bottom"/>
          </w:tcPr>
          <w:p w14:paraId="536AE948" w14:textId="564FD3BD" w:rsidR="00937D89" w:rsidRPr="006C780C" w:rsidRDefault="00937D89" w:rsidP="00937D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highlight w:val="yellow"/>
                <w:lang w:val="en-US"/>
              </w:rPr>
            </w:pPr>
            <w:r w:rsidRPr="009A0530">
              <w:rPr>
                <w:rFonts w:ascii="Trebuchet MS" w:hAnsi="Trebuchet MS" w:cs="Cordia New"/>
                <w:sz w:val="18"/>
                <w:szCs w:val="18"/>
              </w:rPr>
              <w:fldChar w:fldCharType="begin"/>
            </w:r>
            <w:r w:rsidRPr="009A0530">
              <w:rPr>
                <w:rFonts w:ascii="Trebuchet MS" w:hAnsi="Trebuchet MS" w:cs="Cordia New"/>
                <w:sz w:val="18"/>
                <w:szCs w:val="18"/>
              </w:rPr>
              <w:instrText xml:space="preserve"> =SUM(ABOVE) </w:instrText>
            </w:r>
            <w:r w:rsidRPr="009A0530">
              <w:rPr>
                <w:rFonts w:ascii="Trebuchet MS" w:hAnsi="Trebuchet MS" w:cs="Cordia New"/>
                <w:sz w:val="18"/>
                <w:szCs w:val="18"/>
              </w:rPr>
              <w:fldChar w:fldCharType="separate"/>
            </w:r>
            <w:r w:rsidR="005858FC">
              <w:rPr>
                <w:rFonts w:ascii="Trebuchet MS" w:hAnsi="Trebuchet MS" w:cs="Cordia New"/>
                <w:noProof/>
                <w:sz w:val="18"/>
                <w:szCs w:val="18"/>
              </w:rPr>
              <w:t>42,455</w:t>
            </w:r>
            <w:r w:rsidRPr="009A0530">
              <w:rPr>
                <w:rFonts w:ascii="Trebuchet MS" w:hAnsi="Trebuchet MS" w:cs="Cordia New"/>
                <w:sz w:val="18"/>
                <w:szCs w:val="18"/>
              </w:rPr>
              <w:fldChar w:fldCharType="end"/>
            </w:r>
          </w:p>
        </w:tc>
        <w:tc>
          <w:tcPr>
            <w:tcW w:w="1131" w:type="dxa"/>
          </w:tcPr>
          <w:p w14:paraId="47844938" w14:textId="6792F51A" w:rsidR="00937D89" w:rsidRPr="00946FB2" w:rsidRDefault="00937D89" w:rsidP="00937D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sz w:val="18"/>
                <w:szCs w:val="18"/>
                <w:highlight w:val="yellow"/>
                <w:lang w:val="en-US"/>
              </w:rPr>
            </w:pPr>
            <w:r w:rsidRPr="003D0E55">
              <w:rPr>
                <w:rFonts w:ascii="Trebuchet MS" w:hAnsi="Trebuchet MS" w:cs="Arial"/>
                <w:sz w:val="18"/>
                <w:szCs w:val="18"/>
              </w:rPr>
              <w:fldChar w:fldCharType="begin"/>
            </w:r>
            <w:r w:rsidRPr="003D0E55">
              <w:rPr>
                <w:rFonts w:ascii="Trebuchet MS" w:hAnsi="Trebuchet MS" w:cs="Arial"/>
                <w:sz w:val="18"/>
                <w:szCs w:val="18"/>
              </w:rPr>
              <w:instrText xml:space="preserve"> =SUM(ABOVE) </w:instrText>
            </w:r>
            <w:r w:rsidRPr="003D0E55">
              <w:rPr>
                <w:rFonts w:ascii="Trebuchet MS" w:hAnsi="Trebuchet MS" w:cs="Arial"/>
                <w:sz w:val="18"/>
                <w:szCs w:val="18"/>
              </w:rPr>
              <w:fldChar w:fldCharType="separate"/>
            </w:r>
            <w:r w:rsidR="003D0E55" w:rsidRPr="003D0E55">
              <w:rPr>
                <w:rFonts w:ascii="Trebuchet MS" w:hAnsi="Trebuchet MS" w:cs="Arial"/>
                <w:noProof/>
                <w:sz w:val="18"/>
                <w:szCs w:val="18"/>
              </w:rPr>
              <w:t>220,79</w:t>
            </w:r>
            <w:r w:rsidR="003F6EDF">
              <w:rPr>
                <w:rFonts w:ascii="Trebuchet MS" w:hAnsi="Trebuchet MS" w:cs="Arial"/>
                <w:noProof/>
                <w:sz w:val="18"/>
                <w:szCs w:val="18"/>
              </w:rPr>
              <w:t>5</w:t>
            </w:r>
            <w:r w:rsidRPr="003D0E55">
              <w:rPr>
                <w:rFonts w:ascii="Trebuchet MS" w:hAnsi="Trebuchet MS" w:cs="Arial"/>
                <w:sz w:val="18"/>
                <w:szCs w:val="18"/>
              </w:rPr>
              <w:fldChar w:fldCharType="end"/>
            </w:r>
          </w:p>
        </w:tc>
        <w:tc>
          <w:tcPr>
            <w:tcW w:w="1135" w:type="dxa"/>
          </w:tcPr>
          <w:p w14:paraId="38F9CFEC" w14:textId="00E2531A" w:rsidR="00937D89" w:rsidRPr="00094B1D" w:rsidRDefault="00937D89" w:rsidP="00937D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sidRPr="007B1AF7">
              <w:rPr>
                <w:rFonts w:ascii="Trebuchet MS" w:eastAsia="Calibri" w:hAnsi="Trebuchet MS" w:cs="Cordia New"/>
                <w:sz w:val="18"/>
                <w:szCs w:val="18"/>
              </w:rPr>
              <w:fldChar w:fldCharType="begin"/>
            </w:r>
            <w:r w:rsidRPr="007B1AF7">
              <w:rPr>
                <w:rFonts w:ascii="Trebuchet MS" w:eastAsia="Calibri" w:hAnsi="Trebuchet MS" w:cs="Cordia New"/>
                <w:sz w:val="18"/>
                <w:szCs w:val="18"/>
              </w:rPr>
              <w:instrText xml:space="preserve"> =SUM(ABOVE) </w:instrText>
            </w:r>
            <w:r w:rsidRPr="007B1AF7">
              <w:rPr>
                <w:rFonts w:ascii="Trebuchet MS" w:eastAsia="Calibri" w:hAnsi="Trebuchet MS" w:cs="Cordia New"/>
                <w:sz w:val="18"/>
                <w:szCs w:val="18"/>
              </w:rPr>
              <w:fldChar w:fldCharType="separate"/>
            </w:r>
            <w:r w:rsidR="00302A50">
              <w:rPr>
                <w:rFonts w:ascii="Trebuchet MS" w:eastAsia="Calibri" w:hAnsi="Trebuchet MS" w:cs="Cordia New"/>
                <w:noProof/>
                <w:sz w:val="18"/>
                <w:szCs w:val="18"/>
              </w:rPr>
              <w:t>331,120</w:t>
            </w:r>
            <w:r w:rsidRPr="007B1AF7">
              <w:rPr>
                <w:rFonts w:ascii="Trebuchet MS" w:eastAsia="Calibri" w:hAnsi="Trebuchet MS" w:cs="Cordia New"/>
                <w:sz w:val="18"/>
                <w:szCs w:val="18"/>
              </w:rPr>
              <w:fldChar w:fldCharType="end"/>
            </w:r>
          </w:p>
        </w:tc>
      </w:tr>
    </w:tbl>
    <w:p w14:paraId="3B40D736" w14:textId="77777777" w:rsidR="00FA3B45" w:rsidRPr="00FA3B45" w:rsidRDefault="00FA3B45" w:rsidP="00FA3B45">
      <w:pPr>
        <w:spacing w:line="360" w:lineRule="auto"/>
        <w:rPr>
          <w:rFonts w:ascii="Trebuchet MS" w:hAnsi="Trebuchet MS" w:cs="Arial"/>
          <w:sz w:val="18"/>
          <w:szCs w:val="18"/>
        </w:rPr>
      </w:pPr>
    </w:p>
    <w:tbl>
      <w:tblPr>
        <w:tblStyle w:val="TableGrid1"/>
        <w:tblW w:w="8778"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134"/>
        <w:gridCol w:w="984"/>
        <w:gridCol w:w="1134"/>
        <w:gridCol w:w="1134"/>
        <w:gridCol w:w="1131"/>
        <w:gridCol w:w="1135"/>
      </w:tblGrid>
      <w:tr w:rsidR="00FA3B45" w:rsidRPr="00FA3B45" w14:paraId="44C5ED8E" w14:textId="77777777" w:rsidTr="00907F20">
        <w:trPr>
          <w:trHeight w:val="261"/>
        </w:trPr>
        <w:tc>
          <w:tcPr>
            <w:tcW w:w="2126" w:type="dxa"/>
            <w:vAlign w:val="bottom"/>
          </w:tcPr>
          <w:p w14:paraId="418D178C" w14:textId="77777777" w:rsidR="00FA3B45" w:rsidRPr="00FA3B45" w:rsidRDefault="00FA3B45" w:rsidP="00976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rebuchet MS" w:hAnsi="Trebuchet MS" w:cs="Arial"/>
                <w:sz w:val="18"/>
                <w:szCs w:val="18"/>
                <w:cs/>
              </w:rPr>
            </w:pPr>
            <w:r w:rsidRPr="00FA3B45">
              <w:rPr>
                <w:rFonts w:ascii="Trebuchet MS" w:hAnsi="Trebuchet MS" w:cs="Arial"/>
                <w:sz w:val="18"/>
                <w:szCs w:val="18"/>
                <w:lang w:bidi="ar-SA"/>
              </w:rPr>
              <w:t>(</w:t>
            </w:r>
            <w:proofErr w:type="gramStart"/>
            <w:r w:rsidRPr="00FA3B45">
              <w:rPr>
                <w:rFonts w:ascii="Trebuchet MS" w:hAnsi="Trebuchet MS" w:cs="Arial"/>
                <w:sz w:val="18"/>
                <w:szCs w:val="18"/>
                <w:lang w:bidi="ar-SA"/>
              </w:rPr>
              <w:t>Unit :</w:t>
            </w:r>
            <w:proofErr w:type="gramEnd"/>
            <w:r w:rsidRPr="00FA3B45">
              <w:rPr>
                <w:rFonts w:ascii="Trebuchet MS" w:hAnsi="Trebuchet MS" w:cs="Arial"/>
                <w:sz w:val="18"/>
                <w:szCs w:val="18"/>
                <w:lang w:bidi="ar-SA"/>
              </w:rPr>
              <w:t xml:space="preserve"> Thousand Baht)</w:t>
            </w:r>
          </w:p>
        </w:tc>
        <w:tc>
          <w:tcPr>
            <w:tcW w:w="6652" w:type="dxa"/>
            <w:gridSpan w:val="6"/>
            <w:vAlign w:val="bottom"/>
          </w:tcPr>
          <w:p w14:paraId="5CCD2309" w14:textId="77777777" w:rsidR="00FA3B45" w:rsidRPr="00FA3B45" w:rsidRDefault="00FA3B45" w:rsidP="00976C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Browallia New"/>
                <w:sz w:val="18"/>
                <w:szCs w:val="18"/>
                <w:lang w:val="en-US"/>
              </w:rPr>
            </w:pPr>
            <w:r w:rsidRPr="00FA3B45">
              <w:rPr>
                <w:rFonts w:ascii="Trebuchet MS" w:hAnsi="Trebuchet MS" w:cs="Arial"/>
                <w:sz w:val="18"/>
                <w:szCs w:val="18"/>
                <w:lang w:bidi="ar-SA"/>
              </w:rPr>
              <w:t xml:space="preserve">Consolidated </w:t>
            </w:r>
            <w:r w:rsidRPr="00FA3B45">
              <w:rPr>
                <w:rFonts w:ascii="Trebuchet MS" w:hAnsi="Trebuchet MS" w:cs="Browallia New"/>
                <w:sz w:val="18"/>
                <w:szCs w:val="18"/>
                <w:lang w:val="en-US"/>
              </w:rPr>
              <w:t>financial information</w:t>
            </w:r>
          </w:p>
        </w:tc>
      </w:tr>
      <w:tr w:rsidR="00FA3B45" w:rsidRPr="00FA3B45" w14:paraId="29BB178D" w14:textId="77777777" w:rsidTr="00907F20">
        <w:trPr>
          <w:trHeight w:val="251"/>
        </w:trPr>
        <w:tc>
          <w:tcPr>
            <w:tcW w:w="2126" w:type="dxa"/>
            <w:vAlign w:val="bottom"/>
          </w:tcPr>
          <w:p w14:paraId="78373FE4" w14:textId="77777777" w:rsidR="00FA3B45" w:rsidRPr="00FA3B45" w:rsidRDefault="00FA3B45" w:rsidP="00976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6652" w:type="dxa"/>
            <w:gridSpan w:val="6"/>
            <w:vAlign w:val="bottom"/>
          </w:tcPr>
          <w:p w14:paraId="7A9B0FD3" w14:textId="2EE62789" w:rsidR="00FA3B45" w:rsidRPr="00FA3B45" w:rsidRDefault="00FA3B45" w:rsidP="00976C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lang w:val="en-US"/>
              </w:rPr>
            </w:pPr>
            <w:r w:rsidRPr="00FA3B45">
              <w:rPr>
                <w:rFonts w:ascii="Trebuchet MS" w:hAnsi="Trebuchet MS" w:cs="Browallia New"/>
                <w:sz w:val="18"/>
                <w:szCs w:val="18"/>
                <w:lang w:val="en-US"/>
              </w:rPr>
              <w:t xml:space="preserve">For the </w:t>
            </w:r>
            <w:r w:rsidRPr="00FA3B45">
              <w:rPr>
                <w:rFonts w:ascii="Trebuchet MS" w:hAnsi="Trebuchet MS" w:cs="Arial"/>
                <w:sz w:val="18"/>
                <w:szCs w:val="18"/>
                <w:lang w:val="en-US" w:bidi="ar-SA"/>
              </w:rPr>
              <w:t xml:space="preserve">six-month </w:t>
            </w:r>
            <w:proofErr w:type="gramStart"/>
            <w:r w:rsidRPr="00FA3B45">
              <w:rPr>
                <w:rFonts w:ascii="Trebuchet MS" w:hAnsi="Trebuchet MS" w:cs="Arial"/>
                <w:sz w:val="18"/>
                <w:szCs w:val="18"/>
                <w:lang w:val="en-US" w:bidi="ar-SA"/>
              </w:rPr>
              <w:t>periods</w:t>
            </w:r>
            <w:proofErr w:type="gramEnd"/>
            <w:r w:rsidRPr="00FA3B45">
              <w:rPr>
                <w:rFonts w:ascii="Trebuchet MS" w:hAnsi="Trebuchet MS" w:cs="Arial"/>
                <w:sz w:val="18"/>
                <w:szCs w:val="18"/>
                <w:lang w:val="en-US" w:bidi="ar-SA"/>
              </w:rPr>
              <w:t xml:space="preserve"> ended </w:t>
            </w:r>
            <w:r w:rsidRPr="00FA3B45">
              <w:rPr>
                <w:rFonts w:ascii="Trebuchet MS" w:hAnsi="Trebuchet MS" w:cstheme="minorBidi"/>
                <w:sz w:val="18"/>
                <w:szCs w:val="18"/>
                <w:lang w:val="en-US"/>
              </w:rPr>
              <w:t>30 June</w:t>
            </w:r>
          </w:p>
        </w:tc>
      </w:tr>
      <w:tr w:rsidR="00FA3B45" w:rsidRPr="00FA3B45" w14:paraId="5AF00547" w14:textId="77777777" w:rsidTr="00907F20">
        <w:trPr>
          <w:trHeight w:val="476"/>
        </w:trPr>
        <w:tc>
          <w:tcPr>
            <w:tcW w:w="2126" w:type="dxa"/>
            <w:vAlign w:val="bottom"/>
          </w:tcPr>
          <w:p w14:paraId="0983467B" w14:textId="77777777" w:rsidR="00FA3B45" w:rsidRPr="00FA3B45" w:rsidRDefault="00FA3B45" w:rsidP="00976C86">
            <w:pPr>
              <w:spacing w:line="380" w:lineRule="exact"/>
              <w:jc w:val="center"/>
              <w:rPr>
                <w:rFonts w:ascii="Trebuchet MS" w:hAnsi="Trebuchet MS" w:cs="Arial"/>
                <w:sz w:val="18"/>
                <w:szCs w:val="18"/>
                <w:cs/>
                <w:lang w:val="en-US"/>
              </w:rPr>
            </w:pPr>
          </w:p>
        </w:tc>
        <w:tc>
          <w:tcPr>
            <w:tcW w:w="2118" w:type="dxa"/>
            <w:gridSpan w:val="2"/>
            <w:vAlign w:val="bottom"/>
            <w:hideMark/>
          </w:tcPr>
          <w:p w14:paraId="0C339063" w14:textId="77777777" w:rsidR="00FA3B45" w:rsidRPr="00FA3B45" w:rsidRDefault="00FA3B45" w:rsidP="00976C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FA3B45">
              <w:rPr>
                <w:rFonts w:ascii="Trebuchet MS" w:hAnsi="Trebuchet MS" w:cs="Arial"/>
                <w:sz w:val="18"/>
                <w:szCs w:val="18"/>
              </w:rPr>
              <w:t>Distribution of medical device and equipment</w:t>
            </w:r>
          </w:p>
        </w:tc>
        <w:tc>
          <w:tcPr>
            <w:tcW w:w="2268" w:type="dxa"/>
            <w:gridSpan w:val="2"/>
            <w:vAlign w:val="bottom"/>
            <w:hideMark/>
          </w:tcPr>
          <w:p w14:paraId="3136E62E" w14:textId="77777777" w:rsidR="00FA3B45" w:rsidRPr="00FA3B45" w:rsidRDefault="00FA3B45" w:rsidP="00976C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FA3B45">
              <w:rPr>
                <w:rFonts w:ascii="Trebuchet MS" w:hAnsi="Trebuchet MS" w:cs="Arial"/>
                <w:sz w:val="18"/>
                <w:szCs w:val="18"/>
              </w:rPr>
              <w:t>Services of medical equipment</w:t>
            </w:r>
          </w:p>
        </w:tc>
        <w:tc>
          <w:tcPr>
            <w:tcW w:w="2266" w:type="dxa"/>
            <w:gridSpan w:val="2"/>
            <w:vAlign w:val="bottom"/>
          </w:tcPr>
          <w:p w14:paraId="22293FBD" w14:textId="77777777" w:rsidR="00FA3B45" w:rsidRPr="00FA3B45" w:rsidRDefault="00FA3B45" w:rsidP="00976C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p w14:paraId="237F0503" w14:textId="77777777" w:rsidR="00FA3B45" w:rsidRPr="00FA3B45" w:rsidRDefault="00FA3B45" w:rsidP="00976C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FA3B45">
              <w:rPr>
                <w:rFonts w:ascii="Trebuchet MS" w:hAnsi="Trebuchet MS" w:cs="Arial"/>
                <w:sz w:val="18"/>
                <w:szCs w:val="18"/>
              </w:rPr>
              <w:t>Total</w:t>
            </w:r>
          </w:p>
        </w:tc>
      </w:tr>
      <w:tr w:rsidR="00FA3B45" w:rsidRPr="00FA3B45" w14:paraId="10EF7D83" w14:textId="77777777" w:rsidTr="00907F20">
        <w:tc>
          <w:tcPr>
            <w:tcW w:w="2126" w:type="dxa"/>
          </w:tcPr>
          <w:p w14:paraId="45074FAE" w14:textId="77777777" w:rsidR="00FA3B45" w:rsidRPr="00FA3B45" w:rsidRDefault="00FA3B45" w:rsidP="00976C86">
            <w:pPr>
              <w:spacing w:line="380" w:lineRule="exact"/>
              <w:jc w:val="center"/>
              <w:rPr>
                <w:rFonts w:ascii="Trebuchet MS" w:hAnsi="Trebuchet MS" w:cs="Arial"/>
                <w:sz w:val="18"/>
                <w:szCs w:val="18"/>
              </w:rPr>
            </w:pPr>
          </w:p>
        </w:tc>
        <w:tc>
          <w:tcPr>
            <w:tcW w:w="1134" w:type="dxa"/>
            <w:hideMark/>
          </w:tcPr>
          <w:p w14:paraId="4488ACB6" w14:textId="77777777" w:rsidR="00FA3B45" w:rsidRPr="00FA3B45" w:rsidRDefault="00FA3B45" w:rsidP="00976C86">
            <w:pPr>
              <w:pBdr>
                <w:bottom w:val="single" w:sz="4" w:space="1" w:color="auto"/>
              </w:pBdr>
              <w:spacing w:line="380" w:lineRule="exact"/>
              <w:jc w:val="center"/>
              <w:rPr>
                <w:rFonts w:ascii="Trebuchet MS" w:hAnsi="Trebuchet MS" w:cs="Arial"/>
                <w:sz w:val="18"/>
                <w:szCs w:val="18"/>
                <w:cs/>
              </w:rPr>
            </w:pPr>
            <w:r w:rsidRPr="00FA3B45">
              <w:rPr>
                <w:rFonts w:ascii="Trebuchet MS" w:hAnsi="Trebuchet MS" w:cs="Arial"/>
                <w:sz w:val="18"/>
                <w:szCs w:val="18"/>
              </w:rPr>
              <w:t>2026</w:t>
            </w:r>
          </w:p>
        </w:tc>
        <w:tc>
          <w:tcPr>
            <w:tcW w:w="984" w:type="dxa"/>
            <w:hideMark/>
          </w:tcPr>
          <w:p w14:paraId="4A56AE8A" w14:textId="77777777" w:rsidR="00FA3B45" w:rsidRPr="00FA3B45" w:rsidRDefault="00FA3B45" w:rsidP="00976C86">
            <w:pPr>
              <w:pBdr>
                <w:bottom w:val="single" w:sz="4" w:space="1" w:color="auto"/>
              </w:pBdr>
              <w:spacing w:line="380" w:lineRule="exact"/>
              <w:jc w:val="center"/>
              <w:rPr>
                <w:rFonts w:ascii="Trebuchet MS" w:hAnsi="Trebuchet MS" w:cs="Arial"/>
                <w:sz w:val="18"/>
                <w:szCs w:val="18"/>
              </w:rPr>
            </w:pPr>
            <w:r w:rsidRPr="00FA3B45">
              <w:rPr>
                <w:rFonts w:ascii="Trebuchet MS" w:hAnsi="Trebuchet MS" w:cs="Arial"/>
                <w:sz w:val="18"/>
                <w:szCs w:val="18"/>
              </w:rPr>
              <w:t>2025</w:t>
            </w:r>
          </w:p>
        </w:tc>
        <w:tc>
          <w:tcPr>
            <w:tcW w:w="1134" w:type="dxa"/>
            <w:hideMark/>
          </w:tcPr>
          <w:p w14:paraId="7A72B79A" w14:textId="77777777" w:rsidR="00FA3B45" w:rsidRPr="00FA3B45" w:rsidRDefault="00FA3B45" w:rsidP="00976C86">
            <w:pPr>
              <w:pBdr>
                <w:bottom w:val="single" w:sz="4" w:space="1" w:color="auto"/>
              </w:pBdr>
              <w:spacing w:line="380" w:lineRule="exact"/>
              <w:jc w:val="center"/>
              <w:rPr>
                <w:rFonts w:ascii="Trebuchet MS" w:hAnsi="Trebuchet MS" w:cs="Arial"/>
                <w:sz w:val="18"/>
                <w:szCs w:val="18"/>
              </w:rPr>
            </w:pPr>
            <w:r w:rsidRPr="00FA3B45">
              <w:rPr>
                <w:rFonts w:ascii="Trebuchet MS" w:hAnsi="Trebuchet MS" w:cs="Arial"/>
                <w:sz w:val="18"/>
                <w:szCs w:val="18"/>
              </w:rPr>
              <w:t>2026</w:t>
            </w:r>
          </w:p>
        </w:tc>
        <w:tc>
          <w:tcPr>
            <w:tcW w:w="1134" w:type="dxa"/>
            <w:hideMark/>
          </w:tcPr>
          <w:p w14:paraId="1DFA7620" w14:textId="77777777" w:rsidR="00FA3B45" w:rsidRPr="00FA3B45" w:rsidRDefault="00FA3B45" w:rsidP="00976C86">
            <w:pPr>
              <w:pBdr>
                <w:bottom w:val="single" w:sz="4" w:space="1" w:color="auto"/>
              </w:pBdr>
              <w:spacing w:line="380" w:lineRule="exact"/>
              <w:jc w:val="center"/>
              <w:rPr>
                <w:rFonts w:ascii="Trebuchet MS" w:hAnsi="Trebuchet MS" w:cs="Arial"/>
                <w:sz w:val="18"/>
                <w:szCs w:val="18"/>
              </w:rPr>
            </w:pPr>
            <w:r w:rsidRPr="00FA3B45">
              <w:rPr>
                <w:rFonts w:ascii="Trebuchet MS" w:hAnsi="Trebuchet MS" w:cs="Arial"/>
                <w:sz w:val="18"/>
                <w:szCs w:val="18"/>
              </w:rPr>
              <w:t>2025</w:t>
            </w:r>
          </w:p>
        </w:tc>
        <w:tc>
          <w:tcPr>
            <w:tcW w:w="1131" w:type="dxa"/>
            <w:hideMark/>
          </w:tcPr>
          <w:p w14:paraId="2C9261BF" w14:textId="77777777" w:rsidR="00FA3B45" w:rsidRPr="00FA3B45" w:rsidRDefault="00FA3B45" w:rsidP="00976C86">
            <w:pPr>
              <w:pBdr>
                <w:bottom w:val="single" w:sz="4" w:space="1" w:color="auto"/>
              </w:pBdr>
              <w:spacing w:line="380" w:lineRule="exact"/>
              <w:jc w:val="center"/>
              <w:rPr>
                <w:rFonts w:ascii="Trebuchet MS" w:hAnsi="Trebuchet MS" w:cs="Arial"/>
                <w:sz w:val="18"/>
                <w:szCs w:val="18"/>
              </w:rPr>
            </w:pPr>
            <w:r w:rsidRPr="00FA3B45">
              <w:rPr>
                <w:rFonts w:ascii="Trebuchet MS" w:hAnsi="Trebuchet MS" w:cs="Arial"/>
                <w:sz w:val="18"/>
                <w:szCs w:val="18"/>
              </w:rPr>
              <w:t>2026</w:t>
            </w:r>
          </w:p>
        </w:tc>
        <w:tc>
          <w:tcPr>
            <w:tcW w:w="1135" w:type="dxa"/>
            <w:hideMark/>
          </w:tcPr>
          <w:p w14:paraId="06BCB81A" w14:textId="77777777" w:rsidR="00FA3B45" w:rsidRPr="00FA3B45" w:rsidRDefault="00FA3B45" w:rsidP="00976C86">
            <w:pPr>
              <w:pBdr>
                <w:bottom w:val="single" w:sz="4" w:space="1" w:color="auto"/>
              </w:pBdr>
              <w:spacing w:line="380" w:lineRule="exact"/>
              <w:jc w:val="center"/>
              <w:rPr>
                <w:rFonts w:ascii="Trebuchet MS" w:hAnsi="Trebuchet MS" w:cs="Arial"/>
                <w:sz w:val="18"/>
                <w:szCs w:val="18"/>
              </w:rPr>
            </w:pPr>
            <w:r w:rsidRPr="00FA3B45">
              <w:rPr>
                <w:rFonts w:ascii="Trebuchet MS" w:hAnsi="Trebuchet MS" w:cs="Arial"/>
                <w:sz w:val="18"/>
                <w:szCs w:val="18"/>
              </w:rPr>
              <w:t>2025</w:t>
            </w:r>
          </w:p>
        </w:tc>
      </w:tr>
      <w:tr w:rsidR="00FA3B45" w:rsidRPr="00FA3B45" w14:paraId="6EEAB6E1" w14:textId="77777777" w:rsidTr="00907F20">
        <w:trPr>
          <w:trHeight w:val="80"/>
        </w:trPr>
        <w:tc>
          <w:tcPr>
            <w:tcW w:w="2126" w:type="dxa"/>
          </w:tcPr>
          <w:p w14:paraId="4EAEC9AE" w14:textId="77777777" w:rsidR="00FA3B45" w:rsidRPr="00FA3B45" w:rsidRDefault="00FA3B45" w:rsidP="00976C86">
            <w:pPr>
              <w:spacing w:line="380" w:lineRule="exact"/>
              <w:jc w:val="center"/>
              <w:rPr>
                <w:rFonts w:ascii="Trebuchet MS" w:hAnsi="Trebuchet MS" w:cs="Arial"/>
                <w:sz w:val="18"/>
                <w:szCs w:val="18"/>
              </w:rPr>
            </w:pPr>
          </w:p>
        </w:tc>
        <w:tc>
          <w:tcPr>
            <w:tcW w:w="1134" w:type="dxa"/>
          </w:tcPr>
          <w:p w14:paraId="227BEFCE" w14:textId="77777777" w:rsidR="00FA3B45" w:rsidRPr="00FA3B45" w:rsidRDefault="00FA3B45" w:rsidP="00976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984" w:type="dxa"/>
          </w:tcPr>
          <w:p w14:paraId="07AB7247" w14:textId="77777777" w:rsidR="00FA3B45" w:rsidRPr="00FA3B45" w:rsidRDefault="00FA3B45" w:rsidP="00976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574BC95C" w14:textId="77777777" w:rsidR="00FA3B45" w:rsidRPr="00FA3B45" w:rsidRDefault="00FA3B45" w:rsidP="00976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1178B7C6" w14:textId="77777777" w:rsidR="00FA3B45" w:rsidRPr="00FA3B45" w:rsidRDefault="00FA3B45" w:rsidP="00976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1" w:type="dxa"/>
          </w:tcPr>
          <w:p w14:paraId="5F2EE93D" w14:textId="77777777" w:rsidR="00FA3B45" w:rsidRPr="00FA3B45" w:rsidRDefault="00FA3B45" w:rsidP="00976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5" w:type="dxa"/>
          </w:tcPr>
          <w:p w14:paraId="25B6BFD9" w14:textId="77777777" w:rsidR="00FA3B45" w:rsidRPr="00FA3B45" w:rsidRDefault="00FA3B45" w:rsidP="00976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r>
      <w:tr w:rsidR="00FA3B45" w:rsidRPr="00FA3B45" w14:paraId="2DCBEF05" w14:textId="77777777" w:rsidTr="00907F20">
        <w:trPr>
          <w:trHeight w:val="134"/>
        </w:trPr>
        <w:tc>
          <w:tcPr>
            <w:tcW w:w="2126" w:type="dxa"/>
            <w:hideMark/>
          </w:tcPr>
          <w:p w14:paraId="3D76C7C8" w14:textId="77777777" w:rsidR="00FA3B45" w:rsidRPr="00FA3B45" w:rsidRDefault="00FA3B45" w:rsidP="00FA3B45">
            <w:pPr>
              <w:spacing w:line="380" w:lineRule="exact"/>
              <w:rPr>
                <w:rFonts w:ascii="Trebuchet MS" w:hAnsi="Trebuchet MS" w:cs="Arial"/>
                <w:sz w:val="18"/>
                <w:szCs w:val="18"/>
                <w:cs/>
              </w:rPr>
            </w:pPr>
            <w:r w:rsidRPr="00FA3B45">
              <w:rPr>
                <w:rFonts w:ascii="Trebuchet MS" w:hAnsi="Trebuchet MS" w:cs="Arial"/>
                <w:sz w:val="18"/>
                <w:szCs w:val="18"/>
              </w:rPr>
              <w:t>At point in time</w:t>
            </w:r>
          </w:p>
        </w:tc>
        <w:tc>
          <w:tcPr>
            <w:tcW w:w="1134" w:type="dxa"/>
          </w:tcPr>
          <w:p w14:paraId="10DB08D1" w14:textId="2D9AEB3E" w:rsidR="00FA3B45" w:rsidRPr="00946FB2" w:rsidRDefault="00A420C6" w:rsidP="00FA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Browallia New"/>
                <w:sz w:val="18"/>
                <w:szCs w:val="22"/>
                <w:highlight w:val="yellow"/>
                <w:lang w:val="en-US"/>
              </w:rPr>
            </w:pPr>
            <w:r w:rsidRPr="00A420C6">
              <w:rPr>
                <w:rFonts w:ascii="Trebuchet MS" w:hAnsi="Trebuchet MS" w:cs="Browallia New"/>
                <w:sz w:val="18"/>
                <w:szCs w:val="22"/>
                <w:lang w:val="en-US"/>
              </w:rPr>
              <w:t>423,767</w:t>
            </w:r>
          </w:p>
        </w:tc>
        <w:tc>
          <w:tcPr>
            <w:tcW w:w="984" w:type="dxa"/>
          </w:tcPr>
          <w:p w14:paraId="3DEE0681" w14:textId="52ABD6A0" w:rsidR="00FA3B45" w:rsidRPr="00FA3B45" w:rsidRDefault="00094B1D" w:rsidP="00FA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094B1D">
              <w:rPr>
                <w:rFonts w:ascii="Trebuchet MS" w:eastAsia="Calibri" w:hAnsi="Trebuchet MS" w:cs="Cordia New"/>
                <w:sz w:val="18"/>
                <w:szCs w:val="18"/>
              </w:rPr>
              <w:t>574,442</w:t>
            </w:r>
          </w:p>
        </w:tc>
        <w:tc>
          <w:tcPr>
            <w:tcW w:w="1134" w:type="dxa"/>
          </w:tcPr>
          <w:p w14:paraId="6F7C4EC3" w14:textId="1230AA3A" w:rsidR="00FA3B45" w:rsidRPr="00946FB2" w:rsidRDefault="00A420C6" w:rsidP="00FA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highlight w:val="yellow"/>
                <w:lang w:val="en-US"/>
              </w:rPr>
            </w:pPr>
            <w:r w:rsidRPr="00A420C6">
              <w:rPr>
                <w:rFonts w:ascii="Trebuchet MS" w:hAnsi="Trebuchet MS" w:cs="Arial"/>
                <w:sz w:val="18"/>
                <w:szCs w:val="18"/>
                <w:lang w:val="en-US"/>
              </w:rPr>
              <w:t>40,299</w:t>
            </w:r>
          </w:p>
        </w:tc>
        <w:tc>
          <w:tcPr>
            <w:tcW w:w="1134" w:type="dxa"/>
          </w:tcPr>
          <w:p w14:paraId="0EE68F1F" w14:textId="253BF414" w:rsidR="00FA3B45" w:rsidRPr="00FA3B45" w:rsidRDefault="00A71E04" w:rsidP="00FA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lang w:val="en-US"/>
              </w:rPr>
            </w:pPr>
            <w:r w:rsidRPr="00A71E04">
              <w:rPr>
                <w:rFonts w:ascii="Trebuchet MS" w:eastAsia="Calibri" w:hAnsi="Trebuchet MS" w:cstheme="minorBidi"/>
                <w:sz w:val="18"/>
                <w:szCs w:val="18"/>
              </w:rPr>
              <w:t>37,816</w:t>
            </w:r>
          </w:p>
        </w:tc>
        <w:tc>
          <w:tcPr>
            <w:tcW w:w="1131" w:type="dxa"/>
          </w:tcPr>
          <w:p w14:paraId="3E0D4A8A" w14:textId="3321E832" w:rsidR="00FA3B45" w:rsidRPr="00946FB2" w:rsidRDefault="00A420C6" w:rsidP="00FA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highlight w:val="yellow"/>
                <w:lang w:val="en-US"/>
              </w:rPr>
            </w:pPr>
            <w:r w:rsidRPr="00A420C6">
              <w:rPr>
                <w:rFonts w:ascii="Trebuchet MS" w:hAnsi="Trebuchet MS" w:cs="Arial"/>
                <w:sz w:val="18"/>
                <w:szCs w:val="18"/>
                <w:lang w:val="en-US"/>
              </w:rPr>
              <w:t>464,066</w:t>
            </w:r>
          </w:p>
        </w:tc>
        <w:tc>
          <w:tcPr>
            <w:tcW w:w="1135" w:type="dxa"/>
          </w:tcPr>
          <w:p w14:paraId="1EF16567" w14:textId="7CE20005" w:rsidR="00FA3B45" w:rsidRPr="00FA3B45" w:rsidRDefault="00957B54" w:rsidP="00FA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957B54">
              <w:rPr>
                <w:rFonts w:ascii="Trebuchet MS" w:eastAsia="Calibri" w:hAnsi="Trebuchet MS" w:cstheme="minorBidi"/>
                <w:sz w:val="18"/>
                <w:szCs w:val="18"/>
              </w:rPr>
              <w:t>612,25</w:t>
            </w:r>
            <w:r w:rsidR="005C238C">
              <w:rPr>
                <w:rFonts w:ascii="Trebuchet MS" w:eastAsia="Calibri" w:hAnsi="Trebuchet MS" w:cstheme="minorBidi"/>
                <w:sz w:val="18"/>
                <w:szCs w:val="18"/>
              </w:rPr>
              <w:t>8</w:t>
            </w:r>
          </w:p>
        </w:tc>
      </w:tr>
      <w:tr w:rsidR="00FA3B45" w:rsidRPr="00FA3B45" w14:paraId="0F011222" w14:textId="77777777" w:rsidTr="00907F20">
        <w:trPr>
          <w:trHeight w:val="137"/>
        </w:trPr>
        <w:tc>
          <w:tcPr>
            <w:tcW w:w="2126" w:type="dxa"/>
            <w:hideMark/>
          </w:tcPr>
          <w:p w14:paraId="039D5B0D" w14:textId="77777777" w:rsidR="00FA3B45" w:rsidRPr="00FA3B45" w:rsidRDefault="00FA3B45" w:rsidP="00FA3B45">
            <w:pPr>
              <w:spacing w:line="380" w:lineRule="exact"/>
              <w:rPr>
                <w:rFonts w:ascii="Trebuchet MS" w:hAnsi="Trebuchet MS" w:cs="Arial"/>
                <w:sz w:val="18"/>
                <w:szCs w:val="18"/>
                <w:cs/>
              </w:rPr>
            </w:pPr>
            <w:r w:rsidRPr="00FA3B45">
              <w:rPr>
                <w:rFonts w:ascii="Trebuchet MS" w:hAnsi="Trebuchet MS" w:cs="Arial"/>
                <w:sz w:val="18"/>
                <w:szCs w:val="18"/>
              </w:rPr>
              <w:t>Over time</w:t>
            </w:r>
          </w:p>
        </w:tc>
        <w:tc>
          <w:tcPr>
            <w:tcW w:w="1134" w:type="dxa"/>
            <w:vAlign w:val="bottom"/>
          </w:tcPr>
          <w:p w14:paraId="46BAB918" w14:textId="1BFCCD82" w:rsidR="00FA3B45" w:rsidRPr="00A420C6" w:rsidRDefault="00794F4A" w:rsidP="00FA3B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380" w:lineRule="exact"/>
              <w:jc w:val="both"/>
              <w:rPr>
                <w:rFonts w:ascii="Trebuchet MS" w:hAnsi="Trebuchet MS" w:cs="Arial"/>
                <w:sz w:val="18"/>
                <w:szCs w:val="18"/>
                <w:cs/>
                <w:lang w:val="en-US"/>
              </w:rPr>
            </w:pPr>
            <w:r w:rsidRPr="00A420C6">
              <w:rPr>
                <w:rFonts w:ascii="Trebuchet MS" w:eastAsia="Calibri" w:hAnsi="Trebuchet MS" w:cs="Cordia New"/>
                <w:sz w:val="18"/>
                <w:szCs w:val="18"/>
              </w:rPr>
              <w:t>-</w:t>
            </w:r>
          </w:p>
        </w:tc>
        <w:tc>
          <w:tcPr>
            <w:tcW w:w="984" w:type="dxa"/>
            <w:vAlign w:val="bottom"/>
          </w:tcPr>
          <w:p w14:paraId="045BB07A" w14:textId="2C868003" w:rsidR="00FA3B45" w:rsidRPr="00FA3B45" w:rsidRDefault="00FA3B45" w:rsidP="00C81E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380" w:lineRule="exact"/>
              <w:jc w:val="both"/>
              <w:rPr>
                <w:rFonts w:ascii="Trebuchet MS" w:hAnsi="Trebuchet MS" w:cs="Arial"/>
                <w:sz w:val="18"/>
                <w:szCs w:val="18"/>
                <w:lang w:val="en-US"/>
              </w:rPr>
            </w:pPr>
            <w:r w:rsidRPr="00EB6DE8">
              <w:rPr>
                <w:rFonts w:ascii="Trebuchet MS" w:eastAsia="Calibri" w:hAnsi="Trebuchet MS" w:cs="Cordia New"/>
                <w:sz w:val="18"/>
                <w:szCs w:val="18"/>
              </w:rPr>
              <w:t>-</w:t>
            </w:r>
          </w:p>
        </w:tc>
        <w:tc>
          <w:tcPr>
            <w:tcW w:w="1134" w:type="dxa"/>
            <w:vAlign w:val="bottom"/>
          </w:tcPr>
          <w:p w14:paraId="4C8DFB3B" w14:textId="4FC12794" w:rsidR="00FA3B45" w:rsidRPr="00946FB2" w:rsidRDefault="00A420C6" w:rsidP="00FA3B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Browallia New"/>
                <w:sz w:val="18"/>
                <w:szCs w:val="18"/>
                <w:highlight w:val="yellow"/>
                <w:lang w:val="en-US"/>
              </w:rPr>
            </w:pPr>
            <w:r w:rsidRPr="00A420C6">
              <w:rPr>
                <w:rFonts w:ascii="Trebuchet MS" w:hAnsi="Trebuchet MS" w:cs="Browallia New"/>
                <w:sz w:val="18"/>
                <w:szCs w:val="18"/>
                <w:lang w:val="en-US"/>
              </w:rPr>
              <w:t>47,234</w:t>
            </w:r>
          </w:p>
        </w:tc>
        <w:tc>
          <w:tcPr>
            <w:tcW w:w="1134" w:type="dxa"/>
            <w:vAlign w:val="bottom"/>
          </w:tcPr>
          <w:p w14:paraId="7DEBE823" w14:textId="7B134233" w:rsidR="00FA3B45" w:rsidRPr="00FA3B45" w:rsidRDefault="00A46DDD" w:rsidP="00FA3B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Pr>
                <w:rFonts w:ascii="Trebuchet MS" w:eastAsia="Calibri" w:hAnsi="Trebuchet MS" w:cstheme="minorBidi"/>
                <w:sz w:val="18"/>
                <w:szCs w:val="18"/>
              </w:rPr>
              <w:t>36</w:t>
            </w:r>
            <w:r w:rsidR="00FA3B45" w:rsidRPr="00FA3B45">
              <w:rPr>
                <w:rFonts w:ascii="Trebuchet MS" w:eastAsia="Calibri" w:hAnsi="Trebuchet MS" w:cstheme="minorBidi"/>
                <w:sz w:val="18"/>
                <w:szCs w:val="18"/>
              </w:rPr>
              <w:t>,</w:t>
            </w:r>
            <w:r>
              <w:rPr>
                <w:rFonts w:ascii="Trebuchet MS" w:eastAsia="Calibri" w:hAnsi="Trebuchet MS" w:cstheme="minorBidi"/>
                <w:sz w:val="18"/>
                <w:szCs w:val="18"/>
              </w:rPr>
              <w:t>54</w:t>
            </w:r>
            <w:r w:rsidR="00D473F9">
              <w:rPr>
                <w:rFonts w:ascii="Trebuchet MS" w:eastAsia="Calibri" w:hAnsi="Trebuchet MS" w:cstheme="minorBidi"/>
                <w:sz w:val="18"/>
                <w:szCs w:val="18"/>
              </w:rPr>
              <w:t>7</w:t>
            </w:r>
          </w:p>
        </w:tc>
        <w:tc>
          <w:tcPr>
            <w:tcW w:w="1131" w:type="dxa"/>
            <w:vAlign w:val="bottom"/>
          </w:tcPr>
          <w:p w14:paraId="5E358185" w14:textId="015D50AB" w:rsidR="00FA3B45" w:rsidRPr="00946FB2" w:rsidRDefault="00A420C6" w:rsidP="00FA3B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highlight w:val="yellow"/>
                <w:lang w:val="en-US"/>
              </w:rPr>
            </w:pPr>
            <w:r w:rsidRPr="00A420C6">
              <w:rPr>
                <w:rFonts w:ascii="Trebuchet MS" w:hAnsi="Trebuchet MS" w:cs="Browallia New"/>
                <w:sz w:val="18"/>
                <w:szCs w:val="18"/>
                <w:lang w:val="en-US"/>
              </w:rPr>
              <w:t>47,234</w:t>
            </w:r>
          </w:p>
        </w:tc>
        <w:tc>
          <w:tcPr>
            <w:tcW w:w="1135" w:type="dxa"/>
            <w:vAlign w:val="bottom"/>
          </w:tcPr>
          <w:p w14:paraId="45B6C06E" w14:textId="604659D7" w:rsidR="00FA3B45" w:rsidRPr="00957B54" w:rsidRDefault="00957B54" w:rsidP="00FA3B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eastAsia="Calibri" w:hAnsi="Trebuchet MS" w:cstheme="minorBidi"/>
                <w:sz w:val="18"/>
                <w:szCs w:val="18"/>
              </w:rPr>
            </w:pPr>
            <w:r w:rsidRPr="00957B54">
              <w:rPr>
                <w:rFonts w:ascii="Trebuchet MS" w:eastAsia="Calibri" w:hAnsi="Trebuchet MS" w:cstheme="minorBidi"/>
                <w:sz w:val="18"/>
                <w:szCs w:val="18"/>
              </w:rPr>
              <w:t>36,54</w:t>
            </w:r>
            <w:r w:rsidR="005C238C">
              <w:rPr>
                <w:rFonts w:ascii="Trebuchet MS" w:eastAsia="Calibri" w:hAnsi="Trebuchet MS" w:cstheme="minorBidi"/>
                <w:sz w:val="18"/>
                <w:szCs w:val="18"/>
              </w:rPr>
              <w:t>7</w:t>
            </w:r>
          </w:p>
        </w:tc>
      </w:tr>
      <w:tr w:rsidR="00FA3B45" w:rsidRPr="00FA3B45" w14:paraId="0C3416AA" w14:textId="77777777" w:rsidTr="00907F20">
        <w:trPr>
          <w:cantSplit/>
          <w:trHeight w:val="256"/>
        </w:trPr>
        <w:tc>
          <w:tcPr>
            <w:tcW w:w="2126" w:type="dxa"/>
            <w:hideMark/>
          </w:tcPr>
          <w:p w14:paraId="3721517B" w14:textId="77777777" w:rsidR="00FA3B45" w:rsidRPr="00FA3B45" w:rsidRDefault="00FA3B45" w:rsidP="00FA3B45">
            <w:pPr>
              <w:spacing w:line="380" w:lineRule="exact"/>
              <w:rPr>
                <w:rFonts w:ascii="Trebuchet MS" w:hAnsi="Trebuchet MS" w:cs="Arial"/>
                <w:sz w:val="18"/>
                <w:szCs w:val="18"/>
                <w:cs/>
              </w:rPr>
            </w:pPr>
            <w:r w:rsidRPr="00FA3B45">
              <w:rPr>
                <w:rFonts w:ascii="Trebuchet MS" w:hAnsi="Trebuchet MS" w:cs="Arial"/>
                <w:sz w:val="18"/>
                <w:szCs w:val="18"/>
              </w:rPr>
              <w:t>Total</w:t>
            </w:r>
          </w:p>
        </w:tc>
        <w:tc>
          <w:tcPr>
            <w:tcW w:w="1134" w:type="dxa"/>
          </w:tcPr>
          <w:p w14:paraId="143FBF31" w14:textId="3BF0575E" w:rsidR="00FA3B45" w:rsidRPr="00A420C6" w:rsidRDefault="00794F4A" w:rsidP="00FA3B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sidRPr="00A420C6">
              <w:rPr>
                <w:rFonts w:ascii="Trebuchet MS" w:hAnsi="Trebuchet MS" w:cs="Arial"/>
                <w:sz w:val="18"/>
                <w:szCs w:val="18"/>
              </w:rPr>
              <w:fldChar w:fldCharType="begin"/>
            </w:r>
            <w:r w:rsidRPr="00A420C6">
              <w:rPr>
                <w:rFonts w:ascii="Trebuchet MS" w:hAnsi="Trebuchet MS" w:cs="Arial"/>
                <w:sz w:val="18"/>
                <w:szCs w:val="18"/>
              </w:rPr>
              <w:instrText xml:space="preserve"> =SUM(ABOVE) </w:instrText>
            </w:r>
            <w:r w:rsidRPr="00A420C6">
              <w:rPr>
                <w:rFonts w:ascii="Trebuchet MS" w:hAnsi="Trebuchet MS" w:cs="Arial"/>
                <w:sz w:val="18"/>
                <w:szCs w:val="18"/>
              </w:rPr>
              <w:fldChar w:fldCharType="separate"/>
            </w:r>
            <w:r w:rsidR="00A420C6" w:rsidRPr="00A420C6">
              <w:rPr>
                <w:rFonts w:ascii="Trebuchet MS" w:hAnsi="Trebuchet MS" w:cs="Arial"/>
                <w:noProof/>
                <w:sz w:val="18"/>
                <w:szCs w:val="18"/>
              </w:rPr>
              <w:t>423,767</w:t>
            </w:r>
            <w:r w:rsidRPr="00A420C6">
              <w:rPr>
                <w:rFonts w:ascii="Trebuchet MS" w:hAnsi="Trebuchet MS" w:cs="Arial"/>
                <w:sz w:val="18"/>
                <w:szCs w:val="18"/>
              </w:rPr>
              <w:fldChar w:fldCharType="end"/>
            </w:r>
          </w:p>
        </w:tc>
        <w:tc>
          <w:tcPr>
            <w:tcW w:w="984" w:type="dxa"/>
          </w:tcPr>
          <w:p w14:paraId="6C9676AB" w14:textId="2AA7B197" w:rsidR="00FA3B45" w:rsidRPr="00FA3B45" w:rsidRDefault="00FA3B45" w:rsidP="00FA3B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FA3B45">
              <w:rPr>
                <w:rFonts w:ascii="Trebuchet MS" w:eastAsia="Calibri" w:hAnsi="Trebuchet MS" w:cs="Cordia New"/>
                <w:sz w:val="18"/>
                <w:szCs w:val="18"/>
              </w:rPr>
              <w:fldChar w:fldCharType="begin"/>
            </w:r>
            <w:r w:rsidRPr="00FA3B45">
              <w:rPr>
                <w:rFonts w:ascii="Trebuchet MS" w:eastAsia="Calibri" w:hAnsi="Trebuchet MS" w:cs="Cordia New"/>
                <w:sz w:val="18"/>
                <w:szCs w:val="18"/>
              </w:rPr>
              <w:instrText xml:space="preserve"> =SUM(ABOVE) </w:instrText>
            </w:r>
            <w:r w:rsidRPr="00FA3B45">
              <w:rPr>
                <w:rFonts w:ascii="Trebuchet MS" w:eastAsia="Calibri" w:hAnsi="Trebuchet MS" w:cs="Cordia New"/>
                <w:sz w:val="18"/>
                <w:szCs w:val="18"/>
              </w:rPr>
              <w:fldChar w:fldCharType="separate"/>
            </w:r>
            <w:r w:rsidR="00A71E04">
              <w:rPr>
                <w:rFonts w:ascii="Trebuchet MS" w:eastAsia="Calibri" w:hAnsi="Trebuchet MS" w:cs="Cordia New"/>
                <w:noProof/>
                <w:sz w:val="18"/>
                <w:szCs w:val="18"/>
              </w:rPr>
              <w:t>574,442</w:t>
            </w:r>
            <w:r w:rsidRPr="00FA3B45">
              <w:rPr>
                <w:rFonts w:ascii="Trebuchet MS" w:eastAsia="Calibri" w:hAnsi="Trebuchet MS" w:cs="Cordia New"/>
                <w:sz w:val="18"/>
                <w:szCs w:val="18"/>
              </w:rPr>
              <w:fldChar w:fldCharType="end"/>
            </w:r>
          </w:p>
        </w:tc>
        <w:tc>
          <w:tcPr>
            <w:tcW w:w="1134" w:type="dxa"/>
            <w:vAlign w:val="bottom"/>
          </w:tcPr>
          <w:p w14:paraId="63535CFA" w14:textId="7CC185D0" w:rsidR="00FA3B45" w:rsidRPr="00946FB2" w:rsidRDefault="005C3B92" w:rsidP="00FA3B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highlight w:val="yellow"/>
                <w:lang w:val="en-US"/>
              </w:rPr>
            </w:pPr>
            <w:r w:rsidRPr="00A420C6">
              <w:rPr>
                <w:rFonts w:ascii="Trebuchet MS" w:hAnsi="Trebuchet MS" w:cs="Arial"/>
                <w:sz w:val="18"/>
                <w:szCs w:val="18"/>
              </w:rPr>
              <w:fldChar w:fldCharType="begin"/>
            </w:r>
            <w:r w:rsidRPr="00A420C6">
              <w:rPr>
                <w:rFonts w:ascii="Trebuchet MS" w:hAnsi="Trebuchet MS" w:cs="Arial"/>
                <w:sz w:val="18"/>
                <w:szCs w:val="18"/>
              </w:rPr>
              <w:instrText xml:space="preserve"> =SUM(ABOVE) </w:instrText>
            </w:r>
            <w:r w:rsidRPr="00A420C6">
              <w:rPr>
                <w:rFonts w:ascii="Trebuchet MS" w:hAnsi="Trebuchet MS" w:cs="Arial"/>
                <w:sz w:val="18"/>
                <w:szCs w:val="18"/>
              </w:rPr>
              <w:fldChar w:fldCharType="separate"/>
            </w:r>
            <w:r w:rsidR="00A420C6" w:rsidRPr="00A420C6">
              <w:rPr>
                <w:rFonts w:ascii="Trebuchet MS" w:hAnsi="Trebuchet MS" w:cs="Arial"/>
                <w:noProof/>
                <w:sz w:val="18"/>
                <w:szCs w:val="18"/>
              </w:rPr>
              <w:t>87,533</w:t>
            </w:r>
            <w:r w:rsidRPr="00A420C6">
              <w:rPr>
                <w:rFonts w:ascii="Trebuchet MS" w:hAnsi="Trebuchet MS" w:cs="Arial"/>
                <w:sz w:val="18"/>
                <w:szCs w:val="18"/>
              </w:rPr>
              <w:fldChar w:fldCharType="end"/>
            </w:r>
          </w:p>
        </w:tc>
        <w:tc>
          <w:tcPr>
            <w:tcW w:w="1134" w:type="dxa"/>
            <w:vAlign w:val="bottom"/>
          </w:tcPr>
          <w:p w14:paraId="1022E187" w14:textId="176F396A" w:rsidR="00FA3B45" w:rsidRPr="00FA3B45" w:rsidRDefault="00FA3B45" w:rsidP="00FA3B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FA3B45">
              <w:rPr>
                <w:rFonts w:ascii="Trebuchet MS" w:hAnsi="Trebuchet MS" w:cstheme="minorBidi"/>
                <w:sz w:val="18"/>
                <w:szCs w:val="18"/>
              </w:rPr>
              <w:fldChar w:fldCharType="begin"/>
            </w:r>
            <w:r w:rsidRPr="00FA3B45">
              <w:rPr>
                <w:rFonts w:ascii="Trebuchet MS" w:hAnsi="Trebuchet MS" w:cstheme="minorBidi"/>
                <w:sz w:val="18"/>
                <w:szCs w:val="18"/>
              </w:rPr>
              <w:instrText xml:space="preserve"> =SUM(ABOVE) </w:instrText>
            </w:r>
            <w:r w:rsidRPr="00FA3B45">
              <w:rPr>
                <w:rFonts w:ascii="Trebuchet MS" w:hAnsi="Trebuchet MS" w:cstheme="minorBidi"/>
                <w:sz w:val="18"/>
                <w:szCs w:val="18"/>
              </w:rPr>
              <w:fldChar w:fldCharType="separate"/>
            </w:r>
            <w:r w:rsidR="00D473F9">
              <w:rPr>
                <w:rFonts w:ascii="Trebuchet MS" w:hAnsi="Trebuchet MS" w:cstheme="minorBidi"/>
                <w:noProof/>
                <w:sz w:val="18"/>
                <w:szCs w:val="18"/>
              </w:rPr>
              <w:t>74,363</w:t>
            </w:r>
            <w:r w:rsidRPr="00FA3B45">
              <w:rPr>
                <w:rFonts w:ascii="Trebuchet MS" w:hAnsi="Trebuchet MS" w:cstheme="minorBidi"/>
                <w:sz w:val="18"/>
                <w:szCs w:val="18"/>
              </w:rPr>
              <w:fldChar w:fldCharType="end"/>
            </w:r>
          </w:p>
        </w:tc>
        <w:tc>
          <w:tcPr>
            <w:tcW w:w="1131" w:type="dxa"/>
          </w:tcPr>
          <w:p w14:paraId="2532B171" w14:textId="268A0A91" w:rsidR="00FA3B45" w:rsidRPr="00A420C6" w:rsidRDefault="005C3B92" w:rsidP="00FA3B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A420C6">
              <w:rPr>
                <w:rFonts w:ascii="Trebuchet MS" w:hAnsi="Trebuchet MS" w:cs="Arial"/>
                <w:sz w:val="18"/>
                <w:szCs w:val="18"/>
              </w:rPr>
              <w:fldChar w:fldCharType="begin"/>
            </w:r>
            <w:r w:rsidRPr="00A420C6">
              <w:rPr>
                <w:rFonts w:ascii="Trebuchet MS" w:hAnsi="Trebuchet MS" w:cs="Arial"/>
                <w:sz w:val="18"/>
                <w:szCs w:val="18"/>
              </w:rPr>
              <w:instrText xml:space="preserve"> =SUM(ABOVE) </w:instrText>
            </w:r>
            <w:r w:rsidRPr="00A420C6">
              <w:rPr>
                <w:rFonts w:ascii="Trebuchet MS" w:hAnsi="Trebuchet MS" w:cs="Arial"/>
                <w:sz w:val="18"/>
                <w:szCs w:val="18"/>
              </w:rPr>
              <w:fldChar w:fldCharType="separate"/>
            </w:r>
            <w:r w:rsidR="00A420C6" w:rsidRPr="00A420C6">
              <w:rPr>
                <w:rFonts w:ascii="Trebuchet MS" w:hAnsi="Trebuchet MS" w:cs="Arial"/>
                <w:noProof/>
                <w:sz w:val="18"/>
                <w:szCs w:val="18"/>
              </w:rPr>
              <w:t>511,300</w:t>
            </w:r>
            <w:r w:rsidRPr="00A420C6">
              <w:rPr>
                <w:rFonts w:ascii="Trebuchet MS" w:hAnsi="Trebuchet MS" w:cs="Arial"/>
                <w:sz w:val="18"/>
                <w:szCs w:val="18"/>
              </w:rPr>
              <w:fldChar w:fldCharType="end"/>
            </w:r>
          </w:p>
        </w:tc>
        <w:tc>
          <w:tcPr>
            <w:tcW w:w="1135" w:type="dxa"/>
          </w:tcPr>
          <w:p w14:paraId="24CDF4C6" w14:textId="216DBED7" w:rsidR="00FA3B45" w:rsidRPr="00FA3B45" w:rsidRDefault="00FA3B45" w:rsidP="00FA3B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sidRPr="00FA3B45">
              <w:rPr>
                <w:rFonts w:ascii="Trebuchet MS" w:hAnsi="Trebuchet MS" w:cstheme="minorBidi"/>
                <w:sz w:val="18"/>
                <w:szCs w:val="18"/>
              </w:rPr>
              <w:fldChar w:fldCharType="begin"/>
            </w:r>
            <w:r w:rsidRPr="00FA3B45">
              <w:rPr>
                <w:rFonts w:ascii="Trebuchet MS" w:hAnsi="Trebuchet MS" w:cstheme="minorBidi"/>
                <w:sz w:val="18"/>
                <w:szCs w:val="18"/>
              </w:rPr>
              <w:instrText xml:space="preserve"> =SUM(ABOVE) </w:instrText>
            </w:r>
            <w:r w:rsidRPr="00FA3B45">
              <w:rPr>
                <w:rFonts w:ascii="Trebuchet MS" w:hAnsi="Trebuchet MS" w:cstheme="minorBidi"/>
                <w:sz w:val="18"/>
                <w:szCs w:val="18"/>
              </w:rPr>
              <w:fldChar w:fldCharType="separate"/>
            </w:r>
            <w:r w:rsidR="00A71E04">
              <w:rPr>
                <w:rFonts w:ascii="Trebuchet MS" w:hAnsi="Trebuchet MS" w:cstheme="minorBidi"/>
                <w:noProof/>
                <w:sz w:val="18"/>
                <w:szCs w:val="18"/>
              </w:rPr>
              <w:t>648,805</w:t>
            </w:r>
            <w:r w:rsidRPr="00FA3B45">
              <w:rPr>
                <w:rFonts w:ascii="Trebuchet MS" w:hAnsi="Trebuchet MS" w:cstheme="minorBidi"/>
                <w:sz w:val="18"/>
                <w:szCs w:val="18"/>
              </w:rPr>
              <w:fldChar w:fldCharType="end"/>
            </w:r>
          </w:p>
        </w:tc>
      </w:tr>
    </w:tbl>
    <w:p w14:paraId="45563D37" w14:textId="1884C11A" w:rsidR="00FA3B45" w:rsidRPr="00FA3B45" w:rsidRDefault="00FA3B45" w:rsidP="00FA3B45">
      <w:pPr>
        <w:spacing w:line="360" w:lineRule="auto"/>
        <w:rPr>
          <w:rFonts w:ascii="Trebuchet MS" w:hAnsi="Trebuchet MS" w:cs="Arial"/>
          <w:sz w:val="18"/>
          <w:szCs w:val="18"/>
        </w:rPr>
      </w:pPr>
      <w:r w:rsidRPr="00FA3B45">
        <w:rPr>
          <w:rFonts w:ascii="Trebuchet MS" w:hAnsi="Trebuchet MS" w:cs="Arial"/>
          <w:sz w:val="18"/>
          <w:szCs w:val="18"/>
        </w:rPr>
        <w:br w:type="page"/>
      </w:r>
    </w:p>
    <w:tbl>
      <w:tblPr>
        <w:tblStyle w:val="TableGrid1"/>
        <w:tblW w:w="8778"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134"/>
        <w:gridCol w:w="984"/>
        <w:gridCol w:w="1134"/>
        <w:gridCol w:w="1134"/>
        <w:gridCol w:w="1131"/>
        <w:gridCol w:w="1135"/>
      </w:tblGrid>
      <w:tr w:rsidR="00FA3B45" w:rsidRPr="00FA3B45" w14:paraId="0CA22470" w14:textId="77777777" w:rsidTr="00907F20">
        <w:trPr>
          <w:trHeight w:val="261"/>
        </w:trPr>
        <w:tc>
          <w:tcPr>
            <w:tcW w:w="2126" w:type="dxa"/>
            <w:vAlign w:val="bottom"/>
          </w:tcPr>
          <w:p w14:paraId="18774F6F" w14:textId="77777777" w:rsidR="00FA3B45" w:rsidRPr="00FA3B45" w:rsidRDefault="00FA3B45" w:rsidP="00976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r w:rsidRPr="00FA3B45">
              <w:rPr>
                <w:rFonts w:ascii="Trebuchet MS" w:hAnsi="Trebuchet MS" w:cs="Arial"/>
                <w:sz w:val="18"/>
                <w:szCs w:val="18"/>
                <w:lang w:bidi="ar-SA"/>
              </w:rPr>
              <w:lastRenderedPageBreak/>
              <w:t>(</w:t>
            </w:r>
            <w:proofErr w:type="gramStart"/>
            <w:r w:rsidRPr="00FA3B45">
              <w:rPr>
                <w:rFonts w:ascii="Trebuchet MS" w:hAnsi="Trebuchet MS" w:cs="Arial"/>
                <w:sz w:val="18"/>
                <w:szCs w:val="18"/>
                <w:lang w:bidi="ar-SA"/>
              </w:rPr>
              <w:t>Unit :</w:t>
            </w:r>
            <w:proofErr w:type="gramEnd"/>
            <w:r w:rsidRPr="00FA3B45">
              <w:rPr>
                <w:rFonts w:ascii="Trebuchet MS" w:hAnsi="Trebuchet MS" w:cs="Arial"/>
                <w:sz w:val="18"/>
                <w:szCs w:val="18"/>
                <w:lang w:bidi="ar-SA"/>
              </w:rPr>
              <w:t xml:space="preserve"> Thousand Baht)</w:t>
            </w:r>
          </w:p>
        </w:tc>
        <w:tc>
          <w:tcPr>
            <w:tcW w:w="6652" w:type="dxa"/>
            <w:gridSpan w:val="6"/>
            <w:vAlign w:val="bottom"/>
          </w:tcPr>
          <w:p w14:paraId="342F10BE" w14:textId="77777777" w:rsidR="00FA3B45" w:rsidRPr="00FA3B45" w:rsidRDefault="00FA3B45" w:rsidP="00976C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FA3B45">
              <w:rPr>
                <w:rFonts w:ascii="Trebuchet MS" w:hAnsi="Trebuchet MS" w:cs="Arial"/>
                <w:sz w:val="18"/>
                <w:szCs w:val="18"/>
                <w:lang w:bidi="ar-SA"/>
              </w:rPr>
              <w:t>Separate financial information</w:t>
            </w:r>
          </w:p>
        </w:tc>
      </w:tr>
      <w:tr w:rsidR="00FA3B45" w:rsidRPr="00FA3B45" w14:paraId="1DFE262D" w14:textId="77777777" w:rsidTr="00907F20">
        <w:trPr>
          <w:trHeight w:val="251"/>
        </w:trPr>
        <w:tc>
          <w:tcPr>
            <w:tcW w:w="2126" w:type="dxa"/>
            <w:vAlign w:val="bottom"/>
          </w:tcPr>
          <w:p w14:paraId="435CA73E" w14:textId="77777777" w:rsidR="00FA3B45" w:rsidRPr="00FA3B45" w:rsidRDefault="00FA3B45" w:rsidP="00976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6652" w:type="dxa"/>
            <w:gridSpan w:val="6"/>
            <w:vAlign w:val="bottom"/>
          </w:tcPr>
          <w:p w14:paraId="5488C519" w14:textId="53D06E10" w:rsidR="00FA3B45" w:rsidRPr="00FA3B45" w:rsidRDefault="00FA3B45" w:rsidP="00976C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lang w:val="en-US"/>
              </w:rPr>
            </w:pPr>
            <w:r w:rsidRPr="00FA3B45">
              <w:rPr>
                <w:rFonts w:ascii="Trebuchet MS" w:hAnsi="Trebuchet MS" w:cs="Arial"/>
                <w:sz w:val="18"/>
                <w:szCs w:val="18"/>
                <w:lang w:val="en-US" w:bidi="ar-SA"/>
              </w:rPr>
              <w:t xml:space="preserve">For the six-month </w:t>
            </w:r>
            <w:proofErr w:type="gramStart"/>
            <w:r w:rsidRPr="00FA3B45">
              <w:rPr>
                <w:rFonts w:ascii="Trebuchet MS" w:hAnsi="Trebuchet MS" w:cs="Arial"/>
                <w:sz w:val="18"/>
                <w:szCs w:val="18"/>
                <w:lang w:val="en-US" w:bidi="ar-SA"/>
              </w:rPr>
              <w:t>periods</w:t>
            </w:r>
            <w:proofErr w:type="gramEnd"/>
            <w:r w:rsidRPr="00FA3B45">
              <w:rPr>
                <w:rFonts w:ascii="Trebuchet MS" w:hAnsi="Trebuchet MS" w:cs="Arial"/>
                <w:sz w:val="18"/>
                <w:szCs w:val="18"/>
                <w:lang w:val="en-US" w:bidi="ar-SA"/>
              </w:rPr>
              <w:t xml:space="preserve"> ended </w:t>
            </w:r>
            <w:r w:rsidRPr="00FA3B45">
              <w:rPr>
                <w:rFonts w:ascii="Trebuchet MS" w:hAnsi="Trebuchet MS" w:cstheme="minorBidi"/>
                <w:sz w:val="18"/>
                <w:szCs w:val="18"/>
                <w:lang w:val="en-US"/>
              </w:rPr>
              <w:t>30 June</w:t>
            </w:r>
          </w:p>
        </w:tc>
      </w:tr>
      <w:tr w:rsidR="00FA3B45" w:rsidRPr="00FA3B45" w14:paraId="69463870" w14:textId="77777777" w:rsidTr="00907F20">
        <w:trPr>
          <w:trHeight w:val="476"/>
        </w:trPr>
        <w:tc>
          <w:tcPr>
            <w:tcW w:w="2126" w:type="dxa"/>
            <w:vAlign w:val="bottom"/>
          </w:tcPr>
          <w:p w14:paraId="3A0B5AE0" w14:textId="77777777" w:rsidR="00FA3B45" w:rsidRPr="00FA3B45" w:rsidRDefault="00FA3B45" w:rsidP="00976C86">
            <w:pPr>
              <w:spacing w:line="380" w:lineRule="exact"/>
              <w:jc w:val="center"/>
              <w:rPr>
                <w:rFonts w:ascii="Trebuchet MS" w:hAnsi="Trebuchet MS" w:cs="Arial"/>
                <w:sz w:val="18"/>
                <w:szCs w:val="18"/>
                <w:cs/>
                <w:lang w:val="en-US"/>
              </w:rPr>
            </w:pPr>
          </w:p>
        </w:tc>
        <w:tc>
          <w:tcPr>
            <w:tcW w:w="2118" w:type="dxa"/>
            <w:gridSpan w:val="2"/>
            <w:vAlign w:val="bottom"/>
            <w:hideMark/>
          </w:tcPr>
          <w:p w14:paraId="60AA04A3" w14:textId="77777777" w:rsidR="00FA3B45" w:rsidRPr="00FA3B45" w:rsidRDefault="00FA3B45" w:rsidP="00976C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FA3B45">
              <w:rPr>
                <w:rFonts w:ascii="Trebuchet MS" w:hAnsi="Trebuchet MS" w:cs="Arial"/>
                <w:sz w:val="18"/>
                <w:szCs w:val="18"/>
              </w:rPr>
              <w:t>Distribution of medical device and equipment</w:t>
            </w:r>
          </w:p>
        </w:tc>
        <w:tc>
          <w:tcPr>
            <w:tcW w:w="2268" w:type="dxa"/>
            <w:gridSpan w:val="2"/>
            <w:vAlign w:val="bottom"/>
            <w:hideMark/>
          </w:tcPr>
          <w:p w14:paraId="7580C311" w14:textId="77777777" w:rsidR="00FA3B45" w:rsidRPr="00FA3B45" w:rsidRDefault="00FA3B45" w:rsidP="00976C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FA3B45">
              <w:rPr>
                <w:rFonts w:ascii="Trebuchet MS" w:hAnsi="Trebuchet MS" w:cs="Arial"/>
                <w:sz w:val="18"/>
                <w:szCs w:val="18"/>
              </w:rPr>
              <w:t>Services of medical equipment</w:t>
            </w:r>
          </w:p>
        </w:tc>
        <w:tc>
          <w:tcPr>
            <w:tcW w:w="2266" w:type="dxa"/>
            <w:gridSpan w:val="2"/>
            <w:vAlign w:val="bottom"/>
          </w:tcPr>
          <w:p w14:paraId="67C86BEB" w14:textId="77777777" w:rsidR="00FA3B45" w:rsidRPr="00FA3B45" w:rsidRDefault="00FA3B45" w:rsidP="00976C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p w14:paraId="0EE1033F" w14:textId="77777777" w:rsidR="00FA3B45" w:rsidRPr="00FA3B45" w:rsidRDefault="00FA3B45" w:rsidP="00976C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FA3B45">
              <w:rPr>
                <w:rFonts w:ascii="Trebuchet MS" w:hAnsi="Trebuchet MS" w:cs="Arial"/>
                <w:sz w:val="18"/>
                <w:szCs w:val="18"/>
              </w:rPr>
              <w:t>Total</w:t>
            </w:r>
          </w:p>
        </w:tc>
      </w:tr>
      <w:tr w:rsidR="00FA3B45" w:rsidRPr="00FA3B45" w14:paraId="157A8FCD" w14:textId="77777777" w:rsidTr="00907F20">
        <w:tc>
          <w:tcPr>
            <w:tcW w:w="2126" w:type="dxa"/>
          </w:tcPr>
          <w:p w14:paraId="45F01580" w14:textId="77777777" w:rsidR="00FA3B45" w:rsidRPr="00FA3B45" w:rsidRDefault="00FA3B45" w:rsidP="00976C86">
            <w:pPr>
              <w:spacing w:line="380" w:lineRule="exact"/>
              <w:jc w:val="center"/>
              <w:rPr>
                <w:rFonts w:ascii="Trebuchet MS" w:hAnsi="Trebuchet MS" w:cs="Arial"/>
                <w:sz w:val="18"/>
                <w:szCs w:val="18"/>
              </w:rPr>
            </w:pPr>
          </w:p>
        </w:tc>
        <w:tc>
          <w:tcPr>
            <w:tcW w:w="1134" w:type="dxa"/>
            <w:hideMark/>
          </w:tcPr>
          <w:p w14:paraId="2675B029" w14:textId="77777777" w:rsidR="00FA3B45" w:rsidRPr="00FA3B45" w:rsidRDefault="00FA3B45" w:rsidP="00976C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FA3B45">
              <w:rPr>
                <w:rFonts w:ascii="Trebuchet MS" w:hAnsi="Trebuchet MS" w:cs="Arial"/>
                <w:sz w:val="18"/>
                <w:szCs w:val="18"/>
              </w:rPr>
              <w:t>2026</w:t>
            </w:r>
          </w:p>
        </w:tc>
        <w:tc>
          <w:tcPr>
            <w:tcW w:w="984" w:type="dxa"/>
            <w:hideMark/>
          </w:tcPr>
          <w:p w14:paraId="0BF3D483" w14:textId="77777777" w:rsidR="00FA3B45" w:rsidRPr="00FA3B45" w:rsidRDefault="00FA3B45" w:rsidP="00976C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FA3B45">
              <w:rPr>
                <w:rFonts w:ascii="Trebuchet MS" w:hAnsi="Trebuchet MS" w:cs="Arial"/>
                <w:sz w:val="18"/>
                <w:szCs w:val="18"/>
              </w:rPr>
              <w:t>2025</w:t>
            </w:r>
          </w:p>
        </w:tc>
        <w:tc>
          <w:tcPr>
            <w:tcW w:w="1134" w:type="dxa"/>
            <w:hideMark/>
          </w:tcPr>
          <w:p w14:paraId="242C613C" w14:textId="77777777" w:rsidR="00FA3B45" w:rsidRPr="00FA3B45" w:rsidRDefault="00FA3B45" w:rsidP="00976C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FA3B45">
              <w:rPr>
                <w:rFonts w:ascii="Trebuchet MS" w:hAnsi="Trebuchet MS" w:cs="Arial"/>
                <w:sz w:val="18"/>
                <w:szCs w:val="18"/>
              </w:rPr>
              <w:t>2026</w:t>
            </w:r>
          </w:p>
        </w:tc>
        <w:tc>
          <w:tcPr>
            <w:tcW w:w="1134" w:type="dxa"/>
            <w:hideMark/>
          </w:tcPr>
          <w:p w14:paraId="559B04C0" w14:textId="77777777" w:rsidR="00FA3B45" w:rsidRPr="00FA3B45" w:rsidRDefault="00FA3B45" w:rsidP="00976C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FA3B45">
              <w:rPr>
                <w:rFonts w:ascii="Trebuchet MS" w:hAnsi="Trebuchet MS" w:cs="Arial"/>
                <w:sz w:val="18"/>
                <w:szCs w:val="18"/>
              </w:rPr>
              <w:t>2025</w:t>
            </w:r>
          </w:p>
        </w:tc>
        <w:tc>
          <w:tcPr>
            <w:tcW w:w="1131" w:type="dxa"/>
            <w:hideMark/>
          </w:tcPr>
          <w:p w14:paraId="37121E4E" w14:textId="77777777" w:rsidR="00FA3B45" w:rsidRPr="00FA3B45" w:rsidRDefault="00FA3B45" w:rsidP="00976C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FA3B45">
              <w:rPr>
                <w:rFonts w:ascii="Trebuchet MS" w:hAnsi="Trebuchet MS" w:cs="Arial"/>
                <w:sz w:val="18"/>
                <w:szCs w:val="18"/>
              </w:rPr>
              <w:t>2026</w:t>
            </w:r>
          </w:p>
        </w:tc>
        <w:tc>
          <w:tcPr>
            <w:tcW w:w="1135" w:type="dxa"/>
            <w:hideMark/>
          </w:tcPr>
          <w:p w14:paraId="4D216709" w14:textId="77777777" w:rsidR="00FA3B45" w:rsidRPr="00FA3B45" w:rsidRDefault="00FA3B45" w:rsidP="00976C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FA3B45">
              <w:rPr>
                <w:rFonts w:ascii="Trebuchet MS" w:hAnsi="Trebuchet MS" w:cs="Arial"/>
                <w:sz w:val="18"/>
                <w:szCs w:val="18"/>
              </w:rPr>
              <w:t>2025</w:t>
            </w:r>
          </w:p>
        </w:tc>
      </w:tr>
      <w:tr w:rsidR="00FA3B45" w:rsidRPr="00FA3B45" w14:paraId="1A9D382B" w14:textId="77777777" w:rsidTr="00907F20">
        <w:trPr>
          <w:trHeight w:val="80"/>
        </w:trPr>
        <w:tc>
          <w:tcPr>
            <w:tcW w:w="2126" w:type="dxa"/>
          </w:tcPr>
          <w:p w14:paraId="19EB628C" w14:textId="77777777" w:rsidR="00FA3B45" w:rsidRPr="00FA3B45" w:rsidRDefault="00FA3B45" w:rsidP="00976C86">
            <w:pPr>
              <w:spacing w:line="380" w:lineRule="exact"/>
              <w:jc w:val="center"/>
              <w:rPr>
                <w:rFonts w:ascii="Trebuchet MS" w:hAnsi="Trebuchet MS" w:cs="Arial"/>
                <w:sz w:val="18"/>
                <w:szCs w:val="18"/>
              </w:rPr>
            </w:pPr>
          </w:p>
        </w:tc>
        <w:tc>
          <w:tcPr>
            <w:tcW w:w="1134" w:type="dxa"/>
          </w:tcPr>
          <w:p w14:paraId="76305BBD" w14:textId="77777777" w:rsidR="00FA3B45" w:rsidRPr="00FA3B45" w:rsidRDefault="00FA3B45" w:rsidP="00976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984" w:type="dxa"/>
          </w:tcPr>
          <w:p w14:paraId="383C5B6B" w14:textId="77777777" w:rsidR="00FA3B45" w:rsidRPr="00FA3B45" w:rsidRDefault="00FA3B45" w:rsidP="00976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7E8BF827" w14:textId="77777777" w:rsidR="00FA3B45" w:rsidRPr="00FA3B45" w:rsidRDefault="00FA3B45" w:rsidP="00976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4" w:type="dxa"/>
          </w:tcPr>
          <w:p w14:paraId="5ABBD9AA" w14:textId="77777777" w:rsidR="00FA3B45" w:rsidRPr="00FA3B45" w:rsidRDefault="00FA3B45" w:rsidP="00976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1" w:type="dxa"/>
          </w:tcPr>
          <w:p w14:paraId="739A455E" w14:textId="77777777" w:rsidR="00FA3B45" w:rsidRPr="00FA3B45" w:rsidRDefault="00FA3B45" w:rsidP="00976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35" w:type="dxa"/>
          </w:tcPr>
          <w:p w14:paraId="00641599" w14:textId="77777777" w:rsidR="00FA3B45" w:rsidRPr="00FA3B45" w:rsidRDefault="00FA3B45" w:rsidP="00976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r>
      <w:tr w:rsidR="00FA3B45" w:rsidRPr="00FA3B45" w14:paraId="042962C8" w14:textId="77777777" w:rsidTr="00907F20">
        <w:trPr>
          <w:trHeight w:val="134"/>
        </w:trPr>
        <w:tc>
          <w:tcPr>
            <w:tcW w:w="2126" w:type="dxa"/>
            <w:hideMark/>
          </w:tcPr>
          <w:p w14:paraId="1C809C32" w14:textId="77777777" w:rsidR="00FA3B45" w:rsidRPr="00FA3B45" w:rsidRDefault="00FA3B45" w:rsidP="00FA3B45">
            <w:pPr>
              <w:spacing w:line="380" w:lineRule="exact"/>
              <w:rPr>
                <w:rFonts w:ascii="Trebuchet MS" w:hAnsi="Trebuchet MS" w:cs="Arial"/>
                <w:sz w:val="18"/>
                <w:szCs w:val="18"/>
                <w:cs/>
              </w:rPr>
            </w:pPr>
            <w:r w:rsidRPr="00FA3B45">
              <w:rPr>
                <w:rFonts w:ascii="Trebuchet MS" w:hAnsi="Trebuchet MS" w:cs="Arial"/>
                <w:sz w:val="18"/>
                <w:szCs w:val="18"/>
              </w:rPr>
              <w:t>At point in time</w:t>
            </w:r>
          </w:p>
        </w:tc>
        <w:tc>
          <w:tcPr>
            <w:tcW w:w="1134" w:type="dxa"/>
          </w:tcPr>
          <w:p w14:paraId="0CF4F274" w14:textId="194C89D6" w:rsidR="00FA3B45" w:rsidRPr="00F35E3D" w:rsidRDefault="00D5365C" w:rsidP="00FA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sz w:val="18"/>
                <w:szCs w:val="18"/>
                <w:highlight w:val="yellow"/>
                <w:cs/>
                <w:lang w:val="en-US"/>
              </w:rPr>
            </w:pPr>
            <w:r w:rsidRPr="00D5365C">
              <w:rPr>
                <w:rFonts w:ascii="Trebuchet MS" w:hAnsi="Trebuchet MS" w:cstheme="minorBidi"/>
                <w:sz w:val="18"/>
                <w:szCs w:val="18"/>
                <w:lang w:val="en-US"/>
              </w:rPr>
              <w:t>367,784</w:t>
            </w:r>
          </w:p>
        </w:tc>
        <w:tc>
          <w:tcPr>
            <w:tcW w:w="984" w:type="dxa"/>
          </w:tcPr>
          <w:p w14:paraId="2C06125A" w14:textId="48EA7A1A" w:rsidR="00FA3B45" w:rsidRPr="00FA3B45" w:rsidRDefault="0066531D" w:rsidP="00FA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66531D">
              <w:rPr>
                <w:rFonts w:ascii="Trebuchet MS" w:eastAsia="Calibri" w:hAnsi="Trebuchet MS" w:cs="Cordia New"/>
                <w:sz w:val="18"/>
                <w:szCs w:val="18"/>
              </w:rPr>
              <w:t>525,797</w:t>
            </w:r>
          </w:p>
        </w:tc>
        <w:tc>
          <w:tcPr>
            <w:tcW w:w="1134" w:type="dxa"/>
          </w:tcPr>
          <w:p w14:paraId="7FFAC1BC" w14:textId="59518C09" w:rsidR="00FA3B45" w:rsidRPr="00F35E3D" w:rsidRDefault="00287BD6" w:rsidP="00FA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highlight w:val="yellow"/>
                <w:lang w:val="en-US"/>
              </w:rPr>
            </w:pPr>
            <w:r w:rsidRPr="00287BD6">
              <w:rPr>
                <w:rFonts w:ascii="Trebuchet MS" w:hAnsi="Trebuchet MS" w:cs="Arial"/>
                <w:sz w:val="18"/>
                <w:szCs w:val="18"/>
                <w:lang w:val="en-US"/>
              </w:rPr>
              <w:t>40,299</w:t>
            </w:r>
          </w:p>
        </w:tc>
        <w:tc>
          <w:tcPr>
            <w:tcW w:w="1134" w:type="dxa"/>
          </w:tcPr>
          <w:p w14:paraId="51E74E98" w14:textId="535B193C" w:rsidR="00FA3B45" w:rsidRPr="00FA3B45" w:rsidRDefault="0066531D" w:rsidP="00FA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2"/>
              <w:jc w:val="right"/>
              <w:rPr>
                <w:rFonts w:ascii="Trebuchet MS" w:hAnsi="Trebuchet MS" w:cs="Arial"/>
                <w:sz w:val="18"/>
                <w:szCs w:val="18"/>
                <w:lang w:val="en-US"/>
              </w:rPr>
            </w:pPr>
            <w:r w:rsidRPr="0066531D">
              <w:rPr>
                <w:rFonts w:ascii="Trebuchet MS" w:eastAsia="Calibri" w:hAnsi="Trebuchet MS" w:cs="Cordia New"/>
                <w:sz w:val="18"/>
                <w:szCs w:val="18"/>
              </w:rPr>
              <w:t>37,816</w:t>
            </w:r>
          </w:p>
        </w:tc>
        <w:tc>
          <w:tcPr>
            <w:tcW w:w="1131" w:type="dxa"/>
          </w:tcPr>
          <w:p w14:paraId="31BEFC74" w14:textId="3797CB33" w:rsidR="00FA3B45" w:rsidRPr="00F35E3D" w:rsidRDefault="00BB4012" w:rsidP="00FA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highlight w:val="yellow"/>
                <w:lang w:val="en-US"/>
              </w:rPr>
            </w:pPr>
            <w:r w:rsidRPr="00BB4012">
              <w:rPr>
                <w:rFonts w:ascii="Trebuchet MS" w:hAnsi="Trebuchet MS" w:cs="Arial"/>
                <w:sz w:val="18"/>
                <w:szCs w:val="18"/>
                <w:lang w:val="en-US"/>
              </w:rPr>
              <w:t>408,083</w:t>
            </w:r>
          </w:p>
        </w:tc>
        <w:tc>
          <w:tcPr>
            <w:tcW w:w="1135" w:type="dxa"/>
          </w:tcPr>
          <w:p w14:paraId="06E7C2D0" w14:textId="30C867C9" w:rsidR="00FA3B45" w:rsidRPr="00FA3B45" w:rsidRDefault="003D2E22" w:rsidP="00FA3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D2E22">
              <w:rPr>
                <w:rFonts w:ascii="Trebuchet MS" w:eastAsia="Calibri" w:hAnsi="Trebuchet MS" w:cs="Cordia New"/>
                <w:sz w:val="18"/>
                <w:szCs w:val="18"/>
              </w:rPr>
              <w:t>563,61</w:t>
            </w:r>
            <w:r w:rsidR="004F4F75">
              <w:rPr>
                <w:rFonts w:ascii="Trebuchet MS" w:eastAsia="Calibri" w:hAnsi="Trebuchet MS" w:cs="Cordia New"/>
                <w:sz w:val="18"/>
                <w:szCs w:val="18"/>
              </w:rPr>
              <w:t>3</w:t>
            </w:r>
          </w:p>
        </w:tc>
      </w:tr>
      <w:tr w:rsidR="00FA3B45" w:rsidRPr="00FA3B45" w14:paraId="78D2E56E" w14:textId="77777777" w:rsidTr="00907F20">
        <w:trPr>
          <w:trHeight w:val="137"/>
        </w:trPr>
        <w:tc>
          <w:tcPr>
            <w:tcW w:w="2126" w:type="dxa"/>
            <w:hideMark/>
          </w:tcPr>
          <w:p w14:paraId="42BF557E" w14:textId="77777777" w:rsidR="00FA3B45" w:rsidRPr="00FA3B45" w:rsidRDefault="00FA3B45" w:rsidP="00FA3B45">
            <w:pPr>
              <w:spacing w:line="380" w:lineRule="exact"/>
              <w:rPr>
                <w:rFonts w:ascii="Trebuchet MS" w:hAnsi="Trebuchet MS" w:cs="Arial"/>
                <w:sz w:val="18"/>
                <w:szCs w:val="18"/>
                <w:cs/>
              </w:rPr>
            </w:pPr>
            <w:r w:rsidRPr="00FA3B45">
              <w:rPr>
                <w:rFonts w:ascii="Trebuchet MS" w:hAnsi="Trebuchet MS" w:cs="Arial"/>
                <w:sz w:val="18"/>
                <w:szCs w:val="18"/>
              </w:rPr>
              <w:t>Over time</w:t>
            </w:r>
          </w:p>
        </w:tc>
        <w:tc>
          <w:tcPr>
            <w:tcW w:w="1134" w:type="dxa"/>
            <w:vAlign w:val="bottom"/>
          </w:tcPr>
          <w:p w14:paraId="413F9D83" w14:textId="3CB7083D" w:rsidR="00FA3B45" w:rsidRPr="00D5365C" w:rsidRDefault="00C52923" w:rsidP="00C76C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380" w:lineRule="exact"/>
              <w:jc w:val="both"/>
              <w:rPr>
                <w:rFonts w:ascii="Trebuchet MS" w:hAnsi="Trebuchet MS" w:cs="Arial"/>
                <w:sz w:val="18"/>
                <w:szCs w:val="18"/>
                <w:cs/>
                <w:lang w:val="en-US"/>
              </w:rPr>
            </w:pPr>
            <w:r w:rsidRPr="00D5365C">
              <w:rPr>
                <w:rFonts w:ascii="Trebuchet MS" w:hAnsi="Trebuchet MS" w:cs="Arial"/>
                <w:sz w:val="18"/>
                <w:szCs w:val="18"/>
                <w:lang w:val="en-US"/>
              </w:rPr>
              <w:t>-</w:t>
            </w:r>
          </w:p>
        </w:tc>
        <w:tc>
          <w:tcPr>
            <w:tcW w:w="984" w:type="dxa"/>
            <w:vAlign w:val="bottom"/>
          </w:tcPr>
          <w:p w14:paraId="408A8328" w14:textId="463E0927" w:rsidR="00FA3B45" w:rsidRPr="00FA3B45" w:rsidRDefault="00FA3B45" w:rsidP="00C76C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380" w:lineRule="exact"/>
              <w:jc w:val="both"/>
              <w:rPr>
                <w:rFonts w:ascii="Trebuchet MS" w:hAnsi="Trebuchet MS" w:cs="Arial"/>
                <w:sz w:val="18"/>
                <w:szCs w:val="18"/>
                <w:lang w:val="en-US"/>
              </w:rPr>
            </w:pPr>
            <w:r w:rsidRPr="00FA3B45">
              <w:rPr>
                <w:rFonts w:ascii="Trebuchet MS" w:eastAsia="Calibri" w:hAnsi="Trebuchet MS" w:cs="Cordia New"/>
                <w:sz w:val="18"/>
                <w:szCs w:val="18"/>
              </w:rPr>
              <w:t>-</w:t>
            </w:r>
          </w:p>
        </w:tc>
        <w:tc>
          <w:tcPr>
            <w:tcW w:w="1134" w:type="dxa"/>
            <w:vAlign w:val="bottom"/>
          </w:tcPr>
          <w:p w14:paraId="1CD663D5" w14:textId="3038CBCA" w:rsidR="00FA3B45" w:rsidRPr="00F35E3D" w:rsidRDefault="00287BD6" w:rsidP="00FA3B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highlight w:val="yellow"/>
                <w:cs/>
                <w:lang w:val="en-US"/>
              </w:rPr>
            </w:pPr>
            <w:r w:rsidRPr="00287BD6">
              <w:rPr>
                <w:rFonts w:ascii="Trebuchet MS" w:hAnsi="Trebuchet MS" w:cs="Arial"/>
                <w:sz w:val="18"/>
                <w:szCs w:val="18"/>
                <w:lang w:val="en-US"/>
              </w:rPr>
              <w:t>47,234</w:t>
            </w:r>
          </w:p>
        </w:tc>
        <w:tc>
          <w:tcPr>
            <w:tcW w:w="1134" w:type="dxa"/>
            <w:vAlign w:val="bottom"/>
          </w:tcPr>
          <w:p w14:paraId="67C0B519" w14:textId="09B249A2" w:rsidR="00FA3B45" w:rsidRPr="00FA3B45" w:rsidRDefault="00076054" w:rsidP="00FA3B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
              <w:jc w:val="right"/>
              <w:rPr>
                <w:rFonts w:ascii="Trebuchet MS" w:hAnsi="Trebuchet MS" w:cs="Arial"/>
                <w:sz w:val="18"/>
                <w:szCs w:val="18"/>
                <w:lang w:val="en-US"/>
              </w:rPr>
            </w:pPr>
            <w:r w:rsidRPr="00076054">
              <w:rPr>
                <w:rFonts w:ascii="Trebuchet MS" w:eastAsia="Calibri" w:hAnsi="Trebuchet MS" w:cs="Cordia New"/>
                <w:sz w:val="18"/>
                <w:szCs w:val="18"/>
              </w:rPr>
              <w:t>36,54</w:t>
            </w:r>
            <w:r w:rsidR="0066531D">
              <w:rPr>
                <w:rFonts w:ascii="Trebuchet MS" w:eastAsia="Calibri" w:hAnsi="Trebuchet MS" w:cs="Cordia New"/>
                <w:sz w:val="18"/>
                <w:szCs w:val="18"/>
              </w:rPr>
              <w:t>7</w:t>
            </w:r>
          </w:p>
        </w:tc>
        <w:tc>
          <w:tcPr>
            <w:tcW w:w="1131" w:type="dxa"/>
            <w:vAlign w:val="bottom"/>
          </w:tcPr>
          <w:p w14:paraId="66F06E4D" w14:textId="50B05E47" w:rsidR="00FA3B45" w:rsidRPr="00F35E3D" w:rsidRDefault="00BB4012" w:rsidP="00FA3B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highlight w:val="yellow"/>
                <w:lang w:val="en-US"/>
              </w:rPr>
            </w:pPr>
            <w:r w:rsidRPr="00BB4012">
              <w:rPr>
                <w:rFonts w:ascii="Trebuchet MS" w:hAnsi="Trebuchet MS" w:cs="Arial"/>
                <w:sz w:val="18"/>
                <w:szCs w:val="18"/>
                <w:lang w:val="en-US"/>
              </w:rPr>
              <w:t>47,234</w:t>
            </w:r>
          </w:p>
        </w:tc>
        <w:tc>
          <w:tcPr>
            <w:tcW w:w="1135" w:type="dxa"/>
            <w:vAlign w:val="bottom"/>
          </w:tcPr>
          <w:p w14:paraId="30C4613B" w14:textId="74CFC2A9" w:rsidR="00FA3B45" w:rsidRPr="00FA3B45" w:rsidRDefault="003D2E22" w:rsidP="00FA3B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3D2E22">
              <w:rPr>
                <w:rFonts w:ascii="Trebuchet MS" w:eastAsia="Calibri" w:hAnsi="Trebuchet MS" w:cs="Cordia New"/>
                <w:sz w:val="18"/>
                <w:szCs w:val="18"/>
              </w:rPr>
              <w:t>36,54</w:t>
            </w:r>
            <w:r w:rsidR="004F4F75">
              <w:rPr>
                <w:rFonts w:ascii="Trebuchet MS" w:eastAsia="Calibri" w:hAnsi="Trebuchet MS" w:cs="Cordia New"/>
                <w:sz w:val="18"/>
                <w:szCs w:val="18"/>
              </w:rPr>
              <w:t>7</w:t>
            </w:r>
          </w:p>
        </w:tc>
      </w:tr>
      <w:tr w:rsidR="00FA3B45" w:rsidRPr="00FA3B45" w14:paraId="7944A22C" w14:textId="77777777" w:rsidTr="00907F20">
        <w:trPr>
          <w:cantSplit/>
          <w:trHeight w:val="256"/>
        </w:trPr>
        <w:tc>
          <w:tcPr>
            <w:tcW w:w="2126" w:type="dxa"/>
            <w:hideMark/>
          </w:tcPr>
          <w:p w14:paraId="4DB8945D" w14:textId="77777777" w:rsidR="00FA3B45" w:rsidRPr="00FA3B45" w:rsidRDefault="00FA3B45" w:rsidP="00FA3B45">
            <w:pPr>
              <w:spacing w:line="380" w:lineRule="exact"/>
              <w:rPr>
                <w:rFonts w:ascii="Trebuchet MS" w:hAnsi="Trebuchet MS" w:cs="Arial"/>
                <w:sz w:val="18"/>
                <w:szCs w:val="18"/>
                <w:cs/>
              </w:rPr>
            </w:pPr>
            <w:r w:rsidRPr="00FA3B45">
              <w:rPr>
                <w:rFonts w:ascii="Trebuchet MS" w:hAnsi="Trebuchet MS" w:cs="Arial"/>
                <w:sz w:val="18"/>
                <w:szCs w:val="18"/>
              </w:rPr>
              <w:t>Total</w:t>
            </w:r>
          </w:p>
        </w:tc>
        <w:tc>
          <w:tcPr>
            <w:tcW w:w="1134" w:type="dxa"/>
          </w:tcPr>
          <w:p w14:paraId="3D2080BD" w14:textId="351B34C9" w:rsidR="00FA3B45" w:rsidRPr="00D5365C" w:rsidRDefault="00C52923" w:rsidP="00FA3B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sidRPr="00D5365C">
              <w:rPr>
                <w:rFonts w:ascii="Trebuchet MS" w:hAnsi="Trebuchet MS" w:cs="Arial"/>
                <w:sz w:val="18"/>
                <w:szCs w:val="18"/>
              </w:rPr>
              <w:fldChar w:fldCharType="begin"/>
            </w:r>
            <w:r w:rsidRPr="00D5365C">
              <w:rPr>
                <w:rFonts w:ascii="Trebuchet MS" w:hAnsi="Trebuchet MS" w:cs="Arial"/>
                <w:sz w:val="18"/>
                <w:szCs w:val="18"/>
              </w:rPr>
              <w:instrText xml:space="preserve"> =SUM(ABOVE) </w:instrText>
            </w:r>
            <w:r w:rsidRPr="00D5365C">
              <w:rPr>
                <w:rFonts w:ascii="Trebuchet MS" w:hAnsi="Trebuchet MS" w:cs="Arial"/>
                <w:sz w:val="18"/>
                <w:szCs w:val="18"/>
              </w:rPr>
              <w:fldChar w:fldCharType="separate"/>
            </w:r>
            <w:r w:rsidR="00D5365C" w:rsidRPr="00D5365C">
              <w:rPr>
                <w:rFonts w:ascii="Trebuchet MS" w:hAnsi="Trebuchet MS" w:cs="Arial"/>
                <w:noProof/>
                <w:sz w:val="18"/>
                <w:szCs w:val="18"/>
              </w:rPr>
              <w:t>367,784</w:t>
            </w:r>
            <w:r w:rsidRPr="00D5365C">
              <w:rPr>
                <w:rFonts w:ascii="Trebuchet MS" w:hAnsi="Trebuchet MS" w:cs="Arial"/>
                <w:sz w:val="18"/>
                <w:szCs w:val="18"/>
              </w:rPr>
              <w:fldChar w:fldCharType="end"/>
            </w:r>
          </w:p>
        </w:tc>
        <w:tc>
          <w:tcPr>
            <w:tcW w:w="984" w:type="dxa"/>
          </w:tcPr>
          <w:p w14:paraId="22F79B0B" w14:textId="4D3A6022" w:rsidR="00FA3B45" w:rsidRPr="00FA3B45" w:rsidRDefault="00FA3B45" w:rsidP="00FA3B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FA3B45">
              <w:rPr>
                <w:rFonts w:ascii="Trebuchet MS" w:hAnsi="Trebuchet MS" w:cs="Cordia New"/>
                <w:sz w:val="18"/>
                <w:szCs w:val="18"/>
              </w:rPr>
              <w:fldChar w:fldCharType="begin"/>
            </w:r>
            <w:r w:rsidRPr="00FA3B45">
              <w:rPr>
                <w:rFonts w:ascii="Trebuchet MS" w:hAnsi="Trebuchet MS" w:cs="Cordia New"/>
                <w:sz w:val="18"/>
                <w:szCs w:val="18"/>
              </w:rPr>
              <w:instrText xml:space="preserve"> =SUM(ABOVE) </w:instrText>
            </w:r>
            <w:r w:rsidRPr="00FA3B45">
              <w:rPr>
                <w:rFonts w:ascii="Trebuchet MS" w:hAnsi="Trebuchet MS" w:cs="Cordia New"/>
                <w:sz w:val="18"/>
                <w:szCs w:val="18"/>
              </w:rPr>
              <w:fldChar w:fldCharType="separate"/>
            </w:r>
            <w:r w:rsidR="0066531D">
              <w:rPr>
                <w:rFonts w:ascii="Trebuchet MS" w:hAnsi="Trebuchet MS" w:cs="Cordia New"/>
                <w:noProof/>
                <w:sz w:val="18"/>
                <w:szCs w:val="18"/>
              </w:rPr>
              <w:t>525,797</w:t>
            </w:r>
            <w:r w:rsidRPr="00FA3B45">
              <w:rPr>
                <w:rFonts w:ascii="Trebuchet MS" w:hAnsi="Trebuchet MS" w:cs="Cordia New"/>
                <w:sz w:val="18"/>
                <w:szCs w:val="18"/>
              </w:rPr>
              <w:fldChar w:fldCharType="end"/>
            </w:r>
          </w:p>
        </w:tc>
        <w:tc>
          <w:tcPr>
            <w:tcW w:w="1134" w:type="dxa"/>
            <w:vAlign w:val="bottom"/>
          </w:tcPr>
          <w:p w14:paraId="1003BA4F" w14:textId="1DCD7988" w:rsidR="00FA3B45" w:rsidRPr="00F35E3D" w:rsidRDefault="008E4CDB" w:rsidP="00FA3B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highlight w:val="yellow"/>
                <w:lang w:val="en-US"/>
              </w:rPr>
            </w:pPr>
            <w:r w:rsidRPr="00287BD6">
              <w:rPr>
                <w:rFonts w:ascii="Trebuchet MS" w:hAnsi="Trebuchet MS" w:cs="Arial"/>
                <w:sz w:val="18"/>
                <w:szCs w:val="18"/>
              </w:rPr>
              <w:fldChar w:fldCharType="begin"/>
            </w:r>
            <w:r w:rsidRPr="00287BD6">
              <w:rPr>
                <w:rFonts w:ascii="Trebuchet MS" w:hAnsi="Trebuchet MS" w:cs="Arial"/>
                <w:sz w:val="18"/>
                <w:szCs w:val="18"/>
              </w:rPr>
              <w:instrText xml:space="preserve"> =SUM(ABOVE) </w:instrText>
            </w:r>
            <w:r w:rsidRPr="00287BD6">
              <w:rPr>
                <w:rFonts w:ascii="Trebuchet MS" w:hAnsi="Trebuchet MS" w:cs="Arial"/>
                <w:sz w:val="18"/>
                <w:szCs w:val="18"/>
              </w:rPr>
              <w:fldChar w:fldCharType="separate"/>
            </w:r>
            <w:r w:rsidR="00287BD6" w:rsidRPr="00287BD6">
              <w:rPr>
                <w:rFonts w:ascii="Trebuchet MS" w:hAnsi="Trebuchet MS" w:cs="Arial"/>
                <w:noProof/>
                <w:sz w:val="18"/>
                <w:szCs w:val="18"/>
              </w:rPr>
              <w:t>87,533</w:t>
            </w:r>
            <w:r w:rsidRPr="00287BD6">
              <w:rPr>
                <w:rFonts w:ascii="Trebuchet MS" w:hAnsi="Trebuchet MS" w:cs="Arial"/>
                <w:sz w:val="18"/>
                <w:szCs w:val="18"/>
              </w:rPr>
              <w:fldChar w:fldCharType="end"/>
            </w:r>
          </w:p>
        </w:tc>
        <w:tc>
          <w:tcPr>
            <w:tcW w:w="1134" w:type="dxa"/>
            <w:vAlign w:val="bottom"/>
          </w:tcPr>
          <w:p w14:paraId="7A0F1CD9" w14:textId="29DD7BAC" w:rsidR="00FA3B45" w:rsidRPr="00FA3B45" w:rsidRDefault="00FA3B45" w:rsidP="00FA3B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US"/>
              </w:rPr>
            </w:pPr>
            <w:r w:rsidRPr="00FA3B45">
              <w:rPr>
                <w:rFonts w:ascii="Trebuchet MS" w:hAnsi="Trebuchet MS" w:cs="Cordia New"/>
                <w:sz w:val="18"/>
                <w:szCs w:val="18"/>
              </w:rPr>
              <w:fldChar w:fldCharType="begin"/>
            </w:r>
            <w:r w:rsidRPr="00FA3B45">
              <w:rPr>
                <w:rFonts w:ascii="Trebuchet MS" w:hAnsi="Trebuchet MS" w:cs="Cordia New"/>
                <w:sz w:val="18"/>
                <w:szCs w:val="18"/>
              </w:rPr>
              <w:instrText xml:space="preserve"> =SUM(ABOVE) </w:instrText>
            </w:r>
            <w:r w:rsidRPr="00FA3B45">
              <w:rPr>
                <w:rFonts w:ascii="Trebuchet MS" w:hAnsi="Trebuchet MS" w:cs="Cordia New"/>
                <w:sz w:val="18"/>
                <w:szCs w:val="18"/>
              </w:rPr>
              <w:fldChar w:fldCharType="separate"/>
            </w:r>
            <w:r w:rsidR="0066531D">
              <w:rPr>
                <w:rFonts w:ascii="Trebuchet MS" w:hAnsi="Trebuchet MS" w:cs="Cordia New"/>
                <w:noProof/>
                <w:sz w:val="18"/>
                <w:szCs w:val="18"/>
              </w:rPr>
              <w:t>74,363</w:t>
            </w:r>
            <w:r w:rsidRPr="00FA3B45">
              <w:rPr>
                <w:rFonts w:ascii="Trebuchet MS" w:hAnsi="Trebuchet MS" w:cs="Cordia New"/>
                <w:sz w:val="18"/>
                <w:szCs w:val="18"/>
              </w:rPr>
              <w:fldChar w:fldCharType="end"/>
            </w:r>
          </w:p>
        </w:tc>
        <w:tc>
          <w:tcPr>
            <w:tcW w:w="1131" w:type="dxa"/>
          </w:tcPr>
          <w:p w14:paraId="30D29ADB" w14:textId="047B1514" w:rsidR="00FA3B45" w:rsidRPr="00F35E3D" w:rsidRDefault="00AC64C8" w:rsidP="00FA3B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highlight w:val="yellow"/>
                <w:lang w:val="en-US"/>
              </w:rPr>
            </w:pPr>
            <w:r w:rsidRPr="00BB4012">
              <w:rPr>
                <w:rFonts w:ascii="Trebuchet MS" w:hAnsi="Trebuchet MS" w:cs="Arial"/>
                <w:sz w:val="18"/>
                <w:szCs w:val="18"/>
              </w:rPr>
              <w:fldChar w:fldCharType="begin"/>
            </w:r>
            <w:r w:rsidRPr="00BB4012">
              <w:rPr>
                <w:rFonts w:ascii="Trebuchet MS" w:hAnsi="Trebuchet MS" w:cs="Arial"/>
                <w:sz w:val="18"/>
                <w:szCs w:val="18"/>
              </w:rPr>
              <w:instrText xml:space="preserve"> =SUM(ABOVE) </w:instrText>
            </w:r>
            <w:r w:rsidRPr="00BB4012">
              <w:rPr>
                <w:rFonts w:ascii="Trebuchet MS" w:hAnsi="Trebuchet MS" w:cs="Arial"/>
                <w:sz w:val="18"/>
                <w:szCs w:val="18"/>
              </w:rPr>
              <w:fldChar w:fldCharType="separate"/>
            </w:r>
            <w:r w:rsidR="00BB4012" w:rsidRPr="00BB4012">
              <w:rPr>
                <w:rFonts w:ascii="Trebuchet MS" w:hAnsi="Trebuchet MS" w:cs="Arial"/>
                <w:noProof/>
                <w:sz w:val="18"/>
                <w:szCs w:val="18"/>
              </w:rPr>
              <w:t>455,317</w:t>
            </w:r>
            <w:r w:rsidRPr="00BB4012">
              <w:rPr>
                <w:rFonts w:ascii="Trebuchet MS" w:hAnsi="Trebuchet MS" w:cs="Arial"/>
                <w:sz w:val="18"/>
                <w:szCs w:val="18"/>
              </w:rPr>
              <w:fldChar w:fldCharType="end"/>
            </w:r>
          </w:p>
        </w:tc>
        <w:tc>
          <w:tcPr>
            <w:tcW w:w="1135" w:type="dxa"/>
          </w:tcPr>
          <w:p w14:paraId="1A8B9E4D" w14:textId="5BF96B18" w:rsidR="00FA3B45" w:rsidRPr="00FA3B45" w:rsidRDefault="00FA3B45" w:rsidP="00FA3B4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cs/>
                <w:lang w:val="en-US"/>
              </w:rPr>
            </w:pPr>
            <w:r w:rsidRPr="00FA3B45">
              <w:rPr>
                <w:rFonts w:ascii="Trebuchet MS" w:hAnsi="Trebuchet MS" w:cs="Cordia New"/>
                <w:sz w:val="18"/>
                <w:szCs w:val="18"/>
              </w:rPr>
              <w:fldChar w:fldCharType="begin"/>
            </w:r>
            <w:r w:rsidRPr="00FA3B45">
              <w:rPr>
                <w:rFonts w:ascii="Trebuchet MS" w:hAnsi="Trebuchet MS" w:cs="Cordia New"/>
                <w:sz w:val="18"/>
                <w:szCs w:val="18"/>
              </w:rPr>
              <w:instrText xml:space="preserve"> =SUM(ABOVE) </w:instrText>
            </w:r>
            <w:r w:rsidRPr="00FA3B45">
              <w:rPr>
                <w:rFonts w:ascii="Trebuchet MS" w:hAnsi="Trebuchet MS" w:cs="Cordia New"/>
                <w:sz w:val="18"/>
                <w:szCs w:val="18"/>
              </w:rPr>
              <w:fldChar w:fldCharType="separate"/>
            </w:r>
            <w:r w:rsidR="00604767">
              <w:rPr>
                <w:rFonts w:ascii="Trebuchet MS" w:hAnsi="Trebuchet MS" w:cs="Cordia New"/>
                <w:noProof/>
                <w:sz w:val="18"/>
                <w:szCs w:val="18"/>
              </w:rPr>
              <w:t>600,160</w:t>
            </w:r>
            <w:r w:rsidRPr="00FA3B45">
              <w:rPr>
                <w:rFonts w:ascii="Trebuchet MS" w:hAnsi="Trebuchet MS" w:cs="Cordia New"/>
                <w:sz w:val="18"/>
                <w:szCs w:val="18"/>
              </w:rPr>
              <w:fldChar w:fldCharType="end"/>
            </w:r>
          </w:p>
        </w:tc>
      </w:tr>
    </w:tbl>
    <w:p w14:paraId="7684AD6C" w14:textId="77777777" w:rsidR="00FF56CE" w:rsidRDefault="00FF56CE" w:rsidP="0019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cs="Arial"/>
          <w:b/>
          <w:bCs/>
          <w:sz w:val="18"/>
          <w:szCs w:val="18"/>
        </w:rPr>
      </w:pPr>
    </w:p>
    <w:p w14:paraId="06E32AF1" w14:textId="5611F844" w:rsidR="00F8627B" w:rsidRDefault="00195470" w:rsidP="0090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hanging="540"/>
        <w:jc w:val="thaiDistribute"/>
        <w:rPr>
          <w:rFonts w:ascii="Trebuchet MS" w:hAnsi="Trebuchet MS" w:cs="Arial"/>
          <w:b/>
          <w:bCs/>
          <w:sz w:val="18"/>
          <w:szCs w:val="18"/>
        </w:rPr>
      </w:pPr>
      <w:r>
        <w:rPr>
          <w:rFonts w:ascii="Trebuchet MS" w:hAnsi="Trebuchet MS" w:cs="Arial"/>
          <w:b/>
          <w:bCs/>
          <w:sz w:val="18"/>
          <w:szCs w:val="18"/>
        </w:rPr>
        <w:t>5.2</w:t>
      </w:r>
      <w:r w:rsidR="00907F20">
        <w:rPr>
          <w:rFonts w:ascii="Trebuchet MS" w:hAnsi="Trebuchet MS" w:cs="Arial"/>
          <w:b/>
          <w:bCs/>
          <w:sz w:val="18"/>
          <w:szCs w:val="18"/>
        </w:rPr>
        <w:tab/>
      </w:r>
      <w:r w:rsidR="000D03B4">
        <w:rPr>
          <w:rFonts w:ascii="Trebuchet MS" w:hAnsi="Trebuchet MS" w:cs="Arial"/>
          <w:b/>
          <w:bCs/>
          <w:sz w:val="18"/>
          <w:szCs w:val="18"/>
        </w:rPr>
        <w:t>Contract</w:t>
      </w:r>
      <w:r>
        <w:rPr>
          <w:rFonts w:ascii="Trebuchet MS" w:hAnsi="Trebuchet MS" w:cs="Arial"/>
          <w:b/>
          <w:bCs/>
          <w:sz w:val="18"/>
          <w:szCs w:val="18"/>
        </w:rPr>
        <w:t xml:space="preserve"> assets</w:t>
      </w:r>
    </w:p>
    <w:p w14:paraId="15D80167" w14:textId="77777777" w:rsidR="00AD221A" w:rsidRDefault="00AD221A" w:rsidP="0019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cs="Arial"/>
          <w:b/>
          <w:bCs/>
          <w:sz w:val="18"/>
          <w:szCs w:val="18"/>
        </w:rPr>
      </w:pPr>
    </w:p>
    <w:p w14:paraId="40857C36" w14:textId="14534850" w:rsidR="002B2721" w:rsidRDefault="002B2721" w:rsidP="0090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rPr>
          <w:rFonts w:ascii="Trebuchet MS" w:hAnsi="Trebuchet MS" w:cs="Arial"/>
          <w:b/>
          <w:bCs/>
          <w:sz w:val="18"/>
          <w:szCs w:val="18"/>
        </w:rPr>
      </w:pPr>
      <w:r w:rsidRPr="00306D97">
        <w:rPr>
          <w:rFonts w:ascii="Trebuchet MS" w:hAnsi="Trebuchet MS" w:cs="Arial"/>
          <w:sz w:val="18"/>
          <w:szCs w:val="18"/>
        </w:rPr>
        <w:t xml:space="preserve">As </w:t>
      </w:r>
      <w:proofErr w:type="gramStart"/>
      <w:r w:rsidRPr="00306D97">
        <w:rPr>
          <w:rFonts w:ascii="Trebuchet MS" w:hAnsi="Trebuchet MS" w:cs="Arial"/>
          <w:sz w:val="18"/>
          <w:szCs w:val="18"/>
        </w:rPr>
        <w:t>at</w:t>
      </w:r>
      <w:proofErr w:type="gramEnd"/>
      <w:r w:rsidRPr="00306D97">
        <w:rPr>
          <w:rFonts w:ascii="Trebuchet MS" w:hAnsi="Trebuchet MS" w:cs="Arial"/>
          <w:sz w:val="18"/>
          <w:szCs w:val="18"/>
        </w:rPr>
        <w:t xml:space="preserve"> </w:t>
      </w:r>
      <w:r w:rsidRPr="00FA3B45">
        <w:rPr>
          <w:rFonts w:ascii="Trebuchet MS" w:hAnsi="Trebuchet MS" w:cstheme="minorBidi"/>
          <w:sz w:val="18"/>
          <w:szCs w:val="18"/>
        </w:rPr>
        <w:t>30 June</w:t>
      </w:r>
      <w:r>
        <w:rPr>
          <w:rFonts w:ascii="Trebuchet MS" w:hAnsi="Trebuchet MS" w:cstheme="minorBidi"/>
          <w:sz w:val="18"/>
          <w:szCs w:val="18"/>
        </w:rPr>
        <w:t xml:space="preserve"> 2026, </w:t>
      </w:r>
      <w:r w:rsidRPr="00306D97">
        <w:rPr>
          <w:rFonts w:ascii="Trebuchet MS" w:hAnsi="Trebuchet MS" w:cs="Arial"/>
          <w:sz w:val="18"/>
          <w:szCs w:val="18"/>
        </w:rPr>
        <w:t xml:space="preserve">the </w:t>
      </w:r>
      <w:r>
        <w:rPr>
          <w:rFonts w:ascii="Trebuchet MS" w:hAnsi="Trebuchet MS" w:cs="Arial"/>
          <w:sz w:val="18"/>
          <w:szCs w:val="18"/>
        </w:rPr>
        <w:t>G</w:t>
      </w:r>
      <w:r w:rsidRPr="00306D97">
        <w:rPr>
          <w:rFonts w:ascii="Trebuchet MS" w:hAnsi="Trebuchet MS" w:cs="Arial"/>
          <w:sz w:val="18"/>
          <w:szCs w:val="18"/>
        </w:rPr>
        <w:t>roup has</w:t>
      </w:r>
      <w:r w:rsidR="0084718E">
        <w:rPr>
          <w:rFonts w:ascii="Trebuchet MS" w:hAnsi="Trebuchet MS" w:cs="Arial"/>
          <w:sz w:val="18"/>
          <w:szCs w:val="18"/>
        </w:rPr>
        <w:t xml:space="preserve"> an outstanding balance of </w:t>
      </w:r>
      <w:r w:rsidR="00BE5DD9">
        <w:rPr>
          <w:rFonts w:ascii="Trebuchet MS" w:hAnsi="Trebuchet MS" w:cs="Arial"/>
          <w:sz w:val="18"/>
          <w:szCs w:val="18"/>
        </w:rPr>
        <w:t>unbill</w:t>
      </w:r>
      <w:r w:rsidR="00E306C1">
        <w:rPr>
          <w:rFonts w:ascii="Trebuchet MS" w:hAnsi="Trebuchet MS" w:cs="Arial"/>
          <w:sz w:val="18"/>
          <w:szCs w:val="18"/>
        </w:rPr>
        <w:t>ed</w:t>
      </w:r>
      <w:r w:rsidR="00BE5DD9">
        <w:rPr>
          <w:rFonts w:ascii="Trebuchet MS" w:hAnsi="Trebuchet MS" w:cs="Arial"/>
          <w:sz w:val="18"/>
          <w:szCs w:val="18"/>
        </w:rPr>
        <w:t xml:space="preserve"> </w:t>
      </w:r>
      <w:r w:rsidR="00195470">
        <w:rPr>
          <w:rFonts w:ascii="Trebuchet MS" w:hAnsi="Trebuchet MS" w:cs="Arial"/>
          <w:sz w:val="18"/>
          <w:szCs w:val="18"/>
        </w:rPr>
        <w:t>revenue</w:t>
      </w:r>
      <w:r w:rsidR="00496AA9">
        <w:rPr>
          <w:rFonts w:ascii="Trebuchet MS" w:hAnsi="Trebuchet MS" w:cs="Arial"/>
          <w:sz w:val="18"/>
          <w:szCs w:val="18"/>
        </w:rPr>
        <w:t xml:space="preserve"> amounting to Baht </w:t>
      </w:r>
      <w:r w:rsidR="005C38ED">
        <w:rPr>
          <w:rFonts w:ascii="Trebuchet MS" w:hAnsi="Trebuchet MS" w:cs="Arial"/>
          <w:sz w:val="18"/>
          <w:szCs w:val="18"/>
        </w:rPr>
        <w:t>18.87 million which</w:t>
      </w:r>
      <w:r w:rsidR="006D3B9B">
        <w:rPr>
          <w:rFonts w:ascii="Trebuchet MS" w:hAnsi="Trebuchet MS" w:cs="Arial"/>
          <w:sz w:val="18"/>
          <w:szCs w:val="18"/>
        </w:rPr>
        <w:t xml:space="preserve"> </w:t>
      </w:r>
      <w:proofErr w:type="gramStart"/>
      <w:r w:rsidR="006D3B9B">
        <w:rPr>
          <w:rFonts w:ascii="Trebuchet MS" w:hAnsi="Trebuchet MS" w:cs="Arial"/>
          <w:sz w:val="18"/>
          <w:szCs w:val="18"/>
        </w:rPr>
        <w:t>expected</w:t>
      </w:r>
      <w:proofErr w:type="gramEnd"/>
      <w:r w:rsidR="006D3B9B">
        <w:rPr>
          <w:rFonts w:ascii="Trebuchet MS" w:hAnsi="Trebuchet MS" w:cs="Arial"/>
          <w:sz w:val="18"/>
          <w:szCs w:val="18"/>
        </w:rPr>
        <w:t xml:space="preserve"> to </w:t>
      </w:r>
      <w:proofErr w:type="gramStart"/>
      <w:r w:rsidR="006D3B9B">
        <w:rPr>
          <w:rFonts w:ascii="Trebuchet MS" w:hAnsi="Trebuchet MS" w:cs="Arial"/>
          <w:sz w:val="18"/>
          <w:szCs w:val="18"/>
        </w:rPr>
        <w:t>bill</w:t>
      </w:r>
      <w:proofErr w:type="gramEnd"/>
      <w:r w:rsidR="006D3B9B">
        <w:rPr>
          <w:rFonts w:ascii="Trebuchet MS" w:hAnsi="Trebuchet MS" w:cs="Arial"/>
          <w:sz w:val="18"/>
          <w:szCs w:val="18"/>
        </w:rPr>
        <w:t xml:space="preserve"> with customers within one year (31 December </w:t>
      </w:r>
      <w:proofErr w:type="gramStart"/>
      <w:r w:rsidR="006D3B9B">
        <w:rPr>
          <w:rFonts w:ascii="Trebuchet MS" w:hAnsi="Trebuchet MS" w:cs="Arial"/>
          <w:sz w:val="18"/>
          <w:szCs w:val="18"/>
        </w:rPr>
        <w:t>2025 :</w:t>
      </w:r>
      <w:proofErr w:type="gramEnd"/>
      <w:r w:rsidR="006D3B9B">
        <w:rPr>
          <w:rFonts w:ascii="Trebuchet MS" w:hAnsi="Trebuchet MS" w:cs="Arial"/>
          <w:sz w:val="18"/>
          <w:szCs w:val="18"/>
        </w:rPr>
        <w:t xml:space="preserve"> Baht </w:t>
      </w:r>
      <w:r w:rsidR="000B719F">
        <w:rPr>
          <w:rFonts w:ascii="Trebuchet MS" w:hAnsi="Trebuchet MS" w:cs="Arial"/>
          <w:sz w:val="18"/>
          <w:szCs w:val="18"/>
        </w:rPr>
        <w:t>7.35 million)</w:t>
      </w:r>
      <w:r w:rsidR="00195470">
        <w:rPr>
          <w:rFonts w:ascii="Trebuchet MS" w:hAnsi="Trebuchet MS" w:cs="Arial"/>
          <w:sz w:val="18"/>
          <w:szCs w:val="18"/>
        </w:rPr>
        <w:t>.</w:t>
      </w:r>
    </w:p>
    <w:p w14:paraId="4528BA37" w14:textId="77777777" w:rsidR="000437A4" w:rsidRPr="00C510FC" w:rsidRDefault="000437A4" w:rsidP="00F86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Arial"/>
          <w:b/>
          <w:bCs/>
          <w:sz w:val="18"/>
          <w:szCs w:val="18"/>
        </w:rPr>
      </w:pPr>
    </w:p>
    <w:p w14:paraId="6A2E2235" w14:textId="2BAD5BD9" w:rsidR="00F8627B" w:rsidRDefault="000437A4" w:rsidP="0090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hanging="540"/>
        <w:jc w:val="thaiDistribute"/>
        <w:rPr>
          <w:rFonts w:ascii="Trebuchet MS" w:hAnsi="Trebuchet MS" w:cs="Arial"/>
          <w:b/>
          <w:bCs/>
          <w:sz w:val="18"/>
          <w:szCs w:val="18"/>
        </w:rPr>
      </w:pPr>
      <w:r w:rsidRPr="002B2721">
        <w:rPr>
          <w:rFonts w:ascii="Trebuchet MS" w:hAnsi="Trebuchet MS" w:cs="Arial"/>
          <w:b/>
          <w:bCs/>
          <w:sz w:val="18"/>
          <w:szCs w:val="18"/>
        </w:rPr>
        <w:t>5.3</w:t>
      </w:r>
      <w:r w:rsidR="00907F20">
        <w:rPr>
          <w:rFonts w:ascii="Trebuchet MS" w:hAnsi="Trebuchet MS" w:cs="Arial"/>
          <w:b/>
          <w:bCs/>
          <w:sz w:val="18"/>
          <w:szCs w:val="18"/>
        </w:rPr>
        <w:tab/>
      </w:r>
      <w:r w:rsidR="00195470">
        <w:rPr>
          <w:rFonts w:ascii="Trebuchet MS" w:hAnsi="Trebuchet MS" w:cs="Arial"/>
          <w:b/>
          <w:bCs/>
          <w:sz w:val="18"/>
          <w:szCs w:val="18"/>
        </w:rPr>
        <w:t>Deferred revenues under performance obligation</w:t>
      </w:r>
    </w:p>
    <w:p w14:paraId="7F02EEC9" w14:textId="77777777" w:rsidR="00AD221A" w:rsidRPr="002B2721" w:rsidRDefault="00AD221A" w:rsidP="00CF2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Arial"/>
          <w:b/>
          <w:bCs/>
          <w:sz w:val="18"/>
          <w:szCs w:val="18"/>
        </w:rPr>
      </w:pPr>
    </w:p>
    <w:p w14:paraId="7C2CB4B4" w14:textId="79D9B5CE" w:rsidR="00CF2A52" w:rsidRPr="00306D97" w:rsidRDefault="0078288B" w:rsidP="00907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0"/>
        <w:jc w:val="thaiDistribute"/>
        <w:rPr>
          <w:rFonts w:ascii="Trebuchet MS" w:hAnsi="Trebuchet MS" w:cs="Arial"/>
          <w:sz w:val="18"/>
          <w:szCs w:val="18"/>
        </w:rPr>
      </w:pPr>
      <w:r w:rsidRPr="00306D97">
        <w:rPr>
          <w:rFonts w:ascii="Trebuchet MS" w:hAnsi="Trebuchet MS" w:cs="Arial"/>
          <w:sz w:val="18"/>
          <w:szCs w:val="18"/>
        </w:rPr>
        <w:t xml:space="preserve">As </w:t>
      </w:r>
      <w:proofErr w:type="gramStart"/>
      <w:r w:rsidRPr="00306D97">
        <w:rPr>
          <w:rFonts w:ascii="Trebuchet MS" w:hAnsi="Trebuchet MS" w:cs="Arial"/>
          <w:sz w:val="18"/>
          <w:szCs w:val="18"/>
        </w:rPr>
        <w:t>at</w:t>
      </w:r>
      <w:proofErr w:type="gramEnd"/>
      <w:r w:rsidRPr="00306D97">
        <w:rPr>
          <w:rFonts w:ascii="Trebuchet MS" w:hAnsi="Trebuchet MS" w:cs="Arial"/>
          <w:sz w:val="18"/>
          <w:szCs w:val="18"/>
        </w:rPr>
        <w:t xml:space="preserve"> </w:t>
      </w:r>
      <w:r w:rsidR="00FA3B45" w:rsidRPr="00FA3B45">
        <w:rPr>
          <w:rFonts w:ascii="Trebuchet MS" w:hAnsi="Trebuchet MS" w:cstheme="minorBidi"/>
          <w:sz w:val="18"/>
          <w:szCs w:val="18"/>
        </w:rPr>
        <w:t>30 June</w:t>
      </w:r>
      <w:r w:rsidR="00FA3B45">
        <w:rPr>
          <w:rFonts w:ascii="Trebuchet MS" w:hAnsi="Trebuchet MS" w:cstheme="minorBidi"/>
          <w:sz w:val="18"/>
          <w:szCs w:val="18"/>
        </w:rPr>
        <w:t xml:space="preserve"> </w:t>
      </w:r>
      <w:r w:rsidR="00205B7E">
        <w:rPr>
          <w:rFonts w:ascii="Trebuchet MS" w:hAnsi="Trebuchet MS" w:cstheme="minorBidi"/>
          <w:sz w:val="18"/>
          <w:szCs w:val="18"/>
        </w:rPr>
        <w:t>2026</w:t>
      </w:r>
      <w:r w:rsidRPr="00306D97">
        <w:rPr>
          <w:rFonts w:ascii="Trebuchet MS" w:hAnsi="Trebuchet MS" w:cs="Arial"/>
          <w:sz w:val="18"/>
          <w:szCs w:val="18"/>
        </w:rPr>
        <w:t xml:space="preserve"> and </w:t>
      </w:r>
      <w:r w:rsidR="00205B7E">
        <w:rPr>
          <w:rFonts w:ascii="Trebuchet MS" w:hAnsi="Trebuchet MS" w:cs="Arial"/>
          <w:sz w:val="18"/>
          <w:szCs w:val="18"/>
        </w:rPr>
        <w:t>31 December 2025</w:t>
      </w:r>
      <w:r w:rsidR="002E1869">
        <w:rPr>
          <w:rFonts w:ascii="Trebuchet MS" w:hAnsi="Trebuchet MS" w:cs="Browallia New"/>
          <w:sz w:val="18"/>
          <w:szCs w:val="22"/>
        </w:rPr>
        <w:t>,</w:t>
      </w:r>
      <w:r w:rsidRPr="00306D97">
        <w:rPr>
          <w:rFonts w:ascii="Trebuchet MS" w:hAnsi="Trebuchet MS" w:cs="Arial"/>
          <w:sz w:val="18"/>
          <w:szCs w:val="18"/>
        </w:rPr>
        <w:t xml:space="preserve"> t</w:t>
      </w:r>
      <w:r w:rsidR="00876E76" w:rsidRPr="00306D97">
        <w:rPr>
          <w:rFonts w:ascii="Trebuchet MS" w:hAnsi="Trebuchet MS" w:cs="Arial"/>
          <w:sz w:val="18"/>
          <w:szCs w:val="18"/>
        </w:rPr>
        <w:t xml:space="preserve">he </w:t>
      </w:r>
      <w:r w:rsidR="002E1869">
        <w:rPr>
          <w:rFonts w:ascii="Trebuchet MS" w:hAnsi="Trebuchet MS" w:cs="Arial"/>
          <w:sz w:val="18"/>
          <w:szCs w:val="18"/>
        </w:rPr>
        <w:t>G</w:t>
      </w:r>
      <w:r w:rsidR="00876E76" w:rsidRPr="00306D97">
        <w:rPr>
          <w:rFonts w:ascii="Trebuchet MS" w:hAnsi="Trebuchet MS" w:cs="Arial"/>
          <w:sz w:val="18"/>
          <w:szCs w:val="18"/>
        </w:rPr>
        <w:t>roup</w:t>
      </w:r>
      <w:r w:rsidR="00923B4F" w:rsidRPr="00306D97">
        <w:rPr>
          <w:rFonts w:ascii="Trebuchet MS" w:hAnsi="Trebuchet MS" w:cs="Arial"/>
          <w:sz w:val="18"/>
          <w:szCs w:val="18"/>
        </w:rPr>
        <w:t xml:space="preserve"> has the remaining</w:t>
      </w:r>
      <w:r w:rsidR="0052340E">
        <w:rPr>
          <w:rFonts w:ascii="Trebuchet MS" w:hAnsi="Trebuchet MS" w:cs="Arial"/>
          <w:sz w:val="18"/>
          <w:szCs w:val="18"/>
        </w:rPr>
        <w:t xml:space="preserve"> </w:t>
      </w:r>
      <w:r w:rsidR="0052340E">
        <w:rPr>
          <w:rFonts w:ascii="Trebuchet MS" w:hAnsi="Trebuchet MS" w:cs="Browallia New"/>
          <w:sz w:val="18"/>
          <w:szCs w:val="22"/>
        </w:rPr>
        <w:t>d</w:t>
      </w:r>
      <w:r w:rsidR="0052340E" w:rsidRPr="00306D97">
        <w:rPr>
          <w:rFonts w:ascii="Trebuchet MS" w:hAnsi="Trebuchet MS" w:cs="Browallia New"/>
          <w:sz w:val="18"/>
          <w:szCs w:val="22"/>
        </w:rPr>
        <w:t xml:space="preserve">eferred revenues under </w:t>
      </w:r>
      <w:r w:rsidR="0052340E" w:rsidRPr="00306D97">
        <w:rPr>
          <w:rFonts w:ascii="Trebuchet MS" w:hAnsi="Trebuchet MS" w:cs="Arial"/>
          <w:sz w:val="18"/>
          <w:szCs w:val="18"/>
        </w:rPr>
        <w:t xml:space="preserve">performance obligations </w:t>
      </w:r>
      <w:proofErr w:type="gramStart"/>
      <w:r w:rsidR="0052340E" w:rsidRPr="00306D97">
        <w:rPr>
          <w:rFonts w:ascii="Trebuchet MS" w:hAnsi="Trebuchet MS" w:cs="Arial"/>
          <w:sz w:val="18"/>
          <w:szCs w:val="18"/>
        </w:rPr>
        <w:t>relate</w:t>
      </w:r>
      <w:proofErr w:type="gramEnd"/>
      <w:r w:rsidR="0052340E" w:rsidRPr="00306D97">
        <w:rPr>
          <w:rFonts w:ascii="Trebuchet MS" w:hAnsi="Trebuchet MS" w:cs="Arial"/>
          <w:sz w:val="18"/>
          <w:szCs w:val="18"/>
        </w:rPr>
        <w:t xml:space="preserve"> to the delivery of maintenance services of medical equipment</w:t>
      </w:r>
      <w:r w:rsidR="00A64D07">
        <w:rPr>
          <w:rFonts w:ascii="Trebuchet MS" w:hAnsi="Trebuchet MS" w:cstheme="minorBidi" w:hint="cs"/>
          <w:sz w:val="18"/>
          <w:szCs w:val="18"/>
        </w:rPr>
        <w:t xml:space="preserve"> </w:t>
      </w:r>
      <w:r w:rsidR="00923B4F" w:rsidRPr="00306D97">
        <w:rPr>
          <w:rFonts w:ascii="Trebuchet MS" w:hAnsi="Trebuchet MS" w:cs="Arial"/>
          <w:sz w:val="18"/>
          <w:szCs w:val="18"/>
        </w:rPr>
        <w:t>which</w:t>
      </w:r>
      <w:r w:rsidR="00BA31B7" w:rsidRPr="00306D97">
        <w:rPr>
          <w:rFonts w:ascii="Trebuchet MS" w:hAnsi="Trebuchet MS" w:cs="Arial"/>
          <w:sz w:val="18"/>
          <w:szCs w:val="18"/>
        </w:rPr>
        <w:t xml:space="preserve"> </w:t>
      </w:r>
      <w:r w:rsidR="00771FB0">
        <w:rPr>
          <w:rFonts w:ascii="Trebuchet MS" w:hAnsi="Trebuchet MS" w:cs="Arial"/>
          <w:sz w:val="18"/>
          <w:szCs w:val="18"/>
        </w:rPr>
        <w:t>service</w:t>
      </w:r>
      <w:r w:rsidR="007B63DA">
        <w:rPr>
          <w:rFonts w:ascii="Trebuchet MS" w:hAnsi="Trebuchet MS" w:cs="Arial"/>
          <w:sz w:val="18"/>
          <w:szCs w:val="18"/>
        </w:rPr>
        <w:t>s</w:t>
      </w:r>
      <w:r w:rsidR="00771FB0">
        <w:rPr>
          <w:rFonts w:ascii="Trebuchet MS" w:hAnsi="Trebuchet MS" w:cs="Arial"/>
          <w:sz w:val="18"/>
          <w:szCs w:val="18"/>
        </w:rPr>
        <w:t xml:space="preserve"> </w:t>
      </w:r>
      <w:r w:rsidR="00BA31B7" w:rsidRPr="00306D97">
        <w:rPr>
          <w:rFonts w:ascii="Trebuchet MS" w:hAnsi="Trebuchet MS" w:cs="Arial"/>
          <w:sz w:val="18"/>
          <w:szCs w:val="18"/>
        </w:rPr>
        <w:t>are</w:t>
      </w:r>
      <w:r w:rsidR="00CF2A52" w:rsidRPr="00306D97">
        <w:rPr>
          <w:rFonts w:ascii="Trebuchet MS" w:hAnsi="Trebuchet MS" w:cs="Arial"/>
          <w:sz w:val="18"/>
          <w:szCs w:val="18"/>
        </w:rPr>
        <w:t xml:space="preserve"> unsatisfied as follows:</w:t>
      </w:r>
    </w:p>
    <w:p w14:paraId="5A1D54D3" w14:textId="77777777" w:rsidR="00CF2A52" w:rsidRPr="00F041F1" w:rsidRDefault="00CF2A52" w:rsidP="00CF2A52">
      <w:pPr>
        <w:pStyle w:val="ListParagraph"/>
        <w:spacing w:line="300" w:lineRule="exact"/>
        <w:ind w:left="360"/>
        <w:jc w:val="thaiDistribute"/>
        <w:rPr>
          <w:rFonts w:ascii="Trebuchet MS" w:hAnsi="Trebuchet MS" w:cs="Arial"/>
          <w:szCs w:val="18"/>
        </w:rPr>
      </w:pPr>
    </w:p>
    <w:tbl>
      <w:tblPr>
        <w:tblW w:w="8791" w:type="dxa"/>
        <w:tblInd w:w="810" w:type="dxa"/>
        <w:tblLayout w:type="fixed"/>
        <w:tblLook w:val="0000" w:firstRow="0" w:lastRow="0" w:firstColumn="0" w:lastColumn="0" w:noHBand="0" w:noVBand="0"/>
      </w:tblPr>
      <w:tblGrid>
        <w:gridCol w:w="3971"/>
        <w:gridCol w:w="680"/>
        <w:gridCol w:w="1984"/>
        <w:gridCol w:w="236"/>
        <w:gridCol w:w="1920"/>
      </w:tblGrid>
      <w:tr w:rsidR="00CF2A52" w:rsidRPr="00306D97" w14:paraId="410C1206" w14:textId="77777777" w:rsidTr="00907F20">
        <w:trPr>
          <w:trHeight w:val="340"/>
        </w:trPr>
        <w:tc>
          <w:tcPr>
            <w:tcW w:w="3971" w:type="dxa"/>
            <w:vAlign w:val="bottom"/>
          </w:tcPr>
          <w:p w14:paraId="324C112C" w14:textId="77777777" w:rsidR="00CF2A52" w:rsidRPr="00306D97" w:rsidRDefault="00CF2A52" w:rsidP="006A31B8">
            <w:pPr>
              <w:pStyle w:val="30"/>
              <w:tabs>
                <w:tab w:val="clear" w:pos="360"/>
              </w:tabs>
              <w:spacing w:before="60" w:after="30" w:line="360" w:lineRule="exact"/>
              <w:rPr>
                <w:rFonts w:ascii="Trebuchet MS" w:hAnsi="Trebuchet MS" w:cs="Arial"/>
                <w:b/>
                <w:bCs/>
                <w:sz w:val="18"/>
                <w:szCs w:val="18"/>
                <w:lang w:val="en-GB"/>
              </w:rPr>
            </w:pPr>
            <w:bookmarkStart w:id="0" w:name="_Hlk39052434"/>
            <w:r w:rsidRPr="00306D97">
              <w:rPr>
                <w:rFonts w:ascii="Trebuchet MS" w:hAnsi="Trebuchet MS" w:cs="Arial"/>
                <w:sz w:val="18"/>
                <w:szCs w:val="18"/>
                <w:lang w:bidi="ar-SA"/>
              </w:rPr>
              <w:t>(</w:t>
            </w:r>
            <w:proofErr w:type="spellStart"/>
            <w:r w:rsidRPr="00306D97">
              <w:rPr>
                <w:rFonts w:ascii="Trebuchet MS" w:hAnsi="Trebuchet MS" w:cs="Arial"/>
                <w:sz w:val="18"/>
                <w:szCs w:val="18"/>
                <w:lang w:bidi="ar-SA"/>
              </w:rPr>
              <w:t>Unit</w:t>
            </w:r>
            <w:proofErr w:type="spellEnd"/>
            <w:r w:rsidRPr="00306D97">
              <w:rPr>
                <w:rFonts w:ascii="Trebuchet MS" w:hAnsi="Trebuchet MS" w:cs="Arial"/>
                <w:sz w:val="18"/>
                <w:szCs w:val="18"/>
                <w:lang w:bidi="ar-SA"/>
              </w:rPr>
              <w:t xml:space="preserve"> : </w:t>
            </w:r>
            <w:proofErr w:type="spellStart"/>
            <w:r w:rsidRPr="00306D97">
              <w:rPr>
                <w:rFonts w:ascii="Trebuchet MS" w:hAnsi="Trebuchet MS" w:cs="Arial"/>
                <w:sz w:val="18"/>
                <w:szCs w:val="18"/>
                <w:lang w:bidi="ar-SA"/>
              </w:rPr>
              <w:t>Thousand</w:t>
            </w:r>
            <w:proofErr w:type="spellEnd"/>
            <w:r w:rsidRPr="00306D97">
              <w:rPr>
                <w:rFonts w:ascii="Trebuchet MS" w:hAnsi="Trebuchet MS" w:cs="Arial"/>
                <w:sz w:val="18"/>
                <w:szCs w:val="18"/>
                <w:lang w:bidi="ar-SA"/>
              </w:rPr>
              <w:t xml:space="preserve"> </w:t>
            </w:r>
            <w:proofErr w:type="spellStart"/>
            <w:r w:rsidRPr="00306D97">
              <w:rPr>
                <w:rFonts w:ascii="Trebuchet MS" w:hAnsi="Trebuchet MS" w:cs="Arial"/>
                <w:sz w:val="18"/>
                <w:szCs w:val="18"/>
                <w:lang w:bidi="ar-SA"/>
              </w:rPr>
              <w:t>Baht</w:t>
            </w:r>
            <w:proofErr w:type="spellEnd"/>
            <w:r w:rsidRPr="00306D97">
              <w:rPr>
                <w:rFonts w:ascii="Trebuchet MS" w:hAnsi="Trebuchet MS" w:cs="Arial"/>
                <w:sz w:val="18"/>
                <w:szCs w:val="18"/>
                <w:lang w:bidi="ar-SA"/>
              </w:rPr>
              <w:t>)</w:t>
            </w:r>
          </w:p>
        </w:tc>
        <w:tc>
          <w:tcPr>
            <w:tcW w:w="680" w:type="dxa"/>
          </w:tcPr>
          <w:p w14:paraId="2B3B9BC1" w14:textId="77777777" w:rsidR="00CF2A52" w:rsidRPr="00306D97" w:rsidRDefault="00CF2A52" w:rsidP="006A31B8">
            <w:pPr>
              <w:pStyle w:val="30"/>
              <w:tabs>
                <w:tab w:val="clear" w:pos="360"/>
              </w:tabs>
              <w:spacing w:before="60" w:after="30" w:line="360" w:lineRule="exact"/>
              <w:jc w:val="center"/>
              <w:rPr>
                <w:rFonts w:ascii="Trebuchet MS" w:hAnsi="Trebuchet MS" w:cs="Arial"/>
                <w:b/>
                <w:bCs/>
                <w:sz w:val="18"/>
                <w:szCs w:val="18"/>
                <w:cs/>
                <w:lang w:val="en-GB"/>
              </w:rPr>
            </w:pPr>
          </w:p>
        </w:tc>
        <w:tc>
          <w:tcPr>
            <w:tcW w:w="4140" w:type="dxa"/>
            <w:gridSpan w:val="3"/>
          </w:tcPr>
          <w:p w14:paraId="28D2FBA1" w14:textId="77777777" w:rsidR="00CF2A52" w:rsidRPr="00306D97" w:rsidRDefault="00CF2A52"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360" w:lineRule="exact"/>
              <w:ind w:left="-69" w:right="-90" w:hanging="7"/>
              <w:jc w:val="center"/>
              <w:rPr>
                <w:rFonts w:ascii="Trebuchet MS" w:hAnsi="Trebuchet MS" w:cs="Browallia New"/>
                <w:sz w:val="18"/>
                <w:szCs w:val="18"/>
              </w:rPr>
            </w:pPr>
            <w:r w:rsidRPr="00306D97">
              <w:rPr>
                <w:rFonts w:ascii="Trebuchet MS" w:hAnsi="Trebuchet MS" w:cs="Arial"/>
                <w:sz w:val="18"/>
                <w:szCs w:val="18"/>
              </w:rPr>
              <w:t>Consolidated and Separate financial information</w:t>
            </w:r>
          </w:p>
        </w:tc>
      </w:tr>
      <w:tr w:rsidR="00CF2A52" w:rsidRPr="00306D97" w14:paraId="4A05E16A" w14:textId="77777777" w:rsidTr="00907F20">
        <w:trPr>
          <w:trHeight w:val="340"/>
        </w:trPr>
        <w:tc>
          <w:tcPr>
            <w:tcW w:w="3971" w:type="dxa"/>
            <w:vAlign w:val="bottom"/>
          </w:tcPr>
          <w:p w14:paraId="071C5569" w14:textId="77777777" w:rsidR="00CF2A52" w:rsidRPr="00306D97" w:rsidRDefault="00CF2A52" w:rsidP="006A31B8">
            <w:pPr>
              <w:pStyle w:val="BodyText2"/>
              <w:tabs>
                <w:tab w:val="left" w:pos="175"/>
                <w:tab w:val="left" w:pos="426"/>
              </w:tabs>
              <w:spacing w:before="60" w:after="30" w:line="360" w:lineRule="exact"/>
              <w:rPr>
                <w:rFonts w:ascii="Trebuchet MS" w:hAnsi="Trebuchet MS" w:cs="Arial"/>
                <w:sz w:val="18"/>
                <w:szCs w:val="18"/>
                <w:cs/>
                <w:lang w:val="en-GB"/>
              </w:rPr>
            </w:pPr>
          </w:p>
        </w:tc>
        <w:tc>
          <w:tcPr>
            <w:tcW w:w="680" w:type="dxa"/>
          </w:tcPr>
          <w:p w14:paraId="65055FD4" w14:textId="77777777" w:rsidR="00CF2A52" w:rsidRPr="00306D97" w:rsidRDefault="00CF2A52" w:rsidP="006A31B8">
            <w:pPr>
              <w:pStyle w:val="30"/>
              <w:tabs>
                <w:tab w:val="clear" w:pos="360"/>
              </w:tabs>
              <w:spacing w:before="60" w:after="30" w:line="360" w:lineRule="exact"/>
              <w:jc w:val="center"/>
              <w:rPr>
                <w:rFonts w:ascii="Trebuchet MS" w:hAnsi="Trebuchet MS" w:cs="Arial"/>
                <w:b/>
                <w:bCs/>
                <w:sz w:val="18"/>
                <w:szCs w:val="18"/>
                <w:cs/>
                <w:lang w:val="en-GB"/>
              </w:rPr>
            </w:pPr>
          </w:p>
        </w:tc>
        <w:tc>
          <w:tcPr>
            <w:tcW w:w="1984" w:type="dxa"/>
            <w:tcBorders>
              <w:top w:val="single" w:sz="4" w:space="0" w:color="auto"/>
              <w:bottom w:val="single" w:sz="4" w:space="0" w:color="auto"/>
            </w:tcBorders>
            <w:vAlign w:val="bottom"/>
          </w:tcPr>
          <w:p w14:paraId="1A3A3B2F" w14:textId="6D41219E" w:rsidR="00CF2A52" w:rsidRPr="00306D97" w:rsidRDefault="00FA3B45" w:rsidP="006A31B8">
            <w:pPr>
              <w:spacing w:before="60" w:after="30" w:line="360" w:lineRule="exact"/>
              <w:ind w:left="-69" w:right="72" w:firstLine="69"/>
              <w:jc w:val="center"/>
              <w:rPr>
                <w:rFonts w:ascii="Trebuchet MS" w:hAnsi="Trebuchet MS" w:cs="Arial"/>
                <w:sz w:val="18"/>
                <w:szCs w:val="18"/>
              </w:rPr>
            </w:pPr>
            <w:r w:rsidRPr="00FA3B45">
              <w:rPr>
                <w:rFonts w:ascii="Trebuchet MS" w:hAnsi="Trebuchet MS" w:cstheme="minorBidi"/>
                <w:sz w:val="18"/>
                <w:szCs w:val="18"/>
              </w:rPr>
              <w:t>30 June</w:t>
            </w:r>
            <w:r w:rsidR="00A20549" w:rsidRPr="00306D97">
              <w:rPr>
                <w:rFonts w:ascii="Trebuchet MS" w:hAnsi="Trebuchet MS" w:cs="Arial"/>
                <w:sz w:val="18"/>
                <w:szCs w:val="18"/>
                <w:lang w:bidi="ar-SA"/>
              </w:rPr>
              <w:t xml:space="preserve"> </w:t>
            </w:r>
            <w:r w:rsidR="00CF2A52" w:rsidRPr="00306D97">
              <w:rPr>
                <w:rFonts w:ascii="Trebuchet MS" w:hAnsi="Trebuchet MS" w:cs="Arial"/>
                <w:spacing w:val="-4"/>
                <w:sz w:val="18"/>
                <w:szCs w:val="18"/>
              </w:rPr>
              <w:t>202</w:t>
            </w:r>
            <w:r w:rsidR="0047626D">
              <w:rPr>
                <w:rFonts w:ascii="Trebuchet MS" w:hAnsi="Trebuchet MS" w:cs="Arial"/>
                <w:spacing w:val="-4"/>
                <w:sz w:val="18"/>
                <w:szCs w:val="18"/>
              </w:rPr>
              <w:t>6</w:t>
            </w:r>
          </w:p>
        </w:tc>
        <w:tc>
          <w:tcPr>
            <w:tcW w:w="236" w:type="dxa"/>
            <w:tcBorders>
              <w:top w:val="single" w:sz="4" w:space="0" w:color="auto"/>
            </w:tcBorders>
            <w:vAlign w:val="bottom"/>
          </w:tcPr>
          <w:p w14:paraId="46FD3485" w14:textId="77777777" w:rsidR="00CF2A52" w:rsidRPr="00306D97" w:rsidRDefault="00CF2A52" w:rsidP="006A31B8">
            <w:pPr>
              <w:spacing w:before="60" w:after="30" w:line="360" w:lineRule="exact"/>
              <w:ind w:left="-69" w:right="72" w:firstLine="69"/>
              <w:jc w:val="center"/>
              <w:rPr>
                <w:rFonts w:ascii="Trebuchet MS" w:hAnsi="Trebuchet MS" w:cs="Arial"/>
                <w:sz w:val="18"/>
                <w:szCs w:val="18"/>
              </w:rPr>
            </w:pPr>
          </w:p>
        </w:tc>
        <w:tc>
          <w:tcPr>
            <w:tcW w:w="1920" w:type="dxa"/>
            <w:tcBorders>
              <w:top w:val="single" w:sz="4" w:space="0" w:color="auto"/>
              <w:bottom w:val="single" w:sz="4" w:space="0" w:color="auto"/>
            </w:tcBorders>
            <w:vAlign w:val="bottom"/>
          </w:tcPr>
          <w:p w14:paraId="7AD49FDD" w14:textId="69642D22" w:rsidR="00CF2A52" w:rsidRPr="00306D97" w:rsidRDefault="00205B7E" w:rsidP="006A31B8">
            <w:pPr>
              <w:spacing w:before="60" w:after="30" w:line="360" w:lineRule="exact"/>
              <w:ind w:left="-69" w:right="72" w:firstLine="69"/>
              <w:jc w:val="center"/>
              <w:rPr>
                <w:rFonts w:ascii="Trebuchet MS" w:hAnsi="Trebuchet MS" w:cs="Arial"/>
                <w:spacing w:val="-4"/>
                <w:sz w:val="18"/>
                <w:szCs w:val="18"/>
                <w:cs/>
              </w:rPr>
            </w:pPr>
            <w:r>
              <w:rPr>
                <w:rFonts w:ascii="Trebuchet MS" w:hAnsi="Trebuchet MS" w:cs="Arial"/>
                <w:spacing w:val="-4"/>
                <w:sz w:val="18"/>
                <w:szCs w:val="18"/>
              </w:rPr>
              <w:t>31 December 2025</w:t>
            </w:r>
          </w:p>
        </w:tc>
      </w:tr>
      <w:tr w:rsidR="00CF2A52" w:rsidRPr="00306D97" w14:paraId="0544631D" w14:textId="77777777" w:rsidTr="00907F20">
        <w:trPr>
          <w:trHeight w:val="340"/>
        </w:trPr>
        <w:tc>
          <w:tcPr>
            <w:tcW w:w="3971" w:type="dxa"/>
            <w:vAlign w:val="bottom"/>
          </w:tcPr>
          <w:p w14:paraId="5EA56A5C" w14:textId="77777777" w:rsidR="00CF2A52" w:rsidRPr="00306D97" w:rsidRDefault="00CF2A52" w:rsidP="006A31B8">
            <w:pPr>
              <w:pStyle w:val="BodyText2"/>
              <w:tabs>
                <w:tab w:val="left" w:pos="175"/>
                <w:tab w:val="left" w:pos="426"/>
              </w:tabs>
              <w:spacing w:before="60" w:after="30" w:line="360" w:lineRule="exact"/>
              <w:rPr>
                <w:rFonts w:ascii="Trebuchet MS" w:hAnsi="Trebuchet MS" w:cs="Arial"/>
                <w:sz w:val="18"/>
                <w:szCs w:val="18"/>
                <w:cs/>
                <w:lang w:val="en-GB"/>
              </w:rPr>
            </w:pPr>
          </w:p>
        </w:tc>
        <w:tc>
          <w:tcPr>
            <w:tcW w:w="680" w:type="dxa"/>
          </w:tcPr>
          <w:p w14:paraId="0AEE36DF" w14:textId="77777777" w:rsidR="00CF2A52" w:rsidRPr="00306D97" w:rsidRDefault="00CF2A52" w:rsidP="006A31B8">
            <w:pPr>
              <w:pStyle w:val="30"/>
              <w:tabs>
                <w:tab w:val="clear" w:pos="360"/>
              </w:tabs>
              <w:spacing w:before="60" w:after="30" w:line="360" w:lineRule="exact"/>
              <w:jc w:val="center"/>
              <w:rPr>
                <w:rFonts w:ascii="Trebuchet MS" w:hAnsi="Trebuchet MS" w:cs="Arial"/>
                <w:b/>
                <w:bCs/>
                <w:sz w:val="18"/>
                <w:szCs w:val="18"/>
                <w:cs/>
                <w:lang w:val="en-GB"/>
              </w:rPr>
            </w:pPr>
          </w:p>
        </w:tc>
        <w:tc>
          <w:tcPr>
            <w:tcW w:w="1984" w:type="dxa"/>
            <w:tcBorders>
              <w:top w:val="single" w:sz="4" w:space="0" w:color="auto"/>
            </w:tcBorders>
            <w:vAlign w:val="bottom"/>
          </w:tcPr>
          <w:p w14:paraId="6FBBCE9E" w14:textId="77777777" w:rsidR="00CF2A52" w:rsidRPr="00306D97" w:rsidRDefault="00CF2A52" w:rsidP="006A31B8">
            <w:pPr>
              <w:spacing w:before="60" w:after="30" w:line="360" w:lineRule="exact"/>
              <w:ind w:left="-69" w:right="72" w:firstLine="69"/>
              <w:jc w:val="center"/>
              <w:rPr>
                <w:rFonts w:ascii="Trebuchet MS" w:hAnsi="Trebuchet MS" w:cs="Arial"/>
                <w:spacing w:val="-4"/>
                <w:sz w:val="18"/>
                <w:szCs w:val="18"/>
              </w:rPr>
            </w:pPr>
          </w:p>
        </w:tc>
        <w:tc>
          <w:tcPr>
            <w:tcW w:w="236" w:type="dxa"/>
            <w:vAlign w:val="bottom"/>
          </w:tcPr>
          <w:p w14:paraId="12F279CA" w14:textId="77777777" w:rsidR="00CF2A52" w:rsidRPr="00306D97" w:rsidRDefault="00CF2A52" w:rsidP="006A31B8">
            <w:pPr>
              <w:spacing w:before="60" w:after="30" w:line="360" w:lineRule="exact"/>
              <w:ind w:left="-69" w:right="72" w:firstLine="69"/>
              <w:jc w:val="center"/>
              <w:rPr>
                <w:rFonts w:ascii="Trebuchet MS" w:hAnsi="Trebuchet MS" w:cs="Arial"/>
                <w:sz w:val="18"/>
                <w:szCs w:val="18"/>
              </w:rPr>
            </w:pPr>
          </w:p>
        </w:tc>
        <w:tc>
          <w:tcPr>
            <w:tcW w:w="1920" w:type="dxa"/>
            <w:vAlign w:val="bottom"/>
          </w:tcPr>
          <w:p w14:paraId="7B36ED8E" w14:textId="77777777" w:rsidR="00CF2A52" w:rsidRPr="00306D97" w:rsidRDefault="00CF2A52" w:rsidP="006A31B8">
            <w:pPr>
              <w:spacing w:before="60" w:after="30" w:line="360" w:lineRule="exact"/>
              <w:ind w:left="-69" w:right="72" w:firstLine="69"/>
              <w:jc w:val="center"/>
              <w:rPr>
                <w:rFonts w:ascii="Trebuchet MS" w:hAnsi="Trebuchet MS" w:cs="Arial"/>
                <w:sz w:val="18"/>
                <w:szCs w:val="18"/>
              </w:rPr>
            </w:pPr>
          </w:p>
        </w:tc>
      </w:tr>
      <w:tr w:rsidR="00E779E1" w:rsidRPr="00306D97" w14:paraId="65ACD076" w14:textId="77777777" w:rsidTr="00907F20">
        <w:tc>
          <w:tcPr>
            <w:tcW w:w="3971" w:type="dxa"/>
          </w:tcPr>
          <w:p w14:paraId="2B9B1332" w14:textId="77777777" w:rsidR="00E779E1" w:rsidRPr="00306D97" w:rsidRDefault="00E779E1" w:rsidP="00E779E1">
            <w:pPr>
              <w:pStyle w:val="BodyText2"/>
              <w:tabs>
                <w:tab w:val="left" w:pos="175"/>
                <w:tab w:val="left" w:pos="426"/>
              </w:tabs>
              <w:spacing w:before="60" w:after="30" w:line="360" w:lineRule="exact"/>
              <w:rPr>
                <w:rFonts w:ascii="Trebuchet MS" w:hAnsi="Trebuchet MS" w:cs="Arial"/>
                <w:sz w:val="18"/>
                <w:szCs w:val="18"/>
                <w:cs/>
                <w:lang w:val="en-GB"/>
              </w:rPr>
            </w:pPr>
            <w:r w:rsidRPr="00306D97">
              <w:rPr>
                <w:rFonts w:ascii="Trebuchet MS" w:hAnsi="Trebuchet MS" w:cs="Arial"/>
                <w:sz w:val="18"/>
                <w:szCs w:val="18"/>
                <w:lang w:val="en-GB"/>
              </w:rPr>
              <w:t>Within 1 year</w:t>
            </w:r>
          </w:p>
        </w:tc>
        <w:tc>
          <w:tcPr>
            <w:tcW w:w="680" w:type="dxa"/>
          </w:tcPr>
          <w:p w14:paraId="773C3FD3" w14:textId="77777777" w:rsidR="00E779E1" w:rsidRPr="00306D97" w:rsidRDefault="00E779E1" w:rsidP="00E779E1">
            <w:pPr>
              <w:pStyle w:val="30"/>
              <w:tabs>
                <w:tab w:val="clear" w:pos="360"/>
              </w:tabs>
              <w:spacing w:before="60" w:after="30" w:line="360" w:lineRule="exact"/>
              <w:jc w:val="center"/>
              <w:rPr>
                <w:rFonts w:ascii="Trebuchet MS" w:hAnsi="Trebuchet MS" w:cs="Arial"/>
                <w:noProof/>
                <w:sz w:val="18"/>
                <w:szCs w:val="18"/>
                <w:cs/>
                <w:lang w:val="en-GB"/>
              </w:rPr>
            </w:pPr>
          </w:p>
        </w:tc>
        <w:tc>
          <w:tcPr>
            <w:tcW w:w="1984" w:type="dxa"/>
            <w:vAlign w:val="bottom"/>
          </w:tcPr>
          <w:p w14:paraId="5D69799C" w14:textId="5253B3F6" w:rsidR="00E779E1" w:rsidRPr="00306D97" w:rsidRDefault="009D6E76" w:rsidP="00E7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360" w:lineRule="exact"/>
              <w:jc w:val="right"/>
              <w:rPr>
                <w:rFonts w:ascii="Trebuchet MS" w:hAnsi="Trebuchet MS" w:cs="Cordia New"/>
                <w:sz w:val="18"/>
                <w:szCs w:val="18"/>
                <w:cs/>
              </w:rPr>
            </w:pPr>
            <w:r w:rsidRPr="009D6E76">
              <w:rPr>
                <w:rFonts w:ascii="Trebuchet MS" w:hAnsi="Trebuchet MS" w:cs="Cordia New"/>
                <w:sz w:val="18"/>
                <w:szCs w:val="18"/>
              </w:rPr>
              <w:t>3,531</w:t>
            </w:r>
          </w:p>
        </w:tc>
        <w:tc>
          <w:tcPr>
            <w:tcW w:w="236" w:type="dxa"/>
          </w:tcPr>
          <w:p w14:paraId="326B4E88" w14:textId="77777777" w:rsidR="00E779E1" w:rsidRPr="00306D97" w:rsidRDefault="00E779E1" w:rsidP="00E779E1">
            <w:pPr>
              <w:spacing w:before="60" w:after="30" w:line="360" w:lineRule="exact"/>
              <w:ind w:right="-43"/>
              <w:jc w:val="right"/>
              <w:rPr>
                <w:rFonts w:ascii="Trebuchet MS" w:hAnsi="Trebuchet MS" w:cs="Arial"/>
                <w:sz w:val="18"/>
                <w:szCs w:val="18"/>
                <w:cs/>
                <w:lang w:val="en-GB"/>
              </w:rPr>
            </w:pPr>
          </w:p>
        </w:tc>
        <w:tc>
          <w:tcPr>
            <w:tcW w:w="1920" w:type="dxa"/>
          </w:tcPr>
          <w:p w14:paraId="59B090B8" w14:textId="4123BE21" w:rsidR="00E779E1" w:rsidRPr="00306D97" w:rsidRDefault="00DF1C6B" w:rsidP="00E7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360" w:lineRule="exact"/>
              <w:jc w:val="right"/>
              <w:rPr>
                <w:rFonts w:ascii="Trebuchet MS" w:hAnsi="Trebuchet MS" w:cs="Arial"/>
                <w:sz w:val="18"/>
                <w:szCs w:val="18"/>
              </w:rPr>
            </w:pPr>
            <w:r>
              <w:rPr>
                <w:rFonts w:ascii="Trebuchet MS" w:hAnsi="Trebuchet MS" w:cs="Arial"/>
                <w:sz w:val="18"/>
                <w:szCs w:val="18"/>
              </w:rPr>
              <w:t>3,857</w:t>
            </w:r>
          </w:p>
        </w:tc>
      </w:tr>
      <w:tr w:rsidR="00E779E1" w:rsidRPr="00306D97" w14:paraId="5B50CE1C" w14:textId="77777777" w:rsidTr="00907F20">
        <w:tc>
          <w:tcPr>
            <w:tcW w:w="3971" w:type="dxa"/>
          </w:tcPr>
          <w:p w14:paraId="31C6351B" w14:textId="77777777" w:rsidR="00E779E1" w:rsidRPr="00306D97" w:rsidRDefault="00E779E1" w:rsidP="00E779E1">
            <w:pPr>
              <w:pStyle w:val="BodyText2"/>
              <w:tabs>
                <w:tab w:val="left" w:pos="175"/>
                <w:tab w:val="left" w:pos="426"/>
              </w:tabs>
              <w:spacing w:before="60" w:after="30" w:line="360" w:lineRule="exact"/>
              <w:rPr>
                <w:rFonts w:ascii="Trebuchet MS" w:hAnsi="Trebuchet MS" w:cs="Arial"/>
                <w:sz w:val="18"/>
                <w:szCs w:val="18"/>
                <w:cs/>
                <w:lang w:val="en-GB"/>
              </w:rPr>
            </w:pPr>
            <w:r w:rsidRPr="00306D97">
              <w:rPr>
                <w:rFonts w:ascii="Trebuchet MS" w:hAnsi="Trebuchet MS" w:cs="Arial"/>
                <w:sz w:val="18"/>
                <w:szCs w:val="18"/>
                <w:lang w:val="en-GB"/>
              </w:rPr>
              <w:t>2 - 4 years</w:t>
            </w:r>
          </w:p>
        </w:tc>
        <w:tc>
          <w:tcPr>
            <w:tcW w:w="680" w:type="dxa"/>
          </w:tcPr>
          <w:p w14:paraId="1BF0186A" w14:textId="77777777" w:rsidR="00E779E1" w:rsidRPr="00306D97" w:rsidRDefault="00E779E1" w:rsidP="00E779E1">
            <w:pPr>
              <w:pStyle w:val="30"/>
              <w:tabs>
                <w:tab w:val="clear" w:pos="360"/>
              </w:tabs>
              <w:spacing w:before="60" w:after="30" w:line="360" w:lineRule="exact"/>
              <w:jc w:val="center"/>
              <w:rPr>
                <w:rFonts w:ascii="Trebuchet MS" w:hAnsi="Trebuchet MS" w:cs="Arial"/>
                <w:noProof/>
                <w:sz w:val="18"/>
                <w:szCs w:val="18"/>
                <w:cs/>
                <w:lang w:val="en-GB"/>
              </w:rPr>
            </w:pPr>
          </w:p>
        </w:tc>
        <w:tc>
          <w:tcPr>
            <w:tcW w:w="1984" w:type="dxa"/>
            <w:tcBorders>
              <w:bottom w:val="single" w:sz="4" w:space="0" w:color="auto"/>
            </w:tcBorders>
            <w:vAlign w:val="bottom"/>
          </w:tcPr>
          <w:p w14:paraId="64E5588C" w14:textId="0B38620F" w:rsidR="00E779E1" w:rsidRPr="00306D97" w:rsidRDefault="00D166E4" w:rsidP="00E7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360" w:lineRule="exact"/>
              <w:jc w:val="right"/>
              <w:rPr>
                <w:rFonts w:ascii="Trebuchet MS" w:hAnsi="Trebuchet MS" w:cs="Cordia New"/>
                <w:sz w:val="18"/>
                <w:szCs w:val="18"/>
                <w:cs/>
              </w:rPr>
            </w:pPr>
            <w:r w:rsidRPr="00D166E4">
              <w:rPr>
                <w:rFonts w:ascii="Trebuchet MS" w:hAnsi="Trebuchet MS" w:cs="Cordia New"/>
                <w:sz w:val="18"/>
                <w:szCs w:val="18"/>
              </w:rPr>
              <w:t>6,621</w:t>
            </w:r>
          </w:p>
        </w:tc>
        <w:tc>
          <w:tcPr>
            <w:tcW w:w="236" w:type="dxa"/>
          </w:tcPr>
          <w:p w14:paraId="4D82DBFC" w14:textId="77777777" w:rsidR="00E779E1" w:rsidRPr="00306D97" w:rsidRDefault="00E779E1" w:rsidP="00E779E1">
            <w:pPr>
              <w:spacing w:before="60" w:after="30" w:line="360" w:lineRule="exact"/>
              <w:ind w:right="-43"/>
              <w:jc w:val="right"/>
              <w:rPr>
                <w:rFonts w:ascii="Trebuchet MS" w:hAnsi="Trebuchet MS" w:cs="Arial"/>
                <w:sz w:val="18"/>
                <w:szCs w:val="18"/>
                <w:cs/>
                <w:lang w:val="en-GB"/>
              </w:rPr>
            </w:pPr>
          </w:p>
        </w:tc>
        <w:tc>
          <w:tcPr>
            <w:tcW w:w="1920" w:type="dxa"/>
            <w:tcBorders>
              <w:bottom w:val="single" w:sz="4" w:space="0" w:color="auto"/>
            </w:tcBorders>
          </w:tcPr>
          <w:p w14:paraId="303E2651" w14:textId="535AE72F" w:rsidR="00E779E1" w:rsidRPr="00306D97" w:rsidRDefault="00DF1C6B" w:rsidP="00E7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360" w:lineRule="exact"/>
              <w:jc w:val="right"/>
              <w:rPr>
                <w:rFonts w:ascii="Trebuchet MS" w:hAnsi="Trebuchet MS" w:cs="Arial"/>
                <w:sz w:val="18"/>
                <w:szCs w:val="18"/>
                <w:cs/>
              </w:rPr>
            </w:pPr>
            <w:r>
              <w:rPr>
                <w:rFonts w:ascii="Trebuchet MS" w:hAnsi="Trebuchet MS" w:cs="Arial"/>
                <w:sz w:val="18"/>
                <w:szCs w:val="18"/>
              </w:rPr>
              <w:t>7,851</w:t>
            </w:r>
          </w:p>
        </w:tc>
      </w:tr>
      <w:tr w:rsidR="00E779E1" w:rsidRPr="00306D97" w14:paraId="4B4987A0" w14:textId="77777777" w:rsidTr="00907F20">
        <w:tc>
          <w:tcPr>
            <w:tcW w:w="3971" w:type="dxa"/>
          </w:tcPr>
          <w:p w14:paraId="45FFFC76" w14:textId="77777777" w:rsidR="00E779E1" w:rsidRPr="00306D97" w:rsidRDefault="00E779E1" w:rsidP="00E779E1">
            <w:pPr>
              <w:pStyle w:val="BodyText2"/>
              <w:tabs>
                <w:tab w:val="left" w:pos="175"/>
                <w:tab w:val="left" w:pos="426"/>
              </w:tabs>
              <w:spacing w:before="60" w:after="30" w:line="360" w:lineRule="exact"/>
              <w:rPr>
                <w:rFonts w:ascii="Trebuchet MS" w:hAnsi="Trebuchet MS" w:cs="Arial"/>
                <w:sz w:val="18"/>
                <w:szCs w:val="18"/>
                <w:cs/>
                <w:lang w:val="en-GB"/>
              </w:rPr>
            </w:pPr>
            <w:r w:rsidRPr="00306D97">
              <w:rPr>
                <w:rFonts w:ascii="Trebuchet MS" w:hAnsi="Trebuchet MS" w:cs="Arial"/>
                <w:sz w:val="18"/>
                <w:szCs w:val="18"/>
                <w:lang w:val="en-GB"/>
              </w:rPr>
              <w:t>Total</w:t>
            </w:r>
          </w:p>
        </w:tc>
        <w:tc>
          <w:tcPr>
            <w:tcW w:w="680" w:type="dxa"/>
          </w:tcPr>
          <w:p w14:paraId="0885111D" w14:textId="77777777" w:rsidR="00E779E1" w:rsidRPr="00306D97" w:rsidRDefault="00E779E1" w:rsidP="00E779E1">
            <w:pPr>
              <w:pStyle w:val="30"/>
              <w:tabs>
                <w:tab w:val="clear" w:pos="360"/>
              </w:tabs>
              <w:spacing w:before="60" w:after="30" w:line="360" w:lineRule="exact"/>
              <w:jc w:val="center"/>
              <w:rPr>
                <w:rFonts w:ascii="Trebuchet MS" w:hAnsi="Trebuchet MS" w:cs="Arial"/>
                <w:noProof/>
                <w:sz w:val="18"/>
                <w:szCs w:val="18"/>
                <w:cs/>
                <w:lang w:val="en-GB"/>
              </w:rPr>
            </w:pPr>
          </w:p>
        </w:tc>
        <w:tc>
          <w:tcPr>
            <w:tcW w:w="1984" w:type="dxa"/>
            <w:tcBorders>
              <w:top w:val="single" w:sz="4" w:space="0" w:color="auto"/>
              <w:bottom w:val="single" w:sz="12" w:space="0" w:color="auto"/>
            </w:tcBorders>
            <w:vAlign w:val="bottom"/>
          </w:tcPr>
          <w:p w14:paraId="73EE3BA1" w14:textId="1C426E76" w:rsidR="00E779E1" w:rsidRPr="00306D97" w:rsidRDefault="00A50455" w:rsidP="00E7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360" w:lineRule="exact"/>
              <w:jc w:val="right"/>
              <w:rPr>
                <w:rFonts w:ascii="Trebuchet MS" w:hAnsi="Trebuchet MS" w:cs="Cordia New"/>
                <w:sz w:val="18"/>
                <w:szCs w:val="18"/>
              </w:rPr>
            </w:pPr>
            <w:r w:rsidRPr="00A50455">
              <w:rPr>
                <w:rFonts w:ascii="Trebuchet MS" w:hAnsi="Trebuchet MS" w:cs="Cordia New"/>
                <w:sz w:val="18"/>
                <w:szCs w:val="18"/>
              </w:rPr>
              <w:t>10,152</w:t>
            </w:r>
          </w:p>
        </w:tc>
        <w:tc>
          <w:tcPr>
            <w:tcW w:w="236" w:type="dxa"/>
          </w:tcPr>
          <w:p w14:paraId="1572953D" w14:textId="77777777" w:rsidR="00E779E1" w:rsidRPr="00306D97" w:rsidRDefault="00E779E1" w:rsidP="00E779E1">
            <w:pPr>
              <w:spacing w:before="60" w:after="30" w:line="360" w:lineRule="exact"/>
              <w:ind w:right="-43"/>
              <w:jc w:val="right"/>
              <w:rPr>
                <w:rFonts w:ascii="Trebuchet MS" w:hAnsi="Trebuchet MS" w:cs="Arial"/>
                <w:sz w:val="18"/>
                <w:szCs w:val="18"/>
                <w:cs/>
                <w:lang w:val="en-GB"/>
              </w:rPr>
            </w:pPr>
          </w:p>
        </w:tc>
        <w:tc>
          <w:tcPr>
            <w:tcW w:w="1920" w:type="dxa"/>
            <w:tcBorders>
              <w:top w:val="single" w:sz="4" w:space="0" w:color="auto"/>
              <w:bottom w:val="single" w:sz="12" w:space="0" w:color="auto"/>
            </w:tcBorders>
          </w:tcPr>
          <w:p w14:paraId="67D4017A" w14:textId="4CCA5A14" w:rsidR="00E779E1" w:rsidRPr="00306D97" w:rsidRDefault="00A530F8" w:rsidP="00E7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360" w:lineRule="exact"/>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sidR="00DF1C6B">
              <w:rPr>
                <w:rFonts w:ascii="Trebuchet MS" w:hAnsi="Trebuchet MS" w:cs="Arial"/>
                <w:noProof/>
                <w:sz w:val="18"/>
                <w:szCs w:val="18"/>
              </w:rPr>
              <w:t>11,708</w:t>
            </w:r>
            <w:r>
              <w:rPr>
                <w:rFonts w:ascii="Trebuchet MS" w:hAnsi="Trebuchet MS" w:cs="Arial"/>
                <w:sz w:val="18"/>
                <w:szCs w:val="18"/>
              </w:rPr>
              <w:fldChar w:fldCharType="end"/>
            </w:r>
          </w:p>
        </w:tc>
      </w:tr>
      <w:bookmarkEnd w:id="0"/>
    </w:tbl>
    <w:p w14:paraId="5EE4EAF3" w14:textId="1C2D7649" w:rsidR="003A180E" w:rsidRPr="007C58FF" w:rsidRDefault="003A180E" w:rsidP="00CF2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Style w:val="ui-provider"/>
          <w:rFonts w:ascii="Trebuchet MS" w:hAnsi="Trebuchet MS" w:cstheme="minorBidi"/>
          <w:sz w:val="18"/>
          <w:szCs w:val="18"/>
          <w:cs/>
        </w:rPr>
      </w:pPr>
      <w:r>
        <w:rPr>
          <w:rStyle w:val="ui-provider"/>
          <w:rFonts w:ascii="Trebuchet MS" w:hAnsi="Trebuchet MS" w:cs="Arial"/>
          <w:sz w:val="18"/>
          <w:szCs w:val="18"/>
        </w:rPr>
        <w:br w:type="page"/>
      </w:r>
    </w:p>
    <w:p w14:paraId="2A41A254" w14:textId="77777777" w:rsidR="00F057B0" w:rsidRPr="0009219A" w:rsidRDefault="00F76FE9" w:rsidP="0042705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 w:val="left" w:pos="9214"/>
        </w:tabs>
        <w:spacing w:line="360" w:lineRule="auto"/>
        <w:ind w:right="-10"/>
        <w:jc w:val="thaiDistribute"/>
        <w:rPr>
          <w:rFonts w:ascii="Trebuchet MS" w:hAnsi="Trebuchet MS" w:cs="Arial"/>
          <w:b/>
          <w:bCs/>
          <w:sz w:val="18"/>
          <w:szCs w:val="18"/>
        </w:rPr>
      </w:pPr>
      <w:r w:rsidRPr="0009219A">
        <w:rPr>
          <w:rFonts w:ascii="Trebuchet MS" w:hAnsi="Trebuchet MS" w:cs="Arial"/>
          <w:b/>
          <w:bCs/>
          <w:sz w:val="18"/>
          <w:szCs w:val="18"/>
        </w:rPr>
        <w:lastRenderedPageBreak/>
        <w:t>RELATED PARTY TRANSACTIONS</w:t>
      </w:r>
    </w:p>
    <w:p w14:paraId="70FC3C2B" w14:textId="77777777" w:rsidR="00014F97" w:rsidRDefault="00014F97" w:rsidP="00CB0680">
      <w:pPr>
        <w:tabs>
          <w:tab w:val="clear" w:pos="227"/>
          <w:tab w:val="clear" w:pos="454"/>
          <w:tab w:val="left" w:pos="9214"/>
        </w:tabs>
        <w:spacing w:line="360" w:lineRule="auto"/>
        <w:ind w:left="360"/>
        <w:jc w:val="thaiDistribute"/>
        <w:rPr>
          <w:rFonts w:ascii="Trebuchet MS" w:hAnsi="Trebuchet MS" w:cstheme="minorBidi"/>
          <w:spacing w:val="4"/>
          <w:sz w:val="18"/>
          <w:szCs w:val="22"/>
        </w:rPr>
      </w:pPr>
    </w:p>
    <w:p w14:paraId="68F39DCD" w14:textId="2AFBB814" w:rsidR="00A307DF" w:rsidRDefault="00F76FE9"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lang w:bidi="ar-SA"/>
        </w:rPr>
      </w:pPr>
      <w:r w:rsidRPr="00306D97">
        <w:rPr>
          <w:rFonts w:ascii="Trebuchet MS" w:hAnsi="Trebuchet MS" w:cs="Arial"/>
          <w:spacing w:val="4"/>
          <w:sz w:val="18"/>
          <w:szCs w:val="18"/>
          <w:lang w:bidi="ar-SA"/>
        </w:rPr>
        <w:t xml:space="preserve">The </w:t>
      </w:r>
      <w:r w:rsidR="00662582" w:rsidRPr="00306D97">
        <w:rPr>
          <w:rFonts w:ascii="Trebuchet MS" w:hAnsi="Trebuchet MS" w:cs="Arial"/>
          <w:spacing w:val="4"/>
          <w:sz w:val="18"/>
          <w:szCs w:val="18"/>
          <w:lang w:bidi="ar-SA"/>
        </w:rPr>
        <w:t>Group</w:t>
      </w:r>
      <w:r w:rsidRPr="00306D97">
        <w:rPr>
          <w:rFonts w:ascii="Trebuchet MS" w:hAnsi="Trebuchet MS" w:cs="Arial"/>
          <w:spacing w:val="4"/>
          <w:sz w:val="18"/>
          <w:szCs w:val="18"/>
          <w:lang w:bidi="ar-SA"/>
        </w:rPr>
        <w:t xml:space="preserve"> has</w:t>
      </w:r>
      <w:r w:rsidR="005110D9" w:rsidRPr="00306D97">
        <w:rPr>
          <w:rFonts w:ascii="Trebuchet MS" w:hAnsi="Trebuchet MS" w:cs="Arial"/>
          <w:spacing w:val="4"/>
          <w:sz w:val="18"/>
          <w:szCs w:val="18"/>
          <w:lang w:bidi="ar-SA"/>
        </w:rPr>
        <w:t xml:space="preserve"> significant</w:t>
      </w:r>
      <w:r w:rsidRPr="00306D97">
        <w:rPr>
          <w:rFonts w:ascii="Trebuchet MS" w:hAnsi="Trebuchet MS" w:cs="Arial"/>
          <w:spacing w:val="4"/>
          <w:sz w:val="18"/>
          <w:szCs w:val="18"/>
          <w:lang w:bidi="ar-SA"/>
        </w:rPr>
        <w:t xml:space="preserve"> transactions with related parties that are related through common</w:t>
      </w:r>
      <w:r w:rsidRPr="00306D97">
        <w:rPr>
          <w:rFonts w:ascii="Trebuchet MS" w:hAnsi="Trebuchet MS" w:cs="Arial"/>
          <w:sz w:val="18"/>
          <w:szCs w:val="18"/>
          <w:lang w:bidi="ar-SA"/>
        </w:rPr>
        <w:t xml:space="preserve"> sha</w:t>
      </w:r>
      <w:r w:rsidR="00BA7827" w:rsidRPr="00306D97">
        <w:rPr>
          <w:rFonts w:ascii="Trebuchet MS" w:hAnsi="Trebuchet MS" w:cs="Arial"/>
          <w:sz w:val="18"/>
          <w:szCs w:val="18"/>
          <w:lang w:bidi="ar-SA"/>
        </w:rPr>
        <w:t xml:space="preserve">reholding and/or directorship. </w:t>
      </w:r>
      <w:r w:rsidRPr="00306D97">
        <w:rPr>
          <w:rFonts w:ascii="Trebuchet MS" w:hAnsi="Trebuchet MS" w:cs="Arial"/>
          <w:sz w:val="18"/>
          <w:szCs w:val="18"/>
          <w:lang w:bidi="ar-SA"/>
        </w:rPr>
        <w:t xml:space="preserve">Thus, the financial </w:t>
      </w:r>
      <w:r w:rsidR="00CA5545">
        <w:rPr>
          <w:rFonts w:ascii="Trebuchet MS" w:hAnsi="Trebuchet MS" w:cs="Arial"/>
          <w:sz w:val="18"/>
          <w:szCs w:val="18"/>
          <w:lang w:bidi="ar-SA"/>
        </w:rPr>
        <w:t>information</w:t>
      </w:r>
      <w:r w:rsidRPr="00306D97">
        <w:rPr>
          <w:rFonts w:ascii="Trebuchet MS" w:hAnsi="Trebuchet MS" w:cs="Arial"/>
          <w:sz w:val="18"/>
          <w:szCs w:val="18"/>
          <w:lang w:bidi="ar-SA"/>
        </w:rPr>
        <w:t xml:space="preserve"> </w:t>
      </w:r>
      <w:proofErr w:type="gramStart"/>
      <w:r w:rsidRPr="00306D97">
        <w:rPr>
          <w:rFonts w:ascii="Trebuchet MS" w:hAnsi="Trebuchet MS" w:cs="Arial"/>
          <w:sz w:val="18"/>
          <w:szCs w:val="18"/>
          <w:lang w:bidi="ar-SA"/>
        </w:rPr>
        <w:t>reflect</w:t>
      </w:r>
      <w:proofErr w:type="gramEnd"/>
      <w:r w:rsidRPr="00306D97">
        <w:rPr>
          <w:rFonts w:ascii="Trebuchet MS" w:hAnsi="Trebuchet MS" w:cs="Arial"/>
          <w:sz w:val="18"/>
          <w:szCs w:val="18"/>
          <w:lang w:bidi="ar-SA"/>
        </w:rPr>
        <w:t xml:space="preserve"> the effects of those transactions on the basis agreed upon between the </w:t>
      </w:r>
      <w:r w:rsidR="00662582" w:rsidRPr="00306D97">
        <w:rPr>
          <w:rFonts w:ascii="Trebuchet MS" w:hAnsi="Trebuchet MS" w:cs="Arial"/>
          <w:sz w:val="18"/>
          <w:szCs w:val="18"/>
          <w:lang w:bidi="ar-SA"/>
        </w:rPr>
        <w:t>Group</w:t>
      </w:r>
      <w:r w:rsidRPr="00306D97">
        <w:rPr>
          <w:rFonts w:ascii="Trebuchet MS" w:hAnsi="Trebuchet MS" w:cs="Arial"/>
          <w:sz w:val="18"/>
          <w:szCs w:val="18"/>
          <w:lang w:bidi="ar-SA"/>
        </w:rPr>
        <w:t xml:space="preserve"> and </w:t>
      </w:r>
      <w:r w:rsidR="00BA7827" w:rsidRPr="00306D97">
        <w:rPr>
          <w:rFonts w:ascii="Trebuchet MS" w:hAnsi="Trebuchet MS" w:cs="Arial"/>
          <w:sz w:val="18"/>
          <w:szCs w:val="18"/>
          <w:lang w:bidi="ar-SA"/>
        </w:rPr>
        <w:t>its related parties, which</w:t>
      </w:r>
      <w:r w:rsidR="00E215F7" w:rsidRPr="00306D97">
        <w:rPr>
          <w:rFonts w:ascii="Trebuchet MS" w:hAnsi="Trebuchet MS" w:cs="Arial"/>
          <w:sz w:val="18"/>
          <w:szCs w:val="18"/>
          <w:lang w:bidi="ar-SA"/>
        </w:rPr>
        <w:t xml:space="preserve"> may</w:t>
      </w:r>
      <w:r w:rsidRPr="00306D97">
        <w:rPr>
          <w:rFonts w:ascii="Trebuchet MS" w:hAnsi="Trebuchet MS" w:cs="Arial"/>
          <w:sz w:val="18"/>
          <w:szCs w:val="18"/>
          <w:lang w:bidi="ar-SA"/>
        </w:rPr>
        <w:t xml:space="preserve"> be different from the basis used for transactions with unrelated parties.</w:t>
      </w:r>
    </w:p>
    <w:p w14:paraId="17756852" w14:textId="77777777" w:rsidR="00D52384" w:rsidRPr="00306D97" w:rsidRDefault="00D52384" w:rsidP="001C3A3C">
      <w:pPr>
        <w:tabs>
          <w:tab w:val="clear" w:pos="227"/>
          <w:tab w:val="clear" w:pos="454"/>
          <w:tab w:val="left" w:pos="9214"/>
        </w:tabs>
        <w:spacing w:line="360" w:lineRule="auto"/>
        <w:ind w:left="426"/>
        <w:jc w:val="thaiDistribute"/>
        <w:rPr>
          <w:rFonts w:ascii="Trebuchet MS" w:hAnsi="Trebuchet MS" w:cs="Arial"/>
          <w:sz w:val="18"/>
          <w:szCs w:val="18"/>
          <w:lang w:bidi="ar-SA"/>
        </w:rPr>
      </w:pPr>
    </w:p>
    <w:p w14:paraId="7AD309FC" w14:textId="33407FB0" w:rsidR="006C0A61" w:rsidRDefault="00F76FE9" w:rsidP="00C969E6">
      <w:pPr>
        <w:tabs>
          <w:tab w:val="clear" w:pos="227"/>
          <w:tab w:val="clear" w:pos="454"/>
          <w:tab w:val="left" w:pos="9214"/>
        </w:tabs>
        <w:spacing w:line="360" w:lineRule="auto"/>
        <w:ind w:left="360"/>
        <w:jc w:val="thaiDistribute"/>
        <w:rPr>
          <w:rFonts w:ascii="Trebuchet MS" w:hAnsi="Trebuchet MS" w:cs="Arial"/>
          <w:sz w:val="18"/>
          <w:szCs w:val="18"/>
        </w:rPr>
      </w:pPr>
      <w:r w:rsidRPr="00306D97">
        <w:rPr>
          <w:rFonts w:ascii="Trebuchet MS" w:hAnsi="Trebuchet MS" w:cs="Arial"/>
          <w:sz w:val="18"/>
          <w:szCs w:val="18"/>
          <w:lang w:bidi="ar-SA"/>
        </w:rPr>
        <w:t>Significant transactions with</w:t>
      </w:r>
      <w:r w:rsidR="0001202B" w:rsidRPr="00306D97">
        <w:rPr>
          <w:rFonts w:ascii="Trebuchet MS" w:hAnsi="Trebuchet MS" w:cs="Arial"/>
          <w:sz w:val="18"/>
          <w:szCs w:val="18"/>
          <w:lang w:bidi="ar-SA"/>
        </w:rPr>
        <w:t xml:space="preserve"> </w:t>
      </w:r>
      <w:r w:rsidRPr="00306D97">
        <w:rPr>
          <w:rFonts w:ascii="Trebuchet MS" w:hAnsi="Trebuchet MS" w:cs="Arial"/>
          <w:sz w:val="18"/>
          <w:szCs w:val="18"/>
          <w:lang w:bidi="ar-SA"/>
        </w:rPr>
        <w:t xml:space="preserve">related parties </w:t>
      </w:r>
      <w:r w:rsidR="00C81ACB" w:rsidRPr="00306D97">
        <w:rPr>
          <w:rFonts w:ascii="Trebuchet MS" w:hAnsi="Trebuchet MS" w:cs="Arial"/>
          <w:sz w:val="18"/>
          <w:szCs w:val="18"/>
          <w:lang w:bidi="ar-SA"/>
        </w:rPr>
        <w:t xml:space="preserve">for the three-month </w:t>
      </w:r>
      <w:r w:rsidR="005430B7">
        <w:rPr>
          <w:rFonts w:ascii="Trebuchet MS" w:hAnsi="Trebuchet MS" w:cs="Arial"/>
          <w:sz w:val="18"/>
          <w:szCs w:val="18"/>
          <w:lang w:bidi="ar-SA"/>
        </w:rPr>
        <w:t xml:space="preserve">and six-month </w:t>
      </w:r>
      <w:r w:rsidR="00C81ACB" w:rsidRPr="00306D97">
        <w:rPr>
          <w:rFonts w:ascii="Trebuchet MS" w:hAnsi="Trebuchet MS" w:cs="Arial"/>
          <w:sz w:val="18"/>
          <w:szCs w:val="18"/>
          <w:lang w:bidi="ar-SA"/>
        </w:rPr>
        <w:t xml:space="preserve">periods </w:t>
      </w:r>
      <w:proofErr w:type="gramStart"/>
      <w:r w:rsidR="00C81ACB" w:rsidRPr="00306D97">
        <w:rPr>
          <w:rFonts w:ascii="Trebuchet MS" w:hAnsi="Trebuchet MS" w:cs="Arial"/>
          <w:sz w:val="18"/>
          <w:szCs w:val="18"/>
          <w:lang w:bidi="ar-SA"/>
        </w:rPr>
        <w:t>ended</w:t>
      </w:r>
      <w:proofErr w:type="gramEnd"/>
      <w:r w:rsidR="00C81ACB" w:rsidRPr="00306D97">
        <w:rPr>
          <w:rFonts w:ascii="Trebuchet MS" w:hAnsi="Trebuchet MS" w:cs="Arial"/>
          <w:sz w:val="18"/>
          <w:szCs w:val="18"/>
          <w:lang w:bidi="ar-SA"/>
        </w:rPr>
        <w:t xml:space="preserve"> </w:t>
      </w:r>
      <w:r w:rsidR="005430B7" w:rsidRPr="00FA3B45">
        <w:rPr>
          <w:rFonts w:ascii="Trebuchet MS" w:hAnsi="Trebuchet MS" w:cstheme="minorBidi"/>
          <w:sz w:val="18"/>
          <w:szCs w:val="18"/>
        </w:rPr>
        <w:t>30 June</w:t>
      </w:r>
      <w:r w:rsidR="0047626D" w:rsidRPr="00306D97">
        <w:rPr>
          <w:rFonts w:ascii="Trebuchet MS" w:hAnsi="Trebuchet MS" w:cs="Arial"/>
          <w:sz w:val="18"/>
          <w:szCs w:val="18"/>
          <w:lang w:bidi="ar-SA"/>
        </w:rPr>
        <w:t xml:space="preserve"> </w:t>
      </w:r>
      <w:r w:rsidR="0047626D" w:rsidRPr="00306D97">
        <w:rPr>
          <w:rFonts w:ascii="Trebuchet MS" w:hAnsi="Trebuchet MS" w:cs="Arial"/>
          <w:spacing w:val="-4"/>
          <w:sz w:val="18"/>
          <w:szCs w:val="18"/>
        </w:rPr>
        <w:t>202</w:t>
      </w:r>
      <w:r w:rsidR="0047626D">
        <w:rPr>
          <w:rFonts w:ascii="Trebuchet MS" w:hAnsi="Trebuchet MS" w:cs="Arial"/>
          <w:spacing w:val="-4"/>
          <w:sz w:val="18"/>
          <w:szCs w:val="18"/>
        </w:rPr>
        <w:t>6</w:t>
      </w:r>
      <w:r w:rsidRPr="00306D97">
        <w:rPr>
          <w:rFonts w:ascii="Trebuchet MS" w:hAnsi="Trebuchet MS" w:cs="Arial"/>
          <w:sz w:val="18"/>
          <w:szCs w:val="18"/>
          <w:lang w:bidi="ar-SA"/>
        </w:rPr>
        <w:t xml:space="preserve"> and</w:t>
      </w:r>
      <w:r w:rsidR="00BA7827" w:rsidRPr="00306D97">
        <w:rPr>
          <w:rFonts w:ascii="Trebuchet MS" w:hAnsi="Trebuchet MS" w:cs="Arial"/>
          <w:sz w:val="18"/>
          <w:szCs w:val="18"/>
          <w:lang w:bidi="ar-SA"/>
        </w:rPr>
        <w:t xml:space="preserve"> </w:t>
      </w:r>
      <w:r w:rsidRPr="00306D97">
        <w:rPr>
          <w:rFonts w:ascii="Trebuchet MS" w:hAnsi="Trebuchet MS" w:cs="Arial"/>
          <w:sz w:val="18"/>
          <w:szCs w:val="18"/>
          <w:lang w:bidi="ar-SA"/>
        </w:rPr>
        <w:t>20</w:t>
      </w:r>
      <w:r w:rsidR="00FD708B" w:rsidRPr="00306D97">
        <w:rPr>
          <w:rFonts w:ascii="Trebuchet MS" w:hAnsi="Trebuchet MS" w:cs="Arial"/>
          <w:sz w:val="18"/>
          <w:szCs w:val="18"/>
          <w:lang w:bidi="ar-SA"/>
        </w:rPr>
        <w:t>2</w:t>
      </w:r>
      <w:r w:rsidR="003A180E">
        <w:rPr>
          <w:rFonts w:ascii="Trebuchet MS" w:hAnsi="Trebuchet MS" w:cs="Arial"/>
          <w:sz w:val="18"/>
          <w:szCs w:val="18"/>
          <w:lang w:bidi="ar-SA"/>
        </w:rPr>
        <w:t>5</w:t>
      </w:r>
      <w:r w:rsidR="00C969E6" w:rsidRPr="00306D97">
        <w:rPr>
          <w:rFonts w:ascii="Trebuchet MS" w:hAnsi="Trebuchet MS" w:cs="Arial"/>
          <w:sz w:val="18"/>
          <w:szCs w:val="18"/>
          <w:lang w:bidi="ar-SA"/>
        </w:rPr>
        <w:t xml:space="preserve"> </w:t>
      </w:r>
      <w:r w:rsidRPr="00306D97">
        <w:rPr>
          <w:rFonts w:ascii="Trebuchet MS" w:hAnsi="Trebuchet MS" w:cs="Arial"/>
          <w:sz w:val="18"/>
          <w:szCs w:val="18"/>
          <w:lang w:bidi="ar-SA"/>
        </w:rPr>
        <w:t>are</w:t>
      </w:r>
      <w:r w:rsidR="00FD708B" w:rsidRPr="00306D97">
        <w:rPr>
          <w:rFonts w:ascii="Trebuchet MS" w:hAnsi="Trebuchet MS" w:cs="Arial"/>
          <w:sz w:val="18"/>
          <w:szCs w:val="18"/>
          <w:lang w:bidi="ar-SA"/>
        </w:rPr>
        <w:t xml:space="preserve"> </w:t>
      </w:r>
      <w:r w:rsidRPr="00306D97">
        <w:rPr>
          <w:rFonts w:ascii="Trebuchet MS" w:hAnsi="Trebuchet MS" w:cs="Arial"/>
          <w:sz w:val="18"/>
          <w:szCs w:val="18"/>
          <w:lang w:bidi="ar-SA"/>
        </w:rPr>
        <w:t xml:space="preserve">as </w:t>
      </w:r>
      <w:r w:rsidR="009A1BC4" w:rsidRPr="00306D97">
        <w:rPr>
          <w:rFonts w:ascii="Trebuchet MS" w:hAnsi="Trebuchet MS" w:cs="Arial"/>
          <w:sz w:val="18"/>
          <w:szCs w:val="18"/>
          <w:lang w:bidi="ar-SA"/>
        </w:rPr>
        <w:t>follows</w:t>
      </w:r>
      <w:r w:rsidR="009A1BC4" w:rsidRPr="00306D97">
        <w:rPr>
          <w:rFonts w:ascii="Trebuchet MS" w:hAnsi="Trebuchet MS" w:cs="Arial"/>
          <w:sz w:val="18"/>
          <w:szCs w:val="18"/>
        </w:rPr>
        <w:t>:</w:t>
      </w:r>
    </w:p>
    <w:p w14:paraId="53B74281" w14:textId="77777777" w:rsidR="00A85313" w:rsidRDefault="00A85313" w:rsidP="00C969E6">
      <w:pPr>
        <w:tabs>
          <w:tab w:val="clear" w:pos="227"/>
          <w:tab w:val="clear" w:pos="454"/>
          <w:tab w:val="left" w:pos="9214"/>
        </w:tabs>
        <w:spacing w:line="360" w:lineRule="auto"/>
        <w:ind w:left="360"/>
        <w:jc w:val="thaiDistribute"/>
        <w:rPr>
          <w:rFonts w:ascii="Trebuchet MS" w:hAnsi="Trebuchet MS" w:cs="Arial"/>
          <w:sz w:val="18"/>
          <w:szCs w:val="18"/>
        </w:rPr>
      </w:pPr>
    </w:p>
    <w:tbl>
      <w:tblPr>
        <w:tblW w:w="9249" w:type="dxa"/>
        <w:tblInd w:w="270" w:type="dxa"/>
        <w:tblLayout w:type="fixed"/>
        <w:tblLook w:val="04A0" w:firstRow="1" w:lastRow="0" w:firstColumn="1" w:lastColumn="0" w:noHBand="0" w:noVBand="1"/>
      </w:tblPr>
      <w:tblGrid>
        <w:gridCol w:w="2284"/>
        <w:gridCol w:w="2280"/>
        <w:gridCol w:w="1187"/>
        <w:gridCol w:w="1161"/>
        <w:gridCol w:w="1166"/>
        <w:gridCol w:w="1160"/>
        <w:gridCol w:w="11"/>
      </w:tblGrid>
      <w:tr w:rsidR="00CA3D7D" w:rsidRPr="00FA3B45" w14:paraId="135000DC" w14:textId="77777777" w:rsidTr="003473F3">
        <w:trPr>
          <w:tblHeader/>
        </w:trPr>
        <w:tc>
          <w:tcPr>
            <w:tcW w:w="2284" w:type="dxa"/>
          </w:tcPr>
          <w:p w14:paraId="061030B5" w14:textId="0C2DC52D" w:rsidR="00CA3D7D" w:rsidRPr="00FA3B45" w:rsidRDefault="00CA3D7D"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sz w:val="18"/>
                <w:szCs w:val="18"/>
                <w:lang w:val="en-GB"/>
              </w:rPr>
            </w:pPr>
            <w:r w:rsidRPr="00FA3B45">
              <w:rPr>
                <w:rFonts w:ascii="Trebuchet MS" w:hAnsi="Trebuchet MS" w:cs="Arial"/>
                <w:sz w:val="18"/>
                <w:szCs w:val="18"/>
              </w:rPr>
              <w:t>(</w:t>
            </w:r>
            <w:proofErr w:type="gramStart"/>
            <w:r w:rsidRPr="00FA3B45">
              <w:rPr>
                <w:rFonts w:ascii="Trebuchet MS" w:hAnsi="Trebuchet MS" w:cs="Arial"/>
                <w:sz w:val="18"/>
                <w:szCs w:val="18"/>
              </w:rPr>
              <w:t>Unit :</w:t>
            </w:r>
            <w:proofErr w:type="gramEnd"/>
            <w:r w:rsidRPr="00FA3B45">
              <w:rPr>
                <w:rFonts w:ascii="Trebuchet MS" w:hAnsi="Trebuchet MS" w:cs="Arial"/>
                <w:sz w:val="18"/>
                <w:szCs w:val="18"/>
              </w:rPr>
              <w:t xml:space="preserve"> Thousand Baht)</w:t>
            </w:r>
          </w:p>
        </w:tc>
        <w:tc>
          <w:tcPr>
            <w:tcW w:w="2280" w:type="dxa"/>
          </w:tcPr>
          <w:p w14:paraId="3629306C" w14:textId="77777777" w:rsidR="00CA3D7D" w:rsidRPr="00FA3B45" w:rsidRDefault="00CA3D7D"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sz w:val="18"/>
                <w:szCs w:val="18"/>
                <w:lang w:val="en-GB"/>
              </w:rPr>
            </w:pPr>
          </w:p>
        </w:tc>
        <w:tc>
          <w:tcPr>
            <w:tcW w:w="2348" w:type="dxa"/>
            <w:gridSpan w:val="2"/>
          </w:tcPr>
          <w:p w14:paraId="6E7F220F" w14:textId="77777777" w:rsidR="00CA3D7D" w:rsidRPr="00FA3B45" w:rsidRDefault="00CA3D7D"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theme="minorBidi"/>
                <w:sz w:val="18"/>
                <w:szCs w:val="18"/>
                <w:lang w:val="en-GB"/>
              </w:rPr>
            </w:pPr>
            <w:r w:rsidRPr="00FA3B45">
              <w:rPr>
                <w:rFonts w:ascii="Trebuchet MS" w:hAnsi="Trebuchet MS" w:cs="Arial"/>
                <w:sz w:val="18"/>
                <w:szCs w:val="18"/>
                <w:lang w:val="en-GB"/>
              </w:rPr>
              <w:t xml:space="preserve">Consolidated </w:t>
            </w:r>
          </w:p>
          <w:p w14:paraId="65338090" w14:textId="1E4A8679" w:rsidR="00CA3D7D" w:rsidRPr="00FA3B45" w:rsidRDefault="00CA3D7D"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rPr>
            </w:pPr>
            <w:r w:rsidRPr="00FA3B45">
              <w:rPr>
                <w:rFonts w:ascii="Trebuchet MS" w:hAnsi="Trebuchet MS" w:cs="Arial"/>
                <w:sz w:val="18"/>
                <w:szCs w:val="18"/>
                <w:lang w:val="en-GB"/>
              </w:rPr>
              <w:t>financial information</w:t>
            </w:r>
          </w:p>
        </w:tc>
        <w:tc>
          <w:tcPr>
            <w:tcW w:w="2337" w:type="dxa"/>
            <w:gridSpan w:val="3"/>
          </w:tcPr>
          <w:p w14:paraId="520977DB" w14:textId="77777777" w:rsidR="00CA3D7D" w:rsidRPr="00FA3B45" w:rsidRDefault="00CA3D7D"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theme="minorBidi"/>
                <w:sz w:val="18"/>
                <w:szCs w:val="18"/>
                <w:lang w:val="en-GB"/>
              </w:rPr>
            </w:pPr>
            <w:r w:rsidRPr="00FA3B45">
              <w:rPr>
                <w:rFonts w:ascii="Trebuchet MS" w:hAnsi="Trebuchet MS" w:cs="Arial"/>
                <w:sz w:val="18"/>
                <w:szCs w:val="18"/>
                <w:lang w:val="en-GB"/>
              </w:rPr>
              <w:t xml:space="preserve">Separate </w:t>
            </w:r>
          </w:p>
          <w:p w14:paraId="03D812A5" w14:textId="5047E9D8" w:rsidR="00CA3D7D" w:rsidRPr="00FA3B45" w:rsidRDefault="00CA3D7D"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FA3B45">
              <w:rPr>
                <w:rFonts w:ascii="Trebuchet MS" w:hAnsi="Trebuchet MS" w:cs="Arial"/>
                <w:sz w:val="18"/>
                <w:szCs w:val="18"/>
                <w:lang w:val="en-GB"/>
              </w:rPr>
              <w:t>financial information</w:t>
            </w:r>
          </w:p>
        </w:tc>
      </w:tr>
      <w:tr w:rsidR="00CA3D7D" w:rsidRPr="00FA3B45" w14:paraId="7F363A7D" w14:textId="77777777" w:rsidTr="003473F3">
        <w:trPr>
          <w:gridAfter w:val="1"/>
          <w:wAfter w:w="11" w:type="dxa"/>
          <w:tblHeader/>
        </w:trPr>
        <w:tc>
          <w:tcPr>
            <w:tcW w:w="2284" w:type="dxa"/>
          </w:tcPr>
          <w:p w14:paraId="7F3DC53F" w14:textId="77777777" w:rsidR="00CA3D7D" w:rsidRPr="00FA3B45" w:rsidRDefault="00CA3D7D"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sz w:val="18"/>
                <w:szCs w:val="18"/>
                <w:lang w:val="en-GB"/>
              </w:rPr>
            </w:pPr>
          </w:p>
        </w:tc>
        <w:tc>
          <w:tcPr>
            <w:tcW w:w="2280" w:type="dxa"/>
          </w:tcPr>
          <w:p w14:paraId="7FC4ED1B" w14:textId="77777777" w:rsidR="00CA3D7D" w:rsidRPr="00FA3B45" w:rsidRDefault="00CA3D7D"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Arial"/>
                <w:sz w:val="18"/>
                <w:szCs w:val="18"/>
                <w:cs/>
                <w:lang w:val="en-GB"/>
              </w:rPr>
            </w:pPr>
          </w:p>
        </w:tc>
        <w:tc>
          <w:tcPr>
            <w:tcW w:w="4674" w:type="dxa"/>
            <w:gridSpan w:val="4"/>
          </w:tcPr>
          <w:p w14:paraId="40C92250" w14:textId="5B425D03" w:rsidR="00CA3D7D" w:rsidRPr="00FA3B45" w:rsidRDefault="00CA3D7D"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FA3B45">
              <w:rPr>
                <w:rFonts w:ascii="Trebuchet MS" w:hAnsi="Trebuchet MS" w:cs="Arial"/>
                <w:sz w:val="18"/>
                <w:szCs w:val="18"/>
                <w:lang w:val="en-GB"/>
              </w:rPr>
              <w:t xml:space="preserve">For the three-month periods ended </w:t>
            </w:r>
            <w:r w:rsidR="00FA3B45" w:rsidRPr="00FA3B45">
              <w:rPr>
                <w:rFonts w:ascii="Trebuchet MS" w:hAnsi="Trebuchet MS" w:cstheme="minorBidi"/>
                <w:sz w:val="18"/>
                <w:szCs w:val="18"/>
              </w:rPr>
              <w:t>30 June</w:t>
            </w:r>
          </w:p>
        </w:tc>
      </w:tr>
      <w:tr w:rsidR="003A180E" w:rsidRPr="00FA3B45" w14:paraId="7BE2DF36" w14:textId="77777777" w:rsidTr="003473F3">
        <w:trPr>
          <w:tblHeader/>
        </w:trPr>
        <w:tc>
          <w:tcPr>
            <w:tcW w:w="2284" w:type="dxa"/>
          </w:tcPr>
          <w:p w14:paraId="5E6ECF09" w14:textId="77777777" w:rsidR="003A180E" w:rsidRPr="00FA3B45" w:rsidRDefault="003A180E" w:rsidP="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sz w:val="18"/>
                <w:szCs w:val="18"/>
                <w:lang w:val="en-GB"/>
              </w:rPr>
            </w:pPr>
          </w:p>
        </w:tc>
        <w:tc>
          <w:tcPr>
            <w:tcW w:w="2280" w:type="dxa"/>
          </w:tcPr>
          <w:p w14:paraId="5C096F66" w14:textId="77777777" w:rsidR="003A180E" w:rsidRPr="00FA3B45" w:rsidRDefault="003A180E"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Arial"/>
                <w:sz w:val="18"/>
                <w:szCs w:val="18"/>
                <w:lang w:val="en-GB"/>
              </w:rPr>
            </w:pPr>
            <w:r w:rsidRPr="00FA3B45">
              <w:rPr>
                <w:rFonts w:ascii="Trebuchet MS" w:hAnsi="Trebuchet MS" w:cs="Arial"/>
                <w:sz w:val="18"/>
                <w:szCs w:val="18"/>
              </w:rPr>
              <w:t>Pricing policy</w:t>
            </w:r>
          </w:p>
        </w:tc>
        <w:tc>
          <w:tcPr>
            <w:tcW w:w="1187" w:type="dxa"/>
          </w:tcPr>
          <w:p w14:paraId="710381CE" w14:textId="39ADAD87" w:rsidR="003A180E" w:rsidRPr="00FA3B45" w:rsidRDefault="003A180E"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FA3B45">
              <w:rPr>
                <w:rFonts w:ascii="Trebuchet MS" w:hAnsi="Trebuchet MS" w:cs="Arial"/>
                <w:sz w:val="18"/>
                <w:szCs w:val="18"/>
              </w:rPr>
              <w:t>2026</w:t>
            </w:r>
          </w:p>
        </w:tc>
        <w:tc>
          <w:tcPr>
            <w:tcW w:w="1161" w:type="dxa"/>
          </w:tcPr>
          <w:p w14:paraId="2E97AF4D" w14:textId="71106D80" w:rsidR="003A180E" w:rsidRPr="00FA3B45" w:rsidRDefault="003A180E"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FA3B45">
              <w:rPr>
                <w:rFonts w:ascii="Trebuchet MS" w:hAnsi="Trebuchet MS" w:cs="Arial"/>
                <w:sz w:val="18"/>
                <w:szCs w:val="18"/>
              </w:rPr>
              <w:t>2025</w:t>
            </w:r>
          </w:p>
        </w:tc>
        <w:tc>
          <w:tcPr>
            <w:tcW w:w="1166" w:type="dxa"/>
          </w:tcPr>
          <w:p w14:paraId="0C2CF35E" w14:textId="73257780" w:rsidR="003A180E" w:rsidRPr="00FA3B45" w:rsidRDefault="003A180E"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FA3B45">
              <w:rPr>
                <w:rFonts w:ascii="Trebuchet MS" w:hAnsi="Trebuchet MS" w:cs="Arial"/>
                <w:sz w:val="18"/>
                <w:szCs w:val="18"/>
              </w:rPr>
              <w:t>2026</w:t>
            </w:r>
          </w:p>
        </w:tc>
        <w:tc>
          <w:tcPr>
            <w:tcW w:w="1171" w:type="dxa"/>
            <w:gridSpan w:val="2"/>
          </w:tcPr>
          <w:p w14:paraId="3381212F" w14:textId="164857B2" w:rsidR="003A180E" w:rsidRPr="00FA3B45" w:rsidRDefault="003A180E" w:rsidP="000A2E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lang w:val="en-GB"/>
              </w:rPr>
            </w:pPr>
            <w:r w:rsidRPr="00FA3B45">
              <w:rPr>
                <w:rFonts w:ascii="Trebuchet MS" w:hAnsi="Trebuchet MS" w:cs="Arial"/>
                <w:sz w:val="18"/>
                <w:szCs w:val="18"/>
              </w:rPr>
              <w:t>2025</w:t>
            </w:r>
          </w:p>
        </w:tc>
      </w:tr>
      <w:tr w:rsidR="003473F3" w:rsidRPr="00FA3B45" w14:paraId="04DDF9EB" w14:textId="77777777" w:rsidTr="003473F3">
        <w:trPr>
          <w:trHeight w:val="74"/>
        </w:trPr>
        <w:tc>
          <w:tcPr>
            <w:tcW w:w="2284" w:type="dxa"/>
          </w:tcPr>
          <w:p w14:paraId="4C718BBF" w14:textId="158E452D" w:rsidR="009575B6" w:rsidRPr="00FA3B45" w:rsidRDefault="009575B6" w:rsidP="000A2E7B">
            <w:pPr>
              <w:pStyle w:val="a7"/>
              <w:tabs>
                <w:tab w:val="clear" w:pos="1080"/>
              </w:tabs>
              <w:spacing w:line="360" w:lineRule="exact"/>
              <w:ind w:right="-374"/>
              <w:rPr>
                <w:rFonts w:ascii="Trebuchet MS" w:hAnsi="Trebuchet MS" w:cs="Arial"/>
                <w:sz w:val="18"/>
                <w:szCs w:val="18"/>
                <w:u w:val="single"/>
                <w:lang w:val="en-GB"/>
              </w:rPr>
            </w:pPr>
          </w:p>
        </w:tc>
        <w:tc>
          <w:tcPr>
            <w:tcW w:w="2280" w:type="dxa"/>
          </w:tcPr>
          <w:p w14:paraId="3B0B0E7B" w14:textId="77777777" w:rsidR="009575B6" w:rsidRPr="00FA3B45" w:rsidRDefault="009575B6" w:rsidP="000A2E7B">
            <w:pPr>
              <w:pStyle w:val="a7"/>
              <w:tabs>
                <w:tab w:val="clear" w:pos="1080"/>
              </w:tabs>
              <w:spacing w:line="360" w:lineRule="exact"/>
              <w:ind w:left="366" w:right="-374" w:hanging="150"/>
              <w:jc w:val="center"/>
              <w:rPr>
                <w:rFonts w:ascii="Trebuchet MS" w:hAnsi="Trebuchet MS" w:cs="Arial"/>
                <w:sz w:val="18"/>
                <w:szCs w:val="18"/>
                <w:lang w:val="en-GB"/>
              </w:rPr>
            </w:pPr>
          </w:p>
        </w:tc>
        <w:tc>
          <w:tcPr>
            <w:tcW w:w="1187" w:type="dxa"/>
          </w:tcPr>
          <w:p w14:paraId="32375455" w14:textId="77777777" w:rsidR="009575B6" w:rsidRPr="00FA3B45" w:rsidRDefault="009575B6" w:rsidP="000A2E7B">
            <w:pPr>
              <w:pStyle w:val="a7"/>
              <w:tabs>
                <w:tab w:val="clear" w:pos="1080"/>
              </w:tabs>
              <w:spacing w:line="360" w:lineRule="exact"/>
              <w:ind w:left="366" w:right="-374" w:hanging="150"/>
              <w:rPr>
                <w:rFonts w:ascii="Trebuchet MS" w:hAnsi="Trebuchet MS" w:cs="Arial"/>
                <w:sz w:val="18"/>
                <w:szCs w:val="18"/>
                <w:lang w:val="en-GB"/>
              </w:rPr>
            </w:pPr>
          </w:p>
        </w:tc>
        <w:tc>
          <w:tcPr>
            <w:tcW w:w="1161" w:type="dxa"/>
          </w:tcPr>
          <w:p w14:paraId="0FAB1DF1" w14:textId="77777777" w:rsidR="009575B6" w:rsidRPr="00FA3B45" w:rsidRDefault="009575B6" w:rsidP="000A2E7B">
            <w:pPr>
              <w:pStyle w:val="a7"/>
              <w:tabs>
                <w:tab w:val="clear" w:pos="1080"/>
              </w:tabs>
              <w:spacing w:line="360" w:lineRule="exact"/>
              <w:ind w:left="366" w:right="-374" w:hanging="150"/>
              <w:rPr>
                <w:rFonts w:ascii="Trebuchet MS" w:hAnsi="Trebuchet MS" w:cs="Arial"/>
                <w:sz w:val="18"/>
                <w:szCs w:val="18"/>
                <w:lang w:val="en-GB"/>
              </w:rPr>
            </w:pPr>
          </w:p>
        </w:tc>
        <w:tc>
          <w:tcPr>
            <w:tcW w:w="1166" w:type="dxa"/>
          </w:tcPr>
          <w:p w14:paraId="32A870F5" w14:textId="77777777" w:rsidR="009575B6" w:rsidRPr="00FA3B45" w:rsidRDefault="009575B6" w:rsidP="000A2E7B">
            <w:pPr>
              <w:pStyle w:val="a7"/>
              <w:tabs>
                <w:tab w:val="clear" w:pos="1080"/>
              </w:tabs>
              <w:spacing w:line="360" w:lineRule="exact"/>
              <w:ind w:left="366" w:right="-374" w:hanging="150"/>
              <w:rPr>
                <w:rFonts w:ascii="Trebuchet MS" w:hAnsi="Trebuchet MS" w:cs="Arial"/>
                <w:sz w:val="18"/>
                <w:szCs w:val="18"/>
                <w:lang w:val="en-GB"/>
              </w:rPr>
            </w:pPr>
          </w:p>
        </w:tc>
        <w:tc>
          <w:tcPr>
            <w:tcW w:w="1171" w:type="dxa"/>
            <w:gridSpan w:val="2"/>
          </w:tcPr>
          <w:p w14:paraId="030228A5" w14:textId="77777777" w:rsidR="009575B6" w:rsidRPr="00FA3B45" w:rsidRDefault="009575B6" w:rsidP="000A2E7B">
            <w:pPr>
              <w:pStyle w:val="a7"/>
              <w:tabs>
                <w:tab w:val="clear" w:pos="1080"/>
              </w:tabs>
              <w:spacing w:line="360" w:lineRule="exact"/>
              <w:ind w:left="366" w:right="-374" w:hanging="150"/>
              <w:rPr>
                <w:rFonts w:ascii="Trebuchet MS" w:hAnsi="Trebuchet MS" w:cs="Arial"/>
                <w:sz w:val="18"/>
                <w:szCs w:val="18"/>
                <w:lang w:val="en-GB"/>
              </w:rPr>
            </w:pPr>
          </w:p>
        </w:tc>
      </w:tr>
      <w:tr w:rsidR="003473F3" w:rsidRPr="00FA3B45" w14:paraId="5857BBA6" w14:textId="77777777" w:rsidTr="003473F3">
        <w:tc>
          <w:tcPr>
            <w:tcW w:w="2284" w:type="dxa"/>
          </w:tcPr>
          <w:p w14:paraId="2FCE580C" w14:textId="77777777" w:rsidR="00CA3D7D" w:rsidRPr="00FA3B45" w:rsidRDefault="00CA3D7D" w:rsidP="000A2E7B">
            <w:pPr>
              <w:pStyle w:val="a7"/>
              <w:tabs>
                <w:tab w:val="clear" w:pos="1080"/>
              </w:tabs>
              <w:spacing w:line="360" w:lineRule="exact"/>
              <w:ind w:right="-374"/>
              <w:rPr>
                <w:rFonts w:ascii="Trebuchet MS" w:hAnsi="Trebuchet MS" w:cs="Arial"/>
                <w:sz w:val="18"/>
                <w:szCs w:val="18"/>
                <w:u w:val="single"/>
                <w:lang w:val="en-GB"/>
              </w:rPr>
            </w:pPr>
            <w:r w:rsidRPr="00FA3B45">
              <w:rPr>
                <w:rFonts w:ascii="Trebuchet MS" w:hAnsi="Trebuchet MS" w:cs="Arial"/>
                <w:sz w:val="18"/>
                <w:szCs w:val="18"/>
                <w:u w:val="single"/>
                <w:lang w:val="en-GB"/>
              </w:rPr>
              <w:t>Revenues from sales</w:t>
            </w:r>
          </w:p>
        </w:tc>
        <w:tc>
          <w:tcPr>
            <w:tcW w:w="2280" w:type="dxa"/>
          </w:tcPr>
          <w:p w14:paraId="1A1496B5" w14:textId="77777777" w:rsidR="00CA3D7D" w:rsidRPr="00FA3B45" w:rsidRDefault="00CA3D7D" w:rsidP="000A2E7B">
            <w:pPr>
              <w:pStyle w:val="a7"/>
              <w:tabs>
                <w:tab w:val="clear" w:pos="1080"/>
              </w:tabs>
              <w:spacing w:line="360" w:lineRule="exact"/>
              <w:ind w:left="366" w:right="-374" w:hanging="150"/>
              <w:jc w:val="center"/>
              <w:rPr>
                <w:rFonts w:ascii="Trebuchet MS" w:hAnsi="Trebuchet MS" w:cs="Arial"/>
                <w:sz w:val="18"/>
                <w:szCs w:val="18"/>
                <w:lang w:val="en-GB"/>
              </w:rPr>
            </w:pPr>
          </w:p>
        </w:tc>
        <w:tc>
          <w:tcPr>
            <w:tcW w:w="1187" w:type="dxa"/>
          </w:tcPr>
          <w:p w14:paraId="22E66922" w14:textId="77777777" w:rsidR="00CA3D7D" w:rsidRPr="00FA3B45" w:rsidRDefault="00CA3D7D" w:rsidP="000A2E7B">
            <w:pPr>
              <w:pStyle w:val="a7"/>
              <w:tabs>
                <w:tab w:val="clear" w:pos="1080"/>
              </w:tabs>
              <w:spacing w:line="360" w:lineRule="exact"/>
              <w:ind w:left="366" w:right="-374" w:hanging="150"/>
              <w:rPr>
                <w:rFonts w:ascii="Trebuchet MS" w:hAnsi="Trebuchet MS" w:cs="Arial"/>
                <w:sz w:val="18"/>
                <w:szCs w:val="18"/>
                <w:lang w:val="en-GB"/>
              </w:rPr>
            </w:pPr>
          </w:p>
        </w:tc>
        <w:tc>
          <w:tcPr>
            <w:tcW w:w="1161" w:type="dxa"/>
          </w:tcPr>
          <w:p w14:paraId="7C5C0CD9" w14:textId="77777777" w:rsidR="00CA3D7D" w:rsidRPr="00FA3B45" w:rsidRDefault="00CA3D7D" w:rsidP="000A2E7B">
            <w:pPr>
              <w:pStyle w:val="a7"/>
              <w:tabs>
                <w:tab w:val="clear" w:pos="1080"/>
              </w:tabs>
              <w:spacing w:line="360" w:lineRule="exact"/>
              <w:ind w:left="366" w:right="-374" w:hanging="150"/>
              <w:rPr>
                <w:rFonts w:ascii="Trebuchet MS" w:hAnsi="Trebuchet MS" w:cs="Arial"/>
                <w:sz w:val="18"/>
                <w:szCs w:val="18"/>
                <w:lang w:val="en-GB"/>
              </w:rPr>
            </w:pPr>
          </w:p>
        </w:tc>
        <w:tc>
          <w:tcPr>
            <w:tcW w:w="1166" w:type="dxa"/>
          </w:tcPr>
          <w:p w14:paraId="7265D651" w14:textId="77777777" w:rsidR="00CA3D7D" w:rsidRPr="00FA3B45" w:rsidRDefault="00CA3D7D" w:rsidP="000A2E7B">
            <w:pPr>
              <w:pStyle w:val="a7"/>
              <w:tabs>
                <w:tab w:val="clear" w:pos="1080"/>
              </w:tabs>
              <w:spacing w:line="360" w:lineRule="exact"/>
              <w:ind w:left="366" w:right="-374" w:hanging="150"/>
              <w:rPr>
                <w:rFonts w:ascii="Trebuchet MS" w:hAnsi="Trebuchet MS" w:cs="Arial"/>
                <w:sz w:val="18"/>
                <w:szCs w:val="18"/>
                <w:lang w:val="en-GB"/>
              </w:rPr>
            </w:pPr>
          </w:p>
        </w:tc>
        <w:tc>
          <w:tcPr>
            <w:tcW w:w="1171" w:type="dxa"/>
            <w:gridSpan w:val="2"/>
          </w:tcPr>
          <w:p w14:paraId="47DBDA6F" w14:textId="77777777" w:rsidR="00CA3D7D" w:rsidRPr="00FA3B45" w:rsidRDefault="00CA3D7D" w:rsidP="000A2E7B">
            <w:pPr>
              <w:pStyle w:val="a7"/>
              <w:tabs>
                <w:tab w:val="clear" w:pos="1080"/>
              </w:tabs>
              <w:spacing w:line="360" w:lineRule="exact"/>
              <w:ind w:left="366" w:right="-374" w:hanging="150"/>
              <w:rPr>
                <w:rFonts w:ascii="Trebuchet MS" w:hAnsi="Trebuchet MS" w:cs="Arial"/>
                <w:sz w:val="18"/>
                <w:szCs w:val="18"/>
                <w:lang w:val="en-GB"/>
              </w:rPr>
            </w:pPr>
          </w:p>
        </w:tc>
      </w:tr>
      <w:tr w:rsidR="00FA3B45" w:rsidRPr="00FA3B45" w14:paraId="3DEBC2D4" w14:textId="77777777" w:rsidTr="00976C86">
        <w:tc>
          <w:tcPr>
            <w:tcW w:w="2284" w:type="dxa"/>
          </w:tcPr>
          <w:p w14:paraId="38C6BBA7" w14:textId="77777777" w:rsidR="00FA3B45" w:rsidRPr="00FA3B45" w:rsidRDefault="00FA3B45" w:rsidP="00FA3B45">
            <w:pPr>
              <w:tabs>
                <w:tab w:val="clear" w:pos="227"/>
                <w:tab w:val="left" w:pos="217"/>
              </w:tabs>
              <w:spacing w:line="360" w:lineRule="exact"/>
              <w:ind w:right="-108" w:firstLine="218"/>
              <w:rPr>
                <w:rFonts w:ascii="Trebuchet MS" w:hAnsi="Trebuchet MS" w:cs="Arial"/>
                <w:sz w:val="18"/>
                <w:szCs w:val="18"/>
              </w:rPr>
            </w:pPr>
            <w:r w:rsidRPr="00FA3B45">
              <w:rPr>
                <w:rFonts w:ascii="Trebuchet MS" w:hAnsi="Trebuchet MS" w:cs="Arial"/>
                <w:sz w:val="18"/>
                <w:szCs w:val="18"/>
              </w:rPr>
              <w:t>Subsidiary</w:t>
            </w:r>
          </w:p>
        </w:tc>
        <w:tc>
          <w:tcPr>
            <w:tcW w:w="2280" w:type="dxa"/>
          </w:tcPr>
          <w:p w14:paraId="3B19C22C" w14:textId="77777777" w:rsidR="00FA3B45" w:rsidRPr="00FA3B45" w:rsidRDefault="00FA3B45" w:rsidP="00FA3B45">
            <w:pPr>
              <w:spacing w:line="360" w:lineRule="exact"/>
              <w:jc w:val="center"/>
              <w:rPr>
                <w:rFonts w:ascii="Trebuchet MS" w:hAnsi="Trebuchet MS" w:cs="Arial"/>
                <w:sz w:val="18"/>
                <w:szCs w:val="18"/>
              </w:rPr>
            </w:pPr>
            <w:r w:rsidRPr="00FA3B45">
              <w:rPr>
                <w:rFonts w:ascii="Trebuchet MS" w:hAnsi="Trebuchet MS" w:cs="Arial"/>
                <w:sz w:val="18"/>
                <w:szCs w:val="18"/>
              </w:rPr>
              <w:t>Cost plus margin</w:t>
            </w:r>
          </w:p>
        </w:tc>
        <w:tc>
          <w:tcPr>
            <w:tcW w:w="1187" w:type="dxa"/>
          </w:tcPr>
          <w:p w14:paraId="663AD6EB" w14:textId="60509D25" w:rsidR="00FA3B45" w:rsidRPr="00FA3B45" w:rsidRDefault="00397A0B" w:rsidP="00397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rPr>
                <w:rFonts w:ascii="Trebuchet MS" w:hAnsi="Trebuchet MS" w:cs="Arial"/>
                <w:sz w:val="18"/>
                <w:szCs w:val="18"/>
              </w:rPr>
            </w:pPr>
            <w:r>
              <w:rPr>
                <w:rFonts w:ascii="Trebuchet MS" w:hAnsi="Trebuchet MS" w:cs="Arial"/>
                <w:sz w:val="18"/>
                <w:szCs w:val="18"/>
              </w:rPr>
              <w:t>-</w:t>
            </w:r>
          </w:p>
        </w:tc>
        <w:tc>
          <w:tcPr>
            <w:tcW w:w="1161" w:type="dxa"/>
            <w:vAlign w:val="bottom"/>
          </w:tcPr>
          <w:p w14:paraId="7A53D367" w14:textId="76A25993"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both"/>
              <w:rPr>
                <w:rFonts w:ascii="Trebuchet MS" w:hAnsi="Trebuchet MS" w:cs="Arial"/>
                <w:sz w:val="18"/>
                <w:szCs w:val="18"/>
              </w:rPr>
            </w:pPr>
            <w:r w:rsidRPr="00FA3B45">
              <w:rPr>
                <w:rFonts w:ascii="Trebuchet MS" w:hAnsi="Trebuchet MS" w:cs="Cordia New"/>
                <w:sz w:val="18"/>
                <w:szCs w:val="18"/>
                <w:lang w:val="en-GB"/>
              </w:rPr>
              <w:t>-</w:t>
            </w:r>
          </w:p>
        </w:tc>
        <w:tc>
          <w:tcPr>
            <w:tcW w:w="1166" w:type="dxa"/>
          </w:tcPr>
          <w:p w14:paraId="7CE2150B" w14:textId="3F829987" w:rsidR="00FA3B45" w:rsidRPr="00FA3B45" w:rsidRDefault="00397A0B"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rPr>
            </w:pPr>
            <w:r>
              <w:rPr>
                <w:rFonts w:ascii="Trebuchet MS" w:hAnsi="Trebuchet MS" w:cs="Arial"/>
                <w:sz w:val="18"/>
                <w:szCs w:val="18"/>
              </w:rPr>
              <w:t>931</w:t>
            </w:r>
          </w:p>
        </w:tc>
        <w:tc>
          <w:tcPr>
            <w:tcW w:w="1171" w:type="dxa"/>
            <w:gridSpan w:val="2"/>
          </w:tcPr>
          <w:p w14:paraId="084E464E" w14:textId="1CFD6632" w:rsidR="00FA3B45" w:rsidRPr="00FA3B45" w:rsidRDefault="004E18DB"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0" w:hanging="18"/>
              <w:jc w:val="right"/>
              <w:rPr>
                <w:rFonts w:ascii="Trebuchet MS" w:hAnsi="Trebuchet MS" w:cs="Arial"/>
                <w:sz w:val="18"/>
                <w:szCs w:val="18"/>
                <w:lang w:val="en-GB"/>
              </w:rPr>
            </w:pPr>
            <w:r>
              <w:rPr>
                <w:rFonts w:ascii="Trebuchet MS" w:hAnsi="Trebuchet MS" w:cs="Cordia New"/>
                <w:sz w:val="18"/>
                <w:szCs w:val="18"/>
              </w:rPr>
              <w:t>6</w:t>
            </w:r>
            <w:r w:rsidR="00FA3B45" w:rsidRPr="00FA3B45">
              <w:rPr>
                <w:rFonts w:ascii="Trebuchet MS" w:hAnsi="Trebuchet MS" w:cs="Cordia New"/>
                <w:sz w:val="18"/>
                <w:szCs w:val="18"/>
              </w:rPr>
              <w:t>7</w:t>
            </w:r>
            <w:r>
              <w:rPr>
                <w:rFonts w:ascii="Trebuchet MS" w:hAnsi="Trebuchet MS" w:cs="Cordia New"/>
                <w:sz w:val="18"/>
                <w:szCs w:val="18"/>
              </w:rPr>
              <w:t>0</w:t>
            </w:r>
          </w:p>
        </w:tc>
      </w:tr>
      <w:tr w:rsidR="00FA3B45" w:rsidRPr="00FA3B45" w14:paraId="2FDDC41F" w14:textId="77777777" w:rsidTr="00976C86">
        <w:trPr>
          <w:trHeight w:val="60"/>
        </w:trPr>
        <w:tc>
          <w:tcPr>
            <w:tcW w:w="2284" w:type="dxa"/>
          </w:tcPr>
          <w:p w14:paraId="189E041A" w14:textId="77777777" w:rsidR="00FA3B45" w:rsidRPr="00FA3B45" w:rsidRDefault="00FA3B45" w:rsidP="00FA3B45">
            <w:pPr>
              <w:spacing w:line="360" w:lineRule="exact"/>
              <w:ind w:right="-108" w:firstLine="218"/>
              <w:rPr>
                <w:rFonts w:ascii="Trebuchet MS" w:hAnsi="Trebuchet MS" w:cs="Arial"/>
                <w:sz w:val="18"/>
                <w:szCs w:val="18"/>
                <w:cs/>
              </w:rPr>
            </w:pPr>
            <w:r w:rsidRPr="00FA3B45">
              <w:rPr>
                <w:rFonts w:ascii="Trebuchet MS" w:hAnsi="Trebuchet MS" w:cs="Arial"/>
                <w:sz w:val="18"/>
                <w:szCs w:val="18"/>
              </w:rPr>
              <w:t>Related company</w:t>
            </w:r>
          </w:p>
        </w:tc>
        <w:tc>
          <w:tcPr>
            <w:tcW w:w="2280" w:type="dxa"/>
          </w:tcPr>
          <w:p w14:paraId="01101F0F" w14:textId="77777777" w:rsidR="00FA3B45" w:rsidRPr="00FA3B45" w:rsidRDefault="00FA3B45" w:rsidP="00FA3B45">
            <w:pPr>
              <w:spacing w:line="360" w:lineRule="exact"/>
              <w:jc w:val="center"/>
              <w:rPr>
                <w:rFonts w:ascii="Trebuchet MS" w:hAnsi="Trebuchet MS" w:cs="Arial"/>
                <w:sz w:val="18"/>
                <w:szCs w:val="18"/>
              </w:rPr>
            </w:pPr>
            <w:r w:rsidRPr="00FA3B45">
              <w:rPr>
                <w:rFonts w:ascii="Trebuchet MS" w:hAnsi="Trebuchet MS" w:cs="Arial"/>
                <w:sz w:val="18"/>
                <w:szCs w:val="18"/>
              </w:rPr>
              <w:t>Cost plus margin</w:t>
            </w:r>
          </w:p>
        </w:tc>
        <w:tc>
          <w:tcPr>
            <w:tcW w:w="1187" w:type="dxa"/>
          </w:tcPr>
          <w:p w14:paraId="62842C1C" w14:textId="2572C0D4" w:rsidR="00FA3B45" w:rsidRPr="00FA3B45" w:rsidRDefault="00397A0B"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r>
              <w:rPr>
                <w:rFonts w:ascii="Trebuchet MS" w:hAnsi="Trebuchet MS" w:cs="Arial"/>
                <w:sz w:val="18"/>
                <w:szCs w:val="18"/>
                <w:lang w:val="en-GB"/>
              </w:rPr>
              <w:t>307</w:t>
            </w:r>
          </w:p>
        </w:tc>
        <w:tc>
          <w:tcPr>
            <w:tcW w:w="1161" w:type="dxa"/>
            <w:vAlign w:val="bottom"/>
          </w:tcPr>
          <w:p w14:paraId="039D07B7" w14:textId="031DC2DE" w:rsidR="00FA3B45" w:rsidRPr="00FA3B45" w:rsidRDefault="00FA3B45"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r w:rsidRPr="00FA3B45">
              <w:rPr>
                <w:rFonts w:ascii="Trebuchet MS" w:hAnsi="Trebuchet MS" w:cs="Cordia New"/>
                <w:sz w:val="18"/>
                <w:szCs w:val="18"/>
                <w:lang w:val="en-GB"/>
              </w:rPr>
              <w:t>32</w:t>
            </w:r>
            <w:r w:rsidR="00686652">
              <w:rPr>
                <w:rFonts w:ascii="Trebuchet MS" w:hAnsi="Trebuchet MS" w:cs="Cordia New"/>
                <w:sz w:val="18"/>
                <w:szCs w:val="18"/>
                <w:lang w:val="en-GB"/>
              </w:rPr>
              <w:t>8</w:t>
            </w:r>
          </w:p>
        </w:tc>
        <w:tc>
          <w:tcPr>
            <w:tcW w:w="1166" w:type="dxa"/>
            <w:vAlign w:val="bottom"/>
          </w:tcPr>
          <w:p w14:paraId="3A3DB8BE" w14:textId="6E2A0388" w:rsidR="00FA3B45" w:rsidRPr="00FA3B45" w:rsidRDefault="00397A0B"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r>
              <w:rPr>
                <w:rFonts w:ascii="Trebuchet MS" w:hAnsi="Trebuchet MS" w:cs="Arial"/>
                <w:sz w:val="18"/>
                <w:szCs w:val="18"/>
                <w:lang w:val="en-GB"/>
              </w:rPr>
              <w:t>307</w:t>
            </w:r>
          </w:p>
        </w:tc>
        <w:tc>
          <w:tcPr>
            <w:tcW w:w="1171" w:type="dxa"/>
            <w:gridSpan w:val="2"/>
            <w:vAlign w:val="bottom"/>
          </w:tcPr>
          <w:p w14:paraId="6CE532E1" w14:textId="142BE11B" w:rsidR="00FA3B45" w:rsidRPr="00FA3B45" w:rsidRDefault="00FA3B45"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0" w:hanging="18"/>
              <w:jc w:val="right"/>
              <w:rPr>
                <w:rFonts w:ascii="Trebuchet MS" w:hAnsi="Trebuchet MS" w:cs="Arial"/>
                <w:sz w:val="18"/>
                <w:szCs w:val="18"/>
                <w:lang w:val="en-GB"/>
              </w:rPr>
            </w:pPr>
            <w:r w:rsidRPr="00FA3B45">
              <w:rPr>
                <w:rFonts w:ascii="Trebuchet MS" w:hAnsi="Trebuchet MS" w:cs="Cordia New"/>
                <w:sz w:val="18"/>
                <w:szCs w:val="18"/>
              </w:rPr>
              <w:t>3</w:t>
            </w:r>
            <w:r w:rsidR="004E18DB">
              <w:rPr>
                <w:rFonts w:ascii="Trebuchet MS" w:hAnsi="Trebuchet MS" w:cs="Cordia New"/>
                <w:sz w:val="18"/>
                <w:szCs w:val="18"/>
              </w:rPr>
              <w:t>28</w:t>
            </w:r>
          </w:p>
        </w:tc>
      </w:tr>
      <w:tr w:rsidR="00FA3B45" w:rsidRPr="00FA3B45" w14:paraId="76A2B195" w14:textId="77777777">
        <w:tc>
          <w:tcPr>
            <w:tcW w:w="2284" w:type="dxa"/>
          </w:tcPr>
          <w:p w14:paraId="69B99FC4" w14:textId="77777777" w:rsidR="00FA3B45" w:rsidRPr="00FA3B45" w:rsidRDefault="00FA3B45" w:rsidP="00FA3B45">
            <w:pPr>
              <w:pStyle w:val="a7"/>
              <w:tabs>
                <w:tab w:val="clear" w:pos="1080"/>
              </w:tabs>
              <w:spacing w:line="360" w:lineRule="exact"/>
              <w:ind w:right="-378"/>
              <w:rPr>
                <w:rFonts w:ascii="Trebuchet MS" w:hAnsi="Trebuchet MS" w:cs="Arial"/>
                <w:sz w:val="18"/>
                <w:szCs w:val="18"/>
                <w:lang w:val="en-GB"/>
              </w:rPr>
            </w:pPr>
            <w:r w:rsidRPr="00FA3B45">
              <w:rPr>
                <w:rFonts w:ascii="Trebuchet MS" w:hAnsi="Trebuchet MS" w:cs="Arial"/>
                <w:sz w:val="18"/>
                <w:szCs w:val="18"/>
                <w:lang w:val="en-GB"/>
              </w:rPr>
              <w:t>Total</w:t>
            </w:r>
          </w:p>
        </w:tc>
        <w:tc>
          <w:tcPr>
            <w:tcW w:w="2280" w:type="dxa"/>
          </w:tcPr>
          <w:p w14:paraId="11331F7D" w14:textId="77777777" w:rsidR="00FA3B45" w:rsidRPr="00FA3B45" w:rsidRDefault="00FA3B45" w:rsidP="00FA3B45">
            <w:pPr>
              <w:spacing w:line="360" w:lineRule="exact"/>
              <w:jc w:val="center"/>
              <w:rPr>
                <w:rFonts w:ascii="Trebuchet MS" w:hAnsi="Trebuchet MS" w:cs="Arial"/>
                <w:sz w:val="18"/>
                <w:szCs w:val="18"/>
              </w:rPr>
            </w:pPr>
          </w:p>
        </w:tc>
        <w:tc>
          <w:tcPr>
            <w:tcW w:w="1187" w:type="dxa"/>
            <w:vAlign w:val="bottom"/>
          </w:tcPr>
          <w:p w14:paraId="714BA67E" w14:textId="1DD599A8" w:rsidR="00FA3B45" w:rsidRPr="00FA3B45" w:rsidRDefault="00397A0B"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307</w:t>
            </w:r>
            <w:r>
              <w:rPr>
                <w:rFonts w:ascii="Trebuchet MS" w:hAnsi="Trebuchet MS" w:cs="Arial"/>
                <w:sz w:val="18"/>
                <w:szCs w:val="18"/>
              </w:rPr>
              <w:fldChar w:fldCharType="end"/>
            </w:r>
          </w:p>
        </w:tc>
        <w:tc>
          <w:tcPr>
            <w:tcW w:w="1161" w:type="dxa"/>
            <w:vAlign w:val="bottom"/>
          </w:tcPr>
          <w:p w14:paraId="7E3F36CA" w14:textId="78A74AB7" w:rsidR="00FA3B45" w:rsidRPr="00FA3B45" w:rsidRDefault="00FA3B45"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r w:rsidRPr="00FA3B45">
              <w:rPr>
                <w:rFonts w:ascii="Trebuchet MS" w:hAnsi="Trebuchet MS" w:cs="Cordia New"/>
                <w:sz w:val="18"/>
                <w:szCs w:val="18"/>
              </w:rPr>
              <w:t>32</w:t>
            </w:r>
            <w:r w:rsidR="00686652">
              <w:rPr>
                <w:rFonts w:ascii="Trebuchet MS" w:hAnsi="Trebuchet MS" w:cs="Cordia New"/>
                <w:sz w:val="18"/>
                <w:szCs w:val="18"/>
              </w:rPr>
              <w:t>8</w:t>
            </w:r>
          </w:p>
        </w:tc>
        <w:tc>
          <w:tcPr>
            <w:tcW w:w="1166" w:type="dxa"/>
            <w:vAlign w:val="bottom"/>
          </w:tcPr>
          <w:p w14:paraId="5A25EFDF" w14:textId="4CB8959E" w:rsidR="00FA3B45" w:rsidRPr="00FA3B45" w:rsidRDefault="00397A0B"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r>
              <w:rPr>
                <w:rFonts w:ascii="Trebuchet MS" w:hAnsi="Trebuchet MS" w:cs="Arial"/>
                <w:sz w:val="18"/>
                <w:szCs w:val="18"/>
                <w:lang w:val="en-GB"/>
              </w:rPr>
              <w:fldChar w:fldCharType="begin"/>
            </w:r>
            <w:r>
              <w:rPr>
                <w:rFonts w:ascii="Trebuchet MS" w:hAnsi="Trebuchet MS" w:cs="Arial"/>
                <w:sz w:val="18"/>
                <w:szCs w:val="18"/>
                <w:lang w:val="en-GB"/>
              </w:rPr>
              <w:instrText xml:space="preserve"> =SUM(ABOVE) </w:instrText>
            </w:r>
            <w:r>
              <w:rPr>
                <w:rFonts w:ascii="Trebuchet MS" w:hAnsi="Trebuchet MS" w:cs="Arial"/>
                <w:sz w:val="18"/>
                <w:szCs w:val="18"/>
                <w:lang w:val="en-GB"/>
              </w:rPr>
              <w:fldChar w:fldCharType="separate"/>
            </w:r>
            <w:r>
              <w:rPr>
                <w:rFonts w:ascii="Trebuchet MS" w:hAnsi="Trebuchet MS" w:cs="Arial"/>
                <w:noProof/>
                <w:sz w:val="18"/>
                <w:szCs w:val="18"/>
                <w:lang w:val="en-GB"/>
              </w:rPr>
              <w:t>1,238</w:t>
            </w:r>
            <w:r>
              <w:rPr>
                <w:rFonts w:ascii="Trebuchet MS" w:hAnsi="Trebuchet MS" w:cs="Arial"/>
                <w:sz w:val="18"/>
                <w:szCs w:val="18"/>
                <w:lang w:val="en-GB"/>
              </w:rPr>
              <w:fldChar w:fldCharType="end"/>
            </w:r>
          </w:p>
        </w:tc>
        <w:tc>
          <w:tcPr>
            <w:tcW w:w="1171" w:type="dxa"/>
            <w:gridSpan w:val="2"/>
            <w:vAlign w:val="bottom"/>
          </w:tcPr>
          <w:p w14:paraId="7C702E07" w14:textId="42A4512E" w:rsidR="00FA3B45" w:rsidRPr="00FA3B45" w:rsidRDefault="004E18DB"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0" w:hanging="18"/>
              <w:jc w:val="right"/>
              <w:rPr>
                <w:rFonts w:ascii="Trebuchet MS" w:hAnsi="Trebuchet MS" w:cs="Arial"/>
                <w:sz w:val="18"/>
                <w:szCs w:val="18"/>
                <w:lang w:val="en-GB"/>
              </w:rPr>
            </w:pPr>
            <w:r>
              <w:rPr>
                <w:rFonts w:ascii="Trebuchet MS" w:hAnsi="Trebuchet MS" w:cs="Cordia New"/>
                <w:sz w:val="18"/>
                <w:szCs w:val="18"/>
              </w:rPr>
              <w:t>998</w:t>
            </w:r>
          </w:p>
        </w:tc>
      </w:tr>
      <w:tr w:rsidR="00FA3B45" w:rsidRPr="00FA3B45" w14:paraId="5F6D2BE6" w14:textId="77777777" w:rsidTr="003473F3">
        <w:trPr>
          <w:trHeight w:val="169"/>
        </w:trPr>
        <w:tc>
          <w:tcPr>
            <w:tcW w:w="2284" w:type="dxa"/>
          </w:tcPr>
          <w:p w14:paraId="5A83A8D3" w14:textId="77777777" w:rsidR="00FA3B45" w:rsidRPr="00FA3B45" w:rsidRDefault="00FA3B45" w:rsidP="00FA3B45">
            <w:pPr>
              <w:pStyle w:val="a7"/>
              <w:tabs>
                <w:tab w:val="clear" w:pos="1080"/>
              </w:tabs>
              <w:spacing w:line="360" w:lineRule="exact"/>
              <w:ind w:left="366" w:right="-378" w:hanging="366"/>
              <w:rPr>
                <w:rFonts w:ascii="Trebuchet MS" w:hAnsi="Trebuchet MS" w:cs="Arial"/>
                <w:sz w:val="18"/>
                <w:szCs w:val="18"/>
                <w:lang w:val="en-GB"/>
              </w:rPr>
            </w:pPr>
          </w:p>
        </w:tc>
        <w:tc>
          <w:tcPr>
            <w:tcW w:w="2280" w:type="dxa"/>
          </w:tcPr>
          <w:p w14:paraId="07F07EB2" w14:textId="77777777" w:rsidR="00FA3B45" w:rsidRPr="00FA3B45" w:rsidRDefault="00FA3B45" w:rsidP="00FA3B45">
            <w:pPr>
              <w:spacing w:line="360" w:lineRule="exact"/>
              <w:jc w:val="center"/>
              <w:rPr>
                <w:rFonts w:ascii="Trebuchet MS" w:hAnsi="Trebuchet MS" w:cs="Arial"/>
                <w:sz w:val="18"/>
                <w:szCs w:val="18"/>
              </w:rPr>
            </w:pPr>
          </w:p>
        </w:tc>
        <w:tc>
          <w:tcPr>
            <w:tcW w:w="1187" w:type="dxa"/>
          </w:tcPr>
          <w:p w14:paraId="3039368D"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p>
        </w:tc>
        <w:tc>
          <w:tcPr>
            <w:tcW w:w="1161" w:type="dxa"/>
          </w:tcPr>
          <w:p w14:paraId="1DEE886E"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p>
        </w:tc>
        <w:tc>
          <w:tcPr>
            <w:tcW w:w="1166" w:type="dxa"/>
          </w:tcPr>
          <w:p w14:paraId="62F4A931"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p>
        </w:tc>
        <w:tc>
          <w:tcPr>
            <w:tcW w:w="1171" w:type="dxa"/>
            <w:gridSpan w:val="2"/>
          </w:tcPr>
          <w:p w14:paraId="5F0BB6B5"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0" w:hanging="18"/>
              <w:jc w:val="right"/>
              <w:rPr>
                <w:rFonts w:ascii="Trebuchet MS" w:hAnsi="Trebuchet MS" w:cs="Arial"/>
                <w:sz w:val="18"/>
                <w:szCs w:val="18"/>
                <w:lang w:val="en-GB"/>
              </w:rPr>
            </w:pPr>
          </w:p>
        </w:tc>
      </w:tr>
      <w:tr w:rsidR="00FA3B45" w:rsidRPr="00FA3B45" w14:paraId="4E52C6B0" w14:textId="77777777" w:rsidTr="003473F3">
        <w:trPr>
          <w:trHeight w:val="169"/>
        </w:trPr>
        <w:tc>
          <w:tcPr>
            <w:tcW w:w="2284" w:type="dxa"/>
          </w:tcPr>
          <w:p w14:paraId="7A39F0D7" w14:textId="77777777" w:rsidR="00FA3B45" w:rsidRPr="00FA3B45" w:rsidRDefault="00FA3B45" w:rsidP="00FA3B45">
            <w:pPr>
              <w:pStyle w:val="a7"/>
              <w:tabs>
                <w:tab w:val="clear" w:pos="1080"/>
              </w:tabs>
              <w:spacing w:line="360" w:lineRule="exact"/>
              <w:ind w:left="366" w:right="-378" w:hanging="366"/>
              <w:rPr>
                <w:rFonts w:ascii="Trebuchet MS" w:hAnsi="Trebuchet MS" w:cs="Arial"/>
                <w:sz w:val="18"/>
                <w:szCs w:val="18"/>
                <w:u w:val="single"/>
                <w:lang w:val="en-GB"/>
              </w:rPr>
            </w:pPr>
            <w:r w:rsidRPr="00FA3B45">
              <w:rPr>
                <w:rFonts w:ascii="Trebuchet MS" w:hAnsi="Trebuchet MS" w:cs="Arial"/>
                <w:sz w:val="18"/>
                <w:szCs w:val="18"/>
                <w:u w:val="single"/>
                <w:lang w:val="en-GB"/>
              </w:rPr>
              <w:t>Revenues from services</w:t>
            </w:r>
          </w:p>
        </w:tc>
        <w:tc>
          <w:tcPr>
            <w:tcW w:w="2280" w:type="dxa"/>
          </w:tcPr>
          <w:p w14:paraId="1BD96397" w14:textId="77777777" w:rsidR="00FA3B45" w:rsidRPr="00FA3B45" w:rsidRDefault="00FA3B45" w:rsidP="00FA3B45">
            <w:pPr>
              <w:spacing w:line="360" w:lineRule="exact"/>
              <w:jc w:val="center"/>
              <w:rPr>
                <w:rFonts w:ascii="Trebuchet MS" w:hAnsi="Trebuchet MS" w:cs="Arial"/>
                <w:sz w:val="18"/>
                <w:szCs w:val="18"/>
              </w:rPr>
            </w:pPr>
          </w:p>
        </w:tc>
        <w:tc>
          <w:tcPr>
            <w:tcW w:w="1187" w:type="dxa"/>
          </w:tcPr>
          <w:p w14:paraId="7DCE5884"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p>
        </w:tc>
        <w:tc>
          <w:tcPr>
            <w:tcW w:w="1161" w:type="dxa"/>
          </w:tcPr>
          <w:p w14:paraId="7026B6C9"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p>
        </w:tc>
        <w:tc>
          <w:tcPr>
            <w:tcW w:w="1166" w:type="dxa"/>
          </w:tcPr>
          <w:p w14:paraId="183F4085"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p>
        </w:tc>
        <w:tc>
          <w:tcPr>
            <w:tcW w:w="1171" w:type="dxa"/>
            <w:gridSpan w:val="2"/>
          </w:tcPr>
          <w:p w14:paraId="4D9AFFC3"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0" w:hanging="18"/>
              <w:jc w:val="right"/>
              <w:rPr>
                <w:rFonts w:ascii="Trebuchet MS" w:hAnsi="Trebuchet MS" w:cs="Arial"/>
                <w:sz w:val="18"/>
                <w:szCs w:val="18"/>
                <w:lang w:val="en-GB"/>
              </w:rPr>
            </w:pPr>
          </w:p>
        </w:tc>
      </w:tr>
      <w:tr w:rsidR="00EB35CF" w:rsidRPr="00FA3B45" w14:paraId="4938033D" w14:textId="77777777" w:rsidTr="003473F3">
        <w:trPr>
          <w:trHeight w:val="169"/>
        </w:trPr>
        <w:tc>
          <w:tcPr>
            <w:tcW w:w="2284" w:type="dxa"/>
          </w:tcPr>
          <w:p w14:paraId="310E1DA3" w14:textId="23D81680" w:rsidR="00EB35CF" w:rsidRPr="00FA3B45" w:rsidRDefault="00EB35CF" w:rsidP="00EB35CF">
            <w:pPr>
              <w:pStyle w:val="a7"/>
              <w:tabs>
                <w:tab w:val="clear" w:pos="1080"/>
              </w:tabs>
              <w:spacing w:line="360" w:lineRule="exact"/>
              <w:ind w:left="217" w:right="-378"/>
              <w:rPr>
                <w:rFonts w:ascii="Trebuchet MS" w:hAnsi="Trebuchet MS" w:cs="Arial"/>
                <w:sz w:val="18"/>
                <w:szCs w:val="18"/>
                <w:lang w:val="en-GB"/>
              </w:rPr>
            </w:pPr>
            <w:proofErr w:type="spellStart"/>
            <w:r w:rsidRPr="00FA3B45">
              <w:rPr>
                <w:rFonts w:ascii="Trebuchet MS" w:hAnsi="Trebuchet MS" w:cs="Arial"/>
                <w:sz w:val="18"/>
                <w:szCs w:val="18"/>
              </w:rPr>
              <w:t>Subsidiary</w:t>
            </w:r>
            <w:proofErr w:type="spellEnd"/>
          </w:p>
        </w:tc>
        <w:tc>
          <w:tcPr>
            <w:tcW w:w="2280" w:type="dxa"/>
          </w:tcPr>
          <w:p w14:paraId="0593C09F" w14:textId="2A350887" w:rsidR="00EB35CF" w:rsidRPr="00FA3B45" w:rsidRDefault="00EB35CF" w:rsidP="00EB35CF">
            <w:pPr>
              <w:spacing w:line="360" w:lineRule="exact"/>
              <w:jc w:val="center"/>
              <w:rPr>
                <w:rFonts w:ascii="Trebuchet MS" w:hAnsi="Trebuchet MS" w:cs="Arial"/>
                <w:sz w:val="18"/>
                <w:szCs w:val="18"/>
              </w:rPr>
            </w:pPr>
            <w:r w:rsidRPr="00FA3B45">
              <w:rPr>
                <w:rFonts w:ascii="Trebuchet MS" w:hAnsi="Trebuchet MS"/>
                <w:sz w:val="18"/>
                <w:szCs w:val="18"/>
              </w:rPr>
              <w:t>Cost plus margin</w:t>
            </w:r>
          </w:p>
        </w:tc>
        <w:tc>
          <w:tcPr>
            <w:tcW w:w="1187" w:type="dxa"/>
            <w:vAlign w:val="bottom"/>
          </w:tcPr>
          <w:p w14:paraId="10515567" w14:textId="26747FC6" w:rsidR="00EB35CF" w:rsidRPr="00FA3B45" w:rsidRDefault="00397A0B" w:rsidP="00397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rPr>
                <w:rFonts w:ascii="Trebuchet MS" w:hAnsi="Trebuchet MS" w:cs="Arial"/>
                <w:sz w:val="18"/>
                <w:szCs w:val="18"/>
              </w:rPr>
            </w:pPr>
            <w:r>
              <w:rPr>
                <w:rFonts w:ascii="Trebuchet MS" w:hAnsi="Trebuchet MS" w:cs="Arial"/>
                <w:sz w:val="18"/>
                <w:szCs w:val="18"/>
              </w:rPr>
              <w:t>-</w:t>
            </w:r>
          </w:p>
        </w:tc>
        <w:tc>
          <w:tcPr>
            <w:tcW w:w="1161" w:type="dxa"/>
            <w:vAlign w:val="bottom"/>
          </w:tcPr>
          <w:p w14:paraId="1B460864" w14:textId="0F04EBC0" w:rsidR="00EB35CF" w:rsidRPr="00EA3B2C" w:rsidRDefault="00EB35CF" w:rsidP="00EB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both"/>
              <w:rPr>
                <w:rFonts w:ascii="Trebuchet MS" w:hAnsi="Trebuchet MS" w:cs="Cordia New"/>
                <w:sz w:val="18"/>
                <w:szCs w:val="18"/>
                <w:lang w:val="en-GB"/>
              </w:rPr>
            </w:pPr>
            <w:r w:rsidRPr="00FA3B45">
              <w:rPr>
                <w:rFonts w:ascii="Trebuchet MS" w:hAnsi="Trebuchet MS" w:cs="Cordia New"/>
                <w:sz w:val="18"/>
                <w:szCs w:val="18"/>
                <w:lang w:val="en-GB"/>
              </w:rPr>
              <w:t>-</w:t>
            </w:r>
          </w:p>
        </w:tc>
        <w:tc>
          <w:tcPr>
            <w:tcW w:w="1166" w:type="dxa"/>
            <w:vAlign w:val="bottom"/>
          </w:tcPr>
          <w:p w14:paraId="68BCB21A" w14:textId="71121375" w:rsidR="00EB35CF" w:rsidRPr="00FA3B45" w:rsidRDefault="003D5E13" w:rsidP="00EB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rPr>
            </w:pPr>
            <w:r>
              <w:rPr>
                <w:rFonts w:ascii="Trebuchet MS" w:hAnsi="Trebuchet MS" w:cs="Arial"/>
                <w:sz w:val="18"/>
                <w:szCs w:val="18"/>
              </w:rPr>
              <w:t>84</w:t>
            </w:r>
          </w:p>
        </w:tc>
        <w:tc>
          <w:tcPr>
            <w:tcW w:w="1171" w:type="dxa"/>
            <w:gridSpan w:val="2"/>
            <w:vAlign w:val="bottom"/>
          </w:tcPr>
          <w:p w14:paraId="2A097E1E" w14:textId="17781BA1" w:rsidR="00EB35CF" w:rsidRPr="00FA3B45" w:rsidRDefault="004E18DB" w:rsidP="00EB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0" w:hanging="18"/>
              <w:jc w:val="right"/>
              <w:rPr>
                <w:rFonts w:ascii="Trebuchet MS" w:hAnsi="Trebuchet MS" w:cstheme="minorBidi"/>
                <w:sz w:val="18"/>
                <w:szCs w:val="18"/>
              </w:rPr>
            </w:pPr>
            <w:r>
              <w:rPr>
                <w:rFonts w:ascii="Trebuchet MS" w:hAnsi="Trebuchet MS" w:cstheme="minorBidi"/>
                <w:sz w:val="18"/>
                <w:szCs w:val="18"/>
              </w:rPr>
              <w:t>84</w:t>
            </w:r>
          </w:p>
        </w:tc>
      </w:tr>
      <w:tr w:rsidR="00EB35CF" w:rsidRPr="00FA3B45" w14:paraId="6B9DC1CB" w14:textId="77777777" w:rsidTr="003473F3">
        <w:trPr>
          <w:trHeight w:val="169"/>
        </w:trPr>
        <w:tc>
          <w:tcPr>
            <w:tcW w:w="2284" w:type="dxa"/>
          </w:tcPr>
          <w:p w14:paraId="7349E1BD" w14:textId="2DE2EEF9" w:rsidR="00EB35CF" w:rsidRPr="00FA3B45" w:rsidRDefault="00EB35CF" w:rsidP="00EB35CF">
            <w:pPr>
              <w:pStyle w:val="a7"/>
              <w:tabs>
                <w:tab w:val="clear" w:pos="1080"/>
              </w:tabs>
              <w:spacing w:line="360" w:lineRule="exact"/>
              <w:ind w:left="217" w:right="-378"/>
              <w:rPr>
                <w:rFonts w:ascii="Trebuchet MS" w:hAnsi="Trebuchet MS" w:cs="Arial"/>
                <w:sz w:val="18"/>
                <w:szCs w:val="18"/>
              </w:rPr>
            </w:pPr>
            <w:r w:rsidRPr="00FA3B45">
              <w:rPr>
                <w:rFonts w:ascii="Trebuchet MS" w:hAnsi="Trebuchet MS"/>
                <w:sz w:val="18"/>
                <w:szCs w:val="18"/>
                <w:lang w:val="en-GB"/>
              </w:rPr>
              <w:t>Related company</w:t>
            </w:r>
          </w:p>
        </w:tc>
        <w:tc>
          <w:tcPr>
            <w:tcW w:w="2280" w:type="dxa"/>
          </w:tcPr>
          <w:p w14:paraId="7465F689" w14:textId="6565BA21" w:rsidR="00EB35CF" w:rsidRPr="00FA3B45" w:rsidRDefault="00EB35CF" w:rsidP="00EB35CF">
            <w:pPr>
              <w:spacing w:line="360" w:lineRule="exact"/>
              <w:jc w:val="center"/>
              <w:rPr>
                <w:rFonts w:ascii="Trebuchet MS" w:hAnsi="Trebuchet MS" w:cs="Arial"/>
                <w:sz w:val="18"/>
                <w:szCs w:val="18"/>
              </w:rPr>
            </w:pPr>
            <w:r w:rsidRPr="00FA3B45">
              <w:rPr>
                <w:rFonts w:ascii="Trebuchet MS" w:hAnsi="Trebuchet MS"/>
                <w:sz w:val="18"/>
                <w:szCs w:val="18"/>
              </w:rPr>
              <w:t>Cost plus margin</w:t>
            </w:r>
          </w:p>
        </w:tc>
        <w:tc>
          <w:tcPr>
            <w:tcW w:w="1187" w:type="dxa"/>
            <w:vAlign w:val="bottom"/>
          </w:tcPr>
          <w:p w14:paraId="06AFCEBF" w14:textId="12B6A86F" w:rsidR="00EB35CF" w:rsidRPr="00FA3B45" w:rsidRDefault="003D5E13" w:rsidP="00EB35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rPr>
            </w:pPr>
            <w:r>
              <w:rPr>
                <w:rFonts w:ascii="Trebuchet MS" w:hAnsi="Trebuchet MS" w:cs="Arial"/>
                <w:sz w:val="18"/>
                <w:szCs w:val="18"/>
              </w:rPr>
              <w:t>25</w:t>
            </w:r>
          </w:p>
        </w:tc>
        <w:tc>
          <w:tcPr>
            <w:tcW w:w="1161" w:type="dxa"/>
            <w:vAlign w:val="bottom"/>
          </w:tcPr>
          <w:p w14:paraId="219B3B4C" w14:textId="02EBA833" w:rsidR="00EB35CF" w:rsidRPr="00EA3B2C" w:rsidRDefault="00EB35CF" w:rsidP="00EA3B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Cordia New"/>
                <w:sz w:val="18"/>
                <w:szCs w:val="18"/>
                <w:lang w:val="en-GB"/>
              </w:rPr>
            </w:pPr>
            <w:r w:rsidRPr="00FA3B45">
              <w:rPr>
                <w:rFonts w:ascii="Trebuchet MS" w:hAnsi="Trebuchet MS" w:cs="Cordia New"/>
                <w:sz w:val="18"/>
                <w:szCs w:val="18"/>
                <w:lang w:val="en-GB"/>
              </w:rPr>
              <w:t>3</w:t>
            </w:r>
            <w:r w:rsidR="00EA3B2C">
              <w:rPr>
                <w:rFonts w:ascii="Trebuchet MS" w:hAnsi="Trebuchet MS" w:cs="Cordia New"/>
                <w:sz w:val="18"/>
                <w:szCs w:val="18"/>
                <w:lang w:val="en-GB"/>
              </w:rPr>
              <w:t>4</w:t>
            </w:r>
          </w:p>
        </w:tc>
        <w:tc>
          <w:tcPr>
            <w:tcW w:w="1166" w:type="dxa"/>
            <w:vAlign w:val="bottom"/>
          </w:tcPr>
          <w:p w14:paraId="5B3E9824" w14:textId="49794692" w:rsidR="00EB35CF" w:rsidRPr="00FA3B45" w:rsidRDefault="003D5E13" w:rsidP="00EB35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rPr>
            </w:pPr>
            <w:r>
              <w:rPr>
                <w:rFonts w:ascii="Trebuchet MS" w:hAnsi="Trebuchet MS" w:cs="Arial"/>
                <w:sz w:val="18"/>
                <w:szCs w:val="18"/>
              </w:rPr>
              <w:t>25</w:t>
            </w:r>
          </w:p>
        </w:tc>
        <w:tc>
          <w:tcPr>
            <w:tcW w:w="1171" w:type="dxa"/>
            <w:gridSpan w:val="2"/>
            <w:vAlign w:val="bottom"/>
          </w:tcPr>
          <w:p w14:paraId="0B5F8C80" w14:textId="2C83C6D8" w:rsidR="00EB35CF" w:rsidRPr="00FA3B45" w:rsidRDefault="004E18DB" w:rsidP="004E18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0" w:hanging="18"/>
              <w:jc w:val="right"/>
              <w:rPr>
                <w:rFonts w:ascii="Trebuchet MS" w:hAnsi="Trebuchet MS" w:cstheme="minorBidi"/>
                <w:sz w:val="18"/>
                <w:szCs w:val="18"/>
              </w:rPr>
            </w:pPr>
            <w:r>
              <w:rPr>
                <w:rFonts w:ascii="Trebuchet MS" w:hAnsi="Trebuchet MS" w:cstheme="minorBidi"/>
                <w:sz w:val="18"/>
                <w:szCs w:val="18"/>
              </w:rPr>
              <w:t>34</w:t>
            </w:r>
          </w:p>
        </w:tc>
      </w:tr>
      <w:tr w:rsidR="00EB35CF" w:rsidRPr="00FA3B45" w14:paraId="2C0E405D" w14:textId="77777777" w:rsidTr="003473F3">
        <w:trPr>
          <w:trHeight w:val="169"/>
        </w:trPr>
        <w:tc>
          <w:tcPr>
            <w:tcW w:w="2284" w:type="dxa"/>
          </w:tcPr>
          <w:p w14:paraId="292DED10" w14:textId="06BDE38A" w:rsidR="00EB35CF" w:rsidRPr="00FA3B45" w:rsidRDefault="00EB35CF" w:rsidP="00EB35CF">
            <w:pPr>
              <w:pStyle w:val="a7"/>
              <w:tabs>
                <w:tab w:val="clear" w:pos="1080"/>
              </w:tabs>
              <w:spacing w:line="360" w:lineRule="exact"/>
              <w:ind w:right="-378"/>
              <w:rPr>
                <w:rFonts w:ascii="Trebuchet MS" w:hAnsi="Trebuchet MS"/>
                <w:sz w:val="18"/>
                <w:szCs w:val="18"/>
                <w:lang w:val="en-GB"/>
              </w:rPr>
            </w:pPr>
            <w:r w:rsidRPr="00FA3B45">
              <w:rPr>
                <w:rFonts w:ascii="Trebuchet MS" w:hAnsi="Trebuchet MS"/>
                <w:sz w:val="18"/>
                <w:szCs w:val="18"/>
                <w:lang w:val="en-GB"/>
              </w:rPr>
              <w:t>Total</w:t>
            </w:r>
          </w:p>
        </w:tc>
        <w:tc>
          <w:tcPr>
            <w:tcW w:w="2280" w:type="dxa"/>
          </w:tcPr>
          <w:p w14:paraId="61EC4DA3" w14:textId="77777777" w:rsidR="00EB35CF" w:rsidRPr="00FA3B45" w:rsidRDefault="00EB35CF" w:rsidP="00EB35CF">
            <w:pPr>
              <w:spacing w:line="360" w:lineRule="exact"/>
              <w:jc w:val="center"/>
              <w:rPr>
                <w:rFonts w:ascii="Trebuchet MS" w:hAnsi="Trebuchet MS"/>
                <w:sz w:val="18"/>
                <w:szCs w:val="18"/>
              </w:rPr>
            </w:pPr>
          </w:p>
        </w:tc>
        <w:tc>
          <w:tcPr>
            <w:tcW w:w="1187" w:type="dxa"/>
            <w:vAlign w:val="bottom"/>
          </w:tcPr>
          <w:p w14:paraId="416B435A" w14:textId="1B70B419" w:rsidR="00EB35CF" w:rsidRPr="00FA3B45" w:rsidRDefault="003D5E13" w:rsidP="00EB35C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25</w:t>
            </w:r>
            <w:r>
              <w:rPr>
                <w:rFonts w:ascii="Trebuchet MS" w:hAnsi="Trebuchet MS" w:cs="Arial"/>
                <w:sz w:val="18"/>
                <w:szCs w:val="18"/>
              </w:rPr>
              <w:fldChar w:fldCharType="end"/>
            </w:r>
          </w:p>
        </w:tc>
        <w:tc>
          <w:tcPr>
            <w:tcW w:w="1161" w:type="dxa"/>
            <w:vAlign w:val="bottom"/>
          </w:tcPr>
          <w:p w14:paraId="4B03A511" w14:textId="15DF0633" w:rsidR="00EB35CF" w:rsidRPr="00EA3B2C" w:rsidRDefault="00EB35CF" w:rsidP="00EA3B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Cordia New"/>
                <w:sz w:val="18"/>
                <w:szCs w:val="18"/>
                <w:lang w:val="en-GB"/>
              </w:rPr>
            </w:pPr>
            <w:r w:rsidRPr="00EA3B2C">
              <w:rPr>
                <w:rFonts w:ascii="Trebuchet MS" w:hAnsi="Trebuchet MS" w:cs="Cordia New"/>
                <w:sz w:val="18"/>
                <w:szCs w:val="18"/>
              </w:rPr>
              <w:t>3</w:t>
            </w:r>
            <w:r w:rsidR="00EA3B2C">
              <w:rPr>
                <w:rFonts w:ascii="Trebuchet MS" w:hAnsi="Trebuchet MS" w:cs="Cordia New"/>
                <w:sz w:val="18"/>
                <w:szCs w:val="18"/>
              </w:rPr>
              <w:t>4</w:t>
            </w:r>
          </w:p>
        </w:tc>
        <w:tc>
          <w:tcPr>
            <w:tcW w:w="1166" w:type="dxa"/>
            <w:vAlign w:val="bottom"/>
          </w:tcPr>
          <w:p w14:paraId="65E0610E" w14:textId="18A40383" w:rsidR="00EB35CF" w:rsidRPr="00FA3B45" w:rsidRDefault="003D5E13" w:rsidP="00EB35C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109</w:t>
            </w:r>
            <w:r>
              <w:rPr>
                <w:rFonts w:ascii="Trebuchet MS" w:hAnsi="Trebuchet MS" w:cs="Arial"/>
                <w:sz w:val="18"/>
                <w:szCs w:val="18"/>
              </w:rPr>
              <w:fldChar w:fldCharType="end"/>
            </w:r>
          </w:p>
        </w:tc>
        <w:tc>
          <w:tcPr>
            <w:tcW w:w="1171" w:type="dxa"/>
            <w:gridSpan w:val="2"/>
            <w:vAlign w:val="bottom"/>
          </w:tcPr>
          <w:p w14:paraId="6BF834CB" w14:textId="5518C966" w:rsidR="00EB35CF" w:rsidRPr="00FA3B45" w:rsidRDefault="004E18DB" w:rsidP="00EB35C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0" w:hanging="18"/>
              <w:jc w:val="right"/>
              <w:rPr>
                <w:rFonts w:ascii="Trebuchet MS" w:hAnsi="Trebuchet MS" w:cstheme="minorBidi"/>
                <w:sz w:val="18"/>
                <w:szCs w:val="18"/>
              </w:rPr>
            </w:pPr>
            <w:r>
              <w:rPr>
                <w:rFonts w:ascii="Trebuchet MS" w:hAnsi="Trebuchet MS" w:cstheme="minorBidi"/>
                <w:sz w:val="18"/>
                <w:szCs w:val="18"/>
              </w:rPr>
              <w:t>118</w:t>
            </w:r>
          </w:p>
        </w:tc>
      </w:tr>
      <w:tr w:rsidR="00FA3B45" w:rsidRPr="00FA3B45" w14:paraId="350E1F48" w14:textId="77777777" w:rsidTr="003473F3">
        <w:tc>
          <w:tcPr>
            <w:tcW w:w="2284" w:type="dxa"/>
          </w:tcPr>
          <w:p w14:paraId="04E119CC" w14:textId="77777777" w:rsidR="00FA3B45" w:rsidRPr="00FA3B45" w:rsidRDefault="00FA3B45" w:rsidP="00FA3B45">
            <w:pPr>
              <w:spacing w:line="360" w:lineRule="exact"/>
              <w:ind w:right="-108"/>
              <w:rPr>
                <w:rFonts w:ascii="Trebuchet MS" w:hAnsi="Trebuchet MS" w:cs="Arial"/>
                <w:sz w:val="18"/>
                <w:szCs w:val="18"/>
              </w:rPr>
            </w:pPr>
          </w:p>
        </w:tc>
        <w:tc>
          <w:tcPr>
            <w:tcW w:w="2280" w:type="dxa"/>
          </w:tcPr>
          <w:p w14:paraId="4AA76A65" w14:textId="77777777" w:rsidR="00FA3B45" w:rsidRPr="00FA3B45" w:rsidRDefault="00FA3B45" w:rsidP="00FA3B45">
            <w:pPr>
              <w:spacing w:line="360" w:lineRule="exact"/>
              <w:jc w:val="center"/>
              <w:rPr>
                <w:rFonts w:ascii="Trebuchet MS" w:hAnsi="Trebuchet MS" w:cs="Arial"/>
                <w:sz w:val="18"/>
                <w:szCs w:val="18"/>
                <w:cs/>
              </w:rPr>
            </w:pPr>
          </w:p>
        </w:tc>
        <w:tc>
          <w:tcPr>
            <w:tcW w:w="1187" w:type="dxa"/>
            <w:vAlign w:val="bottom"/>
          </w:tcPr>
          <w:p w14:paraId="13A982E1"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p>
        </w:tc>
        <w:tc>
          <w:tcPr>
            <w:tcW w:w="1161" w:type="dxa"/>
            <w:vAlign w:val="bottom"/>
          </w:tcPr>
          <w:p w14:paraId="690EB193"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p>
        </w:tc>
        <w:tc>
          <w:tcPr>
            <w:tcW w:w="1166" w:type="dxa"/>
            <w:vAlign w:val="bottom"/>
          </w:tcPr>
          <w:p w14:paraId="73BF4B50"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p>
        </w:tc>
        <w:tc>
          <w:tcPr>
            <w:tcW w:w="1171" w:type="dxa"/>
            <w:gridSpan w:val="2"/>
            <w:vAlign w:val="bottom"/>
          </w:tcPr>
          <w:p w14:paraId="0CB92005"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0"/>
              <w:jc w:val="right"/>
              <w:rPr>
                <w:rFonts w:ascii="Trebuchet MS" w:hAnsi="Trebuchet MS" w:cs="Arial"/>
                <w:sz w:val="18"/>
                <w:szCs w:val="18"/>
                <w:lang w:val="en-GB"/>
              </w:rPr>
            </w:pPr>
          </w:p>
        </w:tc>
      </w:tr>
      <w:tr w:rsidR="00FA3B45" w:rsidRPr="00FA3B45" w14:paraId="3E5B221F" w14:textId="77777777" w:rsidTr="00FE0BB4">
        <w:tc>
          <w:tcPr>
            <w:tcW w:w="2284" w:type="dxa"/>
            <w:vAlign w:val="bottom"/>
          </w:tcPr>
          <w:p w14:paraId="4895502C" w14:textId="775BE0B8" w:rsidR="00FA3B45" w:rsidRPr="00FA3B45" w:rsidRDefault="00FA3B45" w:rsidP="00FA3B45">
            <w:pPr>
              <w:spacing w:line="360" w:lineRule="exact"/>
              <w:ind w:right="-108"/>
              <w:rPr>
                <w:rFonts w:ascii="Trebuchet MS" w:hAnsi="Trebuchet MS" w:cs="Arial"/>
                <w:sz w:val="18"/>
                <w:szCs w:val="18"/>
              </w:rPr>
            </w:pPr>
            <w:r w:rsidRPr="00FA3B45">
              <w:rPr>
                <w:rFonts w:ascii="Trebuchet MS" w:hAnsi="Trebuchet MS"/>
                <w:sz w:val="18"/>
                <w:szCs w:val="18"/>
                <w:u w:val="single"/>
              </w:rPr>
              <w:t>Others revenue</w:t>
            </w:r>
          </w:p>
        </w:tc>
        <w:tc>
          <w:tcPr>
            <w:tcW w:w="2280" w:type="dxa"/>
            <w:vAlign w:val="bottom"/>
          </w:tcPr>
          <w:p w14:paraId="23318067" w14:textId="77777777" w:rsidR="00FA3B45" w:rsidRPr="00FA3B45" w:rsidRDefault="00FA3B45" w:rsidP="00FA3B45">
            <w:pPr>
              <w:spacing w:line="360" w:lineRule="exact"/>
              <w:jc w:val="center"/>
              <w:rPr>
                <w:rFonts w:ascii="Trebuchet MS" w:hAnsi="Trebuchet MS" w:cs="Arial"/>
                <w:sz w:val="18"/>
                <w:szCs w:val="18"/>
                <w:cs/>
              </w:rPr>
            </w:pPr>
          </w:p>
        </w:tc>
        <w:tc>
          <w:tcPr>
            <w:tcW w:w="1187" w:type="dxa"/>
          </w:tcPr>
          <w:p w14:paraId="3D17AFC8"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p>
        </w:tc>
        <w:tc>
          <w:tcPr>
            <w:tcW w:w="1161" w:type="dxa"/>
          </w:tcPr>
          <w:p w14:paraId="50BF669E"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p>
        </w:tc>
        <w:tc>
          <w:tcPr>
            <w:tcW w:w="1166" w:type="dxa"/>
          </w:tcPr>
          <w:p w14:paraId="59D0A8DE"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theme="minorBidi"/>
                <w:sz w:val="18"/>
                <w:szCs w:val="18"/>
                <w:cs/>
                <w:lang w:val="en-GB"/>
              </w:rPr>
            </w:pPr>
          </w:p>
        </w:tc>
        <w:tc>
          <w:tcPr>
            <w:tcW w:w="1171" w:type="dxa"/>
            <w:gridSpan w:val="2"/>
          </w:tcPr>
          <w:p w14:paraId="34EB34F3"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0"/>
              <w:jc w:val="right"/>
              <w:rPr>
                <w:rFonts w:ascii="Trebuchet MS" w:hAnsi="Trebuchet MS" w:cs="Arial"/>
                <w:sz w:val="18"/>
                <w:szCs w:val="18"/>
                <w:lang w:val="en-GB"/>
              </w:rPr>
            </w:pPr>
          </w:p>
        </w:tc>
      </w:tr>
      <w:tr w:rsidR="00FA3B45" w:rsidRPr="00FA3B45" w14:paraId="79D5939A" w14:textId="77777777" w:rsidTr="00FE0BB4">
        <w:tc>
          <w:tcPr>
            <w:tcW w:w="2284" w:type="dxa"/>
            <w:vAlign w:val="bottom"/>
          </w:tcPr>
          <w:p w14:paraId="039A68D3" w14:textId="1AC8E5B6" w:rsidR="00FA3B45" w:rsidRPr="00FA3B45" w:rsidRDefault="00FA3B45" w:rsidP="00FA3B45">
            <w:pPr>
              <w:spacing w:line="360" w:lineRule="exact"/>
              <w:ind w:right="-108"/>
              <w:rPr>
                <w:rFonts w:ascii="Trebuchet MS" w:hAnsi="Trebuchet MS" w:cs="Arial"/>
                <w:sz w:val="18"/>
                <w:szCs w:val="18"/>
              </w:rPr>
            </w:pPr>
            <w:r w:rsidRPr="00FA3B45">
              <w:rPr>
                <w:rFonts w:ascii="Trebuchet MS" w:hAnsi="Trebuchet MS"/>
                <w:sz w:val="18"/>
                <w:szCs w:val="18"/>
              </w:rPr>
              <w:t xml:space="preserve">   Subsidiary</w:t>
            </w:r>
          </w:p>
        </w:tc>
        <w:tc>
          <w:tcPr>
            <w:tcW w:w="2280" w:type="dxa"/>
            <w:vAlign w:val="bottom"/>
          </w:tcPr>
          <w:p w14:paraId="55B40945" w14:textId="28213C21" w:rsidR="00FA3B45" w:rsidRPr="00FA3B45" w:rsidRDefault="00FA3B45" w:rsidP="00FA3B45">
            <w:pPr>
              <w:spacing w:line="360" w:lineRule="exact"/>
              <w:jc w:val="center"/>
              <w:rPr>
                <w:rFonts w:ascii="Trebuchet MS" w:hAnsi="Trebuchet MS" w:cs="Arial"/>
                <w:sz w:val="18"/>
                <w:szCs w:val="18"/>
                <w:cs/>
              </w:rPr>
            </w:pPr>
            <w:r w:rsidRPr="00FA3B45">
              <w:rPr>
                <w:rFonts w:ascii="Trebuchet MS" w:hAnsi="Trebuchet MS"/>
                <w:sz w:val="18"/>
                <w:szCs w:val="18"/>
              </w:rPr>
              <w:t>Agreed price</w:t>
            </w:r>
          </w:p>
        </w:tc>
        <w:tc>
          <w:tcPr>
            <w:tcW w:w="1187" w:type="dxa"/>
            <w:vAlign w:val="bottom"/>
          </w:tcPr>
          <w:p w14:paraId="76D472C1" w14:textId="73199E6B" w:rsidR="00FA3B45" w:rsidRPr="00FA3B45" w:rsidRDefault="003D5E13" w:rsidP="003D5E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rPr>
                <w:rFonts w:ascii="Trebuchet MS" w:hAnsi="Trebuchet MS" w:cs="Arial"/>
                <w:sz w:val="18"/>
                <w:szCs w:val="18"/>
              </w:rPr>
            </w:pPr>
            <w:r>
              <w:rPr>
                <w:rFonts w:ascii="Trebuchet MS" w:hAnsi="Trebuchet MS" w:cs="Arial"/>
                <w:sz w:val="18"/>
                <w:szCs w:val="18"/>
              </w:rPr>
              <w:t>-</w:t>
            </w:r>
          </w:p>
        </w:tc>
        <w:tc>
          <w:tcPr>
            <w:tcW w:w="1161" w:type="dxa"/>
            <w:vAlign w:val="bottom"/>
          </w:tcPr>
          <w:p w14:paraId="4F435C62" w14:textId="097B53D0" w:rsidR="00FA3B45" w:rsidRPr="00FA3B45" w:rsidRDefault="00FA3B45"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both"/>
              <w:rPr>
                <w:rFonts w:ascii="Trebuchet MS" w:hAnsi="Trebuchet MS" w:cs="Arial"/>
                <w:sz w:val="18"/>
                <w:szCs w:val="18"/>
              </w:rPr>
            </w:pPr>
            <w:r w:rsidRPr="00FA3B45">
              <w:rPr>
                <w:rFonts w:ascii="Trebuchet MS" w:hAnsi="Trebuchet MS" w:cs="Cordia New"/>
                <w:sz w:val="18"/>
                <w:szCs w:val="18"/>
                <w:lang w:val="en-GB"/>
              </w:rPr>
              <w:t>-</w:t>
            </w:r>
          </w:p>
        </w:tc>
        <w:tc>
          <w:tcPr>
            <w:tcW w:w="1166" w:type="dxa"/>
            <w:vAlign w:val="bottom"/>
          </w:tcPr>
          <w:p w14:paraId="663C089F" w14:textId="0181FED3" w:rsidR="00FA3B45" w:rsidRPr="00FA3B45" w:rsidRDefault="003D5E13"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Browallia New"/>
                <w:sz w:val="18"/>
                <w:szCs w:val="18"/>
              </w:rPr>
            </w:pPr>
            <w:r>
              <w:rPr>
                <w:rFonts w:ascii="Trebuchet MS" w:hAnsi="Trebuchet MS" w:cs="Browallia New"/>
                <w:sz w:val="18"/>
                <w:szCs w:val="18"/>
              </w:rPr>
              <w:t>555</w:t>
            </w:r>
          </w:p>
        </w:tc>
        <w:tc>
          <w:tcPr>
            <w:tcW w:w="1171" w:type="dxa"/>
            <w:gridSpan w:val="2"/>
            <w:vAlign w:val="bottom"/>
          </w:tcPr>
          <w:p w14:paraId="2823A09E" w14:textId="3281D718" w:rsidR="00FA3B45" w:rsidRPr="00FA3B45" w:rsidRDefault="00BB64A4" w:rsidP="00BB64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0" w:hanging="18"/>
              <w:jc w:val="right"/>
              <w:rPr>
                <w:rFonts w:ascii="Trebuchet MS" w:hAnsi="Trebuchet MS" w:cs="Arial"/>
                <w:sz w:val="18"/>
                <w:szCs w:val="18"/>
              </w:rPr>
            </w:pPr>
            <w:r w:rsidRPr="00FA3B45">
              <w:rPr>
                <w:rFonts w:ascii="Trebuchet MS" w:hAnsi="Trebuchet MS" w:cstheme="minorBidi"/>
                <w:sz w:val="18"/>
                <w:szCs w:val="18"/>
              </w:rPr>
              <w:t>553</w:t>
            </w:r>
          </w:p>
        </w:tc>
      </w:tr>
      <w:tr w:rsidR="00FA3B45" w:rsidRPr="00FA3B45" w14:paraId="03BD35E5" w14:textId="77777777" w:rsidTr="003473F3">
        <w:tc>
          <w:tcPr>
            <w:tcW w:w="2284" w:type="dxa"/>
          </w:tcPr>
          <w:p w14:paraId="205FE5BE" w14:textId="77777777" w:rsidR="00FA3B45" w:rsidRPr="00FA3B45" w:rsidRDefault="00FA3B45" w:rsidP="00FA3B45">
            <w:pPr>
              <w:spacing w:line="360" w:lineRule="exact"/>
              <w:ind w:right="-108"/>
              <w:rPr>
                <w:rFonts w:ascii="Trebuchet MS" w:hAnsi="Trebuchet MS" w:cstheme="minorBidi"/>
                <w:sz w:val="18"/>
                <w:szCs w:val="18"/>
                <w:cs/>
              </w:rPr>
            </w:pPr>
          </w:p>
        </w:tc>
        <w:tc>
          <w:tcPr>
            <w:tcW w:w="2280" w:type="dxa"/>
          </w:tcPr>
          <w:p w14:paraId="19FD63B9" w14:textId="77777777" w:rsidR="00FA3B45" w:rsidRPr="00FA3B45" w:rsidRDefault="00FA3B45" w:rsidP="00FA3B45">
            <w:pPr>
              <w:spacing w:line="360" w:lineRule="exact"/>
              <w:jc w:val="center"/>
              <w:rPr>
                <w:rFonts w:ascii="Trebuchet MS" w:hAnsi="Trebuchet MS" w:cs="Arial"/>
                <w:sz w:val="18"/>
                <w:szCs w:val="18"/>
                <w:cs/>
              </w:rPr>
            </w:pPr>
          </w:p>
        </w:tc>
        <w:tc>
          <w:tcPr>
            <w:tcW w:w="1187" w:type="dxa"/>
            <w:vAlign w:val="bottom"/>
          </w:tcPr>
          <w:p w14:paraId="28E75E71"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p>
        </w:tc>
        <w:tc>
          <w:tcPr>
            <w:tcW w:w="1161" w:type="dxa"/>
            <w:vAlign w:val="bottom"/>
          </w:tcPr>
          <w:p w14:paraId="4F1ECB4C"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p>
        </w:tc>
        <w:tc>
          <w:tcPr>
            <w:tcW w:w="1166" w:type="dxa"/>
            <w:vAlign w:val="bottom"/>
          </w:tcPr>
          <w:p w14:paraId="6B6A0FED"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p>
        </w:tc>
        <w:tc>
          <w:tcPr>
            <w:tcW w:w="1171" w:type="dxa"/>
            <w:gridSpan w:val="2"/>
            <w:vAlign w:val="bottom"/>
          </w:tcPr>
          <w:p w14:paraId="5EF1F7D3"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0"/>
              <w:jc w:val="right"/>
              <w:rPr>
                <w:rFonts w:ascii="Trebuchet MS" w:hAnsi="Trebuchet MS" w:cs="Arial"/>
                <w:sz w:val="18"/>
                <w:szCs w:val="18"/>
                <w:lang w:val="en-GB"/>
              </w:rPr>
            </w:pPr>
          </w:p>
        </w:tc>
      </w:tr>
      <w:tr w:rsidR="00FA3B45" w:rsidRPr="00FA3B45" w14:paraId="06157794" w14:textId="77777777" w:rsidTr="003473F3">
        <w:tc>
          <w:tcPr>
            <w:tcW w:w="2284" w:type="dxa"/>
          </w:tcPr>
          <w:p w14:paraId="0615C5DA" w14:textId="47CF27B7" w:rsidR="00FA3B45" w:rsidRPr="00FA3B45" w:rsidRDefault="00FA3B45" w:rsidP="00FA3B45">
            <w:pPr>
              <w:pStyle w:val="a7"/>
              <w:tabs>
                <w:tab w:val="clear" w:pos="1080"/>
              </w:tabs>
              <w:spacing w:line="360" w:lineRule="exact"/>
              <w:ind w:right="-113"/>
              <w:rPr>
                <w:rFonts w:ascii="Trebuchet MS" w:hAnsi="Trebuchet MS" w:cs="Arial"/>
                <w:sz w:val="18"/>
                <w:szCs w:val="18"/>
                <w:u w:val="single"/>
                <w:cs/>
              </w:rPr>
            </w:pPr>
            <w:proofErr w:type="spellStart"/>
            <w:r w:rsidRPr="00FA3B45">
              <w:rPr>
                <w:rFonts w:ascii="Trebuchet MS" w:hAnsi="Trebuchet MS" w:cs="Arial"/>
                <w:sz w:val="18"/>
                <w:szCs w:val="18"/>
                <w:u w:val="single"/>
              </w:rPr>
              <w:t>Interest</w:t>
            </w:r>
            <w:proofErr w:type="spellEnd"/>
            <w:r w:rsidRPr="00FA3B45">
              <w:rPr>
                <w:rFonts w:ascii="Trebuchet MS" w:hAnsi="Trebuchet MS" w:cs="Arial"/>
                <w:sz w:val="18"/>
                <w:szCs w:val="18"/>
                <w:u w:val="single"/>
              </w:rPr>
              <w:t xml:space="preserve"> </w:t>
            </w:r>
            <w:proofErr w:type="spellStart"/>
            <w:r w:rsidRPr="00FA3B45">
              <w:rPr>
                <w:rFonts w:ascii="Trebuchet MS" w:hAnsi="Trebuchet MS" w:cs="Arial"/>
                <w:sz w:val="18"/>
                <w:szCs w:val="18"/>
                <w:u w:val="single"/>
              </w:rPr>
              <w:t>expense</w:t>
            </w:r>
            <w:proofErr w:type="spellEnd"/>
          </w:p>
        </w:tc>
        <w:tc>
          <w:tcPr>
            <w:tcW w:w="2280" w:type="dxa"/>
          </w:tcPr>
          <w:p w14:paraId="0C53E94F" w14:textId="77777777" w:rsidR="00FA3B45" w:rsidRPr="00FA3B45" w:rsidRDefault="00FA3B45" w:rsidP="00FA3B45">
            <w:pPr>
              <w:spacing w:line="360" w:lineRule="exact"/>
              <w:jc w:val="center"/>
              <w:rPr>
                <w:rFonts w:ascii="Trebuchet MS" w:hAnsi="Trebuchet MS" w:cs="Arial"/>
                <w:sz w:val="18"/>
                <w:szCs w:val="18"/>
              </w:rPr>
            </w:pPr>
          </w:p>
        </w:tc>
        <w:tc>
          <w:tcPr>
            <w:tcW w:w="1187" w:type="dxa"/>
            <w:vAlign w:val="bottom"/>
          </w:tcPr>
          <w:p w14:paraId="0A2A2D25"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p>
        </w:tc>
        <w:tc>
          <w:tcPr>
            <w:tcW w:w="1161" w:type="dxa"/>
            <w:vAlign w:val="bottom"/>
          </w:tcPr>
          <w:p w14:paraId="0F12AA88" w14:textId="1E29D5F6"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p>
        </w:tc>
        <w:tc>
          <w:tcPr>
            <w:tcW w:w="1166" w:type="dxa"/>
            <w:vAlign w:val="bottom"/>
          </w:tcPr>
          <w:p w14:paraId="5A24D7EC"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p>
        </w:tc>
        <w:tc>
          <w:tcPr>
            <w:tcW w:w="1171" w:type="dxa"/>
            <w:gridSpan w:val="2"/>
            <w:vAlign w:val="bottom"/>
          </w:tcPr>
          <w:p w14:paraId="527C4FFD" w14:textId="5E6685DA"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0"/>
              <w:jc w:val="right"/>
              <w:rPr>
                <w:rFonts w:ascii="Trebuchet MS" w:hAnsi="Trebuchet MS" w:cs="Arial"/>
                <w:sz w:val="18"/>
                <w:szCs w:val="18"/>
                <w:lang w:val="en-GB"/>
              </w:rPr>
            </w:pPr>
          </w:p>
        </w:tc>
      </w:tr>
      <w:tr w:rsidR="00FA3B45" w:rsidRPr="00FA3B45" w14:paraId="64C34C6D" w14:textId="77777777" w:rsidTr="003473F3">
        <w:tc>
          <w:tcPr>
            <w:tcW w:w="2284" w:type="dxa"/>
          </w:tcPr>
          <w:p w14:paraId="130C8718" w14:textId="424160F2" w:rsidR="00FA3B45" w:rsidRPr="00FA3B45" w:rsidRDefault="00FA3B45" w:rsidP="00FA3B45">
            <w:pPr>
              <w:pStyle w:val="a7"/>
              <w:tabs>
                <w:tab w:val="clear" w:pos="1080"/>
              </w:tabs>
              <w:spacing w:line="360" w:lineRule="exact"/>
              <w:ind w:left="213" w:right="-113"/>
              <w:rPr>
                <w:rFonts w:ascii="Trebuchet MS" w:hAnsi="Trebuchet MS" w:cs="Arial"/>
                <w:sz w:val="18"/>
                <w:szCs w:val="18"/>
                <w:u w:val="single"/>
              </w:rPr>
            </w:pPr>
            <w:proofErr w:type="spellStart"/>
            <w:r w:rsidRPr="00FA3B45">
              <w:rPr>
                <w:rFonts w:ascii="Trebuchet MS" w:hAnsi="Trebuchet MS" w:cs="Arial"/>
                <w:sz w:val="18"/>
                <w:szCs w:val="18"/>
              </w:rPr>
              <w:t>Subsidiary</w:t>
            </w:r>
            <w:proofErr w:type="spellEnd"/>
          </w:p>
        </w:tc>
        <w:tc>
          <w:tcPr>
            <w:tcW w:w="2280" w:type="dxa"/>
          </w:tcPr>
          <w:p w14:paraId="62A74E47" w14:textId="2CE0CA16" w:rsidR="00FA3B45" w:rsidRPr="00FA3B45" w:rsidRDefault="00FA3B45" w:rsidP="00FA3B45">
            <w:pPr>
              <w:spacing w:line="360" w:lineRule="exact"/>
              <w:jc w:val="center"/>
              <w:rPr>
                <w:rFonts w:ascii="Trebuchet MS" w:hAnsi="Trebuchet MS" w:cs="Arial"/>
                <w:sz w:val="18"/>
                <w:szCs w:val="18"/>
              </w:rPr>
            </w:pPr>
            <w:r w:rsidRPr="00FA3B45">
              <w:rPr>
                <w:rFonts w:ascii="Trebuchet MS" w:hAnsi="Trebuchet MS" w:cs="Arial"/>
                <w:sz w:val="18"/>
                <w:szCs w:val="18"/>
              </w:rPr>
              <w:t>5.00% per annum</w:t>
            </w:r>
          </w:p>
        </w:tc>
        <w:tc>
          <w:tcPr>
            <w:tcW w:w="1187" w:type="dxa"/>
            <w:vAlign w:val="bottom"/>
          </w:tcPr>
          <w:p w14:paraId="4772DA3A" w14:textId="58284812" w:rsidR="00FA3B45" w:rsidRPr="00FA3B45" w:rsidRDefault="009467E2" w:rsidP="0094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rPr>
                <w:rFonts w:ascii="Trebuchet MS" w:hAnsi="Trebuchet MS" w:cs="Arial"/>
                <w:sz w:val="18"/>
                <w:szCs w:val="18"/>
              </w:rPr>
            </w:pPr>
            <w:r>
              <w:rPr>
                <w:rFonts w:ascii="Trebuchet MS" w:hAnsi="Trebuchet MS" w:cs="Arial"/>
                <w:sz w:val="18"/>
                <w:szCs w:val="18"/>
              </w:rPr>
              <w:t>-</w:t>
            </w:r>
          </w:p>
        </w:tc>
        <w:tc>
          <w:tcPr>
            <w:tcW w:w="1161" w:type="dxa"/>
            <w:vAlign w:val="bottom"/>
          </w:tcPr>
          <w:p w14:paraId="1C2AB425" w14:textId="66A3F14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both"/>
              <w:rPr>
                <w:rFonts w:ascii="Trebuchet MS" w:hAnsi="Trebuchet MS" w:cs="Arial"/>
                <w:sz w:val="18"/>
                <w:szCs w:val="18"/>
              </w:rPr>
            </w:pPr>
            <w:r w:rsidRPr="00FA3B45">
              <w:rPr>
                <w:rFonts w:ascii="Trebuchet MS" w:hAnsi="Trebuchet MS" w:cs="Cordia New"/>
                <w:sz w:val="18"/>
                <w:szCs w:val="18"/>
              </w:rPr>
              <w:t>-</w:t>
            </w:r>
          </w:p>
        </w:tc>
        <w:tc>
          <w:tcPr>
            <w:tcW w:w="1166" w:type="dxa"/>
            <w:vAlign w:val="bottom"/>
          </w:tcPr>
          <w:p w14:paraId="2D4DB773" w14:textId="7A8DCE0D" w:rsidR="00FA3B45" w:rsidRPr="009467E2" w:rsidRDefault="009467E2"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theme="minorBidi"/>
                <w:sz w:val="18"/>
                <w:szCs w:val="18"/>
                <w:lang w:val="en-GB"/>
              </w:rPr>
            </w:pPr>
            <w:r>
              <w:rPr>
                <w:rFonts w:ascii="Trebuchet MS" w:hAnsi="Trebuchet MS" w:cstheme="minorBidi"/>
                <w:sz w:val="18"/>
                <w:szCs w:val="18"/>
                <w:lang w:val="en-GB"/>
              </w:rPr>
              <w:t>28</w:t>
            </w:r>
          </w:p>
        </w:tc>
        <w:tc>
          <w:tcPr>
            <w:tcW w:w="1171" w:type="dxa"/>
            <w:gridSpan w:val="2"/>
            <w:vAlign w:val="bottom"/>
          </w:tcPr>
          <w:p w14:paraId="19837F9C" w14:textId="3A6C2DED"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0"/>
              <w:jc w:val="right"/>
              <w:rPr>
                <w:rFonts w:ascii="Trebuchet MS" w:hAnsi="Trebuchet MS" w:cs="Arial"/>
                <w:sz w:val="18"/>
                <w:szCs w:val="18"/>
                <w:lang w:val="en-GB"/>
              </w:rPr>
            </w:pPr>
            <w:r w:rsidRPr="00FA3B45">
              <w:rPr>
                <w:rFonts w:ascii="Trebuchet MS" w:hAnsi="Trebuchet MS" w:cs="Cordia New"/>
                <w:sz w:val="18"/>
                <w:szCs w:val="18"/>
                <w:lang w:val="en-GB"/>
              </w:rPr>
              <w:t>62</w:t>
            </w:r>
          </w:p>
        </w:tc>
      </w:tr>
      <w:tr w:rsidR="00FA3B45" w:rsidRPr="00FA3B45" w14:paraId="56237B7D" w14:textId="77777777">
        <w:tc>
          <w:tcPr>
            <w:tcW w:w="2284" w:type="dxa"/>
          </w:tcPr>
          <w:p w14:paraId="00991401" w14:textId="77777777" w:rsidR="00FA3B45" w:rsidRPr="00FA3B45" w:rsidRDefault="00FA3B45" w:rsidP="00FA3B45">
            <w:pPr>
              <w:spacing w:line="360" w:lineRule="exact"/>
              <w:ind w:right="-108" w:firstLine="218"/>
              <w:rPr>
                <w:rFonts w:ascii="Trebuchet MS" w:hAnsi="Trebuchet MS" w:cs="Arial"/>
                <w:sz w:val="18"/>
                <w:szCs w:val="18"/>
              </w:rPr>
            </w:pPr>
            <w:r w:rsidRPr="00FA3B45">
              <w:rPr>
                <w:rFonts w:ascii="Trebuchet MS" w:hAnsi="Trebuchet MS" w:cs="Arial"/>
                <w:sz w:val="18"/>
                <w:szCs w:val="18"/>
              </w:rPr>
              <w:t>Directors</w:t>
            </w:r>
          </w:p>
        </w:tc>
        <w:tc>
          <w:tcPr>
            <w:tcW w:w="2280" w:type="dxa"/>
          </w:tcPr>
          <w:p w14:paraId="0BA1166D" w14:textId="77777777" w:rsidR="00FA3B45" w:rsidRPr="00FA3B45" w:rsidRDefault="00FA3B45" w:rsidP="00FA3B45">
            <w:pPr>
              <w:spacing w:line="360" w:lineRule="exact"/>
              <w:jc w:val="center"/>
              <w:rPr>
                <w:rFonts w:ascii="Trebuchet MS" w:hAnsi="Trebuchet MS" w:cs="Arial"/>
                <w:sz w:val="18"/>
                <w:szCs w:val="18"/>
              </w:rPr>
            </w:pPr>
            <w:r w:rsidRPr="00FA3B45">
              <w:rPr>
                <w:rFonts w:ascii="Trebuchet MS" w:hAnsi="Trebuchet MS" w:cs="Arial"/>
                <w:sz w:val="18"/>
                <w:szCs w:val="18"/>
              </w:rPr>
              <w:t>5.00 - 6.00% per annum</w:t>
            </w:r>
          </w:p>
        </w:tc>
        <w:tc>
          <w:tcPr>
            <w:tcW w:w="1187" w:type="dxa"/>
            <w:vAlign w:val="bottom"/>
          </w:tcPr>
          <w:p w14:paraId="3DE5FF95" w14:textId="220BF633" w:rsidR="00FA3B45" w:rsidRPr="00FA3B45" w:rsidRDefault="009467E2"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r>
              <w:rPr>
                <w:rFonts w:ascii="Trebuchet MS" w:hAnsi="Trebuchet MS" w:cs="Arial"/>
                <w:sz w:val="18"/>
                <w:szCs w:val="18"/>
                <w:lang w:val="en-GB"/>
              </w:rPr>
              <w:t>411</w:t>
            </w:r>
          </w:p>
        </w:tc>
        <w:tc>
          <w:tcPr>
            <w:tcW w:w="1161" w:type="dxa"/>
            <w:vAlign w:val="bottom"/>
          </w:tcPr>
          <w:p w14:paraId="3B8ACE02" w14:textId="632A9D9C"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cs/>
                <w:lang w:val="en-GB"/>
              </w:rPr>
            </w:pPr>
            <w:r w:rsidRPr="00FA3B45">
              <w:rPr>
                <w:rFonts w:ascii="Trebuchet MS" w:hAnsi="Trebuchet MS" w:cs="Cordia New"/>
                <w:sz w:val="18"/>
                <w:szCs w:val="18"/>
                <w:lang w:val="en-GB"/>
              </w:rPr>
              <w:t>465</w:t>
            </w:r>
          </w:p>
        </w:tc>
        <w:tc>
          <w:tcPr>
            <w:tcW w:w="1166" w:type="dxa"/>
            <w:vAlign w:val="bottom"/>
          </w:tcPr>
          <w:p w14:paraId="570E00D6" w14:textId="6F66042F" w:rsidR="00FA3B45" w:rsidRPr="00FA3B45" w:rsidRDefault="009467E2"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r>
              <w:rPr>
                <w:rFonts w:ascii="Trebuchet MS" w:hAnsi="Trebuchet MS" w:cs="Arial"/>
                <w:sz w:val="18"/>
                <w:szCs w:val="18"/>
                <w:lang w:val="en-GB"/>
              </w:rPr>
              <w:t>349</w:t>
            </w:r>
          </w:p>
        </w:tc>
        <w:tc>
          <w:tcPr>
            <w:tcW w:w="1171" w:type="dxa"/>
            <w:gridSpan w:val="2"/>
            <w:vAlign w:val="bottom"/>
          </w:tcPr>
          <w:p w14:paraId="4F42F0FA" w14:textId="74ED5292"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0" w:hanging="18"/>
              <w:jc w:val="right"/>
              <w:rPr>
                <w:rFonts w:ascii="Trebuchet MS" w:hAnsi="Trebuchet MS" w:cs="Arial"/>
                <w:sz w:val="18"/>
                <w:szCs w:val="18"/>
                <w:cs/>
              </w:rPr>
            </w:pPr>
            <w:r w:rsidRPr="00FA3B45">
              <w:rPr>
                <w:rFonts w:ascii="Trebuchet MS" w:hAnsi="Trebuchet MS" w:cs="Cordia New"/>
                <w:sz w:val="18"/>
                <w:szCs w:val="18"/>
              </w:rPr>
              <w:t>397</w:t>
            </w:r>
          </w:p>
        </w:tc>
      </w:tr>
      <w:tr w:rsidR="00FA3B45" w:rsidRPr="00FA3B45" w14:paraId="7F7D7497" w14:textId="77777777">
        <w:tc>
          <w:tcPr>
            <w:tcW w:w="2284" w:type="dxa"/>
          </w:tcPr>
          <w:p w14:paraId="2FA456A9" w14:textId="77777777" w:rsidR="00FA3B45" w:rsidRPr="00FA3B45" w:rsidRDefault="00FA3B45" w:rsidP="00FA3B45">
            <w:pPr>
              <w:spacing w:line="360" w:lineRule="exact"/>
              <w:ind w:left="218" w:right="-108"/>
              <w:rPr>
                <w:rFonts w:ascii="Trebuchet MS" w:hAnsi="Trebuchet MS" w:cs="Arial"/>
                <w:sz w:val="18"/>
                <w:szCs w:val="18"/>
              </w:rPr>
            </w:pPr>
            <w:r w:rsidRPr="00FA3B45">
              <w:rPr>
                <w:rFonts w:ascii="Trebuchet MS" w:hAnsi="Trebuchet MS" w:cs="Arial"/>
                <w:sz w:val="18"/>
                <w:szCs w:val="18"/>
              </w:rPr>
              <w:t>Relative of director</w:t>
            </w:r>
          </w:p>
        </w:tc>
        <w:tc>
          <w:tcPr>
            <w:tcW w:w="2280" w:type="dxa"/>
          </w:tcPr>
          <w:p w14:paraId="4E9D6264" w14:textId="77777777" w:rsidR="00FA3B45" w:rsidRPr="00FA3B45" w:rsidRDefault="00FA3B45" w:rsidP="00FA3B45">
            <w:pPr>
              <w:spacing w:line="360" w:lineRule="exact"/>
              <w:jc w:val="center"/>
              <w:rPr>
                <w:rFonts w:ascii="Trebuchet MS" w:hAnsi="Trebuchet MS" w:cs="Arial"/>
                <w:sz w:val="18"/>
                <w:szCs w:val="18"/>
              </w:rPr>
            </w:pPr>
            <w:r w:rsidRPr="00FA3B45">
              <w:rPr>
                <w:rFonts w:ascii="Trebuchet MS" w:hAnsi="Trebuchet MS" w:cs="Arial"/>
                <w:sz w:val="18"/>
                <w:szCs w:val="18"/>
              </w:rPr>
              <w:t>MLR - 0.25% per annum</w:t>
            </w:r>
          </w:p>
        </w:tc>
        <w:tc>
          <w:tcPr>
            <w:tcW w:w="1187" w:type="dxa"/>
            <w:vAlign w:val="bottom"/>
          </w:tcPr>
          <w:p w14:paraId="06D47DBC" w14:textId="3490924D" w:rsidR="00FA3B45" w:rsidRPr="00FA3B45" w:rsidRDefault="009467E2"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r>
              <w:rPr>
                <w:rFonts w:ascii="Trebuchet MS" w:hAnsi="Trebuchet MS" w:cs="Arial"/>
                <w:sz w:val="18"/>
                <w:szCs w:val="18"/>
                <w:lang w:val="en-GB"/>
              </w:rPr>
              <w:t>636</w:t>
            </w:r>
          </w:p>
        </w:tc>
        <w:tc>
          <w:tcPr>
            <w:tcW w:w="1161" w:type="dxa"/>
            <w:vAlign w:val="bottom"/>
          </w:tcPr>
          <w:p w14:paraId="20E83BE3" w14:textId="4F859044" w:rsidR="00FA3B45" w:rsidRPr="00FA3B45" w:rsidRDefault="00FA3B45"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r w:rsidRPr="00FA3B45">
              <w:rPr>
                <w:rFonts w:ascii="Trebuchet MS" w:hAnsi="Trebuchet MS" w:cs="Cordia New"/>
                <w:sz w:val="18"/>
                <w:szCs w:val="18"/>
                <w:lang w:val="en-GB"/>
              </w:rPr>
              <w:t>887</w:t>
            </w:r>
          </w:p>
        </w:tc>
        <w:tc>
          <w:tcPr>
            <w:tcW w:w="1166" w:type="dxa"/>
            <w:vAlign w:val="bottom"/>
          </w:tcPr>
          <w:p w14:paraId="084E3BD9" w14:textId="0BED4FE3" w:rsidR="00FA3B45" w:rsidRPr="00FA3B45" w:rsidRDefault="009467E2"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r>
              <w:rPr>
                <w:rFonts w:ascii="Trebuchet MS" w:hAnsi="Trebuchet MS" w:cs="Arial"/>
                <w:sz w:val="18"/>
                <w:szCs w:val="18"/>
                <w:lang w:val="en-GB"/>
              </w:rPr>
              <w:t>636</w:t>
            </w:r>
          </w:p>
        </w:tc>
        <w:tc>
          <w:tcPr>
            <w:tcW w:w="1171" w:type="dxa"/>
            <w:gridSpan w:val="2"/>
            <w:vAlign w:val="bottom"/>
          </w:tcPr>
          <w:p w14:paraId="3C5AB924" w14:textId="51FC69D4" w:rsidR="00FA3B45" w:rsidRPr="00FA3B45" w:rsidRDefault="00FA3B45"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0" w:hanging="18"/>
              <w:jc w:val="right"/>
              <w:rPr>
                <w:rFonts w:ascii="Trebuchet MS" w:hAnsi="Trebuchet MS" w:cs="Arial"/>
                <w:sz w:val="18"/>
                <w:szCs w:val="18"/>
              </w:rPr>
            </w:pPr>
            <w:r w:rsidRPr="00FA3B45">
              <w:rPr>
                <w:rFonts w:ascii="Trebuchet MS" w:hAnsi="Trebuchet MS" w:cs="Cordia New"/>
                <w:sz w:val="18"/>
                <w:szCs w:val="18"/>
              </w:rPr>
              <w:t>887</w:t>
            </w:r>
          </w:p>
        </w:tc>
      </w:tr>
      <w:tr w:rsidR="00FA3B45" w:rsidRPr="00FA3B45" w14:paraId="41FF97BD" w14:textId="77777777">
        <w:tc>
          <w:tcPr>
            <w:tcW w:w="2284" w:type="dxa"/>
          </w:tcPr>
          <w:p w14:paraId="0AEEAEE2" w14:textId="77777777" w:rsidR="00FA3B45" w:rsidRPr="00FA3B45" w:rsidRDefault="00FA3B45" w:rsidP="00FA3B45">
            <w:pPr>
              <w:pStyle w:val="a7"/>
              <w:tabs>
                <w:tab w:val="clear" w:pos="1080"/>
              </w:tabs>
              <w:spacing w:line="360" w:lineRule="exact"/>
              <w:ind w:right="-113"/>
              <w:rPr>
                <w:rFonts w:ascii="Trebuchet MS" w:hAnsi="Trebuchet MS" w:cs="Arial"/>
                <w:sz w:val="18"/>
                <w:szCs w:val="18"/>
                <w:cs/>
              </w:rPr>
            </w:pPr>
            <w:r w:rsidRPr="00FA3B45">
              <w:rPr>
                <w:rFonts w:ascii="Trebuchet MS" w:hAnsi="Trebuchet MS" w:cs="Arial"/>
                <w:sz w:val="18"/>
                <w:szCs w:val="18"/>
                <w:lang w:val="en-GB"/>
              </w:rPr>
              <w:t>Total</w:t>
            </w:r>
          </w:p>
        </w:tc>
        <w:tc>
          <w:tcPr>
            <w:tcW w:w="2280" w:type="dxa"/>
          </w:tcPr>
          <w:p w14:paraId="01B7C87B" w14:textId="77777777" w:rsidR="00FA3B45" w:rsidRPr="00FA3B45" w:rsidRDefault="00FA3B45" w:rsidP="00FA3B45">
            <w:pPr>
              <w:spacing w:line="360" w:lineRule="exact"/>
              <w:jc w:val="center"/>
              <w:rPr>
                <w:rFonts w:ascii="Trebuchet MS" w:hAnsi="Trebuchet MS" w:cs="Arial"/>
                <w:sz w:val="18"/>
                <w:szCs w:val="18"/>
              </w:rPr>
            </w:pPr>
          </w:p>
        </w:tc>
        <w:tc>
          <w:tcPr>
            <w:tcW w:w="1187" w:type="dxa"/>
            <w:vAlign w:val="bottom"/>
          </w:tcPr>
          <w:p w14:paraId="0292C8E4" w14:textId="289CBCD7" w:rsidR="00FA3B45" w:rsidRPr="00FA3B45" w:rsidRDefault="009467E2"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1,047</w:t>
            </w:r>
            <w:r>
              <w:rPr>
                <w:rFonts w:ascii="Trebuchet MS" w:hAnsi="Trebuchet MS" w:cs="Arial"/>
                <w:sz w:val="18"/>
                <w:szCs w:val="18"/>
              </w:rPr>
              <w:fldChar w:fldCharType="end"/>
            </w:r>
          </w:p>
        </w:tc>
        <w:tc>
          <w:tcPr>
            <w:tcW w:w="1161" w:type="dxa"/>
            <w:vAlign w:val="bottom"/>
          </w:tcPr>
          <w:p w14:paraId="54317AC4" w14:textId="5B74BDC9" w:rsidR="00FA3B45" w:rsidRPr="00FA3B45" w:rsidRDefault="00FA3B45"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r w:rsidRPr="00FA3B45">
              <w:rPr>
                <w:rFonts w:ascii="Trebuchet MS" w:hAnsi="Trebuchet MS" w:cs="Cordia New"/>
                <w:sz w:val="18"/>
                <w:szCs w:val="18"/>
              </w:rPr>
              <w:t>1,352</w:t>
            </w:r>
          </w:p>
        </w:tc>
        <w:tc>
          <w:tcPr>
            <w:tcW w:w="1166" w:type="dxa"/>
            <w:vAlign w:val="bottom"/>
          </w:tcPr>
          <w:p w14:paraId="093F9AED" w14:textId="16D72EBA" w:rsidR="00FA3B45" w:rsidRPr="00FA3B45" w:rsidRDefault="009467E2"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r>
              <w:rPr>
                <w:rFonts w:ascii="Trebuchet MS" w:hAnsi="Trebuchet MS" w:cs="Arial"/>
                <w:sz w:val="18"/>
                <w:szCs w:val="18"/>
                <w:lang w:val="en-GB"/>
              </w:rPr>
              <w:fldChar w:fldCharType="begin"/>
            </w:r>
            <w:r>
              <w:rPr>
                <w:rFonts w:ascii="Trebuchet MS" w:hAnsi="Trebuchet MS" w:cs="Arial"/>
                <w:sz w:val="18"/>
                <w:szCs w:val="18"/>
                <w:lang w:val="en-GB"/>
              </w:rPr>
              <w:instrText xml:space="preserve"> =SUM(ABOVE) </w:instrText>
            </w:r>
            <w:r>
              <w:rPr>
                <w:rFonts w:ascii="Trebuchet MS" w:hAnsi="Trebuchet MS" w:cs="Arial"/>
                <w:sz w:val="18"/>
                <w:szCs w:val="18"/>
                <w:lang w:val="en-GB"/>
              </w:rPr>
              <w:fldChar w:fldCharType="separate"/>
            </w:r>
            <w:r>
              <w:rPr>
                <w:rFonts w:ascii="Trebuchet MS" w:hAnsi="Trebuchet MS" w:cs="Arial"/>
                <w:noProof/>
                <w:sz w:val="18"/>
                <w:szCs w:val="18"/>
                <w:lang w:val="en-GB"/>
              </w:rPr>
              <w:t>1,013</w:t>
            </w:r>
            <w:r>
              <w:rPr>
                <w:rFonts w:ascii="Trebuchet MS" w:hAnsi="Trebuchet MS" w:cs="Arial"/>
                <w:sz w:val="18"/>
                <w:szCs w:val="18"/>
                <w:lang w:val="en-GB"/>
              </w:rPr>
              <w:fldChar w:fldCharType="end"/>
            </w:r>
          </w:p>
        </w:tc>
        <w:tc>
          <w:tcPr>
            <w:tcW w:w="1171" w:type="dxa"/>
            <w:gridSpan w:val="2"/>
            <w:vAlign w:val="bottom"/>
          </w:tcPr>
          <w:p w14:paraId="68272D3E" w14:textId="28A1A4B5" w:rsidR="00FA3B45" w:rsidRPr="00FA3B45" w:rsidRDefault="00FA3B45"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0" w:hanging="18"/>
              <w:jc w:val="right"/>
              <w:rPr>
                <w:rFonts w:ascii="Trebuchet MS" w:hAnsi="Trebuchet MS" w:cs="Arial"/>
                <w:sz w:val="18"/>
                <w:szCs w:val="18"/>
                <w:lang w:val="en-GB"/>
              </w:rPr>
            </w:pPr>
            <w:r w:rsidRPr="00FA3B45">
              <w:rPr>
                <w:rFonts w:ascii="Trebuchet MS" w:hAnsi="Trebuchet MS" w:cs="Cordia New"/>
                <w:sz w:val="18"/>
                <w:szCs w:val="18"/>
              </w:rPr>
              <w:t>1,346</w:t>
            </w:r>
          </w:p>
        </w:tc>
      </w:tr>
      <w:tr w:rsidR="00FA3B45" w:rsidRPr="00FA3B45" w14:paraId="52EC37CD" w14:textId="77777777" w:rsidTr="003473F3">
        <w:tc>
          <w:tcPr>
            <w:tcW w:w="2284" w:type="dxa"/>
          </w:tcPr>
          <w:p w14:paraId="056CFCF0" w14:textId="77777777" w:rsidR="00FA3B45" w:rsidRPr="00FA3B45" w:rsidRDefault="00FA3B45" w:rsidP="00FA3B45">
            <w:pPr>
              <w:pStyle w:val="a7"/>
              <w:tabs>
                <w:tab w:val="clear" w:pos="1080"/>
              </w:tabs>
              <w:spacing w:line="360" w:lineRule="exact"/>
              <w:ind w:right="-113"/>
              <w:rPr>
                <w:rFonts w:ascii="Trebuchet MS" w:hAnsi="Trebuchet MS" w:cs="Arial"/>
                <w:sz w:val="18"/>
                <w:szCs w:val="18"/>
                <w:cs/>
                <w:lang w:val="en-GB"/>
              </w:rPr>
            </w:pPr>
          </w:p>
        </w:tc>
        <w:tc>
          <w:tcPr>
            <w:tcW w:w="2280" w:type="dxa"/>
          </w:tcPr>
          <w:p w14:paraId="41303D68" w14:textId="77777777" w:rsidR="00FA3B45" w:rsidRPr="00FA3B45" w:rsidRDefault="00FA3B45" w:rsidP="00FA3B45">
            <w:pPr>
              <w:spacing w:line="360" w:lineRule="exact"/>
              <w:jc w:val="center"/>
              <w:rPr>
                <w:rFonts w:ascii="Trebuchet MS" w:hAnsi="Trebuchet MS" w:cs="Arial"/>
                <w:sz w:val="18"/>
                <w:szCs w:val="18"/>
              </w:rPr>
            </w:pPr>
          </w:p>
        </w:tc>
        <w:tc>
          <w:tcPr>
            <w:tcW w:w="1187" w:type="dxa"/>
            <w:vAlign w:val="bottom"/>
          </w:tcPr>
          <w:p w14:paraId="72B09DCA"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p>
        </w:tc>
        <w:tc>
          <w:tcPr>
            <w:tcW w:w="1161" w:type="dxa"/>
            <w:vAlign w:val="bottom"/>
          </w:tcPr>
          <w:p w14:paraId="7CA23482"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p>
        </w:tc>
        <w:tc>
          <w:tcPr>
            <w:tcW w:w="1166" w:type="dxa"/>
            <w:vAlign w:val="bottom"/>
          </w:tcPr>
          <w:p w14:paraId="75C54F3E"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p>
        </w:tc>
        <w:tc>
          <w:tcPr>
            <w:tcW w:w="1171" w:type="dxa"/>
            <w:gridSpan w:val="2"/>
            <w:vAlign w:val="bottom"/>
          </w:tcPr>
          <w:p w14:paraId="2D7DECA5"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0"/>
              <w:jc w:val="right"/>
              <w:rPr>
                <w:rFonts w:ascii="Trebuchet MS" w:hAnsi="Trebuchet MS" w:cs="Arial"/>
                <w:sz w:val="18"/>
                <w:szCs w:val="18"/>
                <w:lang w:val="en-GB"/>
              </w:rPr>
            </w:pPr>
          </w:p>
        </w:tc>
      </w:tr>
      <w:tr w:rsidR="00FA3B45" w:rsidRPr="00FA3B45" w14:paraId="701E49AA" w14:textId="77777777" w:rsidTr="00976C86">
        <w:trPr>
          <w:trHeight w:val="68"/>
        </w:trPr>
        <w:tc>
          <w:tcPr>
            <w:tcW w:w="4564" w:type="dxa"/>
            <w:gridSpan w:val="2"/>
          </w:tcPr>
          <w:p w14:paraId="0A56FD55" w14:textId="79DE427C" w:rsidR="00FA3B45" w:rsidRPr="00FA3B45" w:rsidRDefault="00FA3B45" w:rsidP="00FA3B45">
            <w:pPr>
              <w:tabs>
                <w:tab w:val="clear" w:pos="227"/>
                <w:tab w:val="clear" w:pos="1644"/>
                <w:tab w:val="clear" w:pos="1871"/>
              </w:tabs>
              <w:spacing w:line="360" w:lineRule="exact"/>
              <w:ind w:right="-108"/>
              <w:rPr>
                <w:rFonts w:ascii="Trebuchet MS" w:hAnsi="Trebuchet MS" w:cs="Arial"/>
                <w:sz w:val="18"/>
                <w:szCs w:val="18"/>
                <w:u w:val="single"/>
                <w:cs/>
              </w:rPr>
            </w:pPr>
            <w:r w:rsidRPr="00FA3B45">
              <w:rPr>
                <w:rFonts w:ascii="Trebuchet MS" w:hAnsi="Trebuchet MS" w:cs="Arial"/>
                <w:sz w:val="18"/>
                <w:szCs w:val="18"/>
                <w:u w:val="single"/>
              </w:rPr>
              <w:t>Management remuneration</w:t>
            </w:r>
          </w:p>
        </w:tc>
        <w:tc>
          <w:tcPr>
            <w:tcW w:w="1187" w:type="dxa"/>
          </w:tcPr>
          <w:p w14:paraId="46416CFC"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rPr>
            </w:pPr>
          </w:p>
        </w:tc>
        <w:tc>
          <w:tcPr>
            <w:tcW w:w="1161" w:type="dxa"/>
            <w:vAlign w:val="bottom"/>
          </w:tcPr>
          <w:p w14:paraId="56FEE7D9"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p>
        </w:tc>
        <w:tc>
          <w:tcPr>
            <w:tcW w:w="1166" w:type="dxa"/>
            <w:vAlign w:val="bottom"/>
          </w:tcPr>
          <w:p w14:paraId="0C1143AE" w14:textId="315DE1C9"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p>
        </w:tc>
        <w:tc>
          <w:tcPr>
            <w:tcW w:w="1171" w:type="dxa"/>
            <w:gridSpan w:val="2"/>
            <w:vAlign w:val="bottom"/>
          </w:tcPr>
          <w:p w14:paraId="0D5E2781" w14:textId="7067B00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0"/>
              <w:jc w:val="right"/>
              <w:rPr>
                <w:rFonts w:ascii="Trebuchet MS" w:hAnsi="Trebuchet MS" w:cs="Arial"/>
                <w:sz w:val="18"/>
                <w:szCs w:val="18"/>
                <w:lang w:val="en-GB"/>
              </w:rPr>
            </w:pPr>
          </w:p>
        </w:tc>
      </w:tr>
      <w:tr w:rsidR="00FA3B45" w:rsidRPr="00FA3B45" w14:paraId="6ED769C4" w14:textId="77777777">
        <w:trPr>
          <w:trHeight w:val="324"/>
        </w:trPr>
        <w:tc>
          <w:tcPr>
            <w:tcW w:w="4564" w:type="dxa"/>
            <w:gridSpan w:val="2"/>
          </w:tcPr>
          <w:p w14:paraId="54FCFBBD" w14:textId="7F27EDA5" w:rsidR="00FA3B45" w:rsidRPr="00FA3B45" w:rsidRDefault="00FA3B45" w:rsidP="00FA3B45">
            <w:pPr>
              <w:spacing w:line="360" w:lineRule="exact"/>
              <w:ind w:firstLine="218"/>
              <w:rPr>
                <w:rFonts w:ascii="Trebuchet MS" w:hAnsi="Trebuchet MS" w:cs="Arial"/>
                <w:sz w:val="18"/>
                <w:szCs w:val="18"/>
              </w:rPr>
            </w:pPr>
            <w:r w:rsidRPr="00FA3B45">
              <w:rPr>
                <w:rFonts w:ascii="Trebuchet MS" w:hAnsi="Trebuchet MS" w:cs="Arial"/>
                <w:sz w:val="18"/>
                <w:szCs w:val="18"/>
              </w:rPr>
              <w:t>Short-term benefits</w:t>
            </w:r>
          </w:p>
        </w:tc>
        <w:tc>
          <w:tcPr>
            <w:tcW w:w="1187" w:type="dxa"/>
            <w:vAlign w:val="bottom"/>
          </w:tcPr>
          <w:p w14:paraId="08525A9B" w14:textId="0825B74A" w:rsidR="00FA3B45" w:rsidRPr="008A0B1B" w:rsidRDefault="007045D7"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r w:rsidRPr="008A0B1B">
              <w:rPr>
                <w:rFonts w:ascii="Trebuchet MS" w:hAnsi="Trebuchet MS" w:cs="Arial"/>
                <w:sz w:val="18"/>
                <w:szCs w:val="18"/>
                <w:lang w:val="en-GB"/>
              </w:rPr>
              <w:t>7,074</w:t>
            </w:r>
          </w:p>
        </w:tc>
        <w:tc>
          <w:tcPr>
            <w:tcW w:w="1161" w:type="dxa"/>
            <w:vAlign w:val="bottom"/>
          </w:tcPr>
          <w:p w14:paraId="5A6A90B9" w14:textId="0DAFB75D" w:rsidR="00FA3B45" w:rsidRPr="00FA3B45" w:rsidRDefault="00413D4D"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r>
              <w:rPr>
                <w:rFonts w:ascii="Trebuchet MS" w:hAnsi="Trebuchet MS" w:cs="Arial"/>
                <w:sz w:val="18"/>
                <w:szCs w:val="18"/>
                <w:lang w:val="en-GB"/>
              </w:rPr>
              <w:t>10,</w:t>
            </w:r>
            <w:r w:rsidR="00E53565">
              <w:rPr>
                <w:rFonts w:ascii="Trebuchet MS" w:hAnsi="Trebuchet MS" w:cs="Arial"/>
                <w:sz w:val="18"/>
                <w:szCs w:val="18"/>
                <w:lang w:val="en-GB"/>
              </w:rPr>
              <w:t>541</w:t>
            </w:r>
          </w:p>
        </w:tc>
        <w:tc>
          <w:tcPr>
            <w:tcW w:w="1166" w:type="dxa"/>
            <w:vAlign w:val="bottom"/>
          </w:tcPr>
          <w:p w14:paraId="453EEDB0" w14:textId="50D32FE0" w:rsidR="00FA3B45" w:rsidRPr="00FA3B45" w:rsidRDefault="007045D7"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left="-7" w:right="-40"/>
              <w:jc w:val="right"/>
              <w:rPr>
                <w:rFonts w:ascii="Trebuchet MS" w:hAnsi="Trebuchet MS" w:cs="Arial"/>
                <w:sz w:val="18"/>
                <w:szCs w:val="18"/>
                <w:lang w:val="en-GB"/>
              </w:rPr>
            </w:pPr>
            <w:r>
              <w:rPr>
                <w:rFonts w:ascii="Trebuchet MS" w:hAnsi="Trebuchet MS" w:cs="Arial"/>
                <w:sz w:val="18"/>
                <w:szCs w:val="18"/>
                <w:lang w:val="en-GB"/>
              </w:rPr>
              <w:t>5,480</w:t>
            </w:r>
          </w:p>
        </w:tc>
        <w:tc>
          <w:tcPr>
            <w:tcW w:w="1171" w:type="dxa"/>
            <w:gridSpan w:val="2"/>
            <w:vAlign w:val="bottom"/>
          </w:tcPr>
          <w:p w14:paraId="1A3142AB" w14:textId="57E96773" w:rsidR="00FA3B45" w:rsidRPr="00FA3B45" w:rsidRDefault="005A404A"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exact"/>
              <w:ind w:right="-40" w:hanging="18"/>
              <w:jc w:val="right"/>
              <w:rPr>
                <w:rFonts w:ascii="Trebuchet MS" w:hAnsi="Trebuchet MS" w:cs="Arial"/>
                <w:sz w:val="18"/>
                <w:szCs w:val="18"/>
                <w:lang w:val="en-GB"/>
              </w:rPr>
            </w:pPr>
            <w:r>
              <w:rPr>
                <w:rFonts w:ascii="Trebuchet MS" w:hAnsi="Trebuchet MS" w:cs="Arial"/>
                <w:sz w:val="18"/>
                <w:szCs w:val="18"/>
                <w:lang w:val="en-GB"/>
              </w:rPr>
              <w:t>8,947</w:t>
            </w:r>
          </w:p>
        </w:tc>
      </w:tr>
    </w:tbl>
    <w:p w14:paraId="17BAF5CA" w14:textId="79D68565" w:rsidR="000A2E7B" w:rsidRPr="00FA3B45" w:rsidRDefault="000A2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rebuchet MS" w:hAnsi="Trebuchet MS" w:cstheme="minorBidi"/>
          <w:sz w:val="18"/>
          <w:szCs w:val="18"/>
        </w:rPr>
      </w:pPr>
      <w:r w:rsidRPr="00FA3B45">
        <w:rPr>
          <w:rFonts w:ascii="Trebuchet MS" w:hAnsi="Trebuchet MS" w:cstheme="minorBidi"/>
          <w:sz w:val="18"/>
          <w:szCs w:val="18"/>
        </w:rPr>
        <w:br w:type="page"/>
      </w:r>
    </w:p>
    <w:tbl>
      <w:tblPr>
        <w:tblW w:w="9249" w:type="dxa"/>
        <w:tblInd w:w="270" w:type="dxa"/>
        <w:tblLayout w:type="fixed"/>
        <w:tblLook w:val="04A0" w:firstRow="1" w:lastRow="0" w:firstColumn="1" w:lastColumn="0" w:noHBand="0" w:noVBand="1"/>
      </w:tblPr>
      <w:tblGrid>
        <w:gridCol w:w="2284"/>
        <w:gridCol w:w="2280"/>
        <w:gridCol w:w="1187"/>
        <w:gridCol w:w="1161"/>
        <w:gridCol w:w="1166"/>
        <w:gridCol w:w="1160"/>
        <w:gridCol w:w="11"/>
      </w:tblGrid>
      <w:tr w:rsidR="00FA3B45" w:rsidRPr="00FA3B45" w14:paraId="795C8E59" w14:textId="77777777" w:rsidTr="00976C86">
        <w:trPr>
          <w:tblHeader/>
        </w:trPr>
        <w:tc>
          <w:tcPr>
            <w:tcW w:w="2284" w:type="dxa"/>
          </w:tcPr>
          <w:p w14:paraId="6B4530EE"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r w:rsidRPr="00FA3B45">
              <w:rPr>
                <w:rFonts w:ascii="Trebuchet MS" w:hAnsi="Trebuchet MS" w:cs="Arial"/>
                <w:sz w:val="18"/>
                <w:szCs w:val="18"/>
              </w:rPr>
              <w:lastRenderedPageBreak/>
              <w:t>(</w:t>
            </w:r>
            <w:proofErr w:type="gramStart"/>
            <w:r w:rsidRPr="00FA3B45">
              <w:rPr>
                <w:rFonts w:ascii="Trebuchet MS" w:hAnsi="Trebuchet MS" w:cs="Arial"/>
                <w:sz w:val="18"/>
                <w:szCs w:val="18"/>
              </w:rPr>
              <w:t>Unit :</w:t>
            </w:r>
            <w:proofErr w:type="gramEnd"/>
            <w:r w:rsidRPr="00FA3B45">
              <w:rPr>
                <w:rFonts w:ascii="Trebuchet MS" w:hAnsi="Trebuchet MS" w:cs="Arial"/>
                <w:sz w:val="18"/>
                <w:szCs w:val="18"/>
              </w:rPr>
              <w:t xml:space="preserve"> Thousand Baht)</w:t>
            </w:r>
          </w:p>
        </w:tc>
        <w:tc>
          <w:tcPr>
            <w:tcW w:w="2280" w:type="dxa"/>
          </w:tcPr>
          <w:p w14:paraId="58730EF9"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p>
        </w:tc>
        <w:tc>
          <w:tcPr>
            <w:tcW w:w="2348" w:type="dxa"/>
            <w:gridSpan w:val="2"/>
          </w:tcPr>
          <w:p w14:paraId="511251AE" w14:textId="77777777" w:rsidR="00FA3B45" w:rsidRPr="00FA3B45" w:rsidRDefault="00FA3B45"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theme="minorBidi"/>
                <w:sz w:val="18"/>
                <w:szCs w:val="18"/>
                <w:lang w:val="en-GB"/>
              </w:rPr>
            </w:pPr>
            <w:r w:rsidRPr="00FA3B45">
              <w:rPr>
                <w:rFonts w:ascii="Trebuchet MS" w:hAnsi="Trebuchet MS" w:cs="Arial"/>
                <w:sz w:val="18"/>
                <w:szCs w:val="18"/>
                <w:lang w:val="en-GB"/>
              </w:rPr>
              <w:t xml:space="preserve">Consolidated </w:t>
            </w:r>
          </w:p>
          <w:p w14:paraId="46D45747" w14:textId="77777777" w:rsidR="00FA3B45" w:rsidRPr="00FA3B45" w:rsidRDefault="00FA3B45"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rPr>
            </w:pPr>
            <w:r w:rsidRPr="00FA3B45">
              <w:rPr>
                <w:rFonts w:ascii="Trebuchet MS" w:hAnsi="Trebuchet MS" w:cs="Arial"/>
                <w:sz w:val="18"/>
                <w:szCs w:val="18"/>
                <w:lang w:val="en-GB"/>
              </w:rPr>
              <w:t>financial information</w:t>
            </w:r>
          </w:p>
        </w:tc>
        <w:tc>
          <w:tcPr>
            <w:tcW w:w="2337" w:type="dxa"/>
            <w:gridSpan w:val="3"/>
          </w:tcPr>
          <w:p w14:paraId="5B251B2E" w14:textId="77777777" w:rsidR="00FA3B45" w:rsidRPr="00FA3B45" w:rsidRDefault="00FA3B45"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theme="minorBidi"/>
                <w:sz w:val="18"/>
                <w:szCs w:val="18"/>
                <w:lang w:val="en-GB"/>
              </w:rPr>
            </w:pPr>
            <w:r w:rsidRPr="00FA3B45">
              <w:rPr>
                <w:rFonts w:ascii="Trebuchet MS" w:hAnsi="Trebuchet MS" w:cs="Arial"/>
                <w:sz w:val="18"/>
                <w:szCs w:val="18"/>
                <w:lang w:val="en-GB"/>
              </w:rPr>
              <w:t xml:space="preserve">Separate </w:t>
            </w:r>
          </w:p>
          <w:p w14:paraId="39908C21" w14:textId="77777777" w:rsidR="00FA3B45" w:rsidRPr="00FA3B45" w:rsidRDefault="00FA3B45"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lang w:val="en-GB"/>
              </w:rPr>
            </w:pPr>
            <w:r w:rsidRPr="00FA3B45">
              <w:rPr>
                <w:rFonts w:ascii="Trebuchet MS" w:hAnsi="Trebuchet MS" w:cs="Arial"/>
                <w:sz w:val="18"/>
                <w:szCs w:val="18"/>
                <w:lang w:val="en-GB"/>
              </w:rPr>
              <w:t>financial information</w:t>
            </w:r>
          </w:p>
        </w:tc>
      </w:tr>
      <w:tr w:rsidR="00FA3B45" w:rsidRPr="00FA3B45" w14:paraId="4FF1490B" w14:textId="77777777" w:rsidTr="00976C86">
        <w:trPr>
          <w:gridAfter w:val="1"/>
          <w:wAfter w:w="11" w:type="dxa"/>
          <w:tblHeader/>
        </w:trPr>
        <w:tc>
          <w:tcPr>
            <w:tcW w:w="2284" w:type="dxa"/>
          </w:tcPr>
          <w:p w14:paraId="6ECDEDA8"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p>
        </w:tc>
        <w:tc>
          <w:tcPr>
            <w:tcW w:w="2280" w:type="dxa"/>
          </w:tcPr>
          <w:p w14:paraId="6D2333A6"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lang w:val="en-GB"/>
              </w:rPr>
            </w:pPr>
          </w:p>
        </w:tc>
        <w:tc>
          <w:tcPr>
            <w:tcW w:w="4674" w:type="dxa"/>
            <w:gridSpan w:val="4"/>
          </w:tcPr>
          <w:p w14:paraId="7A815D9D" w14:textId="12FA5F2C" w:rsidR="00FA3B45" w:rsidRPr="00FA3B45" w:rsidRDefault="00FA3B45"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lang w:val="en-GB"/>
              </w:rPr>
            </w:pPr>
            <w:r w:rsidRPr="00FA3B45">
              <w:rPr>
                <w:rFonts w:ascii="Trebuchet MS" w:hAnsi="Trebuchet MS" w:cs="Arial"/>
                <w:sz w:val="18"/>
                <w:szCs w:val="18"/>
                <w:lang w:val="en-GB"/>
              </w:rPr>
              <w:t xml:space="preserve">For the six-month periods ended </w:t>
            </w:r>
            <w:r w:rsidRPr="00FA3B45">
              <w:rPr>
                <w:rFonts w:ascii="Trebuchet MS" w:hAnsi="Trebuchet MS" w:cstheme="minorBidi"/>
                <w:sz w:val="18"/>
                <w:szCs w:val="18"/>
              </w:rPr>
              <w:t>30 June</w:t>
            </w:r>
          </w:p>
        </w:tc>
      </w:tr>
      <w:tr w:rsidR="00FA3B45" w:rsidRPr="00FA3B45" w14:paraId="29C07BE4" w14:textId="77777777" w:rsidTr="00976C86">
        <w:trPr>
          <w:tblHeader/>
        </w:trPr>
        <w:tc>
          <w:tcPr>
            <w:tcW w:w="2284" w:type="dxa"/>
          </w:tcPr>
          <w:p w14:paraId="768C1252"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p>
        </w:tc>
        <w:tc>
          <w:tcPr>
            <w:tcW w:w="2280" w:type="dxa"/>
          </w:tcPr>
          <w:p w14:paraId="76A7C022" w14:textId="77777777" w:rsidR="00FA3B45" w:rsidRPr="00FA3B45" w:rsidRDefault="00FA3B45"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lang w:val="en-GB"/>
              </w:rPr>
            </w:pPr>
            <w:r w:rsidRPr="00FA3B45">
              <w:rPr>
                <w:rFonts w:ascii="Trebuchet MS" w:hAnsi="Trebuchet MS" w:cs="Arial"/>
                <w:sz w:val="18"/>
                <w:szCs w:val="18"/>
              </w:rPr>
              <w:t>Pricing policy</w:t>
            </w:r>
          </w:p>
        </w:tc>
        <w:tc>
          <w:tcPr>
            <w:tcW w:w="1187" w:type="dxa"/>
          </w:tcPr>
          <w:p w14:paraId="1C82CB5E" w14:textId="77777777" w:rsidR="00FA3B45" w:rsidRPr="00FA3B45" w:rsidRDefault="00FA3B45"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lang w:val="en-GB"/>
              </w:rPr>
            </w:pPr>
            <w:r w:rsidRPr="00FA3B45">
              <w:rPr>
                <w:rFonts w:ascii="Trebuchet MS" w:hAnsi="Trebuchet MS" w:cs="Arial"/>
                <w:sz w:val="18"/>
                <w:szCs w:val="18"/>
              </w:rPr>
              <w:t>2026</w:t>
            </w:r>
          </w:p>
        </w:tc>
        <w:tc>
          <w:tcPr>
            <w:tcW w:w="1161" w:type="dxa"/>
          </w:tcPr>
          <w:p w14:paraId="60C0A818" w14:textId="77777777" w:rsidR="00FA3B45" w:rsidRPr="00FA3B45" w:rsidRDefault="00FA3B45"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lang w:val="en-GB"/>
              </w:rPr>
            </w:pPr>
            <w:r w:rsidRPr="00FA3B45">
              <w:rPr>
                <w:rFonts w:ascii="Trebuchet MS" w:hAnsi="Trebuchet MS" w:cs="Arial"/>
                <w:sz w:val="18"/>
                <w:szCs w:val="18"/>
              </w:rPr>
              <w:t>2025</w:t>
            </w:r>
          </w:p>
        </w:tc>
        <w:tc>
          <w:tcPr>
            <w:tcW w:w="1166" w:type="dxa"/>
          </w:tcPr>
          <w:p w14:paraId="59FD7D7B" w14:textId="77777777" w:rsidR="00FA3B45" w:rsidRPr="00FA3B45" w:rsidRDefault="00FA3B45"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lang w:val="en-GB"/>
              </w:rPr>
            </w:pPr>
            <w:r w:rsidRPr="00FA3B45">
              <w:rPr>
                <w:rFonts w:ascii="Trebuchet MS" w:hAnsi="Trebuchet MS" w:cs="Arial"/>
                <w:sz w:val="18"/>
                <w:szCs w:val="18"/>
              </w:rPr>
              <w:t>2026</w:t>
            </w:r>
          </w:p>
        </w:tc>
        <w:tc>
          <w:tcPr>
            <w:tcW w:w="1171" w:type="dxa"/>
            <w:gridSpan w:val="2"/>
          </w:tcPr>
          <w:p w14:paraId="6CC3AC93" w14:textId="77777777" w:rsidR="00FA3B45" w:rsidRPr="00FA3B45" w:rsidRDefault="00FA3B45"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6" w:hanging="18"/>
              <w:jc w:val="center"/>
              <w:rPr>
                <w:rFonts w:ascii="Trebuchet MS" w:hAnsi="Trebuchet MS" w:cs="Arial"/>
                <w:sz w:val="18"/>
                <w:szCs w:val="18"/>
                <w:lang w:val="en-GB"/>
              </w:rPr>
            </w:pPr>
            <w:r w:rsidRPr="00FA3B45">
              <w:rPr>
                <w:rFonts w:ascii="Trebuchet MS" w:hAnsi="Trebuchet MS" w:cs="Arial"/>
                <w:sz w:val="18"/>
                <w:szCs w:val="18"/>
              </w:rPr>
              <w:t>2025</w:t>
            </w:r>
          </w:p>
        </w:tc>
      </w:tr>
      <w:tr w:rsidR="00FA3B45" w:rsidRPr="00FA3B45" w14:paraId="1C893B0B" w14:textId="77777777" w:rsidTr="00976C86">
        <w:trPr>
          <w:trHeight w:val="74"/>
        </w:trPr>
        <w:tc>
          <w:tcPr>
            <w:tcW w:w="2284" w:type="dxa"/>
          </w:tcPr>
          <w:p w14:paraId="585D904D" w14:textId="77777777" w:rsidR="00FA3B45" w:rsidRPr="00FA3B45" w:rsidRDefault="00FA3B45" w:rsidP="00B04B67">
            <w:pPr>
              <w:pStyle w:val="a7"/>
              <w:tabs>
                <w:tab w:val="clear" w:pos="1080"/>
              </w:tabs>
              <w:spacing w:line="380" w:lineRule="exact"/>
              <w:ind w:right="-374"/>
              <w:rPr>
                <w:rFonts w:ascii="Trebuchet MS" w:hAnsi="Trebuchet MS" w:cs="Arial"/>
                <w:sz w:val="18"/>
                <w:szCs w:val="18"/>
                <w:u w:val="single"/>
                <w:lang w:val="en-GB"/>
              </w:rPr>
            </w:pPr>
          </w:p>
        </w:tc>
        <w:tc>
          <w:tcPr>
            <w:tcW w:w="2280" w:type="dxa"/>
          </w:tcPr>
          <w:p w14:paraId="1875B5D6" w14:textId="77777777" w:rsidR="00FA3B45" w:rsidRPr="00FA3B45" w:rsidRDefault="00FA3B45" w:rsidP="00B04B67">
            <w:pPr>
              <w:pStyle w:val="a7"/>
              <w:tabs>
                <w:tab w:val="clear" w:pos="1080"/>
              </w:tabs>
              <w:spacing w:line="380" w:lineRule="exact"/>
              <w:ind w:left="366" w:right="-374" w:hanging="150"/>
              <w:jc w:val="center"/>
              <w:rPr>
                <w:rFonts w:ascii="Trebuchet MS" w:hAnsi="Trebuchet MS" w:cs="Arial"/>
                <w:sz w:val="18"/>
                <w:szCs w:val="18"/>
                <w:lang w:val="en-GB"/>
              </w:rPr>
            </w:pPr>
          </w:p>
        </w:tc>
        <w:tc>
          <w:tcPr>
            <w:tcW w:w="1187" w:type="dxa"/>
          </w:tcPr>
          <w:p w14:paraId="76CDA0BD" w14:textId="77777777" w:rsidR="00FA3B45" w:rsidRPr="00FA3B45" w:rsidRDefault="00FA3B45" w:rsidP="00B04B67">
            <w:pPr>
              <w:pStyle w:val="a7"/>
              <w:tabs>
                <w:tab w:val="clear" w:pos="1080"/>
              </w:tabs>
              <w:spacing w:line="380" w:lineRule="exact"/>
              <w:ind w:left="366" w:right="-374" w:hanging="150"/>
              <w:rPr>
                <w:rFonts w:ascii="Trebuchet MS" w:hAnsi="Trebuchet MS" w:cs="Arial"/>
                <w:sz w:val="18"/>
                <w:szCs w:val="18"/>
                <w:lang w:val="en-GB"/>
              </w:rPr>
            </w:pPr>
          </w:p>
        </w:tc>
        <w:tc>
          <w:tcPr>
            <w:tcW w:w="1161" w:type="dxa"/>
          </w:tcPr>
          <w:p w14:paraId="499C763C" w14:textId="77777777" w:rsidR="00FA3B45" w:rsidRPr="00FA3B45" w:rsidRDefault="00FA3B45" w:rsidP="00B04B67">
            <w:pPr>
              <w:pStyle w:val="a7"/>
              <w:tabs>
                <w:tab w:val="clear" w:pos="1080"/>
              </w:tabs>
              <w:spacing w:line="380" w:lineRule="exact"/>
              <w:ind w:left="366" w:right="-374" w:hanging="150"/>
              <w:rPr>
                <w:rFonts w:ascii="Trebuchet MS" w:hAnsi="Trebuchet MS" w:cs="Arial"/>
                <w:sz w:val="18"/>
                <w:szCs w:val="18"/>
                <w:lang w:val="en-GB"/>
              </w:rPr>
            </w:pPr>
          </w:p>
        </w:tc>
        <w:tc>
          <w:tcPr>
            <w:tcW w:w="1166" w:type="dxa"/>
          </w:tcPr>
          <w:p w14:paraId="1270B424" w14:textId="77777777" w:rsidR="00FA3B45" w:rsidRPr="00FA3B45" w:rsidRDefault="00FA3B45" w:rsidP="00B04B67">
            <w:pPr>
              <w:pStyle w:val="a7"/>
              <w:tabs>
                <w:tab w:val="clear" w:pos="1080"/>
              </w:tabs>
              <w:spacing w:line="380" w:lineRule="exact"/>
              <w:ind w:left="366" w:right="-374" w:hanging="150"/>
              <w:rPr>
                <w:rFonts w:ascii="Trebuchet MS" w:hAnsi="Trebuchet MS" w:cs="Arial"/>
                <w:sz w:val="18"/>
                <w:szCs w:val="18"/>
                <w:lang w:val="en-GB"/>
              </w:rPr>
            </w:pPr>
          </w:p>
        </w:tc>
        <w:tc>
          <w:tcPr>
            <w:tcW w:w="1171" w:type="dxa"/>
            <w:gridSpan w:val="2"/>
          </w:tcPr>
          <w:p w14:paraId="08BB827A" w14:textId="77777777" w:rsidR="00FA3B45" w:rsidRPr="00FA3B45" w:rsidRDefault="00FA3B45" w:rsidP="00B04B67">
            <w:pPr>
              <w:pStyle w:val="a7"/>
              <w:tabs>
                <w:tab w:val="clear" w:pos="1080"/>
              </w:tabs>
              <w:spacing w:line="380" w:lineRule="exact"/>
              <w:ind w:left="366" w:right="-374" w:hanging="150"/>
              <w:rPr>
                <w:rFonts w:ascii="Trebuchet MS" w:hAnsi="Trebuchet MS" w:cs="Arial"/>
                <w:sz w:val="18"/>
                <w:szCs w:val="18"/>
                <w:lang w:val="en-GB"/>
              </w:rPr>
            </w:pPr>
          </w:p>
        </w:tc>
      </w:tr>
      <w:tr w:rsidR="00FA3B45" w:rsidRPr="00FA3B45" w14:paraId="2114D3C2" w14:textId="77777777" w:rsidTr="00976C86">
        <w:tc>
          <w:tcPr>
            <w:tcW w:w="2284" w:type="dxa"/>
          </w:tcPr>
          <w:p w14:paraId="57AADBBA" w14:textId="77777777" w:rsidR="00FA3B45" w:rsidRPr="00FA3B45" w:rsidRDefault="00FA3B45" w:rsidP="00B04B67">
            <w:pPr>
              <w:pStyle w:val="a7"/>
              <w:tabs>
                <w:tab w:val="clear" w:pos="1080"/>
              </w:tabs>
              <w:spacing w:line="380" w:lineRule="exact"/>
              <w:ind w:right="-374"/>
              <w:rPr>
                <w:rFonts w:ascii="Trebuchet MS" w:hAnsi="Trebuchet MS" w:cs="Arial"/>
                <w:sz w:val="18"/>
                <w:szCs w:val="18"/>
                <w:u w:val="single"/>
                <w:lang w:val="en-GB"/>
              </w:rPr>
            </w:pPr>
            <w:r w:rsidRPr="00FA3B45">
              <w:rPr>
                <w:rFonts w:ascii="Trebuchet MS" w:hAnsi="Trebuchet MS" w:cs="Arial"/>
                <w:sz w:val="18"/>
                <w:szCs w:val="18"/>
                <w:u w:val="single"/>
                <w:lang w:val="en-GB"/>
              </w:rPr>
              <w:t>Revenues from sales</w:t>
            </w:r>
          </w:p>
        </w:tc>
        <w:tc>
          <w:tcPr>
            <w:tcW w:w="2280" w:type="dxa"/>
          </w:tcPr>
          <w:p w14:paraId="50BC5A64" w14:textId="77777777" w:rsidR="00FA3B45" w:rsidRPr="00FA3B45" w:rsidRDefault="00FA3B45" w:rsidP="00B04B67">
            <w:pPr>
              <w:pStyle w:val="a7"/>
              <w:tabs>
                <w:tab w:val="clear" w:pos="1080"/>
              </w:tabs>
              <w:spacing w:line="380" w:lineRule="exact"/>
              <w:ind w:left="366" w:right="-374" w:hanging="150"/>
              <w:jc w:val="center"/>
              <w:rPr>
                <w:rFonts w:ascii="Trebuchet MS" w:hAnsi="Trebuchet MS" w:cs="Arial"/>
                <w:sz w:val="18"/>
                <w:szCs w:val="18"/>
                <w:lang w:val="en-GB"/>
              </w:rPr>
            </w:pPr>
          </w:p>
        </w:tc>
        <w:tc>
          <w:tcPr>
            <w:tcW w:w="1187" w:type="dxa"/>
          </w:tcPr>
          <w:p w14:paraId="64E496C7" w14:textId="77777777" w:rsidR="00FA3B45" w:rsidRPr="00FA3B45" w:rsidRDefault="00FA3B45" w:rsidP="00B04B67">
            <w:pPr>
              <w:pStyle w:val="a7"/>
              <w:tabs>
                <w:tab w:val="clear" w:pos="1080"/>
              </w:tabs>
              <w:spacing w:line="380" w:lineRule="exact"/>
              <w:ind w:left="366" w:right="-374" w:hanging="150"/>
              <w:rPr>
                <w:rFonts w:ascii="Trebuchet MS" w:hAnsi="Trebuchet MS" w:cs="Arial"/>
                <w:sz w:val="18"/>
                <w:szCs w:val="18"/>
                <w:lang w:val="en-GB"/>
              </w:rPr>
            </w:pPr>
          </w:p>
        </w:tc>
        <w:tc>
          <w:tcPr>
            <w:tcW w:w="1161" w:type="dxa"/>
          </w:tcPr>
          <w:p w14:paraId="30793213" w14:textId="77777777" w:rsidR="00FA3B45" w:rsidRPr="00FA3B45" w:rsidRDefault="00FA3B45" w:rsidP="00B04B67">
            <w:pPr>
              <w:pStyle w:val="a7"/>
              <w:tabs>
                <w:tab w:val="clear" w:pos="1080"/>
              </w:tabs>
              <w:spacing w:line="380" w:lineRule="exact"/>
              <w:ind w:left="366" w:right="-374" w:hanging="150"/>
              <w:rPr>
                <w:rFonts w:ascii="Trebuchet MS" w:hAnsi="Trebuchet MS" w:cs="Arial"/>
                <w:sz w:val="18"/>
                <w:szCs w:val="18"/>
                <w:lang w:val="en-GB"/>
              </w:rPr>
            </w:pPr>
          </w:p>
        </w:tc>
        <w:tc>
          <w:tcPr>
            <w:tcW w:w="1166" w:type="dxa"/>
          </w:tcPr>
          <w:p w14:paraId="3482DE51" w14:textId="77777777" w:rsidR="00FA3B45" w:rsidRPr="00FA3B45" w:rsidRDefault="00FA3B45" w:rsidP="00B04B67">
            <w:pPr>
              <w:pStyle w:val="a7"/>
              <w:tabs>
                <w:tab w:val="clear" w:pos="1080"/>
              </w:tabs>
              <w:spacing w:line="380" w:lineRule="exact"/>
              <w:ind w:left="366" w:right="-374" w:hanging="150"/>
              <w:rPr>
                <w:rFonts w:ascii="Trebuchet MS" w:hAnsi="Trebuchet MS" w:cs="Arial"/>
                <w:sz w:val="18"/>
                <w:szCs w:val="18"/>
                <w:lang w:val="en-GB"/>
              </w:rPr>
            </w:pPr>
          </w:p>
        </w:tc>
        <w:tc>
          <w:tcPr>
            <w:tcW w:w="1171" w:type="dxa"/>
            <w:gridSpan w:val="2"/>
          </w:tcPr>
          <w:p w14:paraId="1B9793FB" w14:textId="77777777" w:rsidR="00FA3B45" w:rsidRPr="00FA3B45" w:rsidRDefault="00FA3B45" w:rsidP="00B04B67">
            <w:pPr>
              <w:pStyle w:val="a7"/>
              <w:tabs>
                <w:tab w:val="clear" w:pos="1080"/>
              </w:tabs>
              <w:spacing w:line="380" w:lineRule="exact"/>
              <w:ind w:left="366" w:right="-374" w:hanging="150"/>
              <w:rPr>
                <w:rFonts w:ascii="Trebuchet MS" w:hAnsi="Trebuchet MS" w:cs="Arial"/>
                <w:sz w:val="18"/>
                <w:szCs w:val="18"/>
                <w:lang w:val="en-GB"/>
              </w:rPr>
            </w:pPr>
          </w:p>
        </w:tc>
      </w:tr>
      <w:tr w:rsidR="00FA3B45" w:rsidRPr="00FA3B45" w14:paraId="521303A3" w14:textId="77777777" w:rsidTr="00976C86">
        <w:tc>
          <w:tcPr>
            <w:tcW w:w="2284" w:type="dxa"/>
          </w:tcPr>
          <w:p w14:paraId="370C8F92" w14:textId="77777777" w:rsidR="00FA3B45" w:rsidRPr="00FA3B45" w:rsidRDefault="00FA3B45" w:rsidP="00B04B67">
            <w:pPr>
              <w:tabs>
                <w:tab w:val="clear" w:pos="227"/>
                <w:tab w:val="left" w:pos="217"/>
              </w:tabs>
              <w:spacing w:line="380" w:lineRule="exact"/>
              <w:ind w:right="-108" w:firstLine="218"/>
              <w:rPr>
                <w:rFonts w:ascii="Trebuchet MS" w:hAnsi="Trebuchet MS" w:cs="Arial"/>
                <w:sz w:val="18"/>
                <w:szCs w:val="18"/>
              </w:rPr>
            </w:pPr>
            <w:r w:rsidRPr="00FA3B45">
              <w:rPr>
                <w:rFonts w:ascii="Trebuchet MS" w:hAnsi="Trebuchet MS" w:cs="Arial"/>
                <w:sz w:val="18"/>
                <w:szCs w:val="18"/>
              </w:rPr>
              <w:t>Subsidiary</w:t>
            </w:r>
          </w:p>
        </w:tc>
        <w:tc>
          <w:tcPr>
            <w:tcW w:w="2280" w:type="dxa"/>
          </w:tcPr>
          <w:p w14:paraId="77ECA290"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FA3B45">
              <w:rPr>
                <w:rFonts w:ascii="Trebuchet MS" w:hAnsi="Trebuchet MS" w:cs="Arial"/>
                <w:sz w:val="18"/>
                <w:szCs w:val="18"/>
              </w:rPr>
              <w:t>Cost plus margin</w:t>
            </w:r>
          </w:p>
        </w:tc>
        <w:tc>
          <w:tcPr>
            <w:tcW w:w="1187" w:type="dxa"/>
          </w:tcPr>
          <w:p w14:paraId="4C2555F0" w14:textId="488812A7" w:rsidR="00FA3B45" w:rsidRPr="00FA3B45" w:rsidRDefault="008A0B1B" w:rsidP="008A0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rPr>
                <w:rFonts w:ascii="Trebuchet MS" w:hAnsi="Trebuchet MS" w:cs="Arial"/>
                <w:sz w:val="18"/>
                <w:szCs w:val="18"/>
              </w:rPr>
            </w:pPr>
            <w:r>
              <w:rPr>
                <w:rFonts w:ascii="Trebuchet MS" w:hAnsi="Trebuchet MS" w:cs="Arial"/>
                <w:sz w:val="18"/>
                <w:szCs w:val="18"/>
              </w:rPr>
              <w:t>-</w:t>
            </w:r>
          </w:p>
        </w:tc>
        <w:tc>
          <w:tcPr>
            <w:tcW w:w="1161" w:type="dxa"/>
            <w:vAlign w:val="bottom"/>
          </w:tcPr>
          <w:p w14:paraId="4F5EBA1E" w14:textId="0A468BE6"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both"/>
              <w:rPr>
                <w:rFonts w:ascii="Trebuchet MS" w:hAnsi="Trebuchet MS" w:cs="Arial"/>
                <w:sz w:val="18"/>
                <w:szCs w:val="18"/>
              </w:rPr>
            </w:pPr>
            <w:r w:rsidRPr="00FA3B45">
              <w:rPr>
                <w:rFonts w:ascii="Trebuchet MS" w:hAnsi="Trebuchet MS" w:cs="Cordia New"/>
                <w:sz w:val="18"/>
                <w:szCs w:val="18"/>
                <w:lang w:val="en-GB"/>
              </w:rPr>
              <w:t>-</w:t>
            </w:r>
          </w:p>
        </w:tc>
        <w:tc>
          <w:tcPr>
            <w:tcW w:w="1166" w:type="dxa"/>
          </w:tcPr>
          <w:p w14:paraId="0016FA40" w14:textId="1B0EC437" w:rsidR="00FA3B45" w:rsidRPr="00FA3B45" w:rsidRDefault="008A0B1B"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rPr>
            </w:pPr>
            <w:r>
              <w:rPr>
                <w:rFonts w:ascii="Trebuchet MS" w:hAnsi="Trebuchet MS" w:cs="Arial"/>
                <w:sz w:val="18"/>
                <w:szCs w:val="18"/>
              </w:rPr>
              <w:t>2,365</w:t>
            </w:r>
          </w:p>
        </w:tc>
        <w:tc>
          <w:tcPr>
            <w:tcW w:w="1171" w:type="dxa"/>
            <w:gridSpan w:val="2"/>
          </w:tcPr>
          <w:p w14:paraId="0C8B2B91" w14:textId="0DED8632"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46" w:hanging="18"/>
              <w:jc w:val="right"/>
              <w:rPr>
                <w:rFonts w:ascii="Trebuchet MS" w:hAnsi="Trebuchet MS" w:cs="Arial"/>
                <w:sz w:val="18"/>
                <w:szCs w:val="18"/>
                <w:lang w:val="en-GB"/>
              </w:rPr>
            </w:pPr>
            <w:r w:rsidRPr="00FA3B45">
              <w:rPr>
                <w:rFonts w:ascii="Trebuchet MS" w:hAnsi="Trebuchet MS" w:cs="Cordia New"/>
                <w:sz w:val="18"/>
                <w:szCs w:val="18"/>
              </w:rPr>
              <w:t>1,</w:t>
            </w:r>
            <w:r w:rsidR="00E264A7">
              <w:rPr>
                <w:rFonts w:ascii="Trebuchet MS" w:hAnsi="Trebuchet MS" w:cs="Cordia New"/>
                <w:sz w:val="18"/>
                <w:szCs w:val="18"/>
              </w:rPr>
              <w:t>750</w:t>
            </w:r>
          </w:p>
        </w:tc>
      </w:tr>
      <w:tr w:rsidR="00FA3B45" w:rsidRPr="00FA3B45" w14:paraId="59B4BCCB" w14:textId="77777777" w:rsidTr="00976C86">
        <w:trPr>
          <w:trHeight w:val="60"/>
        </w:trPr>
        <w:tc>
          <w:tcPr>
            <w:tcW w:w="2284" w:type="dxa"/>
          </w:tcPr>
          <w:p w14:paraId="3E7F60EC" w14:textId="77777777" w:rsidR="00FA3B45" w:rsidRPr="00FA3B45" w:rsidRDefault="00FA3B45" w:rsidP="00B04B67">
            <w:pPr>
              <w:spacing w:line="380" w:lineRule="exact"/>
              <w:ind w:right="-108" w:firstLine="218"/>
              <w:rPr>
                <w:rFonts w:ascii="Trebuchet MS" w:hAnsi="Trebuchet MS" w:cs="Arial"/>
                <w:sz w:val="18"/>
                <w:szCs w:val="18"/>
                <w:cs/>
              </w:rPr>
            </w:pPr>
            <w:r w:rsidRPr="00FA3B45">
              <w:rPr>
                <w:rFonts w:ascii="Trebuchet MS" w:hAnsi="Trebuchet MS" w:cs="Arial"/>
                <w:sz w:val="18"/>
                <w:szCs w:val="18"/>
              </w:rPr>
              <w:t>Related company</w:t>
            </w:r>
          </w:p>
        </w:tc>
        <w:tc>
          <w:tcPr>
            <w:tcW w:w="2280" w:type="dxa"/>
          </w:tcPr>
          <w:p w14:paraId="37B603CB"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FA3B45">
              <w:rPr>
                <w:rFonts w:ascii="Trebuchet MS" w:hAnsi="Trebuchet MS" w:cs="Arial"/>
                <w:sz w:val="18"/>
                <w:szCs w:val="18"/>
              </w:rPr>
              <w:t>Cost plus margin</w:t>
            </w:r>
          </w:p>
        </w:tc>
        <w:tc>
          <w:tcPr>
            <w:tcW w:w="1187" w:type="dxa"/>
          </w:tcPr>
          <w:p w14:paraId="5CBC5637" w14:textId="20FDBFA3" w:rsidR="00FA3B45" w:rsidRPr="00FA3B45" w:rsidRDefault="008A0B1B"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r>
              <w:rPr>
                <w:rFonts w:ascii="Trebuchet MS" w:hAnsi="Trebuchet MS" w:cs="Arial"/>
                <w:sz w:val="18"/>
                <w:szCs w:val="18"/>
                <w:lang w:val="en-GB"/>
              </w:rPr>
              <w:t>472</w:t>
            </w:r>
          </w:p>
        </w:tc>
        <w:tc>
          <w:tcPr>
            <w:tcW w:w="1161" w:type="dxa"/>
            <w:vAlign w:val="bottom"/>
          </w:tcPr>
          <w:p w14:paraId="40446328" w14:textId="68B14868" w:rsidR="00FA3B45" w:rsidRPr="00FA3B45" w:rsidRDefault="00163A56"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r>
              <w:rPr>
                <w:rFonts w:ascii="Trebuchet MS" w:hAnsi="Trebuchet MS" w:cs="Cordia New"/>
                <w:sz w:val="18"/>
                <w:szCs w:val="18"/>
                <w:lang w:val="en-GB"/>
              </w:rPr>
              <w:t>5</w:t>
            </w:r>
            <w:r w:rsidR="00FA3B45" w:rsidRPr="00FA3B45">
              <w:rPr>
                <w:rFonts w:ascii="Trebuchet MS" w:hAnsi="Trebuchet MS" w:cs="Cordia New"/>
                <w:sz w:val="18"/>
                <w:szCs w:val="18"/>
                <w:lang w:val="en-GB"/>
              </w:rPr>
              <w:t>7</w:t>
            </w:r>
            <w:r>
              <w:rPr>
                <w:rFonts w:ascii="Trebuchet MS" w:hAnsi="Trebuchet MS" w:cs="Cordia New"/>
                <w:sz w:val="18"/>
                <w:szCs w:val="18"/>
                <w:lang w:val="en-GB"/>
              </w:rPr>
              <w:t>6</w:t>
            </w:r>
          </w:p>
        </w:tc>
        <w:tc>
          <w:tcPr>
            <w:tcW w:w="1166" w:type="dxa"/>
            <w:vAlign w:val="bottom"/>
          </w:tcPr>
          <w:p w14:paraId="1A9CD3F2" w14:textId="67F87879" w:rsidR="00FA3B45" w:rsidRPr="00FA3B45" w:rsidRDefault="008A0B1B"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r>
              <w:rPr>
                <w:rFonts w:ascii="Trebuchet MS" w:hAnsi="Trebuchet MS" w:cs="Arial"/>
                <w:sz w:val="18"/>
                <w:szCs w:val="18"/>
                <w:lang w:val="en-GB"/>
              </w:rPr>
              <w:t>472</w:t>
            </w:r>
          </w:p>
        </w:tc>
        <w:tc>
          <w:tcPr>
            <w:tcW w:w="1171" w:type="dxa"/>
            <w:gridSpan w:val="2"/>
            <w:vAlign w:val="bottom"/>
          </w:tcPr>
          <w:p w14:paraId="0D7B994C" w14:textId="04544AEA" w:rsidR="00FA3B45" w:rsidRPr="00FA3B45" w:rsidRDefault="00E264A7"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46" w:hanging="18"/>
              <w:jc w:val="right"/>
              <w:rPr>
                <w:rFonts w:ascii="Trebuchet MS" w:hAnsi="Trebuchet MS" w:cs="Arial"/>
                <w:sz w:val="18"/>
                <w:szCs w:val="18"/>
                <w:lang w:val="en-GB"/>
              </w:rPr>
            </w:pPr>
            <w:r>
              <w:rPr>
                <w:rFonts w:ascii="Trebuchet MS" w:hAnsi="Trebuchet MS" w:cs="Cordia New"/>
                <w:sz w:val="18"/>
                <w:szCs w:val="18"/>
              </w:rPr>
              <w:t>576</w:t>
            </w:r>
          </w:p>
        </w:tc>
      </w:tr>
      <w:tr w:rsidR="00FA3B45" w:rsidRPr="00FA3B45" w14:paraId="47146AB7" w14:textId="77777777" w:rsidTr="00976C86">
        <w:tc>
          <w:tcPr>
            <w:tcW w:w="2284" w:type="dxa"/>
          </w:tcPr>
          <w:p w14:paraId="05BB9CD4" w14:textId="77777777" w:rsidR="00FA3B45" w:rsidRPr="00FA3B45" w:rsidRDefault="00FA3B45" w:rsidP="00B04B67">
            <w:pPr>
              <w:pStyle w:val="a7"/>
              <w:tabs>
                <w:tab w:val="clear" w:pos="1080"/>
              </w:tabs>
              <w:spacing w:line="380" w:lineRule="exact"/>
              <w:ind w:right="-378"/>
              <w:rPr>
                <w:rFonts w:ascii="Trebuchet MS" w:hAnsi="Trebuchet MS" w:cs="Arial"/>
                <w:sz w:val="18"/>
                <w:szCs w:val="18"/>
                <w:lang w:val="en-GB"/>
              </w:rPr>
            </w:pPr>
            <w:r w:rsidRPr="00FA3B45">
              <w:rPr>
                <w:rFonts w:ascii="Trebuchet MS" w:hAnsi="Trebuchet MS" w:cs="Arial"/>
                <w:sz w:val="18"/>
                <w:szCs w:val="18"/>
                <w:lang w:val="en-GB"/>
              </w:rPr>
              <w:t>Total</w:t>
            </w:r>
          </w:p>
        </w:tc>
        <w:tc>
          <w:tcPr>
            <w:tcW w:w="2280" w:type="dxa"/>
          </w:tcPr>
          <w:p w14:paraId="097C25C5"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87" w:type="dxa"/>
            <w:vAlign w:val="bottom"/>
          </w:tcPr>
          <w:p w14:paraId="7AC1A53E" w14:textId="30E7D2A0" w:rsidR="00FA3B45" w:rsidRPr="00FA3B45" w:rsidRDefault="008A0B1B"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472</w:t>
            </w:r>
            <w:r>
              <w:rPr>
                <w:rFonts w:ascii="Trebuchet MS" w:hAnsi="Trebuchet MS" w:cs="Arial"/>
                <w:sz w:val="18"/>
                <w:szCs w:val="18"/>
              </w:rPr>
              <w:fldChar w:fldCharType="end"/>
            </w:r>
          </w:p>
        </w:tc>
        <w:tc>
          <w:tcPr>
            <w:tcW w:w="1161" w:type="dxa"/>
            <w:vAlign w:val="bottom"/>
          </w:tcPr>
          <w:p w14:paraId="71ED41F1" w14:textId="3B957265" w:rsidR="00FA3B45" w:rsidRPr="00FA3B45" w:rsidRDefault="00E264A7"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r>
              <w:rPr>
                <w:rFonts w:ascii="Trebuchet MS" w:hAnsi="Trebuchet MS" w:cs="Cordia New"/>
                <w:sz w:val="18"/>
                <w:szCs w:val="18"/>
              </w:rPr>
              <w:t>5</w:t>
            </w:r>
            <w:r w:rsidR="00FA3B45" w:rsidRPr="00FA3B45">
              <w:rPr>
                <w:rFonts w:ascii="Trebuchet MS" w:hAnsi="Trebuchet MS" w:cs="Cordia New"/>
                <w:sz w:val="18"/>
                <w:szCs w:val="18"/>
              </w:rPr>
              <w:t>7</w:t>
            </w:r>
            <w:r>
              <w:rPr>
                <w:rFonts w:ascii="Trebuchet MS" w:hAnsi="Trebuchet MS" w:cs="Cordia New"/>
                <w:sz w:val="18"/>
                <w:szCs w:val="18"/>
              </w:rPr>
              <w:t>6</w:t>
            </w:r>
          </w:p>
        </w:tc>
        <w:tc>
          <w:tcPr>
            <w:tcW w:w="1166" w:type="dxa"/>
            <w:vAlign w:val="bottom"/>
          </w:tcPr>
          <w:p w14:paraId="3607B5A9" w14:textId="5B5B0D1F" w:rsidR="00FA3B45" w:rsidRPr="00FA3B45" w:rsidRDefault="008A0B1B"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r>
              <w:rPr>
                <w:rFonts w:ascii="Trebuchet MS" w:hAnsi="Trebuchet MS" w:cs="Arial"/>
                <w:sz w:val="18"/>
                <w:szCs w:val="18"/>
                <w:lang w:val="en-GB"/>
              </w:rPr>
              <w:fldChar w:fldCharType="begin"/>
            </w:r>
            <w:r>
              <w:rPr>
                <w:rFonts w:ascii="Trebuchet MS" w:hAnsi="Trebuchet MS" w:cs="Arial"/>
                <w:sz w:val="18"/>
                <w:szCs w:val="18"/>
                <w:lang w:val="en-GB"/>
              </w:rPr>
              <w:instrText xml:space="preserve"> =SUM(ABOVE) </w:instrText>
            </w:r>
            <w:r>
              <w:rPr>
                <w:rFonts w:ascii="Trebuchet MS" w:hAnsi="Trebuchet MS" w:cs="Arial"/>
                <w:sz w:val="18"/>
                <w:szCs w:val="18"/>
                <w:lang w:val="en-GB"/>
              </w:rPr>
              <w:fldChar w:fldCharType="separate"/>
            </w:r>
            <w:r>
              <w:rPr>
                <w:rFonts w:ascii="Trebuchet MS" w:hAnsi="Trebuchet MS" w:cs="Arial"/>
                <w:noProof/>
                <w:sz w:val="18"/>
                <w:szCs w:val="18"/>
                <w:lang w:val="en-GB"/>
              </w:rPr>
              <w:t>2,837</w:t>
            </w:r>
            <w:r>
              <w:rPr>
                <w:rFonts w:ascii="Trebuchet MS" w:hAnsi="Trebuchet MS" w:cs="Arial"/>
                <w:sz w:val="18"/>
                <w:szCs w:val="18"/>
                <w:lang w:val="en-GB"/>
              </w:rPr>
              <w:fldChar w:fldCharType="end"/>
            </w:r>
          </w:p>
        </w:tc>
        <w:tc>
          <w:tcPr>
            <w:tcW w:w="1171" w:type="dxa"/>
            <w:gridSpan w:val="2"/>
            <w:vAlign w:val="bottom"/>
          </w:tcPr>
          <w:p w14:paraId="60D0D8A7" w14:textId="36D52093" w:rsidR="00FA3B45" w:rsidRPr="00FA3B45" w:rsidRDefault="00FA3B45"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46" w:hanging="18"/>
              <w:jc w:val="right"/>
              <w:rPr>
                <w:rFonts w:ascii="Trebuchet MS" w:hAnsi="Trebuchet MS" w:cs="Arial"/>
                <w:sz w:val="18"/>
                <w:szCs w:val="18"/>
                <w:lang w:val="en-GB"/>
              </w:rPr>
            </w:pPr>
            <w:r w:rsidRPr="00FA3B45">
              <w:rPr>
                <w:rFonts w:ascii="Trebuchet MS" w:hAnsi="Trebuchet MS" w:cs="Cordia New"/>
                <w:sz w:val="18"/>
                <w:szCs w:val="18"/>
              </w:rPr>
              <w:t>2,</w:t>
            </w:r>
            <w:r w:rsidR="00E264A7">
              <w:rPr>
                <w:rFonts w:ascii="Trebuchet MS" w:hAnsi="Trebuchet MS" w:cs="Cordia New"/>
                <w:sz w:val="18"/>
                <w:szCs w:val="18"/>
              </w:rPr>
              <w:t>326</w:t>
            </w:r>
          </w:p>
        </w:tc>
      </w:tr>
      <w:tr w:rsidR="00FA3B45" w:rsidRPr="00FA3B45" w14:paraId="48CCB262" w14:textId="77777777" w:rsidTr="00976C86">
        <w:trPr>
          <w:trHeight w:val="169"/>
        </w:trPr>
        <w:tc>
          <w:tcPr>
            <w:tcW w:w="2284" w:type="dxa"/>
          </w:tcPr>
          <w:p w14:paraId="754EC578" w14:textId="77777777" w:rsidR="00FA3B45" w:rsidRPr="00FA3B45" w:rsidRDefault="00FA3B45" w:rsidP="00B04B67">
            <w:pPr>
              <w:pStyle w:val="a7"/>
              <w:tabs>
                <w:tab w:val="clear" w:pos="1080"/>
              </w:tabs>
              <w:spacing w:line="380" w:lineRule="exact"/>
              <w:ind w:left="366" w:right="-378" w:hanging="366"/>
              <w:rPr>
                <w:rFonts w:ascii="Trebuchet MS" w:hAnsi="Trebuchet MS" w:cs="Arial"/>
                <w:sz w:val="18"/>
                <w:szCs w:val="18"/>
                <w:lang w:val="en-GB"/>
              </w:rPr>
            </w:pPr>
          </w:p>
        </w:tc>
        <w:tc>
          <w:tcPr>
            <w:tcW w:w="2280" w:type="dxa"/>
          </w:tcPr>
          <w:p w14:paraId="69FA8860"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87" w:type="dxa"/>
          </w:tcPr>
          <w:p w14:paraId="4B4EA769"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p>
        </w:tc>
        <w:tc>
          <w:tcPr>
            <w:tcW w:w="1161" w:type="dxa"/>
          </w:tcPr>
          <w:p w14:paraId="23794D80"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p>
        </w:tc>
        <w:tc>
          <w:tcPr>
            <w:tcW w:w="1166" w:type="dxa"/>
          </w:tcPr>
          <w:p w14:paraId="7F9EDF9E"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p>
        </w:tc>
        <w:tc>
          <w:tcPr>
            <w:tcW w:w="1171" w:type="dxa"/>
            <w:gridSpan w:val="2"/>
          </w:tcPr>
          <w:p w14:paraId="0CF5B27A"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15"/>
              </w:tabs>
              <w:spacing w:line="380" w:lineRule="exact"/>
              <w:ind w:right="-46" w:hanging="18"/>
              <w:jc w:val="right"/>
              <w:rPr>
                <w:rFonts w:ascii="Trebuchet MS" w:hAnsi="Trebuchet MS" w:cs="Arial"/>
                <w:sz w:val="18"/>
                <w:szCs w:val="18"/>
                <w:lang w:val="en-GB"/>
              </w:rPr>
            </w:pPr>
          </w:p>
        </w:tc>
      </w:tr>
      <w:tr w:rsidR="00FA3B45" w:rsidRPr="00FA3B45" w14:paraId="54D0ED89" w14:textId="77777777" w:rsidTr="00976C86">
        <w:trPr>
          <w:trHeight w:val="169"/>
        </w:trPr>
        <w:tc>
          <w:tcPr>
            <w:tcW w:w="2284" w:type="dxa"/>
          </w:tcPr>
          <w:p w14:paraId="6FE43F0D" w14:textId="77777777" w:rsidR="00FA3B45" w:rsidRPr="00FA3B45" w:rsidRDefault="00FA3B45" w:rsidP="00B04B67">
            <w:pPr>
              <w:pStyle w:val="a7"/>
              <w:tabs>
                <w:tab w:val="clear" w:pos="1080"/>
              </w:tabs>
              <w:spacing w:line="380" w:lineRule="exact"/>
              <w:ind w:left="366" w:right="-378" w:hanging="366"/>
              <w:rPr>
                <w:rFonts w:ascii="Trebuchet MS" w:hAnsi="Trebuchet MS" w:cs="Arial"/>
                <w:sz w:val="18"/>
                <w:szCs w:val="18"/>
                <w:u w:val="single"/>
                <w:lang w:val="en-GB"/>
              </w:rPr>
            </w:pPr>
            <w:r w:rsidRPr="00FA3B45">
              <w:rPr>
                <w:rFonts w:ascii="Trebuchet MS" w:hAnsi="Trebuchet MS" w:cs="Arial"/>
                <w:sz w:val="18"/>
                <w:szCs w:val="18"/>
                <w:u w:val="single"/>
                <w:lang w:val="en-GB"/>
              </w:rPr>
              <w:t>Revenues from services</w:t>
            </w:r>
          </w:p>
        </w:tc>
        <w:tc>
          <w:tcPr>
            <w:tcW w:w="2280" w:type="dxa"/>
          </w:tcPr>
          <w:p w14:paraId="2253D3AE"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87" w:type="dxa"/>
          </w:tcPr>
          <w:p w14:paraId="04EC7ABA"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p>
        </w:tc>
        <w:tc>
          <w:tcPr>
            <w:tcW w:w="1161" w:type="dxa"/>
          </w:tcPr>
          <w:p w14:paraId="7F2CF41A"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p>
        </w:tc>
        <w:tc>
          <w:tcPr>
            <w:tcW w:w="1166" w:type="dxa"/>
          </w:tcPr>
          <w:p w14:paraId="7A9D9509"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p>
        </w:tc>
        <w:tc>
          <w:tcPr>
            <w:tcW w:w="1171" w:type="dxa"/>
            <w:gridSpan w:val="2"/>
          </w:tcPr>
          <w:p w14:paraId="0A6B6366"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15"/>
              </w:tabs>
              <w:spacing w:line="380" w:lineRule="exact"/>
              <w:ind w:right="-46" w:hanging="18"/>
              <w:jc w:val="right"/>
              <w:rPr>
                <w:rFonts w:ascii="Trebuchet MS" w:hAnsi="Trebuchet MS" w:cs="Arial"/>
                <w:sz w:val="18"/>
                <w:szCs w:val="18"/>
                <w:lang w:val="en-GB"/>
              </w:rPr>
            </w:pPr>
          </w:p>
        </w:tc>
      </w:tr>
      <w:tr w:rsidR="00FA3B45" w:rsidRPr="00FA3B45" w14:paraId="67F5ED15" w14:textId="77777777" w:rsidTr="00976C86">
        <w:trPr>
          <w:trHeight w:val="169"/>
        </w:trPr>
        <w:tc>
          <w:tcPr>
            <w:tcW w:w="2284" w:type="dxa"/>
          </w:tcPr>
          <w:p w14:paraId="6E35846C" w14:textId="77777777" w:rsidR="00FA3B45" w:rsidRPr="00FA3B45" w:rsidRDefault="00FA3B45" w:rsidP="00B04B67">
            <w:pPr>
              <w:pStyle w:val="a7"/>
              <w:tabs>
                <w:tab w:val="clear" w:pos="1080"/>
              </w:tabs>
              <w:spacing w:line="380" w:lineRule="exact"/>
              <w:ind w:left="217" w:right="-378"/>
              <w:rPr>
                <w:rFonts w:ascii="Trebuchet MS" w:hAnsi="Trebuchet MS" w:cs="Arial"/>
                <w:sz w:val="18"/>
                <w:szCs w:val="18"/>
                <w:lang w:val="en-GB"/>
              </w:rPr>
            </w:pPr>
            <w:proofErr w:type="spellStart"/>
            <w:r w:rsidRPr="00FA3B45">
              <w:rPr>
                <w:rFonts w:ascii="Trebuchet MS" w:hAnsi="Trebuchet MS" w:cs="Arial"/>
                <w:sz w:val="18"/>
                <w:szCs w:val="18"/>
              </w:rPr>
              <w:t>Subsidiary</w:t>
            </w:r>
            <w:proofErr w:type="spellEnd"/>
          </w:p>
        </w:tc>
        <w:tc>
          <w:tcPr>
            <w:tcW w:w="2280" w:type="dxa"/>
          </w:tcPr>
          <w:p w14:paraId="16261368"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FA3B45">
              <w:rPr>
                <w:rFonts w:ascii="Trebuchet MS" w:hAnsi="Trebuchet MS"/>
                <w:sz w:val="18"/>
                <w:szCs w:val="18"/>
              </w:rPr>
              <w:t>Cost plus margin</w:t>
            </w:r>
          </w:p>
        </w:tc>
        <w:tc>
          <w:tcPr>
            <w:tcW w:w="1187" w:type="dxa"/>
            <w:vAlign w:val="bottom"/>
          </w:tcPr>
          <w:p w14:paraId="4DC32D1C" w14:textId="5535B662" w:rsidR="00FA3B45" w:rsidRPr="00FA3B45" w:rsidRDefault="008A0B1B" w:rsidP="008A0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rPr>
                <w:rFonts w:ascii="Trebuchet MS" w:hAnsi="Trebuchet MS" w:cs="Arial"/>
                <w:sz w:val="18"/>
                <w:szCs w:val="18"/>
              </w:rPr>
            </w:pPr>
            <w:r>
              <w:rPr>
                <w:rFonts w:ascii="Trebuchet MS" w:hAnsi="Trebuchet MS" w:cs="Arial"/>
                <w:sz w:val="18"/>
                <w:szCs w:val="18"/>
              </w:rPr>
              <w:t>-</w:t>
            </w:r>
          </w:p>
        </w:tc>
        <w:tc>
          <w:tcPr>
            <w:tcW w:w="1161" w:type="dxa"/>
            <w:vAlign w:val="bottom"/>
          </w:tcPr>
          <w:p w14:paraId="53A66B14" w14:textId="01924A13" w:rsidR="00FA3B45" w:rsidRPr="00163A56"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both"/>
              <w:rPr>
                <w:rFonts w:ascii="Trebuchet MS" w:hAnsi="Trebuchet MS" w:cs="Cordia New"/>
                <w:sz w:val="18"/>
                <w:szCs w:val="18"/>
                <w:lang w:val="en-GB"/>
              </w:rPr>
            </w:pPr>
            <w:r w:rsidRPr="00163A56">
              <w:rPr>
                <w:rFonts w:ascii="Trebuchet MS" w:hAnsi="Trebuchet MS" w:cs="Cordia New"/>
                <w:sz w:val="18"/>
                <w:szCs w:val="18"/>
                <w:lang w:val="en-GB"/>
              </w:rPr>
              <w:t>-</w:t>
            </w:r>
          </w:p>
        </w:tc>
        <w:tc>
          <w:tcPr>
            <w:tcW w:w="1166" w:type="dxa"/>
            <w:vAlign w:val="bottom"/>
          </w:tcPr>
          <w:p w14:paraId="3266CB4A" w14:textId="24C46AD6" w:rsidR="00FA3B45" w:rsidRPr="00FA3B45" w:rsidRDefault="008A0B1B"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rPr>
            </w:pPr>
            <w:r>
              <w:rPr>
                <w:rFonts w:ascii="Trebuchet MS" w:hAnsi="Trebuchet MS" w:cs="Arial"/>
                <w:sz w:val="18"/>
                <w:szCs w:val="18"/>
              </w:rPr>
              <w:t>168</w:t>
            </w:r>
          </w:p>
        </w:tc>
        <w:tc>
          <w:tcPr>
            <w:tcW w:w="1171" w:type="dxa"/>
            <w:gridSpan w:val="2"/>
            <w:vAlign w:val="bottom"/>
          </w:tcPr>
          <w:p w14:paraId="2C919460" w14:textId="685CE2CF" w:rsidR="00FA3B45" w:rsidRPr="00645FAF" w:rsidRDefault="00645FAF"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46" w:hanging="18"/>
              <w:jc w:val="right"/>
              <w:rPr>
                <w:rFonts w:ascii="Trebuchet MS" w:hAnsi="Trebuchet MS" w:cs="Cordia New"/>
                <w:sz w:val="18"/>
                <w:szCs w:val="18"/>
              </w:rPr>
            </w:pPr>
            <w:r w:rsidRPr="00645FAF">
              <w:rPr>
                <w:rFonts w:ascii="Trebuchet MS" w:hAnsi="Trebuchet MS" w:cs="Cordia New"/>
                <w:sz w:val="18"/>
                <w:szCs w:val="18"/>
              </w:rPr>
              <w:t>168</w:t>
            </w:r>
          </w:p>
        </w:tc>
      </w:tr>
      <w:tr w:rsidR="00FA3B45" w:rsidRPr="00FA3B45" w14:paraId="23CBBB91" w14:textId="77777777" w:rsidTr="00976C86">
        <w:trPr>
          <w:trHeight w:val="169"/>
        </w:trPr>
        <w:tc>
          <w:tcPr>
            <w:tcW w:w="2284" w:type="dxa"/>
          </w:tcPr>
          <w:p w14:paraId="60952009" w14:textId="77777777" w:rsidR="00FA3B45" w:rsidRPr="00FA3B45" w:rsidRDefault="00FA3B45" w:rsidP="00B04B67">
            <w:pPr>
              <w:pStyle w:val="a7"/>
              <w:tabs>
                <w:tab w:val="clear" w:pos="1080"/>
              </w:tabs>
              <w:spacing w:line="380" w:lineRule="exact"/>
              <w:ind w:left="217" w:right="-378"/>
              <w:rPr>
                <w:rFonts w:ascii="Trebuchet MS" w:hAnsi="Trebuchet MS" w:cs="Arial"/>
                <w:sz w:val="18"/>
                <w:szCs w:val="18"/>
              </w:rPr>
            </w:pPr>
            <w:r w:rsidRPr="00FA3B45">
              <w:rPr>
                <w:rFonts w:ascii="Trebuchet MS" w:hAnsi="Trebuchet MS"/>
                <w:sz w:val="18"/>
                <w:szCs w:val="18"/>
                <w:lang w:val="en-GB"/>
              </w:rPr>
              <w:t>Related company</w:t>
            </w:r>
          </w:p>
        </w:tc>
        <w:tc>
          <w:tcPr>
            <w:tcW w:w="2280" w:type="dxa"/>
          </w:tcPr>
          <w:p w14:paraId="53FAD834"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FA3B45">
              <w:rPr>
                <w:rFonts w:ascii="Trebuchet MS" w:hAnsi="Trebuchet MS"/>
                <w:sz w:val="18"/>
                <w:szCs w:val="18"/>
              </w:rPr>
              <w:t>Cost plus margin</w:t>
            </w:r>
          </w:p>
        </w:tc>
        <w:tc>
          <w:tcPr>
            <w:tcW w:w="1187" w:type="dxa"/>
            <w:vAlign w:val="bottom"/>
          </w:tcPr>
          <w:p w14:paraId="5945220C" w14:textId="627471EE" w:rsidR="00FA3B45" w:rsidRPr="00FA3B45" w:rsidRDefault="008A0B1B"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rPr>
            </w:pPr>
            <w:r>
              <w:rPr>
                <w:rFonts w:ascii="Trebuchet MS" w:hAnsi="Trebuchet MS" w:cs="Arial"/>
                <w:sz w:val="18"/>
                <w:szCs w:val="18"/>
              </w:rPr>
              <w:t>50</w:t>
            </w:r>
          </w:p>
        </w:tc>
        <w:tc>
          <w:tcPr>
            <w:tcW w:w="1161" w:type="dxa"/>
            <w:vAlign w:val="bottom"/>
          </w:tcPr>
          <w:p w14:paraId="4C381A6C" w14:textId="0C68C8F6" w:rsidR="00FA3B45" w:rsidRPr="00163A56" w:rsidRDefault="00163A56" w:rsidP="00163A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Cordia New"/>
                <w:sz w:val="18"/>
                <w:szCs w:val="18"/>
                <w:lang w:val="en-GB"/>
              </w:rPr>
            </w:pPr>
            <w:r w:rsidRPr="00163A56">
              <w:rPr>
                <w:rFonts w:ascii="Trebuchet MS" w:hAnsi="Trebuchet MS" w:cs="Cordia New"/>
                <w:sz w:val="18"/>
                <w:szCs w:val="18"/>
                <w:lang w:val="en-GB"/>
              </w:rPr>
              <w:t>51</w:t>
            </w:r>
          </w:p>
        </w:tc>
        <w:tc>
          <w:tcPr>
            <w:tcW w:w="1166" w:type="dxa"/>
            <w:vAlign w:val="bottom"/>
          </w:tcPr>
          <w:p w14:paraId="1F5A88F0" w14:textId="1A686EF8" w:rsidR="00FA3B45" w:rsidRPr="00FA3B45" w:rsidRDefault="008A0B1B"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rPr>
            </w:pPr>
            <w:r>
              <w:rPr>
                <w:rFonts w:ascii="Trebuchet MS" w:hAnsi="Trebuchet MS" w:cs="Arial"/>
                <w:sz w:val="18"/>
                <w:szCs w:val="18"/>
              </w:rPr>
              <w:t>50</w:t>
            </w:r>
          </w:p>
        </w:tc>
        <w:tc>
          <w:tcPr>
            <w:tcW w:w="1171" w:type="dxa"/>
            <w:gridSpan w:val="2"/>
            <w:vAlign w:val="bottom"/>
          </w:tcPr>
          <w:p w14:paraId="6F4421A5" w14:textId="01521BBA" w:rsidR="00FA3B45" w:rsidRPr="00645FAF" w:rsidRDefault="00645FAF" w:rsidP="00645F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46" w:hanging="18"/>
              <w:jc w:val="right"/>
              <w:rPr>
                <w:rFonts w:ascii="Trebuchet MS" w:hAnsi="Trebuchet MS" w:cs="Cordia New"/>
                <w:sz w:val="18"/>
                <w:szCs w:val="18"/>
              </w:rPr>
            </w:pPr>
            <w:r w:rsidRPr="00645FAF">
              <w:rPr>
                <w:rFonts w:ascii="Trebuchet MS" w:hAnsi="Trebuchet MS" w:cs="Cordia New"/>
                <w:sz w:val="18"/>
                <w:szCs w:val="18"/>
              </w:rPr>
              <w:t>51</w:t>
            </w:r>
          </w:p>
        </w:tc>
      </w:tr>
      <w:tr w:rsidR="00FA3B45" w:rsidRPr="00FA3B45" w14:paraId="6970F936" w14:textId="77777777" w:rsidTr="00976C86">
        <w:trPr>
          <w:trHeight w:val="169"/>
        </w:trPr>
        <w:tc>
          <w:tcPr>
            <w:tcW w:w="2284" w:type="dxa"/>
          </w:tcPr>
          <w:p w14:paraId="59E770A2" w14:textId="77777777" w:rsidR="00FA3B45" w:rsidRPr="00FA3B45" w:rsidRDefault="00FA3B45" w:rsidP="00B04B67">
            <w:pPr>
              <w:pStyle w:val="a7"/>
              <w:tabs>
                <w:tab w:val="clear" w:pos="1080"/>
              </w:tabs>
              <w:spacing w:line="380" w:lineRule="exact"/>
              <w:ind w:right="-378"/>
              <w:rPr>
                <w:rFonts w:ascii="Trebuchet MS" w:hAnsi="Trebuchet MS"/>
                <w:sz w:val="18"/>
                <w:szCs w:val="18"/>
                <w:lang w:val="en-GB"/>
              </w:rPr>
            </w:pPr>
            <w:r w:rsidRPr="00FA3B45">
              <w:rPr>
                <w:rFonts w:ascii="Trebuchet MS" w:hAnsi="Trebuchet MS"/>
                <w:sz w:val="18"/>
                <w:szCs w:val="18"/>
                <w:lang w:val="en-GB"/>
              </w:rPr>
              <w:t>Total</w:t>
            </w:r>
          </w:p>
        </w:tc>
        <w:tc>
          <w:tcPr>
            <w:tcW w:w="2280" w:type="dxa"/>
          </w:tcPr>
          <w:p w14:paraId="1ED8D138"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sz w:val="18"/>
                <w:szCs w:val="18"/>
              </w:rPr>
            </w:pPr>
          </w:p>
        </w:tc>
        <w:tc>
          <w:tcPr>
            <w:tcW w:w="1187" w:type="dxa"/>
            <w:vAlign w:val="bottom"/>
          </w:tcPr>
          <w:p w14:paraId="7EDF0710" w14:textId="7F835C5D" w:rsidR="00FA3B45" w:rsidRPr="00FA3B45" w:rsidRDefault="008A0B1B"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50</w:t>
            </w:r>
            <w:r>
              <w:rPr>
                <w:rFonts w:ascii="Trebuchet MS" w:hAnsi="Trebuchet MS" w:cs="Arial"/>
                <w:sz w:val="18"/>
                <w:szCs w:val="18"/>
              </w:rPr>
              <w:fldChar w:fldCharType="end"/>
            </w:r>
          </w:p>
        </w:tc>
        <w:tc>
          <w:tcPr>
            <w:tcW w:w="1161" w:type="dxa"/>
            <w:vAlign w:val="bottom"/>
          </w:tcPr>
          <w:p w14:paraId="4D1EFA15" w14:textId="10B1BC95" w:rsidR="00FA3B45" w:rsidRPr="00163A56" w:rsidRDefault="00163A56" w:rsidP="00163A5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Cordia New"/>
                <w:sz w:val="18"/>
                <w:szCs w:val="18"/>
              </w:rPr>
            </w:pPr>
            <w:r w:rsidRPr="00163A56">
              <w:rPr>
                <w:rFonts w:ascii="Trebuchet MS" w:hAnsi="Trebuchet MS" w:cs="Cordia New"/>
                <w:sz w:val="18"/>
                <w:szCs w:val="18"/>
              </w:rPr>
              <w:t>51</w:t>
            </w:r>
          </w:p>
        </w:tc>
        <w:tc>
          <w:tcPr>
            <w:tcW w:w="1166" w:type="dxa"/>
            <w:vAlign w:val="bottom"/>
          </w:tcPr>
          <w:p w14:paraId="386CC87A" w14:textId="2521B63E" w:rsidR="00FA3B45" w:rsidRPr="00FA3B45" w:rsidRDefault="008A0B1B"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218</w:t>
            </w:r>
            <w:r>
              <w:rPr>
                <w:rFonts w:ascii="Trebuchet MS" w:hAnsi="Trebuchet MS" w:cs="Arial"/>
                <w:sz w:val="18"/>
                <w:szCs w:val="18"/>
              </w:rPr>
              <w:fldChar w:fldCharType="end"/>
            </w:r>
          </w:p>
        </w:tc>
        <w:tc>
          <w:tcPr>
            <w:tcW w:w="1171" w:type="dxa"/>
            <w:gridSpan w:val="2"/>
            <w:vAlign w:val="bottom"/>
          </w:tcPr>
          <w:p w14:paraId="4053C9C9" w14:textId="7635F6BE" w:rsidR="00FA3B45" w:rsidRPr="00FA3B45" w:rsidRDefault="00FA3B45"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46" w:hanging="18"/>
              <w:jc w:val="right"/>
              <w:rPr>
                <w:rFonts w:ascii="Trebuchet MS" w:hAnsi="Trebuchet MS" w:cstheme="minorBidi"/>
                <w:sz w:val="18"/>
                <w:szCs w:val="18"/>
              </w:rPr>
            </w:pPr>
            <w:r w:rsidRPr="00FA3B45">
              <w:rPr>
                <w:rFonts w:ascii="Trebuchet MS" w:hAnsi="Trebuchet MS" w:cstheme="minorBidi"/>
                <w:sz w:val="18"/>
                <w:szCs w:val="18"/>
              </w:rPr>
              <w:t>2</w:t>
            </w:r>
            <w:r w:rsidR="00645FAF">
              <w:rPr>
                <w:rFonts w:ascii="Trebuchet MS" w:hAnsi="Trebuchet MS" w:cstheme="minorBidi"/>
                <w:sz w:val="18"/>
                <w:szCs w:val="18"/>
              </w:rPr>
              <w:t>19</w:t>
            </w:r>
          </w:p>
        </w:tc>
      </w:tr>
      <w:tr w:rsidR="00FA3B45" w:rsidRPr="00FA3B45" w14:paraId="49066D1C" w14:textId="77777777" w:rsidTr="00976C86">
        <w:tc>
          <w:tcPr>
            <w:tcW w:w="2284" w:type="dxa"/>
          </w:tcPr>
          <w:p w14:paraId="2E157A9D" w14:textId="77777777" w:rsidR="00FA3B45" w:rsidRPr="00FA3B45" w:rsidRDefault="00FA3B45" w:rsidP="00B04B67">
            <w:pPr>
              <w:spacing w:line="380" w:lineRule="exact"/>
              <w:ind w:right="-108"/>
              <w:rPr>
                <w:rFonts w:ascii="Trebuchet MS" w:hAnsi="Trebuchet MS" w:cs="Arial"/>
                <w:sz w:val="18"/>
                <w:szCs w:val="18"/>
              </w:rPr>
            </w:pPr>
          </w:p>
        </w:tc>
        <w:tc>
          <w:tcPr>
            <w:tcW w:w="2280" w:type="dxa"/>
          </w:tcPr>
          <w:p w14:paraId="090DA564"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1187" w:type="dxa"/>
            <w:vAlign w:val="bottom"/>
          </w:tcPr>
          <w:p w14:paraId="6B8EA453"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p>
        </w:tc>
        <w:tc>
          <w:tcPr>
            <w:tcW w:w="1161" w:type="dxa"/>
            <w:vAlign w:val="bottom"/>
          </w:tcPr>
          <w:p w14:paraId="5A42EA6E"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p>
        </w:tc>
        <w:tc>
          <w:tcPr>
            <w:tcW w:w="1166" w:type="dxa"/>
            <w:vAlign w:val="bottom"/>
          </w:tcPr>
          <w:p w14:paraId="5428558D"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p>
        </w:tc>
        <w:tc>
          <w:tcPr>
            <w:tcW w:w="1171" w:type="dxa"/>
            <w:gridSpan w:val="2"/>
            <w:vAlign w:val="bottom"/>
          </w:tcPr>
          <w:p w14:paraId="2A66E907"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15"/>
              </w:tabs>
              <w:spacing w:line="380" w:lineRule="exact"/>
              <w:ind w:right="-51"/>
              <w:jc w:val="right"/>
              <w:rPr>
                <w:rFonts w:ascii="Trebuchet MS" w:hAnsi="Trebuchet MS" w:cs="Arial"/>
                <w:sz w:val="18"/>
                <w:szCs w:val="18"/>
                <w:lang w:val="en-GB"/>
              </w:rPr>
            </w:pPr>
          </w:p>
        </w:tc>
      </w:tr>
      <w:tr w:rsidR="00FA3B45" w:rsidRPr="00FA3B45" w14:paraId="4ABFF583" w14:textId="77777777" w:rsidTr="00976C86">
        <w:tc>
          <w:tcPr>
            <w:tcW w:w="2284" w:type="dxa"/>
            <w:vAlign w:val="bottom"/>
          </w:tcPr>
          <w:p w14:paraId="1694B486" w14:textId="77777777" w:rsidR="00FA3B45" w:rsidRPr="00FA3B45" w:rsidRDefault="00FA3B45" w:rsidP="00B04B67">
            <w:pPr>
              <w:spacing w:line="380" w:lineRule="exact"/>
              <w:ind w:right="-108"/>
              <w:rPr>
                <w:rFonts w:ascii="Trebuchet MS" w:hAnsi="Trebuchet MS" w:cs="Arial"/>
                <w:sz w:val="18"/>
                <w:szCs w:val="18"/>
              </w:rPr>
            </w:pPr>
            <w:r w:rsidRPr="00FA3B45">
              <w:rPr>
                <w:rFonts w:ascii="Trebuchet MS" w:hAnsi="Trebuchet MS"/>
                <w:sz w:val="18"/>
                <w:szCs w:val="18"/>
                <w:u w:val="single"/>
              </w:rPr>
              <w:t>Others revenue</w:t>
            </w:r>
          </w:p>
        </w:tc>
        <w:tc>
          <w:tcPr>
            <w:tcW w:w="2280" w:type="dxa"/>
            <w:vAlign w:val="bottom"/>
          </w:tcPr>
          <w:p w14:paraId="61DE3AFD"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1187" w:type="dxa"/>
          </w:tcPr>
          <w:p w14:paraId="2589F299"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p>
        </w:tc>
        <w:tc>
          <w:tcPr>
            <w:tcW w:w="1161" w:type="dxa"/>
          </w:tcPr>
          <w:p w14:paraId="382CA6A2"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p>
        </w:tc>
        <w:tc>
          <w:tcPr>
            <w:tcW w:w="1166" w:type="dxa"/>
          </w:tcPr>
          <w:p w14:paraId="24016088"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theme="minorBidi"/>
                <w:sz w:val="18"/>
                <w:szCs w:val="18"/>
                <w:cs/>
                <w:lang w:val="en-GB"/>
              </w:rPr>
            </w:pPr>
          </w:p>
        </w:tc>
        <w:tc>
          <w:tcPr>
            <w:tcW w:w="1171" w:type="dxa"/>
            <w:gridSpan w:val="2"/>
          </w:tcPr>
          <w:p w14:paraId="63E1066A"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15"/>
              </w:tabs>
              <w:spacing w:line="380" w:lineRule="exact"/>
              <w:ind w:right="-51"/>
              <w:jc w:val="right"/>
              <w:rPr>
                <w:rFonts w:ascii="Trebuchet MS" w:hAnsi="Trebuchet MS" w:cs="Arial"/>
                <w:sz w:val="18"/>
                <w:szCs w:val="18"/>
                <w:lang w:val="en-GB"/>
              </w:rPr>
            </w:pPr>
          </w:p>
        </w:tc>
      </w:tr>
      <w:tr w:rsidR="00FA3B45" w:rsidRPr="00FA3B45" w14:paraId="44323D58" w14:textId="77777777" w:rsidTr="00976C86">
        <w:tc>
          <w:tcPr>
            <w:tcW w:w="2284" w:type="dxa"/>
            <w:vAlign w:val="bottom"/>
          </w:tcPr>
          <w:p w14:paraId="413A76BC" w14:textId="77777777" w:rsidR="00FA3B45" w:rsidRPr="00FA3B45" w:rsidRDefault="00FA3B45" w:rsidP="00B04B67">
            <w:pPr>
              <w:spacing w:line="380" w:lineRule="exact"/>
              <w:ind w:right="-108"/>
              <w:rPr>
                <w:rFonts w:ascii="Trebuchet MS" w:hAnsi="Trebuchet MS" w:cs="Arial"/>
                <w:sz w:val="18"/>
                <w:szCs w:val="18"/>
              </w:rPr>
            </w:pPr>
            <w:r w:rsidRPr="00FA3B45">
              <w:rPr>
                <w:rFonts w:ascii="Trebuchet MS" w:hAnsi="Trebuchet MS"/>
                <w:sz w:val="18"/>
                <w:szCs w:val="18"/>
              </w:rPr>
              <w:t xml:space="preserve">   Subsidiary</w:t>
            </w:r>
          </w:p>
        </w:tc>
        <w:tc>
          <w:tcPr>
            <w:tcW w:w="2280" w:type="dxa"/>
            <w:vAlign w:val="bottom"/>
          </w:tcPr>
          <w:p w14:paraId="7AE9E375"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FA3B45">
              <w:rPr>
                <w:rFonts w:ascii="Trebuchet MS" w:hAnsi="Trebuchet MS"/>
                <w:sz w:val="18"/>
                <w:szCs w:val="18"/>
              </w:rPr>
              <w:t>Agreed price</w:t>
            </w:r>
          </w:p>
        </w:tc>
        <w:tc>
          <w:tcPr>
            <w:tcW w:w="1187" w:type="dxa"/>
            <w:vAlign w:val="bottom"/>
          </w:tcPr>
          <w:p w14:paraId="79C8058C" w14:textId="254148F0" w:rsidR="00FA3B45" w:rsidRPr="00FA3B45" w:rsidRDefault="008A0B1B" w:rsidP="008A0B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rPr>
                <w:rFonts w:ascii="Trebuchet MS" w:hAnsi="Trebuchet MS" w:cs="Arial"/>
                <w:sz w:val="18"/>
                <w:szCs w:val="18"/>
              </w:rPr>
            </w:pPr>
            <w:r>
              <w:rPr>
                <w:rFonts w:ascii="Trebuchet MS" w:hAnsi="Trebuchet MS" w:cs="Arial"/>
                <w:sz w:val="18"/>
                <w:szCs w:val="18"/>
              </w:rPr>
              <w:t>-</w:t>
            </w:r>
          </w:p>
        </w:tc>
        <w:tc>
          <w:tcPr>
            <w:tcW w:w="1161" w:type="dxa"/>
            <w:vAlign w:val="bottom"/>
          </w:tcPr>
          <w:p w14:paraId="0989CA6B" w14:textId="6540218F" w:rsidR="00FA3B45" w:rsidRPr="00FA3B45" w:rsidRDefault="00FA3B45"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both"/>
              <w:rPr>
                <w:rFonts w:ascii="Trebuchet MS" w:hAnsi="Trebuchet MS" w:cs="Arial"/>
                <w:sz w:val="18"/>
                <w:szCs w:val="18"/>
              </w:rPr>
            </w:pPr>
            <w:r w:rsidRPr="00FA3B45">
              <w:rPr>
                <w:rFonts w:ascii="Trebuchet MS" w:hAnsi="Trebuchet MS" w:cs="Cordia New"/>
                <w:sz w:val="18"/>
                <w:szCs w:val="18"/>
                <w:lang w:val="en-GB"/>
              </w:rPr>
              <w:t>-</w:t>
            </w:r>
          </w:p>
        </w:tc>
        <w:tc>
          <w:tcPr>
            <w:tcW w:w="1166" w:type="dxa"/>
            <w:vAlign w:val="bottom"/>
          </w:tcPr>
          <w:p w14:paraId="06271669" w14:textId="70D48D65" w:rsidR="00FA3B45" w:rsidRPr="00FA3B45" w:rsidRDefault="008A0B1B"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Browallia New"/>
                <w:sz w:val="18"/>
                <w:szCs w:val="18"/>
              </w:rPr>
            </w:pPr>
            <w:r>
              <w:rPr>
                <w:rFonts w:ascii="Trebuchet MS" w:hAnsi="Trebuchet MS" w:cs="Browallia New"/>
                <w:sz w:val="18"/>
                <w:szCs w:val="18"/>
              </w:rPr>
              <w:t>1,114</w:t>
            </w:r>
          </w:p>
        </w:tc>
        <w:tc>
          <w:tcPr>
            <w:tcW w:w="1171" w:type="dxa"/>
            <w:gridSpan w:val="2"/>
            <w:vAlign w:val="bottom"/>
          </w:tcPr>
          <w:p w14:paraId="24935BB7" w14:textId="69138824" w:rsidR="00FA3B45" w:rsidRPr="00FA3B45" w:rsidRDefault="00645FAF" w:rsidP="00645F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46" w:hanging="18"/>
              <w:jc w:val="right"/>
              <w:rPr>
                <w:rFonts w:ascii="Trebuchet MS" w:hAnsi="Trebuchet MS" w:cs="Arial"/>
                <w:sz w:val="18"/>
                <w:szCs w:val="18"/>
              </w:rPr>
            </w:pPr>
            <w:r w:rsidRPr="00FA3B45">
              <w:rPr>
                <w:rFonts w:ascii="Trebuchet MS" w:hAnsi="Trebuchet MS" w:cstheme="minorBidi"/>
                <w:sz w:val="18"/>
                <w:szCs w:val="18"/>
              </w:rPr>
              <w:t>1,120</w:t>
            </w:r>
          </w:p>
        </w:tc>
      </w:tr>
      <w:tr w:rsidR="00FA3B45" w:rsidRPr="00FA3B45" w14:paraId="71CD53BD" w14:textId="77777777" w:rsidTr="00976C86">
        <w:tc>
          <w:tcPr>
            <w:tcW w:w="2284" w:type="dxa"/>
          </w:tcPr>
          <w:p w14:paraId="566825D8" w14:textId="77777777" w:rsidR="00FA3B45" w:rsidRPr="00FA3B45" w:rsidRDefault="00FA3B45" w:rsidP="00B04B67">
            <w:pPr>
              <w:spacing w:line="380" w:lineRule="exact"/>
              <w:ind w:right="-108"/>
              <w:rPr>
                <w:rFonts w:ascii="Trebuchet MS" w:hAnsi="Trebuchet MS" w:cstheme="minorBidi"/>
                <w:sz w:val="18"/>
                <w:szCs w:val="18"/>
                <w:cs/>
              </w:rPr>
            </w:pPr>
          </w:p>
        </w:tc>
        <w:tc>
          <w:tcPr>
            <w:tcW w:w="2280" w:type="dxa"/>
          </w:tcPr>
          <w:p w14:paraId="7480B73E"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p>
        </w:tc>
        <w:tc>
          <w:tcPr>
            <w:tcW w:w="1187" w:type="dxa"/>
            <w:vAlign w:val="bottom"/>
          </w:tcPr>
          <w:p w14:paraId="0902B552"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p>
        </w:tc>
        <w:tc>
          <w:tcPr>
            <w:tcW w:w="1161" w:type="dxa"/>
            <w:vAlign w:val="bottom"/>
          </w:tcPr>
          <w:p w14:paraId="47F2BE90"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p>
        </w:tc>
        <w:tc>
          <w:tcPr>
            <w:tcW w:w="1166" w:type="dxa"/>
            <w:vAlign w:val="bottom"/>
          </w:tcPr>
          <w:p w14:paraId="468587DC"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p>
        </w:tc>
        <w:tc>
          <w:tcPr>
            <w:tcW w:w="1171" w:type="dxa"/>
            <w:gridSpan w:val="2"/>
            <w:vAlign w:val="bottom"/>
          </w:tcPr>
          <w:p w14:paraId="0BB9CBD5"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15"/>
              </w:tabs>
              <w:spacing w:line="380" w:lineRule="exact"/>
              <w:ind w:right="-51"/>
              <w:jc w:val="right"/>
              <w:rPr>
                <w:rFonts w:ascii="Trebuchet MS" w:hAnsi="Trebuchet MS" w:cs="Arial"/>
                <w:sz w:val="18"/>
                <w:szCs w:val="18"/>
                <w:lang w:val="en-GB"/>
              </w:rPr>
            </w:pPr>
          </w:p>
        </w:tc>
      </w:tr>
      <w:tr w:rsidR="00FA3B45" w:rsidRPr="00FA3B45" w14:paraId="4D4EAF3B" w14:textId="77777777" w:rsidTr="00976C86">
        <w:tc>
          <w:tcPr>
            <w:tcW w:w="2284" w:type="dxa"/>
          </w:tcPr>
          <w:p w14:paraId="6D125DB0" w14:textId="77777777" w:rsidR="00FA3B45" w:rsidRPr="00FA3B45" w:rsidRDefault="00FA3B45" w:rsidP="00B04B67">
            <w:pPr>
              <w:pStyle w:val="a7"/>
              <w:tabs>
                <w:tab w:val="clear" w:pos="1080"/>
              </w:tabs>
              <w:spacing w:line="380" w:lineRule="exact"/>
              <w:ind w:right="-113"/>
              <w:rPr>
                <w:rFonts w:ascii="Trebuchet MS" w:hAnsi="Trebuchet MS" w:cs="Arial"/>
                <w:sz w:val="18"/>
                <w:szCs w:val="18"/>
                <w:u w:val="single"/>
                <w:cs/>
              </w:rPr>
            </w:pPr>
            <w:proofErr w:type="spellStart"/>
            <w:r w:rsidRPr="00FA3B45">
              <w:rPr>
                <w:rFonts w:ascii="Trebuchet MS" w:hAnsi="Trebuchet MS" w:cs="Arial"/>
                <w:sz w:val="18"/>
                <w:szCs w:val="18"/>
                <w:u w:val="single"/>
              </w:rPr>
              <w:t>Interest</w:t>
            </w:r>
            <w:proofErr w:type="spellEnd"/>
            <w:r w:rsidRPr="00FA3B45">
              <w:rPr>
                <w:rFonts w:ascii="Trebuchet MS" w:hAnsi="Trebuchet MS" w:cs="Arial"/>
                <w:sz w:val="18"/>
                <w:szCs w:val="18"/>
                <w:u w:val="single"/>
              </w:rPr>
              <w:t xml:space="preserve"> </w:t>
            </w:r>
            <w:proofErr w:type="spellStart"/>
            <w:r w:rsidRPr="00FA3B45">
              <w:rPr>
                <w:rFonts w:ascii="Trebuchet MS" w:hAnsi="Trebuchet MS" w:cs="Arial"/>
                <w:sz w:val="18"/>
                <w:szCs w:val="18"/>
                <w:u w:val="single"/>
              </w:rPr>
              <w:t>expense</w:t>
            </w:r>
            <w:proofErr w:type="spellEnd"/>
          </w:p>
        </w:tc>
        <w:tc>
          <w:tcPr>
            <w:tcW w:w="2280" w:type="dxa"/>
          </w:tcPr>
          <w:p w14:paraId="74A115A8"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87" w:type="dxa"/>
            <w:vAlign w:val="bottom"/>
          </w:tcPr>
          <w:p w14:paraId="62C8BD73"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p>
        </w:tc>
        <w:tc>
          <w:tcPr>
            <w:tcW w:w="1161" w:type="dxa"/>
            <w:vAlign w:val="bottom"/>
          </w:tcPr>
          <w:p w14:paraId="4A18C283"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p>
        </w:tc>
        <w:tc>
          <w:tcPr>
            <w:tcW w:w="1166" w:type="dxa"/>
            <w:vAlign w:val="bottom"/>
          </w:tcPr>
          <w:p w14:paraId="32EAFE59"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p>
        </w:tc>
        <w:tc>
          <w:tcPr>
            <w:tcW w:w="1171" w:type="dxa"/>
            <w:gridSpan w:val="2"/>
            <w:vAlign w:val="bottom"/>
          </w:tcPr>
          <w:p w14:paraId="7C2C5F3D"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15"/>
              </w:tabs>
              <w:spacing w:line="380" w:lineRule="exact"/>
              <w:jc w:val="right"/>
              <w:rPr>
                <w:rFonts w:ascii="Trebuchet MS" w:hAnsi="Trebuchet MS" w:cs="Arial"/>
                <w:sz w:val="18"/>
                <w:szCs w:val="18"/>
                <w:lang w:val="en-GB"/>
              </w:rPr>
            </w:pPr>
          </w:p>
        </w:tc>
      </w:tr>
      <w:tr w:rsidR="00FA3B45" w:rsidRPr="00FA3B45" w14:paraId="53FA67D5" w14:textId="77777777" w:rsidTr="00976C86">
        <w:tc>
          <w:tcPr>
            <w:tcW w:w="2284" w:type="dxa"/>
          </w:tcPr>
          <w:p w14:paraId="5EA53EE0" w14:textId="77777777" w:rsidR="00FA3B45" w:rsidRPr="00FA3B45" w:rsidRDefault="00FA3B45" w:rsidP="00B04B67">
            <w:pPr>
              <w:pStyle w:val="a7"/>
              <w:tabs>
                <w:tab w:val="clear" w:pos="1080"/>
              </w:tabs>
              <w:spacing w:line="380" w:lineRule="exact"/>
              <w:ind w:left="213" w:right="-113"/>
              <w:rPr>
                <w:rFonts w:ascii="Trebuchet MS" w:hAnsi="Trebuchet MS" w:cs="Arial"/>
                <w:sz w:val="18"/>
                <w:szCs w:val="18"/>
                <w:u w:val="single"/>
              </w:rPr>
            </w:pPr>
            <w:proofErr w:type="spellStart"/>
            <w:r w:rsidRPr="00FA3B45">
              <w:rPr>
                <w:rFonts w:ascii="Trebuchet MS" w:hAnsi="Trebuchet MS" w:cs="Arial"/>
                <w:sz w:val="18"/>
                <w:szCs w:val="18"/>
              </w:rPr>
              <w:t>Subsidiary</w:t>
            </w:r>
            <w:proofErr w:type="spellEnd"/>
          </w:p>
        </w:tc>
        <w:tc>
          <w:tcPr>
            <w:tcW w:w="2280" w:type="dxa"/>
          </w:tcPr>
          <w:p w14:paraId="046A0C6B"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FA3B45">
              <w:rPr>
                <w:rFonts w:ascii="Trebuchet MS" w:hAnsi="Trebuchet MS" w:cs="Arial"/>
                <w:sz w:val="18"/>
                <w:szCs w:val="18"/>
              </w:rPr>
              <w:t>5.00% per annum</w:t>
            </w:r>
          </w:p>
        </w:tc>
        <w:tc>
          <w:tcPr>
            <w:tcW w:w="1187" w:type="dxa"/>
            <w:vAlign w:val="bottom"/>
          </w:tcPr>
          <w:p w14:paraId="736B0DB4" w14:textId="2945D895" w:rsidR="00FA3B45" w:rsidRPr="00FA3B45" w:rsidRDefault="008A0B1B" w:rsidP="008A0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rPr>
                <w:rFonts w:ascii="Trebuchet MS" w:hAnsi="Trebuchet MS" w:cs="Arial"/>
                <w:sz w:val="18"/>
                <w:szCs w:val="18"/>
              </w:rPr>
            </w:pPr>
            <w:r>
              <w:rPr>
                <w:rFonts w:ascii="Trebuchet MS" w:hAnsi="Trebuchet MS" w:cs="Arial"/>
                <w:sz w:val="18"/>
                <w:szCs w:val="18"/>
              </w:rPr>
              <w:t>-</w:t>
            </w:r>
          </w:p>
        </w:tc>
        <w:tc>
          <w:tcPr>
            <w:tcW w:w="1161" w:type="dxa"/>
            <w:vAlign w:val="bottom"/>
          </w:tcPr>
          <w:p w14:paraId="6CF9B25E" w14:textId="0438E70D"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both"/>
              <w:rPr>
                <w:rFonts w:ascii="Trebuchet MS" w:hAnsi="Trebuchet MS" w:cs="Arial"/>
                <w:sz w:val="18"/>
                <w:szCs w:val="18"/>
              </w:rPr>
            </w:pPr>
            <w:r w:rsidRPr="00FA3B45">
              <w:rPr>
                <w:rFonts w:ascii="Trebuchet MS" w:hAnsi="Trebuchet MS" w:cs="Cordia New"/>
                <w:sz w:val="18"/>
                <w:szCs w:val="18"/>
              </w:rPr>
              <w:t>-</w:t>
            </w:r>
          </w:p>
        </w:tc>
        <w:tc>
          <w:tcPr>
            <w:tcW w:w="1166" w:type="dxa"/>
            <w:vAlign w:val="bottom"/>
          </w:tcPr>
          <w:p w14:paraId="423CA347" w14:textId="50CBF4EF" w:rsidR="00FA3B45" w:rsidRPr="00FA3B45" w:rsidRDefault="008A0B1B"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r>
              <w:rPr>
                <w:rFonts w:ascii="Trebuchet MS" w:hAnsi="Trebuchet MS" w:cs="Arial"/>
                <w:sz w:val="18"/>
                <w:szCs w:val="18"/>
                <w:lang w:val="en-GB"/>
              </w:rPr>
              <w:t>72</w:t>
            </w:r>
          </w:p>
        </w:tc>
        <w:tc>
          <w:tcPr>
            <w:tcW w:w="1171" w:type="dxa"/>
            <w:gridSpan w:val="2"/>
            <w:vAlign w:val="bottom"/>
          </w:tcPr>
          <w:p w14:paraId="2B50C09F" w14:textId="1604841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54"/>
              <w:jc w:val="right"/>
              <w:rPr>
                <w:rFonts w:ascii="Trebuchet MS" w:hAnsi="Trebuchet MS" w:cs="Arial"/>
                <w:sz w:val="18"/>
                <w:szCs w:val="18"/>
                <w:lang w:val="en-GB"/>
              </w:rPr>
            </w:pPr>
            <w:r w:rsidRPr="00FA3B45">
              <w:rPr>
                <w:rFonts w:ascii="Trebuchet MS" w:hAnsi="Trebuchet MS" w:cs="Cordia New"/>
                <w:sz w:val="18"/>
                <w:szCs w:val="18"/>
                <w:lang w:val="en-GB"/>
              </w:rPr>
              <w:t>121</w:t>
            </w:r>
          </w:p>
        </w:tc>
      </w:tr>
      <w:tr w:rsidR="00FA3B45" w:rsidRPr="00FA3B45" w14:paraId="6896ADF5" w14:textId="77777777" w:rsidTr="00976C86">
        <w:tc>
          <w:tcPr>
            <w:tcW w:w="2284" w:type="dxa"/>
          </w:tcPr>
          <w:p w14:paraId="486E2893" w14:textId="77777777" w:rsidR="00FA3B45" w:rsidRPr="00FA3B45" w:rsidRDefault="00FA3B45" w:rsidP="00B04B67">
            <w:pPr>
              <w:spacing w:line="380" w:lineRule="exact"/>
              <w:ind w:right="-108" w:firstLine="218"/>
              <w:rPr>
                <w:rFonts w:ascii="Trebuchet MS" w:hAnsi="Trebuchet MS" w:cs="Arial"/>
                <w:sz w:val="18"/>
                <w:szCs w:val="18"/>
              </w:rPr>
            </w:pPr>
            <w:r w:rsidRPr="00FA3B45">
              <w:rPr>
                <w:rFonts w:ascii="Trebuchet MS" w:hAnsi="Trebuchet MS" w:cs="Arial"/>
                <w:sz w:val="18"/>
                <w:szCs w:val="18"/>
              </w:rPr>
              <w:t>Directors</w:t>
            </w:r>
          </w:p>
        </w:tc>
        <w:tc>
          <w:tcPr>
            <w:tcW w:w="2280" w:type="dxa"/>
          </w:tcPr>
          <w:p w14:paraId="45177335"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FA3B45">
              <w:rPr>
                <w:rFonts w:ascii="Trebuchet MS" w:hAnsi="Trebuchet MS" w:cs="Arial"/>
                <w:sz w:val="18"/>
                <w:szCs w:val="18"/>
              </w:rPr>
              <w:t>5.00 - 6.00% per annum</w:t>
            </w:r>
          </w:p>
        </w:tc>
        <w:tc>
          <w:tcPr>
            <w:tcW w:w="1187" w:type="dxa"/>
            <w:vAlign w:val="bottom"/>
          </w:tcPr>
          <w:p w14:paraId="2FAB8FFF" w14:textId="2D4FA5BA" w:rsidR="00FA3B45" w:rsidRPr="00FA3B45" w:rsidRDefault="008A0B1B"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r>
              <w:rPr>
                <w:rFonts w:ascii="Trebuchet MS" w:hAnsi="Trebuchet MS" w:cs="Arial"/>
                <w:sz w:val="18"/>
                <w:szCs w:val="18"/>
                <w:lang w:val="en-GB"/>
              </w:rPr>
              <w:t>818</w:t>
            </w:r>
          </w:p>
        </w:tc>
        <w:tc>
          <w:tcPr>
            <w:tcW w:w="1161" w:type="dxa"/>
            <w:vAlign w:val="bottom"/>
          </w:tcPr>
          <w:p w14:paraId="63BFF803" w14:textId="464C19D5"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cs/>
                <w:lang w:val="en-GB"/>
              </w:rPr>
            </w:pPr>
            <w:r w:rsidRPr="00FA3B45">
              <w:rPr>
                <w:rFonts w:ascii="Trebuchet MS" w:hAnsi="Trebuchet MS" w:cs="Cordia New"/>
                <w:sz w:val="18"/>
                <w:szCs w:val="18"/>
                <w:lang w:val="en-GB"/>
              </w:rPr>
              <w:t>1,023</w:t>
            </w:r>
          </w:p>
        </w:tc>
        <w:tc>
          <w:tcPr>
            <w:tcW w:w="1166" w:type="dxa"/>
            <w:vAlign w:val="bottom"/>
          </w:tcPr>
          <w:p w14:paraId="569A64C7" w14:textId="5E1C4C86" w:rsidR="00FA3B45" w:rsidRPr="00FA3B45" w:rsidRDefault="008A0B1B"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r>
              <w:rPr>
                <w:rFonts w:ascii="Trebuchet MS" w:hAnsi="Trebuchet MS" w:cs="Arial"/>
                <w:sz w:val="18"/>
                <w:szCs w:val="18"/>
                <w:lang w:val="en-GB"/>
              </w:rPr>
              <w:t>694</w:t>
            </w:r>
          </w:p>
        </w:tc>
        <w:tc>
          <w:tcPr>
            <w:tcW w:w="1171" w:type="dxa"/>
            <w:gridSpan w:val="2"/>
            <w:vAlign w:val="bottom"/>
          </w:tcPr>
          <w:p w14:paraId="7C191063" w14:textId="7087D20C"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46" w:hanging="18"/>
              <w:jc w:val="right"/>
              <w:rPr>
                <w:rFonts w:ascii="Trebuchet MS" w:hAnsi="Trebuchet MS" w:cs="Arial"/>
                <w:sz w:val="18"/>
                <w:szCs w:val="18"/>
                <w:cs/>
              </w:rPr>
            </w:pPr>
            <w:r w:rsidRPr="00FA3B45">
              <w:rPr>
                <w:rFonts w:ascii="Trebuchet MS" w:hAnsi="Trebuchet MS" w:cs="Cordia New"/>
                <w:sz w:val="18"/>
                <w:szCs w:val="18"/>
              </w:rPr>
              <w:t>865</w:t>
            </w:r>
          </w:p>
        </w:tc>
      </w:tr>
      <w:tr w:rsidR="00FA3B45" w:rsidRPr="00FA3B45" w14:paraId="6AC7C2D3" w14:textId="77777777" w:rsidTr="00976C86">
        <w:tc>
          <w:tcPr>
            <w:tcW w:w="2284" w:type="dxa"/>
          </w:tcPr>
          <w:p w14:paraId="779C83EA" w14:textId="77777777" w:rsidR="00FA3B45" w:rsidRPr="00FA3B45" w:rsidRDefault="00FA3B45" w:rsidP="00B04B67">
            <w:pPr>
              <w:spacing w:line="380" w:lineRule="exact"/>
              <w:ind w:left="218" w:right="-108"/>
              <w:rPr>
                <w:rFonts w:ascii="Trebuchet MS" w:hAnsi="Trebuchet MS" w:cs="Arial"/>
                <w:sz w:val="18"/>
                <w:szCs w:val="18"/>
              </w:rPr>
            </w:pPr>
            <w:r w:rsidRPr="00FA3B45">
              <w:rPr>
                <w:rFonts w:ascii="Trebuchet MS" w:hAnsi="Trebuchet MS" w:cs="Arial"/>
                <w:sz w:val="18"/>
                <w:szCs w:val="18"/>
              </w:rPr>
              <w:t>Relative of director</w:t>
            </w:r>
          </w:p>
        </w:tc>
        <w:tc>
          <w:tcPr>
            <w:tcW w:w="2280" w:type="dxa"/>
          </w:tcPr>
          <w:p w14:paraId="4A7DA823"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FA3B45">
              <w:rPr>
                <w:rFonts w:ascii="Trebuchet MS" w:hAnsi="Trebuchet MS" w:cs="Arial"/>
                <w:sz w:val="18"/>
                <w:szCs w:val="18"/>
              </w:rPr>
              <w:t>MLR - 0.25% per annum</w:t>
            </w:r>
          </w:p>
        </w:tc>
        <w:tc>
          <w:tcPr>
            <w:tcW w:w="1187" w:type="dxa"/>
            <w:vAlign w:val="bottom"/>
          </w:tcPr>
          <w:p w14:paraId="51A81191" w14:textId="4C663AA2" w:rsidR="00FA3B45" w:rsidRPr="00FA3B45" w:rsidRDefault="008A0B1B"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r>
              <w:rPr>
                <w:rFonts w:ascii="Trebuchet MS" w:hAnsi="Trebuchet MS" w:cs="Arial"/>
                <w:sz w:val="18"/>
                <w:szCs w:val="18"/>
                <w:lang w:val="en-GB"/>
              </w:rPr>
              <w:t>1,319</w:t>
            </w:r>
          </w:p>
        </w:tc>
        <w:tc>
          <w:tcPr>
            <w:tcW w:w="1161" w:type="dxa"/>
            <w:vAlign w:val="bottom"/>
          </w:tcPr>
          <w:p w14:paraId="37B6D320" w14:textId="2592161D" w:rsidR="00FA3B45" w:rsidRPr="00FA3B45" w:rsidRDefault="00FA3B45"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r w:rsidRPr="00FA3B45">
              <w:rPr>
                <w:rFonts w:ascii="Trebuchet MS" w:hAnsi="Trebuchet MS" w:cs="Cordia New"/>
                <w:sz w:val="18"/>
                <w:szCs w:val="18"/>
                <w:lang w:val="en-GB"/>
              </w:rPr>
              <w:t>1,830</w:t>
            </w:r>
          </w:p>
        </w:tc>
        <w:tc>
          <w:tcPr>
            <w:tcW w:w="1166" w:type="dxa"/>
            <w:vAlign w:val="bottom"/>
          </w:tcPr>
          <w:p w14:paraId="7BCE383B" w14:textId="19965111" w:rsidR="00FA3B45" w:rsidRPr="00FA3B45" w:rsidRDefault="008A0B1B"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r>
              <w:rPr>
                <w:rFonts w:ascii="Trebuchet MS" w:hAnsi="Trebuchet MS" w:cs="Arial"/>
                <w:sz w:val="18"/>
                <w:szCs w:val="18"/>
                <w:lang w:val="en-GB"/>
              </w:rPr>
              <w:t>1,319</w:t>
            </w:r>
          </w:p>
        </w:tc>
        <w:tc>
          <w:tcPr>
            <w:tcW w:w="1171" w:type="dxa"/>
            <w:gridSpan w:val="2"/>
            <w:vAlign w:val="bottom"/>
          </w:tcPr>
          <w:p w14:paraId="315025D2" w14:textId="706724D5" w:rsidR="00FA3B45" w:rsidRPr="00FA3B45" w:rsidRDefault="00FA3B45"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46" w:hanging="18"/>
              <w:jc w:val="right"/>
              <w:rPr>
                <w:rFonts w:ascii="Trebuchet MS" w:hAnsi="Trebuchet MS" w:cs="Arial"/>
                <w:sz w:val="18"/>
                <w:szCs w:val="18"/>
              </w:rPr>
            </w:pPr>
            <w:r w:rsidRPr="00FA3B45">
              <w:rPr>
                <w:rFonts w:ascii="Trebuchet MS" w:hAnsi="Trebuchet MS" w:cs="Cordia New"/>
                <w:sz w:val="18"/>
                <w:szCs w:val="18"/>
              </w:rPr>
              <w:t>1,830</w:t>
            </w:r>
          </w:p>
        </w:tc>
      </w:tr>
      <w:tr w:rsidR="00FA3B45" w:rsidRPr="00FA3B45" w14:paraId="7F98303B" w14:textId="77777777" w:rsidTr="00976C86">
        <w:tc>
          <w:tcPr>
            <w:tcW w:w="2284" w:type="dxa"/>
          </w:tcPr>
          <w:p w14:paraId="0C8A1B2E" w14:textId="77777777" w:rsidR="00FA3B45" w:rsidRPr="00FA3B45" w:rsidRDefault="00FA3B45" w:rsidP="00B04B67">
            <w:pPr>
              <w:pStyle w:val="a7"/>
              <w:tabs>
                <w:tab w:val="clear" w:pos="1080"/>
              </w:tabs>
              <w:spacing w:line="380" w:lineRule="exact"/>
              <w:ind w:right="-113"/>
              <w:rPr>
                <w:rFonts w:ascii="Trebuchet MS" w:hAnsi="Trebuchet MS" w:cs="Arial"/>
                <w:sz w:val="18"/>
                <w:szCs w:val="18"/>
                <w:cs/>
              </w:rPr>
            </w:pPr>
            <w:r w:rsidRPr="00FA3B45">
              <w:rPr>
                <w:rFonts w:ascii="Trebuchet MS" w:hAnsi="Trebuchet MS" w:cs="Arial"/>
                <w:sz w:val="18"/>
                <w:szCs w:val="18"/>
                <w:lang w:val="en-GB"/>
              </w:rPr>
              <w:t>Total</w:t>
            </w:r>
          </w:p>
        </w:tc>
        <w:tc>
          <w:tcPr>
            <w:tcW w:w="2280" w:type="dxa"/>
          </w:tcPr>
          <w:p w14:paraId="2941775F"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87" w:type="dxa"/>
            <w:vAlign w:val="bottom"/>
          </w:tcPr>
          <w:p w14:paraId="4F8D522D" w14:textId="5E3500CC" w:rsidR="00FA3B45" w:rsidRPr="00FA3B45" w:rsidRDefault="008A0B1B"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2,137</w:t>
            </w:r>
            <w:r>
              <w:rPr>
                <w:rFonts w:ascii="Trebuchet MS" w:hAnsi="Trebuchet MS" w:cs="Arial"/>
                <w:sz w:val="18"/>
                <w:szCs w:val="18"/>
              </w:rPr>
              <w:fldChar w:fldCharType="end"/>
            </w:r>
          </w:p>
        </w:tc>
        <w:tc>
          <w:tcPr>
            <w:tcW w:w="1161" w:type="dxa"/>
            <w:vAlign w:val="bottom"/>
          </w:tcPr>
          <w:p w14:paraId="7B9659F1" w14:textId="3FFCF877" w:rsidR="00FA3B45" w:rsidRPr="00FA3B45" w:rsidRDefault="00FA3B45"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r w:rsidRPr="00FA3B45">
              <w:rPr>
                <w:rFonts w:ascii="Trebuchet MS" w:hAnsi="Trebuchet MS" w:cs="Cordia New"/>
                <w:sz w:val="18"/>
                <w:szCs w:val="18"/>
              </w:rPr>
              <w:t>2,853</w:t>
            </w:r>
          </w:p>
        </w:tc>
        <w:tc>
          <w:tcPr>
            <w:tcW w:w="1166" w:type="dxa"/>
            <w:vAlign w:val="bottom"/>
          </w:tcPr>
          <w:p w14:paraId="52056B56" w14:textId="7895E382" w:rsidR="00FA3B45" w:rsidRPr="00FA3B45" w:rsidRDefault="008A0B1B"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r>
              <w:rPr>
                <w:rFonts w:ascii="Trebuchet MS" w:hAnsi="Trebuchet MS" w:cs="Arial"/>
                <w:sz w:val="18"/>
                <w:szCs w:val="18"/>
                <w:lang w:val="en-GB"/>
              </w:rPr>
              <w:fldChar w:fldCharType="begin"/>
            </w:r>
            <w:r>
              <w:rPr>
                <w:rFonts w:ascii="Trebuchet MS" w:hAnsi="Trebuchet MS" w:cs="Arial"/>
                <w:sz w:val="18"/>
                <w:szCs w:val="18"/>
                <w:lang w:val="en-GB"/>
              </w:rPr>
              <w:instrText xml:space="preserve"> =SUM(ABOVE) </w:instrText>
            </w:r>
            <w:r>
              <w:rPr>
                <w:rFonts w:ascii="Trebuchet MS" w:hAnsi="Trebuchet MS" w:cs="Arial"/>
                <w:sz w:val="18"/>
                <w:szCs w:val="18"/>
                <w:lang w:val="en-GB"/>
              </w:rPr>
              <w:fldChar w:fldCharType="separate"/>
            </w:r>
            <w:r>
              <w:rPr>
                <w:rFonts w:ascii="Trebuchet MS" w:hAnsi="Trebuchet MS" w:cs="Arial"/>
                <w:noProof/>
                <w:sz w:val="18"/>
                <w:szCs w:val="18"/>
                <w:lang w:val="en-GB"/>
              </w:rPr>
              <w:t>2,085</w:t>
            </w:r>
            <w:r>
              <w:rPr>
                <w:rFonts w:ascii="Trebuchet MS" w:hAnsi="Trebuchet MS" w:cs="Arial"/>
                <w:sz w:val="18"/>
                <w:szCs w:val="18"/>
                <w:lang w:val="en-GB"/>
              </w:rPr>
              <w:fldChar w:fldCharType="end"/>
            </w:r>
          </w:p>
        </w:tc>
        <w:tc>
          <w:tcPr>
            <w:tcW w:w="1171" w:type="dxa"/>
            <w:gridSpan w:val="2"/>
            <w:vAlign w:val="bottom"/>
          </w:tcPr>
          <w:p w14:paraId="34F39497" w14:textId="66D4B516" w:rsidR="00FA3B45" w:rsidRPr="00FA3B45" w:rsidRDefault="00FA3B45"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46" w:hanging="18"/>
              <w:jc w:val="right"/>
              <w:rPr>
                <w:rFonts w:ascii="Trebuchet MS" w:hAnsi="Trebuchet MS" w:cs="Arial"/>
                <w:sz w:val="18"/>
                <w:szCs w:val="18"/>
                <w:lang w:val="en-GB"/>
              </w:rPr>
            </w:pPr>
            <w:r w:rsidRPr="00FA3B45">
              <w:rPr>
                <w:rFonts w:ascii="Trebuchet MS" w:hAnsi="Trebuchet MS" w:cs="Cordia New"/>
                <w:sz w:val="18"/>
                <w:szCs w:val="18"/>
              </w:rPr>
              <w:t>2,816</w:t>
            </w:r>
          </w:p>
        </w:tc>
      </w:tr>
      <w:tr w:rsidR="00FA3B45" w:rsidRPr="00FA3B45" w14:paraId="595B24C1" w14:textId="77777777" w:rsidTr="00976C86">
        <w:tc>
          <w:tcPr>
            <w:tcW w:w="2284" w:type="dxa"/>
          </w:tcPr>
          <w:p w14:paraId="0C7F3D4D" w14:textId="77777777" w:rsidR="00FA3B45" w:rsidRPr="00FA3B45" w:rsidRDefault="00FA3B45" w:rsidP="00B04B67">
            <w:pPr>
              <w:pStyle w:val="a7"/>
              <w:tabs>
                <w:tab w:val="clear" w:pos="1080"/>
              </w:tabs>
              <w:spacing w:line="380" w:lineRule="exact"/>
              <w:ind w:right="-113"/>
              <w:rPr>
                <w:rFonts w:ascii="Trebuchet MS" w:hAnsi="Trebuchet MS" w:cs="Arial"/>
                <w:sz w:val="18"/>
                <w:szCs w:val="18"/>
                <w:cs/>
                <w:lang w:val="en-GB"/>
              </w:rPr>
            </w:pPr>
          </w:p>
        </w:tc>
        <w:tc>
          <w:tcPr>
            <w:tcW w:w="2280" w:type="dxa"/>
          </w:tcPr>
          <w:p w14:paraId="085F5BD0"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187" w:type="dxa"/>
            <w:vAlign w:val="bottom"/>
          </w:tcPr>
          <w:p w14:paraId="4D51EDD0"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p>
        </w:tc>
        <w:tc>
          <w:tcPr>
            <w:tcW w:w="1161" w:type="dxa"/>
            <w:vAlign w:val="bottom"/>
          </w:tcPr>
          <w:p w14:paraId="5B1D27B1"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p>
        </w:tc>
        <w:tc>
          <w:tcPr>
            <w:tcW w:w="1166" w:type="dxa"/>
            <w:vAlign w:val="bottom"/>
          </w:tcPr>
          <w:p w14:paraId="0888970F"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p>
        </w:tc>
        <w:tc>
          <w:tcPr>
            <w:tcW w:w="1171" w:type="dxa"/>
            <w:gridSpan w:val="2"/>
            <w:vAlign w:val="bottom"/>
          </w:tcPr>
          <w:p w14:paraId="7B17C12F"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15"/>
              </w:tabs>
              <w:spacing w:line="380" w:lineRule="exact"/>
              <w:jc w:val="right"/>
              <w:rPr>
                <w:rFonts w:ascii="Trebuchet MS" w:hAnsi="Trebuchet MS" w:cs="Arial"/>
                <w:sz w:val="18"/>
                <w:szCs w:val="18"/>
                <w:lang w:val="en-GB"/>
              </w:rPr>
            </w:pPr>
          </w:p>
        </w:tc>
      </w:tr>
      <w:tr w:rsidR="00FA3B45" w:rsidRPr="00FA3B45" w14:paraId="4CCDC9CF" w14:textId="77777777" w:rsidTr="00976C86">
        <w:trPr>
          <w:trHeight w:val="68"/>
        </w:trPr>
        <w:tc>
          <w:tcPr>
            <w:tcW w:w="4564" w:type="dxa"/>
            <w:gridSpan w:val="2"/>
          </w:tcPr>
          <w:p w14:paraId="189DE38C"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rebuchet MS" w:hAnsi="Trebuchet MS" w:cs="Arial"/>
                <w:sz w:val="18"/>
                <w:szCs w:val="18"/>
                <w:u w:val="single"/>
                <w:cs/>
              </w:rPr>
            </w:pPr>
            <w:r w:rsidRPr="00FA3B45">
              <w:rPr>
                <w:rFonts w:ascii="Trebuchet MS" w:hAnsi="Trebuchet MS" w:cs="Arial"/>
                <w:sz w:val="18"/>
                <w:szCs w:val="18"/>
                <w:u w:val="single"/>
              </w:rPr>
              <w:t>Management remuneration</w:t>
            </w:r>
          </w:p>
        </w:tc>
        <w:tc>
          <w:tcPr>
            <w:tcW w:w="1187" w:type="dxa"/>
          </w:tcPr>
          <w:p w14:paraId="7C2F26C1"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rPr>
            </w:pPr>
          </w:p>
        </w:tc>
        <w:tc>
          <w:tcPr>
            <w:tcW w:w="1161" w:type="dxa"/>
            <w:vAlign w:val="bottom"/>
          </w:tcPr>
          <w:p w14:paraId="37EEC375"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p>
        </w:tc>
        <w:tc>
          <w:tcPr>
            <w:tcW w:w="1166" w:type="dxa"/>
            <w:vAlign w:val="bottom"/>
          </w:tcPr>
          <w:p w14:paraId="5DCD3765"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p>
        </w:tc>
        <w:tc>
          <w:tcPr>
            <w:tcW w:w="1171" w:type="dxa"/>
            <w:gridSpan w:val="2"/>
            <w:vAlign w:val="bottom"/>
          </w:tcPr>
          <w:p w14:paraId="24D2FA01"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15"/>
              </w:tabs>
              <w:spacing w:line="380" w:lineRule="exact"/>
              <w:jc w:val="right"/>
              <w:rPr>
                <w:rFonts w:ascii="Trebuchet MS" w:hAnsi="Trebuchet MS" w:cs="Arial"/>
                <w:sz w:val="18"/>
                <w:szCs w:val="18"/>
                <w:lang w:val="en-GB"/>
              </w:rPr>
            </w:pPr>
          </w:p>
        </w:tc>
      </w:tr>
      <w:tr w:rsidR="00FA3B45" w:rsidRPr="008A0B1B" w14:paraId="32A6BE2D" w14:textId="77777777" w:rsidTr="00976C86">
        <w:trPr>
          <w:trHeight w:val="324"/>
        </w:trPr>
        <w:tc>
          <w:tcPr>
            <w:tcW w:w="4564" w:type="dxa"/>
            <w:gridSpan w:val="2"/>
          </w:tcPr>
          <w:p w14:paraId="0DC3F50D" w14:textId="77777777" w:rsidR="00FA3B45" w:rsidRPr="00FA3B45" w:rsidRDefault="00FA3B45"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218"/>
              <w:rPr>
                <w:rFonts w:ascii="Trebuchet MS" w:hAnsi="Trebuchet MS" w:cs="Arial"/>
                <w:sz w:val="18"/>
                <w:szCs w:val="18"/>
              </w:rPr>
            </w:pPr>
            <w:r w:rsidRPr="00FA3B45">
              <w:rPr>
                <w:rFonts w:ascii="Trebuchet MS" w:hAnsi="Trebuchet MS" w:cs="Arial"/>
                <w:sz w:val="18"/>
                <w:szCs w:val="18"/>
              </w:rPr>
              <w:t>Short-term benefits</w:t>
            </w:r>
          </w:p>
        </w:tc>
        <w:tc>
          <w:tcPr>
            <w:tcW w:w="1187" w:type="dxa"/>
            <w:vAlign w:val="bottom"/>
          </w:tcPr>
          <w:p w14:paraId="319CA7F3" w14:textId="1A16ECDE" w:rsidR="00FA3B45" w:rsidRPr="00FA3B45" w:rsidRDefault="008A0B1B"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r>
              <w:rPr>
                <w:rFonts w:ascii="Trebuchet MS" w:hAnsi="Trebuchet MS" w:cs="Arial"/>
                <w:sz w:val="18"/>
                <w:szCs w:val="18"/>
                <w:lang w:val="en-GB"/>
              </w:rPr>
              <w:t>14,282</w:t>
            </w:r>
          </w:p>
        </w:tc>
        <w:tc>
          <w:tcPr>
            <w:tcW w:w="1161" w:type="dxa"/>
            <w:vAlign w:val="bottom"/>
          </w:tcPr>
          <w:p w14:paraId="61E3DFE7" w14:textId="703E6D77" w:rsidR="00FA3B45" w:rsidRPr="00FA3B45" w:rsidRDefault="00673548"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r>
              <w:rPr>
                <w:rFonts w:ascii="Trebuchet MS" w:hAnsi="Trebuchet MS" w:cstheme="minorBidi"/>
                <w:sz w:val="18"/>
                <w:szCs w:val="18"/>
                <w:lang w:val="en-GB"/>
              </w:rPr>
              <w:t>20,151</w:t>
            </w:r>
          </w:p>
        </w:tc>
        <w:tc>
          <w:tcPr>
            <w:tcW w:w="1166" w:type="dxa"/>
            <w:vAlign w:val="bottom"/>
          </w:tcPr>
          <w:p w14:paraId="7E119DD2" w14:textId="0BF6CA62" w:rsidR="00FA3B45" w:rsidRPr="00FA3B45" w:rsidRDefault="008A0B1B"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left="-25" w:right="-40" w:firstLine="7"/>
              <w:jc w:val="right"/>
              <w:rPr>
                <w:rFonts w:ascii="Trebuchet MS" w:hAnsi="Trebuchet MS" w:cs="Arial"/>
                <w:sz w:val="18"/>
                <w:szCs w:val="18"/>
                <w:lang w:val="en-GB"/>
              </w:rPr>
            </w:pPr>
            <w:r>
              <w:rPr>
                <w:rFonts w:ascii="Trebuchet MS" w:hAnsi="Trebuchet MS" w:cs="Arial"/>
                <w:sz w:val="18"/>
                <w:szCs w:val="18"/>
                <w:lang w:val="en-GB"/>
              </w:rPr>
              <w:t>11,085</w:t>
            </w:r>
          </w:p>
        </w:tc>
        <w:tc>
          <w:tcPr>
            <w:tcW w:w="1171" w:type="dxa"/>
            <w:gridSpan w:val="2"/>
            <w:vAlign w:val="bottom"/>
          </w:tcPr>
          <w:p w14:paraId="04E079A1" w14:textId="64672FDD" w:rsidR="00FA3B45" w:rsidRPr="008A0B1B" w:rsidRDefault="00FB4A81"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80" w:lineRule="exact"/>
              <w:ind w:right="-46" w:hanging="18"/>
              <w:jc w:val="right"/>
              <w:rPr>
                <w:rFonts w:ascii="Trebuchet MS" w:hAnsi="Trebuchet MS" w:cs="Arial"/>
                <w:sz w:val="18"/>
                <w:szCs w:val="18"/>
                <w:highlight w:val="yellow"/>
                <w:lang w:val="en-GB"/>
              </w:rPr>
            </w:pPr>
            <w:r w:rsidRPr="004229C5">
              <w:rPr>
                <w:rFonts w:ascii="Trebuchet MS" w:hAnsi="Trebuchet MS" w:cstheme="minorBidi"/>
                <w:sz w:val="18"/>
                <w:szCs w:val="18"/>
                <w:lang w:val="en-GB"/>
              </w:rPr>
              <w:t>16,</w:t>
            </w:r>
            <w:r w:rsidR="004229C5" w:rsidRPr="004229C5">
              <w:rPr>
                <w:rFonts w:ascii="Trebuchet MS" w:hAnsi="Trebuchet MS" w:cstheme="minorBidi"/>
                <w:sz w:val="18"/>
                <w:szCs w:val="18"/>
                <w:lang w:val="en-GB"/>
              </w:rPr>
              <w:t>963</w:t>
            </w:r>
          </w:p>
        </w:tc>
      </w:tr>
    </w:tbl>
    <w:p w14:paraId="004466A9" w14:textId="3393FB36" w:rsidR="00B04B67" w:rsidRDefault="00B04B67" w:rsidP="00C969E6">
      <w:pPr>
        <w:tabs>
          <w:tab w:val="clear" w:pos="227"/>
          <w:tab w:val="clear" w:pos="454"/>
          <w:tab w:val="left" w:pos="9214"/>
        </w:tabs>
        <w:spacing w:line="360" w:lineRule="auto"/>
        <w:ind w:left="360"/>
        <w:jc w:val="thaiDistribute"/>
        <w:rPr>
          <w:rFonts w:ascii="Trebuchet MS" w:hAnsi="Trebuchet MS" w:cs="Arial"/>
          <w:sz w:val="18"/>
          <w:szCs w:val="18"/>
        </w:rPr>
      </w:pPr>
      <w:r>
        <w:rPr>
          <w:rFonts w:ascii="Trebuchet MS" w:hAnsi="Trebuchet MS" w:cs="Arial"/>
          <w:sz w:val="18"/>
          <w:szCs w:val="18"/>
        </w:rPr>
        <w:br w:type="page"/>
      </w:r>
    </w:p>
    <w:p w14:paraId="3548F913" w14:textId="5ED72F74" w:rsidR="00A05A7B" w:rsidRDefault="00F76FE9" w:rsidP="00C969E6">
      <w:pPr>
        <w:tabs>
          <w:tab w:val="clear" w:pos="227"/>
          <w:tab w:val="clear" w:pos="454"/>
          <w:tab w:val="left" w:pos="9214"/>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lastRenderedPageBreak/>
        <w:t xml:space="preserve">Significant balances with </w:t>
      </w:r>
      <w:r w:rsidRPr="00306D97">
        <w:rPr>
          <w:rFonts w:ascii="Trebuchet MS" w:hAnsi="Trebuchet MS" w:cs="Arial"/>
          <w:sz w:val="18"/>
          <w:szCs w:val="18"/>
          <w:lang w:bidi="ar-SA"/>
        </w:rPr>
        <w:t>related</w:t>
      </w:r>
      <w:r w:rsidRPr="00306D97">
        <w:rPr>
          <w:rFonts w:ascii="Trebuchet MS" w:hAnsi="Trebuchet MS" w:cs="Arial"/>
          <w:sz w:val="18"/>
          <w:szCs w:val="18"/>
        </w:rPr>
        <w:t xml:space="preserve"> parties</w:t>
      </w:r>
      <w:r w:rsidRPr="00306D97">
        <w:rPr>
          <w:rFonts w:ascii="Trebuchet MS" w:hAnsi="Trebuchet MS" w:cs="Arial"/>
          <w:sz w:val="18"/>
          <w:szCs w:val="18"/>
          <w:cs/>
        </w:rPr>
        <w:t xml:space="preserve"> </w:t>
      </w:r>
      <w:r w:rsidR="00D4218C" w:rsidRPr="00306D97">
        <w:rPr>
          <w:rFonts w:ascii="Trebuchet MS" w:hAnsi="Trebuchet MS" w:cs="Arial"/>
          <w:sz w:val="18"/>
          <w:szCs w:val="18"/>
        </w:rPr>
        <w:t>as</w:t>
      </w:r>
      <w:r w:rsidR="00810B63" w:rsidRPr="00306D97">
        <w:rPr>
          <w:rFonts w:ascii="Trebuchet MS" w:hAnsi="Trebuchet MS" w:cs="Arial"/>
          <w:sz w:val="18"/>
          <w:szCs w:val="18"/>
        </w:rPr>
        <w:t xml:space="preserve"> of</w:t>
      </w:r>
      <w:r w:rsidR="00FA3B45">
        <w:rPr>
          <w:rFonts w:ascii="Trebuchet MS" w:hAnsi="Trebuchet MS" w:cs="Arial"/>
          <w:sz w:val="18"/>
          <w:szCs w:val="18"/>
        </w:rPr>
        <w:t xml:space="preserve"> </w:t>
      </w:r>
      <w:r w:rsidR="00FA3B45" w:rsidRPr="00FA3B45">
        <w:rPr>
          <w:rFonts w:ascii="Trebuchet MS" w:hAnsi="Trebuchet MS" w:cstheme="minorBidi"/>
          <w:sz w:val="18"/>
          <w:szCs w:val="18"/>
        </w:rPr>
        <w:t>30 June</w:t>
      </w:r>
      <w:r w:rsidR="0047626D" w:rsidRPr="0047626D">
        <w:rPr>
          <w:rFonts w:ascii="Trebuchet MS" w:hAnsi="Trebuchet MS" w:cstheme="minorBidi"/>
          <w:sz w:val="18"/>
          <w:szCs w:val="18"/>
        </w:rPr>
        <w:t xml:space="preserve"> 2026</w:t>
      </w:r>
      <w:r w:rsidR="00D4218C" w:rsidRPr="00306D97">
        <w:rPr>
          <w:rFonts w:ascii="Trebuchet MS" w:hAnsi="Trebuchet MS" w:cs="Arial"/>
          <w:sz w:val="18"/>
          <w:szCs w:val="18"/>
        </w:rPr>
        <w:t xml:space="preserve"> and </w:t>
      </w:r>
      <w:r w:rsidR="00205B7E">
        <w:rPr>
          <w:rFonts w:ascii="Trebuchet MS" w:hAnsi="Trebuchet MS" w:cs="Arial"/>
          <w:sz w:val="18"/>
          <w:szCs w:val="18"/>
        </w:rPr>
        <w:t>31 December 2025</w:t>
      </w:r>
      <w:r w:rsidR="00D4218C" w:rsidRPr="00306D97">
        <w:rPr>
          <w:rFonts w:ascii="Trebuchet MS" w:hAnsi="Trebuchet MS" w:cs="Arial"/>
          <w:sz w:val="18"/>
          <w:szCs w:val="18"/>
        </w:rPr>
        <w:t xml:space="preserve"> </w:t>
      </w:r>
      <w:r w:rsidRPr="00306D97">
        <w:rPr>
          <w:rFonts w:ascii="Trebuchet MS" w:hAnsi="Trebuchet MS" w:cs="Arial"/>
          <w:sz w:val="18"/>
          <w:szCs w:val="18"/>
        </w:rPr>
        <w:t xml:space="preserve">are as </w:t>
      </w:r>
      <w:r w:rsidR="002F7298" w:rsidRPr="00306D97">
        <w:rPr>
          <w:rFonts w:ascii="Trebuchet MS" w:hAnsi="Trebuchet MS" w:cs="Arial"/>
          <w:sz w:val="18"/>
          <w:szCs w:val="18"/>
        </w:rPr>
        <w:t>follows</w:t>
      </w:r>
      <w:r w:rsidR="00C121A3" w:rsidRPr="00306D97">
        <w:rPr>
          <w:rFonts w:ascii="Trebuchet MS" w:hAnsi="Trebuchet MS" w:cs="Arial"/>
          <w:sz w:val="18"/>
          <w:szCs w:val="18"/>
        </w:rPr>
        <w:t>:</w:t>
      </w:r>
    </w:p>
    <w:p w14:paraId="252F3045" w14:textId="77777777" w:rsidR="003A180E" w:rsidRPr="00306D97" w:rsidRDefault="003A180E" w:rsidP="00C969E6">
      <w:pPr>
        <w:tabs>
          <w:tab w:val="clear" w:pos="227"/>
          <w:tab w:val="clear" w:pos="454"/>
          <w:tab w:val="left" w:pos="9214"/>
        </w:tabs>
        <w:spacing w:line="360" w:lineRule="auto"/>
        <w:ind w:left="360"/>
        <w:jc w:val="thaiDistribute"/>
        <w:rPr>
          <w:rFonts w:ascii="Trebuchet MS" w:hAnsi="Trebuchet MS" w:cs="Arial"/>
          <w:sz w:val="18"/>
          <w:szCs w:val="18"/>
        </w:rPr>
      </w:pPr>
    </w:p>
    <w:tbl>
      <w:tblPr>
        <w:tblW w:w="9275" w:type="dxa"/>
        <w:tblInd w:w="270" w:type="dxa"/>
        <w:tblLayout w:type="fixed"/>
        <w:tblLook w:val="01E0" w:firstRow="1" w:lastRow="1" w:firstColumn="1" w:lastColumn="1" w:noHBand="0" w:noVBand="0"/>
      </w:tblPr>
      <w:tblGrid>
        <w:gridCol w:w="3870"/>
        <w:gridCol w:w="1352"/>
        <w:gridCol w:w="1351"/>
        <w:gridCol w:w="1351"/>
        <w:gridCol w:w="1351"/>
      </w:tblGrid>
      <w:tr w:rsidR="00880C14" w:rsidRPr="003A180E" w14:paraId="76B4CCB6" w14:textId="77777777" w:rsidTr="00305CF8">
        <w:trPr>
          <w:tblHeader/>
        </w:trPr>
        <w:tc>
          <w:tcPr>
            <w:tcW w:w="3870" w:type="dxa"/>
          </w:tcPr>
          <w:p w14:paraId="60042AF3" w14:textId="10508154" w:rsidR="00880C14" w:rsidRPr="005430B7" w:rsidRDefault="00880C14" w:rsidP="00880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rPr>
            </w:pPr>
            <w:r w:rsidRPr="005430B7">
              <w:rPr>
                <w:rFonts w:ascii="Trebuchet MS" w:hAnsi="Trebuchet MS" w:cs="Arial"/>
                <w:sz w:val="18"/>
                <w:szCs w:val="18"/>
              </w:rPr>
              <w:t>(</w:t>
            </w:r>
            <w:proofErr w:type="gramStart"/>
            <w:r w:rsidRPr="005430B7">
              <w:rPr>
                <w:rFonts w:ascii="Trebuchet MS" w:hAnsi="Trebuchet MS" w:cs="Arial"/>
                <w:sz w:val="18"/>
                <w:szCs w:val="18"/>
              </w:rPr>
              <w:t>Unit :</w:t>
            </w:r>
            <w:proofErr w:type="gramEnd"/>
            <w:r w:rsidRPr="005430B7">
              <w:rPr>
                <w:rFonts w:ascii="Trebuchet MS" w:hAnsi="Trebuchet MS" w:cs="Arial"/>
                <w:sz w:val="18"/>
                <w:szCs w:val="18"/>
              </w:rPr>
              <w:t xml:space="preserve"> Thousand Baht)</w:t>
            </w:r>
          </w:p>
        </w:tc>
        <w:tc>
          <w:tcPr>
            <w:tcW w:w="2703" w:type="dxa"/>
            <w:gridSpan w:val="2"/>
          </w:tcPr>
          <w:p w14:paraId="71F76DE9" w14:textId="77777777" w:rsidR="00880C14" w:rsidRPr="005430B7" w:rsidRDefault="00880C14" w:rsidP="00880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theme="minorBidi"/>
                <w:sz w:val="18"/>
                <w:szCs w:val="18"/>
                <w:lang w:val="en-GB"/>
              </w:rPr>
            </w:pPr>
            <w:r w:rsidRPr="005430B7">
              <w:rPr>
                <w:rFonts w:ascii="Trebuchet MS" w:hAnsi="Trebuchet MS" w:cs="Arial"/>
                <w:sz w:val="18"/>
                <w:szCs w:val="18"/>
                <w:lang w:val="en-GB"/>
              </w:rPr>
              <w:t xml:space="preserve">Consolidated </w:t>
            </w:r>
          </w:p>
          <w:p w14:paraId="1CE7E9F0" w14:textId="6A239426" w:rsidR="00880C14" w:rsidRPr="005430B7" w:rsidRDefault="00880C14" w:rsidP="00880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rPr>
            </w:pPr>
            <w:r w:rsidRPr="005430B7">
              <w:rPr>
                <w:rFonts w:ascii="Trebuchet MS" w:hAnsi="Trebuchet MS" w:cs="Arial"/>
                <w:sz w:val="18"/>
                <w:szCs w:val="18"/>
                <w:lang w:val="en-GB"/>
              </w:rPr>
              <w:t>financial information</w:t>
            </w:r>
          </w:p>
        </w:tc>
        <w:tc>
          <w:tcPr>
            <w:tcW w:w="2702" w:type="dxa"/>
            <w:gridSpan w:val="2"/>
          </w:tcPr>
          <w:p w14:paraId="5BAE037B" w14:textId="77777777" w:rsidR="00880C14" w:rsidRPr="005430B7" w:rsidRDefault="00880C14" w:rsidP="00880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theme="minorBidi"/>
                <w:sz w:val="18"/>
                <w:szCs w:val="18"/>
                <w:lang w:val="en-GB"/>
              </w:rPr>
            </w:pPr>
            <w:r w:rsidRPr="005430B7">
              <w:rPr>
                <w:rFonts w:ascii="Trebuchet MS" w:hAnsi="Trebuchet MS" w:cs="Arial"/>
                <w:sz w:val="18"/>
                <w:szCs w:val="18"/>
                <w:lang w:val="en-GB"/>
              </w:rPr>
              <w:t xml:space="preserve">Separate </w:t>
            </w:r>
          </w:p>
          <w:p w14:paraId="080659EF" w14:textId="13090268" w:rsidR="00880C14" w:rsidRPr="005430B7" w:rsidRDefault="00880C14" w:rsidP="00880C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6" w:hanging="18"/>
              <w:jc w:val="center"/>
              <w:rPr>
                <w:rFonts w:ascii="Trebuchet MS" w:hAnsi="Trebuchet MS" w:cs="Arial"/>
                <w:sz w:val="18"/>
                <w:szCs w:val="18"/>
              </w:rPr>
            </w:pPr>
            <w:r w:rsidRPr="005430B7">
              <w:rPr>
                <w:rFonts w:ascii="Trebuchet MS" w:hAnsi="Trebuchet MS" w:cs="Arial"/>
                <w:sz w:val="18"/>
                <w:szCs w:val="18"/>
                <w:lang w:val="en-GB"/>
              </w:rPr>
              <w:t>financial information</w:t>
            </w:r>
          </w:p>
        </w:tc>
      </w:tr>
      <w:tr w:rsidR="003A180E" w:rsidRPr="003A180E" w14:paraId="5D191E48" w14:textId="77777777" w:rsidTr="00305CF8">
        <w:trPr>
          <w:tblHeader/>
        </w:trPr>
        <w:tc>
          <w:tcPr>
            <w:tcW w:w="3870" w:type="dxa"/>
          </w:tcPr>
          <w:p w14:paraId="5530657D" w14:textId="77777777" w:rsidR="003A180E" w:rsidRPr="005430B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rPr>
            </w:pPr>
          </w:p>
        </w:tc>
        <w:tc>
          <w:tcPr>
            <w:tcW w:w="1352" w:type="dxa"/>
          </w:tcPr>
          <w:p w14:paraId="00A548FA" w14:textId="31FBA33F" w:rsidR="003A180E" w:rsidRPr="005430B7" w:rsidRDefault="00FA3B45"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theme="minorBidi"/>
                <w:sz w:val="18"/>
                <w:szCs w:val="18"/>
              </w:rPr>
            </w:pPr>
            <w:r w:rsidRPr="005430B7">
              <w:rPr>
                <w:rFonts w:ascii="Trebuchet MS" w:hAnsi="Trebuchet MS" w:cstheme="minorBidi"/>
                <w:sz w:val="18"/>
                <w:szCs w:val="18"/>
              </w:rPr>
              <w:t>30 June</w:t>
            </w:r>
          </w:p>
          <w:p w14:paraId="1E1E3859" w14:textId="2E795B03" w:rsidR="003A180E" w:rsidRPr="005430B7"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5430B7">
              <w:rPr>
                <w:rFonts w:ascii="Trebuchet MS" w:hAnsi="Trebuchet MS" w:cstheme="minorBidi"/>
                <w:sz w:val="18"/>
                <w:szCs w:val="18"/>
              </w:rPr>
              <w:t>2026</w:t>
            </w:r>
          </w:p>
        </w:tc>
        <w:tc>
          <w:tcPr>
            <w:tcW w:w="1351" w:type="dxa"/>
          </w:tcPr>
          <w:p w14:paraId="53147692" w14:textId="77777777" w:rsidR="003A180E" w:rsidRPr="005430B7"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5430B7">
              <w:rPr>
                <w:rFonts w:ascii="Trebuchet MS" w:hAnsi="Trebuchet MS" w:cs="Arial"/>
                <w:sz w:val="18"/>
                <w:szCs w:val="18"/>
              </w:rPr>
              <w:t>31 December</w:t>
            </w:r>
          </w:p>
          <w:p w14:paraId="08646855" w14:textId="49ACC5C4" w:rsidR="003A180E" w:rsidRPr="005430B7"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5430B7">
              <w:rPr>
                <w:rFonts w:ascii="Trebuchet MS" w:hAnsi="Trebuchet MS" w:cs="Arial"/>
                <w:sz w:val="18"/>
                <w:szCs w:val="18"/>
              </w:rPr>
              <w:t>2025</w:t>
            </w:r>
          </w:p>
        </w:tc>
        <w:tc>
          <w:tcPr>
            <w:tcW w:w="1351" w:type="dxa"/>
          </w:tcPr>
          <w:p w14:paraId="162D0EE4" w14:textId="6255E331" w:rsidR="003A180E" w:rsidRPr="005430B7" w:rsidRDefault="00FA3B45"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theme="minorBidi"/>
                <w:sz w:val="18"/>
                <w:szCs w:val="18"/>
              </w:rPr>
            </w:pPr>
            <w:r w:rsidRPr="005430B7">
              <w:rPr>
                <w:rFonts w:ascii="Trebuchet MS" w:hAnsi="Trebuchet MS" w:cstheme="minorBidi"/>
                <w:sz w:val="18"/>
                <w:szCs w:val="18"/>
              </w:rPr>
              <w:t>30 June</w:t>
            </w:r>
          </w:p>
          <w:p w14:paraId="0F03289F" w14:textId="59A0F32E" w:rsidR="003A180E" w:rsidRPr="005430B7"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5430B7">
              <w:rPr>
                <w:rFonts w:ascii="Trebuchet MS" w:hAnsi="Trebuchet MS" w:cstheme="minorBidi"/>
                <w:sz w:val="18"/>
                <w:szCs w:val="18"/>
              </w:rPr>
              <w:t>2026</w:t>
            </w:r>
          </w:p>
        </w:tc>
        <w:tc>
          <w:tcPr>
            <w:tcW w:w="1351" w:type="dxa"/>
          </w:tcPr>
          <w:p w14:paraId="5FA3BFC1" w14:textId="77777777" w:rsidR="003A180E" w:rsidRPr="005430B7"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5430B7">
              <w:rPr>
                <w:rFonts w:ascii="Trebuchet MS" w:hAnsi="Trebuchet MS" w:cs="Arial"/>
                <w:sz w:val="18"/>
                <w:szCs w:val="18"/>
              </w:rPr>
              <w:t>31 December</w:t>
            </w:r>
          </w:p>
          <w:p w14:paraId="073A27E5" w14:textId="28003E15" w:rsidR="003A180E" w:rsidRPr="005430B7"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r w:rsidRPr="005430B7">
              <w:rPr>
                <w:rFonts w:ascii="Trebuchet MS" w:hAnsi="Trebuchet MS" w:cs="Arial"/>
                <w:sz w:val="18"/>
                <w:szCs w:val="18"/>
              </w:rPr>
              <w:t>2025</w:t>
            </w:r>
          </w:p>
        </w:tc>
      </w:tr>
      <w:tr w:rsidR="00C969E6" w:rsidRPr="003A180E" w14:paraId="51AE134B" w14:textId="77777777" w:rsidTr="00305CF8">
        <w:trPr>
          <w:trHeight w:hRule="exact" w:val="327"/>
          <w:tblHeader/>
        </w:trPr>
        <w:tc>
          <w:tcPr>
            <w:tcW w:w="3870" w:type="dxa"/>
          </w:tcPr>
          <w:p w14:paraId="60B19BA8" w14:textId="77777777" w:rsidR="00C969E6" w:rsidRPr="005430B7"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rPr>
            </w:pPr>
          </w:p>
        </w:tc>
        <w:tc>
          <w:tcPr>
            <w:tcW w:w="1352" w:type="dxa"/>
          </w:tcPr>
          <w:p w14:paraId="18AD6502" w14:textId="77777777" w:rsidR="00C969E6" w:rsidRPr="005430B7"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p>
        </w:tc>
        <w:tc>
          <w:tcPr>
            <w:tcW w:w="1351" w:type="dxa"/>
          </w:tcPr>
          <w:p w14:paraId="4F08C38F" w14:textId="77777777" w:rsidR="00C969E6" w:rsidRPr="005430B7" w:rsidRDefault="00C969E6" w:rsidP="00A85F6D">
            <w:pPr>
              <w:tabs>
                <w:tab w:val="clear" w:pos="907"/>
              </w:tabs>
              <w:spacing w:line="380" w:lineRule="exact"/>
              <w:ind w:left="-108" w:right="-80"/>
              <w:jc w:val="center"/>
              <w:rPr>
                <w:rFonts w:ascii="Trebuchet MS" w:hAnsi="Trebuchet MS" w:cs="Arial"/>
                <w:sz w:val="18"/>
                <w:szCs w:val="18"/>
              </w:rPr>
            </w:pPr>
          </w:p>
        </w:tc>
        <w:tc>
          <w:tcPr>
            <w:tcW w:w="1351" w:type="dxa"/>
          </w:tcPr>
          <w:p w14:paraId="1E4329E1" w14:textId="77777777" w:rsidR="00C969E6" w:rsidRPr="005430B7"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p>
        </w:tc>
        <w:tc>
          <w:tcPr>
            <w:tcW w:w="1351" w:type="dxa"/>
          </w:tcPr>
          <w:p w14:paraId="11AA69EB" w14:textId="77777777" w:rsidR="00C969E6" w:rsidRPr="005430B7" w:rsidRDefault="00C969E6" w:rsidP="00A85F6D">
            <w:pPr>
              <w:tabs>
                <w:tab w:val="clear" w:pos="907"/>
              </w:tabs>
              <w:spacing w:line="380" w:lineRule="exact"/>
              <w:ind w:left="-108" w:right="-80"/>
              <w:jc w:val="center"/>
              <w:rPr>
                <w:rFonts w:ascii="Trebuchet MS" w:hAnsi="Trebuchet MS" w:cs="Arial"/>
                <w:sz w:val="18"/>
                <w:szCs w:val="18"/>
              </w:rPr>
            </w:pPr>
          </w:p>
        </w:tc>
      </w:tr>
      <w:tr w:rsidR="00C969E6" w:rsidRPr="003A180E" w14:paraId="73C1F9F6" w14:textId="77777777" w:rsidTr="00A85F6D">
        <w:trPr>
          <w:trHeight w:hRule="exact" w:val="405"/>
        </w:trPr>
        <w:tc>
          <w:tcPr>
            <w:tcW w:w="3870" w:type="dxa"/>
          </w:tcPr>
          <w:p w14:paraId="230EF294" w14:textId="0E2EA3EC" w:rsidR="00C969E6" w:rsidRPr="005430B7"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rPr>
            </w:pPr>
            <w:r w:rsidRPr="005430B7">
              <w:rPr>
                <w:rFonts w:ascii="Trebuchet MS" w:hAnsi="Trebuchet MS" w:cs="Arial"/>
                <w:sz w:val="18"/>
                <w:szCs w:val="18"/>
                <w:u w:val="single"/>
              </w:rPr>
              <w:t>Trade accounts receivable - related part</w:t>
            </w:r>
            <w:r w:rsidRPr="005430B7">
              <w:rPr>
                <w:rFonts w:ascii="Trebuchet MS" w:hAnsi="Trebuchet MS" w:cs="Browallia New"/>
                <w:sz w:val="18"/>
                <w:szCs w:val="18"/>
                <w:u w:val="single"/>
              </w:rPr>
              <w:t>ies</w:t>
            </w:r>
          </w:p>
        </w:tc>
        <w:tc>
          <w:tcPr>
            <w:tcW w:w="1352" w:type="dxa"/>
          </w:tcPr>
          <w:p w14:paraId="0F7CD450" w14:textId="77777777" w:rsidR="00C969E6" w:rsidRPr="005430B7"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p>
        </w:tc>
        <w:tc>
          <w:tcPr>
            <w:tcW w:w="1351" w:type="dxa"/>
          </w:tcPr>
          <w:p w14:paraId="42E9AB8C" w14:textId="77777777" w:rsidR="00C969E6" w:rsidRPr="005430B7" w:rsidRDefault="00C969E6" w:rsidP="00A85F6D">
            <w:pPr>
              <w:tabs>
                <w:tab w:val="clear" w:pos="907"/>
              </w:tabs>
              <w:spacing w:line="380" w:lineRule="exact"/>
              <w:ind w:left="-108" w:right="-80"/>
              <w:jc w:val="center"/>
              <w:rPr>
                <w:rFonts w:ascii="Trebuchet MS" w:hAnsi="Trebuchet MS" w:cs="Arial"/>
                <w:sz w:val="18"/>
                <w:szCs w:val="18"/>
              </w:rPr>
            </w:pPr>
          </w:p>
        </w:tc>
        <w:tc>
          <w:tcPr>
            <w:tcW w:w="1351" w:type="dxa"/>
          </w:tcPr>
          <w:p w14:paraId="1966F354" w14:textId="77777777" w:rsidR="00C969E6" w:rsidRPr="005430B7" w:rsidRDefault="00C969E6" w:rsidP="00A85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jc w:val="center"/>
              <w:rPr>
                <w:rFonts w:ascii="Trebuchet MS" w:hAnsi="Trebuchet MS" w:cs="Arial"/>
                <w:sz w:val="18"/>
                <w:szCs w:val="18"/>
              </w:rPr>
            </w:pPr>
          </w:p>
        </w:tc>
        <w:tc>
          <w:tcPr>
            <w:tcW w:w="1351" w:type="dxa"/>
          </w:tcPr>
          <w:p w14:paraId="1D918C59" w14:textId="77777777" w:rsidR="00C969E6" w:rsidRPr="005430B7" w:rsidRDefault="00C969E6" w:rsidP="00A85F6D">
            <w:pPr>
              <w:tabs>
                <w:tab w:val="clear" w:pos="907"/>
              </w:tabs>
              <w:spacing w:line="380" w:lineRule="exact"/>
              <w:ind w:left="-108" w:right="-80"/>
              <w:jc w:val="center"/>
              <w:rPr>
                <w:rFonts w:ascii="Trebuchet MS" w:hAnsi="Trebuchet MS" w:cs="Arial"/>
                <w:sz w:val="18"/>
                <w:szCs w:val="18"/>
              </w:rPr>
            </w:pPr>
          </w:p>
        </w:tc>
      </w:tr>
      <w:tr w:rsidR="00B04B67" w:rsidRPr="003A180E" w14:paraId="244C7329" w14:textId="77777777">
        <w:tc>
          <w:tcPr>
            <w:tcW w:w="3870" w:type="dxa"/>
            <w:vAlign w:val="bottom"/>
          </w:tcPr>
          <w:p w14:paraId="781FD4F3" w14:textId="64B33E3F"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1"/>
              <w:rPr>
                <w:rFonts w:ascii="Trebuchet MS" w:hAnsi="Trebuchet MS" w:cs="Arial"/>
                <w:sz w:val="18"/>
                <w:szCs w:val="18"/>
              </w:rPr>
            </w:pPr>
            <w:r w:rsidRPr="005430B7">
              <w:rPr>
                <w:rFonts w:ascii="Trebuchet MS" w:hAnsi="Trebuchet MS" w:cs="Arial"/>
                <w:sz w:val="18"/>
                <w:szCs w:val="18"/>
              </w:rPr>
              <w:t>Subsidiary</w:t>
            </w:r>
          </w:p>
        </w:tc>
        <w:tc>
          <w:tcPr>
            <w:tcW w:w="1352" w:type="dxa"/>
            <w:tcBorders>
              <w:bottom w:val="nil"/>
            </w:tcBorders>
            <w:vAlign w:val="bottom"/>
          </w:tcPr>
          <w:p w14:paraId="4C11504C" w14:textId="3ADE5139" w:rsidR="00B04B67" w:rsidRPr="005430B7" w:rsidRDefault="00B47A18"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1351" w:type="dxa"/>
            <w:vAlign w:val="bottom"/>
          </w:tcPr>
          <w:p w14:paraId="4F424043" w14:textId="7A02DCF4"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80" w:lineRule="exact"/>
              <w:jc w:val="both"/>
              <w:rPr>
                <w:rFonts w:ascii="Trebuchet MS" w:hAnsi="Trebuchet MS" w:cs="Arial"/>
                <w:sz w:val="18"/>
                <w:szCs w:val="18"/>
              </w:rPr>
            </w:pPr>
            <w:r w:rsidRPr="005430B7">
              <w:rPr>
                <w:rFonts w:ascii="Trebuchet MS" w:hAnsi="Trebuchet MS" w:cs="Cordia New"/>
                <w:sz w:val="18"/>
                <w:szCs w:val="18"/>
                <w:lang w:val="en-GB"/>
              </w:rPr>
              <w:t>-</w:t>
            </w:r>
          </w:p>
        </w:tc>
        <w:tc>
          <w:tcPr>
            <w:tcW w:w="1351" w:type="dxa"/>
            <w:tcBorders>
              <w:bottom w:val="nil"/>
            </w:tcBorders>
            <w:vAlign w:val="bottom"/>
          </w:tcPr>
          <w:p w14:paraId="3BA81D36" w14:textId="1801A4E3" w:rsidR="00B04B67" w:rsidRPr="005430B7" w:rsidRDefault="00B47A18"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61</w:t>
            </w:r>
          </w:p>
        </w:tc>
        <w:tc>
          <w:tcPr>
            <w:tcW w:w="1351" w:type="dxa"/>
            <w:vAlign w:val="bottom"/>
          </w:tcPr>
          <w:p w14:paraId="3B757669" w14:textId="55D249CD"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5430B7">
              <w:rPr>
                <w:rFonts w:ascii="Trebuchet MS" w:hAnsi="Trebuchet MS" w:cs="Cordia New"/>
                <w:sz w:val="18"/>
                <w:szCs w:val="18"/>
              </w:rPr>
              <w:t>387</w:t>
            </w:r>
          </w:p>
        </w:tc>
      </w:tr>
      <w:tr w:rsidR="00B04B67" w:rsidRPr="003A180E" w14:paraId="26323F95" w14:textId="77777777">
        <w:tc>
          <w:tcPr>
            <w:tcW w:w="3870" w:type="dxa"/>
            <w:vAlign w:val="bottom"/>
          </w:tcPr>
          <w:p w14:paraId="6A31E186" w14:textId="675B51B3"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r w:rsidRPr="005430B7">
              <w:rPr>
                <w:rFonts w:ascii="Trebuchet MS" w:hAnsi="Trebuchet MS" w:cs="Arial"/>
                <w:sz w:val="18"/>
                <w:szCs w:val="18"/>
              </w:rPr>
              <w:t>Related</w:t>
            </w:r>
            <w:r w:rsidRPr="005430B7">
              <w:rPr>
                <w:rFonts w:ascii="Trebuchet MS" w:hAnsi="Trebuchet MS" w:cs="Arial"/>
                <w:sz w:val="18"/>
                <w:szCs w:val="18"/>
                <w:cs/>
              </w:rPr>
              <w:t xml:space="preserve"> </w:t>
            </w:r>
            <w:r w:rsidRPr="005430B7">
              <w:rPr>
                <w:rFonts w:ascii="Trebuchet MS" w:hAnsi="Trebuchet MS" w:cs="Arial"/>
                <w:sz w:val="18"/>
                <w:szCs w:val="18"/>
              </w:rPr>
              <w:t>parties</w:t>
            </w:r>
          </w:p>
        </w:tc>
        <w:tc>
          <w:tcPr>
            <w:tcW w:w="1352" w:type="dxa"/>
            <w:tcBorders>
              <w:bottom w:val="nil"/>
            </w:tcBorders>
            <w:vAlign w:val="bottom"/>
          </w:tcPr>
          <w:p w14:paraId="16A5B078" w14:textId="693C66A2" w:rsidR="00B04B67" w:rsidRPr="005430B7" w:rsidDel="00E702AB" w:rsidRDefault="00B47A18"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184</w:t>
            </w:r>
          </w:p>
        </w:tc>
        <w:tc>
          <w:tcPr>
            <w:tcW w:w="1351" w:type="dxa"/>
            <w:vAlign w:val="bottom"/>
          </w:tcPr>
          <w:p w14:paraId="6D6F9673" w14:textId="73FB7B25" w:rsidR="00B04B67" w:rsidRPr="005430B7" w:rsidRDefault="00B04B67"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r w:rsidRPr="005430B7">
              <w:rPr>
                <w:rFonts w:ascii="Trebuchet MS" w:hAnsi="Trebuchet MS" w:cs="Cordia New"/>
                <w:sz w:val="18"/>
                <w:szCs w:val="18"/>
              </w:rPr>
              <w:t>208</w:t>
            </w:r>
          </w:p>
        </w:tc>
        <w:tc>
          <w:tcPr>
            <w:tcW w:w="1351" w:type="dxa"/>
            <w:tcBorders>
              <w:bottom w:val="nil"/>
            </w:tcBorders>
            <w:vAlign w:val="bottom"/>
          </w:tcPr>
          <w:p w14:paraId="6CEBB615" w14:textId="28CD6115" w:rsidR="00B04B67" w:rsidRPr="005430B7" w:rsidDel="00E702AB" w:rsidRDefault="00B47A18"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184</w:t>
            </w:r>
          </w:p>
        </w:tc>
        <w:tc>
          <w:tcPr>
            <w:tcW w:w="1351" w:type="dxa"/>
            <w:vAlign w:val="bottom"/>
          </w:tcPr>
          <w:p w14:paraId="29B52AA8" w14:textId="78A0CD52" w:rsidR="00B04B67" w:rsidRPr="005430B7" w:rsidRDefault="00B04B67"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5430B7">
              <w:rPr>
                <w:rFonts w:ascii="Trebuchet MS" w:hAnsi="Trebuchet MS" w:cs="Cordia New"/>
                <w:sz w:val="18"/>
                <w:szCs w:val="18"/>
              </w:rPr>
              <w:t>208</w:t>
            </w:r>
          </w:p>
        </w:tc>
      </w:tr>
      <w:tr w:rsidR="00B04B67" w:rsidRPr="003A180E" w14:paraId="3249CB79" w14:textId="77777777">
        <w:trPr>
          <w:trHeight w:val="169"/>
        </w:trPr>
        <w:tc>
          <w:tcPr>
            <w:tcW w:w="3870" w:type="dxa"/>
            <w:vAlign w:val="bottom"/>
          </w:tcPr>
          <w:p w14:paraId="1E1F22AE" w14:textId="20ED4FEF" w:rsidR="00B04B67" w:rsidRPr="005430B7" w:rsidRDefault="00B04B67" w:rsidP="00B04B67">
            <w:pPr>
              <w:spacing w:line="380" w:lineRule="exact"/>
              <w:ind w:left="216" w:right="-108" w:hanging="216"/>
              <w:rPr>
                <w:rFonts w:ascii="Trebuchet MS" w:hAnsi="Trebuchet MS" w:cs="Arial"/>
                <w:sz w:val="18"/>
                <w:szCs w:val="18"/>
              </w:rPr>
            </w:pPr>
            <w:r w:rsidRPr="005430B7">
              <w:rPr>
                <w:rFonts w:ascii="Trebuchet MS" w:hAnsi="Trebuchet MS" w:cs="Arial"/>
                <w:sz w:val="18"/>
                <w:szCs w:val="18"/>
              </w:rPr>
              <w:t>Total</w:t>
            </w:r>
          </w:p>
        </w:tc>
        <w:tc>
          <w:tcPr>
            <w:tcW w:w="1352" w:type="dxa"/>
            <w:tcBorders>
              <w:bottom w:val="nil"/>
            </w:tcBorders>
            <w:vAlign w:val="bottom"/>
          </w:tcPr>
          <w:p w14:paraId="3DB648DF" w14:textId="002DD33B" w:rsidR="00B04B67" w:rsidRPr="005430B7" w:rsidRDefault="00B47A18"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184</w:t>
            </w:r>
            <w:r>
              <w:rPr>
                <w:rFonts w:ascii="Trebuchet MS" w:hAnsi="Trebuchet MS" w:cs="Cordia New"/>
                <w:sz w:val="18"/>
                <w:szCs w:val="18"/>
              </w:rPr>
              <w:fldChar w:fldCharType="end"/>
            </w:r>
          </w:p>
        </w:tc>
        <w:tc>
          <w:tcPr>
            <w:tcW w:w="1351" w:type="dxa"/>
            <w:vAlign w:val="bottom"/>
          </w:tcPr>
          <w:p w14:paraId="151672A0" w14:textId="4394C405" w:rsidR="00B04B67" w:rsidRPr="005430B7" w:rsidRDefault="00B04B67"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5430B7">
              <w:rPr>
                <w:rFonts w:ascii="Trebuchet MS" w:hAnsi="Trebuchet MS" w:cs="Cordia New"/>
                <w:sz w:val="18"/>
                <w:szCs w:val="18"/>
              </w:rPr>
              <w:t xml:space="preserve"> </w:t>
            </w:r>
            <w:r w:rsidRPr="005430B7">
              <w:rPr>
                <w:rFonts w:ascii="Trebuchet MS" w:hAnsi="Trebuchet MS" w:cs="Cordia New"/>
                <w:sz w:val="18"/>
                <w:szCs w:val="18"/>
              </w:rPr>
              <w:fldChar w:fldCharType="begin"/>
            </w:r>
            <w:r w:rsidRPr="005430B7">
              <w:rPr>
                <w:rFonts w:ascii="Trebuchet MS" w:hAnsi="Trebuchet MS" w:cs="Cordia New"/>
                <w:sz w:val="18"/>
                <w:szCs w:val="18"/>
              </w:rPr>
              <w:instrText xml:space="preserve"> =SUM(ABOVE) </w:instrText>
            </w:r>
            <w:r w:rsidRPr="005430B7">
              <w:rPr>
                <w:rFonts w:ascii="Trebuchet MS" w:hAnsi="Trebuchet MS" w:cs="Cordia New"/>
                <w:sz w:val="18"/>
                <w:szCs w:val="18"/>
              </w:rPr>
              <w:fldChar w:fldCharType="separate"/>
            </w:r>
            <w:r w:rsidRPr="005430B7">
              <w:rPr>
                <w:rFonts w:ascii="Trebuchet MS" w:hAnsi="Trebuchet MS" w:cs="Cordia New"/>
                <w:noProof/>
                <w:sz w:val="18"/>
                <w:szCs w:val="18"/>
              </w:rPr>
              <w:t>208</w:t>
            </w:r>
            <w:r w:rsidRPr="005430B7">
              <w:rPr>
                <w:rFonts w:ascii="Trebuchet MS" w:hAnsi="Trebuchet MS" w:cs="Cordia New"/>
                <w:sz w:val="18"/>
                <w:szCs w:val="18"/>
              </w:rPr>
              <w:fldChar w:fldCharType="end"/>
            </w:r>
          </w:p>
        </w:tc>
        <w:tc>
          <w:tcPr>
            <w:tcW w:w="1351" w:type="dxa"/>
            <w:tcBorders>
              <w:bottom w:val="nil"/>
            </w:tcBorders>
            <w:vAlign w:val="bottom"/>
          </w:tcPr>
          <w:p w14:paraId="19380EE9" w14:textId="7651CACF" w:rsidR="00B04B67" w:rsidRPr="005430B7" w:rsidRDefault="00B47A18"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245</w:t>
            </w:r>
            <w:r>
              <w:rPr>
                <w:rFonts w:ascii="Trebuchet MS" w:hAnsi="Trebuchet MS" w:cs="Cordia New"/>
                <w:sz w:val="18"/>
                <w:szCs w:val="18"/>
              </w:rPr>
              <w:fldChar w:fldCharType="end"/>
            </w:r>
          </w:p>
        </w:tc>
        <w:tc>
          <w:tcPr>
            <w:tcW w:w="1351" w:type="dxa"/>
            <w:vAlign w:val="bottom"/>
          </w:tcPr>
          <w:p w14:paraId="16A0CF9F" w14:textId="03D2C7F9" w:rsidR="00B04B67" w:rsidRPr="005430B7" w:rsidRDefault="00B04B67"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5430B7">
              <w:rPr>
                <w:rFonts w:ascii="Trebuchet MS" w:hAnsi="Trebuchet MS" w:cs="Cordia New"/>
                <w:sz w:val="18"/>
                <w:szCs w:val="18"/>
              </w:rPr>
              <w:fldChar w:fldCharType="begin"/>
            </w:r>
            <w:r w:rsidRPr="005430B7">
              <w:rPr>
                <w:rFonts w:ascii="Trebuchet MS" w:hAnsi="Trebuchet MS" w:cs="Cordia New"/>
                <w:sz w:val="18"/>
                <w:szCs w:val="18"/>
              </w:rPr>
              <w:instrText xml:space="preserve"> =SUM(ABOVE) </w:instrText>
            </w:r>
            <w:r w:rsidRPr="005430B7">
              <w:rPr>
                <w:rFonts w:ascii="Trebuchet MS" w:hAnsi="Trebuchet MS" w:cs="Cordia New"/>
                <w:sz w:val="18"/>
                <w:szCs w:val="18"/>
              </w:rPr>
              <w:fldChar w:fldCharType="separate"/>
            </w:r>
            <w:r w:rsidRPr="005430B7">
              <w:rPr>
                <w:rFonts w:ascii="Trebuchet MS" w:hAnsi="Trebuchet MS" w:cs="Cordia New"/>
                <w:noProof/>
                <w:sz w:val="18"/>
                <w:szCs w:val="18"/>
              </w:rPr>
              <w:t>595</w:t>
            </w:r>
            <w:r w:rsidRPr="005430B7">
              <w:rPr>
                <w:rFonts w:ascii="Trebuchet MS" w:hAnsi="Trebuchet MS" w:cs="Cordia New"/>
                <w:sz w:val="18"/>
                <w:szCs w:val="18"/>
              </w:rPr>
              <w:fldChar w:fldCharType="end"/>
            </w:r>
          </w:p>
        </w:tc>
      </w:tr>
      <w:tr w:rsidR="00B04B67" w:rsidRPr="003A180E" w14:paraId="14A903E0" w14:textId="77777777" w:rsidTr="00A85F6D">
        <w:tc>
          <w:tcPr>
            <w:tcW w:w="3870" w:type="dxa"/>
            <w:vAlign w:val="bottom"/>
          </w:tcPr>
          <w:p w14:paraId="540FAA16" w14:textId="71BE79BC" w:rsidR="00B04B67" w:rsidRPr="005430B7" w:rsidRDefault="00B04B67" w:rsidP="00B04B67">
            <w:pPr>
              <w:spacing w:line="380" w:lineRule="exact"/>
              <w:ind w:right="-108"/>
              <w:rPr>
                <w:rFonts w:ascii="Trebuchet MS" w:hAnsi="Trebuchet MS" w:cs="Arial"/>
                <w:sz w:val="18"/>
                <w:szCs w:val="18"/>
              </w:rPr>
            </w:pPr>
          </w:p>
        </w:tc>
        <w:tc>
          <w:tcPr>
            <w:tcW w:w="1352" w:type="dxa"/>
            <w:vAlign w:val="bottom"/>
          </w:tcPr>
          <w:p w14:paraId="3DF4956E" w14:textId="77777777"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6B156484" w14:textId="77777777"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2EBE07B4" w14:textId="77777777"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ind w:left="-108" w:right="3"/>
              <w:jc w:val="right"/>
              <w:rPr>
                <w:rFonts w:ascii="Trebuchet MS" w:hAnsi="Trebuchet MS" w:cs="Arial"/>
                <w:sz w:val="18"/>
                <w:szCs w:val="18"/>
              </w:rPr>
            </w:pPr>
          </w:p>
        </w:tc>
        <w:tc>
          <w:tcPr>
            <w:tcW w:w="1351" w:type="dxa"/>
            <w:vAlign w:val="bottom"/>
          </w:tcPr>
          <w:p w14:paraId="4B3A3FA9" w14:textId="77777777"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B04B67" w:rsidRPr="003A180E" w14:paraId="30F0E166" w14:textId="77777777" w:rsidTr="006A31B8">
        <w:tc>
          <w:tcPr>
            <w:tcW w:w="3870" w:type="dxa"/>
            <w:vAlign w:val="center"/>
          </w:tcPr>
          <w:p w14:paraId="08F2D844" w14:textId="4F427EB6" w:rsidR="00B04B67" w:rsidRPr="005430B7" w:rsidRDefault="00B04B67" w:rsidP="00B04B67">
            <w:pPr>
              <w:spacing w:line="380" w:lineRule="exact"/>
              <w:ind w:right="-108"/>
              <w:rPr>
                <w:rFonts w:ascii="Trebuchet MS" w:hAnsi="Trebuchet MS" w:cs="Arial"/>
                <w:sz w:val="18"/>
                <w:szCs w:val="18"/>
              </w:rPr>
            </w:pPr>
            <w:r w:rsidRPr="005430B7">
              <w:rPr>
                <w:rFonts w:ascii="Trebuchet MS" w:hAnsi="Trebuchet MS" w:cs="Arial"/>
                <w:sz w:val="18"/>
                <w:szCs w:val="18"/>
                <w:u w:val="single"/>
              </w:rPr>
              <w:t>Other current receivable - related parties</w:t>
            </w:r>
          </w:p>
        </w:tc>
        <w:tc>
          <w:tcPr>
            <w:tcW w:w="1352" w:type="dxa"/>
            <w:vAlign w:val="bottom"/>
          </w:tcPr>
          <w:p w14:paraId="675F5A61" w14:textId="77777777"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501B257C" w14:textId="77777777"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3C79F59E" w14:textId="77777777"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ind w:left="-108" w:right="3"/>
              <w:jc w:val="right"/>
              <w:rPr>
                <w:rFonts w:ascii="Trebuchet MS" w:hAnsi="Trebuchet MS" w:cs="Arial"/>
                <w:sz w:val="18"/>
                <w:szCs w:val="18"/>
              </w:rPr>
            </w:pPr>
          </w:p>
        </w:tc>
        <w:tc>
          <w:tcPr>
            <w:tcW w:w="1351" w:type="dxa"/>
            <w:vAlign w:val="bottom"/>
          </w:tcPr>
          <w:p w14:paraId="2DD073A2" w14:textId="77777777"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B04B67" w:rsidRPr="003A180E" w14:paraId="114E9775" w14:textId="77777777" w:rsidTr="006A31B8">
        <w:tc>
          <w:tcPr>
            <w:tcW w:w="3870" w:type="dxa"/>
            <w:vAlign w:val="center"/>
          </w:tcPr>
          <w:p w14:paraId="3B2EC286" w14:textId="4A13935E" w:rsidR="00B04B67" w:rsidRPr="005430B7" w:rsidRDefault="00B04B67" w:rsidP="00B04B67">
            <w:pPr>
              <w:spacing w:line="380" w:lineRule="exact"/>
              <w:ind w:left="285" w:right="-108" w:hanging="9"/>
              <w:rPr>
                <w:rFonts w:ascii="Trebuchet MS" w:hAnsi="Trebuchet MS" w:cs="Arial"/>
                <w:sz w:val="18"/>
                <w:szCs w:val="18"/>
              </w:rPr>
            </w:pPr>
            <w:r w:rsidRPr="005430B7">
              <w:rPr>
                <w:rFonts w:ascii="Trebuchet MS" w:hAnsi="Trebuchet MS" w:cs="Arial"/>
                <w:sz w:val="18"/>
                <w:szCs w:val="18"/>
              </w:rPr>
              <w:t>Subsidiary</w:t>
            </w:r>
          </w:p>
        </w:tc>
        <w:tc>
          <w:tcPr>
            <w:tcW w:w="1352" w:type="dxa"/>
          </w:tcPr>
          <w:p w14:paraId="0BE95CFC" w14:textId="71370F18" w:rsidR="00B04B67" w:rsidRPr="005430B7" w:rsidRDefault="00B47A18"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1351" w:type="dxa"/>
          </w:tcPr>
          <w:p w14:paraId="12A0DBE8" w14:textId="22C47F69" w:rsidR="00B04B67" w:rsidRPr="005430B7" w:rsidRDefault="00B04B67"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80" w:lineRule="exact"/>
              <w:jc w:val="both"/>
              <w:rPr>
                <w:rFonts w:ascii="Trebuchet MS" w:hAnsi="Trebuchet MS" w:cs="Cordia New"/>
                <w:sz w:val="18"/>
                <w:szCs w:val="18"/>
              </w:rPr>
            </w:pPr>
            <w:r w:rsidRPr="005430B7">
              <w:rPr>
                <w:rFonts w:ascii="Trebuchet MS" w:hAnsi="Trebuchet MS" w:cs="Cordia New"/>
                <w:sz w:val="18"/>
                <w:szCs w:val="18"/>
                <w:lang w:val="en-GB"/>
              </w:rPr>
              <w:t>-</w:t>
            </w:r>
          </w:p>
        </w:tc>
        <w:tc>
          <w:tcPr>
            <w:tcW w:w="1351" w:type="dxa"/>
            <w:vAlign w:val="bottom"/>
          </w:tcPr>
          <w:p w14:paraId="40211B23" w14:textId="077D6923" w:rsidR="00B04B67" w:rsidRPr="005430B7" w:rsidRDefault="00B47A18"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Arial"/>
                <w:sz w:val="18"/>
                <w:szCs w:val="18"/>
              </w:rPr>
              <w:t>46</w:t>
            </w:r>
          </w:p>
        </w:tc>
        <w:tc>
          <w:tcPr>
            <w:tcW w:w="1351" w:type="dxa"/>
            <w:vAlign w:val="bottom"/>
          </w:tcPr>
          <w:p w14:paraId="511AEEF9" w14:textId="63F4BAE7" w:rsidR="00B04B67" w:rsidRPr="005430B7" w:rsidRDefault="00B04B67"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5430B7">
              <w:rPr>
                <w:rFonts w:ascii="Trebuchet MS" w:hAnsi="Trebuchet MS" w:cs="Cordia New"/>
                <w:sz w:val="18"/>
                <w:szCs w:val="18"/>
              </w:rPr>
              <w:t>44</w:t>
            </w:r>
          </w:p>
        </w:tc>
      </w:tr>
      <w:tr w:rsidR="00B04B67" w:rsidRPr="003A180E" w14:paraId="666623D0" w14:textId="77777777" w:rsidTr="00A85F6D">
        <w:tc>
          <w:tcPr>
            <w:tcW w:w="3870" w:type="dxa"/>
            <w:vAlign w:val="center"/>
          </w:tcPr>
          <w:p w14:paraId="7B9A710B" w14:textId="77777777" w:rsidR="00B04B67" w:rsidRPr="005430B7" w:rsidRDefault="00B04B67" w:rsidP="00B04B67">
            <w:pPr>
              <w:spacing w:line="380" w:lineRule="exact"/>
              <w:ind w:left="285" w:right="-108" w:hanging="9"/>
              <w:rPr>
                <w:rFonts w:ascii="Trebuchet MS" w:hAnsi="Trebuchet MS" w:cs="Arial"/>
                <w:sz w:val="18"/>
                <w:szCs w:val="18"/>
              </w:rPr>
            </w:pPr>
          </w:p>
        </w:tc>
        <w:tc>
          <w:tcPr>
            <w:tcW w:w="1352" w:type="dxa"/>
          </w:tcPr>
          <w:p w14:paraId="6EEF9C31" w14:textId="77777777"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tcPr>
          <w:p w14:paraId="794804E6" w14:textId="77777777"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5AF0EA8F" w14:textId="77777777"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ind w:left="-108" w:right="3"/>
              <w:jc w:val="right"/>
              <w:rPr>
                <w:rFonts w:ascii="Trebuchet MS" w:hAnsi="Trebuchet MS" w:cs="Arial"/>
                <w:sz w:val="18"/>
                <w:szCs w:val="18"/>
              </w:rPr>
            </w:pPr>
          </w:p>
        </w:tc>
        <w:tc>
          <w:tcPr>
            <w:tcW w:w="1351" w:type="dxa"/>
            <w:vAlign w:val="bottom"/>
          </w:tcPr>
          <w:p w14:paraId="6763454A" w14:textId="77777777"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B04B67" w:rsidRPr="003A180E" w14:paraId="7B9E8B8E" w14:textId="77777777" w:rsidTr="006A31B8">
        <w:tc>
          <w:tcPr>
            <w:tcW w:w="3870" w:type="dxa"/>
            <w:vAlign w:val="bottom"/>
          </w:tcPr>
          <w:p w14:paraId="072D73C7" w14:textId="30C81BED"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cs="Arial"/>
                <w:sz w:val="18"/>
                <w:szCs w:val="18"/>
              </w:rPr>
            </w:pPr>
            <w:r w:rsidRPr="005430B7">
              <w:rPr>
                <w:rFonts w:ascii="Trebuchet MS" w:hAnsi="Trebuchet MS" w:cs="Arial"/>
                <w:sz w:val="18"/>
                <w:szCs w:val="18"/>
                <w:u w:val="single"/>
              </w:rPr>
              <w:t>Trade accounts payable - related parties</w:t>
            </w:r>
          </w:p>
        </w:tc>
        <w:tc>
          <w:tcPr>
            <w:tcW w:w="1352" w:type="dxa"/>
          </w:tcPr>
          <w:p w14:paraId="75BF4952" w14:textId="133DCD87"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tcPr>
          <w:p w14:paraId="466CB930" w14:textId="033494D1"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tcPr>
          <w:p w14:paraId="54093D94" w14:textId="11263E66"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80" w:lineRule="exact"/>
              <w:jc w:val="right"/>
              <w:rPr>
                <w:rFonts w:ascii="Trebuchet MS" w:hAnsi="Trebuchet MS" w:cs="Arial"/>
                <w:sz w:val="18"/>
                <w:szCs w:val="18"/>
              </w:rPr>
            </w:pPr>
          </w:p>
        </w:tc>
        <w:tc>
          <w:tcPr>
            <w:tcW w:w="1351" w:type="dxa"/>
          </w:tcPr>
          <w:p w14:paraId="018C3A20" w14:textId="59BF0B6D"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B04B67" w:rsidRPr="003A180E" w14:paraId="6313ABF3" w14:textId="77777777">
        <w:tc>
          <w:tcPr>
            <w:tcW w:w="3870" w:type="dxa"/>
            <w:vAlign w:val="bottom"/>
          </w:tcPr>
          <w:p w14:paraId="268859FC" w14:textId="3862387F"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cs/>
              </w:rPr>
            </w:pPr>
            <w:r w:rsidRPr="005430B7">
              <w:rPr>
                <w:rFonts w:ascii="Trebuchet MS" w:hAnsi="Trebuchet MS" w:cs="Arial"/>
                <w:sz w:val="18"/>
                <w:szCs w:val="18"/>
              </w:rPr>
              <w:t>Subsidiary</w:t>
            </w:r>
          </w:p>
        </w:tc>
        <w:tc>
          <w:tcPr>
            <w:tcW w:w="1352" w:type="dxa"/>
            <w:tcBorders>
              <w:bottom w:val="nil"/>
            </w:tcBorders>
            <w:vAlign w:val="bottom"/>
          </w:tcPr>
          <w:p w14:paraId="57F0D90F" w14:textId="684B1270" w:rsidR="00B04B67" w:rsidRPr="005430B7" w:rsidRDefault="00B47A18"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1351" w:type="dxa"/>
            <w:vAlign w:val="bottom"/>
          </w:tcPr>
          <w:p w14:paraId="4DC3FD59" w14:textId="283EB01A"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80" w:lineRule="exact"/>
              <w:jc w:val="both"/>
              <w:rPr>
                <w:rFonts w:ascii="Trebuchet MS" w:hAnsi="Trebuchet MS" w:cs="Arial"/>
                <w:sz w:val="18"/>
                <w:szCs w:val="18"/>
              </w:rPr>
            </w:pPr>
            <w:r w:rsidRPr="005430B7">
              <w:rPr>
                <w:rFonts w:ascii="Trebuchet MS" w:hAnsi="Trebuchet MS" w:cs="Cordia New"/>
                <w:sz w:val="18"/>
                <w:szCs w:val="18"/>
                <w:lang w:val="en-GB"/>
              </w:rPr>
              <w:t>-</w:t>
            </w:r>
          </w:p>
        </w:tc>
        <w:tc>
          <w:tcPr>
            <w:tcW w:w="1351" w:type="dxa"/>
            <w:tcBorders>
              <w:bottom w:val="nil"/>
            </w:tcBorders>
            <w:vAlign w:val="bottom"/>
          </w:tcPr>
          <w:p w14:paraId="72DB248F" w14:textId="1C10DCB7" w:rsidR="00B04B67" w:rsidRPr="005430B7" w:rsidRDefault="00B47A18"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57</w:t>
            </w:r>
          </w:p>
        </w:tc>
        <w:tc>
          <w:tcPr>
            <w:tcW w:w="1351" w:type="dxa"/>
            <w:vAlign w:val="bottom"/>
          </w:tcPr>
          <w:p w14:paraId="5C166AFF" w14:textId="0679E85F"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5430B7">
              <w:rPr>
                <w:rFonts w:ascii="Trebuchet MS" w:hAnsi="Trebuchet MS" w:cs="Cordia New"/>
                <w:sz w:val="18"/>
                <w:szCs w:val="18"/>
              </w:rPr>
              <w:t>143</w:t>
            </w:r>
          </w:p>
        </w:tc>
      </w:tr>
      <w:tr w:rsidR="00B04B67" w:rsidRPr="003A180E" w14:paraId="177B370E" w14:textId="77777777">
        <w:tc>
          <w:tcPr>
            <w:tcW w:w="3870" w:type="dxa"/>
            <w:vAlign w:val="bottom"/>
          </w:tcPr>
          <w:p w14:paraId="0C5CADB1" w14:textId="26DC8F84"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r w:rsidRPr="005430B7">
              <w:rPr>
                <w:rFonts w:ascii="Trebuchet MS" w:hAnsi="Trebuchet MS" w:cs="Arial"/>
                <w:sz w:val="18"/>
                <w:szCs w:val="18"/>
              </w:rPr>
              <w:t>Related parties</w:t>
            </w:r>
          </w:p>
        </w:tc>
        <w:tc>
          <w:tcPr>
            <w:tcW w:w="1352" w:type="dxa"/>
            <w:tcBorders>
              <w:bottom w:val="nil"/>
            </w:tcBorders>
            <w:vAlign w:val="bottom"/>
          </w:tcPr>
          <w:p w14:paraId="5A801BEB" w14:textId="3601BA17" w:rsidR="00B04B67" w:rsidRPr="005430B7" w:rsidRDefault="00B47A18"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9,932</w:t>
            </w:r>
          </w:p>
        </w:tc>
        <w:tc>
          <w:tcPr>
            <w:tcW w:w="1351" w:type="dxa"/>
            <w:vAlign w:val="bottom"/>
          </w:tcPr>
          <w:p w14:paraId="7FBBDE2F" w14:textId="03D3B56A" w:rsidR="00B04B67" w:rsidRPr="005430B7" w:rsidRDefault="00B04B67"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5430B7">
              <w:rPr>
                <w:rFonts w:ascii="Trebuchet MS" w:hAnsi="Trebuchet MS" w:cs="Cordia New"/>
                <w:sz w:val="18"/>
                <w:szCs w:val="18"/>
                <w:lang w:val="en-GB"/>
              </w:rPr>
              <w:t>14,026</w:t>
            </w:r>
          </w:p>
        </w:tc>
        <w:tc>
          <w:tcPr>
            <w:tcW w:w="1351" w:type="dxa"/>
            <w:tcBorders>
              <w:bottom w:val="nil"/>
            </w:tcBorders>
            <w:vAlign w:val="bottom"/>
          </w:tcPr>
          <w:p w14:paraId="6547ACC7" w14:textId="330E483B" w:rsidR="00B04B67" w:rsidRPr="005430B7" w:rsidRDefault="00B47A18"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9,932</w:t>
            </w:r>
          </w:p>
        </w:tc>
        <w:tc>
          <w:tcPr>
            <w:tcW w:w="1351" w:type="dxa"/>
            <w:vAlign w:val="bottom"/>
          </w:tcPr>
          <w:p w14:paraId="09BC4A4E" w14:textId="174DD923" w:rsidR="00B04B67" w:rsidRPr="005430B7" w:rsidRDefault="00B04B67"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5430B7">
              <w:rPr>
                <w:rFonts w:ascii="Trebuchet MS" w:hAnsi="Trebuchet MS" w:cs="Cordia New"/>
                <w:sz w:val="18"/>
                <w:szCs w:val="18"/>
              </w:rPr>
              <w:t>14,026</w:t>
            </w:r>
          </w:p>
        </w:tc>
      </w:tr>
      <w:tr w:rsidR="00B04B67" w:rsidRPr="003A180E" w14:paraId="6DADFB34" w14:textId="77777777">
        <w:trPr>
          <w:trHeight w:val="169"/>
        </w:trPr>
        <w:tc>
          <w:tcPr>
            <w:tcW w:w="3870" w:type="dxa"/>
            <w:vAlign w:val="bottom"/>
          </w:tcPr>
          <w:p w14:paraId="6CFBC7B6" w14:textId="77777777" w:rsidR="00B04B67" w:rsidRPr="005430B7" w:rsidRDefault="00B04B67" w:rsidP="00B04B67">
            <w:pPr>
              <w:spacing w:line="380" w:lineRule="exact"/>
              <w:ind w:left="216" w:right="-108" w:hanging="216"/>
              <w:rPr>
                <w:rFonts w:ascii="Trebuchet MS" w:hAnsi="Trebuchet MS" w:cs="Arial"/>
                <w:sz w:val="18"/>
                <w:szCs w:val="18"/>
              </w:rPr>
            </w:pPr>
            <w:r w:rsidRPr="005430B7">
              <w:rPr>
                <w:rFonts w:ascii="Trebuchet MS" w:hAnsi="Trebuchet MS" w:cs="Arial"/>
                <w:sz w:val="18"/>
                <w:szCs w:val="18"/>
              </w:rPr>
              <w:t>Total</w:t>
            </w:r>
          </w:p>
        </w:tc>
        <w:tc>
          <w:tcPr>
            <w:tcW w:w="1352" w:type="dxa"/>
            <w:tcBorders>
              <w:bottom w:val="nil"/>
            </w:tcBorders>
            <w:vAlign w:val="bottom"/>
          </w:tcPr>
          <w:p w14:paraId="122970BB" w14:textId="268EB548" w:rsidR="00B04B67" w:rsidRPr="005430B7" w:rsidRDefault="00B47A18"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9,932</w:t>
            </w:r>
            <w:r>
              <w:rPr>
                <w:rFonts w:ascii="Trebuchet MS" w:hAnsi="Trebuchet MS" w:cs="Cordia New"/>
                <w:sz w:val="18"/>
                <w:szCs w:val="18"/>
              </w:rPr>
              <w:fldChar w:fldCharType="end"/>
            </w:r>
          </w:p>
        </w:tc>
        <w:tc>
          <w:tcPr>
            <w:tcW w:w="1351" w:type="dxa"/>
            <w:vAlign w:val="bottom"/>
          </w:tcPr>
          <w:p w14:paraId="5AD660B7" w14:textId="62115855" w:rsidR="00B04B67" w:rsidRPr="005430B7" w:rsidRDefault="00B04B67"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5430B7">
              <w:rPr>
                <w:rFonts w:ascii="Trebuchet MS" w:hAnsi="Trebuchet MS" w:cs="Cordia New"/>
                <w:sz w:val="18"/>
                <w:szCs w:val="18"/>
                <w:lang w:val="en-GB"/>
              </w:rPr>
              <w:fldChar w:fldCharType="begin"/>
            </w:r>
            <w:r w:rsidRPr="005430B7">
              <w:rPr>
                <w:rFonts w:ascii="Trebuchet MS" w:hAnsi="Trebuchet MS" w:cs="Cordia New"/>
                <w:sz w:val="18"/>
                <w:szCs w:val="18"/>
                <w:lang w:val="en-GB"/>
              </w:rPr>
              <w:instrText xml:space="preserve"> =SUM(ABOVE) </w:instrText>
            </w:r>
            <w:r w:rsidRPr="005430B7">
              <w:rPr>
                <w:rFonts w:ascii="Trebuchet MS" w:hAnsi="Trebuchet MS" w:cs="Cordia New"/>
                <w:sz w:val="18"/>
                <w:szCs w:val="18"/>
                <w:lang w:val="en-GB"/>
              </w:rPr>
              <w:fldChar w:fldCharType="separate"/>
            </w:r>
            <w:r w:rsidRPr="005430B7">
              <w:rPr>
                <w:rFonts w:ascii="Trebuchet MS" w:hAnsi="Trebuchet MS" w:cs="Cordia New"/>
                <w:noProof/>
                <w:sz w:val="18"/>
                <w:szCs w:val="18"/>
                <w:lang w:val="en-GB"/>
              </w:rPr>
              <w:t>14,026</w:t>
            </w:r>
            <w:r w:rsidRPr="005430B7">
              <w:rPr>
                <w:rFonts w:ascii="Trebuchet MS" w:hAnsi="Trebuchet MS" w:cs="Cordia New"/>
                <w:sz w:val="18"/>
                <w:szCs w:val="18"/>
                <w:lang w:val="en-GB"/>
              </w:rPr>
              <w:fldChar w:fldCharType="end"/>
            </w:r>
          </w:p>
        </w:tc>
        <w:tc>
          <w:tcPr>
            <w:tcW w:w="1351" w:type="dxa"/>
            <w:tcBorders>
              <w:bottom w:val="nil"/>
            </w:tcBorders>
            <w:vAlign w:val="bottom"/>
          </w:tcPr>
          <w:p w14:paraId="6D4941D1" w14:textId="30362500" w:rsidR="00B04B67" w:rsidRPr="005430B7" w:rsidRDefault="00B47A18"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9,989</w:t>
            </w:r>
            <w:r>
              <w:rPr>
                <w:rFonts w:ascii="Trebuchet MS" w:hAnsi="Trebuchet MS" w:cs="Cordia New"/>
                <w:sz w:val="18"/>
                <w:szCs w:val="18"/>
              </w:rPr>
              <w:fldChar w:fldCharType="end"/>
            </w:r>
          </w:p>
        </w:tc>
        <w:tc>
          <w:tcPr>
            <w:tcW w:w="1351" w:type="dxa"/>
            <w:vAlign w:val="bottom"/>
          </w:tcPr>
          <w:p w14:paraId="2E6EDA00" w14:textId="1496733D" w:rsidR="00B04B67" w:rsidRPr="005430B7" w:rsidRDefault="00B04B67"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5430B7">
              <w:rPr>
                <w:rFonts w:ascii="Trebuchet MS" w:hAnsi="Trebuchet MS" w:cs="Cordia New"/>
                <w:sz w:val="18"/>
                <w:szCs w:val="18"/>
              </w:rPr>
              <w:fldChar w:fldCharType="begin"/>
            </w:r>
            <w:r w:rsidRPr="005430B7">
              <w:rPr>
                <w:rFonts w:ascii="Trebuchet MS" w:hAnsi="Trebuchet MS" w:cs="Cordia New"/>
                <w:sz w:val="18"/>
                <w:szCs w:val="18"/>
              </w:rPr>
              <w:instrText xml:space="preserve"> =SUM(ABOVE) </w:instrText>
            </w:r>
            <w:r w:rsidRPr="005430B7">
              <w:rPr>
                <w:rFonts w:ascii="Trebuchet MS" w:hAnsi="Trebuchet MS" w:cs="Cordia New"/>
                <w:sz w:val="18"/>
                <w:szCs w:val="18"/>
              </w:rPr>
              <w:fldChar w:fldCharType="separate"/>
            </w:r>
            <w:r w:rsidRPr="005430B7">
              <w:rPr>
                <w:rFonts w:ascii="Trebuchet MS" w:hAnsi="Trebuchet MS" w:cs="Cordia New"/>
                <w:noProof/>
                <w:sz w:val="18"/>
                <w:szCs w:val="18"/>
              </w:rPr>
              <w:t>14,169</w:t>
            </w:r>
            <w:r w:rsidRPr="005430B7">
              <w:rPr>
                <w:rFonts w:ascii="Trebuchet MS" w:hAnsi="Trebuchet MS" w:cs="Cordia New"/>
                <w:sz w:val="18"/>
                <w:szCs w:val="18"/>
              </w:rPr>
              <w:fldChar w:fldCharType="end"/>
            </w:r>
          </w:p>
        </w:tc>
      </w:tr>
      <w:tr w:rsidR="00B04B67" w:rsidRPr="003A180E" w14:paraId="587174F9" w14:textId="77777777" w:rsidTr="00A85F6D">
        <w:tc>
          <w:tcPr>
            <w:tcW w:w="3870" w:type="dxa"/>
            <w:vAlign w:val="bottom"/>
          </w:tcPr>
          <w:p w14:paraId="6D445A49" w14:textId="77777777" w:rsidR="00B04B67" w:rsidRPr="005430B7" w:rsidRDefault="00B04B67" w:rsidP="00B04B67">
            <w:pPr>
              <w:spacing w:line="380" w:lineRule="exact"/>
              <w:ind w:left="216" w:right="-108" w:hanging="216"/>
              <w:rPr>
                <w:rFonts w:ascii="Trebuchet MS" w:hAnsi="Trebuchet MS" w:cs="Arial"/>
                <w:sz w:val="18"/>
                <w:szCs w:val="18"/>
                <w:cs/>
              </w:rPr>
            </w:pPr>
          </w:p>
        </w:tc>
        <w:tc>
          <w:tcPr>
            <w:tcW w:w="1352" w:type="dxa"/>
          </w:tcPr>
          <w:p w14:paraId="72489AA0" w14:textId="77777777"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80" w:lineRule="exact"/>
              <w:jc w:val="right"/>
              <w:rPr>
                <w:rFonts w:ascii="Trebuchet MS" w:hAnsi="Trebuchet MS" w:cs="Arial"/>
                <w:sz w:val="18"/>
                <w:szCs w:val="18"/>
              </w:rPr>
            </w:pPr>
          </w:p>
        </w:tc>
        <w:tc>
          <w:tcPr>
            <w:tcW w:w="1351" w:type="dxa"/>
            <w:vAlign w:val="bottom"/>
          </w:tcPr>
          <w:p w14:paraId="6660F2EB" w14:textId="77777777"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tcPr>
          <w:p w14:paraId="305418E2" w14:textId="77777777"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ind w:left="-108" w:right="3"/>
              <w:jc w:val="right"/>
              <w:rPr>
                <w:rFonts w:ascii="Trebuchet MS" w:hAnsi="Trebuchet MS" w:cstheme="minorBidi"/>
                <w:sz w:val="18"/>
                <w:szCs w:val="18"/>
              </w:rPr>
            </w:pPr>
          </w:p>
        </w:tc>
        <w:tc>
          <w:tcPr>
            <w:tcW w:w="1351" w:type="dxa"/>
            <w:vAlign w:val="bottom"/>
          </w:tcPr>
          <w:p w14:paraId="254B6514" w14:textId="77777777"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r>
      <w:tr w:rsidR="00B04B67" w:rsidRPr="003A180E" w14:paraId="77E6C987" w14:textId="77777777" w:rsidTr="00A85F6D">
        <w:tc>
          <w:tcPr>
            <w:tcW w:w="3870" w:type="dxa"/>
            <w:vAlign w:val="center"/>
          </w:tcPr>
          <w:p w14:paraId="400CFF82" w14:textId="044553F5" w:rsidR="00B04B67" w:rsidRPr="005430B7" w:rsidRDefault="00B04B67" w:rsidP="00B04B67">
            <w:pPr>
              <w:spacing w:line="380" w:lineRule="exact"/>
              <w:ind w:left="216" w:right="-108" w:hanging="216"/>
              <w:rPr>
                <w:rFonts w:ascii="Trebuchet MS" w:hAnsi="Trebuchet MS" w:cs="Arial"/>
                <w:sz w:val="18"/>
                <w:szCs w:val="18"/>
                <w:u w:val="single"/>
              </w:rPr>
            </w:pPr>
            <w:r w:rsidRPr="005430B7">
              <w:rPr>
                <w:rFonts w:ascii="Trebuchet MS" w:hAnsi="Trebuchet MS" w:cs="Arial"/>
                <w:sz w:val="18"/>
                <w:szCs w:val="18"/>
                <w:u w:val="single"/>
              </w:rPr>
              <w:t>Other current payables</w:t>
            </w:r>
            <w:r w:rsidRPr="005430B7">
              <w:rPr>
                <w:rFonts w:ascii="Trebuchet MS" w:hAnsi="Trebuchet MS" w:cs="Arial"/>
                <w:sz w:val="18"/>
                <w:szCs w:val="18"/>
                <w:u w:val="single"/>
                <w:cs/>
              </w:rPr>
              <w:t xml:space="preserve"> </w:t>
            </w:r>
            <w:r w:rsidRPr="005430B7">
              <w:rPr>
                <w:rFonts w:ascii="Trebuchet MS" w:hAnsi="Trebuchet MS" w:cs="Arial"/>
                <w:sz w:val="18"/>
                <w:szCs w:val="18"/>
                <w:u w:val="single"/>
              </w:rPr>
              <w:t>- related parties</w:t>
            </w:r>
          </w:p>
        </w:tc>
        <w:tc>
          <w:tcPr>
            <w:tcW w:w="1352" w:type="dxa"/>
          </w:tcPr>
          <w:p w14:paraId="4DB2E3DF" w14:textId="77777777"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80" w:lineRule="exact"/>
              <w:jc w:val="right"/>
              <w:rPr>
                <w:rFonts w:ascii="Trebuchet MS" w:hAnsi="Trebuchet MS" w:cs="Arial"/>
                <w:sz w:val="18"/>
                <w:szCs w:val="18"/>
              </w:rPr>
            </w:pPr>
          </w:p>
        </w:tc>
        <w:tc>
          <w:tcPr>
            <w:tcW w:w="1351" w:type="dxa"/>
            <w:vAlign w:val="bottom"/>
          </w:tcPr>
          <w:p w14:paraId="62DCC8A9" w14:textId="77777777"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tcPr>
          <w:p w14:paraId="4B0AF5C1" w14:textId="77777777"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vAlign w:val="bottom"/>
          </w:tcPr>
          <w:p w14:paraId="7E82B856" w14:textId="77777777"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r>
      <w:tr w:rsidR="00B04B67" w:rsidRPr="003A180E" w14:paraId="36CD64EE" w14:textId="77777777" w:rsidTr="00A85F6D">
        <w:trPr>
          <w:trHeight w:val="145"/>
        </w:trPr>
        <w:tc>
          <w:tcPr>
            <w:tcW w:w="3870" w:type="dxa"/>
            <w:vAlign w:val="bottom"/>
          </w:tcPr>
          <w:p w14:paraId="020CCA46" w14:textId="36566E69"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cs/>
              </w:rPr>
            </w:pPr>
            <w:r w:rsidRPr="005430B7">
              <w:rPr>
                <w:rFonts w:ascii="Trebuchet MS" w:hAnsi="Trebuchet MS" w:cs="Arial"/>
                <w:sz w:val="18"/>
                <w:szCs w:val="18"/>
              </w:rPr>
              <w:t>Related parties</w:t>
            </w:r>
          </w:p>
        </w:tc>
        <w:tc>
          <w:tcPr>
            <w:tcW w:w="1352" w:type="dxa"/>
          </w:tcPr>
          <w:p w14:paraId="3FB88186" w14:textId="011BEA95" w:rsidR="00B04B67" w:rsidRPr="005430B7" w:rsidRDefault="00CD3DD4"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80" w:lineRule="exact"/>
              <w:jc w:val="right"/>
              <w:rPr>
                <w:rFonts w:ascii="Trebuchet MS" w:hAnsi="Trebuchet MS" w:cstheme="minorBidi"/>
                <w:sz w:val="18"/>
                <w:szCs w:val="18"/>
              </w:rPr>
            </w:pPr>
            <w:r w:rsidRPr="00C8571E">
              <w:rPr>
                <w:rFonts w:ascii="Trebuchet MS" w:hAnsi="Trebuchet MS" w:cstheme="minorBidi"/>
                <w:sz w:val="18"/>
                <w:szCs w:val="18"/>
              </w:rPr>
              <w:t>22,</w:t>
            </w:r>
            <w:r w:rsidR="00C8571E" w:rsidRPr="00C8571E">
              <w:rPr>
                <w:rFonts w:ascii="Trebuchet MS" w:hAnsi="Trebuchet MS" w:cstheme="minorBidi"/>
                <w:sz w:val="18"/>
                <w:szCs w:val="18"/>
              </w:rPr>
              <w:t>196</w:t>
            </w:r>
          </w:p>
        </w:tc>
        <w:tc>
          <w:tcPr>
            <w:tcW w:w="1351" w:type="dxa"/>
          </w:tcPr>
          <w:p w14:paraId="244DBDF6" w14:textId="3AC03442" w:rsidR="00B04B67" w:rsidRPr="005430B7" w:rsidRDefault="00B04B67"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5430B7">
              <w:rPr>
                <w:rFonts w:ascii="Trebuchet MS" w:hAnsi="Trebuchet MS" w:cs="Cordia New"/>
                <w:sz w:val="18"/>
                <w:szCs w:val="18"/>
                <w:lang w:val="en-GB"/>
              </w:rPr>
              <w:t>24,987</w:t>
            </w:r>
          </w:p>
        </w:tc>
        <w:tc>
          <w:tcPr>
            <w:tcW w:w="1351" w:type="dxa"/>
          </w:tcPr>
          <w:p w14:paraId="557D4D66" w14:textId="1254D67D" w:rsidR="00B04B67" w:rsidRPr="005430B7" w:rsidRDefault="00CD3DD4"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80" w:lineRule="exact"/>
              <w:jc w:val="right"/>
              <w:rPr>
                <w:rFonts w:ascii="Trebuchet MS" w:hAnsi="Trebuchet MS" w:cs="Arial"/>
                <w:sz w:val="18"/>
                <w:szCs w:val="18"/>
              </w:rPr>
            </w:pPr>
            <w:r>
              <w:rPr>
                <w:rFonts w:ascii="Trebuchet MS" w:hAnsi="Trebuchet MS" w:cs="Arial"/>
                <w:sz w:val="18"/>
                <w:szCs w:val="18"/>
              </w:rPr>
              <w:t>22,061</w:t>
            </w:r>
          </w:p>
        </w:tc>
        <w:tc>
          <w:tcPr>
            <w:tcW w:w="1351" w:type="dxa"/>
          </w:tcPr>
          <w:p w14:paraId="430F2363" w14:textId="17F50D78" w:rsidR="00B04B67" w:rsidRPr="005430B7" w:rsidRDefault="00B04B67"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5430B7">
              <w:rPr>
                <w:rFonts w:ascii="Trebuchet MS" w:hAnsi="Trebuchet MS" w:cs="Cordia New"/>
                <w:sz w:val="18"/>
                <w:szCs w:val="18"/>
              </w:rPr>
              <w:t>24,987</w:t>
            </w:r>
          </w:p>
        </w:tc>
      </w:tr>
      <w:tr w:rsidR="00FF394E" w:rsidRPr="003A180E" w14:paraId="5C4E1A60" w14:textId="77777777" w:rsidTr="006A31B8">
        <w:tc>
          <w:tcPr>
            <w:tcW w:w="3870" w:type="dxa"/>
            <w:vAlign w:val="center"/>
          </w:tcPr>
          <w:p w14:paraId="2DF8B03B" w14:textId="77777777" w:rsidR="00E129CA" w:rsidRPr="005430B7" w:rsidRDefault="00E129CA" w:rsidP="00FF394E">
            <w:pPr>
              <w:tabs>
                <w:tab w:val="clear" w:pos="227"/>
                <w:tab w:val="clear" w:pos="1644"/>
                <w:tab w:val="clear" w:pos="1871"/>
              </w:tabs>
              <w:spacing w:line="380" w:lineRule="exact"/>
              <w:ind w:left="252" w:right="-108" w:hanging="252"/>
              <w:rPr>
                <w:rFonts w:ascii="Trebuchet MS" w:hAnsi="Trebuchet MS" w:cstheme="minorBidi"/>
                <w:sz w:val="18"/>
                <w:szCs w:val="18"/>
                <w:u w:val="single"/>
                <w:cs/>
              </w:rPr>
            </w:pPr>
          </w:p>
        </w:tc>
        <w:tc>
          <w:tcPr>
            <w:tcW w:w="1352" w:type="dxa"/>
          </w:tcPr>
          <w:p w14:paraId="388D9AAE" w14:textId="77777777" w:rsidR="00FF394E" w:rsidRPr="005430B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2B73D77C" w14:textId="77777777" w:rsidR="00FF394E" w:rsidRPr="005430B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vAlign w:val="bottom"/>
          </w:tcPr>
          <w:p w14:paraId="161E7476" w14:textId="77777777" w:rsidR="00FF394E" w:rsidRPr="005430B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tcPr>
          <w:p w14:paraId="29668020" w14:textId="77777777" w:rsidR="00FF394E" w:rsidRPr="005430B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r>
      <w:tr w:rsidR="00FF394E" w:rsidRPr="003A180E" w14:paraId="31BC0E01" w14:textId="77777777" w:rsidTr="006A31B8">
        <w:tc>
          <w:tcPr>
            <w:tcW w:w="6573" w:type="dxa"/>
            <w:gridSpan w:val="3"/>
            <w:vAlign w:val="center"/>
          </w:tcPr>
          <w:p w14:paraId="4EAF2B8A" w14:textId="68EA86E2" w:rsidR="00FF394E" w:rsidRPr="005430B7" w:rsidRDefault="00FF394E" w:rsidP="00FF394E">
            <w:pPr>
              <w:tabs>
                <w:tab w:val="clear" w:pos="227"/>
                <w:tab w:val="clear" w:pos="1644"/>
                <w:tab w:val="clear" w:pos="1871"/>
              </w:tabs>
              <w:spacing w:line="380" w:lineRule="exact"/>
              <w:ind w:left="252" w:right="-108" w:hanging="252"/>
              <w:rPr>
                <w:rFonts w:ascii="Trebuchet MS" w:hAnsi="Trebuchet MS" w:cs="Arial"/>
                <w:sz w:val="18"/>
                <w:szCs w:val="18"/>
                <w:lang w:val="en-GB"/>
              </w:rPr>
            </w:pPr>
            <w:r w:rsidRPr="005430B7">
              <w:rPr>
                <w:rFonts w:ascii="Trebuchet MS" w:hAnsi="Trebuchet MS" w:cs="Arial"/>
                <w:sz w:val="18"/>
                <w:szCs w:val="18"/>
                <w:u w:val="single"/>
              </w:rPr>
              <w:t>Short-term loans and accrued interest - related parties</w:t>
            </w:r>
          </w:p>
        </w:tc>
        <w:tc>
          <w:tcPr>
            <w:tcW w:w="1351" w:type="dxa"/>
            <w:vAlign w:val="bottom"/>
          </w:tcPr>
          <w:p w14:paraId="3126252D" w14:textId="77777777" w:rsidR="00FF394E" w:rsidRPr="005430B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c>
          <w:tcPr>
            <w:tcW w:w="1351" w:type="dxa"/>
          </w:tcPr>
          <w:p w14:paraId="1F6CF33C" w14:textId="77777777" w:rsidR="00FF394E" w:rsidRPr="005430B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p>
        </w:tc>
      </w:tr>
      <w:tr w:rsidR="00FF394E" w:rsidRPr="003A180E" w14:paraId="31C125EA" w14:textId="77777777" w:rsidTr="006A31B8">
        <w:trPr>
          <w:trHeight w:val="169"/>
        </w:trPr>
        <w:tc>
          <w:tcPr>
            <w:tcW w:w="3870" w:type="dxa"/>
          </w:tcPr>
          <w:p w14:paraId="78F43EFC" w14:textId="7663F0DC" w:rsidR="00FF394E" w:rsidRPr="005430B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hanging="20"/>
              <w:rPr>
                <w:rFonts w:ascii="Trebuchet MS" w:hAnsi="Trebuchet MS" w:cs="Arial"/>
                <w:i/>
                <w:iCs/>
                <w:sz w:val="18"/>
                <w:szCs w:val="18"/>
                <w:u w:val="single"/>
              </w:rPr>
            </w:pPr>
            <w:r w:rsidRPr="005430B7">
              <w:rPr>
                <w:rFonts w:ascii="Trebuchet MS" w:hAnsi="Trebuchet MS" w:cs="Arial"/>
                <w:i/>
                <w:iCs/>
                <w:sz w:val="18"/>
                <w:szCs w:val="18"/>
                <w:u w:val="single"/>
              </w:rPr>
              <w:t>Short-term loans</w:t>
            </w:r>
          </w:p>
        </w:tc>
        <w:tc>
          <w:tcPr>
            <w:tcW w:w="1352" w:type="dxa"/>
          </w:tcPr>
          <w:p w14:paraId="4D2148A0" w14:textId="77777777" w:rsidR="00FF394E" w:rsidRPr="005430B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10EBFE5D" w14:textId="77777777" w:rsidR="00FF394E" w:rsidRPr="005430B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c>
          <w:tcPr>
            <w:tcW w:w="1351" w:type="dxa"/>
            <w:vAlign w:val="bottom"/>
          </w:tcPr>
          <w:p w14:paraId="488A0044" w14:textId="77777777" w:rsidR="00FF394E" w:rsidRPr="005430B7" w:rsidRDefault="00FF394E"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7138F94E" w14:textId="77777777" w:rsidR="00FF394E" w:rsidRPr="005430B7" w:rsidRDefault="00FF394E" w:rsidP="00FF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r>
      <w:tr w:rsidR="00B04B67" w:rsidRPr="003A180E" w14:paraId="56499391" w14:textId="77777777">
        <w:trPr>
          <w:trHeight w:val="169"/>
        </w:trPr>
        <w:tc>
          <w:tcPr>
            <w:tcW w:w="3870" w:type="dxa"/>
          </w:tcPr>
          <w:p w14:paraId="59D85028" w14:textId="108462B6"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r w:rsidRPr="005430B7">
              <w:rPr>
                <w:rFonts w:ascii="Trebuchet MS" w:hAnsi="Trebuchet MS" w:cs="Arial"/>
                <w:sz w:val="18"/>
                <w:szCs w:val="18"/>
              </w:rPr>
              <w:t>Subsidiary</w:t>
            </w:r>
          </w:p>
        </w:tc>
        <w:tc>
          <w:tcPr>
            <w:tcW w:w="1352" w:type="dxa"/>
            <w:tcBorders>
              <w:bottom w:val="nil"/>
            </w:tcBorders>
          </w:tcPr>
          <w:p w14:paraId="5A87F9AD" w14:textId="5D47EDE8" w:rsidR="00B04B67" w:rsidRPr="005430B7" w:rsidRDefault="00CD3DD4"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80" w:lineRule="exact"/>
              <w:jc w:val="both"/>
              <w:rPr>
                <w:rFonts w:ascii="Trebuchet MS" w:hAnsi="Trebuchet MS" w:cs="Cordia New"/>
                <w:sz w:val="18"/>
                <w:szCs w:val="18"/>
                <w:lang w:val="en-GB"/>
              </w:rPr>
            </w:pPr>
            <w:r>
              <w:rPr>
                <w:rFonts w:ascii="Trebuchet MS" w:hAnsi="Trebuchet MS" w:cs="Cordia New"/>
                <w:sz w:val="18"/>
                <w:szCs w:val="18"/>
                <w:lang w:val="en-GB"/>
              </w:rPr>
              <w:t>-</w:t>
            </w:r>
          </w:p>
        </w:tc>
        <w:tc>
          <w:tcPr>
            <w:tcW w:w="1351" w:type="dxa"/>
          </w:tcPr>
          <w:p w14:paraId="2D825850" w14:textId="19E7504B"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80" w:lineRule="exact"/>
              <w:jc w:val="both"/>
              <w:rPr>
                <w:rFonts w:ascii="Trebuchet MS" w:hAnsi="Trebuchet MS" w:cs="Cordia New"/>
                <w:sz w:val="18"/>
                <w:szCs w:val="18"/>
              </w:rPr>
            </w:pPr>
            <w:r w:rsidRPr="005430B7">
              <w:rPr>
                <w:rFonts w:ascii="Trebuchet MS" w:hAnsi="Trebuchet MS" w:cs="Cordia New"/>
                <w:sz w:val="18"/>
                <w:szCs w:val="18"/>
              </w:rPr>
              <w:t>-</w:t>
            </w:r>
          </w:p>
        </w:tc>
        <w:tc>
          <w:tcPr>
            <w:tcW w:w="1351" w:type="dxa"/>
            <w:tcBorders>
              <w:bottom w:val="nil"/>
            </w:tcBorders>
            <w:vAlign w:val="bottom"/>
          </w:tcPr>
          <w:p w14:paraId="7C82AF34" w14:textId="4288C8EB" w:rsidR="00B04B67" w:rsidRPr="005430B7" w:rsidRDefault="00CD3DD4"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1,500</w:t>
            </w:r>
          </w:p>
        </w:tc>
        <w:tc>
          <w:tcPr>
            <w:tcW w:w="1351" w:type="dxa"/>
            <w:vAlign w:val="bottom"/>
          </w:tcPr>
          <w:p w14:paraId="3C885C4C" w14:textId="5BD6C6D0"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80" w:lineRule="exact"/>
              <w:jc w:val="right"/>
              <w:rPr>
                <w:rFonts w:ascii="Trebuchet MS" w:hAnsi="Trebuchet MS" w:cs="Cordia New"/>
                <w:sz w:val="18"/>
                <w:szCs w:val="18"/>
              </w:rPr>
            </w:pPr>
            <w:r w:rsidRPr="005430B7">
              <w:rPr>
                <w:rFonts w:ascii="Trebuchet MS" w:hAnsi="Trebuchet MS" w:cs="Cordia New"/>
                <w:sz w:val="18"/>
                <w:szCs w:val="18"/>
              </w:rPr>
              <w:t>5,000</w:t>
            </w:r>
          </w:p>
        </w:tc>
      </w:tr>
      <w:tr w:rsidR="00B04B67" w:rsidRPr="003A180E" w14:paraId="4614934C" w14:textId="77777777">
        <w:trPr>
          <w:trHeight w:val="169"/>
        </w:trPr>
        <w:tc>
          <w:tcPr>
            <w:tcW w:w="3870" w:type="dxa"/>
          </w:tcPr>
          <w:p w14:paraId="314AD520" w14:textId="350D2278"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r w:rsidRPr="005430B7">
              <w:rPr>
                <w:rFonts w:ascii="Trebuchet MS" w:hAnsi="Trebuchet MS" w:cs="Arial"/>
                <w:sz w:val="18"/>
                <w:szCs w:val="18"/>
              </w:rPr>
              <w:t>Director</w:t>
            </w:r>
          </w:p>
        </w:tc>
        <w:tc>
          <w:tcPr>
            <w:tcW w:w="1352" w:type="dxa"/>
            <w:tcBorders>
              <w:bottom w:val="nil"/>
            </w:tcBorders>
          </w:tcPr>
          <w:p w14:paraId="1EDEFF46" w14:textId="4ED452D0" w:rsidR="00B04B67" w:rsidRPr="005430B7" w:rsidRDefault="00CD3DD4"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lang w:val="en-GB"/>
              </w:rPr>
            </w:pPr>
            <w:r>
              <w:rPr>
                <w:rFonts w:ascii="Trebuchet MS" w:hAnsi="Trebuchet MS" w:cs="Cordia New"/>
                <w:sz w:val="18"/>
                <w:szCs w:val="18"/>
                <w:lang w:val="en-GB"/>
              </w:rPr>
              <w:t>25,000</w:t>
            </w:r>
          </w:p>
        </w:tc>
        <w:tc>
          <w:tcPr>
            <w:tcW w:w="1351" w:type="dxa"/>
          </w:tcPr>
          <w:p w14:paraId="6BF3E151" w14:textId="1939A112"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lang w:val="en-GB"/>
              </w:rPr>
            </w:pPr>
            <w:r w:rsidRPr="005430B7">
              <w:rPr>
                <w:rFonts w:ascii="Trebuchet MS" w:hAnsi="Trebuchet MS" w:cs="Cordia New"/>
                <w:sz w:val="18"/>
                <w:szCs w:val="18"/>
                <w:lang w:val="en-GB"/>
              </w:rPr>
              <w:t>25,000</w:t>
            </w:r>
          </w:p>
        </w:tc>
        <w:tc>
          <w:tcPr>
            <w:tcW w:w="1351" w:type="dxa"/>
            <w:tcBorders>
              <w:bottom w:val="nil"/>
            </w:tcBorders>
            <w:vAlign w:val="bottom"/>
          </w:tcPr>
          <w:p w14:paraId="0617C5CF" w14:textId="33B56583" w:rsidR="00B04B67" w:rsidRPr="005430B7" w:rsidRDefault="00CD3DD4"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25,000</w:t>
            </w:r>
          </w:p>
        </w:tc>
        <w:tc>
          <w:tcPr>
            <w:tcW w:w="1351" w:type="dxa"/>
            <w:vAlign w:val="bottom"/>
          </w:tcPr>
          <w:p w14:paraId="590C4088" w14:textId="72AE1E6B"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5430B7">
              <w:rPr>
                <w:rFonts w:ascii="Trebuchet MS" w:hAnsi="Trebuchet MS" w:cs="Cordia New"/>
                <w:sz w:val="18"/>
                <w:szCs w:val="18"/>
              </w:rPr>
              <w:t>25,000</w:t>
            </w:r>
          </w:p>
        </w:tc>
      </w:tr>
      <w:tr w:rsidR="00B04B67" w:rsidRPr="003A180E" w14:paraId="3BC5D760" w14:textId="77777777">
        <w:trPr>
          <w:trHeight w:val="169"/>
        </w:trPr>
        <w:tc>
          <w:tcPr>
            <w:tcW w:w="3870" w:type="dxa"/>
          </w:tcPr>
          <w:p w14:paraId="5FAF1836" w14:textId="45C67117"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r w:rsidRPr="005430B7">
              <w:rPr>
                <w:rFonts w:ascii="Trebuchet MS" w:hAnsi="Trebuchet MS" w:cs="Arial"/>
                <w:sz w:val="18"/>
                <w:szCs w:val="18"/>
              </w:rPr>
              <w:t>Director of subsidiary</w:t>
            </w:r>
          </w:p>
        </w:tc>
        <w:tc>
          <w:tcPr>
            <w:tcW w:w="1352" w:type="dxa"/>
            <w:tcBorders>
              <w:bottom w:val="nil"/>
            </w:tcBorders>
          </w:tcPr>
          <w:p w14:paraId="5B40B718" w14:textId="3CF92AB9" w:rsidR="00B04B67" w:rsidRPr="005430B7" w:rsidRDefault="00CD3DD4"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5,000</w:t>
            </w:r>
          </w:p>
        </w:tc>
        <w:tc>
          <w:tcPr>
            <w:tcW w:w="1351" w:type="dxa"/>
          </w:tcPr>
          <w:p w14:paraId="5CBCE7A3" w14:textId="637DC985" w:rsidR="00B04B67" w:rsidRPr="005430B7" w:rsidRDefault="00B04B67"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5430B7">
              <w:rPr>
                <w:rFonts w:ascii="Trebuchet MS" w:hAnsi="Trebuchet MS" w:cs="Cordia New"/>
                <w:sz w:val="18"/>
                <w:szCs w:val="18"/>
                <w:lang w:val="en-GB"/>
              </w:rPr>
              <w:t>5,000</w:t>
            </w:r>
          </w:p>
        </w:tc>
        <w:tc>
          <w:tcPr>
            <w:tcW w:w="1351" w:type="dxa"/>
            <w:tcBorders>
              <w:bottom w:val="nil"/>
            </w:tcBorders>
            <w:vAlign w:val="bottom"/>
          </w:tcPr>
          <w:p w14:paraId="560F42D6" w14:textId="51041D71" w:rsidR="00B04B67" w:rsidRPr="005430B7" w:rsidRDefault="00CD3DD4"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80" w:lineRule="exact"/>
              <w:jc w:val="both"/>
              <w:rPr>
                <w:rFonts w:ascii="Trebuchet MS" w:hAnsi="Trebuchet MS" w:cs="Cordia New"/>
                <w:sz w:val="18"/>
                <w:szCs w:val="18"/>
                <w:lang w:val="en-GB"/>
              </w:rPr>
            </w:pPr>
            <w:r>
              <w:rPr>
                <w:rFonts w:ascii="Trebuchet MS" w:hAnsi="Trebuchet MS" w:cs="Cordia New"/>
                <w:sz w:val="18"/>
                <w:szCs w:val="18"/>
                <w:lang w:val="en-GB"/>
              </w:rPr>
              <w:t>-</w:t>
            </w:r>
          </w:p>
        </w:tc>
        <w:tc>
          <w:tcPr>
            <w:tcW w:w="1351" w:type="dxa"/>
            <w:vAlign w:val="bottom"/>
          </w:tcPr>
          <w:p w14:paraId="2283F7CA" w14:textId="246C4C30" w:rsidR="00B04B67" w:rsidRPr="005430B7" w:rsidRDefault="00B04B67"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380" w:lineRule="exact"/>
              <w:jc w:val="both"/>
              <w:rPr>
                <w:rFonts w:ascii="Trebuchet MS" w:hAnsi="Trebuchet MS" w:cs="Cordia New"/>
                <w:sz w:val="18"/>
                <w:szCs w:val="18"/>
                <w:lang w:val="en-GB"/>
              </w:rPr>
            </w:pPr>
            <w:r w:rsidRPr="005430B7">
              <w:rPr>
                <w:rFonts w:ascii="Trebuchet MS" w:hAnsi="Trebuchet MS" w:cs="Cordia New"/>
                <w:sz w:val="18"/>
                <w:szCs w:val="18"/>
              </w:rPr>
              <w:t>-</w:t>
            </w:r>
          </w:p>
        </w:tc>
      </w:tr>
      <w:tr w:rsidR="00B04B67" w:rsidRPr="003A180E" w14:paraId="47DD2179" w14:textId="77777777">
        <w:trPr>
          <w:trHeight w:val="169"/>
        </w:trPr>
        <w:tc>
          <w:tcPr>
            <w:tcW w:w="3870" w:type="dxa"/>
          </w:tcPr>
          <w:p w14:paraId="1F9C3D01" w14:textId="6B713B8D"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cs="Arial"/>
                <w:sz w:val="18"/>
                <w:szCs w:val="18"/>
              </w:rPr>
            </w:pPr>
            <w:r w:rsidRPr="005430B7">
              <w:rPr>
                <w:rFonts w:ascii="Trebuchet MS" w:hAnsi="Trebuchet MS" w:cs="Arial"/>
                <w:sz w:val="18"/>
                <w:szCs w:val="18"/>
              </w:rPr>
              <w:t xml:space="preserve">Total short-term loans </w:t>
            </w:r>
          </w:p>
        </w:tc>
        <w:tc>
          <w:tcPr>
            <w:tcW w:w="1352" w:type="dxa"/>
            <w:tcBorders>
              <w:bottom w:val="nil"/>
            </w:tcBorders>
          </w:tcPr>
          <w:p w14:paraId="47DD078F" w14:textId="11C27E63" w:rsidR="00B04B67" w:rsidRPr="005430B7" w:rsidRDefault="00CD3DD4"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30,000</w:t>
            </w:r>
            <w:r>
              <w:rPr>
                <w:rFonts w:ascii="Trebuchet MS" w:hAnsi="Trebuchet MS" w:cs="Cordia New"/>
                <w:sz w:val="18"/>
                <w:szCs w:val="18"/>
              </w:rPr>
              <w:fldChar w:fldCharType="end"/>
            </w:r>
          </w:p>
        </w:tc>
        <w:tc>
          <w:tcPr>
            <w:tcW w:w="1351" w:type="dxa"/>
          </w:tcPr>
          <w:p w14:paraId="0577DBA2" w14:textId="6C79E019" w:rsidR="00B04B67" w:rsidRPr="005430B7" w:rsidRDefault="00B04B67"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5430B7">
              <w:rPr>
                <w:rFonts w:ascii="Trebuchet MS" w:hAnsi="Trebuchet MS" w:cs="Cordia New"/>
                <w:sz w:val="18"/>
                <w:szCs w:val="18"/>
                <w:lang w:val="en-GB"/>
              </w:rPr>
              <w:t>30,000</w:t>
            </w:r>
          </w:p>
        </w:tc>
        <w:tc>
          <w:tcPr>
            <w:tcW w:w="1351" w:type="dxa"/>
            <w:tcBorders>
              <w:bottom w:val="nil"/>
            </w:tcBorders>
            <w:vAlign w:val="bottom"/>
          </w:tcPr>
          <w:p w14:paraId="623191CB" w14:textId="00371C5E" w:rsidR="00B04B67" w:rsidRPr="005430B7" w:rsidRDefault="00CD3DD4"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cs/>
                <w:lang w:val="en-GB"/>
              </w:rPr>
            </w:pPr>
            <w:r>
              <w:rPr>
                <w:rFonts w:ascii="Trebuchet MS" w:hAnsi="Trebuchet MS" w:cs="Cordia New"/>
                <w:sz w:val="18"/>
                <w:szCs w:val="18"/>
                <w:lang w:val="en-GB"/>
              </w:rPr>
              <w:t>26,500</w:t>
            </w:r>
          </w:p>
        </w:tc>
        <w:tc>
          <w:tcPr>
            <w:tcW w:w="1351" w:type="dxa"/>
            <w:vAlign w:val="bottom"/>
          </w:tcPr>
          <w:p w14:paraId="22B2FE93" w14:textId="2ED9646E" w:rsidR="00B04B67" w:rsidRPr="005430B7" w:rsidRDefault="00B04B67"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sidRPr="005430B7">
              <w:rPr>
                <w:rFonts w:ascii="Trebuchet MS" w:hAnsi="Trebuchet MS" w:cs="Cordia New"/>
                <w:sz w:val="18"/>
                <w:szCs w:val="18"/>
              </w:rPr>
              <w:t>30,000</w:t>
            </w:r>
          </w:p>
        </w:tc>
      </w:tr>
      <w:tr w:rsidR="00A51B26" w:rsidRPr="003A180E" w14:paraId="7F85F83A" w14:textId="77777777" w:rsidTr="006A31B8">
        <w:trPr>
          <w:trHeight w:val="169"/>
        </w:trPr>
        <w:tc>
          <w:tcPr>
            <w:tcW w:w="3870" w:type="dxa"/>
          </w:tcPr>
          <w:p w14:paraId="545A6EF9" w14:textId="27023743" w:rsidR="00A51B26" w:rsidRPr="005430B7" w:rsidRDefault="00A51B26"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p>
        </w:tc>
        <w:tc>
          <w:tcPr>
            <w:tcW w:w="1352" w:type="dxa"/>
          </w:tcPr>
          <w:p w14:paraId="2C602518" w14:textId="77777777" w:rsidR="00A51B26" w:rsidRPr="005430B7" w:rsidRDefault="00A51B26"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7F7BCD00" w14:textId="77777777" w:rsidR="00A51B26" w:rsidRPr="005430B7" w:rsidRDefault="00A51B26"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c>
          <w:tcPr>
            <w:tcW w:w="1351" w:type="dxa"/>
            <w:vAlign w:val="bottom"/>
          </w:tcPr>
          <w:p w14:paraId="4B747D8C" w14:textId="77777777" w:rsidR="00A51B26" w:rsidRPr="005430B7" w:rsidRDefault="00A51B26"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4F014A23" w14:textId="77777777" w:rsidR="00A51B26" w:rsidRPr="005430B7" w:rsidRDefault="00A51B26"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r>
      <w:tr w:rsidR="00731F91" w:rsidRPr="003A180E" w14:paraId="369FB74C" w14:textId="77777777" w:rsidTr="006A31B8">
        <w:trPr>
          <w:trHeight w:val="169"/>
        </w:trPr>
        <w:tc>
          <w:tcPr>
            <w:tcW w:w="3870" w:type="dxa"/>
          </w:tcPr>
          <w:p w14:paraId="0A01086B" w14:textId="77777777" w:rsidR="00731F91" w:rsidRPr="005430B7" w:rsidRDefault="00731F91"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p>
        </w:tc>
        <w:tc>
          <w:tcPr>
            <w:tcW w:w="1352" w:type="dxa"/>
          </w:tcPr>
          <w:p w14:paraId="64AC9582" w14:textId="77777777" w:rsidR="00731F91" w:rsidRPr="005430B7" w:rsidRDefault="00731F91"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4BF0959C" w14:textId="77777777" w:rsidR="00731F91" w:rsidRPr="005430B7" w:rsidRDefault="00731F91"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c>
          <w:tcPr>
            <w:tcW w:w="1351" w:type="dxa"/>
            <w:vAlign w:val="bottom"/>
          </w:tcPr>
          <w:p w14:paraId="67A86566" w14:textId="77777777" w:rsidR="00731F91" w:rsidRPr="005430B7" w:rsidRDefault="00731F91"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4246F131" w14:textId="77777777" w:rsidR="00731F91" w:rsidRPr="005430B7" w:rsidRDefault="00731F91"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r>
      <w:tr w:rsidR="00731F91" w:rsidRPr="003A180E" w14:paraId="3F3C9CF0" w14:textId="77777777" w:rsidTr="006A31B8">
        <w:trPr>
          <w:trHeight w:val="169"/>
        </w:trPr>
        <w:tc>
          <w:tcPr>
            <w:tcW w:w="3870" w:type="dxa"/>
          </w:tcPr>
          <w:p w14:paraId="57F218F8" w14:textId="77777777" w:rsidR="00731F91" w:rsidRPr="005430B7" w:rsidRDefault="00731F91"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p>
        </w:tc>
        <w:tc>
          <w:tcPr>
            <w:tcW w:w="1352" w:type="dxa"/>
          </w:tcPr>
          <w:p w14:paraId="7DB4B7BC" w14:textId="77777777" w:rsidR="00731F91" w:rsidRPr="005430B7" w:rsidRDefault="00731F91"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18F998BE" w14:textId="77777777" w:rsidR="00731F91" w:rsidRPr="005430B7" w:rsidRDefault="00731F91"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c>
          <w:tcPr>
            <w:tcW w:w="1351" w:type="dxa"/>
            <w:vAlign w:val="bottom"/>
          </w:tcPr>
          <w:p w14:paraId="3A6564CD" w14:textId="77777777" w:rsidR="00731F91" w:rsidRPr="005430B7" w:rsidRDefault="00731F91"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5ED8D3A7" w14:textId="77777777" w:rsidR="00731F91" w:rsidRPr="005430B7" w:rsidRDefault="00731F91"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r>
      <w:tr w:rsidR="00731F91" w:rsidRPr="003A180E" w14:paraId="5DEDCA13" w14:textId="77777777" w:rsidTr="006A31B8">
        <w:trPr>
          <w:trHeight w:val="169"/>
        </w:trPr>
        <w:tc>
          <w:tcPr>
            <w:tcW w:w="3870" w:type="dxa"/>
          </w:tcPr>
          <w:p w14:paraId="3A6641DD" w14:textId="77777777" w:rsidR="00731F91" w:rsidRPr="005430B7" w:rsidRDefault="00731F91"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p>
        </w:tc>
        <w:tc>
          <w:tcPr>
            <w:tcW w:w="1352" w:type="dxa"/>
          </w:tcPr>
          <w:p w14:paraId="7FF99BB7" w14:textId="77777777" w:rsidR="00731F91" w:rsidRPr="005430B7" w:rsidRDefault="00731F91"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25D7B2EB" w14:textId="77777777" w:rsidR="00731F91" w:rsidRPr="005430B7" w:rsidRDefault="00731F91"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c>
          <w:tcPr>
            <w:tcW w:w="1351" w:type="dxa"/>
            <w:vAlign w:val="bottom"/>
          </w:tcPr>
          <w:p w14:paraId="5EF7A987" w14:textId="77777777" w:rsidR="00731F91" w:rsidRPr="005430B7" w:rsidRDefault="00731F91"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5E2F76CF" w14:textId="77777777" w:rsidR="00731F91" w:rsidRPr="005430B7" w:rsidRDefault="00731F91"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r>
      <w:tr w:rsidR="00731F91" w:rsidRPr="003A180E" w14:paraId="20AE5BD5" w14:textId="77777777" w:rsidTr="006A31B8">
        <w:trPr>
          <w:trHeight w:val="169"/>
        </w:trPr>
        <w:tc>
          <w:tcPr>
            <w:tcW w:w="3870" w:type="dxa"/>
          </w:tcPr>
          <w:p w14:paraId="3D0F5E8B" w14:textId="77777777" w:rsidR="00731F91" w:rsidRPr="005430B7" w:rsidRDefault="00731F91"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p>
        </w:tc>
        <w:tc>
          <w:tcPr>
            <w:tcW w:w="1352" w:type="dxa"/>
          </w:tcPr>
          <w:p w14:paraId="11AADEAE" w14:textId="77777777" w:rsidR="00731F91" w:rsidRPr="005430B7" w:rsidRDefault="00731F91"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632D6711" w14:textId="77777777" w:rsidR="00731F91" w:rsidRPr="005430B7" w:rsidRDefault="00731F91"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c>
          <w:tcPr>
            <w:tcW w:w="1351" w:type="dxa"/>
            <w:vAlign w:val="bottom"/>
          </w:tcPr>
          <w:p w14:paraId="5FD7D74F" w14:textId="77777777" w:rsidR="00731F91" w:rsidRPr="005430B7" w:rsidRDefault="00731F91"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766BCD42" w14:textId="77777777" w:rsidR="00731F91" w:rsidRPr="005430B7" w:rsidRDefault="00731F91"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r>
      <w:tr w:rsidR="00731F91" w:rsidRPr="003A180E" w14:paraId="503BED62" w14:textId="77777777" w:rsidTr="006A31B8">
        <w:trPr>
          <w:trHeight w:val="169"/>
        </w:trPr>
        <w:tc>
          <w:tcPr>
            <w:tcW w:w="3870" w:type="dxa"/>
          </w:tcPr>
          <w:p w14:paraId="728856CA" w14:textId="77777777" w:rsidR="00731F91" w:rsidRPr="005430B7" w:rsidRDefault="00731F91"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p>
        </w:tc>
        <w:tc>
          <w:tcPr>
            <w:tcW w:w="1352" w:type="dxa"/>
          </w:tcPr>
          <w:p w14:paraId="73767978" w14:textId="77777777" w:rsidR="00731F91" w:rsidRPr="005430B7" w:rsidRDefault="00731F91"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231ED4A0" w14:textId="77777777" w:rsidR="00731F91" w:rsidRPr="005430B7" w:rsidRDefault="00731F91"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c>
          <w:tcPr>
            <w:tcW w:w="1351" w:type="dxa"/>
            <w:vAlign w:val="bottom"/>
          </w:tcPr>
          <w:p w14:paraId="70CFC47B" w14:textId="77777777" w:rsidR="00731F91" w:rsidRPr="005430B7" w:rsidRDefault="00731F91"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6DB19206" w14:textId="77777777" w:rsidR="00731F91" w:rsidRPr="005430B7" w:rsidRDefault="00731F91"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r>
      <w:tr w:rsidR="00B42CAA" w:rsidRPr="003A180E" w14:paraId="0182A80F" w14:textId="77777777" w:rsidTr="006A31B8">
        <w:trPr>
          <w:trHeight w:val="169"/>
        </w:trPr>
        <w:tc>
          <w:tcPr>
            <w:tcW w:w="3870" w:type="dxa"/>
          </w:tcPr>
          <w:p w14:paraId="6CAB3D6B" w14:textId="5D8C342F" w:rsidR="00B42CAA" w:rsidRPr="005430B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Trebuchet MS" w:hAnsi="Trebuchet MS" w:cs="Arial"/>
                <w:sz w:val="18"/>
                <w:szCs w:val="18"/>
              </w:rPr>
            </w:pPr>
            <w:r w:rsidRPr="005430B7">
              <w:rPr>
                <w:rFonts w:ascii="Trebuchet MS" w:hAnsi="Trebuchet MS" w:cs="Arial"/>
                <w:i/>
                <w:iCs/>
                <w:sz w:val="18"/>
                <w:szCs w:val="18"/>
                <w:u w:val="single"/>
              </w:rPr>
              <w:lastRenderedPageBreak/>
              <w:t>Accrued interest</w:t>
            </w:r>
          </w:p>
        </w:tc>
        <w:tc>
          <w:tcPr>
            <w:tcW w:w="1352" w:type="dxa"/>
          </w:tcPr>
          <w:p w14:paraId="00602E8E" w14:textId="77777777" w:rsidR="00B42CAA" w:rsidRPr="005430B7" w:rsidRDefault="00B42CAA"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04E6BAA8" w14:textId="77777777" w:rsidR="00B42CAA" w:rsidRPr="005430B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c>
          <w:tcPr>
            <w:tcW w:w="1351" w:type="dxa"/>
            <w:vAlign w:val="bottom"/>
          </w:tcPr>
          <w:p w14:paraId="229373EF" w14:textId="77777777" w:rsidR="00B42CAA" w:rsidRPr="005430B7" w:rsidRDefault="00B42CAA" w:rsidP="00126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1351" w:type="dxa"/>
            <w:vAlign w:val="bottom"/>
          </w:tcPr>
          <w:p w14:paraId="0DD362D1" w14:textId="77777777" w:rsidR="00B42CAA" w:rsidRPr="005430B7" w:rsidRDefault="00B42CAA" w:rsidP="00B42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p>
        </w:tc>
      </w:tr>
      <w:tr w:rsidR="00B04B67" w:rsidRPr="003A180E" w14:paraId="72C6D3DF" w14:textId="77777777">
        <w:trPr>
          <w:trHeight w:val="169"/>
        </w:trPr>
        <w:tc>
          <w:tcPr>
            <w:tcW w:w="3870" w:type="dxa"/>
          </w:tcPr>
          <w:p w14:paraId="1672019A" w14:textId="4E45B076"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273"/>
              <w:rPr>
                <w:rFonts w:ascii="Trebuchet MS" w:hAnsi="Trebuchet MS" w:cs="Arial"/>
                <w:sz w:val="18"/>
                <w:szCs w:val="18"/>
              </w:rPr>
            </w:pPr>
            <w:r w:rsidRPr="005430B7">
              <w:rPr>
                <w:rFonts w:ascii="Trebuchet MS" w:hAnsi="Trebuchet MS" w:cs="Arial"/>
                <w:sz w:val="18"/>
                <w:szCs w:val="18"/>
              </w:rPr>
              <w:t>Subsidiary</w:t>
            </w:r>
          </w:p>
        </w:tc>
        <w:tc>
          <w:tcPr>
            <w:tcW w:w="1352" w:type="dxa"/>
            <w:tcBorders>
              <w:bottom w:val="nil"/>
            </w:tcBorders>
          </w:tcPr>
          <w:p w14:paraId="2EB41E21" w14:textId="0FC6BEC2" w:rsidR="00B04B67" w:rsidRPr="005430B7" w:rsidRDefault="0080499B"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380" w:lineRule="exact"/>
              <w:jc w:val="both"/>
              <w:rPr>
                <w:rFonts w:ascii="Trebuchet MS" w:hAnsi="Trebuchet MS" w:cs="Arial"/>
                <w:sz w:val="18"/>
                <w:szCs w:val="18"/>
              </w:rPr>
            </w:pPr>
            <w:r>
              <w:rPr>
                <w:rFonts w:ascii="Trebuchet MS" w:hAnsi="Trebuchet MS" w:cs="Arial"/>
                <w:sz w:val="18"/>
                <w:szCs w:val="18"/>
              </w:rPr>
              <w:t>-</w:t>
            </w:r>
          </w:p>
        </w:tc>
        <w:tc>
          <w:tcPr>
            <w:tcW w:w="1351" w:type="dxa"/>
          </w:tcPr>
          <w:p w14:paraId="4EF49FC5" w14:textId="56B90CD3"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80" w:lineRule="exact"/>
              <w:jc w:val="both"/>
              <w:rPr>
                <w:rFonts w:ascii="Trebuchet MS" w:hAnsi="Trebuchet MS" w:cs="Arial"/>
                <w:sz w:val="18"/>
                <w:szCs w:val="18"/>
              </w:rPr>
            </w:pPr>
            <w:r w:rsidRPr="005430B7">
              <w:rPr>
                <w:rFonts w:ascii="Trebuchet MS" w:hAnsi="Trebuchet MS" w:cs="Cordia New"/>
                <w:sz w:val="18"/>
                <w:szCs w:val="18"/>
                <w:lang w:val="en-GB"/>
              </w:rPr>
              <w:t>-</w:t>
            </w:r>
          </w:p>
        </w:tc>
        <w:tc>
          <w:tcPr>
            <w:tcW w:w="1351" w:type="dxa"/>
            <w:tcBorders>
              <w:bottom w:val="nil"/>
            </w:tcBorders>
            <w:vAlign w:val="bottom"/>
          </w:tcPr>
          <w:p w14:paraId="19A222DC" w14:textId="103F6EF7" w:rsidR="00B04B67" w:rsidRPr="005430B7" w:rsidRDefault="0080499B"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Arial"/>
                <w:sz w:val="18"/>
                <w:szCs w:val="18"/>
              </w:rPr>
              <w:t>5</w:t>
            </w:r>
          </w:p>
        </w:tc>
        <w:tc>
          <w:tcPr>
            <w:tcW w:w="1351" w:type="dxa"/>
            <w:vAlign w:val="bottom"/>
          </w:tcPr>
          <w:p w14:paraId="7C2000AC" w14:textId="3882D4D0" w:rsidR="00B04B67" w:rsidRPr="005430B7" w:rsidRDefault="00B04B67" w:rsidP="00B04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80" w:lineRule="exact"/>
              <w:jc w:val="right"/>
              <w:rPr>
                <w:rFonts w:ascii="Trebuchet MS" w:hAnsi="Trebuchet MS" w:cs="Arial"/>
                <w:sz w:val="18"/>
                <w:szCs w:val="18"/>
              </w:rPr>
            </w:pPr>
            <w:r w:rsidRPr="005430B7">
              <w:rPr>
                <w:rFonts w:ascii="Trebuchet MS" w:hAnsi="Trebuchet MS" w:cs="Cordia New"/>
                <w:sz w:val="18"/>
                <w:szCs w:val="18"/>
              </w:rPr>
              <w:t>247</w:t>
            </w:r>
          </w:p>
        </w:tc>
      </w:tr>
      <w:tr w:rsidR="00B04B67" w:rsidRPr="003A180E" w14:paraId="02A6A8AC" w14:textId="77777777" w:rsidTr="00976C86">
        <w:tc>
          <w:tcPr>
            <w:tcW w:w="3870" w:type="dxa"/>
            <w:vAlign w:val="center"/>
          </w:tcPr>
          <w:p w14:paraId="1D31C8EE" w14:textId="4622E1EA" w:rsidR="00B04B67" w:rsidRPr="005430B7" w:rsidRDefault="00B04B67" w:rsidP="00B04B67">
            <w:pPr>
              <w:spacing w:line="380" w:lineRule="exact"/>
              <w:ind w:left="285" w:right="-108" w:hanging="9"/>
              <w:rPr>
                <w:rFonts w:ascii="Trebuchet MS" w:hAnsi="Trebuchet MS" w:cs="Arial"/>
                <w:sz w:val="18"/>
                <w:szCs w:val="18"/>
              </w:rPr>
            </w:pPr>
            <w:r w:rsidRPr="005430B7">
              <w:rPr>
                <w:rFonts w:ascii="Trebuchet MS" w:hAnsi="Trebuchet MS" w:cs="Arial"/>
                <w:sz w:val="18"/>
                <w:szCs w:val="18"/>
              </w:rPr>
              <w:t>Directors</w:t>
            </w:r>
          </w:p>
        </w:tc>
        <w:tc>
          <w:tcPr>
            <w:tcW w:w="1352" w:type="dxa"/>
            <w:tcBorders>
              <w:bottom w:val="nil"/>
            </w:tcBorders>
            <w:vAlign w:val="bottom"/>
          </w:tcPr>
          <w:p w14:paraId="19F61E84" w14:textId="3B1AE514" w:rsidR="00B04B67" w:rsidRPr="005430B7" w:rsidRDefault="0080499B" w:rsidP="00B04B67">
            <w:pPr>
              <w:pBdr>
                <w:bottom w:val="single" w:sz="4" w:space="1" w:color="FFFFFF" w:themeColor="background1"/>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Arial"/>
                <w:sz w:val="18"/>
                <w:szCs w:val="18"/>
              </w:rPr>
              <w:t>4,88</w:t>
            </w:r>
            <w:r w:rsidR="00713F8A">
              <w:rPr>
                <w:rFonts w:ascii="Trebuchet MS" w:hAnsi="Trebuchet MS" w:cs="Arial"/>
                <w:sz w:val="18"/>
                <w:szCs w:val="18"/>
              </w:rPr>
              <w:t>1</w:t>
            </w:r>
          </w:p>
        </w:tc>
        <w:tc>
          <w:tcPr>
            <w:tcW w:w="1351" w:type="dxa"/>
          </w:tcPr>
          <w:p w14:paraId="11FD6F72" w14:textId="6C2C63B0" w:rsidR="00B04B67" w:rsidRPr="005430B7" w:rsidRDefault="00B04B67" w:rsidP="00B04B67">
            <w:pPr>
              <w:pBdr>
                <w:bottom w:val="single" w:sz="4" w:space="1" w:color="FFFFFF" w:themeColor="background1"/>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sidRPr="005430B7">
              <w:rPr>
                <w:rFonts w:ascii="Trebuchet MS" w:hAnsi="Trebuchet MS" w:cs="Cordia New"/>
                <w:sz w:val="18"/>
                <w:szCs w:val="18"/>
                <w:lang w:val="en-GB"/>
              </w:rPr>
              <w:t>4,187</w:t>
            </w:r>
          </w:p>
        </w:tc>
        <w:tc>
          <w:tcPr>
            <w:tcW w:w="1351" w:type="dxa"/>
            <w:tcBorders>
              <w:bottom w:val="nil"/>
            </w:tcBorders>
            <w:vAlign w:val="bottom"/>
          </w:tcPr>
          <w:p w14:paraId="42A91273" w14:textId="21C945A7" w:rsidR="00B04B67" w:rsidRPr="005430B7" w:rsidRDefault="0080499B" w:rsidP="00B04B67">
            <w:pPr>
              <w:pBdr>
                <w:bottom w:val="single" w:sz="4" w:space="1" w:color="FFFFFF" w:themeColor="background1"/>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Arial"/>
                <w:sz w:val="18"/>
                <w:szCs w:val="18"/>
              </w:rPr>
              <w:t>4,881</w:t>
            </w:r>
          </w:p>
        </w:tc>
        <w:tc>
          <w:tcPr>
            <w:tcW w:w="1351" w:type="dxa"/>
            <w:vAlign w:val="bottom"/>
          </w:tcPr>
          <w:p w14:paraId="6B359BCB" w14:textId="31A4F0CC" w:rsidR="00B04B67" w:rsidRPr="005430B7" w:rsidRDefault="00B04B67" w:rsidP="00B04B67">
            <w:pPr>
              <w:pBdr>
                <w:bottom w:val="single" w:sz="4" w:space="1" w:color="FFFFFF" w:themeColor="background1"/>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80" w:lineRule="exact"/>
              <w:jc w:val="right"/>
              <w:rPr>
                <w:rFonts w:ascii="Trebuchet MS" w:hAnsi="Trebuchet MS" w:cs="Arial"/>
                <w:sz w:val="18"/>
                <w:szCs w:val="18"/>
              </w:rPr>
            </w:pPr>
            <w:r w:rsidRPr="005430B7">
              <w:rPr>
                <w:rFonts w:ascii="Trebuchet MS" w:hAnsi="Trebuchet MS" w:cs="Cordia New"/>
                <w:sz w:val="18"/>
                <w:szCs w:val="18"/>
              </w:rPr>
              <w:t>4,187</w:t>
            </w:r>
          </w:p>
        </w:tc>
      </w:tr>
      <w:tr w:rsidR="00B04B67" w:rsidRPr="003A180E" w14:paraId="69612FE1" w14:textId="77777777">
        <w:tc>
          <w:tcPr>
            <w:tcW w:w="3870" w:type="dxa"/>
            <w:vAlign w:val="center"/>
          </w:tcPr>
          <w:p w14:paraId="138F04B7" w14:textId="4775E889" w:rsidR="00B04B67" w:rsidRPr="005430B7" w:rsidRDefault="00B04B67" w:rsidP="00B04B67">
            <w:pPr>
              <w:spacing w:line="380" w:lineRule="exact"/>
              <w:ind w:left="285" w:right="-108" w:hanging="9"/>
              <w:rPr>
                <w:rFonts w:ascii="Trebuchet MS" w:hAnsi="Trebuchet MS" w:cs="Arial"/>
                <w:sz w:val="18"/>
                <w:szCs w:val="18"/>
              </w:rPr>
            </w:pPr>
            <w:r w:rsidRPr="005430B7">
              <w:rPr>
                <w:rFonts w:ascii="Trebuchet MS" w:hAnsi="Trebuchet MS" w:cs="Arial"/>
                <w:sz w:val="18"/>
                <w:szCs w:val="18"/>
              </w:rPr>
              <w:t>Director of subsidiary</w:t>
            </w:r>
          </w:p>
        </w:tc>
        <w:tc>
          <w:tcPr>
            <w:tcW w:w="1352" w:type="dxa"/>
            <w:tcBorders>
              <w:bottom w:val="nil"/>
            </w:tcBorders>
          </w:tcPr>
          <w:p w14:paraId="70B49D8B" w14:textId="6A1789E1" w:rsidR="00B04B67" w:rsidRPr="005430B7" w:rsidRDefault="0080499B"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Browallia New"/>
                <w:sz w:val="18"/>
                <w:szCs w:val="18"/>
                <w:lang w:val="en-GB"/>
              </w:rPr>
            </w:pPr>
            <w:r>
              <w:rPr>
                <w:rFonts w:ascii="Trebuchet MS" w:hAnsi="Trebuchet MS" w:cs="Browallia New"/>
                <w:sz w:val="18"/>
                <w:szCs w:val="18"/>
                <w:lang w:val="en-GB"/>
              </w:rPr>
              <w:t>51</w:t>
            </w:r>
            <w:r w:rsidR="00713F8A">
              <w:rPr>
                <w:rFonts w:ascii="Trebuchet MS" w:hAnsi="Trebuchet MS" w:cs="Browallia New"/>
                <w:sz w:val="18"/>
                <w:szCs w:val="18"/>
                <w:lang w:val="en-GB"/>
              </w:rPr>
              <w:t>4</w:t>
            </w:r>
          </w:p>
        </w:tc>
        <w:tc>
          <w:tcPr>
            <w:tcW w:w="1351" w:type="dxa"/>
          </w:tcPr>
          <w:p w14:paraId="5C0CDF1F" w14:textId="174E280D" w:rsidR="00B04B67" w:rsidRPr="005430B7" w:rsidRDefault="00B04B67"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80" w:lineRule="exact"/>
              <w:jc w:val="right"/>
              <w:rPr>
                <w:rFonts w:ascii="Trebuchet MS" w:hAnsi="Trebuchet MS" w:cs="Arial"/>
                <w:sz w:val="18"/>
                <w:szCs w:val="18"/>
              </w:rPr>
            </w:pPr>
            <w:r w:rsidRPr="005430B7">
              <w:rPr>
                <w:rFonts w:ascii="Trebuchet MS" w:hAnsi="Trebuchet MS" w:cs="Cordia New"/>
                <w:sz w:val="18"/>
                <w:szCs w:val="18"/>
                <w:lang w:val="en-GB"/>
              </w:rPr>
              <w:t>389</w:t>
            </w:r>
          </w:p>
        </w:tc>
        <w:tc>
          <w:tcPr>
            <w:tcW w:w="1351" w:type="dxa"/>
            <w:tcBorders>
              <w:bottom w:val="nil"/>
            </w:tcBorders>
            <w:vAlign w:val="bottom"/>
          </w:tcPr>
          <w:p w14:paraId="74D88B64" w14:textId="4181E9A4" w:rsidR="00B04B67" w:rsidRPr="005430B7" w:rsidRDefault="0080499B"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80" w:lineRule="exact"/>
              <w:jc w:val="both"/>
              <w:rPr>
                <w:rFonts w:ascii="Trebuchet MS" w:hAnsi="Trebuchet MS" w:cs="Arial"/>
                <w:sz w:val="18"/>
                <w:szCs w:val="18"/>
              </w:rPr>
            </w:pPr>
            <w:r>
              <w:rPr>
                <w:rFonts w:ascii="Trebuchet MS" w:hAnsi="Trebuchet MS" w:cs="Arial"/>
                <w:sz w:val="18"/>
                <w:szCs w:val="18"/>
              </w:rPr>
              <w:t>-</w:t>
            </w:r>
          </w:p>
        </w:tc>
        <w:tc>
          <w:tcPr>
            <w:tcW w:w="1351" w:type="dxa"/>
            <w:vAlign w:val="bottom"/>
          </w:tcPr>
          <w:p w14:paraId="32686115" w14:textId="750680D5" w:rsidR="00B04B67" w:rsidRPr="005430B7" w:rsidRDefault="00B04B67"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80" w:lineRule="exact"/>
              <w:jc w:val="both"/>
              <w:rPr>
                <w:rFonts w:ascii="Trebuchet MS" w:hAnsi="Trebuchet MS" w:cs="Arial"/>
                <w:sz w:val="18"/>
                <w:szCs w:val="18"/>
              </w:rPr>
            </w:pPr>
            <w:r w:rsidRPr="005430B7">
              <w:rPr>
                <w:rFonts w:ascii="Trebuchet MS" w:hAnsi="Trebuchet MS" w:cs="Cordia New"/>
                <w:sz w:val="18"/>
                <w:szCs w:val="18"/>
              </w:rPr>
              <w:t>-</w:t>
            </w:r>
          </w:p>
        </w:tc>
      </w:tr>
      <w:tr w:rsidR="00B04B67" w:rsidRPr="003A180E" w14:paraId="4928D337" w14:textId="77777777">
        <w:tc>
          <w:tcPr>
            <w:tcW w:w="3870" w:type="dxa"/>
            <w:vAlign w:val="center"/>
          </w:tcPr>
          <w:p w14:paraId="65641370" w14:textId="60AA1DC9" w:rsidR="00B04B67" w:rsidRPr="005430B7" w:rsidRDefault="00B04B67" w:rsidP="00B04B67">
            <w:pPr>
              <w:spacing w:line="380" w:lineRule="exact"/>
              <w:ind w:right="-108"/>
              <w:rPr>
                <w:rFonts w:ascii="Trebuchet MS" w:hAnsi="Trebuchet MS" w:cs="Arial"/>
                <w:sz w:val="18"/>
                <w:szCs w:val="18"/>
              </w:rPr>
            </w:pPr>
            <w:r w:rsidRPr="005430B7">
              <w:rPr>
                <w:rFonts w:ascii="Trebuchet MS" w:hAnsi="Trebuchet MS" w:cs="Arial"/>
                <w:sz w:val="18"/>
                <w:szCs w:val="18"/>
              </w:rPr>
              <w:t>Total accrued interest</w:t>
            </w:r>
          </w:p>
        </w:tc>
        <w:tc>
          <w:tcPr>
            <w:tcW w:w="1352" w:type="dxa"/>
          </w:tcPr>
          <w:p w14:paraId="4B4A955D" w14:textId="0917A6BF" w:rsidR="00B04B67" w:rsidRPr="005430B7" w:rsidRDefault="005F671B"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theme="minorBidi"/>
                <w:sz w:val="18"/>
                <w:szCs w:val="18"/>
              </w:rPr>
            </w:pPr>
            <w:r>
              <w:rPr>
                <w:rFonts w:ascii="Trebuchet MS" w:hAnsi="Trebuchet MS" w:cstheme="minorBidi"/>
                <w:sz w:val="18"/>
                <w:szCs w:val="18"/>
              </w:rPr>
              <w:t>5,39</w:t>
            </w:r>
            <w:r w:rsidR="00C63F4A">
              <w:rPr>
                <w:rFonts w:ascii="Trebuchet MS" w:hAnsi="Trebuchet MS" w:cstheme="minorBidi"/>
                <w:sz w:val="18"/>
                <w:szCs w:val="18"/>
              </w:rPr>
              <w:t>5</w:t>
            </w:r>
          </w:p>
        </w:tc>
        <w:tc>
          <w:tcPr>
            <w:tcW w:w="1351" w:type="dxa"/>
          </w:tcPr>
          <w:p w14:paraId="0750FD49" w14:textId="4D4FFD18" w:rsidR="00B04B67" w:rsidRPr="005430B7" w:rsidRDefault="00B04B67"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80" w:lineRule="exact"/>
              <w:jc w:val="right"/>
              <w:rPr>
                <w:rFonts w:ascii="Trebuchet MS" w:hAnsi="Trebuchet MS" w:cs="Arial"/>
                <w:sz w:val="18"/>
                <w:szCs w:val="18"/>
              </w:rPr>
            </w:pPr>
            <w:r w:rsidRPr="005430B7">
              <w:rPr>
                <w:rFonts w:ascii="Trebuchet MS" w:hAnsi="Trebuchet MS" w:cs="Cordia New"/>
                <w:sz w:val="18"/>
                <w:szCs w:val="18"/>
                <w:lang w:val="en-GB"/>
              </w:rPr>
              <w:fldChar w:fldCharType="begin"/>
            </w:r>
            <w:r w:rsidRPr="005430B7">
              <w:rPr>
                <w:rFonts w:ascii="Trebuchet MS" w:hAnsi="Trebuchet MS" w:cs="Cordia New"/>
                <w:sz w:val="18"/>
                <w:szCs w:val="18"/>
                <w:lang w:val="en-GB"/>
              </w:rPr>
              <w:instrText xml:space="preserve"> =SUM(ABOVE) </w:instrText>
            </w:r>
            <w:r w:rsidRPr="005430B7">
              <w:rPr>
                <w:rFonts w:ascii="Trebuchet MS" w:hAnsi="Trebuchet MS" w:cs="Cordia New"/>
                <w:sz w:val="18"/>
                <w:szCs w:val="18"/>
                <w:lang w:val="en-GB"/>
              </w:rPr>
              <w:fldChar w:fldCharType="separate"/>
            </w:r>
            <w:r w:rsidRPr="005430B7">
              <w:rPr>
                <w:rFonts w:ascii="Trebuchet MS" w:hAnsi="Trebuchet MS" w:cs="Cordia New"/>
                <w:noProof/>
                <w:sz w:val="18"/>
                <w:szCs w:val="18"/>
                <w:lang w:val="en-GB"/>
              </w:rPr>
              <w:t>4,576</w:t>
            </w:r>
            <w:r w:rsidRPr="005430B7">
              <w:rPr>
                <w:rFonts w:ascii="Trebuchet MS" w:hAnsi="Trebuchet MS" w:cs="Cordia New"/>
                <w:sz w:val="18"/>
                <w:szCs w:val="18"/>
                <w:lang w:val="en-GB"/>
              </w:rPr>
              <w:fldChar w:fldCharType="end"/>
            </w:r>
          </w:p>
        </w:tc>
        <w:tc>
          <w:tcPr>
            <w:tcW w:w="1351" w:type="dxa"/>
            <w:vAlign w:val="bottom"/>
          </w:tcPr>
          <w:p w14:paraId="49118D98" w14:textId="45D77387" w:rsidR="00B04B67" w:rsidRPr="005430B7" w:rsidRDefault="0080499B"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Arial"/>
                <w:sz w:val="18"/>
                <w:szCs w:val="18"/>
              </w:rPr>
              <w:t>4,886</w:t>
            </w:r>
          </w:p>
        </w:tc>
        <w:tc>
          <w:tcPr>
            <w:tcW w:w="1351" w:type="dxa"/>
            <w:vAlign w:val="bottom"/>
          </w:tcPr>
          <w:p w14:paraId="4171E346" w14:textId="63AEBAFF" w:rsidR="00B04B67" w:rsidRPr="005430B7" w:rsidRDefault="00B04B67" w:rsidP="00B04B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80" w:lineRule="exact"/>
              <w:jc w:val="right"/>
              <w:rPr>
                <w:rFonts w:ascii="Trebuchet MS" w:hAnsi="Trebuchet MS" w:cs="Arial"/>
                <w:sz w:val="18"/>
                <w:szCs w:val="18"/>
              </w:rPr>
            </w:pPr>
            <w:r w:rsidRPr="005430B7">
              <w:rPr>
                <w:rFonts w:ascii="Trebuchet MS" w:hAnsi="Trebuchet MS" w:cs="Cordia New"/>
                <w:sz w:val="18"/>
                <w:szCs w:val="18"/>
              </w:rPr>
              <w:fldChar w:fldCharType="begin"/>
            </w:r>
            <w:r w:rsidRPr="005430B7">
              <w:rPr>
                <w:rFonts w:ascii="Trebuchet MS" w:hAnsi="Trebuchet MS" w:cs="Cordia New"/>
                <w:sz w:val="18"/>
                <w:szCs w:val="18"/>
              </w:rPr>
              <w:instrText xml:space="preserve"> =SUM(ABOVE) </w:instrText>
            </w:r>
            <w:r w:rsidRPr="005430B7">
              <w:rPr>
                <w:rFonts w:ascii="Trebuchet MS" w:hAnsi="Trebuchet MS" w:cs="Cordia New"/>
                <w:sz w:val="18"/>
                <w:szCs w:val="18"/>
              </w:rPr>
              <w:fldChar w:fldCharType="separate"/>
            </w:r>
            <w:r w:rsidRPr="005430B7">
              <w:rPr>
                <w:rFonts w:ascii="Trebuchet MS" w:hAnsi="Trebuchet MS" w:cs="Cordia New"/>
                <w:noProof/>
                <w:sz w:val="18"/>
                <w:szCs w:val="18"/>
              </w:rPr>
              <w:t>4,434</w:t>
            </w:r>
            <w:r w:rsidRPr="005430B7">
              <w:rPr>
                <w:rFonts w:ascii="Trebuchet MS" w:hAnsi="Trebuchet MS" w:cs="Cordia New"/>
                <w:sz w:val="18"/>
                <w:szCs w:val="18"/>
              </w:rPr>
              <w:fldChar w:fldCharType="end"/>
            </w:r>
          </w:p>
        </w:tc>
      </w:tr>
      <w:tr w:rsidR="00B04B67" w:rsidRPr="003A180E" w14:paraId="285F99EF" w14:textId="77777777">
        <w:tc>
          <w:tcPr>
            <w:tcW w:w="3870" w:type="dxa"/>
            <w:vAlign w:val="center"/>
          </w:tcPr>
          <w:p w14:paraId="19A0CD21" w14:textId="7C935618" w:rsidR="00B04B67" w:rsidRPr="005430B7" w:rsidRDefault="00B04B67" w:rsidP="00B04B67">
            <w:pPr>
              <w:spacing w:line="380" w:lineRule="exact"/>
              <w:ind w:right="-108"/>
              <w:rPr>
                <w:rFonts w:ascii="Trebuchet MS" w:hAnsi="Trebuchet MS" w:cs="Arial"/>
                <w:sz w:val="18"/>
                <w:szCs w:val="18"/>
              </w:rPr>
            </w:pPr>
            <w:r w:rsidRPr="005430B7">
              <w:rPr>
                <w:rFonts w:ascii="Trebuchet MS" w:hAnsi="Trebuchet MS" w:cs="Arial"/>
                <w:sz w:val="18"/>
                <w:szCs w:val="18"/>
              </w:rPr>
              <w:t>Total</w:t>
            </w:r>
          </w:p>
        </w:tc>
        <w:tc>
          <w:tcPr>
            <w:tcW w:w="1352" w:type="dxa"/>
            <w:tcBorders>
              <w:bottom w:val="nil"/>
            </w:tcBorders>
          </w:tcPr>
          <w:p w14:paraId="48EA3026" w14:textId="0D511D69" w:rsidR="00B04B67" w:rsidRPr="005430B7" w:rsidRDefault="005F671B"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Arial"/>
                <w:sz w:val="18"/>
                <w:szCs w:val="18"/>
              </w:rPr>
              <w:t>35,39</w:t>
            </w:r>
            <w:r w:rsidR="00C63F4A">
              <w:rPr>
                <w:rFonts w:ascii="Trebuchet MS" w:hAnsi="Trebuchet MS" w:cs="Arial"/>
                <w:sz w:val="18"/>
                <w:szCs w:val="18"/>
              </w:rPr>
              <w:t>5</w:t>
            </w:r>
          </w:p>
        </w:tc>
        <w:tc>
          <w:tcPr>
            <w:tcW w:w="1351" w:type="dxa"/>
          </w:tcPr>
          <w:p w14:paraId="5B45EE61" w14:textId="6676AAD6" w:rsidR="00B04B67" w:rsidRPr="005430B7" w:rsidRDefault="00B04B67"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80" w:lineRule="exact"/>
              <w:jc w:val="right"/>
              <w:rPr>
                <w:rFonts w:ascii="Trebuchet MS" w:hAnsi="Trebuchet MS" w:cs="Arial"/>
                <w:sz w:val="18"/>
                <w:szCs w:val="18"/>
              </w:rPr>
            </w:pPr>
            <w:r w:rsidRPr="005430B7">
              <w:rPr>
                <w:rFonts w:ascii="Trebuchet MS" w:hAnsi="Trebuchet MS" w:cs="Cordia New"/>
                <w:sz w:val="18"/>
                <w:szCs w:val="18"/>
                <w:lang w:val="en-GB"/>
              </w:rPr>
              <w:t>34,576</w:t>
            </w:r>
          </w:p>
        </w:tc>
        <w:tc>
          <w:tcPr>
            <w:tcW w:w="1351" w:type="dxa"/>
            <w:tcBorders>
              <w:bottom w:val="nil"/>
            </w:tcBorders>
            <w:vAlign w:val="bottom"/>
          </w:tcPr>
          <w:p w14:paraId="24D6F182" w14:textId="5243D81D" w:rsidR="00B04B67" w:rsidRPr="005430B7" w:rsidRDefault="0080499B"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Arial"/>
                <w:sz w:val="18"/>
                <w:szCs w:val="18"/>
              </w:rPr>
              <w:t>31,386</w:t>
            </w:r>
          </w:p>
        </w:tc>
        <w:tc>
          <w:tcPr>
            <w:tcW w:w="1351" w:type="dxa"/>
            <w:vAlign w:val="bottom"/>
          </w:tcPr>
          <w:p w14:paraId="64FBBBC6" w14:textId="73D31DD3" w:rsidR="00B04B67" w:rsidRPr="005430B7" w:rsidRDefault="00B04B67" w:rsidP="00B04B6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80" w:lineRule="exact"/>
              <w:jc w:val="right"/>
              <w:rPr>
                <w:rFonts w:ascii="Trebuchet MS" w:hAnsi="Trebuchet MS" w:cs="Arial"/>
                <w:sz w:val="18"/>
                <w:szCs w:val="18"/>
              </w:rPr>
            </w:pPr>
            <w:r w:rsidRPr="005430B7">
              <w:rPr>
                <w:rFonts w:ascii="Trebuchet MS" w:hAnsi="Trebuchet MS" w:cs="Cordia New"/>
                <w:sz w:val="18"/>
                <w:szCs w:val="18"/>
              </w:rPr>
              <w:t>34,434</w:t>
            </w:r>
          </w:p>
        </w:tc>
      </w:tr>
    </w:tbl>
    <w:p w14:paraId="642CB8A9" w14:textId="492E6FF2" w:rsidR="00974697" w:rsidRPr="00306D97" w:rsidRDefault="00974697" w:rsidP="00FA187F">
      <w:pPr>
        <w:tabs>
          <w:tab w:val="clear" w:pos="227"/>
          <w:tab w:val="clear" w:pos="454"/>
          <w:tab w:val="left" w:pos="9214"/>
        </w:tabs>
        <w:spacing w:line="360" w:lineRule="auto"/>
        <w:ind w:left="426"/>
        <w:jc w:val="thaiDistribute"/>
        <w:rPr>
          <w:rFonts w:ascii="Trebuchet MS" w:hAnsi="Trebuchet MS" w:cs="Arial"/>
          <w:sz w:val="18"/>
          <w:szCs w:val="18"/>
        </w:rPr>
      </w:pPr>
    </w:p>
    <w:p w14:paraId="450C096B" w14:textId="28E8F831" w:rsidR="00BA7703" w:rsidRPr="00306D97" w:rsidRDefault="0027568E" w:rsidP="00974697">
      <w:pPr>
        <w:tabs>
          <w:tab w:val="clear" w:pos="227"/>
          <w:tab w:val="clear" w:pos="454"/>
          <w:tab w:val="left" w:pos="9214"/>
        </w:tabs>
        <w:spacing w:line="360" w:lineRule="auto"/>
        <w:ind w:left="360"/>
        <w:jc w:val="thaiDistribute"/>
        <w:rPr>
          <w:rFonts w:ascii="Trebuchet MS" w:hAnsi="Trebuchet MS" w:cstheme="minorBidi"/>
          <w:sz w:val="18"/>
          <w:szCs w:val="18"/>
        </w:rPr>
      </w:pPr>
      <w:r w:rsidRPr="00306D97">
        <w:rPr>
          <w:rFonts w:ascii="Trebuchet MS" w:hAnsi="Trebuchet MS" w:cs="Arial"/>
          <w:sz w:val="18"/>
          <w:szCs w:val="18"/>
        </w:rPr>
        <w:t>Movements in short-term loans from related parties d</w:t>
      </w:r>
      <w:r w:rsidR="00597366" w:rsidRPr="00306D97">
        <w:rPr>
          <w:rFonts w:ascii="Trebuchet MS" w:hAnsi="Trebuchet MS" w:cs="Arial"/>
          <w:sz w:val="18"/>
          <w:szCs w:val="18"/>
        </w:rPr>
        <w:t xml:space="preserve">uring the </w:t>
      </w:r>
      <w:r w:rsidR="00B04B67">
        <w:rPr>
          <w:rFonts w:ascii="Trebuchet MS" w:hAnsi="Trebuchet MS" w:cs="Arial"/>
          <w:sz w:val="18"/>
          <w:szCs w:val="18"/>
        </w:rPr>
        <w:t>six</w:t>
      </w:r>
      <w:r w:rsidR="00597366" w:rsidRPr="00306D97">
        <w:rPr>
          <w:rFonts w:ascii="Trebuchet MS" w:hAnsi="Trebuchet MS" w:cs="Arial"/>
          <w:sz w:val="18"/>
          <w:szCs w:val="18"/>
        </w:rPr>
        <w:t xml:space="preserve">-month period ended </w:t>
      </w:r>
      <w:r w:rsidR="00B04B67" w:rsidRPr="00FA3B45">
        <w:rPr>
          <w:rFonts w:ascii="Trebuchet MS" w:hAnsi="Trebuchet MS" w:cstheme="minorBidi"/>
          <w:sz w:val="18"/>
          <w:szCs w:val="18"/>
        </w:rPr>
        <w:t>30 June</w:t>
      </w:r>
      <w:r w:rsidR="00205B7E" w:rsidRPr="00205B7E">
        <w:rPr>
          <w:rFonts w:ascii="Trebuchet MS" w:hAnsi="Trebuchet MS" w:cstheme="minorBidi"/>
          <w:sz w:val="18"/>
          <w:szCs w:val="18"/>
        </w:rPr>
        <w:t xml:space="preserve"> 2026</w:t>
      </w:r>
      <w:r w:rsidR="00DF30C2" w:rsidRPr="00306D97">
        <w:rPr>
          <w:rFonts w:ascii="Trebuchet MS" w:hAnsi="Trebuchet MS" w:cs="Arial"/>
          <w:sz w:val="18"/>
          <w:szCs w:val="18"/>
        </w:rPr>
        <w:t xml:space="preserve"> </w:t>
      </w:r>
      <w:r w:rsidR="00BA7703" w:rsidRPr="00306D97">
        <w:rPr>
          <w:rFonts w:ascii="Trebuchet MS" w:hAnsi="Trebuchet MS" w:cs="Arial"/>
          <w:sz w:val="18"/>
          <w:szCs w:val="18"/>
        </w:rPr>
        <w:t>are as follow</w:t>
      </w:r>
      <w:r w:rsidR="006F7532" w:rsidRPr="00306D97">
        <w:rPr>
          <w:rFonts w:ascii="Trebuchet MS" w:hAnsi="Trebuchet MS" w:cs="Arial"/>
          <w:sz w:val="18"/>
          <w:szCs w:val="18"/>
        </w:rPr>
        <w:t>s</w:t>
      </w:r>
      <w:r w:rsidR="00BA7703" w:rsidRPr="00306D97">
        <w:rPr>
          <w:rFonts w:ascii="Trebuchet MS" w:hAnsi="Trebuchet MS" w:cs="Arial"/>
          <w:sz w:val="18"/>
          <w:szCs w:val="18"/>
        </w:rPr>
        <w:t>:</w:t>
      </w:r>
    </w:p>
    <w:p w14:paraId="139C242A" w14:textId="77777777" w:rsidR="00D21623" w:rsidRPr="00306D97" w:rsidRDefault="00D21623" w:rsidP="00974697">
      <w:pPr>
        <w:tabs>
          <w:tab w:val="clear" w:pos="227"/>
          <w:tab w:val="clear" w:pos="454"/>
          <w:tab w:val="left" w:pos="9214"/>
        </w:tabs>
        <w:spacing w:line="360" w:lineRule="auto"/>
        <w:ind w:left="360"/>
        <w:jc w:val="thaiDistribute"/>
        <w:rPr>
          <w:rFonts w:ascii="Trebuchet MS" w:hAnsi="Trebuchet MS" w:cstheme="minorBidi"/>
          <w:sz w:val="18"/>
          <w:szCs w:val="18"/>
        </w:rPr>
      </w:pPr>
    </w:p>
    <w:tbl>
      <w:tblPr>
        <w:tblW w:w="9204" w:type="dxa"/>
        <w:tblInd w:w="270" w:type="dxa"/>
        <w:tblLayout w:type="fixed"/>
        <w:tblLook w:val="01E0" w:firstRow="1" w:lastRow="1" w:firstColumn="1" w:lastColumn="1" w:noHBand="0" w:noVBand="0"/>
      </w:tblPr>
      <w:tblGrid>
        <w:gridCol w:w="581"/>
        <w:gridCol w:w="5743"/>
        <w:gridCol w:w="1440"/>
        <w:gridCol w:w="1440"/>
      </w:tblGrid>
      <w:tr w:rsidR="00ED0317" w:rsidRPr="00306D97" w14:paraId="13D2C5CC" w14:textId="77777777" w:rsidTr="00CC0CD2">
        <w:tc>
          <w:tcPr>
            <w:tcW w:w="6324" w:type="dxa"/>
            <w:gridSpan w:val="2"/>
            <w:vAlign w:val="bottom"/>
          </w:tcPr>
          <w:p w14:paraId="2F1F90D8" w14:textId="77777777" w:rsidR="00ED0317" w:rsidRPr="00306D97" w:rsidRDefault="00413D42" w:rsidP="003A180E">
            <w:pPr>
              <w:spacing w:line="360" w:lineRule="exact"/>
              <w:ind w:left="216" w:right="-108" w:hanging="216"/>
              <w:rPr>
                <w:rFonts w:ascii="Trebuchet MS" w:hAnsi="Trebuchet MS" w:cs="Arial"/>
                <w:sz w:val="18"/>
                <w:szCs w:val="18"/>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 Baht)</w:t>
            </w:r>
          </w:p>
          <w:p w14:paraId="69538564" w14:textId="77777777" w:rsidR="00413D42" w:rsidRPr="00306D97" w:rsidRDefault="00413D42" w:rsidP="003A180E">
            <w:pPr>
              <w:spacing w:line="360" w:lineRule="exact"/>
              <w:ind w:left="216" w:right="-108" w:hanging="216"/>
              <w:rPr>
                <w:rFonts w:ascii="Trebuchet MS" w:hAnsi="Trebuchet MS" w:cs="Arial"/>
                <w:sz w:val="18"/>
                <w:szCs w:val="18"/>
              </w:rPr>
            </w:pPr>
          </w:p>
          <w:p w14:paraId="11DD85F8" w14:textId="0F68F956" w:rsidR="00413D42" w:rsidRPr="00306D97" w:rsidRDefault="00413D42" w:rsidP="003A180E">
            <w:pPr>
              <w:spacing w:line="360" w:lineRule="exact"/>
              <w:ind w:left="216" w:right="-108" w:hanging="216"/>
              <w:rPr>
                <w:rFonts w:ascii="Trebuchet MS" w:hAnsi="Trebuchet MS" w:cs="Arial"/>
                <w:sz w:val="18"/>
                <w:szCs w:val="18"/>
              </w:rPr>
            </w:pPr>
          </w:p>
        </w:tc>
        <w:tc>
          <w:tcPr>
            <w:tcW w:w="1440" w:type="dxa"/>
          </w:tcPr>
          <w:p w14:paraId="31153E3D" w14:textId="06C3158A" w:rsidR="00ED0317" w:rsidRPr="00306D97" w:rsidRDefault="00413D42"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Arial"/>
                <w:sz w:val="18"/>
                <w:szCs w:val="18"/>
                <w:lang w:val="en-GB"/>
              </w:rPr>
            </w:pPr>
            <w:r w:rsidRPr="00306D97">
              <w:rPr>
                <w:rFonts w:ascii="Trebuchet MS" w:hAnsi="Trebuchet MS" w:cs="Arial"/>
                <w:sz w:val="18"/>
                <w:szCs w:val="18"/>
                <w:lang w:val="en-GB"/>
              </w:rPr>
              <w:t>Consolidated financial information</w:t>
            </w:r>
          </w:p>
        </w:tc>
        <w:tc>
          <w:tcPr>
            <w:tcW w:w="1440" w:type="dxa"/>
            <w:vAlign w:val="bottom"/>
          </w:tcPr>
          <w:p w14:paraId="2C1B74BF" w14:textId="3A7B38A0" w:rsidR="00ED0317" w:rsidRPr="00306D97" w:rsidRDefault="00413D42"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Arial"/>
                <w:sz w:val="18"/>
                <w:szCs w:val="18"/>
                <w:lang w:val="en-GB"/>
              </w:rPr>
            </w:pPr>
            <w:r w:rsidRPr="00306D97">
              <w:rPr>
                <w:rFonts w:ascii="Trebuchet MS" w:hAnsi="Trebuchet MS" w:cs="Arial"/>
                <w:sz w:val="18"/>
                <w:szCs w:val="18"/>
                <w:lang w:val="en-GB"/>
              </w:rPr>
              <w:t>Separate financial information</w:t>
            </w:r>
          </w:p>
        </w:tc>
      </w:tr>
      <w:tr w:rsidR="00ED0317" w:rsidRPr="00306D97" w14:paraId="09195C20" w14:textId="77777777" w:rsidTr="00CC0CD2">
        <w:trPr>
          <w:trHeight w:val="217"/>
        </w:trPr>
        <w:tc>
          <w:tcPr>
            <w:tcW w:w="6324" w:type="dxa"/>
            <w:gridSpan w:val="2"/>
            <w:vAlign w:val="bottom"/>
          </w:tcPr>
          <w:p w14:paraId="1AA6AE47" w14:textId="081EFE05" w:rsidR="00ED0317" w:rsidRPr="00306D97" w:rsidRDefault="00ED0317" w:rsidP="003A180E">
            <w:pPr>
              <w:spacing w:line="360" w:lineRule="exact"/>
              <w:ind w:left="216" w:right="-108" w:hanging="216"/>
              <w:rPr>
                <w:rFonts w:ascii="Trebuchet MS" w:hAnsi="Trebuchet MS" w:cs="Arial"/>
                <w:sz w:val="18"/>
                <w:szCs w:val="18"/>
                <w:u w:val="single"/>
              </w:rPr>
            </w:pPr>
          </w:p>
        </w:tc>
        <w:tc>
          <w:tcPr>
            <w:tcW w:w="1440" w:type="dxa"/>
          </w:tcPr>
          <w:p w14:paraId="3A2A5422" w14:textId="7E78DA56" w:rsidR="00ED0317" w:rsidRPr="00306D97" w:rsidRDefault="00ED0317"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cs/>
              </w:rPr>
            </w:pPr>
          </w:p>
        </w:tc>
        <w:tc>
          <w:tcPr>
            <w:tcW w:w="1440" w:type="dxa"/>
          </w:tcPr>
          <w:p w14:paraId="2FCF6E14" w14:textId="70C2DBD8" w:rsidR="00ED0317" w:rsidRPr="00306D97" w:rsidRDefault="00ED0317"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rPr>
            </w:pPr>
          </w:p>
        </w:tc>
      </w:tr>
      <w:tr w:rsidR="00A51B26" w:rsidRPr="00306D97" w14:paraId="19292CE0" w14:textId="77777777" w:rsidTr="00CC0CD2">
        <w:trPr>
          <w:trHeight w:val="217"/>
        </w:trPr>
        <w:tc>
          <w:tcPr>
            <w:tcW w:w="6324" w:type="dxa"/>
            <w:gridSpan w:val="2"/>
            <w:vAlign w:val="bottom"/>
          </w:tcPr>
          <w:p w14:paraId="7CFC2CFA" w14:textId="3F572B58" w:rsidR="00A51B26" w:rsidRPr="00306D97" w:rsidRDefault="00A51B26" w:rsidP="003A180E">
            <w:pPr>
              <w:spacing w:line="360" w:lineRule="exact"/>
              <w:ind w:left="216" w:right="-108" w:hanging="216"/>
              <w:rPr>
                <w:rFonts w:ascii="Trebuchet MS" w:hAnsi="Trebuchet MS" w:cs="Arial"/>
                <w:sz w:val="18"/>
                <w:szCs w:val="18"/>
              </w:rPr>
            </w:pPr>
            <w:r w:rsidRPr="00306D97">
              <w:rPr>
                <w:rFonts w:ascii="Trebuchet MS" w:hAnsi="Trebuchet MS" w:cs="Arial"/>
                <w:sz w:val="18"/>
                <w:szCs w:val="18"/>
              </w:rPr>
              <w:t xml:space="preserve">Balance as </w:t>
            </w:r>
            <w:proofErr w:type="gramStart"/>
            <w:r w:rsidRPr="00306D97">
              <w:rPr>
                <w:rFonts w:ascii="Trebuchet MS" w:hAnsi="Trebuchet MS" w:cs="Arial"/>
                <w:sz w:val="18"/>
                <w:szCs w:val="18"/>
              </w:rPr>
              <w:t>at</w:t>
            </w:r>
            <w:proofErr w:type="gramEnd"/>
            <w:r w:rsidRPr="00306D97">
              <w:rPr>
                <w:rFonts w:ascii="Trebuchet MS" w:hAnsi="Trebuchet MS" w:cs="Arial"/>
                <w:sz w:val="18"/>
                <w:szCs w:val="18"/>
              </w:rPr>
              <w:t xml:space="preserve"> 1 January 202</w:t>
            </w:r>
            <w:r w:rsidR="003A180E">
              <w:rPr>
                <w:rFonts w:ascii="Trebuchet MS" w:hAnsi="Trebuchet MS" w:cs="Arial"/>
                <w:sz w:val="18"/>
                <w:szCs w:val="18"/>
              </w:rPr>
              <w:t>6</w:t>
            </w:r>
          </w:p>
        </w:tc>
        <w:tc>
          <w:tcPr>
            <w:tcW w:w="1440" w:type="dxa"/>
          </w:tcPr>
          <w:p w14:paraId="71566EAD" w14:textId="03F6AB1B" w:rsidR="00A51B26" w:rsidRPr="006C0FF0" w:rsidRDefault="005905B0"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cs/>
              </w:rPr>
            </w:pPr>
            <w:r>
              <w:rPr>
                <w:rFonts w:ascii="Trebuchet MS" w:hAnsi="Trebuchet MS" w:cs="Arial"/>
                <w:sz w:val="18"/>
                <w:szCs w:val="18"/>
              </w:rPr>
              <w:t>3</w:t>
            </w:r>
            <w:r w:rsidR="00F37A7C">
              <w:rPr>
                <w:rFonts w:ascii="Trebuchet MS" w:hAnsi="Trebuchet MS" w:cs="Arial"/>
                <w:sz w:val="18"/>
                <w:szCs w:val="18"/>
              </w:rPr>
              <w:t>0</w:t>
            </w:r>
            <w:r>
              <w:rPr>
                <w:rFonts w:ascii="Trebuchet MS" w:hAnsi="Trebuchet MS" w:cs="Arial"/>
                <w:sz w:val="18"/>
                <w:szCs w:val="18"/>
              </w:rPr>
              <w:t>,000</w:t>
            </w:r>
          </w:p>
        </w:tc>
        <w:tc>
          <w:tcPr>
            <w:tcW w:w="1440" w:type="dxa"/>
          </w:tcPr>
          <w:p w14:paraId="1BE0C66E" w14:textId="492B308A" w:rsidR="00A51B26" w:rsidRPr="00306D97" w:rsidRDefault="005F671B"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rPr>
            </w:pPr>
            <w:r>
              <w:rPr>
                <w:rFonts w:ascii="Trebuchet MS" w:hAnsi="Trebuchet MS" w:cs="Arial"/>
                <w:sz w:val="18"/>
                <w:szCs w:val="18"/>
              </w:rPr>
              <w:t>30,000</w:t>
            </w:r>
          </w:p>
        </w:tc>
      </w:tr>
      <w:tr w:rsidR="000A3903" w:rsidRPr="00306D97" w14:paraId="0FE4EE32" w14:textId="77777777" w:rsidTr="00B10EB2">
        <w:tc>
          <w:tcPr>
            <w:tcW w:w="581" w:type="dxa"/>
          </w:tcPr>
          <w:p w14:paraId="2E280150" w14:textId="32196025" w:rsidR="000A3903" w:rsidRPr="00306D97" w:rsidRDefault="000A3903" w:rsidP="000A3903">
            <w:pPr>
              <w:spacing w:line="360" w:lineRule="exact"/>
              <w:ind w:right="-108"/>
              <w:rPr>
                <w:rFonts w:ascii="Trebuchet MS" w:hAnsi="Trebuchet MS" w:cs="Arial"/>
                <w:sz w:val="18"/>
                <w:szCs w:val="18"/>
                <w:u w:val="single"/>
              </w:rPr>
            </w:pPr>
            <w:r>
              <w:rPr>
                <w:rFonts w:ascii="Trebuchet MS" w:hAnsi="Trebuchet MS" w:cs="Arial"/>
                <w:sz w:val="18"/>
                <w:szCs w:val="18"/>
                <w:u w:val="single"/>
              </w:rPr>
              <w:t>Less</w:t>
            </w:r>
          </w:p>
        </w:tc>
        <w:tc>
          <w:tcPr>
            <w:tcW w:w="5743" w:type="dxa"/>
          </w:tcPr>
          <w:p w14:paraId="4FC7309B" w14:textId="4CE6A990" w:rsidR="000A3903" w:rsidRPr="00644BE3" w:rsidRDefault="00635A6C" w:rsidP="000A3903">
            <w:pPr>
              <w:spacing w:line="360" w:lineRule="exact"/>
              <w:ind w:right="-108" w:hanging="51"/>
              <w:rPr>
                <w:rFonts w:ascii="Trebuchet MS" w:hAnsi="Trebuchet MS" w:cs="Arial"/>
                <w:sz w:val="18"/>
                <w:szCs w:val="18"/>
                <w:highlight w:val="cyan"/>
              </w:rPr>
            </w:pPr>
            <w:r>
              <w:rPr>
                <w:rFonts w:ascii="Trebuchet MS" w:hAnsi="Trebuchet MS" w:cs="Arial"/>
                <w:sz w:val="18"/>
                <w:szCs w:val="18"/>
              </w:rPr>
              <w:t xml:space="preserve"> </w:t>
            </w:r>
            <w:r w:rsidR="00EF7876">
              <w:rPr>
                <w:rFonts w:ascii="Trebuchet MS" w:hAnsi="Trebuchet MS" w:cs="Arial"/>
                <w:sz w:val="18"/>
                <w:szCs w:val="18"/>
              </w:rPr>
              <w:t>Payment</w:t>
            </w:r>
            <w:r w:rsidR="000A3903" w:rsidRPr="00E51699">
              <w:rPr>
                <w:rFonts w:ascii="Trebuchet MS" w:hAnsi="Trebuchet MS" w:cs="Arial"/>
                <w:sz w:val="18"/>
                <w:szCs w:val="18"/>
              </w:rPr>
              <w:t xml:space="preserve"> during the period</w:t>
            </w:r>
          </w:p>
        </w:tc>
        <w:tc>
          <w:tcPr>
            <w:tcW w:w="1440" w:type="dxa"/>
            <w:vAlign w:val="bottom"/>
          </w:tcPr>
          <w:p w14:paraId="27A07C48" w14:textId="6F34FC28" w:rsidR="000A3903" w:rsidRPr="006C0FF0" w:rsidRDefault="00F37A7C" w:rsidP="00F37A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360" w:lineRule="exact"/>
              <w:jc w:val="both"/>
              <w:rPr>
                <w:rFonts w:ascii="Trebuchet MS" w:hAnsi="Trebuchet MS" w:cs="Arial"/>
                <w:sz w:val="18"/>
                <w:szCs w:val="18"/>
              </w:rPr>
            </w:pPr>
            <w:r>
              <w:rPr>
                <w:rFonts w:ascii="Trebuchet MS" w:hAnsi="Trebuchet MS" w:cs="Arial"/>
                <w:sz w:val="18"/>
                <w:szCs w:val="18"/>
              </w:rPr>
              <w:t>-</w:t>
            </w:r>
          </w:p>
        </w:tc>
        <w:tc>
          <w:tcPr>
            <w:tcW w:w="1440" w:type="dxa"/>
          </w:tcPr>
          <w:p w14:paraId="52CCA50E" w14:textId="480EAD5E" w:rsidR="000A3903" w:rsidRPr="00306D97" w:rsidRDefault="007A08E3" w:rsidP="000A39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rPr>
            </w:pPr>
            <w:r>
              <w:rPr>
                <w:rFonts w:ascii="Trebuchet MS" w:hAnsi="Trebuchet MS" w:cs="Arial"/>
                <w:sz w:val="18"/>
                <w:szCs w:val="18"/>
              </w:rPr>
              <w:t>(</w:t>
            </w:r>
            <w:r w:rsidR="00CB0399">
              <w:rPr>
                <w:rFonts w:ascii="Trebuchet MS" w:hAnsi="Trebuchet MS" w:cs="Arial"/>
                <w:sz w:val="18"/>
                <w:szCs w:val="18"/>
              </w:rPr>
              <w:t>3,5</w:t>
            </w:r>
            <w:r>
              <w:rPr>
                <w:rFonts w:ascii="Trebuchet MS" w:hAnsi="Trebuchet MS" w:cs="Arial"/>
                <w:sz w:val="18"/>
                <w:szCs w:val="18"/>
              </w:rPr>
              <w:t>00)</w:t>
            </w:r>
          </w:p>
        </w:tc>
      </w:tr>
      <w:tr w:rsidR="000A3903" w:rsidRPr="00306D97" w14:paraId="453A9D39" w14:textId="77777777" w:rsidTr="00CC0CD2">
        <w:trPr>
          <w:trHeight w:val="169"/>
        </w:trPr>
        <w:tc>
          <w:tcPr>
            <w:tcW w:w="6324" w:type="dxa"/>
            <w:gridSpan w:val="2"/>
            <w:vAlign w:val="bottom"/>
          </w:tcPr>
          <w:p w14:paraId="3FD6C99B" w14:textId="6818E686" w:rsidR="000A3903" w:rsidRPr="00306D97" w:rsidRDefault="000A3903" w:rsidP="000A3903">
            <w:pPr>
              <w:spacing w:line="360" w:lineRule="exact"/>
              <w:ind w:left="216" w:right="-108" w:hanging="216"/>
              <w:rPr>
                <w:rFonts w:ascii="Trebuchet MS" w:hAnsi="Trebuchet MS" w:cs="Arial"/>
                <w:sz w:val="18"/>
                <w:szCs w:val="18"/>
              </w:rPr>
            </w:pPr>
            <w:r w:rsidRPr="00306D97">
              <w:rPr>
                <w:rFonts w:ascii="Trebuchet MS" w:hAnsi="Trebuchet MS" w:cs="Arial"/>
                <w:sz w:val="18"/>
                <w:szCs w:val="18"/>
              </w:rPr>
              <w:t xml:space="preserve">Balance as </w:t>
            </w:r>
            <w:proofErr w:type="gramStart"/>
            <w:r w:rsidRPr="00306D97">
              <w:rPr>
                <w:rFonts w:ascii="Trebuchet MS" w:hAnsi="Trebuchet MS" w:cs="Arial"/>
                <w:sz w:val="18"/>
                <w:szCs w:val="18"/>
              </w:rPr>
              <w:t>at</w:t>
            </w:r>
            <w:proofErr w:type="gramEnd"/>
            <w:r w:rsidRPr="00306D97">
              <w:rPr>
                <w:rFonts w:ascii="Trebuchet MS" w:hAnsi="Trebuchet MS" w:cs="Arial"/>
                <w:sz w:val="18"/>
                <w:szCs w:val="18"/>
              </w:rPr>
              <w:t xml:space="preserve"> </w:t>
            </w:r>
            <w:r w:rsidRPr="00FA3B45">
              <w:rPr>
                <w:rFonts w:ascii="Trebuchet MS" w:hAnsi="Trebuchet MS" w:cstheme="minorBidi"/>
                <w:sz w:val="18"/>
                <w:szCs w:val="18"/>
              </w:rPr>
              <w:t>30 June</w:t>
            </w:r>
            <w:r w:rsidRPr="00205B7E">
              <w:rPr>
                <w:rFonts w:ascii="Trebuchet MS" w:hAnsi="Trebuchet MS" w:cstheme="minorBidi"/>
                <w:sz w:val="18"/>
                <w:szCs w:val="18"/>
              </w:rPr>
              <w:t xml:space="preserve"> 2026</w:t>
            </w:r>
          </w:p>
        </w:tc>
        <w:tc>
          <w:tcPr>
            <w:tcW w:w="1440" w:type="dxa"/>
          </w:tcPr>
          <w:p w14:paraId="77EFDDD9" w14:textId="72EF4CB2" w:rsidR="000A3903" w:rsidRPr="006C0FF0" w:rsidRDefault="001509A6" w:rsidP="000A39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18"/>
                <w:szCs w:val="18"/>
                <w:cs/>
              </w:rPr>
            </w:pPr>
            <w:r>
              <w:rPr>
                <w:rFonts w:ascii="Trebuchet MS" w:hAnsi="Trebuchet MS" w:cstheme="minorBidi"/>
                <w:sz w:val="18"/>
                <w:szCs w:val="18"/>
              </w:rPr>
              <w:fldChar w:fldCharType="begin"/>
            </w:r>
            <w:r>
              <w:rPr>
                <w:rFonts w:ascii="Trebuchet MS" w:hAnsi="Trebuchet MS" w:cstheme="minorBidi"/>
                <w:sz w:val="18"/>
                <w:szCs w:val="18"/>
              </w:rPr>
              <w:instrText xml:space="preserve"> =SUM(ABOVE) </w:instrText>
            </w:r>
            <w:r>
              <w:rPr>
                <w:rFonts w:ascii="Trebuchet MS" w:hAnsi="Trebuchet MS" w:cstheme="minorBidi"/>
                <w:sz w:val="18"/>
                <w:szCs w:val="18"/>
              </w:rPr>
              <w:fldChar w:fldCharType="separate"/>
            </w:r>
            <w:r>
              <w:rPr>
                <w:rFonts w:ascii="Trebuchet MS" w:hAnsi="Trebuchet MS" w:cstheme="minorBidi"/>
                <w:noProof/>
                <w:sz w:val="18"/>
                <w:szCs w:val="18"/>
              </w:rPr>
              <w:t>30,000</w:t>
            </w:r>
            <w:r>
              <w:rPr>
                <w:rFonts w:ascii="Trebuchet MS" w:hAnsi="Trebuchet MS" w:cstheme="minorBidi"/>
                <w:sz w:val="18"/>
                <w:szCs w:val="18"/>
              </w:rPr>
              <w:fldChar w:fldCharType="end"/>
            </w:r>
          </w:p>
        </w:tc>
        <w:tc>
          <w:tcPr>
            <w:tcW w:w="1440" w:type="dxa"/>
          </w:tcPr>
          <w:p w14:paraId="6103DEBE" w14:textId="0705E95C" w:rsidR="000A3903" w:rsidRPr="00306D97" w:rsidRDefault="007A08E3" w:rsidP="000A39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Arial"/>
                <w:sz w:val="18"/>
                <w:szCs w:val="18"/>
              </w:rPr>
            </w:pPr>
            <w:r>
              <w:rPr>
                <w:rFonts w:ascii="Trebuchet MS" w:hAnsi="Trebuchet MS" w:cs="Arial"/>
                <w:sz w:val="18"/>
                <w:szCs w:val="18"/>
              </w:rPr>
              <w:t>26,500</w:t>
            </w:r>
          </w:p>
        </w:tc>
      </w:tr>
    </w:tbl>
    <w:p w14:paraId="152E8A69" w14:textId="77777777" w:rsidR="001A11DE" w:rsidRPr="00306D97" w:rsidRDefault="001A11DE" w:rsidP="00EB32A2">
      <w:pPr>
        <w:tabs>
          <w:tab w:val="clear" w:pos="454"/>
          <w:tab w:val="left" w:pos="630"/>
        </w:tabs>
        <w:spacing w:line="360" w:lineRule="auto"/>
        <w:jc w:val="thaiDistribute"/>
        <w:rPr>
          <w:rFonts w:ascii="Trebuchet MS" w:hAnsi="Trebuchet MS" w:cs="Arial"/>
          <w:sz w:val="18"/>
          <w:szCs w:val="18"/>
        </w:rPr>
      </w:pPr>
    </w:p>
    <w:p w14:paraId="35808F00" w14:textId="445234AD" w:rsidR="001A11DE" w:rsidRDefault="001A11DE" w:rsidP="001A11DE">
      <w:pPr>
        <w:tabs>
          <w:tab w:val="clear" w:pos="227"/>
          <w:tab w:val="clear" w:pos="454"/>
          <w:tab w:val="left" w:pos="9214"/>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t>Short-term loans from related parties are in the form of promissory notes which bear interest at 5% - 6% per annum</w:t>
      </w:r>
      <w:r w:rsidRPr="00306D97">
        <w:rPr>
          <w:rFonts w:ascii="Trebuchet MS" w:hAnsi="Trebuchet MS" w:cs="Arial"/>
          <w:sz w:val="18"/>
          <w:szCs w:val="18"/>
          <w:cs/>
        </w:rPr>
        <w:t xml:space="preserve"> </w:t>
      </w:r>
      <w:r w:rsidRPr="00306D97">
        <w:rPr>
          <w:rFonts w:ascii="Trebuchet MS" w:hAnsi="Trebuchet MS" w:cs="Arial"/>
          <w:sz w:val="18"/>
          <w:szCs w:val="18"/>
        </w:rPr>
        <w:t>and are repayable at call without collateral.</w:t>
      </w:r>
    </w:p>
    <w:p w14:paraId="6565BB6F" w14:textId="77777777" w:rsidR="002E0590" w:rsidRDefault="002E0590" w:rsidP="001A11DE">
      <w:pPr>
        <w:tabs>
          <w:tab w:val="clear" w:pos="227"/>
          <w:tab w:val="clear" w:pos="454"/>
          <w:tab w:val="left" w:pos="9214"/>
        </w:tabs>
        <w:spacing w:line="360" w:lineRule="auto"/>
        <w:ind w:left="360"/>
        <w:jc w:val="thaiDistribute"/>
        <w:rPr>
          <w:rFonts w:ascii="Trebuchet MS" w:hAnsi="Trebuchet MS" w:cs="Arial"/>
          <w:sz w:val="18"/>
          <w:szCs w:val="18"/>
        </w:rPr>
      </w:pPr>
    </w:p>
    <w:tbl>
      <w:tblPr>
        <w:tblW w:w="9225" w:type="dxa"/>
        <w:tblInd w:w="270" w:type="dxa"/>
        <w:tblLayout w:type="fixed"/>
        <w:tblLook w:val="01E0" w:firstRow="1" w:lastRow="1" w:firstColumn="1" w:lastColumn="1" w:noHBand="0" w:noVBand="0"/>
      </w:tblPr>
      <w:tblGrid>
        <w:gridCol w:w="5400"/>
        <w:gridCol w:w="1985"/>
        <w:gridCol w:w="1840"/>
      </w:tblGrid>
      <w:tr w:rsidR="004C6EFE" w:rsidRPr="00306D97" w14:paraId="59B15DEC" w14:textId="77777777" w:rsidTr="00EB32A2">
        <w:trPr>
          <w:trHeight w:val="144"/>
          <w:tblHeader/>
        </w:trPr>
        <w:tc>
          <w:tcPr>
            <w:tcW w:w="5400" w:type="dxa"/>
          </w:tcPr>
          <w:p w14:paraId="2B30BCF8" w14:textId="6A1EE0C3" w:rsidR="004C6EFE" w:rsidRPr="00306D97" w:rsidRDefault="004C6EFE" w:rsidP="00EB3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Arial"/>
                <w:sz w:val="18"/>
                <w:szCs w:val="18"/>
                <w:lang w:val="en-GB"/>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 Baht)</w:t>
            </w:r>
          </w:p>
        </w:tc>
        <w:tc>
          <w:tcPr>
            <w:tcW w:w="3825" w:type="dxa"/>
            <w:gridSpan w:val="2"/>
          </w:tcPr>
          <w:p w14:paraId="728228DD" w14:textId="77777777" w:rsidR="00880C14" w:rsidRPr="00306D97" w:rsidRDefault="004C6EFE" w:rsidP="00EB32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18"/>
                <w:szCs w:val="18"/>
              </w:rPr>
            </w:pPr>
            <w:r w:rsidRPr="00306D97">
              <w:rPr>
                <w:rFonts w:ascii="Trebuchet MS" w:hAnsi="Trebuchet MS" w:cs="Arial"/>
                <w:sz w:val="18"/>
                <w:szCs w:val="18"/>
              </w:rPr>
              <w:t xml:space="preserve">Consolidated and Separate </w:t>
            </w:r>
          </w:p>
          <w:p w14:paraId="44144BEB" w14:textId="086DAC93" w:rsidR="004C6EFE" w:rsidRPr="00306D97" w:rsidRDefault="00880C14" w:rsidP="00EB32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18"/>
                <w:szCs w:val="18"/>
                <w:lang w:val="en-GB"/>
              </w:rPr>
            </w:pPr>
            <w:r w:rsidRPr="00306D97">
              <w:rPr>
                <w:rFonts w:ascii="Trebuchet MS" w:hAnsi="Trebuchet MS" w:cs="Arial"/>
                <w:sz w:val="18"/>
                <w:szCs w:val="18"/>
                <w:lang w:val="en-GB"/>
              </w:rPr>
              <w:t>financial information</w:t>
            </w:r>
          </w:p>
        </w:tc>
      </w:tr>
      <w:tr w:rsidR="004C6EFE" w:rsidRPr="00306D97" w14:paraId="0443BA0C" w14:textId="77777777" w:rsidTr="00A94162">
        <w:trPr>
          <w:tblHeader/>
        </w:trPr>
        <w:tc>
          <w:tcPr>
            <w:tcW w:w="5400" w:type="dxa"/>
          </w:tcPr>
          <w:p w14:paraId="046D01A0" w14:textId="77777777" w:rsidR="004C6EFE" w:rsidRPr="00306D97" w:rsidRDefault="004C6EF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rPr>
                <w:rFonts w:ascii="Trebuchet MS" w:hAnsi="Trebuchet MS" w:cs="Arial"/>
                <w:sz w:val="18"/>
                <w:szCs w:val="18"/>
                <w:lang w:val="en-GB"/>
              </w:rPr>
            </w:pPr>
          </w:p>
        </w:tc>
        <w:tc>
          <w:tcPr>
            <w:tcW w:w="1985" w:type="dxa"/>
          </w:tcPr>
          <w:p w14:paraId="2F3319C9" w14:textId="6764C604" w:rsidR="004C6EFE" w:rsidRPr="00306D97" w:rsidRDefault="005430B7"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jc w:val="center"/>
              <w:rPr>
                <w:rFonts w:ascii="Trebuchet MS" w:hAnsi="Trebuchet MS" w:cs="Arial"/>
                <w:sz w:val="18"/>
                <w:szCs w:val="18"/>
                <w:lang w:val="en-GB"/>
              </w:rPr>
            </w:pPr>
            <w:r w:rsidRPr="005430B7">
              <w:rPr>
                <w:rFonts w:ascii="Trebuchet MS" w:hAnsi="Trebuchet MS" w:cstheme="minorBidi"/>
                <w:sz w:val="18"/>
                <w:szCs w:val="18"/>
              </w:rPr>
              <w:t>30 June</w:t>
            </w:r>
            <w:r w:rsidR="00205B7E" w:rsidRPr="00205B7E">
              <w:rPr>
                <w:rFonts w:ascii="Trebuchet MS" w:hAnsi="Trebuchet MS" w:cstheme="minorBidi"/>
                <w:sz w:val="18"/>
                <w:szCs w:val="18"/>
              </w:rPr>
              <w:t xml:space="preserve"> 2026</w:t>
            </w:r>
          </w:p>
        </w:tc>
        <w:tc>
          <w:tcPr>
            <w:tcW w:w="1840" w:type="dxa"/>
          </w:tcPr>
          <w:p w14:paraId="496A0B63" w14:textId="5EFAD4B3" w:rsidR="004C6EFE" w:rsidRPr="00306D97" w:rsidRDefault="00205B7E" w:rsidP="003A180E">
            <w:pPr>
              <w:pBdr>
                <w:bottom w:val="single" w:sz="4" w:space="1" w:color="auto"/>
              </w:pBdr>
              <w:tabs>
                <w:tab w:val="clear" w:pos="907"/>
              </w:tabs>
              <w:spacing w:before="60" w:line="360" w:lineRule="exact"/>
              <w:ind w:left="-21"/>
              <w:jc w:val="center"/>
              <w:rPr>
                <w:rFonts w:ascii="Trebuchet MS" w:hAnsi="Trebuchet MS" w:cs="Arial"/>
                <w:sz w:val="18"/>
                <w:szCs w:val="18"/>
                <w:lang w:val="en-GB"/>
              </w:rPr>
            </w:pPr>
            <w:r>
              <w:rPr>
                <w:rFonts w:ascii="Trebuchet MS" w:hAnsi="Trebuchet MS" w:cs="Arial"/>
                <w:sz w:val="18"/>
                <w:szCs w:val="18"/>
              </w:rPr>
              <w:t>31 December 2025</w:t>
            </w:r>
          </w:p>
        </w:tc>
      </w:tr>
      <w:tr w:rsidR="004C6EFE" w:rsidRPr="00306D97" w14:paraId="19B41A69" w14:textId="77777777" w:rsidTr="00A94162">
        <w:trPr>
          <w:trHeight w:hRule="exact" w:val="333"/>
          <w:tblHeader/>
        </w:trPr>
        <w:tc>
          <w:tcPr>
            <w:tcW w:w="5400" w:type="dxa"/>
          </w:tcPr>
          <w:p w14:paraId="74367E2F" w14:textId="77777777" w:rsidR="004C6EFE" w:rsidRPr="00306D97" w:rsidRDefault="004C6EF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rPr>
                <w:rFonts w:ascii="Trebuchet MS" w:hAnsi="Trebuchet MS" w:cs="Arial"/>
                <w:sz w:val="18"/>
                <w:szCs w:val="18"/>
                <w:lang w:val="en-GB"/>
              </w:rPr>
            </w:pPr>
          </w:p>
        </w:tc>
        <w:tc>
          <w:tcPr>
            <w:tcW w:w="1985" w:type="dxa"/>
          </w:tcPr>
          <w:p w14:paraId="589CAC08" w14:textId="77777777" w:rsidR="004C6EFE" w:rsidRPr="00306D97" w:rsidRDefault="004C6EF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jc w:val="center"/>
              <w:rPr>
                <w:rFonts w:ascii="Trebuchet MS" w:hAnsi="Trebuchet MS" w:cs="Arial"/>
                <w:sz w:val="18"/>
                <w:szCs w:val="18"/>
              </w:rPr>
            </w:pPr>
          </w:p>
        </w:tc>
        <w:tc>
          <w:tcPr>
            <w:tcW w:w="1840" w:type="dxa"/>
          </w:tcPr>
          <w:p w14:paraId="0D809A82" w14:textId="77777777" w:rsidR="004C6EFE" w:rsidRPr="00306D97" w:rsidRDefault="004C6EFE" w:rsidP="003A180E">
            <w:pPr>
              <w:tabs>
                <w:tab w:val="clear" w:pos="907"/>
              </w:tabs>
              <w:spacing w:before="60" w:line="360" w:lineRule="exact"/>
              <w:ind w:left="-108" w:right="-80"/>
              <w:jc w:val="center"/>
              <w:rPr>
                <w:rFonts w:ascii="Trebuchet MS" w:hAnsi="Trebuchet MS" w:cs="Arial"/>
                <w:sz w:val="18"/>
                <w:szCs w:val="18"/>
              </w:rPr>
            </w:pPr>
          </w:p>
        </w:tc>
      </w:tr>
      <w:tr w:rsidR="004C6EFE" w:rsidRPr="00306D97" w14:paraId="64E4D2A9" w14:textId="77777777" w:rsidTr="00A94162">
        <w:tc>
          <w:tcPr>
            <w:tcW w:w="5400" w:type="dxa"/>
            <w:vAlign w:val="bottom"/>
          </w:tcPr>
          <w:p w14:paraId="35FAEE37" w14:textId="2A0AB42A" w:rsidR="004C6EFE" w:rsidRPr="00306D97" w:rsidRDefault="004C6EFE" w:rsidP="003A180E">
            <w:pPr>
              <w:spacing w:before="60" w:line="360" w:lineRule="exact"/>
              <w:ind w:left="216" w:right="-108" w:hanging="216"/>
              <w:rPr>
                <w:rFonts w:ascii="Trebuchet MS" w:hAnsi="Trebuchet MS" w:cs="Arial"/>
                <w:sz w:val="18"/>
                <w:szCs w:val="18"/>
              </w:rPr>
            </w:pPr>
            <w:r w:rsidRPr="00306D97">
              <w:rPr>
                <w:rFonts w:ascii="Trebuchet MS" w:hAnsi="Trebuchet MS" w:cs="Arial"/>
                <w:sz w:val="18"/>
                <w:szCs w:val="18"/>
                <w:u w:val="single"/>
              </w:rPr>
              <w:t>Long-term loan from related person</w:t>
            </w:r>
          </w:p>
        </w:tc>
        <w:tc>
          <w:tcPr>
            <w:tcW w:w="1985" w:type="dxa"/>
          </w:tcPr>
          <w:p w14:paraId="0E5345C3" w14:textId="77777777" w:rsidR="004C6EFE" w:rsidRPr="00306D97" w:rsidRDefault="004C6EF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ind w:hanging="45"/>
              <w:jc w:val="right"/>
              <w:rPr>
                <w:rFonts w:ascii="Trebuchet MS" w:hAnsi="Trebuchet MS" w:cs="Arial"/>
                <w:sz w:val="18"/>
                <w:szCs w:val="18"/>
              </w:rPr>
            </w:pPr>
          </w:p>
        </w:tc>
        <w:tc>
          <w:tcPr>
            <w:tcW w:w="1840" w:type="dxa"/>
          </w:tcPr>
          <w:p w14:paraId="2BA7F167" w14:textId="77777777" w:rsidR="004C6EFE" w:rsidRPr="00306D97" w:rsidRDefault="004C6EF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jc w:val="right"/>
              <w:rPr>
                <w:rFonts w:ascii="Trebuchet MS" w:hAnsi="Trebuchet MS" w:cs="Arial"/>
                <w:sz w:val="18"/>
                <w:szCs w:val="18"/>
                <w:lang w:val="en-GB"/>
              </w:rPr>
            </w:pPr>
          </w:p>
        </w:tc>
      </w:tr>
      <w:tr w:rsidR="003A180E" w:rsidRPr="00306D97" w14:paraId="43E06BAF" w14:textId="77777777" w:rsidTr="00A94162">
        <w:trPr>
          <w:trHeight w:val="169"/>
        </w:trPr>
        <w:tc>
          <w:tcPr>
            <w:tcW w:w="5400" w:type="dxa"/>
            <w:vAlign w:val="bottom"/>
          </w:tcPr>
          <w:p w14:paraId="656D8A60" w14:textId="6C21F1A9" w:rsidR="003A180E" w:rsidRPr="00306D97" w:rsidRDefault="003A180E" w:rsidP="003A180E">
            <w:pPr>
              <w:tabs>
                <w:tab w:val="clear" w:pos="227"/>
                <w:tab w:val="left" w:pos="1351"/>
              </w:tabs>
              <w:spacing w:before="60" w:line="360" w:lineRule="exact"/>
              <w:ind w:right="-108" w:firstLine="217"/>
              <w:rPr>
                <w:rFonts w:ascii="Trebuchet MS" w:hAnsi="Trebuchet MS" w:cs="Arial"/>
                <w:sz w:val="18"/>
                <w:szCs w:val="18"/>
              </w:rPr>
            </w:pPr>
            <w:r w:rsidRPr="00306D97">
              <w:rPr>
                <w:rFonts w:ascii="Trebuchet MS" w:hAnsi="Trebuchet MS" w:cs="Arial"/>
                <w:sz w:val="18"/>
                <w:szCs w:val="18"/>
              </w:rPr>
              <w:t>Relative of director</w:t>
            </w:r>
          </w:p>
        </w:tc>
        <w:tc>
          <w:tcPr>
            <w:tcW w:w="1985" w:type="dxa"/>
            <w:vAlign w:val="bottom"/>
          </w:tcPr>
          <w:p w14:paraId="5624EB4B" w14:textId="2252A17E" w:rsidR="003A180E" w:rsidRPr="003A180E" w:rsidRDefault="00EF16AD"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jc w:val="right"/>
              <w:rPr>
                <w:rFonts w:ascii="Trebuchet MS" w:hAnsi="Trebuchet MS" w:cs="Cordia New"/>
                <w:sz w:val="18"/>
                <w:szCs w:val="18"/>
              </w:rPr>
            </w:pPr>
            <w:r>
              <w:rPr>
                <w:rFonts w:ascii="Trebuchet MS" w:hAnsi="Trebuchet MS" w:cs="Cordia New"/>
                <w:sz w:val="18"/>
                <w:szCs w:val="18"/>
              </w:rPr>
              <w:t>38,873</w:t>
            </w:r>
          </w:p>
        </w:tc>
        <w:tc>
          <w:tcPr>
            <w:tcW w:w="1840" w:type="dxa"/>
            <w:vAlign w:val="bottom"/>
          </w:tcPr>
          <w:p w14:paraId="616391E2" w14:textId="22D707E2"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jc w:val="right"/>
              <w:rPr>
                <w:rFonts w:ascii="Trebuchet MS" w:hAnsi="Trebuchet MS" w:cs="Arial"/>
                <w:sz w:val="18"/>
                <w:szCs w:val="18"/>
              </w:rPr>
            </w:pPr>
            <w:r w:rsidRPr="003A180E">
              <w:rPr>
                <w:rFonts w:ascii="Trebuchet MS" w:hAnsi="Trebuchet MS" w:cs="Cordia New"/>
                <w:sz w:val="18"/>
                <w:szCs w:val="18"/>
              </w:rPr>
              <w:t>44,855</w:t>
            </w:r>
          </w:p>
        </w:tc>
      </w:tr>
      <w:tr w:rsidR="003A180E" w:rsidRPr="00306D97" w14:paraId="0958046B" w14:textId="77777777" w:rsidTr="00A94162">
        <w:trPr>
          <w:trHeight w:val="169"/>
        </w:trPr>
        <w:tc>
          <w:tcPr>
            <w:tcW w:w="5400" w:type="dxa"/>
          </w:tcPr>
          <w:p w14:paraId="7D4A4652" w14:textId="7D27F87B" w:rsidR="003A180E" w:rsidRPr="00306D97" w:rsidRDefault="003A180E" w:rsidP="003A180E">
            <w:pPr>
              <w:tabs>
                <w:tab w:val="clear" w:pos="227"/>
                <w:tab w:val="left" w:pos="1351"/>
              </w:tabs>
              <w:spacing w:before="60" w:line="360" w:lineRule="exact"/>
              <w:ind w:right="-108" w:firstLine="217"/>
              <w:rPr>
                <w:rFonts w:ascii="Trebuchet MS" w:hAnsi="Trebuchet MS" w:cs="Arial"/>
                <w:sz w:val="18"/>
                <w:szCs w:val="18"/>
                <w:cs/>
              </w:rPr>
            </w:pPr>
            <w:r w:rsidRPr="00306D97">
              <w:rPr>
                <w:rFonts w:ascii="Trebuchet MS" w:hAnsi="Trebuchet MS" w:cs="Arial"/>
                <w:sz w:val="18"/>
                <w:szCs w:val="18"/>
                <w:u w:val="single"/>
              </w:rPr>
              <w:t>Less</w:t>
            </w:r>
            <w:r w:rsidRPr="00306D97">
              <w:rPr>
                <w:rFonts w:ascii="Trebuchet MS" w:hAnsi="Trebuchet MS" w:cs="Arial"/>
                <w:sz w:val="18"/>
                <w:szCs w:val="18"/>
              </w:rPr>
              <w:t xml:space="preserve"> Current portion</w:t>
            </w:r>
          </w:p>
        </w:tc>
        <w:tc>
          <w:tcPr>
            <w:tcW w:w="1985" w:type="dxa"/>
            <w:tcBorders>
              <w:bottom w:val="nil"/>
            </w:tcBorders>
            <w:vAlign w:val="bottom"/>
          </w:tcPr>
          <w:p w14:paraId="70A29171" w14:textId="66606DE3" w:rsidR="003A180E" w:rsidRPr="003A180E" w:rsidRDefault="00EF16AD"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jc w:val="right"/>
              <w:rPr>
                <w:rFonts w:ascii="Trebuchet MS" w:hAnsi="Trebuchet MS" w:cs="Cordia New"/>
                <w:sz w:val="18"/>
                <w:szCs w:val="18"/>
              </w:rPr>
            </w:pPr>
            <w:r>
              <w:rPr>
                <w:rFonts w:ascii="Trebuchet MS" w:hAnsi="Trebuchet MS" w:cs="Cordia New"/>
                <w:sz w:val="18"/>
                <w:szCs w:val="18"/>
              </w:rPr>
              <w:t>(11,964)</w:t>
            </w:r>
          </w:p>
        </w:tc>
        <w:tc>
          <w:tcPr>
            <w:tcW w:w="1840" w:type="dxa"/>
            <w:vAlign w:val="bottom"/>
          </w:tcPr>
          <w:p w14:paraId="27B29703" w14:textId="3AE9108A" w:rsidR="003A180E" w:rsidRPr="003A180E" w:rsidRDefault="003A180E" w:rsidP="003A18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jc w:val="right"/>
              <w:rPr>
                <w:rFonts w:ascii="Trebuchet MS" w:hAnsi="Trebuchet MS" w:cs="Arial"/>
                <w:sz w:val="18"/>
                <w:szCs w:val="18"/>
              </w:rPr>
            </w:pPr>
            <w:r w:rsidRPr="003A180E">
              <w:rPr>
                <w:rFonts w:ascii="Trebuchet MS" w:hAnsi="Trebuchet MS" w:cs="Cordia New"/>
                <w:sz w:val="18"/>
                <w:szCs w:val="18"/>
              </w:rPr>
              <w:t>(11,964)</w:t>
            </w:r>
          </w:p>
        </w:tc>
      </w:tr>
      <w:tr w:rsidR="003A180E" w:rsidRPr="00306D97" w14:paraId="1C64E787" w14:textId="77777777" w:rsidTr="00A94162">
        <w:trPr>
          <w:trHeight w:val="169"/>
        </w:trPr>
        <w:tc>
          <w:tcPr>
            <w:tcW w:w="5400" w:type="dxa"/>
          </w:tcPr>
          <w:p w14:paraId="3AD40D6A" w14:textId="4BEB4416" w:rsidR="003A180E" w:rsidRPr="00306D97" w:rsidRDefault="003A180E" w:rsidP="00727132">
            <w:pPr>
              <w:tabs>
                <w:tab w:val="clear" w:pos="227"/>
                <w:tab w:val="left" w:pos="1351"/>
              </w:tabs>
              <w:spacing w:before="60" w:line="360" w:lineRule="exact"/>
              <w:ind w:right="-108"/>
              <w:rPr>
                <w:rFonts w:ascii="Trebuchet MS" w:hAnsi="Trebuchet MS" w:cs="Arial"/>
                <w:sz w:val="18"/>
                <w:szCs w:val="18"/>
              </w:rPr>
            </w:pPr>
            <w:r w:rsidRPr="00306D97">
              <w:rPr>
                <w:rFonts w:ascii="Trebuchet MS" w:hAnsi="Trebuchet MS" w:cs="Arial"/>
                <w:sz w:val="18"/>
                <w:szCs w:val="18"/>
              </w:rPr>
              <w:t>Net</w:t>
            </w:r>
          </w:p>
        </w:tc>
        <w:tc>
          <w:tcPr>
            <w:tcW w:w="1985" w:type="dxa"/>
            <w:tcBorders>
              <w:bottom w:val="nil"/>
            </w:tcBorders>
            <w:vAlign w:val="bottom"/>
          </w:tcPr>
          <w:p w14:paraId="0F8AEBE7" w14:textId="39FE7ADA" w:rsidR="003A180E" w:rsidRPr="003A180E" w:rsidRDefault="00EF16AD" w:rsidP="00F86A2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=SUM(ABOVE) </w:instrText>
            </w:r>
            <w:r>
              <w:rPr>
                <w:rFonts w:ascii="Trebuchet MS" w:hAnsi="Trebuchet MS" w:cs="Cordia New"/>
                <w:sz w:val="18"/>
                <w:szCs w:val="18"/>
              </w:rPr>
              <w:fldChar w:fldCharType="separate"/>
            </w:r>
            <w:r>
              <w:rPr>
                <w:rFonts w:ascii="Trebuchet MS" w:hAnsi="Trebuchet MS" w:cs="Cordia New"/>
                <w:noProof/>
                <w:sz w:val="18"/>
                <w:szCs w:val="18"/>
              </w:rPr>
              <w:t>26,909</w:t>
            </w:r>
            <w:r>
              <w:rPr>
                <w:rFonts w:ascii="Trebuchet MS" w:hAnsi="Trebuchet MS" w:cs="Cordia New"/>
                <w:sz w:val="18"/>
                <w:szCs w:val="18"/>
              </w:rPr>
              <w:fldChar w:fldCharType="end"/>
            </w:r>
          </w:p>
        </w:tc>
        <w:tc>
          <w:tcPr>
            <w:tcW w:w="1840" w:type="dxa"/>
            <w:vAlign w:val="bottom"/>
          </w:tcPr>
          <w:p w14:paraId="5F88C11A" w14:textId="302C94AB" w:rsidR="003A180E" w:rsidRPr="003A180E" w:rsidRDefault="003A180E" w:rsidP="003A180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jc w:val="right"/>
              <w:rPr>
                <w:rFonts w:ascii="Trebuchet MS" w:hAnsi="Trebuchet MS" w:cs="Arial"/>
                <w:sz w:val="18"/>
                <w:szCs w:val="18"/>
              </w:rPr>
            </w:pPr>
            <w:r w:rsidRPr="003A180E">
              <w:rPr>
                <w:rFonts w:ascii="Trebuchet MS" w:hAnsi="Trebuchet MS" w:cs="Cordia New"/>
                <w:sz w:val="18"/>
                <w:szCs w:val="18"/>
              </w:rPr>
              <w:fldChar w:fldCharType="begin"/>
            </w:r>
            <w:r w:rsidRPr="003A180E">
              <w:rPr>
                <w:rFonts w:ascii="Trebuchet MS" w:hAnsi="Trebuchet MS" w:cs="Cordia New"/>
                <w:sz w:val="18"/>
                <w:szCs w:val="18"/>
              </w:rPr>
              <w:instrText xml:space="preserve"> =SUM(ABOVE) </w:instrText>
            </w:r>
            <w:r w:rsidRPr="003A180E">
              <w:rPr>
                <w:rFonts w:ascii="Trebuchet MS" w:hAnsi="Trebuchet MS" w:cs="Cordia New"/>
                <w:sz w:val="18"/>
                <w:szCs w:val="18"/>
              </w:rPr>
              <w:fldChar w:fldCharType="separate"/>
            </w:r>
            <w:r w:rsidRPr="003A180E">
              <w:rPr>
                <w:rFonts w:ascii="Trebuchet MS" w:hAnsi="Trebuchet MS" w:cs="Cordia New"/>
                <w:noProof/>
                <w:sz w:val="18"/>
                <w:szCs w:val="18"/>
              </w:rPr>
              <w:t>32,891</w:t>
            </w:r>
            <w:r w:rsidRPr="003A180E">
              <w:rPr>
                <w:rFonts w:ascii="Trebuchet MS" w:hAnsi="Trebuchet MS" w:cs="Cordia New"/>
                <w:sz w:val="18"/>
                <w:szCs w:val="18"/>
              </w:rPr>
              <w:fldChar w:fldCharType="end"/>
            </w:r>
          </w:p>
        </w:tc>
      </w:tr>
    </w:tbl>
    <w:p w14:paraId="2C45D59C" w14:textId="77777777" w:rsidR="00F86A2C" w:rsidRDefault="00F86A2C" w:rsidP="00F86A2C">
      <w:pPr>
        <w:tabs>
          <w:tab w:val="clear" w:pos="227"/>
          <w:tab w:val="clear" w:pos="454"/>
          <w:tab w:val="left" w:pos="9214"/>
        </w:tabs>
        <w:spacing w:line="360" w:lineRule="auto"/>
        <w:jc w:val="thaiDistribute"/>
        <w:rPr>
          <w:rFonts w:ascii="Trebuchet MS" w:hAnsi="Trebuchet MS" w:cs="Arial"/>
          <w:sz w:val="18"/>
          <w:szCs w:val="18"/>
        </w:rPr>
      </w:pPr>
    </w:p>
    <w:p w14:paraId="3E2AAF4D" w14:textId="77777777" w:rsidR="00CF047A" w:rsidRPr="00B52D27" w:rsidRDefault="00CF047A" w:rsidP="005F3A3B">
      <w:pPr>
        <w:tabs>
          <w:tab w:val="clear" w:pos="227"/>
          <w:tab w:val="clear" w:pos="454"/>
          <w:tab w:val="left" w:pos="9214"/>
        </w:tabs>
        <w:spacing w:line="360" w:lineRule="auto"/>
        <w:ind w:left="360"/>
        <w:jc w:val="thaiDistribute"/>
        <w:rPr>
          <w:rFonts w:ascii="Trebuchet MS" w:hAnsi="Trebuchet MS" w:cstheme="minorBidi"/>
          <w:sz w:val="18"/>
          <w:szCs w:val="18"/>
        </w:rPr>
      </w:pPr>
    </w:p>
    <w:tbl>
      <w:tblPr>
        <w:tblW w:w="9207" w:type="dxa"/>
        <w:tblInd w:w="270" w:type="dxa"/>
        <w:tblLayout w:type="fixed"/>
        <w:tblLook w:val="01E0" w:firstRow="1" w:lastRow="1" w:firstColumn="1" w:lastColumn="1" w:noHBand="0" w:noVBand="0"/>
      </w:tblPr>
      <w:tblGrid>
        <w:gridCol w:w="6660"/>
        <w:gridCol w:w="2547"/>
      </w:tblGrid>
      <w:tr w:rsidR="0054185F" w:rsidRPr="00306D97" w14:paraId="186C97A3" w14:textId="77777777" w:rsidTr="00233FCE">
        <w:trPr>
          <w:tblHeader/>
        </w:trPr>
        <w:tc>
          <w:tcPr>
            <w:tcW w:w="6660" w:type="dxa"/>
          </w:tcPr>
          <w:p w14:paraId="328522FD" w14:textId="1446AE7F" w:rsidR="0054185F" w:rsidRPr="00306D97" w:rsidRDefault="0094368F" w:rsidP="005F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rPr>
                <w:rFonts w:ascii="Trebuchet MS" w:hAnsi="Trebuchet MS" w:cs="Arial"/>
                <w:sz w:val="18"/>
                <w:szCs w:val="18"/>
                <w:cs/>
                <w:lang w:val="en-GB"/>
              </w:rPr>
            </w:pPr>
            <w:r w:rsidRPr="00306D97">
              <w:rPr>
                <w:rFonts w:ascii="Trebuchet MS" w:hAnsi="Trebuchet MS" w:cs="Arial"/>
                <w:sz w:val="18"/>
                <w:szCs w:val="18"/>
              </w:rPr>
              <w:lastRenderedPageBreak/>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 Baht)</w:t>
            </w:r>
          </w:p>
        </w:tc>
        <w:tc>
          <w:tcPr>
            <w:tcW w:w="2547" w:type="dxa"/>
          </w:tcPr>
          <w:p w14:paraId="62EC2AF0" w14:textId="697B1D85" w:rsidR="0054185F" w:rsidRPr="00306D97" w:rsidRDefault="0054185F" w:rsidP="005F3A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left="-12" w:right="-33"/>
              <w:jc w:val="center"/>
              <w:rPr>
                <w:rFonts w:ascii="Trebuchet MS" w:hAnsi="Trebuchet MS" w:cs="Arial"/>
                <w:sz w:val="18"/>
                <w:szCs w:val="18"/>
                <w:lang w:val="en-GB"/>
              </w:rPr>
            </w:pPr>
            <w:r w:rsidRPr="00306D97">
              <w:rPr>
                <w:rFonts w:ascii="Trebuchet MS" w:hAnsi="Trebuchet MS" w:cs="Arial"/>
                <w:sz w:val="18"/>
                <w:szCs w:val="18"/>
              </w:rPr>
              <w:t>Consolidated and Separate financial information</w:t>
            </w:r>
          </w:p>
        </w:tc>
      </w:tr>
      <w:tr w:rsidR="0054185F" w:rsidRPr="00306D97" w14:paraId="277E5E11" w14:textId="77777777" w:rsidTr="00233FCE">
        <w:tc>
          <w:tcPr>
            <w:tcW w:w="6660" w:type="dxa"/>
            <w:vAlign w:val="bottom"/>
          </w:tcPr>
          <w:p w14:paraId="190216E4" w14:textId="1039CBA8" w:rsidR="0054185F" w:rsidRPr="00306D97" w:rsidRDefault="0054185F" w:rsidP="005F3A3B">
            <w:pPr>
              <w:spacing w:before="60" w:line="380" w:lineRule="exact"/>
              <w:ind w:left="216" w:right="-108" w:hanging="216"/>
              <w:rPr>
                <w:rFonts w:ascii="Trebuchet MS" w:hAnsi="Trebuchet MS" w:cs="Arial"/>
                <w:sz w:val="18"/>
                <w:szCs w:val="18"/>
              </w:rPr>
            </w:pPr>
          </w:p>
        </w:tc>
        <w:tc>
          <w:tcPr>
            <w:tcW w:w="2547" w:type="dxa"/>
            <w:vAlign w:val="bottom"/>
          </w:tcPr>
          <w:p w14:paraId="4BF227AA" w14:textId="77777777" w:rsidR="0054185F" w:rsidRPr="00233FCE" w:rsidRDefault="0054185F" w:rsidP="005F3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rPr>
            </w:pPr>
          </w:p>
        </w:tc>
      </w:tr>
      <w:tr w:rsidR="0054185F" w:rsidRPr="00306D97" w14:paraId="3C312889" w14:textId="77777777" w:rsidTr="00233FCE">
        <w:trPr>
          <w:trHeight w:val="170"/>
        </w:trPr>
        <w:tc>
          <w:tcPr>
            <w:tcW w:w="6660" w:type="dxa"/>
            <w:vAlign w:val="center"/>
          </w:tcPr>
          <w:p w14:paraId="35EB6E6B" w14:textId="133EFDE8" w:rsidR="0054185F" w:rsidRPr="00306D97" w:rsidRDefault="0054185F" w:rsidP="005C16D2">
            <w:pPr>
              <w:tabs>
                <w:tab w:val="clear" w:pos="227"/>
                <w:tab w:val="left" w:pos="0"/>
              </w:tabs>
              <w:spacing w:before="60" w:line="380" w:lineRule="exact"/>
              <w:ind w:right="-108"/>
              <w:rPr>
                <w:rFonts w:ascii="Trebuchet MS" w:hAnsi="Trebuchet MS" w:cs="Arial"/>
                <w:sz w:val="18"/>
                <w:szCs w:val="18"/>
                <w:u w:val="single"/>
              </w:rPr>
            </w:pPr>
            <w:r w:rsidRPr="00306D97">
              <w:rPr>
                <w:rFonts w:ascii="Trebuchet MS" w:hAnsi="Trebuchet MS" w:cs="Arial"/>
                <w:sz w:val="18"/>
                <w:szCs w:val="18"/>
              </w:rPr>
              <w:t xml:space="preserve">Balance </w:t>
            </w:r>
            <w:r w:rsidR="00146A66" w:rsidRPr="00306D97">
              <w:rPr>
                <w:rFonts w:ascii="Trebuchet MS" w:hAnsi="Trebuchet MS" w:cs="Arial"/>
                <w:sz w:val="18"/>
                <w:szCs w:val="18"/>
              </w:rPr>
              <w:t xml:space="preserve">as </w:t>
            </w:r>
            <w:proofErr w:type="gramStart"/>
            <w:r w:rsidR="00146A66" w:rsidRPr="00306D97">
              <w:rPr>
                <w:rFonts w:ascii="Trebuchet MS" w:hAnsi="Trebuchet MS" w:cs="Arial"/>
                <w:sz w:val="18"/>
                <w:szCs w:val="18"/>
              </w:rPr>
              <w:t>at</w:t>
            </w:r>
            <w:proofErr w:type="gramEnd"/>
            <w:r w:rsidR="00146A66" w:rsidRPr="00306D97">
              <w:rPr>
                <w:rFonts w:ascii="Trebuchet MS" w:hAnsi="Trebuchet MS" w:cs="Arial"/>
                <w:sz w:val="18"/>
                <w:szCs w:val="18"/>
              </w:rPr>
              <w:t xml:space="preserve"> 1 January 202</w:t>
            </w:r>
            <w:r w:rsidR="003A180E">
              <w:rPr>
                <w:rFonts w:ascii="Trebuchet MS" w:hAnsi="Trebuchet MS" w:cs="Arial"/>
                <w:sz w:val="18"/>
                <w:szCs w:val="18"/>
              </w:rPr>
              <w:t>6</w:t>
            </w:r>
          </w:p>
        </w:tc>
        <w:tc>
          <w:tcPr>
            <w:tcW w:w="2547" w:type="dxa"/>
            <w:vAlign w:val="center"/>
          </w:tcPr>
          <w:p w14:paraId="69B65795" w14:textId="7568EDB2" w:rsidR="0054185F" w:rsidRPr="00306D97" w:rsidRDefault="00EF16AD"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rPr>
            </w:pPr>
            <w:r>
              <w:rPr>
                <w:rFonts w:ascii="Trebuchet MS" w:hAnsi="Trebuchet MS" w:cs="Arial"/>
                <w:sz w:val="18"/>
                <w:szCs w:val="18"/>
              </w:rPr>
              <w:t>44,855</w:t>
            </w:r>
          </w:p>
        </w:tc>
      </w:tr>
      <w:tr w:rsidR="0054185F" w:rsidRPr="00306D97" w14:paraId="5A7ACA64" w14:textId="77777777" w:rsidTr="00233FCE">
        <w:trPr>
          <w:trHeight w:val="170"/>
        </w:trPr>
        <w:tc>
          <w:tcPr>
            <w:tcW w:w="6660" w:type="dxa"/>
            <w:vAlign w:val="center"/>
          </w:tcPr>
          <w:p w14:paraId="76EB1330" w14:textId="03D1E34B" w:rsidR="0054185F" w:rsidRPr="00306D97" w:rsidRDefault="0054185F" w:rsidP="005C16D2">
            <w:pPr>
              <w:tabs>
                <w:tab w:val="clear" w:pos="227"/>
                <w:tab w:val="left" w:pos="0"/>
              </w:tabs>
              <w:spacing w:before="60" w:line="380" w:lineRule="exact"/>
              <w:ind w:right="-108"/>
              <w:rPr>
                <w:rFonts w:ascii="Trebuchet MS" w:hAnsi="Trebuchet MS" w:cs="Arial"/>
                <w:sz w:val="18"/>
                <w:szCs w:val="18"/>
              </w:rPr>
            </w:pPr>
            <w:r w:rsidRPr="00306D97">
              <w:rPr>
                <w:rFonts w:ascii="Trebuchet MS" w:hAnsi="Trebuchet MS" w:cs="Arial"/>
                <w:sz w:val="18"/>
                <w:szCs w:val="18"/>
                <w:u w:val="single"/>
              </w:rPr>
              <w:t>Less</w:t>
            </w:r>
            <w:r w:rsidRPr="00306D97">
              <w:rPr>
                <w:rFonts w:ascii="Trebuchet MS" w:hAnsi="Trebuchet MS" w:cs="Arial"/>
                <w:sz w:val="18"/>
                <w:szCs w:val="18"/>
              </w:rPr>
              <w:t xml:space="preserve"> </w:t>
            </w:r>
            <w:r w:rsidR="00DE1198">
              <w:rPr>
                <w:rFonts w:ascii="Trebuchet MS" w:hAnsi="Trebuchet MS" w:cs="Arial"/>
                <w:sz w:val="18"/>
                <w:szCs w:val="18"/>
              </w:rPr>
              <w:t>Payment</w:t>
            </w:r>
            <w:r w:rsidRPr="00306D97">
              <w:rPr>
                <w:rFonts w:ascii="Trebuchet MS" w:hAnsi="Trebuchet MS" w:cs="Arial"/>
                <w:sz w:val="18"/>
                <w:szCs w:val="18"/>
              </w:rPr>
              <w:t xml:space="preserve"> during the period</w:t>
            </w:r>
          </w:p>
        </w:tc>
        <w:tc>
          <w:tcPr>
            <w:tcW w:w="2547" w:type="dxa"/>
            <w:vAlign w:val="center"/>
          </w:tcPr>
          <w:p w14:paraId="50A98B2A" w14:textId="75A3D7F7" w:rsidR="0054185F" w:rsidRPr="00306D97" w:rsidRDefault="00EF16AD" w:rsidP="005C16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Arial"/>
                <w:sz w:val="18"/>
                <w:szCs w:val="18"/>
              </w:rPr>
            </w:pPr>
            <w:r>
              <w:rPr>
                <w:rFonts w:ascii="Trebuchet MS" w:hAnsi="Trebuchet MS" w:cs="Arial"/>
                <w:sz w:val="18"/>
                <w:szCs w:val="18"/>
              </w:rPr>
              <w:t>(5,982)</w:t>
            </w:r>
          </w:p>
        </w:tc>
      </w:tr>
      <w:tr w:rsidR="0054185F" w:rsidRPr="00306D97" w14:paraId="27E39C2A" w14:textId="77777777" w:rsidTr="00233FCE">
        <w:trPr>
          <w:trHeight w:val="170"/>
        </w:trPr>
        <w:tc>
          <w:tcPr>
            <w:tcW w:w="6660" w:type="dxa"/>
            <w:vAlign w:val="center"/>
          </w:tcPr>
          <w:p w14:paraId="1819802F" w14:textId="1051D010" w:rsidR="0054185F" w:rsidRPr="00306D97" w:rsidRDefault="0054185F" w:rsidP="005C16D2">
            <w:pPr>
              <w:tabs>
                <w:tab w:val="clear" w:pos="227"/>
                <w:tab w:val="left" w:pos="0"/>
              </w:tabs>
              <w:spacing w:before="60" w:line="380" w:lineRule="exact"/>
              <w:ind w:right="-108"/>
              <w:rPr>
                <w:rFonts w:ascii="Trebuchet MS" w:hAnsi="Trebuchet MS" w:cs="Arial"/>
                <w:sz w:val="18"/>
                <w:szCs w:val="18"/>
                <w:u w:val="single"/>
              </w:rPr>
            </w:pPr>
            <w:r w:rsidRPr="00306D97">
              <w:rPr>
                <w:rFonts w:ascii="Trebuchet MS" w:hAnsi="Trebuchet MS" w:cs="Arial"/>
                <w:sz w:val="18"/>
                <w:szCs w:val="18"/>
              </w:rPr>
              <w:t xml:space="preserve">Balance </w:t>
            </w:r>
            <w:r w:rsidR="00146A66" w:rsidRPr="00306D97">
              <w:rPr>
                <w:rFonts w:ascii="Trebuchet MS" w:hAnsi="Trebuchet MS" w:cs="Arial"/>
                <w:sz w:val="18"/>
                <w:szCs w:val="18"/>
              </w:rPr>
              <w:t xml:space="preserve">as </w:t>
            </w:r>
            <w:proofErr w:type="gramStart"/>
            <w:r w:rsidR="00146A66" w:rsidRPr="00306D97">
              <w:rPr>
                <w:rFonts w:ascii="Trebuchet MS" w:hAnsi="Trebuchet MS" w:cs="Arial"/>
                <w:sz w:val="18"/>
                <w:szCs w:val="18"/>
              </w:rPr>
              <w:t>at</w:t>
            </w:r>
            <w:proofErr w:type="gramEnd"/>
            <w:r w:rsidR="00146A66" w:rsidRPr="00306D97">
              <w:rPr>
                <w:rFonts w:ascii="Trebuchet MS" w:hAnsi="Trebuchet MS" w:cs="Arial"/>
                <w:sz w:val="18"/>
                <w:szCs w:val="18"/>
              </w:rPr>
              <w:t xml:space="preserve"> </w:t>
            </w:r>
            <w:r w:rsidR="005430B7" w:rsidRPr="00FA3B45">
              <w:rPr>
                <w:rFonts w:ascii="Trebuchet MS" w:hAnsi="Trebuchet MS" w:cstheme="minorBidi"/>
                <w:sz w:val="18"/>
                <w:szCs w:val="18"/>
              </w:rPr>
              <w:t>30 June</w:t>
            </w:r>
            <w:r w:rsidR="00205B7E">
              <w:rPr>
                <w:rFonts w:ascii="Trebuchet MS" w:hAnsi="Trebuchet MS" w:cstheme="minorBidi"/>
                <w:sz w:val="18"/>
                <w:szCs w:val="18"/>
              </w:rPr>
              <w:t xml:space="preserve"> 2026</w:t>
            </w:r>
          </w:p>
        </w:tc>
        <w:tc>
          <w:tcPr>
            <w:tcW w:w="2547" w:type="dxa"/>
            <w:vAlign w:val="center"/>
          </w:tcPr>
          <w:p w14:paraId="25574452" w14:textId="41C1D3E6" w:rsidR="0054185F" w:rsidRPr="0051144E" w:rsidRDefault="00EF16AD" w:rsidP="005C16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jc w:val="right"/>
              <w:rPr>
                <w:rFonts w:ascii="Trebuchet MS" w:hAnsi="Trebuchet MS" w:cstheme="minorBidi"/>
                <w:sz w:val="18"/>
                <w:szCs w:val="18"/>
                <w:cs/>
              </w:rPr>
            </w:pPr>
            <w:r>
              <w:rPr>
                <w:rFonts w:ascii="Trebuchet MS" w:hAnsi="Trebuchet MS" w:cstheme="minorBidi"/>
                <w:sz w:val="18"/>
                <w:szCs w:val="18"/>
              </w:rPr>
              <w:fldChar w:fldCharType="begin"/>
            </w:r>
            <w:r>
              <w:rPr>
                <w:rFonts w:ascii="Trebuchet MS" w:hAnsi="Trebuchet MS" w:cstheme="minorBidi"/>
                <w:sz w:val="18"/>
                <w:szCs w:val="18"/>
              </w:rPr>
              <w:instrText xml:space="preserve"> =SUM(ABOVE) </w:instrText>
            </w:r>
            <w:r>
              <w:rPr>
                <w:rFonts w:ascii="Trebuchet MS" w:hAnsi="Trebuchet MS" w:cstheme="minorBidi"/>
                <w:sz w:val="18"/>
                <w:szCs w:val="18"/>
              </w:rPr>
              <w:fldChar w:fldCharType="separate"/>
            </w:r>
            <w:r>
              <w:rPr>
                <w:rFonts w:ascii="Trebuchet MS" w:hAnsi="Trebuchet MS" w:cstheme="minorBidi"/>
                <w:noProof/>
                <w:sz w:val="18"/>
                <w:szCs w:val="18"/>
              </w:rPr>
              <w:t>38,873</w:t>
            </w:r>
            <w:r>
              <w:rPr>
                <w:rFonts w:ascii="Trebuchet MS" w:hAnsi="Trebuchet MS" w:cstheme="minorBidi"/>
                <w:sz w:val="18"/>
                <w:szCs w:val="18"/>
              </w:rPr>
              <w:fldChar w:fldCharType="end"/>
            </w:r>
          </w:p>
        </w:tc>
      </w:tr>
    </w:tbl>
    <w:p w14:paraId="6ED1A29B" w14:textId="77777777" w:rsidR="003C4BA0" w:rsidRPr="00306D97" w:rsidRDefault="003C4BA0" w:rsidP="00B97E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Pr>
          <w:rFonts w:ascii="Trebuchet MS" w:hAnsi="Trebuchet MS" w:cs="Arial"/>
          <w:sz w:val="18"/>
          <w:szCs w:val="18"/>
        </w:rPr>
      </w:pPr>
    </w:p>
    <w:p w14:paraId="282F9C3C" w14:textId="41037270" w:rsidR="00196C28" w:rsidRPr="00306D97" w:rsidRDefault="00196C28"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t>Loan from a relative of director</w:t>
      </w:r>
      <w:r w:rsidR="00356FF9" w:rsidRPr="00306D97">
        <w:rPr>
          <w:rFonts w:ascii="Trebuchet MS" w:hAnsi="Trebuchet MS" w:cs="Arial"/>
          <w:sz w:val="18"/>
          <w:szCs w:val="18"/>
        </w:rPr>
        <w:t xml:space="preserve"> was obtained for the</w:t>
      </w:r>
      <w:r w:rsidR="00502BAA" w:rsidRPr="00306D97">
        <w:rPr>
          <w:rFonts w:ascii="Trebuchet MS" w:hAnsi="Trebuchet MS" w:cs="Arial"/>
          <w:sz w:val="18"/>
          <w:szCs w:val="18"/>
        </w:rPr>
        <w:t xml:space="preserve"> purpose </w:t>
      </w:r>
      <w:r w:rsidR="00356FF9" w:rsidRPr="00306D97">
        <w:rPr>
          <w:rFonts w:ascii="Trebuchet MS" w:hAnsi="Trebuchet MS" w:cs="Arial"/>
          <w:sz w:val="18"/>
          <w:szCs w:val="18"/>
        </w:rPr>
        <w:t xml:space="preserve">of repaying </w:t>
      </w:r>
      <w:r w:rsidR="00502BAA" w:rsidRPr="00306D97">
        <w:rPr>
          <w:rFonts w:ascii="Trebuchet MS" w:hAnsi="Trebuchet MS" w:cs="Arial"/>
          <w:sz w:val="18"/>
          <w:szCs w:val="18"/>
        </w:rPr>
        <w:t>the debt</w:t>
      </w:r>
      <w:r w:rsidR="00500E63" w:rsidRPr="00306D97">
        <w:rPr>
          <w:rFonts w:ascii="Trebuchet MS" w:hAnsi="Trebuchet MS" w:cs="Arial"/>
          <w:sz w:val="18"/>
          <w:szCs w:val="18"/>
        </w:rPr>
        <w:t xml:space="preserve"> to a financial institution before its maturity </w:t>
      </w:r>
      <w:r w:rsidR="00A56B92" w:rsidRPr="00306D97">
        <w:rPr>
          <w:rFonts w:ascii="Trebuchet MS" w:hAnsi="Trebuchet MS" w:cs="Arial"/>
          <w:sz w:val="18"/>
          <w:szCs w:val="18"/>
        </w:rPr>
        <w:t xml:space="preserve">date </w:t>
      </w:r>
      <w:proofErr w:type="gramStart"/>
      <w:r w:rsidR="00500E63" w:rsidRPr="00306D97">
        <w:rPr>
          <w:rFonts w:ascii="Trebuchet MS" w:hAnsi="Trebuchet MS" w:cs="Arial"/>
          <w:sz w:val="18"/>
          <w:szCs w:val="18"/>
        </w:rPr>
        <w:t>in order to</w:t>
      </w:r>
      <w:proofErr w:type="gramEnd"/>
      <w:r w:rsidR="00500E63" w:rsidRPr="00306D97">
        <w:rPr>
          <w:rFonts w:ascii="Trebuchet MS" w:hAnsi="Trebuchet MS" w:cs="Arial"/>
          <w:sz w:val="18"/>
          <w:szCs w:val="18"/>
        </w:rPr>
        <w:t xml:space="preserve"> reduce interest </w:t>
      </w:r>
      <w:r w:rsidR="00A56B92" w:rsidRPr="00306D97">
        <w:rPr>
          <w:rFonts w:ascii="Trebuchet MS" w:hAnsi="Trebuchet MS" w:cs="Arial"/>
          <w:sz w:val="18"/>
          <w:szCs w:val="18"/>
        </w:rPr>
        <w:t>burden.</w:t>
      </w:r>
      <w:r w:rsidR="00500E63" w:rsidRPr="00306D97">
        <w:rPr>
          <w:rFonts w:ascii="Trebuchet MS" w:hAnsi="Trebuchet MS" w:cs="Arial"/>
          <w:sz w:val="18"/>
          <w:szCs w:val="18"/>
        </w:rPr>
        <w:t xml:space="preserve"> </w:t>
      </w:r>
    </w:p>
    <w:p w14:paraId="436A057B" w14:textId="77777777" w:rsidR="00196C28" w:rsidRPr="00306D97" w:rsidRDefault="00196C28"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p>
    <w:p w14:paraId="2EA9F34B" w14:textId="177F0B6E" w:rsidR="00356FF9" w:rsidRDefault="00362849"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t>Loa</w:t>
      </w:r>
      <w:r w:rsidR="00BF7AA6" w:rsidRPr="00306D97">
        <w:rPr>
          <w:rFonts w:ascii="Trebuchet MS" w:hAnsi="Trebuchet MS" w:cs="Arial"/>
          <w:sz w:val="18"/>
          <w:szCs w:val="18"/>
        </w:rPr>
        <w:t>n</w:t>
      </w:r>
      <w:r w:rsidRPr="00306D97">
        <w:rPr>
          <w:rFonts w:ascii="Trebuchet MS" w:hAnsi="Trebuchet MS" w:cs="Arial"/>
          <w:sz w:val="18"/>
          <w:szCs w:val="18"/>
        </w:rPr>
        <w:t xml:space="preserve"> from a relative of director </w:t>
      </w:r>
      <w:r w:rsidR="0097638A" w:rsidRPr="00306D97">
        <w:rPr>
          <w:rFonts w:ascii="Trebuchet MS" w:hAnsi="Trebuchet MS" w:cs="Arial"/>
          <w:sz w:val="18"/>
          <w:szCs w:val="18"/>
        </w:rPr>
        <w:t>is unsecured</w:t>
      </w:r>
      <w:r w:rsidRPr="00306D97">
        <w:rPr>
          <w:rFonts w:ascii="Trebuchet MS" w:hAnsi="Trebuchet MS" w:cs="Arial"/>
          <w:sz w:val="18"/>
          <w:szCs w:val="18"/>
        </w:rPr>
        <w:t xml:space="preserve"> </w:t>
      </w:r>
      <w:r w:rsidR="00F30C7A" w:rsidRPr="00306D97">
        <w:rPr>
          <w:rFonts w:ascii="Trebuchet MS" w:hAnsi="Trebuchet MS" w:cs="Arial"/>
          <w:sz w:val="18"/>
          <w:szCs w:val="18"/>
        </w:rPr>
        <w:t xml:space="preserve">and bear interest </w:t>
      </w:r>
      <w:r w:rsidR="0097638A" w:rsidRPr="00306D97">
        <w:rPr>
          <w:rFonts w:ascii="Trebuchet MS" w:hAnsi="Trebuchet MS" w:cs="Arial"/>
          <w:sz w:val="18"/>
          <w:szCs w:val="18"/>
        </w:rPr>
        <w:t xml:space="preserve">at </w:t>
      </w:r>
      <w:r w:rsidR="00F30C7A" w:rsidRPr="00306D97">
        <w:rPr>
          <w:rFonts w:ascii="Trebuchet MS" w:hAnsi="Trebuchet MS" w:cs="Arial"/>
          <w:sz w:val="18"/>
          <w:szCs w:val="18"/>
        </w:rPr>
        <w:t>the rate of MLR – 0.25% per annum.</w:t>
      </w:r>
      <w:r w:rsidR="00752254" w:rsidRPr="00306D97">
        <w:rPr>
          <w:rFonts w:ascii="Trebuchet MS" w:hAnsi="Trebuchet MS" w:cs="Arial"/>
          <w:sz w:val="18"/>
          <w:szCs w:val="18"/>
        </w:rPr>
        <w:t xml:space="preserve"> The </w:t>
      </w:r>
      <w:r w:rsidR="007C6790" w:rsidRPr="00306D97">
        <w:rPr>
          <w:rFonts w:ascii="Trebuchet MS" w:hAnsi="Trebuchet MS" w:cs="Arial"/>
          <w:sz w:val="18"/>
          <w:szCs w:val="18"/>
        </w:rPr>
        <w:t>principal</w:t>
      </w:r>
      <w:r w:rsidR="00752254" w:rsidRPr="00306D97">
        <w:rPr>
          <w:rFonts w:ascii="Trebuchet MS" w:hAnsi="Trebuchet MS" w:cs="Arial"/>
          <w:sz w:val="18"/>
          <w:szCs w:val="18"/>
        </w:rPr>
        <w:t xml:space="preserve"> </w:t>
      </w:r>
      <w:r w:rsidR="009B29A9" w:rsidRPr="00306D97">
        <w:rPr>
          <w:rFonts w:ascii="Trebuchet MS" w:hAnsi="Trebuchet MS" w:cs="Arial"/>
          <w:sz w:val="18"/>
          <w:szCs w:val="18"/>
        </w:rPr>
        <w:t>and interest are to be repaid in installments in accordance with the terms of the loan agreement.</w:t>
      </w:r>
      <w:r w:rsidR="00F30C7A" w:rsidRPr="00306D97">
        <w:rPr>
          <w:rFonts w:ascii="Trebuchet MS" w:hAnsi="Trebuchet MS" w:cs="Arial"/>
          <w:sz w:val="18"/>
          <w:szCs w:val="18"/>
        </w:rPr>
        <w:t xml:space="preserve"> </w:t>
      </w:r>
      <w:r w:rsidR="0024469F" w:rsidRPr="00306D97">
        <w:rPr>
          <w:rFonts w:ascii="Trebuchet MS" w:hAnsi="Trebuchet MS" w:cs="Arial"/>
          <w:sz w:val="18"/>
          <w:szCs w:val="18"/>
        </w:rPr>
        <w:t>T</w:t>
      </w:r>
      <w:r w:rsidR="00CD16CE" w:rsidRPr="00306D97">
        <w:rPr>
          <w:rFonts w:ascii="Trebuchet MS" w:hAnsi="Trebuchet MS" w:cs="Arial"/>
          <w:sz w:val="18"/>
          <w:szCs w:val="18"/>
        </w:rPr>
        <w:t>he</w:t>
      </w:r>
      <w:r w:rsidR="002B28DD" w:rsidRPr="00306D97">
        <w:rPr>
          <w:rFonts w:ascii="Trebuchet MS" w:hAnsi="Trebuchet MS" w:cs="Arial"/>
          <w:sz w:val="18"/>
          <w:szCs w:val="18"/>
        </w:rPr>
        <w:t xml:space="preserve"> Company</w:t>
      </w:r>
      <w:r w:rsidR="007C6790" w:rsidRPr="00306D97">
        <w:rPr>
          <w:rFonts w:ascii="Trebuchet MS" w:hAnsi="Trebuchet MS" w:cs="Arial"/>
          <w:sz w:val="18"/>
          <w:szCs w:val="18"/>
        </w:rPr>
        <w:t xml:space="preserve"> will be</w:t>
      </w:r>
      <w:r w:rsidR="0045279E">
        <w:rPr>
          <w:rFonts w:ascii="Trebuchet MS" w:hAnsi="Trebuchet MS" w:cs="Arial"/>
          <w:sz w:val="18"/>
          <w:szCs w:val="18"/>
        </w:rPr>
        <w:t xml:space="preserve"> fully</w:t>
      </w:r>
      <w:r w:rsidR="007C6790" w:rsidRPr="00306D97">
        <w:rPr>
          <w:rFonts w:ascii="Trebuchet MS" w:hAnsi="Trebuchet MS" w:cs="Arial"/>
          <w:sz w:val="18"/>
          <w:szCs w:val="18"/>
        </w:rPr>
        <w:t xml:space="preserve"> </w:t>
      </w:r>
      <w:r w:rsidR="00114303" w:rsidRPr="00306D97">
        <w:rPr>
          <w:rFonts w:ascii="Trebuchet MS" w:hAnsi="Trebuchet MS" w:cs="Arial"/>
          <w:sz w:val="18"/>
          <w:szCs w:val="18"/>
        </w:rPr>
        <w:t>repa</w:t>
      </w:r>
      <w:r w:rsidR="00505F7E">
        <w:rPr>
          <w:rFonts w:ascii="Trebuchet MS" w:hAnsi="Trebuchet MS" w:cs="Browallia New"/>
          <w:sz w:val="18"/>
          <w:szCs w:val="22"/>
        </w:rPr>
        <w:t>yment</w:t>
      </w:r>
      <w:r w:rsidR="00CD16CE" w:rsidRPr="00306D97">
        <w:rPr>
          <w:rFonts w:ascii="Trebuchet MS" w:hAnsi="Trebuchet MS" w:cs="Arial"/>
          <w:sz w:val="18"/>
          <w:szCs w:val="18"/>
        </w:rPr>
        <w:t xml:space="preserve"> by </w:t>
      </w:r>
      <w:r w:rsidR="007C6790" w:rsidRPr="00306D97">
        <w:rPr>
          <w:rFonts w:ascii="Trebuchet MS" w:hAnsi="Trebuchet MS" w:cs="Arial"/>
          <w:sz w:val="18"/>
          <w:szCs w:val="18"/>
        </w:rPr>
        <w:t xml:space="preserve">September </w:t>
      </w:r>
      <w:r w:rsidR="00450165" w:rsidRPr="00306D97">
        <w:rPr>
          <w:rFonts w:ascii="Trebuchet MS" w:hAnsi="Trebuchet MS" w:cs="Arial"/>
          <w:sz w:val="18"/>
          <w:szCs w:val="18"/>
        </w:rPr>
        <w:t>2028.</w:t>
      </w:r>
    </w:p>
    <w:p w14:paraId="442170B0" w14:textId="5F49A28B" w:rsidR="00FE5B6A" w:rsidRDefault="00FE5B6A"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cs/>
        </w:rPr>
      </w:pPr>
    </w:p>
    <w:p w14:paraId="780C0246" w14:textId="37B8D059" w:rsidR="00F057B0" w:rsidRPr="00F1674A" w:rsidRDefault="00F76FE9" w:rsidP="005F3A3B">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 w:val="left" w:pos="9214"/>
        </w:tabs>
        <w:spacing w:line="360" w:lineRule="auto"/>
        <w:ind w:right="-10"/>
        <w:jc w:val="thaiDistribute"/>
        <w:rPr>
          <w:rFonts w:ascii="Trebuchet MS" w:hAnsi="Trebuchet MS" w:cs="Arial"/>
          <w:b/>
          <w:bCs/>
          <w:sz w:val="18"/>
          <w:szCs w:val="18"/>
          <w:lang w:val="en-GB"/>
        </w:rPr>
      </w:pPr>
      <w:r w:rsidRPr="00F1674A">
        <w:rPr>
          <w:rFonts w:ascii="Trebuchet MS" w:hAnsi="Trebuchet MS" w:cs="Arial"/>
          <w:b/>
          <w:bCs/>
          <w:sz w:val="18"/>
          <w:szCs w:val="18"/>
        </w:rPr>
        <w:t>TRADE</w:t>
      </w:r>
      <w:r w:rsidRPr="00F1674A">
        <w:rPr>
          <w:rFonts w:ascii="Trebuchet MS" w:hAnsi="Trebuchet MS" w:cs="Arial"/>
          <w:b/>
          <w:bCs/>
          <w:sz w:val="18"/>
          <w:szCs w:val="18"/>
          <w:lang w:val="en-GB"/>
        </w:rPr>
        <w:t xml:space="preserve"> ACCOUNTS RECEIVABLE </w:t>
      </w:r>
      <w:r w:rsidR="00B41752" w:rsidRPr="00F1674A">
        <w:rPr>
          <w:rFonts w:ascii="Trebuchet MS" w:hAnsi="Trebuchet MS" w:cs="Arial"/>
          <w:b/>
          <w:bCs/>
          <w:sz w:val="18"/>
          <w:szCs w:val="18"/>
          <w:lang w:val="en-GB"/>
        </w:rPr>
        <w:t>-</w:t>
      </w:r>
      <w:r w:rsidR="00624E65" w:rsidRPr="00F1674A">
        <w:rPr>
          <w:rFonts w:ascii="Trebuchet MS" w:hAnsi="Trebuchet MS" w:cs="Arial"/>
          <w:b/>
          <w:bCs/>
          <w:sz w:val="18"/>
          <w:szCs w:val="18"/>
          <w:lang w:val="en-GB"/>
        </w:rPr>
        <w:t xml:space="preserve"> GENERAL CUSTOMERS</w:t>
      </w:r>
    </w:p>
    <w:p w14:paraId="79F1B6F4" w14:textId="77777777" w:rsidR="00F057B0" w:rsidRPr="00306D97" w:rsidRDefault="00F057B0" w:rsidP="00EE7C86">
      <w:pPr>
        <w:tabs>
          <w:tab w:val="clear" w:pos="454"/>
          <w:tab w:val="clear" w:pos="680"/>
          <w:tab w:val="left" w:pos="993"/>
        </w:tabs>
        <w:spacing w:line="360" w:lineRule="auto"/>
        <w:ind w:left="450"/>
        <w:jc w:val="thaiDistribute"/>
        <w:rPr>
          <w:rFonts w:ascii="Trebuchet MS" w:hAnsi="Trebuchet MS" w:cs="Arial"/>
          <w:sz w:val="18"/>
          <w:szCs w:val="18"/>
        </w:rPr>
      </w:pPr>
    </w:p>
    <w:p w14:paraId="720B96CA" w14:textId="53AC4A10" w:rsidR="006E02A6" w:rsidRPr="00306D97" w:rsidRDefault="00367B57" w:rsidP="005F3A3B">
      <w:pPr>
        <w:tabs>
          <w:tab w:val="clear" w:pos="227"/>
          <w:tab w:val="clear" w:pos="454"/>
          <w:tab w:val="clear" w:pos="907"/>
          <w:tab w:val="left" w:pos="900"/>
          <w:tab w:val="left" w:pos="9214"/>
        </w:tabs>
        <w:spacing w:line="360" w:lineRule="auto"/>
        <w:ind w:left="360"/>
        <w:jc w:val="thaiDistribute"/>
        <w:rPr>
          <w:rFonts w:ascii="Trebuchet MS" w:eastAsia="Arial Unicode MS" w:hAnsi="Trebuchet MS" w:cs="Arial"/>
          <w:sz w:val="18"/>
          <w:szCs w:val="18"/>
        </w:rPr>
      </w:pPr>
      <w:r w:rsidRPr="00306D97">
        <w:rPr>
          <w:rFonts w:ascii="Trebuchet MS" w:hAnsi="Trebuchet MS" w:cs="Browallia New"/>
          <w:sz w:val="18"/>
          <w:szCs w:val="18"/>
        </w:rPr>
        <w:t>A</w:t>
      </w:r>
      <w:r w:rsidR="00D4218C" w:rsidRPr="00306D97">
        <w:rPr>
          <w:rFonts w:ascii="Trebuchet MS" w:hAnsi="Trebuchet MS" w:cs="Arial"/>
          <w:sz w:val="18"/>
          <w:szCs w:val="18"/>
        </w:rPr>
        <w:t xml:space="preserve">s </w:t>
      </w:r>
      <w:proofErr w:type="gramStart"/>
      <w:r w:rsidRPr="00306D97">
        <w:rPr>
          <w:rFonts w:ascii="Trebuchet MS" w:hAnsi="Trebuchet MS" w:cs="Arial"/>
          <w:sz w:val="18"/>
          <w:szCs w:val="18"/>
        </w:rPr>
        <w:t>at</w:t>
      </w:r>
      <w:proofErr w:type="gramEnd"/>
      <w:r w:rsidR="00D32CA4" w:rsidRPr="00306D97">
        <w:rPr>
          <w:rFonts w:ascii="Trebuchet MS" w:hAnsi="Trebuchet MS" w:cs="Arial"/>
          <w:sz w:val="18"/>
          <w:szCs w:val="18"/>
        </w:rPr>
        <w:t xml:space="preserve"> </w:t>
      </w:r>
      <w:r w:rsidR="005430B7" w:rsidRPr="00FA3B45">
        <w:rPr>
          <w:rFonts w:ascii="Trebuchet MS" w:hAnsi="Trebuchet MS" w:cstheme="minorBidi"/>
          <w:sz w:val="18"/>
          <w:szCs w:val="18"/>
        </w:rPr>
        <w:t>30 June</w:t>
      </w:r>
      <w:r w:rsidR="00205B7E" w:rsidRPr="00205B7E">
        <w:rPr>
          <w:rFonts w:ascii="Trebuchet MS" w:hAnsi="Trebuchet MS" w:cstheme="minorBidi"/>
          <w:sz w:val="18"/>
          <w:szCs w:val="18"/>
        </w:rPr>
        <w:t xml:space="preserve"> 2026</w:t>
      </w:r>
      <w:r w:rsidR="00D4218C" w:rsidRPr="00306D97">
        <w:rPr>
          <w:rFonts w:ascii="Trebuchet MS" w:hAnsi="Trebuchet MS" w:cs="Arial"/>
          <w:sz w:val="18"/>
          <w:szCs w:val="18"/>
        </w:rPr>
        <w:t xml:space="preserve"> and </w:t>
      </w:r>
      <w:r w:rsidR="00205B7E">
        <w:rPr>
          <w:rFonts w:ascii="Trebuchet MS" w:hAnsi="Trebuchet MS" w:cs="Arial"/>
          <w:sz w:val="18"/>
          <w:szCs w:val="18"/>
        </w:rPr>
        <w:t>31 December 2025</w:t>
      </w:r>
      <w:r w:rsidR="004E4519" w:rsidRPr="00306D97">
        <w:rPr>
          <w:rFonts w:ascii="Trebuchet MS" w:hAnsi="Trebuchet MS" w:cs="Arial"/>
          <w:sz w:val="18"/>
          <w:szCs w:val="18"/>
        </w:rPr>
        <w:t>,</w:t>
      </w:r>
      <w:r w:rsidR="00D4218C" w:rsidRPr="00306D97">
        <w:rPr>
          <w:rFonts w:ascii="Trebuchet MS" w:hAnsi="Trebuchet MS" w:cs="Arial"/>
          <w:sz w:val="18"/>
          <w:szCs w:val="18"/>
        </w:rPr>
        <w:t xml:space="preserve"> </w:t>
      </w:r>
      <w:r w:rsidR="00A67B2C" w:rsidRPr="00306D97">
        <w:rPr>
          <w:rFonts w:ascii="Trebuchet MS" w:hAnsi="Trebuchet MS" w:cs="Arial"/>
          <w:sz w:val="18"/>
          <w:szCs w:val="18"/>
        </w:rPr>
        <w:t xml:space="preserve">trade accounts receivable </w:t>
      </w:r>
      <w:r w:rsidR="00FB0825" w:rsidRPr="00306D97">
        <w:rPr>
          <w:rFonts w:ascii="Trebuchet MS" w:hAnsi="Trebuchet MS" w:cs="Arial"/>
          <w:sz w:val="18"/>
          <w:szCs w:val="18"/>
        </w:rPr>
        <w:t>-</w:t>
      </w:r>
      <w:r w:rsidR="00A67B2C" w:rsidRPr="00306D97">
        <w:rPr>
          <w:rFonts w:ascii="Trebuchet MS" w:hAnsi="Trebuchet MS" w:cs="Arial"/>
          <w:sz w:val="18"/>
          <w:szCs w:val="18"/>
        </w:rPr>
        <w:t xml:space="preserve"> general customers</w:t>
      </w:r>
      <w:r w:rsidR="00885786" w:rsidRPr="00306D97">
        <w:rPr>
          <w:rFonts w:ascii="Trebuchet MS" w:hAnsi="Trebuchet MS" w:cs="Arial"/>
          <w:sz w:val="18"/>
          <w:szCs w:val="18"/>
        </w:rPr>
        <w:t xml:space="preserve">, </w:t>
      </w:r>
      <w:r w:rsidR="00FF2DCE" w:rsidRPr="00306D97">
        <w:rPr>
          <w:rFonts w:ascii="Trebuchet MS" w:eastAsia="Arial Unicode MS" w:hAnsi="Trebuchet MS" w:cs="Arial"/>
          <w:sz w:val="18"/>
          <w:szCs w:val="18"/>
        </w:rPr>
        <w:t>can analy</w:t>
      </w:r>
      <w:r w:rsidR="0071004B" w:rsidRPr="00306D97">
        <w:rPr>
          <w:rFonts w:ascii="Trebuchet MS" w:eastAsia="Arial Unicode MS" w:hAnsi="Trebuchet MS" w:cs="Arial"/>
          <w:sz w:val="18"/>
          <w:szCs w:val="18"/>
        </w:rPr>
        <w:t>z</w:t>
      </w:r>
      <w:r w:rsidR="00FF2DCE" w:rsidRPr="00306D97">
        <w:rPr>
          <w:rFonts w:ascii="Trebuchet MS" w:eastAsia="Arial Unicode MS" w:hAnsi="Trebuchet MS" w:cs="Arial"/>
          <w:sz w:val="18"/>
          <w:szCs w:val="18"/>
        </w:rPr>
        <w:t xml:space="preserve">e </w:t>
      </w:r>
      <w:proofErr w:type="gramStart"/>
      <w:r w:rsidR="00FF2DCE" w:rsidRPr="00306D97">
        <w:rPr>
          <w:rFonts w:ascii="Trebuchet MS" w:eastAsia="Arial Unicode MS" w:hAnsi="Trebuchet MS" w:cs="Arial"/>
          <w:sz w:val="18"/>
          <w:szCs w:val="18"/>
        </w:rPr>
        <w:t>aging</w:t>
      </w:r>
      <w:proofErr w:type="gramEnd"/>
      <w:r w:rsidR="00FF2DCE" w:rsidRPr="00306D97">
        <w:rPr>
          <w:rFonts w:ascii="Trebuchet MS" w:eastAsia="Arial Unicode MS" w:hAnsi="Trebuchet MS" w:cs="Arial"/>
          <w:sz w:val="18"/>
          <w:szCs w:val="18"/>
        </w:rPr>
        <w:t xml:space="preserve"> as follows:</w:t>
      </w:r>
    </w:p>
    <w:p w14:paraId="09B1312C" w14:textId="77777777" w:rsidR="00B97E89" w:rsidRPr="00306D97" w:rsidRDefault="00B97E89" w:rsidP="005F3A3B">
      <w:pPr>
        <w:tabs>
          <w:tab w:val="clear" w:pos="227"/>
          <w:tab w:val="clear" w:pos="454"/>
          <w:tab w:val="clear" w:pos="907"/>
          <w:tab w:val="left" w:pos="900"/>
          <w:tab w:val="left" w:pos="9214"/>
        </w:tabs>
        <w:spacing w:line="360" w:lineRule="auto"/>
        <w:ind w:left="360"/>
        <w:jc w:val="thaiDistribute"/>
        <w:rPr>
          <w:rFonts w:ascii="Trebuchet MS" w:hAnsi="Trebuchet MS" w:cs="Arial"/>
          <w:sz w:val="18"/>
          <w:szCs w:val="18"/>
          <w:lang w:val="en-GB"/>
        </w:rPr>
      </w:pPr>
    </w:p>
    <w:tbl>
      <w:tblPr>
        <w:tblW w:w="9192" w:type="dxa"/>
        <w:tblInd w:w="315" w:type="dxa"/>
        <w:tblLayout w:type="fixed"/>
        <w:tblCellMar>
          <w:left w:w="0" w:type="dxa"/>
          <w:right w:w="0" w:type="dxa"/>
        </w:tblCellMar>
        <w:tblLook w:val="0000" w:firstRow="0" w:lastRow="0" w:firstColumn="0" w:lastColumn="0" w:noHBand="0" w:noVBand="0"/>
      </w:tblPr>
      <w:tblGrid>
        <w:gridCol w:w="3485"/>
        <w:gridCol w:w="1246"/>
        <w:gridCol w:w="238"/>
        <w:gridCol w:w="1251"/>
        <w:gridCol w:w="238"/>
        <w:gridCol w:w="1247"/>
        <w:gridCol w:w="238"/>
        <w:gridCol w:w="1249"/>
      </w:tblGrid>
      <w:tr w:rsidR="005F3A3B" w:rsidRPr="00306D97" w14:paraId="304B8CDC" w14:textId="77777777" w:rsidTr="00474313">
        <w:trPr>
          <w:cantSplit/>
          <w:trHeight w:val="343"/>
          <w:tblHeader/>
        </w:trPr>
        <w:tc>
          <w:tcPr>
            <w:tcW w:w="3485" w:type="dxa"/>
          </w:tcPr>
          <w:p w14:paraId="078F6346" w14:textId="7C6166A6" w:rsidR="005F3A3B" w:rsidRPr="00306D97" w:rsidRDefault="005F3A3B"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Pr>
                <w:rFonts w:ascii="Trebuchet MS" w:hAnsi="Trebuchet MS" w:cs="Arial"/>
                <w:b/>
                <w:bCs/>
                <w:sz w:val="18"/>
                <w:szCs w:val="18"/>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 Baht)</w:t>
            </w:r>
          </w:p>
        </w:tc>
        <w:tc>
          <w:tcPr>
            <w:tcW w:w="2735" w:type="dxa"/>
            <w:gridSpan w:val="3"/>
            <w:tcBorders>
              <w:bottom w:val="single" w:sz="4" w:space="0" w:color="auto"/>
            </w:tcBorders>
          </w:tcPr>
          <w:p w14:paraId="52AF03E3" w14:textId="77777777" w:rsidR="00880C14" w:rsidRPr="00306D97" w:rsidRDefault="005F3A3B"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18"/>
                <w:szCs w:val="18"/>
              </w:rPr>
            </w:pPr>
            <w:r w:rsidRPr="00306D97">
              <w:rPr>
                <w:rFonts w:ascii="Trebuchet MS" w:hAnsi="Trebuchet MS" w:cs="Arial"/>
                <w:sz w:val="18"/>
                <w:szCs w:val="18"/>
              </w:rPr>
              <w:t xml:space="preserve">Consolidated </w:t>
            </w:r>
          </w:p>
          <w:p w14:paraId="0DCC30EC" w14:textId="5B010F26" w:rsidR="005F3A3B" w:rsidRPr="00306D97" w:rsidRDefault="00880C14"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Arial"/>
                <w:sz w:val="18"/>
                <w:szCs w:val="18"/>
              </w:rPr>
            </w:pPr>
            <w:r w:rsidRPr="00306D97">
              <w:rPr>
                <w:rFonts w:ascii="Trebuchet MS" w:hAnsi="Trebuchet MS" w:cs="Arial"/>
                <w:sz w:val="18"/>
                <w:szCs w:val="18"/>
                <w:lang w:val="en-GB"/>
              </w:rPr>
              <w:t>financial information</w:t>
            </w:r>
          </w:p>
        </w:tc>
        <w:tc>
          <w:tcPr>
            <w:tcW w:w="238" w:type="dxa"/>
            <w:vAlign w:val="bottom"/>
          </w:tcPr>
          <w:p w14:paraId="6D7D7478" w14:textId="77777777" w:rsidR="005F3A3B" w:rsidRPr="00306D97" w:rsidRDefault="005F3A3B"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Arial"/>
                <w:sz w:val="18"/>
                <w:szCs w:val="18"/>
              </w:rPr>
            </w:pPr>
          </w:p>
        </w:tc>
        <w:tc>
          <w:tcPr>
            <w:tcW w:w="2734" w:type="dxa"/>
            <w:gridSpan w:val="3"/>
            <w:tcBorders>
              <w:bottom w:val="single" w:sz="4" w:space="0" w:color="auto"/>
            </w:tcBorders>
          </w:tcPr>
          <w:p w14:paraId="78C17A3B" w14:textId="77777777" w:rsidR="00880C14" w:rsidRPr="00306D97" w:rsidRDefault="005F3A3B"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18"/>
                <w:szCs w:val="18"/>
              </w:rPr>
            </w:pPr>
            <w:r w:rsidRPr="00306D97">
              <w:rPr>
                <w:rFonts w:ascii="Trebuchet MS" w:hAnsi="Trebuchet MS" w:cs="Arial"/>
                <w:sz w:val="18"/>
                <w:szCs w:val="18"/>
              </w:rPr>
              <w:t xml:space="preserve">Separate </w:t>
            </w:r>
          </w:p>
          <w:p w14:paraId="00EA1C47" w14:textId="2F660B05" w:rsidR="005F3A3B" w:rsidRPr="00306D97" w:rsidRDefault="00880C14"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Arial"/>
                <w:sz w:val="18"/>
                <w:szCs w:val="18"/>
              </w:rPr>
            </w:pPr>
            <w:r w:rsidRPr="00306D97">
              <w:rPr>
                <w:rFonts w:ascii="Trebuchet MS" w:hAnsi="Trebuchet MS" w:cs="Arial"/>
                <w:sz w:val="18"/>
                <w:szCs w:val="18"/>
                <w:lang w:val="en-GB"/>
              </w:rPr>
              <w:t>financial information</w:t>
            </w:r>
          </w:p>
        </w:tc>
      </w:tr>
      <w:tr w:rsidR="003A180E" w:rsidRPr="00306D97" w14:paraId="3816C25A" w14:textId="77777777" w:rsidTr="00474313">
        <w:trPr>
          <w:cantSplit/>
          <w:trHeight w:val="350"/>
          <w:tblHeader/>
        </w:trPr>
        <w:tc>
          <w:tcPr>
            <w:tcW w:w="3485" w:type="dxa"/>
            <w:vAlign w:val="bottom"/>
          </w:tcPr>
          <w:p w14:paraId="5D67AF2F" w14:textId="77777777" w:rsidR="003A180E" w:rsidRPr="00306D97"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Arial"/>
                <w:sz w:val="18"/>
                <w:szCs w:val="18"/>
              </w:rPr>
            </w:pPr>
          </w:p>
        </w:tc>
        <w:tc>
          <w:tcPr>
            <w:tcW w:w="1246" w:type="dxa"/>
            <w:tcBorders>
              <w:bottom w:val="single" w:sz="4" w:space="0" w:color="auto"/>
            </w:tcBorders>
            <w:vAlign w:val="bottom"/>
          </w:tcPr>
          <w:p w14:paraId="5BF50A16" w14:textId="575EB8CD" w:rsidR="003A180E" w:rsidRPr="00306D97" w:rsidRDefault="005430B7"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80"/>
              <w:jc w:val="center"/>
              <w:rPr>
                <w:rFonts w:ascii="Trebuchet MS" w:hAnsi="Trebuchet MS" w:cs="Arial"/>
                <w:sz w:val="18"/>
                <w:szCs w:val="18"/>
                <w:cs/>
              </w:rPr>
            </w:pPr>
            <w:r w:rsidRPr="00FA3B45">
              <w:rPr>
                <w:rFonts w:ascii="Trebuchet MS" w:hAnsi="Trebuchet MS" w:cstheme="minorBidi"/>
                <w:sz w:val="18"/>
                <w:szCs w:val="18"/>
              </w:rPr>
              <w:t>30 June</w:t>
            </w:r>
            <w:r w:rsidR="003A180E">
              <w:rPr>
                <w:rFonts w:ascii="Trebuchet MS" w:hAnsi="Trebuchet MS" w:cstheme="minorBidi"/>
                <w:sz w:val="18"/>
                <w:szCs w:val="18"/>
              </w:rPr>
              <w:br/>
            </w:r>
            <w:r w:rsidR="003A180E" w:rsidRPr="003A180E">
              <w:rPr>
                <w:rFonts w:ascii="Trebuchet MS" w:hAnsi="Trebuchet MS" w:cstheme="minorBidi"/>
                <w:sz w:val="18"/>
                <w:szCs w:val="18"/>
              </w:rPr>
              <w:t>2026</w:t>
            </w:r>
          </w:p>
        </w:tc>
        <w:tc>
          <w:tcPr>
            <w:tcW w:w="238" w:type="dxa"/>
            <w:vAlign w:val="bottom"/>
          </w:tcPr>
          <w:p w14:paraId="6290DA69" w14:textId="77777777" w:rsidR="003A180E" w:rsidRPr="00306D97"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80"/>
              <w:jc w:val="center"/>
              <w:rPr>
                <w:rFonts w:ascii="Trebuchet MS" w:hAnsi="Trebuchet MS" w:cs="Arial"/>
                <w:sz w:val="18"/>
                <w:szCs w:val="18"/>
                <w:cs/>
              </w:rPr>
            </w:pPr>
          </w:p>
        </w:tc>
        <w:tc>
          <w:tcPr>
            <w:tcW w:w="1251" w:type="dxa"/>
            <w:tcBorders>
              <w:bottom w:val="single" w:sz="4" w:space="0" w:color="auto"/>
            </w:tcBorders>
            <w:vAlign w:val="bottom"/>
          </w:tcPr>
          <w:p w14:paraId="6A17E7FA" w14:textId="01BE9C38" w:rsidR="003A180E" w:rsidRPr="00306D97"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80"/>
              <w:jc w:val="center"/>
              <w:rPr>
                <w:rFonts w:ascii="Trebuchet MS" w:hAnsi="Trebuchet MS" w:cs="Arial"/>
                <w:sz w:val="18"/>
                <w:szCs w:val="18"/>
                <w:cs/>
                <w:lang w:val="en-GB"/>
              </w:rPr>
            </w:pPr>
            <w:r w:rsidRPr="00306D97">
              <w:rPr>
                <w:rFonts w:ascii="Trebuchet MS" w:hAnsi="Trebuchet MS" w:cs="Arial"/>
                <w:sz w:val="18"/>
                <w:szCs w:val="18"/>
              </w:rPr>
              <w:t>31 December</w:t>
            </w:r>
            <w:r w:rsidRPr="00306D97">
              <w:rPr>
                <w:rFonts w:ascii="Trebuchet MS" w:hAnsi="Trebuchet MS" w:cs="Arial"/>
                <w:sz w:val="18"/>
                <w:szCs w:val="18"/>
              </w:rPr>
              <w:br/>
              <w:t>202</w:t>
            </w:r>
            <w:r>
              <w:rPr>
                <w:rFonts w:ascii="Trebuchet MS" w:hAnsi="Trebuchet MS" w:cs="Arial"/>
                <w:sz w:val="18"/>
                <w:szCs w:val="18"/>
              </w:rPr>
              <w:t>5</w:t>
            </w:r>
          </w:p>
        </w:tc>
        <w:tc>
          <w:tcPr>
            <w:tcW w:w="238" w:type="dxa"/>
            <w:vAlign w:val="center"/>
          </w:tcPr>
          <w:p w14:paraId="322B48FF" w14:textId="77777777" w:rsidR="003A180E" w:rsidRPr="00306D97"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80"/>
              <w:jc w:val="center"/>
              <w:rPr>
                <w:rFonts w:ascii="Trebuchet MS" w:hAnsi="Trebuchet MS" w:cs="Arial"/>
                <w:sz w:val="18"/>
                <w:szCs w:val="18"/>
                <w:cs/>
              </w:rPr>
            </w:pPr>
          </w:p>
        </w:tc>
        <w:tc>
          <w:tcPr>
            <w:tcW w:w="1247" w:type="dxa"/>
            <w:tcBorders>
              <w:bottom w:val="single" w:sz="4" w:space="0" w:color="auto"/>
            </w:tcBorders>
            <w:vAlign w:val="bottom"/>
          </w:tcPr>
          <w:p w14:paraId="419C3D0C" w14:textId="55892DCC" w:rsidR="003A180E" w:rsidRPr="00306D97" w:rsidRDefault="005430B7"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80"/>
              <w:jc w:val="center"/>
              <w:rPr>
                <w:rFonts w:ascii="Trebuchet MS" w:hAnsi="Trebuchet MS" w:cs="Arial"/>
                <w:sz w:val="18"/>
                <w:szCs w:val="18"/>
                <w:cs/>
              </w:rPr>
            </w:pPr>
            <w:r w:rsidRPr="00FA3B45">
              <w:rPr>
                <w:rFonts w:ascii="Trebuchet MS" w:hAnsi="Trebuchet MS" w:cstheme="minorBidi"/>
                <w:sz w:val="18"/>
                <w:szCs w:val="18"/>
              </w:rPr>
              <w:t>30 June</w:t>
            </w:r>
            <w:r w:rsidR="003A180E">
              <w:rPr>
                <w:rFonts w:ascii="Trebuchet MS" w:hAnsi="Trebuchet MS" w:cstheme="minorBidi"/>
                <w:sz w:val="18"/>
                <w:szCs w:val="18"/>
              </w:rPr>
              <w:br/>
            </w:r>
            <w:r w:rsidR="003A180E" w:rsidRPr="003A180E">
              <w:rPr>
                <w:rFonts w:ascii="Trebuchet MS" w:hAnsi="Trebuchet MS" w:cstheme="minorBidi"/>
                <w:sz w:val="18"/>
                <w:szCs w:val="18"/>
              </w:rPr>
              <w:t>2026</w:t>
            </w:r>
          </w:p>
        </w:tc>
        <w:tc>
          <w:tcPr>
            <w:tcW w:w="238" w:type="dxa"/>
            <w:vAlign w:val="bottom"/>
          </w:tcPr>
          <w:p w14:paraId="21DECA1B" w14:textId="77777777" w:rsidR="003A180E" w:rsidRPr="00306D97"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80"/>
              <w:jc w:val="center"/>
              <w:rPr>
                <w:rFonts w:ascii="Trebuchet MS" w:hAnsi="Trebuchet MS" w:cs="Arial"/>
                <w:sz w:val="18"/>
                <w:szCs w:val="18"/>
                <w:cs/>
              </w:rPr>
            </w:pPr>
          </w:p>
        </w:tc>
        <w:tc>
          <w:tcPr>
            <w:tcW w:w="1249" w:type="dxa"/>
            <w:tcBorders>
              <w:bottom w:val="single" w:sz="4" w:space="0" w:color="auto"/>
            </w:tcBorders>
            <w:vAlign w:val="bottom"/>
          </w:tcPr>
          <w:p w14:paraId="7AFC31FD" w14:textId="2447125C" w:rsidR="003A180E" w:rsidRPr="00306D97"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80"/>
              <w:jc w:val="center"/>
              <w:rPr>
                <w:rFonts w:ascii="Trebuchet MS" w:hAnsi="Trebuchet MS" w:cs="Arial"/>
                <w:sz w:val="18"/>
                <w:szCs w:val="18"/>
                <w:cs/>
                <w:lang w:val="en-GB"/>
              </w:rPr>
            </w:pPr>
            <w:r w:rsidRPr="00306D97">
              <w:rPr>
                <w:rFonts w:ascii="Trebuchet MS" w:hAnsi="Trebuchet MS" w:cs="Arial"/>
                <w:sz w:val="18"/>
                <w:szCs w:val="18"/>
              </w:rPr>
              <w:t>31 December</w:t>
            </w:r>
            <w:r w:rsidRPr="00306D97">
              <w:rPr>
                <w:rFonts w:ascii="Trebuchet MS" w:hAnsi="Trebuchet MS" w:cs="Arial"/>
                <w:sz w:val="18"/>
                <w:szCs w:val="18"/>
              </w:rPr>
              <w:br/>
              <w:t>202</w:t>
            </w:r>
            <w:r>
              <w:rPr>
                <w:rFonts w:ascii="Trebuchet MS" w:hAnsi="Trebuchet MS" w:cs="Arial"/>
                <w:sz w:val="18"/>
                <w:szCs w:val="18"/>
              </w:rPr>
              <w:t>5</w:t>
            </w:r>
          </w:p>
        </w:tc>
      </w:tr>
      <w:tr w:rsidR="005F3A3B" w:rsidRPr="00306D97" w14:paraId="40817218" w14:textId="77777777" w:rsidTr="00474313">
        <w:trPr>
          <w:cantSplit/>
          <w:trHeight w:val="352"/>
        </w:trPr>
        <w:tc>
          <w:tcPr>
            <w:tcW w:w="3485" w:type="dxa"/>
            <w:vAlign w:val="bottom"/>
          </w:tcPr>
          <w:p w14:paraId="496B4048" w14:textId="77777777" w:rsidR="005F3A3B" w:rsidRPr="00306D97" w:rsidRDefault="005F3A3B"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6" w:right="114"/>
              <w:rPr>
                <w:rFonts w:ascii="Trebuchet MS" w:hAnsi="Trebuchet MS" w:cs="Arial"/>
                <w:sz w:val="18"/>
                <w:szCs w:val="18"/>
              </w:rPr>
            </w:pPr>
          </w:p>
        </w:tc>
        <w:tc>
          <w:tcPr>
            <w:tcW w:w="1246" w:type="dxa"/>
          </w:tcPr>
          <w:p w14:paraId="0AE04340" w14:textId="77777777" w:rsidR="005F3A3B" w:rsidRPr="00306D97" w:rsidRDefault="005F3A3B"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238" w:type="dxa"/>
          </w:tcPr>
          <w:p w14:paraId="5880955D" w14:textId="77777777" w:rsidR="005F3A3B" w:rsidRPr="00306D97" w:rsidRDefault="005F3A3B"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right"/>
              <w:rPr>
                <w:rFonts w:ascii="Trebuchet MS" w:hAnsi="Trebuchet MS" w:cs="Arial"/>
                <w:sz w:val="18"/>
                <w:szCs w:val="18"/>
              </w:rPr>
            </w:pPr>
          </w:p>
        </w:tc>
        <w:tc>
          <w:tcPr>
            <w:tcW w:w="1251" w:type="dxa"/>
          </w:tcPr>
          <w:p w14:paraId="57EEE394" w14:textId="77777777" w:rsidR="005F3A3B" w:rsidRPr="00306D97" w:rsidRDefault="005F3A3B"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238" w:type="dxa"/>
          </w:tcPr>
          <w:p w14:paraId="029D99F5" w14:textId="77777777" w:rsidR="005F3A3B" w:rsidRPr="00306D97" w:rsidRDefault="005F3A3B"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right"/>
              <w:rPr>
                <w:rFonts w:ascii="Trebuchet MS" w:hAnsi="Trebuchet MS" w:cs="Arial"/>
                <w:sz w:val="18"/>
                <w:szCs w:val="18"/>
              </w:rPr>
            </w:pPr>
          </w:p>
        </w:tc>
        <w:tc>
          <w:tcPr>
            <w:tcW w:w="1247" w:type="dxa"/>
          </w:tcPr>
          <w:p w14:paraId="732802C6" w14:textId="77777777" w:rsidR="005F3A3B" w:rsidRPr="00306D97" w:rsidRDefault="005F3A3B"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right"/>
              <w:rPr>
                <w:rFonts w:ascii="Trebuchet MS" w:hAnsi="Trebuchet MS" w:cs="Arial"/>
                <w:sz w:val="18"/>
                <w:szCs w:val="18"/>
              </w:rPr>
            </w:pPr>
          </w:p>
        </w:tc>
        <w:tc>
          <w:tcPr>
            <w:tcW w:w="238" w:type="dxa"/>
          </w:tcPr>
          <w:p w14:paraId="60FF5DAA" w14:textId="77777777" w:rsidR="005F3A3B" w:rsidRPr="00306D97" w:rsidRDefault="005F3A3B"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right"/>
              <w:rPr>
                <w:rFonts w:ascii="Trebuchet MS" w:hAnsi="Trebuchet MS" w:cs="Arial"/>
                <w:sz w:val="18"/>
                <w:szCs w:val="18"/>
              </w:rPr>
            </w:pPr>
          </w:p>
        </w:tc>
        <w:tc>
          <w:tcPr>
            <w:tcW w:w="1249" w:type="dxa"/>
          </w:tcPr>
          <w:p w14:paraId="3FB93DB7" w14:textId="77777777" w:rsidR="005F3A3B" w:rsidRPr="00306D97" w:rsidRDefault="005F3A3B"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right"/>
              <w:rPr>
                <w:rFonts w:ascii="Trebuchet MS" w:hAnsi="Trebuchet MS" w:cs="Arial"/>
                <w:sz w:val="18"/>
                <w:szCs w:val="18"/>
              </w:rPr>
            </w:pPr>
          </w:p>
        </w:tc>
      </w:tr>
      <w:tr w:rsidR="003A180E" w:rsidRPr="00306D97" w14:paraId="4A7E15B6" w14:textId="77777777" w:rsidTr="00474313">
        <w:trPr>
          <w:cantSplit/>
          <w:trHeight w:val="162"/>
        </w:trPr>
        <w:tc>
          <w:tcPr>
            <w:tcW w:w="3485" w:type="dxa"/>
            <w:vAlign w:val="bottom"/>
          </w:tcPr>
          <w:p w14:paraId="1B28CD10" w14:textId="77777777" w:rsidR="003A180E" w:rsidRPr="00306D97"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6" w:right="114"/>
              <w:rPr>
                <w:rFonts w:ascii="Trebuchet MS" w:hAnsi="Trebuchet MS" w:cs="Arial"/>
                <w:sz w:val="18"/>
                <w:szCs w:val="18"/>
                <w:lang w:val="en-GB"/>
              </w:rPr>
            </w:pPr>
            <w:r w:rsidRPr="00306D97">
              <w:rPr>
                <w:rFonts w:ascii="Trebuchet MS" w:hAnsi="Trebuchet MS" w:cs="Arial"/>
                <w:sz w:val="18"/>
                <w:szCs w:val="18"/>
              </w:rPr>
              <w:t>Not yet due</w:t>
            </w:r>
          </w:p>
        </w:tc>
        <w:tc>
          <w:tcPr>
            <w:tcW w:w="1246" w:type="dxa"/>
            <w:vAlign w:val="bottom"/>
          </w:tcPr>
          <w:p w14:paraId="1712BFDD" w14:textId="619E1F85" w:rsidR="003A180E" w:rsidRPr="003A180E" w:rsidRDefault="00B3131B"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Cordia New"/>
                <w:sz w:val="18"/>
                <w:szCs w:val="18"/>
              </w:rPr>
            </w:pPr>
            <w:r>
              <w:rPr>
                <w:rFonts w:ascii="Trebuchet MS" w:hAnsi="Trebuchet MS" w:cs="Cordia New"/>
                <w:sz w:val="18"/>
                <w:szCs w:val="18"/>
              </w:rPr>
              <w:t>121,307</w:t>
            </w:r>
          </w:p>
        </w:tc>
        <w:tc>
          <w:tcPr>
            <w:tcW w:w="238" w:type="dxa"/>
          </w:tcPr>
          <w:p w14:paraId="4557301E"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1251" w:type="dxa"/>
            <w:vAlign w:val="bottom"/>
          </w:tcPr>
          <w:p w14:paraId="3CDDB688" w14:textId="16A93448"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r w:rsidRPr="003A180E">
              <w:rPr>
                <w:rFonts w:ascii="Trebuchet MS" w:hAnsi="Trebuchet MS" w:cs="Cordia New"/>
                <w:sz w:val="18"/>
                <w:szCs w:val="18"/>
              </w:rPr>
              <w:t>129,546</w:t>
            </w:r>
          </w:p>
        </w:tc>
        <w:tc>
          <w:tcPr>
            <w:tcW w:w="238" w:type="dxa"/>
          </w:tcPr>
          <w:p w14:paraId="20B04BC3"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1247" w:type="dxa"/>
          </w:tcPr>
          <w:p w14:paraId="26572ED7" w14:textId="792F0721" w:rsidR="003A180E" w:rsidRPr="003A180E" w:rsidRDefault="00740CA7"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Cordia New"/>
                <w:sz w:val="18"/>
                <w:szCs w:val="18"/>
              </w:rPr>
            </w:pPr>
            <w:r>
              <w:rPr>
                <w:rFonts w:ascii="Trebuchet MS" w:hAnsi="Trebuchet MS" w:cs="Cordia New"/>
                <w:sz w:val="18"/>
                <w:szCs w:val="18"/>
              </w:rPr>
              <w:t>105</w:t>
            </w:r>
            <w:r w:rsidR="000B59A6">
              <w:rPr>
                <w:rFonts w:ascii="Trebuchet MS" w:hAnsi="Trebuchet MS" w:cs="Cordia New"/>
                <w:sz w:val="18"/>
                <w:szCs w:val="18"/>
              </w:rPr>
              <w:t>,294</w:t>
            </w:r>
          </w:p>
        </w:tc>
        <w:tc>
          <w:tcPr>
            <w:tcW w:w="238" w:type="dxa"/>
          </w:tcPr>
          <w:p w14:paraId="79ACAE04"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1249" w:type="dxa"/>
          </w:tcPr>
          <w:p w14:paraId="709CCD54" w14:textId="40EE19A9"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r w:rsidRPr="003A180E">
              <w:rPr>
                <w:rFonts w:ascii="Trebuchet MS" w:hAnsi="Trebuchet MS" w:cs="Cordia New"/>
                <w:sz w:val="18"/>
                <w:szCs w:val="18"/>
              </w:rPr>
              <w:t>120,475</w:t>
            </w:r>
          </w:p>
        </w:tc>
      </w:tr>
      <w:tr w:rsidR="003A180E" w:rsidRPr="00306D97" w14:paraId="5B03A2AD" w14:textId="77777777" w:rsidTr="00474313">
        <w:trPr>
          <w:cantSplit/>
          <w:trHeight w:val="108"/>
        </w:trPr>
        <w:tc>
          <w:tcPr>
            <w:tcW w:w="3485" w:type="dxa"/>
            <w:vAlign w:val="bottom"/>
          </w:tcPr>
          <w:p w14:paraId="6213CD3E" w14:textId="45B74170" w:rsidR="003A180E" w:rsidRPr="00306D97"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6" w:right="114"/>
              <w:rPr>
                <w:rFonts w:ascii="Trebuchet MS" w:hAnsi="Trebuchet MS" w:cs="Arial"/>
                <w:sz w:val="18"/>
                <w:szCs w:val="18"/>
                <w:lang w:val="en-GB"/>
              </w:rPr>
            </w:pPr>
            <w:r w:rsidRPr="00306D97">
              <w:rPr>
                <w:rFonts w:ascii="Trebuchet MS" w:hAnsi="Trebuchet MS" w:cs="Arial"/>
                <w:sz w:val="18"/>
                <w:szCs w:val="18"/>
              </w:rPr>
              <w:t>Overdue</w:t>
            </w:r>
          </w:p>
        </w:tc>
        <w:tc>
          <w:tcPr>
            <w:tcW w:w="1246" w:type="dxa"/>
            <w:vAlign w:val="bottom"/>
          </w:tcPr>
          <w:p w14:paraId="51B2C44E" w14:textId="14B6BABC"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Cordia New"/>
                <w:sz w:val="18"/>
                <w:szCs w:val="18"/>
              </w:rPr>
            </w:pPr>
          </w:p>
        </w:tc>
        <w:tc>
          <w:tcPr>
            <w:tcW w:w="238" w:type="dxa"/>
          </w:tcPr>
          <w:p w14:paraId="5221C9A3"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1251" w:type="dxa"/>
            <w:vAlign w:val="bottom"/>
          </w:tcPr>
          <w:p w14:paraId="7541623B" w14:textId="1E6E6C20"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238" w:type="dxa"/>
          </w:tcPr>
          <w:p w14:paraId="6862607A"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1247" w:type="dxa"/>
          </w:tcPr>
          <w:p w14:paraId="211C09A8"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Cordia New"/>
                <w:sz w:val="18"/>
                <w:szCs w:val="18"/>
              </w:rPr>
            </w:pPr>
          </w:p>
        </w:tc>
        <w:tc>
          <w:tcPr>
            <w:tcW w:w="238" w:type="dxa"/>
          </w:tcPr>
          <w:p w14:paraId="4BAB23A2"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1249" w:type="dxa"/>
          </w:tcPr>
          <w:p w14:paraId="7F82E121"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r>
      <w:tr w:rsidR="003A180E" w:rsidRPr="00306D97" w14:paraId="2A0A98E9" w14:textId="77777777" w:rsidTr="00474313">
        <w:trPr>
          <w:cantSplit/>
          <w:trHeight w:val="68"/>
        </w:trPr>
        <w:tc>
          <w:tcPr>
            <w:tcW w:w="3485" w:type="dxa"/>
            <w:vAlign w:val="bottom"/>
          </w:tcPr>
          <w:p w14:paraId="3584B212" w14:textId="77777777" w:rsidR="003A180E" w:rsidRPr="00306D97"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3" w:right="114"/>
              <w:rPr>
                <w:rFonts w:ascii="Trebuchet MS" w:hAnsi="Trebuchet MS" w:cs="Arial"/>
                <w:sz w:val="18"/>
                <w:szCs w:val="18"/>
              </w:rPr>
            </w:pPr>
            <w:r w:rsidRPr="00306D97">
              <w:rPr>
                <w:rFonts w:ascii="Trebuchet MS" w:hAnsi="Trebuchet MS" w:cs="Arial"/>
                <w:sz w:val="18"/>
                <w:szCs w:val="18"/>
              </w:rPr>
              <w:t>Less than 3 months</w:t>
            </w:r>
          </w:p>
        </w:tc>
        <w:tc>
          <w:tcPr>
            <w:tcW w:w="1246" w:type="dxa"/>
          </w:tcPr>
          <w:p w14:paraId="08B89DB3" w14:textId="75EE6861" w:rsidR="003A180E" w:rsidRPr="003A180E" w:rsidRDefault="00B3131B"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Cordia New"/>
                <w:sz w:val="18"/>
                <w:szCs w:val="18"/>
              </w:rPr>
            </w:pPr>
            <w:r>
              <w:rPr>
                <w:rFonts w:ascii="Trebuchet MS" w:hAnsi="Trebuchet MS" w:cs="Cordia New"/>
                <w:sz w:val="18"/>
                <w:szCs w:val="18"/>
              </w:rPr>
              <w:t>92,34</w:t>
            </w:r>
            <w:r w:rsidR="00785656">
              <w:rPr>
                <w:rFonts w:ascii="Trebuchet MS" w:hAnsi="Trebuchet MS" w:cs="Cordia New"/>
                <w:sz w:val="18"/>
                <w:szCs w:val="18"/>
              </w:rPr>
              <w:t>5</w:t>
            </w:r>
          </w:p>
        </w:tc>
        <w:tc>
          <w:tcPr>
            <w:tcW w:w="238" w:type="dxa"/>
          </w:tcPr>
          <w:p w14:paraId="2D868E15"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1251" w:type="dxa"/>
            <w:vAlign w:val="bottom"/>
          </w:tcPr>
          <w:p w14:paraId="1E057BFF" w14:textId="73A7C2AC"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r w:rsidRPr="003A180E">
              <w:rPr>
                <w:rFonts w:ascii="Trebuchet MS" w:hAnsi="Trebuchet MS" w:cs="Cordia New"/>
                <w:sz w:val="18"/>
                <w:szCs w:val="18"/>
              </w:rPr>
              <w:t>138,667</w:t>
            </w:r>
          </w:p>
        </w:tc>
        <w:tc>
          <w:tcPr>
            <w:tcW w:w="238" w:type="dxa"/>
          </w:tcPr>
          <w:p w14:paraId="53729A3C"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1247" w:type="dxa"/>
          </w:tcPr>
          <w:p w14:paraId="6E93DD44" w14:textId="64494B98" w:rsidR="003A180E" w:rsidRPr="003A180E" w:rsidRDefault="000B59A6"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Cordia New"/>
                <w:sz w:val="18"/>
                <w:szCs w:val="18"/>
                <w:cs/>
              </w:rPr>
            </w:pPr>
            <w:r>
              <w:rPr>
                <w:rFonts w:ascii="Trebuchet MS" w:hAnsi="Trebuchet MS" w:cs="Cordia New"/>
                <w:sz w:val="18"/>
                <w:szCs w:val="18"/>
              </w:rPr>
              <w:t>87,21</w:t>
            </w:r>
            <w:r w:rsidR="003F11BB">
              <w:rPr>
                <w:rFonts w:ascii="Trebuchet MS" w:hAnsi="Trebuchet MS" w:cs="Cordia New"/>
                <w:sz w:val="18"/>
                <w:szCs w:val="18"/>
              </w:rPr>
              <w:t>7</w:t>
            </w:r>
          </w:p>
        </w:tc>
        <w:tc>
          <w:tcPr>
            <w:tcW w:w="238" w:type="dxa"/>
          </w:tcPr>
          <w:p w14:paraId="399C6201"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1249" w:type="dxa"/>
          </w:tcPr>
          <w:p w14:paraId="3F689435" w14:textId="6430ED74"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r w:rsidRPr="003A180E">
              <w:rPr>
                <w:rFonts w:ascii="Trebuchet MS" w:hAnsi="Trebuchet MS" w:cs="Cordia New"/>
                <w:sz w:val="18"/>
                <w:szCs w:val="18"/>
              </w:rPr>
              <w:t>132,940</w:t>
            </w:r>
          </w:p>
        </w:tc>
      </w:tr>
      <w:tr w:rsidR="003A180E" w:rsidRPr="00306D97" w14:paraId="4E524F7C" w14:textId="77777777" w:rsidTr="00474313">
        <w:trPr>
          <w:cantSplit/>
          <w:trHeight w:val="90"/>
        </w:trPr>
        <w:tc>
          <w:tcPr>
            <w:tcW w:w="3485" w:type="dxa"/>
            <w:vAlign w:val="bottom"/>
          </w:tcPr>
          <w:p w14:paraId="7398EC72" w14:textId="77777777" w:rsidR="003A180E" w:rsidRPr="00306D97"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3" w:right="114"/>
              <w:rPr>
                <w:rFonts w:ascii="Trebuchet MS" w:hAnsi="Trebuchet MS" w:cs="Arial"/>
                <w:sz w:val="18"/>
                <w:szCs w:val="18"/>
              </w:rPr>
            </w:pPr>
            <w:r w:rsidRPr="00306D97">
              <w:rPr>
                <w:rFonts w:ascii="Trebuchet MS" w:hAnsi="Trebuchet MS" w:cs="Arial"/>
                <w:sz w:val="18"/>
                <w:szCs w:val="18"/>
              </w:rPr>
              <w:t>3 - 6 months</w:t>
            </w:r>
          </w:p>
        </w:tc>
        <w:tc>
          <w:tcPr>
            <w:tcW w:w="1246" w:type="dxa"/>
          </w:tcPr>
          <w:p w14:paraId="2901D1A2" w14:textId="22658697" w:rsidR="003A180E" w:rsidRPr="003A180E" w:rsidRDefault="00B3131B"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Cordia New"/>
                <w:sz w:val="18"/>
                <w:szCs w:val="18"/>
              </w:rPr>
            </w:pPr>
            <w:r>
              <w:rPr>
                <w:rFonts w:ascii="Trebuchet MS" w:hAnsi="Trebuchet MS" w:cs="Cordia New"/>
                <w:sz w:val="18"/>
                <w:szCs w:val="18"/>
              </w:rPr>
              <w:t>17,247</w:t>
            </w:r>
          </w:p>
        </w:tc>
        <w:tc>
          <w:tcPr>
            <w:tcW w:w="238" w:type="dxa"/>
          </w:tcPr>
          <w:p w14:paraId="45D3FEA1"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1251" w:type="dxa"/>
            <w:vAlign w:val="bottom"/>
          </w:tcPr>
          <w:p w14:paraId="70DC4AF7" w14:textId="6DFBB7DA"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r w:rsidRPr="003A180E">
              <w:rPr>
                <w:rFonts w:ascii="Trebuchet MS" w:hAnsi="Trebuchet MS" w:cs="Cordia New"/>
                <w:sz w:val="18"/>
                <w:szCs w:val="18"/>
              </w:rPr>
              <w:t>34,626</w:t>
            </w:r>
          </w:p>
        </w:tc>
        <w:tc>
          <w:tcPr>
            <w:tcW w:w="238" w:type="dxa"/>
          </w:tcPr>
          <w:p w14:paraId="4E34D5D3"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1247" w:type="dxa"/>
          </w:tcPr>
          <w:p w14:paraId="5BFBCF4D" w14:textId="23CF9754" w:rsidR="003A180E" w:rsidRPr="003A180E" w:rsidRDefault="000B59A6"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Cordia New"/>
                <w:sz w:val="18"/>
                <w:szCs w:val="18"/>
              </w:rPr>
            </w:pPr>
            <w:r>
              <w:rPr>
                <w:rFonts w:ascii="Trebuchet MS" w:hAnsi="Trebuchet MS" w:cs="Cordia New"/>
                <w:sz w:val="18"/>
                <w:szCs w:val="18"/>
              </w:rPr>
              <w:t>15,709</w:t>
            </w:r>
          </w:p>
        </w:tc>
        <w:tc>
          <w:tcPr>
            <w:tcW w:w="238" w:type="dxa"/>
          </w:tcPr>
          <w:p w14:paraId="664C9A08"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1249" w:type="dxa"/>
          </w:tcPr>
          <w:p w14:paraId="23BE15AD" w14:textId="2A5B5242"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r w:rsidRPr="003A180E">
              <w:rPr>
                <w:rFonts w:ascii="Trebuchet MS" w:hAnsi="Trebuchet MS" w:cs="Cordia New"/>
                <w:sz w:val="18"/>
                <w:szCs w:val="18"/>
              </w:rPr>
              <w:t>33,932</w:t>
            </w:r>
          </w:p>
        </w:tc>
      </w:tr>
      <w:tr w:rsidR="003A180E" w:rsidRPr="00306D97" w14:paraId="1F92950B" w14:textId="77777777" w:rsidTr="00474313">
        <w:trPr>
          <w:cantSplit/>
          <w:trHeight w:val="68"/>
        </w:trPr>
        <w:tc>
          <w:tcPr>
            <w:tcW w:w="3485" w:type="dxa"/>
            <w:vAlign w:val="bottom"/>
          </w:tcPr>
          <w:p w14:paraId="46C02662" w14:textId="77777777" w:rsidR="003A180E" w:rsidRPr="00306D97"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3" w:right="114"/>
              <w:rPr>
                <w:rFonts w:ascii="Trebuchet MS" w:hAnsi="Trebuchet MS" w:cs="Arial"/>
                <w:sz w:val="18"/>
                <w:szCs w:val="18"/>
              </w:rPr>
            </w:pPr>
            <w:r w:rsidRPr="00306D97">
              <w:rPr>
                <w:rFonts w:ascii="Trebuchet MS" w:hAnsi="Trebuchet MS" w:cs="Arial"/>
                <w:sz w:val="18"/>
                <w:szCs w:val="18"/>
              </w:rPr>
              <w:t xml:space="preserve">6 - 12 months </w:t>
            </w:r>
          </w:p>
        </w:tc>
        <w:tc>
          <w:tcPr>
            <w:tcW w:w="1246" w:type="dxa"/>
          </w:tcPr>
          <w:p w14:paraId="4B91908B" w14:textId="0072A00D" w:rsidR="003A180E" w:rsidRPr="003A180E" w:rsidRDefault="00B3131B"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Cordia New"/>
                <w:sz w:val="18"/>
                <w:szCs w:val="18"/>
              </w:rPr>
            </w:pPr>
            <w:r>
              <w:rPr>
                <w:rFonts w:ascii="Trebuchet MS" w:hAnsi="Trebuchet MS" w:cs="Cordia New"/>
                <w:sz w:val="18"/>
                <w:szCs w:val="18"/>
              </w:rPr>
              <w:t>13,146</w:t>
            </w:r>
          </w:p>
        </w:tc>
        <w:tc>
          <w:tcPr>
            <w:tcW w:w="238" w:type="dxa"/>
          </w:tcPr>
          <w:p w14:paraId="2A630934"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1251" w:type="dxa"/>
            <w:vAlign w:val="bottom"/>
          </w:tcPr>
          <w:p w14:paraId="3464C82A" w14:textId="17FE6118"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r w:rsidRPr="003A180E">
              <w:rPr>
                <w:rFonts w:ascii="Trebuchet MS" w:hAnsi="Trebuchet MS" w:cs="Cordia New"/>
                <w:sz w:val="18"/>
                <w:szCs w:val="18"/>
              </w:rPr>
              <w:t>20,857</w:t>
            </w:r>
          </w:p>
        </w:tc>
        <w:tc>
          <w:tcPr>
            <w:tcW w:w="238" w:type="dxa"/>
          </w:tcPr>
          <w:p w14:paraId="195FB68C"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1247" w:type="dxa"/>
          </w:tcPr>
          <w:p w14:paraId="07EAD0AF" w14:textId="25759054" w:rsidR="003A180E" w:rsidRPr="003A180E" w:rsidRDefault="000B59A6"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Cordia New"/>
                <w:sz w:val="18"/>
                <w:szCs w:val="18"/>
              </w:rPr>
            </w:pPr>
            <w:r>
              <w:rPr>
                <w:rFonts w:ascii="Trebuchet MS" w:hAnsi="Trebuchet MS" w:cs="Cordia New"/>
                <w:sz w:val="18"/>
                <w:szCs w:val="18"/>
              </w:rPr>
              <w:t>12,267</w:t>
            </w:r>
          </w:p>
        </w:tc>
        <w:tc>
          <w:tcPr>
            <w:tcW w:w="238" w:type="dxa"/>
          </w:tcPr>
          <w:p w14:paraId="56548969"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1249" w:type="dxa"/>
          </w:tcPr>
          <w:p w14:paraId="0428780F" w14:textId="1FE816B6"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r w:rsidRPr="003A180E">
              <w:rPr>
                <w:rFonts w:ascii="Trebuchet MS" w:hAnsi="Trebuchet MS" w:cs="Cordia New"/>
                <w:sz w:val="18"/>
                <w:szCs w:val="18"/>
              </w:rPr>
              <w:t>20,137</w:t>
            </w:r>
          </w:p>
        </w:tc>
      </w:tr>
      <w:tr w:rsidR="003A180E" w:rsidRPr="00306D97" w14:paraId="4CC09AB7" w14:textId="77777777" w:rsidTr="00474313">
        <w:trPr>
          <w:cantSplit/>
          <w:trHeight w:val="68"/>
        </w:trPr>
        <w:tc>
          <w:tcPr>
            <w:tcW w:w="3485" w:type="dxa"/>
            <w:vAlign w:val="bottom"/>
          </w:tcPr>
          <w:p w14:paraId="5FC89809" w14:textId="62F94AFF" w:rsidR="003A180E" w:rsidRPr="00306D97"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3" w:right="114"/>
              <w:rPr>
                <w:rFonts w:ascii="Trebuchet MS" w:hAnsi="Trebuchet MS" w:cs="Arial"/>
                <w:sz w:val="18"/>
                <w:szCs w:val="18"/>
              </w:rPr>
            </w:pPr>
            <w:r>
              <w:rPr>
                <w:rFonts w:ascii="Trebuchet MS" w:hAnsi="Trebuchet MS" w:cs="Arial"/>
                <w:sz w:val="18"/>
                <w:szCs w:val="18"/>
              </w:rPr>
              <w:t>1</w:t>
            </w:r>
            <w:r>
              <w:rPr>
                <w:rFonts w:ascii="Trebuchet MS" w:hAnsi="Trebuchet MS" w:cstheme="minorBidi"/>
                <w:sz w:val="18"/>
                <w:szCs w:val="18"/>
              </w:rPr>
              <w:t>2</w:t>
            </w:r>
            <w:r w:rsidRPr="00306D97">
              <w:rPr>
                <w:rFonts w:ascii="Trebuchet MS" w:hAnsi="Trebuchet MS" w:cs="Arial"/>
                <w:sz w:val="18"/>
                <w:szCs w:val="18"/>
              </w:rPr>
              <w:t xml:space="preserve"> - 1</w:t>
            </w:r>
            <w:r>
              <w:rPr>
                <w:rFonts w:ascii="Trebuchet MS" w:hAnsi="Trebuchet MS" w:cs="Arial"/>
                <w:sz w:val="18"/>
                <w:szCs w:val="18"/>
              </w:rPr>
              <w:t>5</w:t>
            </w:r>
            <w:r w:rsidRPr="00306D97">
              <w:rPr>
                <w:rFonts w:ascii="Trebuchet MS" w:hAnsi="Trebuchet MS" w:cs="Arial"/>
                <w:sz w:val="18"/>
                <w:szCs w:val="18"/>
              </w:rPr>
              <w:t xml:space="preserve"> months</w:t>
            </w:r>
          </w:p>
        </w:tc>
        <w:tc>
          <w:tcPr>
            <w:tcW w:w="1246" w:type="dxa"/>
          </w:tcPr>
          <w:p w14:paraId="2D7D8A48" w14:textId="5847A3D0" w:rsidR="003A180E" w:rsidRPr="003A180E" w:rsidRDefault="00B3131B"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Cordia New"/>
                <w:sz w:val="18"/>
                <w:szCs w:val="18"/>
              </w:rPr>
            </w:pPr>
            <w:r>
              <w:rPr>
                <w:rFonts w:ascii="Trebuchet MS" w:hAnsi="Trebuchet MS" w:cs="Cordia New"/>
                <w:sz w:val="18"/>
                <w:szCs w:val="18"/>
              </w:rPr>
              <w:t>6,822</w:t>
            </w:r>
          </w:p>
        </w:tc>
        <w:tc>
          <w:tcPr>
            <w:tcW w:w="238" w:type="dxa"/>
          </w:tcPr>
          <w:p w14:paraId="442EAD0B"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1251" w:type="dxa"/>
            <w:vAlign w:val="bottom"/>
          </w:tcPr>
          <w:p w14:paraId="4DB16460" w14:textId="5EAB5C10"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Cordia New"/>
                <w:sz w:val="18"/>
                <w:szCs w:val="18"/>
              </w:rPr>
            </w:pPr>
            <w:r w:rsidRPr="003A180E">
              <w:rPr>
                <w:rFonts w:ascii="Trebuchet MS" w:hAnsi="Trebuchet MS" w:cs="Cordia New"/>
                <w:sz w:val="18"/>
                <w:szCs w:val="18"/>
              </w:rPr>
              <w:t>9,875</w:t>
            </w:r>
          </w:p>
        </w:tc>
        <w:tc>
          <w:tcPr>
            <w:tcW w:w="238" w:type="dxa"/>
          </w:tcPr>
          <w:p w14:paraId="29648780"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1247" w:type="dxa"/>
          </w:tcPr>
          <w:p w14:paraId="10AEFE10" w14:textId="56645DDB" w:rsidR="003A180E" w:rsidRPr="003A180E" w:rsidRDefault="000B59A6"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Cordia New"/>
                <w:sz w:val="18"/>
                <w:szCs w:val="18"/>
              </w:rPr>
            </w:pPr>
            <w:r>
              <w:rPr>
                <w:rFonts w:ascii="Trebuchet MS" w:hAnsi="Trebuchet MS" w:cs="Cordia New"/>
                <w:sz w:val="18"/>
                <w:szCs w:val="18"/>
              </w:rPr>
              <w:t>6,797</w:t>
            </w:r>
          </w:p>
        </w:tc>
        <w:tc>
          <w:tcPr>
            <w:tcW w:w="238" w:type="dxa"/>
          </w:tcPr>
          <w:p w14:paraId="24556702"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1249" w:type="dxa"/>
            <w:vAlign w:val="bottom"/>
          </w:tcPr>
          <w:p w14:paraId="7B5D7E3B" w14:textId="10427542"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Cordia New"/>
                <w:sz w:val="18"/>
                <w:szCs w:val="18"/>
              </w:rPr>
            </w:pPr>
            <w:r w:rsidRPr="003A180E">
              <w:rPr>
                <w:rFonts w:ascii="Trebuchet MS" w:hAnsi="Trebuchet MS" w:cs="Cordia New"/>
                <w:sz w:val="18"/>
                <w:szCs w:val="18"/>
              </w:rPr>
              <w:t>9,849</w:t>
            </w:r>
          </w:p>
        </w:tc>
      </w:tr>
      <w:tr w:rsidR="003A180E" w:rsidRPr="00306D97" w14:paraId="7D692CDF" w14:textId="77777777" w:rsidTr="00474313">
        <w:trPr>
          <w:cantSplit/>
          <w:trHeight w:val="68"/>
        </w:trPr>
        <w:tc>
          <w:tcPr>
            <w:tcW w:w="3485" w:type="dxa"/>
            <w:vAlign w:val="bottom"/>
          </w:tcPr>
          <w:p w14:paraId="556C864F" w14:textId="20E31E6B" w:rsidR="003A180E" w:rsidRPr="00306D97"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3" w:right="114"/>
              <w:rPr>
                <w:rFonts w:ascii="Trebuchet MS" w:hAnsi="Trebuchet MS" w:cs="Arial"/>
                <w:sz w:val="18"/>
                <w:szCs w:val="18"/>
              </w:rPr>
            </w:pPr>
            <w:r w:rsidRPr="00306D97">
              <w:rPr>
                <w:rFonts w:ascii="Trebuchet MS" w:hAnsi="Trebuchet MS" w:cs="Arial"/>
                <w:sz w:val="18"/>
                <w:szCs w:val="18"/>
              </w:rPr>
              <w:t>More than 1</w:t>
            </w:r>
            <w:r>
              <w:rPr>
                <w:rFonts w:ascii="Trebuchet MS" w:hAnsi="Trebuchet MS" w:cs="Arial"/>
                <w:sz w:val="18"/>
                <w:szCs w:val="18"/>
              </w:rPr>
              <w:t>5</w:t>
            </w:r>
            <w:r w:rsidRPr="00306D97">
              <w:rPr>
                <w:rFonts w:ascii="Trebuchet MS" w:hAnsi="Trebuchet MS" w:cs="Arial"/>
                <w:sz w:val="18"/>
                <w:szCs w:val="18"/>
              </w:rPr>
              <w:t xml:space="preserve"> months</w:t>
            </w:r>
          </w:p>
        </w:tc>
        <w:tc>
          <w:tcPr>
            <w:tcW w:w="1246" w:type="dxa"/>
            <w:tcBorders>
              <w:bottom w:val="single" w:sz="4" w:space="0" w:color="auto"/>
            </w:tcBorders>
          </w:tcPr>
          <w:p w14:paraId="4B28659A" w14:textId="30EC9F9A" w:rsidR="003A180E" w:rsidRPr="003A180E" w:rsidRDefault="00B3131B"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Cordia New"/>
                <w:sz w:val="18"/>
                <w:szCs w:val="18"/>
              </w:rPr>
            </w:pPr>
            <w:r>
              <w:rPr>
                <w:rFonts w:ascii="Trebuchet MS" w:hAnsi="Trebuchet MS" w:cs="Cordia New"/>
                <w:sz w:val="18"/>
                <w:szCs w:val="18"/>
              </w:rPr>
              <w:t>4,325</w:t>
            </w:r>
          </w:p>
        </w:tc>
        <w:tc>
          <w:tcPr>
            <w:tcW w:w="238" w:type="dxa"/>
          </w:tcPr>
          <w:p w14:paraId="67CEA800"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1251" w:type="dxa"/>
            <w:tcBorders>
              <w:bottom w:val="single" w:sz="4" w:space="0" w:color="auto"/>
            </w:tcBorders>
            <w:vAlign w:val="bottom"/>
          </w:tcPr>
          <w:p w14:paraId="7E0FE6C8" w14:textId="76519A99"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r w:rsidRPr="003A180E">
              <w:rPr>
                <w:rFonts w:ascii="Trebuchet MS" w:hAnsi="Trebuchet MS" w:cs="Cordia New"/>
                <w:sz w:val="18"/>
                <w:szCs w:val="18"/>
              </w:rPr>
              <w:t>1,413</w:t>
            </w:r>
          </w:p>
        </w:tc>
        <w:tc>
          <w:tcPr>
            <w:tcW w:w="238" w:type="dxa"/>
          </w:tcPr>
          <w:p w14:paraId="43157E3E"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1247" w:type="dxa"/>
            <w:tcBorders>
              <w:bottom w:val="single" w:sz="4" w:space="0" w:color="auto"/>
            </w:tcBorders>
            <w:vAlign w:val="bottom"/>
          </w:tcPr>
          <w:p w14:paraId="2A98E678" w14:textId="32F93C12" w:rsidR="003A180E" w:rsidRPr="003A180E" w:rsidRDefault="000B59A6"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Cordia New"/>
                <w:sz w:val="18"/>
                <w:szCs w:val="18"/>
              </w:rPr>
            </w:pPr>
            <w:r>
              <w:rPr>
                <w:rFonts w:ascii="Trebuchet MS" w:hAnsi="Trebuchet MS" w:cs="Cordia New"/>
                <w:sz w:val="18"/>
                <w:szCs w:val="18"/>
              </w:rPr>
              <w:t>4,256</w:t>
            </w:r>
          </w:p>
        </w:tc>
        <w:tc>
          <w:tcPr>
            <w:tcW w:w="238" w:type="dxa"/>
          </w:tcPr>
          <w:p w14:paraId="46CE4A2F"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1249" w:type="dxa"/>
            <w:tcBorders>
              <w:bottom w:val="single" w:sz="4" w:space="0" w:color="auto"/>
            </w:tcBorders>
            <w:vAlign w:val="bottom"/>
          </w:tcPr>
          <w:p w14:paraId="7300B693" w14:textId="3728BE7D"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r w:rsidRPr="003A180E">
              <w:rPr>
                <w:rFonts w:ascii="Trebuchet MS" w:hAnsi="Trebuchet MS" w:cs="Cordia New"/>
                <w:sz w:val="18"/>
                <w:szCs w:val="18"/>
              </w:rPr>
              <w:t>1,275</w:t>
            </w:r>
          </w:p>
        </w:tc>
      </w:tr>
      <w:tr w:rsidR="003A180E" w:rsidRPr="00306D97" w14:paraId="77B5BAB5" w14:textId="77777777" w:rsidTr="00474313">
        <w:trPr>
          <w:cantSplit/>
          <w:trHeight w:val="58"/>
        </w:trPr>
        <w:tc>
          <w:tcPr>
            <w:tcW w:w="3485" w:type="dxa"/>
            <w:vAlign w:val="bottom"/>
          </w:tcPr>
          <w:p w14:paraId="46EB5070" w14:textId="77777777" w:rsidR="003A180E" w:rsidRPr="001D095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6" w:right="114"/>
              <w:rPr>
                <w:rFonts w:ascii="Trebuchet MS" w:hAnsi="Trebuchet MS" w:cs="Arial"/>
                <w:sz w:val="18"/>
                <w:szCs w:val="18"/>
              </w:rPr>
            </w:pPr>
            <w:r w:rsidRPr="001D095E">
              <w:rPr>
                <w:rFonts w:ascii="Trebuchet MS" w:hAnsi="Trebuchet MS" w:cs="Arial"/>
                <w:sz w:val="18"/>
                <w:szCs w:val="18"/>
              </w:rPr>
              <w:t>Total</w:t>
            </w:r>
          </w:p>
        </w:tc>
        <w:tc>
          <w:tcPr>
            <w:tcW w:w="1246" w:type="dxa"/>
            <w:tcBorders>
              <w:top w:val="single" w:sz="4" w:space="0" w:color="auto"/>
            </w:tcBorders>
          </w:tcPr>
          <w:p w14:paraId="714A532A" w14:textId="66518986" w:rsidR="003A180E" w:rsidRPr="003A180E" w:rsidRDefault="00B3131B"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Cordia New"/>
                <w:sz w:val="18"/>
                <w:szCs w:val="18"/>
              </w:rPr>
            </w:pPr>
            <w:r>
              <w:rPr>
                <w:rFonts w:ascii="Trebuchet MS" w:hAnsi="Trebuchet MS" w:cs="Cordia New"/>
                <w:sz w:val="18"/>
                <w:szCs w:val="18"/>
              </w:rPr>
              <w:t>255,19</w:t>
            </w:r>
            <w:r w:rsidR="005958C1">
              <w:rPr>
                <w:rFonts w:ascii="Trebuchet MS" w:hAnsi="Trebuchet MS" w:cs="Cordia New"/>
                <w:sz w:val="18"/>
                <w:szCs w:val="18"/>
              </w:rPr>
              <w:t>2</w:t>
            </w:r>
          </w:p>
        </w:tc>
        <w:tc>
          <w:tcPr>
            <w:tcW w:w="238" w:type="dxa"/>
          </w:tcPr>
          <w:p w14:paraId="4B6563EC"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1251" w:type="dxa"/>
            <w:tcBorders>
              <w:top w:val="single" w:sz="4" w:space="0" w:color="auto"/>
            </w:tcBorders>
            <w:vAlign w:val="bottom"/>
          </w:tcPr>
          <w:p w14:paraId="0BB743B5" w14:textId="56F144C6"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r w:rsidRPr="003A180E">
              <w:rPr>
                <w:rFonts w:ascii="Trebuchet MS" w:hAnsi="Trebuchet MS" w:cs="Cordia New"/>
                <w:sz w:val="18"/>
                <w:szCs w:val="18"/>
              </w:rPr>
              <w:t>334,984</w:t>
            </w:r>
          </w:p>
        </w:tc>
        <w:tc>
          <w:tcPr>
            <w:tcW w:w="238" w:type="dxa"/>
          </w:tcPr>
          <w:p w14:paraId="10AD2A9C"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1247" w:type="dxa"/>
            <w:tcBorders>
              <w:top w:val="single" w:sz="4" w:space="0" w:color="auto"/>
            </w:tcBorders>
          </w:tcPr>
          <w:p w14:paraId="5E484A75" w14:textId="301165B7" w:rsidR="003A180E" w:rsidRPr="003A180E" w:rsidRDefault="000B59A6"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Cordia New"/>
                <w:sz w:val="18"/>
                <w:szCs w:val="18"/>
              </w:rPr>
            </w:pPr>
            <w:r>
              <w:rPr>
                <w:rFonts w:ascii="Trebuchet MS" w:hAnsi="Trebuchet MS" w:cs="Cordia New"/>
                <w:sz w:val="18"/>
                <w:szCs w:val="18"/>
              </w:rPr>
              <w:t>231,</w:t>
            </w:r>
            <w:r w:rsidR="00B3131B">
              <w:rPr>
                <w:rFonts w:ascii="Trebuchet MS" w:hAnsi="Trebuchet MS" w:cs="Cordia New"/>
                <w:sz w:val="18"/>
                <w:szCs w:val="18"/>
              </w:rPr>
              <w:t>5</w:t>
            </w:r>
            <w:r w:rsidR="003F11BB">
              <w:rPr>
                <w:rFonts w:ascii="Trebuchet MS" w:hAnsi="Trebuchet MS" w:cs="Cordia New"/>
                <w:sz w:val="18"/>
                <w:szCs w:val="18"/>
              </w:rPr>
              <w:t>40</w:t>
            </w:r>
          </w:p>
        </w:tc>
        <w:tc>
          <w:tcPr>
            <w:tcW w:w="238" w:type="dxa"/>
          </w:tcPr>
          <w:p w14:paraId="165D55A7"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1249" w:type="dxa"/>
            <w:tcBorders>
              <w:top w:val="single" w:sz="4" w:space="0" w:color="auto"/>
            </w:tcBorders>
          </w:tcPr>
          <w:p w14:paraId="15ABB7C5" w14:textId="2A87A9CB"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r w:rsidRPr="003A180E">
              <w:rPr>
                <w:rFonts w:ascii="Trebuchet MS" w:hAnsi="Trebuchet MS" w:cs="Cordia New"/>
                <w:sz w:val="18"/>
                <w:szCs w:val="18"/>
              </w:rPr>
              <w:t>318,608</w:t>
            </w:r>
          </w:p>
        </w:tc>
      </w:tr>
      <w:tr w:rsidR="003A180E" w:rsidRPr="00306D97" w14:paraId="701BBBE5" w14:textId="77777777" w:rsidTr="00206165">
        <w:trPr>
          <w:cantSplit/>
          <w:trHeight w:val="171"/>
        </w:trPr>
        <w:tc>
          <w:tcPr>
            <w:tcW w:w="3485" w:type="dxa"/>
            <w:vAlign w:val="bottom"/>
          </w:tcPr>
          <w:p w14:paraId="11C8B029" w14:textId="3BEDADF5" w:rsidR="003A180E" w:rsidRPr="001D095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6"/>
              <w:rPr>
                <w:rFonts w:ascii="Trebuchet MS" w:hAnsi="Trebuchet MS" w:cs="Arial"/>
                <w:sz w:val="18"/>
                <w:szCs w:val="18"/>
              </w:rPr>
            </w:pPr>
            <w:r w:rsidRPr="001D095E">
              <w:rPr>
                <w:rFonts w:ascii="Trebuchet MS" w:hAnsi="Trebuchet MS" w:cs="Arial"/>
                <w:sz w:val="18"/>
                <w:szCs w:val="18"/>
                <w:u w:val="single"/>
              </w:rPr>
              <w:t>Less</w:t>
            </w:r>
            <w:r w:rsidRPr="001D095E">
              <w:rPr>
                <w:rFonts w:ascii="Trebuchet MS" w:hAnsi="Trebuchet MS" w:cs="Arial"/>
                <w:sz w:val="18"/>
                <w:szCs w:val="18"/>
              </w:rPr>
              <w:t xml:space="preserve"> Allowance for expected credit losses</w:t>
            </w:r>
          </w:p>
        </w:tc>
        <w:tc>
          <w:tcPr>
            <w:tcW w:w="1246" w:type="dxa"/>
            <w:vAlign w:val="bottom"/>
          </w:tcPr>
          <w:p w14:paraId="2FFE19BC" w14:textId="5CA0B63E" w:rsidR="003A180E" w:rsidRPr="003A180E" w:rsidRDefault="00206165"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Cordia New"/>
                <w:sz w:val="18"/>
                <w:szCs w:val="18"/>
              </w:rPr>
            </w:pPr>
            <w:r>
              <w:rPr>
                <w:rFonts w:ascii="Trebuchet MS" w:hAnsi="Trebuchet MS" w:cs="Cordia New"/>
                <w:sz w:val="18"/>
                <w:szCs w:val="18"/>
              </w:rPr>
              <w:t>(8,259)</w:t>
            </w:r>
          </w:p>
        </w:tc>
        <w:tc>
          <w:tcPr>
            <w:tcW w:w="238" w:type="dxa"/>
          </w:tcPr>
          <w:p w14:paraId="422E0269"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1251" w:type="dxa"/>
            <w:vAlign w:val="bottom"/>
          </w:tcPr>
          <w:p w14:paraId="7A1F4A10" w14:textId="373F680A"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r w:rsidRPr="003A180E">
              <w:rPr>
                <w:rFonts w:ascii="Trebuchet MS" w:hAnsi="Trebuchet MS" w:cs="Cordia New"/>
                <w:sz w:val="18"/>
                <w:szCs w:val="18"/>
              </w:rPr>
              <w:t>(8,389)</w:t>
            </w:r>
          </w:p>
        </w:tc>
        <w:tc>
          <w:tcPr>
            <w:tcW w:w="238" w:type="dxa"/>
          </w:tcPr>
          <w:p w14:paraId="1D693270"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1247" w:type="dxa"/>
            <w:vAlign w:val="bottom"/>
          </w:tcPr>
          <w:p w14:paraId="67C0B872" w14:textId="238DE9ED" w:rsidR="003A180E" w:rsidRPr="003A180E" w:rsidRDefault="003F11BB"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Cordia New"/>
                <w:sz w:val="18"/>
                <w:szCs w:val="18"/>
              </w:rPr>
            </w:pPr>
            <w:r>
              <w:rPr>
                <w:rFonts w:ascii="Trebuchet MS" w:hAnsi="Trebuchet MS" w:cs="Cordia New"/>
                <w:sz w:val="18"/>
                <w:szCs w:val="18"/>
              </w:rPr>
              <w:t>(8,259)</w:t>
            </w:r>
          </w:p>
        </w:tc>
        <w:tc>
          <w:tcPr>
            <w:tcW w:w="238" w:type="dxa"/>
          </w:tcPr>
          <w:p w14:paraId="6770CB5F"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1249" w:type="dxa"/>
            <w:vAlign w:val="bottom"/>
          </w:tcPr>
          <w:p w14:paraId="6D36F32B" w14:textId="16A6EFC6"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r w:rsidRPr="003A180E">
              <w:rPr>
                <w:rFonts w:ascii="Trebuchet MS" w:hAnsi="Trebuchet MS" w:cs="Cordia New"/>
                <w:sz w:val="18"/>
                <w:szCs w:val="18"/>
              </w:rPr>
              <w:t>(8,389)</w:t>
            </w:r>
          </w:p>
        </w:tc>
      </w:tr>
      <w:tr w:rsidR="003A180E" w:rsidRPr="00306D97" w14:paraId="72E475F1" w14:textId="77777777" w:rsidTr="00474313">
        <w:trPr>
          <w:cantSplit/>
          <w:trHeight w:val="278"/>
        </w:trPr>
        <w:tc>
          <w:tcPr>
            <w:tcW w:w="3485" w:type="dxa"/>
            <w:vAlign w:val="bottom"/>
          </w:tcPr>
          <w:p w14:paraId="73042305" w14:textId="77777777" w:rsidR="003A180E" w:rsidRPr="00306D97"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6" w:right="113"/>
              <w:rPr>
                <w:rFonts w:ascii="Trebuchet MS" w:hAnsi="Trebuchet MS" w:cs="Arial"/>
                <w:sz w:val="18"/>
                <w:szCs w:val="18"/>
              </w:rPr>
            </w:pPr>
            <w:r w:rsidRPr="00306D97">
              <w:rPr>
                <w:rFonts w:ascii="Trebuchet MS" w:hAnsi="Trebuchet MS" w:cs="Arial"/>
                <w:sz w:val="18"/>
                <w:szCs w:val="18"/>
              </w:rPr>
              <w:t>Net</w:t>
            </w:r>
          </w:p>
        </w:tc>
        <w:tc>
          <w:tcPr>
            <w:tcW w:w="1246" w:type="dxa"/>
            <w:tcBorders>
              <w:top w:val="single" w:sz="4" w:space="0" w:color="auto"/>
              <w:left w:val="nil"/>
              <w:bottom w:val="single" w:sz="12" w:space="0" w:color="auto"/>
              <w:right w:val="nil"/>
            </w:tcBorders>
          </w:tcPr>
          <w:p w14:paraId="704167FA" w14:textId="278656D0" w:rsidR="003A180E" w:rsidRPr="00785656" w:rsidRDefault="005958C1"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Cordia New"/>
                <w:sz w:val="18"/>
                <w:szCs w:val="18"/>
                <w:cs/>
                <w:lang w:val="en-GB"/>
              </w:rPr>
            </w:pPr>
            <w:r>
              <w:rPr>
                <w:rFonts w:ascii="Trebuchet MS" w:hAnsi="Trebuchet MS" w:cs="Cordia New"/>
                <w:sz w:val="18"/>
                <w:szCs w:val="18"/>
              </w:rPr>
              <w:t>246,933</w:t>
            </w:r>
          </w:p>
        </w:tc>
        <w:tc>
          <w:tcPr>
            <w:tcW w:w="238" w:type="dxa"/>
          </w:tcPr>
          <w:p w14:paraId="183EDFDB"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1251" w:type="dxa"/>
            <w:tcBorders>
              <w:top w:val="single" w:sz="4" w:space="0" w:color="auto"/>
              <w:bottom w:val="single" w:sz="12" w:space="0" w:color="auto"/>
            </w:tcBorders>
            <w:vAlign w:val="bottom"/>
          </w:tcPr>
          <w:p w14:paraId="3F1E8124" w14:textId="4273C90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r w:rsidRPr="003A180E">
              <w:rPr>
                <w:rFonts w:ascii="Trebuchet MS" w:hAnsi="Trebuchet MS" w:cs="Cordia New"/>
                <w:sz w:val="18"/>
                <w:szCs w:val="18"/>
              </w:rPr>
              <w:t>326,595</w:t>
            </w:r>
          </w:p>
        </w:tc>
        <w:tc>
          <w:tcPr>
            <w:tcW w:w="238" w:type="dxa"/>
          </w:tcPr>
          <w:p w14:paraId="104D1ED8"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1247" w:type="dxa"/>
            <w:tcBorders>
              <w:top w:val="single" w:sz="4" w:space="0" w:color="auto"/>
              <w:left w:val="nil"/>
              <w:bottom w:val="single" w:sz="12" w:space="0" w:color="auto"/>
              <w:right w:val="nil"/>
            </w:tcBorders>
            <w:vAlign w:val="bottom"/>
          </w:tcPr>
          <w:p w14:paraId="79A4F2FF" w14:textId="57E74613" w:rsidR="003A180E" w:rsidRPr="003A180E" w:rsidRDefault="00B3131B"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Cordia New"/>
                <w:sz w:val="18"/>
                <w:szCs w:val="18"/>
              </w:rPr>
            </w:pPr>
            <w:r>
              <w:rPr>
                <w:rFonts w:ascii="Trebuchet MS" w:hAnsi="Trebuchet MS" w:cs="Cordia New"/>
                <w:sz w:val="18"/>
                <w:szCs w:val="18"/>
              </w:rPr>
              <w:t>2</w:t>
            </w:r>
            <w:r w:rsidR="00F1674A">
              <w:rPr>
                <w:rFonts w:ascii="Trebuchet MS" w:hAnsi="Trebuchet MS" w:cs="Cordia New"/>
                <w:sz w:val="18"/>
                <w:szCs w:val="18"/>
              </w:rPr>
              <w:t>23</w:t>
            </w:r>
            <w:r>
              <w:rPr>
                <w:rFonts w:ascii="Trebuchet MS" w:hAnsi="Trebuchet MS" w:cs="Cordia New"/>
                <w:sz w:val="18"/>
                <w:szCs w:val="18"/>
              </w:rPr>
              <w:t>,</w:t>
            </w:r>
            <w:r w:rsidR="00F1674A">
              <w:rPr>
                <w:rFonts w:ascii="Trebuchet MS" w:hAnsi="Trebuchet MS" w:cs="Cordia New"/>
                <w:sz w:val="18"/>
                <w:szCs w:val="18"/>
              </w:rPr>
              <w:t>281</w:t>
            </w:r>
          </w:p>
        </w:tc>
        <w:tc>
          <w:tcPr>
            <w:tcW w:w="238" w:type="dxa"/>
          </w:tcPr>
          <w:p w14:paraId="480B191F" w14:textId="77777777"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p>
        </w:tc>
        <w:tc>
          <w:tcPr>
            <w:tcW w:w="1249" w:type="dxa"/>
            <w:tcBorders>
              <w:top w:val="single" w:sz="4" w:space="0" w:color="auto"/>
              <w:bottom w:val="single" w:sz="12" w:space="0" w:color="auto"/>
            </w:tcBorders>
            <w:vAlign w:val="bottom"/>
          </w:tcPr>
          <w:p w14:paraId="6CCF9718" w14:textId="66D7A458" w:rsidR="003A180E" w:rsidRPr="003A180E" w:rsidRDefault="003A180E"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4"/>
              <w:jc w:val="right"/>
              <w:rPr>
                <w:rFonts w:ascii="Trebuchet MS" w:hAnsi="Trebuchet MS" w:cs="Arial"/>
                <w:sz w:val="18"/>
                <w:szCs w:val="18"/>
              </w:rPr>
            </w:pPr>
            <w:r w:rsidRPr="003A180E">
              <w:rPr>
                <w:rFonts w:ascii="Trebuchet MS" w:hAnsi="Trebuchet MS" w:cs="Cordia New"/>
                <w:sz w:val="18"/>
                <w:szCs w:val="18"/>
              </w:rPr>
              <w:t>310,219</w:t>
            </w:r>
          </w:p>
        </w:tc>
      </w:tr>
    </w:tbl>
    <w:p w14:paraId="7D9C10A0" w14:textId="39340144" w:rsidR="005430B7" w:rsidRDefault="005430B7"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 w:val="left" w:pos="9214"/>
        </w:tabs>
        <w:spacing w:line="360" w:lineRule="auto"/>
        <w:ind w:left="360" w:right="-10"/>
        <w:jc w:val="thaiDistribute"/>
        <w:rPr>
          <w:rFonts w:ascii="Trebuchet MS" w:hAnsi="Trebuchet MS" w:cs="Arial"/>
          <w:b/>
          <w:bCs/>
          <w:sz w:val="18"/>
          <w:szCs w:val="18"/>
          <w:lang w:val="en-GB"/>
        </w:rPr>
      </w:pPr>
      <w:r>
        <w:rPr>
          <w:rFonts w:ascii="Trebuchet MS" w:hAnsi="Trebuchet MS" w:cs="Arial"/>
          <w:b/>
          <w:bCs/>
          <w:sz w:val="18"/>
          <w:szCs w:val="18"/>
          <w:lang w:val="en-GB"/>
        </w:rPr>
        <w:br w:type="page"/>
      </w:r>
    </w:p>
    <w:p w14:paraId="489A81C8" w14:textId="031FFF91" w:rsidR="00212DBD" w:rsidRDefault="006B406D" w:rsidP="00FF523A">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 w:val="left" w:pos="9214"/>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rPr>
        <w:lastRenderedPageBreak/>
        <w:t>INVESTMENT</w:t>
      </w:r>
      <w:r w:rsidRPr="00306D97">
        <w:rPr>
          <w:rFonts w:ascii="Trebuchet MS" w:hAnsi="Trebuchet MS" w:cs="Arial"/>
          <w:b/>
          <w:bCs/>
          <w:sz w:val="18"/>
          <w:szCs w:val="18"/>
          <w:lang w:val="en-GB"/>
        </w:rPr>
        <w:t xml:space="preserve"> IN SUBSIDIAR</w:t>
      </w:r>
      <w:r w:rsidR="00D720BD" w:rsidRPr="00306D97">
        <w:rPr>
          <w:rFonts w:ascii="Trebuchet MS" w:hAnsi="Trebuchet MS" w:cs="Arial"/>
          <w:b/>
          <w:bCs/>
          <w:sz w:val="18"/>
          <w:szCs w:val="18"/>
          <w:lang w:val="en-GB"/>
        </w:rPr>
        <w:t>Y</w:t>
      </w:r>
    </w:p>
    <w:p w14:paraId="5DA032CC" w14:textId="77777777" w:rsidR="00563EA8" w:rsidRPr="00306D97" w:rsidRDefault="00563EA8" w:rsidP="0056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 w:val="left" w:pos="9214"/>
        </w:tabs>
        <w:spacing w:line="360" w:lineRule="auto"/>
        <w:ind w:left="360" w:right="-14"/>
        <w:jc w:val="thaiDistribute"/>
        <w:rPr>
          <w:rFonts w:ascii="Trebuchet MS" w:hAnsi="Trebuchet MS" w:cs="Arial"/>
          <w:b/>
          <w:bCs/>
          <w:sz w:val="18"/>
          <w:szCs w:val="18"/>
          <w:lang w:val="en-GB"/>
        </w:rPr>
      </w:pPr>
    </w:p>
    <w:tbl>
      <w:tblPr>
        <w:tblW w:w="9221" w:type="dxa"/>
        <w:tblInd w:w="270" w:type="dxa"/>
        <w:tblLayout w:type="fixed"/>
        <w:tblLook w:val="0000" w:firstRow="0" w:lastRow="0" w:firstColumn="0" w:lastColumn="0" w:noHBand="0" w:noVBand="0"/>
      </w:tblPr>
      <w:tblGrid>
        <w:gridCol w:w="2700"/>
        <w:gridCol w:w="815"/>
        <w:gridCol w:w="815"/>
        <w:gridCol w:w="815"/>
        <w:gridCol w:w="815"/>
        <w:gridCol w:w="815"/>
        <w:gridCol w:w="815"/>
        <w:gridCol w:w="815"/>
        <w:gridCol w:w="816"/>
      </w:tblGrid>
      <w:tr w:rsidR="00FD4C7B" w:rsidRPr="00306D97" w14:paraId="07A15808" w14:textId="77777777" w:rsidTr="00B97E89">
        <w:trPr>
          <w:cantSplit/>
          <w:trHeight w:val="252"/>
        </w:trPr>
        <w:tc>
          <w:tcPr>
            <w:tcW w:w="2700" w:type="dxa"/>
          </w:tcPr>
          <w:p w14:paraId="4325F7A3" w14:textId="36DE62DB" w:rsidR="00212DBD" w:rsidRPr="00306D97" w:rsidRDefault="00FF523A" w:rsidP="00B97E89">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6"/>
              <w:rPr>
                <w:rFonts w:ascii="Trebuchet MS" w:hAnsi="Trebuchet MS" w:cs="Arial"/>
                <w:sz w:val="16"/>
                <w:szCs w:val="16"/>
              </w:rPr>
            </w:pPr>
            <w:r w:rsidRPr="00306D97">
              <w:rPr>
                <w:rFonts w:ascii="Trebuchet MS" w:hAnsi="Trebuchet MS" w:cs="Arial"/>
                <w:sz w:val="16"/>
                <w:szCs w:val="16"/>
              </w:rPr>
              <w:t>(</w:t>
            </w:r>
            <w:proofErr w:type="gramStart"/>
            <w:r w:rsidRPr="00306D97">
              <w:rPr>
                <w:rFonts w:ascii="Trebuchet MS" w:hAnsi="Trebuchet MS" w:cs="Arial"/>
                <w:sz w:val="16"/>
                <w:szCs w:val="16"/>
              </w:rPr>
              <w:t>Unit :</w:t>
            </w:r>
            <w:proofErr w:type="gramEnd"/>
            <w:r w:rsidRPr="00306D97">
              <w:rPr>
                <w:rFonts w:ascii="Trebuchet MS" w:hAnsi="Trebuchet MS" w:cs="Arial"/>
                <w:sz w:val="16"/>
                <w:szCs w:val="16"/>
              </w:rPr>
              <w:t xml:space="preserve"> Thousand Baht)</w:t>
            </w:r>
          </w:p>
        </w:tc>
        <w:tc>
          <w:tcPr>
            <w:tcW w:w="6521" w:type="dxa"/>
            <w:gridSpan w:val="8"/>
          </w:tcPr>
          <w:p w14:paraId="2299F6E4" w14:textId="0C4F1C10" w:rsidR="00212DBD" w:rsidRPr="00306D97" w:rsidRDefault="00212DBD" w:rsidP="00B97E89">
            <w:pPr>
              <w:pBdr>
                <w:bottom w:val="single" w:sz="4" w:space="1" w:color="auto"/>
              </w:pBd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 w:val="left" w:pos="972"/>
              </w:tabs>
              <w:spacing w:line="340" w:lineRule="exact"/>
              <w:ind w:left="-45" w:right="6"/>
              <w:jc w:val="center"/>
              <w:rPr>
                <w:rFonts w:ascii="Trebuchet MS" w:hAnsi="Trebuchet MS" w:cs="Arial"/>
                <w:sz w:val="16"/>
                <w:szCs w:val="16"/>
              </w:rPr>
            </w:pPr>
            <w:r w:rsidRPr="00306D97">
              <w:rPr>
                <w:rFonts w:ascii="Trebuchet MS" w:hAnsi="Trebuchet MS" w:cs="Arial"/>
                <w:sz w:val="16"/>
                <w:szCs w:val="16"/>
              </w:rPr>
              <w:t xml:space="preserve">Separate </w:t>
            </w:r>
            <w:r w:rsidR="00880C14" w:rsidRPr="00306D97">
              <w:rPr>
                <w:rFonts w:ascii="Trebuchet MS" w:hAnsi="Trebuchet MS" w:cs="Arial"/>
                <w:sz w:val="16"/>
                <w:szCs w:val="16"/>
              </w:rPr>
              <w:t>financial information</w:t>
            </w:r>
          </w:p>
        </w:tc>
      </w:tr>
      <w:tr w:rsidR="00FD4C7B" w:rsidRPr="00306D97" w14:paraId="4C150503" w14:textId="77777777" w:rsidTr="00B97E89">
        <w:trPr>
          <w:cantSplit/>
        </w:trPr>
        <w:tc>
          <w:tcPr>
            <w:tcW w:w="2700" w:type="dxa"/>
          </w:tcPr>
          <w:p w14:paraId="53BADE28" w14:textId="77777777" w:rsidR="00212DBD" w:rsidRPr="00306D97" w:rsidRDefault="00212DBD" w:rsidP="00B97E89">
            <w:pPr>
              <w:pStyle w:val="BodyText"/>
              <w:tabs>
                <w:tab w:val="clear" w:pos="227"/>
                <w:tab w:val="clear" w:pos="1644"/>
              </w:tabs>
              <w:spacing w:after="0" w:line="340" w:lineRule="exact"/>
              <w:ind w:left="-42"/>
              <w:jc w:val="center"/>
              <w:rPr>
                <w:rFonts w:ascii="Trebuchet MS" w:hAnsi="Trebuchet MS" w:cs="Arial"/>
                <w:sz w:val="16"/>
                <w:szCs w:val="16"/>
                <w:lang w:val="en-GB"/>
              </w:rPr>
            </w:pPr>
          </w:p>
        </w:tc>
        <w:tc>
          <w:tcPr>
            <w:tcW w:w="1630" w:type="dxa"/>
            <w:gridSpan w:val="2"/>
            <w:vAlign w:val="bottom"/>
          </w:tcPr>
          <w:p w14:paraId="42E987A9" w14:textId="19878CAB" w:rsidR="00212DBD" w:rsidRPr="00306D97" w:rsidRDefault="00212DBD" w:rsidP="00B97E89">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rPr>
            </w:pPr>
            <w:r w:rsidRPr="00306D97">
              <w:rPr>
                <w:rFonts w:ascii="Trebuchet MS" w:hAnsi="Trebuchet MS" w:cs="Arial"/>
                <w:sz w:val="16"/>
                <w:szCs w:val="16"/>
              </w:rPr>
              <w:t>Paid</w:t>
            </w:r>
            <w:r w:rsidRPr="00306D97">
              <w:rPr>
                <w:rFonts w:ascii="Trebuchet MS" w:hAnsi="Trebuchet MS" w:cs="Arial"/>
                <w:sz w:val="16"/>
                <w:szCs w:val="16"/>
                <w:lang w:val="en-GB"/>
              </w:rPr>
              <w:t>-</w:t>
            </w:r>
            <w:r w:rsidRPr="00306D97">
              <w:rPr>
                <w:rFonts w:ascii="Trebuchet MS" w:hAnsi="Trebuchet MS" w:cs="Arial"/>
                <w:sz w:val="16"/>
                <w:szCs w:val="16"/>
              </w:rPr>
              <w:t>up capital</w:t>
            </w:r>
          </w:p>
        </w:tc>
        <w:tc>
          <w:tcPr>
            <w:tcW w:w="1630" w:type="dxa"/>
            <w:gridSpan w:val="2"/>
            <w:vAlign w:val="bottom"/>
          </w:tcPr>
          <w:p w14:paraId="14064426" w14:textId="77777777" w:rsidR="00212DBD" w:rsidRPr="00306D97" w:rsidRDefault="00212DBD" w:rsidP="00B97E89">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cs/>
              </w:rPr>
            </w:pPr>
            <w:r w:rsidRPr="00306D97">
              <w:rPr>
                <w:rFonts w:ascii="Trebuchet MS" w:hAnsi="Trebuchet MS" w:cs="Arial"/>
                <w:sz w:val="16"/>
                <w:szCs w:val="16"/>
              </w:rPr>
              <w:t>Percentage of shareholding</w:t>
            </w:r>
          </w:p>
        </w:tc>
        <w:tc>
          <w:tcPr>
            <w:tcW w:w="1630" w:type="dxa"/>
            <w:gridSpan w:val="2"/>
            <w:vAlign w:val="bottom"/>
          </w:tcPr>
          <w:p w14:paraId="4F7132E8" w14:textId="77777777" w:rsidR="00212DBD" w:rsidRPr="00306D97" w:rsidRDefault="00212DBD" w:rsidP="00B97E89">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rPr>
            </w:pPr>
            <w:r w:rsidRPr="00306D97">
              <w:rPr>
                <w:rFonts w:ascii="Trebuchet MS" w:hAnsi="Trebuchet MS" w:cs="Arial"/>
                <w:sz w:val="16"/>
                <w:szCs w:val="16"/>
              </w:rPr>
              <w:t>Cost method</w:t>
            </w:r>
          </w:p>
        </w:tc>
        <w:tc>
          <w:tcPr>
            <w:tcW w:w="1631" w:type="dxa"/>
            <w:gridSpan w:val="2"/>
            <w:vAlign w:val="bottom"/>
          </w:tcPr>
          <w:p w14:paraId="44BAC499" w14:textId="77777777" w:rsidR="00212DBD" w:rsidRPr="00306D97" w:rsidRDefault="00212DBD" w:rsidP="00B97E89">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lang w:val="en-GB"/>
              </w:rPr>
            </w:pPr>
            <w:r w:rsidRPr="00306D97">
              <w:rPr>
                <w:rFonts w:ascii="Trebuchet MS" w:hAnsi="Trebuchet MS" w:cs="Arial"/>
                <w:sz w:val="16"/>
                <w:szCs w:val="16"/>
              </w:rPr>
              <w:t>Dividend income</w:t>
            </w:r>
          </w:p>
        </w:tc>
      </w:tr>
      <w:tr w:rsidR="005430B7" w:rsidRPr="00306D97" w14:paraId="441BC939" w14:textId="77777777" w:rsidTr="00B97E89">
        <w:trPr>
          <w:cantSplit/>
        </w:trPr>
        <w:tc>
          <w:tcPr>
            <w:tcW w:w="2700" w:type="dxa"/>
          </w:tcPr>
          <w:p w14:paraId="5D6E1F5A" w14:textId="77777777" w:rsidR="005430B7" w:rsidRPr="00306D97" w:rsidRDefault="005430B7" w:rsidP="005430B7">
            <w:pPr>
              <w:pStyle w:val="BodyText"/>
              <w:tabs>
                <w:tab w:val="clear" w:pos="227"/>
                <w:tab w:val="clear" w:pos="1644"/>
              </w:tabs>
              <w:spacing w:after="0" w:line="340" w:lineRule="exact"/>
              <w:ind w:left="-42"/>
              <w:jc w:val="center"/>
              <w:rPr>
                <w:rFonts w:ascii="Trebuchet MS" w:hAnsi="Trebuchet MS" w:cs="Arial"/>
                <w:sz w:val="16"/>
                <w:szCs w:val="16"/>
                <w:lang w:val="en-GB"/>
              </w:rPr>
            </w:pPr>
          </w:p>
        </w:tc>
        <w:tc>
          <w:tcPr>
            <w:tcW w:w="815" w:type="dxa"/>
          </w:tcPr>
          <w:p w14:paraId="71A0C7B4" w14:textId="12F7ED25" w:rsidR="005430B7" w:rsidRDefault="005430B7" w:rsidP="005430B7">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Pr>
                <w:rFonts w:ascii="Trebuchet MS" w:hAnsi="Trebuchet MS" w:cs="Arial"/>
                <w:sz w:val="16"/>
                <w:szCs w:val="16"/>
                <w:lang w:val="en-GB"/>
              </w:rPr>
              <w:t>30 Jun</w:t>
            </w:r>
          </w:p>
          <w:p w14:paraId="272E9EAA" w14:textId="34F4C395" w:rsidR="005430B7" w:rsidRPr="00306D97" w:rsidRDefault="005430B7" w:rsidP="005430B7">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sidRPr="00306D97">
              <w:rPr>
                <w:rFonts w:ascii="Trebuchet MS" w:hAnsi="Trebuchet MS" w:cs="Arial"/>
                <w:sz w:val="16"/>
                <w:szCs w:val="16"/>
                <w:lang w:val="en-GB"/>
              </w:rPr>
              <w:t>202</w:t>
            </w:r>
            <w:r>
              <w:rPr>
                <w:rFonts w:ascii="Trebuchet MS" w:hAnsi="Trebuchet MS" w:cs="Arial"/>
                <w:sz w:val="16"/>
                <w:szCs w:val="16"/>
                <w:lang w:val="en-GB"/>
              </w:rPr>
              <w:t>6</w:t>
            </w:r>
          </w:p>
        </w:tc>
        <w:tc>
          <w:tcPr>
            <w:tcW w:w="815" w:type="dxa"/>
          </w:tcPr>
          <w:p w14:paraId="4289B51A" w14:textId="72198ECD" w:rsidR="005430B7" w:rsidRPr="00306D97" w:rsidRDefault="005430B7" w:rsidP="005430B7">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rPr>
            </w:pPr>
            <w:r w:rsidRPr="00306D97">
              <w:rPr>
                <w:rFonts w:ascii="Trebuchet MS" w:hAnsi="Trebuchet MS" w:cs="Arial"/>
                <w:sz w:val="16"/>
                <w:szCs w:val="16"/>
              </w:rPr>
              <w:t xml:space="preserve">31 Dec </w:t>
            </w:r>
            <w:r w:rsidRPr="00306D97">
              <w:rPr>
                <w:rFonts w:ascii="Trebuchet MS" w:hAnsi="Trebuchet MS" w:cs="Arial"/>
                <w:sz w:val="16"/>
                <w:szCs w:val="16"/>
                <w:lang w:val="en-GB"/>
              </w:rPr>
              <w:t>202</w:t>
            </w:r>
            <w:r>
              <w:rPr>
                <w:rFonts w:ascii="Trebuchet MS" w:hAnsi="Trebuchet MS" w:cs="Arial"/>
                <w:sz w:val="16"/>
                <w:szCs w:val="16"/>
                <w:lang w:val="en-GB"/>
              </w:rPr>
              <w:t>5</w:t>
            </w:r>
          </w:p>
        </w:tc>
        <w:tc>
          <w:tcPr>
            <w:tcW w:w="815" w:type="dxa"/>
          </w:tcPr>
          <w:p w14:paraId="2783AA30" w14:textId="77777777" w:rsidR="005430B7" w:rsidRDefault="005430B7" w:rsidP="005430B7">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Pr>
                <w:rFonts w:ascii="Trebuchet MS" w:hAnsi="Trebuchet MS" w:cs="Arial"/>
                <w:sz w:val="16"/>
                <w:szCs w:val="16"/>
                <w:lang w:val="en-GB"/>
              </w:rPr>
              <w:t>30 Jun</w:t>
            </w:r>
          </w:p>
          <w:p w14:paraId="5FA36990" w14:textId="0124CC4E" w:rsidR="005430B7" w:rsidRPr="00306D97" w:rsidRDefault="005430B7" w:rsidP="005430B7">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sidRPr="00306D97">
              <w:rPr>
                <w:rFonts w:ascii="Trebuchet MS" w:hAnsi="Trebuchet MS" w:cs="Arial"/>
                <w:sz w:val="16"/>
                <w:szCs w:val="16"/>
                <w:lang w:val="en-GB"/>
              </w:rPr>
              <w:t>202</w:t>
            </w:r>
            <w:r>
              <w:rPr>
                <w:rFonts w:ascii="Trebuchet MS" w:hAnsi="Trebuchet MS" w:cs="Arial"/>
                <w:sz w:val="16"/>
                <w:szCs w:val="16"/>
                <w:lang w:val="en-GB"/>
              </w:rPr>
              <w:t>6</w:t>
            </w:r>
          </w:p>
        </w:tc>
        <w:tc>
          <w:tcPr>
            <w:tcW w:w="815" w:type="dxa"/>
          </w:tcPr>
          <w:p w14:paraId="1B15976D" w14:textId="58ACC40B" w:rsidR="005430B7" w:rsidRPr="00306D97" w:rsidRDefault="005430B7" w:rsidP="005430B7">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rPr>
            </w:pPr>
            <w:r w:rsidRPr="00306D97">
              <w:rPr>
                <w:rFonts w:ascii="Trebuchet MS" w:hAnsi="Trebuchet MS" w:cs="Arial"/>
                <w:sz w:val="16"/>
                <w:szCs w:val="16"/>
              </w:rPr>
              <w:t xml:space="preserve">31 Dec </w:t>
            </w:r>
            <w:r w:rsidRPr="00306D97">
              <w:rPr>
                <w:rFonts w:ascii="Trebuchet MS" w:hAnsi="Trebuchet MS" w:cs="Arial"/>
                <w:sz w:val="16"/>
                <w:szCs w:val="16"/>
                <w:lang w:val="en-GB"/>
              </w:rPr>
              <w:t>202</w:t>
            </w:r>
            <w:r>
              <w:rPr>
                <w:rFonts w:ascii="Trebuchet MS" w:hAnsi="Trebuchet MS" w:cs="Arial"/>
                <w:sz w:val="16"/>
                <w:szCs w:val="16"/>
                <w:lang w:val="en-GB"/>
              </w:rPr>
              <w:t>5</w:t>
            </w:r>
          </w:p>
        </w:tc>
        <w:tc>
          <w:tcPr>
            <w:tcW w:w="815" w:type="dxa"/>
          </w:tcPr>
          <w:p w14:paraId="2ACD050C" w14:textId="77777777" w:rsidR="005430B7" w:rsidRDefault="005430B7" w:rsidP="005430B7">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Pr>
                <w:rFonts w:ascii="Trebuchet MS" w:hAnsi="Trebuchet MS" w:cs="Arial"/>
                <w:sz w:val="16"/>
                <w:szCs w:val="16"/>
                <w:lang w:val="en-GB"/>
              </w:rPr>
              <w:t>30 Jun</w:t>
            </w:r>
          </w:p>
          <w:p w14:paraId="222F7544" w14:textId="16476F8F" w:rsidR="005430B7" w:rsidRPr="00306D97" w:rsidRDefault="005430B7" w:rsidP="005430B7">
            <w:pPr>
              <w:pStyle w:val="BodyText"/>
              <w:pBdr>
                <w:bottom w:val="single" w:sz="4" w:space="1" w:color="auto"/>
              </w:pBdr>
              <w:tabs>
                <w:tab w:val="clear" w:pos="227"/>
                <w:tab w:val="clear" w:pos="454"/>
                <w:tab w:val="clear" w:pos="1644"/>
                <w:tab w:val="clear" w:pos="6322"/>
                <w:tab w:val="left" w:pos="523"/>
              </w:tabs>
              <w:spacing w:after="0" w:line="340" w:lineRule="exact"/>
              <w:ind w:left="-42"/>
              <w:jc w:val="center"/>
              <w:rPr>
                <w:rFonts w:ascii="Trebuchet MS" w:hAnsi="Trebuchet MS" w:cs="Arial"/>
                <w:sz w:val="16"/>
                <w:szCs w:val="16"/>
                <w:lang w:val="en-GB"/>
              </w:rPr>
            </w:pPr>
            <w:r w:rsidRPr="00306D97">
              <w:rPr>
                <w:rFonts w:ascii="Trebuchet MS" w:hAnsi="Trebuchet MS" w:cs="Arial"/>
                <w:sz w:val="16"/>
                <w:szCs w:val="16"/>
                <w:lang w:val="en-GB"/>
              </w:rPr>
              <w:t>202</w:t>
            </w:r>
            <w:r>
              <w:rPr>
                <w:rFonts w:ascii="Trebuchet MS" w:hAnsi="Trebuchet MS" w:cs="Arial"/>
                <w:sz w:val="16"/>
                <w:szCs w:val="16"/>
                <w:lang w:val="en-GB"/>
              </w:rPr>
              <w:t>6</w:t>
            </w:r>
          </w:p>
        </w:tc>
        <w:tc>
          <w:tcPr>
            <w:tcW w:w="815" w:type="dxa"/>
          </w:tcPr>
          <w:p w14:paraId="11B26EEC" w14:textId="14F09A12" w:rsidR="005430B7" w:rsidRPr="00306D97" w:rsidRDefault="005430B7" w:rsidP="005430B7">
            <w:pPr>
              <w:pStyle w:val="BodyText"/>
              <w:pBdr>
                <w:bottom w:val="single" w:sz="4" w:space="1" w:color="auto"/>
              </w:pBdr>
              <w:tabs>
                <w:tab w:val="clear" w:pos="227"/>
                <w:tab w:val="clear" w:pos="454"/>
                <w:tab w:val="clear" w:pos="1644"/>
                <w:tab w:val="clear" w:pos="6322"/>
                <w:tab w:val="left" w:pos="523"/>
              </w:tabs>
              <w:spacing w:after="0" w:line="340" w:lineRule="exact"/>
              <w:ind w:left="-42"/>
              <w:jc w:val="center"/>
              <w:rPr>
                <w:rFonts w:ascii="Trebuchet MS" w:hAnsi="Trebuchet MS" w:cs="Arial"/>
                <w:sz w:val="16"/>
                <w:szCs w:val="16"/>
                <w:lang w:val="en-GB"/>
              </w:rPr>
            </w:pPr>
            <w:r w:rsidRPr="00306D97">
              <w:rPr>
                <w:rFonts w:ascii="Trebuchet MS" w:hAnsi="Trebuchet MS" w:cs="Arial"/>
                <w:sz w:val="16"/>
                <w:szCs w:val="16"/>
              </w:rPr>
              <w:t xml:space="preserve">31 Dec </w:t>
            </w:r>
            <w:r w:rsidRPr="00306D97">
              <w:rPr>
                <w:rFonts w:ascii="Trebuchet MS" w:hAnsi="Trebuchet MS" w:cs="Arial"/>
                <w:sz w:val="16"/>
                <w:szCs w:val="16"/>
                <w:lang w:val="en-GB"/>
              </w:rPr>
              <w:t>202</w:t>
            </w:r>
            <w:r>
              <w:rPr>
                <w:rFonts w:ascii="Trebuchet MS" w:hAnsi="Trebuchet MS" w:cs="Arial"/>
                <w:sz w:val="16"/>
                <w:szCs w:val="16"/>
                <w:lang w:val="en-GB"/>
              </w:rPr>
              <w:t>5</w:t>
            </w:r>
          </w:p>
        </w:tc>
        <w:tc>
          <w:tcPr>
            <w:tcW w:w="815" w:type="dxa"/>
          </w:tcPr>
          <w:p w14:paraId="6AFDED75" w14:textId="77777777" w:rsidR="005430B7" w:rsidRDefault="005430B7" w:rsidP="005430B7">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Pr>
                <w:rFonts w:ascii="Trebuchet MS" w:hAnsi="Trebuchet MS" w:cs="Arial"/>
                <w:sz w:val="16"/>
                <w:szCs w:val="16"/>
                <w:lang w:val="en-GB"/>
              </w:rPr>
              <w:t>30 Jun</w:t>
            </w:r>
          </w:p>
          <w:p w14:paraId="52ACB9C7" w14:textId="2A8B8503" w:rsidR="005430B7" w:rsidRPr="00306D97" w:rsidRDefault="005430B7" w:rsidP="005430B7">
            <w:pPr>
              <w:pStyle w:val="BodyText"/>
              <w:pBdr>
                <w:bottom w:val="single" w:sz="4" w:space="1" w:color="auto"/>
              </w:pBdr>
              <w:tabs>
                <w:tab w:val="clear" w:pos="227"/>
                <w:tab w:val="clear" w:pos="1644"/>
                <w:tab w:val="clear" w:pos="6322"/>
              </w:tabs>
              <w:spacing w:after="0" w:line="340" w:lineRule="exact"/>
              <w:ind w:left="-42"/>
              <w:jc w:val="center"/>
              <w:rPr>
                <w:rFonts w:ascii="Trebuchet MS" w:hAnsi="Trebuchet MS" w:cs="Arial"/>
                <w:sz w:val="16"/>
                <w:szCs w:val="16"/>
                <w:lang w:val="en-GB"/>
              </w:rPr>
            </w:pPr>
            <w:r w:rsidRPr="00306D97">
              <w:rPr>
                <w:rFonts w:ascii="Trebuchet MS" w:hAnsi="Trebuchet MS" w:cs="Arial"/>
                <w:sz w:val="16"/>
                <w:szCs w:val="16"/>
                <w:lang w:val="en-GB"/>
              </w:rPr>
              <w:t>202</w:t>
            </w:r>
            <w:r>
              <w:rPr>
                <w:rFonts w:ascii="Trebuchet MS" w:hAnsi="Trebuchet MS" w:cs="Arial"/>
                <w:sz w:val="16"/>
                <w:szCs w:val="16"/>
                <w:lang w:val="en-GB"/>
              </w:rPr>
              <w:t>6</w:t>
            </w:r>
          </w:p>
        </w:tc>
        <w:tc>
          <w:tcPr>
            <w:tcW w:w="816" w:type="dxa"/>
          </w:tcPr>
          <w:p w14:paraId="475FDFDC" w14:textId="078BB8DE" w:rsidR="005430B7" w:rsidRPr="00306D97" w:rsidRDefault="005430B7" w:rsidP="005430B7">
            <w:pPr>
              <w:pStyle w:val="BodyText"/>
              <w:pBdr>
                <w:bottom w:val="single" w:sz="4" w:space="1" w:color="auto"/>
              </w:pBdr>
              <w:tabs>
                <w:tab w:val="clear" w:pos="227"/>
                <w:tab w:val="clear" w:pos="1644"/>
              </w:tabs>
              <w:spacing w:after="0" w:line="340" w:lineRule="exact"/>
              <w:ind w:left="-42"/>
              <w:jc w:val="center"/>
              <w:rPr>
                <w:rFonts w:ascii="Trebuchet MS" w:hAnsi="Trebuchet MS" w:cs="Arial"/>
                <w:sz w:val="16"/>
                <w:szCs w:val="16"/>
              </w:rPr>
            </w:pPr>
            <w:r w:rsidRPr="00306D97">
              <w:rPr>
                <w:rFonts w:ascii="Trebuchet MS" w:hAnsi="Trebuchet MS" w:cs="Arial"/>
                <w:sz w:val="16"/>
                <w:szCs w:val="16"/>
              </w:rPr>
              <w:t xml:space="preserve">31 Dec </w:t>
            </w:r>
            <w:r w:rsidRPr="00306D97">
              <w:rPr>
                <w:rFonts w:ascii="Trebuchet MS" w:hAnsi="Trebuchet MS" w:cs="Arial"/>
                <w:sz w:val="16"/>
                <w:szCs w:val="16"/>
                <w:lang w:val="en-GB"/>
              </w:rPr>
              <w:t>202</w:t>
            </w:r>
            <w:r>
              <w:rPr>
                <w:rFonts w:ascii="Trebuchet MS" w:hAnsi="Trebuchet MS" w:cs="Arial"/>
                <w:sz w:val="16"/>
                <w:szCs w:val="16"/>
                <w:lang w:val="en-GB"/>
              </w:rPr>
              <w:t>5</w:t>
            </w:r>
          </w:p>
        </w:tc>
      </w:tr>
      <w:tr w:rsidR="00FD4C7B" w:rsidRPr="00306D97" w14:paraId="36C34FAF" w14:textId="77777777" w:rsidTr="00B97E89">
        <w:trPr>
          <w:cantSplit/>
        </w:trPr>
        <w:tc>
          <w:tcPr>
            <w:tcW w:w="2700" w:type="dxa"/>
          </w:tcPr>
          <w:p w14:paraId="7903626D" w14:textId="77777777" w:rsidR="00212DBD" w:rsidRPr="00306D97" w:rsidRDefault="00212DBD" w:rsidP="00B97E89">
            <w:pPr>
              <w:pStyle w:val="BodyText"/>
              <w:tabs>
                <w:tab w:val="clear" w:pos="227"/>
                <w:tab w:val="clear" w:pos="1644"/>
              </w:tabs>
              <w:spacing w:after="0" w:line="340" w:lineRule="exact"/>
              <w:ind w:left="-42"/>
              <w:rPr>
                <w:rFonts w:ascii="Trebuchet MS" w:hAnsi="Trebuchet MS" w:cs="Arial"/>
                <w:sz w:val="16"/>
                <w:szCs w:val="16"/>
                <w:cs/>
              </w:rPr>
            </w:pPr>
          </w:p>
        </w:tc>
        <w:tc>
          <w:tcPr>
            <w:tcW w:w="815" w:type="dxa"/>
          </w:tcPr>
          <w:p w14:paraId="11E3DDD2" w14:textId="77777777" w:rsidR="00212DBD" w:rsidRPr="00306D97" w:rsidRDefault="00212DBD" w:rsidP="00B97E89">
            <w:pPr>
              <w:pStyle w:val="BodyText"/>
              <w:tabs>
                <w:tab w:val="clear" w:pos="227"/>
                <w:tab w:val="clear" w:pos="1644"/>
              </w:tabs>
              <w:spacing w:after="0" w:line="340" w:lineRule="exact"/>
              <w:ind w:left="-42"/>
              <w:jc w:val="center"/>
              <w:rPr>
                <w:rFonts w:ascii="Trebuchet MS" w:hAnsi="Trebuchet MS" w:cs="Arial"/>
                <w:sz w:val="16"/>
                <w:szCs w:val="16"/>
                <w:cs/>
              </w:rPr>
            </w:pPr>
          </w:p>
        </w:tc>
        <w:tc>
          <w:tcPr>
            <w:tcW w:w="815" w:type="dxa"/>
          </w:tcPr>
          <w:p w14:paraId="6DC17C41" w14:textId="77777777" w:rsidR="00212DBD" w:rsidRPr="00306D97" w:rsidRDefault="00212DBD" w:rsidP="00B97E89">
            <w:pPr>
              <w:pStyle w:val="BodyText"/>
              <w:tabs>
                <w:tab w:val="clear" w:pos="227"/>
                <w:tab w:val="clear" w:pos="1644"/>
              </w:tabs>
              <w:spacing w:after="0" w:line="340" w:lineRule="exact"/>
              <w:ind w:left="-42"/>
              <w:jc w:val="center"/>
              <w:rPr>
                <w:rFonts w:ascii="Trebuchet MS" w:hAnsi="Trebuchet MS" w:cs="Arial"/>
                <w:sz w:val="16"/>
                <w:szCs w:val="16"/>
                <w:cs/>
              </w:rPr>
            </w:pPr>
          </w:p>
        </w:tc>
        <w:tc>
          <w:tcPr>
            <w:tcW w:w="815" w:type="dxa"/>
          </w:tcPr>
          <w:p w14:paraId="32C8C7F2" w14:textId="77777777" w:rsidR="00212DBD" w:rsidRPr="00306D97" w:rsidRDefault="00212DBD" w:rsidP="00B97E89">
            <w:pPr>
              <w:pStyle w:val="BodyText"/>
              <w:tabs>
                <w:tab w:val="clear" w:pos="227"/>
                <w:tab w:val="clear" w:pos="1644"/>
              </w:tabs>
              <w:spacing w:after="0" w:line="340" w:lineRule="exact"/>
              <w:ind w:left="-42"/>
              <w:jc w:val="center"/>
              <w:rPr>
                <w:rFonts w:ascii="Trebuchet MS" w:hAnsi="Trebuchet MS" w:cs="Arial"/>
                <w:sz w:val="16"/>
                <w:szCs w:val="16"/>
                <w:cs/>
              </w:rPr>
            </w:pPr>
          </w:p>
        </w:tc>
        <w:tc>
          <w:tcPr>
            <w:tcW w:w="815" w:type="dxa"/>
          </w:tcPr>
          <w:p w14:paraId="5BAB4BFB" w14:textId="77777777" w:rsidR="00212DBD" w:rsidRPr="00306D97" w:rsidRDefault="00212DBD" w:rsidP="00B97E89">
            <w:pPr>
              <w:pStyle w:val="BodyText"/>
              <w:tabs>
                <w:tab w:val="clear" w:pos="227"/>
                <w:tab w:val="clear" w:pos="1644"/>
              </w:tabs>
              <w:spacing w:after="0" w:line="340" w:lineRule="exact"/>
              <w:ind w:left="-42"/>
              <w:jc w:val="center"/>
              <w:rPr>
                <w:rFonts w:ascii="Trebuchet MS" w:hAnsi="Trebuchet MS" w:cs="Arial"/>
                <w:sz w:val="16"/>
                <w:szCs w:val="16"/>
                <w:cs/>
              </w:rPr>
            </w:pPr>
          </w:p>
        </w:tc>
        <w:tc>
          <w:tcPr>
            <w:tcW w:w="815" w:type="dxa"/>
          </w:tcPr>
          <w:p w14:paraId="558EB772" w14:textId="77777777" w:rsidR="00212DBD" w:rsidRPr="00306D97" w:rsidRDefault="00212DBD" w:rsidP="00B97E89">
            <w:pPr>
              <w:pStyle w:val="BodyText"/>
              <w:tabs>
                <w:tab w:val="clear" w:pos="227"/>
                <w:tab w:val="clear" w:pos="1644"/>
                <w:tab w:val="decimal" w:pos="517"/>
              </w:tabs>
              <w:spacing w:after="0" w:line="340" w:lineRule="exact"/>
              <w:ind w:left="-42"/>
              <w:rPr>
                <w:rFonts w:ascii="Trebuchet MS" w:hAnsi="Trebuchet MS" w:cs="Arial"/>
                <w:sz w:val="16"/>
                <w:szCs w:val="16"/>
              </w:rPr>
            </w:pPr>
          </w:p>
        </w:tc>
        <w:tc>
          <w:tcPr>
            <w:tcW w:w="815" w:type="dxa"/>
          </w:tcPr>
          <w:p w14:paraId="5F207365" w14:textId="77777777" w:rsidR="00212DBD" w:rsidRPr="00306D97" w:rsidRDefault="00212DBD" w:rsidP="00B97E89">
            <w:pPr>
              <w:pStyle w:val="BodyText"/>
              <w:tabs>
                <w:tab w:val="clear" w:pos="227"/>
                <w:tab w:val="clear" w:pos="1644"/>
                <w:tab w:val="decimal" w:pos="517"/>
              </w:tabs>
              <w:spacing w:after="0" w:line="340" w:lineRule="exact"/>
              <w:ind w:left="-42"/>
              <w:rPr>
                <w:rFonts w:ascii="Trebuchet MS" w:hAnsi="Trebuchet MS" w:cs="Arial"/>
                <w:sz w:val="16"/>
                <w:szCs w:val="16"/>
              </w:rPr>
            </w:pPr>
          </w:p>
        </w:tc>
        <w:tc>
          <w:tcPr>
            <w:tcW w:w="815" w:type="dxa"/>
          </w:tcPr>
          <w:p w14:paraId="7AF7C181" w14:textId="77777777" w:rsidR="00212DBD" w:rsidRPr="00306D97" w:rsidRDefault="00212DBD" w:rsidP="00B97E89">
            <w:pPr>
              <w:pStyle w:val="BodyText"/>
              <w:tabs>
                <w:tab w:val="clear" w:pos="227"/>
                <w:tab w:val="clear" w:pos="1644"/>
                <w:tab w:val="decimal" w:pos="517"/>
              </w:tabs>
              <w:spacing w:after="0" w:line="340" w:lineRule="exact"/>
              <w:ind w:left="-42"/>
              <w:rPr>
                <w:rFonts w:ascii="Trebuchet MS" w:hAnsi="Trebuchet MS" w:cs="Arial"/>
                <w:sz w:val="16"/>
                <w:szCs w:val="16"/>
              </w:rPr>
            </w:pPr>
          </w:p>
        </w:tc>
        <w:tc>
          <w:tcPr>
            <w:tcW w:w="816" w:type="dxa"/>
          </w:tcPr>
          <w:p w14:paraId="0DC76D93" w14:textId="77777777" w:rsidR="00212DBD" w:rsidRPr="00306D97" w:rsidRDefault="00212DBD" w:rsidP="00B97E89">
            <w:pPr>
              <w:pStyle w:val="BodyText"/>
              <w:tabs>
                <w:tab w:val="clear" w:pos="227"/>
                <w:tab w:val="clear" w:pos="1644"/>
              </w:tabs>
              <w:spacing w:after="0" w:line="340" w:lineRule="exact"/>
              <w:ind w:left="-42"/>
              <w:jc w:val="center"/>
              <w:rPr>
                <w:rFonts w:ascii="Trebuchet MS" w:hAnsi="Trebuchet MS" w:cs="Arial"/>
                <w:sz w:val="16"/>
                <w:szCs w:val="16"/>
              </w:rPr>
            </w:pPr>
          </w:p>
        </w:tc>
      </w:tr>
      <w:tr w:rsidR="005C16D2" w:rsidRPr="00306D97" w14:paraId="1E6C5112" w14:textId="77777777" w:rsidTr="006A31B8">
        <w:trPr>
          <w:cantSplit/>
          <w:trHeight w:val="57"/>
        </w:trPr>
        <w:tc>
          <w:tcPr>
            <w:tcW w:w="2700" w:type="dxa"/>
          </w:tcPr>
          <w:p w14:paraId="7DD4B7A6" w14:textId="77777777" w:rsidR="005C16D2" w:rsidRPr="00306D97" w:rsidRDefault="005C16D2" w:rsidP="005C1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50" w:right="-133" w:hanging="150"/>
              <w:rPr>
                <w:rFonts w:ascii="Trebuchet MS" w:hAnsi="Trebuchet MS" w:cs="Arial"/>
                <w:sz w:val="16"/>
                <w:szCs w:val="16"/>
                <w:cs/>
              </w:rPr>
            </w:pPr>
            <w:proofErr w:type="spellStart"/>
            <w:r w:rsidRPr="00306D97">
              <w:rPr>
                <w:rFonts w:ascii="Trebuchet MS" w:hAnsi="Trebuchet MS" w:cs="Arial"/>
                <w:sz w:val="16"/>
                <w:szCs w:val="16"/>
              </w:rPr>
              <w:t>Spacemed</w:t>
            </w:r>
            <w:proofErr w:type="spellEnd"/>
            <w:r w:rsidRPr="00306D97">
              <w:rPr>
                <w:rFonts w:ascii="Trebuchet MS" w:hAnsi="Trebuchet MS" w:cs="Arial"/>
                <w:sz w:val="16"/>
                <w:szCs w:val="16"/>
              </w:rPr>
              <w:t xml:space="preserve"> Company Limited</w:t>
            </w:r>
          </w:p>
        </w:tc>
        <w:tc>
          <w:tcPr>
            <w:tcW w:w="815" w:type="dxa"/>
          </w:tcPr>
          <w:p w14:paraId="64965BA8" w14:textId="3F929BEB" w:rsidR="005C16D2" w:rsidRPr="0051144E" w:rsidRDefault="00DB1746" w:rsidP="005C16D2">
            <w:pPr>
              <w:pStyle w:val="BodyText"/>
              <w:pBdr>
                <w:bottom w:val="single" w:sz="12" w:space="1" w:color="auto"/>
              </w:pBdr>
              <w:tabs>
                <w:tab w:val="clear" w:pos="227"/>
                <w:tab w:val="clear" w:pos="1644"/>
                <w:tab w:val="clear" w:pos="6322"/>
              </w:tabs>
              <w:spacing w:after="0" w:line="340" w:lineRule="exact"/>
              <w:ind w:left="-42"/>
              <w:jc w:val="right"/>
              <w:rPr>
                <w:rFonts w:ascii="Trebuchet MS" w:hAnsi="Trebuchet MS" w:cs="Arial"/>
                <w:sz w:val="16"/>
                <w:szCs w:val="16"/>
                <w:lang w:val="en-GB"/>
              </w:rPr>
            </w:pPr>
            <w:r>
              <w:rPr>
                <w:rFonts w:ascii="Trebuchet MS" w:hAnsi="Trebuchet MS" w:cs="Arial"/>
                <w:sz w:val="16"/>
                <w:szCs w:val="16"/>
                <w:lang w:val="en-GB"/>
              </w:rPr>
              <w:t>50,000</w:t>
            </w:r>
          </w:p>
        </w:tc>
        <w:tc>
          <w:tcPr>
            <w:tcW w:w="815" w:type="dxa"/>
          </w:tcPr>
          <w:p w14:paraId="77471BB6" w14:textId="0C245A87" w:rsidR="005C16D2" w:rsidRPr="0051144E" w:rsidRDefault="005C16D2" w:rsidP="005C16D2">
            <w:pPr>
              <w:pStyle w:val="BodyText"/>
              <w:pBdr>
                <w:bottom w:val="single" w:sz="12" w:space="1" w:color="auto"/>
              </w:pBdr>
              <w:tabs>
                <w:tab w:val="clear" w:pos="227"/>
                <w:tab w:val="clear" w:pos="1644"/>
                <w:tab w:val="clear" w:pos="6322"/>
              </w:tabs>
              <w:spacing w:after="0" w:line="340" w:lineRule="exact"/>
              <w:ind w:left="-42"/>
              <w:jc w:val="right"/>
              <w:rPr>
                <w:rFonts w:ascii="Trebuchet MS" w:hAnsi="Trebuchet MS" w:cs="Arial"/>
                <w:sz w:val="16"/>
                <w:szCs w:val="16"/>
                <w:lang w:val="en-GB"/>
              </w:rPr>
            </w:pPr>
            <w:r w:rsidRPr="0051144E">
              <w:rPr>
                <w:rFonts w:ascii="Trebuchet MS" w:hAnsi="Trebuchet MS" w:cstheme="minorBidi"/>
                <w:sz w:val="16"/>
                <w:szCs w:val="16"/>
              </w:rPr>
              <w:t>50,000</w:t>
            </w:r>
          </w:p>
        </w:tc>
        <w:tc>
          <w:tcPr>
            <w:tcW w:w="815" w:type="dxa"/>
          </w:tcPr>
          <w:p w14:paraId="7DFF1398" w14:textId="50337215" w:rsidR="005C16D2" w:rsidRPr="0051144E" w:rsidRDefault="00DB1746" w:rsidP="005C16D2">
            <w:pPr>
              <w:pStyle w:val="BodyText"/>
              <w:pBdr>
                <w:bottom w:val="single" w:sz="12" w:space="1" w:color="auto"/>
              </w:pBdr>
              <w:tabs>
                <w:tab w:val="clear" w:pos="227"/>
                <w:tab w:val="clear" w:pos="1644"/>
                <w:tab w:val="clear" w:pos="6322"/>
              </w:tabs>
              <w:spacing w:after="0" w:line="340" w:lineRule="exact"/>
              <w:ind w:left="-42"/>
              <w:jc w:val="right"/>
              <w:rPr>
                <w:rFonts w:ascii="Trebuchet MS" w:hAnsi="Trebuchet MS" w:cs="Arial"/>
                <w:sz w:val="16"/>
                <w:szCs w:val="16"/>
                <w:lang w:val="en-GB"/>
              </w:rPr>
            </w:pPr>
            <w:r>
              <w:rPr>
                <w:rFonts w:ascii="Trebuchet MS" w:hAnsi="Trebuchet MS" w:cs="Arial"/>
                <w:sz w:val="16"/>
                <w:szCs w:val="16"/>
                <w:lang w:val="en-GB"/>
              </w:rPr>
              <w:t>100.00</w:t>
            </w:r>
          </w:p>
        </w:tc>
        <w:tc>
          <w:tcPr>
            <w:tcW w:w="815" w:type="dxa"/>
          </w:tcPr>
          <w:p w14:paraId="3D9F9F70" w14:textId="69B19F78" w:rsidR="005C16D2" w:rsidRPr="0051144E" w:rsidRDefault="005C16D2" w:rsidP="005C16D2">
            <w:pPr>
              <w:pStyle w:val="BodyText"/>
              <w:pBdr>
                <w:bottom w:val="single" w:sz="12" w:space="1" w:color="auto"/>
              </w:pBdr>
              <w:tabs>
                <w:tab w:val="clear" w:pos="227"/>
                <w:tab w:val="clear" w:pos="1644"/>
                <w:tab w:val="clear" w:pos="6322"/>
              </w:tabs>
              <w:spacing w:after="0" w:line="340" w:lineRule="exact"/>
              <w:ind w:left="-42"/>
              <w:jc w:val="right"/>
              <w:rPr>
                <w:rFonts w:ascii="Trebuchet MS" w:hAnsi="Trebuchet MS" w:cs="Arial"/>
                <w:sz w:val="16"/>
                <w:szCs w:val="16"/>
                <w:lang w:val="en-GB"/>
              </w:rPr>
            </w:pPr>
            <w:r w:rsidRPr="0051144E">
              <w:rPr>
                <w:rFonts w:ascii="Trebuchet MS" w:hAnsi="Trebuchet MS" w:cstheme="minorBidi"/>
                <w:sz w:val="16"/>
                <w:szCs w:val="16"/>
              </w:rPr>
              <w:t>100.00</w:t>
            </w:r>
          </w:p>
        </w:tc>
        <w:tc>
          <w:tcPr>
            <w:tcW w:w="815" w:type="dxa"/>
          </w:tcPr>
          <w:p w14:paraId="2FB450D9" w14:textId="2A3A1A05" w:rsidR="005C16D2" w:rsidRPr="0051144E" w:rsidRDefault="00DB1746" w:rsidP="005C16D2">
            <w:pPr>
              <w:pStyle w:val="BodyText"/>
              <w:pBdr>
                <w:bottom w:val="single" w:sz="12" w:space="1" w:color="auto"/>
              </w:pBdr>
              <w:tabs>
                <w:tab w:val="clear" w:pos="227"/>
                <w:tab w:val="clear" w:pos="1644"/>
                <w:tab w:val="clear" w:pos="6322"/>
              </w:tabs>
              <w:spacing w:after="0" w:line="340" w:lineRule="exact"/>
              <w:ind w:left="-42"/>
              <w:jc w:val="right"/>
              <w:rPr>
                <w:rFonts w:ascii="Trebuchet MS" w:hAnsi="Trebuchet MS" w:cs="Arial"/>
                <w:sz w:val="16"/>
                <w:szCs w:val="16"/>
                <w:lang w:val="en-GB"/>
              </w:rPr>
            </w:pPr>
            <w:r>
              <w:rPr>
                <w:rFonts w:ascii="Trebuchet MS" w:hAnsi="Trebuchet MS" w:cs="Arial"/>
                <w:sz w:val="16"/>
                <w:szCs w:val="16"/>
                <w:lang w:val="en-GB"/>
              </w:rPr>
              <w:t>59,391</w:t>
            </w:r>
          </w:p>
        </w:tc>
        <w:tc>
          <w:tcPr>
            <w:tcW w:w="815" w:type="dxa"/>
            <w:vAlign w:val="center"/>
          </w:tcPr>
          <w:p w14:paraId="338E6169" w14:textId="5E3FA1CC" w:rsidR="005C16D2" w:rsidRPr="0051144E" w:rsidRDefault="005C16D2" w:rsidP="005C16D2">
            <w:pPr>
              <w:pStyle w:val="BodyText"/>
              <w:pBdr>
                <w:bottom w:val="single" w:sz="12" w:space="1" w:color="auto"/>
              </w:pBdr>
              <w:tabs>
                <w:tab w:val="clear" w:pos="227"/>
                <w:tab w:val="clear" w:pos="1644"/>
                <w:tab w:val="clear" w:pos="6322"/>
              </w:tabs>
              <w:spacing w:after="0" w:line="340" w:lineRule="exact"/>
              <w:ind w:left="-42"/>
              <w:jc w:val="right"/>
              <w:rPr>
                <w:rFonts w:ascii="Trebuchet MS" w:hAnsi="Trebuchet MS" w:cs="Arial"/>
                <w:sz w:val="16"/>
                <w:szCs w:val="16"/>
                <w:lang w:val="en-GB"/>
              </w:rPr>
            </w:pPr>
            <w:r w:rsidRPr="0051144E">
              <w:rPr>
                <w:rFonts w:ascii="Trebuchet MS" w:hAnsi="Trebuchet MS" w:cstheme="minorBidi"/>
                <w:sz w:val="16"/>
                <w:szCs w:val="16"/>
              </w:rPr>
              <w:t>59,391</w:t>
            </w:r>
          </w:p>
        </w:tc>
        <w:tc>
          <w:tcPr>
            <w:tcW w:w="815" w:type="dxa"/>
          </w:tcPr>
          <w:p w14:paraId="783BC50B" w14:textId="2349A95D" w:rsidR="005C16D2" w:rsidRPr="0051144E" w:rsidRDefault="00DB1746" w:rsidP="008225A4">
            <w:pPr>
              <w:pStyle w:val="Heade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435"/>
              </w:tabs>
              <w:spacing w:line="340" w:lineRule="exact"/>
              <w:ind w:left="-42"/>
              <w:jc w:val="both"/>
              <w:rPr>
                <w:rFonts w:ascii="Trebuchet MS" w:hAnsi="Trebuchet MS" w:cstheme="minorBidi"/>
                <w:sz w:val="16"/>
                <w:szCs w:val="16"/>
              </w:rPr>
            </w:pPr>
            <w:r>
              <w:rPr>
                <w:rFonts w:ascii="Trebuchet MS" w:hAnsi="Trebuchet MS" w:cstheme="minorBidi"/>
                <w:sz w:val="16"/>
                <w:szCs w:val="16"/>
              </w:rPr>
              <w:t>-</w:t>
            </w:r>
          </w:p>
        </w:tc>
        <w:tc>
          <w:tcPr>
            <w:tcW w:w="816" w:type="dxa"/>
          </w:tcPr>
          <w:p w14:paraId="28033746" w14:textId="4A2EFBD4" w:rsidR="005C16D2" w:rsidRPr="00306D97" w:rsidRDefault="005C16D2" w:rsidP="00575CEC">
            <w:pPr>
              <w:pStyle w:val="Heade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435"/>
              </w:tabs>
              <w:spacing w:line="340" w:lineRule="exact"/>
              <w:ind w:left="-42"/>
              <w:jc w:val="both"/>
              <w:rPr>
                <w:rFonts w:ascii="Trebuchet MS" w:hAnsi="Trebuchet MS" w:cs="Arial"/>
                <w:sz w:val="16"/>
                <w:szCs w:val="16"/>
                <w:lang w:val="en-GB"/>
              </w:rPr>
            </w:pPr>
            <w:r w:rsidRPr="00306D97">
              <w:rPr>
                <w:rFonts w:ascii="Trebuchet MS" w:hAnsi="Trebuchet MS" w:cstheme="minorBidi"/>
                <w:sz w:val="16"/>
                <w:szCs w:val="16"/>
              </w:rPr>
              <w:t>-</w:t>
            </w:r>
          </w:p>
        </w:tc>
      </w:tr>
    </w:tbl>
    <w:p w14:paraId="3EC15298" w14:textId="77777777" w:rsidR="008F266C" w:rsidRDefault="008F266C" w:rsidP="0018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sz w:val="18"/>
          <w:szCs w:val="18"/>
        </w:rPr>
      </w:pPr>
    </w:p>
    <w:p w14:paraId="23FB7FE1" w14:textId="4398FE27" w:rsidR="00F057B0" w:rsidRPr="00306D97" w:rsidRDefault="00F81596" w:rsidP="005C3679">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 w:val="left" w:pos="9214"/>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lang w:val="en-GB"/>
        </w:rPr>
        <w:t>PROPERTY, PLANT</w:t>
      </w:r>
      <w:r w:rsidR="00F76FE9" w:rsidRPr="00306D97">
        <w:rPr>
          <w:rFonts w:ascii="Trebuchet MS" w:hAnsi="Trebuchet MS" w:cs="Arial"/>
          <w:b/>
          <w:bCs/>
          <w:sz w:val="18"/>
          <w:szCs w:val="18"/>
          <w:lang w:val="en-GB"/>
        </w:rPr>
        <w:t xml:space="preserve"> AND </w:t>
      </w:r>
      <w:r w:rsidR="00F76FE9" w:rsidRPr="00306D97">
        <w:rPr>
          <w:rFonts w:ascii="Trebuchet MS" w:hAnsi="Trebuchet MS" w:cs="Arial"/>
          <w:b/>
          <w:bCs/>
          <w:sz w:val="18"/>
          <w:szCs w:val="18"/>
        </w:rPr>
        <w:t>EQUIPMENT</w:t>
      </w:r>
      <w:r w:rsidR="00F76FE9" w:rsidRPr="00306D97">
        <w:rPr>
          <w:rFonts w:ascii="Trebuchet MS" w:hAnsi="Trebuchet MS" w:cs="Arial"/>
          <w:b/>
          <w:bCs/>
          <w:sz w:val="18"/>
          <w:szCs w:val="18"/>
          <w:lang w:val="en-GB"/>
        </w:rPr>
        <w:t xml:space="preserve"> </w:t>
      </w:r>
    </w:p>
    <w:p w14:paraId="02658F31" w14:textId="77777777" w:rsidR="007F32FF" w:rsidRPr="00306D97"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Trebuchet MS" w:hAnsi="Trebuchet MS" w:cs="Arial"/>
          <w:sz w:val="18"/>
          <w:szCs w:val="18"/>
          <w:u w:val="single"/>
          <w:lang w:val="en-GB"/>
        </w:rPr>
      </w:pPr>
    </w:p>
    <w:p w14:paraId="07D4066A" w14:textId="61730413" w:rsidR="009234E5" w:rsidRDefault="00D416C5" w:rsidP="005C3679">
      <w:pPr>
        <w:tabs>
          <w:tab w:val="clear" w:pos="227"/>
          <w:tab w:val="clear" w:pos="454"/>
          <w:tab w:val="left" w:pos="9214"/>
        </w:tabs>
        <w:spacing w:line="360" w:lineRule="auto"/>
        <w:ind w:left="360"/>
        <w:jc w:val="thaiDistribute"/>
        <w:rPr>
          <w:rFonts w:ascii="Trebuchet MS" w:hAnsi="Trebuchet MS" w:cs="Arial"/>
          <w:sz w:val="18"/>
          <w:szCs w:val="18"/>
        </w:rPr>
      </w:pPr>
      <w:r w:rsidRPr="00306D97">
        <w:rPr>
          <w:rFonts w:ascii="Trebuchet MS" w:hAnsi="Trebuchet MS" w:cs="Arial"/>
          <w:sz w:val="18"/>
          <w:szCs w:val="18"/>
        </w:rPr>
        <w:t xml:space="preserve">Condensed movements in property, plant and equipment </w:t>
      </w:r>
      <w:r w:rsidR="00A973AF" w:rsidRPr="00306D97">
        <w:rPr>
          <w:rFonts w:ascii="Trebuchet MS" w:hAnsi="Trebuchet MS" w:cs="Arial"/>
          <w:sz w:val="18"/>
          <w:szCs w:val="18"/>
        </w:rPr>
        <w:t>d</w:t>
      </w:r>
      <w:r w:rsidR="00FB1490" w:rsidRPr="00306D97">
        <w:rPr>
          <w:rFonts w:ascii="Trebuchet MS" w:hAnsi="Trebuchet MS" w:cs="Arial"/>
          <w:sz w:val="18"/>
          <w:szCs w:val="18"/>
        </w:rPr>
        <w:t xml:space="preserve">uring the </w:t>
      </w:r>
      <w:r w:rsidR="005430B7">
        <w:rPr>
          <w:rFonts w:ascii="Trebuchet MS" w:hAnsi="Trebuchet MS" w:cs="Arial"/>
          <w:sz w:val="18"/>
          <w:szCs w:val="18"/>
        </w:rPr>
        <w:t>six</w:t>
      </w:r>
      <w:r w:rsidR="00FB1490" w:rsidRPr="00306D97">
        <w:rPr>
          <w:rFonts w:ascii="Trebuchet MS" w:hAnsi="Trebuchet MS" w:cs="Arial"/>
          <w:sz w:val="18"/>
          <w:szCs w:val="18"/>
        </w:rPr>
        <w:t xml:space="preserve">-month period ended </w:t>
      </w:r>
      <w:r w:rsidR="005430B7" w:rsidRPr="00FA3B45">
        <w:rPr>
          <w:rFonts w:ascii="Trebuchet MS" w:hAnsi="Trebuchet MS" w:cstheme="minorBidi"/>
          <w:sz w:val="18"/>
          <w:szCs w:val="18"/>
        </w:rPr>
        <w:t>30 June</w:t>
      </w:r>
      <w:r w:rsidR="00205B7E" w:rsidRPr="00205B7E">
        <w:rPr>
          <w:rFonts w:ascii="Trebuchet MS" w:hAnsi="Trebuchet MS" w:cstheme="minorBidi"/>
          <w:sz w:val="18"/>
          <w:szCs w:val="18"/>
        </w:rPr>
        <w:t xml:space="preserve"> 2026</w:t>
      </w:r>
      <w:r w:rsidR="00681E5A" w:rsidRPr="00306D97">
        <w:rPr>
          <w:rFonts w:ascii="Trebuchet MS" w:hAnsi="Trebuchet MS" w:cs="Arial"/>
          <w:sz w:val="18"/>
          <w:szCs w:val="18"/>
        </w:rPr>
        <w:t xml:space="preserve"> are as follows:</w:t>
      </w:r>
    </w:p>
    <w:p w14:paraId="5755E4BD" w14:textId="77777777" w:rsidR="0001277A" w:rsidRPr="00306D97" w:rsidRDefault="0001277A" w:rsidP="005C3679">
      <w:pPr>
        <w:tabs>
          <w:tab w:val="clear" w:pos="227"/>
          <w:tab w:val="clear" w:pos="454"/>
          <w:tab w:val="left" w:pos="9214"/>
        </w:tabs>
        <w:spacing w:line="360" w:lineRule="auto"/>
        <w:ind w:left="360"/>
        <w:jc w:val="thaiDistribute"/>
        <w:rPr>
          <w:rFonts w:ascii="Trebuchet MS" w:hAnsi="Trebuchet MS" w:cs="Arial"/>
          <w:sz w:val="18"/>
          <w:szCs w:val="18"/>
        </w:rPr>
      </w:pPr>
    </w:p>
    <w:tbl>
      <w:tblPr>
        <w:tblW w:w="9193" w:type="dxa"/>
        <w:tblInd w:w="270" w:type="dxa"/>
        <w:tblLayout w:type="fixed"/>
        <w:tblLook w:val="0000" w:firstRow="0" w:lastRow="0" w:firstColumn="0" w:lastColumn="0" w:noHBand="0" w:noVBand="0"/>
      </w:tblPr>
      <w:tblGrid>
        <w:gridCol w:w="5130"/>
        <w:gridCol w:w="2031"/>
        <w:gridCol w:w="2032"/>
      </w:tblGrid>
      <w:tr w:rsidR="005C3679" w:rsidRPr="00306D97" w14:paraId="622F4675" w14:textId="77777777" w:rsidTr="00880C14">
        <w:trPr>
          <w:cantSplit/>
          <w:trHeight w:val="109"/>
        </w:trPr>
        <w:tc>
          <w:tcPr>
            <w:tcW w:w="5130" w:type="dxa"/>
          </w:tcPr>
          <w:p w14:paraId="06ACD1DC" w14:textId="68E3FAC3" w:rsidR="005C3679" w:rsidRPr="00306D97" w:rsidRDefault="005C3679" w:rsidP="00880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w:t>
            </w:r>
            <w:r w:rsidRPr="00306D97">
              <w:rPr>
                <w:rFonts w:ascii="Trebuchet MS" w:hAnsi="Trebuchet MS" w:cs="Arial"/>
                <w:sz w:val="18"/>
                <w:szCs w:val="18"/>
                <w:cs/>
              </w:rPr>
              <w:t xml:space="preserve"> </w:t>
            </w:r>
            <w:r w:rsidRPr="00306D97">
              <w:rPr>
                <w:rFonts w:ascii="Trebuchet MS" w:hAnsi="Trebuchet MS" w:cs="Arial"/>
                <w:sz w:val="18"/>
                <w:szCs w:val="18"/>
              </w:rPr>
              <w:t>Baht)</w:t>
            </w:r>
          </w:p>
        </w:tc>
        <w:tc>
          <w:tcPr>
            <w:tcW w:w="2031" w:type="dxa"/>
          </w:tcPr>
          <w:p w14:paraId="666E3803" w14:textId="77777777" w:rsidR="00880C14" w:rsidRPr="00306D97" w:rsidRDefault="005C3679" w:rsidP="00B97E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Consolidated </w:t>
            </w:r>
          </w:p>
          <w:p w14:paraId="2EFB9600" w14:textId="5278269D" w:rsidR="005C3679" w:rsidRPr="00306D97" w:rsidRDefault="00880C14" w:rsidP="00B97E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Browallia New"/>
                <w:sz w:val="18"/>
                <w:szCs w:val="18"/>
                <w:cs/>
              </w:rPr>
            </w:pPr>
            <w:r w:rsidRPr="00306D97">
              <w:rPr>
                <w:rFonts w:ascii="Trebuchet MS" w:hAnsi="Trebuchet MS" w:cs="Browallia New"/>
                <w:sz w:val="18"/>
                <w:szCs w:val="18"/>
              </w:rPr>
              <w:t>financial information</w:t>
            </w:r>
          </w:p>
        </w:tc>
        <w:tc>
          <w:tcPr>
            <w:tcW w:w="2032" w:type="dxa"/>
          </w:tcPr>
          <w:p w14:paraId="01A1316A" w14:textId="77777777" w:rsidR="00880C14" w:rsidRPr="00306D97" w:rsidRDefault="005C3679" w:rsidP="00575C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Separate </w:t>
            </w:r>
          </w:p>
          <w:p w14:paraId="04B656DE" w14:textId="2D67C945" w:rsidR="005C3679" w:rsidRPr="00306D97" w:rsidRDefault="00880C14" w:rsidP="00575C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cs/>
              </w:rPr>
            </w:pPr>
            <w:r w:rsidRPr="00306D97">
              <w:rPr>
                <w:rFonts w:ascii="Trebuchet MS" w:hAnsi="Trebuchet MS" w:cs="Arial"/>
                <w:sz w:val="18"/>
                <w:szCs w:val="18"/>
              </w:rPr>
              <w:t>financial information</w:t>
            </w:r>
          </w:p>
        </w:tc>
      </w:tr>
      <w:tr w:rsidR="005C3679" w:rsidRPr="00306D97" w14:paraId="409DC544" w14:textId="77777777" w:rsidTr="00B97E89">
        <w:trPr>
          <w:cantSplit/>
          <w:trHeight w:val="288"/>
        </w:trPr>
        <w:tc>
          <w:tcPr>
            <w:tcW w:w="5130" w:type="dxa"/>
          </w:tcPr>
          <w:p w14:paraId="4AAEDF1A" w14:textId="77777777" w:rsidR="005C3679" w:rsidRPr="00306D97" w:rsidRDefault="005C3679"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c>
          <w:tcPr>
            <w:tcW w:w="2031" w:type="dxa"/>
          </w:tcPr>
          <w:p w14:paraId="31B1D82A" w14:textId="77777777" w:rsidR="005C3679" w:rsidRPr="00306D97" w:rsidRDefault="005C3679"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c>
          <w:tcPr>
            <w:tcW w:w="2032" w:type="dxa"/>
          </w:tcPr>
          <w:p w14:paraId="0EBE966E" w14:textId="77777777" w:rsidR="005C3679" w:rsidRPr="00306D97" w:rsidRDefault="005C3679" w:rsidP="0057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r>
      <w:tr w:rsidR="005E63FA" w:rsidRPr="00306D97" w14:paraId="00F75E8E" w14:textId="67F86E1E">
        <w:trPr>
          <w:cantSplit/>
          <w:trHeight w:val="54"/>
        </w:trPr>
        <w:tc>
          <w:tcPr>
            <w:tcW w:w="5130" w:type="dxa"/>
          </w:tcPr>
          <w:p w14:paraId="5D2ED062" w14:textId="1E217C25"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rPr>
                <w:rFonts w:ascii="Trebuchet MS" w:hAnsi="Trebuchet MS" w:cstheme="minorBidi"/>
                <w:bCs/>
                <w:sz w:val="18"/>
                <w:szCs w:val="18"/>
                <w:cs/>
              </w:rPr>
            </w:pPr>
            <w:r w:rsidRPr="00306D97">
              <w:rPr>
                <w:rFonts w:ascii="Trebuchet MS" w:hAnsi="Trebuchet MS" w:cs="Arial"/>
                <w:bCs/>
                <w:sz w:val="18"/>
                <w:szCs w:val="18"/>
              </w:rPr>
              <w:t>N</w:t>
            </w:r>
            <w:r w:rsidRPr="00306D97">
              <w:rPr>
                <w:rFonts w:ascii="Trebuchet MS" w:hAnsi="Trebuchet MS" w:cs="Browallia New"/>
                <w:bCs/>
                <w:sz w:val="18"/>
                <w:szCs w:val="18"/>
              </w:rPr>
              <w:t xml:space="preserve">et </w:t>
            </w:r>
            <w:r w:rsidRPr="00306D97">
              <w:rPr>
                <w:rFonts w:ascii="Trebuchet MS" w:hAnsi="Trebuchet MS" w:cs="Arial"/>
                <w:bCs/>
                <w:sz w:val="18"/>
                <w:szCs w:val="18"/>
              </w:rPr>
              <w:t xml:space="preserve">book value – as </w:t>
            </w:r>
            <w:proofErr w:type="gramStart"/>
            <w:r w:rsidRPr="00306D97">
              <w:rPr>
                <w:rFonts w:ascii="Trebuchet MS" w:hAnsi="Trebuchet MS" w:cs="Arial"/>
                <w:bCs/>
                <w:sz w:val="18"/>
                <w:szCs w:val="18"/>
              </w:rPr>
              <w:t>at</w:t>
            </w:r>
            <w:proofErr w:type="gramEnd"/>
            <w:r w:rsidRPr="00306D97">
              <w:rPr>
                <w:rFonts w:ascii="Trebuchet MS" w:hAnsi="Trebuchet MS" w:cs="Arial"/>
                <w:bCs/>
                <w:sz w:val="18"/>
                <w:szCs w:val="18"/>
              </w:rPr>
              <w:t xml:space="preserve"> 1 January 202</w:t>
            </w:r>
            <w:r w:rsidR="003A180E">
              <w:rPr>
                <w:rFonts w:ascii="Trebuchet MS" w:hAnsi="Trebuchet MS" w:cs="Arial"/>
                <w:bCs/>
                <w:sz w:val="18"/>
                <w:szCs w:val="18"/>
              </w:rPr>
              <w:t>6</w:t>
            </w:r>
          </w:p>
        </w:tc>
        <w:tc>
          <w:tcPr>
            <w:tcW w:w="2031" w:type="dxa"/>
          </w:tcPr>
          <w:p w14:paraId="67FD384F" w14:textId="6B81FE28" w:rsidR="005E63FA" w:rsidRPr="00FE06D8" w:rsidRDefault="00974592" w:rsidP="00464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Trebuchet MS" w:hAnsi="Trebuchet MS" w:cs="Cordia New"/>
                <w:sz w:val="18"/>
                <w:szCs w:val="18"/>
              </w:rPr>
            </w:pPr>
            <w:r>
              <w:rPr>
                <w:rFonts w:ascii="Trebuchet MS" w:hAnsi="Trebuchet MS" w:cs="Cordia New"/>
                <w:sz w:val="18"/>
                <w:szCs w:val="18"/>
              </w:rPr>
              <w:t>325,822</w:t>
            </w:r>
          </w:p>
        </w:tc>
        <w:tc>
          <w:tcPr>
            <w:tcW w:w="2032" w:type="dxa"/>
          </w:tcPr>
          <w:p w14:paraId="78662070" w14:textId="662FEFE6" w:rsidR="005E63FA" w:rsidRPr="006C32E8" w:rsidRDefault="00DB1746" w:rsidP="0057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lang w:val="en-GB"/>
              </w:rPr>
            </w:pPr>
            <w:r>
              <w:rPr>
                <w:rFonts w:ascii="Trebuchet MS" w:hAnsi="Trebuchet MS" w:cs="Cordia New"/>
                <w:sz w:val="18"/>
                <w:szCs w:val="18"/>
                <w:lang w:val="en-GB"/>
              </w:rPr>
              <w:t>321,428</w:t>
            </w:r>
          </w:p>
        </w:tc>
      </w:tr>
      <w:tr w:rsidR="005E63FA" w:rsidRPr="00306D97" w14:paraId="718D785E" w14:textId="77777777">
        <w:trPr>
          <w:cantSplit/>
          <w:trHeight w:val="216"/>
        </w:trPr>
        <w:tc>
          <w:tcPr>
            <w:tcW w:w="5130" w:type="dxa"/>
          </w:tcPr>
          <w:p w14:paraId="2A214BD5" w14:textId="4626A202"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jc w:val="both"/>
              <w:rPr>
                <w:rFonts w:ascii="Trebuchet MS" w:hAnsi="Trebuchet MS" w:cs="Arial"/>
                <w:sz w:val="18"/>
                <w:szCs w:val="18"/>
              </w:rPr>
            </w:pPr>
            <w:r w:rsidRPr="00306D97">
              <w:rPr>
                <w:rFonts w:ascii="Trebuchet MS" w:hAnsi="Trebuchet MS" w:cs="Arial"/>
                <w:sz w:val="18"/>
                <w:szCs w:val="18"/>
              </w:rPr>
              <w:t xml:space="preserve">Additional purchases of assets </w:t>
            </w:r>
          </w:p>
        </w:tc>
        <w:tc>
          <w:tcPr>
            <w:tcW w:w="2031" w:type="dxa"/>
          </w:tcPr>
          <w:p w14:paraId="5A66F994" w14:textId="4E4F2AF6" w:rsidR="005E63FA" w:rsidRPr="0074324A" w:rsidRDefault="00974592" w:rsidP="00464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Trebuchet MS" w:hAnsi="Trebuchet MS" w:cs="Cordia New"/>
                <w:sz w:val="18"/>
                <w:szCs w:val="18"/>
              </w:rPr>
            </w:pPr>
            <w:r>
              <w:rPr>
                <w:rFonts w:ascii="Trebuchet MS" w:hAnsi="Trebuchet MS" w:cs="Cordia New"/>
                <w:sz w:val="18"/>
                <w:szCs w:val="18"/>
              </w:rPr>
              <w:t>1</w:t>
            </w:r>
            <w:r w:rsidR="008D3A16">
              <w:rPr>
                <w:rFonts w:ascii="Trebuchet MS" w:hAnsi="Trebuchet MS" w:cs="Cordia New"/>
                <w:sz w:val="18"/>
                <w:szCs w:val="18"/>
              </w:rPr>
              <w:t>3,674</w:t>
            </w:r>
          </w:p>
        </w:tc>
        <w:tc>
          <w:tcPr>
            <w:tcW w:w="2032" w:type="dxa"/>
          </w:tcPr>
          <w:p w14:paraId="3B817C61" w14:textId="4D973013" w:rsidR="005E63FA" w:rsidRPr="00B608D9" w:rsidRDefault="00DB1746" w:rsidP="0057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13,356</w:t>
            </w:r>
          </w:p>
        </w:tc>
      </w:tr>
      <w:tr w:rsidR="00974592" w:rsidRPr="00306D97" w14:paraId="26B3153C" w14:textId="77777777">
        <w:trPr>
          <w:cantSplit/>
          <w:trHeight w:val="216"/>
        </w:trPr>
        <w:tc>
          <w:tcPr>
            <w:tcW w:w="5130" w:type="dxa"/>
          </w:tcPr>
          <w:p w14:paraId="081FB1C8" w14:textId="59D270EE" w:rsidR="00974592" w:rsidRPr="00306D97" w:rsidRDefault="00183921"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jc w:val="both"/>
              <w:rPr>
                <w:rFonts w:ascii="Trebuchet MS" w:hAnsi="Trebuchet MS" w:cs="Arial"/>
                <w:sz w:val="18"/>
                <w:szCs w:val="18"/>
              </w:rPr>
            </w:pPr>
            <w:proofErr w:type="gramStart"/>
            <w:r w:rsidRPr="00306D97">
              <w:rPr>
                <w:rFonts w:ascii="Trebuchet MS" w:hAnsi="Trebuchet MS" w:cs="Arial"/>
                <w:sz w:val="18"/>
                <w:szCs w:val="18"/>
              </w:rPr>
              <w:t>Net book</w:t>
            </w:r>
            <w:proofErr w:type="gramEnd"/>
            <w:r w:rsidRPr="00306D97">
              <w:rPr>
                <w:rFonts w:ascii="Trebuchet MS" w:hAnsi="Trebuchet MS" w:cs="Arial"/>
                <w:sz w:val="18"/>
                <w:szCs w:val="18"/>
              </w:rPr>
              <w:t xml:space="preserve"> value of assets disposal</w:t>
            </w:r>
            <w:r w:rsidRPr="00306D97">
              <w:rPr>
                <w:rFonts w:ascii="Trebuchet MS" w:hAnsi="Trebuchet MS" w:cs="Arial"/>
                <w:sz w:val="18"/>
                <w:szCs w:val="18"/>
                <w:cs/>
              </w:rPr>
              <w:t xml:space="preserve"> </w:t>
            </w:r>
            <w:r w:rsidRPr="00306D97">
              <w:rPr>
                <w:rFonts w:ascii="Trebuchet MS" w:hAnsi="Trebuchet MS" w:cs="Arial"/>
                <w:sz w:val="18"/>
                <w:szCs w:val="18"/>
              </w:rPr>
              <w:t xml:space="preserve">and </w:t>
            </w:r>
            <w:proofErr w:type="gramStart"/>
            <w:r w:rsidRPr="00306D97">
              <w:rPr>
                <w:rFonts w:ascii="Trebuchet MS" w:hAnsi="Trebuchet MS" w:cs="Arial"/>
                <w:sz w:val="18"/>
                <w:szCs w:val="18"/>
              </w:rPr>
              <w:t>written-off</w:t>
            </w:r>
            <w:proofErr w:type="gramEnd"/>
          </w:p>
        </w:tc>
        <w:tc>
          <w:tcPr>
            <w:tcW w:w="2031" w:type="dxa"/>
          </w:tcPr>
          <w:p w14:paraId="42F3EAF8" w14:textId="65D20383" w:rsidR="00974592" w:rsidRPr="0074324A" w:rsidRDefault="00974592" w:rsidP="00464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Trebuchet MS" w:hAnsi="Trebuchet MS" w:cs="Cordia New"/>
                <w:sz w:val="18"/>
                <w:szCs w:val="18"/>
              </w:rPr>
            </w:pPr>
            <w:r>
              <w:rPr>
                <w:rFonts w:ascii="Trebuchet MS" w:hAnsi="Trebuchet MS" w:cs="Cordia New"/>
                <w:sz w:val="18"/>
                <w:szCs w:val="18"/>
              </w:rPr>
              <w:t>(8)</w:t>
            </w:r>
          </w:p>
        </w:tc>
        <w:tc>
          <w:tcPr>
            <w:tcW w:w="2032" w:type="dxa"/>
          </w:tcPr>
          <w:p w14:paraId="228A1778" w14:textId="734060B6" w:rsidR="00974592" w:rsidRDefault="00974592" w:rsidP="0057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(8)</w:t>
            </w:r>
          </w:p>
        </w:tc>
      </w:tr>
      <w:tr w:rsidR="005E63FA" w:rsidRPr="00306D97" w14:paraId="112FF62D" w14:textId="77777777">
        <w:trPr>
          <w:cantSplit/>
          <w:trHeight w:val="54"/>
        </w:trPr>
        <w:tc>
          <w:tcPr>
            <w:tcW w:w="5130" w:type="dxa"/>
          </w:tcPr>
          <w:p w14:paraId="02C51370" w14:textId="21158FE4"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jc w:val="both"/>
              <w:rPr>
                <w:rFonts w:ascii="Trebuchet MS" w:hAnsi="Trebuchet MS" w:cs="Arial"/>
                <w:bCs/>
                <w:sz w:val="18"/>
                <w:szCs w:val="18"/>
              </w:rPr>
            </w:pPr>
            <w:r w:rsidRPr="00306D97">
              <w:rPr>
                <w:rFonts w:ascii="Trebuchet MS" w:hAnsi="Trebuchet MS" w:cs="Arial"/>
                <w:sz w:val="18"/>
                <w:szCs w:val="18"/>
              </w:rPr>
              <w:t>Transfer from inventories to assets</w:t>
            </w:r>
          </w:p>
        </w:tc>
        <w:tc>
          <w:tcPr>
            <w:tcW w:w="2031" w:type="dxa"/>
            <w:vAlign w:val="bottom"/>
          </w:tcPr>
          <w:p w14:paraId="5D8770A6" w14:textId="664A5F1D" w:rsidR="005E63FA" w:rsidRPr="0074324A" w:rsidRDefault="00974592" w:rsidP="00464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Trebuchet MS" w:hAnsi="Trebuchet MS" w:cs="Cordia New"/>
                <w:sz w:val="18"/>
                <w:szCs w:val="18"/>
              </w:rPr>
            </w:pPr>
            <w:r>
              <w:rPr>
                <w:rFonts w:ascii="Trebuchet MS" w:hAnsi="Trebuchet MS" w:cs="Cordia New"/>
                <w:sz w:val="18"/>
                <w:szCs w:val="18"/>
              </w:rPr>
              <w:t>8,825</w:t>
            </w:r>
          </w:p>
        </w:tc>
        <w:tc>
          <w:tcPr>
            <w:tcW w:w="2032" w:type="dxa"/>
            <w:vAlign w:val="bottom"/>
          </w:tcPr>
          <w:p w14:paraId="2FF97CA8" w14:textId="5349104A" w:rsidR="005E63FA" w:rsidRPr="00B608D9" w:rsidRDefault="00974592" w:rsidP="0057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8,825</w:t>
            </w:r>
          </w:p>
        </w:tc>
      </w:tr>
      <w:tr w:rsidR="005E63FA" w:rsidRPr="00306D97" w14:paraId="2ECE449D" w14:textId="77777777" w:rsidTr="005E63FA">
        <w:trPr>
          <w:cantSplit/>
          <w:trHeight w:val="54"/>
        </w:trPr>
        <w:tc>
          <w:tcPr>
            <w:tcW w:w="5130" w:type="dxa"/>
          </w:tcPr>
          <w:p w14:paraId="125EAF27" w14:textId="1DBF343B"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jc w:val="both"/>
              <w:rPr>
                <w:rFonts w:ascii="Trebuchet MS" w:hAnsi="Trebuchet MS" w:cs="Arial"/>
                <w:sz w:val="18"/>
                <w:szCs w:val="18"/>
              </w:rPr>
            </w:pPr>
            <w:r w:rsidRPr="00306D97">
              <w:rPr>
                <w:rFonts w:ascii="Trebuchet MS" w:hAnsi="Trebuchet MS" w:cs="Arial"/>
                <w:sz w:val="18"/>
                <w:szCs w:val="18"/>
              </w:rPr>
              <w:t>Reversal of impairment of asset</w:t>
            </w:r>
          </w:p>
        </w:tc>
        <w:tc>
          <w:tcPr>
            <w:tcW w:w="2031" w:type="dxa"/>
            <w:vAlign w:val="bottom"/>
          </w:tcPr>
          <w:p w14:paraId="5572393E" w14:textId="476B35B8" w:rsidR="005E63FA" w:rsidRPr="0074324A" w:rsidRDefault="00974592" w:rsidP="004648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Trebuchet MS" w:hAnsi="Trebuchet MS" w:cs="Cordia New"/>
                <w:sz w:val="18"/>
                <w:szCs w:val="18"/>
              </w:rPr>
            </w:pPr>
            <w:r>
              <w:rPr>
                <w:rFonts w:ascii="Trebuchet MS" w:hAnsi="Trebuchet MS" w:cs="Cordia New"/>
                <w:sz w:val="18"/>
                <w:szCs w:val="18"/>
              </w:rPr>
              <w:t>226</w:t>
            </w:r>
          </w:p>
        </w:tc>
        <w:tc>
          <w:tcPr>
            <w:tcW w:w="2032" w:type="dxa"/>
            <w:vAlign w:val="bottom"/>
          </w:tcPr>
          <w:p w14:paraId="1A0AE3B5" w14:textId="61D9E432" w:rsidR="005E63FA" w:rsidRPr="00FE06D8" w:rsidRDefault="00974592" w:rsidP="0057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226</w:t>
            </w:r>
          </w:p>
        </w:tc>
      </w:tr>
      <w:tr w:rsidR="005E63FA" w:rsidRPr="00306D97" w14:paraId="6106B65C" w14:textId="77777777" w:rsidTr="005E63FA">
        <w:trPr>
          <w:cantSplit/>
          <w:trHeight w:val="54"/>
        </w:trPr>
        <w:tc>
          <w:tcPr>
            <w:tcW w:w="5130" w:type="dxa"/>
          </w:tcPr>
          <w:p w14:paraId="28C867D6" w14:textId="45DF59D3"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jc w:val="both"/>
              <w:rPr>
                <w:rFonts w:ascii="Trebuchet MS" w:hAnsi="Trebuchet MS" w:cs="Arial"/>
                <w:sz w:val="18"/>
                <w:szCs w:val="18"/>
              </w:rPr>
            </w:pPr>
            <w:r w:rsidRPr="00306D97">
              <w:rPr>
                <w:rFonts w:ascii="Trebuchet MS" w:hAnsi="Trebuchet MS" w:cs="Arial"/>
                <w:sz w:val="18"/>
                <w:szCs w:val="18"/>
              </w:rPr>
              <w:t>Depreciation for the period</w:t>
            </w:r>
          </w:p>
        </w:tc>
        <w:tc>
          <w:tcPr>
            <w:tcW w:w="2031" w:type="dxa"/>
          </w:tcPr>
          <w:p w14:paraId="2B44334B" w14:textId="21C5D470" w:rsidR="005E63FA" w:rsidRPr="0074324A" w:rsidRDefault="00974592" w:rsidP="004648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Trebuchet MS" w:hAnsi="Trebuchet MS" w:cs="Cordia New"/>
                <w:sz w:val="18"/>
                <w:szCs w:val="18"/>
                <w:cs/>
              </w:rPr>
            </w:pPr>
            <w:r>
              <w:rPr>
                <w:rFonts w:ascii="Trebuchet MS" w:hAnsi="Trebuchet MS" w:cs="Cordia New"/>
                <w:sz w:val="18"/>
                <w:szCs w:val="18"/>
              </w:rPr>
              <w:t>(20,38</w:t>
            </w:r>
            <w:r w:rsidR="008D3A16">
              <w:rPr>
                <w:rFonts w:ascii="Trebuchet MS" w:hAnsi="Trebuchet MS" w:cs="Cordia New"/>
                <w:sz w:val="18"/>
                <w:szCs w:val="18"/>
              </w:rPr>
              <w:t>4</w:t>
            </w:r>
            <w:r>
              <w:rPr>
                <w:rFonts w:ascii="Trebuchet MS" w:hAnsi="Trebuchet MS" w:cs="Cordia New"/>
                <w:sz w:val="18"/>
                <w:szCs w:val="18"/>
              </w:rPr>
              <w:t>)</w:t>
            </w:r>
          </w:p>
        </w:tc>
        <w:tc>
          <w:tcPr>
            <w:tcW w:w="2032" w:type="dxa"/>
          </w:tcPr>
          <w:p w14:paraId="727080B6" w14:textId="141F4BF3" w:rsidR="005E63FA" w:rsidRPr="00FE06D8" w:rsidRDefault="00974592" w:rsidP="00575C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Cordia New"/>
                <w:sz w:val="18"/>
                <w:szCs w:val="18"/>
              </w:rPr>
            </w:pPr>
            <w:r>
              <w:rPr>
                <w:rFonts w:ascii="Trebuchet MS" w:hAnsi="Trebuchet MS" w:cs="Cordia New"/>
                <w:sz w:val="18"/>
                <w:szCs w:val="18"/>
              </w:rPr>
              <w:t>(19,629)</w:t>
            </w:r>
          </w:p>
        </w:tc>
      </w:tr>
      <w:tr w:rsidR="005E63FA" w:rsidRPr="00306D97" w14:paraId="3A1F3BB0" w14:textId="77777777" w:rsidTr="005E63FA">
        <w:trPr>
          <w:cantSplit/>
          <w:trHeight w:val="297"/>
        </w:trPr>
        <w:tc>
          <w:tcPr>
            <w:tcW w:w="5130" w:type="dxa"/>
          </w:tcPr>
          <w:p w14:paraId="7A7D1000" w14:textId="5DEF095B" w:rsidR="005E63FA" w:rsidRPr="00306D97" w:rsidRDefault="005E63FA" w:rsidP="005E6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378"/>
              <w:jc w:val="both"/>
              <w:rPr>
                <w:rFonts w:ascii="Trebuchet MS" w:hAnsi="Trebuchet MS" w:cs="Browallia New"/>
                <w:bCs/>
                <w:sz w:val="18"/>
                <w:szCs w:val="22"/>
              </w:rPr>
            </w:pPr>
            <w:r w:rsidRPr="00306D97">
              <w:rPr>
                <w:rFonts w:ascii="Trebuchet MS" w:hAnsi="Trebuchet MS" w:cs="Arial"/>
                <w:bCs/>
                <w:sz w:val="18"/>
                <w:szCs w:val="18"/>
              </w:rPr>
              <w:t>N</w:t>
            </w:r>
            <w:r w:rsidRPr="00306D97">
              <w:rPr>
                <w:rFonts w:ascii="Trebuchet MS" w:hAnsi="Trebuchet MS" w:cs="Browallia New"/>
                <w:bCs/>
                <w:sz w:val="18"/>
                <w:szCs w:val="18"/>
              </w:rPr>
              <w:t xml:space="preserve">et </w:t>
            </w:r>
            <w:r w:rsidRPr="00306D97">
              <w:rPr>
                <w:rFonts w:ascii="Trebuchet MS" w:hAnsi="Trebuchet MS" w:cs="Arial"/>
                <w:bCs/>
                <w:sz w:val="18"/>
                <w:szCs w:val="18"/>
              </w:rPr>
              <w:t xml:space="preserve">book value </w:t>
            </w:r>
            <w:r w:rsidRPr="00306D97">
              <w:rPr>
                <w:rFonts w:ascii="Trebuchet MS" w:hAnsi="Trebuchet MS" w:cs="Browallia New"/>
                <w:bCs/>
                <w:sz w:val="18"/>
                <w:szCs w:val="22"/>
              </w:rPr>
              <w:t xml:space="preserve">– as </w:t>
            </w:r>
            <w:proofErr w:type="gramStart"/>
            <w:r w:rsidRPr="00306D97">
              <w:rPr>
                <w:rFonts w:ascii="Trebuchet MS" w:hAnsi="Trebuchet MS" w:cs="Browallia New"/>
                <w:bCs/>
                <w:sz w:val="18"/>
                <w:szCs w:val="22"/>
              </w:rPr>
              <w:t>at</w:t>
            </w:r>
            <w:proofErr w:type="gramEnd"/>
            <w:r w:rsidRPr="00306D97">
              <w:rPr>
                <w:rFonts w:ascii="Trebuchet MS" w:hAnsi="Trebuchet MS" w:cs="Browallia New"/>
                <w:bCs/>
                <w:sz w:val="18"/>
                <w:szCs w:val="22"/>
              </w:rPr>
              <w:t xml:space="preserve"> </w:t>
            </w:r>
            <w:r w:rsidR="005430B7" w:rsidRPr="00FA3B45">
              <w:rPr>
                <w:rFonts w:ascii="Trebuchet MS" w:hAnsi="Trebuchet MS" w:cstheme="minorBidi"/>
                <w:sz w:val="18"/>
                <w:szCs w:val="18"/>
              </w:rPr>
              <w:t>30 June</w:t>
            </w:r>
            <w:r w:rsidR="005430B7">
              <w:rPr>
                <w:rFonts w:ascii="Trebuchet MS" w:hAnsi="Trebuchet MS" w:cstheme="minorBidi"/>
                <w:sz w:val="18"/>
                <w:szCs w:val="18"/>
              </w:rPr>
              <w:t xml:space="preserve"> </w:t>
            </w:r>
            <w:r w:rsidR="00205B7E">
              <w:rPr>
                <w:rFonts w:ascii="Trebuchet MS" w:hAnsi="Trebuchet MS" w:cstheme="minorBidi"/>
                <w:sz w:val="18"/>
                <w:szCs w:val="18"/>
              </w:rPr>
              <w:t>2026</w:t>
            </w:r>
          </w:p>
        </w:tc>
        <w:tc>
          <w:tcPr>
            <w:tcW w:w="2031" w:type="dxa"/>
          </w:tcPr>
          <w:p w14:paraId="2ADBB8D4" w14:textId="13EE36AE" w:rsidR="005E63FA" w:rsidRPr="0074324A" w:rsidRDefault="00974592" w:rsidP="004648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ascii="Trebuchet MS" w:hAnsi="Trebuchet MS" w:cs="Cordia New"/>
                <w:sz w:val="18"/>
                <w:szCs w:val="18"/>
                <w:cs/>
              </w:rPr>
            </w:pPr>
            <w:r>
              <w:rPr>
                <w:rFonts w:ascii="Trebuchet MS" w:hAnsi="Trebuchet MS" w:cs="Cordia New"/>
                <w:sz w:val="18"/>
                <w:szCs w:val="18"/>
              </w:rPr>
              <w:t>328,</w:t>
            </w:r>
            <w:r w:rsidR="008D3A16">
              <w:rPr>
                <w:rFonts w:ascii="Trebuchet MS" w:hAnsi="Trebuchet MS" w:cs="Cordia New"/>
                <w:sz w:val="18"/>
                <w:szCs w:val="18"/>
              </w:rPr>
              <w:t>155</w:t>
            </w:r>
          </w:p>
        </w:tc>
        <w:tc>
          <w:tcPr>
            <w:tcW w:w="2032" w:type="dxa"/>
          </w:tcPr>
          <w:p w14:paraId="4A4E54FD" w14:textId="0EEE7AF7" w:rsidR="005E63FA" w:rsidRPr="00306D97" w:rsidRDefault="00974592" w:rsidP="00CC0C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908"/>
                <w:tab w:val="right" w:pos="1816"/>
              </w:tabs>
              <w:spacing w:line="380" w:lineRule="exact"/>
              <w:jc w:val="right"/>
              <w:rPr>
                <w:rFonts w:ascii="Trebuchet MS" w:hAnsi="Trebuchet MS" w:cs="Cordia New"/>
                <w:sz w:val="18"/>
                <w:szCs w:val="18"/>
              </w:rPr>
            </w:pPr>
            <w:r>
              <w:rPr>
                <w:rFonts w:ascii="Trebuchet MS" w:hAnsi="Trebuchet MS" w:cs="Cordia New"/>
                <w:sz w:val="18"/>
                <w:szCs w:val="18"/>
              </w:rPr>
              <w:t>324,198</w:t>
            </w:r>
          </w:p>
        </w:tc>
      </w:tr>
    </w:tbl>
    <w:p w14:paraId="1A795E61" w14:textId="5EC66D04" w:rsidR="000263A0" w:rsidRDefault="000263A0" w:rsidP="0058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theme="minorBidi"/>
          <w:b/>
          <w:bCs/>
          <w:sz w:val="18"/>
          <w:szCs w:val="18"/>
          <w:lang w:val="en-GB"/>
        </w:rPr>
      </w:pPr>
    </w:p>
    <w:p w14:paraId="2849032C" w14:textId="00CF5620" w:rsidR="00F16097" w:rsidRPr="005C62FF" w:rsidRDefault="00F16097" w:rsidP="005C62FF">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 w:val="left" w:pos="9214"/>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lang w:val="en-GB"/>
        </w:rPr>
        <w:t>RIGHT-OF-USE ASSETS</w:t>
      </w:r>
    </w:p>
    <w:p w14:paraId="148C8D21" w14:textId="77777777" w:rsidR="00935633" w:rsidRPr="00306D97" w:rsidRDefault="00935633" w:rsidP="005812A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Trebuchet MS" w:hAnsi="Trebuchet MS" w:cs="Arial"/>
          <w:sz w:val="18"/>
          <w:szCs w:val="18"/>
          <w:u w:val="single"/>
          <w:lang w:val="en-GB"/>
        </w:rPr>
      </w:pPr>
    </w:p>
    <w:p w14:paraId="029B5B37" w14:textId="144F2300" w:rsidR="00F83DAB" w:rsidRDefault="00B53DC2" w:rsidP="00CE5747">
      <w:pPr>
        <w:tabs>
          <w:tab w:val="clear" w:pos="227"/>
          <w:tab w:val="clear" w:pos="454"/>
          <w:tab w:val="left" w:pos="9214"/>
        </w:tabs>
        <w:spacing w:line="360" w:lineRule="auto"/>
        <w:ind w:left="360"/>
        <w:jc w:val="thaiDistribute"/>
        <w:rPr>
          <w:rFonts w:ascii="Trebuchet MS" w:hAnsi="Trebuchet MS" w:cs="Arial"/>
          <w:sz w:val="18"/>
          <w:szCs w:val="18"/>
          <w:lang w:val="en-GB"/>
        </w:rPr>
      </w:pPr>
      <w:bookmarkStart w:id="1" w:name="_Hlk132645785"/>
      <w:r w:rsidRPr="00306D97">
        <w:rPr>
          <w:rFonts w:ascii="Trebuchet MS" w:hAnsi="Trebuchet MS" w:cs="Arial"/>
          <w:sz w:val="18"/>
          <w:szCs w:val="18"/>
          <w:lang w:val="en-GB"/>
        </w:rPr>
        <w:t>Condensed movements in right-of-use assets d</w:t>
      </w:r>
      <w:r w:rsidR="007B0782" w:rsidRPr="00306D97">
        <w:rPr>
          <w:rFonts w:ascii="Trebuchet MS" w:hAnsi="Trebuchet MS" w:cs="Arial"/>
          <w:sz w:val="18"/>
          <w:szCs w:val="18"/>
          <w:lang w:val="en-GB"/>
        </w:rPr>
        <w:t xml:space="preserve">uring the </w:t>
      </w:r>
      <w:r w:rsidR="005430B7">
        <w:rPr>
          <w:rFonts w:ascii="Trebuchet MS" w:hAnsi="Trebuchet MS" w:cs="Arial"/>
          <w:sz w:val="18"/>
          <w:szCs w:val="18"/>
          <w:lang w:val="en-GB"/>
        </w:rPr>
        <w:t>six</w:t>
      </w:r>
      <w:r w:rsidR="007B0782" w:rsidRPr="00306D97">
        <w:rPr>
          <w:rFonts w:ascii="Trebuchet MS" w:hAnsi="Trebuchet MS" w:cs="Arial"/>
          <w:sz w:val="18"/>
          <w:szCs w:val="18"/>
          <w:lang w:val="en-GB"/>
        </w:rPr>
        <w:t xml:space="preserve">-month period ended </w:t>
      </w:r>
      <w:bookmarkEnd w:id="1"/>
      <w:r w:rsidR="005430B7" w:rsidRPr="00FA3B45">
        <w:rPr>
          <w:rFonts w:ascii="Trebuchet MS" w:hAnsi="Trebuchet MS" w:cstheme="minorBidi"/>
          <w:sz w:val="18"/>
          <w:szCs w:val="18"/>
        </w:rPr>
        <w:t>30 June</w:t>
      </w:r>
      <w:r w:rsidR="005430B7" w:rsidRPr="00205B7E">
        <w:rPr>
          <w:rFonts w:ascii="Trebuchet MS" w:hAnsi="Trebuchet MS" w:cstheme="minorBidi"/>
          <w:sz w:val="18"/>
          <w:szCs w:val="18"/>
        </w:rPr>
        <w:t xml:space="preserve"> </w:t>
      </w:r>
      <w:r w:rsidR="00205B7E" w:rsidRPr="00205B7E">
        <w:rPr>
          <w:rFonts w:ascii="Trebuchet MS" w:hAnsi="Trebuchet MS" w:cstheme="minorBidi"/>
          <w:sz w:val="18"/>
          <w:szCs w:val="18"/>
        </w:rPr>
        <w:t>2026</w:t>
      </w:r>
      <w:r w:rsidR="00935633" w:rsidRPr="00306D97">
        <w:rPr>
          <w:rFonts w:ascii="Trebuchet MS" w:hAnsi="Trebuchet MS" w:cs="Arial"/>
          <w:sz w:val="18"/>
          <w:szCs w:val="18"/>
          <w:lang w:val="en-GB"/>
        </w:rPr>
        <w:t xml:space="preserve"> are as follows:</w:t>
      </w:r>
    </w:p>
    <w:p w14:paraId="274B5C63" w14:textId="77777777" w:rsidR="006F0415" w:rsidRPr="00306D97" w:rsidRDefault="006F0415" w:rsidP="00CE5747">
      <w:pPr>
        <w:tabs>
          <w:tab w:val="clear" w:pos="227"/>
          <w:tab w:val="clear" w:pos="454"/>
          <w:tab w:val="left" w:pos="9214"/>
        </w:tabs>
        <w:spacing w:line="360" w:lineRule="auto"/>
        <w:ind w:left="360"/>
        <w:jc w:val="thaiDistribute"/>
        <w:rPr>
          <w:rFonts w:ascii="Trebuchet MS" w:hAnsi="Trebuchet MS" w:cs="Arial"/>
          <w:sz w:val="18"/>
          <w:szCs w:val="18"/>
          <w:lang w:val="en-GB"/>
        </w:rPr>
      </w:pPr>
    </w:p>
    <w:tbl>
      <w:tblPr>
        <w:tblW w:w="9099" w:type="dxa"/>
        <w:tblInd w:w="360" w:type="dxa"/>
        <w:tblLayout w:type="fixed"/>
        <w:tblLook w:val="0000" w:firstRow="0" w:lastRow="0" w:firstColumn="0" w:lastColumn="0" w:noHBand="0" w:noVBand="0"/>
      </w:tblPr>
      <w:tblGrid>
        <w:gridCol w:w="6300"/>
        <w:gridCol w:w="2799"/>
      </w:tblGrid>
      <w:tr w:rsidR="00CE5747" w:rsidRPr="00306D97" w14:paraId="19947686" w14:textId="77777777" w:rsidTr="00420D5A">
        <w:trPr>
          <w:cantSplit/>
          <w:trHeight w:val="109"/>
        </w:trPr>
        <w:tc>
          <w:tcPr>
            <w:tcW w:w="6300" w:type="dxa"/>
          </w:tcPr>
          <w:p w14:paraId="76E41DDD" w14:textId="0AD74E09" w:rsidR="00CE5747" w:rsidRPr="00306D97" w:rsidRDefault="00CE5747" w:rsidP="00FA7895">
            <w:pPr>
              <w:tabs>
                <w:tab w:val="clear" w:pos="5387"/>
                <w:tab w:val="left" w:pos="5244"/>
              </w:tabs>
              <w:spacing w:line="360" w:lineRule="exact"/>
              <w:ind w:left="-57"/>
              <w:rPr>
                <w:rFonts w:ascii="Trebuchet MS" w:hAnsi="Trebuchet MS" w:cs="Arial"/>
                <w:sz w:val="18"/>
                <w:szCs w:val="18"/>
                <w:cs/>
              </w:rPr>
            </w:pPr>
            <w:r w:rsidRPr="00306D97">
              <w:rPr>
                <w:rFonts w:ascii="Trebuchet MS" w:hAnsi="Trebuchet MS" w:cs="Arial"/>
                <w:snapToGrid w:val="0"/>
                <w:sz w:val="18"/>
                <w:szCs w:val="18"/>
                <w:lang w:eastAsia="th-TH"/>
              </w:rPr>
              <w:t>(</w:t>
            </w:r>
            <w:proofErr w:type="gramStart"/>
            <w:r w:rsidRPr="00306D97">
              <w:rPr>
                <w:rFonts w:ascii="Trebuchet MS" w:hAnsi="Trebuchet MS" w:cs="Arial"/>
                <w:snapToGrid w:val="0"/>
                <w:sz w:val="18"/>
                <w:szCs w:val="18"/>
                <w:lang w:eastAsia="th-TH"/>
              </w:rPr>
              <w:t>Unit :</w:t>
            </w:r>
            <w:proofErr w:type="gramEnd"/>
            <w:r w:rsidRPr="00306D97">
              <w:rPr>
                <w:rFonts w:ascii="Trebuchet MS" w:hAnsi="Trebuchet MS" w:cs="Arial"/>
                <w:snapToGrid w:val="0"/>
                <w:sz w:val="18"/>
                <w:szCs w:val="18"/>
                <w:lang w:eastAsia="th-TH"/>
              </w:rPr>
              <w:t xml:space="preserve"> Thousand</w:t>
            </w:r>
            <w:r w:rsidRPr="00306D97">
              <w:rPr>
                <w:rFonts w:ascii="Trebuchet MS" w:hAnsi="Trebuchet MS" w:cs="Arial"/>
                <w:snapToGrid w:val="0"/>
                <w:sz w:val="18"/>
                <w:szCs w:val="18"/>
                <w:cs/>
                <w:lang w:eastAsia="th-TH"/>
              </w:rPr>
              <w:t xml:space="preserve"> </w:t>
            </w:r>
            <w:r w:rsidRPr="00306D97">
              <w:rPr>
                <w:rFonts w:ascii="Trebuchet MS" w:hAnsi="Trebuchet MS" w:cs="Arial"/>
                <w:snapToGrid w:val="0"/>
                <w:sz w:val="18"/>
                <w:szCs w:val="18"/>
                <w:lang w:eastAsia="th-TH"/>
              </w:rPr>
              <w:t>Baht)</w:t>
            </w:r>
          </w:p>
        </w:tc>
        <w:tc>
          <w:tcPr>
            <w:tcW w:w="2799" w:type="dxa"/>
            <w:tcBorders>
              <w:bottom w:val="single" w:sz="4" w:space="0" w:color="auto"/>
            </w:tcBorders>
          </w:tcPr>
          <w:p w14:paraId="34FE4471" w14:textId="03371C32" w:rsidR="00CE5747" w:rsidRPr="00306D97" w:rsidRDefault="00CE5747" w:rsidP="00FA7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right="-81"/>
              <w:jc w:val="center"/>
              <w:rPr>
                <w:rFonts w:ascii="Trebuchet MS" w:hAnsi="Trebuchet MS" w:cs="Arial"/>
                <w:sz w:val="18"/>
                <w:szCs w:val="18"/>
                <w:cs/>
              </w:rPr>
            </w:pPr>
            <w:r w:rsidRPr="00306D97">
              <w:rPr>
                <w:rFonts w:ascii="Trebuchet MS" w:hAnsi="Trebuchet MS" w:cs="Arial"/>
                <w:sz w:val="18"/>
                <w:szCs w:val="18"/>
              </w:rPr>
              <w:t>Consolidated and</w:t>
            </w:r>
            <w:r w:rsidRPr="00306D97">
              <w:rPr>
                <w:rFonts w:ascii="Trebuchet MS" w:hAnsi="Trebuchet MS" w:cstheme="minorBidi"/>
                <w:sz w:val="18"/>
                <w:szCs w:val="18"/>
              </w:rPr>
              <w:t xml:space="preserve"> </w:t>
            </w:r>
            <w:r w:rsidRPr="00306D97">
              <w:rPr>
                <w:rFonts w:ascii="Trebuchet MS" w:hAnsi="Trebuchet MS" w:cs="Arial"/>
                <w:sz w:val="18"/>
                <w:szCs w:val="18"/>
              </w:rPr>
              <w:t xml:space="preserve">Separate </w:t>
            </w:r>
            <w:r w:rsidR="00880C14" w:rsidRPr="00306D97">
              <w:rPr>
                <w:rFonts w:ascii="Trebuchet MS" w:hAnsi="Trebuchet MS" w:cs="Arial"/>
                <w:sz w:val="18"/>
                <w:szCs w:val="18"/>
              </w:rPr>
              <w:t>financial information</w:t>
            </w:r>
          </w:p>
        </w:tc>
      </w:tr>
      <w:tr w:rsidR="00CE5747" w:rsidRPr="00306D97" w14:paraId="7BE67E78" w14:textId="77777777" w:rsidTr="00420D5A">
        <w:trPr>
          <w:cantSplit/>
          <w:trHeight w:val="288"/>
        </w:trPr>
        <w:tc>
          <w:tcPr>
            <w:tcW w:w="6300" w:type="dxa"/>
          </w:tcPr>
          <w:p w14:paraId="6F93B37D" w14:textId="77777777" w:rsidR="00CE5747" w:rsidRPr="00306D97" w:rsidRDefault="00CE5747" w:rsidP="00FA7895">
            <w:pPr>
              <w:spacing w:line="360" w:lineRule="exact"/>
              <w:rPr>
                <w:rFonts w:ascii="Trebuchet MS" w:hAnsi="Trebuchet MS" w:cs="Arial"/>
                <w:sz w:val="18"/>
                <w:szCs w:val="18"/>
                <w:cs/>
              </w:rPr>
            </w:pPr>
          </w:p>
        </w:tc>
        <w:tc>
          <w:tcPr>
            <w:tcW w:w="2799" w:type="dxa"/>
            <w:tcBorders>
              <w:top w:val="single" w:sz="4" w:space="0" w:color="auto"/>
            </w:tcBorders>
          </w:tcPr>
          <w:p w14:paraId="5F3B2AD1" w14:textId="77777777" w:rsidR="00CE5747" w:rsidRPr="00306D97" w:rsidRDefault="00CE5747" w:rsidP="00FA7895">
            <w:pPr>
              <w:spacing w:line="360" w:lineRule="exact"/>
              <w:rPr>
                <w:rFonts w:ascii="Trebuchet MS" w:hAnsi="Trebuchet MS" w:cs="Arial"/>
                <w:sz w:val="18"/>
                <w:szCs w:val="18"/>
                <w:cs/>
              </w:rPr>
            </w:pPr>
          </w:p>
        </w:tc>
      </w:tr>
      <w:tr w:rsidR="00CE5747" w:rsidRPr="00306D97" w14:paraId="7D40B86E" w14:textId="77777777" w:rsidTr="00420D5A">
        <w:trPr>
          <w:cantSplit/>
          <w:trHeight w:val="216"/>
        </w:trPr>
        <w:tc>
          <w:tcPr>
            <w:tcW w:w="6300" w:type="dxa"/>
          </w:tcPr>
          <w:p w14:paraId="34C11852" w14:textId="1298D709" w:rsidR="00CE5747" w:rsidRPr="00306D97" w:rsidRDefault="00CE5747" w:rsidP="00FA7895">
            <w:pPr>
              <w:tabs>
                <w:tab w:val="clear" w:pos="227"/>
                <w:tab w:val="clear" w:pos="454"/>
                <w:tab w:val="clear" w:pos="907"/>
                <w:tab w:val="left" w:pos="242"/>
                <w:tab w:val="left" w:pos="900"/>
              </w:tabs>
              <w:spacing w:line="360" w:lineRule="exact"/>
              <w:ind w:left="360" w:right="-43" w:hanging="401"/>
              <w:jc w:val="both"/>
              <w:rPr>
                <w:rFonts w:ascii="Trebuchet MS" w:hAnsi="Trebuchet MS" w:cs="Arial"/>
                <w:sz w:val="18"/>
                <w:szCs w:val="18"/>
              </w:rPr>
            </w:pPr>
            <w:r w:rsidRPr="00306D97">
              <w:rPr>
                <w:rFonts w:ascii="Trebuchet MS" w:hAnsi="Trebuchet MS" w:cs="Arial"/>
                <w:bCs/>
                <w:sz w:val="18"/>
                <w:szCs w:val="18"/>
              </w:rPr>
              <w:t>N</w:t>
            </w:r>
            <w:r w:rsidRPr="00306D97">
              <w:rPr>
                <w:rFonts w:ascii="Trebuchet MS" w:hAnsi="Trebuchet MS" w:cs="Browallia New"/>
                <w:bCs/>
                <w:sz w:val="18"/>
                <w:szCs w:val="18"/>
              </w:rPr>
              <w:t xml:space="preserve">et </w:t>
            </w:r>
            <w:r w:rsidRPr="00306D97">
              <w:rPr>
                <w:rFonts w:ascii="Trebuchet MS" w:hAnsi="Trebuchet MS" w:cs="Arial"/>
                <w:bCs/>
                <w:sz w:val="18"/>
                <w:szCs w:val="18"/>
              </w:rPr>
              <w:t xml:space="preserve">book value </w:t>
            </w:r>
            <w:r w:rsidR="00B53DC2" w:rsidRPr="00306D97">
              <w:rPr>
                <w:rFonts w:ascii="Trebuchet MS" w:hAnsi="Trebuchet MS" w:cs="Arial"/>
                <w:bCs/>
                <w:sz w:val="18"/>
                <w:szCs w:val="18"/>
              </w:rPr>
              <w:t>–</w:t>
            </w:r>
            <w:r w:rsidRPr="00306D97">
              <w:rPr>
                <w:rFonts w:ascii="Trebuchet MS" w:hAnsi="Trebuchet MS" w:cs="Arial"/>
                <w:bCs/>
                <w:sz w:val="18"/>
                <w:szCs w:val="18"/>
              </w:rPr>
              <w:t xml:space="preserve"> </w:t>
            </w:r>
            <w:r w:rsidR="00B53DC2" w:rsidRPr="00306D97">
              <w:rPr>
                <w:rFonts w:ascii="Trebuchet MS" w:hAnsi="Trebuchet MS" w:cs="Arial"/>
                <w:bCs/>
                <w:sz w:val="18"/>
                <w:szCs w:val="18"/>
              </w:rPr>
              <w:t xml:space="preserve">as </w:t>
            </w:r>
            <w:proofErr w:type="gramStart"/>
            <w:r w:rsidR="00B53DC2" w:rsidRPr="00306D97">
              <w:rPr>
                <w:rFonts w:ascii="Trebuchet MS" w:hAnsi="Trebuchet MS" w:cs="Arial"/>
                <w:bCs/>
                <w:sz w:val="18"/>
                <w:szCs w:val="18"/>
              </w:rPr>
              <w:t>at</w:t>
            </w:r>
            <w:proofErr w:type="gramEnd"/>
            <w:r w:rsidR="00B53DC2" w:rsidRPr="00306D97">
              <w:rPr>
                <w:rFonts w:ascii="Trebuchet MS" w:hAnsi="Trebuchet MS" w:cs="Arial"/>
                <w:bCs/>
                <w:sz w:val="18"/>
                <w:szCs w:val="18"/>
              </w:rPr>
              <w:t xml:space="preserve"> 1 January 202</w:t>
            </w:r>
            <w:r w:rsidR="003A180E">
              <w:rPr>
                <w:rFonts w:ascii="Trebuchet MS" w:hAnsi="Trebuchet MS" w:cs="Arial"/>
                <w:bCs/>
                <w:sz w:val="18"/>
                <w:szCs w:val="18"/>
              </w:rPr>
              <w:t>6</w:t>
            </w:r>
          </w:p>
        </w:tc>
        <w:tc>
          <w:tcPr>
            <w:tcW w:w="2799" w:type="dxa"/>
          </w:tcPr>
          <w:p w14:paraId="0E375EE9" w14:textId="5E70BD8D" w:rsidR="00CE5747" w:rsidRPr="00306D97" w:rsidRDefault="00521631" w:rsidP="00FA7895">
            <w:pPr>
              <w:overflowPunct w:val="0"/>
              <w:autoSpaceDE w:val="0"/>
              <w:autoSpaceDN w:val="0"/>
              <w:adjustRightInd w:val="0"/>
              <w:spacing w:line="360" w:lineRule="exact"/>
              <w:ind w:left="-21"/>
              <w:jc w:val="right"/>
              <w:rPr>
                <w:rFonts w:ascii="Trebuchet MS" w:hAnsi="Trebuchet MS" w:cs="Arial"/>
                <w:sz w:val="18"/>
                <w:szCs w:val="18"/>
              </w:rPr>
            </w:pPr>
            <w:r>
              <w:rPr>
                <w:rFonts w:ascii="Trebuchet MS" w:hAnsi="Trebuchet MS" w:cs="Arial"/>
                <w:sz w:val="18"/>
                <w:szCs w:val="18"/>
              </w:rPr>
              <w:t>14,509</w:t>
            </w:r>
          </w:p>
        </w:tc>
      </w:tr>
      <w:tr w:rsidR="00521631" w:rsidRPr="00306D97" w14:paraId="3A7CE508" w14:textId="77777777" w:rsidTr="00420D5A">
        <w:trPr>
          <w:cantSplit/>
          <w:trHeight w:val="216"/>
        </w:trPr>
        <w:tc>
          <w:tcPr>
            <w:tcW w:w="6300" w:type="dxa"/>
          </w:tcPr>
          <w:p w14:paraId="19119319" w14:textId="564BBBCA" w:rsidR="00521631" w:rsidRPr="00306D97" w:rsidRDefault="007E7BBE" w:rsidP="00FA7895">
            <w:pPr>
              <w:tabs>
                <w:tab w:val="clear" w:pos="227"/>
                <w:tab w:val="clear" w:pos="454"/>
                <w:tab w:val="clear" w:pos="907"/>
                <w:tab w:val="left" w:pos="242"/>
                <w:tab w:val="left" w:pos="900"/>
              </w:tabs>
              <w:spacing w:line="360" w:lineRule="exact"/>
              <w:ind w:left="360" w:right="-43" w:hanging="401"/>
              <w:jc w:val="both"/>
              <w:rPr>
                <w:rFonts w:ascii="Trebuchet MS" w:hAnsi="Trebuchet MS" w:cs="Arial"/>
                <w:bCs/>
                <w:sz w:val="18"/>
                <w:szCs w:val="18"/>
              </w:rPr>
            </w:pPr>
            <w:r w:rsidRPr="007E7BBE">
              <w:rPr>
                <w:rFonts w:ascii="Trebuchet MS" w:hAnsi="Trebuchet MS" w:cs="Browallia New"/>
                <w:sz w:val="18"/>
                <w:szCs w:val="18"/>
              </w:rPr>
              <w:t>Decrease</w:t>
            </w:r>
            <w:r w:rsidR="0023371E">
              <w:rPr>
                <w:rFonts w:ascii="Trebuchet MS" w:hAnsi="Trebuchet MS" w:cs="Browallia New"/>
                <w:sz w:val="18"/>
                <w:szCs w:val="18"/>
              </w:rPr>
              <w:t xml:space="preserve"> from </w:t>
            </w:r>
            <w:r w:rsidR="00E37463">
              <w:rPr>
                <w:rFonts w:ascii="Trebuchet MS" w:hAnsi="Trebuchet MS" w:cs="Browallia New"/>
                <w:sz w:val="18"/>
                <w:szCs w:val="18"/>
              </w:rPr>
              <w:t>terminat</w:t>
            </w:r>
            <w:r w:rsidR="0050399E">
              <w:rPr>
                <w:rFonts w:ascii="Trebuchet MS" w:hAnsi="Trebuchet MS" w:cs="Browallia New"/>
                <w:sz w:val="18"/>
                <w:szCs w:val="18"/>
              </w:rPr>
              <w:t>e</w:t>
            </w:r>
            <w:r w:rsidR="00703219">
              <w:rPr>
                <w:rFonts w:ascii="Trebuchet MS" w:hAnsi="Trebuchet MS" w:cs="Browallia New"/>
                <w:sz w:val="18"/>
                <w:szCs w:val="18"/>
              </w:rPr>
              <w:t>d</w:t>
            </w:r>
            <w:r w:rsidR="00285959" w:rsidRPr="00285959">
              <w:rPr>
                <w:rFonts w:ascii="Trebuchet MS" w:hAnsi="Trebuchet MS" w:cs="Browallia New"/>
                <w:sz w:val="18"/>
                <w:szCs w:val="18"/>
              </w:rPr>
              <w:t xml:space="preserve"> lease assessment</w:t>
            </w:r>
          </w:p>
        </w:tc>
        <w:tc>
          <w:tcPr>
            <w:tcW w:w="2799" w:type="dxa"/>
          </w:tcPr>
          <w:p w14:paraId="5244F521" w14:textId="7E2B99C1" w:rsidR="00521631" w:rsidRDefault="00527C88" w:rsidP="00FA7895">
            <w:pPr>
              <w:overflowPunct w:val="0"/>
              <w:autoSpaceDE w:val="0"/>
              <w:autoSpaceDN w:val="0"/>
              <w:adjustRightInd w:val="0"/>
              <w:spacing w:line="360" w:lineRule="exact"/>
              <w:ind w:left="-21"/>
              <w:jc w:val="right"/>
              <w:rPr>
                <w:rFonts w:ascii="Trebuchet MS" w:hAnsi="Trebuchet MS" w:cs="Arial"/>
                <w:sz w:val="18"/>
                <w:szCs w:val="18"/>
              </w:rPr>
            </w:pPr>
            <w:r>
              <w:rPr>
                <w:rFonts w:ascii="Trebuchet MS" w:hAnsi="Trebuchet MS" w:cs="Arial"/>
                <w:sz w:val="18"/>
                <w:szCs w:val="18"/>
              </w:rPr>
              <w:t>(833)</w:t>
            </w:r>
          </w:p>
        </w:tc>
      </w:tr>
      <w:tr w:rsidR="00A84993" w:rsidRPr="00306D97" w14:paraId="2CA95835" w14:textId="77777777" w:rsidTr="00420D5A">
        <w:trPr>
          <w:cantSplit/>
          <w:trHeight w:val="54"/>
        </w:trPr>
        <w:tc>
          <w:tcPr>
            <w:tcW w:w="6300" w:type="dxa"/>
          </w:tcPr>
          <w:p w14:paraId="799516DC" w14:textId="5AE4795D" w:rsidR="00A84993" w:rsidRPr="00306D97" w:rsidRDefault="00A84993" w:rsidP="00FA7895">
            <w:pPr>
              <w:tabs>
                <w:tab w:val="clear" w:pos="907"/>
                <w:tab w:val="left" w:pos="900"/>
              </w:tabs>
              <w:spacing w:line="360" w:lineRule="exact"/>
              <w:ind w:left="360" w:right="-43" w:hanging="401"/>
              <w:jc w:val="both"/>
              <w:rPr>
                <w:rFonts w:ascii="Trebuchet MS" w:hAnsi="Trebuchet MS" w:cs="Arial"/>
                <w:sz w:val="18"/>
                <w:szCs w:val="18"/>
                <w:cs/>
              </w:rPr>
            </w:pPr>
            <w:r w:rsidRPr="00306D97">
              <w:rPr>
                <w:rFonts w:ascii="Trebuchet MS" w:hAnsi="Trebuchet MS" w:cs="Arial"/>
                <w:sz w:val="18"/>
                <w:szCs w:val="18"/>
              </w:rPr>
              <w:t>Depreciation for the period</w:t>
            </w:r>
          </w:p>
        </w:tc>
        <w:tc>
          <w:tcPr>
            <w:tcW w:w="2799" w:type="dxa"/>
            <w:tcBorders>
              <w:bottom w:val="single" w:sz="4" w:space="0" w:color="auto"/>
            </w:tcBorders>
          </w:tcPr>
          <w:p w14:paraId="3F795471" w14:textId="204B883A" w:rsidR="00A84993" w:rsidRPr="00306D97" w:rsidRDefault="00521631" w:rsidP="00FA7895">
            <w:pPr>
              <w:overflowPunct w:val="0"/>
              <w:autoSpaceDE w:val="0"/>
              <w:autoSpaceDN w:val="0"/>
              <w:adjustRightInd w:val="0"/>
              <w:spacing w:line="360" w:lineRule="exact"/>
              <w:ind w:left="-21"/>
              <w:jc w:val="right"/>
              <w:rPr>
                <w:rFonts w:ascii="Trebuchet MS" w:hAnsi="Trebuchet MS" w:cs="Arial"/>
                <w:sz w:val="18"/>
                <w:szCs w:val="18"/>
              </w:rPr>
            </w:pPr>
            <w:r>
              <w:rPr>
                <w:rFonts w:ascii="Trebuchet MS" w:hAnsi="Trebuchet MS" w:cs="Arial"/>
                <w:sz w:val="18"/>
                <w:szCs w:val="18"/>
              </w:rPr>
              <w:t>(3,2</w:t>
            </w:r>
            <w:r w:rsidR="00527C88">
              <w:rPr>
                <w:rFonts w:ascii="Trebuchet MS" w:hAnsi="Trebuchet MS" w:cs="Arial"/>
                <w:sz w:val="18"/>
                <w:szCs w:val="18"/>
              </w:rPr>
              <w:t>32</w:t>
            </w:r>
            <w:r>
              <w:rPr>
                <w:rFonts w:ascii="Trebuchet MS" w:hAnsi="Trebuchet MS" w:cs="Arial"/>
                <w:sz w:val="18"/>
                <w:szCs w:val="18"/>
              </w:rPr>
              <w:t>)</w:t>
            </w:r>
          </w:p>
        </w:tc>
      </w:tr>
      <w:tr w:rsidR="00A84993" w:rsidRPr="00306D97" w14:paraId="0BDAD98F" w14:textId="77777777" w:rsidTr="00420D5A">
        <w:trPr>
          <w:cantSplit/>
          <w:trHeight w:val="297"/>
        </w:trPr>
        <w:tc>
          <w:tcPr>
            <w:tcW w:w="6300" w:type="dxa"/>
          </w:tcPr>
          <w:p w14:paraId="77A9A4F8" w14:textId="51412E36" w:rsidR="00A84993" w:rsidRPr="00306D97" w:rsidRDefault="00A84993" w:rsidP="00FA7895">
            <w:pPr>
              <w:spacing w:line="360" w:lineRule="exact"/>
              <w:ind w:left="360" w:right="-43" w:hanging="401"/>
              <w:jc w:val="both"/>
              <w:rPr>
                <w:rFonts w:ascii="Trebuchet MS" w:hAnsi="Trebuchet MS" w:cs="Arial"/>
                <w:bCs/>
                <w:sz w:val="18"/>
                <w:szCs w:val="18"/>
              </w:rPr>
            </w:pPr>
            <w:r w:rsidRPr="00306D97">
              <w:rPr>
                <w:rFonts w:ascii="Trebuchet MS" w:hAnsi="Trebuchet MS" w:cs="Arial"/>
                <w:bCs/>
                <w:sz w:val="18"/>
                <w:szCs w:val="18"/>
              </w:rPr>
              <w:t>N</w:t>
            </w:r>
            <w:r w:rsidRPr="00306D97">
              <w:rPr>
                <w:rFonts w:ascii="Trebuchet MS" w:hAnsi="Trebuchet MS" w:cs="Browallia New"/>
                <w:bCs/>
                <w:sz w:val="18"/>
                <w:szCs w:val="18"/>
              </w:rPr>
              <w:t xml:space="preserve">et </w:t>
            </w:r>
            <w:r w:rsidRPr="00306D97">
              <w:rPr>
                <w:rFonts w:ascii="Trebuchet MS" w:hAnsi="Trebuchet MS" w:cs="Arial"/>
                <w:bCs/>
                <w:sz w:val="18"/>
                <w:szCs w:val="18"/>
              </w:rPr>
              <w:t xml:space="preserve">book value – as </w:t>
            </w:r>
            <w:proofErr w:type="gramStart"/>
            <w:r w:rsidRPr="00306D97">
              <w:rPr>
                <w:rFonts w:ascii="Trebuchet MS" w:hAnsi="Trebuchet MS" w:cs="Arial"/>
                <w:bCs/>
                <w:sz w:val="18"/>
                <w:szCs w:val="18"/>
              </w:rPr>
              <w:t>at</w:t>
            </w:r>
            <w:proofErr w:type="gramEnd"/>
            <w:r w:rsidRPr="00306D97">
              <w:rPr>
                <w:rFonts w:ascii="Trebuchet MS" w:hAnsi="Trebuchet MS" w:cs="Arial"/>
                <w:bCs/>
                <w:sz w:val="18"/>
                <w:szCs w:val="18"/>
              </w:rPr>
              <w:t xml:space="preserve"> </w:t>
            </w:r>
            <w:r w:rsidR="005430B7" w:rsidRPr="00FA3B45">
              <w:rPr>
                <w:rFonts w:ascii="Trebuchet MS" w:hAnsi="Trebuchet MS" w:cstheme="minorBidi"/>
                <w:sz w:val="18"/>
                <w:szCs w:val="18"/>
              </w:rPr>
              <w:t>30 June</w:t>
            </w:r>
            <w:r w:rsidR="00205B7E">
              <w:rPr>
                <w:rFonts w:ascii="Trebuchet MS" w:hAnsi="Trebuchet MS" w:cstheme="minorBidi"/>
                <w:sz w:val="18"/>
                <w:szCs w:val="18"/>
              </w:rPr>
              <w:t xml:space="preserve"> 2026</w:t>
            </w:r>
          </w:p>
        </w:tc>
        <w:tc>
          <w:tcPr>
            <w:tcW w:w="2799" w:type="dxa"/>
            <w:tcBorders>
              <w:top w:val="single" w:sz="4" w:space="0" w:color="auto"/>
              <w:bottom w:val="single" w:sz="12" w:space="0" w:color="auto"/>
            </w:tcBorders>
          </w:tcPr>
          <w:p w14:paraId="7B7D2AAB" w14:textId="70F7578F" w:rsidR="00A84993" w:rsidRPr="00306D97" w:rsidRDefault="00054307" w:rsidP="00FA7895">
            <w:pPr>
              <w:overflowPunct w:val="0"/>
              <w:autoSpaceDE w:val="0"/>
              <w:autoSpaceDN w:val="0"/>
              <w:adjustRightInd w:val="0"/>
              <w:spacing w:line="360" w:lineRule="exact"/>
              <w:ind w:left="-21"/>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10,444</w:t>
            </w:r>
            <w:r>
              <w:rPr>
                <w:rFonts w:ascii="Trebuchet MS" w:hAnsi="Trebuchet MS" w:cs="Arial"/>
                <w:sz w:val="18"/>
                <w:szCs w:val="18"/>
              </w:rPr>
              <w:fldChar w:fldCharType="end"/>
            </w:r>
          </w:p>
        </w:tc>
      </w:tr>
    </w:tbl>
    <w:p w14:paraId="168DD6D4" w14:textId="22E5B5B1" w:rsidR="00FA7895" w:rsidRDefault="00FA7895" w:rsidP="00FA78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Pr>
          <w:rFonts w:ascii="Trebuchet MS" w:hAnsi="Trebuchet MS" w:cstheme="minorBidi"/>
          <w:b/>
          <w:bCs/>
          <w:szCs w:val="18"/>
          <w:u w:val="single"/>
          <w:cs/>
          <w:lang w:val="en-GB"/>
        </w:rPr>
      </w:pPr>
      <w:r>
        <w:rPr>
          <w:rFonts w:ascii="Trebuchet MS" w:hAnsi="Trebuchet MS" w:cstheme="minorBidi"/>
          <w:b/>
          <w:bCs/>
          <w:szCs w:val="18"/>
          <w:u w:val="single"/>
          <w:cs/>
          <w:lang w:val="en-GB"/>
        </w:rPr>
        <w:br w:type="page"/>
      </w:r>
    </w:p>
    <w:p w14:paraId="51629C25" w14:textId="79B1015A" w:rsidR="00ED2ACF" w:rsidRPr="00AD72F6" w:rsidRDefault="00ED2ACF" w:rsidP="00FA7895">
      <w:pPr>
        <w:pStyle w:val="ListParagraph"/>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b/>
          <w:bCs/>
          <w:szCs w:val="18"/>
          <w:u w:val="single"/>
          <w:lang w:val="en-GB"/>
        </w:rPr>
      </w:pPr>
      <w:r w:rsidRPr="00AD72F6">
        <w:rPr>
          <w:rFonts w:ascii="Trebuchet MS" w:hAnsi="Trebuchet MS" w:cs="Arial"/>
          <w:b/>
          <w:bCs/>
          <w:szCs w:val="18"/>
          <w:lang w:val="en-GB"/>
        </w:rPr>
        <w:lastRenderedPageBreak/>
        <w:t xml:space="preserve">INTANGIBLE ASSETS </w:t>
      </w:r>
    </w:p>
    <w:p w14:paraId="744C3697" w14:textId="77777777" w:rsidR="00ED2ACF" w:rsidRPr="00306D97" w:rsidRDefault="00ED2ACF" w:rsidP="00F723D5">
      <w:pPr>
        <w:pStyle w:val="BlockText"/>
        <w:spacing w:before="0" w:line="360" w:lineRule="auto"/>
        <w:ind w:left="426" w:right="18" w:firstLine="0"/>
        <w:jc w:val="thaiDistribute"/>
        <w:rPr>
          <w:rFonts w:ascii="Trebuchet MS" w:eastAsia="Times New Roman" w:hAnsi="Trebuchet MS" w:cs="Arial"/>
          <w:sz w:val="18"/>
          <w:szCs w:val="18"/>
          <w:lang w:val="en-US"/>
        </w:rPr>
      </w:pPr>
    </w:p>
    <w:p w14:paraId="634E3303" w14:textId="24021168" w:rsidR="00183AD4" w:rsidRDefault="004575A2" w:rsidP="00FA7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Arial"/>
          <w:sz w:val="18"/>
          <w:szCs w:val="18"/>
          <w:lang w:val="en-GB"/>
        </w:rPr>
      </w:pPr>
      <w:r w:rsidRPr="00306D97">
        <w:rPr>
          <w:rFonts w:ascii="Trebuchet MS" w:hAnsi="Trebuchet MS" w:cs="Arial"/>
          <w:sz w:val="18"/>
          <w:szCs w:val="18"/>
          <w:lang w:val="en-GB"/>
        </w:rPr>
        <w:t>Condensed movements in intangible assets d</w:t>
      </w:r>
      <w:r w:rsidR="00F34C58" w:rsidRPr="00306D97">
        <w:rPr>
          <w:rFonts w:ascii="Trebuchet MS" w:hAnsi="Trebuchet MS" w:cs="Arial"/>
          <w:sz w:val="18"/>
          <w:szCs w:val="18"/>
          <w:lang w:val="en-GB"/>
        </w:rPr>
        <w:t xml:space="preserve">uring the </w:t>
      </w:r>
      <w:r w:rsidR="005430B7">
        <w:rPr>
          <w:rFonts w:ascii="Trebuchet MS" w:hAnsi="Trebuchet MS" w:cs="Arial"/>
          <w:sz w:val="18"/>
          <w:szCs w:val="18"/>
          <w:lang w:val="en-GB"/>
        </w:rPr>
        <w:t>six</w:t>
      </w:r>
      <w:r w:rsidR="00F34C58" w:rsidRPr="00306D97">
        <w:rPr>
          <w:rFonts w:ascii="Trebuchet MS" w:hAnsi="Trebuchet MS" w:cs="Arial"/>
          <w:sz w:val="18"/>
          <w:szCs w:val="18"/>
          <w:lang w:val="en-GB"/>
        </w:rPr>
        <w:t xml:space="preserve">-month period ended </w:t>
      </w:r>
      <w:r w:rsidR="005430B7" w:rsidRPr="00FA3B45">
        <w:rPr>
          <w:rFonts w:ascii="Trebuchet MS" w:hAnsi="Trebuchet MS" w:cstheme="minorBidi"/>
          <w:sz w:val="18"/>
          <w:szCs w:val="18"/>
        </w:rPr>
        <w:t>30 June</w:t>
      </w:r>
      <w:r w:rsidR="00205B7E" w:rsidRPr="00205B7E">
        <w:rPr>
          <w:rFonts w:ascii="Trebuchet MS" w:hAnsi="Trebuchet MS" w:cstheme="minorBidi"/>
          <w:sz w:val="18"/>
          <w:szCs w:val="18"/>
        </w:rPr>
        <w:t xml:space="preserve"> 2026</w:t>
      </w:r>
      <w:r w:rsidR="00F723D5" w:rsidRPr="00306D97">
        <w:rPr>
          <w:rFonts w:ascii="Trebuchet MS" w:hAnsi="Trebuchet MS" w:cs="Arial"/>
          <w:sz w:val="18"/>
          <w:szCs w:val="18"/>
          <w:lang w:val="en-GB"/>
        </w:rPr>
        <w:t xml:space="preserve"> are as follows:</w:t>
      </w:r>
    </w:p>
    <w:p w14:paraId="2668265A" w14:textId="77777777" w:rsidR="008F5721" w:rsidRPr="00306D97" w:rsidRDefault="008F5721" w:rsidP="00E4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Trebuchet MS" w:hAnsi="Trebuchet MS" w:cs="Arial"/>
          <w:sz w:val="18"/>
          <w:szCs w:val="18"/>
          <w:lang w:val="en-GB"/>
        </w:rPr>
      </w:pPr>
    </w:p>
    <w:tbl>
      <w:tblPr>
        <w:tblW w:w="9266" w:type="dxa"/>
        <w:tblInd w:w="270" w:type="dxa"/>
        <w:tblLayout w:type="fixed"/>
        <w:tblLook w:val="0000" w:firstRow="0" w:lastRow="0" w:firstColumn="0" w:lastColumn="0" w:noHBand="0" w:noVBand="0"/>
      </w:tblPr>
      <w:tblGrid>
        <w:gridCol w:w="6390"/>
        <w:gridCol w:w="2876"/>
      </w:tblGrid>
      <w:tr w:rsidR="00FD4C7B" w:rsidRPr="00306D97" w14:paraId="3C004D1E" w14:textId="77777777" w:rsidTr="00FA7895">
        <w:trPr>
          <w:cantSplit/>
          <w:trHeight w:val="243"/>
        </w:trPr>
        <w:tc>
          <w:tcPr>
            <w:tcW w:w="6390" w:type="dxa"/>
          </w:tcPr>
          <w:p w14:paraId="2729B0A8" w14:textId="34A42966" w:rsidR="005F44F4" w:rsidRPr="00306D97" w:rsidRDefault="00E443D6" w:rsidP="00D94CD9">
            <w:pPr>
              <w:spacing w:line="380" w:lineRule="exact"/>
              <w:ind w:left="-39"/>
              <w:rPr>
                <w:rFonts w:ascii="Trebuchet MS" w:hAnsi="Trebuchet MS" w:cs="Arial"/>
                <w:sz w:val="18"/>
                <w:szCs w:val="18"/>
                <w:cs/>
              </w:rPr>
            </w:pPr>
            <w:r w:rsidRPr="00306D97">
              <w:rPr>
                <w:rFonts w:ascii="Trebuchet MS" w:hAnsi="Trebuchet MS" w:cs="Arial"/>
                <w:snapToGrid w:val="0"/>
                <w:sz w:val="18"/>
                <w:szCs w:val="18"/>
                <w:lang w:eastAsia="th-TH"/>
              </w:rPr>
              <w:t>(</w:t>
            </w:r>
            <w:proofErr w:type="gramStart"/>
            <w:r w:rsidRPr="00306D97">
              <w:rPr>
                <w:rFonts w:ascii="Trebuchet MS" w:hAnsi="Trebuchet MS" w:cs="Arial"/>
                <w:snapToGrid w:val="0"/>
                <w:sz w:val="18"/>
                <w:szCs w:val="18"/>
                <w:lang w:eastAsia="th-TH"/>
              </w:rPr>
              <w:t>Unit :</w:t>
            </w:r>
            <w:proofErr w:type="gramEnd"/>
            <w:r w:rsidRPr="00306D97">
              <w:rPr>
                <w:rFonts w:ascii="Trebuchet MS" w:hAnsi="Trebuchet MS" w:cs="Arial"/>
                <w:snapToGrid w:val="0"/>
                <w:sz w:val="18"/>
                <w:szCs w:val="18"/>
                <w:lang w:eastAsia="th-TH"/>
              </w:rPr>
              <w:t xml:space="preserve"> Thousand</w:t>
            </w:r>
            <w:r w:rsidRPr="00306D97">
              <w:rPr>
                <w:rFonts w:ascii="Trebuchet MS" w:hAnsi="Trebuchet MS" w:cs="Arial"/>
                <w:snapToGrid w:val="0"/>
                <w:sz w:val="18"/>
                <w:szCs w:val="18"/>
                <w:cs/>
                <w:lang w:eastAsia="th-TH"/>
              </w:rPr>
              <w:t xml:space="preserve"> </w:t>
            </w:r>
            <w:r w:rsidRPr="00306D97">
              <w:rPr>
                <w:rFonts w:ascii="Trebuchet MS" w:hAnsi="Trebuchet MS" w:cs="Arial"/>
                <w:snapToGrid w:val="0"/>
                <w:sz w:val="18"/>
                <w:szCs w:val="18"/>
                <w:lang w:eastAsia="th-TH"/>
              </w:rPr>
              <w:t>Baht)</w:t>
            </w:r>
          </w:p>
        </w:tc>
        <w:tc>
          <w:tcPr>
            <w:tcW w:w="2876" w:type="dxa"/>
            <w:tcBorders>
              <w:bottom w:val="single" w:sz="4" w:space="0" w:color="auto"/>
            </w:tcBorders>
          </w:tcPr>
          <w:p w14:paraId="73205F98" w14:textId="1666D8DA" w:rsidR="005F44F4" w:rsidRPr="00306D97" w:rsidRDefault="005F44F4" w:rsidP="00B819F5">
            <w:pPr>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Consolidated and </w:t>
            </w:r>
            <w:r w:rsidR="007E038B" w:rsidRPr="00306D97">
              <w:rPr>
                <w:rFonts w:ascii="Trebuchet MS" w:hAnsi="Trebuchet MS" w:cs="Arial"/>
                <w:sz w:val="18"/>
                <w:szCs w:val="18"/>
              </w:rPr>
              <w:t>S</w:t>
            </w:r>
            <w:r w:rsidRPr="00306D97">
              <w:rPr>
                <w:rFonts w:ascii="Trebuchet MS" w:hAnsi="Trebuchet MS" w:cs="Arial"/>
                <w:sz w:val="18"/>
                <w:szCs w:val="18"/>
              </w:rPr>
              <w:t xml:space="preserve">eparate </w:t>
            </w:r>
            <w:r w:rsidR="00880C14" w:rsidRPr="00306D97">
              <w:rPr>
                <w:rFonts w:ascii="Trebuchet MS" w:hAnsi="Trebuchet MS" w:cs="Browallia New"/>
                <w:sz w:val="18"/>
                <w:szCs w:val="18"/>
              </w:rPr>
              <w:t>financial information</w:t>
            </w:r>
          </w:p>
        </w:tc>
      </w:tr>
      <w:tr w:rsidR="00FD4C7B" w:rsidRPr="00306D97" w14:paraId="4FF2DE19" w14:textId="77777777" w:rsidTr="00FA7895">
        <w:trPr>
          <w:cantSplit/>
          <w:trHeight w:val="333"/>
        </w:trPr>
        <w:tc>
          <w:tcPr>
            <w:tcW w:w="6390" w:type="dxa"/>
          </w:tcPr>
          <w:p w14:paraId="729B5E53" w14:textId="77777777" w:rsidR="005F44F4" w:rsidRPr="00306D97" w:rsidRDefault="005F44F4" w:rsidP="00B819F5">
            <w:pPr>
              <w:spacing w:line="380" w:lineRule="exact"/>
              <w:rPr>
                <w:rFonts w:ascii="Trebuchet MS" w:hAnsi="Trebuchet MS" w:cs="Arial"/>
                <w:sz w:val="18"/>
                <w:szCs w:val="18"/>
                <w:cs/>
              </w:rPr>
            </w:pPr>
          </w:p>
        </w:tc>
        <w:tc>
          <w:tcPr>
            <w:tcW w:w="2876" w:type="dxa"/>
            <w:tcBorders>
              <w:top w:val="single" w:sz="4" w:space="0" w:color="auto"/>
            </w:tcBorders>
          </w:tcPr>
          <w:p w14:paraId="0858C10E" w14:textId="77777777" w:rsidR="005F44F4" w:rsidRPr="00306D97" w:rsidRDefault="005F44F4" w:rsidP="00B819F5">
            <w:pPr>
              <w:spacing w:line="380" w:lineRule="exact"/>
              <w:rPr>
                <w:rFonts w:ascii="Trebuchet MS" w:hAnsi="Trebuchet MS" w:cs="Arial"/>
                <w:sz w:val="18"/>
                <w:szCs w:val="18"/>
                <w:cs/>
              </w:rPr>
            </w:pPr>
          </w:p>
        </w:tc>
      </w:tr>
      <w:tr w:rsidR="00FD4C7B" w:rsidRPr="00306D97" w14:paraId="257D35CE" w14:textId="77777777" w:rsidTr="00FA7895">
        <w:trPr>
          <w:cantSplit/>
          <w:trHeight w:val="362"/>
        </w:trPr>
        <w:tc>
          <w:tcPr>
            <w:tcW w:w="6390" w:type="dxa"/>
          </w:tcPr>
          <w:p w14:paraId="333F3EC6" w14:textId="5EEFDA3F" w:rsidR="005F44F4" w:rsidRPr="00306D97" w:rsidRDefault="00A4679D" w:rsidP="00B819F5">
            <w:pPr>
              <w:spacing w:line="380" w:lineRule="exact"/>
              <w:ind w:left="-41" w:right="-43"/>
              <w:jc w:val="both"/>
              <w:rPr>
                <w:rFonts w:ascii="Trebuchet MS" w:hAnsi="Trebuchet MS" w:cs="Arial"/>
                <w:bCs/>
                <w:sz w:val="18"/>
                <w:szCs w:val="18"/>
              </w:rPr>
            </w:pPr>
            <w:r w:rsidRPr="00306D97">
              <w:rPr>
                <w:rFonts w:ascii="Trebuchet MS" w:hAnsi="Trebuchet MS" w:cs="Arial"/>
                <w:bCs/>
                <w:sz w:val="18"/>
                <w:szCs w:val="18"/>
              </w:rPr>
              <w:t>N</w:t>
            </w:r>
            <w:r w:rsidRPr="00306D97">
              <w:rPr>
                <w:rFonts w:ascii="Trebuchet MS" w:hAnsi="Trebuchet MS" w:cs="Browallia New"/>
                <w:bCs/>
                <w:sz w:val="18"/>
                <w:szCs w:val="18"/>
              </w:rPr>
              <w:t xml:space="preserve">et </w:t>
            </w:r>
            <w:r w:rsidRPr="00306D97">
              <w:rPr>
                <w:rFonts w:ascii="Trebuchet MS" w:hAnsi="Trebuchet MS" w:cs="Arial"/>
                <w:bCs/>
                <w:sz w:val="18"/>
                <w:szCs w:val="18"/>
              </w:rPr>
              <w:t xml:space="preserve">book value </w:t>
            </w:r>
            <w:r w:rsidR="00513103" w:rsidRPr="00306D97">
              <w:rPr>
                <w:rFonts w:ascii="Trebuchet MS" w:hAnsi="Trebuchet MS" w:cs="Arial"/>
                <w:bCs/>
                <w:sz w:val="18"/>
                <w:szCs w:val="18"/>
              </w:rPr>
              <w:t>–</w:t>
            </w:r>
            <w:r w:rsidRPr="00306D97">
              <w:rPr>
                <w:rFonts w:ascii="Trebuchet MS" w:hAnsi="Trebuchet MS" w:cs="Arial"/>
                <w:bCs/>
                <w:sz w:val="18"/>
                <w:szCs w:val="18"/>
              </w:rPr>
              <w:t xml:space="preserve"> </w:t>
            </w:r>
            <w:r w:rsidR="00513103" w:rsidRPr="00306D97">
              <w:rPr>
                <w:rFonts w:ascii="Trebuchet MS" w:hAnsi="Trebuchet MS" w:cs="Arial"/>
                <w:bCs/>
                <w:sz w:val="18"/>
                <w:szCs w:val="18"/>
              </w:rPr>
              <w:t xml:space="preserve">as </w:t>
            </w:r>
            <w:proofErr w:type="gramStart"/>
            <w:r w:rsidR="00513103" w:rsidRPr="00306D97">
              <w:rPr>
                <w:rFonts w:ascii="Trebuchet MS" w:hAnsi="Trebuchet MS" w:cs="Arial"/>
                <w:bCs/>
                <w:sz w:val="18"/>
                <w:szCs w:val="18"/>
              </w:rPr>
              <w:t>at</w:t>
            </w:r>
            <w:proofErr w:type="gramEnd"/>
            <w:r w:rsidR="00513103" w:rsidRPr="00306D97">
              <w:rPr>
                <w:rFonts w:ascii="Trebuchet MS" w:hAnsi="Trebuchet MS" w:cs="Arial"/>
                <w:bCs/>
                <w:sz w:val="18"/>
                <w:szCs w:val="18"/>
              </w:rPr>
              <w:t xml:space="preserve"> 1 January 202</w:t>
            </w:r>
            <w:r w:rsidR="003A180E">
              <w:rPr>
                <w:rFonts w:ascii="Trebuchet MS" w:hAnsi="Trebuchet MS" w:cs="Arial"/>
                <w:bCs/>
                <w:sz w:val="18"/>
                <w:szCs w:val="18"/>
              </w:rPr>
              <w:t>6</w:t>
            </w:r>
          </w:p>
        </w:tc>
        <w:tc>
          <w:tcPr>
            <w:tcW w:w="2876" w:type="dxa"/>
          </w:tcPr>
          <w:p w14:paraId="75785C63" w14:textId="504C340B" w:rsidR="005F44F4" w:rsidRPr="006B2735" w:rsidRDefault="00AD72F6" w:rsidP="00B819F5">
            <w:pPr>
              <w:overflowPunct w:val="0"/>
              <w:autoSpaceDE w:val="0"/>
              <w:autoSpaceDN w:val="0"/>
              <w:adjustRightInd w:val="0"/>
              <w:spacing w:line="380" w:lineRule="exact"/>
              <w:ind w:left="-108"/>
              <w:jc w:val="right"/>
              <w:rPr>
                <w:rFonts w:ascii="Trebuchet MS" w:hAnsi="Trebuchet MS" w:cs="Arial"/>
                <w:sz w:val="18"/>
                <w:szCs w:val="18"/>
              </w:rPr>
            </w:pPr>
            <w:r>
              <w:rPr>
                <w:rFonts w:ascii="Trebuchet MS" w:hAnsi="Trebuchet MS" w:cs="Arial"/>
                <w:sz w:val="18"/>
                <w:szCs w:val="18"/>
              </w:rPr>
              <w:t>13,505</w:t>
            </w:r>
          </w:p>
        </w:tc>
      </w:tr>
      <w:tr w:rsidR="00F20B77" w:rsidRPr="00306D97" w14:paraId="5D000E25" w14:textId="77777777" w:rsidTr="00FA7895">
        <w:trPr>
          <w:cantSplit/>
          <w:trHeight w:val="362"/>
        </w:trPr>
        <w:tc>
          <w:tcPr>
            <w:tcW w:w="6390" w:type="dxa"/>
          </w:tcPr>
          <w:p w14:paraId="01F5BFB5" w14:textId="110DD8EE" w:rsidR="00F20B77" w:rsidRPr="00306D97" w:rsidRDefault="00113E46" w:rsidP="00113E46">
            <w:pPr>
              <w:spacing w:line="380" w:lineRule="exact"/>
              <w:ind w:right="-43"/>
              <w:jc w:val="both"/>
              <w:rPr>
                <w:rFonts w:ascii="Trebuchet MS" w:hAnsi="Trebuchet MS" w:cs="Arial"/>
                <w:bCs/>
                <w:sz w:val="18"/>
                <w:szCs w:val="18"/>
              </w:rPr>
            </w:pPr>
            <w:r>
              <w:rPr>
                <w:rFonts w:ascii="Trebuchet MS" w:hAnsi="Trebuchet MS" w:cstheme="minorBidi"/>
                <w:bCs/>
                <w:sz w:val="18"/>
                <w:szCs w:val="18"/>
              </w:rPr>
              <w:t>Pur</w:t>
            </w:r>
            <w:r w:rsidR="00A35E0C">
              <w:rPr>
                <w:rFonts w:ascii="Trebuchet MS" w:hAnsi="Trebuchet MS" w:cstheme="minorBidi"/>
                <w:bCs/>
                <w:sz w:val="18"/>
                <w:szCs w:val="18"/>
              </w:rPr>
              <w:t>chases</w:t>
            </w:r>
          </w:p>
        </w:tc>
        <w:tc>
          <w:tcPr>
            <w:tcW w:w="2876" w:type="dxa"/>
          </w:tcPr>
          <w:p w14:paraId="4BC844B1" w14:textId="5370F169" w:rsidR="00F20B77" w:rsidRPr="006B2735" w:rsidRDefault="00AD72F6" w:rsidP="00B819F5">
            <w:pPr>
              <w:overflowPunct w:val="0"/>
              <w:autoSpaceDE w:val="0"/>
              <w:autoSpaceDN w:val="0"/>
              <w:adjustRightInd w:val="0"/>
              <w:spacing w:line="380" w:lineRule="exact"/>
              <w:ind w:left="-108"/>
              <w:jc w:val="right"/>
              <w:rPr>
                <w:rFonts w:ascii="Trebuchet MS" w:hAnsi="Trebuchet MS" w:cs="Arial"/>
                <w:sz w:val="18"/>
                <w:szCs w:val="18"/>
              </w:rPr>
            </w:pPr>
            <w:r>
              <w:rPr>
                <w:rFonts w:ascii="Trebuchet MS" w:hAnsi="Trebuchet MS" w:cs="Arial"/>
                <w:sz w:val="18"/>
                <w:szCs w:val="18"/>
              </w:rPr>
              <w:t>800</w:t>
            </w:r>
          </w:p>
        </w:tc>
      </w:tr>
      <w:tr w:rsidR="00FD4C7B" w:rsidRPr="00306D97" w14:paraId="0CEBAA67" w14:textId="77777777" w:rsidTr="00FA7895">
        <w:trPr>
          <w:cantSplit/>
          <w:trHeight w:val="270"/>
        </w:trPr>
        <w:tc>
          <w:tcPr>
            <w:tcW w:w="6390" w:type="dxa"/>
          </w:tcPr>
          <w:p w14:paraId="0FFF0FA0" w14:textId="24B3954C" w:rsidR="005F44F4" w:rsidRPr="00306D97" w:rsidRDefault="005F44F4" w:rsidP="00B819F5">
            <w:pPr>
              <w:spacing w:line="380" w:lineRule="exact"/>
              <w:ind w:left="360" w:right="-43" w:hanging="401"/>
              <w:jc w:val="both"/>
              <w:rPr>
                <w:rFonts w:ascii="Trebuchet MS" w:hAnsi="Trebuchet MS" w:cs="Arial"/>
                <w:bCs/>
                <w:sz w:val="18"/>
                <w:szCs w:val="18"/>
              </w:rPr>
            </w:pPr>
            <w:r w:rsidRPr="00306D97">
              <w:rPr>
                <w:rFonts w:ascii="Trebuchet MS" w:hAnsi="Trebuchet MS" w:cs="Arial"/>
                <w:bCs/>
                <w:sz w:val="18"/>
                <w:szCs w:val="18"/>
              </w:rPr>
              <w:t xml:space="preserve">Amortization </w:t>
            </w:r>
            <w:r w:rsidR="00F16499" w:rsidRPr="00306D97">
              <w:rPr>
                <w:rFonts w:ascii="Trebuchet MS" w:hAnsi="Trebuchet MS" w:cs="Arial"/>
                <w:bCs/>
                <w:sz w:val="18"/>
                <w:szCs w:val="18"/>
              </w:rPr>
              <w:t>for</w:t>
            </w:r>
            <w:r w:rsidRPr="00306D97">
              <w:rPr>
                <w:rFonts w:ascii="Trebuchet MS" w:hAnsi="Trebuchet MS" w:cs="Arial"/>
                <w:bCs/>
                <w:sz w:val="18"/>
                <w:szCs w:val="18"/>
              </w:rPr>
              <w:t xml:space="preserve"> the period</w:t>
            </w:r>
          </w:p>
        </w:tc>
        <w:tc>
          <w:tcPr>
            <w:tcW w:w="2876" w:type="dxa"/>
            <w:tcBorders>
              <w:bottom w:val="single" w:sz="4" w:space="0" w:color="auto"/>
            </w:tcBorders>
          </w:tcPr>
          <w:p w14:paraId="77D3A19B" w14:textId="5AAA82BF" w:rsidR="005F44F4" w:rsidRPr="006B2735" w:rsidRDefault="00AD72F6" w:rsidP="00B819F5">
            <w:pPr>
              <w:overflowPunct w:val="0"/>
              <w:autoSpaceDE w:val="0"/>
              <w:autoSpaceDN w:val="0"/>
              <w:adjustRightInd w:val="0"/>
              <w:spacing w:line="380" w:lineRule="exact"/>
              <w:ind w:left="-9"/>
              <w:jc w:val="right"/>
              <w:rPr>
                <w:rFonts w:ascii="Trebuchet MS" w:hAnsi="Trebuchet MS" w:cs="Arial"/>
                <w:sz w:val="18"/>
                <w:szCs w:val="18"/>
              </w:rPr>
            </w:pPr>
            <w:r>
              <w:rPr>
                <w:rFonts w:ascii="Trebuchet MS" w:hAnsi="Trebuchet MS" w:cs="Arial"/>
                <w:sz w:val="18"/>
                <w:szCs w:val="18"/>
              </w:rPr>
              <w:t>(</w:t>
            </w:r>
            <w:r w:rsidR="005D2DCD">
              <w:rPr>
                <w:rFonts w:ascii="Trebuchet MS" w:hAnsi="Trebuchet MS" w:cs="Arial"/>
                <w:sz w:val="18"/>
                <w:szCs w:val="18"/>
              </w:rPr>
              <w:t>2,457</w:t>
            </w:r>
            <w:r>
              <w:rPr>
                <w:rFonts w:ascii="Trebuchet MS" w:hAnsi="Trebuchet MS" w:cs="Arial"/>
                <w:sz w:val="18"/>
                <w:szCs w:val="18"/>
              </w:rPr>
              <w:t>)</w:t>
            </w:r>
          </w:p>
        </w:tc>
      </w:tr>
      <w:tr w:rsidR="00AD3ABF" w:rsidRPr="00306D97" w14:paraId="0F0EDDDE" w14:textId="77777777" w:rsidTr="00FA7895">
        <w:trPr>
          <w:cantSplit/>
          <w:trHeight w:val="315"/>
        </w:trPr>
        <w:tc>
          <w:tcPr>
            <w:tcW w:w="6390" w:type="dxa"/>
          </w:tcPr>
          <w:p w14:paraId="41225F07" w14:textId="47D714B4" w:rsidR="005F44F4" w:rsidRPr="00306D97" w:rsidRDefault="00A4679D" w:rsidP="00B819F5">
            <w:pPr>
              <w:spacing w:line="380" w:lineRule="exact"/>
              <w:ind w:left="360" w:right="-43" w:hanging="401"/>
              <w:jc w:val="both"/>
              <w:rPr>
                <w:rFonts w:ascii="Trebuchet MS" w:hAnsi="Trebuchet MS" w:cs="Arial"/>
                <w:bCs/>
                <w:sz w:val="18"/>
                <w:szCs w:val="18"/>
              </w:rPr>
            </w:pPr>
            <w:r w:rsidRPr="00306D97">
              <w:rPr>
                <w:rFonts w:ascii="Trebuchet MS" w:hAnsi="Trebuchet MS" w:cs="Arial"/>
                <w:bCs/>
                <w:sz w:val="18"/>
                <w:szCs w:val="18"/>
              </w:rPr>
              <w:t>N</w:t>
            </w:r>
            <w:r w:rsidRPr="00306D97">
              <w:rPr>
                <w:rFonts w:ascii="Trebuchet MS" w:hAnsi="Trebuchet MS" w:cs="Browallia New"/>
                <w:bCs/>
                <w:sz w:val="18"/>
                <w:szCs w:val="18"/>
              </w:rPr>
              <w:t xml:space="preserve">et </w:t>
            </w:r>
            <w:r w:rsidRPr="00306D97">
              <w:rPr>
                <w:rFonts w:ascii="Trebuchet MS" w:hAnsi="Trebuchet MS" w:cs="Arial"/>
                <w:bCs/>
                <w:sz w:val="18"/>
                <w:szCs w:val="18"/>
              </w:rPr>
              <w:t xml:space="preserve">book value </w:t>
            </w:r>
            <w:r w:rsidR="00513103" w:rsidRPr="00306D97">
              <w:rPr>
                <w:rFonts w:ascii="Trebuchet MS" w:hAnsi="Trebuchet MS" w:cs="Arial"/>
                <w:bCs/>
                <w:sz w:val="18"/>
                <w:szCs w:val="18"/>
              </w:rPr>
              <w:t>–</w:t>
            </w:r>
            <w:r w:rsidRPr="00306D97">
              <w:rPr>
                <w:rFonts w:ascii="Trebuchet MS" w:hAnsi="Trebuchet MS" w:cs="Arial"/>
                <w:bCs/>
                <w:sz w:val="18"/>
                <w:szCs w:val="18"/>
              </w:rPr>
              <w:t xml:space="preserve"> </w:t>
            </w:r>
            <w:r w:rsidR="00513103" w:rsidRPr="00306D97">
              <w:rPr>
                <w:rFonts w:ascii="Trebuchet MS" w:hAnsi="Trebuchet MS" w:cs="Arial"/>
                <w:bCs/>
                <w:sz w:val="18"/>
                <w:szCs w:val="18"/>
              </w:rPr>
              <w:t xml:space="preserve">as </w:t>
            </w:r>
            <w:proofErr w:type="gramStart"/>
            <w:r w:rsidR="00513103" w:rsidRPr="00306D97">
              <w:rPr>
                <w:rFonts w:ascii="Trebuchet MS" w:hAnsi="Trebuchet MS" w:cs="Arial"/>
                <w:bCs/>
                <w:sz w:val="18"/>
                <w:szCs w:val="18"/>
              </w:rPr>
              <w:t>at</w:t>
            </w:r>
            <w:proofErr w:type="gramEnd"/>
            <w:r w:rsidR="00513103" w:rsidRPr="00306D97">
              <w:rPr>
                <w:rFonts w:ascii="Trebuchet MS" w:hAnsi="Trebuchet MS" w:cs="Arial"/>
                <w:bCs/>
                <w:sz w:val="18"/>
                <w:szCs w:val="18"/>
              </w:rPr>
              <w:t xml:space="preserve"> </w:t>
            </w:r>
            <w:r w:rsidR="005430B7" w:rsidRPr="00FA3B45">
              <w:rPr>
                <w:rFonts w:ascii="Trebuchet MS" w:hAnsi="Trebuchet MS" w:cstheme="minorBidi"/>
                <w:sz w:val="18"/>
                <w:szCs w:val="18"/>
              </w:rPr>
              <w:t>30 June</w:t>
            </w:r>
            <w:r w:rsidR="00205B7E" w:rsidRPr="00205B7E">
              <w:rPr>
                <w:rFonts w:ascii="Trebuchet MS" w:hAnsi="Trebuchet MS" w:cstheme="minorBidi"/>
                <w:sz w:val="18"/>
                <w:szCs w:val="18"/>
              </w:rPr>
              <w:t xml:space="preserve"> 2026</w:t>
            </w:r>
          </w:p>
        </w:tc>
        <w:tc>
          <w:tcPr>
            <w:tcW w:w="2876" w:type="dxa"/>
            <w:tcBorders>
              <w:top w:val="single" w:sz="4" w:space="0" w:color="auto"/>
              <w:bottom w:val="single" w:sz="12" w:space="0" w:color="auto"/>
            </w:tcBorders>
          </w:tcPr>
          <w:p w14:paraId="63495355" w14:textId="70A9CB14" w:rsidR="005F44F4" w:rsidRPr="006B2735" w:rsidRDefault="005D2DCD" w:rsidP="00B819F5">
            <w:pPr>
              <w:overflowPunct w:val="0"/>
              <w:autoSpaceDE w:val="0"/>
              <w:autoSpaceDN w:val="0"/>
              <w:adjustRightInd w:val="0"/>
              <w:spacing w:line="380" w:lineRule="exact"/>
              <w:ind w:left="-9"/>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11,848</w:t>
            </w:r>
            <w:r>
              <w:rPr>
                <w:rFonts w:ascii="Trebuchet MS" w:hAnsi="Trebuchet MS" w:cs="Arial"/>
                <w:sz w:val="18"/>
                <w:szCs w:val="18"/>
              </w:rPr>
              <w:fldChar w:fldCharType="end"/>
            </w:r>
          </w:p>
        </w:tc>
      </w:tr>
    </w:tbl>
    <w:p w14:paraId="6740F39F" w14:textId="58056B81" w:rsidR="00D70521" w:rsidRDefault="00D70521" w:rsidP="0090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b/>
          <w:bCs/>
          <w:sz w:val="18"/>
          <w:szCs w:val="18"/>
          <w:lang w:val="en-GB"/>
        </w:rPr>
      </w:pPr>
    </w:p>
    <w:p w14:paraId="0029F75E" w14:textId="3D69D707" w:rsidR="00FF6C1F" w:rsidRPr="009A7131" w:rsidRDefault="00FF6C1F" w:rsidP="00FA7895">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 w:val="left" w:pos="9214"/>
        </w:tabs>
        <w:spacing w:line="360" w:lineRule="auto"/>
        <w:ind w:right="-10"/>
        <w:jc w:val="thaiDistribute"/>
        <w:rPr>
          <w:rFonts w:ascii="Trebuchet MS" w:hAnsi="Trebuchet MS" w:cs="Arial"/>
          <w:b/>
          <w:bCs/>
          <w:sz w:val="18"/>
          <w:szCs w:val="18"/>
          <w:lang w:val="en-GB"/>
        </w:rPr>
      </w:pPr>
      <w:r w:rsidRPr="00306D97">
        <w:rPr>
          <w:rFonts w:ascii="Trebuchet MS" w:hAnsi="Trebuchet MS" w:cs="Arial"/>
          <w:b/>
          <w:bCs/>
          <w:sz w:val="18"/>
          <w:szCs w:val="18"/>
          <w:lang w:val="en-GB"/>
        </w:rPr>
        <w:t>SHORT</w:t>
      </w:r>
      <w:r w:rsidR="000763BD" w:rsidRPr="00306D97">
        <w:rPr>
          <w:rFonts w:ascii="Trebuchet MS" w:hAnsi="Trebuchet MS" w:cs="Arial"/>
          <w:b/>
          <w:bCs/>
          <w:sz w:val="18"/>
          <w:szCs w:val="18"/>
          <w:lang w:val="en-GB"/>
        </w:rPr>
        <w:t>-</w:t>
      </w:r>
      <w:r w:rsidRPr="00306D97">
        <w:rPr>
          <w:rFonts w:ascii="Trebuchet MS" w:hAnsi="Trebuchet MS" w:cs="Arial"/>
          <w:b/>
          <w:bCs/>
          <w:sz w:val="18"/>
          <w:szCs w:val="18"/>
          <w:lang w:val="en-GB"/>
        </w:rPr>
        <w:t>TERM LOAN</w:t>
      </w:r>
      <w:r w:rsidR="00A86CC0" w:rsidRPr="00306D97">
        <w:rPr>
          <w:rFonts w:ascii="Trebuchet MS" w:hAnsi="Trebuchet MS" w:cs="Arial"/>
          <w:b/>
          <w:bCs/>
          <w:sz w:val="18"/>
          <w:szCs w:val="18"/>
          <w:lang w:val="en-GB"/>
        </w:rPr>
        <w:t>S</w:t>
      </w:r>
      <w:r w:rsidRPr="009A7131">
        <w:rPr>
          <w:rFonts w:ascii="Trebuchet MS" w:hAnsi="Trebuchet MS" w:cs="Arial"/>
          <w:b/>
          <w:bCs/>
          <w:sz w:val="18"/>
          <w:szCs w:val="18"/>
          <w:lang w:val="en-GB"/>
        </w:rPr>
        <w:t xml:space="preserve"> </w:t>
      </w:r>
      <w:r w:rsidRPr="00306D97">
        <w:rPr>
          <w:rFonts w:ascii="Trebuchet MS" w:hAnsi="Trebuchet MS" w:cs="Arial"/>
          <w:b/>
          <w:bCs/>
          <w:sz w:val="18"/>
          <w:szCs w:val="18"/>
          <w:lang w:val="en-GB"/>
        </w:rPr>
        <w:t xml:space="preserve">FROM </w:t>
      </w:r>
      <w:r w:rsidRPr="009A7131">
        <w:rPr>
          <w:rFonts w:ascii="Trebuchet MS" w:hAnsi="Trebuchet MS" w:cs="Arial"/>
          <w:b/>
          <w:bCs/>
          <w:sz w:val="18"/>
          <w:szCs w:val="18"/>
          <w:lang w:val="en-GB"/>
        </w:rPr>
        <w:t xml:space="preserve">OTHER </w:t>
      </w:r>
      <w:r w:rsidR="005674B1" w:rsidRPr="009A7131">
        <w:rPr>
          <w:rFonts w:ascii="Trebuchet MS" w:hAnsi="Trebuchet MS" w:cs="Arial"/>
          <w:b/>
          <w:bCs/>
          <w:sz w:val="18"/>
          <w:szCs w:val="18"/>
          <w:lang w:val="en-GB"/>
        </w:rPr>
        <w:t>PART</w:t>
      </w:r>
      <w:r w:rsidR="00A86CC0" w:rsidRPr="009A7131">
        <w:rPr>
          <w:rFonts w:ascii="Trebuchet MS" w:hAnsi="Trebuchet MS" w:cs="Arial"/>
          <w:b/>
          <w:bCs/>
          <w:sz w:val="18"/>
          <w:szCs w:val="18"/>
          <w:lang w:val="en-GB"/>
        </w:rPr>
        <w:t>IES</w:t>
      </w:r>
    </w:p>
    <w:p w14:paraId="5C6AAA83" w14:textId="77777777" w:rsidR="000061EF" w:rsidRPr="00306D97" w:rsidRDefault="000061EF" w:rsidP="0000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Trebuchet MS" w:hAnsi="Trebuchet MS" w:cstheme="minorBidi"/>
          <w:sz w:val="18"/>
          <w:szCs w:val="18"/>
        </w:rPr>
      </w:pPr>
    </w:p>
    <w:tbl>
      <w:tblPr>
        <w:tblW w:w="9263" w:type="dxa"/>
        <w:tblInd w:w="270" w:type="dxa"/>
        <w:tblLayout w:type="fixed"/>
        <w:tblCellMar>
          <w:left w:w="0" w:type="dxa"/>
          <w:right w:w="0" w:type="dxa"/>
        </w:tblCellMar>
        <w:tblLook w:val="0000" w:firstRow="0" w:lastRow="0" w:firstColumn="0" w:lastColumn="0" w:noHBand="0" w:noVBand="0"/>
      </w:tblPr>
      <w:tblGrid>
        <w:gridCol w:w="3510"/>
        <w:gridCol w:w="1246"/>
        <w:gridCol w:w="238"/>
        <w:gridCol w:w="1251"/>
        <w:gridCol w:w="238"/>
        <w:gridCol w:w="1293"/>
        <w:gridCol w:w="238"/>
        <w:gridCol w:w="1249"/>
      </w:tblGrid>
      <w:tr w:rsidR="007573ED" w:rsidRPr="00306D97" w14:paraId="5479EEC2" w14:textId="77777777" w:rsidTr="00FA7895">
        <w:trPr>
          <w:cantSplit/>
          <w:trHeight w:val="343"/>
          <w:tblHeader/>
        </w:trPr>
        <w:tc>
          <w:tcPr>
            <w:tcW w:w="3510" w:type="dxa"/>
          </w:tcPr>
          <w:p w14:paraId="1190CA68"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Pr>
                <w:rFonts w:ascii="Trebuchet MS" w:hAnsi="Trebuchet MS" w:cs="Arial"/>
                <w:b/>
                <w:bCs/>
                <w:sz w:val="18"/>
                <w:szCs w:val="18"/>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 Baht)</w:t>
            </w:r>
          </w:p>
        </w:tc>
        <w:tc>
          <w:tcPr>
            <w:tcW w:w="2735" w:type="dxa"/>
            <w:gridSpan w:val="3"/>
            <w:tcBorders>
              <w:bottom w:val="single" w:sz="4" w:space="0" w:color="auto"/>
            </w:tcBorders>
          </w:tcPr>
          <w:p w14:paraId="7AB1B7C4"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Consolidated </w:t>
            </w:r>
          </w:p>
          <w:p w14:paraId="0EE3DF0E"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lang w:val="en-GB"/>
              </w:rPr>
              <w:t>financial information</w:t>
            </w:r>
          </w:p>
        </w:tc>
        <w:tc>
          <w:tcPr>
            <w:tcW w:w="238" w:type="dxa"/>
            <w:vAlign w:val="bottom"/>
          </w:tcPr>
          <w:p w14:paraId="56F0D182"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2780" w:type="dxa"/>
            <w:gridSpan w:val="3"/>
            <w:tcBorders>
              <w:bottom w:val="single" w:sz="4" w:space="0" w:color="auto"/>
            </w:tcBorders>
          </w:tcPr>
          <w:p w14:paraId="6FA2559F"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Separate </w:t>
            </w:r>
          </w:p>
          <w:p w14:paraId="41BB9618"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sidRPr="00306D97">
              <w:rPr>
                <w:rFonts w:ascii="Trebuchet MS" w:hAnsi="Trebuchet MS" w:cs="Arial"/>
                <w:sz w:val="18"/>
                <w:szCs w:val="18"/>
                <w:lang w:val="en-GB"/>
              </w:rPr>
              <w:t>financial information</w:t>
            </w:r>
          </w:p>
        </w:tc>
      </w:tr>
      <w:tr w:rsidR="003A180E" w:rsidRPr="00306D97" w14:paraId="16E85E76" w14:textId="77777777" w:rsidTr="00FA7895">
        <w:trPr>
          <w:cantSplit/>
          <w:trHeight w:val="350"/>
          <w:tblHeader/>
        </w:trPr>
        <w:tc>
          <w:tcPr>
            <w:tcW w:w="3510" w:type="dxa"/>
            <w:vAlign w:val="bottom"/>
          </w:tcPr>
          <w:p w14:paraId="64C972B9" w14:textId="77777777"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1246" w:type="dxa"/>
            <w:tcBorders>
              <w:bottom w:val="single" w:sz="4" w:space="0" w:color="auto"/>
            </w:tcBorders>
            <w:vAlign w:val="bottom"/>
          </w:tcPr>
          <w:p w14:paraId="1F4312C7" w14:textId="163B794A" w:rsidR="003A180E" w:rsidRPr="00306D97" w:rsidRDefault="005430B7"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r w:rsidRPr="00FA3B45">
              <w:rPr>
                <w:rFonts w:ascii="Trebuchet MS" w:hAnsi="Trebuchet MS" w:cstheme="minorBidi"/>
                <w:sz w:val="18"/>
                <w:szCs w:val="18"/>
              </w:rPr>
              <w:t>30 June</w:t>
            </w:r>
            <w:r w:rsidR="003A180E">
              <w:rPr>
                <w:rFonts w:ascii="Trebuchet MS" w:hAnsi="Trebuchet MS" w:cstheme="minorBidi"/>
                <w:sz w:val="18"/>
                <w:szCs w:val="18"/>
              </w:rPr>
              <w:br/>
            </w:r>
            <w:r w:rsidR="003A180E" w:rsidRPr="003A180E">
              <w:rPr>
                <w:rFonts w:ascii="Trebuchet MS" w:hAnsi="Trebuchet MS" w:cstheme="minorBidi"/>
                <w:sz w:val="18"/>
                <w:szCs w:val="18"/>
              </w:rPr>
              <w:t>2026</w:t>
            </w:r>
          </w:p>
        </w:tc>
        <w:tc>
          <w:tcPr>
            <w:tcW w:w="238" w:type="dxa"/>
            <w:vAlign w:val="bottom"/>
          </w:tcPr>
          <w:p w14:paraId="6B342186" w14:textId="77777777"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p>
        </w:tc>
        <w:tc>
          <w:tcPr>
            <w:tcW w:w="1251" w:type="dxa"/>
            <w:tcBorders>
              <w:bottom w:val="single" w:sz="4" w:space="0" w:color="auto"/>
            </w:tcBorders>
            <w:vAlign w:val="bottom"/>
          </w:tcPr>
          <w:p w14:paraId="49F70B96" w14:textId="1DFFE522"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lang w:val="en-GB"/>
              </w:rPr>
            </w:pPr>
            <w:r w:rsidRPr="00306D97">
              <w:rPr>
                <w:rFonts w:ascii="Trebuchet MS" w:hAnsi="Trebuchet MS" w:cs="Arial"/>
                <w:sz w:val="18"/>
                <w:szCs w:val="18"/>
              </w:rPr>
              <w:t>31 December</w:t>
            </w:r>
            <w:r w:rsidRPr="00306D97">
              <w:rPr>
                <w:rFonts w:ascii="Trebuchet MS" w:hAnsi="Trebuchet MS" w:cs="Arial"/>
                <w:sz w:val="18"/>
                <w:szCs w:val="18"/>
              </w:rPr>
              <w:br/>
              <w:t>202</w:t>
            </w:r>
            <w:r>
              <w:rPr>
                <w:rFonts w:ascii="Trebuchet MS" w:hAnsi="Trebuchet MS" w:cs="Arial"/>
                <w:sz w:val="18"/>
                <w:szCs w:val="18"/>
              </w:rPr>
              <w:t>5</w:t>
            </w:r>
          </w:p>
        </w:tc>
        <w:tc>
          <w:tcPr>
            <w:tcW w:w="238" w:type="dxa"/>
            <w:vAlign w:val="center"/>
          </w:tcPr>
          <w:p w14:paraId="258467B7" w14:textId="77777777"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p>
        </w:tc>
        <w:tc>
          <w:tcPr>
            <w:tcW w:w="1293" w:type="dxa"/>
            <w:tcBorders>
              <w:bottom w:val="single" w:sz="4" w:space="0" w:color="auto"/>
            </w:tcBorders>
            <w:vAlign w:val="bottom"/>
          </w:tcPr>
          <w:p w14:paraId="638B925F" w14:textId="7DCFF7A1" w:rsidR="003A180E" w:rsidRPr="00306D97" w:rsidRDefault="005430B7"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r w:rsidRPr="00FA3B45">
              <w:rPr>
                <w:rFonts w:ascii="Trebuchet MS" w:hAnsi="Trebuchet MS" w:cstheme="minorBidi"/>
                <w:sz w:val="18"/>
                <w:szCs w:val="18"/>
              </w:rPr>
              <w:t>30 June</w:t>
            </w:r>
            <w:r w:rsidR="003A180E">
              <w:rPr>
                <w:rFonts w:ascii="Trebuchet MS" w:hAnsi="Trebuchet MS" w:cstheme="minorBidi"/>
                <w:sz w:val="18"/>
                <w:szCs w:val="18"/>
              </w:rPr>
              <w:br/>
            </w:r>
            <w:r w:rsidR="003A180E" w:rsidRPr="003A180E">
              <w:rPr>
                <w:rFonts w:ascii="Trebuchet MS" w:hAnsi="Trebuchet MS" w:cstheme="minorBidi"/>
                <w:sz w:val="18"/>
                <w:szCs w:val="18"/>
              </w:rPr>
              <w:t>2026</w:t>
            </w:r>
          </w:p>
        </w:tc>
        <w:tc>
          <w:tcPr>
            <w:tcW w:w="238" w:type="dxa"/>
            <w:vAlign w:val="bottom"/>
          </w:tcPr>
          <w:p w14:paraId="7C7B3DDE" w14:textId="77777777"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rPr>
            </w:pPr>
          </w:p>
        </w:tc>
        <w:tc>
          <w:tcPr>
            <w:tcW w:w="1249" w:type="dxa"/>
            <w:tcBorders>
              <w:bottom w:val="single" w:sz="4" w:space="0" w:color="auto"/>
            </w:tcBorders>
            <w:vAlign w:val="bottom"/>
          </w:tcPr>
          <w:p w14:paraId="1F017B6A" w14:textId="24620FEC"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80"/>
              <w:jc w:val="center"/>
              <w:rPr>
                <w:rFonts w:ascii="Trebuchet MS" w:hAnsi="Trebuchet MS" w:cs="Arial"/>
                <w:sz w:val="18"/>
                <w:szCs w:val="18"/>
                <w:cs/>
                <w:lang w:val="en-GB"/>
              </w:rPr>
            </w:pPr>
            <w:r w:rsidRPr="00306D97">
              <w:rPr>
                <w:rFonts w:ascii="Trebuchet MS" w:hAnsi="Trebuchet MS" w:cs="Arial"/>
                <w:sz w:val="18"/>
                <w:szCs w:val="18"/>
              </w:rPr>
              <w:t>31 December</w:t>
            </w:r>
            <w:r w:rsidRPr="00306D97">
              <w:rPr>
                <w:rFonts w:ascii="Trebuchet MS" w:hAnsi="Trebuchet MS" w:cs="Arial"/>
                <w:sz w:val="18"/>
                <w:szCs w:val="18"/>
              </w:rPr>
              <w:br/>
              <w:t>202</w:t>
            </w:r>
            <w:r>
              <w:rPr>
                <w:rFonts w:ascii="Trebuchet MS" w:hAnsi="Trebuchet MS" w:cs="Arial"/>
                <w:sz w:val="18"/>
                <w:szCs w:val="18"/>
              </w:rPr>
              <w:t>5</w:t>
            </w:r>
          </w:p>
        </w:tc>
      </w:tr>
      <w:tr w:rsidR="007573ED" w:rsidRPr="00306D97" w14:paraId="3151F585" w14:textId="77777777" w:rsidTr="00FA7895">
        <w:trPr>
          <w:cantSplit/>
          <w:trHeight w:val="352"/>
        </w:trPr>
        <w:tc>
          <w:tcPr>
            <w:tcW w:w="3510" w:type="dxa"/>
            <w:vAlign w:val="bottom"/>
          </w:tcPr>
          <w:p w14:paraId="6B7C9D3F"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cs="Arial"/>
                <w:sz w:val="18"/>
                <w:szCs w:val="18"/>
              </w:rPr>
            </w:pPr>
          </w:p>
        </w:tc>
        <w:tc>
          <w:tcPr>
            <w:tcW w:w="1246" w:type="dxa"/>
          </w:tcPr>
          <w:p w14:paraId="26A96590"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238" w:type="dxa"/>
          </w:tcPr>
          <w:p w14:paraId="4BA9F98A"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1251" w:type="dxa"/>
          </w:tcPr>
          <w:p w14:paraId="52D6EDC3"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238" w:type="dxa"/>
          </w:tcPr>
          <w:p w14:paraId="1A6C2862"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1293" w:type="dxa"/>
          </w:tcPr>
          <w:p w14:paraId="42560993"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238" w:type="dxa"/>
          </w:tcPr>
          <w:p w14:paraId="79BA1B4C"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c>
          <w:tcPr>
            <w:tcW w:w="1249" w:type="dxa"/>
          </w:tcPr>
          <w:p w14:paraId="73B63D13" w14:textId="77777777" w:rsidR="007573ED" w:rsidRPr="00306D97" w:rsidRDefault="007573ED"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right"/>
              <w:rPr>
                <w:rFonts w:ascii="Trebuchet MS" w:hAnsi="Trebuchet MS" w:cs="Arial"/>
                <w:sz w:val="18"/>
                <w:szCs w:val="18"/>
              </w:rPr>
            </w:pPr>
          </w:p>
        </w:tc>
      </w:tr>
      <w:tr w:rsidR="003A180E" w:rsidRPr="00306D97" w14:paraId="32F119CA" w14:textId="77777777" w:rsidTr="00FA7895">
        <w:trPr>
          <w:cantSplit/>
          <w:trHeight w:val="162"/>
        </w:trPr>
        <w:tc>
          <w:tcPr>
            <w:tcW w:w="3510" w:type="dxa"/>
            <w:vAlign w:val="bottom"/>
          </w:tcPr>
          <w:p w14:paraId="3044AD49" w14:textId="2A3DF572" w:rsidR="003A180E" w:rsidRPr="00306D97"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6" w:right="114"/>
              <w:rPr>
                <w:rFonts w:ascii="Trebuchet MS" w:hAnsi="Trebuchet MS" w:cs="Arial"/>
                <w:sz w:val="18"/>
                <w:szCs w:val="18"/>
                <w:lang w:val="en-GB"/>
              </w:rPr>
            </w:pPr>
            <w:r w:rsidRPr="00306D97">
              <w:rPr>
                <w:rFonts w:ascii="Trebuchet MS" w:hAnsi="Trebuchet MS" w:cs="Arial"/>
                <w:sz w:val="18"/>
                <w:szCs w:val="18"/>
              </w:rPr>
              <w:t>Other parties</w:t>
            </w:r>
          </w:p>
        </w:tc>
        <w:tc>
          <w:tcPr>
            <w:tcW w:w="1246" w:type="dxa"/>
            <w:tcBorders>
              <w:bottom w:val="single" w:sz="12" w:space="0" w:color="auto"/>
            </w:tcBorders>
            <w:vAlign w:val="bottom"/>
          </w:tcPr>
          <w:p w14:paraId="55B88550" w14:textId="46B4D906" w:rsidR="003A180E" w:rsidRPr="003A180E" w:rsidRDefault="005D2DCD"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Pr>
                <w:rFonts w:ascii="Trebuchet MS" w:hAnsi="Trebuchet MS" w:cs="Arial"/>
                <w:sz w:val="18"/>
                <w:szCs w:val="18"/>
              </w:rPr>
              <w:t>58,000</w:t>
            </w:r>
          </w:p>
        </w:tc>
        <w:tc>
          <w:tcPr>
            <w:tcW w:w="238" w:type="dxa"/>
          </w:tcPr>
          <w:p w14:paraId="22DF25F5"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51" w:type="dxa"/>
            <w:tcBorders>
              <w:bottom w:val="single" w:sz="12" w:space="0" w:color="auto"/>
            </w:tcBorders>
            <w:vAlign w:val="bottom"/>
          </w:tcPr>
          <w:p w14:paraId="65BFDDF3" w14:textId="05310F24"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A180E">
              <w:rPr>
                <w:rFonts w:ascii="Trebuchet MS" w:hAnsi="Trebuchet MS" w:cs="Cordia New"/>
                <w:sz w:val="18"/>
                <w:szCs w:val="18"/>
              </w:rPr>
              <w:t>58,000</w:t>
            </w:r>
          </w:p>
        </w:tc>
        <w:tc>
          <w:tcPr>
            <w:tcW w:w="238" w:type="dxa"/>
          </w:tcPr>
          <w:p w14:paraId="0CB2AB17"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93" w:type="dxa"/>
            <w:tcBorders>
              <w:bottom w:val="single" w:sz="12" w:space="0" w:color="auto"/>
            </w:tcBorders>
          </w:tcPr>
          <w:p w14:paraId="3D5A55D7" w14:textId="484592F0" w:rsidR="003A180E" w:rsidRPr="003A180E" w:rsidRDefault="005D2DCD"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Pr>
                <w:rFonts w:ascii="Trebuchet MS" w:hAnsi="Trebuchet MS" w:cs="Arial"/>
                <w:sz w:val="18"/>
                <w:szCs w:val="18"/>
              </w:rPr>
              <w:t>57,000</w:t>
            </w:r>
          </w:p>
        </w:tc>
        <w:tc>
          <w:tcPr>
            <w:tcW w:w="238" w:type="dxa"/>
          </w:tcPr>
          <w:p w14:paraId="4D9BF3B1" w14:textId="77777777"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p>
        </w:tc>
        <w:tc>
          <w:tcPr>
            <w:tcW w:w="1249" w:type="dxa"/>
            <w:tcBorders>
              <w:bottom w:val="single" w:sz="12" w:space="0" w:color="auto"/>
            </w:tcBorders>
          </w:tcPr>
          <w:p w14:paraId="72E0BE4A" w14:textId="46549AA4" w:rsidR="003A180E" w:rsidRPr="003A180E" w:rsidRDefault="003A180E" w:rsidP="003A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4"/>
              <w:jc w:val="right"/>
              <w:rPr>
                <w:rFonts w:ascii="Trebuchet MS" w:hAnsi="Trebuchet MS" w:cs="Arial"/>
                <w:sz w:val="18"/>
                <w:szCs w:val="18"/>
              </w:rPr>
            </w:pPr>
            <w:r w:rsidRPr="003A180E">
              <w:rPr>
                <w:rFonts w:ascii="Trebuchet MS" w:hAnsi="Trebuchet MS" w:cs="Cordia New"/>
                <w:sz w:val="18"/>
                <w:szCs w:val="18"/>
                <w:lang w:val="en-GB"/>
              </w:rPr>
              <w:t>57,000</w:t>
            </w:r>
          </w:p>
        </w:tc>
      </w:tr>
    </w:tbl>
    <w:p w14:paraId="62AA7543" w14:textId="77777777" w:rsidR="00030D6C" w:rsidRDefault="00030D6C" w:rsidP="00A4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u w:val="single"/>
        </w:rPr>
      </w:pPr>
    </w:p>
    <w:p w14:paraId="01C7BEB1" w14:textId="67BD426E" w:rsidR="00A41897" w:rsidRPr="00306D97" w:rsidRDefault="00A41897" w:rsidP="00B64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u w:val="single"/>
        </w:rPr>
      </w:pPr>
      <w:r w:rsidRPr="00306D97">
        <w:rPr>
          <w:rFonts w:ascii="Trebuchet MS" w:hAnsi="Trebuchet MS" w:cs="Arial"/>
          <w:sz w:val="18"/>
          <w:szCs w:val="18"/>
          <w:u w:val="single"/>
        </w:rPr>
        <w:t>The Company</w:t>
      </w:r>
    </w:p>
    <w:p w14:paraId="50E2DF93" w14:textId="77777777" w:rsidR="00A41897" w:rsidRPr="00306D97" w:rsidRDefault="00A41897" w:rsidP="00A41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u w:val="single"/>
        </w:rPr>
      </w:pPr>
    </w:p>
    <w:p w14:paraId="598C4D22" w14:textId="6F136841" w:rsidR="000557CC" w:rsidRPr="00BE6EDA" w:rsidRDefault="002B441E" w:rsidP="00055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r w:rsidRPr="00496612">
        <w:rPr>
          <w:rFonts w:ascii="Trebuchet MS" w:hAnsi="Trebuchet MS" w:cs="Arial"/>
          <w:sz w:val="18"/>
          <w:szCs w:val="18"/>
        </w:rPr>
        <w:t xml:space="preserve">Loans from other parties totaling Baht </w:t>
      </w:r>
      <w:r w:rsidR="003127E7">
        <w:rPr>
          <w:rFonts w:ascii="Trebuchet MS" w:hAnsi="Trebuchet MS" w:cs="Arial"/>
          <w:sz w:val="18"/>
          <w:szCs w:val="18"/>
        </w:rPr>
        <w:t>3</w:t>
      </w:r>
      <w:r w:rsidRPr="00496612">
        <w:rPr>
          <w:rFonts w:ascii="Trebuchet MS" w:hAnsi="Trebuchet MS" w:cs="Arial"/>
          <w:sz w:val="18"/>
          <w:szCs w:val="18"/>
        </w:rPr>
        <w:t>0 million bear interest at the rate of 14% per annum and are guaranteed by another person with a guaranteed fee of 2% per annum. These loans are scheduled for the principal repayme</w:t>
      </w:r>
      <w:r w:rsidR="00C102E0">
        <w:rPr>
          <w:rFonts w:ascii="Trebuchet MS" w:hAnsi="Trebuchet MS" w:cs="Browallia New"/>
          <w:sz w:val="18"/>
          <w:szCs w:val="22"/>
        </w:rPr>
        <w:t xml:space="preserve">nt </w:t>
      </w:r>
      <w:r w:rsidRPr="00496612">
        <w:rPr>
          <w:rFonts w:ascii="Trebuchet MS" w:hAnsi="Trebuchet MS" w:cs="Arial"/>
          <w:sz w:val="18"/>
          <w:szCs w:val="18"/>
        </w:rPr>
        <w:t>by 5 April 202</w:t>
      </w:r>
      <w:r w:rsidR="00596131">
        <w:rPr>
          <w:rFonts w:ascii="Trebuchet MS" w:hAnsi="Trebuchet MS" w:cs="Arial"/>
          <w:sz w:val="18"/>
          <w:szCs w:val="18"/>
        </w:rPr>
        <w:t>6</w:t>
      </w:r>
      <w:r w:rsidR="00B62B41">
        <w:rPr>
          <w:rFonts w:ascii="Trebuchet MS" w:hAnsi="Trebuchet MS" w:cs="Arial"/>
          <w:sz w:val="18"/>
          <w:szCs w:val="18"/>
        </w:rPr>
        <w:t>. O</w:t>
      </w:r>
      <w:r w:rsidR="000557CC" w:rsidRPr="00496612">
        <w:rPr>
          <w:rFonts w:ascii="Trebuchet MS" w:hAnsi="Trebuchet MS" w:cs="Arial"/>
          <w:sz w:val="18"/>
          <w:szCs w:val="18"/>
        </w:rPr>
        <w:t>n 4 April 202</w:t>
      </w:r>
      <w:r w:rsidR="000557CC">
        <w:rPr>
          <w:rFonts w:ascii="Trebuchet MS" w:hAnsi="Trebuchet MS" w:cs="Arial"/>
          <w:sz w:val="18"/>
          <w:szCs w:val="18"/>
        </w:rPr>
        <w:t>6</w:t>
      </w:r>
      <w:r w:rsidR="000557CC" w:rsidRPr="00496612">
        <w:rPr>
          <w:rFonts w:ascii="Trebuchet MS" w:hAnsi="Trebuchet MS" w:cs="Arial"/>
          <w:sz w:val="18"/>
          <w:szCs w:val="18"/>
        </w:rPr>
        <w:t>, the Company executed a memorandum of understanding to extend the repayment for</w:t>
      </w:r>
      <w:r w:rsidR="00F42096">
        <w:rPr>
          <w:rFonts w:ascii="Trebuchet MS" w:hAnsi="Trebuchet MS" w:cs="Arial"/>
          <w:sz w:val="18"/>
          <w:szCs w:val="18"/>
        </w:rPr>
        <w:t xml:space="preserve"> such</w:t>
      </w:r>
      <w:r w:rsidR="000557CC" w:rsidRPr="00496612">
        <w:rPr>
          <w:rFonts w:ascii="Trebuchet MS" w:hAnsi="Trebuchet MS" w:cs="Arial"/>
          <w:sz w:val="18"/>
          <w:szCs w:val="18"/>
        </w:rPr>
        <w:t xml:space="preserve"> principal</w:t>
      </w:r>
      <w:r w:rsidR="00324246">
        <w:rPr>
          <w:rFonts w:ascii="Trebuchet MS" w:hAnsi="Trebuchet MS" w:cs="Arial"/>
          <w:sz w:val="18"/>
          <w:szCs w:val="18"/>
        </w:rPr>
        <w:t xml:space="preserve"> </w:t>
      </w:r>
      <w:r w:rsidR="000557CC" w:rsidRPr="00496612">
        <w:rPr>
          <w:rFonts w:ascii="Trebuchet MS" w:hAnsi="Trebuchet MS" w:cs="Arial"/>
          <w:sz w:val="18"/>
          <w:szCs w:val="18"/>
        </w:rPr>
        <w:t>from 5 April 202</w:t>
      </w:r>
      <w:r w:rsidR="000557CC">
        <w:rPr>
          <w:rFonts w:ascii="Trebuchet MS" w:hAnsi="Trebuchet MS" w:cs="Arial"/>
          <w:sz w:val="18"/>
          <w:szCs w:val="18"/>
        </w:rPr>
        <w:t>6</w:t>
      </w:r>
      <w:r w:rsidR="000557CC" w:rsidRPr="00496612">
        <w:rPr>
          <w:rFonts w:ascii="Trebuchet MS" w:hAnsi="Trebuchet MS" w:cs="Arial"/>
          <w:sz w:val="18"/>
          <w:szCs w:val="18"/>
        </w:rPr>
        <w:t xml:space="preserve"> to 5 April 202</w:t>
      </w:r>
      <w:r w:rsidR="000557CC">
        <w:rPr>
          <w:rFonts w:ascii="Trebuchet MS" w:hAnsi="Trebuchet MS" w:cs="Arial"/>
          <w:sz w:val="18"/>
          <w:szCs w:val="18"/>
        </w:rPr>
        <w:t>7</w:t>
      </w:r>
      <w:r w:rsidR="000557CC" w:rsidRPr="00496612">
        <w:rPr>
          <w:rFonts w:ascii="Trebuchet MS" w:hAnsi="Trebuchet MS" w:cs="Arial"/>
          <w:sz w:val="18"/>
          <w:szCs w:val="18"/>
        </w:rPr>
        <w:t>.</w:t>
      </w:r>
    </w:p>
    <w:p w14:paraId="12905F35" w14:textId="77777777" w:rsidR="001F189D" w:rsidRPr="00496612" w:rsidRDefault="001F189D" w:rsidP="002B4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p>
    <w:p w14:paraId="5EBF856F" w14:textId="4824BF9E" w:rsidR="000872A9" w:rsidRDefault="00E07B16" w:rsidP="00372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lang w:val="en-GB"/>
        </w:rPr>
      </w:pPr>
      <w:r>
        <w:rPr>
          <w:rFonts w:ascii="Trebuchet MS" w:hAnsi="Trebuchet MS" w:cstheme="minorBidi"/>
          <w:sz w:val="18"/>
          <w:szCs w:val="18"/>
        </w:rPr>
        <w:t>S</w:t>
      </w:r>
      <w:proofErr w:type="spellStart"/>
      <w:r w:rsidR="00372144" w:rsidRPr="00AD2E3A">
        <w:rPr>
          <w:rFonts w:ascii="Trebuchet MS" w:hAnsi="Trebuchet MS" w:cstheme="minorBidi"/>
          <w:sz w:val="18"/>
          <w:szCs w:val="18"/>
          <w:lang w:val="en-GB"/>
        </w:rPr>
        <w:t>hort</w:t>
      </w:r>
      <w:proofErr w:type="spellEnd"/>
      <w:r w:rsidR="00372144" w:rsidRPr="00AD2E3A">
        <w:rPr>
          <w:rFonts w:ascii="Trebuchet MS" w:hAnsi="Trebuchet MS" w:cstheme="minorBidi"/>
          <w:sz w:val="18"/>
          <w:szCs w:val="18"/>
          <w:lang w:val="en-GB"/>
        </w:rPr>
        <w:t>-term loans from other parties total</w:t>
      </w:r>
      <w:r w:rsidR="00A058C0">
        <w:rPr>
          <w:rFonts w:ascii="Trebuchet MS" w:hAnsi="Trebuchet MS" w:cstheme="minorBidi"/>
          <w:sz w:val="18"/>
          <w:szCs w:val="18"/>
          <w:lang w:val="en-GB"/>
        </w:rPr>
        <w:t>l</w:t>
      </w:r>
      <w:r w:rsidR="00372144" w:rsidRPr="00AD2E3A">
        <w:rPr>
          <w:rFonts w:ascii="Trebuchet MS" w:hAnsi="Trebuchet MS" w:cstheme="minorBidi"/>
          <w:sz w:val="18"/>
          <w:szCs w:val="18"/>
          <w:lang w:val="en-GB"/>
        </w:rPr>
        <w:t xml:space="preserve">ing Baht 27 million, bearing interest at 12% per annum and repayable within </w:t>
      </w:r>
      <w:r w:rsidR="001E019E">
        <w:rPr>
          <w:rFonts w:ascii="Trebuchet MS" w:hAnsi="Trebuchet MS" w:cstheme="minorBidi"/>
          <w:sz w:val="18"/>
          <w:szCs w:val="18"/>
          <w:lang w:val="en-GB"/>
        </w:rPr>
        <w:t>October 2026</w:t>
      </w:r>
      <w:r w:rsidR="00372144" w:rsidRPr="00AD2E3A">
        <w:rPr>
          <w:rFonts w:ascii="Trebuchet MS" w:hAnsi="Trebuchet MS" w:cstheme="minorBidi"/>
          <w:sz w:val="18"/>
          <w:szCs w:val="18"/>
          <w:lang w:val="en-GB"/>
        </w:rPr>
        <w:t xml:space="preserve">.  A portion of the loans, amounting to Baht 20 million, is guaranteed by another person with a </w:t>
      </w:r>
      <w:proofErr w:type="gramStart"/>
      <w:r w:rsidR="00372144" w:rsidRPr="00AD2E3A">
        <w:rPr>
          <w:rFonts w:ascii="Trebuchet MS" w:hAnsi="Trebuchet MS" w:cstheme="minorBidi"/>
          <w:sz w:val="18"/>
          <w:szCs w:val="18"/>
          <w:lang w:val="en-GB"/>
        </w:rPr>
        <w:t>guarantee</w:t>
      </w:r>
      <w:proofErr w:type="gramEnd"/>
      <w:r w:rsidR="00372144" w:rsidRPr="00AD2E3A">
        <w:rPr>
          <w:rFonts w:ascii="Trebuchet MS" w:hAnsi="Trebuchet MS" w:cstheme="minorBidi"/>
          <w:sz w:val="18"/>
          <w:szCs w:val="18"/>
          <w:lang w:val="en-GB"/>
        </w:rPr>
        <w:t xml:space="preserve"> fee of 2% per annum.</w:t>
      </w:r>
    </w:p>
    <w:p w14:paraId="510A1099" w14:textId="77777777" w:rsidR="005430B7" w:rsidRPr="00372144" w:rsidRDefault="005430B7" w:rsidP="00372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lang w:val="en-GB"/>
        </w:rPr>
      </w:pPr>
    </w:p>
    <w:p w14:paraId="3B324B64" w14:textId="0751B2CB" w:rsidR="00A41897" w:rsidRPr="005719A3" w:rsidRDefault="00A41897" w:rsidP="0030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u w:val="single"/>
        </w:rPr>
      </w:pPr>
      <w:r w:rsidRPr="005719A3">
        <w:rPr>
          <w:rFonts w:ascii="Trebuchet MS" w:hAnsi="Trebuchet MS" w:cs="Arial"/>
          <w:sz w:val="18"/>
          <w:szCs w:val="18"/>
          <w:u w:val="single"/>
        </w:rPr>
        <w:t>Subsidiary</w:t>
      </w:r>
    </w:p>
    <w:p w14:paraId="759B6476" w14:textId="77777777" w:rsidR="000D504C" w:rsidRPr="00DD1A9F" w:rsidRDefault="000D504C" w:rsidP="00B7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rPr>
      </w:pPr>
    </w:p>
    <w:p w14:paraId="3525DA38" w14:textId="1B61D98C" w:rsidR="00250427" w:rsidRDefault="00185C72" w:rsidP="000D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Browallia New"/>
          <w:sz w:val="18"/>
          <w:szCs w:val="22"/>
        </w:rPr>
      </w:pPr>
      <w:r>
        <w:rPr>
          <w:rFonts w:ascii="Trebuchet MS" w:hAnsi="Trebuchet MS" w:cs="Arial"/>
          <w:sz w:val="18"/>
          <w:szCs w:val="18"/>
        </w:rPr>
        <w:t>S</w:t>
      </w:r>
      <w:r w:rsidR="00A41897" w:rsidRPr="00FD6CD4">
        <w:rPr>
          <w:rFonts w:ascii="Trebuchet MS" w:hAnsi="Trebuchet MS" w:cs="Arial"/>
          <w:sz w:val="18"/>
          <w:szCs w:val="18"/>
        </w:rPr>
        <w:t xml:space="preserve">ubsidiary borrows loan from other parties in form of promissory notes of Baht 1 million with bear interest rate at 12% per annum. </w:t>
      </w:r>
      <w:r w:rsidR="003A75E1" w:rsidRPr="00FD6CD4">
        <w:rPr>
          <w:rFonts w:ascii="Trebuchet MS" w:hAnsi="Trebuchet MS" w:cs="Browallia New"/>
          <w:sz w:val="18"/>
          <w:szCs w:val="22"/>
        </w:rPr>
        <w:t>The original maturity date for repayment of the</w:t>
      </w:r>
      <w:r w:rsidR="00A41897" w:rsidRPr="00FD6CD4">
        <w:rPr>
          <w:rFonts w:ascii="Trebuchet MS" w:hAnsi="Trebuchet MS" w:cs="Browallia New"/>
          <w:sz w:val="18"/>
          <w:szCs w:val="22"/>
        </w:rPr>
        <w:t xml:space="preserve"> principal and interest </w:t>
      </w:r>
      <w:r w:rsidR="003A75E1" w:rsidRPr="00FD6CD4">
        <w:rPr>
          <w:rFonts w:ascii="Trebuchet MS" w:hAnsi="Trebuchet MS" w:cs="Browallia New"/>
          <w:sz w:val="18"/>
          <w:szCs w:val="22"/>
        </w:rPr>
        <w:t>was</w:t>
      </w:r>
      <w:r w:rsidR="00F42AB4" w:rsidRPr="00FD6CD4">
        <w:rPr>
          <w:rFonts w:ascii="Trebuchet MS" w:hAnsi="Trebuchet MS" w:cs="Browallia New"/>
          <w:sz w:val="18"/>
          <w:szCs w:val="22"/>
        </w:rPr>
        <w:t xml:space="preserve"> </w:t>
      </w:r>
      <w:r w:rsidR="00476018">
        <w:rPr>
          <w:rFonts w:ascii="Trebuchet MS" w:hAnsi="Trebuchet MS" w:cs="Browallia New"/>
          <w:sz w:val="18"/>
          <w:szCs w:val="22"/>
        </w:rPr>
        <w:t>29 May</w:t>
      </w:r>
      <w:r w:rsidR="00A41897" w:rsidRPr="00FD6CD4">
        <w:rPr>
          <w:rFonts w:ascii="Trebuchet MS" w:hAnsi="Trebuchet MS" w:cs="Browallia New"/>
          <w:sz w:val="18"/>
          <w:szCs w:val="22"/>
        </w:rPr>
        <w:t xml:space="preserve"> 202</w:t>
      </w:r>
      <w:r w:rsidR="008123F9">
        <w:rPr>
          <w:rFonts w:ascii="Trebuchet MS" w:hAnsi="Trebuchet MS" w:cs="Browallia New"/>
          <w:sz w:val="18"/>
          <w:szCs w:val="22"/>
        </w:rPr>
        <w:t>6</w:t>
      </w:r>
      <w:r w:rsidR="00195470">
        <w:rPr>
          <w:rFonts w:ascii="Trebuchet MS" w:hAnsi="Trebuchet MS" w:cs="Browallia New"/>
          <w:sz w:val="18"/>
          <w:szCs w:val="22"/>
        </w:rPr>
        <w:t>.</w:t>
      </w:r>
      <w:r w:rsidR="008F1362" w:rsidRPr="00FD6CD4">
        <w:rPr>
          <w:rFonts w:ascii="Trebuchet MS" w:hAnsi="Trebuchet MS" w:cs="Browallia New"/>
          <w:sz w:val="18"/>
          <w:szCs w:val="22"/>
        </w:rPr>
        <w:t xml:space="preserve"> </w:t>
      </w:r>
      <w:r w:rsidR="00C038DA">
        <w:rPr>
          <w:rFonts w:ascii="Trebuchet MS" w:hAnsi="Trebuchet MS" w:cs="Browallia New"/>
          <w:sz w:val="18"/>
          <w:szCs w:val="22"/>
        </w:rPr>
        <w:t xml:space="preserve">On 29 May 2026, the </w:t>
      </w:r>
      <w:r w:rsidR="00195470">
        <w:rPr>
          <w:rFonts w:ascii="Trebuchet MS" w:hAnsi="Trebuchet MS" w:cs="Browallia New"/>
          <w:sz w:val="18"/>
          <w:szCs w:val="22"/>
        </w:rPr>
        <w:t>s</w:t>
      </w:r>
      <w:r w:rsidR="00C038DA">
        <w:rPr>
          <w:rFonts w:ascii="Trebuchet MS" w:hAnsi="Trebuchet MS" w:cs="Browallia New"/>
          <w:sz w:val="18"/>
          <w:szCs w:val="22"/>
        </w:rPr>
        <w:t xml:space="preserve">ubsidiary </w:t>
      </w:r>
      <w:r w:rsidR="00C038DA" w:rsidRPr="00496612">
        <w:rPr>
          <w:rFonts w:ascii="Trebuchet MS" w:hAnsi="Trebuchet MS" w:cs="Arial"/>
          <w:sz w:val="18"/>
          <w:szCs w:val="18"/>
        </w:rPr>
        <w:t>executed a memorandum of understanding to extend the repayment for</w:t>
      </w:r>
      <w:r w:rsidR="00C038DA">
        <w:rPr>
          <w:rFonts w:ascii="Trebuchet MS" w:hAnsi="Trebuchet MS" w:cs="Arial"/>
          <w:sz w:val="18"/>
          <w:szCs w:val="18"/>
        </w:rPr>
        <w:t xml:space="preserve"> such</w:t>
      </w:r>
      <w:r w:rsidR="00C038DA" w:rsidRPr="00496612">
        <w:rPr>
          <w:rFonts w:ascii="Trebuchet MS" w:hAnsi="Trebuchet MS" w:cs="Arial"/>
          <w:sz w:val="18"/>
          <w:szCs w:val="18"/>
        </w:rPr>
        <w:t xml:space="preserve"> principal</w:t>
      </w:r>
      <w:r w:rsidR="00C038DA">
        <w:rPr>
          <w:rFonts w:ascii="Trebuchet MS" w:hAnsi="Trebuchet MS" w:cs="Arial"/>
          <w:sz w:val="18"/>
          <w:szCs w:val="18"/>
        </w:rPr>
        <w:t xml:space="preserve"> </w:t>
      </w:r>
      <w:r w:rsidR="00C038DA" w:rsidRPr="00496612">
        <w:rPr>
          <w:rFonts w:ascii="Trebuchet MS" w:hAnsi="Trebuchet MS" w:cs="Arial"/>
          <w:sz w:val="18"/>
          <w:szCs w:val="18"/>
        </w:rPr>
        <w:t xml:space="preserve">from </w:t>
      </w:r>
      <w:r w:rsidR="00C038DA">
        <w:rPr>
          <w:rFonts w:ascii="Trebuchet MS" w:hAnsi="Trebuchet MS" w:cs="Arial"/>
          <w:sz w:val="18"/>
          <w:szCs w:val="18"/>
        </w:rPr>
        <w:t>29</w:t>
      </w:r>
      <w:r w:rsidR="00C038DA" w:rsidRPr="00496612">
        <w:rPr>
          <w:rFonts w:ascii="Trebuchet MS" w:hAnsi="Trebuchet MS" w:cs="Arial"/>
          <w:sz w:val="18"/>
          <w:szCs w:val="18"/>
        </w:rPr>
        <w:t xml:space="preserve"> </w:t>
      </w:r>
      <w:r w:rsidR="00C038DA">
        <w:rPr>
          <w:rFonts w:ascii="Trebuchet MS" w:hAnsi="Trebuchet MS" w:cs="Arial"/>
          <w:sz w:val="18"/>
          <w:szCs w:val="18"/>
        </w:rPr>
        <w:t>May</w:t>
      </w:r>
      <w:r w:rsidR="00C038DA" w:rsidRPr="00496612">
        <w:rPr>
          <w:rFonts w:ascii="Trebuchet MS" w:hAnsi="Trebuchet MS" w:cs="Arial"/>
          <w:sz w:val="18"/>
          <w:szCs w:val="18"/>
        </w:rPr>
        <w:t xml:space="preserve"> 202</w:t>
      </w:r>
      <w:r w:rsidR="00C038DA">
        <w:rPr>
          <w:rFonts w:ascii="Trebuchet MS" w:hAnsi="Trebuchet MS" w:cs="Arial"/>
          <w:sz w:val="18"/>
          <w:szCs w:val="18"/>
        </w:rPr>
        <w:t>6</w:t>
      </w:r>
      <w:r w:rsidR="00C038DA" w:rsidRPr="00496612">
        <w:rPr>
          <w:rFonts w:ascii="Trebuchet MS" w:hAnsi="Trebuchet MS" w:cs="Arial"/>
          <w:sz w:val="18"/>
          <w:szCs w:val="18"/>
        </w:rPr>
        <w:t xml:space="preserve"> </w:t>
      </w:r>
      <w:r w:rsidR="00C038DA" w:rsidRPr="00FD6CD4">
        <w:rPr>
          <w:rFonts w:ascii="Trebuchet MS" w:hAnsi="Trebuchet MS" w:cs="Browallia New"/>
          <w:sz w:val="18"/>
          <w:szCs w:val="22"/>
        </w:rPr>
        <w:t xml:space="preserve">to </w:t>
      </w:r>
      <w:r w:rsidR="00C038DA">
        <w:rPr>
          <w:rFonts w:ascii="Trebuchet MS" w:hAnsi="Trebuchet MS" w:cs="Browallia New"/>
          <w:sz w:val="18"/>
          <w:szCs w:val="22"/>
        </w:rPr>
        <w:t>30 September</w:t>
      </w:r>
      <w:r w:rsidR="00C038DA" w:rsidRPr="00FD6CD4">
        <w:rPr>
          <w:rFonts w:ascii="Trebuchet MS" w:hAnsi="Trebuchet MS" w:cs="Browallia New"/>
          <w:sz w:val="18"/>
          <w:szCs w:val="22"/>
        </w:rPr>
        <w:t xml:space="preserve"> 2026</w:t>
      </w:r>
      <w:r w:rsidR="00C038DA" w:rsidRPr="00496612">
        <w:rPr>
          <w:rFonts w:ascii="Trebuchet MS" w:hAnsi="Trebuchet MS" w:cs="Arial"/>
          <w:sz w:val="18"/>
          <w:szCs w:val="18"/>
        </w:rPr>
        <w:t>.</w:t>
      </w:r>
      <w:r w:rsidR="00C038DA">
        <w:rPr>
          <w:rFonts w:ascii="Trebuchet MS" w:hAnsi="Trebuchet MS" w:cs="Arial"/>
          <w:sz w:val="18"/>
          <w:szCs w:val="18"/>
        </w:rPr>
        <w:t xml:space="preserve"> </w:t>
      </w:r>
      <w:r w:rsidR="00250427">
        <w:rPr>
          <w:rFonts w:ascii="Trebuchet MS" w:hAnsi="Trebuchet MS" w:cs="Browallia New"/>
          <w:sz w:val="18"/>
          <w:szCs w:val="22"/>
        </w:rPr>
        <w:br w:type="page"/>
      </w:r>
    </w:p>
    <w:p w14:paraId="0CE3DF1E" w14:textId="083EA42C" w:rsidR="00082CA3" w:rsidRPr="008B7081" w:rsidRDefault="00D36919" w:rsidP="008B708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50"/>
        </w:tabs>
        <w:spacing w:line="360" w:lineRule="auto"/>
        <w:ind w:right="-10"/>
        <w:jc w:val="thaiDistribute"/>
        <w:rPr>
          <w:rFonts w:ascii="Trebuchet MS" w:hAnsi="Trebuchet MS" w:cs="Arial"/>
          <w:b/>
          <w:bCs/>
          <w:sz w:val="18"/>
          <w:szCs w:val="18"/>
          <w:lang w:val="en-GB"/>
        </w:rPr>
      </w:pPr>
      <w:r w:rsidRPr="001D0222">
        <w:rPr>
          <w:rFonts w:ascii="Trebuchet MS" w:hAnsi="Trebuchet MS" w:cs="Arial"/>
          <w:b/>
          <w:bCs/>
          <w:sz w:val="18"/>
          <w:szCs w:val="18"/>
          <w:lang w:val="en-GB"/>
        </w:rPr>
        <w:lastRenderedPageBreak/>
        <w:t>LONG</w:t>
      </w:r>
      <w:r w:rsidR="00AC1618" w:rsidRPr="001D0222">
        <w:rPr>
          <w:rFonts w:ascii="Trebuchet MS" w:hAnsi="Trebuchet MS" w:cs="Arial"/>
          <w:b/>
          <w:bCs/>
          <w:sz w:val="18"/>
          <w:szCs w:val="18"/>
          <w:lang w:val="en-GB"/>
        </w:rPr>
        <w:t>-</w:t>
      </w:r>
      <w:r w:rsidRPr="001D0222">
        <w:rPr>
          <w:rFonts w:ascii="Trebuchet MS" w:hAnsi="Trebuchet MS" w:cs="Arial"/>
          <w:b/>
          <w:bCs/>
          <w:sz w:val="18"/>
          <w:szCs w:val="18"/>
          <w:lang w:val="en-GB"/>
        </w:rPr>
        <w:t xml:space="preserve">TERM LOANS FROM SHAREHOLDER </w:t>
      </w:r>
      <w:r w:rsidRPr="001D0222">
        <w:rPr>
          <w:rFonts w:ascii="Trebuchet MS" w:hAnsi="Trebuchet MS" w:cs="Arial"/>
          <w:b/>
          <w:bCs/>
          <w:sz w:val="18"/>
          <w:szCs w:val="18"/>
        </w:rPr>
        <w:t>AND OTHER PARTIES</w:t>
      </w:r>
    </w:p>
    <w:p w14:paraId="2D7A87FD" w14:textId="77777777" w:rsidR="008B7081" w:rsidRPr="008B7081" w:rsidRDefault="008B7081" w:rsidP="008B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Arial"/>
          <w:b/>
          <w:bCs/>
          <w:sz w:val="18"/>
          <w:szCs w:val="18"/>
          <w:lang w:val="en-GB"/>
        </w:rPr>
      </w:pPr>
    </w:p>
    <w:tbl>
      <w:tblPr>
        <w:tblW w:w="9243" w:type="dxa"/>
        <w:tblInd w:w="270" w:type="dxa"/>
        <w:tblLayout w:type="fixed"/>
        <w:tblCellMar>
          <w:left w:w="0" w:type="dxa"/>
          <w:right w:w="0" w:type="dxa"/>
        </w:tblCellMar>
        <w:tblLook w:val="0000" w:firstRow="0" w:lastRow="0" w:firstColumn="0" w:lastColumn="0" w:noHBand="0" w:noVBand="0"/>
      </w:tblPr>
      <w:tblGrid>
        <w:gridCol w:w="2880"/>
        <w:gridCol w:w="1350"/>
        <w:gridCol w:w="180"/>
        <w:gridCol w:w="1170"/>
        <w:gridCol w:w="90"/>
        <w:gridCol w:w="1170"/>
        <w:gridCol w:w="90"/>
        <w:gridCol w:w="1080"/>
        <w:gridCol w:w="90"/>
        <w:gridCol w:w="1143"/>
      </w:tblGrid>
      <w:tr w:rsidR="0030759A" w:rsidRPr="0030759A" w14:paraId="59CFE087" w14:textId="77777777" w:rsidTr="004551C1">
        <w:trPr>
          <w:cantSplit/>
          <w:trHeight w:val="20"/>
        </w:trPr>
        <w:tc>
          <w:tcPr>
            <w:tcW w:w="2880" w:type="dxa"/>
          </w:tcPr>
          <w:p w14:paraId="721A7376" w14:textId="7FB4BF3E" w:rsidR="0030759A" w:rsidRPr="0030759A" w:rsidRDefault="0030759A" w:rsidP="0045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Pr>
                <w:rFonts w:ascii="Trebuchet MS" w:hAnsi="Trebuchet MS" w:cstheme="minorBidi"/>
                <w:sz w:val="18"/>
                <w:szCs w:val="18"/>
                <w:cs/>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w:t>
            </w:r>
            <w:r w:rsidRPr="00306D97">
              <w:rPr>
                <w:rFonts w:ascii="Trebuchet MS" w:hAnsi="Trebuchet MS" w:cs="Arial"/>
                <w:sz w:val="18"/>
                <w:szCs w:val="18"/>
                <w:cs/>
              </w:rPr>
              <w:t xml:space="preserve"> </w:t>
            </w:r>
            <w:r w:rsidRPr="00306D97">
              <w:rPr>
                <w:rFonts w:ascii="Trebuchet MS" w:hAnsi="Trebuchet MS" w:cs="Arial"/>
                <w:sz w:val="18"/>
                <w:szCs w:val="18"/>
              </w:rPr>
              <w:t>Baht)</w:t>
            </w:r>
          </w:p>
        </w:tc>
        <w:tc>
          <w:tcPr>
            <w:tcW w:w="1350" w:type="dxa"/>
            <w:vMerge w:val="restart"/>
            <w:tcBorders>
              <w:left w:val="nil"/>
            </w:tcBorders>
          </w:tcPr>
          <w:p w14:paraId="4012CD21" w14:textId="77777777" w:rsidR="0030759A" w:rsidRPr="00ED6207"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5" w:right="-132"/>
              <w:jc w:val="center"/>
              <w:rPr>
                <w:rFonts w:ascii="Trebuchet MS" w:hAnsi="Trebuchet MS" w:cs="Arial"/>
                <w:sz w:val="18"/>
                <w:szCs w:val="18"/>
              </w:rPr>
            </w:pPr>
            <w:r w:rsidRPr="00ED6207">
              <w:rPr>
                <w:rFonts w:ascii="Trebuchet MS" w:hAnsi="Trebuchet MS" w:cs="Arial"/>
                <w:sz w:val="18"/>
                <w:szCs w:val="18"/>
              </w:rPr>
              <w:t>Interest rate</w:t>
            </w:r>
          </w:p>
          <w:p w14:paraId="32C26D28" w14:textId="2C544009" w:rsidR="0030759A" w:rsidRPr="0030759A" w:rsidRDefault="0030759A" w:rsidP="009C4BE7">
            <w:pPr>
              <w:spacing w:line="380" w:lineRule="exact"/>
              <w:ind w:left="114" w:hanging="114"/>
              <w:jc w:val="center"/>
              <w:rPr>
                <w:rFonts w:ascii="Trebuchet MS" w:hAnsi="Trebuchet MS" w:cstheme="minorBidi"/>
                <w:b/>
                <w:bCs/>
                <w:sz w:val="18"/>
                <w:szCs w:val="18"/>
              </w:rPr>
            </w:pPr>
            <w:r w:rsidRPr="00ED6207">
              <w:rPr>
                <w:rFonts w:ascii="Trebuchet MS" w:hAnsi="Trebuchet MS" w:cs="Arial"/>
                <w:sz w:val="18"/>
                <w:szCs w:val="18"/>
              </w:rPr>
              <w:t>per annum</w:t>
            </w:r>
          </w:p>
        </w:tc>
        <w:tc>
          <w:tcPr>
            <w:tcW w:w="180" w:type="dxa"/>
            <w:tcBorders>
              <w:left w:val="nil"/>
            </w:tcBorders>
          </w:tcPr>
          <w:p w14:paraId="67E25771" w14:textId="77777777" w:rsidR="0030759A" w:rsidRPr="0030759A" w:rsidRDefault="0030759A" w:rsidP="0030759A">
            <w:pPr>
              <w:spacing w:line="380" w:lineRule="exact"/>
              <w:ind w:left="114"/>
              <w:jc w:val="center"/>
              <w:rPr>
                <w:rFonts w:ascii="Trebuchet MS" w:hAnsi="Trebuchet MS" w:cstheme="minorBidi"/>
                <w:b/>
                <w:bCs/>
                <w:sz w:val="18"/>
                <w:szCs w:val="18"/>
              </w:rPr>
            </w:pPr>
          </w:p>
        </w:tc>
        <w:tc>
          <w:tcPr>
            <w:tcW w:w="2430" w:type="dxa"/>
            <w:gridSpan w:val="3"/>
            <w:tcBorders>
              <w:left w:val="nil"/>
              <w:bottom w:val="single" w:sz="4" w:space="0" w:color="auto"/>
            </w:tcBorders>
            <w:vAlign w:val="bottom"/>
          </w:tcPr>
          <w:p w14:paraId="2633FC09" w14:textId="77777777" w:rsidR="0030759A" w:rsidRPr="00306D97"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Consolidated </w:t>
            </w:r>
          </w:p>
          <w:p w14:paraId="714187ED" w14:textId="3358B465" w:rsidR="0030759A" w:rsidRPr="0030759A" w:rsidRDefault="0030759A" w:rsidP="0030759A">
            <w:pPr>
              <w:spacing w:line="380" w:lineRule="exact"/>
              <w:ind w:left="114"/>
              <w:jc w:val="center"/>
              <w:rPr>
                <w:rFonts w:ascii="Trebuchet MS" w:hAnsi="Trebuchet MS" w:cstheme="minorBidi"/>
                <w:sz w:val="18"/>
                <w:szCs w:val="18"/>
              </w:rPr>
            </w:pPr>
            <w:r w:rsidRPr="00306D97">
              <w:rPr>
                <w:rFonts w:ascii="Trebuchet MS" w:hAnsi="Trebuchet MS" w:cs="Arial"/>
                <w:sz w:val="18"/>
                <w:szCs w:val="18"/>
                <w:lang w:val="en-GB"/>
              </w:rPr>
              <w:t>financial information</w:t>
            </w:r>
          </w:p>
        </w:tc>
        <w:tc>
          <w:tcPr>
            <w:tcW w:w="90" w:type="dxa"/>
            <w:tcBorders>
              <w:left w:val="nil"/>
            </w:tcBorders>
            <w:vAlign w:val="center"/>
          </w:tcPr>
          <w:p w14:paraId="7A08954A" w14:textId="77777777" w:rsidR="0030759A" w:rsidRPr="0030759A" w:rsidRDefault="0030759A" w:rsidP="0030759A">
            <w:pPr>
              <w:spacing w:line="380" w:lineRule="exact"/>
              <w:ind w:left="114"/>
              <w:jc w:val="center"/>
              <w:rPr>
                <w:rFonts w:ascii="Trebuchet MS" w:hAnsi="Trebuchet MS" w:cstheme="minorBidi"/>
                <w:b/>
                <w:bCs/>
                <w:sz w:val="18"/>
                <w:szCs w:val="18"/>
              </w:rPr>
            </w:pPr>
          </w:p>
        </w:tc>
        <w:tc>
          <w:tcPr>
            <w:tcW w:w="2313" w:type="dxa"/>
            <w:gridSpan w:val="3"/>
            <w:tcBorders>
              <w:bottom w:val="single" w:sz="4" w:space="0" w:color="auto"/>
            </w:tcBorders>
            <w:vAlign w:val="bottom"/>
          </w:tcPr>
          <w:p w14:paraId="34291F7F" w14:textId="77777777" w:rsidR="0030759A" w:rsidRPr="00306D97"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Separate </w:t>
            </w:r>
          </w:p>
          <w:p w14:paraId="36544460" w14:textId="28AA0A4E"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cs/>
              </w:rPr>
            </w:pPr>
            <w:r w:rsidRPr="00306D97">
              <w:rPr>
                <w:rFonts w:ascii="Trebuchet MS" w:hAnsi="Trebuchet MS" w:cs="Arial"/>
                <w:sz w:val="18"/>
                <w:szCs w:val="18"/>
                <w:lang w:val="en-GB"/>
              </w:rPr>
              <w:t>financial information</w:t>
            </w:r>
          </w:p>
        </w:tc>
      </w:tr>
      <w:tr w:rsidR="0030759A" w:rsidRPr="0030759A" w14:paraId="58A62645" w14:textId="77777777">
        <w:trPr>
          <w:cantSplit/>
          <w:trHeight w:val="20"/>
        </w:trPr>
        <w:tc>
          <w:tcPr>
            <w:tcW w:w="2880" w:type="dxa"/>
            <w:vAlign w:val="center"/>
          </w:tcPr>
          <w:p w14:paraId="0DF04363"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14"/>
              <w:jc w:val="center"/>
              <w:rPr>
                <w:rFonts w:ascii="Trebuchet MS" w:hAnsi="Trebuchet MS" w:cstheme="minorBidi"/>
                <w:sz w:val="18"/>
                <w:szCs w:val="18"/>
              </w:rPr>
            </w:pPr>
          </w:p>
        </w:tc>
        <w:tc>
          <w:tcPr>
            <w:tcW w:w="1350" w:type="dxa"/>
            <w:vMerge/>
            <w:tcBorders>
              <w:left w:val="nil"/>
              <w:bottom w:val="single" w:sz="4" w:space="0" w:color="auto"/>
            </w:tcBorders>
          </w:tcPr>
          <w:p w14:paraId="7EEF4F2C"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14" w:hanging="114"/>
              <w:jc w:val="center"/>
              <w:rPr>
                <w:rFonts w:ascii="Trebuchet MS" w:hAnsi="Trebuchet MS" w:cstheme="minorBidi"/>
                <w:sz w:val="18"/>
                <w:szCs w:val="18"/>
              </w:rPr>
            </w:pPr>
          </w:p>
        </w:tc>
        <w:tc>
          <w:tcPr>
            <w:tcW w:w="180" w:type="dxa"/>
            <w:tcBorders>
              <w:left w:val="nil"/>
            </w:tcBorders>
          </w:tcPr>
          <w:p w14:paraId="3DBD3B61"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14"/>
              <w:jc w:val="center"/>
              <w:rPr>
                <w:rFonts w:ascii="Trebuchet MS" w:hAnsi="Trebuchet MS" w:cstheme="minorBidi"/>
                <w:sz w:val="18"/>
                <w:szCs w:val="18"/>
              </w:rPr>
            </w:pPr>
          </w:p>
        </w:tc>
        <w:tc>
          <w:tcPr>
            <w:tcW w:w="1170" w:type="dxa"/>
            <w:tcBorders>
              <w:top w:val="single" w:sz="4" w:space="0" w:color="auto"/>
              <w:left w:val="nil"/>
              <w:bottom w:val="single" w:sz="4" w:space="0" w:color="auto"/>
            </w:tcBorders>
            <w:vAlign w:val="bottom"/>
          </w:tcPr>
          <w:p w14:paraId="1F9BBD66" w14:textId="23280AB4" w:rsidR="0030759A" w:rsidRPr="0030759A" w:rsidRDefault="0030759A" w:rsidP="0045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center"/>
              <w:rPr>
                <w:rFonts w:ascii="Trebuchet MS" w:hAnsi="Trebuchet MS" w:cstheme="minorBidi"/>
                <w:sz w:val="18"/>
                <w:szCs w:val="18"/>
              </w:rPr>
            </w:pPr>
            <w:r w:rsidRPr="00FA3B45">
              <w:rPr>
                <w:rFonts w:ascii="Trebuchet MS" w:hAnsi="Trebuchet MS" w:cstheme="minorBidi"/>
                <w:sz w:val="18"/>
                <w:szCs w:val="18"/>
              </w:rPr>
              <w:t>30 June</w:t>
            </w:r>
            <w:r>
              <w:rPr>
                <w:rFonts w:ascii="Trebuchet MS" w:hAnsi="Trebuchet MS" w:cstheme="minorBidi"/>
                <w:sz w:val="18"/>
                <w:szCs w:val="18"/>
              </w:rPr>
              <w:br/>
            </w:r>
            <w:r w:rsidRPr="003A180E">
              <w:rPr>
                <w:rFonts w:ascii="Trebuchet MS" w:hAnsi="Trebuchet MS" w:cstheme="minorBidi"/>
                <w:sz w:val="18"/>
                <w:szCs w:val="18"/>
              </w:rPr>
              <w:t>2026</w:t>
            </w:r>
          </w:p>
        </w:tc>
        <w:tc>
          <w:tcPr>
            <w:tcW w:w="90" w:type="dxa"/>
            <w:tcBorders>
              <w:left w:val="nil"/>
            </w:tcBorders>
            <w:vAlign w:val="bottom"/>
          </w:tcPr>
          <w:p w14:paraId="34BDBEA2" w14:textId="77777777" w:rsidR="0030759A" w:rsidRPr="0030759A" w:rsidRDefault="0030759A" w:rsidP="0045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center"/>
              <w:rPr>
                <w:rFonts w:ascii="Trebuchet MS" w:hAnsi="Trebuchet MS" w:cstheme="minorBidi"/>
                <w:sz w:val="18"/>
                <w:szCs w:val="18"/>
              </w:rPr>
            </w:pPr>
          </w:p>
        </w:tc>
        <w:tc>
          <w:tcPr>
            <w:tcW w:w="1170" w:type="dxa"/>
            <w:tcBorders>
              <w:left w:val="nil"/>
              <w:bottom w:val="single" w:sz="4" w:space="0" w:color="auto"/>
            </w:tcBorders>
            <w:vAlign w:val="bottom"/>
          </w:tcPr>
          <w:p w14:paraId="6E4718C0" w14:textId="7BCC0E00" w:rsidR="0030759A" w:rsidRPr="0030759A" w:rsidRDefault="0030759A" w:rsidP="0045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center"/>
              <w:rPr>
                <w:rFonts w:ascii="Trebuchet MS" w:hAnsi="Trebuchet MS" w:cstheme="minorBidi"/>
                <w:sz w:val="18"/>
                <w:szCs w:val="18"/>
              </w:rPr>
            </w:pPr>
            <w:r w:rsidRPr="00306D97">
              <w:rPr>
                <w:rFonts w:ascii="Trebuchet MS" w:hAnsi="Trebuchet MS" w:cs="Arial"/>
                <w:sz w:val="18"/>
                <w:szCs w:val="18"/>
              </w:rPr>
              <w:t>31 December</w:t>
            </w:r>
            <w:r w:rsidRPr="00306D97">
              <w:rPr>
                <w:rFonts w:ascii="Trebuchet MS" w:hAnsi="Trebuchet MS" w:cs="Arial"/>
                <w:sz w:val="18"/>
                <w:szCs w:val="18"/>
              </w:rPr>
              <w:br/>
              <w:t>202</w:t>
            </w:r>
            <w:r>
              <w:rPr>
                <w:rFonts w:ascii="Trebuchet MS" w:hAnsi="Trebuchet MS" w:cs="Arial"/>
                <w:sz w:val="18"/>
                <w:szCs w:val="18"/>
              </w:rPr>
              <w:t>5</w:t>
            </w:r>
          </w:p>
        </w:tc>
        <w:tc>
          <w:tcPr>
            <w:tcW w:w="90" w:type="dxa"/>
            <w:tcBorders>
              <w:left w:val="nil"/>
            </w:tcBorders>
            <w:vAlign w:val="center"/>
          </w:tcPr>
          <w:p w14:paraId="388D7E07" w14:textId="77777777" w:rsidR="0030759A" w:rsidRPr="0030759A" w:rsidRDefault="0030759A" w:rsidP="0045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center"/>
              <w:rPr>
                <w:rFonts w:ascii="Trebuchet MS" w:hAnsi="Trebuchet MS" w:cstheme="minorBidi"/>
                <w:sz w:val="18"/>
                <w:szCs w:val="18"/>
              </w:rPr>
            </w:pPr>
          </w:p>
        </w:tc>
        <w:tc>
          <w:tcPr>
            <w:tcW w:w="1080" w:type="dxa"/>
            <w:tcBorders>
              <w:bottom w:val="single" w:sz="4" w:space="0" w:color="auto"/>
            </w:tcBorders>
            <w:vAlign w:val="bottom"/>
          </w:tcPr>
          <w:p w14:paraId="2728AB2F" w14:textId="24D1234D" w:rsidR="0030759A" w:rsidRPr="0030759A" w:rsidRDefault="0030759A" w:rsidP="0045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center"/>
              <w:rPr>
                <w:rFonts w:ascii="Trebuchet MS" w:hAnsi="Trebuchet MS" w:cs="Cordia New"/>
                <w:sz w:val="18"/>
                <w:szCs w:val="18"/>
                <w:lang w:val="en-GB"/>
              </w:rPr>
            </w:pPr>
            <w:r w:rsidRPr="00FA3B45">
              <w:rPr>
                <w:rFonts w:ascii="Trebuchet MS" w:hAnsi="Trebuchet MS" w:cstheme="minorBidi"/>
                <w:sz w:val="18"/>
                <w:szCs w:val="18"/>
              </w:rPr>
              <w:t>30 June</w:t>
            </w:r>
            <w:r>
              <w:rPr>
                <w:rFonts w:ascii="Trebuchet MS" w:hAnsi="Trebuchet MS" w:cstheme="minorBidi"/>
                <w:sz w:val="18"/>
                <w:szCs w:val="18"/>
              </w:rPr>
              <w:br/>
            </w:r>
            <w:r w:rsidRPr="003A180E">
              <w:rPr>
                <w:rFonts w:ascii="Trebuchet MS" w:hAnsi="Trebuchet MS" w:cstheme="minorBidi"/>
                <w:sz w:val="18"/>
                <w:szCs w:val="18"/>
              </w:rPr>
              <w:t>2026</w:t>
            </w:r>
          </w:p>
        </w:tc>
        <w:tc>
          <w:tcPr>
            <w:tcW w:w="90" w:type="dxa"/>
            <w:vAlign w:val="bottom"/>
          </w:tcPr>
          <w:p w14:paraId="5E3BFF57" w14:textId="77777777" w:rsidR="0030759A" w:rsidRPr="0030759A" w:rsidRDefault="0030759A" w:rsidP="0045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center"/>
              <w:rPr>
                <w:rFonts w:ascii="Trebuchet MS" w:hAnsi="Trebuchet MS" w:cstheme="minorBidi"/>
                <w:sz w:val="18"/>
                <w:szCs w:val="18"/>
              </w:rPr>
            </w:pPr>
          </w:p>
        </w:tc>
        <w:tc>
          <w:tcPr>
            <w:tcW w:w="1143" w:type="dxa"/>
            <w:tcBorders>
              <w:bottom w:val="single" w:sz="4" w:space="0" w:color="auto"/>
            </w:tcBorders>
            <w:vAlign w:val="bottom"/>
          </w:tcPr>
          <w:p w14:paraId="3EBFA192" w14:textId="7CC59ABE" w:rsidR="0030759A" w:rsidRPr="0030759A" w:rsidRDefault="0030759A" w:rsidP="0045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1"/>
              <w:jc w:val="center"/>
              <w:rPr>
                <w:rFonts w:ascii="Trebuchet MS" w:hAnsi="Trebuchet MS" w:cs="Cordia New"/>
                <w:sz w:val="18"/>
                <w:szCs w:val="18"/>
                <w:lang w:val="en-GB"/>
              </w:rPr>
            </w:pPr>
            <w:r w:rsidRPr="00306D97">
              <w:rPr>
                <w:rFonts w:ascii="Trebuchet MS" w:hAnsi="Trebuchet MS" w:cs="Arial"/>
                <w:sz w:val="18"/>
                <w:szCs w:val="18"/>
              </w:rPr>
              <w:t>31 December</w:t>
            </w:r>
            <w:r w:rsidRPr="00306D97">
              <w:rPr>
                <w:rFonts w:ascii="Trebuchet MS" w:hAnsi="Trebuchet MS" w:cs="Arial"/>
                <w:sz w:val="18"/>
                <w:szCs w:val="18"/>
              </w:rPr>
              <w:br/>
              <w:t>202</w:t>
            </w:r>
            <w:r>
              <w:rPr>
                <w:rFonts w:ascii="Trebuchet MS" w:hAnsi="Trebuchet MS" w:cs="Arial"/>
                <w:sz w:val="18"/>
                <w:szCs w:val="18"/>
              </w:rPr>
              <w:t>5</w:t>
            </w:r>
          </w:p>
        </w:tc>
      </w:tr>
      <w:tr w:rsidR="0030759A" w:rsidRPr="0030759A" w14:paraId="57F41856" w14:textId="77777777" w:rsidTr="0030759A">
        <w:trPr>
          <w:cantSplit/>
          <w:trHeight w:hRule="exact" w:val="343"/>
        </w:trPr>
        <w:tc>
          <w:tcPr>
            <w:tcW w:w="2880" w:type="dxa"/>
            <w:vAlign w:val="bottom"/>
          </w:tcPr>
          <w:p w14:paraId="3921EB78"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14"/>
              <w:jc w:val="thaiDistribute"/>
              <w:rPr>
                <w:rFonts w:ascii="Trebuchet MS" w:hAnsi="Trebuchet MS" w:cstheme="minorBidi"/>
                <w:sz w:val="18"/>
                <w:szCs w:val="18"/>
                <w:cs/>
              </w:rPr>
            </w:pPr>
          </w:p>
        </w:tc>
        <w:tc>
          <w:tcPr>
            <w:tcW w:w="1350" w:type="dxa"/>
            <w:tcBorders>
              <w:top w:val="single" w:sz="4" w:space="0" w:color="auto"/>
              <w:left w:val="nil"/>
            </w:tcBorders>
          </w:tcPr>
          <w:p w14:paraId="02D3553B"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14"/>
              <w:jc w:val="thaiDistribute"/>
              <w:rPr>
                <w:rFonts w:ascii="Trebuchet MS" w:hAnsi="Trebuchet MS" w:cstheme="minorBidi"/>
                <w:sz w:val="18"/>
                <w:szCs w:val="18"/>
                <w:cs/>
              </w:rPr>
            </w:pPr>
          </w:p>
        </w:tc>
        <w:tc>
          <w:tcPr>
            <w:tcW w:w="180" w:type="dxa"/>
            <w:tcBorders>
              <w:left w:val="nil"/>
            </w:tcBorders>
          </w:tcPr>
          <w:p w14:paraId="00797B80"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14"/>
              <w:jc w:val="thaiDistribute"/>
              <w:rPr>
                <w:rFonts w:ascii="Trebuchet MS" w:hAnsi="Trebuchet MS" w:cstheme="minorBidi"/>
                <w:sz w:val="18"/>
                <w:szCs w:val="18"/>
                <w:cs/>
              </w:rPr>
            </w:pPr>
          </w:p>
        </w:tc>
        <w:tc>
          <w:tcPr>
            <w:tcW w:w="1170" w:type="dxa"/>
            <w:tcBorders>
              <w:top w:val="single" w:sz="4" w:space="0" w:color="auto"/>
              <w:left w:val="nil"/>
            </w:tcBorders>
          </w:tcPr>
          <w:p w14:paraId="4F83806B"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14"/>
              <w:jc w:val="thaiDistribute"/>
              <w:rPr>
                <w:rFonts w:ascii="Trebuchet MS" w:hAnsi="Trebuchet MS" w:cstheme="minorBidi"/>
                <w:sz w:val="18"/>
                <w:szCs w:val="18"/>
                <w:cs/>
              </w:rPr>
            </w:pPr>
          </w:p>
        </w:tc>
        <w:tc>
          <w:tcPr>
            <w:tcW w:w="90" w:type="dxa"/>
            <w:tcBorders>
              <w:left w:val="nil"/>
            </w:tcBorders>
          </w:tcPr>
          <w:p w14:paraId="02E26C13"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14"/>
              <w:jc w:val="thaiDistribute"/>
              <w:rPr>
                <w:rFonts w:ascii="Trebuchet MS" w:hAnsi="Trebuchet MS" w:cstheme="minorBidi"/>
                <w:sz w:val="18"/>
                <w:szCs w:val="18"/>
                <w:cs/>
              </w:rPr>
            </w:pPr>
          </w:p>
        </w:tc>
        <w:tc>
          <w:tcPr>
            <w:tcW w:w="1170" w:type="dxa"/>
            <w:tcBorders>
              <w:top w:val="single" w:sz="4" w:space="0" w:color="auto"/>
              <w:left w:val="nil"/>
            </w:tcBorders>
          </w:tcPr>
          <w:p w14:paraId="4358C827"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14"/>
              <w:jc w:val="thaiDistribute"/>
              <w:rPr>
                <w:rFonts w:ascii="Trebuchet MS" w:hAnsi="Trebuchet MS" w:cstheme="minorBidi"/>
                <w:sz w:val="18"/>
                <w:szCs w:val="18"/>
                <w:cs/>
              </w:rPr>
            </w:pPr>
          </w:p>
        </w:tc>
        <w:tc>
          <w:tcPr>
            <w:tcW w:w="90" w:type="dxa"/>
            <w:tcBorders>
              <w:left w:val="nil"/>
            </w:tcBorders>
          </w:tcPr>
          <w:p w14:paraId="4003634D"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14"/>
              <w:jc w:val="thaiDistribute"/>
              <w:rPr>
                <w:rFonts w:ascii="Trebuchet MS" w:hAnsi="Trebuchet MS" w:cstheme="minorBidi"/>
                <w:sz w:val="18"/>
                <w:szCs w:val="18"/>
                <w:cs/>
              </w:rPr>
            </w:pPr>
          </w:p>
        </w:tc>
        <w:tc>
          <w:tcPr>
            <w:tcW w:w="1080" w:type="dxa"/>
          </w:tcPr>
          <w:p w14:paraId="5D05575D"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cstheme="minorBidi"/>
                <w:sz w:val="18"/>
                <w:szCs w:val="18"/>
                <w:lang w:val="en-GB"/>
              </w:rPr>
            </w:pPr>
          </w:p>
        </w:tc>
        <w:tc>
          <w:tcPr>
            <w:tcW w:w="90" w:type="dxa"/>
          </w:tcPr>
          <w:p w14:paraId="30F5752F" w14:textId="77777777" w:rsidR="0030759A" w:rsidRPr="0030759A" w:rsidRDefault="0030759A" w:rsidP="0030759A">
            <w:pPr>
              <w:spacing w:line="380" w:lineRule="exact"/>
              <w:ind w:right="106"/>
              <w:jc w:val="right"/>
              <w:rPr>
                <w:rFonts w:ascii="Trebuchet MS" w:hAnsi="Trebuchet MS" w:cstheme="minorBidi"/>
                <w:sz w:val="18"/>
                <w:szCs w:val="18"/>
                <w:cs/>
                <w:lang w:val="en-GB"/>
              </w:rPr>
            </w:pPr>
          </w:p>
        </w:tc>
        <w:tc>
          <w:tcPr>
            <w:tcW w:w="1143" w:type="dxa"/>
          </w:tcPr>
          <w:p w14:paraId="539D6337"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6"/>
              <w:jc w:val="right"/>
              <w:rPr>
                <w:rFonts w:ascii="Trebuchet MS" w:hAnsi="Trebuchet MS" w:cstheme="minorBidi"/>
                <w:sz w:val="18"/>
                <w:szCs w:val="18"/>
                <w:lang w:val="en-GB"/>
              </w:rPr>
            </w:pPr>
          </w:p>
        </w:tc>
      </w:tr>
      <w:tr w:rsidR="0030759A" w:rsidRPr="0030759A" w14:paraId="6400F212" w14:textId="77777777" w:rsidTr="0030759A">
        <w:trPr>
          <w:cantSplit/>
          <w:trHeight w:val="20"/>
        </w:trPr>
        <w:tc>
          <w:tcPr>
            <w:tcW w:w="2880" w:type="dxa"/>
            <w:vAlign w:val="bottom"/>
          </w:tcPr>
          <w:p w14:paraId="3AEB52CD" w14:textId="5419AD33"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14" w:hanging="5"/>
              <w:rPr>
                <w:rFonts w:ascii="Trebuchet MS" w:hAnsi="Trebuchet MS" w:cstheme="minorBidi"/>
                <w:sz w:val="18"/>
                <w:szCs w:val="18"/>
                <w:cs/>
              </w:rPr>
            </w:pPr>
            <w:r w:rsidRPr="00306D97">
              <w:rPr>
                <w:rFonts w:ascii="Trebuchet MS" w:hAnsi="Trebuchet MS" w:cs="Arial"/>
                <w:sz w:val="18"/>
                <w:szCs w:val="18"/>
              </w:rPr>
              <w:t>Loan from a shareholder</w:t>
            </w:r>
          </w:p>
        </w:tc>
        <w:tc>
          <w:tcPr>
            <w:tcW w:w="1350" w:type="dxa"/>
            <w:tcBorders>
              <w:left w:val="nil"/>
            </w:tcBorders>
          </w:tcPr>
          <w:p w14:paraId="7101C1DE" w14:textId="2ED52CF3" w:rsidR="0030759A" w:rsidRPr="0030759A" w:rsidRDefault="0030759A" w:rsidP="0030759A">
            <w:pPr>
              <w:tabs>
                <w:tab w:val="clear" w:pos="454"/>
                <w:tab w:val="left" w:pos="459"/>
              </w:tabs>
              <w:spacing w:line="380" w:lineRule="exact"/>
              <w:jc w:val="center"/>
              <w:rPr>
                <w:rFonts w:ascii="Trebuchet MS" w:hAnsi="Trebuchet MS" w:cstheme="minorBidi"/>
                <w:sz w:val="18"/>
                <w:szCs w:val="18"/>
                <w:cs/>
              </w:rPr>
            </w:pPr>
            <w:r w:rsidRPr="0030759A">
              <w:rPr>
                <w:rFonts w:ascii="Trebuchet MS" w:hAnsi="Trebuchet MS" w:cstheme="minorBidi"/>
                <w:sz w:val="18"/>
                <w:szCs w:val="18"/>
              </w:rPr>
              <w:t>MLR - 0.25</w:t>
            </w:r>
          </w:p>
        </w:tc>
        <w:tc>
          <w:tcPr>
            <w:tcW w:w="180" w:type="dxa"/>
            <w:tcBorders>
              <w:left w:val="nil"/>
            </w:tcBorders>
          </w:tcPr>
          <w:p w14:paraId="6B775F73"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14"/>
              <w:jc w:val="thaiDistribute"/>
              <w:rPr>
                <w:rFonts w:ascii="Trebuchet MS" w:hAnsi="Trebuchet MS" w:cstheme="minorBidi"/>
                <w:sz w:val="18"/>
                <w:szCs w:val="18"/>
                <w:cs/>
              </w:rPr>
            </w:pPr>
          </w:p>
        </w:tc>
        <w:tc>
          <w:tcPr>
            <w:tcW w:w="1170" w:type="dxa"/>
            <w:tcBorders>
              <w:left w:val="nil"/>
            </w:tcBorders>
          </w:tcPr>
          <w:p w14:paraId="5D95BE14"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14" w:right="88"/>
              <w:jc w:val="right"/>
              <w:rPr>
                <w:rFonts w:ascii="Trebuchet MS" w:hAnsi="Trebuchet MS" w:cstheme="minorBidi"/>
                <w:sz w:val="18"/>
                <w:szCs w:val="18"/>
              </w:rPr>
            </w:pPr>
            <w:r w:rsidRPr="0030759A">
              <w:rPr>
                <w:rFonts w:ascii="Trebuchet MS" w:hAnsi="Trebuchet MS" w:cstheme="minorBidi"/>
                <w:sz w:val="18"/>
                <w:szCs w:val="18"/>
              </w:rPr>
              <w:t>77,452</w:t>
            </w:r>
          </w:p>
        </w:tc>
        <w:tc>
          <w:tcPr>
            <w:tcW w:w="90" w:type="dxa"/>
            <w:tcBorders>
              <w:left w:val="nil"/>
            </w:tcBorders>
          </w:tcPr>
          <w:p w14:paraId="54A9F67B"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14" w:right="88"/>
              <w:jc w:val="right"/>
              <w:rPr>
                <w:rFonts w:ascii="Trebuchet MS" w:hAnsi="Trebuchet MS" w:cstheme="minorBidi"/>
                <w:sz w:val="18"/>
                <w:szCs w:val="18"/>
                <w:cs/>
              </w:rPr>
            </w:pPr>
          </w:p>
        </w:tc>
        <w:tc>
          <w:tcPr>
            <w:tcW w:w="1170" w:type="dxa"/>
            <w:tcBorders>
              <w:left w:val="nil"/>
            </w:tcBorders>
          </w:tcPr>
          <w:p w14:paraId="1761B822"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14" w:right="88"/>
              <w:jc w:val="right"/>
              <w:rPr>
                <w:rFonts w:ascii="Trebuchet MS" w:hAnsi="Trebuchet MS" w:cstheme="minorBidi"/>
                <w:sz w:val="18"/>
                <w:szCs w:val="18"/>
                <w:cs/>
              </w:rPr>
            </w:pPr>
            <w:r w:rsidRPr="0030759A">
              <w:rPr>
                <w:rFonts w:ascii="Trebuchet MS" w:hAnsi="Trebuchet MS" w:cstheme="minorBidi"/>
                <w:sz w:val="18"/>
                <w:szCs w:val="18"/>
              </w:rPr>
              <w:t>93,052</w:t>
            </w:r>
          </w:p>
        </w:tc>
        <w:tc>
          <w:tcPr>
            <w:tcW w:w="90" w:type="dxa"/>
            <w:tcBorders>
              <w:left w:val="nil"/>
            </w:tcBorders>
          </w:tcPr>
          <w:p w14:paraId="1AE1B5F6"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14" w:right="88"/>
              <w:jc w:val="thaiDistribute"/>
              <w:rPr>
                <w:rFonts w:ascii="Trebuchet MS" w:hAnsi="Trebuchet MS" w:cstheme="minorBidi"/>
                <w:sz w:val="18"/>
                <w:szCs w:val="18"/>
                <w:cs/>
              </w:rPr>
            </w:pPr>
          </w:p>
        </w:tc>
        <w:tc>
          <w:tcPr>
            <w:tcW w:w="1080" w:type="dxa"/>
          </w:tcPr>
          <w:p w14:paraId="600E6E64"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right"/>
              <w:rPr>
                <w:rFonts w:ascii="Trebuchet MS" w:hAnsi="Trebuchet MS" w:cs="Cordia New"/>
                <w:sz w:val="18"/>
                <w:szCs w:val="18"/>
              </w:rPr>
            </w:pPr>
            <w:r w:rsidRPr="0030759A">
              <w:rPr>
                <w:rFonts w:ascii="Trebuchet MS" w:hAnsi="Trebuchet MS" w:cs="Cordia New"/>
                <w:sz w:val="18"/>
                <w:szCs w:val="18"/>
              </w:rPr>
              <w:t>77,452</w:t>
            </w:r>
          </w:p>
        </w:tc>
        <w:tc>
          <w:tcPr>
            <w:tcW w:w="90" w:type="dxa"/>
          </w:tcPr>
          <w:p w14:paraId="24ADCBDF" w14:textId="77777777" w:rsidR="0030759A" w:rsidRPr="0030759A" w:rsidRDefault="0030759A" w:rsidP="0030759A">
            <w:pPr>
              <w:spacing w:line="380" w:lineRule="exact"/>
              <w:ind w:right="88"/>
              <w:jc w:val="right"/>
              <w:rPr>
                <w:rFonts w:ascii="Trebuchet MS" w:hAnsi="Trebuchet MS" w:cs="Cordia New"/>
                <w:sz w:val="18"/>
                <w:szCs w:val="18"/>
                <w:cs/>
                <w:lang w:val="en-GB"/>
              </w:rPr>
            </w:pPr>
          </w:p>
        </w:tc>
        <w:tc>
          <w:tcPr>
            <w:tcW w:w="1143" w:type="dxa"/>
          </w:tcPr>
          <w:p w14:paraId="3A72DFD0"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right"/>
              <w:rPr>
                <w:rFonts w:ascii="Trebuchet MS" w:hAnsi="Trebuchet MS" w:cs="Cordia New"/>
                <w:sz w:val="18"/>
                <w:szCs w:val="18"/>
                <w:lang w:val="en-GB"/>
              </w:rPr>
            </w:pPr>
            <w:r w:rsidRPr="0030759A">
              <w:rPr>
                <w:rFonts w:ascii="Trebuchet MS" w:hAnsi="Trebuchet MS" w:cs="Cordia New"/>
                <w:sz w:val="18"/>
                <w:szCs w:val="18"/>
                <w:lang w:val="en-GB"/>
              </w:rPr>
              <w:t>93,052</w:t>
            </w:r>
          </w:p>
        </w:tc>
      </w:tr>
      <w:tr w:rsidR="0030759A" w:rsidRPr="0030759A" w14:paraId="145BA340" w14:textId="77777777" w:rsidTr="0030759A">
        <w:trPr>
          <w:cantSplit/>
          <w:trHeight w:val="20"/>
        </w:trPr>
        <w:tc>
          <w:tcPr>
            <w:tcW w:w="2880" w:type="dxa"/>
            <w:vAlign w:val="bottom"/>
          </w:tcPr>
          <w:p w14:paraId="3603506D" w14:textId="78166B25"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14" w:hanging="5"/>
              <w:rPr>
                <w:rFonts w:ascii="Trebuchet MS" w:hAnsi="Trebuchet MS" w:cstheme="minorBidi"/>
                <w:sz w:val="18"/>
                <w:szCs w:val="18"/>
                <w:cs/>
              </w:rPr>
            </w:pPr>
            <w:r w:rsidRPr="00306D97">
              <w:rPr>
                <w:rFonts w:ascii="Trebuchet MS" w:hAnsi="Trebuchet MS" w:cs="Arial"/>
                <w:sz w:val="18"/>
                <w:szCs w:val="18"/>
              </w:rPr>
              <w:t xml:space="preserve">Loans from </w:t>
            </w:r>
            <w:r w:rsidRPr="00921329">
              <w:rPr>
                <w:rFonts w:ascii="Trebuchet MS" w:hAnsi="Trebuchet MS" w:cs="Arial"/>
                <w:sz w:val="18"/>
                <w:szCs w:val="18"/>
              </w:rPr>
              <w:t>other parties</w:t>
            </w:r>
          </w:p>
        </w:tc>
        <w:tc>
          <w:tcPr>
            <w:tcW w:w="1350" w:type="dxa"/>
            <w:tcBorders>
              <w:left w:val="nil"/>
            </w:tcBorders>
            <w:vAlign w:val="bottom"/>
          </w:tcPr>
          <w:p w14:paraId="07B9ED55" w14:textId="4CB0E048" w:rsidR="0030759A" w:rsidRPr="0030759A" w:rsidRDefault="0030759A" w:rsidP="0030759A">
            <w:pPr>
              <w:tabs>
                <w:tab w:val="clear" w:pos="454"/>
                <w:tab w:val="left" w:pos="459"/>
              </w:tabs>
              <w:spacing w:line="380" w:lineRule="exact"/>
              <w:jc w:val="center"/>
              <w:rPr>
                <w:rFonts w:ascii="Trebuchet MS" w:hAnsi="Trebuchet MS" w:cstheme="minorBidi"/>
                <w:sz w:val="18"/>
                <w:szCs w:val="18"/>
              </w:rPr>
            </w:pPr>
            <w:r w:rsidRPr="0030759A">
              <w:rPr>
                <w:rFonts w:ascii="Trebuchet MS" w:hAnsi="Trebuchet MS" w:cstheme="minorBidi"/>
                <w:sz w:val="18"/>
                <w:szCs w:val="18"/>
              </w:rPr>
              <w:t>MLR - 0.25</w:t>
            </w:r>
            <w:r w:rsidR="006B39EE">
              <w:rPr>
                <w:rFonts w:ascii="Trebuchet MS" w:hAnsi="Trebuchet MS" w:cstheme="minorBidi"/>
                <w:sz w:val="18"/>
                <w:szCs w:val="18"/>
              </w:rPr>
              <w:t>, 12</w:t>
            </w:r>
            <w:r w:rsidR="00F23781">
              <w:rPr>
                <w:rFonts w:ascii="Trebuchet MS" w:hAnsi="Trebuchet MS" w:cstheme="minorBidi"/>
                <w:sz w:val="18"/>
                <w:szCs w:val="18"/>
                <w:lang w:val="en-GB"/>
              </w:rPr>
              <w:t>%</w:t>
            </w:r>
            <w:r w:rsidRPr="0030759A">
              <w:rPr>
                <w:rFonts w:ascii="Trebuchet MS" w:hAnsi="Trebuchet MS" w:cstheme="minorBidi"/>
                <w:sz w:val="18"/>
                <w:szCs w:val="18"/>
              </w:rPr>
              <w:t xml:space="preserve"> </w:t>
            </w:r>
          </w:p>
        </w:tc>
        <w:tc>
          <w:tcPr>
            <w:tcW w:w="180" w:type="dxa"/>
            <w:tcBorders>
              <w:left w:val="nil"/>
            </w:tcBorders>
            <w:vAlign w:val="bottom"/>
          </w:tcPr>
          <w:p w14:paraId="02D28131" w14:textId="77777777" w:rsidR="0030759A" w:rsidRPr="0030759A" w:rsidRDefault="0030759A" w:rsidP="0030759A">
            <w:pPr>
              <w:tabs>
                <w:tab w:val="clear" w:pos="454"/>
                <w:tab w:val="left" w:pos="459"/>
              </w:tabs>
              <w:spacing w:line="380" w:lineRule="exact"/>
              <w:jc w:val="center"/>
              <w:rPr>
                <w:rFonts w:ascii="Trebuchet MS" w:hAnsi="Trebuchet MS" w:cstheme="minorBidi"/>
                <w:sz w:val="18"/>
                <w:szCs w:val="18"/>
              </w:rPr>
            </w:pPr>
          </w:p>
        </w:tc>
        <w:tc>
          <w:tcPr>
            <w:tcW w:w="1170" w:type="dxa"/>
            <w:tcBorders>
              <w:left w:val="nil"/>
              <w:bottom w:val="single" w:sz="4" w:space="0" w:color="auto"/>
            </w:tcBorders>
            <w:vAlign w:val="bottom"/>
          </w:tcPr>
          <w:p w14:paraId="60B2E7D3" w14:textId="77777777" w:rsidR="0030759A" w:rsidRPr="0030759A" w:rsidRDefault="0030759A" w:rsidP="0030759A">
            <w:pPr>
              <w:spacing w:line="380" w:lineRule="exact"/>
              <w:ind w:right="88"/>
              <w:jc w:val="right"/>
              <w:rPr>
                <w:rFonts w:ascii="Trebuchet MS" w:hAnsi="Trebuchet MS" w:cstheme="minorBidi"/>
                <w:sz w:val="18"/>
                <w:szCs w:val="18"/>
              </w:rPr>
            </w:pPr>
            <w:r w:rsidRPr="0030759A">
              <w:rPr>
                <w:rFonts w:ascii="Trebuchet MS" w:hAnsi="Trebuchet MS" w:cstheme="minorBidi"/>
                <w:sz w:val="18"/>
                <w:szCs w:val="18"/>
              </w:rPr>
              <w:t>42,226</w:t>
            </w:r>
          </w:p>
        </w:tc>
        <w:tc>
          <w:tcPr>
            <w:tcW w:w="90" w:type="dxa"/>
            <w:tcBorders>
              <w:left w:val="nil"/>
            </w:tcBorders>
            <w:vAlign w:val="bottom"/>
          </w:tcPr>
          <w:p w14:paraId="4A747E3E" w14:textId="77777777" w:rsidR="0030759A" w:rsidRPr="0030759A" w:rsidRDefault="0030759A" w:rsidP="0030759A">
            <w:pPr>
              <w:tabs>
                <w:tab w:val="clear" w:pos="454"/>
                <w:tab w:val="left" w:pos="459"/>
              </w:tabs>
              <w:spacing w:line="380" w:lineRule="exact"/>
              <w:ind w:right="88"/>
              <w:jc w:val="right"/>
              <w:rPr>
                <w:rFonts w:ascii="Trebuchet MS" w:hAnsi="Trebuchet MS" w:cstheme="minorBidi"/>
                <w:sz w:val="18"/>
                <w:szCs w:val="18"/>
              </w:rPr>
            </w:pPr>
          </w:p>
        </w:tc>
        <w:tc>
          <w:tcPr>
            <w:tcW w:w="1170" w:type="dxa"/>
            <w:tcBorders>
              <w:left w:val="nil"/>
              <w:bottom w:val="single" w:sz="4" w:space="0" w:color="auto"/>
            </w:tcBorders>
            <w:vAlign w:val="bottom"/>
          </w:tcPr>
          <w:p w14:paraId="721BF347" w14:textId="77777777" w:rsidR="0030759A" w:rsidRPr="0030759A" w:rsidRDefault="0030759A" w:rsidP="0030759A">
            <w:pPr>
              <w:tabs>
                <w:tab w:val="clear" w:pos="454"/>
                <w:tab w:val="left" w:pos="459"/>
              </w:tabs>
              <w:spacing w:line="380" w:lineRule="exact"/>
              <w:ind w:right="88"/>
              <w:jc w:val="right"/>
              <w:rPr>
                <w:rFonts w:ascii="Trebuchet MS" w:hAnsi="Trebuchet MS" w:cstheme="minorBidi"/>
                <w:sz w:val="18"/>
                <w:szCs w:val="18"/>
              </w:rPr>
            </w:pPr>
            <w:r w:rsidRPr="0030759A">
              <w:rPr>
                <w:rFonts w:ascii="Trebuchet MS" w:hAnsi="Trebuchet MS" w:cstheme="minorBidi"/>
                <w:sz w:val="18"/>
                <w:szCs w:val="18"/>
              </w:rPr>
              <w:t>50,526</w:t>
            </w:r>
          </w:p>
        </w:tc>
        <w:tc>
          <w:tcPr>
            <w:tcW w:w="90" w:type="dxa"/>
            <w:tcBorders>
              <w:left w:val="nil"/>
            </w:tcBorders>
            <w:vAlign w:val="bottom"/>
          </w:tcPr>
          <w:p w14:paraId="3550D411" w14:textId="77777777" w:rsidR="0030759A" w:rsidRPr="0030759A" w:rsidRDefault="0030759A" w:rsidP="0030759A">
            <w:pPr>
              <w:tabs>
                <w:tab w:val="clear" w:pos="454"/>
                <w:tab w:val="left" w:pos="459"/>
              </w:tabs>
              <w:spacing w:line="380" w:lineRule="exact"/>
              <w:ind w:right="88"/>
              <w:jc w:val="center"/>
              <w:rPr>
                <w:rFonts w:ascii="Trebuchet MS" w:hAnsi="Trebuchet MS" w:cstheme="minorBidi"/>
                <w:sz w:val="18"/>
                <w:szCs w:val="18"/>
              </w:rPr>
            </w:pPr>
          </w:p>
        </w:tc>
        <w:tc>
          <w:tcPr>
            <w:tcW w:w="1080" w:type="dxa"/>
            <w:tcBorders>
              <w:bottom w:val="single" w:sz="4" w:space="0" w:color="auto"/>
            </w:tcBorders>
          </w:tcPr>
          <w:p w14:paraId="78E471F4"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right"/>
              <w:rPr>
                <w:rFonts w:ascii="Trebuchet MS" w:hAnsi="Trebuchet MS" w:cs="Cordia New"/>
                <w:sz w:val="18"/>
                <w:szCs w:val="18"/>
              </w:rPr>
            </w:pPr>
            <w:r w:rsidRPr="0030759A">
              <w:rPr>
                <w:rFonts w:ascii="Trebuchet MS" w:hAnsi="Trebuchet MS" w:cs="Cordia New"/>
                <w:sz w:val="18"/>
                <w:szCs w:val="18"/>
              </w:rPr>
              <w:t>38,726</w:t>
            </w:r>
          </w:p>
        </w:tc>
        <w:tc>
          <w:tcPr>
            <w:tcW w:w="90" w:type="dxa"/>
          </w:tcPr>
          <w:p w14:paraId="6EF49F6A"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right"/>
              <w:rPr>
                <w:rFonts w:ascii="Trebuchet MS" w:hAnsi="Trebuchet MS" w:cs="Cordia New"/>
                <w:sz w:val="18"/>
                <w:szCs w:val="18"/>
              </w:rPr>
            </w:pPr>
          </w:p>
        </w:tc>
        <w:tc>
          <w:tcPr>
            <w:tcW w:w="1143" w:type="dxa"/>
            <w:tcBorders>
              <w:bottom w:val="single" w:sz="4" w:space="0" w:color="auto"/>
            </w:tcBorders>
          </w:tcPr>
          <w:p w14:paraId="3994966D" w14:textId="77777777" w:rsidR="0030759A" w:rsidRPr="0030759A" w:rsidRDefault="0030759A" w:rsidP="0030759A">
            <w:pPr>
              <w:spacing w:line="380" w:lineRule="exact"/>
              <w:ind w:right="88"/>
              <w:jc w:val="right"/>
              <w:rPr>
                <w:rFonts w:ascii="Trebuchet MS" w:hAnsi="Trebuchet MS" w:cs="Cordia New"/>
                <w:sz w:val="18"/>
                <w:szCs w:val="18"/>
              </w:rPr>
            </w:pPr>
            <w:r w:rsidRPr="0030759A">
              <w:rPr>
                <w:rFonts w:ascii="Trebuchet MS" w:hAnsi="Trebuchet MS" w:cs="Cordia New"/>
                <w:sz w:val="18"/>
                <w:szCs w:val="18"/>
              </w:rPr>
              <w:t>46,526</w:t>
            </w:r>
          </w:p>
        </w:tc>
      </w:tr>
      <w:tr w:rsidR="0030759A" w:rsidRPr="0030759A" w14:paraId="72B2B716" w14:textId="77777777" w:rsidTr="0030759A">
        <w:trPr>
          <w:cantSplit/>
          <w:trHeight w:val="20"/>
        </w:trPr>
        <w:tc>
          <w:tcPr>
            <w:tcW w:w="2880" w:type="dxa"/>
            <w:vAlign w:val="bottom"/>
          </w:tcPr>
          <w:p w14:paraId="56600759" w14:textId="0F1960AE"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14" w:hanging="5"/>
              <w:rPr>
                <w:rFonts w:ascii="Trebuchet MS" w:hAnsi="Trebuchet MS" w:cstheme="minorBidi"/>
                <w:sz w:val="18"/>
                <w:szCs w:val="18"/>
              </w:rPr>
            </w:pPr>
            <w:r w:rsidRPr="00306D97">
              <w:rPr>
                <w:rFonts w:ascii="Trebuchet MS" w:hAnsi="Trebuchet MS" w:cs="Arial"/>
                <w:sz w:val="18"/>
                <w:szCs w:val="18"/>
              </w:rPr>
              <w:t xml:space="preserve">   Total</w:t>
            </w:r>
          </w:p>
        </w:tc>
        <w:tc>
          <w:tcPr>
            <w:tcW w:w="1350" w:type="dxa"/>
            <w:tcBorders>
              <w:left w:val="nil"/>
            </w:tcBorders>
            <w:vAlign w:val="bottom"/>
          </w:tcPr>
          <w:p w14:paraId="020328AF" w14:textId="77777777" w:rsidR="0030759A" w:rsidRPr="0030759A" w:rsidRDefault="0030759A" w:rsidP="0030759A">
            <w:pPr>
              <w:tabs>
                <w:tab w:val="clear" w:pos="454"/>
                <w:tab w:val="left" w:pos="459"/>
              </w:tabs>
              <w:spacing w:line="380" w:lineRule="exact"/>
              <w:jc w:val="center"/>
              <w:rPr>
                <w:rFonts w:ascii="Trebuchet MS" w:hAnsi="Trebuchet MS" w:cstheme="minorBidi"/>
                <w:sz w:val="18"/>
                <w:szCs w:val="18"/>
              </w:rPr>
            </w:pPr>
          </w:p>
        </w:tc>
        <w:tc>
          <w:tcPr>
            <w:tcW w:w="180" w:type="dxa"/>
            <w:tcBorders>
              <w:left w:val="nil"/>
            </w:tcBorders>
            <w:vAlign w:val="bottom"/>
          </w:tcPr>
          <w:p w14:paraId="4E3C8336" w14:textId="77777777" w:rsidR="0030759A" w:rsidRPr="0030759A" w:rsidRDefault="0030759A" w:rsidP="0030759A">
            <w:pPr>
              <w:tabs>
                <w:tab w:val="clear" w:pos="454"/>
                <w:tab w:val="left" w:pos="459"/>
              </w:tabs>
              <w:spacing w:line="380" w:lineRule="exact"/>
              <w:jc w:val="center"/>
              <w:rPr>
                <w:rFonts w:ascii="Trebuchet MS" w:hAnsi="Trebuchet MS" w:cstheme="minorBidi"/>
                <w:sz w:val="18"/>
                <w:szCs w:val="18"/>
              </w:rPr>
            </w:pPr>
          </w:p>
        </w:tc>
        <w:tc>
          <w:tcPr>
            <w:tcW w:w="1170" w:type="dxa"/>
            <w:tcBorders>
              <w:top w:val="single" w:sz="4" w:space="0" w:color="auto"/>
              <w:left w:val="nil"/>
            </w:tcBorders>
            <w:vAlign w:val="bottom"/>
          </w:tcPr>
          <w:p w14:paraId="02828CF5"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right"/>
              <w:rPr>
                <w:rFonts w:ascii="Trebuchet MS" w:hAnsi="Trebuchet MS" w:cstheme="minorBidi"/>
                <w:sz w:val="18"/>
                <w:szCs w:val="18"/>
              </w:rPr>
            </w:pPr>
            <w:r w:rsidRPr="0030759A">
              <w:rPr>
                <w:rFonts w:ascii="Trebuchet MS" w:hAnsi="Trebuchet MS" w:cstheme="minorBidi"/>
                <w:sz w:val="18"/>
                <w:szCs w:val="18"/>
              </w:rPr>
              <w:fldChar w:fldCharType="begin"/>
            </w:r>
            <w:r w:rsidRPr="0030759A">
              <w:rPr>
                <w:rFonts w:ascii="Trebuchet MS" w:hAnsi="Trebuchet MS" w:cstheme="minorBidi"/>
                <w:sz w:val="18"/>
                <w:szCs w:val="18"/>
              </w:rPr>
              <w:instrText xml:space="preserve"> =SUM(ABOVE) </w:instrText>
            </w:r>
            <w:r w:rsidRPr="0030759A">
              <w:rPr>
                <w:rFonts w:ascii="Trebuchet MS" w:hAnsi="Trebuchet MS" w:cstheme="minorBidi"/>
                <w:sz w:val="18"/>
                <w:szCs w:val="18"/>
              </w:rPr>
              <w:fldChar w:fldCharType="separate"/>
            </w:r>
            <w:r w:rsidRPr="0030759A">
              <w:rPr>
                <w:rFonts w:ascii="Trebuchet MS" w:hAnsi="Trebuchet MS" w:cstheme="minorBidi"/>
                <w:noProof/>
                <w:sz w:val="18"/>
                <w:szCs w:val="18"/>
              </w:rPr>
              <w:t>119,678</w:t>
            </w:r>
            <w:r w:rsidRPr="0030759A">
              <w:rPr>
                <w:rFonts w:ascii="Trebuchet MS" w:hAnsi="Trebuchet MS" w:cstheme="minorBidi"/>
                <w:sz w:val="18"/>
                <w:szCs w:val="18"/>
              </w:rPr>
              <w:fldChar w:fldCharType="end"/>
            </w:r>
          </w:p>
        </w:tc>
        <w:tc>
          <w:tcPr>
            <w:tcW w:w="90" w:type="dxa"/>
            <w:tcBorders>
              <w:left w:val="nil"/>
            </w:tcBorders>
            <w:vAlign w:val="bottom"/>
          </w:tcPr>
          <w:p w14:paraId="6566516B"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right"/>
              <w:rPr>
                <w:rFonts w:ascii="Trebuchet MS" w:hAnsi="Trebuchet MS" w:cstheme="minorBidi"/>
                <w:sz w:val="18"/>
                <w:szCs w:val="18"/>
              </w:rPr>
            </w:pPr>
          </w:p>
        </w:tc>
        <w:tc>
          <w:tcPr>
            <w:tcW w:w="1170" w:type="dxa"/>
            <w:tcBorders>
              <w:top w:val="single" w:sz="4" w:space="0" w:color="auto"/>
              <w:left w:val="nil"/>
            </w:tcBorders>
            <w:vAlign w:val="bottom"/>
          </w:tcPr>
          <w:p w14:paraId="214E5B7A"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right"/>
              <w:rPr>
                <w:rFonts w:ascii="Trebuchet MS" w:hAnsi="Trebuchet MS" w:cstheme="minorBidi"/>
                <w:sz w:val="18"/>
                <w:szCs w:val="18"/>
              </w:rPr>
            </w:pPr>
            <w:r w:rsidRPr="0030759A">
              <w:rPr>
                <w:rFonts w:ascii="Trebuchet MS" w:hAnsi="Trebuchet MS" w:cstheme="minorBidi"/>
                <w:sz w:val="18"/>
                <w:szCs w:val="18"/>
              </w:rPr>
              <w:fldChar w:fldCharType="begin"/>
            </w:r>
            <w:r w:rsidRPr="0030759A">
              <w:rPr>
                <w:rFonts w:ascii="Trebuchet MS" w:hAnsi="Trebuchet MS" w:cstheme="minorBidi"/>
                <w:sz w:val="18"/>
                <w:szCs w:val="18"/>
              </w:rPr>
              <w:instrText xml:space="preserve"> =SUM(ABOVE) </w:instrText>
            </w:r>
            <w:r w:rsidRPr="0030759A">
              <w:rPr>
                <w:rFonts w:ascii="Trebuchet MS" w:hAnsi="Trebuchet MS" w:cstheme="minorBidi"/>
                <w:sz w:val="18"/>
                <w:szCs w:val="18"/>
              </w:rPr>
              <w:fldChar w:fldCharType="separate"/>
            </w:r>
            <w:r w:rsidRPr="0030759A">
              <w:rPr>
                <w:rFonts w:ascii="Trebuchet MS" w:hAnsi="Trebuchet MS" w:cstheme="minorBidi"/>
                <w:noProof/>
                <w:sz w:val="18"/>
                <w:szCs w:val="18"/>
              </w:rPr>
              <w:t>143,578</w:t>
            </w:r>
            <w:r w:rsidRPr="0030759A">
              <w:rPr>
                <w:rFonts w:ascii="Trebuchet MS" w:hAnsi="Trebuchet MS" w:cstheme="minorBidi"/>
                <w:sz w:val="18"/>
                <w:szCs w:val="18"/>
              </w:rPr>
              <w:fldChar w:fldCharType="end"/>
            </w:r>
          </w:p>
        </w:tc>
        <w:tc>
          <w:tcPr>
            <w:tcW w:w="90" w:type="dxa"/>
            <w:tcBorders>
              <w:left w:val="nil"/>
            </w:tcBorders>
            <w:vAlign w:val="bottom"/>
          </w:tcPr>
          <w:p w14:paraId="56182D7D"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center"/>
              <w:rPr>
                <w:rFonts w:ascii="Trebuchet MS" w:hAnsi="Trebuchet MS" w:cstheme="minorBidi"/>
                <w:sz w:val="18"/>
                <w:szCs w:val="18"/>
              </w:rPr>
            </w:pPr>
          </w:p>
        </w:tc>
        <w:tc>
          <w:tcPr>
            <w:tcW w:w="1080" w:type="dxa"/>
            <w:tcBorders>
              <w:top w:val="single" w:sz="4" w:space="0" w:color="auto"/>
            </w:tcBorders>
          </w:tcPr>
          <w:p w14:paraId="7895E9E6"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right"/>
              <w:rPr>
                <w:rFonts w:ascii="Trebuchet MS" w:hAnsi="Trebuchet MS" w:cs="Cordia New"/>
                <w:sz w:val="18"/>
                <w:szCs w:val="18"/>
              </w:rPr>
            </w:pPr>
            <w:r w:rsidRPr="0030759A">
              <w:rPr>
                <w:rFonts w:ascii="Trebuchet MS" w:hAnsi="Trebuchet MS" w:cs="Cordia New"/>
                <w:sz w:val="18"/>
                <w:szCs w:val="18"/>
              </w:rPr>
              <w:fldChar w:fldCharType="begin"/>
            </w:r>
            <w:r w:rsidRPr="0030759A">
              <w:rPr>
                <w:rFonts w:ascii="Trebuchet MS" w:hAnsi="Trebuchet MS" w:cs="Cordia New"/>
                <w:sz w:val="18"/>
                <w:szCs w:val="18"/>
              </w:rPr>
              <w:instrText xml:space="preserve"> =SUM(ABOVE) </w:instrText>
            </w:r>
            <w:r w:rsidRPr="0030759A">
              <w:rPr>
                <w:rFonts w:ascii="Trebuchet MS" w:hAnsi="Trebuchet MS" w:cs="Cordia New"/>
                <w:sz w:val="18"/>
                <w:szCs w:val="18"/>
              </w:rPr>
              <w:fldChar w:fldCharType="separate"/>
            </w:r>
            <w:r w:rsidRPr="0030759A">
              <w:rPr>
                <w:rFonts w:ascii="Trebuchet MS" w:hAnsi="Trebuchet MS" w:cs="Cordia New"/>
                <w:noProof/>
                <w:sz w:val="18"/>
                <w:szCs w:val="18"/>
              </w:rPr>
              <w:t>116,178</w:t>
            </w:r>
            <w:r w:rsidRPr="0030759A">
              <w:rPr>
                <w:rFonts w:ascii="Trebuchet MS" w:hAnsi="Trebuchet MS" w:cs="Cordia New"/>
                <w:sz w:val="18"/>
                <w:szCs w:val="18"/>
              </w:rPr>
              <w:fldChar w:fldCharType="end"/>
            </w:r>
          </w:p>
        </w:tc>
        <w:tc>
          <w:tcPr>
            <w:tcW w:w="90" w:type="dxa"/>
          </w:tcPr>
          <w:p w14:paraId="2A3B266D"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right"/>
              <w:rPr>
                <w:rFonts w:ascii="Trebuchet MS" w:hAnsi="Trebuchet MS" w:cs="Cordia New"/>
                <w:sz w:val="18"/>
                <w:szCs w:val="18"/>
              </w:rPr>
            </w:pPr>
          </w:p>
        </w:tc>
        <w:tc>
          <w:tcPr>
            <w:tcW w:w="1143" w:type="dxa"/>
            <w:tcBorders>
              <w:top w:val="single" w:sz="4" w:space="0" w:color="auto"/>
            </w:tcBorders>
          </w:tcPr>
          <w:p w14:paraId="3A3DDF77"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right"/>
              <w:rPr>
                <w:rFonts w:ascii="Trebuchet MS" w:hAnsi="Trebuchet MS" w:cs="Cordia New"/>
                <w:sz w:val="18"/>
                <w:szCs w:val="18"/>
              </w:rPr>
            </w:pPr>
            <w:r w:rsidRPr="0030759A">
              <w:rPr>
                <w:rFonts w:ascii="Trebuchet MS" w:hAnsi="Trebuchet MS" w:cs="Cordia New"/>
                <w:sz w:val="18"/>
                <w:szCs w:val="18"/>
              </w:rPr>
              <w:fldChar w:fldCharType="begin"/>
            </w:r>
            <w:r w:rsidRPr="0030759A">
              <w:rPr>
                <w:rFonts w:ascii="Trebuchet MS" w:hAnsi="Trebuchet MS" w:cs="Cordia New"/>
                <w:sz w:val="18"/>
                <w:szCs w:val="18"/>
              </w:rPr>
              <w:instrText xml:space="preserve"> =SUM(ABOVE) </w:instrText>
            </w:r>
            <w:r w:rsidRPr="0030759A">
              <w:rPr>
                <w:rFonts w:ascii="Trebuchet MS" w:hAnsi="Trebuchet MS" w:cs="Cordia New"/>
                <w:sz w:val="18"/>
                <w:szCs w:val="18"/>
              </w:rPr>
              <w:fldChar w:fldCharType="separate"/>
            </w:r>
            <w:r w:rsidRPr="0030759A">
              <w:rPr>
                <w:rFonts w:ascii="Trebuchet MS" w:hAnsi="Trebuchet MS" w:cs="Cordia New"/>
                <w:noProof/>
                <w:sz w:val="18"/>
                <w:szCs w:val="18"/>
              </w:rPr>
              <w:t>139,578</w:t>
            </w:r>
            <w:r w:rsidRPr="0030759A">
              <w:rPr>
                <w:rFonts w:ascii="Trebuchet MS" w:hAnsi="Trebuchet MS" w:cs="Cordia New"/>
                <w:sz w:val="18"/>
                <w:szCs w:val="18"/>
              </w:rPr>
              <w:fldChar w:fldCharType="end"/>
            </w:r>
          </w:p>
        </w:tc>
      </w:tr>
      <w:tr w:rsidR="0030759A" w:rsidRPr="0030759A" w14:paraId="19C19AB0" w14:textId="77777777" w:rsidTr="0030759A">
        <w:trPr>
          <w:cantSplit/>
          <w:trHeight w:val="20"/>
        </w:trPr>
        <w:tc>
          <w:tcPr>
            <w:tcW w:w="2880" w:type="dxa"/>
            <w:vAlign w:val="bottom"/>
          </w:tcPr>
          <w:p w14:paraId="1949DA36" w14:textId="5B9EBEF6"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14" w:hanging="5"/>
              <w:rPr>
                <w:rFonts w:ascii="Trebuchet MS" w:hAnsi="Trebuchet MS" w:cstheme="minorBidi"/>
                <w:sz w:val="18"/>
                <w:szCs w:val="18"/>
                <w:u w:val="single"/>
                <w:cs/>
              </w:rPr>
            </w:pPr>
            <w:r w:rsidRPr="00306D97">
              <w:rPr>
                <w:rFonts w:ascii="Trebuchet MS" w:hAnsi="Trebuchet MS" w:cs="Arial"/>
                <w:sz w:val="18"/>
                <w:szCs w:val="18"/>
                <w:u w:val="single"/>
              </w:rPr>
              <w:t>Less</w:t>
            </w:r>
            <w:r w:rsidRPr="00306D97">
              <w:rPr>
                <w:rFonts w:ascii="Trebuchet MS" w:hAnsi="Trebuchet MS" w:cs="Arial"/>
                <w:sz w:val="18"/>
                <w:szCs w:val="18"/>
              </w:rPr>
              <w:t xml:space="preserve"> Current portion</w:t>
            </w:r>
          </w:p>
        </w:tc>
        <w:tc>
          <w:tcPr>
            <w:tcW w:w="1350" w:type="dxa"/>
            <w:tcBorders>
              <w:left w:val="nil"/>
            </w:tcBorders>
            <w:vAlign w:val="bottom"/>
          </w:tcPr>
          <w:p w14:paraId="63755DC1" w14:textId="77777777" w:rsidR="0030759A" w:rsidRPr="0030759A" w:rsidRDefault="0030759A" w:rsidP="0030759A">
            <w:pPr>
              <w:tabs>
                <w:tab w:val="clear" w:pos="454"/>
                <w:tab w:val="left" w:pos="459"/>
              </w:tabs>
              <w:spacing w:line="380" w:lineRule="exact"/>
              <w:jc w:val="center"/>
              <w:rPr>
                <w:rFonts w:ascii="Trebuchet MS" w:hAnsi="Trebuchet MS" w:cstheme="minorBidi"/>
                <w:sz w:val="18"/>
                <w:szCs w:val="18"/>
              </w:rPr>
            </w:pPr>
          </w:p>
        </w:tc>
        <w:tc>
          <w:tcPr>
            <w:tcW w:w="180" w:type="dxa"/>
            <w:tcBorders>
              <w:left w:val="nil"/>
            </w:tcBorders>
            <w:vAlign w:val="bottom"/>
          </w:tcPr>
          <w:p w14:paraId="289AA369" w14:textId="77777777" w:rsidR="0030759A" w:rsidRPr="0030759A" w:rsidRDefault="0030759A" w:rsidP="0030759A">
            <w:pPr>
              <w:tabs>
                <w:tab w:val="clear" w:pos="454"/>
                <w:tab w:val="left" w:pos="459"/>
              </w:tabs>
              <w:spacing w:line="380" w:lineRule="exact"/>
              <w:jc w:val="center"/>
              <w:rPr>
                <w:rFonts w:ascii="Trebuchet MS" w:hAnsi="Trebuchet MS" w:cstheme="minorBidi"/>
                <w:sz w:val="18"/>
                <w:szCs w:val="18"/>
              </w:rPr>
            </w:pPr>
          </w:p>
        </w:tc>
        <w:tc>
          <w:tcPr>
            <w:tcW w:w="1170" w:type="dxa"/>
            <w:tcBorders>
              <w:left w:val="nil"/>
              <w:bottom w:val="single" w:sz="4" w:space="0" w:color="auto"/>
            </w:tcBorders>
            <w:vAlign w:val="bottom"/>
          </w:tcPr>
          <w:p w14:paraId="4F7BB502"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right"/>
              <w:rPr>
                <w:rFonts w:ascii="Trebuchet MS" w:hAnsi="Trebuchet MS" w:cstheme="minorBidi"/>
                <w:sz w:val="18"/>
                <w:szCs w:val="18"/>
              </w:rPr>
            </w:pPr>
            <w:r w:rsidRPr="0030759A">
              <w:rPr>
                <w:rFonts w:ascii="Trebuchet MS" w:hAnsi="Trebuchet MS" w:cstheme="minorBidi"/>
                <w:sz w:val="18"/>
                <w:szCs w:val="18"/>
              </w:rPr>
              <w:t>(46,800)</w:t>
            </w:r>
          </w:p>
        </w:tc>
        <w:tc>
          <w:tcPr>
            <w:tcW w:w="90" w:type="dxa"/>
            <w:tcBorders>
              <w:left w:val="nil"/>
            </w:tcBorders>
            <w:vAlign w:val="bottom"/>
          </w:tcPr>
          <w:p w14:paraId="57DBDA9A"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right"/>
              <w:rPr>
                <w:rFonts w:ascii="Trebuchet MS" w:hAnsi="Trebuchet MS" w:cstheme="minorBidi"/>
                <w:sz w:val="18"/>
                <w:szCs w:val="18"/>
              </w:rPr>
            </w:pPr>
          </w:p>
        </w:tc>
        <w:tc>
          <w:tcPr>
            <w:tcW w:w="1170" w:type="dxa"/>
            <w:tcBorders>
              <w:left w:val="nil"/>
              <w:bottom w:val="single" w:sz="4" w:space="0" w:color="auto"/>
            </w:tcBorders>
            <w:vAlign w:val="bottom"/>
          </w:tcPr>
          <w:p w14:paraId="285E2DB9"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right"/>
              <w:rPr>
                <w:rFonts w:ascii="Trebuchet MS" w:hAnsi="Trebuchet MS" w:cstheme="minorBidi"/>
                <w:sz w:val="18"/>
                <w:szCs w:val="18"/>
              </w:rPr>
            </w:pPr>
            <w:r w:rsidRPr="0030759A">
              <w:rPr>
                <w:rFonts w:ascii="Trebuchet MS" w:hAnsi="Trebuchet MS" w:cstheme="minorBidi"/>
                <w:sz w:val="18"/>
                <w:szCs w:val="18"/>
              </w:rPr>
              <w:t>(46,800)</w:t>
            </w:r>
          </w:p>
        </w:tc>
        <w:tc>
          <w:tcPr>
            <w:tcW w:w="90" w:type="dxa"/>
            <w:tcBorders>
              <w:left w:val="nil"/>
            </w:tcBorders>
            <w:vAlign w:val="bottom"/>
          </w:tcPr>
          <w:p w14:paraId="400CDBA3"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center"/>
              <w:rPr>
                <w:rFonts w:ascii="Trebuchet MS" w:hAnsi="Trebuchet MS" w:cstheme="minorBidi"/>
                <w:sz w:val="18"/>
                <w:szCs w:val="18"/>
              </w:rPr>
            </w:pPr>
          </w:p>
        </w:tc>
        <w:tc>
          <w:tcPr>
            <w:tcW w:w="1080" w:type="dxa"/>
          </w:tcPr>
          <w:p w14:paraId="4852D65A"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right"/>
              <w:rPr>
                <w:rFonts w:ascii="Trebuchet MS" w:hAnsi="Trebuchet MS" w:cs="Cordia New"/>
                <w:sz w:val="18"/>
                <w:szCs w:val="18"/>
              </w:rPr>
            </w:pPr>
            <w:r w:rsidRPr="0030759A">
              <w:rPr>
                <w:rFonts w:ascii="Trebuchet MS" w:hAnsi="Trebuchet MS" w:cs="Cordia New"/>
                <w:sz w:val="18"/>
                <w:szCs w:val="18"/>
              </w:rPr>
              <w:t>(46,800)</w:t>
            </w:r>
          </w:p>
        </w:tc>
        <w:tc>
          <w:tcPr>
            <w:tcW w:w="90" w:type="dxa"/>
          </w:tcPr>
          <w:p w14:paraId="2CF6283E"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right"/>
              <w:rPr>
                <w:rFonts w:ascii="Trebuchet MS" w:hAnsi="Trebuchet MS" w:cs="Cordia New"/>
                <w:sz w:val="18"/>
                <w:szCs w:val="18"/>
              </w:rPr>
            </w:pPr>
          </w:p>
        </w:tc>
        <w:tc>
          <w:tcPr>
            <w:tcW w:w="1143" w:type="dxa"/>
          </w:tcPr>
          <w:p w14:paraId="7A729B6D"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right"/>
              <w:rPr>
                <w:rFonts w:ascii="Trebuchet MS" w:hAnsi="Trebuchet MS" w:cs="Cordia New"/>
                <w:sz w:val="18"/>
                <w:szCs w:val="18"/>
              </w:rPr>
            </w:pPr>
            <w:r w:rsidRPr="0030759A">
              <w:rPr>
                <w:rFonts w:ascii="Trebuchet MS" w:hAnsi="Trebuchet MS" w:cs="Cordia New"/>
                <w:sz w:val="18"/>
                <w:szCs w:val="18"/>
              </w:rPr>
              <w:t>(46,800)</w:t>
            </w:r>
          </w:p>
        </w:tc>
      </w:tr>
      <w:tr w:rsidR="0030759A" w:rsidRPr="0030759A" w14:paraId="49186A26" w14:textId="77777777" w:rsidTr="0030759A">
        <w:trPr>
          <w:cantSplit/>
          <w:trHeight w:val="20"/>
        </w:trPr>
        <w:tc>
          <w:tcPr>
            <w:tcW w:w="2880" w:type="dxa"/>
            <w:vAlign w:val="bottom"/>
          </w:tcPr>
          <w:p w14:paraId="3BC87D41" w14:textId="7410D5B4" w:rsidR="0030759A" w:rsidRPr="0030759A" w:rsidRDefault="0030759A" w:rsidP="0030759A">
            <w:pPr>
              <w:tabs>
                <w:tab w:val="clear" w:pos="454"/>
                <w:tab w:val="left" w:pos="459"/>
              </w:tabs>
              <w:spacing w:line="380" w:lineRule="exact"/>
              <w:ind w:left="114" w:hanging="5"/>
              <w:rPr>
                <w:rFonts w:ascii="Trebuchet MS" w:hAnsi="Trebuchet MS" w:cstheme="minorBidi"/>
                <w:sz w:val="18"/>
                <w:szCs w:val="18"/>
              </w:rPr>
            </w:pPr>
            <w:r w:rsidRPr="00306D97">
              <w:rPr>
                <w:rFonts w:ascii="Trebuchet MS" w:hAnsi="Trebuchet MS" w:cs="Arial"/>
                <w:sz w:val="18"/>
                <w:szCs w:val="18"/>
              </w:rPr>
              <w:t xml:space="preserve">   Net</w:t>
            </w:r>
          </w:p>
        </w:tc>
        <w:tc>
          <w:tcPr>
            <w:tcW w:w="1350" w:type="dxa"/>
            <w:tcBorders>
              <w:left w:val="nil"/>
            </w:tcBorders>
            <w:vAlign w:val="bottom"/>
          </w:tcPr>
          <w:p w14:paraId="545B7397" w14:textId="77777777" w:rsidR="0030759A" w:rsidRPr="0030759A" w:rsidRDefault="0030759A" w:rsidP="0030759A">
            <w:pPr>
              <w:tabs>
                <w:tab w:val="clear" w:pos="454"/>
                <w:tab w:val="left" w:pos="459"/>
              </w:tabs>
              <w:spacing w:line="380" w:lineRule="exact"/>
              <w:jc w:val="center"/>
              <w:rPr>
                <w:rFonts w:ascii="Trebuchet MS" w:hAnsi="Trebuchet MS" w:cstheme="minorBidi"/>
                <w:sz w:val="18"/>
                <w:szCs w:val="18"/>
                <w:lang w:val="en-GB"/>
              </w:rPr>
            </w:pPr>
          </w:p>
        </w:tc>
        <w:tc>
          <w:tcPr>
            <w:tcW w:w="180" w:type="dxa"/>
            <w:tcBorders>
              <w:left w:val="nil"/>
            </w:tcBorders>
            <w:vAlign w:val="bottom"/>
          </w:tcPr>
          <w:p w14:paraId="536E503B" w14:textId="77777777" w:rsidR="0030759A" w:rsidRPr="0030759A" w:rsidRDefault="0030759A" w:rsidP="0030759A">
            <w:pPr>
              <w:tabs>
                <w:tab w:val="clear" w:pos="454"/>
                <w:tab w:val="left" w:pos="459"/>
              </w:tabs>
              <w:spacing w:line="380" w:lineRule="exact"/>
              <w:jc w:val="center"/>
              <w:rPr>
                <w:rFonts w:ascii="Trebuchet MS" w:hAnsi="Trebuchet MS" w:cstheme="minorBidi"/>
                <w:sz w:val="18"/>
                <w:szCs w:val="18"/>
                <w:cs/>
              </w:rPr>
            </w:pPr>
          </w:p>
        </w:tc>
        <w:tc>
          <w:tcPr>
            <w:tcW w:w="1170" w:type="dxa"/>
            <w:tcBorders>
              <w:top w:val="single" w:sz="4" w:space="0" w:color="auto"/>
              <w:left w:val="nil"/>
              <w:bottom w:val="single" w:sz="12" w:space="0" w:color="auto"/>
            </w:tcBorders>
            <w:vAlign w:val="bottom"/>
          </w:tcPr>
          <w:p w14:paraId="4A08C23F"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right"/>
              <w:rPr>
                <w:rFonts w:ascii="Trebuchet MS" w:hAnsi="Trebuchet MS" w:cstheme="minorBidi"/>
                <w:sz w:val="18"/>
                <w:szCs w:val="18"/>
                <w:cs/>
              </w:rPr>
            </w:pPr>
            <w:r w:rsidRPr="0030759A">
              <w:rPr>
                <w:rFonts w:ascii="Trebuchet MS" w:hAnsi="Trebuchet MS" w:cstheme="minorBidi"/>
                <w:sz w:val="18"/>
                <w:szCs w:val="18"/>
              </w:rPr>
              <w:t>72,878</w:t>
            </w:r>
          </w:p>
        </w:tc>
        <w:tc>
          <w:tcPr>
            <w:tcW w:w="90" w:type="dxa"/>
            <w:tcBorders>
              <w:left w:val="nil"/>
            </w:tcBorders>
            <w:vAlign w:val="bottom"/>
          </w:tcPr>
          <w:p w14:paraId="4D10CA6B"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right"/>
              <w:rPr>
                <w:rFonts w:ascii="Trebuchet MS" w:hAnsi="Trebuchet MS" w:cstheme="minorBidi"/>
                <w:sz w:val="18"/>
                <w:szCs w:val="18"/>
                <w:cs/>
              </w:rPr>
            </w:pPr>
          </w:p>
        </w:tc>
        <w:tc>
          <w:tcPr>
            <w:tcW w:w="1170" w:type="dxa"/>
            <w:tcBorders>
              <w:top w:val="single" w:sz="4" w:space="0" w:color="auto"/>
              <w:left w:val="nil"/>
              <w:bottom w:val="single" w:sz="12" w:space="0" w:color="auto"/>
            </w:tcBorders>
            <w:vAlign w:val="bottom"/>
          </w:tcPr>
          <w:p w14:paraId="18325B6B"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right"/>
              <w:rPr>
                <w:rFonts w:ascii="Trebuchet MS" w:hAnsi="Trebuchet MS" w:cstheme="minorBidi"/>
                <w:sz w:val="18"/>
                <w:szCs w:val="18"/>
                <w:cs/>
              </w:rPr>
            </w:pPr>
            <w:r w:rsidRPr="0030759A">
              <w:rPr>
                <w:rFonts w:ascii="Trebuchet MS" w:hAnsi="Trebuchet MS" w:cstheme="minorBidi"/>
                <w:sz w:val="18"/>
                <w:szCs w:val="18"/>
              </w:rPr>
              <w:t>96,778</w:t>
            </w:r>
          </w:p>
        </w:tc>
        <w:tc>
          <w:tcPr>
            <w:tcW w:w="90" w:type="dxa"/>
            <w:tcBorders>
              <w:left w:val="nil"/>
            </w:tcBorders>
            <w:vAlign w:val="bottom"/>
          </w:tcPr>
          <w:p w14:paraId="5EE9C49A"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center"/>
              <w:rPr>
                <w:rFonts w:ascii="Trebuchet MS" w:hAnsi="Trebuchet MS" w:cstheme="minorBidi"/>
                <w:sz w:val="18"/>
                <w:szCs w:val="18"/>
                <w:cs/>
              </w:rPr>
            </w:pPr>
          </w:p>
        </w:tc>
        <w:tc>
          <w:tcPr>
            <w:tcW w:w="1080" w:type="dxa"/>
            <w:tcBorders>
              <w:top w:val="single" w:sz="4" w:space="0" w:color="auto"/>
              <w:bottom w:val="single" w:sz="12" w:space="0" w:color="auto"/>
            </w:tcBorders>
          </w:tcPr>
          <w:p w14:paraId="492832A5"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right"/>
              <w:rPr>
                <w:rFonts w:ascii="Trebuchet MS" w:hAnsi="Trebuchet MS" w:cs="Cordia New"/>
                <w:sz w:val="18"/>
                <w:szCs w:val="18"/>
              </w:rPr>
            </w:pPr>
            <w:r w:rsidRPr="0030759A">
              <w:rPr>
                <w:rFonts w:ascii="Trebuchet MS" w:hAnsi="Trebuchet MS" w:cs="Cordia New"/>
                <w:sz w:val="18"/>
                <w:szCs w:val="18"/>
              </w:rPr>
              <w:t>69,378</w:t>
            </w:r>
          </w:p>
        </w:tc>
        <w:tc>
          <w:tcPr>
            <w:tcW w:w="90" w:type="dxa"/>
          </w:tcPr>
          <w:p w14:paraId="262BB098"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right"/>
              <w:rPr>
                <w:rFonts w:ascii="Trebuchet MS" w:hAnsi="Trebuchet MS" w:cs="Cordia New"/>
                <w:sz w:val="18"/>
                <w:szCs w:val="18"/>
              </w:rPr>
            </w:pPr>
          </w:p>
        </w:tc>
        <w:tc>
          <w:tcPr>
            <w:tcW w:w="1143" w:type="dxa"/>
            <w:tcBorders>
              <w:top w:val="single" w:sz="4" w:space="0" w:color="auto"/>
              <w:bottom w:val="single" w:sz="12" w:space="0" w:color="auto"/>
            </w:tcBorders>
          </w:tcPr>
          <w:p w14:paraId="75228A16" w14:textId="77777777" w:rsidR="0030759A" w:rsidRPr="0030759A" w:rsidRDefault="0030759A" w:rsidP="0030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8"/>
              <w:jc w:val="right"/>
              <w:rPr>
                <w:rFonts w:ascii="Trebuchet MS" w:hAnsi="Trebuchet MS" w:cs="Cordia New"/>
                <w:sz w:val="18"/>
                <w:szCs w:val="18"/>
              </w:rPr>
            </w:pPr>
            <w:r w:rsidRPr="0030759A">
              <w:rPr>
                <w:rFonts w:ascii="Trebuchet MS" w:hAnsi="Trebuchet MS" w:cs="Cordia New"/>
                <w:sz w:val="18"/>
                <w:szCs w:val="18"/>
              </w:rPr>
              <w:t>92,778</w:t>
            </w:r>
          </w:p>
        </w:tc>
      </w:tr>
    </w:tbl>
    <w:p w14:paraId="318EDB57" w14:textId="77777777" w:rsidR="00982FBB" w:rsidRDefault="00982FBB" w:rsidP="00E4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Arial"/>
          <w:sz w:val="18"/>
          <w:szCs w:val="18"/>
          <w:lang w:val="en-GB"/>
        </w:rPr>
      </w:pPr>
      <w:bookmarkStart w:id="2" w:name="_Hlk149922809"/>
    </w:p>
    <w:p w14:paraId="6AF0D5CB" w14:textId="11A3D57C" w:rsidR="00D36919" w:rsidRDefault="00D36919" w:rsidP="00E4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Arial"/>
          <w:sz w:val="18"/>
          <w:szCs w:val="18"/>
          <w:lang w:val="en-GB"/>
        </w:rPr>
      </w:pPr>
      <w:r w:rsidRPr="00306D97">
        <w:rPr>
          <w:rFonts w:ascii="Trebuchet MS" w:hAnsi="Trebuchet MS" w:cs="Arial"/>
          <w:sz w:val="18"/>
          <w:szCs w:val="18"/>
          <w:lang w:val="en-GB"/>
        </w:rPr>
        <w:t xml:space="preserve">Movements in long-term loans from </w:t>
      </w:r>
      <w:r w:rsidR="00B62C15" w:rsidRPr="00306D97">
        <w:rPr>
          <w:rFonts w:ascii="Trebuchet MS" w:hAnsi="Trebuchet MS" w:cs="Arial"/>
          <w:sz w:val="18"/>
          <w:szCs w:val="18"/>
          <w:lang w:val="en-GB"/>
        </w:rPr>
        <w:t xml:space="preserve">a </w:t>
      </w:r>
      <w:r w:rsidRPr="00306D97">
        <w:rPr>
          <w:rFonts w:ascii="Trebuchet MS" w:hAnsi="Trebuchet MS" w:cs="Arial"/>
          <w:sz w:val="18"/>
          <w:szCs w:val="18"/>
          <w:lang w:val="en-GB"/>
        </w:rPr>
        <w:t xml:space="preserve">shareholder and other parties for the </w:t>
      </w:r>
      <w:r w:rsidR="005430B7">
        <w:rPr>
          <w:rFonts w:ascii="Trebuchet MS" w:hAnsi="Trebuchet MS" w:cs="Arial"/>
          <w:sz w:val="18"/>
          <w:szCs w:val="18"/>
          <w:lang w:val="en-GB"/>
        </w:rPr>
        <w:t>six</w:t>
      </w:r>
      <w:r w:rsidRPr="00306D97">
        <w:rPr>
          <w:rFonts w:ascii="Trebuchet MS" w:hAnsi="Trebuchet MS" w:cs="Arial"/>
          <w:sz w:val="18"/>
          <w:szCs w:val="18"/>
          <w:lang w:val="en-GB"/>
        </w:rPr>
        <w:t xml:space="preserve">-month period ended </w:t>
      </w:r>
      <w:r w:rsidR="005430B7" w:rsidRPr="00FA3B45">
        <w:rPr>
          <w:rFonts w:ascii="Trebuchet MS" w:hAnsi="Trebuchet MS" w:cstheme="minorBidi"/>
          <w:sz w:val="18"/>
          <w:szCs w:val="18"/>
        </w:rPr>
        <w:t>30 June</w:t>
      </w:r>
      <w:r w:rsidR="00205B7E" w:rsidRPr="00205B7E">
        <w:rPr>
          <w:rFonts w:ascii="Trebuchet MS" w:hAnsi="Trebuchet MS" w:cstheme="minorBidi"/>
          <w:sz w:val="18"/>
          <w:szCs w:val="18"/>
        </w:rPr>
        <w:t xml:space="preserve"> 2026</w:t>
      </w:r>
      <w:r w:rsidR="00205B7E">
        <w:rPr>
          <w:rFonts w:ascii="Trebuchet MS" w:hAnsi="Trebuchet MS" w:cstheme="minorBidi"/>
          <w:sz w:val="18"/>
          <w:szCs w:val="18"/>
        </w:rPr>
        <w:t xml:space="preserve"> </w:t>
      </w:r>
      <w:r w:rsidRPr="00306D97">
        <w:rPr>
          <w:rFonts w:ascii="Trebuchet MS" w:hAnsi="Trebuchet MS" w:cs="Arial"/>
          <w:sz w:val="18"/>
          <w:szCs w:val="18"/>
          <w:lang w:val="en-GB"/>
        </w:rPr>
        <w:t>are as follows:</w:t>
      </w:r>
      <w:bookmarkEnd w:id="2"/>
    </w:p>
    <w:p w14:paraId="7F4313F7" w14:textId="77777777" w:rsidR="005430B7" w:rsidRPr="00306D97" w:rsidRDefault="005430B7" w:rsidP="00E4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Arial"/>
          <w:sz w:val="18"/>
          <w:szCs w:val="18"/>
          <w:lang w:val="en-GB"/>
        </w:rPr>
      </w:pPr>
    </w:p>
    <w:tbl>
      <w:tblPr>
        <w:tblW w:w="9225" w:type="dxa"/>
        <w:tblInd w:w="288" w:type="dxa"/>
        <w:tblLayout w:type="fixed"/>
        <w:tblLook w:val="0000" w:firstRow="0" w:lastRow="0" w:firstColumn="0" w:lastColumn="0" w:noHBand="0" w:noVBand="0"/>
      </w:tblPr>
      <w:tblGrid>
        <w:gridCol w:w="611"/>
        <w:gridCol w:w="4313"/>
        <w:gridCol w:w="1977"/>
        <w:gridCol w:w="270"/>
        <w:gridCol w:w="2054"/>
      </w:tblGrid>
      <w:tr w:rsidR="0005231E" w:rsidRPr="00306D97" w14:paraId="78ED4596" w14:textId="60669594" w:rsidTr="005430B7">
        <w:trPr>
          <w:cantSplit/>
          <w:trHeight w:val="135"/>
        </w:trPr>
        <w:tc>
          <w:tcPr>
            <w:tcW w:w="4924" w:type="dxa"/>
            <w:gridSpan w:val="2"/>
          </w:tcPr>
          <w:p w14:paraId="3446B7AB" w14:textId="59DDC7F8" w:rsidR="0005231E" w:rsidRPr="00306D97" w:rsidRDefault="00D66981" w:rsidP="00B97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w:t>
            </w:r>
            <w:r w:rsidRPr="00306D97">
              <w:rPr>
                <w:rFonts w:ascii="Trebuchet MS" w:hAnsi="Trebuchet MS" w:cs="Arial"/>
                <w:sz w:val="18"/>
                <w:szCs w:val="18"/>
                <w:cs/>
              </w:rPr>
              <w:t xml:space="preserve"> </w:t>
            </w:r>
            <w:r w:rsidRPr="00306D97">
              <w:rPr>
                <w:rFonts w:ascii="Trebuchet MS" w:hAnsi="Trebuchet MS" w:cs="Arial"/>
                <w:sz w:val="18"/>
                <w:szCs w:val="18"/>
              </w:rPr>
              <w:t>Baht)</w:t>
            </w:r>
          </w:p>
        </w:tc>
        <w:tc>
          <w:tcPr>
            <w:tcW w:w="1977" w:type="dxa"/>
            <w:tcBorders>
              <w:bottom w:val="single" w:sz="4" w:space="0" w:color="auto"/>
            </w:tcBorders>
            <w:vAlign w:val="center"/>
          </w:tcPr>
          <w:p w14:paraId="1800FCC1" w14:textId="712C5A87" w:rsidR="0005231E" w:rsidRPr="002A63A1" w:rsidRDefault="0005231E" w:rsidP="002A6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Browallia New"/>
                <w:sz w:val="18"/>
                <w:szCs w:val="22"/>
                <w:cs/>
              </w:rPr>
            </w:pPr>
            <w:r w:rsidRPr="00306D97">
              <w:rPr>
                <w:rFonts w:ascii="Trebuchet MS" w:hAnsi="Trebuchet MS" w:cs="Arial"/>
                <w:sz w:val="18"/>
                <w:szCs w:val="18"/>
              </w:rPr>
              <w:t xml:space="preserve">Consolidated </w:t>
            </w:r>
            <w:r w:rsidRPr="00306D97">
              <w:rPr>
                <w:rFonts w:ascii="Trebuchet MS" w:hAnsi="Trebuchet MS" w:cs="Arial"/>
                <w:sz w:val="18"/>
                <w:szCs w:val="18"/>
                <w:lang w:val="en-GB"/>
              </w:rPr>
              <w:t>financial information</w:t>
            </w:r>
          </w:p>
        </w:tc>
        <w:tc>
          <w:tcPr>
            <w:tcW w:w="270" w:type="dxa"/>
          </w:tcPr>
          <w:p w14:paraId="6E402361" w14:textId="77777777" w:rsidR="00DE047F" w:rsidRPr="00306D97" w:rsidRDefault="00DE047F" w:rsidP="002A6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2054" w:type="dxa"/>
            <w:tcBorders>
              <w:bottom w:val="single" w:sz="4" w:space="0" w:color="auto"/>
            </w:tcBorders>
          </w:tcPr>
          <w:p w14:paraId="48777AB8" w14:textId="77777777" w:rsidR="00DE047F" w:rsidRPr="00306D97" w:rsidRDefault="00DE047F" w:rsidP="00DE0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theme="minorBidi"/>
                <w:sz w:val="18"/>
                <w:szCs w:val="18"/>
              </w:rPr>
            </w:pPr>
            <w:r w:rsidRPr="00306D97">
              <w:rPr>
                <w:rFonts w:ascii="Trebuchet MS" w:hAnsi="Trebuchet MS" w:cs="Arial"/>
                <w:sz w:val="18"/>
                <w:szCs w:val="18"/>
              </w:rPr>
              <w:t xml:space="preserve">Separate </w:t>
            </w:r>
          </w:p>
          <w:p w14:paraId="54F63F60" w14:textId="2554B411" w:rsidR="00DE047F" w:rsidRPr="00306D97" w:rsidRDefault="005430B7" w:rsidP="00DE0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r>
              <w:rPr>
                <w:rFonts w:ascii="Trebuchet MS" w:hAnsi="Trebuchet MS" w:cs="Arial"/>
                <w:sz w:val="18"/>
                <w:szCs w:val="18"/>
                <w:lang w:val="en-GB"/>
              </w:rPr>
              <w:t>f</w:t>
            </w:r>
            <w:r w:rsidR="00DE047F" w:rsidRPr="00306D97">
              <w:rPr>
                <w:rFonts w:ascii="Trebuchet MS" w:hAnsi="Trebuchet MS" w:cs="Arial"/>
                <w:sz w:val="18"/>
                <w:szCs w:val="18"/>
                <w:lang w:val="en-GB"/>
              </w:rPr>
              <w:t>inancial</w:t>
            </w:r>
            <w:r>
              <w:rPr>
                <w:rFonts w:ascii="Trebuchet MS" w:hAnsi="Trebuchet MS" w:cstheme="minorBidi"/>
                <w:sz w:val="18"/>
                <w:szCs w:val="18"/>
                <w:lang w:val="en-GB"/>
              </w:rPr>
              <w:t xml:space="preserve"> </w:t>
            </w:r>
            <w:r w:rsidR="00DE047F" w:rsidRPr="00306D97">
              <w:rPr>
                <w:rFonts w:ascii="Trebuchet MS" w:hAnsi="Trebuchet MS" w:cs="Arial"/>
                <w:sz w:val="18"/>
                <w:szCs w:val="18"/>
                <w:lang w:val="en-GB"/>
              </w:rPr>
              <w:t>information</w:t>
            </w:r>
          </w:p>
        </w:tc>
      </w:tr>
      <w:tr w:rsidR="00C06519" w:rsidRPr="00306D97" w14:paraId="039E26D5" w14:textId="1FB300A1" w:rsidTr="005430B7">
        <w:trPr>
          <w:cantSplit/>
          <w:trHeight w:val="333"/>
        </w:trPr>
        <w:tc>
          <w:tcPr>
            <w:tcW w:w="4924" w:type="dxa"/>
            <w:gridSpan w:val="2"/>
          </w:tcPr>
          <w:p w14:paraId="1728FCE9" w14:textId="77777777" w:rsidR="00C06519" w:rsidRPr="00306D97" w:rsidRDefault="00C06519"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c>
          <w:tcPr>
            <w:tcW w:w="1977" w:type="dxa"/>
            <w:tcBorders>
              <w:top w:val="single" w:sz="4" w:space="0" w:color="auto"/>
            </w:tcBorders>
          </w:tcPr>
          <w:p w14:paraId="7090F29D" w14:textId="77777777" w:rsidR="00C06519" w:rsidRPr="00306D97" w:rsidRDefault="00C06519"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c>
          <w:tcPr>
            <w:tcW w:w="270" w:type="dxa"/>
          </w:tcPr>
          <w:p w14:paraId="6B8BC1B3" w14:textId="77777777" w:rsidR="00DE047F" w:rsidRPr="00306D97" w:rsidRDefault="00DE047F"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c>
          <w:tcPr>
            <w:tcW w:w="2054" w:type="dxa"/>
          </w:tcPr>
          <w:p w14:paraId="412044BB" w14:textId="77777777" w:rsidR="00DE047F" w:rsidRPr="00306D97" w:rsidRDefault="00DE047F"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r>
      <w:tr w:rsidR="00C06519" w:rsidRPr="00306D97" w14:paraId="2829F2AB" w14:textId="5FD580E7" w:rsidTr="005430B7">
        <w:trPr>
          <w:cantSplit/>
          <w:trHeight w:val="362"/>
        </w:trPr>
        <w:tc>
          <w:tcPr>
            <w:tcW w:w="4924" w:type="dxa"/>
            <w:gridSpan w:val="2"/>
          </w:tcPr>
          <w:p w14:paraId="65446AE8" w14:textId="4727FC4B" w:rsidR="00C06519" w:rsidRPr="00306D97" w:rsidRDefault="00C06519"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1" w:right="-43"/>
              <w:jc w:val="both"/>
              <w:rPr>
                <w:rFonts w:ascii="Trebuchet MS" w:hAnsi="Trebuchet MS" w:cs="Arial"/>
                <w:bCs/>
                <w:sz w:val="18"/>
                <w:szCs w:val="18"/>
              </w:rPr>
            </w:pPr>
            <w:r w:rsidRPr="00306D97">
              <w:rPr>
                <w:rFonts w:ascii="Trebuchet MS" w:hAnsi="Trebuchet MS" w:cs="Arial"/>
                <w:sz w:val="18"/>
                <w:szCs w:val="18"/>
              </w:rPr>
              <w:t xml:space="preserve">Balance as </w:t>
            </w:r>
            <w:proofErr w:type="gramStart"/>
            <w:r w:rsidRPr="00306D97">
              <w:rPr>
                <w:rFonts w:ascii="Trebuchet MS" w:hAnsi="Trebuchet MS" w:cs="Arial"/>
                <w:sz w:val="18"/>
                <w:szCs w:val="18"/>
              </w:rPr>
              <w:t>at</w:t>
            </w:r>
            <w:proofErr w:type="gramEnd"/>
            <w:r w:rsidRPr="00306D97">
              <w:rPr>
                <w:rFonts w:ascii="Trebuchet MS" w:hAnsi="Trebuchet MS" w:cs="Arial"/>
                <w:sz w:val="18"/>
                <w:szCs w:val="18"/>
              </w:rPr>
              <w:t xml:space="preserve"> 1 January 202</w:t>
            </w:r>
            <w:r>
              <w:rPr>
                <w:rFonts w:ascii="Trebuchet MS" w:hAnsi="Trebuchet MS" w:cs="Arial"/>
                <w:sz w:val="18"/>
                <w:szCs w:val="18"/>
              </w:rPr>
              <w:t>6</w:t>
            </w:r>
          </w:p>
        </w:tc>
        <w:tc>
          <w:tcPr>
            <w:tcW w:w="1977" w:type="dxa"/>
          </w:tcPr>
          <w:p w14:paraId="26B6E81F" w14:textId="0B7E0377" w:rsidR="00C06519" w:rsidRPr="0024602D" w:rsidRDefault="002B27D5"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08"/>
              <w:jc w:val="right"/>
              <w:rPr>
                <w:rFonts w:ascii="Trebuchet MS" w:hAnsi="Trebuchet MS" w:cs="Arial"/>
                <w:sz w:val="18"/>
                <w:szCs w:val="18"/>
              </w:rPr>
            </w:pPr>
            <w:r>
              <w:rPr>
                <w:rFonts w:ascii="Trebuchet MS" w:hAnsi="Trebuchet MS" w:cs="Arial"/>
                <w:sz w:val="18"/>
                <w:szCs w:val="18"/>
              </w:rPr>
              <w:t>143,578</w:t>
            </w:r>
          </w:p>
        </w:tc>
        <w:tc>
          <w:tcPr>
            <w:tcW w:w="270" w:type="dxa"/>
          </w:tcPr>
          <w:p w14:paraId="55A90AB9" w14:textId="77777777" w:rsidR="00DE047F" w:rsidRPr="0024602D" w:rsidRDefault="00DE047F"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08"/>
              <w:jc w:val="right"/>
              <w:rPr>
                <w:rFonts w:ascii="Trebuchet MS" w:hAnsi="Trebuchet MS" w:cs="Arial"/>
                <w:sz w:val="18"/>
                <w:szCs w:val="18"/>
              </w:rPr>
            </w:pPr>
          </w:p>
        </w:tc>
        <w:tc>
          <w:tcPr>
            <w:tcW w:w="2054" w:type="dxa"/>
          </w:tcPr>
          <w:p w14:paraId="593DF966" w14:textId="002E4335" w:rsidR="00DE047F" w:rsidRDefault="002B27D5"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08"/>
              <w:jc w:val="right"/>
              <w:rPr>
                <w:rFonts w:ascii="Trebuchet MS" w:hAnsi="Trebuchet MS" w:cs="Browallia New"/>
                <w:sz w:val="18"/>
                <w:szCs w:val="22"/>
              </w:rPr>
            </w:pPr>
            <w:r>
              <w:rPr>
                <w:rFonts w:ascii="Trebuchet MS" w:hAnsi="Trebuchet MS" w:cs="Browallia New"/>
                <w:sz w:val="18"/>
                <w:szCs w:val="22"/>
              </w:rPr>
              <w:t>139,578</w:t>
            </w:r>
          </w:p>
        </w:tc>
      </w:tr>
      <w:tr w:rsidR="00C06519" w:rsidRPr="00306D97" w14:paraId="39A1F57D" w14:textId="7495F278" w:rsidTr="005430B7">
        <w:trPr>
          <w:cantSplit/>
          <w:trHeight w:val="270"/>
        </w:trPr>
        <w:tc>
          <w:tcPr>
            <w:tcW w:w="611" w:type="dxa"/>
          </w:tcPr>
          <w:p w14:paraId="6C4F4E9A" w14:textId="77777777" w:rsidR="00C06519" w:rsidRPr="00306D97" w:rsidRDefault="00C06519"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bCs/>
                <w:sz w:val="18"/>
                <w:szCs w:val="18"/>
                <w:u w:val="single"/>
              </w:rPr>
            </w:pPr>
            <w:r w:rsidRPr="00306D97">
              <w:rPr>
                <w:rFonts w:ascii="Trebuchet MS" w:hAnsi="Trebuchet MS" w:cs="Arial"/>
                <w:bCs/>
                <w:sz w:val="18"/>
                <w:szCs w:val="18"/>
                <w:u w:val="single"/>
              </w:rPr>
              <w:t>Less</w:t>
            </w:r>
          </w:p>
        </w:tc>
        <w:tc>
          <w:tcPr>
            <w:tcW w:w="4313" w:type="dxa"/>
            <w:vAlign w:val="center"/>
          </w:tcPr>
          <w:p w14:paraId="39876AE6" w14:textId="6DEC052D" w:rsidR="00C06519" w:rsidRPr="00306D97" w:rsidRDefault="00AA720B" w:rsidP="002A6C7C">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30" w:hanging="81"/>
              <w:rPr>
                <w:rFonts w:ascii="Trebuchet MS" w:hAnsi="Trebuchet MS" w:cs="Arial"/>
                <w:sz w:val="18"/>
                <w:szCs w:val="18"/>
              </w:rPr>
            </w:pPr>
            <w:r>
              <w:rPr>
                <w:rFonts w:ascii="Trebuchet MS" w:hAnsi="Trebuchet MS" w:cs="Arial"/>
                <w:sz w:val="18"/>
                <w:szCs w:val="18"/>
              </w:rPr>
              <w:t>Payment</w:t>
            </w:r>
            <w:r w:rsidR="00C06519" w:rsidRPr="00306D97">
              <w:rPr>
                <w:rFonts w:ascii="Trebuchet MS" w:hAnsi="Trebuchet MS" w:cs="Arial"/>
                <w:sz w:val="18"/>
                <w:szCs w:val="18"/>
              </w:rPr>
              <w:t xml:space="preserve"> during the period</w:t>
            </w:r>
          </w:p>
        </w:tc>
        <w:tc>
          <w:tcPr>
            <w:tcW w:w="1977" w:type="dxa"/>
            <w:tcBorders>
              <w:bottom w:val="single" w:sz="4" w:space="0" w:color="auto"/>
            </w:tcBorders>
          </w:tcPr>
          <w:p w14:paraId="53D215E9" w14:textId="1B4E08D2" w:rsidR="00C06519" w:rsidRPr="0024602D" w:rsidRDefault="002B27D5"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9"/>
              <w:jc w:val="right"/>
              <w:rPr>
                <w:rFonts w:ascii="Trebuchet MS" w:hAnsi="Trebuchet MS" w:cs="Arial"/>
                <w:sz w:val="18"/>
                <w:szCs w:val="18"/>
              </w:rPr>
            </w:pPr>
            <w:r>
              <w:rPr>
                <w:rFonts w:ascii="Trebuchet MS" w:hAnsi="Trebuchet MS" w:cs="Arial"/>
                <w:sz w:val="18"/>
                <w:szCs w:val="18"/>
              </w:rPr>
              <w:t>(23,900)</w:t>
            </w:r>
          </w:p>
        </w:tc>
        <w:tc>
          <w:tcPr>
            <w:tcW w:w="270" w:type="dxa"/>
          </w:tcPr>
          <w:p w14:paraId="3646AEA4" w14:textId="77777777" w:rsidR="00DE047F" w:rsidRPr="0024602D" w:rsidRDefault="00DE047F"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9"/>
              <w:jc w:val="right"/>
              <w:rPr>
                <w:rFonts w:ascii="Trebuchet MS" w:hAnsi="Trebuchet MS" w:cs="Arial"/>
                <w:sz w:val="18"/>
                <w:szCs w:val="18"/>
              </w:rPr>
            </w:pPr>
          </w:p>
        </w:tc>
        <w:tc>
          <w:tcPr>
            <w:tcW w:w="2054" w:type="dxa"/>
            <w:tcBorders>
              <w:bottom w:val="single" w:sz="4" w:space="0" w:color="auto"/>
            </w:tcBorders>
          </w:tcPr>
          <w:p w14:paraId="487B8392" w14:textId="10657E79" w:rsidR="00DE047F" w:rsidRDefault="002B27D5"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9"/>
              <w:jc w:val="right"/>
              <w:rPr>
                <w:rFonts w:ascii="Trebuchet MS" w:hAnsi="Trebuchet MS" w:cs="Arial"/>
                <w:sz w:val="18"/>
                <w:szCs w:val="18"/>
              </w:rPr>
            </w:pPr>
            <w:r>
              <w:rPr>
                <w:rFonts w:ascii="Trebuchet MS" w:hAnsi="Trebuchet MS" w:cs="Arial"/>
                <w:sz w:val="18"/>
                <w:szCs w:val="18"/>
              </w:rPr>
              <w:t>(23,400)</w:t>
            </w:r>
          </w:p>
        </w:tc>
      </w:tr>
      <w:tr w:rsidR="00C06519" w:rsidRPr="00306D97" w14:paraId="3820969E" w14:textId="358FC5AB" w:rsidTr="005430B7">
        <w:trPr>
          <w:cantSplit/>
          <w:trHeight w:val="315"/>
        </w:trPr>
        <w:tc>
          <w:tcPr>
            <w:tcW w:w="4924" w:type="dxa"/>
            <w:gridSpan w:val="2"/>
          </w:tcPr>
          <w:p w14:paraId="15538A43" w14:textId="54253EEF" w:rsidR="00C06519" w:rsidRPr="00306D97" w:rsidRDefault="00C06519"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right="-43" w:hanging="401"/>
              <w:jc w:val="both"/>
              <w:rPr>
                <w:rFonts w:ascii="Trebuchet MS" w:hAnsi="Trebuchet MS" w:cs="Arial"/>
                <w:bCs/>
                <w:sz w:val="18"/>
                <w:szCs w:val="18"/>
              </w:rPr>
            </w:pPr>
            <w:r w:rsidRPr="00306D97">
              <w:rPr>
                <w:rFonts w:ascii="Trebuchet MS" w:hAnsi="Trebuchet MS" w:cs="Arial"/>
                <w:sz w:val="18"/>
                <w:szCs w:val="18"/>
              </w:rPr>
              <w:t xml:space="preserve">Balance as </w:t>
            </w:r>
            <w:proofErr w:type="gramStart"/>
            <w:r w:rsidRPr="00306D97">
              <w:rPr>
                <w:rFonts w:ascii="Trebuchet MS" w:hAnsi="Trebuchet MS" w:cs="Arial"/>
                <w:sz w:val="18"/>
                <w:szCs w:val="18"/>
              </w:rPr>
              <w:t>at</w:t>
            </w:r>
            <w:proofErr w:type="gramEnd"/>
            <w:r w:rsidRPr="00306D97">
              <w:rPr>
                <w:rFonts w:ascii="Trebuchet MS" w:hAnsi="Trebuchet MS" w:cs="Arial"/>
                <w:sz w:val="18"/>
                <w:szCs w:val="18"/>
              </w:rPr>
              <w:t xml:space="preserve"> </w:t>
            </w:r>
            <w:r w:rsidR="005430B7" w:rsidRPr="00FA3B45">
              <w:rPr>
                <w:rFonts w:ascii="Trebuchet MS" w:hAnsi="Trebuchet MS" w:cstheme="minorBidi"/>
                <w:sz w:val="18"/>
                <w:szCs w:val="18"/>
              </w:rPr>
              <w:t>30 June</w:t>
            </w:r>
            <w:r w:rsidRPr="00205B7E">
              <w:rPr>
                <w:rFonts w:ascii="Trebuchet MS" w:hAnsi="Trebuchet MS" w:cstheme="minorBidi"/>
                <w:sz w:val="18"/>
                <w:szCs w:val="18"/>
              </w:rPr>
              <w:t xml:space="preserve"> 2026</w:t>
            </w:r>
          </w:p>
        </w:tc>
        <w:tc>
          <w:tcPr>
            <w:tcW w:w="1977" w:type="dxa"/>
            <w:tcBorders>
              <w:top w:val="single" w:sz="4" w:space="0" w:color="auto"/>
              <w:bottom w:val="single" w:sz="12" w:space="0" w:color="auto"/>
            </w:tcBorders>
          </w:tcPr>
          <w:p w14:paraId="7C59296C" w14:textId="3CB30D6A" w:rsidR="00C06519" w:rsidRPr="0024602D" w:rsidRDefault="002B27D5"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9"/>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119,678</w:t>
            </w:r>
            <w:r>
              <w:rPr>
                <w:rFonts w:ascii="Trebuchet MS" w:hAnsi="Trebuchet MS" w:cs="Arial"/>
                <w:sz w:val="18"/>
                <w:szCs w:val="18"/>
              </w:rPr>
              <w:fldChar w:fldCharType="end"/>
            </w:r>
          </w:p>
        </w:tc>
        <w:tc>
          <w:tcPr>
            <w:tcW w:w="270" w:type="dxa"/>
          </w:tcPr>
          <w:p w14:paraId="3FAE1B66" w14:textId="77777777" w:rsidR="00DE047F" w:rsidRPr="0024602D" w:rsidRDefault="00DE047F"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9"/>
              <w:jc w:val="right"/>
              <w:rPr>
                <w:rFonts w:ascii="Trebuchet MS" w:hAnsi="Trebuchet MS" w:cs="Arial"/>
                <w:sz w:val="18"/>
                <w:szCs w:val="18"/>
              </w:rPr>
            </w:pPr>
          </w:p>
        </w:tc>
        <w:tc>
          <w:tcPr>
            <w:tcW w:w="2054" w:type="dxa"/>
            <w:tcBorders>
              <w:top w:val="single" w:sz="4" w:space="0" w:color="auto"/>
              <w:bottom w:val="single" w:sz="12" w:space="0" w:color="auto"/>
            </w:tcBorders>
          </w:tcPr>
          <w:p w14:paraId="0351500A" w14:textId="3DDAE9E2" w:rsidR="00DE047F" w:rsidRDefault="002B27D5" w:rsidP="00CB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9"/>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116,178</w:t>
            </w:r>
            <w:r>
              <w:rPr>
                <w:rFonts w:ascii="Trebuchet MS" w:hAnsi="Trebuchet MS" w:cs="Arial"/>
                <w:sz w:val="18"/>
                <w:szCs w:val="18"/>
              </w:rPr>
              <w:fldChar w:fldCharType="end"/>
            </w:r>
          </w:p>
        </w:tc>
      </w:tr>
    </w:tbl>
    <w:p w14:paraId="4C0E4C9C" w14:textId="77777777" w:rsidR="00F00972" w:rsidRDefault="00F00972" w:rsidP="004E5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Arial"/>
          <w:sz w:val="18"/>
          <w:szCs w:val="18"/>
        </w:rPr>
      </w:pPr>
    </w:p>
    <w:p w14:paraId="713B291B" w14:textId="77777777" w:rsidR="00A0698D" w:rsidRPr="00306D97" w:rsidRDefault="00A0698D" w:rsidP="00A06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18"/>
          <w:szCs w:val="18"/>
          <w:u w:val="single"/>
        </w:rPr>
      </w:pPr>
      <w:r w:rsidRPr="00306D97">
        <w:rPr>
          <w:rFonts w:ascii="Trebuchet MS" w:hAnsi="Trebuchet MS" w:cs="Arial"/>
          <w:sz w:val="18"/>
          <w:szCs w:val="18"/>
          <w:u w:val="single"/>
        </w:rPr>
        <w:t>The Company</w:t>
      </w:r>
    </w:p>
    <w:p w14:paraId="71B90F51" w14:textId="77777777" w:rsidR="00A0698D" w:rsidRDefault="00A0698D" w:rsidP="009C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jc w:val="thaiDistribute"/>
        <w:rPr>
          <w:rFonts w:ascii="Trebuchet MS" w:hAnsi="Trebuchet MS" w:cs="Arial"/>
          <w:sz w:val="18"/>
          <w:szCs w:val="18"/>
        </w:rPr>
      </w:pPr>
    </w:p>
    <w:p w14:paraId="6B673818" w14:textId="524334EB" w:rsidR="0005095A" w:rsidRDefault="0005095A" w:rsidP="009C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jc w:val="thaiDistribute"/>
        <w:rPr>
          <w:rFonts w:ascii="Trebuchet MS" w:hAnsi="Trebuchet MS" w:cstheme="minorBidi"/>
          <w:sz w:val="18"/>
          <w:szCs w:val="18"/>
        </w:rPr>
      </w:pPr>
      <w:r w:rsidRPr="00306D97">
        <w:rPr>
          <w:rFonts w:ascii="Trebuchet MS" w:hAnsi="Trebuchet MS" w:cs="Arial"/>
          <w:sz w:val="18"/>
          <w:szCs w:val="18"/>
        </w:rPr>
        <w:t>L</w:t>
      </w:r>
      <w:r w:rsidR="00686E7A" w:rsidRPr="00306D97">
        <w:rPr>
          <w:rFonts w:ascii="Trebuchet MS" w:hAnsi="Trebuchet MS" w:cs="Arial"/>
          <w:sz w:val="18"/>
          <w:szCs w:val="18"/>
        </w:rPr>
        <w:t>oans from shareholder</w:t>
      </w:r>
      <w:r w:rsidR="00D35391">
        <w:rPr>
          <w:rFonts w:ascii="Trebuchet MS" w:hAnsi="Trebuchet MS" w:cs="Arial"/>
          <w:sz w:val="18"/>
          <w:szCs w:val="18"/>
        </w:rPr>
        <w:t>s</w:t>
      </w:r>
      <w:r w:rsidR="00686E7A" w:rsidRPr="00306D97">
        <w:rPr>
          <w:rFonts w:ascii="Trebuchet MS" w:hAnsi="Trebuchet MS" w:cs="Arial"/>
          <w:sz w:val="18"/>
          <w:szCs w:val="18"/>
        </w:rPr>
        <w:t xml:space="preserve"> and other </w:t>
      </w:r>
      <w:r w:rsidR="00195470">
        <w:rPr>
          <w:rFonts w:ascii="Trebuchet MS" w:hAnsi="Trebuchet MS" w:cs="Arial"/>
          <w:sz w:val="18"/>
          <w:szCs w:val="18"/>
        </w:rPr>
        <w:t>parties</w:t>
      </w:r>
      <w:r w:rsidR="00686E7A" w:rsidRPr="00306D97">
        <w:rPr>
          <w:rFonts w:ascii="Trebuchet MS" w:hAnsi="Trebuchet MS" w:cs="Arial"/>
          <w:sz w:val="18"/>
          <w:szCs w:val="18"/>
        </w:rPr>
        <w:t xml:space="preserve"> </w:t>
      </w:r>
      <w:r w:rsidR="0046245F" w:rsidRPr="00496612">
        <w:rPr>
          <w:rFonts w:ascii="Trebuchet MS" w:hAnsi="Trebuchet MS" w:cs="Arial"/>
          <w:sz w:val="18"/>
          <w:szCs w:val="18"/>
        </w:rPr>
        <w:t xml:space="preserve">totaling Baht </w:t>
      </w:r>
      <w:r w:rsidR="00EB3197">
        <w:rPr>
          <w:rFonts w:ascii="Trebuchet MS" w:hAnsi="Trebuchet MS" w:cs="Arial"/>
          <w:sz w:val="18"/>
          <w:szCs w:val="18"/>
        </w:rPr>
        <w:t>116.18</w:t>
      </w:r>
      <w:r w:rsidR="0046245F" w:rsidRPr="00496612">
        <w:rPr>
          <w:rFonts w:ascii="Trebuchet MS" w:hAnsi="Trebuchet MS" w:cs="Arial"/>
          <w:sz w:val="18"/>
          <w:szCs w:val="18"/>
        </w:rPr>
        <w:t xml:space="preserve"> million</w:t>
      </w:r>
      <w:r w:rsidR="00686E7A" w:rsidRPr="00306D97">
        <w:rPr>
          <w:rFonts w:ascii="Trebuchet MS" w:hAnsi="Trebuchet MS" w:cs="Arial"/>
          <w:sz w:val="18"/>
          <w:szCs w:val="18"/>
        </w:rPr>
        <w:t xml:space="preserve"> </w:t>
      </w:r>
      <w:r w:rsidRPr="00306D97">
        <w:rPr>
          <w:rFonts w:ascii="Trebuchet MS" w:hAnsi="Trebuchet MS" w:cs="Arial"/>
          <w:sz w:val="18"/>
          <w:szCs w:val="18"/>
        </w:rPr>
        <w:t>are unsecure</w:t>
      </w:r>
      <w:r w:rsidR="0056527C" w:rsidRPr="00306D97">
        <w:rPr>
          <w:rFonts w:ascii="Trebuchet MS" w:hAnsi="Trebuchet MS" w:cs="Arial"/>
          <w:sz w:val="18"/>
          <w:szCs w:val="18"/>
        </w:rPr>
        <w:t>d</w:t>
      </w:r>
      <w:r w:rsidRPr="00306D97">
        <w:rPr>
          <w:rFonts w:ascii="Trebuchet MS" w:hAnsi="Trebuchet MS" w:cs="Arial"/>
          <w:sz w:val="18"/>
          <w:szCs w:val="18"/>
        </w:rPr>
        <w:t xml:space="preserve"> and </w:t>
      </w:r>
      <w:r w:rsidR="007C475E" w:rsidRPr="00306D97">
        <w:rPr>
          <w:rFonts w:ascii="Trebuchet MS" w:hAnsi="Trebuchet MS" w:cs="Arial"/>
          <w:sz w:val="18"/>
          <w:szCs w:val="18"/>
        </w:rPr>
        <w:t>were</w:t>
      </w:r>
      <w:r w:rsidRPr="00306D97">
        <w:rPr>
          <w:rFonts w:ascii="Trebuchet MS" w:hAnsi="Trebuchet MS" w:cs="Arial"/>
          <w:sz w:val="18"/>
          <w:szCs w:val="18"/>
        </w:rPr>
        <w:t xml:space="preserve"> obtained for the purpose of repaying the debt to a financial institution before its maturity date </w:t>
      </w:r>
      <w:r w:rsidR="00946236" w:rsidRPr="00306D97">
        <w:rPr>
          <w:rFonts w:ascii="Trebuchet MS" w:hAnsi="Trebuchet MS" w:cs="Arial"/>
          <w:sz w:val="18"/>
          <w:szCs w:val="18"/>
        </w:rPr>
        <w:t>to</w:t>
      </w:r>
      <w:r w:rsidRPr="00306D97">
        <w:rPr>
          <w:rFonts w:ascii="Trebuchet MS" w:hAnsi="Trebuchet MS" w:cs="Arial"/>
          <w:sz w:val="18"/>
          <w:szCs w:val="18"/>
        </w:rPr>
        <w:t xml:space="preserve"> reduce interest burden. </w:t>
      </w:r>
      <w:r w:rsidR="006E59F5" w:rsidRPr="006E59F5">
        <w:rPr>
          <w:rFonts w:ascii="Trebuchet MS" w:hAnsi="Trebuchet MS" w:cs="Arial"/>
          <w:sz w:val="18"/>
          <w:szCs w:val="18"/>
        </w:rPr>
        <w:t>The principal and interest are repayable from February 2025 to December 2028.</w:t>
      </w:r>
    </w:p>
    <w:p w14:paraId="33ED1AE8" w14:textId="77777777" w:rsidR="0020001D" w:rsidRDefault="0020001D" w:rsidP="009C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jc w:val="thaiDistribute"/>
        <w:rPr>
          <w:rFonts w:ascii="Trebuchet MS" w:hAnsi="Trebuchet MS" w:cstheme="minorBidi"/>
          <w:sz w:val="18"/>
          <w:szCs w:val="18"/>
        </w:rPr>
      </w:pPr>
    </w:p>
    <w:p w14:paraId="3F910D5D" w14:textId="77777777" w:rsidR="00A0698D" w:rsidRDefault="00A0698D" w:rsidP="00A06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Arial"/>
          <w:sz w:val="18"/>
          <w:szCs w:val="18"/>
          <w:u w:val="single"/>
        </w:rPr>
      </w:pPr>
      <w:r w:rsidRPr="005719A3">
        <w:rPr>
          <w:rFonts w:ascii="Trebuchet MS" w:hAnsi="Trebuchet MS" w:cs="Arial"/>
          <w:sz w:val="18"/>
          <w:szCs w:val="18"/>
          <w:u w:val="single"/>
        </w:rPr>
        <w:t>Subsidiary</w:t>
      </w:r>
    </w:p>
    <w:p w14:paraId="11B91066" w14:textId="77777777" w:rsidR="004D1C39" w:rsidRPr="00195470" w:rsidRDefault="004D1C39" w:rsidP="0019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jc w:val="thaiDistribute"/>
        <w:rPr>
          <w:rFonts w:ascii="Trebuchet MS" w:hAnsi="Trebuchet MS" w:cs="Arial"/>
          <w:sz w:val="18"/>
          <w:szCs w:val="18"/>
        </w:rPr>
      </w:pPr>
    </w:p>
    <w:p w14:paraId="63ED186C" w14:textId="69717519" w:rsidR="00BB7A1A" w:rsidRPr="00D10C33" w:rsidRDefault="004D1C39" w:rsidP="0019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jc w:val="thaiDistribute"/>
        <w:rPr>
          <w:rFonts w:asciiTheme="minorBidi" w:hAnsiTheme="minorBidi" w:cstheme="minorBidi"/>
          <w:sz w:val="26"/>
          <w:szCs w:val="26"/>
        </w:rPr>
      </w:pPr>
      <w:r w:rsidRPr="00306D97">
        <w:rPr>
          <w:rFonts w:ascii="Trebuchet MS" w:hAnsi="Trebuchet MS" w:cs="Arial"/>
          <w:sz w:val="18"/>
          <w:szCs w:val="18"/>
        </w:rPr>
        <w:t xml:space="preserve">Loans from other </w:t>
      </w:r>
      <w:r w:rsidR="00130C01">
        <w:rPr>
          <w:rFonts w:ascii="Trebuchet MS" w:hAnsi="Trebuchet MS" w:cs="Arial"/>
          <w:sz w:val="18"/>
          <w:szCs w:val="18"/>
        </w:rPr>
        <w:t>parties</w:t>
      </w:r>
      <w:r>
        <w:rPr>
          <w:rFonts w:ascii="Trebuchet MS" w:hAnsi="Trebuchet MS" w:cs="Arial"/>
          <w:sz w:val="18"/>
          <w:szCs w:val="18"/>
        </w:rPr>
        <w:t xml:space="preserve"> </w:t>
      </w:r>
      <w:r w:rsidRPr="00496612">
        <w:rPr>
          <w:rFonts w:ascii="Trebuchet MS" w:hAnsi="Trebuchet MS" w:cs="Arial"/>
          <w:sz w:val="18"/>
          <w:szCs w:val="18"/>
        </w:rPr>
        <w:t xml:space="preserve">totaling Baht </w:t>
      </w:r>
      <w:r>
        <w:rPr>
          <w:rFonts w:ascii="Trebuchet MS" w:hAnsi="Trebuchet MS" w:cs="Arial"/>
          <w:sz w:val="18"/>
          <w:szCs w:val="18"/>
        </w:rPr>
        <w:t>3.5</w:t>
      </w:r>
      <w:r w:rsidRPr="00496612">
        <w:rPr>
          <w:rFonts w:ascii="Trebuchet MS" w:hAnsi="Trebuchet MS" w:cs="Arial"/>
          <w:sz w:val="18"/>
          <w:szCs w:val="18"/>
        </w:rPr>
        <w:t xml:space="preserve"> million</w:t>
      </w:r>
      <w:r w:rsidRPr="00306D97">
        <w:rPr>
          <w:rFonts w:ascii="Trebuchet MS" w:hAnsi="Trebuchet MS" w:cs="Arial"/>
          <w:sz w:val="18"/>
          <w:szCs w:val="18"/>
        </w:rPr>
        <w:t xml:space="preserve"> </w:t>
      </w:r>
      <w:r w:rsidR="00F7542C">
        <w:rPr>
          <w:rFonts w:ascii="Trebuchet MS" w:hAnsi="Trebuchet MS" w:cs="Arial"/>
          <w:sz w:val="18"/>
          <w:szCs w:val="18"/>
        </w:rPr>
        <w:t>a</w:t>
      </w:r>
      <w:r w:rsidRPr="00306D97">
        <w:rPr>
          <w:rFonts w:ascii="Trebuchet MS" w:hAnsi="Trebuchet MS" w:cs="Arial"/>
          <w:sz w:val="18"/>
          <w:szCs w:val="18"/>
        </w:rPr>
        <w:t>re unsecured and were obtained for the purpose of</w:t>
      </w:r>
      <w:r w:rsidR="00E416E1">
        <w:rPr>
          <w:rFonts w:ascii="Trebuchet MS" w:hAnsi="Trebuchet MS" w:cs="Arial"/>
          <w:sz w:val="18"/>
          <w:szCs w:val="18"/>
        </w:rPr>
        <w:t xml:space="preserve"> using as </w:t>
      </w:r>
      <w:r w:rsidR="00DB4E03">
        <w:rPr>
          <w:rFonts w:ascii="Trebuchet MS" w:hAnsi="Trebuchet MS" w:cs="Arial"/>
          <w:sz w:val="18"/>
          <w:szCs w:val="18"/>
        </w:rPr>
        <w:t>w</w:t>
      </w:r>
      <w:r w:rsidR="00DB4E03" w:rsidRPr="00DB4E03">
        <w:rPr>
          <w:rFonts w:ascii="Trebuchet MS" w:hAnsi="Trebuchet MS" w:cs="Arial"/>
          <w:sz w:val="18"/>
          <w:szCs w:val="18"/>
        </w:rPr>
        <w:t>orking capital in the company.</w:t>
      </w:r>
      <w:r w:rsidR="00BB7A1A">
        <w:rPr>
          <w:rFonts w:ascii="Trebuchet MS" w:hAnsi="Trebuchet MS" w:cstheme="minorBidi"/>
          <w:sz w:val="18"/>
          <w:szCs w:val="18"/>
        </w:rPr>
        <w:br w:type="page"/>
      </w:r>
    </w:p>
    <w:p w14:paraId="3CE669EC" w14:textId="5D339AAA" w:rsidR="00C535D6" w:rsidRPr="00FE594A" w:rsidRDefault="009C4BE7" w:rsidP="009C4BE7">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jc w:val="thaiDistribute"/>
        <w:rPr>
          <w:rFonts w:ascii="Trebuchet MS" w:hAnsi="Trebuchet MS" w:cs="Arial"/>
          <w:b/>
          <w:bCs/>
          <w:szCs w:val="18"/>
          <w:lang w:val="en-GB"/>
        </w:rPr>
      </w:pPr>
      <w:r w:rsidRPr="00FE594A">
        <w:rPr>
          <w:rFonts w:ascii="Trebuchet MS" w:hAnsi="Trebuchet MS" w:cs="Arial"/>
          <w:b/>
          <w:bCs/>
          <w:szCs w:val="18"/>
          <w:lang w:val="en-GB"/>
        </w:rPr>
        <w:lastRenderedPageBreak/>
        <w:t xml:space="preserve">REGISTERED </w:t>
      </w:r>
      <w:r>
        <w:rPr>
          <w:rFonts w:ascii="Trebuchet MS" w:hAnsi="Trebuchet MS" w:cs="Arial"/>
          <w:b/>
          <w:bCs/>
          <w:szCs w:val="18"/>
          <w:lang w:val="en-GB"/>
        </w:rPr>
        <w:t>S</w:t>
      </w:r>
      <w:r w:rsidRPr="00FE594A">
        <w:rPr>
          <w:rFonts w:ascii="Trebuchet MS" w:hAnsi="Trebuchet MS" w:cs="Arial"/>
          <w:b/>
          <w:bCs/>
          <w:szCs w:val="18"/>
          <w:lang w:val="en-GB"/>
        </w:rPr>
        <w:t xml:space="preserve">HARE </w:t>
      </w:r>
      <w:r>
        <w:rPr>
          <w:rFonts w:ascii="Trebuchet MS" w:hAnsi="Trebuchet MS" w:cs="Arial"/>
          <w:b/>
          <w:bCs/>
          <w:szCs w:val="18"/>
          <w:lang w:val="en-GB"/>
        </w:rPr>
        <w:t>C</w:t>
      </w:r>
      <w:r w:rsidRPr="00FE594A">
        <w:rPr>
          <w:rFonts w:ascii="Trebuchet MS" w:hAnsi="Trebuchet MS" w:cs="Arial"/>
          <w:b/>
          <w:bCs/>
          <w:szCs w:val="18"/>
          <w:lang w:val="en-GB"/>
        </w:rPr>
        <w:t>APITAL</w:t>
      </w:r>
    </w:p>
    <w:p w14:paraId="1F62E292" w14:textId="77777777" w:rsidR="0001429A" w:rsidRDefault="0001429A" w:rsidP="00A6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jc w:val="thaiDistribute"/>
        <w:rPr>
          <w:rFonts w:ascii="Trebuchet MS" w:hAnsi="Trebuchet MS" w:cstheme="minorBidi"/>
          <w:sz w:val="18"/>
          <w:szCs w:val="18"/>
        </w:rPr>
      </w:pPr>
    </w:p>
    <w:p w14:paraId="5D527F02" w14:textId="77777777" w:rsidR="00BB7A1A" w:rsidRDefault="008E239C" w:rsidP="009C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jc w:val="thaiDistribute"/>
        <w:rPr>
          <w:rFonts w:ascii="Trebuchet MS" w:hAnsi="Trebuchet MS" w:cstheme="minorBidi"/>
          <w:sz w:val="18"/>
          <w:szCs w:val="18"/>
        </w:rPr>
      </w:pPr>
      <w:r w:rsidRPr="008E239C">
        <w:rPr>
          <w:rFonts w:ascii="Trebuchet MS" w:hAnsi="Trebuchet MS" w:cstheme="minorBidi"/>
          <w:sz w:val="18"/>
          <w:szCs w:val="18"/>
        </w:rPr>
        <w:t>At the Annual General Meeting of Shareholders for the year 2026, held on 9 April 2026, the shareholders approved a reduction of the Company</w:t>
      </w:r>
      <w:r w:rsidR="007C58FF">
        <w:rPr>
          <w:rFonts w:ascii="Trebuchet MS" w:hAnsi="Trebuchet MS" w:cstheme="minorBidi"/>
          <w:sz w:val="18"/>
          <w:szCs w:val="18"/>
        </w:rPr>
        <w:t>’</w:t>
      </w:r>
      <w:r w:rsidRPr="008E239C">
        <w:rPr>
          <w:rFonts w:ascii="Trebuchet MS" w:hAnsi="Trebuchet MS" w:cstheme="minorBidi"/>
          <w:sz w:val="18"/>
          <w:szCs w:val="18"/>
        </w:rPr>
        <w:t>s registered capital of Baht 899,060,300, from Baht 3,897,918,326 to Baht 2,998,858,026, by cancelling 1,198,747,067 unissued ordinary shares, reducing the number of authorized shares from 5,197,224,435 shares to 3,998,477,368 shares, with a par value of Baht 0.75 per share. The Company registered the capital reduction with the Department of Business Development, Ministry of Commerce, on 20 April 2026.</w:t>
      </w:r>
    </w:p>
    <w:p w14:paraId="7F8F8073" w14:textId="40DF68D0" w:rsidR="00AE0D74" w:rsidRDefault="00AE0D74" w:rsidP="009C4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jc w:val="thaiDistribute"/>
        <w:rPr>
          <w:rFonts w:ascii="Trebuchet MS" w:hAnsi="Trebuchet MS" w:cstheme="minorBidi"/>
          <w:sz w:val="18"/>
          <w:szCs w:val="18"/>
        </w:rPr>
      </w:pPr>
    </w:p>
    <w:p w14:paraId="632DAD8A" w14:textId="378781AE" w:rsidR="008E239C" w:rsidRDefault="008E239C" w:rsidP="00D5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360" w:right="-1"/>
        <w:jc w:val="thaiDistribute"/>
        <w:rPr>
          <w:rFonts w:ascii="Trebuchet MS" w:hAnsi="Trebuchet MS" w:cstheme="minorBidi"/>
          <w:sz w:val="18"/>
          <w:szCs w:val="18"/>
        </w:rPr>
      </w:pPr>
      <w:r w:rsidRPr="008E239C">
        <w:rPr>
          <w:rFonts w:ascii="Trebuchet MS" w:hAnsi="Trebuchet MS" w:cstheme="minorBidi"/>
          <w:sz w:val="18"/>
          <w:szCs w:val="18"/>
        </w:rPr>
        <w:t xml:space="preserve">As </w:t>
      </w:r>
      <w:proofErr w:type="gramStart"/>
      <w:r w:rsidRPr="008E239C">
        <w:rPr>
          <w:rFonts w:ascii="Trebuchet MS" w:hAnsi="Trebuchet MS" w:cstheme="minorBidi"/>
          <w:sz w:val="18"/>
          <w:szCs w:val="18"/>
        </w:rPr>
        <w:t>at</w:t>
      </w:r>
      <w:proofErr w:type="gramEnd"/>
      <w:r w:rsidRPr="008E239C">
        <w:rPr>
          <w:rFonts w:ascii="Trebuchet MS" w:hAnsi="Trebuchet MS" w:cstheme="minorBidi"/>
          <w:sz w:val="18"/>
          <w:szCs w:val="18"/>
        </w:rPr>
        <w:t xml:space="preserve"> 30 June 2026, the Company</w:t>
      </w:r>
      <w:r w:rsidR="007C58FF">
        <w:rPr>
          <w:rFonts w:ascii="Trebuchet MS" w:hAnsi="Trebuchet MS" w:cstheme="minorBidi"/>
          <w:sz w:val="18"/>
          <w:szCs w:val="18"/>
        </w:rPr>
        <w:t>’</w:t>
      </w:r>
      <w:r w:rsidRPr="008E239C">
        <w:rPr>
          <w:rFonts w:ascii="Trebuchet MS" w:hAnsi="Trebuchet MS" w:cstheme="minorBidi"/>
          <w:sz w:val="18"/>
          <w:szCs w:val="18"/>
        </w:rPr>
        <w:t>s registered</w:t>
      </w:r>
      <w:r w:rsidR="00363625">
        <w:rPr>
          <w:rFonts w:ascii="Trebuchet MS" w:hAnsi="Trebuchet MS" w:cstheme="minorBidi"/>
          <w:sz w:val="18"/>
          <w:szCs w:val="18"/>
        </w:rPr>
        <w:t xml:space="preserve"> share</w:t>
      </w:r>
      <w:r w:rsidRPr="008E239C">
        <w:rPr>
          <w:rFonts w:ascii="Trebuchet MS" w:hAnsi="Trebuchet MS" w:cstheme="minorBidi"/>
          <w:sz w:val="18"/>
          <w:szCs w:val="18"/>
        </w:rPr>
        <w:t xml:space="preserve"> capital</w:t>
      </w:r>
      <w:r w:rsidR="00DA203E">
        <w:rPr>
          <w:rFonts w:ascii="Trebuchet MS" w:hAnsi="Trebuchet MS" w:cstheme="minorBidi"/>
          <w:sz w:val="18"/>
          <w:szCs w:val="18"/>
        </w:rPr>
        <w:t>,</w:t>
      </w:r>
      <w:r w:rsidR="00615C6B">
        <w:rPr>
          <w:rFonts w:ascii="Trebuchet MS" w:hAnsi="Trebuchet MS" w:cstheme="minorBidi"/>
          <w:sz w:val="18"/>
          <w:szCs w:val="18"/>
        </w:rPr>
        <w:t xml:space="preserve"> </w:t>
      </w:r>
      <w:r w:rsidRPr="008E239C">
        <w:rPr>
          <w:rFonts w:ascii="Trebuchet MS" w:hAnsi="Trebuchet MS" w:cstheme="minorBidi"/>
          <w:sz w:val="18"/>
          <w:szCs w:val="18"/>
        </w:rPr>
        <w:t xml:space="preserve">issued and paid-up </w:t>
      </w:r>
      <w:r w:rsidR="00615C6B">
        <w:rPr>
          <w:rFonts w:ascii="Trebuchet MS" w:hAnsi="Trebuchet MS" w:cstheme="minorBidi"/>
          <w:sz w:val="18"/>
          <w:szCs w:val="18"/>
        </w:rPr>
        <w:t>share</w:t>
      </w:r>
      <w:r w:rsidR="00927D82">
        <w:rPr>
          <w:rFonts w:ascii="Trebuchet MS" w:hAnsi="Trebuchet MS" w:cstheme="minorBidi"/>
          <w:sz w:val="18"/>
          <w:szCs w:val="18"/>
        </w:rPr>
        <w:t xml:space="preserve"> </w:t>
      </w:r>
      <w:r w:rsidRPr="008E239C">
        <w:rPr>
          <w:rFonts w:ascii="Trebuchet MS" w:hAnsi="Trebuchet MS" w:cstheme="minorBidi"/>
          <w:sz w:val="18"/>
          <w:szCs w:val="18"/>
        </w:rPr>
        <w:t>capital amounted to Baht 2,998,858,026, comprising 3,998,477,368 ordinary shares with a par value of Baht 0.75 per share.</w:t>
      </w:r>
    </w:p>
    <w:p w14:paraId="23D3AF94" w14:textId="02C49322" w:rsidR="001950A8" w:rsidRDefault="001950A8" w:rsidP="00AE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Trebuchet MS" w:hAnsi="Trebuchet MS" w:cstheme="minorBidi"/>
          <w:sz w:val="18"/>
          <w:szCs w:val="18"/>
        </w:rPr>
      </w:pPr>
    </w:p>
    <w:p w14:paraId="16DFD110" w14:textId="1707F4DA" w:rsidR="006B5E6F" w:rsidRPr="00F63DD1" w:rsidRDefault="003E5A9C" w:rsidP="00912A9A">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50"/>
        </w:tabs>
        <w:spacing w:line="360" w:lineRule="auto"/>
        <w:ind w:right="-10"/>
        <w:jc w:val="thaiDistribute"/>
        <w:rPr>
          <w:rFonts w:ascii="Trebuchet MS" w:hAnsi="Trebuchet MS" w:cs="Arial"/>
          <w:b/>
          <w:bCs/>
          <w:sz w:val="18"/>
          <w:szCs w:val="18"/>
          <w:lang w:val="en-GB"/>
        </w:rPr>
      </w:pPr>
      <w:r>
        <w:rPr>
          <w:rFonts w:ascii="Trebuchet MS" w:hAnsi="Trebuchet MS" w:cs="Browallia New"/>
          <w:b/>
          <w:bCs/>
          <w:sz w:val="18"/>
          <w:szCs w:val="22"/>
        </w:rPr>
        <w:t>INCOME</w:t>
      </w:r>
      <w:r w:rsidR="00F63DD1">
        <w:rPr>
          <w:rFonts w:ascii="Trebuchet MS" w:hAnsi="Trebuchet MS" w:cs="Browallia New"/>
          <w:b/>
          <w:bCs/>
          <w:sz w:val="18"/>
          <w:szCs w:val="22"/>
        </w:rPr>
        <w:t xml:space="preserve"> TAX</w:t>
      </w:r>
    </w:p>
    <w:p w14:paraId="12E024D6" w14:textId="77777777" w:rsidR="000A7B1F" w:rsidRDefault="000A7B1F" w:rsidP="00F6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50"/>
        </w:tabs>
        <w:spacing w:line="360" w:lineRule="auto"/>
        <w:ind w:left="360" w:right="-10"/>
        <w:jc w:val="thaiDistribute"/>
        <w:rPr>
          <w:rFonts w:ascii="Trebuchet MS" w:hAnsi="Trebuchet MS" w:cs="Arial"/>
          <w:sz w:val="18"/>
          <w:szCs w:val="18"/>
        </w:rPr>
      </w:pPr>
    </w:p>
    <w:p w14:paraId="49018130" w14:textId="23D149E2" w:rsidR="000A7B1F" w:rsidRDefault="009608E5" w:rsidP="00F6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50"/>
        </w:tabs>
        <w:spacing w:line="360" w:lineRule="auto"/>
        <w:ind w:left="360" w:right="-10"/>
        <w:jc w:val="thaiDistribute"/>
        <w:rPr>
          <w:rFonts w:ascii="Trebuchet MS" w:hAnsi="Trebuchet MS" w:cs="Arial"/>
          <w:sz w:val="18"/>
          <w:szCs w:val="18"/>
        </w:rPr>
      </w:pPr>
      <w:r w:rsidRPr="009608E5">
        <w:rPr>
          <w:rFonts w:ascii="Trebuchet MS" w:hAnsi="Trebuchet MS" w:cs="Arial"/>
          <w:sz w:val="18"/>
          <w:szCs w:val="18"/>
        </w:rPr>
        <w:t xml:space="preserve">Income tax expense for the interim period is </w:t>
      </w:r>
      <w:proofErr w:type="spellStart"/>
      <w:r w:rsidRPr="009608E5">
        <w:rPr>
          <w:rFonts w:ascii="Trebuchet MS" w:hAnsi="Trebuchet MS" w:cs="Arial"/>
          <w:sz w:val="18"/>
          <w:szCs w:val="18"/>
        </w:rPr>
        <w:t>recognised</w:t>
      </w:r>
      <w:proofErr w:type="spellEnd"/>
      <w:r w:rsidRPr="009608E5">
        <w:rPr>
          <w:rFonts w:ascii="Trebuchet MS" w:hAnsi="Trebuchet MS" w:cs="Arial"/>
          <w:sz w:val="18"/>
          <w:szCs w:val="18"/>
        </w:rPr>
        <w:t xml:space="preserve"> based on management’s estimate using the weighted average annual income tax rate expected for the full financial year. The effective income tax rates for the consolidated and separate financial information for the three-month period </w:t>
      </w:r>
      <w:proofErr w:type="gramStart"/>
      <w:r w:rsidRPr="009608E5">
        <w:rPr>
          <w:rFonts w:ascii="Trebuchet MS" w:hAnsi="Trebuchet MS" w:cs="Arial"/>
          <w:sz w:val="18"/>
          <w:szCs w:val="18"/>
        </w:rPr>
        <w:t>ended</w:t>
      </w:r>
      <w:proofErr w:type="gramEnd"/>
      <w:r w:rsidRPr="009608E5">
        <w:rPr>
          <w:rFonts w:ascii="Trebuchet MS" w:hAnsi="Trebuchet MS" w:cs="Arial"/>
          <w:sz w:val="18"/>
          <w:szCs w:val="18"/>
        </w:rPr>
        <w:t xml:space="preserve"> 30 June 2026 </w:t>
      </w:r>
      <w:proofErr w:type="gramStart"/>
      <w:r w:rsidRPr="009608E5">
        <w:rPr>
          <w:rFonts w:ascii="Trebuchet MS" w:hAnsi="Trebuchet MS" w:cs="Arial"/>
          <w:sz w:val="18"/>
          <w:szCs w:val="18"/>
        </w:rPr>
        <w:t>is</w:t>
      </w:r>
      <w:proofErr w:type="gramEnd"/>
      <w:r w:rsidRPr="009608E5">
        <w:rPr>
          <w:rFonts w:ascii="Trebuchet MS" w:hAnsi="Trebuchet MS" w:cs="Arial"/>
          <w:sz w:val="18"/>
          <w:szCs w:val="18"/>
        </w:rPr>
        <w:t xml:space="preserve"> 3.60% and 1.15%, respectively, for the six-month period </w:t>
      </w:r>
      <w:proofErr w:type="gramStart"/>
      <w:r w:rsidRPr="009608E5">
        <w:rPr>
          <w:rFonts w:ascii="Trebuchet MS" w:hAnsi="Trebuchet MS" w:cs="Arial"/>
          <w:sz w:val="18"/>
          <w:szCs w:val="18"/>
        </w:rPr>
        <w:t>ended</w:t>
      </w:r>
      <w:proofErr w:type="gramEnd"/>
      <w:r w:rsidRPr="009608E5">
        <w:rPr>
          <w:rFonts w:ascii="Trebuchet MS" w:hAnsi="Trebuchet MS" w:cs="Arial"/>
          <w:sz w:val="18"/>
          <w:szCs w:val="18"/>
        </w:rPr>
        <w:t xml:space="preserve"> 30 June 2026 is 8.09% and 3.37%, respectively. Compared with the statutory income tax rate of 20%, the difference is primarily attributable to the </w:t>
      </w:r>
      <w:proofErr w:type="spellStart"/>
      <w:r w:rsidRPr="009608E5">
        <w:rPr>
          <w:rFonts w:ascii="Trebuchet MS" w:hAnsi="Trebuchet MS" w:cs="Arial"/>
          <w:sz w:val="18"/>
          <w:szCs w:val="18"/>
        </w:rPr>
        <w:t>utilisation</w:t>
      </w:r>
      <w:proofErr w:type="spellEnd"/>
      <w:r w:rsidRPr="009608E5">
        <w:rPr>
          <w:rFonts w:ascii="Trebuchet MS" w:hAnsi="Trebuchet MS" w:cs="Arial"/>
          <w:sz w:val="18"/>
          <w:szCs w:val="18"/>
        </w:rPr>
        <w:t xml:space="preserve"> of tax losses carried forward, which reduce the current income tax expenses. In addition, the income tax expense recognized for the period mainly arose from </w:t>
      </w:r>
      <w:proofErr w:type="gramStart"/>
      <w:r w:rsidRPr="009608E5">
        <w:rPr>
          <w:rFonts w:ascii="Trebuchet MS" w:hAnsi="Trebuchet MS" w:cs="Arial"/>
          <w:sz w:val="18"/>
          <w:szCs w:val="18"/>
        </w:rPr>
        <w:t>the tax</w:t>
      </w:r>
      <w:proofErr w:type="gramEnd"/>
      <w:r w:rsidRPr="009608E5">
        <w:rPr>
          <w:rFonts w:ascii="Trebuchet MS" w:hAnsi="Trebuchet MS" w:cs="Arial"/>
          <w:sz w:val="18"/>
          <w:szCs w:val="18"/>
        </w:rPr>
        <w:t xml:space="preserve"> effects of temporary differences relating to the reversal of allowance for expected credit loss and the reduction of the right-of-use assets and leases liabilities arising from the termination of lease agreement during the current period.</w:t>
      </w:r>
    </w:p>
    <w:p w14:paraId="757F4251" w14:textId="77777777" w:rsidR="009608E5" w:rsidRPr="000A7B1F" w:rsidRDefault="009608E5" w:rsidP="00F6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50"/>
        </w:tabs>
        <w:spacing w:line="360" w:lineRule="auto"/>
        <w:ind w:left="360" w:right="-10"/>
        <w:jc w:val="thaiDistribute"/>
        <w:rPr>
          <w:rFonts w:ascii="Trebuchet MS" w:hAnsi="Trebuchet MS" w:cs="Arial"/>
          <w:sz w:val="18"/>
          <w:szCs w:val="18"/>
          <w:lang w:val="en-GB"/>
        </w:rPr>
      </w:pPr>
    </w:p>
    <w:p w14:paraId="16679848" w14:textId="632829FE" w:rsidR="004E4FE9" w:rsidRPr="00A51377" w:rsidRDefault="005B046A" w:rsidP="00912A9A">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50"/>
        </w:tabs>
        <w:spacing w:line="360" w:lineRule="auto"/>
        <w:ind w:right="-10"/>
        <w:jc w:val="thaiDistribute"/>
        <w:rPr>
          <w:rFonts w:ascii="Trebuchet MS" w:hAnsi="Trebuchet MS" w:cs="Arial"/>
          <w:b/>
          <w:bCs/>
          <w:sz w:val="18"/>
          <w:szCs w:val="18"/>
          <w:lang w:val="en-GB"/>
        </w:rPr>
      </w:pPr>
      <w:r w:rsidRPr="00A51377">
        <w:rPr>
          <w:rFonts w:ascii="Trebuchet MS" w:hAnsi="Trebuchet MS" w:cs="Arial"/>
          <w:b/>
          <w:bCs/>
          <w:sz w:val="18"/>
          <w:szCs w:val="18"/>
          <w:lang w:val="en-GB"/>
        </w:rPr>
        <w:t xml:space="preserve">COMMITMENTS </w:t>
      </w:r>
    </w:p>
    <w:p w14:paraId="531799A4" w14:textId="77777777" w:rsidR="004E4FE9" w:rsidRPr="00306D97" w:rsidRDefault="004E4FE9" w:rsidP="004E4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b/>
          <w:bCs/>
          <w:sz w:val="18"/>
          <w:szCs w:val="18"/>
          <w:lang w:val="en-GB"/>
        </w:rPr>
      </w:pPr>
    </w:p>
    <w:p w14:paraId="79069402" w14:textId="0AF64EB0" w:rsidR="00233B63" w:rsidRPr="00306D97" w:rsidRDefault="001B5675" w:rsidP="00421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sz w:val="18"/>
          <w:szCs w:val="18"/>
          <w:lang w:val="en-GB"/>
        </w:rPr>
      </w:pPr>
      <w:r w:rsidRPr="00306D97">
        <w:rPr>
          <w:rFonts w:ascii="Trebuchet MS" w:hAnsi="Trebuchet MS" w:cs="Arial"/>
          <w:sz w:val="18"/>
          <w:szCs w:val="18"/>
          <w:lang w:val="en-GB"/>
        </w:rPr>
        <w:t xml:space="preserve">As </w:t>
      </w:r>
      <w:proofErr w:type="gramStart"/>
      <w:r w:rsidR="00205B7E">
        <w:rPr>
          <w:rFonts w:ascii="Trebuchet MS" w:hAnsi="Trebuchet MS" w:cs="Arial"/>
          <w:sz w:val="18"/>
          <w:szCs w:val="18"/>
          <w:lang w:val="en-GB"/>
        </w:rPr>
        <w:t>at</w:t>
      </w:r>
      <w:proofErr w:type="gramEnd"/>
      <w:r w:rsidRPr="00306D97">
        <w:rPr>
          <w:rFonts w:ascii="Trebuchet MS" w:hAnsi="Trebuchet MS" w:cs="Arial"/>
          <w:sz w:val="18"/>
          <w:szCs w:val="18"/>
          <w:lang w:val="en-GB"/>
        </w:rPr>
        <w:t xml:space="preserve"> </w:t>
      </w:r>
      <w:r w:rsidR="005430B7" w:rsidRPr="00FA3B45">
        <w:rPr>
          <w:rFonts w:ascii="Trebuchet MS" w:hAnsi="Trebuchet MS" w:cstheme="minorBidi"/>
          <w:sz w:val="18"/>
          <w:szCs w:val="18"/>
        </w:rPr>
        <w:t>30 June</w:t>
      </w:r>
      <w:r w:rsidR="00205B7E" w:rsidRPr="00205B7E">
        <w:rPr>
          <w:rFonts w:ascii="Trebuchet MS" w:hAnsi="Trebuchet MS" w:cstheme="minorBidi"/>
          <w:sz w:val="18"/>
          <w:szCs w:val="18"/>
        </w:rPr>
        <w:t xml:space="preserve"> 2026</w:t>
      </w:r>
      <w:r w:rsidRPr="00306D97">
        <w:rPr>
          <w:rFonts w:ascii="Trebuchet MS" w:hAnsi="Trebuchet MS" w:cs="Arial"/>
          <w:sz w:val="18"/>
          <w:szCs w:val="18"/>
          <w:lang w:val="en-GB"/>
        </w:rPr>
        <w:t>, the Company and subsidiar</w:t>
      </w:r>
      <w:r w:rsidR="00694291" w:rsidRPr="00306D97">
        <w:rPr>
          <w:rFonts w:ascii="Trebuchet MS" w:hAnsi="Trebuchet MS" w:cs="Arial"/>
          <w:sz w:val="18"/>
          <w:szCs w:val="18"/>
          <w:lang w:val="en-GB"/>
        </w:rPr>
        <w:t>y</w:t>
      </w:r>
      <w:r w:rsidRPr="00306D97">
        <w:rPr>
          <w:rFonts w:ascii="Trebuchet MS" w:hAnsi="Trebuchet MS" w:cs="Arial"/>
          <w:sz w:val="18"/>
          <w:szCs w:val="18"/>
          <w:lang w:val="en-GB"/>
        </w:rPr>
        <w:t xml:space="preserve"> have commit</w:t>
      </w:r>
      <w:r w:rsidR="00233B63" w:rsidRPr="00306D97">
        <w:rPr>
          <w:rFonts w:ascii="Trebuchet MS" w:hAnsi="Trebuchet MS" w:cs="Arial"/>
          <w:sz w:val="18"/>
          <w:szCs w:val="18"/>
          <w:lang w:val="en-GB"/>
        </w:rPr>
        <w:t>ment as follows:</w:t>
      </w:r>
    </w:p>
    <w:p w14:paraId="5BA8AE45" w14:textId="77777777" w:rsidR="00E8383D" w:rsidRPr="00306D97" w:rsidRDefault="00E8383D" w:rsidP="002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firstLine="360"/>
        <w:jc w:val="thaiDistribute"/>
        <w:rPr>
          <w:rFonts w:ascii="Trebuchet MS" w:hAnsi="Trebuchet MS" w:cs="Arial"/>
          <w:sz w:val="18"/>
          <w:szCs w:val="18"/>
          <w:u w:val="single"/>
          <w:lang w:val="en-GB"/>
        </w:rPr>
      </w:pPr>
    </w:p>
    <w:p w14:paraId="7F8F5ECB" w14:textId="218FAC44" w:rsidR="005B046A" w:rsidRPr="00306D97" w:rsidRDefault="009E3B53" w:rsidP="002211C5">
      <w:pPr>
        <w:pStyle w:val="ListParagraph"/>
        <w:numPr>
          <w:ilvl w:val="1"/>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4" w:hanging="540"/>
        <w:jc w:val="thaiDistribute"/>
        <w:rPr>
          <w:rFonts w:ascii="Trebuchet MS" w:hAnsi="Trebuchet MS" w:cs="Arial"/>
          <w:szCs w:val="18"/>
        </w:rPr>
      </w:pPr>
      <w:r w:rsidRPr="00306D97">
        <w:rPr>
          <w:rFonts w:ascii="Trebuchet MS" w:hAnsi="Trebuchet MS" w:cs="Arial"/>
          <w:szCs w:val="18"/>
        </w:rPr>
        <w:t>C</w:t>
      </w:r>
      <w:r w:rsidR="005B046A" w:rsidRPr="00306D97">
        <w:rPr>
          <w:rFonts w:ascii="Trebuchet MS" w:hAnsi="Trebuchet MS" w:cs="Arial"/>
          <w:szCs w:val="18"/>
        </w:rPr>
        <w:t>ommitments in respect of</w:t>
      </w:r>
      <w:r w:rsidR="005B046A" w:rsidRPr="00306D97">
        <w:rPr>
          <w:rFonts w:ascii="Trebuchet MS" w:hAnsi="Trebuchet MS" w:cs="Arial"/>
          <w:szCs w:val="18"/>
          <w:cs/>
        </w:rPr>
        <w:t xml:space="preserve"> </w:t>
      </w:r>
      <w:r w:rsidR="005B046A" w:rsidRPr="00306D97">
        <w:rPr>
          <w:rFonts w:ascii="Trebuchet MS" w:hAnsi="Trebuchet MS" w:cs="Arial"/>
          <w:szCs w:val="18"/>
        </w:rPr>
        <w:t>rental</w:t>
      </w:r>
      <w:r w:rsidR="005B046A" w:rsidRPr="00306D97">
        <w:rPr>
          <w:rFonts w:ascii="Trebuchet MS" w:hAnsi="Trebuchet MS" w:cs="Arial"/>
          <w:szCs w:val="18"/>
          <w:cs/>
        </w:rPr>
        <w:t xml:space="preserve"> </w:t>
      </w:r>
      <w:r w:rsidR="005B046A" w:rsidRPr="00306D97">
        <w:rPr>
          <w:rFonts w:ascii="Trebuchet MS" w:hAnsi="Trebuchet MS" w:cs="Arial"/>
          <w:szCs w:val="18"/>
        </w:rPr>
        <w:t>and</w:t>
      </w:r>
      <w:r w:rsidR="007733C4" w:rsidRPr="00306D97">
        <w:rPr>
          <w:rFonts w:ascii="Trebuchet MS" w:hAnsi="Trebuchet MS" w:cs="Arial"/>
          <w:szCs w:val="18"/>
        </w:rPr>
        <w:t xml:space="preserve"> </w:t>
      </w:r>
      <w:r w:rsidR="005B046A" w:rsidRPr="00306D97">
        <w:rPr>
          <w:rFonts w:ascii="Trebuchet MS" w:hAnsi="Trebuchet MS" w:cs="Arial"/>
          <w:szCs w:val="18"/>
        </w:rPr>
        <w:t>service</w:t>
      </w:r>
      <w:r w:rsidR="009379BE" w:rsidRPr="00306D97">
        <w:rPr>
          <w:rFonts w:ascii="Trebuchet MS" w:hAnsi="Trebuchet MS" w:cs="Arial"/>
          <w:szCs w:val="18"/>
        </w:rPr>
        <w:t xml:space="preserve"> agreements</w:t>
      </w:r>
      <w:r w:rsidR="00AA1C87" w:rsidRPr="00306D97">
        <w:rPr>
          <w:rFonts w:ascii="Trebuchet MS" w:hAnsi="Trebuchet MS" w:cs="Arial"/>
          <w:szCs w:val="18"/>
        </w:rPr>
        <w:t xml:space="preserve"> </w:t>
      </w:r>
      <w:proofErr w:type="gramStart"/>
      <w:r w:rsidR="005B046A" w:rsidRPr="00306D97">
        <w:rPr>
          <w:rFonts w:ascii="Trebuchet MS" w:hAnsi="Trebuchet MS" w:cs="Arial"/>
          <w:szCs w:val="18"/>
        </w:rPr>
        <w:t>as</w:t>
      </w:r>
      <w:proofErr w:type="gramEnd"/>
      <w:r w:rsidR="005B046A" w:rsidRPr="00306D97">
        <w:rPr>
          <w:rFonts w:ascii="Trebuchet MS" w:hAnsi="Trebuchet MS" w:cs="Arial"/>
          <w:szCs w:val="18"/>
        </w:rPr>
        <w:t xml:space="preserve"> follows:</w:t>
      </w:r>
    </w:p>
    <w:tbl>
      <w:tblPr>
        <w:tblW w:w="8640" w:type="dxa"/>
        <w:tblInd w:w="810" w:type="dxa"/>
        <w:tblLayout w:type="fixed"/>
        <w:tblLook w:val="04A0" w:firstRow="1" w:lastRow="0" w:firstColumn="1" w:lastColumn="0" w:noHBand="0" w:noVBand="1"/>
      </w:tblPr>
      <w:tblGrid>
        <w:gridCol w:w="4140"/>
        <w:gridCol w:w="2160"/>
        <w:gridCol w:w="259"/>
        <w:gridCol w:w="2081"/>
      </w:tblGrid>
      <w:tr w:rsidR="008128BB" w:rsidRPr="00306D97" w14:paraId="41925919" w14:textId="77777777" w:rsidTr="006A31B8">
        <w:tc>
          <w:tcPr>
            <w:tcW w:w="4140" w:type="dxa"/>
            <w:vAlign w:val="center"/>
          </w:tcPr>
          <w:p w14:paraId="0C7C1631"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p>
        </w:tc>
        <w:tc>
          <w:tcPr>
            <w:tcW w:w="4500" w:type="dxa"/>
            <w:gridSpan w:val="3"/>
            <w:vAlign w:val="center"/>
            <w:hideMark/>
          </w:tcPr>
          <w:p w14:paraId="0F6C1C9C"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8128BB" w:rsidRPr="00306D97" w14:paraId="291F19EB" w14:textId="77777777" w:rsidTr="006A31B8">
        <w:tc>
          <w:tcPr>
            <w:tcW w:w="4140" w:type="dxa"/>
          </w:tcPr>
          <w:p w14:paraId="2670F86A"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r w:rsidRPr="00306D97">
              <w:rPr>
                <w:rFonts w:ascii="Trebuchet MS" w:hAnsi="Trebuchet MS" w:cs="Arial"/>
                <w:sz w:val="18"/>
                <w:szCs w:val="18"/>
              </w:rPr>
              <w:t>(</w:t>
            </w:r>
            <w:proofErr w:type="gramStart"/>
            <w:r w:rsidRPr="00306D97">
              <w:rPr>
                <w:rFonts w:ascii="Trebuchet MS" w:hAnsi="Trebuchet MS" w:cs="Arial"/>
                <w:sz w:val="18"/>
                <w:szCs w:val="18"/>
              </w:rPr>
              <w:t>Unit :</w:t>
            </w:r>
            <w:proofErr w:type="gramEnd"/>
            <w:r w:rsidRPr="00306D97">
              <w:rPr>
                <w:rFonts w:ascii="Trebuchet MS" w:hAnsi="Trebuchet MS" w:cs="Arial"/>
                <w:sz w:val="18"/>
                <w:szCs w:val="18"/>
              </w:rPr>
              <w:t xml:space="preserve"> Thousand Baht)</w:t>
            </w:r>
          </w:p>
        </w:tc>
        <w:tc>
          <w:tcPr>
            <w:tcW w:w="2160" w:type="dxa"/>
            <w:tcBorders>
              <w:top w:val="nil"/>
              <w:left w:val="nil"/>
              <w:bottom w:val="single" w:sz="4" w:space="0" w:color="auto"/>
              <w:right w:val="nil"/>
            </w:tcBorders>
            <w:vAlign w:val="center"/>
            <w:hideMark/>
          </w:tcPr>
          <w:p w14:paraId="56F6B64D"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cstheme="minorBidi"/>
                <w:sz w:val="18"/>
                <w:szCs w:val="18"/>
                <w:lang w:val="en-GB"/>
              </w:rPr>
            </w:pPr>
            <w:r w:rsidRPr="00306D97">
              <w:rPr>
                <w:rFonts w:ascii="Trebuchet MS" w:hAnsi="Trebuchet MS" w:cs="Arial"/>
                <w:sz w:val="18"/>
                <w:szCs w:val="18"/>
              </w:rPr>
              <w:t>Consolidated</w:t>
            </w:r>
            <w:r w:rsidRPr="00306D97">
              <w:rPr>
                <w:rFonts w:ascii="Trebuchet MS" w:hAnsi="Trebuchet MS" w:cs="Arial"/>
                <w:sz w:val="18"/>
                <w:szCs w:val="18"/>
                <w:lang w:val="en-GB"/>
              </w:rPr>
              <w:t xml:space="preserve"> </w:t>
            </w:r>
          </w:p>
          <w:p w14:paraId="51BC7FDD"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cs="Arial"/>
                <w:sz w:val="18"/>
                <w:szCs w:val="18"/>
                <w:lang w:val="en-GB"/>
              </w:rPr>
            </w:pPr>
            <w:r w:rsidRPr="00306D97">
              <w:rPr>
                <w:rFonts w:ascii="Trebuchet MS" w:hAnsi="Trebuchet MS" w:cs="Browallia New"/>
                <w:sz w:val="18"/>
                <w:szCs w:val="18"/>
              </w:rPr>
              <w:t>financial information</w:t>
            </w:r>
          </w:p>
        </w:tc>
        <w:tc>
          <w:tcPr>
            <w:tcW w:w="259" w:type="dxa"/>
            <w:vAlign w:val="center"/>
          </w:tcPr>
          <w:p w14:paraId="47821D99"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cs="Arial"/>
                <w:sz w:val="18"/>
                <w:szCs w:val="18"/>
                <w:cs/>
                <w:lang w:val="en-GB"/>
              </w:rPr>
            </w:pPr>
          </w:p>
        </w:tc>
        <w:tc>
          <w:tcPr>
            <w:tcW w:w="2081" w:type="dxa"/>
            <w:tcBorders>
              <w:top w:val="nil"/>
              <w:left w:val="nil"/>
              <w:bottom w:val="single" w:sz="4" w:space="0" w:color="auto"/>
              <w:right w:val="nil"/>
            </w:tcBorders>
            <w:vAlign w:val="center"/>
            <w:hideMark/>
          </w:tcPr>
          <w:p w14:paraId="65B64807"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cstheme="minorBidi"/>
                <w:sz w:val="18"/>
                <w:szCs w:val="18"/>
              </w:rPr>
            </w:pPr>
            <w:r w:rsidRPr="00306D97">
              <w:rPr>
                <w:rFonts w:ascii="Trebuchet MS" w:hAnsi="Trebuchet MS" w:cs="Arial"/>
                <w:sz w:val="18"/>
                <w:szCs w:val="18"/>
              </w:rPr>
              <w:t xml:space="preserve">Separate </w:t>
            </w:r>
          </w:p>
          <w:p w14:paraId="1CF61F65"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center"/>
              <w:rPr>
                <w:rFonts w:ascii="Trebuchet MS" w:hAnsi="Trebuchet MS" w:cs="Arial"/>
                <w:sz w:val="18"/>
                <w:szCs w:val="18"/>
                <w:cs/>
                <w:lang w:val="en-GB"/>
              </w:rPr>
            </w:pPr>
            <w:r w:rsidRPr="00306D97">
              <w:rPr>
                <w:rFonts w:ascii="Trebuchet MS" w:hAnsi="Trebuchet MS" w:cs="Arial"/>
                <w:sz w:val="18"/>
                <w:szCs w:val="18"/>
              </w:rPr>
              <w:t>financial information</w:t>
            </w:r>
          </w:p>
        </w:tc>
      </w:tr>
      <w:tr w:rsidR="008128BB" w:rsidRPr="00306D97" w14:paraId="1FDA7E58" w14:textId="77777777" w:rsidTr="006A31B8">
        <w:tc>
          <w:tcPr>
            <w:tcW w:w="4140" w:type="dxa"/>
            <w:vAlign w:val="bottom"/>
          </w:tcPr>
          <w:p w14:paraId="29321700"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cs/>
              </w:rPr>
            </w:pPr>
          </w:p>
        </w:tc>
        <w:tc>
          <w:tcPr>
            <w:tcW w:w="2160" w:type="dxa"/>
            <w:tcBorders>
              <w:top w:val="single" w:sz="4" w:space="0" w:color="auto"/>
              <w:left w:val="nil"/>
              <w:bottom w:val="nil"/>
              <w:right w:val="nil"/>
            </w:tcBorders>
            <w:vAlign w:val="bottom"/>
          </w:tcPr>
          <w:p w14:paraId="01A9318C"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259" w:type="dxa"/>
            <w:vAlign w:val="bottom"/>
          </w:tcPr>
          <w:p w14:paraId="52DE7378"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rebuchet MS" w:hAnsi="Trebuchet MS" w:cs="Arial"/>
                <w:sz w:val="18"/>
                <w:szCs w:val="18"/>
              </w:rPr>
            </w:pPr>
          </w:p>
        </w:tc>
        <w:tc>
          <w:tcPr>
            <w:tcW w:w="2081" w:type="dxa"/>
            <w:tcBorders>
              <w:top w:val="single" w:sz="4" w:space="0" w:color="auto"/>
              <w:left w:val="nil"/>
              <w:bottom w:val="nil"/>
              <w:right w:val="nil"/>
            </w:tcBorders>
            <w:vAlign w:val="bottom"/>
          </w:tcPr>
          <w:p w14:paraId="3B00917F"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r>
      <w:tr w:rsidR="008128BB" w:rsidRPr="00306D97" w14:paraId="3AEFE539" w14:textId="77777777" w:rsidTr="006A31B8">
        <w:tc>
          <w:tcPr>
            <w:tcW w:w="4140" w:type="dxa"/>
            <w:vAlign w:val="bottom"/>
            <w:hideMark/>
          </w:tcPr>
          <w:p w14:paraId="1C2DBB34"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r w:rsidRPr="00306D97">
              <w:rPr>
                <w:rFonts w:ascii="Trebuchet MS" w:hAnsi="Trebuchet MS" w:cs="Arial"/>
                <w:sz w:val="18"/>
                <w:szCs w:val="18"/>
              </w:rPr>
              <w:t xml:space="preserve">Due within 1 year </w:t>
            </w:r>
          </w:p>
        </w:tc>
        <w:tc>
          <w:tcPr>
            <w:tcW w:w="2160" w:type="dxa"/>
          </w:tcPr>
          <w:p w14:paraId="21738D70" w14:textId="4B6BFDA5" w:rsidR="008128BB" w:rsidRPr="00014C42" w:rsidRDefault="002B27D5"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r>
              <w:rPr>
                <w:rFonts w:ascii="Trebuchet MS" w:hAnsi="Trebuchet MS" w:cs="Arial"/>
                <w:sz w:val="18"/>
                <w:szCs w:val="18"/>
              </w:rPr>
              <w:t>1,441</w:t>
            </w:r>
          </w:p>
        </w:tc>
        <w:tc>
          <w:tcPr>
            <w:tcW w:w="259" w:type="dxa"/>
          </w:tcPr>
          <w:p w14:paraId="6905C977"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2081" w:type="dxa"/>
          </w:tcPr>
          <w:p w14:paraId="1E0EDAE2" w14:textId="7DE44101" w:rsidR="008128BB" w:rsidRPr="00306D97" w:rsidRDefault="002B27D5"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r>
              <w:rPr>
                <w:rFonts w:ascii="Trebuchet MS" w:hAnsi="Trebuchet MS" w:cs="Arial"/>
                <w:sz w:val="18"/>
                <w:szCs w:val="18"/>
                <w:lang w:val="en-GB"/>
              </w:rPr>
              <w:t>1,402</w:t>
            </w:r>
          </w:p>
        </w:tc>
      </w:tr>
      <w:tr w:rsidR="008128BB" w:rsidRPr="00306D97" w14:paraId="7EE80E02" w14:textId="77777777" w:rsidTr="006A31B8">
        <w:tc>
          <w:tcPr>
            <w:tcW w:w="4140" w:type="dxa"/>
            <w:vAlign w:val="bottom"/>
            <w:hideMark/>
          </w:tcPr>
          <w:p w14:paraId="20397C5F"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rebuchet MS" w:hAnsi="Trebuchet MS" w:cs="Arial"/>
                <w:sz w:val="18"/>
                <w:szCs w:val="18"/>
              </w:rPr>
            </w:pPr>
            <w:proofErr w:type="gramStart"/>
            <w:r w:rsidRPr="00306D97">
              <w:rPr>
                <w:rFonts w:ascii="Trebuchet MS" w:hAnsi="Trebuchet MS" w:cs="Arial"/>
                <w:sz w:val="18"/>
                <w:szCs w:val="18"/>
              </w:rPr>
              <w:t>Due</w:t>
            </w:r>
            <w:proofErr w:type="gramEnd"/>
            <w:r w:rsidRPr="00306D97">
              <w:rPr>
                <w:rFonts w:ascii="Trebuchet MS" w:hAnsi="Trebuchet MS" w:cs="Arial"/>
                <w:sz w:val="18"/>
                <w:szCs w:val="18"/>
              </w:rPr>
              <w:t xml:space="preserve"> later than 1 year but not later than 5 years</w:t>
            </w:r>
          </w:p>
        </w:tc>
        <w:tc>
          <w:tcPr>
            <w:tcW w:w="2160" w:type="dxa"/>
          </w:tcPr>
          <w:p w14:paraId="586518FC" w14:textId="1DEA4537" w:rsidR="008128BB" w:rsidRPr="00014C42" w:rsidRDefault="002B27D5"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r>
              <w:rPr>
                <w:rFonts w:ascii="Trebuchet MS" w:hAnsi="Trebuchet MS" w:cs="Arial"/>
                <w:sz w:val="18"/>
                <w:szCs w:val="18"/>
                <w:lang w:val="en-GB"/>
              </w:rPr>
              <w:t>173</w:t>
            </w:r>
          </w:p>
        </w:tc>
        <w:tc>
          <w:tcPr>
            <w:tcW w:w="259" w:type="dxa"/>
          </w:tcPr>
          <w:p w14:paraId="397C5889"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2081" w:type="dxa"/>
          </w:tcPr>
          <w:p w14:paraId="725D4334" w14:textId="3A910827" w:rsidR="008128BB" w:rsidRPr="00306D97" w:rsidRDefault="002B27D5"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r>
              <w:rPr>
                <w:rFonts w:ascii="Trebuchet MS" w:hAnsi="Trebuchet MS" w:cs="Arial"/>
                <w:sz w:val="18"/>
                <w:szCs w:val="18"/>
                <w:lang w:val="en-GB"/>
              </w:rPr>
              <w:t>92</w:t>
            </w:r>
          </w:p>
        </w:tc>
      </w:tr>
      <w:tr w:rsidR="008128BB" w:rsidRPr="00306D97" w14:paraId="567C41DE" w14:textId="77777777" w:rsidTr="006A31B8">
        <w:tc>
          <w:tcPr>
            <w:tcW w:w="4140" w:type="dxa"/>
            <w:vAlign w:val="bottom"/>
            <w:hideMark/>
          </w:tcPr>
          <w:p w14:paraId="276E6720" w14:textId="6E03F0CF"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Arial"/>
                <w:sz w:val="18"/>
                <w:szCs w:val="18"/>
                <w:lang w:val="en-GB"/>
              </w:rPr>
            </w:pPr>
            <w:r w:rsidRPr="00306D97">
              <w:rPr>
                <w:rFonts w:ascii="Trebuchet MS" w:hAnsi="Trebuchet MS" w:cs="Arial"/>
                <w:sz w:val="18"/>
                <w:szCs w:val="18"/>
                <w:lang w:val="en-GB"/>
              </w:rPr>
              <w:t>Total</w:t>
            </w:r>
          </w:p>
        </w:tc>
        <w:tc>
          <w:tcPr>
            <w:tcW w:w="2160" w:type="dxa"/>
            <w:tcBorders>
              <w:top w:val="single" w:sz="4" w:space="0" w:color="auto"/>
              <w:left w:val="nil"/>
              <w:bottom w:val="single" w:sz="12" w:space="0" w:color="auto"/>
              <w:right w:val="nil"/>
            </w:tcBorders>
          </w:tcPr>
          <w:p w14:paraId="51770EF7" w14:textId="6897264A" w:rsidR="008128BB" w:rsidRPr="00014C42" w:rsidRDefault="002B27D5"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r>
              <w:rPr>
                <w:rFonts w:ascii="Trebuchet MS" w:hAnsi="Trebuchet MS" w:cs="Arial"/>
                <w:sz w:val="18"/>
                <w:szCs w:val="18"/>
                <w:lang w:val="en-GB"/>
              </w:rPr>
              <w:fldChar w:fldCharType="begin"/>
            </w:r>
            <w:r>
              <w:rPr>
                <w:rFonts w:ascii="Trebuchet MS" w:hAnsi="Trebuchet MS" w:cs="Arial"/>
                <w:sz w:val="18"/>
                <w:szCs w:val="18"/>
                <w:lang w:val="en-GB"/>
              </w:rPr>
              <w:instrText xml:space="preserve"> =SUM(ABOVE) </w:instrText>
            </w:r>
            <w:r>
              <w:rPr>
                <w:rFonts w:ascii="Trebuchet MS" w:hAnsi="Trebuchet MS" w:cs="Arial"/>
                <w:sz w:val="18"/>
                <w:szCs w:val="18"/>
                <w:lang w:val="en-GB"/>
              </w:rPr>
              <w:fldChar w:fldCharType="separate"/>
            </w:r>
            <w:r>
              <w:rPr>
                <w:rFonts w:ascii="Trebuchet MS" w:hAnsi="Trebuchet MS" w:cs="Arial"/>
                <w:noProof/>
                <w:sz w:val="18"/>
                <w:szCs w:val="18"/>
                <w:lang w:val="en-GB"/>
              </w:rPr>
              <w:t>1,614</w:t>
            </w:r>
            <w:r>
              <w:rPr>
                <w:rFonts w:ascii="Trebuchet MS" w:hAnsi="Trebuchet MS" w:cs="Arial"/>
                <w:sz w:val="18"/>
                <w:szCs w:val="18"/>
                <w:lang w:val="en-GB"/>
              </w:rPr>
              <w:fldChar w:fldCharType="end"/>
            </w:r>
          </w:p>
        </w:tc>
        <w:tc>
          <w:tcPr>
            <w:tcW w:w="259" w:type="dxa"/>
          </w:tcPr>
          <w:p w14:paraId="5F85F97D" w14:textId="77777777" w:rsidR="008128BB" w:rsidRPr="00306D97" w:rsidRDefault="008128BB"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rPr>
            </w:pPr>
          </w:p>
        </w:tc>
        <w:tc>
          <w:tcPr>
            <w:tcW w:w="2081" w:type="dxa"/>
            <w:tcBorders>
              <w:top w:val="single" w:sz="4" w:space="0" w:color="auto"/>
              <w:left w:val="nil"/>
              <w:bottom w:val="single" w:sz="12" w:space="0" w:color="auto"/>
              <w:right w:val="nil"/>
            </w:tcBorders>
          </w:tcPr>
          <w:p w14:paraId="31C10F7F" w14:textId="3480E14B" w:rsidR="008128BB" w:rsidRPr="00306D97" w:rsidRDefault="002B27D5" w:rsidP="006A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rebuchet MS" w:hAnsi="Trebuchet MS" w:cs="Arial"/>
                <w:sz w:val="18"/>
                <w:szCs w:val="18"/>
                <w:lang w:val="en-GB"/>
              </w:rPr>
            </w:pPr>
            <w:r>
              <w:rPr>
                <w:rFonts w:ascii="Trebuchet MS" w:hAnsi="Trebuchet MS" w:cs="Arial"/>
                <w:sz w:val="18"/>
                <w:szCs w:val="18"/>
                <w:lang w:val="en-GB"/>
              </w:rPr>
              <w:fldChar w:fldCharType="begin"/>
            </w:r>
            <w:r>
              <w:rPr>
                <w:rFonts w:ascii="Trebuchet MS" w:hAnsi="Trebuchet MS" w:cs="Arial"/>
                <w:sz w:val="18"/>
                <w:szCs w:val="18"/>
                <w:lang w:val="en-GB"/>
              </w:rPr>
              <w:instrText xml:space="preserve"> =SUM(ABOVE) </w:instrText>
            </w:r>
            <w:r>
              <w:rPr>
                <w:rFonts w:ascii="Trebuchet MS" w:hAnsi="Trebuchet MS" w:cs="Arial"/>
                <w:sz w:val="18"/>
                <w:szCs w:val="18"/>
                <w:lang w:val="en-GB"/>
              </w:rPr>
              <w:fldChar w:fldCharType="separate"/>
            </w:r>
            <w:r>
              <w:rPr>
                <w:rFonts w:ascii="Trebuchet MS" w:hAnsi="Trebuchet MS" w:cs="Arial"/>
                <w:noProof/>
                <w:sz w:val="18"/>
                <w:szCs w:val="18"/>
                <w:lang w:val="en-GB"/>
              </w:rPr>
              <w:t>1,494</w:t>
            </w:r>
            <w:r>
              <w:rPr>
                <w:rFonts w:ascii="Trebuchet MS" w:hAnsi="Trebuchet MS" w:cs="Arial"/>
                <w:sz w:val="18"/>
                <w:szCs w:val="18"/>
                <w:lang w:val="en-GB"/>
              </w:rPr>
              <w:fldChar w:fldCharType="end"/>
            </w:r>
          </w:p>
        </w:tc>
      </w:tr>
    </w:tbl>
    <w:p w14:paraId="0AA24E46" w14:textId="22DD7F2F" w:rsidR="008128BB" w:rsidRPr="00306D97" w:rsidRDefault="002211C5" w:rsidP="00F418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4"/>
        <w:jc w:val="thaiDistribute"/>
        <w:rPr>
          <w:rFonts w:ascii="Trebuchet MS" w:hAnsi="Trebuchet MS" w:cs="Arial"/>
          <w:szCs w:val="18"/>
        </w:rPr>
      </w:pPr>
      <w:r>
        <w:rPr>
          <w:rFonts w:ascii="Trebuchet MS" w:hAnsi="Trebuchet MS" w:cs="Arial"/>
          <w:szCs w:val="18"/>
        </w:rPr>
        <w:br w:type="page"/>
      </w:r>
    </w:p>
    <w:p w14:paraId="11CE1E8F" w14:textId="5C40A95D" w:rsidR="005D7127" w:rsidRPr="008D5C2E" w:rsidRDefault="00A044DC" w:rsidP="002211C5">
      <w:pPr>
        <w:pStyle w:val="ListParagraph"/>
        <w:numPr>
          <w:ilvl w:val="1"/>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14" w:hanging="540"/>
        <w:jc w:val="thaiDistribute"/>
        <w:rPr>
          <w:rFonts w:ascii="Trebuchet MS" w:hAnsi="Trebuchet MS" w:cs="Arial"/>
          <w:szCs w:val="18"/>
        </w:rPr>
      </w:pPr>
      <w:r w:rsidRPr="008D5C2E">
        <w:rPr>
          <w:rFonts w:ascii="Trebuchet MS" w:hAnsi="Trebuchet MS" w:cs="Arial"/>
          <w:szCs w:val="18"/>
        </w:rPr>
        <w:lastRenderedPageBreak/>
        <w:t xml:space="preserve">The Company and </w:t>
      </w:r>
      <w:proofErr w:type="gramStart"/>
      <w:r w:rsidRPr="008D5C2E">
        <w:rPr>
          <w:rFonts w:ascii="Trebuchet MS" w:hAnsi="Trebuchet MS" w:cs="Arial"/>
          <w:szCs w:val="18"/>
        </w:rPr>
        <w:t>subsidiary</w:t>
      </w:r>
      <w:proofErr w:type="gramEnd"/>
      <w:r w:rsidRPr="008D5C2E">
        <w:rPr>
          <w:rFonts w:ascii="Trebuchet MS" w:hAnsi="Trebuchet MS" w:cs="Arial"/>
          <w:szCs w:val="18"/>
        </w:rPr>
        <w:t xml:space="preserve"> have commitments under the agreement to purchase goods of </w:t>
      </w:r>
      <w:r w:rsidRPr="00AA61E6">
        <w:rPr>
          <w:rFonts w:ascii="Trebuchet MS" w:hAnsi="Trebuchet MS" w:cs="Arial"/>
          <w:szCs w:val="18"/>
        </w:rPr>
        <w:t>Baht</w:t>
      </w:r>
      <w:r w:rsidR="002B27D5">
        <w:rPr>
          <w:rFonts w:ascii="Trebuchet MS" w:hAnsi="Trebuchet MS" w:cs="Arial"/>
          <w:szCs w:val="18"/>
        </w:rPr>
        <w:t xml:space="preserve"> 18.55</w:t>
      </w:r>
      <w:r w:rsidR="00283E16" w:rsidRPr="00AA61E6">
        <w:rPr>
          <w:rFonts w:ascii="Trebuchet MS" w:hAnsi="Trebuchet MS" w:cs="Arial"/>
          <w:szCs w:val="18"/>
        </w:rPr>
        <w:t xml:space="preserve"> </w:t>
      </w:r>
      <w:r w:rsidRPr="00AA61E6">
        <w:rPr>
          <w:rFonts w:ascii="Trebuchet MS" w:hAnsi="Trebuchet MS" w:cs="Arial"/>
          <w:szCs w:val="18"/>
        </w:rPr>
        <w:t xml:space="preserve">million and Baht </w:t>
      </w:r>
      <w:r w:rsidR="002B27D5">
        <w:rPr>
          <w:rFonts w:ascii="Trebuchet MS" w:hAnsi="Trebuchet MS" w:cs="Arial"/>
          <w:szCs w:val="18"/>
        </w:rPr>
        <w:t>5.21</w:t>
      </w:r>
      <w:r w:rsidR="0030026C" w:rsidRPr="00AA61E6">
        <w:rPr>
          <w:rFonts w:ascii="Trebuchet MS" w:hAnsi="Trebuchet MS" w:cs="Arial"/>
          <w:szCs w:val="18"/>
        </w:rPr>
        <w:t xml:space="preserve"> </w:t>
      </w:r>
      <w:r w:rsidRPr="00AA61E6">
        <w:rPr>
          <w:rFonts w:ascii="Trebuchet MS" w:hAnsi="Trebuchet MS" w:cs="Arial"/>
          <w:szCs w:val="18"/>
        </w:rPr>
        <w:t>million</w:t>
      </w:r>
      <w:r w:rsidRPr="008D5C2E">
        <w:rPr>
          <w:rFonts w:ascii="Trebuchet MS" w:hAnsi="Trebuchet MS" w:cs="Arial"/>
          <w:szCs w:val="18"/>
        </w:rPr>
        <w:t>, respectively.</w:t>
      </w:r>
    </w:p>
    <w:p w14:paraId="578605B9" w14:textId="77777777" w:rsidR="00953B26" w:rsidRPr="00306D97" w:rsidRDefault="00953B26" w:rsidP="00B52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ascii="Trebuchet MS" w:hAnsi="Trebuchet MS" w:cs="Arial"/>
          <w:b/>
          <w:bCs/>
          <w:sz w:val="18"/>
          <w:szCs w:val="18"/>
        </w:rPr>
      </w:pPr>
    </w:p>
    <w:p w14:paraId="42FF6199" w14:textId="4F83423D" w:rsidR="00940B94" w:rsidRPr="00306D97" w:rsidRDefault="00BD3056" w:rsidP="002211C5">
      <w:pPr>
        <w:pStyle w:val="ListParagraph"/>
        <w:numPr>
          <w:ilvl w:val="1"/>
          <w:numId w:val="5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00" w:right="-14" w:hanging="540"/>
        <w:jc w:val="thaiDistribute"/>
        <w:rPr>
          <w:rFonts w:ascii="Trebuchet MS" w:hAnsi="Trebuchet MS" w:cs="Arial"/>
          <w:szCs w:val="18"/>
        </w:rPr>
      </w:pPr>
      <w:r>
        <w:rPr>
          <w:rFonts w:ascii="Trebuchet MS" w:hAnsi="Trebuchet MS" w:cs="Browallia New"/>
        </w:rPr>
        <w:t>T</w:t>
      </w:r>
      <w:r w:rsidR="004D0CD8" w:rsidRPr="00306D97">
        <w:rPr>
          <w:rFonts w:ascii="Trebuchet MS" w:hAnsi="Trebuchet MS" w:cs="Arial"/>
          <w:szCs w:val="18"/>
        </w:rPr>
        <w:t>he Company</w:t>
      </w:r>
      <w:r w:rsidR="00595283">
        <w:rPr>
          <w:rFonts w:ascii="Trebuchet MS" w:hAnsi="Trebuchet MS" w:cstheme="minorBidi" w:hint="cs"/>
          <w:szCs w:val="18"/>
          <w:cs/>
        </w:rPr>
        <w:t xml:space="preserve"> </w:t>
      </w:r>
      <w:r w:rsidR="00595283" w:rsidRPr="00595283">
        <w:rPr>
          <w:rFonts w:ascii="Trebuchet MS" w:hAnsi="Trebuchet MS" w:cstheme="minorBidi"/>
          <w:szCs w:val="18"/>
        </w:rPr>
        <w:t>and subsidiary</w:t>
      </w:r>
      <w:r w:rsidR="004D0CD8" w:rsidRPr="00306D97">
        <w:rPr>
          <w:rFonts w:ascii="Trebuchet MS" w:hAnsi="Trebuchet MS" w:cs="Arial"/>
          <w:szCs w:val="18"/>
        </w:rPr>
        <w:t xml:space="preserve"> </w:t>
      </w:r>
      <w:r w:rsidR="002674DF" w:rsidRPr="00306D97">
        <w:rPr>
          <w:rFonts w:ascii="Trebuchet MS" w:hAnsi="Trebuchet MS" w:cs="Arial"/>
          <w:szCs w:val="18"/>
        </w:rPr>
        <w:t>ha</w:t>
      </w:r>
      <w:r w:rsidR="002674DF">
        <w:rPr>
          <w:rFonts w:ascii="Trebuchet MS" w:hAnsi="Trebuchet MS" w:cs="Arial"/>
          <w:szCs w:val="18"/>
        </w:rPr>
        <w:t>ve</w:t>
      </w:r>
      <w:r w:rsidR="004D0CD8" w:rsidRPr="00306D97">
        <w:rPr>
          <w:rFonts w:ascii="Trebuchet MS" w:hAnsi="Trebuchet MS" w:cs="Arial"/>
          <w:szCs w:val="18"/>
        </w:rPr>
        <w:t xml:space="preserve"> </w:t>
      </w:r>
      <w:r w:rsidR="00A4599E" w:rsidRPr="00306D97">
        <w:rPr>
          <w:rFonts w:ascii="Trebuchet MS" w:hAnsi="Trebuchet MS" w:cs="Arial"/>
          <w:szCs w:val="18"/>
        </w:rPr>
        <w:t>received advances</w:t>
      </w:r>
      <w:r w:rsidR="004D0CD8" w:rsidRPr="00306D97">
        <w:rPr>
          <w:rFonts w:ascii="Trebuchet MS" w:hAnsi="Trebuchet MS" w:cs="Arial"/>
          <w:szCs w:val="18"/>
        </w:rPr>
        <w:t xml:space="preserve"> from </w:t>
      </w:r>
      <w:r w:rsidR="004D0CD8" w:rsidRPr="00A4599E">
        <w:rPr>
          <w:rFonts w:ascii="Trebuchet MS" w:hAnsi="Trebuchet MS" w:cs="Arial"/>
          <w:szCs w:val="18"/>
        </w:rPr>
        <w:t>customers</w:t>
      </w:r>
      <w:r w:rsidR="0094372B" w:rsidRPr="00A4599E">
        <w:rPr>
          <w:rFonts w:ascii="Trebuchet MS" w:hAnsi="Trebuchet MS" w:cs="Arial"/>
          <w:szCs w:val="18"/>
        </w:rPr>
        <w:t xml:space="preserve"> totaling Baht</w:t>
      </w:r>
      <w:r w:rsidR="002B27D5">
        <w:rPr>
          <w:rFonts w:ascii="Trebuchet MS" w:hAnsi="Trebuchet MS" w:cs="Arial"/>
          <w:szCs w:val="18"/>
        </w:rPr>
        <w:t xml:space="preserve"> 9.</w:t>
      </w:r>
      <w:r w:rsidR="00DC1960">
        <w:rPr>
          <w:rFonts w:ascii="Trebuchet MS" w:hAnsi="Trebuchet MS" w:cs="Arial"/>
          <w:szCs w:val="18"/>
        </w:rPr>
        <w:t>40</w:t>
      </w:r>
      <w:r w:rsidR="002B27D5">
        <w:rPr>
          <w:rFonts w:ascii="Trebuchet MS" w:hAnsi="Trebuchet MS" w:cs="Arial"/>
          <w:szCs w:val="18"/>
        </w:rPr>
        <w:t xml:space="preserve"> </w:t>
      </w:r>
      <w:r w:rsidR="00F87FD2" w:rsidRPr="004E14E9">
        <w:rPr>
          <w:rFonts w:ascii="Trebuchet MS" w:hAnsi="Trebuchet MS" w:cs="Arial"/>
          <w:szCs w:val="18"/>
        </w:rPr>
        <w:t>million</w:t>
      </w:r>
      <w:r w:rsidR="00A4599E" w:rsidRPr="00A4599E">
        <w:rPr>
          <w:rFonts w:ascii="Trebuchet MS" w:hAnsi="Trebuchet MS" w:cs="Arial"/>
          <w:szCs w:val="18"/>
        </w:rPr>
        <w:t>.</w:t>
      </w:r>
      <w:r w:rsidR="00DC1960">
        <w:rPr>
          <w:rFonts w:ascii="Trebuchet MS" w:hAnsi="Trebuchet MS" w:cs="Arial"/>
          <w:szCs w:val="18"/>
        </w:rPr>
        <w:t xml:space="preserve"> </w:t>
      </w:r>
      <w:r w:rsidR="00A4599E" w:rsidRPr="00A4599E">
        <w:rPr>
          <w:rFonts w:ascii="Trebuchet MS" w:hAnsi="Trebuchet MS" w:cs="Browallia New"/>
        </w:rPr>
        <w:t>T</w:t>
      </w:r>
      <w:r w:rsidR="005C1E99" w:rsidRPr="00A4599E">
        <w:rPr>
          <w:rFonts w:ascii="Trebuchet MS" w:hAnsi="Trebuchet MS" w:cs="Arial"/>
          <w:szCs w:val="18"/>
        </w:rPr>
        <w:t xml:space="preserve">he Company and subsidiary have </w:t>
      </w:r>
      <w:r w:rsidR="007C675E" w:rsidRPr="00A4599E">
        <w:rPr>
          <w:rFonts w:ascii="Trebuchet MS" w:hAnsi="Trebuchet MS" w:cs="Arial"/>
          <w:szCs w:val="18"/>
        </w:rPr>
        <w:t xml:space="preserve">commitment to deliver equipment and parts to </w:t>
      </w:r>
      <w:proofErr w:type="gramStart"/>
      <w:r w:rsidR="007C675E" w:rsidRPr="00A4599E">
        <w:rPr>
          <w:rFonts w:ascii="Trebuchet MS" w:hAnsi="Trebuchet MS" w:cs="Arial"/>
          <w:szCs w:val="18"/>
        </w:rPr>
        <w:t>customer</w:t>
      </w:r>
      <w:proofErr w:type="gramEnd"/>
      <w:r w:rsidR="007C675E" w:rsidRPr="00A4599E">
        <w:rPr>
          <w:rFonts w:ascii="Trebuchet MS" w:hAnsi="Trebuchet MS" w:cs="Arial"/>
          <w:szCs w:val="18"/>
        </w:rPr>
        <w:t xml:space="preserve"> under the agreements totaling</w:t>
      </w:r>
      <w:r w:rsidR="009E4024" w:rsidRPr="00A4599E">
        <w:rPr>
          <w:rFonts w:ascii="Trebuchet MS" w:hAnsi="Trebuchet MS" w:cs="Arial"/>
          <w:szCs w:val="18"/>
        </w:rPr>
        <w:t xml:space="preserve"> </w:t>
      </w:r>
      <w:r w:rsidR="009E4024" w:rsidRPr="00A51377">
        <w:rPr>
          <w:rFonts w:ascii="Trebuchet MS" w:hAnsi="Trebuchet MS" w:cs="Arial"/>
          <w:szCs w:val="18"/>
        </w:rPr>
        <w:t>Baht</w:t>
      </w:r>
      <w:r w:rsidR="005D0B4F" w:rsidRPr="00A51377">
        <w:rPr>
          <w:rFonts w:ascii="Trebuchet MS" w:hAnsi="Trebuchet MS" w:cs="Arial"/>
          <w:szCs w:val="18"/>
        </w:rPr>
        <w:t xml:space="preserve"> </w:t>
      </w:r>
      <w:r w:rsidR="002B27D5" w:rsidRPr="00A51377">
        <w:rPr>
          <w:rFonts w:ascii="Trebuchet MS" w:hAnsi="Trebuchet MS" w:cs="Arial"/>
          <w:szCs w:val="18"/>
        </w:rPr>
        <w:t>137</w:t>
      </w:r>
      <w:r w:rsidR="00DA6841" w:rsidRPr="00A51377">
        <w:rPr>
          <w:rFonts w:ascii="Trebuchet MS" w:hAnsi="Trebuchet MS" w:cs="Arial"/>
          <w:szCs w:val="18"/>
        </w:rPr>
        <w:t>.50</w:t>
      </w:r>
      <w:r w:rsidR="00C320A6" w:rsidRPr="00A51377">
        <w:rPr>
          <w:rFonts w:ascii="Trebuchet MS" w:hAnsi="Trebuchet MS" w:cs="Arial"/>
          <w:szCs w:val="18"/>
        </w:rPr>
        <w:t xml:space="preserve"> </w:t>
      </w:r>
      <w:r w:rsidR="00DD40BC" w:rsidRPr="00A51377">
        <w:rPr>
          <w:rFonts w:ascii="Trebuchet MS" w:hAnsi="Trebuchet MS" w:cs="Arial"/>
          <w:szCs w:val="18"/>
        </w:rPr>
        <w:t>million</w:t>
      </w:r>
      <w:r w:rsidR="009E4024" w:rsidRPr="00A4599E">
        <w:rPr>
          <w:rFonts w:ascii="Trebuchet MS" w:hAnsi="Trebuchet MS" w:cs="Arial"/>
          <w:szCs w:val="18"/>
        </w:rPr>
        <w:t xml:space="preserve"> and </w:t>
      </w:r>
      <w:r w:rsidR="003B4E9F" w:rsidRPr="00A4599E">
        <w:rPr>
          <w:rFonts w:ascii="Trebuchet MS" w:hAnsi="Trebuchet MS" w:cs="Arial"/>
          <w:szCs w:val="18"/>
        </w:rPr>
        <w:t xml:space="preserve">Baht </w:t>
      </w:r>
      <w:r w:rsidR="00DA6841">
        <w:rPr>
          <w:rFonts w:ascii="Trebuchet MS" w:hAnsi="Trebuchet MS" w:cs="Arial"/>
          <w:szCs w:val="18"/>
        </w:rPr>
        <w:t>3.17</w:t>
      </w:r>
      <w:r w:rsidR="003224F4" w:rsidRPr="004E14E9">
        <w:rPr>
          <w:rFonts w:ascii="Trebuchet MS" w:hAnsi="Trebuchet MS" w:cs="Arial"/>
          <w:szCs w:val="18"/>
        </w:rPr>
        <w:t xml:space="preserve"> </w:t>
      </w:r>
      <w:r w:rsidR="00CC336B" w:rsidRPr="004E14E9">
        <w:rPr>
          <w:rFonts w:ascii="Trebuchet MS" w:hAnsi="Trebuchet MS" w:cs="Arial"/>
          <w:szCs w:val="18"/>
        </w:rPr>
        <w:t>million</w:t>
      </w:r>
      <w:r w:rsidR="00B5250A" w:rsidRPr="00A4599E">
        <w:rPr>
          <w:rFonts w:ascii="Trebuchet MS" w:hAnsi="Trebuchet MS" w:cs="Arial"/>
          <w:szCs w:val="18"/>
        </w:rPr>
        <w:t>, respectively.</w:t>
      </w:r>
    </w:p>
    <w:p w14:paraId="41AA7C01" w14:textId="610A9DFB" w:rsidR="00BB7A1A" w:rsidRDefault="00BB7A1A" w:rsidP="00543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Arial"/>
          <w:b/>
          <w:bCs/>
          <w:sz w:val="18"/>
          <w:szCs w:val="18"/>
        </w:rPr>
      </w:pPr>
    </w:p>
    <w:p w14:paraId="73BA9C61" w14:textId="527AFEEC" w:rsidR="00237BA2" w:rsidRPr="00E45F4D" w:rsidRDefault="00237BA2" w:rsidP="00AE2425">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50"/>
        </w:tabs>
        <w:spacing w:line="360" w:lineRule="auto"/>
        <w:ind w:right="-10"/>
        <w:jc w:val="thaiDistribute"/>
        <w:rPr>
          <w:rFonts w:ascii="Trebuchet MS" w:hAnsi="Trebuchet MS" w:cs="Arial"/>
          <w:b/>
          <w:bCs/>
          <w:sz w:val="18"/>
          <w:szCs w:val="18"/>
          <w:lang w:val="en-GB"/>
        </w:rPr>
      </w:pPr>
      <w:r w:rsidRPr="00E45F4D">
        <w:rPr>
          <w:rFonts w:ascii="Trebuchet MS" w:hAnsi="Trebuchet MS" w:cs="Arial"/>
          <w:b/>
          <w:bCs/>
          <w:sz w:val="18"/>
          <w:szCs w:val="18"/>
          <w:lang w:val="en-GB"/>
        </w:rPr>
        <w:t xml:space="preserve">CREDIT </w:t>
      </w:r>
      <w:r w:rsidR="005E0493" w:rsidRPr="00E45F4D">
        <w:rPr>
          <w:rFonts w:ascii="Trebuchet MS" w:hAnsi="Trebuchet MS" w:cs="Arial"/>
          <w:b/>
          <w:bCs/>
          <w:sz w:val="18"/>
          <w:szCs w:val="18"/>
          <w:lang w:val="en-GB"/>
        </w:rPr>
        <w:t>FACILITIES</w:t>
      </w:r>
    </w:p>
    <w:p w14:paraId="18F3CA26" w14:textId="77777777" w:rsidR="009C4BE7" w:rsidRDefault="009C4BE7" w:rsidP="003D19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szCs w:val="18"/>
        </w:rPr>
      </w:pPr>
    </w:p>
    <w:p w14:paraId="49F75A56" w14:textId="72E010DC" w:rsidR="00CA7ACD" w:rsidRPr="00606D00" w:rsidRDefault="00751296" w:rsidP="003D19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szCs w:val="18"/>
        </w:rPr>
      </w:pPr>
      <w:r w:rsidRPr="00606D00">
        <w:rPr>
          <w:rFonts w:ascii="Trebuchet MS" w:hAnsi="Trebuchet MS" w:cs="Arial"/>
          <w:szCs w:val="18"/>
        </w:rPr>
        <w:t>The Company and subsidiar</w:t>
      </w:r>
      <w:r w:rsidR="001365B7" w:rsidRPr="00606D00">
        <w:rPr>
          <w:rFonts w:ascii="Trebuchet MS" w:hAnsi="Trebuchet MS" w:cs="Arial"/>
          <w:szCs w:val="18"/>
        </w:rPr>
        <w:t>y</w:t>
      </w:r>
      <w:r w:rsidRPr="00606D00">
        <w:rPr>
          <w:rFonts w:ascii="Trebuchet MS" w:hAnsi="Trebuchet MS" w:cs="Arial"/>
          <w:szCs w:val="18"/>
        </w:rPr>
        <w:t xml:space="preserve"> have credit facilities and contingent liabilities from financial institution as </w:t>
      </w:r>
      <w:r w:rsidR="00D05603" w:rsidRPr="00606D00">
        <w:rPr>
          <w:rFonts w:ascii="Trebuchet MS" w:hAnsi="Trebuchet MS" w:cs="Arial"/>
          <w:szCs w:val="18"/>
        </w:rPr>
        <w:t>of</w:t>
      </w:r>
      <w:r w:rsidR="00AB1591" w:rsidRPr="00606D00">
        <w:rPr>
          <w:rFonts w:ascii="Trebuchet MS" w:hAnsi="Trebuchet MS" w:cs="Arial"/>
          <w:szCs w:val="18"/>
        </w:rPr>
        <w:t xml:space="preserve"> </w:t>
      </w:r>
      <w:r w:rsidR="005430B7" w:rsidRPr="00FA3B45">
        <w:rPr>
          <w:rFonts w:ascii="Trebuchet MS" w:hAnsi="Trebuchet MS" w:cstheme="minorBidi"/>
          <w:szCs w:val="18"/>
        </w:rPr>
        <w:t>30 June</w:t>
      </w:r>
      <w:r w:rsidR="00205B7E" w:rsidRPr="00205B7E">
        <w:rPr>
          <w:rFonts w:ascii="Trebuchet MS" w:hAnsi="Trebuchet MS" w:cs="Arial"/>
          <w:szCs w:val="18"/>
        </w:rPr>
        <w:t xml:space="preserve"> 2026</w:t>
      </w:r>
      <w:r w:rsidR="004D75D9" w:rsidRPr="00606D00">
        <w:rPr>
          <w:rFonts w:ascii="Trebuchet MS" w:hAnsi="Trebuchet MS" w:cs="Arial"/>
          <w:szCs w:val="18"/>
        </w:rPr>
        <w:t xml:space="preserve"> </w:t>
      </w:r>
      <w:r w:rsidRPr="00606D00">
        <w:rPr>
          <w:rFonts w:ascii="Trebuchet MS" w:hAnsi="Trebuchet MS" w:cs="Arial"/>
          <w:szCs w:val="18"/>
        </w:rPr>
        <w:t>as follows:</w:t>
      </w:r>
    </w:p>
    <w:p w14:paraId="66AA2158" w14:textId="77777777" w:rsidR="00692EDB" w:rsidRPr="00306D97" w:rsidRDefault="00692EDB" w:rsidP="00606D00">
      <w:pPr>
        <w:pStyle w:val="ListParagraph"/>
        <w:spacing w:line="360" w:lineRule="auto"/>
        <w:rPr>
          <w:rFonts w:ascii="Trebuchet MS" w:hAnsi="Trebuchet MS" w:cs="Arial"/>
          <w:szCs w:val="18"/>
        </w:rPr>
      </w:pPr>
    </w:p>
    <w:tbl>
      <w:tblPr>
        <w:tblW w:w="9144" w:type="dxa"/>
        <w:tblInd w:w="333" w:type="dxa"/>
        <w:tblLayout w:type="fixed"/>
        <w:tblCellMar>
          <w:left w:w="0" w:type="dxa"/>
          <w:right w:w="0" w:type="dxa"/>
        </w:tblCellMar>
        <w:tblLook w:val="04A0" w:firstRow="1" w:lastRow="0" w:firstColumn="1" w:lastColumn="0" w:noHBand="0" w:noVBand="1"/>
      </w:tblPr>
      <w:tblGrid>
        <w:gridCol w:w="3778"/>
        <w:gridCol w:w="1384"/>
        <w:gridCol w:w="1345"/>
        <w:gridCol w:w="1332"/>
        <w:gridCol w:w="1305"/>
      </w:tblGrid>
      <w:tr w:rsidR="00FD4C7B" w:rsidRPr="00306D97" w14:paraId="7C95951C" w14:textId="77777777" w:rsidTr="00247231">
        <w:trPr>
          <w:trHeight w:val="20"/>
          <w:tblHeader/>
        </w:trPr>
        <w:tc>
          <w:tcPr>
            <w:tcW w:w="3778" w:type="dxa"/>
          </w:tcPr>
          <w:p w14:paraId="2CAB334C" w14:textId="66BBB915" w:rsidR="001E4B5C" w:rsidRPr="00306D97" w:rsidRDefault="00600247" w:rsidP="00421607">
            <w:pPr>
              <w:spacing w:line="380" w:lineRule="exact"/>
              <w:ind w:firstLine="54"/>
              <w:jc w:val="thaiDistribute"/>
              <w:rPr>
                <w:rFonts w:ascii="Trebuchet MS" w:hAnsi="Trebuchet MS" w:cs="Arial"/>
                <w:sz w:val="18"/>
                <w:szCs w:val="18"/>
                <w:lang w:eastAsia="en-GB"/>
              </w:rPr>
            </w:pPr>
            <w:r w:rsidRPr="00306D97">
              <w:rPr>
                <w:rFonts w:ascii="Trebuchet MS" w:hAnsi="Trebuchet MS" w:cs="Arial"/>
                <w:sz w:val="18"/>
                <w:szCs w:val="18"/>
                <w:lang w:eastAsia="en-GB"/>
              </w:rPr>
              <w:t>(</w:t>
            </w:r>
            <w:proofErr w:type="gramStart"/>
            <w:r w:rsidR="004F180F">
              <w:rPr>
                <w:rFonts w:ascii="Trebuchet MS" w:hAnsi="Trebuchet MS" w:cs="Browallia New"/>
                <w:sz w:val="18"/>
                <w:szCs w:val="22"/>
                <w:lang w:val="en-GB" w:eastAsia="en-GB"/>
              </w:rPr>
              <w:t>U</w:t>
            </w:r>
            <w:r w:rsidRPr="00306D97">
              <w:rPr>
                <w:rFonts w:ascii="Trebuchet MS" w:hAnsi="Trebuchet MS" w:cs="Arial"/>
                <w:sz w:val="18"/>
                <w:szCs w:val="18"/>
                <w:lang w:eastAsia="en-GB"/>
              </w:rPr>
              <w:t>nit</w:t>
            </w:r>
            <w:r w:rsidR="004F08BE" w:rsidRPr="00306D97">
              <w:rPr>
                <w:rFonts w:ascii="Trebuchet MS" w:hAnsi="Trebuchet MS" w:cs="Arial"/>
                <w:sz w:val="18"/>
                <w:szCs w:val="18"/>
                <w:lang w:eastAsia="en-GB"/>
              </w:rPr>
              <w:t xml:space="preserve"> :</w:t>
            </w:r>
            <w:proofErr w:type="gramEnd"/>
            <w:r w:rsidR="004F08BE" w:rsidRPr="00306D97">
              <w:rPr>
                <w:rFonts w:ascii="Trebuchet MS" w:hAnsi="Trebuchet MS" w:cs="Arial"/>
                <w:sz w:val="18"/>
                <w:szCs w:val="18"/>
                <w:lang w:eastAsia="en-GB"/>
              </w:rPr>
              <w:t xml:space="preserve"> </w:t>
            </w:r>
            <w:r w:rsidR="004D5F7E" w:rsidRPr="00306D97">
              <w:rPr>
                <w:rFonts w:ascii="Trebuchet MS" w:hAnsi="Trebuchet MS" w:cs="Arial"/>
                <w:sz w:val="18"/>
                <w:szCs w:val="18"/>
                <w:lang w:eastAsia="en-GB"/>
              </w:rPr>
              <w:t>Thousand</w:t>
            </w:r>
            <w:r w:rsidR="004F08BE" w:rsidRPr="00306D97">
              <w:rPr>
                <w:rFonts w:ascii="Trebuchet MS" w:hAnsi="Trebuchet MS" w:cs="Arial"/>
                <w:sz w:val="18"/>
                <w:szCs w:val="18"/>
                <w:lang w:eastAsia="en-GB"/>
              </w:rPr>
              <w:t xml:space="preserve"> Baht)</w:t>
            </w:r>
          </w:p>
        </w:tc>
        <w:tc>
          <w:tcPr>
            <w:tcW w:w="1384" w:type="dxa"/>
            <w:vAlign w:val="center"/>
          </w:tcPr>
          <w:p w14:paraId="3EDBB8D6" w14:textId="77777777" w:rsidR="001E4B5C" w:rsidRPr="00306D97" w:rsidRDefault="001E4B5C" w:rsidP="00421607">
            <w:pPr>
              <w:tabs>
                <w:tab w:val="left" w:pos="945"/>
              </w:tabs>
              <w:spacing w:line="380" w:lineRule="exact"/>
              <w:ind w:left="144" w:right="36"/>
              <w:jc w:val="center"/>
              <w:rPr>
                <w:rFonts w:ascii="Trebuchet MS" w:hAnsi="Trebuchet MS" w:cs="Arial"/>
                <w:sz w:val="18"/>
                <w:szCs w:val="18"/>
                <w:lang w:eastAsia="en-GB"/>
              </w:rPr>
            </w:pPr>
          </w:p>
        </w:tc>
        <w:tc>
          <w:tcPr>
            <w:tcW w:w="3982" w:type="dxa"/>
            <w:gridSpan w:val="3"/>
            <w:vAlign w:val="center"/>
            <w:hideMark/>
          </w:tcPr>
          <w:p w14:paraId="0E4EB580" w14:textId="3D5C0510" w:rsidR="001E4B5C" w:rsidRPr="00306D97" w:rsidRDefault="001E4B5C" w:rsidP="00421607">
            <w:pPr>
              <w:pBdr>
                <w:bottom w:val="single" w:sz="4" w:space="1" w:color="auto"/>
              </w:pBdr>
              <w:tabs>
                <w:tab w:val="left" w:pos="945"/>
              </w:tabs>
              <w:spacing w:before="60" w:line="380" w:lineRule="exact"/>
              <w:ind w:left="144" w:right="81"/>
              <w:jc w:val="center"/>
              <w:rPr>
                <w:rFonts w:ascii="Trebuchet MS" w:hAnsi="Trebuchet MS" w:cs="Arial"/>
                <w:sz w:val="18"/>
                <w:szCs w:val="18"/>
                <w:lang w:eastAsia="en-GB"/>
              </w:rPr>
            </w:pPr>
            <w:r w:rsidRPr="00306D97">
              <w:rPr>
                <w:rFonts w:ascii="Trebuchet MS" w:hAnsi="Trebuchet MS" w:cs="Arial"/>
                <w:sz w:val="18"/>
                <w:szCs w:val="18"/>
              </w:rPr>
              <w:t xml:space="preserve">Consolidated </w:t>
            </w:r>
            <w:r w:rsidR="00437E0C" w:rsidRPr="00306D97">
              <w:rPr>
                <w:rFonts w:ascii="Trebuchet MS" w:hAnsi="Trebuchet MS" w:cs="Arial"/>
                <w:sz w:val="18"/>
                <w:szCs w:val="18"/>
              </w:rPr>
              <w:t>financial information</w:t>
            </w:r>
          </w:p>
        </w:tc>
      </w:tr>
      <w:tr w:rsidR="00FD4C7B" w:rsidRPr="00306D97" w14:paraId="635F0D9A" w14:textId="77777777" w:rsidTr="00247231">
        <w:trPr>
          <w:trHeight w:val="20"/>
          <w:tblHeader/>
        </w:trPr>
        <w:tc>
          <w:tcPr>
            <w:tcW w:w="3778" w:type="dxa"/>
          </w:tcPr>
          <w:p w14:paraId="11865A6C" w14:textId="77777777" w:rsidR="001E4B5C" w:rsidRPr="00306D97" w:rsidRDefault="001E4B5C" w:rsidP="00421607">
            <w:pPr>
              <w:spacing w:line="380" w:lineRule="exact"/>
              <w:ind w:firstLine="54"/>
              <w:jc w:val="thaiDistribute"/>
              <w:rPr>
                <w:rFonts w:ascii="Trebuchet MS" w:hAnsi="Trebuchet MS" w:cs="Arial"/>
                <w:b/>
                <w:bCs/>
                <w:sz w:val="18"/>
                <w:szCs w:val="18"/>
                <w:lang w:eastAsia="en-GB"/>
              </w:rPr>
            </w:pPr>
          </w:p>
        </w:tc>
        <w:tc>
          <w:tcPr>
            <w:tcW w:w="1384" w:type="dxa"/>
            <w:vAlign w:val="center"/>
            <w:hideMark/>
          </w:tcPr>
          <w:p w14:paraId="6A478F76" w14:textId="77777777" w:rsidR="001E4B5C" w:rsidRPr="00306D97" w:rsidRDefault="001E4B5C" w:rsidP="004F180F">
            <w:pPr>
              <w:pBdr>
                <w:bottom w:val="single" w:sz="4" w:space="1" w:color="auto"/>
              </w:pBdr>
              <w:tabs>
                <w:tab w:val="clear" w:pos="227"/>
                <w:tab w:val="left" w:pos="312"/>
              </w:tabs>
              <w:spacing w:before="60" w:line="380" w:lineRule="exact"/>
              <w:ind w:left="51" w:right="90"/>
              <w:jc w:val="center"/>
              <w:rPr>
                <w:rFonts w:ascii="Trebuchet MS" w:hAnsi="Trebuchet MS" w:cs="Arial"/>
                <w:sz w:val="18"/>
                <w:szCs w:val="18"/>
                <w:lang w:eastAsia="en-GB"/>
              </w:rPr>
            </w:pPr>
            <w:r w:rsidRPr="00306D97">
              <w:rPr>
                <w:rFonts w:ascii="Trebuchet MS" w:hAnsi="Trebuchet MS" w:cs="Arial"/>
                <w:sz w:val="18"/>
                <w:szCs w:val="18"/>
              </w:rPr>
              <w:t>Currency</w:t>
            </w:r>
          </w:p>
        </w:tc>
        <w:tc>
          <w:tcPr>
            <w:tcW w:w="1345" w:type="dxa"/>
            <w:vAlign w:val="center"/>
            <w:hideMark/>
          </w:tcPr>
          <w:p w14:paraId="5657A4D7" w14:textId="77777777" w:rsidR="001E4B5C" w:rsidRPr="00306D97" w:rsidRDefault="001E4B5C" w:rsidP="004F180F">
            <w:pPr>
              <w:pBdr>
                <w:bottom w:val="single" w:sz="4" w:space="1" w:color="auto"/>
              </w:pBdr>
              <w:spacing w:before="60" w:line="380" w:lineRule="exact"/>
              <w:ind w:left="144" w:right="90"/>
              <w:jc w:val="center"/>
              <w:rPr>
                <w:rFonts w:ascii="Trebuchet MS" w:hAnsi="Trebuchet MS" w:cs="Arial"/>
                <w:sz w:val="18"/>
                <w:szCs w:val="18"/>
                <w:lang w:eastAsia="en-GB"/>
              </w:rPr>
            </w:pPr>
            <w:r w:rsidRPr="00306D97">
              <w:rPr>
                <w:rFonts w:ascii="Trebuchet MS" w:hAnsi="Trebuchet MS" w:cs="Arial"/>
                <w:sz w:val="18"/>
                <w:szCs w:val="18"/>
              </w:rPr>
              <w:t>Credit line</w:t>
            </w:r>
          </w:p>
        </w:tc>
        <w:tc>
          <w:tcPr>
            <w:tcW w:w="1332" w:type="dxa"/>
            <w:vAlign w:val="center"/>
            <w:hideMark/>
          </w:tcPr>
          <w:p w14:paraId="7B5BB96C" w14:textId="77777777" w:rsidR="001E4B5C" w:rsidRPr="00306D97" w:rsidRDefault="001E4B5C" w:rsidP="004F180F">
            <w:pPr>
              <w:pBdr>
                <w:bottom w:val="single" w:sz="4" w:space="1" w:color="auto"/>
              </w:pBdr>
              <w:spacing w:before="60" w:line="380" w:lineRule="exact"/>
              <w:ind w:left="144" w:right="90"/>
              <w:jc w:val="center"/>
              <w:rPr>
                <w:rFonts w:ascii="Trebuchet MS" w:hAnsi="Trebuchet MS" w:cs="Arial"/>
                <w:sz w:val="18"/>
                <w:szCs w:val="18"/>
                <w:lang w:eastAsia="en-GB"/>
              </w:rPr>
            </w:pPr>
            <w:r w:rsidRPr="00306D97">
              <w:rPr>
                <w:rFonts w:ascii="Trebuchet MS" w:hAnsi="Trebuchet MS" w:cs="Arial"/>
                <w:sz w:val="18"/>
                <w:szCs w:val="18"/>
              </w:rPr>
              <w:t>Used</w:t>
            </w:r>
          </w:p>
        </w:tc>
        <w:tc>
          <w:tcPr>
            <w:tcW w:w="1305" w:type="dxa"/>
            <w:vAlign w:val="center"/>
            <w:hideMark/>
          </w:tcPr>
          <w:p w14:paraId="08E564F7" w14:textId="77777777" w:rsidR="001E4B5C" w:rsidRPr="00306D97" w:rsidRDefault="001E4B5C" w:rsidP="004F180F">
            <w:pPr>
              <w:pBdr>
                <w:bottom w:val="single" w:sz="4" w:space="1" w:color="auto"/>
              </w:pBdr>
              <w:spacing w:before="60" w:line="380" w:lineRule="exact"/>
              <w:ind w:left="144" w:right="90"/>
              <w:jc w:val="center"/>
              <w:rPr>
                <w:rFonts w:ascii="Trebuchet MS" w:hAnsi="Trebuchet MS" w:cs="Arial"/>
                <w:sz w:val="18"/>
                <w:szCs w:val="18"/>
                <w:lang w:eastAsia="en-GB"/>
              </w:rPr>
            </w:pPr>
            <w:r w:rsidRPr="00306D97">
              <w:rPr>
                <w:rFonts w:ascii="Trebuchet MS" w:hAnsi="Trebuchet MS" w:cs="Arial"/>
                <w:sz w:val="18"/>
                <w:szCs w:val="18"/>
              </w:rPr>
              <w:t>Balance</w:t>
            </w:r>
          </w:p>
        </w:tc>
      </w:tr>
      <w:tr w:rsidR="00FD4C7B" w:rsidRPr="00306D97" w14:paraId="0A57355E" w14:textId="77777777" w:rsidTr="00247231">
        <w:trPr>
          <w:trHeight w:val="20"/>
        </w:trPr>
        <w:tc>
          <w:tcPr>
            <w:tcW w:w="3778" w:type="dxa"/>
            <w:hideMark/>
          </w:tcPr>
          <w:p w14:paraId="5099BDC9" w14:textId="77777777" w:rsidR="001E4B5C" w:rsidRPr="00306D97" w:rsidRDefault="001E4B5C" w:rsidP="00421607">
            <w:pPr>
              <w:spacing w:line="380" w:lineRule="exact"/>
              <w:ind w:firstLine="54"/>
              <w:jc w:val="thaiDistribute"/>
              <w:rPr>
                <w:rFonts w:ascii="Trebuchet MS" w:hAnsi="Trebuchet MS" w:cs="Arial"/>
                <w:sz w:val="18"/>
                <w:szCs w:val="18"/>
                <w:lang w:eastAsia="en-GB"/>
              </w:rPr>
            </w:pPr>
          </w:p>
        </w:tc>
        <w:tc>
          <w:tcPr>
            <w:tcW w:w="1384" w:type="dxa"/>
          </w:tcPr>
          <w:p w14:paraId="3512B6FD" w14:textId="77777777" w:rsidR="001E4B5C" w:rsidRPr="00306D97" w:rsidRDefault="001E4B5C" w:rsidP="004F180F">
            <w:pPr>
              <w:spacing w:line="380" w:lineRule="exact"/>
              <w:ind w:left="51" w:right="90"/>
              <w:jc w:val="center"/>
              <w:rPr>
                <w:rFonts w:ascii="Trebuchet MS" w:hAnsi="Trebuchet MS" w:cs="Arial"/>
                <w:sz w:val="18"/>
                <w:szCs w:val="18"/>
                <w:lang w:eastAsia="en-GB"/>
              </w:rPr>
            </w:pPr>
          </w:p>
        </w:tc>
        <w:tc>
          <w:tcPr>
            <w:tcW w:w="1345" w:type="dxa"/>
            <w:vAlign w:val="center"/>
          </w:tcPr>
          <w:p w14:paraId="2A02E220" w14:textId="77777777" w:rsidR="001E4B5C" w:rsidRPr="00306D97" w:rsidRDefault="001E4B5C" w:rsidP="004F180F">
            <w:pPr>
              <w:spacing w:line="380" w:lineRule="exact"/>
              <w:ind w:left="144" w:right="90"/>
              <w:jc w:val="right"/>
              <w:rPr>
                <w:rFonts w:ascii="Trebuchet MS" w:hAnsi="Trebuchet MS" w:cs="Arial"/>
                <w:sz w:val="18"/>
                <w:szCs w:val="18"/>
                <w:lang w:eastAsia="en-GB"/>
              </w:rPr>
            </w:pPr>
          </w:p>
        </w:tc>
        <w:tc>
          <w:tcPr>
            <w:tcW w:w="1332" w:type="dxa"/>
            <w:vAlign w:val="center"/>
          </w:tcPr>
          <w:p w14:paraId="4BA9B3C6" w14:textId="77777777" w:rsidR="001E4B5C" w:rsidRPr="00306D97" w:rsidRDefault="001E4B5C" w:rsidP="004F180F">
            <w:pPr>
              <w:spacing w:line="380" w:lineRule="exact"/>
              <w:ind w:left="144" w:right="90"/>
              <w:jc w:val="right"/>
              <w:rPr>
                <w:rFonts w:ascii="Trebuchet MS" w:hAnsi="Trebuchet MS" w:cs="Arial"/>
                <w:sz w:val="18"/>
                <w:szCs w:val="18"/>
                <w:lang w:eastAsia="en-GB"/>
              </w:rPr>
            </w:pPr>
          </w:p>
        </w:tc>
        <w:tc>
          <w:tcPr>
            <w:tcW w:w="1305" w:type="dxa"/>
            <w:vAlign w:val="center"/>
          </w:tcPr>
          <w:p w14:paraId="48629E14" w14:textId="77777777" w:rsidR="001E4B5C" w:rsidRPr="00306D97" w:rsidRDefault="001E4B5C" w:rsidP="004F180F">
            <w:pPr>
              <w:spacing w:line="380" w:lineRule="exact"/>
              <w:ind w:left="144" w:right="90"/>
              <w:jc w:val="right"/>
              <w:rPr>
                <w:rFonts w:ascii="Trebuchet MS" w:hAnsi="Trebuchet MS" w:cs="Arial"/>
                <w:sz w:val="18"/>
                <w:szCs w:val="18"/>
                <w:lang w:eastAsia="en-GB"/>
              </w:rPr>
            </w:pPr>
          </w:p>
        </w:tc>
      </w:tr>
      <w:tr w:rsidR="00FD4C7B" w:rsidRPr="00306D97" w14:paraId="3AA86196" w14:textId="77777777" w:rsidTr="00247231">
        <w:trPr>
          <w:trHeight w:val="20"/>
        </w:trPr>
        <w:tc>
          <w:tcPr>
            <w:tcW w:w="3778" w:type="dxa"/>
          </w:tcPr>
          <w:p w14:paraId="4EA7114B" w14:textId="77777777" w:rsidR="001E4B5C" w:rsidRPr="006A3025" w:rsidRDefault="001E4B5C" w:rsidP="00421607">
            <w:pPr>
              <w:spacing w:line="380" w:lineRule="exact"/>
              <w:ind w:firstLine="54"/>
              <w:jc w:val="thaiDistribute"/>
              <w:rPr>
                <w:rFonts w:ascii="Trebuchet MS" w:hAnsi="Trebuchet MS" w:cs="Arial"/>
                <w:b/>
                <w:bCs/>
                <w:sz w:val="18"/>
                <w:szCs w:val="18"/>
              </w:rPr>
            </w:pPr>
            <w:r w:rsidRPr="006A3025">
              <w:rPr>
                <w:rFonts w:ascii="Trebuchet MS" w:hAnsi="Trebuchet MS" w:cs="Arial"/>
                <w:b/>
                <w:bCs/>
                <w:sz w:val="18"/>
                <w:szCs w:val="18"/>
              </w:rPr>
              <w:t>Credit facilities</w:t>
            </w:r>
          </w:p>
        </w:tc>
        <w:tc>
          <w:tcPr>
            <w:tcW w:w="1384" w:type="dxa"/>
          </w:tcPr>
          <w:p w14:paraId="7A4F4249" w14:textId="77777777" w:rsidR="001E4B5C" w:rsidRPr="006A3025" w:rsidRDefault="001E4B5C" w:rsidP="004F180F">
            <w:pPr>
              <w:spacing w:line="380" w:lineRule="exact"/>
              <w:ind w:left="51" w:right="90"/>
              <w:jc w:val="center"/>
              <w:rPr>
                <w:rFonts w:ascii="Trebuchet MS" w:hAnsi="Trebuchet MS" w:cs="Arial"/>
                <w:sz w:val="18"/>
                <w:szCs w:val="18"/>
                <w:lang w:eastAsia="en-GB"/>
              </w:rPr>
            </w:pPr>
          </w:p>
        </w:tc>
        <w:tc>
          <w:tcPr>
            <w:tcW w:w="1345" w:type="dxa"/>
            <w:vAlign w:val="center"/>
          </w:tcPr>
          <w:p w14:paraId="4DAED4C4" w14:textId="77777777" w:rsidR="001E4B5C" w:rsidRPr="006A3025" w:rsidRDefault="001E4B5C" w:rsidP="004F180F">
            <w:pPr>
              <w:spacing w:line="380" w:lineRule="exact"/>
              <w:ind w:left="144" w:right="90"/>
              <w:jc w:val="right"/>
              <w:rPr>
                <w:rFonts w:ascii="Trebuchet MS" w:hAnsi="Trebuchet MS" w:cs="Arial"/>
                <w:sz w:val="18"/>
                <w:szCs w:val="18"/>
                <w:lang w:eastAsia="en-GB"/>
              </w:rPr>
            </w:pPr>
          </w:p>
        </w:tc>
        <w:tc>
          <w:tcPr>
            <w:tcW w:w="1332" w:type="dxa"/>
            <w:vAlign w:val="center"/>
          </w:tcPr>
          <w:p w14:paraId="472552EC" w14:textId="77777777" w:rsidR="001E4B5C" w:rsidRPr="006A3025" w:rsidRDefault="001E4B5C" w:rsidP="004F180F">
            <w:pPr>
              <w:spacing w:line="380" w:lineRule="exact"/>
              <w:ind w:left="144" w:right="90"/>
              <w:jc w:val="right"/>
              <w:rPr>
                <w:rFonts w:ascii="Trebuchet MS" w:hAnsi="Trebuchet MS" w:cs="Arial"/>
                <w:sz w:val="18"/>
                <w:szCs w:val="18"/>
                <w:lang w:eastAsia="en-GB"/>
              </w:rPr>
            </w:pPr>
          </w:p>
        </w:tc>
        <w:tc>
          <w:tcPr>
            <w:tcW w:w="1305" w:type="dxa"/>
            <w:vAlign w:val="center"/>
          </w:tcPr>
          <w:p w14:paraId="7DEAFAE7" w14:textId="77777777" w:rsidR="001E4B5C" w:rsidRPr="006A3025" w:rsidRDefault="001E4B5C" w:rsidP="004F180F">
            <w:pPr>
              <w:spacing w:line="380" w:lineRule="exact"/>
              <w:ind w:left="144" w:right="90"/>
              <w:jc w:val="right"/>
              <w:rPr>
                <w:rFonts w:ascii="Trebuchet MS" w:hAnsi="Trebuchet MS" w:cs="Arial"/>
                <w:sz w:val="18"/>
                <w:szCs w:val="18"/>
                <w:lang w:eastAsia="en-GB"/>
              </w:rPr>
            </w:pPr>
          </w:p>
        </w:tc>
      </w:tr>
      <w:tr w:rsidR="001D5A28" w:rsidRPr="00306D97" w14:paraId="6700057A" w14:textId="77777777" w:rsidTr="00247231">
        <w:trPr>
          <w:trHeight w:val="20"/>
        </w:trPr>
        <w:tc>
          <w:tcPr>
            <w:tcW w:w="3778" w:type="dxa"/>
          </w:tcPr>
          <w:p w14:paraId="0FCA3770" w14:textId="0835CE87" w:rsidR="001D5A28" w:rsidRPr="006A3025" w:rsidRDefault="00495AFA" w:rsidP="00421607">
            <w:pPr>
              <w:spacing w:line="380" w:lineRule="exact"/>
              <w:ind w:firstLine="54"/>
              <w:jc w:val="thaiDistribute"/>
              <w:rPr>
                <w:rFonts w:ascii="Trebuchet MS" w:hAnsi="Trebuchet MS" w:cs="Arial"/>
                <w:sz w:val="18"/>
                <w:szCs w:val="18"/>
              </w:rPr>
            </w:pPr>
            <w:r w:rsidRPr="006A3025">
              <w:rPr>
                <w:rFonts w:ascii="Trebuchet MS" w:hAnsi="Trebuchet MS" w:cs="Arial"/>
                <w:sz w:val="18"/>
                <w:szCs w:val="18"/>
              </w:rPr>
              <w:t>Letter of guarantee</w:t>
            </w:r>
          </w:p>
        </w:tc>
        <w:tc>
          <w:tcPr>
            <w:tcW w:w="1384" w:type="dxa"/>
          </w:tcPr>
          <w:p w14:paraId="5BBD8EFD" w14:textId="5E5BCD9D" w:rsidR="001D5A28" w:rsidRPr="006A3025" w:rsidRDefault="00323A8A" w:rsidP="004F180F">
            <w:pPr>
              <w:spacing w:line="380" w:lineRule="exact"/>
              <w:ind w:left="51" w:right="90"/>
              <w:jc w:val="center"/>
              <w:rPr>
                <w:rFonts w:ascii="Trebuchet MS" w:hAnsi="Trebuchet MS" w:cs="Arial"/>
                <w:sz w:val="18"/>
                <w:szCs w:val="18"/>
                <w:lang w:eastAsia="en-GB"/>
              </w:rPr>
            </w:pPr>
            <w:r w:rsidRPr="006A3025">
              <w:rPr>
                <w:rFonts w:ascii="Trebuchet MS" w:hAnsi="Trebuchet MS" w:cs="Arial"/>
                <w:sz w:val="18"/>
                <w:szCs w:val="18"/>
                <w:lang w:eastAsia="en-GB"/>
              </w:rPr>
              <w:t>Baht</w:t>
            </w:r>
          </w:p>
        </w:tc>
        <w:tc>
          <w:tcPr>
            <w:tcW w:w="1345" w:type="dxa"/>
            <w:vAlign w:val="center"/>
          </w:tcPr>
          <w:p w14:paraId="12236ECF" w14:textId="00B8B327" w:rsidR="001D5A28" w:rsidRPr="004D553E" w:rsidRDefault="00DB6821" w:rsidP="004F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90"/>
              <w:jc w:val="right"/>
              <w:rPr>
                <w:rFonts w:ascii="Trebuchet MS" w:hAnsi="Trebuchet MS" w:cstheme="minorBidi"/>
                <w:sz w:val="18"/>
                <w:szCs w:val="18"/>
                <w:lang w:val="en-GB" w:eastAsia="en-GB"/>
              </w:rPr>
            </w:pPr>
            <w:r>
              <w:rPr>
                <w:rFonts w:ascii="Trebuchet MS" w:hAnsi="Trebuchet MS" w:cstheme="minorBidi"/>
                <w:sz w:val="18"/>
                <w:szCs w:val="18"/>
                <w:lang w:val="en-GB" w:eastAsia="en-GB"/>
              </w:rPr>
              <w:t>181,485</w:t>
            </w:r>
          </w:p>
        </w:tc>
        <w:tc>
          <w:tcPr>
            <w:tcW w:w="1332" w:type="dxa"/>
            <w:vAlign w:val="center"/>
          </w:tcPr>
          <w:p w14:paraId="745EA814" w14:textId="5A935BD6" w:rsidR="001D5A28" w:rsidRPr="004D553E" w:rsidRDefault="005A3E53" w:rsidP="004F18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90"/>
              <w:jc w:val="right"/>
              <w:rPr>
                <w:rFonts w:ascii="Trebuchet MS" w:hAnsi="Trebuchet MS" w:cstheme="minorBidi"/>
                <w:sz w:val="18"/>
                <w:szCs w:val="18"/>
                <w:lang w:val="en-GB" w:eastAsia="en-GB"/>
              </w:rPr>
            </w:pPr>
            <w:r w:rsidRPr="005A3E53">
              <w:rPr>
                <w:rFonts w:ascii="Trebuchet MS" w:hAnsi="Trebuchet MS" w:cstheme="minorBidi"/>
                <w:sz w:val="18"/>
                <w:szCs w:val="18"/>
                <w:lang w:val="en-GB" w:eastAsia="en-GB"/>
              </w:rPr>
              <w:t>(89,761)</w:t>
            </w:r>
          </w:p>
        </w:tc>
        <w:tc>
          <w:tcPr>
            <w:tcW w:w="1305" w:type="dxa"/>
            <w:vAlign w:val="center"/>
          </w:tcPr>
          <w:p w14:paraId="6E62FFE6" w14:textId="7C1B55C2" w:rsidR="001D5A28" w:rsidRPr="004D553E" w:rsidRDefault="005A3E53" w:rsidP="004F18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90"/>
              <w:jc w:val="right"/>
              <w:rPr>
                <w:rFonts w:ascii="Trebuchet MS" w:hAnsi="Trebuchet MS" w:cstheme="minorBidi"/>
                <w:sz w:val="18"/>
                <w:szCs w:val="18"/>
                <w:lang w:val="en-GB" w:eastAsia="en-GB"/>
              </w:rPr>
            </w:pPr>
            <w:r>
              <w:rPr>
                <w:rFonts w:ascii="Trebuchet MS" w:hAnsi="Trebuchet MS" w:cstheme="minorBidi"/>
                <w:sz w:val="18"/>
                <w:szCs w:val="18"/>
                <w:lang w:val="en-GB" w:eastAsia="en-GB"/>
              </w:rPr>
              <w:fldChar w:fldCharType="begin"/>
            </w:r>
            <w:r>
              <w:rPr>
                <w:rFonts w:ascii="Trebuchet MS" w:hAnsi="Trebuchet MS" w:cstheme="minorBidi"/>
                <w:sz w:val="18"/>
                <w:szCs w:val="18"/>
                <w:lang w:val="en-GB" w:eastAsia="en-GB"/>
              </w:rPr>
              <w:instrText xml:space="preserve"> =SUM(LEFT) </w:instrText>
            </w:r>
            <w:r>
              <w:rPr>
                <w:rFonts w:ascii="Trebuchet MS" w:hAnsi="Trebuchet MS" w:cstheme="minorBidi"/>
                <w:sz w:val="18"/>
                <w:szCs w:val="18"/>
                <w:lang w:val="en-GB" w:eastAsia="en-GB"/>
              </w:rPr>
              <w:fldChar w:fldCharType="separate"/>
            </w:r>
            <w:r>
              <w:rPr>
                <w:rFonts w:ascii="Trebuchet MS" w:hAnsi="Trebuchet MS" w:cstheme="minorBidi"/>
                <w:noProof/>
                <w:sz w:val="18"/>
                <w:szCs w:val="18"/>
                <w:lang w:val="en-GB" w:eastAsia="en-GB"/>
              </w:rPr>
              <w:t>91,724</w:t>
            </w:r>
            <w:r>
              <w:rPr>
                <w:rFonts w:ascii="Trebuchet MS" w:hAnsi="Trebuchet MS" w:cstheme="minorBidi"/>
                <w:sz w:val="18"/>
                <w:szCs w:val="18"/>
                <w:lang w:val="en-GB" w:eastAsia="en-GB"/>
              </w:rPr>
              <w:fldChar w:fldCharType="end"/>
            </w:r>
          </w:p>
        </w:tc>
      </w:tr>
      <w:tr w:rsidR="00FD4C7B" w:rsidRPr="00306D97" w14:paraId="51C70F82" w14:textId="77777777" w:rsidTr="00247231">
        <w:trPr>
          <w:trHeight w:val="441"/>
        </w:trPr>
        <w:tc>
          <w:tcPr>
            <w:tcW w:w="3778" w:type="dxa"/>
          </w:tcPr>
          <w:p w14:paraId="5A640DAA" w14:textId="4880D5D4" w:rsidR="002F36CD" w:rsidRPr="006A3025" w:rsidRDefault="002F36CD" w:rsidP="00421607">
            <w:pPr>
              <w:spacing w:line="380" w:lineRule="exact"/>
              <w:ind w:firstLine="54"/>
              <w:jc w:val="thaiDistribute"/>
              <w:rPr>
                <w:rFonts w:ascii="Trebuchet MS" w:hAnsi="Trebuchet MS" w:cs="Arial"/>
                <w:sz w:val="18"/>
                <w:szCs w:val="18"/>
              </w:rPr>
            </w:pPr>
            <w:r w:rsidRPr="006A3025">
              <w:rPr>
                <w:rFonts w:ascii="Trebuchet MS" w:hAnsi="Trebuchet MS" w:cs="Arial"/>
                <w:sz w:val="18"/>
                <w:szCs w:val="18"/>
              </w:rPr>
              <w:t>Letter of credit</w:t>
            </w:r>
            <w:r w:rsidR="00495AFA" w:rsidRPr="006A3025">
              <w:rPr>
                <w:rFonts w:ascii="Trebuchet MS" w:hAnsi="Trebuchet MS" w:cs="Arial"/>
                <w:sz w:val="18"/>
                <w:szCs w:val="18"/>
              </w:rPr>
              <w:t>,</w:t>
            </w:r>
            <w:r w:rsidRPr="006A3025">
              <w:rPr>
                <w:rFonts w:ascii="Trebuchet MS" w:hAnsi="Trebuchet MS" w:cs="Arial"/>
                <w:sz w:val="18"/>
                <w:szCs w:val="18"/>
              </w:rPr>
              <w:t xml:space="preserve"> liabilities under </w:t>
            </w:r>
          </w:p>
          <w:p w14:paraId="17E0B468" w14:textId="326FF9E7" w:rsidR="002F36CD" w:rsidRPr="006A3025" w:rsidRDefault="002F36CD" w:rsidP="00421607">
            <w:pPr>
              <w:spacing w:line="380" w:lineRule="exact"/>
              <w:ind w:firstLine="54"/>
              <w:jc w:val="thaiDistribute"/>
              <w:rPr>
                <w:rFonts w:ascii="Trebuchet MS" w:hAnsi="Trebuchet MS" w:cs="Arial"/>
                <w:sz w:val="18"/>
                <w:szCs w:val="18"/>
              </w:rPr>
            </w:pPr>
            <w:r w:rsidRPr="006A3025">
              <w:rPr>
                <w:rFonts w:ascii="Trebuchet MS" w:hAnsi="Trebuchet MS" w:cs="Arial"/>
                <w:sz w:val="18"/>
                <w:szCs w:val="18"/>
              </w:rPr>
              <w:t xml:space="preserve">    trust receipts </w:t>
            </w:r>
            <w:r w:rsidR="00495AFA" w:rsidRPr="006A3025">
              <w:rPr>
                <w:rFonts w:ascii="Trebuchet MS" w:hAnsi="Trebuchet MS" w:cs="Arial"/>
                <w:sz w:val="18"/>
                <w:szCs w:val="18"/>
              </w:rPr>
              <w:t>and promissory note</w:t>
            </w:r>
          </w:p>
        </w:tc>
        <w:tc>
          <w:tcPr>
            <w:tcW w:w="1384" w:type="dxa"/>
            <w:vAlign w:val="bottom"/>
          </w:tcPr>
          <w:p w14:paraId="2275BF51" w14:textId="6C18AAC2" w:rsidR="002F36CD" w:rsidRPr="006A3025" w:rsidRDefault="008067AB" w:rsidP="004F180F">
            <w:pPr>
              <w:spacing w:line="380" w:lineRule="exact"/>
              <w:ind w:left="51" w:right="90"/>
              <w:jc w:val="center"/>
              <w:rPr>
                <w:rFonts w:ascii="Trebuchet MS" w:hAnsi="Trebuchet MS" w:cs="Arial"/>
                <w:sz w:val="18"/>
                <w:szCs w:val="18"/>
              </w:rPr>
            </w:pPr>
            <w:r w:rsidRPr="006A3025">
              <w:rPr>
                <w:rFonts w:ascii="Trebuchet MS" w:hAnsi="Trebuchet MS" w:cs="Arial"/>
                <w:sz w:val="18"/>
                <w:szCs w:val="18"/>
              </w:rPr>
              <w:t>Baht</w:t>
            </w:r>
          </w:p>
        </w:tc>
        <w:tc>
          <w:tcPr>
            <w:tcW w:w="1345" w:type="dxa"/>
            <w:vAlign w:val="bottom"/>
          </w:tcPr>
          <w:p w14:paraId="1A394F7C" w14:textId="1DE881A4" w:rsidR="00BA2ADD" w:rsidRPr="00014C42" w:rsidRDefault="00DB6821" w:rsidP="004F1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90"/>
              <w:jc w:val="right"/>
              <w:rPr>
                <w:rFonts w:ascii="Trebuchet MS" w:hAnsi="Trebuchet MS" w:cstheme="minorBidi"/>
                <w:sz w:val="18"/>
                <w:szCs w:val="18"/>
                <w:lang w:val="en-GB" w:eastAsia="en-GB"/>
              </w:rPr>
            </w:pPr>
            <w:r>
              <w:rPr>
                <w:rFonts w:ascii="Trebuchet MS" w:hAnsi="Trebuchet MS" w:cstheme="minorBidi"/>
                <w:sz w:val="18"/>
                <w:szCs w:val="18"/>
                <w:lang w:val="en-GB" w:eastAsia="en-GB"/>
              </w:rPr>
              <w:t>65,000</w:t>
            </w:r>
          </w:p>
        </w:tc>
        <w:tc>
          <w:tcPr>
            <w:tcW w:w="1332" w:type="dxa"/>
            <w:vAlign w:val="bottom"/>
          </w:tcPr>
          <w:p w14:paraId="23AAFF59" w14:textId="7E6209B5" w:rsidR="00BA2ADD" w:rsidRPr="00014C42" w:rsidRDefault="003D66EF" w:rsidP="004F18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90"/>
              <w:jc w:val="right"/>
              <w:rPr>
                <w:rFonts w:ascii="Trebuchet MS" w:hAnsi="Trebuchet MS" w:cstheme="minorBidi"/>
                <w:sz w:val="18"/>
                <w:szCs w:val="18"/>
                <w:lang w:val="en-GB" w:eastAsia="en-GB"/>
              </w:rPr>
            </w:pPr>
            <w:r w:rsidRPr="003D66EF">
              <w:rPr>
                <w:rFonts w:ascii="Trebuchet MS" w:hAnsi="Trebuchet MS" w:cstheme="minorBidi"/>
                <w:sz w:val="18"/>
                <w:szCs w:val="18"/>
                <w:lang w:val="en-GB" w:eastAsia="en-GB"/>
              </w:rPr>
              <w:t>(24,216)</w:t>
            </w:r>
          </w:p>
        </w:tc>
        <w:tc>
          <w:tcPr>
            <w:tcW w:w="1305" w:type="dxa"/>
            <w:vAlign w:val="bottom"/>
          </w:tcPr>
          <w:p w14:paraId="7212AEC1" w14:textId="6905A8CF" w:rsidR="00BA2ADD" w:rsidRPr="00014C42" w:rsidRDefault="003D66EF" w:rsidP="004F180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90"/>
              <w:jc w:val="right"/>
              <w:rPr>
                <w:rFonts w:ascii="Trebuchet MS" w:hAnsi="Trebuchet MS" w:cstheme="minorBidi"/>
                <w:sz w:val="18"/>
                <w:szCs w:val="18"/>
                <w:cs/>
                <w:lang w:val="en-GB" w:eastAsia="en-GB"/>
              </w:rPr>
            </w:pPr>
            <w:r>
              <w:rPr>
                <w:rFonts w:ascii="Trebuchet MS" w:hAnsi="Trebuchet MS" w:cstheme="minorBidi"/>
                <w:sz w:val="18"/>
                <w:szCs w:val="18"/>
                <w:lang w:val="en-GB" w:eastAsia="en-GB"/>
              </w:rPr>
              <w:fldChar w:fldCharType="begin"/>
            </w:r>
            <w:r>
              <w:rPr>
                <w:rFonts w:ascii="Trebuchet MS" w:hAnsi="Trebuchet MS" w:cstheme="minorBidi"/>
                <w:sz w:val="18"/>
                <w:szCs w:val="18"/>
                <w:lang w:val="en-GB" w:eastAsia="en-GB"/>
              </w:rPr>
              <w:instrText xml:space="preserve"> =SUM(LEFT) </w:instrText>
            </w:r>
            <w:r>
              <w:rPr>
                <w:rFonts w:ascii="Trebuchet MS" w:hAnsi="Trebuchet MS" w:cstheme="minorBidi"/>
                <w:sz w:val="18"/>
                <w:szCs w:val="18"/>
                <w:lang w:val="en-GB" w:eastAsia="en-GB"/>
              </w:rPr>
              <w:fldChar w:fldCharType="separate"/>
            </w:r>
            <w:r>
              <w:rPr>
                <w:rFonts w:ascii="Trebuchet MS" w:hAnsi="Trebuchet MS" w:cstheme="minorBidi"/>
                <w:noProof/>
                <w:sz w:val="18"/>
                <w:szCs w:val="18"/>
                <w:lang w:val="en-GB" w:eastAsia="en-GB"/>
              </w:rPr>
              <w:t>40,784</w:t>
            </w:r>
            <w:r>
              <w:rPr>
                <w:rFonts w:ascii="Trebuchet MS" w:hAnsi="Trebuchet MS" w:cstheme="minorBidi"/>
                <w:sz w:val="18"/>
                <w:szCs w:val="18"/>
                <w:lang w:val="en-GB" w:eastAsia="en-GB"/>
              </w:rPr>
              <w:fldChar w:fldCharType="end"/>
            </w:r>
          </w:p>
        </w:tc>
      </w:tr>
    </w:tbl>
    <w:p w14:paraId="7EC40E59" w14:textId="42676D49" w:rsidR="00CE4104" w:rsidRPr="00CE4104" w:rsidRDefault="00CE4104" w:rsidP="00CE4104">
      <w:pPr>
        <w:spacing w:line="360" w:lineRule="auto"/>
        <w:rPr>
          <w:rFonts w:ascii="Trebuchet MS" w:hAnsi="Trebuchet MS"/>
          <w:sz w:val="18"/>
          <w:szCs w:val="18"/>
        </w:rPr>
      </w:pPr>
    </w:p>
    <w:tbl>
      <w:tblPr>
        <w:tblW w:w="9144" w:type="dxa"/>
        <w:tblInd w:w="333" w:type="dxa"/>
        <w:tblLayout w:type="fixed"/>
        <w:tblCellMar>
          <w:left w:w="0" w:type="dxa"/>
          <w:right w:w="0" w:type="dxa"/>
        </w:tblCellMar>
        <w:tblLook w:val="04A0" w:firstRow="1" w:lastRow="0" w:firstColumn="1" w:lastColumn="0" w:noHBand="0" w:noVBand="1"/>
      </w:tblPr>
      <w:tblGrid>
        <w:gridCol w:w="3778"/>
        <w:gridCol w:w="1384"/>
        <w:gridCol w:w="1345"/>
        <w:gridCol w:w="1332"/>
        <w:gridCol w:w="1305"/>
      </w:tblGrid>
      <w:tr w:rsidR="00DF02BF" w:rsidRPr="00306D97" w14:paraId="055EA4B8" w14:textId="77777777" w:rsidTr="00976C86">
        <w:trPr>
          <w:trHeight w:val="20"/>
          <w:tblHeader/>
        </w:trPr>
        <w:tc>
          <w:tcPr>
            <w:tcW w:w="3778" w:type="dxa"/>
          </w:tcPr>
          <w:p w14:paraId="385A659A" w14:textId="6C226686" w:rsidR="00DF02BF" w:rsidRPr="00306D97" w:rsidRDefault="00DF02BF" w:rsidP="00976C86">
            <w:pPr>
              <w:spacing w:line="380" w:lineRule="exact"/>
              <w:ind w:firstLine="54"/>
              <w:jc w:val="thaiDistribute"/>
              <w:rPr>
                <w:rFonts w:ascii="Trebuchet MS" w:hAnsi="Trebuchet MS" w:cs="Arial"/>
                <w:sz w:val="18"/>
                <w:szCs w:val="18"/>
                <w:lang w:eastAsia="en-GB"/>
              </w:rPr>
            </w:pPr>
            <w:r w:rsidRPr="00306D97">
              <w:rPr>
                <w:rFonts w:ascii="Trebuchet MS" w:hAnsi="Trebuchet MS" w:cs="Arial"/>
                <w:sz w:val="18"/>
                <w:szCs w:val="18"/>
                <w:lang w:eastAsia="en-GB"/>
              </w:rPr>
              <w:t>(</w:t>
            </w:r>
            <w:proofErr w:type="gramStart"/>
            <w:r>
              <w:rPr>
                <w:rFonts w:ascii="Trebuchet MS" w:hAnsi="Trebuchet MS" w:cs="Browallia New"/>
                <w:sz w:val="18"/>
                <w:szCs w:val="22"/>
                <w:lang w:val="en-GB" w:eastAsia="en-GB"/>
              </w:rPr>
              <w:t>U</w:t>
            </w:r>
            <w:r w:rsidRPr="00306D97">
              <w:rPr>
                <w:rFonts w:ascii="Trebuchet MS" w:hAnsi="Trebuchet MS" w:cs="Arial"/>
                <w:sz w:val="18"/>
                <w:szCs w:val="18"/>
                <w:lang w:eastAsia="en-GB"/>
              </w:rPr>
              <w:t>nit :</w:t>
            </w:r>
            <w:proofErr w:type="gramEnd"/>
            <w:r w:rsidRPr="00306D97">
              <w:rPr>
                <w:rFonts w:ascii="Trebuchet MS" w:hAnsi="Trebuchet MS" w:cs="Arial"/>
                <w:sz w:val="18"/>
                <w:szCs w:val="18"/>
                <w:lang w:eastAsia="en-GB"/>
              </w:rPr>
              <w:t xml:space="preserve"> Thousand Baht)</w:t>
            </w:r>
          </w:p>
        </w:tc>
        <w:tc>
          <w:tcPr>
            <w:tcW w:w="1384" w:type="dxa"/>
            <w:vAlign w:val="center"/>
          </w:tcPr>
          <w:p w14:paraId="7EF891BE" w14:textId="77777777" w:rsidR="00DF02BF" w:rsidRPr="00306D97" w:rsidRDefault="00DF02BF" w:rsidP="00976C86">
            <w:pPr>
              <w:tabs>
                <w:tab w:val="left" w:pos="945"/>
              </w:tabs>
              <w:spacing w:line="380" w:lineRule="exact"/>
              <w:ind w:left="144" w:right="36"/>
              <w:jc w:val="center"/>
              <w:rPr>
                <w:rFonts w:ascii="Trebuchet MS" w:hAnsi="Trebuchet MS" w:cs="Arial"/>
                <w:sz w:val="18"/>
                <w:szCs w:val="18"/>
                <w:lang w:eastAsia="en-GB"/>
              </w:rPr>
            </w:pPr>
          </w:p>
        </w:tc>
        <w:tc>
          <w:tcPr>
            <w:tcW w:w="3982" w:type="dxa"/>
            <w:gridSpan w:val="3"/>
            <w:vAlign w:val="center"/>
            <w:hideMark/>
          </w:tcPr>
          <w:p w14:paraId="20FC2D32" w14:textId="15EF6753" w:rsidR="00DF02BF" w:rsidRPr="00306D97" w:rsidRDefault="00715515" w:rsidP="00976C86">
            <w:pPr>
              <w:pBdr>
                <w:bottom w:val="single" w:sz="4" w:space="1" w:color="auto"/>
              </w:pBdr>
              <w:tabs>
                <w:tab w:val="left" w:pos="945"/>
              </w:tabs>
              <w:spacing w:before="60" w:line="380" w:lineRule="exact"/>
              <w:ind w:left="144" w:right="81"/>
              <w:jc w:val="center"/>
              <w:rPr>
                <w:rFonts w:ascii="Trebuchet MS" w:hAnsi="Trebuchet MS" w:cs="Arial"/>
                <w:sz w:val="18"/>
                <w:szCs w:val="18"/>
                <w:lang w:eastAsia="en-GB"/>
              </w:rPr>
            </w:pPr>
            <w:r w:rsidRPr="00715515">
              <w:rPr>
                <w:rFonts w:ascii="Trebuchet MS" w:hAnsi="Trebuchet MS" w:cs="Arial"/>
                <w:sz w:val="18"/>
                <w:szCs w:val="18"/>
              </w:rPr>
              <w:t>Separate</w:t>
            </w:r>
            <w:r>
              <w:rPr>
                <w:rFonts w:ascii="Trebuchet MS" w:hAnsi="Trebuchet MS" w:cstheme="minorBidi" w:hint="cs"/>
                <w:sz w:val="18"/>
                <w:szCs w:val="18"/>
                <w:cs/>
              </w:rPr>
              <w:t xml:space="preserve"> </w:t>
            </w:r>
            <w:r w:rsidR="00DF02BF" w:rsidRPr="00306D97">
              <w:rPr>
                <w:rFonts w:ascii="Trebuchet MS" w:hAnsi="Trebuchet MS" w:cs="Arial"/>
                <w:sz w:val="18"/>
                <w:szCs w:val="18"/>
              </w:rPr>
              <w:t>financial information</w:t>
            </w:r>
          </w:p>
        </w:tc>
      </w:tr>
      <w:tr w:rsidR="00DF02BF" w:rsidRPr="00306D97" w14:paraId="0A1D0804" w14:textId="77777777" w:rsidTr="00976C86">
        <w:trPr>
          <w:trHeight w:val="20"/>
          <w:tblHeader/>
        </w:trPr>
        <w:tc>
          <w:tcPr>
            <w:tcW w:w="3778" w:type="dxa"/>
          </w:tcPr>
          <w:p w14:paraId="1AE1DA3F" w14:textId="77777777" w:rsidR="00DF02BF" w:rsidRPr="00306D97" w:rsidRDefault="00DF02BF" w:rsidP="00976C86">
            <w:pPr>
              <w:spacing w:line="380" w:lineRule="exact"/>
              <w:ind w:firstLine="54"/>
              <w:jc w:val="thaiDistribute"/>
              <w:rPr>
                <w:rFonts w:ascii="Trebuchet MS" w:hAnsi="Trebuchet MS" w:cs="Arial"/>
                <w:b/>
                <w:bCs/>
                <w:sz w:val="18"/>
                <w:szCs w:val="18"/>
                <w:lang w:eastAsia="en-GB"/>
              </w:rPr>
            </w:pPr>
          </w:p>
        </w:tc>
        <w:tc>
          <w:tcPr>
            <w:tcW w:w="1384" w:type="dxa"/>
            <w:vAlign w:val="center"/>
            <w:hideMark/>
          </w:tcPr>
          <w:p w14:paraId="657E6D97" w14:textId="77777777" w:rsidR="00DF02BF" w:rsidRPr="00306D97" w:rsidRDefault="00DF02BF" w:rsidP="00976C86">
            <w:pPr>
              <w:pBdr>
                <w:bottom w:val="single" w:sz="4" w:space="1" w:color="auto"/>
              </w:pBdr>
              <w:tabs>
                <w:tab w:val="clear" w:pos="227"/>
                <w:tab w:val="left" w:pos="312"/>
              </w:tabs>
              <w:spacing w:before="60" w:line="380" w:lineRule="exact"/>
              <w:ind w:left="51" w:right="90"/>
              <w:jc w:val="center"/>
              <w:rPr>
                <w:rFonts w:ascii="Trebuchet MS" w:hAnsi="Trebuchet MS" w:cs="Arial"/>
                <w:sz w:val="18"/>
                <w:szCs w:val="18"/>
                <w:lang w:eastAsia="en-GB"/>
              </w:rPr>
            </w:pPr>
            <w:r w:rsidRPr="00306D97">
              <w:rPr>
                <w:rFonts w:ascii="Trebuchet MS" w:hAnsi="Trebuchet MS" w:cs="Arial"/>
                <w:sz w:val="18"/>
                <w:szCs w:val="18"/>
              </w:rPr>
              <w:t>Currency</w:t>
            </w:r>
          </w:p>
        </w:tc>
        <w:tc>
          <w:tcPr>
            <w:tcW w:w="1345" w:type="dxa"/>
            <w:vAlign w:val="center"/>
            <w:hideMark/>
          </w:tcPr>
          <w:p w14:paraId="3E3F175E" w14:textId="77777777" w:rsidR="00DF02BF" w:rsidRPr="00306D97" w:rsidRDefault="00DF02BF" w:rsidP="00976C86">
            <w:pPr>
              <w:pBdr>
                <w:bottom w:val="single" w:sz="4" w:space="1" w:color="auto"/>
              </w:pBdr>
              <w:spacing w:before="60" w:line="380" w:lineRule="exact"/>
              <w:ind w:left="144" w:right="90"/>
              <w:jc w:val="center"/>
              <w:rPr>
                <w:rFonts w:ascii="Trebuchet MS" w:hAnsi="Trebuchet MS" w:cs="Arial"/>
                <w:sz w:val="18"/>
                <w:szCs w:val="18"/>
                <w:lang w:eastAsia="en-GB"/>
              </w:rPr>
            </w:pPr>
            <w:r w:rsidRPr="00306D97">
              <w:rPr>
                <w:rFonts w:ascii="Trebuchet MS" w:hAnsi="Trebuchet MS" w:cs="Arial"/>
                <w:sz w:val="18"/>
                <w:szCs w:val="18"/>
              </w:rPr>
              <w:t>Credit line</w:t>
            </w:r>
          </w:p>
        </w:tc>
        <w:tc>
          <w:tcPr>
            <w:tcW w:w="1332" w:type="dxa"/>
            <w:vAlign w:val="center"/>
            <w:hideMark/>
          </w:tcPr>
          <w:p w14:paraId="15703F00" w14:textId="77777777" w:rsidR="00DF02BF" w:rsidRPr="00306D97" w:rsidRDefault="00DF02BF" w:rsidP="00976C86">
            <w:pPr>
              <w:pBdr>
                <w:bottom w:val="single" w:sz="4" w:space="1" w:color="auto"/>
              </w:pBdr>
              <w:spacing w:before="60" w:line="380" w:lineRule="exact"/>
              <w:ind w:left="144" w:right="90"/>
              <w:jc w:val="center"/>
              <w:rPr>
                <w:rFonts w:ascii="Trebuchet MS" w:hAnsi="Trebuchet MS" w:cs="Arial"/>
                <w:sz w:val="18"/>
                <w:szCs w:val="18"/>
                <w:lang w:eastAsia="en-GB"/>
              </w:rPr>
            </w:pPr>
            <w:r w:rsidRPr="00306D97">
              <w:rPr>
                <w:rFonts w:ascii="Trebuchet MS" w:hAnsi="Trebuchet MS" w:cs="Arial"/>
                <w:sz w:val="18"/>
                <w:szCs w:val="18"/>
              </w:rPr>
              <w:t>Used</w:t>
            </w:r>
          </w:p>
        </w:tc>
        <w:tc>
          <w:tcPr>
            <w:tcW w:w="1305" w:type="dxa"/>
            <w:vAlign w:val="center"/>
            <w:hideMark/>
          </w:tcPr>
          <w:p w14:paraId="0E2DB247" w14:textId="77777777" w:rsidR="00DF02BF" w:rsidRPr="00306D97" w:rsidRDefault="00DF02BF" w:rsidP="00976C86">
            <w:pPr>
              <w:pBdr>
                <w:bottom w:val="single" w:sz="4" w:space="1" w:color="auto"/>
              </w:pBdr>
              <w:spacing w:before="60" w:line="380" w:lineRule="exact"/>
              <w:ind w:left="144" w:right="90"/>
              <w:jc w:val="center"/>
              <w:rPr>
                <w:rFonts w:ascii="Trebuchet MS" w:hAnsi="Trebuchet MS" w:cs="Arial"/>
                <w:sz w:val="18"/>
                <w:szCs w:val="18"/>
                <w:lang w:eastAsia="en-GB"/>
              </w:rPr>
            </w:pPr>
            <w:r w:rsidRPr="00306D97">
              <w:rPr>
                <w:rFonts w:ascii="Trebuchet MS" w:hAnsi="Trebuchet MS" w:cs="Arial"/>
                <w:sz w:val="18"/>
                <w:szCs w:val="18"/>
              </w:rPr>
              <w:t>Balance</w:t>
            </w:r>
          </w:p>
        </w:tc>
      </w:tr>
      <w:tr w:rsidR="00DF02BF" w:rsidRPr="00306D97" w14:paraId="23D4C5E3" w14:textId="77777777" w:rsidTr="00976C86">
        <w:trPr>
          <w:trHeight w:val="20"/>
        </w:trPr>
        <w:tc>
          <w:tcPr>
            <w:tcW w:w="3778" w:type="dxa"/>
            <w:hideMark/>
          </w:tcPr>
          <w:p w14:paraId="16C93A1A" w14:textId="77777777" w:rsidR="00DF02BF" w:rsidRPr="00306D97" w:rsidRDefault="00DF02BF" w:rsidP="00976C86">
            <w:pPr>
              <w:spacing w:line="380" w:lineRule="exact"/>
              <w:ind w:firstLine="54"/>
              <w:jc w:val="thaiDistribute"/>
              <w:rPr>
                <w:rFonts w:ascii="Trebuchet MS" w:hAnsi="Trebuchet MS" w:cs="Arial"/>
                <w:sz w:val="18"/>
                <w:szCs w:val="18"/>
                <w:lang w:eastAsia="en-GB"/>
              </w:rPr>
            </w:pPr>
          </w:p>
        </w:tc>
        <w:tc>
          <w:tcPr>
            <w:tcW w:w="1384" w:type="dxa"/>
          </w:tcPr>
          <w:p w14:paraId="40C6B736" w14:textId="77777777" w:rsidR="00DF02BF" w:rsidRPr="00306D97" w:rsidRDefault="00DF02BF" w:rsidP="00976C86">
            <w:pPr>
              <w:spacing w:line="380" w:lineRule="exact"/>
              <w:ind w:left="51" w:right="90"/>
              <w:jc w:val="center"/>
              <w:rPr>
                <w:rFonts w:ascii="Trebuchet MS" w:hAnsi="Trebuchet MS" w:cs="Arial"/>
                <w:sz w:val="18"/>
                <w:szCs w:val="18"/>
                <w:lang w:eastAsia="en-GB"/>
              </w:rPr>
            </w:pPr>
          </w:p>
        </w:tc>
        <w:tc>
          <w:tcPr>
            <w:tcW w:w="1345" w:type="dxa"/>
            <w:vAlign w:val="center"/>
          </w:tcPr>
          <w:p w14:paraId="226F5C33" w14:textId="77777777" w:rsidR="00DF02BF" w:rsidRPr="00306D97" w:rsidRDefault="00DF02BF" w:rsidP="00976C86">
            <w:pPr>
              <w:spacing w:line="380" w:lineRule="exact"/>
              <w:ind w:left="144" w:right="90"/>
              <w:jc w:val="right"/>
              <w:rPr>
                <w:rFonts w:ascii="Trebuchet MS" w:hAnsi="Trebuchet MS" w:cs="Arial"/>
                <w:sz w:val="18"/>
                <w:szCs w:val="18"/>
                <w:lang w:eastAsia="en-GB"/>
              </w:rPr>
            </w:pPr>
          </w:p>
        </w:tc>
        <w:tc>
          <w:tcPr>
            <w:tcW w:w="1332" w:type="dxa"/>
            <w:vAlign w:val="center"/>
          </w:tcPr>
          <w:p w14:paraId="2530D23E" w14:textId="77777777" w:rsidR="00DF02BF" w:rsidRPr="00306D97" w:rsidRDefault="00DF02BF" w:rsidP="00976C86">
            <w:pPr>
              <w:spacing w:line="380" w:lineRule="exact"/>
              <w:ind w:left="144" w:right="90"/>
              <w:jc w:val="right"/>
              <w:rPr>
                <w:rFonts w:ascii="Trebuchet MS" w:hAnsi="Trebuchet MS" w:cs="Arial"/>
                <w:sz w:val="18"/>
                <w:szCs w:val="18"/>
                <w:lang w:eastAsia="en-GB"/>
              </w:rPr>
            </w:pPr>
          </w:p>
        </w:tc>
        <w:tc>
          <w:tcPr>
            <w:tcW w:w="1305" w:type="dxa"/>
            <w:vAlign w:val="center"/>
          </w:tcPr>
          <w:p w14:paraId="5CFE5376" w14:textId="77777777" w:rsidR="00DF02BF" w:rsidRPr="00306D97" w:rsidRDefault="00DF02BF" w:rsidP="00976C86">
            <w:pPr>
              <w:spacing w:line="380" w:lineRule="exact"/>
              <w:ind w:left="144" w:right="90"/>
              <w:jc w:val="right"/>
              <w:rPr>
                <w:rFonts w:ascii="Trebuchet MS" w:hAnsi="Trebuchet MS" w:cs="Arial"/>
                <w:sz w:val="18"/>
                <w:szCs w:val="18"/>
                <w:lang w:eastAsia="en-GB"/>
              </w:rPr>
            </w:pPr>
          </w:p>
        </w:tc>
      </w:tr>
      <w:tr w:rsidR="00A4637F" w:rsidRPr="00306D97" w14:paraId="3A7C4190" w14:textId="77777777" w:rsidTr="00247231">
        <w:trPr>
          <w:trHeight w:val="314"/>
        </w:trPr>
        <w:tc>
          <w:tcPr>
            <w:tcW w:w="3778" w:type="dxa"/>
          </w:tcPr>
          <w:p w14:paraId="052E80DE" w14:textId="77777777" w:rsidR="00A4637F" w:rsidRPr="006A3025" w:rsidRDefault="00A4637F" w:rsidP="00A4637F">
            <w:pPr>
              <w:spacing w:line="380" w:lineRule="exact"/>
              <w:ind w:firstLine="54"/>
              <w:jc w:val="thaiDistribute"/>
              <w:rPr>
                <w:rFonts w:ascii="Trebuchet MS" w:hAnsi="Trebuchet MS" w:cs="Arial"/>
                <w:b/>
                <w:bCs/>
                <w:sz w:val="18"/>
                <w:szCs w:val="18"/>
              </w:rPr>
            </w:pPr>
            <w:r w:rsidRPr="006A3025">
              <w:rPr>
                <w:rFonts w:ascii="Trebuchet MS" w:hAnsi="Trebuchet MS" w:cs="Arial"/>
                <w:b/>
                <w:bCs/>
                <w:sz w:val="18"/>
                <w:szCs w:val="18"/>
              </w:rPr>
              <w:t>Credit facilities</w:t>
            </w:r>
          </w:p>
        </w:tc>
        <w:tc>
          <w:tcPr>
            <w:tcW w:w="1384" w:type="dxa"/>
          </w:tcPr>
          <w:p w14:paraId="64128649" w14:textId="77777777" w:rsidR="00A4637F" w:rsidRPr="006A3025" w:rsidRDefault="00A4637F" w:rsidP="004F180F">
            <w:pPr>
              <w:spacing w:line="380" w:lineRule="exact"/>
              <w:ind w:left="51" w:right="90"/>
              <w:jc w:val="center"/>
              <w:rPr>
                <w:rFonts w:ascii="Trebuchet MS" w:hAnsi="Trebuchet MS" w:cs="Arial"/>
                <w:sz w:val="18"/>
                <w:szCs w:val="18"/>
                <w:lang w:eastAsia="en-GB"/>
              </w:rPr>
            </w:pPr>
          </w:p>
        </w:tc>
        <w:tc>
          <w:tcPr>
            <w:tcW w:w="1345" w:type="dxa"/>
            <w:vAlign w:val="center"/>
          </w:tcPr>
          <w:p w14:paraId="35B67CDB" w14:textId="77777777" w:rsidR="00A4637F" w:rsidRPr="006A3025" w:rsidRDefault="00A4637F" w:rsidP="004F180F">
            <w:pPr>
              <w:spacing w:line="380" w:lineRule="exact"/>
              <w:ind w:left="144" w:right="90"/>
              <w:jc w:val="right"/>
              <w:rPr>
                <w:rFonts w:ascii="Trebuchet MS" w:hAnsi="Trebuchet MS" w:cs="Arial"/>
                <w:sz w:val="18"/>
                <w:szCs w:val="18"/>
                <w:lang w:eastAsia="en-GB"/>
              </w:rPr>
            </w:pPr>
          </w:p>
        </w:tc>
        <w:tc>
          <w:tcPr>
            <w:tcW w:w="1332" w:type="dxa"/>
            <w:vAlign w:val="center"/>
          </w:tcPr>
          <w:p w14:paraId="34E0AB56" w14:textId="77777777" w:rsidR="00A4637F" w:rsidRPr="006A3025" w:rsidRDefault="00A4637F" w:rsidP="004F180F">
            <w:pPr>
              <w:spacing w:line="380" w:lineRule="exact"/>
              <w:ind w:left="144" w:right="90"/>
              <w:jc w:val="right"/>
              <w:rPr>
                <w:rFonts w:ascii="Trebuchet MS" w:hAnsi="Trebuchet MS" w:cs="Arial"/>
                <w:sz w:val="18"/>
                <w:szCs w:val="18"/>
                <w:lang w:eastAsia="en-GB"/>
              </w:rPr>
            </w:pPr>
          </w:p>
        </w:tc>
        <w:tc>
          <w:tcPr>
            <w:tcW w:w="1305" w:type="dxa"/>
            <w:vAlign w:val="center"/>
          </w:tcPr>
          <w:p w14:paraId="2A19CA8D" w14:textId="77777777" w:rsidR="00A4637F" w:rsidRPr="006A3025" w:rsidRDefault="00A4637F" w:rsidP="004F180F">
            <w:pPr>
              <w:spacing w:line="380" w:lineRule="exact"/>
              <w:ind w:left="144" w:right="90"/>
              <w:jc w:val="right"/>
              <w:rPr>
                <w:rFonts w:ascii="Trebuchet MS" w:hAnsi="Trebuchet MS" w:cs="Arial"/>
                <w:sz w:val="18"/>
                <w:szCs w:val="18"/>
                <w:lang w:eastAsia="en-GB"/>
              </w:rPr>
            </w:pPr>
          </w:p>
        </w:tc>
      </w:tr>
      <w:tr w:rsidR="00A4637F" w:rsidRPr="00306D97" w14:paraId="63577BB0" w14:textId="77777777" w:rsidTr="00247231">
        <w:trPr>
          <w:trHeight w:val="314"/>
        </w:trPr>
        <w:tc>
          <w:tcPr>
            <w:tcW w:w="3778" w:type="dxa"/>
          </w:tcPr>
          <w:p w14:paraId="07492384" w14:textId="68B74961" w:rsidR="00A4637F" w:rsidRPr="006A3025" w:rsidRDefault="00A4637F" w:rsidP="00A4637F">
            <w:pPr>
              <w:spacing w:line="380" w:lineRule="exact"/>
              <w:ind w:firstLine="54"/>
              <w:jc w:val="thaiDistribute"/>
              <w:rPr>
                <w:rFonts w:ascii="Trebuchet MS" w:hAnsi="Trebuchet MS" w:cs="Arial"/>
                <w:sz w:val="18"/>
                <w:szCs w:val="18"/>
              </w:rPr>
            </w:pPr>
            <w:r w:rsidRPr="006A3025">
              <w:rPr>
                <w:rFonts w:ascii="Trebuchet MS" w:hAnsi="Trebuchet MS" w:cs="Arial"/>
                <w:sz w:val="18"/>
                <w:szCs w:val="18"/>
              </w:rPr>
              <w:t>Letter of guarantee</w:t>
            </w:r>
          </w:p>
        </w:tc>
        <w:tc>
          <w:tcPr>
            <w:tcW w:w="1384" w:type="dxa"/>
          </w:tcPr>
          <w:p w14:paraId="1BE43654" w14:textId="5EAB9B57" w:rsidR="00A4637F" w:rsidRPr="006A3025" w:rsidRDefault="00A4637F" w:rsidP="004F180F">
            <w:pPr>
              <w:spacing w:line="380" w:lineRule="exact"/>
              <w:ind w:left="51" w:right="90"/>
              <w:jc w:val="center"/>
              <w:rPr>
                <w:rFonts w:ascii="Trebuchet MS" w:hAnsi="Trebuchet MS" w:cs="Arial"/>
                <w:sz w:val="18"/>
                <w:szCs w:val="18"/>
                <w:lang w:eastAsia="en-GB"/>
              </w:rPr>
            </w:pPr>
            <w:r w:rsidRPr="006A3025">
              <w:rPr>
                <w:rFonts w:ascii="Trebuchet MS" w:hAnsi="Trebuchet MS" w:cs="Arial"/>
                <w:sz w:val="18"/>
                <w:szCs w:val="18"/>
                <w:lang w:eastAsia="en-GB"/>
              </w:rPr>
              <w:t>Baht</w:t>
            </w:r>
          </w:p>
        </w:tc>
        <w:tc>
          <w:tcPr>
            <w:tcW w:w="1345" w:type="dxa"/>
            <w:vAlign w:val="center"/>
          </w:tcPr>
          <w:p w14:paraId="1D04F0E9" w14:textId="69832F70" w:rsidR="00A4637F" w:rsidRPr="00690FC5" w:rsidRDefault="00C36C92" w:rsidP="004F180F">
            <w:pPr>
              <w:spacing w:line="380" w:lineRule="exact"/>
              <w:ind w:left="144" w:right="90"/>
              <w:jc w:val="right"/>
              <w:rPr>
                <w:rFonts w:ascii="Trebuchet MS" w:hAnsi="Trebuchet MS" w:cs="Arial"/>
                <w:sz w:val="18"/>
                <w:szCs w:val="18"/>
                <w:lang w:eastAsia="en-GB"/>
              </w:rPr>
            </w:pPr>
            <w:r>
              <w:rPr>
                <w:rFonts w:ascii="Trebuchet MS" w:hAnsi="Trebuchet MS" w:cs="Arial"/>
                <w:sz w:val="18"/>
                <w:szCs w:val="18"/>
                <w:lang w:eastAsia="en-GB"/>
              </w:rPr>
              <w:t>161,</w:t>
            </w:r>
            <w:r w:rsidR="00C6002E">
              <w:rPr>
                <w:rFonts w:ascii="Trebuchet MS" w:hAnsi="Trebuchet MS" w:cs="Arial"/>
                <w:sz w:val="18"/>
                <w:szCs w:val="18"/>
                <w:lang w:eastAsia="en-GB"/>
              </w:rPr>
              <w:t>485</w:t>
            </w:r>
          </w:p>
        </w:tc>
        <w:tc>
          <w:tcPr>
            <w:tcW w:w="1332" w:type="dxa"/>
            <w:vAlign w:val="center"/>
          </w:tcPr>
          <w:p w14:paraId="619ADD8E" w14:textId="44A78903" w:rsidR="00A4637F" w:rsidRPr="00690FC5" w:rsidRDefault="00C6002E" w:rsidP="004F180F">
            <w:pPr>
              <w:spacing w:line="380" w:lineRule="exact"/>
              <w:ind w:right="90"/>
              <w:jc w:val="right"/>
              <w:rPr>
                <w:rFonts w:ascii="Trebuchet MS" w:hAnsi="Trebuchet MS" w:cs="Arial"/>
                <w:sz w:val="18"/>
                <w:szCs w:val="18"/>
                <w:lang w:eastAsia="en-GB"/>
              </w:rPr>
            </w:pPr>
            <w:r>
              <w:rPr>
                <w:rFonts w:ascii="Trebuchet MS" w:hAnsi="Trebuchet MS" w:cs="Arial"/>
                <w:sz w:val="18"/>
                <w:szCs w:val="18"/>
                <w:lang w:eastAsia="en-GB"/>
              </w:rPr>
              <w:t>(85,095)</w:t>
            </w:r>
          </w:p>
        </w:tc>
        <w:tc>
          <w:tcPr>
            <w:tcW w:w="1305" w:type="dxa"/>
            <w:vAlign w:val="center"/>
          </w:tcPr>
          <w:p w14:paraId="0D32724C" w14:textId="1C0A7F2C" w:rsidR="00A4637F" w:rsidRPr="00690FC5" w:rsidRDefault="008C719E" w:rsidP="004F180F">
            <w:pPr>
              <w:spacing w:line="380" w:lineRule="exact"/>
              <w:ind w:right="90"/>
              <w:jc w:val="right"/>
              <w:rPr>
                <w:rFonts w:ascii="Trebuchet MS" w:hAnsi="Trebuchet MS" w:cs="Arial"/>
                <w:sz w:val="18"/>
                <w:szCs w:val="18"/>
                <w:lang w:eastAsia="en-GB"/>
              </w:rPr>
            </w:pPr>
            <w:r>
              <w:rPr>
                <w:rFonts w:ascii="Trebuchet MS" w:hAnsi="Trebuchet MS" w:cs="Arial"/>
                <w:sz w:val="18"/>
                <w:szCs w:val="18"/>
                <w:lang w:eastAsia="en-GB"/>
              </w:rPr>
              <w:fldChar w:fldCharType="begin"/>
            </w:r>
            <w:r>
              <w:rPr>
                <w:rFonts w:ascii="Trebuchet MS" w:hAnsi="Trebuchet MS" w:cs="Arial"/>
                <w:sz w:val="18"/>
                <w:szCs w:val="18"/>
                <w:lang w:eastAsia="en-GB"/>
              </w:rPr>
              <w:instrText xml:space="preserve"> =SUM(LEFT) </w:instrText>
            </w:r>
            <w:r>
              <w:rPr>
                <w:rFonts w:ascii="Trebuchet MS" w:hAnsi="Trebuchet MS" w:cs="Arial"/>
                <w:sz w:val="18"/>
                <w:szCs w:val="18"/>
                <w:lang w:eastAsia="en-GB"/>
              </w:rPr>
              <w:fldChar w:fldCharType="separate"/>
            </w:r>
            <w:r>
              <w:rPr>
                <w:rFonts w:ascii="Trebuchet MS" w:hAnsi="Trebuchet MS" w:cs="Arial"/>
                <w:noProof/>
                <w:sz w:val="18"/>
                <w:szCs w:val="18"/>
                <w:lang w:eastAsia="en-GB"/>
              </w:rPr>
              <w:t>76,390</w:t>
            </w:r>
            <w:r>
              <w:rPr>
                <w:rFonts w:ascii="Trebuchet MS" w:hAnsi="Trebuchet MS" w:cs="Arial"/>
                <w:sz w:val="18"/>
                <w:szCs w:val="18"/>
                <w:lang w:eastAsia="en-GB"/>
              </w:rPr>
              <w:fldChar w:fldCharType="end"/>
            </w:r>
          </w:p>
        </w:tc>
      </w:tr>
      <w:tr w:rsidR="00A4637F" w:rsidRPr="00306D97" w14:paraId="636D17DC" w14:textId="77777777" w:rsidTr="00247231">
        <w:trPr>
          <w:trHeight w:val="20"/>
        </w:trPr>
        <w:tc>
          <w:tcPr>
            <w:tcW w:w="3778" w:type="dxa"/>
            <w:hideMark/>
          </w:tcPr>
          <w:p w14:paraId="0384FC66" w14:textId="77777777" w:rsidR="00A4637F" w:rsidRPr="006A3025" w:rsidRDefault="00A4637F" w:rsidP="00A4637F">
            <w:pPr>
              <w:spacing w:line="380" w:lineRule="exact"/>
              <w:ind w:firstLine="54"/>
              <w:jc w:val="thaiDistribute"/>
              <w:rPr>
                <w:rFonts w:ascii="Trebuchet MS" w:hAnsi="Trebuchet MS" w:cs="Arial"/>
                <w:sz w:val="18"/>
                <w:szCs w:val="18"/>
              </w:rPr>
            </w:pPr>
            <w:r w:rsidRPr="006A3025">
              <w:rPr>
                <w:rFonts w:ascii="Trebuchet MS" w:hAnsi="Trebuchet MS" w:cs="Arial"/>
                <w:sz w:val="18"/>
                <w:szCs w:val="18"/>
              </w:rPr>
              <w:t xml:space="preserve">Letter of credit, liabilities under </w:t>
            </w:r>
          </w:p>
          <w:p w14:paraId="57E3E4B9" w14:textId="1FD38FBA" w:rsidR="00A4637F" w:rsidRPr="006A3025" w:rsidRDefault="00A4637F" w:rsidP="00A4637F">
            <w:pPr>
              <w:spacing w:line="380" w:lineRule="exact"/>
              <w:ind w:left="283" w:hanging="229"/>
              <w:rPr>
                <w:rFonts w:ascii="Trebuchet MS" w:hAnsi="Trebuchet MS" w:cs="Arial"/>
                <w:sz w:val="18"/>
                <w:szCs w:val="18"/>
                <w:lang w:eastAsia="en-GB"/>
              </w:rPr>
            </w:pPr>
            <w:r w:rsidRPr="006A3025">
              <w:rPr>
                <w:rFonts w:ascii="Trebuchet MS" w:hAnsi="Trebuchet MS" w:cs="Arial"/>
                <w:sz w:val="18"/>
                <w:szCs w:val="18"/>
              </w:rPr>
              <w:t xml:space="preserve">    trust receipts and promissory note</w:t>
            </w:r>
          </w:p>
        </w:tc>
        <w:tc>
          <w:tcPr>
            <w:tcW w:w="1384" w:type="dxa"/>
            <w:hideMark/>
          </w:tcPr>
          <w:p w14:paraId="068CA3D3" w14:textId="77777777" w:rsidR="00A4637F" w:rsidRPr="006A3025" w:rsidRDefault="00A4637F" w:rsidP="00A4637F">
            <w:pPr>
              <w:spacing w:line="380" w:lineRule="exact"/>
              <w:jc w:val="center"/>
              <w:rPr>
                <w:rFonts w:ascii="Trebuchet MS" w:hAnsi="Trebuchet MS" w:cs="Arial"/>
                <w:sz w:val="18"/>
                <w:szCs w:val="18"/>
              </w:rPr>
            </w:pPr>
          </w:p>
          <w:p w14:paraId="5CCA7B6D" w14:textId="095BC3E6" w:rsidR="00A4637F" w:rsidRPr="006A3025" w:rsidRDefault="00A4637F" w:rsidP="00A4637F">
            <w:pPr>
              <w:spacing w:line="380" w:lineRule="exact"/>
              <w:jc w:val="center"/>
              <w:rPr>
                <w:rFonts w:ascii="Trebuchet MS" w:hAnsi="Trebuchet MS" w:cs="Arial"/>
                <w:sz w:val="18"/>
                <w:szCs w:val="18"/>
              </w:rPr>
            </w:pPr>
            <w:r w:rsidRPr="006A3025">
              <w:rPr>
                <w:rFonts w:ascii="Trebuchet MS" w:hAnsi="Trebuchet MS" w:cs="Arial"/>
                <w:sz w:val="18"/>
                <w:szCs w:val="18"/>
              </w:rPr>
              <w:t>Baht</w:t>
            </w:r>
          </w:p>
        </w:tc>
        <w:tc>
          <w:tcPr>
            <w:tcW w:w="1345" w:type="dxa"/>
            <w:vAlign w:val="bottom"/>
          </w:tcPr>
          <w:p w14:paraId="5EEDE5DA" w14:textId="6868EF3C" w:rsidR="00A4637F" w:rsidRPr="00B454E6" w:rsidRDefault="00C6002E" w:rsidP="00A4637F">
            <w:pPr>
              <w:spacing w:line="380" w:lineRule="exact"/>
              <w:ind w:right="90"/>
              <w:jc w:val="right"/>
              <w:rPr>
                <w:rFonts w:ascii="Trebuchet MS" w:hAnsi="Trebuchet MS" w:cs="Arial"/>
                <w:sz w:val="18"/>
                <w:szCs w:val="18"/>
                <w:lang w:eastAsia="en-GB"/>
              </w:rPr>
            </w:pPr>
            <w:r>
              <w:rPr>
                <w:rFonts w:ascii="Trebuchet MS" w:hAnsi="Trebuchet MS" w:cs="Arial"/>
                <w:sz w:val="18"/>
                <w:szCs w:val="18"/>
                <w:lang w:eastAsia="en-GB"/>
              </w:rPr>
              <w:t>45,000</w:t>
            </w:r>
          </w:p>
        </w:tc>
        <w:tc>
          <w:tcPr>
            <w:tcW w:w="1332" w:type="dxa"/>
            <w:vAlign w:val="bottom"/>
          </w:tcPr>
          <w:p w14:paraId="6797D38E" w14:textId="45B01A66" w:rsidR="00A4637F" w:rsidRPr="00B454E6" w:rsidRDefault="00C6002E" w:rsidP="00A4637F">
            <w:pPr>
              <w:spacing w:line="380" w:lineRule="exact"/>
              <w:ind w:right="90"/>
              <w:jc w:val="right"/>
              <w:rPr>
                <w:rFonts w:ascii="Trebuchet MS" w:hAnsi="Trebuchet MS" w:cs="Arial"/>
                <w:sz w:val="18"/>
                <w:szCs w:val="18"/>
                <w:lang w:eastAsia="en-GB"/>
              </w:rPr>
            </w:pPr>
            <w:r>
              <w:rPr>
                <w:rFonts w:ascii="Trebuchet MS" w:hAnsi="Trebuchet MS" w:cs="Arial"/>
                <w:sz w:val="18"/>
                <w:szCs w:val="18"/>
                <w:lang w:eastAsia="en-GB"/>
              </w:rPr>
              <w:t>(15,256)</w:t>
            </w:r>
          </w:p>
        </w:tc>
        <w:tc>
          <w:tcPr>
            <w:tcW w:w="1305" w:type="dxa"/>
            <w:vAlign w:val="bottom"/>
          </w:tcPr>
          <w:p w14:paraId="469BD5FD" w14:textId="6EB66029" w:rsidR="00A4637F" w:rsidRPr="00B454E6" w:rsidRDefault="008C719E" w:rsidP="00A463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rebuchet MS" w:hAnsi="Trebuchet MS" w:cs="Arial"/>
                <w:sz w:val="18"/>
                <w:szCs w:val="18"/>
                <w:lang w:eastAsia="en-GB"/>
              </w:rPr>
            </w:pPr>
            <w:r>
              <w:rPr>
                <w:rFonts w:ascii="Trebuchet MS" w:hAnsi="Trebuchet MS" w:cs="Arial"/>
                <w:sz w:val="18"/>
                <w:szCs w:val="18"/>
                <w:lang w:eastAsia="en-GB"/>
              </w:rPr>
              <w:fldChar w:fldCharType="begin"/>
            </w:r>
            <w:r>
              <w:rPr>
                <w:rFonts w:ascii="Trebuchet MS" w:hAnsi="Trebuchet MS" w:cs="Arial"/>
                <w:sz w:val="18"/>
                <w:szCs w:val="18"/>
                <w:lang w:eastAsia="en-GB"/>
              </w:rPr>
              <w:instrText xml:space="preserve"> =SUM(LEFT) </w:instrText>
            </w:r>
            <w:r>
              <w:rPr>
                <w:rFonts w:ascii="Trebuchet MS" w:hAnsi="Trebuchet MS" w:cs="Arial"/>
                <w:sz w:val="18"/>
                <w:szCs w:val="18"/>
                <w:lang w:eastAsia="en-GB"/>
              </w:rPr>
              <w:fldChar w:fldCharType="separate"/>
            </w:r>
            <w:r>
              <w:rPr>
                <w:rFonts w:ascii="Trebuchet MS" w:hAnsi="Trebuchet MS" w:cs="Arial"/>
                <w:noProof/>
                <w:sz w:val="18"/>
                <w:szCs w:val="18"/>
                <w:lang w:eastAsia="en-GB"/>
              </w:rPr>
              <w:t>29,744</w:t>
            </w:r>
            <w:r>
              <w:rPr>
                <w:rFonts w:ascii="Trebuchet MS" w:hAnsi="Trebuchet MS" w:cs="Arial"/>
                <w:sz w:val="18"/>
                <w:szCs w:val="18"/>
                <w:lang w:eastAsia="en-GB"/>
              </w:rPr>
              <w:fldChar w:fldCharType="end"/>
            </w:r>
          </w:p>
        </w:tc>
      </w:tr>
    </w:tbl>
    <w:p w14:paraId="24D21D12" w14:textId="77777777" w:rsidR="00EC4294" w:rsidRDefault="00EC4294" w:rsidP="00EC4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b/>
          <w:bCs/>
          <w:sz w:val="18"/>
          <w:szCs w:val="18"/>
          <w:lang w:val="en-GB"/>
        </w:rPr>
      </w:pPr>
    </w:p>
    <w:p w14:paraId="656D2FA3" w14:textId="644E2786" w:rsidR="00EC4294" w:rsidRDefault="00AE36F3" w:rsidP="00EC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spacing w:val="-2"/>
          <w:sz w:val="18"/>
          <w:szCs w:val="18"/>
          <w:lang w:val="en-GB"/>
        </w:rPr>
      </w:pPr>
      <w:r w:rsidRPr="00056270">
        <w:rPr>
          <w:rFonts w:ascii="Trebuchet MS" w:hAnsi="Trebuchet MS" w:cs="Arial"/>
          <w:spacing w:val="-2"/>
          <w:sz w:val="18"/>
          <w:szCs w:val="18"/>
          <w:lang w:val="en-GB"/>
        </w:rPr>
        <w:t xml:space="preserve">The credit </w:t>
      </w:r>
      <w:r w:rsidR="00D25A9C" w:rsidRPr="00014C42">
        <w:rPr>
          <w:rFonts w:ascii="Trebuchet MS" w:hAnsi="Trebuchet MS" w:cs="Arial"/>
          <w:spacing w:val="-2"/>
          <w:sz w:val="18"/>
          <w:szCs w:val="18"/>
          <w:lang w:val="en-GB"/>
        </w:rPr>
        <w:t xml:space="preserve">facilities from </w:t>
      </w:r>
      <w:r w:rsidR="00EC3314" w:rsidRPr="00014C42">
        <w:rPr>
          <w:rFonts w:ascii="Trebuchet MS" w:hAnsi="Trebuchet MS" w:cs="Arial"/>
          <w:spacing w:val="-2"/>
          <w:sz w:val="18"/>
          <w:szCs w:val="18"/>
          <w:lang w:val="en-GB"/>
        </w:rPr>
        <w:t xml:space="preserve">the </w:t>
      </w:r>
      <w:r w:rsidR="00D25A9C" w:rsidRPr="00014C42">
        <w:rPr>
          <w:rFonts w:ascii="Trebuchet MS" w:hAnsi="Trebuchet MS" w:cs="Arial"/>
          <w:spacing w:val="-2"/>
          <w:sz w:val="18"/>
          <w:szCs w:val="18"/>
          <w:lang w:val="en-GB"/>
        </w:rPr>
        <w:t xml:space="preserve">financial institution </w:t>
      </w:r>
      <w:r w:rsidR="00EC3314" w:rsidRPr="00014C42">
        <w:rPr>
          <w:rFonts w:ascii="Trebuchet MS" w:hAnsi="Trebuchet MS" w:cs="Arial"/>
          <w:spacing w:val="-2"/>
          <w:sz w:val="18"/>
          <w:szCs w:val="18"/>
          <w:lang w:val="en-GB"/>
        </w:rPr>
        <w:t>are secured</w:t>
      </w:r>
      <w:r w:rsidR="00D25A9C" w:rsidRPr="00014C42">
        <w:rPr>
          <w:rFonts w:ascii="Trebuchet MS" w:hAnsi="Trebuchet MS" w:cs="Arial"/>
          <w:spacing w:val="-2"/>
          <w:sz w:val="18"/>
          <w:szCs w:val="18"/>
          <w:lang w:val="en-GB"/>
        </w:rPr>
        <w:t xml:space="preserve"> by </w:t>
      </w:r>
      <w:r w:rsidR="00EC3314" w:rsidRPr="00014C42">
        <w:rPr>
          <w:rFonts w:ascii="Trebuchet MS" w:hAnsi="Trebuchet MS" w:cs="Arial"/>
          <w:spacing w:val="-2"/>
          <w:sz w:val="18"/>
          <w:szCs w:val="18"/>
          <w:lang w:val="en-GB"/>
        </w:rPr>
        <w:t>savings accounts</w:t>
      </w:r>
      <w:r w:rsidR="00DD2DB3" w:rsidRPr="00014C42">
        <w:rPr>
          <w:rFonts w:ascii="Trebuchet MS" w:hAnsi="Trebuchet MS" w:cs="Arial"/>
          <w:spacing w:val="-2"/>
          <w:sz w:val="18"/>
          <w:szCs w:val="18"/>
          <w:lang w:val="en-GB"/>
        </w:rPr>
        <w:t xml:space="preserve"> with </w:t>
      </w:r>
      <w:r w:rsidR="00EC3314" w:rsidRPr="00014C42">
        <w:rPr>
          <w:rFonts w:ascii="Trebuchet MS" w:hAnsi="Trebuchet MS" w:cs="Arial"/>
          <w:spacing w:val="-2"/>
          <w:sz w:val="18"/>
          <w:szCs w:val="18"/>
          <w:lang w:val="en-GB"/>
        </w:rPr>
        <w:t xml:space="preserve">the </w:t>
      </w:r>
      <w:r w:rsidR="00DD2DB3" w:rsidRPr="00014C42">
        <w:rPr>
          <w:rFonts w:ascii="Trebuchet MS" w:hAnsi="Trebuchet MS" w:cs="Arial"/>
          <w:spacing w:val="-2"/>
          <w:sz w:val="18"/>
          <w:szCs w:val="18"/>
          <w:lang w:val="en-GB"/>
        </w:rPr>
        <w:t>financial institution</w:t>
      </w:r>
      <w:r w:rsidR="00DD2DB3">
        <w:rPr>
          <w:rFonts w:ascii="Trebuchet MS" w:hAnsi="Trebuchet MS" w:cs="Arial"/>
          <w:spacing w:val="-2"/>
          <w:sz w:val="18"/>
          <w:szCs w:val="18"/>
        </w:rPr>
        <w:t xml:space="preserve"> </w:t>
      </w:r>
      <w:r w:rsidR="00FE26AA">
        <w:rPr>
          <w:rFonts w:ascii="Trebuchet MS" w:hAnsi="Trebuchet MS" w:cs="Arial"/>
          <w:spacing w:val="-2"/>
          <w:sz w:val="18"/>
          <w:szCs w:val="18"/>
        </w:rPr>
        <w:t>of the Company and subsidi</w:t>
      </w:r>
      <w:r w:rsidR="00DF03CB">
        <w:rPr>
          <w:rFonts w:ascii="Trebuchet MS" w:hAnsi="Trebuchet MS" w:cs="Arial"/>
          <w:spacing w:val="-2"/>
          <w:sz w:val="18"/>
          <w:szCs w:val="18"/>
        </w:rPr>
        <w:t>ary</w:t>
      </w:r>
      <w:r w:rsidR="00DD2DB3" w:rsidRPr="00014C42">
        <w:rPr>
          <w:rFonts w:ascii="Trebuchet MS" w:hAnsi="Trebuchet MS" w:cs="Arial"/>
          <w:spacing w:val="-2"/>
          <w:sz w:val="18"/>
          <w:szCs w:val="18"/>
          <w:lang w:val="en-GB"/>
        </w:rPr>
        <w:t xml:space="preserve"> </w:t>
      </w:r>
      <w:r w:rsidR="00EC3314" w:rsidRPr="00014C42">
        <w:rPr>
          <w:rFonts w:ascii="Trebuchet MS" w:hAnsi="Trebuchet MS" w:cs="Arial"/>
          <w:spacing w:val="-2"/>
          <w:sz w:val="18"/>
          <w:szCs w:val="18"/>
          <w:lang w:val="en-GB"/>
        </w:rPr>
        <w:t>amounting to Baht</w:t>
      </w:r>
      <w:r w:rsidR="00175E77" w:rsidRPr="00014C42">
        <w:rPr>
          <w:rFonts w:ascii="Trebuchet MS" w:hAnsi="Trebuchet MS" w:cs="Arial"/>
          <w:spacing w:val="-2"/>
          <w:sz w:val="18"/>
          <w:szCs w:val="18"/>
          <w:lang w:val="en-GB"/>
        </w:rPr>
        <w:t xml:space="preserve"> </w:t>
      </w:r>
      <w:r w:rsidR="009A3752">
        <w:rPr>
          <w:rFonts w:ascii="Trebuchet MS" w:hAnsi="Trebuchet MS" w:cs="Arial"/>
          <w:spacing w:val="-2"/>
          <w:sz w:val="18"/>
          <w:szCs w:val="18"/>
          <w:lang w:val="en-GB"/>
        </w:rPr>
        <w:t>58</w:t>
      </w:r>
      <w:r w:rsidR="00203D6D">
        <w:rPr>
          <w:rFonts w:ascii="Trebuchet MS" w:hAnsi="Trebuchet MS" w:cs="Arial"/>
          <w:spacing w:val="-2"/>
          <w:sz w:val="18"/>
          <w:szCs w:val="18"/>
          <w:lang w:val="en-GB"/>
        </w:rPr>
        <w:t>.67</w:t>
      </w:r>
      <w:r w:rsidR="000237CA" w:rsidRPr="00014C42">
        <w:rPr>
          <w:rFonts w:ascii="Trebuchet MS" w:hAnsi="Trebuchet MS" w:cs="Arial"/>
          <w:spacing w:val="-2"/>
          <w:sz w:val="18"/>
          <w:szCs w:val="18"/>
          <w:lang w:val="en-GB"/>
        </w:rPr>
        <w:t xml:space="preserve"> </w:t>
      </w:r>
      <w:r w:rsidR="00EC3314" w:rsidRPr="00014C42">
        <w:rPr>
          <w:rFonts w:ascii="Trebuchet MS" w:hAnsi="Trebuchet MS" w:cs="Arial"/>
          <w:spacing w:val="-2"/>
          <w:sz w:val="18"/>
          <w:szCs w:val="18"/>
          <w:lang w:val="en-GB"/>
        </w:rPr>
        <w:t>million and</w:t>
      </w:r>
      <w:r w:rsidR="00DD2DB3" w:rsidRPr="00014C42">
        <w:rPr>
          <w:rFonts w:ascii="Trebuchet MS" w:hAnsi="Trebuchet MS" w:cs="Arial"/>
          <w:spacing w:val="-2"/>
          <w:sz w:val="18"/>
          <w:szCs w:val="18"/>
          <w:lang w:val="en-GB"/>
        </w:rPr>
        <w:t xml:space="preserve"> Baht</w:t>
      </w:r>
      <w:r w:rsidR="00175E77" w:rsidRPr="00014C42">
        <w:rPr>
          <w:rFonts w:ascii="Trebuchet MS" w:hAnsi="Trebuchet MS" w:cs="Arial"/>
          <w:spacing w:val="-2"/>
          <w:sz w:val="18"/>
          <w:szCs w:val="18"/>
          <w:lang w:val="en-GB"/>
        </w:rPr>
        <w:t xml:space="preserve"> </w:t>
      </w:r>
      <w:r w:rsidR="009057BA">
        <w:rPr>
          <w:rFonts w:ascii="Trebuchet MS" w:hAnsi="Trebuchet MS" w:cs="Arial"/>
          <w:spacing w:val="-2"/>
          <w:sz w:val="18"/>
          <w:szCs w:val="18"/>
          <w:lang w:val="en-GB"/>
        </w:rPr>
        <w:t>5.22</w:t>
      </w:r>
      <w:r w:rsidR="005430B7">
        <w:rPr>
          <w:rFonts w:ascii="Trebuchet MS" w:hAnsi="Trebuchet MS" w:cs="Arial"/>
          <w:spacing w:val="-2"/>
          <w:sz w:val="18"/>
          <w:szCs w:val="18"/>
          <w:lang w:val="en-GB"/>
        </w:rPr>
        <w:t xml:space="preserve"> </w:t>
      </w:r>
      <w:r w:rsidR="00DD2DB3" w:rsidRPr="00014C42">
        <w:rPr>
          <w:rFonts w:ascii="Trebuchet MS" w:hAnsi="Trebuchet MS" w:cs="Arial"/>
          <w:spacing w:val="-2"/>
          <w:sz w:val="18"/>
          <w:szCs w:val="18"/>
          <w:lang w:val="en-GB"/>
        </w:rPr>
        <w:t>million</w:t>
      </w:r>
      <w:r w:rsidR="00EC3314" w:rsidRPr="00056270">
        <w:rPr>
          <w:rFonts w:ascii="Trebuchet MS" w:hAnsi="Trebuchet MS" w:cs="Arial"/>
          <w:spacing w:val="-2"/>
          <w:sz w:val="18"/>
          <w:szCs w:val="18"/>
          <w:lang w:val="en-GB"/>
        </w:rPr>
        <w:t>, respectively</w:t>
      </w:r>
      <w:r w:rsidR="00E557A9" w:rsidRPr="00056270">
        <w:rPr>
          <w:rFonts w:ascii="Trebuchet MS" w:hAnsi="Trebuchet MS" w:cs="Arial"/>
          <w:spacing w:val="-2"/>
          <w:sz w:val="18"/>
          <w:szCs w:val="18"/>
          <w:lang w:val="en-GB"/>
        </w:rPr>
        <w:t xml:space="preserve"> (</w:t>
      </w:r>
      <w:r w:rsidR="00205B7E" w:rsidRPr="00056270">
        <w:rPr>
          <w:rFonts w:ascii="Trebuchet MS" w:hAnsi="Trebuchet MS" w:cs="Arial"/>
          <w:spacing w:val="-2"/>
          <w:sz w:val="18"/>
          <w:szCs w:val="18"/>
          <w:lang w:val="en-GB"/>
        </w:rPr>
        <w:t>31 December 2025</w:t>
      </w:r>
      <w:r w:rsidR="00E557A9" w:rsidRPr="00056270">
        <w:rPr>
          <w:rFonts w:ascii="Trebuchet MS" w:hAnsi="Trebuchet MS" w:cs="Arial"/>
          <w:spacing w:val="-2"/>
          <w:sz w:val="18"/>
          <w:szCs w:val="18"/>
          <w:lang w:val="en-GB"/>
        </w:rPr>
        <w:t xml:space="preserve">: </w:t>
      </w:r>
      <w:r w:rsidR="0030026C" w:rsidRPr="00056270">
        <w:rPr>
          <w:rFonts w:ascii="Trebuchet MS" w:hAnsi="Trebuchet MS" w:cs="Arial"/>
          <w:spacing w:val="-2"/>
          <w:sz w:val="18"/>
          <w:szCs w:val="18"/>
          <w:lang w:val="en-GB"/>
        </w:rPr>
        <w:t>Baht 72.85 million and Baht 3.14 million</w:t>
      </w:r>
      <w:r w:rsidR="00364BE9">
        <w:rPr>
          <w:rFonts w:ascii="Trebuchet MS" w:hAnsi="Trebuchet MS" w:cs="Arial"/>
          <w:spacing w:val="-2"/>
          <w:sz w:val="18"/>
          <w:szCs w:val="18"/>
          <w:lang w:val="en-GB"/>
        </w:rPr>
        <w:t>,</w:t>
      </w:r>
      <w:r w:rsidR="00364BE9" w:rsidRPr="00056270">
        <w:rPr>
          <w:rFonts w:ascii="Trebuchet MS" w:hAnsi="Trebuchet MS" w:cs="Arial"/>
          <w:spacing w:val="-2"/>
          <w:sz w:val="18"/>
          <w:szCs w:val="18"/>
          <w:lang w:val="en-GB"/>
        </w:rPr>
        <w:t xml:space="preserve"> respectively</w:t>
      </w:r>
      <w:r w:rsidR="00EC3314" w:rsidRPr="00056270">
        <w:rPr>
          <w:rFonts w:ascii="Trebuchet MS" w:hAnsi="Trebuchet MS" w:cs="Arial"/>
          <w:spacing w:val="-2"/>
          <w:sz w:val="18"/>
          <w:szCs w:val="18"/>
          <w:lang w:val="en-GB"/>
        </w:rPr>
        <w:t>).</w:t>
      </w:r>
    </w:p>
    <w:p w14:paraId="44951B96" w14:textId="76A7E453" w:rsidR="000E0C29" w:rsidRDefault="000E0C29" w:rsidP="00EC3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
        <w:jc w:val="thaiDistribute"/>
        <w:rPr>
          <w:rFonts w:ascii="Trebuchet MS" w:hAnsi="Trebuchet MS" w:cs="Arial"/>
          <w:spacing w:val="-2"/>
          <w:sz w:val="18"/>
          <w:szCs w:val="18"/>
          <w:lang w:val="en-GB"/>
        </w:rPr>
      </w:pPr>
      <w:r>
        <w:rPr>
          <w:rFonts w:ascii="Trebuchet MS" w:hAnsi="Trebuchet MS" w:cs="Arial"/>
          <w:spacing w:val="-2"/>
          <w:sz w:val="18"/>
          <w:szCs w:val="18"/>
          <w:lang w:val="en-GB"/>
        </w:rPr>
        <w:br w:type="page"/>
      </w:r>
    </w:p>
    <w:p w14:paraId="51A58F2D" w14:textId="77777777" w:rsidR="00591DA4" w:rsidRPr="000435EA" w:rsidRDefault="00591DA4" w:rsidP="00A67A7E">
      <w:pPr>
        <w:pStyle w:val="ListParagraph"/>
        <w:numPr>
          <w:ilvl w:val="0"/>
          <w:numId w:val="17"/>
        </w:numPr>
        <w:spacing w:line="360" w:lineRule="auto"/>
        <w:rPr>
          <w:rFonts w:ascii="Trebuchet MS" w:hAnsi="Trebuchet MS" w:cs="Arial"/>
          <w:b/>
          <w:bCs/>
          <w:szCs w:val="18"/>
          <w:lang w:val="en-GB"/>
        </w:rPr>
      </w:pPr>
      <w:r w:rsidRPr="000435EA">
        <w:rPr>
          <w:rFonts w:ascii="Trebuchet MS" w:hAnsi="Trebuchet MS" w:cs="Arial"/>
          <w:b/>
          <w:bCs/>
          <w:szCs w:val="18"/>
          <w:lang w:val="en-GB"/>
        </w:rPr>
        <w:lastRenderedPageBreak/>
        <w:t>AMOUNT DUE FROM THE LEGAL EXECUTION DEPARTMENT</w:t>
      </w:r>
    </w:p>
    <w:p w14:paraId="31E529B8" w14:textId="77777777" w:rsidR="00A67A7E" w:rsidRPr="000435EA" w:rsidRDefault="00A67A7E" w:rsidP="00A67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p>
    <w:p w14:paraId="18BCF5EE" w14:textId="45CBAE29" w:rsidR="00DB4F03" w:rsidRPr="000435EA" w:rsidRDefault="00DB4F03" w:rsidP="00A67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r w:rsidRPr="000435EA">
        <w:rPr>
          <w:rFonts w:ascii="Trebuchet MS" w:hAnsi="Trebuchet MS" w:cstheme="minorBidi"/>
          <w:sz w:val="18"/>
          <w:szCs w:val="18"/>
          <w:lang w:eastAsia="zh-CN"/>
        </w:rPr>
        <w:t>In 2017, the Company, together with five other defendants, was named as a co-defendant in a civil lawsuit relating to the sale and purchase of shares of a subsidiary. The plaintiff requested the Court to declare the share sale transaction null and void and to order the Company to refund the consideration together with interest accrued up to the filing date of the lawsuit.</w:t>
      </w:r>
    </w:p>
    <w:p w14:paraId="4F232485" w14:textId="77777777" w:rsidR="00DB4F03" w:rsidRPr="000435EA" w:rsidRDefault="00DB4F03" w:rsidP="00A67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p>
    <w:p w14:paraId="24335DF7" w14:textId="0F308AB9" w:rsidR="00DB4F03" w:rsidRPr="000435EA" w:rsidRDefault="00DB4F03" w:rsidP="00A67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r w:rsidRPr="000435EA">
        <w:rPr>
          <w:rFonts w:ascii="Trebuchet MS" w:hAnsi="Trebuchet MS" w:cstheme="minorBidi"/>
          <w:sz w:val="18"/>
          <w:szCs w:val="18"/>
          <w:lang w:eastAsia="zh-CN"/>
        </w:rPr>
        <w:t>However, on 24 February 2025, the Supreme Court reversed the judgment of the lower court and dismissed the plaintiff</w:t>
      </w:r>
      <w:r w:rsidR="007C58FF" w:rsidRPr="000435EA">
        <w:rPr>
          <w:rFonts w:ascii="Trebuchet MS" w:hAnsi="Trebuchet MS" w:cstheme="minorBidi"/>
          <w:sz w:val="18"/>
          <w:szCs w:val="18"/>
          <w:lang w:eastAsia="zh-CN"/>
        </w:rPr>
        <w:t>’</w:t>
      </w:r>
      <w:r w:rsidRPr="000435EA">
        <w:rPr>
          <w:rFonts w:ascii="Trebuchet MS" w:hAnsi="Trebuchet MS" w:cstheme="minorBidi"/>
          <w:sz w:val="18"/>
          <w:szCs w:val="18"/>
          <w:lang w:eastAsia="zh-CN"/>
        </w:rPr>
        <w:t>s claims. The judgment became final, resulting in the Company prevailing in the case and having no obligation to refund any amount to the plaintiff.</w:t>
      </w:r>
    </w:p>
    <w:p w14:paraId="7AD16635" w14:textId="77777777" w:rsidR="00DB4F03" w:rsidRPr="000435EA" w:rsidRDefault="00DB4F03" w:rsidP="00A67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p>
    <w:p w14:paraId="1ABDE6BC" w14:textId="3E3DA7BE" w:rsidR="00DB4F03" w:rsidRPr="000435EA" w:rsidRDefault="00DB4F03" w:rsidP="007C3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color w:val="EE0000"/>
          <w:sz w:val="18"/>
          <w:szCs w:val="18"/>
          <w:lang w:eastAsia="zh-CN"/>
        </w:rPr>
      </w:pPr>
      <w:r w:rsidRPr="000435EA">
        <w:rPr>
          <w:rFonts w:ascii="Trebuchet MS" w:hAnsi="Trebuchet MS" w:cstheme="minorBidi"/>
          <w:sz w:val="18"/>
          <w:szCs w:val="18"/>
          <w:lang w:eastAsia="zh-CN"/>
        </w:rPr>
        <w:t>While the case was pending and prior to the final judgment, the Legal Execution Department imposed an attachment on the Company</w:t>
      </w:r>
      <w:r w:rsidR="007C58FF" w:rsidRPr="000435EA">
        <w:rPr>
          <w:rFonts w:ascii="Trebuchet MS" w:hAnsi="Trebuchet MS" w:cstheme="minorBidi"/>
          <w:sz w:val="18"/>
          <w:szCs w:val="18"/>
          <w:lang w:eastAsia="zh-CN"/>
        </w:rPr>
        <w:t>’</w:t>
      </w:r>
      <w:r w:rsidRPr="000435EA">
        <w:rPr>
          <w:rFonts w:ascii="Trebuchet MS" w:hAnsi="Trebuchet MS" w:cstheme="minorBidi"/>
          <w:sz w:val="18"/>
          <w:szCs w:val="18"/>
          <w:lang w:eastAsia="zh-CN"/>
        </w:rPr>
        <w:t>s bank deposits amounting to Baht 121.97 million.</w:t>
      </w:r>
      <w:r w:rsidR="007C3D89" w:rsidRPr="000435EA">
        <w:rPr>
          <w:rFonts w:ascii="Trebuchet MS" w:hAnsi="Trebuchet MS" w:cstheme="minorBidi"/>
          <w:sz w:val="18"/>
          <w:szCs w:val="18"/>
          <w:lang w:eastAsia="zh-CN"/>
        </w:rPr>
        <w:t xml:space="preserve"> </w:t>
      </w:r>
      <w:r w:rsidRPr="000435EA">
        <w:rPr>
          <w:rFonts w:ascii="Trebuchet MS" w:hAnsi="Trebuchet MS" w:cstheme="minorBidi"/>
          <w:sz w:val="18"/>
          <w:szCs w:val="18"/>
          <w:lang w:eastAsia="zh-CN"/>
        </w:rPr>
        <w:t>Following the final judgment in favor of the Company, the Company submitted a request for the release and return of the attached funds. As of the date of this report, the Company has received Baht 119.52 million. The</w:t>
      </w:r>
      <w:r w:rsidR="008F41D4" w:rsidRPr="000435EA">
        <w:rPr>
          <w:rFonts w:ascii="Trebuchet MS" w:hAnsi="Trebuchet MS" w:cstheme="minorBidi"/>
          <w:sz w:val="18"/>
          <w:szCs w:val="18"/>
          <w:lang w:eastAsia="zh-CN"/>
        </w:rPr>
        <w:t xml:space="preserve"> company</w:t>
      </w:r>
      <w:r w:rsidRPr="000435EA">
        <w:rPr>
          <w:rFonts w:ascii="Trebuchet MS" w:hAnsi="Trebuchet MS" w:cstheme="minorBidi"/>
          <w:sz w:val="18"/>
          <w:szCs w:val="18"/>
          <w:lang w:eastAsia="zh-CN"/>
        </w:rPr>
        <w:t xml:space="preserve"> </w:t>
      </w:r>
      <w:r w:rsidR="008F41D4" w:rsidRPr="000435EA">
        <w:rPr>
          <w:rFonts w:ascii="Trebuchet MS" w:hAnsi="Trebuchet MS" w:cstheme="minorBidi"/>
          <w:sz w:val="18"/>
          <w:szCs w:val="18"/>
          <w:lang w:eastAsia="zh-CN"/>
        </w:rPr>
        <w:t xml:space="preserve">is in the process of being recovered from the relevant authorities </w:t>
      </w:r>
      <w:r w:rsidR="007C1F47" w:rsidRPr="000435EA">
        <w:rPr>
          <w:rFonts w:ascii="Trebuchet MS" w:hAnsi="Trebuchet MS" w:cstheme="minorBidi"/>
          <w:sz w:val="18"/>
          <w:szCs w:val="18"/>
          <w:lang w:eastAsia="zh-CN"/>
        </w:rPr>
        <w:t xml:space="preserve">for the </w:t>
      </w:r>
      <w:r w:rsidRPr="000435EA">
        <w:rPr>
          <w:rFonts w:ascii="Trebuchet MS" w:hAnsi="Trebuchet MS" w:cstheme="minorBidi"/>
          <w:sz w:val="18"/>
          <w:szCs w:val="18"/>
          <w:lang w:eastAsia="zh-CN"/>
        </w:rPr>
        <w:t xml:space="preserve">remaining balance of Baht 2.45 million as </w:t>
      </w:r>
      <w:proofErr w:type="gramStart"/>
      <w:r w:rsidRPr="000435EA">
        <w:rPr>
          <w:rFonts w:ascii="Trebuchet MS" w:hAnsi="Trebuchet MS" w:cstheme="minorBidi"/>
          <w:sz w:val="18"/>
          <w:szCs w:val="18"/>
          <w:lang w:eastAsia="zh-CN"/>
        </w:rPr>
        <w:t>at</w:t>
      </w:r>
      <w:proofErr w:type="gramEnd"/>
      <w:r w:rsidRPr="000435EA">
        <w:rPr>
          <w:rFonts w:ascii="Trebuchet MS" w:hAnsi="Trebuchet MS" w:cstheme="minorBidi"/>
          <w:sz w:val="18"/>
          <w:szCs w:val="18"/>
          <w:lang w:eastAsia="zh-CN"/>
        </w:rPr>
        <w:t xml:space="preserve"> 30 June 2026</w:t>
      </w:r>
      <w:r w:rsidRPr="000435EA">
        <w:rPr>
          <w:rFonts w:ascii="Trebuchet MS" w:hAnsi="Trebuchet MS" w:cstheme="minorBidi"/>
          <w:color w:val="EE0000"/>
          <w:sz w:val="18"/>
          <w:szCs w:val="18"/>
          <w:lang w:eastAsia="zh-CN"/>
        </w:rPr>
        <w:t>.</w:t>
      </w:r>
    </w:p>
    <w:p w14:paraId="307B02E2" w14:textId="473DBA96" w:rsidR="00692DD8" w:rsidRPr="00DB4F03" w:rsidRDefault="00692DD8" w:rsidP="00A67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p>
    <w:p w14:paraId="5C784BAE" w14:textId="319D5D31" w:rsidR="00413D11" w:rsidRPr="00516A42" w:rsidRDefault="00252217" w:rsidP="00A67A7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ascii="Trebuchet MS" w:hAnsi="Trebuchet MS" w:cs="Arial"/>
          <w:b/>
          <w:bCs/>
          <w:sz w:val="18"/>
          <w:szCs w:val="18"/>
          <w:lang w:val="en-GB"/>
        </w:rPr>
      </w:pPr>
      <w:r w:rsidRPr="00516A42">
        <w:rPr>
          <w:rFonts w:ascii="Trebuchet MS" w:hAnsi="Trebuchet MS" w:cs="Arial"/>
          <w:b/>
          <w:bCs/>
          <w:spacing w:val="-2"/>
          <w:sz w:val="18"/>
          <w:szCs w:val="18"/>
          <w:lang w:val="en-GB"/>
        </w:rPr>
        <w:t>LITIGATION</w:t>
      </w:r>
    </w:p>
    <w:p w14:paraId="4B2998D2" w14:textId="77777777" w:rsidR="00D3537E" w:rsidRDefault="00D3537E" w:rsidP="00A67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Arial"/>
          <w:sz w:val="18"/>
          <w:szCs w:val="18"/>
          <w:u w:val="single"/>
          <w:lang w:val="en-GB"/>
        </w:rPr>
      </w:pPr>
    </w:p>
    <w:p w14:paraId="53971AD8" w14:textId="7A55DDC4" w:rsidR="000B21A9" w:rsidRDefault="002D008E" w:rsidP="00A67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u w:val="single"/>
        </w:rPr>
      </w:pPr>
      <w:r w:rsidRPr="002D008E">
        <w:rPr>
          <w:rFonts w:ascii="Trebuchet MS" w:hAnsi="Trebuchet MS" w:cs="Arial"/>
          <w:sz w:val="18"/>
          <w:szCs w:val="18"/>
          <w:u w:val="single"/>
          <w:lang w:val="en-GB"/>
        </w:rPr>
        <w:t>Litigation Relating to the Sale and Purchase of Land and Building</w:t>
      </w:r>
    </w:p>
    <w:p w14:paraId="687C06A4" w14:textId="77777777" w:rsidR="00AE0D74" w:rsidRDefault="00AE0D74" w:rsidP="00A67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Arial"/>
          <w:spacing w:val="-2"/>
          <w:sz w:val="18"/>
          <w:szCs w:val="18"/>
          <w:lang w:val="en-GB"/>
        </w:rPr>
      </w:pPr>
    </w:p>
    <w:p w14:paraId="3BFBE327" w14:textId="77777777" w:rsidR="00D462AD" w:rsidRPr="00D462AD" w:rsidRDefault="00D462AD" w:rsidP="00D4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Arial"/>
          <w:spacing w:val="-2"/>
          <w:sz w:val="18"/>
          <w:szCs w:val="18"/>
          <w:lang w:val="en-GB"/>
        </w:rPr>
      </w:pPr>
      <w:r w:rsidRPr="00D462AD">
        <w:rPr>
          <w:rFonts w:ascii="Trebuchet MS" w:hAnsi="Trebuchet MS" w:cs="Arial"/>
          <w:spacing w:val="-2"/>
          <w:sz w:val="18"/>
          <w:szCs w:val="18"/>
          <w:lang w:val="en-GB"/>
        </w:rPr>
        <w:t>In May 2026, the Company was sued as a co-defendant, together with one other person, in a civil case relating to the sale and purchase of land and buildings thereon. The plaintiff has requested the court to render a judgment revoking the registration of the transfer of ownership of the land and buildings of the Company under the land sale and purchase agreement dated 31 March 2020. The court has issued a temporary injunction in accordance with the plaintiff's request.</w:t>
      </w:r>
    </w:p>
    <w:p w14:paraId="494621BD" w14:textId="77777777" w:rsidR="00D462AD" w:rsidRPr="00D462AD" w:rsidRDefault="00D462AD" w:rsidP="00D4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ascii="Trebuchet MS" w:hAnsi="Trebuchet MS" w:cs="Arial"/>
          <w:spacing w:val="-2"/>
          <w:sz w:val="18"/>
          <w:szCs w:val="18"/>
          <w:lang w:val="en-GB"/>
        </w:rPr>
      </w:pPr>
    </w:p>
    <w:p w14:paraId="77E4F008" w14:textId="3319BF6D" w:rsidR="007D5D28" w:rsidRPr="007D5D28" w:rsidRDefault="00D462AD" w:rsidP="00D4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Arial"/>
          <w:spacing w:val="-2"/>
          <w:sz w:val="18"/>
          <w:szCs w:val="18"/>
          <w:lang w:val="en-GB"/>
        </w:rPr>
      </w:pPr>
      <w:r w:rsidRPr="00D462AD">
        <w:rPr>
          <w:rFonts w:ascii="Trebuchet MS" w:hAnsi="Trebuchet MS" w:cs="Arial"/>
          <w:spacing w:val="-2"/>
          <w:sz w:val="18"/>
          <w:szCs w:val="18"/>
          <w:lang w:val="en-GB"/>
        </w:rPr>
        <w:t xml:space="preserve">The Company is currently in the process of defending the case. The Company's management and legal counsel have considered the matter and are of the view that the Company has sufficient facts and evidence to support its </w:t>
      </w:r>
      <w:proofErr w:type="spellStart"/>
      <w:r w:rsidRPr="00D462AD">
        <w:rPr>
          <w:rFonts w:ascii="Trebuchet MS" w:hAnsi="Trebuchet MS" w:cs="Arial"/>
          <w:spacing w:val="-2"/>
          <w:sz w:val="18"/>
          <w:szCs w:val="18"/>
          <w:lang w:val="en-GB"/>
        </w:rPr>
        <w:t>defense</w:t>
      </w:r>
      <w:proofErr w:type="spellEnd"/>
      <w:r w:rsidRPr="00D462AD">
        <w:rPr>
          <w:rFonts w:ascii="Trebuchet MS" w:hAnsi="Trebuchet MS" w:cs="Arial"/>
          <w:spacing w:val="-2"/>
          <w:sz w:val="18"/>
          <w:szCs w:val="18"/>
          <w:lang w:val="en-GB"/>
        </w:rPr>
        <w:t xml:space="preserve">. Furthermore, in respect of the same dispute, the Company was previously a party to a related case, in which the court rendered a final and binding judgment in </w:t>
      </w:r>
      <w:proofErr w:type="spellStart"/>
      <w:r w:rsidRPr="00D462AD">
        <w:rPr>
          <w:rFonts w:ascii="Trebuchet MS" w:hAnsi="Trebuchet MS" w:cs="Arial"/>
          <w:spacing w:val="-2"/>
          <w:sz w:val="18"/>
          <w:szCs w:val="18"/>
          <w:lang w:val="en-GB"/>
        </w:rPr>
        <w:t>favor</w:t>
      </w:r>
      <w:proofErr w:type="spellEnd"/>
      <w:r w:rsidRPr="00D462AD">
        <w:rPr>
          <w:rFonts w:ascii="Trebuchet MS" w:hAnsi="Trebuchet MS" w:cs="Arial"/>
          <w:spacing w:val="-2"/>
          <w:sz w:val="18"/>
          <w:szCs w:val="18"/>
          <w:lang w:val="en-GB"/>
        </w:rPr>
        <w:t xml:space="preserve"> of the Company in 2023.</w:t>
      </w:r>
      <w:r w:rsidR="004462CB">
        <w:rPr>
          <w:rFonts w:ascii="Trebuchet MS" w:hAnsi="Trebuchet MS" w:cs="Arial"/>
          <w:spacing w:val="-2"/>
          <w:sz w:val="18"/>
          <w:szCs w:val="18"/>
          <w:lang w:val="en-GB"/>
        </w:rPr>
        <w:t xml:space="preserve"> </w:t>
      </w:r>
      <w:r w:rsidR="004462CB" w:rsidRPr="004462CB">
        <w:rPr>
          <w:rFonts w:ascii="Trebuchet MS" w:hAnsi="Trebuchet MS" w:cs="Arial"/>
          <w:spacing w:val="-2"/>
          <w:sz w:val="18"/>
          <w:szCs w:val="18"/>
        </w:rPr>
        <w:t>As a result, the Company</w:t>
      </w:r>
      <w:r w:rsidR="007335EB">
        <w:rPr>
          <w:rFonts w:ascii="Trebuchet MS" w:hAnsi="Trebuchet MS" w:cs="Browallia New"/>
          <w:spacing w:val="-2"/>
          <w:sz w:val="18"/>
          <w:szCs w:val="22"/>
          <w:lang w:val="en-GB"/>
        </w:rPr>
        <w:t>’s</w:t>
      </w:r>
      <w:r w:rsidR="00D662D7">
        <w:rPr>
          <w:rFonts w:ascii="Trebuchet MS" w:hAnsi="Trebuchet MS" w:cs="Browallia New"/>
          <w:spacing w:val="-2"/>
          <w:sz w:val="18"/>
          <w:szCs w:val="22"/>
          <w:lang w:val="en-GB"/>
        </w:rPr>
        <w:t xml:space="preserve"> management</w:t>
      </w:r>
      <w:r w:rsidR="004462CB" w:rsidRPr="004462CB">
        <w:rPr>
          <w:rFonts w:ascii="Trebuchet MS" w:hAnsi="Trebuchet MS" w:cs="Arial"/>
          <w:spacing w:val="-2"/>
          <w:sz w:val="18"/>
          <w:szCs w:val="18"/>
        </w:rPr>
        <w:t xml:space="preserve"> did not </w:t>
      </w:r>
      <w:r w:rsidR="008F26AB">
        <w:rPr>
          <w:rFonts w:ascii="Trebuchet MS" w:hAnsi="Trebuchet MS" w:cs="Arial"/>
          <w:spacing w:val="-2"/>
          <w:sz w:val="18"/>
          <w:szCs w:val="18"/>
        </w:rPr>
        <w:t xml:space="preserve">consider </w:t>
      </w:r>
      <w:proofErr w:type="gramStart"/>
      <w:r w:rsidR="008F26AB">
        <w:rPr>
          <w:rFonts w:ascii="Trebuchet MS" w:hAnsi="Trebuchet MS" w:cs="Arial"/>
          <w:spacing w:val="-2"/>
          <w:sz w:val="18"/>
          <w:szCs w:val="18"/>
        </w:rPr>
        <w:t xml:space="preserve">to </w:t>
      </w:r>
      <w:proofErr w:type="spellStart"/>
      <w:r w:rsidR="008F26AB">
        <w:rPr>
          <w:rFonts w:ascii="Trebuchet MS" w:hAnsi="Trebuchet MS" w:cs="Arial"/>
          <w:spacing w:val="-2"/>
          <w:sz w:val="18"/>
          <w:szCs w:val="18"/>
        </w:rPr>
        <w:t>recogni</w:t>
      </w:r>
      <w:r w:rsidR="00A32A90">
        <w:rPr>
          <w:rFonts w:ascii="Trebuchet MS" w:hAnsi="Trebuchet MS" w:cs="Arial"/>
          <w:spacing w:val="-2"/>
          <w:sz w:val="18"/>
          <w:szCs w:val="18"/>
        </w:rPr>
        <w:t>s</w:t>
      </w:r>
      <w:r w:rsidR="008F26AB">
        <w:rPr>
          <w:rFonts w:ascii="Trebuchet MS" w:hAnsi="Trebuchet MS" w:cs="Arial"/>
          <w:spacing w:val="-2"/>
          <w:sz w:val="18"/>
          <w:szCs w:val="18"/>
        </w:rPr>
        <w:t>e</w:t>
      </w:r>
      <w:proofErr w:type="spellEnd"/>
      <w:proofErr w:type="gramEnd"/>
      <w:r w:rsidR="00713F64">
        <w:rPr>
          <w:rFonts w:ascii="Trebuchet MS" w:hAnsi="Trebuchet MS" w:cs="Arial"/>
          <w:spacing w:val="-2"/>
          <w:sz w:val="18"/>
          <w:szCs w:val="18"/>
        </w:rPr>
        <w:t xml:space="preserve"> the</w:t>
      </w:r>
      <w:r w:rsidR="004462CB" w:rsidRPr="004462CB">
        <w:rPr>
          <w:rFonts w:ascii="Trebuchet MS" w:hAnsi="Trebuchet MS" w:cs="Arial"/>
          <w:spacing w:val="-2"/>
          <w:sz w:val="18"/>
          <w:szCs w:val="18"/>
        </w:rPr>
        <w:t xml:space="preserve"> provision for any damage in respect of this case in the financial statements of the Company.</w:t>
      </w:r>
    </w:p>
    <w:p w14:paraId="1BC6C82D" w14:textId="77777777" w:rsidR="00D462AD" w:rsidRPr="00D462AD" w:rsidRDefault="00D462AD" w:rsidP="00D46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pacing w:val="-2"/>
          <w:sz w:val="18"/>
          <w:szCs w:val="18"/>
          <w:lang w:val="en-GB"/>
        </w:rPr>
      </w:pPr>
    </w:p>
    <w:p w14:paraId="5BFCD4CF" w14:textId="6A9468A6" w:rsidR="00C12317" w:rsidRPr="00E12B28" w:rsidRDefault="00C12317" w:rsidP="00A67A7E">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Trebuchet MS" w:hAnsi="Trebuchet MS" w:cs="Arial"/>
          <w:b/>
          <w:bCs/>
          <w:sz w:val="18"/>
          <w:szCs w:val="18"/>
          <w:lang w:val="en-GB"/>
        </w:rPr>
      </w:pPr>
      <w:r w:rsidRPr="00E12B28">
        <w:rPr>
          <w:rFonts w:ascii="Trebuchet MS" w:hAnsi="Trebuchet MS" w:cs="Arial"/>
          <w:b/>
          <w:bCs/>
          <w:sz w:val="18"/>
          <w:szCs w:val="18"/>
          <w:lang w:val="en-GB"/>
        </w:rPr>
        <w:t xml:space="preserve">EVENT </w:t>
      </w:r>
      <w:r w:rsidR="00BE6EDA" w:rsidRPr="00E12B28">
        <w:rPr>
          <w:rFonts w:ascii="Trebuchet MS" w:hAnsi="Trebuchet MS" w:cs="Arial"/>
          <w:b/>
          <w:bCs/>
          <w:sz w:val="18"/>
          <w:szCs w:val="18"/>
          <w:lang w:val="en-GB"/>
        </w:rPr>
        <w:t>AFTER</w:t>
      </w:r>
      <w:r w:rsidRPr="00E12B28">
        <w:rPr>
          <w:rFonts w:ascii="Trebuchet MS" w:hAnsi="Trebuchet MS" w:cs="Arial"/>
          <w:b/>
          <w:bCs/>
          <w:sz w:val="18"/>
          <w:szCs w:val="18"/>
          <w:lang w:val="en-GB"/>
        </w:rPr>
        <w:t xml:space="preserve"> THE PERIOD</w:t>
      </w:r>
    </w:p>
    <w:p w14:paraId="5B0336BE" w14:textId="77777777" w:rsidR="00D3537E" w:rsidRDefault="00D3537E" w:rsidP="00A67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p>
    <w:p w14:paraId="45C80A87" w14:textId="383B6E4C" w:rsidR="006B3359" w:rsidRPr="006B3359" w:rsidRDefault="006B3359" w:rsidP="00A67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r w:rsidRPr="006B3359">
        <w:rPr>
          <w:rFonts w:ascii="Trebuchet MS" w:hAnsi="Trebuchet MS" w:cstheme="minorBidi"/>
          <w:sz w:val="18"/>
          <w:szCs w:val="18"/>
          <w:lang w:eastAsia="zh-CN"/>
        </w:rPr>
        <w:t>At the Annual General Meeting of Shareholders for the year 2026, held on 9 April 2026, the shareholders approved a reduction of the Company</w:t>
      </w:r>
      <w:r w:rsidR="007C58FF">
        <w:rPr>
          <w:rFonts w:ascii="Trebuchet MS" w:hAnsi="Trebuchet MS" w:cstheme="minorBidi"/>
          <w:sz w:val="18"/>
          <w:szCs w:val="18"/>
          <w:lang w:eastAsia="zh-CN"/>
        </w:rPr>
        <w:t>’</w:t>
      </w:r>
      <w:r w:rsidRPr="006B3359">
        <w:rPr>
          <w:rFonts w:ascii="Trebuchet MS" w:hAnsi="Trebuchet MS" w:cstheme="minorBidi"/>
          <w:sz w:val="18"/>
          <w:szCs w:val="18"/>
          <w:lang w:eastAsia="zh-CN"/>
        </w:rPr>
        <w:t>s issued and paid-up capital of Baht 999,619,342, from Baht 2,998,858,026 to Baht 1,999,238,684, by reducing the par value of the ordinary shares from Baht 0.75 per share to Baht 0.50 per share.</w:t>
      </w:r>
    </w:p>
    <w:p w14:paraId="49BF5486" w14:textId="77777777" w:rsidR="006B3359" w:rsidRDefault="006B3359" w:rsidP="00A67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p>
    <w:p w14:paraId="2648A8B9" w14:textId="09ACF59E" w:rsidR="006B3359" w:rsidRPr="006B3359" w:rsidRDefault="006B3359" w:rsidP="006B3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rPr>
          <w:rFonts w:ascii="Trebuchet MS" w:hAnsi="Trebuchet MS" w:cstheme="minorBidi"/>
          <w:sz w:val="18"/>
          <w:szCs w:val="18"/>
          <w:lang w:eastAsia="zh-CN"/>
        </w:rPr>
      </w:pPr>
      <w:r w:rsidRPr="006B3359">
        <w:rPr>
          <w:rFonts w:ascii="Trebuchet MS" w:hAnsi="Trebuchet MS" w:cstheme="minorBidi"/>
          <w:sz w:val="18"/>
          <w:szCs w:val="18"/>
          <w:lang w:eastAsia="zh-CN"/>
        </w:rPr>
        <w:t xml:space="preserve">On 22 July 2026, the Company registered the </w:t>
      </w:r>
      <w:r w:rsidR="00F1627E">
        <w:rPr>
          <w:rFonts w:ascii="Trebuchet MS" w:hAnsi="Trebuchet MS" w:cstheme="minorBidi"/>
          <w:sz w:val="18"/>
          <w:szCs w:val="18"/>
          <w:lang w:eastAsia="zh-CN"/>
        </w:rPr>
        <w:t>share</w:t>
      </w:r>
      <w:r w:rsidRPr="006B3359">
        <w:rPr>
          <w:rFonts w:ascii="Trebuchet MS" w:hAnsi="Trebuchet MS" w:cstheme="minorBidi"/>
          <w:sz w:val="18"/>
          <w:szCs w:val="18"/>
          <w:lang w:eastAsia="zh-CN"/>
        </w:rPr>
        <w:t xml:space="preserve"> capital reduction with the Department of Business Development, Ministry of Commerce, which resulted in an increase in the Company</w:t>
      </w:r>
      <w:r w:rsidR="007C58FF">
        <w:rPr>
          <w:rFonts w:ascii="Trebuchet MS" w:hAnsi="Trebuchet MS" w:cstheme="minorBidi"/>
          <w:sz w:val="18"/>
          <w:szCs w:val="18"/>
          <w:lang w:eastAsia="zh-CN"/>
        </w:rPr>
        <w:t>’</w:t>
      </w:r>
      <w:r w:rsidRPr="006B3359">
        <w:rPr>
          <w:rFonts w:ascii="Trebuchet MS" w:hAnsi="Trebuchet MS" w:cstheme="minorBidi"/>
          <w:sz w:val="18"/>
          <w:szCs w:val="18"/>
          <w:lang w:eastAsia="zh-CN"/>
        </w:rPr>
        <w:t>s share premium of Baht 999,619,342</w:t>
      </w:r>
      <w:r w:rsidR="004C61F5">
        <w:rPr>
          <w:rFonts w:ascii="Trebuchet MS" w:hAnsi="Trebuchet MS" w:cstheme="minorBidi"/>
          <w:sz w:val="18"/>
          <w:szCs w:val="18"/>
          <w:lang w:eastAsia="zh-CN"/>
        </w:rPr>
        <w:t>.</w:t>
      </w:r>
    </w:p>
    <w:sectPr w:rsidR="006B3359" w:rsidRPr="006B3359" w:rsidSect="002A07C1">
      <w:headerReference w:type="default" r:id="rId11"/>
      <w:footerReference w:type="default" r:id="rId12"/>
      <w:footerReference w:type="first" r:id="rId13"/>
      <w:pgSz w:w="11909" w:h="16834" w:code="9"/>
      <w:pgMar w:top="1440" w:right="1008" w:bottom="432" w:left="1440" w:header="936" w:footer="720" w:gutter="0"/>
      <w:pgNumType w:start="1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C9A05" w14:textId="77777777" w:rsidR="0058093B" w:rsidRDefault="0058093B">
      <w:r>
        <w:separator/>
      </w:r>
    </w:p>
  </w:endnote>
  <w:endnote w:type="continuationSeparator" w:id="0">
    <w:p w14:paraId="630244A1" w14:textId="77777777" w:rsidR="0058093B" w:rsidRDefault="0058093B">
      <w:r>
        <w:continuationSeparator/>
      </w:r>
    </w:p>
  </w:endnote>
  <w:endnote w:type="continuationNotice" w:id="1">
    <w:p w14:paraId="1B79E8DA" w14:textId="77777777" w:rsidR="0058093B" w:rsidRDefault="0058093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imHei">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CFCAD" w14:textId="1390D521" w:rsidR="00E630C6" w:rsidRPr="005C2E2C" w:rsidRDefault="00F86F85" w:rsidP="000C5BC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Trebuchet MS" w:hAnsi="Trebuchet MS" w:cs="Arial"/>
        <w:sz w:val="18"/>
        <w:szCs w:val="18"/>
      </w:rPr>
    </w:pPr>
    <w:sdt>
      <w:sdtPr>
        <w:rPr>
          <w:rFonts w:ascii="Trebuchet MS" w:hAnsi="Trebuchet MS"/>
          <w:sz w:val="18"/>
          <w:szCs w:val="18"/>
        </w:rPr>
        <w:id w:val="1743755201"/>
        <w:docPartObj>
          <w:docPartGallery w:val="Page Numbers (Bottom of Page)"/>
          <w:docPartUnique/>
        </w:docPartObj>
      </w:sdtPr>
      <w:sdtEndPr>
        <w:rPr>
          <w:rFonts w:cs="Arial"/>
          <w:noProof/>
        </w:rPr>
      </w:sdtEndPr>
      <w:sdtContent>
        <w:r w:rsidR="00E630C6" w:rsidRPr="005C2E2C">
          <w:rPr>
            <w:rFonts w:ascii="Trebuchet MS" w:hAnsi="Trebuchet MS" w:cs="Arial"/>
            <w:sz w:val="18"/>
            <w:szCs w:val="18"/>
          </w:rPr>
          <w:fldChar w:fldCharType="begin"/>
        </w:r>
        <w:r w:rsidR="00E630C6" w:rsidRPr="005C2E2C">
          <w:rPr>
            <w:rFonts w:ascii="Trebuchet MS" w:hAnsi="Trebuchet MS" w:cs="Arial"/>
            <w:sz w:val="18"/>
            <w:szCs w:val="18"/>
          </w:rPr>
          <w:instrText xml:space="preserve"> PAGE   \* MERGEFORMAT </w:instrText>
        </w:r>
        <w:r w:rsidR="00E630C6" w:rsidRPr="005C2E2C">
          <w:rPr>
            <w:rFonts w:ascii="Trebuchet MS" w:hAnsi="Trebuchet MS" w:cs="Arial"/>
            <w:sz w:val="18"/>
            <w:szCs w:val="18"/>
          </w:rPr>
          <w:fldChar w:fldCharType="separate"/>
        </w:r>
        <w:r w:rsidR="00E630C6" w:rsidRPr="005C2E2C">
          <w:rPr>
            <w:rFonts w:ascii="Trebuchet MS" w:hAnsi="Trebuchet MS" w:cs="Arial"/>
            <w:noProof/>
            <w:sz w:val="18"/>
            <w:szCs w:val="18"/>
          </w:rPr>
          <w:t>29</w:t>
        </w:r>
        <w:r w:rsidR="00E630C6" w:rsidRPr="005C2E2C">
          <w:rPr>
            <w:rFonts w:ascii="Trebuchet MS" w:hAnsi="Trebuchet MS" w:cs="Arial"/>
            <w:noProof/>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3CEFB" w14:textId="6B24012F" w:rsidR="00E630C6" w:rsidRDefault="00E630C6"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E75BF" w14:textId="77777777" w:rsidR="0058093B" w:rsidRDefault="0058093B">
      <w:r>
        <w:separator/>
      </w:r>
    </w:p>
  </w:footnote>
  <w:footnote w:type="continuationSeparator" w:id="0">
    <w:p w14:paraId="28D69C4D" w14:textId="77777777" w:rsidR="0058093B" w:rsidRDefault="0058093B">
      <w:r>
        <w:continuationSeparator/>
      </w:r>
    </w:p>
  </w:footnote>
  <w:footnote w:type="continuationNotice" w:id="1">
    <w:p w14:paraId="7597A50E" w14:textId="77777777" w:rsidR="0058093B" w:rsidRDefault="0058093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FF83E" w14:textId="08B30C65" w:rsidR="0058160B" w:rsidRPr="00EE7322" w:rsidRDefault="0058160B" w:rsidP="003A180E">
    <w:pPr>
      <w:tabs>
        <w:tab w:val="clear" w:pos="454"/>
        <w:tab w:val="left" w:pos="426"/>
      </w:tabs>
      <w:spacing w:line="360" w:lineRule="auto"/>
      <w:jc w:val="center"/>
      <w:rPr>
        <w:rFonts w:ascii="Trebuchet MS" w:hAnsi="Trebuchet MS" w:cs="Arial"/>
        <w:b/>
        <w:sz w:val="18"/>
        <w:szCs w:val="18"/>
      </w:rPr>
    </w:pPr>
    <w:r w:rsidRPr="00EE7322">
      <w:rPr>
        <w:rFonts w:ascii="Trebuchet MS" w:hAnsi="Trebuchet MS" w:cs="Arial"/>
        <w:b/>
        <w:sz w:val="18"/>
        <w:szCs w:val="18"/>
        <w:lang w:val="en-GB"/>
      </w:rPr>
      <w:t>E FOR L AIM PUBLIC COMPANY LIMITED</w:t>
    </w:r>
  </w:p>
  <w:p w14:paraId="1C234E29" w14:textId="2C31756B" w:rsidR="0058160B" w:rsidRPr="00EE7322" w:rsidRDefault="00312DE4" w:rsidP="003A180E">
    <w:pPr>
      <w:spacing w:line="360" w:lineRule="auto"/>
      <w:jc w:val="center"/>
      <w:rPr>
        <w:rFonts w:ascii="Trebuchet MS" w:hAnsi="Trebuchet MS" w:cs="Arial"/>
        <w:b/>
        <w:sz w:val="18"/>
        <w:szCs w:val="18"/>
        <w:lang w:val="en-GB"/>
      </w:rPr>
    </w:pPr>
    <w:r w:rsidRPr="00223667">
      <w:rPr>
        <w:rFonts w:ascii="Trebuchet MS" w:hAnsi="Trebuchet MS" w:cs="Arial"/>
        <w:b/>
        <w:bCs/>
        <w:sz w:val="18"/>
        <w:szCs w:val="18"/>
      </w:rPr>
      <w:t>CONDENSED NOTES TO INTERIM FINANCIAL INFORMATION</w:t>
    </w:r>
  </w:p>
  <w:p w14:paraId="43044758" w14:textId="292F8CD1" w:rsidR="005A5C2F" w:rsidRDefault="00846D1F" w:rsidP="003A180E">
    <w:pPr>
      <w:pBdr>
        <w:bottom w:val="single" w:sz="8" w:space="1" w:color="auto"/>
      </w:pBdr>
      <w:spacing w:line="360" w:lineRule="auto"/>
      <w:jc w:val="center"/>
      <w:rPr>
        <w:rFonts w:ascii="Trebuchet MS" w:hAnsi="Trebuchet MS" w:cs="Arial"/>
        <w:b/>
        <w:sz w:val="18"/>
        <w:szCs w:val="18"/>
        <w:lang w:val="en-GB"/>
      </w:rPr>
    </w:pPr>
    <w:r w:rsidRPr="00846D1F">
      <w:rPr>
        <w:rFonts w:ascii="Trebuchet MS" w:hAnsi="Trebuchet MS" w:cs="Arial"/>
        <w:b/>
        <w:caps/>
        <w:sz w:val="18"/>
        <w:szCs w:val="18"/>
        <w:lang w:val="en-GB"/>
      </w:rPr>
      <w:t xml:space="preserve">FOR THE </w:t>
    </w:r>
    <w:r w:rsidR="00FA3B45">
      <w:rPr>
        <w:rFonts w:ascii="Trebuchet MS" w:hAnsi="Trebuchet MS" w:cs="Arial"/>
        <w:b/>
        <w:caps/>
        <w:sz w:val="18"/>
        <w:szCs w:val="18"/>
        <w:lang w:val="en-GB"/>
      </w:rPr>
      <w:t>SIX</w:t>
    </w:r>
    <w:r w:rsidRPr="00846D1F">
      <w:rPr>
        <w:rFonts w:ascii="Trebuchet MS" w:hAnsi="Trebuchet MS" w:cs="Arial"/>
        <w:b/>
        <w:caps/>
        <w:sz w:val="18"/>
        <w:szCs w:val="18"/>
        <w:lang w:val="en-GB"/>
      </w:rPr>
      <w:t>-MONTH PERIOD ENDED 3</w:t>
    </w:r>
    <w:r w:rsidR="00FA3B45">
      <w:rPr>
        <w:rFonts w:ascii="Trebuchet MS" w:hAnsi="Trebuchet MS" w:cs="Arial"/>
        <w:b/>
        <w:caps/>
        <w:sz w:val="18"/>
        <w:szCs w:val="18"/>
        <w:lang w:val="en-GB"/>
      </w:rPr>
      <w:t>0</w:t>
    </w:r>
    <w:r w:rsidRPr="00846D1F">
      <w:rPr>
        <w:rFonts w:ascii="Trebuchet MS" w:hAnsi="Trebuchet MS" w:cs="Arial"/>
        <w:b/>
        <w:caps/>
        <w:sz w:val="18"/>
        <w:szCs w:val="18"/>
        <w:lang w:val="en-GB"/>
      </w:rPr>
      <w:t xml:space="preserve"> </w:t>
    </w:r>
    <w:r w:rsidR="00FA3B45">
      <w:rPr>
        <w:rFonts w:ascii="Trebuchet MS" w:hAnsi="Trebuchet MS" w:cs="Arial"/>
        <w:b/>
        <w:caps/>
        <w:sz w:val="18"/>
        <w:szCs w:val="18"/>
        <w:lang w:val="en-GB"/>
      </w:rPr>
      <w:t>JUNE</w:t>
    </w:r>
    <w:r w:rsidRPr="00846D1F">
      <w:rPr>
        <w:rFonts w:ascii="Trebuchet MS" w:hAnsi="Trebuchet MS" w:cs="Arial"/>
        <w:b/>
        <w:caps/>
        <w:sz w:val="18"/>
        <w:szCs w:val="18"/>
        <w:lang w:val="en-GB"/>
      </w:rPr>
      <w:t xml:space="preserve"> 202</w:t>
    </w:r>
    <w:r>
      <w:rPr>
        <w:rFonts w:ascii="Trebuchet MS" w:hAnsi="Trebuchet MS" w:cstheme="minorBidi"/>
        <w:b/>
        <w:caps/>
        <w:sz w:val="18"/>
        <w:szCs w:val="18"/>
      </w:rPr>
      <w:t>6</w:t>
    </w:r>
    <w:r w:rsidR="0058160B" w:rsidRPr="00EE7322">
      <w:rPr>
        <w:rFonts w:ascii="Trebuchet MS" w:hAnsi="Trebuchet MS" w:cs="Arial"/>
        <w:b/>
        <w:caps/>
        <w:sz w:val="18"/>
        <w:szCs w:val="18"/>
        <w:lang w:val="en-GB"/>
      </w:rPr>
      <w:t xml:space="preserve"> </w:t>
    </w:r>
    <w:r w:rsidR="00EE7322" w:rsidRPr="00EE7322">
      <w:rPr>
        <w:rFonts w:ascii="Trebuchet MS" w:hAnsi="Trebuchet MS" w:cs="Arial"/>
        <w:b/>
        <w:sz w:val="18"/>
        <w:szCs w:val="18"/>
        <w:lang w:val="en-GB"/>
      </w:rPr>
      <w:t>(</w:t>
    </w:r>
    <w:r w:rsidR="00A01F19" w:rsidRPr="00EE7322">
      <w:rPr>
        <w:rFonts w:ascii="Trebuchet MS" w:hAnsi="Trebuchet MS" w:cs="Arial"/>
        <w:b/>
        <w:sz w:val="18"/>
        <w:szCs w:val="18"/>
        <w:lang w:val="en-GB"/>
      </w:rPr>
      <w:t>UNAUDITED BUT REVIEWED</w:t>
    </w:r>
    <w:r w:rsidR="00EE7322" w:rsidRPr="00EE7322">
      <w:rPr>
        <w:rFonts w:ascii="Trebuchet MS" w:hAnsi="Trebuchet MS" w:cs="Arial"/>
        <w:b/>
        <w:sz w:val="18"/>
        <w:szCs w:val="18"/>
        <w:lang w:val="en-GB"/>
      </w:rPr>
      <w:t>)</w:t>
    </w:r>
  </w:p>
  <w:p w14:paraId="2F8CD06A" w14:textId="77777777" w:rsidR="003A180E" w:rsidRPr="00EE7322" w:rsidRDefault="003A180E" w:rsidP="003A180E">
    <w:pPr>
      <w:spacing w:line="360" w:lineRule="auto"/>
      <w:jc w:val="thaiDistribute"/>
      <w:rPr>
        <w:rFonts w:ascii="Trebuchet MS" w:hAnsi="Trebuchet MS" w:cs="Arial"/>
        <w:b/>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2031"/>
        </w:tabs>
        <w:ind w:left="2031"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3F1694B"/>
    <w:multiLevelType w:val="hybridMultilevel"/>
    <w:tmpl w:val="FA60EC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1E23F4"/>
    <w:multiLevelType w:val="hybridMultilevel"/>
    <w:tmpl w:val="F18C3B86"/>
    <w:lvl w:ilvl="0" w:tplc="028404CE">
      <w:numFmt w:val="bullet"/>
      <w:lvlText w:val="-"/>
      <w:lvlJc w:val="left"/>
      <w:pPr>
        <w:ind w:left="720" w:hanging="360"/>
      </w:pPr>
      <w:rPr>
        <w:rFonts w:ascii="Browallia New" w:eastAsia="SimSun" w:hAnsi="Browallia New" w:cs="Times New Roman" w:hint="default"/>
        <w:lang w:bidi="th-TH"/>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BB714B3"/>
    <w:multiLevelType w:val="hybridMultilevel"/>
    <w:tmpl w:val="734A824C"/>
    <w:lvl w:ilvl="0" w:tplc="A1468E52">
      <w:start w:val="15"/>
      <w:numFmt w:val="bullet"/>
      <w:lvlText w:val="-"/>
      <w:lvlJc w:val="left"/>
      <w:pPr>
        <w:ind w:left="814" w:hanging="360"/>
      </w:pPr>
      <w:rPr>
        <w:rFonts w:ascii="Arial" w:eastAsia="Times New Roman" w:hAnsi="Arial" w:cs="Arial" w:hint="default"/>
      </w:rPr>
    </w:lvl>
    <w:lvl w:ilvl="1" w:tplc="08090003" w:tentative="1">
      <w:start w:val="1"/>
      <w:numFmt w:val="bullet"/>
      <w:lvlText w:val="o"/>
      <w:lvlJc w:val="left"/>
      <w:pPr>
        <w:ind w:left="1534" w:hanging="360"/>
      </w:pPr>
      <w:rPr>
        <w:rFonts w:ascii="Courier New" w:hAnsi="Courier New" w:cs="Courier New" w:hint="default"/>
      </w:rPr>
    </w:lvl>
    <w:lvl w:ilvl="2" w:tplc="08090005" w:tentative="1">
      <w:start w:val="1"/>
      <w:numFmt w:val="bullet"/>
      <w:lvlText w:val=""/>
      <w:lvlJc w:val="left"/>
      <w:pPr>
        <w:ind w:left="2254" w:hanging="360"/>
      </w:pPr>
      <w:rPr>
        <w:rFonts w:ascii="Wingdings" w:hAnsi="Wingdings" w:hint="default"/>
      </w:rPr>
    </w:lvl>
    <w:lvl w:ilvl="3" w:tplc="08090001" w:tentative="1">
      <w:start w:val="1"/>
      <w:numFmt w:val="bullet"/>
      <w:lvlText w:val=""/>
      <w:lvlJc w:val="left"/>
      <w:pPr>
        <w:ind w:left="2974" w:hanging="360"/>
      </w:pPr>
      <w:rPr>
        <w:rFonts w:ascii="Symbol" w:hAnsi="Symbol" w:hint="default"/>
      </w:rPr>
    </w:lvl>
    <w:lvl w:ilvl="4" w:tplc="08090003" w:tentative="1">
      <w:start w:val="1"/>
      <w:numFmt w:val="bullet"/>
      <w:lvlText w:val="o"/>
      <w:lvlJc w:val="left"/>
      <w:pPr>
        <w:ind w:left="3694" w:hanging="360"/>
      </w:pPr>
      <w:rPr>
        <w:rFonts w:ascii="Courier New" w:hAnsi="Courier New" w:cs="Courier New" w:hint="default"/>
      </w:rPr>
    </w:lvl>
    <w:lvl w:ilvl="5" w:tplc="08090005" w:tentative="1">
      <w:start w:val="1"/>
      <w:numFmt w:val="bullet"/>
      <w:lvlText w:val=""/>
      <w:lvlJc w:val="left"/>
      <w:pPr>
        <w:ind w:left="4414" w:hanging="360"/>
      </w:pPr>
      <w:rPr>
        <w:rFonts w:ascii="Wingdings" w:hAnsi="Wingdings" w:hint="default"/>
      </w:rPr>
    </w:lvl>
    <w:lvl w:ilvl="6" w:tplc="08090001" w:tentative="1">
      <w:start w:val="1"/>
      <w:numFmt w:val="bullet"/>
      <w:lvlText w:val=""/>
      <w:lvlJc w:val="left"/>
      <w:pPr>
        <w:ind w:left="5134" w:hanging="360"/>
      </w:pPr>
      <w:rPr>
        <w:rFonts w:ascii="Symbol" w:hAnsi="Symbol" w:hint="default"/>
      </w:rPr>
    </w:lvl>
    <w:lvl w:ilvl="7" w:tplc="08090003" w:tentative="1">
      <w:start w:val="1"/>
      <w:numFmt w:val="bullet"/>
      <w:lvlText w:val="o"/>
      <w:lvlJc w:val="left"/>
      <w:pPr>
        <w:ind w:left="5854" w:hanging="360"/>
      </w:pPr>
      <w:rPr>
        <w:rFonts w:ascii="Courier New" w:hAnsi="Courier New" w:cs="Courier New" w:hint="default"/>
      </w:rPr>
    </w:lvl>
    <w:lvl w:ilvl="8" w:tplc="08090005" w:tentative="1">
      <w:start w:val="1"/>
      <w:numFmt w:val="bullet"/>
      <w:lvlText w:val=""/>
      <w:lvlJc w:val="left"/>
      <w:pPr>
        <w:ind w:left="6574" w:hanging="360"/>
      </w:pPr>
      <w:rPr>
        <w:rFonts w:ascii="Wingdings" w:hAnsi="Wingdings" w:hint="default"/>
      </w:rPr>
    </w:lvl>
  </w:abstractNum>
  <w:abstractNum w:abstractNumId="14" w15:restartNumberingAfterBreak="0">
    <w:nsid w:val="0E2F45C9"/>
    <w:multiLevelType w:val="multilevel"/>
    <w:tmpl w:val="EF94A468"/>
    <w:lvl w:ilvl="0">
      <w:start w:val="1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5" w15:restartNumberingAfterBreak="0">
    <w:nsid w:val="11022022"/>
    <w:multiLevelType w:val="hybridMultilevel"/>
    <w:tmpl w:val="0FD603AC"/>
    <w:lvl w:ilvl="0" w:tplc="167872B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6B7A08"/>
    <w:multiLevelType w:val="hybridMultilevel"/>
    <w:tmpl w:val="8354A530"/>
    <w:lvl w:ilvl="0" w:tplc="D708F0F8">
      <w:start w:val="1"/>
      <w:numFmt w:val="decimal"/>
      <w:lvlText w:val="4.%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7"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16D9367B"/>
    <w:multiLevelType w:val="multilevel"/>
    <w:tmpl w:val="76DC3CAC"/>
    <w:lvl w:ilvl="0">
      <w:start w:val="16"/>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1C6455F5"/>
    <w:multiLevelType w:val="multilevel"/>
    <w:tmpl w:val="50E82762"/>
    <w:lvl w:ilvl="0">
      <w:start w:val="3"/>
      <w:numFmt w:val="decimal"/>
      <w:lvlText w:val="%1"/>
      <w:lvlJc w:val="left"/>
      <w:pPr>
        <w:ind w:left="360" w:hanging="360"/>
      </w:pPr>
      <w:rPr>
        <w:rFonts w:hint="default"/>
        <w:b/>
      </w:rPr>
    </w:lvl>
    <w:lvl w:ilvl="1">
      <w:start w:val="2"/>
      <w:numFmt w:val="decimal"/>
      <w:lvlText w:val="%1.%2"/>
      <w:lvlJc w:val="left"/>
      <w:pPr>
        <w:ind w:left="1080" w:hanging="720"/>
      </w:pPr>
      <w:rPr>
        <w:rFonts w:hint="default"/>
        <w:b/>
      </w:rPr>
    </w:lvl>
    <w:lvl w:ilvl="2">
      <w:start w:val="1"/>
      <w:numFmt w:val="decimal"/>
      <w:lvlText w:val="%1.%2.%3"/>
      <w:lvlJc w:val="left"/>
      <w:pPr>
        <w:ind w:left="1800" w:hanging="108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880" w:hanging="1440"/>
      </w:pPr>
      <w:rPr>
        <w:rFonts w:hint="default"/>
        <w:b/>
      </w:rPr>
    </w:lvl>
    <w:lvl w:ilvl="5">
      <w:start w:val="1"/>
      <w:numFmt w:val="decimal"/>
      <w:lvlText w:val="%1.%2.%3.%4.%5.%6"/>
      <w:lvlJc w:val="left"/>
      <w:pPr>
        <w:ind w:left="3600" w:hanging="1800"/>
      </w:pPr>
      <w:rPr>
        <w:rFonts w:hint="default"/>
        <w:b/>
      </w:rPr>
    </w:lvl>
    <w:lvl w:ilvl="6">
      <w:start w:val="1"/>
      <w:numFmt w:val="decimal"/>
      <w:lvlText w:val="%1.%2.%3.%4.%5.%6.%7"/>
      <w:lvlJc w:val="left"/>
      <w:pPr>
        <w:ind w:left="4320" w:hanging="2160"/>
      </w:pPr>
      <w:rPr>
        <w:rFonts w:hint="default"/>
        <w:b/>
      </w:rPr>
    </w:lvl>
    <w:lvl w:ilvl="7">
      <w:start w:val="1"/>
      <w:numFmt w:val="decimal"/>
      <w:lvlText w:val="%1.%2.%3.%4.%5.%6.%7.%8"/>
      <w:lvlJc w:val="left"/>
      <w:pPr>
        <w:ind w:left="5040" w:hanging="2520"/>
      </w:pPr>
      <w:rPr>
        <w:rFonts w:hint="default"/>
        <w:b/>
      </w:rPr>
    </w:lvl>
    <w:lvl w:ilvl="8">
      <w:start w:val="1"/>
      <w:numFmt w:val="decimal"/>
      <w:lvlText w:val="%1.%2.%3.%4.%5.%6.%7.%8.%9"/>
      <w:lvlJc w:val="left"/>
      <w:pPr>
        <w:ind w:left="5400" w:hanging="2520"/>
      </w:pPr>
      <w:rPr>
        <w:rFonts w:hint="default"/>
        <w:b/>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6E13B10"/>
    <w:multiLevelType w:val="hybridMultilevel"/>
    <w:tmpl w:val="3E7C7C3C"/>
    <w:lvl w:ilvl="0" w:tplc="04090011">
      <w:start w:val="1"/>
      <w:numFmt w:val="decimal"/>
      <w:lvlText w:val="%1)"/>
      <w:lvlJc w:val="left"/>
      <w:pPr>
        <w:ind w:left="1174" w:hanging="360"/>
      </w:p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22"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C840E8A"/>
    <w:multiLevelType w:val="multilevel"/>
    <w:tmpl w:val="EC786BF8"/>
    <w:styleLink w:val="Style3"/>
    <w:lvl w:ilvl="0">
      <w:start w:val="30"/>
      <w:numFmt w:val="decimal"/>
      <w:lvlText w:val="%1"/>
      <w:lvlJc w:val="left"/>
      <w:pPr>
        <w:ind w:left="360" w:hanging="360"/>
      </w:pPr>
      <w:rPr>
        <w:rFonts w:hint="default"/>
      </w:rPr>
    </w:lvl>
    <w:lvl w:ilvl="1">
      <w:start w:val="1"/>
      <w:numFmt w:val="decimal"/>
      <w:lvlText w:val="30.%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 w15:restartNumberingAfterBreak="0">
    <w:nsid w:val="2CB850CF"/>
    <w:multiLevelType w:val="hybridMultilevel"/>
    <w:tmpl w:val="63C6FB10"/>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2D322222"/>
    <w:multiLevelType w:val="hybridMultilevel"/>
    <w:tmpl w:val="FDB489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7CA76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9" w15:restartNumberingAfterBreak="0">
    <w:nsid w:val="3C875A10"/>
    <w:multiLevelType w:val="multilevel"/>
    <w:tmpl w:val="6C7E84D2"/>
    <w:lvl w:ilvl="0">
      <w:start w:val="1"/>
      <w:numFmt w:val="decimal"/>
      <w:lvlText w:val="%1."/>
      <w:lvlJc w:val="left"/>
      <w:pPr>
        <w:tabs>
          <w:tab w:val="num" w:pos="644"/>
        </w:tabs>
        <w:ind w:left="644" w:hanging="360"/>
      </w:pPr>
      <w:rPr>
        <w:rFonts w:asciiTheme="minorBidi" w:hAnsiTheme="minorBidi" w:cstheme="minorBidi" w:hint="default"/>
        <w:sz w:val="26"/>
        <w:szCs w:val="26"/>
        <w:lang w:bidi="th-TH"/>
      </w:rPr>
    </w:lvl>
    <w:lvl w:ilvl="1">
      <w:start w:val="3"/>
      <w:numFmt w:val="decimal"/>
      <w:isLgl/>
      <w:lvlText w:val="%2%1.2"/>
      <w:lvlJc w:val="left"/>
      <w:pPr>
        <w:tabs>
          <w:tab w:val="num" w:pos="502"/>
        </w:tabs>
        <w:ind w:left="502"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32" w15:restartNumberingAfterBreak="0">
    <w:nsid w:val="41AF11C4"/>
    <w:multiLevelType w:val="hybridMultilevel"/>
    <w:tmpl w:val="7270D65A"/>
    <w:lvl w:ilvl="0" w:tplc="B29A6840">
      <w:start w:val="1"/>
      <w:numFmt w:val="decimal"/>
      <w:lvlText w:val="1.%1"/>
      <w:lvlJc w:val="left"/>
      <w:pPr>
        <w:ind w:left="1146" w:hanging="360"/>
      </w:pPr>
      <w:rPr>
        <w:rFonts w:hint="default"/>
      </w:rPr>
    </w:lvl>
    <w:lvl w:ilvl="1" w:tplc="F55C6222">
      <w:start w:val="1"/>
      <w:numFmt w:val="decimal"/>
      <w:lvlText w:val="%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42E32E31"/>
    <w:multiLevelType w:val="hybridMultilevel"/>
    <w:tmpl w:val="EC0E99A6"/>
    <w:lvl w:ilvl="0" w:tplc="79321820">
      <w:start w:val="15"/>
      <w:numFmt w:val="bullet"/>
      <w:lvlText w:val="-"/>
      <w:lvlJc w:val="left"/>
      <w:pPr>
        <w:ind w:left="1174" w:hanging="360"/>
      </w:pPr>
      <w:rPr>
        <w:rFonts w:ascii="Arial" w:eastAsia="Times New Roman" w:hAnsi="Arial" w:cs="Arial" w:hint="default"/>
      </w:rPr>
    </w:lvl>
    <w:lvl w:ilvl="1" w:tplc="08090003" w:tentative="1">
      <w:start w:val="1"/>
      <w:numFmt w:val="bullet"/>
      <w:lvlText w:val="o"/>
      <w:lvlJc w:val="left"/>
      <w:pPr>
        <w:ind w:left="1894" w:hanging="360"/>
      </w:pPr>
      <w:rPr>
        <w:rFonts w:ascii="Courier New" w:hAnsi="Courier New" w:cs="Courier New" w:hint="default"/>
      </w:rPr>
    </w:lvl>
    <w:lvl w:ilvl="2" w:tplc="08090005" w:tentative="1">
      <w:start w:val="1"/>
      <w:numFmt w:val="bullet"/>
      <w:lvlText w:val=""/>
      <w:lvlJc w:val="left"/>
      <w:pPr>
        <w:ind w:left="2614" w:hanging="360"/>
      </w:pPr>
      <w:rPr>
        <w:rFonts w:ascii="Wingdings" w:hAnsi="Wingdings" w:hint="default"/>
      </w:rPr>
    </w:lvl>
    <w:lvl w:ilvl="3" w:tplc="08090001" w:tentative="1">
      <w:start w:val="1"/>
      <w:numFmt w:val="bullet"/>
      <w:lvlText w:val=""/>
      <w:lvlJc w:val="left"/>
      <w:pPr>
        <w:ind w:left="3334" w:hanging="360"/>
      </w:pPr>
      <w:rPr>
        <w:rFonts w:ascii="Symbol" w:hAnsi="Symbol" w:hint="default"/>
      </w:rPr>
    </w:lvl>
    <w:lvl w:ilvl="4" w:tplc="08090003" w:tentative="1">
      <w:start w:val="1"/>
      <w:numFmt w:val="bullet"/>
      <w:lvlText w:val="o"/>
      <w:lvlJc w:val="left"/>
      <w:pPr>
        <w:ind w:left="4054" w:hanging="360"/>
      </w:pPr>
      <w:rPr>
        <w:rFonts w:ascii="Courier New" w:hAnsi="Courier New" w:cs="Courier New" w:hint="default"/>
      </w:rPr>
    </w:lvl>
    <w:lvl w:ilvl="5" w:tplc="08090005" w:tentative="1">
      <w:start w:val="1"/>
      <w:numFmt w:val="bullet"/>
      <w:lvlText w:val=""/>
      <w:lvlJc w:val="left"/>
      <w:pPr>
        <w:ind w:left="4774" w:hanging="360"/>
      </w:pPr>
      <w:rPr>
        <w:rFonts w:ascii="Wingdings" w:hAnsi="Wingdings" w:hint="default"/>
      </w:rPr>
    </w:lvl>
    <w:lvl w:ilvl="6" w:tplc="08090001" w:tentative="1">
      <w:start w:val="1"/>
      <w:numFmt w:val="bullet"/>
      <w:lvlText w:val=""/>
      <w:lvlJc w:val="left"/>
      <w:pPr>
        <w:ind w:left="5494" w:hanging="360"/>
      </w:pPr>
      <w:rPr>
        <w:rFonts w:ascii="Symbol" w:hAnsi="Symbol" w:hint="default"/>
      </w:rPr>
    </w:lvl>
    <w:lvl w:ilvl="7" w:tplc="08090003" w:tentative="1">
      <w:start w:val="1"/>
      <w:numFmt w:val="bullet"/>
      <w:lvlText w:val="o"/>
      <w:lvlJc w:val="left"/>
      <w:pPr>
        <w:ind w:left="6214" w:hanging="360"/>
      </w:pPr>
      <w:rPr>
        <w:rFonts w:ascii="Courier New" w:hAnsi="Courier New" w:cs="Courier New" w:hint="default"/>
      </w:rPr>
    </w:lvl>
    <w:lvl w:ilvl="8" w:tplc="08090005" w:tentative="1">
      <w:start w:val="1"/>
      <w:numFmt w:val="bullet"/>
      <w:lvlText w:val=""/>
      <w:lvlJc w:val="left"/>
      <w:pPr>
        <w:ind w:left="6934" w:hanging="360"/>
      </w:pPr>
      <w:rPr>
        <w:rFonts w:ascii="Wingdings" w:hAnsi="Wingdings" w:hint="default"/>
      </w:rPr>
    </w:lvl>
  </w:abstractNum>
  <w:abstractNum w:abstractNumId="34" w15:restartNumberingAfterBreak="0">
    <w:nsid w:val="45A330FC"/>
    <w:multiLevelType w:val="hybridMultilevel"/>
    <w:tmpl w:val="C660D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A843E1"/>
    <w:multiLevelType w:val="multilevel"/>
    <w:tmpl w:val="6D1C6306"/>
    <w:lvl w:ilvl="0">
      <w:start w:val="16"/>
      <w:numFmt w:val="decimal"/>
      <w:lvlText w:val="%1"/>
      <w:lvlJc w:val="left"/>
      <w:pPr>
        <w:ind w:left="590" w:hanging="590"/>
      </w:pPr>
      <w:rPr>
        <w:rFonts w:hint="default"/>
      </w:rPr>
    </w:lvl>
    <w:lvl w:ilvl="1">
      <w:start w:val="1"/>
      <w:numFmt w:val="decimal"/>
      <w:lvlText w:val="1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4AF31848"/>
    <w:multiLevelType w:val="multilevel"/>
    <w:tmpl w:val="49F46F68"/>
    <w:lvl w:ilvl="0">
      <w:start w:val="3"/>
      <w:numFmt w:val="decimal"/>
      <w:lvlText w:val="%1"/>
      <w:lvlJc w:val="left"/>
      <w:pPr>
        <w:ind w:left="750" w:hanging="750"/>
      </w:pPr>
      <w:rPr>
        <w:rFonts w:hint="default"/>
      </w:rPr>
    </w:lvl>
    <w:lvl w:ilvl="1">
      <w:start w:val="2"/>
      <w:numFmt w:val="decimal"/>
      <w:lvlText w:val="%1.%2"/>
      <w:lvlJc w:val="left"/>
      <w:pPr>
        <w:ind w:left="1176" w:hanging="750"/>
      </w:pPr>
      <w:rPr>
        <w:rFonts w:hint="default"/>
      </w:rPr>
    </w:lvl>
    <w:lvl w:ilvl="2">
      <w:start w:val="2"/>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502" w:hanging="2520"/>
      </w:pPr>
      <w:rPr>
        <w:rFonts w:hint="default"/>
      </w:rPr>
    </w:lvl>
    <w:lvl w:ilvl="8">
      <w:start w:val="1"/>
      <w:numFmt w:val="decimal"/>
      <w:lvlText w:val="%1.%2.%3.%4.%5.%6.%7.%8.%9"/>
      <w:lvlJc w:val="left"/>
      <w:pPr>
        <w:ind w:left="5928" w:hanging="2520"/>
      </w:pPr>
      <w:rPr>
        <w:rFonts w:hint="default"/>
      </w:rPr>
    </w:lvl>
  </w:abstractNum>
  <w:abstractNum w:abstractNumId="37" w15:restartNumberingAfterBreak="0">
    <w:nsid w:val="4BB65CFC"/>
    <w:multiLevelType w:val="hybridMultilevel"/>
    <w:tmpl w:val="0832C502"/>
    <w:lvl w:ilvl="0" w:tplc="8140F40C">
      <w:start w:val="1"/>
      <w:numFmt w:val="decimal"/>
      <w:lvlText w:val="2.%1"/>
      <w:lvlJc w:val="left"/>
      <w:pPr>
        <w:ind w:left="720" w:hanging="360"/>
      </w:pPr>
      <w:rPr>
        <w:rFonts w:hint="default"/>
        <w:b w:val="0"/>
        <w:bCs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C075ED8"/>
    <w:multiLevelType w:val="multilevel"/>
    <w:tmpl w:val="EF94A468"/>
    <w:lvl w:ilvl="0">
      <w:start w:val="1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9" w15:restartNumberingAfterBreak="0">
    <w:nsid w:val="526D73BA"/>
    <w:multiLevelType w:val="hybridMultilevel"/>
    <w:tmpl w:val="33E43A0A"/>
    <w:lvl w:ilvl="0" w:tplc="FEE67316">
      <w:numFmt w:val="bullet"/>
      <w:lvlText w:val="-"/>
      <w:lvlJc w:val="left"/>
      <w:pPr>
        <w:ind w:left="1713" w:hanging="360"/>
      </w:pPr>
      <w:rPr>
        <w:rFonts w:ascii="Trebuchet MS" w:eastAsia="Cordia New" w:hAnsi="Trebuchet MS" w:cs="Angsana New" w:hint="default"/>
      </w:rPr>
    </w:lvl>
    <w:lvl w:ilvl="1" w:tplc="C61CABBA">
      <w:numFmt w:val="bullet"/>
      <w:lvlText w:val="•"/>
      <w:lvlJc w:val="left"/>
      <w:pPr>
        <w:ind w:left="2433" w:hanging="360"/>
      </w:pPr>
      <w:rPr>
        <w:rFonts w:ascii="Trebuchet MS" w:eastAsia="Cordia New" w:hAnsi="Trebuchet MS" w:cs="Cordia New" w:hint="default"/>
        <w:sz w:val="20"/>
        <w:szCs w:val="20"/>
      </w:rPr>
    </w:lvl>
    <w:lvl w:ilvl="2" w:tplc="FE382DC6">
      <w:numFmt w:val="bullet"/>
      <w:lvlText w:val=""/>
      <w:lvlJc w:val="left"/>
      <w:pPr>
        <w:ind w:left="3153" w:hanging="360"/>
      </w:pPr>
      <w:rPr>
        <w:rFonts w:ascii="Symbol" w:eastAsia="Cordia New" w:hAnsi="Symbol" w:cs="Cordia New"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0" w15:restartNumberingAfterBreak="0">
    <w:nsid w:val="57977EAC"/>
    <w:multiLevelType w:val="multilevel"/>
    <w:tmpl w:val="9DC86888"/>
    <w:lvl w:ilvl="0">
      <w:start w:val="1"/>
      <w:numFmt w:val="decimal"/>
      <w:lvlText w:val="%1."/>
      <w:lvlJc w:val="left"/>
      <w:pPr>
        <w:tabs>
          <w:tab w:val="num" w:pos="360"/>
        </w:tabs>
        <w:ind w:left="360" w:hanging="360"/>
      </w:pPr>
      <w:rPr>
        <w:rFonts w:ascii="Trebuchet MS" w:hAnsi="Trebuchet MS" w:cs="Arial" w:hint="default"/>
        <w:sz w:val="18"/>
        <w:szCs w:val="18"/>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1" w15:restartNumberingAfterBreak="0">
    <w:nsid w:val="5C240B45"/>
    <w:multiLevelType w:val="multilevel"/>
    <w:tmpl w:val="BF4C7042"/>
    <w:lvl w:ilvl="0">
      <w:start w:val="15"/>
      <w:numFmt w:val="decimal"/>
      <w:lvlText w:val="%1"/>
      <w:lvlJc w:val="left"/>
      <w:pPr>
        <w:ind w:left="360" w:hanging="360"/>
      </w:pPr>
      <w:rPr>
        <w:rFonts w:hint="default"/>
      </w:rPr>
    </w:lvl>
    <w:lvl w:ilvl="1">
      <w:start w:val="1"/>
      <w:numFmt w:val="none"/>
      <w:lvlText w:val="16.1"/>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2" w15:restartNumberingAfterBreak="0">
    <w:nsid w:val="5D9E4B65"/>
    <w:multiLevelType w:val="multilevel"/>
    <w:tmpl w:val="626C3F98"/>
    <w:lvl w:ilvl="0">
      <w:start w:val="17"/>
      <w:numFmt w:val="decimal"/>
      <w:lvlText w:val="%1"/>
      <w:lvlJc w:val="left"/>
      <w:pPr>
        <w:ind w:left="590" w:hanging="5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3"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2BC1D6F"/>
    <w:multiLevelType w:val="multilevel"/>
    <w:tmpl w:val="DEB0A642"/>
    <w:lvl w:ilvl="0">
      <w:start w:val="1"/>
      <w:numFmt w:val="decimal"/>
      <w:lvlText w:val="%1"/>
      <w:lvlJc w:val="left"/>
      <w:pPr>
        <w:ind w:left="360" w:hanging="360"/>
      </w:pPr>
      <w:rPr>
        <w:rFonts w:cstheme="minorBidi" w:hint="default"/>
      </w:rPr>
    </w:lvl>
    <w:lvl w:ilvl="1">
      <w:start w:val="1"/>
      <w:numFmt w:val="decimal"/>
      <w:lvlText w:val="%1.%2"/>
      <w:lvlJc w:val="left"/>
      <w:pPr>
        <w:ind w:left="720" w:hanging="36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240" w:hanging="108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320" w:hanging="1440"/>
      </w:pPr>
      <w:rPr>
        <w:rFonts w:cstheme="minorBidi" w:hint="default"/>
      </w:rPr>
    </w:lvl>
  </w:abstractNum>
  <w:abstractNum w:abstractNumId="4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6" w15:restartNumberingAfterBreak="0">
    <w:nsid w:val="6B4177CE"/>
    <w:multiLevelType w:val="multilevel"/>
    <w:tmpl w:val="57C8041C"/>
    <w:lvl w:ilvl="0">
      <w:start w:val="1"/>
      <w:numFmt w:val="decimal"/>
      <w:lvlText w:val="19.%1"/>
      <w:lvlJc w:val="left"/>
      <w:pPr>
        <w:ind w:left="720" w:hanging="360"/>
      </w:pPr>
      <w:rPr>
        <w:rFonts w:cs="Times New Roman" w:hint="default"/>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71B27CAB"/>
    <w:multiLevelType w:val="hybridMultilevel"/>
    <w:tmpl w:val="0B6EFB06"/>
    <w:lvl w:ilvl="0" w:tplc="C0C009EA">
      <w:start w:val="1"/>
      <w:numFmt w:val="decimal"/>
      <w:lvlText w:val="4.%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D42CDD"/>
    <w:multiLevelType w:val="multilevel"/>
    <w:tmpl w:val="626C3F98"/>
    <w:lvl w:ilvl="0">
      <w:start w:val="17"/>
      <w:numFmt w:val="decimal"/>
      <w:lvlText w:val="%1"/>
      <w:lvlJc w:val="left"/>
      <w:pPr>
        <w:ind w:left="590" w:hanging="5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9" w15:restartNumberingAfterBreak="0">
    <w:nsid w:val="7F1171EF"/>
    <w:multiLevelType w:val="multilevel"/>
    <w:tmpl w:val="659A3F5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74418027">
    <w:abstractNumId w:val="6"/>
  </w:num>
  <w:num w:numId="2" w16cid:durableId="935753605">
    <w:abstractNumId w:val="5"/>
  </w:num>
  <w:num w:numId="3" w16cid:durableId="1430737678">
    <w:abstractNumId w:val="9"/>
  </w:num>
  <w:num w:numId="4" w16cid:durableId="1029069414">
    <w:abstractNumId w:val="7"/>
  </w:num>
  <w:num w:numId="5" w16cid:durableId="1828354018">
    <w:abstractNumId w:val="8"/>
  </w:num>
  <w:num w:numId="6" w16cid:durableId="826898779">
    <w:abstractNumId w:val="3"/>
  </w:num>
  <w:num w:numId="7" w16cid:durableId="1878547763">
    <w:abstractNumId w:val="2"/>
  </w:num>
  <w:num w:numId="8" w16cid:durableId="1324239517">
    <w:abstractNumId w:val="0"/>
  </w:num>
  <w:num w:numId="9" w16cid:durableId="1715691331">
    <w:abstractNumId w:val="1"/>
  </w:num>
  <w:num w:numId="10" w16cid:durableId="1502694767">
    <w:abstractNumId w:val="4"/>
  </w:num>
  <w:num w:numId="11" w16cid:durableId="78254296">
    <w:abstractNumId w:val="28"/>
  </w:num>
  <w:num w:numId="12" w16cid:durableId="560140728">
    <w:abstractNumId w:val="20"/>
  </w:num>
  <w:num w:numId="13" w16cid:durableId="691147449">
    <w:abstractNumId w:val="45"/>
  </w:num>
  <w:num w:numId="14" w16cid:durableId="644699629">
    <w:abstractNumId w:val="26"/>
  </w:num>
  <w:num w:numId="15" w16cid:durableId="559480839">
    <w:abstractNumId w:val="31"/>
  </w:num>
  <w:num w:numId="16" w16cid:durableId="1428113518">
    <w:abstractNumId w:val="10"/>
  </w:num>
  <w:num w:numId="17" w16cid:durableId="340932176">
    <w:abstractNumId w:val="40"/>
  </w:num>
  <w:num w:numId="18" w16cid:durableId="352654029">
    <w:abstractNumId w:val="32"/>
  </w:num>
  <w:num w:numId="19" w16cid:durableId="831675484">
    <w:abstractNumId w:val="49"/>
  </w:num>
  <w:num w:numId="20" w16cid:durableId="9183106">
    <w:abstractNumId w:val="21"/>
  </w:num>
  <w:num w:numId="21" w16cid:durableId="1009261719">
    <w:abstractNumId w:val="46"/>
  </w:num>
  <w:num w:numId="22" w16cid:durableId="4981798">
    <w:abstractNumId w:val="33"/>
  </w:num>
  <w:num w:numId="23" w16cid:durableId="803809224">
    <w:abstractNumId w:val="13"/>
  </w:num>
  <w:num w:numId="24" w16cid:durableId="126893223">
    <w:abstractNumId w:val="16"/>
  </w:num>
  <w:num w:numId="25" w16cid:durableId="361058976">
    <w:abstractNumId w:val="17"/>
  </w:num>
  <w:num w:numId="26" w16cid:durableId="289751615">
    <w:abstractNumId w:val="12"/>
  </w:num>
  <w:num w:numId="27" w16cid:durableId="498472773">
    <w:abstractNumId w:val="15"/>
  </w:num>
  <w:num w:numId="28" w16cid:durableId="1074931368">
    <w:abstractNumId w:val="37"/>
  </w:num>
  <w:num w:numId="29" w16cid:durableId="404767674">
    <w:abstractNumId w:val="47"/>
  </w:num>
  <w:num w:numId="30" w16cid:durableId="1310937844">
    <w:abstractNumId w:val="30"/>
  </w:num>
  <w:num w:numId="31" w16cid:durableId="504513541">
    <w:abstractNumId w:val="43"/>
  </w:num>
  <w:num w:numId="32" w16cid:durableId="1506626385">
    <w:abstractNumId w:val="44"/>
  </w:num>
  <w:num w:numId="33" w16cid:durableId="336076721">
    <w:abstractNumId w:val="24"/>
  </w:num>
  <w:num w:numId="34" w16cid:durableId="1784839845">
    <w:abstractNumId w:val="41"/>
  </w:num>
  <w:num w:numId="35" w16cid:durableId="561713361">
    <w:abstractNumId w:val="23"/>
  </w:num>
  <w:num w:numId="36" w16cid:durableId="177898069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57364930">
    <w:abstractNumId w:val="14"/>
  </w:num>
  <w:num w:numId="38" w16cid:durableId="1347177725">
    <w:abstractNumId w:val="38"/>
  </w:num>
  <w:num w:numId="39" w16cid:durableId="1753041729">
    <w:abstractNumId w:val="35"/>
  </w:num>
  <w:num w:numId="40" w16cid:durableId="521404772">
    <w:abstractNumId w:val="42"/>
  </w:num>
  <w:num w:numId="41" w16cid:durableId="1341816216">
    <w:abstractNumId w:val="48"/>
  </w:num>
  <w:num w:numId="42" w16cid:durableId="1270435834">
    <w:abstractNumId w:val="39"/>
  </w:num>
  <w:num w:numId="43" w16cid:durableId="1864245643">
    <w:abstractNumId w:val="11"/>
  </w:num>
  <w:num w:numId="44" w16cid:durableId="1782337537">
    <w:abstractNumId w:val="25"/>
  </w:num>
  <w:num w:numId="45" w16cid:durableId="690765085">
    <w:abstractNumId w:val="34"/>
  </w:num>
  <w:num w:numId="46" w16cid:durableId="2074346367">
    <w:abstractNumId w:val="29"/>
  </w:num>
  <w:num w:numId="47" w16cid:durableId="1940482806">
    <w:abstractNumId w:val="27"/>
  </w:num>
  <w:num w:numId="48" w16cid:durableId="450590461">
    <w:abstractNumId w:val="19"/>
  </w:num>
  <w:num w:numId="49" w16cid:durableId="1099376016">
    <w:abstractNumId w:val="36"/>
  </w:num>
  <w:num w:numId="50" w16cid:durableId="291332244">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0AE"/>
    <w:rsid w:val="00000287"/>
    <w:rsid w:val="00000390"/>
    <w:rsid w:val="0000062D"/>
    <w:rsid w:val="0000065C"/>
    <w:rsid w:val="00000857"/>
    <w:rsid w:val="00000922"/>
    <w:rsid w:val="00000B78"/>
    <w:rsid w:val="00000BDC"/>
    <w:rsid w:val="00000DA1"/>
    <w:rsid w:val="00000E02"/>
    <w:rsid w:val="00001375"/>
    <w:rsid w:val="000014B2"/>
    <w:rsid w:val="000014C3"/>
    <w:rsid w:val="000014FB"/>
    <w:rsid w:val="0000152A"/>
    <w:rsid w:val="0000173A"/>
    <w:rsid w:val="000017F1"/>
    <w:rsid w:val="000019B2"/>
    <w:rsid w:val="00001AA3"/>
    <w:rsid w:val="00001F19"/>
    <w:rsid w:val="00001FA4"/>
    <w:rsid w:val="00002012"/>
    <w:rsid w:val="0000220A"/>
    <w:rsid w:val="00002299"/>
    <w:rsid w:val="00002352"/>
    <w:rsid w:val="000026DB"/>
    <w:rsid w:val="00002A61"/>
    <w:rsid w:val="00002B8C"/>
    <w:rsid w:val="00002BCD"/>
    <w:rsid w:val="00002DB2"/>
    <w:rsid w:val="00002E97"/>
    <w:rsid w:val="00002EF7"/>
    <w:rsid w:val="0000303A"/>
    <w:rsid w:val="000030E0"/>
    <w:rsid w:val="000032C2"/>
    <w:rsid w:val="00003388"/>
    <w:rsid w:val="000033A7"/>
    <w:rsid w:val="000036DD"/>
    <w:rsid w:val="00003810"/>
    <w:rsid w:val="0000390A"/>
    <w:rsid w:val="00003A19"/>
    <w:rsid w:val="00003A39"/>
    <w:rsid w:val="00003BE2"/>
    <w:rsid w:val="00003DE1"/>
    <w:rsid w:val="00003E3E"/>
    <w:rsid w:val="00003F29"/>
    <w:rsid w:val="0000407C"/>
    <w:rsid w:val="000040E7"/>
    <w:rsid w:val="000043CF"/>
    <w:rsid w:val="00004457"/>
    <w:rsid w:val="0000451F"/>
    <w:rsid w:val="0000457D"/>
    <w:rsid w:val="0000498A"/>
    <w:rsid w:val="000049F8"/>
    <w:rsid w:val="00004AD4"/>
    <w:rsid w:val="00004C44"/>
    <w:rsid w:val="000050AC"/>
    <w:rsid w:val="0000537B"/>
    <w:rsid w:val="000053FC"/>
    <w:rsid w:val="00005486"/>
    <w:rsid w:val="00005502"/>
    <w:rsid w:val="000057CC"/>
    <w:rsid w:val="0000586C"/>
    <w:rsid w:val="0000590A"/>
    <w:rsid w:val="00005E76"/>
    <w:rsid w:val="000061EF"/>
    <w:rsid w:val="000062BD"/>
    <w:rsid w:val="00006346"/>
    <w:rsid w:val="0000647D"/>
    <w:rsid w:val="00006503"/>
    <w:rsid w:val="0000654F"/>
    <w:rsid w:val="000065A0"/>
    <w:rsid w:val="000066B1"/>
    <w:rsid w:val="00006869"/>
    <w:rsid w:val="00006999"/>
    <w:rsid w:val="000069D9"/>
    <w:rsid w:val="00006A36"/>
    <w:rsid w:val="00006A7D"/>
    <w:rsid w:val="00006AB5"/>
    <w:rsid w:val="00006C1D"/>
    <w:rsid w:val="00006C21"/>
    <w:rsid w:val="00006CF2"/>
    <w:rsid w:val="00006E19"/>
    <w:rsid w:val="00006E44"/>
    <w:rsid w:val="000071C5"/>
    <w:rsid w:val="000073A5"/>
    <w:rsid w:val="000077BE"/>
    <w:rsid w:val="000078F8"/>
    <w:rsid w:val="00007947"/>
    <w:rsid w:val="000079F1"/>
    <w:rsid w:val="00007AC3"/>
    <w:rsid w:val="00007B83"/>
    <w:rsid w:val="00007C7B"/>
    <w:rsid w:val="00007DE9"/>
    <w:rsid w:val="00007E63"/>
    <w:rsid w:val="00007EAF"/>
    <w:rsid w:val="00007F0B"/>
    <w:rsid w:val="00010090"/>
    <w:rsid w:val="000100A5"/>
    <w:rsid w:val="0001019D"/>
    <w:rsid w:val="00010256"/>
    <w:rsid w:val="00010327"/>
    <w:rsid w:val="000105E2"/>
    <w:rsid w:val="0001078D"/>
    <w:rsid w:val="00010A63"/>
    <w:rsid w:val="00010B7C"/>
    <w:rsid w:val="00010B92"/>
    <w:rsid w:val="00010EEF"/>
    <w:rsid w:val="00010EFD"/>
    <w:rsid w:val="00011011"/>
    <w:rsid w:val="0001120F"/>
    <w:rsid w:val="00011290"/>
    <w:rsid w:val="000117AD"/>
    <w:rsid w:val="000117DF"/>
    <w:rsid w:val="0001192F"/>
    <w:rsid w:val="0001197E"/>
    <w:rsid w:val="00011B80"/>
    <w:rsid w:val="00011C36"/>
    <w:rsid w:val="00011E2C"/>
    <w:rsid w:val="00011F87"/>
    <w:rsid w:val="0001202B"/>
    <w:rsid w:val="0001204E"/>
    <w:rsid w:val="0001205A"/>
    <w:rsid w:val="00012194"/>
    <w:rsid w:val="0001239E"/>
    <w:rsid w:val="000123A5"/>
    <w:rsid w:val="00012426"/>
    <w:rsid w:val="00012747"/>
    <w:rsid w:val="0001277A"/>
    <w:rsid w:val="000128CE"/>
    <w:rsid w:val="00012A9F"/>
    <w:rsid w:val="00012AAD"/>
    <w:rsid w:val="00012DEB"/>
    <w:rsid w:val="00012E5F"/>
    <w:rsid w:val="00012F24"/>
    <w:rsid w:val="00012FDB"/>
    <w:rsid w:val="00013027"/>
    <w:rsid w:val="0001340E"/>
    <w:rsid w:val="000135E6"/>
    <w:rsid w:val="000137FF"/>
    <w:rsid w:val="00013901"/>
    <w:rsid w:val="00013BE9"/>
    <w:rsid w:val="0001429A"/>
    <w:rsid w:val="000142A8"/>
    <w:rsid w:val="000143DF"/>
    <w:rsid w:val="0001448C"/>
    <w:rsid w:val="000145EA"/>
    <w:rsid w:val="0001466B"/>
    <w:rsid w:val="000147C8"/>
    <w:rsid w:val="00014AD3"/>
    <w:rsid w:val="00014C2B"/>
    <w:rsid w:val="00014C42"/>
    <w:rsid w:val="00014EEF"/>
    <w:rsid w:val="00014F6B"/>
    <w:rsid w:val="00014F97"/>
    <w:rsid w:val="0001515F"/>
    <w:rsid w:val="00015451"/>
    <w:rsid w:val="0001546F"/>
    <w:rsid w:val="00015568"/>
    <w:rsid w:val="000155D9"/>
    <w:rsid w:val="0001584E"/>
    <w:rsid w:val="0001586D"/>
    <w:rsid w:val="00015A56"/>
    <w:rsid w:val="00015B51"/>
    <w:rsid w:val="00015D15"/>
    <w:rsid w:val="00015EF1"/>
    <w:rsid w:val="00015F19"/>
    <w:rsid w:val="00016076"/>
    <w:rsid w:val="0001615B"/>
    <w:rsid w:val="0001620E"/>
    <w:rsid w:val="00016453"/>
    <w:rsid w:val="00016743"/>
    <w:rsid w:val="0001697B"/>
    <w:rsid w:val="000169E6"/>
    <w:rsid w:val="00016A93"/>
    <w:rsid w:val="00016B13"/>
    <w:rsid w:val="00016C5A"/>
    <w:rsid w:val="000170B4"/>
    <w:rsid w:val="000171FB"/>
    <w:rsid w:val="000177AE"/>
    <w:rsid w:val="000179BB"/>
    <w:rsid w:val="00017C09"/>
    <w:rsid w:val="00017D45"/>
    <w:rsid w:val="00017DEB"/>
    <w:rsid w:val="00017DF1"/>
    <w:rsid w:val="00017E8C"/>
    <w:rsid w:val="00017F79"/>
    <w:rsid w:val="000200FC"/>
    <w:rsid w:val="00020102"/>
    <w:rsid w:val="0002014D"/>
    <w:rsid w:val="000201A9"/>
    <w:rsid w:val="000202D4"/>
    <w:rsid w:val="000203C1"/>
    <w:rsid w:val="000208BF"/>
    <w:rsid w:val="00020930"/>
    <w:rsid w:val="0002097B"/>
    <w:rsid w:val="000209A2"/>
    <w:rsid w:val="00020B4F"/>
    <w:rsid w:val="00020C36"/>
    <w:rsid w:val="00020D04"/>
    <w:rsid w:val="00020F54"/>
    <w:rsid w:val="00020FAB"/>
    <w:rsid w:val="00021062"/>
    <w:rsid w:val="000210AD"/>
    <w:rsid w:val="00021955"/>
    <w:rsid w:val="00021AEE"/>
    <w:rsid w:val="00021B31"/>
    <w:rsid w:val="00021BA8"/>
    <w:rsid w:val="00021DAD"/>
    <w:rsid w:val="000221F9"/>
    <w:rsid w:val="00022C20"/>
    <w:rsid w:val="00022DAE"/>
    <w:rsid w:val="00022EB3"/>
    <w:rsid w:val="00022F08"/>
    <w:rsid w:val="00022F29"/>
    <w:rsid w:val="0002322E"/>
    <w:rsid w:val="000233B5"/>
    <w:rsid w:val="0002341E"/>
    <w:rsid w:val="0002350E"/>
    <w:rsid w:val="00023641"/>
    <w:rsid w:val="000236A5"/>
    <w:rsid w:val="000237CA"/>
    <w:rsid w:val="00023859"/>
    <w:rsid w:val="00023A7D"/>
    <w:rsid w:val="00023AF1"/>
    <w:rsid w:val="00023BA9"/>
    <w:rsid w:val="00023C58"/>
    <w:rsid w:val="00023DE4"/>
    <w:rsid w:val="00023E73"/>
    <w:rsid w:val="00023FE3"/>
    <w:rsid w:val="00024015"/>
    <w:rsid w:val="000240B4"/>
    <w:rsid w:val="000245C1"/>
    <w:rsid w:val="000247B8"/>
    <w:rsid w:val="000248A2"/>
    <w:rsid w:val="00024A49"/>
    <w:rsid w:val="00024BA6"/>
    <w:rsid w:val="00024D54"/>
    <w:rsid w:val="00024DD5"/>
    <w:rsid w:val="00024E83"/>
    <w:rsid w:val="0002528E"/>
    <w:rsid w:val="00025380"/>
    <w:rsid w:val="00025403"/>
    <w:rsid w:val="0002563E"/>
    <w:rsid w:val="00025B36"/>
    <w:rsid w:val="00025D75"/>
    <w:rsid w:val="00025E71"/>
    <w:rsid w:val="00025F3B"/>
    <w:rsid w:val="00025F54"/>
    <w:rsid w:val="00025FF7"/>
    <w:rsid w:val="00026187"/>
    <w:rsid w:val="0002623A"/>
    <w:rsid w:val="000263A0"/>
    <w:rsid w:val="000264D3"/>
    <w:rsid w:val="00026747"/>
    <w:rsid w:val="00026A8D"/>
    <w:rsid w:val="00027243"/>
    <w:rsid w:val="000276E5"/>
    <w:rsid w:val="000276FF"/>
    <w:rsid w:val="00027711"/>
    <w:rsid w:val="00027F46"/>
    <w:rsid w:val="000300CC"/>
    <w:rsid w:val="0003057C"/>
    <w:rsid w:val="0003067E"/>
    <w:rsid w:val="0003090E"/>
    <w:rsid w:val="0003094F"/>
    <w:rsid w:val="00030993"/>
    <w:rsid w:val="00030AF7"/>
    <w:rsid w:val="00030B95"/>
    <w:rsid w:val="00030B99"/>
    <w:rsid w:val="00030C2D"/>
    <w:rsid w:val="00030C48"/>
    <w:rsid w:val="00030D49"/>
    <w:rsid w:val="00030D6C"/>
    <w:rsid w:val="00030E17"/>
    <w:rsid w:val="00030F0E"/>
    <w:rsid w:val="00030F2C"/>
    <w:rsid w:val="000310E6"/>
    <w:rsid w:val="000311D7"/>
    <w:rsid w:val="0003120E"/>
    <w:rsid w:val="0003139B"/>
    <w:rsid w:val="0003156B"/>
    <w:rsid w:val="0003176D"/>
    <w:rsid w:val="000317FA"/>
    <w:rsid w:val="0003187D"/>
    <w:rsid w:val="0003188C"/>
    <w:rsid w:val="00031B06"/>
    <w:rsid w:val="00031D9D"/>
    <w:rsid w:val="00031E2D"/>
    <w:rsid w:val="000320FC"/>
    <w:rsid w:val="00032219"/>
    <w:rsid w:val="000326E2"/>
    <w:rsid w:val="0003285D"/>
    <w:rsid w:val="00032A45"/>
    <w:rsid w:val="00032B54"/>
    <w:rsid w:val="00032D4B"/>
    <w:rsid w:val="00032FB2"/>
    <w:rsid w:val="00033068"/>
    <w:rsid w:val="000330D6"/>
    <w:rsid w:val="0003314D"/>
    <w:rsid w:val="000333ED"/>
    <w:rsid w:val="0003344B"/>
    <w:rsid w:val="000334E9"/>
    <w:rsid w:val="000336A5"/>
    <w:rsid w:val="000336FD"/>
    <w:rsid w:val="000337A2"/>
    <w:rsid w:val="0003387F"/>
    <w:rsid w:val="000338AE"/>
    <w:rsid w:val="00033A7A"/>
    <w:rsid w:val="00033B91"/>
    <w:rsid w:val="00033BFA"/>
    <w:rsid w:val="00033CFB"/>
    <w:rsid w:val="00033DD0"/>
    <w:rsid w:val="00033E3A"/>
    <w:rsid w:val="00033EEA"/>
    <w:rsid w:val="00034195"/>
    <w:rsid w:val="000341C9"/>
    <w:rsid w:val="000343B8"/>
    <w:rsid w:val="00034401"/>
    <w:rsid w:val="000345E1"/>
    <w:rsid w:val="00034B8E"/>
    <w:rsid w:val="00034BF1"/>
    <w:rsid w:val="00034D06"/>
    <w:rsid w:val="00034D8F"/>
    <w:rsid w:val="00035083"/>
    <w:rsid w:val="00035124"/>
    <w:rsid w:val="000351C9"/>
    <w:rsid w:val="0003531D"/>
    <w:rsid w:val="0003548B"/>
    <w:rsid w:val="000355AC"/>
    <w:rsid w:val="00035B2A"/>
    <w:rsid w:val="00035B3D"/>
    <w:rsid w:val="00036101"/>
    <w:rsid w:val="00036197"/>
    <w:rsid w:val="000361FC"/>
    <w:rsid w:val="0003630B"/>
    <w:rsid w:val="00036501"/>
    <w:rsid w:val="00036659"/>
    <w:rsid w:val="00036736"/>
    <w:rsid w:val="00036782"/>
    <w:rsid w:val="00036803"/>
    <w:rsid w:val="0003698E"/>
    <w:rsid w:val="000369FD"/>
    <w:rsid w:val="00036A12"/>
    <w:rsid w:val="00036BB6"/>
    <w:rsid w:val="00036CAA"/>
    <w:rsid w:val="00036CFF"/>
    <w:rsid w:val="00036D40"/>
    <w:rsid w:val="00036DF3"/>
    <w:rsid w:val="0003725B"/>
    <w:rsid w:val="0003728A"/>
    <w:rsid w:val="000373CA"/>
    <w:rsid w:val="00037430"/>
    <w:rsid w:val="000374FD"/>
    <w:rsid w:val="000378E8"/>
    <w:rsid w:val="000378EE"/>
    <w:rsid w:val="00037B03"/>
    <w:rsid w:val="0004006A"/>
    <w:rsid w:val="0004006F"/>
    <w:rsid w:val="000400CF"/>
    <w:rsid w:val="00040259"/>
    <w:rsid w:val="0004046D"/>
    <w:rsid w:val="00040829"/>
    <w:rsid w:val="00040C38"/>
    <w:rsid w:val="00040C4E"/>
    <w:rsid w:val="00040CFD"/>
    <w:rsid w:val="00040F4B"/>
    <w:rsid w:val="00040FDF"/>
    <w:rsid w:val="0004103B"/>
    <w:rsid w:val="0004104A"/>
    <w:rsid w:val="00041319"/>
    <w:rsid w:val="0004138A"/>
    <w:rsid w:val="000413BE"/>
    <w:rsid w:val="0004143B"/>
    <w:rsid w:val="00041993"/>
    <w:rsid w:val="00041B16"/>
    <w:rsid w:val="00041BC3"/>
    <w:rsid w:val="00041C24"/>
    <w:rsid w:val="00041CC5"/>
    <w:rsid w:val="00041F84"/>
    <w:rsid w:val="00041FFC"/>
    <w:rsid w:val="00042006"/>
    <w:rsid w:val="00042024"/>
    <w:rsid w:val="00042318"/>
    <w:rsid w:val="00042370"/>
    <w:rsid w:val="00042443"/>
    <w:rsid w:val="00042573"/>
    <w:rsid w:val="000427D2"/>
    <w:rsid w:val="00042934"/>
    <w:rsid w:val="00042B7F"/>
    <w:rsid w:val="00042B9F"/>
    <w:rsid w:val="00042D34"/>
    <w:rsid w:val="00042F26"/>
    <w:rsid w:val="0004305A"/>
    <w:rsid w:val="00043418"/>
    <w:rsid w:val="000435EA"/>
    <w:rsid w:val="000437A4"/>
    <w:rsid w:val="000438CB"/>
    <w:rsid w:val="0004394A"/>
    <w:rsid w:val="00043CE0"/>
    <w:rsid w:val="00043D66"/>
    <w:rsid w:val="00043EF2"/>
    <w:rsid w:val="00043F88"/>
    <w:rsid w:val="00043F92"/>
    <w:rsid w:val="00043FAB"/>
    <w:rsid w:val="00043FB9"/>
    <w:rsid w:val="00044290"/>
    <w:rsid w:val="000442D0"/>
    <w:rsid w:val="000443F4"/>
    <w:rsid w:val="00044A42"/>
    <w:rsid w:val="00044B43"/>
    <w:rsid w:val="00044C0E"/>
    <w:rsid w:val="00044C36"/>
    <w:rsid w:val="00044D81"/>
    <w:rsid w:val="00044E63"/>
    <w:rsid w:val="0004502D"/>
    <w:rsid w:val="00045059"/>
    <w:rsid w:val="000450E8"/>
    <w:rsid w:val="0004533C"/>
    <w:rsid w:val="00045342"/>
    <w:rsid w:val="000454AB"/>
    <w:rsid w:val="0004564D"/>
    <w:rsid w:val="000457CC"/>
    <w:rsid w:val="00045ACE"/>
    <w:rsid w:val="00045B11"/>
    <w:rsid w:val="00045B60"/>
    <w:rsid w:val="00045C75"/>
    <w:rsid w:val="00045D1B"/>
    <w:rsid w:val="00045E1C"/>
    <w:rsid w:val="00045E43"/>
    <w:rsid w:val="000460AA"/>
    <w:rsid w:val="000462BE"/>
    <w:rsid w:val="000466E9"/>
    <w:rsid w:val="00046782"/>
    <w:rsid w:val="000467A3"/>
    <w:rsid w:val="000468A2"/>
    <w:rsid w:val="00046B4E"/>
    <w:rsid w:val="00046B5A"/>
    <w:rsid w:val="00046E13"/>
    <w:rsid w:val="00046EA8"/>
    <w:rsid w:val="000471EA"/>
    <w:rsid w:val="0004722F"/>
    <w:rsid w:val="00047455"/>
    <w:rsid w:val="00047599"/>
    <w:rsid w:val="00047645"/>
    <w:rsid w:val="00047708"/>
    <w:rsid w:val="000477DF"/>
    <w:rsid w:val="00047D0E"/>
    <w:rsid w:val="00047E02"/>
    <w:rsid w:val="00047EDF"/>
    <w:rsid w:val="00047EF8"/>
    <w:rsid w:val="00047F76"/>
    <w:rsid w:val="000500C2"/>
    <w:rsid w:val="000501BC"/>
    <w:rsid w:val="000501F2"/>
    <w:rsid w:val="000503E3"/>
    <w:rsid w:val="00050447"/>
    <w:rsid w:val="0005049B"/>
    <w:rsid w:val="000504AD"/>
    <w:rsid w:val="00050602"/>
    <w:rsid w:val="000506D9"/>
    <w:rsid w:val="00050812"/>
    <w:rsid w:val="000508A1"/>
    <w:rsid w:val="000508B8"/>
    <w:rsid w:val="00050936"/>
    <w:rsid w:val="0005095A"/>
    <w:rsid w:val="00050967"/>
    <w:rsid w:val="00050F49"/>
    <w:rsid w:val="00051079"/>
    <w:rsid w:val="000510BF"/>
    <w:rsid w:val="00051132"/>
    <w:rsid w:val="000512AD"/>
    <w:rsid w:val="00051484"/>
    <w:rsid w:val="000514D5"/>
    <w:rsid w:val="000516B1"/>
    <w:rsid w:val="0005172B"/>
    <w:rsid w:val="000519F4"/>
    <w:rsid w:val="00051A9A"/>
    <w:rsid w:val="00051B0D"/>
    <w:rsid w:val="00051C0F"/>
    <w:rsid w:val="00051CD9"/>
    <w:rsid w:val="00051F15"/>
    <w:rsid w:val="000520C8"/>
    <w:rsid w:val="000522EF"/>
    <w:rsid w:val="0005231E"/>
    <w:rsid w:val="00052895"/>
    <w:rsid w:val="000528D5"/>
    <w:rsid w:val="000528E5"/>
    <w:rsid w:val="000529B6"/>
    <w:rsid w:val="000529F0"/>
    <w:rsid w:val="00052C78"/>
    <w:rsid w:val="00052E08"/>
    <w:rsid w:val="00052E37"/>
    <w:rsid w:val="0005306D"/>
    <w:rsid w:val="0005308A"/>
    <w:rsid w:val="000530B6"/>
    <w:rsid w:val="00053258"/>
    <w:rsid w:val="00053279"/>
    <w:rsid w:val="000532C3"/>
    <w:rsid w:val="0005343C"/>
    <w:rsid w:val="0005344F"/>
    <w:rsid w:val="000535E3"/>
    <w:rsid w:val="00053637"/>
    <w:rsid w:val="0005394D"/>
    <w:rsid w:val="00053AC7"/>
    <w:rsid w:val="00053BF9"/>
    <w:rsid w:val="00053C43"/>
    <w:rsid w:val="000540D0"/>
    <w:rsid w:val="0005410D"/>
    <w:rsid w:val="000541AE"/>
    <w:rsid w:val="00054307"/>
    <w:rsid w:val="0005436C"/>
    <w:rsid w:val="00054429"/>
    <w:rsid w:val="00054579"/>
    <w:rsid w:val="000545BC"/>
    <w:rsid w:val="0005479C"/>
    <w:rsid w:val="00054967"/>
    <w:rsid w:val="00054C5E"/>
    <w:rsid w:val="00054D8B"/>
    <w:rsid w:val="00054FB9"/>
    <w:rsid w:val="00055075"/>
    <w:rsid w:val="00055086"/>
    <w:rsid w:val="00055173"/>
    <w:rsid w:val="000555C1"/>
    <w:rsid w:val="000556E1"/>
    <w:rsid w:val="000557CC"/>
    <w:rsid w:val="0005582C"/>
    <w:rsid w:val="00055861"/>
    <w:rsid w:val="00055A18"/>
    <w:rsid w:val="00055A3D"/>
    <w:rsid w:val="00055A7A"/>
    <w:rsid w:val="00055CEF"/>
    <w:rsid w:val="00055DD8"/>
    <w:rsid w:val="00055F22"/>
    <w:rsid w:val="00056020"/>
    <w:rsid w:val="0005608A"/>
    <w:rsid w:val="00056145"/>
    <w:rsid w:val="00056270"/>
    <w:rsid w:val="00056311"/>
    <w:rsid w:val="000563A1"/>
    <w:rsid w:val="00056472"/>
    <w:rsid w:val="00056648"/>
    <w:rsid w:val="00056698"/>
    <w:rsid w:val="00056A12"/>
    <w:rsid w:val="00056C08"/>
    <w:rsid w:val="00056C99"/>
    <w:rsid w:val="00056DF3"/>
    <w:rsid w:val="00056EA4"/>
    <w:rsid w:val="000571C6"/>
    <w:rsid w:val="000571E8"/>
    <w:rsid w:val="00057260"/>
    <w:rsid w:val="000572DF"/>
    <w:rsid w:val="00057784"/>
    <w:rsid w:val="00057803"/>
    <w:rsid w:val="0005784F"/>
    <w:rsid w:val="0005795D"/>
    <w:rsid w:val="000579BB"/>
    <w:rsid w:val="000579D6"/>
    <w:rsid w:val="00057A0C"/>
    <w:rsid w:val="00057A48"/>
    <w:rsid w:val="00057AB1"/>
    <w:rsid w:val="00057B53"/>
    <w:rsid w:val="00057BDF"/>
    <w:rsid w:val="00057BFB"/>
    <w:rsid w:val="00057CEC"/>
    <w:rsid w:val="00057D64"/>
    <w:rsid w:val="00057DED"/>
    <w:rsid w:val="00057E48"/>
    <w:rsid w:val="00057FD6"/>
    <w:rsid w:val="0006016B"/>
    <w:rsid w:val="000601FB"/>
    <w:rsid w:val="0006022F"/>
    <w:rsid w:val="00060306"/>
    <w:rsid w:val="000603AF"/>
    <w:rsid w:val="000603CA"/>
    <w:rsid w:val="00060414"/>
    <w:rsid w:val="00060595"/>
    <w:rsid w:val="000605C1"/>
    <w:rsid w:val="000605E3"/>
    <w:rsid w:val="00060770"/>
    <w:rsid w:val="00060856"/>
    <w:rsid w:val="00060918"/>
    <w:rsid w:val="00060992"/>
    <w:rsid w:val="00060B97"/>
    <w:rsid w:val="00060D12"/>
    <w:rsid w:val="00060E9A"/>
    <w:rsid w:val="00061156"/>
    <w:rsid w:val="00061270"/>
    <w:rsid w:val="0006130E"/>
    <w:rsid w:val="000613D1"/>
    <w:rsid w:val="00061420"/>
    <w:rsid w:val="00061481"/>
    <w:rsid w:val="00061487"/>
    <w:rsid w:val="000615B8"/>
    <w:rsid w:val="000615F1"/>
    <w:rsid w:val="0006197D"/>
    <w:rsid w:val="00061A5B"/>
    <w:rsid w:val="00061D72"/>
    <w:rsid w:val="00061E7A"/>
    <w:rsid w:val="00062161"/>
    <w:rsid w:val="000623D7"/>
    <w:rsid w:val="0006246D"/>
    <w:rsid w:val="000626C4"/>
    <w:rsid w:val="00062742"/>
    <w:rsid w:val="00062979"/>
    <w:rsid w:val="00062996"/>
    <w:rsid w:val="00062ADE"/>
    <w:rsid w:val="00062B33"/>
    <w:rsid w:val="00062BB6"/>
    <w:rsid w:val="00062C19"/>
    <w:rsid w:val="00062C91"/>
    <w:rsid w:val="00062D88"/>
    <w:rsid w:val="00062DE0"/>
    <w:rsid w:val="00062F33"/>
    <w:rsid w:val="00063120"/>
    <w:rsid w:val="00063346"/>
    <w:rsid w:val="000633A7"/>
    <w:rsid w:val="000633B4"/>
    <w:rsid w:val="0006359F"/>
    <w:rsid w:val="0006363D"/>
    <w:rsid w:val="0006365B"/>
    <w:rsid w:val="000636E8"/>
    <w:rsid w:val="00063896"/>
    <w:rsid w:val="00063935"/>
    <w:rsid w:val="00063B62"/>
    <w:rsid w:val="00063C77"/>
    <w:rsid w:val="00063CB5"/>
    <w:rsid w:val="00063D74"/>
    <w:rsid w:val="0006405E"/>
    <w:rsid w:val="0006412D"/>
    <w:rsid w:val="000643D0"/>
    <w:rsid w:val="0006441D"/>
    <w:rsid w:val="00064444"/>
    <w:rsid w:val="00064896"/>
    <w:rsid w:val="000648B9"/>
    <w:rsid w:val="00064B35"/>
    <w:rsid w:val="00064D31"/>
    <w:rsid w:val="00064DED"/>
    <w:rsid w:val="00064E9D"/>
    <w:rsid w:val="00064FF6"/>
    <w:rsid w:val="000650A1"/>
    <w:rsid w:val="0006511C"/>
    <w:rsid w:val="00065247"/>
    <w:rsid w:val="00065513"/>
    <w:rsid w:val="0006569A"/>
    <w:rsid w:val="000656D8"/>
    <w:rsid w:val="00065786"/>
    <w:rsid w:val="00065A2A"/>
    <w:rsid w:val="00065BD3"/>
    <w:rsid w:val="00065C41"/>
    <w:rsid w:val="00065C8C"/>
    <w:rsid w:val="00065DF2"/>
    <w:rsid w:val="00065E8D"/>
    <w:rsid w:val="00065F2E"/>
    <w:rsid w:val="000660D7"/>
    <w:rsid w:val="00066211"/>
    <w:rsid w:val="000662F3"/>
    <w:rsid w:val="0006632B"/>
    <w:rsid w:val="000667F1"/>
    <w:rsid w:val="00066820"/>
    <w:rsid w:val="0006695F"/>
    <w:rsid w:val="00066C52"/>
    <w:rsid w:val="00066DE2"/>
    <w:rsid w:val="0006727F"/>
    <w:rsid w:val="000672A6"/>
    <w:rsid w:val="000672EC"/>
    <w:rsid w:val="00067406"/>
    <w:rsid w:val="0006755D"/>
    <w:rsid w:val="0006777B"/>
    <w:rsid w:val="00067A6A"/>
    <w:rsid w:val="00067F6D"/>
    <w:rsid w:val="0007021A"/>
    <w:rsid w:val="00070574"/>
    <w:rsid w:val="000708FA"/>
    <w:rsid w:val="00070B3E"/>
    <w:rsid w:val="000710FC"/>
    <w:rsid w:val="0007114C"/>
    <w:rsid w:val="0007119A"/>
    <w:rsid w:val="000711CA"/>
    <w:rsid w:val="0007120C"/>
    <w:rsid w:val="000713F0"/>
    <w:rsid w:val="00071730"/>
    <w:rsid w:val="00071A91"/>
    <w:rsid w:val="00071D35"/>
    <w:rsid w:val="00071D45"/>
    <w:rsid w:val="00072000"/>
    <w:rsid w:val="000720E8"/>
    <w:rsid w:val="00072189"/>
    <w:rsid w:val="0007227A"/>
    <w:rsid w:val="00072391"/>
    <w:rsid w:val="0007250A"/>
    <w:rsid w:val="00072948"/>
    <w:rsid w:val="00072C99"/>
    <w:rsid w:val="00072D78"/>
    <w:rsid w:val="00072DBD"/>
    <w:rsid w:val="00072E69"/>
    <w:rsid w:val="00073039"/>
    <w:rsid w:val="000731CB"/>
    <w:rsid w:val="00073257"/>
    <w:rsid w:val="000732DC"/>
    <w:rsid w:val="00073317"/>
    <w:rsid w:val="000733AA"/>
    <w:rsid w:val="000734FE"/>
    <w:rsid w:val="00073660"/>
    <w:rsid w:val="000736AE"/>
    <w:rsid w:val="0007372A"/>
    <w:rsid w:val="0007383B"/>
    <w:rsid w:val="000738AC"/>
    <w:rsid w:val="00073AB7"/>
    <w:rsid w:val="00073D06"/>
    <w:rsid w:val="00073DED"/>
    <w:rsid w:val="00073E14"/>
    <w:rsid w:val="0007406F"/>
    <w:rsid w:val="00074083"/>
    <w:rsid w:val="0007415A"/>
    <w:rsid w:val="00074160"/>
    <w:rsid w:val="00074303"/>
    <w:rsid w:val="0007483E"/>
    <w:rsid w:val="000748ED"/>
    <w:rsid w:val="000748F9"/>
    <w:rsid w:val="00074901"/>
    <w:rsid w:val="00074CE7"/>
    <w:rsid w:val="00074F3D"/>
    <w:rsid w:val="00075004"/>
    <w:rsid w:val="000750FA"/>
    <w:rsid w:val="000752E7"/>
    <w:rsid w:val="000754DA"/>
    <w:rsid w:val="00075598"/>
    <w:rsid w:val="000756F3"/>
    <w:rsid w:val="0007573C"/>
    <w:rsid w:val="00075950"/>
    <w:rsid w:val="00075B60"/>
    <w:rsid w:val="00075C02"/>
    <w:rsid w:val="00075C0F"/>
    <w:rsid w:val="00075C35"/>
    <w:rsid w:val="00075D18"/>
    <w:rsid w:val="00075D2D"/>
    <w:rsid w:val="00075EE7"/>
    <w:rsid w:val="00076054"/>
    <w:rsid w:val="000760C4"/>
    <w:rsid w:val="00076140"/>
    <w:rsid w:val="0007616D"/>
    <w:rsid w:val="00076199"/>
    <w:rsid w:val="000763A6"/>
    <w:rsid w:val="000763BD"/>
    <w:rsid w:val="0007646D"/>
    <w:rsid w:val="0007651E"/>
    <w:rsid w:val="000765A1"/>
    <w:rsid w:val="00076665"/>
    <w:rsid w:val="00076683"/>
    <w:rsid w:val="0007686F"/>
    <w:rsid w:val="00076A82"/>
    <w:rsid w:val="00076B1D"/>
    <w:rsid w:val="00076C17"/>
    <w:rsid w:val="00076C69"/>
    <w:rsid w:val="00076D97"/>
    <w:rsid w:val="00076F20"/>
    <w:rsid w:val="00077285"/>
    <w:rsid w:val="00077299"/>
    <w:rsid w:val="00077343"/>
    <w:rsid w:val="00077532"/>
    <w:rsid w:val="0007767E"/>
    <w:rsid w:val="000779CE"/>
    <w:rsid w:val="000779EF"/>
    <w:rsid w:val="00077A07"/>
    <w:rsid w:val="00077C29"/>
    <w:rsid w:val="00077EA9"/>
    <w:rsid w:val="00077FC3"/>
    <w:rsid w:val="000800F9"/>
    <w:rsid w:val="00080152"/>
    <w:rsid w:val="000804C7"/>
    <w:rsid w:val="00080633"/>
    <w:rsid w:val="0008093C"/>
    <w:rsid w:val="00080A81"/>
    <w:rsid w:val="00080AC1"/>
    <w:rsid w:val="00080BE9"/>
    <w:rsid w:val="00080C11"/>
    <w:rsid w:val="00080C1D"/>
    <w:rsid w:val="00080D1A"/>
    <w:rsid w:val="00080D57"/>
    <w:rsid w:val="00080DA1"/>
    <w:rsid w:val="00080EF9"/>
    <w:rsid w:val="00080FF3"/>
    <w:rsid w:val="00081024"/>
    <w:rsid w:val="0008103F"/>
    <w:rsid w:val="000812BD"/>
    <w:rsid w:val="000815A9"/>
    <w:rsid w:val="000815C5"/>
    <w:rsid w:val="000818F9"/>
    <w:rsid w:val="0008194B"/>
    <w:rsid w:val="00081D67"/>
    <w:rsid w:val="000820EB"/>
    <w:rsid w:val="00082420"/>
    <w:rsid w:val="000824FF"/>
    <w:rsid w:val="000825DD"/>
    <w:rsid w:val="000825F1"/>
    <w:rsid w:val="000828E6"/>
    <w:rsid w:val="00082954"/>
    <w:rsid w:val="00082B73"/>
    <w:rsid w:val="00082C23"/>
    <w:rsid w:val="00082CA3"/>
    <w:rsid w:val="00082CCF"/>
    <w:rsid w:val="00082D17"/>
    <w:rsid w:val="00082EAE"/>
    <w:rsid w:val="00082EDC"/>
    <w:rsid w:val="000830EA"/>
    <w:rsid w:val="0008325A"/>
    <w:rsid w:val="000832B8"/>
    <w:rsid w:val="00083535"/>
    <w:rsid w:val="00083575"/>
    <w:rsid w:val="000839EB"/>
    <w:rsid w:val="00083A42"/>
    <w:rsid w:val="00083B04"/>
    <w:rsid w:val="00083F0C"/>
    <w:rsid w:val="0008401D"/>
    <w:rsid w:val="00084310"/>
    <w:rsid w:val="000843F5"/>
    <w:rsid w:val="0008442F"/>
    <w:rsid w:val="000845BF"/>
    <w:rsid w:val="000845D3"/>
    <w:rsid w:val="00084862"/>
    <w:rsid w:val="000848BE"/>
    <w:rsid w:val="000848F1"/>
    <w:rsid w:val="00084A12"/>
    <w:rsid w:val="00084A1F"/>
    <w:rsid w:val="00084B86"/>
    <w:rsid w:val="00084D38"/>
    <w:rsid w:val="00084D43"/>
    <w:rsid w:val="00084EF1"/>
    <w:rsid w:val="00084F77"/>
    <w:rsid w:val="00085081"/>
    <w:rsid w:val="000850E9"/>
    <w:rsid w:val="00085164"/>
    <w:rsid w:val="0008519A"/>
    <w:rsid w:val="00085560"/>
    <w:rsid w:val="00085584"/>
    <w:rsid w:val="000857AB"/>
    <w:rsid w:val="000858C4"/>
    <w:rsid w:val="00085947"/>
    <w:rsid w:val="00085C61"/>
    <w:rsid w:val="00085CE1"/>
    <w:rsid w:val="00085D6E"/>
    <w:rsid w:val="00085FD4"/>
    <w:rsid w:val="000860C4"/>
    <w:rsid w:val="00086277"/>
    <w:rsid w:val="000864F0"/>
    <w:rsid w:val="00086531"/>
    <w:rsid w:val="0008655D"/>
    <w:rsid w:val="00086597"/>
    <w:rsid w:val="0008659F"/>
    <w:rsid w:val="000867FF"/>
    <w:rsid w:val="0008686E"/>
    <w:rsid w:val="00086B7A"/>
    <w:rsid w:val="00086BBA"/>
    <w:rsid w:val="00086DE7"/>
    <w:rsid w:val="00086EAC"/>
    <w:rsid w:val="00086ED5"/>
    <w:rsid w:val="00087007"/>
    <w:rsid w:val="000871A5"/>
    <w:rsid w:val="000872A8"/>
    <w:rsid w:val="000872A9"/>
    <w:rsid w:val="000874F9"/>
    <w:rsid w:val="00087625"/>
    <w:rsid w:val="000878AA"/>
    <w:rsid w:val="000878FB"/>
    <w:rsid w:val="00087925"/>
    <w:rsid w:val="00087D39"/>
    <w:rsid w:val="00087DB5"/>
    <w:rsid w:val="00087F4B"/>
    <w:rsid w:val="00090306"/>
    <w:rsid w:val="000904CC"/>
    <w:rsid w:val="00090506"/>
    <w:rsid w:val="00090729"/>
    <w:rsid w:val="0009074F"/>
    <w:rsid w:val="00090A34"/>
    <w:rsid w:val="00090B1B"/>
    <w:rsid w:val="00090B40"/>
    <w:rsid w:val="00090CD5"/>
    <w:rsid w:val="00090CD9"/>
    <w:rsid w:val="0009106F"/>
    <w:rsid w:val="000910C3"/>
    <w:rsid w:val="00091162"/>
    <w:rsid w:val="0009134C"/>
    <w:rsid w:val="00091469"/>
    <w:rsid w:val="000914B7"/>
    <w:rsid w:val="0009156D"/>
    <w:rsid w:val="00091927"/>
    <w:rsid w:val="000919A6"/>
    <w:rsid w:val="000919FA"/>
    <w:rsid w:val="00091A07"/>
    <w:rsid w:val="00091B2A"/>
    <w:rsid w:val="00091BA2"/>
    <w:rsid w:val="00091BB5"/>
    <w:rsid w:val="00091C7C"/>
    <w:rsid w:val="00091CBE"/>
    <w:rsid w:val="00091DE2"/>
    <w:rsid w:val="00091F46"/>
    <w:rsid w:val="00091FAC"/>
    <w:rsid w:val="00092095"/>
    <w:rsid w:val="0009209E"/>
    <w:rsid w:val="000920BD"/>
    <w:rsid w:val="0009219A"/>
    <w:rsid w:val="000921DD"/>
    <w:rsid w:val="000922BC"/>
    <w:rsid w:val="0009232D"/>
    <w:rsid w:val="00092448"/>
    <w:rsid w:val="0009254A"/>
    <w:rsid w:val="0009255D"/>
    <w:rsid w:val="000925E3"/>
    <w:rsid w:val="000927D2"/>
    <w:rsid w:val="0009282D"/>
    <w:rsid w:val="000929F7"/>
    <w:rsid w:val="00092DD2"/>
    <w:rsid w:val="000930AF"/>
    <w:rsid w:val="00093185"/>
    <w:rsid w:val="000931E9"/>
    <w:rsid w:val="0009328F"/>
    <w:rsid w:val="00093472"/>
    <w:rsid w:val="00093490"/>
    <w:rsid w:val="00093553"/>
    <w:rsid w:val="000937FC"/>
    <w:rsid w:val="00093861"/>
    <w:rsid w:val="00093D3C"/>
    <w:rsid w:val="00093DC1"/>
    <w:rsid w:val="000941C1"/>
    <w:rsid w:val="0009450D"/>
    <w:rsid w:val="00094781"/>
    <w:rsid w:val="000947AD"/>
    <w:rsid w:val="000949AB"/>
    <w:rsid w:val="00094AF9"/>
    <w:rsid w:val="00094B1D"/>
    <w:rsid w:val="00094CCB"/>
    <w:rsid w:val="00094D47"/>
    <w:rsid w:val="00095607"/>
    <w:rsid w:val="000957EF"/>
    <w:rsid w:val="00095B05"/>
    <w:rsid w:val="00095C83"/>
    <w:rsid w:val="00095DB7"/>
    <w:rsid w:val="00095E9D"/>
    <w:rsid w:val="00095FA2"/>
    <w:rsid w:val="0009605B"/>
    <w:rsid w:val="0009608C"/>
    <w:rsid w:val="00096104"/>
    <w:rsid w:val="00096136"/>
    <w:rsid w:val="0009645D"/>
    <w:rsid w:val="000964DD"/>
    <w:rsid w:val="00096674"/>
    <w:rsid w:val="0009677F"/>
    <w:rsid w:val="00096886"/>
    <w:rsid w:val="00096AD8"/>
    <w:rsid w:val="00096B80"/>
    <w:rsid w:val="00096BA0"/>
    <w:rsid w:val="00096C93"/>
    <w:rsid w:val="000970B5"/>
    <w:rsid w:val="00097112"/>
    <w:rsid w:val="00097122"/>
    <w:rsid w:val="00097145"/>
    <w:rsid w:val="0009750B"/>
    <w:rsid w:val="00097554"/>
    <w:rsid w:val="0009765E"/>
    <w:rsid w:val="000977C9"/>
    <w:rsid w:val="00097A4A"/>
    <w:rsid w:val="00097DAD"/>
    <w:rsid w:val="00097FD6"/>
    <w:rsid w:val="000A0024"/>
    <w:rsid w:val="000A02DB"/>
    <w:rsid w:val="000A0332"/>
    <w:rsid w:val="000A0367"/>
    <w:rsid w:val="000A048A"/>
    <w:rsid w:val="000A0500"/>
    <w:rsid w:val="000A0536"/>
    <w:rsid w:val="000A0587"/>
    <w:rsid w:val="000A05A5"/>
    <w:rsid w:val="000A05DE"/>
    <w:rsid w:val="000A07CC"/>
    <w:rsid w:val="000A0970"/>
    <w:rsid w:val="000A0989"/>
    <w:rsid w:val="000A0D42"/>
    <w:rsid w:val="000A0D7E"/>
    <w:rsid w:val="000A0D9B"/>
    <w:rsid w:val="000A1209"/>
    <w:rsid w:val="000A1277"/>
    <w:rsid w:val="000A138F"/>
    <w:rsid w:val="000A1394"/>
    <w:rsid w:val="000A161D"/>
    <w:rsid w:val="000A175F"/>
    <w:rsid w:val="000A1807"/>
    <w:rsid w:val="000A1B3C"/>
    <w:rsid w:val="000A1B57"/>
    <w:rsid w:val="000A1E43"/>
    <w:rsid w:val="000A1FDA"/>
    <w:rsid w:val="000A25D8"/>
    <w:rsid w:val="000A2718"/>
    <w:rsid w:val="000A27F8"/>
    <w:rsid w:val="000A2810"/>
    <w:rsid w:val="000A2831"/>
    <w:rsid w:val="000A2AAD"/>
    <w:rsid w:val="000A2B26"/>
    <w:rsid w:val="000A2C52"/>
    <w:rsid w:val="000A2E7B"/>
    <w:rsid w:val="000A2EE6"/>
    <w:rsid w:val="000A30F5"/>
    <w:rsid w:val="000A336F"/>
    <w:rsid w:val="000A347F"/>
    <w:rsid w:val="000A3617"/>
    <w:rsid w:val="000A3656"/>
    <w:rsid w:val="000A37A7"/>
    <w:rsid w:val="000A38A7"/>
    <w:rsid w:val="000A3903"/>
    <w:rsid w:val="000A391D"/>
    <w:rsid w:val="000A3D0A"/>
    <w:rsid w:val="000A3DFA"/>
    <w:rsid w:val="000A3ED4"/>
    <w:rsid w:val="000A3F28"/>
    <w:rsid w:val="000A42DF"/>
    <w:rsid w:val="000A435F"/>
    <w:rsid w:val="000A44E1"/>
    <w:rsid w:val="000A4519"/>
    <w:rsid w:val="000A465D"/>
    <w:rsid w:val="000A476A"/>
    <w:rsid w:val="000A491B"/>
    <w:rsid w:val="000A49A3"/>
    <w:rsid w:val="000A4B43"/>
    <w:rsid w:val="000A50BB"/>
    <w:rsid w:val="000A530C"/>
    <w:rsid w:val="000A576D"/>
    <w:rsid w:val="000A592C"/>
    <w:rsid w:val="000A5C73"/>
    <w:rsid w:val="000A5CFE"/>
    <w:rsid w:val="000A5D06"/>
    <w:rsid w:val="000A5E1C"/>
    <w:rsid w:val="000A5E26"/>
    <w:rsid w:val="000A5ED0"/>
    <w:rsid w:val="000A5F07"/>
    <w:rsid w:val="000A607B"/>
    <w:rsid w:val="000A6399"/>
    <w:rsid w:val="000A64DE"/>
    <w:rsid w:val="000A65B9"/>
    <w:rsid w:val="000A672B"/>
    <w:rsid w:val="000A679A"/>
    <w:rsid w:val="000A69A7"/>
    <w:rsid w:val="000A69AA"/>
    <w:rsid w:val="000A6C68"/>
    <w:rsid w:val="000A6CB1"/>
    <w:rsid w:val="000A6CF3"/>
    <w:rsid w:val="000A6D7C"/>
    <w:rsid w:val="000A6E3B"/>
    <w:rsid w:val="000A6E98"/>
    <w:rsid w:val="000A6EC0"/>
    <w:rsid w:val="000A6F19"/>
    <w:rsid w:val="000A6F50"/>
    <w:rsid w:val="000A70D7"/>
    <w:rsid w:val="000A7139"/>
    <w:rsid w:val="000A7149"/>
    <w:rsid w:val="000A729A"/>
    <w:rsid w:val="000A729B"/>
    <w:rsid w:val="000A76AE"/>
    <w:rsid w:val="000A78D1"/>
    <w:rsid w:val="000A7B1F"/>
    <w:rsid w:val="000A7CB3"/>
    <w:rsid w:val="000A7EB8"/>
    <w:rsid w:val="000A7FA5"/>
    <w:rsid w:val="000B02C7"/>
    <w:rsid w:val="000B078D"/>
    <w:rsid w:val="000B07EF"/>
    <w:rsid w:val="000B0C21"/>
    <w:rsid w:val="000B0C39"/>
    <w:rsid w:val="000B0D67"/>
    <w:rsid w:val="000B0DBC"/>
    <w:rsid w:val="000B0F4C"/>
    <w:rsid w:val="000B119A"/>
    <w:rsid w:val="000B11BE"/>
    <w:rsid w:val="000B1269"/>
    <w:rsid w:val="000B1277"/>
    <w:rsid w:val="000B1356"/>
    <w:rsid w:val="000B13B4"/>
    <w:rsid w:val="000B1572"/>
    <w:rsid w:val="000B1907"/>
    <w:rsid w:val="000B1A7F"/>
    <w:rsid w:val="000B1D65"/>
    <w:rsid w:val="000B1DF4"/>
    <w:rsid w:val="000B1EBE"/>
    <w:rsid w:val="000B1F0B"/>
    <w:rsid w:val="000B21A1"/>
    <w:rsid w:val="000B21A9"/>
    <w:rsid w:val="000B226A"/>
    <w:rsid w:val="000B2349"/>
    <w:rsid w:val="000B24E6"/>
    <w:rsid w:val="000B29E3"/>
    <w:rsid w:val="000B2A21"/>
    <w:rsid w:val="000B2A6B"/>
    <w:rsid w:val="000B2BAA"/>
    <w:rsid w:val="000B2D70"/>
    <w:rsid w:val="000B2D71"/>
    <w:rsid w:val="000B2DF6"/>
    <w:rsid w:val="000B2F19"/>
    <w:rsid w:val="000B2F37"/>
    <w:rsid w:val="000B3189"/>
    <w:rsid w:val="000B31F2"/>
    <w:rsid w:val="000B322C"/>
    <w:rsid w:val="000B35B2"/>
    <w:rsid w:val="000B3628"/>
    <w:rsid w:val="000B36B4"/>
    <w:rsid w:val="000B3872"/>
    <w:rsid w:val="000B392D"/>
    <w:rsid w:val="000B3975"/>
    <w:rsid w:val="000B3A0A"/>
    <w:rsid w:val="000B3A0E"/>
    <w:rsid w:val="000B3A76"/>
    <w:rsid w:val="000B3D75"/>
    <w:rsid w:val="000B3E4F"/>
    <w:rsid w:val="000B3E9A"/>
    <w:rsid w:val="000B3F5C"/>
    <w:rsid w:val="000B41AA"/>
    <w:rsid w:val="000B4233"/>
    <w:rsid w:val="000B4340"/>
    <w:rsid w:val="000B43CB"/>
    <w:rsid w:val="000B43CE"/>
    <w:rsid w:val="000B44EF"/>
    <w:rsid w:val="000B4A6F"/>
    <w:rsid w:val="000B4B39"/>
    <w:rsid w:val="000B4BDC"/>
    <w:rsid w:val="000B4DD4"/>
    <w:rsid w:val="000B4FD3"/>
    <w:rsid w:val="000B534B"/>
    <w:rsid w:val="000B55B5"/>
    <w:rsid w:val="000B5603"/>
    <w:rsid w:val="000B57E6"/>
    <w:rsid w:val="000B58B0"/>
    <w:rsid w:val="000B59A6"/>
    <w:rsid w:val="000B5C2F"/>
    <w:rsid w:val="000B5CE6"/>
    <w:rsid w:val="000B5F8C"/>
    <w:rsid w:val="000B5FA4"/>
    <w:rsid w:val="000B600A"/>
    <w:rsid w:val="000B611B"/>
    <w:rsid w:val="000B62DC"/>
    <w:rsid w:val="000B63D3"/>
    <w:rsid w:val="000B64A6"/>
    <w:rsid w:val="000B66B2"/>
    <w:rsid w:val="000B6A67"/>
    <w:rsid w:val="000B6B6C"/>
    <w:rsid w:val="000B6DC8"/>
    <w:rsid w:val="000B6DCD"/>
    <w:rsid w:val="000B6EC5"/>
    <w:rsid w:val="000B6EDB"/>
    <w:rsid w:val="000B70B4"/>
    <w:rsid w:val="000B70F6"/>
    <w:rsid w:val="000B719F"/>
    <w:rsid w:val="000B71A0"/>
    <w:rsid w:val="000B7308"/>
    <w:rsid w:val="000B7311"/>
    <w:rsid w:val="000B7316"/>
    <w:rsid w:val="000B741C"/>
    <w:rsid w:val="000B755A"/>
    <w:rsid w:val="000B76B7"/>
    <w:rsid w:val="000B7B2C"/>
    <w:rsid w:val="000B7FB1"/>
    <w:rsid w:val="000C00B8"/>
    <w:rsid w:val="000C012F"/>
    <w:rsid w:val="000C02CA"/>
    <w:rsid w:val="000C059A"/>
    <w:rsid w:val="000C06BE"/>
    <w:rsid w:val="000C0CB5"/>
    <w:rsid w:val="000C0D4C"/>
    <w:rsid w:val="000C0D8E"/>
    <w:rsid w:val="000C0DAE"/>
    <w:rsid w:val="000C0DFE"/>
    <w:rsid w:val="000C0E2C"/>
    <w:rsid w:val="000C0E42"/>
    <w:rsid w:val="000C0EA8"/>
    <w:rsid w:val="000C1093"/>
    <w:rsid w:val="000C14D5"/>
    <w:rsid w:val="000C14F1"/>
    <w:rsid w:val="000C1654"/>
    <w:rsid w:val="000C17A8"/>
    <w:rsid w:val="000C18CC"/>
    <w:rsid w:val="000C1914"/>
    <w:rsid w:val="000C1B82"/>
    <w:rsid w:val="000C1C26"/>
    <w:rsid w:val="000C1F2E"/>
    <w:rsid w:val="000C217D"/>
    <w:rsid w:val="000C237F"/>
    <w:rsid w:val="000C23DE"/>
    <w:rsid w:val="000C24DA"/>
    <w:rsid w:val="000C252B"/>
    <w:rsid w:val="000C253E"/>
    <w:rsid w:val="000C25B5"/>
    <w:rsid w:val="000C269A"/>
    <w:rsid w:val="000C26E3"/>
    <w:rsid w:val="000C2AFB"/>
    <w:rsid w:val="000C2B18"/>
    <w:rsid w:val="000C2BF1"/>
    <w:rsid w:val="000C2CF1"/>
    <w:rsid w:val="000C2D42"/>
    <w:rsid w:val="000C2D43"/>
    <w:rsid w:val="000C2E27"/>
    <w:rsid w:val="000C303A"/>
    <w:rsid w:val="000C305C"/>
    <w:rsid w:val="000C30AC"/>
    <w:rsid w:val="000C30DA"/>
    <w:rsid w:val="000C330F"/>
    <w:rsid w:val="000C393E"/>
    <w:rsid w:val="000C39EB"/>
    <w:rsid w:val="000C3A12"/>
    <w:rsid w:val="000C3A62"/>
    <w:rsid w:val="000C3B04"/>
    <w:rsid w:val="000C3BF1"/>
    <w:rsid w:val="000C3D40"/>
    <w:rsid w:val="000C3EA6"/>
    <w:rsid w:val="000C40D9"/>
    <w:rsid w:val="000C458D"/>
    <w:rsid w:val="000C494C"/>
    <w:rsid w:val="000C4B10"/>
    <w:rsid w:val="000C4C05"/>
    <w:rsid w:val="000C4D2F"/>
    <w:rsid w:val="000C4D4E"/>
    <w:rsid w:val="000C4E0A"/>
    <w:rsid w:val="000C4E88"/>
    <w:rsid w:val="000C4EE1"/>
    <w:rsid w:val="000C506B"/>
    <w:rsid w:val="000C5079"/>
    <w:rsid w:val="000C512C"/>
    <w:rsid w:val="000C539F"/>
    <w:rsid w:val="000C5670"/>
    <w:rsid w:val="000C578E"/>
    <w:rsid w:val="000C5B37"/>
    <w:rsid w:val="000C5BC5"/>
    <w:rsid w:val="000C5D49"/>
    <w:rsid w:val="000C5D52"/>
    <w:rsid w:val="000C5D9D"/>
    <w:rsid w:val="000C611E"/>
    <w:rsid w:val="000C6297"/>
    <w:rsid w:val="000C62AE"/>
    <w:rsid w:val="000C6307"/>
    <w:rsid w:val="000C654D"/>
    <w:rsid w:val="000C6717"/>
    <w:rsid w:val="000C6815"/>
    <w:rsid w:val="000C68F8"/>
    <w:rsid w:val="000C693C"/>
    <w:rsid w:val="000C69BE"/>
    <w:rsid w:val="000C6A6E"/>
    <w:rsid w:val="000C6B21"/>
    <w:rsid w:val="000C6E87"/>
    <w:rsid w:val="000C736B"/>
    <w:rsid w:val="000C736D"/>
    <w:rsid w:val="000C757A"/>
    <w:rsid w:val="000C7702"/>
    <w:rsid w:val="000C7798"/>
    <w:rsid w:val="000C77AC"/>
    <w:rsid w:val="000C79CC"/>
    <w:rsid w:val="000C7A6C"/>
    <w:rsid w:val="000C7A6F"/>
    <w:rsid w:val="000C7B5A"/>
    <w:rsid w:val="000C7CB6"/>
    <w:rsid w:val="000C7CCC"/>
    <w:rsid w:val="000C7E98"/>
    <w:rsid w:val="000D002C"/>
    <w:rsid w:val="000D0055"/>
    <w:rsid w:val="000D00AE"/>
    <w:rsid w:val="000D00D0"/>
    <w:rsid w:val="000D02C7"/>
    <w:rsid w:val="000D0328"/>
    <w:rsid w:val="000D0344"/>
    <w:rsid w:val="000D03B4"/>
    <w:rsid w:val="000D05D9"/>
    <w:rsid w:val="000D05E0"/>
    <w:rsid w:val="000D0660"/>
    <w:rsid w:val="000D0661"/>
    <w:rsid w:val="000D068A"/>
    <w:rsid w:val="000D0764"/>
    <w:rsid w:val="000D0A1F"/>
    <w:rsid w:val="000D0B98"/>
    <w:rsid w:val="000D0D11"/>
    <w:rsid w:val="000D0F29"/>
    <w:rsid w:val="000D129F"/>
    <w:rsid w:val="000D12E9"/>
    <w:rsid w:val="000D1414"/>
    <w:rsid w:val="000D1602"/>
    <w:rsid w:val="000D161A"/>
    <w:rsid w:val="000D169B"/>
    <w:rsid w:val="000D1CF3"/>
    <w:rsid w:val="000D1D07"/>
    <w:rsid w:val="000D1E58"/>
    <w:rsid w:val="000D1F60"/>
    <w:rsid w:val="000D1FF5"/>
    <w:rsid w:val="000D20A5"/>
    <w:rsid w:val="000D231A"/>
    <w:rsid w:val="000D237B"/>
    <w:rsid w:val="000D272B"/>
    <w:rsid w:val="000D27C5"/>
    <w:rsid w:val="000D27C6"/>
    <w:rsid w:val="000D284E"/>
    <w:rsid w:val="000D29D3"/>
    <w:rsid w:val="000D2A45"/>
    <w:rsid w:val="000D2AB2"/>
    <w:rsid w:val="000D2D8C"/>
    <w:rsid w:val="000D34D7"/>
    <w:rsid w:val="000D358E"/>
    <w:rsid w:val="000D35CE"/>
    <w:rsid w:val="000D3825"/>
    <w:rsid w:val="000D3A1E"/>
    <w:rsid w:val="000D3B38"/>
    <w:rsid w:val="000D3B58"/>
    <w:rsid w:val="000D3C7D"/>
    <w:rsid w:val="000D3CB7"/>
    <w:rsid w:val="000D3F1A"/>
    <w:rsid w:val="000D4075"/>
    <w:rsid w:val="000D40DC"/>
    <w:rsid w:val="000D42DF"/>
    <w:rsid w:val="000D44B5"/>
    <w:rsid w:val="000D47D5"/>
    <w:rsid w:val="000D4927"/>
    <w:rsid w:val="000D4A03"/>
    <w:rsid w:val="000D4A53"/>
    <w:rsid w:val="000D4A6B"/>
    <w:rsid w:val="000D4D0C"/>
    <w:rsid w:val="000D4E71"/>
    <w:rsid w:val="000D4FCB"/>
    <w:rsid w:val="000D504C"/>
    <w:rsid w:val="000D513B"/>
    <w:rsid w:val="000D5162"/>
    <w:rsid w:val="000D51E5"/>
    <w:rsid w:val="000D52F5"/>
    <w:rsid w:val="000D5426"/>
    <w:rsid w:val="000D5589"/>
    <w:rsid w:val="000D5598"/>
    <w:rsid w:val="000D57F9"/>
    <w:rsid w:val="000D5F17"/>
    <w:rsid w:val="000D5F70"/>
    <w:rsid w:val="000D6066"/>
    <w:rsid w:val="000D6120"/>
    <w:rsid w:val="000D61C4"/>
    <w:rsid w:val="000D6421"/>
    <w:rsid w:val="000D6445"/>
    <w:rsid w:val="000D6519"/>
    <w:rsid w:val="000D6642"/>
    <w:rsid w:val="000D670C"/>
    <w:rsid w:val="000D694F"/>
    <w:rsid w:val="000D6AB8"/>
    <w:rsid w:val="000D6DB9"/>
    <w:rsid w:val="000D6EAE"/>
    <w:rsid w:val="000D7008"/>
    <w:rsid w:val="000D7261"/>
    <w:rsid w:val="000D781F"/>
    <w:rsid w:val="000D79F0"/>
    <w:rsid w:val="000D7AF8"/>
    <w:rsid w:val="000D7CBE"/>
    <w:rsid w:val="000D7D76"/>
    <w:rsid w:val="000D7EA3"/>
    <w:rsid w:val="000D7EEB"/>
    <w:rsid w:val="000D7EF2"/>
    <w:rsid w:val="000E0090"/>
    <w:rsid w:val="000E0129"/>
    <w:rsid w:val="000E01AC"/>
    <w:rsid w:val="000E0222"/>
    <w:rsid w:val="000E050B"/>
    <w:rsid w:val="000E05D3"/>
    <w:rsid w:val="000E05E2"/>
    <w:rsid w:val="000E070C"/>
    <w:rsid w:val="000E0865"/>
    <w:rsid w:val="000E0A34"/>
    <w:rsid w:val="000E0B16"/>
    <w:rsid w:val="000E0B5C"/>
    <w:rsid w:val="000E0C29"/>
    <w:rsid w:val="000E0CED"/>
    <w:rsid w:val="000E0CF7"/>
    <w:rsid w:val="000E0E8C"/>
    <w:rsid w:val="000E1039"/>
    <w:rsid w:val="000E11E3"/>
    <w:rsid w:val="000E13C9"/>
    <w:rsid w:val="000E1747"/>
    <w:rsid w:val="000E1790"/>
    <w:rsid w:val="000E179B"/>
    <w:rsid w:val="000E1816"/>
    <w:rsid w:val="000E1BAA"/>
    <w:rsid w:val="000E1E05"/>
    <w:rsid w:val="000E1E9E"/>
    <w:rsid w:val="000E2094"/>
    <w:rsid w:val="000E2158"/>
    <w:rsid w:val="000E2428"/>
    <w:rsid w:val="000E2502"/>
    <w:rsid w:val="000E255B"/>
    <w:rsid w:val="000E25C7"/>
    <w:rsid w:val="000E280A"/>
    <w:rsid w:val="000E28A6"/>
    <w:rsid w:val="000E293A"/>
    <w:rsid w:val="000E2B64"/>
    <w:rsid w:val="000E2BB4"/>
    <w:rsid w:val="000E2E25"/>
    <w:rsid w:val="000E303D"/>
    <w:rsid w:val="000E31B3"/>
    <w:rsid w:val="000E32B9"/>
    <w:rsid w:val="000E335D"/>
    <w:rsid w:val="000E33EB"/>
    <w:rsid w:val="000E34A4"/>
    <w:rsid w:val="000E34EE"/>
    <w:rsid w:val="000E37DF"/>
    <w:rsid w:val="000E39BD"/>
    <w:rsid w:val="000E3A66"/>
    <w:rsid w:val="000E3CBF"/>
    <w:rsid w:val="000E3D22"/>
    <w:rsid w:val="000E3D90"/>
    <w:rsid w:val="000E40B9"/>
    <w:rsid w:val="000E4397"/>
    <w:rsid w:val="000E4530"/>
    <w:rsid w:val="000E4648"/>
    <w:rsid w:val="000E4666"/>
    <w:rsid w:val="000E46D3"/>
    <w:rsid w:val="000E471A"/>
    <w:rsid w:val="000E4809"/>
    <w:rsid w:val="000E489F"/>
    <w:rsid w:val="000E4C23"/>
    <w:rsid w:val="000E4DA1"/>
    <w:rsid w:val="000E4F6D"/>
    <w:rsid w:val="000E4FA8"/>
    <w:rsid w:val="000E5081"/>
    <w:rsid w:val="000E526B"/>
    <w:rsid w:val="000E5410"/>
    <w:rsid w:val="000E5496"/>
    <w:rsid w:val="000E54A7"/>
    <w:rsid w:val="000E5906"/>
    <w:rsid w:val="000E592E"/>
    <w:rsid w:val="000E5BB6"/>
    <w:rsid w:val="000E5C42"/>
    <w:rsid w:val="000E5E2D"/>
    <w:rsid w:val="000E610C"/>
    <w:rsid w:val="000E6163"/>
    <w:rsid w:val="000E62FC"/>
    <w:rsid w:val="000E6315"/>
    <w:rsid w:val="000E63DA"/>
    <w:rsid w:val="000E6421"/>
    <w:rsid w:val="000E6509"/>
    <w:rsid w:val="000E677D"/>
    <w:rsid w:val="000E682A"/>
    <w:rsid w:val="000E6A96"/>
    <w:rsid w:val="000E6B04"/>
    <w:rsid w:val="000E6B77"/>
    <w:rsid w:val="000E6D18"/>
    <w:rsid w:val="000E6F3B"/>
    <w:rsid w:val="000E71D6"/>
    <w:rsid w:val="000E73F0"/>
    <w:rsid w:val="000E742F"/>
    <w:rsid w:val="000E7537"/>
    <w:rsid w:val="000E75B3"/>
    <w:rsid w:val="000E766B"/>
    <w:rsid w:val="000E7763"/>
    <w:rsid w:val="000E7765"/>
    <w:rsid w:val="000E7893"/>
    <w:rsid w:val="000E79A3"/>
    <w:rsid w:val="000E7C7B"/>
    <w:rsid w:val="000E7D14"/>
    <w:rsid w:val="000E7DFB"/>
    <w:rsid w:val="000F0274"/>
    <w:rsid w:val="000F0293"/>
    <w:rsid w:val="000F02E1"/>
    <w:rsid w:val="000F052E"/>
    <w:rsid w:val="000F055A"/>
    <w:rsid w:val="000F06AB"/>
    <w:rsid w:val="000F083A"/>
    <w:rsid w:val="000F0EB2"/>
    <w:rsid w:val="000F0FD6"/>
    <w:rsid w:val="000F1063"/>
    <w:rsid w:val="000F10D6"/>
    <w:rsid w:val="000F12BB"/>
    <w:rsid w:val="000F1408"/>
    <w:rsid w:val="000F141F"/>
    <w:rsid w:val="000F1442"/>
    <w:rsid w:val="000F1521"/>
    <w:rsid w:val="000F172D"/>
    <w:rsid w:val="000F17FA"/>
    <w:rsid w:val="000F18D7"/>
    <w:rsid w:val="000F1934"/>
    <w:rsid w:val="000F1AC2"/>
    <w:rsid w:val="000F1C79"/>
    <w:rsid w:val="000F1EAC"/>
    <w:rsid w:val="000F1EE8"/>
    <w:rsid w:val="000F206C"/>
    <w:rsid w:val="000F221E"/>
    <w:rsid w:val="000F221F"/>
    <w:rsid w:val="000F2396"/>
    <w:rsid w:val="000F285B"/>
    <w:rsid w:val="000F2B25"/>
    <w:rsid w:val="000F2BC1"/>
    <w:rsid w:val="000F2E29"/>
    <w:rsid w:val="000F2E57"/>
    <w:rsid w:val="000F359E"/>
    <w:rsid w:val="000F3663"/>
    <w:rsid w:val="000F3747"/>
    <w:rsid w:val="000F3899"/>
    <w:rsid w:val="000F38A0"/>
    <w:rsid w:val="000F38B4"/>
    <w:rsid w:val="000F398B"/>
    <w:rsid w:val="000F3A96"/>
    <w:rsid w:val="000F3C18"/>
    <w:rsid w:val="000F3E29"/>
    <w:rsid w:val="000F413F"/>
    <w:rsid w:val="000F4149"/>
    <w:rsid w:val="000F418A"/>
    <w:rsid w:val="000F44E1"/>
    <w:rsid w:val="000F46FD"/>
    <w:rsid w:val="000F4824"/>
    <w:rsid w:val="000F486D"/>
    <w:rsid w:val="000F48C1"/>
    <w:rsid w:val="000F4917"/>
    <w:rsid w:val="000F4951"/>
    <w:rsid w:val="000F4979"/>
    <w:rsid w:val="000F4A2D"/>
    <w:rsid w:val="000F4C48"/>
    <w:rsid w:val="000F4C95"/>
    <w:rsid w:val="000F4E29"/>
    <w:rsid w:val="000F4FC3"/>
    <w:rsid w:val="000F5155"/>
    <w:rsid w:val="000F5216"/>
    <w:rsid w:val="000F5441"/>
    <w:rsid w:val="000F562E"/>
    <w:rsid w:val="000F56DA"/>
    <w:rsid w:val="000F570A"/>
    <w:rsid w:val="000F57D5"/>
    <w:rsid w:val="000F589B"/>
    <w:rsid w:val="000F5941"/>
    <w:rsid w:val="000F5F62"/>
    <w:rsid w:val="000F5FD5"/>
    <w:rsid w:val="000F6074"/>
    <w:rsid w:val="000F6145"/>
    <w:rsid w:val="000F6363"/>
    <w:rsid w:val="000F6799"/>
    <w:rsid w:val="000F6918"/>
    <w:rsid w:val="000F6933"/>
    <w:rsid w:val="000F6A03"/>
    <w:rsid w:val="000F6B1F"/>
    <w:rsid w:val="000F6B4F"/>
    <w:rsid w:val="000F6B6D"/>
    <w:rsid w:val="000F6CAB"/>
    <w:rsid w:val="000F6CE4"/>
    <w:rsid w:val="000F7033"/>
    <w:rsid w:val="000F7416"/>
    <w:rsid w:val="000F7706"/>
    <w:rsid w:val="000F7717"/>
    <w:rsid w:val="000F7777"/>
    <w:rsid w:val="000F7799"/>
    <w:rsid w:val="000F78F8"/>
    <w:rsid w:val="000F795A"/>
    <w:rsid w:val="000F7CAC"/>
    <w:rsid w:val="000F7CB3"/>
    <w:rsid w:val="000F7EEA"/>
    <w:rsid w:val="000F7FFE"/>
    <w:rsid w:val="00100018"/>
    <w:rsid w:val="001006DD"/>
    <w:rsid w:val="0010075F"/>
    <w:rsid w:val="001007E9"/>
    <w:rsid w:val="0010091E"/>
    <w:rsid w:val="00100AC8"/>
    <w:rsid w:val="00100B07"/>
    <w:rsid w:val="00100B10"/>
    <w:rsid w:val="00100D91"/>
    <w:rsid w:val="001012E3"/>
    <w:rsid w:val="0010133E"/>
    <w:rsid w:val="0010144E"/>
    <w:rsid w:val="001018E2"/>
    <w:rsid w:val="00101910"/>
    <w:rsid w:val="00101A0D"/>
    <w:rsid w:val="00101A2D"/>
    <w:rsid w:val="00101DF6"/>
    <w:rsid w:val="00101E6A"/>
    <w:rsid w:val="00101F14"/>
    <w:rsid w:val="0010202E"/>
    <w:rsid w:val="001020BB"/>
    <w:rsid w:val="001020F3"/>
    <w:rsid w:val="001022F5"/>
    <w:rsid w:val="00102335"/>
    <w:rsid w:val="001023F4"/>
    <w:rsid w:val="0010242F"/>
    <w:rsid w:val="001024E5"/>
    <w:rsid w:val="001026AD"/>
    <w:rsid w:val="00102757"/>
    <w:rsid w:val="00102A4D"/>
    <w:rsid w:val="00102C23"/>
    <w:rsid w:val="00102D35"/>
    <w:rsid w:val="00102D7A"/>
    <w:rsid w:val="00102DAC"/>
    <w:rsid w:val="00102E1F"/>
    <w:rsid w:val="00102E47"/>
    <w:rsid w:val="00102EC3"/>
    <w:rsid w:val="0010313A"/>
    <w:rsid w:val="0010368F"/>
    <w:rsid w:val="001036C8"/>
    <w:rsid w:val="00103709"/>
    <w:rsid w:val="00103798"/>
    <w:rsid w:val="001037B3"/>
    <w:rsid w:val="00103A24"/>
    <w:rsid w:val="00103ACE"/>
    <w:rsid w:val="00103AE0"/>
    <w:rsid w:val="00103B9B"/>
    <w:rsid w:val="00103C85"/>
    <w:rsid w:val="00103D8E"/>
    <w:rsid w:val="001042DD"/>
    <w:rsid w:val="00104424"/>
    <w:rsid w:val="0010445A"/>
    <w:rsid w:val="0010456F"/>
    <w:rsid w:val="00104732"/>
    <w:rsid w:val="001047CE"/>
    <w:rsid w:val="00104998"/>
    <w:rsid w:val="00104AFF"/>
    <w:rsid w:val="00104B9A"/>
    <w:rsid w:val="00104D1F"/>
    <w:rsid w:val="00104E04"/>
    <w:rsid w:val="00104F40"/>
    <w:rsid w:val="00104FDB"/>
    <w:rsid w:val="001050A4"/>
    <w:rsid w:val="00105169"/>
    <w:rsid w:val="00105171"/>
    <w:rsid w:val="001051BE"/>
    <w:rsid w:val="0010552D"/>
    <w:rsid w:val="00105808"/>
    <w:rsid w:val="0010596C"/>
    <w:rsid w:val="001059D4"/>
    <w:rsid w:val="001059FB"/>
    <w:rsid w:val="00105AF7"/>
    <w:rsid w:val="00105B24"/>
    <w:rsid w:val="00105CB0"/>
    <w:rsid w:val="00105D7B"/>
    <w:rsid w:val="001060BB"/>
    <w:rsid w:val="00106439"/>
    <w:rsid w:val="00106519"/>
    <w:rsid w:val="001065F1"/>
    <w:rsid w:val="00106657"/>
    <w:rsid w:val="001068A8"/>
    <w:rsid w:val="001068AC"/>
    <w:rsid w:val="001068E4"/>
    <w:rsid w:val="00106A0C"/>
    <w:rsid w:val="00106B9A"/>
    <w:rsid w:val="00106C12"/>
    <w:rsid w:val="00106E10"/>
    <w:rsid w:val="00106F90"/>
    <w:rsid w:val="00106FB6"/>
    <w:rsid w:val="0010724B"/>
    <w:rsid w:val="00107257"/>
    <w:rsid w:val="00107418"/>
    <w:rsid w:val="00107458"/>
    <w:rsid w:val="00107473"/>
    <w:rsid w:val="00107503"/>
    <w:rsid w:val="001076CB"/>
    <w:rsid w:val="00107A9D"/>
    <w:rsid w:val="00107CCA"/>
    <w:rsid w:val="00107CCB"/>
    <w:rsid w:val="00107DAE"/>
    <w:rsid w:val="00107E7D"/>
    <w:rsid w:val="00107EB8"/>
    <w:rsid w:val="00107EDC"/>
    <w:rsid w:val="00107F9D"/>
    <w:rsid w:val="001102E3"/>
    <w:rsid w:val="001105B4"/>
    <w:rsid w:val="00110757"/>
    <w:rsid w:val="0011084A"/>
    <w:rsid w:val="001108C2"/>
    <w:rsid w:val="00110A46"/>
    <w:rsid w:val="00110A65"/>
    <w:rsid w:val="00110CD9"/>
    <w:rsid w:val="00110EE3"/>
    <w:rsid w:val="00110F08"/>
    <w:rsid w:val="001110BC"/>
    <w:rsid w:val="00111332"/>
    <w:rsid w:val="001114E6"/>
    <w:rsid w:val="00111657"/>
    <w:rsid w:val="00111806"/>
    <w:rsid w:val="001118C1"/>
    <w:rsid w:val="00111C17"/>
    <w:rsid w:val="00111D49"/>
    <w:rsid w:val="00111FF7"/>
    <w:rsid w:val="0011220A"/>
    <w:rsid w:val="00112231"/>
    <w:rsid w:val="00112252"/>
    <w:rsid w:val="001122E6"/>
    <w:rsid w:val="00112437"/>
    <w:rsid w:val="001125E1"/>
    <w:rsid w:val="00112805"/>
    <w:rsid w:val="00112A0B"/>
    <w:rsid w:val="00112AAE"/>
    <w:rsid w:val="00112C7F"/>
    <w:rsid w:val="0011315A"/>
    <w:rsid w:val="0011344E"/>
    <w:rsid w:val="0011361E"/>
    <w:rsid w:val="00113686"/>
    <w:rsid w:val="0011380B"/>
    <w:rsid w:val="00113893"/>
    <w:rsid w:val="00113B61"/>
    <w:rsid w:val="00113BA2"/>
    <w:rsid w:val="00113E46"/>
    <w:rsid w:val="00113FD5"/>
    <w:rsid w:val="00114083"/>
    <w:rsid w:val="00114094"/>
    <w:rsid w:val="001140C9"/>
    <w:rsid w:val="001142D0"/>
    <w:rsid w:val="00114303"/>
    <w:rsid w:val="001143CC"/>
    <w:rsid w:val="00114516"/>
    <w:rsid w:val="0011467B"/>
    <w:rsid w:val="00114686"/>
    <w:rsid w:val="001146A5"/>
    <w:rsid w:val="00114799"/>
    <w:rsid w:val="0011484E"/>
    <w:rsid w:val="00114916"/>
    <w:rsid w:val="00114AA1"/>
    <w:rsid w:val="00114B0C"/>
    <w:rsid w:val="00114B62"/>
    <w:rsid w:val="00114C09"/>
    <w:rsid w:val="00114CC1"/>
    <w:rsid w:val="00114DFB"/>
    <w:rsid w:val="001151FB"/>
    <w:rsid w:val="00115697"/>
    <w:rsid w:val="0011571E"/>
    <w:rsid w:val="001157D8"/>
    <w:rsid w:val="00115882"/>
    <w:rsid w:val="001158F2"/>
    <w:rsid w:val="00115B8C"/>
    <w:rsid w:val="00115DB2"/>
    <w:rsid w:val="00115DDA"/>
    <w:rsid w:val="00115E0C"/>
    <w:rsid w:val="00115EB5"/>
    <w:rsid w:val="00115EC0"/>
    <w:rsid w:val="001161D4"/>
    <w:rsid w:val="001161F9"/>
    <w:rsid w:val="0011620E"/>
    <w:rsid w:val="0011631B"/>
    <w:rsid w:val="00116344"/>
    <w:rsid w:val="001164B3"/>
    <w:rsid w:val="001164C7"/>
    <w:rsid w:val="0011653D"/>
    <w:rsid w:val="00116686"/>
    <w:rsid w:val="00116781"/>
    <w:rsid w:val="0011694B"/>
    <w:rsid w:val="00116C2E"/>
    <w:rsid w:val="00117139"/>
    <w:rsid w:val="001173FE"/>
    <w:rsid w:val="00117402"/>
    <w:rsid w:val="00117564"/>
    <w:rsid w:val="0011768E"/>
    <w:rsid w:val="001176F3"/>
    <w:rsid w:val="00117803"/>
    <w:rsid w:val="001179FB"/>
    <w:rsid w:val="00117BB4"/>
    <w:rsid w:val="00117CA6"/>
    <w:rsid w:val="00117DB8"/>
    <w:rsid w:val="001200BB"/>
    <w:rsid w:val="00120402"/>
    <w:rsid w:val="00120828"/>
    <w:rsid w:val="001208B5"/>
    <w:rsid w:val="001208C3"/>
    <w:rsid w:val="0012092D"/>
    <w:rsid w:val="00120E12"/>
    <w:rsid w:val="00120E61"/>
    <w:rsid w:val="001210AC"/>
    <w:rsid w:val="00121108"/>
    <w:rsid w:val="0012121D"/>
    <w:rsid w:val="00121475"/>
    <w:rsid w:val="001215BA"/>
    <w:rsid w:val="00121A7C"/>
    <w:rsid w:val="00121BFA"/>
    <w:rsid w:val="00121C5F"/>
    <w:rsid w:val="00121D6F"/>
    <w:rsid w:val="00121E8D"/>
    <w:rsid w:val="00121EBC"/>
    <w:rsid w:val="00121F27"/>
    <w:rsid w:val="00121F9F"/>
    <w:rsid w:val="00121FC5"/>
    <w:rsid w:val="00122040"/>
    <w:rsid w:val="00122174"/>
    <w:rsid w:val="0012222F"/>
    <w:rsid w:val="00122267"/>
    <w:rsid w:val="00122314"/>
    <w:rsid w:val="00122442"/>
    <w:rsid w:val="0012248F"/>
    <w:rsid w:val="001224A8"/>
    <w:rsid w:val="001229B1"/>
    <w:rsid w:val="00122BA2"/>
    <w:rsid w:val="00122BC4"/>
    <w:rsid w:val="00122C24"/>
    <w:rsid w:val="00122E85"/>
    <w:rsid w:val="00122FC4"/>
    <w:rsid w:val="0012322E"/>
    <w:rsid w:val="00123290"/>
    <w:rsid w:val="001232C2"/>
    <w:rsid w:val="00123315"/>
    <w:rsid w:val="0012354D"/>
    <w:rsid w:val="0012385A"/>
    <w:rsid w:val="00123B3F"/>
    <w:rsid w:val="00123CA9"/>
    <w:rsid w:val="0012426E"/>
    <w:rsid w:val="001244E2"/>
    <w:rsid w:val="00124A71"/>
    <w:rsid w:val="00124A75"/>
    <w:rsid w:val="00124D32"/>
    <w:rsid w:val="00124F95"/>
    <w:rsid w:val="00125283"/>
    <w:rsid w:val="00125374"/>
    <w:rsid w:val="00125735"/>
    <w:rsid w:val="00125751"/>
    <w:rsid w:val="00125825"/>
    <w:rsid w:val="00125846"/>
    <w:rsid w:val="00125A53"/>
    <w:rsid w:val="00125DC2"/>
    <w:rsid w:val="00125E42"/>
    <w:rsid w:val="00125ED6"/>
    <w:rsid w:val="0012637F"/>
    <w:rsid w:val="001263A6"/>
    <w:rsid w:val="001263BD"/>
    <w:rsid w:val="00126632"/>
    <w:rsid w:val="0012669F"/>
    <w:rsid w:val="001266B5"/>
    <w:rsid w:val="001266E9"/>
    <w:rsid w:val="0012679D"/>
    <w:rsid w:val="00126850"/>
    <w:rsid w:val="0012694F"/>
    <w:rsid w:val="001269AC"/>
    <w:rsid w:val="001269FB"/>
    <w:rsid w:val="00126A4C"/>
    <w:rsid w:val="00126A67"/>
    <w:rsid w:val="00126D03"/>
    <w:rsid w:val="00126E73"/>
    <w:rsid w:val="00126E7B"/>
    <w:rsid w:val="00126F1D"/>
    <w:rsid w:val="00126FA4"/>
    <w:rsid w:val="00127267"/>
    <w:rsid w:val="001275C8"/>
    <w:rsid w:val="0012769B"/>
    <w:rsid w:val="0012769C"/>
    <w:rsid w:val="00127790"/>
    <w:rsid w:val="001277EE"/>
    <w:rsid w:val="00127B08"/>
    <w:rsid w:val="00127CA7"/>
    <w:rsid w:val="00127F72"/>
    <w:rsid w:val="00130149"/>
    <w:rsid w:val="00130154"/>
    <w:rsid w:val="00130177"/>
    <w:rsid w:val="0013027A"/>
    <w:rsid w:val="00130390"/>
    <w:rsid w:val="00130672"/>
    <w:rsid w:val="00130763"/>
    <w:rsid w:val="00130810"/>
    <w:rsid w:val="00130A76"/>
    <w:rsid w:val="00130AE3"/>
    <w:rsid w:val="00130B9E"/>
    <w:rsid w:val="00130C01"/>
    <w:rsid w:val="00130ED8"/>
    <w:rsid w:val="00130F00"/>
    <w:rsid w:val="00130FF4"/>
    <w:rsid w:val="0013119C"/>
    <w:rsid w:val="00131417"/>
    <w:rsid w:val="001314BC"/>
    <w:rsid w:val="001317A8"/>
    <w:rsid w:val="00132028"/>
    <w:rsid w:val="001328CE"/>
    <w:rsid w:val="00132CB9"/>
    <w:rsid w:val="00132CF2"/>
    <w:rsid w:val="00132DE6"/>
    <w:rsid w:val="00132EFE"/>
    <w:rsid w:val="00132FFA"/>
    <w:rsid w:val="00133029"/>
    <w:rsid w:val="0013302E"/>
    <w:rsid w:val="00133131"/>
    <w:rsid w:val="001332E0"/>
    <w:rsid w:val="00133380"/>
    <w:rsid w:val="001333A7"/>
    <w:rsid w:val="001334B5"/>
    <w:rsid w:val="001334F3"/>
    <w:rsid w:val="00133587"/>
    <w:rsid w:val="001337D5"/>
    <w:rsid w:val="0013383F"/>
    <w:rsid w:val="00133AD4"/>
    <w:rsid w:val="00133BD7"/>
    <w:rsid w:val="00133BE2"/>
    <w:rsid w:val="00133C7C"/>
    <w:rsid w:val="00133E79"/>
    <w:rsid w:val="00133F6E"/>
    <w:rsid w:val="00133FC3"/>
    <w:rsid w:val="00134096"/>
    <w:rsid w:val="001341CD"/>
    <w:rsid w:val="0013448A"/>
    <w:rsid w:val="0013449D"/>
    <w:rsid w:val="00134507"/>
    <w:rsid w:val="001345FD"/>
    <w:rsid w:val="001346E5"/>
    <w:rsid w:val="001347DF"/>
    <w:rsid w:val="0013494A"/>
    <w:rsid w:val="00134D60"/>
    <w:rsid w:val="00134E28"/>
    <w:rsid w:val="00134EA8"/>
    <w:rsid w:val="001350A5"/>
    <w:rsid w:val="001350AC"/>
    <w:rsid w:val="00135168"/>
    <w:rsid w:val="0013522B"/>
    <w:rsid w:val="00135491"/>
    <w:rsid w:val="0013555D"/>
    <w:rsid w:val="001355A3"/>
    <w:rsid w:val="0013575F"/>
    <w:rsid w:val="0013577B"/>
    <w:rsid w:val="00135792"/>
    <w:rsid w:val="00135B18"/>
    <w:rsid w:val="00135D66"/>
    <w:rsid w:val="00135DAF"/>
    <w:rsid w:val="0013610C"/>
    <w:rsid w:val="0013613F"/>
    <w:rsid w:val="001361C4"/>
    <w:rsid w:val="00136228"/>
    <w:rsid w:val="00136256"/>
    <w:rsid w:val="001362AB"/>
    <w:rsid w:val="001362DF"/>
    <w:rsid w:val="0013634D"/>
    <w:rsid w:val="001363C2"/>
    <w:rsid w:val="00136404"/>
    <w:rsid w:val="001364A6"/>
    <w:rsid w:val="001365B7"/>
    <w:rsid w:val="001366BF"/>
    <w:rsid w:val="0013684A"/>
    <w:rsid w:val="00136964"/>
    <w:rsid w:val="00136B4A"/>
    <w:rsid w:val="00136B57"/>
    <w:rsid w:val="00136E22"/>
    <w:rsid w:val="00136EEC"/>
    <w:rsid w:val="0013701C"/>
    <w:rsid w:val="001370BA"/>
    <w:rsid w:val="0013717D"/>
    <w:rsid w:val="001372CF"/>
    <w:rsid w:val="00137660"/>
    <w:rsid w:val="00137A28"/>
    <w:rsid w:val="00137BA4"/>
    <w:rsid w:val="00137CA5"/>
    <w:rsid w:val="00137D64"/>
    <w:rsid w:val="00137F3D"/>
    <w:rsid w:val="00137F9C"/>
    <w:rsid w:val="0014020C"/>
    <w:rsid w:val="0014027D"/>
    <w:rsid w:val="001402BE"/>
    <w:rsid w:val="00140326"/>
    <w:rsid w:val="00140502"/>
    <w:rsid w:val="001405B8"/>
    <w:rsid w:val="001405BF"/>
    <w:rsid w:val="00140703"/>
    <w:rsid w:val="001407FD"/>
    <w:rsid w:val="00140BA9"/>
    <w:rsid w:val="00140BB5"/>
    <w:rsid w:val="00140C3A"/>
    <w:rsid w:val="00140E48"/>
    <w:rsid w:val="00140EE6"/>
    <w:rsid w:val="00141055"/>
    <w:rsid w:val="001410E5"/>
    <w:rsid w:val="001411BC"/>
    <w:rsid w:val="0014128D"/>
    <w:rsid w:val="001414A3"/>
    <w:rsid w:val="001414C6"/>
    <w:rsid w:val="0014185E"/>
    <w:rsid w:val="001418BB"/>
    <w:rsid w:val="00141AA5"/>
    <w:rsid w:val="00141B2C"/>
    <w:rsid w:val="00141C0A"/>
    <w:rsid w:val="00141DB1"/>
    <w:rsid w:val="00141E88"/>
    <w:rsid w:val="0014212D"/>
    <w:rsid w:val="00142257"/>
    <w:rsid w:val="00142462"/>
    <w:rsid w:val="00142521"/>
    <w:rsid w:val="00142895"/>
    <w:rsid w:val="0014298A"/>
    <w:rsid w:val="00142AA6"/>
    <w:rsid w:val="00142B76"/>
    <w:rsid w:val="00142CAF"/>
    <w:rsid w:val="00142D9C"/>
    <w:rsid w:val="00142E48"/>
    <w:rsid w:val="00142E6A"/>
    <w:rsid w:val="0014352C"/>
    <w:rsid w:val="00143573"/>
    <w:rsid w:val="0014393C"/>
    <w:rsid w:val="001439AA"/>
    <w:rsid w:val="00143A4E"/>
    <w:rsid w:val="00143B50"/>
    <w:rsid w:val="00143BC7"/>
    <w:rsid w:val="00143BFD"/>
    <w:rsid w:val="00143C12"/>
    <w:rsid w:val="00143D36"/>
    <w:rsid w:val="00143FAC"/>
    <w:rsid w:val="0014403A"/>
    <w:rsid w:val="00144088"/>
    <w:rsid w:val="00144241"/>
    <w:rsid w:val="001442B1"/>
    <w:rsid w:val="00144549"/>
    <w:rsid w:val="00144815"/>
    <w:rsid w:val="0014493E"/>
    <w:rsid w:val="00144973"/>
    <w:rsid w:val="00144A2A"/>
    <w:rsid w:val="00144B0A"/>
    <w:rsid w:val="00144B60"/>
    <w:rsid w:val="00144C63"/>
    <w:rsid w:val="00144DFA"/>
    <w:rsid w:val="00144E32"/>
    <w:rsid w:val="00144F42"/>
    <w:rsid w:val="0014500E"/>
    <w:rsid w:val="0014507D"/>
    <w:rsid w:val="0014530A"/>
    <w:rsid w:val="001455EA"/>
    <w:rsid w:val="00145738"/>
    <w:rsid w:val="001457E9"/>
    <w:rsid w:val="00145896"/>
    <w:rsid w:val="0014589F"/>
    <w:rsid w:val="001459EE"/>
    <w:rsid w:val="00145AF7"/>
    <w:rsid w:val="00145D58"/>
    <w:rsid w:val="00145EB4"/>
    <w:rsid w:val="00145F05"/>
    <w:rsid w:val="00145FF7"/>
    <w:rsid w:val="0014600F"/>
    <w:rsid w:val="00146043"/>
    <w:rsid w:val="0014630E"/>
    <w:rsid w:val="00146382"/>
    <w:rsid w:val="00146406"/>
    <w:rsid w:val="00146491"/>
    <w:rsid w:val="00146494"/>
    <w:rsid w:val="001464DF"/>
    <w:rsid w:val="00146669"/>
    <w:rsid w:val="00146741"/>
    <w:rsid w:val="001467E2"/>
    <w:rsid w:val="001468B7"/>
    <w:rsid w:val="00146940"/>
    <w:rsid w:val="00146A1A"/>
    <w:rsid w:val="00146A66"/>
    <w:rsid w:val="00146AC0"/>
    <w:rsid w:val="00146D15"/>
    <w:rsid w:val="00146D43"/>
    <w:rsid w:val="00146DA8"/>
    <w:rsid w:val="00146DAA"/>
    <w:rsid w:val="00146E18"/>
    <w:rsid w:val="00147052"/>
    <w:rsid w:val="001471CE"/>
    <w:rsid w:val="00147484"/>
    <w:rsid w:val="001475D1"/>
    <w:rsid w:val="0014790D"/>
    <w:rsid w:val="00147ADF"/>
    <w:rsid w:val="00147AE3"/>
    <w:rsid w:val="00147AFA"/>
    <w:rsid w:val="00147B46"/>
    <w:rsid w:val="00147B99"/>
    <w:rsid w:val="00147C42"/>
    <w:rsid w:val="00147D6D"/>
    <w:rsid w:val="00147E52"/>
    <w:rsid w:val="00147E91"/>
    <w:rsid w:val="0015007B"/>
    <w:rsid w:val="001501B0"/>
    <w:rsid w:val="00150403"/>
    <w:rsid w:val="00150635"/>
    <w:rsid w:val="00150794"/>
    <w:rsid w:val="001509A6"/>
    <w:rsid w:val="00150C68"/>
    <w:rsid w:val="00150CC6"/>
    <w:rsid w:val="00150D03"/>
    <w:rsid w:val="00150F34"/>
    <w:rsid w:val="0015118B"/>
    <w:rsid w:val="00151267"/>
    <w:rsid w:val="001512FD"/>
    <w:rsid w:val="001514C0"/>
    <w:rsid w:val="001517FB"/>
    <w:rsid w:val="00151B5F"/>
    <w:rsid w:val="00151BF7"/>
    <w:rsid w:val="00151DF4"/>
    <w:rsid w:val="001521C6"/>
    <w:rsid w:val="001522D8"/>
    <w:rsid w:val="00152440"/>
    <w:rsid w:val="00152605"/>
    <w:rsid w:val="00152691"/>
    <w:rsid w:val="001526F3"/>
    <w:rsid w:val="001527D8"/>
    <w:rsid w:val="00152947"/>
    <w:rsid w:val="00152B5F"/>
    <w:rsid w:val="00152C1A"/>
    <w:rsid w:val="00152D12"/>
    <w:rsid w:val="00152E80"/>
    <w:rsid w:val="0015310E"/>
    <w:rsid w:val="00153115"/>
    <w:rsid w:val="001532B3"/>
    <w:rsid w:val="00153374"/>
    <w:rsid w:val="0015342E"/>
    <w:rsid w:val="0015360C"/>
    <w:rsid w:val="00153CDC"/>
    <w:rsid w:val="00153D66"/>
    <w:rsid w:val="00153DC3"/>
    <w:rsid w:val="0015401D"/>
    <w:rsid w:val="00154229"/>
    <w:rsid w:val="001544B6"/>
    <w:rsid w:val="001545FB"/>
    <w:rsid w:val="00154665"/>
    <w:rsid w:val="001548A0"/>
    <w:rsid w:val="00154A97"/>
    <w:rsid w:val="00154C6B"/>
    <w:rsid w:val="00154C7F"/>
    <w:rsid w:val="00154CCD"/>
    <w:rsid w:val="00154E5C"/>
    <w:rsid w:val="00154EE8"/>
    <w:rsid w:val="00154F40"/>
    <w:rsid w:val="00155178"/>
    <w:rsid w:val="00155244"/>
    <w:rsid w:val="00155369"/>
    <w:rsid w:val="001553B2"/>
    <w:rsid w:val="001555DF"/>
    <w:rsid w:val="001556B3"/>
    <w:rsid w:val="001557F6"/>
    <w:rsid w:val="00155823"/>
    <w:rsid w:val="001559CD"/>
    <w:rsid w:val="00155DE0"/>
    <w:rsid w:val="00155E7B"/>
    <w:rsid w:val="00156192"/>
    <w:rsid w:val="001562EE"/>
    <w:rsid w:val="0015637A"/>
    <w:rsid w:val="001563E4"/>
    <w:rsid w:val="001563F3"/>
    <w:rsid w:val="0015645E"/>
    <w:rsid w:val="0015650B"/>
    <w:rsid w:val="0015651C"/>
    <w:rsid w:val="0015658B"/>
    <w:rsid w:val="0015672C"/>
    <w:rsid w:val="0015672E"/>
    <w:rsid w:val="0015674A"/>
    <w:rsid w:val="00156753"/>
    <w:rsid w:val="00156829"/>
    <w:rsid w:val="001569F4"/>
    <w:rsid w:val="00156A0D"/>
    <w:rsid w:val="00156A6E"/>
    <w:rsid w:val="00156AFE"/>
    <w:rsid w:val="00156F34"/>
    <w:rsid w:val="00156F82"/>
    <w:rsid w:val="00157053"/>
    <w:rsid w:val="001570E2"/>
    <w:rsid w:val="00157219"/>
    <w:rsid w:val="00157473"/>
    <w:rsid w:val="001576F6"/>
    <w:rsid w:val="00157AC9"/>
    <w:rsid w:val="00157CF2"/>
    <w:rsid w:val="00157E5A"/>
    <w:rsid w:val="001602F9"/>
    <w:rsid w:val="00160397"/>
    <w:rsid w:val="0016066B"/>
    <w:rsid w:val="00160729"/>
    <w:rsid w:val="001608C5"/>
    <w:rsid w:val="0016099F"/>
    <w:rsid w:val="00160D48"/>
    <w:rsid w:val="00160E00"/>
    <w:rsid w:val="00160EB9"/>
    <w:rsid w:val="00160F9D"/>
    <w:rsid w:val="0016115B"/>
    <w:rsid w:val="00161575"/>
    <w:rsid w:val="0016187F"/>
    <w:rsid w:val="00161A3E"/>
    <w:rsid w:val="00161A66"/>
    <w:rsid w:val="00161AFC"/>
    <w:rsid w:val="00161C10"/>
    <w:rsid w:val="00161CBE"/>
    <w:rsid w:val="00161EB4"/>
    <w:rsid w:val="00161F7C"/>
    <w:rsid w:val="001620BD"/>
    <w:rsid w:val="0016218E"/>
    <w:rsid w:val="001621BC"/>
    <w:rsid w:val="001623AA"/>
    <w:rsid w:val="00162493"/>
    <w:rsid w:val="0016281D"/>
    <w:rsid w:val="00162829"/>
    <w:rsid w:val="00162845"/>
    <w:rsid w:val="001628CB"/>
    <w:rsid w:val="001629DD"/>
    <w:rsid w:val="00162AAA"/>
    <w:rsid w:val="00162B37"/>
    <w:rsid w:val="00162DCB"/>
    <w:rsid w:val="00162F2E"/>
    <w:rsid w:val="00163323"/>
    <w:rsid w:val="00163639"/>
    <w:rsid w:val="001638C3"/>
    <w:rsid w:val="0016397E"/>
    <w:rsid w:val="00163A56"/>
    <w:rsid w:val="00163A8E"/>
    <w:rsid w:val="00163AC7"/>
    <w:rsid w:val="00163B7C"/>
    <w:rsid w:val="00163CDC"/>
    <w:rsid w:val="00163E19"/>
    <w:rsid w:val="00163EE1"/>
    <w:rsid w:val="0016434F"/>
    <w:rsid w:val="0016439E"/>
    <w:rsid w:val="00164479"/>
    <w:rsid w:val="00164633"/>
    <w:rsid w:val="00164D3C"/>
    <w:rsid w:val="00164F99"/>
    <w:rsid w:val="001652BA"/>
    <w:rsid w:val="001652C3"/>
    <w:rsid w:val="0016539B"/>
    <w:rsid w:val="00165508"/>
    <w:rsid w:val="001657BA"/>
    <w:rsid w:val="001657EC"/>
    <w:rsid w:val="00165983"/>
    <w:rsid w:val="00165D5C"/>
    <w:rsid w:val="00165DEF"/>
    <w:rsid w:val="0016613E"/>
    <w:rsid w:val="001661CA"/>
    <w:rsid w:val="00166638"/>
    <w:rsid w:val="0016670E"/>
    <w:rsid w:val="001667C5"/>
    <w:rsid w:val="00166876"/>
    <w:rsid w:val="00166F6D"/>
    <w:rsid w:val="001670A0"/>
    <w:rsid w:val="00167262"/>
    <w:rsid w:val="001672D2"/>
    <w:rsid w:val="0016731B"/>
    <w:rsid w:val="0016740D"/>
    <w:rsid w:val="0016766C"/>
    <w:rsid w:val="00167A27"/>
    <w:rsid w:val="00167A45"/>
    <w:rsid w:val="00167E4D"/>
    <w:rsid w:val="00170146"/>
    <w:rsid w:val="00170465"/>
    <w:rsid w:val="001704E5"/>
    <w:rsid w:val="001705BF"/>
    <w:rsid w:val="00170628"/>
    <w:rsid w:val="00170629"/>
    <w:rsid w:val="0017064E"/>
    <w:rsid w:val="001706D8"/>
    <w:rsid w:val="00170785"/>
    <w:rsid w:val="001709D9"/>
    <w:rsid w:val="00170AA4"/>
    <w:rsid w:val="00170E8E"/>
    <w:rsid w:val="00170ED1"/>
    <w:rsid w:val="00170F30"/>
    <w:rsid w:val="00171444"/>
    <w:rsid w:val="00171819"/>
    <w:rsid w:val="00171C39"/>
    <w:rsid w:val="00171E18"/>
    <w:rsid w:val="00171F23"/>
    <w:rsid w:val="00171FB9"/>
    <w:rsid w:val="0017247A"/>
    <w:rsid w:val="001724AA"/>
    <w:rsid w:val="00172805"/>
    <w:rsid w:val="001728AC"/>
    <w:rsid w:val="00172B3C"/>
    <w:rsid w:val="00172BC1"/>
    <w:rsid w:val="00172FB2"/>
    <w:rsid w:val="00172FD7"/>
    <w:rsid w:val="00173034"/>
    <w:rsid w:val="001730F3"/>
    <w:rsid w:val="00173225"/>
    <w:rsid w:val="001732D5"/>
    <w:rsid w:val="0017340B"/>
    <w:rsid w:val="00173731"/>
    <w:rsid w:val="001737E0"/>
    <w:rsid w:val="0017385F"/>
    <w:rsid w:val="00173922"/>
    <w:rsid w:val="0017396B"/>
    <w:rsid w:val="00173B34"/>
    <w:rsid w:val="00173BB4"/>
    <w:rsid w:val="00173BE8"/>
    <w:rsid w:val="00173DA3"/>
    <w:rsid w:val="00173E61"/>
    <w:rsid w:val="00174161"/>
    <w:rsid w:val="001742E8"/>
    <w:rsid w:val="001743A6"/>
    <w:rsid w:val="001743EF"/>
    <w:rsid w:val="001744F5"/>
    <w:rsid w:val="00174A75"/>
    <w:rsid w:val="00174AE8"/>
    <w:rsid w:val="00174B06"/>
    <w:rsid w:val="00174C06"/>
    <w:rsid w:val="00174CE7"/>
    <w:rsid w:val="00174D7B"/>
    <w:rsid w:val="00174F80"/>
    <w:rsid w:val="00174FCD"/>
    <w:rsid w:val="00175053"/>
    <w:rsid w:val="0017515C"/>
    <w:rsid w:val="00175282"/>
    <w:rsid w:val="001752AF"/>
    <w:rsid w:val="00175309"/>
    <w:rsid w:val="001754F6"/>
    <w:rsid w:val="00175660"/>
    <w:rsid w:val="001756AA"/>
    <w:rsid w:val="0017595E"/>
    <w:rsid w:val="00175D43"/>
    <w:rsid w:val="00175E77"/>
    <w:rsid w:val="00176472"/>
    <w:rsid w:val="001764C4"/>
    <w:rsid w:val="001765E4"/>
    <w:rsid w:val="0017662E"/>
    <w:rsid w:val="0017667D"/>
    <w:rsid w:val="001766C2"/>
    <w:rsid w:val="00176894"/>
    <w:rsid w:val="00176B4E"/>
    <w:rsid w:val="00176C65"/>
    <w:rsid w:val="00176C8C"/>
    <w:rsid w:val="00177053"/>
    <w:rsid w:val="00177348"/>
    <w:rsid w:val="001773E0"/>
    <w:rsid w:val="00177A4C"/>
    <w:rsid w:val="00177ADB"/>
    <w:rsid w:val="00177B31"/>
    <w:rsid w:val="00177CE2"/>
    <w:rsid w:val="00177E85"/>
    <w:rsid w:val="00180034"/>
    <w:rsid w:val="00180052"/>
    <w:rsid w:val="00180145"/>
    <w:rsid w:val="00180370"/>
    <w:rsid w:val="00180550"/>
    <w:rsid w:val="0018067B"/>
    <w:rsid w:val="00180969"/>
    <w:rsid w:val="00180B0F"/>
    <w:rsid w:val="00180B81"/>
    <w:rsid w:val="00180C21"/>
    <w:rsid w:val="0018154A"/>
    <w:rsid w:val="001816C8"/>
    <w:rsid w:val="001816D7"/>
    <w:rsid w:val="00181716"/>
    <w:rsid w:val="001818C6"/>
    <w:rsid w:val="0018195C"/>
    <w:rsid w:val="00181ACE"/>
    <w:rsid w:val="00181CBC"/>
    <w:rsid w:val="00181EA5"/>
    <w:rsid w:val="001821C9"/>
    <w:rsid w:val="001822AE"/>
    <w:rsid w:val="001824AF"/>
    <w:rsid w:val="00182688"/>
    <w:rsid w:val="00182935"/>
    <w:rsid w:val="001829E4"/>
    <w:rsid w:val="00182A25"/>
    <w:rsid w:val="00182D74"/>
    <w:rsid w:val="00182DFA"/>
    <w:rsid w:val="00182F21"/>
    <w:rsid w:val="00182F28"/>
    <w:rsid w:val="00183065"/>
    <w:rsid w:val="00183098"/>
    <w:rsid w:val="001831E0"/>
    <w:rsid w:val="0018327D"/>
    <w:rsid w:val="001833D0"/>
    <w:rsid w:val="00183787"/>
    <w:rsid w:val="0018389B"/>
    <w:rsid w:val="0018389F"/>
    <w:rsid w:val="00183921"/>
    <w:rsid w:val="00183A2B"/>
    <w:rsid w:val="00183AD4"/>
    <w:rsid w:val="00183DD3"/>
    <w:rsid w:val="00183E1C"/>
    <w:rsid w:val="00183E93"/>
    <w:rsid w:val="0018402B"/>
    <w:rsid w:val="00184116"/>
    <w:rsid w:val="001842E2"/>
    <w:rsid w:val="00184387"/>
    <w:rsid w:val="00184A12"/>
    <w:rsid w:val="00184BFB"/>
    <w:rsid w:val="00184CDA"/>
    <w:rsid w:val="00184DB1"/>
    <w:rsid w:val="00185063"/>
    <w:rsid w:val="001852B3"/>
    <w:rsid w:val="0018539F"/>
    <w:rsid w:val="00185556"/>
    <w:rsid w:val="001855C9"/>
    <w:rsid w:val="00185639"/>
    <w:rsid w:val="00185697"/>
    <w:rsid w:val="00185961"/>
    <w:rsid w:val="00185A3E"/>
    <w:rsid w:val="00185BAC"/>
    <w:rsid w:val="00185C04"/>
    <w:rsid w:val="00185C72"/>
    <w:rsid w:val="00185E42"/>
    <w:rsid w:val="00185EEA"/>
    <w:rsid w:val="00186097"/>
    <w:rsid w:val="001860FF"/>
    <w:rsid w:val="001861DD"/>
    <w:rsid w:val="00186307"/>
    <w:rsid w:val="001863B3"/>
    <w:rsid w:val="001866CE"/>
    <w:rsid w:val="0018676B"/>
    <w:rsid w:val="001868FF"/>
    <w:rsid w:val="00186BAC"/>
    <w:rsid w:val="00186EB9"/>
    <w:rsid w:val="00186EEE"/>
    <w:rsid w:val="00186F13"/>
    <w:rsid w:val="0018708D"/>
    <w:rsid w:val="001871FB"/>
    <w:rsid w:val="0018729A"/>
    <w:rsid w:val="00187310"/>
    <w:rsid w:val="0018735C"/>
    <w:rsid w:val="0018764E"/>
    <w:rsid w:val="001878C1"/>
    <w:rsid w:val="00187A71"/>
    <w:rsid w:val="00187CEA"/>
    <w:rsid w:val="00187DB0"/>
    <w:rsid w:val="00187DEA"/>
    <w:rsid w:val="00187E3A"/>
    <w:rsid w:val="00187F27"/>
    <w:rsid w:val="00190274"/>
    <w:rsid w:val="0019028D"/>
    <w:rsid w:val="001903DB"/>
    <w:rsid w:val="0019067E"/>
    <w:rsid w:val="0019074C"/>
    <w:rsid w:val="00190B0D"/>
    <w:rsid w:val="00190E1F"/>
    <w:rsid w:val="00190EA4"/>
    <w:rsid w:val="00190EAF"/>
    <w:rsid w:val="0019122B"/>
    <w:rsid w:val="0019143A"/>
    <w:rsid w:val="0019158B"/>
    <w:rsid w:val="00191684"/>
    <w:rsid w:val="00191833"/>
    <w:rsid w:val="0019194E"/>
    <w:rsid w:val="00191A4B"/>
    <w:rsid w:val="00191B6C"/>
    <w:rsid w:val="00191F33"/>
    <w:rsid w:val="00192000"/>
    <w:rsid w:val="00192186"/>
    <w:rsid w:val="00192380"/>
    <w:rsid w:val="00192C34"/>
    <w:rsid w:val="00192C41"/>
    <w:rsid w:val="00193166"/>
    <w:rsid w:val="001932A3"/>
    <w:rsid w:val="0019332B"/>
    <w:rsid w:val="0019333D"/>
    <w:rsid w:val="0019342A"/>
    <w:rsid w:val="0019354C"/>
    <w:rsid w:val="0019364E"/>
    <w:rsid w:val="001936B4"/>
    <w:rsid w:val="001936BB"/>
    <w:rsid w:val="001938BC"/>
    <w:rsid w:val="00193949"/>
    <w:rsid w:val="00193B37"/>
    <w:rsid w:val="00193F45"/>
    <w:rsid w:val="00193FCA"/>
    <w:rsid w:val="00194077"/>
    <w:rsid w:val="001940D3"/>
    <w:rsid w:val="001941B8"/>
    <w:rsid w:val="0019432C"/>
    <w:rsid w:val="0019451F"/>
    <w:rsid w:val="001945F0"/>
    <w:rsid w:val="001948D6"/>
    <w:rsid w:val="0019492D"/>
    <w:rsid w:val="00194B52"/>
    <w:rsid w:val="00194DE3"/>
    <w:rsid w:val="00194E7D"/>
    <w:rsid w:val="00194EFC"/>
    <w:rsid w:val="00194F4B"/>
    <w:rsid w:val="00194FA6"/>
    <w:rsid w:val="00194FB0"/>
    <w:rsid w:val="001950A8"/>
    <w:rsid w:val="001950EB"/>
    <w:rsid w:val="00195328"/>
    <w:rsid w:val="00195470"/>
    <w:rsid w:val="00195476"/>
    <w:rsid w:val="001955FA"/>
    <w:rsid w:val="00195610"/>
    <w:rsid w:val="00195621"/>
    <w:rsid w:val="00195C0A"/>
    <w:rsid w:val="00195CBB"/>
    <w:rsid w:val="00195CF4"/>
    <w:rsid w:val="00195D91"/>
    <w:rsid w:val="00195EFA"/>
    <w:rsid w:val="00196013"/>
    <w:rsid w:val="0019638F"/>
    <w:rsid w:val="001966E8"/>
    <w:rsid w:val="00196726"/>
    <w:rsid w:val="0019681E"/>
    <w:rsid w:val="00196A52"/>
    <w:rsid w:val="00196B68"/>
    <w:rsid w:val="00196C28"/>
    <w:rsid w:val="00196DB6"/>
    <w:rsid w:val="00196E56"/>
    <w:rsid w:val="00196F31"/>
    <w:rsid w:val="00196F65"/>
    <w:rsid w:val="00196FCE"/>
    <w:rsid w:val="0019712F"/>
    <w:rsid w:val="0019723B"/>
    <w:rsid w:val="00197271"/>
    <w:rsid w:val="001974CF"/>
    <w:rsid w:val="00197557"/>
    <w:rsid w:val="0019757C"/>
    <w:rsid w:val="001975E8"/>
    <w:rsid w:val="00197674"/>
    <w:rsid w:val="001976C2"/>
    <w:rsid w:val="001976C6"/>
    <w:rsid w:val="00197889"/>
    <w:rsid w:val="00197964"/>
    <w:rsid w:val="00197C73"/>
    <w:rsid w:val="00197D11"/>
    <w:rsid w:val="00197E52"/>
    <w:rsid w:val="00197FBC"/>
    <w:rsid w:val="001A0056"/>
    <w:rsid w:val="001A00BE"/>
    <w:rsid w:val="001A0272"/>
    <w:rsid w:val="001A02BB"/>
    <w:rsid w:val="001A031A"/>
    <w:rsid w:val="001A036E"/>
    <w:rsid w:val="001A0444"/>
    <w:rsid w:val="001A04C1"/>
    <w:rsid w:val="001A04D6"/>
    <w:rsid w:val="001A075A"/>
    <w:rsid w:val="001A076B"/>
    <w:rsid w:val="001A0919"/>
    <w:rsid w:val="001A0A43"/>
    <w:rsid w:val="001A0BF7"/>
    <w:rsid w:val="001A0CE4"/>
    <w:rsid w:val="001A0DCD"/>
    <w:rsid w:val="001A0E58"/>
    <w:rsid w:val="001A0FA8"/>
    <w:rsid w:val="001A1159"/>
    <w:rsid w:val="001A11DE"/>
    <w:rsid w:val="001A11F1"/>
    <w:rsid w:val="001A12C6"/>
    <w:rsid w:val="001A1423"/>
    <w:rsid w:val="001A1440"/>
    <w:rsid w:val="001A16F7"/>
    <w:rsid w:val="001A1724"/>
    <w:rsid w:val="001A17AB"/>
    <w:rsid w:val="001A180C"/>
    <w:rsid w:val="001A1818"/>
    <w:rsid w:val="001A184F"/>
    <w:rsid w:val="001A1852"/>
    <w:rsid w:val="001A1AC9"/>
    <w:rsid w:val="001A1B89"/>
    <w:rsid w:val="001A1C6E"/>
    <w:rsid w:val="001A1D2C"/>
    <w:rsid w:val="001A1D97"/>
    <w:rsid w:val="001A1D99"/>
    <w:rsid w:val="001A1E85"/>
    <w:rsid w:val="001A1F22"/>
    <w:rsid w:val="001A1F5C"/>
    <w:rsid w:val="001A22AB"/>
    <w:rsid w:val="001A2365"/>
    <w:rsid w:val="001A24DD"/>
    <w:rsid w:val="001A26AB"/>
    <w:rsid w:val="001A2820"/>
    <w:rsid w:val="001A29F3"/>
    <w:rsid w:val="001A2B04"/>
    <w:rsid w:val="001A2DFA"/>
    <w:rsid w:val="001A2E5F"/>
    <w:rsid w:val="001A2F1A"/>
    <w:rsid w:val="001A2FF7"/>
    <w:rsid w:val="001A3007"/>
    <w:rsid w:val="001A343E"/>
    <w:rsid w:val="001A345B"/>
    <w:rsid w:val="001A3536"/>
    <w:rsid w:val="001A359F"/>
    <w:rsid w:val="001A35AE"/>
    <w:rsid w:val="001A366F"/>
    <w:rsid w:val="001A3873"/>
    <w:rsid w:val="001A396A"/>
    <w:rsid w:val="001A3B11"/>
    <w:rsid w:val="001A3CAA"/>
    <w:rsid w:val="001A4245"/>
    <w:rsid w:val="001A42C7"/>
    <w:rsid w:val="001A4485"/>
    <w:rsid w:val="001A4692"/>
    <w:rsid w:val="001A46D7"/>
    <w:rsid w:val="001A46FF"/>
    <w:rsid w:val="001A472C"/>
    <w:rsid w:val="001A48F5"/>
    <w:rsid w:val="001A49C6"/>
    <w:rsid w:val="001A4E47"/>
    <w:rsid w:val="001A4F14"/>
    <w:rsid w:val="001A4F38"/>
    <w:rsid w:val="001A5004"/>
    <w:rsid w:val="001A5273"/>
    <w:rsid w:val="001A5317"/>
    <w:rsid w:val="001A544B"/>
    <w:rsid w:val="001A545F"/>
    <w:rsid w:val="001A54C8"/>
    <w:rsid w:val="001A551C"/>
    <w:rsid w:val="001A567E"/>
    <w:rsid w:val="001A568F"/>
    <w:rsid w:val="001A5865"/>
    <w:rsid w:val="001A5B17"/>
    <w:rsid w:val="001A5BAF"/>
    <w:rsid w:val="001A5E05"/>
    <w:rsid w:val="001A5E4D"/>
    <w:rsid w:val="001A5F4A"/>
    <w:rsid w:val="001A5F6A"/>
    <w:rsid w:val="001A5FD0"/>
    <w:rsid w:val="001A6220"/>
    <w:rsid w:val="001A6410"/>
    <w:rsid w:val="001A677F"/>
    <w:rsid w:val="001A69F7"/>
    <w:rsid w:val="001A6C2B"/>
    <w:rsid w:val="001A6CFE"/>
    <w:rsid w:val="001A6D19"/>
    <w:rsid w:val="001A6F26"/>
    <w:rsid w:val="001A701C"/>
    <w:rsid w:val="001A70FE"/>
    <w:rsid w:val="001A71D1"/>
    <w:rsid w:val="001A738F"/>
    <w:rsid w:val="001A765C"/>
    <w:rsid w:val="001A76F8"/>
    <w:rsid w:val="001A77B5"/>
    <w:rsid w:val="001A7877"/>
    <w:rsid w:val="001A79A6"/>
    <w:rsid w:val="001A7DE5"/>
    <w:rsid w:val="001A7F19"/>
    <w:rsid w:val="001B0367"/>
    <w:rsid w:val="001B03C3"/>
    <w:rsid w:val="001B0414"/>
    <w:rsid w:val="001B057A"/>
    <w:rsid w:val="001B065D"/>
    <w:rsid w:val="001B06E8"/>
    <w:rsid w:val="001B06ED"/>
    <w:rsid w:val="001B06FF"/>
    <w:rsid w:val="001B0790"/>
    <w:rsid w:val="001B094E"/>
    <w:rsid w:val="001B136B"/>
    <w:rsid w:val="001B13AA"/>
    <w:rsid w:val="001B140A"/>
    <w:rsid w:val="001B144F"/>
    <w:rsid w:val="001B1469"/>
    <w:rsid w:val="001B156F"/>
    <w:rsid w:val="001B15CE"/>
    <w:rsid w:val="001B16AF"/>
    <w:rsid w:val="001B18A3"/>
    <w:rsid w:val="001B1A62"/>
    <w:rsid w:val="001B1B41"/>
    <w:rsid w:val="001B1D44"/>
    <w:rsid w:val="001B1EC8"/>
    <w:rsid w:val="001B1F5F"/>
    <w:rsid w:val="001B2357"/>
    <w:rsid w:val="001B2789"/>
    <w:rsid w:val="001B284C"/>
    <w:rsid w:val="001B28F9"/>
    <w:rsid w:val="001B2920"/>
    <w:rsid w:val="001B2948"/>
    <w:rsid w:val="001B29ED"/>
    <w:rsid w:val="001B2AA7"/>
    <w:rsid w:val="001B2B44"/>
    <w:rsid w:val="001B2B74"/>
    <w:rsid w:val="001B3249"/>
    <w:rsid w:val="001B33C5"/>
    <w:rsid w:val="001B347A"/>
    <w:rsid w:val="001B36D7"/>
    <w:rsid w:val="001B3766"/>
    <w:rsid w:val="001B39C3"/>
    <w:rsid w:val="001B3A04"/>
    <w:rsid w:val="001B3C37"/>
    <w:rsid w:val="001B3C65"/>
    <w:rsid w:val="001B3D3A"/>
    <w:rsid w:val="001B4017"/>
    <w:rsid w:val="001B4108"/>
    <w:rsid w:val="001B432D"/>
    <w:rsid w:val="001B4375"/>
    <w:rsid w:val="001B43DF"/>
    <w:rsid w:val="001B4A66"/>
    <w:rsid w:val="001B4A7C"/>
    <w:rsid w:val="001B4AD0"/>
    <w:rsid w:val="001B4B44"/>
    <w:rsid w:val="001B4DB5"/>
    <w:rsid w:val="001B4F33"/>
    <w:rsid w:val="001B4F73"/>
    <w:rsid w:val="001B4F87"/>
    <w:rsid w:val="001B4FAF"/>
    <w:rsid w:val="001B5017"/>
    <w:rsid w:val="001B50E8"/>
    <w:rsid w:val="001B535F"/>
    <w:rsid w:val="001B5371"/>
    <w:rsid w:val="001B54FE"/>
    <w:rsid w:val="001B5578"/>
    <w:rsid w:val="001B5675"/>
    <w:rsid w:val="001B56AA"/>
    <w:rsid w:val="001B57CE"/>
    <w:rsid w:val="001B582E"/>
    <w:rsid w:val="001B5898"/>
    <w:rsid w:val="001B5D30"/>
    <w:rsid w:val="001B60BF"/>
    <w:rsid w:val="001B63E7"/>
    <w:rsid w:val="001B641D"/>
    <w:rsid w:val="001B6502"/>
    <w:rsid w:val="001B653C"/>
    <w:rsid w:val="001B6566"/>
    <w:rsid w:val="001B6C64"/>
    <w:rsid w:val="001B6E5E"/>
    <w:rsid w:val="001B70B4"/>
    <w:rsid w:val="001B749B"/>
    <w:rsid w:val="001B75F6"/>
    <w:rsid w:val="001B77A1"/>
    <w:rsid w:val="001B7C22"/>
    <w:rsid w:val="001B7D1C"/>
    <w:rsid w:val="001B7D66"/>
    <w:rsid w:val="001B7E6E"/>
    <w:rsid w:val="001C002C"/>
    <w:rsid w:val="001C01D4"/>
    <w:rsid w:val="001C04B2"/>
    <w:rsid w:val="001C050A"/>
    <w:rsid w:val="001C06B0"/>
    <w:rsid w:val="001C06DD"/>
    <w:rsid w:val="001C077A"/>
    <w:rsid w:val="001C07E7"/>
    <w:rsid w:val="001C0B07"/>
    <w:rsid w:val="001C0CEC"/>
    <w:rsid w:val="001C0D9B"/>
    <w:rsid w:val="001C0EA8"/>
    <w:rsid w:val="001C0EEB"/>
    <w:rsid w:val="001C0F1F"/>
    <w:rsid w:val="001C11F6"/>
    <w:rsid w:val="001C13AB"/>
    <w:rsid w:val="001C13F9"/>
    <w:rsid w:val="001C1436"/>
    <w:rsid w:val="001C148A"/>
    <w:rsid w:val="001C14CE"/>
    <w:rsid w:val="001C14FA"/>
    <w:rsid w:val="001C154F"/>
    <w:rsid w:val="001C165E"/>
    <w:rsid w:val="001C175E"/>
    <w:rsid w:val="001C177A"/>
    <w:rsid w:val="001C18E9"/>
    <w:rsid w:val="001C1955"/>
    <w:rsid w:val="001C1EA4"/>
    <w:rsid w:val="001C202D"/>
    <w:rsid w:val="001C20CA"/>
    <w:rsid w:val="001C21F3"/>
    <w:rsid w:val="001C2327"/>
    <w:rsid w:val="001C23A2"/>
    <w:rsid w:val="001C2A73"/>
    <w:rsid w:val="001C2BDC"/>
    <w:rsid w:val="001C2CA4"/>
    <w:rsid w:val="001C2F15"/>
    <w:rsid w:val="001C3126"/>
    <w:rsid w:val="001C3259"/>
    <w:rsid w:val="001C3431"/>
    <w:rsid w:val="001C344F"/>
    <w:rsid w:val="001C35C7"/>
    <w:rsid w:val="001C35CF"/>
    <w:rsid w:val="001C361C"/>
    <w:rsid w:val="001C368A"/>
    <w:rsid w:val="001C36C6"/>
    <w:rsid w:val="001C3781"/>
    <w:rsid w:val="001C3788"/>
    <w:rsid w:val="001C37E6"/>
    <w:rsid w:val="001C388F"/>
    <w:rsid w:val="001C3895"/>
    <w:rsid w:val="001C3A24"/>
    <w:rsid w:val="001C3A3C"/>
    <w:rsid w:val="001C3B8D"/>
    <w:rsid w:val="001C3DD8"/>
    <w:rsid w:val="001C3F80"/>
    <w:rsid w:val="001C4047"/>
    <w:rsid w:val="001C4125"/>
    <w:rsid w:val="001C442F"/>
    <w:rsid w:val="001C44B5"/>
    <w:rsid w:val="001C466A"/>
    <w:rsid w:val="001C46E8"/>
    <w:rsid w:val="001C476C"/>
    <w:rsid w:val="001C491D"/>
    <w:rsid w:val="001C4B96"/>
    <w:rsid w:val="001C4CA5"/>
    <w:rsid w:val="001C4DC7"/>
    <w:rsid w:val="001C5155"/>
    <w:rsid w:val="001C58F9"/>
    <w:rsid w:val="001C5D2C"/>
    <w:rsid w:val="001C5DDB"/>
    <w:rsid w:val="001C5DE7"/>
    <w:rsid w:val="001C5F33"/>
    <w:rsid w:val="001C6084"/>
    <w:rsid w:val="001C60CA"/>
    <w:rsid w:val="001C638C"/>
    <w:rsid w:val="001C6395"/>
    <w:rsid w:val="001C665F"/>
    <w:rsid w:val="001C67A4"/>
    <w:rsid w:val="001C67CE"/>
    <w:rsid w:val="001C6890"/>
    <w:rsid w:val="001C6905"/>
    <w:rsid w:val="001C69B8"/>
    <w:rsid w:val="001C6A04"/>
    <w:rsid w:val="001C6A35"/>
    <w:rsid w:val="001C6BF9"/>
    <w:rsid w:val="001C6C2E"/>
    <w:rsid w:val="001C6C8D"/>
    <w:rsid w:val="001C6CE3"/>
    <w:rsid w:val="001C6E08"/>
    <w:rsid w:val="001C6E1D"/>
    <w:rsid w:val="001C703C"/>
    <w:rsid w:val="001C7114"/>
    <w:rsid w:val="001C7121"/>
    <w:rsid w:val="001C71CA"/>
    <w:rsid w:val="001C734B"/>
    <w:rsid w:val="001C79DB"/>
    <w:rsid w:val="001C7A29"/>
    <w:rsid w:val="001C7D5C"/>
    <w:rsid w:val="001C7D80"/>
    <w:rsid w:val="001C7E16"/>
    <w:rsid w:val="001C7FBC"/>
    <w:rsid w:val="001D0190"/>
    <w:rsid w:val="001D01B8"/>
    <w:rsid w:val="001D0222"/>
    <w:rsid w:val="001D05D9"/>
    <w:rsid w:val="001D0618"/>
    <w:rsid w:val="001D0733"/>
    <w:rsid w:val="001D0844"/>
    <w:rsid w:val="001D095E"/>
    <w:rsid w:val="001D0F46"/>
    <w:rsid w:val="001D1674"/>
    <w:rsid w:val="001D1702"/>
    <w:rsid w:val="001D1758"/>
    <w:rsid w:val="001D1BA0"/>
    <w:rsid w:val="001D1D47"/>
    <w:rsid w:val="001D1F40"/>
    <w:rsid w:val="001D2217"/>
    <w:rsid w:val="001D22E0"/>
    <w:rsid w:val="001D2664"/>
    <w:rsid w:val="001D26D6"/>
    <w:rsid w:val="001D2C88"/>
    <w:rsid w:val="001D2D2B"/>
    <w:rsid w:val="001D2D94"/>
    <w:rsid w:val="001D2E5A"/>
    <w:rsid w:val="001D2E64"/>
    <w:rsid w:val="001D3058"/>
    <w:rsid w:val="001D307A"/>
    <w:rsid w:val="001D3419"/>
    <w:rsid w:val="001D3557"/>
    <w:rsid w:val="001D36CB"/>
    <w:rsid w:val="001D38C3"/>
    <w:rsid w:val="001D3901"/>
    <w:rsid w:val="001D3950"/>
    <w:rsid w:val="001D3A6E"/>
    <w:rsid w:val="001D3B6E"/>
    <w:rsid w:val="001D3D05"/>
    <w:rsid w:val="001D3EF8"/>
    <w:rsid w:val="001D3FBE"/>
    <w:rsid w:val="001D430B"/>
    <w:rsid w:val="001D4320"/>
    <w:rsid w:val="001D4406"/>
    <w:rsid w:val="001D444A"/>
    <w:rsid w:val="001D465E"/>
    <w:rsid w:val="001D46B7"/>
    <w:rsid w:val="001D475A"/>
    <w:rsid w:val="001D48AA"/>
    <w:rsid w:val="001D48DA"/>
    <w:rsid w:val="001D4963"/>
    <w:rsid w:val="001D4DB1"/>
    <w:rsid w:val="001D50A1"/>
    <w:rsid w:val="001D5214"/>
    <w:rsid w:val="001D5314"/>
    <w:rsid w:val="001D5415"/>
    <w:rsid w:val="001D542B"/>
    <w:rsid w:val="001D5520"/>
    <w:rsid w:val="001D5619"/>
    <w:rsid w:val="001D58FA"/>
    <w:rsid w:val="001D590A"/>
    <w:rsid w:val="001D5978"/>
    <w:rsid w:val="001D59FE"/>
    <w:rsid w:val="001D5A0B"/>
    <w:rsid w:val="001D5A28"/>
    <w:rsid w:val="001D5DEB"/>
    <w:rsid w:val="001D5EC8"/>
    <w:rsid w:val="001D5F5B"/>
    <w:rsid w:val="001D61CB"/>
    <w:rsid w:val="001D6305"/>
    <w:rsid w:val="001D63BC"/>
    <w:rsid w:val="001D6478"/>
    <w:rsid w:val="001D6521"/>
    <w:rsid w:val="001D652B"/>
    <w:rsid w:val="001D6598"/>
    <w:rsid w:val="001D6901"/>
    <w:rsid w:val="001D6AC4"/>
    <w:rsid w:val="001D6AE7"/>
    <w:rsid w:val="001D6C5D"/>
    <w:rsid w:val="001D6CD0"/>
    <w:rsid w:val="001D6FE5"/>
    <w:rsid w:val="001D70A0"/>
    <w:rsid w:val="001D70A2"/>
    <w:rsid w:val="001D70A8"/>
    <w:rsid w:val="001D7249"/>
    <w:rsid w:val="001D728A"/>
    <w:rsid w:val="001D72FB"/>
    <w:rsid w:val="001D756F"/>
    <w:rsid w:val="001D75BD"/>
    <w:rsid w:val="001D7700"/>
    <w:rsid w:val="001D7E92"/>
    <w:rsid w:val="001D7EE1"/>
    <w:rsid w:val="001E0120"/>
    <w:rsid w:val="001E019E"/>
    <w:rsid w:val="001E03B8"/>
    <w:rsid w:val="001E0663"/>
    <w:rsid w:val="001E0783"/>
    <w:rsid w:val="001E0899"/>
    <w:rsid w:val="001E0978"/>
    <w:rsid w:val="001E09B0"/>
    <w:rsid w:val="001E09E3"/>
    <w:rsid w:val="001E0BC9"/>
    <w:rsid w:val="001E0C39"/>
    <w:rsid w:val="001E0C3A"/>
    <w:rsid w:val="001E0E36"/>
    <w:rsid w:val="001E1782"/>
    <w:rsid w:val="001E19C6"/>
    <w:rsid w:val="001E1B55"/>
    <w:rsid w:val="001E1DCB"/>
    <w:rsid w:val="001E2063"/>
    <w:rsid w:val="001E22A1"/>
    <w:rsid w:val="001E244E"/>
    <w:rsid w:val="001E245C"/>
    <w:rsid w:val="001E2537"/>
    <w:rsid w:val="001E2735"/>
    <w:rsid w:val="001E274A"/>
    <w:rsid w:val="001E27CD"/>
    <w:rsid w:val="001E27E9"/>
    <w:rsid w:val="001E28F8"/>
    <w:rsid w:val="001E2A73"/>
    <w:rsid w:val="001E2B57"/>
    <w:rsid w:val="001E2DAD"/>
    <w:rsid w:val="001E2EDC"/>
    <w:rsid w:val="001E3242"/>
    <w:rsid w:val="001E3805"/>
    <w:rsid w:val="001E384B"/>
    <w:rsid w:val="001E38D9"/>
    <w:rsid w:val="001E391B"/>
    <w:rsid w:val="001E3ECE"/>
    <w:rsid w:val="001E3F4F"/>
    <w:rsid w:val="001E40B0"/>
    <w:rsid w:val="001E41BD"/>
    <w:rsid w:val="001E42DF"/>
    <w:rsid w:val="001E4323"/>
    <w:rsid w:val="001E43F0"/>
    <w:rsid w:val="001E4534"/>
    <w:rsid w:val="001E46A7"/>
    <w:rsid w:val="001E48EE"/>
    <w:rsid w:val="001E49F2"/>
    <w:rsid w:val="001E4B5C"/>
    <w:rsid w:val="001E4B73"/>
    <w:rsid w:val="001E4B84"/>
    <w:rsid w:val="001E4BDC"/>
    <w:rsid w:val="001E4CC2"/>
    <w:rsid w:val="001E4D91"/>
    <w:rsid w:val="001E50B4"/>
    <w:rsid w:val="001E511B"/>
    <w:rsid w:val="001E5121"/>
    <w:rsid w:val="001E528A"/>
    <w:rsid w:val="001E57C2"/>
    <w:rsid w:val="001E5823"/>
    <w:rsid w:val="001E58EF"/>
    <w:rsid w:val="001E5908"/>
    <w:rsid w:val="001E5A11"/>
    <w:rsid w:val="001E5A63"/>
    <w:rsid w:val="001E5AB6"/>
    <w:rsid w:val="001E5B90"/>
    <w:rsid w:val="001E5CFB"/>
    <w:rsid w:val="001E5EB8"/>
    <w:rsid w:val="001E603B"/>
    <w:rsid w:val="001E6073"/>
    <w:rsid w:val="001E6083"/>
    <w:rsid w:val="001E60B6"/>
    <w:rsid w:val="001E610B"/>
    <w:rsid w:val="001E615E"/>
    <w:rsid w:val="001E6358"/>
    <w:rsid w:val="001E6498"/>
    <w:rsid w:val="001E65FA"/>
    <w:rsid w:val="001E66DF"/>
    <w:rsid w:val="001E678D"/>
    <w:rsid w:val="001E6DD4"/>
    <w:rsid w:val="001E6DE6"/>
    <w:rsid w:val="001E6EDD"/>
    <w:rsid w:val="001E7228"/>
    <w:rsid w:val="001E7247"/>
    <w:rsid w:val="001E7271"/>
    <w:rsid w:val="001E78B8"/>
    <w:rsid w:val="001E79D4"/>
    <w:rsid w:val="001E79F9"/>
    <w:rsid w:val="001E7BB8"/>
    <w:rsid w:val="001E7C00"/>
    <w:rsid w:val="001E7D1D"/>
    <w:rsid w:val="001E7F09"/>
    <w:rsid w:val="001F00B5"/>
    <w:rsid w:val="001F00F1"/>
    <w:rsid w:val="001F0281"/>
    <w:rsid w:val="001F0304"/>
    <w:rsid w:val="001F040B"/>
    <w:rsid w:val="001F0553"/>
    <w:rsid w:val="001F060A"/>
    <w:rsid w:val="001F0621"/>
    <w:rsid w:val="001F0680"/>
    <w:rsid w:val="001F0908"/>
    <w:rsid w:val="001F0933"/>
    <w:rsid w:val="001F09AD"/>
    <w:rsid w:val="001F0ADD"/>
    <w:rsid w:val="001F0CD1"/>
    <w:rsid w:val="001F0D0F"/>
    <w:rsid w:val="001F0D67"/>
    <w:rsid w:val="001F0DD5"/>
    <w:rsid w:val="001F1121"/>
    <w:rsid w:val="001F11BA"/>
    <w:rsid w:val="001F189D"/>
    <w:rsid w:val="001F1A5B"/>
    <w:rsid w:val="001F1B06"/>
    <w:rsid w:val="001F1B12"/>
    <w:rsid w:val="001F1D99"/>
    <w:rsid w:val="001F1ED0"/>
    <w:rsid w:val="001F2084"/>
    <w:rsid w:val="001F2131"/>
    <w:rsid w:val="001F2164"/>
    <w:rsid w:val="001F21F9"/>
    <w:rsid w:val="001F22E6"/>
    <w:rsid w:val="001F22F4"/>
    <w:rsid w:val="001F2410"/>
    <w:rsid w:val="001F29B6"/>
    <w:rsid w:val="001F2B47"/>
    <w:rsid w:val="001F2BC0"/>
    <w:rsid w:val="001F2C84"/>
    <w:rsid w:val="001F2E42"/>
    <w:rsid w:val="001F2F0F"/>
    <w:rsid w:val="001F3116"/>
    <w:rsid w:val="001F3188"/>
    <w:rsid w:val="001F3238"/>
    <w:rsid w:val="001F32E9"/>
    <w:rsid w:val="001F3466"/>
    <w:rsid w:val="001F3636"/>
    <w:rsid w:val="001F3851"/>
    <w:rsid w:val="001F3960"/>
    <w:rsid w:val="001F3993"/>
    <w:rsid w:val="001F3A3F"/>
    <w:rsid w:val="001F3B56"/>
    <w:rsid w:val="001F3BCC"/>
    <w:rsid w:val="001F3ED9"/>
    <w:rsid w:val="001F401F"/>
    <w:rsid w:val="001F4079"/>
    <w:rsid w:val="001F4143"/>
    <w:rsid w:val="001F4207"/>
    <w:rsid w:val="001F435D"/>
    <w:rsid w:val="001F438F"/>
    <w:rsid w:val="001F4583"/>
    <w:rsid w:val="001F45AD"/>
    <w:rsid w:val="001F461E"/>
    <w:rsid w:val="001F462D"/>
    <w:rsid w:val="001F48D6"/>
    <w:rsid w:val="001F4933"/>
    <w:rsid w:val="001F49C7"/>
    <w:rsid w:val="001F4BDF"/>
    <w:rsid w:val="001F4BE0"/>
    <w:rsid w:val="001F4BF6"/>
    <w:rsid w:val="001F4F24"/>
    <w:rsid w:val="001F4FB2"/>
    <w:rsid w:val="001F5094"/>
    <w:rsid w:val="001F5297"/>
    <w:rsid w:val="001F53AE"/>
    <w:rsid w:val="001F5489"/>
    <w:rsid w:val="001F57A9"/>
    <w:rsid w:val="001F593A"/>
    <w:rsid w:val="001F5C53"/>
    <w:rsid w:val="001F5CC4"/>
    <w:rsid w:val="001F5E1A"/>
    <w:rsid w:val="001F5F44"/>
    <w:rsid w:val="001F5FFB"/>
    <w:rsid w:val="001F60D2"/>
    <w:rsid w:val="001F62FC"/>
    <w:rsid w:val="001F6528"/>
    <w:rsid w:val="001F6540"/>
    <w:rsid w:val="001F65AE"/>
    <w:rsid w:val="001F673D"/>
    <w:rsid w:val="001F67D2"/>
    <w:rsid w:val="001F68C7"/>
    <w:rsid w:val="001F6963"/>
    <w:rsid w:val="001F699E"/>
    <w:rsid w:val="001F6DCE"/>
    <w:rsid w:val="001F6E71"/>
    <w:rsid w:val="001F701F"/>
    <w:rsid w:val="001F705A"/>
    <w:rsid w:val="001F724B"/>
    <w:rsid w:val="001F72FC"/>
    <w:rsid w:val="001F74DE"/>
    <w:rsid w:val="001F759E"/>
    <w:rsid w:val="001F77DE"/>
    <w:rsid w:val="001F794A"/>
    <w:rsid w:val="001F7BDF"/>
    <w:rsid w:val="001F7CA0"/>
    <w:rsid w:val="0020001D"/>
    <w:rsid w:val="00200334"/>
    <w:rsid w:val="0020033E"/>
    <w:rsid w:val="002003C3"/>
    <w:rsid w:val="00200413"/>
    <w:rsid w:val="002007F8"/>
    <w:rsid w:val="00200AA7"/>
    <w:rsid w:val="00200C84"/>
    <w:rsid w:val="00200D3B"/>
    <w:rsid w:val="00200E09"/>
    <w:rsid w:val="00200EF5"/>
    <w:rsid w:val="002010DA"/>
    <w:rsid w:val="002011A5"/>
    <w:rsid w:val="0020151F"/>
    <w:rsid w:val="0020168B"/>
    <w:rsid w:val="002016FA"/>
    <w:rsid w:val="002017A4"/>
    <w:rsid w:val="002017EB"/>
    <w:rsid w:val="0020190B"/>
    <w:rsid w:val="00201C72"/>
    <w:rsid w:val="00201C83"/>
    <w:rsid w:val="00201E4B"/>
    <w:rsid w:val="00201EEE"/>
    <w:rsid w:val="00202119"/>
    <w:rsid w:val="0020217D"/>
    <w:rsid w:val="0020238A"/>
    <w:rsid w:val="00202819"/>
    <w:rsid w:val="00202936"/>
    <w:rsid w:val="00203041"/>
    <w:rsid w:val="00203243"/>
    <w:rsid w:val="002032A1"/>
    <w:rsid w:val="00203464"/>
    <w:rsid w:val="002039BF"/>
    <w:rsid w:val="00203A1D"/>
    <w:rsid w:val="00203A96"/>
    <w:rsid w:val="00203D6D"/>
    <w:rsid w:val="00203EC1"/>
    <w:rsid w:val="00204238"/>
    <w:rsid w:val="00204266"/>
    <w:rsid w:val="00204270"/>
    <w:rsid w:val="0020428C"/>
    <w:rsid w:val="00204312"/>
    <w:rsid w:val="00204335"/>
    <w:rsid w:val="00204443"/>
    <w:rsid w:val="002045C9"/>
    <w:rsid w:val="00204992"/>
    <w:rsid w:val="002049B1"/>
    <w:rsid w:val="00204DB1"/>
    <w:rsid w:val="00204E1C"/>
    <w:rsid w:val="00204EF3"/>
    <w:rsid w:val="002050D3"/>
    <w:rsid w:val="0020511D"/>
    <w:rsid w:val="00205231"/>
    <w:rsid w:val="00205492"/>
    <w:rsid w:val="002054BC"/>
    <w:rsid w:val="0020558E"/>
    <w:rsid w:val="00205728"/>
    <w:rsid w:val="00205818"/>
    <w:rsid w:val="00205850"/>
    <w:rsid w:val="002058B9"/>
    <w:rsid w:val="00205B7E"/>
    <w:rsid w:val="00205C14"/>
    <w:rsid w:val="00205EAA"/>
    <w:rsid w:val="00205F0B"/>
    <w:rsid w:val="00205F17"/>
    <w:rsid w:val="00206101"/>
    <w:rsid w:val="00206165"/>
    <w:rsid w:val="00206482"/>
    <w:rsid w:val="0020665C"/>
    <w:rsid w:val="00206794"/>
    <w:rsid w:val="002067E6"/>
    <w:rsid w:val="0020682A"/>
    <w:rsid w:val="0020690A"/>
    <w:rsid w:val="00206A1C"/>
    <w:rsid w:val="00206A53"/>
    <w:rsid w:val="00206A88"/>
    <w:rsid w:val="00206D12"/>
    <w:rsid w:val="00206DF3"/>
    <w:rsid w:val="00206EC6"/>
    <w:rsid w:val="00206F52"/>
    <w:rsid w:val="00207129"/>
    <w:rsid w:val="00207293"/>
    <w:rsid w:val="00207459"/>
    <w:rsid w:val="002076DF"/>
    <w:rsid w:val="00207766"/>
    <w:rsid w:val="0020777A"/>
    <w:rsid w:val="00207A3C"/>
    <w:rsid w:val="00207A6B"/>
    <w:rsid w:val="00207BF9"/>
    <w:rsid w:val="00207D05"/>
    <w:rsid w:val="00210327"/>
    <w:rsid w:val="0021035A"/>
    <w:rsid w:val="00210478"/>
    <w:rsid w:val="002104F4"/>
    <w:rsid w:val="0021051B"/>
    <w:rsid w:val="00210575"/>
    <w:rsid w:val="00210A44"/>
    <w:rsid w:val="00210B23"/>
    <w:rsid w:val="00210B65"/>
    <w:rsid w:val="00210C7C"/>
    <w:rsid w:val="00210D38"/>
    <w:rsid w:val="00210F52"/>
    <w:rsid w:val="00211237"/>
    <w:rsid w:val="00211277"/>
    <w:rsid w:val="002112BD"/>
    <w:rsid w:val="0021143D"/>
    <w:rsid w:val="00211554"/>
    <w:rsid w:val="002118C9"/>
    <w:rsid w:val="00211B33"/>
    <w:rsid w:val="00211B9F"/>
    <w:rsid w:val="00211BF5"/>
    <w:rsid w:val="00211D06"/>
    <w:rsid w:val="00211D2C"/>
    <w:rsid w:val="00211D63"/>
    <w:rsid w:val="00211D64"/>
    <w:rsid w:val="00211E5B"/>
    <w:rsid w:val="00211F5B"/>
    <w:rsid w:val="00212396"/>
    <w:rsid w:val="00212428"/>
    <w:rsid w:val="00212976"/>
    <w:rsid w:val="002129CA"/>
    <w:rsid w:val="00212C17"/>
    <w:rsid w:val="00212D32"/>
    <w:rsid w:val="00212DBD"/>
    <w:rsid w:val="00212E0F"/>
    <w:rsid w:val="00212E72"/>
    <w:rsid w:val="00212F17"/>
    <w:rsid w:val="002131AC"/>
    <w:rsid w:val="00213336"/>
    <w:rsid w:val="002139D0"/>
    <w:rsid w:val="00213A41"/>
    <w:rsid w:val="00213EAC"/>
    <w:rsid w:val="00214007"/>
    <w:rsid w:val="00214034"/>
    <w:rsid w:val="00214080"/>
    <w:rsid w:val="0021409B"/>
    <w:rsid w:val="00214290"/>
    <w:rsid w:val="00214493"/>
    <w:rsid w:val="00214552"/>
    <w:rsid w:val="0021468E"/>
    <w:rsid w:val="002148F2"/>
    <w:rsid w:val="002149E1"/>
    <w:rsid w:val="002149FD"/>
    <w:rsid w:val="00214B17"/>
    <w:rsid w:val="00214D95"/>
    <w:rsid w:val="002150D4"/>
    <w:rsid w:val="002154B7"/>
    <w:rsid w:val="00215548"/>
    <w:rsid w:val="002155BF"/>
    <w:rsid w:val="00215815"/>
    <w:rsid w:val="0021583E"/>
    <w:rsid w:val="0021599D"/>
    <w:rsid w:val="00215A76"/>
    <w:rsid w:val="00215B41"/>
    <w:rsid w:val="00215B68"/>
    <w:rsid w:val="00215E24"/>
    <w:rsid w:val="00215E49"/>
    <w:rsid w:val="00215E69"/>
    <w:rsid w:val="00215F86"/>
    <w:rsid w:val="002160DC"/>
    <w:rsid w:val="00216148"/>
    <w:rsid w:val="00216450"/>
    <w:rsid w:val="0021648B"/>
    <w:rsid w:val="002164A5"/>
    <w:rsid w:val="002165EA"/>
    <w:rsid w:val="00216B01"/>
    <w:rsid w:val="00216C64"/>
    <w:rsid w:val="00216DC1"/>
    <w:rsid w:val="0021716D"/>
    <w:rsid w:val="002171A0"/>
    <w:rsid w:val="00217316"/>
    <w:rsid w:val="00217500"/>
    <w:rsid w:val="00217526"/>
    <w:rsid w:val="00217573"/>
    <w:rsid w:val="002176EA"/>
    <w:rsid w:val="00217946"/>
    <w:rsid w:val="00217A4C"/>
    <w:rsid w:val="00217B22"/>
    <w:rsid w:val="00217C55"/>
    <w:rsid w:val="00217CA1"/>
    <w:rsid w:val="00217CB9"/>
    <w:rsid w:val="00217FEF"/>
    <w:rsid w:val="00220070"/>
    <w:rsid w:val="00220152"/>
    <w:rsid w:val="002201B5"/>
    <w:rsid w:val="0022065B"/>
    <w:rsid w:val="002206DC"/>
    <w:rsid w:val="00220941"/>
    <w:rsid w:val="00220A2A"/>
    <w:rsid w:val="00220B4B"/>
    <w:rsid w:val="00220B79"/>
    <w:rsid w:val="00220CFB"/>
    <w:rsid w:val="00220D72"/>
    <w:rsid w:val="00220DDB"/>
    <w:rsid w:val="00220DEC"/>
    <w:rsid w:val="00220EA3"/>
    <w:rsid w:val="00221091"/>
    <w:rsid w:val="00221151"/>
    <w:rsid w:val="002211C5"/>
    <w:rsid w:val="00221274"/>
    <w:rsid w:val="0022150E"/>
    <w:rsid w:val="00221555"/>
    <w:rsid w:val="002216B7"/>
    <w:rsid w:val="0022183C"/>
    <w:rsid w:val="00221874"/>
    <w:rsid w:val="002218A0"/>
    <w:rsid w:val="0022193F"/>
    <w:rsid w:val="00221D79"/>
    <w:rsid w:val="00222242"/>
    <w:rsid w:val="002224C1"/>
    <w:rsid w:val="0022254A"/>
    <w:rsid w:val="00222807"/>
    <w:rsid w:val="00222825"/>
    <w:rsid w:val="00222AE2"/>
    <w:rsid w:val="00222C8C"/>
    <w:rsid w:val="00222EEE"/>
    <w:rsid w:val="00222EEF"/>
    <w:rsid w:val="00223071"/>
    <w:rsid w:val="002230C2"/>
    <w:rsid w:val="002230E9"/>
    <w:rsid w:val="002231D2"/>
    <w:rsid w:val="002232DB"/>
    <w:rsid w:val="002232E2"/>
    <w:rsid w:val="002232EE"/>
    <w:rsid w:val="0022338F"/>
    <w:rsid w:val="002234ED"/>
    <w:rsid w:val="00223538"/>
    <w:rsid w:val="0022357E"/>
    <w:rsid w:val="0022393D"/>
    <w:rsid w:val="002239D9"/>
    <w:rsid w:val="00223FA1"/>
    <w:rsid w:val="00223FF7"/>
    <w:rsid w:val="00224030"/>
    <w:rsid w:val="002240F8"/>
    <w:rsid w:val="00224118"/>
    <w:rsid w:val="0022418C"/>
    <w:rsid w:val="00224312"/>
    <w:rsid w:val="00224361"/>
    <w:rsid w:val="0022442C"/>
    <w:rsid w:val="0022447A"/>
    <w:rsid w:val="00224555"/>
    <w:rsid w:val="00224702"/>
    <w:rsid w:val="0022476D"/>
    <w:rsid w:val="002247F0"/>
    <w:rsid w:val="0022498F"/>
    <w:rsid w:val="00224B55"/>
    <w:rsid w:val="00224C06"/>
    <w:rsid w:val="00224F37"/>
    <w:rsid w:val="002251AD"/>
    <w:rsid w:val="00225383"/>
    <w:rsid w:val="00225395"/>
    <w:rsid w:val="002254EE"/>
    <w:rsid w:val="00225533"/>
    <w:rsid w:val="0022566C"/>
    <w:rsid w:val="002257A7"/>
    <w:rsid w:val="00225809"/>
    <w:rsid w:val="0022581C"/>
    <w:rsid w:val="002258D6"/>
    <w:rsid w:val="00225B86"/>
    <w:rsid w:val="00225BF7"/>
    <w:rsid w:val="00225CED"/>
    <w:rsid w:val="00226152"/>
    <w:rsid w:val="00226387"/>
    <w:rsid w:val="002268F8"/>
    <w:rsid w:val="00226A3B"/>
    <w:rsid w:val="00226A81"/>
    <w:rsid w:val="00226C45"/>
    <w:rsid w:val="00226E2D"/>
    <w:rsid w:val="0022710E"/>
    <w:rsid w:val="002273B0"/>
    <w:rsid w:val="0022740B"/>
    <w:rsid w:val="00227438"/>
    <w:rsid w:val="00227516"/>
    <w:rsid w:val="0022760E"/>
    <w:rsid w:val="0022789E"/>
    <w:rsid w:val="002279FF"/>
    <w:rsid w:val="00227AEF"/>
    <w:rsid w:val="00227B73"/>
    <w:rsid w:val="00227C42"/>
    <w:rsid w:val="00227CFD"/>
    <w:rsid w:val="00227D14"/>
    <w:rsid w:val="00227D30"/>
    <w:rsid w:val="00227E39"/>
    <w:rsid w:val="00227FA3"/>
    <w:rsid w:val="00227FDE"/>
    <w:rsid w:val="00227FE2"/>
    <w:rsid w:val="00230097"/>
    <w:rsid w:val="0023022E"/>
    <w:rsid w:val="0023024D"/>
    <w:rsid w:val="00230496"/>
    <w:rsid w:val="00230638"/>
    <w:rsid w:val="002306A4"/>
    <w:rsid w:val="00230783"/>
    <w:rsid w:val="00230803"/>
    <w:rsid w:val="00230819"/>
    <w:rsid w:val="002308B5"/>
    <w:rsid w:val="0023091F"/>
    <w:rsid w:val="002309D4"/>
    <w:rsid w:val="002310DA"/>
    <w:rsid w:val="00231152"/>
    <w:rsid w:val="002311D3"/>
    <w:rsid w:val="0023122B"/>
    <w:rsid w:val="0023128D"/>
    <w:rsid w:val="002315DC"/>
    <w:rsid w:val="00231683"/>
    <w:rsid w:val="002316B1"/>
    <w:rsid w:val="002317B3"/>
    <w:rsid w:val="002318BF"/>
    <w:rsid w:val="002318D1"/>
    <w:rsid w:val="00231AB3"/>
    <w:rsid w:val="00231ADC"/>
    <w:rsid w:val="00231DC4"/>
    <w:rsid w:val="0023232F"/>
    <w:rsid w:val="00232344"/>
    <w:rsid w:val="0023252C"/>
    <w:rsid w:val="00232618"/>
    <w:rsid w:val="002326E2"/>
    <w:rsid w:val="0023275D"/>
    <w:rsid w:val="00232795"/>
    <w:rsid w:val="002328A6"/>
    <w:rsid w:val="00232A1F"/>
    <w:rsid w:val="00232B7B"/>
    <w:rsid w:val="00232C87"/>
    <w:rsid w:val="00232FBC"/>
    <w:rsid w:val="00232FEC"/>
    <w:rsid w:val="00233151"/>
    <w:rsid w:val="0023316E"/>
    <w:rsid w:val="0023330D"/>
    <w:rsid w:val="002333BD"/>
    <w:rsid w:val="002334C8"/>
    <w:rsid w:val="00233512"/>
    <w:rsid w:val="002336AC"/>
    <w:rsid w:val="0023371E"/>
    <w:rsid w:val="002337CD"/>
    <w:rsid w:val="00233887"/>
    <w:rsid w:val="00233896"/>
    <w:rsid w:val="00233B63"/>
    <w:rsid w:val="00233C88"/>
    <w:rsid w:val="00233E85"/>
    <w:rsid w:val="00233F22"/>
    <w:rsid w:val="00233FC4"/>
    <w:rsid w:val="00233FCE"/>
    <w:rsid w:val="00234024"/>
    <w:rsid w:val="00234143"/>
    <w:rsid w:val="0023415D"/>
    <w:rsid w:val="002341B5"/>
    <w:rsid w:val="002343AB"/>
    <w:rsid w:val="0023442F"/>
    <w:rsid w:val="0023459D"/>
    <w:rsid w:val="002345C9"/>
    <w:rsid w:val="002346FC"/>
    <w:rsid w:val="0023474F"/>
    <w:rsid w:val="002348B9"/>
    <w:rsid w:val="00234A3A"/>
    <w:rsid w:val="00234DD5"/>
    <w:rsid w:val="00234E23"/>
    <w:rsid w:val="00235080"/>
    <w:rsid w:val="002350F3"/>
    <w:rsid w:val="00235144"/>
    <w:rsid w:val="00235211"/>
    <w:rsid w:val="0023545B"/>
    <w:rsid w:val="00235490"/>
    <w:rsid w:val="002354CC"/>
    <w:rsid w:val="00235576"/>
    <w:rsid w:val="00235636"/>
    <w:rsid w:val="00235706"/>
    <w:rsid w:val="002359AD"/>
    <w:rsid w:val="00235B29"/>
    <w:rsid w:val="00235C25"/>
    <w:rsid w:val="00235CB3"/>
    <w:rsid w:val="00235DD2"/>
    <w:rsid w:val="00235E9F"/>
    <w:rsid w:val="00235F5F"/>
    <w:rsid w:val="00235FFB"/>
    <w:rsid w:val="0023611C"/>
    <w:rsid w:val="002362AF"/>
    <w:rsid w:val="002362C7"/>
    <w:rsid w:val="00236328"/>
    <w:rsid w:val="00236364"/>
    <w:rsid w:val="0023645A"/>
    <w:rsid w:val="002364FC"/>
    <w:rsid w:val="0023654E"/>
    <w:rsid w:val="0023670A"/>
    <w:rsid w:val="002367EF"/>
    <w:rsid w:val="00236943"/>
    <w:rsid w:val="002369F4"/>
    <w:rsid w:val="00236A77"/>
    <w:rsid w:val="00236AF9"/>
    <w:rsid w:val="00236CFA"/>
    <w:rsid w:val="00236D53"/>
    <w:rsid w:val="00237061"/>
    <w:rsid w:val="002370A0"/>
    <w:rsid w:val="00237173"/>
    <w:rsid w:val="0023719B"/>
    <w:rsid w:val="0023722D"/>
    <w:rsid w:val="002372B6"/>
    <w:rsid w:val="00237318"/>
    <w:rsid w:val="00237406"/>
    <w:rsid w:val="0023749A"/>
    <w:rsid w:val="00237754"/>
    <w:rsid w:val="00237801"/>
    <w:rsid w:val="00237823"/>
    <w:rsid w:val="00237841"/>
    <w:rsid w:val="00237AD6"/>
    <w:rsid w:val="00237B19"/>
    <w:rsid w:val="00237BA2"/>
    <w:rsid w:val="00237C2D"/>
    <w:rsid w:val="00237CFB"/>
    <w:rsid w:val="00237D0F"/>
    <w:rsid w:val="00237D37"/>
    <w:rsid w:val="00237DED"/>
    <w:rsid w:val="00237E36"/>
    <w:rsid w:val="00237F7F"/>
    <w:rsid w:val="00240074"/>
    <w:rsid w:val="00240129"/>
    <w:rsid w:val="00240208"/>
    <w:rsid w:val="002402C3"/>
    <w:rsid w:val="002403BE"/>
    <w:rsid w:val="002403E2"/>
    <w:rsid w:val="00240618"/>
    <w:rsid w:val="002406DC"/>
    <w:rsid w:val="00240849"/>
    <w:rsid w:val="00240873"/>
    <w:rsid w:val="00240A51"/>
    <w:rsid w:val="00241208"/>
    <w:rsid w:val="002412DF"/>
    <w:rsid w:val="002412F4"/>
    <w:rsid w:val="002416C9"/>
    <w:rsid w:val="0024172B"/>
    <w:rsid w:val="002419E1"/>
    <w:rsid w:val="00241A17"/>
    <w:rsid w:val="00241A77"/>
    <w:rsid w:val="00241AD3"/>
    <w:rsid w:val="00241BA0"/>
    <w:rsid w:val="00241C3A"/>
    <w:rsid w:val="00241EE3"/>
    <w:rsid w:val="00241EEC"/>
    <w:rsid w:val="00241F69"/>
    <w:rsid w:val="00242272"/>
    <w:rsid w:val="002422C1"/>
    <w:rsid w:val="00242503"/>
    <w:rsid w:val="0024263C"/>
    <w:rsid w:val="00242747"/>
    <w:rsid w:val="00242B1A"/>
    <w:rsid w:val="002431B1"/>
    <w:rsid w:val="002433FE"/>
    <w:rsid w:val="002434A2"/>
    <w:rsid w:val="002434E6"/>
    <w:rsid w:val="002434FE"/>
    <w:rsid w:val="00243501"/>
    <w:rsid w:val="00243733"/>
    <w:rsid w:val="00243B66"/>
    <w:rsid w:val="00243BD9"/>
    <w:rsid w:val="00243DE4"/>
    <w:rsid w:val="00243E07"/>
    <w:rsid w:val="00243EC1"/>
    <w:rsid w:val="0024408A"/>
    <w:rsid w:val="00244263"/>
    <w:rsid w:val="0024431D"/>
    <w:rsid w:val="00244571"/>
    <w:rsid w:val="00244583"/>
    <w:rsid w:val="0024469F"/>
    <w:rsid w:val="00244794"/>
    <w:rsid w:val="00244C7A"/>
    <w:rsid w:val="00244D89"/>
    <w:rsid w:val="00244E26"/>
    <w:rsid w:val="00244E7F"/>
    <w:rsid w:val="00244ED0"/>
    <w:rsid w:val="00244F7F"/>
    <w:rsid w:val="00245105"/>
    <w:rsid w:val="0024530D"/>
    <w:rsid w:val="00245321"/>
    <w:rsid w:val="00245385"/>
    <w:rsid w:val="00245439"/>
    <w:rsid w:val="00245492"/>
    <w:rsid w:val="00245579"/>
    <w:rsid w:val="00245654"/>
    <w:rsid w:val="002457BC"/>
    <w:rsid w:val="00245868"/>
    <w:rsid w:val="00245A85"/>
    <w:rsid w:val="00245B92"/>
    <w:rsid w:val="00245B99"/>
    <w:rsid w:val="00245CA2"/>
    <w:rsid w:val="0024602D"/>
    <w:rsid w:val="002460AC"/>
    <w:rsid w:val="00246139"/>
    <w:rsid w:val="00246176"/>
    <w:rsid w:val="002463AF"/>
    <w:rsid w:val="0024649E"/>
    <w:rsid w:val="002464D6"/>
    <w:rsid w:val="0024667D"/>
    <w:rsid w:val="002468A0"/>
    <w:rsid w:val="00246922"/>
    <w:rsid w:val="0024697D"/>
    <w:rsid w:val="00246B20"/>
    <w:rsid w:val="00246BCC"/>
    <w:rsid w:val="00246C43"/>
    <w:rsid w:val="00246C73"/>
    <w:rsid w:val="00246E8D"/>
    <w:rsid w:val="00246EC1"/>
    <w:rsid w:val="00246ED1"/>
    <w:rsid w:val="00246F6B"/>
    <w:rsid w:val="00246FB2"/>
    <w:rsid w:val="00247231"/>
    <w:rsid w:val="0024726B"/>
    <w:rsid w:val="002474D5"/>
    <w:rsid w:val="002476A9"/>
    <w:rsid w:val="002476DD"/>
    <w:rsid w:val="0024779A"/>
    <w:rsid w:val="00247939"/>
    <w:rsid w:val="00247956"/>
    <w:rsid w:val="002479FD"/>
    <w:rsid w:val="00247B8E"/>
    <w:rsid w:val="00247BB4"/>
    <w:rsid w:val="00247C00"/>
    <w:rsid w:val="0025007F"/>
    <w:rsid w:val="002500FA"/>
    <w:rsid w:val="0025018C"/>
    <w:rsid w:val="00250427"/>
    <w:rsid w:val="002504D4"/>
    <w:rsid w:val="0025061F"/>
    <w:rsid w:val="002508C5"/>
    <w:rsid w:val="0025099C"/>
    <w:rsid w:val="00250AD9"/>
    <w:rsid w:val="00250C49"/>
    <w:rsid w:val="00250C78"/>
    <w:rsid w:val="00250D71"/>
    <w:rsid w:val="00250DFC"/>
    <w:rsid w:val="00251518"/>
    <w:rsid w:val="002518F8"/>
    <w:rsid w:val="00251D17"/>
    <w:rsid w:val="00251D6B"/>
    <w:rsid w:val="00251E97"/>
    <w:rsid w:val="002521FA"/>
    <w:rsid w:val="00252217"/>
    <w:rsid w:val="0025237E"/>
    <w:rsid w:val="002524C8"/>
    <w:rsid w:val="0025255F"/>
    <w:rsid w:val="0025265B"/>
    <w:rsid w:val="00252666"/>
    <w:rsid w:val="00252794"/>
    <w:rsid w:val="002528B4"/>
    <w:rsid w:val="00252A02"/>
    <w:rsid w:val="00252B6D"/>
    <w:rsid w:val="00252C4F"/>
    <w:rsid w:val="00252CCD"/>
    <w:rsid w:val="00252EB5"/>
    <w:rsid w:val="002530D3"/>
    <w:rsid w:val="002531FC"/>
    <w:rsid w:val="0025321F"/>
    <w:rsid w:val="00253370"/>
    <w:rsid w:val="00253617"/>
    <w:rsid w:val="00253692"/>
    <w:rsid w:val="00253815"/>
    <w:rsid w:val="0025386C"/>
    <w:rsid w:val="002538E9"/>
    <w:rsid w:val="00253A7C"/>
    <w:rsid w:val="00253C92"/>
    <w:rsid w:val="00254060"/>
    <w:rsid w:val="002540BE"/>
    <w:rsid w:val="0025439C"/>
    <w:rsid w:val="0025444D"/>
    <w:rsid w:val="00254476"/>
    <w:rsid w:val="002544D3"/>
    <w:rsid w:val="00254518"/>
    <w:rsid w:val="0025458D"/>
    <w:rsid w:val="002545C1"/>
    <w:rsid w:val="00254676"/>
    <w:rsid w:val="00254A2F"/>
    <w:rsid w:val="00254AD1"/>
    <w:rsid w:val="0025509D"/>
    <w:rsid w:val="002552E3"/>
    <w:rsid w:val="0025530A"/>
    <w:rsid w:val="002553E3"/>
    <w:rsid w:val="0025557C"/>
    <w:rsid w:val="002555CB"/>
    <w:rsid w:val="002557DB"/>
    <w:rsid w:val="00255812"/>
    <w:rsid w:val="002559F5"/>
    <w:rsid w:val="00255A6B"/>
    <w:rsid w:val="00255D0D"/>
    <w:rsid w:val="00255D44"/>
    <w:rsid w:val="0025609D"/>
    <w:rsid w:val="00256245"/>
    <w:rsid w:val="0025630A"/>
    <w:rsid w:val="0025647C"/>
    <w:rsid w:val="00256510"/>
    <w:rsid w:val="00256E1C"/>
    <w:rsid w:val="00257048"/>
    <w:rsid w:val="00257655"/>
    <w:rsid w:val="002578AD"/>
    <w:rsid w:val="00257940"/>
    <w:rsid w:val="00257AEA"/>
    <w:rsid w:val="00257D8D"/>
    <w:rsid w:val="00257E76"/>
    <w:rsid w:val="00257F4C"/>
    <w:rsid w:val="00257F5A"/>
    <w:rsid w:val="00257FEA"/>
    <w:rsid w:val="0026011C"/>
    <w:rsid w:val="0026011D"/>
    <w:rsid w:val="0026015D"/>
    <w:rsid w:val="0026049D"/>
    <w:rsid w:val="0026051B"/>
    <w:rsid w:val="00260538"/>
    <w:rsid w:val="002605B5"/>
    <w:rsid w:val="00260705"/>
    <w:rsid w:val="0026078E"/>
    <w:rsid w:val="00260AC8"/>
    <w:rsid w:val="00260B08"/>
    <w:rsid w:val="00260B42"/>
    <w:rsid w:val="00260EE9"/>
    <w:rsid w:val="00261233"/>
    <w:rsid w:val="0026129F"/>
    <w:rsid w:val="002612DC"/>
    <w:rsid w:val="0026133D"/>
    <w:rsid w:val="00261563"/>
    <w:rsid w:val="002615CF"/>
    <w:rsid w:val="002615D8"/>
    <w:rsid w:val="00261650"/>
    <w:rsid w:val="0026170D"/>
    <w:rsid w:val="00261720"/>
    <w:rsid w:val="002619AE"/>
    <w:rsid w:val="00261C15"/>
    <w:rsid w:val="00261EF7"/>
    <w:rsid w:val="00261F84"/>
    <w:rsid w:val="00262072"/>
    <w:rsid w:val="00262085"/>
    <w:rsid w:val="002621E9"/>
    <w:rsid w:val="00262334"/>
    <w:rsid w:val="002626A4"/>
    <w:rsid w:val="0026276E"/>
    <w:rsid w:val="00262814"/>
    <w:rsid w:val="00262898"/>
    <w:rsid w:val="00262A93"/>
    <w:rsid w:val="00262E63"/>
    <w:rsid w:val="002631B0"/>
    <w:rsid w:val="00263265"/>
    <w:rsid w:val="0026328A"/>
    <w:rsid w:val="002633A2"/>
    <w:rsid w:val="0026348A"/>
    <w:rsid w:val="002635DF"/>
    <w:rsid w:val="0026362C"/>
    <w:rsid w:val="0026377C"/>
    <w:rsid w:val="002637BB"/>
    <w:rsid w:val="00263B7D"/>
    <w:rsid w:val="00263C3E"/>
    <w:rsid w:val="00263C57"/>
    <w:rsid w:val="00263C82"/>
    <w:rsid w:val="00263D24"/>
    <w:rsid w:val="00263D33"/>
    <w:rsid w:val="00263EB1"/>
    <w:rsid w:val="00263F16"/>
    <w:rsid w:val="00263F7F"/>
    <w:rsid w:val="00264039"/>
    <w:rsid w:val="00264299"/>
    <w:rsid w:val="00264474"/>
    <w:rsid w:val="0026468A"/>
    <w:rsid w:val="00264761"/>
    <w:rsid w:val="00264871"/>
    <w:rsid w:val="00264ABA"/>
    <w:rsid w:val="00264D0B"/>
    <w:rsid w:val="00264EFC"/>
    <w:rsid w:val="00264F24"/>
    <w:rsid w:val="00264FC2"/>
    <w:rsid w:val="002651A5"/>
    <w:rsid w:val="002653BB"/>
    <w:rsid w:val="002653F6"/>
    <w:rsid w:val="00265525"/>
    <w:rsid w:val="002655D6"/>
    <w:rsid w:val="002658F8"/>
    <w:rsid w:val="002659AE"/>
    <w:rsid w:val="00265A7C"/>
    <w:rsid w:val="00265A9C"/>
    <w:rsid w:val="00265C0E"/>
    <w:rsid w:val="00265C65"/>
    <w:rsid w:val="00265E06"/>
    <w:rsid w:val="00266066"/>
    <w:rsid w:val="00266091"/>
    <w:rsid w:val="00266244"/>
    <w:rsid w:val="00266417"/>
    <w:rsid w:val="00266581"/>
    <w:rsid w:val="0026672D"/>
    <w:rsid w:val="0026681F"/>
    <w:rsid w:val="002669EC"/>
    <w:rsid w:val="00266A2D"/>
    <w:rsid w:val="00266B11"/>
    <w:rsid w:val="00266B37"/>
    <w:rsid w:val="00266CEC"/>
    <w:rsid w:val="00266CF8"/>
    <w:rsid w:val="00266E82"/>
    <w:rsid w:val="00266F0A"/>
    <w:rsid w:val="00266FBB"/>
    <w:rsid w:val="00267092"/>
    <w:rsid w:val="0026715E"/>
    <w:rsid w:val="002673A0"/>
    <w:rsid w:val="002674DA"/>
    <w:rsid w:val="002674DF"/>
    <w:rsid w:val="002674E0"/>
    <w:rsid w:val="0026751E"/>
    <w:rsid w:val="0026757F"/>
    <w:rsid w:val="00267682"/>
    <w:rsid w:val="002677FA"/>
    <w:rsid w:val="00267968"/>
    <w:rsid w:val="00267973"/>
    <w:rsid w:val="00267B5D"/>
    <w:rsid w:val="00267B69"/>
    <w:rsid w:val="00267C45"/>
    <w:rsid w:val="00267FDD"/>
    <w:rsid w:val="002703B0"/>
    <w:rsid w:val="00270576"/>
    <w:rsid w:val="0027057F"/>
    <w:rsid w:val="002705E5"/>
    <w:rsid w:val="00270602"/>
    <w:rsid w:val="002707E2"/>
    <w:rsid w:val="0027084F"/>
    <w:rsid w:val="0027088F"/>
    <w:rsid w:val="00270946"/>
    <w:rsid w:val="00270A08"/>
    <w:rsid w:val="00270C10"/>
    <w:rsid w:val="0027102C"/>
    <w:rsid w:val="002710CC"/>
    <w:rsid w:val="00271311"/>
    <w:rsid w:val="00271432"/>
    <w:rsid w:val="00271448"/>
    <w:rsid w:val="002714CC"/>
    <w:rsid w:val="002715F3"/>
    <w:rsid w:val="002718F0"/>
    <w:rsid w:val="00271D10"/>
    <w:rsid w:val="00271F92"/>
    <w:rsid w:val="002722BD"/>
    <w:rsid w:val="00272457"/>
    <w:rsid w:val="00272496"/>
    <w:rsid w:val="002728A0"/>
    <w:rsid w:val="002728FD"/>
    <w:rsid w:val="00272939"/>
    <w:rsid w:val="0027296C"/>
    <w:rsid w:val="002729FD"/>
    <w:rsid w:val="00272AA0"/>
    <w:rsid w:val="00272B9C"/>
    <w:rsid w:val="00272E45"/>
    <w:rsid w:val="00273391"/>
    <w:rsid w:val="002733BD"/>
    <w:rsid w:val="002735D2"/>
    <w:rsid w:val="002736F6"/>
    <w:rsid w:val="00273823"/>
    <w:rsid w:val="002739F7"/>
    <w:rsid w:val="00273B10"/>
    <w:rsid w:val="00273B96"/>
    <w:rsid w:val="00273C77"/>
    <w:rsid w:val="00273DC2"/>
    <w:rsid w:val="00273E9F"/>
    <w:rsid w:val="00273FF5"/>
    <w:rsid w:val="00274026"/>
    <w:rsid w:val="0027412D"/>
    <w:rsid w:val="002742EF"/>
    <w:rsid w:val="00274461"/>
    <w:rsid w:val="00274481"/>
    <w:rsid w:val="002744AD"/>
    <w:rsid w:val="0027460B"/>
    <w:rsid w:val="0027467C"/>
    <w:rsid w:val="00274685"/>
    <w:rsid w:val="0027473D"/>
    <w:rsid w:val="00274754"/>
    <w:rsid w:val="00274783"/>
    <w:rsid w:val="002747FF"/>
    <w:rsid w:val="00274838"/>
    <w:rsid w:val="0027485D"/>
    <w:rsid w:val="002748B3"/>
    <w:rsid w:val="002748B9"/>
    <w:rsid w:val="00274A64"/>
    <w:rsid w:val="00274ABA"/>
    <w:rsid w:val="00274B5E"/>
    <w:rsid w:val="00274BAC"/>
    <w:rsid w:val="00274C94"/>
    <w:rsid w:val="00274CA2"/>
    <w:rsid w:val="00274D7F"/>
    <w:rsid w:val="00274F82"/>
    <w:rsid w:val="0027503E"/>
    <w:rsid w:val="00275318"/>
    <w:rsid w:val="0027539A"/>
    <w:rsid w:val="002753A2"/>
    <w:rsid w:val="00275422"/>
    <w:rsid w:val="00275645"/>
    <w:rsid w:val="0027568E"/>
    <w:rsid w:val="002756AB"/>
    <w:rsid w:val="0027573E"/>
    <w:rsid w:val="00275743"/>
    <w:rsid w:val="00275777"/>
    <w:rsid w:val="0027595A"/>
    <w:rsid w:val="002759A0"/>
    <w:rsid w:val="002759E2"/>
    <w:rsid w:val="00275AB7"/>
    <w:rsid w:val="00275BF7"/>
    <w:rsid w:val="00275CB8"/>
    <w:rsid w:val="00275FC9"/>
    <w:rsid w:val="00276007"/>
    <w:rsid w:val="00276199"/>
    <w:rsid w:val="002763D7"/>
    <w:rsid w:val="00276612"/>
    <w:rsid w:val="00276627"/>
    <w:rsid w:val="00276685"/>
    <w:rsid w:val="002766BD"/>
    <w:rsid w:val="00276A81"/>
    <w:rsid w:val="00276B1A"/>
    <w:rsid w:val="00276B68"/>
    <w:rsid w:val="00276D4F"/>
    <w:rsid w:val="00276DBA"/>
    <w:rsid w:val="00277007"/>
    <w:rsid w:val="00277459"/>
    <w:rsid w:val="002774CB"/>
    <w:rsid w:val="00277692"/>
    <w:rsid w:val="002777E8"/>
    <w:rsid w:val="00277B96"/>
    <w:rsid w:val="00277BF4"/>
    <w:rsid w:val="00277C1D"/>
    <w:rsid w:val="00277DC7"/>
    <w:rsid w:val="00277DDD"/>
    <w:rsid w:val="00277F0F"/>
    <w:rsid w:val="00280079"/>
    <w:rsid w:val="0028008B"/>
    <w:rsid w:val="0028020E"/>
    <w:rsid w:val="0028028A"/>
    <w:rsid w:val="002802A4"/>
    <w:rsid w:val="002802BD"/>
    <w:rsid w:val="00280306"/>
    <w:rsid w:val="00280355"/>
    <w:rsid w:val="00280A22"/>
    <w:rsid w:val="00280CD5"/>
    <w:rsid w:val="00280D76"/>
    <w:rsid w:val="00280E5C"/>
    <w:rsid w:val="00280F8C"/>
    <w:rsid w:val="00280FAC"/>
    <w:rsid w:val="00280FD1"/>
    <w:rsid w:val="002810D8"/>
    <w:rsid w:val="00281328"/>
    <w:rsid w:val="002814C3"/>
    <w:rsid w:val="002816A7"/>
    <w:rsid w:val="0028199A"/>
    <w:rsid w:val="00281B57"/>
    <w:rsid w:val="00281C40"/>
    <w:rsid w:val="00281CEF"/>
    <w:rsid w:val="00281D64"/>
    <w:rsid w:val="00281E76"/>
    <w:rsid w:val="00281FAD"/>
    <w:rsid w:val="002820E9"/>
    <w:rsid w:val="00282135"/>
    <w:rsid w:val="0028215C"/>
    <w:rsid w:val="00282333"/>
    <w:rsid w:val="0028253D"/>
    <w:rsid w:val="00282712"/>
    <w:rsid w:val="00282726"/>
    <w:rsid w:val="0028279C"/>
    <w:rsid w:val="00282811"/>
    <w:rsid w:val="002828FA"/>
    <w:rsid w:val="00282978"/>
    <w:rsid w:val="00282A53"/>
    <w:rsid w:val="00282A96"/>
    <w:rsid w:val="00282C6E"/>
    <w:rsid w:val="00282D95"/>
    <w:rsid w:val="00283112"/>
    <w:rsid w:val="00283713"/>
    <w:rsid w:val="002837DA"/>
    <w:rsid w:val="0028380A"/>
    <w:rsid w:val="00283834"/>
    <w:rsid w:val="0028389C"/>
    <w:rsid w:val="00283902"/>
    <w:rsid w:val="002839BF"/>
    <w:rsid w:val="00283D34"/>
    <w:rsid w:val="00283D67"/>
    <w:rsid w:val="00283E16"/>
    <w:rsid w:val="00283E5B"/>
    <w:rsid w:val="00283E6F"/>
    <w:rsid w:val="00284093"/>
    <w:rsid w:val="002840AA"/>
    <w:rsid w:val="0028414A"/>
    <w:rsid w:val="002843A0"/>
    <w:rsid w:val="002844E4"/>
    <w:rsid w:val="00284870"/>
    <w:rsid w:val="00284A94"/>
    <w:rsid w:val="00284C1A"/>
    <w:rsid w:val="00284CB3"/>
    <w:rsid w:val="00284D7E"/>
    <w:rsid w:val="00284E7F"/>
    <w:rsid w:val="0028542D"/>
    <w:rsid w:val="002855BB"/>
    <w:rsid w:val="002857A7"/>
    <w:rsid w:val="0028587E"/>
    <w:rsid w:val="00285902"/>
    <w:rsid w:val="00285959"/>
    <w:rsid w:val="00285D61"/>
    <w:rsid w:val="00285DDF"/>
    <w:rsid w:val="00285E5F"/>
    <w:rsid w:val="00285F40"/>
    <w:rsid w:val="002860B2"/>
    <w:rsid w:val="0028631B"/>
    <w:rsid w:val="00286320"/>
    <w:rsid w:val="00286653"/>
    <w:rsid w:val="00286864"/>
    <w:rsid w:val="0028687E"/>
    <w:rsid w:val="002868A3"/>
    <w:rsid w:val="00286A88"/>
    <w:rsid w:val="00286B6E"/>
    <w:rsid w:val="00286D0E"/>
    <w:rsid w:val="00286DA6"/>
    <w:rsid w:val="0028741F"/>
    <w:rsid w:val="00287471"/>
    <w:rsid w:val="00287552"/>
    <w:rsid w:val="0028770D"/>
    <w:rsid w:val="002877F2"/>
    <w:rsid w:val="00287936"/>
    <w:rsid w:val="00287AE1"/>
    <w:rsid w:val="00287BD6"/>
    <w:rsid w:val="00287DA2"/>
    <w:rsid w:val="00287FE7"/>
    <w:rsid w:val="00287FEE"/>
    <w:rsid w:val="00290023"/>
    <w:rsid w:val="00290117"/>
    <w:rsid w:val="0029058C"/>
    <w:rsid w:val="002905AE"/>
    <w:rsid w:val="002906BA"/>
    <w:rsid w:val="002906EA"/>
    <w:rsid w:val="00290D1E"/>
    <w:rsid w:val="00291150"/>
    <w:rsid w:val="002911DA"/>
    <w:rsid w:val="00291290"/>
    <w:rsid w:val="002912BA"/>
    <w:rsid w:val="0029131E"/>
    <w:rsid w:val="00291387"/>
    <w:rsid w:val="002915F2"/>
    <w:rsid w:val="00291626"/>
    <w:rsid w:val="002918CE"/>
    <w:rsid w:val="00291AED"/>
    <w:rsid w:val="00291B9C"/>
    <w:rsid w:val="00291DC1"/>
    <w:rsid w:val="00292103"/>
    <w:rsid w:val="002921E9"/>
    <w:rsid w:val="0029232D"/>
    <w:rsid w:val="0029235C"/>
    <w:rsid w:val="002925E5"/>
    <w:rsid w:val="00292622"/>
    <w:rsid w:val="00292640"/>
    <w:rsid w:val="00292792"/>
    <w:rsid w:val="002927F9"/>
    <w:rsid w:val="00292940"/>
    <w:rsid w:val="00292A10"/>
    <w:rsid w:val="00292A25"/>
    <w:rsid w:val="00292C81"/>
    <w:rsid w:val="00292CA1"/>
    <w:rsid w:val="00292CD0"/>
    <w:rsid w:val="00292FA6"/>
    <w:rsid w:val="00292FB8"/>
    <w:rsid w:val="00292FF8"/>
    <w:rsid w:val="0029303B"/>
    <w:rsid w:val="00293202"/>
    <w:rsid w:val="002932D2"/>
    <w:rsid w:val="0029358C"/>
    <w:rsid w:val="00293682"/>
    <w:rsid w:val="00293691"/>
    <w:rsid w:val="002937F1"/>
    <w:rsid w:val="00293997"/>
    <w:rsid w:val="00293A5C"/>
    <w:rsid w:val="00293C38"/>
    <w:rsid w:val="00293CAD"/>
    <w:rsid w:val="00293D54"/>
    <w:rsid w:val="00293EAD"/>
    <w:rsid w:val="00293F08"/>
    <w:rsid w:val="002941BF"/>
    <w:rsid w:val="00294258"/>
    <w:rsid w:val="00294261"/>
    <w:rsid w:val="002942A7"/>
    <w:rsid w:val="002943BF"/>
    <w:rsid w:val="00294591"/>
    <w:rsid w:val="002945D7"/>
    <w:rsid w:val="0029464A"/>
    <w:rsid w:val="002946EB"/>
    <w:rsid w:val="002947B2"/>
    <w:rsid w:val="002947BC"/>
    <w:rsid w:val="00294907"/>
    <w:rsid w:val="0029499C"/>
    <w:rsid w:val="00294A1F"/>
    <w:rsid w:val="00294B35"/>
    <w:rsid w:val="00294C44"/>
    <w:rsid w:val="00294DC1"/>
    <w:rsid w:val="00294FDC"/>
    <w:rsid w:val="0029503A"/>
    <w:rsid w:val="002952CF"/>
    <w:rsid w:val="00295384"/>
    <w:rsid w:val="00295556"/>
    <w:rsid w:val="00295648"/>
    <w:rsid w:val="00295831"/>
    <w:rsid w:val="0029589A"/>
    <w:rsid w:val="002958AD"/>
    <w:rsid w:val="00295995"/>
    <w:rsid w:val="00295A02"/>
    <w:rsid w:val="00295E91"/>
    <w:rsid w:val="00295EC3"/>
    <w:rsid w:val="00296183"/>
    <w:rsid w:val="0029639A"/>
    <w:rsid w:val="0029644C"/>
    <w:rsid w:val="002964D8"/>
    <w:rsid w:val="002964D9"/>
    <w:rsid w:val="0029654D"/>
    <w:rsid w:val="00296776"/>
    <w:rsid w:val="00296A4F"/>
    <w:rsid w:val="00296B67"/>
    <w:rsid w:val="00296C9C"/>
    <w:rsid w:val="00296D8F"/>
    <w:rsid w:val="00297201"/>
    <w:rsid w:val="00297214"/>
    <w:rsid w:val="0029731F"/>
    <w:rsid w:val="0029737E"/>
    <w:rsid w:val="0029748B"/>
    <w:rsid w:val="0029773E"/>
    <w:rsid w:val="00297778"/>
    <w:rsid w:val="002977F2"/>
    <w:rsid w:val="002977FF"/>
    <w:rsid w:val="002978EA"/>
    <w:rsid w:val="00297979"/>
    <w:rsid w:val="00297D19"/>
    <w:rsid w:val="00297D38"/>
    <w:rsid w:val="00297F7B"/>
    <w:rsid w:val="002A03FB"/>
    <w:rsid w:val="002A0582"/>
    <w:rsid w:val="002A07C1"/>
    <w:rsid w:val="002A0950"/>
    <w:rsid w:val="002A0DBB"/>
    <w:rsid w:val="002A0E8C"/>
    <w:rsid w:val="002A0EDF"/>
    <w:rsid w:val="002A102E"/>
    <w:rsid w:val="002A10F9"/>
    <w:rsid w:val="002A1146"/>
    <w:rsid w:val="002A1168"/>
    <w:rsid w:val="002A11AB"/>
    <w:rsid w:val="002A12E1"/>
    <w:rsid w:val="002A1443"/>
    <w:rsid w:val="002A1529"/>
    <w:rsid w:val="002A161D"/>
    <w:rsid w:val="002A165A"/>
    <w:rsid w:val="002A16E8"/>
    <w:rsid w:val="002A17A2"/>
    <w:rsid w:val="002A1BC4"/>
    <w:rsid w:val="002A1C59"/>
    <w:rsid w:val="002A1DA2"/>
    <w:rsid w:val="002A2030"/>
    <w:rsid w:val="002A2045"/>
    <w:rsid w:val="002A238D"/>
    <w:rsid w:val="002A248B"/>
    <w:rsid w:val="002A2527"/>
    <w:rsid w:val="002A2651"/>
    <w:rsid w:val="002A26A7"/>
    <w:rsid w:val="002A2756"/>
    <w:rsid w:val="002A2869"/>
    <w:rsid w:val="002A28A2"/>
    <w:rsid w:val="002A29A9"/>
    <w:rsid w:val="002A29D6"/>
    <w:rsid w:val="002A2A7F"/>
    <w:rsid w:val="002A2BB3"/>
    <w:rsid w:val="002A2D04"/>
    <w:rsid w:val="002A2D1A"/>
    <w:rsid w:val="002A2D5C"/>
    <w:rsid w:val="002A2DF4"/>
    <w:rsid w:val="002A32C4"/>
    <w:rsid w:val="002A3481"/>
    <w:rsid w:val="002A359B"/>
    <w:rsid w:val="002A36A4"/>
    <w:rsid w:val="002A3734"/>
    <w:rsid w:val="002A3746"/>
    <w:rsid w:val="002A3A0B"/>
    <w:rsid w:val="002A3B06"/>
    <w:rsid w:val="002A3B38"/>
    <w:rsid w:val="002A3CD0"/>
    <w:rsid w:val="002A3DC8"/>
    <w:rsid w:val="002A420A"/>
    <w:rsid w:val="002A429E"/>
    <w:rsid w:val="002A4364"/>
    <w:rsid w:val="002A43D0"/>
    <w:rsid w:val="002A4717"/>
    <w:rsid w:val="002A483C"/>
    <w:rsid w:val="002A4864"/>
    <w:rsid w:val="002A48A4"/>
    <w:rsid w:val="002A4923"/>
    <w:rsid w:val="002A4A0D"/>
    <w:rsid w:val="002A4C0F"/>
    <w:rsid w:val="002A4D6A"/>
    <w:rsid w:val="002A4E12"/>
    <w:rsid w:val="002A4E19"/>
    <w:rsid w:val="002A4F7E"/>
    <w:rsid w:val="002A4FA3"/>
    <w:rsid w:val="002A507A"/>
    <w:rsid w:val="002A520E"/>
    <w:rsid w:val="002A5220"/>
    <w:rsid w:val="002A5327"/>
    <w:rsid w:val="002A5352"/>
    <w:rsid w:val="002A5984"/>
    <w:rsid w:val="002A5EAE"/>
    <w:rsid w:val="002A61EF"/>
    <w:rsid w:val="002A620D"/>
    <w:rsid w:val="002A63A0"/>
    <w:rsid w:val="002A63A1"/>
    <w:rsid w:val="002A6437"/>
    <w:rsid w:val="002A65EE"/>
    <w:rsid w:val="002A6718"/>
    <w:rsid w:val="002A6894"/>
    <w:rsid w:val="002A6918"/>
    <w:rsid w:val="002A69F3"/>
    <w:rsid w:val="002A6A80"/>
    <w:rsid w:val="002A6A99"/>
    <w:rsid w:val="002A6AC2"/>
    <w:rsid w:val="002A6C7C"/>
    <w:rsid w:val="002A6CF7"/>
    <w:rsid w:val="002A6D45"/>
    <w:rsid w:val="002A6DC7"/>
    <w:rsid w:val="002A6E21"/>
    <w:rsid w:val="002A6F6C"/>
    <w:rsid w:val="002A7001"/>
    <w:rsid w:val="002A728C"/>
    <w:rsid w:val="002A732D"/>
    <w:rsid w:val="002A7340"/>
    <w:rsid w:val="002A7464"/>
    <w:rsid w:val="002A7AC9"/>
    <w:rsid w:val="002A7DE2"/>
    <w:rsid w:val="002A7EB4"/>
    <w:rsid w:val="002A7FDF"/>
    <w:rsid w:val="002B0083"/>
    <w:rsid w:val="002B04C8"/>
    <w:rsid w:val="002B065D"/>
    <w:rsid w:val="002B07FE"/>
    <w:rsid w:val="002B0BF9"/>
    <w:rsid w:val="002B0C6F"/>
    <w:rsid w:val="002B0E92"/>
    <w:rsid w:val="002B0EA0"/>
    <w:rsid w:val="002B0F26"/>
    <w:rsid w:val="002B0F4C"/>
    <w:rsid w:val="002B0FAE"/>
    <w:rsid w:val="002B1037"/>
    <w:rsid w:val="002B12C1"/>
    <w:rsid w:val="002B13E9"/>
    <w:rsid w:val="002B157B"/>
    <w:rsid w:val="002B159B"/>
    <w:rsid w:val="002B163E"/>
    <w:rsid w:val="002B16F5"/>
    <w:rsid w:val="002B19D4"/>
    <w:rsid w:val="002B1E28"/>
    <w:rsid w:val="002B1E9C"/>
    <w:rsid w:val="002B21A4"/>
    <w:rsid w:val="002B24D3"/>
    <w:rsid w:val="002B25A9"/>
    <w:rsid w:val="002B2689"/>
    <w:rsid w:val="002B269E"/>
    <w:rsid w:val="002B2721"/>
    <w:rsid w:val="002B27D5"/>
    <w:rsid w:val="002B27E5"/>
    <w:rsid w:val="002B2837"/>
    <w:rsid w:val="002B28DD"/>
    <w:rsid w:val="002B2AEB"/>
    <w:rsid w:val="002B2B1E"/>
    <w:rsid w:val="002B2BAF"/>
    <w:rsid w:val="002B2D42"/>
    <w:rsid w:val="002B2EFF"/>
    <w:rsid w:val="002B2F5D"/>
    <w:rsid w:val="002B3118"/>
    <w:rsid w:val="002B325C"/>
    <w:rsid w:val="002B3837"/>
    <w:rsid w:val="002B3964"/>
    <w:rsid w:val="002B39B5"/>
    <w:rsid w:val="002B39FE"/>
    <w:rsid w:val="002B3ABE"/>
    <w:rsid w:val="002B3C09"/>
    <w:rsid w:val="002B3CC3"/>
    <w:rsid w:val="002B3CC5"/>
    <w:rsid w:val="002B3E98"/>
    <w:rsid w:val="002B3EAD"/>
    <w:rsid w:val="002B3F89"/>
    <w:rsid w:val="002B3FF1"/>
    <w:rsid w:val="002B3FFD"/>
    <w:rsid w:val="002B4059"/>
    <w:rsid w:val="002B430B"/>
    <w:rsid w:val="002B434F"/>
    <w:rsid w:val="002B441E"/>
    <w:rsid w:val="002B4591"/>
    <w:rsid w:val="002B46D8"/>
    <w:rsid w:val="002B4749"/>
    <w:rsid w:val="002B4752"/>
    <w:rsid w:val="002B4DCB"/>
    <w:rsid w:val="002B5272"/>
    <w:rsid w:val="002B56DC"/>
    <w:rsid w:val="002B5700"/>
    <w:rsid w:val="002B5912"/>
    <w:rsid w:val="002B5C0C"/>
    <w:rsid w:val="002B600A"/>
    <w:rsid w:val="002B6132"/>
    <w:rsid w:val="002B627E"/>
    <w:rsid w:val="002B66DC"/>
    <w:rsid w:val="002B6855"/>
    <w:rsid w:val="002B6862"/>
    <w:rsid w:val="002B6A2A"/>
    <w:rsid w:val="002B6C7A"/>
    <w:rsid w:val="002B6D13"/>
    <w:rsid w:val="002B6D2A"/>
    <w:rsid w:val="002B6FF5"/>
    <w:rsid w:val="002B709C"/>
    <w:rsid w:val="002B732A"/>
    <w:rsid w:val="002B73DA"/>
    <w:rsid w:val="002B745E"/>
    <w:rsid w:val="002B74A1"/>
    <w:rsid w:val="002B7631"/>
    <w:rsid w:val="002B7672"/>
    <w:rsid w:val="002B76CA"/>
    <w:rsid w:val="002B7803"/>
    <w:rsid w:val="002B7A60"/>
    <w:rsid w:val="002B7AA8"/>
    <w:rsid w:val="002B7B3E"/>
    <w:rsid w:val="002C0092"/>
    <w:rsid w:val="002C0097"/>
    <w:rsid w:val="002C0136"/>
    <w:rsid w:val="002C0181"/>
    <w:rsid w:val="002C02EA"/>
    <w:rsid w:val="002C05B4"/>
    <w:rsid w:val="002C0605"/>
    <w:rsid w:val="002C09A0"/>
    <w:rsid w:val="002C0B43"/>
    <w:rsid w:val="002C0B82"/>
    <w:rsid w:val="002C0F9A"/>
    <w:rsid w:val="002C12FC"/>
    <w:rsid w:val="002C13E8"/>
    <w:rsid w:val="002C1485"/>
    <w:rsid w:val="002C15C1"/>
    <w:rsid w:val="002C15DD"/>
    <w:rsid w:val="002C1A65"/>
    <w:rsid w:val="002C1B20"/>
    <w:rsid w:val="002C1C1B"/>
    <w:rsid w:val="002C1EB3"/>
    <w:rsid w:val="002C1EDD"/>
    <w:rsid w:val="002C2070"/>
    <w:rsid w:val="002C223A"/>
    <w:rsid w:val="002C2316"/>
    <w:rsid w:val="002C239D"/>
    <w:rsid w:val="002C26C9"/>
    <w:rsid w:val="002C2745"/>
    <w:rsid w:val="002C2827"/>
    <w:rsid w:val="002C2A7C"/>
    <w:rsid w:val="002C2BEB"/>
    <w:rsid w:val="002C2C5B"/>
    <w:rsid w:val="002C2D69"/>
    <w:rsid w:val="002C2DBE"/>
    <w:rsid w:val="002C2DDE"/>
    <w:rsid w:val="002C2F76"/>
    <w:rsid w:val="002C3454"/>
    <w:rsid w:val="002C367F"/>
    <w:rsid w:val="002C36E4"/>
    <w:rsid w:val="002C36EC"/>
    <w:rsid w:val="002C3BE1"/>
    <w:rsid w:val="002C3EDC"/>
    <w:rsid w:val="002C4126"/>
    <w:rsid w:val="002C42F2"/>
    <w:rsid w:val="002C4321"/>
    <w:rsid w:val="002C4468"/>
    <w:rsid w:val="002C4997"/>
    <w:rsid w:val="002C4A95"/>
    <w:rsid w:val="002C4AF7"/>
    <w:rsid w:val="002C4B1F"/>
    <w:rsid w:val="002C4D0C"/>
    <w:rsid w:val="002C4D8C"/>
    <w:rsid w:val="002C4F04"/>
    <w:rsid w:val="002C4F8C"/>
    <w:rsid w:val="002C4FD1"/>
    <w:rsid w:val="002C5080"/>
    <w:rsid w:val="002C5119"/>
    <w:rsid w:val="002C544D"/>
    <w:rsid w:val="002C5464"/>
    <w:rsid w:val="002C5541"/>
    <w:rsid w:val="002C5807"/>
    <w:rsid w:val="002C58D2"/>
    <w:rsid w:val="002C5926"/>
    <w:rsid w:val="002C5981"/>
    <w:rsid w:val="002C5C0A"/>
    <w:rsid w:val="002C5EB6"/>
    <w:rsid w:val="002C61B9"/>
    <w:rsid w:val="002C6286"/>
    <w:rsid w:val="002C63F3"/>
    <w:rsid w:val="002C6538"/>
    <w:rsid w:val="002C6628"/>
    <w:rsid w:val="002C676A"/>
    <w:rsid w:val="002C67A5"/>
    <w:rsid w:val="002C67E8"/>
    <w:rsid w:val="002C6943"/>
    <w:rsid w:val="002C6E0A"/>
    <w:rsid w:val="002C6E4D"/>
    <w:rsid w:val="002C6ECE"/>
    <w:rsid w:val="002C6ECF"/>
    <w:rsid w:val="002C70A5"/>
    <w:rsid w:val="002C72B6"/>
    <w:rsid w:val="002C7357"/>
    <w:rsid w:val="002C73F3"/>
    <w:rsid w:val="002C7670"/>
    <w:rsid w:val="002C779A"/>
    <w:rsid w:val="002C7841"/>
    <w:rsid w:val="002C78B1"/>
    <w:rsid w:val="002C7918"/>
    <w:rsid w:val="002C7B61"/>
    <w:rsid w:val="002C7BA5"/>
    <w:rsid w:val="002C7D03"/>
    <w:rsid w:val="002C7F2D"/>
    <w:rsid w:val="002D008E"/>
    <w:rsid w:val="002D02AC"/>
    <w:rsid w:val="002D04C2"/>
    <w:rsid w:val="002D05A5"/>
    <w:rsid w:val="002D0B18"/>
    <w:rsid w:val="002D0BB1"/>
    <w:rsid w:val="002D0C32"/>
    <w:rsid w:val="002D0CA5"/>
    <w:rsid w:val="002D0CDA"/>
    <w:rsid w:val="002D0E42"/>
    <w:rsid w:val="002D0E8D"/>
    <w:rsid w:val="002D1095"/>
    <w:rsid w:val="002D11DB"/>
    <w:rsid w:val="002D1261"/>
    <w:rsid w:val="002D12C8"/>
    <w:rsid w:val="002D1489"/>
    <w:rsid w:val="002D1569"/>
    <w:rsid w:val="002D166A"/>
    <w:rsid w:val="002D1822"/>
    <w:rsid w:val="002D18A3"/>
    <w:rsid w:val="002D18CE"/>
    <w:rsid w:val="002D1919"/>
    <w:rsid w:val="002D1BB6"/>
    <w:rsid w:val="002D1C69"/>
    <w:rsid w:val="002D1E48"/>
    <w:rsid w:val="002D1E66"/>
    <w:rsid w:val="002D1E67"/>
    <w:rsid w:val="002D1E9F"/>
    <w:rsid w:val="002D1F2C"/>
    <w:rsid w:val="002D2073"/>
    <w:rsid w:val="002D20FC"/>
    <w:rsid w:val="002D2298"/>
    <w:rsid w:val="002D2457"/>
    <w:rsid w:val="002D26D7"/>
    <w:rsid w:val="002D2994"/>
    <w:rsid w:val="002D299D"/>
    <w:rsid w:val="002D2A77"/>
    <w:rsid w:val="002D2C4C"/>
    <w:rsid w:val="002D2C6A"/>
    <w:rsid w:val="002D2DB3"/>
    <w:rsid w:val="002D2FC5"/>
    <w:rsid w:val="002D3038"/>
    <w:rsid w:val="002D350A"/>
    <w:rsid w:val="002D37BE"/>
    <w:rsid w:val="002D383D"/>
    <w:rsid w:val="002D39BF"/>
    <w:rsid w:val="002D3EC0"/>
    <w:rsid w:val="002D3F54"/>
    <w:rsid w:val="002D4102"/>
    <w:rsid w:val="002D415D"/>
    <w:rsid w:val="002D4202"/>
    <w:rsid w:val="002D45EA"/>
    <w:rsid w:val="002D47E8"/>
    <w:rsid w:val="002D482A"/>
    <w:rsid w:val="002D4924"/>
    <w:rsid w:val="002D4975"/>
    <w:rsid w:val="002D4B3C"/>
    <w:rsid w:val="002D4C00"/>
    <w:rsid w:val="002D4C96"/>
    <w:rsid w:val="002D4FE2"/>
    <w:rsid w:val="002D5098"/>
    <w:rsid w:val="002D534F"/>
    <w:rsid w:val="002D565D"/>
    <w:rsid w:val="002D585C"/>
    <w:rsid w:val="002D58ED"/>
    <w:rsid w:val="002D5DF3"/>
    <w:rsid w:val="002D5E25"/>
    <w:rsid w:val="002D5E87"/>
    <w:rsid w:val="002D5EF9"/>
    <w:rsid w:val="002D600D"/>
    <w:rsid w:val="002D6745"/>
    <w:rsid w:val="002D68BC"/>
    <w:rsid w:val="002D6AEB"/>
    <w:rsid w:val="002D6CE1"/>
    <w:rsid w:val="002D6D1E"/>
    <w:rsid w:val="002D6D3C"/>
    <w:rsid w:val="002D6D90"/>
    <w:rsid w:val="002D703C"/>
    <w:rsid w:val="002D71FF"/>
    <w:rsid w:val="002D7559"/>
    <w:rsid w:val="002D75A7"/>
    <w:rsid w:val="002D7811"/>
    <w:rsid w:val="002D79DF"/>
    <w:rsid w:val="002D7A87"/>
    <w:rsid w:val="002D7BCF"/>
    <w:rsid w:val="002D7C95"/>
    <w:rsid w:val="002D7F0B"/>
    <w:rsid w:val="002D7F78"/>
    <w:rsid w:val="002D7FBE"/>
    <w:rsid w:val="002E02D5"/>
    <w:rsid w:val="002E0590"/>
    <w:rsid w:val="002E06F1"/>
    <w:rsid w:val="002E0804"/>
    <w:rsid w:val="002E08C3"/>
    <w:rsid w:val="002E0B5B"/>
    <w:rsid w:val="002E0DD5"/>
    <w:rsid w:val="002E1055"/>
    <w:rsid w:val="002E110C"/>
    <w:rsid w:val="002E1408"/>
    <w:rsid w:val="002E1415"/>
    <w:rsid w:val="002E1472"/>
    <w:rsid w:val="002E16E1"/>
    <w:rsid w:val="002E17A7"/>
    <w:rsid w:val="002E1869"/>
    <w:rsid w:val="002E1978"/>
    <w:rsid w:val="002E1A09"/>
    <w:rsid w:val="002E1A13"/>
    <w:rsid w:val="002E1CDF"/>
    <w:rsid w:val="002E1D7A"/>
    <w:rsid w:val="002E1E3F"/>
    <w:rsid w:val="002E1E87"/>
    <w:rsid w:val="002E1EAC"/>
    <w:rsid w:val="002E1FC7"/>
    <w:rsid w:val="002E22A1"/>
    <w:rsid w:val="002E22CA"/>
    <w:rsid w:val="002E2320"/>
    <w:rsid w:val="002E2421"/>
    <w:rsid w:val="002E27D4"/>
    <w:rsid w:val="002E2882"/>
    <w:rsid w:val="002E2900"/>
    <w:rsid w:val="002E2911"/>
    <w:rsid w:val="002E29A2"/>
    <w:rsid w:val="002E2AF7"/>
    <w:rsid w:val="002E2BCE"/>
    <w:rsid w:val="002E2CA1"/>
    <w:rsid w:val="002E2D60"/>
    <w:rsid w:val="002E330A"/>
    <w:rsid w:val="002E3477"/>
    <w:rsid w:val="002E3833"/>
    <w:rsid w:val="002E38D1"/>
    <w:rsid w:val="002E38F3"/>
    <w:rsid w:val="002E3991"/>
    <w:rsid w:val="002E3996"/>
    <w:rsid w:val="002E3A7B"/>
    <w:rsid w:val="002E3AAF"/>
    <w:rsid w:val="002E3BD7"/>
    <w:rsid w:val="002E3CD5"/>
    <w:rsid w:val="002E3DAE"/>
    <w:rsid w:val="002E3DD7"/>
    <w:rsid w:val="002E3F54"/>
    <w:rsid w:val="002E422F"/>
    <w:rsid w:val="002E43D1"/>
    <w:rsid w:val="002E4593"/>
    <w:rsid w:val="002E475C"/>
    <w:rsid w:val="002E4898"/>
    <w:rsid w:val="002E49DC"/>
    <w:rsid w:val="002E4B0F"/>
    <w:rsid w:val="002E4B5C"/>
    <w:rsid w:val="002E4B85"/>
    <w:rsid w:val="002E4BB5"/>
    <w:rsid w:val="002E4BBD"/>
    <w:rsid w:val="002E4CB5"/>
    <w:rsid w:val="002E4D07"/>
    <w:rsid w:val="002E4D3B"/>
    <w:rsid w:val="002E5152"/>
    <w:rsid w:val="002E52E7"/>
    <w:rsid w:val="002E55E1"/>
    <w:rsid w:val="002E5720"/>
    <w:rsid w:val="002E5845"/>
    <w:rsid w:val="002E589A"/>
    <w:rsid w:val="002E58C3"/>
    <w:rsid w:val="002E5A8C"/>
    <w:rsid w:val="002E5B5F"/>
    <w:rsid w:val="002E5E9B"/>
    <w:rsid w:val="002E5F9F"/>
    <w:rsid w:val="002E60EE"/>
    <w:rsid w:val="002E616D"/>
    <w:rsid w:val="002E6255"/>
    <w:rsid w:val="002E62ED"/>
    <w:rsid w:val="002E634E"/>
    <w:rsid w:val="002E63CF"/>
    <w:rsid w:val="002E6445"/>
    <w:rsid w:val="002E6797"/>
    <w:rsid w:val="002E6864"/>
    <w:rsid w:val="002E6903"/>
    <w:rsid w:val="002E6932"/>
    <w:rsid w:val="002E6B9F"/>
    <w:rsid w:val="002E6CA0"/>
    <w:rsid w:val="002E6D06"/>
    <w:rsid w:val="002E6DFF"/>
    <w:rsid w:val="002E6F14"/>
    <w:rsid w:val="002E703A"/>
    <w:rsid w:val="002E709B"/>
    <w:rsid w:val="002E7130"/>
    <w:rsid w:val="002E717E"/>
    <w:rsid w:val="002E72D1"/>
    <w:rsid w:val="002E74C9"/>
    <w:rsid w:val="002E76C0"/>
    <w:rsid w:val="002E7B44"/>
    <w:rsid w:val="002E7D11"/>
    <w:rsid w:val="002E7E8B"/>
    <w:rsid w:val="002E7EE7"/>
    <w:rsid w:val="002F02F3"/>
    <w:rsid w:val="002F053C"/>
    <w:rsid w:val="002F0632"/>
    <w:rsid w:val="002F083A"/>
    <w:rsid w:val="002F08EA"/>
    <w:rsid w:val="002F09A4"/>
    <w:rsid w:val="002F0BA8"/>
    <w:rsid w:val="002F0D1E"/>
    <w:rsid w:val="002F0F77"/>
    <w:rsid w:val="002F1216"/>
    <w:rsid w:val="002F12AA"/>
    <w:rsid w:val="002F12C6"/>
    <w:rsid w:val="002F14DA"/>
    <w:rsid w:val="002F16C6"/>
    <w:rsid w:val="002F18A0"/>
    <w:rsid w:val="002F1BCA"/>
    <w:rsid w:val="002F1EF2"/>
    <w:rsid w:val="002F2067"/>
    <w:rsid w:val="002F219F"/>
    <w:rsid w:val="002F21D3"/>
    <w:rsid w:val="002F21FF"/>
    <w:rsid w:val="002F2258"/>
    <w:rsid w:val="002F240E"/>
    <w:rsid w:val="002F2542"/>
    <w:rsid w:val="002F2AE3"/>
    <w:rsid w:val="002F2D9F"/>
    <w:rsid w:val="002F2DCE"/>
    <w:rsid w:val="002F2F21"/>
    <w:rsid w:val="002F2F69"/>
    <w:rsid w:val="002F3045"/>
    <w:rsid w:val="002F306F"/>
    <w:rsid w:val="002F30AF"/>
    <w:rsid w:val="002F3114"/>
    <w:rsid w:val="002F3287"/>
    <w:rsid w:val="002F3319"/>
    <w:rsid w:val="002F34FB"/>
    <w:rsid w:val="002F36CD"/>
    <w:rsid w:val="002F374E"/>
    <w:rsid w:val="002F3A5B"/>
    <w:rsid w:val="002F3C84"/>
    <w:rsid w:val="002F3C8D"/>
    <w:rsid w:val="002F4022"/>
    <w:rsid w:val="002F4115"/>
    <w:rsid w:val="002F4172"/>
    <w:rsid w:val="002F4243"/>
    <w:rsid w:val="002F439D"/>
    <w:rsid w:val="002F4592"/>
    <w:rsid w:val="002F4625"/>
    <w:rsid w:val="002F46BD"/>
    <w:rsid w:val="002F4770"/>
    <w:rsid w:val="002F4A11"/>
    <w:rsid w:val="002F4B4C"/>
    <w:rsid w:val="002F4BA4"/>
    <w:rsid w:val="002F4CF4"/>
    <w:rsid w:val="002F4CFE"/>
    <w:rsid w:val="002F4E48"/>
    <w:rsid w:val="002F509A"/>
    <w:rsid w:val="002F53D0"/>
    <w:rsid w:val="002F542A"/>
    <w:rsid w:val="002F5436"/>
    <w:rsid w:val="002F5741"/>
    <w:rsid w:val="002F57F6"/>
    <w:rsid w:val="002F5839"/>
    <w:rsid w:val="002F58A7"/>
    <w:rsid w:val="002F59FD"/>
    <w:rsid w:val="002F5BBE"/>
    <w:rsid w:val="002F5CEE"/>
    <w:rsid w:val="002F5D28"/>
    <w:rsid w:val="002F5F70"/>
    <w:rsid w:val="002F6080"/>
    <w:rsid w:val="002F61CC"/>
    <w:rsid w:val="002F62C6"/>
    <w:rsid w:val="002F62E6"/>
    <w:rsid w:val="002F6402"/>
    <w:rsid w:val="002F6445"/>
    <w:rsid w:val="002F6A65"/>
    <w:rsid w:val="002F6B13"/>
    <w:rsid w:val="002F6F6E"/>
    <w:rsid w:val="002F7170"/>
    <w:rsid w:val="002F71DF"/>
    <w:rsid w:val="002F7298"/>
    <w:rsid w:val="002F7383"/>
    <w:rsid w:val="002F738B"/>
    <w:rsid w:val="002F78FD"/>
    <w:rsid w:val="002F79B1"/>
    <w:rsid w:val="003001AC"/>
    <w:rsid w:val="0030026C"/>
    <w:rsid w:val="0030046C"/>
    <w:rsid w:val="00300E8D"/>
    <w:rsid w:val="00300FE5"/>
    <w:rsid w:val="003010F2"/>
    <w:rsid w:val="00301105"/>
    <w:rsid w:val="003013A4"/>
    <w:rsid w:val="003013C6"/>
    <w:rsid w:val="003013CD"/>
    <w:rsid w:val="0030160D"/>
    <w:rsid w:val="00301639"/>
    <w:rsid w:val="0030169E"/>
    <w:rsid w:val="003016D2"/>
    <w:rsid w:val="003016E4"/>
    <w:rsid w:val="0030172E"/>
    <w:rsid w:val="003018E1"/>
    <w:rsid w:val="0030192B"/>
    <w:rsid w:val="00301952"/>
    <w:rsid w:val="00301BCA"/>
    <w:rsid w:val="00301CF8"/>
    <w:rsid w:val="00301DC8"/>
    <w:rsid w:val="00301F27"/>
    <w:rsid w:val="00301F30"/>
    <w:rsid w:val="003022CA"/>
    <w:rsid w:val="003022FA"/>
    <w:rsid w:val="0030234F"/>
    <w:rsid w:val="00302516"/>
    <w:rsid w:val="003028BB"/>
    <w:rsid w:val="0030292F"/>
    <w:rsid w:val="00302A19"/>
    <w:rsid w:val="00302A50"/>
    <w:rsid w:val="00302A8C"/>
    <w:rsid w:val="00302BBE"/>
    <w:rsid w:val="00302DE6"/>
    <w:rsid w:val="00302DF5"/>
    <w:rsid w:val="00302E22"/>
    <w:rsid w:val="00302E7E"/>
    <w:rsid w:val="00302F22"/>
    <w:rsid w:val="0030316F"/>
    <w:rsid w:val="003033AE"/>
    <w:rsid w:val="00303463"/>
    <w:rsid w:val="003034BF"/>
    <w:rsid w:val="003035FA"/>
    <w:rsid w:val="0030360A"/>
    <w:rsid w:val="0030386E"/>
    <w:rsid w:val="0030394A"/>
    <w:rsid w:val="0030399F"/>
    <w:rsid w:val="00303A30"/>
    <w:rsid w:val="00303B31"/>
    <w:rsid w:val="00303DC8"/>
    <w:rsid w:val="00303E89"/>
    <w:rsid w:val="00303ECB"/>
    <w:rsid w:val="00303F87"/>
    <w:rsid w:val="00304030"/>
    <w:rsid w:val="0030429C"/>
    <w:rsid w:val="00304331"/>
    <w:rsid w:val="003043AD"/>
    <w:rsid w:val="00304460"/>
    <w:rsid w:val="00304945"/>
    <w:rsid w:val="00304C01"/>
    <w:rsid w:val="00304D0E"/>
    <w:rsid w:val="00304D20"/>
    <w:rsid w:val="00304E4E"/>
    <w:rsid w:val="00305123"/>
    <w:rsid w:val="003052C6"/>
    <w:rsid w:val="0030549E"/>
    <w:rsid w:val="00305644"/>
    <w:rsid w:val="00305679"/>
    <w:rsid w:val="00305AFB"/>
    <w:rsid w:val="00305B3A"/>
    <w:rsid w:val="00305B4D"/>
    <w:rsid w:val="00305C11"/>
    <w:rsid w:val="00305CC4"/>
    <w:rsid w:val="00305CF8"/>
    <w:rsid w:val="00305E54"/>
    <w:rsid w:val="00305EE6"/>
    <w:rsid w:val="00305F25"/>
    <w:rsid w:val="003062E3"/>
    <w:rsid w:val="0030671F"/>
    <w:rsid w:val="003067BF"/>
    <w:rsid w:val="00306802"/>
    <w:rsid w:val="0030699E"/>
    <w:rsid w:val="00306ABF"/>
    <w:rsid w:val="00306ADB"/>
    <w:rsid w:val="00306C68"/>
    <w:rsid w:val="00306D97"/>
    <w:rsid w:val="00307050"/>
    <w:rsid w:val="003070BA"/>
    <w:rsid w:val="003072A5"/>
    <w:rsid w:val="00307449"/>
    <w:rsid w:val="0030754B"/>
    <w:rsid w:val="0030759A"/>
    <w:rsid w:val="003075A1"/>
    <w:rsid w:val="003075F6"/>
    <w:rsid w:val="00307662"/>
    <w:rsid w:val="003078A4"/>
    <w:rsid w:val="003078EA"/>
    <w:rsid w:val="00307947"/>
    <w:rsid w:val="00307B58"/>
    <w:rsid w:val="00307BB3"/>
    <w:rsid w:val="00307C00"/>
    <w:rsid w:val="00310037"/>
    <w:rsid w:val="0031010B"/>
    <w:rsid w:val="0031024E"/>
    <w:rsid w:val="00310334"/>
    <w:rsid w:val="00310346"/>
    <w:rsid w:val="003105CF"/>
    <w:rsid w:val="003107C1"/>
    <w:rsid w:val="003107E0"/>
    <w:rsid w:val="003107E8"/>
    <w:rsid w:val="00310846"/>
    <w:rsid w:val="003108B7"/>
    <w:rsid w:val="0031097E"/>
    <w:rsid w:val="00310EDD"/>
    <w:rsid w:val="00310F0A"/>
    <w:rsid w:val="00310FBC"/>
    <w:rsid w:val="003112E1"/>
    <w:rsid w:val="00311343"/>
    <w:rsid w:val="003113C0"/>
    <w:rsid w:val="00311423"/>
    <w:rsid w:val="0031151B"/>
    <w:rsid w:val="00311790"/>
    <w:rsid w:val="00311AFA"/>
    <w:rsid w:val="00311FE8"/>
    <w:rsid w:val="003120B4"/>
    <w:rsid w:val="0031222A"/>
    <w:rsid w:val="00312273"/>
    <w:rsid w:val="00312304"/>
    <w:rsid w:val="003123D2"/>
    <w:rsid w:val="00312451"/>
    <w:rsid w:val="003125EF"/>
    <w:rsid w:val="003127E7"/>
    <w:rsid w:val="003128B7"/>
    <w:rsid w:val="00312AC1"/>
    <w:rsid w:val="00312ACF"/>
    <w:rsid w:val="00312C15"/>
    <w:rsid w:val="00312C4E"/>
    <w:rsid w:val="00312D32"/>
    <w:rsid w:val="00312DE4"/>
    <w:rsid w:val="00312F12"/>
    <w:rsid w:val="00313029"/>
    <w:rsid w:val="0031303E"/>
    <w:rsid w:val="00313115"/>
    <w:rsid w:val="003131B6"/>
    <w:rsid w:val="003131D3"/>
    <w:rsid w:val="00313278"/>
    <w:rsid w:val="003135BE"/>
    <w:rsid w:val="00313644"/>
    <w:rsid w:val="003136DF"/>
    <w:rsid w:val="00313A49"/>
    <w:rsid w:val="00313B38"/>
    <w:rsid w:val="00313D47"/>
    <w:rsid w:val="00313E66"/>
    <w:rsid w:val="00313E96"/>
    <w:rsid w:val="003140D7"/>
    <w:rsid w:val="003143FC"/>
    <w:rsid w:val="0031454C"/>
    <w:rsid w:val="00314588"/>
    <w:rsid w:val="0031475E"/>
    <w:rsid w:val="0031476D"/>
    <w:rsid w:val="0031485D"/>
    <w:rsid w:val="003148D0"/>
    <w:rsid w:val="00314A07"/>
    <w:rsid w:val="00314AEC"/>
    <w:rsid w:val="00314B80"/>
    <w:rsid w:val="00314CB1"/>
    <w:rsid w:val="00314DD2"/>
    <w:rsid w:val="00314E14"/>
    <w:rsid w:val="00314E4F"/>
    <w:rsid w:val="00315010"/>
    <w:rsid w:val="003150B5"/>
    <w:rsid w:val="00315162"/>
    <w:rsid w:val="0031518D"/>
    <w:rsid w:val="003151BA"/>
    <w:rsid w:val="003152F7"/>
    <w:rsid w:val="0031548C"/>
    <w:rsid w:val="00315542"/>
    <w:rsid w:val="00315622"/>
    <w:rsid w:val="003156F3"/>
    <w:rsid w:val="003158DC"/>
    <w:rsid w:val="00315930"/>
    <w:rsid w:val="003159B7"/>
    <w:rsid w:val="00315B3D"/>
    <w:rsid w:val="00315BE3"/>
    <w:rsid w:val="00315C40"/>
    <w:rsid w:val="00315D72"/>
    <w:rsid w:val="00315D85"/>
    <w:rsid w:val="00316001"/>
    <w:rsid w:val="0031618F"/>
    <w:rsid w:val="00316199"/>
    <w:rsid w:val="0031637F"/>
    <w:rsid w:val="0031641E"/>
    <w:rsid w:val="00316460"/>
    <w:rsid w:val="0031651D"/>
    <w:rsid w:val="003168CA"/>
    <w:rsid w:val="00316B70"/>
    <w:rsid w:val="00316C16"/>
    <w:rsid w:val="00316D2B"/>
    <w:rsid w:val="00316E9B"/>
    <w:rsid w:val="00316EC8"/>
    <w:rsid w:val="00317104"/>
    <w:rsid w:val="003172DA"/>
    <w:rsid w:val="00317389"/>
    <w:rsid w:val="003173C6"/>
    <w:rsid w:val="00317417"/>
    <w:rsid w:val="003174AE"/>
    <w:rsid w:val="003174C7"/>
    <w:rsid w:val="0031788E"/>
    <w:rsid w:val="00317C3D"/>
    <w:rsid w:val="00317EAB"/>
    <w:rsid w:val="00317FDF"/>
    <w:rsid w:val="00320110"/>
    <w:rsid w:val="003201E9"/>
    <w:rsid w:val="00320232"/>
    <w:rsid w:val="0032042A"/>
    <w:rsid w:val="003204E3"/>
    <w:rsid w:val="003205A2"/>
    <w:rsid w:val="003207C5"/>
    <w:rsid w:val="00320935"/>
    <w:rsid w:val="00320A10"/>
    <w:rsid w:val="00320C50"/>
    <w:rsid w:val="00320D56"/>
    <w:rsid w:val="00320F0B"/>
    <w:rsid w:val="00320F6F"/>
    <w:rsid w:val="00320FE9"/>
    <w:rsid w:val="003213A4"/>
    <w:rsid w:val="003213DB"/>
    <w:rsid w:val="0032173F"/>
    <w:rsid w:val="00321995"/>
    <w:rsid w:val="00321ADA"/>
    <w:rsid w:val="00321B6E"/>
    <w:rsid w:val="00321BA7"/>
    <w:rsid w:val="00321D40"/>
    <w:rsid w:val="00321E05"/>
    <w:rsid w:val="00321F4B"/>
    <w:rsid w:val="00321F91"/>
    <w:rsid w:val="00322110"/>
    <w:rsid w:val="00322178"/>
    <w:rsid w:val="003223A6"/>
    <w:rsid w:val="003223C7"/>
    <w:rsid w:val="0032244A"/>
    <w:rsid w:val="003224DD"/>
    <w:rsid w:val="003224F4"/>
    <w:rsid w:val="00322552"/>
    <w:rsid w:val="00322565"/>
    <w:rsid w:val="0032269C"/>
    <w:rsid w:val="003226B8"/>
    <w:rsid w:val="0032273D"/>
    <w:rsid w:val="00322A5E"/>
    <w:rsid w:val="00322AC8"/>
    <w:rsid w:val="00322C78"/>
    <w:rsid w:val="00322CC5"/>
    <w:rsid w:val="00322DD0"/>
    <w:rsid w:val="003231D6"/>
    <w:rsid w:val="003231DC"/>
    <w:rsid w:val="003232AF"/>
    <w:rsid w:val="00323401"/>
    <w:rsid w:val="0032373B"/>
    <w:rsid w:val="00323833"/>
    <w:rsid w:val="00323A8A"/>
    <w:rsid w:val="00323B89"/>
    <w:rsid w:val="00323C60"/>
    <w:rsid w:val="00323C7B"/>
    <w:rsid w:val="00323D5B"/>
    <w:rsid w:val="00324246"/>
    <w:rsid w:val="0032434D"/>
    <w:rsid w:val="00324427"/>
    <w:rsid w:val="00324430"/>
    <w:rsid w:val="00324431"/>
    <w:rsid w:val="0032447D"/>
    <w:rsid w:val="0032449F"/>
    <w:rsid w:val="0032463C"/>
    <w:rsid w:val="00324898"/>
    <w:rsid w:val="00324A90"/>
    <w:rsid w:val="00324C87"/>
    <w:rsid w:val="00324D8E"/>
    <w:rsid w:val="00325010"/>
    <w:rsid w:val="00325316"/>
    <w:rsid w:val="003253BF"/>
    <w:rsid w:val="00325474"/>
    <w:rsid w:val="003258D7"/>
    <w:rsid w:val="003258FC"/>
    <w:rsid w:val="00325979"/>
    <w:rsid w:val="00325AD0"/>
    <w:rsid w:val="00325BAB"/>
    <w:rsid w:val="00325BC2"/>
    <w:rsid w:val="00325E0B"/>
    <w:rsid w:val="0032623D"/>
    <w:rsid w:val="00326298"/>
    <w:rsid w:val="003263D2"/>
    <w:rsid w:val="003266EB"/>
    <w:rsid w:val="00326739"/>
    <w:rsid w:val="00326892"/>
    <w:rsid w:val="0032696C"/>
    <w:rsid w:val="0032699E"/>
    <w:rsid w:val="003269AA"/>
    <w:rsid w:val="00326A0D"/>
    <w:rsid w:val="00326C3A"/>
    <w:rsid w:val="00326D1C"/>
    <w:rsid w:val="00326DEF"/>
    <w:rsid w:val="00326F12"/>
    <w:rsid w:val="00327394"/>
    <w:rsid w:val="003275D7"/>
    <w:rsid w:val="003276BD"/>
    <w:rsid w:val="00327904"/>
    <w:rsid w:val="003279FF"/>
    <w:rsid w:val="00327EE3"/>
    <w:rsid w:val="00327F9A"/>
    <w:rsid w:val="00327F9D"/>
    <w:rsid w:val="003300DB"/>
    <w:rsid w:val="00330215"/>
    <w:rsid w:val="00330311"/>
    <w:rsid w:val="003303F9"/>
    <w:rsid w:val="003303FC"/>
    <w:rsid w:val="0033066F"/>
    <w:rsid w:val="0033087D"/>
    <w:rsid w:val="00330892"/>
    <w:rsid w:val="00330BE0"/>
    <w:rsid w:val="00330D77"/>
    <w:rsid w:val="00330DAA"/>
    <w:rsid w:val="00330FCE"/>
    <w:rsid w:val="00331173"/>
    <w:rsid w:val="0033129F"/>
    <w:rsid w:val="00331353"/>
    <w:rsid w:val="003313AD"/>
    <w:rsid w:val="003314AE"/>
    <w:rsid w:val="003314EB"/>
    <w:rsid w:val="0033156B"/>
    <w:rsid w:val="00331789"/>
    <w:rsid w:val="00331A23"/>
    <w:rsid w:val="00331A9B"/>
    <w:rsid w:val="00331B9B"/>
    <w:rsid w:val="00332016"/>
    <w:rsid w:val="0033201E"/>
    <w:rsid w:val="00332227"/>
    <w:rsid w:val="003322C7"/>
    <w:rsid w:val="00332484"/>
    <w:rsid w:val="00332576"/>
    <w:rsid w:val="00332729"/>
    <w:rsid w:val="0033287E"/>
    <w:rsid w:val="00332AFF"/>
    <w:rsid w:val="00332C09"/>
    <w:rsid w:val="00332CE7"/>
    <w:rsid w:val="00332F17"/>
    <w:rsid w:val="00332F2E"/>
    <w:rsid w:val="00332F8D"/>
    <w:rsid w:val="00333018"/>
    <w:rsid w:val="00333114"/>
    <w:rsid w:val="003332EF"/>
    <w:rsid w:val="00333364"/>
    <w:rsid w:val="00333523"/>
    <w:rsid w:val="00333641"/>
    <w:rsid w:val="00333800"/>
    <w:rsid w:val="0033389C"/>
    <w:rsid w:val="00333B11"/>
    <w:rsid w:val="00333C56"/>
    <w:rsid w:val="00333C6D"/>
    <w:rsid w:val="00333ED7"/>
    <w:rsid w:val="00333F9C"/>
    <w:rsid w:val="0033400A"/>
    <w:rsid w:val="0033429B"/>
    <w:rsid w:val="00334463"/>
    <w:rsid w:val="00334499"/>
    <w:rsid w:val="0033453C"/>
    <w:rsid w:val="00334737"/>
    <w:rsid w:val="00334747"/>
    <w:rsid w:val="00334785"/>
    <w:rsid w:val="00334834"/>
    <w:rsid w:val="0033495C"/>
    <w:rsid w:val="003349F5"/>
    <w:rsid w:val="00334A15"/>
    <w:rsid w:val="00334B0C"/>
    <w:rsid w:val="00334B8F"/>
    <w:rsid w:val="00334BF8"/>
    <w:rsid w:val="00334C58"/>
    <w:rsid w:val="00334C91"/>
    <w:rsid w:val="00334E71"/>
    <w:rsid w:val="00334ED8"/>
    <w:rsid w:val="00335041"/>
    <w:rsid w:val="00335045"/>
    <w:rsid w:val="003350C8"/>
    <w:rsid w:val="0033511B"/>
    <w:rsid w:val="00335168"/>
    <w:rsid w:val="0033523A"/>
    <w:rsid w:val="003352D7"/>
    <w:rsid w:val="003355AA"/>
    <w:rsid w:val="00335913"/>
    <w:rsid w:val="003359A2"/>
    <w:rsid w:val="00335AD6"/>
    <w:rsid w:val="00335B80"/>
    <w:rsid w:val="00335CF5"/>
    <w:rsid w:val="003363F1"/>
    <w:rsid w:val="003366AB"/>
    <w:rsid w:val="00336706"/>
    <w:rsid w:val="003367C4"/>
    <w:rsid w:val="00336894"/>
    <w:rsid w:val="00336CB7"/>
    <w:rsid w:val="00336D10"/>
    <w:rsid w:val="00336D9E"/>
    <w:rsid w:val="00336E8A"/>
    <w:rsid w:val="00336F66"/>
    <w:rsid w:val="00337012"/>
    <w:rsid w:val="00337289"/>
    <w:rsid w:val="0033745B"/>
    <w:rsid w:val="0033756B"/>
    <w:rsid w:val="003375C1"/>
    <w:rsid w:val="003377E1"/>
    <w:rsid w:val="00337A30"/>
    <w:rsid w:val="00337A69"/>
    <w:rsid w:val="00337D8A"/>
    <w:rsid w:val="00337EB8"/>
    <w:rsid w:val="00337EFB"/>
    <w:rsid w:val="003400B4"/>
    <w:rsid w:val="0034037B"/>
    <w:rsid w:val="003403E8"/>
    <w:rsid w:val="0034059E"/>
    <w:rsid w:val="00340683"/>
    <w:rsid w:val="003407CB"/>
    <w:rsid w:val="0034085D"/>
    <w:rsid w:val="00340BF5"/>
    <w:rsid w:val="00340EEE"/>
    <w:rsid w:val="0034104F"/>
    <w:rsid w:val="0034144C"/>
    <w:rsid w:val="003415F6"/>
    <w:rsid w:val="0034190F"/>
    <w:rsid w:val="00341996"/>
    <w:rsid w:val="00341A5F"/>
    <w:rsid w:val="00341C3D"/>
    <w:rsid w:val="00341D7C"/>
    <w:rsid w:val="00341E85"/>
    <w:rsid w:val="0034205D"/>
    <w:rsid w:val="003422DB"/>
    <w:rsid w:val="003422F5"/>
    <w:rsid w:val="0034251F"/>
    <w:rsid w:val="0034255A"/>
    <w:rsid w:val="003427C9"/>
    <w:rsid w:val="003428F3"/>
    <w:rsid w:val="00342A21"/>
    <w:rsid w:val="00342CE2"/>
    <w:rsid w:val="00342E55"/>
    <w:rsid w:val="00342F02"/>
    <w:rsid w:val="003430C0"/>
    <w:rsid w:val="003434E0"/>
    <w:rsid w:val="003434EC"/>
    <w:rsid w:val="0034399F"/>
    <w:rsid w:val="00343AD7"/>
    <w:rsid w:val="00343CC3"/>
    <w:rsid w:val="00343D38"/>
    <w:rsid w:val="00343EEA"/>
    <w:rsid w:val="00343F75"/>
    <w:rsid w:val="0034405E"/>
    <w:rsid w:val="003440C2"/>
    <w:rsid w:val="003440C9"/>
    <w:rsid w:val="00344670"/>
    <w:rsid w:val="00344CAD"/>
    <w:rsid w:val="00344D42"/>
    <w:rsid w:val="00344D65"/>
    <w:rsid w:val="0034513B"/>
    <w:rsid w:val="003451C0"/>
    <w:rsid w:val="003451D7"/>
    <w:rsid w:val="0034527F"/>
    <w:rsid w:val="00345392"/>
    <w:rsid w:val="003455CF"/>
    <w:rsid w:val="00345633"/>
    <w:rsid w:val="00345ABC"/>
    <w:rsid w:val="00345CDF"/>
    <w:rsid w:val="00345CF7"/>
    <w:rsid w:val="00345D49"/>
    <w:rsid w:val="00345F08"/>
    <w:rsid w:val="00345F5A"/>
    <w:rsid w:val="0034603E"/>
    <w:rsid w:val="0034621C"/>
    <w:rsid w:val="0034647E"/>
    <w:rsid w:val="003464D3"/>
    <w:rsid w:val="00346524"/>
    <w:rsid w:val="0034657B"/>
    <w:rsid w:val="003466E4"/>
    <w:rsid w:val="003466EE"/>
    <w:rsid w:val="0034673C"/>
    <w:rsid w:val="003468B9"/>
    <w:rsid w:val="00346990"/>
    <w:rsid w:val="00346DE0"/>
    <w:rsid w:val="00346EDF"/>
    <w:rsid w:val="00346EEC"/>
    <w:rsid w:val="00346FBD"/>
    <w:rsid w:val="00347054"/>
    <w:rsid w:val="00347058"/>
    <w:rsid w:val="003470CE"/>
    <w:rsid w:val="00347185"/>
    <w:rsid w:val="003471FC"/>
    <w:rsid w:val="0034728E"/>
    <w:rsid w:val="003473F3"/>
    <w:rsid w:val="0034749F"/>
    <w:rsid w:val="00347528"/>
    <w:rsid w:val="00347545"/>
    <w:rsid w:val="0034765F"/>
    <w:rsid w:val="00347882"/>
    <w:rsid w:val="00347AC3"/>
    <w:rsid w:val="00347BE4"/>
    <w:rsid w:val="00350127"/>
    <w:rsid w:val="00350288"/>
    <w:rsid w:val="00350355"/>
    <w:rsid w:val="003503D8"/>
    <w:rsid w:val="003504B0"/>
    <w:rsid w:val="00350500"/>
    <w:rsid w:val="003507B9"/>
    <w:rsid w:val="003507E7"/>
    <w:rsid w:val="0035085A"/>
    <w:rsid w:val="0035098E"/>
    <w:rsid w:val="00350A40"/>
    <w:rsid w:val="00350A4B"/>
    <w:rsid w:val="00350AC1"/>
    <w:rsid w:val="00350B4C"/>
    <w:rsid w:val="00350C1F"/>
    <w:rsid w:val="00350CE4"/>
    <w:rsid w:val="00350DC9"/>
    <w:rsid w:val="00350EF5"/>
    <w:rsid w:val="003510A2"/>
    <w:rsid w:val="0035135D"/>
    <w:rsid w:val="00351395"/>
    <w:rsid w:val="003514F7"/>
    <w:rsid w:val="003515EF"/>
    <w:rsid w:val="003516F5"/>
    <w:rsid w:val="00351D1F"/>
    <w:rsid w:val="00351D5F"/>
    <w:rsid w:val="00351DC6"/>
    <w:rsid w:val="00351F90"/>
    <w:rsid w:val="00352284"/>
    <w:rsid w:val="003522B4"/>
    <w:rsid w:val="003523D2"/>
    <w:rsid w:val="0035240E"/>
    <w:rsid w:val="00352546"/>
    <w:rsid w:val="003527A2"/>
    <w:rsid w:val="00352927"/>
    <w:rsid w:val="00352983"/>
    <w:rsid w:val="003529EB"/>
    <w:rsid w:val="00352A7E"/>
    <w:rsid w:val="00352BF4"/>
    <w:rsid w:val="00352EA1"/>
    <w:rsid w:val="00352FB5"/>
    <w:rsid w:val="00353248"/>
    <w:rsid w:val="003532FD"/>
    <w:rsid w:val="00353643"/>
    <w:rsid w:val="003536E8"/>
    <w:rsid w:val="0035374C"/>
    <w:rsid w:val="00353A46"/>
    <w:rsid w:val="00353B90"/>
    <w:rsid w:val="00353BC2"/>
    <w:rsid w:val="00353D51"/>
    <w:rsid w:val="00353E6D"/>
    <w:rsid w:val="00353F21"/>
    <w:rsid w:val="00354437"/>
    <w:rsid w:val="00354518"/>
    <w:rsid w:val="0035462D"/>
    <w:rsid w:val="00354769"/>
    <w:rsid w:val="00354770"/>
    <w:rsid w:val="00354B31"/>
    <w:rsid w:val="00354CF1"/>
    <w:rsid w:val="00354DFD"/>
    <w:rsid w:val="00354F34"/>
    <w:rsid w:val="00354FCE"/>
    <w:rsid w:val="003551EC"/>
    <w:rsid w:val="00355310"/>
    <w:rsid w:val="0035536C"/>
    <w:rsid w:val="0035547C"/>
    <w:rsid w:val="00355543"/>
    <w:rsid w:val="003555FB"/>
    <w:rsid w:val="003556F5"/>
    <w:rsid w:val="00356182"/>
    <w:rsid w:val="00356260"/>
    <w:rsid w:val="003562EF"/>
    <w:rsid w:val="00356323"/>
    <w:rsid w:val="0035667A"/>
    <w:rsid w:val="003567C8"/>
    <w:rsid w:val="00356833"/>
    <w:rsid w:val="00356877"/>
    <w:rsid w:val="00356A32"/>
    <w:rsid w:val="00356A61"/>
    <w:rsid w:val="00356BE2"/>
    <w:rsid w:val="00356C18"/>
    <w:rsid w:val="00356C3E"/>
    <w:rsid w:val="00356C40"/>
    <w:rsid w:val="00356D3C"/>
    <w:rsid w:val="00356FF9"/>
    <w:rsid w:val="003571CF"/>
    <w:rsid w:val="00357420"/>
    <w:rsid w:val="003575A4"/>
    <w:rsid w:val="0035780B"/>
    <w:rsid w:val="00357CCF"/>
    <w:rsid w:val="00357FE0"/>
    <w:rsid w:val="00360121"/>
    <w:rsid w:val="003602EA"/>
    <w:rsid w:val="003603A0"/>
    <w:rsid w:val="003603C1"/>
    <w:rsid w:val="0036040A"/>
    <w:rsid w:val="003606D3"/>
    <w:rsid w:val="00360715"/>
    <w:rsid w:val="0036095F"/>
    <w:rsid w:val="00361035"/>
    <w:rsid w:val="00361307"/>
    <w:rsid w:val="003614B3"/>
    <w:rsid w:val="003614F4"/>
    <w:rsid w:val="0036155D"/>
    <w:rsid w:val="00361924"/>
    <w:rsid w:val="003619D7"/>
    <w:rsid w:val="00361DB8"/>
    <w:rsid w:val="00361DC3"/>
    <w:rsid w:val="00361DFF"/>
    <w:rsid w:val="00361F72"/>
    <w:rsid w:val="00361F7C"/>
    <w:rsid w:val="003621B7"/>
    <w:rsid w:val="00362347"/>
    <w:rsid w:val="003623D1"/>
    <w:rsid w:val="003623F2"/>
    <w:rsid w:val="00362493"/>
    <w:rsid w:val="0036268F"/>
    <w:rsid w:val="003627CD"/>
    <w:rsid w:val="00362849"/>
    <w:rsid w:val="003628DA"/>
    <w:rsid w:val="00362993"/>
    <w:rsid w:val="003629DF"/>
    <w:rsid w:val="00362AFC"/>
    <w:rsid w:val="00362F73"/>
    <w:rsid w:val="0036313F"/>
    <w:rsid w:val="0036315E"/>
    <w:rsid w:val="0036336B"/>
    <w:rsid w:val="0036347B"/>
    <w:rsid w:val="00363625"/>
    <w:rsid w:val="0036378F"/>
    <w:rsid w:val="00363904"/>
    <w:rsid w:val="00363913"/>
    <w:rsid w:val="0036391B"/>
    <w:rsid w:val="00363AB4"/>
    <w:rsid w:val="00363AE0"/>
    <w:rsid w:val="00363B84"/>
    <w:rsid w:val="00363D19"/>
    <w:rsid w:val="00363F13"/>
    <w:rsid w:val="00363FFC"/>
    <w:rsid w:val="0036403D"/>
    <w:rsid w:val="003640E0"/>
    <w:rsid w:val="00364331"/>
    <w:rsid w:val="003645D5"/>
    <w:rsid w:val="00364631"/>
    <w:rsid w:val="003646EC"/>
    <w:rsid w:val="00364745"/>
    <w:rsid w:val="003648D4"/>
    <w:rsid w:val="00364A40"/>
    <w:rsid w:val="00364B65"/>
    <w:rsid w:val="00364BE9"/>
    <w:rsid w:val="00364BEC"/>
    <w:rsid w:val="00364EC3"/>
    <w:rsid w:val="003650EA"/>
    <w:rsid w:val="0036514B"/>
    <w:rsid w:val="0036525F"/>
    <w:rsid w:val="0036544F"/>
    <w:rsid w:val="00365590"/>
    <w:rsid w:val="003655B1"/>
    <w:rsid w:val="003655ED"/>
    <w:rsid w:val="00365731"/>
    <w:rsid w:val="003657F4"/>
    <w:rsid w:val="00365953"/>
    <w:rsid w:val="0036599E"/>
    <w:rsid w:val="003660B7"/>
    <w:rsid w:val="0036631B"/>
    <w:rsid w:val="003664FF"/>
    <w:rsid w:val="0036667D"/>
    <w:rsid w:val="00366A0A"/>
    <w:rsid w:val="00366BA2"/>
    <w:rsid w:val="00366D03"/>
    <w:rsid w:val="00366E2E"/>
    <w:rsid w:val="00366EA3"/>
    <w:rsid w:val="00367104"/>
    <w:rsid w:val="00367197"/>
    <w:rsid w:val="00367258"/>
    <w:rsid w:val="003674C6"/>
    <w:rsid w:val="0036756C"/>
    <w:rsid w:val="003677D3"/>
    <w:rsid w:val="003678B0"/>
    <w:rsid w:val="00367961"/>
    <w:rsid w:val="003679E3"/>
    <w:rsid w:val="00367ADF"/>
    <w:rsid w:val="00367B57"/>
    <w:rsid w:val="00367B89"/>
    <w:rsid w:val="00367B96"/>
    <w:rsid w:val="00367D2D"/>
    <w:rsid w:val="00367E21"/>
    <w:rsid w:val="00367FAB"/>
    <w:rsid w:val="0037023B"/>
    <w:rsid w:val="0037026F"/>
    <w:rsid w:val="00370342"/>
    <w:rsid w:val="0037037B"/>
    <w:rsid w:val="003704A6"/>
    <w:rsid w:val="00370537"/>
    <w:rsid w:val="00370681"/>
    <w:rsid w:val="00370708"/>
    <w:rsid w:val="00370A39"/>
    <w:rsid w:val="00370A76"/>
    <w:rsid w:val="00370AC3"/>
    <w:rsid w:val="00370AFB"/>
    <w:rsid w:val="00370BC9"/>
    <w:rsid w:val="00370BF2"/>
    <w:rsid w:val="00370D3E"/>
    <w:rsid w:val="00370E51"/>
    <w:rsid w:val="00370F9E"/>
    <w:rsid w:val="0037109D"/>
    <w:rsid w:val="0037128F"/>
    <w:rsid w:val="0037158F"/>
    <w:rsid w:val="003716FB"/>
    <w:rsid w:val="0037192D"/>
    <w:rsid w:val="00371A50"/>
    <w:rsid w:val="00371AA5"/>
    <w:rsid w:val="00371CDC"/>
    <w:rsid w:val="00371F10"/>
    <w:rsid w:val="00372086"/>
    <w:rsid w:val="00372144"/>
    <w:rsid w:val="00372300"/>
    <w:rsid w:val="0037231F"/>
    <w:rsid w:val="0037251A"/>
    <w:rsid w:val="00372650"/>
    <w:rsid w:val="003728FD"/>
    <w:rsid w:val="003729C8"/>
    <w:rsid w:val="00372B37"/>
    <w:rsid w:val="00372B9C"/>
    <w:rsid w:val="00372BD8"/>
    <w:rsid w:val="00372DA2"/>
    <w:rsid w:val="00372F5C"/>
    <w:rsid w:val="003733F1"/>
    <w:rsid w:val="0037344D"/>
    <w:rsid w:val="003734B4"/>
    <w:rsid w:val="003734D9"/>
    <w:rsid w:val="0037351D"/>
    <w:rsid w:val="003737DF"/>
    <w:rsid w:val="003737F5"/>
    <w:rsid w:val="003738D6"/>
    <w:rsid w:val="003739E1"/>
    <w:rsid w:val="003739F3"/>
    <w:rsid w:val="00373B43"/>
    <w:rsid w:val="00373B66"/>
    <w:rsid w:val="00373CBF"/>
    <w:rsid w:val="00373E04"/>
    <w:rsid w:val="00373F42"/>
    <w:rsid w:val="00373F91"/>
    <w:rsid w:val="00374033"/>
    <w:rsid w:val="0037406F"/>
    <w:rsid w:val="0037423F"/>
    <w:rsid w:val="00374300"/>
    <w:rsid w:val="00374438"/>
    <w:rsid w:val="00374720"/>
    <w:rsid w:val="00374D27"/>
    <w:rsid w:val="00374FB1"/>
    <w:rsid w:val="00374FF7"/>
    <w:rsid w:val="0037500B"/>
    <w:rsid w:val="003752FF"/>
    <w:rsid w:val="003753AF"/>
    <w:rsid w:val="0037554B"/>
    <w:rsid w:val="003755D9"/>
    <w:rsid w:val="00375737"/>
    <w:rsid w:val="0037579E"/>
    <w:rsid w:val="00375874"/>
    <w:rsid w:val="003758D5"/>
    <w:rsid w:val="00375ACC"/>
    <w:rsid w:val="00375CDF"/>
    <w:rsid w:val="00375D41"/>
    <w:rsid w:val="00375DE2"/>
    <w:rsid w:val="00376066"/>
    <w:rsid w:val="00376228"/>
    <w:rsid w:val="00376891"/>
    <w:rsid w:val="00376A47"/>
    <w:rsid w:val="00376E32"/>
    <w:rsid w:val="00376F0C"/>
    <w:rsid w:val="0037702C"/>
    <w:rsid w:val="003770BD"/>
    <w:rsid w:val="0037710B"/>
    <w:rsid w:val="00377200"/>
    <w:rsid w:val="0037723C"/>
    <w:rsid w:val="00377517"/>
    <w:rsid w:val="00377537"/>
    <w:rsid w:val="0037759C"/>
    <w:rsid w:val="00377639"/>
    <w:rsid w:val="00377744"/>
    <w:rsid w:val="0037774B"/>
    <w:rsid w:val="00377798"/>
    <w:rsid w:val="00377A25"/>
    <w:rsid w:val="00377B91"/>
    <w:rsid w:val="00377DD7"/>
    <w:rsid w:val="00377E8D"/>
    <w:rsid w:val="00377E95"/>
    <w:rsid w:val="00377F47"/>
    <w:rsid w:val="00377FA7"/>
    <w:rsid w:val="003801DD"/>
    <w:rsid w:val="0038040B"/>
    <w:rsid w:val="00380484"/>
    <w:rsid w:val="003804E6"/>
    <w:rsid w:val="00380638"/>
    <w:rsid w:val="00380757"/>
    <w:rsid w:val="0038077B"/>
    <w:rsid w:val="003807A4"/>
    <w:rsid w:val="00380B5A"/>
    <w:rsid w:val="00380B91"/>
    <w:rsid w:val="00380BC9"/>
    <w:rsid w:val="00380EDD"/>
    <w:rsid w:val="003811C0"/>
    <w:rsid w:val="00381201"/>
    <w:rsid w:val="0038124D"/>
    <w:rsid w:val="003817A2"/>
    <w:rsid w:val="0038180A"/>
    <w:rsid w:val="003819B7"/>
    <w:rsid w:val="00381AB1"/>
    <w:rsid w:val="00381B0C"/>
    <w:rsid w:val="00381C13"/>
    <w:rsid w:val="00381C5B"/>
    <w:rsid w:val="00381C96"/>
    <w:rsid w:val="00381F41"/>
    <w:rsid w:val="003821D4"/>
    <w:rsid w:val="0038269D"/>
    <w:rsid w:val="00382832"/>
    <w:rsid w:val="003828CD"/>
    <w:rsid w:val="003829FE"/>
    <w:rsid w:val="00382B5B"/>
    <w:rsid w:val="00382B7C"/>
    <w:rsid w:val="00382C1B"/>
    <w:rsid w:val="00382CAE"/>
    <w:rsid w:val="00382E0C"/>
    <w:rsid w:val="00382F3C"/>
    <w:rsid w:val="0038317D"/>
    <w:rsid w:val="0038339F"/>
    <w:rsid w:val="00383463"/>
    <w:rsid w:val="003836BE"/>
    <w:rsid w:val="003837CF"/>
    <w:rsid w:val="0038380A"/>
    <w:rsid w:val="003838E2"/>
    <w:rsid w:val="00383C4B"/>
    <w:rsid w:val="00383E5E"/>
    <w:rsid w:val="00383F35"/>
    <w:rsid w:val="00384097"/>
    <w:rsid w:val="003840D0"/>
    <w:rsid w:val="00384209"/>
    <w:rsid w:val="00384422"/>
    <w:rsid w:val="003845F4"/>
    <w:rsid w:val="00384638"/>
    <w:rsid w:val="00384804"/>
    <w:rsid w:val="003849A6"/>
    <w:rsid w:val="003849BE"/>
    <w:rsid w:val="00384A0D"/>
    <w:rsid w:val="00384AC6"/>
    <w:rsid w:val="00384B96"/>
    <w:rsid w:val="00384BC1"/>
    <w:rsid w:val="00384BD4"/>
    <w:rsid w:val="00384E10"/>
    <w:rsid w:val="00384E44"/>
    <w:rsid w:val="00384E86"/>
    <w:rsid w:val="003851D7"/>
    <w:rsid w:val="003853B8"/>
    <w:rsid w:val="0038541D"/>
    <w:rsid w:val="003856AC"/>
    <w:rsid w:val="0038571B"/>
    <w:rsid w:val="0038579C"/>
    <w:rsid w:val="00385859"/>
    <w:rsid w:val="00385D9C"/>
    <w:rsid w:val="00385E4C"/>
    <w:rsid w:val="00385EEA"/>
    <w:rsid w:val="0038604D"/>
    <w:rsid w:val="003864D6"/>
    <w:rsid w:val="003866FB"/>
    <w:rsid w:val="00386961"/>
    <w:rsid w:val="00386A43"/>
    <w:rsid w:val="00386A6C"/>
    <w:rsid w:val="003873A4"/>
    <w:rsid w:val="003873DE"/>
    <w:rsid w:val="0038742D"/>
    <w:rsid w:val="0038757F"/>
    <w:rsid w:val="003876FC"/>
    <w:rsid w:val="00387726"/>
    <w:rsid w:val="00387940"/>
    <w:rsid w:val="0038794C"/>
    <w:rsid w:val="003879EA"/>
    <w:rsid w:val="00387D6E"/>
    <w:rsid w:val="00387DBC"/>
    <w:rsid w:val="003900DE"/>
    <w:rsid w:val="0039019F"/>
    <w:rsid w:val="00390203"/>
    <w:rsid w:val="003906F1"/>
    <w:rsid w:val="00390940"/>
    <w:rsid w:val="003909D9"/>
    <w:rsid w:val="00390BCB"/>
    <w:rsid w:val="00390D48"/>
    <w:rsid w:val="00390E5E"/>
    <w:rsid w:val="00390E76"/>
    <w:rsid w:val="0039136F"/>
    <w:rsid w:val="00391490"/>
    <w:rsid w:val="00391551"/>
    <w:rsid w:val="00391640"/>
    <w:rsid w:val="00391649"/>
    <w:rsid w:val="00391855"/>
    <w:rsid w:val="003919AA"/>
    <w:rsid w:val="003919DC"/>
    <w:rsid w:val="00391A7A"/>
    <w:rsid w:val="00391B0F"/>
    <w:rsid w:val="00391D44"/>
    <w:rsid w:val="00391D57"/>
    <w:rsid w:val="00391D98"/>
    <w:rsid w:val="00391DBC"/>
    <w:rsid w:val="0039207A"/>
    <w:rsid w:val="00392193"/>
    <w:rsid w:val="0039219A"/>
    <w:rsid w:val="00392280"/>
    <w:rsid w:val="0039258B"/>
    <w:rsid w:val="003925E3"/>
    <w:rsid w:val="00392694"/>
    <w:rsid w:val="00392719"/>
    <w:rsid w:val="00392776"/>
    <w:rsid w:val="00392BF1"/>
    <w:rsid w:val="00392BFA"/>
    <w:rsid w:val="003930A0"/>
    <w:rsid w:val="0039339C"/>
    <w:rsid w:val="0039353A"/>
    <w:rsid w:val="003935AF"/>
    <w:rsid w:val="00393836"/>
    <w:rsid w:val="00393880"/>
    <w:rsid w:val="003939B1"/>
    <w:rsid w:val="00393C0D"/>
    <w:rsid w:val="00393C68"/>
    <w:rsid w:val="00393C8F"/>
    <w:rsid w:val="00393CE7"/>
    <w:rsid w:val="00393EB4"/>
    <w:rsid w:val="003940EE"/>
    <w:rsid w:val="0039429F"/>
    <w:rsid w:val="00394A98"/>
    <w:rsid w:val="00394C59"/>
    <w:rsid w:val="00394E08"/>
    <w:rsid w:val="00395157"/>
    <w:rsid w:val="0039526E"/>
    <w:rsid w:val="0039542F"/>
    <w:rsid w:val="0039551F"/>
    <w:rsid w:val="0039564A"/>
    <w:rsid w:val="0039578A"/>
    <w:rsid w:val="00395807"/>
    <w:rsid w:val="003958C0"/>
    <w:rsid w:val="003959C3"/>
    <w:rsid w:val="00395A23"/>
    <w:rsid w:val="00395A90"/>
    <w:rsid w:val="00395AF7"/>
    <w:rsid w:val="00395BC0"/>
    <w:rsid w:val="00395CD6"/>
    <w:rsid w:val="00396137"/>
    <w:rsid w:val="00396235"/>
    <w:rsid w:val="003962B0"/>
    <w:rsid w:val="00396318"/>
    <w:rsid w:val="003963BD"/>
    <w:rsid w:val="003964EC"/>
    <w:rsid w:val="0039657F"/>
    <w:rsid w:val="003968BC"/>
    <w:rsid w:val="00396956"/>
    <w:rsid w:val="003969EA"/>
    <w:rsid w:val="00396A7B"/>
    <w:rsid w:val="00396DA1"/>
    <w:rsid w:val="00396E5B"/>
    <w:rsid w:val="00396FE1"/>
    <w:rsid w:val="00397278"/>
    <w:rsid w:val="003972E2"/>
    <w:rsid w:val="00397397"/>
    <w:rsid w:val="00397589"/>
    <w:rsid w:val="0039779F"/>
    <w:rsid w:val="00397A0B"/>
    <w:rsid w:val="00397AED"/>
    <w:rsid w:val="00397B5C"/>
    <w:rsid w:val="00397C35"/>
    <w:rsid w:val="00397E29"/>
    <w:rsid w:val="003A008F"/>
    <w:rsid w:val="003A0327"/>
    <w:rsid w:val="003A0330"/>
    <w:rsid w:val="003A0347"/>
    <w:rsid w:val="003A07E2"/>
    <w:rsid w:val="003A0800"/>
    <w:rsid w:val="003A0864"/>
    <w:rsid w:val="003A0878"/>
    <w:rsid w:val="003A0B1C"/>
    <w:rsid w:val="003A0B78"/>
    <w:rsid w:val="003A0C88"/>
    <w:rsid w:val="003A0E2B"/>
    <w:rsid w:val="003A1068"/>
    <w:rsid w:val="003A117B"/>
    <w:rsid w:val="003A1293"/>
    <w:rsid w:val="003A1457"/>
    <w:rsid w:val="003A16F8"/>
    <w:rsid w:val="003A1747"/>
    <w:rsid w:val="003A17CF"/>
    <w:rsid w:val="003A180E"/>
    <w:rsid w:val="003A18D5"/>
    <w:rsid w:val="003A1A9F"/>
    <w:rsid w:val="003A1BE8"/>
    <w:rsid w:val="003A1CCD"/>
    <w:rsid w:val="003A1F88"/>
    <w:rsid w:val="003A1FD2"/>
    <w:rsid w:val="003A220E"/>
    <w:rsid w:val="003A22F0"/>
    <w:rsid w:val="003A263E"/>
    <w:rsid w:val="003A274B"/>
    <w:rsid w:val="003A27D9"/>
    <w:rsid w:val="003A2925"/>
    <w:rsid w:val="003A2C3A"/>
    <w:rsid w:val="003A2CD6"/>
    <w:rsid w:val="003A2D7B"/>
    <w:rsid w:val="003A30A0"/>
    <w:rsid w:val="003A310B"/>
    <w:rsid w:val="003A31BC"/>
    <w:rsid w:val="003A3246"/>
    <w:rsid w:val="003A3589"/>
    <w:rsid w:val="003A36E4"/>
    <w:rsid w:val="003A37DE"/>
    <w:rsid w:val="003A380A"/>
    <w:rsid w:val="003A3B3A"/>
    <w:rsid w:val="003A3C08"/>
    <w:rsid w:val="003A3F09"/>
    <w:rsid w:val="003A3F53"/>
    <w:rsid w:val="003A41BE"/>
    <w:rsid w:val="003A42AA"/>
    <w:rsid w:val="003A42DE"/>
    <w:rsid w:val="003A445A"/>
    <w:rsid w:val="003A4662"/>
    <w:rsid w:val="003A4D0F"/>
    <w:rsid w:val="003A4DAB"/>
    <w:rsid w:val="003A4DBD"/>
    <w:rsid w:val="003A4DFD"/>
    <w:rsid w:val="003A4E73"/>
    <w:rsid w:val="003A4E93"/>
    <w:rsid w:val="003A4F90"/>
    <w:rsid w:val="003A511F"/>
    <w:rsid w:val="003A51D4"/>
    <w:rsid w:val="003A5390"/>
    <w:rsid w:val="003A549E"/>
    <w:rsid w:val="003A58E4"/>
    <w:rsid w:val="003A5A00"/>
    <w:rsid w:val="003A5A3D"/>
    <w:rsid w:val="003A5A97"/>
    <w:rsid w:val="003A5AA9"/>
    <w:rsid w:val="003A5AAA"/>
    <w:rsid w:val="003A5CB5"/>
    <w:rsid w:val="003A5CDE"/>
    <w:rsid w:val="003A5DB0"/>
    <w:rsid w:val="003A5DE1"/>
    <w:rsid w:val="003A6433"/>
    <w:rsid w:val="003A6684"/>
    <w:rsid w:val="003A6708"/>
    <w:rsid w:val="003A6AB6"/>
    <w:rsid w:val="003A6BEF"/>
    <w:rsid w:val="003A6C77"/>
    <w:rsid w:val="003A6D6F"/>
    <w:rsid w:val="003A6DBB"/>
    <w:rsid w:val="003A72AA"/>
    <w:rsid w:val="003A75E1"/>
    <w:rsid w:val="003A7786"/>
    <w:rsid w:val="003A77D0"/>
    <w:rsid w:val="003A79E9"/>
    <w:rsid w:val="003A7A05"/>
    <w:rsid w:val="003A7BA6"/>
    <w:rsid w:val="003A7D52"/>
    <w:rsid w:val="003A7E48"/>
    <w:rsid w:val="003A7FB7"/>
    <w:rsid w:val="003B005F"/>
    <w:rsid w:val="003B014C"/>
    <w:rsid w:val="003B0293"/>
    <w:rsid w:val="003B065A"/>
    <w:rsid w:val="003B06EC"/>
    <w:rsid w:val="003B07A6"/>
    <w:rsid w:val="003B0B96"/>
    <w:rsid w:val="003B0EC7"/>
    <w:rsid w:val="003B0F41"/>
    <w:rsid w:val="003B149C"/>
    <w:rsid w:val="003B1660"/>
    <w:rsid w:val="003B16E1"/>
    <w:rsid w:val="003B16F4"/>
    <w:rsid w:val="003B179A"/>
    <w:rsid w:val="003B179E"/>
    <w:rsid w:val="003B1862"/>
    <w:rsid w:val="003B1A4A"/>
    <w:rsid w:val="003B1A86"/>
    <w:rsid w:val="003B1C04"/>
    <w:rsid w:val="003B1C1E"/>
    <w:rsid w:val="003B1E2F"/>
    <w:rsid w:val="003B1ED9"/>
    <w:rsid w:val="003B1EF6"/>
    <w:rsid w:val="003B2191"/>
    <w:rsid w:val="003B2268"/>
    <w:rsid w:val="003B2509"/>
    <w:rsid w:val="003B2665"/>
    <w:rsid w:val="003B27D8"/>
    <w:rsid w:val="003B2A42"/>
    <w:rsid w:val="003B2B23"/>
    <w:rsid w:val="003B2BC6"/>
    <w:rsid w:val="003B2C5E"/>
    <w:rsid w:val="003B2C88"/>
    <w:rsid w:val="003B2FF3"/>
    <w:rsid w:val="003B325D"/>
    <w:rsid w:val="003B3284"/>
    <w:rsid w:val="003B348D"/>
    <w:rsid w:val="003B3506"/>
    <w:rsid w:val="003B35B0"/>
    <w:rsid w:val="003B35FC"/>
    <w:rsid w:val="003B36D0"/>
    <w:rsid w:val="003B36ED"/>
    <w:rsid w:val="003B37A8"/>
    <w:rsid w:val="003B3A6E"/>
    <w:rsid w:val="003B3B95"/>
    <w:rsid w:val="003B3D92"/>
    <w:rsid w:val="003B3DA2"/>
    <w:rsid w:val="003B3FC6"/>
    <w:rsid w:val="003B4006"/>
    <w:rsid w:val="003B4076"/>
    <w:rsid w:val="003B4143"/>
    <w:rsid w:val="003B4316"/>
    <w:rsid w:val="003B43D8"/>
    <w:rsid w:val="003B4430"/>
    <w:rsid w:val="003B46B1"/>
    <w:rsid w:val="003B46C8"/>
    <w:rsid w:val="003B46EF"/>
    <w:rsid w:val="003B4886"/>
    <w:rsid w:val="003B48B0"/>
    <w:rsid w:val="003B491B"/>
    <w:rsid w:val="003B4A4D"/>
    <w:rsid w:val="003B4ABB"/>
    <w:rsid w:val="003B4ADA"/>
    <w:rsid w:val="003B4C26"/>
    <w:rsid w:val="003B4D5F"/>
    <w:rsid w:val="003B4E25"/>
    <w:rsid w:val="003B4E79"/>
    <w:rsid w:val="003B4E9F"/>
    <w:rsid w:val="003B4EEF"/>
    <w:rsid w:val="003B4EFB"/>
    <w:rsid w:val="003B4F36"/>
    <w:rsid w:val="003B4FCF"/>
    <w:rsid w:val="003B5072"/>
    <w:rsid w:val="003B521A"/>
    <w:rsid w:val="003B5295"/>
    <w:rsid w:val="003B542F"/>
    <w:rsid w:val="003B54B3"/>
    <w:rsid w:val="003B54EA"/>
    <w:rsid w:val="003B55A4"/>
    <w:rsid w:val="003B5650"/>
    <w:rsid w:val="003B56A6"/>
    <w:rsid w:val="003B5700"/>
    <w:rsid w:val="003B575A"/>
    <w:rsid w:val="003B5873"/>
    <w:rsid w:val="003B58BD"/>
    <w:rsid w:val="003B58C1"/>
    <w:rsid w:val="003B59C2"/>
    <w:rsid w:val="003B5C4E"/>
    <w:rsid w:val="003B5D06"/>
    <w:rsid w:val="003B5E2D"/>
    <w:rsid w:val="003B5E9A"/>
    <w:rsid w:val="003B5EE5"/>
    <w:rsid w:val="003B5F9D"/>
    <w:rsid w:val="003B6166"/>
    <w:rsid w:val="003B6616"/>
    <w:rsid w:val="003B6689"/>
    <w:rsid w:val="003B69F3"/>
    <w:rsid w:val="003B6AA7"/>
    <w:rsid w:val="003B6AC4"/>
    <w:rsid w:val="003B6B8B"/>
    <w:rsid w:val="003B6C8E"/>
    <w:rsid w:val="003B6FBD"/>
    <w:rsid w:val="003B70A2"/>
    <w:rsid w:val="003B72AA"/>
    <w:rsid w:val="003B74CC"/>
    <w:rsid w:val="003B7553"/>
    <w:rsid w:val="003B7558"/>
    <w:rsid w:val="003B762D"/>
    <w:rsid w:val="003B7630"/>
    <w:rsid w:val="003B77D5"/>
    <w:rsid w:val="003B7861"/>
    <w:rsid w:val="003B78D2"/>
    <w:rsid w:val="003B7D11"/>
    <w:rsid w:val="003B7DC5"/>
    <w:rsid w:val="003B7E1A"/>
    <w:rsid w:val="003B7E98"/>
    <w:rsid w:val="003C01D5"/>
    <w:rsid w:val="003C027C"/>
    <w:rsid w:val="003C02C2"/>
    <w:rsid w:val="003C0551"/>
    <w:rsid w:val="003C0572"/>
    <w:rsid w:val="003C07F5"/>
    <w:rsid w:val="003C089B"/>
    <w:rsid w:val="003C0A88"/>
    <w:rsid w:val="003C0CFC"/>
    <w:rsid w:val="003C0E15"/>
    <w:rsid w:val="003C10F2"/>
    <w:rsid w:val="003C115E"/>
    <w:rsid w:val="003C12B7"/>
    <w:rsid w:val="003C16D7"/>
    <w:rsid w:val="003C187C"/>
    <w:rsid w:val="003C18ED"/>
    <w:rsid w:val="003C19A8"/>
    <w:rsid w:val="003C1AD6"/>
    <w:rsid w:val="003C1C47"/>
    <w:rsid w:val="003C1DFA"/>
    <w:rsid w:val="003C1F63"/>
    <w:rsid w:val="003C2033"/>
    <w:rsid w:val="003C22D0"/>
    <w:rsid w:val="003C2481"/>
    <w:rsid w:val="003C2522"/>
    <w:rsid w:val="003C269C"/>
    <w:rsid w:val="003C27AF"/>
    <w:rsid w:val="003C2804"/>
    <w:rsid w:val="003C2B36"/>
    <w:rsid w:val="003C2C1E"/>
    <w:rsid w:val="003C2CEE"/>
    <w:rsid w:val="003C2F0F"/>
    <w:rsid w:val="003C2FCA"/>
    <w:rsid w:val="003C2FD3"/>
    <w:rsid w:val="003C3095"/>
    <w:rsid w:val="003C31D0"/>
    <w:rsid w:val="003C31F5"/>
    <w:rsid w:val="003C320B"/>
    <w:rsid w:val="003C3610"/>
    <w:rsid w:val="003C375B"/>
    <w:rsid w:val="003C37D1"/>
    <w:rsid w:val="003C37E5"/>
    <w:rsid w:val="003C3A03"/>
    <w:rsid w:val="003C3C2C"/>
    <w:rsid w:val="003C3C4E"/>
    <w:rsid w:val="003C3CBE"/>
    <w:rsid w:val="003C3D35"/>
    <w:rsid w:val="003C3FEB"/>
    <w:rsid w:val="003C3FED"/>
    <w:rsid w:val="003C4006"/>
    <w:rsid w:val="003C417D"/>
    <w:rsid w:val="003C4272"/>
    <w:rsid w:val="003C42B4"/>
    <w:rsid w:val="003C4303"/>
    <w:rsid w:val="003C4AD6"/>
    <w:rsid w:val="003C4B3A"/>
    <w:rsid w:val="003C4B7D"/>
    <w:rsid w:val="003C4BA0"/>
    <w:rsid w:val="003C4CCF"/>
    <w:rsid w:val="003C4E2B"/>
    <w:rsid w:val="003C4E51"/>
    <w:rsid w:val="003C5341"/>
    <w:rsid w:val="003C5752"/>
    <w:rsid w:val="003C578D"/>
    <w:rsid w:val="003C5AC9"/>
    <w:rsid w:val="003C5BDE"/>
    <w:rsid w:val="003C5D9F"/>
    <w:rsid w:val="003C5E5A"/>
    <w:rsid w:val="003C6092"/>
    <w:rsid w:val="003C609D"/>
    <w:rsid w:val="003C63A8"/>
    <w:rsid w:val="003C6403"/>
    <w:rsid w:val="003C6416"/>
    <w:rsid w:val="003C67A2"/>
    <w:rsid w:val="003C6B04"/>
    <w:rsid w:val="003C6BF5"/>
    <w:rsid w:val="003C6CA6"/>
    <w:rsid w:val="003C6D9B"/>
    <w:rsid w:val="003C709C"/>
    <w:rsid w:val="003C712B"/>
    <w:rsid w:val="003C713D"/>
    <w:rsid w:val="003C76AB"/>
    <w:rsid w:val="003C76FC"/>
    <w:rsid w:val="003C7757"/>
    <w:rsid w:val="003C7829"/>
    <w:rsid w:val="003C799F"/>
    <w:rsid w:val="003C7D60"/>
    <w:rsid w:val="003C7E02"/>
    <w:rsid w:val="003C7E8D"/>
    <w:rsid w:val="003C7E9A"/>
    <w:rsid w:val="003C7EAE"/>
    <w:rsid w:val="003C7F5F"/>
    <w:rsid w:val="003C7FEB"/>
    <w:rsid w:val="003D00D2"/>
    <w:rsid w:val="003D024C"/>
    <w:rsid w:val="003D02DE"/>
    <w:rsid w:val="003D0420"/>
    <w:rsid w:val="003D073D"/>
    <w:rsid w:val="003D0B62"/>
    <w:rsid w:val="003D0BAF"/>
    <w:rsid w:val="003D0BD0"/>
    <w:rsid w:val="003D0CB9"/>
    <w:rsid w:val="003D0D14"/>
    <w:rsid w:val="003D0DD7"/>
    <w:rsid w:val="003D0E55"/>
    <w:rsid w:val="003D0E78"/>
    <w:rsid w:val="003D0EA2"/>
    <w:rsid w:val="003D108B"/>
    <w:rsid w:val="003D1229"/>
    <w:rsid w:val="003D199D"/>
    <w:rsid w:val="003D1B88"/>
    <w:rsid w:val="003D1C38"/>
    <w:rsid w:val="003D1C87"/>
    <w:rsid w:val="003D1C9F"/>
    <w:rsid w:val="003D1CC2"/>
    <w:rsid w:val="003D1D3D"/>
    <w:rsid w:val="003D1D61"/>
    <w:rsid w:val="003D24E5"/>
    <w:rsid w:val="003D25EF"/>
    <w:rsid w:val="003D2AB6"/>
    <w:rsid w:val="003D2E22"/>
    <w:rsid w:val="003D2E3F"/>
    <w:rsid w:val="003D2F81"/>
    <w:rsid w:val="003D2FAB"/>
    <w:rsid w:val="003D3030"/>
    <w:rsid w:val="003D3468"/>
    <w:rsid w:val="003D3801"/>
    <w:rsid w:val="003D3A1D"/>
    <w:rsid w:val="003D3C4F"/>
    <w:rsid w:val="003D3CB9"/>
    <w:rsid w:val="003D3D2F"/>
    <w:rsid w:val="003D3D7A"/>
    <w:rsid w:val="003D3E66"/>
    <w:rsid w:val="003D3F2E"/>
    <w:rsid w:val="003D4093"/>
    <w:rsid w:val="003D4193"/>
    <w:rsid w:val="003D419D"/>
    <w:rsid w:val="003D435C"/>
    <w:rsid w:val="003D4872"/>
    <w:rsid w:val="003D4C23"/>
    <w:rsid w:val="003D4CB2"/>
    <w:rsid w:val="003D4D5D"/>
    <w:rsid w:val="003D4FED"/>
    <w:rsid w:val="003D5238"/>
    <w:rsid w:val="003D5240"/>
    <w:rsid w:val="003D542C"/>
    <w:rsid w:val="003D5454"/>
    <w:rsid w:val="003D5468"/>
    <w:rsid w:val="003D54B0"/>
    <w:rsid w:val="003D554D"/>
    <w:rsid w:val="003D57A4"/>
    <w:rsid w:val="003D59AA"/>
    <w:rsid w:val="003D5A19"/>
    <w:rsid w:val="003D5B30"/>
    <w:rsid w:val="003D5B5C"/>
    <w:rsid w:val="003D5D43"/>
    <w:rsid w:val="003D5E13"/>
    <w:rsid w:val="003D5E28"/>
    <w:rsid w:val="003D5E6B"/>
    <w:rsid w:val="003D5FD4"/>
    <w:rsid w:val="003D602B"/>
    <w:rsid w:val="003D63C8"/>
    <w:rsid w:val="003D658C"/>
    <w:rsid w:val="003D6599"/>
    <w:rsid w:val="003D66EF"/>
    <w:rsid w:val="003D6735"/>
    <w:rsid w:val="003D68F0"/>
    <w:rsid w:val="003D6A6F"/>
    <w:rsid w:val="003D6BB5"/>
    <w:rsid w:val="003D6BBE"/>
    <w:rsid w:val="003D6BD8"/>
    <w:rsid w:val="003D6D13"/>
    <w:rsid w:val="003D6F71"/>
    <w:rsid w:val="003D6FDB"/>
    <w:rsid w:val="003D7012"/>
    <w:rsid w:val="003D7290"/>
    <w:rsid w:val="003D7441"/>
    <w:rsid w:val="003D7509"/>
    <w:rsid w:val="003D7558"/>
    <w:rsid w:val="003D7AA7"/>
    <w:rsid w:val="003D7B43"/>
    <w:rsid w:val="003D7B7D"/>
    <w:rsid w:val="003D7C10"/>
    <w:rsid w:val="003D7C84"/>
    <w:rsid w:val="003D7FB0"/>
    <w:rsid w:val="003E02EF"/>
    <w:rsid w:val="003E02F8"/>
    <w:rsid w:val="003E0320"/>
    <w:rsid w:val="003E03B7"/>
    <w:rsid w:val="003E04FC"/>
    <w:rsid w:val="003E059E"/>
    <w:rsid w:val="003E05AE"/>
    <w:rsid w:val="003E078B"/>
    <w:rsid w:val="003E0875"/>
    <w:rsid w:val="003E0A77"/>
    <w:rsid w:val="003E0B12"/>
    <w:rsid w:val="003E0CE8"/>
    <w:rsid w:val="003E0E14"/>
    <w:rsid w:val="003E111B"/>
    <w:rsid w:val="003E11C7"/>
    <w:rsid w:val="003E159B"/>
    <w:rsid w:val="003E1792"/>
    <w:rsid w:val="003E17E3"/>
    <w:rsid w:val="003E184E"/>
    <w:rsid w:val="003E1900"/>
    <w:rsid w:val="003E19B5"/>
    <w:rsid w:val="003E1AFC"/>
    <w:rsid w:val="003E1C01"/>
    <w:rsid w:val="003E1E07"/>
    <w:rsid w:val="003E1E5C"/>
    <w:rsid w:val="003E1F8F"/>
    <w:rsid w:val="003E2052"/>
    <w:rsid w:val="003E208A"/>
    <w:rsid w:val="003E2278"/>
    <w:rsid w:val="003E24D3"/>
    <w:rsid w:val="003E2528"/>
    <w:rsid w:val="003E2582"/>
    <w:rsid w:val="003E270A"/>
    <w:rsid w:val="003E27E1"/>
    <w:rsid w:val="003E2850"/>
    <w:rsid w:val="003E2880"/>
    <w:rsid w:val="003E298B"/>
    <w:rsid w:val="003E2996"/>
    <w:rsid w:val="003E2E19"/>
    <w:rsid w:val="003E2F7C"/>
    <w:rsid w:val="003E2F89"/>
    <w:rsid w:val="003E3087"/>
    <w:rsid w:val="003E3147"/>
    <w:rsid w:val="003E336C"/>
    <w:rsid w:val="003E3632"/>
    <w:rsid w:val="003E3723"/>
    <w:rsid w:val="003E37A3"/>
    <w:rsid w:val="003E3A53"/>
    <w:rsid w:val="003E3B20"/>
    <w:rsid w:val="003E3D34"/>
    <w:rsid w:val="003E3DCA"/>
    <w:rsid w:val="003E3E96"/>
    <w:rsid w:val="003E3F81"/>
    <w:rsid w:val="003E414B"/>
    <w:rsid w:val="003E427F"/>
    <w:rsid w:val="003E4357"/>
    <w:rsid w:val="003E44AB"/>
    <w:rsid w:val="003E4592"/>
    <w:rsid w:val="003E4AD5"/>
    <w:rsid w:val="003E4B77"/>
    <w:rsid w:val="003E4B8C"/>
    <w:rsid w:val="003E4BC1"/>
    <w:rsid w:val="003E4C38"/>
    <w:rsid w:val="003E4D2C"/>
    <w:rsid w:val="003E4DBE"/>
    <w:rsid w:val="003E4F55"/>
    <w:rsid w:val="003E5136"/>
    <w:rsid w:val="003E5248"/>
    <w:rsid w:val="003E526D"/>
    <w:rsid w:val="003E5384"/>
    <w:rsid w:val="003E53CA"/>
    <w:rsid w:val="003E56A8"/>
    <w:rsid w:val="003E5846"/>
    <w:rsid w:val="003E5A42"/>
    <w:rsid w:val="003E5A9C"/>
    <w:rsid w:val="003E5D02"/>
    <w:rsid w:val="003E5D76"/>
    <w:rsid w:val="003E5E2A"/>
    <w:rsid w:val="003E5F9A"/>
    <w:rsid w:val="003E60CF"/>
    <w:rsid w:val="003E625B"/>
    <w:rsid w:val="003E6370"/>
    <w:rsid w:val="003E63C1"/>
    <w:rsid w:val="003E63EC"/>
    <w:rsid w:val="003E648C"/>
    <w:rsid w:val="003E65B3"/>
    <w:rsid w:val="003E668A"/>
    <w:rsid w:val="003E68F9"/>
    <w:rsid w:val="003E6911"/>
    <w:rsid w:val="003E6956"/>
    <w:rsid w:val="003E6A50"/>
    <w:rsid w:val="003E6B66"/>
    <w:rsid w:val="003E6D54"/>
    <w:rsid w:val="003E6D65"/>
    <w:rsid w:val="003E6DBF"/>
    <w:rsid w:val="003E6FE6"/>
    <w:rsid w:val="003E718B"/>
    <w:rsid w:val="003E71B7"/>
    <w:rsid w:val="003E7228"/>
    <w:rsid w:val="003E7279"/>
    <w:rsid w:val="003E72A5"/>
    <w:rsid w:val="003E740C"/>
    <w:rsid w:val="003E7490"/>
    <w:rsid w:val="003E74B7"/>
    <w:rsid w:val="003E74DE"/>
    <w:rsid w:val="003E7501"/>
    <w:rsid w:val="003E76B6"/>
    <w:rsid w:val="003E77B5"/>
    <w:rsid w:val="003E77F9"/>
    <w:rsid w:val="003E783C"/>
    <w:rsid w:val="003E7A7B"/>
    <w:rsid w:val="003E7AC6"/>
    <w:rsid w:val="003E7C37"/>
    <w:rsid w:val="003E7FF0"/>
    <w:rsid w:val="003F005B"/>
    <w:rsid w:val="003F016F"/>
    <w:rsid w:val="003F0172"/>
    <w:rsid w:val="003F01A2"/>
    <w:rsid w:val="003F0299"/>
    <w:rsid w:val="003F044B"/>
    <w:rsid w:val="003F04D3"/>
    <w:rsid w:val="003F0756"/>
    <w:rsid w:val="003F0A03"/>
    <w:rsid w:val="003F0AF1"/>
    <w:rsid w:val="003F0B30"/>
    <w:rsid w:val="003F0D8C"/>
    <w:rsid w:val="003F0F65"/>
    <w:rsid w:val="003F0FE0"/>
    <w:rsid w:val="003F109A"/>
    <w:rsid w:val="003F11BB"/>
    <w:rsid w:val="003F11EA"/>
    <w:rsid w:val="003F146C"/>
    <w:rsid w:val="003F1525"/>
    <w:rsid w:val="003F1594"/>
    <w:rsid w:val="003F15D8"/>
    <w:rsid w:val="003F17D7"/>
    <w:rsid w:val="003F1803"/>
    <w:rsid w:val="003F1816"/>
    <w:rsid w:val="003F1B8A"/>
    <w:rsid w:val="003F1FAE"/>
    <w:rsid w:val="003F22A6"/>
    <w:rsid w:val="003F23C0"/>
    <w:rsid w:val="003F276F"/>
    <w:rsid w:val="003F2974"/>
    <w:rsid w:val="003F2CA6"/>
    <w:rsid w:val="003F2CB5"/>
    <w:rsid w:val="003F2D29"/>
    <w:rsid w:val="003F2F14"/>
    <w:rsid w:val="003F2F49"/>
    <w:rsid w:val="003F30C7"/>
    <w:rsid w:val="003F31A3"/>
    <w:rsid w:val="003F3207"/>
    <w:rsid w:val="003F3260"/>
    <w:rsid w:val="003F327F"/>
    <w:rsid w:val="003F35D1"/>
    <w:rsid w:val="003F38F9"/>
    <w:rsid w:val="003F3B7E"/>
    <w:rsid w:val="003F3CD6"/>
    <w:rsid w:val="003F3D8C"/>
    <w:rsid w:val="003F3D95"/>
    <w:rsid w:val="003F3EE1"/>
    <w:rsid w:val="003F4057"/>
    <w:rsid w:val="003F4107"/>
    <w:rsid w:val="003F4198"/>
    <w:rsid w:val="003F4307"/>
    <w:rsid w:val="003F432A"/>
    <w:rsid w:val="003F4872"/>
    <w:rsid w:val="003F48CE"/>
    <w:rsid w:val="003F4A46"/>
    <w:rsid w:val="003F4B0B"/>
    <w:rsid w:val="003F4D2F"/>
    <w:rsid w:val="003F4E10"/>
    <w:rsid w:val="003F51C4"/>
    <w:rsid w:val="003F51F0"/>
    <w:rsid w:val="003F5314"/>
    <w:rsid w:val="003F536A"/>
    <w:rsid w:val="003F5417"/>
    <w:rsid w:val="003F54CE"/>
    <w:rsid w:val="003F5647"/>
    <w:rsid w:val="003F5A51"/>
    <w:rsid w:val="003F5D2C"/>
    <w:rsid w:val="003F5D84"/>
    <w:rsid w:val="003F60F5"/>
    <w:rsid w:val="003F6100"/>
    <w:rsid w:val="003F625C"/>
    <w:rsid w:val="003F63DE"/>
    <w:rsid w:val="003F64E2"/>
    <w:rsid w:val="003F660E"/>
    <w:rsid w:val="003F6662"/>
    <w:rsid w:val="003F66EC"/>
    <w:rsid w:val="003F6763"/>
    <w:rsid w:val="003F67AD"/>
    <w:rsid w:val="003F67CA"/>
    <w:rsid w:val="003F6802"/>
    <w:rsid w:val="003F6A0F"/>
    <w:rsid w:val="003F6A2C"/>
    <w:rsid w:val="003F6A70"/>
    <w:rsid w:val="003F6B09"/>
    <w:rsid w:val="003F6B8F"/>
    <w:rsid w:val="003F6BF2"/>
    <w:rsid w:val="003F6E24"/>
    <w:rsid w:val="003F6EDF"/>
    <w:rsid w:val="003F7271"/>
    <w:rsid w:val="003F73A0"/>
    <w:rsid w:val="003F742D"/>
    <w:rsid w:val="003F7487"/>
    <w:rsid w:val="003F79A6"/>
    <w:rsid w:val="003F7B52"/>
    <w:rsid w:val="003F7DC3"/>
    <w:rsid w:val="003F7E25"/>
    <w:rsid w:val="00400045"/>
    <w:rsid w:val="004001AD"/>
    <w:rsid w:val="0040020A"/>
    <w:rsid w:val="004003E2"/>
    <w:rsid w:val="004003E6"/>
    <w:rsid w:val="00400699"/>
    <w:rsid w:val="0040082A"/>
    <w:rsid w:val="0040085F"/>
    <w:rsid w:val="00400872"/>
    <w:rsid w:val="0040099E"/>
    <w:rsid w:val="004009C4"/>
    <w:rsid w:val="00400A0A"/>
    <w:rsid w:val="00400A29"/>
    <w:rsid w:val="00400B1E"/>
    <w:rsid w:val="00400D03"/>
    <w:rsid w:val="00400DC0"/>
    <w:rsid w:val="00400ED4"/>
    <w:rsid w:val="00401097"/>
    <w:rsid w:val="0040163A"/>
    <w:rsid w:val="004016E9"/>
    <w:rsid w:val="00401853"/>
    <w:rsid w:val="0040192F"/>
    <w:rsid w:val="00401B1E"/>
    <w:rsid w:val="00401C62"/>
    <w:rsid w:val="00401E39"/>
    <w:rsid w:val="00401E9A"/>
    <w:rsid w:val="004020DB"/>
    <w:rsid w:val="004023BF"/>
    <w:rsid w:val="004023F0"/>
    <w:rsid w:val="00402503"/>
    <w:rsid w:val="00402570"/>
    <w:rsid w:val="00402697"/>
    <w:rsid w:val="0040272B"/>
    <w:rsid w:val="00402945"/>
    <w:rsid w:val="00402BD4"/>
    <w:rsid w:val="00402E18"/>
    <w:rsid w:val="00402E67"/>
    <w:rsid w:val="00403048"/>
    <w:rsid w:val="004030EC"/>
    <w:rsid w:val="004031DE"/>
    <w:rsid w:val="00403204"/>
    <w:rsid w:val="0040329C"/>
    <w:rsid w:val="00403381"/>
    <w:rsid w:val="004037B5"/>
    <w:rsid w:val="00403890"/>
    <w:rsid w:val="004038AE"/>
    <w:rsid w:val="00403CB5"/>
    <w:rsid w:val="00403CD7"/>
    <w:rsid w:val="00403D57"/>
    <w:rsid w:val="00403D5B"/>
    <w:rsid w:val="00403F83"/>
    <w:rsid w:val="0040407B"/>
    <w:rsid w:val="0040408D"/>
    <w:rsid w:val="004040EF"/>
    <w:rsid w:val="004041E3"/>
    <w:rsid w:val="00404224"/>
    <w:rsid w:val="0040432F"/>
    <w:rsid w:val="00404605"/>
    <w:rsid w:val="0040461C"/>
    <w:rsid w:val="004046CD"/>
    <w:rsid w:val="0040476B"/>
    <w:rsid w:val="004047C1"/>
    <w:rsid w:val="00404854"/>
    <w:rsid w:val="00404911"/>
    <w:rsid w:val="00404997"/>
    <w:rsid w:val="0040499A"/>
    <w:rsid w:val="00404C70"/>
    <w:rsid w:val="00404EC7"/>
    <w:rsid w:val="00404FF9"/>
    <w:rsid w:val="0040501A"/>
    <w:rsid w:val="004050CD"/>
    <w:rsid w:val="004052CB"/>
    <w:rsid w:val="004055C2"/>
    <w:rsid w:val="00405676"/>
    <w:rsid w:val="00405969"/>
    <w:rsid w:val="00405A4F"/>
    <w:rsid w:val="00405A7C"/>
    <w:rsid w:val="00405A95"/>
    <w:rsid w:val="00405D19"/>
    <w:rsid w:val="00405D9F"/>
    <w:rsid w:val="00405E39"/>
    <w:rsid w:val="00405EC0"/>
    <w:rsid w:val="0040606D"/>
    <w:rsid w:val="00406146"/>
    <w:rsid w:val="004063A5"/>
    <w:rsid w:val="004065FB"/>
    <w:rsid w:val="00406642"/>
    <w:rsid w:val="004067E3"/>
    <w:rsid w:val="004068C6"/>
    <w:rsid w:val="00406D70"/>
    <w:rsid w:val="00406D9D"/>
    <w:rsid w:val="00406DF0"/>
    <w:rsid w:val="00406DF3"/>
    <w:rsid w:val="00406F5F"/>
    <w:rsid w:val="00406FA7"/>
    <w:rsid w:val="00406FBA"/>
    <w:rsid w:val="00407177"/>
    <w:rsid w:val="0040726F"/>
    <w:rsid w:val="004074D9"/>
    <w:rsid w:val="00407514"/>
    <w:rsid w:val="004075D9"/>
    <w:rsid w:val="004078D6"/>
    <w:rsid w:val="004079B8"/>
    <w:rsid w:val="00407C90"/>
    <w:rsid w:val="00407E8D"/>
    <w:rsid w:val="0041003E"/>
    <w:rsid w:val="004102B6"/>
    <w:rsid w:val="004102B9"/>
    <w:rsid w:val="004104C7"/>
    <w:rsid w:val="00410793"/>
    <w:rsid w:val="0041094E"/>
    <w:rsid w:val="00410D0E"/>
    <w:rsid w:val="0041114C"/>
    <w:rsid w:val="0041115F"/>
    <w:rsid w:val="00411177"/>
    <w:rsid w:val="004111B9"/>
    <w:rsid w:val="00411259"/>
    <w:rsid w:val="00411321"/>
    <w:rsid w:val="00411480"/>
    <w:rsid w:val="004115C1"/>
    <w:rsid w:val="004115E9"/>
    <w:rsid w:val="004117E0"/>
    <w:rsid w:val="00411967"/>
    <w:rsid w:val="00411B71"/>
    <w:rsid w:val="00411C73"/>
    <w:rsid w:val="00411FE6"/>
    <w:rsid w:val="004120BA"/>
    <w:rsid w:val="00412128"/>
    <w:rsid w:val="004122DD"/>
    <w:rsid w:val="00412404"/>
    <w:rsid w:val="0041285F"/>
    <w:rsid w:val="004128F4"/>
    <w:rsid w:val="004129FE"/>
    <w:rsid w:val="00412AC5"/>
    <w:rsid w:val="00412B15"/>
    <w:rsid w:val="00412DA4"/>
    <w:rsid w:val="00412E44"/>
    <w:rsid w:val="00413277"/>
    <w:rsid w:val="00413288"/>
    <w:rsid w:val="00413360"/>
    <w:rsid w:val="004134E4"/>
    <w:rsid w:val="004135E5"/>
    <w:rsid w:val="004136D6"/>
    <w:rsid w:val="00413BCE"/>
    <w:rsid w:val="00413C62"/>
    <w:rsid w:val="00413C9A"/>
    <w:rsid w:val="00413D11"/>
    <w:rsid w:val="00413D42"/>
    <w:rsid w:val="00413D4D"/>
    <w:rsid w:val="00413F17"/>
    <w:rsid w:val="00414123"/>
    <w:rsid w:val="004141CE"/>
    <w:rsid w:val="0041438D"/>
    <w:rsid w:val="00414546"/>
    <w:rsid w:val="004145A8"/>
    <w:rsid w:val="004146A8"/>
    <w:rsid w:val="004149D0"/>
    <w:rsid w:val="00414AC8"/>
    <w:rsid w:val="00414FCB"/>
    <w:rsid w:val="0041513C"/>
    <w:rsid w:val="0041514E"/>
    <w:rsid w:val="004151B7"/>
    <w:rsid w:val="0041528A"/>
    <w:rsid w:val="00415507"/>
    <w:rsid w:val="00415509"/>
    <w:rsid w:val="0041555B"/>
    <w:rsid w:val="004156F5"/>
    <w:rsid w:val="004156FE"/>
    <w:rsid w:val="00415905"/>
    <w:rsid w:val="00415F5B"/>
    <w:rsid w:val="0041608E"/>
    <w:rsid w:val="004164B1"/>
    <w:rsid w:val="00416587"/>
    <w:rsid w:val="004165A9"/>
    <w:rsid w:val="00416784"/>
    <w:rsid w:val="0041680A"/>
    <w:rsid w:val="00417181"/>
    <w:rsid w:val="00417199"/>
    <w:rsid w:val="004172E3"/>
    <w:rsid w:val="004173EC"/>
    <w:rsid w:val="0041753D"/>
    <w:rsid w:val="004176B1"/>
    <w:rsid w:val="004176E2"/>
    <w:rsid w:val="00417730"/>
    <w:rsid w:val="004178B6"/>
    <w:rsid w:val="004178F8"/>
    <w:rsid w:val="00417940"/>
    <w:rsid w:val="00417B7F"/>
    <w:rsid w:val="00417CDF"/>
    <w:rsid w:val="00420065"/>
    <w:rsid w:val="004200E6"/>
    <w:rsid w:val="004206FE"/>
    <w:rsid w:val="00420838"/>
    <w:rsid w:val="004208AD"/>
    <w:rsid w:val="00420A09"/>
    <w:rsid w:val="00420B62"/>
    <w:rsid w:val="00420C83"/>
    <w:rsid w:val="00420D59"/>
    <w:rsid w:val="00420D5A"/>
    <w:rsid w:val="00420D9A"/>
    <w:rsid w:val="00421048"/>
    <w:rsid w:val="004210E4"/>
    <w:rsid w:val="0042147D"/>
    <w:rsid w:val="004214A0"/>
    <w:rsid w:val="004215E4"/>
    <w:rsid w:val="00421607"/>
    <w:rsid w:val="004216C0"/>
    <w:rsid w:val="00421732"/>
    <w:rsid w:val="0042174E"/>
    <w:rsid w:val="00421858"/>
    <w:rsid w:val="004219B7"/>
    <w:rsid w:val="00421BC0"/>
    <w:rsid w:val="00421CA0"/>
    <w:rsid w:val="00421CC8"/>
    <w:rsid w:val="00421D8C"/>
    <w:rsid w:val="00421F90"/>
    <w:rsid w:val="00422254"/>
    <w:rsid w:val="004223DD"/>
    <w:rsid w:val="004224B4"/>
    <w:rsid w:val="00422943"/>
    <w:rsid w:val="004229C5"/>
    <w:rsid w:val="00422AA9"/>
    <w:rsid w:val="00422CCF"/>
    <w:rsid w:val="00422DB0"/>
    <w:rsid w:val="00422DB6"/>
    <w:rsid w:val="00422EB4"/>
    <w:rsid w:val="00423113"/>
    <w:rsid w:val="00423374"/>
    <w:rsid w:val="004237CD"/>
    <w:rsid w:val="0042385A"/>
    <w:rsid w:val="004238C6"/>
    <w:rsid w:val="0042390E"/>
    <w:rsid w:val="00423952"/>
    <w:rsid w:val="00423B55"/>
    <w:rsid w:val="00423E0A"/>
    <w:rsid w:val="00423EAA"/>
    <w:rsid w:val="004240AD"/>
    <w:rsid w:val="00424130"/>
    <w:rsid w:val="004241F4"/>
    <w:rsid w:val="004244F5"/>
    <w:rsid w:val="00424AE4"/>
    <w:rsid w:val="00424BA0"/>
    <w:rsid w:val="00424BE1"/>
    <w:rsid w:val="00424BF0"/>
    <w:rsid w:val="00424DDF"/>
    <w:rsid w:val="00424E0E"/>
    <w:rsid w:val="00424E81"/>
    <w:rsid w:val="00425069"/>
    <w:rsid w:val="004251AA"/>
    <w:rsid w:val="00425984"/>
    <w:rsid w:val="004259D8"/>
    <w:rsid w:val="00425B95"/>
    <w:rsid w:val="00425C58"/>
    <w:rsid w:val="00426299"/>
    <w:rsid w:val="0042634B"/>
    <w:rsid w:val="004264F6"/>
    <w:rsid w:val="004266AD"/>
    <w:rsid w:val="00426885"/>
    <w:rsid w:val="004268B5"/>
    <w:rsid w:val="0042694B"/>
    <w:rsid w:val="0042696A"/>
    <w:rsid w:val="004269B4"/>
    <w:rsid w:val="00426A6E"/>
    <w:rsid w:val="00426C8F"/>
    <w:rsid w:val="00426CD5"/>
    <w:rsid w:val="00426D13"/>
    <w:rsid w:val="00426E05"/>
    <w:rsid w:val="0042700F"/>
    <w:rsid w:val="00427057"/>
    <w:rsid w:val="004271D4"/>
    <w:rsid w:val="00427307"/>
    <w:rsid w:val="00427803"/>
    <w:rsid w:val="0042786A"/>
    <w:rsid w:val="00427B74"/>
    <w:rsid w:val="00427D0A"/>
    <w:rsid w:val="004300D7"/>
    <w:rsid w:val="00430119"/>
    <w:rsid w:val="00430329"/>
    <w:rsid w:val="0043034C"/>
    <w:rsid w:val="004303AD"/>
    <w:rsid w:val="004305E8"/>
    <w:rsid w:val="00430658"/>
    <w:rsid w:val="00430739"/>
    <w:rsid w:val="004307A8"/>
    <w:rsid w:val="004308CB"/>
    <w:rsid w:val="0043090C"/>
    <w:rsid w:val="004309BD"/>
    <w:rsid w:val="00430C0B"/>
    <w:rsid w:val="00430EEF"/>
    <w:rsid w:val="00430F67"/>
    <w:rsid w:val="00430F97"/>
    <w:rsid w:val="00430FF4"/>
    <w:rsid w:val="004313FF"/>
    <w:rsid w:val="004316B2"/>
    <w:rsid w:val="0043171C"/>
    <w:rsid w:val="004317FE"/>
    <w:rsid w:val="004319D3"/>
    <w:rsid w:val="00431B95"/>
    <w:rsid w:val="00431D47"/>
    <w:rsid w:val="00431F1B"/>
    <w:rsid w:val="00432363"/>
    <w:rsid w:val="004324C1"/>
    <w:rsid w:val="004325C8"/>
    <w:rsid w:val="004327CA"/>
    <w:rsid w:val="004329E0"/>
    <w:rsid w:val="00432A4B"/>
    <w:rsid w:val="00432A69"/>
    <w:rsid w:val="00432A6A"/>
    <w:rsid w:val="00432AA8"/>
    <w:rsid w:val="00432B1C"/>
    <w:rsid w:val="00432E92"/>
    <w:rsid w:val="00433006"/>
    <w:rsid w:val="00433066"/>
    <w:rsid w:val="00433127"/>
    <w:rsid w:val="004332F6"/>
    <w:rsid w:val="00433307"/>
    <w:rsid w:val="00433654"/>
    <w:rsid w:val="004336C4"/>
    <w:rsid w:val="0043375D"/>
    <w:rsid w:val="00433791"/>
    <w:rsid w:val="00433BB1"/>
    <w:rsid w:val="00433D9B"/>
    <w:rsid w:val="00433DF1"/>
    <w:rsid w:val="00433F1B"/>
    <w:rsid w:val="00433FD1"/>
    <w:rsid w:val="00433FFB"/>
    <w:rsid w:val="00434209"/>
    <w:rsid w:val="00434320"/>
    <w:rsid w:val="00434335"/>
    <w:rsid w:val="004345AE"/>
    <w:rsid w:val="004345E7"/>
    <w:rsid w:val="0043482B"/>
    <w:rsid w:val="004348D3"/>
    <w:rsid w:val="004349A2"/>
    <w:rsid w:val="00434B31"/>
    <w:rsid w:val="00434D7F"/>
    <w:rsid w:val="00434EA1"/>
    <w:rsid w:val="004352B7"/>
    <w:rsid w:val="004354AC"/>
    <w:rsid w:val="0043583D"/>
    <w:rsid w:val="004358AE"/>
    <w:rsid w:val="00435975"/>
    <w:rsid w:val="00435B20"/>
    <w:rsid w:val="00435F22"/>
    <w:rsid w:val="0043618C"/>
    <w:rsid w:val="0043630E"/>
    <w:rsid w:val="004363A6"/>
    <w:rsid w:val="004365F5"/>
    <w:rsid w:val="0043664B"/>
    <w:rsid w:val="0043682B"/>
    <w:rsid w:val="004369AE"/>
    <w:rsid w:val="00436A28"/>
    <w:rsid w:val="00436C7E"/>
    <w:rsid w:val="00436D51"/>
    <w:rsid w:val="004370A4"/>
    <w:rsid w:val="004371AC"/>
    <w:rsid w:val="004371F5"/>
    <w:rsid w:val="004371F9"/>
    <w:rsid w:val="00437355"/>
    <w:rsid w:val="004373A9"/>
    <w:rsid w:val="004377DB"/>
    <w:rsid w:val="00437933"/>
    <w:rsid w:val="004379BC"/>
    <w:rsid w:val="00437B3E"/>
    <w:rsid w:val="00437E0C"/>
    <w:rsid w:val="00440205"/>
    <w:rsid w:val="00440428"/>
    <w:rsid w:val="0044049D"/>
    <w:rsid w:val="004406D2"/>
    <w:rsid w:val="004409E5"/>
    <w:rsid w:val="00440C40"/>
    <w:rsid w:val="00440EFA"/>
    <w:rsid w:val="00440F00"/>
    <w:rsid w:val="00440F8B"/>
    <w:rsid w:val="00440FE0"/>
    <w:rsid w:val="0044101A"/>
    <w:rsid w:val="00441192"/>
    <w:rsid w:val="0044153F"/>
    <w:rsid w:val="00441554"/>
    <w:rsid w:val="00441698"/>
    <w:rsid w:val="004416FE"/>
    <w:rsid w:val="00441728"/>
    <w:rsid w:val="004418E6"/>
    <w:rsid w:val="00441A50"/>
    <w:rsid w:val="00441C38"/>
    <w:rsid w:val="00441D17"/>
    <w:rsid w:val="00441F99"/>
    <w:rsid w:val="00442116"/>
    <w:rsid w:val="004421A0"/>
    <w:rsid w:val="004421CA"/>
    <w:rsid w:val="004423D3"/>
    <w:rsid w:val="004427B5"/>
    <w:rsid w:val="00442992"/>
    <w:rsid w:val="00442B1C"/>
    <w:rsid w:val="00442C54"/>
    <w:rsid w:val="00442CE3"/>
    <w:rsid w:val="00442FF0"/>
    <w:rsid w:val="0044302C"/>
    <w:rsid w:val="004430AD"/>
    <w:rsid w:val="00443121"/>
    <w:rsid w:val="004431B9"/>
    <w:rsid w:val="00443336"/>
    <w:rsid w:val="00443460"/>
    <w:rsid w:val="00443509"/>
    <w:rsid w:val="00443675"/>
    <w:rsid w:val="004437A5"/>
    <w:rsid w:val="00443814"/>
    <w:rsid w:val="00443F28"/>
    <w:rsid w:val="00443FB9"/>
    <w:rsid w:val="0044405B"/>
    <w:rsid w:val="0044439E"/>
    <w:rsid w:val="004444B7"/>
    <w:rsid w:val="004445A0"/>
    <w:rsid w:val="004448E6"/>
    <w:rsid w:val="004449BE"/>
    <w:rsid w:val="00444A24"/>
    <w:rsid w:val="00444A3B"/>
    <w:rsid w:val="00444D85"/>
    <w:rsid w:val="00444EB0"/>
    <w:rsid w:val="00444F0B"/>
    <w:rsid w:val="00444F53"/>
    <w:rsid w:val="004454AE"/>
    <w:rsid w:val="00445583"/>
    <w:rsid w:val="004456D6"/>
    <w:rsid w:val="004457B3"/>
    <w:rsid w:val="0044587A"/>
    <w:rsid w:val="00445912"/>
    <w:rsid w:val="00445A1A"/>
    <w:rsid w:val="00445AB8"/>
    <w:rsid w:val="00445EDB"/>
    <w:rsid w:val="0044623C"/>
    <w:rsid w:val="00446278"/>
    <w:rsid w:val="004462C1"/>
    <w:rsid w:val="004462CB"/>
    <w:rsid w:val="004462F8"/>
    <w:rsid w:val="00446342"/>
    <w:rsid w:val="004465D7"/>
    <w:rsid w:val="00446A25"/>
    <w:rsid w:val="00446A2D"/>
    <w:rsid w:val="00446A2F"/>
    <w:rsid w:val="00446AF4"/>
    <w:rsid w:val="00446B0B"/>
    <w:rsid w:val="00446B39"/>
    <w:rsid w:val="00446D49"/>
    <w:rsid w:val="00446FF3"/>
    <w:rsid w:val="0044700C"/>
    <w:rsid w:val="004470FA"/>
    <w:rsid w:val="00447118"/>
    <w:rsid w:val="00447143"/>
    <w:rsid w:val="004472C4"/>
    <w:rsid w:val="00447441"/>
    <w:rsid w:val="004475F9"/>
    <w:rsid w:val="00447612"/>
    <w:rsid w:val="004476C2"/>
    <w:rsid w:val="004476D1"/>
    <w:rsid w:val="004478D6"/>
    <w:rsid w:val="004478E6"/>
    <w:rsid w:val="00447A08"/>
    <w:rsid w:val="00447A37"/>
    <w:rsid w:val="00447D07"/>
    <w:rsid w:val="00447E23"/>
    <w:rsid w:val="00447E53"/>
    <w:rsid w:val="0045007C"/>
    <w:rsid w:val="00450165"/>
    <w:rsid w:val="00450421"/>
    <w:rsid w:val="0045050E"/>
    <w:rsid w:val="004507D9"/>
    <w:rsid w:val="00450905"/>
    <w:rsid w:val="00450951"/>
    <w:rsid w:val="004509E7"/>
    <w:rsid w:val="00450C01"/>
    <w:rsid w:val="00450D90"/>
    <w:rsid w:val="00450E75"/>
    <w:rsid w:val="0045109A"/>
    <w:rsid w:val="00451223"/>
    <w:rsid w:val="004513FA"/>
    <w:rsid w:val="00451418"/>
    <w:rsid w:val="0045167F"/>
    <w:rsid w:val="004517EB"/>
    <w:rsid w:val="0045182E"/>
    <w:rsid w:val="00451A9E"/>
    <w:rsid w:val="00451F63"/>
    <w:rsid w:val="00451F8F"/>
    <w:rsid w:val="0045210E"/>
    <w:rsid w:val="004523E3"/>
    <w:rsid w:val="00452446"/>
    <w:rsid w:val="004526E5"/>
    <w:rsid w:val="0045279E"/>
    <w:rsid w:val="00452841"/>
    <w:rsid w:val="00452A5E"/>
    <w:rsid w:val="00452CB6"/>
    <w:rsid w:val="00452CE4"/>
    <w:rsid w:val="00452DDD"/>
    <w:rsid w:val="00453037"/>
    <w:rsid w:val="004530ED"/>
    <w:rsid w:val="00453500"/>
    <w:rsid w:val="00453578"/>
    <w:rsid w:val="0045357C"/>
    <w:rsid w:val="004535F8"/>
    <w:rsid w:val="00453879"/>
    <w:rsid w:val="004539FD"/>
    <w:rsid w:val="00453CCB"/>
    <w:rsid w:val="00453CDD"/>
    <w:rsid w:val="00453D43"/>
    <w:rsid w:val="00453DB5"/>
    <w:rsid w:val="00453DD4"/>
    <w:rsid w:val="00453E33"/>
    <w:rsid w:val="00453F84"/>
    <w:rsid w:val="00454191"/>
    <w:rsid w:val="0045426B"/>
    <w:rsid w:val="00454338"/>
    <w:rsid w:val="00454381"/>
    <w:rsid w:val="004546F1"/>
    <w:rsid w:val="004548D4"/>
    <w:rsid w:val="00454AA9"/>
    <w:rsid w:val="00454C55"/>
    <w:rsid w:val="004551C1"/>
    <w:rsid w:val="004552BA"/>
    <w:rsid w:val="00455411"/>
    <w:rsid w:val="0045566B"/>
    <w:rsid w:val="00455775"/>
    <w:rsid w:val="00455857"/>
    <w:rsid w:val="00455999"/>
    <w:rsid w:val="004559F2"/>
    <w:rsid w:val="00455AAE"/>
    <w:rsid w:val="00455DB7"/>
    <w:rsid w:val="00455ECE"/>
    <w:rsid w:val="004561A6"/>
    <w:rsid w:val="00456203"/>
    <w:rsid w:val="0045620A"/>
    <w:rsid w:val="00456309"/>
    <w:rsid w:val="00456493"/>
    <w:rsid w:val="004564BF"/>
    <w:rsid w:val="004567D4"/>
    <w:rsid w:val="004567D6"/>
    <w:rsid w:val="004568F6"/>
    <w:rsid w:val="00456B82"/>
    <w:rsid w:val="00456C62"/>
    <w:rsid w:val="00456D0C"/>
    <w:rsid w:val="00456D5E"/>
    <w:rsid w:val="00456E51"/>
    <w:rsid w:val="004570AF"/>
    <w:rsid w:val="004570E7"/>
    <w:rsid w:val="0045713C"/>
    <w:rsid w:val="00457275"/>
    <w:rsid w:val="00457319"/>
    <w:rsid w:val="004575A2"/>
    <w:rsid w:val="0045761D"/>
    <w:rsid w:val="00457636"/>
    <w:rsid w:val="00457641"/>
    <w:rsid w:val="00457700"/>
    <w:rsid w:val="004578BD"/>
    <w:rsid w:val="0045793D"/>
    <w:rsid w:val="00457BE1"/>
    <w:rsid w:val="00457E18"/>
    <w:rsid w:val="00457F20"/>
    <w:rsid w:val="004600F0"/>
    <w:rsid w:val="00460307"/>
    <w:rsid w:val="004603DD"/>
    <w:rsid w:val="0046044B"/>
    <w:rsid w:val="004605AE"/>
    <w:rsid w:val="00460626"/>
    <w:rsid w:val="00460634"/>
    <w:rsid w:val="0046064D"/>
    <w:rsid w:val="0046097C"/>
    <w:rsid w:val="00460A94"/>
    <w:rsid w:val="00460B14"/>
    <w:rsid w:val="00460B7A"/>
    <w:rsid w:val="00460DDF"/>
    <w:rsid w:val="00461157"/>
    <w:rsid w:val="00461398"/>
    <w:rsid w:val="00461551"/>
    <w:rsid w:val="004616B0"/>
    <w:rsid w:val="004616E6"/>
    <w:rsid w:val="004617FC"/>
    <w:rsid w:val="0046195C"/>
    <w:rsid w:val="00461D9A"/>
    <w:rsid w:val="00461F56"/>
    <w:rsid w:val="00461F9A"/>
    <w:rsid w:val="0046217E"/>
    <w:rsid w:val="004622BE"/>
    <w:rsid w:val="0046239A"/>
    <w:rsid w:val="0046245F"/>
    <w:rsid w:val="004624BC"/>
    <w:rsid w:val="0046290A"/>
    <w:rsid w:val="0046293B"/>
    <w:rsid w:val="00462B92"/>
    <w:rsid w:val="00462BF2"/>
    <w:rsid w:val="00462D5A"/>
    <w:rsid w:val="00462EA8"/>
    <w:rsid w:val="00462F89"/>
    <w:rsid w:val="00462F9C"/>
    <w:rsid w:val="0046310F"/>
    <w:rsid w:val="00463384"/>
    <w:rsid w:val="004633D1"/>
    <w:rsid w:val="00463977"/>
    <w:rsid w:val="004639F1"/>
    <w:rsid w:val="00463ABC"/>
    <w:rsid w:val="00463D2F"/>
    <w:rsid w:val="00463D3B"/>
    <w:rsid w:val="00463DD3"/>
    <w:rsid w:val="00463DF9"/>
    <w:rsid w:val="00463E54"/>
    <w:rsid w:val="00463EC3"/>
    <w:rsid w:val="00463F12"/>
    <w:rsid w:val="00463F7C"/>
    <w:rsid w:val="00463FA3"/>
    <w:rsid w:val="004640C4"/>
    <w:rsid w:val="0046411E"/>
    <w:rsid w:val="0046427A"/>
    <w:rsid w:val="00464324"/>
    <w:rsid w:val="00464345"/>
    <w:rsid w:val="0046443F"/>
    <w:rsid w:val="004645B9"/>
    <w:rsid w:val="00464679"/>
    <w:rsid w:val="00464810"/>
    <w:rsid w:val="004648EA"/>
    <w:rsid w:val="00464ACF"/>
    <w:rsid w:val="00464BCB"/>
    <w:rsid w:val="00464DD2"/>
    <w:rsid w:val="00464EE6"/>
    <w:rsid w:val="004651F9"/>
    <w:rsid w:val="00465206"/>
    <w:rsid w:val="0046530C"/>
    <w:rsid w:val="00465372"/>
    <w:rsid w:val="004653C3"/>
    <w:rsid w:val="00465655"/>
    <w:rsid w:val="0046577A"/>
    <w:rsid w:val="004658F0"/>
    <w:rsid w:val="00465ABC"/>
    <w:rsid w:val="00465B70"/>
    <w:rsid w:val="00465CE1"/>
    <w:rsid w:val="00465D28"/>
    <w:rsid w:val="00465FEB"/>
    <w:rsid w:val="00466027"/>
    <w:rsid w:val="004660A5"/>
    <w:rsid w:val="004663E4"/>
    <w:rsid w:val="004666B2"/>
    <w:rsid w:val="004666FD"/>
    <w:rsid w:val="00466806"/>
    <w:rsid w:val="00466E3F"/>
    <w:rsid w:val="00467481"/>
    <w:rsid w:val="00467611"/>
    <w:rsid w:val="00467778"/>
    <w:rsid w:val="00467B6A"/>
    <w:rsid w:val="004700DD"/>
    <w:rsid w:val="004701CA"/>
    <w:rsid w:val="00470380"/>
    <w:rsid w:val="00470690"/>
    <w:rsid w:val="004706C8"/>
    <w:rsid w:val="00470726"/>
    <w:rsid w:val="004707DC"/>
    <w:rsid w:val="00470816"/>
    <w:rsid w:val="004708A6"/>
    <w:rsid w:val="004709D8"/>
    <w:rsid w:val="00470A76"/>
    <w:rsid w:val="00470B41"/>
    <w:rsid w:val="00470B79"/>
    <w:rsid w:val="00470C6D"/>
    <w:rsid w:val="00470D65"/>
    <w:rsid w:val="00470DD2"/>
    <w:rsid w:val="00470ED8"/>
    <w:rsid w:val="00470F66"/>
    <w:rsid w:val="0047119F"/>
    <w:rsid w:val="004713CB"/>
    <w:rsid w:val="00471501"/>
    <w:rsid w:val="004715A9"/>
    <w:rsid w:val="004715C7"/>
    <w:rsid w:val="004716EE"/>
    <w:rsid w:val="0047202B"/>
    <w:rsid w:val="004722DE"/>
    <w:rsid w:val="00472487"/>
    <w:rsid w:val="004724AB"/>
    <w:rsid w:val="004727A0"/>
    <w:rsid w:val="004729C7"/>
    <w:rsid w:val="00472D8C"/>
    <w:rsid w:val="00472F3F"/>
    <w:rsid w:val="00473153"/>
    <w:rsid w:val="00473164"/>
    <w:rsid w:val="004731EB"/>
    <w:rsid w:val="00473350"/>
    <w:rsid w:val="004734AD"/>
    <w:rsid w:val="004737DF"/>
    <w:rsid w:val="004737EB"/>
    <w:rsid w:val="00473B68"/>
    <w:rsid w:val="00473FE5"/>
    <w:rsid w:val="00474185"/>
    <w:rsid w:val="00474313"/>
    <w:rsid w:val="00474483"/>
    <w:rsid w:val="00474861"/>
    <w:rsid w:val="00474927"/>
    <w:rsid w:val="00474C0B"/>
    <w:rsid w:val="00474C8A"/>
    <w:rsid w:val="00474C9A"/>
    <w:rsid w:val="00474D3A"/>
    <w:rsid w:val="00474F2E"/>
    <w:rsid w:val="0047574A"/>
    <w:rsid w:val="004757AB"/>
    <w:rsid w:val="0047581B"/>
    <w:rsid w:val="00475835"/>
    <w:rsid w:val="00475C2B"/>
    <w:rsid w:val="00475E36"/>
    <w:rsid w:val="00475EC7"/>
    <w:rsid w:val="00475F5E"/>
    <w:rsid w:val="00475FC1"/>
    <w:rsid w:val="00476018"/>
    <w:rsid w:val="00476082"/>
    <w:rsid w:val="0047614C"/>
    <w:rsid w:val="0047626D"/>
    <w:rsid w:val="00476658"/>
    <w:rsid w:val="004766C7"/>
    <w:rsid w:val="004768AF"/>
    <w:rsid w:val="00476969"/>
    <w:rsid w:val="00476CAE"/>
    <w:rsid w:val="00476CE1"/>
    <w:rsid w:val="00476D81"/>
    <w:rsid w:val="00476DDD"/>
    <w:rsid w:val="00477024"/>
    <w:rsid w:val="004770C2"/>
    <w:rsid w:val="00477153"/>
    <w:rsid w:val="0047723D"/>
    <w:rsid w:val="0047756A"/>
    <w:rsid w:val="0047763E"/>
    <w:rsid w:val="004777C2"/>
    <w:rsid w:val="00477A18"/>
    <w:rsid w:val="00477AF9"/>
    <w:rsid w:val="00480137"/>
    <w:rsid w:val="00480145"/>
    <w:rsid w:val="004804B2"/>
    <w:rsid w:val="00480831"/>
    <w:rsid w:val="00480A90"/>
    <w:rsid w:val="00480BFA"/>
    <w:rsid w:val="00480DC5"/>
    <w:rsid w:val="00481122"/>
    <w:rsid w:val="00481127"/>
    <w:rsid w:val="004811C3"/>
    <w:rsid w:val="004811C7"/>
    <w:rsid w:val="00481209"/>
    <w:rsid w:val="004813B0"/>
    <w:rsid w:val="004815D7"/>
    <w:rsid w:val="00481690"/>
    <w:rsid w:val="0048170C"/>
    <w:rsid w:val="0048172A"/>
    <w:rsid w:val="00481914"/>
    <w:rsid w:val="00481B5A"/>
    <w:rsid w:val="00481C3E"/>
    <w:rsid w:val="00481C79"/>
    <w:rsid w:val="004821A7"/>
    <w:rsid w:val="0048234D"/>
    <w:rsid w:val="00482384"/>
    <w:rsid w:val="004823FC"/>
    <w:rsid w:val="004824AB"/>
    <w:rsid w:val="00482524"/>
    <w:rsid w:val="00482544"/>
    <w:rsid w:val="0048262D"/>
    <w:rsid w:val="00482692"/>
    <w:rsid w:val="004826B5"/>
    <w:rsid w:val="0048285C"/>
    <w:rsid w:val="0048288D"/>
    <w:rsid w:val="00482B89"/>
    <w:rsid w:val="00482E12"/>
    <w:rsid w:val="00482E21"/>
    <w:rsid w:val="00482F0E"/>
    <w:rsid w:val="004832BE"/>
    <w:rsid w:val="004833AA"/>
    <w:rsid w:val="004836C7"/>
    <w:rsid w:val="00483917"/>
    <w:rsid w:val="00483D8A"/>
    <w:rsid w:val="00483FE0"/>
    <w:rsid w:val="0048414E"/>
    <w:rsid w:val="004844ED"/>
    <w:rsid w:val="00484BE1"/>
    <w:rsid w:val="00484C87"/>
    <w:rsid w:val="00484DA3"/>
    <w:rsid w:val="00484E5C"/>
    <w:rsid w:val="00484E65"/>
    <w:rsid w:val="004850BA"/>
    <w:rsid w:val="00485327"/>
    <w:rsid w:val="004853ED"/>
    <w:rsid w:val="004853FE"/>
    <w:rsid w:val="00485486"/>
    <w:rsid w:val="0048550D"/>
    <w:rsid w:val="00485573"/>
    <w:rsid w:val="004858C3"/>
    <w:rsid w:val="00485909"/>
    <w:rsid w:val="00485A3F"/>
    <w:rsid w:val="00485A51"/>
    <w:rsid w:val="00485B1F"/>
    <w:rsid w:val="00485CC5"/>
    <w:rsid w:val="004861B7"/>
    <w:rsid w:val="00486445"/>
    <w:rsid w:val="004864FA"/>
    <w:rsid w:val="004868F0"/>
    <w:rsid w:val="00486996"/>
    <w:rsid w:val="00486AF0"/>
    <w:rsid w:val="00486B5C"/>
    <w:rsid w:val="00486E62"/>
    <w:rsid w:val="00486FC1"/>
    <w:rsid w:val="00487110"/>
    <w:rsid w:val="00487134"/>
    <w:rsid w:val="004872F3"/>
    <w:rsid w:val="004873C2"/>
    <w:rsid w:val="0048740A"/>
    <w:rsid w:val="0048744C"/>
    <w:rsid w:val="00487542"/>
    <w:rsid w:val="00487701"/>
    <w:rsid w:val="004877DE"/>
    <w:rsid w:val="004878AA"/>
    <w:rsid w:val="004878CB"/>
    <w:rsid w:val="00487CFF"/>
    <w:rsid w:val="00487D8D"/>
    <w:rsid w:val="004902A8"/>
    <w:rsid w:val="0049037F"/>
    <w:rsid w:val="004903BE"/>
    <w:rsid w:val="00490838"/>
    <w:rsid w:val="0049095E"/>
    <w:rsid w:val="00490AE8"/>
    <w:rsid w:val="00490DF7"/>
    <w:rsid w:val="004910FE"/>
    <w:rsid w:val="0049130D"/>
    <w:rsid w:val="004914D7"/>
    <w:rsid w:val="0049157C"/>
    <w:rsid w:val="00491764"/>
    <w:rsid w:val="0049177A"/>
    <w:rsid w:val="00491957"/>
    <w:rsid w:val="004919D7"/>
    <w:rsid w:val="00491CDF"/>
    <w:rsid w:val="00491CFC"/>
    <w:rsid w:val="00491F6A"/>
    <w:rsid w:val="00492038"/>
    <w:rsid w:val="0049210F"/>
    <w:rsid w:val="0049254B"/>
    <w:rsid w:val="004925DC"/>
    <w:rsid w:val="004926CE"/>
    <w:rsid w:val="00492BB2"/>
    <w:rsid w:val="00492BEE"/>
    <w:rsid w:val="00492DCB"/>
    <w:rsid w:val="00492F9D"/>
    <w:rsid w:val="0049313B"/>
    <w:rsid w:val="0049353C"/>
    <w:rsid w:val="00493572"/>
    <w:rsid w:val="0049357C"/>
    <w:rsid w:val="004938B0"/>
    <w:rsid w:val="004939F3"/>
    <w:rsid w:val="00493A0D"/>
    <w:rsid w:val="00493B54"/>
    <w:rsid w:val="00493E08"/>
    <w:rsid w:val="00493E2B"/>
    <w:rsid w:val="00493EA3"/>
    <w:rsid w:val="00494020"/>
    <w:rsid w:val="00494040"/>
    <w:rsid w:val="004942AB"/>
    <w:rsid w:val="004942F3"/>
    <w:rsid w:val="00494399"/>
    <w:rsid w:val="004943DF"/>
    <w:rsid w:val="00494442"/>
    <w:rsid w:val="00494451"/>
    <w:rsid w:val="0049448A"/>
    <w:rsid w:val="00494583"/>
    <w:rsid w:val="004945E4"/>
    <w:rsid w:val="0049466A"/>
    <w:rsid w:val="00494729"/>
    <w:rsid w:val="00494791"/>
    <w:rsid w:val="0049481F"/>
    <w:rsid w:val="0049485F"/>
    <w:rsid w:val="00494B70"/>
    <w:rsid w:val="00494C81"/>
    <w:rsid w:val="00494FF1"/>
    <w:rsid w:val="00495168"/>
    <w:rsid w:val="00495206"/>
    <w:rsid w:val="004954C1"/>
    <w:rsid w:val="00495583"/>
    <w:rsid w:val="00495698"/>
    <w:rsid w:val="0049580A"/>
    <w:rsid w:val="00495850"/>
    <w:rsid w:val="00495AFA"/>
    <w:rsid w:val="00495D6D"/>
    <w:rsid w:val="00495EA5"/>
    <w:rsid w:val="00496243"/>
    <w:rsid w:val="00496612"/>
    <w:rsid w:val="0049661E"/>
    <w:rsid w:val="004966B6"/>
    <w:rsid w:val="004966D8"/>
    <w:rsid w:val="004967F6"/>
    <w:rsid w:val="00496AA9"/>
    <w:rsid w:val="00496AEC"/>
    <w:rsid w:val="00496B1F"/>
    <w:rsid w:val="00496BA0"/>
    <w:rsid w:val="00496D10"/>
    <w:rsid w:val="004970A9"/>
    <w:rsid w:val="0049729E"/>
    <w:rsid w:val="00497372"/>
    <w:rsid w:val="00497466"/>
    <w:rsid w:val="004977B8"/>
    <w:rsid w:val="004977E7"/>
    <w:rsid w:val="00497829"/>
    <w:rsid w:val="004978AF"/>
    <w:rsid w:val="0049795E"/>
    <w:rsid w:val="00497A0C"/>
    <w:rsid w:val="00497B6F"/>
    <w:rsid w:val="00497D76"/>
    <w:rsid w:val="00497D8C"/>
    <w:rsid w:val="00497E44"/>
    <w:rsid w:val="00497F5B"/>
    <w:rsid w:val="00497F6D"/>
    <w:rsid w:val="004A0028"/>
    <w:rsid w:val="004A00FD"/>
    <w:rsid w:val="004A01EF"/>
    <w:rsid w:val="004A02E9"/>
    <w:rsid w:val="004A04F8"/>
    <w:rsid w:val="004A0554"/>
    <w:rsid w:val="004A05EC"/>
    <w:rsid w:val="004A0602"/>
    <w:rsid w:val="004A0A69"/>
    <w:rsid w:val="004A0CB6"/>
    <w:rsid w:val="004A0E0E"/>
    <w:rsid w:val="004A11CF"/>
    <w:rsid w:val="004A1297"/>
    <w:rsid w:val="004A13E0"/>
    <w:rsid w:val="004A149D"/>
    <w:rsid w:val="004A14F0"/>
    <w:rsid w:val="004A172D"/>
    <w:rsid w:val="004A1947"/>
    <w:rsid w:val="004A1990"/>
    <w:rsid w:val="004A1AD1"/>
    <w:rsid w:val="004A1BE1"/>
    <w:rsid w:val="004A1DE8"/>
    <w:rsid w:val="004A1F74"/>
    <w:rsid w:val="004A20C2"/>
    <w:rsid w:val="004A20CA"/>
    <w:rsid w:val="004A2138"/>
    <w:rsid w:val="004A21DA"/>
    <w:rsid w:val="004A21E6"/>
    <w:rsid w:val="004A2337"/>
    <w:rsid w:val="004A23A3"/>
    <w:rsid w:val="004A25DF"/>
    <w:rsid w:val="004A276E"/>
    <w:rsid w:val="004A286D"/>
    <w:rsid w:val="004A2E2B"/>
    <w:rsid w:val="004A2E3A"/>
    <w:rsid w:val="004A2EB2"/>
    <w:rsid w:val="004A310F"/>
    <w:rsid w:val="004A377A"/>
    <w:rsid w:val="004A379F"/>
    <w:rsid w:val="004A37E6"/>
    <w:rsid w:val="004A3990"/>
    <w:rsid w:val="004A39AE"/>
    <w:rsid w:val="004A3BA0"/>
    <w:rsid w:val="004A3C95"/>
    <w:rsid w:val="004A3E9B"/>
    <w:rsid w:val="004A3EA9"/>
    <w:rsid w:val="004A4076"/>
    <w:rsid w:val="004A4357"/>
    <w:rsid w:val="004A47F6"/>
    <w:rsid w:val="004A4911"/>
    <w:rsid w:val="004A494F"/>
    <w:rsid w:val="004A4A96"/>
    <w:rsid w:val="004A4AFF"/>
    <w:rsid w:val="004A4DA6"/>
    <w:rsid w:val="004A5164"/>
    <w:rsid w:val="004A5358"/>
    <w:rsid w:val="004A54B8"/>
    <w:rsid w:val="004A5712"/>
    <w:rsid w:val="004A59FD"/>
    <w:rsid w:val="004A5C94"/>
    <w:rsid w:val="004A5E18"/>
    <w:rsid w:val="004A617F"/>
    <w:rsid w:val="004A61DB"/>
    <w:rsid w:val="004A6242"/>
    <w:rsid w:val="004A62AC"/>
    <w:rsid w:val="004A62B0"/>
    <w:rsid w:val="004A62F1"/>
    <w:rsid w:val="004A6382"/>
    <w:rsid w:val="004A6657"/>
    <w:rsid w:val="004A6B3F"/>
    <w:rsid w:val="004A6BAC"/>
    <w:rsid w:val="004A6C1B"/>
    <w:rsid w:val="004A6CBD"/>
    <w:rsid w:val="004A6DFB"/>
    <w:rsid w:val="004A7318"/>
    <w:rsid w:val="004A74C6"/>
    <w:rsid w:val="004A76DB"/>
    <w:rsid w:val="004A77B5"/>
    <w:rsid w:val="004A785F"/>
    <w:rsid w:val="004A787E"/>
    <w:rsid w:val="004A7969"/>
    <w:rsid w:val="004A7C83"/>
    <w:rsid w:val="004A7CA0"/>
    <w:rsid w:val="004A7E3F"/>
    <w:rsid w:val="004A7F2E"/>
    <w:rsid w:val="004A7FBE"/>
    <w:rsid w:val="004B0391"/>
    <w:rsid w:val="004B046E"/>
    <w:rsid w:val="004B04A7"/>
    <w:rsid w:val="004B0512"/>
    <w:rsid w:val="004B0DDC"/>
    <w:rsid w:val="004B0FEC"/>
    <w:rsid w:val="004B1025"/>
    <w:rsid w:val="004B12C4"/>
    <w:rsid w:val="004B1501"/>
    <w:rsid w:val="004B1539"/>
    <w:rsid w:val="004B1590"/>
    <w:rsid w:val="004B1651"/>
    <w:rsid w:val="004B16BE"/>
    <w:rsid w:val="004B1959"/>
    <w:rsid w:val="004B19FA"/>
    <w:rsid w:val="004B1BD3"/>
    <w:rsid w:val="004B1C2C"/>
    <w:rsid w:val="004B1FFD"/>
    <w:rsid w:val="004B2011"/>
    <w:rsid w:val="004B207E"/>
    <w:rsid w:val="004B20CA"/>
    <w:rsid w:val="004B22C5"/>
    <w:rsid w:val="004B22E5"/>
    <w:rsid w:val="004B242B"/>
    <w:rsid w:val="004B247B"/>
    <w:rsid w:val="004B24FD"/>
    <w:rsid w:val="004B272D"/>
    <w:rsid w:val="004B27A2"/>
    <w:rsid w:val="004B29FF"/>
    <w:rsid w:val="004B2AA8"/>
    <w:rsid w:val="004B2B80"/>
    <w:rsid w:val="004B2BD1"/>
    <w:rsid w:val="004B2D2A"/>
    <w:rsid w:val="004B2D94"/>
    <w:rsid w:val="004B3016"/>
    <w:rsid w:val="004B3241"/>
    <w:rsid w:val="004B3294"/>
    <w:rsid w:val="004B3681"/>
    <w:rsid w:val="004B385B"/>
    <w:rsid w:val="004B3922"/>
    <w:rsid w:val="004B3C50"/>
    <w:rsid w:val="004B3EF6"/>
    <w:rsid w:val="004B3F53"/>
    <w:rsid w:val="004B3FF4"/>
    <w:rsid w:val="004B4083"/>
    <w:rsid w:val="004B41C5"/>
    <w:rsid w:val="004B424B"/>
    <w:rsid w:val="004B4393"/>
    <w:rsid w:val="004B441D"/>
    <w:rsid w:val="004B4447"/>
    <w:rsid w:val="004B44FA"/>
    <w:rsid w:val="004B4642"/>
    <w:rsid w:val="004B475B"/>
    <w:rsid w:val="004B4BC0"/>
    <w:rsid w:val="004B4C80"/>
    <w:rsid w:val="004B4C83"/>
    <w:rsid w:val="004B4EBA"/>
    <w:rsid w:val="004B504F"/>
    <w:rsid w:val="004B530B"/>
    <w:rsid w:val="004B55F7"/>
    <w:rsid w:val="004B563A"/>
    <w:rsid w:val="004B5677"/>
    <w:rsid w:val="004B5765"/>
    <w:rsid w:val="004B581D"/>
    <w:rsid w:val="004B5884"/>
    <w:rsid w:val="004B58FA"/>
    <w:rsid w:val="004B5971"/>
    <w:rsid w:val="004B5B8A"/>
    <w:rsid w:val="004B5D4E"/>
    <w:rsid w:val="004B5F21"/>
    <w:rsid w:val="004B5F7C"/>
    <w:rsid w:val="004B5FB8"/>
    <w:rsid w:val="004B600F"/>
    <w:rsid w:val="004B6754"/>
    <w:rsid w:val="004B6761"/>
    <w:rsid w:val="004B682E"/>
    <w:rsid w:val="004B68C6"/>
    <w:rsid w:val="004B6A2D"/>
    <w:rsid w:val="004B6B11"/>
    <w:rsid w:val="004B6B42"/>
    <w:rsid w:val="004B6CEE"/>
    <w:rsid w:val="004B7182"/>
    <w:rsid w:val="004B74EA"/>
    <w:rsid w:val="004B757D"/>
    <w:rsid w:val="004B75BA"/>
    <w:rsid w:val="004B7933"/>
    <w:rsid w:val="004B7971"/>
    <w:rsid w:val="004B7AB1"/>
    <w:rsid w:val="004B7BA5"/>
    <w:rsid w:val="004B7CF7"/>
    <w:rsid w:val="004B7E01"/>
    <w:rsid w:val="004B7E87"/>
    <w:rsid w:val="004C0023"/>
    <w:rsid w:val="004C01C1"/>
    <w:rsid w:val="004C0203"/>
    <w:rsid w:val="004C0215"/>
    <w:rsid w:val="004C0316"/>
    <w:rsid w:val="004C03F5"/>
    <w:rsid w:val="004C0463"/>
    <w:rsid w:val="004C0576"/>
    <w:rsid w:val="004C06F9"/>
    <w:rsid w:val="004C079D"/>
    <w:rsid w:val="004C083B"/>
    <w:rsid w:val="004C09E5"/>
    <w:rsid w:val="004C10E5"/>
    <w:rsid w:val="004C11C5"/>
    <w:rsid w:val="004C14BD"/>
    <w:rsid w:val="004C1811"/>
    <w:rsid w:val="004C18D5"/>
    <w:rsid w:val="004C1980"/>
    <w:rsid w:val="004C19B9"/>
    <w:rsid w:val="004C1B5F"/>
    <w:rsid w:val="004C1BB8"/>
    <w:rsid w:val="004C1C4F"/>
    <w:rsid w:val="004C1C73"/>
    <w:rsid w:val="004C2003"/>
    <w:rsid w:val="004C2055"/>
    <w:rsid w:val="004C205C"/>
    <w:rsid w:val="004C23B5"/>
    <w:rsid w:val="004C23D2"/>
    <w:rsid w:val="004C25DE"/>
    <w:rsid w:val="004C2612"/>
    <w:rsid w:val="004C2653"/>
    <w:rsid w:val="004C27A2"/>
    <w:rsid w:val="004C2821"/>
    <w:rsid w:val="004C29FC"/>
    <w:rsid w:val="004C2BED"/>
    <w:rsid w:val="004C2CA6"/>
    <w:rsid w:val="004C2E13"/>
    <w:rsid w:val="004C2E21"/>
    <w:rsid w:val="004C36DF"/>
    <w:rsid w:val="004C37C6"/>
    <w:rsid w:val="004C39A0"/>
    <w:rsid w:val="004C3A19"/>
    <w:rsid w:val="004C3A83"/>
    <w:rsid w:val="004C3AF8"/>
    <w:rsid w:val="004C3B5E"/>
    <w:rsid w:val="004C3E05"/>
    <w:rsid w:val="004C3E84"/>
    <w:rsid w:val="004C4010"/>
    <w:rsid w:val="004C42A0"/>
    <w:rsid w:val="004C447C"/>
    <w:rsid w:val="004C45AD"/>
    <w:rsid w:val="004C46C5"/>
    <w:rsid w:val="004C47D0"/>
    <w:rsid w:val="004C4989"/>
    <w:rsid w:val="004C49F1"/>
    <w:rsid w:val="004C4C51"/>
    <w:rsid w:val="004C4C83"/>
    <w:rsid w:val="004C4DAD"/>
    <w:rsid w:val="004C4DD5"/>
    <w:rsid w:val="004C513D"/>
    <w:rsid w:val="004C51FF"/>
    <w:rsid w:val="004C521C"/>
    <w:rsid w:val="004C54FC"/>
    <w:rsid w:val="004C5536"/>
    <w:rsid w:val="004C55E1"/>
    <w:rsid w:val="004C55F0"/>
    <w:rsid w:val="004C5609"/>
    <w:rsid w:val="004C566E"/>
    <w:rsid w:val="004C57A4"/>
    <w:rsid w:val="004C5841"/>
    <w:rsid w:val="004C58DF"/>
    <w:rsid w:val="004C5B19"/>
    <w:rsid w:val="004C5B39"/>
    <w:rsid w:val="004C5B6A"/>
    <w:rsid w:val="004C5BFD"/>
    <w:rsid w:val="004C5CD9"/>
    <w:rsid w:val="004C5D06"/>
    <w:rsid w:val="004C5E67"/>
    <w:rsid w:val="004C61F5"/>
    <w:rsid w:val="004C63F6"/>
    <w:rsid w:val="004C65C2"/>
    <w:rsid w:val="004C66DC"/>
    <w:rsid w:val="004C6705"/>
    <w:rsid w:val="004C67AF"/>
    <w:rsid w:val="004C683B"/>
    <w:rsid w:val="004C69AC"/>
    <w:rsid w:val="004C6B82"/>
    <w:rsid w:val="004C6E9E"/>
    <w:rsid w:val="004C6EFE"/>
    <w:rsid w:val="004C6FC6"/>
    <w:rsid w:val="004C736A"/>
    <w:rsid w:val="004C75CE"/>
    <w:rsid w:val="004C7619"/>
    <w:rsid w:val="004C76A0"/>
    <w:rsid w:val="004C76E5"/>
    <w:rsid w:val="004C7711"/>
    <w:rsid w:val="004C7734"/>
    <w:rsid w:val="004C77F9"/>
    <w:rsid w:val="004C7921"/>
    <w:rsid w:val="004C7936"/>
    <w:rsid w:val="004C79A8"/>
    <w:rsid w:val="004C7AD7"/>
    <w:rsid w:val="004C7CCF"/>
    <w:rsid w:val="004C7F62"/>
    <w:rsid w:val="004D00CC"/>
    <w:rsid w:val="004D00E8"/>
    <w:rsid w:val="004D00F2"/>
    <w:rsid w:val="004D011E"/>
    <w:rsid w:val="004D02A4"/>
    <w:rsid w:val="004D02E4"/>
    <w:rsid w:val="004D0333"/>
    <w:rsid w:val="004D03EA"/>
    <w:rsid w:val="004D046A"/>
    <w:rsid w:val="004D04FB"/>
    <w:rsid w:val="004D0552"/>
    <w:rsid w:val="004D06C3"/>
    <w:rsid w:val="004D0A8B"/>
    <w:rsid w:val="004D0CD8"/>
    <w:rsid w:val="004D100D"/>
    <w:rsid w:val="004D1B02"/>
    <w:rsid w:val="004D1B52"/>
    <w:rsid w:val="004D1C39"/>
    <w:rsid w:val="004D1C7F"/>
    <w:rsid w:val="004D1CCD"/>
    <w:rsid w:val="004D1D33"/>
    <w:rsid w:val="004D1F51"/>
    <w:rsid w:val="004D1FA6"/>
    <w:rsid w:val="004D2294"/>
    <w:rsid w:val="004D2303"/>
    <w:rsid w:val="004D2322"/>
    <w:rsid w:val="004D23AC"/>
    <w:rsid w:val="004D23C0"/>
    <w:rsid w:val="004D260A"/>
    <w:rsid w:val="004D2809"/>
    <w:rsid w:val="004D2821"/>
    <w:rsid w:val="004D2BBE"/>
    <w:rsid w:val="004D2BF8"/>
    <w:rsid w:val="004D2C1D"/>
    <w:rsid w:val="004D2CBE"/>
    <w:rsid w:val="004D2DD7"/>
    <w:rsid w:val="004D2FA4"/>
    <w:rsid w:val="004D3092"/>
    <w:rsid w:val="004D3314"/>
    <w:rsid w:val="004D3446"/>
    <w:rsid w:val="004D35E6"/>
    <w:rsid w:val="004D363B"/>
    <w:rsid w:val="004D3700"/>
    <w:rsid w:val="004D3725"/>
    <w:rsid w:val="004D3940"/>
    <w:rsid w:val="004D3960"/>
    <w:rsid w:val="004D39FB"/>
    <w:rsid w:val="004D3B14"/>
    <w:rsid w:val="004D3BAC"/>
    <w:rsid w:val="004D3C6C"/>
    <w:rsid w:val="004D3CE3"/>
    <w:rsid w:val="004D3F99"/>
    <w:rsid w:val="004D4010"/>
    <w:rsid w:val="004D418F"/>
    <w:rsid w:val="004D4254"/>
    <w:rsid w:val="004D434A"/>
    <w:rsid w:val="004D472E"/>
    <w:rsid w:val="004D4B1E"/>
    <w:rsid w:val="004D4D5E"/>
    <w:rsid w:val="004D4FB9"/>
    <w:rsid w:val="004D5002"/>
    <w:rsid w:val="004D534D"/>
    <w:rsid w:val="004D553E"/>
    <w:rsid w:val="004D55E8"/>
    <w:rsid w:val="004D5951"/>
    <w:rsid w:val="004D5A23"/>
    <w:rsid w:val="004D5D17"/>
    <w:rsid w:val="004D5D2D"/>
    <w:rsid w:val="004D5DCF"/>
    <w:rsid w:val="004D5F15"/>
    <w:rsid w:val="004D5F7E"/>
    <w:rsid w:val="004D603E"/>
    <w:rsid w:val="004D6078"/>
    <w:rsid w:val="004D60AF"/>
    <w:rsid w:val="004D6104"/>
    <w:rsid w:val="004D610D"/>
    <w:rsid w:val="004D61DC"/>
    <w:rsid w:val="004D64AB"/>
    <w:rsid w:val="004D64D9"/>
    <w:rsid w:val="004D66B5"/>
    <w:rsid w:val="004D67F3"/>
    <w:rsid w:val="004D6874"/>
    <w:rsid w:val="004D6C0F"/>
    <w:rsid w:val="004D6ED9"/>
    <w:rsid w:val="004D7034"/>
    <w:rsid w:val="004D735B"/>
    <w:rsid w:val="004D739A"/>
    <w:rsid w:val="004D73F4"/>
    <w:rsid w:val="004D75D9"/>
    <w:rsid w:val="004D763A"/>
    <w:rsid w:val="004D7BA9"/>
    <w:rsid w:val="004D7D10"/>
    <w:rsid w:val="004D7D8B"/>
    <w:rsid w:val="004D7DE2"/>
    <w:rsid w:val="004D7DEA"/>
    <w:rsid w:val="004E00E4"/>
    <w:rsid w:val="004E05C2"/>
    <w:rsid w:val="004E076D"/>
    <w:rsid w:val="004E07DB"/>
    <w:rsid w:val="004E0862"/>
    <w:rsid w:val="004E08B8"/>
    <w:rsid w:val="004E0BE5"/>
    <w:rsid w:val="004E0C09"/>
    <w:rsid w:val="004E0CB9"/>
    <w:rsid w:val="004E0D07"/>
    <w:rsid w:val="004E0F3E"/>
    <w:rsid w:val="004E11F4"/>
    <w:rsid w:val="004E131F"/>
    <w:rsid w:val="004E1383"/>
    <w:rsid w:val="004E14DB"/>
    <w:rsid w:val="004E14E9"/>
    <w:rsid w:val="004E1501"/>
    <w:rsid w:val="004E1661"/>
    <w:rsid w:val="004E16DE"/>
    <w:rsid w:val="004E17AB"/>
    <w:rsid w:val="004E18DB"/>
    <w:rsid w:val="004E1B31"/>
    <w:rsid w:val="004E1DF6"/>
    <w:rsid w:val="004E20F2"/>
    <w:rsid w:val="004E2278"/>
    <w:rsid w:val="004E24EB"/>
    <w:rsid w:val="004E254F"/>
    <w:rsid w:val="004E2906"/>
    <w:rsid w:val="004E2987"/>
    <w:rsid w:val="004E2ADE"/>
    <w:rsid w:val="004E2B8A"/>
    <w:rsid w:val="004E2DF4"/>
    <w:rsid w:val="004E38AF"/>
    <w:rsid w:val="004E3CED"/>
    <w:rsid w:val="004E3E28"/>
    <w:rsid w:val="004E40A5"/>
    <w:rsid w:val="004E4312"/>
    <w:rsid w:val="004E4519"/>
    <w:rsid w:val="004E4577"/>
    <w:rsid w:val="004E4655"/>
    <w:rsid w:val="004E470B"/>
    <w:rsid w:val="004E4764"/>
    <w:rsid w:val="004E4838"/>
    <w:rsid w:val="004E492C"/>
    <w:rsid w:val="004E493F"/>
    <w:rsid w:val="004E4964"/>
    <w:rsid w:val="004E49BD"/>
    <w:rsid w:val="004E4AF9"/>
    <w:rsid w:val="004E4B34"/>
    <w:rsid w:val="004E4C98"/>
    <w:rsid w:val="004E4F87"/>
    <w:rsid w:val="004E4FE9"/>
    <w:rsid w:val="004E4FFD"/>
    <w:rsid w:val="004E52A4"/>
    <w:rsid w:val="004E5443"/>
    <w:rsid w:val="004E5549"/>
    <w:rsid w:val="004E5568"/>
    <w:rsid w:val="004E569C"/>
    <w:rsid w:val="004E57BF"/>
    <w:rsid w:val="004E5812"/>
    <w:rsid w:val="004E58F0"/>
    <w:rsid w:val="004E59E6"/>
    <w:rsid w:val="004E5A0F"/>
    <w:rsid w:val="004E5AA7"/>
    <w:rsid w:val="004E5B39"/>
    <w:rsid w:val="004E5BD6"/>
    <w:rsid w:val="004E5CCD"/>
    <w:rsid w:val="004E5D61"/>
    <w:rsid w:val="004E5D86"/>
    <w:rsid w:val="004E5E01"/>
    <w:rsid w:val="004E5ED2"/>
    <w:rsid w:val="004E5FA9"/>
    <w:rsid w:val="004E6055"/>
    <w:rsid w:val="004E611D"/>
    <w:rsid w:val="004E624C"/>
    <w:rsid w:val="004E6390"/>
    <w:rsid w:val="004E6558"/>
    <w:rsid w:val="004E65F1"/>
    <w:rsid w:val="004E6D9F"/>
    <w:rsid w:val="004E704D"/>
    <w:rsid w:val="004E729A"/>
    <w:rsid w:val="004E7312"/>
    <w:rsid w:val="004E7358"/>
    <w:rsid w:val="004E73A3"/>
    <w:rsid w:val="004E799C"/>
    <w:rsid w:val="004E79FF"/>
    <w:rsid w:val="004E7B01"/>
    <w:rsid w:val="004E7BA3"/>
    <w:rsid w:val="004E7C64"/>
    <w:rsid w:val="004E7CDD"/>
    <w:rsid w:val="004E7D22"/>
    <w:rsid w:val="004E7D30"/>
    <w:rsid w:val="004E7F07"/>
    <w:rsid w:val="004F0011"/>
    <w:rsid w:val="004F00D4"/>
    <w:rsid w:val="004F011B"/>
    <w:rsid w:val="004F02C5"/>
    <w:rsid w:val="004F035D"/>
    <w:rsid w:val="004F06D0"/>
    <w:rsid w:val="004F06DF"/>
    <w:rsid w:val="004F07FA"/>
    <w:rsid w:val="004F08BE"/>
    <w:rsid w:val="004F09F4"/>
    <w:rsid w:val="004F0A89"/>
    <w:rsid w:val="004F0AF9"/>
    <w:rsid w:val="004F0CD4"/>
    <w:rsid w:val="004F0D12"/>
    <w:rsid w:val="004F0FFC"/>
    <w:rsid w:val="004F107C"/>
    <w:rsid w:val="004F112D"/>
    <w:rsid w:val="004F11B7"/>
    <w:rsid w:val="004F11EB"/>
    <w:rsid w:val="004F12E1"/>
    <w:rsid w:val="004F13F0"/>
    <w:rsid w:val="004F1480"/>
    <w:rsid w:val="004F161F"/>
    <w:rsid w:val="004F16CE"/>
    <w:rsid w:val="004F180F"/>
    <w:rsid w:val="004F1971"/>
    <w:rsid w:val="004F1989"/>
    <w:rsid w:val="004F1AAD"/>
    <w:rsid w:val="004F1AC9"/>
    <w:rsid w:val="004F1ADA"/>
    <w:rsid w:val="004F1DA7"/>
    <w:rsid w:val="004F2166"/>
    <w:rsid w:val="004F228F"/>
    <w:rsid w:val="004F2354"/>
    <w:rsid w:val="004F2501"/>
    <w:rsid w:val="004F2512"/>
    <w:rsid w:val="004F26FA"/>
    <w:rsid w:val="004F2775"/>
    <w:rsid w:val="004F2B0F"/>
    <w:rsid w:val="004F2B45"/>
    <w:rsid w:val="004F2BE5"/>
    <w:rsid w:val="004F2D27"/>
    <w:rsid w:val="004F2F66"/>
    <w:rsid w:val="004F324B"/>
    <w:rsid w:val="004F32FD"/>
    <w:rsid w:val="004F33F0"/>
    <w:rsid w:val="004F356F"/>
    <w:rsid w:val="004F36CA"/>
    <w:rsid w:val="004F37A2"/>
    <w:rsid w:val="004F39A7"/>
    <w:rsid w:val="004F3B3D"/>
    <w:rsid w:val="004F3BBB"/>
    <w:rsid w:val="004F3D15"/>
    <w:rsid w:val="004F40E0"/>
    <w:rsid w:val="004F4189"/>
    <w:rsid w:val="004F432C"/>
    <w:rsid w:val="004F4439"/>
    <w:rsid w:val="004F4482"/>
    <w:rsid w:val="004F45AE"/>
    <w:rsid w:val="004F4C74"/>
    <w:rsid w:val="004F4DA7"/>
    <w:rsid w:val="004F4DD7"/>
    <w:rsid w:val="004F4E15"/>
    <w:rsid w:val="004F4F75"/>
    <w:rsid w:val="004F50D8"/>
    <w:rsid w:val="004F50FB"/>
    <w:rsid w:val="004F5368"/>
    <w:rsid w:val="004F552D"/>
    <w:rsid w:val="004F5608"/>
    <w:rsid w:val="004F56C6"/>
    <w:rsid w:val="004F570C"/>
    <w:rsid w:val="004F58DB"/>
    <w:rsid w:val="004F59B8"/>
    <w:rsid w:val="004F5A40"/>
    <w:rsid w:val="004F5DF2"/>
    <w:rsid w:val="004F5E60"/>
    <w:rsid w:val="004F607F"/>
    <w:rsid w:val="004F61AE"/>
    <w:rsid w:val="004F6262"/>
    <w:rsid w:val="004F6324"/>
    <w:rsid w:val="004F654F"/>
    <w:rsid w:val="004F6570"/>
    <w:rsid w:val="004F65B1"/>
    <w:rsid w:val="004F67F4"/>
    <w:rsid w:val="004F686D"/>
    <w:rsid w:val="004F6899"/>
    <w:rsid w:val="004F6A1D"/>
    <w:rsid w:val="004F6AAE"/>
    <w:rsid w:val="004F6C34"/>
    <w:rsid w:val="004F6E6A"/>
    <w:rsid w:val="004F721E"/>
    <w:rsid w:val="004F7255"/>
    <w:rsid w:val="004F72F8"/>
    <w:rsid w:val="004F73E2"/>
    <w:rsid w:val="004F764A"/>
    <w:rsid w:val="004F7652"/>
    <w:rsid w:val="004F78DC"/>
    <w:rsid w:val="004F7B65"/>
    <w:rsid w:val="004F7C1A"/>
    <w:rsid w:val="004F7CB2"/>
    <w:rsid w:val="004F7CE8"/>
    <w:rsid w:val="004F7D5C"/>
    <w:rsid w:val="00500629"/>
    <w:rsid w:val="00500754"/>
    <w:rsid w:val="0050080A"/>
    <w:rsid w:val="00500CF8"/>
    <w:rsid w:val="00500DB1"/>
    <w:rsid w:val="00500E63"/>
    <w:rsid w:val="00500F39"/>
    <w:rsid w:val="00500F64"/>
    <w:rsid w:val="00501258"/>
    <w:rsid w:val="005012C7"/>
    <w:rsid w:val="00501407"/>
    <w:rsid w:val="00501578"/>
    <w:rsid w:val="005016DB"/>
    <w:rsid w:val="005016E9"/>
    <w:rsid w:val="0050177F"/>
    <w:rsid w:val="0050180A"/>
    <w:rsid w:val="00501845"/>
    <w:rsid w:val="00501879"/>
    <w:rsid w:val="00501AE1"/>
    <w:rsid w:val="00501AEB"/>
    <w:rsid w:val="00501BED"/>
    <w:rsid w:val="00501D22"/>
    <w:rsid w:val="00501F71"/>
    <w:rsid w:val="0050209E"/>
    <w:rsid w:val="00502194"/>
    <w:rsid w:val="00502208"/>
    <w:rsid w:val="005023B3"/>
    <w:rsid w:val="005023E4"/>
    <w:rsid w:val="005027CE"/>
    <w:rsid w:val="00502953"/>
    <w:rsid w:val="00502B15"/>
    <w:rsid w:val="00502BAA"/>
    <w:rsid w:val="00502C50"/>
    <w:rsid w:val="00502E63"/>
    <w:rsid w:val="00502EE4"/>
    <w:rsid w:val="00502F09"/>
    <w:rsid w:val="0050316A"/>
    <w:rsid w:val="005034E8"/>
    <w:rsid w:val="0050356D"/>
    <w:rsid w:val="00503659"/>
    <w:rsid w:val="0050399E"/>
    <w:rsid w:val="00503CB9"/>
    <w:rsid w:val="00503DC3"/>
    <w:rsid w:val="0050470B"/>
    <w:rsid w:val="005047B1"/>
    <w:rsid w:val="0050495A"/>
    <w:rsid w:val="00504C92"/>
    <w:rsid w:val="00504FAE"/>
    <w:rsid w:val="0050519B"/>
    <w:rsid w:val="005051CB"/>
    <w:rsid w:val="0050528E"/>
    <w:rsid w:val="005055B7"/>
    <w:rsid w:val="00505602"/>
    <w:rsid w:val="00505613"/>
    <w:rsid w:val="00505A15"/>
    <w:rsid w:val="00505B93"/>
    <w:rsid w:val="00505CC4"/>
    <w:rsid w:val="00505D96"/>
    <w:rsid w:val="00505F19"/>
    <w:rsid w:val="00505F7E"/>
    <w:rsid w:val="00505F9A"/>
    <w:rsid w:val="00505FEF"/>
    <w:rsid w:val="0050605F"/>
    <w:rsid w:val="005063C6"/>
    <w:rsid w:val="00506651"/>
    <w:rsid w:val="005066FD"/>
    <w:rsid w:val="005069E6"/>
    <w:rsid w:val="00506A1C"/>
    <w:rsid w:val="00506CC8"/>
    <w:rsid w:val="00506D09"/>
    <w:rsid w:val="00506EF6"/>
    <w:rsid w:val="00506F3C"/>
    <w:rsid w:val="00506FC4"/>
    <w:rsid w:val="0050707A"/>
    <w:rsid w:val="005070CF"/>
    <w:rsid w:val="00507117"/>
    <w:rsid w:val="005071A5"/>
    <w:rsid w:val="0050726D"/>
    <w:rsid w:val="0050730F"/>
    <w:rsid w:val="00507315"/>
    <w:rsid w:val="0050745B"/>
    <w:rsid w:val="005076F0"/>
    <w:rsid w:val="00507A41"/>
    <w:rsid w:val="00507B4F"/>
    <w:rsid w:val="00507C91"/>
    <w:rsid w:val="00507E14"/>
    <w:rsid w:val="00507F97"/>
    <w:rsid w:val="00507FEB"/>
    <w:rsid w:val="00510143"/>
    <w:rsid w:val="00510328"/>
    <w:rsid w:val="005103D7"/>
    <w:rsid w:val="00510420"/>
    <w:rsid w:val="00510565"/>
    <w:rsid w:val="005105EC"/>
    <w:rsid w:val="0051076E"/>
    <w:rsid w:val="00510829"/>
    <w:rsid w:val="0051091E"/>
    <w:rsid w:val="00510951"/>
    <w:rsid w:val="00510D98"/>
    <w:rsid w:val="00510E1D"/>
    <w:rsid w:val="00510F00"/>
    <w:rsid w:val="00510FE8"/>
    <w:rsid w:val="00510FF8"/>
    <w:rsid w:val="005110D9"/>
    <w:rsid w:val="00511209"/>
    <w:rsid w:val="005112CC"/>
    <w:rsid w:val="00511355"/>
    <w:rsid w:val="0051144E"/>
    <w:rsid w:val="005114CB"/>
    <w:rsid w:val="00511717"/>
    <w:rsid w:val="00511728"/>
    <w:rsid w:val="00511A8E"/>
    <w:rsid w:val="00511ABC"/>
    <w:rsid w:val="00511C3F"/>
    <w:rsid w:val="00511C8F"/>
    <w:rsid w:val="00511DBE"/>
    <w:rsid w:val="00511FD5"/>
    <w:rsid w:val="00512065"/>
    <w:rsid w:val="005120D3"/>
    <w:rsid w:val="0051246D"/>
    <w:rsid w:val="00512650"/>
    <w:rsid w:val="00512746"/>
    <w:rsid w:val="00512822"/>
    <w:rsid w:val="00512829"/>
    <w:rsid w:val="00512A21"/>
    <w:rsid w:val="00512CFD"/>
    <w:rsid w:val="00512D8B"/>
    <w:rsid w:val="00513069"/>
    <w:rsid w:val="00513103"/>
    <w:rsid w:val="005131AF"/>
    <w:rsid w:val="005135D6"/>
    <w:rsid w:val="005135E1"/>
    <w:rsid w:val="0051380C"/>
    <w:rsid w:val="00513983"/>
    <w:rsid w:val="00513A1F"/>
    <w:rsid w:val="00513C58"/>
    <w:rsid w:val="00513D44"/>
    <w:rsid w:val="00513E49"/>
    <w:rsid w:val="00513FF1"/>
    <w:rsid w:val="005144A1"/>
    <w:rsid w:val="00514508"/>
    <w:rsid w:val="0051458E"/>
    <w:rsid w:val="005145CC"/>
    <w:rsid w:val="005146A3"/>
    <w:rsid w:val="005148AD"/>
    <w:rsid w:val="00514915"/>
    <w:rsid w:val="00514B92"/>
    <w:rsid w:val="00514DE4"/>
    <w:rsid w:val="00514F74"/>
    <w:rsid w:val="00515004"/>
    <w:rsid w:val="0051504D"/>
    <w:rsid w:val="005151FD"/>
    <w:rsid w:val="005158A9"/>
    <w:rsid w:val="005159B9"/>
    <w:rsid w:val="00515A3B"/>
    <w:rsid w:val="00515BA2"/>
    <w:rsid w:val="00515E1A"/>
    <w:rsid w:val="00515E6C"/>
    <w:rsid w:val="00516243"/>
    <w:rsid w:val="005162A3"/>
    <w:rsid w:val="005162D9"/>
    <w:rsid w:val="005162DC"/>
    <w:rsid w:val="00516335"/>
    <w:rsid w:val="00516518"/>
    <w:rsid w:val="00516568"/>
    <w:rsid w:val="0051672F"/>
    <w:rsid w:val="005167DE"/>
    <w:rsid w:val="005167FC"/>
    <w:rsid w:val="00516979"/>
    <w:rsid w:val="00516A42"/>
    <w:rsid w:val="00516AB9"/>
    <w:rsid w:val="00516B2A"/>
    <w:rsid w:val="00516D44"/>
    <w:rsid w:val="00516E3D"/>
    <w:rsid w:val="0051704D"/>
    <w:rsid w:val="005170BB"/>
    <w:rsid w:val="00517401"/>
    <w:rsid w:val="005176D4"/>
    <w:rsid w:val="00517714"/>
    <w:rsid w:val="0051771C"/>
    <w:rsid w:val="005177BA"/>
    <w:rsid w:val="00517C54"/>
    <w:rsid w:val="00517EE0"/>
    <w:rsid w:val="0052020D"/>
    <w:rsid w:val="0052025C"/>
    <w:rsid w:val="005202ED"/>
    <w:rsid w:val="00520977"/>
    <w:rsid w:val="00520A46"/>
    <w:rsid w:val="00520A70"/>
    <w:rsid w:val="00520DD5"/>
    <w:rsid w:val="00520F4B"/>
    <w:rsid w:val="00520FF0"/>
    <w:rsid w:val="00521140"/>
    <w:rsid w:val="00521309"/>
    <w:rsid w:val="0052142A"/>
    <w:rsid w:val="00521576"/>
    <w:rsid w:val="005215E2"/>
    <w:rsid w:val="00521631"/>
    <w:rsid w:val="005216C6"/>
    <w:rsid w:val="0052174A"/>
    <w:rsid w:val="005218A7"/>
    <w:rsid w:val="005218C2"/>
    <w:rsid w:val="005218DA"/>
    <w:rsid w:val="005219FF"/>
    <w:rsid w:val="00521A61"/>
    <w:rsid w:val="00521B6A"/>
    <w:rsid w:val="00521C43"/>
    <w:rsid w:val="00521CB3"/>
    <w:rsid w:val="00521DD0"/>
    <w:rsid w:val="00521EA8"/>
    <w:rsid w:val="00521EAF"/>
    <w:rsid w:val="005220B9"/>
    <w:rsid w:val="005220CE"/>
    <w:rsid w:val="00522134"/>
    <w:rsid w:val="0052216F"/>
    <w:rsid w:val="00522299"/>
    <w:rsid w:val="00522660"/>
    <w:rsid w:val="005226F8"/>
    <w:rsid w:val="00522AEA"/>
    <w:rsid w:val="00522D2F"/>
    <w:rsid w:val="00522FAC"/>
    <w:rsid w:val="005230FD"/>
    <w:rsid w:val="005233C8"/>
    <w:rsid w:val="0052340E"/>
    <w:rsid w:val="00523651"/>
    <w:rsid w:val="00523926"/>
    <w:rsid w:val="005239D4"/>
    <w:rsid w:val="00523CB4"/>
    <w:rsid w:val="00523D2E"/>
    <w:rsid w:val="00523E52"/>
    <w:rsid w:val="00523E5F"/>
    <w:rsid w:val="00523ED5"/>
    <w:rsid w:val="00523FC4"/>
    <w:rsid w:val="005240D3"/>
    <w:rsid w:val="005242BA"/>
    <w:rsid w:val="005244E0"/>
    <w:rsid w:val="005245FA"/>
    <w:rsid w:val="00524627"/>
    <w:rsid w:val="005246C2"/>
    <w:rsid w:val="00524913"/>
    <w:rsid w:val="005249D2"/>
    <w:rsid w:val="005249E2"/>
    <w:rsid w:val="00524ADD"/>
    <w:rsid w:val="00524B19"/>
    <w:rsid w:val="00524D68"/>
    <w:rsid w:val="00524DF9"/>
    <w:rsid w:val="00524E3F"/>
    <w:rsid w:val="00524F06"/>
    <w:rsid w:val="00525100"/>
    <w:rsid w:val="0052522F"/>
    <w:rsid w:val="00525450"/>
    <w:rsid w:val="00525480"/>
    <w:rsid w:val="00525535"/>
    <w:rsid w:val="0052555F"/>
    <w:rsid w:val="00525598"/>
    <w:rsid w:val="005256C5"/>
    <w:rsid w:val="005256E5"/>
    <w:rsid w:val="00525877"/>
    <w:rsid w:val="0052593B"/>
    <w:rsid w:val="005259FB"/>
    <w:rsid w:val="00525F70"/>
    <w:rsid w:val="0052607F"/>
    <w:rsid w:val="00526097"/>
    <w:rsid w:val="005260DF"/>
    <w:rsid w:val="005261B1"/>
    <w:rsid w:val="00526292"/>
    <w:rsid w:val="0052644B"/>
    <w:rsid w:val="0052649F"/>
    <w:rsid w:val="0052663E"/>
    <w:rsid w:val="005266AE"/>
    <w:rsid w:val="005266AF"/>
    <w:rsid w:val="005266E1"/>
    <w:rsid w:val="00526705"/>
    <w:rsid w:val="005267BC"/>
    <w:rsid w:val="0052691F"/>
    <w:rsid w:val="005269F7"/>
    <w:rsid w:val="005269FD"/>
    <w:rsid w:val="00526A82"/>
    <w:rsid w:val="00526B4B"/>
    <w:rsid w:val="00526BB8"/>
    <w:rsid w:val="00526DD9"/>
    <w:rsid w:val="00526F83"/>
    <w:rsid w:val="00527113"/>
    <w:rsid w:val="0052711A"/>
    <w:rsid w:val="00527484"/>
    <w:rsid w:val="005275D2"/>
    <w:rsid w:val="005275FA"/>
    <w:rsid w:val="00527684"/>
    <w:rsid w:val="005277AC"/>
    <w:rsid w:val="00527941"/>
    <w:rsid w:val="0052795C"/>
    <w:rsid w:val="00527A99"/>
    <w:rsid w:val="00527C88"/>
    <w:rsid w:val="00527D7E"/>
    <w:rsid w:val="0053004A"/>
    <w:rsid w:val="00530260"/>
    <w:rsid w:val="00530318"/>
    <w:rsid w:val="00530357"/>
    <w:rsid w:val="005303DE"/>
    <w:rsid w:val="005303E1"/>
    <w:rsid w:val="005303FD"/>
    <w:rsid w:val="00530515"/>
    <w:rsid w:val="00530924"/>
    <w:rsid w:val="00530AC4"/>
    <w:rsid w:val="00530B19"/>
    <w:rsid w:val="00530B9D"/>
    <w:rsid w:val="00530D13"/>
    <w:rsid w:val="00530F5F"/>
    <w:rsid w:val="00530F74"/>
    <w:rsid w:val="00530FB3"/>
    <w:rsid w:val="00531080"/>
    <w:rsid w:val="00531167"/>
    <w:rsid w:val="005312E8"/>
    <w:rsid w:val="005314D2"/>
    <w:rsid w:val="005314E8"/>
    <w:rsid w:val="005315B5"/>
    <w:rsid w:val="00531706"/>
    <w:rsid w:val="00531A96"/>
    <w:rsid w:val="00531B01"/>
    <w:rsid w:val="00531B15"/>
    <w:rsid w:val="00531FAA"/>
    <w:rsid w:val="0053225B"/>
    <w:rsid w:val="005322EA"/>
    <w:rsid w:val="005323FB"/>
    <w:rsid w:val="00532686"/>
    <w:rsid w:val="00532705"/>
    <w:rsid w:val="00532754"/>
    <w:rsid w:val="005327EC"/>
    <w:rsid w:val="0053288A"/>
    <w:rsid w:val="00532946"/>
    <w:rsid w:val="00532951"/>
    <w:rsid w:val="0053295C"/>
    <w:rsid w:val="00532974"/>
    <w:rsid w:val="00532998"/>
    <w:rsid w:val="00532A57"/>
    <w:rsid w:val="00532B04"/>
    <w:rsid w:val="00532B12"/>
    <w:rsid w:val="00533062"/>
    <w:rsid w:val="005331B5"/>
    <w:rsid w:val="0053337D"/>
    <w:rsid w:val="0053381A"/>
    <w:rsid w:val="0053386F"/>
    <w:rsid w:val="0053392A"/>
    <w:rsid w:val="005339A5"/>
    <w:rsid w:val="00533AEC"/>
    <w:rsid w:val="00533AED"/>
    <w:rsid w:val="00533C87"/>
    <w:rsid w:val="00533D20"/>
    <w:rsid w:val="00533E83"/>
    <w:rsid w:val="00533EB8"/>
    <w:rsid w:val="0053468A"/>
    <w:rsid w:val="0053473A"/>
    <w:rsid w:val="005347F4"/>
    <w:rsid w:val="005349C7"/>
    <w:rsid w:val="00534A03"/>
    <w:rsid w:val="005350E0"/>
    <w:rsid w:val="00535389"/>
    <w:rsid w:val="005354CC"/>
    <w:rsid w:val="0053550D"/>
    <w:rsid w:val="00535595"/>
    <w:rsid w:val="00535716"/>
    <w:rsid w:val="0053591A"/>
    <w:rsid w:val="00535EC9"/>
    <w:rsid w:val="00535FFD"/>
    <w:rsid w:val="0053606A"/>
    <w:rsid w:val="005360F6"/>
    <w:rsid w:val="005361B0"/>
    <w:rsid w:val="00536423"/>
    <w:rsid w:val="00536811"/>
    <w:rsid w:val="00536823"/>
    <w:rsid w:val="00536859"/>
    <w:rsid w:val="005368DA"/>
    <w:rsid w:val="00536F96"/>
    <w:rsid w:val="0053739B"/>
    <w:rsid w:val="005373FA"/>
    <w:rsid w:val="0053793B"/>
    <w:rsid w:val="00537D19"/>
    <w:rsid w:val="00537F17"/>
    <w:rsid w:val="0054012C"/>
    <w:rsid w:val="005401A3"/>
    <w:rsid w:val="00540228"/>
    <w:rsid w:val="005402FD"/>
    <w:rsid w:val="0054046D"/>
    <w:rsid w:val="005404D8"/>
    <w:rsid w:val="00540586"/>
    <w:rsid w:val="005405F7"/>
    <w:rsid w:val="005407EC"/>
    <w:rsid w:val="0054083C"/>
    <w:rsid w:val="005409DA"/>
    <w:rsid w:val="005409DB"/>
    <w:rsid w:val="00540A0E"/>
    <w:rsid w:val="00540AD5"/>
    <w:rsid w:val="00540AE6"/>
    <w:rsid w:val="00540B3D"/>
    <w:rsid w:val="00540B56"/>
    <w:rsid w:val="00540EFC"/>
    <w:rsid w:val="00540F38"/>
    <w:rsid w:val="005410F2"/>
    <w:rsid w:val="005411D2"/>
    <w:rsid w:val="005412DD"/>
    <w:rsid w:val="005412FB"/>
    <w:rsid w:val="0054134B"/>
    <w:rsid w:val="00541544"/>
    <w:rsid w:val="0054163B"/>
    <w:rsid w:val="0054170D"/>
    <w:rsid w:val="005417F1"/>
    <w:rsid w:val="0054185F"/>
    <w:rsid w:val="00541A28"/>
    <w:rsid w:val="00541DBF"/>
    <w:rsid w:val="00542439"/>
    <w:rsid w:val="005424A0"/>
    <w:rsid w:val="00542521"/>
    <w:rsid w:val="0054280C"/>
    <w:rsid w:val="00542B72"/>
    <w:rsid w:val="00542E3D"/>
    <w:rsid w:val="005430B7"/>
    <w:rsid w:val="005430C9"/>
    <w:rsid w:val="0054315E"/>
    <w:rsid w:val="005431A0"/>
    <w:rsid w:val="00543308"/>
    <w:rsid w:val="00543455"/>
    <w:rsid w:val="005435EA"/>
    <w:rsid w:val="0054367F"/>
    <w:rsid w:val="00543738"/>
    <w:rsid w:val="005438D5"/>
    <w:rsid w:val="00543927"/>
    <w:rsid w:val="00543A26"/>
    <w:rsid w:val="00543AD6"/>
    <w:rsid w:val="00543BA0"/>
    <w:rsid w:val="00543C4C"/>
    <w:rsid w:val="00543DD8"/>
    <w:rsid w:val="0054401A"/>
    <w:rsid w:val="005441FA"/>
    <w:rsid w:val="00544242"/>
    <w:rsid w:val="00544275"/>
    <w:rsid w:val="00544428"/>
    <w:rsid w:val="005444B6"/>
    <w:rsid w:val="005445BD"/>
    <w:rsid w:val="00544669"/>
    <w:rsid w:val="0054498F"/>
    <w:rsid w:val="00544B6E"/>
    <w:rsid w:val="00544C21"/>
    <w:rsid w:val="00544C92"/>
    <w:rsid w:val="00544E3C"/>
    <w:rsid w:val="005450DF"/>
    <w:rsid w:val="005451ED"/>
    <w:rsid w:val="00545423"/>
    <w:rsid w:val="00545472"/>
    <w:rsid w:val="005454CE"/>
    <w:rsid w:val="00545562"/>
    <w:rsid w:val="0054556D"/>
    <w:rsid w:val="005455B1"/>
    <w:rsid w:val="005459A7"/>
    <w:rsid w:val="00545C2F"/>
    <w:rsid w:val="00545CBA"/>
    <w:rsid w:val="00545CBD"/>
    <w:rsid w:val="00545D0E"/>
    <w:rsid w:val="00545E88"/>
    <w:rsid w:val="00546244"/>
    <w:rsid w:val="00546319"/>
    <w:rsid w:val="00546644"/>
    <w:rsid w:val="0054668C"/>
    <w:rsid w:val="00546806"/>
    <w:rsid w:val="00546C16"/>
    <w:rsid w:val="00546F5E"/>
    <w:rsid w:val="00546F7F"/>
    <w:rsid w:val="00546FD0"/>
    <w:rsid w:val="00547169"/>
    <w:rsid w:val="005472FD"/>
    <w:rsid w:val="0054746D"/>
    <w:rsid w:val="00547670"/>
    <w:rsid w:val="005476D7"/>
    <w:rsid w:val="00547703"/>
    <w:rsid w:val="00547981"/>
    <w:rsid w:val="005479D4"/>
    <w:rsid w:val="00547ADE"/>
    <w:rsid w:val="00547B6F"/>
    <w:rsid w:val="00547BBF"/>
    <w:rsid w:val="00547C9A"/>
    <w:rsid w:val="00547EA5"/>
    <w:rsid w:val="00547F22"/>
    <w:rsid w:val="005500B7"/>
    <w:rsid w:val="005501DB"/>
    <w:rsid w:val="00550256"/>
    <w:rsid w:val="0055044D"/>
    <w:rsid w:val="0055056D"/>
    <w:rsid w:val="005505AC"/>
    <w:rsid w:val="00550783"/>
    <w:rsid w:val="005507E1"/>
    <w:rsid w:val="00550821"/>
    <w:rsid w:val="0055096C"/>
    <w:rsid w:val="00550971"/>
    <w:rsid w:val="00550A5D"/>
    <w:rsid w:val="00550BD1"/>
    <w:rsid w:val="00550C6D"/>
    <w:rsid w:val="00550CA0"/>
    <w:rsid w:val="00550DC5"/>
    <w:rsid w:val="00550E6C"/>
    <w:rsid w:val="0055118C"/>
    <w:rsid w:val="005512FE"/>
    <w:rsid w:val="0055199F"/>
    <w:rsid w:val="005519BE"/>
    <w:rsid w:val="005519F4"/>
    <w:rsid w:val="00551A02"/>
    <w:rsid w:val="00551B11"/>
    <w:rsid w:val="00551B4B"/>
    <w:rsid w:val="00551D35"/>
    <w:rsid w:val="00551E94"/>
    <w:rsid w:val="00552125"/>
    <w:rsid w:val="005521B9"/>
    <w:rsid w:val="005521F3"/>
    <w:rsid w:val="0055229F"/>
    <w:rsid w:val="005524F6"/>
    <w:rsid w:val="00552545"/>
    <w:rsid w:val="0055254A"/>
    <w:rsid w:val="005525D8"/>
    <w:rsid w:val="00552620"/>
    <w:rsid w:val="00552776"/>
    <w:rsid w:val="005527C4"/>
    <w:rsid w:val="005527F8"/>
    <w:rsid w:val="00552B91"/>
    <w:rsid w:val="00552C47"/>
    <w:rsid w:val="00552C61"/>
    <w:rsid w:val="00552CDC"/>
    <w:rsid w:val="00552D61"/>
    <w:rsid w:val="00552DAD"/>
    <w:rsid w:val="00552E22"/>
    <w:rsid w:val="0055316B"/>
    <w:rsid w:val="005531BB"/>
    <w:rsid w:val="0055326A"/>
    <w:rsid w:val="00553350"/>
    <w:rsid w:val="0055338A"/>
    <w:rsid w:val="005535D5"/>
    <w:rsid w:val="0055362A"/>
    <w:rsid w:val="005536AF"/>
    <w:rsid w:val="005536DB"/>
    <w:rsid w:val="0055376D"/>
    <w:rsid w:val="00553935"/>
    <w:rsid w:val="005539EB"/>
    <w:rsid w:val="00553A18"/>
    <w:rsid w:val="00553BCC"/>
    <w:rsid w:val="00553BD0"/>
    <w:rsid w:val="00553BDF"/>
    <w:rsid w:val="00553C7A"/>
    <w:rsid w:val="00553E0C"/>
    <w:rsid w:val="00553E7B"/>
    <w:rsid w:val="00553EBF"/>
    <w:rsid w:val="00553F08"/>
    <w:rsid w:val="00553F5D"/>
    <w:rsid w:val="00553FBA"/>
    <w:rsid w:val="00554025"/>
    <w:rsid w:val="005540F2"/>
    <w:rsid w:val="0055413B"/>
    <w:rsid w:val="0055419C"/>
    <w:rsid w:val="00554228"/>
    <w:rsid w:val="00554233"/>
    <w:rsid w:val="005542EC"/>
    <w:rsid w:val="0055432E"/>
    <w:rsid w:val="0055450E"/>
    <w:rsid w:val="00554529"/>
    <w:rsid w:val="005545A7"/>
    <w:rsid w:val="00554614"/>
    <w:rsid w:val="00554932"/>
    <w:rsid w:val="00554CDF"/>
    <w:rsid w:val="00555030"/>
    <w:rsid w:val="005550AD"/>
    <w:rsid w:val="0055516C"/>
    <w:rsid w:val="00555184"/>
    <w:rsid w:val="00555374"/>
    <w:rsid w:val="00555589"/>
    <w:rsid w:val="005557F0"/>
    <w:rsid w:val="00555844"/>
    <w:rsid w:val="00555903"/>
    <w:rsid w:val="00555B51"/>
    <w:rsid w:val="00555F88"/>
    <w:rsid w:val="0055604B"/>
    <w:rsid w:val="005560BA"/>
    <w:rsid w:val="0055616C"/>
    <w:rsid w:val="00556247"/>
    <w:rsid w:val="005562A4"/>
    <w:rsid w:val="005563C1"/>
    <w:rsid w:val="00556500"/>
    <w:rsid w:val="00556695"/>
    <w:rsid w:val="0055672D"/>
    <w:rsid w:val="00556C0B"/>
    <w:rsid w:val="00556CD5"/>
    <w:rsid w:val="00556EB5"/>
    <w:rsid w:val="00556F8A"/>
    <w:rsid w:val="00556FAF"/>
    <w:rsid w:val="0055722A"/>
    <w:rsid w:val="00557277"/>
    <w:rsid w:val="00557386"/>
    <w:rsid w:val="00557627"/>
    <w:rsid w:val="00557851"/>
    <w:rsid w:val="00557996"/>
    <w:rsid w:val="005579AE"/>
    <w:rsid w:val="00557A2A"/>
    <w:rsid w:val="00557A47"/>
    <w:rsid w:val="00557B42"/>
    <w:rsid w:val="00557C22"/>
    <w:rsid w:val="00557C75"/>
    <w:rsid w:val="00557D4D"/>
    <w:rsid w:val="00557D5C"/>
    <w:rsid w:val="00557D8B"/>
    <w:rsid w:val="00557F12"/>
    <w:rsid w:val="00557FC9"/>
    <w:rsid w:val="005600E4"/>
    <w:rsid w:val="00560159"/>
    <w:rsid w:val="00560281"/>
    <w:rsid w:val="0056043C"/>
    <w:rsid w:val="005604A7"/>
    <w:rsid w:val="005606AB"/>
    <w:rsid w:val="00560808"/>
    <w:rsid w:val="00560911"/>
    <w:rsid w:val="00560AD4"/>
    <w:rsid w:val="00560B6D"/>
    <w:rsid w:val="00560E3D"/>
    <w:rsid w:val="00560FA8"/>
    <w:rsid w:val="005612E6"/>
    <w:rsid w:val="005613BB"/>
    <w:rsid w:val="0056140B"/>
    <w:rsid w:val="00561424"/>
    <w:rsid w:val="0056143A"/>
    <w:rsid w:val="005615A9"/>
    <w:rsid w:val="00561644"/>
    <w:rsid w:val="00561990"/>
    <w:rsid w:val="005619DE"/>
    <w:rsid w:val="005619F1"/>
    <w:rsid w:val="00561A09"/>
    <w:rsid w:val="00561BD6"/>
    <w:rsid w:val="00561CD6"/>
    <w:rsid w:val="0056202C"/>
    <w:rsid w:val="00562154"/>
    <w:rsid w:val="0056219A"/>
    <w:rsid w:val="005621A6"/>
    <w:rsid w:val="005623F5"/>
    <w:rsid w:val="0056267E"/>
    <w:rsid w:val="00562A40"/>
    <w:rsid w:val="00562C18"/>
    <w:rsid w:val="00562EA3"/>
    <w:rsid w:val="00562F35"/>
    <w:rsid w:val="0056310F"/>
    <w:rsid w:val="00563130"/>
    <w:rsid w:val="00563438"/>
    <w:rsid w:val="005636FA"/>
    <w:rsid w:val="00563755"/>
    <w:rsid w:val="005638C9"/>
    <w:rsid w:val="005639B5"/>
    <w:rsid w:val="00563BCB"/>
    <w:rsid w:val="00563D05"/>
    <w:rsid w:val="00563EA8"/>
    <w:rsid w:val="00563FEB"/>
    <w:rsid w:val="005640B6"/>
    <w:rsid w:val="0056412C"/>
    <w:rsid w:val="00564240"/>
    <w:rsid w:val="005642CD"/>
    <w:rsid w:val="005644DA"/>
    <w:rsid w:val="00564589"/>
    <w:rsid w:val="00564603"/>
    <w:rsid w:val="0056462F"/>
    <w:rsid w:val="00564971"/>
    <w:rsid w:val="00564A59"/>
    <w:rsid w:val="00564CE1"/>
    <w:rsid w:val="00564D12"/>
    <w:rsid w:val="00564E51"/>
    <w:rsid w:val="00564ED0"/>
    <w:rsid w:val="00564FCF"/>
    <w:rsid w:val="005650F9"/>
    <w:rsid w:val="00565110"/>
    <w:rsid w:val="0056519C"/>
    <w:rsid w:val="00565215"/>
    <w:rsid w:val="0056527C"/>
    <w:rsid w:val="00565399"/>
    <w:rsid w:val="00565466"/>
    <w:rsid w:val="00565528"/>
    <w:rsid w:val="005656B3"/>
    <w:rsid w:val="005657DC"/>
    <w:rsid w:val="00565822"/>
    <w:rsid w:val="00565856"/>
    <w:rsid w:val="005658A7"/>
    <w:rsid w:val="00565DDD"/>
    <w:rsid w:val="00565F63"/>
    <w:rsid w:val="00565FA9"/>
    <w:rsid w:val="0056617A"/>
    <w:rsid w:val="0056646F"/>
    <w:rsid w:val="00566538"/>
    <w:rsid w:val="00566597"/>
    <w:rsid w:val="00566656"/>
    <w:rsid w:val="0056666E"/>
    <w:rsid w:val="0056669C"/>
    <w:rsid w:val="005667D3"/>
    <w:rsid w:val="00566AE7"/>
    <w:rsid w:val="00566B70"/>
    <w:rsid w:val="00566BF2"/>
    <w:rsid w:val="0056716F"/>
    <w:rsid w:val="0056737D"/>
    <w:rsid w:val="005673DB"/>
    <w:rsid w:val="005674B1"/>
    <w:rsid w:val="00567587"/>
    <w:rsid w:val="00567593"/>
    <w:rsid w:val="00567671"/>
    <w:rsid w:val="0056767A"/>
    <w:rsid w:val="00567AF3"/>
    <w:rsid w:val="00570017"/>
    <w:rsid w:val="0057032C"/>
    <w:rsid w:val="00570693"/>
    <w:rsid w:val="00570744"/>
    <w:rsid w:val="0057079D"/>
    <w:rsid w:val="0057083D"/>
    <w:rsid w:val="005709A2"/>
    <w:rsid w:val="00570AC4"/>
    <w:rsid w:val="00570B64"/>
    <w:rsid w:val="00570B71"/>
    <w:rsid w:val="00570BDA"/>
    <w:rsid w:val="00570FAB"/>
    <w:rsid w:val="00570FB3"/>
    <w:rsid w:val="00570FB7"/>
    <w:rsid w:val="00571147"/>
    <w:rsid w:val="005712AF"/>
    <w:rsid w:val="0057145C"/>
    <w:rsid w:val="0057163C"/>
    <w:rsid w:val="0057174F"/>
    <w:rsid w:val="00571856"/>
    <w:rsid w:val="005719A3"/>
    <w:rsid w:val="00571AC2"/>
    <w:rsid w:val="00571D60"/>
    <w:rsid w:val="00571FFD"/>
    <w:rsid w:val="0057232F"/>
    <w:rsid w:val="005724CF"/>
    <w:rsid w:val="00572541"/>
    <w:rsid w:val="005726AB"/>
    <w:rsid w:val="00572B1F"/>
    <w:rsid w:val="00572FA6"/>
    <w:rsid w:val="00572FE9"/>
    <w:rsid w:val="00573056"/>
    <w:rsid w:val="005732CE"/>
    <w:rsid w:val="0057338F"/>
    <w:rsid w:val="00573416"/>
    <w:rsid w:val="0057346C"/>
    <w:rsid w:val="00573479"/>
    <w:rsid w:val="0057381F"/>
    <w:rsid w:val="00573AF6"/>
    <w:rsid w:val="00573B3A"/>
    <w:rsid w:val="00573C10"/>
    <w:rsid w:val="00573EC0"/>
    <w:rsid w:val="00573FFE"/>
    <w:rsid w:val="0057401A"/>
    <w:rsid w:val="005741AB"/>
    <w:rsid w:val="00574267"/>
    <w:rsid w:val="0057451A"/>
    <w:rsid w:val="005746FA"/>
    <w:rsid w:val="00574737"/>
    <w:rsid w:val="00574796"/>
    <w:rsid w:val="00574CCF"/>
    <w:rsid w:val="00574D03"/>
    <w:rsid w:val="005750B3"/>
    <w:rsid w:val="0057512E"/>
    <w:rsid w:val="005752E7"/>
    <w:rsid w:val="00575317"/>
    <w:rsid w:val="005753A5"/>
    <w:rsid w:val="005753E7"/>
    <w:rsid w:val="00575439"/>
    <w:rsid w:val="0057548E"/>
    <w:rsid w:val="00575492"/>
    <w:rsid w:val="005754AD"/>
    <w:rsid w:val="005754C4"/>
    <w:rsid w:val="00575588"/>
    <w:rsid w:val="005755AD"/>
    <w:rsid w:val="005756A8"/>
    <w:rsid w:val="00575726"/>
    <w:rsid w:val="005757A3"/>
    <w:rsid w:val="005758D7"/>
    <w:rsid w:val="00575B9D"/>
    <w:rsid w:val="00575C7B"/>
    <w:rsid w:val="00575CEC"/>
    <w:rsid w:val="00575D5F"/>
    <w:rsid w:val="00575DCF"/>
    <w:rsid w:val="00575F60"/>
    <w:rsid w:val="0057604E"/>
    <w:rsid w:val="00576146"/>
    <w:rsid w:val="00576205"/>
    <w:rsid w:val="0057627D"/>
    <w:rsid w:val="0057630C"/>
    <w:rsid w:val="005763C4"/>
    <w:rsid w:val="00576679"/>
    <w:rsid w:val="00576771"/>
    <w:rsid w:val="00576872"/>
    <w:rsid w:val="005768B0"/>
    <w:rsid w:val="005769D2"/>
    <w:rsid w:val="00576B18"/>
    <w:rsid w:val="00576CE9"/>
    <w:rsid w:val="00577314"/>
    <w:rsid w:val="00577382"/>
    <w:rsid w:val="00577636"/>
    <w:rsid w:val="005777E6"/>
    <w:rsid w:val="0057789C"/>
    <w:rsid w:val="0057792A"/>
    <w:rsid w:val="00577E11"/>
    <w:rsid w:val="005800CA"/>
    <w:rsid w:val="005801C1"/>
    <w:rsid w:val="005801F4"/>
    <w:rsid w:val="005802A6"/>
    <w:rsid w:val="005802B3"/>
    <w:rsid w:val="005802C6"/>
    <w:rsid w:val="0058062A"/>
    <w:rsid w:val="0058065D"/>
    <w:rsid w:val="0058093B"/>
    <w:rsid w:val="00580A50"/>
    <w:rsid w:val="005810BA"/>
    <w:rsid w:val="005812A8"/>
    <w:rsid w:val="00581440"/>
    <w:rsid w:val="005814C5"/>
    <w:rsid w:val="005814F2"/>
    <w:rsid w:val="0058160B"/>
    <w:rsid w:val="0058166D"/>
    <w:rsid w:val="0058178F"/>
    <w:rsid w:val="00581A4F"/>
    <w:rsid w:val="00581CDE"/>
    <w:rsid w:val="00581D37"/>
    <w:rsid w:val="00581E7E"/>
    <w:rsid w:val="005820DD"/>
    <w:rsid w:val="005821A1"/>
    <w:rsid w:val="005821B0"/>
    <w:rsid w:val="005823BB"/>
    <w:rsid w:val="005823C8"/>
    <w:rsid w:val="00582527"/>
    <w:rsid w:val="00582551"/>
    <w:rsid w:val="00582757"/>
    <w:rsid w:val="00582790"/>
    <w:rsid w:val="00582812"/>
    <w:rsid w:val="00582855"/>
    <w:rsid w:val="00582896"/>
    <w:rsid w:val="00582959"/>
    <w:rsid w:val="00582AB2"/>
    <w:rsid w:val="00582ADC"/>
    <w:rsid w:val="00582B3E"/>
    <w:rsid w:val="00582CCA"/>
    <w:rsid w:val="00582EB7"/>
    <w:rsid w:val="0058328E"/>
    <w:rsid w:val="00583470"/>
    <w:rsid w:val="00583743"/>
    <w:rsid w:val="00583855"/>
    <w:rsid w:val="005838A9"/>
    <w:rsid w:val="005838C4"/>
    <w:rsid w:val="005838F6"/>
    <w:rsid w:val="00583A7E"/>
    <w:rsid w:val="00583B45"/>
    <w:rsid w:val="00583C09"/>
    <w:rsid w:val="00583CC9"/>
    <w:rsid w:val="00583DD7"/>
    <w:rsid w:val="00583FDD"/>
    <w:rsid w:val="005841A0"/>
    <w:rsid w:val="0058432B"/>
    <w:rsid w:val="005847FE"/>
    <w:rsid w:val="00584A18"/>
    <w:rsid w:val="00584B48"/>
    <w:rsid w:val="00584B5E"/>
    <w:rsid w:val="00584D3E"/>
    <w:rsid w:val="00584DDA"/>
    <w:rsid w:val="00584DDC"/>
    <w:rsid w:val="00584FA2"/>
    <w:rsid w:val="00585100"/>
    <w:rsid w:val="0058519F"/>
    <w:rsid w:val="005851EA"/>
    <w:rsid w:val="0058527A"/>
    <w:rsid w:val="0058534D"/>
    <w:rsid w:val="00585520"/>
    <w:rsid w:val="005855D3"/>
    <w:rsid w:val="005857A8"/>
    <w:rsid w:val="005858FC"/>
    <w:rsid w:val="005859B7"/>
    <w:rsid w:val="00585AF1"/>
    <w:rsid w:val="00585F67"/>
    <w:rsid w:val="005861FC"/>
    <w:rsid w:val="00586361"/>
    <w:rsid w:val="0058641B"/>
    <w:rsid w:val="0058641E"/>
    <w:rsid w:val="0058652A"/>
    <w:rsid w:val="00586550"/>
    <w:rsid w:val="005865C1"/>
    <w:rsid w:val="00586670"/>
    <w:rsid w:val="00586AA9"/>
    <w:rsid w:val="00586BBB"/>
    <w:rsid w:val="00586C22"/>
    <w:rsid w:val="00586DA5"/>
    <w:rsid w:val="00586E2C"/>
    <w:rsid w:val="00586E3D"/>
    <w:rsid w:val="00586F7D"/>
    <w:rsid w:val="005870A2"/>
    <w:rsid w:val="00587177"/>
    <w:rsid w:val="005872BE"/>
    <w:rsid w:val="005873C9"/>
    <w:rsid w:val="0058762F"/>
    <w:rsid w:val="005876A3"/>
    <w:rsid w:val="0058790E"/>
    <w:rsid w:val="00587ADA"/>
    <w:rsid w:val="00587CAE"/>
    <w:rsid w:val="005900D8"/>
    <w:rsid w:val="00590477"/>
    <w:rsid w:val="005904DE"/>
    <w:rsid w:val="0059057A"/>
    <w:rsid w:val="005905B0"/>
    <w:rsid w:val="005905EB"/>
    <w:rsid w:val="0059082A"/>
    <w:rsid w:val="00590908"/>
    <w:rsid w:val="0059096A"/>
    <w:rsid w:val="00590A42"/>
    <w:rsid w:val="00590BD8"/>
    <w:rsid w:val="00590E6B"/>
    <w:rsid w:val="00591104"/>
    <w:rsid w:val="00591385"/>
    <w:rsid w:val="00591477"/>
    <w:rsid w:val="00591526"/>
    <w:rsid w:val="00591656"/>
    <w:rsid w:val="0059194C"/>
    <w:rsid w:val="00591A55"/>
    <w:rsid w:val="00591C5A"/>
    <w:rsid w:val="00591CDE"/>
    <w:rsid w:val="00591D35"/>
    <w:rsid w:val="00591DA4"/>
    <w:rsid w:val="00591EB4"/>
    <w:rsid w:val="00591F76"/>
    <w:rsid w:val="00592305"/>
    <w:rsid w:val="005924EA"/>
    <w:rsid w:val="00592527"/>
    <w:rsid w:val="005929FC"/>
    <w:rsid w:val="00592A10"/>
    <w:rsid w:val="00592AF2"/>
    <w:rsid w:val="00592B74"/>
    <w:rsid w:val="00592CB8"/>
    <w:rsid w:val="00592D99"/>
    <w:rsid w:val="00592D9B"/>
    <w:rsid w:val="00592F49"/>
    <w:rsid w:val="005933B6"/>
    <w:rsid w:val="0059341E"/>
    <w:rsid w:val="00593440"/>
    <w:rsid w:val="00593551"/>
    <w:rsid w:val="005936F8"/>
    <w:rsid w:val="0059370D"/>
    <w:rsid w:val="005938A7"/>
    <w:rsid w:val="00593A96"/>
    <w:rsid w:val="00593B43"/>
    <w:rsid w:val="00593D87"/>
    <w:rsid w:val="00593DBE"/>
    <w:rsid w:val="00593DD3"/>
    <w:rsid w:val="00593E1A"/>
    <w:rsid w:val="00593EF6"/>
    <w:rsid w:val="00593F83"/>
    <w:rsid w:val="0059427D"/>
    <w:rsid w:val="0059434B"/>
    <w:rsid w:val="005946DC"/>
    <w:rsid w:val="0059470B"/>
    <w:rsid w:val="00594728"/>
    <w:rsid w:val="005947ED"/>
    <w:rsid w:val="005949F9"/>
    <w:rsid w:val="00594A44"/>
    <w:rsid w:val="00594A67"/>
    <w:rsid w:val="00595105"/>
    <w:rsid w:val="00595283"/>
    <w:rsid w:val="0059554C"/>
    <w:rsid w:val="00595627"/>
    <w:rsid w:val="00595842"/>
    <w:rsid w:val="0059586E"/>
    <w:rsid w:val="005958C1"/>
    <w:rsid w:val="00595920"/>
    <w:rsid w:val="00595A15"/>
    <w:rsid w:val="00595C30"/>
    <w:rsid w:val="00595CF4"/>
    <w:rsid w:val="00595F3A"/>
    <w:rsid w:val="00595F46"/>
    <w:rsid w:val="00595FA0"/>
    <w:rsid w:val="00596012"/>
    <w:rsid w:val="005960B4"/>
    <w:rsid w:val="00596114"/>
    <w:rsid w:val="00596131"/>
    <w:rsid w:val="0059637A"/>
    <w:rsid w:val="00596641"/>
    <w:rsid w:val="0059667B"/>
    <w:rsid w:val="00596950"/>
    <w:rsid w:val="005969D3"/>
    <w:rsid w:val="00596A70"/>
    <w:rsid w:val="00596AD0"/>
    <w:rsid w:val="00596ADB"/>
    <w:rsid w:val="00596B5B"/>
    <w:rsid w:val="00596BA2"/>
    <w:rsid w:val="00596C09"/>
    <w:rsid w:val="00596F03"/>
    <w:rsid w:val="00597089"/>
    <w:rsid w:val="00597278"/>
    <w:rsid w:val="005972F5"/>
    <w:rsid w:val="00597366"/>
    <w:rsid w:val="005973BA"/>
    <w:rsid w:val="005973BD"/>
    <w:rsid w:val="00597714"/>
    <w:rsid w:val="0059783F"/>
    <w:rsid w:val="005978F6"/>
    <w:rsid w:val="00597AC4"/>
    <w:rsid w:val="00597B86"/>
    <w:rsid w:val="00597BCD"/>
    <w:rsid w:val="00597E61"/>
    <w:rsid w:val="005A0088"/>
    <w:rsid w:val="005A00BA"/>
    <w:rsid w:val="005A02E8"/>
    <w:rsid w:val="005A0390"/>
    <w:rsid w:val="005A03CD"/>
    <w:rsid w:val="005A03DB"/>
    <w:rsid w:val="005A03EE"/>
    <w:rsid w:val="005A049C"/>
    <w:rsid w:val="005A0523"/>
    <w:rsid w:val="005A0699"/>
    <w:rsid w:val="005A07F3"/>
    <w:rsid w:val="005A084E"/>
    <w:rsid w:val="005A0AF8"/>
    <w:rsid w:val="005A0B60"/>
    <w:rsid w:val="005A0D27"/>
    <w:rsid w:val="005A0DD6"/>
    <w:rsid w:val="005A0E14"/>
    <w:rsid w:val="005A0E99"/>
    <w:rsid w:val="005A0FE6"/>
    <w:rsid w:val="005A10C4"/>
    <w:rsid w:val="005A10C8"/>
    <w:rsid w:val="005A1198"/>
    <w:rsid w:val="005A1441"/>
    <w:rsid w:val="005A14FE"/>
    <w:rsid w:val="005A176B"/>
    <w:rsid w:val="005A17A9"/>
    <w:rsid w:val="005A17EC"/>
    <w:rsid w:val="005A1902"/>
    <w:rsid w:val="005A1B13"/>
    <w:rsid w:val="005A1B86"/>
    <w:rsid w:val="005A1F9E"/>
    <w:rsid w:val="005A2024"/>
    <w:rsid w:val="005A2175"/>
    <w:rsid w:val="005A2308"/>
    <w:rsid w:val="005A2324"/>
    <w:rsid w:val="005A24DD"/>
    <w:rsid w:val="005A251B"/>
    <w:rsid w:val="005A258D"/>
    <w:rsid w:val="005A268C"/>
    <w:rsid w:val="005A27D1"/>
    <w:rsid w:val="005A284C"/>
    <w:rsid w:val="005A289C"/>
    <w:rsid w:val="005A28C0"/>
    <w:rsid w:val="005A2C6E"/>
    <w:rsid w:val="005A3071"/>
    <w:rsid w:val="005A3191"/>
    <w:rsid w:val="005A3220"/>
    <w:rsid w:val="005A32F4"/>
    <w:rsid w:val="005A3416"/>
    <w:rsid w:val="005A34C4"/>
    <w:rsid w:val="005A3638"/>
    <w:rsid w:val="005A381D"/>
    <w:rsid w:val="005A3863"/>
    <w:rsid w:val="005A38A6"/>
    <w:rsid w:val="005A38CD"/>
    <w:rsid w:val="005A3B41"/>
    <w:rsid w:val="005A3BF4"/>
    <w:rsid w:val="005A3C47"/>
    <w:rsid w:val="005A3CFE"/>
    <w:rsid w:val="005A3E53"/>
    <w:rsid w:val="005A3F47"/>
    <w:rsid w:val="005A404A"/>
    <w:rsid w:val="005A4116"/>
    <w:rsid w:val="005A421E"/>
    <w:rsid w:val="005A427D"/>
    <w:rsid w:val="005A43C4"/>
    <w:rsid w:val="005A4413"/>
    <w:rsid w:val="005A4892"/>
    <w:rsid w:val="005A4A3B"/>
    <w:rsid w:val="005A4ABC"/>
    <w:rsid w:val="005A4B5C"/>
    <w:rsid w:val="005A4C60"/>
    <w:rsid w:val="005A4CDD"/>
    <w:rsid w:val="005A501E"/>
    <w:rsid w:val="005A5318"/>
    <w:rsid w:val="005A5379"/>
    <w:rsid w:val="005A5450"/>
    <w:rsid w:val="005A5666"/>
    <w:rsid w:val="005A56C2"/>
    <w:rsid w:val="005A56C6"/>
    <w:rsid w:val="005A57DC"/>
    <w:rsid w:val="005A58BF"/>
    <w:rsid w:val="005A5900"/>
    <w:rsid w:val="005A5948"/>
    <w:rsid w:val="005A59F0"/>
    <w:rsid w:val="005A5AE7"/>
    <w:rsid w:val="005A5C2F"/>
    <w:rsid w:val="005A5C8C"/>
    <w:rsid w:val="005A5C94"/>
    <w:rsid w:val="005A5CEC"/>
    <w:rsid w:val="005A5D54"/>
    <w:rsid w:val="005A5F45"/>
    <w:rsid w:val="005A607E"/>
    <w:rsid w:val="005A60BB"/>
    <w:rsid w:val="005A6344"/>
    <w:rsid w:val="005A6391"/>
    <w:rsid w:val="005A66A6"/>
    <w:rsid w:val="005A67CE"/>
    <w:rsid w:val="005A695D"/>
    <w:rsid w:val="005A6B5F"/>
    <w:rsid w:val="005A6B80"/>
    <w:rsid w:val="005A6BB6"/>
    <w:rsid w:val="005A6C76"/>
    <w:rsid w:val="005A6CC9"/>
    <w:rsid w:val="005A6DE5"/>
    <w:rsid w:val="005A6FE4"/>
    <w:rsid w:val="005A71ED"/>
    <w:rsid w:val="005A7404"/>
    <w:rsid w:val="005A7485"/>
    <w:rsid w:val="005A74AF"/>
    <w:rsid w:val="005A74FF"/>
    <w:rsid w:val="005A76E1"/>
    <w:rsid w:val="005A77FA"/>
    <w:rsid w:val="005A7AA1"/>
    <w:rsid w:val="005A7B0B"/>
    <w:rsid w:val="005A7B7F"/>
    <w:rsid w:val="005A7C3C"/>
    <w:rsid w:val="005A7C3F"/>
    <w:rsid w:val="005A7D6B"/>
    <w:rsid w:val="005B0049"/>
    <w:rsid w:val="005B0088"/>
    <w:rsid w:val="005B03AA"/>
    <w:rsid w:val="005B046A"/>
    <w:rsid w:val="005B0476"/>
    <w:rsid w:val="005B0786"/>
    <w:rsid w:val="005B0804"/>
    <w:rsid w:val="005B085D"/>
    <w:rsid w:val="005B08DE"/>
    <w:rsid w:val="005B09CA"/>
    <w:rsid w:val="005B0E68"/>
    <w:rsid w:val="005B100C"/>
    <w:rsid w:val="005B1233"/>
    <w:rsid w:val="005B14E4"/>
    <w:rsid w:val="005B153D"/>
    <w:rsid w:val="005B1689"/>
    <w:rsid w:val="005B169B"/>
    <w:rsid w:val="005B1879"/>
    <w:rsid w:val="005B18D7"/>
    <w:rsid w:val="005B18D8"/>
    <w:rsid w:val="005B1903"/>
    <w:rsid w:val="005B1921"/>
    <w:rsid w:val="005B1BC2"/>
    <w:rsid w:val="005B1F0E"/>
    <w:rsid w:val="005B1F7A"/>
    <w:rsid w:val="005B1F9A"/>
    <w:rsid w:val="005B2178"/>
    <w:rsid w:val="005B21D1"/>
    <w:rsid w:val="005B2382"/>
    <w:rsid w:val="005B2389"/>
    <w:rsid w:val="005B241D"/>
    <w:rsid w:val="005B2488"/>
    <w:rsid w:val="005B24E6"/>
    <w:rsid w:val="005B2905"/>
    <w:rsid w:val="005B2C7B"/>
    <w:rsid w:val="005B2D0E"/>
    <w:rsid w:val="005B2D45"/>
    <w:rsid w:val="005B2DD6"/>
    <w:rsid w:val="005B2F17"/>
    <w:rsid w:val="005B3098"/>
    <w:rsid w:val="005B3315"/>
    <w:rsid w:val="005B3320"/>
    <w:rsid w:val="005B34EB"/>
    <w:rsid w:val="005B375F"/>
    <w:rsid w:val="005B38CD"/>
    <w:rsid w:val="005B3C69"/>
    <w:rsid w:val="005B3D85"/>
    <w:rsid w:val="005B3DE3"/>
    <w:rsid w:val="005B3F30"/>
    <w:rsid w:val="005B3FD3"/>
    <w:rsid w:val="005B3FE7"/>
    <w:rsid w:val="005B4098"/>
    <w:rsid w:val="005B4205"/>
    <w:rsid w:val="005B434D"/>
    <w:rsid w:val="005B4372"/>
    <w:rsid w:val="005B4385"/>
    <w:rsid w:val="005B47D3"/>
    <w:rsid w:val="005B498F"/>
    <w:rsid w:val="005B4C9E"/>
    <w:rsid w:val="005B4E1F"/>
    <w:rsid w:val="005B4EEF"/>
    <w:rsid w:val="005B4F0D"/>
    <w:rsid w:val="005B5173"/>
    <w:rsid w:val="005B5428"/>
    <w:rsid w:val="005B5436"/>
    <w:rsid w:val="005B54C3"/>
    <w:rsid w:val="005B5650"/>
    <w:rsid w:val="005B5731"/>
    <w:rsid w:val="005B5D23"/>
    <w:rsid w:val="005B5E42"/>
    <w:rsid w:val="005B5E4F"/>
    <w:rsid w:val="005B5F87"/>
    <w:rsid w:val="005B606F"/>
    <w:rsid w:val="005B6138"/>
    <w:rsid w:val="005B663E"/>
    <w:rsid w:val="005B66DC"/>
    <w:rsid w:val="005B671D"/>
    <w:rsid w:val="005B6842"/>
    <w:rsid w:val="005B6963"/>
    <w:rsid w:val="005B69C3"/>
    <w:rsid w:val="005B6B21"/>
    <w:rsid w:val="005B6B87"/>
    <w:rsid w:val="005B6D2D"/>
    <w:rsid w:val="005B6D97"/>
    <w:rsid w:val="005B6FD3"/>
    <w:rsid w:val="005B714C"/>
    <w:rsid w:val="005B71B2"/>
    <w:rsid w:val="005B7229"/>
    <w:rsid w:val="005B72F1"/>
    <w:rsid w:val="005B72F3"/>
    <w:rsid w:val="005B79DC"/>
    <w:rsid w:val="005B7DF3"/>
    <w:rsid w:val="005B7E1C"/>
    <w:rsid w:val="005B7E2C"/>
    <w:rsid w:val="005B7F02"/>
    <w:rsid w:val="005B7F7D"/>
    <w:rsid w:val="005C0083"/>
    <w:rsid w:val="005C0358"/>
    <w:rsid w:val="005C0634"/>
    <w:rsid w:val="005C06DA"/>
    <w:rsid w:val="005C074C"/>
    <w:rsid w:val="005C0E59"/>
    <w:rsid w:val="005C0E60"/>
    <w:rsid w:val="005C1016"/>
    <w:rsid w:val="005C1100"/>
    <w:rsid w:val="005C113D"/>
    <w:rsid w:val="005C1146"/>
    <w:rsid w:val="005C11A6"/>
    <w:rsid w:val="005C1416"/>
    <w:rsid w:val="005C1430"/>
    <w:rsid w:val="005C14B4"/>
    <w:rsid w:val="005C16D2"/>
    <w:rsid w:val="005C1998"/>
    <w:rsid w:val="005C1A09"/>
    <w:rsid w:val="005C1A48"/>
    <w:rsid w:val="005C1B37"/>
    <w:rsid w:val="005C1E99"/>
    <w:rsid w:val="005C1ED0"/>
    <w:rsid w:val="005C218E"/>
    <w:rsid w:val="005C238C"/>
    <w:rsid w:val="005C2466"/>
    <w:rsid w:val="005C2511"/>
    <w:rsid w:val="005C270C"/>
    <w:rsid w:val="005C2791"/>
    <w:rsid w:val="005C2962"/>
    <w:rsid w:val="005C2B66"/>
    <w:rsid w:val="005C2C01"/>
    <w:rsid w:val="005C2E2C"/>
    <w:rsid w:val="005C31CA"/>
    <w:rsid w:val="005C31DC"/>
    <w:rsid w:val="005C3332"/>
    <w:rsid w:val="005C33F9"/>
    <w:rsid w:val="005C3679"/>
    <w:rsid w:val="005C36A6"/>
    <w:rsid w:val="005C38CF"/>
    <w:rsid w:val="005C38ED"/>
    <w:rsid w:val="005C39BA"/>
    <w:rsid w:val="005C3B2B"/>
    <w:rsid w:val="005C3B92"/>
    <w:rsid w:val="005C3C6A"/>
    <w:rsid w:val="005C3D1F"/>
    <w:rsid w:val="005C3D62"/>
    <w:rsid w:val="005C3DCA"/>
    <w:rsid w:val="005C3EAE"/>
    <w:rsid w:val="005C3FCF"/>
    <w:rsid w:val="005C414F"/>
    <w:rsid w:val="005C4227"/>
    <w:rsid w:val="005C4B75"/>
    <w:rsid w:val="005C4CEA"/>
    <w:rsid w:val="005C4F89"/>
    <w:rsid w:val="005C501C"/>
    <w:rsid w:val="005C5069"/>
    <w:rsid w:val="005C5429"/>
    <w:rsid w:val="005C5596"/>
    <w:rsid w:val="005C56C6"/>
    <w:rsid w:val="005C584A"/>
    <w:rsid w:val="005C5856"/>
    <w:rsid w:val="005C586E"/>
    <w:rsid w:val="005C5B6C"/>
    <w:rsid w:val="005C5D24"/>
    <w:rsid w:val="005C5F4A"/>
    <w:rsid w:val="005C5F77"/>
    <w:rsid w:val="005C61A1"/>
    <w:rsid w:val="005C62FF"/>
    <w:rsid w:val="005C6419"/>
    <w:rsid w:val="005C6645"/>
    <w:rsid w:val="005C6842"/>
    <w:rsid w:val="005C684B"/>
    <w:rsid w:val="005C69D0"/>
    <w:rsid w:val="005C6AAC"/>
    <w:rsid w:val="005C6B19"/>
    <w:rsid w:val="005C717C"/>
    <w:rsid w:val="005C724D"/>
    <w:rsid w:val="005C72A9"/>
    <w:rsid w:val="005C7316"/>
    <w:rsid w:val="005C7576"/>
    <w:rsid w:val="005C75E9"/>
    <w:rsid w:val="005C7654"/>
    <w:rsid w:val="005C7927"/>
    <w:rsid w:val="005C7A2A"/>
    <w:rsid w:val="005C7ADD"/>
    <w:rsid w:val="005C7B30"/>
    <w:rsid w:val="005C7D2A"/>
    <w:rsid w:val="005C7DF2"/>
    <w:rsid w:val="005C7F28"/>
    <w:rsid w:val="005D0336"/>
    <w:rsid w:val="005D0580"/>
    <w:rsid w:val="005D063C"/>
    <w:rsid w:val="005D06B9"/>
    <w:rsid w:val="005D081D"/>
    <w:rsid w:val="005D09B6"/>
    <w:rsid w:val="005D0ADB"/>
    <w:rsid w:val="005D0B4F"/>
    <w:rsid w:val="005D0C05"/>
    <w:rsid w:val="005D0C22"/>
    <w:rsid w:val="005D0E3D"/>
    <w:rsid w:val="005D0FE1"/>
    <w:rsid w:val="005D1084"/>
    <w:rsid w:val="005D1118"/>
    <w:rsid w:val="005D1264"/>
    <w:rsid w:val="005D1366"/>
    <w:rsid w:val="005D13E6"/>
    <w:rsid w:val="005D13FB"/>
    <w:rsid w:val="005D1531"/>
    <w:rsid w:val="005D15F1"/>
    <w:rsid w:val="005D1648"/>
    <w:rsid w:val="005D172E"/>
    <w:rsid w:val="005D18EC"/>
    <w:rsid w:val="005D1954"/>
    <w:rsid w:val="005D1B08"/>
    <w:rsid w:val="005D1B81"/>
    <w:rsid w:val="005D1D57"/>
    <w:rsid w:val="005D1D58"/>
    <w:rsid w:val="005D1F58"/>
    <w:rsid w:val="005D1F6A"/>
    <w:rsid w:val="005D2489"/>
    <w:rsid w:val="005D259F"/>
    <w:rsid w:val="005D2626"/>
    <w:rsid w:val="005D2750"/>
    <w:rsid w:val="005D27DE"/>
    <w:rsid w:val="005D28BA"/>
    <w:rsid w:val="005D2A71"/>
    <w:rsid w:val="005D2DCD"/>
    <w:rsid w:val="005D2F55"/>
    <w:rsid w:val="005D3219"/>
    <w:rsid w:val="005D32C0"/>
    <w:rsid w:val="005D354F"/>
    <w:rsid w:val="005D3988"/>
    <w:rsid w:val="005D39D4"/>
    <w:rsid w:val="005D3D04"/>
    <w:rsid w:val="005D3D08"/>
    <w:rsid w:val="005D3D6C"/>
    <w:rsid w:val="005D3F45"/>
    <w:rsid w:val="005D41E5"/>
    <w:rsid w:val="005D433E"/>
    <w:rsid w:val="005D43E3"/>
    <w:rsid w:val="005D44C6"/>
    <w:rsid w:val="005D48E0"/>
    <w:rsid w:val="005D4924"/>
    <w:rsid w:val="005D4969"/>
    <w:rsid w:val="005D4A10"/>
    <w:rsid w:val="005D4A4A"/>
    <w:rsid w:val="005D4C8F"/>
    <w:rsid w:val="005D4E09"/>
    <w:rsid w:val="005D4F35"/>
    <w:rsid w:val="005D538B"/>
    <w:rsid w:val="005D53E6"/>
    <w:rsid w:val="005D53F9"/>
    <w:rsid w:val="005D56F3"/>
    <w:rsid w:val="005D582D"/>
    <w:rsid w:val="005D58D5"/>
    <w:rsid w:val="005D58DC"/>
    <w:rsid w:val="005D591E"/>
    <w:rsid w:val="005D591F"/>
    <w:rsid w:val="005D5A4D"/>
    <w:rsid w:val="005D5AEE"/>
    <w:rsid w:val="005D5CA3"/>
    <w:rsid w:val="005D5E90"/>
    <w:rsid w:val="005D6189"/>
    <w:rsid w:val="005D63B0"/>
    <w:rsid w:val="005D66DA"/>
    <w:rsid w:val="005D67F2"/>
    <w:rsid w:val="005D683F"/>
    <w:rsid w:val="005D698F"/>
    <w:rsid w:val="005D6CAF"/>
    <w:rsid w:val="005D6F16"/>
    <w:rsid w:val="005D6F5C"/>
    <w:rsid w:val="005D7127"/>
    <w:rsid w:val="005D73E7"/>
    <w:rsid w:val="005D7508"/>
    <w:rsid w:val="005D756C"/>
    <w:rsid w:val="005D76C9"/>
    <w:rsid w:val="005D783B"/>
    <w:rsid w:val="005D7D8A"/>
    <w:rsid w:val="005D7E9D"/>
    <w:rsid w:val="005D7EC1"/>
    <w:rsid w:val="005D7F83"/>
    <w:rsid w:val="005E00E2"/>
    <w:rsid w:val="005E020A"/>
    <w:rsid w:val="005E02DA"/>
    <w:rsid w:val="005E0493"/>
    <w:rsid w:val="005E05A7"/>
    <w:rsid w:val="005E0626"/>
    <w:rsid w:val="005E0848"/>
    <w:rsid w:val="005E0978"/>
    <w:rsid w:val="005E0E31"/>
    <w:rsid w:val="005E0F42"/>
    <w:rsid w:val="005E1021"/>
    <w:rsid w:val="005E1067"/>
    <w:rsid w:val="005E1081"/>
    <w:rsid w:val="005E1179"/>
    <w:rsid w:val="005E14D3"/>
    <w:rsid w:val="005E168E"/>
    <w:rsid w:val="005E169E"/>
    <w:rsid w:val="005E1B1F"/>
    <w:rsid w:val="005E1C39"/>
    <w:rsid w:val="005E1CB3"/>
    <w:rsid w:val="005E1EE9"/>
    <w:rsid w:val="005E2008"/>
    <w:rsid w:val="005E24E2"/>
    <w:rsid w:val="005E2A2A"/>
    <w:rsid w:val="005E2A3B"/>
    <w:rsid w:val="005E2AB4"/>
    <w:rsid w:val="005E2C9B"/>
    <w:rsid w:val="005E2CEF"/>
    <w:rsid w:val="005E2DE0"/>
    <w:rsid w:val="005E32C3"/>
    <w:rsid w:val="005E32C4"/>
    <w:rsid w:val="005E339D"/>
    <w:rsid w:val="005E3461"/>
    <w:rsid w:val="005E3555"/>
    <w:rsid w:val="005E35EB"/>
    <w:rsid w:val="005E375E"/>
    <w:rsid w:val="005E376B"/>
    <w:rsid w:val="005E3779"/>
    <w:rsid w:val="005E384B"/>
    <w:rsid w:val="005E3866"/>
    <w:rsid w:val="005E3876"/>
    <w:rsid w:val="005E38EC"/>
    <w:rsid w:val="005E3A86"/>
    <w:rsid w:val="005E3AD7"/>
    <w:rsid w:val="005E3BCF"/>
    <w:rsid w:val="005E3C1E"/>
    <w:rsid w:val="005E3C53"/>
    <w:rsid w:val="005E3CD9"/>
    <w:rsid w:val="005E3DF8"/>
    <w:rsid w:val="005E3EC9"/>
    <w:rsid w:val="005E3F93"/>
    <w:rsid w:val="005E41BB"/>
    <w:rsid w:val="005E4370"/>
    <w:rsid w:val="005E4468"/>
    <w:rsid w:val="005E44C3"/>
    <w:rsid w:val="005E4658"/>
    <w:rsid w:val="005E472D"/>
    <w:rsid w:val="005E485C"/>
    <w:rsid w:val="005E4900"/>
    <w:rsid w:val="005E4977"/>
    <w:rsid w:val="005E4A28"/>
    <w:rsid w:val="005E4BA9"/>
    <w:rsid w:val="005E4BB6"/>
    <w:rsid w:val="005E4CB7"/>
    <w:rsid w:val="005E4EA8"/>
    <w:rsid w:val="005E4F86"/>
    <w:rsid w:val="005E5227"/>
    <w:rsid w:val="005E544F"/>
    <w:rsid w:val="005E54BC"/>
    <w:rsid w:val="005E55C9"/>
    <w:rsid w:val="005E55D9"/>
    <w:rsid w:val="005E59EB"/>
    <w:rsid w:val="005E5A15"/>
    <w:rsid w:val="005E5A76"/>
    <w:rsid w:val="005E5ABB"/>
    <w:rsid w:val="005E5B4F"/>
    <w:rsid w:val="005E5D40"/>
    <w:rsid w:val="005E5E75"/>
    <w:rsid w:val="005E5F1E"/>
    <w:rsid w:val="005E625B"/>
    <w:rsid w:val="005E6295"/>
    <w:rsid w:val="005E63FA"/>
    <w:rsid w:val="005E6412"/>
    <w:rsid w:val="005E64CE"/>
    <w:rsid w:val="005E65BF"/>
    <w:rsid w:val="005E664E"/>
    <w:rsid w:val="005E674B"/>
    <w:rsid w:val="005E6760"/>
    <w:rsid w:val="005E6B0B"/>
    <w:rsid w:val="005E6C96"/>
    <w:rsid w:val="005E6DB2"/>
    <w:rsid w:val="005E6E07"/>
    <w:rsid w:val="005E6E6B"/>
    <w:rsid w:val="005E6ECE"/>
    <w:rsid w:val="005E6F1D"/>
    <w:rsid w:val="005E712B"/>
    <w:rsid w:val="005E75C4"/>
    <w:rsid w:val="005E773E"/>
    <w:rsid w:val="005E7928"/>
    <w:rsid w:val="005E795F"/>
    <w:rsid w:val="005E7AE1"/>
    <w:rsid w:val="005E7C90"/>
    <w:rsid w:val="005E7F3B"/>
    <w:rsid w:val="005E7F3D"/>
    <w:rsid w:val="005E7FBF"/>
    <w:rsid w:val="005F01AF"/>
    <w:rsid w:val="005F0202"/>
    <w:rsid w:val="005F0367"/>
    <w:rsid w:val="005F0427"/>
    <w:rsid w:val="005F044C"/>
    <w:rsid w:val="005F079D"/>
    <w:rsid w:val="005F0C0A"/>
    <w:rsid w:val="005F0D7F"/>
    <w:rsid w:val="005F0F2C"/>
    <w:rsid w:val="005F148F"/>
    <w:rsid w:val="005F151C"/>
    <w:rsid w:val="005F15DE"/>
    <w:rsid w:val="005F179C"/>
    <w:rsid w:val="005F1902"/>
    <w:rsid w:val="005F1B6B"/>
    <w:rsid w:val="005F1BB1"/>
    <w:rsid w:val="005F1DCF"/>
    <w:rsid w:val="005F1EBE"/>
    <w:rsid w:val="005F1F77"/>
    <w:rsid w:val="005F21A7"/>
    <w:rsid w:val="005F21AB"/>
    <w:rsid w:val="005F21D0"/>
    <w:rsid w:val="005F2337"/>
    <w:rsid w:val="005F241D"/>
    <w:rsid w:val="005F26F3"/>
    <w:rsid w:val="005F27B5"/>
    <w:rsid w:val="005F2A0E"/>
    <w:rsid w:val="005F2A7E"/>
    <w:rsid w:val="005F2BD8"/>
    <w:rsid w:val="005F2DA5"/>
    <w:rsid w:val="005F30CE"/>
    <w:rsid w:val="005F3320"/>
    <w:rsid w:val="005F3786"/>
    <w:rsid w:val="005F38EF"/>
    <w:rsid w:val="005F3A3B"/>
    <w:rsid w:val="005F3A4F"/>
    <w:rsid w:val="005F3B73"/>
    <w:rsid w:val="005F3F51"/>
    <w:rsid w:val="005F4030"/>
    <w:rsid w:val="005F4124"/>
    <w:rsid w:val="005F44F4"/>
    <w:rsid w:val="005F4700"/>
    <w:rsid w:val="005F4820"/>
    <w:rsid w:val="005F4955"/>
    <w:rsid w:val="005F4AF1"/>
    <w:rsid w:val="005F4B34"/>
    <w:rsid w:val="005F4E11"/>
    <w:rsid w:val="005F5079"/>
    <w:rsid w:val="005F5125"/>
    <w:rsid w:val="005F51EC"/>
    <w:rsid w:val="005F52C1"/>
    <w:rsid w:val="005F52C4"/>
    <w:rsid w:val="005F5496"/>
    <w:rsid w:val="005F5504"/>
    <w:rsid w:val="005F571E"/>
    <w:rsid w:val="005F5763"/>
    <w:rsid w:val="005F5BAF"/>
    <w:rsid w:val="005F5D57"/>
    <w:rsid w:val="005F6070"/>
    <w:rsid w:val="005F61A4"/>
    <w:rsid w:val="005F6213"/>
    <w:rsid w:val="005F62A5"/>
    <w:rsid w:val="005F62C4"/>
    <w:rsid w:val="005F62F2"/>
    <w:rsid w:val="005F64A3"/>
    <w:rsid w:val="005F671B"/>
    <w:rsid w:val="005F6A6B"/>
    <w:rsid w:val="005F6AB9"/>
    <w:rsid w:val="005F6E46"/>
    <w:rsid w:val="005F701C"/>
    <w:rsid w:val="005F70B8"/>
    <w:rsid w:val="005F7102"/>
    <w:rsid w:val="005F721B"/>
    <w:rsid w:val="005F7229"/>
    <w:rsid w:val="005F7380"/>
    <w:rsid w:val="005F73F9"/>
    <w:rsid w:val="005F75BB"/>
    <w:rsid w:val="005F79C2"/>
    <w:rsid w:val="005F7DFC"/>
    <w:rsid w:val="00600032"/>
    <w:rsid w:val="00600247"/>
    <w:rsid w:val="00600844"/>
    <w:rsid w:val="00600A29"/>
    <w:rsid w:val="00600A93"/>
    <w:rsid w:val="00600B60"/>
    <w:rsid w:val="00600BFC"/>
    <w:rsid w:val="00600D04"/>
    <w:rsid w:val="00600EA0"/>
    <w:rsid w:val="0060103B"/>
    <w:rsid w:val="00601132"/>
    <w:rsid w:val="0060128A"/>
    <w:rsid w:val="0060157D"/>
    <w:rsid w:val="006016DE"/>
    <w:rsid w:val="00601B23"/>
    <w:rsid w:val="00601C8D"/>
    <w:rsid w:val="00601EC1"/>
    <w:rsid w:val="00602267"/>
    <w:rsid w:val="006022AF"/>
    <w:rsid w:val="00602503"/>
    <w:rsid w:val="006025CC"/>
    <w:rsid w:val="00602D48"/>
    <w:rsid w:val="00602E46"/>
    <w:rsid w:val="006031EB"/>
    <w:rsid w:val="00603288"/>
    <w:rsid w:val="006032A1"/>
    <w:rsid w:val="00603371"/>
    <w:rsid w:val="006033A7"/>
    <w:rsid w:val="006036A2"/>
    <w:rsid w:val="006036D4"/>
    <w:rsid w:val="00603787"/>
    <w:rsid w:val="00603923"/>
    <w:rsid w:val="00603A52"/>
    <w:rsid w:val="00603EA4"/>
    <w:rsid w:val="00603F17"/>
    <w:rsid w:val="006040BA"/>
    <w:rsid w:val="006040EF"/>
    <w:rsid w:val="00604220"/>
    <w:rsid w:val="0060422E"/>
    <w:rsid w:val="006042DB"/>
    <w:rsid w:val="006043B8"/>
    <w:rsid w:val="006043EE"/>
    <w:rsid w:val="006045FA"/>
    <w:rsid w:val="00604767"/>
    <w:rsid w:val="0060501B"/>
    <w:rsid w:val="00605045"/>
    <w:rsid w:val="00605104"/>
    <w:rsid w:val="00605274"/>
    <w:rsid w:val="006052FB"/>
    <w:rsid w:val="0060568D"/>
    <w:rsid w:val="006056E0"/>
    <w:rsid w:val="00605A0B"/>
    <w:rsid w:val="00605A70"/>
    <w:rsid w:val="00605C0C"/>
    <w:rsid w:val="00605CE0"/>
    <w:rsid w:val="00605FB2"/>
    <w:rsid w:val="006060A0"/>
    <w:rsid w:val="006061AE"/>
    <w:rsid w:val="00606390"/>
    <w:rsid w:val="0060641C"/>
    <w:rsid w:val="00606507"/>
    <w:rsid w:val="0060681A"/>
    <w:rsid w:val="0060687D"/>
    <w:rsid w:val="0060692E"/>
    <w:rsid w:val="00606A71"/>
    <w:rsid w:val="00606C0B"/>
    <w:rsid w:val="00606D00"/>
    <w:rsid w:val="00606D16"/>
    <w:rsid w:val="00606F3A"/>
    <w:rsid w:val="0060703D"/>
    <w:rsid w:val="006070E2"/>
    <w:rsid w:val="0060712D"/>
    <w:rsid w:val="00607376"/>
    <w:rsid w:val="006076C3"/>
    <w:rsid w:val="006077B8"/>
    <w:rsid w:val="006079F5"/>
    <w:rsid w:val="00607F85"/>
    <w:rsid w:val="006101A4"/>
    <w:rsid w:val="00610547"/>
    <w:rsid w:val="006108E7"/>
    <w:rsid w:val="006109D2"/>
    <w:rsid w:val="00610BFB"/>
    <w:rsid w:val="00610C00"/>
    <w:rsid w:val="00610E98"/>
    <w:rsid w:val="006111CF"/>
    <w:rsid w:val="006112F1"/>
    <w:rsid w:val="00611464"/>
    <w:rsid w:val="00611894"/>
    <w:rsid w:val="006119B0"/>
    <w:rsid w:val="00611BA7"/>
    <w:rsid w:val="00611BCC"/>
    <w:rsid w:val="00611C4E"/>
    <w:rsid w:val="00611D76"/>
    <w:rsid w:val="00611DAE"/>
    <w:rsid w:val="00611F69"/>
    <w:rsid w:val="00611FB5"/>
    <w:rsid w:val="00611FED"/>
    <w:rsid w:val="00612325"/>
    <w:rsid w:val="006123DB"/>
    <w:rsid w:val="00612510"/>
    <w:rsid w:val="00612529"/>
    <w:rsid w:val="0061255C"/>
    <w:rsid w:val="00612633"/>
    <w:rsid w:val="00612788"/>
    <w:rsid w:val="0061290D"/>
    <w:rsid w:val="00612B2E"/>
    <w:rsid w:val="00612CEE"/>
    <w:rsid w:val="00612DB4"/>
    <w:rsid w:val="006130AA"/>
    <w:rsid w:val="00613187"/>
    <w:rsid w:val="006134AF"/>
    <w:rsid w:val="00613732"/>
    <w:rsid w:val="00613ADC"/>
    <w:rsid w:val="00613B1C"/>
    <w:rsid w:val="00613B28"/>
    <w:rsid w:val="00614084"/>
    <w:rsid w:val="00614129"/>
    <w:rsid w:val="00614196"/>
    <w:rsid w:val="006143C3"/>
    <w:rsid w:val="00614443"/>
    <w:rsid w:val="0061471F"/>
    <w:rsid w:val="0061474B"/>
    <w:rsid w:val="006148A5"/>
    <w:rsid w:val="006149C2"/>
    <w:rsid w:val="00614B5B"/>
    <w:rsid w:val="00614B5D"/>
    <w:rsid w:val="00614DAB"/>
    <w:rsid w:val="00614E63"/>
    <w:rsid w:val="00615096"/>
    <w:rsid w:val="006150D1"/>
    <w:rsid w:val="00615197"/>
    <w:rsid w:val="006152E2"/>
    <w:rsid w:val="00615397"/>
    <w:rsid w:val="00615773"/>
    <w:rsid w:val="0061578E"/>
    <w:rsid w:val="00615ACF"/>
    <w:rsid w:val="00615BD1"/>
    <w:rsid w:val="00615BF4"/>
    <w:rsid w:val="00615C6B"/>
    <w:rsid w:val="00615C6F"/>
    <w:rsid w:val="00615CC5"/>
    <w:rsid w:val="00615FB8"/>
    <w:rsid w:val="0061614F"/>
    <w:rsid w:val="00616247"/>
    <w:rsid w:val="006163CD"/>
    <w:rsid w:val="00616506"/>
    <w:rsid w:val="006165AF"/>
    <w:rsid w:val="00616875"/>
    <w:rsid w:val="0061689E"/>
    <w:rsid w:val="006168A4"/>
    <w:rsid w:val="00616D42"/>
    <w:rsid w:val="00616E6D"/>
    <w:rsid w:val="00616F6A"/>
    <w:rsid w:val="0061730C"/>
    <w:rsid w:val="00617374"/>
    <w:rsid w:val="00617454"/>
    <w:rsid w:val="0061748F"/>
    <w:rsid w:val="006174DA"/>
    <w:rsid w:val="006175DA"/>
    <w:rsid w:val="00617679"/>
    <w:rsid w:val="00617807"/>
    <w:rsid w:val="00617846"/>
    <w:rsid w:val="006178C3"/>
    <w:rsid w:val="006179F0"/>
    <w:rsid w:val="00617B0A"/>
    <w:rsid w:val="00617BDC"/>
    <w:rsid w:val="00617E22"/>
    <w:rsid w:val="00617F4B"/>
    <w:rsid w:val="00617FB8"/>
    <w:rsid w:val="00620009"/>
    <w:rsid w:val="00620170"/>
    <w:rsid w:val="0062024B"/>
    <w:rsid w:val="006203E1"/>
    <w:rsid w:val="0062058E"/>
    <w:rsid w:val="00620605"/>
    <w:rsid w:val="00620655"/>
    <w:rsid w:val="006206DD"/>
    <w:rsid w:val="006207C2"/>
    <w:rsid w:val="0062097C"/>
    <w:rsid w:val="00620AF3"/>
    <w:rsid w:val="00620D24"/>
    <w:rsid w:val="00620DD6"/>
    <w:rsid w:val="00620E6B"/>
    <w:rsid w:val="00621011"/>
    <w:rsid w:val="006210FE"/>
    <w:rsid w:val="00621619"/>
    <w:rsid w:val="00621733"/>
    <w:rsid w:val="0062178A"/>
    <w:rsid w:val="006218DA"/>
    <w:rsid w:val="00621DC0"/>
    <w:rsid w:val="00621E28"/>
    <w:rsid w:val="00621E92"/>
    <w:rsid w:val="00621E9B"/>
    <w:rsid w:val="00622037"/>
    <w:rsid w:val="0062216D"/>
    <w:rsid w:val="006221C0"/>
    <w:rsid w:val="0062233C"/>
    <w:rsid w:val="00622404"/>
    <w:rsid w:val="0062273E"/>
    <w:rsid w:val="00622968"/>
    <w:rsid w:val="00622A54"/>
    <w:rsid w:val="00622C51"/>
    <w:rsid w:val="0062348C"/>
    <w:rsid w:val="006234E9"/>
    <w:rsid w:val="00623703"/>
    <w:rsid w:val="00623A45"/>
    <w:rsid w:val="00623B51"/>
    <w:rsid w:val="00623E35"/>
    <w:rsid w:val="00623E3C"/>
    <w:rsid w:val="00623F11"/>
    <w:rsid w:val="0062407C"/>
    <w:rsid w:val="00624127"/>
    <w:rsid w:val="0062461C"/>
    <w:rsid w:val="00624676"/>
    <w:rsid w:val="0062488C"/>
    <w:rsid w:val="00624911"/>
    <w:rsid w:val="00624DE9"/>
    <w:rsid w:val="00624E44"/>
    <w:rsid w:val="00624E65"/>
    <w:rsid w:val="0062507B"/>
    <w:rsid w:val="00625189"/>
    <w:rsid w:val="006251A4"/>
    <w:rsid w:val="00625274"/>
    <w:rsid w:val="006252DB"/>
    <w:rsid w:val="006253F0"/>
    <w:rsid w:val="0062575B"/>
    <w:rsid w:val="006257E4"/>
    <w:rsid w:val="006257F1"/>
    <w:rsid w:val="0062583F"/>
    <w:rsid w:val="006258EB"/>
    <w:rsid w:val="00625BF0"/>
    <w:rsid w:val="00625C46"/>
    <w:rsid w:val="00625D0F"/>
    <w:rsid w:val="00625D5B"/>
    <w:rsid w:val="00625DF3"/>
    <w:rsid w:val="00625EF9"/>
    <w:rsid w:val="00625FF1"/>
    <w:rsid w:val="006260A1"/>
    <w:rsid w:val="006260C2"/>
    <w:rsid w:val="006260D8"/>
    <w:rsid w:val="00626302"/>
    <w:rsid w:val="0062639D"/>
    <w:rsid w:val="0062650F"/>
    <w:rsid w:val="0062659E"/>
    <w:rsid w:val="00626860"/>
    <w:rsid w:val="0062690F"/>
    <w:rsid w:val="00626961"/>
    <w:rsid w:val="00627134"/>
    <w:rsid w:val="00627247"/>
    <w:rsid w:val="00627322"/>
    <w:rsid w:val="00627326"/>
    <w:rsid w:val="00627340"/>
    <w:rsid w:val="006273FF"/>
    <w:rsid w:val="00627483"/>
    <w:rsid w:val="00627548"/>
    <w:rsid w:val="00627610"/>
    <w:rsid w:val="006276D7"/>
    <w:rsid w:val="0062785B"/>
    <w:rsid w:val="006279C5"/>
    <w:rsid w:val="00627B91"/>
    <w:rsid w:val="00627D2B"/>
    <w:rsid w:val="00627E8A"/>
    <w:rsid w:val="00627EE8"/>
    <w:rsid w:val="0063034D"/>
    <w:rsid w:val="00630387"/>
    <w:rsid w:val="0063055C"/>
    <w:rsid w:val="006306EF"/>
    <w:rsid w:val="00630731"/>
    <w:rsid w:val="006308DA"/>
    <w:rsid w:val="006308F3"/>
    <w:rsid w:val="0063090C"/>
    <w:rsid w:val="00630932"/>
    <w:rsid w:val="00630A36"/>
    <w:rsid w:val="00630AAF"/>
    <w:rsid w:val="00630C56"/>
    <w:rsid w:val="00630E1B"/>
    <w:rsid w:val="006310B2"/>
    <w:rsid w:val="006310BA"/>
    <w:rsid w:val="00631194"/>
    <w:rsid w:val="006312FB"/>
    <w:rsid w:val="0063161A"/>
    <w:rsid w:val="006316C0"/>
    <w:rsid w:val="006318F0"/>
    <w:rsid w:val="00631B85"/>
    <w:rsid w:val="00631CC6"/>
    <w:rsid w:val="00631CFD"/>
    <w:rsid w:val="00631D1C"/>
    <w:rsid w:val="00631D5E"/>
    <w:rsid w:val="00631F8D"/>
    <w:rsid w:val="006321CC"/>
    <w:rsid w:val="00632487"/>
    <w:rsid w:val="006324E0"/>
    <w:rsid w:val="006329F0"/>
    <w:rsid w:val="00632C68"/>
    <w:rsid w:val="00632DDD"/>
    <w:rsid w:val="0063302C"/>
    <w:rsid w:val="00633474"/>
    <w:rsid w:val="006334BB"/>
    <w:rsid w:val="006334EE"/>
    <w:rsid w:val="00633502"/>
    <w:rsid w:val="006335BF"/>
    <w:rsid w:val="00633750"/>
    <w:rsid w:val="006337C1"/>
    <w:rsid w:val="00633832"/>
    <w:rsid w:val="006338B6"/>
    <w:rsid w:val="00633936"/>
    <w:rsid w:val="00633ABC"/>
    <w:rsid w:val="00633C9D"/>
    <w:rsid w:val="00633E1E"/>
    <w:rsid w:val="00633FF1"/>
    <w:rsid w:val="00634048"/>
    <w:rsid w:val="006340BE"/>
    <w:rsid w:val="0063414A"/>
    <w:rsid w:val="006342B1"/>
    <w:rsid w:val="00634303"/>
    <w:rsid w:val="00634572"/>
    <w:rsid w:val="0063459A"/>
    <w:rsid w:val="00634610"/>
    <w:rsid w:val="006346A0"/>
    <w:rsid w:val="00634731"/>
    <w:rsid w:val="006347B9"/>
    <w:rsid w:val="006347E0"/>
    <w:rsid w:val="0063486F"/>
    <w:rsid w:val="00634BAF"/>
    <w:rsid w:val="00634C44"/>
    <w:rsid w:val="00634F0E"/>
    <w:rsid w:val="00635022"/>
    <w:rsid w:val="006350A4"/>
    <w:rsid w:val="00635106"/>
    <w:rsid w:val="006353C9"/>
    <w:rsid w:val="006353FA"/>
    <w:rsid w:val="00635584"/>
    <w:rsid w:val="006357BB"/>
    <w:rsid w:val="006358A2"/>
    <w:rsid w:val="00635A33"/>
    <w:rsid w:val="00635A6C"/>
    <w:rsid w:val="00635AA4"/>
    <w:rsid w:val="00635B31"/>
    <w:rsid w:val="00635B4F"/>
    <w:rsid w:val="00635BA1"/>
    <w:rsid w:val="00635BC5"/>
    <w:rsid w:val="00635CA0"/>
    <w:rsid w:val="00636047"/>
    <w:rsid w:val="0063608B"/>
    <w:rsid w:val="006361EC"/>
    <w:rsid w:val="00636200"/>
    <w:rsid w:val="00636220"/>
    <w:rsid w:val="00636292"/>
    <w:rsid w:val="00636337"/>
    <w:rsid w:val="00636669"/>
    <w:rsid w:val="006368FF"/>
    <w:rsid w:val="00636A21"/>
    <w:rsid w:val="00636A7B"/>
    <w:rsid w:val="00636AFD"/>
    <w:rsid w:val="00636B16"/>
    <w:rsid w:val="00636B8B"/>
    <w:rsid w:val="00636C1B"/>
    <w:rsid w:val="00636C45"/>
    <w:rsid w:val="00636C96"/>
    <w:rsid w:val="00636DAF"/>
    <w:rsid w:val="0063724C"/>
    <w:rsid w:val="006372D3"/>
    <w:rsid w:val="006373D1"/>
    <w:rsid w:val="0063771C"/>
    <w:rsid w:val="006377FD"/>
    <w:rsid w:val="006379FF"/>
    <w:rsid w:val="00637B06"/>
    <w:rsid w:val="00637D6E"/>
    <w:rsid w:val="00637F06"/>
    <w:rsid w:val="00640038"/>
    <w:rsid w:val="0064004D"/>
    <w:rsid w:val="0064009F"/>
    <w:rsid w:val="006400AF"/>
    <w:rsid w:val="006400BF"/>
    <w:rsid w:val="00640106"/>
    <w:rsid w:val="00640295"/>
    <w:rsid w:val="006406A7"/>
    <w:rsid w:val="006407D7"/>
    <w:rsid w:val="006407E9"/>
    <w:rsid w:val="00640B52"/>
    <w:rsid w:val="00640C11"/>
    <w:rsid w:val="00640EEA"/>
    <w:rsid w:val="006410BD"/>
    <w:rsid w:val="0064116F"/>
    <w:rsid w:val="006411C0"/>
    <w:rsid w:val="0064166C"/>
    <w:rsid w:val="00641701"/>
    <w:rsid w:val="00641967"/>
    <w:rsid w:val="00641CFA"/>
    <w:rsid w:val="00641D2C"/>
    <w:rsid w:val="00641E13"/>
    <w:rsid w:val="00641E23"/>
    <w:rsid w:val="00641E2C"/>
    <w:rsid w:val="00642036"/>
    <w:rsid w:val="006421CA"/>
    <w:rsid w:val="006422C4"/>
    <w:rsid w:val="00642371"/>
    <w:rsid w:val="00642386"/>
    <w:rsid w:val="00642AD3"/>
    <w:rsid w:val="00642AD6"/>
    <w:rsid w:val="00642B99"/>
    <w:rsid w:val="00642BA8"/>
    <w:rsid w:val="00642C4A"/>
    <w:rsid w:val="00642CED"/>
    <w:rsid w:val="00642E37"/>
    <w:rsid w:val="00642F8D"/>
    <w:rsid w:val="0064310C"/>
    <w:rsid w:val="00643463"/>
    <w:rsid w:val="0064346B"/>
    <w:rsid w:val="006434F5"/>
    <w:rsid w:val="00643580"/>
    <w:rsid w:val="006435BD"/>
    <w:rsid w:val="006436E7"/>
    <w:rsid w:val="00643767"/>
    <w:rsid w:val="006438BB"/>
    <w:rsid w:val="006439CD"/>
    <w:rsid w:val="00643A54"/>
    <w:rsid w:val="00643B6F"/>
    <w:rsid w:val="00643B70"/>
    <w:rsid w:val="00643C07"/>
    <w:rsid w:val="00643DE9"/>
    <w:rsid w:val="00643EB3"/>
    <w:rsid w:val="00644037"/>
    <w:rsid w:val="006441D5"/>
    <w:rsid w:val="006443A9"/>
    <w:rsid w:val="00644B60"/>
    <w:rsid w:val="00644BE3"/>
    <w:rsid w:val="00644FA2"/>
    <w:rsid w:val="0064503A"/>
    <w:rsid w:val="00645166"/>
    <w:rsid w:val="006452AC"/>
    <w:rsid w:val="00645408"/>
    <w:rsid w:val="0064555C"/>
    <w:rsid w:val="0064568C"/>
    <w:rsid w:val="0064571A"/>
    <w:rsid w:val="0064591B"/>
    <w:rsid w:val="00645993"/>
    <w:rsid w:val="00645AD3"/>
    <w:rsid w:val="00645F02"/>
    <w:rsid w:val="00645FAF"/>
    <w:rsid w:val="00645FE4"/>
    <w:rsid w:val="00645FE9"/>
    <w:rsid w:val="006460FE"/>
    <w:rsid w:val="00646110"/>
    <w:rsid w:val="00646224"/>
    <w:rsid w:val="00646341"/>
    <w:rsid w:val="00646363"/>
    <w:rsid w:val="006463A6"/>
    <w:rsid w:val="00646546"/>
    <w:rsid w:val="00646610"/>
    <w:rsid w:val="0064694D"/>
    <w:rsid w:val="00646993"/>
    <w:rsid w:val="00646B73"/>
    <w:rsid w:val="00646BAC"/>
    <w:rsid w:val="00646D28"/>
    <w:rsid w:val="00646E44"/>
    <w:rsid w:val="00646F64"/>
    <w:rsid w:val="00647096"/>
    <w:rsid w:val="006470D0"/>
    <w:rsid w:val="0064767B"/>
    <w:rsid w:val="00647764"/>
    <w:rsid w:val="00647777"/>
    <w:rsid w:val="006477DF"/>
    <w:rsid w:val="0064782F"/>
    <w:rsid w:val="0064789D"/>
    <w:rsid w:val="00647B5B"/>
    <w:rsid w:val="00647BEB"/>
    <w:rsid w:val="00647F2A"/>
    <w:rsid w:val="00650126"/>
    <w:rsid w:val="0065051B"/>
    <w:rsid w:val="006506B2"/>
    <w:rsid w:val="0065077E"/>
    <w:rsid w:val="00650818"/>
    <w:rsid w:val="0065097D"/>
    <w:rsid w:val="006509CE"/>
    <w:rsid w:val="00650CBA"/>
    <w:rsid w:val="00650EE9"/>
    <w:rsid w:val="0065128F"/>
    <w:rsid w:val="00651401"/>
    <w:rsid w:val="006514AC"/>
    <w:rsid w:val="006516BC"/>
    <w:rsid w:val="006517F6"/>
    <w:rsid w:val="0065180A"/>
    <w:rsid w:val="00651A27"/>
    <w:rsid w:val="00651AEC"/>
    <w:rsid w:val="00651B6F"/>
    <w:rsid w:val="00651B8D"/>
    <w:rsid w:val="00651BDF"/>
    <w:rsid w:val="00651CBB"/>
    <w:rsid w:val="00651DBF"/>
    <w:rsid w:val="00652110"/>
    <w:rsid w:val="00652461"/>
    <w:rsid w:val="00652575"/>
    <w:rsid w:val="006527EF"/>
    <w:rsid w:val="006528A2"/>
    <w:rsid w:val="006528D2"/>
    <w:rsid w:val="00652C10"/>
    <w:rsid w:val="00652D35"/>
    <w:rsid w:val="00652EFD"/>
    <w:rsid w:val="00653009"/>
    <w:rsid w:val="006530EB"/>
    <w:rsid w:val="006531C5"/>
    <w:rsid w:val="0065327C"/>
    <w:rsid w:val="006533B6"/>
    <w:rsid w:val="006535FB"/>
    <w:rsid w:val="00653622"/>
    <w:rsid w:val="00653666"/>
    <w:rsid w:val="006538E8"/>
    <w:rsid w:val="00653A5B"/>
    <w:rsid w:val="00653B93"/>
    <w:rsid w:val="00653B9A"/>
    <w:rsid w:val="00653CBC"/>
    <w:rsid w:val="00653D1B"/>
    <w:rsid w:val="00653D36"/>
    <w:rsid w:val="00653DDD"/>
    <w:rsid w:val="00653E09"/>
    <w:rsid w:val="00654312"/>
    <w:rsid w:val="00654416"/>
    <w:rsid w:val="006545F7"/>
    <w:rsid w:val="0065493B"/>
    <w:rsid w:val="00654972"/>
    <w:rsid w:val="0065497F"/>
    <w:rsid w:val="00654AD2"/>
    <w:rsid w:val="00654BC2"/>
    <w:rsid w:val="00654D04"/>
    <w:rsid w:val="00654EF5"/>
    <w:rsid w:val="0065515E"/>
    <w:rsid w:val="006551C2"/>
    <w:rsid w:val="00655419"/>
    <w:rsid w:val="006554A8"/>
    <w:rsid w:val="006559C0"/>
    <w:rsid w:val="00655A1A"/>
    <w:rsid w:val="00655C15"/>
    <w:rsid w:val="00655D8D"/>
    <w:rsid w:val="00655F53"/>
    <w:rsid w:val="006560E2"/>
    <w:rsid w:val="0065619E"/>
    <w:rsid w:val="00656278"/>
    <w:rsid w:val="0065629A"/>
    <w:rsid w:val="00656496"/>
    <w:rsid w:val="00656567"/>
    <w:rsid w:val="00656964"/>
    <w:rsid w:val="00656AF7"/>
    <w:rsid w:val="00656BF5"/>
    <w:rsid w:val="00656C63"/>
    <w:rsid w:val="00656DBD"/>
    <w:rsid w:val="00656E71"/>
    <w:rsid w:val="006570FA"/>
    <w:rsid w:val="00657263"/>
    <w:rsid w:val="00657406"/>
    <w:rsid w:val="0065751B"/>
    <w:rsid w:val="006575B2"/>
    <w:rsid w:val="00657C02"/>
    <w:rsid w:val="00657CBA"/>
    <w:rsid w:val="00657FA5"/>
    <w:rsid w:val="00657FE4"/>
    <w:rsid w:val="0066010A"/>
    <w:rsid w:val="0066012A"/>
    <w:rsid w:val="006606EF"/>
    <w:rsid w:val="006608CE"/>
    <w:rsid w:val="006609FF"/>
    <w:rsid w:val="00660A12"/>
    <w:rsid w:val="00660AB8"/>
    <w:rsid w:val="00660C96"/>
    <w:rsid w:val="00660D73"/>
    <w:rsid w:val="006610C0"/>
    <w:rsid w:val="00661444"/>
    <w:rsid w:val="0066150E"/>
    <w:rsid w:val="0066187C"/>
    <w:rsid w:val="00661936"/>
    <w:rsid w:val="00661DCF"/>
    <w:rsid w:val="0066200F"/>
    <w:rsid w:val="0066209A"/>
    <w:rsid w:val="006622AE"/>
    <w:rsid w:val="00662582"/>
    <w:rsid w:val="0066259E"/>
    <w:rsid w:val="00662701"/>
    <w:rsid w:val="006627AC"/>
    <w:rsid w:val="00662803"/>
    <w:rsid w:val="00662B6E"/>
    <w:rsid w:val="00662C34"/>
    <w:rsid w:val="00662CCF"/>
    <w:rsid w:val="00662F3A"/>
    <w:rsid w:val="006631F7"/>
    <w:rsid w:val="0066324A"/>
    <w:rsid w:val="00663403"/>
    <w:rsid w:val="006636E5"/>
    <w:rsid w:val="006637C9"/>
    <w:rsid w:val="00663A0B"/>
    <w:rsid w:val="00663A82"/>
    <w:rsid w:val="00663C76"/>
    <w:rsid w:val="00663D01"/>
    <w:rsid w:val="006642E3"/>
    <w:rsid w:val="00664321"/>
    <w:rsid w:val="0066447D"/>
    <w:rsid w:val="0066450E"/>
    <w:rsid w:val="006646F6"/>
    <w:rsid w:val="0066491D"/>
    <w:rsid w:val="00664A2B"/>
    <w:rsid w:val="00664AFE"/>
    <w:rsid w:val="00664CA1"/>
    <w:rsid w:val="00664D99"/>
    <w:rsid w:val="00664EDB"/>
    <w:rsid w:val="00664FAE"/>
    <w:rsid w:val="00665094"/>
    <w:rsid w:val="006650A5"/>
    <w:rsid w:val="006650E4"/>
    <w:rsid w:val="00665182"/>
    <w:rsid w:val="006652D1"/>
    <w:rsid w:val="0066531D"/>
    <w:rsid w:val="0066535A"/>
    <w:rsid w:val="006653A9"/>
    <w:rsid w:val="00665569"/>
    <w:rsid w:val="006656D3"/>
    <w:rsid w:val="00665940"/>
    <w:rsid w:val="00665B13"/>
    <w:rsid w:val="00665BDE"/>
    <w:rsid w:val="00666025"/>
    <w:rsid w:val="006661C5"/>
    <w:rsid w:val="006661FD"/>
    <w:rsid w:val="0066631C"/>
    <w:rsid w:val="006666B2"/>
    <w:rsid w:val="00666782"/>
    <w:rsid w:val="00666811"/>
    <w:rsid w:val="006668EC"/>
    <w:rsid w:val="0066691D"/>
    <w:rsid w:val="00666AF9"/>
    <w:rsid w:val="00666C2E"/>
    <w:rsid w:val="00666C8A"/>
    <w:rsid w:val="00666D33"/>
    <w:rsid w:val="00666DE8"/>
    <w:rsid w:val="00666F43"/>
    <w:rsid w:val="00667035"/>
    <w:rsid w:val="006670E5"/>
    <w:rsid w:val="0066724A"/>
    <w:rsid w:val="00667547"/>
    <w:rsid w:val="00667595"/>
    <w:rsid w:val="0066769C"/>
    <w:rsid w:val="0066778A"/>
    <w:rsid w:val="00667865"/>
    <w:rsid w:val="0066794B"/>
    <w:rsid w:val="006679A0"/>
    <w:rsid w:val="00667AB6"/>
    <w:rsid w:val="00667B85"/>
    <w:rsid w:val="00667B9B"/>
    <w:rsid w:val="00667CB8"/>
    <w:rsid w:val="00667EAD"/>
    <w:rsid w:val="00670399"/>
    <w:rsid w:val="006703D6"/>
    <w:rsid w:val="00670A66"/>
    <w:rsid w:val="00670C09"/>
    <w:rsid w:val="00670CE9"/>
    <w:rsid w:val="00670E11"/>
    <w:rsid w:val="00671152"/>
    <w:rsid w:val="0067121E"/>
    <w:rsid w:val="006713A4"/>
    <w:rsid w:val="0067155E"/>
    <w:rsid w:val="00671620"/>
    <w:rsid w:val="00671993"/>
    <w:rsid w:val="006719A6"/>
    <w:rsid w:val="00671AA1"/>
    <w:rsid w:val="00671B48"/>
    <w:rsid w:val="00671D02"/>
    <w:rsid w:val="00671D36"/>
    <w:rsid w:val="00671D5E"/>
    <w:rsid w:val="00671D75"/>
    <w:rsid w:val="00671F61"/>
    <w:rsid w:val="0067242F"/>
    <w:rsid w:val="0067245C"/>
    <w:rsid w:val="0067252C"/>
    <w:rsid w:val="00672539"/>
    <w:rsid w:val="00672558"/>
    <w:rsid w:val="0067290B"/>
    <w:rsid w:val="00672A4C"/>
    <w:rsid w:val="00672B02"/>
    <w:rsid w:val="00672DF6"/>
    <w:rsid w:val="0067305E"/>
    <w:rsid w:val="006730F0"/>
    <w:rsid w:val="006731DC"/>
    <w:rsid w:val="00673256"/>
    <w:rsid w:val="006733A3"/>
    <w:rsid w:val="006733B2"/>
    <w:rsid w:val="006734D6"/>
    <w:rsid w:val="00673504"/>
    <w:rsid w:val="00673548"/>
    <w:rsid w:val="006737C4"/>
    <w:rsid w:val="006738E5"/>
    <w:rsid w:val="0067393B"/>
    <w:rsid w:val="00673BD6"/>
    <w:rsid w:val="00673C89"/>
    <w:rsid w:val="00673D4C"/>
    <w:rsid w:val="00673D53"/>
    <w:rsid w:val="00674125"/>
    <w:rsid w:val="006744BB"/>
    <w:rsid w:val="00674688"/>
    <w:rsid w:val="0067473E"/>
    <w:rsid w:val="00674816"/>
    <w:rsid w:val="00674870"/>
    <w:rsid w:val="00674CBC"/>
    <w:rsid w:val="00674F2A"/>
    <w:rsid w:val="00674F51"/>
    <w:rsid w:val="00675188"/>
    <w:rsid w:val="006752F8"/>
    <w:rsid w:val="0067543E"/>
    <w:rsid w:val="00675CD9"/>
    <w:rsid w:val="0067622F"/>
    <w:rsid w:val="006763E6"/>
    <w:rsid w:val="0067641B"/>
    <w:rsid w:val="0067644E"/>
    <w:rsid w:val="006765D3"/>
    <w:rsid w:val="0067670F"/>
    <w:rsid w:val="0067677C"/>
    <w:rsid w:val="00676856"/>
    <w:rsid w:val="006768CD"/>
    <w:rsid w:val="006769D1"/>
    <w:rsid w:val="006769D9"/>
    <w:rsid w:val="00676B34"/>
    <w:rsid w:val="00676C15"/>
    <w:rsid w:val="00676D88"/>
    <w:rsid w:val="00676E02"/>
    <w:rsid w:val="00676F2E"/>
    <w:rsid w:val="00676F64"/>
    <w:rsid w:val="0067718C"/>
    <w:rsid w:val="006773BB"/>
    <w:rsid w:val="006775D5"/>
    <w:rsid w:val="006775E1"/>
    <w:rsid w:val="00677AE8"/>
    <w:rsid w:val="00677C6B"/>
    <w:rsid w:val="00677F6A"/>
    <w:rsid w:val="006802A4"/>
    <w:rsid w:val="006802AE"/>
    <w:rsid w:val="0068045F"/>
    <w:rsid w:val="0068054F"/>
    <w:rsid w:val="0068075E"/>
    <w:rsid w:val="006807BF"/>
    <w:rsid w:val="006807EF"/>
    <w:rsid w:val="00680854"/>
    <w:rsid w:val="00680864"/>
    <w:rsid w:val="006809D3"/>
    <w:rsid w:val="00680A96"/>
    <w:rsid w:val="00680B23"/>
    <w:rsid w:val="00680B34"/>
    <w:rsid w:val="00680CE9"/>
    <w:rsid w:val="00680D97"/>
    <w:rsid w:val="00680E9A"/>
    <w:rsid w:val="00680EA7"/>
    <w:rsid w:val="00681109"/>
    <w:rsid w:val="006812DE"/>
    <w:rsid w:val="006812FF"/>
    <w:rsid w:val="00681331"/>
    <w:rsid w:val="006814DC"/>
    <w:rsid w:val="006817C0"/>
    <w:rsid w:val="006818F7"/>
    <w:rsid w:val="00681CD8"/>
    <w:rsid w:val="00681D10"/>
    <w:rsid w:val="00681D79"/>
    <w:rsid w:val="00681E5A"/>
    <w:rsid w:val="0068201A"/>
    <w:rsid w:val="0068231C"/>
    <w:rsid w:val="00682581"/>
    <w:rsid w:val="006827A7"/>
    <w:rsid w:val="006828AA"/>
    <w:rsid w:val="006829B5"/>
    <w:rsid w:val="00682A6C"/>
    <w:rsid w:val="00682B80"/>
    <w:rsid w:val="00682B92"/>
    <w:rsid w:val="00682D16"/>
    <w:rsid w:val="00682E39"/>
    <w:rsid w:val="00682EF1"/>
    <w:rsid w:val="00682FF8"/>
    <w:rsid w:val="00683079"/>
    <w:rsid w:val="0068328B"/>
    <w:rsid w:val="006832DC"/>
    <w:rsid w:val="00683398"/>
    <w:rsid w:val="00683435"/>
    <w:rsid w:val="0068346E"/>
    <w:rsid w:val="00683519"/>
    <w:rsid w:val="006836C2"/>
    <w:rsid w:val="0068375E"/>
    <w:rsid w:val="00683870"/>
    <w:rsid w:val="00683B40"/>
    <w:rsid w:val="00683C27"/>
    <w:rsid w:val="00683C50"/>
    <w:rsid w:val="00683F11"/>
    <w:rsid w:val="00684025"/>
    <w:rsid w:val="00684208"/>
    <w:rsid w:val="00684243"/>
    <w:rsid w:val="0068428A"/>
    <w:rsid w:val="006843C9"/>
    <w:rsid w:val="00684680"/>
    <w:rsid w:val="0068478A"/>
    <w:rsid w:val="006847CE"/>
    <w:rsid w:val="006848E0"/>
    <w:rsid w:val="006849AD"/>
    <w:rsid w:val="00684CAA"/>
    <w:rsid w:val="00684E07"/>
    <w:rsid w:val="00684E0A"/>
    <w:rsid w:val="00684F0A"/>
    <w:rsid w:val="00684F85"/>
    <w:rsid w:val="00684F93"/>
    <w:rsid w:val="00685110"/>
    <w:rsid w:val="006853AD"/>
    <w:rsid w:val="006853C1"/>
    <w:rsid w:val="0068545F"/>
    <w:rsid w:val="006856CC"/>
    <w:rsid w:val="00685902"/>
    <w:rsid w:val="00685C59"/>
    <w:rsid w:val="00685E5B"/>
    <w:rsid w:val="00685F78"/>
    <w:rsid w:val="00685F95"/>
    <w:rsid w:val="006862F5"/>
    <w:rsid w:val="006863EF"/>
    <w:rsid w:val="00686416"/>
    <w:rsid w:val="00686526"/>
    <w:rsid w:val="00686652"/>
    <w:rsid w:val="00686701"/>
    <w:rsid w:val="0068683D"/>
    <w:rsid w:val="006868BB"/>
    <w:rsid w:val="006868BD"/>
    <w:rsid w:val="00686A11"/>
    <w:rsid w:val="00686C4F"/>
    <w:rsid w:val="00686C71"/>
    <w:rsid w:val="00686E2C"/>
    <w:rsid w:val="00686E7A"/>
    <w:rsid w:val="00686EFD"/>
    <w:rsid w:val="0068709C"/>
    <w:rsid w:val="006871AD"/>
    <w:rsid w:val="006878F8"/>
    <w:rsid w:val="0068793B"/>
    <w:rsid w:val="006879E3"/>
    <w:rsid w:val="006879E4"/>
    <w:rsid w:val="00687E08"/>
    <w:rsid w:val="00687F01"/>
    <w:rsid w:val="0069031C"/>
    <w:rsid w:val="00690BC0"/>
    <w:rsid w:val="00690CBB"/>
    <w:rsid w:val="00690D0F"/>
    <w:rsid w:val="00690EE8"/>
    <w:rsid w:val="00690FC5"/>
    <w:rsid w:val="00690FE5"/>
    <w:rsid w:val="006910ED"/>
    <w:rsid w:val="006911D0"/>
    <w:rsid w:val="00691208"/>
    <w:rsid w:val="0069125C"/>
    <w:rsid w:val="0069187A"/>
    <w:rsid w:val="006918D1"/>
    <w:rsid w:val="00691C5D"/>
    <w:rsid w:val="00691D93"/>
    <w:rsid w:val="00691DED"/>
    <w:rsid w:val="00691FFB"/>
    <w:rsid w:val="0069201E"/>
    <w:rsid w:val="00692055"/>
    <w:rsid w:val="006920FF"/>
    <w:rsid w:val="006922A8"/>
    <w:rsid w:val="0069275B"/>
    <w:rsid w:val="0069285C"/>
    <w:rsid w:val="0069285E"/>
    <w:rsid w:val="006928FA"/>
    <w:rsid w:val="00692980"/>
    <w:rsid w:val="006929CB"/>
    <w:rsid w:val="00692A3C"/>
    <w:rsid w:val="00692BEF"/>
    <w:rsid w:val="00692CB6"/>
    <w:rsid w:val="00692D8E"/>
    <w:rsid w:val="00692DD8"/>
    <w:rsid w:val="00692E4E"/>
    <w:rsid w:val="00692E51"/>
    <w:rsid w:val="00692EAF"/>
    <w:rsid w:val="00692EDB"/>
    <w:rsid w:val="00692F3A"/>
    <w:rsid w:val="0069308B"/>
    <w:rsid w:val="0069331B"/>
    <w:rsid w:val="00693437"/>
    <w:rsid w:val="006935A4"/>
    <w:rsid w:val="006936D5"/>
    <w:rsid w:val="006936EC"/>
    <w:rsid w:val="006937E9"/>
    <w:rsid w:val="00693BE0"/>
    <w:rsid w:val="00693DEE"/>
    <w:rsid w:val="00693E4C"/>
    <w:rsid w:val="00693F8B"/>
    <w:rsid w:val="00694037"/>
    <w:rsid w:val="00694041"/>
    <w:rsid w:val="006941F0"/>
    <w:rsid w:val="00694291"/>
    <w:rsid w:val="00694393"/>
    <w:rsid w:val="006943B3"/>
    <w:rsid w:val="006943CF"/>
    <w:rsid w:val="006943D4"/>
    <w:rsid w:val="006944D7"/>
    <w:rsid w:val="00694550"/>
    <w:rsid w:val="00694655"/>
    <w:rsid w:val="006948DF"/>
    <w:rsid w:val="00694903"/>
    <w:rsid w:val="006949A1"/>
    <w:rsid w:val="00694B01"/>
    <w:rsid w:val="00694CBD"/>
    <w:rsid w:val="00694DC6"/>
    <w:rsid w:val="00694F13"/>
    <w:rsid w:val="00694F50"/>
    <w:rsid w:val="00694FD6"/>
    <w:rsid w:val="00694FF6"/>
    <w:rsid w:val="006951C5"/>
    <w:rsid w:val="006952AF"/>
    <w:rsid w:val="0069555B"/>
    <w:rsid w:val="00695802"/>
    <w:rsid w:val="00695883"/>
    <w:rsid w:val="006958D5"/>
    <w:rsid w:val="006959BE"/>
    <w:rsid w:val="00695A3C"/>
    <w:rsid w:val="00695ABA"/>
    <w:rsid w:val="00695AE6"/>
    <w:rsid w:val="00695B96"/>
    <w:rsid w:val="00695F11"/>
    <w:rsid w:val="006960E6"/>
    <w:rsid w:val="00696105"/>
    <w:rsid w:val="006961B8"/>
    <w:rsid w:val="00696329"/>
    <w:rsid w:val="0069632F"/>
    <w:rsid w:val="0069644C"/>
    <w:rsid w:val="0069654E"/>
    <w:rsid w:val="0069675C"/>
    <w:rsid w:val="0069681A"/>
    <w:rsid w:val="00696850"/>
    <w:rsid w:val="00696A49"/>
    <w:rsid w:val="00696A5D"/>
    <w:rsid w:val="00696B99"/>
    <w:rsid w:val="00696BAC"/>
    <w:rsid w:val="00696C30"/>
    <w:rsid w:val="00696DF5"/>
    <w:rsid w:val="00696FAE"/>
    <w:rsid w:val="0069708C"/>
    <w:rsid w:val="006970C9"/>
    <w:rsid w:val="00697341"/>
    <w:rsid w:val="0069752F"/>
    <w:rsid w:val="0069758E"/>
    <w:rsid w:val="006976E2"/>
    <w:rsid w:val="006979B6"/>
    <w:rsid w:val="00697BB3"/>
    <w:rsid w:val="00697BD0"/>
    <w:rsid w:val="006A0038"/>
    <w:rsid w:val="006A009F"/>
    <w:rsid w:val="006A034D"/>
    <w:rsid w:val="006A07B1"/>
    <w:rsid w:val="006A0842"/>
    <w:rsid w:val="006A0A95"/>
    <w:rsid w:val="006A0AB9"/>
    <w:rsid w:val="006A0B2A"/>
    <w:rsid w:val="006A0D87"/>
    <w:rsid w:val="006A0DF3"/>
    <w:rsid w:val="006A0E04"/>
    <w:rsid w:val="006A10D9"/>
    <w:rsid w:val="006A11BE"/>
    <w:rsid w:val="006A11CC"/>
    <w:rsid w:val="006A127C"/>
    <w:rsid w:val="006A1295"/>
    <w:rsid w:val="006A1501"/>
    <w:rsid w:val="006A15AB"/>
    <w:rsid w:val="006A1630"/>
    <w:rsid w:val="006A172A"/>
    <w:rsid w:val="006A172C"/>
    <w:rsid w:val="006A173D"/>
    <w:rsid w:val="006A184B"/>
    <w:rsid w:val="006A1970"/>
    <w:rsid w:val="006A1B04"/>
    <w:rsid w:val="006A1B9A"/>
    <w:rsid w:val="006A1BAC"/>
    <w:rsid w:val="006A1CB7"/>
    <w:rsid w:val="006A1CBD"/>
    <w:rsid w:val="006A1E1C"/>
    <w:rsid w:val="006A1EF2"/>
    <w:rsid w:val="006A2133"/>
    <w:rsid w:val="006A21AE"/>
    <w:rsid w:val="006A21C7"/>
    <w:rsid w:val="006A23FA"/>
    <w:rsid w:val="006A2653"/>
    <w:rsid w:val="006A295C"/>
    <w:rsid w:val="006A29CB"/>
    <w:rsid w:val="006A2BEE"/>
    <w:rsid w:val="006A2C8A"/>
    <w:rsid w:val="006A2D0B"/>
    <w:rsid w:val="006A2E00"/>
    <w:rsid w:val="006A2EC6"/>
    <w:rsid w:val="006A3019"/>
    <w:rsid w:val="006A3025"/>
    <w:rsid w:val="006A30CF"/>
    <w:rsid w:val="006A31B8"/>
    <w:rsid w:val="006A31D5"/>
    <w:rsid w:val="006A3479"/>
    <w:rsid w:val="006A34AD"/>
    <w:rsid w:val="006A3643"/>
    <w:rsid w:val="006A3669"/>
    <w:rsid w:val="006A368B"/>
    <w:rsid w:val="006A36C2"/>
    <w:rsid w:val="006A387E"/>
    <w:rsid w:val="006A3932"/>
    <w:rsid w:val="006A3A19"/>
    <w:rsid w:val="006A3A7D"/>
    <w:rsid w:val="006A3BB7"/>
    <w:rsid w:val="006A3D98"/>
    <w:rsid w:val="006A405A"/>
    <w:rsid w:val="006A4083"/>
    <w:rsid w:val="006A4117"/>
    <w:rsid w:val="006A414A"/>
    <w:rsid w:val="006A43E6"/>
    <w:rsid w:val="006A44C4"/>
    <w:rsid w:val="006A4887"/>
    <w:rsid w:val="006A4AF3"/>
    <w:rsid w:val="006A4B50"/>
    <w:rsid w:val="006A4C0A"/>
    <w:rsid w:val="006A4D9B"/>
    <w:rsid w:val="006A4EF3"/>
    <w:rsid w:val="006A4FF0"/>
    <w:rsid w:val="006A50E1"/>
    <w:rsid w:val="006A5123"/>
    <w:rsid w:val="006A51AF"/>
    <w:rsid w:val="006A52CB"/>
    <w:rsid w:val="006A52D9"/>
    <w:rsid w:val="006A530A"/>
    <w:rsid w:val="006A5447"/>
    <w:rsid w:val="006A5661"/>
    <w:rsid w:val="006A56CC"/>
    <w:rsid w:val="006A5707"/>
    <w:rsid w:val="006A595B"/>
    <w:rsid w:val="006A5998"/>
    <w:rsid w:val="006A5A46"/>
    <w:rsid w:val="006A5B9C"/>
    <w:rsid w:val="006A5BCF"/>
    <w:rsid w:val="006A5C80"/>
    <w:rsid w:val="006A5D10"/>
    <w:rsid w:val="006A5E3D"/>
    <w:rsid w:val="006A5F25"/>
    <w:rsid w:val="006A5FB1"/>
    <w:rsid w:val="006A62B8"/>
    <w:rsid w:val="006A6687"/>
    <w:rsid w:val="006A6AD9"/>
    <w:rsid w:val="006A6B73"/>
    <w:rsid w:val="006A6C1C"/>
    <w:rsid w:val="006A6C7F"/>
    <w:rsid w:val="006A6D82"/>
    <w:rsid w:val="006A6F37"/>
    <w:rsid w:val="006A6F65"/>
    <w:rsid w:val="006A71B8"/>
    <w:rsid w:val="006A74D1"/>
    <w:rsid w:val="006A76C4"/>
    <w:rsid w:val="006A76E3"/>
    <w:rsid w:val="006A7701"/>
    <w:rsid w:val="006A78A4"/>
    <w:rsid w:val="006A79C0"/>
    <w:rsid w:val="006A7A9A"/>
    <w:rsid w:val="006A7B86"/>
    <w:rsid w:val="006A7BC8"/>
    <w:rsid w:val="006A7CD7"/>
    <w:rsid w:val="006A7F5C"/>
    <w:rsid w:val="006B001A"/>
    <w:rsid w:val="006B02C8"/>
    <w:rsid w:val="006B03C4"/>
    <w:rsid w:val="006B041A"/>
    <w:rsid w:val="006B04B8"/>
    <w:rsid w:val="006B0527"/>
    <w:rsid w:val="006B071E"/>
    <w:rsid w:val="006B0A5B"/>
    <w:rsid w:val="006B0CDA"/>
    <w:rsid w:val="006B0ECE"/>
    <w:rsid w:val="006B1021"/>
    <w:rsid w:val="006B12F4"/>
    <w:rsid w:val="006B1557"/>
    <w:rsid w:val="006B158F"/>
    <w:rsid w:val="006B15A2"/>
    <w:rsid w:val="006B162A"/>
    <w:rsid w:val="006B164D"/>
    <w:rsid w:val="006B17D2"/>
    <w:rsid w:val="006B234B"/>
    <w:rsid w:val="006B24AF"/>
    <w:rsid w:val="006B2718"/>
    <w:rsid w:val="006B2735"/>
    <w:rsid w:val="006B28B5"/>
    <w:rsid w:val="006B2996"/>
    <w:rsid w:val="006B29BA"/>
    <w:rsid w:val="006B2E71"/>
    <w:rsid w:val="006B2F2E"/>
    <w:rsid w:val="006B2FF7"/>
    <w:rsid w:val="006B3170"/>
    <w:rsid w:val="006B32FF"/>
    <w:rsid w:val="006B3359"/>
    <w:rsid w:val="006B336D"/>
    <w:rsid w:val="006B353B"/>
    <w:rsid w:val="006B360A"/>
    <w:rsid w:val="006B3651"/>
    <w:rsid w:val="006B36BF"/>
    <w:rsid w:val="006B3865"/>
    <w:rsid w:val="006B38B1"/>
    <w:rsid w:val="006B39BC"/>
    <w:rsid w:val="006B39EE"/>
    <w:rsid w:val="006B3A9F"/>
    <w:rsid w:val="006B3B48"/>
    <w:rsid w:val="006B3B72"/>
    <w:rsid w:val="006B3DAA"/>
    <w:rsid w:val="006B3DDD"/>
    <w:rsid w:val="006B406D"/>
    <w:rsid w:val="006B4108"/>
    <w:rsid w:val="006B419B"/>
    <w:rsid w:val="006B431C"/>
    <w:rsid w:val="006B4577"/>
    <w:rsid w:val="006B461E"/>
    <w:rsid w:val="006B4655"/>
    <w:rsid w:val="006B4671"/>
    <w:rsid w:val="006B472E"/>
    <w:rsid w:val="006B475C"/>
    <w:rsid w:val="006B4C76"/>
    <w:rsid w:val="006B4E04"/>
    <w:rsid w:val="006B4EBD"/>
    <w:rsid w:val="006B4F07"/>
    <w:rsid w:val="006B508E"/>
    <w:rsid w:val="006B5263"/>
    <w:rsid w:val="006B527F"/>
    <w:rsid w:val="006B53D6"/>
    <w:rsid w:val="006B55CE"/>
    <w:rsid w:val="006B56B6"/>
    <w:rsid w:val="006B56F2"/>
    <w:rsid w:val="006B5878"/>
    <w:rsid w:val="006B5CB4"/>
    <w:rsid w:val="006B5CEC"/>
    <w:rsid w:val="006B5E6F"/>
    <w:rsid w:val="006B60D6"/>
    <w:rsid w:val="006B6108"/>
    <w:rsid w:val="006B61C1"/>
    <w:rsid w:val="006B62B9"/>
    <w:rsid w:val="006B650A"/>
    <w:rsid w:val="006B6557"/>
    <w:rsid w:val="006B6576"/>
    <w:rsid w:val="006B65C8"/>
    <w:rsid w:val="006B6694"/>
    <w:rsid w:val="006B6840"/>
    <w:rsid w:val="006B6942"/>
    <w:rsid w:val="006B6956"/>
    <w:rsid w:val="006B6A8F"/>
    <w:rsid w:val="006B6CA3"/>
    <w:rsid w:val="006B6DAB"/>
    <w:rsid w:val="006B6EC5"/>
    <w:rsid w:val="006B6FCF"/>
    <w:rsid w:val="006B71E3"/>
    <w:rsid w:val="006B72B5"/>
    <w:rsid w:val="006B739B"/>
    <w:rsid w:val="006B7408"/>
    <w:rsid w:val="006B74D2"/>
    <w:rsid w:val="006B7603"/>
    <w:rsid w:val="006B772A"/>
    <w:rsid w:val="006B7766"/>
    <w:rsid w:val="006B7800"/>
    <w:rsid w:val="006B7ACC"/>
    <w:rsid w:val="006B7CB3"/>
    <w:rsid w:val="006B7F28"/>
    <w:rsid w:val="006B7F91"/>
    <w:rsid w:val="006C0084"/>
    <w:rsid w:val="006C0394"/>
    <w:rsid w:val="006C039B"/>
    <w:rsid w:val="006C0850"/>
    <w:rsid w:val="006C097D"/>
    <w:rsid w:val="006C0A30"/>
    <w:rsid w:val="006C0A61"/>
    <w:rsid w:val="006C0BF7"/>
    <w:rsid w:val="006C0D58"/>
    <w:rsid w:val="006C0DBD"/>
    <w:rsid w:val="006C0FD1"/>
    <w:rsid w:val="006C0FF0"/>
    <w:rsid w:val="006C1384"/>
    <w:rsid w:val="006C1429"/>
    <w:rsid w:val="006C14BD"/>
    <w:rsid w:val="006C1518"/>
    <w:rsid w:val="006C19FC"/>
    <w:rsid w:val="006C1ACF"/>
    <w:rsid w:val="006C1E08"/>
    <w:rsid w:val="006C1EE9"/>
    <w:rsid w:val="006C1F5D"/>
    <w:rsid w:val="006C2408"/>
    <w:rsid w:val="006C244B"/>
    <w:rsid w:val="006C24EA"/>
    <w:rsid w:val="006C2579"/>
    <w:rsid w:val="006C2602"/>
    <w:rsid w:val="006C28DE"/>
    <w:rsid w:val="006C2BDF"/>
    <w:rsid w:val="006C2BE0"/>
    <w:rsid w:val="006C2C07"/>
    <w:rsid w:val="006C2CE1"/>
    <w:rsid w:val="006C3003"/>
    <w:rsid w:val="006C32E8"/>
    <w:rsid w:val="006C3721"/>
    <w:rsid w:val="006C378F"/>
    <w:rsid w:val="006C3CEF"/>
    <w:rsid w:val="006C3D08"/>
    <w:rsid w:val="006C3EDB"/>
    <w:rsid w:val="006C3F13"/>
    <w:rsid w:val="006C4085"/>
    <w:rsid w:val="006C4179"/>
    <w:rsid w:val="006C4384"/>
    <w:rsid w:val="006C4434"/>
    <w:rsid w:val="006C4963"/>
    <w:rsid w:val="006C49AF"/>
    <w:rsid w:val="006C49B5"/>
    <w:rsid w:val="006C5053"/>
    <w:rsid w:val="006C5123"/>
    <w:rsid w:val="006C5212"/>
    <w:rsid w:val="006C52D1"/>
    <w:rsid w:val="006C551E"/>
    <w:rsid w:val="006C5615"/>
    <w:rsid w:val="006C5637"/>
    <w:rsid w:val="006C588C"/>
    <w:rsid w:val="006C5D08"/>
    <w:rsid w:val="006C5D0F"/>
    <w:rsid w:val="006C5E3C"/>
    <w:rsid w:val="006C5E73"/>
    <w:rsid w:val="006C60F2"/>
    <w:rsid w:val="006C6118"/>
    <w:rsid w:val="006C6386"/>
    <w:rsid w:val="006C65E6"/>
    <w:rsid w:val="006C6675"/>
    <w:rsid w:val="006C6720"/>
    <w:rsid w:val="006C68D2"/>
    <w:rsid w:val="006C6931"/>
    <w:rsid w:val="006C69AA"/>
    <w:rsid w:val="006C6AFC"/>
    <w:rsid w:val="006C6EE5"/>
    <w:rsid w:val="006C75BF"/>
    <w:rsid w:val="006C7717"/>
    <w:rsid w:val="006C773D"/>
    <w:rsid w:val="006C7788"/>
    <w:rsid w:val="006C780C"/>
    <w:rsid w:val="006C7ACA"/>
    <w:rsid w:val="006C7ED6"/>
    <w:rsid w:val="006C7F09"/>
    <w:rsid w:val="006D02DC"/>
    <w:rsid w:val="006D0386"/>
    <w:rsid w:val="006D05AC"/>
    <w:rsid w:val="006D0603"/>
    <w:rsid w:val="006D062F"/>
    <w:rsid w:val="006D08D3"/>
    <w:rsid w:val="006D0972"/>
    <w:rsid w:val="006D0A8E"/>
    <w:rsid w:val="006D0A99"/>
    <w:rsid w:val="006D0AFA"/>
    <w:rsid w:val="006D0D2D"/>
    <w:rsid w:val="006D1118"/>
    <w:rsid w:val="006D1162"/>
    <w:rsid w:val="006D11C5"/>
    <w:rsid w:val="006D130D"/>
    <w:rsid w:val="006D15E6"/>
    <w:rsid w:val="006D15FC"/>
    <w:rsid w:val="006D1664"/>
    <w:rsid w:val="006D170C"/>
    <w:rsid w:val="006D178F"/>
    <w:rsid w:val="006D1830"/>
    <w:rsid w:val="006D1947"/>
    <w:rsid w:val="006D1C1D"/>
    <w:rsid w:val="006D1D31"/>
    <w:rsid w:val="006D1FE3"/>
    <w:rsid w:val="006D2146"/>
    <w:rsid w:val="006D2356"/>
    <w:rsid w:val="006D252F"/>
    <w:rsid w:val="006D2663"/>
    <w:rsid w:val="006D28B2"/>
    <w:rsid w:val="006D2A18"/>
    <w:rsid w:val="006D2E59"/>
    <w:rsid w:val="006D304D"/>
    <w:rsid w:val="006D30DD"/>
    <w:rsid w:val="006D32E2"/>
    <w:rsid w:val="006D32F9"/>
    <w:rsid w:val="006D34CA"/>
    <w:rsid w:val="006D36D3"/>
    <w:rsid w:val="006D3777"/>
    <w:rsid w:val="006D3963"/>
    <w:rsid w:val="006D397B"/>
    <w:rsid w:val="006D3B9B"/>
    <w:rsid w:val="006D3C13"/>
    <w:rsid w:val="006D3C68"/>
    <w:rsid w:val="006D3DAE"/>
    <w:rsid w:val="006D3EB8"/>
    <w:rsid w:val="006D3EB9"/>
    <w:rsid w:val="006D3F3A"/>
    <w:rsid w:val="006D409C"/>
    <w:rsid w:val="006D423F"/>
    <w:rsid w:val="006D434C"/>
    <w:rsid w:val="006D444B"/>
    <w:rsid w:val="006D4496"/>
    <w:rsid w:val="006D45DD"/>
    <w:rsid w:val="006D4677"/>
    <w:rsid w:val="006D4762"/>
    <w:rsid w:val="006D47BF"/>
    <w:rsid w:val="006D484D"/>
    <w:rsid w:val="006D48BE"/>
    <w:rsid w:val="006D4919"/>
    <w:rsid w:val="006D49F1"/>
    <w:rsid w:val="006D4A07"/>
    <w:rsid w:val="006D4A0F"/>
    <w:rsid w:val="006D4A94"/>
    <w:rsid w:val="006D4BBC"/>
    <w:rsid w:val="006D4C0B"/>
    <w:rsid w:val="006D4DF6"/>
    <w:rsid w:val="006D4EAB"/>
    <w:rsid w:val="006D4F6A"/>
    <w:rsid w:val="006D4F81"/>
    <w:rsid w:val="006D4FEA"/>
    <w:rsid w:val="006D5091"/>
    <w:rsid w:val="006D514E"/>
    <w:rsid w:val="006D51A6"/>
    <w:rsid w:val="006D5348"/>
    <w:rsid w:val="006D5741"/>
    <w:rsid w:val="006D578E"/>
    <w:rsid w:val="006D5814"/>
    <w:rsid w:val="006D5B51"/>
    <w:rsid w:val="006D6050"/>
    <w:rsid w:val="006D6495"/>
    <w:rsid w:val="006D65E8"/>
    <w:rsid w:val="006D67FB"/>
    <w:rsid w:val="006D6823"/>
    <w:rsid w:val="006D6923"/>
    <w:rsid w:val="006D69BA"/>
    <w:rsid w:val="006D6D16"/>
    <w:rsid w:val="006D6F84"/>
    <w:rsid w:val="006D7204"/>
    <w:rsid w:val="006D740F"/>
    <w:rsid w:val="006D7448"/>
    <w:rsid w:val="006D74AD"/>
    <w:rsid w:val="006D75D6"/>
    <w:rsid w:val="006D77D5"/>
    <w:rsid w:val="006D77ED"/>
    <w:rsid w:val="006D7A69"/>
    <w:rsid w:val="006D7BAB"/>
    <w:rsid w:val="006D7CB7"/>
    <w:rsid w:val="006D7DFE"/>
    <w:rsid w:val="006D7E22"/>
    <w:rsid w:val="006E0058"/>
    <w:rsid w:val="006E0088"/>
    <w:rsid w:val="006E00F0"/>
    <w:rsid w:val="006E0223"/>
    <w:rsid w:val="006E0271"/>
    <w:rsid w:val="006E02A6"/>
    <w:rsid w:val="006E063E"/>
    <w:rsid w:val="006E0687"/>
    <w:rsid w:val="006E06BC"/>
    <w:rsid w:val="006E0717"/>
    <w:rsid w:val="006E077B"/>
    <w:rsid w:val="006E0D94"/>
    <w:rsid w:val="006E0F65"/>
    <w:rsid w:val="006E0F85"/>
    <w:rsid w:val="006E10BD"/>
    <w:rsid w:val="006E11A3"/>
    <w:rsid w:val="006E1206"/>
    <w:rsid w:val="006E1301"/>
    <w:rsid w:val="006E13D1"/>
    <w:rsid w:val="006E1455"/>
    <w:rsid w:val="006E1626"/>
    <w:rsid w:val="006E168D"/>
    <w:rsid w:val="006E1739"/>
    <w:rsid w:val="006E180E"/>
    <w:rsid w:val="006E185F"/>
    <w:rsid w:val="006E1BBB"/>
    <w:rsid w:val="006E1D39"/>
    <w:rsid w:val="006E2003"/>
    <w:rsid w:val="006E23DB"/>
    <w:rsid w:val="006E241B"/>
    <w:rsid w:val="006E24FE"/>
    <w:rsid w:val="006E260D"/>
    <w:rsid w:val="006E2639"/>
    <w:rsid w:val="006E2677"/>
    <w:rsid w:val="006E27EB"/>
    <w:rsid w:val="006E2865"/>
    <w:rsid w:val="006E2872"/>
    <w:rsid w:val="006E2890"/>
    <w:rsid w:val="006E2983"/>
    <w:rsid w:val="006E2B49"/>
    <w:rsid w:val="006E2C87"/>
    <w:rsid w:val="006E2CA2"/>
    <w:rsid w:val="006E2DF5"/>
    <w:rsid w:val="006E2EFD"/>
    <w:rsid w:val="006E2F22"/>
    <w:rsid w:val="006E31B6"/>
    <w:rsid w:val="006E3221"/>
    <w:rsid w:val="006E33FF"/>
    <w:rsid w:val="006E360C"/>
    <w:rsid w:val="006E3782"/>
    <w:rsid w:val="006E380E"/>
    <w:rsid w:val="006E3835"/>
    <w:rsid w:val="006E3879"/>
    <w:rsid w:val="006E39E7"/>
    <w:rsid w:val="006E3B64"/>
    <w:rsid w:val="006E3BFA"/>
    <w:rsid w:val="006E3DCC"/>
    <w:rsid w:val="006E3E9A"/>
    <w:rsid w:val="006E3F45"/>
    <w:rsid w:val="006E4398"/>
    <w:rsid w:val="006E4654"/>
    <w:rsid w:val="006E48B1"/>
    <w:rsid w:val="006E48E5"/>
    <w:rsid w:val="006E49D4"/>
    <w:rsid w:val="006E4A06"/>
    <w:rsid w:val="006E4E9F"/>
    <w:rsid w:val="006E5089"/>
    <w:rsid w:val="006E51F8"/>
    <w:rsid w:val="006E531A"/>
    <w:rsid w:val="006E5397"/>
    <w:rsid w:val="006E53EA"/>
    <w:rsid w:val="006E563A"/>
    <w:rsid w:val="006E5912"/>
    <w:rsid w:val="006E597B"/>
    <w:rsid w:val="006E59C8"/>
    <w:rsid w:val="006E59F5"/>
    <w:rsid w:val="006E5DBD"/>
    <w:rsid w:val="006E5FA4"/>
    <w:rsid w:val="006E6046"/>
    <w:rsid w:val="006E6539"/>
    <w:rsid w:val="006E654F"/>
    <w:rsid w:val="006E6867"/>
    <w:rsid w:val="006E695C"/>
    <w:rsid w:val="006E6A57"/>
    <w:rsid w:val="006E6A80"/>
    <w:rsid w:val="006E6D09"/>
    <w:rsid w:val="006E6D74"/>
    <w:rsid w:val="006E6D7F"/>
    <w:rsid w:val="006E6FE4"/>
    <w:rsid w:val="006E7202"/>
    <w:rsid w:val="006E7243"/>
    <w:rsid w:val="006E728E"/>
    <w:rsid w:val="006E72DB"/>
    <w:rsid w:val="006E72E9"/>
    <w:rsid w:val="006E7326"/>
    <w:rsid w:val="006E7423"/>
    <w:rsid w:val="006E7437"/>
    <w:rsid w:val="006E76B3"/>
    <w:rsid w:val="006E772B"/>
    <w:rsid w:val="006E7765"/>
    <w:rsid w:val="006E787C"/>
    <w:rsid w:val="006E78E0"/>
    <w:rsid w:val="006E7C08"/>
    <w:rsid w:val="006E7CE6"/>
    <w:rsid w:val="006E7EF1"/>
    <w:rsid w:val="006E7F4D"/>
    <w:rsid w:val="006F026D"/>
    <w:rsid w:val="006F0312"/>
    <w:rsid w:val="006F0415"/>
    <w:rsid w:val="006F0511"/>
    <w:rsid w:val="006F063D"/>
    <w:rsid w:val="006F097B"/>
    <w:rsid w:val="006F09F9"/>
    <w:rsid w:val="006F0A51"/>
    <w:rsid w:val="006F0BE4"/>
    <w:rsid w:val="006F0DD9"/>
    <w:rsid w:val="006F0F99"/>
    <w:rsid w:val="006F10B5"/>
    <w:rsid w:val="006F1169"/>
    <w:rsid w:val="006F1221"/>
    <w:rsid w:val="006F1436"/>
    <w:rsid w:val="006F143E"/>
    <w:rsid w:val="006F14FE"/>
    <w:rsid w:val="006F165C"/>
    <w:rsid w:val="006F174D"/>
    <w:rsid w:val="006F1829"/>
    <w:rsid w:val="006F1ACB"/>
    <w:rsid w:val="006F1BC3"/>
    <w:rsid w:val="006F1D14"/>
    <w:rsid w:val="006F1D9D"/>
    <w:rsid w:val="006F1F42"/>
    <w:rsid w:val="006F2068"/>
    <w:rsid w:val="006F21B0"/>
    <w:rsid w:val="006F2288"/>
    <w:rsid w:val="006F22DD"/>
    <w:rsid w:val="006F245B"/>
    <w:rsid w:val="006F247E"/>
    <w:rsid w:val="006F25D1"/>
    <w:rsid w:val="006F26B2"/>
    <w:rsid w:val="006F26F1"/>
    <w:rsid w:val="006F299F"/>
    <w:rsid w:val="006F2A00"/>
    <w:rsid w:val="006F2BCE"/>
    <w:rsid w:val="006F2CC7"/>
    <w:rsid w:val="006F2FBE"/>
    <w:rsid w:val="006F31C4"/>
    <w:rsid w:val="006F320F"/>
    <w:rsid w:val="006F32ED"/>
    <w:rsid w:val="006F3332"/>
    <w:rsid w:val="006F33B1"/>
    <w:rsid w:val="006F34BF"/>
    <w:rsid w:val="006F34C4"/>
    <w:rsid w:val="006F3648"/>
    <w:rsid w:val="006F3962"/>
    <w:rsid w:val="006F39D1"/>
    <w:rsid w:val="006F3ABC"/>
    <w:rsid w:val="006F3BF8"/>
    <w:rsid w:val="006F3C27"/>
    <w:rsid w:val="006F3DA9"/>
    <w:rsid w:val="006F3ECB"/>
    <w:rsid w:val="006F4041"/>
    <w:rsid w:val="006F406C"/>
    <w:rsid w:val="006F4249"/>
    <w:rsid w:val="006F44C8"/>
    <w:rsid w:val="006F452C"/>
    <w:rsid w:val="006F49CB"/>
    <w:rsid w:val="006F4A7F"/>
    <w:rsid w:val="006F4B7F"/>
    <w:rsid w:val="006F4BA9"/>
    <w:rsid w:val="006F4BE8"/>
    <w:rsid w:val="006F4D57"/>
    <w:rsid w:val="006F4DA2"/>
    <w:rsid w:val="006F4F4A"/>
    <w:rsid w:val="006F4F8E"/>
    <w:rsid w:val="006F4FA3"/>
    <w:rsid w:val="006F4FE4"/>
    <w:rsid w:val="006F5024"/>
    <w:rsid w:val="006F514C"/>
    <w:rsid w:val="006F5171"/>
    <w:rsid w:val="006F521A"/>
    <w:rsid w:val="006F5235"/>
    <w:rsid w:val="006F526E"/>
    <w:rsid w:val="006F535F"/>
    <w:rsid w:val="006F53B6"/>
    <w:rsid w:val="006F556E"/>
    <w:rsid w:val="006F556F"/>
    <w:rsid w:val="006F5665"/>
    <w:rsid w:val="006F56EE"/>
    <w:rsid w:val="006F57AB"/>
    <w:rsid w:val="006F59A5"/>
    <w:rsid w:val="006F5A5C"/>
    <w:rsid w:val="006F5B28"/>
    <w:rsid w:val="006F5E09"/>
    <w:rsid w:val="006F6048"/>
    <w:rsid w:val="006F60DD"/>
    <w:rsid w:val="006F6143"/>
    <w:rsid w:val="006F6353"/>
    <w:rsid w:val="006F6492"/>
    <w:rsid w:val="006F693C"/>
    <w:rsid w:val="006F714C"/>
    <w:rsid w:val="006F72EA"/>
    <w:rsid w:val="006F7532"/>
    <w:rsid w:val="006F763F"/>
    <w:rsid w:val="006F791C"/>
    <w:rsid w:val="006F7964"/>
    <w:rsid w:val="006F798E"/>
    <w:rsid w:val="006F7A04"/>
    <w:rsid w:val="006F7AE8"/>
    <w:rsid w:val="006F7D63"/>
    <w:rsid w:val="006F7FCF"/>
    <w:rsid w:val="0070000F"/>
    <w:rsid w:val="00700123"/>
    <w:rsid w:val="007004F7"/>
    <w:rsid w:val="00700646"/>
    <w:rsid w:val="0070077A"/>
    <w:rsid w:val="00700904"/>
    <w:rsid w:val="00700B75"/>
    <w:rsid w:val="00700DD0"/>
    <w:rsid w:val="007013FF"/>
    <w:rsid w:val="0070149D"/>
    <w:rsid w:val="00701655"/>
    <w:rsid w:val="007016B4"/>
    <w:rsid w:val="0070170E"/>
    <w:rsid w:val="00701824"/>
    <w:rsid w:val="00701906"/>
    <w:rsid w:val="00701DE4"/>
    <w:rsid w:val="00701E48"/>
    <w:rsid w:val="00701FC1"/>
    <w:rsid w:val="00701FD9"/>
    <w:rsid w:val="00702129"/>
    <w:rsid w:val="007022A7"/>
    <w:rsid w:val="007022CA"/>
    <w:rsid w:val="0070238A"/>
    <w:rsid w:val="007023E6"/>
    <w:rsid w:val="0070253B"/>
    <w:rsid w:val="00702601"/>
    <w:rsid w:val="00702669"/>
    <w:rsid w:val="0070285A"/>
    <w:rsid w:val="00702878"/>
    <w:rsid w:val="00702900"/>
    <w:rsid w:val="00702ADC"/>
    <w:rsid w:val="00702B46"/>
    <w:rsid w:val="00702C31"/>
    <w:rsid w:val="00702C83"/>
    <w:rsid w:val="00702E0F"/>
    <w:rsid w:val="00702E14"/>
    <w:rsid w:val="00702E3F"/>
    <w:rsid w:val="00702F7F"/>
    <w:rsid w:val="00703219"/>
    <w:rsid w:val="0070321A"/>
    <w:rsid w:val="007032F1"/>
    <w:rsid w:val="00703307"/>
    <w:rsid w:val="00703502"/>
    <w:rsid w:val="007035BD"/>
    <w:rsid w:val="00703603"/>
    <w:rsid w:val="0070364B"/>
    <w:rsid w:val="007038D0"/>
    <w:rsid w:val="00703958"/>
    <w:rsid w:val="00703C96"/>
    <w:rsid w:val="00703F38"/>
    <w:rsid w:val="0070414F"/>
    <w:rsid w:val="0070444B"/>
    <w:rsid w:val="007044E0"/>
    <w:rsid w:val="007045BA"/>
    <w:rsid w:val="007045C1"/>
    <w:rsid w:val="007045D7"/>
    <w:rsid w:val="0070470F"/>
    <w:rsid w:val="00704747"/>
    <w:rsid w:val="007047F1"/>
    <w:rsid w:val="007049E0"/>
    <w:rsid w:val="00704AE9"/>
    <w:rsid w:val="00704C49"/>
    <w:rsid w:val="00704E35"/>
    <w:rsid w:val="00704E41"/>
    <w:rsid w:val="00704E7D"/>
    <w:rsid w:val="007050EF"/>
    <w:rsid w:val="00705217"/>
    <w:rsid w:val="0070544E"/>
    <w:rsid w:val="00705495"/>
    <w:rsid w:val="0070555A"/>
    <w:rsid w:val="00705581"/>
    <w:rsid w:val="007055BA"/>
    <w:rsid w:val="00705622"/>
    <w:rsid w:val="00705BCE"/>
    <w:rsid w:val="00705BEE"/>
    <w:rsid w:val="00705BFF"/>
    <w:rsid w:val="00705C05"/>
    <w:rsid w:val="00705C57"/>
    <w:rsid w:val="00705E8A"/>
    <w:rsid w:val="00705ECA"/>
    <w:rsid w:val="007067B7"/>
    <w:rsid w:val="0070682C"/>
    <w:rsid w:val="0070689E"/>
    <w:rsid w:val="00706A6A"/>
    <w:rsid w:val="00706B90"/>
    <w:rsid w:val="00706BAE"/>
    <w:rsid w:val="00706BC6"/>
    <w:rsid w:val="007072CE"/>
    <w:rsid w:val="007072DD"/>
    <w:rsid w:val="00707353"/>
    <w:rsid w:val="0070737E"/>
    <w:rsid w:val="007075F6"/>
    <w:rsid w:val="00707667"/>
    <w:rsid w:val="00707885"/>
    <w:rsid w:val="0070788C"/>
    <w:rsid w:val="007078F5"/>
    <w:rsid w:val="0070797D"/>
    <w:rsid w:val="007079D9"/>
    <w:rsid w:val="00707BA5"/>
    <w:rsid w:val="00707F60"/>
    <w:rsid w:val="00710007"/>
    <w:rsid w:val="0071004B"/>
    <w:rsid w:val="00710077"/>
    <w:rsid w:val="007104D8"/>
    <w:rsid w:val="007107A0"/>
    <w:rsid w:val="00710D39"/>
    <w:rsid w:val="00710D60"/>
    <w:rsid w:val="00710E14"/>
    <w:rsid w:val="0071155F"/>
    <w:rsid w:val="00711849"/>
    <w:rsid w:val="0071186A"/>
    <w:rsid w:val="0071191A"/>
    <w:rsid w:val="0071196B"/>
    <w:rsid w:val="00711989"/>
    <w:rsid w:val="007119C6"/>
    <w:rsid w:val="00711D5A"/>
    <w:rsid w:val="00711E29"/>
    <w:rsid w:val="00711E60"/>
    <w:rsid w:val="00712041"/>
    <w:rsid w:val="00712058"/>
    <w:rsid w:val="00712068"/>
    <w:rsid w:val="0071243D"/>
    <w:rsid w:val="00712588"/>
    <w:rsid w:val="00712764"/>
    <w:rsid w:val="00712791"/>
    <w:rsid w:val="00712875"/>
    <w:rsid w:val="00712B38"/>
    <w:rsid w:val="0071307B"/>
    <w:rsid w:val="00713200"/>
    <w:rsid w:val="0071334D"/>
    <w:rsid w:val="00713362"/>
    <w:rsid w:val="007133A1"/>
    <w:rsid w:val="00713969"/>
    <w:rsid w:val="00713A43"/>
    <w:rsid w:val="00713E05"/>
    <w:rsid w:val="00713F28"/>
    <w:rsid w:val="00713F64"/>
    <w:rsid w:val="00713F8A"/>
    <w:rsid w:val="00713FD5"/>
    <w:rsid w:val="0071416A"/>
    <w:rsid w:val="007143AE"/>
    <w:rsid w:val="00714621"/>
    <w:rsid w:val="00714775"/>
    <w:rsid w:val="0071497C"/>
    <w:rsid w:val="00714990"/>
    <w:rsid w:val="00714C21"/>
    <w:rsid w:val="00714D58"/>
    <w:rsid w:val="00714E0F"/>
    <w:rsid w:val="00714E50"/>
    <w:rsid w:val="00714FFE"/>
    <w:rsid w:val="007152B9"/>
    <w:rsid w:val="00715386"/>
    <w:rsid w:val="007153E1"/>
    <w:rsid w:val="00715426"/>
    <w:rsid w:val="00715515"/>
    <w:rsid w:val="00715618"/>
    <w:rsid w:val="0071564A"/>
    <w:rsid w:val="0071576F"/>
    <w:rsid w:val="007159CF"/>
    <w:rsid w:val="00715A47"/>
    <w:rsid w:val="00715C3E"/>
    <w:rsid w:val="00715CD9"/>
    <w:rsid w:val="00716045"/>
    <w:rsid w:val="00716221"/>
    <w:rsid w:val="00716452"/>
    <w:rsid w:val="00716597"/>
    <w:rsid w:val="007169AC"/>
    <w:rsid w:val="007169FF"/>
    <w:rsid w:val="00716A4B"/>
    <w:rsid w:val="00716D54"/>
    <w:rsid w:val="00716E1D"/>
    <w:rsid w:val="00716EA0"/>
    <w:rsid w:val="00717193"/>
    <w:rsid w:val="0071730A"/>
    <w:rsid w:val="007173C0"/>
    <w:rsid w:val="007174B2"/>
    <w:rsid w:val="0071756B"/>
    <w:rsid w:val="007176F7"/>
    <w:rsid w:val="007177D7"/>
    <w:rsid w:val="0071792A"/>
    <w:rsid w:val="00717A20"/>
    <w:rsid w:val="00717A3D"/>
    <w:rsid w:val="00717D18"/>
    <w:rsid w:val="00717DC4"/>
    <w:rsid w:val="00717E8B"/>
    <w:rsid w:val="00717EB5"/>
    <w:rsid w:val="00717EB6"/>
    <w:rsid w:val="00717EF0"/>
    <w:rsid w:val="00720147"/>
    <w:rsid w:val="00720749"/>
    <w:rsid w:val="007207DB"/>
    <w:rsid w:val="0072088E"/>
    <w:rsid w:val="00720AEA"/>
    <w:rsid w:val="00720C8F"/>
    <w:rsid w:val="00720C97"/>
    <w:rsid w:val="00720CB5"/>
    <w:rsid w:val="007210EF"/>
    <w:rsid w:val="007211AD"/>
    <w:rsid w:val="007211C2"/>
    <w:rsid w:val="007211CB"/>
    <w:rsid w:val="007211F9"/>
    <w:rsid w:val="0072140E"/>
    <w:rsid w:val="007214B2"/>
    <w:rsid w:val="007214F5"/>
    <w:rsid w:val="00721669"/>
    <w:rsid w:val="0072182A"/>
    <w:rsid w:val="0072187A"/>
    <w:rsid w:val="007219DA"/>
    <w:rsid w:val="00721A16"/>
    <w:rsid w:val="00721E57"/>
    <w:rsid w:val="00721EDD"/>
    <w:rsid w:val="007220C7"/>
    <w:rsid w:val="007220DE"/>
    <w:rsid w:val="00722164"/>
    <w:rsid w:val="007222DF"/>
    <w:rsid w:val="007223D2"/>
    <w:rsid w:val="00722604"/>
    <w:rsid w:val="00722A23"/>
    <w:rsid w:val="00722A3B"/>
    <w:rsid w:val="00722D5A"/>
    <w:rsid w:val="00722E1B"/>
    <w:rsid w:val="0072312D"/>
    <w:rsid w:val="007231F7"/>
    <w:rsid w:val="007232C8"/>
    <w:rsid w:val="007233D5"/>
    <w:rsid w:val="00723546"/>
    <w:rsid w:val="00723617"/>
    <w:rsid w:val="007236CE"/>
    <w:rsid w:val="0072379F"/>
    <w:rsid w:val="00723C0B"/>
    <w:rsid w:val="00723E2E"/>
    <w:rsid w:val="00723FCC"/>
    <w:rsid w:val="00723FD4"/>
    <w:rsid w:val="0072415F"/>
    <w:rsid w:val="007242E5"/>
    <w:rsid w:val="00724398"/>
    <w:rsid w:val="0072439D"/>
    <w:rsid w:val="00724573"/>
    <w:rsid w:val="007246F2"/>
    <w:rsid w:val="00724827"/>
    <w:rsid w:val="007248D3"/>
    <w:rsid w:val="00724B4D"/>
    <w:rsid w:val="00724FBA"/>
    <w:rsid w:val="00724FCB"/>
    <w:rsid w:val="00725013"/>
    <w:rsid w:val="00725680"/>
    <w:rsid w:val="007256D2"/>
    <w:rsid w:val="00725704"/>
    <w:rsid w:val="007257DE"/>
    <w:rsid w:val="00725889"/>
    <w:rsid w:val="0072595E"/>
    <w:rsid w:val="007259E8"/>
    <w:rsid w:val="00725D5B"/>
    <w:rsid w:val="00725DB8"/>
    <w:rsid w:val="00725FD9"/>
    <w:rsid w:val="00726137"/>
    <w:rsid w:val="00726156"/>
    <w:rsid w:val="00726172"/>
    <w:rsid w:val="007261F9"/>
    <w:rsid w:val="007262F7"/>
    <w:rsid w:val="007263C0"/>
    <w:rsid w:val="00726440"/>
    <w:rsid w:val="007265D8"/>
    <w:rsid w:val="00726A1C"/>
    <w:rsid w:val="00726A3F"/>
    <w:rsid w:val="00726E04"/>
    <w:rsid w:val="00726E0E"/>
    <w:rsid w:val="00726EE0"/>
    <w:rsid w:val="00726EE7"/>
    <w:rsid w:val="00726FD0"/>
    <w:rsid w:val="00727132"/>
    <w:rsid w:val="00727230"/>
    <w:rsid w:val="007272FC"/>
    <w:rsid w:val="00727467"/>
    <w:rsid w:val="00727623"/>
    <w:rsid w:val="007277EF"/>
    <w:rsid w:val="00727950"/>
    <w:rsid w:val="00727BCC"/>
    <w:rsid w:val="00727BDF"/>
    <w:rsid w:val="00727BFD"/>
    <w:rsid w:val="00727DD7"/>
    <w:rsid w:val="0073002E"/>
    <w:rsid w:val="00730059"/>
    <w:rsid w:val="007303CE"/>
    <w:rsid w:val="007305AA"/>
    <w:rsid w:val="0073067C"/>
    <w:rsid w:val="00730758"/>
    <w:rsid w:val="0073087A"/>
    <w:rsid w:val="007309F4"/>
    <w:rsid w:val="00730B47"/>
    <w:rsid w:val="00730C2D"/>
    <w:rsid w:val="00730E3D"/>
    <w:rsid w:val="007311A6"/>
    <w:rsid w:val="00731416"/>
    <w:rsid w:val="00731539"/>
    <w:rsid w:val="00731608"/>
    <w:rsid w:val="007317B5"/>
    <w:rsid w:val="0073187C"/>
    <w:rsid w:val="007319B2"/>
    <w:rsid w:val="00731C1C"/>
    <w:rsid w:val="00731F67"/>
    <w:rsid w:val="00731F91"/>
    <w:rsid w:val="0073205B"/>
    <w:rsid w:val="007321F9"/>
    <w:rsid w:val="007322AE"/>
    <w:rsid w:val="00732351"/>
    <w:rsid w:val="007324B3"/>
    <w:rsid w:val="0073254C"/>
    <w:rsid w:val="007326B3"/>
    <w:rsid w:val="007328F1"/>
    <w:rsid w:val="00732919"/>
    <w:rsid w:val="00732986"/>
    <w:rsid w:val="00732A18"/>
    <w:rsid w:val="00732C70"/>
    <w:rsid w:val="00733179"/>
    <w:rsid w:val="007332CD"/>
    <w:rsid w:val="007335EB"/>
    <w:rsid w:val="007336A1"/>
    <w:rsid w:val="007336B9"/>
    <w:rsid w:val="007339C7"/>
    <w:rsid w:val="007339EA"/>
    <w:rsid w:val="00733F14"/>
    <w:rsid w:val="00733F81"/>
    <w:rsid w:val="007341D4"/>
    <w:rsid w:val="007346F6"/>
    <w:rsid w:val="007348FD"/>
    <w:rsid w:val="00734917"/>
    <w:rsid w:val="007349BC"/>
    <w:rsid w:val="00734AB0"/>
    <w:rsid w:val="00734B3F"/>
    <w:rsid w:val="00734C33"/>
    <w:rsid w:val="00734CF6"/>
    <w:rsid w:val="00734E8B"/>
    <w:rsid w:val="00734EDD"/>
    <w:rsid w:val="00734F74"/>
    <w:rsid w:val="00734FEC"/>
    <w:rsid w:val="007351E6"/>
    <w:rsid w:val="0073531D"/>
    <w:rsid w:val="00735530"/>
    <w:rsid w:val="007356B7"/>
    <w:rsid w:val="007357AF"/>
    <w:rsid w:val="007357FA"/>
    <w:rsid w:val="0073583B"/>
    <w:rsid w:val="007358E7"/>
    <w:rsid w:val="0073590F"/>
    <w:rsid w:val="007359C9"/>
    <w:rsid w:val="00735A73"/>
    <w:rsid w:val="00735B2B"/>
    <w:rsid w:val="00735B46"/>
    <w:rsid w:val="00735B80"/>
    <w:rsid w:val="00735C62"/>
    <w:rsid w:val="00735D55"/>
    <w:rsid w:val="00736155"/>
    <w:rsid w:val="007361CA"/>
    <w:rsid w:val="00736211"/>
    <w:rsid w:val="007364BC"/>
    <w:rsid w:val="00736586"/>
    <w:rsid w:val="007367C1"/>
    <w:rsid w:val="007367F1"/>
    <w:rsid w:val="00736937"/>
    <w:rsid w:val="00736A30"/>
    <w:rsid w:val="00736A46"/>
    <w:rsid w:val="00736AC4"/>
    <w:rsid w:val="00736BF8"/>
    <w:rsid w:val="00736C09"/>
    <w:rsid w:val="00736E0B"/>
    <w:rsid w:val="00736F06"/>
    <w:rsid w:val="00737047"/>
    <w:rsid w:val="007370B2"/>
    <w:rsid w:val="00737596"/>
    <w:rsid w:val="007377BA"/>
    <w:rsid w:val="007379A9"/>
    <w:rsid w:val="00737A38"/>
    <w:rsid w:val="00737AD9"/>
    <w:rsid w:val="00737DDF"/>
    <w:rsid w:val="00737F1C"/>
    <w:rsid w:val="00740140"/>
    <w:rsid w:val="00740237"/>
    <w:rsid w:val="007402D7"/>
    <w:rsid w:val="007404A1"/>
    <w:rsid w:val="00740545"/>
    <w:rsid w:val="007405AE"/>
    <w:rsid w:val="00740602"/>
    <w:rsid w:val="0074063C"/>
    <w:rsid w:val="0074065C"/>
    <w:rsid w:val="0074075E"/>
    <w:rsid w:val="00740768"/>
    <w:rsid w:val="007407D9"/>
    <w:rsid w:val="007408CF"/>
    <w:rsid w:val="00740AF0"/>
    <w:rsid w:val="00740CA7"/>
    <w:rsid w:val="00740D26"/>
    <w:rsid w:val="0074143E"/>
    <w:rsid w:val="0074147B"/>
    <w:rsid w:val="0074151D"/>
    <w:rsid w:val="0074154C"/>
    <w:rsid w:val="00741724"/>
    <w:rsid w:val="0074175F"/>
    <w:rsid w:val="007417D8"/>
    <w:rsid w:val="0074181F"/>
    <w:rsid w:val="00741965"/>
    <w:rsid w:val="00741AFF"/>
    <w:rsid w:val="00741D28"/>
    <w:rsid w:val="00741D62"/>
    <w:rsid w:val="00741ECC"/>
    <w:rsid w:val="007420CD"/>
    <w:rsid w:val="007420D4"/>
    <w:rsid w:val="00742158"/>
    <w:rsid w:val="00742338"/>
    <w:rsid w:val="007426C2"/>
    <w:rsid w:val="007426D4"/>
    <w:rsid w:val="0074278E"/>
    <w:rsid w:val="007429E4"/>
    <w:rsid w:val="00742B0C"/>
    <w:rsid w:val="00742B5C"/>
    <w:rsid w:val="00742BB7"/>
    <w:rsid w:val="00742D03"/>
    <w:rsid w:val="00742E76"/>
    <w:rsid w:val="00742F55"/>
    <w:rsid w:val="007430D1"/>
    <w:rsid w:val="007431D9"/>
    <w:rsid w:val="0074324A"/>
    <w:rsid w:val="007436DB"/>
    <w:rsid w:val="00743749"/>
    <w:rsid w:val="0074391C"/>
    <w:rsid w:val="00743AFA"/>
    <w:rsid w:val="00743BA8"/>
    <w:rsid w:val="00743BCB"/>
    <w:rsid w:val="00743E70"/>
    <w:rsid w:val="007440DB"/>
    <w:rsid w:val="007444B6"/>
    <w:rsid w:val="00744738"/>
    <w:rsid w:val="00744D1A"/>
    <w:rsid w:val="00744E39"/>
    <w:rsid w:val="00745094"/>
    <w:rsid w:val="00745246"/>
    <w:rsid w:val="0074542B"/>
    <w:rsid w:val="00745461"/>
    <w:rsid w:val="007454F6"/>
    <w:rsid w:val="007454FB"/>
    <w:rsid w:val="007457EC"/>
    <w:rsid w:val="00745A46"/>
    <w:rsid w:val="00745BCC"/>
    <w:rsid w:val="00745C75"/>
    <w:rsid w:val="00745CD0"/>
    <w:rsid w:val="00745D05"/>
    <w:rsid w:val="00745D8F"/>
    <w:rsid w:val="00745F95"/>
    <w:rsid w:val="007462A8"/>
    <w:rsid w:val="007465A9"/>
    <w:rsid w:val="00746B83"/>
    <w:rsid w:val="00746C78"/>
    <w:rsid w:val="00746D31"/>
    <w:rsid w:val="00746D54"/>
    <w:rsid w:val="00746F5A"/>
    <w:rsid w:val="00746FF9"/>
    <w:rsid w:val="00747307"/>
    <w:rsid w:val="00747466"/>
    <w:rsid w:val="007479CE"/>
    <w:rsid w:val="00747AAA"/>
    <w:rsid w:val="00747AC7"/>
    <w:rsid w:val="00747AF6"/>
    <w:rsid w:val="00747BB5"/>
    <w:rsid w:val="00747D8C"/>
    <w:rsid w:val="00750452"/>
    <w:rsid w:val="0075053F"/>
    <w:rsid w:val="00750632"/>
    <w:rsid w:val="00750772"/>
    <w:rsid w:val="007507A0"/>
    <w:rsid w:val="007507D0"/>
    <w:rsid w:val="00750828"/>
    <w:rsid w:val="007508B2"/>
    <w:rsid w:val="00750B7E"/>
    <w:rsid w:val="00750C97"/>
    <w:rsid w:val="00750CC2"/>
    <w:rsid w:val="00750E10"/>
    <w:rsid w:val="00750E4F"/>
    <w:rsid w:val="00750F1C"/>
    <w:rsid w:val="00750F80"/>
    <w:rsid w:val="0075103A"/>
    <w:rsid w:val="00751296"/>
    <w:rsid w:val="0075130D"/>
    <w:rsid w:val="00751328"/>
    <w:rsid w:val="00751436"/>
    <w:rsid w:val="0075157E"/>
    <w:rsid w:val="007515F0"/>
    <w:rsid w:val="0075166B"/>
    <w:rsid w:val="0075188E"/>
    <w:rsid w:val="00751979"/>
    <w:rsid w:val="00751B8D"/>
    <w:rsid w:val="00751C0A"/>
    <w:rsid w:val="00751C23"/>
    <w:rsid w:val="00752254"/>
    <w:rsid w:val="00752293"/>
    <w:rsid w:val="007522A2"/>
    <w:rsid w:val="00752578"/>
    <w:rsid w:val="00752693"/>
    <w:rsid w:val="0075291E"/>
    <w:rsid w:val="0075296A"/>
    <w:rsid w:val="007529C3"/>
    <w:rsid w:val="007529CC"/>
    <w:rsid w:val="00752A15"/>
    <w:rsid w:val="00752A24"/>
    <w:rsid w:val="00752ADB"/>
    <w:rsid w:val="00752B18"/>
    <w:rsid w:val="00752B5C"/>
    <w:rsid w:val="00752BF0"/>
    <w:rsid w:val="00752C6C"/>
    <w:rsid w:val="00752F98"/>
    <w:rsid w:val="0075326C"/>
    <w:rsid w:val="007533AF"/>
    <w:rsid w:val="00753516"/>
    <w:rsid w:val="007535D6"/>
    <w:rsid w:val="00753879"/>
    <w:rsid w:val="00753883"/>
    <w:rsid w:val="00753C7D"/>
    <w:rsid w:val="00753DC4"/>
    <w:rsid w:val="0075405E"/>
    <w:rsid w:val="00754090"/>
    <w:rsid w:val="0075412B"/>
    <w:rsid w:val="00754179"/>
    <w:rsid w:val="0075423F"/>
    <w:rsid w:val="007542C3"/>
    <w:rsid w:val="00754432"/>
    <w:rsid w:val="00754437"/>
    <w:rsid w:val="00754439"/>
    <w:rsid w:val="00754514"/>
    <w:rsid w:val="007547C6"/>
    <w:rsid w:val="0075487D"/>
    <w:rsid w:val="0075496A"/>
    <w:rsid w:val="00754B5E"/>
    <w:rsid w:val="00754C12"/>
    <w:rsid w:val="007552FD"/>
    <w:rsid w:val="007553F6"/>
    <w:rsid w:val="00755461"/>
    <w:rsid w:val="00755479"/>
    <w:rsid w:val="007555D0"/>
    <w:rsid w:val="00755662"/>
    <w:rsid w:val="00755746"/>
    <w:rsid w:val="00755771"/>
    <w:rsid w:val="0075579F"/>
    <w:rsid w:val="00755851"/>
    <w:rsid w:val="007559B4"/>
    <w:rsid w:val="00755CC5"/>
    <w:rsid w:val="00755D97"/>
    <w:rsid w:val="00755E02"/>
    <w:rsid w:val="00755ECF"/>
    <w:rsid w:val="00755FC5"/>
    <w:rsid w:val="007560B1"/>
    <w:rsid w:val="0075619A"/>
    <w:rsid w:val="00756326"/>
    <w:rsid w:val="00756490"/>
    <w:rsid w:val="00756733"/>
    <w:rsid w:val="007567A7"/>
    <w:rsid w:val="0075686A"/>
    <w:rsid w:val="00756C4D"/>
    <w:rsid w:val="007570C9"/>
    <w:rsid w:val="00757176"/>
    <w:rsid w:val="007573ED"/>
    <w:rsid w:val="0075740A"/>
    <w:rsid w:val="00757532"/>
    <w:rsid w:val="007575B5"/>
    <w:rsid w:val="007576E1"/>
    <w:rsid w:val="007579EC"/>
    <w:rsid w:val="00757A93"/>
    <w:rsid w:val="00757B58"/>
    <w:rsid w:val="00757BD2"/>
    <w:rsid w:val="00757BF6"/>
    <w:rsid w:val="00757DCC"/>
    <w:rsid w:val="00757F34"/>
    <w:rsid w:val="00760377"/>
    <w:rsid w:val="007603E5"/>
    <w:rsid w:val="007604F0"/>
    <w:rsid w:val="00760567"/>
    <w:rsid w:val="00760701"/>
    <w:rsid w:val="00760861"/>
    <w:rsid w:val="007608C5"/>
    <w:rsid w:val="007608CF"/>
    <w:rsid w:val="00760C5B"/>
    <w:rsid w:val="00760E96"/>
    <w:rsid w:val="00760EB3"/>
    <w:rsid w:val="00760F26"/>
    <w:rsid w:val="007610E0"/>
    <w:rsid w:val="00761584"/>
    <w:rsid w:val="00761C2B"/>
    <w:rsid w:val="00761C9B"/>
    <w:rsid w:val="00761E0B"/>
    <w:rsid w:val="0076205F"/>
    <w:rsid w:val="00762061"/>
    <w:rsid w:val="007620EE"/>
    <w:rsid w:val="007621B6"/>
    <w:rsid w:val="007622EA"/>
    <w:rsid w:val="00762413"/>
    <w:rsid w:val="007624EA"/>
    <w:rsid w:val="00762937"/>
    <w:rsid w:val="00762D24"/>
    <w:rsid w:val="00762DB0"/>
    <w:rsid w:val="00762EC1"/>
    <w:rsid w:val="00762FE0"/>
    <w:rsid w:val="00763057"/>
    <w:rsid w:val="0076315F"/>
    <w:rsid w:val="00763386"/>
    <w:rsid w:val="0076340A"/>
    <w:rsid w:val="00763415"/>
    <w:rsid w:val="00763520"/>
    <w:rsid w:val="007636C1"/>
    <w:rsid w:val="007637D1"/>
    <w:rsid w:val="007637EF"/>
    <w:rsid w:val="0076391A"/>
    <w:rsid w:val="00763BC0"/>
    <w:rsid w:val="00763CB0"/>
    <w:rsid w:val="00763E37"/>
    <w:rsid w:val="00763F05"/>
    <w:rsid w:val="00763F8A"/>
    <w:rsid w:val="00764009"/>
    <w:rsid w:val="007640BF"/>
    <w:rsid w:val="00764107"/>
    <w:rsid w:val="00764186"/>
    <w:rsid w:val="00764302"/>
    <w:rsid w:val="00764724"/>
    <w:rsid w:val="007648AD"/>
    <w:rsid w:val="00764BDE"/>
    <w:rsid w:val="00764D5B"/>
    <w:rsid w:val="00764D5D"/>
    <w:rsid w:val="00764FCA"/>
    <w:rsid w:val="00765143"/>
    <w:rsid w:val="0076530B"/>
    <w:rsid w:val="00765374"/>
    <w:rsid w:val="00765384"/>
    <w:rsid w:val="00765415"/>
    <w:rsid w:val="007655A2"/>
    <w:rsid w:val="00765692"/>
    <w:rsid w:val="007659B4"/>
    <w:rsid w:val="00765B63"/>
    <w:rsid w:val="00765CD6"/>
    <w:rsid w:val="00765E1C"/>
    <w:rsid w:val="00765EBC"/>
    <w:rsid w:val="00766302"/>
    <w:rsid w:val="00766401"/>
    <w:rsid w:val="00766801"/>
    <w:rsid w:val="00766806"/>
    <w:rsid w:val="007668A0"/>
    <w:rsid w:val="00766976"/>
    <w:rsid w:val="007669FF"/>
    <w:rsid w:val="00766CA3"/>
    <w:rsid w:val="00766D0D"/>
    <w:rsid w:val="00766D77"/>
    <w:rsid w:val="00766DB2"/>
    <w:rsid w:val="00766EB0"/>
    <w:rsid w:val="00766F4A"/>
    <w:rsid w:val="00766F97"/>
    <w:rsid w:val="00767050"/>
    <w:rsid w:val="00767229"/>
    <w:rsid w:val="00767472"/>
    <w:rsid w:val="00767659"/>
    <w:rsid w:val="0076788F"/>
    <w:rsid w:val="007678B2"/>
    <w:rsid w:val="0076793C"/>
    <w:rsid w:val="00767987"/>
    <w:rsid w:val="00767A44"/>
    <w:rsid w:val="00767AE6"/>
    <w:rsid w:val="00767F9D"/>
    <w:rsid w:val="00770063"/>
    <w:rsid w:val="007706FE"/>
    <w:rsid w:val="00770831"/>
    <w:rsid w:val="00770A12"/>
    <w:rsid w:val="00770B4E"/>
    <w:rsid w:val="00770C7A"/>
    <w:rsid w:val="00770CE1"/>
    <w:rsid w:val="00770F50"/>
    <w:rsid w:val="00771074"/>
    <w:rsid w:val="0077123B"/>
    <w:rsid w:val="00771252"/>
    <w:rsid w:val="00771423"/>
    <w:rsid w:val="00771530"/>
    <w:rsid w:val="007715BD"/>
    <w:rsid w:val="0077160E"/>
    <w:rsid w:val="0077181D"/>
    <w:rsid w:val="00771918"/>
    <w:rsid w:val="00771CAC"/>
    <w:rsid w:val="00771D91"/>
    <w:rsid w:val="00771FB0"/>
    <w:rsid w:val="007720C6"/>
    <w:rsid w:val="00772165"/>
    <w:rsid w:val="00772167"/>
    <w:rsid w:val="007722E3"/>
    <w:rsid w:val="007724B5"/>
    <w:rsid w:val="007727D8"/>
    <w:rsid w:val="00772840"/>
    <w:rsid w:val="00772A86"/>
    <w:rsid w:val="00772F8B"/>
    <w:rsid w:val="00773093"/>
    <w:rsid w:val="00773124"/>
    <w:rsid w:val="00773169"/>
    <w:rsid w:val="007731A9"/>
    <w:rsid w:val="0077325F"/>
    <w:rsid w:val="007732F6"/>
    <w:rsid w:val="007733BD"/>
    <w:rsid w:val="007733C4"/>
    <w:rsid w:val="007735C7"/>
    <w:rsid w:val="0077380F"/>
    <w:rsid w:val="007739CB"/>
    <w:rsid w:val="00773A2A"/>
    <w:rsid w:val="00773A91"/>
    <w:rsid w:val="00773B57"/>
    <w:rsid w:val="00773BF5"/>
    <w:rsid w:val="00773CD9"/>
    <w:rsid w:val="00773D44"/>
    <w:rsid w:val="00773F25"/>
    <w:rsid w:val="00774057"/>
    <w:rsid w:val="007740B2"/>
    <w:rsid w:val="0077415F"/>
    <w:rsid w:val="0077423C"/>
    <w:rsid w:val="007743F2"/>
    <w:rsid w:val="0077447F"/>
    <w:rsid w:val="0077455B"/>
    <w:rsid w:val="00774661"/>
    <w:rsid w:val="00774687"/>
    <w:rsid w:val="0077475D"/>
    <w:rsid w:val="00774874"/>
    <w:rsid w:val="007748B8"/>
    <w:rsid w:val="00774966"/>
    <w:rsid w:val="007749C0"/>
    <w:rsid w:val="00774A76"/>
    <w:rsid w:val="00774AB2"/>
    <w:rsid w:val="00774BC9"/>
    <w:rsid w:val="00774C4A"/>
    <w:rsid w:val="00774DF4"/>
    <w:rsid w:val="00774F45"/>
    <w:rsid w:val="00774FB2"/>
    <w:rsid w:val="00774FB4"/>
    <w:rsid w:val="007751C7"/>
    <w:rsid w:val="00775279"/>
    <w:rsid w:val="007752AC"/>
    <w:rsid w:val="007752DC"/>
    <w:rsid w:val="0077531C"/>
    <w:rsid w:val="00775389"/>
    <w:rsid w:val="007754CA"/>
    <w:rsid w:val="007755C1"/>
    <w:rsid w:val="007755DD"/>
    <w:rsid w:val="007758CE"/>
    <w:rsid w:val="00775B06"/>
    <w:rsid w:val="00775B18"/>
    <w:rsid w:val="00776292"/>
    <w:rsid w:val="0077645D"/>
    <w:rsid w:val="00776687"/>
    <w:rsid w:val="00776775"/>
    <w:rsid w:val="007767D5"/>
    <w:rsid w:val="00776A09"/>
    <w:rsid w:val="00776B77"/>
    <w:rsid w:val="00776BFD"/>
    <w:rsid w:val="00777183"/>
    <w:rsid w:val="00777279"/>
    <w:rsid w:val="00777282"/>
    <w:rsid w:val="007773EE"/>
    <w:rsid w:val="00777703"/>
    <w:rsid w:val="007777F6"/>
    <w:rsid w:val="00777835"/>
    <w:rsid w:val="0077785F"/>
    <w:rsid w:val="007779B7"/>
    <w:rsid w:val="007779D7"/>
    <w:rsid w:val="00777BFC"/>
    <w:rsid w:val="00777ECE"/>
    <w:rsid w:val="00777F3C"/>
    <w:rsid w:val="00780272"/>
    <w:rsid w:val="00780391"/>
    <w:rsid w:val="007804F2"/>
    <w:rsid w:val="007805D1"/>
    <w:rsid w:val="00780759"/>
    <w:rsid w:val="0078076A"/>
    <w:rsid w:val="0078091A"/>
    <w:rsid w:val="00780925"/>
    <w:rsid w:val="00780A78"/>
    <w:rsid w:val="00780CAE"/>
    <w:rsid w:val="00780CD0"/>
    <w:rsid w:val="00780F49"/>
    <w:rsid w:val="00781136"/>
    <w:rsid w:val="0078113B"/>
    <w:rsid w:val="00781527"/>
    <w:rsid w:val="00781540"/>
    <w:rsid w:val="0078159A"/>
    <w:rsid w:val="007815C4"/>
    <w:rsid w:val="00781658"/>
    <w:rsid w:val="007816D2"/>
    <w:rsid w:val="00781700"/>
    <w:rsid w:val="0078172E"/>
    <w:rsid w:val="00781796"/>
    <w:rsid w:val="007818CE"/>
    <w:rsid w:val="00781C85"/>
    <w:rsid w:val="00781C96"/>
    <w:rsid w:val="00781F44"/>
    <w:rsid w:val="00782153"/>
    <w:rsid w:val="007821EB"/>
    <w:rsid w:val="0078262D"/>
    <w:rsid w:val="00782646"/>
    <w:rsid w:val="007827DF"/>
    <w:rsid w:val="00782851"/>
    <w:rsid w:val="0078286F"/>
    <w:rsid w:val="0078288B"/>
    <w:rsid w:val="007828A8"/>
    <w:rsid w:val="00782967"/>
    <w:rsid w:val="00782B2E"/>
    <w:rsid w:val="00782D70"/>
    <w:rsid w:val="00782DAB"/>
    <w:rsid w:val="00782DC0"/>
    <w:rsid w:val="00782EA7"/>
    <w:rsid w:val="0078309D"/>
    <w:rsid w:val="00783132"/>
    <w:rsid w:val="0078331C"/>
    <w:rsid w:val="007833AC"/>
    <w:rsid w:val="007833C7"/>
    <w:rsid w:val="007833DA"/>
    <w:rsid w:val="00783403"/>
    <w:rsid w:val="00783444"/>
    <w:rsid w:val="0078353C"/>
    <w:rsid w:val="007836EC"/>
    <w:rsid w:val="007839E6"/>
    <w:rsid w:val="00783D43"/>
    <w:rsid w:val="00783F26"/>
    <w:rsid w:val="007840A3"/>
    <w:rsid w:val="00784167"/>
    <w:rsid w:val="007841C8"/>
    <w:rsid w:val="0078465A"/>
    <w:rsid w:val="00784723"/>
    <w:rsid w:val="0078487A"/>
    <w:rsid w:val="0078490D"/>
    <w:rsid w:val="00784B21"/>
    <w:rsid w:val="00784C14"/>
    <w:rsid w:val="007850E2"/>
    <w:rsid w:val="00785298"/>
    <w:rsid w:val="00785543"/>
    <w:rsid w:val="00785656"/>
    <w:rsid w:val="0078567D"/>
    <w:rsid w:val="007856BD"/>
    <w:rsid w:val="00785829"/>
    <w:rsid w:val="007858D8"/>
    <w:rsid w:val="007859BA"/>
    <w:rsid w:val="00785A66"/>
    <w:rsid w:val="00785B45"/>
    <w:rsid w:val="00785B9E"/>
    <w:rsid w:val="00785BB0"/>
    <w:rsid w:val="00785EB6"/>
    <w:rsid w:val="00785F26"/>
    <w:rsid w:val="0078609E"/>
    <w:rsid w:val="00786353"/>
    <w:rsid w:val="0078637F"/>
    <w:rsid w:val="007865C1"/>
    <w:rsid w:val="007867F2"/>
    <w:rsid w:val="007867FC"/>
    <w:rsid w:val="00786803"/>
    <w:rsid w:val="00786924"/>
    <w:rsid w:val="00786AAE"/>
    <w:rsid w:val="00786BC1"/>
    <w:rsid w:val="00786DCF"/>
    <w:rsid w:val="00786E39"/>
    <w:rsid w:val="0078721B"/>
    <w:rsid w:val="007872C4"/>
    <w:rsid w:val="007872F4"/>
    <w:rsid w:val="00787527"/>
    <w:rsid w:val="00787550"/>
    <w:rsid w:val="0078757B"/>
    <w:rsid w:val="007875F2"/>
    <w:rsid w:val="00787621"/>
    <w:rsid w:val="00787817"/>
    <w:rsid w:val="0078790E"/>
    <w:rsid w:val="00787B06"/>
    <w:rsid w:val="00787B9B"/>
    <w:rsid w:val="00787CE9"/>
    <w:rsid w:val="00787E2D"/>
    <w:rsid w:val="00790115"/>
    <w:rsid w:val="0079021A"/>
    <w:rsid w:val="007905C1"/>
    <w:rsid w:val="007907C2"/>
    <w:rsid w:val="007907DA"/>
    <w:rsid w:val="007908BB"/>
    <w:rsid w:val="00790954"/>
    <w:rsid w:val="007909E6"/>
    <w:rsid w:val="00790AAB"/>
    <w:rsid w:val="00790FF0"/>
    <w:rsid w:val="0079111A"/>
    <w:rsid w:val="007911B2"/>
    <w:rsid w:val="007916F6"/>
    <w:rsid w:val="00791726"/>
    <w:rsid w:val="00791759"/>
    <w:rsid w:val="007917BB"/>
    <w:rsid w:val="007917E3"/>
    <w:rsid w:val="007917F9"/>
    <w:rsid w:val="00791866"/>
    <w:rsid w:val="00791938"/>
    <w:rsid w:val="0079196B"/>
    <w:rsid w:val="00791A1E"/>
    <w:rsid w:val="00791B84"/>
    <w:rsid w:val="00791BB4"/>
    <w:rsid w:val="00791D1C"/>
    <w:rsid w:val="00791E1F"/>
    <w:rsid w:val="00791F40"/>
    <w:rsid w:val="00792142"/>
    <w:rsid w:val="00792447"/>
    <w:rsid w:val="00792631"/>
    <w:rsid w:val="0079270F"/>
    <w:rsid w:val="00792776"/>
    <w:rsid w:val="007927D1"/>
    <w:rsid w:val="00792835"/>
    <w:rsid w:val="007929F0"/>
    <w:rsid w:val="00792B74"/>
    <w:rsid w:val="00792B93"/>
    <w:rsid w:val="00792BBD"/>
    <w:rsid w:val="00792D4D"/>
    <w:rsid w:val="00792F46"/>
    <w:rsid w:val="00792FEF"/>
    <w:rsid w:val="00793115"/>
    <w:rsid w:val="00793180"/>
    <w:rsid w:val="00793373"/>
    <w:rsid w:val="00793567"/>
    <w:rsid w:val="00793684"/>
    <w:rsid w:val="0079399F"/>
    <w:rsid w:val="00793A07"/>
    <w:rsid w:val="00793AD5"/>
    <w:rsid w:val="00793AF9"/>
    <w:rsid w:val="00793C35"/>
    <w:rsid w:val="00793C5F"/>
    <w:rsid w:val="00793E01"/>
    <w:rsid w:val="00794024"/>
    <w:rsid w:val="0079402F"/>
    <w:rsid w:val="007941B3"/>
    <w:rsid w:val="0079428B"/>
    <w:rsid w:val="00794474"/>
    <w:rsid w:val="00794578"/>
    <w:rsid w:val="0079459B"/>
    <w:rsid w:val="007945FF"/>
    <w:rsid w:val="007947EF"/>
    <w:rsid w:val="00794D16"/>
    <w:rsid w:val="00794D85"/>
    <w:rsid w:val="00794D9D"/>
    <w:rsid w:val="00794DFB"/>
    <w:rsid w:val="00794E29"/>
    <w:rsid w:val="00794E57"/>
    <w:rsid w:val="00794F4A"/>
    <w:rsid w:val="007950A5"/>
    <w:rsid w:val="007951D7"/>
    <w:rsid w:val="00795342"/>
    <w:rsid w:val="00795564"/>
    <w:rsid w:val="0079583A"/>
    <w:rsid w:val="0079595A"/>
    <w:rsid w:val="00795B07"/>
    <w:rsid w:val="00795C2F"/>
    <w:rsid w:val="00795DA7"/>
    <w:rsid w:val="00795E06"/>
    <w:rsid w:val="00796122"/>
    <w:rsid w:val="00796318"/>
    <w:rsid w:val="0079644C"/>
    <w:rsid w:val="00796521"/>
    <w:rsid w:val="00796570"/>
    <w:rsid w:val="00796608"/>
    <w:rsid w:val="00796853"/>
    <w:rsid w:val="0079686A"/>
    <w:rsid w:val="00796B37"/>
    <w:rsid w:val="00796C95"/>
    <w:rsid w:val="00796CB7"/>
    <w:rsid w:val="00796EBE"/>
    <w:rsid w:val="00796F4F"/>
    <w:rsid w:val="00796FB3"/>
    <w:rsid w:val="00797103"/>
    <w:rsid w:val="007972A3"/>
    <w:rsid w:val="00797480"/>
    <w:rsid w:val="00797944"/>
    <w:rsid w:val="0079798D"/>
    <w:rsid w:val="00797997"/>
    <w:rsid w:val="00797AD8"/>
    <w:rsid w:val="00797CCE"/>
    <w:rsid w:val="00797CCF"/>
    <w:rsid w:val="00797DE0"/>
    <w:rsid w:val="00797E5A"/>
    <w:rsid w:val="00797E63"/>
    <w:rsid w:val="00797F43"/>
    <w:rsid w:val="00797F65"/>
    <w:rsid w:val="007A0073"/>
    <w:rsid w:val="007A03AF"/>
    <w:rsid w:val="007A03CE"/>
    <w:rsid w:val="007A04FD"/>
    <w:rsid w:val="007A0596"/>
    <w:rsid w:val="007A07B1"/>
    <w:rsid w:val="007A08CA"/>
    <w:rsid w:val="007A08E2"/>
    <w:rsid w:val="007A08E3"/>
    <w:rsid w:val="007A0C94"/>
    <w:rsid w:val="007A0CF0"/>
    <w:rsid w:val="007A0F4B"/>
    <w:rsid w:val="007A13A4"/>
    <w:rsid w:val="007A15F0"/>
    <w:rsid w:val="007A160B"/>
    <w:rsid w:val="007A167F"/>
    <w:rsid w:val="007A16F1"/>
    <w:rsid w:val="007A175A"/>
    <w:rsid w:val="007A1829"/>
    <w:rsid w:val="007A185B"/>
    <w:rsid w:val="007A18FE"/>
    <w:rsid w:val="007A1939"/>
    <w:rsid w:val="007A19E2"/>
    <w:rsid w:val="007A1AA9"/>
    <w:rsid w:val="007A1BC6"/>
    <w:rsid w:val="007A1E61"/>
    <w:rsid w:val="007A204A"/>
    <w:rsid w:val="007A2161"/>
    <w:rsid w:val="007A220F"/>
    <w:rsid w:val="007A2270"/>
    <w:rsid w:val="007A256A"/>
    <w:rsid w:val="007A25B9"/>
    <w:rsid w:val="007A2886"/>
    <w:rsid w:val="007A298F"/>
    <w:rsid w:val="007A29A3"/>
    <w:rsid w:val="007A29BD"/>
    <w:rsid w:val="007A2DF8"/>
    <w:rsid w:val="007A2E31"/>
    <w:rsid w:val="007A32A9"/>
    <w:rsid w:val="007A32B9"/>
    <w:rsid w:val="007A3309"/>
    <w:rsid w:val="007A3319"/>
    <w:rsid w:val="007A331A"/>
    <w:rsid w:val="007A357C"/>
    <w:rsid w:val="007A364F"/>
    <w:rsid w:val="007A3691"/>
    <w:rsid w:val="007A3A21"/>
    <w:rsid w:val="007A3A9C"/>
    <w:rsid w:val="007A3AF8"/>
    <w:rsid w:val="007A3B0F"/>
    <w:rsid w:val="007A3C9B"/>
    <w:rsid w:val="007A3C9E"/>
    <w:rsid w:val="007A3DA0"/>
    <w:rsid w:val="007A3E97"/>
    <w:rsid w:val="007A3FD8"/>
    <w:rsid w:val="007A40C1"/>
    <w:rsid w:val="007A4321"/>
    <w:rsid w:val="007A444C"/>
    <w:rsid w:val="007A44D1"/>
    <w:rsid w:val="007A45E1"/>
    <w:rsid w:val="007A47D1"/>
    <w:rsid w:val="007A4821"/>
    <w:rsid w:val="007A48C9"/>
    <w:rsid w:val="007A4963"/>
    <w:rsid w:val="007A4D56"/>
    <w:rsid w:val="007A4D58"/>
    <w:rsid w:val="007A50D6"/>
    <w:rsid w:val="007A524C"/>
    <w:rsid w:val="007A53DF"/>
    <w:rsid w:val="007A55B6"/>
    <w:rsid w:val="007A5690"/>
    <w:rsid w:val="007A56B5"/>
    <w:rsid w:val="007A5794"/>
    <w:rsid w:val="007A5817"/>
    <w:rsid w:val="007A58C7"/>
    <w:rsid w:val="007A5A8C"/>
    <w:rsid w:val="007A5CF9"/>
    <w:rsid w:val="007A5E29"/>
    <w:rsid w:val="007A60BB"/>
    <w:rsid w:val="007A60CA"/>
    <w:rsid w:val="007A6443"/>
    <w:rsid w:val="007A6488"/>
    <w:rsid w:val="007A64C4"/>
    <w:rsid w:val="007A6501"/>
    <w:rsid w:val="007A6518"/>
    <w:rsid w:val="007A69F5"/>
    <w:rsid w:val="007A6AFF"/>
    <w:rsid w:val="007A6B63"/>
    <w:rsid w:val="007A6BCA"/>
    <w:rsid w:val="007A6BEE"/>
    <w:rsid w:val="007A6F5D"/>
    <w:rsid w:val="007A718A"/>
    <w:rsid w:val="007A71A0"/>
    <w:rsid w:val="007A7341"/>
    <w:rsid w:val="007A7513"/>
    <w:rsid w:val="007A7625"/>
    <w:rsid w:val="007A777B"/>
    <w:rsid w:val="007A77B5"/>
    <w:rsid w:val="007A7AB6"/>
    <w:rsid w:val="007A7BA6"/>
    <w:rsid w:val="007A7D2F"/>
    <w:rsid w:val="007A7DFD"/>
    <w:rsid w:val="007A7FCB"/>
    <w:rsid w:val="007B004C"/>
    <w:rsid w:val="007B015E"/>
    <w:rsid w:val="007B01F0"/>
    <w:rsid w:val="007B024B"/>
    <w:rsid w:val="007B032D"/>
    <w:rsid w:val="007B0463"/>
    <w:rsid w:val="007B0639"/>
    <w:rsid w:val="007B0782"/>
    <w:rsid w:val="007B07E0"/>
    <w:rsid w:val="007B0CE9"/>
    <w:rsid w:val="007B0D24"/>
    <w:rsid w:val="007B1168"/>
    <w:rsid w:val="007B11D9"/>
    <w:rsid w:val="007B15D2"/>
    <w:rsid w:val="007B167F"/>
    <w:rsid w:val="007B16A6"/>
    <w:rsid w:val="007B1AAD"/>
    <w:rsid w:val="007B1AF7"/>
    <w:rsid w:val="007B1E54"/>
    <w:rsid w:val="007B1EC1"/>
    <w:rsid w:val="007B1F12"/>
    <w:rsid w:val="007B1FA5"/>
    <w:rsid w:val="007B2145"/>
    <w:rsid w:val="007B219F"/>
    <w:rsid w:val="007B2494"/>
    <w:rsid w:val="007B2511"/>
    <w:rsid w:val="007B262F"/>
    <w:rsid w:val="007B2672"/>
    <w:rsid w:val="007B26D6"/>
    <w:rsid w:val="007B27E2"/>
    <w:rsid w:val="007B297C"/>
    <w:rsid w:val="007B298B"/>
    <w:rsid w:val="007B2A75"/>
    <w:rsid w:val="007B2B2B"/>
    <w:rsid w:val="007B2D86"/>
    <w:rsid w:val="007B2E1B"/>
    <w:rsid w:val="007B2F4A"/>
    <w:rsid w:val="007B305D"/>
    <w:rsid w:val="007B32B4"/>
    <w:rsid w:val="007B32C9"/>
    <w:rsid w:val="007B33CB"/>
    <w:rsid w:val="007B3481"/>
    <w:rsid w:val="007B348C"/>
    <w:rsid w:val="007B3C2A"/>
    <w:rsid w:val="007B3C30"/>
    <w:rsid w:val="007B3C4D"/>
    <w:rsid w:val="007B3C7C"/>
    <w:rsid w:val="007B3D72"/>
    <w:rsid w:val="007B4004"/>
    <w:rsid w:val="007B422D"/>
    <w:rsid w:val="007B4410"/>
    <w:rsid w:val="007B44FB"/>
    <w:rsid w:val="007B4680"/>
    <w:rsid w:val="007B46B4"/>
    <w:rsid w:val="007B4CEB"/>
    <w:rsid w:val="007B514D"/>
    <w:rsid w:val="007B53AC"/>
    <w:rsid w:val="007B5427"/>
    <w:rsid w:val="007B54E6"/>
    <w:rsid w:val="007B58C5"/>
    <w:rsid w:val="007B59E2"/>
    <w:rsid w:val="007B5B8D"/>
    <w:rsid w:val="007B5BF5"/>
    <w:rsid w:val="007B5D84"/>
    <w:rsid w:val="007B5D9D"/>
    <w:rsid w:val="007B5DAB"/>
    <w:rsid w:val="007B5DB4"/>
    <w:rsid w:val="007B605A"/>
    <w:rsid w:val="007B6181"/>
    <w:rsid w:val="007B61A3"/>
    <w:rsid w:val="007B63DA"/>
    <w:rsid w:val="007B663B"/>
    <w:rsid w:val="007B6792"/>
    <w:rsid w:val="007B688D"/>
    <w:rsid w:val="007B68A2"/>
    <w:rsid w:val="007B6A15"/>
    <w:rsid w:val="007B6B28"/>
    <w:rsid w:val="007B6B35"/>
    <w:rsid w:val="007B6C82"/>
    <w:rsid w:val="007B6CF7"/>
    <w:rsid w:val="007B6D2D"/>
    <w:rsid w:val="007B6E5A"/>
    <w:rsid w:val="007B70FF"/>
    <w:rsid w:val="007B7138"/>
    <w:rsid w:val="007B7265"/>
    <w:rsid w:val="007B73D9"/>
    <w:rsid w:val="007B7410"/>
    <w:rsid w:val="007B7496"/>
    <w:rsid w:val="007B786A"/>
    <w:rsid w:val="007B79EF"/>
    <w:rsid w:val="007B7A19"/>
    <w:rsid w:val="007B7BAC"/>
    <w:rsid w:val="007B7E99"/>
    <w:rsid w:val="007C0085"/>
    <w:rsid w:val="007C00A6"/>
    <w:rsid w:val="007C0127"/>
    <w:rsid w:val="007C0183"/>
    <w:rsid w:val="007C02A3"/>
    <w:rsid w:val="007C05C3"/>
    <w:rsid w:val="007C063C"/>
    <w:rsid w:val="007C064C"/>
    <w:rsid w:val="007C0731"/>
    <w:rsid w:val="007C09B7"/>
    <w:rsid w:val="007C0A9B"/>
    <w:rsid w:val="007C0B7F"/>
    <w:rsid w:val="007C0E5E"/>
    <w:rsid w:val="007C0EB0"/>
    <w:rsid w:val="007C106C"/>
    <w:rsid w:val="007C1305"/>
    <w:rsid w:val="007C151C"/>
    <w:rsid w:val="007C1590"/>
    <w:rsid w:val="007C17FF"/>
    <w:rsid w:val="007C1A8A"/>
    <w:rsid w:val="007C1AFD"/>
    <w:rsid w:val="007C1BB3"/>
    <w:rsid w:val="007C1CD2"/>
    <w:rsid w:val="007C1F47"/>
    <w:rsid w:val="007C1FB4"/>
    <w:rsid w:val="007C205A"/>
    <w:rsid w:val="007C21FE"/>
    <w:rsid w:val="007C2360"/>
    <w:rsid w:val="007C239E"/>
    <w:rsid w:val="007C23FB"/>
    <w:rsid w:val="007C2792"/>
    <w:rsid w:val="007C28E9"/>
    <w:rsid w:val="007C29FC"/>
    <w:rsid w:val="007C2A53"/>
    <w:rsid w:val="007C2B7F"/>
    <w:rsid w:val="007C2D72"/>
    <w:rsid w:val="007C2DE3"/>
    <w:rsid w:val="007C2E60"/>
    <w:rsid w:val="007C2EF0"/>
    <w:rsid w:val="007C3398"/>
    <w:rsid w:val="007C34AB"/>
    <w:rsid w:val="007C35C5"/>
    <w:rsid w:val="007C3888"/>
    <w:rsid w:val="007C39A7"/>
    <w:rsid w:val="007C39E1"/>
    <w:rsid w:val="007C3D79"/>
    <w:rsid w:val="007C3D89"/>
    <w:rsid w:val="007C4176"/>
    <w:rsid w:val="007C43BC"/>
    <w:rsid w:val="007C452F"/>
    <w:rsid w:val="007C4591"/>
    <w:rsid w:val="007C4593"/>
    <w:rsid w:val="007C4691"/>
    <w:rsid w:val="007C46AE"/>
    <w:rsid w:val="007C475E"/>
    <w:rsid w:val="007C477D"/>
    <w:rsid w:val="007C48AF"/>
    <w:rsid w:val="007C4928"/>
    <w:rsid w:val="007C4E8E"/>
    <w:rsid w:val="007C4EB2"/>
    <w:rsid w:val="007C4FA5"/>
    <w:rsid w:val="007C5004"/>
    <w:rsid w:val="007C53B9"/>
    <w:rsid w:val="007C5576"/>
    <w:rsid w:val="007C5796"/>
    <w:rsid w:val="007C58FF"/>
    <w:rsid w:val="007C5AA0"/>
    <w:rsid w:val="007C5C56"/>
    <w:rsid w:val="007C5DBF"/>
    <w:rsid w:val="007C5E46"/>
    <w:rsid w:val="007C5EE9"/>
    <w:rsid w:val="007C621C"/>
    <w:rsid w:val="007C63FB"/>
    <w:rsid w:val="007C6442"/>
    <w:rsid w:val="007C6449"/>
    <w:rsid w:val="007C64B1"/>
    <w:rsid w:val="007C675E"/>
    <w:rsid w:val="007C6790"/>
    <w:rsid w:val="007C67FC"/>
    <w:rsid w:val="007C69C7"/>
    <w:rsid w:val="007C69D2"/>
    <w:rsid w:val="007C6A0B"/>
    <w:rsid w:val="007C6A34"/>
    <w:rsid w:val="007C6C56"/>
    <w:rsid w:val="007C6F29"/>
    <w:rsid w:val="007C6F31"/>
    <w:rsid w:val="007C7046"/>
    <w:rsid w:val="007C704D"/>
    <w:rsid w:val="007C70A3"/>
    <w:rsid w:val="007C744E"/>
    <w:rsid w:val="007C755D"/>
    <w:rsid w:val="007C760A"/>
    <w:rsid w:val="007C765F"/>
    <w:rsid w:val="007C77B7"/>
    <w:rsid w:val="007C77EE"/>
    <w:rsid w:val="007C780C"/>
    <w:rsid w:val="007C7864"/>
    <w:rsid w:val="007C796D"/>
    <w:rsid w:val="007C7D80"/>
    <w:rsid w:val="007C7E7B"/>
    <w:rsid w:val="007C7ED7"/>
    <w:rsid w:val="007C7F70"/>
    <w:rsid w:val="007D0310"/>
    <w:rsid w:val="007D081F"/>
    <w:rsid w:val="007D08D0"/>
    <w:rsid w:val="007D0991"/>
    <w:rsid w:val="007D0C50"/>
    <w:rsid w:val="007D0D67"/>
    <w:rsid w:val="007D0DDE"/>
    <w:rsid w:val="007D115A"/>
    <w:rsid w:val="007D12B8"/>
    <w:rsid w:val="007D12C9"/>
    <w:rsid w:val="007D1457"/>
    <w:rsid w:val="007D149A"/>
    <w:rsid w:val="007D14B3"/>
    <w:rsid w:val="007D15CF"/>
    <w:rsid w:val="007D1615"/>
    <w:rsid w:val="007D1811"/>
    <w:rsid w:val="007D182E"/>
    <w:rsid w:val="007D19D2"/>
    <w:rsid w:val="007D19E8"/>
    <w:rsid w:val="007D1A29"/>
    <w:rsid w:val="007D1A9C"/>
    <w:rsid w:val="007D202A"/>
    <w:rsid w:val="007D20A7"/>
    <w:rsid w:val="007D2164"/>
    <w:rsid w:val="007D2526"/>
    <w:rsid w:val="007D2538"/>
    <w:rsid w:val="007D262A"/>
    <w:rsid w:val="007D26FC"/>
    <w:rsid w:val="007D2739"/>
    <w:rsid w:val="007D2764"/>
    <w:rsid w:val="007D29AB"/>
    <w:rsid w:val="007D2A64"/>
    <w:rsid w:val="007D2EBA"/>
    <w:rsid w:val="007D3091"/>
    <w:rsid w:val="007D309D"/>
    <w:rsid w:val="007D335D"/>
    <w:rsid w:val="007D3383"/>
    <w:rsid w:val="007D34AE"/>
    <w:rsid w:val="007D377B"/>
    <w:rsid w:val="007D38C6"/>
    <w:rsid w:val="007D3B63"/>
    <w:rsid w:val="007D3B87"/>
    <w:rsid w:val="007D3D46"/>
    <w:rsid w:val="007D3DEE"/>
    <w:rsid w:val="007D3F45"/>
    <w:rsid w:val="007D3FB4"/>
    <w:rsid w:val="007D417B"/>
    <w:rsid w:val="007D4440"/>
    <w:rsid w:val="007D454C"/>
    <w:rsid w:val="007D457A"/>
    <w:rsid w:val="007D467B"/>
    <w:rsid w:val="007D482E"/>
    <w:rsid w:val="007D4B4E"/>
    <w:rsid w:val="007D4C20"/>
    <w:rsid w:val="007D4CE8"/>
    <w:rsid w:val="007D4D95"/>
    <w:rsid w:val="007D4DE0"/>
    <w:rsid w:val="007D4E99"/>
    <w:rsid w:val="007D4F03"/>
    <w:rsid w:val="007D4FA2"/>
    <w:rsid w:val="007D502C"/>
    <w:rsid w:val="007D5074"/>
    <w:rsid w:val="007D5333"/>
    <w:rsid w:val="007D53C7"/>
    <w:rsid w:val="007D5550"/>
    <w:rsid w:val="007D56C5"/>
    <w:rsid w:val="007D56DB"/>
    <w:rsid w:val="007D5777"/>
    <w:rsid w:val="007D57BB"/>
    <w:rsid w:val="007D5C37"/>
    <w:rsid w:val="007D5D0B"/>
    <w:rsid w:val="007D5D28"/>
    <w:rsid w:val="007D5E06"/>
    <w:rsid w:val="007D5F65"/>
    <w:rsid w:val="007D5FA0"/>
    <w:rsid w:val="007D617E"/>
    <w:rsid w:val="007D64B9"/>
    <w:rsid w:val="007D675F"/>
    <w:rsid w:val="007D67B6"/>
    <w:rsid w:val="007D6807"/>
    <w:rsid w:val="007D698E"/>
    <w:rsid w:val="007D6A17"/>
    <w:rsid w:val="007D6A9A"/>
    <w:rsid w:val="007D6DCC"/>
    <w:rsid w:val="007D6EE6"/>
    <w:rsid w:val="007D6FF5"/>
    <w:rsid w:val="007D705A"/>
    <w:rsid w:val="007D7086"/>
    <w:rsid w:val="007D70B2"/>
    <w:rsid w:val="007D70DF"/>
    <w:rsid w:val="007D7177"/>
    <w:rsid w:val="007D717E"/>
    <w:rsid w:val="007D72C4"/>
    <w:rsid w:val="007D744A"/>
    <w:rsid w:val="007D7469"/>
    <w:rsid w:val="007D760A"/>
    <w:rsid w:val="007D78EB"/>
    <w:rsid w:val="007E0029"/>
    <w:rsid w:val="007E020B"/>
    <w:rsid w:val="007E038B"/>
    <w:rsid w:val="007E0646"/>
    <w:rsid w:val="007E068C"/>
    <w:rsid w:val="007E08C1"/>
    <w:rsid w:val="007E0928"/>
    <w:rsid w:val="007E0A51"/>
    <w:rsid w:val="007E0E78"/>
    <w:rsid w:val="007E1063"/>
    <w:rsid w:val="007E11DE"/>
    <w:rsid w:val="007E1317"/>
    <w:rsid w:val="007E13B0"/>
    <w:rsid w:val="007E1433"/>
    <w:rsid w:val="007E14DA"/>
    <w:rsid w:val="007E1936"/>
    <w:rsid w:val="007E19A1"/>
    <w:rsid w:val="007E1AE3"/>
    <w:rsid w:val="007E1C05"/>
    <w:rsid w:val="007E1CA3"/>
    <w:rsid w:val="007E1CCB"/>
    <w:rsid w:val="007E1CE2"/>
    <w:rsid w:val="007E1D77"/>
    <w:rsid w:val="007E1DA9"/>
    <w:rsid w:val="007E1DAD"/>
    <w:rsid w:val="007E1EA9"/>
    <w:rsid w:val="007E2220"/>
    <w:rsid w:val="007E2230"/>
    <w:rsid w:val="007E228E"/>
    <w:rsid w:val="007E2429"/>
    <w:rsid w:val="007E26CD"/>
    <w:rsid w:val="007E28A4"/>
    <w:rsid w:val="007E2AB7"/>
    <w:rsid w:val="007E2B9F"/>
    <w:rsid w:val="007E2DB4"/>
    <w:rsid w:val="007E305E"/>
    <w:rsid w:val="007E31A5"/>
    <w:rsid w:val="007E32B1"/>
    <w:rsid w:val="007E3363"/>
    <w:rsid w:val="007E34EF"/>
    <w:rsid w:val="007E3543"/>
    <w:rsid w:val="007E3567"/>
    <w:rsid w:val="007E35F0"/>
    <w:rsid w:val="007E3850"/>
    <w:rsid w:val="007E386A"/>
    <w:rsid w:val="007E399C"/>
    <w:rsid w:val="007E3ABE"/>
    <w:rsid w:val="007E3BC8"/>
    <w:rsid w:val="007E3C40"/>
    <w:rsid w:val="007E3D0F"/>
    <w:rsid w:val="007E3E14"/>
    <w:rsid w:val="007E3EAB"/>
    <w:rsid w:val="007E400D"/>
    <w:rsid w:val="007E40B3"/>
    <w:rsid w:val="007E41B3"/>
    <w:rsid w:val="007E41CB"/>
    <w:rsid w:val="007E45BD"/>
    <w:rsid w:val="007E476A"/>
    <w:rsid w:val="007E47FB"/>
    <w:rsid w:val="007E4A8B"/>
    <w:rsid w:val="007E4CC8"/>
    <w:rsid w:val="007E4E2F"/>
    <w:rsid w:val="007E5003"/>
    <w:rsid w:val="007E5069"/>
    <w:rsid w:val="007E547C"/>
    <w:rsid w:val="007E556B"/>
    <w:rsid w:val="007E570F"/>
    <w:rsid w:val="007E5796"/>
    <w:rsid w:val="007E586D"/>
    <w:rsid w:val="007E58E8"/>
    <w:rsid w:val="007E59C0"/>
    <w:rsid w:val="007E59C3"/>
    <w:rsid w:val="007E5A66"/>
    <w:rsid w:val="007E5B01"/>
    <w:rsid w:val="007E5B2B"/>
    <w:rsid w:val="007E5D0D"/>
    <w:rsid w:val="007E5F01"/>
    <w:rsid w:val="007E5FD8"/>
    <w:rsid w:val="007E6060"/>
    <w:rsid w:val="007E6170"/>
    <w:rsid w:val="007E624F"/>
    <w:rsid w:val="007E6573"/>
    <w:rsid w:val="007E692E"/>
    <w:rsid w:val="007E6B05"/>
    <w:rsid w:val="007E6B21"/>
    <w:rsid w:val="007E6B6F"/>
    <w:rsid w:val="007E6C8F"/>
    <w:rsid w:val="007E6E59"/>
    <w:rsid w:val="007E6EAE"/>
    <w:rsid w:val="007E70E7"/>
    <w:rsid w:val="007E72E5"/>
    <w:rsid w:val="007E741D"/>
    <w:rsid w:val="007E7433"/>
    <w:rsid w:val="007E75F7"/>
    <w:rsid w:val="007E7704"/>
    <w:rsid w:val="007E7AC8"/>
    <w:rsid w:val="007E7BBE"/>
    <w:rsid w:val="007F0000"/>
    <w:rsid w:val="007F00CE"/>
    <w:rsid w:val="007F029C"/>
    <w:rsid w:val="007F02D1"/>
    <w:rsid w:val="007F02DB"/>
    <w:rsid w:val="007F0343"/>
    <w:rsid w:val="007F036F"/>
    <w:rsid w:val="007F047D"/>
    <w:rsid w:val="007F082A"/>
    <w:rsid w:val="007F083E"/>
    <w:rsid w:val="007F08AC"/>
    <w:rsid w:val="007F0B67"/>
    <w:rsid w:val="007F0D1F"/>
    <w:rsid w:val="007F0DCD"/>
    <w:rsid w:val="007F0FC4"/>
    <w:rsid w:val="007F1053"/>
    <w:rsid w:val="007F10C0"/>
    <w:rsid w:val="007F127C"/>
    <w:rsid w:val="007F1374"/>
    <w:rsid w:val="007F15EF"/>
    <w:rsid w:val="007F1928"/>
    <w:rsid w:val="007F194A"/>
    <w:rsid w:val="007F1A05"/>
    <w:rsid w:val="007F1A29"/>
    <w:rsid w:val="007F1F64"/>
    <w:rsid w:val="007F1FE8"/>
    <w:rsid w:val="007F2081"/>
    <w:rsid w:val="007F212A"/>
    <w:rsid w:val="007F23A4"/>
    <w:rsid w:val="007F2461"/>
    <w:rsid w:val="007F25C9"/>
    <w:rsid w:val="007F266D"/>
    <w:rsid w:val="007F26BB"/>
    <w:rsid w:val="007F275C"/>
    <w:rsid w:val="007F27F5"/>
    <w:rsid w:val="007F293F"/>
    <w:rsid w:val="007F2B1E"/>
    <w:rsid w:val="007F2BBA"/>
    <w:rsid w:val="007F2DA1"/>
    <w:rsid w:val="007F3046"/>
    <w:rsid w:val="007F320C"/>
    <w:rsid w:val="007F3242"/>
    <w:rsid w:val="007F32FF"/>
    <w:rsid w:val="007F349F"/>
    <w:rsid w:val="007F36D6"/>
    <w:rsid w:val="007F3700"/>
    <w:rsid w:val="007F3979"/>
    <w:rsid w:val="007F3CBA"/>
    <w:rsid w:val="007F3F7B"/>
    <w:rsid w:val="007F4205"/>
    <w:rsid w:val="007F43B5"/>
    <w:rsid w:val="007F455B"/>
    <w:rsid w:val="007F46E5"/>
    <w:rsid w:val="007F4933"/>
    <w:rsid w:val="007F4A5B"/>
    <w:rsid w:val="007F4EC0"/>
    <w:rsid w:val="007F55A6"/>
    <w:rsid w:val="007F56AC"/>
    <w:rsid w:val="007F57A1"/>
    <w:rsid w:val="007F5AB7"/>
    <w:rsid w:val="007F5B96"/>
    <w:rsid w:val="007F5BFD"/>
    <w:rsid w:val="007F5DA2"/>
    <w:rsid w:val="007F6110"/>
    <w:rsid w:val="007F6131"/>
    <w:rsid w:val="007F640E"/>
    <w:rsid w:val="007F6556"/>
    <w:rsid w:val="007F6866"/>
    <w:rsid w:val="007F68CC"/>
    <w:rsid w:val="007F69BA"/>
    <w:rsid w:val="007F6B83"/>
    <w:rsid w:val="007F6D67"/>
    <w:rsid w:val="007F6EED"/>
    <w:rsid w:val="007F7451"/>
    <w:rsid w:val="007F74F0"/>
    <w:rsid w:val="007F75E1"/>
    <w:rsid w:val="007F76C0"/>
    <w:rsid w:val="007F77D3"/>
    <w:rsid w:val="007F7943"/>
    <w:rsid w:val="007F7990"/>
    <w:rsid w:val="007F7DC6"/>
    <w:rsid w:val="007F7DFD"/>
    <w:rsid w:val="0080005F"/>
    <w:rsid w:val="008001BB"/>
    <w:rsid w:val="00800351"/>
    <w:rsid w:val="0080042C"/>
    <w:rsid w:val="00800733"/>
    <w:rsid w:val="0080086D"/>
    <w:rsid w:val="008009B6"/>
    <w:rsid w:val="00800B67"/>
    <w:rsid w:val="00800D8D"/>
    <w:rsid w:val="00800EF3"/>
    <w:rsid w:val="00801145"/>
    <w:rsid w:val="00801396"/>
    <w:rsid w:val="008013F1"/>
    <w:rsid w:val="008015DD"/>
    <w:rsid w:val="00801606"/>
    <w:rsid w:val="00801A2A"/>
    <w:rsid w:val="00801B8E"/>
    <w:rsid w:val="00801C16"/>
    <w:rsid w:val="00801C83"/>
    <w:rsid w:val="00801CC8"/>
    <w:rsid w:val="00801D6F"/>
    <w:rsid w:val="0080215F"/>
    <w:rsid w:val="00802242"/>
    <w:rsid w:val="00802310"/>
    <w:rsid w:val="008024EE"/>
    <w:rsid w:val="00802549"/>
    <w:rsid w:val="00802576"/>
    <w:rsid w:val="00802657"/>
    <w:rsid w:val="0080266C"/>
    <w:rsid w:val="00802917"/>
    <w:rsid w:val="0080299E"/>
    <w:rsid w:val="00802A14"/>
    <w:rsid w:val="00802A50"/>
    <w:rsid w:val="00802B93"/>
    <w:rsid w:val="00802C4F"/>
    <w:rsid w:val="00802E1F"/>
    <w:rsid w:val="0080305B"/>
    <w:rsid w:val="00803383"/>
    <w:rsid w:val="0080342B"/>
    <w:rsid w:val="0080355D"/>
    <w:rsid w:val="00803737"/>
    <w:rsid w:val="008038A4"/>
    <w:rsid w:val="008039C5"/>
    <w:rsid w:val="00803A52"/>
    <w:rsid w:val="00803CBB"/>
    <w:rsid w:val="0080405A"/>
    <w:rsid w:val="0080447F"/>
    <w:rsid w:val="008045C7"/>
    <w:rsid w:val="008046FD"/>
    <w:rsid w:val="00804803"/>
    <w:rsid w:val="0080483F"/>
    <w:rsid w:val="008048C5"/>
    <w:rsid w:val="0080499B"/>
    <w:rsid w:val="00804A40"/>
    <w:rsid w:val="00804AC0"/>
    <w:rsid w:val="00804C0F"/>
    <w:rsid w:val="00805195"/>
    <w:rsid w:val="008052DD"/>
    <w:rsid w:val="0080533C"/>
    <w:rsid w:val="0080538D"/>
    <w:rsid w:val="00805431"/>
    <w:rsid w:val="0080571A"/>
    <w:rsid w:val="00805842"/>
    <w:rsid w:val="008058FB"/>
    <w:rsid w:val="00805AA3"/>
    <w:rsid w:val="00805C8E"/>
    <w:rsid w:val="00805EB2"/>
    <w:rsid w:val="00805F7D"/>
    <w:rsid w:val="00805FA2"/>
    <w:rsid w:val="00806321"/>
    <w:rsid w:val="008065A6"/>
    <w:rsid w:val="008067AB"/>
    <w:rsid w:val="00806B80"/>
    <w:rsid w:val="00806EC5"/>
    <w:rsid w:val="00807314"/>
    <w:rsid w:val="00807460"/>
    <w:rsid w:val="0080755E"/>
    <w:rsid w:val="00807966"/>
    <w:rsid w:val="00807A91"/>
    <w:rsid w:val="00807E2D"/>
    <w:rsid w:val="00807EC9"/>
    <w:rsid w:val="00807F5D"/>
    <w:rsid w:val="00807F92"/>
    <w:rsid w:val="008102AB"/>
    <w:rsid w:val="00810592"/>
    <w:rsid w:val="00810742"/>
    <w:rsid w:val="0081083F"/>
    <w:rsid w:val="0081088A"/>
    <w:rsid w:val="00810A91"/>
    <w:rsid w:val="00810B12"/>
    <w:rsid w:val="00810B63"/>
    <w:rsid w:val="00810D60"/>
    <w:rsid w:val="00810F58"/>
    <w:rsid w:val="00811127"/>
    <w:rsid w:val="00811172"/>
    <w:rsid w:val="008116A2"/>
    <w:rsid w:val="008116D1"/>
    <w:rsid w:val="0081178F"/>
    <w:rsid w:val="00811975"/>
    <w:rsid w:val="008119CD"/>
    <w:rsid w:val="008119CE"/>
    <w:rsid w:val="008119E0"/>
    <w:rsid w:val="00811C73"/>
    <w:rsid w:val="00811CDB"/>
    <w:rsid w:val="00811EA9"/>
    <w:rsid w:val="00812065"/>
    <w:rsid w:val="00812241"/>
    <w:rsid w:val="008123F9"/>
    <w:rsid w:val="00812504"/>
    <w:rsid w:val="00812541"/>
    <w:rsid w:val="00812568"/>
    <w:rsid w:val="008126E8"/>
    <w:rsid w:val="00812746"/>
    <w:rsid w:val="0081279D"/>
    <w:rsid w:val="00812841"/>
    <w:rsid w:val="008128BB"/>
    <w:rsid w:val="00812A29"/>
    <w:rsid w:val="00812C32"/>
    <w:rsid w:val="00812D97"/>
    <w:rsid w:val="00812F10"/>
    <w:rsid w:val="008134A8"/>
    <w:rsid w:val="008134B0"/>
    <w:rsid w:val="008134B3"/>
    <w:rsid w:val="00813609"/>
    <w:rsid w:val="00813641"/>
    <w:rsid w:val="00813751"/>
    <w:rsid w:val="008137F5"/>
    <w:rsid w:val="008137F6"/>
    <w:rsid w:val="0081384A"/>
    <w:rsid w:val="00813959"/>
    <w:rsid w:val="00813BF4"/>
    <w:rsid w:val="00813D66"/>
    <w:rsid w:val="00813DC9"/>
    <w:rsid w:val="00813DEE"/>
    <w:rsid w:val="00813E91"/>
    <w:rsid w:val="00813EFC"/>
    <w:rsid w:val="00813F2A"/>
    <w:rsid w:val="00813F87"/>
    <w:rsid w:val="00814110"/>
    <w:rsid w:val="00814483"/>
    <w:rsid w:val="0081466C"/>
    <w:rsid w:val="0081475F"/>
    <w:rsid w:val="00814AD3"/>
    <w:rsid w:val="00814ADE"/>
    <w:rsid w:val="00814ADF"/>
    <w:rsid w:val="00814CEB"/>
    <w:rsid w:val="00814E56"/>
    <w:rsid w:val="00814EEC"/>
    <w:rsid w:val="0081511C"/>
    <w:rsid w:val="00815164"/>
    <w:rsid w:val="00815296"/>
    <w:rsid w:val="008152EA"/>
    <w:rsid w:val="008154AD"/>
    <w:rsid w:val="00815771"/>
    <w:rsid w:val="0081586F"/>
    <w:rsid w:val="008158A5"/>
    <w:rsid w:val="00815987"/>
    <w:rsid w:val="00815EEC"/>
    <w:rsid w:val="00815EFC"/>
    <w:rsid w:val="00815F1C"/>
    <w:rsid w:val="00815FCC"/>
    <w:rsid w:val="0081628A"/>
    <w:rsid w:val="00816750"/>
    <w:rsid w:val="00816A00"/>
    <w:rsid w:val="00816CA3"/>
    <w:rsid w:val="00816F66"/>
    <w:rsid w:val="008172D6"/>
    <w:rsid w:val="0081757E"/>
    <w:rsid w:val="00817849"/>
    <w:rsid w:val="00817852"/>
    <w:rsid w:val="00817A29"/>
    <w:rsid w:val="00817D1E"/>
    <w:rsid w:val="00820234"/>
    <w:rsid w:val="0082025E"/>
    <w:rsid w:val="008202C8"/>
    <w:rsid w:val="0082042E"/>
    <w:rsid w:val="00820AD2"/>
    <w:rsid w:val="00820B4E"/>
    <w:rsid w:val="00820E46"/>
    <w:rsid w:val="00820F53"/>
    <w:rsid w:val="00821072"/>
    <w:rsid w:val="008213A8"/>
    <w:rsid w:val="008214AD"/>
    <w:rsid w:val="0082161B"/>
    <w:rsid w:val="00821639"/>
    <w:rsid w:val="00821735"/>
    <w:rsid w:val="00821860"/>
    <w:rsid w:val="0082189E"/>
    <w:rsid w:val="008219A3"/>
    <w:rsid w:val="00821A34"/>
    <w:rsid w:val="00821AEF"/>
    <w:rsid w:val="00821E32"/>
    <w:rsid w:val="00821F76"/>
    <w:rsid w:val="00821F85"/>
    <w:rsid w:val="00822034"/>
    <w:rsid w:val="0082213A"/>
    <w:rsid w:val="0082222C"/>
    <w:rsid w:val="008222E7"/>
    <w:rsid w:val="00822357"/>
    <w:rsid w:val="0082240E"/>
    <w:rsid w:val="008225A4"/>
    <w:rsid w:val="00822667"/>
    <w:rsid w:val="008227DE"/>
    <w:rsid w:val="0082283D"/>
    <w:rsid w:val="0082289A"/>
    <w:rsid w:val="00822D1F"/>
    <w:rsid w:val="00822F43"/>
    <w:rsid w:val="00823516"/>
    <w:rsid w:val="0082365D"/>
    <w:rsid w:val="00823858"/>
    <w:rsid w:val="008239FD"/>
    <w:rsid w:val="00823B80"/>
    <w:rsid w:val="00823EA2"/>
    <w:rsid w:val="00823ED7"/>
    <w:rsid w:val="00824035"/>
    <w:rsid w:val="00824130"/>
    <w:rsid w:val="008241A0"/>
    <w:rsid w:val="008242D8"/>
    <w:rsid w:val="0082443D"/>
    <w:rsid w:val="00824642"/>
    <w:rsid w:val="008247D4"/>
    <w:rsid w:val="00824854"/>
    <w:rsid w:val="00824873"/>
    <w:rsid w:val="008248F3"/>
    <w:rsid w:val="008249BE"/>
    <w:rsid w:val="00824AEB"/>
    <w:rsid w:val="00824B46"/>
    <w:rsid w:val="00824B62"/>
    <w:rsid w:val="00824C4F"/>
    <w:rsid w:val="00824CB9"/>
    <w:rsid w:val="00824CEF"/>
    <w:rsid w:val="00824F2D"/>
    <w:rsid w:val="008251A8"/>
    <w:rsid w:val="0082534F"/>
    <w:rsid w:val="00825394"/>
    <w:rsid w:val="008253CE"/>
    <w:rsid w:val="0082544C"/>
    <w:rsid w:val="00825462"/>
    <w:rsid w:val="00825466"/>
    <w:rsid w:val="008254E6"/>
    <w:rsid w:val="00825523"/>
    <w:rsid w:val="0082558E"/>
    <w:rsid w:val="008257B0"/>
    <w:rsid w:val="00825AEE"/>
    <w:rsid w:val="00825CB4"/>
    <w:rsid w:val="00825D60"/>
    <w:rsid w:val="00825DB6"/>
    <w:rsid w:val="00825E2D"/>
    <w:rsid w:val="00826056"/>
    <w:rsid w:val="00826161"/>
    <w:rsid w:val="00826188"/>
    <w:rsid w:val="00826302"/>
    <w:rsid w:val="00826563"/>
    <w:rsid w:val="008265EA"/>
    <w:rsid w:val="0082672F"/>
    <w:rsid w:val="00826B72"/>
    <w:rsid w:val="00826B79"/>
    <w:rsid w:val="00826BDE"/>
    <w:rsid w:val="00826C13"/>
    <w:rsid w:val="00826F93"/>
    <w:rsid w:val="00826FDB"/>
    <w:rsid w:val="0082716B"/>
    <w:rsid w:val="008271B0"/>
    <w:rsid w:val="008271B5"/>
    <w:rsid w:val="008271F6"/>
    <w:rsid w:val="0082725D"/>
    <w:rsid w:val="00827308"/>
    <w:rsid w:val="0082754B"/>
    <w:rsid w:val="0082756A"/>
    <w:rsid w:val="0082767C"/>
    <w:rsid w:val="00827727"/>
    <w:rsid w:val="008277B0"/>
    <w:rsid w:val="00827A44"/>
    <w:rsid w:val="00827AF8"/>
    <w:rsid w:val="00827E11"/>
    <w:rsid w:val="00830100"/>
    <w:rsid w:val="00830192"/>
    <w:rsid w:val="008301BD"/>
    <w:rsid w:val="0083020C"/>
    <w:rsid w:val="008304E0"/>
    <w:rsid w:val="0083068A"/>
    <w:rsid w:val="00830D1B"/>
    <w:rsid w:val="00830DCC"/>
    <w:rsid w:val="00830FA0"/>
    <w:rsid w:val="00830FFE"/>
    <w:rsid w:val="00831510"/>
    <w:rsid w:val="00831A83"/>
    <w:rsid w:val="00831A92"/>
    <w:rsid w:val="00831B4D"/>
    <w:rsid w:val="00831EC0"/>
    <w:rsid w:val="00831F2E"/>
    <w:rsid w:val="00831F8F"/>
    <w:rsid w:val="00832089"/>
    <w:rsid w:val="00832130"/>
    <w:rsid w:val="00832282"/>
    <w:rsid w:val="00832431"/>
    <w:rsid w:val="008325C5"/>
    <w:rsid w:val="008325EB"/>
    <w:rsid w:val="00832BA3"/>
    <w:rsid w:val="00832BC6"/>
    <w:rsid w:val="00832C33"/>
    <w:rsid w:val="00832DFC"/>
    <w:rsid w:val="00832ED7"/>
    <w:rsid w:val="00832FC9"/>
    <w:rsid w:val="00833028"/>
    <w:rsid w:val="00833057"/>
    <w:rsid w:val="008330D4"/>
    <w:rsid w:val="0083311B"/>
    <w:rsid w:val="008331E6"/>
    <w:rsid w:val="00833489"/>
    <w:rsid w:val="008336AB"/>
    <w:rsid w:val="00833780"/>
    <w:rsid w:val="00833868"/>
    <w:rsid w:val="008339A9"/>
    <w:rsid w:val="00833AAA"/>
    <w:rsid w:val="00833D43"/>
    <w:rsid w:val="00833E2C"/>
    <w:rsid w:val="00833E30"/>
    <w:rsid w:val="00834172"/>
    <w:rsid w:val="008341BC"/>
    <w:rsid w:val="00834264"/>
    <w:rsid w:val="00834266"/>
    <w:rsid w:val="00834432"/>
    <w:rsid w:val="008344E3"/>
    <w:rsid w:val="00834529"/>
    <w:rsid w:val="00834594"/>
    <w:rsid w:val="0083478A"/>
    <w:rsid w:val="00834994"/>
    <w:rsid w:val="00834AD9"/>
    <w:rsid w:val="00834B1A"/>
    <w:rsid w:val="00834C5E"/>
    <w:rsid w:val="00834DBA"/>
    <w:rsid w:val="00835287"/>
    <w:rsid w:val="00835316"/>
    <w:rsid w:val="00835504"/>
    <w:rsid w:val="00835633"/>
    <w:rsid w:val="0083586C"/>
    <w:rsid w:val="0083587B"/>
    <w:rsid w:val="00835A51"/>
    <w:rsid w:val="00835AB6"/>
    <w:rsid w:val="00835E81"/>
    <w:rsid w:val="0083634D"/>
    <w:rsid w:val="008364C9"/>
    <w:rsid w:val="008366B7"/>
    <w:rsid w:val="00836871"/>
    <w:rsid w:val="008368EE"/>
    <w:rsid w:val="00836979"/>
    <w:rsid w:val="00836A29"/>
    <w:rsid w:val="00836D49"/>
    <w:rsid w:val="00836FCE"/>
    <w:rsid w:val="0083703D"/>
    <w:rsid w:val="0083705D"/>
    <w:rsid w:val="0083723B"/>
    <w:rsid w:val="0083727E"/>
    <w:rsid w:val="008373EB"/>
    <w:rsid w:val="00837498"/>
    <w:rsid w:val="008374C2"/>
    <w:rsid w:val="008374FC"/>
    <w:rsid w:val="00837B5C"/>
    <w:rsid w:val="00837BBC"/>
    <w:rsid w:val="00837BD1"/>
    <w:rsid w:val="00837CE0"/>
    <w:rsid w:val="00837D4E"/>
    <w:rsid w:val="00837D5E"/>
    <w:rsid w:val="00837F40"/>
    <w:rsid w:val="008400A3"/>
    <w:rsid w:val="0084037B"/>
    <w:rsid w:val="008403E8"/>
    <w:rsid w:val="008404F2"/>
    <w:rsid w:val="00840526"/>
    <w:rsid w:val="00840557"/>
    <w:rsid w:val="0084062A"/>
    <w:rsid w:val="00840720"/>
    <w:rsid w:val="0084082B"/>
    <w:rsid w:val="00840954"/>
    <w:rsid w:val="008409F3"/>
    <w:rsid w:val="00840A17"/>
    <w:rsid w:val="00840C2E"/>
    <w:rsid w:val="00840CCC"/>
    <w:rsid w:val="00840E10"/>
    <w:rsid w:val="00840F3F"/>
    <w:rsid w:val="00840FBE"/>
    <w:rsid w:val="00841004"/>
    <w:rsid w:val="0084118C"/>
    <w:rsid w:val="008413F6"/>
    <w:rsid w:val="00841492"/>
    <w:rsid w:val="0084151D"/>
    <w:rsid w:val="008415E1"/>
    <w:rsid w:val="0084163F"/>
    <w:rsid w:val="00841754"/>
    <w:rsid w:val="008418FD"/>
    <w:rsid w:val="00841BA0"/>
    <w:rsid w:val="00841C2C"/>
    <w:rsid w:val="00841E61"/>
    <w:rsid w:val="00841EC4"/>
    <w:rsid w:val="0084200B"/>
    <w:rsid w:val="0084205C"/>
    <w:rsid w:val="008423F6"/>
    <w:rsid w:val="008425BD"/>
    <w:rsid w:val="008428D8"/>
    <w:rsid w:val="00842D1F"/>
    <w:rsid w:val="00842D94"/>
    <w:rsid w:val="00842EE4"/>
    <w:rsid w:val="0084301C"/>
    <w:rsid w:val="0084315D"/>
    <w:rsid w:val="008431E7"/>
    <w:rsid w:val="00843421"/>
    <w:rsid w:val="00843502"/>
    <w:rsid w:val="00843525"/>
    <w:rsid w:val="0084357F"/>
    <w:rsid w:val="008436C4"/>
    <w:rsid w:val="008436E5"/>
    <w:rsid w:val="008438A5"/>
    <w:rsid w:val="00843965"/>
    <w:rsid w:val="00843B7E"/>
    <w:rsid w:val="00843E8D"/>
    <w:rsid w:val="00843FD1"/>
    <w:rsid w:val="00843FD3"/>
    <w:rsid w:val="00844145"/>
    <w:rsid w:val="008441EB"/>
    <w:rsid w:val="008442E7"/>
    <w:rsid w:val="008443E8"/>
    <w:rsid w:val="00844437"/>
    <w:rsid w:val="00844522"/>
    <w:rsid w:val="00844A38"/>
    <w:rsid w:val="00844C29"/>
    <w:rsid w:val="00844CF6"/>
    <w:rsid w:val="00844F16"/>
    <w:rsid w:val="00845031"/>
    <w:rsid w:val="0084506A"/>
    <w:rsid w:val="008450A9"/>
    <w:rsid w:val="008451A4"/>
    <w:rsid w:val="008451B7"/>
    <w:rsid w:val="008454A0"/>
    <w:rsid w:val="00845599"/>
    <w:rsid w:val="00845725"/>
    <w:rsid w:val="008457E3"/>
    <w:rsid w:val="008458F2"/>
    <w:rsid w:val="00845937"/>
    <w:rsid w:val="00845C53"/>
    <w:rsid w:val="00845D89"/>
    <w:rsid w:val="00845E60"/>
    <w:rsid w:val="00845EB9"/>
    <w:rsid w:val="0084608D"/>
    <w:rsid w:val="0084613B"/>
    <w:rsid w:val="00846428"/>
    <w:rsid w:val="00846510"/>
    <w:rsid w:val="008466DC"/>
    <w:rsid w:val="0084670D"/>
    <w:rsid w:val="008467FE"/>
    <w:rsid w:val="00846B15"/>
    <w:rsid w:val="00846BBE"/>
    <w:rsid w:val="00846C7A"/>
    <w:rsid w:val="00846D1F"/>
    <w:rsid w:val="00847161"/>
    <w:rsid w:val="0084718E"/>
    <w:rsid w:val="008471F3"/>
    <w:rsid w:val="008472D7"/>
    <w:rsid w:val="008472E5"/>
    <w:rsid w:val="00847391"/>
    <w:rsid w:val="008474C1"/>
    <w:rsid w:val="0084763B"/>
    <w:rsid w:val="0084774D"/>
    <w:rsid w:val="00847908"/>
    <w:rsid w:val="00847BB3"/>
    <w:rsid w:val="00847C09"/>
    <w:rsid w:val="00847DD7"/>
    <w:rsid w:val="00847E38"/>
    <w:rsid w:val="00847F5E"/>
    <w:rsid w:val="00847F75"/>
    <w:rsid w:val="00850327"/>
    <w:rsid w:val="008503B4"/>
    <w:rsid w:val="008507C2"/>
    <w:rsid w:val="00850899"/>
    <w:rsid w:val="0085095F"/>
    <w:rsid w:val="0085098E"/>
    <w:rsid w:val="00850AB2"/>
    <w:rsid w:val="00850BBE"/>
    <w:rsid w:val="00851236"/>
    <w:rsid w:val="00851254"/>
    <w:rsid w:val="00851404"/>
    <w:rsid w:val="00851443"/>
    <w:rsid w:val="008515C4"/>
    <w:rsid w:val="0085178B"/>
    <w:rsid w:val="00851A07"/>
    <w:rsid w:val="00852142"/>
    <w:rsid w:val="00852175"/>
    <w:rsid w:val="008523DC"/>
    <w:rsid w:val="0085250E"/>
    <w:rsid w:val="00852573"/>
    <w:rsid w:val="00852619"/>
    <w:rsid w:val="0085296E"/>
    <w:rsid w:val="008529A1"/>
    <w:rsid w:val="00852A4E"/>
    <w:rsid w:val="00852ACA"/>
    <w:rsid w:val="00852E94"/>
    <w:rsid w:val="00852F91"/>
    <w:rsid w:val="00853076"/>
    <w:rsid w:val="00853622"/>
    <w:rsid w:val="008536E6"/>
    <w:rsid w:val="00853915"/>
    <w:rsid w:val="00853AA7"/>
    <w:rsid w:val="00853AEC"/>
    <w:rsid w:val="00853B3A"/>
    <w:rsid w:val="00853D89"/>
    <w:rsid w:val="00853EC6"/>
    <w:rsid w:val="00853FBF"/>
    <w:rsid w:val="0085410A"/>
    <w:rsid w:val="008543CD"/>
    <w:rsid w:val="008543D0"/>
    <w:rsid w:val="00854498"/>
    <w:rsid w:val="008544D3"/>
    <w:rsid w:val="00854DC8"/>
    <w:rsid w:val="00854E66"/>
    <w:rsid w:val="00855086"/>
    <w:rsid w:val="0085519D"/>
    <w:rsid w:val="00855375"/>
    <w:rsid w:val="0085553D"/>
    <w:rsid w:val="008555D0"/>
    <w:rsid w:val="0085588E"/>
    <w:rsid w:val="008558AC"/>
    <w:rsid w:val="00855961"/>
    <w:rsid w:val="00855D41"/>
    <w:rsid w:val="00855DA7"/>
    <w:rsid w:val="0085601B"/>
    <w:rsid w:val="008563CC"/>
    <w:rsid w:val="00856641"/>
    <w:rsid w:val="00856682"/>
    <w:rsid w:val="00856939"/>
    <w:rsid w:val="00856A5B"/>
    <w:rsid w:val="00856A6C"/>
    <w:rsid w:val="00856AB6"/>
    <w:rsid w:val="00856E95"/>
    <w:rsid w:val="00857163"/>
    <w:rsid w:val="0085737D"/>
    <w:rsid w:val="008573DB"/>
    <w:rsid w:val="00857700"/>
    <w:rsid w:val="0085778A"/>
    <w:rsid w:val="008577B1"/>
    <w:rsid w:val="008577CD"/>
    <w:rsid w:val="0085790C"/>
    <w:rsid w:val="0085792C"/>
    <w:rsid w:val="00857937"/>
    <w:rsid w:val="008579A1"/>
    <w:rsid w:val="00857C40"/>
    <w:rsid w:val="00857D67"/>
    <w:rsid w:val="00857DCA"/>
    <w:rsid w:val="00857E63"/>
    <w:rsid w:val="0086031D"/>
    <w:rsid w:val="00860414"/>
    <w:rsid w:val="00860581"/>
    <w:rsid w:val="008606C1"/>
    <w:rsid w:val="008608F3"/>
    <w:rsid w:val="008609EB"/>
    <w:rsid w:val="00860A15"/>
    <w:rsid w:val="00860A28"/>
    <w:rsid w:val="00860B42"/>
    <w:rsid w:val="00860BB2"/>
    <w:rsid w:val="00860F35"/>
    <w:rsid w:val="008612B2"/>
    <w:rsid w:val="00861548"/>
    <w:rsid w:val="00861661"/>
    <w:rsid w:val="008616B3"/>
    <w:rsid w:val="00861A28"/>
    <w:rsid w:val="00861ED3"/>
    <w:rsid w:val="00861EDE"/>
    <w:rsid w:val="00862122"/>
    <w:rsid w:val="00862389"/>
    <w:rsid w:val="008626B0"/>
    <w:rsid w:val="00862828"/>
    <w:rsid w:val="008629A0"/>
    <w:rsid w:val="00862B6F"/>
    <w:rsid w:val="00862B7C"/>
    <w:rsid w:val="00862BAA"/>
    <w:rsid w:val="00862C82"/>
    <w:rsid w:val="00862C85"/>
    <w:rsid w:val="008630FC"/>
    <w:rsid w:val="008631AC"/>
    <w:rsid w:val="008631B7"/>
    <w:rsid w:val="00863289"/>
    <w:rsid w:val="00863420"/>
    <w:rsid w:val="00863586"/>
    <w:rsid w:val="00863591"/>
    <w:rsid w:val="00863630"/>
    <w:rsid w:val="008636D3"/>
    <w:rsid w:val="008636FB"/>
    <w:rsid w:val="00863802"/>
    <w:rsid w:val="00863886"/>
    <w:rsid w:val="008638B1"/>
    <w:rsid w:val="008639B9"/>
    <w:rsid w:val="00863D56"/>
    <w:rsid w:val="00863D59"/>
    <w:rsid w:val="00864422"/>
    <w:rsid w:val="008645DC"/>
    <w:rsid w:val="00864BCE"/>
    <w:rsid w:val="00864BD6"/>
    <w:rsid w:val="00864C68"/>
    <w:rsid w:val="00864E6D"/>
    <w:rsid w:val="00864ED3"/>
    <w:rsid w:val="00864FF7"/>
    <w:rsid w:val="0086533B"/>
    <w:rsid w:val="00865496"/>
    <w:rsid w:val="0086552B"/>
    <w:rsid w:val="00865550"/>
    <w:rsid w:val="0086555B"/>
    <w:rsid w:val="008655CD"/>
    <w:rsid w:val="00865610"/>
    <w:rsid w:val="0086561D"/>
    <w:rsid w:val="00865706"/>
    <w:rsid w:val="008658EB"/>
    <w:rsid w:val="00865953"/>
    <w:rsid w:val="00865A5C"/>
    <w:rsid w:val="00865ADD"/>
    <w:rsid w:val="00865D15"/>
    <w:rsid w:val="00865E23"/>
    <w:rsid w:val="00865FCC"/>
    <w:rsid w:val="0086606C"/>
    <w:rsid w:val="00866222"/>
    <w:rsid w:val="008662A5"/>
    <w:rsid w:val="008664FF"/>
    <w:rsid w:val="00866737"/>
    <w:rsid w:val="008668CF"/>
    <w:rsid w:val="00866E66"/>
    <w:rsid w:val="00866FC6"/>
    <w:rsid w:val="008674AB"/>
    <w:rsid w:val="00867555"/>
    <w:rsid w:val="00867998"/>
    <w:rsid w:val="00867A88"/>
    <w:rsid w:val="00867BE7"/>
    <w:rsid w:val="00867C02"/>
    <w:rsid w:val="00867C5F"/>
    <w:rsid w:val="00867CF9"/>
    <w:rsid w:val="00867D2A"/>
    <w:rsid w:val="008700B4"/>
    <w:rsid w:val="0087011E"/>
    <w:rsid w:val="00870169"/>
    <w:rsid w:val="00870506"/>
    <w:rsid w:val="0087055F"/>
    <w:rsid w:val="008705AD"/>
    <w:rsid w:val="008707E9"/>
    <w:rsid w:val="0087096C"/>
    <w:rsid w:val="00870AAC"/>
    <w:rsid w:val="00870C9D"/>
    <w:rsid w:val="00870D58"/>
    <w:rsid w:val="00870ED8"/>
    <w:rsid w:val="00870F18"/>
    <w:rsid w:val="00870F21"/>
    <w:rsid w:val="00870F35"/>
    <w:rsid w:val="00871131"/>
    <w:rsid w:val="00871199"/>
    <w:rsid w:val="008713B0"/>
    <w:rsid w:val="00871458"/>
    <w:rsid w:val="008714D1"/>
    <w:rsid w:val="008714ED"/>
    <w:rsid w:val="008716E4"/>
    <w:rsid w:val="00871772"/>
    <w:rsid w:val="00871AD8"/>
    <w:rsid w:val="00871BDB"/>
    <w:rsid w:val="00871C94"/>
    <w:rsid w:val="0087207B"/>
    <w:rsid w:val="00872217"/>
    <w:rsid w:val="00872469"/>
    <w:rsid w:val="00872633"/>
    <w:rsid w:val="008727D4"/>
    <w:rsid w:val="008727DA"/>
    <w:rsid w:val="0087290D"/>
    <w:rsid w:val="00872985"/>
    <w:rsid w:val="00872AB3"/>
    <w:rsid w:val="00872D16"/>
    <w:rsid w:val="00872D7D"/>
    <w:rsid w:val="00872DE2"/>
    <w:rsid w:val="00872F97"/>
    <w:rsid w:val="00872FA7"/>
    <w:rsid w:val="008732D9"/>
    <w:rsid w:val="008733BD"/>
    <w:rsid w:val="00873448"/>
    <w:rsid w:val="00873634"/>
    <w:rsid w:val="008736CB"/>
    <w:rsid w:val="008736EE"/>
    <w:rsid w:val="008738CA"/>
    <w:rsid w:val="00873940"/>
    <w:rsid w:val="008739EC"/>
    <w:rsid w:val="00873DC3"/>
    <w:rsid w:val="00873FE4"/>
    <w:rsid w:val="00874043"/>
    <w:rsid w:val="00874215"/>
    <w:rsid w:val="00874265"/>
    <w:rsid w:val="008742F0"/>
    <w:rsid w:val="00874455"/>
    <w:rsid w:val="008744C1"/>
    <w:rsid w:val="008744E3"/>
    <w:rsid w:val="0087460C"/>
    <w:rsid w:val="0087492C"/>
    <w:rsid w:val="00874A5B"/>
    <w:rsid w:val="00874EAE"/>
    <w:rsid w:val="00874F1F"/>
    <w:rsid w:val="00874F94"/>
    <w:rsid w:val="00875121"/>
    <w:rsid w:val="008752B4"/>
    <w:rsid w:val="008755D4"/>
    <w:rsid w:val="0087585F"/>
    <w:rsid w:val="00875882"/>
    <w:rsid w:val="00875BB9"/>
    <w:rsid w:val="00875DF7"/>
    <w:rsid w:val="00875E7A"/>
    <w:rsid w:val="00875EF3"/>
    <w:rsid w:val="008761EF"/>
    <w:rsid w:val="00876266"/>
    <w:rsid w:val="00876369"/>
    <w:rsid w:val="0087652C"/>
    <w:rsid w:val="00876568"/>
    <w:rsid w:val="008768C3"/>
    <w:rsid w:val="00876CE2"/>
    <w:rsid w:val="00876CF3"/>
    <w:rsid w:val="00876E76"/>
    <w:rsid w:val="0087718E"/>
    <w:rsid w:val="0087739D"/>
    <w:rsid w:val="0087752F"/>
    <w:rsid w:val="0087768A"/>
    <w:rsid w:val="008776D1"/>
    <w:rsid w:val="00877AF8"/>
    <w:rsid w:val="00877CC7"/>
    <w:rsid w:val="00877D96"/>
    <w:rsid w:val="00877DCE"/>
    <w:rsid w:val="008800BA"/>
    <w:rsid w:val="008801DE"/>
    <w:rsid w:val="0088025D"/>
    <w:rsid w:val="008802CE"/>
    <w:rsid w:val="00880357"/>
    <w:rsid w:val="00880470"/>
    <w:rsid w:val="00880858"/>
    <w:rsid w:val="008809D0"/>
    <w:rsid w:val="008809E7"/>
    <w:rsid w:val="008809F3"/>
    <w:rsid w:val="00880A5C"/>
    <w:rsid w:val="00880C14"/>
    <w:rsid w:val="00880C1C"/>
    <w:rsid w:val="00880DE9"/>
    <w:rsid w:val="00880F6F"/>
    <w:rsid w:val="00881323"/>
    <w:rsid w:val="00881352"/>
    <w:rsid w:val="00881428"/>
    <w:rsid w:val="0088144E"/>
    <w:rsid w:val="008815C2"/>
    <w:rsid w:val="008815FF"/>
    <w:rsid w:val="00881602"/>
    <w:rsid w:val="00881766"/>
    <w:rsid w:val="00881777"/>
    <w:rsid w:val="00881811"/>
    <w:rsid w:val="008819BC"/>
    <w:rsid w:val="008819F1"/>
    <w:rsid w:val="00881A52"/>
    <w:rsid w:val="00881A72"/>
    <w:rsid w:val="00881D62"/>
    <w:rsid w:val="00881E28"/>
    <w:rsid w:val="008820C7"/>
    <w:rsid w:val="00882270"/>
    <w:rsid w:val="00882332"/>
    <w:rsid w:val="008826FC"/>
    <w:rsid w:val="00882754"/>
    <w:rsid w:val="00882B3C"/>
    <w:rsid w:val="00882D18"/>
    <w:rsid w:val="00883133"/>
    <w:rsid w:val="008831CB"/>
    <w:rsid w:val="008831D6"/>
    <w:rsid w:val="00883418"/>
    <w:rsid w:val="00883578"/>
    <w:rsid w:val="00883948"/>
    <w:rsid w:val="008839D3"/>
    <w:rsid w:val="00883AFA"/>
    <w:rsid w:val="00883B29"/>
    <w:rsid w:val="00883D55"/>
    <w:rsid w:val="00883EDC"/>
    <w:rsid w:val="008840FB"/>
    <w:rsid w:val="008841B4"/>
    <w:rsid w:val="0088436F"/>
    <w:rsid w:val="0088437D"/>
    <w:rsid w:val="008843B1"/>
    <w:rsid w:val="00884415"/>
    <w:rsid w:val="008845A0"/>
    <w:rsid w:val="00884808"/>
    <w:rsid w:val="00884C00"/>
    <w:rsid w:val="00884E1B"/>
    <w:rsid w:val="00884E3A"/>
    <w:rsid w:val="00885260"/>
    <w:rsid w:val="00885786"/>
    <w:rsid w:val="00885936"/>
    <w:rsid w:val="00885B6C"/>
    <w:rsid w:val="00885B94"/>
    <w:rsid w:val="00885D37"/>
    <w:rsid w:val="0088617E"/>
    <w:rsid w:val="008864B6"/>
    <w:rsid w:val="0088663C"/>
    <w:rsid w:val="008866AA"/>
    <w:rsid w:val="00886743"/>
    <w:rsid w:val="008868CC"/>
    <w:rsid w:val="008869B9"/>
    <w:rsid w:val="00886B16"/>
    <w:rsid w:val="0088702F"/>
    <w:rsid w:val="00887122"/>
    <w:rsid w:val="00887314"/>
    <w:rsid w:val="008873E2"/>
    <w:rsid w:val="00887437"/>
    <w:rsid w:val="0088767C"/>
    <w:rsid w:val="0088776B"/>
    <w:rsid w:val="0088788C"/>
    <w:rsid w:val="008878A6"/>
    <w:rsid w:val="00887A6D"/>
    <w:rsid w:val="00887B68"/>
    <w:rsid w:val="00887CDD"/>
    <w:rsid w:val="00887EB5"/>
    <w:rsid w:val="00887F83"/>
    <w:rsid w:val="008900BF"/>
    <w:rsid w:val="008901A2"/>
    <w:rsid w:val="008907D0"/>
    <w:rsid w:val="008907F4"/>
    <w:rsid w:val="00890A16"/>
    <w:rsid w:val="00890A6D"/>
    <w:rsid w:val="00890A91"/>
    <w:rsid w:val="00890ADE"/>
    <w:rsid w:val="00890D15"/>
    <w:rsid w:val="00890D28"/>
    <w:rsid w:val="00890EBC"/>
    <w:rsid w:val="00890EE4"/>
    <w:rsid w:val="00890F1B"/>
    <w:rsid w:val="008912AF"/>
    <w:rsid w:val="0089138E"/>
    <w:rsid w:val="00891448"/>
    <w:rsid w:val="008914F3"/>
    <w:rsid w:val="0089163F"/>
    <w:rsid w:val="00891686"/>
    <w:rsid w:val="008917BE"/>
    <w:rsid w:val="008917DB"/>
    <w:rsid w:val="00891997"/>
    <w:rsid w:val="00891DE6"/>
    <w:rsid w:val="00891E62"/>
    <w:rsid w:val="0089203D"/>
    <w:rsid w:val="008920E6"/>
    <w:rsid w:val="008921CE"/>
    <w:rsid w:val="0089243F"/>
    <w:rsid w:val="008924B9"/>
    <w:rsid w:val="00892851"/>
    <w:rsid w:val="008929DB"/>
    <w:rsid w:val="00892A21"/>
    <w:rsid w:val="00892B30"/>
    <w:rsid w:val="00892B79"/>
    <w:rsid w:val="00892C5E"/>
    <w:rsid w:val="00892E20"/>
    <w:rsid w:val="00892F12"/>
    <w:rsid w:val="0089302A"/>
    <w:rsid w:val="008930AD"/>
    <w:rsid w:val="0089314E"/>
    <w:rsid w:val="00893244"/>
    <w:rsid w:val="008933DD"/>
    <w:rsid w:val="00893806"/>
    <w:rsid w:val="008938C9"/>
    <w:rsid w:val="00893C21"/>
    <w:rsid w:val="00893C73"/>
    <w:rsid w:val="00893D23"/>
    <w:rsid w:val="00893E6A"/>
    <w:rsid w:val="008943B5"/>
    <w:rsid w:val="00894440"/>
    <w:rsid w:val="00894452"/>
    <w:rsid w:val="00894613"/>
    <w:rsid w:val="00894739"/>
    <w:rsid w:val="00894789"/>
    <w:rsid w:val="00894822"/>
    <w:rsid w:val="008949C2"/>
    <w:rsid w:val="008949E5"/>
    <w:rsid w:val="00894B13"/>
    <w:rsid w:val="00894BB9"/>
    <w:rsid w:val="00894C0D"/>
    <w:rsid w:val="00894D54"/>
    <w:rsid w:val="00894F55"/>
    <w:rsid w:val="008951DC"/>
    <w:rsid w:val="0089548B"/>
    <w:rsid w:val="008956AE"/>
    <w:rsid w:val="00895AC6"/>
    <w:rsid w:val="00895C6A"/>
    <w:rsid w:val="00895E8C"/>
    <w:rsid w:val="00896188"/>
    <w:rsid w:val="008965EF"/>
    <w:rsid w:val="008968AC"/>
    <w:rsid w:val="00896907"/>
    <w:rsid w:val="00896AE1"/>
    <w:rsid w:val="00896B4B"/>
    <w:rsid w:val="00896C4F"/>
    <w:rsid w:val="00896ED8"/>
    <w:rsid w:val="008970A7"/>
    <w:rsid w:val="00897209"/>
    <w:rsid w:val="008974F7"/>
    <w:rsid w:val="00897681"/>
    <w:rsid w:val="00897B4B"/>
    <w:rsid w:val="00897B98"/>
    <w:rsid w:val="00897D7C"/>
    <w:rsid w:val="00897E2F"/>
    <w:rsid w:val="00897E7C"/>
    <w:rsid w:val="00897F67"/>
    <w:rsid w:val="008A0086"/>
    <w:rsid w:val="008A00B6"/>
    <w:rsid w:val="008A00E8"/>
    <w:rsid w:val="008A02AA"/>
    <w:rsid w:val="008A057A"/>
    <w:rsid w:val="008A06E2"/>
    <w:rsid w:val="008A0B1B"/>
    <w:rsid w:val="008A0B31"/>
    <w:rsid w:val="008A0F4E"/>
    <w:rsid w:val="008A0FA6"/>
    <w:rsid w:val="008A13BA"/>
    <w:rsid w:val="008A15DD"/>
    <w:rsid w:val="008A1A84"/>
    <w:rsid w:val="008A1AA8"/>
    <w:rsid w:val="008A1B8D"/>
    <w:rsid w:val="008A1BD4"/>
    <w:rsid w:val="008A1D5C"/>
    <w:rsid w:val="008A1E91"/>
    <w:rsid w:val="008A26EB"/>
    <w:rsid w:val="008A2801"/>
    <w:rsid w:val="008A290E"/>
    <w:rsid w:val="008A2A6E"/>
    <w:rsid w:val="008A2CDA"/>
    <w:rsid w:val="008A30CA"/>
    <w:rsid w:val="008A344A"/>
    <w:rsid w:val="008A3470"/>
    <w:rsid w:val="008A3485"/>
    <w:rsid w:val="008A3717"/>
    <w:rsid w:val="008A3BA3"/>
    <w:rsid w:val="008A3C7D"/>
    <w:rsid w:val="008A3CED"/>
    <w:rsid w:val="008A3D25"/>
    <w:rsid w:val="008A3D6E"/>
    <w:rsid w:val="008A3DEA"/>
    <w:rsid w:val="008A3E5A"/>
    <w:rsid w:val="008A3ED7"/>
    <w:rsid w:val="008A3F7E"/>
    <w:rsid w:val="008A3FFE"/>
    <w:rsid w:val="008A411A"/>
    <w:rsid w:val="008A4136"/>
    <w:rsid w:val="008A4513"/>
    <w:rsid w:val="008A45FB"/>
    <w:rsid w:val="008A4729"/>
    <w:rsid w:val="008A48C4"/>
    <w:rsid w:val="008A4AE2"/>
    <w:rsid w:val="008A4BB1"/>
    <w:rsid w:val="008A4D86"/>
    <w:rsid w:val="008A4EC3"/>
    <w:rsid w:val="008A4F64"/>
    <w:rsid w:val="008A519B"/>
    <w:rsid w:val="008A5226"/>
    <w:rsid w:val="008A522A"/>
    <w:rsid w:val="008A5395"/>
    <w:rsid w:val="008A555E"/>
    <w:rsid w:val="008A569D"/>
    <w:rsid w:val="008A597E"/>
    <w:rsid w:val="008A59A8"/>
    <w:rsid w:val="008A59BE"/>
    <w:rsid w:val="008A60A9"/>
    <w:rsid w:val="008A6158"/>
    <w:rsid w:val="008A6174"/>
    <w:rsid w:val="008A62BA"/>
    <w:rsid w:val="008A639B"/>
    <w:rsid w:val="008A6605"/>
    <w:rsid w:val="008A6816"/>
    <w:rsid w:val="008A6994"/>
    <w:rsid w:val="008A6A18"/>
    <w:rsid w:val="008A6BA9"/>
    <w:rsid w:val="008A70FE"/>
    <w:rsid w:val="008A7203"/>
    <w:rsid w:val="008A73ED"/>
    <w:rsid w:val="008A7475"/>
    <w:rsid w:val="008A74AA"/>
    <w:rsid w:val="008A74C0"/>
    <w:rsid w:val="008A7574"/>
    <w:rsid w:val="008A78D0"/>
    <w:rsid w:val="008A7AF2"/>
    <w:rsid w:val="008A7D98"/>
    <w:rsid w:val="008A7E1A"/>
    <w:rsid w:val="008A7EA3"/>
    <w:rsid w:val="008A7F93"/>
    <w:rsid w:val="008B0044"/>
    <w:rsid w:val="008B03C8"/>
    <w:rsid w:val="008B06D9"/>
    <w:rsid w:val="008B0878"/>
    <w:rsid w:val="008B0987"/>
    <w:rsid w:val="008B0BBB"/>
    <w:rsid w:val="008B0C9A"/>
    <w:rsid w:val="008B0D40"/>
    <w:rsid w:val="008B0DF4"/>
    <w:rsid w:val="008B0E9C"/>
    <w:rsid w:val="008B1011"/>
    <w:rsid w:val="008B1155"/>
    <w:rsid w:val="008B11F5"/>
    <w:rsid w:val="008B124D"/>
    <w:rsid w:val="008B1772"/>
    <w:rsid w:val="008B1802"/>
    <w:rsid w:val="008B1A07"/>
    <w:rsid w:val="008B1A5D"/>
    <w:rsid w:val="008B1BBA"/>
    <w:rsid w:val="008B1CB2"/>
    <w:rsid w:val="008B1CF2"/>
    <w:rsid w:val="008B1D5B"/>
    <w:rsid w:val="008B1D73"/>
    <w:rsid w:val="008B1EE6"/>
    <w:rsid w:val="008B22D8"/>
    <w:rsid w:val="008B2384"/>
    <w:rsid w:val="008B26D1"/>
    <w:rsid w:val="008B271A"/>
    <w:rsid w:val="008B291F"/>
    <w:rsid w:val="008B2C1D"/>
    <w:rsid w:val="008B2EBB"/>
    <w:rsid w:val="008B3026"/>
    <w:rsid w:val="008B310B"/>
    <w:rsid w:val="008B3183"/>
    <w:rsid w:val="008B318B"/>
    <w:rsid w:val="008B325B"/>
    <w:rsid w:val="008B352F"/>
    <w:rsid w:val="008B36A5"/>
    <w:rsid w:val="008B36CE"/>
    <w:rsid w:val="008B3CF6"/>
    <w:rsid w:val="008B3D62"/>
    <w:rsid w:val="008B3D82"/>
    <w:rsid w:val="008B4152"/>
    <w:rsid w:val="008B416C"/>
    <w:rsid w:val="008B430D"/>
    <w:rsid w:val="008B44F0"/>
    <w:rsid w:val="008B45A0"/>
    <w:rsid w:val="008B49AD"/>
    <w:rsid w:val="008B4A0D"/>
    <w:rsid w:val="008B4DAB"/>
    <w:rsid w:val="008B4F08"/>
    <w:rsid w:val="008B511E"/>
    <w:rsid w:val="008B528D"/>
    <w:rsid w:val="008B536F"/>
    <w:rsid w:val="008B5389"/>
    <w:rsid w:val="008B56B4"/>
    <w:rsid w:val="008B58DE"/>
    <w:rsid w:val="008B5A51"/>
    <w:rsid w:val="008B5A5A"/>
    <w:rsid w:val="008B601C"/>
    <w:rsid w:val="008B6250"/>
    <w:rsid w:val="008B6BD1"/>
    <w:rsid w:val="008B6D43"/>
    <w:rsid w:val="008B6E3F"/>
    <w:rsid w:val="008B6F60"/>
    <w:rsid w:val="008B705C"/>
    <w:rsid w:val="008B7081"/>
    <w:rsid w:val="008B7176"/>
    <w:rsid w:val="008B73E7"/>
    <w:rsid w:val="008B74D1"/>
    <w:rsid w:val="008B77DE"/>
    <w:rsid w:val="008B7890"/>
    <w:rsid w:val="008B79F6"/>
    <w:rsid w:val="008B7A3A"/>
    <w:rsid w:val="008B7AE0"/>
    <w:rsid w:val="008B7CE2"/>
    <w:rsid w:val="008B7D85"/>
    <w:rsid w:val="008C0056"/>
    <w:rsid w:val="008C02D7"/>
    <w:rsid w:val="008C055B"/>
    <w:rsid w:val="008C0870"/>
    <w:rsid w:val="008C0B59"/>
    <w:rsid w:val="008C0C7E"/>
    <w:rsid w:val="008C0FCD"/>
    <w:rsid w:val="008C10DF"/>
    <w:rsid w:val="008C11CD"/>
    <w:rsid w:val="008C1239"/>
    <w:rsid w:val="008C189B"/>
    <w:rsid w:val="008C19CC"/>
    <w:rsid w:val="008C1C4A"/>
    <w:rsid w:val="008C1C76"/>
    <w:rsid w:val="008C1EE8"/>
    <w:rsid w:val="008C20EB"/>
    <w:rsid w:val="008C20F3"/>
    <w:rsid w:val="008C2121"/>
    <w:rsid w:val="008C21EA"/>
    <w:rsid w:val="008C2258"/>
    <w:rsid w:val="008C22D4"/>
    <w:rsid w:val="008C261D"/>
    <w:rsid w:val="008C2623"/>
    <w:rsid w:val="008C292D"/>
    <w:rsid w:val="008C2B30"/>
    <w:rsid w:val="008C2BC3"/>
    <w:rsid w:val="008C2D6D"/>
    <w:rsid w:val="008C32BE"/>
    <w:rsid w:val="008C32D2"/>
    <w:rsid w:val="008C3484"/>
    <w:rsid w:val="008C34B4"/>
    <w:rsid w:val="008C3543"/>
    <w:rsid w:val="008C3774"/>
    <w:rsid w:val="008C37AE"/>
    <w:rsid w:val="008C39CF"/>
    <w:rsid w:val="008C406C"/>
    <w:rsid w:val="008C4151"/>
    <w:rsid w:val="008C4213"/>
    <w:rsid w:val="008C45F7"/>
    <w:rsid w:val="008C4886"/>
    <w:rsid w:val="008C48A5"/>
    <w:rsid w:val="008C48F4"/>
    <w:rsid w:val="008C4981"/>
    <w:rsid w:val="008C4C7E"/>
    <w:rsid w:val="008C4E91"/>
    <w:rsid w:val="008C4F1F"/>
    <w:rsid w:val="008C4FEB"/>
    <w:rsid w:val="008C5129"/>
    <w:rsid w:val="008C527A"/>
    <w:rsid w:val="008C5680"/>
    <w:rsid w:val="008C572A"/>
    <w:rsid w:val="008C5F9C"/>
    <w:rsid w:val="008C61D5"/>
    <w:rsid w:val="008C6358"/>
    <w:rsid w:val="008C64C5"/>
    <w:rsid w:val="008C663C"/>
    <w:rsid w:val="008C667A"/>
    <w:rsid w:val="008C67DB"/>
    <w:rsid w:val="008C684A"/>
    <w:rsid w:val="008C6ADB"/>
    <w:rsid w:val="008C6BDD"/>
    <w:rsid w:val="008C6C84"/>
    <w:rsid w:val="008C6DF2"/>
    <w:rsid w:val="008C6E02"/>
    <w:rsid w:val="008C6FA4"/>
    <w:rsid w:val="008C719E"/>
    <w:rsid w:val="008C7275"/>
    <w:rsid w:val="008C7601"/>
    <w:rsid w:val="008C76AC"/>
    <w:rsid w:val="008C7829"/>
    <w:rsid w:val="008C7D74"/>
    <w:rsid w:val="008C7EC3"/>
    <w:rsid w:val="008C7EEF"/>
    <w:rsid w:val="008C7FA5"/>
    <w:rsid w:val="008D007B"/>
    <w:rsid w:val="008D00BF"/>
    <w:rsid w:val="008D0131"/>
    <w:rsid w:val="008D015C"/>
    <w:rsid w:val="008D0229"/>
    <w:rsid w:val="008D02E0"/>
    <w:rsid w:val="008D0366"/>
    <w:rsid w:val="008D04E1"/>
    <w:rsid w:val="008D0523"/>
    <w:rsid w:val="008D0540"/>
    <w:rsid w:val="008D05DD"/>
    <w:rsid w:val="008D0674"/>
    <w:rsid w:val="008D0687"/>
    <w:rsid w:val="008D0887"/>
    <w:rsid w:val="008D0A70"/>
    <w:rsid w:val="008D0D17"/>
    <w:rsid w:val="008D0E99"/>
    <w:rsid w:val="008D100D"/>
    <w:rsid w:val="008D1076"/>
    <w:rsid w:val="008D12CF"/>
    <w:rsid w:val="008D133F"/>
    <w:rsid w:val="008D1386"/>
    <w:rsid w:val="008D13DF"/>
    <w:rsid w:val="008D13F5"/>
    <w:rsid w:val="008D16F6"/>
    <w:rsid w:val="008D1871"/>
    <w:rsid w:val="008D1913"/>
    <w:rsid w:val="008D1CE3"/>
    <w:rsid w:val="008D202E"/>
    <w:rsid w:val="008D2107"/>
    <w:rsid w:val="008D221B"/>
    <w:rsid w:val="008D230E"/>
    <w:rsid w:val="008D2465"/>
    <w:rsid w:val="008D2493"/>
    <w:rsid w:val="008D24DD"/>
    <w:rsid w:val="008D2514"/>
    <w:rsid w:val="008D26A3"/>
    <w:rsid w:val="008D2827"/>
    <w:rsid w:val="008D2C1D"/>
    <w:rsid w:val="008D2CF9"/>
    <w:rsid w:val="008D2F0C"/>
    <w:rsid w:val="008D3082"/>
    <w:rsid w:val="008D33E0"/>
    <w:rsid w:val="008D34AA"/>
    <w:rsid w:val="008D3549"/>
    <w:rsid w:val="008D35ED"/>
    <w:rsid w:val="008D3606"/>
    <w:rsid w:val="008D376E"/>
    <w:rsid w:val="008D3849"/>
    <w:rsid w:val="008D3964"/>
    <w:rsid w:val="008D3A16"/>
    <w:rsid w:val="008D3A8F"/>
    <w:rsid w:val="008D3C5C"/>
    <w:rsid w:val="008D3E75"/>
    <w:rsid w:val="008D3FAB"/>
    <w:rsid w:val="008D3FD1"/>
    <w:rsid w:val="008D40E2"/>
    <w:rsid w:val="008D4250"/>
    <w:rsid w:val="008D4273"/>
    <w:rsid w:val="008D4328"/>
    <w:rsid w:val="008D4461"/>
    <w:rsid w:val="008D4692"/>
    <w:rsid w:val="008D4828"/>
    <w:rsid w:val="008D4C3E"/>
    <w:rsid w:val="008D4D6C"/>
    <w:rsid w:val="008D5337"/>
    <w:rsid w:val="008D53B9"/>
    <w:rsid w:val="008D53E5"/>
    <w:rsid w:val="008D55F5"/>
    <w:rsid w:val="008D566D"/>
    <w:rsid w:val="008D567A"/>
    <w:rsid w:val="008D5792"/>
    <w:rsid w:val="008D58BD"/>
    <w:rsid w:val="008D59DA"/>
    <w:rsid w:val="008D5B6F"/>
    <w:rsid w:val="008D5BCF"/>
    <w:rsid w:val="008D5BE8"/>
    <w:rsid w:val="008D5C2E"/>
    <w:rsid w:val="008D5C39"/>
    <w:rsid w:val="008D5C9C"/>
    <w:rsid w:val="008D5CC3"/>
    <w:rsid w:val="008D5D75"/>
    <w:rsid w:val="008D5E23"/>
    <w:rsid w:val="008D5F7C"/>
    <w:rsid w:val="008D5F81"/>
    <w:rsid w:val="008D60C2"/>
    <w:rsid w:val="008D6145"/>
    <w:rsid w:val="008D6326"/>
    <w:rsid w:val="008D65D5"/>
    <w:rsid w:val="008D668E"/>
    <w:rsid w:val="008D6838"/>
    <w:rsid w:val="008D6D65"/>
    <w:rsid w:val="008D6D9E"/>
    <w:rsid w:val="008D6E17"/>
    <w:rsid w:val="008D6FBF"/>
    <w:rsid w:val="008D745F"/>
    <w:rsid w:val="008D7474"/>
    <w:rsid w:val="008D7629"/>
    <w:rsid w:val="008D78FC"/>
    <w:rsid w:val="008D7A84"/>
    <w:rsid w:val="008D7B98"/>
    <w:rsid w:val="008D7D96"/>
    <w:rsid w:val="008D7E02"/>
    <w:rsid w:val="008D7EBD"/>
    <w:rsid w:val="008E022B"/>
    <w:rsid w:val="008E02A8"/>
    <w:rsid w:val="008E0504"/>
    <w:rsid w:val="008E06A5"/>
    <w:rsid w:val="008E08D7"/>
    <w:rsid w:val="008E094C"/>
    <w:rsid w:val="008E0951"/>
    <w:rsid w:val="008E09FB"/>
    <w:rsid w:val="008E0B28"/>
    <w:rsid w:val="008E0D8C"/>
    <w:rsid w:val="008E0E8D"/>
    <w:rsid w:val="008E0EF1"/>
    <w:rsid w:val="008E140E"/>
    <w:rsid w:val="008E152E"/>
    <w:rsid w:val="008E156F"/>
    <w:rsid w:val="008E1586"/>
    <w:rsid w:val="008E15A4"/>
    <w:rsid w:val="008E1673"/>
    <w:rsid w:val="008E1784"/>
    <w:rsid w:val="008E19C2"/>
    <w:rsid w:val="008E19F3"/>
    <w:rsid w:val="008E1BDD"/>
    <w:rsid w:val="008E1CDD"/>
    <w:rsid w:val="008E2117"/>
    <w:rsid w:val="008E2151"/>
    <w:rsid w:val="008E21E2"/>
    <w:rsid w:val="008E2273"/>
    <w:rsid w:val="008E22BD"/>
    <w:rsid w:val="008E2367"/>
    <w:rsid w:val="008E239C"/>
    <w:rsid w:val="008E267B"/>
    <w:rsid w:val="008E2A8F"/>
    <w:rsid w:val="008E2ACA"/>
    <w:rsid w:val="008E2B4B"/>
    <w:rsid w:val="008E2CBD"/>
    <w:rsid w:val="008E2F06"/>
    <w:rsid w:val="008E2F65"/>
    <w:rsid w:val="008E33FE"/>
    <w:rsid w:val="008E3454"/>
    <w:rsid w:val="008E34F4"/>
    <w:rsid w:val="008E37BD"/>
    <w:rsid w:val="008E37C2"/>
    <w:rsid w:val="008E3AEE"/>
    <w:rsid w:val="008E3C17"/>
    <w:rsid w:val="008E3CB5"/>
    <w:rsid w:val="008E3E3E"/>
    <w:rsid w:val="008E4126"/>
    <w:rsid w:val="008E4470"/>
    <w:rsid w:val="008E45DB"/>
    <w:rsid w:val="008E47DF"/>
    <w:rsid w:val="008E497A"/>
    <w:rsid w:val="008E4C8D"/>
    <w:rsid w:val="008E4CDB"/>
    <w:rsid w:val="008E4CDE"/>
    <w:rsid w:val="008E4FCB"/>
    <w:rsid w:val="008E523B"/>
    <w:rsid w:val="008E529A"/>
    <w:rsid w:val="008E53A4"/>
    <w:rsid w:val="008E5666"/>
    <w:rsid w:val="008E56B5"/>
    <w:rsid w:val="008E56C0"/>
    <w:rsid w:val="008E57A4"/>
    <w:rsid w:val="008E598D"/>
    <w:rsid w:val="008E59A4"/>
    <w:rsid w:val="008E59EF"/>
    <w:rsid w:val="008E5C81"/>
    <w:rsid w:val="008E61B3"/>
    <w:rsid w:val="008E661B"/>
    <w:rsid w:val="008E6718"/>
    <w:rsid w:val="008E688F"/>
    <w:rsid w:val="008E6AB3"/>
    <w:rsid w:val="008E6C3E"/>
    <w:rsid w:val="008E6CE8"/>
    <w:rsid w:val="008E6FA1"/>
    <w:rsid w:val="008E7054"/>
    <w:rsid w:val="008E7072"/>
    <w:rsid w:val="008E7112"/>
    <w:rsid w:val="008E74E4"/>
    <w:rsid w:val="008E78AB"/>
    <w:rsid w:val="008E7ADE"/>
    <w:rsid w:val="008E7B56"/>
    <w:rsid w:val="008E7D0C"/>
    <w:rsid w:val="008E7DF8"/>
    <w:rsid w:val="008F00DC"/>
    <w:rsid w:val="008F0344"/>
    <w:rsid w:val="008F03FA"/>
    <w:rsid w:val="008F03FC"/>
    <w:rsid w:val="008F05AE"/>
    <w:rsid w:val="008F06BC"/>
    <w:rsid w:val="008F06CE"/>
    <w:rsid w:val="008F071C"/>
    <w:rsid w:val="008F09A9"/>
    <w:rsid w:val="008F0A9E"/>
    <w:rsid w:val="008F0AAB"/>
    <w:rsid w:val="008F0C11"/>
    <w:rsid w:val="008F0E44"/>
    <w:rsid w:val="008F10F5"/>
    <w:rsid w:val="008F1190"/>
    <w:rsid w:val="008F11BE"/>
    <w:rsid w:val="008F125E"/>
    <w:rsid w:val="008F1362"/>
    <w:rsid w:val="008F1653"/>
    <w:rsid w:val="008F19A2"/>
    <w:rsid w:val="008F1BA7"/>
    <w:rsid w:val="008F1C43"/>
    <w:rsid w:val="008F1CA2"/>
    <w:rsid w:val="008F1DB0"/>
    <w:rsid w:val="008F1DDD"/>
    <w:rsid w:val="008F1EB1"/>
    <w:rsid w:val="008F1F94"/>
    <w:rsid w:val="008F207C"/>
    <w:rsid w:val="008F25A7"/>
    <w:rsid w:val="008F2637"/>
    <w:rsid w:val="008F263D"/>
    <w:rsid w:val="008F266C"/>
    <w:rsid w:val="008F26AB"/>
    <w:rsid w:val="008F26C9"/>
    <w:rsid w:val="008F26D0"/>
    <w:rsid w:val="008F282A"/>
    <w:rsid w:val="008F2891"/>
    <w:rsid w:val="008F2A73"/>
    <w:rsid w:val="008F2C6E"/>
    <w:rsid w:val="008F2D4A"/>
    <w:rsid w:val="008F2D75"/>
    <w:rsid w:val="008F2D9C"/>
    <w:rsid w:val="008F2E2B"/>
    <w:rsid w:val="008F2F98"/>
    <w:rsid w:val="008F30C6"/>
    <w:rsid w:val="008F3106"/>
    <w:rsid w:val="008F319B"/>
    <w:rsid w:val="008F32CE"/>
    <w:rsid w:val="008F3613"/>
    <w:rsid w:val="008F3882"/>
    <w:rsid w:val="008F3A1F"/>
    <w:rsid w:val="008F3A25"/>
    <w:rsid w:val="008F3A4F"/>
    <w:rsid w:val="008F3CB1"/>
    <w:rsid w:val="008F3FB8"/>
    <w:rsid w:val="008F403A"/>
    <w:rsid w:val="008F41D4"/>
    <w:rsid w:val="008F42AA"/>
    <w:rsid w:val="008F44C5"/>
    <w:rsid w:val="008F469A"/>
    <w:rsid w:val="008F49D2"/>
    <w:rsid w:val="008F4A01"/>
    <w:rsid w:val="008F4AC7"/>
    <w:rsid w:val="008F4BBC"/>
    <w:rsid w:val="008F4CE4"/>
    <w:rsid w:val="008F4D9E"/>
    <w:rsid w:val="008F4E16"/>
    <w:rsid w:val="008F52A8"/>
    <w:rsid w:val="008F55C7"/>
    <w:rsid w:val="008F5721"/>
    <w:rsid w:val="008F5C35"/>
    <w:rsid w:val="008F5D40"/>
    <w:rsid w:val="008F5D83"/>
    <w:rsid w:val="008F5E62"/>
    <w:rsid w:val="008F5F8F"/>
    <w:rsid w:val="008F6044"/>
    <w:rsid w:val="008F62E0"/>
    <w:rsid w:val="008F6466"/>
    <w:rsid w:val="008F646D"/>
    <w:rsid w:val="008F6778"/>
    <w:rsid w:val="008F67BE"/>
    <w:rsid w:val="008F680D"/>
    <w:rsid w:val="008F6A1B"/>
    <w:rsid w:val="008F6DF5"/>
    <w:rsid w:val="008F6E04"/>
    <w:rsid w:val="008F6F75"/>
    <w:rsid w:val="008F6FD8"/>
    <w:rsid w:val="008F718D"/>
    <w:rsid w:val="008F72E7"/>
    <w:rsid w:val="008F7691"/>
    <w:rsid w:val="008F77B4"/>
    <w:rsid w:val="008F7943"/>
    <w:rsid w:val="008F7A79"/>
    <w:rsid w:val="008F7B5F"/>
    <w:rsid w:val="008F7B62"/>
    <w:rsid w:val="008F7BF8"/>
    <w:rsid w:val="008F7CCE"/>
    <w:rsid w:val="008F7FB5"/>
    <w:rsid w:val="00900105"/>
    <w:rsid w:val="009002AD"/>
    <w:rsid w:val="009003DE"/>
    <w:rsid w:val="00900545"/>
    <w:rsid w:val="0090081B"/>
    <w:rsid w:val="00900B05"/>
    <w:rsid w:val="00900B8D"/>
    <w:rsid w:val="00900BB8"/>
    <w:rsid w:val="00900BCC"/>
    <w:rsid w:val="00900BE0"/>
    <w:rsid w:val="00900C0D"/>
    <w:rsid w:val="00900CE2"/>
    <w:rsid w:val="00901061"/>
    <w:rsid w:val="009010FC"/>
    <w:rsid w:val="00901431"/>
    <w:rsid w:val="00901542"/>
    <w:rsid w:val="0090173F"/>
    <w:rsid w:val="009017F1"/>
    <w:rsid w:val="00901839"/>
    <w:rsid w:val="00901A28"/>
    <w:rsid w:val="00901C92"/>
    <w:rsid w:val="00901D6C"/>
    <w:rsid w:val="00901F1A"/>
    <w:rsid w:val="00901F46"/>
    <w:rsid w:val="00901F57"/>
    <w:rsid w:val="00902057"/>
    <w:rsid w:val="009020D8"/>
    <w:rsid w:val="00902310"/>
    <w:rsid w:val="009026B4"/>
    <w:rsid w:val="009026C0"/>
    <w:rsid w:val="00902717"/>
    <w:rsid w:val="009027B3"/>
    <w:rsid w:val="009027C6"/>
    <w:rsid w:val="009028C5"/>
    <w:rsid w:val="00902936"/>
    <w:rsid w:val="00902C1B"/>
    <w:rsid w:val="00902D8F"/>
    <w:rsid w:val="00902FDC"/>
    <w:rsid w:val="00903103"/>
    <w:rsid w:val="0090324C"/>
    <w:rsid w:val="009032AD"/>
    <w:rsid w:val="00903308"/>
    <w:rsid w:val="0090353C"/>
    <w:rsid w:val="0090374D"/>
    <w:rsid w:val="0090399A"/>
    <w:rsid w:val="00903A4E"/>
    <w:rsid w:val="00903AA1"/>
    <w:rsid w:val="00903CA7"/>
    <w:rsid w:val="00903F31"/>
    <w:rsid w:val="009049DD"/>
    <w:rsid w:val="009049F3"/>
    <w:rsid w:val="00904B2A"/>
    <w:rsid w:val="00904B2E"/>
    <w:rsid w:val="00904C70"/>
    <w:rsid w:val="00904CC3"/>
    <w:rsid w:val="00904D04"/>
    <w:rsid w:val="00904DF2"/>
    <w:rsid w:val="00904F92"/>
    <w:rsid w:val="00905232"/>
    <w:rsid w:val="00905445"/>
    <w:rsid w:val="0090556B"/>
    <w:rsid w:val="0090560A"/>
    <w:rsid w:val="00905711"/>
    <w:rsid w:val="00905732"/>
    <w:rsid w:val="0090578D"/>
    <w:rsid w:val="009057BA"/>
    <w:rsid w:val="009057FD"/>
    <w:rsid w:val="00905C6B"/>
    <w:rsid w:val="00905D6F"/>
    <w:rsid w:val="00905D7E"/>
    <w:rsid w:val="00905E16"/>
    <w:rsid w:val="00905EB6"/>
    <w:rsid w:val="009060E9"/>
    <w:rsid w:val="00906173"/>
    <w:rsid w:val="0090623A"/>
    <w:rsid w:val="00906284"/>
    <w:rsid w:val="009062B5"/>
    <w:rsid w:val="009063BC"/>
    <w:rsid w:val="00906434"/>
    <w:rsid w:val="0090675B"/>
    <w:rsid w:val="009067A9"/>
    <w:rsid w:val="00906910"/>
    <w:rsid w:val="00906AC1"/>
    <w:rsid w:val="00906DA9"/>
    <w:rsid w:val="00906ED3"/>
    <w:rsid w:val="00906FD6"/>
    <w:rsid w:val="009070EB"/>
    <w:rsid w:val="00907470"/>
    <w:rsid w:val="00907624"/>
    <w:rsid w:val="009076FA"/>
    <w:rsid w:val="009079BE"/>
    <w:rsid w:val="00907B74"/>
    <w:rsid w:val="00907CDC"/>
    <w:rsid w:val="00907E95"/>
    <w:rsid w:val="00907F20"/>
    <w:rsid w:val="009102C0"/>
    <w:rsid w:val="00910534"/>
    <w:rsid w:val="009109B9"/>
    <w:rsid w:val="00910A27"/>
    <w:rsid w:val="00910DC8"/>
    <w:rsid w:val="00910E60"/>
    <w:rsid w:val="00910E7D"/>
    <w:rsid w:val="00910F1C"/>
    <w:rsid w:val="00911009"/>
    <w:rsid w:val="0091102C"/>
    <w:rsid w:val="0091109A"/>
    <w:rsid w:val="00911119"/>
    <w:rsid w:val="00911195"/>
    <w:rsid w:val="009114AB"/>
    <w:rsid w:val="009114D2"/>
    <w:rsid w:val="00911627"/>
    <w:rsid w:val="00911639"/>
    <w:rsid w:val="00911873"/>
    <w:rsid w:val="009118D5"/>
    <w:rsid w:val="009118E8"/>
    <w:rsid w:val="0091193C"/>
    <w:rsid w:val="00911993"/>
    <w:rsid w:val="00911A04"/>
    <w:rsid w:val="00911CEE"/>
    <w:rsid w:val="00911E10"/>
    <w:rsid w:val="00912048"/>
    <w:rsid w:val="009123F3"/>
    <w:rsid w:val="009125A3"/>
    <w:rsid w:val="009125DE"/>
    <w:rsid w:val="009126C0"/>
    <w:rsid w:val="00912901"/>
    <w:rsid w:val="00912A9A"/>
    <w:rsid w:val="00912AE4"/>
    <w:rsid w:val="00912EEF"/>
    <w:rsid w:val="00912FBE"/>
    <w:rsid w:val="00913196"/>
    <w:rsid w:val="0091324D"/>
    <w:rsid w:val="00913570"/>
    <w:rsid w:val="00913710"/>
    <w:rsid w:val="0091396C"/>
    <w:rsid w:val="00913A7C"/>
    <w:rsid w:val="00913D91"/>
    <w:rsid w:val="00913DC7"/>
    <w:rsid w:val="00913F93"/>
    <w:rsid w:val="00914133"/>
    <w:rsid w:val="00914287"/>
    <w:rsid w:val="0091433E"/>
    <w:rsid w:val="009143C7"/>
    <w:rsid w:val="0091441C"/>
    <w:rsid w:val="0091442A"/>
    <w:rsid w:val="00914490"/>
    <w:rsid w:val="009146E2"/>
    <w:rsid w:val="00914725"/>
    <w:rsid w:val="009148B7"/>
    <w:rsid w:val="009148C5"/>
    <w:rsid w:val="009148F0"/>
    <w:rsid w:val="009149AA"/>
    <w:rsid w:val="00914B4B"/>
    <w:rsid w:val="00914CC6"/>
    <w:rsid w:val="00914D09"/>
    <w:rsid w:val="00914E4F"/>
    <w:rsid w:val="0091519F"/>
    <w:rsid w:val="009156E6"/>
    <w:rsid w:val="00915769"/>
    <w:rsid w:val="00915825"/>
    <w:rsid w:val="00915950"/>
    <w:rsid w:val="00915E02"/>
    <w:rsid w:val="00915EE2"/>
    <w:rsid w:val="00915F06"/>
    <w:rsid w:val="00915FD6"/>
    <w:rsid w:val="0091600D"/>
    <w:rsid w:val="00916013"/>
    <w:rsid w:val="009162DF"/>
    <w:rsid w:val="009162F7"/>
    <w:rsid w:val="009163F1"/>
    <w:rsid w:val="009165D1"/>
    <w:rsid w:val="00916743"/>
    <w:rsid w:val="0091690C"/>
    <w:rsid w:val="0091696B"/>
    <w:rsid w:val="00916B2F"/>
    <w:rsid w:val="00916D1D"/>
    <w:rsid w:val="00916E44"/>
    <w:rsid w:val="00916F70"/>
    <w:rsid w:val="00917207"/>
    <w:rsid w:val="0091728A"/>
    <w:rsid w:val="0091729B"/>
    <w:rsid w:val="009172D5"/>
    <w:rsid w:val="00917569"/>
    <w:rsid w:val="009175BC"/>
    <w:rsid w:val="0091775E"/>
    <w:rsid w:val="00917AF4"/>
    <w:rsid w:val="00917B69"/>
    <w:rsid w:val="00917C8B"/>
    <w:rsid w:val="00917CB0"/>
    <w:rsid w:val="00917CD9"/>
    <w:rsid w:val="00917D16"/>
    <w:rsid w:val="00917F1A"/>
    <w:rsid w:val="00917F23"/>
    <w:rsid w:val="0092000B"/>
    <w:rsid w:val="00920075"/>
    <w:rsid w:val="0092014D"/>
    <w:rsid w:val="009201D3"/>
    <w:rsid w:val="00920216"/>
    <w:rsid w:val="009204EB"/>
    <w:rsid w:val="009205E5"/>
    <w:rsid w:val="0092063A"/>
    <w:rsid w:val="009206FE"/>
    <w:rsid w:val="009207D9"/>
    <w:rsid w:val="00920977"/>
    <w:rsid w:val="00920AB5"/>
    <w:rsid w:val="00920DBE"/>
    <w:rsid w:val="00920E51"/>
    <w:rsid w:val="00921169"/>
    <w:rsid w:val="009212A1"/>
    <w:rsid w:val="00921329"/>
    <w:rsid w:val="0092151E"/>
    <w:rsid w:val="00921521"/>
    <w:rsid w:val="009216A6"/>
    <w:rsid w:val="00921968"/>
    <w:rsid w:val="00921AC5"/>
    <w:rsid w:val="00921B31"/>
    <w:rsid w:val="00921D5A"/>
    <w:rsid w:val="00921D5D"/>
    <w:rsid w:val="00921DAD"/>
    <w:rsid w:val="00921EB6"/>
    <w:rsid w:val="00921F37"/>
    <w:rsid w:val="0092214D"/>
    <w:rsid w:val="00922367"/>
    <w:rsid w:val="0092244D"/>
    <w:rsid w:val="00922978"/>
    <w:rsid w:val="00922D74"/>
    <w:rsid w:val="00922DE8"/>
    <w:rsid w:val="00922FD7"/>
    <w:rsid w:val="0092323F"/>
    <w:rsid w:val="00923488"/>
    <w:rsid w:val="009234E5"/>
    <w:rsid w:val="009237B3"/>
    <w:rsid w:val="009237E0"/>
    <w:rsid w:val="00923A7E"/>
    <w:rsid w:val="00923AD6"/>
    <w:rsid w:val="00923B4F"/>
    <w:rsid w:val="00923BDC"/>
    <w:rsid w:val="00923C48"/>
    <w:rsid w:val="00923D90"/>
    <w:rsid w:val="00923E13"/>
    <w:rsid w:val="00924171"/>
    <w:rsid w:val="009249B8"/>
    <w:rsid w:val="00924A08"/>
    <w:rsid w:val="00924B08"/>
    <w:rsid w:val="00924C7E"/>
    <w:rsid w:val="00924E19"/>
    <w:rsid w:val="00924F18"/>
    <w:rsid w:val="00924F4E"/>
    <w:rsid w:val="00924F5D"/>
    <w:rsid w:val="00925139"/>
    <w:rsid w:val="009252C3"/>
    <w:rsid w:val="00925365"/>
    <w:rsid w:val="00925522"/>
    <w:rsid w:val="009255A0"/>
    <w:rsid w:val="009255DB"/>
    <w:rsid w:val="009255E4"/>
    <w:rsid w:val="009255F0"/>
    <w:rsid w:val="00925602"/>
    <w:rsid w:val="00925864"/>
    <w:rsid w:val="0092589D"/>
    <w:rsid w:val="009259DC"/>
    <w:rsid w:val="00925A7D"/>
    <w:rsid w:val="00925A8B"/>
    <w:rsid w:val="00925B25"/>
    <w:rsid w:val="00925B4A"/>
    <w:rsid w:val="00925D5B"/>
    <w:rsid w:val="00925F31"/>
    <w:rsid w:val="00925FF2"/>
    <w:rsid w:val="00926109"/>
    <w:rsid w:val="009261AC"/>
    <w:rsid w:val="00926413"/>
    <w:rsid w:val="009266F7"/>
    <w:rsid w:val="0092680C"/>
    <w:rsid w:val="0092680F"/>
    <w:rsid w:val="00926870"/>
    <w:rsid w:val="00926892"/>
    <w:rsid w:val="009269A4"/>
    <w:rsid w:val="00926ABD"/>
    <w:rsid w:val="00926DEB"/>
    <w:rsid w:val="00926F11"/>
    <w:rsid w:val="009270B0"/>
    <w:rsid w:val="009273B0"/>
    <w:rsid w:val="00927455"/>
    <w:rsid w:val="0092749D"/>
    <w:rsid w:val="00927556"/>
    <w:rsid w:val="009275A5"/>
    <w:rsid w:val="00927664"/>
    <w:rsid w:val="009276C7"/>
    <w:rsid w:val="0092778C"/>
    <w:rsid w:val="00927909"/>
    <w:rsid w:val="00927957"/>
    <w:rsid w:val="00927B1D"/>
    <w:rsid w:val="00927C42"/>
    <w:rsid w:val="00927D82"/>
    <w:rsid w:val="00927E3F"/>
    <w:rsid w:val="00927F15"/>
    <w:rsid w:val="0093000F"/>
    <w:rsid w:val="009301BF"/>
    <w:rsid w:val="00930498"/>
    <w:rsid w:val="00930621"/>
    <w:rsid w:val="009306EF"/>
    <w:rsid w:val="009307C4"/>
    <w:rsid w:val="00930863"/>
    <w:rsid w:val="00930B1E"/>
    <w:rsid w:val="00930DF3"/>
    <w:rsid w:val="00930F7D"/>
    <w:rsid w:val="00931126"/>
    <w:rsid w:val="0093113A"/>
    <w:rsid w:val="009314BF"/>
    <w:rsid w:val="0093155E"/>
    <w:rsid w:val="00931697"/>
    <w:rsid w:val="00931806"/>
    <w:rsid w:val="00931AF0"/>
    <w:rsid w:val="00931BAB"/>
    <w:rsid w:val="00931CCA"/>
    <w:rsid w:val="00931FA5"/>
    <w:rsid w:val="009321C9"/>
    <w:rsid w:val="00932342"/>
    <w:rsid w:val="0093246E"/>
    <w:rsid w:val="0093261B"/>
    <w:rsid w:val="009327B7"/>
    <w:rsid w:val="009327ED"/>
    <w:rsid w:val="009328B4"/>
    <w:rsid w:val="0093291F"/>
    <w:rsid w:val="009329A4"/>
    <w:rsid w:val="00932AB1"/>
    <w:rsid w:val="00932C51"/>
    <w:rsid w:val="00932ED1"/>
    <w:rsid w:val="00932EED"/>
    <w:rsid w:val="00932F2E"/>
    <w:rsid w:val="00933190"/>
    <w:rsid w:val="009335F3"/>
    <w:rsid w:val="0093377B"/>
    <w:rsid w:val="009338BC"/>
    <w:rsid w:val="00933A15"/>
    <w:rsid w:val="00933A54"/>
    <w:rsid w:val="00933AB6"/>
    <w:rsid w:val="00933B46"/>
    <w:rsid w:val="00933CF7"/>
    <w:rsid w:val="00933D2C"/>
    <w:rsid w:val="00933DD3"/>
    <w:rsid w:val="00933EA0"/>
    <w:rsid w:val="00933FD4"/>
    <w:rsid w:val="009340DA"/>
    <w:rsid w:val="009340E2"/>
    <w:rsid w:val="0093430F"/>
    <w:rsid w:val="009343CD"/>
    <w:rsid w:val="009343EB"/>
    <w:rsid w:val="009344AA"/>
    <w:rsid w:val="00934567"/>
    <w:rsid w:val="009348C4"/>
    <w:rsid w:val="00934AAC"/>
    <w:rsid w:val="00934E3E"/>
    <w:rsid w:val="00934E56"/>
    <w:rsid w:val="00935006"/>
    <w:rsid w:val="009351BF"/>
    <w:rsid w:val="009352E2"/>
    <w:rsid w:val="00935633"/>
    <w:rsid w:val="009356A2"/>
    <w:rsid w:val="009356EA"/>
    <w:rsid w:val="00935828"/>
    <w:rsid w:val="00935ABE"/>
    <w:rsid w:val="00935B36"/>
    <w:rsid w:val="00935C06"/>
    <w:rsid w:val="0093608B"/>
    <w:rsid w:val="0093625E"/>
    <w:rsid w:val="0093673E"/>
    <w:rsid w:val="0093697C"/>
    <w:rsid w:val="00936B60"/>
    <w:rsid w:val="00936BD9"/>
    <w:rsid w:val="00936C24"/>
    <w:rsid w:val="00936C32"/>
    <w:rsid w:val="00936CFE"/>
    <w:rsid w:val="00936D16"/>
    <w:rsid w:val="00936E67"/>
    <w:rsid w:val="00936EB9"/>
    <w:rsid w:val="00936F72"/>
    <w:rsid w:val="0093734C"/>
    <w:rsid w:val="0093739F"/>
    <w:rsid w:val="0093741C"/>
    <w:rsid w:val="00937450"/>
    <w:rsid w:val="00937472"/>
    <w:rsid w:val="00937521"/>
    <w:rsid w:val="009375FE"/>
    <w:rsid w:val="0093764F"/>
    <w:rsid w:val="00937667"/>
    <w:rsid w:val="009376A3"/>
    <w:rsid w:val="009376AC"/>
    <w:rsid w:val="009376AF"/>
    <w:rsid w:val="009379BE"/>
    <w:rsid w:val="00937AC9"/>
    <w:rsid w:val="00937B66"/>
    <w:rsid w:val="00937D89"/>
    <w:rsid w:val="00937F76"/>
    <w:rsid w:val="0094007C"/>
    <w:rsid w:val="009402C2"/>
    <w:rsid w:val="00940457"/>
    <w:rsid w:val="00940499"/>
    <w:rsid w:val="009404D6"/>
    <w:rsid w:val="00940643"/>
    <w:rsid w:val="0094064B"/>
    <w:rsid w:val="0094095C"/>
    <w:rsid w:val="00940A01"/>
    <w:rsid w:val="00940A49"/>
    <w:rsid w:val="00940A5A"/>
    <w:rsid w:val="00940B8C"/>
    <w:rsid w:val="00940B94"/>
    <w:rsid w:val="00940D61"/>
    <w:rsid w:val="00940E02"/>
    <w:rsid w:val="00940FD4"/>
    <w:rsid w:val="0094110B"/>
    <w:rsid w:val="0094112C"/>
    <w:rsid w:val="0094135E"/>
    <w:rsid w:val="009414AB"/>
    <w:rsid w:val="009415BF"/>
    <w:rsid w:val="00941CA5"/>
    <w:rsid w:val="00941DB6"/>
    <w:rsid w:val="009421AF"/>
    <w:rsid w:val="009421C3"/>
    <w:rsid w:val="009423FD"/>
    <w:rsid w:val="009425A2"/>
    <w:rsid w:val="00942839"/>
    <w:rsid w:val="00942898"/>
    <w:rsid w:val="00942A30"/>
    <w:rsid w:val="00942AA1"/>
    <w:rsid w:val="00942B08"/>
    <w:rsid w:val="00942BB5"/>
    <w:rsid w:val="00942BD9"/>
    <w:rsid w:val="00942F56"/>
    <w:rsid w:val="00942FAA"/>
    <w:rsid w:val="0094315C"/>
    <w:rsid w:val="00943237"/>
    <w:rsid w:val="009433E6"/>
    <w:rsid w:val="009434C4"/>
    <w:rsid w:val="00943596"/>
    <w:rsid w:val="009435E4"/>
    <w:rsid w:val="0094368F"/>
    <w:rsid w:val="009436AE"/>
    <w:rsid w:val="0094372B"/>
    <w:rsid w:val="009437BD"/>
    <w:rsid w:val="009437D4"/>
    <w:rsid w:val="0094397D"/>
    <w:rsid w:val="00943A70"/>
    <w:rsid w:val="00943B17"/>
    <w:rsid w:val="00943B25"/>
    <w:rsid w:val="00943BFB"/>
    <w:rsid w:val="00943D9C"/>
    <w:rsid w:val="00943E15"/>
    <w:rsid w:val="00943E5D"/>
    <w:rsid w:val="00943F00"/>
    <w:rsid w:val="0094401D"/>
    <w:rsid w:val="009441D0"/>
    <w:rsid w:val="009442D4"/>
    <w:rsid w:val="0094463A"/>
    <w:rsid w:val="0094466B"/>
    <w:rsid w:val="00944700"/>
    <w:rsid w:val="00944724"/>
    <w:rsid w:val="00944770"/>
    <w:rsid w:val="009448C5"/>
    <w:rsid w:val="00944911"/>
    <w:rsid w:val="00944ACD"/>
    <w:rsid w:val="00944BAE"/>
    <w:rsid w:val="00944BD4"/>
    <w:rsid w:val="00944D5E"/>
    <w:rsid w:val="009450E4"/>
    <w:rsid w:val="00945609"/>
    <w:rsid w:val="0094568C"/>
    <w:rsid w:val="009457D9"/>
    <w:rsid w:val="00945846"/>
    <w:rsid w:val="00945A45"/>
    <w:rsid w:val="00945C86"/>
    <w:rsid w:val="00945D42"/>
    <w:rsid w:val="00945E60"/>
    <w:rsid w:val="00945FA3"/>
    <w:rsid w:val="00945FA6"/>
    <w:rsid w:val="0094619A"/>
    <w:rsid w:val="00946236"/>
    <w:rsid w:val="00946339"/>
    <w:rsid w:val="0094648E"/>
    <w:rsid w:val="00946532"/>
    <w:rsid w:val="009467E2"/>
    <w:rsid w:val="00946DA5"/>
    <w:rsid w:val="00946E30"/>
    <w:rsid w:val="00946EC7"/>
    <w:rsid w:val="00946EDD"/>
    <w:rsid w:val="00946FB2"/>
    <w:rsid w:val="0094725A"/>
    <w:rsid w:val="009472E0"/>
    <w:rsid w:val="00947399"/>
    <w:rsid w:val="009477B3"/>
    <w:rsid w:val="00947C11"/>
    <w:rsid w:val="009500E1"/>
    <w:rsid w:val="00950117"/>
    <w:rsid w:val="0095013B"/>
    <w:rsid w:val="009501AC"/>
    <w:rsid w:val="0095023B"/>
    <w:rsid w:val="0095055E"/>
    <w:rsid w:val="00950F17"/>
    <w:rsid w:val="00950F36"/>
    <w:rsid w:val="0095100F"/>
    <w:rsid w:val="009513F9"/>
    <w:rsid w:val="009517B6"/>
    <w:rsid w:val="009518C0"/>
    <w:rsid w:val="00951D66"/>
    <w:rsid w:val="00951D6E"/>
    <w:rsid w:val="009520BE"/>
    <w:rsid w:val="009522B2"/>
    <w:rsid w:val="00952449"/>
    <w:rsid w:val="009524D5"/>
    <w:rsid w:val="0095255F"/>
    <w:rsid w:val="0095260B"/>
    <w:rsid w:val="009526BD"/>
    <w:rsid w:val="009526D9"/>
    <w:rsid w:val="00952941"/>
    <w:rsid w:val="00952F5C"/>
    <w:rsid w:val="009530F8"/>
    <w:rsid w:val="00953358"/>
    <w:rsid w:val="0095365A"/>
    <w:rsid w:val="00953661"/>
    <w:rsid w:val="009536AB"/>
    <w:rsid w:val="00953ACD"/>
    <w:rsid w:val="00953B26"/>
    <w:rsid w:val="00953BD9"/>
    <w:rsid w:val="00953DF8"/>
    <w:rsid w:val="00953F7F"/>
    <w:rsid w:val="00954034"/>
    <w:rsid w:val="00954340"/>
    <w:rsid w:val="009548E6"/>
    <w:rsid w:val="00954A9B"/>
    <w:rsid w:val="00954ADC"/>
    <w:rsid w:val="00954D84"/>
    <w:rsid w:val="00954D9F"/>
    <w:rsid w:val="00955188"/>
    <w:rsid w:val="009555F6"/>
    <w:rsid w:val="00955863"/>
    <w:rsid w:val="009558ED"/>
    <w:rsid w:val="00955926"/>
    <w:rsid w:val="00955C80"/>
    <w:rsid w:val="00955CF4"/>
    <w:rsid w:val="00955F80"/>
    <w:rsid w:val="00956004"/>
    <w:rsid w:val="00956177"/>
    <w:rsid w:val="00956476"/>
    <w:rsid w:val="009565B0"/>
    <w:rsid w:val="00956869"/>
    <w:rsid w:val="009568E2"/>
    <w:rsid w:val="00956EE6"/>
    <w:rsid w:val="00956F2D"/>
    <w:rsid w:val="0095717B"/>
    <w:rsid w:val="009571A0"/>
    <w:rsid w:val="009571CA"/>
    <w:rsid w:val="009575B6"/>
    <w:rsid w:val="00957812"/>
    <w:rsid w:val="00957844"/>
    <w:rsid w:val="00957922"/>
    <w:rsid w:val="00957B24"/>
    <w:rsid w:val="00957B54"/>
    <w:rsid w:val="00957B7D"/>
    <w:rsid w:val="00957E19"/>
    <w:rsid w:val="00957FDF"/>
    <w:rsid w:val="0096018F"/>
    <w:rsid w:val="0096025E"/>
    <w:rsid w:val="009602CD"/>
    <w:rsid w:val="009603BA"/>
    <w:rsid w:val="0096044D"/>
    <w:rsid w:val="009605AB"/>
    <w:rsid w:val="009608C3"/>
    <w:rsid w:val="009608E5"/>
    <w:rsid w:val="009609E8"/>
    <w:rsid w:val="00960A57"/>
    <w:rsid w:val="00960ED7"/>
    <w:rsid w:val="00961106"/>
    <w:rsid w:val="0096127A"/>
    <w:rsid w:val="0096151D"/>
    <w:rsid w:val="009616F3"/>
    <w:rsid w:val="00961925"/>
    <w:rsid w:val="0096193D"/>
    <w:rsid w:val="00961E7A"/>
    <w:rsid w:val="00962601"/>
    <w:rsid w:val="009627C8"/>
    <w:rsid w:val="00962AA5"/>
    <w:rsid w:val="00962C63"/>
    <w:rsid w:val="00962DC6"/>
    <w:rsid w:val="00962E01"/>
    <w:rsid w:val="00963049"/>
    <w:rsid w:val="009630A3"/>
    <w:rsid w:val="009630CC"/>
    <w:rsid w:val="009631AE"/>
    <w:rsid w:val="0096326F"/>
    <w:rsid w:val="00963286"/>
    <w:rsid w:val="009632CF"/>
    <w:rsid w:val="0096331C"/>
    <w:rsid w:val="0096334D"/>
    <w:rsid w:val="009636F4"/>
    <w:rsid w:val="00963CDA"/>
    <w:rsid w:val="00963D67"/>
    <w:rsid w:val="00963DC7"/>
    <w:rsid w:val="00963E03"/>
    <w:rsid w:val="009640FF"/>
    <w:rsid w:val="0096414E"/>
    <w:rsid w:val="009645C5"/>
    <w:rsid w:val="00964910"/>
    <w:rsid w:val="00964AEA"/>
    <w:rsid w:val="00964BE8"/>
    <w:rsid w:val="00964BED"/>
    <w:rsid w:val="00964F8C"/>
    <w:rsid w:val="00964FB3"/>
    <w:rsid w:val="00964FD9"/>
    <w:rsid w:val="009652A7"/>
    <w:rsid w:val="00965400"/>
    <w:rsid w:val="009654E5"/>
    <w:rsid w:val="00965BBE"/>
    <w:rsid w:val="00965D1E"/>
    <w:rsid w:val="00965DFF"/>
    <w:rsid w:val="00965ED4"/>
    <w:rsid w:val="00965FEA"/>
    <w:rsid w:val="0096613B"/>
    <w:rsid w:val="009663C1"/>
    <w:rsid w:val="00966400"/>
    <w:rsid w:val="0096645E"/>
    <w:rsid w:val="009664C5"/>
    <w:rsid w:val="00966613"/>
    <w:rsid w:val="00966749"/>
    <w:rsid w:val="009667B8"/>
    <w:rsid w:val="009668BB"/>
    <w:rsid w:val="00966A13"/>
    <w:rsid w:val="00966AB6"/>
    <w:rsid w:val="00966C7E"/>
    <w:rsid w:val="00966D38"/>
    <w:rsid w:val="00966DC9"/>
    <w:rsid w:val="00966F4E"/>
    <w:rsid w:val="00966F56"/>
    <w:rsid w:val="00967104"/>
    <w:rsid w:val="00967114"/>
    <w:rsid w:val="009673B0"/>
    <w:rsid w:val="0096768B"/>
    <w:rsid w:val="00967B12"/>
    <w:rsid w:val="00967B3E"/>
    <w:rsid w:val="00967BA2"/>
    <w:rsid w:val="00967BB2"/>
    <w:rsid w:val="00967C5C"/>
    <w:rsid w:val="00967ED6"/>
    <w:rsid w:val="00967F29"/>
    <w:rsid w:val="009700C8"/>
    <w:rsid w:val="009702B9"/>
    <w:rsid w:val="00970518"/>
    <w:rsid w:val="00970623"/>
    <w:rsid w:val="00970657"/>
    <w:rsid w:val="00970663"/>
    <w:rsid w:val="009709B9"/>
    <w:rsid w:val="00970D92"/>
    <w:rsid w:val="00970E1F"/>
    <w:rsid w:val="00971022"/>
    <w:rsid w:val="009710EF"/>
    <w:rsid w:val="0097140B"/>
    <w:rsid w:val="009715BE"/>
    <w:rsid w:val="0097191B"/>
    <w:rsid w:val="009719A0"/>
    <w:rsid w:val="009719DF"/>
    <w:rsid w:val="009719F8"/>
    <w:rsid w:val="00971D37"/>
    <w:rsid w:val="00971E9F"/>
    <w:rsid w:val="00971EA4"/>
    <w:rsid w:val="00972102"/>
    <w:rsid w:val="0097242D"/>
    <w:rsid w:val="0097263F"/>
    <w:rsid w:val="00972985"/>
    <w:rsid w:val="009729B5"/>
    <w:rsid w:val="0097311C"/>
    <w:rsid w:val="0097318A"/>
    <w:rsid w:val="00973427"/>
    <w:rsid w:val="0097365A"/>
    <w:rsid w:val="00973674"/>
    <w:rsid w:val="009738CA"/>
    <w:rsid w:val="009738D8"/>
    <w:rsid w:val="00973A5F"/>
    <w:rsid w:val="00973AC0"/>
    <w:rsid w:val="00973BB6"/>
    <w:rsid w:val="00973C51"/>
    <w:rsid w:val="00973C99"/>
    <w:rsid w:val="00973DB9"/>
    <w:rsid w:val="0097424C"/>
    <w:rsid w:val="00974286"/>
    <w:rsid w:val="009742DA"/>
    <w:rsid w:val="00974577"/>
    <w:rsid w:val="00974592"/>
    <w:rsid w:val="00974697"/>
    <w:rsid w:val="00974759"/>
    <w:rsid w:val="00974884"/>
    <w:rsid w:val="00974C33"/>
    <w:rsid w:val="00974F07"/>
    <w:rsid w:val="00974F67"/>
    <w:rsid w:val="0097506C"/>
    <w:rsid w:val="00975286"/>
    <w:rsid w:val="009752CE"/>
    <w:rsid w:val="00975358"/>
    <w:rsid w:val="00975482"/>
    <w:rsid w:val="00975A3E"/>
    <w:rsid w:val="00975BC1"/>
    <w:rsid w:val="00975F15"/>
    <w:rsid w:val="009760E3"/>
    <w:rsid w:val="0097614E"/>
    <w:rsid w:val="0097625A"/>
    <w:rsid w:val="0097638A"/>
    <w:rsid w:val="0097674A"/>
    <w:rsid w:val="009768A7"/>
    <w:rsid w:val="00976AC8"/>
    <w:rsid w:val="00976B83"/>
    <w:rsid w:val="00976BE3"/>
    <w:rsid w:val="00976C86"/>
    <w:rsid w:val="00976DB2"/>
    <w:rsid w:val="00976F83"/>
    <w:rsid w:val="009770DE"/>
    <w:rsid w:val="00977278"/>
    <w:rsid w:val="009772C4"/>
    <w:rsid w:val="009772F4"/>
    <w:rsid w:val="00977321"/>
    <w:rsid w:val="00977390"/>
    <w:rsid w:val="0097778A"/>
    <w:rsid w:val="0097787D"/>
    <w:rsid w:val="00977898"/>
    <w:rsid w:val="00977C54"/>
    <w:rsid w:val="00977C57"/>
    <w:rsid w:val="00977FF9"/>
    <w:rsid w:val="009802BE"/>
    <w:rsid w:val="00980466"/>
    <w:rsid w:val="00980647"/>
    <w:rsid w:val="0098083B"/>
    <w:rsid w:val="009808F0"/>
    <w:rsid w:val="00980902"/>
    <w:rsid w:val="0098093B"/>
    <w:rsid w:val="00980992"/>
    <w:rsid w:val="00980A82"/>
    <w:rsid w:val="00980AF6"/>
    <w:rsid w:val="00980D84"/>
    <w:rsid w:val="00980DD6"/>
    <w:rsid w:val="00980EFB"/>
    <w:rsid w:val="00981083"/>
    <w:rsid w:val="0098108E"/>
    <w:rsid w:val="00981439"/>
    <w:rsid w:val="00981589"/>
    <w:rsid w:val="009815E2"/>
    <w:rsid w:val="0098162A"/>
    <w:rsid w:val="009816A2"/>
    <w:rsid w:val="009816D9"/>
    <w:rsid w:val="009817E3"/>
    <w:rsid w:val="00981917"/>
    <w:rsid w:val="00981A4E"/>
    <w:rsid w:val="00981B29"/>
    <w:rsid w:val="00981C01"/>
    <w:rsid w:val="00981C3D"/>
    <w:rsid w:val="00981D1A"/>
    <w:rsid w:val="00981E73"/>
    <w:rsid w:val="00981E88"/>
    <w:rsid w:val="0098203E"/>
    <w:rsid w:val="0098230B"/>
    <w:rsid w:val="00982414"/>
    <w:rsid w:val="0098243A"/>
    <w:rsid w:val="0098295C"/>
    <w:rsid w:val="009829FA"/>
    <w:rsid w:val="00982AB2"/>
    <w:rsid w:val="00982B50"/>
    <w:rsid w:val="00982B58"/>
    <w:rsid w:val="00982CE6"/>
    <w:rsid w:val="00982D44"/>
    <w:rsid w:val="00982DE9"/>
    <w:rsid w:val="00982E20"/>
    <w:rsid w:val="00982FBB"/>
    <w:rsid w:val="00983055"/>
    <w:rsid w:val="00983138"/>
    <w:rsid w:val="0098318B"/>
    <w:rsid w:val="00983266"/>
    <w:rsid w:val="009832B1"/>
    <w:rsid w:val="00983369"/>
    <w:rsid w:val="009833A4"/>
    <w:rsid w:val="0098343E"/>
    <w:rsid w:val="009834BF"/>
    <w:rsid w:val="0098350C"/>
    <w:rsid w:val="0098351A"/>
    <w:rsid w:val="00983566"/>
    <w:rsid w:val="00983571"/>
    <w:rsid w:val="00983820"/>
    <w:rsid w:val="009838DE"/>
    <w:rsid w:val="0098396E"/>
    <w:rsid w:val="00983B04"/>
    <w:rsid w:val="00983BA2"/>
    <w:rsid w:val="00983DE7"/>
    <w:rsid w:val="00983FD9"/>
    <w:rsid w:val="00984171"/>
    <w:rsid w:val="00984385"/>
    <w:rsid w:val="0098440D"/>
    <w:rsid w:val="009845FD"/>
    <w:rsid w:val="0098463A"/>
    <w:rsid w:val="00984E32"/>
    <w:rsid w:val="00984E86"/>
    <w:rsid w:val="00984E9C"/>
    <w:rsid w:val="00984EB7"/>
    <w:rsid w:val="00985012"/>
    <w:rsid w:val="00985135"/>
    <w:rsid w:val="00985176"/>
    <w:rsid w:val="0098517C"/>
    <w:rsid w:val="009853BF"/>
    <w:rsid w:val="009853C0"/>
    <w:rsid w:val="009854A5"/>
    <w:rsid w:val="0098570D"/>
    <w:rsid w:val="00985900"/>
    <w:rsid w:val="009859F7"/>
    <w:rsid w:val="00985B9A"/>
    <w:rsid w:val="00985BDA"/>
    <w:rsid w:val="00985D2A"/>
    <w:rsid w:val="00985D56"/>
    <w:rsid w:val="00985F79"/>
    <w:rsid w:val="009862E2"/>
    <w:rsid w:val="009864C8"/>
    <w:rsid w:val="009864EF"/>
    <w:rsid w:val="0098661E"/>
    <w:rsid w:val="0098666D"/>
    <w:rsid w:val="00986688"/>
    <w:rsid w:val="00986A5C"/>
    <w:rsid w:val="00986AAE"/>
    <w:rsid w:val="00986AE9"/>
    <w:rsid w:val="00986AFC"/>
    <w:rsid w:val="00986D4C"/>
    <w:rsid w:val="00986E42"/>
    <w:rsid w:val="00986E8F"/>
    <w:rsid w:val="00987187"/>
    <w:rsid w:val="00987215"/>
    <w:rsid w:val="00987308"/>
    <w:rsid w:val="009873F6"/>
    <w:rsid w:val="00987462"/>
    <w:rsid w:val="009874BC"/>
    <w:rsid w:val="009874C8"/>
    <w:rsid w:val="009874F6"/>
    <w:rsid w:val="0098753A"/>
    <w:rsid w:val="009875B3"/>
    <w:rsid w:val="009875E0"/>
    <w:rsid w:val="009875E6"/>
    <w:rsid w:val="009879EA"/>
    <w:rsid w:val="009879ED"/>
    <w:rsid w:val="009879EF"/>
    <w:rsid w:val="00987B76"/>
    <w:rsid w:val="00987BAF"/>
    <w:rsid w:val="00987C2C"/>
    <w:rsid w:val="00987CA5"/>
    <w:rsid w:val="00987D73"/>
    <w:rsid w:val="00987E4A"/>
    <w:rsid w:val="00987ED4"/>
    <w:rsid w:val="00987F79"/>
    <w:rsid w:val="009900D4"/>
    <w:rsid w:val="00990292"/>
    <w:rsid w:val="0099046C"/>
    <w:rsid w:val="009904AE"/>
    <w:rsid w:val="00990533"/>
    <w:rsid w:val="009905C8"/>
    <w:rsid w:val="009905DB"/>
    <w:rsid w:val="00990748"/>
    <w:rsid w:val="009907B1"/>
    <w:rsid w:val="009907E6"/>
    <w:rsid w:val="00990956"/>
    <w:rsid w:val="00990A5B"/>
    <w:rsid w:val="00990E17"/>
    <w:rsid w:val="00990F13"/>
    <w:rsid w:val="00991097"/>
    <w:rsid w:val="009911B9"/>
    <w:rsid w:val="009912F1"/>
    <w:rsid w:val="00991337"/>
    <w:rsid w:val="00991418"/>
    <w:rsid w:val="00991540"/>
    <w:rsid w:val="00991647"/>
    <w:rsid w:val="0099165F"/>
    <w:rsid w:val="0099171C"/>
    <w:rsid w:val="0099176A"/>
    <w:rsid w:val="00991A5D"/>
    <w:rsid w:val="00991B62"/>
    <w:rsid w:val="00991C49"/>
    <w:rsid w:val="00991E33"/>
    <w:rsid w:val="00991F03"/>
    <w:rsid w:val="009920E3"/>
    <w:rsid w:val="009925A9"/>
    <w:rsid w:val="009929BC"/>
    <w:rsid w:val="00992A11"/>
    <w:rsid w:val="00992B24"/>
    <w:rsid w:val="00992C8E"/>
    <w:rsid w:val="00992E40"/>
    <w:rsid w:val="00992F78"/>
    <w:rsid w:val="009931C1"/>
    <w:rsid w:val="00993400"/>
    <w:rsid w:val="0099342E"/>
    <w:rsid w:val="0099346F"/>
    <w:rsid w:val="00993533"/>
    <w:rsid w:val="009936C2"/>
    <w:rsid w:val="00993AC9"/>
    <w:rsid w:val="00993AD3"/>
    <w:rsid w:val="00993B38"/>
    <w:rsid w:val="00993C6B"/>
    <w:rsid w:val="00993FCA"/>
    <w:rsid w:val="00994053"/>
    <w:rsid w:val="009940E3"/>
    <w:rsid w:val="00994485"/>
    <w:rsid w:val="009945A2"/>
    <w:rsid w:val="0099467F"/>
    <w:rsid w:val="00994796"/>
    <w:rsid w:val="009947DE"/>
    <w:rsid w:val="00994839"/>
    <w:rsid w:val="0099488F"/>
    <w:rsid w:val="00994BD6"/>
    <w:rsid w:val="00994D31"/>
    <w:rsid w:val="00994F5A"/>
    <w:rsid w:val="009950C7"/>
    <w:rsid w:val="00995227"/>
    <w:rsid w:val="009952CA"/>
    <w:rsid w:val="0099548B"/>
    <w:rsid w:val="009955D0"/>
    <w:rsid w:val="009958E5"/>
    <w:rsid w:val="00995939"/>
    <w:rsid w:val="00995BBE"/>
    <w:rsid w:val="00995D43"/>
    <w:rsid w:val="00995DDA"/>
    <w:rsid w:val="00995EDD"/>
    <w:rsid w:val="009960BD"/>
    <w:rsid w:val="009960D6"/>
    <w:rsid w:val="009960E3"/>
    <w:rsid w:val="00996124"/>
    <w:rsid w:val="009962A8"/>
    <w:rsid w:val="0099631F"/>
    <w:rsid w:val="00996422"/>
    <w:rsid w:val="00996498"/>
    <w:rsid w:val="0099661A"/>
    <w:rsid w:val="0099687F"/>
    <w:rsid w:val="00996A17"/>
    <w:rsid w:val="00996AEB"/>
    <w:rsid w:val="00996CD1"/>
    <w:rsid w:val="00996CF8"/>
    <w:rsid w:val="00996CFB"/>
    <w:rsid w:val="00996D1E"/>
    <w:rsid w:val="00996E7A"/>
    <w:rsid w:val="00996F3C"/>
    <w:rsid w:val="0099705C"/>
    <w:rsid w:val="00997197"/>
    <w:rsid w:val="0099721F"/>
    <w:rsid w:val="00997352"/>
    <w:rsid w:val="009973DD"/>
    <w:rsid w:val="009976FE"/>
    <w:rsid w:val="0099773B"/>
    <w:rsid w:val="009977A4"/>
    <w:rsid w:val="009978FE"/>
    <w:rsid w:val="00997995"/>
    <w:rsid w:val="009979F8"/>
    <w:rsid w:val="00997AFE"/>
    <w:rsid w:val="00997C34"/>
    <w:rsid w:val="00997D7B"/>
    <w:rsid w:val="00997DC6"/>
    <w:rsid w:val="009A0355"/>
    <w:rsid w:val="009A04A3"/>
    <w:rsid w:val="009A0501"/>
    <w:rsid w:val="009A0530"/>
    <w:rsid w:val="009A08F9"/>
    <w:rsid w:val="009A0B0D"/>
    <w:rsid w:val="009A0C19"/>
    <w:rsid w:val="009A0D24"/>
    <w:rsid w:val="009A0D2A"/>
    <w:rsid w:val="009A0DC8"/>
    <w:rsid w:val="009A0DEF"/>
    <w:rsid w:val="009A0E37"/>
    <w:rsid w:val="009A0FFB"/>
    <w:rsid w:val="009A10B5"/>
    <w:rsid w:val="009A11C4"/>
    <w:rsid w:val="009A1453"/>
    <w:rsid w:val="009A15AC"/>
    <w:rsid w:val="009A19F9"/>
    <w:rsid w:val="009A1A01"/>
    <w:rsid w:val="009A1A72"/>
    <w:rsid w:val="009A1B35"/>
    <w:rsid w:val="009A1BA6"/>
    <w:rsid w:val="009A1BC4"/>
    <w:rsid w:val="009A1C93"/>
    <w:rsid w:val="009A1DC3"/>
    <w:rsid w:val="009A1DCA"/>
    <w:rsid w:val="009A1ECC"/>
    <w:rsid w:val="009A1F49"/>
    <w:rsid w:val="009A21A9"/>
    <w:rsid w:val="009A2373"/>
    <w:rsid w:val="009A2418"/>
    <w:rsid w:val="009A251B"/>
    <w:rsid w:val="009A25D1"/>
    <w:rsid w:val="009A28FD"/>
    <w:rsid w:val="009A2BED"/>
    <w:rsid w:val="009A2E4E"/>
    <w:rsid w:val="009A2E83"/>
    <w:rsid w:val="009A30C1"/>
    <w:rsid w:val="009A3180"/>
    <w:rsid w:val="009A34BD"/>
    <w:rsid w:val="009A351B"/>
    <w:rsid w:val="009A371D"/>
    <w:rsid w:val="009A3752"/>
    <w:rsid w:val="009A37BC"/>
    <w:rsid w:val="009A3970"/>
    <w:rsid w:val="009A3A37"/>
    <w:rsid w:val="009A3B39"/>
    <w:rsid w:val="009A3DB5"/>
    <w:rsid w:val="009A3DC8"/>
    <w:rsid w:val="009A3E01"/>
    <w:rsid w:val="009A3EAF"/>
    <w:rsid w:val="009A3EBD"/>
    <w:rsid w:val="009A4297"/>
    <w:rsid w:val="009A42CC"/>
    <w:rsid w:val="009A449F"/>
    <w:rsid w:val="009A491D"/>
    <w:rsid w:val="009A4B03"/>
    <w:rsid w:val="009A4B0D"/>
    <w:rsid w:val="009A4B6A"/>
    <w:rsid w:val="009A4C82"/>
    <w:rsid w:val="009A4CF6"/>
    <w:rsid w:val="009A50F1"/>
    <w:rsid w:val="009A54D4"/>
    <w:rsid w:val="009A58ED"/>
    <w:rsid w:val="009A5A46"/>
    <w:rsid w:val="009A5D49"/>
    <w:rsid w:val="009A5F8D"/>
    <w:rsid w:val="009A6078"/>
    <w:rsid w:val="009A6128"/>
    <w:rsid w:val="009A62C7"/>
    <w:rsid w:val="009A63E1"/>
    <w:rsid w:val="009A65BD"/>
    <w:rsid w:val="009A65BF"/>
    <w:rsid w:val="009A67C6"/>
    <w:rsid w:val="009A6C0E"/>
    <w:rsid w:val="009A6D8B"/>
    <w:rsid w:val="009A6E97"/>
    <w:rsid w:val="009A6EE3"/>
    <w:rsid w:val="009A6F28"/>
    <w:rsid w:val="009A6F86"/>
    <w:rsid w:val="009A7089"/>
    <w:rsid w:val="009A7131"/>
    <w:rsid w:val="009A7154"/>
    <w:rsid w:val="009A7155"/>
    <w:rsid w:val="009A73FF"/>
    <w:rsid w:val="009A7870"/>
    <w:rsid w:val="009A7E1D"/>
    <w:rsid w:val="009A7E8E"/>
    <w:rsid w:val="009A7F89"/>
    <w:rsid w:val="009B0048"/>
    <w:rsid w:val="009B00B5"/>
    <w:rsid w:val="009B03AB"/>
    <w:rsid w:val="009B06A1"/>
    <w:rsid w:val="009B06F4"/>
    <w:rsid w:val="009B08E6"/>
    <w:rsid w:val="009B0D2A"/>
    <w:rsid w:val="009B0E2B"/>
    <w:rsid w:val="009B0F7D"/>
    <w:rsid w:val="009B0F8B"/>
    <w:rsid w:val="009B1321"/>
    <w:rsid w:val="009B13EE"/>
    <w:rsid w:val="009B14F2"/>
    <w:rsid w:val="009B161D"/>
    <w:rsid w:val="009B181E"/>
    <w:rsid w:val="009B1839"/>
    <w:rsid w:val="009B18E6"/>
    <w:rsid w:val="009B1EB6"/>
    <w:rsid w:val="009B1ECD"/>
    <w:rsid w:val="009B1EF5"/>
    <w:rsid w:val="009B1F26"/>
    <w:rsid w:val="009B1FB3"/>
    <w:rsid w:val="009B2042"/>
    <w:rsid w:val="009B20BE"/>
    <w:rsid w:val="009B2126"/>
    <w:rsid w:val="009B219E"/>
    <w:rsid w:val="009B2251"/>
    <w:rsid w:val="009B232A"/>
    <w:rsid w:val="009B2419"/>
    <w:rsid w:val="009B2452"/>
    <w:rsid w:val="009B26AD"/>
    <w:rsid w:val="009B27CC"/>
    <w:rsid w:val="009B29A9"/>
    <w:rsid w:val="009B2BCF"/>
    <w:rsid w:val="009B2C38"/>
    <w:rsid w:val="009B2CE9"/>
    <w:rsid w:val="009B2E4A"/>
    <w:rsid w:val="009B2E5F"/>
    <w:rsid w:val="009B3007"/>
    <w:rsid w:val="009B328A"/>
    <w:rsid w:val="009B37DA"/>
    <w:rsid w:val="009B39E0"/>
    <w:rsid w:val="009B3A0C"/>
    <w:rsid w:val="009B3C36"/>
    <w:rsid w:val="009B3C58"/>
    <w:rsid w:val="009B3D2C"/>
    <w:rsid w:val="009B3F1B"/>
    <w:rsid w:val="009B436F"/>
    <w:rsid w:val="009B444F"/>
    <w:rsid w:val="009B471B"/>
    <w:rsid w:val="009B48BD"/>
    <w:rsid w:val="009B4AAA"/>
    <w:rsid w:val="009B4CEC"/>
    <w:rsid w:val="009B4DC6"/>
    <w:rsid w:val="009B4FFA"/>
    <w:rsid w:val="009B5231"/>
    <w:rsid w:val="009B527A"/>
    <w:rsid w:val="009B53F1"/>
    <w:rsid w:val="009B556A"/>
    <w:rsid w:val="009B5577"/>
    <w:rsid w:val="009B56F3"/>
    <w:rsid w:val="009B5B41"/>
    <w:rsid w:val="009B5B4C"/>
    <w:rsid w:val="009B5DB9"/>
    <w:rsid w:val="009B5F01"/>
    <w:rsid w:val="009B60DC"/>
    <w:rsid w:val="009B6124"/>
    <w:rsid w:val="009B6144"/>
    <w:rsid w:val="009B61B0"/>
    <w:rsid w:val="009B6491"/>
    <w:rsid w:val="009B664D"/>
    <w:rsid w:val="009B6655"/>
    <w:rsid w:val="009B6659"/>
    <w:rsid w:val="009B67FF"/>
    <w:rsid w:val="009B6965"/>
    <w:rsid w:val="009B6984"/>
    <w:rsid w:val="009B6AA5"/>
    <w:rsid w:val="009B6AE0"/>
    <w:rsid w:val="009B6F11"/>
    <w:rsid w:val="009B70D7"/>
    <w:rsid w:val="009B70F8"/>
    <w:rsid w:val="009B7130"/>
    <w:rsid w:val="009B72B4"/>
    <w:rsid w:val="009B72F9"/>
    <w:rsid w:val="009B746F"/>
    <w:rsid w:val="009B76A4"/>
    <w:rsid w:val="009B7765"/>
    <w:rsid w:val="009B799C"/>
    <w:rsid w:val="009B79FB"/>
    <w:rsid w:val="009B7ABA"/>
    <w:rsid w:val="009B7BE8"/>
    <w:rsid w:val="009B7C51"/>
    <w:rsid w:val="009B7DB8"/>
    <w:rsid w:val="009B7E00"/>
    <w:rsid w:val="009B7E3B"/>
    <w:rsid w:val="009B7F22"/>
    <w:rsid w:val="009C0051"/>
    <w:rsid w:val="009C01F8"/>
    <w:rsid w:val="009C036B"/>
    <w:rsid w:val="009C0706"/>
    <w:rsid w:val="009C0769"/>
    <w:rsid w:val="009C0B9C"/>
    <w:rsid w:val="009C1034"/>
    <w:rsid w:val="009C11DE"/>
    <w:rsid w:val="009C1262"/>
    <w:rsid w:val="009C14D2"/>
    <w:rsid w:val="009C14F0"/>
    <w:rsid w:val="009C1700"/>
    <w:rsid w:val="009C1708"/>
    <w:rsid w:val="009C176B"/>
    <w:rsid w:val="009C193C"/>
    <w:rsid w:val="009C1A67"/>
    <w:rsid w:val="009C1ACE"/>
    <w:rsid w:val="009C1BEF"/>
    <w:rsid w:val="009C1CA5"/>
    <w:rsid w:val="009C1DB2"/>
    <w:rsid w:val="009C1F14"/>
    <w:rsid w:val="009C204B"/>
    <w:rsid w:val="009C20F1"/>
    <w:rsid w:val="009C22B5"/>
    <w:rsid w:val="009C2472"/>
    <w:rsid w:val="009C2489"/>
    <w:rsid w:val="009C250E"/>
    <w:rsid w:val="009C26BA"/>
    <w:rsid w:val="009C2841"/>
    <w:rsid w:val="009C287F"/>
    <w:rsid w:val="009C297B"/>
    <w:rsid w:val="009C29CC"/>
    <w:rsid w:val="009C29E4"/>
    <w:rsid w:val="009C2ABF"/>
    <w:rsid w:val="009C2AEA"/>
    <w:rsid w:val="009C2B2A"/>
    <w:rsid w:val="009C2BB2"/>
    <w:rsid w:val="009C2C1A"/>
    <w:rsid w:val="009C2E7E"/>
    <w:rsid w:val="009C2E9D"/>
    <w:rsid w:val="009C2ECF"/>
    <w:rsid w:val="009C2FFA"/>
    <w:rsid w:val="009C3117"/>
    <w:rsid w:val="009C32EC"/>
    <w:rsid w:val="009C3347"/>
    <w:rsid w:val="009C3525"/>
    <w:rsid w:val="009C3641"/>
    <w:rsid w:val="009C37B8"/>
    <w:rsid w:val="009C3811"/>
    <w:rsid w:val="009C383E"/>
    <w:rsid w:val="009C3890"/>
    <w:rsid w:val="009C3B29"/>
    <w:rsid w:val="009C3B82"/>
    <w:rsid w:val="009C3CB7"/>
    <w:rsid w:val="009C3DCF"/>
    <w:rsid w:val="009C3EF9"/>
    <w:rsid w:val="009C3F69"/>
    <w:rsid w:val="009C3F9C"/>
    <w:rsid w:val="009C4001"/>
    <w:rsid w:val="009C41F5"/>
    <w:rsid w:val="009C4544"/>
    <w:rsid w:val="009C4850"/>
    <w:rsid w:val="009C4BE7"/>
    <w:rsid w:val="009C4F22"/>
    <w:rsid w:val="009C50F7"/>
    <w:rsid w:val="009C5155"/>
    <w:rsid w:val="009C51CF"/>
    <w:rsid w:val="009C5483"/>
    <w:rsid w:val="009C57D5"/>
    <w:rsid w:val="009C5B9C"/>
    <w:rsid w:val="009C5BE7"/>
    <w:rsid w:val="009C5D4B"/>
    <w:rsid w:val="009C5E54"/>
    <w:rsid w:val="009C6041"/>
    <w:rsid w:val="009C6475"/>
    <w:rsid w:val="009C66D1"/>
    <w:rsid w:val="009C66EC"/>
    <w:rsid w:val="009C6A5B"/>
    <w:rsid w:val="009C6A70"/>
    <w:rsid w:val="009C6AD7"/>
    <w:rsid w:val="009C6B73"/>
    <w:rsid w:val="009C6CC5"/>
    <w:rsid w:val="009C6D4B"/>
    <w:rsid w:val="009C6E2D"/>
    <w:rsid w:val="009C6EB7"/>
    <w:rsid w:val="009C71B7"/>
    <w:rsid w:val="009C7317"/>
    <w:rsid w:val="009C752E"/>
    <w:rsid w:val="009C7671"/>
    <w:rsid w:val="009C76C0"/>
    <w:rsid w:val="009C785B"/>
    <w:rsid w:val="009C78CC"/>
    <w:rsid w:val="009C7B80"/>
    <w:rsid w:val="009C7BDA"/>
    <w:rsid w:val="009C7C09"/>
    <w:rsid w:val="009C7DBB"/>
    <w:rsid w:val="009C7F6F"/>
    <w:rsid w:val="009D00E7"/>
    <w:rsid w:val="009D014F"/>
    <w:rsid w:val="009D0326"/>
    <w:rsid w:val="009D03BF"/>
    <w:rsid w:val="009D05F2"/>
    <w:rsid w:val="009D06DF"/>
    <w:rsid w:val="009D0788"/>
    <w:rsid w:val="009D0824"/>
    <w:rsid w:val="009D092B"/>
    <w:rsid w:val="009D093F"/>
    <w:rsid w:val="009D0B26"/>
    <w:rsid w:val="009D0BF1"/>
    <w:rsid w:val="009D0EF8"/>
    <w:rsid w:val="009D0FAA"/>
    <w:rsid w:val="009D1021"/>
    <w:rsid w:val="009D1043"/>
    <w:rsid w:val="009D10C7"/>
    <w:rsid w:val="009D11DD"/>
    <w:rsid w:val="009D1394"/>
    <w:rsid w:val="009D1424"/>
    <w:rsid w:val="009D1446"/>
    <w:rsid w:val="009D16A6"/>
    <w:rsid w:val="009D185E"/>
    <w:rsid w:val="009D1973"/>
    <w:rsid w:val="009D1C80"/>
    <w:rsid w:val="009D2352"/>
    <w:rsid w:val="009D2431"/>
    <w:rsid w:val="009D2488"/>
    <w:rsid w:val="009D2977"/>
    <w:rsid w:val="009D2D9D"/>
    <w:rsid w:val="009D307E"/>
    <w:rsid w:val="009D3094"/>
    <w:rsid w:val="009D32A0"/>
    <w:rsid w:val="009D33CB"/>
    <w:rsid w:val="009D3994"/>
    <w:rsid w:val="009D3A59"/>
    <w:rsid w:val="009D3C6C"/>
    <w:rsid w:val="009D3DD6"/>
    <w:rsid w:val="009D406E"/>
    <w:rsid w:val="009D412D"/>
    <w:rsid w:val="009D42E8"/>
    <w:rsid w:val="009D43C8"/>
    <w:rsid w:val="009D44D1"/>
    <w:rsid w:val="009D464A"/>
    <w:rsid w:val="009D464C"/>
    <w:rsid w:val="009D47B1"/>
    <w:rsid w:val="009D4B4E"/>
    <w:rsid w:val="009D4BCF"/>
    <w:rsid w:val="009D4E6D"/>
    <w:rsid w:val="009D4EFE"/>
    <w:rsid w:val="009D4F30"/>
    <w:rsid w:val="009D5073"/>
    <w:rsid w:val="009D51B4"/>
    <w:rsid w:val="009D520D"/>
    <w:rsid w:val="009D5233"/>
    <w:rsid w:val="009D524F"/>
    <w:rsid w:val="009D5261"/>
    <w:rsid w:val="009D53D1"/>
    <w:rsid w:val="009D54AF"/>
    <w:rsid w:val="009D5576"/>
    <w:rsid w:val="009D5595"/>
    <w:rsid w:val="009D5737"/>
    <w:rsid w:val="009D5789"/>
    <w:rsid w:val="009D5B87"/>
    <w:rsid w:val="009D5D97"/>
    <w:rsid w:val="009D61A1"/>
    <w:rsid w:val="009D65B8"/>
    <w:rsid w:val="009D669B"/>
    <w:rsid w:val="009D6824"/>
    <w:rsid w:val="009D6881"/>
    <w:rsid w:val="009D6894"/>
    <w:rsid w:val="009D6A56"/>
    <w:rsid w:val="009D6E30"/>
    <w:rsid w:val="009D6E76"/>
    <w:rsid w:val="009D6E89"/>
    <w:rsid w:val="009D6EC7"/>
    <w:rsid w:val="009D6EFF"/>
    <w:rsid w:val="009D6FC5"/>
    <w:rsid w:val="009D7574"/>
    <w:rsid w:val="009D76D7"/>
    <w:rsid w:val="009D770C"/>
    <w:rsid w:val="009D79A1"/>
    <w:rsid w:val="009D7A42"/>
    <w:rsid w:val="009D7AC5"/>
    <w:rsid w:val="009D7BA6"/>
    <w:rsid w:val="009D7DD0"/>
    <w:rsid w:val="009D7F9E"/>
    <w:rsid w:val="009E00DC"/>
    <w:rsid w:val="009E0189"/>
    <w:rsid w:val="009E01D8"/>
    <w:rsid w:val="009E022F"/>
    <w:rsid w:val="009E02DB"/>
    <w:rsid w:val="009E02E7"/>
    <w:rsid w:val="009E02EF"/>
    <w:rsid w:val="009E0333"/>
    <w:rsid w:val="009E04CB"/>
    <w:rsid w:val="009E060B"/>
    <w:rsid w:val="009E085C"/>
    <w:rsid w:val="009E0B29"/>
    <w:rsid w:val="009E0C50"/>
    <w:rsid w:val="009E0DC8"/>
    <w:rsid w:val="009E0F96"/>
    <w:rsid w:val="009E1021"/>
    <w:rsid w:val="009E110C"/>
    <w:rsid w:val="009E11DE"/>
    <w:rsid w:val="009E1550"/>
    <w:rsid w:val="009E16E5"/>
    <w:rsid w:val="009E18FD"/>
    <w:rsid w:val="009E19B6"/>
    <w:rsid w:val="009E1A02"/>
    <w:rsid w:val="009E1A65"/>
    <w:rsid w:val="009E1BBF"/>
    <w:rsid w:val="009E1C79"/>
    <w:rsid w:val="009E1EA1"/>
    <w:rsid w:val="009E2003"/>
    <w:rsid w:val="009E20B6"/>
    <w:rsid w:val="009E20D0"/>
    <w:rsid w:val="009E213F"/>
    <w:rsid w:val="009E21C5"/>
    <w:rsid w:val="009E237A"/>
    <w:rsid w:val="009E23D7"/>
    <w:rsid w:val="009E2469"/>
    <w:rsid w:val="009E2843"/>
    <w:rsid w:val="009E28F7"/>
    <w:rsid w:val="009E2A26"/>
    <w:rsid w:val="009E2A7F"/>
    <w:rsid w:val="009E2AFA"/>
    <w:rsid w:val="009E2B7D"/>
    <w:rsid w:val="009E2D5B"/>
    <w:rsid w:val="009E2DE3"/>
    <w:rsid w:val="009E2E4C"/>
    <w:rsid w:val="009E313B"/>
    <w:rsid w:val="009E3191"/>
    <w:rsid w:val="009E322D"/>
    <w:rsid w:val="009E3858"/>
    <w:rsid w:val="009E3B53"/>
    <w:rsid w:val="009E3BC3"/>
    <w:rsid w:val="009E3DE7"/>
    <w:rsid w:val="009E3F79"/>
    <w:rsid w:val="009E4024"/>
    <w:rsid w:val="009E404C"/>
    <w:rsid w:val="009E4060"/>
    <w:rsid w:val="009E4361"/>
    <w:rsid w:val="009E437A"/>
    <w:rsid w:val="009E4545"/>
    <w:rsid w:val="009E491D"/>
    <w:rsid w:val="009E4ACB"/>
    <w:rsid w:val="009E4BFE"/>
    <w:rsid w:val="009E4E06"/>
    <w:rsid w:val="009E4E5D"/>
    <w:rsid w:val="009E4EBD"/>
    <w:rsid w:val="009E4EDC"/>
    <w:rsid w:val="009E5018"/>
    <w:rsid w:val="009E51D8"/>
    <w:rsid w:val="009E5380"/>
    <w:rsid w:val="009E53F7"/>
    <w:rsid w:val="009E5426"/>
    <w:rsid w:val="009E5588"/>
    <w:rsid w:val="009E5607"/>
    <w:rsid w:val="009E5637"/>
    <w:rsid w:val="009E574D"/>
    <w:rsid w:val="009E58F1"/>
    <w:rsid w:val="009E594A"/>
    <w:rsid w:val="009E5B0E"/>
    <w:rsid w:val="009E5DAE"/>
    <w:rsid w:val="009E5FE8"/>
    <w:rsid w:val="009E6104"/>
    <w:rsid w:val="009E621B"/>
    <w:rsid w:val="009E63E5"/>
    <w:rsid w:val="009E670B"/>
    <w:rsid w:val="009E67F2"/>
    <w:rsid w:val="009E6864"/>
    <w:rsid w:val="009E6872"/>
    <w:rsid w:val="009E6AA5"/>
    <w:rsid w:val="009E6ADA"/>
    <w:rsid w:val="009E6D9E"/>
    <w:rsid w:val="009E6F6E"/>
    <w:rsid w:val="009E712B"/>
    <w:rsid w:val="009E714F"/>
    <w:rsid w:val="009E718C"/>
    <w:rsid w:val="009E7262"/>
    <w:rsid w:val="009E72B1"/>
    <w:rsid w:val="009E7356"/>
    <w:rsid w:val="009E7490"/>
    <w:rsid w:val="009E7AE4"/>
    <w:rsid w:val="009E7CBA"/>
    <w:rsid w:val="009E7D5B"/>
    <w:rsid w:val="009E7F38"/>
    <w:rsid w:val="009F0045"/>
    <w:rsid w:val="009F00B5"/>
    <w:rsid w:val="009F01BF"/>
    <w:rsid w:val="009F0256"/>
    <w:rsid w:val="009F02CF"/>
    <w:rsid w:val="009F0414"/>
    <w:rsid w:val="009F0899"/>
    <w:rsid w:val="009F093D"/>
    <w:rsid w:val="009F09A2"/>
    <w:rsid w:val="009F0AEF"/>
    <w:rsid w:val="009F0E80"/>
    <w:rsid w:val="009F0E85"/>
    <w:rsid w:val="009F103E"/>
    <w:rsid w:val="009F11E6"/>
    <w:rsid w:val="009F12AE"/>
    <w:rsid w:val="009F132B"/>
    <w:rsid w:val="009F16D4"/>
    <w:rsid w:val="009F17DF"/>
    <w:rsid w:val="009F1874"/>
    <w:rsid w:val="009F18A7"/>
    <w:rsid w:val="009F1BAA"/>
    <w:rsid w:val="009F1C38"/>
    <w:rsid w:val="009F1C83"/>
    <w:rsid w:val="009F1CB6"/>
    <w:rsid w:val="009F1ED9"/>
    <w:rsid w:val="009F2105"/>
    <w:rsid w:val="009F2243"/>
    <w:rsid w:val="009F2248"/>
    <w:rsid w:val="009F2868"/>
    <w:rsid w:val="009F28FB"/>
    <w:rsid w:val="009F2A47"/>
    <w:rsid w:val="009F2C8D"/>
    <w:rsid w:val="009F2CA9"/>
    <w:rsid w:val="009F2D1E"/>
    <w:rsid w:val="009F2D55"/>
    <w:rsid w:val="009F2E36"/>
    <w:rsid w:val="009F2E44"/>
    <w:rsid w:val="009F2F67"/>
    <w:rsid w:val="009F303F"/>
    <w:rsid w:val="009F323B"/>
    <w:rsid w:val="009F3345"/>
    <w:rsid w:val="009F340B"/>
    <w:rsid w:val="009F3436"/>
    <w:rsid w:val="009F345C"/>
    <w:rsid w:val="009F3565"/>
    <w:rsid w:val="009F3619"/>
    <w:rsid w:val="009F3903"/>
    <w:rsid w:val="009F3A66"/>
    <w:rsid w:val="009F3A6C"/>
    <w:rsid w:val="009F3CB2"/>
    <w:rsid w:val="009F3DC0"/>
    <w:rsid w:val="009F3E27"/>
    <w:rsid w:val="009F42C6"/>
    <w:rsid w:val="009F4303"/>
    <w:rsid w:val="009F442F"/>
    <w:rsid w:val="009F455B"/>
    <w:rsid w:val="009F4693"/>
    <w:rsid w:val="009F4818"/>
    <w:rsid w:val="009F4D3D"/>
    <w:rsid w:val="009F4E0D"/>
    <w:rsid w:val="009F4EB1"/>
    <w:rsid w:val="009F4FA3"/>
    <w:rsid w:val="009F4FB3"/>
    <w:rsid w:val="009F51B8"/>
    <w:rsid w:val="009F5401"/>
    <w:rsid w:val="009F5450"/>
    <w:rsid w:val="009F54C4"/>
    <w:rsid w:val="009F554E"/>
    <w:rsid w:val="009F55CA"/>
    <w:rsid w:val="009F57C6"/>
    <w:rsid w:val="009F583F"/>
    <w:rsid w:val="009F588A"/>
    <w:rsid w:val="009F590C"/>
    <w:rsid w:val="009F591B"/>
    <w:rsid w:val="009F5929"/>
    <w:rsid w:val="009F59F1"/>
    <w:rsid w:val="009F5AA1"/>
    <w:rsid w:val="009F5C23"/>
    <w:rsid w:val="009F5D2A"/>
    <w:rsid w:val="009F5D2E"/>
    <w:rsid w:val="009F6114"/>
    <w:rsid w:val="009F6299"/>
    <w:rsid w:val="009F6347"/>
    <w:rsid w:val="009F641B"/>
    <w:rsid w:val="009F642F"/>
    <w:rsid w:val="009F6485"/>
    <w:rsid w:val="009F652C"/>
    <w:rsid w:val="009F6731"/>
    <w:rsid w:val="009F6771"/>
    <w:rsid w:val="009F682C"/>
    <w:rsid w:val="009F6AB4"/>
    <w:rsid w:val="009F6C66"/>
    <w:rsid w:val="009F6E23"/>
    <w:rsid w:val="009F718D"/>
    <w:rsid w:val="009F7435"/>
    <w:rsid w:val="009F7EA5"/>
    <w:rsid w:val="009F7EB9"/>
    <w:rsid w:val="009F7FF4"/>
    <w:rsid w:val="00A0018D"/>
    <w:rsid w:val="00A002C9"/>
    <w:rsid w:val="00A00301"/>
    <w:rsid w:val="00A00316"/>
    <w:rsid w:val="00A00415"/>
    <w:rsid w:val="00A0059E"/>
    <w:rsid w:val="00A00715"/>
    <w:rsid w:val="00A00769"/>
    <w:rsid w:val="00A00909"/>
    <w:rsid w:val="00A00AAF"/>
    <w:rsid w:val="00A00B07"/>
    <w:rsid w:val="00A00C56"/>
    <w:rsid w:val="00A00C5A"/>
    <w:rsid w:val="00A00DD9"/>
    <w:rsid w:val="00A01035"/>
    <w:rsid w:val="00A01127"/>
    <w:rsid w:val="00A012DE"/>
    <w:rsid w:val="00A01616"/>
    <w:rsid w:val="00A016D7"/>
    <w:rsid w:val="00A0170A"/>
    <w:rsid w:val="00A018FB"/>
    <w:rsid w:val="00A019AC"/>
    <w:rsid w:val="00A019FE"/>
    <w:rsid w:val="00A01A69"/>
    <w:rsid w:val="00A01B66"/>
    <w:rsid w:val="00A01F19"/>
    <w:rsid w:val="00A01FC8"/>
    <w:rsid w:val="00A0216A"/>
    <w:rsid w:val="00A022EB"/>
    <w:rsid w:val="00A022FD"/>
    <w:rsid w:val="00A02633"/>
    <w:rsid w:val="00A027E3"/>
    <w:rsid w:val="00A02888"/>
    <w:rsid w:val="00A0289A"/>
    <w:rsid w:val="00A02918"/>
    <w:rsid w:val="00A02A90"/>
    <w:rsid w:val="00A02B3B"/>
    <w:rsid w:val="00A02D09"/>
    <w:rsid w:val="00A02D3F"/>
    <w:rsid w:val="00A0303F"/>
    <w:rsid w:val="00A03096"/>
    <w:rsid w:val="00A0309D"/>
    <w:rsid w:val="00A032A0"/>
    <w:rsid w:val="00A033C8"/>
    <w:rsid w:val="00A037CC"/>
    <w:rsid w:val="00A039EC"/>
    <w:rsid w:val="00A03C2F"/>
    <w:rsid w:val="00A03F05"/>
    <w:rsid w:val="00A03F5A"/>
    <w:rsid w:val="00A0446B"/>
    <w:rsid w:val="00A044DC"/>
    <w:rsid w:val="00A045B1"/>
    <w:rsid w:val="00A04964"/>
    <w:rsid w:val="00A049E1"/>
    <w:rsid w:val="00A04BDF"/>
    <w:rsid w:val="00A04C32"/>
    <w:rsid w:val="00A04CAF"/>
    <w:rsid w:val="00A04EC6"/>
    <w:rsid w:val="00A04FB1"/>
    <w:rsid w:val="00A05081"/>
    <w:rsid w:val="00A0536A"/>
    <w:rsid w:val="00A05475"/>
    <w:rsid w:val="00A0579A"/>
    <w:rsid w:val="00A05870"/>
    <w:rsid w:val="00A058C0"/>
    <w:rsid w:val="00A058C8"/>
    <w:rsid w:val="00A05A7B"/>
    <w:rsid w:val="00A05AD4"/>
    <w:rsid w:val="00A05CEB"/>
    <w:rsid w:val="00A05D07"/>
    <w:rsid w:val="00A05F09"/>
    <w:rsid w:val="00A05F80"/>
    <w:rsid w:val="00A06227"/>
    <w:rsid w:val="00A06311"/>
    <w:rsid w:val="00A064D4"/>
    <w:rsid w:val="00A064FE"/>
    <w:rsid w:val="00A0698D"/>
    <w:rsid w:val="00A06AF5"/>
    <w:rsid w:val="00A06BC7"/>
    <w:rsid w:val="00A06C2A"/>
    <w:rsid w:val="00A06CF6"/>
    <w:rsid w:val="00A06FB2"/>
    <w:rsid w:val="00A06FFF"/>
    <w:rsid w:val="00A070D0"/>
    <w:rsid w:val="00A07500"/>
    <w:rsid w:val="00A075E5"/>
    <w:rsid w:val="00A078E4"/>
    <w:rsid w:val="00A07908"/>
    <w:rsid w:val="00A07B05"/>
    <w:rsid w:val="00A07B65"/>
    <w:rsid w:val="00A07C71"/>
    <w:rsid w:val="00A07CB5"/>
    <w:rsid w:val="00A07D62"/>
    <w:rsid w:val="00A07D78"/>
    <w:rsid w:val="00A07E4B"/>
    <w:rsid w:val="00A07E53"/>
    <w:rsid w:val="00A10016"/>
    <w:rsid w:val="00A1002C"/>
    <w:rsid w:val="00A10045"/>
    <w:rsid w:val="00A102B8"/>
    <w:rsid w:val="00A102F3"/>
    <w:rsid w:val="00A103CF"/>
    <w:rsid w:val="00A10567"/>
    <w:rsid w:val="00A10756"/>
    <w:rsid w:val="00A1078A"/>
    <w:rsid w:val="00A10921"/>
    <w:rsid w:val="00A109E7"/>
    <w:rsid w:val="00A10C0D"/>
    <w:rsid w:val="00A10D1C"/>
    <w:rsid w:val="00A10E7F"/>
    <w:rsid w:val="00A110EA"/>
    <w:rsid w:val="00A11191"/>
    <w:rsid w:val="00A11317"/>
    <w:rsid w:val="00A1137D"/>
    <w:rsid w:val="00A11450"/>
    <w:rsid w:val="00A115EE"/>
    <w:rsid w:val="00A1165D"/>
    <w:rsid w:val="00A11807"/>
    <w:rsid w:val="00A1196F"/>
    <w:rsid w:val="00A11B0A"/>
    <w:rsid w:val="00A11CB6"/>
    <w:rsid w:val="00A11CC3"/>
    <w:rsid w:val="00A11CEC"/>
    <w:rsid w:val="00A12229"/>
    <w:rsid w:val="00A12420"/>
    <w:rsid w:val="00A124EB"/>
    <w:rsid w:val="00A12714"/>
    <w:rsid w:val="00A128DA"/>
    <w:rsid w:val="00A12952"/>
    <w:rsid w:val="00A12C23"/>
    <w:rsid w:val="00A12CCE"/>
    <w:rsid w:val="00A12CF3"/>
    <w:rsid w:val="00A12D98"/>
    <w:rsid w:val="00A12E42"/>
    <w:rsid w:val="00A12EBC"/>
    <w:rsid w:val="00A12EE9"/>
    <w:rsid w:val="00A13090"/>
    <w:rsid w:val="00A13091"/>
    <w:rsid w:val="00A13339"/>
    <w:rsid w:val="00A1348A"/>
    <w:rsid w:val="00A134B1"/>
    <w:rsid w:val="00A134F7"/>
    <w:rsid w:val="00A1378D"/>
    <w:rsid w:val="00A1386C"/>
    <w:rsid w:val="00A13A69"/>
    <w:rsid w:val="00A13BE2"/>
    <w:rsid w:val="00A1402F"/>
    <w:rsid w:val="00A14163"/>
    <w:rsid w:val="00A1416B"/>
    <w:rsid w:val="00A141D1"/>
    <w:rsid w:val="00A14251"/>
    <w:rsid w:val="00A14431"/>
    <w:rsid w:val="00A144C5"/>
    <w:rsid w:val="00A146D4"/>
    <w:rsid w:val="00A147BE"/>
    <w:rsid w:val="00A148ED"/>
    <w:rsid w:val="00A14904"/>
    <w:rsid w:val="00A14A64"/>
    <w:rsid w:val="00A14AB9"/>
    <w:rsid w:val="00A14AD8"/>
    <w:rsid w:val="00A14BFD"/>
    <w:rsid w:val="00A14FB6"/>
    <w:rsid w:val="00A14FB7"/>
    <w:rsid w:val="00A14FF5"/>
    <w:rsid w:val="00A150DB"/>
    <w:rsid w:val="00A15107"/>
    <w:rsid w:val="00A151CD"/>
    <w:rsid w:val="00A15253"/>
    <w:rsid w:val="00A15384"/>
    <w:rsid w:val="00A153D1"/>
    <w:rsid w:val="00A154C1"/>
    <w:rsid w:val="00A1570D"/>
    <w:rsid w:val="00A15772"/>
    <w:rsid w:val="00A15934"/>
    <w:rsid w:val="00A1596D"/>
    <w:rsid w:val="00A15A63"/>
    <w:rsid w:val="00A15A9F"/>
    <w:rsid w:val="00A15D2F"/>
    <w:rsid w:val="00A15D6A"/>
    <w:rsid w:val="00A15EB6"/>
    <w:rsid w:val="00A168D4"/>
    <w:rsid w:val="00A168F5"/>
    <w:rsid w:val="00A16E22"/>
    <w:rsid w:val="00A17035"/>
    <w:rsid w:val="00A172C1"/>
    <w:rsid w:val="00A172D3"/>
    <w:rsid w:val="00A1731A"/>
    <w:rsid w:val="00A176B2"/>
    <w:rsid w:val="00A17792"/>
    <w:rsid w:val="00A1786F"/>
    <w:rsid w:val="00A1787E"/>
    <w:rsid w:val="00A17C0D"/>
    <w:rsid w:val="00A17D5F"/>
    <w:rsid w:val="00A2002D"/>
    <w:rsid w:val="00A2019E"/>
    <w:rsid w:val="00A20212"/>
    <w:rsid w:val="00A20280"/>
    <w:rsid w:val="00A20348"/>
    <w:rsid w:val="00A20488"/>
    <w:rsid w:val="00A204A2"/>
    <w:rsid w:val="00A20549"/>
    <w:rsid w:val="00A2064B"/>
    <w:rsid w:val="00A2080E"/>
    <w:rsid w:val="00A20ACF"/>
    <w:rsid w:val="00A20C57"/>
    <w:rsid w:val="00A20E8D"/>
    <w:rsid w:val="00A2105E"/>
    <w:rsid w:val="00A21116"/>
    <w:rsid w:val="00A21184"/>
    <w:rsid w:val="00A213A5"/>
    <w:rsid w:val="00A213E8"/>
    <w:rsid w:val="00A2152D"/>
    <w:rsid w:val="00A2173C"/>
    <w:rsid w:val="00A217D6"/>
    <w:rsid w:val="00A218E8"/>
    <w:rsid w:val="00A21B44"/>
    <w:rsid w:val="00A21EF0"/>
    <w:rsid w:val="00A2216C"/>
    <w:rsid w:val="00A2217D"/>
    <w:rsid w:val="00A222F7"/>
    <w:rsid w:val="00A2258F"/>
    <w:rsid w:val="00A225ED"/>
    <w:rsid w:val="00A22726"/>
    <w:rsid w:val="00A22770"/>
    <w:rsid w:val="00A228DF"/>
    <w:rsid w:val="00A22966"/>
    <w:rsid w:val="00A229C0"/>
    <w:rsid w:val="00A22A63"/>
    <w:rsid w:val="00A22B60"/>
    <w:rsid w:val="00A22BCF"/>
    <w:rsid w:val="00A22E61"/>
    <w:rsid w:val="00A22E67"/>
    <w:rsid w:val="00A22FA7"/>
    <w:rsid w:val="00A23116"/>
    <w:rsid w:val="00A231D9"/>
    <w:rsid w:val="00A23267"/>
    <w:rsid w:val="00A23322"/>
    <w:rsid w:val="00A23408"/>
    <w:rsid w:val="00A234CB"/>
    <w:rsid w:val="00A23693"/>
    <w:rsid w:val="00A23966"/>
    <w:rsid w:val="00A239A4"/>
    <w:rsid w:val="00A239C0"/>
    <w:rsid w:val="00A239FB"/>
    <w:rsid w:val="00A23A96"/>
    <w:rsid w:val="00A23CBF"/>
    <w:rsid w:val="00A23D52"/>
    <w:rsid w:val="00A23EA9"/>
    <w:rsid w:val="00A23FFF"/>
    <w:rsid w:val="00A24250"/>
    <w:rsid w:val="00A242AA"/>
    <w:rsid w:val="00A242CF"/>
    <w:rsid w:val="00A2455D"/>
    <w:rsid w:val="00A24988"/>
    <w:rsid w:val="00A24A05"/>
    <w:rsid w:val="00A24CA1"/>
    <w:rsid w:val="00A24D9D"/>
    <w:rsid w:val="00A24DB4"/>
    <w:rsid w:val="00A24FFE"/>
    <w:rsid w:val="00A25049"/>
    <w:rsid w:val="00A25171"/>
    <w:rsid w:val="00A2525E"/>
    <w:rsid w:val="00A25385"/>
    <w:rsid w:val="00A25566"/>
    <w:rsid w:val="00A255A2"/>
    <w:rsid w:val="00A255D7"/>
    <w:rsid w:val="00A25652"/>
    <w:rsid w:val="00A25730"/>
    <w:rsid w:val="00A257AE"/>
    <w:rsid w:val="00A25C4A"/>
    <w:rsid w:val="00A25DD1"/>
    <w:rsid w:val="00A26298"/>
    <w:rsid w:val="00A26382"/>
    <w:rsid w:val="00A264A1"/>
    <w:rsid w:val="00A264EC"/>
    <w:rsid w:val="00A26528"/>
    <w:rsid w:val="00A26551"/>
    <w:rsid w:val="00A26623"/>
    <w:rsid w:val="00A26785"/>
    <w:rsid w:val="00A267C6"/>
    <w:rsid w:val="00A26911"/>
    <w:rsid w:val="00A269DF"/>
    <w:rsid w:val="00A26A2B"/>
    <w:rsid w:val="00A26A67"/>
    <w:rsid w:val="00A26B07"/>
    <w:rsid w:val="00A26D14"/>
    <w:rsid w:val="00A26F6A"/>
    <w:rsid w:val="00A27053"/>
    <w:rsid w:val="00A270DC"/>
    <w:rsid w:val="00A2711D"/>
    <w:rsid w:val="00A27236"/>
    <w:rsid w:val="00A2727F"/>
    <w:rsid w:val="00A2737C"/>
    <w:rsid w:val="00A27446"/>
    <w:rsid w:val="00A275BE"/>
    <w:rsid w:val="00A2760C"/>
    <w:rsid w:val="00A279A0"/>
    <w:rsid w:val="00A279C5"/>
    <w:rsid w:val="00A27A46"/>
    <w:rsid w:val="00A27AAE"/>
    <w:rsid w:val="00A27B83"/>
    <w:rsid w:val="00A27CFD"/>
    <w:rsid w:val="00A27E80"/>
    <w:rsid w:val="00A30078"/>
    <w:rsid w:val="00A301D8"/>
    <w:rsid w:val="00A3020F"/>
    <w:rsid w:val="00A303A2"/>
    <w:rsid w:val="00A307DF"/>
    <w:rsid w:val="00A30955"/>
    <w:rsid w:val="00A30CD7"/>
    <w:rsid w:val="00A30D05"/>
    <w:rsid w:val="00A30EDD"/>
    <w:rsid w:val="00A31038"/>
    <w:rsid w:val="00A31201"/>
    <w:rsid w:val="00A315D9"/>
    <w:rsid w:val="00A31749"/>
    <w:rsid w:val="00A31A14"/>
    <w:rsid w:val="00A31A72"/>
    <w:rsid w:val="00A31AA5"/>
    <w:rsid w:val="00A31B44"/>
    <w:rsid w:val="00A31C83"/>
    <w:rsid w:val="00A31D18"/>
    <w:rsid w:val="00A31DEB"/>
    <w:rsid w:val="00A31E9F"/>
    <w:rsid w:val="00A31F58"/>
    <w:rsid w:val="00A31FE9"/>
    <w:rsid w:val="00A320E0"/>
    <w:rsid w:val="00A321E7"/>
    <w:rsid w:val="00A3255F"/>
    <w:rsid w:val="00A32567"/>
    <w:rsid w:val="00A326F2"/>
    <w:rsid w:val="00A3282C"/>
    <w:rsid w:val="00A3283F"/>
    <w:rsid w:val="00A328C8"/>
    <w:rsid w:val="00A328DB"/>
    <w:rsid w:val="00A32954"/>
    <w:rsid w:val="00A32A57"/>
    <w:rsid w:val="00A32A6F"/>
    <w:rsid w:val="00A32A90"/>
    <w:rsid w:val="00A32B66"/>
    <w:rsid w:val="00A32CEE"/>
    <w:rsid w:val="00A32D16"/>
    <w:rsid w:val="00A32FF4"/>
    <w:rsid w:val="00A3326A"/>
    <w:rsid w:val="00A33381"/>
    <w:rsid w:val="00A335F6"/>
    <w:rsid w:val="00A33628"/>
    <w:rsid w:val="00A33662"/>
    <w:rsid w:val="00A33769"/>
    <w:rsid w:val="00A33AF8"/>
    <w:rsid w:val="00A33BD7"/>
    <w:rsid w:val="00A33C03"/>
    <w:rsid w:val="00A33D28"/>
    <w:rsid w:val="00A33D81"/>
    <w:rsid w:val="00A33E16"/>
    <w:rsid w:val="00A33F68"/>
    <w:rsid w:val="00A342D1"/>
    <w:rsid w:val="00A342F7"/>
    <w:rsid w:val="00A34326"/>
    <w:rsid w:val="00A3435F"/>
    <w:rsid w:val="00A34417"/>
    <w:rsid w:val="00A347DD"/>
    <w:rsid w:val="00A34A16"/>
    <w:rsid w:val="00A34B3B"/>
    <w:rsid w:val="00A34E45"/>
    <w:rsid w:val="00A34EC8"/>
    <w:rsid w:val="00A34F19"/>
    <w:rsid w:val="00A35071"/>
    <w:rsid w:val="00A35272"/>
    <w:rsid w:val="00A354BC"/>
    <w:rsid w:val="00A35513"/>
    <w:rsid w:val="00A355B4"/>
    <w:rsid w:val="00A355F1"/>
    <w:rsid w:val="00A35618"/>
    <w:rsid w:val="00A356CC"/>
    <w:rsid w:val="00A35850"/>
    <w:rsid w:val="00A35B47"/>
    <w:rsid w:val="00A35C17"/>
    <w:rsid w:val="00A35C7B"/>
    <w:rsid w:val="00A35CE5"/>
    <w:rsid w:val="00A35E0C"/>
    <w:rsid w:val="00A35F07"/>
    <w:rsid w:val="00A361E3"/>
    <w:rsid w:val="00A362AF"/>
    <w:rsid w:val="00A362FB"/>
    <w:rsid w:val="00A3640A"/>
    <w:rsid w:val="00A366DE"/>
    <w:rsid w:val="00A369AB"/>
    <w:rsid w:val="00A36A07"/>
    <w:rsid w:val="00A36A78"/>
    <w:rsid w:val="00A36D77"/>
    <w:rsid w:val="00A36FBB"/>
    <w:rsid w:val="00A36FC5"/>
    <w:rsid w:val="00A37035"/>
    <w:rsid w:val="00A3722E"/>
    <w:rsid w:val="00A37349"/>
    <w:rsid w:val="00A37788"/>
    <w:rsid w:val="00A37872"/>
    <w:rsid w:val="00A37888"/>
    <w:rsid w:val="00A37E7F"/>
    <w:rsid w:val="00A37FD2"/>
    <w:rsid w:val="00A40105"/>
    <w:rsid w:val="00A40346"/>
    <w:rsid w:val="00A40645"/>
    <w:rsid w:val="00A408B2"/>
    <w:rsid w:val="00A40B46"/>
    <w:rsid w:val="00A40BB1"/>
    <w:rsid w:val="00A40CCD"/>
    <w:rsid w:val="00A40D1C"/>
    <w:rsid w:val="00A40D4C"/>
    <w:rsid w:val="00A40ED6"/>
    <w:rsid w:val="00A40F13"/>
    <w:rsid w:val="00A41171"/>
    <w:rsid w:val="00A412F3"/>
    <w:rsid w:val="00A41381"/>
    <w:rsid w:val="00A413D3"/>
    <w:rsid w:val="00A417B5"/>
    <w:rsid w:val="00A417BE"/>
    <w:rsid w:val="00A41897"/>
    <w:rsid w:val="00A419BB"/>
    <w:rsid w:val="00A41CF5"/>
    <w:rsid w:val="00A41E66"/>
    <w:rsid w:val="00A41EB6"/>
    <w:rsid w:val="00A41FE5"/>
    <w:rsid w:val="00A420C6"/>
    <w:rsid w:val="00A42175"/>
    <w:rsid w:val="00A4229E"/>
    <w:rsid w:val="00A4237F"/>
    <w:rsid w:val="00A42659"/>
    <w:rsid w:val="00A427B4"/>
    <w:rsid w:val="00A42839"/>
    <w:rsid w:val="00A42887"/>
    <w:rsid w:val="00A42BEC"/>
    <w:rsid w:val="00A42C00"/>
    <w:rsid w:val="00A42C08"/>
    <w:rsid w:val="00A42CBC"/>
    <w:rsid w:val="00A42D94"/>
    <w:rsid w:val="00A42DA3"/>
    <w:rsid w:val="00A42F0A"/>
    <w:rsid w:val="00A43169"/>
    <w:rsid w:val="00A4337E"/>
    <w:rsid w:val="00A433CF"/>
    <w:rsid w:val="00A434FC"/>
    <w:rsid w:val="00A436A9"/>
    <w:rsid w:val="00A4371D"/>
    <w:rsid w:val="00A439AF"/>
    <w:rsid w:val="00A43BF1"/>
    <w:rsid w:val="00A440ED"/>
    <w:rsid w:val="00A44189"/>
    <w:rsid w:val="00A44330"/>
    <w:rsid w:val="00A44440"/>
    <w:rsid w:val="00A4447C"/>
    <w:rsid w:val="00A444D9"/>
    <w:rsid w:val="00A444DE"/>
    <w:rsid w:val="00A444F8"/>
    <w:rsid w:val="00A444FC"/>
    <w:rsid w:val="00A44715"/>
    <w:rsid w:val="00A4488B"/>
    <w:rsid w:val="00A4497F"/>
    <w:rsid w:val="00A44991"/>
    <w:rsid w:val="00A44BC0"/>
    <w:rsid w:val="00A44BEA"/>
    <w:rsid w:val="00A44D2B"/>
    <w:rsid w:val="00A44DAB"/>
    <w:rsid w:val="00A44E6E"/>
    <w:rsid w:val="00A44F7A"/>
    <w:rsid w:val="00A453E0"/>
    <w:rsid w:val="00A454CB"/>
    <w:rsid w:val="00A45828"/>
    <w:rsid w:val="00A45946"/>
    <w:rsid w:val="00A4599E"/>
    <w:rsid w:val="00A45B40"/>
    <w:rsid w:val="00A45D35"/>
    <w:rsid w:val="00A45E69"/>
    <w:rsid w:val="00A45E83"/>
    <w:rsid w:val="00A46118"/>
    <w:rsid w:val="00A46348"/>
    <w:rsid w:val="00A46354"/>
    <w:rsid w:val="00A4637F"/>
    <w:rsid w:val="00A464D4"/>
    <w:rsid w:val="00A46689"/>
    <w:rsid w:val="00A4679D"/>
    <w:rsid w:val="00A467F6"/>
    <w:rsid w:val="00A46CFB"/>
    <w:rsid w:val="00A46D59"/>
    <w:rsid w:val="00A46DDD"/>
    <w:rsid w:val="00A46ED7"/>
    <w:rsid w:val="00A46EF6"/>
    <w:rsid w:val="00A470EB"/>
    <w:rsid w:val="00A47203"/>
    <w:rsid w:val="00A4727A"/>
    <w:rsid w:val="00A47293"/>
    <w:rsid w:val="00A4773B"/>
    <w:rsid w:val="00A47792"/>
    <w:rsid w:val="00A47912"/>
    <w:rsid w:val="00A47A3E"/>
    <w:rsid w:val="00A47B7E"/>
    <w:rsid w:val="00A47B9C"/>
    <w:rsid w:val="00A47C00"/>
    <w:rsid w:val="00A47C4B"/>
    <w:rsid w:val="00A47C93"/>
    <w:rsid w:val="00A47D48"/>
    <w:rsid w:val="00A47D53"/>
    <w:rsid w:val="00A50137"/>
    <w:rsid w:val="00A501F1"/>
    <w:rsid w:val="00A503B5"/>
    <w:rsid w:val="00A50451"/>
    <w:rsid w:val="00A50455"/>
    <w:rsid w:val="00A50741"/>
    <w:rsid w:val="00A5093B"/>
    <w:rsid w:val="00A50B0E"/>
    <w:rsid w:val="00A50C10"/>
    <w:rsid w:val="00A5110D"/>
    <w:rsid w:val="00A5123B"/>
    <w:rsid w:val="00A51377"/>
    <w:rsid w:val="00A5149C"/>
    <w:rsid w:val="00A517F5"/>
    <w:rsid w:val="00A51A7D"/>
    <w:rsid w:val="00A51B26"/>
    <w:rsid w:val="00A51CCC"/>
    <w:rsid w:val="00A51DA9"/>
    <w:rsid w:val="00A51E26"/>
    <w:rsid w:val="00A51E2C"/>
    <w:rsid w:val="00A51FC9"/>
    <w:rsid w:val="00A520D0"/>
    <w:rsid w:val="00A52187"/>
    <w:rsid w:val="00A521A9"/>
    <w:rsid w:val="00A5237C"/>
    <w:rsid w:val="00A52391"/>
    <w:rsid w:val="00A529D6"/>
    <w:rsid w:val="00A52A78"/>
    <w:rsid w:val="00A52CDC"/>
    <w:rsid w:val="00A52D5A"/>
    <w:rsid w:val="00A52E8A"/>
    <w:rsid w:val="00A530B2"/>
    <w:rsid w:val="00A530F8"/>
    <w:rsid w:val="00A53194"/>
    <w:rsid w:val="00A531D0"/>
    <w:rsid w:val="00A533A7"/>
    <w:rsid w:val="00A5344D"/>
    <w:rsid w:val="00A53476"/>
    <w:rsid w:val="00A5358E"/>
    <w:rsid w:val="00A5369D"/>
    <w:rsid w:val="00A53A1D"/>
    <w:rsid w:val="00A53B87"/>
    <w:rsid w:val="00A53E2F"/>
    <w:rsid w:val="00A54056"/>
    <w:rsid w:val="00A54165"/>
    <w:rsid w:val="00A54169"/>
    <w:rsid w:val="00A5429D"/>
    <w:rsid w:val="00A542F4"/>
    <w:rsid w:val="00A54620"/>
    <w:rsid w:val="00A54642"/>
    <w:rsid w:val="00A54807"/>
    <w:rsid w:val="00A5495B"/>
    <w:rsid w:val="00A54960"/>
    <w:rsid w:val="00A54B12"/>
    <w:rsid w:val="00A54C62"/>
    <w:rsid w:val="00A54CFC"/>
    <w:rsid w:val="00A54F61"/>
    <w:rsid w:val="00A5529C"/>
    <w:rsid w:val="00A5544E"/>
    <w:rsid w:val="00A554EF"/>
    <w:rsid w:val="00A55619"/>
    <w:rsid w:val="00A55773"/>
    <w:rsid w:val="00A557F4"/>
    <w:rsid w:val="00A55A0D"/>
    <w:rsid w:val="00A55A13"/>
    <w:rsid w:val="00A55F17"/>
    <w:rsid w:val="00A5612F"/>
    <w:rsid w:val="00A56248"/>
    <w:rsid w:val="00A56340"/>
    <w:rsid w:val="00A563A3"/>
    <w:rsid w:val="00A56840"/>
    <w:rsid w:val="00A56B92"/>
    <w:rsid w:val="00A56E7A"/>
    <w:rsid w:val="00A56F3B"/>
    <w:rsid w:val="00A56FA3"/>
    <w:rsid w:val="00A57208"/>
    <w:rsid w:val="00A57231"/>
    <w:rsid w:val="00A57427"/>
    <w:rsid w:val="00A57470"/>
    <w:rsid w:val="00A5752D"/>
    <w:rsid w:val="00A57855"/>
    <w:rsid w:val="00A578C9"/>
    <w:rsid w:val="00A579CA"/>
    <w:rsid w:val="00A57A07"/>
    <w:rsid w:val="00A57E9F"/>
    <w:rsid w:val="00A57F63"/>
    <w:rsid w:val="00A6004D"/>
    <w:rsid w:val="00A60052"/>
    <w:rsid w:val="00A60076"/>
    <w:rsid w:val="00A601A8"/>
    <w:rsid w:val="00A6035B"/>
    <w:rsid w:val="00A60395"/>
    <w:rsid w:val="00A603CA"/>
    <w:rsid w:val="00A6061E"/>
    <w:rsid w:val="00A606EE"/>
    <w:rsid w:val="00A607E6"/>
    <w:rsid w:val="00A60810"/>
    <w:rsid w:val="00A60973"/>
    <w:rsid w:val="00A60A7E"/>
    <w:rsid w:val="00A60B04"/>
    <w:rsid w:val="00A60C05"/>
    <w:rsid w:val="00A60D6D"/>
    <w:rsid w:val="00A61232"/>
    <w:rsid w:val="00A612DB"/>
    <w:rsid w:val="00A6142B"/>
    <w:rsid w:val="00A61558"/>
    <w:rsid w:val="00A61807"/>
    <w:rsid w:val="00A61B12"/>
    <w:rsid w:val="00A61B63"/>
    <w:rsid w:val="00A61C42"/>
    <w:rsid w:val="00A61DA2"/>
    <w:rsid w:val="00A61FE4"/>
    <w:rsid w:val="00A622EC"/>
    <w:rsid w:val="00A62300"/>
    <w:rsid w:val="00A62336"/>
    <w:rsid w:val="00A62A5D"/>
    <w:rsid w:val="00A62B46"/>
    <w:rsid w:val="00A62B83"/>
    <w:rsid w:val="00A6305F"/>
    <w:rsid w:val="00A63150"/>
    <w:rsid w:val="00A6340E"/>
    <w:rsid w:val="00A635B1"/>
    <w:rsid w:val="00A63819"/>
    <w:rsid w:val="00A63937"/>
    <w:rsid w:val="00A63DA3"/>
    <w:rsid w:val="00A63F7E"/>
    <w:rsid w:val="00A64094"/>
    <w:rsid w:val="00A64116"/>
    <w:rsid w:val="00A641DE"/>
    <w:rsid w:val="00A64362"/>
    <w:rsid w:val="00A6442E"/>
    <w:rsid w:val="00A64499"/>
    <w:rsid w:val="00A64533"/>
    <w:rsid w:val="00A64932"/>
    <w:rsid w:val="00A64BAF"/>
    <w:rsid w:val="00A64CA2"/>
    <w:rsid w:val="00A64D07"/>
    <w:rsid w:val="00A65034"/>
    <w:rsid w:val="00A65123"/>
    <w:rsid w:val="00A6525E"/>
    <w:rsid w:val="00A655B1"/>
    <w:rsid w:val="00A655EB"/>
    <w:rsid w:val="00A65735"/>
    <w:rsid w:val="00A658AA"/>
    <w:rsid w:val="00A658EA"/>
    <w:rsid w:val="00A6599D"/>
    <w:rsid w:val="00A65A5E"/>
    <w:rsid w:val="00A65BB2"/>
    <w:rsid w:val="00A65C89"/>
    <w:rsid w:val="00A65DF3"/>
    <w:rsid w:val="00A65F13"/>
    <w:rsid w:val="00A6616D"/>
    <w:rsid w:val="00A66595"/>
    <w:rsid w:val="00A666C0"/>
    <w:rsid w:val="00A666D3"/>
    <w:rsid w:val="00A66B08"/>
    <w:rsid w:val="00A66CC7"/>
    <w:rsid w:val="00A66DE4"/>
    <w:rsid w:val="00A66E24"/>
    <w:rsid w:val="00A66FDE"/>
    <w:rsid w:val="00A6708D"/>
    <w:rsid w:val="00A67225"/>
    <w:rsid w:val="00A67287"/>
    <w:rsid w:val="00A673F4"/>
    <w:rsid w:val="00A6775A"/>
    <w:rsid w:val="00A67785"/>
    <w:rsid w:val="00A677AE"/>
    <w:rsid w:val="00A677B2"/>
    <w:rsid w:val="00A67A7E"/>
    <w:rsid w:val="00A67AA6"/>
    <w:rsid w:val="00A67B2C"/>
    <w:rsid w:val="00A67B98"/>
    <w:rsid w:val="00A67CB7"/>
    <w:rsid w:val="00A67CC0"/>
    <w:rsid w:val="00A67CDB"/>
    <w:rsid w:val="00A67D1E"/>
    <w:rsid w:val="00A67E4D"/>
    <w:rsid w:val="00A67E6D"/>
    <w:rsid w:val="00A67ECD"/>
    <w:rsid w:val="00A67FCC"/>
    <w:rsid w:val="00A703B6"/>
    <w:rsid w:val="00A70475"/>
    <w:rsid w:val="00A7059C"/>
    <w:rsid w:val="00A7072A"/>
    <w:rsid w:val="00A70773"/>
    <w:rsid w:val="00A70A34"/>
    <w:rsid w:val="00A70D50"/>
    <w:rsid w:val="00A70D97"/>
    <w:rsid w:val="00A70E9A"/>
    <w:rsid w:val="00A70ED7"/>
    <w:rsid w:val="00A71333"/>
    <w:rsid w:val="00A714A9"/>
    <w:rsid w:val="00A714B8"/>
    <w:rsid w:val="00A714E8"/>
    <w:rsid w:val="00A71674"/>
    <w:rsid w:val="00A718F1"/>
    <w:rsid w:val="00A719DB"/>
    <w:rsid w:val="00A71B1C"/>
    <w:rsid w:val="00A71BDF"/>
    <w:rsid w:val="00A71C7A"/>
    <w:rsid w:val="00A71E04"/>
    <w:rsid w:val="00A71E5E"/>
    <w:rsid w:val="00A72073"/>
    <w:rsid w:val="00A726CD"/>
    <w:rsid w:val="00A726E4"/>
    <w:rsid w:val="00A7285F"/>
    <w:rsid w:val="00A72961"/>
    <w:rsid w:val="00A72AA4"/>
    <w:rsid w:val="00A72B57"/>
    <w:rsid w:val="00A72C2B"/>
    <w:rsid w:val="00A72E93"/>
    <w:rsid w:val="00A72EB7"/>
    <w:rsid w:val="00A73101"/>
    <w:rsid w:val="00A7315E"/>
    <w:rsid w:val="00A73175"/>
    <w:rsid w:val="00A73374"/>
    <w:rsid w:val="00A733C7"/>
    <w:rsid w:val="00A73505"/>
    <w:rsid w:val="00A73574"/>
    <w:rsid w:val="00A735A1"/>
    <w:rsid w:val="00A7364C"/>
    <w:rsid w:val="00A7378F"/>
    <w:rsid w:val="00A73864"/>
    <w:rsid w:val="00A739E8"/>
    <w:rsid w:val="00A73B36"/>
    <w:rsid w:val="00A73CCB"/>
    <w:rsid w:val="00A73CFA"/>
    <w:rsid w:val="00A73D0A"/>
    <w:rsid w:val="00A73DA5"/>
    <w:rsid w:val="00A73DC5"/>
    <w:rsid w:val="00A73E7A"/>
    <w:rsid w:val="00A7402D"/>
    <w:rsid w:val="00A74077"/>
    <w:rsid w:val="00A74169"/>
    <w:rsid w:val="00A7424B"/>
    <w:rsid w:val="00A7431E"/>
    <w:rsid w:val="00A74535"/>
    <w:rsid w:val="00A74596"/>
    <w:rsid w:val="00A745A0"/>
    <w:rsid w:val="00A7484F"/>
    <w:rsid w:val="00A7499B"/>
    <w:rsid w:val="00A749B6"/>
    <w:rsid w:val="00A74AAB"/>
    <w:rsid w:val="00A74C2B"/>
    <w:rsid w:val="00A74D0B"/>
    <w:rsid w:val="00A74EF9"/>
    <w:rsid w:val="00A74F93"/>
    <w:rsid w:val="00A75063"/>
    <w:rsid w:val="00A7529F"/>
    <w:rsid w:val="00A75316"/>
    <w:rsid w:val="00A754AD"/>
    <w:rsid w:val="00A7554B"/>
    <w:rsid w:val="00A75A70"/>
    <w:rsid w:val="00A75AA2"/>
    <w:rsid w:val="00A75B40"/>
    <w:rsid w:val="00A75BF7"/>
    <w:rsid w:val="00A75FEB"/>
    <w:rsid w:val="00A761D3"/>
    <w:rsid w:val="00A763E5"/>
    <w:rsid w:val="00A7656A"/>
    <w:rsid w:val="00A76675"/>
    <w:rsid w:val="00A766F7"/>
    <w:rsid w:val="00A76773"/>
    <w:rsid w:val="00A76827"/>
    <w:rsid w:val="00A76836"/>
    <w:rsid w:val="00A768A4"/>
    <w:rsid w:val="00A769EA"/>
    <w:rsid w:val="00A76B22"/>
    <w:rsid w:val="00A76BA3"/>
    <w:rsid w:val="00A76E5C"/>
    <w:rsid w:val="00A76EBE"/>
    <w:rsid w:val="00A76FA7"/>
    <w:rsid w:val="00A770B3"/>
    <w:rsid w:val="00A77101"/>
    <w:rsid w:val="00A7745C"/>
    <w:rsid w:val="00A77640"/>
    <w:rsid w:val="00A77680"/>
    <w:rsid w:val="00A7768E"/>
    <w:rsid w:val="00A77D24"/>
    <w:rsid w:val="00A77DAA"/>
    <w:rsid w:val="00A80255"/>
    <w:rsid w:val="00A80793"/>
    <w:rsid w:val="00A807A3"/>
    <w:rsid w:val="00A808BD"/>
    <w:rsid w:val="00A809F9"/>
    <w:rsid w:val="00A80CEA"/>
    <w:rsid w:val="00A80DFC"/>
    <w:rsid w:val="00A80FC5"/>
    <w:rsid w:val="00A8100A"/>
    <w:rsid w:val="00A81023"/>
    <w:rsid w:val="00A81148"/>
    <w:rsid w:val="00A811B3"/>
    <w:rsid w:val="00A812DF"/>
    <w:rsid w:val="00A81363"/>
    <w:rsid w:val="00A81430"/>
    <w:rsid w:val="00A816AE"/>
    <w:rsid w:val="00A81765"/>
    <w:rsid w:val="00A81EEB"/>
    <w:rsid w:val="00A82239"/>
    <w:rsid w:val="00A82281"/>
    <w:rsid w:val="00A82299"/>
    <w:rsid w:val="00A825CD"/>
    <w:rsid w:val="00A828D4"/>
    <w:rsid w:val="00A82975"/>
    <w:rsid w:val="00A82A53"/>
    <w:rsid w:val="00A82C93"/>
    <w:rsid w:val="00A82DFE"/>
    <w:rsid w:val="00A82FA5"/>
    <w:rsid w:val="00A82FE4"/>
    <w:rsid w:val="00A83397"/>
    <w:rsid w:val="00A835CA"/>
    <w:rsid w:val="00A8392F"/>
    <w:rsid w:val="00A839E3"/>
    <w:rsid w:val="00A83A5D"/>
    <w:rsid w:val="00A83B1D"/>
    <w:rsid w:val="00A83F7C"/>
    <w:rsid w:val="00A84167"/>
    <w:rsid w:val="00A8424E"/>
    <w:rsid w:val="00A8429C"/>
    <w:rsid w:val="00A84993"/>
    <w:rsid w:val="00A849ED"/>
    <w:rsid w:val="00A84B01"/>
    <w:rsid w:val="00A84BA6"/>
    <w:rsid w:val="00A84BFB"/>
    <w:rsid w:val="00A84DF3"/>
    <w:rsid w:val="00A84ED4"/>
    <w:rsid w:val="00A84FE5"/>
    <w:rsid w:val="00A84FE7"/>
    <w:rsid w:val="00A84FF8"/>
    <w:rsid w:val="00A85036"/>
    <w:rsid w:val="00A850C4"/>
    <w:rsid w:val="00A85313"/>
    <w:rsid w:val="00A85336"/>
    <w:rsid w:val="00A853FF"/>
    <w:rsid w:val="00A85636"/>
    <w:rsid w:val="00A857D3"/>
    <w:rsid w:val="00A859BE"/>
    <w:rsid w:val="00A85C99"/>
    <w:rsid w:val="00A85E2A"/>
    <w:rsid w:val="00A85EDD"/>
    <w:rsid w:val="00A85F6D"/>
    <w:rsid w:val="00A85F72"/>
    <w:rsid w:val="00A860D2"/>
    <w:rsid w:val="00A8613B"/>
    <w:rsid w:val="00A861DE"/>
    <w:rsid w:val="00A863EB"/>
    <w:rsid w:val="00A8677D"/>
    <w:rsid w:val="00A867B6"/>
    <w:rsid w:val="00A86858"/>
    <w:rsid w:val="00A86885"/>
    <w:rsid w:val="00A868B3"/>
    <w:rsid w:val="00A86A11"/>
    <w:rsid w:val="00A86B74"/>
    <w:rsid w:val="00A86C48"/>
    <w:rsid w:val="00A86CC0"/>
    <w:rsid w:val="00A86ECD"/>
    <w:rsid w:val="00A871AB"/>
    <w:rsid w:val="00A872C8"/>
    <w:rsid w:val="00A874C0"/>
    <w:rsid w:val="00A87735"/>
    <w:rsid w:val="00A87A98"/>
    <w:rsid w:val="00A87AB9"/>
    <w:rsid w:val="00A87AD5"/>
    <w:rsid w:val="00A87B69"/>
    <w:rsid w:val="00A87B95"/>
    <w:rsid w:val="00A87BA6"/>
    <w:rsid w:val="00A87CC7"/>
    <w:rsid w:val="00A87D49"/>
    <w:rsid w:val="00A87F35"/>
    <w:rsid w:val="00A9002C"/>
    <w:rsid w:val="00A90315"/>
    <w:rsid w:val="00A90341"/>
    <w:rsid w:val="00A90377"/>
    <w:rsid w:val="00A90430"/>
    <w:rsid w:val="00A907E1"/>
    <w:rsid w:val="00A90814"/>
    <w:rsid w:val="00A9091D"/>
    <w:rsid w:val="00A90992"/>
    <w:rsid w:val="00A90DDA"/>
    <w:rsid w:val="00A9115E"/>
    <w:rsid w:val="00A912D4"/>
    <w:rsid w:val="00A91552"/>
    <w:rsid w:val="00A9166F"/>
    <w:rsid w:val="00A916E1"/>
    <w:rsid w:val="00A91A0F"/>
    <w:rsid w:val="00A91B2A"/>
    <w:rsid w:val="00A91D31"/>
    <w:rsid w:val="00A91DB2"/>
    <w:rsid w:val="00A91DC1"/>
    <w:rsid w:val="00A91DFF"/>
    <w:rsid w:val="00A9202D"/>
    <w:rsid w:val="00A9219D"/>
    <w:rsid w:val="00A92255"/>
    <w:rsid w:val="00A9238F"/>
    <w:rsid w:val="00A923B9"/>
    <w:rsid w:val="00A924AD"/>
    <w:rsid w:val="00A9271D"/>
    <w:rsid w:val="00A92B3C"/>
    <w:rsid w:val="00A92C49"/>
    <w:rsid w:val="00A92C7E"/>
    <w:rsid w:val="00A92DC5"/>
    <w:rsid w:val="00A92E8A"/>
    <w:rsid w:val="00A933E6"/>
    <w:rsid w:val="00A93566"/>
    <w:rsid w:val="00A93758"/>
    <w:rsid w:val="00A937B6"/>
    <w:rsid w:val="00A938A6"/>
    <w:rsid w:val="00A938D5"/>
    <w:rsid w:val="00A939FF"/>
    <w:rsid w:val="00A93A35"/>
    <w:rsid w:val="00A93AB8"/>
    <w:rsid w:val="00A93CEB"/>
    <w:rsid w:val="00A93D35"/>
    <w:rsid w:val="00A93DEE"/>
    <w:rsid w:val="00A93F21"/>
    <w:rsid w:val="00A94162"/>
    <w:rsid w:val="00A942BA"/>
    <w:rsid w:val="00A944E5"/>
    <w:rsid w:val="00A947E1"/>
    <w:rsid w:val="00A94848"/>
    <w:rsid w:val="00A94A13"/>
    <w:rsid w:val="00A94B41"/>
    <w:rsid w:val="00A94BB2"/>
    <w:rsid w:val="00A94D31"/>
    <w:rsid w:val="00A94D6D"/>
    <w:rsid w:val="00A94E3E"/>
    <w:rsid w:val="00A94E48"/>
    <w:rsid w:val="00A950A8"/>
    <w:rsid w:val="00A953FC"/>
    <w:rsid w:val="00A95443"/>
    <w:rsid w:val="00A95525"/>
    <w:rsid w:val="00A9560B"/>
    <w:rsid w:val="00A95736"/>
    <w:rsid w:val="00A957CD"/>
    <w:rsid w:val="00A95837"/>
    <w:rsid w:val="00A95A41"/>
    <w:rsid w:val="00A95E84"/>
    <w:rsid w:val="00A96138"/>
    <w:rsid w:val="00A9616B"/>
    <w:rsid w:val="00A963F7"/>
    <w:rsid w:val="00A96488"/>
    <w:rsid w:val="00A964E0"/>
    <w:rsid w:val="00A96581"/>
    <w:rsid w:val="00A969E7"/>
    <w:rsid w:val="00A9704E"/>
    <w:rsid w:val="00A97330"/>
    <w:rsid w:val="00A973AF"/>
    <w:rsid w:val="00A975B1"/>
    <w:rsid w:val="00A9763D"/>
    <w:rsid w:val="00A9793E"/>
    <w:rsid w:val="00A97950"/>
    <w:rsid w:val="00A97B75"/>
    <w:rsid w:val="00A97D6E"/>
    <w:rsid w:val="00A97DBE"/>
    <w:rsid w:val="00A97E32"/>
    <w:rsid w:val="00AA0231"/>
    <w:rsid w:val="00AA0425"/>
    <w:rsid w:val="00AA0479"/>
    <w:rsid w:val="00AA047F"/>
    <w:rsid w:val="00AA0950"/>
    <w:rsid w:val="00AA0B80"/>
    <w:rsid w:val="00AA0E42"/>
    <w:rsid w:val="00AA1604"/>
    <w:rsid w:val="00AA16D4"/>
    <w:rsid w:val="00AA1836"/>
    <w:rsid w:val="00AA18AC"/>
    <w:rsid w:val="00AA19A5"/>
    <w:rsid w:val="00AA1A40"/>
    <w:rsid w:val="00AA1AE2"/>
    <w:rsid w:val="00AA1BE7"/>
    <w:rsid w:val="00AA1C87"/>
    <w:rsid w:val="00AA1E72"/>
    <w:rsid w:val="00AA2015"/>
    <w:rsid w:val="00AA2181"/>
    <w:rsid w:val="00AA2211"/>
    <w:rsid w:val="00AA261A"/>
    <w:rsid w:val="00AA268C"/>
    <w:rsid w:val="00AA26E4"/>
    <w:rsid w:val="00AA294A"/>
    <w:rsid w:val="00AA2A52"/>
    <w:rsid w:val="00AA2B0B"/>
    <w:rsid w:val="00AA2B21"/>
    <w:rsid w:val="00AA2BAC"/>
    <w:rsid w:val="00AA2C89"/>
    <w:rsid w:val="00AA3167"/>
    <w:rsid w:val="00AA3462"/>
    <w:rsid w:val="00AA35F8"/>
    <w:rsid w:val="00AA36FD"/>
    <w:rsid w:val="00AA3A44"/>
    <w:rsid w:val="00AA3C1B"/>
    <w:rsid w:val="00AA3E64"/>
    <w:rsid w:val="00AA43A8"/>
    <w:rsid w:val="00AA4433"/>
    <w:rsid w:val="00AA44BF"/>
    <w:rsid w:val="00AA4906"/>
    <w:rsid w:val="00AA49E7"/>
    <w:rsid w:val="00AA4B55"/>
    <w:rsid w:val="00AA4D58"/>
    <w:rsid w:val="00AA4E14"/>
    <w:rsid w:val="00AA4FFD"/>
    <w:rsid w:val="00AA5269"/>
    <w:rsid w:val="00AA531A"/>
    <w:rsid w:val="00AA546E"/>
    <w:rsid w:val="00AA54B0"/>
    <w:rsid w:val="00AA5602"/>
    <w:rsid w:val="00AA56C0"/>
    <w:rsid w:val="00AA5714"/>
    <w:rsid w:val="00AA5AB6"/>
    <w:rsid w:val="00AA5BA2"/>
    <w:rsid w:val="00AA5FD2"/>
    <w:rsid w:val="00AA61E6"/>
    <w:rsid w:val="00AA6225"/>
    <w:rsid w:val="00AA6308"/>
    <w:rsid w:val="00AA638B"/>
    <w:rsid w:val="00AA6435"/>
    <w:rsid w:val="00AA64DB"/>
    <w:rsid w:val="00AA6575"/>
    <w:rsid w:val="00AA659D"/>
    <w:rsid w:val="00AA6610"/>
    <w:rsid w:val="00AA6889"/>
    <w:rsid w:val="00AA6C04"/>
    <w:rsid w:val="00AA6C50"/>
    <w:rsid w:val="00AA704E"/>
    <w:rsid w:val="00AA7068"/>
    <w:rsid w:val="00AA7091"/>
    <w:rsid w:val="00AA70B3"/>
    <w:rsid w:val="00AA71BE"/>
    <w:rsid w:val="00AA720B"/>
    <w:rsid w:val="00AA728B"/>
    <w:rsid w:val="00AA73C9"/>
    <w:rsid w:val="00AA73DB"/>
    <w:rsid w:val="00AA7403"/>
    <w:rsid w:val="00AA7428"/>
    <w:rsid w:val="00AA74C5"/>
    <w:rsid w:val="00AA74F7"/>
    <w:rsid w:val="00AA77ED"/>
    <w:rsid w:val="00AA78A8"/>
    <w:rsid w:val="00AA7A7C"/>
    <w:rsid w:val="00AA7D2C"/>
    <w:rsid w:val="00AA7D6F"/>
    <w:rsid w:val="00AA7F37"/>
    <w:rsid w:val="00AB0124"/>
    <w:rsid w:val="00AB0158"/>
    <w:rsid w:val="00AB0249"/>
    <w:rsid w:val="00AB0320"/>
    <w:rsid w:val="00AB05DF"/>
    <w:rsid w:val="00AB0980"/>
    <w:rsid w:val="00AB0B93"/>
    <w:rsid w:val="00AB0DB5"/>
    <w:rsid w:val="00AB0E00"/>
    <w:rsid w:val="00AB0E59"/>
    <w:rsid w:val="00AB0EC3"/>
    <w:rsid w:val="00AB12F3"/>
    <w:rsid w:val="00AB1340"/>
    <w:rsid w:val="00AB1477"/>
    <w:rsid w:val="00AB1591"/>
    <w:rsid w:val="00AB163B"/>
    <w:rsid w:val="00AB16B6"/>
    <w:rsid w:val="00AB1753"/>
    <w:rsid w:val="00AB195D"/>
    <w:rsid w:val="00AB1AD3"/>
    <w:rsid w:val="00AB1D68"/>
    <w:rsid w:val="00AB1E6A"/>
    <w:rsid w:val="00AB1ECB"/>
    <w:rsid w:val="00AB1FE9"/>
    <w:rsid w:val="00AB210C"/>
    <w:rsid w:val="00AB2211"/>
    <w:rsid w:val="00AB24F2"/>
    <w:rsid w:val="00AB27AA"/>
    <w:rsid w:val="00AB27AB"/>
    <w:rsid w:val="00AB29CC"/>
    <w:rsid w:val="00AB2C42"/>
    <w:rsid w:val="00AB2C52"/>
    <w:rsid w:val="00AB2F1B"/>
    <w:rsid w:val="00AB2F72"/>
    <w:rsid w:val="00AB300B"/>
    <w:rsid w:val="00AB32DD"/>
    <w:rsid w:val="00AB3548"/>
    <w:rsid w:val="00AB36CF"/>
    <w:rsid w:val="00AB372E"/>
    <w:rsid w:val="00AB392A"/>
    <w:rsid w:val="00AB3939"/>
    <w:rsid w:val="00AB3A50"/>
    <w:rsid w:val="00AB3B20"/>
    <w:rsid w:val="00AB3C89"/>
    <w:rsid w:val="00AB3CB6"/>
    <w:rsid w:val="00AB3DF0"/>
    <w:rsid w:val="00AB3E76"/>
    <w:rsid w:val="00AB3FDC"/>
    <w:rsid w:val="00AB4585"/>
    <w:rsid w:val="00AB4733"/>
    <w:rsid w:val="00AB478F"/>
    <w:rsid w:val="00AB4BB8"/>
    <w:rsid w:val="00AB4C08"/>
    <w:rsid w:val="00AB4C8D"/>
    <w:rsid w:val="00AB4D5C"/>
    <w:rsid w:val="00AB4DED"/>
    <w:rsid w:val="00AB4FC3"/>
    <w:rsid w:val="00AB53B9"/>
    <w:rsid w:val="00AB5CC7"/>
    <w:rsid w:val="00AB5CD6"/>
    <w:rsid w:val="00AB5D1F"/>
    <w:rsid w:val="00AB5E71"/>
    <w:rsid w:val="00AB61B3"/>
    <w:rsid w:val="00AB61FC"/>
    <w:rsid w:val="00AB6235"/>
    <w:rsid w:val="00AB65C1"/>
    <w:rsid w:val="00AB65CE"/>
    <w:rsid w:val="00AB6604"/>
    <w:rsid w:val="00AB6A09"/>
    <w:rsid w:val="00AB6C21"/>
    <w:rsid w:val="00AB6CCC"/>
    <w:rsid w:val="00AB6EB6"/>
    <w:rsid w:val="00AB711F"/>
    <w:rsid w:val="00AB735F"/>
    <w:rsid w:val="00AB76E1"/>
    <w:rsid w:val="00AB77AC"/>
    <w:rsid w:val="00AB7829"/>
    <w:rsid w:val="00AB7981"/>
    <w:rsid w:val="00AB79D3"/>
    <w:rsid w:val="00AB7E6E"/>
    <w:rsid w:val="00AC05B1"/>
    <w:rsid w:val="00AC05C6"/>
    <w:rsid w:val="00AC06E7"/>
    <w:rsid w:val="00AC0784"/>
    <w:rsid w:val="00AC0BBB"/>
    <w:rsid w:val="00AC0C70"/>
    <w:rsid w:val="00AC0C8A"/>
    <w:rsid w:val="00AC0CF2"/>
    <w:rsid w:val="00AC0EA3"/>
    <w:rsid w:val="00AC0FCC"/>
    <w:rsid w:val="00AC110B"/>
    <w:rsid w:val="00AC1205"/>
    <w:rsid w:val="00AC1277"/>
    <w:rsid w:val="00AC13E1"/>
    <w:rsid w:val="00AC1414"/>
    <w:rsid w:val="00AC1618"/>
    <w:rsid w:val="00AC19D9"/>
    <w:rsid w:val="00AC1A23"/>
    <w:rsid w:val="00AC1BB0"/>
    <w:rsid w:val="00AC1BCA"/>
    <w:rsid w:val="00AC1DE8"/>
    <w:rsid w:val="00AC20F4"/>
    <w:rsid w:val="00AC2153"/>
    <w:rsid w:val="00AC228A"/>
    <w:rsid w:val="00AC2334"/>
    <w:rsid w:val="00AC25EA"/>
    <w:rsid w:val="00AC2789"/>
    <w:rsid w:val="00AC27BA"/>
    <w:rsid w:val="00AC2864"/>
    <w:rsid w:val="00AC29B6"/>
    <w:rsid w:val="00AC2B2B"/>
    <w:rsid w:val="00AC2B42"/>
    <w:rsid w:val="00AC2F40"/>
    <w:rsid w:val="00AC35E1"/>
    <w:rsid w:val="00AC3722"/>
    <w:rsid w:val="00AC390E"/>
    <w:rsid w:val="00AC3996"/>
    <w:rsid w:val="00AC3A4A"/>
    <w:rsid w:val="00AC3BE3"/>
    <w:rsid w:val="00AC3BEC"/>
    <w:rsid w:val="00AC3C01"/>
    <w:rsid w:val="00AC430C"/>
    <w:rsid w:val="00AC4334"/>
    <w:rsid w:val="00AC438E"/>
    <w:rsid w:val="00AC4587"/>
    <w:rsid w:val="00AC46BE"/>
    <w:rsid w:val="00AC4718"/>
    <w:rsid w:val="00AC49F5"/>
    <w:rsid w:val="00AC4BE3"/>
    <w:rsid w:val="00AC4D8A"/>
    <w:rsid w:val="00AC4F27"/>
    <w:rsid w:val="00AC4F36"/>
    <w:rsid w:val="00AC5127"/>
    <w:rsid w:val="00AC5146"/>
    <w:rsid w:val="00AC515E"/>
    <w:rsid w:val="00AC522C"/>
    <w:rsid w:val="00AC5286"/>
    <w:rsid w:val="00AC52E8"/>
    <w:rsid w:val="00AC540F"/>
    <w:rsid w:val="00AC54EC"/>
    <w:rsid w:val="00AC55A6"/>
    <w:rsid w:val="00AC5844"/>
    <w:rsid w:val="00AC5A57"/>
    <w:rsid w:val="00AC5D61"/>
    <w:rsid w:val="00AC5D8F"/>
    <w:rsid w:val="00AC5FD1"/>
    <w:rsid w:val="00AC622F"/>
    <w:rsid w:val="00AC63F9"/>
    <w:rsid w:val="00AC64C8"/>
    <w:rsid w:val="00AC6576"/>
    <w:rsid w:val="00AC67DB"/>
    <w:rsid w:val="00AC6AF4"/>
    <w:rsid w:val="00AC6C3E"/>
    <w:rsid w:val="00AC6DE6"/>
    <w:rsid w:val="00AC6E37"/>
    <w:rsid w:val="00AC6FD1"/>
    <w:rsid w:val="00AC70CE"/>
    <w:rsid w:val="00AC716D"/>
    <w:rsid w:val="00AC78A2"/>
    <w:rsid w:val="00AC78D3"/>
    <w:rsid w:val="00AC7E1F"/>
    <w:rsid w:val="00AC7E6D"/>
    <w:rsid w:val="00AD0334"/>
    <w:rsid w:val="00AD0414"/>
    <w:rsid w:val="00AD0916"/>
    <w:rsid w:val="00AD0A26"/>
    <w:rsid w:val="00AD0A3C"/>
    <w:rsid w:val="00AD0B9B"/>
    <w:rsid w:val="00AD0CE5"/>
    <w:rsid w:val="00AD0FB0"/>
    <w:rsid w:val="00AD10A5"/>
    <w:rsid w:val="00AD1225"/>
    <w:rsid w:val="00AD1317"/>
    <w:rsid w:val="00AD15B6"/>
    <w:rsid w:val="00AD15FD"/>
    <w:rsid w:val="00AD1605"/>
    <w:rsid w:val="00AD1745"/>
    <w:rsid w:val="00AD1935"/>
    <w:rsid w:val="00AD19BB"/>
    <w:rsid w:val="00AD1B34"/>
    <w:rsid w:val="00AD1BFA"/>
    <w:rsid w:val="00AD1F29"/>
    <w:rsid w:val="00AD20EE"/>
    <w:rsid w:val="00AD21FD"/>
    <w:rsid w:val="00AD221A"/>
    <w:rsid w:val="00AD24B6"/>
    <w:rsid w:val="00AD297E"/>
    <w:rsid w:val="00AD2B2B"/>
    <w:rsid w:val="00AD2D02"/>
    <w:rsid w:val="00AD2D79"/>
    <w:rsid w:val="00AD2DC4"/>
    <w:rsid w:val="00AD2FC5"/>
    <w:rsid w:val="00AD2FF6"/>
    <w:rsid w:val="00AD30F2"/>
    <w:rsid w:val="00AD356B"/>
    <w:rsid w:val="00AD3744"/>
    <w:rsid w:val="00AD37AE"/>
    <w:rsid w:val="00AD38EC"/>
    <w:rsid w:val="00AD3960"/>
    <w:rsid w:val="00AD3A08"/>
    <w:rsid w:val="00AD3ABF"/>
    <w:rsid w:val="00AD3D45"/>
    <w:rsid w:val="00AD3D47"/>
    <w:rsid w:val="00AD3EE4"/>
    <w:rsid w:val="00AD4021"/>
    <w:rsid w:val="00AD40D6"/>
    <w:rsid w:val="00AD41B9"/>
    <w:rsid w:val="00AD4247"/>
    <w:rsid w:val="00AD424D"/>
    <w:rsid w:val="00AD44B9"/>
    <w:rsid w:val="00AD46B2"/>
    <w:rsid w:val="00AD4939"/>
    <w:rsid w:val="00AD49FB"/>
    <w:rsid w:val="00AD4A3F"/>
    <w:rsid w:val="00AD4A7B"/>
    <w:rsid w:val="00AD4EE4"/>
    <w:rsid w:val="00AD4F7D"/>
    <w:rsid w:val="00AD53C8"/>
    <w:rsid w:val="00AD5688"/>
    <w:rsid w:val="00AD5A8B"/>
    <w:rsid w:val="00AD5B88"/>
    <w:rsid w:val="00AD5BF1"/>
    <w:rsid w:val="00AD5D8E"/>
    <w:rsid w:val="00AD5F16"/>
    <w:rsid w:val="00AD6152"/>
    <w:rsid w:val="00AD61D0"/>
    <w:rsid w:val="00AD63C4"/>
    <w:rsid w:val="00AD6422"/>
    <w:rsid w:val="00AD648D"/>
    <w:rsid w:val="00AD64B8"/>
    <w:rsid w:val="00AD65C2"/>
    <w:rsid w:val="00AD668C"/>
    <w:rsid w:val="00AD6922"/>
    <w:rsid w:val="00AD692C"/>
    <w:rsid w:val="00AD6A0D"/>
    <w:rsid w:val="00AD6ABB"/>
    <w:rsid w:val="00AD6C87"/>
    <w:rsid w:val="00AD6EA3"/>
    <w:rsid w:val="00AD723D"/>
    <w:rsid w:val="00AD72F6"/>
    <w:rsid w:val="00AD7328"/>
    <w:rsid w:val="00AD74DF"/>
    <w:rsid w:val="00AD75FF"/>
    <w:rsid w:val="00AD7AD6"/>
    <w:rsid w:val="00AD7B56"/>
    <w:rsid w:val="00AD7CA6"/>
    <w:rsid w:val="00AE0339"/>
    <w:rsid w:val="00AE0462"/>
    <w:rsid w:val="00AE062A"/>
    <w:rsid w:val="00AE07B8"/>
    <w:rsid w:val="00AE084A"/>
    <w:rsid w:val="00AE0ABA"/>
    <w:rsid w:val="00AE0B42"/>
    <w:rsid w:val="00AE0B85"/>
    <w:rsid w:val="00AE0BFB"/>
    <w:rsid w:val="00AE0D74"/>
    <w:rsid w:val="00AE1135"/>
    <w:rsid w:val="00AE1208"/>
    <w:rsid w:val="00AE1371"/>
    <w:rsid w:val="00AE1413"/>
    <w:rsid w:val="00AE1761"/>
    <w:rsid w:val="00AE1B4E"/>
    <w:rsid w:val="00AE1BE8"/>
    <w:rsid w:val="00AE1C2D"/>
    <w:rsid w:val="00AE1C2F"/>
    <w:rsid w:val="00AE1D2E"/>
    <w:rsid w:val="00AE1D77"/>
    <w:rsid w:val="00AE1D88"/>
    <w:rsid w:val="00AE1E20"/>
    <w:rsid w:val="00AE21DE"/>
    <w:rsid w:val="00AE2425"/>
    <w:rsid w:val="00AE2624"/>
    <w:rsid w:val="00AE26B9"/>
    <w:rsid w:val="00AE26E7"/>
    <w:rsid w:val="00AE26F0"/>
    <w:rsid w:val="00AE29DF"/>
    <w:rsid w:val="00AE2B6E"/>
    <w:rsid w:val="00AE2C7B"/>
    <w:rsid w:val="00AE2E0A"/>
    <w:rsid w:val="00AE3090"/>
    <w:rsid w:val="00AE30FC"/>
    <w:rsid w:val="00AE3292"/>
    <w:rsid w:val="00AE34FC"/>
    <w:rsid w:val="00AE3583"/>
    <w:rsid w:val="00AE3639"/>
    <w:rsid w:val="00AE36F3"/>
    <w:rsid w:val="00AE3B2F"/>
    <w:rsid w:val="00AE3BD4"/>
    <w:rsid w:val="00AE3F6B"/>
    <w:rsid w:val="00AE4003"/>
    <w:rsid w:val="00AE401E"/>
    <w:rsid w:val="00AE40C0"/>
    <w:rsid w:val="00AE4516"/>
    <w:rsid w:val="00AE454D"/>
    <w:rsid w:val="00AE4662"/>
    <w:rsid w:val="00AE47B3"/>
    <w:rsid w:val="00AE4859"/>
    <w:rsid w:val="00AE48FD"/>
    <w:rsid w:val="00AE4930"/>
    <w:rsid w:val="00AE4A48"/>
    <w:rsid w:val="00AE4A81"/>
    <w:rsid w:val="00AE4AAD"/>
    <w:rsid w:val="00AE4AD8"/>
    <w:rsid w:val="00AE4AE7"/>
    <w:rsid w:val="00AE4BA5"/>
    <w:rsid w:val="00AE4EA6"/>
    <w:rsid w:val="00AE516E"/>
    <w:rsid w:val="00AE5209"/>
    <w:rsid w:val="00AE53B8"/>
    <w:rsid w:val="00AE546D"/>
    <w:rsid w:val="00AE5554"/>
    <w:rsid w:val="00AE5764"/>
    <w:rsid w:val="00AE5C24"/>
    <w:rsid w:val="00AE5C9E"/>
    <w:rsid w:val="00AE5F44"/>
    <w:rsid w:val="00AE610A"/>
    <w:rsid w:val="00AE643E"/>
    <w:rsid w:val="00AE652A"/>
    <w:rsid w:val="00AE667B"/>
    <w:rsid w:val="00AE670B"/>
    <w:rsid w:val="00AE67D7"/>
    <w:rsid w:val="00AE688A"/>
    <w:rsid w:val="00AE691B"/>
    <w:rsid w:val="00AE6AD9"/>
    <w:rsid w:val="00AE6B59"/>
    <w:rsid w:val="00AE6C97"/>
    <w:rsid w:val="00AE6E1D"/>
    <w:rsid w:val="00AE71BC"/>
    <w:rsid w:val="00AE742D"/>
    <w:rsid w:val="00AE74D6"/>
    <w:rsid w:val="00AE7527"/>
    <w:rsid w:val="00AE75FA"/>
    <w:rsid w:val="00AE77CA"/>
    <w:rsid w:val="00AE7AE5"/>
    <w:rsid w:val="00AE7B4A"/>
    <w:rsid w:val="00AE7D9C"/>
    <w:rsid w:val="00AE7DA1"/>
    <w:rsid w:val="00AF013B"/>
    <w:rsid w:val="00AF022E"/>
    <w:rsid w:val="00AF023C"/>
    <w:rsid w:val="00AF05B1"/>
    <w:rsid w:val="00AF085A"/>
    <w:rsid w:val="00AF0B37"/>
    <w:rsid w:val="00AF0BDF"/>
    <w:rsid w:val="00AF0CDD"/>
    <w:rsid w:val="00AF0FC2"/>
    <w:rsid w:val="00AF122D"/>
    <w:rsid w:val="00AF1370"/>
    <w:rsid w:val="00AF17DA"/>
    <w:rsid w:val="00AF1828"/>
    <w:rsid w:val="00AF1845"/>
    <w:rsid w:val="00AF19E7"/>
    <w:rsid w:val="00AF19E8"/>
    <w:rsid w:val="00AF1AA2"/>
    <w:rsid w:val="00AF1ADB"/>
    <w:rsid w:val="00AF1AEB"/>
    <w:rsid w:val="00AF1C58"/>
    <w:rsid w:val="00AF1DA6"/>
    <w:rsid w:val="00AF1E6B"/>
    <w:rsid w:val="00AF1EC3"/>
    <w:rsid w:val="00AF1F04"/>
    <w:rsid w:val="00AF2067"/>
    <w:rsid w:val="00AF2199"/>
    <w:rsid w:val="00AF21BB"/>
    <w:rsid w:val="00AF2394"/>
    <w:rsid w:val="00AF25AA"/>
    <w:rsid w:val="00AF26FA"/>
    <w:rsid w:val="00AF284B"/>
    <w:rsid w:val="00AF296A"/>
    <w:rsid w:val="00AF2B20"/>
    <w:rsid w:val="00AF2BE5"/>
    <w:rsid w:val="00AF2E38"/>
    <w:rsid w:val="00AF2FFF"/>
    <w:rsid w:val="00AF3077"/>
    <w:rsid w:val="00AF31B2"/>
    <w:rsid w:val="00AF35F4"/>
    <w:rsid w:val="00AF3664"/>
    <w:rsid w:val="00AF381A"/>
    <w:rsid w:val="00AF3A21"/>
    <w:rsid w:val="00AF3B1A"/>
    <w:rsid w:val="00AF3BC1"/>
    <w:rsid w:val="00AF3CBE"/>
    <w:rsid w:val="00AF3D0E"/>
    <w:rsid w:val="00AF3DA4"/>
    <w:rsid w:val="00AF3E49"/>
    <w:rsid w:val="00AF439D"/>
    <w:rsid w:val="00AF4669"/>
    <w:rsid w:val="00AF472D"/>
    <w:rsid w:val="00AF490C"/>
    <w:rsid w:val="00AF4A7D"/>
    <w:rsid w:val="00AF4B2A"/>
    <w:rsid w:val="00AF4C66"/>
    <w:rsid w:val="00AF4D2F"/>
    <w:rsid w:val="00AF4E56"/>
    <w:rsid w:val="00AF54B3"/>
    <w:rsid w:val="00AF54CC"/>
    <w:rsid w:val="00AF55A2"/>
    <w:rsid w:val="00AF5649"/>
    <w:rsid w:val="00AF566F"/>
    <w:rsid w:val="00AF5789"/>
    <w:rsid w:val="00AF58C9"/>
    <w:rsid w:val="00AF5A5A"/>
    <w:rsid w:val="00AF5A6F"/>
    <w:rsid w:val="00AF5B84"/>
    <w:rsid w:val="00AF5B8F"/>
    <w:rsid w:val="00AF5B9A"/>
    <w:rsid w:val="00AF5D87"/>
    <w:rsid w:val="00AF5E1B"/>
    <w:rsid w:val="00AF607C"/>
    <w:rsid w:val="00AF6126"/>
    <w:rsid w:val="00AF634F"/>
    <w:rsid w:val="00AF6414"/>
    <w:rsid w:val="00AF643D"/>
    <w:rsid w:val="00AF6530"/>
    <w:rsid w:val="00AF6659"/>
    <w:rsid w:val="00AF675F"/>
    <w:rsid w:val="00AF68AE"/>
    <w:rsid w:val="00AF6944"/>
    <w:rsid w:val="00AF6B56"/>
    <w:rsid w:val="00AF6BB3"/>
    <w:rsid w:val="00AF6C9C"/>
    <w:rsid w:val="00AF6D20"/>
    <w:rsid w:val="00AF6D57"/>
    <w:rsid w:val="00AF6DE8"/>
    <w:rsid w:val="00AF6EDF"/>
    <w:rsid w:val="00AF7049"/>
    <w:rsid w:val="00AF7062"/>
    <w:rsid w:val="00AF73BE"/>
    <w:rsid w:val="00AF76AD"/>
    <w:rsid w:val="00AF786E"/>
    <w:rsid w:val="00AF7E65"/>
    <w:rsid w:val="00AF7F6A"/>
    <w:rsid w:val="00B001C4"/>
    <w:rsid w:val="00B0025E"/>
    <w:rsid w:val="00B00300"/>
    <w:rsid w:val="00B00530"/>
    <w:rsid w:val="00B00701"/>
    <w:rsid w:val="00B00704"/>
    <w:rsid w:val="00B00725"/>
    <w:rsid w:val="00B00881"/>
    <w:rsid w:val="00B00969"/>
    <w:rsid w:val="00B00AD0"/>
    <w:rsid w:val="00B00C30"/>
    <w:rsid w:val="00B00D43"/>
    <w:rsid w:val="00B00D49"/>
    <w:rsid w:val="00B00DD9"/>
    <w:rsid w:val="00B01085"/>
    <w:rsid w:val="00B011EC"/>
    <w:rsid w:val="00B01362"/>
    <w:rsid w:val="00B01536"/>
    <w:rsid w:val="00B016C4"/>
    <w:rsid w:val="00B016E8"/>
    <w:rsid w:val="00B019F6"/>
    <w:rsid w:val="00B01A39"/>
    <w:rsid w:val="00B01C33"/>
    <w:rsid w:val="00B01EAC"/>
    <w:rsid w:val="00B01EB3"/>
    <w:rsid w:val="00B01F41"/>
    <w:rsid w:val="00B01F6F"/>
    <w:rsid w:val="00B02003"/>
    <w:rsid w:val="00B021CD"/>
    <w:rsid w:val="00B02262"/>
    <w:rsid w:val="00B022A9"/>
    <w:rsid w:val="00B02A7B"/>
    <w:rsid w:val="00B02B98"/>
    <w:rsid w:val="00B02CD4"/>
    <w:rsid w:val="00B02CDA"/>
    <w:rsid w:val="00B02F10"/>
    <w:rsid w:val="00B030CE"/>
    <w:rsid w:val="00B031BF"/>
    <w:rsid w:val="00B032A8"/>
    <w:rsid w:val="00B03570"/>
    <w:rsid w:val="00B03587"/>
    <w:rsid w:val="00B036BB"/>
    <w:rsid w:val="00B03936"/>
    <w:rsid w:val="00B039D6"/>
    <w:rsid w:val="00B039E0"/>
    <w:rsid w:val="00B03AEC"/>
    <w:rsid w:val="00B03C0A"/>
    <w:rsid w:val="00B03C4D"/>
    <w:rsid w:val="00B03D23"/>
    <w:rsid w:val="00B03DC9"/>
    <w:rsid w:val="00B03F85"/>
    <w:rsid w:val="00B03FBE"/>
    <w:rsid w:val="00B04184"/>
    <w:rsid w:val="00B04375"/>
    <w:rsid w:val="00B04377"/>
    <w:rsid w:val="00B04405"/>
    <w:rsid w:val="00B0441A"/>
    <w:rsid w:val="00B04452"/>
    <w:rsid w:val="00B04509"/>
    <w:rsid w:val="00B0468B"/>
    <w:rsid w:val="00B046BA"/>
    <w:rsid w:val="00B0482E"/>
    <w:rsid w:val="00B0488D"/>
    <w:rsid w:val="00B04B17"/>
    <w:rsid w:val="00B04B67"/>
    <w:rsid w:val="00B04C99"/>
    <w:rsid w:val="00B04CB1"/>
    <w:rsid w:val="00B04D07"/>
    <w:rsid w:val="00B04E5C"/>
    <w:rsid w:val="00B04E6C"/>
    <w:rsid w:val="00B04F07"/>
    <w:rsid w:val="00B05180"/>
    <w:rsid w:val="00B052A1"/>
    <w:rsid w:val="00B05435"/>
    <w:rsid w:val="00B0546D"/>
    <w:rsid w:val="00B0569A"/>
    <w:rsid w:val="00B05850"/>
    <w:rsid w:val="00B05882"/>
    <w:rsid w:val="00B05B10"/>
    <w:rsid w:val="00B05BB6"/>
    <w:rsid w:val="00B05BF2"/>
    <w:rsid w:val="00B05FA7"/>
    <w:rsid w:val="00B060FA"/>
    <w:rsid w:val="00B06423"/>
    <w:rsid w:val="00B064F9"/>
    <w:rsid w:val="00B06660"/>
    <w:rsid w:val="00B0667E"/>
    <w:rsid w:val="00B0674E"/>
    <w:rsid w:val="00B070E3"/>
    <w:rsid w:val="00B071D2"/>
    <w:rsid w:val="00B073E1"/>
    <w:rsid w:val="00B07426"/>
    <w:rsid w:val="00B07447"/>
    <w:rsid w:val="00B074F5"/>
    <w:rsid w:val="00B07558"/>
    <w:rsid w:val="00B0771F"/>
    <w:rsid w:val="00B07755"/>
    <w:rsid w:val="00B079DC"/>
    <w:rsid w:val="00B07A4E"/>
    <w:rsid w:val="00B07AA7"/>
    <w:rsid w:val="00B07B30"/>
    <w:rsid w:val="00B07E32"/>
    <w:rsid w:val="00B07EC4"/>
    <w:rsid w:val="00B07F5D"/>
    <w:rsid w:val="00B07FA9"/>
    <w:rsid w:val="00B1024D"/>
    <w:rsid w:val="00B10302"/>
    <w:rsid w:val="00B10362"/>
    <w:rsid w:val="00B104CE"/>
    <w:rsid w:val="00B10575"/>
    <w:rsid w:val="00B10706"/>
    <w:rsid w:val="00B10D14"/>
    <w:rsid w:val="00B10DDE"/>
    <w:rsid w:val="00B10E97"/>
    <w:rsid w:val="00B10EB2"/>
    <w:rsid w:val="00B10FB1"/>
    <w:rsid w:val="00B1118E"/>
    <w:rsid w:val="00B11561"/>
    <w:rsid w:val="00B115FD"/>
    <w:rsid w:val="00B11723"/>
    <w:rsid w:val="00B11894"/>
    <w:rsid w:val="00B1198E"/>
    <w:rsid w:val="00B11B89"/>
    <w:rsid w:val="00B11BF8"/>
    <w:rsid w:val="00B11DD3"/>
    <w:rsid w:val="00B12483"/>
    <w:rsid w:val="00B12608"/>
    <w:rsid w:val="00B126EF"/>
    <w:rsid w:val="00B12800"/>
    <w:rsid w:val="00B12825"/>
    <w:rsid w:val="00B12CF7"/>
    <w:rsid w:val="00B12D53"/>
    <w:rsid w:val="00B12E8F"/>
    <w:rsid w:val="00B12F7F"/>
    <w:rsid w:val="00B12FC1"/>
    <w:rsid w:val="00B132B9"/>
    <w:rsid w:val="00B132D6"/>
    <w:rsid w:val="00B133CF"/>
    <w:rsid w:val="00B1351F"/>
    <w:rsid w:val="00B136EB"/>
    <w:rsid w:val="00B13820"/>
    <w:rsid w:val="00B1386B"/>
    <w:rsid w:val="00B138E8"/>
    <w:rsid w:val="00B13949"/>
    <w:rsid w:val="00B13982"/>
    <w:rsid w:val="00B139DC"/>
    <w:rsid w:val="00B139E0"/>
    <w:rsid w:val="00B139EB"/>
    <w:rsid w:val="00B13AE3"/>
    <w:rsid w:val="00B13D73"/>
    <w:rsid w:val="00B13EF5"/>
    <w:rsid w:val="00B13F96"/>
    <w:rsid w:val="00B141D1"/>
    <w:rsid w:val="00B14596"/>
    <w:rsid w:val="00B1459C"/>
    <w:rsid w:val="00B14689"/>
    <w:rsid w:val="00B14774"/>
    <w:rsid w:val="00B14B0D"/>
    <w:rsid w:val="00B14C47"/>
    <w:rsid w:val="00B14CBB"/>
    <w:rsid w:val="00B14E27"/>
    <w:rsid w:val="00B14FB4"/>
    <w:rsid w:val="00B1508C"/>
    <w:rsid w:val="00B1510E"/>
    <w:rsid w:val="00B152D8"/>
    <w:rsid w:val="00B15551"/>
    <w:rsid w:val="00B156E5"/>
    <w:rsid w:val="00B1579E"/>
    <w:rsid w:val="00B157DB"/>
    <w:rsid w:val="00B1580C"/>
    <w:rsid w:val="00B158C7"/>
    <w:rsid w:val="00B159AF"/>
    <w:rsid w:val="00B15A6E"/>
    <w:rsid w:val="00B15A7D"/>
    <w:rsid w:val="00B15C7F"/>
    <w:rsid w:val="00B15DA2"/>
    <w:rsid w:val="00B15F7F"/>
    <w:rsid w:val="00B16034"/>
    <w:rsid w:val="00B160D3"/>
    <w:rsid w:val="00B16132"/>
    <w:rsid w:val="00B163C4"/>
    <w:rsid w:val="00B164F2"/>
    <w:rsid w:val="00B1650D"/>
    <w:rsid w:val="00B16554"/>
    <w:rsid w:val="00B1671C"/>
    <w:rsid w:val="00B1674E"/>
    <w:rsid w:val="00B1694F"/>
    <w:rsid w:val="00B16BB3"/>
    <w:rsid w:val="00B16D6F"/>
    <w:rsid w:val="00B17198"/>
    <w:rsid w:val="00B171EF"/>
    <w:rsid w:val="00B1724C"/>
    <w:rsid w:val="00B172EE"/>
    <w:rsid w:val="00B1740B"/>
    <w:rsid w:val="00B17755"/>
    <w:rsid w:val="00B179D5"/>
    <w:rsid w:val="00B17E56"/>
    <w:rsid w:val="00B200D0"/>
    <w:rsid w:val="00B201D0"/>
    <w:rsid w:val="00B20332"/>
    <w:rsid w:val="00B20514"/>
    <w:rsid w:val="00B205C9"/>
    <w:rsid w:val="00B2060D"/>
    <w:rsid w:val="00B206F2"/>
    <w:rsid w:val="00B20885"/>
    <w:rsid w:val="00B20997"/>
    <w:rsid w:val="00B209F1"/>
    <w:rsid w:val="00B20A07"/>
    <w:rsid w:val="00B20AA3"/>
    <w:rsid w:val="00B20D68"/>
    <w:rsid w:val="00B21153"/>
    <w:rsid w:val="00B21159"/>
    <w:rsid w:val="00B21198"/>
    <w:rsid w:val="00B2124E"/>
    <w:rsid w:val="00B2137C"/>
    <w:rsid w:val="00B21396"/>
    <w:rsid w:val="00B214A8"/>
    <w:rsid w:val="00B21779"/>
    <w:rsid w:val="00B21957"/>
    <w:rsid w:val="00B219A2"/>
    <w:rsid w:val="00B219FE"/>
    <w:rsid w:val="00B21A2A"/>
    <w:rsid w:val="00B21A52"/>
    <w:rsid w:val="00B21C7D"/>
    <w:rsid w:val="00B21CFE"/>
    <w:rsid w:val="00B21DBA"/>
    <w:rsid w:val="00B21E16"/>
    <w:rsid w:val="00B21E32"/>
    <w:rsid w:val="00B21F17"/>
    <w:rsid w:val="00B21F33"/>
    <w:rsid w:val="00B21F41"/>
    <w:rsid w:val="00B2210D"/>
    <w:rsid w:val="00B222C3"/>
    <w:rsid w:val="00B22353"/>
    <w:rsid w:val="00B2286B"/>
    <w:rsid w:val="00B2290B"/>
    <w:rsid w:val="00B22C37"/>
    <w:rsid w:val="00B22C9D"/>
    <w:rsid w:val="00B22CB8"/>
    <w:rsid w:val="00B22F6D"/>
    <w:rsid w:val="00B22FCE"/>
    <w:rsid w:val="00B231CF"/>
    <w:rsid w:val="00B234D1"/>
    <w:rsid w:val="00B235A7"/>
    <w:rsid w:val="00B23749"/>
    <w:rsid w:val="00B23A72"/>
    <w:rsid w:val="00B23ABE"/>
    <w:rsid w:val="00B23BFD"/>
    <w:rsid w:val="00B23C90"/>
    <w:rsid w:val="00B23D04"/>
    <w:rsid w:val="00B241CB"/>
    <w:rsid w:val="00B24228"/>
    <w:rsid w:val="00B24357"/>
    <w:rsid w:val="00B244B3"/>
    <w:rsid w:val="00B24631"/>
    <w:rsid w:val="00B24727"/>
    <w:rsid w:val="00B24751"/>
    <w:rsid w:val="00B24852"/>
    <w:rsid w:val="00B248AC"/>
    <w:rsid w:val="00B24936"/>
    <w:rsid w:val="00B24F96"/>
    <w:rsid w:val="00B254DC"/>
    <w:rsid w:val="00B257D2"/>
    <w:rsid w:val="00B25854"/>
    <w:rsid w:val="00B258DD"/>
    <w:rsid w:val="00B25AF8"/>
    <w:rsid w:val="00B25B1B"/>
    <w:rsid w:val="00B25BEC"/>
    <w:rsid w:val="00B25C60"/>
    <w:rsid w:val="00B25DB1"/>
    <w:rsid w:val="00B26162"/>
    <w:rsid w:val="00B2618F"/>
    <w:rsid w:val="00B26569"/>
    <w:rsid w:val="00B265F3"/>
    <w:rsid w:val="00B2689F"/>
    <w:rsid w:val="00B2692E"/>
    <w:rsid w:val="00B2696B"/>
    <w:rsid w:val="00B269BA"/>
    <w:rsid w:val="00B26A52"/>
    <w:rsid w:val="00B26B07"/>
    <w:rsid w:val="00B26C2E"/>
    <w:rsid w:val="00B26CC0"/>
    <w:rsid w:val="00B26DDF"/>
    <w:rsid w:val="00B271AC"/>
    <w:rsid w:val="00B274E4"/>
    <w:rsid w:val="00B27689"/>
    <w:rsid w:val="00B278DC"/>
    <w:rsid w:val="00B27BB3"/>
    <w:rsid w:val="00B27BD5"/>
    <w:rsid w:val="00B27CEC"/>
    <w:rsid w:val="00B27D46"/>
    <w:rsid w:val="00B27D89"/>
    <w:rsid w:val="00B27EA6"/>
    <w:rsid w:val="00B27FE9"/>
    <w:rsid w:val="00B3009C"/>
    <w:rsid w:val="00B30138"/>
    <w:rsid w:val="00B301DF"/>
    <w:rsid w:val="00B304ED"/>
    <w:rsid w:val="00B30632"/>
    <w:rsid w:val="00B30671"/>
    <w:rsid w:val="00B30BC9"/>
    <w:rsid w:val="00B30C9C"/>
    <w:rsid w:val="00B30E38"/>
    <w:rsid w:val="00B30EE3"/>
    <w:rsid w:val="00B30F60"/>
    <w:rsid w:val="00B31007"/>
    <w:rsid w:val="00B3109D"/>
    <w:rsid w:val="00B310B0"/>
    <w:rsid w:val="00B312AA"/>
    <w:rsid w:val="00B3131B"/>
    <w:rsid w:val="00B31378"/>
    <w:rsid w:val="00B31434"/>
    <w:rsid w:val="00B31854"/>
    <w:rsid w:val="00B31ADF"/>
    <w:rsid w:val="00B31C1A"/>
    <w:rsid w:val="00B31C2D"/>
    <w:rsid w:val="00B31C91"/>
    <w:rsid w:val="00B31EF6"/>
    <w:rsid w:val="00B32034"/>
    <w:rsid w:val="00B32204"/>
    <w:rsid w:val="00B323F7"/>
    <w:rsid w:val="00B324F9"/>
    <w:rsid w:val="00B32521"/>
    <w:rsid w:val="00B32609"/>
    <w:rsid w:val="00B32753"/>
    <w:rsid w:val="00B328B3"/>
    <w:rsid w:val="00B32A54"/>
    <w:rsid w:val="00B32B5C"/>
    <w:rsid w:val="00B32B8E"/>
    <w:rsid w:val="00B32E3E"/>
    <w:rsid w:val="00B330ED"/>
    <w:rsid w:val="00B3346E"/>
    <w:rsid w:val="00B33680"/>
    <w:rsid w:val="00B33C08"/>
    <w:rsid w:val="00B33C9B"/>
    <w:rsid w:val="00B33DDC"/>
    <w:rsid w:val="00B33E59"/>
    <w:rsid w:val="00B33FA4"/>
    <w:rsid w:val="00B34213"/>
    <w:rsid w:val="00B3438D"/>
    <w:rsid w:val="00B34421"/>
    <w:rsid w:val="00B344C7"/>
    <w:rsid w:val="00B34803"/>
    <w:rsid w:val="00B34AF4"/>
    <w:rsid w:val="00B34BBF"/>
    <w:rsid w:val="00B34F15"/>
    <w:rsid w:val="00B35080"/>
    <w:rsid w:val="00B3512B"/>
    <w:rsid w:val="00B351C5"/>
    <w:rsid w:val="00B3545E"/>
    <w:rsid w:val="00B354DB"/>
    <w:rsid w:val="00B35590"/>
    <w:rsid w:val="00B3568D"/>
    <w:rsid w:val="00B3570B"/>
    <w:rsid w:val="00B359F2"/>
    <w:rsid w:val="00B35A34"/>
    <w:rsid w:val="00B35D1C"/>
    <w:rsid w:val="00B35EBE"/>
    <w:rsid w:val="00B36071"/>
    <w:rsid w:val="00B361C5"/>
    <w:rsid w:val="00B36241"/>
    <w:rsid w:val="00B3630B"/>
    <w:rsid w:val="00B36698"/>
    <w:rsid w:val="00B36813"/>
    <w:rsid w:val="00B36871"/>
    <w:rsid w:val="00B36B07"/>
    <w:rsid w:val="00B36B3B"/>
    <w:rsid w:val="00B36C4A"/>
    <w:rsid w:val="00B36D65"/>
    <w:rsid w:val="00B36DCD"/>
    <w:rsid w:val="00B36F18"/>
    <w:rsid w:val="00B36F59"/>
    <w:rsid w:val="00B36F97"/>
    <w:rsid w:val="00B373D8"/>
    <w:rsid w:val="00B374B7"/>
    <w:rsid w:val="00B3774A"/>
    <w:rsid w:val="00B378AD"/>
    <w:rsid w:val="00B378DB"/>
    <w:rsid w:val="00B37A92"/>
    <w:rsid w:val="00B37B92"/>
    <w:rsid w:val="00B37BEB"/>
    <w:rsid w:val="00B37C2F"/>
    <w:rsid w:val="00B37C7E"/>
    <w:rsid w:val="00B37D3B"/>
    <w:rsid w:val="00B37D3F"/>
    <w:rsid w:val="00B37E33"/>
    <w:rsid w:val="00B37E65"/>
    <w:rsid w:val="00B4008F"/>
    <w:rsid w:val="00B402ED"/>
    <w:rsid w:val="00B4035B"/>
    <w:rsid w:val="00B404AC"/>
    <w:rsid w:val="00B4054D"/>
    <w:rsid w:val="00B4065A"/>
    <w:rsid w:val="00B407AD"/>
    <w:rsid w:val="00B407DD"/>
    <w:rsid w:val="00B407E2"/>
    <w:rsid w:val="00B408AF"/>
    <w:rsid w:val="00B40B14"/>
    <w:rsid w:val="00B40BF2"/>
    <w:rsid w:val="00B40DF8"/>
    <w:rsid w:val="00B40E1C"/>
    <w:rsid w:val="00B40E52"/>
    <w:rsid w:val="00B40EB2"/>
    <w:rsid w:val="00B411BD"/>
    <w:rsid w:val="00B41388"/>
    <w:rsid w:val="00B41490"/>
    <w:rsid w:val="00B415B8"/>
    <w:rsid w:val="00B415D3"/>
    <w:rsid w:val="00B41752"/>
    <w:rsid w:val="00B41762"/>
    <w:rsid w:val="00B418B6"/>
    <w:rsid w:val="00B418F0"/>
    <w:rsid w:val="00B41ABA"/>
    <w:rsid w:val="00B41B31"/>
    <w:rsid w:val="00B41D89"/>
    <w:rsid w:val="00B41DEC"/>
    <w:rsid w:val="00B41E8B"/>
    <w:rsid w:val="00B41F28"/>
    <w:rsid w:val="00B4220E"/>
    <w:rsid w:val="00B423F2"/>
    <w:rsid w:val="00B42441"/>
    <w:rsid w:val="00B424C6"/>
    <w:rsid w:val="00B4268B"/>
    <w:rsid w:val="00B42712"/>
    <w:rsid w:val="00B42776"/>
    <w:rsid w:val="00B42C1B"/>
    <w:rsid w:val="00B42CAA"/>
    <w:rsid w:val="00B42CC1"/>
    <w:rsid w:val="00B42FEA"/>
    <w:rsid w:val="00B436BB"/>
    <w:rsid w:val="00B43B7B"/>
    <w:rsid w:val="00B43D28"/>
    <w:rsid w:val="00B440F3"/>
    <w:rsid w:val="00B441DD"/>
    <w:rsid w:val="00B443C7"/>
    <w:rsid w:val="00B443F3"/>
    <w:rsid w:val="00B4466C"/>
    <w:rsid w:val="00B446D1"/>
    <w:rsid w:val="00B446DF"/>
    <w:rsid w:val="00B44710"/>
    <w:rsid w:val="00B449AD"/>
    <w:rsid w:val="00B44B51"/>
    <w:rsid w:val="00B44BA7"/>
    <w:rsid w:val="00B44E87"/>
    <w:rsid w:val="00B44F4F"/>
    <w:rsid w:val="00B450D8"/>
    <w:rsid w:val="00B452D9"/>
    <w:rsid w:val="00B454E6"/>
    <w:rsid w:val="00B4560D"/>
    <w:rsid w:val="00B4568B"/>
    <w:rsid w:val="00B4568D"/>
    <w:rsid w:val="00B45750"/>
    <w:rsid w:val="00B45864"/>
    <w:rsid w:val="00B458B2"/>
    <w:rsid w:val="00B45A3A"/>
    <w:rsid w:val="00B45A48"/>
    <w:rsid w:val="00B45A4F"/>
    <w:rsid w:val="00B45C24"/>
    <w:rsid w:val="00B45C2C"/>
    <w:rsid w:val="00B45D4D"/>
    <w:rsid w:val="00B45ED1"/>
    <w:rsid w:val="00B46098"/>
    <w:rsid w:val="00B46576"/>
    <w:rsid w:val="00B46596"/>
    <w:rsid w:val="00B468BC"/>
    <w:rsid w:val="00B46928"/>
    <w:rsid w:val="00B46A65"/>
    <w:rsid w:val="00B47089"/>
    <w:rsid w:val="00B47135"/>
    <w:rsid w:val="00B473D3"/>
    <w:rsid w:val="00B47531"/>
    <w:rsid w:val="00B475FB"/>
    <w:rsid w:val="00B47701"/>
    <w:rsid w:val="00B4779B"/>
    <w:rsid w:val="00B47917"/>
    <w:rsid w:val="00B47959"/>
    <w:rsid w:val="00B47A16"/>
    <w:rsid w:val="00B47A18"/>
    <w:rsid w:val="00B47B6B"/>
    <w:rsid w:val="00B47C79"/>
    <w:rsid w:val="00B47FC2"/>
    <w:rsid w:val="00B50123"/>
    <w:rsid w:val="00B5037F"/>
    <w:rsid w:val="00B50462"/>
    <w:rsid w:val="00B506E1"/>
    <w:rsid w:val="00B50905"/>
    <w:rsid w:val="00B50A3F"/>
    <w:rsid w:val="00B50CE1"/>
    <w:rsid w:val="00B50E1D"/>
    <w:rsid w:val="00B50ED7"/>
    <w:rsid w:val="00B50F5E"/>
    <w:rsid w:val="00B51081"/>
    <w:rsid w:val="00B51122"/>
    <w:rsid w:val="00B51137"/>
    <w:rsid w:val="00B511A9"/>
    <w:rsid w:val="00B513B6"/>
    <w:rsid w:val="00B516EC"/>
    <w:rsid w:val="00B5177C"/>
    <w:rsid w:val="00B519A0"/>
    <w:rsid w:val="00B519E9"/>
    <w:rsid w:val="00B51F86"/>
    <w:rsid w:val="00B52144"/>
    <w:rsid w:val="00B524CF"/>
    <w:rsid w:val="00B5250A"/>
    <w:rsid w:val="00B52834"/>
    <w:rsid w:val="00B52A02"/>
    <w:rsid w:val="00B52D27"/>
    <w:rsid w:val="00B52D92"/>
    <w:rsid w:val="00B52E56"/>
    <w:rsid w:val="00B52E71"/>
    <w:rsid w:val="00B52E91"/>
    <w:rsid w:val="00B52EBC"/>
    <w:rsid w:val="00B52EFB"/>
    <w:rsid w:val="00B5325B"/>
    <w:rsid w:val="00B534EA"/>
    <w:rsid w:val="00B53534"/>
    <w:rsid w:val="00B535A4"/>
    <w:rsid w:val="00B536DE"/>
    <w:rsid w:val="00B5381B"/>
    <w:rsid w:val="00B53926"/>
    <w:rsid w:val="00B53A0A"/>
    <w:rsid w:val="00B53A0E"/>
    <w:rsid w:val="00B53A67"/>
    <w:rsid w:val="00B53AC8"/>
    <w:rsid w:val="00B53B3B"/>
    <w:rsid w:val="00B53DC2"/>
    <w:rsid w:val="00B53DEF"/>
    <w:rsid w:val="00B53E3E"/>
    <w:rsid w:val="00B54022"/>
    <w:rsid w:val="00B541BC"/>
    <w:rsid w:val="00B541EB"/>
    <w:rsid w:val="00B542A1"/>
    <w:rsid w:val="00B54770"/>
    <w:rsid w:val="00B548C4"/>
    <w:rsid w:val="00B54D80"/>
    <w:rsid w:val="00B54FF7"/>
    <w:rsid w:val="00B55015"/>
    <w:rsid w:val="00B55067"/>
    <w:rsid w:val="00B556A2"/>
    <w:rsid w:val="00B55728"/>
    <w:rsid w:val="00B55783"/>
    <w:rsid w:val="00B557A0"/>
    <w:rsid w:val="00B55828"/>
    <w:rsid w:val="00B5587E"/>
    <w:rsid w:val="00B55BA9"/>
    <w:rsid w:val="00B55BB8"/>
    <w:rsid w:val="00B55C40"/>
    <w:rsid w:val="00B55C91"/>
    <w:rsid w:val="00B55E80"/>
    <w:rsid w:val="00B5614A"/>
    <w:rsid w:val="00B56471"/>
    <w:rsid w:val="00B564F3"/>
    <w:rsid w:val="00B566C8"/>
    <w:rsid w:val="00B56788"/>
    <w:rsid w:val="00B5683F"/>
    <w:rsid w:val="00B56865"/>
    <w:rsid w:val="00B56A50"/>
    <w:rsid w:val="00B56AA5"/>
    <w:rsid w:val="00B56B84"/>
    <w:rsid w:val="00B56B9D"/>
    <w:rsid w:val="00B56BC3"/>
    <w:rsid w:val="00B56BEA"/>
    <w:rsid w:val="00B56C01"/>
    <w:rsid w:val="00B56D5B"/>
    <w:rsid w:val="00B56DC1"/>
    <w:rsid w:val="00B56DD4"/>
    <w:rsid w:val="00B56F70"/>
    <w:rsid w:val="00B56FD0"/>
    <w:rsid w:val="00B5701F"/>
    <w:rsid w:val="00B570C1"/>
    <w:rsid w:val="00B571AC"/>
    <w:rsid w:val="00B5727F"/>
    <w:rsid w:val="00B57456"/>
    <w:rsid w:val="00B574E0"/>
    <w:rsid w:val="00B57605"/>
    <w:rsid w:val="00B5762C"/>
    <w:rsid w:val="00B57791"/>
    <w:rsid w:val="00B57874"/>
    <w:rsid w:val="00B57935"/>
    <w:rsid w:val="00B57A63"/>
    <w:rsid w:val="00B57B7B"/>
    <w:rsid w:val="00B57E3E"/>
    <w:rsid w:val="00B57E4C"/>
    <w:rsid w:val="00B57E64"/>
    <w:rsid w:val="00B60467"/>
    <w:rsid w:val="00B60553"/>
    <w:rsid w:val="00B6073D"/>
    <w:rsid w:val="00B60848"/>
    <w:rsid w:val="00B608D9"/>
    <w:rsid w:val="00B60BE6"/>
    <w:rsid w:val="00B60C8B"/>
    <w:rsid w:val="00B60CA3"/>
    <w:rsid w:val="00B60D6D"/>
    <w:rsid w:val="00B60E9D"/>
    <w:rsid w:val="00B60FD3"/>
    <w:rsid w:val="00B61095"/>
    <w:rsid w:val="00B613ED"/>
    <w:rsid w:val="00B614B8"/>
    <w:rsid w:val="00B614F0"/>
    <w:rsid w:val="00B61641"/>
    <w:rsid w:val="00B61700"/>
    <w:rsid w:val="00B61B9D"/>
    <w:rsid w:val="00B61C49"/>
    <w:rsid w:val="00B61F62"/>
    <w:rsid w:val="00B620A7"/>
    <w:rsid w:val="00B62163"/>
    <w:rsid w:val="00B621D1"/>
    <w:rsid w:val="00B6262D"/>
    <w:rsid w:val="00B62787"/>
    <w:rsid w:val="00B62B41"/>
    <w:rsid w:val="00B62C15"/>
    <w:rsid w:val="00B62F5B"/>
    <w:rsid w:val="00B63099"/>
    <w:rsid w:val="00B63332"/>
    <w:rsid w:val="00B634B4"/>
    <w:rsid w:val="00B63700"/>
    <w:rsid w:val="00B6371D"/>
    <w:rsid w:val="00B63761"/>
    <w:rsid w:val="00B63A9F"/>
    <w:rsid w:val="00B63ABD"/>
    <w:rsid w:val="00B63F32"/>
    <w:rsid w:val="00B641AA"/>
    <w:rsid w:val="00B64205"/>
    <w:rsid w:val="00B642DD"/>
    <w:rsid w:val="00B64486"/>
    <w:rsid w:val="00B6448D"/>
    <w:rsid w:val="00B644B4"/>
    <w:rsid w:val="00B6454A"/>
    <w:rsid w:val="00B64571"/>
    <w:rsid w:val="00B64589"/>
    <w:rsid w:val="00B64686"/>
    <w:rsid w:val="00B64790"/>
    <w:rsid w:val="00B64910"/>
    <w:rsid w:val="00B649EB"/>
    <w:rsid w:val="00B64AF1"/>
    <w:rsid w:val="00B64D23"/>
    <w:rsid w:val="00B64DF0"/>
    <w:rsid w:val="00B64EF9"/>
    <w:rsid w:val="00B64F98"/>
    <w:rsid w:val="00B64FA8"/>
    <w:rsid w:val="00B65000"/>
    <w:rsid w:val="00B6500D"/>
    <w:rsid w:val="00B6510D"/>
    <w:rsid w:val="00B6524D"/>
    <w:rsid w:val="00B65267"/>
    <w:rsid w:val="00B656F7"/>
    <w:rsid w:val="00B65B7A"/>
    <w:rsid w:val="00B65C9A"/>
    <w:rsid w:val="00B65F67"/>
    <w:rsid w:val="00B6610B"/>
    <w:rsid w:val="00B66211"/>
    <w:rsid w:val="00B6634C"/>
    <w:rsid w:val="00B664D0"/>
    <w:rsid w:val="00B6652E"/>
    <w:rsid w:val="00B66594"/>
    <w:rsid w:val="00B667EE"/>
    <w:rsid w:val="00B6696D"/>
    <w:rsid w:val="00B66CCC"/>
    <w:rsid w:val="00B66F62"/>
    <w:rsid w:val="00B66FE4"/>
    <w:rsid w:val="00B674F6"/>
    <w:rsid w:val="00B675CF"/>
    <w:rsid w:val="00B6799C"/>
    <w:rsid w:val="00B67C3F"/>
    <w:rsid w:val="00B67E0C"/>
    <w:rsid w:val="00B67ED8"/>
    <w:rsid w:val="00B67FCF"/>
    <w:rsid w:val="00B7018B"/>
    <w:rsid w:val="00B701B4"/>
    <w:rsid w:val="00B702B7"/>
    <w:rsid w:val="00B70380"/>
    <w:rsid w:val="00B7048C"/>
    <w:rsid w:val="00B7063A"/>
    <w:rsid w:val="00B70654"/>
    <w:rsid w:val="00B70686"/>
    <w:rsid w:val="00B70997"/>
    <w:rsid w:val="00B70ACA"/>
    <w:rsid w:val="00B70D38"/>
    <w:rsid w:val="00B70E31"/>
    <w:rsid w:val="00B711C4"/>
    <w:rsid w:val="00B7120A"/>
    <w:rsid w:val="00B7125A"/>
    <w:rsid w:val="00B7129C"/>
    <w:rsid w:val="00B71506"/>
    <w:rsid w:val="00B716C7"/>
    <w:rsid w:val="00B717EB"/>
    <w:rsid w:val="00B719B5"/>
    <w:rsid w:val="00B719D0"/>
    <w:rsid w:val="00B71A50"/>
    <w:rsid w:val="00B71C23"/>
    <w:rsid w:val="00B71D80"/>
    <w:rsid w:val="00B71DD0"/>
    <w:rsid w:val="00B71F26"/>
    <w:rsid w:val="00B71F58"/>
    <w:rsid w:val="00B71F92"/>
    <w:rsid w:val="00B71F9A"/>
    <w:rsid w:val="00B72053"/>
    <w:rsid w:val="00B720B7"/>
    <w:rsid w:val="00B7212B"/>
    <w:rsid w:val="00B72261"/>
    <w:rsid w:val="00B7227F"/>
    <w:rsid w:val="00B722FD"/>
    <w:rsid w:val="00B72569"/>
    <w:rsid w:val="00B7266B"/>
    <w:rsid w:val="00B7287C"/>
    <w:rsid w:val="00B72891"/>
    <w:rsid w:val="00B72A1F"/>
    <w:rsid w:val="00B72AFC"/>
    <w:rsid w:val="00B72F55"/>
    <w:rsid w:val="00B72FCB"/>
    <w:rsid w:val="00B7310F"/>
    <w:rsid w:val="00B7329E"/>
    <w:rsid w:val="00B7355D"/>
    <w:rsid w:val="00B735AB"/>
    <w:rsid w:val="00B73800"/>
    <w:rsid w:val="00B7399D"/>
    <w:rsid w:val="00B73AA3"/>
    <w:rsid w:val="00B73B57"/>
    <w:rsid w:val="00B73DA5"/>
    <w:rsid w:val="00B73E76"/>
    <w:rsid w:val="00B73ECE"/>
    <w:rsid w:val="00B73FD3"/>
    <w:rsid w:val="00B7424E"/>
    <w:rsid w:val="00B742A6"/>
    <w:rsid w:val="00B74318"/>
    <w:rsid w:val="00B74447"/>
    <w:rsid w:val="00B744A6"/>
    <w:rsid w:val="00B7451B"/>
    <w:rsid w:val="00B74574"/>
    <w:rsid w:val="00B745DE"/>
    <w:rsid w:val="00B74A3B"/>
    <w:rsid w:val="00B74A97"/>
    <w:rsid w:val="00B74BE6"/>
    <w:rsid w:val="00B7528D"/>
    <w:rsid w:val="00B75589"/>
    <w:rsid w:val="00B755BF"/>
    <w:rsid w:val="00B7575F"/>
    <w:rsid w:val="00B759EE"/>
    <w:rsid w:val="00B75AA3"/>
    <w:rsid w:val="00B75B6A"/>
    <w:rsid w:val="00B75C9F"/>
    <w:rsid w:val="00B75CCE"/>
    <w:rsid w:val="00B75DFD"/>
    <w:rsid w:val="00B75E97"/>
    <w:rsid w:val="00B75EB7"/>
    <w:rsid w:val="00B76274"/>
    <w:rsid w:val="00B762DC"/>
    <w:rsid w:val="00B764EA"/>
    <w:rsid w:val="00B76508"/>
    <w:rsid w:val="00B76637"/>
    <w:rsid w:val="00B76902"/>
    <w:rsid w:val="00B76980"/>
    <w:rsid w:val="00B76997"/>
    <w:rsid w:val="00B76B18"/>
    <w:rsid w:val="00B76B60"/>
    <w:rsid w:val="00B76C76"/>
    <w:rsid w:val="00B76FE9"/>
    <w:rsid w:val="00B77239"/>
    <w:rsid w:val="00B77245"/>
    <w:rsid w:val="00B77633"/>
    <w:rsid w:val="00B77861"/>
    <w:rsid w:val="00B778AB"/>
    <w:rsid w:val="00B77940"/>
    <w:rsid w:val="00B77A48"/>
    <w:rsid w:val="00B77A73"/>
    <w:rsid w:val="00B77ACF"/>
    <w:rsid w:val="00B77BF3"/>
    <w:rsid w:val="00B77D37"/>
    <w:rsid w:val="00B77D43"/>
    <w:rsid w:val="00B77E74"/>
    <w:rsid w:val="00B77EF2"/>
    <w:rsid w:val="00B77FC4"/>
    <w:rsid w:val="00B800BD"/>
    <w:rsid w:val="00B80218"/>
    <w:rsid w:val="00B802D6"/>
    <w:rsid w:val="00B8036A"/>
    <w:rsid w:val="00B803A3"/>
    <w:rsid w:val="00B80456"/>
    <w:rsid w:val="00B80460"/>
    <w:rsid w:val="00B80469"/>
    <w:rsid w:val="00B805A2"/>
    <w:rsid w:val="00B807A3"/>
    <w:rsid w:val="00B807E9"/>
    <w:rsid w:val="00B80895"/>
    <w:rsid w:val="00B80A19"/>
    <w:rsid w:val="00B80B52"/>
    <w:rsid w:val="00B80D81"/>
    <w:rsid w:val="00B80E9B"/>
    <w:rsid w:val="00B8114C"/>
    <w:rsid w:val="00B813F9"/>
    <w:rsid w:val="00B8155F"/>
    <w:rsid w:val="00B8170A"/>
    <w:rsid w:val="00B81878"/>
    <w:rsid w:val="00B819F5"/>
    <w:rsid w:val="00B81AFA"/>
    <w:rsid w:val="00B81C35"/>
    <w:rsid w:val="00B81D15"/>
    <w:rsid w:val="00B81DFD"/>
    <w:rsid w:val="00B81E12"/>
    <w:rsid w:val="00B81F23"/>
    <w:rsid w:val="00B82018"/>
    <w:rsid w:val="00B82269"/>
    <w:rsid w:val="00B82319"/>
    <w:rsid w:val="00B82353"/>
    <w:rsid w:val="00B824F2"/>
    <w:rsid w:val="00B828E7"/>
    <w:rsid w:val="00B82948"/>
    <w:rsid w:val="00B82A04"/>
    <w:rsid w:val="00B82A52"/>
    <w:rsid w:val="00B82E08"/>
    <w:rsid w:val="00B82E8C"/>
    <w:rsid w:val="00B83471"/>
    <w:rsid w:val="00B836DA"/>
    <w:rsid w:val="00B83704"/>
    <w:rsid w:val="00B83844"/>
    <w:rsid w:val="00B83889"/>
    <w:rsid w:val="00B839BF"/>
    <w:rsid w:val="00B83B1D"/>
    <w:rsid w:val="00B83B38"/>
    <w:rsid w:val="00B83B39"/>
    <w:rsid w:val="00B83BBD"/>
    <w:rsid w:val="00B83CEF"/>
    <w:rsid w:val="00B83D5A"/>
    <w:rsid w:val="00B83EB2"/>
    <w:rsid w:val="00B83F79"/>
    <w:rsid w:val="00B84281"/>
    <w:rsid w:val="00B8479B"/>
    <w:rsid w:val="00B847DF"/>
    <w:rsid w:val="00B849F7"/>
    <w:rsid w:val="00B84E7C"/>
    <w:rsid w:val="00B84ED2"/>
    <w:rsid w:val="00B850E1"/>
    <w:rsid w:val="00B850E6"/>
    <w:rsid w:val="00B85180"/>
    <w:rsid w:val="00B8519F"/>
    <w:rsid w:val="00B853EC"/>
    <w:rsid w:val="00B85561"/>
    <w:rsid w:val="00B855BF"/>
    <w:rsid w:val="00B8561B"/>
    <w:rsid w:val="00B8568A"/>
    <w:rsid w:val="00B85832"/>
    <w:rsid w:val="00B8593B"/>
    <w:rsid w:val="00B85A43"/>
    <w:rsid w:val="00B85A95"/>
    <w:rsid w:val="00B85BC7"/>
    <w:rsid w:val="00B85C62"/>
    <w:rsid w:val="00B85D05"/>
    <w:rsid w:val="00B8600D"/>
    <w:rsid w:val="00B8618F"/>
    <w:rsid w:val="00B86195"/>
    <w:rsid w:val="00B8636D"/>
    <w:rsid w:val="00B864F7"/>
    <w:rsid w:val="00B86541"/>
    <w:rsid w:val="00B865BA"/>
    <w:rsid w:val="00B865BE"/>
    <w:rsid w:val="00B86757"/>
    <w:rsid w:val="00B867A0"/>
    <w:rsid w:val="00B867FF"/>
    <w:rsid w:val="00B868A4"/>
    <w:rsid w:val="00B8691E"/>
    <w:rsid w:val="00B8696E"/>
    <w:rsid w:val="00B86CBA"/>
    <w:rsid w:val="00B86CD0"/>
    <w:rsid w:val="00B86E30"/>
    <w:rsid w:val="00B8766F"/>
    <w:rsid w:val="00B87854"/>
    <w:rsid w:val="00B878C7"/>
    <w:rsid w:val="00B87990"/>
    <w:rsid w:val="00B87A4D"/>
    <w:rsid w:val="00B87A56"/>
    <w:rsid w:val="00B87B34"/>
    <w:rsid w:val="00B87D25"/>
    <w:rsid w:val="00B87E92"/>
    <w:rsid w:val="00B87EE2"/>
    <w:rsid w:val="00B87F50"/>
    <w:rsid w:val="00B900E5"/>
    <w:rsid w:val="00B901C4"/>
    <w:rsid w:val="00B901DD"/>
    <w:rsid w:val="00B90239"/>
    <w:rsid w:val="00B905B4"/>
    <w:rsid w:val="00B906AE"/>
    <w:rsid w:val="00B906D1"/>
    <w:rsid w:val="00B90D1B"/>
    <w:rsid w:val="00B90E3B"/>
    <w:rsid w:val="00B911DC"/>
    <w:rsid w:val="00B912FE"/>
    <w:rsid w:val="00B913A5"/>
    <w:rsid w:val="00B918B1"/>
    <w:rsid w:val="00B9194A"/>
    <w:rsid w:val="00B91992"/>
    <w:rsid w:val="00B91A8D"/>
    <w:rsid w:val="00B91B41"/>
    <w:rsid w:val="00B91CDA"/>
    <w:rsid w:val="00B91E23"/>
    <w:rsid w:val="00B91F13"/>
    <w:rsid w:val="00B91F20"/>
    <w:rsid w:val="00B91F78"/>
    <w:rsid w:val="00B91FD2"/>
    <w:rsid w:val="00B9203B"/>
    <w:rsid w:val="00B92141"/>
    <w:rsid w:val="00B9214F"/>
    <w:rsid w:val="00B92293"/>
    <w:rsid w:val="00B924DB"/>
    <w:rsid w:val="00B925D0"/>
    <w:rsid w:val="00B92607"/>
    <w:rsid w:val="00B92757"/>
    <w:rsid w:val="00B9288A"/>
    <w:rsid w:val="00B928CC"/>
    <w:rsid w:val="00B92AEB"/>
    <w:rsid w:val="00B92BB5"/>
    <w:rsid w:val="00B92EDA"/>
    <w:rsid w:val="00B92FB5"/>
    <w:rsid w:val="00B93156"/>
    <w:rsid w:val="00B93276"/>
    <w:rsid w:val="00B934CC"/>
    <w:rsid w:val="00B93693"/>
    <w:rsid w:val="00B936D2"/>
    <w:rsid w:val="00B93717"/>
    <w:rsid w:val="00B93882"/>
    <w:rsid w:val="00B93B09"/>
    <w:rsid w:val="00B93C0D"/>
    <w:rsid w:val="00B93CF0"/>
    <w:rsid w:val="00B93E4A"/>
    <w:rsid w:val="00B93ED6"/>
    <w:rsid w:val="00B944A6"/>
    <w:rsid w:val="00B945AF"/>
    <w:rsid w:val="00B94634"/>
    <w:rsid w:val="00B9469F"/>
    <w:rsid w:val="00B946DF"/>
    <w:rsid w:val="00B94845"/>
    <w:rsid w:val="00B94A28"/>
    <w:rsid w:val="00B94CD5"/>
    <w:rsid w:val="00B94E6B"/>
    <w:rsid w:val="00B94EF0"/>
    <w:rsid w:val="00B94F19"/>
    <w:rsid w:val="00B94F3E"/>
    <w:rsid w:val="00B95293"/>
    <w:rsid w:val="00B953AB"/>
    <w:rsid w:val="00B953B6"/>
    <w:rsid w:val="00B95490"/>
    <w:rsid w:val="00B955C5"/>
    <w:rsid w:val="00B95940"/>
    <w:rsid w:val="00B95A1B"/>
    <w:rsid w:val="00B95B6C"/>
    <w:rsid w:val="00B95C47"/>
    <w:rsid w:val="00B95D10"/>
    <w:rsid w:val="00B95DFC"/>
    <w:rsid w:val="00B95E64"/>
    <w:rsid w:val="00B95EAE"/>
    <w:rsid w:val="00B95FEF"/>
    <w:rsid w:val="00B960A0"/>
    <w:rsid w:val="00B96165"/>
    <w:rsid w:val="00B961E6"/>
    <w:rsid w:val="00B963E9"/>
    <w:rsid w:val="00B9658F"/>
    <w:rsid w:val="00B966F7"/>
    <w:rsid w:val="00B967D6"/>
    <w:rsid w:val="00B96999"/>
    <w:rsid w:val="00B96DCC"/>
    <w:rsid w:val="00B96E34"/>
    <w:rsid w:val="00B970BE"/>
    <w:rsid w:val="00B971BD"/>
    <w:rsid w:val="00B971C1"/>
    <w:rsid w:val="00B9722A"/>
    <w:rsid w:val="00B97277"/>
    <w:rsid w:val="00B97407"/>
    <w:rsid w:val="00B97506"/>
    <w:rsid w:val="00B975ED"/>
    <w:rsid w:val="00B977F6"/>
    <w:rsid w:val="00B979EB"/>
    <w:rsid w:val="00B97C00"/>
    <w:rsid w:val="00B97D59"/>
    <w:rsid w:val="00B97E53"/>
    <w:rsid w:val="00B97E89"/>
    <w:rsid w:val="00B97EC2"/>
    <w:rsid w:val="00B97EFA"/>
    <w:rsid w:val="00B97F25"/>
    <w:rsid w:val="00BA00F1"/>
    <w:rsid w:val="00BA0322"/>
    <w:rsid w:val="00BA0351"/>
    <w:rsid w:val="00BA075F"/>
    <w:rsid w:val="00BA0A7C"/>
    <w:rsid w:val="00BA0B04"/>
    <w:rsid w:val="00BA0BAA"/>
    <w:rsid w:val="00BA0BE0"/>
    <w:rsid w:val="00BA0D40"/>
    <w:rsid w:val="00BA0F25"/>
    <w:rsid w:val="00BA10AF"/>
    <w:rsid w:val="00BA1506"/>
    <w:rsid w:val="00BA1522"/>
    <w:rsid w:val="00BA1549"/>
    <w:rsid w:val="00BA15CF"/>
    <w:rsid w:val="00BA15D7"/>
    <w:rsid w:val="00BA181C"/>
    <w:rsid w:val="00BA1B66"/>
    <w:rsid w:val="00BA1C3C"/>
    <w:rsid w:val="00BA1CFF"/>
    <w:rsid w:val="00BA1DF1"/>
    <w:rsid w:val="00BA1E07"/>
    <w:rsid w:val="00BA21E8"/>
    <w:rsid w:val="00BA224B"/>
    <w:rsid w:val="00BA22FC"/>
    <w:rsid w:val="00BA24E0"/>
    <w:rsid w:val="00BA2664"/>
    <w:rsid w:val="00BA266F"/>
    <w:rsid w:val="00BA26F1"/>
    <w:rsid w:val="00BA28EE"/>
    <w:rsid w:val="00BA2A33"/>
    <w:rsid w:val="00BA2ADD"/>
    <w:rsid w:val="00BA2BCD"/>
    <w:rsid w:val="00BA2C26"/>
    <w:rsid w:val="00BA2CF7"/>
    <w:rsid w:val="00BA2D38"/>
    <w:rsid w:val="00BA2DA4"/>
    <w:rsid w:val="00BA2E6D"/>
    <w:rsid w:val="00BA2FEB"/>
    <w:rsid w:val="00BA31B7"/>
    <w:rsid w:val="00BA3272"/>
    <w:rsid w:val="00BA329D"/>
    <w:rsid w:val="00BA32F2"/>
    <w:rsid w:val="00BA3310"/>
    <w:rsid w:val="00BA3554"/>
    <w:rsid w:val="00BA384C"/>
    <w:rsid w:val="00BA38B8"/>
    <w:rsid w:val="00BA3959"/>
    <w:rsid w:val="00BA399B"/>
    <w:rsid w:val="00BA3B19"/>
    <w:rsid w:val="00BA3BDE"/>
    <w:rsid w:val="00BA3CF7"/>
    <w:rsid w:val="00BA4060"/>
    <w:rsid w:val="00BA4181"/>
    <w:rsid w:val="00BA41F0"/>
    <w:rsid w:val="00BA4460"/>
    <w:rsid w:val="00BA455A"/>
    <w:rsid w:val="00BA491F"/>
    <w:rsid w:val="00BA4947"/>
    <w:rsid w:val="00BA4A7C"/>
    <w:rsid w:val="00BA4BD3"/>
    <w:rsid w:val="00BA4BD4"/>
    <w:rsid w:val="00BA501F"/>
    <w:rsid w:val="00BA5086"/>
    <w:rsid w:val="00BA50AA"/>
    <w:rsid w:val="00BA55BE"/>
    <w:rsid w:val="00BA577D"/>
    <w:rsid w:val="00BA5AD6"/>
    <w:rsid w:val="00BA5B75"/>
    <w:rsid w:val="00BA5C87"/>
    <w:rsid w:val="00BA5E29"/>
    <w:rsid w:val="00BA5E41"/>
    <w:rsid w:val="00BA5E61"/>
    <w:rsid w:val="00BA5EDF"/>
    <w:rsid w:val="00BA5F0B"/>
    <w:rsid w:val="00BA5F3A"/>
    <w:rsid w:val="00BA64DB"/>
    <w:rsid w:val="00BA651A"/>
    <w:rsid w:val="00BA6665"/>
    <w:rsid w:val="00BA66AE"/>
    <w:rsid w:val="00BA696E"/>
    <w:rsid w:val="00BA6A85"/>
    <w:rsid w:val="00BA6B49"/>
    <w:rsid w:val="00BA6D30"/>
    <w:rsid w:val="00BA6E0E"/>
    <w:rsid w:val="00BA701A"/>
    <w:rsid w:val="00BA71C8"/>
    <w:rsid w:val="00BA71F1"/>
    <w:rsid w:val="00BA73AA"/>
    <w:rsid w:val="00BA73BD"/>
    <w:rsid w:val="00BA74AE"/>
    <w:rsid w:val="00BA7703"/>
    <w:rsid w:val="00BA772D"/>
    <w:rsid w:val="00BA7827"/>
    <w:rsid w:val="00BA7A6D"/>
    <w:rsid w:val="00BA7A86"/>
    <w:rsid w:val="00BA7AC7"/>
    <w:rsid w:val="00BA7B4B"/>
    <w:rsid w:val="00BA7C5D"/>
    <w:rsid w:val="00BA7CCD"/>
    <w:rsid w:val="00BA7E97"/>
    <w:rsid w:val="00BA7F8B"/>
    <w:rsid w:val="00BB00C0"/>
    <w:rsid w:val="00BB00C8"/>
    <w:rsid w:val="00BB0102"/>
    <w:rsid w:val="00BB021A"/>
    <w:rsid w:val="00BB044E"/>
    <w:rsid w:val="00BB079D"/>
    <w:rsid w:val="00BB07A0"/>
    <w:rsid w:val="00BB0A47"/>
    <w:rsid w:val="00BB0AB1"/>
    <w:rsid w:val="00BB0B4A"/>
    <w:rsid w:val="00BB0B87"/>
    <w:rsid w:val="00BB0F5B"/>
    <w:rsid w:val="00BB0FF4"/>
    <w:rsid w:val="00BB12F0"/>
    <w:rsid w:val="00BB155B"/>
    <w:rsid w:val="00BB18B1"/>
    <w:rsid w:val="00BB1A4C"/>
    <w:rsid w:val="00BB1A5A"/>
    <w:rsid w:val="00BB1C3B"/>
    <w:rsid w:val="00BB1E48"/>
    <w:rsid w:val="00BB1F6D"/>
    <w:rsid w:val="00BB207F"/>
    <w:rsid w:val="00BB22BF"/>
    <w:rsid w:val="00BB22E2"/>
    <w:rsid w:val="00BB23E1"/>
    <w:rsid w:val="00BB2566"/>
    <w:rsid w:val="00BB25AD"/>
    <w:rsid w:val="00BB26C3"/>
    <w:rsid w:val="00BB278A"/>
    <w:rsid w:val="00BB27DA"/>
    <w:rsid w:val="00BB2973"/>
    <w:rsid w:val="00BB2AEA"/>
    <w:rsid w:val="00BB2B39"/>
    <w:rsid w:val="00BB2B3D"/>
    <w:rsid w:val="00BB2C87"/>
    <w:rsid w:val="00BB2D73"/>
    <w:rsid w:val="00BB2D8C"/>
    <w:rsid w:val="00BB2DD9"/>
    <w:rsid w:val="00BB2E09"/>
    <w:rsid w:val="00BB30EF"/>
    <w:rsid w:val="00BB3510"/>
    <w:rsid w:val="00BB3517"/>
    <w:rsid w:val="00BB35AC"/>
    <w:rsid w:val="00BB35E5"/>
    <w:rsid w:val="00BB3643"/>
    <w:rsid w:val="00BB37D0"/>
    <w:rsid w:val="00BB37EA"/>
    <w:rsid w:val="00BB399B"/>
    <w:rsid w:val="00BB39F3"/>
    <w:rsid w:val="00BB3C2C"/>
    <w:rsid w:val="00BB3C75"/>
    <w:rsid w:val="00BB3D7A"/>
    <w:rsid w:val="00BB3E73"/>
    <w:rsid w:val="00BB3F15"/>
    <w:rsid w:val="00BB4012"/>
    <w:rsid w:val="00BB409C"/>
    <w:rsid w:val="00BB40C1"/>
    <w:rsid w:val="00BB40E8"/>
    <w:rsid w:val="00BB4151"/>
    <w:rsid w:val="00BB4164"/>
    <w:rsid w:val="00BB42EE"/>
    <w:rsid w:val="00BB4374"/>
    <w:rsid w:val="00BB441D"/>
    <w:rsid w:val="00BB449B"/>
    <w:rsid w:val="00BB451C"/>
    <w:rsid w:val="00BB45F8"/>
    <w:rsid w:val="00BB4624"/>
    <w:rsid w:val="00BB4742"/>
    <w:rsid w:val="00BB47EB"/>
    <w:rsid w:val="00BB486A"/>
    <w:rsid w:val="00BB4B5D"/>
    <w:rsid w:val="00BB4E98"/>
    <w:rsid w:val="00BB4ECD"/>
    <w:rsid w:val="00BB51C1"/>
    <w:rsid w:val="00BB51D0"/>
    <w:rsid w:val="00BB5207"/>
    <w:rsid w:val="00BB5224"/>
    <w:rsid w:val="00BB555B"/>
    <w:rsid w:val="00BB5579"/>
    <w:rsid w:val="00BB563A"/>
    <w:rsid w:val="00BB574D"/>
    <w:rsid w:val="00BB584D"/>
    <w:rsid w:val="00BB59D1"/>
    <w:rsid w:val="00BB5A05"/>
    <w:rsid w:val="00BB5AB2"/>
    <w:rsid w:val="00BB5DF7"/>
    <w:rsid w:val="00BB62AE"/>
    <w:rsid w:val="00BB636F"/>
    <w:rsid w:val="00BB64A4"/>
    <w:rsid w:val="00BB64B8"/>
    <w:rsid w:val="00BB6567"/>
    <w:rsid w:val="00BB6A77"/>
    <w:rsid w:val="00BB6AD7"/>
    <w:rsid w:val="00BB6BA4"/>
    <w:rsid w:val="00BB6F27"/>
    <w:rsid w:val="00BB6FF4"/>
    <w:rsid w:val="00BB70A0"/>
    <w:rsid w:val="00BB70B4"/>
    <w:rsid w:val="00BB70F6"/>
    <w:rsid w:val="00BB7104"/>
    <w:rsid w:val="00BB71BA"/>
    <w:rsid w:val="00BB739C"/>
    <w:rsid w:val="00BB74D2"/>
    <w:rsid w:val="00BB7538"/>
    <w:rsid w:val="00BB753E"/>
    <w:rsid w:val="00BB785C"/>
    <w:rsid w:val="00BB7895"/>
    <w:rsid w:val="00BB78DF"/>
    <w:rsid w:val="00BB7A00"/>
    <w:rsid w:val="00BB7A1A"/>
    <w:rsid w:val="00BB7BE0"/>
    <w:rsid w:val="00BB7E6B"/>
    <w:rsid w:val="00BC00A6"/>
    <w:rsid w:val="00BC011C"/>
    <w:rsid w:val="00BC01C6"/>
    <w:rsid w:val="00BC0228"/>
    <w:rsid w:val="00BC0414"/>
    <w:rsid w:val="00BC0422"/>
    <w:rsid w:val="00BC054A"/>
    <w:rsid w:val="00BC0AEB"/>
    <w:rsid w:val="00BC0B0F"/>
    <w:rsid w:val="00BC0B5D"/>
    <w:rsid w:val="00BC101F"/>
    <w:rsid w:val="00BC11B1"/>
    <w:rsid w:val="00BC1543"/>
    <w:rsid w:val="00BC15AB"/>
    <w:rsid w:val="00BC16C9"/>
    <w:rsid w:val="00BC1827"/>
    <w:rsid w:val="00BC19DC"/>
    <w:rsid w:val="00BC1DEA"/>
    <w:rsid w:val="00BC1E40"/>
    <w:rsid w:val="00BC1E61"/>
    <w:rsid w:val="00BC2245"/>
    <w:rsid w:val="00BC2291"/>
    <w:rsid w:val="00BC2622"/>
    <w:rsid w:val="00BC2655"/>
    <w:rsid w:val="00BC273C"/>
    <w:rsid w:val="00BC2C0D"/>
    <w:rsid w:val="00BC2DE2"/>
    <w:rsid w:val="00BC2EBB"/>
    <w:rsid w:val="00BC3005"/>
    <w:rsid w:val="00BC349E"/>
    <w:rsid w:val="00BC34F7"/>
    <w:rsid w:val="00BC36BA"/>
    <w:rsid w:val="00BC376C"/>
    <w:rsid w:val="00BC3B1F"/>
    <w:rsid w:val="00BC4048"/>
    <w:rsid w:val="00BC43A3"/>
    <w:rsid w:val="00BC445A"/>
    <w:rsid w:val="00BC44E9"/>
    <w:rsid w:val="00BC4510"/>
    <w:rsid w:val="00BC459A"/>
    <w:rsid w:val="00BC48AE"/>
    <w:rsid w:val="00BC4B94"/>
    <w:rsid w:val="00BC4BD8"/>
    <w:rsid w:val="00BC4C42"/>
    <w:rsid w:val="00BC4FA3"/>
    <w:rsid w:val="00BC5020"/>
    <w:rsid w:val="00BC506B"/>
    <w:rsid w:val="00BC51F5"/>
    <w:rsid w:val="00BC561F"/>
    <w:rsid w:val="00BC563A"/>
    <w:rsid w:val="00BC56D8"/>
    <w:rsid w:val="00BC5734"/>
    <w:rsid w:val="00BC5950"/>
    <w:rsid w:val="00BC5C21"/>
    <w:rsid w:val="00BC5CAF"/>
    <w:rsid w:val="00BC61D9"/>
    <w:rsid w:val="00BC6422"/>
    <w:rsid w:val="00BC64DB"/>
    <w:rsid w:val="00BC690B"/>
    <w:rsid w:val="00BC692C"/>
    <w:rsid w:val="00BC6AFD"/>
    <w:rsid w:val="00BC6E07"/>
    <w:rsid w:val="00BC708F"/>
    <w:rsid w:val="00BC71F4"/>
    <w:rsid w:val="00BC72B6"/>
    <w:rsid w:val="00BC7477"/>
    <w:rsid w:val="00BC74C4"/>
    <w:rsid w:val="00BC74E4"/>
    <w:rsid w:val="00BC7504"/>
    <w:rsid w:val="00BC79BF"/>
    <w:rsid w:val="00BC79C7"/>
    <w:rsid w:val="00BC79D3"/>
    <w:rsid w:val="00BC7A24"/>
    <w:rsid w:val="00BC7A78"/>
    <w:rsid w:val="00BC7AA0"/>
    <w:rsid w:val="00BC7D6F"/>
    <w:rsid w:val="00BC7EF9"/>
    <w:rsid w:val="00BD00A0"/>
    <w:rsid w:val="00BD01C2"/>
    <w:rsid w:val="00BD01D3"/>
    <w:rsid w:val="00BD0EA7"/>
    <w:rsid w:val="00BD107F"/>
    <w:rsid w:val="00BD192B"/>
    <w:rsid w:val="00BD1A32"/>
    <w:rsid w:val="00BD1CF8"/>
    <w:rsid w:val="00BD207D"/>
    <w:rsid w:val="00BD213F"/>
    <w:rsid w:val="00BD215F"/>
    <w:rsid w:val="00BD22A9"/>
    <w:rsid w:val="00BD23B4"/>
    <w:rsid w:val="00BD24AE"/>
    <w:rsid w:val="00BD2D0B"/>
    <w:rsid w:val="00BD2D6C"/>
    <w:rsid w:val="00BD2E34"/>
    <w:rsid w:val="00BD2EA1"/>
    <w:rsid w:val="00BD3056"/>
    <w:rsid w:val="00BD3076"/>
    <w:rsid w:val="00BD31A9"/>
    <w:rsid w:val="00BD32DB"/>
    <w:rsid w:val="00BD3469"/>
    <w:rsid w:val="00BD3476"/>
    <w:rsid w:val="00BD354F"/>
    <w:rsid w:val="00BD35C5"/>
    <w:rsid w:val="00BD3761"/>
    <w:rsid w:val="00BD37BD"/>
    <w:rsid w:val="00BD3870"/>
    <w:rsid w:val="00BD3910"/>
    <w:rsid w:val="00BD3929"/>
    <w:rsid w:val="00BD394A"/>
    <w:rsid w:val="00BD3A11"/>
    <w:rsid w:val="00BD3B82"/>
    <w:rsid w:val="00BD3CF5"/>
    <w:rsid w:val="00BD3E32"/>
    <w:rsid w:val="00BD3E6D"/>
    <w:rsid w:val="00BD3E7B"/>
    <w:rsid w:val="00BD3EA6"/>
    <w:rsid w:val="00BD3ED6"/>
    <w:rsid w:val="00BD4269"/>
    <w:rsid w:val="00BD4528"/>
    <w:rsid w:val="00BD46AB"/>
    <w:rsid w:val="00BD4722"/>
    <w:rsid w:val="00BD4774"/>
    <w:rsid w:val="00BD4C4C"/>
    <w:rsid w:val="00BD4EE7"/>
    <w:rsid w:val="00BD503B"/>
    <w:rsid w:val="00BD5179"/>
    <w:rsid w:val="00BD519A"/>
    <w:rsid w:val="00BD5295"/>
    <w:rsid w:val="00BD53A4"/>
    <w:rsid w:val="00BD53C1"/>
    <w:rsid w:val="00BD5400"/>
    <w:rsid w:val="00BD5492"/>
    <w:rsid w:val="00BD55A0"/>
    <w:rsid w:val="00BD5665"/>
    <w:rsid w:val="00BD576B"/>
    <w:rsid w:val="00BD5931"/>
    <w:rsid w:val="00BD5A81"/>
    <w:rsid w:val="00BD5A8A"/>
    <w:rsid w:val="00BD5ABC"/>
    <w:rsid w:val="00BD5AE5"/>
    <w:rsid w:val="00BD5B16"/>
    <w:rsid w:val="00BD5B48"/>
    <w:rsid w:val="00BD5B55"/>
    <w:rsid w:val="00BD5E4E"/>
    <w:rsid w:val="00BD5E77"/>
    <w:rsid w:val="00BD5F92"/>
    <w:rsid w:val="00BD6003"/>
    <w:rsid w:val="00BD603C"/>
    <w:rsid w:val="00BD63C4"/>
    <w:rsid w:val="00BD652F"/>
    <w:rsid w:val="00BD6579"/>
    <w:rsid w:val="00BD65F3"/>
    <w:rsid w:val="00BD6673"/>
    <w:rsid w:val="00BD66B6"/>
    <w:rsid w:val="00BD6717"/>
    <w:rsid w:val="00BD68E1"/>
    <w:rsid w:val="00BD68F8"/>
    <w:rsid w:val="00BD69C1"/>
    <w:rsid w:val="00BD6A29"/>
    <w:rsid w:val="00BD6C00"/>
    <w:rsid w:val="00BD6C77"/>
    <w:rsid w:val="00BD6E30"/>
    <w:rsid w:val="00BD6EA7"/>
    <w:rsid w:val="00BD7046"/>
    <w:rsid w:val="00BD705B"/>
    <w:rsid w:val="00BD717B"/>
    <w:rsid w:val="00BD72DC"/>
    <w:rsid w:val="00BD7324"/>
    <w:rsid w:val="00BD7597"/>
    <w:rsid w:val="00BD7938"/>
    <w:rsid w:val="00BD7B0D"/>
    <w:rsid w:val="00BD7B6C"/>
    <w:rsid w:val="00BD7C1D"/>
    <w:rsid w:val="00BE0229"/>
    <w:rsid w:val="00BE0320"/>
    <w:rsid w:val="00BE032A"/>
    <w:rsid w:val="00BE055F"/>
    <w:rsid w:val="00BE05B3"/>
    <w:rsid w:val="00BE07DF"/>
    <w:rsid w:val="00BE0A1E"/>
    <w:rsid w:val="00BE0C3A"/>
    <w:rsid w:val="00BE0C47"/>
    <w:rsid w:val="00BE0CBD"/>
    <w:rsid w:val="00BE0D16"/>
    <w:rsid w:val="00BE0DCE"/>
    <w:rsid w:val="00BE0FC8"/>
    <w:rsid w:val="00BE110A"/>
    <w:rsid w:val="00BE11AA"/>
    <w:rsid w:val="00BE124D"/>
    <w:rsid w:val="00BE1394"/>
    <w:rsid w:val="00BE15AD"/>
    <w:rsid w:val="00BE15F9"/>
    <w:rsid w:val="00BE1631"/>
    <w:rsid w:val="00BE168B"/>
    <w:rsid w:val="00BE16FC"/>
    <w:rsid w:val="00BE1734"/>
    <w:rsid w:val="00BE1AE0"/>
    <w:rsid w:val="00BE1B6C"/>
    <w:rsid w:val="00BE1DDF"/>
    <w:rsid w:val="00BE1E7F"/>
    <w:rsid w:val="00BE2088"/>
    <w:rsid w:val="00BE2250"/>
    <w:rsid w:val="00BE23BC"/>
    <w:rsid w:val="00BE255A"/>
    <w:rsid w:val="00BE258D"/>
    <w:rsid w:val="00BE26C7"/>
    <w:rsid w:val="00BE26EB"/>
    <w:rsid w:val="00BE2735"/>
    <w:rsid w:val="00BE2889"/>
    <w:rsid w:val="00BE28EA"/>
    <w:rsid w:val="00BE299E"/>
    <w:rsid w:val="00BE2BD2"/>
    <w:rsid w:val="00BE2F2B"/>
    <w:rsid w:val="00BE2FFC"/>
    <w:rsid w:val="00BE3030"/>
    <w:rsid w:val="00BE3065"/>
    <w:rsid w:val="00BE31EF"/>
    <w:rsid w:val="00BE3839"/>
    <w:rsid w:val="00BE39C7"/>
    <w:rsid w:val="00BE3EE7"/>
    <w:rsid w:val="00BE4121"/>
    <w:rsid w:val="00BE433B"/>
    <w:rsid w:val="00BE4575"/>
    <w:rsid w:val="00BE4674"/>
    <w:rsid w:val="00BE4689"/>
    <w:rsid w:val="00BE49E4"/>
    <w:rsid w:val="00BE4C20"/>
    <w:rsid w:val="00BE4D85"/>
    <w:rsid w:val="00BE4F3D"/>
    <w:rsid w:val="00BE5453"/>
    <w:rsid w:val="00BE54EA"/>
    <w:rsid w:val="00BE5564"/>
    <w:rsid w:val="00BE563D"/>
    <w:rsid w:val="00BE56D1"/>
    <w:rsid w:val="00BE5765"/>
    <w:rsid w:val="00BE5AE3"/>
    <w:rsid w:val="00BE5CEC"/>
    <w:rsid w:val="00BE5D5B"/>
    <w:rsid w:val="00BE5DD9"/>
    <w:rsid w:val="00BE5E77"/>
    <w:rsid w:val="00BE6042"/>
    <w:rsid w:val="00BE60C1"/>
    <w:rsid w:val="00BE614E"/>
    <w:rsid w:val="00BE6292"/>
    <w:rsid w:val="00BE6421"/>
    <w:rsid w:val="00BE6436"/>
    <w:rsid w:val="00BE651B"/>
    <w:rsid w:val="00BE6A9B"/>
    <w:rsid w:val="00BE6BD7"/>
    <w:rsid w:val="00BE6C22"/>
    <w:rsid w:val="00BE6D1E"/>
    <w:rsid w:val="00BE6E18"/>
    <w:rsid w:val="00BE6EA9"/>
    <w:rsid w:val="00BE6EDA"/>
    <w:rsid w:val="00BE6EED"/>
    <w:rsid w:val="00BE7117"/>
    <w:rsid w:val="00BE7344"/>
    <w:rsid w:val="00BE7ABD"/>
    <w:rsid w:val="00BE7E31"/>
    <w:rsid w:val="00BF0183"/>
    <w:rsid w:val="00BF01A4"/>
    <w:rsid w:val="00BF0664"/>
    <w:rsid w:val="00BF06F6"/>
    <w:rsid w:val="00BF0A9A"/>
    <w:rsid w:val="00BF0CFC"/>
    <w:rsid w:val="00BF0D21"/>
    <w:rsid w:val="00BF0D28"/>
    <w:rsid w:val="00BF0D6D"/>
    <w:rsid w:val="00BF0F17"/>
    <w:rsid w:val="00BF0F85"/>
    <w:rsid w:val="00BF105D"/>
    <w:rsid w:val="00BF122E"/>
    <w:rsid w:val="00BF14E8"/>
    <w:rsid w:val="00BF184D"/>
    <w:rsid w:val="00BF1A2A"/>
    <w:rsid w:val="00BF1A82"/>
    <w:rsid w:val="00BF1C1B"/>
    <w:rsid w:val="00BF1DA2"/>
    <w:rsid w:val="00BF1FC5"/>
    <w:rsid w:val="00BF21E2"/>
    <w:rsid w:val="00BF222F"/>
    <w:rsid w:val="00BF2250"/>
    <w:rsid w:val="00BF2258"/>
    <w:rsid w:val="00BF2313"/>
    <w:rsid w:val="00BF2369"/>
    <w:rsid w:val="00BF2384"/>
    <w:rsid w:val="00BF2438"/>
    <w:rsid w:val="00BF2683"/>
    <w:rsid w:val="00BF26AD"/>
    <w:rsid w:val="00BF282B"/>
    <w:rsid w:val="00BF29E7"/>
    <w:rsid w:val="00BF2C3F"/>
    <w:rsid w:val="00BF3183"/>
    <w:rsid w:val="00BF36DE"/>
    <w:rsid w:val="00BF38C3"/>
    <w:rsid w:val="00BF3C12"/>
    <w:rsid w:val="00BF3D5E"/>
    <w:rsid w:val="00BF4128"/>
    <w:rsid w:val="00BF4170"/>
    <w:rsid w:val="00BF4204"/>
    <w:rsid w:val="00BF4231"/>
    <w:rsid w:val="00BF4362"/>
    <w:rsid w:val="00BF44B5"/>
    <w:rsid w:val="00BF44B9"/>
    <w:rsid w:val="00BF4630"/>
    <w:rsid w:val="00BF475F"/>
    <w:rsid w:val="00BF4ABF"/>
    <w:rsid w:val="00BF4B95"/>
    <w:rsid w:val="00BF4BB1"/>
    <w:rsid w:val="00BF4C71"/>
    <w:rsid w:val="00BF4DF9"/>
    <w:rsid w:val="00BF4E89"/>
    <w:rsid w:val="00BF50C0"/>
    <w:rsid w:val="00BF5208"/>
    <w:rsid w:val="00BF533F"/>
    <w:rsid w:val="00BF55AF"/>
    <w:rsid w:val="00BF55FB"/>
    <w:rsid w:val="00BF562D"/>
    <w:rsid w:val="00BF591E"/>
    <w:rsid w:val="00BF5C0F"/>
    <w:rsid w:val="00BF5E0F"/>
    <w:rsid w:val="00BF5ED0"/>
    <w:rsid w:val="00BF5EDA"/>
    <w:rsid w:val="00BF6013"/>
    <w:rsid w:val="00BF610C"/>
    <w:rsid w:val="00BF61A1"/>
    <w:rsid w:val="00BF620B"/>
    <w:rsid w:val="00BF62B3"/>
    <w:rsid w:val="00BF62DC"/>
    <w:rsid w:val="00BF6321"/>
    <w:rsid w:val="00BF635A"/>
    <w:rsid w:val="00BF6806"/>
    <w:rsid w:val="00BF6C97"/>
    <w:rsid w:val="00BF6DDA"/>
    <w:rsid w:val="00BF6FD3"/>
    <w:rsid w:val="00BF7224"/>
    <w:rsid w:val="00BF767D"/>
    <w:rsid w:val="00BF78C7"/>
    <w:rsid w:val="00BF79E6"/>
    <w:rsid w:val="00BF7A34"/>
    <w:rsid w:val="00BF7AA6"/>
    <w:rsid w:val="00BF7C96"/>
    <w:rsid w:val="00BF7CA7"/>
    <w:rsid w:val="00BF7DA6"/>
    <w:rsid w:val="00BF7DCD"/>
    <w:rsid w:val="00BF7DF1"/>
    <w:rsid w:val="00BF7EB1"/>
    <w:rsid w:val="00BF7F9E"/>
    <w:rsid w:val="00BF7FEC"/>
    <w:rsid w:val="00C00177"/>
    <w:rsid w:val="00C001E8"/>
    <w:rsid w:val="00C00256"/>
    <w:rsid w:val="00C003CA"/>
    <w:rsid w:val="00C00475"/>
    <w:rsid w:val="00C004BE"/>
    <w:rsid w:val="00C0051B"/>
    <w:rsid w:val="00C0054D"/>
    <w:rsid w:val="00C00581"/>
    <w:rsid w:val="00C00584"/>
    <w:rsid w:val="00C00697"/>
    <w:rsid w:val="00C006B7"/>
    <w:rsid w:val="00C006C9"/>
    <w:rsid w:val="00C00985"/>
    <w:rsid w:val="00C00A4E"/>
    <w:rsid w:val="00C00BD5"/>
    <w:rsid w:val="00C00CB1"/>
    <w:rsid w:val="00C00CBF"/>
    <w:rsid w:val="00C00D57"/>
    <w:rsid w:val="00C00DA1"/>
    <w:rsid w:val="00C00E2E"/>
    <w:rsid w:val="00C01002"/>
    <w:rsid w:val="00C0100F"/>
    <w:rsid w:val="00C01084"/>
    <w:rsid w:val="00C0119A"/>
    <w:rsid w:val="00C014BD"/>
    <w:rsid w:val="00C01872"/>
    <w:rsid w:val="00C018AB"/>
    <w:rsid w:val="00C019F6"/>
    <w:rsid w:val="00C01A3C"/>
    <w:rsid w:val="00C0201A"/>
    <w:rsid w:val="00C020BE"/>
    <w:rsid w:val="00C02222"/>
    <w:rsid w:val="00C022A3"/>
    <w:rsid w:val="00C02343"/>
    <w:rsid w:val="00C02766"/>
    <w:rsid w:val="00C0278B"/>
    <w:rsid w:val="00C0285B"/>
    <w:rsid w:val="00C029F8"/>
    <w:rsid w:val="00C02D96"/>
    <w:rsid w:val="00C03089"/>
    <w:rsid w:val="00C03113"/>
    <w:rsid w:val="00C032A4"/>
    <w:rsid w:val="00C03724"/>
    <w:rsid w:val="00C0373C"/>
    <w:rsid w:val="00C037B3"/>
    <w:rsid w:val="00C038DA"/>
    <w:rsid w:val="00C0395F"/>
    <w:rsid w:val="00C03AA6"/>
    <w:rsid w:val="00C03AC9"/>
    <w:rsid w:val="00C03AF5"/>
    <w:rsid w:val="00C03C43"/>
    <w:rsid w:val="00C03CC6"/>
    <w:rsid w:val="00C0413B"/>
    <w:rsid w:val="00C04199"/>
    <w:rsid w:val="00C043CC"/>
    <w:rsid w:val="00C043FD"/>
    <w:rsid w:val="00C0492E"/>
    <w:rsid w:val="00C04AFD"/>
    <w:rsid w:val="00C04EB7"/>
    <w:rsid w:val="00C04F0F"/>
    <w:rsid w:val="00C05025"/>
    <w:rsid w:val="00C0521C"/>
    <w:rsid w:val="00C053F8"/>
    <w:rsid w:val="00C054B8"/>
    <w:rsid w:val="00C055B1"/>
    <w:rsid w:val="00C0569E"/>
    <w:rsid w:val="00C05AEF"/>
    <w:rsid w:val="00C05B11"/>
    <w:rsid w:val="00C05C21"/>
    <w:rsid w:val="00C05DD8"/>
    <w:rsid w:val="00C05DDB"/>
    <w:rsid w:val="00C06152"/>
    <w:rsid w:val="00C06155"/>
    <w:rsid w:val="00C061B6"/>
    <w:rsid w:val="00C062B7"/>
    <w:rsid w:val="00C0641C"/>
    <w:rsid w:val="00C06519"/>
    <w:rsid w:val="00C06704"/>
    <w:rsid w:val="00C0679F"/>
    <w:rsid w:val="00C068DC"/>
    <w:rsid w:val="00C06A70"/>
    <w:rsid w:val="00C06C15"/>
    <w:rsid w:val="00C06D35"/>
    <w:rsid w:val="00C06D7C"/>
    <w:rsid w:val="00C07118"/>
    <w:rsid w:val="00C071FA"/>
    <w:rsid w:val="00C0726A"/>
    <w:rsid w:val="00C072AF"/>
    <w:rsid w:val="00C072C3"/>
    <w:rsid w:val="00C072DD"/>
    <w:rsid w:val="00C07695"/>
    <w:rsid w:val="00C07909"/>
    <w:rsid w:val="00C07941"/>
    <w:rsid w:val="00C0796A"/>
    <w:rsid w:val="00C079BB"/>
    <w:rsid w:val="00C07C47"/>
    <w:rsid w:val="00C07D0E"/>
    <w:rsid w:val="00C07DAC"/>
    <w:rsid w:val="00C07EB4"/>
    <w:rsid w:val="00C07F17"/>
    <w:rsid w:val="00C1007F"/>
    <w:rsid w:val="00C100FF"/>
    <w:rsid w:val="00C101E4"/>
    <w:rsid w:val="00C1025B"/>
    <w:rsid w:val="00C102E0"/>
    <w:rsid w:val="00C103B5"/>
    <w:rsid w:val="00C10687"/>
    <w:rsid w:val="00C10838"/>
    <w:rsid w:val="00C108B9"/>
    <w:rsid w:val="00C10C16"/>
    <w:rsid w:val="00C10E38"/>
    <w:rsid w:val="00C10E74"/>
    <w:rsid w:val="00C111BE"/>
    <w:rsid w:val="00C11209"/>
    <w:rsid w:val="00C1123F"/>
    <w:rsid w:val="00C114C6"/>
    <w:rsid w:val="00C115DE"/>
    <w:rsid w:val="00C11B99"/>
    <w:rsid w:val="00C11C2C"/>
    <w:rsid w:val="00C11CC3"/>
    <w:rsid w:val="00C11E87"/>
    <w:rsid w:val="00C11F67"/>
    <w:rsid w:val="00C11FC7"/>
    <w:rsid w:val="00C12094"/>
    <w:rsid w:val="00C121A3"/>
    <w:rsid w:val="00C1224D"/>
    <w:rsid w:val="00C12317"/>
    <w:rsid w:val="00C125D3"/>
    <w:rsid w:val="00C12789"/>
    <w:rsid w:val="00C1284C"/>
    <w:rsid w:val="00C1292D"/>
    <w:rsid w:val="00C12C13"/>
    <w:rsid w:val="00C12C2F"/>
    <w:rsid w:val="00C12CFD"/>
    <w:rsid w:val="00C12D58"/>
    <w:rsid w:val="00C12E22"/>
    <w:rsid w:val="00C12F8D"/>
    <w:rsid w:val="00C12F97"/>
    <w:rsid w:val="00C130DF"/>
    <w:rsid w:val="00C1315A"/>
    <w:rsid w:val="00C131B6"/>
    <w:rsid w:val="00C13207"/>
    <w:rsid w:val="00C132BF"/>
    <w:rsid w:val="00C132C6"/>
    <w:rsid w:val="00C13313"/>
    <w:rsid w:val="00C1349D"/>
    <w:rsid w:val="00C137A0"/>
    <w:rsid w:val="00C13887"/>
    <w:rsid w:val="00C13BFE"/>
    <w:rsid w:val="00C13D99"/>
    <w:rsid w:val="00C13DC9"/>
    <w:rsid w:val="00C13E67"/>
    <w:rsid w:val="00C13E94"/>
    <w:rsid w:val="00C13F2A"/>
    <w:rsid w:val="00C13F49"/>
    <w:rsid w:val="00C13FA6"/>
    <w:rsid w:val="00C13FC7"/>
    <w:rsid w:val="00C14059"/>
    <w:rsid w:val="00C14191"/>
    <w:rsid w:val="00C14223"/>
    <w:rsid w:val="00C14291"/>
    <w:rsid w:val="00C1451E"/>
    <w:rsid w:val="00C14658"/>
    <w:rsid w:val="00C147BE"/>
    <w:rsid w:val="00C14873"/>
    <w:rsid w:val="00C148A9"/>
    <w:rsid w:val="00C14AED"/>
    <w:rsid w:val="00C14B8C"/>
    <w:rsid w:val="00C14C33"/>
    <w:rsid w:val="00C14F85"/>
    <w:rsid w:val="00C1513E"/>
    <w:rsid w:val="00C151AC"/>
    <w:rsid w:val="00C15266"/>
    <w:rsid w:val="00C152BE"/>
    <w:rsid w:val="00C152E5"/>
    <w:rsid w:val="00C15301"/>
    <w:rsid w:val="00C1533C"/>
    <w:rsid w:val="00C15379"/>
    <w:rsid w:val="00C1544E"/>
    <w:rsid w:val="00C154AB"/>
    <w:rsid w:val="00C155EC"/>
    <w:rsid w:val="00C15961"/>
    <w:rsid w:val="00C15AB5"/>
    <w:rsid w:val="00C15B99"/>
    <w:rsid w:val="00C15DE0"/>
    <w:rsid w:val="00C16030"/>
    <w:rsid w:val="00C164CA"/>
    <w:rsid w:val="00C16889"/>
    <w:rsid w:val="00C169B3"/>
    <w:rsid w:val="00C1725E"/>
    <w:rsid w:val="00C172FE"/>
    <w:rsid w:val="00C1753A"/>
    <w:rsid w:val="00C17986"/>
    <w:rsid w:val="00C17A7E"/>
    <w:rsid w:val="00C17B2F"/>
    <w:rsid w:val="00C17B68"/>
    <w:rsid w:val="00C17B83"/>
    <w:rsid w:val="00C17BB3"/>
    <w:rsid w:val="00C17CF4"/>
    <w:rsid w:val="00C17E32"/>
    <w:rsid w:val="00C17E83"/>
    <w:rsid w:val="00C17F28"/>
    <w:rsid w:val="00C20271"/>
    <w:rsid w:val="00C202E9"/>
    <w:rsid w:val="00C20334"/>
    <w:rsid w:val="00C20477"/>
    <w:rsid w:val="00C205EC"/>
    <w:rsid w:val="00C2084E"/>
    <w:rsid w:val="00C208CE"/>
    <w:rsid w:val="00C20986"/>
    <w:rsid w:val="00C209B7"/>
    <w:rsid w:val="00C20A23"/>
    <w:rsid w:val="00C20E45"/>
    <w:rsid w:val="00C20E47"/>
    <w:rsid w:val="00C211A5"/>
    <w:rsid w:val="00C211DA"/>
    <w:rsid w:val="00C213D2"/>
    <w:rsid w:val="00C219A9"/>
    <w:rsid w:val="00C21A50"/>
    <w:rsid w:val="00C21A79"/>
    <w:rsid w:val="00C21AD7"/>
    <w:rsid w:val="00C21AEE"/>
    <w:rsid w:val="00C21D3B"/>
    <w:rsid w:val="00C21E2A"/>
    <w:rsid w:val="00C222DD"/>
    <w:rsid w:val="00C22414"/>
    <w:rsid w:val="00C22681"/>
    <w:rsid w:val="00C226B2"/>
    <w:rsid w:val="00C226B5"/>
    <w:rsid w:val="00C226BF"/>
    <w:rsid w:val="00C226FF"/>
    <w:rsid w:val="00C22832"/>
    <w:rsid w:val="00C22965"/>
    <w:rsid w:val="00C22C5E"/>
    <w:rsid w:val="00C22CBE"/>
    <w:rsid w:val="00C22DD8"/>
    <w:rsid w:val="00C231AB"/>
    <w:rsid w:val="00C231FA"/>
    <w:rsid w:val="00C23214"/>
    <w:rsid w:val="00C23309"/>
    <w:rsid w:val="00C2380A"/>
    <w:rsid w:val="00C238C3"/>
    <w:rsid w:val="00C2394E"/>
    <w:rsid w:val="00C2395A"/>
    <w:rsid w:val="00C23AE8"/>
    <w:rsid w:val="00C23D50"/>
    <w:rsid w:val="00C23EE9"/>
    <w:rsid w:val="00C240A1"/>
    <w:rsid w:val="00C240A5"/>
    <w:rsid w:val="00C24290"/>
    <w:rsid w:val="00C243FC"/>
    <w:rsid w:val="00C246A1"/>
    <w:rsid w:val="00C247AA"/>
    <w:rsid w:val="00C24B18"/>
    <w:rsid w:val="00C24B46"/>
    <w:rsid w:val="00C24FC6"/>
    <w:rsid w:val="00C25184"/>
    <w:rsid w:val="00C252E8"/>
    <w:rsid w:val="00C2537C"/>
    <w:rsid w:val="00C25396"/>
    <w:rsid w:val="00C253A0"/>
    <w:rsid w:val="00C253D4"/>
    <w:rsid w:val="00C25487"/>
    <w:rsid w:val="00C254AC"/>
    <w:rsid w:val="00C25515"/>
    <w:rsid w:val="00C25657"/>
    <w:rsid w:val="00C2584F"/>
    <w:rsid w:val="00C2598F"/>
    <w:rsid w:val="00C259F7"/>
    <w:rsid w:val="00C25DB4"/>
    <w:rsid w:val="00C25E23"/>
    <w:rsid w:val="00C25E26"/>
    <w:rsid w:val="00C25FD8"/>
    <w:rsid w:val="00C26156"/>
    <w:rsid w:val="00C26308"/>
    <w:rsid w:val="00C26459"/>
    <w:rsid w:val="00C26729"/>
    <w:rsid w:val="00C267CE"/>
    <w:rsid w:val="00C2688B"/>
    <w:rsid w:val="00C26A11"/>
    <w:rsid w:val="00C26B58"/>
    <w:rsid w:val="00C26C6E"/>
    <w:rsid w:val="00C26D72"/>
    <w:rsid w:val="00C26E05"/>
    <w:rsid w:val="00C26E46"/>
    <w:rsid w:val="00C26E81"/>
    <w:rsid w:val="00C26FFA"/>
    <w:rsid w:val="00C27152"/>
    <w:rsid w:val="00C27287"/>
    <w:rsid w:val="00C27446"/>
    <w:rsid w:val="00C274EA"/>
    <w:rsid w:val="00C279D7"/>
    <w:rsid w:val="00C27B93"/>
    <w:rsid w:val="00C27D6F"/>
    <w:rsid w:val="00C300B1"/>
    <w:rsid w:val="00C3021A"/>
    <w:rsid w:val="00C30378"/>
    <w:rsid w:val="00C304C7"/>
    <w:rsid w:val="00C30711"/>
    <w:rsid w:val="00C309C4"/>
    <w:rsid w:val="00C309D1"/>
    <w:rsid w:val="00C30B00"/>
    <w:rsid w:val="00C30B05"/>
    <w:rsid w:val="00C30E65"/>
    <w:rsid w:val="00C30EE4"/>
    <w:rsid w:val="00C30F5E"/>
    <w:rsid w:val="00C3117C"/>
    <w:rsid w:val="00C3126D"/>
    <w:rsid w:val="00C313A6"/>
    <w:rsid w:val="00C31487"/>
    <w:rsid w:val="00C31785"/>
    <w:rsid w:val="00C31AC3"/>
    <w:rsid w:val="00C31B32"/>
    <w:rsid w:val="00C31CA9"/>
    <w:rsid w:val="00C31E5F"/>
    <w:rsid w:val="00C31E8B"/>
    <w:rsid w:val="00C31F92"/>
    <w:rsid w:val="00C320A6"/>
    <w:rsid w:val="00C32385"/>
    <w:rsid w:val="00C325E8"/>
    <w:rsid w:val="00C326A4"/>
    <w:rsid w:val="00C327C6"/>
    <w:rsid w:val="00C32BC5"/>
    <w:rsid w:val="00C32D43"/>
    <w:rsid w:val="00C330DA"/>
    <w:rsid w:val="00C332B6"/>
    <w:rsid w:val="00C3336C"/>
    <w:rsid w:val="00C335FA"/>
    <w:rsid w:val="00C336ED"/>
    <w:rsid w:val="00C336F1"/>
    <w:rsid w:val="00C3374F"/>
    <w:rsid w:val="00C3379E"/>
    <w:rsid w:val="00C338EE"/>
    <w:rsid w:val="00C339F7"/>
    <w:rsid w:val="00C33AFB"/>
    <w:rsid w:val="00C33B4F"/>
    <w:rsid w:val="00C33CAE"/>
    <w:rsid w:val="00C33CEC"/>
    <w:rsid w:val="00C33D08"/>
    <w:rsid w:val="00C342BB"/>
    <w:rsid w:val="00C34326"/>
    <w:rsid w:val="00C34475"/>
    <w:rsid w:val="00C34794"/>
    <w:rsid w:val="00C347BC"/>
    <w:rsid w:val="00C34964"/>
    <w:rsid w:val="00C34AA4"/>
    <w:rsid w:val="00C34C52"/>
    <w:rsid w:val="00C34CDC"/>
    <w:rsid w:val="00C34DCA"/>
    <w:rsid w:val="00C34E88"/>
    <w:rsid w:val="00C3532B"/>
    <w:rsid w:val="00C35379"/>
    <w:rsid w:val="00C354CC"/>
    <w:rsid w:val="00C3590B"/>
    <w:rsid w:val="00C3592A"/>
    <w:rsid w:val="00C35AF0"/>
    <w:rsid w:val="00C35B3E"/>
    <w:rsid w:val="00C35C1C"/>
    <w:rsid w:val="00C35D0A"/>
    <w:rsid w:val="00C35EE5"/>
    <w:rsid w:val="00C35F98"/>
    <w:rsid w:val="00C3606B"/>
    <w:rsid w:val="00C36089"/>
    <w:rsid w:val="00C3610A"/>
    <w:rsid w:val="00C3625D"/>
    <w:rsid w:val="00C36271"/>
    <w:rsid w:val="00C363B0"/>
    <w:rsid w:val="00C3642F"/>
    <w:rsid w:val="00C365A2"/>
    <w:rsid w:val="00C36774"/>
    <w:rsid w:val="00C36789"/>
    <w:rsid w:val="00C36A40"/>
    <w:rsid w:val="00C36C92"/>
    <w:rsid w:val="00C36F2D"/>
    <w:rsid w:val="00C3735A"/>
    <w:rsid w:val="00C37401"/>
    <w:rsid w:val="00C37508"/>
    <w:rsid w:val="00C37518"/>
    <w:rsid w:val="00C37675"/>
    <w:rsid w:val="00C37CFB"/>
    <w:rsid w:val="00C37FC4"/>
    <w:rsid w:val="00C40637"/>
    <w:rsid w:val="00C409D9"/>
    <w:rsid w:val="00C40A2A"/>
    <w:rsid w:val="00C40AA1"/>
    <w:rsid w:val="00C40CB4"/>
    <w:rsid w:val="00C40E1E"/>
    <w:rsid w:val="00C410C1"/>
    <w:rsid w:val="00C41155"/>
    <w:rsid w:val="00C411C7"/>
    <w:rsid w:val="00C4129E"/>
    <w:rsid w:val="00C412A2"/>
    <w:rsid w:val="00C4132A"/>
    <w:rsid w:val="00C41891"/>
    <w:rsid w:val="00C419C0"/>
    <w:rsid w:val="00C41A8B"/>
    <w:rsid w:val="00C41B1F"/>
    <w:rsid w:val="00C41D2A"/>
    <w:rsid w:val="00C41DBA"/>
    <w:rsid w:val="00C421CB"/>
    <w:rsid w:val="00C425BF"/>
    <w:rsid w:val="00C426BE"/>
    <w:rsid w:val="00C42760"/>
    <w:rsid w:val="00C427D0"/>
    <w:rsid w:val="00C4282E"/>
    <w:rsid w:val="00C42881"/>
    <w:rsid w:val="00C428FA"/>
    <w:rsid w:val="00C42C5F"/>
    <w:rsid w:val="00C42F20"/>
    <w:rsid w:val="00C43059"/>
    <w:rsid w:val="00C4305F"/>
    <w:rsid w:val="00C4359D"/>
    <w:rsid w:val="00C43782"/>
    <w:rsid w:val="00C437C8"/>
    <w:rsid w:val="00C437EE"/>
    <w:rsid w:val="00C43A6E"/>
    <w:rsid w:val="00C43B48"/>
    <w:rsid w:val="00C440CF"/>
    <w:rsid w:val="00C4430D"/>
    <w:rsid w:val="00C443C1"/>
    <w:rsid w:val="00C44537"/>
    <w:rsid w:val="00C44617"/>
    <w:rsid w:val="00C44625"/>
    <w:rsid w:val="00C44695"/>
    <w:rsid w:val="00C44725"/>
    <w:rsid w:val="00C4485C"/>
    <w:rsid w:val="00C4488A"/>
    <w:rsid w:val="00C44995"/>
    <w:rsid w:val="00C44B27"/>
    <w:rsid w:val="00C44B3C"/>
    <w:rsid w:val="00C44B43"/>
    <w:rsid w:val="00C44BF0"/>
    <w:rsid w:val="00C44C1D"/>
    <w:rsid w:val="00C44CCF"/>
    <w:rsid w:val="00C44CFE"/>
    <w:rsid w:val="00C44E6E"/>
    <w:rsid w:val="00C44EBB"/>
    <w:rsid w:val="00C44F38"/>
    <w:rsid w:val="00C44FF7"/>
    <w:rsid w:val="00C45142"/>
    <w:rsid w:val="00C45186"/>
    <w:rsid w:val="00C451F9"/>
    <w:rsid w:val="00C45576"/>
    <w:rsid w:val="00C456DF"/>
    <w:rsid w:val="00C456F0"/>
    <w:rsid w:val="00C45B86"/>
    <w:rsid w:val="00C45D2B"/>
    <w:rsid w:val="00C45D9A"/>
    <w:rsid w:val="00C45F37"/>
    <w:rsid w:val="00C4615E"/>
    <w:rsid w:val="00C46208"/>
    <w:rsid w:val="00C46266"/>
    <w:rsid w:val="00C4635C"/>
    <w:rsid w:val="00C4654F"/>
    <w:rsid w:val="00C46721"/>
    <w:rsid w:val="00C46C4B"/>
    <w:rsid w:val="00C46CDF"/>
    <w:rsid w:val="00C46D1F"/>
    <w:rsid w:val="00C46D3E"/>
    <w:rsid w:val="00C46ED9"/>
    <w:rsid w:val="00C46F46"/>
    <w:rsid w:val="00C4720E"/>
    <w:rsid w:val="00C472AB"/>
    <w:rsid w:val="00C47854"/>
    <w:rsid w:val="00C478E1"/>
    <w:rsid w:val="00C47969"/>
    <w:rsid w:val="00C479CC"/>
    <w:rsid w:val="00C47BBD"/>
    <w:rsid w:val="00C47C60"/>
    <w:rsid w:val="00C47C9B"/>
    <w:rsid w:val="00C47CB6"/>
    <w:rsid w:val="00C47D90"/>
    <w:rsid w:val="00C50022"/>
    <w:rsid w:val="00C50172"/>
    <w:rsid w:val="00C501B2"/>
    <w:rsid w:val="00C50342"/>
    <w:rsid w:val="00C503B5"/>
    <w:rsid w:val="00C503D6"/>
    <w:rsid w:val="00C505B5"/>
    <w:rsid w:val="00C505F0"/>
    <w:rsid w:val="00C5083A"/>
    <w:rsid w:val="00C509A1"/>
    <w:rsid w:val="00C509AA"/>
    <w:rsid w:val="00C50A21"/>
    <w:rsid w:val="00C50CA6"/>
    <w:rsid w:val="00C50CAD"/>
    <w:rsid w:val="00C50D31"/>
    <w:rsid w:val="00C50D67"/>
    <w:rsid w:val="00C50E56"/>
    <w:rsid w:val="00C50E6A"/>
    <w:rsid w:val="00C50E92"/>
    <w:rsid w:val="00C50F2B"/>
    <w:rsid w:val="00C50F2D"/>
    <w:rsid w:val="00C510FC"/>
    <w:rsid w:val="00C511ED"/>
    <w:rsid w:val="00C5139B"/>
    <w:rsid w:val="00C516FE"/>
    <w:rsid w:val="00C5171C"/>
    <w:rsid w:val="00C51884"/>
    <w:rsid w:val="00C51946"/>
    <w:rsid w:val="00C519FF"/>
    <w:rsid w:val="00C51A09"/>
    <w:rsid w:val="00C51A5C"/>
    <w:rsid w:val="00C51AFA"/>
    <w:rsid w:val="00C5212E"/>
    <w:rsid w:val="00C5250C"/>
    <w:rsid w:val="00C525DD"/>
    <w:rsid w:val="00C525DF"/>
    <w:rsid w:val="00C52617"/>
    <w:rsid w:val="00C52859"/>
    <w:rsid w:val="00C52923"/>
    <w:rsid w:val="00C5292D"/>
    <w:rsid w:val="00C52931"/>
    <w:rsid w:val="00C52AD5"/>
    <w:rsid w:val="00C52BA8"/>
    <w:rsid w:val="00C52DF8"/>
    <w:rsid w:val="00C52DFD"/>
    <w:rsid w:val="00C52F2D"/>
    <w:rsid w:val="00C53044"/>
    <w:rsid w:val="00C530A9"/>
    <w:rsid w:val="00C53194"/>
    <w:rsid w:val="00C535A6"/>
    <w:rsid w:val="00C535D6"/>
    <w:rsid w:val="00C53613"/>
    <w:rsid w:val="00C5362B"/>
    <w:rsid w:val="00C53782"/>
    <w:rsid w:val="00C53789"/>
    <w:rsid w:val="00C5392A"/>
    <w:rsid w:val="00C53B83"/>
    <w:rsid w:val="00C53BA0"/>
    <w:rsid w:val="00C53C07"/>
    <w:rsid w:val="00C53CDE"/>
    <w:rsid w:val="00C53E12"/>
    <w:rsid w:val="00C53F0E"/>
    <w:rsid w:val="00C53FF7"/>
    <w:rsid w:val="00C540C0"/>
    <w:rsid w:val="00C54220"/>
    <w:rsid w:val="00C54257"/>
    <w:rsid w:val="00C5437B"/>
    <w:rsid w:val="00C544D1"/>
    <w:rsid w:val="00C544F5"/>
    <w:rsid w:val="00C545F6"/>
    <w:rsid w:val="00C548EE"/>
    <w:rsid w:val="00C5496B"/>
    <w:rsid w:val="00C549C5"/>
    <w:rsid w:val="00C54AC3"/>
    <w:rsid w:val="00C54BC0"/>
    <w:rsid w:val="00C54BC2"/>
    <w:rsid w:val="00C54BE6"/>
    <w:rsid w:val="00C54C19"/>
    <w:rsid w:val="00C54CC2"/>
    <w:rsid w:val="00C54D0F"/>
    <w:rsid w:val="00C54E3D"/>
    <w:rsid w:val="00C54EE3"/>
    <w:rsid w:val="00C54F95"/>
    <w:rsid w:val="00C5510C"/>
    <w:rsid w:val="00C551BA"/>
    <w:rsid w:val="00C552C0"/>
    <w:rsid w:val="00C554A4"/>
    <w:rsid w:val="00C555B6"/>
    <w:rsid w:val="00C55B46"/>
    <w:rsid w:val="00C55CAE"/>
    <w:rsid w:val="00C55CBB"/>
    <w:rsid w:val="00C55EC8"/>
    <w:rsid w:val="00C55FDC"/>
    <w:rsid w:val="00C5604B"/>
    <w:rsid w:val="00C56513"/>
    <w:rsid w:val="00C5661D"/>
    <w:rsid w:val="00C566E7"/>
    <w:rsid w:val="00C5670C"/>
    <w:rsid w:val="00C568B4"/>
    <w:rsid w:val="00C56C3A"/>
    <w:rsid w:val="00C56C74"/>
    <w:rsid w:val="00C56D67"/>
    <w:rsid w:val="00C56D6A"/>
    <w:rsid w:val="00C56E95"/>
    <w:rsid w:val="00C56F59"/>
    <w:rsid w:val="00C57097"/>
    <w:rsid w:val="00C5738C"/>
    <w:rsid w:val="00C577C9"/>
    <w:rsid w:val="00C5787B"/>
    <w:rsid w:val="00C57A41"/>
    <w:rsid w:val="00C57AF6"/>
    <w:rsid w:val="00C57B06"/>
    <w:rsid w:val="00C57B63"/>
    <w:rsid w:val="00C57BD8"/>
    <w:rsid w:val="00C57BEB"/>
    <w:rsid w:val="00C57BF8"/>
    <w:rsid w:val="00C6002E"/>
    <w:rsid w:val="00C60173"/>
    <w:rsid w:val="00C60197"/>
    <w:rsid w:val="00C603C3"/>
    <w:rsid w:val="00C60EFD"/>
    <w:rsid w:val="00C610AC"/>
    <w:rsid w:val="00C6113E"/>
    <w:rsid w:val="00C61171"/>
    <w:rsid w:val="00C6143A"/>
    <w:rsid w:val="00C614E0"/>
    <w:rsid w:val="00C61570"/>
    <w:rsid w:val="00C615DB"/>
    <w:rsid w:val="00C6169A"/>
    <w:rsid w:val="00C617B4"/>
    <w:rsid w:val="00C61889"/>
    <w:rsid w:val="00C61963"/>
    <w:rsid w:val="00C61AFD"/>
    <w:rsid w:val="00C61B2D"/>
    <w:rsid w:val="00C61C6E"/>
    <w:rsid w:val="00C61CA3"/>
    <w:rsid w:val="00C61F72"/>
    <w:rsid w:val="00C62184"/>
    <w:rsid w:val="00C621A8"/>
    <w:rsid w:val="00C622AF"/>
    <w:rsid w:val="00C62384"/>
    <w:rsid w:val="00C624AD"/>
    <w:rsid w:val="00C62641"/>
    <w:rsid w:val="00C6269B"/>
    <w:rsid w:val="00C627BA"/>
    <w:rsid w:val="00C62AC5"/>
    <w:rsid w:val="00C62B04"/>
    <w:rsid w:val="00C62C5E"/>
    <w:rsid w:val="00C62C6C"/>
    <w:rsid w:val="00C62D1E"/>
    <w:rsid w:val="00C62D25"/>
    <w:rsid w:val="00C62EC0"/>
    <w:rsid w:val="00C62ED5"/>
    <w:rsid w:val="00C633D5"/>
    <w:rsid w:val="00C6342B"/>
    <w:rsid w:val="00C635AC"/>
    <w:rsid w:val="00C63921"/>
    <w:rsid w:val="00C63981"/>
    <w:rsid w:val="00C63AF1"/>
    <w:rsid w:val="00C63B19"/>
    <w:rsid w:val="00C63C25"/>
    <w:rsid w:val="00C63F4A"/>
    <w:rsid w:val="00C63F6C"/>
    <w:rsid w:val="00C6405F"/>
    <w:rsid w:val="00C64074"/>
    <w:rsid w:val="00C641B8"/>
    <w:rsid w:val="00C642ED"/>
    <w:rsid w:val="00C64329"/>
    <w:rsid w:val="00C64439"/>
    <w:rsid w:val="00C64462"/>
    <w:rsid w:val="00C6447B"/>
    <w:rsid w:val="00C647B2"/>
    <w:rsid w:val="00C649A8"/>
    <w:rsid w:val="00C649C9"/>
    <w:rsid w:val="00C64AD3"/>
    <w:rsid w:val="00C64BBA"/>
    <w:rsid w:val="00C64ED9"/>
    <w:rsid w:val="00C650BB"/>
    <w:rsid w:val="00C652D8"/>
    <w:rsid w:val="00C6571E"/>
    <w:rsid w:val="00C65824"/>
    <w:rsid w:val="00C6584F"/>
    <w:rsid w:val="00C65C88"/>
    <w:rsid w:val="00C65EC0"/>
    <w:rsid w:val="00C65FC0"/>
    <w:rsid w:val="00C6601D"/>
    <w:rsid w:val="00C660AF"/>
    <w:rsid w:val="00C660E3"/>
    <w:rsid w:val="00C66278"/>
    <w:rsid w:val="00C6629B"/>
    <w:rsid w:val="00C6632B"/>
    <w:rsid w:val="00C6643C"/>
    <w:rsid w:val="00C6644C"/>
    <w:rsid w:val="00C666AC"/>
    <w:rsid w:val="00C66700"/>
    <w:rsid w:val="00C6691B"/>
    <w:rsid w:val="00C669EC"/>
    <w:rsid w:val="00C66BBA"/>
    <w:rsid w:val="00C66C68"/>
    <w:rsid w:val="00C66E77"/>
    <w:rsid w:val="00C67029"/>
    <w:rsid w:val="00C670FB"/>
    <w:rsid w:val="00C67165"/>
    <w:rsid w:val="00C67324"/>
    <w:rsid w:val="00C6737A"/>
    <w:rsid w:val="00C67613"/>
    <w:rsid w:val="00C67703"/>
    <w:rsid w:val="00C67770"/>
    <w:rsid w:val="00C67882"/>
    <w:rsid w:val="00C678B5"/>
    <w:rsid w:val="00C67AE0"/>
    <w:rsid w:val="00C67D09"/>
    <w:rsid w:val="00C67D7C"/>
    <w:rsid w:val="00C67EC0"/>
    <w:rsid w:val="00C7044C"/>
    <w:rsid w:val="00C70693"/>
    <w:rsid w:val="00C706FE"/>
    <w:rsid w:val="00C70959"/>
    <w:rsid w:val="00C70B25"/>
    <w:rsid w:val="00C70FE1"/>
    <w:rsid w:val="00C71098"/>
    <w:rsid w:val="00C711F2"/>
    <w:rsid w:val="00C7127D"/>
    <w:rsid w:val="00C713FE"/>
    <w:rsid w:val="00C71414"/>
    <w:rsid w:val="00C715EC"/>
    <w:rsid w:val="00C716EC"/>
    <w:rsid w:val="00C71754"/>
    <w:rsid w:val="00C71E75"/>
    <w:rsid w:val="00C71EBE"/>
    <w:rsid w:val="00C71F06"/>
    <w:rsid w:val="00C71FA2"/>
    <w:rsid w:val="00C72205"/>
    <w:rsid w:val="00C72808"/>
    <w:rsid w:val="00C728DC"/>
    <w:rsid w:val="00C729BF"/>
    <w:rsid w:val="00C72A3E"/>
    <w:rsid w:val="00C72A6F"/>
    <w:rsid w:val="00C72C86"/>
    <w:rsid w:val="00C72CEE"/>
    <w:rsid w:val="00C73120"/>
    <w:rsid w:val="00C731F0"/>
    <w:rsid w:val="00C7326B"/>
    <w:rsid w:val="00C733A6"/>
    <w:rsid w:val="00C73415"/>
    <w:rsid w:val="00C7343F"/>
    <w:rsid w:val="00C735A5"/>
    <w:rsid w:val="00C73603"/>
    <w:rsid w:val="00C738DE"/>
    <w:rsid w:val="00C73E81"/>
    <w:rsid w:val="00C73EEE"/>
    <w:rsid w:val="00C7417F"/>
    <w:rsid w:val="00C74320"/>
    <w:rsid w:val="00C745B4"/>
    <w:rsid w:val="00C747CF"/>
    <w:rsid w:val="00C748DF"/>
    <w:rsid w:val="00C749A6"/>
    <w:rsid w:val="00C74A42"/>
    <w:rsid w:val="00C74A63"/>
    <w:rsid w:val="00C74AC0"/>
    <w:rsid w:val="00C74BD0"/>
    <w:rsid w:val="00C74D9A"/>
    <w:rsid w:val="00C74F9B"/>
    <w:rsid w:val="00C74FB6"/>
    <w:rsid w:val="00C75584"/>
    <w:rsid w:val="00C75766"/>
    <w:rsid w:val="00C757E6"/>
    <w:rsid w:val="00C75CAA"/>
    <w:rsid w:val="00C75CF7"/>
    <w:rsid w:val="00C75D67"/>
    <w:rsid w:val="00C75EC6"/>
    <w:rsid w:val="00C7619F"/>
    <w:rsid w:val="00C76440"/>
    <w:rsid w:val="00C764E6"/>
    <w:rsid w:val="00C76719"/>
    <w:rsid w:val="00C76880"/>
    <w:rsid w:val="00C76998"/>
    <w:rsid w:val="00C76A35"/>
    <w:rsid w:val="00C76AAA"/>
    <w:rsid w:val="00C76AF5"/>
    <w:rsid w:val="00C76B49"/>
    <w:rsid w:val="00C76B4B"/>
    <w:rsid w:val="00C76B5A"/>
    <w:rsid w:val="00C76BAC"/>
    <w:rsid w:val="00C76CEA"/>
    <w:rsid w:val="00C76D68"/>
    <w:rsid w:val="00C76DA0"/>
    <w:rsid w:val="00C76DBE"/>
    <w:rsid w:val="00C76FB7"/>
    <w:rsid w:val="00C76FDE"/>
    <w:rsid w:val="00C77109"/>
    <w:rsid w:val="00C771AF"/>
    <w:rsid w:val="00C77245"/>
    <w:rsid w:val="00C773D5"/>
    <w:rsid w:val="00C7773E"/>
    <w:rsid w:val="00C778BF"/>
    <w:rsid w:val="00C77988"/>
    <w:rsid w:val="00C77BF9"/>
    <w:rsid w:val="00C77ED2"/>
    <w:rsid w:val="00C77FBC"/>
    <w:rsid w:val="00C80008"/>
    <w:rsid w:val="00C8010C"/>
    <w:rsid w:val="00C80361"/>
    <w:rsid w:val="00C8049C"/>
    <w:rsid w:val="00C804A3"/>
    <w:rsid w:val="00C804BC"/>
    <w:rsid w:val="00C805BC"/>
    <w:rsid w:val="00C8070B"/>
    <w:rsid w:val="00C808B7"/>
    <w:rsid w:val="00C808D3"/>
    <w:rsid w:val="00C808EC"/>
    <w:rsid w:val="00C80912"/>
    <w:rsid w:val="00C80AAE"/>
    <w:rsid w:val="00C80B45"/>
    <w:rsid w:val="00C80BC9"/>
    <w:rsid w:val="00C80C7D"/>
    <w:rsid w:val="00C80D9C"/>
    <w:rsid w:val="00C810CD"/>
    <w:rsid w:val="00C812FE"/>
    <w:rsid w:val="00C81559"/>
    <w:rsid w:val="00C81603"/>
    <w:rsid w:val="00C81678"/>
    <w:rsid w:val="00C81AA4"/>
    <w:rsid w:val="00C81ACB"/>
    <w:rsid w:val="00C81CF0"/>
    <w:rsid w:val="00C81DAC"/>
    <w:rsid w:val="00C81E0B"/>
    <w:rsid w:val="00C81F86"/>
    <w:rsid w:val="00C8219E"/>
    <w:rsid w:val="00C82275"/>
    <w:rsid w:val="00C822AE"/>
    <w:rsid w:val="00C824DA"/>
    <w:rsid w:val="00C82861"/>
    <w:rsid w:val="00C82914"/>
    <w:rsid w:val="00C82B72"/>
    <w:rsid w:val="00C82C96"/>
    <w:rsid w:val="00C82D37"/>
    <w:rsid w:val="00C82D58"/>
    <w:rsid w:val="00C830E2"/>
    <w:rsid w:val="00C831FA"/>
    <w:rsid w:val="00C8321C"/>
    <w:rsid w:val="00C832A5"/>
    <w:rsid w:val="00C833A4"/>
    <w:rsid w:val="00C83722"/>
    <w:rsid w:val="00C838E1"/>
    <w:rsid w:val="00C83935"/>
    <w:rsid w:val="00C8394E"/>
    <w:rsid w:val="00C83EA5"/>
    <w:rsid w:val="00C8412B"/>
    <w:rsid w:val="00C841C7"/>
    <w:rsid w:val="00C8421C"/>
    <w:rsid w:val="00C842CE"/>
    <w:rsid w:val="00C8439B"/>
    <w:rsid w:val="00C84425"/>
    <w:rsid w:val="00C84522"/>
    <w:rsid w:val="00C847F2"/>
    <w:rsid w:val="00C849BD"/>
    <w:rsid w:val="00C84BDB"/>
    <w:rsid w:val="00C84C70"/>
    <w:rsid w:val="00C84E10"/>
    <w:rsid w:val="00C84E8E"/>
    <w:rsid w:val="00C84F74"/>
    <w:rsid w:val="00C85015"/>
    <w:rsid w:val="00C8515C"/>
    <w:rsid w:val="00C85191"/>
    <w:rsid w:val="00C8529A"/>
    <w:rsid w:val="00C8542F"/>
    <w:rsid w:val="00C85514"/>
    <w:rsid w:val="00C8567B"/>
    <w:rsid w:val="00C8571E"/>
    <w:rsid w:val="00C85750"/>
    <w:rsid w:val="00C8580C"/>
    <w:rsid w:val="00C8587F"/>
    <w:rsid w:val="00C858BF"/>
    <w:rsid w:val="00C85964"/>
    <w:rsid w:val="00C859A8"/>
    <w:rsid w:val="00C85D0E"/>
    <w:rsid w:val="00C86033"/>
    <w:rsid w:val="00C86082"/>
    <w:rsid w:val="00C86131"/>
    <w:rsid w:val="00C86165"/>
    <w:rsid w:val="00C86256"/>
    <w:rsid w:val="00C86854"/>
    <w:rsid w:val="00C86B7A"/>
    <w:rsid w:val="00C86BB7"/>
    <w:rsid w:val="00C86D1F"/>
    <w:rsid w:val="00C86D35"/>
    <w:rsid w:val="00C86E13"/>
    <w:rsid w:val="00C86E1E"/>
    <w:rsid w:val="00C86E25"/>
    <w:rsid w:val="00C86E73"/>
    <w:rsid w:val="00C86EA2"/>
    <w:rsid w:val="00C86FE2"/>
    <w:rsid w:val="00C87210"/>
    <w:rsid w:val="00C872B1"/>
    <w:rsid w:val="00C87334"/>
    <w:rsid w:val="00C87382"/>
    <w:rsid w:val="00C875F1"/>
    <w:rsid w:val="00C876A5"/>
    <w:rsid w:val="00C87A6A"/>
    <w:rsid w:val="00C87C72"/>
    <w:rsid w:val="00C87CE9"/>
    <w:rsid w:val="00C87FA3"/>
    <w:rsid w:val="00C903F1"/>
    <w:rsid w:val="00C90424"/>
    <w:rsid w:val="00C9066B"/>
    <w:rsid w:val="00C9072D"/>
    <w:rsid w:val="00C90B43"/>
    <w:rsid w:val="00C90D52"/>
    <w:rsid w:val="00C90FFC"/>
    <w:rsid w:val="00C91054"/>
    <w:rsid w:val="00C91055"/>
    <w:rsid w:val="00C9112B"/>
    <w:rsid w:val="00C913E4"/>
    <w:rsid w:val="00C91729"/>
    <w:rsid w:val="00C91746"/>
    <w:rsid w:val="00C91767"/>
    <w:rsid w:val="00C91907"/>
    <w:rsid w:val="00C91973"/>
    <w:rsid w:val="00C91AA3"/>
    <w:rsid w:val="00C91C95"/>
    <w:rsid w:val="00C91CC1"/>
    <w:rsid w:val="00C91DBC"/>
    <w:rsid w:val="00C91E38"/>
    <w:rsid w:val="00C91F86"/>
    <w:rsid w:val="00C924BE"/>
    <w:rsid w:val="00C925DB"/>
    <w:rsid w:val="00C9260F"/>
    <w:rsid w:val="00C9264F"/>
    <w:rsid w:val="00C926C3"/>
    <w:rsid w:val="00C926F9"/>
    <w:rsid w:val="00C92881"/>
    <w:rsid w:val="00C92AB5"/>
    <w:rsid w:val="00C92B92"/>
    <w:rsid w:val="00C92D22"/>
    <w:rsid w:val="00C93192"/>
    <w:rsid w:val="00C931F4"/>
    <w:rsid w:val="00C93465"/>
    <w:rsid w:val="00C9361F"/>
    <w:rsid w:val="00C936A7"/>
    <w:rsid w:val="00C939C0"/>
    <w:rsid w:val="00C93D55"/>
    <w:rsid w:val="00C93E09"/>
    <w:rsid w:val="00C93E6D"/>
    <w:rsid w:val="00C93EA7"/>
    <w:rsid w:val="00C94047"/>
    <w:rsid w:val="00C94124"/>
    <w:rsid w:val="00C94156"/>
    <w:rsid w:val="00C94283"/>
    <w:rsid w:val="00C9454C"/>
    <w:rsid w:val="00C9495B"/>
    <w:rsid w:val="00C94993"/>
    <w:rsid w:val="00C94A71"/>
    <w:rsid w:val="00C94AF2"/>
    <w:rsid w:val="00C94B99"/>
    <w:rsid w:val="00C94BF0"/>
    <w:rsid w:val="00C94C37"/>
    <w:rsid w:val="00C94C77"/>
    <w:rsid w:val="00C94D91"/>
    <w:rsid w:val="00C94F67"/>
    <w:rsid w:val="00C95052"/>
    <w:rsid w:val="00C9558B"/>
    <w:rsid w:val="00C95C1D"/>
    <w:rsid w:val="00C95D41"/>
    <w:rsid w:val="00C95DEE"/>
    <w:rsid w:val="00C9635D"/>
    <w:rsid w:val="00C963D2"/>
    <w:rsid w:val="00C96465"/>
    <w:rsid w:val="00C967EE"/>
    <w:rsid w:val="00C96814"/>
    <w:rsid w:val="00C9697D"/>
    <w:rsid w:val="00C969E6"/>
    <w:rsid w:val="00C96A28"/>
    <w:rsid w:val="00C96C5E"/>
    <w:rsid w:val="00C96D4E"/>
    <w:rsid w:val="00C97188"/>
    <w:rsid w:val="00C97282"/>
    <w:rsid w:val="00C9732C"/>
    <w:rsid w:val="00C9762F"/>
    <w:rsid w:val="00C976B3"/>
    <w:rsid w:val="00C976D7"/>
    <w:rsid w:val="00C976F4"/>
    <w:rsid w:val="00C97758"/>
    <w:rsid w:val="00C97798"/>
    <w:rsid w:val="00C978CA"/>
    <w:rsid w:val="00C9799A"/>
    <w:rsid w:val="00C979AC"/>
    <w:rsid w:val="00C979C4"/>
    <w:rsid w:val="00C97BF7"/>
    <w:rsid w:val="00C97C1B"/>
    <w:rsid w:val="00C97C49"/>
    <w:rsid w:val="00C97E37"/>
    <w:rsid w:val="00C97F60"/>
    <w:rsid w:val="00CA028D"/>
    <w:rsid w:val="00CA02CD"/>
    <w:rsid w:val="00CA0591"/>
    <w:rsid w:val="00CA0694"/>
    <w:rsid w:val="00CA06B5"/>
    <w:rsid w:val="00CA06D4"/>
    <w:rsid w:val="00CA074D"/>
    <w:rsid w:val="00CA080A"/>
    <w:rsid w:val="00CA09A1"/>
    <w:rsid w:val="00CA09C4"/>
    <w:rsid w:val="00CA0C37"/>
    <w:rsid w:val="00CA0FCE"/>
    <w:rsid w:val="00CA1145"/>
    <w:rsid w:val="00CA1220"/>
    <w:rsid w:val="00CA1258"/>
    <w:rsid w:val="00CA12D2"/>
    <w:rsid w:val="00CA13B3"/>
    <w:rsid w:val="00CA1557"/>
    <w:rsid w:val="00CA169E"/>
    <w:rsid w:val="00CA180A"/>
    <w:rsid w:val="00CA18D0"/>
    <w:rsid w:val="00CA1970"/>
    <w:rsid w:val="00CA1A3B"/>
    <w:rsid w:val="00CA1AD5"/>
    <w:rsid w:val="00CA1C7B"/>
    <w:rsid w:val="00CA1E16"/>
    <w:rsid w:val="00CA1F11"/>
    <w:rsid w:val="00CA200C"/>
    <w:rsid w:val="00CA201D"/>
    <w:rsid w:val="00CA2103"/>
    <w:rsid w:val="00CA2211"/>
    <w:rsid w:val="00CA25B9"/>
    <w:rsid w:val="00CA25C3"/>
    <w:rsid w:val="00CA2B50"/>
    <w:rsid w:val="00CA2B98"/>
    <w:rsid w:val="00CA2DC8"/>
    <w:rsid w:val="00CA2E48"/>
    <w:rsid w:val="00CA2E8F"/>
    <w:rsid w:val="00CA2EC8"/>
    <w:rsid w:val="00CA3509"/>
    <w:rsid w:val="00CA37B2"/>
    <w:rsid w:val="00CA3839"/>
    <w:rsid w:val="00CA38E8"/>
    <w:rsid w:val="00CA3904"/>
    <w:rsid w:val="00CA3929"/>
    <w:rsid w:val="00CA3974"/>
    <w:rsid w:val="00CA3975"/>
    <w:rsid w:val="00CA3B40"/>
    <w:rsid w:val="00CA3D49"/>
    <w:rsid w:val="00CA3D7D"/>
    <w:rsid w:val="00CA3E43"/>
    <w:rsid w:val="00CA3E9B"/>
    <w:rsid w:val="00CA4174"/>
    <w:rsid w:val="00CA426D"/>
    <w:rsid w:val="00CA4794"/>
    <w:rsid w:val="00CA4A4A"/>
    <w:rsid w:val="00CA4C4C"/>
    <w:rsid w:val="00CA4C5B"/>
    <w:rsid w:val="00CA4D5D"/>
    <w:rsid w:val="00CA4F34"/>
    <w:rsid w:val="00CA50CA"/>
    <w:rsid w:val="00CA550F"/>
    <w:rsid w:val="00CA5545"/>
    <w:rsid w:val="00CA596A"/>
    <w:rsid w:val="00CA5A07"/>
    <w:rsid w:val="00CA5AE9"/>
    <w:rsid w:val="00CA5BB4"/>
    <w:rsid w:val="00CA5BD4"/>
    <w:rsid w:val="00CA5C5B"/>
    <w:rsid w:val="00CA6007"/>
    <w:rsid w:val="00CA6155"/>
    <w:rsid w:val="00CA619B"/>
    <w:rsid w:val="00CA632A"/>
    <w:rsid w:val="00CA6359"/>
    <w:rsid w:val="00CA640F"/>
    <w:rsid w:val="00CA6603"/>
    <w:rsid w:val="00CA6638"/>
    <w:rsid w:val="00CA6697"/>
    <w:rsid w:val="00CA691D"/>
    <w:rsid w:val="00CA6A6F"/>
    <w:rsid w:val="00CA6B46"/>
    <w:rsid w:val="00CA6E3B"/>
    <w:rsid w:val="00CA6E41"/>
    <w:rsid w:val="00CA6EC0"/>
    <w:rsid w:val="00CA75B2"/>
    <w:rsid w:val="00CA76C0"/>
    <w:rsid w:val="00CA7724"/>
    <w:rsid w:val="00CA786B"/>
    <w:rsid w:val="00CA78E3"/>
    <w:rsid w:val="00CA7ACD"/>
    <w:rsid w:val="00CA7F0F"/>
    <w:rsid w:val="00CA7FFD"/>
    <w:rsid w:val="00CB007A"/>
    <w:rsid w:val="00CB0399"/>
    <w:rsid w:val="00CB0680"/>
    <w:rsid w:val="00CB06CF"/>
    <w:rsid w:val="00CB078A"/>
    <w:rsid w:val="00CB0AC9"/>
    <w:rsid w:val="00CB10F2"/>
    <w:rsid w:val="00CB11D1"/>
    <w:rsid w:val="00CB13A8"/>
    <w:rsid w:val="00CB1417"/>
    <w:rsid w:val="00CB1483"/>
    <w:rsid w:val="00CB1548"/>
    <w:rsid w:val="00CB1832"/>
    <w:rsid w:val="00CB1C07"/>
    <w:rsid w:val="00CB1C3C"/>
    <w:rsid w:val="00CB1C42"/>
    <w:rsid w:val="00CB1CCE"/>
    <w:rsid w:val="00CB1CED"/>
    <w:rsid w:val="00CB1D10"/>
    <w:rsid w:val="00CB1F85"/>
    <w:rsid w:val="00CB1F95"/>
    <w:rsid w:val="00CB1FD0"/>
    <w:rsid w:val="00CB240D"/>
    <w:rsid w:val="00CB249E"/>
    <w:rsid w:val="00CB24B0"/>
    <w:rsid w:val="00CB2624"/>
    <w:rsid w:val="00CB281B"/>
    <w:rsid w:val="00CB285A"/>
    <w:rsid w:val="00CB2920"/>
    <w:rsid w:val="00CB29E0"/>
    <w:rsid w:val="00CB2C9C"/>
    <w:rsid w:val="00CB2DAE"/>
    <w:rsid w:val="00CB2E98"/>
    <w:rsid w:val="00CB35D9"/>
    <w:rsid w:val="00CB3655"/>
    <w:rsid w:val="00CB3699"/>
    <w:rsid w:val="00CB3830"/>
    <w:rsid w:val="00CB386D"/>
    <w:rsid w:val="00CB3951"/>
    <w:rsid w:val="00CB39DA"/>
    <w:rsid w:val="00CB3CA7"/>
    <w:rsid w:val="00CB3F04"/>
    <w:rsid w:val="00CB3F08"/>
    <w:rsid w:val="00CB3F37"/>
    <w:rsid w:val="00CB3FDA"/>
    <w:rsid w:val="00CB4196"/>
    <w:rsid w:val="00CB42FF"/>
    <w:rsid w:val="00CB431F"/>
    <w:rsid w:val="00CB44A5"/>
    <w:rsid w:val="00CB45A8"/>
    <w:rsid w:val="00CB4A85"/>
    <w:rsid w:val="00CB4C60"/>
    <w:rsid w:val="00CB4DF8"/>
    <w:rsid w:val="00CB4E10"/>
    <w:rsid w:val="00CB513C"/>
    <w:rsid w:val="00CB539A"/>
    <w:rsid w:val="00CB5617"/>
    <w:rsid w:val="00CB59C7"/>
    <w:rsid w:val="00CB59EB"/>
    <w:rsid w:val="00CB5BE1"/>
    <w:rsid w:val="00CB5D13"/>
    <w:rsid w:val="00CB5D2D"/>
    <w:rsid w:val="00CB5D50"/>
    <w:rsid w:val="00CB5D9B"/>
    <w:rsid w:val="00CB5FCE"/>
    <w:rsid w:val="00CB60EA"/>
    <w:rsid w:val="00CB6389"/>
    <w:rsid w:val="00CB6626"/>
    <w:rsid w:val="00CB66B4"/>
    <w:rsid w:val="00CB66B9"/>
    <w:rsid w:val="00CB66BA"/>
    <w:rsid w:val="00CB6F5C"/>
    <w:rsid w:val="00CB6F9D"/>
    <w:rsid w:val="00CB6FD5"/>
    <w:rsid w:val="00CB7168"/>
    <w:rsid w:val="00CB7372"/>
    <w:rsid w:val="00CB765E"/>
    <w:rsid w:val="00CB77EF"/>
    <w:rsid w:val="00CB7CB2"/>
    <w:rsid w:val="00CB7DDA"/>
    <w:rsid w:val="00CB7F33"/>
    <w:rsid w:val="00CC003D"/>
    <w:rsid w:val="00CC0141"/>
    <w:rsid w:val="00CC03A7"/>
    <w:rsid w:val="00CC07C0"/>
    <w:rsid w:val="00CC07F5"/>
    <w:rsid w:val="00CC086C"/>
    <w:rsid w:val="00CC0B33"/>
    <w:rsid w:val="00CC0B5F"/>
    <w:rsid w:val="00CC0CC2"/>
    <w:rsid w:val="00CC0CD2"/>
    <w:rsid w:val="00CC1237"/>
    <w:rsid w:val="00CC134C"/>
    <w:rsid w:val="00CC14F1"/>
    <w:rsid w:val="00CC1767"/>
    <w:rsid w:val="00CC185E"/>
    <w:rsid w:val="00CC18D5"/>
    <w:rsid w:val="00CC1A6F"/>
    <w:rsid w:val="00CC1AB3"/>
    <w:rsid w:val="00CC1B12"/>
    <w:rsid w:val="00CC1D9B"/>
    <w:rsid w:val="00CC28DD"/>
    <w:rsid w:val="00CC2A2C"/>
    <w:rsid w:val="00CC2AC2"/>
    <w:rsid w:val="00CC2C20"/>
    <w:rsid w:val="00CC2DAC"/>
    <w:rsid w:val="00CC323F"/>
    <w:rsid w:val="00CC32E4"/>
    <w:rsid w:val="00CC336B"/>
    <w:rsid w:val="00CC3426"/>
    <w:rsid w:val="00CC37F0"/>
    <w:rsid w:val="00CC3899"/>
    <w:rsid w:val="00CC38B5"/>
    <w:rsid w:val="00CC3AA0"/>
    <w:rsid w:val="00CC3E0A"/>
    <w:rsid w:val="00CC3E99"/>
    <w:rsid w:val="00CC3ED9"/>
    <w:rsid w:val="00CC4093"/>
    <w:rsid w:val="00CC44F8"/>
    <w:rsid w:val="00CC4581"/>
    <w:rsid w:val="00CC4673"/>
    <w:rsid w:val="00CC467B"/>
    <w:rsid w:val="00CC47D5"/>
    <w:rsid w:val="00CC4A58"/>
    <w:rsid w:val="00CC553F"/>
    <w:rsid w:val="00CC559D"/>
    <w:rsid w:val="00CC572B"/>
    <w:rsid w:val="00CC5865"/>
    <w:rsid w:val="00CC59C5"/>
    <w:rsid w:val="00CC5A1F"/>
    <w:rsid w:val="00CC5A62"/>
    <w:rsid w:val="00CC5BF9"/>
    <w:rsid w:val="00CC5E9E"/>
    <w:rsid w:val="00CC5FAF"/>
    <w:rsid w:val="00CC60CF"/>
    <w:rsid w:val="00CC60EC"/>
    <w:rsid w:val="00CC60FF"/>
    <w:rsid w:val="00CC6160"/>
    <w:rsid w:val="00CC6652"/>
    <w:rsid w:val="00CC67A1"/>
    <w:rsid w:val="00CC6A2C"/>
    <w:rsid w:val="00CC6A37"/>
    <w:rsid w:val="00CC6A67"/>
    <w:rsid w:val="00CC6A91"/>
    <w:rsid w:val="00CC6B11"/>
    <w:rsid w:val="00CC6C31"/>
    <w:rsid w:val="00CC6D58"/>
    <w:rsid w:val="00CC6DC3"/>
    <w:rsid w:val="00CC6E4B"/>
    <w:rsid w:val="00CC6ED5"/>
    <w:rsid w:val="00CC6F53"/>
    <w:rsid w:val="00CC7122"/>
    <w:rsid w:val="00CC7257"/>
    <w:rsid w:val="00CC7400"/>
    <w:rsid w:val="00CC7595"/>
    <w:rsid w:val="00CC766A"/>
    <w:rsid w:val="00CC785E"/>
    <w:rsid w:val="00CC7C1E"/>
    <w:rsid w:val="00CC7EE6"/>
    <w:rsid w:val="00CC7F13"/>
    <w:rsid w:val="00CC7F50"/>
    <w:rsid w:val="00CC7FA8"/>
    <w:rsid w:val="00CD00BE"/>
    <w:rsid w:val="00CD01AF"/>
    <w:rsid w:val="00CD02FE"/>
    <w:rsid w:val="00CD0509"/>
    <w:rsid w:val="00CD06B4"/>
    <w:rsid w:val="00CD06C3"/>
    <w:rsid w:val="00CD07BA"/>
    <w:rsid w:val="00CD07C4"/>
    <w:rsid w:val="00CD0846"/>
    <w:rsid w:val="00CD0CCC"/>
    <w:rsid w:val="00CD0FF8"/>
    <w:rsid w:val="00CD1356"/>
    <w:rsid w:val="00CD15E7"/>
    <w:rsid w:val="00CD16CE"/>
    <w:rsid w:val="00CD17A7"/>
    <w:rsid w:val="00CD18C0"/>
    <w:rsid w:val="00CD18F1"/>
    <w:rsid w:val="00CD193E"/>
    <w:rsid w:val="00CD1BFD"/>
    <w:rsid w:val="00CD1C35"/>
    <w:rsid w:val="00CD1C3F"/>
    <w:rsid w:val="00CD1C8A"/>
    <w:rsid w:val="00CD1D5C"/>
    <w:rsid w:val="00CD1EF7"/>
    <w:rsid w:val="00CD1FB5"/>
    <w:rsid w:val="00CD2056"/>
    <w:rsid w:val="00CD20BC"/>
    <w:rsid w:val="00CD210D"/>
    <w:rsid w:val="00CD2493"/>
    <w:rsid w:val="00CD2513"/>
    <w:rsid w:val="00CD2534"/>
    <w:rsid w:val="00CD26AC"/>
    <w:rsid w:val="00CD274A"/>
    <w:rsid w:val="00CD2985"/>
    <w:rsid w:val="00CD2996"/>
    <w:rsid w:val="00CD2A29"/>
    <w:rsid w:val="00CD2BAF"/>
    <w:rsid w:val="00CD2CCD"/>
    <w:rsid w:val="00CD2DA5"/>
    <w:rsid w:val="00CD2EA7"/>
    <w:rsid w:val="00CD2F10"/>
    <w:rsid w:val="00CD3176"/>
    <w:rsid w:val="00CD3395"/>
    <w:rsid w:val="00CD3616"/>
    <w:rsid w:val="00CD36B0"/>
    <w:rsid w:val="00CD372F"/>
    <w:rsid w:val="00CD38B2"/>
    <w:rsid w:val="00CD3979"/>
    <w:rsid w:val="00CD3A02"/>
    <w:rsid w:val="00CD3A0C"/>
    <w:rsid w:val="00CD3AAE"/>
    <w:rsid w:val="00CD3C19"/>
    <w:rsid w:val="00CD3DD4"/>
    <w:rsid w:val="00CD3E62"/>
    <w:rsid w:val="00CD3E87"/>
    <w:rsid w:val="00CD3FB0"/>
    <w:rsid w:val="00CD4244"/>
    <w:rsid w:val="00CD42C4"/>
    <w:rsid w:val="00CD4300"/>
    <w:rsid w:val="00CD43AF"/>
    <w:rsid w:val="00CD43D9"/>
    <w:rsid w:val="00CD4426"/>
    <w:rsid w:val="00CD448B"/>
    <w:rsid w:val="00CD44DF"/>
    <w:rsid w:val="00CD4624"/>
    <w:rsid w:val="00CD46BA"/>
    <w:rsid w:val="00CD4719"/>
    <w:rsid w:val="00CD492B"/>
    <w:rsid w:val="00CD493C"/>
    <w:rsid w:val="00CD4B5B"/>
    <w:rsid w:val="00CD4E63"/>
    <w:rsid w:val="00CD4E9C"/>
    <w:rsid w:val="00CD51CD"/>
    <w:rsid w:val="00CD51F5"/>
    <w:rsid w:val="00CD526A"/>
    <w:rsid w:val="00CD532A"/>
    <w:rsid w:val="00CD5359"/>
    <w:rsid w:val="00CD5384"/>
    <w:rsid w:val="00CD5473"/>
    <w:rsid w:val="00CD5480"/>
    <w:rsid w:val="00CD55E2"/>
    <w:rsid w:val="00CD5665"/>
    <w:rsid w:val="00CD566E"/>
    <w:rsid w:val="00CD567E"/>
    <w:rsid w:val="00CD5844"/>
    <w:rsid w:val="00CD593D"/>
    <w:rsid w:val="00CD5953"/>
    <w:rsid w:val="00CD5A06"/>
    <w:rsid w:val="00CD5A96"/>
    <w:rsid w:val="00CD5BF0"/>
    <w:rsid w:val="00CD5CAA"/>
    <w:rsid w:val="00CD5F84"/>
    <w:rsid w:val="00CD60FA"/>
    <w:rsid w:val="00CD61C6"/>
    <w:rsid w:val="00CD63F0"/>
    <w:rsid w:val="00CD655B"/>
    <w:rsid w:val="00CD671A"/>
    <w:rsid w:val="00CD6749"/>
    <w:rsid w:val="00CD6872"/>
    <w:rsid w:val="00CD6B23"/>
    <w:rsid w:val="00CD6B4E"/>
    <w:rsid w:val="00CD6BCB"/>
    <w:rsid w:val="00CD6C6B"/>
    <w:rsid w:val="00CD6CB3"/>
    <w:rsid w:val="00CD6CFB"/>
    <w:rsid w:val="00CD6E9E"/>
    <w:rsid w:val="00CD6F0B"/>
    <w:rsid w:val="00CD71D3"/>
    <w:rsid w:val="00CD71D5"/>
    <w:rsid w:val="00CD72D8"/>
    <w:rsid w:val="00CD73F2"/>
    <w:rsid w:val="00CD7FA8"/>
    <w:rsid w:val="00CE00CF"/>
    <w:rsid w:val="00CE054A"/>
    <w:rsid w:val="00CE05FA"/>
    <w:rsid w:val="00CE06AA"/>
    <w:rsid w:val="00CE0775"/>
    <w:rsid w:val="00CE0789"/>
    <w:rsid w:val="00CE0873"/>
    <w:rsid w:val="00CE09F0"/>
    <w:rsid w:val="00CE09FC"/>
    <w:rsid w:val="00CE1372"/>
    <w:rsid w:val="00CE1494"/>
    <w:rsid w:val="00CE159D"/>
    <w:rsid w:val="00CE16E5"/>
    <w:rsid w:val="00CE19A2"/>
    <w:rsid w:val="00CE1A6F"/>
    <w:rsid w:val="00CE1B84"/>
    <w:rsid w:val="00CE2043"/>
    <w:rsid w:val="00CE218F"/>
    <w:rsid w:val="00CE21F3"/>
    <w:rsid w:val="00CE22D5"/>
    <w:rsid w:val="00CE2358"/>
    <w:rsid w:val="00CE2380"/>
    <w:rsid w:val="00CE24BB"/>
    <w:rsid w:val="00CE256E"/>
    <w:rsid w:val="00CE2778"/>
    <w:rsid w:val="00CE2839"/>
    <w:rsid w:val="00CE2AD3"/>
    <w:rsid w:val="00CE2B50"/>
    <w:rsid w:val="00CE2B74"/>
    <w:rsid w:val="00CE2CA2"/>
    <w:rsid w:val="00CE2D35"/>
    <w:rsid w:val="00CE2E64"/>
    <w:rsid w:val="00CE2EC4"/>
    <w:rsid w:val="00CE2F21"/>
    <w:rsid w:val="00CE3089"/>
    <w:rsid w:val="00CE3529"/>
    <w:rsid w:val="00CE3674"/>
    <w:rsid w:val="00CE3742"/>
    <w:rsid w:val="00CE377C"/>
    <w:rsid w:val="00CE3904"/>
    <w:rsid w:val="00CE3BC2"/>
    <w:rsid w:val="00CE3EB5"/>
    <w:rsid w:val="00CE4104"/>
    <w:rsid w:val="00CE41D9"/>
    <w:rsid w:val="00CE43A8"/>
    <w:rsid w:val="00CE44D2"/>
    <w:rsid w:val="00CE4527"/>
    <w:rsid w:val="00CE4660"/>
    <w:rsid w:val="00CE46EA"/>
    <w:rsid w:val="00CE4793"/>
    <w:rsid w:val="00CE481B"/>
    <w:rsid w:val="00CE4911"/>
    <w:rsid w:val="00CE49B2"/>
    <w:rsid w:val="00CE4A28"/>
    <w:rsid w:val="00CE4AD9"/>
    <w:rsid w:val="00CE4E7C"/>
    <w:rsid w:val="00CE503C"/>
    <w:rsid w:val="00CE5275"/>
    <w:rsid w:val="00CE53CB"/>
    <w:rsid w:val="00CE54A4"/>
    <w:rsid w:val="00CE54AC"/>
    <w:rsid w:val="00CE55A6"/>
    <w:rsid w:val="00CE5609"/>
    <w:rsid w:val="00CE5747"/>
    <w:rsid w:val="00CE58C5"/>
    <w:rsid w:val="00CE5962"/>
    <w:rsid w:val="00CE5A85"/>
    <w:rsid w:val="00CE5A95"/>
    <w:rsid w:val="00CE5AE4"/>
    <w:rsid w:val="00CE5C11"/>
    <w:rsid w:val="00CE5FB9"/>
    <w:rsid w:val="00CE6045"/>
    <w:rsid w:val="00CE6098"/>
    <w:rsid w:val="00CE61E8"/>
    <w:rsid w:val="00CE62E6"/>
    <w:rsid w:val="00CE647C"/>
    <w:rsid w:val="00CE660C"/>
    <w:rsid w:val="00CE6615"/>
    <w:rsid w:val="00CE6635"/>
    <w:rsid w:val="00CE6683"/>
    <w:rsid w:val="00CE66EF"/>
    <w:rsid w:val="00CE66F9"/>
    <w:rsid w:val="00CE6726"/>
    <w:rsid w:val="00CE67CE"/>
    <w:rsid w:val="00CE6A70"/>
    <w:rsid w:val="00CE6CAD"/>
    <w:rsid w:val="00CE6DC3"/>
    <w:rsid w:val="00CE6DE3"/>
    <w:rsid w:val="00CE6E62"/>
    <w:rsid w:val="00CE7172"/>
    <w:rsid w:val="00CE71FA"/>
    <w:rsid w:val="00CE7263"/>
    <w:rsid w:val="00CE7729"/>
    <w:rsid w:val="00CE7796"/>
    <w:rsid w:val="00CE7A76"/>
    <w:rsid w:val="00CE7AA1"/>
    <w:rsid w:val="00CE7C61"/>
    <w:rsid w:val="00CE7DD7"/>
    <w:rsid w:val="00CE7EBA"/>
    <w:rsid w:val="00CF014B"/>
    <w:rsid w:val="00CF0229"/>
    <w:rsid w:val="00CF0425"/>
    <w:rsid w:val="00CF042D"/>
    <w:rsid w:val="00CF0462"/>
    <w:rsid w:val="00CF047A"/>
    <w:rsid w:val="00CF0497"/>
    <w:rsid w:val="00CF05D6"/>
    <w:rsid w:val="00CF06C4"/>
    <w:rsid w:val="00CF0B95"/>
    <w:rsid w:val="00CF0DFE"/>
    <w:rsid w:val="00CF0E00"/>
    <w:rsid w:val="00CF0F31"/>
    <w:rsid w:val="00CF1246"/>
    <w:rsid w:val="00CF13B9"/>
    <w:rsid w:val="00CF141E"/>
    <w:rsid w:val="00CF151A"/>
    <w:rsid w:val="00CF15FA"/>
    <w:rsid w:val="00CF1BD9"/>
    <w:rsid w:val="00CF1E79"/>
    <w:rsid w:val="00CF210E"/>
    <w:rsid w:val="00CF2165"/>
    <w:rsid w:val="00CF2351"/>
    <w:rsid w:val="00CF23C5"/>
    <w:rsid w:val="00CF24C8"/>
    <w:rsid w:val="00CF2847"/>
    <w:rsid w:val="00CF2996"/>
    <w:rsid w:val="00CF2A21"/>
    <w:rsid w:val="00CF2A44"/>
    <w:rsid w:val="00CF2A52"/>
    <w:rsid w:val="00CF31B6"/>
    <w:rsid w:val="00CF32C5"/>
    <w:rsid w:val="00CF3540"/>
    <w:rsid w:val="00CF3A6E"/>
    <w:rsid w:val="00CF3E45"/>
    <w:rsid w:val="00CF3F98"/>
    <w:rsid w:val="00CF4186"/>
    <w:rsid w:val="00CF41F1"/>
    <w:rsid w:val="00CF438B"/>
    <w:rsid w:val="00CF43C1"/>
    <w:rsid w:val="00CF43C4"/>
    <w:rsid w:val="00CF4850"/>
    <w:rsid w:val="00CF49A7"/>
    <w:rsid w:val="00CF49C8"/>
    <w:rsid w:val="00CF4B80"/>
    <w:rsid w:val="00CF4D9E"/>
    <w:rsid w:val="00CF4FAD"/>
    <w:rsid w:val="00CF50CC"/>
    <w:rsid w:val="00CF512F"/>
    <w:rsid w:val="00CF5259"/>
    <w:rsid w:val="00CF52E5"/>
    <w:rsid w:val="00CF5306"/>
    <w:rsid w:val="00CF5404"/>
    <w:rsid w:val="00CF5407"/>
    <w:rsid w:val="00CF5463"/>
    <w:rsid w:val="00CF5715"/>
    <w:rsid w:val="00CF5F99"/>
    <w:rsid w:val="00CF64DA"/>
    <w:rsid w:val="00CF64F5"/>
    <w:rsid w:val="00CF6602"/>
    <w:rsid w:val="00CF66F5"/>
    <w:rsid w:val="00CF6704"/>
    <w:rsid w:val="00CF69E4"/>
    <w:rsid w:val="00CF69EB"/>
    <w:rsid w:val="00CF6B64"/>
    <w:rsid w:val="00CF6D8D"/>
    <w:rsid w:val="00CF6F2E"/>
    <w:rsid w:val="00CF7017"/>
    <w:rsid w:val="00CF7038"/>
    <w:rsid w:val="00CF724B"/>
    <w:rsid w:val="00CF72ED"/>
    <w:rsid w:val="00CF74B3"/>
    <w:rsid w:val="00CF74BC"/>
    <w:rsid w:val="00CF762F"/>
    <w:rsid w:val="00CF7845"/>
    <w:rsid w:val="00CF78EB"/>
    <w:rsid w:val="00CF7C78"/>
    <w:rsid w:val="00CF7D17"/>
    <w:rsid w:val="00D000AC"/>
    <w:rsid w:val="00D000B3"/>
    <w:rsid w:val="00D0069D"/>
    <w:rsid w:val="00D0098C"/>
    <w:rsid w:val="00D009C1"/>
    <w:rsid w:val="00D00C03"/>
    <w:rsid w:val="00D00C10"/>
    <w:rsid w:val="00D00C6C"/>
    <w:rsid w:val="00D00CDA"/>
    <w:rsid w:val="00D00E02"/>
    <w:rsid w:val="00D00F67"/>
    <w:rsid w:val="00D0105F"/>
    <w:rsid w:val="00D0114D"/>
    <w:rsid w:val="00D0131C"/>
    <w:rsid w:val="00D013FF"/>
    <w:rsid w:val="00D017E7"/>
    <w:rsid w:val="00D018ED"/>
    <w:rsid w:val="00D01950"/>
    <w:rsid w:val="00D019BE"/>
    <w:rsid w:val="00D01F03"/>
    <w:rsid w:val="00D01F59"/>
    <w:rsid w:val="00D021CC"/>
    <w:rsid w:val="00D022D4"/>
    <w:rsid w:val="00D025C7"/>
    <w:rsid w:val="00D02760"/>
    <w:rsid w:val="00D02806"/>
    <w:rsid w:val="00D0298E"/>
    <w:rsid w:val="00D029CD"/>
    <w:rsid w:val="00D02A29"/>
    <w:rsid w:val="00D02BF3"/>
    <w:rsid w:val="00D02E2C"/>
    <w:rsid w:val="00D03097"/>
    <w:rsid w:val="00D030DE"/>
    <w:rsid w:val="00D031B4"/>
    <w:rsid w:val="00D031F3"/>
    <w:rsid w:val="00D03392"/>
    <w:rsid w:val="00D0339D"/>
    <w:rsid w:val="00D033C7"/>
    <w:rsid w:val="00D0344A"/>
    <w:rsid w:val="00D03460"/>
    <w:rsid w:val="00D03616"/>
    <w:rsid w:val="00D03DEE"/>
    <w:rsid w:val="00D03FD5"/>
    <w:rsid w:val="00D03FE9"/>
    <w:rsid w:val="00D03FED"/>
    <w:rsid w:val="00D041C6"/>
    <w:rsid w:val="00D04217"/>
    <w:rsid w:val="00D042FB"/>
    <w:rsid w:val="00D04397"/>
    <w:rsid w:val="00D04479"/>
    <w:rsid w:val="00D04557"/>
    <w:rsid w:val="00D04597"/>
    <w:rsid w:val="00D046DF"/>
    <w:rsid w:val="00D04723"/>
    <w:rsid w:val="00D0487D"/>
    <w:rsid w:val="00D04B74"/>
    <w:rsid w:val="00D04BCE"/>
    <w:rsid w:val="00D04C42"/>
    <w:rsid w:val="00D04C9F"/>
    <w:rsid w:val="00D04CA9"/>
    <w:rsid w:val="00D04E67"/>
    <w:rsid w:val="00D04F2B"/>
    <w:rsid w:val="00D0509B"/>
    <w:rsid w:val="00D050B8"/>
    <w:rsid w:val="00D05603"/>
    <w:rsid w:val="00D05632"/>
    <w:rsid w:val="00D05AF9"/>
    <w:rsid w:val="00D05B0A"/>
    <w:rsid w:val="00D05C34"/>
    <w:rsid w:val="00D05DF0"/>
    <w:rsid w:val="00D05E84"/>
    <w:rsid w:val="00D05EDB"/>
    <w:rsid w:val="00D05F08"/>
    <w:rsid w:val="00D060A0"/>
    <w:rsid w:val="00D060E0"/>
    <w:rsid w:val="00D06165"/>
    <w:rsid w:val="00D06415"/>
    <w:rsid w:val="00D0644C"/>
    <w:rsid w:val="00D06472"/>
    <w:rsid w:val="00D06483"/>
    <w:rsid w:val="00D0648D"/>
    <w:rsid w:val="00D066D7"/>
    <w:rsid w:val="00D067D6"/>
    <w:rsid w:val="00D069C3"/>
    <w:rsid w:val="00D06A51"/>
    <w:rsid w:val="00D06A94"/>
    <w:rsid w:val="00D06D0C"/>
    <w:rsid w:val="00D06D60"/>
    <w:rsid w:val="00D06EB8"/>
    <w:rsid w:val="00D06EEA"/>
    <w:rsid w:val="00D06EFF"/>
    <w:rsid w:val="00D06F53"/>
    <w:rsid w:val="00D07283"/>
    <w:rsid w:val="00D075D9"/>
    <w:rsid w:val="00D075E7"/>
    <w:rsid w:val="00D07743"/>
    <w:rsid w:val="00D077CD"/>
    <w:rsid w:val="00D077F0"/>
    <w:rsid w:val="00D078C6"/>
    <w:rsid w:val="00D07907"/>
    <w:rsid w:val="00D079E5"/>
    <w:rsid w:val="00D07AE2"/>
    <w:rsid w:val="00D07B9C"/>
    <w:rsid w:val="00D07BE2"/>
    <w:rsid w:val="00D07BFB"/>
    <w:rsid w:val="00D07C73"/>
    <w:rsid w:val="00D07D2A"/>
    <w:rsid w:val="00D07F45"/>
    <w:rsid w:val="00D101DC"/>
    <w:rsid w:val="00D10359"/>
    <w:rsid w:val="00D103D2"/>
    <w:rsid w:val="00D1057A"/>
    <w:rsid w:val="00D105A0"/>
    <w:rsid w:val="00D1091C"/>
    <w:rsid w:val="00D109E7"/>
    <w:rsid w:val="00D10A24"/>
    <w:rsid w:val="00D10ADD"/>
    <w:rsid w:val="00D10C33"/>
    <w:rsid w:val="00D10DF5"/>
    <w:rsid w:val="00D10F97"/>
    <w:rsid w:val="00D1105D"/>
    <w:rsid w:val="00D111E6"/>
    <w:rsid w:val="00D112CE"/>
    <w:rsid w:val="00D115D3"/>
    <w:rsid w:val="00D1164D"/>
    <w:rsid w:val="00D11AAC"/>
    <w:rsid w:val="00D11AEC"/>
    <w:rsid w:val="00D11B79"/>
    <w:rsid w:val="00D11BC1"/>
    <w:rsid w:val="00D12340"/>
    <w:rsid w:val="00D12DB9"/>
    <w:rsid w:val="00D12F14"/>
    <w:rsid w:val="00D12FC8"/>
    <w:rsid w:val="00D13246"/>
    <w:rsid w:val="00D13416"/>
    <w:rsid w:val="00D134D4"/>
    <w:rsid w:val="00D13555"/>
    <w:rsid w:val="00D13563"/>
    <w:rsid w:val="00D135E3"/>
    <w:rsid w:val="00D13C5A"/>
    <w:rsid w:val="00D13FF0"/>
    <w:rsid w:val="00D14065"/>
    <w:rsid w:val="00D14CEF"/>
    <w:rsid w:val="00D14D04"/>
    <w:rsid w:val="00D14D37"/>
    <w:rsid w:val="00D14D62"/>
    <w:rsid w:val="00D14DF6"/>
    <w:rsid w:val="00D14FB4"/>
    <w:rsid w:val="00D14FD1"/>
    <w:rsid w:val="00D14FF3"/>
    <w:rsid w:val="00D15303"/>
    <w:rsid w:val="00D153A3"/>
    <w:rsid w:val="00D15472"/>
    <w:rsid w:val="00D15581"/>
    <w:rsid w:val="00D155A4"/>
    <w:rsid w:val="00D1566F"/>
    <w:rsid w:val="00D1568C"/>
    <w:rsid w:val="00D157CA"/>
    <w:rsid w:val="00D159CD"/>
    <w:rsid w:val="00D15A8C"/>
    <w:rsid w:val="00D15B2F"/>
    <w:rsid w:val="00D15B4F"/>
    <w:rsid w:val="00D15C78"/>
    <w:rsid w:val="00D15C86"/>
    <w:rsid w:val="00D15E1D"/>
    <w:rsid w:val="00D15F80"/>
    <w:rsid w:val="00D1607A"/>
    <w:rsid w:val="00D1635A"/>
    <w:rsid w:val="00D163B1"/>
    <w:rsid w:val="00D1664A"/>
    <w:rsid w:val="00D166E4"/>
    <w:rsid w:val="00D1674A"/>
    <w:rsid w:val="00D167AD"/>
    <w:rsid w:val="00D16932"/>
    <w:rsid w:val="00D16AB5"/>
    <w:rsid w:val="00D16C08"/>
    <w:rsid w:val="00D16C09"/>
    <w:rsid w:val="00D16E96"/>
    <w:rsid w:val="00D16FB3"/>
    <w:rsid w:val="00D17249"/>
    <w:rsid w:val="00D17335"/>
    <w:rsid w:val="00D17465"/>
    <w:rsid w:val="00D175B5"/>
    <w:rsid w:val="00D1763C"/>
    <w:rsid w:val="00D17659"/>
    <w:rsid w:val="00D176C6"/>
    <w:rsid w:val="00D176F5"/>
    <w:rsid w:val="00D177C3"/>
    <w:rsid w:val="00D17830"/>
    <w:rsid w:val="00D1783E"/>
    <w:rsid w:val="00D17DFF"/>
    <w:rsid w:val="00D20129"/>
    <w:rsid w:val="00D203B2"/>
    <w:rsid w:val="00D205D6"/>
    <w:rsid w:val="00D2078D"/>
    <w:rsid w:val="00D207E9"/>
    <w:rsid w:val="00D20857"/>
    <w:rsid w:val="00D20B54"/>
    <w:rsid w:val="00D20B94"/>
    <w:rsid w:val="00D20C75"/>
    <w:rsid w:val="00D20F15"/>
    <w:rsid w:val="00D20F1E"/>
    <w:rsid w:val="00D2129B"/>
    <w:rsid w:val="00D2139A"/>
    <w:rsid w:val="00D21544"/>
    <w:rsid w:val="00D215AB"/>
    <w:rsid w:val="00D215E8"/>
    <w:rsid w:val="00D21623"/>
    <w:rsid w:val="00D218BE"/>
    <w:rsid w:val="00D2192F"/>
    <w:rsid w:val="00D21966"/>
    <w:rsid w:val="00D21C21"/>
    <w:rsid w:val="00D21C6F"/>
    <w:rsid w:val="00D22127"/>
    <w:rsid w:val="00D2224C"/>
    <w:rsid w:val="00D22265"/>
    <w:rsid w:val="00D22316"/>
    <w:rsid w:val="00D22333"/>
    <w:rsid w:val="00D22433"/>
    <w:rsid w:val="00D22733"/>
    <w:rsid w:val="00D22819"/>
    <w:rsid w:val="00D22C70"/>
    <w:rsid w:val="00D22CE4"/>
    <w:rsid w:val="00D22D6B"/>
    <w:rsid w:val="00D22D74"/>
    <w:rsid w:val="00D230B1"/>
    <w:rsid w:val="00D2314B"/>
    <w:rsid w:val="00D23222"/>
    <w:rsid w:val="00D23370"/>
    <w:rsid w:val="00D23457"/>
    <w:rsid w:val="00D2369E"/>
    <w:rsid w:val="00D239BA"/>
    <w:rsid w:val="00D23A1F"/>
    <w:rsid w:val="00D23AB3"/>
    <w:rsid w:val="00D23D4E"/>
    <w:rsid w:val="00D23F95"/>
    <w:rsid w:val="00D24189"/>
    <w:rsid w:val="00D241E1"/>
    <w:rsid w:val="00D24303"/>
    <w:rsid w:val="00D244C9"/>
    <w:rsid w:val="00D24616"/>
    <w:rsid w:val="00D246BE"/>
    <w:rsid w:val="00D2482D"/>
    <w:rsid w:val="00D24838"/>
    <w:rsid w:val="00D24905"/>
    <w:rsid w:val="00D24989"/>
    <w:rsid w:val="00D249BB"/>
    <w:rsid w:val="00D24A90"/>
    <w:rsid w:val="00D24C47"/>
    <w:rsid w:val="00D24CDE"/>
    <w:rsid w:val="00D24CFD"/>
    <w:rsid w:val="00D24D61"/>
    <w:rsid w:val="00D24F6C"/>
    <w:rsid w:val="00D25131"/>
    <w:rsid w:val="00D251B2"/>
    <w:rsid w:val="00D2537D"/>
    <w:rsid w:val="00D2544A"/>
    <w:rsid w:val="00D25559"/>
    <w:rsid w:val="00D25685"/>
    <w:rsid w:val="00D258ED"/>
    <w:rsid w:val="00D25A9C"/>
    <w:rsid w:val="00D25AB0"/>
    <w:rsid w:val="00D25AF3"/>
    <w:rsid w:val="00D263A7"/>
    <w:rsid w:val="00D2664A"/>
    <w:rsid w:val="00D26771"/>
    <w:rsid w:val="00D268F0"/>
    <w:rsid w:val="00D269E7"/>
    <w:rsid w:val="00D26A39"/>
    <w:rsid w:val="00D26CB2"/>
    <w:rsid w:val="00D26DC6"/>
    <w:rsid w:val="00D26E9F"/>
    <w:rsid w:val="00D26EA3"/>
    <w:rsid w:val="00D26FD6"/>
    <w:rsid w:val="00D272C4"/>
    <w:rsid w:val="00D2730A"/>
    <w:rsid w:val="00D27393"/>
    <w:rsid w:val="00D27439"/>
    <w:rsid w:val="00D27686"/>
    <w:rsid w:val="00D2779E"/>
    <w:rsid w:val="00D2782E"/>
    <w:rsid w:val="00D278B4"/>
    <w:rsid w:val="00D27904"/>
    <w:rsid w:val="00D2799E"/>
    <w:rsid w:val="00D27AB2"/>
    <w:rsid w:val="00D27BCB"/>
    <w:rsid w:val="00D27BCF"/>
    <w:rsid w:val="00D27D62"/>
    <w:rsid w:val="00D27D71"/>
    <w:rsid w:val="00D27F32"/>
    <w:rsid w:val="00D30379"/>
    <w:rsid w:val="00D3064C"/>
    <w:rsid w:val="00D30ACD"/>
    <w:rsid w:val="00D30B35"/>
    <w:rsid w:val="00D30C88"/>
    <w:rsid w:val="00D30CC6"/>
    <w:rsid w:val="00D30CE4"/>
    <w:rsid w:val="00D30E20"/>
    <w:rsid w:val="00D31095"/>
    <w:rsid w:val="00D310AB"/>
    <w:rsid w:val="00D31127"/>
    <w:rsid w:val="00D31162"/>
    <w:rsid w:val="00D311A5"/>
    <w:rsid w:val="00D311DB"/>
    <w:rsid w:val="00D3122C"/>
    <w:rsid w:val="00D31263"/>
    <w:rsid w:val="00D313AE"/>
    <w:rsid w:val="00D313DA"/>
    <w:rsid w:val="00D31696"/>
    <w:rsid w:val="00D31DA8"/>
    <w:rsid w:val="00D3243D"/>
    <w:rsid w:val="00D32609"/>
    <w:rsid w:val="00D32792"/>
    <w:rsid w:val="00D329B4"/>
    <w:rsid w:val="00D32CA4"/>
    <w:rsid w:val="00D32F70"/>
    <w:rsid w:val="00D330A0"/>
    <w:rsid w:val="00D330DD"/>
    <w:rsid w:val="00D331D4"/>
    <w:rsid w:val="00D332A3"/>
    <w:rsid w:val="00D33318"/>
    <w:rsid w:val="00D3343B"/>
    <w:rsid w:val="00D33511"/>
    <w:rsid w:val="00D3359D"/>
    <w:rsid w:val="00D3363C"/>
    <w:rsid w:val="00D336E5"/>
    <w:rsid w:val="00D33706"/>
    <w:rsid w:val="00D337DD"/>
    <w:rsid w:val="00D3391F"/>
    <w:rsid w:val="00D339FA"/>
    <w:rsid w:val="00D33ABA"/>
    <w:rsid w:val="00D33D54"/>
    <w:rsid w:val="00D33E3B"/>
    <w:rsid w:val="00D33E97"/>
    <w:rsid w:val="00D33EF1"/>
    <w:rsid w:val="00D3425E"/>
    <w:rsid w:val="00D34538"/>
    <w:rsid w:val="00D34567"/>
    <w:rsid w:val="00D345AD"/>
    <w:rsid w:val="00D345D6"/>
    <w:rsid w:val="00D34604"/>
    <w:rsid w:val="00D349FA"/>
    <w:rsid w:val="00D34A77"/>
    <w:rsid w:val="00D34DDB"/>
    <w:rsid w:val="00D35006"/>
    <w:rsid w:val="00D3528D"/>
    <w:rsid w:val="00D3537E"/>
    <w:rsid w:val="00D35391"/>
    <w:rsid w:val="00D355BE"/>
    <w:rsid w:val="00D3571A"/>
    <w:rsid w:val="00D35D13"/>
    <w:rsid w:val="00D35D51"/>
    <w:rsid w:val="00D35DE2"/>
    <w:rsid w:val="00D35ECF"/>
    <w:rsid w:val="00D35F22"/>
    <w:rsid w:val="00D36004"/>
    <w:rsid w:val="00D36040"/>
    <w:rsid w:val="00D36124"/>
    <w:rsid w:val="00D3612D"/>
    <w:rsid w:val="00D36166"/>
    <w:rsid w:val="00D36919"/>
    <w:rsid w:val="00D36967"/>
    <w:rsid w:val="00D36990"/>
    <w:rsid w:val="00D36C4B"/>
    <w:rsid w:val="00D36C96"/>
    <w:rsid w:val="00D36D20"/>
    <w:rsid w:val="00D36D61"/>
    <w:rsid w:val="00D36F6D"/>
    <w:rsid w:val="00D37093"/>
    <w:rsid w:val="00D373C2"/>
    <w:rsid w:val="00D37421"/>
    <w:rsid w:val="00D37827"/>
    <w:rsid w:val="00D37828"/>
    <w:rsid w:val="00D378C9"/>
    <w:rsid w:val="00D37950"/>
    <w:rsid w:val="00D37A12"/>
    <w:rsid w:val="00D37BBF"/>
    <w:rsid w:val="00D37CD7"/>
    <w:rsid w:val="00D37D3C"/>
    <w:rsid w:val="00D37FE0"/>
    <w:rsid w:val="00D4009B"/>
    <w:rsid w:val="00D40117"/>
    <w:rsid w:val="00D4015A"/>
    <w:rsid w:val="00D4017F"/>
    <w:rsid w:val="00D403DB"/>
    <w:rsid w:val="00D403E5"/>
    <w:rsid w:val="00D403E9"/>
    <w:rsid w:val="00D40924"/>
    <w:rsid w:val="00D4097C"/>
    <w:rsid w:val="00D40AAC"/>
    <w:rsid w:val="00D40B3B"/>
    <w:rsid w:val="00D40C4D"/>
    <w:rsid w:val="00D40E45"/>
    <w:rsid w:val="00D4123E"/>
    <w:rsid w:val="00D412C0"/>
    <w:rsid w:val="00D41359"/>
    <w:rsid w:val="00D4154E"/>
    <w:rsid w:val="00D416C5"/>
    <w:rsid w:val="00D41AE6"/>
    <w:rsid w:val="00D41B2D"/>
    <w:rsid w:val="00D41C30"/>
    <w:rsid w:val="00D41CED"/>
    <w:rsid w:val="00D4218C"/>
    <w:rsid w:val="00D4239E"/>
    <w:rsid w:val="00D42403"/>
    <w:rsid w:val="00D4241E"/>
    <w:rsid w:val="00D425C6"/>
    <w:rsid w:val="00D42620"/>
    <w:rsid w:val="00D427B0"/>
    <w:rsid w:val="00D42AFF"/>
    <w:rsid w:val="00D4323B"/>
    <w:rsid w:val="00D433EC"/>
    <w:rsid w:val="00D435F5"/>
    <w:rsid w:val="00D4367F"/>
    <w:rsid w:val="00D43708"/>
    <w:rsid w:val="00D43938"/>
    <w:rsid w:val="00D439B9"/>
    <w:rsid w:val="00D43A5C"/>
    <w:rsid w:val="00D4400D"/>
    <w:rsid w:val="00D44085"/>
    <w:rsid w:val="00D4459A"/>
    <w:rsid w:val="00D446D7"/>
    <w:rsid w:val="00D44869"/>
    <w:rsid w:val="00D4498B"/>
    <w:rsid w:val="00D44B02"/>
    <w:rsid w:val="00D44C66"/>
    <w:rsid w:val="00D44DDF"/>
    <w:rsid w:val="00D45092"/>
    <w:rsid w:val="00D451E4"/>
    <w:rsid w:val="00D45327"/>
    <w:rsid w:val="00D45356"/>
    <w:rsid w:val="00D458B3"/>
    <w:rsid w:val="00D45919"/>
    <w:rsid w:val="00D45CE9"/>
    <w:rsid w:val="00D45EA5"/>
    <w:rsid w:val="00D45F7F"/>
    <w:rsid w:val="00D45F94"/>
    <w:rsid w:val="00D462AD"/>
    <w:rsid w:val="00D46800"/>
    <w:rsid w:val="00D46999"/>
    <w:rsid w:val="00D46CBE"/>
    <w:rsid w:val="00D46D5D"/>
    <w:rsid w:val="00D4708F"/>
    <w:rsid w:val="00D470C4"/>
    <w:rsid w:val="00D471D5"/>
    <w:rsid w:val="00D472AC"/>
    <w:rsid w:val="00D473F9"/>
    <w:rsid w:val="00D47487"/>
    <w:rsid w:val="00D475E4"/>
    <w:rsid w:val="00D47633"/>
    <w:rsid w:val="00D4767B"/>
    <w:rsid w:val="00D476FB"/>
    <w:rsid w:val="00D47939"/>
    <w:rsid w:val="00D47942"/>
    <w:rsid w:val="00D47D6E"/>
    <w:rsid w:val="00D47EF2"/>
    <w:rsid w:val="00D50688"/>
    <w:rsid w:val="00D50813"/>
    <w:rsid w:val="00D50890"/>
    <w:rsid w:val="00D50898"/>
    <w:rsid w:val="00D508FD"/>
    <w:rsid w:val="00D50906"/>
    <w:rsid w:val="00D50914"/>
    <w:rsid w:val="00D50DF3"/>
    <w:rsid w:val="00D5107B"/>
    <w:rsid w:val="00D51097"/>
    <w:rsid w:val="00D510A7"/>
    <w:rsid w:val="00D510B0"/>
    <w:rsid w:val="00D510B2"/>
    <w:rsid w:val="00D5116F"/>
    <w:rsid w:val="00D513CE"/>
    <w:rsid w:val="00D513D7"/>
    <w:rsid w:val="00D5144C"/>
    <w:rsid w:val="00D516C7"/>
    <w:rsid w:val="00D51758"/>
    <w:rsid w:val="00D518BD"/>
    <w:rsid w:val="00D51936"/>
    <w:rsid w:val="00D5199A"/>
    <w:rsid w:val="00D51B46"/>
    <w:rsid w:val="00D51BC9"/>
    <w:rsid w:val="00D51C09"/>
    <w:rsid w:val="00D51D0D"/>
    <w:rsid w:val="00D51F2A"/>
    <w:rsid w:val="00D51FBA"/>
    <w:rsid w:val="00D5217F"/>
    <w:rsid w:val="00D52384"/>
    <w:rsid w:val="00D525E1"/>
    <w:rsid w:val="00D5271E"/>
    <w:rsid w:val="00D52883"/>
    <w:rsid w:val="00D52929"/>
    <w:rsid w:val="00D529A5"/>
    <w:rsid w:val="00D52A72"/>
    <w:rsid w:val="00D52B53"/>
    <w:rsid w:val="00D52BAF"/>
    <w:rsid w:val="00D52EBC"/>
    <w:rsid w:val="00D53064"/>
    <w:rsid w:val="00D53340"/>
    <w:rsid w:val="00D53436"/>
    <w:rsid w:val="00D5365C"/>
    <w:rsid w:val="00D53661"/>
    <w:rsid w:val="00D536D9"/>
    <w:rsid w:val="00D537B3"/>
    <w:rsid w:val="00D538B7"/>
    <w:rsid w:val="00D538BE"/>
    <w:rsid w:val="00D53961"/>
    <w:rsid w:val="00D53D84"/>
    <w:rsid w:val="00D53E63"/>
    <w:rsid w:val="00D53EA7"/>
    <w:rsid w:val="00D5407F"/>
    <w:rsid w:val="00D5418C"/>
    <w:rsid w:val="00D5434B"/>
    <w:rsid w:val="00D54835"/>
    <w:rsid w:val="00D54903"/>
    <w:rsid w:val="00D54A4F"/>
    <w:rsid w:val="00D54A60"/>
    <w:rsid w:val="00D54B2D"/>
    <w:rsid w:val="00D54C05"/>
    <w:rsid w:val="00D54EA9"/>
    <w:rsid w:val="00D54F26"/>
    <w:rsid w:val="00D54FDC"/>
    <w:rsid w:val="00D55050"/>
    <w:rsid w:val="00D55109"/>
    <w:rsid w:val="00D5516D"/>
    <w:rsid w:val="00D5549E"/>
    <w:rsid w:val="00D554B0"/>
    <w:rsid w:val="00D5562E"/>
    <w:rsid w:val="00D55803"/>
    <w:rsid w:val="00D55A9B"/>
    <w:rsid w:val="00D55BBC"/>
    <w:rsid w:val="00D55E3F"/>
    <w:rsid w:val="00D55EA1"/>
    <w:rsid w:val="00D55F2A"/>
    <w:rsid w:val="00D55F33"/>
    <w:rsid w:val="00D56073"/>
    <w:rsid w:val="00D561A2"/>
    <w:rsid w:val="00D5627C"/>
    <w:rsid w:val="00D565EB"/>
    <w:rsid w:val="00D56689"/>
    <w:rsid w:val="00D56A11"/>
    <w:rsid w:val="00D56D53"/>
    <w:rsid w:val="00D56D55"/>
    <w:rsid w:val="00D5706B"/>
    <w:rsid w:val="00D570BD"/>
    <w:rsid w:val="00D571CE"/>
    <w:rsid w:val="00D57539"/>
    <w:rsid w:val="00D57700"/>
    <w:rsid w:val="00D57A01"/>
    <w:rsid w:val="00D57DF8"/>
    <w:rsid w:val="00D57DFA"/>
    <w:rsid w:val="00D57F34"/>
    <w:rsid w:val="00D60075"/>
    <w:rsid w:val="00D60077"/>
    <w:rsid w:val="00D600E7"/>
    <w:rsid w:val="00D6086C"/>
    <w:rsid w:val="00D6097B"/>
    <w:rsid w:val="00D60B8B"/>
    <w:rsid w:val="00D60C42"/>
    <w:rsid w:val="00D60C65"/>
    <w:rsid w:val="00D60D5D"/>
    <w:rsid w:val="00D60DA9"/>
    <w:rsid w:val="00D60DD3"/>
    <w:rsid w:val="00D60F10"/>
    <w:rsid w:val="00D6107C"/>
    <w:rsid w:val="00D61202"/>
    <w:rsid w:val="00D61279"/>
    <w:rsid w:val="00D61306"/>
    <w:rsid w:val="00D61383"/>
    <w:rsid w:val="00D61610"/>
    <w:rsid w:val="00D6164A"/>
    <w:rsid w:val="00D61703"/>
    <w:rsid w:val="00D6189E"/>
    <w:rsid w:val="00D61DAF"/>
    <w:rsid w:val="00D61E84"/>
    <w:rsid w:val="00D61F3A"/>
    <w:rsid w:val="00D62612"/>
    <w:rsid w:val="00D62668"/>
    <w:rsid w:val="00D626D3"/>
    <w:rsid w:val="00D627C9"/>
    <w:rsid w:val="00D6288A"/>
    <w:rsid w:val="00D628C5"/>
    <w:rsid w:val="00D62983"/>
    <w:rsid w:val="00D629F8"/>
    <w:rsid w:val="00D62A12"/>
    <w:rsid w:val="00D62E2D"/>
    <w:rsid w:val="00D62E95"/>
    <w:rsid w:val="00D63160"/>
    <w:rsid w:val="00D634F5"/>
    <w:rsid w:val="00D63603"/>
    <w:rsid w:val="00D63A92"/>
    <w:rsid w:val="00D63D43"/>
    <w:rsid w:val="00D63D4C"/>
    <w:rsid w:val="00D63DD9"/>
    <w:rsid w:val="00D63EB5"/>
    <w:rsid w:val="00D6409F"/>
    <w:rsid w:val="00D641CE"/>
    <w:rsid w:val="00D6421A"/>
    <w:rsid w:val="00D6426A"/>
    <w:rsid w:val="00D643C6"/>
    <w:rsid w:val="00D64871"/>
    <w:rsid w:val="00D648A1"/>
    <w:rsid w:val="00D649BA"/>
    <w:rsid w:val="00D649D7"/>
    <w:rsid w:val="00D64BC5"/>
    <w:rsid w:val="00D64C6E"/>
    <w:rsid w:val="00D64D30"/>
    <w:rsid w:val="00D64D63"/>
    <w:rsid w:val="00D651DA"/>
    <w:rsid w:val="00D65712"/>
    <w:rsid w:val="00D65778"/>
    <w:rsid w:val="00D659FB"/>
    <w:rsid w:val="00D65CC9"/>
    <w:rsid w:val="00D65CE0"/>
    <w:rsid w:val="00D65CE3"/>
    <w:rsid w:val="00D65DC5"/>
    <w:rsid w:val="00D65E04"/>
    <w:rsid w:val="00D65E4E"/>
    <w:rsid w:val="00D65F6E"/>
    <w:rsid w:val="00D66012"/>
    <w:rsid w:val="00D66088"/>
    <w:rsid w:val="00D661B0"/>
    <w:rsid w:val="00D662D7"/>
    <w:rsid w:val="00D66512"/>
    <w:rsid w:val="00D6665A"/>
    <w:rsid w:val="00D666E5"/>
    <w:rsid w:val="00D666E8"/>
    <w:rsid w:val="00D6677F"/>
    <w:rsid w:val="00D667A5"/>
    <w:rsid w:val="00D66871"/>
    <w:rsid w:val="00D6693C"/>
    <w:rsid w:val="00D66975"/>
    <w:rsid w:val="00D66981"/>
    <w:rsid w:val="00D66A46"/>
    <w:rsid w:val="00D66BCF"/>
    <w:rsid w:val="00D66CBE"/>
    <w:rsid w:val="00D66EC5"/>
    <w:rsid w:val="00D66F4D"/>
    <w:rsid w:val="00D66FBC"/>
    <w:rsid w:val="00D67205"/>
    <w:rsid w:val="00D6723C"/>
    <w:rsid w:val="00D67311"/>
    <w:rsid w:val="00D67422"/>
    <w:rsid w:val="00D67562"/>
    <w:rsid w:val="00D676B4"/>
    <w:rsid w:val="00D67777"/>
    <w:rsid w:val="00D678DB"/>
    <w:rsid w:val="00D678DE"/>
    <w:rsid w:val="00D67A0D"/>
    <w:rsid w:val="00D67A66"/>
    <w:rsid w:val="00D67A6F"/>
    <w:rsid w:val="00D67C11"/>
    <w:rsid w:val="00D67CFE"/>
    <w:rsid w:val="00D67D07"/>
    <w:rsid w:val="00D67D62"/>
    <w:rsid w:val="00D70288"/>
    <w:rsid w:val="00D7029E"/>
    <w:rsid w:val="00D70521"/>
    <w:rsid w:val="00D70525"/>
    <w:rsid w:val="00D70808"/>
    <w:rsid w:val="00D70D26"/>
    <w:rsid w:val="00D71059"/>
    <w:rsid w:val="00D7119C"/>
    <w:rsid w:val="00D71232"/>
    <w:rsid w:val="00D712E6"/>
    <w:rsid w:val="00D714CA"/>
    <w:rsid w:val="00D716D2"/>
    <w:rsid w:val="00D719FD"/>
    <w:rsid w:val="00D71A05"/>
    <w:rsid w:val="00D71B09"/>
    <w:rsid w:val="00D71CD5"/>
    <w:rsid w:val="00D71D7B"/>
    <w:rsid w:val="00D71D7E"/>
    <w:rsid w:val="00D71D9D"/>
    <w:rsid w:val="00D71DB0"/>
    <w:rsid w:val="00D720B7"/>
    <w:rsid w:val="00D720BD"/>
    <w:rsid w:val="00D72761"/>
    <w:rsid w:val="00D72821"/>
    <w:rsid w:val="00D7282D"/>
    <w:rsid w:val="00D729FC"/>
    <w:rsid w:val="00D72AB6"/>
    <w:rsid w:val="00D72D0C"/>
    <w:rsid w:val="00D73168"/>
    <w:rsid w:val="00D73357"/>
    <w:rsid w:val="00D73366"/>
    <w:rsid w:val="00D735E1"/>
    <w:rsid w:val="00D735EF"/>
    <w:rsid w:val="00D73781"/>
    <w:rsid w:val="00D73A76"/>
    <w:rsid w:val="00D73AA3"/>
    <w:rsid w:val="00D73B16"/>
    <w:rsid w:val="00D73C93"/>
    <w:rsid w:val="00D740EA"/>
    <w:rsid w:val="00D7436D"/>
    <w:rsid w:val="00D743CE"/>
    <w:rsid w:val="00D74702"/>
    <w:rsid w:val="00D74CBE"/>
    <w:rsid w:val="00D74EAB"/>
    <w:rsid w:val="00D74EB3"/>
    <w:rsid w:val="00D74F4F"/>
    <w:rsid w:val="00D75178"/>
    <w:rsid w:val="00D7521A"/>
    <w:rsid w:val="00D75320"/>
    <w:rsid w:val="00D75464"/>
    <w:rsid w:val="00D75784"/>
    <w:rsid w:val="00D757BD"/>
    <w:rsid w:val="00D759D0"/>
    <w:rsid w:val="00D759FD"/>
    <w:rsid w:val="00D75D65"/>
    <w:rsid w:val="00D75DAD"/>
    <w:rsid w:val="00D75DB0"/>
    <w:rsid w:val="00D75FBA"/>
    <w:rsid w:val="00D76012"/>
    <w:rsid w:val="00D76084"/>
    <w:rsid w:val="00D7659D"/>
    <w:rsid w:val="00D76622"/>
    <w:rsid w:val="00D76902"/>
    <w:rsid w:val="00D76A3C"/>
    <w:rsid w:val="00D76B03"/>
    <w:rsid w:val="00D76BDA"/>
    <w:rsid w:val="00D76D43"/>
    <w:rsid w:val="00D76E48"/>
    <w:rsid w:val="00D77122"/>
    <w:rsid w:val="00D771E1"/>
    <w:rsid w:val="00D7740F"/>
    <w:rsid w:val="00D77627"/>
    <w:rsid w:val="00D77677"/>
    <w:rsid w:val="00D77689"/>
    <w:rsid w:val="00D77B47"/>
    <w:rsid w:val="00D77C2B"/>
    <w:rsid w:val="00D77CEB"/>
    <w:rsid w:val="00D77DD1"/>
    <w:rsid w:val="00D77FCA"/>
    <w:rsid w:val="00D80364"/>
    <w:rsid w:val="00D804B3"/>
    <w:rsid w:val="00D80514"/>
    <w:rsid w:val="00D8058D"/>
    <w:rsid w:val="00D806A5"/>
    <w:rsid w:val="00D8082A"/>
    <w:rsid w:val="00D80973"/>
    <w:rsid w:val="00D8099E"/>
    <w:rsid w:val="00D80A2A"/>
    <w:rsid w:val="00D80E76"/>
    <w:rsid w:val="00D80E8B"/>
    <w:rsid w:val="00D81012"/>
    <w:rsid w:val="00D81118"/>
    <w:rsid w:val="00D81198"/>
    <w:rsid w:val="00D8143B"/>
    <w:rsid w:val="00D81573"/>
    <w:rsid w:val="00D8169F"/>
    <w:rsid w:val="00D816DF"/>
    <w:rsid w:val="00D8174E"/>
    <w:rsid w:val="00D8184B"/>
    <w:rsid w:val="00D819E4"/>
    <w:rsid w:val="00D81AE3"/>
    <w:rsid w:val="00D81C1D"/>
    <w:rsid w:val="00D81E29"/>
    <w:rsid w:val="00D8203A"/>
    <w:rsid w:val="00D82084"/>
    <w:rsid w:val="00D820B5"/>
    <w:rsid w:val="00D820F6"/>
    <w:rsid w:val="00D822B7"/>
    <w:rsid w:val="00D82372"/>
    <w:rsid w:val="00D823CD"/>
    <w:rsid w:val="00D823E1"/>
    <w:rsid w:val="00D82410"/>
    <w:rsid w:val="00D824BA"/>
    <w:rsid w:val="00D82600"/>
    <w:rsid w:val="00D826D7"/>
    <w:rsid w:val="00D827AB"/>
    <w:rsid w:val="00D8280A"/>
    <w:rsid w:val="00D82990"/>
    <w:rsid w:val="00D82AAF"/>
    <w:rsid w:val="00D82B8A"/>
    <w:rsid w:val="00D82C27"/>
    <w:rsid w:val="00D82F3D"/>
    <w:rsid w:val="00D833E6"/>
    <w:rsid w:val="00D834A0"/>
    <w:rsid w:val="00D83805"/>
    <w:rsid w:val="00D83C88"/>
    <w:rsid w:val="00D83E52"/>
    <w:rsid w:val="00D84040"/>
    <w:rsid w:val="00D8427C"/>
    <w:rsid w:val="00D843EA"/>
    <w:rsid w:val="00D846DB"/>
    <w:rsid w:val="00D84764"/>
    <w:rsid w:val="00D848C5"/>
    <w:rsid w:val="00D849CC"/>
    <w:rsid w:val="00D84A63"/>
    <w:rsid w:val="00D84B6E"/>
    <w:rsid w:val="00D84B85"/>
    <w:rsid w:val="00D84BAA"/>
    <w:rsid w:val="00D84D36"/>
    <w:rsid w:val="00D84ED1"/>
    <w:rsid w:val="00D84FC0"/>
    <w:rsid w:val="00D850BB"/>
    <w:rsid w:val="00D85252"/>
    <w:rsid w:val="00D85548"/>
    <w:rsid w:val="00D8554E"/>
    <w:rsid w:val="00D85697"/>
    <w:rsid w:val="00D857AD"/>
    <w:rsid w:val="00D858E8"/>
    <w:rsid w:val="00D85925"/>
    <w:rsid w:val="00D85A5E"/>
    <w:rsid w:val="00D85B64"/>
    <w:rsid w:val="00D85B6D"/>
    <w:rsid w:val="00D85C75"/>
    <w:rsid w:val="00D85F28"/>
    <w:rsid w:val="00D85F81"/>
    <w:rsid w:val="00D8608D"/>
    <w:rsid w:val="00D8612C"/>
    <w:rsid w:val="00D8614F"/>
    <w:rsid w:val="00D86187"/>
    <w:rsid w:val="00D861D4"/>
    <w:rsid w:val="00D86217"/>
    <w:rsid w:val="00D8627F"/>
    <w:rsid w:val="00D862BA"/>
    <w:rsid w:val="00D86476"/>
    <w:rsid w:val="00D8659C"/>
    <w:rsid w:val="00D8671D"/>
    <w:rsid w:val="00D869E5"/>
    <w:rsid w:val="00D86DFB"/>
    <w:rsid w:val="00D870AF"/>
    <w:rsid w:val="00D871CB"/>
    <w:rsid w:val="00D871E1"/>
    <w:rsid w:val="00D8742C"/>
    <w:rsid w:val="00D8751B"/>
    <w:rsid w:val="00D875E8"/>
    <w:rsid w:val="00D876F8"/>
    <w:rsid w:val="00D8773E"/>
    <w:rsid w:val="00D8776B"/>
    <w:rsid w:val="00D87A7D"/>
    <w:rsid w:val="00D87AD5"/>
    <w:rsid w:val="00D87CE2"/>
    <w:rsid w:val="00D87E5A"/>
    <w:rsid w:val="00D90097"/>
    <w:rsid w:val="00D901C6"/>
    <w:rsid w:val="00D901DD"/>
    <w:rsid w:val="00D9035A"/>
    <w:rsid w:val="00D9055B"/>
    <w:rsid w:val="00D90890"/>
    <w:rsid w:val="00D9091C"/>
    <w:rsid w:val="00D90A1D"/>
    <w:rsid w:val="00D90AB1"/>
    <w:rsid w:val="00D90D56"/>
    <w:rsid w:val="00D90ED9"/>
    <w:rsid w:val="00D90F16"/>
    <w:rsid w:val="00D90F29"/>
    <w:rsid w:val="00D91275"/>
    <w:rsid w:val="00D913A9"/>
    <w:rsid w:val="00D9149F"/>
    <w:rsid w:val="00D91993"/>
    <w:rsid w:val="00D91A26"/>
    <w:rsid w:val="00D91AB7"/>
    <w:rsid w:val="00D91AC9"/>
    <w:rsid w:val="00D91C94"/>
    <w:rsid w:val="00D91D49"/>
    <w:rsid w:val="00D91D8C"/>
    <w:rsid w:val="00D91FDF"/>
    <w:rsid w:val="00D920A5"/>
    <w:rsid w:val="00D9266B"/>
    <w:rsid w:val="00D92761"/>
    <w:rsid w:val="00D92885"/>
    <w:rsid w:val="00D92A95"/>
    <w:rsid w:val="00D92B0E"/>
    <w:rsid w:val="00D92C4E"/>
    <w:rsid w:val="00D92C91"/>
    <w:rsid w:val="00D92C99"/>
    <w:rsid w:val="00D92CB8"/>
    <w:rsid w:val="00D92CC1"/>
    <w:rsid w:val="00D92DC2"/>
    <w:rsid w:val="00D92F0B"/>
    <w:rsid w:val="00D92F6C"/>
    <w:rsid w:val="00D93082"/>
    <w:rsid w:val="00D9331F"/>
    <w:rsid w:val="00D934E2"/>
    <w:rsid w:val="00D9363D"/>
    <w:rsid w:val="00D93875"/>
    <w:rsid w:val="00D93915"/>
    <w:rsid w:val="00D93A26"/>
    <w:rsid w:val="00D93A76"/>
    <w:rsid w:val="00D93AEC"/>
    <w:rsid w:val="00D93BD5"/>
    <w:rsid w:val="00D93C27"/>
    <w:rsid w:val="00D93C51"/>
    <w:rsid w:val="00D93D37"/>
    <w:rsid w:val="00D93E95"/>
    <w:rsid w:val="00D93ED8"/>
    <w:rsid w:val="00D93F1B"/>
    <w:rsid w:val="00D93F75"/>
    <w:rsid w:val="00D941E2"/>
    <w:rsid w:val="00D94229"/>
    <w:rsid w:val="00D942CA"/>
    <w:rsid w:val="00D942E0"/>
    <w:rsid w:val="00D94547"/>
    <w:rsid w:val="00D946D1"/>
    <w:rsid w:val="00D94801"/>
    <w:rsid w:val="00D94CD9"/>
    <w:rsid w:val="00D94E9D"/>
    <w:rsid w:val="00D94EC1"/>
    <w:rsid w:val="00D94FE8"/>
    <w:rsid w:val="00D950E0"/>
    <w:rsid w:val="00D95241"/>
    <w:rsid w:val="00D95256"/>
    <w:rsid w:val="00D9534F"/>
    <w:rsid w:val="00D9588E"/>
    <w:rsid w:val="00D958DA"/>
    <w:rsid w:val="00D95973"/>
    <w:rsid w:val="00D95A0B"/>
    <w:rsid w:val="00D95BD5"/>
    <w:rsid w:val="00D95DE2"/>
    <w:rsid w:val="00D95F55"/>
    <w:rsid w:val="00D95F68"/>
    <w:rsid w:val="00D95F92"/>
    <w:rsid w:val="00D9600C"/>
    <w:rsid w:val="00D960EE"/>
    <w:rsid w:val="00D961A5"/>
    <w:rsid w:val="00D961B8"/>
    <w:rsid w:val="00D96363"/>
    <w:rsid w:val="00D96370"/>
    <w:rsid w:val="00D96753"/>
    <w:rsid w:val="00D967CC"/>
    <w:rsid w:val="00D96831"/>
    <w:rsid w:val="00D96ED6"/>
    <w:rsid w:val="00D96F45"/>
    <w:rsid w:val="00D9714F"/>
    <w:rsid w:val="00D971ED"/>
    <w:rsid w:val="00D972FB"/>
    <w:rsid w:val="00D97352"/>
    <w:rsid w:val="00D97500"/>
    <w:rsid w:val="00D97515"/>
    <w:rsid w:val="00D97558"/>
    <w:rsid w:val="00D97660"/>
    <w:rsid w:val="00D9783D"/>
    <w:rsid w:val="00D97901"/>
    <w:rsid w:val="00D97BD5"/>
    <w:rsid w:val="00D97F1B"/>
    <w:rsid w:val="00DA007E"/>
    <w:rsid w:val="00DA040F"/>
    <w:rsid w:val="00DA0661"/>
    <w:rsid w:val="00DA074A"/>
    <w:rsid w:val="00DA085D"/>
    <w:rsid w:val="00DA08F0"/>
    <w:rsid w:val="00DA0CAF"/>
    <w:rsid w:val="00DA0DF7"/>
    <w:rsid w:val="00DA0FB2"/>
    <w:rsid w:val="00DA11F8"/>
    <w:rsid w:val="00DA1224"/>
    <w:rsid w:val="00DA1501"/>
    <w:rsid w:val="00DA151B"/>
    <w:rsid w:val="00DA18A3"/>
    <w:rsid w:val="00DA1A7F"/>
    <w:rsid w:val="00DA1EBC"/>
    <w:rsid w:val="00DA1F99"/>
    <w:rsid w:val="00DA1FBC"/>
    <w:rsid w:val="00DA203E"/>
    <w:rsid w:val="00DA20E5"/>
    <w:rsid w:val="00DA2604"/>
    <w:rsid w:val="00DA264C"/>
    <w:rsid w:val="00DA276F"/>
    <w:rsid w:val="00DA2990"/>
    <w:rsid w:val="00DA2BA2"/>
    <w:rsid w:val="00DA2D86"/>
    <w:rsid w:val="00DA2DA5"/>
    <w:rsid w:val="00DA2F04"/>
    <w:rsid w:val="00DA305E"/>
    <w:rsid w:val="00DA320F"/>
    <w:rsid w:val="00DA3298"/>
    <w:rsid w:val="00DA32D4"/>
    <w:rsid w:val="00DA32DC"/>
    <w:rsid w:val="00DA35BE"/>
    <w:rsid w:val="00DA363F"/>
    <w:rsid w:val="00DA36A6"/>
    <w:rsid w:val="00DA3795"/>
    <w:rsid w:val="00DA380F"/>
    <w:rsid w:val="00DA39D7"/>
    <w:rsid w:val="00DA3A00"/>
    <w:rsid w:val="00DA3B99"/>
    <w:rsid w:val="00DA3C94"/>
    <w:rsid w:val="00DA3EC9"/>
    <w:rsid w:val="00DA419C"/>
    <w:rsid w:val="00DA426E"/>
    <w:rsid w:val="00DA4271"/>
    <w:rsid w:val="00DA4301"/>
    <w:rsid w:val="00DA43EB"/>
    <w:rsid w:val="00DA4626"/>
    <w:rsid w:val="00DA4715"/>
    <w:rsid w:val="00DA49E2"/>
    <w:rsid w:val="00DA4D95"/>
    <w:rsid w:val="00DA4DEE"/>
    <w:rsid w:val="00DA4FD6"/>
    <w:rsid w:val="00DA5024"/>
    <w:rsid w:val="00DA5135"/>
    <w:rsid w:val="00DA51B8"/>
    <w:rsid w:val="00DA5529"/>
    <w:rsid w:val="00DA5786"/>
    <w:rsid w:val="00DA57FD"/>
    <w:rsid w:val="00DA5936"/>
    <w:rsid w:val="00DA59C5"/>
    <w:rsid w:val="00DA5B8C"/>
    <w:rsid w:val="00DA5CF2"/>
    <w:rsid w:val="00DA5E34"/>
    <w:rsid w:val="00DA5E82"/>
    <w:rsid w:val="00DA5EA2"/>
    <w:rsid w:val="00DA6108"/>
    <w:rsid w:val="00DA6200"/>
    <w:rsid w:val="00DA6284"/>
    <w:rsid w:val="00DA6388"/>
    <w:rsid w:val="00DA65EF"/>
    <w:rsid w:val="00DA6841"/>
    <w:rsid w:val="00DA6B73"/>
    <w:rsid w:val="00DA6CB7"/>
    <w:rsid w:val="00DA6CC7"/>
    <w:rsid w:val="00DA6D60"/>
    <w:rsid w:val="00DA6F05"/>
    <w:rsid w:val="00DA7008"/>
    <w:rsid w:val="00DA729D"/>
    <w:rsid w:val="00DA72E4"/>
    <w:rsid w:val="00DA7300"/>
    <w:rsid w:val="00DA73AB"/>
    <w:rsid w:val="00DA7569"/>
    <w:rsid w:val="00DA7638"/>
    <w:rsid w:val="00DA773D"/>
    <w:rsid w:val="00DA780D"/>
    <w:rsid w:val="00DA7871"/>
    <w:rsid w:val="00DA795D"/>
    <w:rsid w:val="00DA7A21"/>
    <w:rsid w:val="00DA7B4E"/>
    <w:rsid w:val="00DB00E7"/>
    <w:rsid w:val="00DB0217"/>
    <w:rsid w:val="00DB05DC"/>
    <w:rsid w:val="00DB0A13"/>
    <w:rsid w:val="00DB0A72"/>
    <w:rsid w:val="00DB0C32"/>
    <w:rsid w:val="00DB0DD7"/>
    <w:rsid w:val="00DB0F90"/>
    <w:rsid w:val="00DB109A"/>
    <w:rsid w:val="00DB11D4"/>
    <w:rsid w:val="00DB11EB"/>
    <w:rsid w:val="00DB130B"/>
    <w:rsid w:val="00DB141A"/>
    <w:rsid w:val="00DB15CA"/>
    <w:rsid w:val="00DB1746"/>
    <w:rsid w:val="00DB1958"/>
    <w:rsid w:val="00DB1DA9"/>
    <w:rsid w:val="00DB1E12"/>
    <w:rsid w:val="00DB1E4C"/>
    <w:rsid w:val="00DB24A4"/>
    <w:rsid w:val="00DB27A8"/>
    <w:rsid w:val="00DB284A"/>
    <w:rsid w:val="00DB28B8"/>
    <w:rsid w:val="00DB28E3"/>
    <w:rsid w:val="00DB2928"/>
    <w:rsid w:val="00DB2A57"/>
    <w:rsid w:val="00DB2A73"/>
    <w:rsid w:val="00DB2C4E"/>
    <w:rsid w:val="00DB2CC7"/>
    <w:rsid w:val="00DB2E0C"/>
    <w:rsid w:val="00DB2EA5"/>
    <w:rsid w:val="00DB312A"/>
    <w:rsid w:val="00DB31A6"/>
    <w:rsid w:val="00DB344B"/>
    <w:rsid w:val="00DB3493"/>
    <w:rsid w:val="00DB34BA"/>
    <w:rsid w:val="00DB36CB"/>
    <w:rsid w:val="00DB370F"/>
    <w:rsid w:val="00DB3732"/>
    <w:rsid w:val="00DB3A37"/>
    <w:rsid w:val="00DB3B62"/>
    <w:rsid w:val="00DB3E6D"/>
    <w:rsid w:val="00DB3F7D"/>
    <w:rsid w:val="00DB40D4"/>
    <w:rsid w:val="00DB4153"/>
    <w:rsid w:val="00DB4194"/>
    <w:rsid w:val="00DB42EF"/>
    <w:rsid w:val="00DB456D"/>
    <w:rsid w:val="00DB470D"/>
    <w:rsid w:val="00DB48A7"/>
    <w:rsid w:val="00DB48B4"/>
    <w:rsid w:val="00DB48CE"/>
    <w:rsid w:val="00DB49B1"/>
    <w:rsid w:val="00DB4AC9"/>
    <w:rsid w:val="00DB4D5F"/>
    <w:rsid w:val="00DB4DAE"/>
    <w:rsid w:val="00DB4E03"/>
    <w:rsid w:val="00DB4F03"/>
    <w:rsid w:val="00DB4F04"/>
    <w:rsid w:val="00DB4F2E"/>
    <w:rsid w:val="00DB5086"/>
    <w:rsid w:val="00DB50DF"/>
    <w:rsid w:val="00DB54A5"/>
    <w:rsid w:val="00DB5572"/>
    <w:rsid w:val="00DB56DB"/>
    <w:rsid w:val="00DB5708"/>
    <w:rsid w:val="00DB5752"/>
    <w:rsid w:val="00DB593F"/>
    <w:rsid w:val="00DB5944"/>
    <w:rsid w:val="00DB5998"/>
    <w:rsid w:val="00DB5A0D"/>
    <w:rsid w:val="00DB5A52"/>
    <w:rsid w:val="00DB5D39"/>
    <w:rsid w:val="00DB5E5C"/>
    <w:rsid w:val="00DB5F16"/>
    <w:rsid w:val="00DB61C4"/>
    <w:rsid w:val="00DB622E"/>
    <w:rsid w:val="00DB64A7"/>
    <w:rsid w:val="00DB6580"/>
    <w:rsid w:val="00DB659C"/>
    <w:rsid w:val="00DB65BF"/>
    <w:rsid w:val="00DB6619"/>
    <w:rsid w:val="00DB67A4"/>
    <w:rsid w:val="00DB6821"/>
    <w:rsid w:val="00DB691F"/>
    <w:rsid w:val="00DB692F"/>
    <w:rsid w:val="00DB6981"/>
    <w:rsid w:val="00DB6A57"/>
    <w:rsid w:val="00DB6B05"/>
    <w:rsid w:val="00DB6B79"/>
    <w:rsid w:val="00DB6BDC"/>
    <w:rsid w:val="00DB7102"/>
    <w:rsid w:val="00DB7AB6"/>
    <w:rsid w:val="00DB7B88"/>
    <w:rsid w:val="00DB7CC3"/>
    <w:rsid w:val="00DB7D1A"/>
    <w:rsid w:val="00DB7F01"/>
    <w:rsid w:val="00DC0108"/>
    <w:rsid w:val="00DC0291"/>
    <w:rsid w:val="00DC03F8"/>
    <w:rsid w:val="00DC06F4"/>
    <w:rsid w:val="00DC081A"/>
    <w:rsid w:val="00DC0884"/>
    <w:rsid w:val="00DC0890"/>
    <w:rsid w:val="00DC08B7"/>
    <w:rsid w:val="00DC08CF"/>
    <w:rsid w:val="00DC0902"/>
    <w:rsid w:val="00DC0B76"/>
    <w:rsid w:val="00DC0DA6"/>
    <w:rsid w:val="00DC1006"/>
    <w:rsid w:val="00DC1018"/>
    <w:rsid w:val="00DC1375"/>
    <w:rsid w:val="00DC138C"/>
    <w:rsid w:val="00DC1635"/>
    <w:rsid w:val="00DC188A"/>
    <w:rsid w:val="00DC1960"/>
    <w:rsid w:val="00DC1BAD"/>
    <w:rsid w:val="00DC1BF0"/>
    <w:rsid w:val="00DC1C13"/>
    <w:rsid w:val="00DC1C19"/>
    <w:rsid w:val="00DC1DCE"/>
    <w:rsid w:val="00DC204A"/>
    <w:rsid w:val="00DC2171"/>
    <w:rsid w:val="00DC21E3"/>
    <w:rsid w:val="00DC21FE"/>
    <w:rsid w:val="00DC2264"/>
    <w:rsid w:val="00DC229B"/>
    <w:rsid w:val="00DC22F8"/>
    <w:rsid w:val="00DC2319"/>
    <w:rsid w:val="00DC2344"/>
    <w:rsid w:val="00DC273B"/>
    <w:rsid w:val="00DC2842"/>
    <w:rsid w:val="00DC2A08"/>
    <w:rsid w:val="00DC2B1E"/>
    <w:rsid w:val="00DC2D65"/>
    <w:rsid w:val="00DC2EBF"/>
    <w:rsid w:val="00DC2FF9"/>
    <w:rsid w:val="00DC3097"/>
    <w:rsid w:val="00DC343B"/>
    <w:rsid w:val="00DC347C"/>
    <w:rsid w:val="00DC3760"/>
    <w:rsid w:val="00DC37C8"/>
    <w:rsid w:val="00DC387B"/>
    <w:rsid w:val="00DC3A5E"/>
    <w:rsid w:val="00DC3ABA"/>
    <w:rsid w:val="00DC3AC1"/>
    <w:rsid w:val="00DC3D21"/>
    <w:rsid w:val="00DC3F4D"/>
    <w:rsid w:val="00DC41B7"/>
    <w:rsid w:val="00DC4327"/>
    <w:rsid w:val="00DC4341"/>
    <w:rsid w:val="00DC4424"/>
    <w:rsid w:val="00DC4491"/>
    <w:rsid w:val="00DC4536"/>
    <w:rsid w:val="00DC48FE"/>
    <w:rsid w:val="00DC493F"/>
    <w:rsid w:val="00DC4B9B"/>
    <w:rsid w:val="00DC4BDD"/>
    <w:rsid w:val="00DC4C5E"/>
    <w:rsid w:val="00DC4E2B"/>
    <w:rsid w:val="00DC4FEE"/>
    <w:rsid w:val="00DC5073"/>
    <w:rsid w:val="00DC5110"/>
    <w:rsid w:val="00DC51DA"/>
    <w:rsid w:val="00DC52CA"/>
    <w:rsid w:val="00DC5425"/>
    <w:rsid w:val="00DC57E4"/>
    <w:rsid w:val="00DC59A0"/>
    <w:rsid w:val="00DC59D0"/>
    <w:rsid w:val="00DC5B82"/>
    <w:rsid w:val="00DC5C69"/>
    <w:rsid w:val="00DC5CBF"/>
    <w:rsid w:val="00DC5E51"/>
    <w:rsid w:val="00DC60D2"/>
    <w:rsid w:val="00DC6282"/>
    <w:rsid w:val="00DC635B"/>
    <w:rsid w:val="00DC6400"/>
    <w:rsid w:val="00DC640D"/>
    <w:rsid w:val="00DC6570"/>
    <w:rsid w:val="00DC669F"/>
    <w:rsid w:val="00DC68C9"/>
    <w:rsid w:val="00DC6C06"/>
    <w:rsid w:val="00DC6C39"/>
    <w:rsid w:val="00DC6E48"/>
    <w:rsid w:val="00DC6F6A"/>
    <w:rsid w:val="00DC705B"/>
    <w:rsid w:val="00DC71CF"/>
    <w:rsid w:val="00DC730D"/>
    <w:rsid w:val="00DC739A"/>
    <w:rsid w:val="00DC7626"/>
    <w:rsid w:val="00DC7737"/>
    <w:rsid w:val="00DC7775"/>
    <w:rsid w:val="00DC7A2F"/>
    <w:rsid w:val="00DC7B73"/>
    <w:rsid w:val="00DC7B82"/>
    <w:rsid w:val="00DC7BC2"/>
    <w:rsid w:val="00DC7CC6"/>
    <w:rsid w:val="00DC7D8A"/>
    <w:rsid w:val="00DC7D92"/>
    <w:rsid w:val="00DC7DB1"/>
    <w:rsid w:val="00DC7E4A"/>
    <w:rsid w:val="00DC7EC0"/>
    <w:rsid w:val="00DC7F1C"/>
    <w:rsid w:val="00DD032B"/>
    <w:rsid w:val="00DD0367"/>
    <w:rsid w:val="00DD052E"/>
    <w:rsid w:val="00DD05FA"/>
    <w:rsid w:val="00DD0817"/>
    <w:rsid w:val="00DD09B0"/>
    <w:rsid w:val="00DD0AE5"/>
    <w:rsid w:val="00DD0CAC"/>
    <w:rsid w:val="00DD0D1A"/>
    <w:rsid w:val="00DD0DB2"/>
    <w:rsid w:val="00DD0E9A"/>
    <w:rsid w:val="00DD11BA"/>
    <w:rsid w:val="00DD18AF"/>
    <w:rsid w:val="00DD18D7"/>
    <w:rsid w:val="00DD199D"/>
    <w:rsid w:val="00DD1A9F"/>
    <w:rsid w:val="00DD1C13"/>
    <w:rsid w:val="00DD1E1B"/>
    <w:rsid w:val="00DD1E5D"/>
    <w:rsid w:val="00DD1EB8"/>
    <w:rsid w:val="00DD20AB"/>
    <w:rsid w:val="00DD20DD"/>
    <w:rsid w:val="00DD20EA"/>
    <w:rsid w:val="00DD23EB"/>
    <w:rsid w:val="00DD24CB"/>
    <w:rsid w:val="00DD2517"/>
    <w:rsid w:val="00DD2665"/>
    <w:rsid w:val="00DD2738"/>
    <w:rsid w:val="00DD2800"/>
    <w:rsid w:val="00DD2823"/>
    <w:rsid w:val="00DD2DA5"/>
    <w:rsid w:val="00DD2DB3"/>
    <w:rsid w:val="00DD2E85"/>
    <w:rsid w:val="00DD2F62"/>
    <w:rsid w:val="00DD3160"/>
    <w:rsid w:val="00DD31DA"/>
    <w:rsid w:val="00DD3336"/>
    <w:rsid w:val="00DD3373"/>
    <w:rsid w:val="00DD36DE"/>
    <w:rsid w:val="00DD37E1"/>
    <w:rsid w:val="00DD3827"/>
    <w:rsid w:val="00DD3B41"/>
    <w:rsid w:val="00DD3B8F"/>
    <w:rsid w:val="00DD3B97"/>
    <w:rsid w:val="00DD3D32"/>
    <w:rsid w:val="00DD3D75"/>
    <w:rsid w:val="00DD401D"/>
    <w:rsid w:val="00DD40BC"/>
    <w:rsid w:val="00DD40F7"/>
    <w:rsid w:val="00DD43E0"/>
    <w:rsid w:val="00DD44C0"/>
    <w:rsid w:val="00DD46B2"/>
    <w:rsid w:val="00DD474A"/>
    <w:rsid w:val="00DD48CB"/>
    <w:rsid w:val="00DD4A2D"/>
    <w:rsid w:val="00DD4A84"/>
    <w:rsid w:val="00DD4AA0"/>
    <w:rsid w:val="00DD4B29"/>
    <w:rsid w:val="00DD4F21"/>
    <w:rsid w:val="00DD4FF9"/>
    <w:rsid w:val="00DD5261"/>
    <w:rsid w:val="00DD52A4"/>
    <w:rsid w:val="00DD5368"/>
    <w:rsid w:val="00DD5409"/>
    <w:rsid w:val="00DD54C7"/>
    <w:rsid w:val="00DD56FA"/>
    <w:rsid w:val="00DD5815"/>
    <w:rsid w:val="00DD592D"/>
    <w:rsid w:val="00DD599C"/>
    <w:rsid w:val="00DD62C1"/>
    <w:rsid w:val="00DD64AD"/>
    <w:rsid w:val="00DD667C"/>
    <w:rsid w:val="00DD6728"/>
    <w:rsid w:val="00DD685E"/>
    <w:rsid w:val="00DD68AF"/>
    <w:rsid w:val="00DD6A44"/>
    <w:rsid w:val="00DD6AD6"/>
    <w:rsid w:val="00DD6BAF"/>
    <w:rsid w:val="00DD6BE4"/>
    <w:rsid w:val="00DD6C3C"/>
    <w:rsid w:val="00DD6CBF"/>
    <w:rsid w:val="00DD6D6E"/>
    <w:rsid w:val="00DD6EBA"/>
    <w:rsid w:val="00DD6EC2"/>
    <w:rsid w:val="00DD6F8E"/>
    <w:rsid w:val="00DD70C0"/>
    <w:rsid w:val="00DD72C6"/>
    <w:rsid w:val="00DD7833"/>
    <w:rsid w:val="00DD78D0"/>
    <w:rsid w:val="00DD78DE"/>
    <w:rsid w:val="00DD7ADB"/>
    <w:rsid w:val="00DD7BE6"/>
    <w:rsid w:val="00DD7DB0"/>
    <w:rsid w:val="00DE047F"/>
    <w:rsid w:val="00DE0493"/>
    <w:rsid w:val="00DE050E"/>
    <w:rsid w:val="00DE06C8"/>
    <w:rsid w:val="00DE0A52"/>
    <w:rsid w:val="00DE0C66"/>
    <w:rsid w:val="00DE107C"/>
    <w:rsid w:val="00DE1090"/>
    <w:rsid w:val="00DE1198"/>
    <w:rsid w:val="00DE119F"/>
    <w:rsid w:val="00DE12BE"/>
    <w:rsid w:val="00DE134F"/>
    <w:rsid w:val="00DE1414"/>
    <w:rsid w:val="00DE1511"/>
    <w:rsid w:val="00DE158B"/>
    <w:rsid w:val="00DE15A5"/>
    <w:rsid w:val="00DE15E5"/>
    <w:rsid w:val="00DE169D"/>
    <w:rsid w:val="00DE18FF"/>
    <w:rsid w:val="00DE1CB2"/>
    <w:rsid w:val="00DE2042"/>
    <w:rsid w:val="00DE2077"/>
    <w:rsid w:val="00DE20D9"/>
    <w:rsid w:val="00DE2343"/>
    <w:rsid w:val="00DE239A"/>
    <w:rsid w:val="00DE24E7"/>
    <w:rsid w:val="00DE28F0"/>
    <w:rsid w:val="00DE29A0"/>
    <w:rsid w:val="00DE2C02"/>
    <w:rsid w:val="00DE2C65"/>
    <w:rsid w:val="00DE2E55"/>
    <w:rsid w:val="00DE2E86"/>
    <w:rsid w:val="00DE316D"/>
    <w:rsid w:val="00DE354E"/>
    <w:rsid w:val="00DE3622"/>
    <w:rsid w:val="00DE3B13"/>
    <w:rsid w:val="00DE40E2"/>
    <w:rsid w:val="00DE42B8"/>
    <w:rsid w:val="00DE4327"/>
    <w:rsid w:val="00DE4390"/>
    <w:rsid w:val="00DE45AE"/>
    <w:rsid w:val="00DE46A3"/>
    <w:rsid w:val="00DE46D2"/>
    <w:rsid w:val="00DE4797"/>
    <w:rsid w:val="00DE47C4"/>
    <w:rsid w:val="00DE482E"/>
    <w:rsid w:val="00DE494B"/>
    <w:rsid w:val="00DE4C59"/>
    <w:rsid w:val="00DE4CF0"/>
    <w:rsid w:val="00DE4E8F"/>
    <w:rsid w:val="00DE51E5"/>
    <w:rsid w:val="00DE530F"/>
    <w:rsid w:val="00DE53D0"/>
    <w:rsid w:val="00DE5919"/>
    <w:rsid w:val="00DE59D5"/>
    <w:rsid w:val="00DE5B89"/>
    <w:rsid w:val="00DE5F3D"/>
    <w:rsid w:val="00DE6091"/>
    <w:rsid w:val="00DE611E"/>
    <w:rsid w:val="00DE6123"/>
    <w:rsid w:val="00DE635D"/>
    <w:rsid w:val="00DE64CC"/>
    <w:rsid w:val="00DE65DB"/>
    <w:rsid w:val="00DE66AA"/>
    <w:rsid w:val="00DE688A"/>
    <w:rsid w:val="00DE6BEE"/>
    <w:rsid w:val="00DE6C5D"/>
    <w:rsid w:val="00DE6C70"/>
    <w:rsid w:val="00DE6CA2"/>
    <w:rsid w:val="00DE6DEF"/>
    <w:rsid w:val="00DE6EC4"/>
    <w:rsid w:val="00DE6F9D"/>
    <w:rsid w:val="00DE714B"/>
    <w:rsid w:val="00DE7180"/>
    <w:rsid w:val="00DE73F5"/>
    <w:rsid w:val="00DE7409"/>
    <w:rsid w:val="00DE767F"/>
    <w:rsid w:val="00DE7694"/>
    <w:rsid w:val="00DE787D"/>
    <w:rsid w:val="00DE7A04"/>
    <w:rsid w:val="00DE7AD1"/>
    <w:rsid w:val="00DE7B4F"/>
    <w:rsid w:val="00DE7F1A"/>
    <w:rsid w:val="00DE7FDF"/>
    <w:rsid w:val="00DF00DC"/>
    <w:rsid w:val="00DF01FE"/>
    <w:rsid w:val="00DF02BF"/>
    <w:rsid w:val="00DF03B2"/>
    <w:rsid w:val="00DF03CB"/>
    <w:rsid w:val="00DF0405"/>
    <w:rsid w:val="00DF0443"/>
    <w:rsid w:val="00DF04FA"/>
    <w:rsid w:val="00DF04FB"/>
    <w:rsid w:val="00DF0E9C"/>
    <w:rsid w:val="00DF0F00"/>
    <w:rsid w:val="00DF0F0E"/>
    <w:rsid w:val="00DF0F3D"/>
    <w:rsid w:val="00DF10C7"/>
    <w:rsid w:val="00DF1392"/>
    <w:rsid w:val="00DF1413"/>
    <w:rsid w:val="00DF1431"/>
    <w:rsid w:val="00DF149E"/>
    <w:rsid w:val="00DF159A"/>
    <w:rsid w:val="00DF15AD"/>
    <w:rsid w:val="00DF1648"/>
    <w:rsid w:val="00DF192D"/>
    <w:rsid w:val="00DF19D9"/>
    <w:rsid w:val="00DF1C6B"/>
    <w:rsid w:val="00DF1D28"/>
    <w:rsid w:val="00DF1D90"/>
    <w:rsid w:val="00DF2075"/>
    <w:rsid w:val="00DF21A4"/>
    <w:rsid w:val="00DF21EB"/>
    <w:rsid w:val="00DF2282"/>
    <w:rsid w:val="00DF23FF"/>
    <w:rsid w:val="00DF2718"/>
    <w:rsid w:val="00DF2923"/>
    <w:rsid w:val="00DF292A"/>
    <w:rsid w:val="00DF2DE7"/>
    <w:rsid w:val="00DF2E55"/>
    <w:rsid w:val="00DF30C2"/>
    <w:rsid w:val="00DF325B"/>
    <w:rsid w:val="00DF3313"/>
    <w:rsid w:val="00DF348D"/>
    <w:rsid w:val="00DF35B1"/>
    <w:rsid w:val="00DF375A"/>
    <w:rsid w:val="00DF3794"/>
    <w:rsid w:val="00DF3803"/>
    <w:rsid w:val="00DF3E4B"/>
    <w:rsid w:val="00DF3E6E"/>
    <w:rsid w:val="00DF3E88"/>
    <w:rsid w:val="00DF3F3C"/>
    <w:rsid w:val="00DF415B"/>
    <w:rsid w:val="00DF469C"/>
    <w:rsid w:val="00DF46D8"/>
    <w:rsid w:val="00DF47A2"/>
    <w:rsid w:val="00DF494B"/>
    <w:rsid w:val="00DF4BC0"/>
    <w:rsid w:val="00DF4C86"/>
    <w:rsid w:val="00DF4F56"/>
    <w:rsid w:val="00DF4F8D"/>
    <w:rsid w:val="00DF5242"/>
    <w:rsid w:val="00DF52CF"/>
    <w:rsid w:val="00DF55EF"/>
    <w:rsid w:val="00DF5681"/>
    <w:rsid w:val="00DF5775"/>
    <w:rsid w:val="00DF57E6"/>
    <w:rsid w:val="00DF5A46"/>
    <w:rsid w:val="00DF5A98"/>
    <w:rsid w:val="00DF5BA4"/>
    <w:rsid w:val="00DF5CCC"/>
    <w:rsid w:val="00DF5D3A"/>
    <w:rsid w:val="00DF5FCB"/>
    <w:rsid w:val="00DF619F"/>
    <w:rsid w:val="00DF6401"/>
    <w:rsid w:val="00DF65EA"/>
    <w:rsid w:val="00DF670B"/>
    <w:rsid w:val="00DF679A"/>
    <w:rsid w:val="00DF68A1"/>
    <w:rsid w:val="00DF6A36"/>
    <w:rsid w:val="00DF6A45"/>
    <w:rsid w:val="00DF6B02"/>
    <w:rsid w:val="00DF6B8F"/>
    <w:rsid w:val="00DF6D5B"/>
    <w:rsid w:val="00DF6DAE"/>
    <w:rsid w:val="00DF7097"/>
    <w:rsid w:val="00DF70EC"/>
    <w:rsid w:val="00DF71C0"/>
    <w:rsid w:val="00DF720B"/>
    <w:rsid w:val="00DF7309"/>
    <w:rsid w:val="00DF76C3"/>
    <w:rsid w:val="00DF774F"/>
    <w:rsid w:val="00DF7AFD"/>
    <w:rsid w:val="00DF7C47"/>
    <w:rsid w:val="00DF7EB6"/>
    <w:rsid w:val="00DF7EC1"/>
    <w:rsid w:val="00DF7F76"/>
    <w:rsid w:val="00E000CA"/>
    <w:rsid w:val="00E00194"/>
    <w:rsid w:val="00E0050B"/>
    <w:rsid w:val="00E005F1"/>
    <w:rsid w:val="00E00751"/>
    <w:rsid w:val="00E007A7"/>
    <w:rsid w:val="00E008AA"/>
    <w:rsid w:val="00E008D1"/>
    <w:rsid w:val="00E008DD"/>
    <w:rsid w:val="00E0099D"/>
    <w:rsid w:val="00E00A1A"/>
    <w:rsid w:val="00E00B05"/>
    <w:rsid w:val="00E00E16"/>
    <w:rsid w:val="00E00E36"/>
    <w:rsid w:val="00E00E7B"/>
    <w:rsid w:val="00E00F26"/>
    <w:rsid w:val="00E00FEF"/>
    <w:rsid w:val="00E01122"/>
    <w:rsid w:val="00E011A5"/>
    <w:rsid w:val="00E01353"/>
    <w:rsid w:val="00E0168C"/>
    <w:rsid w:val="00E016CC"/>
    <w:rsid w:val="00E0173C"/>
    <w:rsid w:val="00E017D0"/>
    <w:rsid w:val="00E019A1"/>
    <w:rsid w:val="00E01D54"/>
    <w:rsid w:val="00E01F29"/>
    <w:rsid w:val="00E01FF7"/>
    <w:rsid w:val="00E02058"/>
    <w:rsid w:val="00E0229D"/>
    <w:rsid w:val="00E02308"/>
    <w:rsid w:val="00E02361"/>
    <w:rsid w:val="00E025E4"/>
    <w:rsid w:val="00E0268B"/>
    <w:rsid w:val="00E029AB"/>
    <w:rsid w:val="00E029F2"/>
    <w:rsid w:val="00E02B36"/>
    <w:rsid w:val="00E02BE0"/>
    <w:rsid w:val="00E02CDA"/>
    <w:rsid w:val="00E02E08"/>
    <w:rsid w:val="00E02F0D"/>
    <w:rsid w:val="00E030C0"/>
    <w:rsid w:val="00E03118"/>
    <w:rsid w:val="00E0316E"/>
    <w:rsid w:val="00E034D8"/>
    <w:rsid w:val="00E0364A"/>
    <w:rsid w:val="00E037A4"/>
    <w:rsid w:val="00E037B1"/>
    <w:rsid w:val="00E039B8"/>
    <w:rsid w:val="00E03AE5"/>
    <w:rsid w:val="00E03B74"/>
    <w:rsid w:val="00E03BAA"/>
    <w:rsid w:val="00E03C3F"/>
    <w:rsid w:val="00E03CE5"/>
    <w:rsid w:val="00E03ECA"/>
    <w:rsid w:val="00E04118"/>
    <w:rsid w:val="00E041D3"/>
    <w:rsid w:val="00E047BB"/>
    <w:rsid w:val="00E04886"/>
    <w:rsid w:val="00E048B3"/>
    <w:rsid w:val="00E04BBE"/>
    <w:rsid w:val="00E04D05"/>
    <w:rsid w:val="00E04E40"/>
    <w:rsid w:val="00E04E95"/>
    <w:rsid w:val="00E04EAC"/>
    <w:rsid w:val="00E05010"/>
    <w:rsid w:val="00E05075"/>
    <w:rsid w:val="00E0520A"/>
    <w:rsid w:val="00E054B2"/>
    <w:rsid w:val="00E0551C"/>
    <w:rsid w:val="00E056D7"/>
    <w:rsid w:val="00E0582E"/>
    <w:rsid w:val="00E05A82"/>
    <w:rsid w:val="00E05C08"/>
    <w:rsid w:val="00E05C2C"/>
    <w:rsid w:val="00E06373"/>
    <w:rsid w:val="00E0653C"/>
    <w:rsid w:val="00E0666D"/>
    <w:rsid w:val="00E06BD2"/>
    <w:rsid w:val="00E06D22"/>
    <w:rsid w:val="00E06EE9"/>
    <w:rsid w:val="00E070B2"/>
    <w:rsid w:val="00E071A4"/>
    <w:rsid w:val="00E07260"/>
    <w:rsid w:val="00E07307"/>
    <w:rsid w:val="00E0734E"/>
    <w:rsid w:val="00E07522"/>
    <w:rsid w:val="00E07523"/>
    <w:rsid w:val="00E07637"/>
    <w:rsid w:val="00E076FF"/>
    <w:rsid w:val="00E07795"/>
    <w:rsid w:val="00E077F2"/>
    <w:rsid w:val="00E078D7"/>
    <w:rsid w:val="00E07913"/>
    <w:rsid w:val="00E07B16"/>
    <w:rsid w:val="00E07C76"/>
    <w:rsid w:val="00E07CC2"/>
    <w:rsid w:val="00E07D50"/>
    <w:rsid w:val="00E07FBB"/>
    <w:rsid w:val="00E07FCE"/>
    <w:rsid w:val="00E07FFB"/>
    <w:rsid w:val="00E10520"/>
    <w:rsid w:val="00E1053E"/>
    <w:rsid w:val="00E10625"/>
    <w:rsid w:val="00E1070C"/>
    <w:rsid w:val="00E107C9"/>
    <w:rsid w:val="00E10873"/>
    <w:rsid w:val="00E1097A"/>
    <w:rsid w:val="00E109AB"/>
    <w:rsid w:val="00E109DE"/>
    <w:rsid w:val="00E10B92"/>
    <w:rsid w:val="00E10E36"/>
    <w:rsid w:val="00E10FB9"/>
    <w:rsid w:val="00E1124A"/>
    <w:rsid w:val="00E113B8"/>
    <w:rsid w:val="00E11413"/>
    <w:rsid w:val="00E11430"/>
    <w:rsid w:val="00E11458"/>
    <w:rsid w:val="00E11592"/>
    <w:rsid w:val="00E115EF"/>
    <w:rsid w:val="00E11861"/>
    <w:rsid w:val="00E11A36"/>
    <w:rsid w:val="00E11C22"/>
    <w:rsid w:val="00E12209"/>
    <w:rsid w:val="00E1225C"/>
    <w:rsid w:val="00E1229B"/>
    <w:rsid w:val="00E124FE"/>
    <w:rsid w:val="00E12710"/>
    <w:rsid w:val="00E1286C"/>
    <w:rsid w:val="00E12884"/>
    <w:rsid w:val="00E12895"/>
    <w:rsid w:val="00E1299A"/>
    <w:rsid w:val="00E129CA"/>
    <w:rsid w:val="00E12A3B"/>
    <w:rsid w:val="00E12A67"/>
    <w:rsid w:val="00E12B04"/>
    <w:rsid w:val="00E12B28"/>
    <w:rsid w:val="00E12CA9"/>
    <w:rsid w:val="00E12CB7"/>
    <w:rsid w:val="00E12D63"/>
    <w:rsid w:val="00E12E97"/>
    <w:rsid w:val="00E12FD1"/>
    <w:rsid w:val="00E13172"/>
    <w:rsid w:val="00E13327"/>
    <w:rsid w:val="00E1337E"/>
    <w:rsid w:val="00E13471"/>
    <w:rsid w:val="00E138B5"/>
    <w:rsid w:val="00E13986"/>
    <w:rsid w:val="00E13A27"/>
    <w:rsid w:val="00E13BAF"/>
    <w:rsid w:val="00E13BD0"/>
    <w:rsid w:val="00E13BDC"/>
    <w:rsid w:val="00E13C3C"/>
    <w:rsid w:val="00E14421"/>
    <w:rsid w:val="00E1449F"/>
    <w:rsid w:val="00E144C8"/>
    <w:rsid w:val="00E1456D"/>
    <w:rsid w:val="00E14692"/>
    <w:rsid w:val="00E147E4"/>
    <w:rsid w:val="00E1482F"/>
    <w:rsid w:val="00E14921"/>
    <w:rsid w:val="00E149B6"/>
    <w:rsid w:val="00E14A15"/>
    <w:rsid w:val="00E14C16"/>
    <w:rsid w:val="00E15118"/>
    <w:rsid w:val="00E15263"/>
    <w:rsid w:val="00E15465"/>
    <w:rsid w:val="00E1564F"/>
    <w:rsid w:val="00E15673"/>
    <w:rsid w:val="00E15AFF"/>
    <w:rsid w:val="00E15B9B"/>
    <w:rsid w:val="00E15ECE"/>
    <w:rsid w:val="00E15FF1"/>
    <w:rsid w:val="00E16283"/>
    <w:rsid w:val="00E162FF"/>
    <w:rsid w:val="00E163DA"/>
    <w:rsid w:val="00E16603"/>
    <w:rsid w:val="00E16647"/>
    <w:rsid w:val="00E167F0"/>
    <w:rsid w:val="00E16879"/>
    <w:rsid w:val="00E171E2"/>
    <w:rsid w:val="00E173A2"/>
    <w:rsid w:val="00E173BC"/>
    <w:rsid w:val="00E176AC"/>
    <w:rsid w:val="00E17705"/>
    <w:rsid w:val="00E17710"/>
    <w:rsid w:val="00E177D8"/>
    <w:rsid w:val="00E17917"/>
    <w:rsid w:val="00E179F1"/>
    <w:rsid w:val="00E17A4B"/>
    <w:rsid w:val="00E17B00"/>
    <w:rsid w:val="00E17BD3"/>
    <w:rsid w:val="00E17DE8"/>
    <w:rsid w:val="00E17F31"/>
    <w:rsid w:val="00E17F85"/>
    <w:rsid w:val="00E17FB5"/>
    <w:rsid w:val="00E17FC8"/>
    <w:rsid w:val="00E2019A"/>
    <w:rsid w:val="00E2031F"/>
    <w:rsid w:val="00E205E7"/>
    <w:rsid w:val="00E206E1"/>
    <w:rsid w:val="00E206E4"/>
    <w:rsid w:val="00E20732"/>
    <w:rsid w:val="00E20880"/>
    <w:rsid w:val="00E20A43"/>
    <w:rsid w:val="00E20AD9"/>
    <w:rsid w:val="00E20D67"/>
    <w:rsid w:val="00E20EEB"/>
    <w:rsid w:val="00E20EF1"/>
    <w:rsid w:val="00E2154B"/>
    <w:rsid w:val="00E215F7"/>
    <w:rsid w:val="00E2167D"/>
    <w:rsid w:val="00E216B4"/>
    <w:rsid w:val="00E2190D"/>
    <w:rsid w:val="00E21990"/>
    <w:rsid w:val="00E219DC"/>
    <w:rsid w:val="00E21C6E"/>
    <w:rsid w:val="00E21E6A"/>
    <w:rsid w:val="00E21FFB"/>
    <w:rsid w:val="00E222A7"/>
    <w:rsid w:val="00E224B7"/>
    <w:rsid w:val="00E22513"/>
    <w:rsid w:val="00E2279E"/>
    <w:rsid w:val="00E22809"/>
    <w:rsid w:val="00E22877"/>
    <w:rsid w:val="00E2291B"/>
    <w:rsid w:val="00E22963"/>
    <w:rsid w:val="00E22A5D"/>
    <w:rsid w:val="00E22CF1"/>
    <w:rsid w:val="00E22DAD"/>
    <w:rsid w:val="00E22E4C"/>
    <w:rsid w:val="00E22E65"/>
    <w:rsid w:val="00E2304E"/>
    <w:rsid w:val="00E23165"/>
    <w:rsid w:val="00E23276"/>
    <w:rsid w:val="00E232AF"/>
    <w:rsid w:val="00E23424"/>
    <w:rsid w:val="00E235B3"/>
    <w:rsid w:val="00E2362F"/>
    <w:rsid w:val="00E2381A"/>
    <w:rsid w:val="00E238F1"/>
    <w:rsid w:val="00E23BA5"/>
    <w:rsid w:val="00E23CFB"/>
    <w:rsid w:val="00E23E7D"/>
    <w:rsid w:val="00E23EBF"/>
    <w:rsid w:val="00E24020"/>
    <w:rsid w:val="00E2425F"/>
    <w:rsid w:val="00E243D3"/>
    <w:rsid w:val="00E2469D"/>
    <w:rsid w:val="00E247AB"/>
    <w:rsid w:val="00E249B3"/>
    <w:rsid w:val="00E24A78"/>
    <w:rsid w:val="00E24ACE"/>
    <w:rsid w:val="00E24DCE"/>
    <w:rsid w:val="00E24E4E"/>
    <w:rsid w:val="00E24FAB"/>
    <w:rsid w:val="00E2500C"/>
    <w:rsid w:val="00E25483"/>
    <w:rsid w:val="00E2563A"/>
    <w:rsid w:val="00E25651"/>
    <w:rsid w:val="00E25681"/>
    <w:rsid w:val="00E2589A"/>
    <w:rsid w:val="00E25A4B"/>
    <w:rsid w:val="00E25B2E"/>
    <w:rsid w:val="00E25B8D"/>
    <w:rsid w:val="00E25CAA"/>
    <w:rsid w:val="00E25D30"/>
    <w:rsid w:val="00E25EA8"/>
    <w:rsid w:val="00E262CF"/>
    <w:rsid w:val="00E2630E"/>
    <w:rsid w:val="00E2639A"/>
    <w:rsid w:val="00E264A7"/>
    <w:rsid w:val="00E264C2"/>
    <w:rsid w:val="00E2658B"/>
    <w:rsid w:val="00E265B1"/>
    <w:rsid w:val="00E26749"/>
    <w:rsid w:val="00E268EF"/>
    <w:rsid w:val="00E26924"/>
    <w:rsid w:val="00E26BD1"/>
    <w:rsid w:val="00E26D73"/>
    <w:rsid w:val="00E26D89"/>
    <w:rsid w:val="00E26E46"/>
    <w:rsid w:val="00E270E9"/>
    <w:rsid w:val="00E2718C"/>
    <w:rsid w:val="00E271A4"/>
    <w:rsid w:val="00E272EF"/>
    <w:rsid w:val="00E27307"/>
    <w:rsid w:val="00E2740A"/>
    <w:rsid w:val="00E2745A"/>
    <w:rsid w:val="00E274A9"/>
    <w:rsid w:val="00E27639"/>
    <w:rsid w:val="00E276BF"/>
    <w:rsid w:val="00E276E9"/>
    <w:rsid w:val="00E27796"/>
    <w:rsid w:val="00E277D1"/>
    <w:rsid w:val="00E277FE"/>
    <w:rsid w:val="00E27841"/>
    <w:rsid w:val="00E278A9"/>
    <w:rsid w:val="00E279A6"/>
    <w:rsid w:val="00E279B0"/>
    <w:rsid w:val="00E27A5B"/>
    <w:rsid w:val="00E27A60"/>
    <w:rsid w:val="00E27AEF"/>
    <w:rsid w:val="00E27BE7"/>
    <w:rsid w:val="00E27C62"/>
    <w:rsid w:val="00E27CEE"/>
    <w:rsid w:val="00E27E28"/>
    <w:rsid w:val="00E27F06"/>
    <w:rsid w:val="00E27F65"/>
    <w:rsid w:val="00E3006A"/>
    <w:rsid w:val="00E3026B"/>
    <w:rsid w:val="00E3031F"/>
    <w:rsid w:val="00E304E4"/>
    <w:rsid w:val="00E30542"/>
    <w:rsid w:val="00E30665"/>
    <w:rsid w:val="00E306A9"/>
    <w:rsid w:val="00E306C1"/>
    <w:rsid w:val="00E306DF"/>
    <w:rsid w:val="00E30A15"/>
    <w:rsid w:val="00E30A30"/>
    <w:rsid w:val="00E30A71"/>
    <w:rsid w:val="00E30BBA"/>
    <w:rsid w:val="00E30C48"/>
    <w:rsid w:val="00E30CC9"/>
    <w:rsid w:val="00E30D1A"/>
    <w:rsid w:val="00E30DCC"/>
    <w:rsid w:val="00E30FA0"/>
    <w:rsid w:val="00E30FDE"/>
    <w:rsid w:val="00E3110F"/>
    <w:rsid w:val="00E3120C"/>
    <w:rsid w:val="00E31474"/>
    <w:rsid w:val="00E314BF"/>
    <w:rsid w:val="00E314CD"/>
    <w:rsid w:val="00E3177E"/>
    <w:rsid w:val="00E318AD"/>
    <w:rsid w:val="00E31952"/>
    <w:rsid w:val="00E31A4D"/>
    <w:rsid w:val="00E31B04"/>
    <w:rsid w:val="00E31C55"/>
    <w:rsid w:val="00E31C77"/>
    <w:rsid w:val="00E3201D"/>
    <w:rsid w:val="00E321E1"/>
    <w:rsid w:val="00E322A0"/>
    <w:rsid w:val="00E322E2"/>
    <w:rsid w:val="00E32304"/>
    <w:rsid w:val="00E32322"/>
    <w:rsid w:val="00E323B4"/>
    <w:rsid w:val="00E323EA"/>
    <w:rsid w:val="00E32419"/>
    <w:rsid w:val="00E325C9"/>
    <w:rsid w:val="00E32638"/>
    <w:rsid w:val="00E32652"/>
    <w:rsid w:val="00E326CF"/>
    <w:rsid w:val="00E326ED"/>
    <w:rsid w:val="00E32886"/>
    <w:rsid w:val="00E328D5"/>
    <w:rsid w:val="00E329CD"/>
    <w:rsid w:val="00E32C5A"/>
    <w:rsid w:val="00E32C63"/>
    <w:rsid w:val="00E32D83"/>
    <w:rsid w:val="00E32E4F"/>
    <w:rsid w:val="00E32E9B"/>
    <w:rsid w:val="00E32EAA"/>
    <w:rsid w:val="00E3314E"/>
    <w:rsid w:val="00E33244"/>
    <w:rsid w:val="00E332A8"/>
    <w:rsid w:val="00E332D6"/>
    <w:rsid w:val="00E33307"/>
    <w:rsid w:val="00E3331B"/>
    <w:rsid w:val="00E333E8"/>
    <w:rsid w:val="00E335E9"/>
    <w:rsid w:val="00E33661"/>
    <w:rsid w:val="00E3367D"/>
    <w:rsid w:val="00E337E4"/>
    <w:rsid w:val="00E33879"/>
    <w:rsid w:val="00E33989"/>
    <w:rsid w:val="00E33A55"/>
    <w:rsid w:val="00E33B5E"/>
    <w:rsid w:val="00E33BCE"/>
    <w:rsid w:val="00E33CD1"/>
    <w:rsid w:val="00E33EEA"/>
    <w:rsid w:val="00E34068"/>
    <w:rsid w:val="00E34187"/>
    <w:rsid w:val="00E3430B"/>
    <w:rsid w:val="00E3438C"/>
    <w:rsid w:val="00E34644"/>
    <w:rsid w:val="00E3470C"/>
    <w:rsid w:val="00E34712"/>
    <w:rsid w:val="00E34AAA"/>
    <w:rsid w:val="00E35130"/>
    <w:rsid w:val="00E351BE"/>
    <w:rsid w:val="00E35248"/>
    <w:rsid w:val="00E352AF"/>
    <w:rsid w:val="00E3537F"/>
    <w:rsid w:val="00E3549D"/>
    <w:rsid w:val="00E355BC"/>
    <w:rsid w:val="00E3560F"/>
    <w:rsid w:val="00E35845"/>
    <w:rsid w:val="00E35AD5"/>
    <w:rsid w:val="00E35C12"/>
    <w:rsid w:val="00E35CAF"/>
    <w:rsid w:val="00E35E67"/>
    <w:rsid w:val="00E36166"/>
    <w:rsid w:val="00E3625E"/>
    <w:rsid w:val="00E365EA"/>
    <w:rsid w:val="00E36633"/>
    <w:rsid w:val="00E36653"/>
    <w:rsid w:val="00E36767"/>
    <w:rsid w:val="00E36847"/>
    <w:rsid w:val="00E36B6E"/>
    <w:rsid w:val="00E36BAE"/>
    <w:rsid w:val="00E36BBE"/>
    <w:rsid w:val="00E36BE9"/>
    <w:rsid w:val="00E36BFD"/>
    <w:rsid w:val="00E36D01"/>
    <w:rsid w:val="00E36DAB"/>
    <w:rsid w:val="00E36EE2"/>
    <w:rsid w:val="00E36F27"/>
    <w:rsid w:val="00E36F67"/>
    <w:rsid w:val="00E370F2"/>
    <w:rsid w:val="00E37119"/>
    <w:rsid w:val="00E373A9"/>
    <w:rsid w:val="00E37463"/>
    <w:rsid w:val="00E375D0"/>
    <w:rsid w:val="00E3763D"/>
    <w:rsid w:val="00E3764F"/>
    <w:rsid w:val="00E376C5"/>
    <w:rsid w:val="00E37D17"/>
    <w:rsid w:val="00E37E5B"/>
    <w:rsid w:val="00E37F10"/>
    <w:rsid w:val="00E37FC2"/>
    <w:rsid w:val="00E400AA"/>
    <w:rsid w:val="00E40553"/>
    <w:rsid w:val="00E405BE"/>
    <w:rsid w:val="00E408DB"/>
    <w:rsid w:val="00E4093B"/>
    <w:rsid w:val="00E409BF"/>
    <w:rsid w:val="00E40A0D"/>
    <w:rsid w:val="00E40AEE"/>
    <w:rsid w:val="00E40B64"/>
    <w:rsid w:val="00E40BF3"/>
    <w:rsid w:val="00E40C03"/>
    <w:rsid w:val="00E40C6E"/>
    <w:rsid w:val="00E40DCF"/>
    <w:rsid w:val="00E411A2"/>
    <w:rsid w:val="00E411B3"/>
    <w:rsid w:val="00E414D3"/>
    <w:rsid w:val="00E416E1"/>
    <w:rsid w:val="00E417CB"/>
    <w:rsid w:val="00E41F74"/>
    <w:rsid w:val="00E41FF4"/>
    <w:rsid w:val="00E4204A"/>
    <w:rsid w:val="00E421D0"/>
    <w:rsid w:val="00E422BE"/>
    <w:rsid w:val="00E422F4"/>
    <w:rsid w:val="00E42586"/>
    <w:rsid w:val="00E42757"/>
    <w:rsid w:val="00E427C8"/>
    <w:rsid w:val="00E42838"/>
    <w:rsid w:val="00E42842"/>
    <w:rsid w:val="00E42C25"/>
    <w:rsid w:val="00E42CCF"/>
    <w:rsid w:val="00E42CFD"/>
    <w:rsid w:val="00E42E03"/>
    <w:rsid w:val="00E430D5"/>
    <w:rsid w:val="00E43239"/>
    <w:rsid w:val="00E4336B"/>
    <w:rsid w:val="00E433AB"/>
    <w:rsid w:val="00E434E0"/>
    <w:rsid w:val="00E435C4"/>
    <w:rsid w:val="00E4360B"/>
    <w:rsid w:val="00E43711"/>
    <w:rsid w:val="00E4374D"/>
    <w:rsid w:val="00E438F4"/>
    <w:rsid w:val="00E43A80"/>
    <w:rsid w:val="00E43B1B"/>
    <w:rsid w:val="00E43B7C"/>
    <w:rsid w:val="00E43D95"/>
    <w:rsid w:val="00E44017"/>
    <w:rsid w:val="00E443D6"/>
    <w:rsid w:val="00E44505"/>
    <w:rsid w:val="00E4460E"/>
    <w:rsid w:val="00E4468D"/>
    <w:rsid w:val="00E44827"/>
    <w:rsid w:val="00E44A23"/>
    <w:rsid w:val="00E44A38"/>
    <w:rsid w:val="00E44A4B"/>
    <w:rsid w:val="00E44B26"/>
    <w:rsid w:val="00E44D92"/>
    <w:rsid w:val="00E44E1F"/>
    <w:rsid w:val="00E44FB8"/>
    <w:rsid w:val="00E4509B"/>
    <w:rsid w:val="00E4521E"/>
    <w:rsid w:val="00E45227"/>
    <w:rsid w:val="00E453C5"/>
    <w:rsid w:val="00E45435"/>
    <w:rsid w:val="00E455EB"/>
    <w:rsid w:val="00E4590C"/>
    <w:rsid w:val="00E45980"/>
    <w:rsid w:val="00E45E85"/>
    <w:rsid w:val="00E45F4D"/>
    <w:rsid w:val="00E46359"/>
    <w:rsid w:val="00E463E4"/>
    <w:rsid w:val="00E464FD"/>
    <w:rsid w:val="00E46534"/>
    <w:rsid w:val="00E4676D"/>
    <w:rsid w:val="00E46839"/>
    <w:rsid w:val="00E46862"/>
    <w:rsid w:val="00E46966"/>
    <w:rsid w:val="00E46A1C"/>
    <w:rsid w:val="00E46AC3"/>
    <w:rsid w:val="00E46CF3"/>
    <w:rsid w:val="00E46D43"/>
    <w:rsid w:val="00E46DE4"/>
    <w:rsid w:val="00E46E58"/>
    <w:rsid w:val="00E46E86"/>
    <w:rsid w:val="00E46EDE"/>
    <w:rsid w:val="00E46FCE"/>
    <w:rsid w:val="00E47044"/>
    <w:rsid w:val="00E47551"/>
    <w:rsid w:val="00E476E6"/>
    <w:rsid w:val="00E47734"/>
    <w:rsid w:val="00E477CE"/>
    <w:rsid w:val="00E47814"/>
    <w:rsid w:val="00E478CC"/>
    <w:rsid w:val="00E478CE"/>
    <w:rsid w:val="00E47A0E"/>
    <w:rsid w:val="00E47AFD"/>
    <w:rsid w:val="00E47B63"/>
    <w:rsid w:val="00E47B77"/>
    <w:rsid w:val="00E47C93"/>
    <w:rsid w:val="00E47C9E"/>
    <w:rsid w:val="00E47CCA"/>
    <w:rsid w:val="00E47D00"/>
    <w:rsid w:val="00E47D58"/>
    <w:rsid w:val="00E47E4A"/>
    <w:rsid w:val="00E47F6B"/>
    <w:rsid w:val="00E50022"/>
    <w:rsid w:val="00E50418"/>
    <w:rsid w:val="00E50513"/>
    <w:rsid w:val="00E5064F"/>
    <w:rsid w:val="00E508ED"/>
    <w:rsid w:val="00E509D7"/>
    <w:rsid w:val="00E50A61"/>
    <w:rsid w:val="00E50B28"/>
    <w:rsid w:val="00E513A6"/>
    <w:rsid w:val="00E513D4"/>
    <w:rsid w:val="00E51400"/>
    <w:rsid w:val="00E51450"/>
    <w:rsid w:val="00E51455"/>
    <w:rsid w:val="00E514E6"/>
    <w:rsid w:val="00E5154F"/>
    <w:rsid w:val="00E5163F"/>
    <w:rsid w:val="00E51699"/>
    <w:rsid w:val="00E51B58"/>
    <w:rsid w:val="00E51C71"/>
    <w:rsid w:val="00E51D8D"/>
    <w:rsid w:val="00E51F83"/>
    <w:rsid w:val="00E51FD2"/>
    <w:rsid w:val="00E5234E"/>
    <w:rsid w:val="00E52353"/>
    <w:rsid w:val="00E52444"/>
    <w:rsid w:val="00E525D8"/>
    <w:rsid w:val="00E5261F"/>
    <w:rsid w:val="00E526EE"/>
    <w:rsid w:val="00E52882"/>
    <w:rsid w:val="00E5299E"/>
    <w:rsid w:val="00E529B4"/>
    <w:rsid w:val="00E52C55"/>
    <w:rsid w:val="00E52DD0"/>
    <w:rsid w:val="00E52E23"/>
    <w:rsid w:val="00E52EBD"/>
    <w:rsid w:val="00E52F26"/>
    <w:rsid w:val="00E52F3F"/>
    <w:rsid w:val="00E5315A"/>
    <w:rsid w:val="00E5320B"/>
    <w:rsid w:val="00E53565"/>
    <w:rsid w:val="00E53711"/>
    <w:rsid w:val="00E53851"/>
    <w:rsid w:val="00E538D0"/>
    <w:rsid w:val="00E539A1"/>
    <w:rsid w:val="00E541F6"/>
    <w:rsid w:val="00E54294"/>
    <w:rsid w:val="00E543D8"/>
    <w:rsid w:val="00E545E9"/>
    <w:rsid w:val="00E5481A"/>
    <w:rsid w:val="00E54AB6"/>
    <w:rsid w:val="00E54BA1"/>
    <w:rsid w:val="00E54BF7"/>
    <w:rsid w:val="00E54CC1"/>
    <w:rsid w:val="00E54EDA"/>
    <w:rsid w:val="00E54FFA"/>
    <w:rsid w:val="00E55109"/>
    <w:rsid w:val="00E5536F"/>
    <w:rsid w:val="00E554BA"/>
    <w:rsid w:val="00E554EC"/>
    <w:rsid w:val="00E5558F"/>
    <w:rsid w:val="00E556E0"/>
    <w:rsid w:val="00E5571F"/>
    <w:rsid w:val="00E557A9"/>
    <w:rsid w:val="00E5582E"/>
    <w:rsid w:val="00E558A5"/>
    <w:rsid w:val="00E55915"/>
    <w:rsid w:val="00E559C0"/>
    <w:rsid w:val="00E55A6E"/>
    <w:rsid w:val="00E55B9D"/>
    <w:rsid w:val="00E55C69"/>
    <w:rsid w:val="00E55D3C"/>
    <w:rsid w:val="00E55E63"/>
    <w:rsid w:val="00E55EB9"/>
    <w:rsid w:val="00E55FFC"/>
    <w:rsid w:val="00E560A6"/>
    <w:rsid w:val="00E56244"/>
    <w:rsid w:val="00E566F8"/>
    <w:rsid w:val="00E56743"/>
    <w:rsid w:val="00E56788"/>
    <w:rsid w:val="00E56853"/>
    <w:rsid w:val="00E56C88"/>
    <w:rsid w:val="00E56DDB"/>
    <w:rsid w:val="00E56E23"/>
    <w:rsid w:val="00E57196"/>
    <w:rsid w:val="00E5734B"/>
    <w:rsid w:val="00E5738A"/>
    <w:rsid w:val="00E573B1"/>
    <w:rsid w:val="00E5747C"/>
    <w:rsid w:val="00E574FF"/>
    <w:rsid w:val="00E57CB2"/>
    <w:rsid w:val="00E57DB3"/>
    <w:rsid w:val="00E57DC7"/>
    <w:rsid w:val="00E60633"/>
    <w:rsid w:val="00E60655"/>
    <w:rsid w:val="00E6071A"/>
    <w:rsid w:val="00E607EE"/>
    <w:rsid w:val="00E60ACB"/>
    <w:rsid w:val="00E60F6E"/>
    <w:rsid w:val="00E6101C"/>
    <w:rsid w:val="00E610DA"/>
    <w:rsid w:val="00E6117B"/>
    <w:rsid w:val="00E611A1"/>
    <w:rsid w:val="00E611EC"/>
    <w:rsid w:val="00E61305"/>
    <w:rsid w:val="00E6145E"/>
    <w:rsid w:val="00E614D2"/>
    <w:rsid w:val="00E6193F"/>
    <w:rsid w:val="00E61ACF"/>
    <w:rsid w:val="00E61AEA"/>
    <w:rsid w:val="00E61ED2"/>
    <w:rsid w:val="00E61F18"/>
    <w:rsid w:val="00E62050"/>
    <w:rsid w:val="00E621D8"/>
    <w:rsid w:val="00E62218"/>
    <w:rsid w:val="00E6223A"/>
    <w:rsid w:val="00E62293"/>
    <w:rsid w:val="00E6249F"/>
    <w:rsid w:val="00E62575"/>
    <w:rsid w:val="00E62592"/>
    <w:rsid w:val="00E62A5A"/>
    <w:rsid w:val="00E62B98"/>
    <w:rsid w:val="00E62DBF"/>
    <w:rsid w:val="00E62E90"/>
    <w:rsid w:val="00E62EF5"/>
    <w:rsid w:val="00E62F40"/>
    <w:rsid w:val="00E6307C"/>
    <w:rsid w:val="00E630C6"/>
    <w:rsid w:val="00E6318A"/>
    <w:rsid w:val="00E6318C"/>
    <w:rsid w:val="00E633AF"/>
    <w:rsid w:val="00E633F4"/>
    <w:rsid w:val="00E634BB"/>
    <w:rsid w:val="00E634F2"/>
    <w:rsid w:val="00E63612"/>
    <w:rsid w:val="00E6370A"/>
    <w:rsid w:val="00E63ACD"/>
    <w:rsid w:val="00E63FD8"/>
    <w:rsid w:val="00E64063"/>
    <w:rsid w:val="00E64174"/>
    <w:rsid w:val="00E6436A"/>
    <w:rsid w:val="00E6482D"/>
    <w:rsid w:val="00E649FF"/>
    <w:rsid w:val="00E64B1D"/>
    <w:rsid w:val="00E64B69"/>
    <w:rsid w:val="00E64BB7"/>
    <w:rsid w:val="00E64D24"/>
    <w:rsid w:val="00E64D79"/>
    <w:rsid w:val="00E64D96"/>
    <w:rsid w:val="00E64E57"/>
    <w:rsid w:val="00E64EAD"/>
    <w:rsid w:val="00E64F72"/>
    <w:rsid w:val="00E650BA"/>
    <w:rsid w:val="00E6515F"/>
    <w:rsid w:val="00E65194"/>
    <w:rsid w:val="00E651E7"/>
    <w:rsid w:val="00E656D2"/>
    <w:rsid w:val="00E657A4"/>
    <w:rsid w:val="00E65A62"/>
    <w:rsid w:val="00E65C00"/>
    <w:rsid w:val="00E65C8F"/>
    <w:rsid w:val="00E65DAB"/>
    <w:rsid w:val="00E6661D"/>
    <w:rsid w:val="00E6662A"/>
    <w:rsid w:val="00E66D23"/>
    <w:rsid w:val="00E66F0C"/>
    <w:rsid w:val="00E67600"/>
    <w:rsid w:val="00E67666"/>
    <w:rsid w:val="00E67852"/>
    <w:rsid w:val="00E67866"/>
    <w:rsid w:val="00E679B7"/>
    <w:rsid w:val="00E67CF5"/>
    <w:rsid w:val="00E67E0A"/>
    <w:rsid w:val="00E67F6D"/>
    <w:rsid w:val="00E700D9"/>
    <w:rsid w:val="00E702AB"/>
    <w:rsid w:val="00E702F6"/>
    <w:rsid w:val="00E70626"/>
    <w:rsid w:val="00E7073F"/>
    <w:rsid w:val="00E70958"/>
    <w:rsid w:val="00E709B4"/>
    <w:rsid w:val="00E70AD7"/>
    <w:rsid w:val="00E70D5F"/>
    <w:rsid w:val="00E70DEE"/>
    <w:rsid w:val="00E70E2C"/>
    <w:rsid w:val="00E71242"/>
    <w:rsid w:val="00E7138B"/>
    <w:rsid w:val="00E7165F"/>
    <w:rsid w:val="00E71694"/>
    <w:rsid w:val="00E716EA"/>
    <w:rsid w:val="00E717EB"/>
    <w:rsid w:val="00E7188F"/>
    <w:rsid w:val="00E718A5"/>
    <w:rsid w:val="00E7195D"/>
    <w:rsid w:val="00E71AFA"/>
    <w:rsid w:val="00E71C0C"/>
    <w:rsid w:val="00E71E6B"/>
    <w:rsid w:val="00E72596"/>
    <w:rsid w:val="00E728BA"/>
    <w:rsid w:val="00E7295F"/>
    <w:rsid w:val="00E72B7E"/>
    <w:rsid w:val="00E72BE0"/>
    <w:rsid w:val="00E72CAB"/>
    <w:rsid w:val="00E72CCB"/>
    <w:rsid w:val="00E72E67"/>
    <w:rsid w:val="00E72E77"/>
    <w:rsid w:val="00E73143"/>
    <w:rsid w:val="00E7316F"/>
    <w:rsid w:val="00E731DE"/>
    <w:rsid w:val="00E731EC"/>
    <w:rsid w:val="00E7334F"/>
    <w:rsid w:val="00E733D1"/>
    <w:rsid w:val="00E73452"/>
    <w:rsid w:val="00E73475"/>
    <w:rsid w:val="00E734FB"/>
    <w:rsid w:val="00E73594"/>
    <w:rsid w:val="00E736AA"/>
    <w:rsid w:val="00E7373A"/>
    <w:rsid w:val="00E73B10"/>
    <w:rsid w:val="00E73C31"/>
    <w:rsid w:val="00E74266"/>
    <w:rsid w:val="00E7435D"/>
    <w:rsid w:val="00E748BC"/>
    <w:rsid w:val="00E74EB7"/>
    <w:rsid w:val="00E74F50"/>
    <w:rsid w:val="00E74FAD"/>
    <w:rsid w:val="00E74FB8"/>
    <w:rsid w:val="00E74FEE"/>
    <w:rsid w:val="00E7512F"/>
    <w:rsid w:val="00E75222"/>
    <w:rsid w:val="00E7530E"/>
    <w:rsid w:val="00E75681"/>
    <w:rsid w:val="00E756DC"/>
    <w:rsid w:val="00E75908"/>
    <w:rsid w:val="00E75C3D"/>
    <w:rsid w:val="00E75DAA"/>
    <w:rsid w:val="00E75DEB"/>
    <w:rsid w:val="00E76009"/>
    <w:rsid w:val="00E760E9"/>
    <w:rsid w:val="00E76155"/>
    <w:rsid w:val="00E766E9"/>
    <w:rsid w:val="00E76830"/>
    <w:rsid w:val="00E76F7F"/>
    <w:rsid w:val="00E76FBF"/>
    <w:rsid w:val="00E7704B"/>
    <w:rsid w:val="00E770AF"/>
    <w:rsid w:val="00E7714B"/>
    <w:rsid w:val="00E7736E"/>
    <w:rsid w:val="00E7764B"/>
    <w:rsid w:val="00E776E3"/>
    <w:rsid w:val="00E777A7"/>
    <w:rsid w:val="00E777C8"/>
    <w:rsid w:val="00E77874"/>
    <w:rsid w:val="00E779E1"/>
    <w:rsid w:val="00E77CB7"/>
    <w:rsid w:val="00E77E8E"/>
    <w:rsid w:val="00E77EB8"/>
    <w:rsid w:val="00E77FE7"/>
    <w:rsid w:val="00E8013D"/>
    <w:rsid w:val="00E80605"/>
    <w:rsid w:val="00E806DA"/>
    <w:rsid w:val="00E807BF"/>
    <w:rsid w:val="00E809F6"/>
    <w:rsid w:val="00E80BA2"/>
    <w:rsid w:val="00E80D29"/>
    <w:rsid w:val="00E810BC"/>
    <w:rsid w:val="00E81212"/>
    <w:rsid w:val="00E81473"/>
    <w:rsid w:val="00E81512"/>
    <w:rsid w:val="00E81709"/>
    <w:rsid w:val="00E81D84"/>
    <w:rsid w:val="00E81ECD"/>
    <w:rsid w:val="00E81F8F"/>
    <w:rsid w:val="00E81FB7"/>
    <w:rsid w:val="00E81FED"/>
    <w:rsid w:val="00E82546"/>
    <w:rsid w:val="00E827A5"/>
    <w:rsid w:val="00E8285F"/>
    <w:rsid w:val="00E82DF3"/>
    <w:rsid w:val="00E82EF6"/>
    <w:rsid w:val="00E82FC9"/>
    <w:rsid w:val="00E82FF2"/>
    <w:rsid w:val="00E83262"/>
    <w:rsid w:val="00E83282"/>
    <w:rsid w:val="00E834BB"/>
    <w:rsid w:val="00E8383D"/>
    <w:rsid w:val="00E83C51"/>
    <w:rsid w:val="00E83F6D"/>
    <w:rsid w:val="00E8406B"/>
    <w:rsid w:val="00E8433D"/>
    <w:rsid w:val="00E84370"/>
    <w:rsid w:val="00E8439A"/>
    <w:rsid w:val="00E845AF"/>
    <w:rsid w:val="00E847D0"/>
    <w:rsid w:val="00E8481B"/>
    <w:rsid w:val="00E84865"/>
    <w:rsid w:val="00E848A7"/>
    <w:rsid w:val="00E84A68"/>
    <w:rsid w:val="00E84B84"/>
    <w:rsid w:val="00E84BCB"/>
    <w:rsid w:val="00E84C58"/>
    <w:rsid w:val="00E84CD4"/>
    <w:rsid w:val="00E84E04"/>
    <w:rsid w:val="00E84E06"/>
    <w:rsid w:val="00E84E1B"/>
    <w:rsid w:val="00E84FE6"/>
    <w:rsid w:val="00E851BA"/>
    <w:rsid w:val="00E852A3"/>
    <w:rsid w:val="00E8560C"/>
    <w:rsid w:val="00E85729"/>
    <w:rsid w:val="00E8576B"/>
    <w:rsid w:val="00E859A7"/>
    <w:rsid w:val="00E85A03"/>
    <w:rsid w:val="00E85A14"/>
    <w:rsid w:val="00E85EA0"/>
    <w:rsid w:val="00E85EA8"/>
    <w:rsid w:val="00E860BC"/>
    <w:rsid w:val="00E860FB"/>
    <w:rsid w:val="00E8619E"/>
    <w:rsid w:val="00E862C6"/>
    <w:rsid w:val="00E86686"/>
    <w:rsid w:val="00E86739"/>
    <w:rsid w:val="00E86CF9"/>
    <w:rsid w:val="00E86E12"/>
    <w:rsid w:val="00E86E90"/>
    <w:rsid w:val="00E86F34"/>
    <w:rsid w:val="00E86F3C"/>
    <w:rsid w:val="00E87124"/>
    <w:rsid w:val="00E871C9"/>
    <w:rsid w:val="00E87235"/>
    <w:rsid w:val="00E87302"/>
    <w:rsid w:val="00E8756C"/>
    <w:rsid w:val="00E876B7"/>
    <w:rsid w:val="00E8798F"/>
    <w:rsid w:val="00E87A17"/>
    <w:rsid w:val="00E87ABD"/>
    <w:rsid w:val="00E87DCD"/>
    <w:rsid w:val="00E87DFB"/>
    <w:rsid w:val="00E901AA"/>
    <w:rsid w:val="00E90226"/>
    <w:rsid w:val="00E902F8"/>
    <w:rsid w:val="00E9037A"/>
    <w:rsid w:val="00E9047E"/>
    <w:rsid w:val="00E90802"/>
    <w:rsid w:val="00E90854"/>
    <w:rsid w:val="00E908B1"/>
    <w:rsid w:val="00E909BE"/>
    <w:rsid w:val="00E90DF7"/>
    <w:rsid w:val="00E9128B"/>
    <w:rsid w:val="00E912E9"/>
    <w:rsid w:val="00E912FE"/>
    <w:rsid w:val="00E91335"/>
    <w:rsid w:val="00E913F2"/>
    <w:rsid w:val="00E917C0"/>
    <w:rsid w:val="00E91937"/>
    <w:rsid w:val="00E91A65"/>
    <w:rsid w:val="00E91A91"/>
    <w:rsid w:val="00E91BEA"/>
    <w:rsid w:val="00E91C18"/>
    <w:rsid w:val="00E91C68"/>
    <w:rsid w:val="00E91C9A"/>
    <w:rsid w:val="00E91D76"/>
    <w:rsid w:val="00E91E98"/>
    <w:rsid w:val="00E91FA5"/>
    <w:rsid w:val="00E92159"/>
    <w:rsid w:val="00E921BE"/>
    <w:rsid w:val="00E92230"/>
    <w:rsid w:val="00E922CF"/>
    <w:rsid w:val="00E92464"/>
    <w:rsid w:val="00E92525"/>
    <w:rsid w:val="00E92571"/>
    <w:rsid w:val="00E925C3"/>
    <w:rsid w:val="00E928BE"/>
    <w:rsid w:val="00E92A91"/>
    <w:rsid w:val="00E92B88"/>
    <w:rsid w:val="00E92C59"/>
    <w:rsid w:val="00E92E42"/>
    <w:rsid w:val="00E92F24"/>
    <w:rsid w:val="00E92F3B"/>
    <w:rsid w:val="00E930C4"/>
    <w:rsid w:val="00E930CB"/>
    <w:rsid w:val="00E9370C"/>
    <w:rsid w:val="00E938D6"/>
    <w:rsid w:val="00E9399A"/>
    <w:rsid w:val="00E93A6F"/>
    <w:rsid w:val="00E93A71"/>
    <w:rsid w:val="00E93B95"/>
    <w:rsid w:val="00E93BBF"/>
    <w:rsid w:val="00E93E8F"/>
    <w:rsid w:val="00E93F16"/>
    <w:rsid w:val="00E9409F"/>
    <w:rsid w:val="00E94194"/>
    <w:rsid w:val="00E94324"/>
    <w:rsid w:val="00E943AB"/>
    <w:rsid w:val="00E945D5"/>
    <w:rsid w:val="00E94BED"/>
    <w:rsid w:val="00E94E00"/>
    <w:rsid w:val="00E952BE"/>
    <w:rsid w:val="00E9546A"/>
    <w:rsid w:val="00E95560"/>
    <w:rsid w:val="00E955BC"/>
    <w:rsid w:val="00E955FC"/>
    <w:rsid w:val="00E956D5"/>
    <w:rsid w:val="00E956EA"/>
    <w:rsid w:val="00E9580B"/>
    <w:rsid w:val="00E95993"/>
    <w:rsid w:val="00E95A65"/>
    <w:rsid w:val="00E95B5E"/>
    <w:rsid w:val="00E95D97"/>
    <w:rsid w:val="00E95F57"/>
    <w:rsid w:val="00E95F85"/>
    <w:rsid w:val="00E95F97"/>
    <w:rsid w:val="00E95FBE"/>
    <w:rsid w:val="00E96255"/>
    <w:rsid w:val="00E962F2"/>
    <w:rsid w:val="00E96617"/>
    <w:rsid w:val="00E96683"/>
    <w:rsid w:val="00E9692C"/>
    <w:rsid w:val="00E96A62"/>
    <w:rsid w:val="00E96ABF"/>
    <w:rsid w:val="00E96BC1"/>
    <w:rsid w:val="00E96D05"/>
    <w:rsid w:val="00E96DE9"/>
    <w:rsid w:val="00E96E30"/>
    <w:rsid w:val="00E96E8A"/>
    <w:rsid w:val="00E96ED8"/>
    <w:rsid w:val="00E972A2"/>
    <w:rsid w:val="00E97343"/>
    <w:rsid w:val="00E973A4"/>
    <w:rsid w:val="00E977E1"/>
    <w:rsid w:val="00E9794E"/>
    <w:rsid w:val="00E979C9"/>
    <w:rsid w:val="00E979EE"/>
    <w:rsid w:val="00E97A7C"/>
    <w:rsid w:val="00E97AA5"/>
    <w:rsid w:val="00E97B2E"/>
    <w:rsid w:val="00E97B8E"/>
    <w:rsid w:val="00E97C64"/>
    <w:rsid w:val="00E97D24"/>
    <w:rsid w:val="00E97E79"/>
    <w:rsid w:val="00E97FB1"/>
    <w:rsid w:val="00EA0270"/>
    <w:rsid w:val="00EA0596"/>
    <w:rsid w:val="00EA070C"/>
    <w:rsid w:val="00EA0710"/>
    <w:rsid w:val="00EA08C8"/>
    <w:rsid w:val="00EA1057"/>
    <w:rsid w:val="00EA10B2"/>
    <w:rsid w:val="00EA1194"/>
    <w:rsid w:val="00EA16F5"/>
    <w:rsid w:val="00EA189F"/>
    <w:rsid w:val="00EA1920"/>
    <w:rsid w:val="00EA1B94"/>
    <w:rsid w:val="00EA1F8C"/>
    <w:rsid w:val="00EA2054"/>
    <w:rsid w:val="00EA21C6"/>
    <w:rsid w:val="00EA22B0"/>
    <w:rsid w:val="00EA2310"/>
    <w:rsid w:val="00EA23AB"/>
    <w:rsid w:val="00EA25A3"/>
    <w:rsid w:val="00EA25D8"/>
    <w:rsid w:val="00EA268B"/>
    <w:rsid w:val="00EA26EA"/>
    <w:rsid w:val="00EA2760"/>
    <w:rsid w:val="00EA27BA"/>
    <w:rsid w:val="00EA2D5C"/>
    <w:rsid w:val="00EA2FB6"/>
    <w:rsid w:val="00EA30C2"/>
    <w:rsid w:val="00EA38E5"/>
    <w:rsid w:val="00EA3B2C"/>
    <w:rsid w:val="00EA3D1F"/>
    <w:rsid w:val="00EA3DD0"/>
    <w:rsid w:val="00EA3EF4"/>
    <w:rsid w:val="00EA3EFC"/>
    <w:rsid w:val="00EA41D1"/>
    <w:rsid w:val="00EA43AF"/>
    <w:rsid w:val="00EA4559"/>
    <w:rsid w:val="00EA4720"/>
    <w:rsid w:val="00EA4926"/>
    <w:rsid w:val="00EA4A33"/>
    <w:rsid w:val="00EA4A86"/>
    <w:rsid w:val="00EA4A8A"/>
    <w:rsid w:val="00EA4AD7"/>
    <w:rsid w:val="00EA4B54"/>
    <w:rsid w:val="00EA4D41"/>
    <w:rsid w:val="00EA4FCC"/>
    <w:rsid w:val="00EA50CB"/>
    <w:rsid w:val="00EA5300"/>
    <w:rsid w:val="00EA5419"/>
    <w:rsid w:val="00EA575D"/>
    <w:rsid w:val="00EA57CA"/>
    <w:rsid w:val="00EA5A3B"/>
    <w:rsid w:val="00EA5DBE"/>
    <w:rsid w:val="00EA5E3E"/>
    <w:rsid w:val="00EA5EE0"/>
    <w:rsid w:val="00EA6091"/>
    <w:rsid w:val="00EA6172"/>
    <w:rsid w:val="00EA656D"/>
    <w:rsid w:val="00EA6589"/>
    <w:rsid w:val="00EA69DE"/>
    <w:rsid w:val="00EA70AF"/>
    <w:rsid w:val="00EA70D2"/>
    <w:rsid w:val="00EA7193"/>
    <w:rsid w:val="00EA749F"/>
    <w:rsid w:val="00EA74D2"/>
    <w:rsid w:val="00EA78AB"/>
    <w:rsid w:val="00EA796B"/>
    <w:rsid w:val="00EA7976"/>
    <w:rsid w:val="00EA7AE7"/>
    <w:rsid w:val="00EA7B4B"/>
    <w:rsid w:val="00EA7C8C"/>
    <w:rsid w:val="00EA7FEF"/>
    <w:rsid w:val="00EB0156"/>
    <w:rsid w:val="00EB01A3"/>
    <w:rsid w:val="00EB02FC"/>
    <w:rsid w:val="00EB072D"/>
    <w:rsid w:val="00EB07E0"/>
    <w:rsid w:val="00EB0C3F"/>
    <w:rsid w:val="00EB0C64"/>
    <w:rsid w:val="00EB10E6"/>
    <w:rsid w:val="00EB1631"/>
    <w:rsid w:val="00EB17BE"/>
    <w:rsid w:val="00EB18FE"/>
    <w:rsid w:val="00EB1A15"/>
    <w:rsid w:val="00EB1C03"/>
    <w:rsid w:val="00EB1C90"/>
    <w:rsid w:val="00EB1DCC"/>
    <w:rsid w:val="00EB1E27"/>
    <w:rsid w:val="00EB1E77"/>
    <w:rsid w:val="00EB1F2D"/>
    <w:rsid w:val="00EB2087"/>
    <w:rsid w:val="00EB2594"/>
    <w:rsid w:val="00EB2613"/>
    <w:rsid w:val="00EB2BB5"/>
    <w:rsid w:val="00EB3126"/>
    <w:rsid w:val="00EB3197"/>
    <w:rsid w:val="00EB31DF"/>
    <w:rsid w:val="00EB3253"/>
    <w:rsid w:val="00EB32A2"/>
    <w:rsid w:val="00EB35CF"/>
    <w:rsid w:val="00EB363B"/>
    <w:rsid w:val="00EB36CC"/>
    <w:rsid w:val="00EB383C"/>
    <w:rsid w:val="00EB3888"/>
    <w:rsid w:val="00EB398E"/>
    <w:rsid w:val="00EB3B27"/>
    <w:rsid w:val="00EB3BE2"/>
    <w:rsid w:val="00EB3F06"/>
    <w:rsid w:val="00EB4012"/>
    <w:rsid w:val="00EB401F"/>
    <w:rsid w:val="00EB4106"/>
    <w:rsid w:val="00EB410D"/>
    <w:rsid w:val="00EB4537"/>
    <w:rsid w:val="00EB469D"/>
    <w:rsid w:val="00EB46F8"/>
    <w:rsid w:val="00EB4766"/>
    <w:rsid w:val="00EB47D3"/>
    <w:rsid w:val="00EB4821"/>
    <w:rsid w:val="00EB489C"/>
    <w:rsid w:val="00EB49EC"/>
    <w:rsid w:val="00EB4CA3"/>
    <w:rsid w:val="00EB4F21"/>
    <w:rsid w:val="00EB5046"/>
    <w:rsid w:val="00EB5071"/>
    <w:rsid w:val="00EB53A0"/>
    <w:rsid w:val="00EB5532"/>
    <w:rsid w:val="00EB5606"/>
    <w:rsid w:val="00EB57EE"/>
    <w:rsid w:val="00EB5819"/>
    <w:rsid w:val="00EB5886"/>
    <w:rsid w:val="00EB5AE1"/>
    <w:rsid w:val="00EB5AE4"/>
    <w:rsid w:val="00EB5C17"/>
    <w:rsid w:val="00EB5C29"/>
    <w:rsid w:val="00EB5C9B"/>
    <w:rsid w:val="00EB5D11"/>
    <w:rsid w:val="00EB5D65"/>
    <w:rsid w:val="00EB5DB5"/>
    <w:rsid w:val="00EB5E25"/>
    <w:rsid w:val="00EB629C"/>
    <w:rsid w:val="00EB62D1"/>
    <w:rsid w:val="00EB636F"/>
    <w:rsid w:val="00EB640F"/>
    <w:rsid w:val="00EB6522"/>
    <w:rsid w:val="00EB680C"/>
    <w:rsid w:val="00EB685D"/>
    <w:rsid w:val="00EB69B0"/>
    <w:rsid w:val="00EB6D0C"/>
    <w:rsid w:val="00EB6DE8"/>
    <w:rsid w:val="00EB71D4"/>
    <w:rsid w:val="00EB7503"/>
    <w:rsid w:val="00EB761D"/>
    <w:rsid w:val="00EB762D"/>
    <w:rsid w:val="00EB774D"/>
    <w:rsid w:val="00EB7797"/>
    <w:rsid w:val="00EB78D5"/>
    <w:rsid w:val="00EB79CD"/>
    <w:rsid w:val="00EB7B1D"/>
    <w:rsid w:val="00EB7D47"/>
    <w:rsid w:val="00EB7FF6"/>
    <w:rsid w:val="00EC0037"/>
    <w:rsid w:val="00EC004E"/>
    <w:rsid w:val="00EC0072"/>
    <w:rsid w:val="00EC01C5"/>
    <w:rsid w:val="00EC03DF"/>
    <w:rsid w:val="00EC08E0"/>
    <w:rsid w:val="00EC0926"/>
    <w:rsid w:val="00EC0AB1"/>
    <w:rsid w:val="00EC0D39"/>
    <w:rsid w:val="00EC0D9C"/>
    <w:rsid w:val="00EC11FB"/>
    <w:rsid w:val="00EC12BD"/>
    <w:rsid w:val="00EC133F"/>
    <w:rsid w:val="00EC1354"/>
    <w:rsid w:val="00EC1564"/>
    <w:rsid w:val="00EC1796"/>
    <w:rsid w:val="00EC189A"/>
    <w:rsid w:val="00EC18E9"/>
    <w:rsid w:val="00EC1922"/>
    <w:rsid w:val="00EC1B48"/>
    <w:rsid w:val="00EC1BB3"/>
    <w:rsid w:val="00EC1C3B"/>
    <w:rsid w:val="00EC1F51"/>
    <w:rsid w:val="00EC21B4"/>
    <w:rsid w:val="00EC21D9"/>
    <w:rsid w:val="00EC225D"/>
    <w:rsid w:val="00EC23D5"/>
    <w:rsid w:val="00EC2706"/>
    <w:rsid w:val="00EC28B0"/>
    <w:rsid w:val="00EC2949"/>
    <w:rsid w:val="00EC297B"/>
    <w:rsid w:val="00EC298C"/>
    <w:rsid w:val="00EC2B50"/>
    <w:rsid w:val="00EC2ED8"/>
    <w:rsid w:val="00EC30DF"/>
    <w:rsid w:val="00EC317E"/>
    <w:rsid w:val="00EC3235"/>
    <w:rsid w:val="00EC3314"/>
    <w:rsid w:val="00EC33C0"/>
    <w:rsid w:val="00EC35D0"/>
    <w:rsid w:val="00EC3607"/>
    <w:rsid w:val="00EC36B2"/>
    <w:rsid w:val="00EC36C7"/>
    <w:rsid w:val="00EC375C"/>
    <w:rsid w:val="00EC38C5"/>
    <w:rsid w:val="00EC3A42"/>
    <w:rsid w:val="00EC3AC7"/>
    <w:rsid w:val="00EC3C21"/>
    <w:rsid w:val="00EC3C61"/>
    <w:rsid w:val="00EC3E44"/>
    <w:rsid w:val="00EC3FFF"/>
    <w:rsid w:val="00EC40B0"/>
    <w:rsid w:val="00EC4103"/>
    <w:rsid w:val="00EC4294"/>
    <w:rsid w:val="00EC42ED"/>
    <w:rsid w:val="00EC4404"/>
    <w:rsid w:val="00EC45DF"/>
    <w:rsid w:val="00EC462E"/>
    <w:rsid w:val="00EC4932"/>
    <w:rsid w:val="00EC4935"/>
    <w:rsid w:val="00EC4A17"/>
    <w:rsid w:val="00EC4A77"/>
    <w:rsid w:val="00EC4B18"/>
    <w:rsid w:val="00EC4BB6"/>
    <w:rsid w:val="00EC4BE6"/>
    <w:rsid w:val="00EC4C89"/>
    <w:rsid w:val="00EC4CDE"/>
    <w:rsid w:val="00EC4E84"/>
    <w:rsid w:val="00EC4E9C"/>
    <w:rsid w:val="00EC4F7C"/>
    <w:rsid w:val="00EC5042"/>
    <w:rsid w:val="00EC50D8"/>
    <w:rsid w:val="00EC5305"/>
    <w:rsid w:val="00EC5394"/>
    <w:rsid w:val="00EC5686"/>
    <w:rsid w:val="00EC571B"/>
    <w:rsid w:val="00EC575F"/>
    <w:rsid w:val="00EC5919"/>
    <w:rsid w:val="00EC595A"/>
    <w:rsid w:val="00EC595E"/>
    <w:rsid w:val="00EC5AF7"/>
    <w:rsid w:val="00EC5C9E"/>
    <w:rsid w:val="00EC5E53"/>
    <w:rsid w:val="00EC5E84"/>
    <w:rsid w:val="00EC5F38"/>
    <w:rsid w:val="00EC6118"/>
    <w:rsid w:val="00EC6180"/>
    <w:rsid w:val="00EC646E"/>
    <w:rsid w:val="00EC652E"/>
    <w:rsid w:val="00EC6697"/>
    <w:rsid w:val="00EC679D"/>
    <w:rsid w:val="00EC6A0D"/>
    <w:rsid w:val="00EC6A6E"/>
    <w:rsid w:val="00EC6C40"/>
    <w:rsid w:val="00EC6D12"/>
    <w:rsid w:val="00EC6D26"/>
    <w:rsid w:val="00EC71D7"/>
    <w:rsid w:val="00EC72E3"/>
    <w:rsid w:val="00EC75BE"/>
    <w:rsid w:val="00EC75D7"/>
    <w:rsid w:val="00EC7881"/>
    <w:rsid w:val="00EC7950"/>
    <w:rsid w:val="00EC7A49"/>
    <w:rsid w:val="00EC7B53"/>
    <w:rsid w:val="00EC7BDE"/>
    <w:rsid w:val="00EC7C12"/>
    <w:rsid w:val="00EC7C28"/>
    <w:rsid w:val="00EC7C2A"/>
    <w:rsid w:val="00EC7CE4"/>
    <w:rsid w:val="00EC7D08"/>
    <w:rsid w:val="00EC7DB5"/>
    <w:rsid w:val="00EC7FC9"/>
    <w:rsid w:val="00ED0044"/>
    <w:rsid w:val="00ED0053"/>
    <w:rsid w:val="00ED0317"/>
    <w:rsid w:val="00ED07DE"/>
    <w:rsid w:val="00ED0A31"/>
    <w:rsid w:val="00ED0AD6"/>
    <w:rsid w:val="00ED0D1C"/>
    <w:rsid w:val="00ED0D7C"/>
    <w:rsid w:val="00ED0F63"/>
    <w:rsid w:val="00ED12C8"/>
    <w:rsid w:val="00ED14E4"/>
    <w:rsid w:val="00ED1832"/>
    <w:rsid w:val="00ED1853"/>
    <w:rsid w:val="00ED19F4"/>
    <w:rsid w:val="00ED1A87"/>
    <w:rsid w:val="00ED1AAF"/>
    <w:rsid w:val="00ED1AE6"/>
    <w:rsid w:val="00ED1B2F"/>
    <w:rsid w:val="00ED1B92"/>
    <w:rsid w:val="00ED1E5D"/>
    <w:rsid w:val="00ED1F7F"/>
    <w:rsid w:val="00ED1F97"/>
    <w:rsid w:val="00ED203A"/>
    <w:rsid w:val="00ED21F9"/>
    <w:rsid w:val="00ED23A1"/>
    <w:rsid w:val="00ED23C6"/>
    <w:rsid w:val="00ED23E2"/>
    <w:rsid w:val="00ED24C1"/>
    <w:rsid w:val="00ED24D1"/>
    <w:rsid w:val="00ED28D6"/>
    <w:rsid w:val="00ED28D8"/>
    <w:rsid w:val="00ED2961"/>
    <w:rsid w:val="00ED2978"/>
    <w:rsid w:val="00ED2A73"/>
    <w:rsid w:val="00ED2ACF"/>
    <w:rsid w:val="00ED2B7F"/>
    <w:rsid w:val="00ED2D9E"/>
    <w:rsid w:val="00ED2DAF"/>
    <w:rsid w:val="00ED2F1D"/>
    <w:rsid w:val="00ED313A"/>
    <w:rsid w:val="00ED327A"/>
    <w:rsid w:val="00ED3687"/>
    <w:rsid w:val="00ED378F"/>
    <w:rsid w:val="00ED3A24"/>
    <w:rsid w:val="00ED3A42"/>
    <w:rsid w:val="00ED3AE8"/>
    <w:rsid w:val="00ED3B44"/>
    <w:rsid w:val="00ED3CD2"/>
    <w:rsid w:val="00ED3E2C"/>
    <w:rsid w:val="00ED3F85"/>
    <w:rsid w:val="00ED4280"/>
    <w:rsid w:val="00ED440E"/>
    <w:rsid w:val="00ED4999"/>
    <w:rsid w:val="00ED4A95"/>
    <w:rsid w:val="00ED4B9A"/>
    <w:rsid w:val="00ED4DAA"/>
    <w:rsid w:val="00ED4EA5"/>
    <w:rsid w:val="00ED4F33"/>
    <w:rsid w:val="00ED4FEC"/>
    <w:rsid w:val="00ED5005"/>
    <w:rsid w:val="00ED51D7"/>
    <w:rsid w:val="00ED5428"/>
    <w:rsid w:val="00ED5597"/>
    <w:rsid w:val="00ED55E9"/>
    <w:rsid w:val="00ED55FD"/>
    <w:rsid w:val="00ED57CB"/>
    <w:rsid w:val="00ED5A6E"/>
    <w:rsid w:val="00ED5C31"/>
    <w:rsid w:val="00ED5C46"/>
    <w:rsid w:val="00ED5CDD"/>
    <w:rsid w:val="00ED5DF0"/>
    <w:rsid w:val="00ED5EE7"/>
    <w:rsid w:val="00ED5F7E"/>
    <w:rsid w:val="00ED608D"/>
    <w:rsid w:val="00ED616C"/>
    <w:rsid w:val="00ED6207"/>
    <w:rsid w:val="00ED636B"/>
    <w:rsid w:val="00ED641A"/>
    <w:rsid w:val="00ED6427"/>
    <w:rsid w:val="00ED657B"/>
    <w:rsid w:val="00ED661F"/>
    <w:rsid w:val="00ED66F4"/>
    <w:rsid w:val="00ED6706"/>
    <w:rsid w:val="00ED69B1"/>
    <w:rsid w:val="00ED6BEE"/>
    <w:rsid w:val="00ED6DB8"/>
    <w:rsid w:val="00ED6DF5"/>
    <w:rsid w:val="00ED6DFF"/>
    <w:rsid w:val="00ED6F1E"/>
    <w:rsid w:val="00ED6F39"/>
    <w:rsid w:val="00ED7081"/>
    <w:rsid w:val="00ED7111"/>
    <w:rsid w:val="00ED722A"/>
    <w:rsid w:val="00ED7542"/>
    <w:rsid w:val="00ED7670"/>
    <w:rsid w:val="00ED76AA"/>
    <w:rsid w:val="00ED7894"/>
    <w:rsid w:val="00ED7A1D"/>
    <w:rsid w:val="00ED7ADC"/>
    <w:rsid w:val="00ED7C53"/>
    <w:rsid w:val="00ED7DB1"/>
    <w:rsid w:val="00ED7E09"/>
    <w:rsid w:val="00EE0071"/>
    <w:rsid w:val="00EE0185"/>
    <w:rsid w:val="00EE04DE"/>
    <w:rsid w:val="00EE0522"/>
    <w:rsid w:val="00EE0839"/>
    <w:rsid w:val="00EE08FF"/>
    <w:rsid w:val="00EE0AAB"/>
    <w:rsid w:val="00EE0B1B"/>
    <w:rsid w:val="00EE0C4A"/>
    <w:rsid w:val="00EE0D92"/>
    <w:rsid w:val="00EE0F2B"/>
    <w:rsid w:val="00EE1014"/>
    <w:rsid w:val="00EE1034"/>
    <w:rsid w:val="00EE104F"/>
    <w:rsid w:val="00EE1129"/>
    <w:rsid w:val="00EE11C4"/>
    <w:rsid w:val="00EE132C"/>
    <w:rsid w:val="00EE1361"/>
    <w:rsid w:val="00EE16E7"/>
    <w:rsid w:val="00EE173E"/>
    <w:rsid w:val="00EE17E4"/>
    <w:rsid w:val="00EE193B"/>
    <w:rsid w:val="00EE1979"/>
    <w:rsid w:val="00EE1BD1"/>
    <w:rsid w:val="00EE1BEB"/>
    <w:rsid w:val="00EE1CCC"/>
    <w:rsid w:val="00EE1F38"/>
    <w:rsid w:val="00EE2220"/>
    <w:rsid w:val="00EE2338"/>
    <w:rsid w:val="00EE23DA"/>
    <w:rsid w:val="00EE24FA"/>
    <w:rsid w:val="00EE26A6"/>
    <w:rsid w:val="00EE26B3"/>
    <w:rsid w:val="00EE26E8"/>
    <w:rsid w:val="00EE2837"/>
    <w:rsid w:val="00EE287D"/>
    <w:rsid w:val="00EE29A6"/>
    <w:rsid w:val="00EE2B42"/>
    <w:rsid w:val="00EE2BE9"/>
    <w:rsid w:val="00EE2CF3"/>
    <w:rsid w:val="00EE2DD3"/>
    <w:rsid w:val="00EE2F80"/>
    <w:rsid w:val="00EE32F7"/>
    <w:rsid w:val="00EE3384"/>
    <w:rsid w:val="00EE346A"/>
    <w:rsid w:val="00EE3589"/>
    <w:rsid w:val="00EE3592"/>
    <w:rsid w:val="00EE36FC"/>
    <w:rsid w:val="00EE3713"/>
    <w:rsid w:val="00EE386F"/>
    <w:rsid w:val="00EE3D30"/>
    <w:rsid w:val="00EE3E16"/>
    <w:rsid w:val="00EE3F2C"/>
    <w:rsid w:val="00EE40C0"/>
    <w:rsid w:val="00EE4298"/>
    <w:rsid w:val="00EE42C4"/>
    <w:rsid w:val="00EE42F6"/>
    <w:rsid w:val="00EE4318"/>
    <w:rsid w:val="00EE4338"/>
    <w:rsid w:val="00EE439E"/>
    <w:rsid w:val="00EE45C9"/>
    <w:rsid w:val="00EE4663"/>
    <w:rsid w:val="00EE46CF"/>
    <w:rsid w:val="00EE46DF"/>
    <w:rsid w:val="00EE491C"/>
    <w:rsid w:val="00EE4CAE"/>
    <w:rsid w:val="00EE4F03"/>
    <w:rsid w:val="00EE51FC"/>
    <w:rsid w:val="00EE54C9"/>
    <w:rsid w:val="00EE555D"/>
    <w:rsid w:val="00EE5560"/>
    <w:rsid w:val="00EE5838"/>
    <w:rsid w:val="00EE584E"/>
    <w:rsid w:val="00EE5863"/>
    <w:rsid w:val="00EE5908"/>
    <w:rsid w:val="00EE5984"/>
    <w:rsid w:val="00EE5AF2"/>
    <w:rsid w:val="00EE5BF5"/>
    <w:rsid w:val="00EE5ECA"/>
    <w:rsid w:val="00EE6123"/>
    <w:rsid w:val="00EE61CF"/>
    <w:rsid w:val="00EE63AB"/>
    <w:rsid w:val="00EE6563"/>
    <w:rsid w:val="00EE6660"/>
    <w:rsid w:val="00EE68D1"/>
    <w:rsid w:val="00EE6B12"/>
    <w:rsid w:val="00EE6BA6"/>
    <w:rsid w:val="00EE6C08"/>
    <w:rsid w:val="00EE6C43"/>
    <w:rsid w:val="00EE6E5E"/>
    <w:rsid w:val="00EE6EF5"/>
    <w:rsid w:val="00EE6F76"/>
    <w:rsid w:val="00EE7257"/>
    <w:rsid w:val="00EE7265"/>
    <w:rsid w:val="00EE727A"/>
    <w:rsid w:val="00EE7322"/>
    <w:rsid w:val="00EE7332"/>
    <w:rsid w:val="00EE738D"/>
    <w:rsid w:val="00EE7415"/>
    <w:rsid w:val="00EE77F6"/>
    <w:rsid w:val="00EE7860"/>
    <w:rsid w:val="00EE793B"/>
    <w:rsid w:val="00EE7AC1"/>
    <w:rsid w:val="00EE7BB1"/>
    <w:rsid w:val="00EE7C86"/>
    <w:rsid w:val="00EE7CC9"/>
    <w:rsid w:val="00EE7DBA"/>
    <w:rsid w:val="00EE7EC3"/>
    <w:rsid w:val="00EE7FB9"/>
    <w:rsid w:val="00EF0046"/>
    <w:rsid w:val="00EF0129"/>
    <w:rsid w:val="00EF035D"/>
    <w:rsid w:val="00EF04BF"/>
    <w:rsid w:val="00EF051E"/>
    <w:rsid w:val="00EF0694"/>
    <w:rsid w:val="00EF06BA"/>
    <w:rsid w:val="00EF07C7"/>
    <w:rsid w:val="00EF0ADA"/>
    <w:rsid w:val="00EF0B3E"/>
    <w:rsid w:val="00EF0CB9"/>
    <w:rsid w:val="00EF10EB"/>
    <w:rsid w:val="00EF10F4"/>
    <w:rsid w:val="00EF10F8"/>
    <w:rsid w:val="00EF11B8"/>
    <w:rsid w:val="00EF128F"/>
    <w:rsid w:val="00EF14E1"/>
    <w:rsid w:val="00EF154A"/>
    <w:rsid w:val="00EF1655"/>
    <w:rsid w:val="00EF16AD"/>
    <w:rsid w:val="00EF178F"/>
    <w:rsid w:val="00EF1816"/>
    <w:rsid w:val="00EF1826"/>
    <w:rsid w:val="00EF188F"/>
    <w:rsid w:val="00EF1968"/>
    <w:rsid w:val="00EF19BC"/>
    <w:rsid w:val="00EF1B1C"/>
    <w:rsid w:val="00EF1CFF"/>
    <w:rsid w:val="00EF1EB3"/>
    <w:rsid w:val="00EF1F5D"/>
    <w:rsid w:val="00EF1F64"/>
    <w:rsid w:val="00EF20CA"/>
    <w:rsid w:val="00EF217C"/>
    <w:rsid w:val="00EF21BE"/>
    <w:rsid w:val="00EF2419"/>
    <w:rsid w:val="00EF2548"/>
    <w:rsid w:val="00EF26DA"/>
    <w:rsid w:val="00EF28A9"/>
    <w:rsid w:val="00EF2999"/>
    <w:rsid w:val="00EF2C47"/>
    <w:rsid w:val="00EF2E40"/>
    <w:rsid w:val="00EF2EC4"/>
    <w:rsid w:val="00EF2EC8"/>
    <w:rsid w:val="00EF3366"/>
    <w:rsid w:val="00EF3477"/>
    <w:rsid w:val="00EF34FA"/>
    <w:rsid w:val="00EF3502"/>
    <w:rsid w:val="00EF3529"/>
    <w:rsid w:val="00EF353C"/>
    <w:rsid w:val="00EF3806"/>
    <w:rsid w:val="00EF394D"/>
    <w:rsid w:val="00EF3A8E"/>
    <w:rsid w:val="00EF3C3C"/>
    <w:rsid w:val="00EF3D66"/>
    <w:rsid w:val="00EF3E01"/>
    <w:rsid w:val="00EF409E"/>
    <w:rsid w:val="00EF42FC"/>
    <w:rsid w:val="00EF44C5"/>
    <w:rsid w:val="00EF452A"/>
    <w:rsid w:val="00EF45E2"/>
    <w:rsid w:val="00EF460E"/>
    <w:rsid w:val="00EF46CB"/>
    <w:rsid w:val="00EF47E3"/>
    <w:rsid w:val="00EF49B1"/>
    <w:rsid w:val="00EF4C52"/>
    <w:rsid w:val="00EF4EC1"/>
    <w:rsid w:val="00EF5072"/>
    <w:rsid w:val="00EF5099"/>
    <w:rsid w:val="00EF53B1"/>
    <w:rsid w:val="00EF53F2"/>
    <w:rsid w:val="00EF5B02"/>
    <w:rsid w:val="00EF5E35"/>
    <w:rsid w:val="00EF6005"/>
    <w:rsid w:val="00EF6133"/>
    <w:rsid w:val="00EF62D5"/>
    <w:rsid w:val="00EF62DC"/>
    <w:rsid w:val="00EF6343"/>
    <w:rsid w:val="00EF6455"/>
    <w:rsid w:val="00EF692D"/>
    <w:rsid w:val="00EF69D1"/>
    <w:rsid w:val="00EF6A1B"/>
    <w:rsid w:val="00EF6A2D"/>
    <w:rsid w:val="00EF6DE2"/>
    <w:rsid w:val="00EF6E0A"/>
    <w:rsid w:val="00EF6E5B"/>
    <w:rsid w:val="00EF6F72"/>
    <w:rsid w:val="00EF7077"/>
    <w:rsid w:val="00EF733B"/>
    <w:rsid w:val="00EF7350"/>
    <w:rsid w:val="00EF7727"/>
    <w:rsid w:val="00EF781D"/>
    <w:rsid w:val="00EF7876"/>
    <w:rsid w:val="00EF7B7C"/>
    <w:rsid w:val="00EF7BD8"/>
    <w:rsid w:val="00EF7C20"/>
    <w:rsid w:val="00EF7CDC"/>
    <w:rsid w:val="00F0002B"/>
    <w:rsid w:val="00F00327"/>
    <w:rsid w:val="00F006D0"/>
    <w:rsid w:val="00F00702"/>
    <w:rsid w:val="00F007B5"/>
    <w:rsid w:val="00F008AC"/>
    <w:rsid w:val="00F008FC"/>
    <w:rsid w:val="00F00972"/>
    <w:rsid w:val="00F00A92"/>
    <w:rsid w:val="00F00B96"/>
    <w:rsid w:val="00F00E5C"/>
    <w:rsid w:val="00F00E7B"/>
    <w:rsid w:val="00F01178"/>
    <w:rsid w:val="00F012D1"/>
    <w:rsid w:val="00F01469"/>
    <w:rsid w:val="00F01753"/>
    <w:rsid w:val="00F017CE"/>
    <w:rsid w:val="00F01952"/>
    <w:rsid w:val="00F01A1C"/>
    <w:rsid w:val="00F02020"/>
    <w:rsid w:val="00F020B1"/>
    <w:rsid w:val="00F023FE"/>
    <w:rsid w:val="00F0264D"/>
    <w:rsid w:val="00F026A5"/>
    <w:rsid w:val="00F027B8"/>
    <w:rsid w:val="00F027EF"/>
    <w:rsid w:val="00F0287B"/>
    <w:rsid w:val="00F029A9"/>
    <w:rsid w:val="00F02C34"/>
    <w:rsid w:val="00F02CF9"/>
    <w:rsid w:val="00F02E97"/>
    <w:rsid w:val="00F02EBC"/>
    <w:rsid w:val="00F02F01"/>
    <w:rsid w:val="00F03116"/>
    <w:rsid w:val="00F037A7"/>
    <w:rsid w:val="00F03E4C"/>
    <w:rsid w:val="00F0414F"/>
    <w:rsid w:val="00F04182"/>
    <w:rsid w:val="00F04192"/>
    <w:rsid w:val="00F041F1"/>
    <w:rsid w:val="00F04207"/>
    <w:rsid w:val="00F04335"/>
    <w:rsid w:val="00F0433B"/>
    <w:rsid w:val="00F0441D"/>
    <w:rsid w:val="00F044C6"/>
    <w:rsid w:val="00F045B9"/>
    <w:rsid w:val="00F04635"/>
    <w:rsid w:val="00F046A3"/>
    <w:rsid w:val="00F046D5"/>
    <w:rsid w:val="00F04848"/>
    <w:rsid w:val="00F04898"/>
    <w:rsid w:val="00F04E01"/>
    <w:rsid w:val="00F04FCE"/>
    <w:rsid w:val="00F0510B"/>
    <w:rsid w:val="00F0512B"/>
    <w:rsid w:val="00F0526A"/>
    <w:rsid w:val="00F052C6"/>
    <w:rsid w:val="00F052F8"/>
    <w:rsid w:val="00F05417"/>
    <w:rsid w:val="00F05496"/>
    <w:rsid w:val="00F0558F"/>
    <w:rsid w:val="00F055BD"/>
    <w:rsid w:val="00F055E0"/>
    <w:rsid w:val="00F056E5"/>
    <w:rsid w:val="00F057B0"/>
    <w:rsid w:val="00F057B2"/>
    <w:rsid w:val="00F05A8A"/>
    <w:rsid w:val="00F05AB0"/>
    <w:rsid w:val="00F05C37"/>
    <w:rsid w:val="00F05DDF"/>
    <w:rsid w:val="00F05E4B"/>
    <w:rsid w:val="00F06655"/>
    <w:rsid w:val="00F06A8C"/>
    <w:rsid w:val="00F06C26"/>
    <w:rsid w:val="00F06D2D"/>
    <w:rsid w:val="00F06D42"/>
    <w:rsid w:val="00F06E67"/>
    <w:rsid w:val="00F071DC"/>
    <w:rsid w:val="00F0777A"/>
    <w:rsid w:val="00F07A8A"/>
    <w:rsid w:val="00F07BB6"/>
    <w:rsid w:val="00F07C99"/>
    <w:rsid w:val="00F07CA4"/>
    <w:rsid w:val="00F07D3B"/>
    <w:rsid w:val="00F07F3F"/>
    <w:rsid w:val="00F104DA"/>
    <w:rsid w:val="00F104F3"/>
    <w:rsid w:val="00F10643"/>
    <w:rsid w:val="00F10661"/>
    <w:rsid w:val="00F10834"/>
    <w:rsid w:val="00F10C6F"/>
    <w:rsid w:val="00F10CB4"/>
    <w:rsid w:val="00F10E10"/>
    <w:rsid w:val="00F10F33"/>
    <w:rsid w:val="00F110F6"/>
    <w:rsid w:val="00F1115C"/>
    <w:rsid w:val="00F11190"/>
    <w:rsid w:val="00F111C8"/>
    <w:rsid w:val="00F112E5"/>
    <w:rsid w:val="00F119FA"/>
    <w:rsid w:val="00F11A7F"/>
    <w:rsid w:val="00F11C09"/>
    <w:rsid w:val="00F11E4A"/>
    <w:rsid w:val="00F11F47"/>
    <w:rsid w:val="00F120EC"/>
    <w:rsid w:val="00F1230A"/>
    <w:rsid w:val="00F1235D"/>
    <w:rsid w:val="00F123DC"/>
    <w:rsid w:val="00F124BB"/>
    <w:rsid w:val="00F124D8"/>
    <w:rsid w:val="00F12563"/>
    <w:rsid w:val="00F12881"/>
    <w:rsid w:val="00F128AC"/>
    <w:rsid w:val="00F12C2E"/>
    <w:rsid w:val="00F12CD2"/>
    <w:rsid w:val="00F12D07"/>
    <w:rsid w:val="00F12E50"/>
    <w:rsid w:val="00F12E93"/>
    <w:rsid w:val="00F12EC2"/>
    <w:rsid w:val="00F12FEA"/>
    <w:rsid w:val="00F1327B"/>
    <w:rsid w:val="00F133AA"/>
    <w:rsid w:val="00F135AA"/>
    <w:rsid w:val="00F13699"/>
    <w:rsid w:val="00F13766"/>
    <w:rsid w:val="00F13A09"/>
    <w:rsid w:val="00F13A66"/>
    <w:rsid w:val="00F13AA5"/>
    <w:rsid w:val="00F13B29"/>
    <w:rsid w:val="00F13D3A"/>
    <w:rsid w:val="00F13E02"/>
    <w:rsid w:val="00F13E0B"/>
    <w:rsid w:val="00F13F00"/>
    <w:rsid w:val="00F14273"/>
    <w:rsid w:val="00F142A7"/>
    <w:rsid w:val="00F14362"/>
    <w:rsid w:val="00F14435"/>
    <w:rsid w:val="00F1443F"/>
    <w:rsid w:val="00F1468E"/>
    <w:rsid w:val="00F146DC"/>
    <w:rsid w:val="00F14722"/>
    <w:rsid w:val="00F147DA"/>
    <w:rsid w:val="00F1481B"/>
    <w:rsid w:val="00F148A4"/>
    <w:rsid w:val="00F148AA"/>
    <w:rsid w:val="00F14907"/>
    <w:rsid w:val="00F1496E"/>
    <w:rsid w:val="00F1498B"/>
    <w:rsid w:val="00F14E74"/>
    <w:rsid w:val="00F14F46"/>
    <w:rsid w:val="00F15015"/>
    <w:rsid w:val="00F15188"/>
    <w:rsid w:val="00F153EF"/>
    <w:rsid w:val="00F1543F"/>
    <w:rsid w:val="00F15482"/>
    <w:rsid w:val="00F15514"/>
    <w:rsid w:val="00F1551C"/>
    <w:rsid w:val="00F15526"/>
    <w:rsid w:val="00F1554F"/>
    <w:rsid w:val="00F155E2"/>
    <w:rsid w:val="00F15661"/>
    <w:rsid w:val="00F156D0"/>
    <w:rsid w:val="00F156D8"/>
    <w:rsid w:val="00F156FD"/>
    <w:rsid w:val="00F1570D"/>
    <w:rsid w:val="00F15738"/>
    <w:rsid w:val="00F1579C"/>
    <w:rsid w:val="00F157B1"/>
    <w:rsid w:val="00F157EA"/>
    <w:rsid w:val="00F15807"/>
    <w:rsid w:val="00F159A9"/>
    <w:rsid w:val="00F15C67"/>
    <w:rsid w:val="00F16062"/>
    <w:rsid w:val="00F16097"/>
    <w:rsid w:val="00F1609A"/>
    <w:rsid w:val="00F16147"/>
    <w:rsid w:val="00F1627E"/>
    <w:rsid w:val="00F1639D"/>
    <w:rsid w:val="00F163A3"/>
    <w:rsid w:val="00F163ED"/>
    <w:rsid w:val="00F16499"/>
    <w:rsid w:val="00F1674A"/>
    <w:rsid w:val="00F168E8"/>
    <w:rsid w:val="00F16A87"/>
    <w:rsid w:val="00F16D93"/>
    <w:rsid w:val="00F16DAC"/>
    <w:rsid w:val="00F16F91"/>
    <w:rsid w:val="00F17388"/>
    <w:rsid w:val="00F173AB"/>
    <w:rsid w:val="00F174C3"/>
    <w:rsid w:val="00F1754E"/>
    <w:rsid w:val="00F1768D"/>
    <w:rsid w:val="00F1778A"/>
    <w:rsid w:val="00F17879"/>
    <w:rsid w:val="00F17AA9"/>
    <w:rsid w:val="00F17BA1"/>
    <w:rsid w:val="00F2000C"/>
    <w:rsid w:val="00F20065"/>
    <w:rsid w:val="00F200BE"/>
    <w:rsid w:val="00F201CF"/>
    <w:rsid w:val="00F20312"/>
    <w:rsid w:val="00F20686"/>
    <w:rsid w:val="00F20741"/>
    <w:rsid w:val="00F20765"/>
    <w:rsid w:val="00F20816"/>
    <w:rsid w:val="00F20A94"/>
    <w:rsid w:val="00F20B77"/>
    <w:rsid w:val="00F20B7B"/>
    <w:rsid w:val="00F20BD0"/>
    <w:rsid w:val="00F20E9A"/>
    <w:rsid w:val="00F20EDA"/>
    <w:rsid w:val="00F20EF0"/>
    <w:rsid w:val="00F212A5"/>
    <w:rsid w:val="00F212D8"/>
    <w:rsid w:val="00F21325"/>
    <w:rsid w:val="00F213DE"/>
    <w:rsid w:val="00F213FC"/>
    <w:rsid w:val="00F21676"/>
    <w:rsid w:val="00F216F5"/>
    <w:rsid w:val="00F2198B"/>
    <w:rsid w:val="00F21A3A"/>
    <w:rsid w:val="00F21C06"/>
    <w:rsid w:val="00F21EFD"/>
    <w:rsid w:val="00F22012"/>
    <w:rsid w:val="00F220DD"/>
    <w:rsid w:val="00F22291"/>
    <w:rsid w:val="00F223B2"/>
    <w:rsid w:val="00F223EC"/>
    <w:rsid w:val="00F224BC"/>
    <w:rsid w:val="00F22598"/>
    <w:rsid w:val="00F22A7C"/>
    <w:rsid w:val="00F22AB1"/>
    <w:rsid w:val="00F22B3B"/>
    <w:rsid w:val="00F22CC2"/>
    <w:rsid w:val="00F22E64"/>
    <w:rsid w:val="00F23050"/>
    <w:rsid w:val="00F23378"/>
    <w:rsid w:val="00F23609"/>
    <w:rsid w:val="00F23781"/>
    <w:rsid w:val="00F23991"/>
    <w:rsid w:val="00F23A4C"/>
    <w:rsid w:val="00F23AA3"/>
    <w:rsid w:val="00F23B3D"/>
    <w:rsid w:val="00F23D71"/>
    <w:rsid w:val="00F24106"/>
    <w:rsid w:val="00F2415C"/>
    <w:rsid w:val="00F24312"/>
    <w:rsid w:val="00F24457"/>
    <w:rsid w:val="00F24497"/>
    <w:rsid w:val="00F246EB"/>
    <w:rsid w:val="00F24782"/>
    <w:rsid w:val="00F247A1"/>
    <w:rsid w:val="00F24990"/>
    <w:rsid w:val="00F24C6B"/>
    <w:rsid w:val="00F251EA"/>
    <w:rsid w:val="00F25246"/>
    <w:rsid w:val="00F25492"/>
    <w:rsid w:val="00F25792"/>
    <w:rsid w:val="00F257F5"/>
    <w:rsid w:val="00F258BB"/>
    <w:rsid w:val="00F25A8E"/>
    <w:rsid w:val="00F25AF9"/>
    <w:rsid w:val="00F25F29"/>
    <w:rsid w:val="00F25F7B"/>
    <w:rsid w:val="00F26023"/>
    <w:rsid w:val="00F2613F"/>
    <w:rsid w:val="00F26157"/>
    <w:rsid w:val="00F26364"/>
    <w:rsid w:val="00F264B9"/>
    <w:rsid w:val="00F26801"/>
    <w:rsid w:val="00F26932"/>
    <w:rsid w:val="00F26940"/>
    <w:rsid w:val="00F26A20"/>
    <w:rsid w:val="00F26A96"/>
    <w:rsid w:val="00F26D98"/>
    <w:rsid w:val="00F26DF0"/>
    <w:rsid w:val="00F26F4A"/>
    <w:rsid w:val="00F270C7"/>
    <w:rsid w:val="00F27250"/>
    <w:rsid w:val="00F2739C"/>
    <w:rsid w:val="00F275A7"/>
    <w:rsid w:val="00F2789C"/>
    <w:rsid w:val="00F27A00"/>
    <w:rsid w:val="00F27D8A"/>
    <w:rsid w:val="00F27DD7"/>
    <w:rsid w:val="00F3021C"/>
    <w:rsid w:val="00F3024C"/>
    <w:rsid w:val="00F302CD"/>
    <w:rsid w:val="00F303F5"/>
    <w:rsid w:val="00F304DC"/>
    <w:rsid w:val="00F307A3"/>
    <w:rsid w:val="00F30850"/>
    <w:rsid w:val="00F30851"/>
    <w:rsid w:val="00F308C0"/>
    <w:rsid w:val="00F308E5"/>
    <w:rsid w:val="00F3091C"/>
    <w:rsid w:val="00F30A87"/>
    <w:rsid w:val="00F30C7A"/>
    <w:rsid w:val="00F30CA7"/>
    <w:rsid w:val="00F30D55"/>
    <w:rsid w:val="00F31107"/>
    <w:rsid w:val="00F31141"/>
    <w:rsid w:val="00F31298"/>
    <w:rsid w:val="00F314B4"/>
    <w:rsid w:val="00F314E8"/>
    <w:rsid w:val="00F31506"/>
    <w:rsid w:val="00F3155A"/>
    <w:rsid w:val="00F31645"/>
    <w:rsid w:val="00F31D16"/>
    <w:rsid w:val="00F31D47"/>
    <w:rsid w:val="00F31FB3"/>
    <w:rsid w:val="00F321CD"/>
    <w:rsid w:val="00F328AA"/>
    <w:rsid w:val="00F32974"/>
    <w:rsid w:val="00F32A30"/>
    <w:rsid w:val="00F32A67"/>
    <w:rsid w:val="00F32AD4"/>
    <w:rsid w:val="00F32B1E"/>
    <w:rsid w:val="00F32C3D"/>
    <w:rsid w:val="00F33017"/>
    <w:rsid w:val="00F3315C"/>
    <w:rsid w:val="00F3326A"/>
    <w:rsid w:val="00F3346F"/>
    <w:rsid w:val="00F33498"/>
    <w:rsid w:val="00F33703"/>
    <w:rsid w:val="00F3373D"/>
    <w:rsid w:val="00F33CBE"/>
    <w:rsid w:val="00F33F80"/>
    <w:rsid w:val="00F34697"/>
    <w:rsid w:val="00F346C6"/>
    <w:rsid w:val="00F34764"/>
    <w:rsid w:val="00F3479F"/>
    <w:rsid w:val="00F3481D"/>
    <w:rsid w:val="00F348DD"/>
    <w:rsid w:val="00F34A41"/>
    <w:rsid w:val="00F34A61"/>
    <w:rsid w:val="00F34C58"/>
    <w:rsid w:val="00F34C8A"/>
    <w:rsid w:val="00F34CD8"/>
    <w:rsid w:val="00F34CDE"/>
    <w:rsid w:val="00F34E18"/>
    <w:rsid w:val="00F34EAF"/>
    <w:rsid w:val="00F35001"/>
    <w:rsid w:val="00F35284"/>
    <w:rsid w:val="00F356FB"/>
    <w:rsid w:val="00F35854"/>
    <w:rsid w:val="00F358A6"/>
    <w:rsid w:val="00F35A66"/>
    <w:rsid w:val="00F35AAB"/>
    <w:rsid w:val="00F35BCA"/>
    <w:rsid w:val="00F35E3D"/>
    <w:rsid w:val="00F36027"/>
    <w:rsid w:val="00F361A4"/>
    <w:rsid w:val="00F36315"/>
    <w:rsid w:val="00F363BD"/>
    <w:rsid w:val="00F36424"/>
    <w:rsid w:val="00F36480"/>
    <w:rsid w:val="00F364E4"/>
    <w:rsid w:val="00F367EE"/>
    <w:rsid w:val="00F36929"/>
    <w:rsid w:val="00F3692A"/>
    <w:rsid w:val="00F36982"/>
    <w:rsid w:val="00F369F1"/>
    <w:rsid w:val="00F36C24"/>
    <w:rsid w:val="00F36CF6"/>
    <w:rsid w:val="00F36E30"/>
    <w:rsid w:val="00F36F04"/>
    <w:rsid w:val="00F36F35"/>
    <w:rsid w:val="00F36F6A"/>
    <w:rsid w:val="00F36F78"/>
    <w:rsid w:val="00F3720E"/>
    <w:rsid w:val="00F3733F"/>
    <w:rsid w:val="00F3738B"/>
    <w:rsid w:val="00F374D0"/>
    <w:rsid w:val="00F37589"/>
    <w:rsid w:val="00F3784A"/>
    <w:rsid w:val="00F37872"/>
    <w:rsid w:val="00F378C0"/>
    <w:rsid w:val="00F378C1"/>
    <w:rsid w:val="00F37A5E"/>
    <w:rsid w:val="00F37A7C"/>
    <w:rsid w:val="00F37A86"/>
    <w:rsid w:val="00F37B74"/>
    <w:rsid w:val="00F37C9C"/>
    <w:rsid w:val="00F37E0E"/>
    <w:rsid w:val="00F37E49"/>
    <w:rsid w:val="00F37F1E"/>
    <w:rsid w:val="00F4002B"/>
    <w:rsid w:val="00F400DB"/>
    <w:rsid w:val="00F40138"/>
    <w:rsid w:val="00F40245"/>
    <w:rsid w:val="00F4032C"/>
    <w:rsid w:val="00F4057F"/>
    <w:rsid w:val="00F4058C"/>
    <w:rsid w:val="00F4085D"/>
    <w:rsid w:val="00F40C93"/>
    <w:rsid w:val="00F41236"/>
    <w:rsid w:val="00F41555"/>
    <w:rsid w:val="00F41586"/>
    <w:rsid w:val="00F41887"/>
    <w:rsid w:val="00F418F9"/>
    <w:rsid w:val="00F418FE"/>
    <w:rsid w:val="00F41A83"/>
    <w:rsid w:val="00F41CD7"/>
    <w:rsid w:val="00F41D11"/>
    <w:rsid w:val="00F41E59"/>
    <w:rsid w:val="00F41F26"/>
    <w:rsid w:val="00F42067"/>
    <w:rsid w:val="00F42096"/>
    <w:rsid w:val="00F42177"/>
    <w:rsid w:val="00F4223F"/>
    <w:rsid w:val="00F42415"/>
    <w:rsid w:val="00F42AB4"/>
    <w:rsid w:val="00F42E12"/>
    <w:rsid w:val="00F43083"/>
    <w:rsid w:val="00F4319B"/>
    <w:rsid w:val="00F43519"/>
    <w:rsid w:val="00F4366F"/>
    <w:rsid w:val="00F43AD5"/>
    <w:rsid w:val="00F43B49"/>
    <w:rsid w:val="00F43D96"/>
    <w:rsid w:val="00F43DE4"/>
    <w:rsid w:val="00F44054"/>
    <w:rsid w:val="00F4449C"/>
    <w:rsid w:val="00F4451C"/>
    <w:rsid w:val="00F445C9"/>
    <w:rsid w:val="00F44603"/>
    <w:rsid w:val="00F446B2"/>
    <w:rsid w:val="00F449CA"/>
    <w:rsid w:val="00F44AD1"/>
    <w:rsid w:val="00F44C2C"/>
    <w:rsid w:val="00F44C54"/>
    <w:rsid w:val="00F44CE7"/>
    <w:rsid w:val="00F44F1F"/>
    <w:rsid w:val="00F451D2"/>
    <w:rsid w:val="00F45363"/>
    <w:rsid w:val="00F45410"/>
    <w:rsid w:val="00F45461"/>
    <w:rsid w:val="00F45670"/>
    <w:rsid w:val="00F45719"/>
    <w:rsid w:val="00F45946"/>
    <w:rsid w:val="00F45983"/>
    <w:rsid w:val="00F459DE"/>
    <w:rsid w:val="00F45A1A"/>
    <w:rsid w:val="00F45A33"/>
    <w:rsid w:val="00F45D2F"/>
    <w:rsid w:val="00F45D31"/>
    <w:rsid w:val="00F4637B"/>
    <w:rsid w:val="00F4640E"/>
    <w:rsid w:val="00F464CB"/>
    <w:rsid w:val="00F465B9"/>
    <w:rsid w:val="00F4682F"/>
    <w:rsid w:val="00F4690E"/>
    <w:rsid w:val="00F46A7E"/>
    <w:rsid w:val="00F46B84"/>
    <w:rsid w:val="00F46BB0"/>
    <w:rsid w:val="00F46CB3"/>
    <w:rsid w:val="00F46DA5"/>
    <w:rsid w:val="00F46E90"/>
    <w:rsid w:val="00F470D8"/>
    <w:rsid w:val="00F4711B"/>
    <w:rsid w:val="00F47364"/>
    <w:rsid w:val="00F4758C"/>
    <w:rsid w:val="00F475CB"/>
    <w:rsid w:val="00F4766E"/>
    <w:rsid w:val="00F47676"/>
    <w:rsid w:val="00F47799"/>
    <w:rsid w:val="00F477BD"/>
    <w:rsid w:val="00F47853"/>
    <w:rsid w:val="00F47B03"/>
    <w:rsid w:val="00F47BF4"/>
    <w:rsid w:val="00F47CA0"/>
    <w:rsid w:val="00F47D5E"/>
    <w:rsid w:val="00F47D72"/>
    <w:rsid w:val="00F47D80"/>
    <w:rsid w:val="00F47FCC"/>
    <w:rsid w:val="00F47FCF"/>
    <w:rsid w:val="00F50235"/>
    <w:rsid w:val="00F502C4"/>
    <w:rsid w:val="00F504C3"/>
    <w:rsid w:val="00F50562"/>
    <w:rsid w:val="00F50667"/>
    <w:rsid w:val="00F509ED"/>
    <w:rsid w:val="00F50C74"/>
    <w:rsid w:val="00F50CE9"/>
    <w:rsid w:val="00F50D2B"/>
    <w:rsid w:val="00F50D3D"/>
    <w:rsid w:val="00F50D41"/>
    <w:rsid w:val="00F50E22"/>
    <w:rsid w:val="00F50EC3"/>
    <w:rsid w:val="00F5120D"/>
    <w:rsid w:val="00F5125F"/>
    <w:rsid w:val="00F512A6"/>
    <w:rsid w:val="00F513DB"/>
    <w:rsid w:val="00F51587"/>
    <w:rsid w:val="00F515E7"/>
    <w:rsid w:val="00F515F4"/>
    <w:rsid w:val="00F515F6"/>
    <w:rsid w:val="00F51654"/>
    <w:rsid w:val="00F518CD"/>
    <w:rsid w:val="00F51BD6"/>
    <w:rsid w:val="00F51C5F"/>
    <w:rsid w:val="00F5203C"/>
    <w:rsid w:val="00F52247"/>
    <w:rsid w:val="00F52288"/>
    <w:rsid w:val="00F524B9"/>
    <w:rsid w:val="00F524BC"/>
    <w:rsid w:val="00F524D3"/>
    <w:rsid w:val="00F524F4"/>
    <w:rsid w:val="00F52751"/>
    <w:rsid w:val="00F52788"/>
    <w:rsid w:val="00F52853"/>
    <w:rsid w:val="00F52AAB"/>
    <w:rsid w:val="00F52AF5"/>
    <w:rsid w:val="00F52B66"/>
    <w:rsid w:val="00F52BCE"/>
    <w:rsid w:val="00F52C18"/>
    <w:rsid w:val="00F52FBB"/>
    <w:rsid w:val="00F5300D"/>
    <w:rsid w:val="00F5301C"/>
    <w:rsid w:val="00F53032"/>
    <w:rsid w:val="00F5314A"/>
    <w:rsid w:val="00F531D2"/>
    <w:rsid w:val="00F531D8"/>
    <w:rsid w:val="00F53513"/>
    <w:rsid w:val="00F5367F"/>
    <w:rsid w:val="00F539DC"/>
    <w:rsid w:val="00F53B8F"/>
    <w:rsid w:val="00F53C8A"/>
    <w:rsid w:val="00F53DA6"/>
    <w:rsid w:val="00F54118"/>
    <w:rsid w:val="00F54265"/>
    <w:rsid w:val="00F54281"/>
    <w:rsid w:val="00F546FA"/>
    <w:rsid w:val="00F54D61"/>
    <w:rsid w:val="00F54DCC"/>
    <w:rsid w:val="00F54EE9"/>
    <w:rsid w:val="00F54F8D"/>
    <w:rsid w:val="00F55362"/>
    <w:rsid w:val="00F553E4"/>
    <w:rsid w:val="00F554F7"/>
    <w:rsid w:val="00F557CD"/>
    <w:rsid w:val="00F55914"/>
    <w:rsid w:val="00F55AE9"/>
    <w:rsid w:val="00F55B1E"/>
    <w:rsid w:val="00F55C84"/>
    <w:rsid w:val="00F55E73"/>
    <w:rsid w:val="00F56032"/>
    <w:rsid w:val="00F5612D"/>
    <w:rsid w:val="00F561C4"/>
    <w:rsid w:val="00F56469"/>
    <w:rsid w:val="00F5654E"/>
    <w:rsid w:val="00F566BE"/>
    <w:rsid w:val="00F56713"/>
    <w:rsid w:val="00F56718"/>
    <w:rsid w:val="00F56A4D"/>
    <w:rsid w:val="00F56A52"/>
    <w:rsid w:val="00F56AD0"/>
    <w:rsid w:val="00F56B6F"/>
    <w:rsid w:val="00F56C59"/>
    <w:rsid w:val="00F56C64"/>
    <w:rsid w:val="00F56CB8"/>
    <w:rsid w:val="00F56CD8"/>
    <w:rsid w:val="00F56EE6"/>
    <w:rsid w:val="00F56F4A"/>
    <w:rsid w:val="00F57157"/>
    <w:rsid w:val="00F57269"/>
    <w:rsid w:val="00F573E7"/>
    <w:rsid w:val="00F575B3"/>
    <w:rsid w:val="00F57678"/>
    <w:rsid w:val="00F57729"/>
    <w:rsid w:val="00F57856"/>
    <w:rsid w:val="00F578BD"/>
    <w:rsid w:val="00F57B5D"/>
    <w:rsid w:val="00F57E90"/>
    <w:rsid w:val="00F57EFA"/>
    <w:rsid w:val="00F57FC5"/>
    <w:rsid w:val="00F600C9"/>
    <w:rsid w:val="00F602E3"/>
    <w:rsid w:val="00F60540"/>
    <w:rsid w:val="00F605AE"/>
    <w:rsid w:val="00F606EC"/>
    <w:rsid w:val="00F6082F"/>
    <w:rsid w:val="00F6096A"/>
    <w:rsid w:val="00F60F08"/>
    <w:rsid w:val="00F61182"/>
    <w:rsid w:val="00F61349"/>
    <w:rsid w:val="00F61438"/>
    <w:rsid w:val="00F61463"/>
    <w:rsid w:val="00F614C8"/>
    <w:rsid w:val="00F6173B"/>
    <w:rsid w:val="00F61753"/>
    <w:rsid w:val="00F618EE"/>
    <w:rsid w:val="00F6199D"/>
    <w:rsid w:val="00F619EF"/>
    <w:rsid w:val="00F61BDD"/>
    <w:rsid w:val="00F61F5E"/>
    <w:rsid w:val="00F61F75"/>
    <w:rsid w:val="00F62025"/>
    <w:rsid w:val="00F62067"/>
    <w:rsid w:val="00F621B6"/>
    <w:rsid w:val="00F624AF"/>
    <w:rsid w:val="00F62814"/>
    <w:rsid w:val="00F62831"/>
    <w:rsid w:val="00F628C9"/>
    <w:rsid w:val="00F62C0B"/>
    <w:rsid w:val="00F62FD1"/>
    <w:rsid w:val="00F63017"/>
    <w:rsid w:val="00F63270"/>
    <w:rsid w:val="00F6333A"/>
    <w:rsid w:val="00F63543"/>
    <w:rsid w:val="00F63548"/>
    <w:rsid w:val="00F635DE"/>
    <w:rsid w:val="00F635F6"/>
    <w:rsid w:val="00F63616"/>
    <w:rsid w:val="00F636DB"/>
    <w:rsid w:val="00F6387A"/>
    <w:rsid w:val="00F638B4"/>
    <w:rsid w:val="00F63905"/>
    <w:rsid w:val="00F63934"/>
    <w:rsid w:val="00F63BC1"/>
    <w:rsid w:val="00F63BEB"/>
    <w:rsid w:val="00F63BEE"/>
    <w:rsid w:val="00F63DD1"/>
    <w:rsid w:val="00F64148"/>
    <w:rsid w:val="00F6462D"/>
    <w:rsid w:val="00F64643"/>
    <w:rsid w:val="00F6465F"/>
    <w:rsid w:val="00F647A1"/>
    <w:rsid w:val="00F648A7"/>
    <w:rsid w:val="00F64C38"/>
    <w:rsid w:val="00F64DB2"/>
    <w:rsid w:val="00F64E40"/>
    <w:rsid w:val="00F64E5C"/>
    <w:rsid w:val="00F64F46"/>
    <w:rsid w:val="00F65086"/>
    <w:rsid w:val="00F65229"/>
    <w:rsid w:val="00F6523C"/>
    <w:rsid w:val="00F65283"/>
    <w:rsid w:val="00F652DE"/>
    <w:rsid w:val="00F654EF"/>
    <w:rsid w:val="00F654FB"/>
    <w:rsid w:val="00F65530"/>
    <w:rsid w:val="00F65CE1"/>
    <w:rsid w:val="00F66024"/>
    <w:rsid w:val="00F66058"/>
    <w:rsid w:val="00F66533"/>
    <w:rsid w:val="00F66763"/>
    <w:rsid w:val="00F667FF"/>
    <w:rsid w:val="00F66872"/>
    <w:rsid w:val="00F66A09"/>
    <w:rsid w:val="00F66A45"/>
    <w:rsid w:val="00F66E3C"/>
    <w:rsid w:val="00F673C7"/>
    <w:rsid w:val="00F6740A"/>
    <w:rsid w:val="00F67489"/>
    <w:rsid w:val="00F674F0"/>
    <w:rsid w:val="00F67524"/>
    <w:rsid w:val="00F67543"/>
    <w:rsid w:val="00F67590"/>
    <w:rsid w:val="00F67612"/>
    <w:rsid w:val="00F67662"/>
    <w:rsid w:val="00F676B1"/>
    <w:rsid w:val="00F676E0"/>
    <w:rsid w:val="00F67A88"/>
    <w:rsid w:val="00F67BC8"/>
    <w:rsid w:val="00F67E7B"/>
    <w:rsid w:val="00F67ECE"/>
    <w:rsid w:val="00F7001B"/>
    <w:rsid w:val="00F701B1"/>
    <w:rsid w:val="00F703B4"/>
    <w:rsid w:val="00F704CB"/>
    <w:rsid w:val="00F70A3A"/>
    <w:rsid w:val="00F70CD5"/>
    <w:rsid w:val="00F71343"/>
    <w:rsid w:val="00F71519"/>
    <w:rsid w:val="00F7162F"/>
    <w:rsid w:val="00F7163F"/>
    <w:rsid w:val="00F717CF"/>
    <w:rsid w:val="00F717DC"/>
    <w:rsid w:val="00F71896"/>
    <w:rsid w:val="00F71971"/>
    <w:rsid w:val="00F71999"/>
    <w:rsid w:val="00F71B3F"/>
    <w:rsid w:val="00F71C0B"/>
    <w:rsid w:val="00F71D15"/>
    <w:rsid w:val="00F71D3B"/>
    <w:rsid w:val="00F71DDC"/>
    <w:rsid w:val="00F71E06"/>
    <w:rsid w:val="00F720D6"/>
    <w:rsid w:val="00F723CA"/>
    <w:rsid w:val="00F723D5"/>
    <w:rsid w:val="00F724E4"/>
    <w:rsid w:val="00F7251C"/>
    <w:rsid w:val="00F72538"/>
    <w:rsid w:val="00F72610"/>
    <w:rsid w:val="00F72B07"/>
    <w:rsid w:val="00F72B25"/>
    <w:rsid w:val="00F72B53"/>
    <w:rsid w:val="00F72DB7"/>
    <w:rsid w:val="00F72DFE"/>
    <w:rsid w:val="00F72F51"/>
    <w:rsid w:val="00F73322"/>
    <w:rsid w:val="00F73720"/>
    <w:rsid w:val="00F738CB"/>
    <w:rsid w:val="00F73958"/>
    <w:rsid w:val="00F73994"/>
    <w:rsid w:val="00F739C2"/>
    <w:rsid w:val="00F739F4"/>
    <w:rsid w:val="00F73B5D"/>
    <w:rsid w:val="00F73B5F"/>
    <w:rsid w:val="00F73E22"/>
    <w:rsid w:val="00F73E26"/>
    <w:rsid w:val="00F73E2D"/>
    <w:rsid w:val="00F73E94"/>
    <w:rsid w:val="00F73F45"/>
    <w:rsid w:val="00F73FF9"/>
    <w:rsid w:val="00F7406B"/>
    <w:rsid w:val="00F741D5"/>
    <w:rsid w:val="00F74341"/>
    <w:rsid w:val="00F74616"/>
    <w:rsid w:val="00F7462B"/>
    <w:rsid w:val="00F74647"/>
    <w:rsid w:val="00F74703"/>
    <w:rsid w:val="00F7477F"/>
    <w:rsid w:val="00F747A4"/>
    <w:rsid w:val="00F7493C"/>
    <w:rsid w:val="00F74DD8"/>
    <w:rsid w:val="00F74F14"/>
    <w:rsid w:val="00F75088"/>
    <w:rsid w:val="00F750AF"/>
    <w:rsid w:val="00F7536D"/>
    <w:rsid w:val="00F7542C"/>
    <w:rsid w:val="00F75567"/>
    <w:rsid w:val="00F7595C"/>
    <w:rsid w:val="00F759FE"/>
    <w:rsid w:val="00F75AF1"/>
    <w:rsid w:val="00F75CE4"/>
    <w:rsid w:val="00F75E0B"/>
    <w:rsid w:val="00F7607F"/>
    <w:rsid w:val="00F760E3"/>
    <w:rsid w:val="00F76127"/>
    <w:rsid w:val="00F761DB"/>
    <w:rsid w:val="00F764FC"/>
    <w:rsid w:val="00F76842"/>
    <w:rsid w:val="00F76BAC"/>
    <w:rsid w:val="00F76BF1"/>
    <w:rsid w:val="00F76C2D"/>
    <w:rsid w:val="00F76D06"/>
    <w:rsid w:val="00F76F9E"/>
    <w:rsid w:val="00F76FE9"/>
    <w:rsid w:val="00F77177"/>
    <w:rsid w:val="00F7722B"/>
    <w:rsid w:val="00F7726B"/>
    <w:rsid w:val="00F772D9"/>
    <w:rsid w:val="00F7732B"/>
    <w:rsid w:val="00F7750E"/>
    <w:rsid w:val="00F77600"/>
    <w:rsid w:val="00F77810"/>
    <w:rsid w:val="00F778A9"/>
    <w:rsid w:val="00F7791E"/>
    <w:rsid w:val="00F77A65"/>
    <w:rsid w:val="00F77B19"/>
    <w:rsid w:val="00F77D81"/>
    <w:rsid w:val="00F77E0C"/>
    <w:rsid w:val="00F77E22"/>
    <w:rsid w:val="00F8009F"/>
    <w:rsid w:val="00F802F7"/>
    <w:rsid w:val="00F804AB"/>
    <w:rsid w:val="00F80651"/>
    <w:rsid w:val="00F806EB"/>
    <w:rsid w:val="00F8092C"/>
    <w:rsid w:val="00F80933"/>
    <w:rsid w:val="00F80C45"/>
    <w:rsid w:val="00F80CA7"/>
    <w:rsid w:val="00F80CBE"/>
    <w:rsid w:val="00F80D1A"/>
    <w:rsid w:val="00F80D72"/>
    <w:rsid w:val="00F81030"/>
    <w:rsid w:val="00F81173"/>
    <w:rsid w:val="00F8117F"/>
    <w:rsid w:val="00F81219"/>
    <w:rsid w:val="00F8122C"/>
    <w:rsid w:val="00F81333"/>
    <w:rsid w:val="00F8141A"/>
    <w:rsid w:val="00F81596"/>
    <w:rsid w:val="00F81711"/>
    <w:rsid w:val="00F81C62"/>
    <w:rsid w:val="00F81C9E"/>
    <w:rsid w:val="00F81CD2"/>
    <w:rsid w:val="00F81E1A"/>
    <w:rsid w:val="00F81EDC"/>
    <w:rsid w:val="00F81F55"/>
    <w:rsid w:val="00F8205A"/>
    <w:rsid w:val="00F8208D"/>
    <w:rsid w:val="00F823F2"/>
    <w:rsid w:val="00F8240D"/>
    <w:rsid w:val="00F82906"/>
    <w:rsid w:val="00F82D7C"/>
    <w:rsid w:val="00F82DB1"/>
    <w:rsid w:val="00F82E61"/>
    <w:rsid w:val="00F82FB4"/>
    <w:rsid w:val="00F830D8"/>
    <w:rsid w:val="00F830FC"/>
    <w:rsid w:val="00F8318F"/>
    <w:rsid w:val="00F83202"/>
    <w:rsid w:val="00F83215"/>
    <w:rsid w:val="00F83273"/>
    <w:rsid w:val="00F8345E"/>
    <w:rsid w:val="00F835CD"/>
    <w:rsid w:val="00F83600"/>
    <w:rsid w:val="00F838E9"/>
    <w:rsid w:val="00F839EA"/>
    <w:rsid w:val="00F839F6"/>
    <w:rsid w:val="00F83BF4"/>
    <w:rsid w:val="00F83C36"/>
    <w:rsid w:val="00F83DAB"/>
    <w:rsid w:val="00F83F09"/>
    <w:rsid w:val="00F83F48"/>
    <w:rsid w:val="00F83F96"/>
    <w:rsid w:val="00F8423E"/>
    <w:rsid w:val="00F8430C"/>
    <w:rsid w:val="00F84355"/>
    <w:rsid w:val="00F8439F"/>
    <w:rsid w:val="00F845A4"/>
    <w:rsid w:val="00F84901"/>
    <w:rsid w:val="00F84A61"/>
    <w:rsid w:val="00F84E2F"/>
    <w:rsid w:val="00F84FD7"/>
    <w:rsid w:val="00F8512A"/>
    <w:rsid w:val="00F85152"/>
    <w:rsid w:val="00F8516B"/>
    <w:rsid w:val="00F854B4"/>
    <w:rsid w:val="00F85568"/>
    <w:rsid w:val="00F855EB"/>
    <w:rsid w:val="00F856FD"/>
    <w:rsid w:val="00F8583B"/>
    <w:rsid w:val="00F85BAE"/>
    <w:rsid w:val="00F85D6D"/>
    <w:rsid w:val="00F85F69"/>
    <w:rsid w:val="00F8627B"/>
    <w:rsid w:val="00F862BD"/>
    <w:rsid w:val="00F863AC"/>
    <w:rsid w:val="00F866F4"/>
    <w:rsid w:val="00F8682A"/>
    <w:rsid w:val="00F8684F"/>
    <w:rsid w:val="00F868EE"/>
    <w:rsid w:val="00F869CB"/>
    <w:rsid w:val="00F86A20"/>
    <w:rsid w:val="00F86A2C"/>
    <w:rsid w:val="00F86BEC"/>
    <w:rsid w:val="00F86CB6"/>
    <w:rsid w:val="00F86DEA"/>
    <w:rsid w:val="00F86F85"/>
    <w:rsid w:val="00F870E8"/>
    <w:rsid w:val="00F87121"/>
    <w:rsid w:val="00F8719D"/>
    <w:rsid w:val="00F873B1"/>
    <w:rsid w:val="00F87789"/>
    <w:rsid w:val="00F87A05"/>
    <w:rsid w:val="00F87A7D"/>
    <w:rsid w:val="00F87CFD"/>
    <w:rsid w:val="00F87FD2"/>
    <w:rsid w:val="00F90111"/>
    <w:rsid w:val="00F901CA"/>
    <w:rsid w:val="00F90277"/>
    <w:rsid w:val="00F9043D"/>
    <w:rsid w:val="00F90684"/>
    <w:rsid w:val="00F909AD"/>
    <w:rsid w:val="00F90A4C"/>
    <w:rsid w:val="00F90A5C"/>
    <w:rsid w:val="00F90B52"/>
    <w:rsid w:val="00F90D43"/>
    <w:rsid w:val="00F90FE6"/>
    <w:rsid w:val="00F9115E"/>
    <w:rsid w:val="00F91389"/>
    <w:rsid w:val="00F913FF"/>
    <w:rsid w:val="00F9146F"/>
    <w:rsid w:val="00F91534"/>
    <w:rsid w:val="00F91915"/>
    <w:rsid w:val="00F91942"/>
    <w:rsid w:val="00F91B6B"/>
    <w:rsid w:val="00F91BC4"/>
    <w:rsid w:val="00F91CA1"/>
    <w:rsid w:val="00F91CE2"/>
    <w:rsid w:val="00F91CEB"/>
    <w:rsid w:val="00F91EE1"/>
    <w:rsid w:val="00F91EFE"/>
    <w:rsid w:val="00F91F95"/>
    <w:rsid w:val="00F921B7"/>
    <w:rsid w:val="00F92454"/>
    <w:rsid w:val="00F926C1"/>
    <w:rsid w:val="00F9284F"/>
    <w:rsid w:val="00F929E2"/>
    <w:rsid w:val="00F92A19"/>
    <w:rsid w:val="00F92AC9"/>
    <w:rsid w:val="00F92BB4"/>
    <w:rsid w:val="00F92C8A"/>
    <w:rsid w:val="00F92D5C"/>
    <w:rsid w:val="00F92FEF"/>
    <w:rsid w:val="00F932F2"/>
    <w:rsid w:val="00F93315"/>
    <w:rsid w:val="00F93362"/>
    <w:rsid w:val="00F935C3"/>
    <w:rsid w:val="00F936F7"/>
    <w:rsid w:val="00F938AB"/>
    <w:rsid w:val="00F938B4"/>
    <w:rsid w:val="00F939F0"/>
    <w:rsid w:val="00F93A2D"/>
    <w:rsid w:val="00F93B3E"/>
    <w:rsid w:val="00F93C25"/>
    <w:rsid w:val="00F93CCC"/>
    <w:rsid w:val="00F93E2D"/>
    <w:rsid w:val="00F93ECC"/>
    <w:rsid w:val="00F93F1B"/>
    <w:rsid w:val="00F93F6F"/>
    <w:rsid w:val="00F942A6"/>
    <w:rsid w:val="00F9459C"/>
    <w:rsid w:val="00F946C9"/>
    <w:rsid w:val="00F946F1"/>
    <w:rsid w:val="00F94C6B"/>
    <w:rsid w:val="00F94E32"/>
    <w:rsid w:val="00F94F35"/>
    <w:rsid w:val="00F953D9"/>
    <w:rsid w:val="00F954B2"/>
    <w:rsid w:val="00F954FD"/>
    <w:rsid w:val="00F95541"/>
    <w:rsid w:val="00F955DB"/>
    <w:rsid w:val="00F958C7"/>
    <w:rsid w:val="00F958DB"/>
    <w:rsid w:val="00F95D0F"/>
    <w:rsid w:val="00F95D64"/>
    <w:rsid w:val="00F95DF2"/>
    <w:rsid w:val="00F960DD"/>
    <w:rsid w:val="00F9617D"/>
    <w:rsid w:val="00F9627A"/>
    <w:rsid w:val="00F963BE"/>
    <w:rsid w:val="00F96439"/>
    <w:rsid w:val="00F965C9"/>
    <w:rsid w:val="00F96675"/>
    <w:rsid w:val="00F9694D"/>
    <w:rsid w:val="00F969D2"/>
    <w:rsid w:val="00F96A4A"/>
    <w:rsid w:val="00F96A8C"/>
    <w:rsid w:val="00F96AF2"/>
    <w:rsid w:val="00F96B54"/>
    <w:rsid w:val="00F96B82"/>
    <w:rsid w:val="00F96DE1"/>
    <w:rsid w:val="00F96EA3"/>
    <w:rsid w:val="00F96F02"/>
    <w:rsid w:val="00F9712A"/>
    <w:rsid w:val="00F9733B"/>
    <w:rsid w:val="00F97495"/>
    <w:rsid w:val="00F9761B"/>
    <w:rsid w:val="00F97796"/>
    <w:rsid w:val="00F9782D"/>
    <w:rsid w:val="00F97988"/>
    <w:rsid w:val="00F97A72"/>
    <w:rsid w:val="00F97E1E"/>
    <w:rsid w:val="00FA024C"/>
    <w:rsid w:val="00FA0314"/>
    <w:rsid w:val="00FA0370"/>
    <w:rsid w:val="00FA0399"/>
    <w:rsid w:val="00FA048D"/>
    <w:rsid w:val="00FA0577"/>
    <w:rsid w:val="00FA0600"/>
    <w:rsid w:val="00FA06F2"/>
    <w:rsid w:val="00FA0773"/>
    <w:rsid w:val="00FA079D"/>
    <w:rsid w:val="00FA07F8"/>
    <w:rsid w:val="00FA082F"/>
    <w:rsid w:val="00FA0B44"/>
    <w:rsid w:val="00FA0BB7"/>
    <w:rsid w:val="00FA0CA9"/>
    <w:rsid w:val="00FA0E70"/>
    <w:rsid w:val="00FA11DB"/>
    <w:rsid w:val="00FA1356"/>
    <w:rsid w:val="00FA13A4"/>
    <w:rsid w:val="00FA187F"/>
    <w:rsid w:val="00FA1C04"/>
    <w:rsid w:val="00FA21A1"/>
    <w:rsid w:val="00FA22E5"/>
    <w:rsid w:val="00FA2702"/>
    <w:rsid w:val="00FA2808"/>
    <w:rsid w:val="00FA2B3B"/>
    <w:rsid w:val="00FA2C8A"/>
    <w:rsid w:val="00FA2DAA"/>
    <w:rsid w:val="00FA2E1A"/>
    <w:rsid w:val="00FA3471"/>
    <w:rsid w:val="00FA3506"/>
    <w:rsid w:val="00FA3599"/>
    <w:rsid w:val="00FA3626"/>
    <w:rsid w:val="00FA3758"/>
    <w:rsid w:val="00FA37E2"/>
    <w:rsid w:val="00FA38A9"/>
    <w:rsid w:val="00FA3B45"/>
    <w:rsid w:val="00FA3D56"/>
    <w:rsid w:val="00FA3D92"/>
    <w:rsid w:val="00FA3E35"/>
    <w:rsid w:val="00FA3EB0"/>
    <w:rsid w:val="00FA4136"/>
    <w:rsid w:val="00FA4189"/>
    <w:rsid w:val="00FA4310"/>
    <w:rsid w:val="00FA43DE"/>
    <w:rsid w:val="00FA451D"/>
    <w:rsid w:val="00FA45F9"/>
    <w:rsid w:val="00FA4880"/>
    <w:rsid w:val="00FA488F"/>
    <w:rsid w:val="00FA4935"/>
    <w:rsid w:val="00FA4B84"/>
    <w:rsid w:val="00FA4D43"/>
    <w:rsid w:val="00FA4D75"/>
    <w:rsid w:val="00FA4F97"/>
    <w:rsid w:val="00FA51E1"/>
    <w:rsid w:val="00FA5235"/>
    <w:rsid w:val="00FA5249"/>
    <w:rsid w:val="00FA5292"/>
    <w:rsid w:val="00FA554E"/>
    <w:rsid w:val="00FA56DC"/>
    <w:rsid w:val="00FA57FB"/>
    <w:rsid w:val="00FA5867"/>
    <w:rsid w:val="00FA5CFC"/>
    <w:rsid w:val="00FA5DE9"/>
    <w:rsid w:val="00FA610E"/>
    <w:rsid w:val="00FA61BB"/>
    <w:rsid w:val="00FA6235"/>
    <w:rsid w:val="00FA62AC"/>
    <w:rsid w:val="00FA63F4"/>
    <w:rsid w:val="00FA63FD"/>
    <w:rsid w:val="00FA6471"/>
    <w:rsid w:val="00FA65DA"/>
    <w:rsid w:val="00FA67BA"/>
    <w:rsid w:val="00FA67CB"/>
    <w:rsid w:val="00FA68ED"/>
    <w:rsid w:val="00FA6928"/>
    <w:rsid w:val="00FA6B58"/>
    <w:rsid w:val="00FA6C49"/>
    <w:rsid w:val="00FA6D7B"/>
    <w:rsid w:val="00FA6DEF"/>
    <w:rsid w:val="00FA6F41"/>
    <w:rsid w:val="00FA70F4"/>
    <w:rsid w:val="00FA71F3"/>
    <w:rsid w:val="00FA72DE"/>
    <w:rsid w:val="00FA7862"/>
    <w:rsid w:val="00FA7895"/>
    <w:rsid w:val="00FA790C"/>
    <w:rsid w:val="00FA7A00"/>
    <w:rsid w:val="00FA7A0C"/>
    <w:rsid w:val="00FA7A17"/>
    <w:rsid w:val="00FA7AA2"/>
    <w:rsid w:val="00FA7B48"/>
    <w:rsid w:val="00FA7B91"/>
    <w:rsid w:val="00FA7D79"/>
    <w:rsid w:val="00FA7E2E"/>
    <w:rsid w:val="00FA7EDC"/>
    <w:rsid w:val="00FA7EF9"/>
    <w:rsid w:val="00FB0025"/>
    <w:rsid w:val="00FB0151"/>
    <w:rsid w:val="00FB02B3"/>
    <w:rsid w:val="00FB0502"/>
    <w:rsid w:val="00FB0528"/>
    <w:rsid w:val="00FB0659"/>
    <w:rsid w:val="00FB077B"/>
    <w:rsid w:val="00FB0825"/>
    <w:rsid w:val="00FB0873"/>
    <w:rsid w:val="00FB0A21"/>
    <w:rsid w:val="00FB0B15"/>
    <w:rsid w:val="00FB0D13"/>
    <w:rsid w:val="00FB0D73"/>
    <w:rsid w:val="00FB0DFC"/>
    <w:rsid w:val="00FB0F4E"/>
    <w:rsid w:val="00FB0FA8"/>
    <w:rsid w:val="00FB1166"/>
    <w:rsid w:val="00FB120E"/>
    <w:rsid w:val="00FB12FD"/>
    <w:rsid w:val="00FB1305"/>
    <w:rsid w:val="00FB132E"/>
    <w:rsid w:val="00FB13F5"/>
    <w:rsid w:val="00FB1490"/>
    <w:rsid w:val="00FB1565"/>
    <w:rsid w:val="00FB17B6"/>
    <w:rsid w:val="00FB19AA"/>
    <w:rsid w:val="00FB1B41"/>
    <w:rsid w:val="00FB1B47"/>
    <w:rsid w:val="00FB20C4"/>
    <w:rsid w:val="00FB2369"/>
    <w:rsid w:val="00FB23D1"/>
    <w:rsid w:val="00FB2712"/>
    <w:rsid w:val="00FB2747"/>
    <w:rsid w:val="00FB287F"/>
    <w:rsid w:val="00FB28F6"/>
    <w:rsid w:val="00FB2B26"/>
    <w:rsid w:val="00FB2FA5"/>
    <w:rsid w:val="00FB303A"/>
    <w:rsid w:val="00FB325B"/>
    <w:rsid w:val="00FB336B"/>
    <w:rsid w:val="00FB33AE"/>
    <w:rsid w:val="00FB3640"/>
    <w:rsid w:val="00FB37C7"/>
    <w:rsid w:val="00FB37F4"/>
    <w:rsid w:val="00FB382B"/>
    <w:rsid w:val="00FB3B75"/>
    <w:rsid w:val="00FB3B79"/>
    <w:rsid w:val="00FB3EA7"/>
    <w:rsid w:val="00FB3F63"/>
    <w:rsid w:val="00FB3F69"/>
    <w:rsid w:val="00FB41CD"/>
    <w:rsid w:val="00FB441F"/>
    <w:rsid w:val="00FB44D0"/>
    <w:rsid w:val="00FB44DF"/>
    <w:rsid w:val="00FB4593"/>
    <w:rsid w:val="00FB45AA"/>
    <w:rsid w:val="00FB45C1"/>
    <w:rsid w:val="00FB45F6"/>
    <w:rsid w:val="00FB4877"/>
    <w:rsid w:val="00FB4944"/>
    <w:rsid w:val="00FB4999"/>
    <w:rsid w:val="00FB4A81"/>
    <w:rsid w:val="00FB4DFE"/>
    <w:rsid w:val="00FB4FFF"/>
    <w:rsid w:val="00FB516E"/>
    <w:rsid w:val="00FB562C"/>
    <w:rsid w:val="00FB5708"/>
    <w:rsid w:val="00FB5725"/>
    <w:rsid w:val="00FB5C05"/>
    <w:rsid w:val="00FB5C6A"/>
    <w:rsid w:val="00FB5E84"/>
    <w:rsid w:val="00FB5F4A"/>
    <w:rsid w:val="00FB5F56"/>
    <w:rsid w:val="00FB5FB3"/>
    <w:rsid w:val="00FB5FBA"/>
    <w:rsid w:val="00FB625D"/>
    <w:rsid w:val="00FB64B6"/>
    <w:rsid w:val="00FB64FD"/>
    <w:rsid w:val="00FB66EC"/>
    <w:rsid w:val="00FB68A7"/>
    <w:rsid w:val="00FB6B28"/>
    <w:rsid w:val="00FB6C18"/>
    <w:rsid w:val="00FB6EBF"/>
    <w:rsid w:val="00FB6EC2"/>
    <w:rsid w:val="00FB6F19"/>
    <w:rsid w:val="00FB70AB"/>
    <w:rsid w:val="00FB7590"/>
    <w:rsid w:val="00FB7790"/>
    <w:rsid w:val="00FB7826"/>
    <w:rsid w:val="00FB79BE"/>
    <w:rsid w:val="00FB7A17"/>
    <w:rsid w:val="00FB7BF1"/>
    <w:rsid w:val="00FB7D0C"/>
    <w:rsid w:val="00FB7DC3"/>
    <w:rsid w:val="00FB7DEC"/>
    <w:rsid w:val="00FC0019"/>
    <w:rsid w:val="00FC00BD"/>
    <w:rsid w:val="00FC0138"/>
    <w:rsid w:val="00FC0259"/>
    <w:rsid w:val="00FC0628"/>
    <w:rsid w:val="00FC0725"/>
    <w:rsid w:val="00FC089D"/>
    <w:rsid w:val="00FC0B36"/>
    <w:rsid w:val="00FC0E75"/>
    <w:rsid w:val="00FC0EB4"/>
    <w:rsid w:val="00FC1037"/>
    <w:rsid w:val="00FC1078"/>
    <w:rsid w:val="00FC13D6"/>
    <w:rsid w:val="00FC14F5"/>
    <w:rsid w:val="00FC16E1"/>
    <w:rsid w:val="00FC17E9"/>
    <w:rsid w:val="00FC1878"/>
    <w:rsid w:val="00FC189A"/>
    <w:rsid w:val="00FC1B4F"/>
    <w:rsid w:val="00FC1BB8"/>
    <w:rsid w:val="00FC1C05"/>
    <w:rsid w:val="00FC1D76"/>
    <w:rsid w:val="00FC1FDB"/>
    <w:rsid w:val="00FC1FDE"/>
    <w:rsid w:val="00FC22B2"/>
    <w:rsid w:val="00FC22B4"/>
    <w:rsid w:val="00FC2793"/>
    <w:rsid w:val="00FC2829"/>
    <w:rsid w:val="00FC28AC"/>
    <w:rsid w:val="00FC2983"/>
    <w:rsid w:val="00FC2DC2"/>
    <w:rsid w:val="00FC2F98"/>
    <w:rsid w:val="00FC301B"/>
    <w:rsid w:val="00FC324A"/>
    <w:rsid w:val="00FC341B"/>
    <w:rsid w:val="00FC342B"/>
    <w:rsid w:val="00FC3437"/>
    <w:rsid w:val="00FC3526"/>
    <w:rsid w:val="00FC3547"/>
    <w:rsid w:val="00FC36F5"/>
    <w:rsid w:val="00FC3769"/>
    <w:rsid w:val="00FC3A99"/>
    <w:rsid w:val="00FC3B88"/>
    <w:rsid w:val="00FC3D8B"/>
    <w:rsid w:val="00FC3E26"/>
    <w:rsid w:val="00FC3F42"/>
    <w:rsid w:val="00FC400D"/>
    <w:rsid w:val="00FC4017"/>
    <w:rsid w:val="00FC407C"/>
    <w:rsid w:val="00FC43F3"/>
    <w:rsid w:val="00FC4462"/>
    <w:rsid w:val="00FC46B6"/>
    <w:rsid w:val="00FC47AB"/>
    <w:rsid w:val="00FC47ED"/>
    <w:rsid w:val="00FC48B4"/>
    <w:rsid w:val="00FC4D5A"/>
    <w:rsid w:val="00FC5128"/>
    <w:rsid w:val="00FC5470"/>
    <w:rsid w:val="00FC54D8"/>
    <w:rsid w:val="00FC55EA"/>
    <w:rsid w:val="00FC58C0"/>
    <w:rsid w:val="00FC5DE0"/>
    <w:rsid w:val="00FC6625"/>
    <w:rsid w:val="00FC672E"/>
    <w:rsid w:val="00FC6738"/>
    <w:rsid w:val="00FC6784"/>
    <w:rsid w:val="00FC67FC"/>
    <w:rsid w:val="00FC6921"/>
    <w:rsid w:val="00FC6987"/>
    <w:rsid w:val="00FC6D64"/>
    <w:rsid w:val="00FC72A0"/>
    <w:rsid w:val="00FC72FD"/>
    <w:rsid w:val="00FC7328"/>
    <w:rsid w:val="00FC7503"/>
    <w:rsid w:val="00FC754B"/>
    <w:rsid w:val="00FC782B"/>
    <w:rsid w:val="00FC79E2"/>
    <w:rsid w:val="00FC7BE4"/>
    <w:rsid w:val="00FC7D0B"/>
    <w:rsid w:val="00FC7D0D"/>
    <w:rsid w:val="00FC7D31"/>
    <w:rsid w:val="00FC7DC9"/>
    <w:rsid w:val="00FC7E4B"/>
    <w:rsid w:val="00FD005C"/>
    <w:rsid w:val="00FD0791"/>
    <w:rsid w:val="00FD0937"/>
    <w:rsid w:val="00FD09D0"/>
    <w:rsid w:val="00FD0BA0"/>
    <w:rsid w:val="00FD0DE8"/>
    <w:rsid w:val="00FD0E71"/>
    <w:rsid w:val="00FD0EB0"/>
    <w:rsid w:val="00FD0FFB"/>
    <w:rsid w:val="00FD105A"/>
    <w:rsid w:val="00FD1065"/>
    <w:rsid w:val="00FD117F"/>
    <w:rsid w:val="00FD127A"/>
    <w:rsid w:val="00FD14C2"/>
    <w:rsid w:val="00FD14FB"/>
    <w:rsid w:val="00FD15A2"/>
    <w:rsid w:val="00FD188F"/>
    <w:rsid w:val="00FD1DB3"/>
    <w:rsid w:val="00FD1E3D"/>
    <w:rsid w:val="00FD1EE1"/>
    <w:rsid w:val="00FD1FC0"/>
    <w:rsid w:val="00FD288F"/>
    <w:rsid w:val="00FD2987"/>
    <w:rsid w:val="00FD29C2"/>
    <w:rsid w:val="00FD2A2A"/>
    <w:rsid w:val="00FD2B32"/>
    <w:rsid w:val="00FD2E4E"/>
    <w:rsid w:val="00FD2EA5"/>
    <w:rsid w:val="00FD2F1A"/>
    <w:rsid w:val="00FD2FE0"/>
    <w:rsid w:val="00FD3167"/>
    <w:rsid w:val="00FD3208"/>
    <w:rsid w:val="00FD3439"/>
    <w:rsid w:val="00FD3449"/>
    <w:rsid w:val="00FD3658"/>
    <w:rsid w:val="00FD36A2"/>
    <w:rsid w:val="00FD3895"/>
    <w:rsid w:val="00FD38C5"/>
    <w:rsid w:val="00FD3968"/>
    <w:rsid w:val="00FD3A09"/>
    <w:rsid w:val="00FD3A18"/>
    <w:rsid w:val="00FD3CFC"/>
    <w:rsid w:val="00FD3DF6"/>
    <w:rsid w:val="00FD3E8F"/>
    <w:rsid w:val="00FD3FE5"/>
    <w:rsid w:val="00FD41AA"/>
    <w:rsid w:val="00FD428C"/>
    <w:rsid w:val="00FD43BC"/>
    <w:rsid w:val="00FD45AE"/>
    <w:rsid w:val="00FD45D3"/>
    <w:rsid w:val="00FD45E5"/>
    <w:rsid w:val="00FD4634"/>
    <w:rsid w:val="00FD472F"/>
    <w:rsid w:val="00FD4940"/>
    <w:rsid w:val="00FD4A4B"/>
    <w:rsid w:val="00FD4A99"/>
    <w:rsid w:val="00FD4C7B"/>
    <w:rsid w:val="00FD4D4A"/>
    <w:rsid w:val="00FD4DA1"/>
    <w:rsid w:val="00FD4DDB"/>
    <w:rsid w:val="00FD50D4"/>
    <w:rsid w:val="00FD526D"/>
    <w:rsid w:val="00FD534A"/>
    <w:rsid w:val="00FD541B"/>
    <w:rsid w:val="00FD5A0F"/>
    <w:rsid w:val="00FD5AC0"/>
    <w:rsid w:val="00FD5C8C"/>
    <w:rsid w:val="00FD5F20"/>
    <w:rsid w:val="00FD5FC2"/>
    <w:rsid w:val="00FD6112"/>
    <w:rsid w:val="00FD61A7"/>
    <w:rsid w:val="00FD61B0"/>
    <w:rsid w:val="00FD630F"/>
    <w:rsid w:val="00FD6395"/>
    <w:rsid w:val="00FD642B"/>
    <w:rsid w:val="00FD6476"/>
    <w:rsid w:val="00FD6672"/>
    <w:rsid w:val="00FD6A60"/>
    <w:rsid w:val="00FD6A73"/>
    <w:rsid w:val="00FD6C1B"/>
    <w:rsid w:val="00FD6CD4"/>
    <w:rsid w:val="00FD6CF1"/>
    <w:rsid w:val="00FD6E28"/>
    <w:rsid w:val="00FD6E79"/>
    <w:rsid w:val="00FD708B"/>
    <w:rsid w:val="00FD712E"/>
    <w:rsid w:val="00FD7192"/>
    <w:rsid w:val="00FD73B2"/>
    <w:rsid w:val="00FD74C4"/>
    <w:rsid w:val="00FD750D"/>
    <w:rsid w:val="00FD7684"/>
    <w:rsid w:val="00FD7863"/>
    <w:rsid w:val="00FD786B"/>
    <w:rsid w:val="00FD7AE5"/>
    <w:rsid w:val="00FD7B10"/>
    <w:rsid w:val="00FD7BE7"/>
    <w:rsid w:val="00FD7EC8"/>
    <w:rsid w:val="00FD7ECC"/>
    <w:rsid w:val="00FE0156"/>
    <w:rsid w:val="00FE063D"/>
    <w:rsid w:val="00FE06D8"/>
    <w:rsid w:val="00FE09CD"/>
    <w:rsid w:val="00FE0BB4"/>
    <w:rsid w:val="00FE0BD5"/>
    <w:rsid w:val="00FE0BDA"/>
    <w:rsid w:val="00FE0D56"/>
    <w:rsid w:val="00FE0D5B"/>
    <w:rsid w:val="00FE0D9B"/>
    <w:rsid w:val="00FE0DF0"/>
    <w:rsid w:val="00FE110D"/>
    <w:rsid w:val="00FE1176"/>
    <w:rsid w:val="00FE11DE"/>
    <w:rsid w:val="00FE1308"/>
    <w:rsid w:val="00FE134F"/>
    <w:rsid w:val="00FE1419"/>
    <w:rsid w:val="00FE14DF"/>
    <w:rsid w:val="00FE152D"/>
    <w:rsid w:val="00FE170E"/>
    <w:rsid w:val="00FE17EC"/>
    <w:rsid w:val="00FE1A67"/>
    <w:rsid w:val="00FE1F3A"/>
    <w:rsid w:val="00FE1F7D"/>
    <w:rsid w:val="00FE1F84"/>
    <w:rsid w:val="00FE2130"/>
    <w:rsid w:val="00FE2167"/>
    <w:rsid w:val="00FE223F"/>
    <w:rsid w:val="00FE2267"/>
    <w:rsid w:val="00FE228C"/>
    <w:rsid w:val="00FE22A2"/>
    <w:rsid w:val="00FE232D"/>
    <w:rsid w:val="00FE2598"/>
    <w:rsid w:val="00FE26AA"/>
    <w:rsid w:val="00FE27CE"/>
    <w:rsid w:val="00FE295E"/>
    <w:rsid w:val="00FE2AE7"/>
    <w:rsid w:val="00FE2C6C"/>
    <w:rsid w:val="00FE2D0C"/>
    <w:rsid w:val="00FE2E32"/>
    <w:rsid w:val="00FE2FC7"/>
    <w:rsid w:val="00FE312C"/>
    <w:rsid w:val="00FE3314"/>
    <w:rsid w:val="00FE3402"/>
    <w:rsid w:val="00FE3558"/>
    <w:rsid w:val="00FE3598"/>
    <w:rsid w:val="00FE37A9"/>
    <w:rsid w:val="00FE38B9"/>
    <w:rsid w:val="00FE3DE8"/>
    <w:rsid w:val="00FE3FD2"/>
    <w:rsid w:val="00FE42DF"/>
    <w:rsid w:val="00FE439A"/>
    <w:rsid w:val="00FE44C3"/>
    <w:rsid w:val="00FE44F1"/>
    <w:rsid w:val="00FE4514"/>
    <w:rsid w:val="00FE45EA"/>
    <w:rsid w:val="00FE4635"/>
    <w:rsid w:val="00FE474E"/>
    <w:rsid w:val="00FE4879"/>
    <w:rsid w:val="00FE492A"/>
    <w:rsid w:val="00FE4FFD"/>
    <w:rsid w:val="00FE5191"/>
    <w:rsid w:val="00FE5237"/>
    <w:rsid w:val="00FE5494"/>
    <w:rsid w:val="00FE58B5"/>
    <w:rsid w:val="00FE594A"/>
    <w:rsid w:val="00FE5993"/>
    <w:rsid w:val="00FE5A1E"/>
    <w:rsid w:val="00FE5B6A"/>
    <w:rsid w:val="00FE5CE6"/>
    <w:rsid w:val="00FE5D4B"/>
    <w:rsid w:val="00FE5DD4"/>
    <w:rsid w:val="00FE608F"/>
    <w:rsid w:val="00FE6141"/>
    <w:rsid w:val="00FE61DD"/>
    <w:rsid w:val="00FE6458"/>
    <w:rsid w:val="00FE657B"/>
    <w:rsid w:val="00FE665B"/>
    <w:rsid w:val="00FE668A"/>
    <w:rsid w:val="00FE676A"/>
    <w:rsid w:val="00FE6811"/>
    <w:rsid w:val="00FE6937"/>
    <w:rsid w:val="00FE6D0C"/>
    <w:rsid w:val="00FE6D89"/>
    <w:rsid w:val="00FE72F3"/>
    <w:rsid w:val="00FE7315"/>
    <w:rsid w:val="00FE73D2"/>
    <w:rsid w:val="00FE7592"/>
    <w:rsid w:val="00FE75D6"/>
    <w:rsid w:val="00FE7676"/>
    <w:rsid w:val="00FE779F"/>
    <w:rsid w:val="00FE7936"/>
    <w:rsid w:val="00FE79D9"/>
    <w:rsid w:val="00FE7B38"/>
    <w:rsid w:val="00FE7BCD"/>
    <w:rsid w:val="00FE7BD0"/>
    <w:rsid w:val="00FE7BE7"/>
    <w:rsid w:val="00FE7D41"/>
    <w:rsid w:val="00FE7E89"/>
    <w:rsid w:val="00FF0047"/>
    <w:rsid w:val="00FF0082"/>
    <w:rsid w:val="00FF01F7"/>
    <w:rsid w:val="00FF04A7"/>
    <w:rsid w:val="00FF0956"/>
    <w:rsid w:val="00FF0B11"/>
    <w:rsid w:val="00FF0B66"/>
    <w:rsid w:val="00FF0D34"/>
    <w:rsid w:val="00FF0EDD"/>
    <w:rsid w:val="00FF0F05"/>
    <w:rsid w:val="00FF0FFF"/>
    <w:rsid w:val="00FF10EB"/>
    <w:rsid w:val="00FF12CF"/>
    <w:rsid w:val="00FF1508"/>
    <w:rsid w:val="00FF166E"/>
    <w:rsid w:val="00FF1AF2"/>
    <w:rsid w:val="00FF1C07"/>
    <w:rsid w:val="00FF1D3D"/>
    <w:rsid w:val="00FF1D6C"/>
    <w:rsid w:val="00FF1E27"/>
    <w:rsid w:val="00FF1F9A"/>
    <w:rsid w:val="00FF20C1"/>
    <w:rsid w:val="00FF20ED"/>
    <w:rsid w:val="00FF2354"/>
    <w:rsid w:val="00FF25C0"/>
    <w:rsid w:val="00FF2679"/>
    <w:rsid w:val="00FF269F"/>
    <w:rsid w:val="00FF2767"/>
    <w:rsid w:val="00FF27E3"/>
    <w:rsid w:val="00FF28B0"/>
    <w:rsid w:val="00FF291B"/>
    <w:rsid w:val="00FF2929"/>
    <w:rsid w:val="00FF2B06"/>
    <w:rsid w:val="00FF2C61"/>
    <w:rsid w:val="00FF2DCE"/>
    <w:rsid w:val="00FF2DF1"/>
    <w:rsid w:val="00FF3039"/>
    <w:rsid w:val="00FF34DE"/>
    <w:rsid w:val="00FF3561"/>
    <w:rsid w:val="00FF361D"/>
    <w:rsid w:val="00FF3661"/>
    <w:rsid w:val="00FF37E0"/>
    <w:rsid w:val="00FF394E"/>
    <w:rsid w:val="00FF39DE"/>
    <w:rsid w:val="00FF39E7"/>
    <w:rsid w:val="00FF3A01"/>
    <w:rsid w:val="00FF3A26"/>
    <w:rsid w:val="00FF3ACF"/>
    <w:rsid w:val="00FF3B99"/>
    <w:rsid w:val="00FF3BED"/>
    <w:rsid w:val="00FF3C32"/>
    <w:rsid w:val="00FF3E61"/>
    <w:rsid w:val="00FF4210"/>
    <w:rsid w:val="00FF4438"/>
    <w:rsid w:val="00FF44CA"/>
    <w:rsid w:val="00FF467B"/>
    <w:rsid w:val="00FF46BD"/>
    <w:rsid w:val="00FF49D4"/>
    <w:rsid w:val="00FF49DD"/>
    <w:rsid w:val="00FF49F3"/>
    <w:rsid w:val="00FF4ABB"/>
    <w:rsid w:val="00FF4C61"/>
    <w:rsid w:val="00FF4C74"/>
    <w:rsid w:val="00FF4C80"/>
    <w:rsid w:val="00FF4D1B"/>
    <w:rsid w:val="00FF4E74"/>
    <w:rsid w:val="00FF4E9E"/>
    <w:rsid w:val="00FF5187"/>
    <w:rsid w:val="00FF523A"/>
    <w:rsid w:val="00FF5381"/>
    <w:rsid w:val="00FF55DA"/>
    <w:rsid w:val="00FF55EB"/>
    <w:rsid w:val="00FF5639"/>
    <w:rsid w:val="00FF5644"/>
    <w:rsid w:val="00FF56CE"/>
    <w:rsid w:val="00FF5708"/>
    <w:rsid w:val="00FF572C"/>
    <w:rsid w:val="00FF5732"/>
    <w:rsid w:val="00FF5D18"/>
    <w:rsid w:val="00FF5E75"/>
    <w:rsid w:val="00FF5F3A"/>
    <w:rsid w:val="00FF617E"/>
    <w:rsid w:val="00FF63F3"/>
    <w:rsid w:val="00FF640A"/>
    <w:rsid w:val="00FF6491"/>
    <w:rsid w:val="00FF6617"/>
    <w:rsid w:val="00FF67CC"/>
    <w:rsid w:val="00FF6A3B"/>
    <w:rsid w:val="00FF6B91"/>
    <w:rsid w:val="00FF6BFD"/>
    <w:rsid w:val="00FF6C1F"/>
    <w:rsid w:val="00FF6ECC"/>
    <w:rsid w:val="00FF6F65"/>
    <w:rsid w:val="00FF6FF0"/>
    <w:rsid w:val="00FF707D"/>
    <w:rsid w:val="00FF712E"/>
    <w:rsid w:val="00FF7231"/>
    <w:rsid w:val="00FF7311"/>
    <w:rsid w:val="00FF7418"/>
    <w:rsid w:val="00FF741E"/>
    <w:rsid w:val="00FF782E"/>
    <w:rsid w:val="00FF78A1"/>
    <w:rsid w:val="00FF7BD7"/>
    <w:rsid w:val="00FF7FAA"/>
    <w:rsid w:val="00FF7FAB"/>
    <w:rsid w:val="2663A052"/>
    <w:rsid w:val="37968C8D"/>
    <w:rsid w:val="42D6E7B7"/>
    <w:rsid w:val="5C5154E2"/>
    <w:rsid w:val="777B07A8"/>
    <w:rsid w:val="784A9FF4"/>
    <w:rsid w:val="7BF7389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A790FE9"/>
  <w15:docId w15:val="{560C78FD-4FC7-41B1-A28D-CDB6F42BF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2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HeaderChar">
    <w:name w:val="Header Char"/>
    <w:link w:val="Header"/>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pPr>
  </w:style>
  <w:style w:type="paragraph" w:styleId="ListBullet2">
    <w:name w:val="List Bullet 2"/>
    <w:basedOn w:val="Normal"/>
    <w:uiPriority w:val="99"/>
    <w:pPr>
      <w:numPr>
        <w:numId w:val="4"/>
      </w:numPr>
      <w:tabs>
        <w:tab w:val="clear" w:pos="643"/>
        <w:tab w:val="left" w:pos="567"/>
      </w:tabs>
    </w:pPr>
  </w:style>
  <w:style w:type="paragraph" w:styleId="ListBullet3">
    <w:name w:val="List Bullet 3"/>
    <w:basedOn w:val="Normal"/>
    <w:uiPriority w:val="99"/>
    <w:pPr>
      <w:numPr>
        <w:numId w:val="1"/>
      </w:numPr>
      <w:tabs>
        <w:tab w:val="clear" w:pos="926"/>
        <w:tab w:val="left" w:pos="851"/>
      </w:tabs>
    </w:pPr>
  </w:style>
  <w:style w:type="paragraph" w:styleId="ListBullet4">
    <w:name w:val="List Bullet 4"/>
    <w:basedOn w:val="Normal"/>
    <w:uiPriority w:val="99"/>
    <w:pPr>
      <w:numPr>
        <w:numId w:val="2"/>
      </w:numPr>
      <w:tabs>
        <w:tab w:val="clear" w:pos="1209"/>
        <w:tab w:val="left" w:pos="1134"/>
      </w:tabs>
    </w:pPr>
  </w:style>
  <w:style w:type="paragraph" w:styleId="ListNumber">
    <w:name w:val="List Number"/>
    <w:basedOn w:val="Normal"/>
    <w:uiPriority w:val="99"/>
    <w:pPr>
      <w:numPr>
        <w:numId w:val="5"/>
      </w:numPr>
      <w:tabs>
        <w:tab w:val="clear" w:pos="360"/>
        <w:tab w:val="left" w:pos="284"/>
      </w:tabs>
    </w:pPr>
  </w:style>
  <w:style w:type="paragraph" w:styleId="ListNumber2">
    <w:name w:val="List Number 2"/>
    <w:basedOn w:val="Normal"/>
    <w:uiPriority w:val="99"/>
    <w:pPr>
      <w:numPr>
        <w:numId w:val="6"/>
      </w:numPr>
      <w:tabs>
        <w:tab w:val="clear" w:pos="643"/>
        <w:tab w:val="left" w:pos="567"/>
      </w:tabs>
    </w:pPr>
  </w:style>
  <w:style w:type="paragraph" w:styleId="ListNumber3">
    <w:name w:val="List Number 3"/>
    <w:basedOn w:val="Normal"/>
    <w:uiPriority w:val="99"/>
    <w:pPr>
      <w:numPr>
        <w:numId w:val="7"/>
      </w:numPr>
      <w:tabs>
        <w:tab w:val="clear" w:pos="926"/>
        <w:tab w:val="left" w:pos="851"/>
      </w:tabs>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left" w:pos="1418"/>
      </w:tabs>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ascii="Arial" w:hAnsi="Arial" w:cs="BrowalliaUPC"/>
      <w:sz w:val="14"/>
      <w:szCs w:val="14"/>
      <w:lang w:val="en-US"/>
    </w:rPr>
  </w:style>
  <w:style w:type="paragraph" w:customStyle="1" w:styleId="11">
    <w:name w:val="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9">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hAnsi="Arial"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link w:val="ListParagraphChar"/>
    <w:uiPriority w:val="34"/>
    <w:qFormat/>
    <w:pPr>
      <w:ind w:left="720"/>
      <w:contextualSpacing/>
    </w:pPr>
    <w:rPr>
      <w:rFonts w:ascii="Arial" w:hAnsi="Arial"/>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1">
    <w:name w:val="อักขระ อักขระ2 อักขระ อักขระ Char Char อักขระ อักขระ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w:hAnsi="Arial"/>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uiPriority w:val="99"/>
    <w:rsid w:val="00311423"/>
    <w:rPr>
      <w:rFonts w:ascii="Tahoma" w:hAnsi="Tahoma" w:cs="Tahoma"/>
    </w:rPr>
  </w:style>
  <w:style w:type="paragraph" w:customStyle="1" w:styleId="aa">
    <w:name w:val="à¹×éÍàÃ×èÍ§"/>
    <w:basedOn w:val="Normal"/>
    <w:uiPriority w:val="99"/>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uiPriority w:val="99"/>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uiPriority w:val="99"/>
    <w:rsid w:val="005B046A"/>
    <w:rPr>
      <w:b/>
      <w:bCs/>
      <w:sz w:val="30"/>
      <w:szCs w:val="30"/>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iPriority w:val="99"/>
    <w:unhideWhenUsed/>
    <w:rsid w:val="00366E2E"/>
    <w:pPr>
      <w:spacing w:line="240" w:lineRule="auto"/>
    </w:pPr>
    <w:rPr>
      <w:sz w:val="20"/>
      <w:szCs w:val="25"/>
    </w:rPr>
  </w:style>
  <w:style w:type="character" w:customStyle="1" w:styleId="CommentTextChar">
    <w:name w:val="Comment Text Char"/>
    <w:basedOn w:val="DefaultParagraphFont"/>
    <w:link w:val="CommentText"/>
    <w:uiPriority w:val="99"/>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TradingName">
    <w:name w:val="Trading Name"/>
    <w:semiHidden/>
    <w:rsid w:val="005801C1"/>
    <w:pPr>
      <w:spacing w:line="180" w:lineRule="atLeast"/>
    </w:pPr>
    <w:rPr>
      <w:rFonts w:asciiTheme="minorHAnsi" w:eastAsia="SimHei" w:hAnsiTheme="minorHAnsi" w:cs="Arial"/>
      <w:b/>
      <w:sz w:val="16"/>
      <w:lang w:val="en-GB" w:bidi="ar-SA"/>
    </w:rPr>
  </w:style>
  <w:style w:type="paragraph" w:customStyle="1" w:styleId="PartnerAddress">
    <w:name w:val="Partner Address"/>
    <w:semiHidden/>
    <w:rsid w:val="005801C1"/>
    <w:rPr>
      <w:rFonts w:asciiTheme="minorHAnsi" w:eastAsia="SimHei" w:hAnsiTheme="minorHAnsi" w:cs="Arial"/>
      <w:sz w:val="16"/>
      <w:lang w:val="en-GB" w:bidi="ar-SA"/>
    </w:rPr>
  </w:style>
  <w:style w:type="paragraph" w:customStyle="1" w:styleId="HalfLineBreak">
    <w:name w:val="Half Line Break"/>
    <w:semiHidden/>
    <w:rsid w:val="005801C1"/>
    <w:pPr>
      <w:framePr w:wrap="around" w:vAnchor="page" w:hAnchor="page" w:x="9016" w:y="3970"/>
      <w:suppressOverlap/>
    </w:pPr>
    <w:rPr>
      <w:rFonts w:asciiTheme="minorHAnsi" w:eastAsia="SimHei" w:hAnsiTheme="minorHAnsi" w:cs="Arial"/>
      <w:b/>
      <w:sz w:val="7"/>
      <w:lang w:val="en-GB" w:bidi="ar-SA"/>
    </w:rPr>
  </w:style>
  <w:style w:type="paragraph" w:customStyle="1" w:styleId="ydp56c4eda3msonormal">
    <w:name w:val="ydp56c4eda3msonormal"/>
    <w:basedOn w:val="Normal"/>
    <w:rsid w:val="00BC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ydp7442c4ccpreformatted">
    <w:name w:val="ydp7442c4ccpreformatted"/>
    <w:basedOn w:val="Normal"/>
    <w:rsid w:val="006F5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paragraph">
    <w:name w:val="paragraph"/>
    <w:basedOn w:val="Normal"/>
    <w:rsid w:val="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normaltextrun">
    <w:name w:val="normaltextrun"/>
    <w:basedOn w:val="DefaultParagraphFont"/>
    <w:rsid w:val="001F1121"/>
  </w:style>
  <w:style w:type="character" w:customStyle="1" w:styleId="eop">
    <w:name w:val="eop"/>
    <w:basedOn w:val="DefaultParagraphFont"/>
    <w:rsid w:val="001F1121"/>
  </w:style>
  <w:style w:type="character" w:customStyle="1" w:styleId="contextualspellingandgrammarerror">
    <w:name w:val="contextualspellingandgrammarerror"/>
    <w:basedOn w:val="DefaultParagraphFont"/>
    <w:rsid w:val="001F1121"/>
  </w:style>
  <w:style w:type="character" w:customStyle="1" w:styleId="ListParagraphChar">
    <w:name w:val="List Paragraph Char"/>
    <w:link w:val="ListParagraph"/>
    <w:uiPriority w:val="34"/>
    <w:qFormat/>
    <w:locked/>
    <w:rsid w:val="008707E9"/>
    <w:rPr>
      <w:rFonts w:ascii="Arial" w:hAnsi="Arial"/>
      <w:sz w:val="18"/>
      <w:szCs w:val="22"/>
    </w:rPr>
  </w:style>
  <w:style w:type="paragraph" w:customStyle="1" w:styleId="acctstatementsub-headingitalic">
    <w:name w:val="acct statement sub-heading italic"/>
    <w:aliases w:val="asi"/>
    <w:basedOn w:val="Normal"/>
    <w:rsid w:val="00A8429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cs="Times New Roman"/>
      <w:bCs/>
      <w:i/>
      <w:sz w:val="22"/>
      <w:szCs w:val="20"/>
      <w:lang w:val="en-GB" w:bidi="ar-SA"/>
    </w:rPr>
  </w:style>
  <w:style w:type="character" w:customStyle="1" w:styleId="bcx8">
    <w:name w:val="bcx8"/>
    <w:basedOn w:val="DefaultParagraphFont"/>
    <w:rsid w:val="00172FD7"/>
  </w:style>
  <w:style w:type="paragraph" w:customStyle="1" w:styleId="ydpc82f978epreformatted">
    <w:name w:val="ydpc82f978epreformatted"/>
    <w:basedOn w:val="Normal"/>
    <w:rsid w:val="007A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character" w:customStyle="1" w:styleId="ui-provider">
    <w:name w:val="ui-provider"/>
    <w:basedOn w:val="DefaultParagraphFont"/>
    <w:rsid w:val="00F839EA"/>
  </w:style>
  <w:style w:type="table" w:customStyle="1" w:styleId="TableGrid1">
    <w:name w:val="Table Grid1"/>
    <w:basedOn w:val="TableNormal"/>
    <w:uiPriority w:val="39"/>
    <w:rsid w:val="00911CEE"/>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6C4B"/>
    <w:rPr>
      <w:sz w:val="30"/>
      <w:szCs w:val="38"/>
    </w:rPr>
  </w:style>
  <w:style w:type="numbering" w:customStyle="1" w:styleId="Style3">
    <w:name w:val="Style3"/>
    <w:uiPriority w:val="99"/>
    <w:rsid w:val="00BE055F"/>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100">
      <w:bodyDiv w:val="1"/>
      <w:marLeft w:val="0"/>
      <w:marRight w:val="0"/>
      <w:marTop w:val="0"/>
      <w:marBottom w:val="0"/>
      <w:divBdr>
        <w:top w:val="none" w:sz="0" w:space="0" w:color="auto"/>
        <w:left w:val="none" w:sz="0" w:space="0" w:color="auto"/>
        <w:bottom w:val="none" w:sz="0" w:space="0" w:color="auto"/>
        <w:right w:val="none" w:sz="0" w:space="0" w:color="auto"/>
      </w:divBdr>
    </w:div>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12347888">
      <w:bodyDiv w:val="1"/>
      <w:marLeft w:val="0"/>
      <w:marRight w:val="0"/>
      <w:marTop w:val="0"/>
      <w:marBottom w:val="0"/>
      <w:divBdr>
        <w:top w:val="none" w:sz="0" w:space="0" w:color="auto"/>
        <w:left w:val="none" w:sz="0" w:space="0" w:color="auto"/>
        <w:bottom w:val="none" w:sz="0" w:space="0" w:color="auto"/>
        <w:right w:val="none" w:sz="0" w:space="0" w:color="auto"/>
      </w:divBdr>
      <w:divsChild>
        <w:div w:id="149954409">
          <w:marLeft w:val="0"/>
          <w:marRight w:val="0"/>
          <w:marTop w:val="0"/>
          <w:marBottom w:val="0"/>
          <w:divBdr>
            <w:top w:val="none" w:sz="0" w:space="0" w:color="auto"/>
            <w:left w:val="none" w:sz="0" w:space="0" w:color="auto"/>
            <w:bottom w:val="none" w:sz="0" w:space="0" w:color="auto"/>
            <w:right w:val="none" w:sz="0" w:space="0" w:color="auto"/>
          </w:divBdr>
        </w:div>
      </w:divsChild>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52000303">
      <w:bodyDiv w:val="1"/>
      <w:marLeft w:val="0"/>
      <w:marRight w:val="0"/>
      <w:marTop w:val="0"/>
      <w:marBottom w:val="0"/>
      <w:divBdr>
        <w:top w:val="none" w:sz="0" w:space="0" w:color="auto"/>
        <w:left w:val="none" w:sz="0" w:space="0" w:color="auto"/>
        <w:bottom w:val="none" w:sz="0" w:space="0" w:color="auto"/>
        <w:right w:val="none" w:sz="0" w:space="0" w:color="auto"/>
      </w:divBdr>
    </w:div>
    <w:div w:id="53429139">
      <w:bodyDiv w:val="1"/>
      <w:marLeft w:val="0"/>
      <w:marRight w:val="0"/>
      <w:marTop w:val="0"/>
      <w:marBottom w:val="0"/>
      <w:divBdr>
        <w:top w:val="none" w:sz="0" w:space="0" w:color="auto"/>
        <w:left w:val="none" w:sz="0" w:space="0" w:color="auto"/>
        <w:bottom w:val="none" w:sz="0" w:space="0" w:color="auto"/>
        <w:right w:val="none" w:sz="0" w:space="0" w:color="auto"/>
      </w:divBdr>
    </w:div>
    <w:div w:id="72045771">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1730868">
      <w:bodyDiv w:val="1"/>
      <w:marLeft w:val="0"/>
      <w:marRight w:val="0"/>
      <w:marTop w:val="0"/>
      <w:marBottom w:val="0"/>
      <w:divBdr>
        <w:top w:val="none" w:sz="0" w:space="0" w:color="auto"/>
        <w:left w:val="none" w:sz="0" w:space="0" w:color="auto"/>
        <w:bottom w:val="none" w:sz="0" w:space="0" w:color="auto"/>
        <w:right w:val="none" w:sz="0" w:space="0" w:color="auto"/>
      </w:divBdr>
    </w:div>
    <w:div w:id="103154340">
      <w:bodyDiv w:val="1"/>
      <w:marLeft w:val="0"/>
      <w:marRight w:val="0"/>
      <w:marTop w:val="0"/>
      <w:marBottom w:val="0"/>
      <w:divBdr>
        <w:top w:val="none" w:sz="0" w:space="0" w:color="auto"/>
        <w:left w:val="none" w:sz="0" w:space="0" w:color="auto"/>
        <w:bottom w:val="none" w:sz="0" w:space="0" w:color="auto"/>
        <w:right w:val="none" w:sz="0" w:space="0" w:color="auto"/>
      </w:divBdr>
    </w:div>
    <w:div w:id="107437390">
      <w:bodyDiv w:val="1"/>
      <w:marLeft w:val="0"/>
      <w:marRight w:val="0"/>
      <w:marTop w:val="0"/>
      <w:marBottom w:val="0"/>
      <w:divBdr>
        <w:top w:val="none" w:sz="0" w:space="0" w:color="auto"/>
        <w:left w:val="none" w:sz="0" w:space="0" w:color="auto"/>
        <w:bottom w:val="none" w:sz="0" w:space="0" w:color="auto"/>
        <w:right w:val="none" w:sz="0" w:space="0" w:color="auto"/>
      </w:divBdr>
      <w:divsChild>
        <w:div w:id="422996866">
          <w:marLeft w:val="0"/>
          <w:marRight w:val="0"/>
          <w:marTop w:val="0"/>
          <w:marBottom w:val="0"/>
          <w:divBdr>
            <w:top w:val="none" w:sz="0" w:space="0" w:color="auto"/>
            <w:left w:val="none" w:sz="0" w:space="0" w:color="auto"/>
            <w:bottom w:val="none" w:sz="0" w:space="0" w:color="auto"/>
            <w:right w:val="none" w:sz="0" w:space="0" w:color="auto"/>
          </w:divBdr>
        </w:div>
      </w:divsChild>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2527478">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155852145">
      <w:bodyDiv w:val="1"/>
      <w:marLeft w:val="0"/>
      <w:marRight w:val="0"/>
      <w:marTop w:val="0"/>
      <w:marBottom w:val="0"/>
      <w:divBdr>
        <w:top w:val="none" w:sz="0" w:space="0" w:color="auto"/>
        <w:left w:val="none" w:sz="0" w:space="0" w:color="auto"/>
        <w:bottom w:val="none" w:sz="0" w:space="0" w:color="auto"/>
        <w:right w:val="none" w:sz="0" w:space="0" w:color="auto"/>
      </w:divBdr>
    </w:div>
    <w:div w:id="157695575">
      <w:bodyDiv w:val="1"/>
      <w:marLeft w:val="0"/>
      <w:marRight w:val="0"/>
      <w:marTop w:val="0"/>
      <w:marBottom w:val="0"/>
      <w:divBdr>
        <w:top w:val="none" w:sz="0" w:space="0" w:color="auto"/>
        <w:left w:val="none" w:sz="0" w:space="0" w:color="auto"/>
        <w:bottom w:val="none" w:sz="0" w:space="0" w:color="auto"/>
        <w:right w:val="none" w:sz="0" w:space="0" w:color="auto"/>
      </w:divBdr>
    </w:div>
    <w:div w:id="170921698">
      <w:bodyDiv w:val="1"/>
      <w:marLeft w:val="0"/>
      <w:marRight w:val="0"/>
      <w:marTop w:val="0"/>
      <w:marBottom w:val="0"/>
      <w:divBdr>
        <w:top w:val="none" w:sz="0" w:space="0" w:color="auto"/>
        <w:left w:val="none" w:sz="0" w:space="0" w:color="auto"/>
        <w:bottom w:val="none" w:sz="0" w:space="0" w:color="auto"/>
        <w:right w:val="none" w:sz="0" w:space="0" w:color="auto"/>
      </w:divBdr>
    </w:div>
    <w:div w:id="179784341">
      <w:bodyDiv w:val="1"/>
      <w:marLeft w:val="0"/>
      <w:marRight w:val="0"/>
      <w:marTop w:val="0"/>
      <w:marBottom w:val="0"/>
      <w:divBdr>
        <w:top w:val="none" w:sz="0" w:space="0" w:color="auto"/>
        <w:left w:val="none" w:sz="0" w:space="0" w:color="auto"/>
        <w:bottom w:val="none" w:sz="0" w:space="0" w:color="auto"/>
        <w:right w:val="none" w:sz="0" w:space="0" w:color="auto"/>
      </w:divBdr>
      <w:divsChild>
        <w:div w:id="1755282411">
          <w:marLeft w:val="0"/>
          <w:marRight w:val="0"/>
          <w:marTop w:val="0"/>
          <w:marBottom w:val="0"/>
          <w:divBdr>
            <w:top w:val="none" w:sz="0" w:space="0" w:color="auto"/>
            <w:left w:val="none" w:sz="0" w:space="0" w:color="auto"/>
            <w:bottom w:val="none" w:sz="0" w:space="0" w:color="auto"/>
            <w:right w:val="none" w:sz="0" w:space="0" w:color="auto"/>
          </w:divBdr>
        </w:div>
      </w:divsChild>
    </w:div>
    <w:div w:id="217937445">
      <w:bodyDiv w:val="1"/>
      <w:marLeft w:val="0"/>
      <w:marRight w:val="0"/>
      <w:marTop w:val="0"/>
      <w:marBottom w:val="0"/>
      <w:divBdr>
        <w:top w:val="none" w:sz="0" w:space="0" w:color="auto"/>
        <w:left w:val="none" w:sz="0" w:space="0" w:color="auto"/>
        <w:bottom w:val="none" w:sz="0" w:space="0" w:color="auto"/>
        <w:right w:val="none" w:sz="0" w:space="0" w:color="auto"/>
      </w:divBdr>
    </w:div>
    <w:div w:id="226188467">
      <w:bodyDiv w:val="1"/>
      <w:marLeft w:val="0"/>
      <w:marRight w:val="0"/>
      <w:marTop w:val="0"/>
      <w:marBottom w:val="0"/>
      <w:divBdr>
        <w:top w:val="none" w:sz="0" w:space="0" w:color="auto"/>
        <w:left w:val="none" w:sz="0" w:space="0" w:color="auto"/>
        <w:bottom w:val="none" w:sz="0" w:space="0" w:color="auto"/>
        <w:right w:val="none" w:sz="0" w:space="0" w:color="auto"/>
      </w:divBdr>
    </w:div>
    <w:div w:id="228619811">
      <w:bodyDiv w:val="1"/>
      <w:marLeft w:val="0"/>
      <w:marRight w:val="0"/>
      <w:marTop w:val="0"/>
      <w:marBottom w:val="0"/>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44073607">
      <w:bodyDiv w:val="1"/>
      <w:marLeft w:val="0"/>
      <w:marRight w:val="0"/>
      <w:marTop w:val="0"/>
      <w:marBottom w:val="0"/>
      <w:divBdr>
        <w:top w:val="none" w:sz="0" w:space="0" w:color="auto"/>
        <w:left w:val="none" w:sz="0" w:space="0" w:color="auto"/>
        <w:bottom w:val="none" w:sz="0" w:space="0" w:color="auto"/>
        <w:right w:val="none" w:sz="0" w:space="0" w:color="auto"/>
      </w:divBdr>
    </w:div>
    <w:div w:id="246311300">
      <w:bodyDiv w:val="1"/>
      <w:marLeft w:val="0"/>
      <w:marRight w:val="0"/>
      <w:marTop w:val="0"/>
      <w:marBottom w:val="0"/>
      <w:divBdr>
        <w:top w:val="none" w:sz="0" w:space="0" w:color="auto"/>
        <w:left w:val="none" w:sz="0" w:space="0" w:color="auto"/>
        <w:bottom w:val="none" w:sz="0" w:space="0" w:color="auto"/>
        <w:right w:val="none" w:sz="0" w:space="0" w:color="auto"/>
      </w:divBdr>
    </w:div>
    <w:div w:id="250890817">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320473798">
      <w:bodyDiv w:val="1"/>
      <w:marLeft w:val="0"/>
      <w:marRight w:val="0"/>
      <w:marTop w:val="0"/>
      <w:marBottom w:val="0"/>
      <w:divBdr>
        <w:top w:val="none" w:sz="0" w:space="0" w:color="auto"/>
        <w:left w:val="none" w:sz="0" w:space="0" w:color="auto"/>
        <w:bottom w:val="none" w:sz="0" w:space="0" w:color="auto"/>
        <w:right w:val="none" w:sz="0" w:space="0" w:color="auto"/>
      </w:divBdr>
    </w:div>
    <w:div w:id="338166078">
      <w:bodyDiv w:val="1"/>
      <w:marLeft w:val="0"/>
      <w:marRight w:val="0"/>
      <w:marTop w:val="0"/>
      <w:marBottom w:val="0"/>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52387602">
      <w:bodyDiv w:val="1"/>
      <w:marLeft w:val="0"/>
      <w:marRight w:val="0"/>
      <w:marTop w:val="0"/>
      <w:marBottom w:val="0"/>
      <w:divBdr>
        <w:top w:val="none" w:sz="0" w:space="0" w:color="auto"/>
        <w:left w:val="none" w:sz="0" w:space="0" w:color="auto"/>
        <w:bottom w:val="none" w:sz="0" w:space="0" w:color="auto"/>
        <w:right w:val="none" w:sz="0" w:space="0" w:color="auto"/>
      </w:divBdr>
      <w:divsChild>
        <w:div w:id="885219555">
          <w:marLeft w:val="0"/>
          <w:marRight w:val="0"/>
          <w:marTop w:val="0"/>
          <w:marBottom w:val="0"/>
          <w:divBdr>
            <w:top w:val="none" w:sz="0" w:space="0" w:color="auto"/>
            <w:left w:val="none" w:sz="0" w:space="0" w:color="auto"/>
            <w:bottom w:val="none" w:sz="0" w:space="0" w:color="auto"/>
            <w:right w:val="none" w:sz="0" w:space="0" w:color="auto"/>
          </w:divBdr>
        </w:div>
      </w:divsChild>
    </w:div>
    <w:div w:id="363753202">
      <w:bodyDiv w:val="1"/>
      <w:marLeft w:val="0"/>
      <w:marRight w:val="0"/>
      <w:marTop w:val="0"/>
      <w:marBottom w:val="0"/>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86800895">
      <w:bodyDiv w:val="1"/>
      <w:marLeft w:val="0"/>
      <w:marRight w:val="0"/>
      <w:marTop w:val="0"/>
      <w:marBottom w:val="0"/>
      <w:divBdr>
        <w:top w:val="none" w:sz="0" w:space="0" w:color="auto"/>
        <w:left w:val="none" w:sz="0" w:space="0" w:color="auto"/>
        <w:bottom w:val="none" w:sz="0" w:space="0" w:color="auto"/>
        <w:right w:val="none" w:sz="0" w:space="0" w:color="auto"/>
      </w:divBdr>
    </w:div>
    <w:div w:id="393744355">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40802235">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44350984">
      <w:bodyDiv w:val="1"/>
      <w:marLeft w:val="0"/>
      <w:marRight w:val="0"/>
      <w:marTop w:val="0"/>
      <w:marBottom w:val="0"/>
      <w:divBdr>
        <w:top w:val="none" w:sz="0" w:space="0" w:color="auto"/>
        <w:left w:val="none" w:sz="0" w:space="0" w:color="auto"/>
        <w:bottom w:val="none" w:sz="0" w:space="0" w:color="auto"/>
        <w:right w:val="none" w:sz="0" w:space="0" w:color="auto"/>
      </w:divBdr>
      <w:divsChild>
        <w:div w:id="433940858">
          <w:marLeft w:val="0"/>
          <w:marRight w:val="0"/>
          <w:marTop w:val="0"/>
          <w:marBottom w:val="0"/>
          <w:divBdr>
            <w:top w:val="none" w:sz="0" w:space="0" w:color="auto"/>
            <w:left w:val="none" w:sz="0" w:space="0" w:color="auto"/>
            <w:bottom w:val="none" w:sz="0" w:space="0" w:color="auto"/>
            <w:right w:val="none" w:sz="0" w:space="0" w:color="auto"/>
          </w:divBdr>
        </w:div>
      </w:divsChild>
    </w:div>
    <w:div w:id="457261126">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478111126">
      <w:bodyDiv w:val="1"/>
      <w:marLeft w:val="0"/>
      <w:marRight w:val="0"/>
      <w:marTop w:val="0"/>
      <w:marBottom w:val="0"/>
      <w:divBdr>
        <w:top w:val="none" w:sz="0" w:space="0" w:color="auto"/>
        <w:left w:val="none" w:sz="0" w:space="0" w:color="auto"/>
        <w:bottom w:val="none" w:sz="0" w:space="0" w:color="auto"/>
        <w:right w:val="none" w:sz="0" w:space="0" w:color="auto"/>
      </w:divBdr>
    </w:div>
    <w:div w:id="485054906">
      <w:bodyDiv w:val="1"/>
      <w:marLeft w:val="0"/>
      <w:marRight w:val="0"/>
      <w:marTop w:val="0"/>
      <w:marBottom w:val="0"/>
      <w:divBdr>
        <w:top w:val="none" w:sz="0" w:space="0" w:color="auto"/>
        <w:left w:val="none" w:sz="0" w:space="0" w:color="auto"/>
        <w:bottom w:val="none" w:sz="0" w:space="0" w:color="auto"/>
        <w:right w:val="none" w:sz="0" w:space="0" w:color="auto"/>
      </w:divBdr>
    </w:div>
    <w:div w:id="496071524">
      <w:bodyDiv w:val="1"/>
      <w:marLeft w:val="0"/>
      <w:marRight w:val="0"/>
      <w:marTop w:val="0"/>
      <w:marBottom w:val="0"/>
      <w:divBdr>
        <w:top w:val="none" w:sz="0" w:space="0" w:color="auto"/>
        <w:left w:val="none" w:sz="0" w:space="0" w:color="auto"/>
        <w:bottom w:val="none" w:sz="0" w:space="0" w:color="auto"/>
        <w:right w:val="none" w:sz="0" w:space="0" w:color="auto"/>
      </w:divBdr>
    </w:div>
    <w:div w:id="503473158">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59630066">
      <w:bodyDiv w:val="1"/>
      <w:marLeft w:val="0"/>
      <w:marRight w:val="0"/>
      <w:marTop w:val="0"/>
      <w:marBottom w:val="0"/>
      <w:divBdr>
        <w:top w:val="none" w:sz="0" w:space="0" w:color="auto"/>
        <w:left w:val="none" w:sz="0" w:space="0" w:color="auto"/>
        <w:bottom w:val="none" w:sz="0" w:space="0" w:color="auto"/>
        <w:right w:val="none" w:sz="0" w:space="0" w:color="auto"/>
      </w:divBdr>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2007487">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61540589">
      <w:bodyDiv w:val="1"/>
      <w:marLeft w:val="0"/>
      <w:marRight w:val="0"/>
      <w:marTop w:val="0"/>
      <w:marBottom w:val="0"/>
      <w:divBdr>
        <w:top w:val="none" w:sz="0" w:space="0" w:color="auto"/>
        <w:left w:val="none" w:sz="0" w:space="0" w:color="auto"/>
        <w:bottom w:val="none" w:sz="0" w:space="0" w:color="auto"/>
        <w:right w:val="none" w:sz="0" w:space="0" w:color="auto"/>
      </w:divBdr>
    </w:div>
    <w:div w:id="666370287">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69480211">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6101121">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692610449">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57754284">
      <w:bodyDiv w:val="1"/>
      <w:marLeft w:val="0"/>
      <w:marRight w:val="0"/>
      <w:marTop w:val="0"/>
      <w:marBottom w:val="0"/>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1807038">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96224277">
      <w:bodyDiv w:val="1"/>
      <w:marLeft w:val="0"/>
      <w:marRight w:val="0"/>
      <w:marTop w:val="0"/>
      <w:marBottom w:val="0"/>
      <w:divBdr>
        <w:top w:val="none" w:sz="0" w:space="0" w:color="auto"/>
        <w:left w:val="none" w:sz="0" w:space="0" w:color="auto"/>
        <w:bottom w:val="none" w:sz="0" w:space="0" w:color="auto"/>
        <w:right w:val="none" w:sz="0" w:space="0" w:color="auto"/>
      </w:divBdr>
      <w:divsChild>
        <w:div w:id="196355396">
          <w:marLeft w:val="0"/>
          <w:marRight w:val="0"/>
          <w:marTop w:val="0"/>
          <w:marBottom w:val="0"/>
          <w:divBdr>
            <w:top w:val="none" w:sz="0" w:space="0" w:color="auto"/>
            <w:left w:val="none" w:sz="0" w:space="0" w:color="auto"/>
            <w:bottom w:val="none" w:sz="0" w:space="0" w:color="auto"/>
            <w:right w:val="none" w:sz="0" w:space="0" w:color="auto"/>
          </w:divBdr>
          <w:divsChild>
            <w:div w:id="208995325">
              <w:marLeft w:val="0"/>
              <w:marRight w:val="0"/>
              <w:marTop w:val="0"/>
              <w:marBottom w:val="0"/>
              <w:divBdr>
                <w:top w:val="none" w:sz="0" w:space="0" w:color="auto"/>
                <w:left w:val="none" w:sz="0" w:space="0" w:color="auto"/>
                <w:bottom w:val="none" w:sz="0" w:space="0" w:color="auto"/>
                <w:right w:val="none" w:sz="0" w:space="0" w:color="auto"/>
              </w:divBdr>
              <w:divsChild>
                <w:div w:id="1852059551">
                  <w:marLeft w:val="0"/>
                  <w:marRight w:val="0"/>
                  <w:marTop w:val="0"/>
                  <w:marBottom w:val="0"/>
                  <w:divBdr>
                    <w:top w:val="none" w:sz="0" w:space="0" w:color="auto"/>
                    <w:left w:val="none" w:sz="0" w:space="0" w:color="auto"/>
                    <w:bottom w:val="none" w:sz="0" w:space="0" w:color="auto"/>
                    <w:right w:val="none" w:sz="0" w:space="0" w:color="auto"/>
                  </w:divBdr>
                  <w:divsChild>
                    <w:div w:id="1632174119">
                      <w:marLeft w:val="0"/>
                      <w:marRight w:val="0"/>
                      <w:marTop w:val="0"/>
                      <w:marBottom w:val="0"/>
                      <w:divBdr>
                        <w:top w:val="none" w:sz="0" w:space="0" w:color="auto"/>
                        <w:left w:val="none" w:sz="0" w:space="0" w:color="auto"/>
                        <w:bottom w:val="none" w:sz="0" w:space="0" w:color="auto"/>
                        <w:right w:val="none" w:sz="0" w:space="0" w:color="auto"/>
                      </w:divBdr>
                      <w:divsChild>
                        <w:div w:id="84987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8112055">
      <w:bodyDiv w:val="1"/>
      <w:marLeft w:val="0"/>
      <w:marRight w:val="0"/>
      <w:marTop w:val="0"/>
      <w:marBottom w:val="0"/>
      <w:divBdr>
        <w:top w:val="none" w:sz="0" w:space="0" w:color="auto"/>
        <w:left w:val="none" w:sz="0" w:space="0" w:color="auto"/>
        <w:bottom w:val="none" w:sz="0" w:space="0" w:color="auto"/>
        <w:right w:val="none" w:sz="0" w:space="0" w:color="auto"/>
      </w:divBdr>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3236777">
      <w:bodyDiv w:val="1"/>
      <w:marLeft w:val="0"/>
      <w:marRight w:val="0"/>
      <w:marTop w:val="0"/>
      <w:marBottom w:val="0"/>
      <w:divBdr>
        <w:top w:val="none" w:sz="0" w:space="0" w:color="auto"/>
        <w:left w:val="none" w:sz="0" w:space="0" w:color="auto"/>
        <w:bottom w:val="none" w:sz="0" w:space="0" w:color="auto"/>
        <w:right w:val="none" w:sz="0" w:space="0" w:color="auto"/>
      </w:divBdr>
      <w:divsChild>
        <w:div w:id="950940847">
          <w:marLeft w:val="0"/>
          <w:marRight w:val="0"/>
          <w:marTop w:val="0"/>
          <w:marBottom w:val="0"/>
          <w:divBdr>
            <w:top w:val="none" w:sz="0" w:space="0" w:color="auto"/>
            <w:left w:val="none" w:sz="0" w:space="0" w:color="auto"/>
            <w:bottom w:val="none" w:sz="0" w:space="0" w:color="auto"/>
            <w:right w:val="none" w:sz="0" w:space="0" w:color="auto"/>
          </w:divBdr>
        </w:div>
      </w:divsChild>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25970789">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36844093">
      <w:bodyDiv w:val="1"/>
      <w:marLeft w:val="0"/>
      <w:marRight w:val="0"/>
      <w:marTop w:val="0"/>
      <w:marBottom w:val="0"/>
      <w:divBdr>
        <w:top w:val="none" w:sz="0" w:space="0" w:color="auto"/>
        <w:left w:val="none" w:sz="0" w:space="0" w:color="auto"/>
        <w:bottom w:val="none" w:sz="0" w:space="0" w:color="auto"/>
        <w:right w:val="none" w:sz="0" w:space="0" w:color="auto"/>
      </w:divBdr>
    </w:div>
    <w:div w:id="838692736">
      <w:bodyDiv w:val="1"/>
      <w:marLeft w:val="0"/>
      <w:marRight w:val="0"/>
      <w:marTop w:val="0"/>
      <w:marBottom w:val="0"/>
      <w:divBdr>
        <w:top w:val="none" w:sz="0" w:space="0" w:color="auto"/>
        <w:left w:val="none" w:sz="0" w:space="0" w:color="auto"/>
        <w:bottom w:val="none" w:sz="0" w:space="0" w:color="auto"/>
        <w:right w:val="none" w:sz="0" w:space="0" w:color="auto"/>
      </w:divBdr>
      <w:divsChild>
        <w:div w:id="2099867360">
          <w:marLeft w:val="0"/>
          <w:marRight w:val="0"/>
          <w:marTop w:val="0"/>
          <w:marBottom w:val="0"/>
          <w:divBdr>
            <w:top w:val="none" w:sz="0" w:space="0" w:color="auto"/>
            <w:left w:val="none" w:sz="0" w:space="0" w:color="auto"/>
            <w:bottom w:val="none" w:sz="0" w:space="0" w:color="auto"/>
            <w:right w:val="none" w:sz="0" w:space="0" w:color="auto"/>
          </w:divBdr>
        </w:div>
      </w:divsChild>
    </w:div>
    <w:div w:id="838740133">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64713691">
      <w:bodyDiv w:val="1"/>
      <w:marLeft w:val="0"/>
      <w:marRight w:val="0"/>
      <w:marTop w:val="0"/>
      <w:marBottom w:val="0"/>
      <w:divBdr>
        <w:top w:val="none" w:sz="0" w:space="0" w:color="auto"/>
        <w:left w:val="none" w:sz="0" w:space="0" w:color="auto"/>
        <w:bottom w:val="none" w:sz="0" w:space="0" w:color="auto"/>
        <w:right w:val="none" w:sz="0" w:space="0" w:color="auto"/>
      </w:divBdr>
    </w:div>
    <w:div w:id="879780292">
      <w:bodyDiv w:val="1"/>
      <w:marLeft w:val="0"/>
      <w:marRight w:val="0"/>
      <w:marTop w:val="0"/>
      <w:marBottom w:val="0"/>
      <w:divBdr>
        <w:top w:val="none" w:sz="0" w:space="0" w:color="auto"/>
        <w:left w:val="none" w:sz="0" w:space="0" w:color="auto"/>
        <w:bottom w:val="none" w:sz="0" w:space="0" w:color="auto"/>
        <w:right w:val="none" w:sz="0" w:space="0" w:color="auto"/>
      </w:divBdr>
      <w:divsChild>
        <w:div w:id="1398628510">
          <w:marLeft w:val="0"/>
          <w:marRight w:val="0"/>
          <w:marTop w:val="0"/>
          <w:marBottom w:val="0"/>
          <w:divBdr>
            <w:top w:val="none" w:sz="0" w:space="0" w:color="auto"/>
            <w:left w:val="none" w:sz="0" w:space="0" w:color="auto"/>
            <w:bottom w:val="none" w:sz="0" w:space="0" w:color="auto"/>
            <w:right w:val="none" w:sz="0" w:space="0" w:color="auto"/>
          </w:divBdr>
        </w:div>
      </w:divsChild>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914124905">
      <w:bodyDiv w:val="1"/>
      <w:marLeft w:val="0"/>
      <w:marRight w:val="0"/>
      <w:marTop w:val="0"/>
      <w:marBottom w:val="0"/>
      <w:divBdr>
        <w:top w:val="none" w:sz="0" w:space="0" w:color="auto"/>
        <w:left w:val="none" w:sz="0" w:space="0" w:color="auto"/>
        <w:bottom w:val="none" w:sz="0" w:space="0" w:color="auto"/>
        <w:right w:val="none" w:sz="0" w:space="0" w:color="auto"/>
      </w:divBdr>
      <w:divsChild>
        <w:div w:id="1721783230">
          <w:marLeft w:val="0"/>
          <w:marRight w:val="0"/>
          <w:marTop w:val="0"/>
          <w:marBottom w:val="0"/>
          <w:divBdr>
            <w:top w:val="none" w:sz="0" w:space="0" w:color="auto"/>
            <w:left w:val="none" w:sz="0" w:space="0" w:color="auto"/>
            <w:bottom w:val="none" w:sz="0" w:space="0" w:color="auto"/>
            <w:right w:val="none" w:sz="0" w:space="0" w:color="auto"/>
          </w:divBdr>
        </w:div>
      </w:divsChild>
    </w:div>
    <w:div w:id="920678418">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995379738">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63019883">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5084407">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089353455">
      <w:bodyDiv w:val="1"/>
      <w:marLeft w:val="0"/>
      <w:marRight w:val="0"/>
      <w:marTop w:val="0"/>
      <w:marBottom w:val="0"/>
      <w:divBdr>
        <w:top w:val="none" w:sz="0" w:space="0" w:color="auto"/>
        <w:left w:val="none" w:sz="0" w:space="0" w:color="auto"/>
        <w:bottom w:val="none" w:sz="0" w:space="0" w:color="auto"/>
        <w:right w:val="none" w:sz="0" w:space="0" w:color="auto"/>
      </w:divBdr>
    </w:div>
    <w:div w:id="1094517796">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21454543">
      <w:bodyDiv w:val="1"/>
      <w:marLeft w:val="0"/>
      <w:marRight w:val="0"/>
      <w:marTop w:val="0"/>
      <w:marBottom w:val="0"/>
      <w:divBdr>
        <w:top w:val="none" w:sz="0" w:space="0" w:color="auto"/>
        <w:left w:val="none" w:sz="0" w:space="0" w:color="auto"/>
        <w:bottom w:val="none" w:sz="0" w:space="0" w:color="auto"/>
        <w:right w:val="none" w:sz="0" w:space="0" w:color="auto"/>
      </w:divBdr>
    </w:div>
    <w:div w:id="1131678147">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35608794">
      <w:bodyDiv w:val="1"/>
      <w:marLeft w:val="0"/>
      <w:marRight w:val="0"/>
      <w:marTop w:val="0"/>
      <w:marBottom w:val="0"/>
      <w:divBdr>
        <w:top w:val="none" w:sz="0" w:space="0" w:color="auto"/>
        <w:left w:val="none" w:sz="0" w:space="0" w:color="auto"/>
        <w:bottom w:val="none" w:sz="0" w:space="0" w:color="auto"/>
        <w:right w:val="none" w:sz="0" w:space="0" w:color="auto"/>
      </w:divBdr>
    </w:div>
    <w:div w:id="1144466812">
      <w:bodyDiv w:val="1"/>
      <w:marLeft w:val="0"/>
      <w:marRight w:val="0"/>
      <w:marTop w:val="0"/>
      <w:marBottom w:val="0"/>
      <w:divBdr>
        <w:top w:val="none" w:sz="0" w:space="0" w:color="auto"/>
        <w:left w:val="none" w:sz="0" w:space="0" w:color="auto"/>
        <w:bottom w:val="none" w:sz="0" w:space="0" w:color="auto"/>
        <w:right w:val="none" w:sz="0" w:space="0" w:color="auto"/>
      </w:divBdr>
    </w:div>
    <w:div w:id="1146554241">
      <w:bodyDiv w:val="1"/>
      <w:marLeft w:val="0"/>
      <w:marRight w:val="0"/>
      <w:marTop w:val="0"/>
      <w:marBottom w:val="0"/>
      <w:divBdr>
        <w:top w:val="none" w:sz="0" w:space="0" w:color="auto"/>
        <w:left w:val="none" w:sz="0" w:space="0" w:color="auto"/>
        <w:bottom w:val="none" w:sz="0" w:space="0" w:color="auto"/>
        <w:right w:val="none" w:sz="0" w:space="0" w:color="auto"/>
      </w:divBdr>
    </w:div>
    <w:div w:id="1150370307">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2185729">
      <w:bodyDiv w:val="1"/>
      <w:marLeft w:val="0"/>
      <w:marRight w:val="0"/>
      <w:marTop w:val="0"/>
      <w:marBottom w:val="0"/>
      <w:divBdr>
        <w:top w:val="none" w:sz="0" w:space="0" w:color="auto"/>
        <w:left w:val="none" w:sz="0" w:space="0" w:color="auto"/>
        <w:bottom w:val="none" w:sz="0" w:space="0" w:color="auto"/>
        <w:right w:val="none" w:sz="0" w:space="0" w:color="auto"/>
      </w:divBdr>
      <w:divsChild>
        <w:div w:id="1513646736">
          <w:marLeft w:val="0"/>
          <w:marRight w:val="0"/>
          <w:marTop w:val="0"/>
          <w:marBottom w:val="0"/>
          <w:divBdr>
            <w:top w:val="none" w:sz="0" w:space="0" w:color="auto"/>
            <w:left w:val="none" w:sz="0" w:space="0" w:color="auto"/>
            <w:bottom w:val="none" w:sz="0" w:space="0" w:color="auto"/>
            <w:right w:val="none" w:sz="0" w:space="0" w:color="auto"/>
          </w:divBdr>
        </w:div>
      </w:divsChild>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33853495">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61841174">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276475478">
      <w:bodyDiv w:val="1"/>
      <w:marLeft w:val="0"/>
      <w:marRight w:val="0"/>
      <w:marTop w:val="0"/>
      <w:marBottom w:val="0"/>
      <w:divBdr>
        <w:top w:val="none" w:sz="0" w:space="0" w:color="auto"/>
        <w:left w:val="none" w:sz="0" w:space="0" w:color="auto"/>
        <w:bottom w:val="none" w:sz="0" w:space="0" w:color="auto"/>
        <w:right w:val="none" w:sz="0" w:space="0" w:color="auto"/>
      </w:divBdr>
    </w:div>
    <w:div w:id="1290476147">
      <w:bodyDiv w:val="1"/>
      <w:marLeft w:val="0"/>
      <w:marRight w:val="0"/>
      <w:marTop w:val="0"/>
      <w:marBottom w:val="0"/>
      <w:divBdr>
        <w:top w:val="none" w:sz="0" w:space="0" w:color="auto"/>
        <w:left w:val="none" w:sz="0" w:space="0" w:color="auto"/>
        <w:bottom w:val="none" w:sz="0" w:space="0" w:color="auto"/>
        <w:right w:val="none" w:sz="0" w:space="0" w:color="auto"/>
      </w:divBdr>
      <w:divsChild>
        <w:div w:id="2097438895">
          <w:marLeft w:val="0"/>
          <w:marRight w:val="0"/>
          <w:marTop w:val="0"/>
          <w:marBottom w:val="0"/>
          <w:divBdr>
            <w:top w:val="none" w:sz="0" w:space="0" w:color="auto"/>
            <w:left w:val="none" w:sz="0" w:space="0" w:color="auto"/>
            <w:bottom w:val="none" w:sz="0" w:space="0" w:color="auto"/>
            <w:right w:val="none" w:sz="0" w:space="0" w:color="auto"/>
          </w:divBdr>
        </w:div>
      </w:divsChild>
    </w:div>
    <w:div w:id="1301494853">
      <w:bodyDiv w:val="1"/>
      <w:marLeft w:val="0"/>
      <w:marRight w:val="0"/>
      <w:marTop w:val="0"/>
      <w:marBottom w:val="0"/>
      <w:divBdr>
        <w:top w:val="none" w:sz="0" w:space="0" w:color="auto"/>
        <w:left w:val="none" w:sz="0" w:space="0" w:color="auto"/>
        <w:bottom w:val="none" w:sz="0" w:space="0" w:color="auto"/>
        <w:right w:val="none" w:sz="0" w:space="0" w:color="auto"/>
      </w:divBdr>
    </w:div>
    <w:div w:id="1305234395">
      <w:bodyDiv w:val="1"/>
      <w:marLeft w:val="0"/>
      <w:marRight w:val="0"/>
      <w:marTop w:val="0"/>
      <w:marBottom w:val="0"/>
      <w:divBdr>
        <w:top w:val="none" w:sz="0" w:space="0" w:color="auto"/>
        <w:left w:val="none" w:sz="0" w:space="0" w:color="auto"/>
        <w:bottom w:val="none" w:sz="0" w:space="0" w:color="auto"/>
        <w:right w:val="none" w:sz="0" w:space="0" w:color="auto"/>
      </w:divBdr>
    </w:div>
    <w:div w:id="1308313854">
      <w:bodyDiv w:val="1"/>
      <w:marLeft w:val="0"/>
      <w:marRight w:val="0"/>
      <w:marTop w:val="0"/>
      <w:marBottom w:val="0"/>
      <w:divBdr>
        <w:top w:val="none" w:sz="0" w:space="0" w:color="auto"/>
        <w:left w:val="none" w:sz="0" w:space="0" w:color="auto"/>
        <w:bottom w:val="none" w:sz="0" w:space="0" w:color="auto"/>
        <w:right w:val="none" w:sz="0" w:space="0" w:color="auto"/>
      </w:divBdr>
    </w:div>
    <w:div w:id="1317027882">
      <w:bodyDiv w:val="1"/>
      <w:marLeft w:val="0"/>
      <w:marRight w:val="0"/>
      <w:marTop w:val="0"/>
      <w:marBottom w:val="0"/>
      <w:divBdr>
        <w:top w:val="none" w:sz="0" w:space="0" w:color="auto"/>
        <w:left w:val="none" w:sz="0" w:space="0" w:color="auto"/>
        <w:bottom w:val="none" w:sz="0" w:space="0" w:color="auto"/>
        <w:right w:val="none" w:sz="0" w:space="0" w:color="auto"/>
      </w:divBdr>
    </w:div>
    <w:div w:id="1348018002">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57124664">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4846036">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377778087">
      <w:bodyDiv w:val="1"/>
      <w:marLeft w:val="0"/>
      <w:marRight w:val="0"/>
      <w:marTop w:val="0"/>
      <w:marBottom w:val="0"/>
      <w:divBdr>
        <w:top w:val="none" w:sz="0" w:space="0" w:color="auto"/>
        <w:left w:val="none" w:sz="0" w:space="0" w:color="auto"/>
        <w:bottom w:val="none" w:sz="0" w:space="0" w:color="auto"/>
        <w:right w:val="none" w:sz="0" w:space="0" w:color="auto"/>
      </w:divBdr>
    </w:div>
    <w:div w:id="1384597482">
      <w:bodyDiv w:val="1"/>
      <w:marLeft w:val="0"/>
      <w:marRight w:val="0"/>
      <w:marTop w:val="0"/>
      <w:marBottom w:val="0"/>
      <w:divBdr>
        <w:top w:val="none" w:sz="0" w:space="0" w:color="auto"/>
        <w:left w:val="none" w:sz="0" w:space="0" w:color="auto"/>
        <w:bottom w:val="none" w:sz="0" w:space="0" w:color="auto"/>
        <w:right w:val="none" w:sz="0" w:space="0" w:color="auto"/>
      </w:divBdr>
    </w:div>
    <w:div w:id="1385061600">
      <w:bodyDiv w:val="1"/>
      <w:marLeft w:val="0"/>
      <w:marRight w:val="0"/>
      <w:marTop w:val="0"/>
      <w:marBottom w:val="0"/>
      <w:divBdr>
        <w:top w:val="none" w:sz="0" w:space="0" w:color="auto"/>
        <w:left w:val="none" w:sz="0" w:space="0" w:color="auto"/>
        <w:bottom w:val="none" w:sz="0" w:space="0" w:color="auto"/>
        <w:right w:val="none" w:sz="0" w:space="0" w:color="auto"/>
      </w:divBdr>
    </w:div>
    <w:div w:id="1390156603">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22793888">
      <w:bodyDiv w:val="1"/>
      <w:marLeft w:val="0"/>
      <w:marRight w:val="0"/>
      <w:marTop w:val="0"/>
      <w:marBottom w:val="0"/>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48701490">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483618110">
      <w:bodyDiv w:val="1"/>
      <w:marLeft w:val="0"/>
      <w:marRight w:val="0"/>
      <w:marTop w:val="0"/>
      <w:marBottom w:val="0"/>
      <w:divBdr>
        <w:top w:val="none" w:sz="0" w:space="0" w:color="auto"/>
        <w:left w:val="none" w:sz="0" w:space="0" w:color="auto"/>
        <w:bottom w:val="none" w:sz="0" w:space="0" w:color="auto"/>
        <w:right w:val="none" w:sz="0" w:space="0" w:color="auto"/>
      </w:divBdr>
    </w:div>
    <w:div w:id="1495413146">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30096466">
      <w:bodyDiv w:val="1"/>
      <w:marLeft w:val="0"/>
      <w:marRight w:val="0"/>
      <w:marTop w:val="0"/>
      <w:marBottom w:val="0"/>
      <w:divBdr>
        <w:top w:val="none" w:sz="0" w:space="0" w:color="auto"/>
        <w:left w:val="none" w:sz="0" w:space="0" w:color="auto"/>
        <w:bottom w:val="none" w:sz="0" w:space="0" w:color="auto"/>
        <w:right w:val="none" w:sz="0" w:space="0" w:color="auto"/>
      </w:divBdr>
    </w:div>
    <w:div w:id="1535968837">
      <w:bodyDiv w:val="1"/>
      <w:marLeft w:val="0"/>
      <w:marRight w:val="0"/>
      <w:marTop w:val="0"/>
      <w:marBottom w:val="0"/>
      <w:divBdr>
        <w:top w:val="none" w:sz="0" w:space="0" w:color="auto"/>
        <w:left w:val="none" w:sz="0" w:space="0" w:color="auto"/>
        <w:bottom w:val="none" w:sz="0" w:space="0" w:color="auto"/>
        <w:right w:val="none" w:sz="0" w:space="0" w:color="auto"/>
      </w:divBdr>
      <w:divsChild>
        <w:div w:id="1449590946">
          <w:marLeft w:val="0"/>
          <w:marRight w:val="0"/>
          <w:marTop w:val="0"/>
          <w:marBottom w:val="0"/>
          <w:divBdr>
            <w:top w:val="none" w:sz="0" w:space="0" w:color="auto"/>
            <w:left w:val="none" w:sz="0" w:space="0" w:color="auto"/>
            <w:bottom w:val="none" w:sz="0" w:space="0" w:color="auto"/>
            <w:right w:val="none" w:sz="0" w:space="0" w:color="auto"/>
          </w:divBdr>
        </w:div>
      </w:divsChild>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0320376">
      <w:bodyDiv w:val="1"/>
      <w:marLeft w:val="0"/>
      <w:marRight w:val="0"/>
      <w:marTop w:val="0"/>
      <w:marBottom w:val="0"/>
      <w:divBdr>
        <w:top w:val="none" w:sz="0" w:space="0" w:color="auto"/>
        <w:left w:val="none" w:sz="0" w:space="0" w:color="auto"/>
        <w:bottom w:val="none" w:sz="0" w:space="0" w:color="auto"/>
        <w:right w:val="none" w:sz="0" w:space="0" w:color="auto"/>
      </w:divBdr>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7861295">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560239030">
      <w:bodyDiv w:val="1"/>
      <w:marLeft w:val="0"/>
      <w:marRight w:val="0"/>
      <w:marTop w:val="0"/>
      <w:marBottom w:val="0"/>
      <w:divBdr>
        <w:top w:val="none" w:sz="0" w:space="0" w:color="auto"/>
        <w:left w:val="none" w:sz="0" w:space="0" w:color="auto"/>
        <w:bottom w:val="none" w:sz="0" w:space="0" w:color="auto"/>
        <w:right w:val="none" w:sz="0" w:space="0" w:color="auto"/>
      </w:divBdr>
    </w:div>
    <w:div w:id="1564681525">
      <w:bodyDiv w:val="1"/>
      <w:marLeft w:val="0"/>
      <w:marRight w:val="0"/>
      <w:marTop w:val="0"/>
      <w:marBottom w:val="0"/>
      <w:divBdr>
        <w:top w:val="none" w:sz="0" w:space="0" w:color="auto"/>
        <w:left w:val="none" w:sz="0" w:space="0" w:color="auto"/>
        <w:bottom w:val="none" w:sz="0" w:space="0" w:color="auto"/>
        <w:right w:val="none" w:sz="0" w:space="0" w:color="auto"/>
      </w:divBdr>
      <w:divsChild>
        <w:div w:id="108473092">
          <w:marLeft w:val="0"/>
          <w:marRight w:val="0"/>
          <w:marTop w:val="0"/>
          <w:marBottom w:val="0"/>
          <w:divBdr>
            <w:top w:val="none" w:sz="0" w:space="0" w:color="auto"/>
            <w:left w:val="none" w:sz="0" w:space="0" w:color="auto"/>
            <w:bottom w:val="none" w:sz="0" w:space="0" w:color="auto"/>
            <w:right w:val="none" w:sz="0" w:space="0" w:color="auto"/>
          </w:divBdr>
        </w:div>
      </w:divsChild>
    </w:div>
    <w:div w:id="1569924771">
      <w:bodyDiv w:val="1"/>
      <w:marLeft w:val="0"/>
      <w:marRight w:val="0"/>
      <w:marTop w:val="0"/>
      <w:marBottom w:val="0"/>
      <w:divBdr>
        <w:top w:val="none" w:sz="0" w:space="0" w:color="auto"/>
        <w:left w:val="none" w:sz="0" w:space="0" w:color="auto"/>
        <w:bottom w:val="none" w:sz="0" w:space="0" w:color="auto"/>
        <w:right w:val="none" w:sz="0" w:space="0" w:color="auto"/>
      </w:divBdr>
    </w:div>
    <w:div w:id="1590502495">
      <w:bodyDiv w:val="1"/>
      <w:marLeft w:val="0"/>
      <w:marRight w:val="0"/>
      <w:marTop w:val="0"/>
      <w:marBottom w:val="0"/>
      <w:divBdr>
        <w:top w:val="none" w:sz="0" w:space="0" w:color="auto"/>
        <w:left w:val="none" w:sz="0" w:space="0" w:color="auto"/>
        <w:bottom w:val="none" w:sz="0" w:space="0" w:color="auto"/>
        <w:right w:val="none" w:sz="0" w:space="0" w:color="auto"/>
      </w:divBdr>
      <w:divsChild>
        <w:div w:id="752092200">
          <w:marLeft w:val="0"/>
          <w:marRight w:val="0"/>
          <w:marTop w:val="0"/>
          <w:marBottom w:val="0"/>
          <w:divBdr>
            <w:top w:val="none" w:sz="0" w:space="0" w:color="auto"/>
            <w:left w:val="none" w:sz="0" w:space="0" w:color="auto"/>
            <w:bottom w:val="none" w:sz="0" w:space="0" w:color="auto"/>
            <w:right w:val="none" w:sz="0" w:space="0" w:color="auto"/>
          </w:divBdr>
          <w:divsChild>
            <w:div w:id="678389093">
              <w:marLeft w:val="0"/>
              <w:marRight w:val="0"/>
              <w:marTop w:val="0"/>
              <w:marBottom w:val="0"/>
              <w:divBdr>
                <w:top w:val="none" w:sz="0" w:space="0" w:color="auto"/>
                <w:left w:val="none" w:sz="0" w:space="0" w:color="auto"/>
                <w:bottom w:val="none" w:sz="0" w:space="0" w:color="auto"/>
                <w:right w:val="none" w:sz="0" w:space="0" w:color="auto"/>
              </w:divBdr>
            </w:div>
            <w:div w:id="1388871316">
              <w:marLeft w:val="0"/>
              <w:marRight w:val="0"/>
              <w:marTop w:val="0"/>
              <w:marBottom w:val="0"/>
              <w:divBdr>
                <w:top w:val="none" w:sz="0" w:space="0" w:color="auto"/>
                <w:left w:val="none" w:sz="0" w:space="0" w:color="auto"/>
                <w:bottom w:val="none" w:sz="0" w:space="0" w:color="auto"/>
                <w:right w:val="none" w:sz="0" w:space="0" w:color="auto"/>
              </w:divBdr>
            </w:div>
            <w:div w:id="1663851245">
              <w:marLeft w:val="0"/>
              <w:marRight w:val="0"/>
              <w:marTop w:val="0"/>
              <w:marBottom w:val="0"/>
              <w:divBdr>
                <w:top w:val="none" w:sz="0" w:space="0" w:color="auto"/>
                <w:left w:val="none" w:sz="0" w:space="0" w:color="auto"/>
                <w:bottom w:val="none" w:sz="0" w:space="0" w:color="auto"/>
                <w:right w:val="none" w:sz="0" w:space="0" w:color="auto"/>
              </w:divBdr>
            </w:div>
            <w:div w:id="1758359004">
              <w:marLeft w:val="0"/>
              <w:marRight w:val="0"/>
              <w:marTop w:val="0"/>
              <w:marBottom w:val="0"/>
              <w:divBdr>
                <w:top w:val="none" w:sz="0" w:space="0" w:color="auto"/>
                <w:left w:val="none" w:sz="0" w:space="0" w:color="auto"/>
                <w:bottom w:val="none" w:sz="0" w:space="0" w:color="auto"/>
                <w:right w:val="none" w:sz="0" w:space="0" w:color="auto"/>
              </w:divBdr>
            </w:div>
          </w:divsChild>
        </w:div>
        <w:div w:id="1680696894">
          <w:marLeft w:val="0"/>
          <w:marRight w:val="0"/>
          <w:marTop w:val="0"/>
          <w:marBottom w:val="0"/>
          <w:divBdr>
            <w:top w:val="none" w:sz="0" w:space="0" w:color="auto"/>
            <w:left w:val="none" w:sz="0" w:space="0" w:color="auto"/>
            <w:bottom w:val="none" w:sz="0" w:space="0" w:color="auto"/>
            <w:right w:val="none" w:sz="0" w:space="0" w:color="auto"/>
          </w:divBdr>
          <w:divsChild>
            <w:div w:id="2113089231">
              <w:marLeft w:val="-75"/>
              <w:marRight w:val="0"/>
              <w:marTop w:val="30"/>
              <w:marBottom w:val="30"/>
              <w:divBdr>
                <w:top w:val="none" w:sz="0" w:space="0" w:color="auto"/>
                <w:left w:val="none" w:sz="0" w:space="0" w:color="auto"/>
                <w:bottom w:val="none" w:sz="0" w:space="0" w:color="auto"/>
                <w:right w:val="none" w:sz="0" w:space="0" w:color="auto"/>
              </w:divBdr>
              <w:divsChild>
                <w:div w:id="143203097">
                  <w:marLeft w:val="0"/>
                  <w:marRight w:val="0"/>
                  <w:marTop w:val="0"/>
                  <w:marBottom w:val="0"/>
                  <w:divBdr>
                    <w:top w:val="none" w:sz="0" w:space="0" w:color="auto"/>
                    <w:left w:val="none" w:sz="0" w:space="0" w:color="auto"/>
                    <w:bottom w:val="none" w:sz="0" w:space="0" w:color="auto"/>
                    <w:right w:val="none" w:sz="0" w:space="0" w:color="auto"/>
                  </w:divBdr>
                  <w:divsChild>
                    <w:div w:id="1280646423">
                      <w:marLeft w:val="0"/>
                      <w:marRight w:val="0"/>
                      <w:marTop w:val="0"/>
                      <w:marBottom w:val="0"/>
                      <w:divBdr>
                        <w:top w:val="none" w:sz="0" w:space="0" w:color="auto"/>
                        <w:left w:val="none" w:sz="0" w:space="0" w:color="auto"/>
                        <w:bottom w:val="none" w:sz="0" w:space="0" w:color="auto"/>
                        <w:right w:val="none" w:sz="0" w:space="0" w:color="auto"/>
                      </w:divBdr>
                    </w:div>
                  </w:divsChild>
                </w:div>
                <w:div w:id="216669583">
                  <w:marLeft w:val="0"/>
                  <w:marRight w:val="0"/>
                  <w:marTop w:val="0"/>
                  <w:marBottom w:val="0"/>
                  <w:divBdr>
                    <w:top w:val="none" w:sz="0" w:space="0" w:color="auto"/>
                    <w:left w:val="none" w:sz="0" w:space="0" w:color="auto"/>
                    <w:bottom w:val="none" w:sz="0" w:space="0" w:color="auto"/>
                    <w:right w:val="none" w:sz="0" w:space="0" w:color="auto"/>
                  </w:divBdr>
                  <w:divsChild>
                    <w:div w:id="288242686">
                      <w:marLeft w:val="0"/>
                      <w:marRight w:val="0"/>
                      <w:marTop w:val="0"/>
                      <w:marBottom w:val="0"/>
                      <w:divBdr>
                        <w:top w:val="none" w:sz="0" w:space="0" w:color="auto"/>
                        <w:left w:val="none" w:sz="0" w:space="0" w:color="auto"/>
                        <w:bottom w:val="none" w:sz="0" w:space="0" w:color="auto"/>
                        <w:right w:val="none" w:sz="0" w:space="0" w:color="auto"/>
                      </w:divBdr>
                    </w:div>
                  </w:divsChild>
                </w:div>
                <w:div w:id="291592676">
                  <w:marLeft w:val="0"/>
                  <w:marRight w:val="0"/>
                  <w:marTop w:val="0"/>
                  <w:marBottom w:val="0"/>
                  <w:divBdr>
                    <w:top w:val="none" w:sz="0" w:space="0" w:color="auto"/>
                    <w:left w:val="none" w:sz="0" w:space="0" w:color="auto"/>
                    <w:bottom w:val="none" w:sz="0" w:space="0" w:color="auto"/>
                    <w:right w:val="none" w:sz="0" w:space="0" w:color="auto"/>
                  </w:divBdr>
                  <w:divsChild>
                    <w:div w:id="1168785890">
                      <w:marLeft w:val="0"/>
                      <w:marRight w:val="0"/>
                      <w:marTop w:val="0"/>
                      <w:marBottom w:val="0"/>
                      <w:divBdr>
                        <w:top w:val="none" w:sz="0" w:space="0" w:color="auto"/>
                        <w:left w:val="none" w:sz="0" w:space="0" w:color="auto"/>
                        <w:bottom w:val="none" w:sz="0" w:space="0" w:color="auto"/>
                        <w:right w:val="none" w:sz="0" w:space="0" w:color="auto"/>
                      </w:divBdr>
                    </w:div>
                  </w:divsChild>
                </w:div>
                <w:div w:id="390466738">
                  <w:marLeft w:val="0"/>
                  <w:marRight w:val="0"/>
                  <w:marTop w:val="0"/>
                  <w:marBottom w:val="0"/>
                  <w:divBdr>
                    <w:top w:val="none" w:sz="0" w:space="0" w:color="auto"/>
                    <w:left w:val="none" w:sz="0" w:space="0" w:color="auto"/>
                    <w:bottom w:val="none" w:sz="0" w:space="0" w:color="auto"/>
                    <w:right w:val="none" w:sz="0" w:space="0" w:color="auto"/>
                  </w:divBdr>
                  <w:divsChild>
                    <w:div w:id="377901883">
                      <w:marLeft w:val="0"/>
                      <w:marRight w:val="0"/>
                      <w:marTop w:val="0"/>
                      <w:marBottom w:val="0"/>
                      <w:divBdr>
                        <w:top w:val="none" w:sz="0" w:space="0" w:color="auto"/>
                        <w:left w:val="none" w:sz="0" w:space="0" w:color="auto"/>
                        <w:bottom w:val="none" w:sz="0" w:space="0" w:color="auto"/>
                        <w:right w:val="none" w:sz="0" w:space="0" w:color="auto"/>
                      </w:divBdr>
                    </w:div>
                  </w:divsChild>
                </w:div>
                <w:div w:id="409085767">
                  <w:marLeft w:val="0"/>
                  <w:marRight w:val="0"/>
                  <w:marTop w:val="0"/>
                  <w:marBottom w:val="0"/>
                  <w:divBdr>
                    <w:top w:val="none" w:sz="0" w:space="0" w:color="auto"/>
                    <w:left w:val="none" w:sz="0" w:space="0" w:color="auto"/>
                    <w:bottom w:val="none" w:sz="0" w:space="0" w:color="auto"/>
                    <w:right w:val="none" w:sz="0" w:space="0" w:color="auto"/>
                  </w:divBdr>
                  <w:divsChild>
                    <w:div w:id="355273663">
                      <w:marLeft w:val="0"/>
                      <w:marRight w:val="0"/>
                      <w:marTop w:val="0"/>
                      <w:marBottom w:val="0"/>
                      <w:divBdr>
                        <w:top w:val="none" w:sz="0" w:space="0" w:color="auto"/>
                        <w:left w:val="none" w:sz="0" w:space="0" w:color="auto"/>
                        <w:bottom w:val="none" w:sz="0" w:space="0" w:color="auto"/>
                        <w:right w:val="none" w:sz="0" w:space="0" w:color="auto"/>
                      </w:divBdr>
                    </w:div>
                  </w:divsChild>
                </w:div>
                <w:div w:id="410196883">
                  <w:marLeft w:val="0"/>
                  <w:marRight w:val="0"/>
                  <w:marTop w:val="0"/>
                  <w:marBottom w:val="0"/>
                  <w:divBdr>
                    <w:top w:val="none" w:sz="0" w:space="0" w:color="auto"/>
                    <w:left w:val="none" w:sz="0" w:space="0" w:color="auto"/>
                    <w:bottom w:val="none" w:sz="0" w:space="0" w:color="auto"/>
                    <w:right w:val="none" w:sz="0" w:space="0" w:color="auto"/>
                  </w:divBdr>
                  <w:divsChild>
                    <w:div w:id="1212035680">
                      <w:marLeft w:val="0"/>
                      <w:marRight w:val="0"/>
                      <w:marTop w:val="0"/>
                      <w:marBottom w:val="0"/>
                      <w:divBdr>
                        <w:top w:val="none" w:sz="0" w:space="0" w:color="auto"/>
                        <w:left w:val="none" w:sz="0" w:space="0" w:color="auto"/>
                        <w:bottom w:val="none" w:sz="0" w:space="0" w:color="auto"/>
                        <w:right w:val="none" w:sz="0" w:space="0" w:color="auto"/>
                      </w:divBdr>
                    </w:div>
                  </w:divsChild>
                </w:div>
                <w:div w:id="412509226">
                  <w:marLeft w:val="0"/>
                  <w:marRight w:val="0"/>
                  <w:marTop w:val="0"/>
                  <w:marBottom w:val="0"/>
                  <w:divBdr>
                    <w:top w:val="none" w:sz="0" w:space="0" w:color="auto"/>
                    <w:left w:val="none" w:sz="0" w:space="0" w:color="auto"/>
                    <w:bottom w:val="none" w:sz="0" w:space="0" w:color="auto"/>
                    <w:right w:val="none" w:sz="0" w:space="0" w:color="auto"/>
                  </w:divBdr>
                  <w:divsChild>
                    <w:div w:id="989869921">
                      <w:marLeft w:val="0"/>
                      <w:marRight w:val="0"/>
                      <w:marTop w:val="0"/>
                      <w:marBottom w:val="0"/>
                      <w:divBdr>
                        <w:top w:val="none" w:sz="0" w:space="0" w:color="auto"/>
                        <w:left w:val="none" w:sz="0" w:space="0" w:color="auto"/>
                        <w:bottom w:val="none" w:sz="0" w:space="0" w:color="auto"/>
                        <w:right w:val="none" w:sz="0" w:space="0" w:color="auto"/>
                      </w:divBdr>
                    </w:div>
                  </w:divsChild>
                </w:div>
                <w:div w:id="501240734">
                  <w:marLeft w:val="0"/>
                  <w:marRight w:val="0"/>
                  <w:marTop w:val="0"/>
                  <w:marBottom w:val="0"/>
                  <w:divBdr>
                    <w:top w:val="none" w:sz="0" w:space="0" w:color="auto"/>
                    <w:left w:val="none" w:sz="0" w:space="0" w:color="auto"/>
                    <w:bottom w:val="none" w:sz="0" w:space="0" w:color="auto"/>
                    <w:right w:val="none" w:sz="0" w:space="0" w:color="auto"/>
                  </w:divBdr>
                  <w:divsChild>
                    <w:div w:id="881748897">
                      <w:marLeft w:val="0"/>
                      <w:marRight w:val="0"/>
                      <w:marTop w:val="0"/>
                      <w:marBottom w:val="0"/>
                      <w:divBdr>
                        <w:top w:val="none" w:sz="0" w:space="0" w:color="auto"/>
                        <w:left w:val="none" w:sz="0" w:space="0" w:color="auto"/>
                        <w:bottom w:val="none" w:sz="0" w:space="0" w:color="auto"/>
                        <w:right w:val="none" w:sz="0" w:space="0" w:color="auto"/>
                      </w:divBdr>
                    </w:div>
                  </w:divsChild>
                </w:div>
                <w:div w:id="502089226">
                  <w:marLeft w:val="0"/>
                  <w:marRight w:val="0"/>
                  <w:marTop w:val="0"/>
                  <w:marBottom w:val="0"/>
                  <w:divBdr>
                    <w:top w:val="none" w:sz="0" w:space="0" w:color="auto"/>
                    <w:left w:val="none" w:sz="0" w:space="0" w:color="auto"/>
                    <w:bottom w:val="none" w:sz="0" w:space="0" w:color="auto"/>
                    <w:right w:val="none" w:sz="0" w:space="0" w:color="auto"/>
                  </w:divBdr>
                  <w:divsChild>
                    <w:div w:id="1441604341">
                      <w:marLeft w:val="0"/>
                      <w:marRight w:val="0"/>
                      <w:marTop w:val="0"/>
                      <w:marBottom w:val="0"/>
                      <w:divBdr>
                        <w:top w:val="none" w:sz="0" w:space="0" w:color="auto"/>
                        <w:left w:val="none" w:sz="0" w:space="0" w:color="auto"/>
                        <w:bottom w:val="none" w:sz="0" w:space="0" w:color="auto"/>
                        <w:right w:val="none" w:sz="0" w:space="0" w:color="auto"/>
                      </w:divBdr>
                    </w:div>
                  </w:divsChild>
                </w:div>
                <w:div w:id="571963289">
                  <w:marLeft w:val="0"/>
                  <w:marRight w:val="0"/>
                  <w:marTop w:val="0"/>
                  <w:marBottom w:val="0"/>
                  <w:divBdr>
                    <w:top w:val="none" w:sz="0" w:space="0" w:color="auto"/>
                    <w:left w:val="none" w:sz="0" w:space="0" w:color="auto"/>
                    <w:bottom w:val="none" w:sz="0" w:space="0" w:color="auto"/>
                    <w:right w:val="none" w:sz="0" w:space="0" w:color="auto"/>
                  </w:divBdr>
                  <w:divsChild>
                    <w:div w:id="1233276204">
                      <w:marLeft w:val="0"/>
                      <w:marRight w:val="0"/>
                      <w:marTop w:val="0"/>
                      <w:marBottom w:val="0"/>
                      <w:divBdr>
                        <w:top w:val="none" w:sz="0" w:space="0" w:color="auto"/>
                        <w:left w:val="none" w:sz="0" w:space="0" w:color="auto"/>
                        <w:bottom w:val="none" w:sz="0" w:space="0" w:color="auto"/>
                        <w:right w:val="none" w:sz="0" w:space="0" w:color="auto"/>
                      </w:divBdr>
                    </w:div>
                  </w:divsChild>
                </w:div>
                <w:div w:id="574974139">
                  <w:marLeft w:val="0"/>
                  <w:marRight w:val="0"/>
                  <w:marTop w:val="0"/>
                  <w:marBottom w:val="0"/>
                  <w:divBdr>
                    <w:top w:val="none" w:sz="0" w:space="0" w:color="auto"/>
                    <w:left w:val="none" w:sz="0" w:space="0" w:color="auto"/>
                    <w:bottom w:val="none" w:sz="0" w:space="0" w:color="auto"/>
                    <w:right w:val="none" w:sz="0" w:space="0" w:color="auto"/>
                  </w:divBdr>
                  <w:divsChild>
                    <w:div w:id="719869008">
                      <w:marLeft w:val="0"/>
                      <w:marRight w:val="0"/>
                      <w:marTop w:val="0"/>
                      <w:marBottom w:val="0"/>
                      <w:divBdr>
                        <w:top w:val="none" w:sz="0" w:space="0" w:color="auto"/>
                        <w:left w:val="none" w:sz="0" w:space="0" w:color="auto"/>
                        <w:bottom w:val="none" w:sz="0" w:space="0" w:color="auto"/>
                        <w:right w:val="none" w:sz="0" w:space="0" w:color="auto"/>
                      </w:divBdr>
                    </w:div>
                  </w:divsChild>
                </w:div>
                <w:div w:id="657273823">
                  <w:marLeft w:val="0"/>
                  <w:marRight w:val="0"/>
                  <w:marTop w:val="0"/>
                  <w:marBottom w:val="0"/>
                  <w:divBdr>
                    <w:top w:val="none" w:sz="0" w:space="0" w:color="auto"/>
                    <w:left w:val="none" w:sz="0" w:space="0" w:color="auto"/>
                    <w:bottom w:val="none" w:sz="0" w:space="0" w:color="auto"/>
                    <w:right w:val="none" w:sz="0" w:space="0" w:color="auto"/>
                  </w:divBdr>
                  <w:divsChild>
                    <w:div w:id="1797718741">
                      <w:marLeft w:val="0"/>
                      <w:marRight w:val="0"/>
                      <w:marTop w:val="0"/>
                      <w:marBottom w:val="0"/>
                      <w:divBdr>
                        <w:top w:val="none" w:sz="0" w:space="0" w:color="auto"/>
                        <w:left w:val="none" w:sz="0" w:space="0" w:color="auto"/>
                        <w:bottom w:val="none" w:sz="0" w:space="0" w:color="auto"/>
                        <w:right w:val="none" w:sz="0" w:space="0" w:color="auto"/>
                      </w:divBdr>
                    </w:div>
                  </w:divsChild>
                </w:div>
                <w:div w:id="659775245">
                  <w:marLeft w:val="0"/>
                  <w:marRight w:val="0"/>
                  <w:marTop w:val="0"/>
                  <w:marBottom w:val="0"/>
                  <w:divBdr>
                    <w:top w:val="none" w:sz="0" w:space="0" w:color="auto"/>
                    <w:left w:val="none" w:sz="0" w:space="0" w:color="auto"/>
                    <w:bottom w:val="none" w:sz="0" w:space="0" w:color="auto"/>
                    <w:right w:val="none" w:sz="0" w:space="0" w:color="auto"/>
                  </w:divBdr>
                  <w:divsChild>
                    <w:div w:id="2144494870">
                      <w:marLeft w:val="0"/>
                      <w:marRight w:val="0"/>
                      <w:marTop w:val="0"/>
                      <w:marBottom w:val="0"/>
                      <w:divBdr>
                        <w:top w:val="none" w:sz="0" w:space="0" w:color="auto"/>
                        <w:left w:val="none" w:sz="0" w:space="0" w:color="auto"/>
                        <w:bottom w:val="none" w:sz="0" w:space="0" w:color="auto"/>
                        <w:right w:val="none" w:sz="0" w:space="0" w:color="auto"/>
                      </w:divBdr>
                    </w:div>
                  </w:divsChild>
                </w:div>
                <w:div w:id="662053408">
                  <w:marLeft w:val="0"/>
                  <w:marRight w:val="0"/>
                  <w:marTop w:val="0"/>
                  <w:marBottom w:val="0"/>
                  <w:divBdr>
                    <w:top w:val="none" w:sz="0" w:space="0" w:color="auto"/>
                    <w:left w:val="none" w:sz="0" w:space="0" w:color="auto"/>
                    <w:bottom w:val="none" w:sz="0" w:space="0" w:color="auto"/>
                    <w:right w:val="none" w:sz="0" w:space="0" w:color="auto"/>
                  </w:divBdr>
                  <w:divsChild>
                    <w:div w:id="1578788352">
                      <w:marLeft w:val="0"/>
                      <w:marRight w:val="0"/>
                      <w:marTop w:val="0"/>
                      <w:marBottom w:val="0"/>
                      <w:divBdr>
                        <w:top w:val="none" w:sz="0" w:space="0" w:color="auto"/>
                        <w:left w:val="none" w:sz="0" w:space="0" w:color="auto"/>
                        <w:bottom w:val="none" w:sz="0" w:space="0" w:color="auto"/>
                        <w:right w:val="none" w:sz="0" w:space="0" w:color="auto"/>
                      </w:divBdr>
                    </w:div>
                  </w:divsChild>
                </w:div>
                <w:div w:id="699746654">
                  <w:marLeft w:val="0"/>
                  <w:marRight w:val="0"/>
                  <w:marTop w:val="0"/>
                  <w:marBottom w:val="0"/>
                  <w:divBdr>
                    <w:top w:val="none" w:sz="0" w:space="0" w:color="auto"/>
                    <w:left w:val="none" w:sz="0" w:space="0" w:color="auto"/>
                    <w:bottom w:val="none" w:sz="0" w:space="0" w:color="auto"/>
                    <w:right w:val="none" w:sz="0" w:space="0" w:color="auto"/>
                  </w:divBdr>
                  <w:divsChild>
                    <w:div w:id="276180983">
                      <w:marLeft w:val="0"/>
                      <w:marRight w:val="0"/>
                      <w:marTop w:val="0"/>
                      <w:marBottom w:val="0"/>
                      <w:divBdr>
                        <w:top w:val="none" w:sz="0" w:space="0" w:color="auto"/>
                        <w:left w:val="none" w:sz="0" w:space="0" w:color="auto"/>
                        <w:bottom w:val="none" w:sz="0" w:space="0" w:color="auto"/>
                        <w:right w:val="none" w:sz="0" w:space="0" w:color="auto"/>
                      </w:divBdr>
                    </w:div>
                  </w:divsChild>
                </w:div>
                <w:div w:id="717515081">
                  <w:marLeft w:val="0"/>
                  <w:marRight w:val="0"/>
                  <w:marTop w:val="0"/>
                  <w:marBottom w:val="0"/>
                  <w:divBdr>
                    <w:top w:val="none" w:sz="0" w:space="0" w:color="auto"/>
                    <w:left w:val="none" w:sz="0" w:space="0" w:color="auto"/>
                    <w:bottom w:val="none" w:sz="0" w:space="0" w:color="auto"/>
                    <w:right w:val="none" w:sz="0" w:space="0" w:color="auto"/>
                  </w:divBdr>
                  <w:divsChild>
                    <w:div w:id="1139883380">
                      <w:marLeft w:val="0"/>
                      <w:marRight w:val="0"/>
                      <w:marTop w:val="0"/>
                      <w:marBottom w:val="0"/>
                      <w:divBdr>
                        <w:top w:val="none" w:sz="0" w:space="0" w:color="auto"/>
                        <w:left w:val="none" w:sz="0" w:space="0" w:color="auto"/>
                        <w:bottom w:val="none" w:sz="0" w:space="0" w:color="auto"/>
                        <w:right w:val="none" w:sz="0" w:space="0" w:color="auto"/>
                      </w:divBdr>
                    </w:div>
                  </w:divsChild>
                </w:div>
                <w:div w:id="856305964">
                  <w:marLeft w:val="0"/>
                  <w:marRight w:val="0"/>
                  <w:marTop w:val="0"/>
                  <w:marBottom w:val="0"/>
                  <w:divBdr>
                    <w:top w:val="none" w:sz="0" w:space="0" w:color="auto"/>
                    <w:left w:val="none" w:sz="0" w:space="0" w:color="auto"/>
                    <w:bottom w:val="none" w:sz="0" w:space="0" w:color="auto"/>
                    <w:right w:val="none" w:sz="0" w:space="0" w:color="auto"/>
                  </w:divBdr>
                  <w:divsChild>
                    <w:div w:id="1925218134">
                      <w:marLeft w:val="0"/>
                      <w:marRight w:val="0"/>
                      <w:marTop w:val="0"/>
                      <w:marBottom w:val="0"/>
                      <w:divBdr>
                        <w:top w:val="none" w:sz="0" w:space="0" w:color="auto"/>
                        <w:left w:val="none" w:sz="0" w:space="0" w:color="auto"/>
                        <w:bottom w:val="none" w:sz="0" w:space="0" w:color="auto"/>
                        <w:right w:val="none" w:sz="0" w:space="0" w:color="auto"/>
                      </w:divBdr>
                    </w:div>
                  </w:divsChild>
                </w:div>
                <w:div w:id="866680049">
                  <w:marLeft w:val="0"/>
                  <w:marRight w:val="0"/>
                  <w:marTop w:val="0"/>
                  <w:marBottom w:val="0"/>
                  <w:divBdr>
                    <w:top w:val="none" w:sz="0" w:space="0" w:color="auto"/>
                    <w:left w:val="none" w:sz="0" w:space="0" w:color="auto"/>
                    <w:bottom w:val="none" w:sz="0" w:space="0" w:color="auto"/>
                    <w:right w:val="none" w:sz="0" w:space="0" w:color="auto"/>
                  </w:divBdr>
                  <w:divsChild>
                    <w:div w:id="1398476839">
                      <w:marLeft w:val="0"/>
                      <w:marRight w:val="0"/>
                      <w:marTop w:val="0"/>
                      <w:marBottom w:val="0"/>
                      <w:divBdr>
                        <w:top w:val="none" w:sz="0" w:space="0" w:color="auto"/>
                        <w:left w:val="none" w:sz="0" w:space="0" w:color="auto"/>
                        <w:bottom w:val="none" w:sz="0" w:space="0" w:color="auto"/>
                        <w:right w:val="none" w:sz="0" w:space="0" w:color="auto"/>
                      </w:divBdr>
                    </w:div>
                  </w:divsChild>
                </w:div>
                <w:div w:id="894586764">
                  <w:marLeft w:val="0"/>
                  <w:marRight w:val="0"/>
                  <w:marTop w:val="0"/>
                  <w:marBottom w:val="0"/>
                  <w:divBdr>
                    <w:top w:val="none" w:sz="0" w:space="0" w:color="auto"/>
                    <w:left w:val="none" w:sz="0" w:space="0" w:color="auto"/>
                    <w:bottom w:val="none" w:sz="0" w:space="0" w:color="auto"/>
                    <w:right w:val="none" w:sz="0" w:space="0" w:color="auto"/>
                  </w:divBdr>
                  <w:divsChild>
                    <w:div w:id="977995181">
                      <w:marLeft w:val="0"/>
                      <w:marRight w:val="0"/>
                      <w:marTop w:val="0"/>
                      <w:marBottom w:val="0"/>
                      <w:divBdr>
                        <w:top w:val="none" w:sz="0" w:space="0" w:color="auto"/>
                        <w:left w:val="none" w:sz="0" w:space="0" w:color="auto"/>
                        <w:bottom w:val="none" w:sz="0" w:space="0" w:color="auto"/>
                        <w:right w:val="none" w:sz="0" w:space="0" w:color="auto"/>
                      </w:divBdr>
                    </w:div>
                  </w:divsChild>
                </w:div>
                <w:div w:id="933632531">
                  <w:marLeft w:val="0"/>
                  <w:marRight w:val="0"/>
                  <w:marTop w:val="0"/>
                  <w:marBottom w:val="0"/>
                  <w:divBdr>
                    <w:top w:val="none" w:sz="0" w:space="0" w:color="auto"/>
                    <w:left w:val="none" w:sz="0" w:space="0" w:color="auto"/>
                    <w:bottom w:val="none" w:sz="0" w:space="0" w:color="auto"/>
                    <w:right w:val="none" w:sz="0" w:space="0" w:color="auto"/>
                  </w:divBdr>
                  <w:divsChild>
                    <w:div w:id="1453749398">
                      <w:marLeft w:val="0"/>
                      <w:marRight w:val="0"/>
                      <w:marTop w:val="0"/>
                      <w:marBottom w:val="0"/>
                      <w:divBdr>
                        <w:top w:val="none" w:sz="0" w:space="0" w:color="auto"/>
                        <w:left w:val="none" w:sz="0" w:space="0" w:color="auto"/>
                        <w:bottom w:val="none" w:sz="0" w:space="0" w:color="auto"/>
                        <w:right w:val="none" w:sz="0" w:space="0" w:color="auto"/>
                      </w:divBdr>
                    </w:div>
                  </w:divsChild>
                </w:div>
                <w:div w:id="935481329">
                  <w:marLeft w:val="0"/>
                  <w:marRight w:val="0"/>
                  <w:marTop w:val="0"/>
                  <w:marBottom w:val="0"/>
                  <w:divBdr>
                    <w:top w:val="none" w:sz="0" w:space="0" w:color="auto"/>
                    <w:left w:val="none" w:sz="0" w:space="0" w:color="auto"/>
                    <w:bottom w:val="none" w:sz="0" w:space="0" w:color="auto"/>
                    <w:right w:val="none" w:sz="0" w:space="0" w:color="auto"/>
                  </w:divBdr>
                  <w:divsChild>
                    <w:div w:id="296688773">
                      <w:marLeft w:val="0"/>
                      <w:marRight w:val="0"/>
                      <w:marTop w:val="0"/>
                      <w:marBottom w:val="0"/>
                      <w:divBdr>
                        <w:top w:val="none" w:sz="0" w:space="0" w:color="auto"/>
                        <w:left w:val="none" w:sz="0" w:space="0" w:color="auto"/>
                        <w:bottom w:val="none" w:sz="0" w:space="0" w:color="auto"/>
                        <w:right w:val="none" w:sz="0" w:space="0" w:color="auto"/>
                      </w:divBdr>
                    </w:div>
                  </w:divsChild>
                </w:div>
                <w:div w:id="955871075">
                  <w:marLeft w:val="0"/>
                  <w:marRight w:val="0"/>
                  <w:marTop w:val="0"/>
                  <w:marBottom w:val="0"/>
                  <w:divBdr>
                    <w:top w:val="none" w:sz="0" w:space="0" w:color="auto"/>
                    <w:left w:val="none" w:sz="0" w:space="0" w:color="auto"/>
                    <w:bottom w:val="none" w:sz="0" w:space="0" w:color="auto"/>
                    <w:right w:val="none" w:sz="0" w:space="0" w:color="auto"/>
                  </w:divBdr>
                  <w:divsChild>
                    <w:div w:id="2114324979">
                      <w:marLeft w:val="0"/>
                      <w:marRight w:val="0"/>
                      <w:marTop w:val="0"/>
                      <w:marBottom w:val="0"/>
                      <w:divBdr>
                        <w:top w:val="none" w:sz="0" w:space="0" w:color="auto"/>
                        <w:left w:val="none" w:sz="0" w:space="0" w:color="auto"/>
                        <w:bottom w:val="none" w:sz="0" w:space="0" w:color="auto"/>
                        <w:right w:val="none" w:sz="0" w:space="0" w:color="auto"/>
                      </w:divBdr>
                    </w:div>
                  </w:divsChild>
                </w:div>
                <w:div w:id="1001348248">
                  <w:marLeft w:val="0"/>
                  <w:marRight w:val="0"/>
                  <w:marTop w:val="0"/>
                  <w:marBottom w:val="0"/>
                  <w:divBdr>
                    <w:top w:val="none" w:sz="0" w:space="0" w:color="auto"/>
                    <w:left w:val="none" w:sz="0" w:space="0" w:color="auto"/>
                    <w:bottom w:val="none" w:sz="0" w:space="0" w:color="auto"/>
                    <w:right w:val="none" w:sz="0" w:space="0" w:color="auto"/>
                  </w:divBdr>
                  <w:divsChild>
                    <w:div w:id="1751541115">
                      <w:marLeft w:val="0"/>
                      <w:marRight w:val="0"/>
                      <w:marTop w:val="0"/>
                      <w:marBottom w:val="0"/>
                      <w:divBdr>
                        <w:top w:val="none" w:sz="0" w:space="0" w:color="auto"/>
                        <w:left w:val="none" w:sz="0" w:space="0" w:color="auto"/>
                        <w:bottom w:val="none" w:sz="0" w:space="0" w:color="auto"/>
                        <w:right w:val="none" w:sz="0" w:space="0" w:color="auto"/>
                      </w:divBdr>
                    </w:div>
                  </w:divsChild>
                </w:div>
                <w:div w:id="1120342086">
                  <w:marLeft w:val="0"/>
                  <w:marRight w:val="0"/>
                  <w:marTop w:val="0"/>
                  <w:marBottom w:val="0"/>
                  <w:divBdr>
                    <w:top w:val="none" w:sz="0" w:space="0" w:color="auto"/>
                    <w:left w:val="none" w:sz="0" w:space="0" w:color="auto"/>
                    <w:bottom w:val="none" w:sz="0" w:space="0" w:color="auto"/>
                    <w:right w:val="none" w:sz="0" w:space="0" w:color="auto"/>
                  </w:divBdr>
                  <w:divsChild>
                    <w:div w:id="1472333866">
                      <w:marLeft w:val="0"/>
                      <w:marRight w:val="0"/>
                      <w:marTop w:val="0"/>
                      <w:marBottom w:val="0"/>
                      <w:divBdr>
                        <w:top w:val="none" w:sz="0" w:space="0" w:color="auto"/>
                        <w:left w:val="none" w:sz="0" w:space="0" w:color="auto"/>
                        <w:bottom w:val="none" w:sz="0" w:space="0" w:color="auto"/>
                        <w:right w:val="none" w:sz="0" w:space="0" w:color="auto"/>
                      </w:divBdr>
                    </w:div>
                  </w:divsChild>
                </w:div>
                <w:div w:id="1137381162">
                  <w:marLeft w:val="0"/>
                  <w:marRight w:val="0"/>
                  <w:marTop w:val="0"/>
                  <w:marBottom w:val="0"/>
                  <w:divBdr>
                    <w:top w:val="none" w:sz="0" w:space="0" w:color="auto"/>
                    <w:left w:val="none" w:sz="0" w:space="0" w:color="auto"/>
                    <w:bottom w:val="none" w:sz="0" w:space="0" w:color="auto"/>
                    <w:right w:val="none" w:sz="0" w:space="0" w:color="auto"/>
                  </w:divBdr>
                  <w:divsChild>
                    <w:div w:id="903488453">
                      <w:marLeft w:val="0"/>
                      <w:marRight w:val="0"/>
                      <w:marTop w:val="0"/>
                      <w:marBottom w:val="0"/>
                      <w:divBdr>
                        <w:top w:val="none" w:sz="0" w:space="0" w:color="auto"/>
                        <w:left w:val="none" w:sz="0" w:space="0" w:color="auto"/>
                        <w:bottom w:val="none" w:sz="0" w:space="0" w:color="auto"/>
                        <w:right w:val="none" w:sz="0" w:space="0" w:color="auto"/>
                      </w:divBdr>
                    </w:div>
                  </w:divsChild>
                </w:div>
                <w:div w:id="1312127874">
                  <w:marLeft w:val="0"/>
                  <w:marRight w:val="0"/>
                  <w:marTop w:val="0"/>
                  <w:marBottom w:val="0"/>
                  <w:divBdr>
                    <w:top w:val="none" w:sz="0" w:space="0" w:color="auto"/>
                    <w:left w:val="none" w:sz="0" w:space="0" w:color="auto"/>
                    <w:bottom w:val="none" w:sz="0" w:space="0" w:color="auto"/>
                    <w:right w:val="none" w:sz="0" w:space="0" w:color="auto"/>
                  </w:divBdr>
                  <w:divsChild>
                    <w:div w:id="337927150">
                      <w:marLeft w:val="0"/>
                      <w:marRight w:val="0"/>
                      <w:marTop w:val="0"/>
                      <w:marBottom w:val="0"/>
                      <w:divBdr>
                        <w:top w:val="none" w:sz="0" w:space="0" w:color="auto"/>
                        <w:left w:val="none" w:sz="0" w:space="0" w:color="auto"/>
                        <w:bottom w:val="none" w:sz="0" w:space="0" w:color="auto"/>
                        <w:right w:val="none" w:sz="0" w:space="0" w:color="auto"/>
                      </w:divBdr>
                    </w:div>
                  </w:divsChild>
                </w:div>
                <w:div w:id="1378776998">
                  <w:marLeft w:val="0"/>
                  <w:marRight w:val="0"/>
                  <w:marTop w:val="0"/>
                  <w:marBottom w:val="0"/>
                  <w:divBdr>
                    <w:top w:val="none" w:sz="0" w:space="0" w:color="auto"/>
                    <w:left w:val="none" w:sz="0" w:space="0" w:color="auto"/>
                    <w:bottom w:val="none" w:sz="0" w:space="0" w:color="auto"/>
                    <w:right w:val="none" w:sz="0" w:space="0" w:color="auto"/>
                  </w:divBdr>
                  <w:divsChild>
                    <w:div w:id="1967613741">
                      <w:marLeft w:val="0"/>
                      <w:marRight w:val="0"/>
                      <w:marTop w:val="0"/>
                      <w:marBottom w:val="0"/>
                      <w:divBdr>
                        <w:top w:val="none" w:sz="0" w:space="0" w:color="auto"/>
                        <w:left w:val="none" w:sz="0" w:space="0" w:color="auto"/>
                        <w:bottom w:val="none" w:sz="0" w:space="0" w:color="auto"/>
                        <w:right w:val="none" w:sz="0" w:space="0" w:color="auto"/>
                      </w:divBdr>
                    </w:div>
                  </w:divsChild>
                </w:div>
                <w:div w:id="1390031978">
                  <w:marLeft w:val="0"/>
                  <w:marRight w:val="0"/>
                  <w:marTop w:val="0"/>
                  <w:marBottom w:val="0"/>
                  <w:divBdr>
                    <w:top w:val="none" w:sz="0" w:space="0" w:color="auto"/>
                    <w:left w:val="none" w:sz="0" w:space="0" w:color="auto"/>
                    <w:bottom w:val="none" w:sz="0" w:space="0" w:color="auto"/>
                    <w:right w:val="none" w:sz="0" w:space="0" w:color="auto"/>
                  </w:divBdr>
                  <w:divsChild>
                    <w:div w:id="345786539">
                      <w:marLeft w:val="0"/>
                      <w:marRight w:val="0"/>
                      <w:marTop w:val="0"/>
                      <w:marBottom w:val="0"/>
                      <w:divBdr>
                        <w:top w:val="none" w:sz="0" w:space="0" w:color="auto"/>
                        <w:left w:val="none" w:sz="0" w:space="0" w:color="auto"/>
                        <w:bottom w:val="none" w:sz="0" w:space="0" w:color="auto"/>
                        <w:right w:val="none" w:sz="0" w:space="0" w:color="auto"/>
                      </w:divBdr>
                    </w:div>
                  </w:divsChild>
                </w:div>
                <w:div w:id="1441606540">
                  <w:marLeft w:val="0"/>
                  <w:marRight w:val="0"/>
                  <w:marTop w:val="0"/>
                  <w:marBottom w:val="0"/>
                  <w:divBdr>
                    <w:top w:val="none" w:sz="0" w:space="0" w:color="auto"/>
                    <w:left w:val="none" w:sz="0" w:space="0" w:color="auto"/>
                    <w:bottom w:val="none" w:sz="0" w:space="0" w:color="auto"/>
                    <w:right w:val="none" w:sz="0" w:space="0" w:color="auto"/>
                  </w:divBdr>
                  <w:divsChild>
                    <w:div w:id="1610430417">
                      <w:marLeft w:val="0"/>
                      <w:marRight w:val="0"/>
                      <w:marTop w:val="0"/>
                      <w:marBottom w:val="0"/>
                      <w:divBdr>
                        <w:top w:val="none" w:sz="0" w:space="0" w:color="auto"/>
                        <w:left w:val="none" w:sz="0" w:space="0" w:color="auto"/>
                        <w:bottom w:val="none" w:sz="0" w:space="0" w:color="auto"/>
                        <w:right w:val="none" w:sz="0" w:space="0" w:color="auto"/>
                      </w:divBdr>
                    </w:div>
                  </w:divsChild>
                </w:div>
                <w:div w:id="1569922382">
                  <w:marLeft w:val="0"/>
                  <w:marRight w:val="0"/>
                  <w:marTop w:val="0"/>
                  <w:marBottom w:val="0"/>
                  <w:divBdr>
                    <w:top w:val="none" w:sz="0" w:space="0" w:color="auto"/>
                    <w:left w:val="none" w:sz="0" w:space="0" w:color="auto"/>
                    <w:bottom w:val="none" w:sz="0" w:space="0" w:color="auto"/>
                    <w:right w:val="none" w:sz="0" w:space="0" w:color="auto"/>
                  </w:divBdr>
                  <w:divsChild>
                    <w:div w:id="36590637">
                      <w:marLeft w:val="0"/>
                      <w:marRight w:val="0"/>
                      <w:marTop w:val="0"/>
                      <w:marBottom w:val="0"/>
                      <w:divBdr>
                        <w:top w:val="none" w:sz="0" w:space="0" w:color="auto"/>
                        <w:left w:val="none" w:sz="0" w:space="0" w:color="auto"/>
                        <w:bottom w:val="none" w:sz="0" w:space="0" w:color="auto"/>
                        <w:right w:val="none" w:sz="0" w:space="0" w:color="auto"/>
                      </w:divBdr>
                    </w:div>
                  </w:divsChild>
                </w:div>
                <w:div w:id="1586188353">
                  <w:marLeft w:val="0"/>
                  <w:marRight w:val="0"/>
                  <w:marTop w:val="0"/>
                  <w:marBottom w:val="0"/>
                  <w:divBdr>
                    <w:top w:val="none" w:sz="0" w:space="0" w:color="auto"/>
                    <w:left w:val="none" w:sz="0" w:space="0" w:color="auto"/>
                    <w:bottom w:val="none" w:sz="0" w:space="0" w:color="auto"/>
                    <w:right w:val="none" w:sz="0" w:space="0" w:color="auto"/>
                  </w:divBdr>
                  <w:divsChild>
                    <w:div w:id="52655782">
                      <w:marLeft w:val="0"/>
                      <w:marRight w:val="0"/>
                      <w:marTop w:val="0"/>
                      <w:marBottom w:val="0"/>
                      <w:divBdr>
                        <w:top w:val="none" w:sz="0" w:space="0" w:color="auto"/>
                        <w:left w:val="none" w:sz="0" w:space="0" w:color="auto"/>
                        <w:bottom w:val="none" w:sz="0" w:space="0" w:color="auto"/>
                        <w:right w:val="none" w:sz="0" w:space="0" w:color="auto"/>
                      </w:divBdr>
                    </w:div>
                  </w:divsChild>
                </w:div>
                <w:div w:id="1618099435">
                  <w:marLeft w:val="0"/>
                  <w:marRight w:val="0"/>
                  <w:marTop w:val="0"/>
                  <w:marBottom w:val="0"/>
                  <w:divBdr>
                    <w:top w:val="none" w:sz="0" w:space="0" w:color="auto"/>
                    <w:left w:val="none" w:sz="0" w:space="0" w:color="auto"/>
                    <w:bottom w:val="none" w:sz="0" w:space="0" w:color="auto"/>
                    <w:right w:val="none" w:sz="0" w:space="0" w:color="auto"/>
                  </w:divBdr>
                  <w:divsChild>
                    <w:div w:id="898056509">
                      <w:marLeft w:val="0"/>
                      <w:marRight w:val="0"/>
                      <w:marTop w:val="0"/>
                      <w:marBottom w:val="0"/>
                      <w:divBdr>
                        <w:top w:val="none" w:sz="0" w:space="0" w:color="auto"/>
                        <w:left w:val="none" w:sz="0" w:space="0" w:color="auto"/>
                        <w:bottom w:val="none" w:sz="0" w:space="0" w:color="auto"/>
                        <w:right w:val="none" w:sz="0" w:space="0" w:color="auto"/>
                      </w:divBdr>
                    </w:div>
                  </w:divsChild>
                </w:div>
                <w:div w:id="1647511937">
                  <w:marLeft w:val="0"/>
                  <w:marRight w:val="0"/>
                  <w:marTop w:val="0"/>
                  <w:marBottom w:val="0"/>
                  <w:divBdr>
                    <w:top w:val="none" w:sz="0" w:space="0" w:color="auto"/>
                    <w:left w:val="none" w:sz="0" w:space="0" w:color="auto"/>
                    <w:bottom w:val="none" w:sz="0" w:space="0" w:color="auto"/>
                    <w:right w:val="none" w:sz="0" w:space="0" w:color="auto"/>
                  </w:divBdr>
                  <w:divsChild>
                    <w:div w:id="1387872783">
                      <w:marLeft w:val="0"/>
                      <w:marRight w:val="0"/>
                      <w:marTop w:val="0"/>
                      <w:marBottom w:val="0"/>
                      <w:divBdr>
                        <w:top w:val="none" w:sz="0" w:space="0" w:color="auto"/>
                        <w:left w:val="none" w:sz="0" w:space="0" w:color="auto"/>
                        <w:bottom w:val="none" w:sz="0" w:space="0" w:color="auto"/>
                        <w:right w:val="none" w:sz="0" w:space="0" w:color="auto"/>
                      </w:divBdr>
                    </w:div>
                  </w:divsChild>
                </w:div>
                <w:div w:id="1661234493">
                  <w:marLeft w:val="0"/>
                  <w:marRight w:val="0"/>
                  <w:marTop w:val="0"/>
                  <w:marBottom w:val="0"/>
                  <w:divBdr>
                    <w:top w:val="none" w:sz="0" w:space="0" w:color="auto"/>
                    <w:left w:val="none" w:sz="0" w:space="0" w:color="auto"/>
                    <w:bottom w:val="none" w:sz="0" w:space="0" w:color="auto"/>
                    <w:right w:val="none" w:sz="0" w:space="0" w:color="auto"/>
                  </w:divBdr>
                  <w:divsChild>
                    <w:div w:id="1632709130">
                      <w:marLeft w:val="0"/>
                      <w:marRight w:val="0"/>
                      <w:marTop w:val="0"/>
                      <w:marBottom w:val="0"/>
                      <w:divBdr>
                        <w:top w:val="none" w:sz="0" w:space="0" w:color="auto"/>
                        <w:left w:val="none" w:sz="0" w:space="0" w:color="auto"/>
                        <w:bottom w:val="none" w:sz="0" w:space="0" w:color="auto"/>
                        <w:right w:val="none" w:sz="0" w:space="0" w:color="auto"/>
                      </w:divBdr>
                    </w:div>
                  </w:divsChild>
                </w:div>
                <w:div w:id="1677921912">
                  <w:marLeft w:val="0"/>
                  <w:marRight w:val="0"/>
                  <w:marTop w:val="0"/>
                  <w:marBottom w:val="0"/>
                  <w:divBdr>
                    <w:top w:val="none" w:sz="0" w:space="0" w:color="auto"/>
                    <w:left w:val="none" w:sz="0" w:space="0" w:color="auto"/>
                    <w:bottom w:val="none" w:sz="0" w:space="0" w:color="auto"/>
                    <w:right w:val="none" w:sz="0" w:space="0" w:color="auto"/>
                  </w:divBdr>
                  <w:divsChild>
                    <w:div w:id="601454646">
                      <w:marLeft w:val="0"/>
                      <w:marRight w:val="0"/>
                      <w:marTop w:val="0"/>
                      <w:marBottom w:val="0"/>
                      <w:divBdr>
                        <w:top w:val="none" w:sz="0" w:space="0" w:color="auto"/>
                        <w:left w:val="none" w:sz="0" w:space="0" w:color="auto"/>
                        <w:bottom w:val="none" w:sz="0" w:space="0" w:color="auto"/>
                        <w:right w:val="none" w:sz="0" w:space="0" w:color="auto"/>
                      </w:divBdr>
                    </w:div>
                  </w:divsChild>
                </w:div>
                <w:div w:id="1732847184">
                  <w:marLeft w:val="0"/>
                  <w:marRight w:val="0"/>
                  <w:marTop w:val="0"/>
                  <w:marBottom w:val="0"/>
                  <w:divBdr>
                    <w:top w:val="none" w:sz="0" w:space="0" w:color="auto"/>
                    <w:left w:val="none" w:sz="0" w:space="0" w:color="auto"/>
                    <w:bottom w:val="none" w:sz="0" w:space="0" w:color="auto"/>
                    <w:right w:val="none" w:sz="0" w:space="0" w:color="auto"/>
                  </w:divBdr>
                  <w:divsChild>
                    <w:div w:id="1220827368">
                      <w:marLeft w:val="0"/>
                      <w:marRight w:val="0"/>
                      <w:marTop w:val="0"/>
                      <w:marBottom w:val="0"/>
                      <w:divBdr>
                        <w:top w:val="none" w:sz="0" w:space="0" w:color="auto"/>
                        <w:left w:val="none" w:sz="0" w:space="0" w:color="auto"/>
                        <w:bottom w:val="none" w:sz="0" w:space="0" w:color="auto"/>
                        <w:right w:val="none" w:sz="0" w:space="0" w:color="auto"/>
                      </w:divBdr>
                    </w:div>
                  </w:divsChild>
                </w:div>
                <w:div w:id="1739935915">
                  <w:marLeft w:val="0"/>
                  <w:marRight w:val="0"/>
                  <w:marTop w:val="0"/>
                  <w:marBottom w:val="0"/>
                  <w:divBdr>
                    <w:top w:val="none" w:sz="0" w:space="0" w:color="auto"/>
                    <w:left w:val="none" w:sz="0" w:space="0" w:color="auto"/>
                    <w:bottom w:val="none" w:sz="0" w:space="0" w:color="auto"/>
                    <w:right w:val="none" w:sz="0" w:space="0" w:color="auto"/>
                  </w:divBdr>
                  <w:divsChild>
                    <w:div w:id="556085180">
                      <w:marLeft w:val="0"/>
                      <w:marRight w:val="0"/>
                      <w:marTop w:val="0"/>
                      <w:marBottom w:val="0"/>
                      <w:divBdr>
                        <w:top w:val="none" w:sz="0" w:space="0" w:color="auto"/>
                        <w:left w:val="none" w:sz="0" w:space="0" w:color="auto"/>
                        <w:bottom w:val="none" w:sz="0" w:space="0" w:color="auto"/>
                        <w:right w:val="none" w:sz="0" w:space="0" w:color="auto"/>
                      </w:divBdr>
                    </w:div>
                  </w:divsChild>
                </w:div>
                <w:div w:id="1794445353">
                  <w:marLeft w:val="0"/>
                  <w:marRight w:val="0"/>
                  <w:marTop w:val="0"/>
                  <w:marBottom w:val="0"/>
                  <w:divBdr>
                    <w:top w:val="none" w:sz="0" w:space="0" w:color="auto"/>
                    <w:left w:val="none" w:sz="0" w:space="0" w:color="auto"/>
                    <w:bottom w:val="none" w:sz="0" w:space="0" w:color="auto"/>
                    <w:right w:val="none" w:sz="0" w:space="0" w:color="auto"/>
                  </w:divBdr>
                  <w:divsChild>
                    <w:div w:id="1494833004">
                      <w:marLeft w:val="0"/>
                      <w:marRight w:val="0"/>
                      <w:marTop w:val="0"/>
                      <w:marBottom w:val="0"/>
                      <w:divBdr>
                        <w:top w:val="none" w:sz="0" w:space="0" w:color="auto"/>
                        <w:left w:val="none" w:sz="0" w:space="0" w:color="auto"/>
                        <w:bottom w:val="none" w:sz="0" w:space="0" w:color="auto"/>
                        <w:right w:val="none" w:sz="0" w:space="0" w:color="auto"/>
                      </w:divBdr>
                    </w:div>
                  </w:divsChild>
                </w:div>
                <w:div w:id="1803692377">
                  <w:marLeft w:val="0"/>
                  <w:marRight w:val="0"/>
                  <w:marTop w:val="0"/>
                  <w:marBottom w:val="0"/>
                  <w:divBdr>
                    <w:top w:val="none" w:sz="0" w:space="0" w:color="auto"/>
                    <w:left w:val="none" w:sz="0" w:space="0" w:color="auto"/>
                    <w:bottom w:val="none" w:sz="0" w:space="0" w:color="auto"/>
                    <w:right w:val="none" w:sz="0" w:space="0" w:color="auto"/>
                  </w:divBdr>
                  <w:divsChild>
                    <w:div w:id="1905220384">
                      <w:marLeft w:val="0"/>
                      <w:marRight w:val="0"/>
                      <w:marTop w:val="0"/>
                      <w:marBottom w:val="0"/>
                      <w:divBdr>
                        <w:top w:val="none" w:sz="0" w:space="0" w:color="auto"/>
                        <w:left w:val="none" w:sz="0" w:space="0" w:color="auto"/>
                        <w:bottom w:val="none" w:sz="0" w:space="0" w:color="auto"/>
                        <w:right w:val="none" w:sz="0" w:space="0" w:color="auto"/>
                      </w:divBdr>
                    </w:div>
                  </w:divsChild>
                </w:div>
                <w:div w:id="1852837902">
                  <w:marLeft w:val="0"/>
                  <w:marRight w:val="0"/>
                  <w:marTop w:val="0"/>
                  <w:marBottom w:val="0"/>
                  <w:divBdr>
                    <w:top w:val="none" w:sz="0" w:space="0" w:color="auto"/>
                    <w:left w:val="none" w:sz="0" w:space="0" w:color="auto"/>
                    <w:bottom w:val="none" w:sz="0" w:space="0" w:color="auto"/>
                    <w:right w:val="none" w:sz="0" w:space="0" w:color="auto"/>
                  </w:divBdr>
                  <w:divsChild>
                    <w:div w:id="1440294324">
                      <w:marLeft w:val="0"/>
                      <w:marRight w:val="0"/>
                      <w:marTop w:val="0"/>
                      <w:marBottom w:val="0"/>
                      <w:divBdr>
                        <w:top w:val="none" w:sz="0" w:space="0" w:color="auto"/>
                        <w:left w:val="none" w:sz="0" w:space="0" w:color="auto"/>
                        <w:bottom w:val="none" w:sz="0" w:space="0" w:color="auto"/>
                        <w:right w:val="none" w:sz="0" w:space="0" w:color="auto"/>
                      </w:divBdr>
                    </w:div>
                  </w:divsChild>
                </w:div>
                <w:div w:id="1854684909">
                  <w:marLeft w:val="0"/>
                  <w:marRight w:val="0"/>
                  <w:marTop w:val="0"/>
                  <w:marBottom w:val="0"/>
                  <w:divBdr>
                    <w:top w:val="none" w:sz="0" w:space="0" w:color="auto"/>
                    <w:left w:val="none" w:sz="0" w:space="0" w:color="auto"/>
                    <w:bottom w:val="none" w:sz="0" w:space="0" w:color="auto"/>
                    <w:right w:val="none" w:sz="0" w:space="0" w:color="auto"/>
                  </w:divBdr>
                  <w:divsChild>
                    <w:div w:id="864172439">
                      <w:marLeft w:val="0"/>
                      <w:marRight w:val="0"/>
                      <w:marTop w:val="0"/>
                      <w:marBottom w:val="0"/>
                      <w:divBdr>
                        <w:top w:val="none" w:sz="0" w:space="0" w:color="auto"/>
                        <w:left w:val="none" w:sz="0" w:space="0" w:color="auto"/>
                        <w:bottom w:val="none" w:sz="0" w:space="0" w:color="auto"/>
                        <w:right w:val="none" w:sz="0" w:space="0" w:color="auto"/>
                      </w:divBdr>
                    </w:div>
                  </w:divsChild>
                </w:div>
                <w:div w:id="1967350299">
                  <w:marLeft w:val="0"/>
                  <w:marRight w:val="0"/>
                  <w:marTop w:val="0"/>
                  <w:marBottom w:val="0"/>
                  <w:divBdr>
                    <w:top w:val="none" w:sz="0" w:space="0" w:color="auto"/>
                    <w:left w:val="none" w:sz="0" w:space="0" w:color="auto"/>
                    <w:bottom w:val="none" w:sz="0" w:space="0" w:color="auto"/>
                    <w:right w:val="none" w:sz="0" w:space="0" w:color="auto"/>
                  </w:divBdr>
                  <w:divsChild>
                    <w:div w:id="1689520028">
                      <w:marLeft w:val="0"/>
                      <w:marRight w:val="0"/>
                      <w:marTop w:val="0"/>
                      <w:marBottom w:val="0"/>
                      <w:divBdr>
                        <w:top w:val="none" w:sz="0" w:space="0" w:color="auto"/>
                        <w:left w:val="none" w:sz="0" w:space="0" w:color="auto"/>
                        <w:bottom w:val="none" w:sz="0" w:space="0" w:color="auto"/>
                        <w:right w:val="none" w:sz="0" w:space="0" w:color="auto"/>
                      </w:divBdr>
                    </w:div>
                  </w:divsChild>
                </w:div>
                <w:div w:id="2044555172">
                  <w:marLeft w:val="0"/>
                  <w:marRight w:val="0"/>
                  <w:marTop w:val="0"/>
                  <w:marBottom w:val="0"/>
                  <w:divBdr>
                    <w:top w:val="none" w:sz="0" w:space="0" w:color="auto"/>
                    <w:left w:val="none" w:sz="0" w:space="0" w:color="auto"/>
                    <w:bottom w:val="none" w:sz="0" w:space="0" w:color="auto"/>
                    <w:right w:val="none" w:sz="0" w:space="0" w:color="auto"/>
                  </w:divBdr>
                  <w:divsChild>
                    <w:div w:id="269972474">
                      <w:marLeft w:val="0"/>
                      <w:marRight w:val="0"/>
                      <w:marTop w:val="0"/>
                      <w:marBottom w:val="0"/>
                      <w:divBdr>
                        <w:top w:val="none" w:sz="0" w:space="0" w:color="auto"/>
                        <w:left w:val="none" w:sz="0" w:space="0" w:color="auto"/>
                        <w:bottom w:val="none" w:sz="0" w:space="0" w:color="auto"/>
                        <w:right w:val="none" w:sz="0" w:space="0" w:color="auto"/>
                      </w:divBdr>
                    </w:div>
                  </w:divsChild>
                </w:div>
                <w:div w:id="2048605845">
                  <w:marLeft w:val="0"/>
                  <w:marRight w:val="0"/>
                  <w:marTop w:val="0"/>
                  <w:marBottom w:val="0"/>
                  <w:divBdr>
                    <w:top w:val="none" w:sz="0" w:space="0" w:color="auto"/>
                    <w:left w:val="none" w:sz="0" w:space="0" w:color="auto"/>
                    <w:bottom w:val="none" w:sz="0" w:space="0" w:color="auto"/>
                    <w:right w:val="none" w:sz="0" w:space="0" w:color="auto"/>
                  </w:divBdr>
                  <w:divsChild>
                    <w:div w:id="1278953053">
                      <w:marLeft w:val="0"/>
                      <w:marRight w:val="0"/>
                      <w:marTop w:val="0"/>
                      <w:marBottom w:val="0"/>
                      <w:divBdr>
                        <w:top w:val="none" w:sz="0" w:space="0" w:color="auto"/>
                        <w:left w:val="none" w:sz="0" w:space="0" w:color="auto"/>
                        <w:bottom w:val="none" w:sz="0" w:space="0" w:color="auto"/>
                        <w:right w:val="none" w:sz="0" w:space="0" w:color="auto"/>
                      </w:divBdr>
                    </w:div>
                  </w:divsChild>
                </w:div>
                <w:div w:id="2118868489">
                  <w:marLeft w:val="0"/>
                  <w:marRight w:val="0"/>
                  <w:marTop w:val="0"/>
                  <w:marBottom w:val="0"/>
                  <w:divBdr>
                    <w:top w:val="none" w:sz="0" w:space="0" w:color="auto"/>
                    <w:left w:val="none" w:sz="0" w:space="0" w:color="auto"/>
                    <w:bottom w:val="none" w:sz="0" w:space="0" w:color="auto"/>
                    <w:right w:val="none" w:sz="0" w:space="0" w:color="auto"/>
                  </w:divBdr>
                  <w:divsChild>
                    <w:div w:id="1182545210">
                      <w:marLeft w:val="0"/>
                      <w:marRight w:val="0"/>
                      <w:marTop w:val="0"/>
                      <w:marBottom w:val="0"/>
                      <w:divBdr>
                        <w:top w:val="none" w:sz="0" w:space="0" w:color="auto"/>
                        <w:left w:val="none" w:sz="0" w:space="0" w:color="auto"/>
                        <w:bottom w:val="none" w:sz="0" w:space="0" w:color="auto"/>
                        <w:right w:val="none" w:sz="0" w:space="0" w:color="auto"/>
                      </w:divBdr>
                    </w:div>
                  </w:divsChild>
                </w:div>
                <w:div w:id="2122992314">
                  <w:marLeft w:val="0"/>
                  <w:marRight w:val="0"/>
                  <w:marTop w:val="0"/>
                  <w:marBottom w:val="0"/>
                  <w:divBdr>
                    <w:top w:val="none" w:sz="0" w:space="0" w:color="auto"/>
                    <w:left w:val="none" w:sz="0" w:space="0" w:color="auto"/>
                    <w:bottom w:val="none" w:sz="0" w:space="0" w:color="auto"/>
                    <w:right w:val="none" w:sz="0" w:space="0" w:color="auto"/>
                  </w:divBdr>
                  <w:divsChild>
                    <w:div w:id="202100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731254">
          <w:marLeft w:val="0"/>
          <w:marRight w:val="0"/>
          <w:marTop w:val="0"/>
          <w:marBottom w:val="0"/>
          <w:divBdr>
            <w:top w:val="none" w:sz="0" w:space="0" w:color="auto"/>
            <w:left w:val="none" w:sz="0" w:space="0" w:color="auto"/>
            <w:bottom w:val="none" w:sz="0" w:space="0" w:color="auto"/>
            <w:right w:val="none" w:sz="0" w:space="0" w:color="auto"/>
          </w:divBdr>
        </w:div>
        <w:div w:id="1863089620">
          <w:marLeft w:val="0"/>
          <w:marRight w:val="0"/>
          <w:marTop w:val="0"/>
          <w:marBottom w:val="0"/>
          <w:divBdr>
            <w:top w:val="none" w:sz="0" w:space="0" w:color="auto"/>
            <w:left w:val="none" w:sz="0" w:space="0" w:color="auto"/>
            <w:bottom w:val="none" w:sz="0" w:space="0" w:color="auto"/>
            <w:right w:val="none" w:sz="0" w:space="0" w:color="auto"/>
          </w:divBdr>
        </w:div>
        <w:div w:id="2016105005">
          <w:marLeft w:val="0"/>
          <w:marRight w:val="0"/>
          <w:marTop w:val="0"/>
          <w:marBottom w:val="0"/>
          <w:divBdr>
            <w:top w:val="none" w:sz="0" w:space="0" w:color="auto"/>
            <w:left w:val="none" w:sz="0" w:space="0" w:color="auto"/>
            <w:bottom w:val="none" w:sz="0" w:space="0" w:color="auto"/>
            <w:right w:val="none" w:sz="0" w:space="0" w:color="auto"/>
          </w:divBdr>
        </w:div>
      </w:divsChild>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45353538">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67398400">
      <w:bodyDiv w:val="1"/>
      <w:marLeft w:val="0"/>
      <w:marRight w:val="0"/>
      <w:marTop w:val="0"/>
      <w:marBottom w:val="0"/>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75449501">
      <w:bodyDiv w:val="1"/>
      <w:marLeft w:val="0"/>
      <w:marRight w:val="0"/>
      <w:marTop w:val="0"/>
      <w:marBottom w:val="0"/>
      <w:divBdr>
        <w:top w:val="none" w:sz="0" w:space="0" w:color="auto"/>
        <w:left w:val="none" w:sz="0" w:space="0" w:color="auto"/>
        <w:bottom w:val="none" w:sz="0" w:space="0" w:color="auto"/>
        <w:right w:val="none" w:sz="0" w:space="0" w:color="auto"/>
      </w:divBdr>
    </w:div>
    <w:div w:id="1681663429">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19738039">
      <w:bodyDiv w:val="1"/>
      <w:marLeft w:val="0"/>
      <w:marRight w:val="0"/>
      <w:marTop w:val="0"/>
      <w:marBottom w:val="0"/>
      <w:divBdr>
        <w:top w:val="none" w:sz="0" w:space="0" w:color="auto"/>
        <w:left w:val="none" w:sz="0" w:space="0" w:color="auto"/>
        <w:bottom w:val="none" w:sz="0" w:space="0" w:color="auto"/>
        <w:right w:val="none" w:sz="0" w:space="0" w:color="auto"/>
      </w:divBdr>
    </w:div>
    <w:div w:id="1736705011">
      <w:bodyDiv w:val="1"/>
      <w:marLeft w:val="0"/>
      <w:marRight w:val="0"/>
      <w:marTop w:val="0"/>
      <w:marBottom w:val="0"/>
      <w:divBdr>
        <w:top w:val="none" w:sz="0" w:space="0" w:color="auto"/>
        <w:left w:val="none" w:sz="0" w:space="0" w:color="auto"/>
        <w:bottom w:val="none" w:sz="0" w:space="0" w:color="auto"/>
        <w:right w:val="none" w:sz="0" w:space="0" w:color="auto"/>
      </w:divBdr>
      <w:divsChild>
        <w:div w:id="1041319783">
          <w:marLeft w:val="0"/>
          <w:marRight w:val="0"/>
          <w:marTop w:val="0"/>
          <w:marBottom w:val="0"/>
          <w:divBdr>
            <w:top w:val="none" w:sz="0" w:space="0" w:color="auto"/>
            <w:left w:val="none" w:sz="0" w:space="0" w:color="auto"/>
            <w:bottom w:val="none" w:sz="0" w:space="0" w:color="auto"/>
            <w:right w:val="none" w:sz="0" w:space="0" w:color="auto"/>
          </w:divBdr>
          <w:divsChild>
            <w:div w:id="278070517">
              <w:marLeft w:val="0"/>
              <w:marRight w:val="0"/>
              <w:marTop w:val="0"/>
              <w:marBottom w:val="0"/>
              <w:divBdr>
                <w:top w:val="none" w:sz="0" w:space="0" w:color="auto"/>
                <w:left w:val="none" w:sz="0" w:space="0" w:color="auto"/>
                <w:bottom w:val="none" w:sz="0" w:space="0" w:color="auto"/>
                <w:right w:val="none" w:sz="0" w:space="0" w:color="auto"/>
              </w:divBdr>
              <w:divsChild>
                <w:div w:id="1286423914">
                  <w:marLeft w:val="0"/>
                  <w:marRight w:val="0"/>
                  <w:marTop w:val="0"/>
                  <w:marBottom w:val="0"/>
                  <w:divBdr>
                    <w:top w:val="none" w:sz="0" w:space="0" w:color="auto"/>
                    <w:left w:val="none" w:sz="0" w:space="0" w:color="auto"/>
                    <w:bottom w:val="none" w:sz="0" w:space="0" w:color="auto"/>
                    <w:right w:val="none" w:sz="0" w:space="0" w:color="auto"/>
                  </w:divBdr>
                  <w:divsChild>
                    <w:div w:id="1011446153">
                      <w:marLeft w:val="0"/>
                      <w:marRight w:val="0"/>
                      <w:marTop w:val="0"/>
                      <w:marBottom w:val="0"/>
                      <w:divBdr>
                        <w:top w:val="none" w:sz="0" w:space="0" w:color="auto"/>
                        <w:left w:val="none" w:sz="0" w:space="0" w:color="auto"/>
                        <w:bottom w:val="none" w:sz="0" w:space="0" w:color="auto"/>
                        <w:right w:val="none" w:sz="0" w:space="0" w:color="auto"/>
                      </w:divBdr>
                      <w:divsChild>
                        <w:div w:id="1020668339">
                          <w:marLeft w:val="0"/>
                          <w:marRight w:val="0"/>
                          <w:marTop w:val="0"/>
                          <w:marBottom w:val="0"/>
                          <w:divBdr>
                            <w:top w:val="none" w:sz="0" w:space="0" w:color="auto"/>
                            <w:left w:val="none" w:sz="0" w:space="0" w:color="auto"/>
                            <w:bottom w:val="none" w:sz="0" w:space="0" w:color="auto"/>
                            <w:right w:val="none" w:sz="0" w:space="0" w:color="auto"/>
                          </w:divBdr>
                          <w:divsChild>
                            <w:div w:id="1256553916">
                              <w:marLeft w:val="0"/>
                              <w:marRight w:val="0"/>
                              <w:marTop w:val="0"/>
                              <w:marBottom w:val="0"/>
                              <w:divBdr>
                                <w:top w:val="none" w:sz="0" w:space="0" w:color="auto"/>
                                <w:left w:val="none" w:sz="0" w:space="0" w:color="auto"/>
                                <w:bottom w:val="none" w:sz="0" w:space="0" w:color="auto"/>
                                <w:right w:val="none" w:sz="0" w:space="0" w:color="auto"/>
                              </w:divBdr>
                              <w:divsChild>
                                <w:div w:id="32382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7168010">
      <w:bodyDiv w:val="1"/>
      <w:marLeft w:val="0"/>
      <w:marRight w:val="0"/>
      <w:marTop w:val="0"/>
      <w:marBottom w:val="0"/>
      <w:divBdr>
        <w:top w:val="none" w:sz="0" w:space="0" w:color="auto"/>
        <w:left w:val="none" w:sz="0" w:space="0" w:color="auto"/>
        <w:bottom w:val="none" w:sz="0" w:space="0" w:color="auto"/>
        <w:right w:val="none" w:sz="0" w:space="0" w:color="auto"/>
      </w:divBdr>
    </w:div>
    <w:div w:id="1746106156">
      <w:bodyDiv w:val="1"/>
      <w:marLeft w:val="0"/>
      <w:marRight w:val="0"/>
      <w:marTop w:val="0"/>
      <w:marBottom w:val="0"/>
      <w:divBdr>
        <w:top w:val="none" w:sz="0" w:space="0" w:color="auto"/>
        <w:left w:val="none" w:sz="0" w:space="0" w:color="auto"/>
        <w:bottom w:val="none" w:sz="0" w:space="0" w:color="auto"/>
        <w:right w:val="none" w:sz="0" w:space="0" w:color="auto"/>
      </w:divBdr>
    </w:div>
    <w:div w:id="1755129026">
      <w:bodyDiv w:val="1"/>
      <w:marLeft w:val="0"/>
      <w:marRight w:val="0"/>
      <w:marTop w:val="0"/>
      <w:marBottom w:val="0"/>
      <w:divBdr>
        <w:top w:val="none" w:sz="0" w:space="0" w:color="auto"/>
        <w:left w:val="none" w:sz="0" w:space="0" w:color="auto"/>
        <w:bottom w:val="none" w:sz="0" w:space="0" w:color="auto"/>
        <w:right w:val="none" w:sz="0" w:space="0" w:color="auto"/>
      </w:divBdr>
    </w:div>
    <w:div w:id="1759402910">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77020949">
      <w:bodyDiv w:val="1"/>
      <w:marLeft w:val="0"/>
      <w:marRight w:val="0"/>
      <w:marTop w:val="0"/>
      <w:marBottom w:val="0"/>
      <w:divBdr>
        <w:top w:val="none" w:sz="0" w:space="0" w:color="auto"/>
        <w:left w:val="none" w:sz="0" w:space="0" w:color="auto"/>
        <w:bottom w:val="none" w:sz="0" w:space="0" w:color="auto"/>
        <w:right w:val="none" w:sz="0" w:space="0" w:color="auto"/>
      </w:divBdr>
      <w:divsChild>
        <w:div w:id="814949828">
          <w:marLeft w:val="0"/>
          <w:marRight w:val="0"/>
          <w:marTop w:val="0"/>
          <w:marBottom w:val="0"/>
          <w:divBdr>
            <w:top w:val="none" w:sz="0" w:space="0" w:color="auto"/>
            <w:left w:val="none" w:sz="0" w:space="0" w:color="auto"/>
            <w:bottom w:val="none" w:sz="0" w:space="0" w:color="auto"/>
            <w:right w:val="none" w:sz="0" w:space="0" w:color="auto"/>
          </w:divBdr>
        </w:div>
      </w:divsChild>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3645668">
      <w:bodyDiv w:val="1"/>
      <w:marLeft w:val="0"/>
      <w:marRight w:val="0"/>
      <w:marTop w:val="0"/>
      <w:marBottom w:val="0"/>
      <w:divBdr>
        <w:top w:val="none" w:sz="0" w:space="0" w:color="auto"/>
        <w:left w:val="none" w:sz="0" w:space="0" w:color="auto"/>
        <w:bottom w:val="none" w:sz="0" w:space="0" w:color="auto"/>
        <w:right w:val="none" w:sz="0" w:space="0" w:color="auto"/>
      </w:divBdr>
      <w:divsChild>
        <w:div w:id="933174253">
          <w:marLeft w:val="0"/>
          <w:marRight w:val="0"/>
          <w:marTop w:val="0"/>
          <w:marBottom w:val="0"/>
          <w:divBdr>
            <w:top w:val="none" w:sz="0" w:space="0" w:color="auto"/>
            <w:left w:val="none" w:sz="0" w:space="0" w:color="auto"/>
            <w:bottom w:val="none" w:sz="0" w:space="0" w:color="auto"/>
            <w:right w:val="none" w:sz="0" w:space="0" w:color="auto"/>
          </w:divBdr>
        </w:div>
      </w:divsChild>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15099168">
      <w:bodyDiv w:val="1"/>
      <w:marLeft w:val="0"/>
      <w:marRight w:val="0"/>
      <w:marTop w:val="0"/>
      <w:marBottom w:val="0"/>
      <w:divBdr>
        <w:top w:val="none" w:sz="0" w:space="0" w:color="auto"/>
        <w:left w:val="none" w:sz="0" w:space="0" w:color="auto"/>
        <w:bottom w:val="none" w:sz="0" w:space="0" w:color="auto"/>
        <w:right w:val="none" w:sz="0" w:space="0" w:color="auto"/>
      </w:divBdr>
    </w:div>
    <w:div w:id="1824154247">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27013999">
      <w:bodyDiv w:val="1"/>
      <w:marLeft w:val="0"/>
      <w:marRight w:val="0"/>
      <w:marTop w:val="0"/>
      <w:marBottom w:val="0"/>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64898318">
      <w:bodyDiv w:val="1"/>
      <w:marLeft w:val="0"/>
      <w:marRight w:val="0"/>
      <w:marTop w:val="0"/>
      <w:marBottom w:val="0"/>
      <w:divBdr>
        <w:top w:val="none" w:sz="0" w:space="0" w:color="auto"/>
        <w:left w:val="none" w:sz="0" w:space="0" w:color="auto"/>
        <w:bottom w:val="none" w:sz="0" w:space="0" w:color="auto"/>
        <w:right w:val="none" w:sz="0" w:space="0" w:color="auto"/>
      </w:divBdr>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02984088">
      <w:bodyDiv w:val="1"/>
      <w:marLeft w:val="0"/>
      <w:marRight w:val="0"/>
      <w:marTop w:val="0"/>
      <w:marBottom w:val="0"/>
      <w:divBdr>
        <w:top w:val="none" w:sz="0" w:space="0" w:color="auto"/>
        <w:left w:val="none" w:sz="0" w:space="0" w:color="auto"/>
        <w:bottom w:val="none" w:sz="0" w:space="0" w:color="auto"/>
        <w:right w:val="none" w:sz="0" w:space="0" w:color="auto"/>
      </w:divBdr>
      <w:divsChild>
        <w:div w:id="272634186">
          <w:marLeft w:val="0"/>
          <w:marRight w:val="0"/>
          <w:marTop w:val="0"/>
          <w:marBottom w:val="0"/>
          <w:divBdr>
            <w:top w:val="none" w:sz="0" w:space="0" w:color="auto"/>
            <w:left w:val="none" w:sz="0" w:space="0" w:color="auto"/>
            <w:bottom w:val="none" w:sz="0" w:space="0" w:color="auto"/>
            <w:right w:val="none" w:sz="0" w:space="0" w:color="auto"/>
          </w:divBdr>
        </w:div>
        <w:div w:id="423459617">
          <w:marLeft w:val="0"/>
          <w:marRight w:val="0"/>
          <w:marTop w:val="0"/>
          <w:marBottom w:val="0"/>
          <w:divBdr>
            <w:top w:val="none" w:sz="0" w:space="0" w:color="auto"/>
            <w:left w:val="none" w:sz="0" w:space="0" w:color="auto"/>
            <w:bottom w:val="none" w:sz="0" w:space="0" w:color="auto"/>
            <w:right w:val="none" w:sz="0" w:space="0" w:color="auto"/>
          </w:divBdr>
        </w:div>
        <w:div w:id="583952909">
          <w:marLeft w:val="0"/>
          <w:marRight w:val="0"/>
          <w:marTop w:val="0"/>
          <w:marBottom w:val="0"/>
          <w:divBdr>
            <w:top w:val="none" w:sz="0" w:space="0" w:color="auto"/>
            <w:left w:val="none" w:sz="0" w:space="0" w:color="auto"/>
            <w:bottom w:val="none" w:sz="0" w:space="0" w:color="auto"/>
            <w:right w:val="none" w:sz="0" w:space="0" w:color="auto"/>
          </w:divBdr>
        </w:div>
        <w:div w:id="584385141">
          <w:marLeft w:val="0"/>
          <w:marRight w:val="0"/>
          <w:marTop w:val="0"/>
          <w:marBottom w:val="0"/>
          <w:divBdr>
            <w:top w:val="none" w:sz="0" w:space="0" w:color="auto"/>
            <w:left w:val="none" w:sz="0" w:space="0" w:color="auto"/>
            <w:bottom w:val="none" w:sz="0" w:space="0" w:color="auto"/>
            <w:right w:val="none" w:sz="0" w:space="0" w:color="auto"/>
          </w:divBdr>
        </w:div>
        <w:div w:id="1023483473">
          <w:marLeft w:val="0"/>
          <w:marRight w:val="0"/>
          <w:marTop w:val="0"/>
          <w:marBottom w:val="0"/>
          <w:divBdr>
            <w:top w:val="none" w:sz="0" w:space="0" w:color="auto"/>
            <w:left w:val="none" w:sz="0" w:space="0" w:color="auto"/>
            <w:bottom w:val="none" w:sz="0" w:space="0" w:color="auto"/>
            <w:right w:val="none" w:sz="0" w:space="0" w:color="auto"/>
          </w:divBdr>
        </w:div>
        <w:div w:id="1469858747">
          <w:marLeft w:val="0"/>
          <w:marRight w:val="0"/>
          <w:marTop w:val="0"/>
          <w:marBottom w:val="0"/>
          <w:divBdr>
            <w:top w:val="none" w:sz="0" w:space="0" w:color="auto"/>
            <w:left w:val="none" w:sz="0" w:space="0" w:color="auto"/>
            <w:bottom w:val="none" w:sz="0" w:space="0" w:color="auto"/>
            <w:right w:val="none" w:sz="0" w:space="0" w:color="auto"/>
          </w:divBdr>
        </w:div>
        <w:div w:id="1473670448">
          <w:marLeft w:val="0"/>
          <w:marRight w:val="0"/>
          <w:marTop w:val="0"/>
          <w:marBottom w:val="0"/>
          <w:divBdr>
            <w:top w:val="none" w:sz="0" w:space="0" w:color="auto"/>
            <w:left w:val="none" w:sz="0" w:space="0" w:color="auto"/>
            <w:bottom w:val="none" w:sz="0" w:space="0" w:color="auto"/>
            <w:right w:val="none" w:sz="0" w:space="0" w:color="auto"/>
          </w:divBdr>
        </w:div>
        <w:div w:id="2129008185">
          <w:marLeft w:val="0"/>
          <w:marRight w:val="0"/>
          <w:marTop w:val="0"/>
          <w:marBottom w:val="0"/>
          <w:divBdr>
            <w:top w:val="none" w:sz="0" w:space="0" w:color="auto"/>
            <w:left w:val="none" w:sz="0" w:space="0" w:color="auto"/>
            <w:bottom w:val="none" w:sz="0" w:space="0" w:color="auto"/>
            <w:right w:val="none" w:sz="0" w:space="0" w:color="auto"/>
          </w:divBdr>
        </w:div>
      </w:divsChild>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13394772">
      <w:bodyDiv w:val="1"/>
      <w:marLeft w:val="0"/>
      <w:marRight w:val="0"/>
      <w:marTop w:val="0"/>
      <w:marBottom w:val="0"/>
      <w:divBdr>
        <w:top w:val="none" w:sz="0" w:space="0" w:color="auto"/>
        <w:left w:val="none" w:sz="0" w:space="0" w:color="auto"/>
        <w:bottom w:val="none" w:sz="0" w:space="0" w:color="auto"/>
        <w:right w:val="none" w:sz="0" w:space="0" w:color="auto"/>
      </w:divBdr>
    </w:div>
    <w:div w:id="1915892441">
      <w:bodyDiv w:val="1"/>
      <w:marLeft w:val="0"/>
      <w:marRight w:val="0"/>
      <w:marTop w:val="0"/>
      <w:marBottom w:val="0"/>
      <w:divBdr>
        <w:top w:val="none" w:sz="0" w:space="0" w:color="auto"/>
        <w:left w:val="none" w:sz="0" w:space="0" w:color="auto"/>
        <w:bottom w:val="none" w:sz="0" w:space="0" w:color="auto"/>
        <w:right w:val="none" w:sz="0" w:space="0" w:color="auto"/>
      </w:divBdr>
    </w:div>
    <w:div w:id="1927372932">
      <w:bodyDiv w:val="1"/>
      <w:marLeft w:val="0"/>
      <w:marRight w:val="0"/>
      <w:marTop w:val="0"/>
      <w:marBottom w:val="0"/>
      <w:divBdr>
        <w:top w:val="none" w:sz="0" w:space="0" w:color="auto"/>
        <w:left w:val="none" w:sz="0" w:space="0" w:color="auto"/>
        <w:bottom w:val="none" w:sz="0" w:space="0" w:color="auto"/>
        <w:right w:val="none" w:sz="0" w:space="0" w:color="auto"/>
      </w:divBdr>
    </w:div>
    <w:div w:id="1934435103">
      <w:bodyDiv w:val="1"/>
      <w:marLeft w:val="0"/>
      <w:marRight w:val="0"/>
      <w:marTop w:val="0"/>
      <w:marBottom w:val="0"/>
      <w:divBdr>
        <w:top w:val="none" w:sz="0" w:space="0" w:color="auto"/>
        <w:left w:val="none" w:sz="0" w:space="0" w:color="auto"/>
        <w:bottom w:val="none" w:sz="0" w:space="0" w:color="auto"/>
        <w:right w:val="none" w:sz="0" w:space="0" w:color="auto"/>
      </w:divBdr>
    </w:div>
    <w:div w:id="1944992720">
      <w:bodyDiv w:val="1"/>
      <w:marLeft w:val="0"/>
      <w:marRight w:val="0"/>
      <w:marTop w:val="0"/>
      <w:marBottom w:val="0"/>
      <w:divBdr>
        <w:top w:val="none" w:sz="0" w:space="0" w:color="auto"/>
        <w:left w:val="none" w:sz="0" w:space="0" w:color="auto"/>
        <w:bottom w:val="none" w:sz="0" w:space="0" w:color="auto"/>
        <w:right w:val="none" w:sz="0" w:space="0" w:color="auto"/>
      </w:divBdr>
      <w:divsChild>
        <w:div w:id="1701391496">
          <w:marLeft w:val="0"/>
          <w:marRight w:val="0"/>
          <w:marTop w:val="0"/>
          <w:marBottom w:val="0"/>
          <w:divBdr>
            <w:top w:val="none" w:sz="0" w:space="0" w:color="auto"/>
            <w:left w:val="none" w:sz="0" w:space="0" w:color="auto"/>
            <w:bottom w:val="none" w:sz="0" w:space="0" w:color="auto"/>
            <w:right w:val="none" w:sz="0" w:space="0" w:color="auto"/>
          </w:divBdr>
        </w:div>
      </w:divsChild>
    </w:div>
    <w:div w:id="1964000904">
      <w:bodyDiv w:val="1"/>
      <w:marLeft w:val="0"/>
      <w:marRight w:val="0"/>
      <w:marTop w:val="0"/>
      <w:marBottom w:val="0"/>
      <w:divBdr>
        <w:top w:val="none" w:sz="0" w:space="0" w:color="auto"/>
        <w:left w:val="none" w:sz="0" w:space="0" w:color="auto"/>
        <w:bottom w:val="none" w:sz="0" w:space="0" w:color="auto"/>
        <w:right w:val="none" w:sz="0" w:space="0" w:color="auto"/>
      </w:divBdr>
    </w:div>
    <w:div w:id="1964145775">
      <w:bodyDiv w:val="1"/>
      <w:marLeft w:val="0"/>
      <w:marRight w:val="0"/>
      <w:marTop w:val="0"/>
      <w:marBottom w:val="0"/>
      <w:divBdr>
        <w:top w:val="none" w:sz="0" w:space="0" w:color="auto"/>
        <w:left w:val="none" w:sz="0" w:space="0" w:color="auto"/>
        <w:bottom w:val="none" w:sz="0" w:space="0" w:color="auto"/>
        <w:right w:val="none" w:sz="0" w:space="0" w:color="auto"/>
      </w:divBdr>
    </w:div>
    <w:div w:id="1967814997">
      <w:bodyDiv w:val="1"/>
      <w:marLeft w:val="0"/>
      <w:marRight w:val="0"/>
      <w:marTop w:val="0"/>
      <w:marBottom w:val="0"/>
      <w:divBdr>
        <w:top w:val="none" w:sz="0" w:space="0" w:color="auto"/>
        <w:left w:val="none" w:sz="0" w:space="0" w:color="auto"/>
        <w:bottom w:val="none" w:sz="0" w:space="0" w:color="auto"/>
        <w:right w:val="none" w:sz="0" w:space="0" w:color="auto"/>
      </w:divBdr>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1991210171">
      <w:bodyDiv w:val="1"/>
      <w:marLeft w:val="0"/>
      <w:marRight w:val="0"/>
      <w:marTop w:val="0"/>
      <w:marBottom w:val="0"/>
      <w:divBdr>
        <w:top w:val="none" w:sz="0" w:space="0" w:color="auto"/>
        <w:left w:val="none" w:sz="0" w:space="0" w:color="auto"/>
        <w:bottom w:val="none" w:sz="0" w:space="0" w:color="auto"/>
        <w:right w:val="none" w:sz="0" w:space="0" w:color="auto"/>
      </w:divBdr>
    </w:div>
    <w:div w:id="1992365291">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11634707">
      <w:bodyDiv w:val="1"/>
      <w:marLeft w:val="0"/>
      <w:marRight w:val="0"/>
      <w:marTop w:val="0"/>
      <w:marBottom w:val="0"/>
      <w:divBdr>
        <w:top w:val="none" w:sz="0" w:space="0" w:color="auto"/>
        <w:left w:val="none" w:sz="0" w:space="0" w:color="auto"/>
        <w:bottom w:val="none" w:sz="0" w:space="0" w:color="auto"/>
        <w:right w:val="none" w:sz="0" w:space="0" w:color="auto"/>
      </w:divBdr>
    </w:div>
    <w:div w:id="2019235127">
      <w:bodyDiv w:val="1"/>
      <w:marLeft w:val="0"/>
      <w:marRight w:val="0"/>
      <w:marTop w:val="0"/>
      <w:marBottom w:val="0"/>
      <w:divBdr>
        <w:top w:val="none" w:sz="0" w:space="0" w:color="auto"/>
        <w:left w:val="none" w:sz="0" w:space="0" w:color="auto"/>
        <w:bottom w:val="none" w:sz="0" w:space="0" w:color="auto"/>
        <w:right w:val="none" w:sz="0" w:space="0" w:color="auto"/>
      </w:divBdr>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5962149">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56007994">
      <w:bodyDiv w:val="1"/>
      <w:marLeft w:val="0"/>
      <w:marRight w:val="0"/>
      <w:marTop w:val="0"/>
      <w:marBottom w:val="0"/>
      <w:divBdr>
        <w:top w:val="none" w:sz="0" w:space="0" w:color="auto"/>
        <w:left w:val="none" w:sz="0" w:space="0" w:color="auto"/>
        <w:bottom w:val="none" w:sz="0" w:space="0" w:color="auto"/>
        <w:right w:val="none" w:sz="0" w:space="0" w:color="auto"/>
      </w:divBdr>
    </w:div>
    <w:div w:id="2060812011">
      <w:bodyDiv w:val="1"/>
      <w:marLeft w:val="0"/>
      <w:marRight w:val="0"/>
      <w:marTop w:val="0"/>
      <w:marBottom w:val="0"/>
      <w:divBdr>
        <w:top w:val="none" w:sz="0" w:space="0" w:color="auto"/>
        <w:left w:val="none" w:sz="0" w:space="0" w:color="auto"/>
        <w:bottom w:val="none" w:sz="0" w:space="0" w:color="auto"/>
        <w:right w:val="none" w:sz="0" w:space="0" w:color="auto"/>
      </w:divBdr>
      <w:divsChild>
        <w:div w:id="681082632">
          <w:marLeft w:val="0"/>
          <w:marRight w:val="0"/>
          <w:marTop w:val="0"/>
          <w:marBottom w:val="0"/>
          <w:divBdr>
            <w:top w:val="none" w:sz="0" w:space="0" w:color="auto"/>
            <w:left w:val="none" w:sz="0" w:space="0" w:color="auto"/>
            <w:bottom w:val="none" w:sz="0" w:space="0" w:color="auto"/>
            <w:right w:val="none" w:sz="0" w:space="0" w:color="auto"/>
          </w:divBdr>
        </w:div>
      </w:divsChild>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73655232">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87073179">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0251467">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4110429">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07653125">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28544096">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 w:id="2137333571">
      <w:bodyDiv w:val="1"/>
      <w:marLeft w:val="0"/>
      <w:marRight w:val="0"/>
      <w:marTop w:val="0"/>
      <w:marBottom w:val="0"/>
      <w:divBdr>
        <w:top w:val="none" w:sz="0" w:space="0" w:color="auto"/>
        <w:left w:val="none" w:sz="0" w:space="0" w:color="auto"/>
        <w:bottom w:val="none" w:sz="0" w:space="0" w:color="auto"/>
        <w:right w:val="none" w:sz="0" w:space="0" w:color="auto"/>
      </w:divBdr>
    </w:div>
    <w:div w:id="21381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A663E9C9E84EA1FC18AAFDA905F5" ma:contentTypeVersion="12" ma:contentTypeDescription="Create a new document." ma:contentTypeScope="" ma:versionID="5ead35074773dea1eef1b5dabc15efca">
  <xsd:schema xmlns:xsd="http://www.w3.org/2001/XMLSchema" xmlns:xs="http://www.w3.org/2001/XMLSchema" xmlns:p="http://schemas.microsoft.com/office/2006/metadata/properties" xmlns:ns1="http://schemas.microsoft.com/sharepoint/v3" xmlns:ns2="a11fb311-e8f6-4634-b3ca-0505df814ce1" targetNamespace="http://schemas.microsoft.com/office/2006/metadata/properties" ma:root="true" ma:fieldsID="fd0389cad46d661e552ff4361a83d4e8" ns1:_="" ns2:_="">
    <xsd:import namespace="http://schemas.microsoft.com/sharepoint/v3"/>
    <xsd:import namespace="a11fb311-e8f6-4634-b3ca-0505df814c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1fb311-e8f6-4634-b3ca-0505df814c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1fb311-e8f6-4634-b3ca-0505df814ce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1DFA70-C811-4A91-A510-7B0958EA9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1fb311-e8f6-4634-b3ca-0505df814c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27C764-E036-41EC-9850-2D942AF520CD}">
  <ds:schemaRefs>
    <ds:schemaRef ds:uri="http://schemas.openxmlformats.org/officeDocument/2006/bibliography"/>
  </ds:schemaRefs>
</ds:datastoreItem>
</file>

<file path=customXml/itemProps3.xml><?xml version="1.0" encoding="utf-8"?>
<ds:datastoreItem xmlns:ds="http://schemas.openxmlformats.org/officeDocument/2006/customXml" ds:itemID="{000CA899-70E4-4113-B493-0603B0D33B9D}">
  <ds:schemaRefs>
    <ds:schemaRef ds:uri="http://schemas.microsoft.com/office/2006/metadata/properties"/>
    <ds:schemaRef ds:uri="http://schemas.microsoft.com/office/infopath/2007/PartnerControls"/>
    <ds:schemaRef ds:uri="a11fb311-e8f6-4634-b3ca-0505df814ce1"/>
    <ds:schemaRef ds:uri="http://schemas.microsoft.com/sharepoint/v3"/>
  </ds:schemaRefs>
</ds:datastoreItem>
</file>

<file path=customXml/itemProps4.xml><?xml version="1.0" encoding="utf-8"?>
<ds:datastoreItem xmlns:ds="http://schemas.openxmlformats.org/officeDocument/2006/customXml" ds:itemID="{940CDFAE-4AE3-4BE2-AC38-FC65F7F60E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Thai%20Report</Template>
  <TotalTime>6052</TotalTime>
  <Pages>16</Pages>
  <Words>3884</Words>
  <Characters>22144</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25977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Sudarat (Noey) Sombuth</cp:lastModifiedBy>
  <cp:revision>3802</cp:revision>
  <cp:lastPrinted>2026-08-07T09:06:00Z</cp:lastPrinted>
  <dcterms:created xsi:type="dcterms:W3CDTF">2023-11-30T01:44:00Z</dcterms:created>
  <dcterms:modified xsi:type="dcterms:W3CDTF">2026-08-11T09:03:00Z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0x010100263BA663E9C9E84EA1FC18AAFDA905F5</vt:lpwstr>
  </property>
  <property fmtid="{D5CDD505-2E9C-101B-9397-08002B2CF9AE}" pid="3" name="MediaServiceImageTags">
    <vt:lpwstr/>
  </property>
</Properties>
</file>