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3F6910" w:rsidR="00135230" w:rsidRPr="009C526C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D514F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highlight w:val="yellow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DF273D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6CEAFD00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ที่ดิน อาคารและอุปกรณ์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150A4136" w:rsidR="002A43D0" w:rsidRPr="00C417B5" w:rsidRDefault="00F15634" w:rsidP="00C417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1DCFF222" w:rsidR="002A43D0" w:rsidRPr="00C417B5" w:rsidRDefault="00F15634" w:rsidP="00C417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613E80D" w:rsidR="00F15634" w:rsidRPr="009C526C" w:rsidRDefault="003B1273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D66002" w:rsidRPr="009C526C" w14:paraId="20BB03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C311B68" w14:textId="2E7DB9D6" w:rsidR="00D66002" w:rsidRPr="009C526C" w:rsidRDefault="003B1273" w:rsidP="00D660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52F52824" w14:textId="77777777" w:rsidR="00D66002" w:rsidRPr="009C526C" w:rsidRDefault="00D66002" w:rsidP="00D660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211D23C" w14:textId="4E8F9B14" w:rsidR="00D66002" w:rsidRPr="00DF273D" w:rsidRDefault="00D66002" w:rsidP="00D660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378C6" w:rsidRPr="009C526C" w14:paraId="1FC14BB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7E2ECAF8" w:rsidR="00A378C6" w:rsidRPr="009C526C" w:rsidRDefault="00D66002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1</w:t>
            </w:r>
            <w:r w:rsidR="003B1273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3D715FCB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440FBE7A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  <w:r w:rsidR="003B1273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631C8094" w:rsidR="00F54E8A" w:rsidRPr="00F54E8A" w:rsidRDefault="00A378C6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  <w:r w:rsidR="003B1273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6A8896C6" w:rsidR="00F54E8A" w:rsidRPr="00F54E8A" w:rsidRDefault="00A378C6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F54E8A" w:rsidRPr="009C526C" w14:paraId="5012827F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75C9920" w14:textId="574F155F" w:rsidR="00F54E8A" w:rsidRPr="009C526C" w:rsidRDefault="00CB4C7C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13</w:t>
            </w:r>
          </w:p>
        </w:tc>
        <w:tc>
          <w:tcPr>
            <w:tcW w:w="270" w:type="dxa"/>
          </w:tcPr>
          <w:p w14:paraId="666B3DC2" w14:textId="77777777" w:rsidR="00F54E8A" w:rsidRPr="009C526C" w:rsidRDefault="00F54E8A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B2D3336" w14:textId="7F6860D1" w:rsidR="00F54E8A" w:rsidRPr="00F54E8A" w:rsidRDefault="00071B71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071B71">
              <w:rPr>
                <w:rFonts w:cs="Angsana New"/>
                <w:b w:val="0"/>
                <w:bCs w:val="0"/>
                <w:spacing w:val="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5C7C1E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CB9B278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0F8FA084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6CF857A1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E675A9">
        <w:rPr>
          <w:spacing w:val="0"/>
        </w:rPr>
        <w:t xml:space="preserve"> 14 </w:t>
      </w:r>
      <w:r w:rsidR="00087717">
        <w:rPr>
          <w:rFonts w:hint="cs"/>
          <w:spacing w:val="0"/>
          <w:cs/>
        </w:rPr>
        <w:t>สิงหาคม</w:t>
      </w:r>
      <w:r w:rsidR="00832258">
        <w:rPr>
          <w:rFonts w:hint="cs"/>
          <w:spacing w:val="0"/>
          <w:cs/>
        </w:rPr>
        <w:t xml:space="preserve"> </w:t>
      </w:r>
      <w:r w:rsidR="00832258">
        <w:rPr>
          <w:spacing w:val="0"/>
        </w:rPr>
        <w:t>2569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15F0F0BF" w:rsidR="0009267B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3CD13DBB" w14:textId="77777777" w:rsidR="00A7597A" w:rsidRPr="00A7597A" w:rsidRDefault="00A7597A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</w:p>
    <w:p w14:paraId="685B26B3" w14:textId="135F7542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832258">
        <w:rPr>
          <w:spacing w:val="0"/>
        </w:rPr>
        <w:t>8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46D48E87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832258">
        <w:rPr>
          <w:spacing w:val="0"/>
        </w:rPr>
        <w:t>8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203E2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8"/>
          <w:szCs w:val="28"/>
          <w:cs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203E2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0A2F0D99" w14:textId="1CFE5A84" w:rsidR="0098397D" w:rsidRPr="009C526C" w:rsidRDefault="00A06764" w:rsidP="00A60B53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 w:hanging="230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บริษัทใหญ่</w:t>
            </w:r>
            <w:r w:rsidR="00F2631D">
              <w:rPr>
                <w:rFonts w:hint="cs"/>
                <w:spacing w:val="0"/>
                <w:cs/>
              </w:rPr>
              <w:t>ร่วมกันกับ</w:t>
            </w:r>
            <w:r w:rsidRPr="009C526C">
              <w:rPr>
                <w:spacing w:val="0"/>
                <w:cs/>
              </w:rPr>
              <w:t>ผู้ถือหุ้นรายใหญ่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12B97DF2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</w:t>
            </w:r>
            <w:r w:rsidR="00580FB6">
              <w:rPr>
                <w:rFonts w:hint="cs"/>
                <w:spacing w:val="0"/>
                <w:cs/>
              </w:rPr>
              <w:t xml:space="preserve">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</w:tcPr>
          <w:p w14:paraId="680B564E" w14:textId="77777777" w:rsidR="00F15634" w:rsidRPr="009C526C" w:rsidRDefault="00F1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TT dotCom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>TIME dotCom (Cambodia) Co., Ltd.</w:t>
            </w:r>
          </w:p>
        </w:tc>
        <w:tc>
          <w:tcPr>
            <w:tcW w:w="1638" w:type="dxa"/>
            <w:gridSpan w:val="2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lastRenderedPageBreak/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>TIME dotCom Global Services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4EFDB822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6A54D735" w14:textId="51DF8E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t>Integrated Global Solutions Sdn Bhd</w:t>
            </w:r>
          </w:p>
        </w:tc>
        <w:tc>
          <w:tcPr>
            <w:tcW w:w="1620" w:type="dxa"/>
          </w:tcPr>
          <w:p w14:paraId="53D0F7A0" w14:textId="4B08CAD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12B89A22" w14:textId="087790A5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3E4EAD03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19F849A" w14:textId="6DF4C8CE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rPr>
                <w:cs/>
              </w:rPr>
              <w:t>บริษัท เอวีเอ็ม คลาวด์ (ประเทศไทย) จำกัด</w:t>
            </w:r>
          </w:p>
        </w:tc>
        <w:tc>
          <w:tcPr>
            <w:tcW w:w="1620" w:type="dxa"/>
          </w:tcPr>
          <w:p w14:paraId="1FAEEF46" w14:textId="62C86FE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151E166A" w14:textId="3E79246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</w:tcPr>
          <w:p w14:paraId="04CCB0C4" w14:textId="4073C1A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</w:tcPr>
          <w:p w14:paraId="3FD40100" w14:textId="7504E65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1D026B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0C8766E1" w14:textId="4E231AA9" w:rsidR="00C078A9" w:rsidRPr="00DF6273" w:rsidRDefault="00C078A9" w:rsidP="00C078A9">
            <w:pPr>
              <w:spacing w:line="380" w:lineRule="exact"/>
              <w:ind w:left="14"/>
              <w:rPr>
                <w:cs/>
              </w:rPr>
            </w:pPr>
            <w:r w:rsidRPr="00800612">
              <w:rPr>
                <w:cs/>
              </w:rPr>
              <w:t>บริษัท อาร์ วี คอนเน็กซ์ จำกัด</w:t>
            </w:r>
          </w:p>
        </w:tc>
        <w:tc>
          <w:tcPr>
            <w:tcW w:w="1620" w:type="dxa"/>
          </w:tcPr>
          <w:p w14:paraId="41826B0E" w14:textId="33C2A1EF" w:rsidR="00C078A9" w:rsidRPr="00DF6273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51BD18" w14:textId="4CCB0DD0" w:rsidR="00C078A9" w:rsidRPr="00DF6273" w:rsidRDefault="00C078A9" w:rsidP="00C078A9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5F0292" w:rsidRPr="009C526C" w14:paraId="1BB80C78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549970C" w14:textId="17A1EAC8" w:rsidR="005F0292" w:rsidRPr="00800612" w:rsidRDefault="005F0292" w:rsidP="005F0292">
            <w:pPr>
              <w:spacing w:line="380" w:lineRule="exact"/>
              <w:ind w:left="14"/>
              <w:rPr>
                <w:cs/>
              </w:rPr>
            </w:pPr>
            <w:r w:rsidRPr="005F0292">
              <w:rPr>
                <w:cs/>
              </w:rPr>
              <w:t>บริษัท แม็ทชิ่ง แม็กซิไมซ์ โซลูชั่น จำกัด (มหาชน)</w:t>
            </w:r>
          </w:p>
        </w:tc>
        <w:tc>
          <w:tcPr>
            <w:tcW w:w="1620" w:type="dxa"/>
          </w:tcPr>
          <w:p w14:paraId="3334859F" w14:textId="5D7EF861" w:rsidR="005F0292" w:rsidRPr="00DF6273" w:rsidRDefault="005F0292" w:rsidP="005F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00F6EB93" w14:textId="2A8B04F8" w:rsidR="005F0292" w:rsidRPr="00DF6273" w:rsidRDefault="005F0292" w:rsidP="005F0292">
            <w:pPr>
              <w:spacing w:line="380" w:lineRule="exact"/>
              <w:ind w:left="14"/>
              <w:jc w:val="thaiDistribute"/>
            </w:pPr>
            <w:r w:rsidRPr="00DF6273">
              <w:rPr>
                <w:cs/>
              </w:rPr>
              <w:t>กรรมการร่วมกัน</w:t>
            </w:r>
            <w:r w:rsidR="00F36C46">
              <w:t xml:space="preserve"> (</w:t>
            </w:r>
            <w:r w:rsidR="00F36C46">
              <w:rPr>
                <w:rFonts w:hint="cs"/>
                <w:cs/>
              </w:rPr>
              <w:t xml:space="preserve">ถึงเดือนเมษายน </w:t>
            </w:r>
            <w:r w:rsidR="00F36C46">
              <w:t>2569)</w:t>
            </w:r>
          </w:p>
        </w:tc>
      </w:tr>
    </w:tbl>
    <w:p w14:paraId="26E65F46" w14:textId="7FC427B5" w:rsidR="000352FB" w:rsidRDefault="000352FB"/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897"/>
        <w:gridCol w:w="236"/>
        <w:gridCol w:w="30"/>
        <w:gridCol w:w="1050"/>
        <w:gridCol w:w="27"/>
        <w:gridCol w:w="209"/>
        <w:gridCol w:w="61"/>
        <w:gridCol w:w="1084"/>
        <w:gridCol w:w="25"/>
        <w:gridCol w:w="211"/>
        <w:gridCol w:w="30"/>
        <w:gridCol w:w="1077"/>
        <w:gridCol w:w="15"/>
        <w:gridCol w:w="240"/>
        <w:gridCol w:w="28"/>
        <w:gridCol w:w="1087"/>
        <w:gridCol w:w="61"/>
      </w:tblGrid>
      <w:tr w:rsidR="003040B9" w:rsidRPr="009C526C" w14:paraId="58953CE3" w14:textId="77777777" w:rsidTr="00C322CE">
        <w:trPr>
          <w:gridAfter w:val="1"/>
          <w:wAfter w:w="61" w:type="dxa"/>
          <w:trHeight w:val="425"/>
        </w:trPr>
        <w:tc>
          <w:tcPr>
            <w:tcW w:w="4131" w:type="dxa"/>
            <w:gridSpan w:val="4"/>
          </w:tcPr>
          <w:p w14:paraId="198F974D" w14:textId="3A5696DD" w:rsidR="003040B9" w:rsidRPr="009C526C" w:rsidRDefault="0030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</w:p>
        </w:tc>
        <w:tc>
          <w:tcPr>
            <w:tcW w:w="2431" w:type="dxa"/>
            <w:gridSpan w:val="5"/>
          </w:tcPr>
          <w:p w14:paraId="34AC29D5" w14:textId="77777777" w:rsidR="003040B9" w:rsidRPr="009C526C" w:rsidRDefault="003040B9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BCDA772" w14:textId="77777777" w:rsidR="003040B9" w:rsidRPr="009C526C" w:rsidRDefault="003040B9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77" w:type="dxa"/>
            <w:gridSpan w:val="6"/>
          </w:tcPr>
          <w:p w14:paraId="2B9D9CCD" w14:textId="77777777" w:rsidR="003040B9" w:rsidRPr="009C526C" w:rsidRDefault="003040B9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832258" w:rsidRPr="009C526C" w14:paraId="61457853" w14:textId="77777777" w:rsidTr="00C322CE">
        <w:trPr>
          <w:gridAfter w:val="1"/>
          <w:wAfter w:w="61" w:type="dxa"/>
        </w:trPr>
        <w:tc>
          <w:tcPr>
            <w:tcW w:w="4131" w:type="dxa"/>
            <w:gridSpan w:val="4"/>
          </w:tcPr>
          <w:p w14:paraId="704DB730" w14:textId="6E61EEF8" w:rsidR="00832258" w:rsidRPr="009C526C" w:rsidRDefault="00087717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หก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</w:t>
            </w:r>
            <w:r w:rsidRPr="009E5297">
              <w:rPr>
                <w:b/>
                <w:bCs/>
                <w:i/>
                <w:iCs/>
                <w:spacing w:val="-6"/>
                <w:cs/>
              </w:rPr>
              <w:t>วันที่</w:t>
            </w:r>
            <w:r w:rsidRPr="009E5297">
              <w:rPr>
                <w:b/>
                <w:bCs/>
                <w:i/>
                <w:iCs/>
                <w:spacing w:val="-6"/>
              </w:rPr>
              <w:t xml:space="preserve"> 30</w:t>
            </w:r>
            <w:r w:rsidRPr="009E5297">
              <w:rPr>
                <w:rFonts w:hint="cs"/>
                <w:b/>
                <w:bCs/>
                <w:i/>
                <w:iCs/>
                <w:spacing w:val="-6"/>
                <w:cs/>
              </w:rPr>
              <w:t xml:space="preserve"> มิถุนายน</w:t>
            </w:r>
          </w:p>
        </w:tc>
        <w:tc>
          <w:tcPr>
            <w:tcW w:w="1077" w:type="dxa"/>
            <w:gridSpan w:val="2"/>
          </w:tcPr>
          <w:p w14:paraId="7079ADC3" w14:textId="393FCEBC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070BFF77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25421D0" w14:textId="507C1758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20A22180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6EBE593" w14:textId="4429BF7C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</w:tcPr>
          <w:p w14:paraId="22D2E31D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F5F978B" w14:textId="781C5E9B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5D0AFC40" w14:textId="77777777" w:rsidTr="00C322CE">
        <w:trPr>
          <w:gridAfter w:val="1"/>
          <w:wAfter w:w="61" w:type="dxa"/>
          <w:trHeight w:val="344"/>
        </w:trPr>
        <w:tc>
          <w:tcPr>
            <w:tcW w:w="4131" w:type="dxa"/>
            <w:gridSpan w:val="4"/>
          </w:tcPr>
          <w:p w14:paraId="4125F745" w14:textId="77777777" w:rsidR="00832258" w:rsidRPr="009C526C" w:rsidRDefault="00832258" w:rsidP="00832258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44" w:type="dxa"/>
            <w:gridSpan w:val="13"/>
          </w:tcPr>
          <w:p w14:paraId="688BFA37" w14:textId="77777777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2258" w:rsidRPr="009C526C" w14:paraId="48D032FA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097C0F27" w14:textId="77777777" w:rsidR="00832258" w:rsidRPr="009C526C" w:rsidRDefault="00832258" w:rsidP="00832258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77" w:type="dxa"/>
            <w:gridSpan w:val="2"/>
          </w:tcPr>
          <w:p w14:paraId="775DEDDB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97AEE94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1FA611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532AF25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1475F789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0CA5F520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5B9827F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717" w:rsidRPr="009C526C" w14:paraId="262CA3B3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76408FC9" w14:textId="1AD1B8CD" w:rsidR="00087717" w:rsidRPr="009C526C" w:rsidRDefault="00087717" w:rsidP="0008771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ขายสินค้าหรือให้บริการ</w:t>
            </w:r>
            <w:r w:rsidRPr="009C526C">
              <w:t xml:space="preserve"> </w:t>
            </w:r>
          </w:p>
        </w:tc>
        <w:tc>
          <w:tcPr>
            <w:tcW w:w="1077" w:type="dxa"/>
            <w:gridSpan w:val="2"/>
          </w:tcPr>
          <w:p w14:paraId="25D91299" w14:textId="7FA44DC5" w:rsidR="00087717" w:rsidRPr="009C526C" w:rsidRDefault="00550E4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gridSpan w:val="2"/>
          </w:tcPr>
          <w:p w14:paraId="13AB45BC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9F0215" w14:textId="7C3CA5C0" w:rsidR="00087717" w:rsidRPr="009C526C" w:rsidRDefault="00087717" w:rsidP="0008771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236" w:type="dxa"/>
            <w:gridSpan w:val="2"/>
          </w:tcPr>
          <w:p w14:paraId="6B1FAFBA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39A55314" w14:textId="4164FB0A" w:rsidR="00087717" w:rsidRPr="009C526C" w:rsidRDefault="00550E4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68" w:type="dxa"/>
            <w:gridSpan w:val="2"/>
          </w:tcPr>
          <w:p w14:paraId="1670FE4F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7D8E097" w14:textId="5A359D9E" w:rsidR="00087717" w:rsidRPr="009C526C" w:rsidRDefault="0008771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2EA4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</w:p>
        </w:tc>
      </w:tr>
      <w:tr w:rsidR="00087717" w:rsidRPr="009C526C" w14:paraId="451A7935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A97EBA5" w14:textId="77777777" w:rsidR="00087717" w:rsidRPr="009C526C" w:rsidRDefault="00087717" w:rsidP="0008771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gridSpan w:val="2"/>
          </w:tcPr>
          <w:p w14:paraId="2137E1C6" w14:textId="77777777" w:rsidR="00087717" w:rsidRPr="009C526C" w:rsidRDefault="0008771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7DD31AF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BC7EEB9" w14:textId="77777777" w:rsidR="00087717" w:rsidRPr="009C526C" w:rsidRDefault="00087717" w:rsidP="0008771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01E1BA1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E16C308" w14:textId="77777777" w:rsidR="00087717" w:rsidRPr="009C526C" w:rsidRDefault="0008771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2A44F80D" w14:textId="77777777" w:rsidR="00087717" w:rsidRPr="009C526C" w:rsidRDefault="00087717" w:rsidP="000877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32ECE503" w14:textId="77777777" w:rsidR="00087717" w:rsidRPr="009C526C" w:rsidRDefault="00087717" w:rsidP="00087717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0E47" w:rsidRPr="009C526C" w14:paraId="0A02A3B9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3A8CD48" w14:textId="3C396A40" w:rsidR="00550E47" w:rsidRPr="009C526C" w:rsidRDefault="00550E47" w:rsidP="00550E4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ขายสินค้าหรือให้บริการ</w:t>
            </w:r>
          </w:p>
        </w:tc>
        <w:tc>
          <w:tcPr>
            <w:tcW w:w="1077" w:type="dxa"/>
            <w:gridSpan w:val="2"/>
          </w:tcPr>
          <w:p w14:paraId="1DD813A2" w14:textId="3851EDA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550E47">
              <w:t>13,</w:t>
            </w:r>
            <w:r w:rsidR="00F36C46">
              <w:t>501</w:t>
            </w:r>
          </w:p>
        </w:tc>
        <w:tc>
          <w:tcPr>
            <w:tcW w:w="270" w:type="dxa"/>
            <w:gridSpan w:val="2"/>
          </w:tcPr>
          <w:p w14:paraId="0575E47A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16CADFC2" w14:textId="18C8634A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62EA4">
              <w:t>36,911</w:t>
            </w:r>
          </w:p>
        </w:tc>
        <w:tc>
          <w:tcPr>
            <w:tcW w:w="236" w:type="dxa"/>
            <w:gridSpan w:val="2"/>
          </w:tcPr>
          <w:p w14:paraId="7FF6DB3B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3C456AC2" w14:textId="04A0C857" w:rsidR="00550E47" w:rsidRPr="009C526C" w:rsidRDefault="00550E47" w:rsidP="00AC2BCF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z w:val="30"/>
                <w:szCs w:val="30"/>
                <w:lang w:val="en-US"/>
              </w:rPr>
              <w:t>13,5</w:t>
            </w:r>
            <w:r w:rsidR="00F36C46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68" w:type="dxa"/>
            <w:gridSpan w:val="2"/>
          </w:tcPr>
          <w:p w14:paraId="4E1D65EC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8DBF995" w14:textId="73E13DB1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62EA4">
              <w:t>36,911</w:t>
            </w:r>
          </w:p>
        </w:tc>
      </w:tr>
      <w:tr w:rsidR="00550E47" w:rsidRPr="009C526C" w14:paraId="7B692485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24F9479" w14:textId="77777777" w:rsidR="00550E47" w:rsidRPr="009C526C" w:rsidRDefault="00550E47" w:rsidP="00550E4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gridSpan w:val="2"/>
          </w:tcPr>
          <w:p w14:paraId="61FFBC7F" w14:textId="06E67809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550E47">
              <w:t>44,537</w:t>
            </w:r>
          </w:p>
        </w:tc>
        <w:tc>
          <w:tcPr>
            <w:tcW w:w="270" w:type="dxa"/>
            <w:gridSpan w:val="2"/>
          </w:tcPr>
          <w:p w14:paraId="2AEF4C79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39558CDB" w14:textId="40CB39B4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62EA4">
              <w:t>53,738</w:t>
            </w:r>
          </w:p>
        </w:tc>
        <w:tc>
          <w:tcPr>
            <w:tcW w:w="236" w:type="dxa"/>
            <w:gridSpan w:val="2"/>
          </w:tcPr>
          <w:p w14:paraId="220991AA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6425F402" w14:textId="5A9A1AB2" w:rsidR="00550E47" w:rsidRPr="009C526C" w:rsidRDefault="00550E47" w:rsidP="00AC2BCF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z w:val="30"/>
                <w:szCs w:val="30"/>
                <w:lang w:val="en-US"/>
              </w:rPr>
              <w:t>44,537</w:t>
            </w:r>
          </w:p>
        </w:tc>
        <w:tc>
          <w:tcPr>
            <w:tcW w:w="268" w:type="dxa"/>
            <w:gridSpan w:val="2"/>
          </w:tcPr>
          <w:p w14:paraId="1F0ED4FC" w14:textId="77777777" w:rsidR="00550E47" w:rsidRPr="009C526C" w:rsidRDefault="00550E47" w:rsidP="00550E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170D7C60" w14:textId="1EC8FF0B" w:rsidR="00550E47" w:rsidRPr="009C526C" w:rsidRDefault="00550E47" w:rsidP="00AC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62EA4">
              <w:t>53,738</w:t>
            </w:r>
          </w:p>
        </w:tc>
      </w:tr>
      <w:tr w:rsidR="001C1E17" w:rsidRPr="009C526C" w14:paraId="2456A624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0AFBCABB" w14:textId="77777777" w:rsidR="001C1E17" w:rsidRPr="009C526C" w:rsidRDefault="001C1E17" w:rsidP="001C1E1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1077" w:type="dxa"/>
            <w:gridSpan w:val="2"/>
          </w:tcPr>
          <w:p w14:paraId="789D1B1B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E25DD56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DA8EFE7" w14:textId="77777777" w:rsidR="001C1E17" w:rsidRPr="009C526C" w:rsidRDefault="001C1E1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65084B94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A4864BB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64D05FF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23EBB39F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1E17" w:rsidRPr="009C526C" w14:paraId="1C5E1979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B308294" w14:textId="77777777" w:rsidR="001C1E17" w:rsidRPr="009C526C" w:rsidRDefault="001C1E17" w:rsidP="001C1E1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77" w:type="dxa"/>
            <w:gridSpan w:val="2"/>
          </w:tcPr>
          <w:p w14:paraId="7F0E36E3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F5C9B79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EC55848" w14:textId="77777777" w:rsidR="001C1E17" w:rsidRPr="009C526C" w:rsidRDefault="001C1E17" w:rsidP="001C1E17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3D8AE80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AAB5783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7A4935E5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65A59550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0577" w:rsidRPr="009C526C" w14:paraId="054AC759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6103F0A6" w14:textId="77777777" w:rsidR="001F0577" w:rsidRPr="009C526C" w:rsidRDefault="001F0577" w:rsidP="001F05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77" w:type="dxa"/>
            <w:gridSpan w:val="2"/>
          </w:tcPr>
          <w:p w14:paraId="6F340B42" w14:textId="0BC1D795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19A4">
              <w:rPr>
                <w:rFonts w:ascii="Angsana New" w:hAnsi="Angsana New"/>
                <w:sz w:val="30"/>
                <w:szCs w:val="30"/>
                <w:lang w:val="en-US"/>
              </w:rPr>
              <w:t>3,055</w:t>
            </w:r>
          </w:p>
        </w:tc>
        <w:tc>
          <w:tcPr>
            <w:tcW w:w="270" w:type="dxa"/>
            <w:gridSpan w:val="2"/>
          </w:tcPr>
          <w:p w14:paraId="3AA0E5F4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9A28899" w14:textId="0114FB6A" w:rsidR="001F0577" w:rsidRPr="009C526C" w:rsidRDefault="001F0577" w:rsidP="001F057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14,575</w:t>
            </w:r>
          </w:p>
        </w:tc>
        <w:tc>
          <w:tcPr>
            <w:tcW w:w="236" w:type="dxa"/>
            <w:gridSpan w:val="2"/>
          </w:tcPr>
          <w:p w14:paraId="7B5F2FF1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DBF3301" w14:textId="21722462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19A4">
              <w:rPr>
                <w:rFonts w:ascii="Angsana New" w:hAnsi="Angsana New"/>
                <w:sz w:val="30"/>
                <w:szCs w:val="30"/>
                <w:lang w:val="en-US"/>
              </w:rPr>
              <w:t>3,055</w:t>
            </w:r>
          </w:p>
        </w:tc>
        <w:tc>
          <w:tcPr>
            <w:tcW w:w="268" w:type="dxa"/>
            <w:gridSpan w:val="2"/>
          </w:tcPr>
          <w:p w14:paraId="7B1469FA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9329A00" w14:textId="6FCB9871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14,575</w:t>
            </w:r>
          </w:p>
        </w:tc>
      </w:tr>
      <w:tr w:rsidR="001F0577" w:rsidRPr="009C526C" w14:paraId="47A49822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20CE508A" w14:textId="77777777" w:rsidR="001F0577" w:rsidRPr="009C526C" w:rsidRDefault="001F0577" w:rsidP="001F057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gridSpan w:val="2"/>
          </w:tcPr>
          <w:p w14:paraId="25F4823F" w14:textId="6EF8C741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605</w:t>
            </w:r>
          </w:p>
        </w:tc>
        <w:tc>
          <w:tcPr>
            <w:tcW w:w="270" w:type="dxa"/>
            <w:gridSpan w:val="2"/>
          </w:tcPr>
          <w:p w14:paraId="303562A2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0B15C017" w14:textId="4BE886D6" w:rsidR="001F0577" w:rsidRPr="009C526C" w:rsidRDefault="001F0577" w:rsidP="001F057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36" w:type="dxa"/>
            <w:gridSpan w:val="2"/>
          </w:tcPr>
          <w:p w14:paraId="5C76E0A9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79596F9" w14:textId="7B42E9F9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605</w:t>
            </w:r>
          </w:p>
        </w:tc>
        <w:tc>
          <w:tcPr>
            <w:tcW w:w="268" w:type="dxa"/>
            <w:gridSpan w:val="2"/>
          </w:tcPr>
          <w:p w14:paraId="20CDB7A9" w14:textId="77777777" w:rsidR="001F0577" w:rsidRPr="009C526C" w:rsidRDefault="001F0577" w:rsidP="001F057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F0B82C6" w14:textId="623574F2" w:rsidR="001F0577" w:rsidRPr="009C526C" w:rsidRDefault="001F0577" w:rsidP="001F057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</w:tr>
      <w:tr w:rsidR="00077547" w:rsidRPr="009C526C" w14:paraId="6EFA8C0C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231393F5" w14:textId="77777777" w:rsidR="00077547" w:rsidRPr="009C526C" w:rsidRDefault="00077547" w:rsidP="001C1E1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</w:p>
        </w:tc>
        <w:tc>
          <w:tcPr>
            <w:tcW w:w="1077" w:type="dxa"/>
            <w:gridSpan w:val="2"/>
          </w:tcPr>
          <w:p w14:paraId="411FDD65" w14:textId="77777777" w:rsidR="0007754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E7D38CA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24F89A11" w14:textId="77777777" w:rsidR="00077547" w:rsidRPr="00387AE6" w:rsidRDefault="0007754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03B3B3D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2B5C94CA" w14:textId="77777777" w:rsidR="0007754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gridSpan w:val="2"/>
          </w:tcPr>
          <w:p w14:paraId="19C4C627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2CF2858F" w14:textId="77777777" w:rsidR="00077547" w:rsidRPr="00387AE6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950AF" w:rsidRPr="007D1712" w14:paraId="10652ABE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6B922080" w14:textId="77777777" w:rsidR="002950AF" w:rsidRPr="009C526C" w:rsidRDefault="002950AF" w:rsidP="00D66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5FF5BD8B" w14:textId="77777777" w:rsidR="002950AF" w:rsidRPr="009C526C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1755ED3" w14:textId="77777777" w:rsidR="002950AF" w:rsidRPr="009C526C" w:rsidRDefault="002950A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7"/>
            <w:vAlign w:val="bottom"/>
            <w:hideMark/>
          </w:tcPr>
          <w:p w14:paraId="3EC3C2FB" w14:textId="77777777" w:rsidR="002950AF" w:rsidRPr="007D1712" w:rsidRDefault="002950A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771BFA9C" w14:textId="77777777" w:rsidR="002950AF" w:rsidRPr="009C526C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6"/>
            <w:vAlign w:val="bottom"/>
            <w:hideMark/>
          </w:tcPr>
          <w:p w14:paraId="076A344D" w14:textId="77777777" w:rsidR="002950AF" w:rsidRPr="007D1712" w:rsidRDefault="002950A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50AF" w:rsidRPr="009E5297" w14:paraId="1CCB250F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14257A6A" w14:textId="77777777" w:rsidR="002950AF" w:rsidRPr="009C526C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CD6019B" w14:textId="77777777" w:rsidR="002950AF" w:rsidRPr="009C526C" w:rsidRDefault="002950A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90893FD" w14:textId="77777777" w:rsidR="002950AF" w:rsidRPr="009C526C" w:rsidRDefault="002950A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223458" w14:textId="68D6156A" w:rsidR="002950AF" w:rsidRPr="009E5297" w:rsidRDefault="00087717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503EC8DE" w14:textId="77777777" w:rsidR="002950AF" w:rsidRPr="009E5297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13ACCFA2" w14:textId="77777777" w:rsidR="002950AF" w:rsidRPr="009E5297" w:rsidRDefault="002950AF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2"/>
          </w:tcPr>
          <w:p w14:paraId="67A62B4D" w14:textId="77777777" w:rsidR="002950AF" w:rsidRPr="009E5297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6CD824AD" w14:textId="7D1C53A1" w:rsidR="002950AF" w:rsidRPr="009E5297" w:rsidRDefault="000877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  <w:gridSpan w:val="2"/>
          </w:tcPr>
          <w:p w14:paraId="3B03FCC8" w14:textId="77777777" w:rsidR="002950AF" w:rsidRPr="009E5297" w:rsidRDefault="002950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230548EB" w14:textId="77777777" w:rsidR="002950AF" w:rsidRPr="009E5297" w:rsidRDefault="002950A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32258" w:rsidRPr="009C526C" w14:paraId="414007CF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8596114" w14:textId="562F6805" w:rsidR="00832258" w:rsidRPr="00E04C32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ณ วันที่</w:t>
            </w:r>
          </w:p>
        </w:tc>
        <w:tc>
          <w:tcPr>
            <w:tcW w:w="897" w:type="dxa"/>
            <w:hideMark/>
          </w:tcPr>
          <w:p w14:paraId="57EE11AF" w14:textId="0AEE5A22" w:rsidR="00832258" w:rsidRPr="009C526C" w:rsidRDefault="00832258" w:rsidP="00832258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329431C" w14:textId="77777777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1006F86" w14:textId="31D9CA1D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48C3462A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066794F9" w14:textId="1F2D77FA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  <w:gridSpan w:val="2"/>
          </w:tcPr>
          <w:p w14:paraId="4ECAD485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647D7C5" w14:textId="673FC555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gridSpan w:val="2"/>
          </w:tcPr>
          <w:p w14:paraId="1D2D7829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74677D54" w14:textId="623D185D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5E3BE39D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5078799F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38DEB868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535539FC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15"/>
            <w:vAlign w:val="bottom"/>
            <w:hideMark/>
          </w:tcPr>
          <w:p w14:paraId="079E47FA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258" w:rsidRPr="009C526C" w14:paraId="7F7D7ABD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3A97D4CE" w14:textId="77777777" w:rsidR="00832258" w:rsidRPr="00E04C32" w:rsidRDefault="00832258" w:rsidP="008322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DCBA359" w14:textId="77777777" w:rsidR="00832258" w:rsidRPr="009C526C" w:rsidRDefault="00832258" w:rsidP="008322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846763C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329AAA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A642E71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0569838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51A6DCB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1F2C93B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6A1EB705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37602BCF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550E47" w:rsidRPr="009C526C" w14:paraId="7EA3D002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3A7504BB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643471C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E0BDA75" w14:textId="77777777" w:rsidR="00550E47" w:rsidRPr="009C526C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899D0" w14:textId="45471C63" w:rsidR="00550E47" w:rsidRPr="009C526C" w:rsidRDefault="00550E47" w:rsidP="00550E4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36" w:type="dxa"/>
            <w:gridSpan w:val="2"/>
          </w:tcPr>
          <w:p w14:paraId="25C19C34" w14:textId="77777777" w:rsidR="00550E47" w:rsidRPr="009C526C" w:rsidRDefault="00550E47" w:rsidP="00550E4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2FFD" w14:textId="016752EC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1,242</w:t>
            </w:r>
          </w:p>
        </w:tc>
        <w:tc>
          <w:tcPr>
            <w:tcW w:w="241" w:type="dxa"/>
            <w:gridSpan w:val="2"/>
          </w:tcPr>
          <w:p w14:paraId="7647C01E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23C7B" w14:textId="1F1B6E29" w:rsidR="00550E47" w:rsidRPr="009C526C" w:rsidRDefault="00550E47" w:rsidP="00AC2BCF">
            <w:pPr>
              <w:pStyle w:val="a1"/>
              <w:tabs>
                <w:tab w:val="decimal" w:pos="80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55" w:type="dxa"/>
            <w:gridSpan w:val="2"/>
          </w:tcPr>
          <w:p w14:paraId="1FF6FEA5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D01D" w14:textId="73E4C6E7" w:rsidR="00550E47" w:rsidRPr="009C526C" w:rsidRDefault="00550E47" w:rsidP="00550E4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1,242</w:t>
            </w:r>
          </w:p>
        </w:tc>
      </w:tr>
      <w:tr w:rsidR="00550E47" w:rsidRPr="009C526C" w14:paraId="081EEDB1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6D6FD702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76985259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C9C0C74" w14:textId="77777777" w:rsidR="00550E47" w:rsidRPr="001C1E17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69C2E" w14:textId="7FC9258B" w:rsidR="00550E47" w:rsidRPr="001C1E17" w:rsidRDefault="00550E47" w:rsidP="00550E4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36" w:type="dxa"/>
            <w:gridSpan w:val="2"/>
          </w:tcPr>
          <w:p w14:paraId="41F2429D" w14:textId="77777777" w:rsidR="00550E47" w:rsidRPr="001C1E17" w:rsidRDefault="00550E47" w:rsidP="00550E4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259D4" w14:textId="2AAF7B5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1,242</w:t>
            </w:r>
          </w:p>
        </w:tc>
        <w:tc>
          <w:tcPr>
            <w:tcW w:w="241" w:type="dxa"/>
            <w:gridSpan w:val="2"/>
          </w:tcPr>
          <w:p w14:paraId="3D6CD6DC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B7C48" w14:textId="7A5DDE7A" w:rsidR="00550E47" w:rsidRPr="001C1E17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55" w:type="dxa"/>
            <w:gridSpan w:val="2"/>
          </w:tcPr>
          <w:p w14:paraId="035B9F24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D868" w14:textId="291B7B85" w:rsidR="00550E47" w:rsidRPr="009C526C" w:rsidRDefault="00550E47" w:rsidP="00550E4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</w:tr>
      <w:tr w:rsidR="0015726B" w:rsidRPr="009C526C" w14:paraId="6AE87A8C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53A8124C" w14:textId="7E6E8EF4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1D2CAAB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EB5F2E3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33D68A" w14:textId="77777777" w:rsidR="0015726B" w:rsidRPr="008A2B87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0BA517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56D2FF5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79A9BA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0152107E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444F5584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32907515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C322CE" w:rsidRPr="007D1712" w14:paraId="4E4A7989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3D8031A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00FBC5BB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55DD3CC5" w14:textId="77777777" w:rsidR="00C322CE" w:rsidRPr="009C526C" w:rsidRDefault="00C322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7"/>
            <w:vAlign w:val="bottom"/>
            <w:hideMark/>
          </w:tcPr>
          <w:p w14:paraId="2371475B" w14:textId="77777777" w:rsidR="00C322CE" w:rsidRPr="007D1712" w:rsidRDefault="00C322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4BCB41AE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6"/>
            <w:vAlign w:val="bottom"/>
            <w:hideMark/>
          </w:tcPr>
          <w:p w14:paraId="4FA37EF6" w14:textId="77777777" w:rsidR="00C322CE" w:rsidRPr="007D1712" w:rsidRDefault="00C322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22CE" w:rsidRPr="009E5297" w14:paraId="4CD46743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1A255244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24D1B7D9" w14:textId="77777777" w:rsidR="00C322CE" w:rsidRPr="009C526C" w:rsidRDefault="00C322C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1C86BBB4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7DBA0E2" w14:textId="77777777" w:rsidR="00C322CE" w:rsidRPr="009E5297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3FB7FCA8" w14:textId="77777777" w:rsidR="00C322CE" w:rsidRPr="009E5297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10648AEE" w14:textId="77777777" w:rsidR="00C322CE" w:rsidRPr="009E5297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2"/>
          </w:tcPr>
          <w:p w14:paraId="7C329464" w14:textId="77777777" w:rsidR="00C322CE" w:rsidRPr="009E5297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3B73A88E" w14:textId="77777777" w:rsidR="00C322CE" w:rsidRPr="009E5297" w:rsidRDefault="00C322C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  <w:gridSpan w:val="2"/>
          </w:tcPr>
          <w:p w14:paraId="5F161C89" w14:textId="77777777" w:rsidR="00C322CE" w:rsidRPr="009E5297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6E51A283" w14:textId="77777777" w:rsidR="00C322CE" w:rsidRPr="009E5297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2CE" w:rsidRPr="009C526C" w14:paraId="5224390B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0B8A4FEF" w14:textId="77777777" w:rsidR="00C322CE" w:rsidRPr="00E04C32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ณ วันที่</w:t>
            </w:r>
          </w:p>
        </w:tc>
        <w:tc>
          <w:tcPr>
            <w:tcW w:w="897" w:type="dxa"/>
            <w:hideMark/>
          </w:tcPr>
          <w:p w14:paraId="54292817" w14:textId="77777777" w:rsidR="00C322CE" w:rsidRPr="009C526C" w:rsidRDefault="00C322C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49F3D0E6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9A1D987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4122DEF1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71CFA7A7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  <w:gridSpan w:val="2"/>
          </w:tcPr>
          <w:p w14:paraId="465FA548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E549F7C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gridSpan w:val="2"/>
          </w:tcPr>
          <w:p w14:paraId="6F773A33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4C00B4C8" w14:textId="77777777" w:rsidR="00C322CE" w:rsidRPr="009C526C" w:rsidRDefault="00C322C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322CE" w:rsidRPr="009C526C" w14:paraId="67CE8F65" w14:textId="7777777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52AD3369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599A29DF" w14:textId="77777777" w:rsidR="00C322CE" w:rsidRPr="009C526C" w:rsidRDefault="00C322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A452AFA" w14:textId="77777777" w:rsidR="00C322CE" w:rsidRPr="009C526C" w:rsidRDefault="00C322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15"/>
            <w:vAlign w:val="bottom"/>
            <w:hideMark/>
          </w:tcPr>
          <w:p w14:paraId="1A8E7FEE" w14:textId="77777777" w:rsidR="00C322CE" w:rsidRPr="009C526C" w:rsidRDefault="00C322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26B" w:rsidRPr="009C526C" w14:paraId="4E65C079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2A90F330" w14:textId="726F2FC2" w:rsidR="0015726B" w:rsidRPr="00E04C32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15CE411F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24A4FD15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8DD8A8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BD908E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75F642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926B29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925DDC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2CBB26D7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22CDDB6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7B74FCAC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1FFFF858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9E71C6A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7239DD2E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72346" w14:textId="2A5EE84E" w:rsidR="0015726B" w:rsidRPr="00C50A1E" w:rsidRDefault="00550E47" w:rsidP="00E7542A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  <w:gridSpan w:val="2"/>
          </w:tcPr>
          <w:p w14:paraId="2E410E1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7F00" w14:textId="1E5E58A9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325</w:t>
            </w:r>
          </w:p>
        </w:tc>
        <w:tc>
          <w:tcPr>
            <w:tcW w:w="241" w:type="dxa"/>
            <w:gridSpan w:val="2"/>
          </w:tcPr>
          <w:p w14:paraId="505FDE4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ECA8C" w14:textId="1BDBA709" w:rsidR="0015726B" w:rsidRPr="009C526C" w:rsidRDefault="00550E47" w:rsidP="00E7542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55" w:type="dxa"/>
            <w:gridSpan w:val="2"/>
          </w:tcPr>
          <w:p w14:paraId="660D094A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A5113" w14:textId="247C1FD7" w:rsidR="0015726B" w:rsidRPr="009C526C" w:rsidRDefault="0015726B" w:rsidP="00A93E8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</w:tr>
      <w:tr w:rsidR="0015726B" w:rsidRPr="009C526C" w14:paraId="7F8D9448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520E4A38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09422A60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A606B28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BC5E7" w14:textId="02B0B7C5" w:rsidR="0015726B" w:rsidRPr="00E7542A" w:rsidRDefault="00550E47" w:rsidP="00E7542A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  <w:gridSpan w:val="2"/>
          </w:tcPr>
          <w:p w14:paraId="28E43019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E840" w14:textId="48DE49C8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325</w:t>
            </w:r>
          </w:p>
        </w:tc>
        <w:tc>
          <w:tcPr>
            <w:tcW w:w="241" w:type="dxa"/>
            <w:gridSpan w:val="2"/>
          </w:tcPr>
          <w:p w14:paraId="447BCFCB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F71D7" w14:textId="27B02D5B" w:rsidR="0015726B" w:rsidRPr="00E7542A" w:rsidRDefault="00550E47" w:rsidP="00E7542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55" w:type="dxa"/>
            <w:gridSpan w:val="2"/>
          </w:tcPr>
          <w:p w14:paraId="031F2FCF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BE7C" w14:textId="12C14CDC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</w:tr>
      <w:tr w:rsidR="0015726B" w:rsidRPr="009C526C" w14:paraId="31B47614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CCD7780" w14:textId="0046F15D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316E48F3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EF16C9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DECBCB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43D11C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5DFA96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072B167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B0CA638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1F51781B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13795B69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068B165E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0185C3F8" w14:textId="594365A9" w:rsidR="0015726B" w:rsidRPr="00E04C32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897" w:type="dxa"/>
          </w:tcPr>
          <w:p w14:paraId="03BBC4FC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55809A64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AFBF0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417D0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0166B344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BF7E7E1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0879B13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7D550243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4144C6C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550E47" w:rsidRPr="009C526C" w14:paraId="386CAC21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7322BA2D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164D332E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AB135AB" w14:textId="77777777" w:rsidR="00550E47" w:rsidRPr="009C526C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49F4F" w14:textId="7D311C79" w:rsidR="00550E47" w:rsidRPr="009C526C" w:rsidRDefault="00550E47" w:rsidP="00550E4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28,695</w:t>
            </w:r>
          </w:p>
        </w:tc>
        <w:tc>
          <w:tcPr>
            <w:tcW w:w="236" w:type="dxa"/>
            <w:gridSpan w:val="2"/>
          </w:tcPr>
          <w:p w14:paraId="0E4090C3" w14:textId="77777777" w:rsidR="00550E47" w:rsidRPr="009C526C" w:rsidRDefault="00550E47" w:rsidP="00550E4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E5471" w14:textId="7773DBEA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rPr>
                <w:lang w:val="en-GB"/>
              </w:rPr>
              <w:t>24,144</w:t>
            </w:r>
          </w:p>
        </w:tc>
        <w:tc>
          <w:tcPr>
            <w:tcW w:w="241" w:type="dxa"/>
            <w:gridSpan w:val="2"/>
          </w:tcPr>
          <w:p w14:paraId="00FA5775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9E644" w14:textId="7FCCB5C2" w:rsidR="00550E47" w:rsidRPr="009C526C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28,695</w:t>
            </w:r>
          </w:p>
        </w:tc>
        <w:tc>
          <w:tcPr>
            <w:tcW w:w="255" w:type="dxa"/>
            <w:gridSpan w:val="2"/>
          </w:tcPr>
          <w:p w14:paraId="74039279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425" w14:textId="32C88F47" w:rsidR="00550E47" w:rsidRPr="009C526C" w:rsidRDefault="00550E47" w:rsidP="00550E4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24,144</w:t>
            </w:r>
          </w:p>
        </w:tc>
      </w:tr>
      <w:tr w:rsidR="00550E47" w:rsidRPr="009C526C" w14:paraId="4AF7BC0B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C143BEA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6F4B563F" w14:textId="77777777" w:rsidR="00550E47" w:rsidRPr="009C526C" w:rsidRDefault="00550E47" w:rsidP="00550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838B1B6" w14:textId="77777777" w:rsidR="00550E47" w:rsidRPr="009C526C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672A6" w14:textId="0F6D2415" w:rsidR="00550E47" w:rsidRPr="009C526C" w:rsidRDefault="00550E47" w:rsidP="00550E4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28,695</w:t>
            </w:r>
          </w:p>
        </w:tc>
        <w:tc>
          <w:tcPr>
            <w:tcW w:w="236" w:type="dxa"/>
            <w:gridSpan w:val="2"/>
          </w:tcPr>
          <w:p w14:paraId="7C693AD8" w14:textId="77777777" w:rsidR="00550E47" w:rsidRPr="009C526C" w:rsidRDefault="00550E47" w:rsidP="00550E4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36A13" w14:textId="532D669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24,144</w:t>
            </w:r>
          </w:p>
        </w:tc>
        <w:tc>
          <w:tcPr>
            <w:tcW w:w="241" w:type="dxa"/>
            <w:gridSpan w:val="2"/>
          </w:tcPr>
          <w:p w14:paraId="5A09539C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9797D" w14:textId="6B65D3FA" w:rsidR="00550E47" w:rsidRPr="009C526C" w:rsidRDefault="00550E47" w:rsidP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28,695</w:t>
            </w:r>
          </w:p>
        </w:tc>
        <w:tc>
          <w:tcPr>
            <w:tcW w:w="255" w:type="dxa"/>
            <w:gridSpan w:val="2"/>
          </w:tcPr>
          <w:p w14:paraId="5C1686E0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130BD" w14:textId="0FC599DB" w:rsidR="00550E47" w:rsidRPr="009C526C" w:rsidRDefault="00550E47" w:rsidP="00550E47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24,144</w:t>
            </w:r>
          </w:p>
        </w:tc>
      </w:tr>
    </w:tbl>
    <w:p w14:paraId="4A45A4F8" w14:textId="6446C1A0" w:rsidR="002950AF" w:rsidRDefault="002950AF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84D8A1D" w14:textId="6BB339E0" w:rsidR="00785665" w:rsidRDefault="00785665" w:rsidP="0078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b/>
          <w:bCs/>
        </w:rPr>
      </w:pPr>
      <w:r w:rsidRPr="00785665">
        <w:rPr>
          <w:rFonts w:hint="cs"/>
          <w:b/>
          <w:bCs/>
          <w:cs/>
        </w:rPr>
        <w:t>สัญญาสำคัญ</w:t>
      </w:r>
    </w:p>
    <w:p w14:paraId="415F28B1" w14:textId="77777777" w:rsidR="00785665" w:rsidRPr="00785665" w:rsidRDefault="00785665" w:rsidP="0078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</w:pPr>
    </w:p>
    <w:p w14:paraId="34B4D5BA" w14:textId="3FED1F15" w:rsidR="00E570FE" w:rsidRDefault="00AA0BB5" w:rsidP="00EE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>
        <w:rPr>
          <w:rFonts w:hint="cs"/>
          <w:cs/>
        </w:rPr>
        <w:t xml:space="preserve">ณ วันที่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 xml:space="preserve">2569 </w:t>
      </w:r>
      <w:r>
        <w:rPr>
          <w:rFonts w:hint="cs"/>
          <w:cs/>
        </w:rPr>
        <w:t>บริษัท</w:t>
      </w:r>
      <w:r w:rsidR="00440129">
        <w:rPr>
          <w:rFonts w:hint="cs"/>
          <w:cs/>
        </w:rPr>
        <w:t>มี</w:t>
      </w:r>
      <w:r>
        <w:rPr>
          <w:rFonts w:hint="cs"/>
          <w:cs/>
        </w:rPr>
        <w:t>สัญญา</w:t>
      </w:r>
      <w:r w:rsidRPr="00AA0BB5">
        <w:rPr>
          <w:cs/>
        </w:rPr>
        <w:t>ให้บริ</w:t>
      </w:r>
      <w:r>
        <w:rPr>
          <w:rFonts w:hint="cs"/>
          <w:cs/>
        </w:rPr>
        <w:t>กา</w:t>
      </w:r>
      <w:r w:rsidRPr="00AA0BB5">
        <w:rPr>
          <w:cs/>
        </w:rPr>
        <w:t>ร</w:t>
      </w:r>
      <w:r>
        <w:rPr>
          <w:rFonts w:hint="cs"/>
          <w:cs/>
        </w:rPr>
        <w:t xml:space="preserve">บริหารจัดการเชื่อมต่อโครงข่ายโทรคมนาคมกับกิจการที่เกี่ยวข้องกันแห่งหนึ่ง </w:t>
      </w:r>
      <w:r w:rsidR="006B552B">
        <w:rPr>
          <w:rFonts w:hint="cs"/>
          <w:cs/>
        </w:rPr>
        <w:t>โดยบริษัทจะให้บริการบริหารจัดการเชื่อมต่อโครงข่ายโทรคมนาคม รวมถึงบริการโทรคมนาคมที่เกี่ยวข้องอื่นภายใต้สัญญา</w:t>
      </w:r>
      <w:r w:rsidR="00EE030C">
        <w:rPr>
          <w:rFonts w:hint="cs"/>
          <w:cs/>
        </w:rPr>
        <w:t xml:space="preserve"> </w:t>
      </w:r>
      <w:r w:rsidR="00D66E36" w:rsidRPr="00D66E36">
        <w:rPr>
          <w:cs/>
        </w:rPr>
        <w:t>ทั้งนี้</w:t>
      </w:r>
      <w:r w:rsidR="00EE030C">
        <w:rPr>
          <w:rFonts w:hint="cs"/>
          <w:cs/>
        </w:rPr>
        <w:t xml:space="preserve"> </w:t>
      </w:r>
      <w:r w:rsidR="00D66E36" w:rsidRPr="00D66E36">
        <w:rPr>
          <w:cs/>
        </w:rPr>
        <w:t>การเข้าทำธุรกรรมดังกล่าวจะต้องได้รับอนุมัติจากที่ประชุมวิสามัญผู้ถือหุ้นก่อนการเข้าทำธุรกรรม</w:t>
      </w:r>
    </w:p>
    <w:p w14:paraId="0835911F" w14:textId="77777777" w:rsidR="00D66E36" w:rsidRDefault="00D66E36" w:rsidP="00AA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246DAB96" w14:textId="1D74ACCB" w:rsidR="00D66E36" w:rsidRPr="00D66E36" w:rsidRDefault="00D66E36" w:rsidP="00D66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D66E36">
        <w:rPr>
          <w:cs/>
        </w:rPr>
        <w:t xml:space="preserve">เมื่อวันที่ </w:t>
      </w:r>
      <w:r w:rsidRPr="00D66E36">
        <w:t xml:space="preserve">7 </w:t>
      </w:r>
      <w:r w:rsidRPr="00D66E36">
        <w:rPr>
          <w:cs/>
        </w:rPr>
        <w:t xml:space="preserve">กรกฎาคม </w:t>
      </w:r>
      <w:r w:rsidRPr="00D66E36">
        <w:t xml:space="preserve">2569 </w:t>
      </w:r>
      <w:r w:rsidRPr="00D66E36">
        <w:rPr>
          <w:cs/>
        </w:rPr>
        <w:t xml:space="preserve">ที่ประชุมคณะกรรมการบริษัทได้มีมติอนุมัติให้นำเสนอการเข้าทำธุรกรรมดังกล่าวต่อที่ประชุมวิสามัญผู้ถือหุ้นเพื่อพิจารณาอนุมัติ โดยบริษัทยังอยู่ระหว่างรอการอนุมัติจากที่ประชุมผู้ถือหุ้นซึ่งมีกำหนดจัดขึ้นในเดือนสิงหาคม </w:t>
      </w:r>
      <w:r w:rsidRPr="00D66E36">
        <w:t xml:space="preserve">2569 </w:t>
      </w:r>
      <w:r w:rsidRPr="00D66E36">
        <w:rPr>
          <w:cs/>
        </w:rPr>
        <w:t>และธุรกรรมดังกล่าวยังไม่แล้วเสร็จตามเงื่อนไขที่กำหนด</w:t>
      </w:r>
      <w:r w:rsidR="006A0E99">
        <w:rPr>
          <w:rFonts w:hint="cs"/>
          <w:cs/>
        </w:rPr>
        <w:t>ไว้</w:t>
      </w:r>
    </w:p>
    <w:p w14:paraId="68998316" w14:textId="77777777" w:rsidR="00785665" w:rsidRPr="00077547" w:rsidRDefault="00785665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4ABCE11" w14:textId="77777777" w:rsidR="00D66E36" w:rsidRDefault="00D66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720C77E" w14:textId="6F3AFA93" w:rsidR="006C655C" w:rsidRPr="00785665" w:rsidRDefault="00903A1C" w:rsidP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  <w:r w:rsidRPr="0029714C">
        <w:rPr>
          <w:b/>
          <w:bCs/>
        </w:rPr>
        <w:lastRenderedPageBreak/>
        <w:t>3</w:t>
      </w:r>
      <w:r w:rsidR="00077547">
        <w:rPr>
          <w:b/>
          <w:bCs/>
          <w:cs/>
        </w:rPr>
        <w:tab/>
      </w:r>
      <w:r w:rsidR="00994644" w:rsidRPr="0029714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756720FB" w14:textId="77777777" w:rsidR="00A71AC2" w:rsidRPr="00077547" w:rsidRDefault="00A71AC2" w:rsidP="00A71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7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A71AC2" w:rsidRPr="007D1712" w14:paraId="17CE98D8" w14:textId="77777777" w:rsidTr="00151C81">
        <w:trPr>
          <w:tblHeader/>
        </w:trPr>
        <w:tc>
          <w:tcPr>
            <w:tcW w:w="2967" w:type="dxa"/>
          </w:tcPr>
          <w:p w14:paraId="401BF9F2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0C50A03E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C203083" w14:textId="77777777" w:rsidR="00A71AC2" w:rsidRPr="009C526C" w:rsidRDefault="00A71AC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49F1B7BA" w14:textId="77777777" w:rsidR="00A71AC2" w:rsidRPr="007D1712" w:rsidRDefault="00A71AC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592245DE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12DF33B0" w14:textId="77777777" w:rsidR="00A71AC2" w:rsidRPr="007D1712" w:rsidRDefault="00A71AC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1AC2" w:rsidRPr="009C526C" w14:paraId="5AF9C736" w14:textId="77777777" w:rsidTr="00151C81">
        <w:trPr>
          <w:tblHeader/>
        </w:trPr>
        <w:tc>
          <w:tcPr>
            <w:tcW w:w="2967" w:type="dxa"/>
          </w:tcPr>
          <w:p w14:paraId="6BCA48E5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4A5B5C65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2DF47B6A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2F5A7E" w14:textId="7229940E" w:rsidR="00A71AC2" w:rsidRPr="009E5297" w:rsidRDefault="00087717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EAF441B" w14:textId="77777777" w:rsidR="00A71AC2" w:rsidRPr="009E5297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74D4795A" w14:textId="77777777" w:rsidR="00A71AC2" w:rsidRPr="009E5297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16405EB8" w14:textId="77777777" w:rsidR="00A71AC2" w:rsidRPr="009E5297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3E7E7769" w14:textId="58B93FEF" w:rsidR="00A71AC2" w:rsidRPr="009E5297" w:rsidRDefault="000877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14B7C453" w14:textId="77777777" w:rsidR="00A71AC2" w:rsidRPr="009E5297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8F35B13" w14:textId="77777777" w:rsidR="00A71AC2" w:rsidRPr="009E5297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71AC2" w:rsidRPr="009C526C" w14:paraId="78237DF8" w14:textId="77777777" w:rsidTr="00151C81">
        <w:trPr>
          <w:tblHeader/>
        </w:trPr>
        <w:tc>
          <w:tcPr>
            <w:tcW w:w="2967" w:type="dxa"/>
          </w:tcPr>
          <w:p w14:paraId="3B5C3E41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CCD2312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44C7531D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CC56C1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328EE14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24421F14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</w:tcPr>
          <w:p w14:paraId="17AF0362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30217429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0E720D28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86F7D37" w14:textId="77777777" w:rsidR="00A71AC2" w:rsidRPr="009C526C" w:rsidRDefault="00A71AC2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71AC2" w:rsidRPr="009C526C" w14:paraId="4A62810C" w14:textId="77777777" w:rsidTr="00151C81">
        <w:trPr>
          <w:tblHeader/>
        </w:trPr>
        <w:tc>
          <w:tcPr>
            <w:tcW w:w="2967" w:type="dxa"/>
          </w:tcPr>
          <w:p w14:paraId="04A48EE1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380A03EA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344E7FE" w14:textId="77777777" w:rsidR="00A71AC2" w:rsidRPr="009C526C" w:rsidRDefault="00A71AC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3585001F" w14:textId="77777777" w:rsidR="00A71AC2" w:rsidRPr="009C526C" w:rsidRDefault="00A71AC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1AC2" w:rsidRPr="009C526C" w14:paraId="27E89C35" w14:textId="77777777" w:rsidTr="00151C81">
        <w:trPr>
          <w:tblHeader/>
        </w:trPr>
        <w:tc>
          <w:tcPr>
            <w:tcW w:w="2967" w:type="dxa"/>
            <w:hideMark/>
          </w:tcPr>
          <w:p w14:paraId="3FFD96C1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7E8D4B71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D942C62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768AC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74362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E0E996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6DD0F2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DF5A942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46B1E8B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5C7FA4F8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A71AC2" w:rsidRPr="009C526C" w14:paraId="4F886985" w14:textId="77777777" w:rsidTr="00151C81">
        <w:trPr>
          <w:tblHeader/>
        </w:trPr>
        <w:tc>
          <w:tcPr>
            <w:tcW w:w="2967" w:type="dxa"/>
            <w:hideMark/>
          </w:tcPr>
          <w:p w14:paraId="21BD5620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บุลคลหรือกิจการที่เกี่ยวข้องกัน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779DDE4A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1F1804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7E65C6D3" w14:textId="77777777" w:rsidR="00A71AC2" w:rsidRPr="009C526C" w:rsidRDefault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8975EE" w14:textId="55C78FE8" w:rsidR="00A71AC2" w:rsidRPr="009C526C" w:rsidRDefault="00550E4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36" w:type="dxa"/>
          </w:tcPr>
          <w:p w14:paraId="317DE6E1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460F2127" w14:textId="77777777" w:rsidR="00A71AC2" w:rsidRPr="009C526C" w:rsidRDefault="00A71AC2" w:rsidP="000E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1,242</w:t>
            </w:r>
          </w:p>
        </w:tc>
        <w:tc>
          <w:tcPr>
            <w:tcW w:w="241" w:type="dxa"/>
          </w:tcPr>
          <w:p w14:paraId="4D779FB9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01374BC9" w14:textId="23F92B08" w:rsidR="00A71AC2" w:rsidRPr="009C526C" w:rsidRDefault="00550E4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255" w:type="dxa"/>
          </w:tcPr>
          <w:p w14:paraId="41630DC0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10134D47" w14:textId="77777777" w:rsidR="00A71AC2" w:rsidRPr="00236741" w:rsidRDefault="00A71AC2" w:rsidP="000E04E5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1,242</w:t>
            </w:r>
          </w:p>
        </w:tc>
      </w:tr>
      <w:tr w:rsidR="00A71AC2" w:rsidRPr="009C526C" w14:paraId="0E940AC4" w14:textId="77777777" w:rsidTr="00151C81">
        <w:trPr>
          <w:tblHeader/>
        </w:trPr>
        <w:tc>
          <w:tcPr>
            <w:tcW w:w="2967" w:type="dxa"/>
            <w:hideMark/>
          </w:tcPr>
          <w:p w14:paraId="3F44ED28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524AE934" w14:textId="77777777" w:rsidR="00A71AC2" w:rsidRPr="001F1804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EE14948" w14:textId="77777777" w:rsidR="00A71AC2" w:rsidRPr="009C526C" w:rsidRDefault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51D62" w14:textId="68B1AAE3" w:rsidR="00A71AC2" w:rsidRPr="009C526C" w:rsidRDefault="00CB557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CB557B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404</w:t>
            </w:r>
            <w:r w:rsidRPr="00CB557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CB557B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762</w:t>
            </w:r>
          </w:p>
        </w:tc>
        <w:tc>
          <w:tcPr>
            <w:tcW w:w="236" w:type="dxa"/>
          </w:tcPr>
          <w:p w14:paraId="7C05045A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E309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rPr>
                <w:lang w:val="en-GB"/>
              </w:rPr>
              <w:t>299,317</w:t>
            </w:r>
          </w:p>
        </w:tc>
        <w:tc>
          <w:tcPr>
            <w:tcW w:w="241" w:type="dxa"/>
          </w:tcPr>
          <w:p w14:paraId="7006B14D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CB96E" w14:textId="2432AEEA" w:rsidR="00A71AC2" w:rsidRPr="009C526C" w:rsidRDefault="00CB557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CB557B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404</w:t>
            </w:r>
            <w:r w:rsidRPr="00CB557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Pr="00CB557B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701</w:t>
            </w:r>
          </w:p>
        </w:tc>
        <w:tc>
          <w:tcPr>
            <w:tcW w:w="255" w:type="dxa"/>
          </w:tcPr>
          <w:p w14:paraId="07F27E84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C415A" w14:textId="77777777" w:rsidR="00A71AC2" w:rsidRPr="009C526C" w:rsidRDefault="00A71AC2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299,256</w:t>
            </w:r>
          </w:p>
        </w:tc>
      </w:tr>
      <w:tr w:rsidR="00A71AC2" w:rsidRPr="009C526C" w14:paraId="288AB670" w14:textId="77777777" w:rsidTr="00151C81">
        <w:trPr>
          <w:tblHeader/>
        </w:trPr>
        <w:tc>
          <w:tcPr>
            <w:tcW w:w="2967" w:type="dxa"/>
          </w:tcPr>
          <w:p w14:paraId="606DB86C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6C49026A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7EE8E06" w14:textId="77777777" w:rsidR="00A71AC2" w:rsidRPr="009C526C" w:rsidRDefault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5CB5D37" w14:textId="62EBF4F2" w:rsidR="00A71AC2" w:rsidRPr="009C526C" w:rsidRDefault="00CB557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409</w:t>
            </w: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447</w:t>
            </w:r>
          </w:p>
        </w:tc>
        <w:tc>
          <w:tcPr>
            <w:tcW w:w="236" w:type="dxa"/>
          </w:tcPr>
          <w:p w14:paraId="05C3C314" w14:textId="77777777" w:rsidR="00A71AC2" w:rsidRPr="009C526C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1F7D4E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300,559</w:t>
            </w:r>
          </w:p>
        </w:tc>
        <w:tc>
          <w:tcPr>
            <w:tcW w:w="241" w:type="dxa"/>
          </w:tcPr>
          <w:p w14:paraId="4D16E52A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2624F35" w14:textId="6F2A3A98" w:rsidR="00A71AC2" w:rsidRPr="009C526C" w:rsidRDefault="00CB557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409</w:t>
            </w: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CB557B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386</w:t>
            </w:r>
          </w:p>
        </w:tc>
        <w:tc>
          <w:tcPr>
            <w:tcW w:w="255" w:type="dxa"/>
          </w:tcPr>
          <w:p w14:paraId="10855AA8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6F38D90" w14:textId="77777777" w:rsidR="00A71AC2" w:rsidRPr="009C526C" w:rsidRDefault="00A71AC2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300,498</w:t>
            </w:r>
          </w:p>
        </w:tc>
      </w:tr>
      <w:tr w:rsidR="00A71AC2" w:rsidRPr="009C526C" w14:paraId="572C20AA" w14:textId="77777777" w:rsidTr="00151C81">
        <w:trPr>
          <w:trHeight w:val="604"/>
          <w:tblHeader/>
        </w:trPr>
        <w:tc>
          <w:tcPr>
            <w:tcW w:w="2967" w:type="dxa"/>
          </w:tcPr>
          <w:p w14:paraId="6C85BA74" w14:textId="77777777" w:rsidR="00A71AC2" w:rsidRPr="007D1712" w:rsidRDefault="00A71AC2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614EF730" w14:textId="77777777" w:rsidR="00A71AC2" w:rsidRPr="007D1712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D6DE0CD" w14:textId="77777777" w:rsidR="00A71AC2" w:rsidRPr="007D1712" w:rsidRDefault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B43785" w14:textId="77777777" w:rsidR="00A71AC2" w:rsidRPr="00A66B89" w:rsidRDefault="00A71AC2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5BBF12EA" w14:textId="7E2D0EB6" w:rsidR="00CB557B" w:rsidRPr="00A66B89" w:rsidRDefault="00CB557B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(20,</w:t>
            </w:r>
            <w:r w:rsidR="005A21A4"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618</w:t>
            </w:r>
            <w:r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457AD7" w14:textId="77777777" w:rsidR="00A71AC2" w:rsidRPr="00A66B89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67029" w14:textId="77777777" w:rsidR="00A71AC2" w:rsidRPr="00A66B89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lang w:val="en-GB"/>
              </w:rPr>
            </w:pPr>
          </w:p>
          <w:p w14:paraId="60899781" w14:textId="77777777" w:rsidR="00A71AC2" w:rsidRPr="00A66B89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A66B89">
              <w:rPr>
                <w:lang w:val="en-GB"/>
              </w:rPr>
              <w:t>(20,323)</w:t>
            </w:r>
          </w:p>
        </w:tc>
        <w:tc>
          <w:tcPr>
            <w:tcW w:w="241" w:type="dxa"/>
            <w:vAlign w:val="center"/>
          </w:tcPr>
          <w:p w14:paraId="19861C10" w14:textId="77777777" w:rsidR="00A71AC2" w:rsidRPr="00A66B89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 w:rsidRPr="00A66B89">
              <w:t> 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9265E9" w14:textId="77777777" w:rsidR="00CB557B" w:rsidRPr="00A66B89" w:rsidRDefault="00CB557B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1FEB666B" w14:textId="4B580F17" w:rsidR="00A71AC2" w:rsidRPr="00A66B89" w:rsidRDefault="00CB557B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(20,</w:t>
            </w:r>
            <w:r w:rsidR="005A21A4"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557</w:t>
            </w:r>
            <w:r w:rsidRPr="00A66B8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vAlign w:val="center"/>
          </w:tcPr>
          <w:p w14:paraId="24C4CDCC" w14:textId="77777777" w:rsidR="00A71AC2" w:rsidRPr="007D1712" w:rsidRDefault="00A71AC2">
            <w:pPr>
              <w:rPr>
                <w:spacing w:val="0"/>
              </w:rPr>
            </w:pPr>
            <w:r w:rsidRPr="004034C4">
              <w:t> 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17C40E" w14:textId="77777777" w:rsidR="00A71AC2" w:rsidRPr="004034C4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lang w:val="en-GB"/>
              </w:rPr>
            </w:pPr>
          </w:p>
          <w:p w14:paraId="03C928BA" w14:textId="77777777" w:rsidR="00A71AC2" w:rsidRPr="007D1712" w:rsidRDefault="00A71AC2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(20,262)</w:t>
            </w:r>
          </w:p>
        </w:tc>
      </w:tr>
      <w:tr w:rsidR="00A71AC2" w:rsidRPr="009C526C" w14:paraId="5B4FB929" w14:textId="77777777" w:rsidTr="00151C81">
        <w:trPr>
          <w:tblHeader/>
        </w:trPr>
        <w:tc>
          <w:tcPr>
            <w:tcW w:w="2967" w:type="dxa"/>
          </w:tcPr>
          <w:p w14:paraId="52EE0355" w14:textId="77777777" w:rsidR="00A71AC2" w:rsidRPr="007D1712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002AB19" w14:textId="77777777" w:rsidR="00A71AC2" w:rsidRPr="009C526C" w:rsidRDefault="00A71A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16AA20B" w14:textId="77777777" w:rsidR="00A71AC2" w:rsidRPr="009C526C" w:rsidRDefault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7502C" w14:textId="107233A1" w:rsidR="00A71AC2" w:rsidRPr="00A66B89" w:rsidRDefault="00CB557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388,</w:t>
            </w:r>
            <w:r w:rsidR="005A21A4"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</w:tcPr>
          <w:p w14:paraId="192B691A" w14:textId="77777777" w:rsidR="00A71AC2" w:rsidRPr="00A66B89" w:rsidRDefault="00A71AC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BB801" w14:textId="77777777" w:rsidR="00A71AC2" w:rsidRPr="00A66B89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A66B89">
              <w:rPr>
                <w:b/>
                <w:bCs/>
              </w:rPr>
              <w:t>280,236</w:t>
            </w:r>
          </w:p>
        </w:tc>
        <w:tc>
          <w:tcPr>
            <w:tcW w:w="241" w:type="dxa"/>
          </w:tcPr>
          <w:p w14:paraId="0C7ED9A1" w14:textId="77777777" w:rsidR="00A71AC2" w:rsidRPr="00A66B89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FB21A" w14:textId="00A445F9" w:rsidR="00A71AC2" w:rsidRPr="00A66B89" w:rsidRDefault="00CB557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388,</w:t>
            </w:r>
            <w:r w:rsidR="005A21A4"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829</w:t>
            </w:r>
          </w:p>
        </w:tc>
        <w:tc>
          <w:tcPr>
            <w:tcW w:w="255" w:type="dxa"/>
          </w:tcPr>
          <w:p w14:paraId="4D108DA0" w14:textId="77777777" w:rsidR="00A71AC2" w:rsidRPr="009C526C" w:rsidRDefault="00A71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60879" w14:textId="77777777" w:rsidR="00A71AC2" w:rsidRPr="007D1712" w:rsidRDefault="00A71AC2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280,236</w:t>
            </w:r>
          </w:p>
        </w:tc>
      </w:tr>
      <w:tr w:rsidR="00077547" w:rsidRPr="00077547" w14:paraId="4B63FC92" w14:textId="77777777" w:rsidTr="00151C81">
        <w:trPr>
          <w:tblHeader/>
        </w:trPr>
        <w:tc>
          <w:tcPr>
            <w:tcW w:w="2967" w:type="dxa"/>
          </w:tcPr>
          <w:p w14:paraId="5BC0495B" w14:textId="77777777" w:rsidR="00077547" w:rsidRPr="00077547" w:rsidRDefault="00077547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7ACB1B85" w14:textId="77777777" w:rsidR="00077547" w:rsidRPr="00077547" w:rsidRDefault="00077547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CEBB9FF" w14:textId="77777777" w:rsidR="00077547" w:rsidRPr="00077547" w:rsidRDefault="00077547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4B4F11" w14:textId="77777777" w:rsidR="00077547" w:rsidRPr="00077547" w:rsidRDefault="00077547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251A71" w14:textId="77777777" w:rsidR="00077547" w:rsidRPr="00077547" w:rsidRDefault="00077547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741DAB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09A300F1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D67CC88" w14:textId="77777777" w:rsidR="00077547" w:rsidRPr="00077547" w:rsidRDefault="00077547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21E52FA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006204EF" w14:textId="77777777" w:rsidR="00077547" w:rsidRPr="00077547" w:rsidRDefault="00077547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29A04901" w14:textId="77777777" w:rsidTr="00151C81">
        <w:trPr>
          <w:tblHeader/>
        </w:trPr>
        <w:tc>
          <w:tcPr>
            <w:tcW w:w="2967" w:type="dxa"/>
          </w:tcPr>
          <w:p w14:paraId="3C95A78A" w14:textId="7E7A60F3" w:rsidR="006661DC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54491C7E" w14:textId="77777777" w:rsidR="006661DC" w:rsidRPr="009C526C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3D6F2EE" w14:textId="77777777" w:rsidR="006661DC" w:rsidRPr="009C526C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32502E" w14:textId="77777777" w:rsidR="006661DC" w:rsidRPr="009C526C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3AC5A1" w14:textId="77777777" w:rsidR="006661DC" w:rsidRPr="009C526C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BCB849" w14:textId="77777777" w:rsidR="006661DC" w:rsidRPr="00B02BC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1" w:type="dxa"/>
          </w:tcPr>
          <w:p w14:paraId="2CF699AB" w14:textId="77777777" w:rsidR="006661DC" w:rsidRPr="009C526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B720419" w14:textId="77777777" w:rsidR="006661DC" w:rsidRPr="009C526C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013F7CB" w14:textId="77777777" w:rsidR="006661DC" w:rsidRPr="009C526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0915EFE1" w14:textId="77777777" w:rsidR="006661DC" w:rsidRPr="00B02BCC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61DC" w:rsidRPr="009C526C" w14:paraId="10A72A3A" w14:textId="77777777" w:rsidTr="00151C81">
        <w:trPr>
          <w:tblHeader/>
        </w:trPr>
        <w:tc>
          <w:tcPr>
            <w:tcW w:w="2967" w:type="dxa"/>
          </w:tcPr>
          <w:p w14:paraId="76F47F28" w14:textId="5AFAA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7" w:type="dxa"/>
          </w:tcPr>
          <w:p w14:paraId="1CBF0C28" w14:textId="5D8908ED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  <w:r>
              <w:rPr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6842204A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D94D8" w14:textId="2F9C826D" w:rsidR="006661DC" w:rsidRPr="0009454E" w:rsidRDefault="00550E47" w:rsidP="00A71AC2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</w:tcPr>
          <w:p w14:paraId="0EA3F3C5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CB831D" w14:textId="04EF3E4B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rPr>
                <w:lang w:val="en-GB"/>
              </w:rPr>
              <w:t>325</w:t>
            </w:r>
          </w:p>
        </w:tc>
        <w:tc>
          <w:tcPr>
            <w:tcW w:w="241" w:type="dxa"/>
          </w:tcPr>
          <w:p w14:paraId="1471D25E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DA02A06" w14:textId="1BA79C85" w:rsidR="006661DC" w:rsidRPr="0009454E" w:rsidRDefault="00550E47" w:rsidP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550E4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</w:t>
            </w:r>
          </w:p>
        </w:tc>
        <w:tc>
          <w:tcPr>
            <w:tcW w:w="255" w:type="dxa"/>
          </w:tcPr>
          <w:p w14:paraId="34792C21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9EC2E2" w14:textId="69358688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325</w:t>
            </w:r>
          </w:p>
        </w:tc>
      </w:tr>
      <w:tr w:rsidR="006661DC" w:rsidRPr="009C526C" w14:paraId="4FCA7C50" w14:textId="77777777" w:rsidTr="00151C81">
        <w:trPr>
          <w:tblHeader/>
        </w:trPr>
        <w:tc>
          <w:tcPr>
            <w:tcW w:w="2967" w:type="dxa"/>
          </w:tcPr>
          <w:p w14:paraId="4211B664" w14:textId="12A1ED3E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3C8EFFEE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4FD32FD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99F279" w14:textId="7E9D5B61" w:rsidR="006661DC" w:rsidRPr="00CA1917" w:rsidRDefault="00CB557B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B557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34,847</w:t>
            </w:r>
          </w:p>
        </w:tc>
        <w:tc>
          <w:tcPr>
            <w:tcW w:w="236" w:type="dxa"/>
          </w:tcPr>
          <w:p w14:paraId="7CF7C845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CB07BC" w14:textId="4576ED9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rPr>
                <w:lang w:val="en-GB"/>
              </w:rPr>
              <w:t>29,</w:t>
            </w:r>
            <w:r>
              <w:rPr>
                <w:lang w:val="en-GB"/>
              </w:rPr>
              <w:t>222</w:t>
            </w:r>
          </w:p>
        </w:tc>
        <w:tc>
          <w:tcPr>
            <w:tcW w:w="241" w:type="dxa"/>
            <w:vAlign w:val="center"/>
          </w:tcPr>
          <w:p w14:paraId="2FF49D20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3CA8B2" w14:textId="0494D6B7" w:rsidR="006661DC" w:rsidRPr="00CA1917" w:rsidRDefault="00CB557B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CB557B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34,847</w:t>
            </w:r>
          </w:p>
        </w:tc>
        <w:tc>
          <w:tcPr>
            <w:tcW w:w="255" w:type="dxa"/>
            <w:vAlign w:val="center"/>
          </w:tcPr>
          <w:p w14:paraId="702086DC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289BA" w14:textId="7E85A00E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29,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222</w:t>
            </w:r>
          </w:p>
        </w:tc>
      </w:tr>
      <w:tr w:rsidR="00A8725D" w:rsidRPr="009C526C" w14:paraId="7A062E62" w14:textId="77777777" w:rsidTr="00151C81">
        <w:trPr>
          <w:tblHeader/>
        </w:trPr>
        <w:tc>
          <w:tcPr>
            <w:tcW w:w="2967" w:type="dxa"/>
          </w:tcPr>
          <w:p w14:paraId="260FD770" w14:textId="7F97BCD0" w:rsidR="00A8725D" w:rsidRPr="00CA1917" w:rsidRDefault="00A8725D" w:rsidP="00A87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48C8BD60" w14:textId="77777777" w:rsidR="00A8725D" w:rsidRPr="00CA1917" w:rsidRDefault="00A8725D" w:rsidP="00A87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15F5F9" w14:textId="77777777" w:rsidR="00A8725D" w:rsidRPr="00CA1917" w:rsidRDefault="00A8725D" w:rsidP="00A8725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A3316" w14:textId="15888E2C" w:rsidR="00A8725D" w:rsidRPr="00A8725D" w:rsidRDefault="00A8725D" w:rsidP="00A8725D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25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34,933</w:t>
            </w:r>
          </w:p>
        </w:tc>
        <w:tc>
          <w:tcPr>
            <w:tcW w:w="236" w:type="dxa"/>
          </w:tcPr>
          <w:p w14:paraId="19D6C6D5" w14:textId="77777777" w:rsidR="00A8725D" w:rsidRPr="00CA1917" w:rsidRDefault="00A8725D" w:rsidP="00A8725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6AC2C" w14:textId="675A2FFF" w:rsidR="00A8725D" w:rsidRPr="00CA1917" w:rsidRDefault="00A8725D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034C4">
              <w:rPr>
                <w:b/>
                <w:bCs/>
                <w:lang w:val="en-GB"/>
              </w:rPr>
              <w:t>29,</w:t>
            </w:r>
            <w:r>
              <w:rPr>
                <w:b/>
                <w:bCs/>
                <w:lang w:val="en-GB"/>
              </w:rPr>
              <w:t>547</w:t>
            </w:r>
          </w:p>
        </w:tc>
        <w:tc>
          <w:tcPr>
            <w:tcW w:w="241" w:type="dxa"/>
          </w:tcPr>
          <w:p w14:paraId="3258092C" w14:textId="77777777" w:rsidR="00A8725D" w:rsidRPr="00CA1917" w:rsidRDefault="00A8725D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4BA1E" w14:textId="71E8206C" w:rsidR="00A8725D" w:rsidRPr="00316B27" w:rsidRDefault="00A8725D" w:rsidP="00A8725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8725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34,933</w:t>
            </w:r>
          </w:p>
        </w:tc>
        <w:tc>
          <w:tcPr>
            <w:tcW w:w="255" w:type="dxa"/>
          </w:tcPr>
          <w:p w14:paraId="114508A3" w14:textId="77777777" w:rsidR="00A8725D" w:rsidRPr="00CB557B" w:rsidRDefault="00A8725D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912E2" w14:textId="5A5918E9" w:rsidR="00A8725D" w:rsidRPr="00316B27" w:rsidRDefault="00A8725D" w:rsidP="00A8725D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29,547</w:t>
            </w:r>
          </w:p>
        </w:tc>
      </w:tr>
      <w:tr w:rsidR="00151C81" w:rsidRPr="009C526C" w14:paraId="1761AFF2" w14:textId="77777777" w:rsidTr="00151C81">
        <w:trPr>
          <w:tblHeader/>
        </w:trPr>
        <w:tc>
          <w:tcPr>
            <w:tcW w:w="2967" w:type="dxa"/>
          </w:tcPr>
          <w:p w14:paraId="210C729C" w14:textId="77777777" w:rsidR="00151C81" w:rsidRPr="00CA1917" w:rsidRDefault="00151C81" w:rsidP="00A87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5958AE2" w14:textId="77777777" w:rsidR="00151C81" w:rsidRPr="00CA1917" w:rsidRDefault="00151C81" w:rsidP="00A87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4FDF37F" w14:textId="77777777" w:rsidR="00151C81" w:rsidRPr="00CA1917" w:rsidRDefault="00151C81" w:rsidP="00A8725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72F820" w14:textId="77777777" w:rsidR="00151C81" w:rsidRPr="00A8725D" w:rsidRDefault="00151C81" w:rsidP="00A8725D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A5A4D0" w14:textId="77777777" w:rsidR="00151C81" w:rsidRPr="00CA1917" w:rsidRDefault="00151C81" w:rsidP="00A8725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B09A74" w14:textId="77777777" w:rsidR="00151C81" w:rsidRPr="004034C4" w:rsidRDefault="00151C81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</w:p>
        </w:tc>
        <w:tc>
          <w:tcPr>
            <w:tcW w:w="241" w:type="dxa"/>
          </w:tcPr>
          <w:p w14:paraId="79221447" w14:textId="77777777" w:rsidR="00151C81" w:rsidRPr="00CA1917" w:rsidRDefault="00151C81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B70D437" w14:textId="77777777" w:rsidR="00151C81" w:rsidRPr="00A8725D" w:rsidRDefault="00151C81" w:rsidP="00A8725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8A1587" w14:textId="77777777" w:rsidR="00151C81" w:rsidRPr="00CB557B" w:rsidRDefault="00151C81" w:rsidP="00A8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68A3D3" w14:textId="77777777" w:rsidR="00151C81" w:rsidRPr="00316B27" w:rsidRDefault="00151C81" w:rsidP="00A8725D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61DC" w:rsidRPr="009C526C" w14:paraId="60F18F6A" w14:textId="77777777" w:rsidTr="00151C81">
        <w:trPr>
          <w:tblHeader/>
        </w:trPr>
        <w:tc>
          <w:tcPr>
            <w:tcW w:w="2967" w:type="dxa"/>
          </w:tcPr>
          <w:p w14:paraId="065E2EE0" w14:textId="1126BA8A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</w:tcPr>
          <w:p w14:paraId="66390C3B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59730DD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3A6AAD" w14:textId="77777777" w:rsidR="006661DC" w:rsidRPr="00CA191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1B20E6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C9FE48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4F2CEB1E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44CB5F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F3ABD7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B82B89E" w14:textId="7777777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3817A8A0" w14:textId="77777777" w:rsidTr="00151C81">
        <w:trPr>
          <w:tblHeader/>
        </w:trPr>
        <w:tc>
          <w:tcPr>
            <w:tcW w:w="2967" w:type="dxa"/>
          </w:tcPr>
          <w:p w14:paraId="7911ADEB" w14:textId="086385B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364A0735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1035964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8922B4" w14:textId="69643D04" w:rsidR="006661DC" w:rsidRPr="00CA1917" w:rsidRDefault="00CB557B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100510E9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D6672FE" w14:textId="700101F6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t>149</w:t>
            </w:r>
          </w:p>
        </w:tc>
        <w:tc>
          <w:tcPr>
            <w:tcW w:w="241" w:type="dxa"/>
          </w:tcPr>
          <w:p w14:paraId="4E564487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E8FC91B" w14:textId="40B57627" w:rsidR="006661DC" w:rsidRPr="00CA1917" w:rsidRDefault="00CB557B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</w:tcPr>
          <w:p w14:paraId="4D22F76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51795DFE" w14:textId="71B53B1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</w:p>
        </w:tc>
      </w:tr>
      <w:tr w:rsidR="006661DC" w:rsidRPr="009C526C" w14:paraId="000927BA" w14:textId="77777777" w:rsidTr="00151C81">
        <w:trPr>
          <w:tblHeader/>
        </w:trPr>
        <w:tc>
          <w:tcPr>
            <w:tcW w:w="2967" w:type="dxa"/>
          </w:tcPr>
          <w:p w14:paraId="7EACC34F" w14:textId="07389996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44CDAEF3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1BD86DB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B4C95" w14:textId="32F4AD78" w:rsidR="006661DC" w:rsidRPr="00CA1917" w:rsidRDefault="00CB557B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23E5E5D8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F50BB" w14:textId="50A8E3F4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034C4">
              <w:rPr>
                <w:b/>
                <w:bCs/>
                <w:lang w:val="en-GB"/>
              </w:rPr>
              <w:t>149</w:t>
            </w:r>
          </w:p>
        </w:tc>
        <w:tc>
          <w:tcPr>
            <w:tcW w:w="241" w:type="dxa"/>
          </w:tcPr>
          <w:p w14:paraId="71B8F7CA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E2C3" w14:textId="0859E8B6" w:rsidR="006661DC" w:rsidRPr="00CA1917" w:rsidRDefault="00CB557B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</w:tcPr>
          <w:p w14:paraId="03363FB7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70008" w14:textId="7A3DF88E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</w:t>
            </w:r>
          </w:p>
        </w:tc>
      </w:tr>
      <w:tr w:rsidR="006661DC" w:rsidRPr="00077547" w14:paraId="533812B2" w14:textId="77777777" w:rsidTr="00151C81">
        <w:trPr>
          <w:tblHeader/>
        </w:trPr>
        <w:tc>
          <w:tcPr>
            <w:tcW w:w="2967" w:type="dxa"/>
          </w:tcPr>
          <w:p w14:paraId="2B0B315E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771B02C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807DB3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62FD37" w14:textId="77777777" w:rsidR="006661DC" w:rsidRPr="0007754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39901DF" w14:textId="77777777" w:rsidR="006661DC" w:rsidRPr="0007754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E98827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7D190639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410B28A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55" w:type="dxa"/>
          </w:tcPr>
          <w:p w14:paraId="4F9E3F75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04F557DB" w14:textId="77777777" w:rsidR="006661DC" w:rsidRPr="0007754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61DC" w:rsidRPr="009C526C" w14:paraId="08CABD52" w14:textId="77777777" w:rsidTr="00151C81">
        <w:trPr>
          <w:tblHeader/>
        </w:trPr>
        <w:tc>
          <w:tcPr>
            <w:tcW w:w="2967" w:type="dxa"/>
          </w:tcPr>
          <w:p w14:paraId="6580F943" w14:textId="08B708AE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รวมลูกหนี้การค้าและ</w:t>
            </w:r>
          </w:p>
        </w:tc>
        <w:tc>
          <w:tcPr>
            <w:tcW w:w="897" w:type="dxa"/>
          </w:tcPr>
          <w:p w14:paraId="1FE767DE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B88720A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8B9A91" w14:textId="77777777" w:rsidR="006661DC" w:rsidRPr="00CA191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B5513D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FA8393" w14:textId="4D951E16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05968642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AA93C02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970151B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BE69ABA" w14:textId="7777777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5DFE0967" w14:textId="77777777" w:rsidTr="00151C81">
        <w:trPr>
          <w:tblHeader/>
        </w:trPr>
        <w:tc>
          <w:tcPr>
            <w:tcW w:w="2967" w:type="dxa"/>
          </w:tcPr>
          <w:p w14:paraId="1B2701C2" w14:textId="67D7D165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 xml:space="preserve">   </w:t>
            </w:r>
            <w:r w:rsidRPr="00CA1917"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</w:tcPr>
          <w:p w14:paraId="427B28B9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9D6125C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48AFC08" w14:textId="52D1F1A6" w:rsidR="006661DC" w:rsidRPr="00A66B89" w:rsidRDefault="00CB557B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423,</w:t>
            </w:r>
            <w:r w:rsidR="005A21A4"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773</w:t>
            </w:r>
          </w:p>
        </w:tc>
        <w:tc>
          <w:tcPr>
            <w:tcW w:w="236" w:type="dxa"/>
          </w:tcPr>
          <w:p w14:paraId="12F3A9FB" w14:textId="77777777" w:rsidR="006661DC" w:rsidRPr="00A66B89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8CCCB64" w14:textId="6FED4321" w:rsidR="006661DC" w:rsidRPr="00A66B89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A66B89">
              <w:rPr>
                <w:b/>
                <w:bCs/>
              </w:rPr>
              <w:t>309,932</w:t>
            </w:r>
          </w:p>
        </w:tc>
        <w:tc>
          <w:tcPr>
            <w:tcW w:w="241" w:type="dxa"/>
          </w:tcPr>
          <w:p w14:paraId="53A38090" w14:textId="77777777" w:rsidR="006661DC" w:rsidRPr="00A66B89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</w:tcPr>
          <w:p w14:paraId="4287E7DC" w14:textId="3A9F9A52" w:rsidR="006661DC" w:rsidRPr="00A66B89" w:rsidRDefault="00CB557B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423,</w:t>
            </w:r>
            <w:r w:rsidR="005A21A4" w:rsidRPr="00A66B8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773</w:t>
            </w:r>
          </w:p>
        </w:tc>
        <w:tc>
          <w:tcPr>
            <w:tcW w:w="255" w:type="dxa"/>
          </w:tcPr>
          <w:p w14:paraId="72D6AAB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05F95AE" w14:textId="53A2BA96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309,932</w:t>
            </w:r>
          </w:p>
        </w:tc>
      </w:tr>
      <w:tr w:rsidR="006661DC" w:rsidRPr="00077547" w14:paraId="16FA5D69" w14:textId="77777777" w:rsidTr="00151C81">
        <w:trPr>
          <w:tblHeader/>
        </w:trPr>
        <w:tc>
          <w:tcPr>
            <w:tcW w:w="2967" w:type="dxa"/>
          </w:tcPr>
          <w:p w14:paraId="6D03C48C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44982A57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9D32A2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5AC4153" w14:textId="77777777" w:rsidR="006661DC" w:rsidRPr="0007754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52EA23" w14:textId="77777777" w:rsidR="006661DC" w:rsidRPr="0007754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ED2A84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C84CFB6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E215713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55" w:type="dxa"/>
          </w:tcPr>
          <w:p w14:paraId="10166B91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4729504C" w14:textId="77777777" w:rsidR="006661DC" w:rsidRPr="0007754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531C66B9" w14:textId="77777777" w:rsidR="00151C81" w:rsidRDefault="00151C81">
      <w:r>
        <w:br w:type="page"/>
      </w: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7"/>
        <w:gridCol w:w="901"/>
        <w:gridCol w:w="75"/>
        <w:gridCol w:w="192"/>
        <w:gridCol w:w="1070"/>
        <w:gridCol w:w="10"/>
        <w:gridCol w:w="262"/>
        <w:gridCol w:w="6"/>
        <w:gridCol w:w="1176"/>
        <w:gridCol w:w="237"/>
        <w:gridCol w:w="33"/>
        <w:gridCol w:w="961"/>
        <w:gridCol w:w="24"/>
        <w:gridCol w:w="184"/>
        <w:gridCol w:w="28"/>
        <w:gridCol w:w="1143"/>
        <w:gridCol w:w="8"/>
        <w:gridCol w:w="17"/>
      </w:tblGrid>
      <w:tr w:rsidR="00FE2B26" w:rsidRPr="009C526C" w14:paraId="02FCFC82" w14:textId="77777777" w:rsidTr="00151C81">
        <w:trPr>
          <w:tblHeader/>
        </w:trPr>
        <w:tc>
          <w:tcPr>
            <w:tcW w:w="3057" w:type="dxa"/>
          </w:tcPr>
          <w:p w14:paraId="1F6AC253" w14:textId="6CC4C091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5DADB468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6BEED3D8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5"/>
            <w:vAlign w:val="bottom"/>
            <w:hideMark/>
          </w:tcPr>
          <w:p w14:paraId="4441EC0C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30095576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8" w:type="dxa"/>
            <w:gridSpan w:val="8"/>
            <w:vAlign w:val="bottom"/>
            <w:hideMark/>
          </w:tcPr>
          <w:p w14:paraId="7120662F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FE2B26" w:rsidRPr="009C526C" w14:paraId="6C5F68F0" w14:textId="77777777" w:rsidTr="00151C81">
        <w:trPr>
          <w:tblHeader/>
        </w:trPr>
        <w:tc>
          <w:tcPr>
            <w:tcW w:w="3057" w:type="dxa"/>
          </w:tcPr>
          <w:p w14:paraId="3E6FBC3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</w:tcPr>
          <w:p w14:paraId="5F93DA7A" w14:textId="77777777" w:rsidR="00FE2B26" w:rsidRPr="009C526C" w:rsidRDefault="00FE2B26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46316505" w14:textId="77777777" w:rsidR="00FE2B26" w:rsidRPr="009E5297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FFD3D77" w14:textId="7916A918" w:rsidR="00FE2B26" w:rsidRPr="009E5297" w:rsidRDefault="00087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612BF776" w14:textId="77777777" w:rsidR="00FE2B26" w:rsidRPr="009E5297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EC1662C" w14:textId="77777777" w:rsidR="00FE2B26" w:rsidRPr="009E5297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</w:tcPr>
          <w:p w14:paraId="0C798CF0" w14:textId="77777777" w:rsidR="00FE2B26" w:rsidRPr="009E5297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  <w:gridSpan w:val="2"/>
          </w:tcPr>
          <w:p w14:paraId="2E209CD8" w14:textId="16703159" w:rsidR="00FE2B26" w:rsidRPr="009E5297" w:rsidRDefault="00087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  <w:gridSpan w:val="3"/>
          </w:tcPr>
          <w:p w14:paraId="342DD326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8" w:type="dxa"/>
            <w:gridSpan w:val="3"/>
          </w:tcPr>
          <w:p w14:paraId="5D0A39FC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FE2B26" w:rsidRPr="009C526C" w14:paraId="5D0F6500" w14:textId="77777777" w:rsidTr="00151C81">
        <w:trPr>
          <w:tblHeader/>
        </w:trPr>
        <w:tc>
          <w:tcPr>
            <w:tcW w:w="3057" w:type="dxa"/>
          </w:tcPr>
          <w:p w14:paraId="2349AAB6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hideMark/>
          </w:tcPr>
          <w:p w14:paraId="5C26D4C4" w14:textId="77777777" w:rsidR="00FE2B26" w:rsidRPr="009C526C" w:rsidRDefault="00FE2B26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58BD5C70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</w:tcPr>
          <w:p w14:paraId="73900A7A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t>256</w:t>
            </w:r>
            <w:r>
              <w:t>9</w:t>
            </w:r>
          </w:p>
        </w:tc>
        <w:tc>
          <w:tcPr>
            <w:tcW w:w="268" w:type="dxa"/>
            <w:gridSpan w:val="2"/>
          </w:tcPr>
          <w:p w14:paraId="77EEE9B2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238849C7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rFonts w:hint="cs"/>
                <w:cs/>
              </w:rPr>
              <w:t>256</w:t>
            </w:r>
            <w:r>
              <w:t>8</w:t>
            </w:r>
          </w:p>
        </w:tc>
        <w:tc>
          <w:tcPr>
            <w:tcW w:w="237" w:type="dxa"/>
          </w:tcPr>
          <w:p w14:paraId="3E83115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  <w:gridSpan w:val="2"/>
          </w:tcPr>
          <w:p w14:paraId="453DEDDC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t>256</w:t>
            </w:r>
            <w:r>
              <w:t>9</w:t>
            </w:r>
          </w:p>
        </w:tc>
        <w:tc>
          <w:tcPr>
            <w:tcW w:w="236" w:type="dxa"/>
            <w:gridSpan w:val="3"/>
          </w:tcPr>
          <w:p w14:paraId="73DAD8E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8" w:type="dxa"/>
            <w:gridSpan w:val="3"/>
          </w:tcPr>
          <w:p w14:paraId="2DC0EB4B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rFonts w:hint="cs"/>
                <w:cs/>
              </w:rPr>
              <w:t>256</w:t>
            </w:r>
            <w:r>
              <w:t>8</w:t>
            </w:r>
          </w:p>
        </w:tc>
      </w:tr>
      <w:tr w:rsidR="00FE2B26" w:rsidRPr="009C526C" w14:paraId="3D44D8B4" w14:textId="77777777" w:rsidTr="00151C81">
        <w:trPr>
          <w:tblHeader/>
        </w:trPr>
        <w:tc>
          <w:tcPr>
            <w:tcW w:w="3057" w:type="dxa"/>
          </w:tcPr>
          <w:p w14:paraId="32A29927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2DA331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27E64BC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9" w:type="dxa"/>
            <w:gridSpan w:val="14"/>
            <w:vAlign w:val="bottom"/>
            <w:hideMark/>
          </w:tcPr>
          <w:p w14:paraId="48F6C087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FE2B26" w:rsidRPr="009C526C" w14:paraId="0543DE1F" w14:textId="77777777" w:rsidTr="00151C81">
        <w:trPr>
          <w:tblHeader/>
        </w:trPr>
        <w:tc>
          <w:tcPr>
            <w:tcW w:w="3057" w:type="dxa"/>
          </w:tcPr>
          <w:p w14:paraId="153A4D2E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78AFA4B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054FEE5C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677F119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  <w:gridSpan w:val="2"/>
          </w:tcPr>
          <w:p w14:paraId="22693655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39562416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38B3253A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4BA7F59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0586762F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12709D0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FE2B26" w:rsidRPr="009C526C" w14:paraId="16ED3E63" w14:textId="77777777" w:rsidTr="00151C81">
        <w:trPr>
          <w:tblHeader/>
        </w:trPr>
        <w:tc>
          <w:tcPr>
            <w:tcW w:w="3057" w:type="dxa"/>
          </w:tcPr>
          <w:p w14:paraId="17AD0BE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</w:tcPr>
          <w:p w14:paraId="64AF5392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3525E507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9D000FB" w14:textId="6568A93E" w:rsidR="00FE2B26" w:rsidRPr="009C526C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 w:rsidRPr="00CB557B">
              <w:rPr>
                <w:spacing w:val="0"/>
              </w:rPr>
              <w:t>312,64</w:t>
            </w:r>
            <w:r w:rsidR="00831CEA">
              <w:rPr>
                <w:spacing w:val="0"/>
              </w:rPr>
              <w:t>6</w:t>
            </w:r>
          </w:p>
        </w:tc>
        <w:tc>
          <w:tcPr>
            <w:tcW w:w="268" w:type="dxa"/>
            <w:gridSpan w:val="2"/>
          </w:tcPr>
          <w:p w14:paraId="0BC262F2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3B5A9583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187,958</w:t>
            </w:r>
          </w:p>
        </w:tc>
        <w:tc>
          <w:tcPr>
            <w:tcW w:w="237" w:type="dxa"/>
          </w:tcPr>
          <w:p w14:paraId="1D2693E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6C044860" w14:textId="5B1EA3D1" w:rsidR="00FE2B26" w:rsidRPr="00820030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</w:rPr>
            </w:pPr>
            <w:r w:rsidRPr="00CB557B">
              <w:rPr>
                <w:spacing w:val="0"/>
              </w:rPr>
              <w:t>312,64</w:t>
            </w:r>
            <w:r w:rsidR="00831CEA">
              <w:rPr>
                <w:spacing w:val="0"/>
              </w:rPr>
              <w:t>6</w:t>
            </w:r>
          </w:p>
        </w:tc>
        <w:tc>
          <w:tcPr>
            <w:tcW w:w="236" w:type="dxa"/>
            <w:gridSpan w:val="3"/>
          </w:tcPr>
          <w:p w14:paraId="7B596DB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30D282B6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187,958</w:t>
            </w:r>
          </w:p>
        </w:tc>
      </w:tr>
      <w:tr w:rsidR="00FE2B26" w:rsidRPr="009C526C" w14:paraId="7B7AC90B" w14:textId="77777777" w:rsidTr="00151C81">
        <w:trPr>
          <w:tblHeader/>
        </w:trPr>
        <w:tc>
          <w:tcPr>
            <w:tcW w:w="3057" w:type="dxa"/>
          </w:tcPr>
          <w:p w14:paraId="267F0D45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</w:tcPr>
          <w:p w14:paraId="732CD778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1A531AC5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136BAEE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  <w:gridSpan w:val="2"/>
          </w:tcPr>
          <w:p w14:paraId="2BADFB4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C8CA855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</w:tcPr>
          <w:p w14:paraId="4B22A14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0A92F605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42F4D8A3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4627AF3E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CB557B" w:rsidRPr="009C526C" w14:paraId="3900FA9E" w14:textId="77777777" w:rsidTr="00151C81">
        <w:trPr>
          <w:tblHeader/>
        </w:trPr>
        <w:tc>
          <w:tcPr>
            <w:tcW w:w="3057" w:type="dxa"/>
          </w:tcPr>
          <w:p w14:paraId="307F9DF0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2ADACC3E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26DA2803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A3DCB7E" w14:textId="5F1B8784" w:rsidR="00CB557B" w:rsidRPr="008701E2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14D80">
              <w:t>35,3</w:t>
            </w:r>
            <w:r w:rsidR="00831CEA">
              <w:t>89</w:t>
            </w:r>
          </w:p>
        </w:tc>
        <w:tc>
          <w:tcPr>
            <w:tcW w:w="268" w:type="dxa"/>
            <w:gridSpan w:val="2"/>
          </w:tcPr>
          <w:p w14:paraId="4FB4506D" w14:textId="77777777" w:rsidR="00CB557B" w:rsidRPr="008701E2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37E5384" w14:textId="77777777" w:rsidR="00CB557B" w:rsidRPr="008701E2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76,514</w:t>
            </w:r>
          </w:p>
        </w:tc>
        <w:tc>
          <w:tcPr>
            <w:tcW w:w="237" w:type="dxa"/>
          </w:tcPr>
          <w:p w14:paraId="3056DAB4" w14:textId="77777777" w:rsidR="00CB557B" w:rsidRPr="008701E2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0F10E683" w14:textId="68FCBC81" w:rsidR="00CB557B" w:rsidRPr="008701E2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 w:rsidRPr="00DE275E">
              <w:t>35,3</w:t>
            </w:r>
            <w:r w:rsidR="00831CEA">
              <w:t>8</w:t>
            </w:r>
            <w:r w:rsidRPr="00DE275E">
              <w:t>9</w:t>
            </w:r>
          </w:p>
        </w:tc>
        <w:tc>
          <w:tcPr>
            <w:tcW w:w="236" w:type="dxa"/>
            <w:gridSpan w:val="3"/>
          </w:tcPr>
          <w:p w14:paraId="1667EF22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2C4DA007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76,514</w:t>
            </w:r>
          </w:p>
        </w:tc>
      </w:tr>
      <w:tr w:rsidR="00CB557B" w:rsidRPr="009C526C" w14:paraId="4B4216E9" w14:textId="77777777" w:rsidTr="00151C81">
        <w:trPr>
          <w:tblHeader/>
        </w:trPr>
        <w:tc>
          <w:tcPr>
            <w:tcW w:w="3057" w:type="dxa"/>
          </w:tcPr>
          <w:p w14:paraId="759B6393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6547F8FC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1527BBAF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057DDC6" w14:textId="3E2AB602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14D80">
              <w:t>26,590</w:t>
            </w:r>
          </w:p>
        </w:tc>
        <w:tc>
          <w:tcPr>
            <w:tcW w:w="268" w:type="dxa"/>
            <w:gridSpan w:val="2"/>
          </w:tcPr>
          <w:p w14:paraId="35E3CD6C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F4C6F90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12,554</w:t>
            </w:r>
          </w:p>
        </w:tc>
        <w:tc>
          <w:tcPr>
            <w:tcW w:w="237" w:type="dxa"/>
          </w:tcPr>
          <w:p w14:paraId="3260E485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4A2B89DF" w14:textId="42D887D1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DE275E">
              <w:t>26,590</w:t>
            </w:r>
          </w:p>
        </w:tc>
        <w:tc>
          <w:tcPr>
            <w:tcW w:w="236" w:type="dxa"/>
            <w:gridSpan w:val="3"/>
          </w:tcPr>
          <w:p w14:paraId="03551BC3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7316C2F5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12,554</w:t>
            </w:r>
          </w:p>
        </w:tc>
      </w:tr>
      <w:tr w:rsidR="00CB557B" w:rsidRPr="009C526C" w14:paraId="54C2B6BE" w14:textId="77777777" w:rsidTr="00151C81">
        <w:trPr>
          <w:tblHeader/>
        </w:trPr>
        <w:tc>
          <w:tcPr>
            <w:tcW w:w="3057" w:type="dxa"/>
          </w:tcPr>
          <w:p w14:paraId="4175B466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5B967908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36AE08CA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D9401E7" w14:textId="07954984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14D80">
              <w:t>12,649</w:t>
            </w:r>
          </w:p>
        </w:tc>
        <w:tc>
          <w:tcPr>
            <w:tcW w:w="268" w:type="dxa"/>
            <w:gridSpan w:val="2"/>
          </w:tcPr>
          <w:p w14:paraId="4219D090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362EF63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2,622</w:t>
            </w:r>
          </w:p>
        </w:tc>
        <w:tc>
          <w:tcPr>
            <w:tcW w:w="237" w:type="dxa"/>
          </w:tcPr>
          <w:p w14:paraId="3586A951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</w:tcPr>
          <w:p w14:paraId="0A1A681D" w14:textId="07DF266F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 w:rsidRPr="00DE275E">
              <w:t>12,649</w:t>
            </w:r>
          </w:p>
        </w:tc>
        <w:tc>
          <w:tcPr>
            <w:tcW w:w="236" w:type="dxa"/>
            <w:gridSpan w:val="3"/>
          </w:tcPr>
          <w:p w14:paraId="3218D24A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</w:tcPr>
          <w:p w14:paraId="7D482BBC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2,622</w:t>
            </w:r>
          </w:p>
        </w:tc>
      </w:tr>
      <w:tr w:rsidR="00CB557B" w:rsidRPr="009C526C" w14:paraId="59AD3221" w14:textId="77777777" w:rsidTr="00151C81">
        <w:trPr>
          <w:tblHeader/>
        </w:trPr>
        <w:tc>
          <w:tcPr>
            <w:tcW w:w="3057" w:type="dxa"/>
          </w:tcPr>
          <w:p w14:paraId="4CE98325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</w:tcPr>
          <w:p w14:paraId="35590067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327140B7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CC8964" w14:textId="0531F7D1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14D80">
              <w:t>22,173</w:t>
            </w:r>
          </w:p>
        </w:tc>
        <w:tc>
          <w:tcPr>
            <w:tcW w:w="268" w:type="dxa"/>
            <w:gridSpan w:val="2"/>
          </w:tcPr>
          <w:p w14:paraId="6ABFA428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550982C6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20,911</w:t>
            </w:r>
          </w:p>
        </w:tc>
        <w:tc>
          <w:tcPr>
            <w:tcW w:w="237" w:type="dxa"/>
          </w:tcPr>
          <w:p w14:paraId="68EAC383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5B73C6" w14:textId="16D22B12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DE275E">
              <w:t>22,112</w:t>
            </w:r>
          </w:p>
        </w:tc>
        <w:tc>
          <w:tcPr>
            <w:tcW w:w="236" w:type="dxa"/>
            <w:gridSpan w:val="3"/>
          </w:tcPr>
          <w:p w14:paraId="7C753E14" w14:textId="77777777" w:rsidR="00CB557B" w:rsidRPr="009C526C" w:rsidRDefault="00CB557B" w:rsidP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DB8C96" w14:textId="77777777" w:rsidR="00CB557B" w:rsidRPr="009C526C" w:rsidRDefault="00CB557B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20,850</w:t>
            </w:r>
          </w:p>
        </w:tc>
      </w:tr>
      <w:tr w:rsidR="00FE2B26" w:rsidRPr="009C526C" w14:paraId="1939D825" w14:textId="77777777" w:rsidTr="00151C81">
        <w:trPr>
          <w:tblHeader/>
        </w:trPr>
        <w:tc>
          <w:tcPr>
            <w:tcW w:w="3057" w:type="dxa"/>
          </w:tcPr>
          <w:p w14:paraId="6468FB72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2A832DFD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05881A2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15F27F3" w14:textId="2199A627" w:rsidR="00FE2B26" w:rsidRPr="009C526C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CB557B">
              <w:rPr>
                <w:b/>
                <w:bCs/>
                <w:spacing w:val="0"/>
              </w:rPr>
              <w:t>409,447</w:t>
            </w:r>
          </w:p>
        </w:tc>
        <w:tc>
          <w:tcPr>
            <w:tcW w:w="268" w:type="dxa"/>
            <w:gridSpan w:val="2"/>
          </w:tcPr>
          <w:p w14:paraId="4A8C6573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071CD442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300,559</w:t>
            </w:r>
          </w:p>
        </w:tc>
        <w:tc>
          <w:tcPr>
            <w:tcW w:w="237" w:type="dxa"/>
          </w:tcPr>
          <w:p w14:paraId="78079588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006D07" w14:textId="02F91588" w:rsidR="00FE2B26" w:rsidRPr="009C526C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CB557B">
              <w:rPr>
                <w:b/>
                <w:bCs/>
                <w:spacing w:val="0"/>
                <w:lang w:val="en-GB"/>
              </w:rPr>
              <w:t>409,38</w:t>
            </w:r>
            <w:r>
              <w:rPr>
                <w:b/>
                <w:bCs/>
                <w:spacing w:val="0"/>
                <w:lang w:val="en-GB"/>
              </w:rPr>
              <w:t>6</w:t>
            </w:r>
          </w:p>
        </w:tc>
        <w:tc>
          <w:tcPr>
            <w:tcW w:w="236" w:type="dxa"/>
            <w:gridSpan w:val="3"/>
          </w:tcPr>
          <w:p w14:paraId="696391AA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BD804B8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300,498</w:t>
            </w:r>
          </w:p>
        </w:tc>
      </w:tr>
      <w:tr w:rsidR="00FE2B26" w:rsidRPr="00A24098" w14:paraId="0D4DBB4D" w14:textId="77777777" w:rsidTr="00151C81">
        <w:trPr>
          <w:tblHeader/>
        </w:trPr>
        <w:tc>
          <w:tcPr>
            <w:tcW w:w="4225" w:type="dxa"/>
            <w:gridSpan w:val="4"/>
            <w:vAlign w:val="bottom"/>
          </w:tcPr>
          <w:p w14:paraId="5B25B9FD" w14:textId="77777777" w:rsidR="00FE2B26" w:rsidRPr="00362165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362165">
              <w:rPr>
                <w:i/>
                <w:iCs/>
                <w:spacing w:val="0"/>
                <w:cs/>
              </w:rPr>
              <w:t>หัก</w:t>
            </w:r>
            <w:r w:rsidRPr="00362165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5D01BD" w14:textId="0FA05B32" w:rsidR="00FE2B26" w:rsidRPr="00A66B89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  <w:cs/>
              </w:rPr>
            </w:pPr>
            <w:r w:rsidRPr="00A66B89">
              <w:rPr>
                <w:spacing w:val="0"/>
              </w:rPr>
              <w:t>(20,</w:t>
            </w:r>
            <w:r w:rsidR="005A21A4" w:rsidRPr="00A66B89">
              <w:rPr>
                <w:spacing w:val="0"/>
              </w:rPr>
              <w:t>618</w:t>
            </w:r>
            <w:r w:rsidRPr="00A66B89">
              <w:rPr>
                <w:spacing w:val="0"/>
              </w:rPr>
              <w:t>)</w:t>
            </w:r>
          </w:p>
        </w:tc>
        <w:tc>
          <w:tcPr>
            <w:tcW w:w="268" w:type="dxa"/>
            <w:gridSpan w:val="2"/>
          </w:tcPr>
          <w:p w14:paraId="78189FE6" w14:textId="77777777" w:rsidR="00FE2B26" w:rsidRPr="00FE2B26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63BB3E80" w14:textId="77777777" w:rsidR="00FE2B26" w:rsidRPr="00FE2B26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FE2B26">
              <w:t>(20,323)</w:t>
            </w:r>
          </w:p>
        </w:tc>
        <w:tc>
          <w:tcPr>
            <w:tcW w:w="237" w:type="dxa"/>
          </w:tcPr>
          <w:p w14:paraId="2159AFC2" w14:textId="77777777" w:rsidR="00FE2B26" w:rsidRPr="00FE2B26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B8779A" w14:textId="68703742" w:rsidR="00FE2B26" w:rsidRPr="00A66B89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8"/>
              <w:rPr>
                <w:spacing w:val="0"/>
              </w:rPr>
            </w:pPr>
            <w:r w:rsidRPr="00A66B89">
              <w:rPr>
                <w:spacing w:val="0"/>
              </w:rPr>
              <w:t>(20,</w:t>
            </w:r>
            <w:r w:rsidR="005A21A4" w:rsidRPr="00A66B89">
              <w:rPr>
                <w:spacing w:val="0"/>
              </w:rPr>
              <w:t>557</w:t>
            </w:r>
            <w:r w:rsidRPr="00A66B89">
              <w:rPr>
                <w:spacing w:val="0"/>
              </w:rPr>
              <w:t>)</w:t>
            </w:r>
          </w:p>
        </w:tc>
        <w:tc>
          <w:tcPr>
            <w:tcW w:w="236" w:type="dxa"/>
            <w:gridSpan w:val="3"/>
          </w:tcPr>
          <w:p w14:paraId="27D1056C" w14:textId="77777777" w:rsidR="00FE2B26" w:rsidRPr="00FE2B26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8C9B5BC" w14:textId="77777777" w:rsidR="00FE2B26" w:rsidRPr="00A24098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</w:rPr>
            </w:pPr>
            <w:r w:rsidRPr="004034C4">
              <w:t>(20,262)</w:t>
            </w:r>
          </w:p>
        </w:tc>
      </w:tr>
      <w:tr w:rsidR="00FE2B26" w:rsidRPr="009C526C" w14:paraId="4D677D0F" w14:textId="77777777" w:rsidTr="00151C81">
        <w:trPr>
          <w:tblHeader/>
        </w:trPr>
        <w:tc>
          <w:tcPr>
            <w:tcW w:w="3057" w:type="dxa"/>
          </w:tcPr>
          <w:p w14:paraId="7A172FD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</w:tcPr>
          <w:p w14:paraId="669263A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2"/>
          </w:tcPr>
          <w:p w14:paraId="1904F753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0EAD7" w14:textId="58F81CCD" w:rsidR="00FE2B26" w:rsidRPr="00A66B89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A66B89">
              <w:rPr>
                <w:b/>
                <w:bCs/>
                <w:spacing w:val="0"/>
              </w:rPr>
              <w:t>388,</w:t>
            </w:r>
            <w:r w:rsidR="005A21A4" w:rsidRPr="00A66B89">
              <w:rPr>
                <w:b/>
                <w:bCs/>
                <w:spacing w:val="0"/>
              </w:rPr>
              <w:t>829</w:t>
            </w:r>
          </w:p>
        </w:tc>
        <w:tc>
          <w:tcPr>
            <w:tcW w:w="268" w:type="dxa"/>
            <w:gridSpan w:val="2"/>
          </w:tcPr>
          <w:p w14:paraId="488E231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4A28A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4034C4">
              <w:rPr>
                <w:b/>
                <w:bCs/>
              </w:rPr>
              <w:t>280,236</w:t>
            </w:r>
          </w:p>
        </w:tc>
        <w:tc>
          <w:tcPr>
            <w:tcW w:w="237" w:type="dxa"/>
          </w:tcPr>
          <w:p w14:paraId="513C4DAA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C622E" w14:textId="081558EA" w:rsidR="00FE2B26" w:rsidRPr="00A66B89" w:rsidRDefault="00CB5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cs/>
              </w:rPr>
            </w:pPr>
            <w:r w:rsidRPr="00A66B89">
              <w:rPr>
                <w:b/>
                <w:bCs/>
                <w:spacing w:val="0"/>
              </w:rPr>
              <w:t>388,</w:t>
            </w:r>
            <w:r w:rsidR="005A21A4" w:rsidRPr="00A66B89">
              <w:rPr>
                <w:b/>
                <w:bCs/>
                <w:spacing w:val="0"/>
              </w:rPr>
              <w:t>829</w:t>
            </w:r>
          </w:p>
        </w:tc>
        <w:tc>
          <w:tcPr>
            <w:tcW w:w="236" w:type="dxa"/>
            <w:gridSpan w:val="3"/>
          </w:tcPr>
          <w:p w14:paraId="6BCF3601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7C684" w14:textId="77777777" w:rsidR="00FE2B26" w:rsidRPr="009C526C" w:rsidRDefault="00FE2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4034C4">
              <w:rPr>
                <w:b/>
                <w:bCs/>
              </w:rPr>
              <w:t>280,236</w:t>
            </w:r>
          </w:p>
        </w:tc>
      </w:tr>
      <w:tr w:rsidR="00077547" w:rsidRPr="00077547" w14:paraId="499F7B53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5" w:type="dxa"/>
          <w:cantSplit/>
          <w:tblHeader/>
        </w:trPr>
        <w:tc>
          <w:tcPr>
            <w:tcW w:w="4033" w:type="dxa"/>
            <w:gridSpan w:val="3"/>
            <w:vAlign w:val="bottom"/>
          </w:tcPr>
          <w:p w14:paraId="55C799F5" w14:textId="77777777" w:rsidR="00077547" w:rsidRPr="00077547" w:rsidRDefault="000775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6"/>
            <w:vAlign w:val="bottom"/>
          </w:tcPr>
          <w:p w14:paraId="656A3E6B" w14:textId="77777777" w:rsidR="00077547" w:rsidRPr="00077547" w:rsidRDefault="0007754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37E976B9" w14:textId="77777777" w:rsidR="00077547" w:rsidRPr="00077547" w:rsidRDefault="0007754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127C679C" w14:textId="77777777" w:rsidR="00077547" w:rsidRPr="00077547" w:rsidRDefault="0007754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  <w:cs/>
              </w:rPr>
            </w:pPr>
          </w:p>
        </w:tc>
      </w:tr>
      <w:tr w:rsidR="00B94AB8" w:rsidRPr="009C526C" w14:paraId="33D148CC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5" w:type="dxa"/>
          <w:cantSplit/>
          <w:tblHeader/>
        </w:trPr>
        <w:tc>
          <w:tcPr>
            <w:tcW w:w="4033" w:type="dxa"/>
            <w:gridSpan w:val="3"/>
            <w:vAlign w:val="bottom"/>
            <w:hideMark/>
          </w:tcPr>
          <w:p w14:paraId="678299EB" w14:textId="5A7A87B2" w:rsidR="00B94AB8" w:rsidRPr="009C526C" w:rsidRDefault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16" w:type="dxa"/>
            <w:gridSpan w:val="6"/>
            <w:vAlign w:val="bottom"/>
          </w:tcPr>
          <w:p w14:paraId="1857AB62" w14:textId="77777777" w:rsidR="00B94AB8" w:rsidRPr="009C526C" w:rsidRDefault="00B94AB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6568E5D" w14:textId="77777777" w:rsidR="00B94AB8" w:rsidRPr="009C526C" w:rsidRDefault="00B94AB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71A075BA" w14:textId="77777777" w:rsidR="00B94AB8" w:rsidRPr="009C526C" w:rsidRDefault="00B94AB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258" w:rsidRPr="009C526C" w14:paraId="5EE54388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7" w:type="dxa"/>
          <w:cantSplit/>
          <w:tblHeader/>
        </w:trPr>
        <w:tc>
          <w:tcPr>
            <w:tcW w:w="4033" w:type="dxa"/>
            <w:gridSpan w:val="3"/>
            <w:vAlign w:val="bottom"/>
          </w:tcPr>
          <w:p w14:paraId="7EE2870F" w14:textId="52F49E47" w:rsidR="00832258" w:rsidRPr="009C526C" w:rsidRDefault="00087717" w:rsidP="00832258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009E52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หกเ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2" w:type="dxa"/>
            <w:gridSpan w:val="2"/>
          </w:tcPr>
          <w:p w14:paraId="53643931" w14:textId="04C007A2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2" w:type="dxa"/>
            <w:gridSpan w:val="2"/>
          </w:tcPr>
          <w:p w14:paraId="46F2F89F" w14:textId="77777777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</w:tcPr>
          <w:p w14:paraId="7238D436" w14:textId="2BC8CDE2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0931FD67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985" w:type="dxa"/>
            <w:gridSpan w:val="2"/>
          </w:tcPr>
          <w:p w14:paraId="5DD30D8A" w14:textId="6A36B09E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4" w:type="dxa"/>
          </w:tcPr>
          <w:p w14:paraId="04BB5F06" w14:textId="77777777" w:rsidR="00832258" w:rsidRPr="009C526C" w:rsidRDefault="00832258" w:rsidP="00832258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9" w:type="dxa"/>
            <w:gridSpan w:val="3"/>
          </w:tcPr>
          <w:p w14:paraId="23390E45" w14:textId="7D9A9366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0CDAC503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5" w:type="dxa"/>
          <w:cantSplit/>
          <w:tblHeader/>
        </w:trPr>
        <w:tc>
          <w:tcPr>
            <w:tcW w:w="4033" w:type="dxa"/>
            <w:gridSpan w:val="3"/>
            <w:vAlign w:val="bottom"/>
            <w:hideMark/>
          </w:tcPr>
          <w:p w14:paraId="1C5CA9C6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326" w:type="dxa"/>
            <w:gridSpan w:val="13"/>
            <w:vAlign w:val="bottom"/>
            <w:hideMark/>
          </w:tcPr>
          <w:p w14:paraId="29E9E3F4" w14:textId="77777777" w:rsidR="00832258" w:rsidRPr="009C526C" w:rsidRDefault="00832258" w:rsidP="0083225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258" w:rsidRPr="009C526C" w14:paraId="0E997BA0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7" w:type="dxa"/>
          <w:cantSplit/>
          <w:tblHeader/>
        </w:trPr>
        <w:tc>
          <w:tcPr>
            <w:tcW w:w="4033" w:type="dxa"/>
            <w:gridSpan w:val="3"/>
            <w:vAlign w:val="bottom"/>
          </w:tcPr>
          <w:p w14:paraId="5391BF2C" w14:textId="524886FF" w:rsidR="00832258" w:rsidRPr="0026174D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6174D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 xml:space="preserve">1 </w:t>
            </w: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2" w:type="dxa"/>
            <w:gridSpan w:val="2"/>
            <w:vAlign w:val="bottom"/>
          </w:tcPr>
          <w:p w14:paraId="029EF985" w14:textId="5D0B68DE" w:rsidR="00832258" w:rsidRPr="00302BF3" w:rsidRDefault="00420558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spacing w:val="0"/>
              </w:rPr>
            </w:pPr>
            <w:r w:rsidRPr="00302BF3">
              <w:rPr>
                <w:spacing w:val="0"/>
              </w:rPr>
              <w:t>20,323</w:t>
            </w:r>
          </w:p>
        </w:tc>
        <w:tc>
          <w:tcPr>
            <w:tcW w:w="272" w:type="dxa"/>
            <w:gridSpan w:val="2"/>
            <w:vAlign w:val="bottom"/>
          </w:tcPr>
          <w:p w14:paraId="27D71119" w14:textId="77777777" w:rsidR="00832258" w:rsidRPr="00471536" w:rsidRDefault="00832258" w:rsidP="00832258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0B7C541" w14:textId="7CB49E18" w:rsidR="00832258" w:rsidRPr="006661DC" w:rsidRDefault="006661DC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6661DC">
              <w:rPr>
                <w:spacing w:val="0"/>
                <w:cs/>
              </w:rPr>
              <w:t>15</w:t>
            </w:r>
            <w:r w:rsidRPr="006661DC">
              <w:rPr>
                <w:spacing w:val="0"/>
              </w:rPr>
              <w:t>,</w:t>
            </w:r>
            <w:r w:rsidRPr="006661DC">
              <w:rPr>
                <w:spacing w:val="0"/>
                <w:cs/>
              </w:rPr>
              <w:t>295</w:t>
            </w:r>
          </w:p>
        </w:tc>
        <w:tc>
          <w:tcPr>
            <w:tcW w:w="270" w:type="dxa"/>
            <w:gridSpan w:val="2"/>
            <w:vAlign w:val="bottom"/>
          </w:tcPr>
          <w:p w14:paraId="2516F893" w14:textId="77777777" w:rsidR="00832258" w:rsidRPr="006661DC" w:rsidRDefault="00832258" w:rsidP="00832258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D4AEE73" w14:textId="43BEDF8D" w:rsidR="00832258" w:rsidRPr="006661DC" w:rsidRDefault="004205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20,262</w:t>
            </w:r>
          </w:p>
        </w:tc>
        <w:tc>
          <w:tcPr>
            <w:tcW w:w="184" w:type="dxa"/>
            <w:vAlign w:val="bottom"/>
          </w:tcPr>
          <w:p w14:paraId="3EAAAF52" w14:textId="77777777" w:rsidR="00832258" w:rsidRPr="006661DC" w:rsidRDefault="00832258" w:rsidP="00832258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3"/>
            <w:vAlign w:val="bottom"/>
          </w:tcPr>
          <w:p w14:paraId="195FE323" w14:textId="3F92B1AE" w:rsidR="00832258" w:rsidRPr="006661DC" w:rsidRDefault="006661DC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center"/>
              <w:rPr>
                <w:spacing w:val="0"/>
              </w:rPr>
            </w:pPr>
            <w:r w:rsidRPr="006661DC">
              <w:rPr>
                <w:spacing w:val="0"/>
                <w:cs/>
              </w:rPr>
              <w:t>15</w:t>
            </w:r>
            <w:r w:rsidRPr="006661DC">
              <w:rPr>
                <w:spacing w:val="0"/>
              </w:rPr>
              <w:t>,</w:t>
            </w:r>
            <w:r w:rsidRPr="006661DC">
              <w:rPr>
                <w:spacing w:val="0"/>
                <w:cs/>
              </w:rPr>
              <w:t>234</w:t>
            </w:r>
          </w:p>
        </w:tc>
      </w:tr>
      <w:tr w:rsidR="00C57E07" w:rsidRPr="00C57E07" w14:paraId="3633201F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5" w:type="dxa"/>
          <w:cantSplit/>
          <w:tblHeader/>
        </w:trPr>
        <w:tc>
          <w:tcPr>
            <w:tcW w:w="4033" w:type="dxa"/>
            <w:gridSpan w:val="3"/>
            <w:vAlign w:val="bottom"/>
          </w:tcPr>
          <w:p w14:paraId="1757C14F" w14:textId="5208CB29" w:rsidR="00C57E07" w:rsidRPr="0026174D" w:rsidRDefault="00C57E07" w:rsidP="00C57E0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2" w:type="dxa"/>
            <w:gridSpan w:val="2"/>
          </w:tcPr>
          <w:p w14:paraId="2B8F9200" w14:textId="4461D97A" w:rsidR="00C57E07" w:rsidRPr="00302BF3" w:rsidRDefault="005A21A4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spacing w:val="0"/>
              </w:rPr>
            </w:pPr>
            <w:r w:rsidRPr="00302BF3">
              <w:rPr>
                <w:spacing w:val="0"/>
              </w:rPr>
              <w:t>295</w:t>
            </w:r>
          </w:p>
        </w:tc>
        <w:tc>
          <w:tcPr>
            <w:tcW w:w="272" w:type="dxa"/>
            <w:gridSpan w:val="2"/>
            <w:vAlign w:val="bottom"/>
          </w:tcPr>
          <w:p w14:paraId="3DE0C977" w14:textId="77777777" w:rsidR="00C57E07" w:rsidRPr="00CA755E" w:rsidRDefault="00C57E07" w:rsidP="00C57E0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739DAE4C" w14:textId="6A7665A1" w:rsidR="00C57E07" w:rsidRPr="00CA755E" w:rsidRDefault="00C57E07" w:rsidP="009A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C57E07">
              <w:rPr>
                <w:spacing w:val="0"/>
              </w:rPr>
              <w:t>2,976</w:t>
            </w:r>
          </w:p>
        </w:tc>
        <w:tc>
          <w:tcPr>
            <w:tcW w:w="270" w:type="dxa"/>
            <w:gridSpan w:val="2"/>
            <w:vAlign w:val="bottom"/>
          </w:tcPr>
          <w:p w14:paraId="0334922C" w14:textId="77777777" w:rsidR="00C57E07" w:rsidRPr="00CA755E" w:rsidRDefault="00C57E07" w:rsidP="00C57E07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2D85F81" w14:textId="56CF3B42" w:rsidR="00C57E07" w:rsidRPr="00A66B89" w:rsidRDefault="005A21A4" w:rsidP="00C5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A66B89">
              <w:rPr>
                <w:spacing w:val="0"/>
              </w:rPr>
              <w:t>295</w:t>
            </w:r>
          </w:p>
        </w:tc>
        <w:tc>
          <w:tcPr>
            <w:tcW w:w="184" w:type="dxa"/>
            <w:vAlign w:val="bottom"/>
          </w:tcPr>
          <w:p w14:paraId="11D49037" w14:textId="213D32F5" w:rsidR="00C57E07" w:rsidRPr="009D0886" w:rsidRDefault="00C57E07" w:rsidP="00C57E07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gridSpan w:val="2"/>
          </w:tcPr>
          <w:p w14:paraId="1C9FB6C3" w14:textId="3D52709F" w:rsidR="00C57E07" w:rsidRPr="00D6395E" w:rsidRDefault="00C57E07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C57E07">
              <w:rPr>
                <w:spacing w:val="0"/>
              </w:rPr>
              <w:t>2,976</w:t>
            </w:r>
          </w:p>
        </w:tc>
      </w:tr>
      <w:tr w:rsidR="005A21A4" w:rsidRPr="004B78EF" w14:paraId="6024F127" w14:textId="77777777" w:rsidTr="00151C81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7" w:type="dxa"/>
          <w:cantSplit/>
        </w:trPr>
        <w:tc>
          <w:tcPr>
            <w:tcW w:w="4033" w:type="dxa"/>
            <w:gridSpan w:val="3"/>
          </w:tcPr>
          <w:p w14:paraId="3FC4AE80" w14:textId="10AAC25B" w:rsidR="005A21A4" w:rsidRPr="0026174D" w:rsidRDefault="005A21A4" w:rsidP="005A21A4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E74197">
              <w:rPr>
                <w:rFonts w:hint="cs"/>
                <w:b/>
                <w:bCs/>
                <w:spacing w:val="0"/>
                <w:cs/>
              </w:rPr>
              <w:t xml:space="preserve">ณ วันที่ </w:t>
            </w:r>
            <w:r w:rsidRPr="006661DC">
              <w:rPr>
                <w:b/>
                <w:bCs/>
                <w:spacing w:val="0"/>
              </w:rPr>
              <w:t>3</w:t>
            </w:r>
            <w:r>
              <w:rPr>
                <w:rFonts w:hint="cs"/>
                <w:b/>
                <w:bCs/>
                <w:spacing w:val="0"/>
                <w:cs/>
              </w:rPr>
              <w:t>0 มิถุนายน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36FE" w14:textId="74F3EBD5" w:rsidR="005A21A4" w:rsidRPr="00A66B89" w:rsidRDefault="005A21A4" w:rsidP="005A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A66B89">
              <w:rPr>
                <w:b/>
                <w:bCs/>
                <w:spacing w:val="0"/>
              </w:rPr>
              <w:t>20,618</w:t>
            </w:r>
          </w:p>
        </w:tc>
        <w:tc>
          <w:tcPr>
            <w:tcW w:w="272" w:type="dxa"/>
            <w:gridSpan w:val="2"/>
          </w:tcPr>
          <w:p w14:paraId="4DB5ADF3" w14:textId="77777777" w:rsidR="005A21A4" w:rsidRPr="00CB557B" w:rsidRDefault="005A21A4" w:rsidP="005A21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DF30E6" w14:textId="52D39D07" w:rsidR="005A21A4" w:rsidRPr="00CA755E" w:rsidRDefault="005A21A4" w:rsidP="005A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C57E07">
              <w:rPr>
                <w:b/>
                <w:bCs/>
                <w:spacing w:val="0"/>
              </w:rPr>
              <w:t>18,271</w:t>
            </w:r>
          </w:p>
        </w:tc>
        <w:tc>
          <w:tcPr>
            <w:tcW w:w="270" w:type="dxa"/>
            <w:gridSpan w:val="2"/>
          </w:tcPr>
          <w:p w14:paraId="0663B76F" w14:textId="77777777" w:rsidR="005A21A4" w:rsidRPr="00CA755E" w:rsidRDefault="005A21A4" w:rsidP="005A21A4">
            <w:pPr>
              <w:pStyle w:val="acctfourfigures"/>
              <w:tabs>
                <w:tab w:val="decimal" w:pos="731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80C290" w14:textId="000DEF07" w:rsidR="005A21A4" w:rsidRPr="00A66B89" w:rsidRDefault="005A21A4" w:rsidP="005A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A66B89">
              <w:rPr>
                <w:b/>
                <w:bCs/>
                <w:spacing w:val="0"/>
              </w:rPr>
              <w:t>20,557</w:t>
            </w:r>
          </w:p>
        </w:tc>
        <w:tc>
          <w:tcPr>
            <w:tcW w:w="184" w:type="dxa"/>
          </w:tcPr>
          <w:p w14:paraId="78B4F2B7" w14:textId="77777777" w:rsidR="005A21A4" w:rsidRPr="00AF04D0" w:rsidRDefault="005A21A4" w:rsidP="005A21A4">
            <w:pPr>
              <w:pStyle w:val="acctfourfigures"/>
              <w:tabs>
                <w:tab w:val="decimal" w:pos="878"/>
              </w:tabs>
              <w:spacing w:line="240" w:lineRule="auto"/>
              <w:ind w:right="11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D03F9B" w14:textId="06B0E7F5" w:rsidR="005A21A4" w:rsidRPr="00302BF3" w:rsidRDefault="005A21A4" w:rsidP="0030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302BF3">
              <w:rPr>
                <w:b/>
                <w:bCs/>
                <w:spacing w:val="0"/>
              </w:rPr>
              <w:t>18,210</w:t>
            </w:r>
          </w:p>
        </w:tc>
      </w:tr>
    </w:tbl>
    <w:p w14:paraId="50D09FB0" w14:textId="77777777" w:rsidR="00151C81" w:rsidRDefault="00151C81" w:rsidP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</w:rPr>
      </w:pPr>
    </w:p>
    <w:p w14:paraId="49A0C206" w14:textId="039D9E5A" w:rsidR="004B4E75" w:rsidRPr="009C526C" w:rsidRDefault="006A7DDA" w:rsidP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cs/>
          <w:lang w:val="th-TH"/>
        </w:rPr>
      </w:pPr>
      <w:r>
        <w:rPr>
          <w:b/>
          <w:bCs/>
          <w:spacing w:val="0"/>
        </w:rPr>
        <w:t>4</w:t>
      </w:r>
      <w:r w:rsidR="00077547">
        <w:rPr>
          <w:b/>
          <w:bCs/>
          <w:spacing w:val="0"/>
          <w:cs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151C81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7994197A" w:rsidR="007C3EF7" w:rsidRPr="009C526C" w:rsidRDefault="00087717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E5297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หกเ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cs/>
              </w:rPr>
              <w:t>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30 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</w:t>
            </w:r>
            <w:r w:rsidR="00832258">
              <w:rPr>
                <w:rFonts w:asciiTheme="majorBidi" w:hAnsiTheme="majorBidi"/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4BB8EF81" w14:textId="17CB149A" w:rsidR="007B3986" w:rsidRPr="009C526C" w:rsidRDefault="00331F44" w:rsidP="0003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215,923</w:t>
            </w:r>
          </w:p>
        </w:tc>
        <w:tc>
          <w:tcPr>
            <w:tcW w:w="261" w:type="dxa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08BDDA4D" w14:textId="06EB94BF" w:rsidR="007B3986" w:rsidRPr="009C526C" w:rsidRDefault="00331F44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>
              <w:rPr>
                <w:spacing w:val="0"/>
              </w:rPr>
              <w:t>215,923</w:t>
            </w:r>
          </w:p>
        </w:tc>
      </w:tr>
      <w:tr w:rsidR="00331F44" w:rsidRPr="009C526C" w14:paraId="64510F52" w14:textId="77777777" w:rsidTr="00982F4D">
        <w:tc>
          <w:tcPr>
            <w:tcW w:w="5220" w:type="dxa"/>
          </w:tcPr>
          <w:p w14:paraId="0AB18B67" w14:textId="35A2F3AC" w:rsidR="00331F44" w:rsidRPr="009C526C" w:rsidRDefault="00331F44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 xml:space="preserve">จำหน่ายสินทรัพย์ </w:t>
            </w:r>
            <w:r>
              <w:rPr>
                <w:spacing w:val="0"/>
              </w:rPr>
              <w:t xml:space="preserve">- </w:t>
            </w:r>
            <w:r>
              <w:rPr>
                <w:rFonts w:hint="cs"/>
                <w:spacing w:val="0"/>
                <w:cs/>
              </w:rPr>
              <w:t>ราคาตามบัญชีสุทธิ</w:t>
            </w:r>
          </w:p>
        </w:tc>
        <w:tc>
          <w:tcPr>
            <w:tcW w:w="276" w:type="dxa"/>
          </w:tcPr>
          <w:p w14:paraId="583D9FCB" w14:textId="77777777" w:rsidR="00331F44" w:rsidRPr="009C526C" w:rsidRDefault="00331F44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4F28237C" w14:textId="6C508460" w:rsidR="00331F44" w:rsidRDefault="00331F44" w:rsidP="0003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681</w:t>
            </w:r>
          </w:p>
        </w:tc>
        <w:tc>
          <w:tcPr>
            <w:tcW w:w="261" w:type="dxa"/>
            <w:vAlign w:val="bottom"/>
          </w:tcPr>
          <w:p w14:paraId="51E625BC" w14:textId="77777777" w:rsidR="00331F44" w:rsidRPr="009C526C" w:rsidRDefault="00331F44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05428766" w14:textId="305833FD" w:rsidR="00331F44" w:rsidRDefault="00331F44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>
              <w:rPr>
                <w:spacing w:val="0"/>
              </w:rPr>
              <w:t>681</w:t>
            </w:r>
          </w:p>
        </w:tc>
      </w:tr>
    </w:tbl>
    <w:p w14:paraId="147B7859" w14:textId="77777777" w:rsidR="002D30A3" w:rsidRDefault="002D30A3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3AF8BCCC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br w:type="page"/>
      </w:r>
    </w:p>
    <w:p w14:paraId="4A948D0D" w14:textId="3C58EFEA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lastRenderedPageBreak/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151C81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B94AB8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1A360FA7" w:rsidR="00B94AB8" w:rsidRPr="009C526C" w:rsidRDefault="00087717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E5297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หกเ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cs/>
              </w:rPr>
              <w:t>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30 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</w:t>
            </w:r>
            <w:r w:rsidR="000860BD">
              <w:rPr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275" w:type="dxa"/>
          </w:tcPr>
          <w:p w14:paraId="46889B87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B94AB8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B94AB8" w:rsidRPr="009C526C" w:rsidRDefault="00B94AB8" w:rsidP="00B94AB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4AB8" w:rsidRPr="009C526C" w14:paraId="7663335E" w14:textId="77777777" w:rsidTr="00A17CB8">
        <w:tc>
          <w:tcPr>
            <w:tcW w:w="5220" w:type="dxa"/>
          </w:tcPr>
          <w:p w14:paraId="51519BAC" w14:textId="1BF5C348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</w:tcPr>
          <w:p w14:paraId="72B9256E" w14:textId="7EA9D96C" w:rsidR="00B94AB8" w:rsidRPr="009C526C" w:rsidRDefault="005124E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5124E6">
              <w:rPr>
                <w:spacing w:val="0"/>
                <w:cs/>
              </w:rPr>
              <w:t>1</w:t>
            </w:r>
            <w:r w:rsidR="00331F44">
              <w:rPr>
                <w:spacing w:val="0"/>
              </w:rPr>
              <w:t>4,700</w:t>
            </w:r>
          </w:p>
        </w:tc>
        <w:tc>
          <w:tcPr>
            <w:tcW w:w="262" w:type="dxa"/>
            <w:vAlign w:val="bottom"/>
          </w:tcPr>
          <w:p w14:paraId="43DDF50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</w:tcPr>
          <w:p w14:paraId="350E085A" w14:textId="0789DBA4" w:rsidR="00B94AB8" w:rsidRPr="009C526C" w:rsidRDefault="005124E6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5124E6">
              <w:rPr>
                <w:spacing w:val="0"/>
                <w:cs/>
              </w:rPr>
              <w:t>1</w:t>
            </w:r>
            <w:r w:rsidR="00331F44">
              <w:rPr>
                <w:spacing w:val="0"/>
              </w:rPr>
              <w:t>4,700</w:t>
            </w:r>
          </w:p>
        </w:tc>
      </w:tr>
    </w:tbl>
    <w:p w14:paraId="4C5EB684" w14:textId="77777777" w:rsidR="004D7353" w:rsidRDefault="004D735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cs/>
          <w:lang w:val="th-TH"/>
        </w:rPr>
      </w:pPr>
    </w:p>
    <w:p w14:paraId="35A2FF94" w14:textId="05D4B635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151C81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</w:rPr>
      </w:pPr>
    </w:p>
    <w:p w14:paraId="4D4F34E6" w14:textId="0AA4D45D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331F44">
        <w:rPr>
          <w:rFonts w:hint="cs"/>
          <w:spacing w:val="0"/>
          <w:cs/>
        </w:rPr>
        <w:t>หก</w:t>
      </w:r>
      <w:r w:rsidR="00832258" w:rsidRPr="00832258">
        <w:rPr>
          <w:spacing w:val="0"/>
          <w:cs/>
        </w:rPr>
        <w:t xml:space="preserve">เดือนสิ้นสุดวันที่ </w:t>
      </w:r>
      <w:r w:rsidR="00AB6441">
        <w:rPr>
          <w:spacing w:val="0"/>
        </w:rPr>
        <w:t xml:space="preserve">30 </w:t>
      </w:r>
      <w:r w:rsidR="00AB6441">
        <w:rPr>
          <w:rFonts w:hint="cs"/>
          <w:spacing w:val="0"/>
          <w:cs/>
        </w:rPr>
        <w:t xml:space="preserve">มิถุนายน </w:t>
      </w:r>
      <w:r w:rsidR="000860BD">
        <w:rPr>
          <w:spacing w:val="0"/>
        </w:rPr>
        <w:t>2569</w:t>
      </w:r>
      <w:r w:rsidR="00832258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กลุ่มบริษัทเช่าอาคาร</w:t>
      </w:r>
      <w:r w:rsidR="00A249C0">
        <w:rPr>
          <w:rFonts w:hint="cs"/>
          <w:spacing w:val="0"/>
          <w:cs/>
          <w:lang w:val="th-TH"/>
        </w:rPr>
        <w:t xml:space="preserve"> พื้นที่เพื่อให้บริการ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AC252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6D4187">
        <w:rPr>
          <w:spacing w:val="0"/>
        </w:rPr>
        <w:t>3</w:t>
      </w:r>
      <w:r w:rsidR="00AF08B9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ปี โดยมีค่าเช่าคงที่ตลอดอายุสัญญา</w:t>
      </w:r>
    </w:p>
    <w:p w14:paraId="1CD1F689" w14:textId="77777777" w:rsidR="001E19B2" w:rsidRPr="009C526C" w:rsidRDefault="001E19B2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3D6DE8AF" w:rsidR="007C3EF7" w:rsidRPr="00AD22FF" w:rsidRDefault="00087717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  <w:highlight w:val="green"/>
              </w:rPr>
            </w:pPr>
            <w:r w:rsidRPr="009E5297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หกเ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cs/>
              </w:rPr>
              <w:t>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30 </w:t>
            </w:r>
            <w:r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</w:t>
            </w:r>
            <w:r w:rsidR="006D4187">
              <w:rPr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6E7D2B2D" w:rsidR="007C3EF7" w:rsidRPr="009C526C" w:rsidRDefault="005124E6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23,</w:t>
            </w:r>
            <w:r w:rsidR="00831CEA">
              <w:rPr>
                <w:spacing w:val="0"/>
              </w:rPr>
              <w:t>187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4FD6F52E" w:rsidR="007C3EF7" w:rsidRPr="009C526C" w:rsidRDefault="005124E6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23,</w:t>
            </w:r>
            <w:r w:rsidR="00831CEA">
              <w:rPr>
                <w:spacing w:val="0"/>
              </w:rPr>
              <w:t>187</w:t>
            </w:r>
          </w:p>
        </w:tc>
      </w:tr>
    </w:tbl>
    <w:p w14:paraId="12F94A7D" w14:textId="77777777" w:rsidR="007A62F9" w:rsidRPr="00151C81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spacing w:val="0"/>
        </w:rPr>
      </w:pPr>
    </w:p>
    <w:p w14:paraId="637400CB" w14:textId="00AB6977" w:rsidR="004B4E75" w:rsidRPr="005450D5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7</w:t>
      </w:r>
      <w:r w:rsidR="000440DB" w:rsidRPr="009C526C">
        <w:rPr>
          <w:b/>
          <w:bCs/>
          <w:spacing w:val="0"/>
        </w:rPr>
        <w:tab/>
      </w:r>
      <w:r w:rsidR="004B4E75" w:rsidRPr="005450D5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Default="008917D5" w:rsidP="005E0332">
      <w:pPr>
        <w:rPr>
          <w:spacing w:val="0"/>
          <w:lang w:eastAsia="x-none"/>
        </w:rPr>
      </w:pPr>
    </w:p>
    <w:p w14:paraId="3729F52C" w14:textId="2EE3FD6D" w:rsidR="00077547" w:rsidRPr="00077547" w:rsidRDefault="00077547" w:rsidP="0007754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695354A2" w14:textId="77777777" w:rsidR="00077547" w:rsidRPr="005450D5" w:rsidRDefault="00077547" w:rsidP="005E0332">
      <w:pPr>
        <w:rPr>
          <w:spacing w:val="0"/>
          <w:lang w:eastAsia="x-none"/>
        </w:rPr>
      </w:pPr>
    </w:p>
    <w:p w14:paraId="36BAE71D" w14:textId="64840B6D" w:rsidR="002E71D1" w:rsidRPr="00F42AF4" w:rsidRDefault="002E71D1" w:rsidP="002E71D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 w:rsidRPr="002E71D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</w:t>
      </w:r>
      <w:r w:rsidR="009B599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มีเ</w:t>
      </w:r>
      <w:r w:rsidRPr="002E71D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งินกู้ยืมระยะสั้นกับสถาบันการเงินแห่งหนึ่งในรูปแบบ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ของตั๋วสัญญาใช้เงินจำนวน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CA74B3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โดยมีอัตราดอกเบี้ยร้อยละ</w:t>
      </w:r>
      <w:r w:rsidR="00CA74B3" w:rsidRPr="00A66B89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CA74B3" w:rsidRPr="00A66B89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MMR </w:t>
      </w:r>
      <w:r w:rsidR="00CA74B3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9B5990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9B5990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ตั๋วสัญญาใช้เงินดังกล่าวบริษัทได้ชำระเต็มจำนวนแล้วในเดือนมกราคม </w:t>
      </w:r>
      <w:r w:rsidR="009B5990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691DC928" w14:textId="77777777" w:rsidR="002E71D1" w:rsidRPr="00F42AF4" w:rsidRDefault="002E71D1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</w:p>
    <w:p w14:paraId="5269981E" w14:textId="49BBCC37" w:rsidR="008F6E6F" w:rsidRPr="00F42AF4" w:rsidRDefault="00077547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ณ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วันที่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3</w:t>
      </w:r>
      <w:r w:rsidR="00087717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0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ม</w:t>
      </w:r>
      <w:r w:rsidR="00087717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ิถุนายน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65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ล้านบาท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โดยมีอัตราดอกเบี้ยร้อยละ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3.00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ตั๋วสัญญาใช้เงินดังกล่าวครบกำหนดชำระเมื่อเริ่มแรกในเดือนพฤษภาคม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2568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บริษัทมีการต่ออายุตั๋วสัญญาใช้เงินหลายครั้งในจำนวนเงินเท่าเดิม พร้อมปรับอัตราดอกเบี้ย</w:t>
      </w:r>
      <w:r w:rsidR="008F6E6F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ใหม่ </w:t>
      </w:r>
      <w:r w:rsidR="00831CEA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โดย ณ วันที่ </w:t>
      </w:r>
      <w:r w:rsidR="00831CEA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30 </w:t>
      </w:r>
      <w:r w:rsidR="00831CEA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831CEA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831CEA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ตั๋วสัญญาใช้เงินมีอัตราดอกเบี้ยร้อยละ </w:t>
      </w:r>
      <w:r w:rsidR="0054055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2.05 </w:t>
      </w:r>
      <w:r w:rsidR="0054055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31CEA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8F6E6F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ตั๋วสัญญาใช้เงินที่ต่ออายุดังกล่าวจะครบกำหนดชำระในเดือน</w:t>
      </w:r>
      <w:r w:rsidR="000C18D0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กรกฎาคม</w:t>
      </w:r>
      <w:r w:rsidR="008F6E6F" w:rsidRPr="00A66B89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A66B89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37FD8FEA" w14:textId="77777777" w:rsidR="008F6E6F" w:rsidRPr="00F0147E" w:rsidRDefault="008F6E6F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lang w:val="en-US"/>
        </w:rPr>
      </w:pPr>
    </w:p>
    <w:p w14:paraId="0ECF838A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MS Mincho"/>
          <w:color w:val="000000" w:themeColor="text1"/>
          <w:cs/>
          <w:lang w:eastAsia="x-none"/>
        </w:rPr>
      </w:pPr>
      <w:r>
        <w:rPr>
          <w:rFonts w:eastAsia="MS Mincho"/>
          <w:b/>
          <w:bCs/>
          <w:color w:val="000000" w:themeColor="text1"/>
          <w:cs/>
        </w:rPr>
        <w:br w:type="page"/>
      </w:r>
    </w:p>
    <w:p w14:paraId="1586D5C2" w14:textId="19027858" w:rsidR="008F6E6F" w:rsidRPr="00F42AF4" w:rsidRDefault="00077547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lastRenderedPageBreak/>
        <w:t xml:space="preserve">ณ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วันที่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087717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3</w:t>
      </w:r>
      <w:r w:rsidR="00087717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0</w:t>
      </w:r>
      <w:r w:rsidR="00087717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087717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ม</w:t>
      </w:r>
      <w:r w:rsidR="00087717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ิถุนายน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70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ล้านบาท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โดยมีอัตราดอกเบี้ยร้อยละ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MMR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</w:t>
      </w: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สิงหาคม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2568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บริษัทมีการต่ออายุตั๋วสัญญาใช้เงินหลายครั้งในจำนวนเงินเท่าเดิม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โดยไม่มีการ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ปรับอัตรา</w:t>
      </w:r>
      <w:r w:rsidR="008F6E6F" w:rsidRPr="001D3CCC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ดอกเบี้ย ตั๋วสัญญาใช้เงินที่ต่ออายุดังกล่าวจะครบกำหนดชำระในเดือน</w:t>
      </w:r>
      <w:r w:rsidR="000C18D0" w:rsidRPr="001D3CCC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กรกฎาคม</w:t>
      </w:r>
      <w:r w:rsidR="008F6E6F" w:rsidRPr="001D3CCC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1D3CCC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437AA06F" w14:textId="77777777" w:rsidR="008F6E6F" w:rsidRPr="00F0147E" w:rsidRDefault="008F6E6F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1260F6C" w14:textId="7A35E2D0" w:rsidR="0049072B" w:rsidRPr="005602CB" w:rsidRDefault="00077547" w:rsidP="005602CB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ณ 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วันที่ 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3</w:t>
      </w:r>
      <w:r w:rsidR="00087717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0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ม</w:t>
      </w:r>
      <w:r w:rsidR="00087717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ิถุนายน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5A010C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49072B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2E71D1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30</w:t>
      </w:r>
      <w:r w:rsidR="00CA687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49072B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CA74B3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โดยมีอัตราดอกเบี้ยร้อยละ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2.32</w:t>
      </w:r>
      <w:r w:rsidR="00CA74B3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CA74B3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CA74B3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</w:t>
      </w:r>
      <w:r w:rsidR="000C18D0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เมษายน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บริษัทมีการต่ออายุตั๋วสัญญาใช้เงินในจำนวนเงินเท่าเดิม พร้อมปรับอัตรา</w:t>
      </w:r>
      <w:r w:rsid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br/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ดอกเบี้ยใหม่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โดย ณ วันที่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30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ตั๋วสัญญาใช้เงินมีอัตราดอกเบี้ยร้อยละ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2.05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540554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ตั๋วสัญญาใช้เงินที่</w:t>
      </w:r>
      <w:r w:rsid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br/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ต่ออายุดังกล่าวจะครบกำหนดชำระในเดือนกรกฎาคม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3C2A8F55" w14:textId="77777777" w:rsidR="0049072B" w:rsidRPr="00F0147E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cs/>
          <w:lang w:eastAsia="x-none"/>
        </w:rPr>
      </w:pPr>
    </w:p>
    <w:p w14:paraId="42C0989B" w14:textId="004B2EEA" w:rsidR="0091226D" w:rsidRPr="005602CB" w:rsidRDefault="00077547" w:rsidP="005602CB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ณ </w:t>
      </w:r>
      <w:r w:rsidR="002E71D1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วั</w:t>
      </w:r>
      <w:r w:rsidR="002E71D1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นที่ </w:t>
      </w:r>
      <w:r w:rsidR="00087717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30 </w:t>
      </w:r>
      <w:r w:rsidR="00087717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ม</w:t>
      </w:r>
      <w:r w:rsidR="00087717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ิถุนายน</w:t>
      </w:r>
      <w:r w:rsidR="00087717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2E71D1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2E71D1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2E71D1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40 </w:t>
      </w:r>
      <w:r w:rsidR="002E71D1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CA74B3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โดยมีอัตราดอกเบี้ยร้อยละ</w:t>
      </w:r>
      <w:r w:rsidR="00540554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2.32</w:t>
      </w:r>
      <w:r w:rsidR="00CA74B3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CA74B3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CA74B3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</w:t>
      </w:r>
      <w:r w:rsidR="000C18D0" w:rsidRPr="005602CB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เมษายน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บริษัทมีการต่ออายุตั๋วสัญญาใช้เงินในจำนวนเงินเท่าเดิม พร้อมปรับอัตรา</w:t>
      </w:r>
      <w:r w:rsid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br/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ดอกเบี้ยใหม่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โดย ณ วันที่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30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2569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ตั๋วสัญญาใช้เงินมีอัตราดอกเบี้ยร้อยละ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2.05 </w:t>
      </w:r>
      <w:r w:rsidR="00540554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ตั๋วสัญญาใช้เงินที่</w:t>
      </w:r>
      <w:r w:rsid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br/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ต่ออายุดังกล่าวจะครบกำหนดชำระในเดือนกรกฎาคม </w:t>
      </w:r>
      <w:r w:rsidR="000C18D0" w:rsidRPr="005602CB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63BA6D06" w14:textId="77777777" w:rsidR="000C18D0" w:rsidRPr="00F0147E" w:rsidRDefault="000C18D0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7EFCB25B" w14:textId="32E9EAFB" w:rsidR="00077547" w:rsidRPr="00077547" w:rsidRDefault="00077547" w:rsidP="0007754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เงินกู้ยืมระยะ</w:t>
      </w:r>
      <w:r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ยาว</w:t>
      </w: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44650663" w14:textId="77777777" w:rsidR="00077547" w:rsidRPr="00F0147E" w:rsidRDefault="00077547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DD4C560" w14:textId="3FD988A8" w:rsidR="00D85C6C" w:rsidRPr="00077547" w:rsidRDefault="002D1BD2" w:rsidP="00077547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  <w:bookmarkStart w:id="0" w:name="_Hlk190273837"/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บริษัททำสัญญาเงินกู้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ยืม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ระยะยาวกับสถาบันการเงินแห่งหนึ่ง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เป็น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วงเงิน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จำนวน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>300</w:t>
      </w:r>
      <w:r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ล้านบาท 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โดยมี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อัตราดอกเบี้ย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 xml:space="preserve">MLR </w:t>
      </w:r>
      <w:r w:rsidR="00832E2A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หักด้วยอัตราร้อยละ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 xml:space="preserve">3.25 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ต่อปี </w:t>
      </w:r>
      <w:r w:rsidR="00F0147E">
        <w:rPr>
          <w:rFonts w:eastAsia="MS Mincho" w:hint="cs"/>
          <w:color w:val="000000" w:themeColor="text1"/>
          <w:spacing w:val="0"/>
          <w:cs/>
          <w:lang w:eastAsia="x-none"/>
        </w:rPr>
        <w:t>ในระหว่างงวด</w:t>
      </w:r>
      <w:r w:rsidR="00087717">
        <w:rPr>
          <w:rFonts w:eastAsia="MS Mincho" w:hint="cs"/>
          <w:color w:val="000000" w:themeColor="text1"/>
          <w:spacing w:val="0"/>
          <w:cs/>
          <w:lang w:eastAsia="x-none"/>
        </w:rPr>
        <w:t>หก</w:t>
      </w:r>
      <w:r w:rsidR="00F0147E">
        <w:rPr>
          <w:rFonts w:eastAsia="MS Mincho" w:hint="cs"/>
          <w:color w:val="000000" w:themeColor="text1"/>
          <w:spacing w:val="0"/>
          <w:cs/>
          <w:lang w:eastAsia="x-none"/>
        </w:rPr>
        <w:t xml:space="preserve">เดือนสิ้นสุดวันที่ </w:t>
      </w:r>
      <w:r w:rsidR="00087717" w:rsidRPr="00F42AF4">
        <w:rPr>
          <w:rFonts w:asciiTheme="majorBidi" w:eastAsia="MS Mincho" w:hAnsiTheme="majorBidi" w:cstheme="majorBidi"/>
          <w:color w:val="000000" w:themeColor="text1"/>
        </w:rPr>
        <w:t>3</w:t>
      </w:r>
      <w:r w:rsidR="00087717">
        <w:rPr>
          <w:rFonts w:asciiTheme="majorBidi" w:eastAsia="MS Mincho" w:hAnsiTheme="majorBidi" w:cstheme="majorBidi"/>
          <w:color w:val="000000" w:themeColor="text1"/>
        </w:rPr>
        <w:t>0</w:t>
      </w:r>
      <w:r w:rsidR="00087717" w:rsidRPr="00F42AF4">
        <w:rPr>
          <w:rFonts w:asciiTheme="majorBidi" w:eastAsia="MS Mincho" w:hAnsiTheme="majorBidi" w:cstheme="majorBidi"/>
          <w:color w:val="000000" w:themeColor="text1"/>
        </w:rPr>
        <w:t xml:space="preserve"> </w:t>
      </w:r>
      <w:r w:rsidR="00087717" w:rsidRPr="00F42AF4">
        <w:rPr>
          <w:rFonts w:asciiTheme="majorBidi" w:eastAsia="MS Mincho" w:hAnsiTheme="majorBidi"/>
          <w:color w:val="000000" w:themeColor="text1"/>
          <w:cs/>
        </w:rPr>
        <w:t>ม</w:t>
      </w:r>
      <w:r w:rsidR="00087717">
        <w:rPr>
          <w:rFonts w:asciiTheme="majorBidi" w:eastAsia="MS Mincho" w:hAnsiTheme="majorBidi" w:hint="cs"/>
          <w:color w:val="000000" w:themeColor="text1"/>
          <w:cs/>
        </w:rPr>
        <w:t>ิถุนายน</w:t>
      </w:r>
      <w:r w:rsidR="00087717" w:rsidRPr="00F42AF4">
        <w:rPr>
          <w:rFonts w:asciiTheme="majorBidi" w:eastAsia="MS Mincho" w:hAnsiTheme="majorBidi"/>
          <w:color w:val="000000" w:themeColor="text1"/>
          <w:cs/>
        </w:rPr>
        <w:t xml:space="preserve"> </w:t>
      </w:r>
      <w:r w:rsidR="00F0147E">
        <w:rPr>
          <w:rFonts w:eastAsia="MS Mincho"/>
          <w:color w:val="000000" w:themeColor="text1"/>
          <w:spacing w:val="0"/>
          <w:lang w:eastAsia="x-none"/>
        </w:rPr>
        <w:t xml:space="preserve">2569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บริษัท</w:t>
      </w:r>
      <w:r w:rsidR="005D3E36" w:rsidRPr="00077547">
        <w:rPr>
          <w:rFonts w:eastAsia="MS Mincho" w:hint="cs"/>
          <w:color w:val="000000" w:themeColor="text1"/>
          <w:spacing w:val="0"/>
          <w:cs/>
          <w:lang w:eastAsia="x-none"/>
        </w:rPr>
        <w:t>มีการ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เบิก</w:t>
      </w:r>
      <w:r w:rsidR="00F0147E">
        <w:rPr>
          <w:rFonts w:eastAsia="MS Mincho"/>
          <w:color w:val="000000" w:themeColor="text1"/>
          <w:spacing w:val="0"/>
          <w:lang w:eastAsia="x-none"/>
        </w:rPr>
        <w:br/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เงินกู้ยืม</w:t>
      </w:r>
      <w:r w:rsidR="005D3E36" w:rsidRPr="00077547">
        <w:rPr>
          <w:rFonts w:eastAsia="MS Mincho" w:hint="cs"/>
          <w:color w:val="000000" w:themeColor="text1"/>
          <w:spacing w:val="0"/>
          <w:cs/>
          <w:lang w:eastAsia="x-none"/>
        </w:rPr>
        <w:t>ระยะยาว</w:t>
      </w:r>
      <w:r w:rsidR="00C51A05" w:rsidRPr="00077547">
        <w:rPr>
          <w:rFonts w:eastAsia="MS Mincho" w:hint="cs"/>
          <w:color w:val="000000" w:themeColor="text1"/>
          <w:spacing w:val="0"/>
          <w:cs/>
          <w:lang w:eastAsia="x-none"/>
        </w:rPr>
        <w:t>ดังกล่าว</w:t>
      </w:r>
      <w:r w:rsidR="005602CB">
        <w:rPr>
          <w:rFonts w:eastAsia="MS Mincho" w:hint="cs"/>
          <w:color w:val="000000" w:themeColor="text1"/>
          <w:spacing w:val="0"/>
          <w:cs/>
          <w:lang w:eastAsia="x-none"/>
        </w:rPr>
        <w:t>แล้ว</w:t>
      </w:r>
      <w:r w:rsidR="008B6840" w:rsidRPr="00196120">
        <w:rPr>
          <w:rFonts w:eastAsia="MS Mincho" w:hint="cs"/>
          <w:color w:val="000000" w:themeColor="text1"/>
          <w:spacing w:val="0"/>
          <w:cs/>
          <w:lang w:eastAsia="x-none"/>
        </w:rPr>
        <w:t>เต็มจำนวน</w:t>
      </w:r>
      <w:r w:rsidR="005602CB">
        <w:rPr>
          <w:rFonts w:eastAsia="MS Mincho" w:hint="cs"/>
          <w:color w:val="000000" w:themeColor="text1"/>
          <w:spacing w:val="0"/>
          <w:cs/>
          <w:lang w:eastAsia="x-none"/>
        </w:rPr>
        <w:t xml:space="preserve"> </w:t>
      </w:r>
      <w:r w:rsidR="005602CB">
        <w:rPr>
          <w:rFonts w:eastAsia="MS Mincho"/>
          <w:color w:val="000000" w:themeColor="text1"/>
          <w:spacing w:val="0"/>
          <w:lang w:eastAsia="x-none"/>
        </w:rPr>
        <w:t xml:space="preserve">300 </w:t>
      </w:r>
      <w:r w:rsidR="005602CB">
        <w:rPr>
          <w:rFonts w:eastAsia="MS Mincho" w:hint="cs"/>
          <w:color w:val="000000" w:themeColor="text1"/>
          <w:spacing w:val="0"/>
          <w:cs/>
          <w:lang w:eastAsia="x-none"/>
        </w:rPr>
        <w:t>ล้านบาท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 มีระยะเวลาผ่อนชำระคืนเป็นงวดๆ</w:t>
      </w:r>
      <w:r w:rsidR="00D85C6C" w:rsidRPr="00077547">
        <w:rPr>
          <w:rFonts w:eastAsia="MS Mincho"/>
          <w:color w:val="000000" w:themeColor="text1"/>
          <w:spacing w:val="0"/>
          <w:cs/>
          <w:lang w:eastAsia="x-none"/>
        </w:rPr>
        <w:t xml:space="preserve">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เริ่มเดือน</w:t>
      </w:r>
      <w:r w:rsidR="00AA50BF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กุมภาพันธ์ </w:t>
      </w:r>
      <w:r w:rsidR="00AA50BF" w:rsidRPr="00077547">
        <w:rPr>
          <w:rFonts w:eastAsia="MS Mincho"/>
          <w:color w:val="000000" w:themeColor="text1"/>
          <w:spacing w:val="0"/>
          <w:lang w:eastAsia="x-none"/>
        </w:rPr>
        <w:t>2570</w:t>
      </w:r>
      <w:r w:rsidR="00CA6874"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จนถึงเดือน</w:t>
      </w:r>
      <w:r w:rsidR="00AA50BF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มกราคม </w:t>
      </w:r>
      <w:r w:rsidR="00AA50BF" w:rsidRPr="00077547">
        <w:rPr>
          <w:rFonts w:eastAsia="MS Mincho"/>
          <w:color w:val="000000" w:themeColor="text1"/>
          <w:spacing w:val="0"/>
          <w:lang w:eastAsia="x-none"/>
        </w:rPr>
        <w:t>2574</w:t>
      </w:r>
    </w:p>
    <w:bookmarkEnd w:id="0"/>
    <w:p w14:paraId="31246F76" w14:textId="77777777" w:rsidR="00D85C6C" w:rsidRPr="00F0147E" w:rsidRDefault="00D85C6C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44FF80D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F42AF4">
        <w:rPr>
          <w:rFonts w:ascii="Angsana New" w:eastAsia="MS Mincho" w:hAnsi="Angsana New"/>
          <w:b w:val="0"/>
          <w:bCs w:val="0"/>
          <w:color w:val="000000" w:themeColor="text1"/>
          <w:spacing w:val="0"/>
          <w:sz w:val="30"/>
          <w:szCs w:val="30"/>
          <w:cs/>
          <w:lang w:val="en-US"/>
        </w:rPr>
        <w:t>ภายใต้สัญญาเงินกู้ยืม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ระยะยาว บริษัทต้องปฏิบัติตามเงื่อนไขทางการเงินบางประการ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AEBE158" w14:textId="77777777" w:rsidR="0089375E" w:rsidRPr="00F0147E" w:rsidRDefault="0089375E" w:rsidP="0089375E">
      <w:pPr>
        <w:rPr>
          <w:spacing w:val="0"/>
          <w:sz w:val="24"/>
          <w:szCs w:val="24"/>
          <w:lang w:eastAsia="x-none"/>
        </w:rPr>
      </w:pPr>
    </w:p>
    <w:p w14:paraId="63E48AEE" w14:textId="17C40AA4" w:rsidR="00F0147E" w:rsidRDefault="0089375E" w:rsidP="00550E47">
      <w:pPr>
        <w:pStyle w:val="Heading6"/>
        <w:ind w:left="540" w:right="-25"/>
        <w:jc w:val="thaiDistribute"/>
        <w:rPr>
          <w:b w:val="0"/>
          <w:bCs w:val="0"/>
          <w:spacing w:val="0"/>
          <w:lang w:val="en-US"/>
        </w:rPr>
      </w:pP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ณ </w:t>
      </w:r>
      <w:r w:rsidR="00CA6874" w:rsidRP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วันที่ </w:t>
      </w:r>
      <w:r w:rsidR="00D66002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30 </w:t>
      </w:r>
      <w:r w:rsidR="00D66002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มิถุนายน</w:t>
      </w:r>
      <w:r w:rsidR="00CA6874" w:rsidRP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6500C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2569</w:t>
      </w:r>
      <w:r w:rsid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บริษัทมีวงเงินกู้ยืมซึ่งยังมิได้เบิกใช้เป็นจำนวน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 w:rsidR="00550E4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135</w:t>
      </w:r>
      <w:r w:rsidR="00D66002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(31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</w:t>
      </w:r>
      <w:r w:rsid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8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:  </w:t>
      </w:r>
      <w:r w:rsidR="00960BD0" w:rsidRP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435</w:t>
      </w:r>
      <w:r w:rsid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575BDDB" w14:textId="77777777" w:rsidR="002A43D0" w:rsidRPr="00151C81" w:rsidRDefault="002A43D0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cs/>
        </w:rPr>
      </w:pPr>
    </w:p>
    <w:p w14:paraId="7EA24F92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br w:type="page"/>
      </w:r>
    </w:p>
    <w:p w14:paraId="6EC3A832" w14:textId="49F6081E" w:rsidR="004B4E75" w:rsidRPr="009C526C" w:rsidRDefault="003B127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lastRenderedPageBreak/>
        <w:t>8</w:t>
      </w:r>
      <w:r w:rsidR="002A43D0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ส่วนงานดำเนินงานและการจำแนกรายได้</w:t>
      </w:r>
    </w:p>
    <w:p w14:paraId="631871C2" w14:textId="77777777" w:rsidR="004B4E75" w:rsidRPr="001E19B2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44CC20A8" w14:textId="539EC463" w:rsidR="00DB45EB" w:rsidRDefault="00DB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0A688E62" w14:textId="0B4E8427" w:rsidR="00F12335" w:rsidRDefault="004B4E75" w:rsidP="00A145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FBC3176" w14:textId="77777777" w:rsidR="00F0147E" w:rsidRDefault="00F0147E" w:rsidP="00A145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F12335" w:rsidRPr="009C526C" w14:paraId="066EFE73" w14:textId="77777777">
        <w:trPr>
          <w:tblHeader/>
        </w:trPr>
        <w:tc>
          <w:tcPr>
            <w:tcW w:w="5490" w:type="dxa"/>
          </w:tcPr>
          <w:p w14:paraId="4225B465" w14:textId="77777777" w:rsidR="00F12335" w:rsidRPr="009C526C" w:rsidRDefault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3B866F11" w14:textId="77777777" w:rsidR="00F12335" w:rsidRPr="009C526C" w:rsidRDefault="00F123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2F5FB9FD" w14:textId="77777777" w:rsidR="00F12335" w:rsidRPr="009C526C" w:rsidRDefault="00F1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6002" w:rsidRPr="009C526C" w14:paraId="3FFAAF03" w14:textId="77777777">
        <w:trPr>
          <w:tblHeader/>
        </w:trPr>
        <w:tc>
          <w:tcPr>
            <w:tcW w:w="5490" w:type="dxa"/>
          </w:tcPr>
          <w:p w14:paraId="6B242597" w14:textId="75C94423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</w:pPr>
            <w:r w:rsidRPr="009E5297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สำหรับงวด</w:t>
            </w:r>
            <w:r w:rsidRPr="009E5297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หก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30 </w:t>
            </w:r>
            <w:r w:rsidRPr="009E5297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มิถุนายน</w:t>
            </w:r>
          </w:p>
        </w:tc>
        <w:tc>
          <w:tcPr>
            <w:tcW w:w="275" w:type="dxa"/>
            <w:gridSpan w:val="2"/>
          </w:tcPr>
          <w:p w14:paraId="64C30B50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995E6D6" w14:textId="24834188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2569</w:t>
            </w:r>
          </w:p>
        </w:tc>
        <w:tc>
          <w:tcPr>
            <w:tcW w:w="270" w:type="dxa"/>
          </w:tcPr>
          <w:p w14:paraId="76C5735C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0FE7858A" w14:textId="704A1BDE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2568</w:t>
            </w:r>
          </w:p>
        </w:tc>
      </w:tr>
      <w:tr w:rsidR="00D66002" w:rsidRPr="009C526C" w14:paraId="3D348259" w14:textId="77777777">
        <w:trPr>
          <w:tblHeader/>
        </w:trPr>
        <w:tc>
          <w:tcPr>
            <w:tcW w:w="5490" w:type="dxa"/>
          </w:tcPr>
          <w:p w14:paraId="0F18E28E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8B81A9B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59E18EEA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D66002" w:rsidRPr="009C526C" w14:paraId="48FFF087" w14:textId="77777777">
        <w:tc>
          <w:tcPr>
            <w:tcW w:w="5490" w:type="dxa"/>
            <w:vAlign w:val="bottom"/>
          </w:tcPr>
          <w:p w14:paraId="227953EB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3953211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2DAE8BE5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cs/>
              </w:rPr>
            </w:pPr>
          </w:p>
        </w:tc>
        <w:tc>
          <w:tcPr>
            <w:tcW w:w="270" w:type="dxa"/>
            <w:vAlign w:val="center"/>
          </w:tcPr>
          <w:p w14:paraId="1C39A23E" w14:textId="77777777" w:rsidR="00D66002" w:rsidRPr="009C526C" w:rsidRDefault="00D66002" w:rsidP="00D6600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A11D407" w14:textId="77777777" w:rsidR="00D66002" w:rsidRPr="00AC3EB4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B154AD" w:rsidRPr="009C526C" w14:paraId="04D0187C" w14:textId="77777777">
        <w:tc>
          <w:tcPr>
            <w:tcW w:w="5490" w:type="dxa"/>
          </w:tcPr>
          <w:p w14:paraId="1DBB38AC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3279D8DB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07811025" w14:textId="7594FF2A" w:rsidR="00B154AD" w:rsidRPr="009C526C" w:rsidRDefault="00550E47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50E47">
              <w:rPr>
                <w:rFonts w:eastAsia="Times New Roman"/>
                <w:color w:val="000000"/>
                <w:lang w:eastAsia="zh-CN"/>
              </w:rPr>
              <w:t>1,133,151</w:t>
            </w:r>
          </w:p>
        </w:tc>
        <w:tc>
          <w:tcPr>
            <w:tcW w:w="270" w:type="dxa"/>
            <w:vAlign w:val="center"/>
          </w:tcPr>
          <w:p w14:paraId="7D5512F6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3C5580F" w14:textId="0323FAA1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1,062,489</w:t>
            </w:r>
          </w:p>
        </w:tc>
      </w:tr>
      <w:tr w:rsidR="00B154AD" w:rsidRPr="009C526C" w14:paraId="4D6DC73F" w14:textId="77777777">
        <w:tc>
          <w:tcPr>
            <w:tcW w:w="5490" w:type="dxa"/>
          </w:tcPr>
          <w:p w14:paraId="3E480924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C93777A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B7582" w14:textId="748CAE74" w:rsidR="00B154AD" w:rsidRPr="009C526C" w:rsidRDefault="00550E47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 w:rsidRPr="00550E47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1</w:t>
            </w:r>
            <w:r w:rsidRPr="00550E47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550E47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133</w:t>
            </w:r>
            <w:r w:rsidRPr="00550E47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550E47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151</w:t>
            </w:r>
          </w:p>
        </w:tc>
        <w:tc>
          <w:tcPr>
            <w:tcW w:w="270" w:type="dxa"/>
            <w:vAlign w:val="center"/>
          </w:tcPr>
          <w:p w14:paraId="7FB7F588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3659B" w14:textId="79A1FE54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</w:tr>
      <w:tr w:rsidR="00D66002" w:rsidRPr="001E19B2" w14:paraId="16BD2D49" w14:textId="77777777">
        <w:tc>
          <w:tcPr>
            <w:tcW w:w="5490" w:type="dxa"/>
            <w:vAlign w:val="center"/>
          </w:tcPr>
          <w:p w14:paraId="078190DC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109EFAA7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3E028B05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9C1B0F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9C6B291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D66002" w:rsidRPr="009C526C" w14:paraId="16439C4C" w14:textId="77777777">
        <w:tc>
          <w:tcPr>
            <w:tcW w:w="5490" w:type="dxa"/>
            <w:vAlign w:val="bottom"/>
          </w:tcPr>
          <w:p w14:paraId="727F145F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03D6BF6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F638221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783E396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9BEC2CB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D66002" w:rsidRPr="009C526C" w14:paraId="01DB1526" w14:textId="77777777">
        <w:tc>
          <w:tcPr>
            <w:tcW w:w="5490" w:type="dxa"/>
          </w:tcPr>
          <w:p w14:paraId="3ACFCC14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50D4E525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2679A08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B8CD35D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49561F0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50E47" w:rsidRPr="009C526C" w14:paraId="547793DA" w14:textId="77777777">
        <w:tc>
          <w:tcPr>
            <w:tcW w:w="5490" w:type="dxa"/>
          </w:tcPr>
          <w:p w14:paraId="4CC707EE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0A8806FD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1F80D401" w14:textId="0F68129B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spacing w:val="0"/>
              </w:rPr>
            </w:pPr>
            <w:r w:rsidRPr="00550E47">
              <w:rPr>
                <w:spacing w:val="0"/>
              </w:rPr>
              <w:t>929,289</w:t>
            </w:r>
          </w:p>
        </w:tc>
        <w:tc>
          <w:tcPr>
            <w:tcW w:w="270" w:type="dxa"/>
            <w:vAlign w:val="center"/>
          </w:tcPr>
          <w:p w14:paraId="2C51F7C4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5F9AE607" w14:textId="6057F1B1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spacing w:val="0"/>
              </w:rPr>
              <w:t>798,892</w:t>
            </w:r>
          </w:p>
        </w:tc>
      </w:tr>
      <w:tr w:rsidR="00550E47" w:rsidRPr="009C526C" w14:paraId="7A74BF0E" w14:textId="77777777">
        <w:tc>
          <w:tcPr>
            <w:tcW w:w="5490" w:type="dxa"/>
          </w:tcPr>
          <w:p w14:paraId="0A6FEEF6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2F01E7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3D68A6AD" w14:textId="269E8B7E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spacing w:val="0"/>
              </w:rPr>
            </w:pPr>
            <w:r w:rsidRPr="00550E47">
              <w:rPr>
                <w:spacing w:val="0"/>
              </w:rPr>
              <w:t>158,177</w:t>
            </w:r>
          </w:p>
        </w:tc>
        <w:tc>
          <w:tcPr>
            <w:tcW w:w="270" w:type="dxa"/>
            <w:vAlign w:val="center"/>
          </w:tcPr>
          <w:p w14:paraId="72CF17AF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DCC8771" w14:textId="32F5201A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spacing w:val="0"/>
              </w:rPr>
              <w:t>209,014</w:t>
            </w:r>
          </w:p>
        </w:tc>
      </w:tr>
      <w:tr w:rsidR="00550E47" w:rsidRPr="009C526C" w14:paraId="2D9C9EC7" w14:textId="77777777">
        <w:tc>
          <w:tcPr>
            <w:tcW w:w="5490" w:type="dxa"/>
          </w:tcPr>
          <w:p w14:paraId="6BD28773" w14:textId="25E0A758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อื่นๆ</w:t>
            </w:r>
          </w:p>
        </w:tc>
        <w:tc>
          <w:tcPr>
            <w:tcW w:w="275" w:type="dxa"/>
            <w:gridSpan w:val="2"/>
          </w:tcPr>
          <w:p w14:paraId="06A3414A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C66C2" w14:textId="2B5A29AE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spacing w:val="0"/>
              </w:rPr>
            </w:pPr>
            <w:r w:rsidRPr="00550E47">
              <w:rPr>
                <w:spacing w:val="0"/>
              </w:rPr>
              <w:t>45,685</w:t>
            </w:r>
          </w:p>
        </w:tc>
        <w:tc>
          <w:tcPr>
            <w:tcW w:w="270" w:type="dxa"/>
            <w:vAlign w:val="center"/>
          </w:tcPr>
          <w:p w14:paraId="36CF0721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150FC" w14:textId="478EE5D6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spacing w:val="0"/>
              </w:rPr>
              <w:t>54,583</w:t>
            </w:r>
          </w:p>
        </w:tc>
      </w:tr>
      <w:tr w:rsidR="00550E47" w:rsidRPr="009C526C" w14:paraId="2B39A934" w14:textId="77777777">
        <w:tc>
          <w:tcPr>
            <w:tcW w:w="5490" w:type="dxa"/>
          </w:tcPr>
          <w:p w14:paraId="6C83F9DA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E151DED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9DF25" w14:textId="3CFDC7EF" w:rsidR="00550E47" w:rsidRPr="00550E47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b/>
                <w:bCs/>
                <w:spacing w:val="0"/>
              </w:rPr>
            </w:pPr>
            <w:r w:rsidRPr="00550E47">
              <w:rPr>
                <w:b/>
                <w:bCs/>
                <w:spacing w:val="0"/>
              </w:rPr>
              <w:t>1,133,151</w:t>
            </w:r>
          </w:p>
        </w:tc>
        <w:tc>
          <w:tcPr>
            <w:tcW w:w="270" w:type="dxa"/>
            <w:vAlign w:val="center"/>
          </w:tcPr>
          <w:p w14:paraId="00626450" w14:textId="77777777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AF0AAE" w14:textId="319E9A7A" w:rsidR="00550E47" w:rsidRPr="009C526C" w:rsidRDefault="00550E47" w:rsidP="0055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b/>
                <w:bCs/>
                <w:spacing w:val="0"/>
              </w:rPr>
              <w:t>1,062,489</w:t>
            </w:r>
          </w:p>
        </w:tc>
      </w:tr>
      <w:tr w:rsidR="00D66002" w:rsidRPr="001E19B2" w14:paraId="6E69B474" w14:textId="77777777">
        <w:tc>
          <w:tcPr>
            <w:tcW w:w="5490" w:type="dxa"/>
          </w:tcPr>
          <w:p w14:paraId="5E1CF8A5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" w:type="dxa"/>
            <w:gridSpan w:val="2"/>
          </w:tcPr>
          <w:p w14:paraId="187BBA18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D9EF0A0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5821606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A93AD3C" w14:textId="77777777" w:rsidR="00D66002" w:rsidRPr="001E19B2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D66002" w:rsidRPr="009C526C" w14:paraId="081EB749" w14:textId="77777777">
        <w:tc>
          <w:tcPr>
            <w:tcW w:w="5490" w:type="dxa"/>
          </w:tcPr>
          <w:p w14:paraId="683CC84A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7EDCAC59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E0FE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8E06A7B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461D46B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64423F" w:rsidRPr="009C526C" w14:paraId="208A4E40" w14:textId="77777777">
        <w:tc>
          <w:tcPr>
            <w:tcW w:w="5490" w:type="dxa"/>
          </w:tcPr>
          <w:p w14:paraId="1D6A17A8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0A1A3AFC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B559CCE" w14:textId="52B532A1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D630E5">
              <w:t>1,009,311</w:t>
            </w:r>
          </w:p>
        </w:tc>
        <w:tc>
          <w:tcPr>
            <w:tcW w:w="270" w:type="dxa"/>
            <w:vAlign w:val="center"/>
          </w:tcPr>
          <w:p w14:paraId="0E6D5AB6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DC3B9" w14:textId="45928CFF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957,663</w:t>
            </w:r>
          </w:p>
        </w:tc>
      </w:tr>
      <w:tr w:rsidR="0064423F" w:rsidRPr="009C526C" w14:paraId="1F434A86" w14:textId="77777777">
        <w:tc>
          <w:tcPr>
            <w:tcW w:w="5490" w:type="dxa"/>
          </w:tcPr>
          <w:p w14:paraId="74E8B002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DB536DD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C0672C2" w14:textId="0C643351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D630E5">
              <w:t>116,106</w:t>
            </w:r>
          </w:p>
        </w:tc>
        <w:tc>
          <w:tcPr>
            <w:tcW w:w="270" w:type="dxa"/>
            <w:vAlign w:val="center"/>
          </w:tcPr>
          <w:p w14:paraId="2E6D5857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3E2CF9B" w14:textId="57A88848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100,273</w:t>
            </w:r>
          </w:p>
        </w:tc>
      </w:tr>
      <w:tr w:rsidR="0064423F" w:rsidRPr="009C526C" w14:paraId="4B305951" w14:textId="77777777">
        <w:tc>
          <w:tcPr>
            <w:tcW w:w="5490" w:type="dxa"/>
          </w:tcPr>
          <w:p w14:paraId="738EA8A7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42E914CA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02CF689F" w14:textId="7B116252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D630E5">
              <w:t>7,734</w:t>
            </w:r>
          </w:p>
        </w:tc>
        <w:tc>
          <w:tcPr>
            <w:tcW w:w="270" w:type="dxa"/>
            <w:vAlign w:val="center"/>
          </w:tcPr>
          <w:p w14:paraId="69ED4A11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3F51C2" w14:textId="302B5F7A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3,830</w:t>
            </w:r>
          </w:p>
        </w:tc>
      </w:tr>
      <w:tr w:rsidR="00B154AD" w:rsidRPr="009C526C" w14:paraId="3F357107" w14:textId="77777777">
        <w:tc>
          <w:tcPr>
            <w:tcW w:w="5490" w:type="dxa"/>
          </w:tcPr>
          <w:p w14:paraId="18DF4A1A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492A7A79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9422E" w14:textId="75829942" w:rsidR="00B154AD" w:rsidRPr="009C526C" w:rsidRDefault="0064423F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615CD0D3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42111" w14:textId="4C14EDC6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723</w:t>
            </w:r>
          </w:p>
        </w:tc>
      </w:tr>
      <w:tr w:rsidR="00B154AD" w:rsidRPr="009C526C" w14:paraId="768E7B44" w14:textId="77777777">
        <w:tc>
          <w:tcPr>
            <w:tcW w:w="5490" w:type="dxa"/>
          </w:tcPr>
          <w:p w14:paraId="003DE9F2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2449891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9DE098" w14:textId="0987E4E4" w:rsidR="00B154AD" w:rsidRPr="009C526C" w:rsidRDefault="0064423F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64423F">
              <w:rPr>
                <w:rFonts w:eastAsia="Times New Roman"/>
                <w:b/>
                <w:bCs/>
                <w:color w:val="000000"/>
                <w:lang w:eastAsia="zh-CN"/>
              </w:rPr>
              <w:t>1,133,151</w:t>
            </w:r>
          </w:p>
        </w:tc>
        <w:tc>
          <w:tcPr>
            <w:tcW w:w="270" w:type="dxa"/>
            <w:vAlign w:val="center"/>
          </w:tcPr>
          <w:p w14:paraId="4FBE215A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125688" w14:textId="4C9673AB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</w:tr>
      <w:tr w:rsidR="00D66002" w:rsidRPr="009C526C" w14:paraId="76EB0889" w14:textId="77777777">
        <w:tc>
          <w:tcPr>
            <w:tcW w:w="5490" w:type="dxa"/>
          </w:tcPr>
          <w:p w14:paraId="46137633" w14:textId="201A40D2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73AA662E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6B1EE2E0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1AF2A86F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6A3463F1" w14:textId="77777777" w:rsidR="00D66002" w:rsidRPr="009C526C" w:rsidRDefault="00D66002" w:rsidP="00D66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64423F" w:rsidRPr="009C526C" w14:paraId="6FBF2AD1" w14:textId="77777777">
        <w:tc>
          <w:tcPr>
            <w:tcW w:w="5490" w:type="dxa"/>
          </w:tcPr>
          <w:p w14:paraId="479305C3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E50EE77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31D94943" w14:textId="455E39DE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954B05">
              <w:t>24,70</w:t>
            </w:r>
            <w:r w:rsidR="008B72CB">
              <w:t>2</w:t>
            </w:r>
          </w:p>
        </w:tc>
        <w:tc>
          <w:tcPr>
            <w:tcW w:w="270" w:type="dxa"/>
            <w:vAlign w:val="center"/>
          </w:tcPr>
          <w:p w14:paraId="77DC56E5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AFE7AF0" w14:textId="3CCC246A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t>18,849</w:t>
            </w:r>
          </w:p>
        </w:tc>
      </w:tr>
      <w:tr w:rsidR="0064423F" w:rsidRPr="009C526C" w14:paraId="3645E2BB" w14:textId="77777777">
        <w:tc>
          <w:tcPr>
            <w:tcW w:w="5490" w:type="dxa"/>
          </w:tcPr>
          <w:p w14:paraId="13DA87C5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41973D26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1B790" w14:textId="4ADEE4F2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954B05">
              <w:t>1,108,449</w:t>
            </w:r>
          </w:p>
        </w:tc>
        <w:tc>
          <w:tcPr>
            <w:tcW w:w="270" w:type="dxa"/>
            <w:vAlign w:val="center"/>
          </w:tcPr>
          <w:p w14:paraId="5CBC0A91" w14:textId="77777777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E5529" w14:textId="072F196E" w:rsidR="0064423F" w:rsidRPr="009C526C" w:rsidRDefault="0064423F" w:rsidP="006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t>1,043,640</w:t>
            </w:r>
          </w:p>
        </w:tc>
      </w:tr>
      <w:tr w:rsidR="00B154AD" w:rsidRPr="009C526C" w14:paraId="0658A7C9" w14:textId="77777777">
        <w:tc>
          <w:tcPr>
            <w:tcW w:w="5490" w:type="dxa"/>
          </w:tcPr>
          <w:p w14:paraId="3217FBCC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5D238F1C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360262" w14:textId="598F5DB9" w:rsidR="00B154AD" w:rsidRPr="009C526C" w:rsidRDefault="0064423F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64423F">
              <w:rPr>
                <w:rFonts w:eastAsia="Times New Roman"/>
                <w:b/>
                <w:bCs/>
                <w:color w:val="000000"/>
                <w:lang w:eastAsia="zh-CN"/>
              </w:rPr>
              <w:t>1,133,151</w:t>
            </w:r>
          </w:p>
        </w:tc>
        <w:tc>
          <w:tcPr>
            <w:tcW w:w="270" w:type="dxa"/>
            <w:vAlign w:val="center"/>
          </w:tcPr>
          <w:p w14:paraId="0B0641F2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C9A50" w14:textId="5B1E42FA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</w:tr>
      <w:tr w:rsidR="00B154AD" w:rsidRPr="009C526C" w14:paraId="5FE99288" w14:textId="77777777">
        <w:trPr>
          <w:trHeight w:val="449"/>
        </w:trPr>
        <w:tc>
          <w:tcPr>
            <w:tcW w:w="5490" w:type="dxa"/>
          </w:tcPr>
          <w:p w14:paraId="122990C1" w14:textId="4507E793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5FA30192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0B80267E" w14:textId="20B401AE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</w:p>
        </w:tc>
        <w:tc>
          <w:tcPr>
            <w:tcW w:w="270" w:type="dxa"/>
            <w:vAlign w:val="bottom"/>
          </w:tcPr>
          <w:p w14:paraId="4E516B31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48A1237" w14:textId="42B21622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B154AD" w:rsidRPr="009C526C" w14:paraId="2A13199F" w14:textId="77777777" w:rsidTr="00C544FB">
        <w:trPr>
          <w:trHeight w:val="449"/>
        </w:trPr>
        <w:tc>
          <w:tcPr>
            <w:tcW w:w="5490" w:type="dxa"/>
          </w:tcPr>
          <w:p w14:paraId="744DAE16" w14:textId="307DBF59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631C6858" w14:textId="77777777" w:rsidR="00B154AD" w:rsidRPr="009C526C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3DBD69A" w14:textId="3A45438B" w:rsidR="00B154AD" w:rsidRPr="00032B12" w:rsidRDefault="00C544FB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highlight w:val="yellow"/>
              </w:rPr>
            </w:pPr>
            <w:r w:rsidRPr="00EE79A1">
              <w:t>12</w:t>
            </w:r>
            <w:r w:rsidR="00032B12" w:rsidRPr="00EE79A1">
              <w:t>3,480</w:t>
            </w:r>
          </w:p>
        </w:tc>
        <w:tc>
          <w:tcPr>
            <w:tcW w:w="270" w:type="dxa"/>
            <w:vAlign w:val="bottom"/>
          </w:tcPr>
          <w:p w14:paraId="33C4BB98" w14:textId="77777777" w:rsidR="00B154AD" w:rsidRPr="00C544FB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D5D9468" w14:textId="038F42A1" w:rsidR="00B154AD" w:rsidRPr="00C544FB" w:rsidRDefault="009A0EAA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C544FB">
              <w:t>114,500</w:t>
            </w:r>
          </w:p>
        </w:tc>
      </w:tr>
      <w:tr w:rsidR="00B154AD" w:rsidRPr="001E19B2" w14:paraId="32AF5665" w14:textId="77777777" w:rsidTr="00C544FB">
        <w:tc>
          <w:tcPr>
            <w:tcW w:w="5490" w:type="dxa"/>
          </w:tcPr>
          <w:p w14:paraId="1EA76159" w14:textId="77777777" w:rsidR="00B154AD" w:rsidRPr="001E19B2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164E4310" w14:textId="77777777" w:rsidR="00B154AD" w:rsidRPr="001E19B2" w:rsidRDefault="00B154AD" w:rsidP="00B154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36F8B56" w14:textId="77777777" w:rsidR="00B154AD" w:rsidRPr="00032B12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94149DD" w14:textId="77777777" w:rsidR="00B154AD" w:rsidRPr="00C544FB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8BBAB81" w14:textId="77777777" w:rsidR="00B154AD" w:rsidRPr="00C544FB" w:rsidRDefault="00B154AD" w:rsidP="00B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C57E07" w:rsidRPr="009C526C" w14:paraId="2571691D" w14:textId="77777777" w:rsidTr="00C544FB">
        <w:tc>
          <w:tcPr>
            <w:tcW w:w="5490" w:type="dxa"/>
            <w:vAlign w:val="bottom"/>
          </w:tcPr>
          <w:p w14:paraId="0B923510" w14:textId="53339C2D" w:rsidR="00C57E07" w:rsidRPr="009C526C" w:rsidRDefault="00C57E07" w:rsidP="00C57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30A6E86" w14:textId="77777777" w:rsidR="00C57E07" w:rsidRPr="009C526C" w:rsidRDefault="00C57E07" w:rsidP="00C57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23EB7A3" w14:textId="5AA85A91" w:rsidR="00C57E07" w:rsidRPr="00EE79A1" w:rsidRDefault="00C544FB" w:rsidP="00C57E07">
            <w:pPr>
              <w:ind w:right="73"/>
              <w:jc w:val="right"/>
            </w:pPr>
            <w:r w:rsidRPr="00EE79A1">
              <w:t>4,99</w:t>
            </w:r>
            <w:r w:rsidR="00032B12" w:rsidRPr="00EE79A1">
              <w:t>0,976</w:t>
            </w:r>
          </w:p>
        </w:tc>
        <w:tc>
          <w:tcPr>
            <w:tcW w:w="270" w:type="dxa"/>
            <w:vAlign w:val="bottom"/>
          </w:tcPr>
          <w:p w14:paraId="7B17C174" w14:textId="77777777" w:rsidR="00C57E07" w:rsidRPr="00C544FB" w:rsidRDefault="00C57E07" w:rsidP="00C5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9657CCB" w14:textId="5D5EC173" w:rsidR="00C57E07" w:rsidRPr="00C544FB" w:rsidRDefault="00C57E07" w:rsidP="00C5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C544FB">
              <w:t>4,824,849</w:t>
            </w:r>
          </w:p>
        </w:tc>
      </w:tr>
      <w:tr w:rsidR="00C57E07" w:rsidRPr="009C526C" w14:paraId="251F441F" w14:textId="77777777" w:rsidTr="00C544FB">
        <w:tc>
          <w:tcPr>
            <w:tcW w:w="5490" w:type="dxa"/>
            <w:vAlign w:val="bottom"/>
          </w:tcPr>
          <w:p w14:paraId="0ADA508F" w14:textId="6B12B218" w:rsidR="00C57E07" w:rsidRPr="009C526C" w:rsidRDefault="00C57E07" w:rsidP="00C57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4513B50" w14:textId="77777777" w:rsidR="00C57E07" w:rsidRPr="009C526C" w:rsidRDefault="00C57E07" w:rsidP="00C57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6B5D6332" w14:textId="24D5A1CB" w:rsidR="00C57E07" w:rsidRPr="00EE79A1" w:rsidRDefault="00C544FB" w:rsidP="00C57E07">
            <w:pPr>
              <w:ind w:right="73"/>
              <w:jc w:val="right"/>
            </w:pPr>
            <w:r w:rsidRPr="00EE79A1">
              <w:t>1,80</w:t>
            </w:r>
            <w:r w:rsidR="00032B12" w:rsidRPr="00EE79A1">
              <w:t>9,977</w:t>
            </w:r>
          </w:p>
        </w:tc>
        <w:tc>
          <w:tcPr>
            <w:tcW w:w="270" w:type="dxa"/>
            <w:vAlign w:val="bottom"/>
          </w:tcPr>
          <w:p w14:paraId="78B36E2C" w14:textId="77777777" w:rsidR="00C57E07" w:rsidRPr="00C544FB" w:rsidRDefault="00C57E07" w:rsidP="00C5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6967550" w14:textId="30127D90" w:rsidR="00C57E07" w:rsidRPr="00C544FB" w:rsidRDefault="00C57E07" w:rsidP="00C5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C544FB">
              <w:t>1,722,367</w:t>
            </w:r>
          </w:p>
        </w:tc>
      </w:tr>
    </w:tbl>
    <w:p w14:paraId="3FAFBAAC" w14:textId="77777777" w:rsidR="00BC203F" w:rsidRDefault="00BC203F" w:rsidP="00BC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</w:rPr>
      </w:pPr>
    </w:p>
    <w:p w14:paraId="7C56B3A7" w14:textId="41B1E010" w:rsidR="000D47B6" w:rsidRPr="00AE3BF0" w:rsidRDefault="003B1273" w:rsidP="000D4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highlight w:val="yellow"/>
          <w:cs/>
        </w:rPr>
      </w:pPr>
      <w:r>
        <w:rPr>
          <w:b/>
          <w:bCs/>
          <w:spacing w:val="0"/>
        </w:rPr>
        <w:t>9</w:t>
      </w:r>
      <w:r w:rsidR="004B4E75" w:rsidRPr="009C526C">
        <w:rPr>
          <w:b/>
          <w:bCs/>
          <w:spacing w:val="0"/>
        </w:rPr>
        <w:tab/>
      </w:r>
      <w:r w:rsidR="000D47B6" w:rsidRPr="00971CBB">
        <w:rPr>
          <w:rFonts w:hint="cs"/>
          <w:b/>
          <w:bCs/>
          <w:spacing w:val="0"/>
          <w:cs/>
        </w:rPr>
        <w:t>เงินปันผล</w:t>
      </w:r>
    </w:p>
    <w:p w14:paraId="25370D59" w14:textId="77777777" w:rsidR="000D47B6" w:rsidRPr="001871A5" w:rsidRDefault="000D47B6" w:rsidP="000D4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  <w:cs/>
        </w:rPr>
      </w:pPr>
    </w:p>
    <w:p w14:paraId="4C07D697" w14:textId="4396A956" w:rsidR="000D47B6" w:rsidRPr="007964C8" w:rsidRDefault="000D47B6" w:rsidP="000D47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  <w:r w:rsidRPr="007964C8">
        <w:rPr>
          <w:rFonts w:hint="cs"/>
          <w:spacing w:val="0"/>
          <w:cs/>
          <w:lang w:val="th-TH"/>
        </w:rPr>
        <w:t>รายละเอียด</w:t>
      </w:r>
      <w:r w:rsidR="00F903F3">
        <w:rPr>
          <w:rFonts w:hint="cs"/>
          <w:spacing w:val="0"/>
          <w:cs/>
          <w:lang w:val="th-TH"/>
        </w:rPr>
        <w:t>ของ</w:t>
      </w:r>
      <w:r w:rsidRPr="007964C8">
        <w:rPr>
          <w:rFonts w:hint="cs"/>
          <w:spacing w:val="0"/>
          <w:cs/>
          <w:lang w:val="th-TH"/>
        </w:rPr>
        <w:t>เงินปันผล</w:t>
      </w:r>
      <w:r w:rsidR="00F903F3">
        <w:rPr>
          <w:rFonts w:hint="cs"/>
          <w:spacing w:val="0"/>
          <w:cs/>
          <w:lang w:val="th-TH"/>
        </w:rPr>
        <w:t>ใน</w:t>
      </w:r>
      <w:r w:rsidR="008B72CB">
        <w:rPr>
          <w:rFonts w:hint="cs"/>
          <w:spacing w:val="0"/>
          <w:cs/>
        </w:rPr>
        <w:t xml:space="preserve">ระหว่างปี </w:t>
      </w:r>
      <w:r w:rsidR="008B72CB">
        <w:rPr>
          <w:spacing w:val="0"/>
        </w:rPr>
        <w:t>2569</w:t>
      </w:r>
      <w:r w:rsidRPr="007964C8">
        <w:rPr>
          <w:rFonts w:hint="cs"/>
          <w:spacing w:val="0"/>
        </w:rPr>
        <w:t xml:space="preserve"> </w:t>
      </w:r>
      <w:r w:rsidRPr="007964C8">
        <w:rPr>
          <w:rFonts w:hint="cs"/>
          <w:spacing w:val="0"/>
          <w:cs/>
        </w:rPr>
        <w:t>มีดังนี้</w:t>
      </w:r>
    </w:p>
    <w:p w14:paraId="63C02EBA" w14:textId="77777777" w:rsidR="000D47B6" w:rsidRPr="00C544FB" w:rsidRDefault="000D47B6" w:rsidP="000D47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sz w:val="20"/>
          <w:szCs w:val="2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0D47B6" w:rsidRPr="007964C8" w14:paraId="75633955" w14:textId="77777777">
        <w:trPr>
          <w:tblHeader/>
        </w:trPr>
        <w:tc>
          <w:tcPr>
            <w:tcW w:w="2628" w:type="dxa"/>
            <w:vAlign w:val="bottom"/>
          </w:tcPr>
          <w:p w14:paraId="5ECD8789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DD5772D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5149BC1C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14C251F2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DCE673C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725B5D15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360EEB3C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0D47B6" w:rsidRPr="007964C8" w14:paraId="5ED4BCDF" w14:textId="77777777">
        <w:trPr>
          <w:tblHeader/>
        </w:trPr>
        <w:tc>
          <w:tcPr>
            <w:tcW w:w="2628" w:type="dxa"/>
          </w:tcPr>
          <w:p w14:paraId="7A9B583A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3494AE12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46E6ABE6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1A5D7BB6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0F5FB0D7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650FD2AA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2B11A431" w14:textId="77777777" w:rsidR="000D47B6" w:rsidRPr="007964C8" w:rsidRDefault="000D47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0D47B6" w:rsidRPr="007964C8" w14:paraId="0EC50AB4" w14:textId="77777777">
        <w:trPr>
          <w:tblHeader/>
        </w:trPr>
        <w:tc>
          <w:tcPr>
            <w:tcW w:w="2628" w:type="dxa"/>
          </w:tcPr>
          <w:p w14:paraId="225EA562" w14:textId="0CDEAACF" w:rsidR="000D47B6" w:rsidRPr="007964C8" w:rsidRDefault="000D47B6" w:rsidP="00F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spacing w:val="0"/>
                <w:cs/>
              </w:rPr>
            </w:pPr>
            <w:r>
              <w:rPr>
                <w:spacing w:val="0"/>
              </w:rPr>
              <w:t xml:space="preserve">  </w:t>
            </w:r>
            <w:r w:rsidRPr="007964C8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Pr="007964C8">
              <w:rPr>
                <w:rFonts w:hint="cs"/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1710" w:type="dxa"/>
          </w:tcPr>
          <w:p w14:paraId="23FB696F" w14:textId="5FD3B2AF" w:rsidR="000D47B6" w:rsidRPr="007964C8" w:rsidRDefault="006442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24</w:t>
            </w:r>
            <w:r w:rsidR="000D47B6" w:rsidRPr="007964C8">
              <w:rPr>
                <w:spacing w:val="0"/>
                <w:cs/>
              </w:rPr>
              <w:t xml:space="preserve"> เมษายน </w:t>
            </w:r>
            <w:r w:rsidR="000D47B6" w:rsidRPr="007964C8">
              <w:rPr>
                <w:spacing w:val="0"/>
              </w:rPr>
              <w:t>256</w:t>
            </w:r>
            <w:r w:rsidR="000D47B6">
              <w:rPr>
                <w:spacing w:val="0"/>
              </w:rPr>
              <w:t>9</w:t>
            </w:r>
          </w:p>
        </w:tc>
        <w:tc>
          <w:tcPr>
            <w:tcW w:w="1710" w:type="dxa"/>
          </w:tcPr>
          <w:p w14:paraId="7F089013" w14:textId="558C82ED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  <w:r w:rsidRPr="007964C8">
              <w:rPr>
                <w:spacing w:val="0"/>
                <w:cs/>
              </w:rPr>
              <w:t xml:space="preserve">พฤษภาคม </w:t>
            </w:r>
            <w:r w:rsidRPr="007964C8">
              <w:rPr>
                <w:spacing w:val="0"/>
              </w:rPr>
              <w:t>256</w:t>
            </w:r>
            <w:r>
              <w:rPr>
                <w:spacing w:val="0"/>
              </w:rPr>
              <w:t>9</w:t>
            </w:r>
          </w:p>
        </w:tc>
        <w:tc>
          <w:tcPr>
            <w:tcW w:w="360" w:type="dxa"/>
          </w:tcPr>
          <w:p w14:paraId="068C376B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</w:tcPr>
          <w:p w14:paraId="4C36C9EE" w14:textId="20AADF12" w:rsidR="000D47B6" w:rsidRPr="0064271E" w:rsidRDefault="0064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0.0973</w:t>
            </w:r>
          </w:p>
        </w:tc>
        <w:tc>
          <w:tcPr>
            <w:tcW w:w="360" w:type="dxa"/>
          </w:tcPr>
          <w:p w14:paraId="6CED82EE" w14:textId="77777777" w:rsidR="000D47B6" w:rsidRPr="007964C8" w:rsidRDefault="000D47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</w:tcPr>
          <w:p w14:paraId="6EC4CBA2" w14:textId="3D96732E" w:rsidR="000D47B6" w:rsidRPr="0064271E" w:rsidRDefault="006442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42.19</w:t>
            </w:r>
          </w:p>
        </w:tc>
      </w:tr>
    </w:tbl>
    <w:p w14:paraId="79A8DEDF" w14:textId="383850D1" w:rsidR="00D66002" w:rsidRDefault="00D66002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</w:p>
    <w:p w14:paraId="12596E47" w14:textId="3AD8F26B" w:rsidR="004B4E75" w:rsidRPr="009C526C" w:rsidRDefault="00D66002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1</w:t>
      </w:r>
      <w:r w:rsidR="003B1273">
        <w:rPr>
          <w:b/>
          <w:bCs/>
          <w:spacing w:val="0"/>
        </w:rPr>
        <w:t>0</w:t>
      </w:r>
      <w:r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1871A5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7014C3D9" w14:textId="69EB437F" w:rsidR="008B72CB" w:rsidRPr="008B72CB" w:rsidRDefault="004B4E75" w:rsidP="008B72CB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val="en-US"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79FE83B" w14:textId="77777777" w:rsidR="008B72CB" w:rsidRDefault="008B72CB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</w:p>
    <w:p w14:paraId="69767B11" w14:textId="0165C0BE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4A1838D9" w14:textId="252E318A" w:rsidR="00C544FB" w:rsidRDefault="00C544FB" w:rsidP="00C5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7829B896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br w:type="page"/>
      </w:r>
    </w:p>
    <w:p w14:paraId="567F2FCB" w14:textId="5A6F3AA5" w:rsidR="00913400" w:rsidRPr="00C544FB" w:rsidRDefault="00903A1C" w:rsidP="00F9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pacing w:val="0"/>
        </w:rPr>
      </w:pPr>
      <w:r w:rsidRPr="009C526C">
        <w:rPr>
          <w:b/>
          <w:bCs/>
          <w:spacing w:val="0"/>
        </w:rPr>
        <w:lastRenderedPageBreak/>
        <w:t>1</w:t>
      </w:r>
      <w:r w:rsidR="003B1273">
        <w:rPr>
          <w:b/>
          <w:bCs/>
          <w:spacing w:val="0"/>
        </w:rPr>
        <w:t>1</w:t>
      </w:r>
      <w:r w:rsidR="00F903F3">
        <w:rPr>
          <w:b/>
          <w:bCs/>
          <w:spacing w:val="0"/>
          <w:cs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0DE09E59" w14:textId="77777777" w:rsidR="001871A5" w:rsidRPr="00C544FB" w:rsidRDefault="001871A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5AE4FDC8" w:rsidR="00EA3875" w:rsidRPr="009C526C" w:rsidRDefault="00D66002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ณ </w:t>
            </w:r>
            <w:r w:rsidRPr="009E5297">
              <w:rPr>
                <w:b/>
                <w:bCs/>
                <w:i/>
                <w:iCs/>
                <w:spacing w:val="0"/>
                <w:cs/>
              </w:rPr>
              <w:t>วันที่</w:t>
            </w:r>
            <w:r w:rsidRPr="009E5297">
              <w:rPr>
                <w:b/>
                <w:bCs/>
                <w:i/>
                <w:iCs/>
                <w:spacing w:val="0"/>
              </w:rPr>
              <w:t xml:space="preserve"> 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 xml:space="preserve">30 </w:t>
            </w:r>
            <w:r w:rsidRPr="009E529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มิถุนายน 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256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9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50630F44" w:rsidR="00FD3A4C" w:rsidRPr="008A67FD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09858BB5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527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744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4FF41562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527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744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6D58CC73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อาคารและอุปกรณ์อื่น</w:t>
            </w:r>
          </w:p>
        </w:tc>
        <w:tc>
          <w:tcPr>
            <w:tcW w:w="923" w:type="pct"/>
          </w:tcPr>
          <w:p w14:paraId="3496A3F2" w14:textId="68DEACDC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795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1596B8DF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</w:rPr>
              <w:t>6,795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65F59F4C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0F95B21B" w:rsidR="00FD3A4C" w:rsidRPr="007D1712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69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290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1DF7E6C4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</w:rPr>
              <w:t>69,290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1C9E4B5D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603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829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4A3B2813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603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829</w:t>
            </w: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603973CB" w14:textId="77777777" w:rsidR="00294A61" w:rsidRPr="001871A5" w:rsidRDefault="00294A61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</w:rPr>
            </w:pPr>
            <w:bookmarkStart w:id="1" w:name="_Hlk40097820"/>
          </w:p>
          <w:p w14:paraId="56404A2F" w14:textId="5DC0EF79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</w:t>
            </w:r>
            <w:r w:rsidR="00F0147E">
              <w:rPr>
                <w:rFonts w:hint="cs"/>
                <w:b/>
                <w:bCs/>
                <w:i/>
                <w:iCs/>
                <w:spacing w:val="0"/>
                <w:cs/>
              </w:rPr>
              <w:t>เช่าและสัญญา</w:t>
            </w:r>
            <w:r w:rsidRPr="009C526C">
              <w:rPr>
                <w:b/>
                <w:bCs/>
                <w:i/>
                <w:iCs/>
                <w:spacing w:val="0"/>
                <w:cs/>
              </w:rPr>
              <w:t>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1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35E7FD52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475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1E522499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9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475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079FDD3A" w:rsidR="00FD3A4C" w:rsidRPr="009C526C" w:rsidRDefault="000B3941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17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3E28B48B" w:rsidR="00FD3A4C" w:rsidRPr="004C3721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17,534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7AF284A4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62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098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1B91EEFC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</w:rPr>
              <w:t>62,098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2403E6B0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89,107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664617FB" w:rsidR="00FD3A4C" w:rsidRPr="008016C6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89,107</w:t>
            </w:r>
          </w:p>
        </w:tc>
      </w:tr>
      <w:tr w:rsidR="00F903F3" w:rsidRPr="009C526C" w14:paraId="0A388792" w14:textId="77777777" w:rsidTr="00343C60">
        <w:tc>
          <w:tcPr>
            <w:tcW w:w="2961" w:type="pct"/>
          </w:tcPr>
          <w:p w14:paraId="642A0788" w14:textId="77777777" w:rsidR="00F903F3" w:rsidRPr="00F903F3" w:rsidRDefault="00F903F3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</w:p>
        </w:tc>
        <w:tc>
          <w:tcPr>
            <w:tcW w:w="923" w:type="pct"/>
          </w:tcPr>
          <w:p w14:paraId="3B6FDFA6" w14:textId="77777777" w:rsidR="00F903F3" w:rsidRPr="009C526C" w:rsidRDefault="00F903F3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DE3A4B7" w14:textId="77777777" w:rsidR="00F903F3" w:rsidRPr="009C526C" w:rsidRDefault="00F903F3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132F046" w14:textId="77777777" w:rsidR="00F903F3" w:rsidRPr="009C526C" w:rsidRDefault="00F903F3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3AFD8E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265B218C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4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014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42F758DE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4,014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10BF2404" w:rsidR="00FD3A4C" w:rsidRPr="009C526C" w:rsidRDefault="000B394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54,669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458E7A35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54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0B394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669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31B76AD7" w:rsidR="00FD3A4C" w:rsidRPr="009C526C" w:rsidRDefault="000B3941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58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683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05F14E9E" w:rsidR="00FD3A4C" w:rsidRPr="009C526C" w:rsidRDefault="000B394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58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0B394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683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6110F318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</w:t>
      </w:r>
      <w:r w:rsidR="0015726B" w:rsidRPr="0015726B">
        <w:rPr>
          <w:rFonts w:asciiTheme="majorBidi" w:eastAsia="MS Mincho" w:hAnsiTheme="majorBidi"/>
          <w:sz w:val="30"/>
          <w:szCs w:val="30"/>
          <w:cs/>
          <w:lang w:val="en-US" w:bidi="th-TH"/>
        </w:rPr>
        <w:t xml:space="preserve">วันที่ </w:t>
      </w:r>
      <w:r w:rsidR="0015726B" w:rsidRPr="0015726B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D66002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15726B" w:rsidRPr="0015726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D66002">
        <w:rPr>
          <w:rFonts w:asciiTheme="majorBidi" w:eastAsia="MS Mincho" w:hAnsiTheme="majorBidi" w:hint="cs"/>
          <w:sz w:val="30"/>
          <w:szCs w:val="30"/>
          <w:cs/>
          <w:lang w:val="en-US" w:bidi="th-TH"/>
        </w:rPr>
        <w:t>มิถุนายน</w:t>
      </w:r>
      <w:r w:rsidR="0015726B">
        <w:rPr>
          <w:rFonts w:asciiTheme="majorBidi" w:eastAsia="MS Mincho" w:hAnsiTheme="majorBidi"/>
          <w:sz w:val="30"/>
          <w:szCs w:val="30"/>
          <w:lang w:val="en-US" w:bidi="th-TH"/>
        </w:rPr>
        <w:t xml:space="preserve"> 2569</w:t>
      </w:r>
      <w:r w:rsidR="0015726B" w:rsidRPr="0015726B">
        <w:rPr>
          <w:rFonts w:asciiTheme="majorBidi" w:eastAsia="MS Mincho" w:hAnsiTheme="majorBidi"/>
          <w:sz w:val="30"/>
          <w:szCs w:val="30"/>
          <w:cs/>
          <w:lang w:val="en-US" w:bidi="th-TH"/>
        </w:rPr>
        <w:t xml:space="preserve">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มีวงเงินสินเชื่อซึ่งยังมิได้เบิกใช้ นอกเหนือจากวงเงินกู้ยืมเป็นจำนวนรวม</w:t>
      </w:r>
      <w:r w:rsidR="00A7507F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550E47">
        <w:rPr>
          <w:rFonts w:ascii="Angsana New" w:hAnsi="Angsana New"/>
          <w:spacing w:val="0"/>
          <w:sz w:val="30"/>
          <w:szCs w:val="30"/>
          <w:lang w:val="en-US" w:bidi="th-TH"/>
        </w:rPr>
        <w:t>214.33</w:t>
      </w:r>
      <w:r w:rsidR="00F2631D">
        <w:rPr>
          <w:rFonts w:ascii="Angsana New" w:hAnsi="Angsana New"/>
          <w:spacing w:val="0"/>
          <w:sz w:val="30"/>
          <w:szCs w:val="30"/>
          <w:lang w:val="en-US" w:bidi="th-TH"/>
        </w:rPr>
        <w:br/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A7507F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550E47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15726B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15726B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8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>:</w:t>
      </w:r>
      <w:r w:rsidR="008F1970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15726B" w:rsidRPr="0015726B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216.26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CA5AB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CA5ABE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>และ</w:t>
      </w:r>
      <w:r w:rsidR="00CA5ABE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 xml:space="preserve"> 3 </w:t>
      </w:r>
      <w:r w:rsidR="00CA5ABE" w:rsidRPr="00CA5ABE">
        <w:rPr>
          <w:rFonts w:ascii="Angsana New" w:hAnsi="Angsana New"/>
          <w:i/>
          <w:iCs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189A075D" w14:textId="77777777" w:rsidR="00CA5ABE" w:rsidRPr="00F903F3" w:rsidRDefault="00CA5ABE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666CFD89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C065F0" w:rsidRPr="00C065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วันที่ </w:t>
      </w:r>
      <w:r w:rsidR="00D66002" w:rsidRPr="0015726B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D66002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D66002" w:rsidRPr="0015726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D66002">
        <w:rPr>
          <w:rFonts w:asciiTheme="majorBidi" w:eastAsia="MS Mincho" w:hAnsiTheme="majorBidi" w:hint="cs"/>
          <w:sz w:val="30"/>
          <w:szCs w:val="30"/>
          <w:cs/>
          <w:lang w:val="en-US" w:bidi="th-TH"/>
        </w:rPr>
        <w:t>มิถุนายน</w:t>
      </w:r>
      <w:r w:rsidR="00D66002">
        <w:rPr>
          <w:rFonts w:asciiTheme="majorBidi" w:eastAsia="MS Mincho" w:hAnsiTheme="majorBidi"/>
          <w:sz w:val="30"/>
          <w:szCs w:val="30"/>
          <w:lang w:val="en-US" w:bidi="th-TH"/>
        </w:rPr>
        <w:t xml:space="preserve"> </w:t>
      </w:r>
      <w:r w:rsidR="00F76F1B">
        <w:rPr>
          <w:rFonts w:ascii="Angsana New" w:hAnsi="Angsana New"/>
          <w:spacing w:val="0"/>
          <w:sz w:val="30"/>
          <w:szCs w:val="30"/>
          <w:lang w:bidi="th-TH"/>
        </w:rPr>
        <w:t>2569</w:t>
      </w:r>
      <w:r w:rsidR="00C065F0" w:rsidRPr="00C065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16A95A9D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4704925C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pacing w:val="0"/>
          <w:cs/>
        </w:rPr>
      </w:pPr>
      <w:r>
        <w:rPr>
          <w:b/>
          <w:bCs/>
          <w:i/>
          <w:iCs/>
          <w:spacing w:val="0"/>
          <w:cs/>
        </w:rPr>
        <w:br w:type="page"/>
      </w:r>
    </w:p>
    <w:p w14:paraId="1ADD64E2" w14:textId="782F3B58" w:rsidR="00DD1892" w:rsidRPr="009F363D" w:rsidRDefault="00DD1892" w:rsidP="009F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spacing w:val="0"/>
          <w:cs/>
        </w:rPr>
      </w:pPr>
      <w:r w:rsidRPr="009C526C">
        <w:rPr>
          <w:b/>
          <w:bCs/>
          <w:i/>
          <w:iCs/>
          <w:spacing w:val="0"/>
          <w:cs/>
        </w:rPr>
        <w:lastRenderedPageBreak/>
        <w:t>สัญญาบริการ</w:t>
      </w:r>
    </w:p>
    <w:p w14:paraId="3A73F3AA" w14:textId="77777777" w:rsidR="00DD1892" w:rsidRPr="00151C81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7EEB51EA" w14:textId="212ECC8B" w:rsidR="00FC4E78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F0147E">
        <w:rPr>
          <w:rFonts w:ascii="Angsana New" w:hAnsi="Angsana New"/>
          <w:spacing w:val="0"/>
          <w:sz w:val="30"/>
          <w:szCs w:val="30"/>
          <w:lang w:bidi="th-TH"/>
        </w:rPr>
        <w:t>1</w:t>
      </w:r>
      <w:r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ถึง </w:t>
      </w:r>
      <w:r w:rsidR="00903A1C" w:rsidRPr="00F0147E">
        <w:rPr>
          <w:rFonts w:ascii="Angsana New" w:hAnsi="Angsana New"/>
          <w:spacing w:val="0"/>
          <w:sz w:val="30"/>
          <w:szCs w:val="30"/>
          <w:lang w:bidi="th-TH"/>
        </w:rPr>
        <w:t>30</w:t>
      </w:r>
      <w:r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ปี</w:t>
      </w:r>
      <w:bookmarkStart w:id="2" w:name="_Hlk85999046"/>
    </w:p>
    <w:p w14:paraId="35DA14C6" w14:textId="77777777" w:rsidR="000D47B6" w:rsidRPr="00151C81" w:rsidRDefault="000D47B6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1AD33D9D" w14:textId="538080B9" w:rsidR="00271CF5" w:rsidRPr="002A43D0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bookmarkStart w:id="3" w:name="_Hlk165562470"/>
      <w:bookmarkStart w:id="4" w:name="_Hlk180755605"/>
      <w:r w:rsidRPr="00D74373">
        <w:rPr>
          <w:b/>
          <w:bCs/>
          <w:spacing w:val="0"/>
        </w:rPr>
        <w:t>1</w:t>
      </w:r>
      <w:r w:rsidR="00E67593">
        <w:rPr>
          <w:b/>
          <w:bCs/>
          <w:spacing w:val="0"/>
        </w:rPr>
        <w:t>2</w:t>
      </w:r>
      <w:r w:rsidR="00515202" w:rsidRPr="00D74373">
        <w:rPr>
          <w:b/>
          <w:bCs/>
          <w:spacing w:val="0"/>
          <w:cs/>
        </w:rPr>
        <w:tab/>
      </w:r>
      <w:r w:rsidR="00271CF5" w:rsidRPr="002A43D0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151C81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sz w:val="22"/>
          <w:szCs w:val="22"/>
          <w:lang w:val="en-US"/>
        </w:rPr>
      </w:pPr>
    </w:p>
    <w:bookmarkEnd w:id="2"/>
    <w:p w14:paraId="43CA685C" w14:textId="0DB5F1B7" w:rsidR="00B729AD" w:rsidRPr="002A43D0" w:rsidRDefault="00B729AD" w:rsidP="002D19C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 xml:space="preserve">ในปี </w:t>
      </w:r>
      <w:r w:rsidR="00903A1C" w:rsidRPr="002A43D0">
        <w:rPr>
          <w:rFonts w:hint="cs"/>
          <w:spacing w:val="0"/>
        </w:rPr>
        <w:t>2554</w:t>
      </w:r>
      <w:r w:rsidRPr="002A43D0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2A43D0">
        <w:rPr>
          <w:rFonts w:hint="cs"/>
          <w:spacing w:val="0"/>
        </w:rPr>
        <w:t>1</w:t>
      </w:r>
      <w:r w:rsidRPr="002A43D0">
        <w:rPr>
          <w:rFonts w:hint="cs"/>
          <w:spacing w:val="0"/>
          <w:cs/>
        </w:rPr>
        <w:t xml:space="preserve"> ปี </w:t>
      </w:r>
      <w:r w:rsidR="00903A1C" w:rsidRPr="002A43D0">
        <w:rPr>
          <w:rFonts w:hint="cs"/>
          <w:spacing w:val="0"/>
        </w:rPr>
        <w:t>2555</w:t>
      </w:r>
      <w:r w:rsidRPr="002A43D0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2A43D0">
        <w:rPr>
          <w:rFonts w:hint="cs"/>
          <w:spacing w:val="0"/>
        </w:rPr>
        <w:t>2549</w:t>
      </w:r>
      <w:r w:rsidRPr="002A43D0">
        <w:rPr>
          <w:rFonts w:hint="cs"/>
          <w:spacing w:val="0"/>
          <w:cs/>
        </w:rPr>
        <w:t xml:space="preserve"> (</w:t>
      </w:r>
      <w:r w:rsidRPr="002A43D0">
        <w:rPr>
          <w:rFonts w:hint="cs"/>
          <w:spacing w:val="0"/>
        </w:rPr>
        <w:t>“</w:t>
      </w:r>
      <w:r w:rsidRPr="002A43D0">
        <w:rPr>
          <w:rFonts w:hint="cs"/>
          <w:spacing w:val="0"/>
          <w:cs/>
        </w:rPr>
        <w:t>ประกาศไอซี</w:t>
      </w:r>
      <w:r w:rsidRPr="002A43D0">
        <w:rPr>
          <w:rFonts w:hint="cs"/>
          <w:spacing w:val="0"/>
        </w:rPr>
        <w:t xml:space="preserve">”) </w:t>
      </w:r>
      <w:r w:rsidRPr="002A43D0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2A43D0">
        <w:rPr>
          <w:rFonts w:hint="cs"/>
          <w:spacing w:val="0"/>
        </w:rPr>
        <w:t>10</w:t>
      </w:r>
      <w:r w:rsidRPr="002A43D0">
        <w:rPr>
          <w:rFonts w:hint="cs"/>
          <w:spacing w:val="0"/>
          <w:cs/>
        </w:rPr>
        <w:t xml:space="preserve"> ปี 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2A43D0">
        <w:rPr>
          <w:rFonts w:hint="cs"/>
          <w:spacing w:val="0"/>
        </w:rPr>
        <w:t>cost-based basis) (</w:t>
      </w:r>
      <w:r w:rsidRPr="002A43D0">
        <w:rPr>
          <w:rFonts w:hint="cs"/>
          <w:spacing w:val="0"/>
          <w:cs/>
        </w:rPr>
        <w:t xml:space="preserve">ประกาศไอซีข้อ </w:t>
      </w:r>
      <w:r w:rsidR="00903A1C" w:rsidRPr="002A43D0">
        <w:rPr>
          <w:rFonts w:hint="cs"/>
          <w:spacing w:val="0"/>
        </w:rPr>
        <w:t>19</w:t>
      </w:r>
      <w:r w:rsidRPr="002A43D0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2A43D0">
        <w:rPr>
          <w:rFonts w:hint="cs"/>
          <w:spacing w:val="0"/>
        </w:rPr>
        <w:t>20</w:t>
      </w:r>
      <w:r w:rsidRPr="002A43D0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2A43D0">
        <w:rPr>
          <w:rFonts w:hint="cs"/>
          <w:spacing w:val="0"/>
        </w:rPr>
        <w:t>90</w:t>
      </w:r>
      <w:r w:rsidRPr="002A43D0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2A43D0">
        <w:rPr>
          <w:rFonts w:hint="cs"/>
          <w:spacing w:val="0"/>
        </w:rPr>
        <w:t>21</w:t>
      </w:r>
      <w:r w:rsidRPr="002A43D0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37A8CD26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2A43D0">
        <w:rPr>
          <w:rFonts w:hint="cs"/>
          <w:spacing w:val="0"/>
        </w:rPr>
        <w:t>2555</w:t>
      </w:r>
      <w:r w:rsidRPr="002A43D0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2A43D0">
        <w:rPr>
          <w:spacing w:val="0"/>
        </w:rPr>
        <w:br/>
      </w:r>
      <w:r w:rsidRPr="002A43D0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2A43D0">
        <w:rPr>
          <w:rFonts w:hint="cs"/>
          <w:spacing w:val="0"/>
        </w:rPr>
        <w:t>15</w:t>
      </w:r>
      <w:r w:rsidRPr="002A43D0">
        <w:rPr>
          <w:rFonts w:hint="cs"/>
          <w:spacing w:val="0"/>
          <w:cs/>
        </w:rPr>
        <w:t xml:space="preserve"> สิงหาคม </w:t>
      </w:r>
      <w:r w:rsidR="00903A1C" w:rsidRPr="002A43D0">
        <w:rPr>
          <w:rFonts w:hint="cs"/>
          <w:spacing w:val="0"/>
        </w:rPr>
        <w:t>2555</w:t>
      </w:r>
      <w:r w:rsidRPr="002A43D0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2A43D0">
        <w:rPr>
          <w:rFonts w:hint="cs"/>
          <w:spacing w:val="0"/>
        </w:rPr>
        <w:t>1</w:t>
      </w:r>
      <w:r w:rsidRPr="002A43D0">
        <w:rPr>
          <w:rFonts w:hint="cs"/>
          <w:spacing w:val="0"/>
          <w:cs/>
        </w:rPr>
        <w:t xml:space="preserve"> เมษายน </w:t>
      </w:r>
      <w:r w:rsidR="00903A1C" w:rsidRPr="002A43D0">
        <w:rPr>
          <w:rFonts w:hint="cs"/>
          <w:spacing w:val="0"/>
        </w:rPr>
        <w:t>2555</w:t>
      </w:r>
      <w:r w:rsidRPr="002A43D0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2A43D0">
        <w:rPr>
          <w:rFonts w:hint="cs"/>
          <w:spacing w:val="0"/>
        </w:rPr>
        <w:t>2555</w:t>
      </w:r>
      <w:r w:rsidRPr="002A43D0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69A71A2" w14:textId="77777777" w:rsidR="0029714C" w:rsidRPr="002A43D0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2A43D0">
        <w:rPr>
          <w:rFonts w:hint="cs"/>
          <w:spacing w:val="0"/>
        </w:rPr>
        <w:t>39</w:t>
      </w:r>
      <w:r w:rsidRPr="002A43D0">
        <w:rPr>
          <w:rFonts w:hint="cs"/>
          <w:spacing w:val="0"/>
        </w:rPr>
        <w:t>.</w:t>
      </w:r>
      <w:r w:rsidR="00903A1C" w:rsidRPr="002A43D0">
        <w:rPr>
          <w:rFonts w:hint="cs"/>
          <w:spacing w:val="0"/>
        </w:rPr>
        <w:t>2</w:t>
      </w:r>
      <w:r w:rsidRPr="002A43D0">
        <w:rPr>
          <w:rFonts w:hint="cs"/>
          <w:spacing w:val="0"/>
        </w:rPr>
        <w:t xml:space="preserve"> </w:t>
      </w:r>
      <w:r w:rsidRPr="002A43D0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2A43D0">
        <w:rPr>
          <w:rFonts w:hint="cs"/>
          <w:spacing w:val="0"/>
        </w:rPr>
        <w:t>7</w:t>
      </w:r>
      <w:r w:rsidRPr="002A43D0">
        <w:rPr>
          <w:rFonts w:hint="cs"/>
          <w:spacing w:val="0"/>
        </w:rPr>
        <w:t>.</w:t>
      </w:r>
      <w:r w:rsidR="00903A1C" w:rsidRPr="002A43D0">
        <w:rPr>
          <w:rFonts w:hint="cs"/>
          <w:spacing w:val="0"/>
        </w:rPr>
        <w:t>5</w:t>
      </w:r>
      <w:r w:rsidRPr="002A43D0">
        <w:rPr>
          <w:rFonts w:hint="cs"/>
          <w:spacing w:val="0"/>
        </w:rPr>
        <w:t>%</w:t>
      </w:r>
      <w:r w:rsidRPr="002A43D0">
        <w:rPr>
          <w:rFonts w:hint="cs"/>
          <w:spacing w:val="0"/>
          <w:cs/>
        </w:rPr>
        <w:t xml:space="preserve"> ต่อปีของต้นเงิน</w:t>
      </w:r>
      <w:r w:rsidR="00131668" w:rsidRPr="002A43D0">
        <w:rPr>
          <w:rFonts w:hint="cs"/>
          <w:spacing w:val="0"/>
          <w:cs/>
        </w:rPr>
        <w:t xml:space="preserve"> </w:t>
      </w:r>
      <w:r w:rsidR="00903A1C" w:rsidRPr="002A43D0">
        <w:rPr>
          <w:rFonts w:hint="cs"/>
          <w:spacing w:val="0"/>
        </w:rPr>
        <w:t>36</w:t>
      </w:r>
      <w:r w:rsidRPr="002A43D0">
        <w:rPr>
          <w:rFonts w:hint="cs"/>
          <w:spacing w:val="0"/>
        </w:rPr>
        <w:t>.</w:t>
      </w:r>
      <w:r w:rsidR="00903A1C" w:rsidRPr="002A43D0">
        <w:rPr>
          <w:rFonts w:hint="cs"/>
          <w:spacing w:val="0"/>
        </w:rPr>
        <w:t>8</w:t>
      </w:r>
      <w:r w:rsidRPr="002A43D0">
        <w:rPr>
          <w:rFonts w:hint="cs"/>
          <w:spacing w:val="0"/>
        </w:rPr>
        <w:t xml:space="preserve"> </w:t>
      </w:r>
      <w:r w:rsidRPr="002A43D0">
        <w:rPr>
          <w:rFonts w:hint="cs"/>
          <w:spacing w:val="0"/>
          <w:cs/>
        </w:rPr>
        <w:t>ล้านบาท</w:t>
      </w:r>
      <w:r w:rsidR="00883C1B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2A43D0">
        <w:rPr>
          <w:rFonts w:hint="cs"/>
          <w:spacing w:val="0"/>
        </w:rPr>
        <w:t>24</w:t>
      </w:r>
      <w:r w:rsidRPr="002A43D0">
        <w:rPr>
          <w:rFonts w:hint="cs"/>
          <w:spacing w:val="0"/>
          <w:cs/>
        </w:rPr>
        <w:t xml:space="preserve"> กรกฎาคม </w:t>
      </w:r>
      <w:r w:rsidR="00903A1C" w:rsidRPr="002A43D0">
        <w:rPr>
          <w:rFonts w:hint="cs"/>
          <w:spacing w:val="0"/>
        </w:rPr>
        <w:t>2556</w:t>
      </w:r>
      <w:r w:rsidRPr="002A43D0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3F2DDBF2" w14:textId="77777777" w:rsidR="00F0147E" w:rsidRPr="00FE5334" w:rsidRDefault="00F0147E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  <w:highlight w:val="yellow"/>
        </w:rPr>
      </w:pPr>
    </w:p>
    <w:p w14:paraId="796CD30B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2D538D9F" w:rsidR="00B729AD" w:rsidRPr="00C544FB" w:rsidRDefault="00B729AD" w:rsidP="00C5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0"/>
          <w:highlight w:val="yellow"/>
        </w:rPr>
      </w:pPr>
      <w:r w:rsidRPr="002A43D0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2A43D0">
        <w:rPr>
          <w:rFonts w:hint="cs"/>
          <w:spacing w:val="0"/>
          <w:cs/>
        </w:rPr>
        <w:t>น</w:t>
      </w:r>
      <w:r w:rsidR="00245F04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2A43D0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53F9A49B" w14:textId="121A76CD" w:rsidR="00F54E8A" w:rsidRPr="002A43D0" w:rsidRDefault="00B729AD" w:rsidP="00B4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2A43D0">
        <w:rPr>
          <w:rFonts w:hint="cs"/>
          <w:spacing w:val="0"/>
          <w:cs/>
        </w:rPr>
        <w:t xml:space="preserve">   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2A43D0">
        <w:rPr>
          <w:rFonts w:hint="cs"/>
          <w:spacing w:val="0"/>
        </w:rPr>
        <w:t>29</w:t>
      </w:r>
      <w:r w:rsidRPr="002A43D0">
        <w:rPr>
          <w:rFonts w:hint="cs"/>
          <w:spacing w:val="0"/>
          <w:cs/>
        </w:rPr>
        <w:t xml:space="preserve"> เมษายน </w:t>
      </w:r>
      <w:r w:rsidR="00903A1C" w:rsidRPr="002A43D0">
        <w:rPr>
          <w:rFonts w:hint="cs"/>
          <w:spacing w:val="0"/>
        </w:rPr>
        <w:t>2558</w:t>
      </w:r>
      <w:r w:rsidRPr="002A43D0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3"/>
    </w:p>
    <w:p w14:paraId="365EB9B5" w14:textId="77777777" w:rsidR="00B44D9F" w:rsidRPr="002A43D0" w:rsidRDefault="00B44D9F" w:rsidP="00B4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</w:p>
    <w:p w14:paraId="356A9496" w14:textId="77777777" w:rsidR="00151C81" w:rsidRDefault="001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57FF0435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26</w:t>
      </w:r>
      <w:r w:rsidRPr="002A43D0">
        <w:rPr>
          <w:rFonts w:hint="cs"/>
          <w:spacing w:val="0"/>
          <w:cs/>
        </w:rPr>
        <w:t xml:space="preserve"> มิถุนายน </w:t>
      </w:r>
      <w:r w:rsidR="00903A1C" w:rsidRPr="002A43D0">
        <w:rPr>
          <w:rFonts w:hint="cs"/>
          <w:spacing w:val="0"/>
        </w:rPr>
        <w:t>2558</w:t>
      </w:r>
      <w:r w:rsidRPr="002A43D0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2A43D0">
        <w:rPr>
          <w:rFonts w:hint="cs"/>
          <w:spacing w:val="0"/>
          <w:cs/>
        </w:rPr>
        <w:t xml:space="preserve">  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2A43D0">
        <w:rPr>
          <w:rFonts w:hint="cs"/>
          <w:spacing w:val="0"/>
        </w:rPr>
        <w:t>13</w:t>
      </w:r>
      <w:r w:rsidRPr="002A43D0">
        <w:rPr>
          <w:rFonts w:hint="cs"/>
          <w:spacing w:val="0"/>
          <w:cs/>
        </w:rPr>
        <w:t xml:space="preserve"> สิงหาคม </w:t>
      </w:r>
      <w:r w:rsidR="00903A1C" w:rsidRPr="002A43D0">
        <w:rPr>
          <w:rFonts w:hint="cs"/>
          <w:spacing w:val="0"/>
        </w:rPr>
        <w:t>2558</w:t>
      </w:r>
      <w:r w:rsidRPr="002A43D0">
        <w:rPr>
          <w:rFonts w:hint="cs"/>
          <w:spacing w:val="0"/>
          <w:cs/>
        </w:rPr>
        <w:t xml:space="preserve"> ซึ่งศาลปกครองกลาง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28</w:t>
      </w:r>
      <w:r w:rsidRPr="002A43D0">
        <w:rPr>
          <w:rFonts w:hint="cs"/>
          <w:spacing w:val="0"/>
          <w:cs/>
        </w:rPr>
        <w:t xml:space="preserve"> สิงหาคม </w:t>
      </w:r>
      <w:r w:rsidR="00903A1C" w:rsidRPr="002A43D0">
        <w:rPr>
          <w:rFonts w:hint="cs"/>
          <w:spacing w:val="0"/>
        </w:rPr>
        <w:t>2558</w:t>
      </w:r>
      <w:r w:rsidRPr="002A43D0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CE7DCF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กลางได้มีคำสั่งกำหนดให้วันที่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30</w:t>
      </w:r>
      <w:r w:rsidRPr="002A43D0">
        <w:rPr>
          <w:rFonts w:hint="cs"/>
          <w:spacing w:val="0"/>
          <w:cs/>
        </w:rPr>
        <w:t xml:space="preserve"> มีนาคม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2561</w:t>
      </w:r>
      <w:r w:rsidRPr="002A43D0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151C81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  <w:sz w:val="22"/>
          <w:szCs w:val="22"/>
        </w:rPr>
      </w:pPr>
    </w:p>
    <w:p w14:paraId="4DB62636" w14:textId="60EC8DBF" w:rsidR="00B729AD" w:rsidRPr="002A43D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>เมื่อวันที่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31</w:t>
      </w:r>
      <w:r w:rsidRPr="002A43D0">
        <w:rPr>
          <w:rFonts w:hint="cs"/>
          <w:spacing w:val="0"/>
          <w:cs/>
        </w:rPr>
        <w:t xml:space="preserve"> กรกฎาคม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2562</w:t>
      </w:r>
      <w:r w:rsidRPr="002A43D0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7</w:t>
      </w:r>
      <w:r w:rsidRPr="002A43D0">
        <w:rPr>
          <w:rFonts w:hint="cs"/>
          <w:spacing w:val="0"/>
        </w:rPr>
        <w:t>.</w:t>
      </w:r>
      <w:r w:rsidR="00903A1C" w:rsidRPr="002A43D0">
        <w:rPr>
          <w:rFonts w:hint="cs"/>
          <w:spacing w:val="0"/>
        </w:rPr>
        <w:t>5</w:t>
      </w:r>
      <w:r w:rsidRPr="002A43D0">
        <w:rPr>
          <w:rFonts w:hint="cs"/>
          <w:spacing w:val="0"/>
        </w:rPr>
        <w:t xml:space="preserve"> </w:t>
      </w:r>
      <w:r w:rsidRPr="002A43D0">
        <w:rPr>
          <w:rFonts w:hint="cs"/>
          <w:spacing w:val="0"/>
          <w:cs/>
        </w:rPr>
        <w:t>ต่อปีของเงินต้นจำนวน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7</w:t>
      </w:r>
      <w:r w:rsidRPr="002A43D0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 xml:space="preserve">แล้วเป็นจำนวน </w:t>
      </w:r>
      <w:r w:rsidR="00903A1C" w:rsidRPr="002A43D0">
        <w:rPr>
          <w:rFonts w:hint="cs"/>
          <w:spacing w:val="0"/>
        </w:rPr>
        <w:t>16</w:t>
      </w:r>
      <w:r w:rsidRPr="002A43D0">
        <w:rPr>
          <w:rFonts w:hint="cs"/>
          <w:spacing w:val="0"/>
        </w:rPr>
        <w:t xml:space="preserve"> </w:t>
      </w:r>
      <w:r w:rsidRPr="002A43D0">
        <w:rPr>
          <w:rFonts w:hint="cs"/>
          <w:spacing w:val="0"/>
          <w:cs/>
        </w:rPr>
        <w:t xml:space="preserve">ล้านบาท ในวันที่ </w:t>
      </w:r>
      <w:r w:rsidR="00903A1C" w:rsidRPr="002A43D0">
        <w:rPr>
          <w:rFonts w:hint="cs"/>
          <w:spacing w:val="0"/>
        </w:rPr>
        <w:t>21</w:t>
      </w:r>
      <w:r w:rsidRPr="002A43D0">
        <w:rPr>
          <w:rFonts w:hint="cs"/>
          <w:spacing w:val="0"/>
          <w:cs/>
        </w:rPr>
        <w:t xml:space="preserve"> สิงหาคม </w:t>
      </w:r>
      <w:r w:rsidR="00903A1C" w:rsidRPr="002A43D0">
        <w:rPr>
          <w:rFonts w:hint="cs"/>
          <w:spacing w:val="0"/>
        </w:rPr>
        <w:t>2562</w:t>
      </w:r>
    </w:p>
    <w:p w14:paraId="5FE4BFE7" w14:textId="77777777" w:rsidR="00B729AD" w:rsidRPr="00151C81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  <w:sz w:val="22"/>
          <w:szCs w:val="22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2A43D0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2A43D0">
        <w:rPr>
          <w:spacing w:val="0"/>
          <w:cs/>
        </w:rPr>
        <w:br/>
      </w:r>
      <w:r w:rsidR="00903A1C" w:rsidRPr="002A43D0">
        <w:rPr>
          <w:rFonts w:hint="cs"/>
          <w:spacing w:val="0"/>
        </w:rPr>
        <w:t>28</w:t>
      </w:r>
      <w:r w:rsidRPr="002A43D0">
        <w:rPr>
          <w:rFonts w:hint="cs"/>
          <w:spacing w:val="0"/>
        </w:rPr>
        <w:t xml:space="preserve"> </w:t>
      </w:r>
      <w:r w:rsidRPr="002A43D0">
        <w:rPr>
          <w:rFonts w:hint="cs"/>
          <w:spacing w:val="0"/>
          <w:cs/>
        </w:rPr>
        <w:t xml:space="preserve">สิงหาคม </w:t>
      </w:r>
      <w:r w:rsidR="00903A1C" w:rsidRPr="002A43D0">
        <w:rPr>
          <w:rFonts w:hint="cs"/>
          <w:spacing w:val="0"/>
        </w:rPr>
        <w:t>2562</w:t>
      </w:r>
      <w:r w:rsidRPr="002A43D0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17</w:t>
      </w:r>
      <w:r w:rsidRPr="002A43D0">
        <w:rPr>
          <w:rFonts w:hint="cs"/>
          <w:spacing w:val="0"/>
          <w:cs/>
        </w:rPr>
        <w:t xml:space="preserve"> ธันวาคม</w:t>
      </w:r>
      <w:r w:rsidRPr="002A43D0">
        <w:rPr>
          <w:rFonts w:hint="cs"/>
          <w:spacing w:val="0"/>
        </w:rPr>
        <w:t xml:space="preserve"> </w:t>
      </w:r>
      <w:r w:rsidR="00903A1C" w:rsidRPr="002A43D0">
        <w:rPr>
          <w:rFonts w:hint="cs"/>
          <w:spacing w:val="0"/>
        </w:rPr>
        <w:t>2562</w:t>
      </w:r>
      <w:r w:rsidR="004B5DD0" w:rsidRPr="002A43D0">
        <w:rPr>
          <w:rFonts w:hint="cs"/>
          <w:spacing w:val="0"/>
          <w:cs/>
        </w:rPr>
        <w:t xml:space="preserve"> </w:t>
      </w:r>
      <w:r w:rsidRPr="002A43D0">
        <w:rPr>
          <w:rFonts w:hint="cs"/>
          <w:spacing w:val="0"/>
          <w:cs/>
        </w:rPr>
        <w:t>โดย</w:t>
      </w:r>
      <w:r w:rsidR="00987830" w:rsidRPr="002A43D0">
        <w:rPr>
          <w:spacing w:val="0"/>
          <w:cs/>
        </w:rPr>
        <w:br/>
      </w:r>
      <w:r w:rsidRPr="002A43D0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151C81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  <w:sz w:val="22"/>
          <w:szCs w:val="22"/>
        </w:rPr>
      </w:pPr>
    </w:p>
    <w:p w14:paraId="77569693" w14:textId="7DDEC3E2" w:rsidR="00F54E8A" w:rsidRDefault="00B729AD" w:rsidP="0040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D66002" w:rsidRPr="0015726B">
        <w:rPr>
          <w:rFonts w:asciiTheme="majorBidi" w:eastAsia="MS Mincho" w:hAnsiTheme="majorBidi" w:cstheme="majorBidi"/>
        </w:rPr>
        <w:t>3</w:t>
      </w:r>
      <w:r w:rsidR="00D66002">
        <w:rPr>
          <w:rFonts w:asciiTheme="majorBidi" w:eastAsia="MS Mincho" w:hAnsiTheme="majorBidi" w:cstheme="majorBidi"/>
        </w:rPr>
        <w:t>0</w:t>
      </w:r>
      <w:r w:rsidR="00D66002" w:rsidRPr="0015726B">
        <w:rPr>
          <w:rFonts w:asciiTheme="majorBidi" w:eastAsia="MS Mincho" w:hAnsiTheme="majorBidi" w:cstheme="majorBidi"/>
        </w:rPr>
        <w:t xml:space="preserve"> </w:t>
      </w:r>
      <w:r w:rsidR="00D66002">
        <w:rPr>
          <w:rFonts w:asciiTheme="majorBidi" w:eastAsia="MS Mincho" w:hAnsiTheme="majorBidi" w:hint="cs"/>
          <w:cs/>
        </w:rPr>
        <w:t>มิถุนายน</w:t>
      </w:r>
      <w:r w:rsidR="00D66002">
        <w:rPr>
          <w:rFonts w:asciiTheme="majorBidi" w:eastAsia="MS Mincho" w:hAnsiTheme="majorBidi"/>
        </w:rPr>
        <w:t xml:space="preserve"> </w:t>
      </w:r>
      <w:r w:rsidR="00C52195">
        <w:rPr>
          <w:spacing w:val="0"/>
        </w:rPr>
        <w:t>256</w:t>
      </w:r>
      <w:r w:rsidR="00864F00">
        <w:rPr>
          <w:spacing w:val="0"/>
        </w:rPr>
        <w:t>9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1D1FBA">
        <w:rPr>
          <w:spacing w:val="0"/>
        </w:rPr>
        <w:t>0.</w:t>
      </w:r>
      <w:r w:rsidR="00926109">
        <w:rPr>
          <w:spacing w:val="0"/>
        </w:rPr>
        <w:t>10</w:t>
      </w:r>
      <w:r w:rsidR="001D1FBA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</w:t>
      </w:r>
      <w:r w:rsidR="00F0147E">
        <w:rPr>
          <w:rFonts w:hint="cs"/>
          <w:spacing w:val="0"/>
          <w:cs/>
        </w:rPr>
        <w:t>งบการเงิน</w:t>
      </w:r>
      <w:r w:rsidRPr="009C526C">
        <w:rPr>
          <w:spacing w:val="0"/>
          <w:cs/>
        </w:rPr>
        <w:t>ของ</w:t>
      </w:r>
      <w:r w:rsidR="00F0147E">
        <w:rPr>
          <w:rFonts w:hint="cs"/>
          <w:spacing w:val="0"/>
          <w:cs/>
        </w:rPr>
        <w:t>กลุ่ม</w:t>
      </w:r>
      <w:r w:rsidRPr="009C526C">
        <w:rPr>
          <w:spacing w:val="0"/>
          <w:cs/>
        </w:rPr>
        <w:t>บริษัท</w:t>
      </w:r>
      <w:bookmarkEnd w:id="4"/>
      <w:r w:rsidR="00F0147E">
        <w:rPr>
          <w:spacing w:val="0"/>
        </w:rPr>
        <w:t>/</w:t>
      </w:r>
      <w:r w:rsidR="00F0147E">
        <w:rPr>
          <w:rFonts w:hint="cs"/>
          <w:spacing w:val="0"/>
          <w:cs/>
        </w:rPr>
        <w:t>บริษัท</w:t>
      </w:r>
    </w:p>
    <w:p w14:paraId="10D317C4" w14:textId="77777777" w:rsidR="00071B71" w:rsidRPr="00151C81" w:rsidRDefault="00071B71" w:rsidP="0040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  <w:sz w:val="22"/>
          <w:szCs w:val="22"/>
        </w:rPr>
      </w:pPr>
    </w:p>
    <w:p w14:paraId="7C9ACAC0" w14:textId="54D315B5" w:rsidR="00071B71" w:rsidRPr="002A43D0" w:rsidRDefault="00071B71" w:rsidP="00071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D74373">
        <w:rPr>
          <w:b/>
          <w:bCs/>
          <w:spacing w:val="0"/>
        </w:rPr>
        <w:t>1</w:t>
      </w:r>
      <w:r>
        <w:rPr>
          <w:b/>
          <w:bCs/>
          <w:spacing w:val="0"/>
        </w:rPr>
        <w:t>3</w:t>
      </w:r>
      <w:r w:rsidRPr="00D74373">
        <w:rPr>
          <w:b/>
          <w:bCs/>
          <w:spacing w:val="0"/>
          <w:cs/>
        </w:rPr>
        <w:tab/>
      </w:r>
      <w:r>
        <w:rPr>
          <w:rFonts w:hint="cs"/>
          <w:b/>
          <w:bCs/>
          <w:spacing w:val="0"/>
          <w:cs/>
        </w:rPr>
        <w:t>มาตรฐานการรายงานทางการเงินที่ยังไม่ได้ใช้</w:t>
      </w:r>
    </w:p>
    <w:p w14:paraId="721DCEFE" w14:textId="77777777" w:rsidR="00071B71" w:rsidRPr="00151C81" w:rsidRDefault="00071B71" w:rsidP="0040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  <w:sz w:val="22"/>
          <w:szCs w:val="22"/>
        </w:rPr>
      </w:pPr>
    </w:p>
    <w:p w14:paraId="165619D2" w14:textId="786233DB" w:rsidR="00071B71" w:rsidRDefault="00071B71" w:rsidP="00071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071B71">
        <w:rPr>
          <w:spacing w:val="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มาตรฐานการรายงานทางการเงินที่ออกและปรับปรุงใหม่ซึ่งเกี่ยวกับการดำเนินงานของกลุ่มบริษัท/บริษัท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มกราคมในปีดังต่อไปนี้ และอนุญาตให้นำมาถือปฏิบัติก่อนวันที่มีผลบังคับใช้ได้ อย่างไรก็ตาม</w:t>
      </w:r>
      <w:r>
        <w:rPr>
          <w:rFonts w:hint="cs"/>
          <w:spacing w:val="0"/>
          <w:cs/>
        </w:rPr>
        <w:t xml:space="preserve"> </w:t>
      </w:r>
      <w:r w:rsidRPr="00071B71">
        <w:rPr>
          <w:spacing w:val="0"/>
          <w:cs/>
        </w:rPr>
        <w:t>กลุ่มบริษัท/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230"/>
        <w:gridCol w:w="1260"/>
      </w:tblGrid>
      <w:tr w:rsidR="00071B71" w:rsidRPr="002101D8" w14:paraId="7E8E1B66" w14:textId="77777777" w:rsidTr="00071B71">
        <w:trPr>
          <w:tblHeader/>
        </w:trPr>
        <w:tc>
          <w:tcPr>
            <w:tcW w:w="3600" w:type="dxa"/>
            <w:vAlign w:val="bottom"/>
          </w:tcPr>
          <w:p w14:paraId="4DF83737" w14:textId="7FB68D94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hd w:val="clear" w:color="auto" w:fill="D9D9D9" w:themeFill="background1" w:themeFillShade="D9"/>
                <w:cs/>
              </w:rPr>
            </w:pPr>
            <w:r w:rsidRPr="00071B71">
              <w:rPr>
                <w:rFonts w:asciiTheme="majorBidi" w:eastAsia="Calibri" w:hAnsiTheme="majorBidi" w:cstheme="majorBidi"/>
                <w:b/>
                <w:bCs/>
                <w:cs/>
              </w:rPr>
              <w:lastRenderedPageBreak/>
              <w:t>มาตรฐานการรายงานทางการเงิน</w:t>
            </w:r>
            <w:r w:rsidRPr="00071B71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466B1B49" w14:textId="77777777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71B71">
              <w:rPr>
                <w:rFonts w:asciiTheme="majorBidi" w:eastAsia="Calibri" w:hAnsiTheme="majorBidi" w:cstheme="majorBidi"/>
                <w:b/>
                <w:bCs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1602A55A" w14:textId="77777777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071B71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มีผลบังคับใช้</w:t>
            </w:r>
          </w:p>
        </w:tc>
      </w:tr>
      <w:tr w:rsidR="00071B71" w:rsidRPr="002101D8" w14:paraId="2FF40093" w14:textId="77777777" w:rsidTr="00071B71">
        <w:tc>
          <w:tcPr>
            <w:tcW w:w="3600" w:type="dxa"/>
          </w:tcPr>
          <w:p w14:paraId="25BA074A" w14:textId="6E05DCBE" w:rsidR="00071B71" w:rsidRPr="00071B71" w:rsidRDefault="00071B71" w:rsidP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4E3468">
              <w:rPr>
                <w:cs/>
              </w:rPr>
              <w:t xml:space="preserve">มาตรฐานการรายงานทางการเงิน ฉบับที่ </w:t>
            </w:r>
            <w:r w:rsidRPr="004E3468">
              <w:t>18</w:t>
            </w:r>
          </w:p>
        </w:tc>
        <w:tc>
          <w:tcPr>
            <w:tcW w:w="4230" w:type="dxa"/>
          </w:tcPr>
          <w:p w14:paraId="6CB65941" w14:textId="71F2521E" w:rsidR="00071B71" w:rsidRPr="00071B71" w:rsidRDefault="00071B71" w:rsidP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4E3468">
              <w:rPr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2A8AF55F" w14:textId="784534B8" w:rsidR="00071B71" w:rsidRPr="00071B71" w:rsidRDefault="00071B71" w:rsidP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E3468">
              <w:t>2571</w:t>
            </w:r>
          </w:p>
        </w:tc>
      </w:tr>
      <w:tr w:rsidR="00071B71" w:rsidRPr="002101D8" w14:paraId="7E0A483C" w14:textId="77777777" w:rsidTr="00071B71">
        <w:tc>
          <w:tcPr>
            <w:tcW w:w="3600" w:type="dxa"/>
          </w:tcPr>
          <w:p w14:paraId="535EC574" w14:textId="77777777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071B71">
              <w:rPr>
                <w:cs/>
              </w:rPr>
              <w:t>มาตรฐานการบัญชี</w:t>
            </w:r>
            <w:r w:rsidRPr="00071B71">
              <w:rPr>
                <w:rFonts w:hint="cs"/>
                <w:cs/>
              </w:rPr>
              <w:t xml:space="preserve"> </w:t>
            </w:r>
            <w:r w:rsidRPr="00071B71">
              <w:rPr>
                <w:cs/>
              </w:rPr>
              <w:t xml:space="preserve">ฉบับที่ </w:t>
            </w:r>
            <w:r w:rsidRPr="00071B71">
              <w:t xml:space="preserve">7 </w:t>
            </w:r>
          </w:p>
        </w:tc>
        <w:tc>
          <w:tcPr>
            <w:tcW w:w="4230" w:type="dxa"/>
          </w:tcPr>
          <w:p w14:paraId="75C9DDE9" w14:textId="77777777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071B71">
              <w:rPr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C532DA0" w14:textId="77777777" w:rsidR="00071B71" w:rsidRPr="00071B71" w:rsidRDefault="0007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071B71">
              <w:rPr>
                <w:rFonts w:asciiTheme="majorBidi" w:eastAsia="Calibri" w:hAnsiTheme="majorBidi" w:cstheme="majorBidi"/>
              </w:rPr>
              <w:t>2571</w:t>
            </w:r>
          </w:p>
        </w:tc>
      </w:tr>
    </w:tbl>
    <w:p w14:paraId="1A9B2C1E" w14:textId="3F25C3D9" w:rsidR="00071B71" w:rsidRDefault="00071B71" w:rsidP="006D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0"/>
        </w:rPr>
      </w:pPr>
    </w:p>
    <w:p w14:paraId="52EF7443" w14:textId="77777777" w:rsidR="006D3364" w:rsidRPr="003972CF" w:rsidRDefault="006D3364" w:rsidP="003972C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3972CF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มาตรฐานการรายงานทางการเงิน ฉบับที่ </w:t>
      </w:r>
      <w:r w:rsidRPr="003972CF">
        <w:rPr>
          <w:rFonts w:asciiTheme="majorBidi" w:hAnsiTheme="majorBidi" w:cstheme="majorBidi"/>
          <w:b/>
          <w:bCs/>
          <w:i/>
          <w:iCs/>
          <w:color w:val="000000"/>
        </w:rPr>
        <w:t xml:space="preserve">18 </w:t>
      </w:r>
      <w:r w:rsidRPr="003972CF">
        <w:rPr>
          <w:rFonts w:asciiTheme="majorBidi" w:hAnsiTheme="majorBidi" w:cstheme="majorBidi"/>
          <w:b/>
          <w:bCs/>
          <w:i/>
          <w:iCs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474C0661" w14:textId="77777777" w:rsidR="006D3364" w:rsidRPr="006D3364" w:rsidRDefault="006D3364" w:rsidP="006D336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Cs w:val="30"/>
          <w:cs/>
        </w:rPr>
      </w:pPr>
    </w:p>
    <w:p w14:paraId="4A9DA17C" w14:textId="77777777" w:rsidR="006D3364" w:rsidRPr="006D3364" w:rsidRDefault="006D3364" w:rsidP="003972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30"/>
        </w:rPr>
      </w:pPr>
      <w:r w:rsidRPr="006D3364">
        <w:rPr>
          <w:rFonts w:asciiTheme="majorBidi" w:hAnsiTheme="majorBidi" w:cstheme="majorBidi"/>
          <w:color w:val="000000"/>
          <w:szCs w:val="30"/>
          <w:cs/>
        </w:rPr>
        <w:t xml:space="preserve">มาตรฐานการรายงานทางการเงิน ฉบับที่ 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18 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จะมาแทนมาตรฐานการบัญชี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 xml:space="preserve"> </w:t>
      </w:r>
      <w:r w:rsidRPr="006D3364">
        <w:rPr>
          <w:rFonts w:asciiTheme="majorBidi" w:hAnsiTheme="majorBidi" w:cstheme="majorBidi"/>
          <w:color w:val="000000"/>
          <w:szCs w:val="30"/>
          <w:cs/>
        </w:rPr>
        <w:t xml:space="preserve">ฉบับที่ </w:t>
      </w:r>
      <w:r w:rsidRPr="006D3364">
        <w:rPr>
          <w:rFonts w:asciiTheme="majorBidi" w:hAnsiTheme="majorBidi" w:cstheme="majorBidi"/>
          <w:color w:val="000000"/>
          <w:szCs w:val="30"/>
        </w:rPr>
        <w:t>1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 xml:space="preserve"> เรื่อง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 </w:t>
      </w:r>
      <w:r w:rsidRPr="006D3364">
        <w:rPr>
          <w:rFonts w:asciiTheme="majorBidi" w:hAnsiTheme="majorBidi" w:cstheme="majorBidi"/>
          <w:i/>
          <w:iCs/>
          <w:color w:val="000000"/>
          <w:szCs w:val="30"/>
          <w:cs/>
        </w:rPr>
        <w:t>การนำเสนองบการเงิน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 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และนำเสนอ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ข้อกำหนด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ที่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สำคัญใหม่ดังต่อไปนี้</w:t>
      </w:r>
    </w:p>
    <w:p w14:paraId="1C49019E" w14:textId="77777777" w:rsidR="006D3364" w:rsidRDefault="006D3364" w:rsidP="003972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2D7DC7C9" w14:textId="77777777" w:rsidR="006D3364" w:rsidRPr="006D3364" w:rsidRDefault="006D3364" w:rsidP="003972CF">
      <w:pPr>
        <w:pStyle w:val="ListParagraph"/>
        <w:numPr>
          <w:ilvl w:val="0"/>
          <w:numId w:val="20"/>
        </w:numPr>
        <w:tabs>
          <w:tab w:val="clear" w:pos="454"/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zCs w:val="30"/>
        </w:rPr>
      </w:pPr>
      <w:r w:rsidRPr="006D3364">
        <w:rPr>
          <w:rFonts w:asciiTheme="majorBidi" w:hAnsiTheme="majorBidi" w:cstheme="majorBidi"/>
          <w:color w:val="00000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หรือ</w:t>
      </w:r>
      <w:r w:rsidRPr="006D3364">
        <w:rPr>
          <w:rFonts w:asciiTheme="majorBidi" w:hAnsiTheme="majorBidi" w:cstheme="majorBidi"/>
          <w:color w:val="000000"/>
          <w:szCs w:val="30"/>
          <w:cs/>
        </w:rPr>
        <w:t xml:space="preserve">ขาดทุนออกเป็น 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5 </w:t>
      </w:r>
      <w:r w:rsidRPr="006D3364">
        <w:rPr>
          <w:rFonts w:asciiTheme="majorBidi" w:hAnsiTheme="majorBidi" w:cstheme="majorBidi"/>
          <w:color w:val="00000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และ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หมวดภาษีเงินได้ นอกจากนี้ กิจการต้องนำเสนอยอด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รวมย่อยที่กำหนดขึ้นใหม่นั่นคือ “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กำไรหรือขาดทุนจากการดำเนินงาน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 xml:space="preserve">” 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ทั้งนี้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 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กำไรสุทธิของกิจการจะไม่เปลี่ยนแปลง</w:t>
      </w:r>
    </w:p>
    <w:p w14:paraId="4D664090" w14:textId="3DCA0773" w:rsidR="006D3364" w:rsidRPr="006D3364" w:rsidRDefault="006D3364" w:rsidP="003972CF">
      <w:pPr>
        <w:pStyle w:val="ListParagraph"/>
        <w:numPr>
          <w:ilvl w:val="0"/>
          <w:numId w:val="20"/>
        </w:numPr>
        <w:tabs>
          <w:tab w:val="clear" w:pos="454"/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Cs w:val="30"/>
        </w:rPr>
      </w:pPr>
      <w:r w:rsidRPr="006D3364">
        <w:rPr>
          <w:rFonts w:asciiTheme="majorBidi" w:hAnsiTheme="majorBidi" w:cstheme="majorBidi" w:hint="cs"/>
          <w:color w:val="000000"/>
          <w:szCs w:val="30"/>
          <w:cs/>
        </w:rPr>
        <w:t>ต้องเปิดเผย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มาตรวัดผลการดำเนินงานที่นิยามโดยฝ่ายบริหาร (หรือ “</w:t>
      </w:r>
      <w:r w:rsidRPr="006D3364">
        <w:rPr>
          <w:rFonts w:asciiTheme="majorBidi" w:hAnsiTheme="majorBidi" w:cstheme="majorBidi"/>
          <w:color w:val="000000"/>
          <w:szCs w:val="30"/>
        </w:rPr>
        <w:t xml:space="preserve">MPMs”) </w:t>
      </w:r>
      <w:r w:rsidRPr="006D3364">
        <w:rPr>
          <w:rFonts w:asciiTheme="majorBidi" w:hAnsiTheme="majorBidi" w:cstheme="majorBidi"/>
          <w:color w:val="000000"/>
          <w:szCs w:val="30"/>
          <w:cs/>
        </w:rPr>
        <w:t>ไว้ในหมายเหตุประกอบงบการเงิน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ข้อเดียว</w:t>
      </w:r>
    </w:p>
    <w:p w14:paraId="28D5CF48" w14:textId="694C3AF9" w:rsidR="006D3364" w:rsidRPr="006D3364" w:rsidRDefault="006D3364" w:rsidP="003972CF">
      <w:pPr>
        <w:pStyle w:val="ListParagraph"/>
        <w:numPr>
          <w:ilvl w:val="0"/>
          <w:numId w:val="20"/>
        </w:numPr>
        <w:tabs>
          <w:tab w:val="clear" w:pos="454"/>
          <w:tab w:val="clear" w:pos="680"/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Cs w:val="30"/>
        </w:rPr>
      </w:pPr>
      <w:r w:rsidRPr="006D3364">
        <w:rPr>
          <w:rFonts w:asciiTheme="majorBidi" w:hAnsiTheme="majorBidi" w:cstheme="majorBidi" w:hint="cs"/>
          <w:color w:val="000000"/>
          <w:szCs w:val="30"/>
          <w:cs/>
        </w:rPr>
        <w:t>ให้</w:t>
      </w:r>
      <w:r w:rsidRPr="006D3364">
        <w:rPr>
          <w:rFonts w:asciiTheme="majorBidi" w:hAnsiTheme="majorBidi" w:cstheme="majorBidi"/>
          <w:color w:val="000000"/>
          <w:szCs w:val="30"/>
          <w:cs/>
        </w:rPr>
        <w:t>แนวทางเพิ่มเติมเกี่ยวกับ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การจัดกลุ่ม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ข้อมูลในงบการเงิน</w:t>
      </w:r>
    </w:p>
    <w:p w14:paraId="46D93108" w14:textId="77777777" w:rsidR="006D3364" w:rsidRPr="006D3364" w:rsidRDefault="006D3364" w:rsidP="003972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0D0B2E36" w14:textId="0A8C9BAD" w:rsidR="006D3364" w:rsidRDefault="006D3364" w:rsidP="003972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30"/>
        </w:rPr>
      </w:pPr>
      <w:r w:rsidRPr="006D3364">
        <w:rPr>
          <w:rFonts w:asciiTheme="majorBidi" w:hAnsiTheme="majorBidi" w:cstheme="majorBidi"/>
          <w:color w:val="000000"/>
          <w:szCs w:val="30"/>
          <w:cs/>
        </w:rPr>
        <w:t>นอกจากนี้ ทุกกิจการต้อง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นำ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กำไรหรือขาดทุนจากการดำเนินงานที่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เป็นยอดรวมย่อย</w:t>
      </w:r>
      <w:r w:rsidRPr="006D3364">
        <w:rPr>
          <w:rFonts w:asciiTheme="majorBidi" w:hAnsiTheme="majorBidi" w:cstheme="majorBidi"/>
          <w:color w:val="000000"/>
          <w:szCs w:val="30"/>
          <w:cs/>
        </w:rPr>
        <w:t>เป็นจุดเริ่มต้นของงบกระแสเงินสด เมื่อกิจการนำเสนอกระแสเงินสดจากกิจกรรมดำเนินงาน</w:t>
      </w:r>
      <w:r w:rsidRPr="006D3364">
        <w:rPr>
          <w:rFonts w:asciiTheme="majorBidi" w:hAnsiTheme="majorBidi" w:cstheme="majorBidi" w:hint="cs"/>
          <w:color w:val="000000"/>
          <w:szCs w:val="30"/>
          <w:cs/>
        </w:rPr>
        <w:t>โดย</w:t>
      </w:r>
      <w:r w:rsidRPr="006D3364">
        <w:rPr>
          <w:rFonts w:asciiTheme="majorBidi" w:hAnsiTheme="majorBidi" w:cstheme="majorBidi"/>
          <w:color w:val="000000"/>
          <w:szCs w:val="30"/>
          <w:cs/>
        </w:rPr>
        <w:t>วิธีทางอ้อม</w:t>
      </w:r>
    </w:p>
    <w:p w14:paraId="29AB93BA" w14:textId="77777777" w:rsidR="00071B71" w:rsidRPr="006D3364" w:rsidRDefault="00071B71" w:rsidP="006D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0"/>
          <w:cs/>
        </w:rPr>
      </w:pPr>
    </w:p>
    <w:p w14:paraId="1198D07B" w14:textId="6E8E0224" w:rsidR="00071B71" w:rsidRPr="00F0147E" w:rsidRDefault="006D3364" w:rsidP="006D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spacing w:val="0"/>
        </w:rPr>
      </w:pPr>
      <w:r w:rsidRPr="006D3364">
        <w:rPr>
          <w:spacing w:val="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071B71" w:rsidRPr="00F0147E" w:rsidSect="00876572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57C80" w14:textId="77777777" w:rsidR="00AD12D6" w:rsidRDefault="00AD12D6" w:rsidP="00900EE2">
      <w:r>
        <w:separator/>
      </w:r>
    </w:p>
  </w:endnote>
  <w:endnote w:type="continuationSeparator" w:id="0">
    <w:p w14:paraId="2833619B" w14:textId="77777777" w:rsidR="00AD12D6" w:rsidRDefault="00AD12D6" w:rsidP="00900EE2">
      <w:r>
        <w:continuationSeparator/>
      </w:r>
    </w:p>
  </w:endnote>
  <w:endnote w:type="continuationNotice" w:id="1">
    <w:p w14:paraId="2FA6F5A7" w14:textId="77777777" w:rsidR="00AD12D6" w:rsidRDefault="00AD12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11996EF0" w:rsidR="00F06F54" w:rsidRPr="00C0178C" w:rsidRDefault="00C0178C">
    <w:pPr>
      <w:pStyle w:val="Footer"/>
      <w:jc w:val="center"/>
      <w:rPr>
        <w:noProof/>
        <w:lang w:val="en-US"/>
      </w:rPr>
    </w:pPr>
    <w:r w:rsidRPr="00C0178C">
      <w:rPr>
        <w:noProof/>
        <w:lang w:val="en-US"/>
      </w:rPr>
      <w:fldChar w:fldCharType="begin"/>
    </w:r>
    <w:r w:rsidRPr="00C0178C">
      <w:rPr>
        <w:noProof/>
        <w:lang w:val="en-US"/>
      </w:rPr>
      <w:instrText xml:space="preserve"> PAGE   \* MERGEFORMAT </w:instrText>
    </w:r>
    <w:r w:rsidRPr="00C0178C">
      <w:rPr>
        <w:noProof/>
        <w:lang w:val="en-US"/>
      </w:rPr>
      <w:fldChar w:fldCharType="separate"/>
    </w:r>
    <w:r w:rsidRPr="00C0178C">
      <w:rPr>
        <w:noProof/>
        <w:lang w:val="en-US"/>
      </w:rPr>
      <w:t>1</w:t>
    </w:r>
    <w:r w:rsidRPr="00C0178C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12EB" w14:textId="77777777" w:rsidR="00AD12D6" w:rsidRDefault="00AD12D6" w:rsidP="00900EE2">
      <w:r>
        <w:separator/>
      </w:r>
    </w:p>
  </w:footnote>
  <w:footnote w:type="continuationSeparator" w:id="0">
    <w:p w14:paraId="54433638" w14:textId="77777777" w:rsidR="00AD12D6" w:rsidRDefault="00AD12D6" w:rsidP="00900EE2">
      <w:r>
        <w:continuationSeparator/>
      </w:r>
    </w:p>
  </w:footnote>
  <w:footnote w:type="continuationNotice" w:id="1">
    <w:p w14:paraId="2C2F76E7" w14:textId="77777777" w:rsidR="00AD12D6" w:rsidRDefault="00AD12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EED7" w14:textId="77777777" w:rsidR="001620D2" w:rsidRPr="004D5C63" w:rsidRDefault="001620D2" w:rsidP="00162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A4B6433" w14:textId="77777777" w:rsidR="001620D2" w:rsidRPr="004D5C63" w:rsidRDefault="001620D2" w:rsidP="00162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394FFE46" w14:textId="162BA702" w:rsidR="001620D2" w:rsidRPr="0002526B" w:rsidRDefault="001620D2" w:rsidP="001620D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08771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</w:t>
    </w:r>
    <w:r w:rsidR="00087717"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="00087717">
      <w:rPr>
        <w:rFonts w:ascii="Angsana New" w:hAnsi="Angsana New"/>
        <w:sz w:val="32"/>
        <w:szCs w:val="32"/>
        <w:lang w:val="en-US" w:bidi="th-TH"/>
      </w:rPr>
      <w:t>30</w:t>
    </w:r>
    <w:r w:rsidR="0008771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087717" w:rsidRPr="0069377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087717"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832258">
      <w:rPr>
        <w:rFonts w:ascii="Angsana New" w:hAnsi="Angsana New"/>
        <w:sz w:val="32"/>
        <w:szCs w:val="32"/>
        <w:lang w:val="en-US" w:bidi="th-TH"/>
      </w:rPr>
      <w:t>2569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6"/>
  </w:num>
  <w:num w:numId="12" w16cid:durableId="902909241">
    <w:abstractNumId w:val="13"/>
  </w:num>
  <w:num w:numId="13" w16cid:durableId="1786465772">
    <w:abstractNumId w:val="19"/>
  </w:num>
  <w:num w:numId="14" w16cid:durableId="1399396384">
    <w:abstractNumId w:val="14"/>
  </w:num>
  <w:num w:numId="15" w16cid:durableId="241068622">
    <w:abstractNumId w:val="18"/>
  </w:num>
  <w:num w:numId="16" w16cid:durableId="1753235369">
    <w:abstractNumId w:val="11"/>
  </w:num>
  <w:num w:numId="17" w16cid:durableId="1027607344">
    <w:abstractNumId w:val="15"/>
  </w:num>
  <w:num w:numId="18" w16cid:durableId="1534077416">
    <w:abstractNumId w:val="12"/>
  </w:num>
  <w:num w:numId="19" w16cid:durableId="433282297">
    <w:abstractNumId w:val="10"/>
  </w:num>
  <w:num w:numId="20" w16cid:durableId="65773133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993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4C8F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1C6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077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28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223"/>
    <w:rsid w:val="00030428"/>
    <w:rsid w:val="00030443"/>
    <w:rsid w:val="000304DD"/>
    <w:rsid w:val="0003063B"/>
    <w:rsid w:val="000308C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B1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2FB"/>
    <w:rsid w:val="0003541D"/>
    <w:rsid w:val="000354ED"/>
    <w:rsid w:val="00035547"/>
    <w:rsid w:val="000359E4"/>
    <w:rsid w:val="00035E1E"/>
    <w:rsid w:val="00036001"/>
    <w:rsid w:val="00036023"/>
    <w:rsid w:val="00036622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AE0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1F91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05F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B71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547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BD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717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54E"/>
    <w:rsid w:val="00094772"/>
    <w:rsid w:val="000947BB"/>
    <w:rsid w:val="00094B90"/>
    <w:rsid w:val="00094D3A"/>
    <w:rsid w:val="00095354"/>
    <w:rsid w:val="00095444"/>
    <w:rsid w:val="00095510"/>
    <w:rsid w:val="0009569B"/>
    <w:rsid w:val="0009579D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72C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2D4B"/>
    <w:rsid w:val="000B30AE"/>
    <w:rsid w:val="000B3606"/>
    <w:rsid w:val="000B36E3"/>
    <w:rsid w:val="000B3941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D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3F4"/>
    <w:rsid w:val="000D340E"/>
    <w:rsid w:val="000D35FA"/>
    <w:rsid w:val="000D36FB"/>
    <w:rsid w:val="000D3919"/>
    <w:rsid w:val="000D3CE6"/>
    <w:rsid w:val="000D4190"/>
    <w:rsid w:val="000D4326"/>
    <w:rsid w:val="000D43C2"/>
    <w:rsid w:val="000D47B6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4E5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352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5FDE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CA3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A2C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5FA5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CB0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E1E"/>
    <w:rsid w:val="00120FF3"/>
    <w:rsid w:val="0012107D"/>
    <w:rsid w:val="001217BA"/>
    <w:rsid w:val="00121B3C"/>
    <w:rsid w:val="00121FCB"/>
    <w:rsid w:val="0012201F"/>
    <w:rsid w:val="001221E7"/>
    <w:rsid w:val="001224A7"/>
    <w:rsid w:val="001229B2"/>
    <w:rsid w:val="00122C0A"/>
    <w:rsid w:val="00122D2C"/>
    <w:rsid w:val="00122FF9"/>
    <w:rsid w:val="0012315E"/>
    <w:rsid w:val="00123167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482F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468"/>
    <w:rsid w:val="00147506"/>
    <w:rsid w:val="001477AD"/>
    <w:rsid w:val="00147858"/>
    <w:rsid w:val="00147C86"/>
    <w:rsid w:val="0015018A"/>
    <w:rsid w:val="0015026A"/>
    <w:rsid w:val="00150370"/>
    <w:rsid w:val="001506B9"/>
    <w:rsid w:val="001509EE"/>
    <w:rsid w:val="00150CED"/>
    <w:rsid w:val="00150D96"/>
    <w:rsid w:val="00150D9B"/>
    <w:rsid w:val="0015174A"/>
    <w:rsid w:val="00151C81"/>
    <w:rsid w:val="001521A1"/>
    <w:rsid w:val="00152A02"/>
    <w:rsid w:val="00152B5D"/>
    <w:rsid w:val="00153013"/>
    <w:rsid w:val="00153295"/>
    <w:rsid w:val="00153553"/>
    <w:rsid w:val="0015358B"/>
    <w:rsid w:val="00153830"/>
    <w:rsid w:val="00153A50"/>
    <w:rsid w:val="00153A79"/>
    <w:rsid w:val="00153BFE"/>
    <w:rsid w:val="00153C82"/>
    <w:rsid w:val="001540AA"/>
    <w:rsid w:val="00154108"/>
    <w:rsid w:val="0015422A"/>
    <w:rsid w:val="00154978"/>
    <w:rsid w:val="00154CBE"/>
    <w:rsid w:val="00154D94"/>
    <w:rsid w:val="00154EEF"/>
    <w:rsid w:val="00154F49"/>
    <w:rsid w:val="00155093"/>
    <w:rsid w:val="00155347"/>
    <w:rsid w:val="00155554"/>
    <w:rsid w:val="00155906"/>
    <w:rsid w:val="001559DD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26B"/>
    <w:rsid w:val="001573CE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2C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0D2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175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2"/>
    <w:rsid w:val="00172CC6"/>
    <w:rsid w:val="00173106"/>
    <w:rsid w:val="001736DD"/>
    <w:rsid w:val="00173B5C"/>
    <w:rsid w:val="00173CAA"/>
    <w:rsid w:val="00174085"/>
    <w:rsid w:val="00174137"/>
    <w:rsid w:val="0017415F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940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65F"/>
    <w:rsid w:val="00183AB4"/>
    <w:rsid w:val="00183DC0"/>
    <w:rsid w:val="00184086"/>
    <w:rsid w:val="001841EB"/>
    <w:rsid w:val="001845EE"/>
    <w:rsid w:val="00184F8D"/>
    <w:rsid w:val="00185397"/>
    <w:rsid w:val="001854CE"/>
    <w:rsid w:val="00185814"/>
    <w:rsid w:val="00185871"/>
    <w:rsid w:val="00185DFD"/>
    <w:rsid w:val="00186A0E"/>
    <w:rsid w:val="00186B8B"/>
    <w:rsid w:val="00186EC7"/>
    <w:rsid w:val="00187056"/>
    <w:rsid w:val="001871A5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AEE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120"/>
    <w:rsid w:val="00196878"/>
    <w:rsid w:val="00196AA6"/>
    <w:rsid w:val="00196AC6"/>
    <w:rsid w:val="00196BF9"/>
    <w:rsid w:val="00196D56"/>
    <w:rsid w:val="00196DF5"/>
    <w:rsid w:val="00197685"/>
    <w:rsid w:val="00197961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910"/>
    <w:rsid w:val="001A3A07"/>
    <w:rsid w:val="001A3A90"/>
    <w:rsid w:val="001A3BEE"/>
    <w:rsid w:val="001A4036"/>
    <w:rsid w:val="001A4358"/>
    <w:rsid w:val="001A44D2"/>
    <w:rsid w:val="001A4C5B"/>
    <w:rsid w:val="001A4DEF"/>
    <w:rsid w:val="001A4E2A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704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AA9"/>
    <w:rsid w:val="001C0BDB"/>
    <w:rsid w:val="001C0D86"/>
    <w:rsid w:val="001C0F69"/>
    <w:rsid w:val="001C120C"/>
    <w:rsid w:val="001C1A27"/>
    <w:rsid w:val="001C1E1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756"/>
    <w:rsid w:val="001D0842"/>
    <w:rsid w:val="001D0956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1FBA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3CCC"/>
    <w:rsid w:val="001D405A"/>
    <w:rsid w:val="001D40A9"/>
    <w:rsid w:val="001D43D8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522"/>
    <w:rsid w:val="001E0744"/>
    <w:rsid w:val="001E0A58"/>
    <w:rsid w:val="001E0BD5"/>
    <w:rsid w:val="001E11A9"/>
    <w:rsid w:val="001E131F"/>
    <w:rsid w:val="001E13E0"/>
    <w:rsid w:val="001E14FD"/>
    <w:rsid w:val="001E1706"/>
    <w:rsid w:val="001E1776"/>
    <w:rsid w:val="001E18AE"/>
    <w:rsid w:val="001E18EA"/>
    <w:rsid w:val="001E19A1"/>
    <w:rsid w:val="001E19B2"/>
    <w:rsid w:val="001E19CE"/>
    <w:rsid w:val="001E1A5D"/>
    <w:rsid w:val="001E1AEC"/>
    <w:rsid w:val="001E1C96"/>
    <w:rsid w:val="001E1E02"/>
    <w:rsid w:val="001E1FA4"/>
    <w:rsid w:val="001E2319"/>
    <w:rsid w:val="001E2403"/>
    <w:rsid w:val="001E261D"/>
    <w:rsid w:val="001E2867"/>
    <w:rsid w:val="001E2C76"/>
    <w:rsid w:val="001E32EF"/>
    <w:rsid w:val="001E335E"/>
    <w:rsid w:val="001E33FE"/>
    <w:rsid w:val="001E3608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7DE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577"/>
    <w:rsid w:val="001F0610"/>
    <w:rsid w:val="001F06BF"/>
    <w:rsid w:val="001F07D0"/>
    <w:rsid w:val="001F0AF2"/>
    <w:rsid w:val="001F0BD7"/>
    <w:rsid w:val="001F0EB6"/>
    <w:rsid w:val="001F1804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4F74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76C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89D"/>
    <w:rsid w:val="00202BB3"/>
    <w:rsid w:val="002030C1"/>
    <w:rsid w:val="00203176"/>
    <w:rsid w:val="0020331B"/>
    <w:rsid w:val="00203E2C"/>
    <w:rsid w:val="002046B0"/>
    <w:rsid w:val="00204804"/>
    <w:rsid w:val="00204914"/>
    <w:rsid w:val="00204C2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0B2"/>
    <w:rsid w:val="002064F5"/>
    <w:rsid w:val="002065D8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8A0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1C0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B1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2C1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063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4FC"/>
    <w:rsid w:val="00232732"/>
    <w:rsid w:val="002327B5"/>
    <w:rsid w:val="00232863"/>
    <w:rsid w:val="002328C2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647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DCB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840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051"/>
    <w:rsid w:val="00254669"/>
    <w:rsid w:val="00254785"/>
    <w:rsid w:val="0025497F"/>
    <w:rsid w:val="00254AB8"/>
    <w:rsid w:val="0025584D"/>
    <w:rsid w:val="0025598F"/>
    <w:rsid w:val="00255B60"/>
    <w:rsid w:val="00255DB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74D"/>
    <w:rsid w:val="0026186A"/>
    <w:rsid w:val="002618E0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29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1B3"/>
    <w:rsid w:val="002906E3"/>
    <w:rsid w:val="00290C76"/>
    <w:rsid w:val="00290DD9"/>
    <w:rsid w:val="00291238"/>
    <w:rsid w:val="002914DE"/>
    <w:rsid w:val="002915E0"/>
    <w:rsid w:val="0029189B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A61"/>
    <w:rsid w:val="00294EB0"/>
    <w:rsid w:val="002950AF"/>
    <w:rsid w:val="0029549E"/>
    <w:rsid w:val="00295555"/>
    <w:rsid w:val="00295ACD"/>
    <w:rsid w:val="00295B70"/>
    <w:rsid w:val="00295E76"/>
    <w:rsid w:val="0029631A"/>
    <w:rsid w:val="00296390"/>
    <w:rsid w:val="00296B2D"/>
    <w:rsid w:val="00296D2A"/>
    <w:rsid w:val="0029714C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3C0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3D0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BFC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33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9C7"/>
    <w:rsid w:val="002D1A07"/>
    <w:rsid w:val="002D1BD2"/>
    <w:rsid w:val="002D1BF0"/>
    <w:rsid w:val="002D1D78"/>
    <w:rsid w:val="002D1F48"/>
    <w:rsid w:val="002D1FEB"/>
    <w:rsid w:val="002D2014"/>
    <w:rsid w:val="002D2218"/>
    <w:rsid w:val="002D25E2"/>
    <w:rsid w:val="002D2675"/>
    <w:rsid w:val="002D269F"/>
    <w:rsid w:val="002D2975"/>
    <w:rsid w:val="002D2A92"/>
    <w:rsid w:val="002D2C06"/>
    <w:rsid w:val="002D2F2D"/>
    <w:rsid w:val="002D2F9D"/>
    <w:rsid w:val="002D30A3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09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D3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647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1D1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923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6E"/>
    <w:rsid w:val="002F5EBE"/>
    <w:rsid w:val="002F60A5"/>
    <w:rsid w:val="002F624F"/>
    <w:rsid w:val="002F62A2"/>
    <w:rsid w:val="002F62DA"/>
    <w:rsid w:val="002F63D4"/>
    <w:rsid w:val="002F66DE"/>
    <w:rsid w:val="002F6919"/>
    <w:rsid w:val="002F6BEA"/>
    <w:rsid w:val="002F6CBB"/>
    <w:rsid w:val="002F6D55"/>
    <w:rsid w:val="002F6E41"/>
    <w:rsid w:val="002F6EBD"/>
    <w:rsid w:val="002F6FB0"/>
    <w:rsid w:val="002F7B3E"/>
    <w:rsid w:val="00300183"/>
    <w:rsid w:val="00300362"/>
    <w:rsid w:val="0030038C"/>
    <w:rsid w:val="00300630"/>
    <w:rsid w:val="0030097A"/>
    <w:rsid w:val="00300F20"/>
    <w:rsid w:val="003014F8"/>
    <w:rsid w:val="003017D0"/>
    <w:rsid w:val="00301A44"/>
    <w:rsid w:val="00301B58"/>
    <w:rsid w:val="00301C58"/>
    <w:rsid w:val="00302124"/>
    <w:rsid w:val="00302358"/>
    <w:rsid w:val="0030254C"/>
    <w:rsid w:val="00302649"/>
    <w:rsid w:val="003026E3"/>
    <w:rsid w:val="00302A28"/>
    <w:rsid w:val="00302B69"/>
    <w:rsid w:val="00302BF3"/>
    <w:rsid w:val="00302C22"/>
    <w:rsid w:val="00302D67"/>
    <w:rsid w:val="003032A7"/>
    <w:rsid w:val="0030371F"/>
    <w:rsid w:val="0030386D"/>
    <w:rsid w:val="003039F5"/>
    <w:rsid w:val="00303C7D"/>
    <w:rsid w:val="00303F5D"/>
    <w:rsid w:val="003040B9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9E"/>
    <w:rsid w:val="003168A9"/>
    <w:rsid w:val="00316903"/>
    <w:rsid w:val="00316A42"/>
    <w:rsid w:val="00316B27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882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483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0EEB"/>
    <w:rsid w:val="00331292"/>
    <w:rsid w:val="003313A8"/>
    <w:rsid w:val="00331AEF"/>
    <w:rsid w:val="00331E29"/>
    <w:rsid w:val="00331F44"/>
    <w:rsid w:val="00332383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E90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A8A"/>
    <w:rsid w:val="00344C23"/>
    <w:rsid w:val="00344C5B"/>
    <w:rsid w:val="00344E29"/>
    <w:rsid w:val="00344E54"/>
    <w:rsid w:val="00345032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5EB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15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165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2DF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517"/>
    <w:rsid w:val="0036769D"/>
    <w:rsid w:val="00367979"/>
    <w:rsid w:val="00367AA5"/>
    <w:rsid w:val="00367EDF"/>
    <w:rsid w:val="00370075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2C9C"/>
    <w:rsid w:val="0037306D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1F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262"/>
    <w:rsid w:val="0038327B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C2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269"/>
    <w:rsid w:val="00395AEF"/>
    <w:rsid w:val="00395D23"/>
    <w:rsid w:val="00396518"/>
    <w:rsid w:val="003968F9"/>
    <w:rsid w:val="00396C69"/>
    <w:rsid w:val="00396C97"/>
    <w:rsid w:val="00396EC5"/>
    <w:rsid w:val="00396F33"/>
    <w:rsid w:val="003972CF"/>
    <w:rsid w:val="00397496"/>
    <w:rsid w:val="0039752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273"/>
    <w:rsid w:val="003B17C5"/>
    <w:rsid w:val="003B192A"/>
    <w:rsid w:val="003B1A8B"/>
    <w:rsid w:val="003B1C59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597B"/>
    <w:rsid w:val="003C6178"/>
    <w:rsid w:val="003C630D"/>
    <w:rsid w:val="003C688E"/>
    <w:rsid w:val="003C69E5"/>
    <w:rsid w:val="003C7270"/>
    <w:rsid w:val="003C74DA"/>
    <w:rsid w:val="003C76F6"/>
    <w:rsid w:val="003C7FA9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41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40E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30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BFD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A38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E05"/>
    <w:rsid w:val="003F7F4B"/>
    <w:rsid w:val="004004A4"/>
    <w:rsid w:val="004008E7"/>
    <w:rsid w:val="00400AFE"/>
    <w:rsid w:val="004011BE"/>
    <w:rsid w:val="00401753"/>
    <w:rsid w:val="00401B35"/>
    <w:rsid w:val="00401D42"/>
    <w:rsid w:val="0040282C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8BA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5F8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54"/>
    <w:rsid w:val="00416B7C"/>
    <w:rsid w:val="00416EF7"/>
    <w:rsid w:val="00417411"/>
    <w:rsid w:val="0041742F"/>
    <w:rsid w:val="00420558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B7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42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62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1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129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948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794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3F6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1C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58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536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488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CD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9BD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072B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1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DFF"/>
    <w:rsid w:val="004A4EFF"/>
    <w:rsid w:val="004A51B8"/>
    <w:rsid w:val="004A51E9"/>
    <w:rsid w:val="004A5AE5"/>
    <w:rsid w:val="004A5DDE"/>
    <w:rsid w:val="004A6A14"/>
    <w:rsid w:val="004A6CAD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918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3EC"/>
    <w:rsid w:val="004B3403"/>
    <w:rsid w:val="004B34BB"/>
    <w:rsid w:val="004B37B2"/>
    <w:rsid w:val="004B3AA4"/>
    <w:rsid w:val="004B3E82"/>
    <w:rsid w:val="004B405E"/>
    <w:rsid w:val="004B4068"/>
    <w:rsid w:val="004B42F3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CB2"/>
    <w:rsid w:val="004B5DD0"/>
    <w:rsid w:val="004B5DF2"/>
    <w:rsid w:val="004B5F43"/>
    <w:rsid w:val="004B5F66"/>
    <w:rsid w:val="004B60F2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8EF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A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721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AB2"/>
    <w:rsid w:val="004C6B3D"/>
    <w:rsid w:val="004C6CD4"/>
    <w:rsid w:val="004C6E78"/>
    <w:rsid w:val="004C747A"/>
    <w:rsid w:val="004C78A9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144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93A"/>
    <w:rsid w:val="004D5B96"/>
    <w:rsid w:val="004D5C63"/>
    <w:rsid w:val="004D5DC2"/>
    <w:rsid w:val="004D5FED"/>
    <w:rsid w:val="004D6202"/>
    <w:rsid w:val="004D68C3"/>
    <w:rsid w:val="004D6AE5"/>
    <w:rsid w:val="004D721D"/>
    <w:rsid w:val="004D7353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4E5"/>
    <w:rsid w:val="004E3580"/>
    <w:rsid w:val="004E362B"/>
    <w:rsid w:val="004E392D"/>
    <w:rsid w:val="004E3983"/>
    <w:rsid w:val="004E3A91"/>
    <w:rsid w:val="004E3AD6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DA1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0C2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4E6"/>
    <w:rsid w:val="00512D8D"/>
    <w:rsid w:val="00512F42"/>
    <w:rsid w:val="00512FAD"/>
    <w:rsid w:val="0051312E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84A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554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26"/>
    <w:rsid w:val="00544063"/>
    <w:rsid w:val="00544228"/>
    <w:rsid w:val="00544C4E"/>
    <w:rsid w:val="00544E42"/>
    <w:rsid w:val="00544E72"/>
    <w:rsid w:val="00544EF6"/>
    <w:rsid w:val="00544FCA"/>
    <w:rsid w:val="005450D5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47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5FA"/>
    <w:rsid w:val="0055286B"/>
    <w:rsid w:val="00552A90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20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2CB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710"/>
    <w:rsid w:val="00562846"/>
    <w:rsid w:val="005628F0"/>
    <w:rsid w:val="0056293B"/>
    <w:rsid w:val="00563193"/>
    <w:rsid w:val="00563928"/>
    <w:rsid w:val="0056397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14C"/>
    <w:rsid w:val="00566467"/>
    <w:rsid w:val="00566525"/>
    <w:rsid w:val="0056659C"/>
    <w:rsid w:val="00566BBE"/>
    <w:rsid w:val="00566BDF"/>
    <w:rsid w:val="00566DDE"/>
    <w:rsid w:val="00567703"/>
    <w:rsid w:val="00567F3C"/>
    <w:rsid w:val="0057005F"/>
    <w:rsid w:val="005700CD"/>
    <w:rsid w:val="0057022E"/>
    <w:rsid w:val="005703A0"/>
    <w:rsid w:val="005708F5"/>
    <w:rsid w:val="005709CF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38"/>
    <w:rsid w:val="00572D6F"/>
    <w:rsid w:val="00573040"/>
    <w:rsid w:val="005730A6"/>
    <w:rsid w:val="0057316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2E3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41"/>
    <w:rsid w:val="00577FCD"/>
    <w:rsid w:val="00577FEC"/>
    <w:rsid w:val="005803BC"/>
    <w:rsid w:val="00580446"/>
    <w:rsid w:val="00580AE7"/>
    <w:rsid w:val="00580FB6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ADE"/>
    <w:rsid w:val="00585FED"/>
    <w:rsid w:val="005862BD"/>
    <w:rsid w:val="00586417"/>
    <w:rsid w:val="00586ECC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9D8"/>
    <w:rsid w:val="00592E0A"/>
    <w:rsid w:val="00592ED8"/>
    <w:rsid w:val="00592EEB"/>
    <w:rsid w:val="00593034"/>
    <w:rsid w:val="0059342A"/>
    <w:rsid w:val="00593A29"/>
    <w:rsid w:val="00593CF2"/>
    <w:rsid w:val="00593F42"/>
    <w:rsid w:val="00593FC5"/>
    <w:rsid w:val="00594125"/>
    <w:rsid w:val="005946C2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88D"/>
    <w:rsid w:val="00597959"/>
    <w:rsid w:val="00597C83"/>
    <w:rsid w:val="00597DB5"/>
    <w:rsid w:val="00597FC5"/>
    <w:rsid w:val="005A010C"/>
    <w:rsid w:val="005A0428"/>
    <w:rsid w:val="005A07D7"/>
    <w:rsid w:val="005A0ECB"/>
    <w:rsid w:val="005A0EDE"/>
    <w:rsid w:val="005A10D5"/>
    <w:rsid w:val="005A12A6"/>
    <w:rsid w:val="005A14B0"/>
    <w:rsid w:val="005A1848"/>
    <w:rsid w:val="005A1AF1"/>
    <w:rsid w:val="005A1CC9"/>
    <w:rsid w:val="005A1CEC"/>
    <w:rsid w:val="005A1F1D"/>
    <w:rsid w:val="005A21A4"/>
    <w:rsid w:val="005A2319"/>
    <w:rsid w:val="005A2C8F"/>
    <w:rsid w:val="005A2D6E"/>
    <w:rsid w:val="005A2E23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801"/>
    <w:rsid w:val="005B1976"/>
    <w:rsid w:val="005B1A06"/>
    <w:rsid w:val="005B1E21"/>
    <w:rsid w:val="005B2390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0C34"/>
    <w:rsid w:val="005C115D"/>
    <w:rsid w:val="005C18B3"/>
    <w:rsid w:val="005C1946"/>
    <w:rsid w:val="005C1FC8"/>
    <w:rsid w:val="005C1FD2"/>
    <w:rsid w:val="005C1FF4"/>
    <w:rsid w:val="005C21F9"/>
    <w:rsid w:val="005C2309"/>
    <w:rsid w:val="005C24CE"/>
    <w:rsid w:val="005C25DA"/>
    <w:rsid w:val="005C2887"/>
    <w:rsid w:val="005C2F05"/>
    <w:rsid w:val="005C2F25"/>
    <w:rsid w:val="005C3413"/>
    <w:rsid w:val="005C3430"/>
    <w:rsid w:val="005C3443"/>
    <w:rsid w:val="005C3831"/>
    <w:rsid w:val="005C3EEC"/>
    <w:rsid w:val="005C44E2"/>
    <w:rsid w:val="005C4965"/>
    <w:rsid w:val="005C49EE"/>
    <w:rsid w:val="005C4CCC"/>
    <w:rsid w:val="005C4D21"/>
    <w:rsid w:val="005C4DC5"/>
    <w:rsid w:val="005C50B0"/>
    <w:rsid w:val="005C529C"/>
    <w:rsid w:val="005C52A3"/>
    <w:rsid w:val="005C596F"/>
    <w:rsid w:val="005C5C2B"/>
    <w:rsid w:val="005C5DB0"/>
    <w:rsid w:val="005C5DF6"/>
    <w:rsid w:val="005C5F22"/>
    <w:rsid w:val="005C5F52"/>
    <w:rsid w:val="005C5FF3"/>
    <w:rsid w:val="005C60FF"/>
    <w:rsid w:val="005C649C"/>
    <w:rsid w:val="005C6533"/>
    <w:rsid w:val="005C6586"/>
    <w:rsid w:val="005C66A3"/>
    <w:rsid w:val="005C67EC"/>
    <w:rsid w:val="005C681C"/>
    <w:rsid w:val="005C6EE1"/>
    <w:rsid w:val="005C73E0"/>
    <w:rsid w:val="005C73E6"/>
    <w:rsid w:val="005C7531"/>
    <w:rsid w:val="005C7599"/>
    <w:rsid w:val="005C7C1E"/>
    <w:rsid w:val="005D0196"/>
    <w:rsid w:val="005D03F5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2F8"/>
    <w:rsid w:val="005D3B48"/>
    <w:rsid w:val="005D3E36"/>
    <w:rsid w:val="005D4406"/>
    <w:rsid w:val="005D4661"/>
    <w:rsid w:val="005D4E09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48B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0E22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92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C38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85A"/>
    <w:rsid w:val="00604C5D"/>
    <w:rsid w:val="006050E5"/>
    <w:rsid w:val="0060520C"/>
    <w:rsid w:val="00605362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282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745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80"/>
    <w:rsid w:val="00630ECC"/>
    <w:rsid w:val="006312FC"/>
    <w:rsid w:val="0063141F"/>
    <w:rsid w:val="006316B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34A"/>
    <w:rsid w:val="00635531"/>
    <w:rsid w:val="00635923"/>
    <w:rsid w:val="00635958"/>
    <w:rsid w:val="0063598D"/>
    <w:rsid w:val="006359A2"/>
    <w:rsid w:val="00635CFC"/>
    <w:rsid w:val="00636485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24F"/>
    <w:rsid w:val="00642436"/>
    <w:rsid w:val="0064271E"/>
    <w:rsid w:val="00642840"/>
    <w:rsid w:val="006428E1"/>
    <w:rsid w:val="0064293E"/>
    <w:rsid w:val="006429DC"/>
    <w:rsid w:val="00642AA0"/>
    <w:rsid w:val="00642BF3"/>
    <w:rsid w:val="00643007"/>
    <w:rsid w:val="006430B4"/>
    <w:rsid w:val="0064328E"/>
    <w:rsid w:val="006433EB"/>
    <w:rsid w:val="00643576"/>
    <w:rsid w:val="00643938"/>
    <w:rsid w:val="00643F60"/>
    <w:rsid w:val="0064423F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E0F"/>
    <w:rsid w:val="00647FA7"/>
    <w:rsid w:val="00647FD2"/>
    <w:rsid w:val="006500CE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12A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DB4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1DC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948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0DE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59B"/>
    <w:rsid w:val="00683607"/>
    <w:rsid w:val="00684A96"/>
    <w:rsid w:val="00684D17"/>
    <w:rsid w:val="006851F8"/>
    <w:rsid w:val="006852F9"/>
    <w:rsid w:val="00685335"/>
    <w:rsid w:val="006857AF"/>
    <w:rsid w:val="0068597E"/>
    <w:rsid w:val="00685AF0"/>
    <w:rsid w:val="00685FEA"/>
    <w:rsid w:val="00686145"/>
    <w:rsid w:val="0068636E"/>
    <w:rsid w:val="006864E6"/>
    <w:rsid w:val="00686806"/>
    <w:rsid w:val="006869BD"/>
    <w:rsid w:val="00686D1F"/>
    <w:rsid w:val="00686E91"/>
    <w:rsid w:val="00686EC5"/>
    <w:rsid w:val="00686ED8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9A6"/>
    <w:rsid w:val="00691C40"/>
    <w:rsid w:val="006922FF"/>
    <w:rsid w:val="00692749"/>
    <w:rsid w:val="006929AA"/>
    <w:rsid w:val="00692A62"/>
    <w:rsid w:val="00693770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0E99"/>
    <w:rsid w:val="006A147A"/>
    <w:rsid w:val="006A1489"/>
    <w:rsid w:val="006A1AA7"/>
    <w:rsid w:val="006A1AA8"/>
    <w:rsid w:val="006A1B09"/>
    <w:rsid w:val="006A1DDD"/>
    <w:rsid w:val="006A1F2F"/>
    <w:rsid w:val="006A2132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5D2A"/>
    <w:rsid w:val="006A60C1"/>
    <w:rsid w:val="006A62CE"/>
    <w:rsid w:val="006A658E"/>
    <w:rsid w:val="006A6912"/>
    <w:rsid w:val="006A6A93"/>
    <w:rsid w:val="006A6C4D"/>
    <w:rsid w:val="006A6E2B"/>
    <w:rsid w:val="006A7DDA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2B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024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64"/>
    <w:rsid w:val="006D3399"/>
    <w:rsid w:val="006D33E6"/>
    <w:rsid w:val="006D37C1"/>
    <w:rsid w:val="006D3B7D"/>
    <w:rsid w:val="006D3C5E"/>
    <w:rsid w:val="006D3D34"/>
    <w:rsid w:val="006D3F26"/>
    <w:rsid w:val="006D4187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AB3"/>
    <w:rsid w:val="006E1CB5"/>
    <w:rsid w:val="006E1CCC"/>
    <w:rsid w:val="006E1FE4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24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3D4"/>
    <w:rsid w:val="00721591"/>
    <w:rsid w:val="00721BBB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28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487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486"/>
    <w:rsid w:val="0076053F"/>
    <w:rsid w:val="007605FF"/>
    <w:rsid w:val="007608DB"/>
    <w:rsid w:val="00760936"/>
    <w:rsid w:val="00760ACD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522"/>
    <w:rsid w:val="00765C7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EE9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5F9F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65"/>
    <w:rsid w:val="007856C0"/>
    <w:rsid w:val="00785874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2DF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EB6"/>
    <w:rsid w:val="00794FBF"/>
    <w:rsid w:val="007952A6"/>
    <w:rsid w:val="00795987"/>
    <w:rsid w:val="00795A65"/>
    <w:rsid w:val="00795F80"/>
    <w:rsid w:val="0079601B"/>
    <w:rsid w:val="007964C8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4D41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48D"/>
    <w:rsid w:val="007C29EA"/>
    <w:rsid w:val="007C2D59"/>
    <w:rsid w:val="007C2F6B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6A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C45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9AD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2E1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97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0D22"/>
    <w:rsid w:val="0080143C"/>
    <w:rsid w:val="008016C6"/>
    <w:rsid w:val="00801808"/>
    <w:rsid w:val="008018A3"/>
    <w:rsid w:val="008019A4"/>
    <w:rsid w:val="008026A5"/>
    <w:rsid w:val="00802910"/>
    <w:rsid w:val="00802D1A"/>
    <w:rsid w:val="00802D51"/>
    <w:rsid w:val="008030F1"/>
    <w:rsid w:val="00803509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ACC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17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26C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30"/>
    <w:rsid w:val="0082005F"/>
    <w:rsid w:val="008201DA"/>
    <w:rsid w:val="00820904"/>
    <w:rsid w:val="00820A13"/>
    <w:rsid w:val="00820AEE"/>
    <w:rsid w:val="00820B8A"/>
    <w:rsid w:val="00821061"/>
    <w:rsid w:val="008218B7"/>
    <w:rsid w:val="008218FB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74E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9AF"/>
    <w:rsid w:val="00831C10"/>
    <w:rsid w:val="00831CEA"/>
    <w:rsid w:val="00832027"/>
    <w:rsid w:val="0083202D"/>
    <w:rsid w:val="00832258"/>
    <w:rsid w:val="008324B2"/>
    <w:rsid w:val="0083253F"/>
    <w:rsid w:val="008325A4"/>
    <w:rsid w:val="008326B7"/>
    <w:rsid w:val="008326EC"/>
    <w:rsid w:val="008329D1"/>
    <w:rsid w:val="00832D3D"/>
    <w:rsid w:val="00832E2A"/>
    <w:rsid w:val="008331BF"/>
    <w:rsid w:val="00833275"/>
    <w:rsid w:val="00833431"/>
    <w:rsid w:val="0083392F"/>
    <w:rsid w:val="00833C2E"/>
    <w:rsid w:val="00833C4C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37F9C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1FBD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41D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2A"/>
    <w:rsid w:val="00852393"/>
    <w:rsid w:val="00852415"/>
    <w:rsid w:val="008524E2"/>
    <w:rsid w:val="00852758"/>
    <w:rsid w:val="008527E8"/>
    <w:rsid w:val="0085292F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4F00"/>
    <w:rsid w:val="0086508E"/>
    <w:rsid w:val="00865256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1E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1F08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3AE"/>
    <w:rsid w:val="0087565E"/>
    <w:rsid w:val="00875A0C"/>
    <w:rsid w:val="00875DDB"/>
    <w:rsid w:val="00876147"/>
    <w:rsid w:val="00876572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2AA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133"/>
    <w:rsid w:val="00890200"/>
    <w:rsid w:val="008902C8"/>
    <w:rsid w:val="0089056B"/>
    <w:rsid w:val="008905CB"/>
    <w:rsid w:val="00890723"/>
    <w:rsid w:val="00890815"/>
    <w:rsid w:val="008908E2"/>
    <w:rsid w:val="00891777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75E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49D"/>
    <w:rsid w:val="008A2515"/>
    <w:rsid w:val="008A2674"/>
    <w:rsid w:val="008A2735"/>
    <w:rsid w:val="008A2878"/>
    <w:rsid w:val="008A28A6"/>
    <w:rsid w:val="008A28B4"/>
    <w:rsid w:val="008A2971"/>
    <w:rsid w:val="008A2B87"/>
    <w:rsid w:val="008A2C9F"/>
    <w:rsid w:val="008A2DE6"/>
    <w:rsid w:val="008A31E2"/>
    <w:rsid w:val="008A327B"/>
    <w:rsid w:val="008A351D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7FD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946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C8D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1F5"/>
    <w:rsid w:val="008B563A"/>
    <w:rsid w:val="008B56FA"/>
    <w:rsid w:val="008B59A7"/>
    <w:rsid w:val="008B5EA1"/>
    <w:rsid w:val="008B5FC7"/>
    <w:rsid w:val="008B628A"/>
    <w:rsid w:val="008B62AE"/>
    <w:rsid w:val="008B639A"/>
    <w:rsid w:val="008B6840"/>
    <w:rsid w:val="008B6A93"/>
    <w:rsid w:val="008B6B6B"/>
    <w:rsid w:val="008B6D0D"/>
    <w:rsid w:val="008B7106"/>
    <w:rsid w:val="008B71EF"/>
    <w:rsid w:val="008B72CB"/>
    <w:rsid w:val="008B7586"/>
    <w:rsid w:val="008B79A7"/>
    <w:rsid w:val="008B7B85"/>
    <w:rsid w:val="008B7F4B"/>
    <w:rsid w:val="008C0357"/>
    <w:rsid w:val="008C0436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695"/>
    <w:rsid w:val="008C4AE9"/>
    <w:rsid w:val="008C4B1C"/>
    <w:rsid w:val="008C4B53"/>
    <w:rsid w:val="008C4B5E"/>
    <w:rsid w:val="008C52CE"/>
    <w:rsid w:val="008C56D5"/>
    <w:rsid w:val="008C5784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6FA8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DBA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E25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88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C4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93E"/>
    <w:rsid w:val="008F1970"/>
    <w:rsid w:val="008F1B9F"/>
    <w:rsid w:val="008F20B4"/>
    <w:rsid w:val="008F23C7"/>
    <w:rsid w:val="008F282B"/>
    <w:rsid w:val="008F2E56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6E6F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26D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09"/>
    <w:rsid w:val="00926141"/>
    <w:rsid w:val="00926401"/>
    <w:rsid w:val="009265BA"/>
    <w:rsid w:val="00926643"/>
    <w:rsid w:val="0092667A"/>
    <w:rsid w:val="009267D1"/>
    <w:rsid w:val="009278E1"/>
    <w:rsid w:val="0092797D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6CE3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30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9D7"/>
    <w:rsid w:val="00952BF5"/>
    <w:rsid w:val="009533D5"/>
    <w:rsid w:val="009536CC"/>
    <w:rsid w:val="0095375A"/>
    <w:rsid w:val="00953887"/>
    <w:rsid w:val="00953CC5"/>
    <w:rsid w:val="00953DDF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699"/>
    <w:rsid w:val="00957775"/>
    <w:rsid w:val="00957A6E"/>
    <w:rsid w:val="00957CAB"/>
    <w:rsid w:val="00960029"/>
    <w:rsid w:val="009600FD"/>
    <w:rsid w:val="0096031C"/>
    <w:rsid w:val="00960810"/>
    <w:rsid w:val="00960826"/>
    <w:rsid w:val="00960BD0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2EA4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8AB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B3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1CBB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70F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5E3"/>
    <w:rsid w:val="00987830"/>
    <w:rsid w:val="009878C5"/>
    <w:rsid w:val="00990517"/>
    <w:rsid w:val="00990813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88C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EAA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9D4"/>
    <w:rsid w:val="009B1C5B"/>
    <w:rsid w:val="009B1D2C"/>
    <w:rsid w:val="009B1DA9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990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CDC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8F5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886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4FA4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297"/>
    <w:rsid w:val="009E5490"/>
    <w:rsid w:val="009E5632"/>
    <w:rsid w:val="009E5AD1"/>
    <w:rsid w:val="009E60DA"/>
    <w:rsid w:val="009E6136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63D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A96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0F7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6A4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451B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CB8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098"/>
    <w:rsid w:val="00A249C0"/>
    <w:rsid w:val="00A2522A"/>
    <w:rsid w:val="00A253A1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63C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592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281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460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53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47B"/>
    <w:rsid w:val="00A666EB"/>
    <w:rsid w:val="00A66797"/>
    <w:rsid w:val="00A668CD"/>
    <w:rsid w:val="00A66AF9"/>
    <w:rsid w:val="00A66B89"/>
    <w:rsid w:val="00A66BEF"/>
    <w:rsid w:val="00A66C0A"/>
    <w:rsid w:val="00A66D3F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36B"/>
    <w:rsid w:val="00A714DB"/>
    <w:rsid w:val="00A716D9"/>
    <w:rsid w:val="00A718D5"/>
    <w:rsid w:val="00A71AC2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27D"/>
    <w:rsid w:val="00A74551"/>
    <w:rsid w:val="00A7457C"/>
    <w:rsid w:val="00A74A99"/>
    <w:rsid w:val="00A74BB8"/>
    <w:rsid w:val="00A74D11"/>
    <w:rsid w:val="00A74E62"/>
    <w:rsid w:val="00A7507F"/>
    <w:rsid w:val="00A75341"/>
    <w:rsid w:val="00A75669"/>
    <w:rsid w:val="00A75825"/>
    <w:rsid w:val="00A758B0"/>
    <w:rsid w:val="00A7597A"/>
    <w:rsid w:val="00A75C6D"/>
    <w:rsid w:val="00A761A9"/>
    <w:rsid w:val="00A76456"/>
    <w:rsid w:val="00A76461"/>
    <w:rsid w:val="00A765FC"/>
    <w:rsid w:val="00A76637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05E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946"/>
    <w:rsid w:val="00A86CE1"/>
    <w:rsid w:val="00A86DCB"/>
    <w:rsid w:val="00A8725D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3E81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B5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0FA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119"/>
    <w:rsid w:val="00AA42A3"/>
    <w:rsid w:val="00AA486C"/>
    <w:rsid w:val="00AA4E31"/>
    <w:rsid w:val="00AA4F93"/>
    <w:rsid w:val="00AA50BF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441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2C"/>
    <w:rsid w:val="00AC2532"/>
    <w:rsid w:val="00AC2933"/>
    <w:rsid w:val="00AC2BCF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3EB4"/>
    <w:rsid w:val="00AC4057"/>
    <w:rsid w:val="00AC407D"/>
    <w:rsid w:val="00AC414A"/>
    <w:rsid w:val="00AC42E6"/>
    <w:rsid w:val="00AC4621"/>
    <w:rsid w:val="00AC46CE"/>
    <w:rsid w:val="00AC4870"/>
    <w:rsid w:val="00AC4A7B"/>
    <w:rsid w:val="00AC4D6E"/>
    <w:rsid w:val="00AC5028"/>
    <w:rsid w:val="00AC561A"/>
    <w:rsid w:val="00AC5639"/>
    <w:rsid w:val="00AC5684"/>
    <w:rsid w:val="00AC575E"/>
    <w:rsid w:val="00AC5760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2D6"/>
    <w:rsid w:val="00AD1394"/>
    <w:rsid w:val="00AD1479"/>
    <w:rsid w:val="00AD14B2"/>
    <w:rsid w:val="00AD14C6"/>
    <w:rsid w:val="00AD1A49"/>
    <w:rsid w:val="00AD1FAC"/>
    <w:rsid w:val="00AD22FF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69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2B"/>
    <w:rsid w:val="00AE269E"/>
    <w:rsid w:val="00AE27CD"/>
    <w:rsid w:val="00AE2C8D"/>
    <w:rsid w:val="00AE2D0D"/>
    <w:rsid w:val="00AE2D4E"/>
    <w:rsid w:val="00AE2D88"/>
    <w:rsid w:val="00AE2DF3"/>
    <w:rsid w:val="00AE2FCD"/>
    <w:rsid w:val="00AE2FD8"/>
    <w:rsid w:val="00AE32FC"/>
    <w:rsid w:val="00AE3709"/>
    <w:rsid w:val="00AE371B"/>
    <w:rsid w:val="00AE3B2F"/>
    <w:rsid w:val="00AE3BF0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5D5"/>
    <w:rsid w:val="00AE59C4"/>
    <w:rsid w:val="00AE5ACE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00"/>
    <w:rsid w:val="00AE7916"/>
    <w:rsid w:val="00AF04D0"/>
    <w:rsid w:val="00AF06B7"/>
    <w:rsid w:val="00AF06EB"/>
    <w:rsid w:val="00AF08B9"/>
    <w:rsid w:val="00AF1073"/>
    <w:rsid w:val="00AF11F7"/>
    <w:rsid w:val="00AF1709"/>
    <w:rsid w:val="00AF1919"/>
    <w:rsid w:val="00AF1FAE"/>
    <w:rsid w:val="00AF2553"/>
    <w:rsid w:val="00AF2B47"/>
    <w:rsid w:val="00AF2C87"/>
    <w:rsid w:val="00AF306A"/>
    <w:rsid w:val="00AF318C"/>
    <w:rsid w:val="00AF3327"/>
    <w:rsid w:val="00AF3481"/>
    <w:rsid w:val="00AF349E"/>
    <w:rsid w:val="00AF34CF"/>
    <w:rsid w:val="00AF34D2"/>
    <w:rsid w:val="00AF3581"/>
    <w:rsid w:val="00AF36F4"/>
    <w:rsid w:val="00AF3867"/>
    <w:rsid w:val="00AF3A28"/>
    <w:rsid w:val="00AF3AB0"/>
    <w:rsid w:val="00AF3AD4"/>
    <w:rsid w:val="00AF3B64"/>
    <w:rsid w:val="00AF3F03"/>
    <w:rsid w:val="00AF40AE"/>
    <w:rsid w:val="00AF45DE"/>
    <w:rsid w:val="00AF471C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4AD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A44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1E7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9A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2A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95D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D9F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625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589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7BB"/>
    <w:rsid w:val="00B75DAA"/>
    <w:rsid w:val="00B760BA"/>
    <w:rsid w:val="00B7619F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14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A9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87FFD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AB8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1EA"/>
    <w:rsid w:val="00BA0405"/>
    <w:rsid w:val="00BA080E"/>
    <w:rsid w:val="00BA0A17"/>
    <w:rsid w:val="00BA0C47"/>
    <w:rsid w:val="00BA0DA0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ED3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562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74B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91"/>
    <w:rsid w:val="00BC18FA"/>
    <w:rsid w:val="00BC203F"/>
    <w:rsid w:val="00BC2081"/>
    <w:rsid w:val="00BC239C"/>
    <w:rsid w:val="00BC27BA"/>
    <w:rsid w:val="00BC2C3A"/>
    <w:rsid w:val="00BC2D11"/>
    <w:rsid w:val="00BC2F8C"/>
    <w:rsid w:val="00BC338A"/>
    <w:rsid w:val="00BC3460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352"/>
    <w:rsid w:val="00BD24E0"/>
    <w:rsid w:val="00BD2B27"/>
    <w:rsid w:val="00BD2B43"/>
    <w:rsid w:val="00BD2C42"/>
    <w:rsid w:val="00BD31D4"/>
    <w:rsid w:val="00BD34AD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D7FA0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4D4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98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46E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2E0F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8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5F0"/>
    <w:rsid w:val="00C06708"/>
    <w:rsid w:val="00C06781"/>
    <w:rsid w:val="00C067A8"/>
    <w:rsid w:val="00C06804"/>
    <w:rsid w:val="00C06C48"/>
    <w:rsid w:val="00C0706E"/>
    <w:rsid w:val="00C07805"/>
    <w:rsid w:val="00C078A9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588"/>
    <w:rsid w:val="00C1260A"/>
    <w:rsid w:val="00C12871"/>
    <w:rsid w:val="00C12A67"/>
    <w:rsid w:val="00C1308D"/>
    <w:rsid w:val="00C1334C"/>
    <w:rsid w:val="00C13368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200"/>
    <w:rsid w:val="00C166DA"/>
    <w:rsid w:val="00C16748"/>
    <w:rsid w:val="00C167A7"/>
    <w:rsid w:val="00C16827"/>
    <w:rsid w:val="00C1686A"/>
    <w:rsid w:val="00C16C2B"/>
    <w:rsid w:val="00C16C47"/>
    <w:rsid w:val="00C171F7"/>
    <w:rsid w:val="00C1785F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0ECF"/>
    <w:rsid w:val="00C21271"/>
    <w:rsid w:val="00C21299"/>
    <w:rsid w:val="00C21344"/>
    <w:rsid w:val="00C217C1"/>
    <w:rsid w:val="00C2193C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2CE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10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7B5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F67"/>
    <w:rsid w:val="00C44024"/>
    <w:rsid w:val="00C44132"/>
    <w:rsid w:val="00C44692"/>
    <w:rsid w:val="00C4470D"/>
    <w:rsid w:val="00C44753"/>
    <w:rsid w:val="00C44772"/>
    <w:rsid w:val="00C44911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BD8"/>
    <w:rsid w:val="00C47EC3"/>
    <w:rsid w:val="00C47EF2"/>
    <w:rsid w:val="00C501A9"/>
    <w:rsid w:val="00C5048F"/>
    <w:rsid w:val="00C508D2"/>
    <w:rsid w:val="00C50937"/>
    <w:rsid w:val="00C50A1E"/>
    <w:rsid w:val="00C50AEA"/>
    <w:rsid w:val="00C50C0A"/>
    <w:rsid w:val="00C5105A"/>
    <w:rsid w:val="00C51287"/>
    <w:rsid w:val="00C5175C"/>
    <w:rsid w:val="00C519D4"/>
    <w:rsid w:val="00C519E7"/>
    <w:rsid w:val="00C51A05"/>
    <w:rsid w:val="00C51A17"/>
    <w:rsid w:val="00C51F28"/>
    <w:rsid w:val="00C52195"/>
    <w:rsid w:val="00C52DD8"/>
    <w:rsid w:val="00C53276"/>
    <w:rsid w:val="00C5378A"/>
    <w:rsid w:val="00C537A2"/>
    <w:rsid w:val="00C53F5B"/>
    <w:rsid w:val="00C544F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48C"/>
    <w:rsid w:val="00C57AC9"/>
    <w:rsid w:val="00C57C9B"/>
    <w:rsid w:val="00C57E07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3E25"/>
    <w:rsid w:val="00C6400E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138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23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917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953"/>
    <w:rsid w:val="00CA4B12"/>
    <w:rsid w:val="00CA522D"/>
    <w:rsid w:val="00CA540B"/>
    <w:rsid w:val="00CA55C4"/>
    <w:rsid w:val="00CA5874"/>
    <w:rsid w:val="00CA59F7"/>
    <w:rsid w:val="00CA5ABE"/>
    <w:rsid w:val="00CA5F77"/>
    <w:rsid w:val="00CA62A1"/>
    <w:rsid w:val="00CA666D"/>
    <w:rsid w:val="00CA6874"/>
    <w:rsid w:val="00CA6B15"/>
    <w:rsid w:val="00CA6BC8"/>
    <w:rsid w:val="00CA70C5"/>
    <w:rsid w:val="00CA741C"/>
    <w:rsid w:val="00CA74B3"/>
    <w:rsid w:val="00CA755E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C7C"/>
    <w:rsid w:val="00CB4EE4"/>
    <w:rsid w:val="00CB4F15"/>
    <w:rsid w:val="00CB557B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A17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C9"/>
    <w:rsid w:val="00CD0CE9"/>
    <w:rsid w:val="00CD14C1"/>
    <w:rsid w:val="00CD1E99"/>
    <w:rsid w:val="00CD1F94"/>
    <w:rsid w:val="00CD200C"/>
    <w:rsid w:val="00CD20E1"/>
    <w:rsid w:val="00CD20F8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4F4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D7D21"/>
    <w:rsid w:val="00CD7F80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126"/>
    <w:rsid w:val="00D072D7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3F41"/>
    <w:rsid w:val="00D14392"/>
    <w:rsid w:val="00D143AE"/>
    <w:rsid w:val="00D14530"/>
    <w:rsid w:val="00D147C7"/>
    <w:rsid w:val="00D14C12"/>
    <w:rsid w:val="00D14CCD"/>
    <w:rsid w:val="00D15177"/>
    <w:rsid w:val="00D15203"/>
    <w:rsid w:val="00D1524D"/>
    <w:rsid w:val="00D1531D"/>
    <w:rsid w:val="00D15370"/>
    <w:rsid w:val="00D1581C"/>
    <w:rsid w:val="00D15B45"/>
    <w:rsid w:val="00D16779"/>
    <w:rsid w:val="00D16B96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AA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62C"/>
    <w:rsid w:val="00D24810"/>
    <w:rsid w:val="00D24D18"/>
    <w:rsid w:val="00D24D92"/>
    <w:rsid w:val="00D2500E"/>
    <w:rsid w:val="00D25231"/>
    <w:rsid w:val="00D257F7"/>
    <w:rsid w:val="00D25A51"/>
    <w:rsid w:val="00D25BD0"/>
    <w:rsid w:val="00D26A07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B17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4E6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EC3"/>
    <w:rsid w:val="00D41F86"/>
    <w:rsid w:val="00D42439"/>
    <w:rsid w:val="00D4258B"/>
    <w:rsid w:val="00D42A76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A74"/>
    <w:rsid w:val="00D45D7A"/>
    <w:rsid w:val="00D45EFE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4F8"/>
    <w:rsid w:val="00D515F1"/>
    <w:rsid w:val="00D51ECF"/>
    <w:rsid w:val="00D51FA4"/>
    <w:rsid w:val="00D5209E"/>
    <w:rsid w:val="00D52580"/>
    <w:rsid w:val="00D526C5"/>
    <w:rsid w:val="00D52A96"/>
    <w:rsid w:val="00D52B0A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AD4"/>
    <w:rsid w:val="00D54BC6"/>
    <w:rsid w:val="00D54F5A"/>
    <w:rsid w:val="00D551B6"/>
    <w:rsid w:val="00D55271"/>
    <w:rsid w:val="00D55C56"/>
    <w:rsid w:val="00D55E1E"/>
    <w:rsid w:val="00D55E9A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95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002"/>
    <w:rsid w:val="00D662C1"/>
    <w:rsid w:val="00D665BD"/>
    <w:rsid w:val="00D66818"/>
    <w:rsid w:val="00D66C46"/>
    <w:rsid w:val="00D66CBC"/>
    <w:rsid w:val="00D66E36"/>
    <w:rsid w:val="00D672E4"/>
    <w:rsid w:val="00D67421"/>
    <w:rsid w:val="00D67573"/>
    <w:rsid w:val="00D67A34"/>
    <w:rsid w:val="00D67C6A"/>
    <w:rsid w:val="00D67CEA"/>
    <w:rsid w:val="00D67CFC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BBB"/>
    <w:rsid w:val="00D73FA8"/>
    <w:rsid w:val="00D74101"/>
    <w:rsid w:val="00D74373"/>
    <w:rsid w:val="00D748F2"/>
    <w:rsid w:val="00D7495C"/>
    <w:rsid w:val="00D749AA"/>
    <w:rsid w:val="00D74A98"/>
    <w:rsid w:val="00D74E2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018"/>
    <w:rsid w:val="00D81562"/>
    <w:rsid w:val="00D81567"/>
    <w:rsid w:val="00D817D5"/>
    <w:rsid w:val="00D81983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3D90"/>
    <w:rsid w:val="00D842BB"/>
    <w:rsid w:val="00D842DE"/>
    <w:rsid w:val="00D843E2"/>
    <w:rsid w:val="00D847F4"/>
    <w:rsid w:val="00D84ED9"/>
    <w:rsid w:val="00D85150"/>
    <w:rsid w:val="00D852F2"/>
    <w:rsid w:val="00D857B3"/>
    <w:rsid w:val="00D85C6C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5E0"/>
    <w:rsid w:val="00D95A38"/>
    <w:rsid w:val="00D95F00"/>
    <w:rsid w:val="00D95F82"/>
    <w:rsid w:val="00D96709"/>
    <w:rsid w:val="00D967AF"/>
    <w:rsid w:val="00D9689E"/>
    <w:rsid w:val="00D96A2A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6CC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5EB"/>
    <w:rsid w:val="00DB47AC"/>
    <w:rsid w:val="00DB47CF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2CDC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F1E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1B3B"/>
    <w:rsid w:val="00DD20C3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6C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4B9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2FE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73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6B1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83A"/>
    <w:rsid w:val="00E02AA4"/>
    <w:rsid w:val="00E02AC7"/>
    <w:rsid w:val="00E02F58"/>
    <w:rsid w:val="00E031C1"/>
    <w:rsid w:val="00E0396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C32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8C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727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0F3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304"/>
    <w:rsid w:val="00E34868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99D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368"/>
    <w:rsid w:val="00E503B5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8E1"/>
    <w:rsid w:val="00E54AFE"/>
    <w:rsid w:val="00E54F6D"/>
    <w:rsid w:val="00E5503D"/>
    <w:rsid w:val="00E55097"/>
    <w:rsid w:val="00E55662"/>
    <w:rsid w:val="00E5592C"/>
    <w:rsid w:val="00E55B8E"/>
    <w:rsid w:val="00E56C1D"/>
    <w:rsid w:val="00E56D62"/>
    <w:rsid w:val="00E570FE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891"/>
    <w:rsid w:val="00E64F14"/>
    <w:rsid w:val="00E6535A"/>
    <w:rsid w:val="00E65AF8"/>
    <w:rsid w:val="00E65D6D"/>
    <w:rsid w:val="00E65E36"/>
    <w:rsid w:val="00E66119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593"/>
    <w:rsid w:val="00E675A9"/>
    <w:rsid w:val="00E67710"/>
    <w:rsid w:val="00E679FE"/>
    <w:rsid w:val="00E67A51"/>
    <w:rsid w:val="00E67D50"/>
    <w:rsid w:val="00E67DE3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97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42A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0E2F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3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2C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6DCA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74E"/>
    <w:rsid w:val="00EB2A15"/>
    <w:rsid w:val="00EB2FBF"/>
    <w:rsid w:val="00EB30EF"/>
    <w:rsid w:val="00EB30F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AE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356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6090"/>
    <w:rsid w:val="00ED7667"/>
    <w:rsid w:val="00EE030C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9A1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1D1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70A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381"/>
    <w:rsid w:val="00F0147E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3E3E"/>
    <w:rsid w:val="00F0406F"/>
    <w:rsid w:val="00F041C1"/>
    <w:rsid w:val="00F042EC"/>
    <w:rsid w:val="00F044C7"/>
    <w:rsid w:val="00F045B8"/>
    <w:rsid w:val="00F04EFF"/>
    <w:rsid w:val="00F050B3"/>
    <w:rsid w:val="00F0519B"/>
    <w:rsid w:val="00F05610"/>
    <w:rsid w:val="00F05920"/>
    <w:rsid w:val="00F05B4A"/>
    <w:rsid w:val="00F05C0A"/>
    <w:rsid w:val="00F05C39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335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33D"/>
    <w:rsid w:val="00F1641D"/>
    <w:rsid w:val="00F16673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6E5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361"/>
    <w:rsid w:val="00F254A3"/>
    <w:rsid w:val="00F2589C"/>
    <w:rsid w:val="00F25BFB"/>
    <w:rsid w:val="00F25C7B"/>
    <w:rsid w:val="00F260B6"/>
    <w:rsid w:val="00F2624A"/>
    <w:rsid w:val="00F2631D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23A"/>
    <w:rsid w:val="00F30330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6C46"/>
    <w:rsid w:val="00F3730E"/>
    <w:rsid w:val="00F37527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728"/>
    <w:rsid w:val="00F41C35"/>
    <w:rsid w:val="00F41DCB"/>
    <w:rsid w:val="00F42626"/>
    <w:rsid w:val="00F4263D"/>
    <w:rsid w:val="00F428FA"/>
    <w:rsid w:val="00F42AF4"/>
    <w:rsid w:val="00F42C73"/>
    <w:rsid w:val="00F42CC2"/>
    <w:rsid w:val="00F42CE7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1FA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7C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3EA0"/>
    <w:rsid w:val="00F54091"/>
    <w:rsid w:val="00F5431F"/>
    <w:rsid w:val="00F543CD"/>
    <w:rsid w:val="00F54523"/>
    <w:rsid w:val="00F54A2B"/>
    <w:rsid w:val="00F54D9E"/>
    <w:rsid w:val="00F54E8A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690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A5A"/>
    <w:rsid w:val="00F62B86"/>
    <w:rsid w:val="00F62C26"/>
    <w:rsid w:val="00F62C52"/>
    <w:rsid w:val="00F62E61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1F45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6F1B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CE7"/>
    <w:rsid w:val="00F86E23"/>
    <w:rsid w:val="00F86FD7"/>
    <w:rsid w:val="00F87352"/>
    <w:rsid w:val="00F87493"/>
    <w:rsid w:val="00F8760D"/>
    <w:rsid w:val="00F87832"/>
    <w:rsid w:val="00F87F38"/>
    <w:rsid w:val="00F903F3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6E58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26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5F4C"/>
    <w:rsid w:val="00FA62DC"/>
    <w:rsid w:val="00FA6541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0DF3"/>
    <w:rsid w:val="00FB0E4E"/>
    <w:rsid w:val="00FB10F3"/>
    <w:rsid w:val="00FB123A"/>
    <w:rsid w:val="00FB12AE"/>
    <w:rsid w:val="00FB1371"/>
    <w:rsid w:val="00FB162F"/>
    <w:rsid w:val="00FB1AA3"/>
    <w:rsid w:val="00FB1B82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3B5"/>
    <w:rsid w:val="00FB3420"/>
    <w:rsid w:val="00FB3BE8"/>
    <w:rsid w:val="00FB3C53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0E"/>
    <w:rsid w:val="00FC2FE5"/>
    <w:rsid w:val="00FC35BE"/>
    <w:rsid w:val="00FC366A"/>
    <w:rsid w:val="00FC388F"/>
    <w:rsid w:val="00FC3AA6"/>
    <w:rsid w:val="00FC3B0F"/>
    <w:rsid w:val="00FC4071"/>
    <w:rsid w:val="00FC40C3"/>
    <w:rsid w:val="00FC47F8"/>
    <w:rsid w:val="00FC4E78"/>
    <w:rsid w:val="00FC504E"/>
    <w:rsid w:val="00FC50B8"/>
    <w:rsid w:val="00FC5659"/>
    <w:rsid w:val="00FC5749"/>
    <w:rsid w:val="00FC5916"/>
    <w:rsid w:val="00FC5EF5"/>
    <w:rsid w:val="00FC5F5E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B7A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177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08B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26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334"/>
    <w:rsid w:val="00FE57C3"/>
    <w:rsid w:val="00FE5821"/>
    <w:rsid w:val="00FE58E4"/>
    <w:rsid w:val="00FE5A4C"/>
    <w:rsid w:val="00FE5C96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58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88B6C881-35BE-4F57-98B6-59FBE92B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25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b/>
      <w:bCs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eastAsia="MS Mincho" w:cs="Times New Roman"/>
      <w:b/>
      <w:bCs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BC0E52-2AE1-442B-8325-FB8AC4AFC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removed="0"/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16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Anon Meeprasertwaja</cp:lastModifiedBy>
  <cp:revision>3</cp:revision>
  <cp:lastPrinted>2026-08-10T06:22:00Z</cp:lastPrinted>
  <dcterms:created xsi:type="dcterms:W3CDTF">2026-08-13T13:44:00Z</dcterms:created>
  <dcterms:modified xsi:type="dcterms:W3CDTF">2026-08-14T05:39:00Z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