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25BBA" w14:textId="77777777" w:rsidR="00694D28" w:rsidRPr="00694D28" w:rsidRDefault="00694D28" w:rsidP="00694D28">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694D28">
        <w:rPr>
          <w:rFonts w:ascii="Browallia New" w:hAnsi="Browallia New" w:cs="Browallia New"/>
          <w:b/>
          <w:bCs/>
          <w:color w:val="000000" w:themeColor="text1"/>
          <w:sz w:val="28"/>
          <w:szCs w:val="28"/>
          <w:cs/>
          <w:lang w:val="th-TH"/>
        </w:rPr>
        <w:t>ข้อมูลทั่วไป</w:t>
      </w:r>
    </w:p>
    <w:p w14:paraId="295D632D" w14:textId="77777777" w:rsidR="004B7157" w:rsidRPr="004B7157" w:rsidRDefault="004B7157" w:rsidP="004B7157">
      <w:pPr>
        <w:pStyle w:val="CordiaNew"/>
        <w:tabs>
          <w:tab w:val="clear" w:pos="4153"/>
          <w:tab w:val="left" w:pos="426"/>
        </w:tabs>
        <w:ind w:left="426"/>
        <w:jc w:val="thaiDistribute"/>
        <w:rPr>
          <w:rFonts w:ascii="Browallia New" w:hAnsi="Browallia New" w:cs="Browallia New"/>
          <w:b/>
          <w:bCs/>
          <w:color w:val="000000" w:themeColor="text1"/>
          <w:sz w:val="28"/>
          <w:szCs w:val="28"/>
          <w:cs/>
          <w:lang w:val="th-TH"/>
        </w:rPr>
      </w:pPr>
    </w:p>
    <w:p w14:paraId="37D3BA6C" w14:textId="6F1BE223" w:rsidR="00ED47A3" w:rsidRPr="00051C4B" w:rsidRDefault="002D5359" w:rsidP="00BF714F">
      <w:pPr>
        <w:pStyle w:val="CordiaNew"/>
        <w:numPr>
          <w:ilvl w:val="1"/>
          <w:numId w:val="50"/>
        </w:numPr>
        <w:tabs>
          <w:tab w:val="clear" w:pos="4153"/>
          <w:tab w:val="clear" w:pos="8306"/>
          <w:tab w:val="left" w:pos="426"/>
          <w:tab w:val="left" w:pos="851"/>
        </w:tabs>
        <w:ind w:firstLine="66"/>
        <w:jc w:val="thaiDistribute"/>
        <w:rPr>
          <w:rFonts w:ascii="Browallia New" w:hAnsi="Browallia New" w:cs="Browallia New"/>
          <w:b/>
          <w:bCs/>
          <w:color w:val="000000" w:themeColor="text1"/>
          <w:sz w:val="28"/>
          <w:szCs w:val="28"/>
          <w:lang w:val="th-TH"/>
        </w:rPr>
      </w:pPr>
      <w:r w:rsidRPr="00AF2ACC">
        <w:rPr>
          <w:rFonts w:ascii="Browallia New" w:hAnsi="Browallia New" w:cs="Browallia New" w:hint="cs"/>
          <w:b/>
          <w:bCs/>
          <w:color w:val="000000" w:themeColor="text1"/>
          <w:sz w:val="28"/>
          <w:szCs w:val="28"/>
          <w:cs/>
          <w:lang w:val="th-TH"/>
        </w:rPr>
        <w:t>ข้อมูลบร</w:t>
      </w:r>
      <w:r w:rsidR="00AF2ACC" w:rsidRPr="00AF2ACC">
        <w:rPr>
          <w:rFonts w:ascii="Browallia New" w:hAnsi="Browallia New" w:cs="Browallia New" w:hint="cs"/>
          <w:b/>
          <w:bCs/>
          <w:color w:val="000000" w:themeColor="text1"/>
          <w:sz w:val="28"/>
          <w:szCs w:val="28"/>
          <w:cs/>
          <w:lang w:val="th-TH"/>
        </w:rPr>
        <w:t>ิ</w:t>
      </w:r>
      <w:r w:rsidRPr="00AF2ACC">
        <w:rPr>
          <w:rFonts w:ascii="Browallia New" w:hAnsi="Browallia New" w:cs="Browallia New" w:hint="cs"/>
          <w:b/>
          <w:bCs/>
          <w:color w:val="000000" w:themeColor="text1"/>
          <w:sz w:val="28"/>
          <w:szCs w:val="28"/>
          <w:cs/>
          <w:lang w:val="th-TH"/>
        </w:rPr>
        <w:t>ษ</w:t>
      </w:r>
      <w:r w:rsidR="00AF2ACC" w:rsidRPr="00AF2ACC">
        <w:rPr>
          <w:rFonts w:ascii="Browallia New" w:hAnsi="Browallia New" w:cs="Browallia New" w:hint="cs"/>
          <w:b/>
          <w:bCs/>
          <w:color w:val="000000" w:themeColor="text1"/>
          <w:sz w:val="28"/>
          <w:szCs w:val="28"/>
          <w:cs/>
          <w:lang w:val="th-TH"/>
        </w:rPr>
        <w:t>ั</w:t>
      </w:r>
      <w:r w:rsidRPr="00AF2ACC">
        <w:rPr>
          <w:rFonts w:ascii="Browallia New" w:hAnsi="Browallia New" w:cs="Browallia New" w:hint="cs"/>
          <w:b/>
          <w:bCs/>
          <w:color w:val="000000" w:themeColor="text1"/>
          <w:sz w:val="28"/>
          <w:szCs w:val="28"/>
          <w:cs/>
          <w:lang w:val="th-TH"/>
        </w:rPr>
        <w:t>ท</w:t>
      </w:r>
    </w:p>
    <w:p w14:paraId="688C3417" w14:textId="77777777" w:rsidR="00F049EB" w:rsidRPr="00AF2ACC" w:rsidRDefault="00F049EB" w:rsidP="00F049EB">
      <w:pPr>
        <w:pStyle w:val="CordiaNew"/>
        <w:tabs>
          <w:tab w:val="clear" w:pos="4153"/>
          <w:tab w:val="clear" w:pos="8306"/>
          <w:tab w:val="left" w:pos="426"/>
          <w:tab w:val="left" w:pos="851"/>
        </w:tabs>
        <w:ind w:left="426"/>
        <w:jc w:val="thaiDistribute"/>
        <w:rPr>
          <w:rFonts w:ascii="Browallia New" w:hAnsi="Browallia New" w:cs="Browallia New"/>
          <w:b/>
          <w:bCs/>
          <w:color w:val="000000" w:themeColor="text1"/>
          <w:sz w:val="28"/>
          <w:szCs w:val="28"/>
          <w:cs/>
          <w:lang w:val="th-TH"/>
        </w:rPr>
      </w:pPr>
    </w:p>
    <w:p w14:paraId="1EB51A71" w14:textId="5297D411" w:rsidR="007B53C1" w:rsidRPr="00A80A79" w:rsidRDefault="007B53C1" w:rsidP="00BE0041">
      <w:pPr>
        <w:tabs>
          <w:tab w:val="clear" w:pos="454"/>
          <w:tab w:val="clear" w:pos="907"/>
          <w:tab w:val="left" w:pos="1276"/>
          <w:tab w:val="left" w:pos="1350"/>
        </w:tabs>
        <w:spacing w:line="240" w:lineRule="auto"/>
        <w:ind w:left="868"/>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lang w:val="en-GB"/>
        </w:rPr>
        <w:t xml:space="preserve">บริษัท อาร์เอสเอ็กซ์วายแซด จำกัด (มหาชน) (บริษัท) </w:t>
      </w:r>
      <w:r w:rsidR="009C0DA9" w:rsidRPr="007E5657">
        <w:rPr>
          <w:rFonts w:ascii="Browallia New" w:eastAsia="Arial Unicode MS" w:hAnsi="Browallia New" w:cs="Browallia New"/>
          <w:sz w:val="28"/>
          <w:szCs w:val="28"/>
          <w:cs/>
          <w:lang w:val="en-GB"/>
        </w:rPr>
        <w:t>จดทะเบียนเป็น</w:t>
      </w:r>
      <w:r w:rsidRPr="007E5657">
        <w:rPr>
          <w:rFonts w:ascii="Browallia New" w:eastAsia="Arial Unicode MS" w:hAnsi="Browallia New" w:cs="Browallia New"/>
          <w:sz w:val="28"/>
          <w:szCs w:val="28"/>
          <w:cs/>
          <w:lang w:val="en-GB"/>
        </w:rPr>
        <w:t>บริษัทมหาชน</w:t>
      </w:r>
      <w:r w:rsidR="009C0DA9" w:rsidRPr="007E5657">
        <w:rPr>
          <w:rFonts w:ascii="Browallia New" w:eastAsia="Arial Unicode MS" w:hAnsi="Browallia New" w:cs="Browallia New"/>
          <w:sz w:val="28"/>
          <w:szCs w:val="28"/>
          <w:cs/>
          <w:lang w:val="en-GB"/>
        </w:rPr>
        <w:t>กับตลาดหลักทรัพย์</w:t>
      </w:r>
      <w:r w:rsidR="00310208">
        <w:rPr>
          <w:rFonts w:ascii="Browallia New" w:eastAsia="Arial Unicode MS" w:hAnsi="Browallia New" w:cs="Browallia New"/>
          <w:sz w:val="28"/>
          <w:szCs w:val="28"/>
          <w:lang w:val="en-GB"/>
        </w:rPr>
        <w:br/>
      </w:r>
      <w:r w:rsidR="009C0DA9" w:rsidRPr="007E5657">
        <w:rPr>
          <w:rFonts w:ascii="Browallia New" w:eastAsia="Arial Unicode MS" w:hAnsi="Browallia New" w:cs="Browallia New"/>
          <w:sz w:val="28"/>
          <w:szCs w:val="28"/>
          <w:cs/>
          <w:lang w:val="en-GB"/>
        </w:rPr>
        <w:t>แห่งประเทศไทย</w:t>
      </w:r>
      <w:r w:rsidR="00DF3363" w:rsidRPr="007E5657">
        <w:rPr>
          <w:rFonts w:ascii="Browallia New" w:eastAsia="Arial Unicode MS" w:hAnsi="Browallia New" w:cs="Browallia New"/>
          <w:sz w:val="28"/>
          <w:szCs w:val="28"/>
          <w:cs/>
          <w:lang w:val="en-GB"/>
        </w:rPr>
        <w:t xml:space="preserve">เมื่อวันที่ </w:t>
      </w:r>
      <w:r w:rsidR="00B26C1C" w:rsidRPr="007E5657">
        <w:rPr>
          <w:rFonts w:ascii="Browallia New" w:eastAsia="Arial Unicode MS" w:hAnsi="Browallia New" w:cs="Browallia New"/>
          <w:sz w:val="28"/>
          <w:szCs w:val="28"/>
        </w:rPr>
        <w:t>3</w:t>
      </w:r>
      <w:r w:rsidR="00DF3363" w:rsidRPr="007E5657">
        <w:rPr>
          <w:rFonts w:ascii="Browallia New" w:eastAsia="Arial Unicode MS" w:hAnsi="Browallia New" w:cs="Browallia New"/>
          <w:sz w:val="28"/>
          <w:szCs w:val="28"/>
        </w:rPr>
        <w:t xml:space="preserve"> </w:t>
      </w:r>
      <w:r w:rsidR="00B26C1C" w:rsidRPr="007E5657">
        <w:rPr>
          <w:rFonts w:ascii="Browallia New" w:eastAsia="Arial Unicode MS" w:hAnsi="Browallia New" w:cs="Browallia New"/>
          <w:sz w:val="28"/>
          <w:szCs w:val="28"/>
          <w:cs/>
        </w:rPr>
        <w:t>มิถุนายน</w:t>
      </w:r>
      <w:r w:rsidR="00DF3363" w:rsidRPr="007E5657">
        <w:rPr>
          <w:rFonts w:ascii="Browallia New" w:eastAsia="Arial Unicode MS" w:hAnsi="Browallia New" w:cs="Browallia New"/>
          <w:sz w:val="28"/>
          <w:szCs w:val="28"/>
        </w:rPr>
        <w:t xml:space="preserve"> </w:t>
      </w:r>
      <w:r w:rsidR="00B26C1C" w:rsidRPr="007E5657">
        <w:rPr>
          <w:rFonts w:ascii="Browallia New" w:eastAsia="Arial Unicode MS" w:hAnsi="Browallia New" w:cs="Browallia New"/>
          <w:sz w:val="28"/>
          <w:szCs w:val="28"/>
        </w:rPr>
        <w:t>2554</w:t>
      </w:r>
      <w:r w:rsidR="00DF3363" w:rsidRPr="007E5657">
        <w:rPr>
          <w:rFonts w:ascii="Browallia New" w:eastAsia="Arial Unicode MS" w:hAnsi="Browallia New" w:cs="Browallia New"/>
          <w:sz w:val="28"/>
          <w:szCs w:val="28"/>
        </w:rPr>
        <w:t xml:space="preserve"> </w:t>
      </w:r>
      <w:r w:rsidR="008A1E1D" w:rsidRPr="007E5657">
        <w:rPr>
          <w:rFonts w:ascii="Browallia New" w:eastAsia="Arial Unicode MS" w:hAnsi="Browallia New" w:cs="Browallia New"/>
          <w:sz w:val="28"/>
          <w:szCs w:val="28"/>
          <w:cs/>
          <w:lang w:val="en-GB"/>
        </w:rPr>
        <w:t>ธุรกิจหลัก</w:t>
      </w:r>
      <w:r w:rsidR="00CB0A4D" w:rsidRPr="007E5657">
        <w:rPr>
          <w:rFonts w:ascii="Browallia New" w:eastAsia="Arial Unicode MS" w:hAnsi="Browallia New" w:cs="Browallia New"/>
          <w:sz w:val="28"/>
          <w:szCs w:val="28"/>
          <w:cs/>
          <w:lang w:val="en-GB"/>
        </w:rPr>
        <w:t>ของบริษัทและบริษัทย่อย (กลุ่มบริษัท) เกี่ยวกั</w:t>
      </w:r>
      <w:r w:rsidR="003A10D5" w:rsidRPr="007E5657">
        <w:rPr>
          <w:rFonts w:ascii="Browallia New" w:eastAsia="Arial Unicode MS" w:hAnsi="Browallia New" w:cs="Browallia New"/>
          <w:sz w:val="28"/>
          <w:szCs w:val="28"/>
          <w:cs/>
          <w:lang w:val="en-GB"/>
        </w:rPr>
        <w:t>บ</w:t>
      </w:r>
      <w:r w:rsidR="009846AC" w:rsidRPr="007E5657">
        <w:rPr>
          <w:rFonts w:ascii="Browallia New" w:eastAsia="Arial Unicode MS" w:hAnsi="Browallia New" w:cs="Browallia New"/>
          <w:sz w:val="28"/>
          <w:szCs w:val="28"/>
          <w:cs/>
          <w:lang w:val="en-GB"/>
        </w:rPr>
        <w:t>การ</w:t>
      </w:r>
      <w:r w:rsidR="005577BC" w:rsidRPr="00070CB4">
        <w:rPr>
          <w:rFonts w:ascii="Browallia New" w:eastAsia="Arial Unicode MS" w:hAnsi="Browallia New" w:cs="Browallia New" w:hint="cs"/>
          <w:sz w:val="28"/>
          <w:szCs w:val="28"/>
          <w:cs/>
          <w:lang w:val="en-GB"/>
        </w:rPr>
        <w:t>ลงทุน</w:t>
      </w:r>
      <w:r w:rsidR="001F2596">
        <w:rPr>
          <w:rFonts w:ascii="Browallia New" w:eastAsia="Arial Unicode MS" w:hAnsi="Browallia New" w:cs="Browallia New" w:hint="cs"/>
          <w:sz w:val="28"/>
          <w:szCs w:val="28"/>
          <w:cs/>
          <w:lang w:val="en-GB"/>
        </w:rPr>
        <w:t>ใน</w:t>
      </w:r>
      <w:r w:rsidR="00CC63ED" w:rsidRPr="00070CB4">
        <w:rPr>
          <w:rFonts w:ascii="Browallia New" w:eastAsia="Arial Unicode MS" w:hAnsi="Browallia New" w:cs="Browallia New" w:hint="cs"/>
          <w:sz w:val="28"/>
          <w:szCs w:val="28"/>
          <w:cs/>
          <w:lang w:val="en-GB"/>
        </w:rPr>
        <w:t>บริษัทอื่น</w:t>
      </w:r>
      <w:r w:rsidR="002D74C3" w:rsidRPr="00070CB4">
        <w:rPr>
          <w:rFonts w:ascii="Browallia New" w:eastAsia="Arial Unicode MS" w:hAnsi="Browallia New" w:cs="Browallia New" w:hint="cs"/>
          <w:sz w:val="28"/>
          <w:szCs w:val="28"/>
          <w:cs/>
          <w:lang w:val="en-GB"/>
        </w:rPr>
        <w:t>ใน</w:t>
      </w:r>
      <w:r w:rsidR="00CC63ED" w:rsidRPr="00070CB4">
        <w:rPr>
          <w:rFonts w:ascii="Browallia New" w:eastAsia="Arial Unicode MS" w:hAnsi="Browallia New" w:cs="Browallia New" w:hint="cs"/>
          <w:sz w:val="28"/>
          <w:szCs w:val="28"/>
          <w:cs/>
          <w:lang w:val="en-GB"/>
        </w:rPr>
        <w:t>ระยะยาว</w:t>
      </w:r>
      <w:r w:rsidR="007D6BBC" w:rsidRPr="00070CB4">
        <w:rPr>
          <w:rFonts w:ascii="Browallia New" w:eastAsia="Arial Unicode MS" w:hAnsi="Browallia New" w:cs="Browallia New" w:hint="cs"/>
          <w:sz w:val="28"/>
          <w:szCs w:val="28"/>
          <w:cs/>
          <w:lang w:val="en-GB"/>
        </w:rPr>
        <w:t xml:space="preserve"> </w:t>
      </w:r>
      <w:r w:rsidR="004858EE" w:rsidRPr="00070CB4">
        <w:rPr>
          <w:rFonts w:ascii="Browallia New" w:eastAsia="Arial Unicode MS" w:hAnsi="Browallia New" w:cs="Browallia New"/>
          <w:sz w:val="28"/>
          <w:szCs w:val="28"/>
          <w:cs/>
          <w:lang w:val="en-GB"/>
        </w:rPr>
        <w:t>ลงทุนในสินทรัพย์</w:t>
      </w:r>
      <w:r w:rsidR="002463AB">
        <w:rPr>
          <w:rFonts w:ascii="Browallia New" w:eastAsia="Arial Unicode MS" w:hAnsi="Browallia New" w:cs="Browallia New" w:hint="cs"/>
          <w:sz w:val="28"/>
          <w:szCs w:val="28"/>
          <w:cs/>
          <w:lang w:val="en-GB"/>
        </w:rPr>
        <w:t>ดิ</w:t>
      </w:r>
      <w:r w:rsidR="004858EE" w:rsidRPr="00070CB4">
        <w:rPr>
          <w:rFonts w:ascii="Browallia New" w:eastAsia="Arial Unicode MS" w:hAnsi="Browallia New" w:cs="Browallia New"/>
          <w:sz w:val="28"/>
          <w:szCs w:val="28"/>
          <w:cs/>
          <w:lang w:val="en-GB"/>
        </w:rPr>
        <w:t>จิ</w:t>
      </w:r>
      <w:r w:rsidR="00BC4FA5">
        <w:rPr>
          <w:rFonts w:ascii="Browallia New" w:eastAsia="Arial Unicode MS" w:hAnsi="Browallia New" w:cs="Browallia New" w:hint="cs"/>
          <w:sz w:val="28"/>
          <w:szCs w:val="28"/>
          <w:cs/>
          <w:lang w:val="en-GB"/>
        </w:rPr>
        <w:t>ทั</w:t>
      </w:r>
      <w:r w:rsidR="004858EE" w:rsidRPr="00070CB4">
        <w:rPr>
          <w:rFonts w:ascii="Browallia New" w:eastAsia="Arial Unicode MS" w:hAnsi="Browallia New" w:cs="Browallia New"/>
          <w:sz w:val="28"/>
          <w:szCs w:val="28"/>
          <w:cs/>
          <w:lang w:val="en-GB"/>
        </w:rPr>
        <w:t>ล</w:t>
      </w:r>
      <w:r w:rsidR="00CC63ED" w:rsidRPr="00070CB4">
        <w:rPr>
          <w:rFonts w:ascii="Browallia New" w:eastAsia="Arial Unicode MS" w:hAnsi="Browallia New" w:cs="Browallia New" w:hint="cs"/>
          <w:sz w:val="28"/>
          <w:szCs w:val="28"/>
          <w:cs/>
          <w:lang w:val="en-GB"/>
        </w:rPr>
        <w:t xml:space="preserve"> </w:t>
      </w:r>
      <w:r w:rsidR="009846AC" w:rsidRPr="00070CB4">
        <w:rPr>
          <w:rFonts w:ascii="Browallia New" w:eastAsia="Arial Unicode MS" w:hAnsi="Browallia New" w:cs="Browallia New"/>
          <w:sz w:val="28"/>
          <w:szCs w:val="28"/>
          <w:cs/>
          <w:lang w:val="en-GB"/>
        </w:rPr>
        <w:t>การ</w:t>
      </w:r>
      <w:r w:rsidR="009846AC" w:rsidRPr="007E5657">
        <w:rPr>
          <w:rFonts w:ascii="Browallia New" w:eastAsia="Arial Unicode MS" w:hAnsi="Browallia New" w:cs="Browallia New"/>
          <w:sz w:val="28"/>
          <w:szCs w:val="28"/>
          <w:cs/>
          <w:lang w:val="en-GB"/>
        </w:rPr>
        <w:t>จัดจำหน่ายซิมการ์ด อุปกรณ์สื่อสาร</w:t>
      </w:r>
      <w:r w:rsidR="003A10D5" w:rsidRPr="007E5657">
        <w:rPr>
          <w:rFonts w:ascii="Browallia New" w:eastAsia="Arial Unicode MS" w:hAnsi="Browallia New" w:cs="Browallia New"/>
          <w:sz w:val="28"/>
          <w:szCs w:val="28"/>
          <w:cs/>
          <w:lang w:val="en-GB"/>
        </w:rPr>
        <w:t xml:space="preserve"> </w:t>
      </w:r>
      <w:r w:rsidR="00131614" w:rsidRPr="007E5657">
        <w:rPr>
          <w:rFonts w:ascii="Browallia New" w:eastAsia="Arial Unicode MS" w:hAnsi="Browallia New" w:cs="Browallia New"/>
          <w:sz w:val="28"/>
          <w:szCs w:val="28"/>
          <w:cs/>
          <w:lang w:val="en-GB"/>
        </w:rPr>
        <w:t>และธุรกิจร้าน</w:t>
      </w:r>
      <w:r w:rsidR="008A6E7D" w:rsidRPr="007E5657">
        <w:rPr>
          <w:rFonts w:ascii="Browallia New" w:eastAsia="Arial Unicode MS" w:hAnsi="Browallia New" w:cs="Browallia New"/>
          <w:sz w:val="28"/>
          <w:szCs w:val="28"/>
          <w:cs/>
          <w:lang w:val="en-GB"/>
        </w:rPr>
        <w:t>อาหาร</w:t>
      </w:r>
      <w:r w:rsidR="003A10D5" w:rsidRPr="007E5657">
        <w:rPr>
          <w:rFonts w:ascii="Browallia New" w:eastAsia="Arial Unicode MS" w:hAnsi="Browallia New" w:cs="Browallia New"/>
          <w:sz w:val="28"/>
          <w:szCs w:val="28"/>
          <w:cs/>
          <w:lang w:val="en-GB"/>
        </w:rPr>
        <w:t xml:space="preserve"> โดย</w:t>
      </w:r>
      <w:r w:rsidR="00AC361B" w:rsidRPr="007E5657">
        <w:rPr>
          <w:rFonts w:ascii="Browallia New" w:eastAsia="Arial Unicode MS" w:hAnsi="Browallia New" w:cs="Browallia New"/>
          <w:sz w:val="28"/>
          <w:szCs w:val="28"/>
          <w:cs/>
          <w:lang w:val="en-GB"/>
        </w:rPr>
        <w:t xml:space="preserve">มีสำนักงานใหญ่ตั้งอยู่เลขที่ </w:t>
      </w:r>
      <w:r w:rsidR="00AC361B" w:rsidRPr="007E5657">
        <w:rPr>
          <w:rFonts w:ascii="Browallia New" w:eastAsia="Arial Unicode MS" w:hAnsi="Browallia New" w:cs="Browallia New"/>
          <w:sz w:val="28"/>
          <w:szCs w:val="28"/>
          <w:lang w:val="en-GB"/>
        </w:rPr>
        <w:t xml:space="preserve">27 </w:t>
      </w:r>
      <w:r w:rsidR="00AC361B" w:rsidRPr="007E5657">
        <w:rPr>
          <w:rFonts w:ascii="Browallia New" w:eastAsia="Arial Unicode MS" w:hAnsi="Browallia New" w:cs="Browallia New"/>
          <w:sz w:val="28"/>
          <w:szCs w:val="28"/>
          <w:cs/>
          <w:lang w:val="en-GB"/>
        </w:rPr>
        <w:t>อาคาร</w:t>
      </w:r>
      <w:proofErr w:type="spellStart"/>
      <w:r w:rsidR="0070225C">
        <w:rPr>
          <w:rFonts w:ascii="Browallia New" w:eastAsia="Arial Unicode MS" w:hAnsi="Browallia New" w:cs="Browallia New" w:hint="cs"/>
          <w:sz w:val="28"/>
          <w:szCs w:val="28"/>
          <w:cs/>
          <w:lang w:val="en-GB"/>
        </w:rPr>
        <w:t>เชษ</w:t>
      </w:r>
      <w:r w:rsidR="00A0538A">
        <w:rPr>
          <w:rFonts w:ascii="Browallia New" w:eastAsia="Arial Unicode MS" w:hAnsi="Browallia New" w:cs="Browallia New" w:hint="cs"/>
          <w:sz w:val="28"/>
          <w:szCs w:val="28"/>
          <w:cs/>
          <w:lang w:val="en-GB"/>
        </w:rPr>
        <w:t>ฐ</w:t>
      </w:r>
      <w:proofErr w:type="spellEnd"/>
      <w:r w:rsidR="00A0538A">
        <w:rPr>
          <w:rFonts w:ascii="Browallia New" w:eastAsia="Arial Unicode MS" w:hAnsi="Browallia New" w:cs="Browallia New" w:hint="cs"/>
          <w:sz w:val="28"/>
          <w:szCs w:val="28"/>
          <w:cs/>
          <w:lang w:val="en-GB"/>
        </w:rPr>
        <w:t>โชติ</w:t>
      </w:r>
      <w:r w:rsidR="00AC361B" w:rsidRPr="007E5657">
        <w:rPr>
          <w:rFonts w:ascii="Browallia New" w:eastAsia="Arial Unicode MS" w:hAnsi="Browallia New" w:cs="Browallia New"/>
          <w:sz w:val="28"/>
          <w:szCs w:val="28"/>
          <w:cs/>
          <w:lang w:val="en-GB"/>
        </w:rPr>
        <w:t xml:space="preserve"> ทาว</w:t>
      </w:r>
      <w:proofErr w:type="spellStart"/>
      <w:r w:rsidR="00AC361B" w:rsidRPr="007E5657">
        <w:rPr>
          <w:rFonts w:ascii="Browallia New" w:eastAsia="Arial Unicode MS" w:hAnsi="Browallia New" w:cs="Browallia New"/>
          <w:sz w:val="28"/>
          <w:szCs w:val="28"/>
          <w:cs/>
          <w:lang w:val="en-GB"/>
        </w:rPr>
        <w:t>เวอร์</w:t>
      </w:r>
      <w:proofErr w:type="spellEnd"/>
      <w:r w:rsidR="00AC361B" w:rsidRPr="007E5657">
        <w:rPr>
          <w:rFonts w:ascii="Browallia New" w:eastAsia="Arial Unicode MS" w:hAnsi="Browallia New" w:cs="Browallia New"/>
          <w:sz w:val="28"/>
          <w:szCs w:val="28"/>
          <w:cs/>
          <w:lang w:val="en-GB"/>
        </w:rPr>
        <w:t xml:space="preserve"> เอ ชั้นที่ </w:t>
      </w:r>
      <w:r w:rsidR="00AC361B" w:rsidRPr="007E5657">
        <w:rPr>
          <w:rFonts w:ascii="Browallia New" w:eastAsia="Arial Unicode MS" w:hAnsi="Browallia New" w:cs="Browallia New"/>
          <w:sz w:val="28"/>
          <w:szCs w:val="28"/>
          <w:lang w:val="en-GB"/>
        </w:rPr>
        <w:t xml:space="preserve">9 </w:t>
      </w:r>
      <w:r w:rsidR="00AC361B" w:rsidRPr="007E5657">
        <w:rPr>
          <w:rFonts w:ascii="Browallia New" w:eastAsia="Arial Unicode MS" w:hAnsi="Browallia New" w:cs="Browallia New"/>
          <w:sz w:val="28"/>
          <w:szCs w:val="28"/>
          <w:cs/>
          <w:lang w:val="en-GB"/>
        </w:rPr>
        <w:t>ถนนประเสริฐมนูกิจ แขวงเสนานิคม เขตจตุจักร กรุงเทพมหานคร</w:t>
      </w:r>
    </w:p>
    <w:p w14:paraId="0C6E55AC" w14:textId="77777777" w:rsidR="00582EAF" w:rsidRPr="007E5657" w:rsidRDefault="00582EAF" w:rsidP="00BE0041">
      <w:pPr>
        <w:tabs>
          <w:tab w:val="clear" w:pos="454"/>
          <w:tab w:val="clear" w:pos="907"/>
          <w:tab w:val="left" w:pos="1276"/>
          <w:tab w:val="left" w:pos="1350"/>
        </w:tabs>
        <w:spacing w:line="240" w:lineRule="auto"/>
        <w:ind w:left="868"/>
        <w:jc w:val="thaiDistribute"/>
        <w:rPr>
          <w:rFonts w:ascii="Browallia New" w:eastAsia="Arial Unicode MS" w:hAnsi="Browallia New" w:cs="Browallia New"/>
          <w:sz w:val="28"/>
          <w:szCs w:val="28"/>
          <w:lang w:val="en-GB"/>
        </w:rPr>
      </w:pPr>
    </w:p>
    <w:p w14:paraId="4AB451EA" w14:textId="692F8431" w:rsidR="005C74C1" w:rsidRPr="00644939" w:rsidRDefault="007B53C1" w:rsidP="00BE0041">
      <w:pPr>
        <w:tabs>
          <w:tab w:val="clear" w:pos="454"/>
          <w:tab w:val="clear" w:pos="907"/>
          <w:tab w:val="left" w:pos="1276"/>
          <w:tab w:val="left" w:pos="1350"/>
        </w:tabs>
        <w:spacing w:line="240" w:lineRule="auto"/>
        <w:ind w:left="868"/>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lang w:val="en-GB"/>
        </w:rPr>
        <w:t>บริษัทมีผู้ถือหุ้นใหญ่เป็นบุคคล “กลุ่ม</w:t>
      </w:r>
      <w:proofErr w:type="spellStart"/>
      <w:r w:rsidRPr="007E5657">
        <w:rPr>
          <w:rFonts w:ascii="Browallia New" w:eastAsia="Arial Unicode MS" w:hAnsi="Browallia New" w:cs="Browallia New"/>
          <w:sz w:val="28"/>
          <w:szCs w:val="28"/>
          <w:cs/>
          <w:lang w:val="en-GB"/>
        </w:rPr>
        <w:t>เชษฐ</w:t>
      </w:r>
      <w:proofErr w:type="spellEnd"/>
      <w:r w:rsidRPr="007E5657">
        <w:rPr>
          <w:rFonts w:ascii="Browallia New" w:eastAsia="Arial Unicode MS" w:hAnsi="Browallia New" w:cs="Browallia New"/>
          <w:sz w:val="28"/>
          <w:szCs w:val="28"/>
          <w:cs/>
          <w:lang w:val="en-GB"/>
        </w:rPr>
        <w:t>โชติศักดิ์</w:t>
      </w:r>
      <w:r w:rsidRPr="00876504">
        <w:rPr>
          <w:rFonts w:ascii="Browallia New" w:eastAsia="Arial Unicode MS" w:hAnsi="Browallia New" w:cs="Browallia New"/>
          <w:sz w:val="28"/>
          <w:szCs w:val="28"/>
          <w:cs/>
          <w:lang w:val="en-GB"/>
        </w:rPr>
        <w:t xml:space="preserve">” </w:t>
      </w:r>
      <w:r w:rsidR="00644939" w:rsidRPr="00876504">
        <w:rPr>
          <w:rFonts w:ascii="Browallia New" w:eastAsia="Arial Unicode MS" w:hAnsi="Browallia New" w:cs="Browallia New"/>
          <w:sz w:val="28"/>
          <w:szCs w:val="28"/>
          <w:lang w:val="en-GB"/>
        </w:rPr>
        <w:t>(</w:t>
      </w:r>
      <w:r w:rsidR="00644939" w:rsidRPr="00876504">
        <w:rPr>
          <w:rFonts w:ascii="Browallia New" w:eastAsia="Arial Unicode MS" w:hAnsi="Browallia New" w:cs="Browallia New"/>
          <w:sz w:val="28"/>
          <w:szCs w:val="28"/>
          <w:cs/>
          <w:lang w:val="en-GB"/>
        </w:rPr>
        <w:t>ถือ</w:t>
      </w:r>
      <w:r w:rsidR="00644939" w:rsidRPr="00A37C4B">
        <w:rPr>
          <w:rFonts w:ascii="Browallia New" w:eastAsia="Arial Unicode MS" w:hAnsi="Browallia New" w:cs="Browallia New"/>
          <w:sz w:val="28"/>
          <w:szCs w:val="28"/>
          <w:cs/>
          <w:lang w:val="en-GB"/>
        </w:rPr>
        <w:t xml:space="preserve">หุ้นร้อยละ </w:t>
      </w:r>
      <w:r w:rsidR="007669D2" w:rsidRPr="00A37C4B">
        <w:rPr>
          <w:rFonts w:ascii="Browallia New" w:eastAsia="Arial Unicode MS" w:hAnsi="Browallia New" w:cs="Browallia New"/>
          <w:sz w:val="28"/>
          <w:szCs w:val="28"/>
        </w:rPr>
        <w:t>34.94</w:t>
      </w:r>
      <w:r w:rsidR="00644939" w:rsidRPr="00A37C4B">
        <w:rPr>
          <w:rFonts w:ascii="Browallia New" w:eastAsia="Arial Unicode MS" w:hAnsi="Browallia New" w:cs="Browallia New"/>
          <w:sz w:val="28"/>
          <w:szCs w:val="28"/>
        </w:rPr>
        <w:t>)</w:t>
      </w:r>
    </w:p>
    <w:p w14:paraId="3E8679D5" w14:textId="77777777" w:rsidR="00051C4B" w:rsidRPr="00644939" w:rsidRDefault="00051C4B" w:rsidP="00F049EB">
      <w:pPr>
        <w:tabs>
          <w:tab w:val="clear" w:pos="454"/>
          <w:tab w:val="clear" w:pos="907"/>
          <w:tab w:val="left" w:pos="1276"/>
          <w:tab w:val="left" w:pos="1350"/>
        </w:tabs>
        <w:spacing w:line="240" w:lineRule="auto"/>
        <w:ind w:left="993"/>
        <w:jc w:val="thaiDistribute"/>
        <w:rPr>
          <w:rFonts w:ascii="Browallia New" w:eastAsia="Arial Unicode MS" w:hAnsi="Browallia New" w:cs="Browallia New"/>
          <w:sz w:val="28"/>
          <w:szCs w:val="28"/>
        </w:rPr>
      </w:pPr>
    </w:p>
    <w:p w14:paraId="2533DB5A" w14:textId="5E033557" w:rsidR="00051C4B" w:rsidRPr="00F049EB" w:rsidRDefault="00051C4B" w:rsidP="00051C4B">
      <w:pPr>
        <w:pStyle w:val="CordiaNew"/>
        <w:numPr>
          <w:ilvl w:val="1"/>
          <w:numId w:val="50"/>
        </w:numPr>
        <w:tabs>
          <w:tab w:val="clear" w:pos="4153"/>
          <w:tab w:val="clear" w:pos="8306"/>
          <w:tab w:val="left" w:pos="426"/>
          <w:tab w:val="left" w:pos="851"/>
        </w:tabs>
        <w:ind w:firstLine="66"/>
        <w:jc w:val="thaiDistribute"/>
        <w:rPr>
          <w:rFonts w:ascii="Browallia New" w:hAnsi="Browallia New" w:cs="Browallia New"/>
          <w:b/>
          <w:bCs/>
          <w:color w:val="000000" w:themeColor="text1"/>
          <w:sz w:val="28"/>
          <w:szCs w:val="28"/>
          <w:lang w:val="th-TH"/>
        </w:rPr>
      </w:pPr>
      <w:r>
        <w:rPr>
          <w:rFonts w:ascii="Browallia New" w:hAnsi="Browallia New" w:cs="Browallia New" w:hint="cs"/>
          <w:b/>
          <w:bCs/>
          <w:color w:val="000000" w:themeColor="text1"/>
          <w:sz w:val="28"/>
          <w:szCs w:val="28"/>
          <w:cs/>
          <w:lang w:val="th-TH"/>
        </w:rPr>
        <w:t>ข้อสมมติทางการบัญชี</w:t>
      </w:r>
    </w:p>
    <w:p w14:paraId="4B135930" w14:textId="77777777" w:rsidR="00652E27" w:rsidRPr="007E5657" w:rsidRDefault="00652E27" w:rsidP="00660472">
      <w:pPr>
        <w:tabs>
          <w:tab w:val="clear" w:pos="227"/>
          <w:tab w:val="clear" w:pos="454"/>
        </w:tabs>
        <w:spacing w:line="240" w:lineRule="auto"/>
        <w:ind w:left="426"/>
        <w:jc w:val="thaiDistribute"/>
        <w:rPr>
          <w:rFonts w:ascii="Browallia New" w:hAnsi="Browallia New" w:cs="Browallia New"/>
          <w:sz w:val="28"/>
          <w:szCs w:val="28"/>
          <w:cs/>
          <w:lang w:val="en-ZA"/>
        </w:rPr>
      </w:pPr>
    </w:p>
    <w:p w14:paraId="5BB31C4D" w14:textId="251F4B8C" w:rsidR="00B3070B" w:rsidRDefault="003465C7" w:rsidP="00BE0041">
      <w:pPr>
        <w:tabs>
          <w:tab w:val="clear" w:pos="454"/>
          <w:tab w:val="clear" w:pos="907"/>
          <w:tab w:val="left" w:pos="1276"/>
          <w:tab w:val="left" w:pos="1350"/>
        </w:tabs>
        <w:spacing w:line="240" w:lineRule="auto"/>
        <w:ind w:left="868"/>
        <w:jc w:val="thaiDistribute"/>
        <w:rPr>
          <w:rFonts w:ascii="Browallia New" w:eastAsia="Arial Unicode MS" w:hAnsi="Browallia New" w:cs="Browallia New"/>
          <w:sz w:val="28"/>
          <w:szCs w:val="28"/>
        </w:rPr>
      </w:pPr>
      <w:r w:rsidRPr="003465C7">
        <w:rPr>
          <w:rFonts w:ascii="Browallia New" w:eastAsia="Arial Unicode MS" w:hAnsi="Browallia New" w:cs="Browallia New"/>
          <w:sz w:val="28"/>
          <w:szCs w:val="28"/>
          <w:cs/>
        </w:rPr>
        <w:t xml:space="preserve">ณ วันที่ </w:t>
      </w:r>
      <w:r w:rsidR="003B46B6">
        <w:rPr>
          <w:rFonts w:ascii="Browallia New" w:eastAsia="Arial Unicode MS" w:hAnsi="Browallia New" w:cs="Browallia New"/>
          <w:sz w:val="28"/>
          <w:szCs w:val="28"/>
        </w:rPr>
        <w:t>30</w:t>
      </w:r>
      <w:r w:rsidRPr="003465C7">
        <w:rPr>
          <w:rFonts w:ascii="Browallia New" w:eastAsia="Arial Unicode MS" w:hAnsi="Browallia New" w:cs="Browallia New"/>
          <w:sz w:val="28"/>
          <w:szCs w:val="28"/>
          <w:cs/>
        </w:rPr>
        <w:t xml:space="preserve"> มิถุนายน </w:t>
      </w:r>
      <w:r w:rsidR="003B46B6">
        <w:rPr>
          <w:rFonts w:ascii="Browallia New" w:eastAsia="Arial Unicode MS" w:hAnsi="Browallia New" w:cs="Browallia New"/>
          <w:sz w:val="28"/>
          <w:szCs w:val="28"/>
        </w:rPr>
        <w:t>2569</w:t>
      </w:r>
      <w:r w:rsidRPr="003465C7">
        <w:rPr>
          <w:rFonts w:ascii="Browallia New" w:eastAsia="Arial Unicode MS" w:hAnsi="Browallia New" w:cs="Browallia New"/>
          <w:sz w:val="28"/>
          <w:szCs w:val="28"/>
          <w:cs/>
        </w:rPr>
        <w:t xml:space="preserve"> บริษัทมีหนี้สินหมุนเวียนสูงกว่าสินทรัพย์หมุนเวียนในข้อมูลทางการเงินเฉพาะบริษัท จำนวน </w:t>
      </w:r>
      <w:r w:rsidR="005877FC">
        <w:rPr>
          <w:rFonts w:ascii="Browallia New" w:eastAsia="Arial Unicode MS" w:hAnsi="Browallia New" w:cs="Browallia New"/>
          <w:sz w:val="28"/>
          <w:szCs w:val="28"/>
        </w:rPr>
        <w:t>375.97</w:t>
      </w:r>
      <w:r w:rsidRPr="003465C7">
        <w:rPr>
          <w:rFonts w:ascii="Browallia New" w:eastAsia="Arial Unicode MS" w:hAnsi="Browallia New" w:cs="Browallia New"/>
          <w:sz w:val="28"/>
          <w:szCs w:val="28"/>
          <w:cs/>
        </w:rPr>
        <w:t xml:space="preserve"> ล้านบาท </w:t>
      </w:r>
      <w:r w:rsidR="001C2AD9">
        <w:rPr>
          <w:rFonts w:ascii="Browallia New" w:eastAsia="Arial Unicode MS" w:hAnsi="Browallia New" w:cs="Browallia New" w:hint="cs"/>
          <w:sz w:val="28"/>
          <w:szCs w:val="28"/>
          <w:cs/>
        </w:rPr>
        <w:t>กลุ่มบริษัทและบริษัท</w:t>
      </w:r>
      <w:r w:rsidRPr="003465C7">
        <w:rPr>
          <w:rFonts w:ascii="Browallia New" w:eastAsia="Arial Unicode MS" w:hAnsi="Browallia New" w:cs="Browallia New"/>
          <w:sz w:val="28"/>
          <w:szCs w:val="28"/>
          <w:cs/>
        </w:rPr>
        <w:t>มีขาดทุนจากการดำเนินงานสำหรับงวดหกเดือนสิ้นสุด</w:t>
      </w:r>
      <w:r w:rsidR="0013757E">
        <w:rPr>
          <w:rFonts w:ascii="Browallia New" w:eastAsia="Arial Unicode MS" w:hAnsi="Browallia New" w:cs="Browallia New"/>
          <w:sz w:val="28"/>
          <w:szCs w:val="28"/>
        </w:rPr>
        <w:br/>
      </w:r>
      <w:r w:rsidRPr="003465C7">
        <w:rPr>
          <w:rFonts w:ascii="Browallia New" w:eastAsia="Arial Unicode MS" w:hAnsi="Browallia New" w:cs="Browallia New"/>
          <w:sz w:val="28"/>
          <w:szCs w:val="28"/>
          <w:cs/>
        </w:rPr>
        <w:t xml:space="preserve">วันเดียวกันจำนวน </w:t>
      </w:r>
      <w:r w:rsidR="000754CF">
        <w:rPr>
          <w:rFonts w:ascii="Browallia New" w:eastAsia="Arial Unicode MS" w:hAnsi="Browallia New" w:cs="Browallia New"/>
          <w:sz w:val="28"/>
          <w:szCs w:val="28"/>
        </w:rPr>
        <w:t>48.88</w:t>
      </w:r>
      <w:r w:rsidRPr="003465C7">
        <w:rPr>
          <w:rFonts w:ascii="Browallia New" w:eastAsia="Arial Unicode MS" w:hAnsi="Browallia New" w:cs="Browallia New"/>
          <w:sz w:val="28"/>
          <w:szCs w:val="28"/>
          <w:cs/>
        </w:rPr>
        <w:t xml:space="preserve"> ล้านบาท และ </w:t>
      </w:r>
      <w:r w:rsidR="000754CF">
        <w:rPr>
          <w:rFonts w:ascii="Browallia New" w:eastAsia="Arial Unicode MS" w:hAnsi="Browallia New" w:cs="Browallia New"/>
          <w:sz w:val="28"/>
          <w:szCs w:val="28"/>
        </w:rPr>
        <w:t>112</w:t>
      </w:r>
      <w:r w:rsidR="00F86846">
        <w:rPr>
          <w:rFonts w:ascii="Browallia New" w:eastAsia="Arial Unicode MS" w:hAnsi="Browallia New" w:cs="Browallia New"/>
          <w:sz w:val="28"/>
          <w:szCs w:val="28"/>
        </w:rPr>
        <w:t>.89</w:t>
      </w:r>
      <w:r w:rsidRPr="003465C7">
        <w:rPr>
          <w:rFonts w:ascii="Browallia New" w:eastAsia="Arial Unicode MS" w:hAnsi="Browallia New" w:cs="Browallia New"/>
          <w:sz w:val="28"/>
          <w:szCs w:val="28"/>
          <w:cs/>
        </w:rPr>
        <w:t xml:space="preserve"> ล้านบาท ในข้อมูลทางการเงินรวม และข้อมูลทางการเงินเฉพาะบริษัท ตามลำดับ</w:t>
      </w:r>
    </w:p>
    <w:p w14:paraId="2CC9A3CB" w14:textId="77777777" w:rsidR="00065B09" w:rsidRDefault="00065B09" w:rsidP="00BE0041">
      <w:pPr>
        <w:tabs>
          <w:tab w:val="clear" w:pos="454"/>
          <w:tab w:val="clear" w:pos="907"/>
          <w:tab w:val="left" w:pos="1276"/>
          <w:tab w:val="left" w:pos="1350"/>
        </w:tabs>
        <w:spacing w:line="240" w:lineRule="auto"/>
        <w:ind w:left="868"/>
        <w:jc w:val="thaiDistribute"/>
        <w:rPr>
          <w:rFonts w:ascii="Browallia New" w:eastAsia="Arial Unicode MS" w:hAnsi="Browallia New" w:cs="Browallia New"/>
          <w:sz w:val="28"/>
          <w:szCs w:val="28"/>
        </w:rPr>
      </w:pPr>
    </w:p>
    <w:p w14:paraId="446B07BC" w14:textId="71118830" w:rsidR="00065B09" w:rsidRPr="007A1FD3" w:rsidRDefault="00065B09" w:rsidP="00BE0041">
      <w:pPr>
        <w:tabs>
          <w:tab w:val="clear" w:pos="454"/>
          <w:tab w:val="clear" w:pos="907"/>
          <w:tab w:val="left" w:pos="1276"/>
          <w:tab w:val="left" w:pos="1350"/>
        </w:tabs>
        <w:spacing w:line="240" w:lineRule="auto"/>
        <w:ind w:left="868"/>
        <w:jc w:val="thaiDistribute"/>
        <w:rPr>
          <w:rFonts w:ascii="Browallia New" w:eastAsia="Arial Unicode MS" w:hAnsi="Browallia New" w:cs="Browallia New"/>
          <w:sz w:val="28"/>
          <w:szCs w:val="28"/>
          <w:cs/>
        </w:rPr>
      </w:pPr>
      <w:r w:rsidRPr="007A1FD3">
        <w:rPr>
          <w:rFonts w:ascii="Browallia New" w:eastAsia="Arial Unicode MS" w:hAnsi="Browallia New" w:cs="Browallia New" w:hint="cs"/>
          <w:sz w:val="28"/>
          <w:szCs w:val="28"/>
          <w:cs/>
        </w:rPr>
        <w:t xml:space="preserve">นอกจากนี้ ตามที่กล่าวไว้ในหมายเหตุประกอบข้อมูลทางการเงินระหว่างกาลข้อ </w:t>
      </w:r>
      <w:r w:rsidRPr="007A1FD3">
        <w:rPr>
          <w:rFonts w:ascii="Browallia New" w:eastAsia="Arial Unicode MS" w:hAnsi="Browallia New" w:cs="Browallia New"/>
          <w:sz w:val="28"/>
          <w:szCs w:val="28"/>
        </w:rPr>
        <w:t xml:space="preserve">15 </w:t>
      </w:r>
      <w:r w:rsidR="00450BD5" w:rsidRPr="00450BD5">
        <w:rPr>
          <w:rFonts w:ascii="Browallia New" w:eastAsia="Arial Unicode MS" w:hAnsi="Browallia New" w:cs="Browallia New"/>
          <w:sz w:val="28"/>
          <w:szCs w:val="28"/>
          <w:cs/>
        </w:rPr>
        <w:t xml:space="preserve">ในระหว่างไตรมาส </w:t>
      </w:r>
      <w:r w:rsidR="00015659">
        <w:rPr>
          <w:rFonts w:ascii="Browallia New" w:eastAsia="Arial Unicode MS" w:hAnsi="Browallia New" w:cs="Browallia New"/>
          <w:sz w:val="28"/>
          <w:szCs w:val="28"/>
        </w:rPr>
        <w:t>2</w:t>
      </w:r>
      <w:r w:rsidR="00450BD5" w:rsidRPr="00450BD5">
        <w:rPr>
          <w:rFonts w:ascii="Browallia New" w:eastAsia="Arial Unicode MS" w:hAnsi="Browallia New" w:cs="Browallia New"/>
          <w:sz w:val="28"/>
          <w:szCs w:val="28"/>
          <w:cs/>
        </w:rPr>
        <w:t xml:space="preserve"> ปี </w:t>
      </w:r>
      <w:r w:rsidR="00015659">
        <w:rPr>
          <w:rFonts w:ascii="Browallia New" w:eastAsia="Arial Unicode MS" w:hAnsi="Browallia New" w:cs="Browallia New"/>
          <w:sz w:val="28"/>
          <w:szCs w:val="28"/>
        </w:rPr>
        <w:t>2569</w:t>
      </w:r>
      <w:r w:rsidR="00450BD5" w:rsidRPr="00450BD5">
        <w:rPr>
          <w:rFonts w:ascii="Browallia New" w:eastAsia="Arial Unicode MS" w:hAnsi="Browallia New" w:cs="Browallia New"/>
          <w:sz w:val="28"/>
          <w:szCs w:val="28"/>
          <w:cs/>
        </w:rPr>
        <w:t xml:space="preserve"> บริษัทได้ผิดนัดชำระเงินกู้ยืมระยะยาวจากสถาบันการเงินแห่งหนึ่ง ส่งผลให้เงินกู้ยืมระยะยาวดังกล่าว </w:t>
      </w:r>
      <w:r w:rsidR="00BE0041">
        <w:rPr>
          <w:rFonts w:ascii="Browallia New" w:eastAsia="Arial Unicode MS" w:hAnsi="Browallia New" w:cs="Browallia New"/>
          <w:sz w:val="28"/>
          <w:szCs w:val="28"/>
        </w:rPr>
        <w:br/>
      </w:r>
      <w:r w:rsidR="00450BD5" w:rsidRPr="00450BD5">
        <w:rPr>
          <w:rFonts w:ascii="Browallia New" w:eastAsia="Arial Unicode MS" w:hAnsi="Browallia New" w:cs="Browallia New"/>
          <w:sz w:val="28"/>
          <w:szCs w:val="28"/>
          <w:cs/>
        </w:rPr>
        <w:t xml:space="preserve">ถูกจัดประเภทเป็นหนี้สินหมุนเวียนในงบฐานะการเงินรวมและเฉพาะบริษัท ปัจจุบัน </w:t>
      </w:r>
      <w:r w:rsidRPr="007A1FD3">
        <w:rPr>
          <w:rFonts w:ascii="Browallia New" w:eastAsia="Arial Unicode MS" w:hAnsi="Browallia New" w:cs="Browallia New" w:hint="cs"/>
          <w:sz w:val="28"/>
          <w:szCs w:val="28"/>
          <w:cs/>
        </w:rPr>
        <w:t xml:space="preserve">บริษัทอยู่ระหว่างการเจรจาเงื่อนไขการชำระคืนรวมถึงการพิจารณาปรับโครงสร้างหนี้เงินกู้ยืมดังกล่าวกับทางสถาบันการเงิน </w:t>
      </w:r>
      <w:r w:rsidR="00450BD5" w:rsidRPr="00450BD5">
        <w:rPr>
          <w:rFonts w:ascii="Browallia New" w:eastAsia="Arial Unicode MS" w:hAnsi="Browallia New" w:cs="Browallia New"/>
          <w:sz w:val="28"/>
          <w:szCs w:val="28"/>
          <w:cs/>
        </w:rPr>
        <w:t>อย่างไรก็ตาม ผลสำเร็จ</w:t>
      </w:r>
      <w:r w:rsidRPr="007A1FD3">
        <w:rPr>
          <w:rFonts w:ascii="Browallia New" w:eastAsia="Arial Unicode MS" w:hAnsi="Browallia New" w:cs="Browallia New" w:hint="cs"/>
          <w:sz w:val="28"/>
          <w:szCs w:val="28"/>
          <w:cs/>
        </w:rPr>
        <w:t>ของ</w:t>
      </w:r>
      <w:r w:rsidR="00450BD5" w:rsidRPr="00450BD5">
        <w:rPr>
          <w:rFonts w:ascii="Browallia New" w:eastAsia="Arial Unicode MS" w:hAnsi="Browallia New" w:cs="Browallia New"/>
          <w:sz w:val="28"/>
          <w:szCs w:val="28"/>
          <w:cs/>
        </w:rPr>
        <w:t>การเจรจาดังกล่าวยังไม่</w:t>
      </w:r>
      <w:r w:rsidRPr="007A1FD3">
        <w:rPr>
          <w:rFonts w:ascii="Browallia New" w:eastAsia="Arial Unicode MS" w:hAnsi="Browallia New" w:cs="Browallia New" w:hint="cs"/>
          <w:sz w:val="28"/>
          <w:szCs w:val="28"/>
          <w:cs/>
        </w:rPr>
        <w:t>สามารถ</w:t>
      </w:r>
      <w:r w:rsidR="00450BD5" w:rsidRPr="00450BD5">
        <w:rPr>
          <w:rFonts w:ascii="Browallia New" w:eastAsia="Arial Unicode MS" w:hAnsi="Browallia New" w:cs="Browallia New"/>
          <w:sz w:val="28"/>
          <w:szCs w:val="28"/>
          <w:cs/>
        </w:rPr>
        <w:t>สรุป</w:t>
      </w:r>
      <w:r w:rsidRPr="007A1FD3">
        <w:rPr>
          <w:rFonts w:ascii="Browallia New" w:eastAsia="Arial Unicode MS" w:hAnsi="Browallia New" w:cs="Browallia New" w:hint="cs"/>
          <w:sz w:val="28"/>
          <w:szCs w:val="28"/>
          <w:cs/>
        </w:rPr>
        <w:t>ได้</w:t>
      </w:r>
      <w:r w:rsidR="00450BD5" w:rsidRPr="00450BD5">
        <w:rPr>
          <w:rFonts w:ascii="Browallia New" w:eastAsia="Arial Unicode MS" w:hAnsi="Browallia New" w:cs="Browallia New"/>
          <w:sz w:val="28"/>
          <w:szCs w:val="28"/>
          <w:cs/>
        </w:rPr>
        <w:t xml:space="preserve"> ณ วันที่รายงานการสอบทาน</w:t>
      </w:r>
    </w:p>
    <w:p w14:paraId="59149E8C" w14:textId="77777777" w:rsidR="00065B09" w:rsidRPr="007A1FD3" w:rsidRDefault="00065B09" w:rsidP="00BE0041">
      <w:pPr>
        <w:tabs>
          <w:tab w:val="clear" w:pos="454"/>
          <w:tab w:val="clear" w:pos="907"/>
          <w:tab w:val="left" w:pos="1276"/>
          <w:tab w:val="left" w:pos="1350"/>
        </w:tabs>
        <w:spacing w:line="240" w:lineRule="auto"/>
        <w:ind w:left="868"/>
        <w:jc w:val="thaiDistribute"/>
        <w:rPr>
          <w:rFonts w:ascii="Browallia New" w:eastAsia="Arial Unicode MS" w:hAnsi="Browallia New" w:cs="Browallia New"/>
          <w:sz w:val="28"/>
          <w:szCs w:val="28"/>
        </w:rPr>
      </w:pPr>
    </w:p>
    <w:p w14:paraId="0713463E" w14:textId="2505CDA9" w:rsidR="00065B09" w:rsidRPr="007A1FD3" w:rsidRDefault="00D12E5A" w:rsidP="00BE0041">
      <w:pPr>
        <w:tabs>
          <w:tab w:val="clear" w:pos="454"/>
          <w:tab w:val="clear" w:pos="907"/>
          <w:tab w:val="left" w:pos="1276"/>
          <w:tab w:val="left" w:pos="1350"/>
        </w:tabs>
        <w:spacing w:line="240" w:lineRule="auto"/>
        <w:ind w:left="868"/>
        <w:jc w:val="thaiDistribute"/>
        <w:rPr>
          <w:rFonts w:ascii="Browallia New" w:eastAsia="Arial Unicode MS" w:hAnsi="Browallia New" w:cs="Browallia New"/>
          <w:sz w:val="28"/>
          <w:szCs w:val="28"/>
        </w:rPr>
      </w:pPr>
      <w:r w:rsidRPr="00D12E5A">
        <w:rPr>
          <w:rFonts w:ascii="Browallia New" w:eastAsia="Arial Unicode MS" w:hAnsi="Browallia New" w:cs="Browallia New"/>
          <w:sz w:val="28"/>
          <w:szCs w:val="28"/>
          <w:cs/>
        </w:rPr>
        <w:t>การดำเนินงานต่อเนื่องของกลุ่มบริษัท</w:t>
      </w:r>
      <w:r w:rsidR="00A708B1">
        <w:rPr>
          <w:rFonts w:ascii="Browallia New" w:eastAsia="Arial Unicode MS" w:hAnsi="Browallia New" w:cs="Browallia New" w:hint="cs"/>
          <w:sz w:val="28"/>
          <w:szCs w:val="28"/>
          <w:cs/>
        </w:rPr>
        <w:t>และบริษัท</w:t>
      </w:r>
      <w:r w:rsidRPr="00D12E5A">
        <w:rPr>
          <w:rFonts w:ascii="Browallia New" w:eastAsia="Arial Unicode MS" w:hAnsi="Browallia New" w:cs="Browallia New"/>
          <w:sz w:val="28"/>
          <w:szCs w:val="28"/>
          <w:cs/>
        </w:rPr>
        <w:t xml:space="preserve"> ขึ้นอยู่กับปัจจัยในด้านสภาพคล่องของกลุ่มบริษัท</w:t>
      </w:r>
      <w:r w:rsidR="00A708B1">
        <w:rPr>
          <w:rFonts w:ascii="Browallia New" w:eastAsia="Arial Unicode MS" w:hAnsi="Browallia New" w:cs="Browallia New" w:hint="cs"/>
          <w:sz w:val="28"/>
          <w:szCs w:val="28"/>
          <w:cs/>
        </w:rPr>
        <w:t>และ</w:t>
      </w:r>
      <w:r w:rsidRPr="00D12E5A">
        <w:rPr>
          <w:rFonts w:ascii="Browallia New" w:eastAsia="Arial Unicode MS" w:hAnsi="Browallia New" w:cs="Browallia New"/>
          <w:sz w:val="28"/>
          <w:szCs w:val="28"/>
          <w:cs/>
        </w:rPr>
        <w:t>บริษัท การจัดหาแหล่งเงินทุนอื่นเพิ่มเติม และการลงทุนเพิ่มเติมเพื่อหารายได้และกระแสเงินสดรับ เพื่อให้เชื่อมั่นได้ว่ากลุ่มบริษัทจะมีความสามารถในการชำระหนี้เมื่อครบกำหนด รวมทั้งขึ้นอยู่กับการเรียกให้ชำระคืนและการปรับแผนการจ่ายชำระคืนเงินกู้ยืมของสถาบันการเงิน</w:t>
      </w:r>
    </w:p>
    <w:p w14:paraId="1F205EA9" w14:textId="77777777" w:rsidR="00C909CB" w:rsidRDefault="00C909CB" w:rsidP="00BE0041">
      <w:pPr>
        <w:tabs>
          <w:tab w:val="clear" w:pos="454"/>
          <w:tab w:val="clear" w:pos="907"/>
          <w:tab w:val="left" w:pos="1276"/>
          <w:tab w:val="left" w:pos="1350"/>
        </w:tabs>
        <w:spacing w:line="240" w:lineRule="auto"/>
        <w:ind w:left="868"/>
        <w:jc w:val="thaiDistribute"/>
        <w:rPr>
          <w:rFonts w:ascii="Browallia New" w:eastAsia="Arial Unicode MS" w:hAnsi="Browallia New" w:cs="Browallia New"/>
          <w:sz w:val="28"/>
          <w:szCs w:val="28"/>
        </w:rPr>
      </w:pPr>
    </w:p>
    <w:p w14:paraId="37F620F4" w14:textId="58D68778" w:rsidR="00C909CB" w:rsidRPr="007A1FD3" w:rsidRDefault="00C909CB" w:rsidP="00BE0041">
      <w:pPr>
        <w:tabs>
          <w:tab w:val="clear" w:pos="454"/>
          <w:tab w:val="clear" w:pos="907"/>
          <w:tab w:val="left" w:pos="1276"/>
          <w:tab w:val="left" w:pos="1350"/>
        </w:tabs>
        <w:spacing w:line="240" w:lineRule="auto"/>
        <w:ind w:left="868"/>
        <w:jc w:val="thaiDistribute"/>
        <w:rPr>
          <w:rFonts w:ascii="Browallia New" w:eastAsia="Arial Unicode MS" w:hAnsi="Browallia New" w:cs="Browallia New"/>
          <w:sz w:val="28"/>
          <w:szCs w:val="28"/>
        </w:rPr>
      </w:pPr>
      <w:r w:rsidRPr="00C909CB">
        <w:rPr>
          <w:rFonts w:ascii="Browallia New" w:eastAsia="Arial Unicode MS" w:hAnsi="Browallia New" w:cs="Browallia New"/>
          <w:sz w:val="28"/>
          <w:szCs w:val="28"/>
          <w:cs/>
        </w:rPr>
        <w:t>ถึงแม้ว่าจะมีความไม่แน่นอนที่มีสาระสำคัญ ผู้บริหารได้พิจารณาจากเงื่อนไขและสถานการณ์ในปัจจุบัน รวมถึงการไม่มีข้อบ่งชี้จากสถาบันการเงินว่าจะเรียกใช้สิทธิที่เกิดขึ้นภายใต้การละเมิดสัญญาเงินกู้ ดังนั้น ผู้บริหารจึงเชื่อว่าการใช้เกณฑ์การดำเนินงานต่อเนื่องในการจัดทำ</w:t>
      </w:r>
      <w:r w:rsidR="00BD4449">
        <w:rPr>
          <w:rFonts w:ascii="Browallia New" w:eastAsia="Arial Unicode MS" w:hAnsi="Browallia New" w:cs="Browallia New" w:hint="cs"/>
          <w:sz w:val="28"/>
          <w:szCs w:val="28"/>
          <w:cs/>
        </w:rPr>
        <w:t>ข้อมูลทางการเงินระหว่างกาลยังคงมีความเหมาะสม</w:t>
      </w:r>
    </w:p>
    <w:p w14:paraId="67C0130E" w14:textId="77777777" w:rsidR="001022D9" w:rsidRDefault="001022D9" w:rsidP="00C909CB">
      <w:pPr>
        <w:tabs>
          <w:tab w:val="clear" w:pos="454"/>
          <w:tab w:val="clear" w:pos="907"/>
          <w:tab w:val="left" w:pos="1276"/>
          <w:tab w:val="left" w:pos="1350"/>
        </w:tabs>
        <w:spacing w:line="240" w:lineRule="auto"/>
        <w:ind w:left="993"/>
        <w:jc w:val="thaiDistribute"/>
        <w:rPr>
          <w:rFonts w:ascii="Browallia New" w:eastAsia="Arial Unicode MS" w:hAnsi="Browallia New" w:cs="Browallia New"/>
          <w:sz w:val="28"/>
          <w:szCs w:val="28"/>
        </w:rPr>
      </w:pPr>
    </w:p>
    <w:p w14:paraId="436D8884" w14:textId="77935015" w:rsidR="00AA742A" w:rsidRDefault="00185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26D821B5" w14:textId="41110648" w:rsidR="00357EC2" w:rsidRPr="007E5657" w:rsidRDefault="00B56F61" w:rsidP="00357EC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7E5657">
        <w:rPr>
          <w:rFonts w:ascii="Browallia New" w:hAnsi="Browallia New" w:cs="Browallia New"/>
          <w:b/>
          <w:bCs/>
          <w:color w:val="000000" w:themeColor="text1"/>
          <w:sz w:val="28"/>
          <w:szCs w:val="28"/>
          <w:cs/>
          <w:lang w:val="th-TH"/>
        </w:rPr>
        <w:t>เก</w:t>
      </w:r>
      <w:r w:rsidR="00357EC2" w:rsidRPr="007E5657">
        <w:rPr>
          <w:rFonts w:ascii="Browallia New" w:hAnsi="Browallia New" w:cs="Browallia New"/>
          <w:b/>
          <w:bCs/>
          <w:color w:val="000000" w:themeColor="text1"/>
          <w:sz w:val="28"/>
          <w:szCs w:val="28"/>
          <w:cs/>
          <w:lang w:val="th-TH"/>
        </w:rPr>
        <w:t>ณฑ์</w:t>
      </w:r>
      <w:r w:rsidR="00357EC2" w:rsidRPr="007E5657">
        <w:rPr>
          <w:rFonts w:ascii="Browallia New" w:hAnsi="Browallia New" w:cs="Browallia New"/>
          <w:b/>
          <w:bCs/>
          <w:color w:val="000000" w:themeColor="text1"/>
          <w:sz w:val="28"/>
          <w:szCs w:val="28"/>
          <w:cs/>
        </w:rPr>
        <w:t>ใน</w:t>
      </w:r>
      <w:r w:rsidR="00357EC2" w:rsidRPr="007E5657">
        <w:rPr>
          <w:rFonts w:ascii="Browallia New" w:hAnsi="Browallia New" w:cs="Browallia New"/>
          <w:b/>
          <w:bCs/>
          <w:color w:val="000000" w:themeColor="text1"/>
          <w:sz w:val="28"/>
          <w:szCs w:val="28"/>
          <w:cs/>
          <w:lang w:val="th-TH"/>
        </w:rPr>
        <w:t>การจัดทำข้อมูลทางการเงิน</w:t>
      </w:r>
      <w:r w:rsidR="00217BAE">
        <w:rPr>
          <w:rFonts w:ascii="Browallia New" w:hAnsi="Browallia New" w:cs="Browallia New" w:hint="cs"/>
          <w:b/>
          <w:bCs/>
          <w:color w:val="000000" w:themeColor="text1"/>
          <w:sz w:val="28"/>
          <w:szCs w:val="28"/>
          <w:cs/>
          <w:lang w:val="th-TH"/>
        </w:rPr>
        <w:t>ระหว่างกาล</w:t>
      </w:r>
    </w:p>
    <w:p w14:paraId="5FAA6334" w14:textId="4807F38F" w:rsidR="00660472" w:rsidRPr="007E5657" w:rsidRDefault="00660472" w:rsidP="00357EC2">
      <w:pPr>
        <w:pStyle w:val="CordiaNew"/>
        <w:tabs>
          <w:tab w:val="clear" w:pos="4153"/>
          <w:tab w:val="left" w:pos="426"/>
        </w:tabs>
        <w:ind w:left="426"/>
        <w:jc w:val="thaiDistribute"/>
        <w:rPr>
          <w:rFonts w:ascii="Browallia New" w:hAnsi="Browallia New" w:cs="Browallia New"/>
          <w:sz w:val="28"/>
          <w:szCs w:val="28"/>
          <w:cs/>
        </w:rPr>
      </w:pPr>
    </w:p>
    <w:p w14:paraId="59134E00" w14:textId="72530B0E" w:rsidR="00F01F30" w:rsidRPr="007E5657" w:rsidRDefault="00F01F30" w:rsidP="00F01F30">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7E5657">
        <w:rPr>
          <w:rFonts w:ascii="Browallia New" w:eastAsia="Arial Unicode MS" w:hAnsi="Browallia New" w:cs="Browallia New"/>
          <w:sz w:val="28"/>
          <w:szCs w:val="28"/>
          <w:cs/>
          <w:lang w:val="en-GB"/>
        </w:rPr>
        <w:t>ข้อมูลทางการเงิน</w:t>
      </w:r>
      <w:r w:rsidR="00C97594" w:rsidRPr="007E5657">
        <w:rPr>
          <w:rFonts w:ascii="Browallia New" w:eastAsia="Arial Unicode MS" w:hAnsi="Browallia New" w:cs="Browallia New"/>
          <w:sz w:val="28"/>
          <w:szCs w:val="28"/>
          <w:cs/>
          <w:lang w:val="en-GB"/>
        </w:rPr>
        <w:t>ระหว่างกาล</w:t>
      </w:r>
      <w:r w:rsidRPr="007E5657">
        <w:rPr>
          <w:rFonts w:ascii="Browallia New" w:eastAsia="Arial Unicode MS" w:hAnsi="Browallia New" w:cs="Browallia New"/>
          <w:sz w:val="28"/>
          <w:szCs w:val="28"/>
          <w:cs/>
          <w:lang w:val="en-GB"/>
        </w:rPr>
        <w:t xml:space="preserve">รวมและเฉพาะบริษัทได้จัดทำขึ้นตามมาตรฐานการบัญชี ฉบับที่ </w:t>
      </w:r>
      <w:r w:rsidRPr="007E5657">
        <w:rPr>
          <w:rFonts w:ascii="Browallia New" w:eastAsia="Arial Unicode MS" w:hAnsi="Browallia New" w:cs="Browallia New"/>
          <w:sz w:val="28"/>
          <w:szCs w:val="28"/>
          <w:lang w:val="en-GB"/>
        </w:rPr>
        <w:t xml:space="preserve">34 </w:t>
      </w:r>
      <w:r w:rsidRPr="007E5657">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4A43A67" w14:textId="77777777" w:rsidR="00F01F30" w:rsidRPr="00181504" w:rsidRDefault="00F01F30" w:rsidP="00F01F30">
      <w:pPr>
        <w:tabs>
          <w:tab w:val="clear" w:pos="907"/>
          <w:tab w:val="left" w:pos="1350"/>
        </w:tabs>
        <w:spacing w:line="240" w:lineRule="auto"/>
        <w:ind w:left="432"/>
        <w:jc w:val="thaiDistribute"/>
        <w:rPr>
          <w:rFonts w:ascii="Browallia New" w:eastAsia="Arial Unicode MS" w:hAnsi="Browallia New" w:cs="Browallia New"/>
          <w:sz w:val="28"/>
          <w:szCs w:val="28"/>
        </w:rPr>
      </w:pPr>
    </w:p>
    <w:p w14:paraId="3B616A8B" w14:textId="08190087" w:rsidR="00F01F30" w:rsidRPr="007E5657" w:rsidRDefault="00F01F30" w:rsidP="00F01F30">
      <w:pPr>
        <w:tabs>
          <w:tab w:val="clear" w:pos="907"/>
          <w:tab w:val="left" w:pos="1350"/>
        </w:tabs>
        <w:spacing w:line="240" w:lineRule="auto"/>
        <w:ind w:left="432"/>
        <w:jc w:val="thaiDistribute"/>
        <w:rPr>
          <w:rFonts w:ascii="Browallia New" w:hAnsi="Browallia New" w:cs="Browallia New"/>
          <w:sz w:val="28"/>
          <w:szCs w:val="28"/>
          <w:cs/>
        </w:rPr>
      </w:pPr>
      <w:r w:rsidRPr="007E5657">
        <w:rPr>
          <w:rFonts w:ascii="Browallia New" w:eastAsia="Arial Unicode MS" w:hAnsi="Browallia New" w:cs="Browallia New"/>
          <w:sz w:val="28"/>
          <w:szCs w:val="28"/>
          <w:cs/>
          <w:lang w:val="en-GB"/>
        </w:rPr>
        <w:t>ข้อมูลทางการเงินระหว่างกาลนี้ควรอ่านควบคู่กับงบการเงินสำหรับปีสิ้นสุดวันที่</w:t>
      </w:r>
      <w:r w:rsidRPr="007E5657">
        <w:rPr>
          <w:rFonts w:ascii="Browallia New" w:eastAsia="Arial Unicode MS" w:hAnsi="Browallia New" w:cs="Browallia New"/>
          <w:sz w:val="28"/>
          <w:szCs w:val="28"/>
          <w:lang w:val="en-GB"/>
        </w:rPr>
        <w:t xml:space="preserve"> </w:t>
      </w:r>
      <w:r w:rsidRPr="007E5657">
        <w:rPr>
          <w:rFonts w:ascii="Browallia New" w:hAnsi="Browallia New" w:cs="Browallia New"/>
          <w:sz w:val="28"/>
          <w:szCs w:val="28"/>
        </w:rPr>
        <w:t>31</w:t>
      </w:r>
      <w:r w:rsidRPr="007E5657">
        <w:rPr>
          <w:rFonts w:ascii="Browallia New" w:hAnsi="Browallia New" w:cs="Browallia New"/>
          <w:sz w:val="28"/>
          <w:szCs w:val="28"/>
          <w:cs/>
        </w:rPr>
        <w:t xml:space="preserve"> ธันวาคม </w:t>
      </w:r>
      <w:r w:rsidRPr="007E5657">
        <w:rPr>
          <w:rFonts w:ascii="Browallia New" w:hAnsi="Browallia New" w:cs="Browallia New"/>
          <w:sz w:val="28"/>
          <w:szCs w:val="28"/>
        </w:rPr>
        <w:t>256</w:t>
      </w:r>
      <w:r w:rsidR="00096AEA" w:rsidRPr="00096AEA">
        <w:rPr>
          <w:rFonts w:ascii="Browallia New" w:hAnsi="Browallia New" w:cs="Browallia New" w:hint="cs"/>
          <w:sz w:val="28"/>
          <w:szCs w:val="28"/>
        </w:rPr>
        <w:t>8</w:t>
      </w:r>
    </w:p>
    <w:p w14:paraId="15FF4F64" w14:textId="56E5616C" w:rsidR="00F01F30" w:rsidRPr="007E5657" w:rsidRDefault="00F01F30" w:rsidP="00F01F30">
      <w:pPr>
        <w:tabs>
          <w:tab w:val="clear" w:pos="907"/>
          <w:tab w:val="left" w:pos="1350"/>
        </w:tabs>
        <w:spacing w:line="240" w:lineRule="auto"/>
        <w:ind w:left="432"/>
        <w:jc w:val="thaiDistribute"/>
        <w:rPr>
          <w:rFonts w:ascii="Browallia New" w:hAnsi="Browallia New" w:cs="Browallia New"/>
          <w:sz w:val="28"/>
          <w:szCs w:val="28"/>
        </w:rPr>
      </w:pPr>
      <w:r w:rsidRPr="007E5657">
        <w:rPr>
          <w:rFonts w:ascii="Browallia New" w:hAnsi="Browallia New" w:cs="Browallia New"/>
          <w:sz w:val="28"/>
          <w:szCs w:val="28"/>
          <w:cs/>
        </w:rPr>
        <w:t>ข้อมูลทางการเงิน</w:t>
      </w:r>
      <w:r w:rsidR="00C97594" w:rsidRPr="007E5657">
        <w:rPr>
          <w:rFonts w:ascii="Browallia New" w:hAnsi="Browallia New" w:cs="Browallia New"/>
          <w:sz w:val="28"/>
          <w:szCs w:val="28"/>
          <w:cs/>
        </w:rPr>
        <w:t>ระหว่างกาล</w:t>
      </w:r>
      <w:r w:rsidRPr="007E5657">
        <w:rPr>
          <w:rFonts w:ascii="Browallia New" w:hAnsi="Browallia New" w:cs="Browallia New"/>
          <w:sz w:val="28"/>
          <w:szCs w:val="28"/>
          <w:cs/>
        </w:rPr>
        <w:t>รวมและเฉพาะบริษัทฉบับภาษาอังกฤษจัดทำขึ้นจากข้อมูลทางการเงินระหว่างกาลภาษาไทยที่จัดทำตามกฎหมาย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E957D40" w14:textId="77777777" w:rsidR="00F01F30" w:rsidRPr="007E5657" w:rsidRDefault="00F01F30" w:rsidP="00F01F30">
      <w:pPr>
        <w:tabs>
          <w:tab w:val="clear" w:pos="907"/>
          <w:tab w:val="left" w:pos="1350"/>
        </w:tabs>
        <w:spacing w:line="240" w:lineRule="auto"/>
        <w:ind w:left="432"/>
        <w:jc w:val="thaiDistribute"/>
        <w:rPr>
          <w:rFonts w:ascii="Browallia New" w:hAnsi="Browallia New" w:cs="Browallia New"/>
          <w:sz w:val="28"/>
          <w:szCs w:val="28"/>
        </w:rPr>
      </w:pPr>
    </w:p>
    <w:p w14:paraId="2872D99E" w14:textId="014B6D66" w:rsidR="00F01F30" w:rsidRPr="007A4D6E" w:rsidRDefault="00F01F30" w:rsidP="00F01F30">
      <w:pPr>
        <w:tabs>
          <w:tab w:val="clear" w:pos="907"/>
          <w:tab w:val="left" w:pos="1350"/>
        </w:tabs>
        <w:spacing w:line="240" w:lineRule="auto"/>
        <w:ind w:left="432"/>
        <w:jc w:val="thaiDistribute"/>
        <w:rPr>
          <w:rFonts w:ascii="Browallia New" w:hAnsi="Browallia New" w:cs="Browallia New"/>
          <w:sz w:val="28"/>
          <w:szCs w:val="28"/>
        </w:rPr>
      </w:pPr>
      <w:r w:rsidRPr="007E5657">
        <w:rPr>
          <w:rFonts w:ascii="Browallia New" w:hAnsi="Browallia New" w:cs="Browallia New"/>
          <w:sz w:val="28"/>
          <w:szCs w:val="28"/>
          <w:cs/>
        </w:rPr>
        <w:t>ข้อมูลทางการเงินระหว่างกาลนี้ได้รับอนุมัติจากกรรมการบริษัท เมื่อ</w:t>
      </w:r>
      <w:r w:rsidRPr="00D718D2">
        <w:rPr>
          <w:rFonts w:ascii="Browallia New" w:hAnsi="Browallia New" w:cs="Browallia New"/>
          <w:sz w:val="28"/>
          <w:szCs w:val="28"/>
          <w:cs/>
        </w:rPr>
        <w:t xml:space="preserve">วันที่ </w:t>
      </w:r>
      <w:r w:rsidR="00080291" w:rsidRPr="00D718D2">
        <w:rPr>
          <w:rFonts w:ascii="Browallia New" w:hAnsi="Browallia New" w:cs="Browallia New"/>
          <w:sz w:val="28"/>
          <w:szCs w:val="28"/>
        </w:rPr>
        <w:t>13</w:t>
      </w:r>
      <w:r w:rsidR="00B573DF" w:rsidRPr="00D718D2">
        <w:rPr>
          <w:rFonts w:ascii="Browallia New" w:hAnsi="Browallia New" w:cs="Browallia New" w:hint="cs"/>
          <w:sz w:val="28"/>
          <w:szCs w:val="28"/>
          <w:cs/>
        </w:rPr>
        <w:t xml:space="preserve"> สิงหาคม</w:t>
      </w:r>
      <w:r w:rsidR="007A31A2" w:rsidRPr="00D718D2">
        <w:rPr>
          <w:rFonts w:ascii="Browallia New" w:hAnsi="Browallia New" w:cs="Browallia New"/>
          <w:sz w:val="28"/>
          <w:szCs w:val="28"/>
        </w:rPr>
        <w:t xml:space="preserve"> 2569</w:t>
      </w:r>
    </w:p>
    <w:p w14:paraId="1B394077" w14:textId="77777777" w:rsidR="00B11BE9" w:rsidRPr="007E5657" w:rsidRDefault="00B11BE9" w:rsidP="00B11BE9">
      <w:pPr>
        <w:pStyle w:val="ListParagraph"/>
        <w:spacing w:after="0" w:line="240" w:lineRule="auto"/>
        <w:ind w:left="992"/>
        <w:jc w:val="thaiDistribute"/>
        <w:rPr>
          <w:rFonts w:ascii="Browallia New" w:hAnsi="Browallia New" w:cs="Browallia New"/>
          <w:sz w:val="28"/>
          <w:lang w:val="en-ZA"/>
        </w:rPr>
      </w:pPr>
    </w:p>
    <w:p w14:paraId="3CE93D8A" w14:textId="009227CA" w:rsidR="001868A3" w:rsidRPr="00A70D0A"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7E5657">
        <w:rPr>
          <w:rFonts w:ascii="Browallia New" w:hAnsi="Browallia New" w:cs="Browallia New"/>
          <w:b/>
          <w:bCs/>
          <w:color w:val="000000" w:themeColor="text1"/>
          <w:sz w:val="28"/>
          <w:szCs w:val="28"/>
          <w:cs/>
          <w:lang w:val="th-TH"/>
        </w:rPr>
        <w:t>นโยบาย</w:t>
      </w:r>
      <w:r w:rsidRPr="00A70D0A">
        <w:rPr>
          <w:rFonts w:ascii="Browallia New" w:hAnsi="Browallia New" w:cs="Browallia New"/>
          <w:b/>
          <w:bCs/>
          <w:color w:val="000000" w:themeColor="text1"/>
          <w:sz w:val="28"/>
          <w:szCs w:val="28"/>
          <w:cs/>
          <w:lang w:val="th-TH"/>
        </w:rPr>
        <w:t>การบัญชี</w:t>
      </w:r>
    </w:p>
    <w:p w14:paraId="21F185AF" w14:textId="77777777" w:rsidR="00F718B1" w:rsidRPr="00A70D0A" w:rsidRDefault="00F718B1" w:rsidP="00DC091D">
      <w:pPr>
        <w:spacing w:line="240" w:lineRule="auto"/>
        <w:rPr>
          <w:rFonts w:ascii="Browallia New" w:hAnsi="Browallia New" w:cs="Browallia New"/>
          <w:b/>
          <w:bCs/>
          <w:color w:val="000000" w:themeColor="text1"/>
          <w:sz w:val="28"/>
          <w:szCs w:val="28"/>
        </w:rPr>
      </w:pPr>
    </w:p>
    <w:p w14:paraId="5B048889" w14:textId="381503DE" w:rsidR="004B7157" w:rsidRPr="00A70D0A" w:rsidRDefault="004B7157" w:rsidP="004B7157">
      <w:pPr>
        <w:tabs>
          <w:tab w:val="clear" w:pos="907"/>
          <w:tab w:val="left" w:pos="1350"/>
        </w:tabs>
        <w:spacing w:line="240" w:lineRule="auto"/>
        <w:ind w:left="432"/>
        <w:jc w:val="thaiDistribute"/>
        <w:rPr>
          <w:rFonts w:ascii="Browallia New" w:eastAsia="Arial Unicode MS" w:hAnsi="Browallia New" w:cs="Browallia New"/>
          <w:sz w:val="28"/>
          <w:szCs w:val="28"/>
        </w:rPr>
      </w:pPr>
      <w:r w:rsidRPr="008F5E70">
        <w:rPr>
          <w:rFonts w:ascii="Browallia New" w:eastAsia="Arial Unicode MS"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8F5E70">
        <w:rPr>
          <w:rFonts w:ascii="Browallia New" w:hAnsi="Browallia New" w:cs="Browallia New"/>
          <w:sz w:val="28"/>
          <w:szCs w:val="28"/>
        </w:rPr>
        <w:t>31</w:t>
      </w:r>
      <w:r w:rsidRPr="008F5E70">
        <w:rPr>
          <w:rFonts w:ascii="Browallia New" w:hAnsi="Browallia New" w:cs="Browallia New"/>
          <w:sz w:val="28"/>
          <w:szCs w:val="28"/>
          <w:cs/>
        </w:rPr>
        <w:t xml:space="preserve"> ธันวาคม </w:t>
      </w:r>
      <w:r w:rsidRPr="008F5E70">
        <w:rPr>
          <w:rFonts w:ascii="Browallia New" w:hAnsi="Browallia New" w:cs="Browallia New"/>
          <w:sz w:val="28"/>
          <w:szCs w:val="28"/>
        </w:rPr>
        <w:t>2568</w:t>
      </w:r>
      <w:r w:rsidRPr="008F5E70">
        <w:rPr>
          <w:rFonts w:ascii="Browallia New" w:eastAsia="Arial Unicode MS" w:hAnsi="Browallia New" w:cs="Browallia New"/>
          <w:sz w:val="28"/>
          <w:szCs w:val="28"/>
          <w:cs/>
        </w:rPr>
        <w:t xml:space="preserve"> ยกเว้นการนำมาตรฐานการรายงานทางการเงินฉบับใหม่และฉบับปรับปรุงซึ่งมีผลบังคับใช้สำหรับรอบระยะเวลาบัญชีที่เริ่ม ณ หรือหลังวันที่ </w:t>
      </w:r>
      <w:r w:rsidRPr="008F5E70">
        <w:rPr>
          <w:rFonts w:ascii="Browallia New" w:eastAsia="Arial Unicode MS" w:hAnsi="Browallia New" w:cs="Browallia New"/>
          <w:sz w:val="28"/>
          <w:szCs w:val="28"/>
        </w:rPr>
        <w:t>1</w:t>
      </w:r>
      <w:r w:rsidRPr="008F5E70">
        <w:rPr>
          <w:rFonts w:ascii="Browallia New" w:eastAsia="Arial Unicode MS" w:hAnsi="Browallia New" w:cs="Browallia New"/>
          <w:sz w:val="28"/>
          <w:szCs w:val="28"/>
          <w:cs/>
        </w:rPr>
        <w:t xml:space="preserve"> มกราคม </w:t>
      </w:r>
      <w:r w:rsidRPr="008F5E70">
        <w:rPr>
          <w:rFonts w:ascii="Browallia New" w:eastAsia="Arial Unicode MS" w:hAnsi="Browallia New" w:cs="Browallia New"/>
          <w:sz w:val="28"/>
          <w:szCs w:val="28"/>
        </w:rPr>
        <w:t>2569</w:t>
      </w:r>
      <w:r w:rsidRPr="008F5E70">
        <w:rPr>
          <w:rFonts w:ascii="Browallia New" w:eastAsia="Arial Unicode MS" w:hAnsi="Browallia New" w:cs="Browallia New"/>
          <w:sz w:val="28"/>
          <w:szCs w:val="28"/>
          <w:cs/>
        </w:rPr>
        <w:t xml:space="preserve"> โดยการถือปฏิบัติดังกล่าว ไม่มีผลกระทบที่มีนัยสำคัญต่อกลุ่มบริษัท</w:t>
      </w:r>
    </w:p>
    <w:p w14:paraId="12E6642F" w14:textId="77777777" w:rsidR="002045EE" w:rsidRPr="00A70D0A" w:rsidRDefault="002045EE"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448D688E" w14:textId="77777777" w:rsidR="00532EE4" w:rsidRPr="00A70D0A" w:rsidRDefault="0012510A" w:rsidP="00532EE4">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A70D0A">
        <w:rPr>
          <w:rFonts w:ascii="Browallia New" w:hAnsi="Browallia New" w:cs="Browallia New"/>
          <w:b/>
          <w:bCs/>
          <w:color w:val="000000" w:themeColor="text1"/>
          <w:sz w:val="28"/>
          <w:szCs w:val="28"/>
          <w:cs/>
        </w:rPr>
        <w:t>มาตรฐาน</w:t>
      </w:r>
      <w:r w:rsidR="00532EE4" w:rsidRPr="00A70D0A">
        <w:rPr>
          <w:rFonts w:ascii="Browallia New" w:hAnsi="Browallia New" w:cs="Browallia New"/>
          <w:b/>
          <w:bCs/>
          <w:color w:val="000000" w:themeColor="text1"/>
          <w:sz w:val="28"/>
          <w:szCs w:val="28"/>
          <w:cs/>
        </w:rPr>
        <w:t>การรายงานทางการเงินฉบับปรับปรุง</w:t>
      </w:r>
    </w:p>
    <w:p w14:paraId="6660FCBD" w14:textId="77777777" w:rsidR="00194102" w:rsidRPr="00A70D0A" w:rsidRDefault="00194102" w:rsidP="00194102">
      <w:pPr>
        <w:pStyle w:val="CordiaNew"/>
        <w:tabs>
          <w:tab w:val="clear" w:pos="4153"/>
          <w:tab w:val="left" w:pos="426"/>
        </w:tabs>
        <w:ind w:left="426"/>
        <w:jc w:val="thaiDistribute"/>
        <w:rPr>
          <w:rFonts w:ascii="Browallia New" w:hAnsi="Browallia New" w:cs="Browallia New"/>
          <w:b/>
          <w:bCs/>
          <w:color w:val="000000" w:themeColor="text1"/>
          <w:sz w:val="28"/>
          <w:szCs w:val="28"/>
        </w:rPr>
      </w:pPr>
    </w:p>
    <w:p w14:paraId="4DD4B990" w14:textId="1F302A8E" w:rsidR="0021602B" w:rsidRDefault="006070AF" w:rsidP="006070AF">
      <w:pPr>
        <w:tabs>
          <w:tab w:val="clear" w:pos="907"/>
          <w:tab w:val="left" w:pos="1350"/>
        </w:tabs>
        <w:spacing w:line="240" w:lineRule="auto"/>
        <w:ind w:left="432"/>
        <w:jc w:val="thaiDistribute"/>
        <w:rPr>
          <w:rFonts w:ascii="Browallia New" w:hAnsi="Browallia New" w:cs="Browallia New"/>
          <w:sz w:val="28"/>
          <w:szCs w:val="28"/>
        </w:rPr>
      </w:pPr>
      <w:r w:rsidRPr="008F5E70">
        <w:rPr>
          <w:rFonts w:ascii="Browallia New" w:eastAsia="Arial Unicode MS" w:hAnsi="Browallia New" w:cs="Browallia New"/>
          <w:sz w:val="28"/>
          <w:szCs w:val="28"/>
          <w:cs/>
        </w:rPr>
        <w:t xml:space="preserve">มาตรฐานการรายงานทางการเงินฉบับปรับปรุงที่มีผลบังคับใช้สำหรับรอบระยะเวลาบัญชีที่เริ่ม ณ หรือหลังวันที่ </w:t>
      </w:r>
      <w:r w:rsidR="003A2214">
        <w:rPr>
          <w:rFonts w:ascii="Browallia New" w:eastAsia="Arial Unicode MS" w:hAnsi="Browallia New" w:cs="Browallia New"/>
          <w:sz w:val="28"/>
          <w:szCs w:val="28"/>
        </w:rPr>
        <w:br/>
      </w:r>
      <w:r w:rsidRPr="008F5E70">
        <w:rPr>
          <w:rFonts w:ascii="Browallia New" w:eastAsia="Arial Unicode MS" w:hAnsi="Browallia New" w:cs="Browallia New"/>
          <w:sz w:val="28"/>
          <w:szCs w:val="28"/>
        </w:rPr>
        <w:t>1</w:t>
      </w:r>
      <w:r w:rsidRPr="008F5E70">
        <w:rPr>
          <w:rFonts w:ascii="Browallia New" w:eastAsia="Arial Unicode MS" w:hAnsi="Browallia New" w:cs="Browallia New"/>
          <w:sz w:val="28"/>
          <w:szCs w:val="28"/>
          <w:cs/>
        </w:rPr>
        <w:t xml:space="preserve">มกราคม </w:t>
      </w:r>
      <w:r w:rsidRPr="008F5E70">
        <w:rPr>
          <w:rFonts w:ascii="Browallia New" w:eastAsia="Arial Unicode MS" w:hAnsi="Browallia New" w:cs="Browallia New"/>
          <w:sz w:val="28"/>
          <w:szCs w:val="28"/>
        </w:rPr>
        <w:t>25</w:t>
      </w:r>
      <w:r w:rsidR="006D7A31">
        <w:rPr>
          <w:rFonts w:ascii="Browallia New" w:eastAsia="Arial Unicode MS" w:hAnsi="Browallia New" w:cs="Browallia New"/>
          <w:sz w:val="28"/>
          <w:szCs w:val="28"/>
        </w:rPr>
        <w:t>70</w:t>
      </w:r>
      <w:r w:rsidRPr="008F5E70">
        <w:rPr>
          <w:rFonts w:ascii="Browallia New" w:eastAsia="Arial Unicode MS" w:hAnsi="Browallia New" w:cs="Browallia New"/>
          <w:sz w:val="28"/>
          <w:szCs w:val="28"/>
          <w:cs/>
        </w:rPr>
        <w:t xml:space="preserve"> กลุ่มบริษัทยังไม่ได้นำมาตรฐานการรายงานทางการเงินดังกล่าวมาถือปฏิบัติก่อนวันที่มีผลบังคับใช้</w:t>
      </w:r>
      <w:r w:rsidRPr="006070AF">
        <w:rPr>
          <w:rFonts w:ascii="Browallia New" w:hAnsi="Browallia New" w:cs="Browallia New"/>
          <w:sz w:val="28"/>
          <w:szCs w:val="28"/>
          <w:cs/>
        </w:rPr>
        <w:t xml:space="preserve"> </w:t>
      </w:r>
    </w:p>
    <w:p w14:paraId="437735D9" w14:textId="77777777" w:rsidR="0021602B" w:rsidRDefault="0021602B" w:rsidP="006070AF">
      <w:pPr>
        <w:tabs>
          <w:tab w:val="clear" w:pos="907"/>
          <w:tab w:val="left" w:pos="1350"/>
        </w:tabs>
        <w:spacing w:line="240" w:lineRule="auto"/>
        <w:ind w:left="432"/>
        <w:jc w:val="thaiDistribute"/>
        <w:rPr>
          <w:rFonts w:ascii="Browallia New" w:hAnsi="Browallia New" w:cs="Browallia New"/>
          <w:sz w:val="28"/>
          <w:szCs w:val="28"/>
        </w:rPr>
      </w:pPr>
    </w:p>
    <w:p w14:paraId="04DFDB36" w14:textId="04788207" w:rsidR="005C4688" w:rsidRPr="00A70D0A" w:rsidRDefault="005C4688" w:rsidP="005C468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A70D0A">
        <w:rPr>
          <w:rFonts w:ascii="Browallia New" w:hAnsi="Browallia New" w:cs="Browallia New"/>
          <w:b/>
          <w:bCs/>
          <w:color w:val="000000" w:themeColor="text1"/>
          <w:sz w:val="28"/>
          <w:szCs w:val="28"/>
          <w:cs/>
        </w:rPr>
        <w:t>การประมาณการและการใช้ดุลยพินิจ</w:t>
      </w:r>
    </w:p>
    <w:p w14:paraId="07907BF9" w14:textId="77777777" w:rsidR="0012510A" w:rsidRPr="00A70D0A" w:rsidRDefault="0012510A" w:rsidP="0012510A">
      <w:pPr>
        <w:pStyle w:val="CordiaNew"/>
        <w:tabs>
          <w:tab w:val="clear" w:pos="4153"/>
          <w:tab w:val="left" w:pos="426"/>
        </w:tabs>
        <w:ind w:left="426"/>
        <w:jc w:val="thaiDistribute"/>
        <w:rPr>
          <w:rFonts w:ascii="Browallia New" w:eastAsia="Arial Unicode MS" w:hAnsi="Browallia New" w:cs="Browallia New"/>
          <w:b/>
          <w:bCs/>
          <w:sz w:val="28"/>
          <w:szCs w:val="28"/>
          <w:highlight w:val="yellow"/>
        </w:rPr>
      </w:pPr>
    </w:p>
    <w:p w14:paraId="3AC480D7" w14:textId="77777777" w:rsidR="0001005D" w:rsidRPr="00A70D0A"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70D0A">
        <w:rPr>
          <w:rFonts w:ascii="Browallia New" w:hAnsi="Browallia New" w:cs="Browallia New"/>
          <w:sz w:val="28"/>
          <w:szCs w:val="28"/>
          <w:cs/>
          <w:lang w:val="en-GB"/>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A70D0A">
        <w:rPr>
          <w:rFonts w:ascii="Browallia New" w:hAnsi="Browallia New" w:cs="Browallia New"/>
          <w:sz w:val="28"/>
          <w:szCs w:val="28"/>
          <w:cs/>
          <w:lang w:val="en-GB"/>
        </w:rPr>
        <w:br/>
        <w:t>การประมาณการ และข้อสมมติฐานที่จัดทำโดยฝ่ายบริหาร</w:t>
      </w:r>
    </w:p>
    <w:p w14:paraId="1F8F812A" w14:textId="77777777" w:rsidR="0001005D" w:rsidRPr="00A70D0A"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F5ADF8E" w14:textId="5F18D3E6" w:rsidR="0001005D" w:rsidRPr="00A70D0A" w:rsidRDefault="0001005D" w:rsidP="00010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70D0A">
        <w:rPr>
          <w:rFonts w:ascii="Browallia New" w:hAnsi="Browallia New" w:cs="Browallia New"/>
          <w:sz w:val="28"/>
          <w:szCs w:val="28"/>
          <w:cs/>
          <w:lang w:val="en-GB"/>
        </w:rPr>
        <w:t>การใช้ดุลยพินิจ การประมาณการ และข้อสมมติฐาน ที่นำมาใช้ในข้อมูลทางการเงินระหว่างกาล รวมถึงแหล่งข้อมูลสำคัญเกี่ยวกับความไม่แน่นอนของการประมาณการ</w:t>
      </w:r>
      <w:r w:rsidRPr="00A70D0A">
        <w:rPr>
          <w:rFonts w:ascii="Browallia New" w:hAnsi="Browallia New" w:cs="Browallia New"/>
          <w:sz w:val="28"/>
          <w:szCs w:val="28"/>
          <w:lang w:val="en-GB"/>
        </w:rPr>
        <w:t xml:space="preserve"> </w:t>
      </w:r>
      <w:r w:rsidRPr="00A70D0A">
        <w:rPr>
          <w:rFonts w:ascii="Browallia New" w:hAnsi="Browallia New" w:cs="Browallia New"/>
          <w:sz w:val="28"/>
          <w:szCs w:val="28"/>
          <w:cs/>
          <w:lang w:val="en-GB"/>
        </w:rPr>
        <w:t>ใช้หลักเกณฑ์เดียวกันกับที่ใช้ในงบการเงินประจำปีสิ้นสุดวันที่</w:t>
      </w:r>
      <w:r w:rsidRPr="00A70D0A">
        <w:rPr>
          <w:rFonts w:ascii="Browallia New" w:hAnsi="Browallia New" w:cs="Browallia New"/>
          <w:sz w:val="28"/>
          <w:szCs w:val="28"/>
          <w:lang w:val="en-GB"/>
        </w:rPr>
        <w:t xml:space="preserve"> </w:t>
      </w:r>
      <w:r w:rsidRPr="00A70D0A">
        <w:rPr>
          <w:rFonts w:ascii="Browallia New" w:hAnsi="Browallia New" w:cs="Browallia New"/>
          <w:sz w:val="28"/>
          <w:szCs w:val="28"/>
          <w:lang w:val="en-GB"/>
        </w:rPr>
        <w:br/>
        <w:t xml:space="preserve">31 </w:t>
      </w:r>
      <w:r w:rsidRPr="00A70D0A">
        <w:rPr>
          <w:rFonts w:ascii="Browallia New" w:hAnsi="Browallia New" w:cs="Browallia New"/>
          <w:sz w:val="28"/>
          <w:szCs w:val="28"/>
          <w:cs/>
          <w:lang w:val="en-GB"/>
        </w:rPr>
        <w:t xml:space="preserve">ธันวาคม </w:t>
      </w:r>
      <w:r w:rsidRPr="00A70D0A">
        <w:rPr>
          <w:rFonts w:ascii="Browallia New" w:hAnsi="Browallia New" w:cs="Browallia New"/>
          <w:sz w:val="28"/>
          <w:szCs w:val="28"/>
        </w:rPr>
        <w:t>256</w:t>
      </w:r>
      <w:r w:rsidR="00FF4AE6" w:rsidRPr="00A70D0A">
        <w:rPr>
          <w:rFonts w:ascii="Browallia New" w:hAnsi="Browallia New" w:cs="Browallia New"/>
          <w:sz w:val="28"/>
          <w:szCs w:val="28"/>
        </w:rPr>
        <w:t>8</w:t>
      </w:r>
    </w:p>
    <w:p w14:paraId="198EE6C8" w14:textId="01E4DD00" w:rsidR="00A76BDB" w:rsidRPr="00A70D0A" w:rsidRDefault="0021602B" w:rsidP="00216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610D0DAB" w14:textId="66BF1CB1" w:rsidR="00C63AB2" w:rsidRPr="00A70D0A" w:rsidRDefault="00CF211B" w:rsidP="00C63AB2">
      <w:pPr>
        <w:pStyle w:val="CordiaNew"/>
        <w:numPr>
          <w:ilvl w:val="0"/>
          <w:numId w:val="16"/>
        </w:numPr>
        <w:tabs>
          <w:tab w:val="clear" w:pos="4153"/>
          <w:tab w:val="left" w:pos="426"/>
          <w:tab w:val="num" w:pos="502"/>
        </w:tabs>
        <w:ind w:left="426" w:hanging="426"/>
        <w:jc w:val="thaiDistribute"/>
        <w:rPr>
          <w:rFonts w:ascii="Browallia New" w:eastAsia="Arial Unicode MS" w:hAnsi="Browallia New" w:cs="Browallia New"/>
          <w:b/>
          <w:bCs/>
          <w:sz w:val="28"/>
          <w:szCs w:val="28"/>
          <w:lang w:val="en-ZA"/>
        </w:rPr>
      </w:pPr>
      <w:r w:rsidRPr="00A70D0A">
        <w:rPr>
          <w:rFonts w:ascii="Browallia New" w:eastAsia="Arial Unicode MS" w:hAnsi="Browallia New" w:cs="Browallia New"/>
          <w:b/>
          <w:bCs/>
          <w:sz w:val="28"/>
          <w:szCs w:val="28"/>
          <w:cs/>
        </w:rPr>
        <w:t>มูลค่ายุติธรรม</w:t>
      </w:r>
    </w:p>
    <w:p w14:paraId="215CCD40" w14:textId="77777777" w:rsidR="00B32EFA" w:rsidRPr="00A70D0A" w:rsidRDefault="00B32EFA" w:rsidP="00F16F05">
      <w:pPr>
        <w:tabs>
          <w:tab w:val="num" w:pos="720"/>
        </w:tabs>
        <w:ind w:left="426"/>
        <w:jc w:val="thaiDistribute"/>
        <w:rPr>
          <w:rFonts w:ascii="Browallia New" w:hAnsi="Browallia New" w:cs="Browallia New"/>
          <w:sz w:val="28"/>
          <w:szCs w:val="28"/>
          <w:lang w:val="en-GB"/>
        </w:rPr>
      </w:pPr>
    </w:p>
    <w:p w14:paraId="1A675699" w14:textId="1DD22186" w:rsidR="00F16F05" w:rsidRPr="007E5657" w:rsidRDefault="00F16F05" w:rsidP="00F16F05">
      <w:pPr>
        <w:tabs>
          <w:tab w:val="num" w:pos="720"/>
        </w:tabs>
        <w:ind w:left="426"/>
        <w:jc w:val="thaiDistribute"/>
        <w:rPr>
          <w:rFonts w:ascii="Browallia New" w:hAnsi="Browallia New" w:cs="Browallia New"/>
          <w:sz w:val="28"/>
          <w:szCs w:val="28"/>
          <w:lang w:val="en-GB"/>
        </w:rPr>
      </w:pPr>
      <w:r w:rsidRPr="00A70D0A">
        <w:rPr>
          <w:rFonts w:ascii="Browallia New" w:hAnsi="Browallia New" w:cs="Browallia New"/>
          <w:sz w:val="28"/>
          <w:szCs w:val="28"/>
          <w:cs/>
          <w:lang w:val="en-GB"/>
        </w:rPr>
        <w:t>ตารางต่อไปนี้แสดงสินทรัพย์ทางการเงินที่วัดมูลค่าด้วยมูลค่ายุติธรรมในแต่ละระดับ แต่ไม่รวมถึงรายการที่มูลค่ายุติธรรม</w:t>
      </w:r>
      <w:r w:rsidRPr="007E5657">
        <w:rPr>
          <w:rFonts w:ascii="Browallia New" w:hAnsi="Browallia New" w:cs="Browallia New"/>
          <w:sz w:val="28"/>
          <w:szCs w:val="28"/>
          <w:cs/>
          <w:lang w:val="en-GB"/>
        </w:rPr>
        <w:t>ใกล้เคียงกับราคาตามบัญชี</w:t>
      </w:r>
    </w:p>
    <w:p w14:paraId="308DDA56" w14:textId="77777777" w:rsidR="000550D2" w:rsidRPr="007E5657" w:rsidRDefault="000550D2" w:rsidP="00F16F05">
      <w:pPr>
        <w:tabs>
          <w:tab w:val="num" w:pos="720"/>
        </w:tabs>
        <w:ind w:left="426"/>
        <w:jc w:val="thaiDistribute"/>
        <w:rPr>
          <w:rFonts w:ascii="Browallia New" w:hAnsi="Browallia New" w:cs="Browallia New"/>
          <w:sz w:val="28"/>
          <w:szCs w:val="28"/>
          <w:lang w:val="en-GB"/>
        </w:rPr>
      </w:pPr>
    </w:p>
    <w:tbl>
      <w:tblPr>
        <w:tblStyle w:val="TableGrid"/>
        <w:tblW w:w="9068" w:type="dxa"/>
        <w:tblInd w:w="423" w:type="dxa"/>
        <w:tblLayout w:type="fixed"/>
        <w:tblLook w:val="04A0" w:firstRow="1" w:lastRow="0" w:firstColumn="1" w:lastColumn="0" w:noHBand="0" w:noVBand="1"/>
      </w:tblPr>
      <w:tblGrid>
        <w:gridCol w:w="3688"/>
        <w:gridCol w:w="1701"/>
        <w:gridCol w:w="735"/>
        <w:gridCol w:w="727"/>
        <w:gridCol w:w="727"/>
        <w:gridCol w:w="727"/>
        <w:gridCol w:w="763"/>
      </w:tblGrid>
      <w:tr w:rsidR="004A511F" w:rsidRPr="008D04B5" w14:paraId="76426BBC" w14:textId="77777777" w:rsidTr="008D04B5">
        <w:trPr>
          <w:trHeight w:val="57"/>
        </w:trPr>
        <w:tc>
          <w:tcPr>
            <w:tcW w:w="3688" w:type="dxa"/>
            <w:tcBorders>
              <w:top w:val="nil"/>
              <w:left w:val="nil"/>
              <w:bottom w:val="nil"/>
              <w:right w:val="nil"/>
            </w:tcBorders>
          </w:tcPr>
          <w:p w14:paraId="5B37326D" w14:textId="77777777" w:rsidR="004A511F" w:rsidRPr="008D04B5" w:rsidRDefault="004A511F">
            <w:pPr>
              <w:ind w:left="-72"/>
              <w:rPr>
                <w:rFonts w:ascii="Browallia New" w:eastAsia="Arial Unicode MS" w:hAnsi="Browallia New" w:cs="Browallia New"/>
                <w:b/>
                <w:bCs/>
                <w:sz w:val="22"/>
                <w:szCs w:val="22"/>
                <w:lang w:val="en-GB"/>
              </w:rPr>
            </w:pPr>
          </w:p>
        </w:tc>
        <w:tc>
          <w:tcPr>
            <w:tcW w:w="5380" w:type="dxa"/>
            <w:gridSpan w:val="6"/>
            <w:tcBorders>
              <w:top w:val="nil"/>
              <w:left w:val="nil"/>
              <w:bottom w:val="nil"/>
              <w:right w:val="nil"/>
            </w:tcBorders>
            <w:vAlign w:val="center"/>
          </w:tcPr>
          <w:p w14:paraId="6F965B88" w14:textId="77777777" w:rsidR="004A511F" w:rsidRPr="008D04B5" w:rsidRDefault="004A511F">
            <w:pPr>
              <w:ind w:right="-72"/>
              <w:jc w:val="right"/>
              <w:rPr>
                <w:rFonts w:ascii="Browallia New" w:eastAsia="Arial Unicode MS" w:hAnsi="Browallia New" w:cs="Browallia New"/>
                <w:sz w:val="22"/>
                <w:szCs w:val="22"/>
                <w:cs/>
                <w:lang w:val="en-GB"/>
              </w:rPr>
            </w:pPr>
            <w:r w:rsidRPr="008D04B5">
              <w:rPr>
                <w:rFonts w:ascii="Browallia New" w:eastAsia="Arial Unicode MS" w:hAnsi="Browallia New" w:cs="Browallia New"/>
                <w:sz w:val="22"/>
                <w:szCs w:val="22"/>
                <w:cs/>
                <w:lang w:val="en-GB"/>
              </w:rPr>
              <w:t>(หน่วย : พันบาท)</w:t>
            </w:r>
          </w:p>
        </w:tc>
      </w:tr>
      <w:tr w:rsidR="004A511F" w:rsidRPr="008D04B5" w14:paraId="3436A532" w14:textId="77777777" w:rsidTr="008D04B5">
        <w:trPr>
          <w:trHeight w:val="57"/>
        </w:trPr>
        <w:tc>
          <w:tcPr>
            <w:tcW w:w="3688" w:type="dxa"/>
            <w:tcBorders>
              <w:top w:val="nil"/>
              <w:left w:val="nil"/>
              <w:bottom w:val="nil"/>
              <w:right w:val="nil"/>
            </w:tcBorders>
          </w:tcPr>
          <w:p w14:paraId="6D2C0AE6" w14:textId="77777777" w:rsidR="004A511F" w:rsidRPr="008D04B5" w:rsidRDefault="004A511F">
            <w:pPr>
              <w:ind w:left="-72"/>
              <w:rPr>
                <w:rFonts w:ascii="Browallia New" w:eastAsia="Arial Unicode MS" w:hAnsi="Browallia New" w:cs="Browallia New"/>
                <w:b/>
                <w:bCs/>
                <w:sz w:val="22"/>
                <w:szCs w:val="22"/>
                <w:lang w:val="en-GB"/>
              </w:rPr>
            </w:pPr>
          </w:p>
        </w:tc>
        <w:tc>
          <w:tcPr>
            <w:tcW w:w="5380" w:type="dxa"/>
            <w:gridSpan w:val="6"/>
            <w:tcBorders>
              <w:top w:val="nil"/>
              <w:left w:val="nil"/>
              <w:bottom w:val="nil"/>
              <w:right w:val="nil"/>
            </w:tcBorders>
          </w:tcPr>
          <w:p w14:paraId="4DAB0048" w14:textId="5887A734" w:rsidR="004A511F" w:rsidRPr="008D04B5" w:rsidRDefault="004A511F" w:rsidP="008D04B5">
            <w:pPr>
              <w:pBdr>
                <w:bottom w:val="single" w:sz="4" w:space="1" w:color="auto"/>
              </w:pBdr>
              <w:tabs>
                <w:tab w:val="clear" w:pos="1644"/>
                <w:tab w:val="left" w:pos="1021"/>
              </w:tabs>
              <w:ind w:right="-25"/>
              <w:jc w:val="center"/>
              <w:rPr>
                <w:rFonts w:ascii="Browallia New" w:eastAsia="Arial Unicode MS" w:hAnsi="Browallia New" w:cs="Browallia New"/>
                <w:sz w:val="22"/>
                <w:szCs w:val="22"/>
                <w:cs/>
                <w:lang w:val="en-GB"/>
              </w:rPr>
            </w:pPr>
            <w:r w:rsidRPr="008D04B5">
              <w:rPr>
                <w:rFonts w:ascii="Browallia New" w:eastAsia="Arial Unicode MS" w:hAnsi="Browallia New" w:cs="Browallia New"/>
                <w:sz w:val="22"/>
                <w:szCs w:val="22"/>
                <w:cs/>
                <w:lang w:val="en-GB"/>
              </w:rPr>
              <w:t>ข้อมูลทางการเงินรวม</w:t>
            </w:r>
            <w:r w:rsidR="00322C20" w:rsidRPr="008D04B5">
              <w:rPr>
                <w:rFonts w:ascii="Browallia New" w:eastAsia="Arial Unicode MS" w:hAnsi="Browallia New" w:cs="Browallia New" w:hint="cs"/>
                <w:sz w:val="22"/>
                <w:szCs w:val="22"/>
                <w:cs/>
                <w:lang w:val="en-GB"/>
              </w:rPr>
              <w:t>และ</w:t>
            </w:r>
            <w:r w:rsidR="00322C20" w:rsidRPr="008D04B5">
              <w:rPr>
                <w:rFonts w:ascii="Browallia New" w:eastAsia="Arial Unicode MS" w:hAnsi="Browallia New" w:cs="Browallia New"/>
                <w:sz w:val="22"/>
                <w:szCs w:val="22"/>
                <w:cs/>
                <w:lang w:val="en-GB"/>
              </w:rPr>
              <w:t>ข้อมูลทางการเงินเฉพาะบริษัท</w:t>
            </w:r>
          </w:p>
        </w:tc>
      </w:tr>
      <w:tr w:rsidR="004A511F" w:rsidRPr="008D04B5" w14:paraId="0E5940CA" w14:textId="77777777" w:rsidTr="008D04B5">
        <w:trPr>
          <w:trHeight w:val="57"/>
        </w:trPr>
        <w:tc>
          <w:tcPr>
            <w:tcW w:w="3688" w:type="dxa"/>
            <w:tcBorders>
              <w:top w:val="nil"/>
              <w:left w:val="nil"/>
              <w:bottom w:val="nil"/>
              <w:right w:val="nil"/>
            </w:tcBorders>
          </w:tcPr>
          <w:p w14:paraId="2F6C3D3E" w14:textId="77777777" w:rsidR="004A511F" w:rsidRPr="008D04B5" w:rsidRDefault="004A511F">
            <w:pPr>
              <w:ind w:left="-72"/>
              <w:rPr>
                <w:rFonts w:ascii="Browallia New" w:eastAsia="Arial Unicode MS" w:hAnsi="Browallia New" w:cs="Browallia New"/>
                <w:b/>
                <w:bCs/>
                <w:sz w:val="22"/>
                <w:szCs w:val="22"/>
                <w:lang w:val="en-GB"/>
              </w:rPr>
            </w:pPr>
          </w:p>
        </w:tc>
        <w:tc>
          <w:tcPr>
            <w:tcW w:w="2436" w:type="dxa"/>
            <w:gridSpan w:val="2"/>
            <w:tcBorders>
              <w:top w:val="nil"/>
              <w:left w:val="nil"/>
              <w:right w:val="nil"/>
            </w:tcBorders>
          </w:tcPr>
          <w:p w14:paraId="66763156" w14:textId="77777777" w:rsidR="004A511F" w:rsidRPr="008D04B5" w:rsidRDefault="004A511F" w:rsidP="008D04B5">
            <w:pPr>
              <w:pBdr>
                <w:bottom w:val="single" w:sz="4" w:space="1" w:color="auto"/>
              </w:pBdr>
              <w:tabs>
                <w:tab w:val="clear" w:pos="1644"/>
                <w:tab w:val="left" w:pos="1021"/>
              </w:tabs>
              <w:ind w:right="-25"/>
              <w:jc w:val="center"/>
              <w:rPr>
                <w:rFonts w:ascii="Browallia New" w:eastAsia="Arial Unicode MS" w:hAnsi="Browallia New" w:cs="Browallia New"/>
                <w:sz w:val="22"/>
                <w:szCs w:val="22"/>
                <w:cs/>
                <w:lang w:val="en-GB"/>
              </w:rPr>
            </w:pPr>
            <w:r w:rsidRPr="008D04B5">
              <w:rPr>
                <w:rFonts w:ascii="Browallia New" w:eastAsia="Arial Unicode MS" w:hAnsi="Browallia New" w:cs="Browallia New"/>
                <w:sz w:val="22"/>
                <w:szCs w:val="22"/>
                <w:cs/>
                <w:lang w:val="en-GB"/>
              </w:rPr>
              <w:t>มูลค่าตามบัญชี</w:t>
            </w:r>
          </w:p>
        </w:tc>
        <w:tc>
          <w:tcPr>
            <w:tcW w:w="2944" w:type="dxa"/>
            <w:gridSpan w:val="4"/>
            <w:tcBorders>
              <w:top w:val="nil"/>
              <w:left w:val="nil"/>
              <w:right w:val="nil"/>
            </w:tcBorders>
            <w:vAlign w:val="center"/>
          </w:tcPr>
          <w:p w14:paraId="5F4FAAD3" w14:textId="77777777" w:rsidR="004A511F" w:rsidRPr="008D04B5" w:rsidRDefault="004A511F" w:rsidP="008D04B5">
            <w:pPr>
              <w:pBdr>
                <w:bottom w:val="single" w:sz="4" w:space="1" w:color="auto"/>
              </w:pBdr>
              <w:tabs>
                <w:tab w:val="clear" w:pos="1644"/>
                <w:tab w:val="left" w:pos="1021"/>
              </w:tabs>
              <w:ind w:right="-25"/>
              <w:jc w:val="center"/>
              <w:rPr>
                <w:rFonts w:ascii="Browallia New" w:eastAsia="Arial Unicode MS" w:hAnsi="Browallia New" w:cs="Browallia New"/>
                <w:sz w:val="22"/>
                <w:szCs w:val="22"/>
                <w:cs/>
                <w:lang w:val="en-GB"/>
              </w:rPr>
            </w:pPr>
            <w:r w:rsidRPr="008D04B5">
              <w:rPr>
                <w:rFonts w:ascii="Browallia New" w:eastAsia="Arial Unicode MS" w:hAnsi="Browallia New" w:cs="Browallia New"/>
                <w:sz w:val="22"/>
                <w:szCs w:val="22"/>
                <w:cs/>
                <w:lang w:val="en-GB"/>
              </w:rPr>
              <w:t>มูลค่ายุติธรรม</w:t>
            </w:r>
          </w:p>
        </w:tc>
      </w:tr>
      <w:tr w:rsidR="004A511F" w:rsidRPr="008D04B5" w14:paraId="5E73CC22" w14:textId="77777777" w:rsidTr="008D04B5">
        <w:trPr>
          <w:trHeight w:val="57"/>
        </w:trPr>
        <w:tc>
          <w:tcPr>
            <w:tcW w:w="3688" w:type="dxa"/>
            <w:tcBorders>
              <w:top w:val="nil"/>
              <w:left w:val="nil"/>
              <w:bottom w:val="nil"/>
              <w:right w:val="nil"/>
            </w:tcBorders>
          </w:tcPr>
          <w:p w14:paraId="11173A96" w14:textId="77777777" w:rsidR="004A511F" w:rsidRPr="008D04B5" w:rsidRDefault="004A511F">
            <w:pPr>
              <w:ind w:left="-72"/>
              <w:rPr>
                <w:rFonts w:ascii="Browallia New" w:eastAsia="Arial Unicode MS" w:hAnsi="Browallia New" w:cs="Browallia New"/>
                <w:b/>
                <w:bCs/>
                <w:sz w:val="22"/>
                <w:szCs w:val="22"/>
                <w:lang w:val="en-GB"/>
              </w:rPr>
            </w:pPr>
          </w:p>
        </w:tc>
        <w:tc>
          <w:tcPr>
            <w:tcW w:w="1701" w:type="dxa"/>
            <w:tcBorders>
              <w:top w:val="nil"/>
              <w:left w:val="nil"/>
              <w:right w:val="nil"/>
            </w:tcBorders>
          </w:tcPr>
          <w:p w14:paraId="06822119" w14:textId="416C28A9" w:rsidR="004A511F" w:rsidRPr="008D04B5" w:rsidRDefault="000550D2" w:rsidP="008D04B5">
            <w:pPr>
              <w:pBdr>
                <w:bottom w:val="single" w:sz="2" w:space="1" w:color="auto"/>
              </w:pBdr>
              <w:tabs>
                <w:tab w:val="clear" w:pos="1644"/>
                <w:tab w:val="left" w:pos="1021"/>
              </w:tabs>
              <w:ind w:right="-25"/>
              <w:jc w:val="center"/>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cs/>
                <w:lang w:val="en-GB"/>
              </w:rPr>
              <w:t>เครื่องมือทางการเงินที่วัดมูลค่าด้วยมูลค่ายุติธรรมผ่านกำไรขาดทุนเบ็ดเสร็จอื่น</w:t>
            </w:r>
          </w:p>
        </w:tc>
        <w:tc>
          <w:tcPr>
            <w:tcW w:w="735" w:type="dxa"/>
            <w:tcBorders>
              <w:top w:val="nil"/>
              <w:left w:val="nil"/>
              <w:right w:val="nil"/>
            </w:tcBorders>
            <w:vAlign w:val="bottom"/>
          </w:tcPr>
          <w:p w14:paraId="493C6C8F" w14:textId="77777777" w:rsidR="004A511F" w:rsidRPr="008D04B5" w:rsidRDefault="004A511F" w:rsidP="008D04B5">
            <w:pPr>
              <w:pBdr>
                <w:bottom w:val="single" w:sz="2" w:space="1" w:color="auto"/>
              </w:pBdr>
              <w:tabs>
                <w:tab w:val="clear" w:pos="1644"/>
                <w:tab w:val="left" w:pos="1021"/>
              </w:tabs>
              <w:ind w:right="-25"/>
              <w:jc w:val="center"/>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cs/>
                <w:lang w:val="en-GB"/>
              </w:rPr>
              <w:t>รวม</w:t>
            </w:r>
          </w:p>
        </w:tc>
        <w:tc>
          <w:tcPr>
            <w:tcW w:w="727" w:type="dxa"/>
            <w:tcBorders>
              <w:top w:val="nil"/>
              <w:left w:val="nil"/>
              <w:right w:val="nil"/>
            </w:tcBorders>
            <w:vAlign w:val="bottom"/>
          </w:tcPr>
          <w:p w14:paraId="2E1D97CC" w14:textId="77777777" w:rsidR="004A511F" w:rsidRPr="008D04B5" w:rsidRDefault="004A511F" w:rsidP="008D04B5">
            <w:pPr>
              <w:pBdr>
                <w:bottom w:val="single" w:sz="2" w:space="1" w:color="auto"/>
              </w:pBdr>
              <w:tabs>
                <w:tab w:val="clear" w:pos="1644"/>
                <w:tab w:val="left" w:pos="1021"/>
              </w:tabs>
              <w:ind w:right="-25"/>
              <w:jc w:val="center"/>
              <w:rPr>
                <w:rFonts w:ascii="Browallia New" w:eastAsia="Arial Unicode MS" w:hAnsi="Browallia New" w:cs="Browallia New"/>
                <w:sz w:val="22"/>
                <w:szCs w:val="22"/>
              </w:rPr>
            </w:pPr>
            <w:r w:rsidRPr="008D04B5">
              <w:rPr>
                <w:rFonts w:ascii="Browallia New" w:eastAsia="Arial Unicode MS" w:hAnsi="Browallia New" w:cs="Browallia New"/>
                <w:sz w:val="22"/>
                <w:szCs w:val="22"/>
                <w:cs/>
                <w:lang w:val="en-GB"/>
              </w:rPr>
              <w:t xml:space="preserve">ระดับ </w:t>
            </w:r>
            <w:r w:rsidRPr="008D04B5">
              <w:rPr>
                <w:rFonts w:ascii="Browallia New" w:eastAsia="Arial Unicode MS" w:hAnsi="Browallia New" w:cs="Browallia New"/>
                <w:sz w:val="22"/>
                <w:szCs w:val="22"/>
              </w:rPr>
              <w:t>1</w:t>
            </w:r>
          </w:p>
        </w:tc>
        <w:tc>
          <w:tcPr>
            <w:tcW w:w="727" w:type="dxa"/>
            <w:tcBorders>
              <w:top w:val="nil"/>
              <w:left w:val="nil"/>
              <w:right w:val="nil"/>
            </w:tcBorders>
            <w:vAlign w:val="bottom"/>
          </w:tcPr>
          <w:p w14:paraId="40552B86" w14:textId="77777777" w:rsidR="004A511F" w:rsidRPr="008D04B5" w:rsidRDefault="004A511F" w:rsidP="008D04B5">
            <w:pPr>
              <w:pBdr>
                <w:bottom w:val="single" w:sz="2" w:space="1" w:color="auto"/>
              </w:pBdr>
              <w:tabs>
                <w:tab w:val="clear" w:pos="1644"/>
                <w:tab w:val="left" w:pos="1021"/>
              </w:tabs>
              <w:ind w:right="-25"/>
              <w:jc w:val="center"/>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cs/>
                <w:lang w:val="en-GB"/>
              </w:rPr>
              <w:t xml:space="preserve">ระดับ </w:t>
            </w:r>
            <w:r w:rsidRPr="008D04B5">
              <w:rPr>
                <w:rFonts w:ascii="Browallia New" w:eastAsia="Arial Unicode MS" w:hAnsi="Browallia New" w:cs="Browallia New"/>
                <w:sz w:val="22"/>
                <w:szCs w:val="22"/>
              </w:rPr>
              <w:t>2</w:t>
            </w:r>
          </w:p>
        </w:tc>
        <w:tc>
          <w:tcPr>
            <w:tcW w:w="727" w:type="dxa"/>
            <w:tcBorders>
              <w:top w:val="nil"/>
              <w:left w:val="nil"/>
              <w:right w:val="nil"/>
            </w:tcBorders>
            <w:vAlign w:val="bottom"/>
          </w:tcPr>
          <w:p w14:paraId="1E739949" w14:textId="77777777" w:rsidR="004A511F" w:rsidRPr="008D04B5" w:rsidRDefault="004A511F" w:rsidP="008D04B5">
            <w:pPr>
              <w:pBdr>
                <w:bottom w:val="single" w:sz="2" w:space="1" w:color="auto"/>
              </w:pBdr>
              <w:tabs>
                <w:tab w:val="clear" w:pos="1644"/>
                <w:tab w:val="left" w:pos="1021"/>
              </w:tabs>
              <w:ind w:right="-25"/>
              <w:jc w:val="center"/>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cs/>
                <w:lang w:val="en-GB"/>
              </w:rPr>
              <w:t xml:space="preserve">ระดับ </w:t>
            </w:r>
            <w:r w:rsidRPr="008D04B5">
              <w:rPr>
                <w:rFonts w:ascii="Browallia New" w:eastAsia="Arial Unicode MS" w:hAnsi="Browallia New" w:cs="Browallia New"/>
                <w:sz w:val="22"/>
                <w:szCs w:val="22"/>
              </w:rPr>
              <w:t>3</w:t>
            </w:r>
          </w:p>
        </w:tc>
        <w:tc>
          <w:tcPr>
            <w:tcW w:w="763" w:type="dxa"/>
            <w:tcBorders>
              <w:top w:val="nil"/>
              <w:left w:val="nil"/>
              <w:right w:val="nil"/>
            </w:tcBorders>
            <w:vAlign w:val="bottom"/>
          </w:tcPr>
          <w:p w14:paraId="53CC44AF" w14:textId="77777777" w:rsidR="004A511F" w:rsidRPr="008D04B5" w:rsidRDefault="004A511F" w:rsidP="008D04B5">
            <w:pPr>
              <w:pBdr>
                <w:bottom w:val="single" w:sz="2" w:space="1" w:color="auto"/>
              </w:pBdr>
              <w:tabs>
                <w:tab w:val="clear" w:pos="1644"/>
                <w:tab w:val="left" w:pos="1021"/>
              </w:tabs>
              <w:ind w:right="-25"/>
              <w:jc w:val="center"/>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cs/>
                <w:lang w:val="en-GB"/>
              </w:rPr>
              <w:t>รวม</w:t>
            </w:r>
          </w:p>
        </w:tc>
      </w:tr>
      <w:tr w:rsidR="004A511F" w:rsidRPr="008D04B5" w14:paraId="6199385D" w14:textId="77777777" w:rsidTr="008D04B5">
        <w:trPr>
          <w:trHeight w:val="57"/>
        </w:trPr>
        <w:tc>
          <w:tcPr>
            <w:tcW w:w="3688" w:type="dxa"/>
            <w:tcBorders>
              <w:top w:val="nil"/>
              <w:left w:val="nil"/>
              <w:bottom w:val="nil"/>
              <w:right w:val="nil"/>
            </w:tcBorders>
          </w:tcPr>
          <w:p w14:paraId="1B6B1709" w14:textId="6E8C41C7" w:rsidR="004A511F" w:rsidRPr="008D04B5" w:rsidRDefault="004A511F">
            <w:pPr>
              <w:ind w:left="-72"/>
              <w:rPr>
                <w:rFonts w:ascii="Browallia New" w:eastAsia="Arial Unicode MS" w:hAnsi="Browallia New" w:cs="Browallia New"/>
                <w:b/>
                <w:bCs/>
                <w:sz w:val="22"/>
                <w:szCs w:val="22"/>
              </w:rPr>
            </w:pPr>
          </w:p>
        </w:tc>
        <w:tc>
          <w:tcPr>
            <w:tcW w:w="1701" w:type="dxa"/>
            <w:tcBorders>
              <w:top w:val="nil"/>
              <w:left w:val="nil"/>
              <w:bottom w:val="nil"/>
              <w:right w:val="nil"/>
            </w:tcBorders>
          </w:tcPr>
          <w:p w14:paraId="4660AD72" w14:textId="77777777" w:rsidR="004A511F" w:rsidRPr="008D04B5" w:rsidRDefault="004A511F"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35" w:type="dxa"/>
            <w:tcBorders>
              <w:top w:val="nil"/>
              <w:left w:val="nil"/>
              <w:bottom w:val="nil"/>
              <w:right w:val="nil"/>
            </w:tcBorders>
          </w:tcPr>
          <w:p w14:paraId="05EAC290" w14:textId="77777777" w:rsidR="004A511F" w:rsidRPr="008D04B5" w:rsidRDefault="004A511F"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27" w:type="dxa"/>
            <w:tcBorders>
              <w:top w:val="nil"/>
              <w:left w:val="nil"/>
              <w:bottom w:val="nil"/>
              <w:right w:val="nil"/>
            </w:tcBorders>
          </w:tcPr>
          <w:p w14:paraId="1A36C11E" w14:textId="77777777" w:rsidR="004A511F" w:rsidRPr="008D04B5" w:rsidRDefault="004A511F"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27" w:type="dxa"/>
            <w:tcBorders>
              <w:top w:val="nil"/>
              <w:left w:val="nil"/>
              <w:bottom w:val="nil"/>
              <w:right w:val="nil"/>
            </w:tcBorders>
          </w:tcPr>
          <w:p w14:paraId="419B5538" w14:textId="77777777" w:rsidR="004A511F" w:rsidRPr="008D04B5" w:rsidRDefault="004A511F"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27" w:type="dxa"/>
            <w:tcBorders>
              <w:top w:val="nil"/>
              <w:left w:val="nil"/>
              <w:bottom w:val="nil"/>
              <w:right w:val="nil"/>
            </w:tcBorders>
          </w:tcPr>
          <w:p w14:paraId="7F211D75" w14:textId="77777777" w:rsidR="004A511F" w:rsidRPr="008D04B5" w:rsidRDefault="004A511F"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63" w:type="dxa"/>
            <w:tcBorders>
              <w:top w:val="nil"/>
              <w:left w:val="nil"/>
              <w:bottom w:val="nil"/>
              <w:right w:val="nil"/>
            </w:tcBorders>
          </w:tcPr>
          <w:p w14:paraId="347402B9" w14:textId="77777777" w:rsidR="004A511F" w:rsidRPr="008D04B5" w:rsidRDefault="004A511F" w:rsidP="008D04B5">
            <w:pPr>
              <w:tabs>
                <w:tab w:val="clear" w:pos="1644"/>
                <w:tab w:val="left" w:pos="1021"/>
              </w:tabs>
              <w:ind w:right="-25"/>
              <w:jc w:val="right"/>
              <w:rPr>
                <w:rFonts w:ascii="Browallia New" w:eastAsia="Arial Unicode MS" w:hAnsi="Browallia New" w:cs="Browallia New"/>
                <w:b/>
                <w:bCs/>
                <w:sz w:val="22"/>
                <w:szCs w:val="22"/>
                <w:lang w:val="en-GB"/>
              </w:rPr>
            </w:pPr>
          </w:p>
        </w:tc>
      </w:tr>
      <w:tr w:rsidR="004A511F" w:rsidRPr="008D04B5" w14:paraId="7743A052" w14:textId="77777777" w:rsidTr="008D04B5">
        <w:trPr>
          <w:trHeight w:val="57"/>
        </w:trPr>
        <w:tc>
          <w:tcPr>
            <w:tcW w:w="3688" w:type="dxa"/>
            <w:tcBorders>
              <w:top w:val="nil"/>
              <w:left w:val="nil"/>
              <w:bottom w:val="nil"/>
              <w:right w:val="nil"/>
            </w:tcBorders>
          </w:tcPr>
          <w:p w14:paraId="4E143ABA" w14:textId="0DAFA2BB" w:rsidR="004A511F" w:rsidRPr="008D04B5" w:rsidRDefault="00C30F19">
            <w:pPr>
              <w:ind w:left="-72"/>
              <w:rPr>
                <w:rFonts w:ascii="Browallia New" w:eastAsia="Arial Unicode MS" w:hAnsi="Browallia New" w:cs="Browallia New"/>
                <w:b/>
                <w:bCs/>
                <w:sz w:val="22"/>
                <w:szCs w:val="22"/>
                <w:lang w:val="en-GB"/>
              </w:rPr>
            </w:pPr>
            <w:r w:rsidRPr="008D04B5">
              <w:rPr>
                <w:rFonts w:ascii="Browallia New" w:eastAsia="Arial Unicode MS" w:hAnsi="Browallia New" w:cs="Browallia New"/>
                <w:b/>
                <w:bCs/>
                <w:sz w:val="22"/>
                <w:szCs w:val="22"/>
                <w:cs/>
                <w:lang w:val="en-GB"/>
              </w:rPr>
              <w:t xml:space="preserve">ณ วันที่ </w:t>
            </w:r>
            <w:r w:rsidR="00B573DF" w:rsidRPr="008D04B5">
              <w:rPr>
                <w:rFonts w:ascii="Browallia New" w:eastAsia="Arial Unicode MS" w:hAnsi="Browallia New" w:cs="Browallia New"/>
                <w:b/>
                <w:bCs/>
                <w:sz w:val="22"/>
                <w:szCs w:val="22"/>
              </w:rPr>
              <w:t>30</w:t>
            </w:r>
            <w:r w:rsidR="00B573DF" w:rsidRPr="008D04B5">
              <w:rPr>
                <w:rFonts w:ascii="Browallia New" w:eastAsia="Arial Unicode MS" w:hAnsi="Browallia New" w:cs="Browallia New" w:hint="cs"/>
                <w:b/>
                <w:bCs/>
                <w:sz w:val="22"/>
                <w:szCs w:val="22"/>
                <w:cs/>
              </w:rPr>
              <w:t xml:space="preserve"> มิถุนายน</w:t>
            </w:r>
            <w:r w:rsidR="00FF4AE6" w:rsidRPr="008D04B5">
              <w:rPr>
                <w:rFonts w:ascii="Browallia New" w:eastAsia="Arial Unicode MS" w:hAnsi="Browallia New" w:cs="Browallia New"/>
                <w:b/>
                <w:bCs/>
                <w:sz w:val="22"/>
                <w:szCs w:val="22"/>
              </w:rPr>
              <w:t xml:space="preserve"> 2569</w:t>
            </w:r>
          </w:p>
        </w:tc>
        <w:tc>
          <w:tcPr>
            <w:tcW w:w="1701" w:type="dxa"/>
            <w:tcBorders>
              <w:top w:val="nil"/>
              <w:left w:val="nil"/>
              <w:bottom w:val="nil"/>
              <w:right w:val="nil"/>
            </w:tcBorders>
          </w:tcPr>
          <w:p w14:paraId="04FAA4E0" w14:textId="77777777" w:rsidR="004A511F" w:rsidRPr="008D04B5" w:rsidRDefault="004A511F"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35" w:type="dxa"/>
            <w:tcBorders>
              <w:top w:val="nil"/>
              <w:left w:val="nil"/>
              <w:bottom w:val="nil"/>
              <w:right w:val="nil"/>
            </w:tcBorders>
          </w:tcPr>
          <w:p w14:paraId="1E93D7A7" w14:textId="77777777" w:rsidR="004A511F" w:rsidRPr="008D04B5" w:rsidRDefault="004A511F"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27" w:type="dxa"/>
            <w:tcBorders>
              <w:top w:val="nil"/>
              <w:left w:val="nil"/>
              <w:bottom w:val="nil"/>
              <w:right w:val="nil"/>
            </w:tcBorders>
          </w:tcPr>
          <w:p w14:paraId="28C4F6F0" w14:textId="77777777" w:rsidR="004A511F" w:rsidRPr="008D04B5" w:rsidRDefault="004A511F"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27" w:type="dxa"/>
            <w:tcBorders>
              <w:top w:val="nil"/>
              <w:left w:val="nil"/>
              <w:bottom w:val="nil"/>
              <w:right w:val="nil"/>
            </w:tcBorders>
          </w:tcPr>
          <w:p w14:paraId="274223CA" w14:textId="77777777" w:rsidR="004A511F" w:rsidRPr="008D04B5" w:rsidRDefault="004A511F"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27" w:type="dxa"/>
            <w:tcBorders>
              <w:top w:val="nil"/>
              <w:left w:val="nil"/>
              <w:bottom w:val="nil"/>
              <w:right w:val="nil"/>
            </w:tcBorders>
          </w:tcPr>
          <w:p w14:paraId="2F63C49D" w14:textId="77777777" w:rsidR="004A511F" w:rsidRPr="008D04B5" w:rsidRDefault="004A511F"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63" w:type="dxa"/>
            <w:tcBorders>
              <w:top w:val="nil"/>
              <w:left w:val="nil"/>
              <w:bottom w:val="nil"/>
              <w:right w:val="nil"/>
            </w:tcBorders>
          </w:tcPr>
          <w:p w14:paraId="217A98C6" w14:textId="77777777" w:rsidR="004A511F" w:rsidRPr="008D04B5" w:rsidRDefault="004A511F" w:rsidP="008D04B5">
            <w:pPr>
              <w:tabs>
                <w:tab w:val="clear" w:pos="1644"/>
                <w:tab w:val="left" w:pos="1021"/>
              </w:tabs>
              <w:ind w:right="-25"/>
              <w:jc w:val="right"/>
              <w:rPr>
                <w:rFonts w:ascii="Browallia New" w:eastAsia="Arial Unicode MS" w:hAnsi="Browallia New" w:cs="Browallia New"/>
                <w:b/>
                <w:bCs/>
                <w:sz w:val="22"/>
                <w:szCs w:val="22"/>
                <w:lang w:val="en-GB"/>
              </w:rPr>
            </w:pPr>
          </w:p>
        </w:tc>
      </w:tr>
      <w:tr w:rsidR="00BC2AEE" w:rsidRPr="008D04B5" w14:paraId="4955F4D8" w14:textId="77777777" w:rsidTr="008D04B5">
        <w:trPr>
          <w:trHeight w:val="57"/>
        </w:trPr>
        <w:tc>
          <w:tcPr>
            <w:tcW w:w="3688" w:type="dxa"/>
            <w:tcBorders>
              <w:top w:val="nil"/>
              <w:left w:val="nil"/>
              <w:bottom w:val="nil"/>
              <w:right w:val="nil"/>
            </w:tcBorders>
          </w:tcPr>
          <w:p w14:paraId="7140D725" w14:textId="77777777" w:rsidR="00800EAD" w:rsidRPr="008D04B5" w:rsidRDefault="00800EAD" w:rsidP="00BF1F6C">
            <w:pPr>
              <w:ind w:left="-72"/>
              <w:rPr>
                <w:rFonts w:ascii="Browallia New" w:eastAsia="Arial Unicode MS" w:hAnsi="Browallia New" w:cs="Browallia New"/>
                <w:b/>
                <w:bCs/>
                <w:sz w:val="22"/>
                <w:szCs w:val="22"/>
                <w:cs/>
                <w:lang w:val="en-GB"/>
              </w:rPr>
            </w:pPr>
            <w:r w:rsidRPr="008D04B5">
              <w:rPr>
                <w:rFonts w:ascii="Browallia New" w:eastAsia="Arial Unicode MS" w:hAnsi="Browallia New" w:cs="Browallia New"/>
                <w:b/>
                <w:bCs/>
                <w:sz w:val="22"/>
                <w:szCs w:val="22"/>
                <w:cs/>
                <w:lang w:val="en-GB"/>
              </w:rPr>
              <w:t>สินทรัพย์ทางการเงินไม่หมุนเวียนอื่น</w:t>
            </w:r>
          </w:p>
        </w:tc>
        <w:tc>
          <w:tcPr>
            <w:tcW w:w="1701" w:type="dxa"/>
            <w:tcBorders>
              <w:top w:val="nil"/>
              <w:left w:val="nil"/>
              <w:bottom w:val="nil"/>
              <w:right w:val="nil"/>
            </w:tcBorders>
          </w:tcPr>
          <w:p w14:paraId="2505CB39" w14:textId="77777777" w:rsidR="00BC2AEE" w:rsidRPr="008D04B5" w:rsidRDefault="00BC2AEE"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35" w:type="dxa"/>
            <w:tcBorders>
              <w:top w:val="nil"/>
              <w:left w:val="nil"/>
              <w:bottom w:val="nil"/>
              <w:right w:val="nil"/>
            </w:tcBorders>
          </w:tcPr>
          <w:p w14:paraId="6A51FDC8" w14:textId="77777777" w:rsidR="00BC2AEE" w:rsidRPr="008D04B5" w:rsidRDefault="00BC2AEE"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27" w:type="dxa"/>
            <w:tcBorders>
              <w:top w:val="nil"/>
              <w:left w:val="nil"/>
              <w:bottom w:val="nil"/>
              <w:right w:val="nil"/>
            </w:tcBorders>
          </w:tcPr>
          <w:p w14:paraId="6681C4B6" w14:textId="77777777" w:rsidR="00BC2AEE" w:rsidRPr="008D04B5" w:rsidRDefault="00BC2AEE"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27" w:type="dxa"/>
            <w:tcBorders>
              <w:top w:val="nil"/>
              <w:left w:val="nil"/>
              <w:bottom w:val="nil"/>
              <w:right w:val="nil"/>
            </w:tcBorders>
          </w:tcPr>
          <w:p w14:paraId="1B6458E7" w14:textId="77777777" w:rsidR="00BC2AEE" w:rsidRPr="008D04B5" w:rsidRDefault="00BC2AEE"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27" w:type="dxa"/>
            <w:tcBorders>
              <w:top w:val="nil"/>
              <w:left w:val="nil"/>
              <w:bottom w:val="nil"/>
              <w:right w:val="nil"/>
            </w:tcBorders>
          </w:tcPr>
          <w:p w14:paraId="73B36723" w14:textId="77777777" w:rsidR="00BC2AEE" w:rsidRPr="008D04B5" w:rsidRDefault="00BC2AEE" w:rsidP="008D04B5">
            <w:pPr>
              <w:tabs>
                <w:tab w:val="clear" w:pos="1644"/>
                <w:tab w:val="left" w:pos="1021"/>
              </w:tabs>
              <w:ind w:right="-25"/>
              <w:jc w:val="right"/>
              <w:rPr>
                <w:rFonts w:ascii="Browallia New" w:eastAsia="Arial Unicode MS" w:hAnsi="Browallia New" w:cs="Browallia New"/>
                <w:b/>
                <w:bCs/>
                <w:sz w:val="22"/>
                <w:szCs w:val="22"/>
                <w:lang w:val="en-GB"/>
              </w:rPr>
            </w:pPr>
          </w:p>
        </w:tc>
        <w:tc>
          <w:tcPr>
            <w:tcW w:w="763" w:type="dxa"/>
            <w:tcBorders>
              <w:top w:val="nil"/>
              <w:left w:val="nil"/>
              <w:bottom w:val="nil"/>
              <w:right w:val="nil"/>
            </w:tcBorders>
          </w:tcPr>
          <w:p w14:paraId="4488A605" w14:textId="77777777" w:rsidR="00BC2AEE" w:rsidRPr="008D04B5" w:rsidRDefault="00BC2AEE" w:rsidP="008D04B5">
            <w:pPr>
              <w:tabs>
                <w:tab w:val="clear" w:pos="1644"/>
                <w:tab w:val="left" w:pos="1021"/>
              </w:tabs>
              <w:ind w:right="-25"/>
              <w:jc w:val="right"/>
              <w:rPr>
                <w:rFonts w:ascii="Browallia New" w:eastAsia="Arial Unicode MS" w:hAnsi="Browallia New" w:cs="Browallia New"/>
                <w:b/>
                <w:bCs/>
                <w:sz w:val="22"/>
                <w:szCs w:val="22"/>
                <w:lang w:val="en-GB"/>
              </w:rPr>
            </w:pPr>
          </w:p>
        </w:tc>
      </w:tr>
      <w:tr w:rsidR="00617923" w:rsidRPr="008D04B5" w14:paraId="34CD7C1C" w14:textId="77777777" w:rsidTr="008D04B5">
        <w:trPr>
          <w:trHeight w:val="57"/>
        </w:trPr>
        <w:tc>
          <w:tcPr>
            <w:tcW w:w="3688" w:type="dxa"/>
            <w:tcBorders>
              <w:top w:val="nil"/>
              <w:left w:val="nil"/>
              <w:bottom w:val="nil"/>
              <w:right w:val="nil"/>
            </w:tcBorders>
          </w:tcPr>
          <w:p w14:paraId="786A530F" w14:textId="648D115D" w:rsidR="00617923" w:rsidRPr="008D04B5" w:rsidRDefault="00617923" w:rsidP="008D04B5">
            <w:pPr>
              <w:tabs>
                <w:tab w:val="clear" w:pos="3515"/>
                <w:tab w:val="left" w:pos="3158"/>
              </w:tabs>
              <w:ind w:left="-72" w:right="-103"/>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cs/>
                <w:lang w:val="en-GB"/>
              </w:rPr>
              <w:t>ตราสารทุนที่จดทะเบียนในตลาดหลักทรัพย์</w:t>
            </w:r>
            <w:r w:rsidRPr="008D04B5">
              <w:rPr>
                <w:rFonts w:ascii="Browallia New" w:eastAsia="Arial Unicode MS" w:hAnsi="Browallia New" w:cs="Browallia New"/>
                <w:sz w:val="22"/>
                <w:szCs w:val="22"/>
                <w:lang w:val="en-GB"/>
              </w:rPr>
              <w:t xml:space="preserve"> </w:t>
            </w:r>
            <w:r w:rsidRPr="008D04B5">
              <w:rPr>
                <w:rFonts w:ascii="Browallia New" w:eastAsia="Arial Unicode MS" w:hAnsi="Browallia New" w:cs="Browallia New" w:hint="cs"/>
                <w:sz w:val="22"/>
                <w:szCs w:val="22"/>
                <w:cs/>
                <w:lang w:val="en-GB"/>
              </w:rPr>
              <w:t xml:space="preserve">(หมายเหตุ </w:t>
            </w:r>
            <w:r w:rsidR="002F67AF" w:rsidRPr="008D04B5">
              <w:rPr>
                <w:rFonts w:ascii="Browallia New" w:eastAsia="Arial Unicode MS" w:hAnsi="Browallia New" w:cs="Browallia New"/>
                <w:sz w:val="22"/>
                <w:szCs w:val="22"/>
              </w:rPr>
              <w:t>1</w:t>
            </w:r>
            <w:r w:rsidR="009D6287" w:rsidRPr="008D04B5">
              <w:rPr>
                <w:rFonts w:ascii="Browallia New" w:eastAsia="Arial Unicode MS" w:hAnsi="Browallia New" w:cs="Browallia New"/>
                <w:sz w:val="22"/>
                <w:szCs w:val="22"/>
              </w:rPr>
              <w:t>0</w:t>
            </w:r>
            <w:r w:rsidRPr="008D04B5">
              <w:rPr>
                <w:rFonts w:ascii="Browallia New" w:eastAsia="Arial Unicode MS" w:hAnsi="Browallia New" w:cs="Browallia New"/>
                <w:sz w:val="22"/>
                <w:szCs w:val="22"/>
              </w:rPr>
              <w:t>)</w:t>
            </w:r>
          </w:p>
        </w:tc>
        <w:tc>
          <w:tcPr>
            <w:tcW w:w="1701" w:type="dxa"/>
            <w:tcBorders>
              <w:top w:val="nil"/>
              <w:left w:val="nil"/>
              <w:bottom w:val="nil"/>
              <w:right w:val="nil"/>
            </w:tcBorders>
            <w:vAlign w:val="bottom"/>
          </w:tcPr>
          <w:p w14:paraId="2BFC98B5" w14:textId="612F6445" w:rsidR="00617923" w:rsidRPr="008D04B5" w:rsidRDefault="001A6062" w:rsidP="008D04B5">
            <w:pPr>
              <w:tabs>
                <w:tab w:val="clear" w:pos="1644"/>
                <w:tab w:val="clear" w:pos="5387"/>
                <w:tab w:val="left" w:pos="1021"/>
                <w:tab w:val="left" w:pos="1588"/>
              </w:tabs>
              <w:ind w:right="-25"/>
              <w:jc w:val="right"/>
              <w:rPr>
                <w:rFonts w:ascii="Browallia New" w:eastAsia="Arial Unicode MS" w:hAnsi="Browallia New" w:cs="Browallia New"/>
                <w:sz w:val="22"/>
                <w:szCs w:val="22"/>
              </w:rPr>
            </w:pPr>
            <w:r w:rsidRPr="008D04B5">
              <w:rPr>
                <w:rFonts w:ascii="Browallia New" w:eastAsia="Arial Unicode MS" w:hAnsi="Browallia New" w:cs="Browallia New"/>
                <w:sz w:val="22"/>
                <w:szCs w:val="22"/>
              </w:rPr>
              <w:t>19,151</w:t>
            </w:r>
          </w:p>
        </w:tc>
        <w:tc>
          <w:tcPr>
            <w:tcW w:w="735" w:type="dxa"/>
            <w:tcBorders>
              <w:top w:val="nil"/>
              <w:left w:val="nil"/>
              <w:bottom w:val="nil"/>
              <w:right w:val="nil"/>
            </w:tcBorders>
            <w:vAlign w:val="bottom"/>
          </w:tcPr>
          <w:p w14:paraId="147B2947" w14:textId="17177F25" w:rsidR="00617923" w:rsidRPr="008D04B5" w:rsidRDefault="001A6062" w:rsidP="008D04B5">
            <w:pPr>
              <w:tabs>
                <w:tab w:val="clear" w:pos="1644"/>
                <w:tab w:val="left" w:pos="1021"/>
              </w:tabs>
              <w:ind w:right="-25"/>
              <w:jc w:val="right"/>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lang w:val="en-GB"/>
              </w:rPr>
              <w:t>19,151</w:t>
            </w:r>
          </w:p>
        </w:tc>
        <w:tc>
          <w:tcPr>
            <w:tcW w:w="727" w:type="dxa"/>
            <w:tcBorders>
              <w:top w:val="nil"/>
              <w:left w:val="nil"/>
              <w:bottom w:val="nil"/>
              <w:right w:val="nil"/>
            </w:tcBorders>
            <w:vAlign w:val="bottom"/>
          </w:tcPr>
          <w:p w14:paraId="53EB543F" w14:textId="40F7C3E0" w:rsidR="00617923" w:rsidRPr="008D04B5" w:rsidRDefault="001A6062" w:rsidP="008D04B5">
            <w:pPr>
              <w:tabs>
                <w:tab w:val="clear" w:pos="1644"/>
                <w:tab w:val="left" w:pos="1021"/>
              </w:tabs>
              <w:ind w:right="-25"/>
              <w:jc w:val="right"/>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lang w:val="en-GB"/>
              </w:rPr>
              <w:t>19,151</w:t>
            </w:r>
          </w:p>
        </w:tc>
        <w:tc>
          <w:tcPr>
            <w:tcW w:w="727" w:type="dxa"/>
            <w:tcBorders>
              <w:top w:val="nil"/>
              <w:left w:val="nil"/>
              <w:bottom w:val="nil"/>
              <w:right w:val="nil"/>
            </w:tcBorders>
            <w:vAlign w:val="bottom"/>
          </w:tcPr>
          <w:p w14:paraId="060BCB5C" w14:textId="68952AF0" w:rsidR="00617923" w:rsidRPr="008D04B5" w:rsidRDefault="006678C1" w:rsidP="008D04B5">
            <w:pPr>
              <w:tabs>
                <w:tab w:val="clear" w:pos="1644"/>
                <w:tab w:val="left" w:pos="1021"/>
              </w:tabs>
              <w:ind w:right="-25"/>
              <w:jc w:val="right"/>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lang w:val="en-GB"/>
              </w:rPr>
              <w:t>-</w:t>
            </w:r>
          </w:p>
        </w:tc>
        <w:tc>
          <w:tcPr>
            <w:tcW w:w="727" w:type="dxa"/>
            <w:tcBorders>
              <w:top w:val="nil"/>
              <w:left w:val="nil"/>
              <w:bottom w:val="nil"/>
              <w:right w:val="nil"/>
            </w:tcBorders>
            <w:vAlign w:val="bottom"/>
          </w:tcPr>
          <w:p w14:paraId="0D852D11" w14:textId="3D9D284E" w:rsidR="00617923" w:rsidRPr="008D04B5" w:rsidRDefault="006678C1" w:rsidP="008D04B5">
            <w:pPr>
              <w:tabs>
                <w:tab w:val="clear" w:pos="1644"/>
                <w:tab w:val="left" w:pos="1021"/>
              </w:tabs>
              <w:ind w:right="-25"/>
              <w:jc w:val="right"/>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lang w:val="en-GB"/>
              </w:rPr>
              <w:t>-</w:t>
            </w:r>
          </w:p>
        </w:tc>
        <w:tc>
          <w:tcPr>
            <w:tcW w:w="763" w:type="dxa"/>
            <w:tcBorders>
              <w:top w:val="nil"/>
              <w:left w:val="nil"/>
              <w:bottom w:val="nil"/>
              <w:right w:val="nil"/>
            </w:tcBorders>
            <w:vAlign w:val="bottom"/>
          </w:tcPr>
          <w:p w14:paraId="491E91D5" w14:textId="223156FC" w:rsidR="00617923" w:rsidRPr="008D04B5" w:rsidRDefault="001A6062" w:rsidP="008D04B5">
            <w:pPr>
              <w:tabs>
                <w:tab w:val="clear" w:pos="1644"/>
                <w:tab w:val="left" w:pos="1021"/>
              </w:tabs>
              <w:ind w:right="-25"/>
              <w:jc w:val="right"/>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lang w:val="en-GB"/>
              </w:rPr>
              <w:t>19,151</w:t>
            </w:r>
          </w:p>
        </w:tc>
      </w:tr>
      <w:tr w:rsidR="00617923" w:rsidRPr="008D04B5" w14:paraId="7CA13D3C" w14:textId="77777777" w:rsidTr="008D04B5">
        <w:trPr>
          <w:trHeight w:val="57"/>
        </w:trPr>
        <w:tc>
          <w:tcPr>
            <w:tcW w:w="3688" w:type="dxa"/>
            <w:tcBorders>
              <w:top w:val="nil"/>
              <w:left w:val="nil"/>
              <w:bottom w:val="nil"/>
              <w:right w:val="nil"/>
            </w:tcBorders>
          </w:tcPr>
          <w:p w14:paraId="773056F1" w14:textId="77777777" w:rsidR="00617923" w:rsidRPr="008D04B5" w:rsidRDefault="00617923" w:rsidP="00617923">
            <w:pPr>
              <w:ind w:left="-72"/>
              <w:rPr>
                <w:rFonts w:ascii="Browallia New" w:eastAsia="Arial Unicode MS" w:hAnsi="Browallia New" w:cs="Browallia New"/>
                <w:b/>
                <w:bCs/>
                <w:sz w:val="22"/>
                <w:szCs w:val="22"/>
                <w:cs/>
                <w:lang w:val="en-GB"/>
              </w:rPr>
            </w:pPr>
          </w:p>
        </w:tc>
        <w:tc>
          <w:tcPr>
            <w:tcW w:w="1701" w:type="dxa"/>
            <w:tcBorders>
              <w:top w:val="nil"/>
              <w:left w:val="nil"/>
              <w:bottom w:val="nil"/>
              <w:right w:val="nil"/>
            </w:tcBorders>
            <w:vAlign w:val="bottom"/>
          </w:tcPr>
          <w:p w14:paraId="34311354"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35" w:type="dxa"/>
            <w:tcBorders>
              <w:top w:val="nil"/>
              <w:left w:val="nil"/>
              <w:bottom w:val="nil"/>
              <w:right w:val="nil"/>
            </w:tcBorders>
            <w:vAlign w:val="bottom"/>
          </w:tcPr>
          <w:p w14:paraId="59BF45BF"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27" w:type="dxa"/>
            <w:tcBorders>
              <w:top w:val="nil"/>
              <w:left w:val="nil"/>
              <w:bottom w:val="nil"/>
              <w:right w:val="nil"/>
            </w:tcBorders>
            <w:vAlign w:val="bottom"/>
          </w:tcPr>
          <w:p w14:paraId="19E38E20"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27" w:type="dxa"/>
            <w:tcBorders>
              <w:top w:val="nil"/>
              <w:left w:val="nil"/>
              <w:bottom w:val="nil"/>
              <w:right w:val="nil"/>
            </w:tcBorders>
            <w:vAlign w:val="bottom"/>
          </w:tcPr>
          <w:p w14:paraId="49D01E04"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27" w:type="dxa"/>
            <w:tcBorders>
              <w:top w:val="nil"/>
              <w:left w:val="nil"/>
              <w:bottom w:val="nil"/>
              <w:right w:val="nil"/>
            </w:tcBorders>
            <w:vAlign w:val="bottom"/>
          </w:tcPr>
          <w:p w14:paraId="501C68BA"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63" w:type="dxa"/>
            <w:tcBorders>
              <w:top w:val="nil"/>
              <w:left w:val="nil"/>
              <w:bottom w:val="nil"/>
              <w:right w:val="nil"/>
            </w:tcBorders>
            <w:vAlign w:val="bottom"/>
          </w:tcPr>
          <w:p w14:paraId="6CEA8946"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r>
      <w:tr w:rsidR="00617923" w:rsidRPr="008D04B5" w14:paraId="7E7D1E44" w14:textId="77777777" w:rsidTr="008D04B5">
        <w:trPr>
          <w:trHeight w:val="57"/>
        </w:trPr>
        <w:tc>
          <w:tcPr>
            <w:tcW w:w="3688" w:type="dxa"/>
            <w:tcBorders>
              <w:top w:val="nil"/>
              <w:left w:val="nil"/>
              <w:bottom w:val="nil"/>
              <w:right w:val="nil"/>
            </w:tcBorders>
          </w:tcPr>
          <w:p w14:paraId="50B71BE9" w14:textId="6CE85C9D" w:rsidR="00617923" w:rsidRPr="008D04B5" w:rsidRDefault="00617923" w:rsidP="00617923">
            <w:pPr>
              <w:ind w:left="-72"/>
              <w:rPr>
                <w:rFonts w:ascii="Browallia New" w:eastAsia="Arial Unicode MS" w:hAnsi="Browallia New" w:cs="Browallia New"/>
                <w:b/>
                <w:bCs/>
                <w:sz w:val="22"/>
                <w:szCs w:val="22"/>
                <w:lang w:val="en-GB"/>
              </w:rPr>
            </w:pPr>
            <w:r w:rsidRPr="008D04B5">
              <w:rPr>
                <w:rFonts w:ascii="Browallia New" w:eastAsia="Arial Unicode MS" w:hAnsi="Browallia New" w:cs="Browallia New"/>
                <w:b/>
                <w:bCs/>
                <w:sz w:val="22"/>
                <w:szCs w:val="22"/>
                <w:cs/>
                <w:lang w:val="en-GB"/>
              </w:rPr>
              <w:t xml:space="preserve">ณ วันที่ </w:t>
            </w:r>
            <w:r w:rsidRPr="008D04B5">
              <w:rPr>
                <w:rFonts w:ascii="Browallia New" w:eastAsia="Arial Unicode MS" w:hAnsi="Browallia New" w:cs="Browallia New"/>
                <w:b/>
                <w:bCs/>
                <w:sz w:val="22"/>
                <w:szCs w:val="22"/>
              </w:rPr>
              <w:t xml:space="preserve">31 </w:t>
            </w:r>
            <w:r w:rsidRPr="008D04B5">
              <w:rPr>
                <w:rFonts w:ascii="Browallia New" w:eastAsia="Arial Unicode MS" w:hAnsi="Browallia New" w:cs="Browallia New"/>
                <w:b/>
                <w:bCs/>
                <w:sz w:val="22"/>
                <w:szCs w:val="22"/>
                <w:cs/>
              </w:rPr>
              <w:t xml:space="preserve">ธันวาคม </w:t>
            </w:r>
            <w:r w:rsidRPr="008D04B5">
              <w:rPr>
                <w:rFonts w:ascii="Browallia New" w:eastAsia="Arial Unicode MS" w:hAnsi="Browallia New" w:cs="Browallia New"/>
                <w:b/>
                <w:bCs/>
                <w:sz w:val="22"/>
                <w:szCs w:val="22"/>
              </w:rPr>
              <w:t>256</w:t>
            </w:r>
            <w:r w:rsidR="00FF4AE6" w:rsidRPr="008D04B5">
              <w:rPr>
                <w:rFonts w:ascii="Browallia New" w:eastAsia="Arial Unicode MS" w:hAnsi="Browallia New" w:cs="Browallia New"/>
                <w:b/>
                <w:bCs/>
                <w:sz w:val="22"/>
                <w:szCs w:val="22"/>
              </w:rPr>
              <w:t>8</w:t>
            </w:r>
          </w:p>
        </w:tc>
        <w:tc>
          <w:tcPr>
            <w:tcW w:w="1701" w:type="dxa"/>
            <w:tcBorders>
              <w:top w:val="nil"/>
              <w:left w:val="nil"/>
              <w:bottom w:val="nil"/>
              <w:right w:val="nil"/>
            </w:tcBorders>
            <w:vAlign w:val="bottom"/>
          </w:tcPr>
          <w:p w14:paraId="45BAD3ED" w14:textId="77777777" w:rsidR="00617923" w:rsidRPr="008D04B5" w:rsidRDefault="00617923" w:rsidP="008D04B5">
            <w:pPr>
              <w:tabs>
                <w:tab w:val="clear" w:pos="1644"/>
                <w:tab w:val="clear" w:pos="5387"/>
                <w:tab w:val="clear" w:pos="5613"/>
                <w:tab w:val="left" w:pos="1021"/>
                <w:tab w:val="left" w:pos="1692"/>
                <w:tab w:val="left" w:pos="1982"/>
              </w:tabs>
              <w:ind w:right="-25"/>
              <w:jc w:val="right"/>
              <w:rPr>
                <w:rFonts w:ascii="Browallia New" w:eastAsia="Arial Unicode MS" w:hAnsi="Browallia New" w:cs="Browallia New"/>
                <w:sz w:val="22"/>
                <w:szCs w:val="22"/>
                <w:lang w:val="en-GB"/>
              </w:rPr>
            </w:pPr>
          </w:p>
        </w:tc>
        <w:tc>
          <w:tcPr>
            <w:tcW w:w="735" w:type="dxa"/>
            <w:tcBorders>
              <w:top w:val="nil"/>
              <w:left w:val="nil"/>
              <w:bottom w:val="nil"/>
              <w:right w:val="nil"/>
            </w:tcBorders>
            <w:vAlign w:val="bottom"/>
          </w:tcPr>
          <w:p w14:paraId="2B610A7C"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27" w:type="dxa"/>
            <w:tcBorders>
              <w:top w:val="nil"/>
              <w:left w:val="nil"/>
              <w:bottom w:val="nil"/>
              <w:right w:val="nil"/>
            </w:tcBorders>
            <w:vAlign w:val="bottom"/>
          </w:tcPr>
          <w:p w14:paraId="44DBF34A"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27" w:type="dxa"/>
            <w:tcBorders>
              <w:top w:val="nil"/>
              <w:left w:val="nil"/>
              <w:bottom w:val="nil"/>
              <w:right w:val="nil"/>
            </w:tcBorders>
            <w:vAlign w:val="bottom"/>
          </w:tcPr>
          <w:p w14:paraId="45113938"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27" w:type="dxa"/>
            <w:tcBorders>
              <w:top w:val="nil"/>
              <w:left w:val="nil"/>
              <w:bottom w:val="nil"/>
              <w:right w:val="nil"/>
            </w:tcBorders>
            <w:vAlign w:val="bottom"/>
          </w:tcPr>
          <w:p w14:paraId="40CD034B"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63" w:type="dxa"/>
            <w:tcBorders>
              <w:top w:val="nil"/>
              <w:left w:val="nil"/>
              <w:bottom w:val="nil"/>
              <w:right w:val="nil"/>
            </w:tcBorders>
            <w:vAlign w:val="bottom"/>
          </w:tcPr>
          <w:p w14:paraId="140427F2"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r>
      <w:tr w:rsidR="00617923" w:rsidRPr="008D04B5" w14:paraId="6E92C417" w14:textId="77777777" w:rsidTr="008D04B5">
        <w:trPr>
          <w:trHeight w:val="57"/>
        </w:trPr>
        <w:tc>
          <w:tcPr>
            <w:tcW w:w="3688" w:type="dxa"/>
            <w:tcBorders>
              <w:top w:val="nil"/>
              <w:left w:val="nil"/>
              <w:bottom w:val="nil"/>
              <w:right w:val="nil"/>
            </w:tcBorders>
          </w:tcPr>
          <w:p w14:paraId="20FF0F1D" w14:textId="0242A33E" w:rsidR="00617923" w:rsidRPr="008D04B5" w:rsidRDefault="00617923" w:rsidP="00617923">
            <w:pPr>
              <w:ind w:left="-72"/>
              <w:rPr>
                <w:rFonts w:ascii="Browallia New" w:eastAsia="Arial Unicode MS" w:hAnsi="Browallia New" w:cs="Browallia New"/>
                <w:b/>
                <w:bCs/>
                <w:sz w:val="22"/>
                <w:szCs w:val="22"/>
                <w:cs/>
                <w:lang w:val="en-GB"/>
              </w:rPr>
            </w:pPr>
            <w:r w:rsidRPr="008D04B5">
              <w:rPr>
                <w:rFonts w:ascii="Browallia New" w:eastAsia="Arial Unicode MS" w:hAnsi="Browallia New" w:cs="Browallia New"/>
                <w:b/>
                <w:bCs/>
                <w:sz w:val="22"/>
                <w:szCs w:val="22"/>
                <w:cs/>
                <w:lang w:val="en-GB"/>
              </w:rPr>
              <w:t>สินทรัพย์ทางการเงิน</w:t>
            </w:r>
            <w:r w:rsidR="00462C7A" w:rsidRPr="008D04B5">
              <w:rPr>
                <w:rFonts w:ascii="Browallia New" w:eastAsia="Arial Unicode MS" w:hAnsi="Browallia New" w:cs="Browallia New"/>
                <w:b/>
                <w:bCs/>
                <w:sz w:val="22"/>
                <w:szCs w:val="22"/>
                <w:cs/>
                <w:lang w:val="en-GB"/>
              </w:rPr>
              <w:t>ไม่หมุนเวียนอื่น</w:t>
            </w:r>
          </w:p>
        </w:tc>
        <w:tc>
          <w:tcPr>
            <w:tcW w:w="1701" w:type="dxa"/>
            <w:tcBorders>
              <w:top w:val="nil"/>
              <w:left w:val="nil"/>
              <w:bottom w:val="nil"/>
              <w:right w:val="nil"/>
            </w:tcBorders>
            <w:vAlign w:val="bottom"/>
          </w:tcPr>
          <w:p w14:paraId="6486AC45"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35" w:type="dxa"/>
            <w:tcBorders>
              <w:top w:val="nil"/>
              <w:left w:val="nil"/>
              <w:bottom w:val="nil"/>
              <w:right w:val="nil"/>
            </w:tcBorders>
            <w:vAlign w:val="bottom"/>
          </w:tcPr>
          <w:p w14:paraId="1D8BC316"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27" w:type="dxa"/>
            <w:tcBorders>
              <w:top w:val="nil"/>
              <w:left w:val="nil"/>
              <w:bottom w:val="nil"/>
              <w:right w:val="nil"/>
            </w:tcBorders>
            <w:vAlign w:val="bottom"/>
          </w:tcPr>
          <w:p w14:paraId="15C7EBAD"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27" w:type="dxa"/>
            <w:tcBorders>
              <w:top w:val="nil"/>
              <w:left w:val="nil"/>
              <w:bottom w:val="nil"/>
              <w:right w:val="nil"/>
            </w:tcBorders>
            <w:vAlign w:val="bottom"/>
          </w:tcPr>
          <w:p w14:paraId="31A906AB"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27" w:type="dxa"/>
            <w:tcBorders>
              <w:top w:val="nil"/>
              <w:left w:val="nil"/>
              <w:bottom w:val="nil"/>
              <w:right w:val="nil"/>
            </w:tcBorders>
            <w:vAlign w:val="bottom"/>
          </w:tcPr>
          <w:p w14:paraId="3C719827"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c>
          <w:tcPr>
            <w:tcW w:w="763" w:type="dxa"/>
            <w:tcBorders>
              <w:top w:val="nil"/>
              <w:left w:val="nil"/>
              <w:bottom w:val="nil"/>
              <w:right w:val="nil"/>
            </w:tcBorders>
            <w:vAlign w:val="bottom"/>
          </w:tcPr>
          <w:p w14:paraId="6CE6D553" w14:textId="77777777" w:rsidR="00617923" w:rsidRPr="008D04B5" w:rsidRDefault="00617923" w:rsidP="008D04B5">
            <w:pPr>
              <w:tabs>
                <w:tab w:val="clear" w:pos="1644"/>
                <w:tab w:val="left" w:pos="1021"/>
              </w:tabs>
              <w:ind w:right="-25"/>
              <w:jc w:val="right"/>
              <w:rPr>
                <w:rFonts w:ascii="Browallia New" w:eastAsia="Arial Unicode MS" w:hAnsi="Browallia New" w:cs="Browallia New"/>
                <w:sz w:val="22"/>
                <w:szCs w:val="22"/>
                <w:lang w:val="en-GB"/>
              </w:rPr>
            </w:pPr>
          </w:p>
        </w:tc>
      </w:tr>
      <w:tr w:rsidR="00322C20" w:rsidRPr="008D04B5" w14:paraId="3D5D185F" w14:textId="77777777" w:rsidTr="008D04B5">
        <w:trPr>
          <w:trHeight w:val="57"/>
        </w:trPr>
        <w:tc>
          <w:tcPr>
            <w:tcW w:w="3688" w:type="dxa"/>
            <w:tcBorders>
              <w:top w:val="nil"/>
              <w:left w:val="nil"/>
              <w:bottom w:val="nil"/>
              <w:right w:val="nil"/>
            </w:tcBorders>
          </w:tcPr>
          <w:p w14:paraId="0F7998C6" w14:textId="358963D9" w:rsidR="00322C20" w:rsidRPr="008D04B5" w:rsidRDefault="00322C20" w:rsidP="008D04B5">
            <w:pPr>
              <w:tabs>
                <w:tab w:val="clear" w:pos="3515"/>
                <w:tab w:val="left" w:pos="3300"/>
              </w:tabs>
              <w:ind w:left="-72" w:right="-103"/>
              <w:rPr>
                <w:rFonts w:ascii="Browallia New" w:eastAsia="Arial Unicode MS" w:hAnsi="Browallia New" w:cs="Browallia New"/>
                <w:sz w:val="22"/>
                <w:szCs w:val="22"/>
                <w:cs/>
              </w:rPr>
            </w:pPr>
            <w:r w:rsidRPr="008D04B5">
              <w:rPr>
                <w:rFonts w:ascii="Browallia New" w:eastAsia="Arial Unicode MS" w:hAnsi="Browallia New" w:cs="Browallia New"/>
                <w:sz w:val="22"/>
                <w:szCs w:val="22"/>
                <w:cs/>
                <w:lang w:val="en-GB"/>
              </w:rPr>
              <w:t>ตราสารทุนที่จดทะเบียนในตลาดหลักทรัพย์</w:t>
            </w:r>
            <w:r w:rsidRPr="008D04B5">
              <w:rPr>
                <w:rFonts w:ascii="Browallia New" w:eastAsia="Arial Unicode MS" w:hAnsi="Browallia New" w:cs="Browallia New" w:hint="cs"/>
                <w:sz w:val="22"/>
                <w:szCs w:val="22"/>
                <w:cs/>
                <w:lang w:val="en-GB"/>
              </w:rPr>
              <w:t xml:space="preserve"> (หมายเหตุ </w:t>
            </w:r>
            <w:r w:rsidR="002F67AF" w:rsidRPr="008D04B5">
              <w:rPr>
                <w:rFonts w:ascii="Browallia New" w:eastAsia="Arial Unicode MS" w:hAnsi="Browallia New" w:cs="Browallia New"/>
                <w:sz w:val="22"/>
                <w:szCs w:val="22"/>
              </w:rPr>
              <w:t>1</w:t>
            </w:r>
            <w:r w:rsidR="009D6287" w:rsidRPr="008D04B5">
              <w:rPr>
                <w:rFonts w:ascii="Browallia New" w:eastAsia="Arial Unicode MS" w:hAnsi="Browallia New" w:cs="Browallia New"/>
                <w:sz w:val="22"/>
                <w:szCs w:val="22"/>
              </w:rPr>
              <w:t>0</w:t>
            </w:r>
            <w:r w:rsidRPr="008D04B5">
              <w:rPr>
                <w:rFonts w:ascii="Browallia New" w:eastAsia="Arial Unicode MS" w:hAnsi="Browallia New" w:cs="Browallia New"/>
                <w:sz w:val="22"/>
                <w:szCs w:val="22"/>
              </w:rPr>
              <w:t>)</w:t>
            </w:r>
          </w:p>
        </w:tc>
        <w:tc>
          <w:tcPr>
            <w:tcW w:w="1701" w:type="dxa"/>
            <w:tcBorders>
              <w:top w:val="nil"/>
              <w:left w:val="nil"/>
              <w:bottom w:val="nil"/>
              <w:right w:val="nil"/>
            </w:tcBorders>
            <w:vAlign w:val="bottom"/>
          </w:tcPr>
          <w:p w14:paraId="1967AA24" w14:textId="283C8AFA" w:rsidR="00322C20" w:rsidRPr="008D04B5" w:rsidRDefault="00322C20" w:rsidP="008D04B5">
            <w:pPr>
              <w:tabs>
                <w:tab w:val="clear" w:pos="1644"/>
                <w:tab w:val="left" w:pos="1021"/>
              </w:tabs>
              <w:ind w:right="-25"/>
              <w:jc w:val="right"/>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lang w:val="en-GB"/>
              </w:rPr>
              <w:t>25,656</w:t>
            </w:r>
          </w:p>
        </w:tc>
        <w:tc>
          <w:tcPr>
            <w:tcW w:w="735" w:type="dxa"/>
            <w:tcBorders>
              <w:top w:val="nil"/>
              <w:left w:val="nil"/>
              <w:bottom w:val="nil"/>
              <w:right w:val="nil"/>
            </w:tcBorders>
            <w:vAlign w:val="bottom"/>
          </w:tcPr>
          <w:p w14:paraId="38F6F8FA" w14:textId="67E539D1" w:rsidR="00322C20" w:rsidRPr="008D04B5" w:rsidRDefault="00322C20" w:rsidP="008D04B5">
            <w:pPr>
              <w:tabs>
                <w:tab w:val="clear" w:pos="1644"/>
                <w:tab w:val="left" w:pos="1021"/>
              </w:tabs>
              <w:ind w:right="-25"/>
              <w:jc w:val="right"/>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lang w:val="en-GB"/>
              </w:rPr>
              <w:t>25,656</w:t>
            </w:r>
          </w:p>
        </w:tc>
        <w:tc>
          <w:tcPr>
            <w:tcW w:w="727" w:type="dxa"/>
            <w:tcBorders>
              <w:top w:val="nil"/>
              <w:left w:val="nil"/>
              <w:bottom w:val="nil"/>
              <w:right w:val="nil"/>
            </w:tcBorders>
            <w:vAlign w:val="bottom"/>
          </w:tcPr>
          <w:p w14:paraId="75BA56C0" w14:textId="5FE7E51C" w:rsidR="00322C20" w:rsidRPr="008D04B5" w:rsidRDefault="00322C20" w:rsidP="008D04B5">
            <w:pPr>
              <w:tabs>
                <w:tab w:val="clear" w:pos="1644"/>
                <w:tab w:val="left" w:pos="1021"/>
              </w:tabs>
              <w:ind w:right="-25"/>
              <w:jc w:val="right"/>
              <w:rPr>
                <w:rFonts w:ascii="Browallia New" w:eastAsia="Arial Unicode MS" w:hAnsi="Browallia New" w:cs="Browallia New"/>
                <w:sz w:val="22"/>
                <w:szCs w:val="22"/>
              </w:rPr>
            </w:pPr>
            <w:r w:rsidRPr="008D04B5">
              <w:rPr>
                <w:rFonts w:ascii="Browallia New" w:eastAsia="Arial Unicode MS" w:hAnsi="Browallia New" w:cs="Browallia New"/>
                <w:sz w:val="22"/>
                <w:szCs w:val="22"/>
                <w:lang w:val="en-GB"/>
              </w:rPr>
              <w:t>25,656</w:t>
            </w:r>
          </w:p>
        </w:tc>
        <w:tc>
          <w:tcPr>
            <w:tcW w:w="727" w:type="dxa"/>
            <w:tcBorders>
              <w:top w:val="nil"/>
              <w:left w:val="nil"/>
              <w:bottom w:val="nil"/>
              <w:right w:val="nil"/>
            </w:tcBorders>
          </w:tcPr>
          <w:p w14:paraId="089EEBFB" w14:textId="5604B86C" w:rsidR="00322C20" w:rsidRPr="008D04B5" w:rsidRDefault="00322C20" w:rsidP="008D04B5">
            <w:pPr>
              <w:tabs>
                <w:tab w:val="clear" w:pos="1644"/>
                <w:tab w:val="left" w:pos="1021"/>
              </w:tabs>
              <w:ind w:right="-25"/>
              <w:jc w:val="right"/>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lang w:val="en-GB"/>
              </w:rPr>
              <w:t>-</w:t>
            </w:r>
          </w:p>
        </w:tc>
        <w:tc>
          <w:tcPr>
            <w:tcW w:w="727" w:type="dxa"/>
            <w:tcBorders>
              <w:top w:val="nil"/>
              <w:left w:val="nil"/>
              <w:bottom w:val="nil"/>
              <w:right w:val="nil"/>
            </w:tcBorders>
          </w:tcPr>
          <w:p w14:paraId="53CFA2C5" w14:textId="1302761E" w:rsidR="00322C20" w:rsidRPr="008D04B5" w:rsidRDefault="00322C20" w:rsidP="008D04B5">
            <w:pPr>
              <w:tabs>
                <w:tab w:val="clear" w:pos="1644"/>
                <w:tab w:val="left" w:pos="1021"/>
              </w:tabs>
              <w:ind w:right="-25"/>
              <w:jc w:val="right"/>
              <w:rPr>
                <w:rFonts w:ascii="Browallia New" w:eastAsia="Arial Unicode MS" w:hAnsi="Browallia New" w:cs="Browallia New"/>
                <w:sz w:val="22"/>
                <w:szCs w:val="22"/>
                <w:lang w:val="en-GB"/>
              </w:rPr>
            </w:pPr>
            <w:r w:rsidRPr="008D04B5">
              <w:rPr>
                <w:rFonts w:ascii="Browallia New" w:eastAsia="Arial Unicode MS" w:hAnsi="Browallia New" w:cs="Browallia New"/>
                <w:sz w:val="22"/>
                <w:szCs w:val="22"/>
                <w:lang w:val="en-GB"/>
              </w:rPr>
              <w:t>-</w:t>
            </w:r>
          </w:p>
        </w:tc>
        <w:tc>
          <w:tcPr>
            <w:tcW w:w="763" w:type="dxa"/>
            <w:tcBorders>
              <w:top w:val="nil"/>
              <w:left w:val="nil"/>
              <w:bottom w:val="nil"/>
              <w:right w:val="nil"/>
            </w:tcBorders>
            <w:vAlign w:val="bottom"/>
          </w:tcPr>
          <w:p w14:paraId="5FA44E4F" w14:textId="607A2308" w:rsidR="00322C20" w:rsidRPr="008D04B5" w:rsidRDefault="00322C20" w:rsidP="008D04B5">
            <w:pPr>
              <w:tabs>
                <w:tab w:val="clear" w:pos="1644"/>
                <w:tab w:val="left" w:pos="1021"/>
              </w:tabs>
              <w:ind w:right="-25"/>
              <w:jc w:val="right"/>
              <w:rPr>
                <w:rFonts w:ascii="Browallia New" w:eastAsia="Arial Unicode MS" w:hAnsi="Browallia New" w:cs="Browallia New"/>
                <w:sz w:val="22"/>
                <w:szCs w:val="22"/>
              </w:rPr>
            </w:pPr>
            <w:r w:rsidRPr="008D04B5">
              <w:rPr>
                <w:rFonts w:ascii="Browallia New" w:eastAsia="Arial Unicode MS" w:hAnsi="Browallia New" w:cs="Browallia New"/>
                <w:sz w:val="22"/>
                <w:szCs w:val="22"/>
                <w:lang w:val="en-GB"/>
              </w:rPr>
              <w:t>25,656</w:t>
            </w:r>
          </w:p>
        </w:tc>
      </w:tr>
      <w:tr w:rsidR="001A7E3F" w:rsidRPr="008D04B5" w14:paraId="729E5C47" w14:textId="77777777" w:rsidTr="008D04B5">
        <w:trPr>
          <w:trHeight w:val="57"/>
        </w:trPr>
        <w:tc>
          <w:tcPr>
            <w:tcW w:w="3688" w:type="dxa"/>
            <w:tcBorders>
              <w:top w:val="nil"/>
              <w:left w:val="nil"/>
              <w:bottom w:val="nil"/>
              <w:right w:val="nil"/>
            </w:tcBorders>
          </w:tcPr>
          <w:p w14:paraId="04329509" w14:textId="77777777" w:rsidR="001A7E3F" w:rsidRPr="008D04B5" w:rsidRDefault="001A7E3F" w:rsidP="00322C20">
            <w:pPr>
              <w:ind w:left="-72"/>
              <w:rPr>
                <w:rFonts w:ascii="Browallia New" w:eastAsia="Arial Unicode MS" w:hAnsi="Browallia New" w:cs="Browallia New"/>
                <w:sz w:val="22"/>
                <w:szCs w:val="22"/>
                <w:cs/>
                <w:lang w:val="en-GB"/>
              </w:rPr>
            </w:pPr>
          </w:p>
        </w:tc>
        <w:tc>
          <w:tcPr>
            <w:tcW w:w="1701" w:type="dxa"/>
            <w:tcBorders>
              <w:top w:val="nil"/>
              <w:left w:val="nil"/>
              <w:bottom w:val="nil"/>
              <w:right w:val="nil"/>
            </w:tcBorders>
            <w:vAlign w:val="bottom"/>
          </w:tcPr>
          <w:p w14:paraId="238C243B" w14:textId="77777777" w:rsidR="001A7E3F" w:rsidRPr="008D04B5" w:rsidRDefault="001A7E3F" w:rsidP="008D04B5">
            <w:pPr>
              <w:tabs>
                <w:tab w:val="clear" w:pos="1644"/>
                <w:tab w:val="left" w:pos="1021"/>
              </w:tabs>
              <w:ind w:right="-25"/>
              <w:jc w:val="right"/>
              <w:rPr>
                <w:rFonts w:ascii="Browallia New" w:eastAsia="Arial Unicode MS" w:hAnsi="Browallia New" w:cs="Browallia New"/>
                <w:sz w:val="22"/>
                <w:szCs w:val="22"/>
                <w:lang w:val="en-GB"/>
              </w:rPr>
            </w:pPr>
          </w:p>
        </w:tc>
        <w:tc>
          <w:tcPr>
            <w:tcW w:w="735" w:type="dxa"/>
            <w:tcBorders>
              <w:top w:val="nil"/>
              <w:left w:val="nil"/>
              <w:bottom w:val="nil"/>
              <w:right w:val="nil"/>
            </w:tcBorders>
            <w:vAlign w:val="bottom"/>
          </w:tcPr>
          <w:p w14:paraId="5256BA7B" w14:textId="77777777" w:rsidR="001A7E3F" w:rsidRPr="008D04B5" w:rsidRDefault="001A7E3F" w:rsidP="008D04B5">
            <w:pPr>
              <w:tabs>
                <w:tab w:val="clear" w:pos="1644"/>
                <w:tab w:val="left" w:pos="1021"/>
              </w:tabs>
              <w:ind w:right="-25"/>
              <w:jc w:val="right"/>
              <w:rPr>
                <w:rFonts w:ascii="Browallia New" w:eastAsia="Arial Unicode MS" w:hAnsi="Browallia New" w:cs="Browallia New"/>
                <w:sz w:val="22"/>
                <w:szCs w:val="22"/>
                <w:lang w:val="en-GB"/>
              </w:rPr>
            </w:pPr>
          </w:p>
        </w:tc>
        <w:tc>
          <w:tcPr>
            <w:tcW w:w="727" w:type="dxa"/>
            <w:tcBorders>
              <w:top w:val="nil"/>
              <w:left w:val="nil"/>
              <w:bottom w:val="nil"/>
              <w:right w:val="nil"/>
            </w:tcBorders>
            <w:vAlign w:val="bottom"/>
          </w:tcPr>
          <w:p w14:paraId="643CF2B9" w14:textId="77777777" w:rsidR="001A7E3F" w:rsidRPr="008D04B5" w:rsidRDefault="001A7E3F" w:rsidP="008D04B5">
            <w:pPr>
              <w:tabs>
                <w:tab w:val="clear" w:pos="1644"/>
                <w:tab w:val="left" w:pos="1021"/>
              </w:tabs>
              <w:ind w:right="-25"/>
              <w:jc w:val="right"/>
              <w:rPr>
                <w:rFonts w:ascii="Browallia New" w:eastAsia="Arial Unicode MS" w:hAnsi="Browallia New" w:cs="Browallia New"/>
                <w:sz w:val="22"/>
                <w:szCs w:val="22"/>
                <w:lang w:val="en-GB"/>
              </w:rPr>
            </w:pPr>
          </w:p>
        </w:tc>
        <w:tc>
          <w:tcPr>
            <w:tcW w:w="727" w:type="dxa"/>
            <w:tcBorders>
              <w:top w:val="nil"/>
              <w:left w:val="nil"/>
              <w:bottom w:val="nil"/>
              <w:right w:val="nil"/>
            </w:tcBorders>
          </w:tcPr>
          <w:p w14:paraId="11388E95" w14:textId="77777777" w:rsidR="001A7E3F" w:rsidRPr="008D04B5" w:rsidRDefault="001A7E3F" w:rsidP="008D04B5">
            <w:pPr>
              <w:tabs>
                <w:tab w:val="clear" w:pos="1644"/>
                <w:tab w:val="left" w:pos="1021"/>
              </w:tabs>
              <w:ind w:right="-25"/>
              <w:jc w:val="right"/>
              <w:rPr>
                <w:rFonts w:ascii="Browallia New" w:eastAsia="Arial Unicode MS" w:hAnsi="Browallia New" w:cs="Browallia New"/>
                <w:sz w:val="22"/>
                <w:szCs w:val="22"/>
                <w:lang w:val="en-GB"/>
              </w:rPr>
            </w:pPr>
          </w:p>
        </w:tc>
        <w:tc>
          <w:tcPr>
            <w:tcW w:w="727" w:type="dxa"/>
            <w:tcBorders>
              <w:top w:val="nil"/>
              <w:left w:val="nil"/>
              <w:bottom w:val="nil"/>
              <w:right w:val="nil"/>
            </w:tcBorders>
          </w:tcPr>
          <w:p w14:paraId="41C2A8C5" w14:textId="77777777" w:rsidR="001A7E3F" w:rsidRPr="008D04B5" w:rsidRDefault="001A7E3F" w:rsidP="008D04B5">
            <w:pPr>
              <w:tabs>
                <w:tab w:val="clear" w:pos="1644"/>
                <w:tab w:val="left" w:pos="1021"/>
              </w:tabs>
              <w:ind w:right="-25"/>
              <w:jc w:val="right"/>
              <w:rPr>
                <w:rFonts w:ascii="Browallia New" w:eastAsia="Arial Unicode MS" w:hAnsi="Browallia New" w:cs="Browallia New"/>
                <w:sz w:val="22"/>
                <w:szCs w:val="22"/>
                <w:lang w:val="en-GB"/>
              </w:rPr>
            </w:pPr>
          </w:p>
        </w:tc>
        <w:tc>
          <w:tcPr>
            <w:tcW w:w="763" w:type="dxa"/>
            <w:tcBorders>
              <w:top w:val="nil"/>
              <w:left w:val="nil"/>
              <w:bottom w:val="nil"/>
              <w:right w:val="nil"/>
            </w:tcBorders>
            <w:vAlign w:val="bottom"/>
          </w:tcPr>
          <w:p w14:paraId="63D161B6" w14:textId="77777777" w:rsidR="001A7E3F" w:rsidRPr="008D04B5" w:rsidRDefault="001A7E3F" w:rsidP="008D04B5">
            <w:pPr>
              <w:tabs>
                <w:tab w:val="clear" w:pos="1644"/>
                <w:tab w:val="left" w:pos="1021"/>
              </w:tabs>
              <w:ind w:right="-25"/>
              <w:jc w:val="right"/>
              <w:rPr>
                <w:rFonts w:ascii="Browallia New" w:eastAsia="Arial Unicode MS" w:hAnsi="Browallia New" w:cs="Browallia New"/>
                <w:sz w:val="22"/>
                <w:szCs w:val="22"/>
                <w:lang w:val="en-GB"/>
              </w:rPr>
            </w:pPr>
          </w:p>
        </w:tc>
      </w:tr>
    </w:tbl>
    <w:p w14:paraId="630D2EB7" w14:textId="6B150F1A" w:rsidR="003932FC" w:rsidRDefault="003932FC" w:rsidP="003932FC">
      <w:pPr>
        <w:pStyle w:val="CordiaNew"/>
        <w:tabs>
          <w:tab w:val="clear" w:pos="4153"/>
          <w:tab w:val="left" w:pos="426"/>
          <w:tab w:val="num" w:pos="502"/>
        </w:tabs>
        <w:ind w:left="426"/>
        <w:jc w:val="thaiDistribute"/>
        <w:rPr>
          <w:rFonts w:ascii="Browallia New" w:eastAsia="Arial Unicode MS" w:hAnsi="Browallia New" w:cs="Browallia New"/>
          <w:b/>
          <w:bCs/>
          <w:sz w:val="28"/>
          <w:szCs w:val="28"/>
          <w:lang w:val="en-ZA"/>
        </w:rPr>
      </w:pPr>
    </w:p>
    <w:p w14:paraId="04E89E7F" w14:textId="5051889F" w:rsidR="003932FC" w:rsidRPr="003932FC" w:rsidRDefault="003932FC" w:rsidP="00393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color w:val="000000"/>
          <w:sz w:val="28"/>
          <w:szCs w:val="28"/>
          <w:lang w:val="en-ZA" w:eastAsia="th-TH"/>
        </w:rPr>
      </w:pPr>
      <w:r>
        <w:rPr>
          <w:rFonts w:ascii="Browallia New" w:eastAsia="Arial Unicode MS" w:hAnsi="Browallia New" w:cs="Browallia New"/>
          <w:b/>
          <w:bCs/>
          <w:sz w:val="28"/>
          <w:szCs w:val="28"/>
          <w:lang w:val="en-ZA"/>
        </w:rPr>
        <w:br w:type="page"/>
      </w:r>
    </w:p>
    <w:p w14:paraId="45DCE034" w14:textId="306D100A" w:rsidR="005E4479" w:rsidRPr="007375E3" w:rsidRDefault="005E4479" w:rsidP="005E4479">
      <w:pPr>
        <w:pStyle w:val="CordiaNew"/>
        <w:numPr>
          <w:ilvl w:val="0"/>
          <w:numId w:val="16"/>
        </w:numPr>
        <w:tabs>
          <w:tab w:val="clear" w:pos="4153"/>
          <w:tab w:val="left" w:pos="426"/>
          <w:tab w:val="num" w:pos="502"/>
        </w:tabs>
        <w:ind w:left="426" w:hanging="426"/>
        <w:jc w:val="thaiDistribute"/>
        <w:rPr>
          <w:rFonts w:ascii="Browallia New" w:eastAsia="Arial Unicode MS" w:hAnsi="Browallia New" w:cs="Browallia New"/>
          <w:b/>
          <w:bCs/>
          <w:sz w:val="28"/>
          <w:szCs w:val="28"/>
          <w:lang w:val="en-ZA"/>
        </w:rPr>
      </w:pPr>
      <w:r w:rsidRPr="007375E3">
        <w:rPr>
          <w:rFonts w:ascii="Browallia New" w:eastAsia="Arial Unicode MS" w:hAnsi="Browallia New" w:cs="Browallia New"/>
          <w:b/>
          <w:bCs/>
          <w:sz w:val="28"/>
          <w:szCs w:val="28"/>
          <w:cs/>
        </w:rPr>
        <w:t>รายการกับบุคคลหรือกิจการที่เกี่ยวข้องกัน</w:t>
      </w:r>
    </w:p>
    <w:p w14:paraId="1067C870" w14:textId="77777777" w:rsidR="00210B8D" w:rsidRPr="007E5657" w:rsidRDefault="00210B8D" w:rsidP="00CD70F7">
      <w:pPr>
        <w:tabs>
          <w:tab w:val="clear" w:pos="907"/>
          <w:tab w:val="left" w:pos="1350"/>
        </w:tabs>
        <w:spacing w:line="240" w:lineRule="auto"/>
        <w:ind w:left="432"/>
        <w:jc w:val="thaiDistribute"/>
        <w:rPr>
          <w:rFonts w:ascii="Browallia New" w:eastAsia="Arial Unicode MS" w:hAnsi="Browallia New" w:cs="Browallia New"/>
          <w:sz w:val="22"/>
          <w:szCs w:val="22"/>
          <w:lang w:val="en-ZA"/>
        </w:rPr>
      </w:pPr>
    </w:p>
    <w:p w14:paraId="217DD27C" w14:textId="48F87D35" w:rsidR="000106E0" w:rsidRPr="007E5657" w:rsidRDefault="0079000A" w:rsidP="002734DF">
      <w:pPr>
        <w:spacing w:line="240" w:lineRule="auto"/>
        <w:ind w:left="426"/>
        <w:jc w:val="thaiDistribute"/>
        <w:rPr>
          <w:rFonts w:ascii="Browallia New" w:hAnsi="Browallia New" w:cs="Browallia New"/>
          <w:sz w:val="28"/>
          <w:szCs w:val="28"/>
          <w:lang w:val="en-GB"/>
        </w:rPr>
      </w:pPr>
      <w:r w:rsidRPr="007E5657">
        <w:rPr>
          <w:rFonts w:ascii="Browallia New" w:hAnsi="Browallia New" w:cs="Browallia New"/>
          <w:sz w:val="28"/>
          <w:szCs w:val="28"/>
          <w:cs/>
          <w:lang w:val="en-GB"/>
        </w:rPr>
        <w:t>บุคคลหรือกิจการที่เกี่ยวข้องกันกับบริษัท</w:t>
      </w:r>
      <w:r w:rsidRPr="007E5657">
        <w:rPr>
          <w:rFonts w:ascii="Browallia New" w:hAnsi="Browallia New" w:cs="Browallia New"/>
          <w:sz w:val="28"/>
          <w:szCs w:val="28"/>
          <w:lang w:val="en-GB"/>
        </w:rPr>
        <w:t xml:space="preserve"> </w:t>
      </w:r>
      <w:r w:rsidRPr="007E5657">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7E5657">
        <w:rPr>
          <w:rFonts w:ascii="Browallia New" w:hAnsi="Browallia New" w:cs="Browallia New"/>
          <w:sz w:val="28"/>
          <w:szCs w:val="28"/>
          <w:lang w:val="en-GB"/>
        </w:rPr>
        <w:br/>
      </w:r>
      <w:r w:rsidRPr="007E5657">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7E5657">
        <w:rPr>
          <w:rFonts w:ascii="Browallia New" w:hAnsi="Browallia New" w:cs="Browallia New"/>
          <w:sz w:val="28"/>
          <w:szCs w:val="28"/>
          <w:lang w:val="en-GB"/>
        </w:rPr>
        <w:br/>
      </w:r>
      <w:r w:rsidRPr="007E5657">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w:t>
      </w:r>
      <w:r w:rsidR="008D04B5">
        <w:rPr>
          <w:rFonts w:ascii="Browallia New" w:hAnsi="Browallia New" w:cs="Browallia New"/>
          <w:sz w:val="28"/>
          <w:szCs w:val="28"/>
          <w:lang w:val="en-GB"/>
        </w:rPr>
        <w:t xml:space="preserve"> </w:t>
      </w:r>
      <w:r w:rsidRPr="007E5657">
        <w:rPr>
          <w:rFonts w:ascii="Browallia New" w:hAnsi="Browallia New" w:cs="Browallia New"/>
          <w:sz w:val="28"/>
          <w:szCs w:val="28"/>
          <w:cs/>
          <w:lang w:val="en-GB"/>
        </w:rPr>
        <w:t xml:space="preserve">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w:t>
      </w:r>
      <w:r w:rsidR="008D04B5">
        <w:rPr>
          <w:rFonts w:ascii="Browallia New" w:hAnsi="Browallia New" w:cs="Browallia New"/>
          <w:sz w:val="28"/>
          <w:szCs w:val="28"/>
          <w:lang w:val="en-GB"/>
        </w:rPr>
        <w:br/>
      </w:r>
      <w:r w:rsidRPr="007E5657">
        <w:rPr>
          <w:rFonts w:ascii="Browallia New" w:hAnsi="Browallia New" w:cs="Browallia New"/>
          <w:sz w:val="28"/>
          <w:szCs w:val="28"/>
          <w:cs/>
          <w:lang w:val="en-GB"/>
        </w:rPr>
        <w:t xml:space="preserve">และกิจการที่เกี่ยวข้องกับบุคคลเหล่านั้น </w:t>
      </w:r>
    </w:p>
    <w:p w14:paraId="47E6D3B1" w14:textId="77777777" w:rsidR="008A2058" w:rsidRPr="007E5657" w:rsidRDefault="008A2058" w:rsidP="002734DF">
      <w:pPr>
        <w:spacing w:line="240" w:lineRule="auto"/>
        <w:ind w:left="426"/>
        <w:jc w:val="thaiDistribute"/>
        <w:rPr>
          <w:rFonts w:ascii="Browallia New" w:hAnsi="Browallia New" w:cs="Browallia New"/>
          <w:sz w:val="28"/>
          <w:szCs w:val="28"/>
          <w:lang w:val="en-GB"/>
        </w:rPr>
      </w:pPr>
    </w:p>
    <w:p w14:paraId="10FD3BF9" w14:textId="24EEEC35" w:rsidR="000106E0" w:rsidRPr="007E5657" w:rsidRDefault="00FC74A5" w:rsidP="0079000A">
      <w:pPr>
        <w:spacing w:line="240" w:lineRule="auto"/>
        <w:ind w:left="426"/>
        <w:jc w:val="thaiDistribute"/>
        <w:rPr>
          <w:rFonts w:ascii="Browallia New" w:hAnsi="Browallia New" w:cs="Browallia New"/>
          <w:sz w:val="28"/>
          <w:szCs w:val="28"/>
          <w:cs/>
        </w:rPr>
      </w:pPr>
      <w:r>
        <w:rPr>
          <w:rFonts w:ascii="Browallia New" w:hAnsi="Browallia New" w:cs="Browallia New" w:hint="cs"/>
          <w:sz w:val="28"/>
          <w:szCs w:val="28"/>
          <w:cs/>
          <w:lang w:val="en-GB"/>
        </w:rPr>
        <w:t>ลักษณะความสัมพันธ์</w:t>
      </w:r>
      <w:r w:rsidR="003C68DC">
        <w:rPr>
          <w:rFonts w:ascii="Browallia New" w:hAnsi="Browallia New" w:cs="Browallia New" w:hint="cs"/>
          <w:sz w:val="28"/>
          <w:szCs w:val="28"/>
          <w:cs/>
          <w:lang w:val="en-GB"/>
        </w:rPr>
        <w:t>ระหว่างบุคคลและกิจการที่เกี่ยวข้องกัน</w:t>
      </w:r>
      <w:r w:rsidR="00832B19" w:rsidRPr="007E5657">
        <w:rPr>
          <w:rFonts w:ascii="Browallia New" w:hAnsi="Browallia New" w:cs="Browallia New"/>
          <w:sz w:val="28"/>
          <w:szCs w:val="28"/>
        </w:rPr>
        <w:t xml:space="preserve"> </w:t>
      </w:r>
      <w:r w:rsidR="003C68DC">
        <w:rPr>
          <w:rFonts w:ascii="Browallia New" w:hAnsi="Browallia New" w:cs="Browallia New" w:hint="cs"/>
          <w:sz w:val="28"/>
          <w:szCs w:val="28"/>
          <w:cs/>
        </w:rPr>
        <w:t>สามารถ</w:t>
      </w:r>
      <w:r w:rsidR="00832B19" w:rsidRPr="007E5657">
        <w:rPr>
          <w:rFonts w:ascii="Browallia New" w:hAnsi="Browallia New" w:cs="Browallia New"/>
          <w:sz w:val="28"/>
          <w:szCs w:val="28"/>
          <w:cs/>
        </w:rPr>
        <w:t>สรุปได้ดังนี้</w:t>
      </w:r>
    </w:p>
    <w:p w14:paraId="032C6896" w14:textId="77777777" w:rsidR="00E900F4" w:rsidRPr="00D44BA4" w:rsidRDefault="00E900F4" w:rsidP="004A1F0C">
      <w:pPr>
        <w:tabs>
          <w:tab w:val="clear" w:pos="907"/>
          <w:tab w:val="left" w:pos="1350"/>
        </w:tabs>
        <w:spacing w:line="240" w:lineRule="auto"/>
        <w:jc w:val="thaiDistribute"/>
        <w:rPr>
          <w:rFonts w:ascii="Browallia New" w:eastAsia="Arial Unicode MS" w:hAnsi="Browallia New" w:cs="Browallia New"/>
          <w:sz w:val="28"/>
          <w:szCs w:val="28"/>
        </w:rPr>
      </w:pPr>
    </w:p>
    <w:tbl>
      <w:tblPr>
        <w:tblW w:w="9024" w:type="dxa"/>
        <w:tblInd w:w="426" w:type="dxa"/>
        <w:tblCellMar>
          <w:left w:w="57" w:type="dxa"/>
          <w:right w:w="57" w:type="dxa"/>
        </w:tblCellMar>
        <w:tblLook w:val="0000" w:firstRow="0" w:lastRow="0" w:firstColumn="0" w:lastColumn="0" w:noHBand="0" w:noVBand="0"/>
      </w:tblPr>
      <w:tblGrid>
        <w:gridCol w:w="5196"/>
        <w:gridCol w:w="3828"/>
      </w:tblGrid>
      <w:tr w:rsidR="00DF7AB2" w:rsidRPr="009120A7" w14:paraId="24F60F53" w14:textId="77777777" w:rsidTr="001E52A7">
        <w:trPr>
          <w:trHeight w:val="80"/>
        </w:trPr>
        <w:tc>
          <w:tcPr>
            <w:tcW w:w="5196" w:type="dxa"/>
            <w:tcBorders>
              <w:top w:val="nil"/>
              <w:left w:val="nil"/>
              <w:right w:val="nil"/>
            </w:tcBorders>
            <w:noWrap/>
            <w:vAlign w:val="center"/>
          </w:tcPr>
          <w:p w14:paraId="1A4632F0" w14:textId="6377973B" w:rsidR="00DF7AB2" w:rsidRPr="00683AC1" w:rsidRDefault="005123C9" w:rsidP="001E52A7">
            <w:pPr>
              <w:pBdr>
                <w:bottom w:val="single" w:sz="4" w:space="1" w:color="auto"/>
              </w:pBdr>
              <w:spacing w:line="240" w:lineRule="auto"/>
              <w:ind w:left="60" w:right="78"/>
              <w:jc w:val="center"/>
              <w:rPr>
                <w:rFonts w:ascii="Browallia New" w:hAnsi="Browallia New" w:cs="Browallia New"/>
                <w:sz w:val="26"/>
                <w:szCs w:val="26"/>
              </w:rPr>
            </w:pPr>
            <w:r w:rsidRPr="00683AC1">
              <w:rPr>
                <w:rFonts w:ascii="Browallia New" w:hAnsi="Browallia New" w:cs="Browallia New"/>
                <w:sz w:val="26"/>
                <w:szCs w:val="26"/>
                <w:cs/>
              </w:rPr>
              <w:t>กิจการที่เกี่ยวข้องกัน</w:t>
            </w:r>
          </w:p>
        </w:tc>
        <w:tc>
          <w:tcPr>
            <w:tcW w:w="3828" w:type="dxa"/>
            <w:tcBorders>
              <w:top w:val="nil"/>
              <w:left w:val="nil"/>
              <w:right w:val="nil"/>
            </w:tcBorders>
            <w:noWrap/>
            <w:vAlign w:val="center"/>
          </w:tcPr>
          <w:p w14:paraId="779B897A" w14:textId="77777777" w:rsidR="00DF7AB2" w:rsidRPr="00683AC1" w:rsidRDefault="00DF7AB2" w:rsidP="001E52A7">
            <w:pPr>
              <w:pBdr>
                <w:bottom w:val="single" w:sz="4" w:space="1" w:color="auto"/>
              </w:pBdr>
              <w:tabs>
                <w:tab w:val="clear" w:pos="3742"/>
                <w:tab w:val="left" w:pos="3594"/>
              </w:tabs>
              <w:spacing w:line="240" w:lineRule="auto"/>
              <w:ind w:left="84" w:right="36"/>
              <w:jc w:val="center"/>
              <w:rPr>
                <w:rFonts w:ascii="Browallia New" w:hAnsi="Browallia New" w:cs="Browallia New"/>
                <w:sz w:val="26"/>
                <w:szCs w:val="26"/>
              </w:rPr>
            </w:pPr>
            <w:r w:rsidRPr="00683AC1">
              <w:rPr>
                <w:rFonts w:ascii="Browallia New" w:hAnsi="Browallia New" w:cs="Browallia New"/>
                <w:sz w:val="26"/>
                <w:szCs w:val="26"/>
                <w:cs/>
              </w:rPr>
              <w:t>ลักษณะความสัมพันธ์</w:t>
            </w:r>
          </w:p>
        </w:tc>
      </w:tr>
      <w:tr w:rsidR="002E7CF2" w:rsidRPr="009120A7" w14:paraId="7EDB7971" w14:textId="77777777" w:rsidTr="00224239">
        <w:trPr>
          <w:trHeight w:val="335"/>
        </w:trPr>
        <w:tc>
          <w:tcPr>
            <w:tcW w:w="5196" w:type="dxa"/>
            <w:tcBorders>
              <w:left w:val="nil"/>
              <w:right w:val="nil"/>
            </w:tcBorders>
            <w:noWrap/>
            <w:vAlign w:val="center"/>
          </w:tcPr>
          <w:p w14:paraId="60099955" w14:textId="77777777" w:rsidR="002E7CF2" w:rsidRPr="009120A7" w:rsidRDefault="002E7CF2" w:rsidP="00DF7AB2">
            <w:pPr>
              <w:spacing w:line="240" w:lineRule="auto"/>
              <w:jc w:val="center"/>
              <w:rPr>
                <w:rFonts w:ascii="Browallia New" w:hAnsi="Browallia New" w:cs="Browallia New"/>
                <w:sz w:val="20"/>
                <w:szCs w:val="20"/>
                <w:highlight w:val="yellow"/>
                <w:cs/>
              </w:rPr>
            </w:pPr>
          </w:p>
        </w:tc>
        <w:tc>
          <w:tcPr>
            <w:tcW w:w="3828" w:type="dxa"/>
            <w:tcBorders>
              <w:left w:val="nil"/>
              <w:right w:val="nil"/>
            </w:tcBorders>
            <w:noWrap/>
            <w:vAlign w:val="center"/>
          </w:tcPr>
          <w:p w14:paraId="66F923B3" w14:textId="6CA6D7B5" w:rsidR="002E7CF2" w:rsidRPr="009120A7" w:rsidRDefault="002E7CF2" w:rsidP="00DF7AB2">
            <w:pPr>
              <w:spacing w:line="240" w:lineRule="auto"/>
              <w:jc w:val="center"/>
              <w:rPr>
                <w:rFonts w:ascii="Browallia New" w:hAnsi="Browallia New" w:cs="Browallia New"/>
                <w:sz w:val="20"/>
                <w:szCs w:val="20"/>
                <w:highlight w:val="yellow"/>
                <w:cs/>
              </w:rPr>
            </w:pPr>
          </w:p>
        </w:tc>
      </w:tr>
      <w:tr w:rsidR="000A2C06" w:rsidRPr="009120A7" w14:paraId="0BC917DB" w14:textId="77777777" w:rsidTr="00B43FC5">
        <w:trPr>
          <w:trHeight w:val="335"/>
        </w:trPr>
        <w:tc>
          <w:tcPr>
            <w:tcW w:w="5196" w:type="dxa"/>
            <w:tcBorders>
              <w:left w:val="nil"/>
              <w:right w:val="nil"/>
            </w:tcBorders>
            <w:noWrap/>
          </w:tcPr>
          <w:p w14:paraId="7F7BD686" w14:textId="366012ED" w:rsidR="000A2C06" w:rsidRPr="00B720E7" w:rsidRDefault="000A2C06" w:rsidP="00DD64F9">
            <w:pPr>
              <w:spacing w:line="240" w:lineRule="auto"/>
              <w:ind w:firstLine="52"/>
              <w:rPr>
                <w:rFonts w:ascii="Browallia New" w:hAnsi="Browallia New" w:cs="Browallia New"/>
                <w:sz w:val="26"/>
                <w:szCs w:val="26"/>
                <w:cs/>
              </w:rPr>
            </w:pPr>
            <w:r w:rsidRPr="000A2C06">
              <w:rPr>
                <w:rFonts w:ascii="Browallia New" w:hAnsi="Browallia New" w:cs="Browallia New" w:hint="cs"/>
                <w:sz w:val="26"/>
                <w:szCs w:val="26"/>
                <w:cs/>
              </w:rPr>
              <w:t>บริษัท</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กิฟท์</w:t>
            </w:r>
            <w:r w:rsidRPr="000A2C06">
              <w:rPr>
                <w:rFonts w:ascii="Browallia New" w:hAnsi="Browallia New" w:cs="Browallia New"/>
                <w:sz w:val="26"/>
                <w:szCs w:val="26"/>
                <w:cs/>
              </w:rPr>
              <w:t xml:space="preserve"> </w:t>
            </w:r>
            <w:proofErr w:type="spellStart"/>
            <w:r w:rsidRPr="000A2C06">
              <w:rPr>
                <w:rFonts w:ascii="Browallia New" w:hAnsi="Browallia New" w:cs="Browallia New" w:hint="cs"/>
                <w:sz w:val="26"/>
                <w:szCs w:val="26"/>
                <w:cs/>
              </w:rPr>
              <w:t>ฮอสพิ</w:t>
            </w:r>
            <w:proofErr w:type="spellEnd"/>
            <w:r w:rsidRPr="000A2C06">
              <w:rPr>
                <w:rFonts w:ascii="Browallia New" w:hAnsi="Browallia New" w:cs="Browallia New" w:hint="cs"/>
                <w:sz w:val="26"/>
                <w:szCs w:val="26"/>
                <w:cs/>
              </w:rPr>
              <w:t>ทอลลิตี้</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จำกัด</w:t>
            </w:r>
          </w:p>
        </w:tc>
        <w:tc>
          <w:tcPr>
            <w:tcW w:w="3828" w:type="dxa"/>
            <w:tcBorders>
              <w:left w:val="nil"/>
              <w:right w:val="nil"/>
            </w:tcBorders>
            <w:noWrap/>
          </w:tcPr>
          <w:p w14:paraId="4CE1C180" w14:textId="0219EC50" w:rsidR="000A2C06" w:rsidRPr="009D379B" w:rsidRDefault="000A2C06" w:rsidP="00572539">
            <w:pPr>
              <w:spacing w:line="240" w:lineRule="auto"/>
              <w:ind w:firstLine="212"/>
              <w:rPr>
                <w:rFonts w:ascii="Browallia New" w:hAnsi="Browallia New" w:cs="Browallia New"/>
                <w:sz w:val="26"/>
                <w:szCs w:val="26"/>
                <w:cs/>
              </w:rPr>
            </w:pPr>
            <w:r w:rsidRPr="000A2C06">
              <w:rPr>
                <w:rFonts w:ascii="Browallia New" w:hAnsi="Browallia New" w:cs="Browallia New"/>
                <w:sz w:val="26"/>
                <w:szCs w:val="26"/>
                <w:cs/>
              </w:rPr>
              <w:t>บริษัทย่อย</w:t>
            </w:r>
          </w:p>
        </w:tc>
      </w:tr>
      <w:tr w:rsidR="000A2C06" w:rsidRPr="009120A7" w14:paraId="5BDDCE73" w14:textId="77777777">
        <w:trPr>
          <w:trHeight w:val="335"/>
        </w:trPr>
        <w:tc>
          <w:tcPr>
            <w:tcW w:w="5196" w:type="dxa"/>
            <w:tcBorders>
              <w:left w:val="nil"/>
              <w:bottom w:val="nil"/>
              <w:right w:val="nil"/>
            </w:tcBorders>
            <w:noWrap/>
          </w:tcPr>
          <w:p w14:paraId="6A4F4AD5" w14:textId="32D91B6F" w:rsidR="000A2C06" w:rsidRPr="000A2C06" w:rsidRDefault="000A2C06" w:rsidP="00DD64F9">
            <w:pPr>
              <w:spacing w:line="240" w:lineRule="auto"/>
              <w:ind w:firstLine="52"/>
              <w:rPr>
                <w:rFonts w:ascii="Browallia New" w:hAnsi="Browallia New" w:cs="Browallia New"/>
                <w:sz w:val="26"/>
                <w:szCs w:val="26"/>
                <w:cs/>
              </w:rPr>
            </w:pPr>
            <w:r w:rsidRPr="000A2C06">
              <w:rPr>
                <w:rFonts w:ascii="Browallia New" w:hAnsi="Browallia New" w:cs="Browallia New" w:hint="cs"/>
                <w:sz w:val="26"/>
                <w:szCs w:val="26"/>
                <w:cs/>
              </w:rPr>
              <w:t>บริษัท</w:t>
            </w:r>
            <w:r w:rsidRPr="000A2C06">
              <w:rPr>
                <w:rFonts w:ascii="Browallia New" w:hAnsi="Browallia New" w:cs="Browallia New"/>
                <w:sz w:val="26"/>
                <w:szCs w:val="26"/>
                <w:cs/>
              </w:rPr>
              <w:t xml:space="preserve"> </w:t>
            </w:r>
            <w:proofErr w:type="spellStart"/>
            <w:r w:rsidRPr="000A2C06">
              <w:rPr>
                <w:rFonts w:ascii="Browallia New" w:hAnsi="Browallia New" w:cs="Browallia New" w:hint="cs"/>
                <w:sz w:val="26"/>
                <w:szCs w:val="26"/>
                <w:cs/>
              </w:rPr>
              <w:t>เพ็ท</w:t>
            </w:r>
            <w:proofErr w:type="spellEnd"/>
            <w:r w:rsidRPr="000A2C06">
              <w:rPr>
                <w:rFonts w:ascii="Browallia New" w:hAnsi="Browallia New" w:cs="Browallia New" w:hint="cs"/>
                <w:sz w:val="26"/>
                <w:szCs w:val="26"/>
                <w:cs/>
              </w:rPr>
              <w:t>ออล</w:t>
            </w:r>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จำกัด</w:t>
            </w:r>
          </w:p>
        </w:tc>
        <w:tc>
          <w:tcPr>
            <w:tcW w:w="3828" w:type="dxa"/>
            <w:tcBorders>
              <w:left w:val="nil"/>
              <w:bottom w:val="nil"/>
            </w:tcBorders>
            <w:noWrap/>
          </w:tcPr>
          <w:p w14:paraId="7EF6C483" w14:textId="74A5F8A2" w:rsidR="000A2C06" w:rsidRPr="000A2C06" w:rsidRDefault="000A2C06" w:rsidP="00572539">
            <w:pPr>
              <w:spacing w:line="240" w:lineRule="auto"/>
              <w:ind w:firstLine="212"/>
              <w:rPr>
                <w:rFonts w:ascii="Browallia New" w:hAnsi="Browallia New" w:cs="Browallia New"/>
                <w:sz w:val="26"/>
                <w:szCs w:val="26"/>
                <w:cs/>
              </w:rPr>
            </w:pPr>
            <w:r w:rsidRPr="000A2C06">
              <w:rPr>
                <w:rFonts w:ascii="Browallia New" w:hAnsi="Browallia New" w:cs="Browallia New"/>
                <w:sz w:val="26"/>
                <w:szCs w:val="26"/>
                <w:cs/>
              </w:rPr>
              <w:t>บริษัทย่อย</w:t>
            </w:r>
          </w:p>
        </w:tc>
      </w:tr>
      <w:tr w:rsidR="000A2C06" w:rsidRPr="009120A7" w14:paraId="5AAB3A8A" w14:textId="77777777">
        <w:trPr>
          <w:trHeight w:val="335"/>
        </w:trPr>
        <w:tc>
          <w:tcPr>
            <w:tcW w:w="5196" w:type="dxa"/>
            <w:tcBorders>
              <w:left w:val="nil"/>
              <w:right w:val="nil"/>
            </w:tcBorders>
            <w:noWrap/>
          </w:tcPr>
          <w:p w14:paraId="59D37730" w14:textId="2EC7653E" w:rsidR="000A2C06" w:rsidRPr="000A2C06" w:rsidRDefault="000A2C06" w:rsidP="00DD64F9">
            <w:pPr>
              <w:spacing w:line="240" w:lineRule="auto"/>
              <w:ind w:firstLine="52"/>
              <w:rPr>
                <w:rFonts w:ascii="Browallia New" w:hAnsi="Browallia New" w:cs="Browallia New"/>
                <w:sz w:val="26"/>
                <w:szCs w:val="26"/>
                <w:cs/>
              </w:rPr>
            </w:pPr>
            <w:r w:rsidRPr="000A2C06">
              <w:rPr>
                <w:rFonts w:ascii="Browallia New" w:hAnsi="Browallia New" w:cs="Browallia New" w:hint="cs"/>
                <w:sz w:val="26"/>
                <w:szCs w:val="26"/>
                <w:cs/>
              </w:rPr>
              <w:t>บริษัท</w:t>
            </w:r>
            <w:r w:rsidRPr="000A2C06">
              <w:rPr>
                <w:rFonts w:ascii="Browallia New" w:hAnsi="Browallia New" w:cs="Browallia New"/>
                <w:sz w:val="26"/>
                <w:szCs w:val="26"/>
                <w:cs/>
              </w:rPr>
              <w:t xml:space="preserve"> </w:t>
            </w:r>
            <w:proofErr w:type="spellStart"/>
            <w:r w:rsidRPr="000A2C06">
              <w:rPr>
                <w:rFonts w:ascii="Browallia New" w:hAnsi="Browallia New" w:cs="Browallia New" w:hint="cs"/>
                <w:sz w:val="26"/>
                <w:szCs w:val="26"/>
                <w:cs/>
              </w:rPr>
              <w:t>อะ</w:t>
            </w:r>
            <w:proofErr w:type="spellEnd"/>
            <w:r w:rsidRPr="000A2C06">
              <w:rPr>
                <w:rFonts w:ascii="Browallia New" w:hAnsi="Browallia New" w:cs="Browallia New" w:hint="cs"/>
                <w:sz w:val="26"/>
                <w:szCs w:val="26"/>
                <w:cs/>
              </w:rPr>
              <w:t>ลอตเท</w:t>
            </w:r>
            <w:proofErr w:type="spellStart"/>
            <w:r w:rsidRPr="000A2C06">
              <w:rPr>
                <w:rFonts w:ascii="Browallia New" w:hAnsi="Browallia New" w:cs="Browallia New" w:hint="cs"/>
                <w:sz w:val="26"/>
                <w:szCs w:val="26"/>
                <w:cs/>
              </w:rPr>
              <w:t>็ค</w:t>
            </w:r>
            <w:proofErr w:type="spellEnd"/>
            <w:r w:rsidRPr="000A2C06">
              <w:rPr>
                <w:rFonts w:ascii="Browallia New" w:hAnsi="Browallia New" w:cs="Browallia New"/>
                <w:sz w:val="26"/>
                <w:szCs w:val="26"/>
                <w:cs/>
              </w:rPr>
              <w:t xml:space="preserve"> </w:t>
            </w:r>
            <w:r w:rsidRPr="000A2C06">
              <w:rPr>
                <w:rFonts w:ascii="Browallia New" w:hAnsi="Browallia New" w:cs="Browallia New" w:hint="cs"/>
                <w:sz w:val="26"/>
                <w:szCs w:val="26"/>
                <w:cs/>
              </w:rPr>
              <w:t>จำกัด</w:t>
            </w:r>
          </w:p>
        </w:tc>
        <w:tc>
          <w:tcPr>
            <w:tcW w:w="3828" w:type="dxa"/>
            <w:tcBorders>
              <w:left w:val="nil"/>
            </w:tcBorders>
            <w:noWrap/>
          </w:tcPr>
          <w:p w14:paraId="20904B73" w14:textId="276791A3" w:rsidR="000A2C06" w:rsidRPr="000A2C06" w:rsidRDefault="000A2C06" w:rsidP="009F6385">
            <w:pPr>
              <w:spacing w:line="240" w:lineRule="auto"/>
              <w:ind w:firstLine="212"/>
              <w:rPr>
                <w:rFonts w:ascii="Browallia New" w:hAnsi="Browallia New" w:cs="Browallia New"/>
                <w:sz w:val="26"/>
                <w:szCs w:val="26"/>
                <w:cs/>
              </w:rPr>
            </w:pPr>
            <w:r w:rsidRPr="000A2C06">
              <w:rPr>
                <w:rFonts w:ascii="Browallia New" w:hAnsi="Browallia New" w:cs="Browallia New" w:hint="cs"/>
                <w:sz w:val="26"/>
                <w:szCs w:val="26"/>
                <w:cs/>
              </w:rPr>
              <w:t>บริษัทย่อย</w:t>
            </w:r>
          </w:p>
        </w:tc>
      </w:tr>
      <w:tr w:rsidR="000A2C06" w:rsidRPr="009120A7" w14:paraId="26E19267" w14:textId="77777777">
        <w:trPr>
          <w:trHeight w:val="335"/>
        </w:trPr>
        <w:tc>
          <w:tcPr>
            <w:tcW w:w="5196" w:type="dxa"/>
            <w:tcBorders>
              <w:left w:val="nil"/>
              <w:bottom w:val="nil"/>
              <w:right w:val="nil"/>
            </w:tcBorders>
            <w:noWrap/>
          </w:tcPr>
          <w:p w14:paraId="57044D7F" w14:textId="0504F4D3" w:rsidR="000A2C06" w:rsidRPr="000A2C06" w:rsidRDefault="00BF5EB5" w:rsidP="00DD64F9">
            <w:pPr>
              <w:spacing w:line="240" w:lineRule="auto"/>
              <w:ind w:firstLine="52"/>
              <w:rPr>
                <w:rFonts w:ascii="Browallia New" w:hAnsi="Browallia New" w:cs="Browallia New"/>
                <w:sz w:val="26"/>
                <w:szCs w:val="26"/>
                <w:cs/>
              </w:rPr>
            </w:pPr>
            <w:r w:rsidRPr="00BF5EB5">
              <w:rPr>
                <w:rFonts w:ascii="Browallia New" w:hAnsi="Browallia New" w:cs="Browallia New" w:hint="cs"/>
                <w:sz w:val="26"/>
                <w:szCs w:val="26"/>
                <w:cs/>
              </w:rPr>
              <w:t>บริษัท เมลอน ไทย จำกัด</w:t>
            </w:r>
          </w:p>
        </w:tc>
        <w:tc>
          <w:tcPr>
            <w:tcW w:w="3828" w:type="dxa"/>
            <w:tcBorders>
              <w:left w:val="nil"/>
              <w:bottom w:val="nil"/>
            </w:tcBorders>
            <w:noWrap/>
          </w:tcPr>
          <w:p w14:paraId="5B1DF234" w14:textId="13446531" w:rsidR="000A2C06" w:rsidRPr="000A2C06" w:rsidRDefault="00BF5EB5" w:rsidP="009F6385">
            <w:pPr>
              <w:spacing w:line="240" w:lineRule="auto"/>
              <w:ind w:firstLine="212"/>
              <w:rPr>
                <w:rFonts w:ascii="Browallia New" w:hAnsi="Browallia New" w:cs="Browallia New"/>
                <w:sz w:val="26"/>
                <w:szCs w:val="26"/>
                <w:cs/>
              </w:rPr>
            </w:pPr>
            <w:r w:rsidRPr="00BF5EB5">
              <w:rPr>
                <w:rFonts w:ascii="Browallia New" w:hAnsi="Browallia New" w:cs="Browallia New" w:hint="cs"/>
                <w:sz w:val="26"/>
                <w:szCs w:val="26"/>
                <w:cs/>
              </w:rPr>
              <w:t>บริษัทย่อยทางอ้อม</w:t>
            </w:r>
          </w:p>
        </w:tc>
      </w:tr>
      <w:tr w:rsidR="00F17B05" w:rsidRPr="009120A7" w14:paraId="68AE1224" w14:textId="77777777">
        <w:trPr>
          <w:trHeight w:val="335"/>
        </w:trPr>
        <w:tc>
          <w:tcPr>
            <w:tcW w:w="5196" w:type="dxa"/>
            <w:tcBorders>
              <w:left w:val="nil"/>
              <w:right w:val="nil"/>
            </w:tcBorders>
            <w:noWrap/>
          </w:tcPr>
          <w:p w14:paraId="0FBBBAEF" w14:textId="34C391A0" w:rsidR="00F17B05" w:rsidRPr="00F17B05" w:rsidRDefault="00F17B05" w:rsidP="00DD64F9">
            <w:pPr>
              <w:spacing w:line="240" w:lineRule="auto"/>
              <w:ind w:firstLine="52"/>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บีม</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เอ็กซ์</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จำกัด</w:t>
            </w:r>
          </w:p>
        </w:tc>
        <w:tc>
          <w:tcPr>
            <w:tcW w:w="3828" w:type="dxa"/>
            <w:tcBorders>
              <w:left w:val="nil"/>
            </w:tcBorders>
            <w:noWrap/>
          </w:tcPr>
          <w:p w14:paraId="2FFF1AA6" w14:textId="2DD5F29B" w:rsidR="00F17B05" w:rsidRPr="00F17B05" w:rsidRDefault="00F17B05" w:rsidP="009F6385">
            <w:pPr>
              <w:spacing w:line="240" w:lineRule="auto"/>
              <w:ind w:firstLine="212"/>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F17B05" w:rsidRPr="009120A7" w14:paraId="37BFDFD2" w14:textId="77777777">
        <w:trPr>
          <w:trHeight w:val="335"/>
        </w:trPr>
        <w:tc>
          <w:tcPr>
            <w:tcW w:w="5196" w:type="dxa"/>
            <w:tcBorders>
              <w:left w:val="nil"/>
              <w:right w:val="nil"/>
            </w:tcBorders>
            <w:noWrap/>
          </w:tcPr>
          <w:p w14:paraId="57EF12F0" w14:textId="6B95AB63" w:rsidR="00F17B05" w:rsidRPr="00F17B05" w:rsidRDefault="00F17B05" w:rsidP="00DD64F9">
            <w:pPr>
              <w:spacing w:line="240" w:lineRule="auto"/>
              <w:ind w:firstLine="52"/>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009F6385" w:rsidRPr="009D379B">
              <w:rPr>
                <w:rFonts w:ascii="Browallia New" w:hAnsi="Browallia New" w:cs="Browallia New"/>
                <w:sz w:val="26"/>
                <w:szCs w:val="26"/>
                <w:cs/>
              </w:rPr>
              <w:t>โอโคโนมิ (ไทยแลนด์)</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จำกัด</w:t>
            </w:r>
          </w:p>
        </w:tc>
        <w:tc>
          <w:tcPr>
            <w:tcW w:w="3828" w:type="dxa"/>
            <w:tcBorders>
              <w:left w:val="nil"/>
            </w:tcBorders>
            <w:noWrap/>
          </w:tcPr>
          <w:p w14:paraId="09B67554" w14:textId="2FD88AE1" w:rsidR="00F17B05" w:rsidRPr="00F17B05" w:rsidRDefault="00F17B05" w:rsidP="009F6385">
            <w:pPr>
              <w:spacing w:line="240" w:lineRule="auto"/>
              <w:ind w:firstLine="212"/>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F17B05" w:rsidRPr="009120A7" w14:paraId="5985699F" w14:textId="77777777">
        <w:trPr>
          <w:trHeight w:val="335"/>
        </w:trPr>
        <w:tc>
          <w:tcPr>
            <w:tcW w:w="5196" w:type="dxa"/>
            <w:tcBorders>
              <w:left w:val="nil"/>
              <w:right w:val="nil"/>
            </w:tcBorders>
            <w:noWrap/>
          </w:tcPr>
          <w:p w14:paraId="0BA86E6D" w14:textId="1E667608" w:rsidR="00F17B05" w:rsidRPr="00F17B05" w:rsidRDefault="009F6385" w:rsidP="00DD64F9">
            <w:pPr>
              <w:spacing w:line="240" w:lineRule="auto"/>
              <w:ind w:firstLine="52"/>
              <w:rPr>
                <w:rFonts w:ascii="Browallia New" w:hAnsi="Browallia New" w:cs="Browallia New"/>
                <w:sz w:val="26"/>
                <w:szCs w:val="26"/>
                <w:cs/>
              </w:rPr>
            </w:pPr>
            <w:r w:rsidRPr="009D379B">
              <w:rPr>
                <w:rFonts w:ascii="Browallia New" w:hAnsi="Browallia New" w:cs="Browallia New"/>
                <w:sz w:val="26"/>
                <w:szCs w:val="26"/>
                <w:cs/>
              </w:rPr>
              <w:t xml:space="preserve">บริษัท </w:t>
            </w:r>
            <w:proofErr w:type="spellStart"/>
            <w:r w:rsidRPr="009D379B">
              <w:rPr>
                <w:rFonts w:ascii="Browallia New" w:hAnsi="Browallia New" w:cs="Browallia New"/>
                <w:sz w:val="26"/>
                <w:szCs w:val="26"/>
                <w:cs/>
              </w:rPr>
              <w:t>เชษฐ</w:t>
            </w:r>
            <w:proofErr w:type="spellEnd"/>
            <w:r w:rsidRPr="009D379B">
              <w:rPr>
                <w:rFonts w:ascii="Browallia New" w:hAnsi="Browallia New" w:cs="Browallia New"/>
                <w:sz w:val="26"/>
                <w:szCs w:val="26"/>
                <w:cs/>
              </w:rPr>
              <w:t>โชติ โฮล</w:t>
            </w:r>
            <w:proofErr w:type="spellStart"/>
            <w:r w:rsidRPr="009D379B">
              <w:rPr>
                <w:rFonts w:ascii="Browallia New" w:hAnsi="Browallia New" w:cs="Browallia New"/>
                <w:sz w:val="26"/>
                <w:szCs w:val="26"/>
                <w:cs/>
              </w:rPr>
              <w:t>ดิ้งส์</w:t>
            </w:r>
            <w:proofErr w:type="spellEnd"/>
            <w:r w:rsidRPr="009D379B">
              <w:rPr>
                <w:rFonts w:ascii="Browallia New" w:hAnsi="Browallia New" w:cs="Browallia New"/>
                <w:sz w:val="26"/>
                <w:szCs w:val="26"/>
                <w:cs/>
              </w:rPr>
              <w:t xml:space="preserve"> จำกัด</w:t>
            </w:r>
          </w:p>
        </w:tc>
        <w:tc>
          <w:tcPr>
            <w:tcW w:w="3828" w:type="dxa"/>
            <w:tcBorders>
              <w:left w:val="nil"/>
            </w:tcBorders>
            <w:noWrap/>
          </w:tcPr>
          <w:p w14:paraId="57A113E7" w14:textId="4961B873" w:rsidR="00F17B05" w:rsidRPr="00F17B05" w:rsidRDefault="00A96180" w:rsidP="009F6385">
            <w:pPr>
              <w:spacing w:line="240" w:lineRule="auto"/>
              <w:ind w:firstLine="212"/>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F17B05" w:rsidRPr="009120A7" w14:paraId="75AAFFE8" w14:textId="77777777">
        <w:trPr>
          <w:trHeight w:val="335"/>
        </w:trPr>
        <w:tc>
          <w:tcPr>
            <w:tcW w:w="5196" w:type="dxa"/>
            <w:tcBorders>
              <w:left w:val="nil"/>
              <w:right w:val="nil"/>
            </w:tcBorders>
            <w:noWrap/>
          </w:tcPr>
          <w:p w14:paraId="4628996B" w14:textId="0F46B979" w:rsidR="00F17B05" w:rsidRPr="00F17B05" w:rsidRDefault="00F17B05" w:rsidP="00DD64F9">
            <w:pPr>
              <w:spacing w:line="240" w:lineRule="auto"/>
              <w:ind w:firstLine="52"/>
              <w:rPr>
                <w:rFonts w:ascii="Browallia New" w:hAnsi="Browallia New" w:cs="Browallia New"/>
                <w:sz w:val="26"/>
                <w:szCs w:val="26"/>
                <w:cs/>
              </w:rPr>
            </w:pPr>
            <w:r w:rsidRPr="00F17B05">
              <w:rPr>
                <w:rFonts w:ascii="Browallia New" w:hAnsi="Browallia New" w:cs="Browallia New" w:hint="cs"/>
                <w:sz w:val="26"/>
                <w:szCs w:val="26"/>
                <w:cs/>
              </w:rPr>
              <w:t>บริษัท</w:t>
            </w:r>
            <w:r w:rsidRPr="00F17B05">
              <w:rPr>
                <w:rFonts w:ascii="Browallia New" w:hAnsi="Browallia New" w:cs="Browallia New"/>
                <w:sz w:val="26"/>
                <w:szCs w:val="26"/>
                <w:cs/>
              </w:rPr>
              <w:t xml:space="preserve"> </w:t>
            </w:r>
            <w:r w:rsidR="009F6385" w:rsidRPr="009D379B">
              <w:rPr>
                <w:rFonts w:ascii="Browallia New" w:hAnsi="Browallia New" w:cs="Browallia New"/>
                <w:sz w:val="26"/>
                <w:szCs w:val="26"/>
                <w:cs/>
              </w:rPr>
              <w:t>โรส สตูดิโอ</w:t>
            </w:r>
            <w:r w:rsidRPr="00F17B05">
              <w:rPr>
                <w:rFonts w:ascii="Browallia New" w:hAnsi="Browallia New" w:cs="Browallia New"/>
                <w:sz w:val="26"/>
                <w:szCs w:val="26"/>
                <w:cs/>
              </w:rPr>
              <w:t xml:space="preserve"> </w:t>
            </w:r>
            <w:r w:rsidRPr="00F17B05">
              <w:rPr>
                <w:rFonts w:ascii="Browallia New" w:hAnsi="Browallia New" w:cs="Browallia New" w:hint="cs"/>
                <w:sz w:val="26"/>
                <w:szCs w:val="26"/>
                <w:cs/>
              </w:rPr>
              <w:t>จำกัด</w:t>
            </w:r>
          </w:p>
        </w:tc>
        <w:tc>
          <w:tcPr>
            <w:tcW w:w="3828" w:type="dxa"/>
            <w:tcBorders>
              <w:left w:val="nil"/>
            </w:tcBorders>
            <w:noWrap/>
          </w:tcPr>
          <w:p w14:paraId="1E9282A7" w14:textId="7645FDA1" w:rsidR="00F17B05" w:rsidRPr="00F17B05" w:rsidRDefault="00A96180" w:rsidP="009F6385">
            <w:pPr>
              <w:spacing w:line="240" w:lineRule="auto"/>
              <w:ind w:firstLine="212"/>
              <w:rPr>
                <w:rFonts w:ascii="Browallia New" w:hAnsi="Browallia New" w:cs="Browallia New"/>
                <w:sz w:val="26"/>
                <w:szCs w:val="26"/>
                <w:cs/>
              </w:rPr>
            </w:pPr>
            <w:r w:rsidRPr="00F17B05">
              <w:rPr>
                <w:rFonts w:ascii="Browallia New" w:hAnsi="Browallia New" w:cs="Browallia New" w:hint="cs"/>
                <w:sz w:val="26"/>
                <w:szCs w:val="26"/>
                <w:cs/>
              </w:rPr>
              <w:t>มีผู้ถือหุ้นร่วมกัน</w:t>
            </w:r>
          </w:p>
        </w:tc>
      </w:tr>
      <w:tr w:rsidR="00120E09" w:rsidRPr="009120A7" w14:paraId="4EE9BBCB" w14:textId="77777777" w:rsidTr="00124E5C">
        <w:trPr>
          <w:trHeight w:val="335"/>
        </w:trPr>
        <w:tc>
          <w:tcPr>
            <w:tcW w:w="5196" w:type="dxa"/>
            <w:tcBorders>
              <w:left w:val="nil"/>
              <w:right w:val="nil"/>
            </w:tcBorders>
            <w:noWrap/>
          </w:tcPr>
          <w:p w14:paraId="0B3D38BA" w14:textId="446CFD1C" w:rsidR="00120E09" w:rsidRPr="00F17B05" w:rsidRDefault="00120E09" w:rsidP="00DD64F9">
            <w:pPr>
              <w:spacing w:line="240" w:lineRule="auto"/>
              <w:ind w:firstLine="52"/>
              <w:rPr>
                <w:rFonts w:ascii="Browallia New" w:hAnsi="Browallia New" w:cs="Browallia New"/>
                <w:sz w:val="26"/>
                <w:szCs w:val="26"/>
                <w:cs/>
              </w:rPr>
            </w:pPr>
            <w:r w:rsidRPr="00120E09">
              <w:rPr>
                <w:rFonts w:ascii="Browallia New" w:hAnsi="Browallia New" w:cs="Browallia New"/>
                <w:sz w:val="26"/>
                <w:szCs w:val="26"/>
                <w:cs/>
              </w:rPr>
              <w:t xml:space="preserve">บริษัท </w:t>
            </w:r>
            <w:proofErr w:type="spellStart"/>
            <w:r w:rsidR="009F6385" w:rsidRPr="009D379B">
              <w:rPr>
                <w:rFonts w:ascii="Browallia New" w:hAnsi="Browallia New" w:cs="Browallia New"/>
                <w:sz w:val="26"/>
                <w:szCs w:val="26"/>
                <w:cs/>
              </w:rPr>
              <w:t>เชษฐ</w:t>
            </w:r>
            <w:proofErr w:type="spellEnd"/>
            <w:r w:rsidR="009F6385" w:rsidRPr="009D379B">
              <w:rPr>
                <w:rFonts w:ascii="Browallia New" w:hAnsi="Browallia New" w:cs="Browallia New"/>
                <w:sz w:val="26"/>
                <w:szCs w:val="26"/>
                <w:cs/>
              </w:rPr>
              <w:t>โชติ</w:t>
            </w:r>
            <w:r w:rsidRPr="00120E09">
              <w:rPr>
                <w:rFonts w:ascii="Browallia New" w:hAnsi="Browallia New" w:cs="Browallia New"/>
                <w:sz w:val="26"/>
                <w:szCs w:val="26"/>
                <w:cs/>
              </w:rPr>
              <w:t xml:space="preserve"> จำกัด</w:t>
            </w:r>
          </w:p>
        </w:tc>
        <w:tc>
          <w:tcPr>
            <w:tcW w:w="3828" w:type="dxa"/>
            <w:tcBorders>
              <w:left w:val="nil"/>
            </w:tcBorders>
            <w:noWrap/>
          </w:tcPr>
          <w:p w14:paraId="46B5FE4D" w14:textId="7AF82AA9" w:rsidR="00120E09" w:rsidRPr="00F17B05" w:rsidRDefault="00120E09" w:rsidP="009F6385">
            <w:pPr>
              <w:spacing w:line="240" w:lineRule="auto"/>
              <w:ind w:firstLine="212"/>
              <w:rPr>
                <w:rFonts w:ascii="Browallia New" w:hAnsi="Browallia New" w:cs="Browallia New"/>
                <w:sz w:val="26"/>
                <w:szCs w:val="26"/>
                <w:cs/>
              </w:rPr>
            </w:pPr>
            <w:r w:rsidRPr="00120E09">
              <w:rPr>
                <w:rFonts w:ascii="Browallia New" w:hAnsi="Browallia New" w:cs="Browallia New"/>
                <w:sz w:val="26"/>
                <w:szCs w:val="26"/>
                <w:cs/>
              </w:rPr>
              <w:t>มี</w:t>
            </w:r>
            <w:r w:rsidR="009F6385" w:rsidRPr="009F6385">
              <w:rPr>
                <w:rFonts w:ascii="Browallia New" w:hAnsi="Browallia New" w:cs="Browallia New"/>
                <w:sz w:val="26"/>
                <w:szCs w:val="26"/>
                <w:cs/>
              </w:rPr>
              <w:t>กรรมการบริษัทและ</w:t>
            </w:r>
            <w:r w:rsidRPr="00120E09">
              <w:rPr>
                <w:rFonts w:ascii="Browallia New" w:hAnsi="Browallia New" w:cs="Browallia New"/>
                <w:sz w:val="26"/>
                <w:szCs w:val="26"/>
                <w:cs/>
              </w:rPr>
              <w:t>ผู้ถือหุ้นร่วมกัน</w:t>
            </w:r>
          </w:p>
        </w:tc>
      </w:tr>
      <w:tr w:rsidR="00C143E3" w:rsidRPr="009120A7" w14:paraId="1DC553C1" w14:textId="77777777" w:rsidTr="00124E5C">
        <w:trPr>
          <w:trHeight w:val="335"/>
        </w:trPr>
        <w:tc>
          <w:tcPr>
            <w:tcW w:w="5196" w:type="dxa"/>
            <w:tcBorders>
              <w:left w:val="nil"/>
              <w:right w:val="nil"/>
            </w:tcBorders>
            <w:noWrap/>
          </w:tcPr>
          <w:p w14:paraId="74B91D67" w14:textId="6AC9EC9D" w:rsidR="00C143E3" w:rsidRPr="00F17B05" w:rsidRDefault="00C143E3" w:rsidP="00DD64F9">
            <w:pPr>
              <w:spacing w:line="240" w:lineRule="auto"/>
              <w:ind w:firstLine="52"/>
              <w:rPr>
                <w:rFonts w:ascii="Browallia New" w:hAnsi="Browallia New" w:cs="Browallia New"/>
                <w:sz w:val="26"/>
                <w:szCs w:val="26"/>
                <w:cs/>
              </w:rPr>
            </w:pPr>
            <w:r w:rsidRPr="00C143E3">
              <w:rPr>
                <w:rFonts w:ascii="Browallia New" w:hAnsi="Browallia New" w:cs="Browallia New"/>
                <w:sz w:val="26"/>
                <w:szCs w:val="26"/>
                <w:cs/>
              </w:rPr>
              <w:t xml:space="preserve">บริษัท </w:t>
            </w:r>
            <w:r w:rsidR="009F6385" w:rsidRPr="009D379B">
              <w:rPr>
                <w:rFonts w:ascii="Browallia New" w:hAnsi="Browallia New" w:cs="Browallia New"/>
                <w:sz w:val="26"/>
                <w:szCs w:val="26"/>
                <w:cs/>
              </w:rPr>
              <w:t>อาร์เอส</w:t>
            </w:r>
            <w:r w:rsidRPr="00C143E3">
              <w:rPr>
                <w:rFonts w:ascii="Browallia New" w:hAnsi="Browallia New" w:cs="Browallia New"/>
                <w:sz w:val="26"/>
                <w:szCs w:val="26"/>
                <w:cs/>
              </w:rPr>
              <w:t xml:space="preserve"> จำกัด</w:t>
            </w:r>
            <w:r w:rsidR="009F6385" w:rsidRPr="009D379B">
              <w:rPr>
                <w:rFonts w:ascii="Browallia New" w:hAnsi="Browallia New" w:cs="Browallia New"/>
                <w:sz w:val="26"/>
                <w:szCs w:val="26"/>
                <w:cs/>
              </w:rPr>
              <w:t xml:space="preserve"> (มหาชน)</w:t>
            </w:r>
          </w:p>
        </w:tc>
        <w:tc>
          <w:tcPr>
            <w:tcW w:w="3828" w:type="dxa"/>
            <w:tcBorders>
              <w:left w:val="nil"/>
            </w:tcBorders>
            <w:noWrap/>
          </w:tcPr>
          <w:p w14:paraId="7CA9EBBB" w14:textId="434DF41E" w:rsidR="00C143E3" w:rsidRPr="00F17B05" w:rsidRDefault="00F44119" w:rsidP="009F6385">
            <w:pPr>
              <w:spacing w:line="240" w:lineRule="auto"/>
              <w:ind w:firstLine="212"/>
              <w:rPr>
                <w:rFonts w:ascii="Browallia New" w:hAnsi="Browallia New" w:cs="Browallia New"/>
                <w:sz w:val="26"/>
                <w:szCs w:val="26"/>
                <w:cs/>
              </w:rPr>
            </w:pPr>
            <w:r w:rsidRPr="00F44119">
              <w:rPr>
                <w:rFonts w:ascii="Browallia New" w:hAnsi="Browallia New" w:cs="Browallia New"/>
                <w:sz w:val="26"/>
                <w:szCs w:val="26"/>
                <w:cs/>
              </w:rPr>
              <w:t>มีกรรมการบริษัทร่วมกัน</w:t>
            </w:r>
          </w:p>
        </w:tc>
      </w:tr>
      <w:tr w:rsidR="00755BC1" w:rsidRPr="009120A7" w14:paraId="0D1D1E5E" w14:textId="77777777">
        <w:trPr>
          <w:trHeight w:val="335"/>
        </w:trPr>
        <w:tc>
          <w:tcPr>
            <w:tcW w:w="5196" w:type="dxa"/>
            <w:tcBorders>
              <w:left w:val="nil"/>
              <w:right w:val="nil"/>
            </w:tcBorders>
            <w:noWrap/>
          </w:tcPr>
          <w:p w14:paraId="00014246" w14:textId="6156C1E9" w:rsidR="00755BC1" w:rsidRPr="00755BC1" w:rsidRDefault="00755BC1" w:rsidP="00DD64F9">
            <w:pPr>
              <w:spacing w:line="240" w:lineRule="auto"/>
              <w:ind w:firstLine="52"/>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proofErr w:type="spellStart"/>
            <w:r w:rsidR="009F6385" w:rsidRPr="009D379B">
              <w:rPr>
                <w:rFonts w:ascii="Browallia New" w:hAnsi="Browallia New" w:cs="Browallia New"/>
                <w:sz w:val="26"/>
                <w:szCs w:val="26"/>
                <w:cs/>
              </w:rPr>
              <w:t>เชฎฐ์</w:t>
            </w:r>
            <w:proofErr w:type="spellEnd"/>
            <w:r w:rsidR="009F6385" w:rsidRPr="009D379B">
              <w:rPr>
                <w:rFonts w:ascii="Browallia New" w:hAnsi="Browallia New" w:cs="Browallia New"/>
                <w:sz w:val="26"/>
                <w:szCs w:val="26"/>
                <w:cs/>
              </w:rPr>
              <w:t xml:space="preserve"> เอเชีย</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r w:rsidR="009F6385" w:rsidRPr="009D379B">
              <w:rPr>
                <w:rFonts w:ascii="Browallia New" w:hAnsi="Browallia New" w:cs="Browallia New"/>
                <w:sz w:val="26"/>
                <w:szCs w:val="26"/>
                <w:cs/>
              </w:rPr>
              <w:t xml:space="preserve"> (มหาชน)</w:t>
            </w:r>
          </w:p>
        </w:tc>
        <w:tc>
          <w:tcPr>
            <w:tcW w:w="3828" w:type="dxa"/>
            <w:tcBorders>
              <w:left w:val="nil"/>
            </w:tcBorders>
            <w:noWrap/>
          </w:tcPr>
          <w:p w14:paraId="4B5814A7" w14:textId="75B646A1" w:rsidR="00755BC1" w:rsidRPr="00755BC1" w:rsidRDefault="00755BC1" w:rsidP="009F6385">
            <w:pPr>
              <w:spacing w:line="240" w:lineRule="auto"/>
              <w:ind w:firstLine="212"/>
              <w:rPr>
                <w:rFonts w:ascii="Browallia New" w:hAnsi="Browallia New" w:cs="Browallia New"/>
                <w:sz w:val="26"/>
                <w:szCs w:val="26"/>
                <w:cs/>
              </w:rPr>
            </w:pPr>
            <w:r w:rsidRPr="00755BC1">
              <w:rPr>
                <w:rFonts w:ascii="Browallia New" w:hAnsi="Browallia New" w:cs="Browallia New" w:hint="cs"/>
                <w:sz w:val="26"/>
                <w:szCs w:val="26"/>
                <w:cs/>
              </w:rPr>
              <w:t>มีกรรมการบริษัทร่วมกัน</w:t>
            </w:r>
          </w:p>
        </w:tc>
      </w:tr>
      <w:tr w:rsidR="00683AC1" w:rsidRPr="009120A7" w14:paraId="06FF1C1D" w14:textId="77777777" w:rsidTr="001E52A7">
        <w:trPr>
          <w:trHeight w:val="318"/>
        </w:trPr>
        <w:tc>
          <w:tcPr>
            <w:tcW w:w="5196" w:type="dxa"/>
            <w:tcBorders>
              <w:left w:val="nil"/>
              <w:right w:val="nil"/>
            </w:tcBorders>
            <w:noWrap/>
          </w:tcPr>
          <w:p w14:paraId="51073B46" w14:textId="0E0922BE" w:rsidR="00683AC1" w:rsidRPr="00755BC1" w:rsidRDefault="00683AC1" w:rsidP="00DD64F9">
            <w:pPr>
              <w:spacing w:line="240" w:lineRule="auto"/>
              <w:ind w:firstLine="52"/>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อาร์เอส</w:t>
            </w:r>
            <w:r w:rsidRPr="00755BC1">
              <w:rPr>
                <w:rFonts w:ascii="Browallia New" w:hAnsi="Browallia New" w:cs="Browallia New"/>
                <w:sz w:val="26"/>
                <w:szCs w:val="26"/>
                <w:cs/>
              </w:rPr>
              <w:t xml:space="preserve"> </w:t>
            </w:r>
            <w:proofErr w:type="spellStart"/>
            <w:r w:rsidR="009F6385" w:rsidRPr="009D379B">
              <w:rPr>
                <w:rFonts w:ascii="Browallia New" w:hAnsi="Browallia New" w:cs="Browallia New"/>
                <w:sz w:val="26"/>
                <w:szCs w:val="26"/>
                <w:cs/>
              </w:rPr>
              <w:t>ไดเร็ค</w:t>
            </w:r>
            <w:proofErr w:type="spellEnd"/>
            <w:r w:rsidR="009F6385" w:rsidRPr="009D379B">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p>
        </w:tc>
        <w:tc>
          <w:tcPr>
            <w:tcW w:w="3828" w:type="dxa"/>
            <w:tcBorders>
              <w:left w:val="nil"/>
              <w:right w:val="nil"/>
            </w:tcBorders>
            <w:noWrap/>
          </w:tcPr>
          <w:p w14:paraId="62AFA2A2" w14:textId="2BF939B2" w:rsidR="00683AC1" w:rsidRPr="00755BC1" w:rsidRDefault="00683AC1" w:rsidP="009F6385">
            <w:pPr>
              <w:spacing w:line="240" w:lineRule="auto"/>
              <w:ind w:firstLine="212"/>
              <w:rPr>
                <w:rFonts w:ascii="Browallia New" w:hAnsi="Browallia New" w:cs="Browallia New"/>
                <w:sz w:val="26"/>
                <w:szCs w:val="26"/>
              </w:rPr>
            </w:pPr>
            <w:r w:rsidRPr="00755BC1">
              <w:rPr>
                <w:rFonts w:ascii="Browallia New" w:hAnsi="Browallia New" w:cs="Browallia New" w:hint="cs"/>
                <w:sz w:val="26"/>
                <w:szCs w:val="26"/>
                <w:cs/>
              </w:rPr>
              <w:t>มีกรรมการบริษัทร่วมกัน</w:t>
            </w:r>
          </w:p>
        </w:tc>
      </w:tr>
      <w:tr w:rsidR="00683AC1" w:rsidRPr="009120A7" w14:paraId="403366C6" w14:textId="77777777" w:rsidTr="001E52A7">
        <w:trPr>
          <w:trHeight w:val="318"/>
        </w:trPr>
        <w:tc>
          <w:tcPr>
            <w:tcW w:w="5196" w:type="dxa"/>
            <w:tcBorders>
              <w:left w:val="nil"/>
              <w:right w:val="nil"/>
            </w:tcBorders>
            <w:noWrap/>
          </w:tcPr>
          <w:p w14:paraId="03E6304C" w14:textId="3A4F66BA" w:rsidR="00683AC1" w:rsidRPr="00755BC1" w:rsidRDefault="00683AC1" w:rsidP="00DD64F9">
            <w:pPr>
              <w:spacing w:line="240" w:lineRule="auto"/>
              <w:ind w:firstLine="52"/>
              <w:rPr>
                <w:rFonts w:ascii="Browallia New" w:hAnsi="Browallia New" w:cs="Browallia New"/>
                <w:sz w:val="26"/>
                <w:szCs w:val="26"/>
                <w:cs/>
              </w:rPr>
            </w:pPr>
            <w:r w:rsidRPr="00755BC1">
              <w:rPr>
                <w:rFonts w:ascii="Browallia New" w:hAnsi="Browallia New" w:cs="Browallia New" w:hint="cs"/>
                <w:sz w:val="26"/>
                <w:szCs w:val="26"/>
                <w:cs/>
              </w:rPr>
              <w:t>บริษัท</w:t>
            </w:r>
            <w:r w:rsidRPr="00755BC1">
              <w:rPr>
                <w:rFonts w:ascii="Browallia New" w:hAnsi="Browallia New" w:cs="Browallia New"/>
                <w:sz w:val="26"/>
                <w:szCs w:val="26"/>
                <w:cs/>
              </w:rPr>
              <w:t xml:space="preserve"> </w:t>
            </w:r>
            <w:r w:rsidR="009F6385" w:rsidRPr="009D379B">
              <w:rPr>
                <w:rFonts w:ascii="Browallia New" w:hAnsi="Browallia New" w:cs="Browallia New"/>
                <w:sz w:val="26"/>
                <w:szCs w:val="26"/>
                <w:cs/>
              </w:rPr>
              <w:t>อาร์เอส คอน</w:t>
            </w:r>
            <w:proofErr w:type="spellStart"/>
            <w:r w:rsidR="009F6385" w:rsidRPr="009D379B">
              <w:rPr>
                <w:rFonts w:ascii="Browallia New" w:hAnsi="Browallia New" w:cs="Browallia New"/>
                <w:sz w:val="26"/>
                <w:szCs w:val="26"/>
                <w:cs/>
              </w:rPr>
              <w:t>เน็ค</w:t>
            </w:r>
            <w:proofErr w:type="spellEnd"/>
            <w:r w:rsidRPr="00755BC1">
              <w:rPr>
                <w:rFonts w:ascii="Browallia New" w:hAnsi="Browallia New" w:cs="Browallia New"/>
                <w:sz w:val="26"/>
                <w:szCs w:val="26"/>
                <w:cs/>
              </w:rPr>
              <w:t xml:space="preserve"> </w:t>
            </w:r>
            <w:r w:rsidRPr="00755BC1">
              <w:rPr>
                <w:rFonts w:ascii="Browallia New" w:hAnsi="Browallia New" w:cs="Browallia New" w:hint="cs"/>
                <w:sz w:val="26"/>
                <w:szCs w:val="26"/>
                <w:cs/>
              </w:rPr>
              <w:t>จำกัด</w:t>
            </w:r>
          </w:p>
        </w:tc>
        <w:tc>
          <w:tcPr>
            <w:tcW w:w="3828" w:type="dxa"/>
            <w:tcBorders>
              <w:left w:val="nil"/>
            </w:tcBorders>
            <w:noWrap/>
          </w:tcPr>
          <w:p w14:paraId="57D9237D" w14:textId="5F48A1E4" w:rsidR="00683AC1" w:rsidRPr="00755BC1" w:rsidRDefault="00683AC1" w:rsidP="009F6385">
            <w:pPr>
              <w:spacing w:line="240" w:lineRule="auto"/>
              <w:ind w:firstLine="212"/>
              <w:rPr>
                <w:rFonts w:ascii="Browallia New" w:hAnsi="Browallia New" w:cs="Browallia New"/>
                <w:sz w:val="26"/>
                <w:szCs w:val="26"/>
              </w:rPr>
            </w:pPr>
            <w:r w:rsidRPr="00755BC1">
              <w:rPr>
                <w:rFonts w:ascii="Browallia New" w:hAnsi="Browallia New" w:cs="Browallia New" w:hint="cs"/>
                <w:sz w:val="26"/>
                <w:szCs w:val="26"/>
                <w:cs/>
              </w:rPr>
              <w:t>มีกรรมการบริษัทร่วมกัน</w:t>
            </w:r>
          </w:p>
        </w:tc>
      </w:tr>
    </w:tbl>
    <w:p w14:paraId="69A84F84" w14:textId="77777777" w:rsidR="00597B9F" w:rsidRPr="009B5E4E" w:rsidRDefault="00597B9F" w:rsidP="00113E5C">
      <w:pPr>
        <w:tabs>
          <w:tab w:val="clear" w:pos="907"/>
          <w:tab w:val="left" w:pos="1350"/>
        </w:tabs>
        <w:spacing w:line="240" w:lineRule="auto"/>
        <w:jc w:val="thaiDistribute"/>
        <w:rPr>
          <w:rFonts w:ascii="Browallia New" w:eastAsia="Arial Unicode MS" w:hAnsi="Browallia New" w:cs="Browallia New"/>
          <w:sz w:val="28"/>
          <w:szCs w:val="28"/>
          <w:lang w:val="en-ZA"/>
        </w:rPr>
      </w:pPr>
    </w:p>
    <w:p w14:paraId="544E5AE9" w14:textId="79998280" w:rsidR="00194399" w:rsidRDefault="008132D2" w:rsidP="00DC091D">
      <w:pPr>
        <w:tabs>
          <w:tab w:val="clear" w:pos="907"/>
          <w:tab w:val="left" w:pos="1350"/>
        </w:tabs>
        <w:spacing w:line="240" w:lineRule="auto"/>
        <w:ind w:left="432"/>
        <w:jc w:val="thaiDistribute"/>
        <w:rPr>
          <w:rFonts w:ascii="Browallia New" w:eastAsia="Arial Unicode MS" w:hAnsi="Browallia New" w:cs="Browallia New"/>
          <w:sz w:val="28"/>
          <w:szCs w:val="28"/>
        </w:rPr>
      </w:pPr>
      <w:r w:rsidRPr="007E5657">
        <w:rPr>
          <w:rFonts w:ascii="Browallia New" w:eastAsia="Arial Unicode MS" w:hAnsi="Browallia New" w:cs="Browallia New"/>
          <w:sz w:val="28"/>
          <w:szCs w:val="28"/>
          <w:cs/>
          <w:lang w:val="en-ZA"/>
        </w:rPr>
        <w:t xml:space="preserve">นโยบายราคาเป็นนโยบายเดียวกันกับนโยบายการบัญชีที่ใช้ในการจัดทำงบการเงินสำหรับปีบัญชีสิ้นสุดวันที่ </w:t>
      </w:r>
      <w:r w:rsidR="00657703" w:rsidRPr="007E5657">
        <w:rPr>
          <w:rFonts w:ascii="Browallia New" w:eastAsia="Arial Unicode MS" w:hAnsi="Browallia New" w:cs="Browallia New"/>
          <w:sz w:val="28"/>
          <w:szCs w:val="28"/>
          <w:lang w:val="en-ZA"/>
        </w:rPr>
        <w:t xml:space="preserve">          </w:t>
      </w:r>
      <w:r w:rsidRPr="007E5657">
        <w:rPr>
          <w:rFonts w:ascii="Browallia New" w:eastAsia="Arial Unicode MS" w:hAnsi="Browallia New" w:cs="Browallia New"/>
          <w:sz w:val="28"/>
          <w:szCs w:val="28"/>
        </w:rPr>
        <w:t xml:space="preserve">31 </w:t>
      </w:r>
      <w:r w:rsidRPr="007E5657">
        <w:rPr>
          <w:rFonts w:ascii="Browallia New" w:eastAsia="Arial Unicode MS" w:hAnsi="Browallia New" w:cs="Browallia New"/>
          <w:sz w:val="28"/>
          <w:szCs w:val="28"/>
          <w:cs/>
        </w:rPr>
        <w:t xml:space="preserve">ธันวาคม </w:t>
      </w:r>
      <w:r w:rsidRPr="007E5657">
        <w:rPr>
          <w:rFonts w:ascii="Browallia New" w:eastAsia="Arial Unicode MS" w:hAnsi="Browallia New" w:cs="Browallia New"/>
          <w:sz w:val="28"/>
          <w:szCs w:val="28"/>
        </w:rPr>
        <w:t>256</w:t>
      </w:r>
      <w:r w:rsidR="0072553E">
        <w:rPr>
          <w:rFonts w:ascii="Browallia New" w:eastAsia="Arial Unicode MS" w:hAnsi="Browallia New" w:cs="Browallia New"/>
          <w:sz w:val="28"/>
          <w:szCs w:val="28"/>
        </w:rPr>
        <w:t>8</w:t>
      </w:r>
    </w:p>
    <w:p w14:paraId="1225F98B" w14:textId="77777777" w:rsidR="005D31DC" w:rsidRDefault="00300810" w:rsidP="00DC091D">
      <w:pPr>
        <w:tabs>
          <w:tab w:val="clear" w:pos="907"/>
          <w:tab w:val="left" w:pos="1350"/>
        </w:tabs>
        <w:spacing w:line="240" w:lineRule="auto"/>
        <w:ind w:left="432"/>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r>
    </w:p>
    <w:p w14:paraId="01B91AFE" w14:textId="77777777" w:rsidR="005D31DC" w:rsidRDefault="005D31DC"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6E981279" w14:textId="77777777" w:rsidR="005D31DC" w:rsidRDefault="005D31DC"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1B162A20" w14:textId="77777777" w:rsidR="005D31DC" w:rsidRDefault="005D31DC"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0540BF7C" w14:textId="77777777" w:rsidR="005D31DC" w:rsidRDefault="005D31DC" w:rsidP="00DC091D">
      <w:pPr>
        <w:tabs>
          <w:tab w:val="clear" w:pos="907"/>
          <w:tab w:val="left" w:pos="1350"/>
        </w:tabs>
        <w:spacing w:line="240" w:lineRule="auto"/>
        <w:ind w:left="432"/>
        <w:jc w:val="thaiDistribute"/>
        <w:rPr>
          <w:rFonts w:ascii="Browallia New" w:eastAsia="Arial Unicode MS" w:hAnsi="Browallia New" w:cs="Browallia New"/>
          <w:sz w:val="28"/>
          <w:szCs w:val="28"/>
        </w:rPr>
      </w:pPr>
    </w:p>
    <w:p w14:paraId="3A8BF390" w14:textId="77777777" w:rsidR="00534FA8" w:rsidRDefault="0053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lang w:val="en-ZA"/>
        </w:rPr>
      </w:pPr>
      <w:r>
        <w:rPr>
          <w:rFonts w:ascii="Browallia New" w:eastAsia="Arial Unicode MS" w:hAnsi="Browallia New" w:cs="Browallia New"/>
          <w:sz w:val="28"/>
          <w:szCs w:val="28"/>
          <w:cs/>
          <w:lang w:val="en-ZA"/>
        </w:rPr>
        <w:br w:type="page"/>
      </w:r>
    </w:p>
    <w:p w14:paraId="77210BC8" w14:textId="025194CF" w:rsidR="00ED7F78" w:rsidRPr="007E5657" w:rsidRDefault="00ED7F78"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r w:rsidRPr="007E5657">
        <w:rPr>
          <w:rFonts w:ascii="Browallia New" w:eastAsia="Arial Unicode MS" w:hAnsi="Browallia New" w:cs="Browallia New"/>
          <w:sz w:val="28"/>
          <w:szCs w:val="28"/>
          <w:cs/>
          <w:lang w:val="en-ZA"/>
        </w:rPr>
        <w:t>รายได้และค่าใช้จ่ายระหว่างกลุ่มบริษัทกับบุคคลและกิจการที่เกี่ยวข้องกัน</w:t>
      </w:r>
      <w:r w:rsidR="00BF540B" w:rsidRPr="007E5657">
        <w:rPr>
          <w:rFonts w:ascii="Browallia New" w:eastAsia="Arial Unicode MS" w:hAnsi="Browallia New" w:cs="Browallia New"/>
          <w:sz w:val="28"/>
          <w:szCs w:val="28"/>
          <w:cs/>
          <w:lang w:val="en-ZA"/>
        </w:rPr>
        <w:t>สำหรับงวด</w:t>
      </w:r>
      <w:r w:rsidR="000E4DD9">
        <w:rPr>
          <w:rFonts w:ascii="Browallia New" w:eastAsia="Arial Unicode MS" w:hAnsi="Browallia New" w:cs="Browallia New" w:hint="cs"/>
          <w:sz w:val="28"/>
          <w:szCs w:val="28"/>
          <w:cs/>
          <w:lang w:val="en-ZA"/>
        </w:rPr>
        <w:t>สามเดือน</w:t>
      </w:r>
      <w:r w:rsidR="00B573DF">
        <w:rPr>
          <w:rFonts w:ascii="Browallia New" w:eastAsia="Arial Unicode MS" w:hAnsi="Browallia New" w:cs="Browallia New" w:hint="cs"/>
          <w:sz w:val="28"/>
          <w:szCs w:val="28"/>
          <w:cs/>
          <w:lang w:val="en-ZA"/>
        </w:rPr>
        <w:t>และหกเดือน</w:t>
      </w:r>
      <w:r w:rsidR="00BF540B" w:rsidRPr="007E5657">
        <w:rPr>
          <w:rFonts w:ascii="Browallia New" w:eastAsia="Arial Unicode MS" w:hAnsi="Browallia New" w:cs="Browallia New"/>
          <w:sz w:val="28"/>
          <w:szCs w:val="28"/>
          <w:cs/>
          <w:lang w:val="en-ZA"/>
        </w:rPr>
        <w:t xml:space="preserve">สิ้นสุดวันที่ </w:t>
      </w:r>
      <w:r w:rsidR="00B573DF">
        <w:rPr>
          <w:rFonts w:ascii="Browallia New" w:eastAsia="Arial Unicode MS" w:hAnsi="Browallia New" w:cs="Browallia New"/>
          <w:sz w:val="28"/>
          <w:szCs w:val="28"/>
          <w:lang w:val="en-ZA"/>
        </w:rPr>
        <w:t>30</w:t>
      </w:r>
      <w:r w:rsidR="00B573DF">
        <w:rPr>
          <w:rFonts w:ascii="Browallia New" w:eastAsia="Arial Unicode MS" w:hAnsi="Browallia New" w:cs="Browallia New" w:hint="cs"/>
          <w:sz w:val="28"/>
          <w:szCs w:val="28"/>
          <w:cs/>
          <w:lang w:val="en-ZA"/>
        </w:rPr>
        <w:t xml:space="preserve"> มิถุนายน</w:t>
      </w:r>
      <w:r w:rsidR="00FC5417">
        <w:rPr>
          <w:rFonts w:ascii="Browallia New" w:eastAsia="Arial Unicode MS" w:hAnsi="Browallia New" w:cs="Browallia New" w:hint="cs"/>
          <w:sz w:val="28"/>
          <w:szCs w:val="28"/>
          <w:cs/>
        </w:rPr>
        <w:t xml:space="preserve"> </w:t>
      </w:r>
      <w:r w:rsidR="00BF540B" w:rsidRPr="007E5657">
        <w:rPr>
          <w:rFonts w:ascii="Browallia New" w:eastAsia="Arial Unicode MS" w:hAnsi="Browallia New" w:cs="Browallia New"/>
          <w:sz w:val="28"/>
          <w:szCs w:val="28"/>
          <w:lang w:val="en-ZA"/>
        </w:rPr>
        <w:t>256</w:t>
      </w:r>
      <w:r w:rsidR="00096AEA" w:rsidRPr="00096AEA">
        <w:rPr>
          <w:rFonts w:ascii="Browallia New" w:eastAsia="Arial Unicode MS" w:hAnsi="Browallia New" w:cs="Browallia New" w:hint="cs"/>
          <w:sz w:val="28"/>
          <w:szCs w:val="28"/>
        </w:rPr>
        <w:t>9</w:t>
      </w:r>
      <w:r w:rsidR="00BF540B" w:rsidRPr="007E5657">
        <w:rPr>
          <w:rFonts w:ascii="Browallia New" w:eastAsia="Arial Unicode MS" w:hAnsi="Browallia New" w:cs="Browallia New"/>
          <w:sz w:val="28"/>
          <w:szCs w:val="28"/>
          <w:lang w:val="en-ZA"/>
        </w:rPr>
        <w:t xml:space="preserve"> </w:t>
      </w:r>
      <w:r w:rsidRPr="007E5657">
        <w:rPr>
          <w:rFonts w:ascii="Browallia New" w:eastAsia="Arial Unicode MS" w:hAnsi="Browallia New" w:cs="Browallia New"/>
          <w:sz w:val="28"/>
          <w:szCs w:val="28"/>
          <w:cs/>
          <w:lang w:val="en-ZA"/>
        </w:rPr>
        <w:t xml:space="preserve">และ </w:t>
      </w:r>
      <w:r w:rsidRPr="007E5657">
        <w:rPr>
          <w:rFonts w:ascii="Browallia New" w:eastAsia="Arial Unicode MS" w:hAnsi="Browallia New" w:cs="Browallia New"/>
          <w:sz w:val="28"/>
          <w:szCs w:val="28"/>
          <w:lang w:val="en-ZA"/>
        </w:rPr>
        <w:t>256</w:t>
      </w:r>
      <w:r w:rsidR="00096AEA" w:rsidRPr="00096AEA">
        <w:rPr>
          <w:rFonts w:ascii="Browallia New" w:eastAsia="Arial Unicode MS" w:hAnsi="Browallia New" w:cs="Browallia New" w:hint="cs"/>
          <w:sz w:val="28"/>
          <w:szCs w:val="28"/>
        </w:rPr>
        <w:t>8</w:t>
      </w:r>
      <w:r w:rsidRPr="007E5657">
        <w:rPr>
          <w:rFonts w:ascii="Browallia New" w:eastAsia="Arial Unicode MS" w:hAnsi="Browallia New" w:cs="Browallia New"/>
          <w:sz w:val="28"/>
          <w:szCs w:val="28"/>
          <w:lang w:val="en-ZA"/>
        </w:rPr>
        <w:t xml:space="preserve"> </w:t>
      </w:r>
      <w:r w:rsidRPr="007E5657">
        <w:rPr>
          <w:rFonts w:ascii="Browallia New" w:eastAsia="Arial Unicode MS" w:hAnsi="Browallia New" w:cs="Browallia New"/>
          <w:sz w:val="28"/>
          <w:szCs w:val="28"/>
          <w:cs/>
          <w:lang w:val="en-ZA"/>
        </w:rPr>
        <w:t>มีดังนี้</w:t>
      </w:r>
    </w:p>
    <w:p w14:paraId="69F98936" w14:textId="77777777" w:rsidR="00010371" w:rsidRPr="007E5657" w:rsidRDefault="00010371" w:rsidP="006D5E19">
      <w:pPr>
        <w:tabs>
          <w:tab w:val="clear" w:pos="907"/>
          <w:tab w:val="left" w:pos="1350"/>
        </w:tabs>
        <w:spacing w:line="240" w:lineRule="auto"/>
        <w:ind w:left="432"/>
        <w:jc w:val="thaiDistribute"/>
        <w:rPr>
          <w:rFonts w:ascii="Browallia New" w:eastAsia="Arial Unicode MS" w:hAnsi="Browallia New" w:cs="Browallia New"/>
          <w:sz w:val="28"/>
          <w:szCs w:val="28"/>
          <w:cs/>
          <w:lang w:val="en-ZA"/>
        </w:rPr>
      </w:pPr>
    </w:p>
    <w:tbl>
      <w:tblPr>
        <w:tblW w:w="9126" w:type="dxa"/>
        <w:tblInd w:w="351" w:type="dxa"/>
        <w:tblLayout w:type="fixed"/>
        <w:tblLook w:val="0000" w:firstRow="0" w:lastRow="0" w:firstColumn="0" w:lastColumn="0" w:noHBand="0" w:noVBand="0"/>
      </w:tblPr>
      <w:tblGrid>
        <w:gridCol w:w="3765"/>
        <w:gridCol w:w="1372"/>
        <w:gridCol w:w="1329"/>
        <w:gridCol w:w="1330"/>
        <w:gridCol w:w="1330"/>
      </w:tblGrid>
      <w:tr w:rsidR="003153CB" w:rsidRPr="0071683D" w14:paraId="5A4815D3" w14:textId="77777777" w:rsidTr="0072553E">
        <w:trPr>
          <w:cantSplit/>
          <w:tblHeader/>
        </w:trPr>
        <w:tc>
          <w:tcPr>
            <w:tcW w:w="3765" w:type="dxa"/>
          </w:tcPr>
          <w:p w14:paraId="4E41CFCA"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61" w:type="dxa"/>
            <w:gridSpan w:val="4"/>
          </w:tcPr>
          <w:p w14:paraId="4DCD5BD0"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71683D">
              <w:rPr>
                <w:rFonts w:ascii="Browallia New" w:hAnsi="Browallia New" w:cs="Browallia New"/>
                <w:snapToGrid w:val="0"/>
                <w:sz w:val="28"/>
                <w:szCs w:val="28"/>
                <w:lang w:eastAsia="th-TH"/>
              </w:rPr>
              <w:t>(</w:t>
            </w:r>
            <w:proofErr w:type="gramStart"/>
            <w:r w:rsidRPr="0071683D">
              <w:rPr>
                <w:rFonts w:ascii="Browallia New" w:hAnsi="Browallia New" w:cs="Browallia New"/>
                <w:snapToGrid w:val="0"/>
                <w:sz w:val="28"/>
                <w:szCs w:val="28"/>
                <w:cs/>
                <w:lang w:eastAsia="th-TH"/>
              </w:rPr>
              <w:t>หน่วย</w:t>
            </w:r>
            <w:r w:rsidRPr="0071683D">
              <w:rPr>
                <w:rFonts w:ascii="Browallia New" w:hAnsi="Browallia New" w:cs="Browallia New"/>
                <w:snapToGrid w:val="0"/>
                <w:sz w:val="28"/>
                <w:szCs w:val="28"/>
                <w:lang w:eastAsia="th-TH"/>
              </w:rPr>
              <w:t xml:space="preserve"> :</w:t>
            </w:r>
            <w:proofErr w:type="gramEnd"/>
            <w:r w:rsidRPr="0071683D">
              <w:rPr>
                <w:rFonts w:ascii="Browallia New" w:hAnsi="Browallia New" w:cs="Browallia New"/>
                <w:snapToGrid w:val="0"/>
                <w:sz w:val="28"/>
                <w:szCs w:val="28"/>
                <w:lang w:eastAsia="th-TH"/>
              </w:rPr>
              <w:t xml:space="preserve"> </w:t>
            </w:r>
            <w:r w:rsidRPr="0071683D">
              <w:rPr>
                <w:rFonts w:ascii="Browallia New" w:hAnsi="Browallia New" w:cs="Browallia New"/>
                <w:snapToGrid w:val="0"/>
                <w:sz w:val="28"/>
                <w:szCs w:val="28"/>
                <w:cs/>
                <w:lang w:eastAsia="th-TH"/>
              </w:rPr>
              <w:t>พันบาท)</w:t>
            </w:r>
          </w:p>
        </w:tc>
      </w:tr>
      <w:tr w:rsidR="003153CB" w:rsidRPr="0071683D" w14:paraId="44CF7865" w14:textId="77777777" w:rsidTr="0072553E">
        <w:trPr>
          <w:cantSplit/>
          <w:tblHeader/>
        </w:trPr>
        <w:tc>
          <w:tcPr>
            <w:tcW w:w="3765" w:type="dxa"/>
          </w:tcPr>
          <w:p w14:paraId="3BB263CD"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01" w:type="dxa"/>
            <w:gridSpan w:val="2"/>
          </w:tcPr>
          <w:p w14:paraId="45AB7395" w14:textId="77777777" w:rsidR="003153CB" w:rsidRPr="0071683D"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1683D">
              <w:rPr>
                <w:rFonts w:ascii="Browallia New" w:hAnsi="Browallia New" w:cs="Browallia New"/>
                <w:sz w:val="28"/>
                <w:szCs w:val="28"/>
                <w:cs/>
              </w:rPr>
              <w:t>ข้อมูลทางการเงินรวม</w:t>
            </w:r>
          </w:p>
        </w:tc>
        <w:tc>
          <w:tcPr>
            <w:tcW w:w="2660" w:type="dxa"/>
            <w:gridSpan w:val="2"/>
          </w:tcPr>
          <w:p w14:paraId="5D7DF93D" w14:textId="77777777" w:rsidR="003153CB" w:rsidRPr="0071683D" w:rsidRDefault="003153CB" w:rsidP="00C841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1683D">
              <w:rPr>
                <w:rFonts w:ascii="Browallia New" w:hAnsi="Browallia New" w:cs="Browallia New"/>
                <w:sz w:val="28"/>
                <w:szCs w:val="28"/>
                <w:cs/>
              </w:rPr>
              <w:t>ข้อมูลทางการเงินเฉพาะบริษัท</w:t>
            </w:r>
          </w:p>
        </w:tc>
      </w:tr>
      <w:tr w:rsidR="006C4AA9" w:rsidRPr="0071683D" w14:paraId="1CCB6A43" w14:textId="77777777" w:rsidTr="0072553E">
        <w:trPr>
          <w:cantSplit/>
          <w:tblHeader/>
        </w:trPr>
        <w:tc>
          <w:tcPr>
            <w:tcW w:w="3765" w:type="dxa"/>
          </w:tcPr>
          <w:p w14:paraId="68035451" w14:textId="77777777" w:rsidR="006C4AA9" w:rsidRPr="0071683D" w:rsidRDefault="006C4AA9" w:rsidP="006C4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61" w:type="dxa"/>
            <w:gridSpan w:val="4"/>
          </w:tcPr>
          <w:p w14:paraId="771FDF6E" w14:textId="5B14FFEC" w:rsidR="006C4AA9" w:rsidRPr="0071683D" w:rsidRDefault="006C4AA9" w:rsidP="006C4A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1683D">
              <w:rPr>
                <w:rFonts w:ascii="Browallia New" w:hAnsi="Browallia New" w:cs="Browallia New"/>
                <w:snapToGrid w:val="0"/>
                <w:sz w:val="28"/>
                <w:szCs w:val="28"/>
                <w:cs/>
                <w:lang w:eastAsia="th-TH"/>
              </w:rPr>
              <w:t xml:space="preserve">สำหรับงวดสามเดือนสิ้นสุดวันที่ </w:t>
            </w:r>
            <w:r w:rsidR="00E120AE" w:rsidRPr="0071683D">
              <w:rPr>
                <w:rFonts w:ascii="Browallia New" w:eastAsia="Arial Unicode MS" w:hAnsi="Browallia New" w:cs="Browallia New"/>
                <w:sz w:val="28"/>
                <w:szCs w:val="28"/>
                <w:lang w:val="en-ZA"/>
              </w:rPr>
              <w:t>30</w:t>
            </w:r>
            <w:r w:rsidR="00E120AE" w:rsidRPr="0071683D">
              <w:rPr>
                <w:rFonts w:ascii="Browallia New" w:eastAsia="Arial Unicode MS" w:hAnsi="Browallia New" w:cs="Browallia New"/>
                <w:sz w:val="28"/>
                <w:szCs w:val="28"/>
                <w:cs/>
                <w:lang w:val="en-ZA"/>
              </w:rPr>
              <w:t xml:space="preserve"> มิถุนายน</w:t>
            </w:r>
          </w:p>
        </w:tc>
      </w:tr>
      <w:tr w:rsidR="0072553E" w:rsidRPr="0071683D" w14:paraId="4E5E2E3D" w14:textId="77777777" w:rsidTr="0072553E">
        <w:trPr>
          <w:cantSplit/>
          <w:tblHeader/>
        </w:trPr>
        <w:tc>
          <w:tcPr>
            <w:tcW w:w="3765" w:type="dxa"/>
          </w:tcPr>
          <w:p w14:paraId="664A8F5C" w14:textId="77777777" w:rsidR="0072553E" w:rsidRPr="0071683D" w:rsidRDefault="0072553E" w:rsidP="0072553E">
            <w:pPr>
              <w:pStyle w:val="a0"/>
              <w:tabs>
                <w:tab w:val="clear" w:pos="360"/>
                <w:tab w:val="clear" w:pos="720"/>
                <w:tab w:val="clear" w:pos="1080"/>
                <w:tab w:val="left" w:pos="150"/>
                <w:tab w:val="left" w:pos="540"/>
              </w:tabs>
              <w:rPr>
                <w:rFonts w:ascii="Browallia New" w:hAnsi="Browallia New" w:cs="Browallia New"/>
                <w:lang w:val="en-GB"/>
              </w:rPr>
            </w:pPr>
          </w:p>
        </w:tc>
        <w:tc>
          <w:tcPr>
            <w:tcW w:w="1372" w:type="dxa"/>
            <w:vAlign w:val="bottom"/>
          </w:tcPr>
          <w:p w14:paraId="556AA000" w14:textId="4B49C412" w:rsidR="0072553E" w:rsidRPr="0071683D" w:rsidRDefault="0072553E" w:rsidP="007255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1683D">
              <w:rPr>
                <w:rFonts w:ascii="Browallia New" w:hAnsi="Browallia New" w:cs="Browallia New"/>
                <w:sz w:val="28"/>
                <w:szCs w:val="28"/>
              </w:rPr>
              <w:t>256</w:t>
            </w:r>
            <w:r w:rsidR="00096AEA" w:rsidRPr="00096AEA">
              <w:rPr>
                <w:rFonts w:ascii="Browallia New" w:hAnsi="Browallia New" w:cs="Browallia New"/>
                <w:sz w:val="28"/>
                <w:szCs w:val="28"/>
              </w:rPr>
              <w:t>9</w:t>
            </w:r>
          </w:p>
        </w:tc>
        <w:tc>
          <w:tcPr>
            <w:tcW w:w="1329" w:type="dxa"/>
            <w:vAlign w:val="bottom"/>
          </w:tcPr>
          <w:p w14:paraId="76890932" w14:textId="0F220427" w:rsidR="0072553E" w:rsidRPr="0071683D" w:rsidRDefault="0072553E" w:rsidP="007255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1683D">
              <w:rPr>
                <w:rFonts w:ascii="Browallia New" w:hAnsi="Browallia New" w:cs="Browallia New"/>
                <w:sz w:val="28"/>
                <w:szCs w:val="28"/>
              </w:rPr>
              <w:t>256</w:t>
            </w:r>
            <w:r w:rsidR="00096AEA" w:rsidRPr="00096AEA">
              <w:rPr>
                <w:rFonts w:ascii="Browallia New" w:hAnsi="Browallia New" w:cs="Browallia New"/>
                <w:sz w:val="28"/>
                <w:szCs w:val="28"/>
              </w:rPr>
              <w:t>8</w:t>
            </w:r>
          </w:p>
        </w:tc>
        <w:tc>
          <w:tcPr>
            <w:tcW w:w="1330" w:type="dxa"/>
            <w:vAlign w:val="bottom"/>
          </w:tcPr>
          <w:p w14:paraId="0232C445" w14:textId="3E900874" w:rsidR="0072553E" w:rsidRPr="0071683D" w:rsidRDefault="0072553E" w:rsidP="007255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1683D">
              <w:rPr>
                <w:rFonts w:ascii="Browallia New" w:hAnsi="Browallia New" w:cs="Browallia New"/>
                <w:sz w:val="28"/>
                <w:szCs w:val="28"/>
              </w:rPr>
              <w:t>256</w:t>
            </w:r>
            <w:r w:rsidR="00096AEA" w:rsidRPr="00096AEA">
              <w:rPr>
                <w:rFonts w:ascii="Browallia New" w:hAnsi="Browallia New" w:cs="Browallia New"/>
                <w:sz w:val="28"/>
                <w:szCs w:val="28"/>
              </w:rPr>
              <w:t>9</w:t>
            </w:r>
          </w:p>
        </w:tc>
        <w:tc>
          <w:tcPr>
            <w:tcW w:w="1330" w:type="dxa"/>
            <w:vAlign w:val="bottom"/>
          </w:tcPr>
          <w:p w14:paraId="70A03D57" w14:textId="5BF747FF" w:rsidR="0072553E" w:rsidRPr="0071683D" w:rsidRDefault="0072553E" w:rsidP="007255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1683D">
              <w:rPr>
                <w:rFonts w:ascii="Browallia New" w:hAnsi="Browallia New" w:cs="Browallia New"/>
                <w:sz w:val="28"/>
                <w:szCs w:val="28"/>
              </w:rPr>
              <w:t>256</w:t>
            </w:r>
            <w:r w:rsidR="00096AEA" w:rsidRPr="00096AEA">
              <w:rPr>
                <w:rFonts w:ascii="Browallia New" w:hAnsi="Browallia New" w:cs="Browallia New"/>
                <w:sz w:val="28"/>
                <w:szCs w:val="28"/>
              </w:rPr>
              <w:t>8</w:t>
            </w:r>
          </w:p>
        </w:tc>
      </w:tr>
      <w:tr w:rsidR="003153CB" w:rsidRPr="0071683D" w14:paraId="7CF5A3F6" w14:textId="77777777" w:rsidTr="0072553E">
        <w:trPr>
          <w:cantSplit/>
          <w:tblHeader/>
        </w:trPr>
        <w:tc>
          <w:tcPr>
            <w:tcW w:w="3765" w:type="dxa"/>
            <w:vAlign w:val="bottom"/>
          </w:tcPr>
          <w:p w14:paraId="0E20BFD7"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72" w:type="dxa"/>
            <w:vAlign w:val="bottom"/>
          </w:tcPr>
          <w:p w14:paraId="196C613E"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29" w:type="dxa"/>
            <w:vAlign w:val="bottom"/>
          </w:tcPr>
          <w:p w14:paraId="6DDB3B99"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30" w:type="dxa"/>
          </w:tcPr>
          <w:p w14:paraId="0E8A3FA4"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tcPr>
          <w:p w14:paraId="68B82F26"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153CB" w:rsidRPr="0071683D" w14:paraId="736372C9" w14:textId="77777777" w:rsidTr="0072553E">
        <w:trPr>
          <w:cantSplit/>
        </w:trPr>
        <w:tc>
          <w:tcPr>
            <w:tcW w:w="3765" w:type="dxa"/>
            <w:vAlign w:val="bottom"/>
          </w:tcPr>
          <w:p w14:paraId="76A0086E"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highlight w:val="yellow"/>
                <w:cs/>
              </w:rPr>
            </w:pPr>
            <w:r w:rsidRPr="0071683D">
              <w:rPr>
                <w:rFonts w:ascii="Browallia New" w:hAnsi="Browallia New" w:cs="Browallia New"/>
                <w:b/>
                <w:bCs/>
                <w:sz w:val="28"/>
                <w:szCs w:val="28"/>
                <w:cs/>
              </w:rPr>
              <w:t>รายการค้ากับบริษัทย่อย</w:t>
            </w:r>
          </w:p>
        </w:tc>
        <w:tc>
          <w:tcPr>
            <w:tcW w:w="1372" w:type="dxa"/>
            <w:vAlign w:val="bottom"/>
          </w:tcPr>
          <w:p w14:paraId="74704BBC"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29" w:type="dxa"/>
            <w:vAlign w:val="bottom"/>
          </w:tcPr>
          <w:p w14:paraId="13165B2B"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30" w:type="dxa"/>
          </w:tcPr>
          <w:p w14:paraId="5BB43B70"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tcPr>
          <w:p w14:paraId="2C592815" w14:textId="77777777" w:rsidR="003153CB" w:rsidRPr="0071683D" w:rsidRDefault="003153CB" w:rsidP="00C8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93E13" w:rsidRPr="0071683D" w14:paraId="77509451" w14:textId="77777777" w:rsidTr="00E37465">
        <w:trPr>
          <w:cantSplit/>
        </w:trPr>
        <w:tc>
          <w:tcPr>
            <w:tcW w:w="3765" w:type="dxa"/>
            <w:vAlign w:val="bottom"/>
          </w:tcPr>
          <w:p w14:paraId="266720B2" w14:textId="77777777"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71683D">
              <w:rPr>
                <w:rFonts w:ascii="Browallia New" w:eastAsia="Arial Unicode MS" w:hAnsi="Browallia New" w:cs="Browallia New"/>
                <w:sz w:val="28"/>
                <w:szCs w:val="28"/>
                <w:cs/>
              </w:rPr>
              <w:t>รายได้ดอกเบี้ย</w:t>
            </w:r>
          </w:p>
        </w:tc>
        <w:tc>
          <w:tcPr>
            <w:tcW w:w="1372" w:type="dxa"/>
            <w:vAlign w:val="bottom"/>
          </w:tcPr>
          <w:p w14:paraId="5D5E1E09" w14:textId="3C0F9F97" w:rsidR="00E93E13" w:rsidRPr="0071683D" w:rsidRDefault="007B5907"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329" w:type="dxa"/>
            <w:vAlign w:val="bottom"/>
          </w:tcPr>
          <w:p w14:paraId="7EB32325" w14:textId="5EBF5946"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1683D">
              <w:rPr>
                <w:rFonts w:ascii="Browallia New" w:hAnsi="Browallia New" w:cs="Browallia New"/>
                <w:sz w:val="28"/>
                <w:szCs w:val="28"/>
              </w:rPr>
              <w:t>-</w:t>
            </w:r>
          </w:p>
        </w:tc>
        <w:tc>
          <w:tcPr>
            <w:tcW w:w="1330" w:type="dxa"/>
          </w:tcPr>
          <w:p w14:paraId="39584784" w14:textId="70EA0C06" w:rsidR="00E93E13" w:rsidRPr="0071683D" w:rsidRDefault="00E177FD"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w:t>
            </w:r>
            <w:r w:rsidR="00B066B9">
              <w:rPr>
                <w:rFonts w:ascii="Browallia New" w:hAnsi="Browallia New" w:cs="Browallia New"/>
                <w:sz w:val="28"/>
                <w:szCs w:val="28"/>
              </w:rPr>
              <w:t>,</w:t>
            </w:r>
            <w:r w:rsidR="00CA5992">
              <w:rPr>
                <w:rFonts w:ascii="Browallia New" w:hAnsi="Browallia New" w:cs="Browallia New"/>
                <w:sz w:val="28"/>
                <w:szCs w:val="28"/>
              </w:rPr>
              <w:t>491</w:t>
            </w:r>
          </w:p>
        </w:tc>
        <w:tc>
          <w:tcPr>
            <w:tcW w:w="1330" w:type="dxa"/>
            <w:vAlign w:val="center"/>
          </w:tcPr>
          <w:p w14:paraId="0ABC5D36" w14:textId="24116F88"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1683D">
              <w:rPr>
                <w:rFonts w:ascii="Browallia New" w:hAnsi="Browallia New" w:cs="Browallia New"/>
                <w:sz w:val="28"/>
                <w:szCs w:val="28"/>
              </w:rPr>
              <w:t>6,085</w:t>
            </w:r>
          </w:p>
        </w:tc>
      </w:tr>
      <w:tr w:rsidR="00E93E13" w:rsidRPr="0071683D" w14:paraId="535C166C" w14:textId="77777777" w:rsidTr="0072553E">
        <w:trPr>
          <w:cantSplit/>
        </w:trPr>
        <w:tc>
          <w:tcPr>
            <w:tcW w:w="3765" w:type="dxa"/>
            <w:vAlign w:val="bottom"/>
          </w:tcPr>
          <w:p w14:paraId="6956CE00" w14:textId="77777777"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72" w:type="dxa"/>
            <w:vAlign w:val="center"/>
          </w:tcPr>
          <w:p w14:paraId="4229C977" w14:textId="77777777"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yellow"/>
              </w:rPr>
            </w:pPr>
          </w:p>
        </w:tc>
        <w:tc>
          <w:tcPr>
            <w:tcW w:w="1329" w:type="dxa"/>
            <w:vAlign w:val="center"/>
          </w:tcPr>
          <w:p w14:paraId="5822B08C" w14:textId="77777777"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vAlign w:val="center"/>
          </w:tcPr>
          <w:p w14:paraId="45DBCE4A" w14:textId="77777777"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yellow"/>
              </w:rPr>
            </w:pPr>
          </w:p>
        </w:tc>
        <w:tc>
          <w:tcPr>
            <w:tcW w:w="1330" w:type="dxa"/>
            <w:vAlign w:val="center"/>
          </w:tcPr>
          <w:p w14:paraId="1C85C826" w14:textId="77777777"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93E13" w:rsidRPr="0071683D" w14:paraId="08E66720" w14:textId="77777777" w:rsidTr="0072553E">
        <w:trPr>
          <w:cantSplit/>
        </w:trPr>
        <w:tc>
          <w:tcPr>
            <w:tcW w:w="3765" w:type="dxa"/>
            <w:vAlign w:val="bottom"/>
          </w:tcPr>
          <w:p w14:paraId="0ED5050E" w14:textId="77777777"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1683D">
              <w:rPr>
                <w:rFonts w:ascii="Browallia New" w:hAnsi="Browallia New" w:cs="Browallia New"/>
                <w:b/>
                <w:bCs/>
                <w:sz w:val="28"/>
                <w:szCs w:val="28"/>
                <w:cs/>
              </w:rPr>
              <w:t>รายการค้ากับกิจการที่เกี่ยวข้องกัน</w:t>
            </w:r>
          </w:p>
        </w:tc>
        <w:tc>
          <w:tcPr>
            <w:tcW w:w="1372" w:type="dxa"/>
            <w:vAlign w:val="center"/>
          </w:tcPr>
          <w:p w14:paraId="1D2F9912" w14:textId="60663BB7"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29" w:type="dxa"/>
            <w:vAlign w:val="center"/>
          </w:tcPr>
          <w:p w14:paraId="460FF6BE" w14:textId="3E8A72E3"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vAlign w:val="center"/>
          </w:tcPr>
          <w:p w14:paraId="6D79C17E" w14:textId="31344D69"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vAlign w:val="center"/>
          </w:tcPr>
          <w:p w14:paraId="7301033E" w14:textId="22444C6A"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93E13" w:rsidRPr="0071683D" w14:paraId="33439389" w14:textId="77777777" w:rsidTr="00E37465">
        <w:trPr>
          <w:cantSplit/>
        </w:trPr>
        <w:tc>
          <w:tcPr>
            <w:tcW w:w="3765" w:type="dxa"/>
            <w:vAlign w:val="bottom"/>
          </w:tcPr>
          <w:p w14:paraId="6EC84A7B" w14:textId="77777777"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1683D">
              <w:rPr>
                <w:rFonts w:ascii="Browallia New" w:eastAsia="Arial Unicode MS" w:hAnsi="Browallia New" w:cs="Browallia New"/>
                <w:sz w:val="28"/>
                <w:szCs w:val="28"/>
                <w:cs/>
              </w:rPr>
              <w:t>ค่าใช้จ่ายในการขายและบริหาร</w:t>
            </w:r>
          </w:p>
        </w:tc>
        <w:tc>
          <w:tcPr>
            <w:tcW w:w="1372" w:type="dxa"/>
            <w:vAlign w:val="center"/>
          </w:tcPr>
          <w:p w14:paraId="14DE5024" w14:textId="3C323DDF" w:rsidR="00E93E13" w:rsidRPr="0071683D" w:rsidRDefault="00762B2E"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1,9</w:t>
            </w:r>
            <w:r w:rsidR="00C60197">
              <w:rPr>
                <w:rFonts w:ascii="Browallia New" w:hAnsi="Browallia New" w:cs="Browallia New"/>
                <w:sz w:val="28"/>
                <w:szCs w:val="28"/>
              </w:rPr>
              <w:t>90</w:t>
            </w:r>
          </w:p>
        </w:tc>
        <w:tc>
          <w:tcPr>
            <w:tcW w:w="1329" w:type="dxa"/>
            <w:vAlign w:val="center"/>
          </w:tcPr>
          <w:p w14:paraId="2FB52782" w14:textId="7A7EB873"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1683D">
              <w:rPr>
                <w:rFonts w:ascii="Browallia New" w:hAnsi="Browallia New" w:cs="Browallia New"/>
                <w:sz w:val="28"/>
                <w:szCs w:val="28"/>
              </w:rPr>
              <w:t>4,380</w:t>
            </w:r>
          </w:p>
        </w:tc>
        <w:tc>
          <w:tcPr>
            <w:tcW w:w="1330" w:type="dxa"/>
            <w:vAlign w:val="center"/>
          </w:tcPr>
          <w:p w14:paraId="53B96311" w14:textId="68332B94" w:rsidR="00E93E13" w:rsidRPr="0071683D" w:rsidRDefault="00574CD1"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1,825</w:t>
            </w:r>
          </w:p>
        </w:tc>
        <w:tc>
          <w:tcPr>
            <w:tcW w:w="1330" w:type="dxa"/>
            <w:vAlign w:val="center"/>
          </w:tcPr>
          <w:p w14:paraId="0A1A6FE6" w14:textId="65828495" w:rsidR="00E93E13" w:rsidRPr="0071683D" w:rsidRDefault="00E93E13" w:rsidP="00E9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1683D">
              <w:rPr>
                <w:rFonts w:ascii="Browallia New" w:hAnsi="Browallia New" w:cs="Browallia New"/>
                <w:sz w:val="28"/>
                <w:szCs w:val="28"/>
              </w:rPr>
              <w:t>4,380</w:t>
            </w:r>
          </w:p>
        </w:tc>
      </w:tr>
    </w:tbl>
    <w:p w14:paraId="58BF8ADC" w14:textId="01958AD9" w:rsidR="00A06F4C" w:rsidRDefault="00A0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p>
    <w:tbl>
      <w:tblPr>
        <w:tblW w:w="9126" w:type="dxa"/>
        <w:tblInd w:w="351" w:type="dxa"/>
        <w:tblLayout w:type="fixed"/>
        <w:tblLook w:val="0000" w:firstRow="0" w:lastRow="0" w:firstColumn="0" w:lastColumn="0" w:noHBand="0" w:noVBand="0"/>
      </w:tblPr>
      <w:tblGrid>
        <w:gridCol w:w="3765"/>
        <w:gridCol w:w="1372"/>
        <w:gridCol w:w="1329"/>
        <w:gridCol w:w="1330"/>
        <w:gridCol w:w="1330"/>
      </w:tblGrid>
      <w:tr w:rsidR="006B50E4" w:rsidRPr="0071683D" w14:paraId="0E262793" w14:textId="77777777" w:rsidTr="00E37465">
        <w:trPr>
          <w:cantSplit/>
          <w:tblHeader/>
        </w:trPr>
        <w:tc>
          <w:tcPr>
            <w:tcW w:w="3765" w:type="dxa"/>
          </w:tcPr>
          <w:p w14:paraId="3E3C80A4"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61" w:type="dxa"/>
            <w:gridSpan w:val="4"/>
          </w:tcPr>
          <w:p w14:paraId="321FEF25"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71683D">
              <w:rPr>
                <w:rFonts w:ascii="Browallia New" w:hAnsi="Browallia New" w:cs="Browallia New"/>
                <w:snapToGrid w:val="0"/>
                <w:sz w:val="28"/>
                <w:szCs w:val="28"/>
                <w:lang w:eastAsia="th-TH"/>
              </w:rPr>
              <w:t>(</w:t>
            </w:r>
            <w:proofErr w:type="gramStart"/>
            <w:r w:rsidRPr="0071683D">
              <w:rPr>
                <w:rFonts w:ascii="Browallia New" w:hAnsi="Browallia New" w:cs="Browallia New"/>
                <w:snapToGrid w:val="0"/>
                <w:sz w:val="28"/>
                <w:szCs w:val="28"/>
                <w:cs/>
                <w:lang w:eastAsia="th-TH"/>
              </w:rPr>
              <w:t>หน่วย</w:t>
            </w:r>
            <w:r w:rsidRPr="0071683D">
              <w:rPr>
                <w:rFonts w:ascii="Browallia New" w:hAnsi="Browallia New" w:cs="Browallia New"/>
                <w:snapToGrid w:val="0"/>
                <w:sz w:val="28"/>
                <w:szCs w:val="28"/>
                <w:lang w:eastAsia="th-TH"/>
              </w:rPr>
              <w:t xml:space="preserve"> :</w:t>
            </w:r>
            <w:proofErr w:type="gramEnd"/>
            <w:r w:rsidRPr="0071683D">
              <w:rPr>
                <w:rFonts w:ascii="Browallia New" w:hAnsi="Browallia New" w:cs="Browallia New"/>
                <w:snapToGrid w:val="0"/>
                <w:sz w:val="28"/>
                <w:szCs w:val="28"/>
                <w:lang w:eastAsia="th-TH"/>
              </w:rPr>
              <w:t xml:space="preserve"> </w:t>
            </w:r>
            <w:r w:rsidRPr="0071683D">
              <w:rPr>
                <w:rFonts w:ascii="Browallia New" w:hAnsi="Browallia New" w:cs="Browallia New"/>
                <w:snapToGrid w:val="0"/>
                <w:sz w:val="28"/>
                <w:szCs w:val="28"/>
                <w:cs/>
                <w:lang w:eastAsia="th-TH"/>
              </w:rPr>
              <w:t>พันบาท)</w:t>
            </w:r>
          </w:p>
        </w:tc>
      </w:tr>
      <w:tr w:rsidR="006B50E4" w:rsidRPr="0071683D" w14:paraId="35119E45" w14:textId="77777777" w:rsidTr="00E37465">
        <w:trPr>
          <w:cantSplit/>
          <w:tblHeader/>
        </w:trPr>
        <w:tc>
          <w:tcPr>
            <w:tcW w:w="3765" w:type="dxa"/>
          </w:tcPr>
          <w:p w14:paraId="68C8F0AA"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01" w:type="dxa"/>
            <w:gridSpan w:val="2"/>
          </w:tcPr>
          <w:p w14:paraId="7FC5A7C9" w14:textId="77777777" w:rsidR="006B50E4" w:rsidRPr="0071683D" w:rsidRDefault="006B50E4"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1683D">
              <w:rPr>
                <w:rFonts w:ascii="Browallia New" w:hAnsi="Browallia New" w:cs="Browallia New"/>
                <w:sz w:val="28"/>
                <w:szCs w:val="28"/>
                <w:cs/>
              </w:rPr>
              <w:t>ข้อมูลทางการเงินรวม</w:t>
            </w:r>
          </w:p>
        </w:tc>
        <w:tc>
          <w:tcPr>
            <w:tcW w:w="2660" w:type="dxa"/>
            <w:gridSpan w:val="2"/>
          </w:tcPr>
          <w:p w14:paraId="5CC2B7CA" w14:textId="77777777" w:rsidR="006B50E4" w:rsidRPr="0071683D" w:rsidRDefault="006B50E4"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1683D">
              <w:rPr>
                <w:rFonts w:ascii="Browallia New" w:hAnsi="Browallia New" w:cs="Browallia New"/>
                <w:sz w:val="28"/>
                <w:szCs w:val="28"/>
                <w:cs/>
              </w:rPr>
              <w:t>ข้อมูลทางการเงินเฉพาะบริษัท</w:t>
            </w:r>
          </w:p>
        </w:tc>
      </w:tr>
      <w:tr w:rsidR="006B50E4" w:rsidRPr="0071683D" w14:paraId="1B15B1BE" w14:textId="77777777" w:rsidTr="00E37465">
        <w:trPr>
          <w:cantSplit/>
          <w:tblHeader/>
        </w:trPr>
        <w:tc>
          <w:tcPr>
            <w:tcW w:w="3765" w:type="dxa"/>
          </w:tcPr>
          <w:p w14:paraId="7FF18764"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61" w:type="dxa"/>
            <w:gridSpan w:val="4"/>
          </w:tcPr>
          <w:p w14:paraId="6FE40EB9" w14:textId="30A23544" w:rsidR="006B50E4" w:rsidRPr="0071683D" w:rsidRDefault="006B50E4"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1683D">
              <w:rPr>
                <w:rFonts w:ascii="Browallia New" w:hAnsi="Browallia New" w:cs="Browallia New"/>
                <w:snapToGrid w:val="0"/>
                <w:sz w:val="28"/>
                <w:szCs w:val="28"/>
                <w:cs/>
                <w:lang w:eastAsia="th-TH"/>
              </w:rPr>
              <w:t xml:space="preserve">สำหรับงวดหกเดือนสิ้นสุดวันที่ </w:t>
            </w:r>
            <w:r w:rsidRPr="0071683D">
              <w:rPr>
                <w:rFonts w:ascii="Browallia New" w:eastAsia="Arial Unicode MS" w:hAnsi="Browallia New" w:cs="Browallia New"/>
                <w:sz w:val="28"/>
                <w:szCs w:val="28"/>
                <w:lang w:val="en-ZA"/>
              </w:rPr>
              <w:t>30</w:t>
            </w:r>
            <w:r w:rsidRPr="0071683D">
              <w:rPr>
                <w:rFonts w:ascii="Browallia New" w:eastAsia="Arial Unicode MS" w:hAnsi="Browallia New" w:cs="Browallia New"/>
                <w:sz w:val="28"/>
                <w:szCs w:val="28"/>
                <w:cs/>
                <w:lang w:val="en-ZA"/>
              </w:rPr>
              <w:t xml:space="preserve"> มิถุนายน</w:t>
            </w:r>
          </w:p>
        </w:tc>
      </w:tr>
      <w:tr w:rsidR="006B50E4" w:rsidRPr="0071683D" w14:paraId="499A0922" w14:textId="77777777" w:rsidTr="00E37465">
        <w:trPr>
          <w:cantSplit/>
          <w:tblHeader/>
        </w:trPr>
        <w:tc>
          <w:tcPr>
            <w:tcW w:w="3765" w:type="dxa"/>
          </w:tcPr>
          <w:p w14:paraId="2A50741B" w14:textId="77777777" w:rsidR="006B50E4" w:rsidRPr="0071683D" w:rsidRDefault="006B50E4" w:rsidP="00E37465">
            <w:pPr>
              <w:pStyle w:val="a0"/>
              <w:tabs>
                <w:tab w:val="clear" w:pos="360"/>
                <w:tab w:val="clear" w:pos="720"/>
                <w:tab w:val="clear" w:pos="1080"/>
                <w:tab w:val="left" w:pos="150"/>
                <w:tab w:val="left" w:pos="540"/>
              </w:tabs>
              <w:rPr>
                <w:rFonts w:ascii="Browallia New" w:hAnsi="Browallia New" w:cs="Browallia New"/>
                <w:lang w:val="en-GB"/>
              </w:rPr>
            </w:pPr>
          </w:p>
        </w:tc>
        <w:tc>
          <w:tcPr>
            <w:tcW w:w="1372" w:type="dxa"/>
            <w:vAlign w:val="bottom"/>
          </w:tcPr>
          <w:p w14:paraId="6B82FE7B" w14:textId="77777777" w:rsidR="006B50E4" w:rsidRPr="0071683D" w:rsidRDefault="006B50E4"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1683D">
              <w:rPr>
                <w:rFonts w:ascii="Browallia New" w:hAnsi="Browallia New" w:cs="Browallia New"/>
                <w:sz w:val="28"/>
                <w:szCs w:val="28"/>
              </w:rPr>
              <w:t>256</w:t>
            </w:r>
            <w:r w:rsidR="00096AEA" w:rsidRPr="00096AEA">
              <w:rPr>
                <w:rFonts w:ascii="Browallia New" w:hAnsi="Browallia New" w:cs="Browallia New"/>
                <w:sz w:val="28"/>
                <w:szCs w:val="28"/>
              </w:rPr>
              <w:t>9</w:t>
            </w:r>
          </w:p>
        </w:tc>
        <w:tc>
          <w:tcPr>
            <w:tcW w:w="1329" w:type="dxa"/>
            <w:vAlign w:val="bottom"/>
          </w:tcPr>
          <w:p w14:paraId="1B69AA40" w14:textId="77777777" w:rsidR="006B50E4" w:rsidRPr="0071683D" w:rsidRDefault="006B50E4"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1683D">
              <w:rPr>
                <w:rFonts w:ascii="Browallia New" w:hAnsi="Browallia New" w:cs="Browallia New"/>
                <w:sz w:val="28"/>
                <w:szCs w:val="28"/>
              </w:rPr>
              <w:t>256</w:t>
            </w:r>
            <w:r w:rsidR="00096AEA" w:rsidRPr="00096AEA">
              <w:rPr>
                <w:rFonts w:ascii="Browallia New" w:hAnsi="Browallia New" w:cs="Browallia New"/>
                <w:sz w:val="28"/>
                <w:szCs w:val="28"/>
              </w:rPr>
              <w:t>8</w:t>
            </w:r>
          </w:p>
        </w:tc>
        <w:tc>
          <w:tcPr>
            <w:tcW w:w="1330" w:type="dxa"/>
            <w:vAlign w:val="bottom"/>
          </w:tcPr>
          <w:p w14:paraId="3FB50C94" w14:textId="77777777" w:rsidR="006B50E4" w:rsidRPr="0071683D" w:rsidRDefault="006B50E4"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1683D">
              <w:rPr>
                <w:rFonts w:ascii="Browallia New" w:hAnsi="Browallia New" w:cs="Browallia New"/>
                <w:sz w:val="28"/>
                <w:szCs w:val="28"/>
              </w:rPr>
              <w:t>256</w:t>
            </w:r>
            <w:r w:rsidR="00096AEA" w:rsidRPr="00096AEA">
              <w:rPr>
                <w:rFonts w:ascii="Browallia New" w:hAnsi="Browallia New" w:cs="Browallia New"/>
                <w:sz w:val="28"/>
                <w:szCs w:val="28"/>
              </w:rPr>
              <w:t>9</w:t>
            </w:r>
          </w:p>
        </w:tc>
        <w:tc>
          <w:tcPr>
            <w:tcW w:w="1330" w:type="dxa"/>
            <w:vAlign w:val="bottom"/>
          </w:tcPr>
          <w:p w14:paraId="1FB04D81" w14:textId="77777777" w:rsidR="006B50E4" w:rsidRPr="0071683D" w:rsidRDefault="006B50E4"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1683D">
              <w:rPr>
                <w:rFonts w:ascii="Browallia New" w:hAnsi="Browallia New" w:cs="Browallia New"/>
                <w:sz w:val="28"/>
                <w:szCs w:val="28"/>
              </w:rPr>
              <w:t>256</w:t>
            </w:r>
            <w:r w:rsidR="00096AEA" w:rsidRPr="00096AEA">
              <w:rPr>
                <w:rFonts w:ascii="Browallia New" w:hAnsi="Browallia New" w:cs="Browallia New"/>
                <w:sz w:val="28"/>
                <w:szCs w:val="28"/>
              </w:rPr>
              <w:t>8</w:t>
            </w:r>
          </w:p>
        </w:tc>
      </w:tr>
      <w:tr w:rsidR="006B50E4" w:rsidRPr="0071683D" w14:paraId="0394E9CF" w14:textId="77777777" w:rsidTr="00E37465">
        <w:trPr>
          <w:cantSplit/>
          <w:tblHeader/>
        </w:trPr>
        <w:tc>
          <w:tcPr>
            <w:tcW w:w="3765" w:type="dxa"/>
            <w:vAlign w:val="bottom"/>
          </w:tcPr>
          <w:p w14:paraId="355D2AD4"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72" w:type="dxa"/>
            <w:vAlign w:val="bottom"/>
          </w:tcPr>
          <w:p w14:paraId="5240D9D0"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29" w:type="dxa"/>
            <w:vAlign w:val="bottom"/>
          </w:tcPr>
          <w:p w14:paraId="1CF0CF64"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30" w:type="dxa"/>
          </w:tcPr>
          <w:p w14:paraId="5D50E619"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tcPr>
          <w:p w14:paraId="039844D2"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B50E4" w:rsidRPr="0071683D" w14:paraId="174DB385" w14:textId="77777777" w:rsidTr="00E37465">
        <w:trPr>
          <w:cantSplit/>
        </w:trPr>
        <w:tc>
          <w:tcPr>
            <w:tcW w:w="3765" w:type="dxa"/>
            <w:vAlign w:val="bottom"/>
          </w:tcPr>
          <w:p w14:paraId="02DA628D"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highlight w:val="yellow"/>
                <w:cs/>
              </w:rPr>
            </w:pPr>
            <w:r w:rsidRPr="0071683D">
              <w:rPr>
                <w:rFonts w:ascii="Browallia New" w:hAnsi="Browallia New" w:cs="Browallia New"/>
                <w:b/>
                <w:bCs/>
                <w:sz w:val="28"/>
                <w:szCs w:val="28"/>
                <w:cs/>
              </w:rPr>
              <w:t>รายการค้ากับบริษัทย่อย</w:t>
            </w:r>
          </w:p>
        </w:tc>
        <w:tc>
          <w:tcPr>
            <w:tcW w:w="1372" w:type="dxa"/>
            <w:vAlign w:val="bottom"/>
          </w:tcPr>
          <w:p w14:paraId="0F035F1E"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29" w:type="dxa"/>
            <w:vAlign w:val="bottom"/>
          </w:tcPr>
          <w:p w14:paraId="0F64B59B"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30" w:type="dxa"/>
          </w:tcPr>
          <w:p w14:paraId="2597AC2A"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tcPr>
          <w:p w14:paraId="46B48B38"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B50E4" w:rsidRPr="0071683D" w14:paraId="541C9DA7" w14:textId="77777777" w:rsidTr="00E37465">
        <w:trPr>
          <w:cantSplit/>
        </w:trPr>
        <w:tc>
          <w:tcPr>
            <w:tcW w:w="3765" w:type="dxa"/>
            <w:vAlign w:val="bottom"/>
          </w:tcPr>
          <w:p w14:paraId="1AECB66F"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8"/>
                <w:szCs w:val="28"/>
                <w:cs/>
              </w:rPr>
            </w:pPr>
            <w:r w:rsidRPr="0071683D">
              <w:rPr>
                <w:rFonts w:ascii="Browallia New" w:eastAsia="Arial Unicode MS" w:hAnsi="Browallia New" w:cs="Browallia New"/>
                <w:sz w:val="28"/>
                <w:szCs w:val="28"/>
                <w:cs/>
              </w:rPr>
              <w:t>รายได้ดอกเบี้ย</w:t>
            </w:r>
          </w:p>
        </w:tc>
        <w:tc>
          <w:tcPr>
            <w:tcW w:w="1372" w:type="dxa"/>
            <w:vAlign w:val="bottom"/>
          </w:tcPr>
          <w:p w14:paraId="061F6DE2" w14:textId="2BE2FB06" w:rsidR="006B50E4" w:rsidRPr="0071683D" w:rsidRDefault="00762B2E"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329" w:type="dxa"/>
            <w:vAlign w:val="bottom"/>
          </w:tcPr>
          <w:p w14:paraId="7EC73B5C" w14:textId="4B8AA6B1" w:rsidR="006B50E4" w:rsidRPr="0071683D" w:rsidRDefault="000F4EFB"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1683D">
              <w:rPr>
                <w:rFonts w:ascii="Browallia New" w:hAnsi="Browallia New" w:cs="Browallia New"/>
                <w:sz w:val="28"/>
                <w:szCs w:val="28"/>
              </w:rPr>
              <w:t>-</w:t>
            </w:r>
          </w:p>
        </w:tc>
        <w:tc>
          <w:tcPr>
            <w:tcW w:w="1330" w:type="dxa"/>
          </w:tcPr>
          <w:p w14:paraId="3C3D2478" w14:textId="2C0C17BF" w:rsidR="006B50E4" w:rsidRPr="0071683D" w:rsidRDefault="00CD7DF5"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12,</w:t>
            </w:r>
            <w:r w:rsidR="00E604A9">
              <w:rPr>
                <w:rFonts w:ascii="Browallia New" w:hAnsi="Browallia New" w:cs="Browallia New"/>
                <w:sz w:val="28"/>
                <w:szCs w:val="28"/>
              </w:rPr>
              <w:t>682</w:t>
            </w:r>
          </w:p>
        </w:tc>
        <w:tc>
          <w:tcPr>
            <w:tcW w:w="1330" w:type="dxa"/>
            <w:vAlign w:val="bottom"/>
          </w:tcPr>
          <w:p w14:paraId="10ACE6BD" w14:textId="52C6148A" w:rsidR="006B50E4" w:rsidRPr="0071683D" w:rsidRDefault="000F4EFB"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1683D">
              <w:rPr>
                <w:rFonts w:ascii="Browallia New" w:hAnsi="Browallia New" w:cs="Browallia New"/>
                <w:sz w:val="28"/>
                <w:szCs w:val="28"/>
              </w:rPr>
              <w:t>11,188</w:t>
            </w:r>
          </w:p>
        </w:tc>
      </w:tr>
      <w:tr w:rsidR="006B50E4" w:rsidRPr="0071683D" w14:paraId="0474435C" w14:textId="77777777" w:rsidTr="00E37465">
        <w:trPr>
          <w:cantSplit/>
        </w:trPr>
        <w:tc>
          <w:tcPr>
            <w:tcW w:w="3765" w:type="dxa"/>
            <w:vAlign w:val="bottom"/>
          </w:tcPr>
          <w:p w14:paraId="68D8E3F6"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8"/>
                <w:szCs w:val="28"/>
                <w:cs/>
              </w:rPr>
            </w:pPr>
          </w:p>
        </w:tc>
        <w:tc>
          <w:tcPr>
            <w:tcW w:w="1372" w:type="dxa"/>
            <w:vAlign w:val="center"/>
          </w:tcPr>
          <w:p w14:paraId="63AE3B77"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yellow"/>
              </w:rPr>
            </w:pPr>
          </w:p>
        </w:tc>
        <w:tc>
          <w:tcPr>
            <w:tcW w:w="1329" w:type="dxa"/>
            <w:vAlign w:val="center"/>
          </w:tcPr>
          <w:p w14:paraId="2E2C4209"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vAlign w:val="center"/>
          </w:tcPr>
          <w:p w14:paraId="72EE2C22"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yellow"/>
              </w:rPr>
            </w:pPr>
          </w:p>
        </w:tc>
        <w:tc>
          <w:tcPr>
            <w:tcW w:w="1330" w:type="dxa"/>
            <w:vAlign w:val="center"/>
          </w:tcPr>
          <w:p w14:paraId="361FFE87"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B50E4" w:rsidRPr="0071683D" w14:paraId="004A2819" w14:textId="77777777" w:rsidTr="00E37465">
        <w:trPr>
          <w:cantSplit/>
        </w:trPr>
        <w:tc>
          <w:tcPr>
            <w:tcW w:w="3765" w:type="dxa"/>
            <w:vAlign w:val="bottom"/>
          </w:tcPr>
          <w:p w14:paraId="7B48CA61"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1683D">
              <w:rPr>
                <w:rFonts w:ascii="Browallia New" w:hAnsi="Browallia New" w:cs="Browallia New"/>
                <w:b/>
                <w:bCs/>
                <w:sz w:val="28"/>
                <w:szCs w:val="28"/>
                <w:cs/>
              </w:rPr>
              <w:t>รายการค้ากับกิจการที่เกี่ยวข้องกัน</w:t>
            </w:r>
          </w:p>
        </w:tc>
        <w:tc>
          <w:tcPr>
            <w:tcW w:w="1372" w:type="dxa"/>
            <w:vAlign w:val="center"/>
          </w:tcPr>
          <w:p w14:paraId="3288E0A7"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29" w:type="dxa"/>
            <w:vAlign w:val="center"/>
          </w:tcPr>
          <w:p w14:paraId="481F326C"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vAlign w:val="center"/>
          </w:tcPr>
          <w:p w14:paraId="6FDE2536"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30" w:type="dxa"/>
            <w:vAlign w:val="center"/>
          </w:tcPr>
          <w:p w14:paraId="38466980"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B50E4" w:rsidRPr="0071683D" w14:paraId="2BAAC1DD" w14:textId="77777777" w:rsidTr="00E37465">
        <w:trPr>
          <w:cantSplit/>
        </w:trPr>
        <w:tc>
          <w:tcPr>
            <w:tcW w:w="3765" w:type="dxa"/>
            <w:vAlign w:val="bottom"/>
          </w:tcPr>
          <w:p w14:paraId="37F0FD55"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1683D">
              <w:rPr>
                <w:rFonts w:ascii="Browallia New" w:eastAsia="Arial Unicode MS" w:hAnsi="Browallia New" w:cs="Browallia New"/>
                <w:sz w:val="28"/>
                <w:szCs w:val="28"/>
                <w:cs/>
              </w:rPr>
              <w:t>รายได้จากการขายและให้บริการ</w:t>
            </w:r>
          </w:p>
        </w:tc>
        <w:tc>
          <w:tcPr>
            <w:tcW w:w="1372" w:type="dxa"/>
          </w:tcPr>
          <w:p w14:paraId="33336CD7" w14:textId="4723A3B6" w:rsidR="006B50E4" w:rsidRPr="0071683D" w:rsidRDefault="00762B2E"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40</w:t>
            </w:r>
          </w:p>
        </w:tc>
        <w:tc>
          <w:tcPr>
            <w:tcW w:w="1329" w:type="dxa"/>
          </w:tcPr>
          <w:p w14:paraId="56E3367E" w14:textId="609F0111" w:rsidR="006B50E4" w:rsidRPr="0071683D" w:rsidRDefault="0071683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1683D">
              <w:rPr>
                <w:rFonts w:ascii="Browallia New" w:hAnsi="Browallia New" w:cs="Browallia New"/>
                <w:sz w:val="28"/>
                <w:szCs w:val="28"/>
              </w:rPr>
              <w:t>-</w:t>
            </w:r>
          </w:p>
        </w:tc>
        <w:tc>
          <w:tcPr>
            <w:tcW w:w="1330" w:type="dxa"/>
            <w:vAlign w:val="bottom"/>
          </w:tcPr>
          <w:p w14:paraId="65AE5710" w14:textId="6149521E" w:rsidR="006B50E4" w:rsidRPr="0071683D" w:rsidRDefault="00EC7B13"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c>
          <w:tcPr>
            <w:tcW w:w="1330" w:type="dxa"/>
            <w:vAlign w:val="bottom"/>
          </w:tcPr>
          <w:p w14:paraId="6C4EF21A" w14:textId="2745F643" w:rsidR="006B50E4" w:rsidRPr="0071683D" w:rsidRDefault="0071683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p>
        </w:tc>
      </w:tr>
      <w:tr w:rsidR="006B50E4" w:rsidRPr="0071683D" w14:paraId="32F255F2" w14:textId="77777777" w:rsidTr="00E37465">
        <w:trPr>
          <w:cantSplit/>
        </w:trPr>
        <w:tc>
          <w:tcPr>
            <w:tcW w:w="3765" w:type="dxa"/>
            <w:vAlign w:val="bottom"/>
          </w:tcPr>
          <w:p w14:paraId="50DBFCD9" w14:textId="77777777" w:rsidR="006B50E4" w:rsidRPr="0071683D" w:rsidRDefault="006B50E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71683D">
              <w:rPr>
                <w:rFonts w:ascii="Browallia New" w:eastAsia="Arial Unicode MS" w:hAnsi="Browallia New" w:cs="Browallia New"/>
                <w:sz w:val="28"/>
                <w:szCs w:val="28"/>
                <w:cs/>
              </w:rPr>
              <w:t>ค่าใช้จ่ายในการขายและบริหาร</w:t>
            </w:r>
          </w:p>
        </w:tc>
        <w:tc>
          <w:tcPr>
            <w:tcW w:w="1372" w:type="dxa"/>
            <w:vAlign w:val="center"/>
          </w:tcPr>
          <w:p w14:paraId="227FE833" w14:textId="7C6E5A89" w:rsidR="006B50E4" w:rsidRPr="0071683D" w:rsidRDefault="00762B2E"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w:t>
            </w:r>
            <w:r w:rsidR="0032322E">
              <w:rPr>
                <w:rFonts w:ascii="Browallia New" w:hAnsi="Browallia New" w:cs="Browallia New"/>
                <w:sz w:val="28"/>
                <w:szCs w:val="28"/>
              </w:rPr>
              <w:t>813</w:t>
            </w:r>
          </w:p>
        </w:tc>
        <w:tc>
          <w:tcPr>
            <w:tcW w:w="1329" w:type="dxa"/>
            <w:vAlign w:val="bottom"/>
          </w:tcPr>
          <w:p w14:paraId="1FFBBE6D" w14:textId="74404673" w:rsidR="006B50E4" w:rsidRPr="0071683D" w:rsidRDefault="003E2E54"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1683D">
              <w:rPr>
                <w:rFonts w:ascii="Browallia New" w:hAnsi="Browallia New" w:cs="Browallia New"/>
                <w:sz w:val="28"/>
                <w:szCs w:val="28"/>
              </w:rPr>
              <w:t>13,786</w:t>
            </w:r>
          </w:p>
        </w:tc>
        <w:tc>
          <w:tcPr>
            <w:tcW w:w="1330" w:type="dxa"/>
            <w:vAlign w:val="center"/>
          </w:tcPr>
          <w:p w14:paraId="17C52388" w14:textId="00FF2D50" w:rsidR="006B50E4" w:rsidRPr="0071683D" w:rsidRDefault="006932BA"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3,438</w:t>
            </w:r>
          </w:p>
        </w:tc>
        <w:tc>
          <w:tcPr>
            <w:tcW w:w="1330" w:type="dxa"/>
            <w:vAlign w:val="bottom"/>
          </w:tcPr>
          <w:p w14:paraId="00F0DA46" w14:textId="38A880EB" w:rsidR="006B50E4" w:rsidRPr="0071683D" w:rsidRDefault="0071683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1683D">
              <w:rPr>
                <w:rFonts w:ascii="Browallia New" w:hAnsi="Browallia New" w:cs="Browallia New"/>
                <w:sz w:val="28"/>
                <w:szCs w:val="28"/>
              </w:rPr>
              <w:t>13,786</w:t>
            </w:r>
          </w:p>
        </w:tc>
      </w:tr>
    </w:tbl>
    <w:p w14:paraId="0266D66B" w14:textId="77777777" w:rsidR="006B50E4" w:rsidRDefault="006B5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6453825B" w14:textId="77777777" w:rsidR="0071683D" w:rsidRDefault="00716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4F3CAAA5" w14:textId="77777777" w:rsidR="0071683D" w:rsidRDefault="00716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63369AC6" w14:textId="77777777" w:rsidR="0071683D" w:rsidRDefault="00716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664A4275" w14:textId="77777777" w:rsidR="0071683D" w:rsidRDefault="00716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2B455E6D" w14:textId="4276A7F6" w:rsidR="0071683D" w:rsidRDefault="0053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p w14:paraId="4442B252" w14:textId="613A8ED3" w:rsidR="00585913" w:rsidRPr="008D7F65" w:rsidRDefault="00585913" w:rsidP="008D7F65">
      <w:pPr>
        <w:tabs>
          <w:tab w:val="clear" w:pos="907"/>
          <w:tab w:val="left" w:pos="1350"/>
        </w:tabs>
        <w:spacing w:line="240" w:lineRule="auto"/>
        <w:ind w:left="432"/>
        <w:jc w:val="thaiDistribute"/>
        <w:rPr>
          <w:rFonts w:ascii="Browallia New" w:eastAsia="Arial Unicode MS" w:hAnsi="Browallia New" w:cs="Browallia New"/>
          <w:sz w:val="28"/>
          <w:szCs w:val="28"/>
          <w:lang w:val="en-ZA"/>
        </w:rPr>
      </w:pPr>
      <w:r w:rsidRPr="008D7F65">
        <w:rPr>
          <w:rFonts w:ascii="Browallia New" w:eastAsia="Arial Unicode MS" w:hAnsi="Browallia New" w:cs="Browallia New"/>
          <w:sz w:val="28"/>
          <w:szCs w:val="28"/>
          <w:cs/>
          <w:lang w:val="en-ZA"/>
        </w:rPr>
        <w:t xml:space="preserve">ยอดคงเหลือกับบุคคลและกิจการที่เกี่ยวข้องกัน ณ วันที่ </w:t>
      </w:r>
      <w:r w:rsidR="00092422" w:rsidRPr="001F047F">
        <w:rPr>
          <w:rFonts w:ascii="Browallia New" w:eastAsia="Arial Unicode MS" w:hAnsi="Browallia New" w:cs="Browallia New"/>
          <w:sz w:val="28"/>
          <w:szCs w:val="28"/>
        </w:rPr>
        <w:t xml:space="preserve">30 </w:t>
      </w:r>
      <w:r w:rsidR="00092422" w:rsidRPr="001F047F">
        <w:rPr>
          <w:rFonts w:ascii="Browallia New" w:eastAsia="Arial Unicode MS" w:hAnsi="Browallia New" w:cs="Browallia New"/>
          <w:sz w:val="28"/>
          <w:szCs w:val="28"/>
          <w:cs/>
        </w:rPr>
        <w:t>มิถุนายน</w:t>
      </w:r>
      <w:r w:rsidR="00092422" w:rsidRPr="001F047F">
        <w:rPr>
          <w:rFonts w:ascii="Browallia New" w:eastAsia="Arial Unicode MS" w:hAnsi="Browallia New" w:cs="Browallia New"/>
          <w:sz w:val="28"/>
          <w:szCs w:val="28"/>
          <w:cs/>
          <w:lang w:val="en-ZA"/>
        </w:rPr>
        <w:t xml:space="preserve"> </w:t>
      </w:r>
      <w:r w:rsidR="0072553E">
        <w:rPr>
          <w:rFonts w:ascii="Browallia New" w:eastAsia="Arial Unicode MS" w:hAnsi="Browallia New" w:cs="Browallia New"/>
          <w:sz w:val="28"/>
          <w:szCs w:val="28"/>
        </w:rPr>
        <w:t xml:space="preserve">2569 </w:t>
      </w:r>
      <w:r w:rsidRPr="008D7F65">
        <w:rPr>
          <w:rFonts w:ascii="Browallia New" w:eastAsia="Arial Unicode MS" w:hAnsi="Browallia New" w:cs="Browallia New"/>
          <w:sz w:val="28"/>
          <w:szCs w:val="28"/>
          <w:cs/>
          <w:lang w:val="en-ZA"/>
        </w:rPr>
        <w:t xml:space="preserve">และวันที่ </w:t>
      </w:r>
      <w:r w:rsidRPr="008D7F65">
        <w:rPr>
          <w:rFonts w:ascii="Browallia New" w:eastAsia="Arial Unicode MS" w:hAnsi="Browallia New" w:cs="Browallia New"/>
          <w:sz w:val="28"/>
          <w:szCs w:val="28"/>
          <w:lang w:val="en-ZA"/>
        </w:rPr>
        <w:t>31</w:t>
      </w:r>
      <w:r w:rsidRPr="008D7F65">
        <w:rPr>
          <w:rFonts w:ascii="Browallia New" w:eastAsia="Arial Unicode MS" w:hAnsi="Browallia New" w:cs="Browallia New"/>
          <w:sz w:val="28"/>
          <w:szCs w:val="28"/>
          <w:cs/>
          <w:lang w:val="en-ZA"/>
        </w:rPr>
        <w:t xml:space="preserve"> ธันวาคม </w:t>
      </w:r>
      <w:r w:rsidRPr="008D7F65">
        <w:rPr>
          <w:rFonts w:ascii="Browallia New" w:eastAsia="Arial Unicode MS" w:hAnsi="Browallia New" w:cs="Browallia New"/>
          <w:sz w:val="28"/>
          <w:szCs w:val="28"/>
          <w:lang w:val="en-ZA"/>
        </w:rPr>
        <w:t>256</w:t>
      </w:r>
      <w:r w:rsidR="0072553E">
        <w:rPr>
          <w:rFonts w:ascii="Browallia New" w:eastAsia="Arial Unicode MS" w:hAnsi="Browallia New" w:cs="Browallia New"/>
          <w:sz w:val="28"/>
          <w:szCs w:val="28"/>
          <w:lang w:val="en-ZA"/>
        </w:rPr>
        <w:t>8</w:t>
      </w:r>
      <w:r w:rsidRPr="008D7F65">
        <w:rPr>
          <w:rFonts w:ascii="Browallia New" w:eastAsia="Arial Unicode MS" w:hAnsi="Browallia New" w:cs="Browallia New"/>
          <w:sz w:val="28"/>
          <w:szCs w:val="28"/>
          <w:cs/>
          <w:lang w:val="en-ZA"/>
        </w:rPr>
        <w:t xml:space="preserve"> มีดังนี้</w:t>
      </w:r>
    </w:p>
    <w:p w14:paraId="0D5DF525" w14:textId="77777777" w:rsidR="001E0E74" w:rsidRPr="007E5657" w:rsidRDefault="001E0E74"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eastAsia="Arial Unicode MS" w:hAnsi="Browallia New" w:cs="Browallia New"/>
          <w:sz w:val="24"/>
          <w:szCs w:val="24"/>
        </w:rPr>
      </w:pPr>
    </w:p>
    <w:tbl>
      <w:tblPr>
        <w:tblW w:w="9125" w:type="dxa"/>
        <w:tblInd w:w="329" w:type="dxa"/>
        <w:tblBorders>
          <w:top w:val="single" w:sz="4" w:space="0" w:color="auto"/>
          <w:bottom w:val="double" w:sz="4" w:space="0" w:color="auto"/>
        </w:tblBorders>
        <w:tblLayout w:type="fixed"/>
        <w:tblCellMar>
          <w:left w:w="45" w:type="dxa"/>
          <w:right w:w="45" w:type="dxa"/>
        </w:tblCellMar>
        <w:tblLook w:val="01E0" w:firstRow="1" w:lastRow="1" w:firstColumn="1" w:lastColumn="1" w:noHBand="0" w:noVBand="0"/>
      </w:tblPr>
      <w:tblGrid>
        <w:gridCol w:w="3801"/>
        <w:gridCol w:w="1338"/>
        <w:gridCol w:w="1339"/>
        <w:gridCol w:w="1339"/>
        <w:gridCol w:w="1308"/>
      </w:tblGrid>
      <w:tr w:rsidR="00F40CD0" w:rsidRPr="007E5657" w14:paraId="50E8B81D" w14:textId="77777777" w:rsidTr="00194399">
        <w:trPr>
          <w:trHeight w:val="57"/>
          <w:tblHeader/>
        </w:trPr>
        <w:tc>
          <w:tcPr>
            <w:tcW w:w="3801" w:type="dxa"/>
            <w:tcBorders>
              <w:top w:val="nil"/>
            </w:tcBorders>
            <w:vAlign w:val="bottom"/>
          </w:tcPr>
          <w:p w14:paraId="046AD659" w14:textId="77777777" w:rsidR="00F40CD0" w:rsidRPr="007E5657" w:rsidRDefault="00F40CD0" w:rsidP="00F40CD0">
            <w:pPr>
              <w:spacing w:line="240" w:lineRule="auto"/>
              <w:jc w:val="center"/>
              <w:rPr>
                <w:rFonts w:ascii="Browallia New" w:hAnsi="Browallia New" w:cs="Browallia New"/>
                <w:sz w:val="28"/>
                <w:szCs w:val="28"/>
              </w:rPr>
            </w:pPr>
          </w:p>
        </w:tc>
        <w:tc>
          <w:tcPr>
            <w:tcW w:w="5324" w:type="dxa"/>
            <w:gridSpan w:val="4"/>
            <w:tcBorders>
              <w:top w:val="nil"/>
              <w:bottom w:val="nil"/>
            </w:tcBorders>
            <w:vAlign w:val="bottom"/>
          </w:tcPr>
          <w:p w14:paraId="11ADBAEC" w14:textId="1CD018CA" w:rsidR="00F40CD0" w:rsidRPr="007E5657" w:rsidRDefault="00F40CD0" w:rsidP="00F40CD0">
            <w:pPr>
              <w:pStyle w:val="BodyTextIndent"/>
              <w:tabs>
                <w:tab w:val="left" w:pos="360"/>
              </w:tabs>
              <w:spacing w:after="0" w:line="240" w:lineRule="auto"/>
              <w:ind w:left="0"/>
              <w:jc w:val="right"/>
              <w:rPr>
                <w:rFonts w:ascii="Browallia New" w:hAnsi="Browallia New" w:cs="Browallia New"/>
                <w:sz w:val="28"/>
                <w:szCs w:val="28"/>
              </w:rPr>
            </w:pPr>
            <w:r w:rsidRPr="007E5657">
              <w:rPr>
                <w:rFonts w:ascii="Browallia New" w:hAnsi="Browallia New" w:cs="Browallia New"/>
                <w:sz w:val="28"/>
                <w:szCs w:val="28"/>
                <w:lang w:val="en-ZA"/>
              </w:rPr>
              <w:t>(</w:t>
            </w:r>
            <w:proofErr w:type="gramStart"/>
            <w:r w:rsidRPr="007E5657">
              <w:rPr>
                <w:rFonts w:ascii="Browallia New" w:hAnsi="Browallia New" w:cs="Browallia New"/>
                <w:sz w:val="28"/>
                <w:szCs w:val="28"/>
                <w:cs/>
              </w:rPr>
              <w:t>หน่วย</w:t>
            </w:r>
            <w:r w:rsidR="0003769B">
              <w:rPr>
                <w:rFonts w:ascii="Browallia New" w:hAnsi="Browallia New" w:cs="Browallia New"/>
                <w:sz w:val="28"/>
                <w:szCs w:val="28"/>
              </w:rPr>
              <w:t xml:space="preserve"> </w:t>
            </w:r>
            <w:r w:rsidRPr="007E5657">
              <w:rPr>
                <w:rFonts w:ascii="Browallia New" w:hAnsi="Browallia New" w:cs="Browallia New"/>
                <w:sz w:val="28"/>
                <w:szCs w:val="28"/>
                <w:cs/>
              </w:rPr>
              <w:t>:</w:t>
            </w:r>
            <w:proofErr w:type="gramEnd"/>
            <w:r w:rsidRPr="007E5657">
              <w:rPr>
                <w:rFonts w:ascii="Browallia New" w:hAnsi="Browallia New" w:cs="Browallia New"/>
                <w:sz w:val="28"/>
                <w:szCs w:val="28"/>
                <w:cs/>
              </w:rPr>
              <w:t xml:space="preserve"> พันบาท)</w:t>
            </w:r>
          </w:p>
        </w:tc>
      </w:tr>
      <w:tr w:rsidR="00F40CD0" w:rsidRPr="007E5657" w14:paraId="28BDA0E5" w14:textId="77777777" w:rsidTr="00194399">
        <w:trPr>
          <w:trHeight w:val="57"/>
          <w:tblHeader/>
        </w:trPr>
        <w:tc>
          <w:tcPr>
            <w:tcW w:w="3801" w:type="dxa"/>
            <w:vAlign w:val="bottom"/>
          </w:tcPr>
          <w:p w14:paraId="0AEC1C36" w14:textId="77777777" w:rsidR="00F40CD0" w:rsidRPr="007E5657" w:rsidRDefault="00F40CD0" w:rsidP="00F40CD0">
            <w:pPr>
              <w:spacing w:line="240" w:lineRule="auto"/>
              <w:jc w:val="center"/>
              <w:rPr>
                <w:rFonts w:ascii="Browallia New" w:hAnsi="Browallia New" w:cs="Browallia New"/>
                <w:sz w:val="28"/>
                <w:szCs w:val="28"/>
                <w:lang w:val="en-ZA"/>
              </w:rPr>
            </w:pPr>
          </w:p>
        </w:tc>
        <w:tc>
          <w:tcPr>
            <w:tcW w:w="2677" w:type="dxa"/>
            <w:gridSpan w:val="2"/>
            <w:tcBorders>
              <w:top w:val="nil"/>
              <w:bottom w:val="nil"/>
            </w:tcBorders>
            <w:vAlign w:val="bottom"/>
          </w:tcPr>
          <w:p w14:paraId="1F02F7C5" w14:textId="7E251620" w:rsidR="00F40CD0" w:rsidRPr="007E5657" w:rsidRDefault="00F04C9E"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cs/>
              </w:rPr>
              <w:t>ข้อมูลทางการเงินรวม</w:t>
            </w:r>
          </w:p>
        </w:tc>
        <w:tc>
          <w:tcPr>
            <w:tcW w:w="2647" w:type="dxa"/>
            <w:gridSpan w:val="2"/>
            <w:tcBorders>
              <w:top w:val="nil"/>
              <w:bottom w:val="nil"/>
            </w:tcBorders>
            <w:vAlign w:val="bottom"/>
          </w:tcPr>
          <w:p w14:paraId="12F6FFBD" w14:textId="471A59E5" w:rsidR="00F40CD0" w:rsidRPr="007E5657" w:rsidRDefault="00F04C9E" w:rsidP="00EF0A35">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cs/>
              </w:rPr>
              <w:t>ข้อมูลทางการเงินเฉพาะบริษัท</w:t>
            </w:r>
          </w:p>
        </w:tc>
      </w:tr>
      <w:tr w:rsidR="0072553E" w:rsidRPr="007E5657" w14:paraId="54A808AB" w14:textId="77777777" w:rsidTr="00194399">
        <w:trPr>
          <w:trHeight w:val="57"/>
          <w:tblHeader/>
        </w:trPr>
        <w:tc>
          <w:tcPr>
            <w:tcW w:w="3801" w:type="dxa"/>
            <w:vAlign w:val="bottom"/>
          </w:tcPr>
          <w:p w14:paraId="0DD2439E" w14:textId="77777777" w:rsidR="0072553E" w:rsidRPr="00194399" w:rsidRDefault="0072553E" w:rsidP="0072553E">
            <w:pPr>
              <w:spacing w:line="240" w:lineRule="auto"/>
              <w:jc w:val="center"/>
              <w:rPr>
                <w:rFonts w:ascii="Browallia New" w:hAnsi="Browallia New" w:cs="Browallia New"/>
                <w:sz w:val="28"/>
                <w:szCs w:val="28"/>
              </w:rPr>
            </w:pPr>
          </w:p>
        </w:tc>
        <w:tc>
          <w:tcPr>
            <w:tcW w:w="1338" w:type="dxa"/>
            <w:tcBorders>
              <w:top w:val="nil"/>
              <w:bottom w:val="nil"/>
            </w:tcBorders>
            <w:vAlign w:val="bottom"/>
          </w:tcPr>
          <w:p w14:paraId="6F136AFA" w14:textId="08FB095C" w:rsidR="0072553E" w:rsidRPr="007E5657" w:rsidRDefault="00092422" w:rsidP="0072553E">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1F047F">
              <w:rPr>
                <w:rFonts w:ascii="Browallia New" w:eastAsia="Arial Unicode MS" w:hAnsi="Browallia New" w:cs="Browallia New"/>
                <w:sz w:val="28"/>
                <w:szCs w:val="28"/>
              </w:rPr>
              <w:t xml:space="preserve">30 </w:t>
            </w:r>
            <w:r w:rsidRPr="001F047F">
              <w:rPr>
                <w:rFonts w:ascii="Browallia New" w:eastAsia="Arial Unicode MS" w:hAnsi="Browallia New" w:cs="Browallia New"/>
                <w:sz w:val="28"/>
                <w:szCs w:val="28"/>
                <w:cs/>
              </w:rPr>
              <w:t>มิถุนายน</w:t>
            </w:r>
            <w:r w:rsidRPr="001F047F">
              <w:rPr>
                <w:rFonts w:ascii="Browallia New" w:eastAsia="Arial Unicode MS" w:hAnsi="Browallia New" w:cs="Browallia New"/>
                <w:sz w:val="28"/>
                <w:szCs w:val="28"/>
                <w:cs/>
                <w:lang w:val="en-ZA"/>
              </w:rPr>
              <w:t xml:space="preserve"> </w:t>
            </w:r>
            <w:r w:rsidR="0072553E">
              <w:rPr>
                <w:rFonts w:ascii="Browallia New" w:eastAsia="Arial Unicode MS" w:hAnsi="Browallia New" w:cs="Browallia New"/>
                <w:sz w:val="28"/>
                <w:szCs w:val="28"/>
              </w:rPr>
              <w:t>2569</w:t>
            </w:r>
          </w:p>
        </w:tc>
        <w:tc>
          <w:tcPr>
            <w:tcW w:w="1339" w:type="dxa"/>
            <w:tcBorders>
              <w:top w:val="nil"/>
              <w:bottom w:val="nil"/>
            </w:tcBorders>
            <w:vAlign w:val="bottom"/>
          </w:tcPr>
          <w:p w14:paraId="200C4B8C" w14:textId="38EDDDCE" w:rsidR="0072553E" w:rsidRPr="007E5657" w:rsidRDefault="0072553E" w:rsidP="0072553E">
            <w:pPr>
              <w:pBdr>
                <w:bottom w:val="single" w:sz="4" w:space="1" w:color="auto"/>
              </w:pBdr>
              <w:tabs>
                <w:tab w:val="clear" w:pos="2580"/>
                <w:tab w:val="left" w:pos="2472"/>
              </w:tabs>
              <w:spacing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rPr>
              <w:t xml:space="preserve">31 </w:t>
            </w:r>
            <w:r w:rsidRPr="007E5657">
              <w:rPr>
                <w:rFonts w:ascii="Browallia New" w:hAnsi="Browallia New" w:cs="Browallia New"/>
                <w:sz w:val="28"/>
                <w:szCs w:val="28"/>
                <w:cs/>
              </w:rPr>
              <w:t xml:space="preserve">ธันวาคม </w:t>
            </w:r>
            <w:r w:rsidRPr="007E5657">
              <w:rPr>
                <w:rFonts w:ascii="Browallia New" w:hAnsi="Browallia New" w:cs="Browallia New"/>
                <w:sz w:val="28"/>
                <w:szCs w:val="28"/>
              </w:rPr>
              <w:t>256</w:t>
            </w:r>
            <w:r>
              <w:rPr>
                <w:rFonts w:ascii="Browallia New" w:hAnsi="Browallia New" w:cs="Browallia New"/>
                <w:sz w:val="28"/>
                <w:szCs w:val="28"/>
              </w:rPr>
              <w:t>8</w:t>
            </w:r>
          </w:p>
        </w:tc>
        <w:tc>
          <w:tcPr>
            <w:tcW w:w="1339" w:type="dxa"/>
            <w:tcBorders>
              <w:top w:val="nil"/>
              <w:bottom w:val="nil"/>
            </w:tcBorders>
            <w:vAlign w:val="bottom"/>
          </w:tcPr>
          <w:p w14:paraId="3716ADD7" w14:textId="07FE0874" w:rsidR="0072553E" w:rsidRPr="007E5657" w:rsidRDefault="00092422" w:rsidP="0072553E">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1F047F">
              <w:rPr>
                <w:rFonts w:ascii="Browallia New" w:eastAsia="Arial Unicode MS" w:hAnsi="Browallia New" w:cs="Browallia New"/>
                <w:sz w:val="28"/>
                <w:szCs w:val="28"/>
              </w:rPr>
              <w:t xml:space="preserve">30 </w:t>
            </w:r>
            <w:r w:rsidRPr="001F047F">
              <w:rPr>
                <w:rFonts w:ascii="Browallia New" w:eastAsia="Arial Unicode MS" w:hAnsi="Browallia New" w:cs="Browallia New"/>
                <w:sz w:val="28"/>
                <w:szCs w:val="28"/>
                <w:cs/>
              </w:rPr>
              <w:t>มิถุนายน</w:t>
            </w:r>
            <w:r w:rsidRPr="001F047F">
              <w:rPr>
                <w:rFonts w:ascii="Browallia New" w:eastAsia="Arial Unicode MS" w:hAnsi="Browallia New" w:cs="Browallia New"/>
                <w:sz w:val="28"/>
                <w:szCs w:val="28"/>
                <w:cs/>
                <w:lang w:val="en-ZA"/>
              </w:rPr>
              <w:t xml:space="preserve"> </w:t>
            </w:r>
            <w:r w:rsidR="0072553E">
              <w:rPr>
                <w:rFonts w:ascii="Browallia New" w:eastAsia="Arial Unicode MS" w:hAnsi="Browallia New" w:cs="Browallia New"/>
                <w:sz w:val="28"/>
                <w:szCs w:val="28"/>
              </w:rPr>
              <w:t>2569</w:t>
            </w:r>
          </w:p>
        </w:tc>
        <w:tc>
          <w:tcPr>
            <w:tcW w:w="1308" w:type="dxa"/>
            <w:tcBorders>
              <w:top w:val="nil"/>
              <w:bottom w:val="nil"/>
            </w:tcBorders>
            <w:vAlign w:val="bottom"/>
          </w:tcPr>
          <w:p w14:paraId="32B13E19" w14:textId="530A5E14" w:rsidR="0072553E" w:rsidRPr="007E5657" w:rsidRDefault="0072553E" w:rsidP="0072553E">
            <w:pPr>
              <w:pStyle w:val="BodyTextIndent"/>
              <w:pBdr>
                <w:bottom w:val="single" w:sz="4" w:space="1" w:color="auto"/>
              </w:pBdr>
              <w:tabs>
                <w:tab w:val="clear" w:pos="2580"/>
                <w:tab w:val="left" w:pos="360"/>
                <w:tab w:val="left" w:pos="2472"/>
              </w:tabs>
              <w:spacing w:after="0" w:line="240" w:lineRule="auto"/>
              <w:ind w:left="42" w:right="42"/>
              <w:jc w:val="center"/>
              <w:rPr>
                <w:rFonts w:ascii="Browallia New" w:hAnsi="Browallia New" w:cs="Browallia New"/>
                <w:sz w:val="28"/>
                <w:szCs w:val="28"/>
              </w:rPr>
            </w:pPr>
            <w:r w:rsidRPr="007E5657">
              <w:rPr>
                <w:rFonts w:ascii="Browallia New" w:hAnsi="Browallia New" w:cs="Browallia New"/>
                <w:sz w:val="28"/>
                <w:szCs w:val="28"/>
              </w:rPr>
              <w:t xml:space="preserve">31 </w:t>
            </w:r>
            <w:r w:rsidRPr="007E5657">
              <w:rPr>
                <w:rFonts w:ascii="Browallia New" w:hAnsi="Browallia New" w:cs="Browallia New"/>
                <w:sz w:val="28"/>
                <w:szCs w:val="28"/>
                <w:cs/>
              </w:rPr>
              <w:t xml:space="preserve">ธันวาคม </w:t>
            </w:r>
            <w:r w:rsidRPr="007E5657">
              <w:rPr>
                <w:rFonts w:ascii="Browallia New" w:hAnsi="Browallia New" w:cs="Browallia New"/>
                <w:sz w:val="28"/>
                <w:szCs w:val="28"/>
              </w:rPr>
              <w:t>256</w:t>
            </w:r>
            <w:r>
              <w:rPr>
                <w:rFonts w:ascii="Browallia New" w:hAnsi="Browallia New" w:cs="Browallia New"/>
                <w:sz w:val="28"/>
                <w:szCs w:val="28"/>
              </w:rPr>
              <w:t>8</w:t>
            </w:r>
          </w:p>
        </w:tc>
      </w:tr>
      <w:tr w:rsidR="00EF0A35" w:rsidRPr="007E5657" w14:paraId="0CAED655" w14:textId="77777777" w:rsidTr="00194399">
        <w:trPr>
          <w:trHeight w:val="57"/>
        </w:trPr>
        <w:tc>
          <w:tcPr>
            <w:tcW w:w="3801" w:type="dxa"/>
            <w:vAlign w:val="bottom"/>
          </w:tcPr>
          <w:p w14:paraId="5FFD210B" w14:textId="77777777" w:rsidR="00EF0A35" w:rsidRPr="007E5657" w:rsidRDefault="00EF0A35" w:rsidP="00DC091D">
            <w:pPr>
              <w:spacing w:line="240" w:lineRule="auto"/>
              <w:jc w:val="center"/>
              <w:rPr>
                <w:rFonts w:ascii="Browallia New" w:hAnsi="Browallia New" w:cs="Browallia New"/>
                <w:sz w:val="28"/>
                <w:szCs w:val="28"/>
                <w:lang w:val="en-ZA"/>
              </w:rPr>
            </w:pPr>
          </w:p>
        </w:tc>
        <w:tc>
          <w:tcPr>
            <w:tcW w:w="1338" w:type="dxa"/>
            <w:tcBorders>
              <w:top w:val="nil"/>
              <w:bottom w:val="nil"/>
            </w:tcBorders>
            <w:vAlign w:val="bottom"/>
          </w:tcPr>
          <w:p w14:paraId="0CE97F50" w14:textId="7D9C45C1"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4C5CB25" w14:textId="77777777" w:rsidR="00EF0A35" w:rsidRPr="007E5657" w:rsidRDefault="00EF0A35" w:rsidP="00EF0A35">
            <w:pPr>
              <w:tabs>
                <w:tab w:val="clear" w:pos="258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630F354A" w14:textId="77777777"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597C329F" w14:textId="77777777" w:rsidR="00EF0A35" w:rsidRPr="007E5657" w:rsidRDefault="00EF0A35"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r>
      <w:tr w:rsidR="00F40CD0" w:rsidRPr="007E5657" w14:paraId="4DB554B6" w14:textId="77777777" w:rsidTr="00194399">
        <w:trPr>
          <w:trHeight w:val="57"/>
        </w:trPr>
        <w:tc>
          <w:tcPr>
            <w:tcW w:w="3801" w:type="dxa"/>
            <w:tcBorders>
              <w:bottom w:val="nil"/>
            </w:tcBorders>
            <w:vAlign w:val="bottom"/>
          </w:tcPr>
          <w:p w14:paraId="4D615BD1" w14:textId="6FBC3355" w:rsidR="00F40CD0" w:rsidRPr="007E5657" w:rsidRDefault="00F40CD0" w:rsidP="00A95CE7">
            <w:pPr>
              <w:spacing w:line="240" w:lineRule="auto"/>
              <w:ind w:firstLine="51"/>
              <w:rPr>
                <w:rFonts w:ascii="Browallia New" w:hAnsi="Browallia New" w:cs="Browallia New"/>
                <w:b/>
                <w:bCs/>
                <w:sz w:val="28"/>
                <w:szCs w:val="28"/>
                <w:lang w:val="en-ZA"/>
              </w:rPr>
            </w:pPr>
            <w:r w:rsidRPr="007E5657">
              <w:rPr>
                <w:rFonts w:ascii="Browallia New" w:hAnsi="Browallia New" w:cs="Browallia New"/>
                <w:b/>
                <w:bCs/>
                <w:sz w:val="28"/>
                <w:szCs w:val="28"/>
                <w:cs/>
              </w:rPr>
              <w:t>ลูกหนี้การค้าและลูกหนี้</w:t>
            </w:r>
            <w:r w:rsidR="00C36AB2">
              <w:rPr>
                <w:rFonts w:ascii="Browallia New" w:hAnsi="Browallia New" w:cs="Browallia New" w:hint="cs"/>
                <w:b/>
                <w:bCs/>
                <w:sz w:val="28"/>
                <w:szCs w:val="28"/>
                <w:cs/>
              </w:rPr>
              <w:t>หมุนเวียน</w:t>
            </w:r>
            <w:r w:rsidRPr="007E5657">
              <w:rPr>
                <w:rFonts w:ascii="Browallia New" w:hAnsi="Browallia New" w:cs="Browallia New"/>
                <w:b/>
                <w:bCs/>
                <w:sz w:val="28"/>
                <w:szCs w:val="28"/>
                <w:cs/>
              </w:rPr>
              <w:t>อื่น</w:t>
            </w:r>
            <w:r w:rsidRPr="007E5657">
              <w:rPr>
                <w:rFonts w:ascii="Browallia New" w:hAnsi="Browallia New" w:cs="Browallia New"/>
                <w:b/>
                <w:bCs/>
                <w:sz w:val="28"/>
                <w:szCs w:val="28"/>
                <w:lang w:val="en-ZA"/>
              </w:rPr>
              <w:t xml:space="preserve"> </w:t>
            </w:r>
          </w:p>
        </w:tc>
        <w:tc>
          <w:tcPr>
            <w:tcW w:w="1338" w:type="dxa"/>
            <w:tcBorders>
              <w:top w:val="nil"/>
              <w:bottom w:val="nil"/>
            </w:tcBorders>
            <w:vAlign w:val="bottom"/>
          </w:tcPr>
          <w:p w14:paraId="2B0C36A5"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39" w:type="dxa"/>
            <w:tcBorders>
              <w:top w:val="nil"/>
              <w:bottom w:val="nil"/>
            </w:tcBorders>
            <w:vAlign w:val="bottom"/>
          </w:tcPr>
          <w:p w14:paraId="24ECA4C8"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39" w:type="dxa"/>
            <w:tcBorders>
              <w:top w:val="nil"/>
              <w:bottom w:val="nil"/>
            </w:tcBorders>
            <w:vAlign w:val="bottom"/>
          </w:tcPr>
          <w:p w14:paraId="5EE6DF6B"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1622BCE5" w14:textId="77777777" w:rsidR="00F40CD0" w:rsidRPr="007E5657" w:rsidRDefault="00F40CD0" w:rsidP="00EF0A35">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p>
        </w:tc>
      </w:tr>
      <w:tr w:rsidR="00697704" w:rsidRPr="007E5657" w14:paraId="6195518C" w14:textId="77777777">
        <w:trPr>
          <w:trHeight w:val="57"/>
        </w:trPr>
        <w:tc>
          <w:tcPr>
            <w:tcW w:w="3801" w:type="dxa"/>
            <w:tcBorders>
              <w:bottom w:val="nil"/>
            </w:tcBorders>
            <w:vAlign w:val="bottom"/>
          </w:tcPr>
          <w:p w14:paraId="407FBACF" w14:textId="42248416" w:rsidR="00697704" w:rsidRPr="007E5657" w:rsidRDefault="00697704" w:rsidP="00697704">
            <w:pPr>
              <w:spacing w:line="240" w:lineRule="auto"/>
              <w:ind w:firstLine="51"/>
              <w:rPr>
                <w:rFonts w:ascii="Browallia New" w:hAnsi="Browallia New" w:cs="Browallia New"/>
                <w:sz w:val="28"/>
                <w:szCs w:val="28"/>
                <w:cs/>
              </w:rPr>
            </w:pPr>
            <w:r w:rsidRPr="007E5657">
              <w:rPr>
                <w:rFonts w:ascii="Browallia New" w:hAnsi="Browallia New" w:cs="Browallia New"/>
                <w:sz w:val="28"/>
                <w:szCs w:val="28"/>
                <w:cs/>
              </w:rPr>
              <w:t>ลูกหนี้การค้า</w:t>
            </w:r>
            <w:r w:rsidRPr="007E5657">
              <w:rPr>
                <w:rFonts w:ascii="Browallia New" w:hAnsi="Browallia New" w:cs="Browallia New"/>
                <w:sz w:val="28"/>
                <w:szCs w:val="28"/>
              </w:rPr>
              <w:t xml:space="preserve"> - </w:t>
            </w:r>
            <w:r w:rsidRPr="007E5657">
              <w:rPr>
                <w:rFonts w:ascii="Browallia New" w:hAnsi="Browallia New" w:cs="Browallia New"/>
                <w:sz w:val="28"/>
                <w:szCs w:val="28"/>
                <w:cs/>
              </w:rPr>
              <w:t>กิจการที่เกี่ยวข้องกัน</w:t>
            </w:r>
          </w:p>
        </w:tc>
        <w:tc>
          <w:tcPr>
            <w:tcW w:w="1338" w:type="dxa"/>
            <w:tcBorders>
              <w:top w:val="nil"/>
              <w:bottom w:val="nil"/>
            </w:tcBorders>
          </w:tcPr>
          <w:p w14:paraId="7F2E783A" w14:textId="64DF5FE2" w:rsidR="00697704" w:rsidRPr="007E5657" w:rsidRDefault="004C388B"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Pr>
                <w:rFonts w:ascii="Browallia New" w:hAnsi="Browallia New" w:cs="Browallia New"/>
                <w:sz w:val="28"/>
                <w:szCs w:val="28"/>
              </w:rPr>
              <w:t>6,81</w:t>
            </w:r>
            <w:r w:rsidR="005F32F3">
              <w:rPr>
                <w:rFonts w:ascii="Browallia New" w:hAnsi="Browallia New" w:cs="Browallia New"/>
                <w:sz w:val="28"/>
                <w:szCs w:val="28"/>
              </w:rPr>
              <w:t>2</w:t>
            </w:r>
          </w:p>
        </w:tc>
        <w:tc>
          <w:tcPr>
            <w:tcW w:w="1339" w:type="dxa"/>
            <w:tcBorders>
              <w:top w:val="nil"/>
              <w:bottom w:val="nil"/>
            </w:tcBorders>
          </w:tcPr>
          <w:p w14:paraId="5D9D6561" w14:textId="0C305086"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6025E8">
              <w:rPr>
                <w:rFonts w:ascii="Browallia New" w:hAnsi="Browallia New" w:cs="Browallia New"/>
                <w:sz w:val="28"/>
                <w:szCs w:val="28"/>
              </w:rPr>
              <w:t>6,812</w:t>
            </w:r>
          </w:p>
        </w:tc>
        <w:tc>
          <w:tcPr>
            <w:tcW w:w="1339" w:type="dxa"/>
            <w:tcBorders>
              <w:top w:val="nil"/>
              <w:bottom w:val="nil"/>
            </w:tcBorders>
            <w:vAlign w:val="bottom"/>
          </w:tcPr>
          <w:p w14:paraId="13D73512" w14:textId="424D2AE1" w:rsidR="00697704" w:rsidRPr="007E5657" w:rsidRDefault="00B230D6"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Pr>
                <w:rFonts w:ascii="Browallia New" w:hAnsi="Browallia New" w:cs="Browallia New"/>
                <w:sz w:val="28"/>
                <w:szCs w:val="28"/>
              </w:rPr>
              <w:t>-</w:t>
            </w:r>
          </w:p>
        </w:tc>
        <w:tc>
          <w:tcPr>
            <w:tcW w:w="1308" w:type="dxa"/>
            <w:tcBorders>
              <w:top w:val="nil"/>
              <w:bottom w:val="nil"/>
            </w:tcBorders>
            <w:vAlign w:val="bottom"/>
          </w:tcPr>
          <w:p w14:paraId="3A72CFA9" w14:textId="19A123F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sidRPr="007E5657">
              <w:rPr>
                <w:rFonts w:ascii="Browallia New" w:hAnsi="Browallia New" w:cs="Browallia New"/>
                <w:sz w:val="28"/>
                <w:szCs w:val="28"/>
              </w:rPr>
              <w:t>-</w:t>
            </w:r>
          </w:p>
        </w:tc>
      </w:tr>
      <w:tr w:rsidR="00697704" w:rsidRPr="007E5657" w14:paraId="0A110B3B" w14:textId="77777777">
        <w:trPr>
          <w:trHeight w:val="57"/>
        </w:trPr>
        <w:tc>
          <w:tcPr>
            <w:tcW w:w="3801" w:type="dxa"/>
            <w:tcBorders>
              <w:bottom w:val="nil"/>
            </w:tcBorders>
            <w:vAlign w:val="bottom"/>
          </w:tcPr>
          <w:p w14:paraId="3C34BB5B" w14:textId="6643B815" w:rsidR="00697704" w:rsidRPr="007E5657" w:rsidRDefault="00697704" w:rsidP="00697704">
            <w:pPr>
              <w:spacing w:line="240" w:lineRule="auto"/>
              <w:ind w:firstLine="51"/>
              <w:rPr>
                <w:rFonts w:ascii="Browallia New" w:hAnsi="Browallia New" w:cs="Browallia New"/>
                <w:sz w:val="28"/>
                <w:szCs w:val="28"/>
                <w:cs/>
              </w:rPr>
            </w:pPr>
            <w:r w:rsidRPr="007E5657">
              <w:rPr>
                <w:rFonts w:ascii="Browallia New" w:hAnsi="Browallia New" w:cs="Browallia New"/>
                <w:sz w:val="28"/>
                <w:szCs w:val="28"/>
                <w:cs/>
              </w:rPr>
              <w:t>ลูกหนี้</w:t>
            </w:r>
            <w:r w:rsidR="00136F31">
              <w:rPr>
                <w:rFonts w:ascii="Browallia New" w:hAnsi="Browallia New" w:cs="Browallia New" w:hint="cs"/>
                <w:sz w:val="28"/>
                <w:szCs w:val="28"/>
                <w:cs/>
              </w:rPr>
              <w:t>หมุนเวียน</w:t>
            </w:r>
            <w:r w:rsidRPr="007E5657">
              <w:rPr>
                <w:rFonts w:ascii="Browallia New" w:hAnsi="Browallia New" w:cs="Browallia New"/>
                <w:sz w:val="28"/>
                <w:szCs w:val="28"/>
                <w:cs/>
              </w:rPr>
              <w:t>อื่น</w:t>
            </w:r>
            <w:r w:rsidRPr="007E5657">
              <w:rPr>
                <w:rFonts w:ascii="Browallia New" w:hAnsi="Browallia New" w:cs="Browallia New"/>
                <w:sz w:val="28"/>
                <w:szCs w:val="28"/>
              </w:rPr>
              <w:t xml:space="preserve"> - </w:t>
            </w:r>
            <w:r w:rsidRPr="007E5657">
              <w:rPr>
                <w:rFonts w:ascii="Browallia New" w:hAnsi="Browallia New" w:cs="Browallia New"/>
                <w:sz w:val="28"/>
                <w:szCs w:val="28"/>
                <w:cs/>
              </w:rPr>
              <w:t>กิจการที่เกี่ยวข้องกัน</w:t>
            </w:r>
          </w:p>
        </w:tc>
        <w:tc>
          <w:tcPr>
            <w:tcW w:w="1338" w:type="dxa"/>
            <w:tcBorders>
              <w:top w:val="nil"/>
              <w:bottom w:val="nil"/>
            </w:tcBorders>
          </w:tcPr>
          <w:p w14:paraId="4E0458CA" w14:textId="3EF403F9" w:rsidR="00697704" w:rsidRPr="007E5657" w:rsidRDefault="004C388B"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Pr>
                <w:rFonts w:ascii="Browallia New" w:hAnsi="Browallia New" w:cs="Browallia New"/>
                <w:sz w:val="28"/>
                <w:szCs w:val="28"/>
              </w:rPr>
              <w:t>63</w:t>
            </w:r>
            <w:r w:rsidR="00973350">
              <w:rPr>
                <w:rFonts w:ascii="Browallia New" w:hAnsi="Browallia New" w:cs="Browallia New"/>
                <w:sz w:val="28"/>
                <w:szCs w:val="28"/>
              </w:rPr>
              <w:t>6</w:t>
            </w:r>
          </w:p>
        </w:tc>
        <w:tc>
          <w:tcPr>
            <w:tcW w:w="1339" w:type="dxa"/>
            <w:tcBorders>
              <w:top w:val="nil"/>
              <w:bottom w:val="nil"/>
            </w:tcBorders>
          </w:tcPr>
          <w:p w14:paraId="016C9858" w14:textId="348DD084"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r w:rsidRPr="006025E8">
              <w:rPr>
                <w:rFonts w:ascii="Browallia New" w:hAnsi="Browallia New" w:cs="Browallia New"/>
                <w:sz w:val="28"/>
                <w:szCs w:val="28"/>
              </w:rPr>
              <w:t>8</w:t>
            </w:r>
            <w:r>
              <w:rPr>
                <w:rFonts w:ascii="Browallia New" w:hAnsi="Browallia New" w:cs="Browallia New"/>
                <w:sz w:val="28"/>
                <w:szCs w:val="28"/>
              </w:rPr>
              <w:t>3</w:t>
            </w:r>
          </w:p>
        </w:tc>
        <w:tc>
          <w:tcPr>
            <w:tcW w:w="1339" w:type="dxa"/>
            <w:tcBorders>
              <w:top w:val="nil"/>
              <w:bottom w:val="nil"/>
            </w:tcBorders>
            <w:vAlign w:val="bottom"/>
          </w:tcPr>
          <w:p w14:paraId="7EE36860" w14:textId="757C212C" w:rsidR="00697704" w:rsidRPr="007E5657" w:rsidRDefault="003B4C26"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cs/>
              </w:rPr>
            </w:pPr>
            <w:r>
              <w:rPr>
                <w:rFonts w:ascii="Browallia New" w:hAnsi="Browallia New" w:cs="Browallia New"/>
                <w:sz w:val="28"/>
                <w:szCs w:val="28"/>
              </w:rPr>
              <w:t>4,499</w:t>
            </w:r>
          </w:p>
        </w:tc>
        <w:tc>
          <w:tcPr>
            <w:tcW w:w="1308" w:type="dxa"/>
            <w:tcBorders>
              <w:top w:val="nil"/>
              <w:bottom w:val="nil"/>
            </w:tcBorders>
            <w:vAlign w:val="bottom"/>
          </w:tcPr>
          <w:p w14:paraId="2076D689" w14:textId="55ED782C"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r w:rsidRPr="005C7AC7">
              <w:rPr>
                <w:rFonts w:ascii="Browallia New" w:hAnsi="Browallia New" w:cs="Browallia New"/>
                <w:sz w:val="28"/>
                <w:szCs w:val="28"/>
              </w:rPr>
              <w:t>4,499</w:t>
            </w:r>
          </w:p>
        </w:tc>
      </w:tr>
      <w:tr w:rsidR="00697704" w:rsidRPr="007E5657" w14:paraId="5727F392" w14:textId="77777777" w:rsidTr="003D618B">
        <w:trPr>
          <w:trHeight w:val="57"/>
        </w:trPr>
        <w:tc>
          <w:tcPr>
            <w:tcW w:w="3801" w:type="dxa"/>
            <w:tcBorders>
              <w:top w:val="nil"/>
              <w:bottom w:val="nil"/>
            </w:tcBorders>
            <w:vAlign w:val="bottom"/>
          </w:tcPr>
          <w:p w14:paraId="3190923E" w14:textId="1DAF15D3" w:rsidR="00697704" w:rsidRPr="007E5657" w:rsidRDefault="00697704" w:rsidP="00697704">
            <w:pPr>
              <w:spacing w:line="240" w:lineRule="auto"/>
              <w:ind w:firstLine="51"/>
              <w:rPr>
                <w:rFonts w:ascii="Browallia New" w:hAnsi="Browallia New" w:cs="Browallia New"/>
                <w:sz w:val="28"/>
                <w:szCs w:val="28"/>
                <w:cs/>
              </w:rPr>
            </w:pPr>
            <w:r w:rsidRPr="007E5657">
              <w:rPr>
                <w:rFonts w:ascii="Browallia New" w:hAnsi="Browallia New" w:cs="Browallia New"/>
                <w:sz w:val="28"/>
                <w:szCs w:val="28"/>
                <w:cs/>
              </w:rPr>
              <w:t>ดอกเบี้ยค้างรับ</w:t>
            </w:r>
            <w:r w:rsidRPr="007E5657">
              <w:rPr>
                <w:rFonts w:ascii="Browallia New" w:hAnsi="Browallia New" w:cs="Browallia New"/>
                <w:sz w:val="28"/>
                <w:szCs w:val="28"/>
              </w:rPr>
              <w:t xml:space="preserve"> </w:t>
            </w:r>
          </w:p>
        </w:tc>
        <w:tc>
          <w:tcPr>
            <w:tcW w:w="1338" w:type="dxa"/>
            <w:tcBorders>
              <w:top w:val="nil"/>
              <w:bottom w:val="nil"/>
            </w:tcBorders>
          </w:tcPr>
          <w:p w14:paraId="12472DD7" w14:textId="6A81CD5F" w:rsidR="00697704" w:rsidRPr="007E5657" w:rsidRDefault="004C388B" w:rsidP="00697704">
            <w:pPr>
              <w:pStyle w:val="BodyTextIndent"/>
              <w:pBdr>
                <w:bottom w:val="single" w:sz="4"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Pr>
                <w:rFonts w:ascii="Browallia New" w:hAnsi="Browallia New" w:cs="Browallia New"/>
                <w:sz w:val="28"/>
                <w:szCs w:val="28"/>
              </w:rPr>
              <w:t>-</w:t>
            </w:r>
          </w:p>
        </w:tc>
        <w:tc>
          <w:tcPr>
            <w:tcW w:w="1339" w:type="dxa"/>
            <w:tcBorders>
              <w:top w:val="nil"/>
              <w:bottom w:val="nil"/>
            </w:tcBorders>
            <w:vAlign w:val="bottom"/>
          </w:tcPr>
          <w:p w14:paraId="2168B7A9" w14:textId="3F851565" w:rsidR="00697704" w:rsidRPr="007E5657" w:rsidRDefault="00697704" w:rsidP="00697704">
            <w:pPr>
              <w:pStyle w:val="BodyTextIndent"/>
              <w:pBdr>
                <w:bottom w:val="single" w:sz="4" w:space="1" w:color="auto"/>
              </w:pBdr>
              <w:tabs>
                <w:tab w:val="clear" w:pos="2580"/>
                <w:tab w:val="left" w:pos="360"/>
                <w:tab w:val="left" w:pos="2472"/>
              </w:tabs>
              <w:spacing w:after="0" w:line="240" w:lineRule="auto"/>
              <w:ind w:left="42" w:right="42"/>
              <w:contextualSpacing/>
              <w:jc w:val="right"/>
              <w:rPr>
                <w:rFonts w:ascii="Browallia New" w:hAnsi="Browallia New" w:cs="Browallia New"/>
                <w:sz w:val="28"/>
                <w:szCs w:val="28"/>
              </w:rPr>
            </w:pPr>
            <w:r w:rsidRPr="007E5657">
              <w:rPr>
                <w:rFonts w:ascii="Browallia New" w:hAnsi="Browallia New" w:cs="Browallia New"/>
                <w:sz w:val="28"/>
                <w:szCs w:val="28"/>
              </w:rPr>
              <w:t>-</w:t>
            </w:r>
          </w:p>
        </w:tc>
        <w:tc>
          <w:tcPr>
            <w:tcW w:w="1339" w:type="dxa"/>
            <w:tcBorders>
              <w:top w:val="nil"/>
              <w:bottom w:val="nil"/>
            </w:tcBorders>
            <w:vAlign w:val="bottom"/>
          </w:tcPr>
          <w:p w14:paraId="33D2B00B" w14:textId="122DDC2C" w:rsidR="00697704" w:rsidRPr="007E5657" w:rsidRDefault="00602C40" w:rsidP="00697704">
            <w:pPr>
              <w:pBdr>
                <w:bottom w:val="single" w:sz="4" w:space="1" w:color="auto"/>
              </w:pBdr>
              <w:tabs>
                <w:tab w:val="clear" w:pos="2580"/>
                <w:tab w:val="left" w:pos="360"/>
                <w:tab w:val="left" w:pos="2472"/>
              </w:tabs>
              <w:spacing w:line="240" w:lineRule="auto"/>
              <w:ind w:left="42" w:right="42"/>
              <w:jc w:val="right"/>
              <w:rPr>
                <w:rFonts w:ascii="Browallia New" w:hAnsi="Browallia New" w:cs="Browallia New"/>
                <w:sz w:val="28"/>
                <w:szCs w:val="28"/>
              </w:rPr>
            </w:pPr>
            <w:r>
              <w:rPr>
                <w:rFonts w:ascii="Browallia New" w:hAnsi="Browallia New" w:cs="Browallia New"/>
                <w:sz w:val="28"/>
                <w:szCs w:val="28"/>
              </w:rPr>
              <w:t>19,091</w:t>
            </w:r>
          </w:p>
        </w:tc>
        <w:tc>
          <w:tcPr>
            <w:tcW w:w="1308" w:type="dxa"/>
            <w:tcBorders>
              <w:top w:val="nil"/>
              <w:bottom w:val="nil"/>
            </w:tcBorders>
            <w:vAlign w:val="bottom"/>
          </w:tcPr>
          <w:p w14:paraId="1F31DE40" w14:textId="122807BB" w:rsidR="00697704" w:rsidRPr="007E5657" w:rsidRDefault="00697704" w:rsidP="00697704">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CA194F">
              <w:rPr>
                <w:rFonts w:ascii="Browallia New" w:hAnsi="Browallia New" w:cs="Browallia New"/>
                <w:sz w:val="28"/>
                <w:szCs w:val="28"/>
              </w:rPr>
              <w:t>6,409</w:t>
            </w:r>
          </w:p>
        </w:tc>
      </w:tr>
      <w:tr w:rsidR="00697704" w:rsidRPr="007E5657" w14:paraId="2B5E1DB7" w14:textId="77777777" w:rsidTr="003D618B">
        <w:trPr>
          <w:trHeight w:val="57"/>
        </w:trPr>
        <w:tc>
          <w:tcPr>
            <w:tcW w:w="3801" w:type="dxa"/>
            <w:tcBorders>
              <w:top w:val="nil"/>
              <w:bottom w:val="nil"/>
            </w:tcBorders>
            <w:vAlign w:val="bottom"/>
          </w:tcPr>
          <w:p w14:paraId="3EE11B90" w14:textId="12F59C26" w:rsidR="00697704" w:rsidRPr="007E5657" w:rsidRDefault="00697704" w:rsidP="00697704">
            <w:pPr>
              <w:tabs>
                <w:tab w:val="clear" w:pos="680"/>
                <w:tab w:val="decimal" w:pos="670"/>
              </w:tabs>
              <w:spacing w:line="240" w:lineRule="auto"/>
              <w:ind w:right="57" w:firstLine="51"/>
              <w:rPr>
                <w:rFonts w:ascii="Browallia New" w:hAnsi="Browallia New" w:cs="Browallia New"/>
                <w:sz w:val="28"/>
                <w:szCs w:val="28"/>
                <w:cs/>
              </w:rPr>
            </w:pPr>
            <w:r>
              <w:rPr>
                <w:rFonts w:ascii="Browallia New" w:hAnsi="Browallia New" w:cs="Browallia New" w:hint="cs"/>
                <w:sz w:val="28"/>
                <w:szCs w:val="28"/>
                <w:cs/>
              </w:rPr>
              <w:t>รวม</w:t>
            </w:r>
          </w:p>
        </w:tc>
        <w:tc>
          <w:tcPr>
            <w:tcW w:w="1338" w:type="dxa"/>
            <w:tcBorders>
              <w:top w:val="nil"/>
              <w:bottom w:val="nil"/>
            </w:tcBorders>
          </w:tcPr>
          <w:p w14:paraId="5CEB35A9" w14:textId="3DE802F7" w:rsidR="00697704" w:rsidRPr="007E5657" w:rsidRDefault="004C388B" w:rsidP="00697704">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Pr>
                <w:rFonts w:ascii="Browallia New" w:hAnsi="Browallia New" w:cs="Browallia New"/>
                <w:sz w:val="28"/>
                <w:szCs w:val="28"/>
              </w:rPr>
              <w:t>7,4</w:t>
            </w:r>
            <w:r w:rsidR="000D6CCF">
              <w:rPr>
                <w:rFonts w:ascii="Browallia New" w:hAnsi="Browallia New" w:cs="Browallia New"/>
                <w:sz w:val="28"/>
                <w:szCs w:val="28"/>
              </w:rPr>
              <w:t>4</w:t>
            </w:r>
            <w:r w:rsidR="00973350">
              <w:rPr>
                <w:rFonts w:ascii="Browallia New" w:hAnsi="Browallia New" w:cs="Browallia New"/>
                <w:sz w:val="28"/>
                <w:szCs w:val="28"/>
              </w:rPr>
              <w:t>8</w:t>
            </w:r>
          </w:p>
        </w:tc>
        <w:tc>
          <w:tcPr>
            <w:tcW w:w="1339" w:type="dxa"/>
            <w:tcBorders>
              <w:top w:val="nil"/>
              <w:bottom w:val="nil"/>
            </w:tcBorders>
            <w:vAlign w:val="bottom"/>
          </w:tcPr>
          <w:p w14:paraId="49B776BA" w14:textId="6F929B6E" w:rsidR="00697704" w:rsidRPr="007E5657" w:rsidRDefault="00697704" w:rsidP="00697704">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6025E8">
              <w:rPr>
                <w:rFonts w:ascii="Browallia New" w:hAnsi="Browallia New" w:cs="Browallia New"/>
                <w:sz w:val="28"/>
                <w:szCs w:val="28"/>
              </w:rPr>
              <w:t>6,89</w:t>
            </w:r>
            <w:r>
              <w:rPr>
                <w:rFonts w:ascii="Browallia New" w:hAnsi="Browallia New" w:cs="Browallia New"/>
                <w:sz w:val="28"/>
                <w:szCs w:val="28"/>
              </w:rPr>
              <w:t>5</w:t>
            </w:r>
          </w:p>
        </w:tc>
        <w:tc>
          <w:tcPr>
            <w:tcW w:w="1339" w:type="dxa"/>
            <w:tcBorders>
              <w:top w:val="nil"/>
              <w:bottom w:val="nil"/>
            </w:tcBorders>
            <w:vAlign w:val="bottom"/>
          </w:tcPr>
          <w:p w14:paraId="600BF9E3" w14:textId="5134EB53" w:rsidR="00697704" w:rsidRPr="007E5657" w:rsidRDefault="00A34770" w:rsidP="00697704">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23,590</w:t>
            </w:r>
          </w:p>
        </w:tc>
        <w:tc>
          <w:tcPr>
            <w:tcW w:w="1308" w:type="dxa"/>
            <w:tcBorders>
              <w:top w:val="nil"/>
              <w:bottom w:val="nil"/>
            </w:tcBorders>
            <w:vAlign w:val="bottom"/>
          </w:tcPr>
          <w:p w14:paraId="7845DDE2" w14:textId="24BD38F3" w:rsidR="00697704" w:rsidRPr="007E5657" w:rsidRDefault="00697704" w:rsidP="00697704">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42297F">
              <w:rPr>
                <w:rFonts w:ascii="Browallia New" w:hAnsi="Browallia New" w:cs="Browallia New"/>
                <w:sz w:val="28"/>
                <w:szCs w:val="28"/>
              </w:rPr>
              <w:t>10,908</w:t>
            </w:r>
          </w:p>
        </w:tc>
      </w:tr>
      <w:tr w:rsidR="00697704" w:rsidRPr="007E5657" w14:paraId="2A563F96" w14:textId="77777777" w:rsidTr="00194399">
        <w:trPr>
          <w:trHeight w:val="57"/>
        </w:trPr>
        <w:tc>
          <w:tcPr>
            <w:tcW w:w="3801" w:type="dxa"/>
            <w:tcBorders>
              <w:top w:val="nil"/>
              <w:bottom w:val="nil"/>
            </w:tcBorders>
            <w:vAlign w:val="bottom"/>
          </w:tcPr>
          <w:p w14:paraId="66EEA181" w14:textId="77777777" w:rsidR="00697704" w:rsidRPr="007E5657" w:rsidRDefault="00697704" w:rsidP="00697704">
            <w:pPr>
              <w:tabs>
                <w:tab w:val="clear" w:pos="680"/>
                <w:tab w:val="decimal" w:pos="670"/>
              </w:tabs>
              <w:spacing w:line="240" w:lineRule="auto"/>
              <w:ind w:right="57" w:firstLine="51"/>
              <w:rPr>
                <w:rFonts w:ascii="Browallia New" w:hAnsi="Browallia New" w:cs="Browallia New"/>
                <w:sz w:val="28"/>
                <w:szCs w:val="28"/>
                <w:cs/>
              </w:rPr>
            </w:pPr>
          </w:p>
        </w:tc>
        <w:tc>
          <w:tcPr>
            <w:tcW w:w="1338" w:type="dxa"/>
            <w:tcBorders>
              <w:top w:val="nil"/>
              <w:bottom w:val="nil"/>
            </w:tcBorders>
            <w:vAlign w:val="bottom"/>
          </w:tcPr>
          <w:p w14:paraId="6BB6C5B3" w14:textId="7777777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DCB5D2F"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DC2C956" w14:textId="77777777" w:rsidR="00697704" w:rsidRPr="007E5657" w:rsidRDefault="00697704"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14B2CC59"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97704" w:rsidRPr="007E5657" w14:paraId="1D35B424" w14:textId="77777777" w:rsidTr="00194399">
        <w:trPr>
          <w:trHeight w:val="57"/>
        </w:trPr>
        <w:tc>
          <w:tcPr>
            <w:tcW w:w="3801" w:type="dxa"/>
            <w:tcBorders>
              <w:top w:val="nil"/>
              <w:bottom w:val="nil"/>
            </w:tcBorders>
            <w:vAlign w:val="bottom"/>
          </w:tcPr>
          <w:p w14:paraId="6094487A" w14:textId="3879E204" w:rsidR="00697704" w:rsidRPr="007E5657" w:rsidRDefault="00697704" w:rsidP="00697704">
            <w:pPr>
              <w:tabs>
                <w:tab w:val="clear" w:pos="680"/>
                <w:tab w:val="decimal" w:pos="670"/>
              </w:tabs>
              <w:spacing w:line="240" w:lineRule="auto"/>
              <w:ind w:right="57" w:firstLine="51"/>
              <w:rPr>
                <w:rFonts w:ascii="Browallia New" w:hAnsi="Browallia New" w:cs="Browallia New"/>
                <w:b/>
                <w:bCs/>
                <w:sz w:val="28"/>
                <w:szCs w:val="28"/>
                <w:cs/>
              </w:rPr>
            </w:pPr>
            <w:r w:rsidRPr="007E5657">
              <w:rPr>
                <w:rFonts w:ascii="Browallia New" w:hAnsi="Browallia New" w:cs="Browallia New"/>
                <w:b/>
                <w:bCs/>
                <w:sz w:val="28"/>
                <w:szCs w:val="28"/>
                <w:cs/>
              </w:rPr>
              <w:t>สินทรัพย์ทางการเงินไม่หมุนเวียนอื่น</w:t>
            </w:r>
          </w:p>
        </w:tc>
        <w:tc>
          <w:tcPr>
            <w:tcW w:w="1338" w:type="dxa"/>
            <w:tcBorders>
              <w:top w:val="nil"/>
              <w:bottom w:val="nil"/>
            </w:tcBorders>
            <w:vAlign w:val="bottom"/>
          </w:tcPr>
          <w:p w14:paraId="33AD6835" w14:textId="7777777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1E8384B6"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686EA39" w14:textId="77777777" w:rsidR="00697704" w:rsidRPr="007E5657" w:rsidRDefault="00697704"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70D457B5"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97704" w:rsidRPr="007E5657" w14:paraId="32221DC6" w14:textId="77777777" w:rsidTr="00194399">
        <w:trPr>
          <w:trHeight w:val="57"/>
        </w:trPr>
        <w:tc>
          <w:tcPr>
            <w:tcW w:w="3801" w:type="dxa"/>
            <w:tcBorders>
              <w:top w:val="nil"/>
              <w:bottom w:val="nil"/>
            </w:tcBorders>
            <w:vAlign w:val="bottom"/>
          </w:tcPr>
          <w:p w14:paraId="42AB7839" w14:textId="02D34415" w:rsidR="00697704" w:rsidRPr="007E5657" w:rsidRDefault="00697704" w:rsidP="00697704">
            <w:pPr>
              <w:spacing w:line="240" w:lineRule="auto"/>
              <w:ind w:firstLine="51"/>
              <w:rPr>
                <w:rFonts w:ascii="Browallia New" w:hAnsi="Browallia New" w:cs="Browallia New"/>
                <w:sz w:val="28"/>
                <w:szCs w:val="28"/>
                <w:cs/>
              </w:rPr>
            </w:pPr>
            <w:r w:rsidRPr="007E5657">
              <w:rPr>
                <w:rFonts w:ascii="Browallia New" w:hAnsi="Browallia New" w:cs="Browallia New"/>
                <w:spacing w:val="-10"/>
                <w:sz w:val="28"/>
                <w:szCs w:val="28"/>
                <w:cs/>
              </w:rPr>
              <w:t>ตราสาร</w:t>
            </w:r>
            <w:r w:rsidRPr="008359DE">
              <w:rPr>
                <w:rFonts w:ascii="Browallia New" w:hAnsi="Browallia New" w:cs="Browallia New"/>
                <w:sz w:val="28"/>
                <w:szCs w:val="28"/>
                <w:cs/>
              </w:rPr>
              <w:t>ทุน</w:t>
            </w:r>
            <w:r w:rsidRPr="007E5657">
              <w:rPr>
                <w:rFonts w:ascii="Browallia New" w:hAnsi="Browallia New" w:cs="Browallia New"/>
                <w:spacing w:val="-10"/>
                <w:sz w:val="28"/>
                <w:szCs w:val="28"/>
                <w:cs/>
              </w:rPr>
              <w:t>ที่ออกโดยกิจการที่เกี่ยวข้องกัน</w:t>
            </w:r>
          </w:p>
        </w:tc>
        <w:tc>
          <w:tcPr>
            <w:tcW w:w="1338" w:type="dxa"/>
            <w:tcBorders>
              <w:top w:val="nil"/>
              <w:bottom w:val="nil"/>
            </w:tcBorders>
            <w:vAlign w:val="bottom"/>
          </w:tcPr>
          <w:p w14:paraId="472FF461" w14:textId="44234AF4" w:rsidR="00697704" w:rsidRPr="007E5657" w:rsidRDefault="00E43440" w:rsidP="00697704">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Pr>
                <w:rFonts w:ascii="Browallia New" w:hAnsi="Browallia New" w:cs="Browallia New"/>
                <w:sz w:val="28"/>
                <w:szCs w:val="28"/>
              </w:rPr>
              <w:t>13,130</w:t>
            </w:r>
          </w:p>
        </w:tc>
        <w:tc>
          <w:tcPr>
            <w:tcW w:w="1339" w:type="dxa"/>
            <w:tcBorders>
              <w:top w:val="nil"/>
              <w:bottom w:val="nil"/>
            </w:tcBorders>
            <w:vAlign w:val="bottom"/>
          </w:tcPr>
          <w:p w14:paraId="15BF06A1" w14:textId="6661BFB2" w:rsidR="00697704" w:rsidRPr="007E5657" w:rsidRDefault="00697704" w:rsidP="00697704">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6C5285">
              <w:rPr>
                <w:rFonts w:ascii="Browallia New" w:hAnsi="Browallia New" w:cs="Browallia New"/>
                <w:sz w:val="28"/>
                <w:szCs w:val="28"/>
              </w:rPr>
              <w:t>20,200</w:t>
            </w:r>
          </w:p>
        </w:tc>
        <w:tc>
          <w:tcPr>
            <w:tcW w:w="1339" w:type="dxa"/>
            <w:tcBorders>
              <w:top w:val="nil"/>
              <w:bottom w:val="nil"/>
            </w:tcBorders>
            <w:vAlign w:val="bottom"/>
          </w:tcPr>
          <w:p w14:paraId="5C6E1CB6" w14:textId="4FFB8534" w:rsidR="00697704" w:rsidRPr="007E5657" w:rsidRDefault="006C6304" w:rsidP="00697704">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13,130</w:t>
            </w:r>
          </w:p>
        </w:tc>
        <w:tc>
          <w:tcPr>
            <w:tcW w:w="1308" w:type="dxa"/>
            <w:tcBorders>
              <w:top w:val="nil"/>
              <w:bottom w:val="nil"/>
            </w:tcBorders>
            <w:vAlign w:val="bottom"/>
          </w:tcPr>
          <w:p w14:paraId="0750643D" w14:textId="0A3E759B" w:rsidR="00697704" w:rsidRPr="007E5657" w:rsidRDefault="00697704" w:rsidP="00697704">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D63312">
              <w:rPr>
                <w:rFonts w:ascii="Browallia New" w:hAnsi="Browallia New" w:cs="Browallia New"/>
                <w:sz w:val="28"/>
                <w:szCs w:val="28"/>
              </w:rPr>
              <w:t>20,200</w:t>
            </w:r>
          </w:p>
        </w:tc>
      </w:tr>
      <w:tr w:rsidR="00697704" w:rsidRPr="007E5657" w14:paraId="7E537AEC" w14:textId="77777777" w:rsidTr="00194399">
        <w:trPr>
          <w:trHeight w:val="114"/>
        </w:trPr>
        <w:tc>
          <w:tcPr>
            <w:tcW w:w="3801" w:type="dxa"/>
            <w:tcBorders>
              <w:top w:val="nil"/>
              <w:bottom w:val="nil"/>
            </w:tcBorders>
            <w:vAlign w:val="bottom"/>
          </w:tcPr>
          <w:p w14:paraId="7AA715C6" w14:textId="77777777" w:rsidR="00697704" w:rsidRPr="007E5657" w:rsidRDefault="00697704" w:rsidP="00697704">
            <w:pPr>
              <w:tabs>
                <w:tab w:val="clear" w:pos="680"/>
                <w:tab w:val="decimal" w:pos="670"/>
              </w:tabs>
              <w:spacing w:line="240" w:lineRule="auto"/>
              <w:ind w:right="57"/>
              <w:rPr>
                <w:rFonts w:ascii="Browallia New" w:hAnsi="Browallia New" w:cs="Browallia New"/>
                <w:sz w:val="28"/>
                <w:szCs w:val="28"/>
                <w:cs/>
              </w:rPr>
            </w:pPr>
          </w:p>
        </w:tc>
        <w:tc>
          <w:tcPr>
            <w:tcW w:w="1338" w:type="dxa"/>
            <w:tcBorders>
              <w:top w:val="nil"/>
              <w:bottom w:val="nil"/>
            </w:tcBorders>
            <w:vAlign w:val="bottom"/>
          </w:tcPr>
          <w:p w14:paraId="76FB39B9" w14:textId="7777777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1EE26485"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6E3714F6" w14:textId="77777777" w:rsidR="00697704" w:rsidRPr="007E5657" w:rsidRDefault="00697704"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522C089E"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97704" w:rsidRPr="007E5657" w14:paraId="2C759F51" w14:textId="77777777" w:rsidTr="00194399">
        <w:trPr>
          <w:trHeight w:val="57"/>
        </w:trPr>
        <w:tc>
          <w:tcPr>
            <w:tcW w:w="3801" w:type="dxa"/>
            <w:tcBorders>
              <w:top w:val="nil"/>
              <w:bottom w:val="nil"/>
            </w:tcBorders>
            <w:vAlign w:val="bottom"/>
          </w:tcPr>
          <w:p w14:paraId="69D8FFA8" w14:textId="480205DA" w:rsidR="00697704" w:rsidRPr="007E5657" w:rsidRDefault="00697704" w:rsidP="00697704">
            <w:pPr>
              <w:tabs>
                <w:tab w:val="clear" w:pos="680"/>
                <w:tab w:val="decimal" w:pos="670"/>
              </w:tabs>
              <w:spacing w:line="240" w:lineRule="auto"/>
              <w:ind w:right="57" w:firstLine="51"/>
              <w:rPr>
                <w:rFonts w:ascii="Browallia New" w:hAnsi="Browallia New" w:cs="Browallia New"/>
                <w:b/>
                <w:bCs/>
                <w:sz w:val="28"/>
                <w:szCs w:val="28"/>
                <w:cs/>
              </w:rPr>
            </w:pPr>
            <w:r w:rsidRPr="007E5657">
              <w:rPr>
                <w:rFonts w:ascii="Browallia New" w:hAnsi="Browallia New" w:cs="Browallia New"/>
                <w:b/>
                <w:bCs/>
                <w:sz w:val="28"/>
                <w:szCs w:val="28"/>
                <w:cs/>
              </w:rPr>
              <w:t>สินทรัพย์ไม่หมุนเวียนอื่น</w:t>
            </w:r>
          </w:p>
        </w:tc>
        <w:tc>
          <w:tcPr>
            <w:tcW w:w="1338" w:type="dxa"/>
            <w:tcBorders>
              <w:top w:val="nil"/>
              <w:bottom w:val="nil"/>
            </w:tcBorders>
            <w:vAlign w:val="bottom"/>
          </w:tcPr>
          <w:p w14:paraId="44D4BBDA" w14:textId="7777777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303782A6"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5C9BD5B9" w14:textId="77777777" w:rsidR="00697704" w:rsidRPr="007E5657" w:rsidRDefault="00697704"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6162F59E"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97704" w:rsidRPr="007E5657" w14:paraId="2E08FC69" w14:textId="77777777" w:rsidTr="00194399">
        <w:trPr>
          <w:trHeight w:val="57"/>
        </w:trPr>
        <w:tc>
          <w:tcPr>
            <w:tcW w:w="3801" w:type="dxa"/>
            <w:tcBorders>
              <w:top w:val="nil"/>
              <w:bottom w:val="nil"/>
            </w:tcBorders>
            <w:vAlign w:val="bottom"/>
          </w:tcPr>
          <w:p w14:paraId="49621E98" w14:textId="60178FDB" w:rsidR="00697704" w:rsidRPr="007E5657" w:rsidRDefault="00697704" w:rsidP="00697704">
            <w:pPr>
              <w:tabs>
                <w:tab w:val="clear" w:pos="680"/>
                <w:tab w:val="decimal" w:pos="670"/>
              </w:tabs>
              <w:spacing w:line="240" w:lineRule="auto"/>
              <w:ind w:right="57" w:firstLine="51"/>
              <w:rPr>
                <w:rFonts w:ascii="Browallia New" w:hAnsi="Browallia New" w:cs="Browallia New"/>
                <w:spacing w:val="-10"/>
                <w:sz w:val="28"/>
                <w:szCs w:val="28"/>
                <w:cs/>
              </w:rPr>
            </w:pPr>
            <w:r w:rsidRPr="007E5657">
              <w:rPr>
                <w:rFonts w:ascii="Browallia New" w:hAnsi="Browallia New" w:cs="Browallia New"/>
                <w:spacing w:val="-10"/>
                <w:sz w:val="28"/>
                <w:szCs w:val="28"/>
                <w:cs/>
              </w:rPr>
              <w:t>ลูกหนี้ไม่หมุนเวียนอื่น</w:t>
            </w:r>
            <w:r w:rsidR="0030667B">
              <w:rPr>
                <w:rFonts w:ascii="Browallia New" w:hAnsi="Browallia New" w:cs="Browallia New" w:hint="cs"/>
                <w:spacing w:val="-10"/>
                <w:sz w:val="28"/>
                <w:szCs w:val="28"/>
                <w:cs/>
              </w:rPr>
              <w:t xml:space="preserve"> </w:t>
            </w:r>
            <w:r w:rsidR="0030667B">
              <w:rPr>
                <w:rFonts w:ascii="Browallia New" w:hAnsi="Browallia New" w:cs="Browallia New"/>
                <w:spacing w:val="-10"/>
                <w:sz w:val="28"/>
                <w:szCs w:val="28"/>
              </w:rPr>
              <w:t xml:space="preserve">- </w:t>
            </w:r>
            <w:r w:rsidRPr="007E5657">
              <w:rPr>
                <w:rFonts w:ascii="Browallia New" w:hAnsi="Browallia New" w:cs="Browallia New"/>
                <w:spacing w:val="-10"/>
                <w:sz w:val="28"/>
                <w:szCs w:val="28"/>
                <w:cs/>
              </w:rPr>
              <w:t>กิจการที่เกี่ยวข้องกัน</w:t>
            </w:r>
          </w:p>
        </w:tc>
        <w:tc>
          <w:tcPr>
            <w:tcW w:w="1338" w:type="dxa"/>
            <w:tcBorders>
              <w:top w:val="nil"/>
              <w:bottom w:val="nil"/>
            </w:tcBorders>
            <w:vAlign w:val="bottom"/>
          </w:tcPr>
          <w:p w14:paraId="543C85EF" w14:textId="03925D79" w:rsidR="00697704" w:rsidRPr="007E5657" w:rsidRDefault="004C388B" w:rsidP="00697704">
            <w:pPr>
              <w:pStyle w:val="BodyTextIndent"/>
              <w:pBdr>
                <w:bottom w:val="single" w:sz="12" w:space="1" w:color="auto"/>
              </w:pBdr>
              <w:tabs>
                <w:tab w:val="clear" w:pos="2580"/>
                <w:tab w:val="left" w:pos="360"/>
                <w:tab w:val="left" w:pos="2472"/>
              </w:tabs>
              <w:spacing w:after="0" w:line="240" w:lineRule="auto"/>
              <w:ind w:left="42" w:right="42"/>
              <w:jc w:val="right"/>
              <w:rPr>
                <w:rFonts w:ascii="Browallia New" w:hAnsi="Browallia New" w:cs="Browallia New"/>
                <w:sz w:val="28"/>
                <w:szCs w:val="28"/>
              </w:rPr>
            </w:pPr>
            <w:r>
              <w:rPr>
                <w:rFonts w:ascii="Browallia New" w:hAnsi="Browallia New" w:cs="Browallia New"/>
                <w:sz w:val="28"/>
                <w:szCs w:val="28"/>
              </w:rPr>
              <w:t>1,524</w:t>
            </w:r>
          </w:p>
        </w:tc>
        <w:tc>
          <w:tcPr>
            <w:tcW w:w="1339" w:type="dxa"/>
            <w:tcBorders>
              <w:top w:val="nil"/>
              <w:bottom w:val="nil"/>
            </w:tcBorders>
            <w:vAlign w:val="bottom"/>
          </w:tcPr>
          <w:p w14:paraId="30EAFE10" w14:textId="4F040FDE" w:rsidR="00697704" w:rsidRPr="007E5657" w:rsidRDefault="00096AEA" w:rsidP="00697704">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096AEA">
              <w:rPr>
                <w:rFonts w:ascii="Browallia New" w:hAnsi="Browallia New" w:cs="Browallia New"/>
                <w:sz w:val="28"/>
                <w:szCs w:val="28"/>
              </w:rPr>
              <w:t>1</w:t>
            </w:r>
            <w:r w:rsidR="00697704" w:rsidRPr="00C82E02">
              <w:rPr>
                <w:rFonts w:ascii="Browallia New" w:hAnsi="Browallia New" w:cs="Browallia New"/>
                <w:sz w:val="28"/>
                <w:szCs w:val="28"/>
              </w:rPr>
              <w:t>,</w:t>
            </w:r>
            <w:r w:rsidRPr="00096AEA">
              <w:rPr>
                <w:rFonts w:ascii="Browallia New" w:hAnsi="Browallia New" w:cs="Browallia New"/>
                <w:sz w:val="28"/>
                <w:szCs w:val="28"/>
              </w:rPr>
              <w:t>524</w:t>
            </w:r>
          </w:p>
        </w:tc>
        <w:tc>
          <w:tcPr>
            <w:tcW w:w="1339" w:type="dxa"/>
            <w:tcBorders>
              <w:top w:val="nil"/>
              <w:bottom w:val="nil"/>
            </w:tcBorders>
            <w:vAlign w:val="bottom"/>
          </w:tcPr>
          <w:p w14:paraId="4221764B" w14:textId="43F6710E" w:rsidR="00697704" w:rsidRPr="007E5657" w:rsidRDefault="00275A73" w:rsidP="00697704">
            <w:pPr>
              <w:pBdr>
                <w:bottom w:val="single" w:sz="12" w:space="1" w:color="auto"/>
              </w:pBdr>
              <w:tabs>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1,524</w:t>
            </w:r>
          </w:p>
        </w:tc>
        <w:tc>
          <w:tcPr>
            <w:tcW w:w="1308" w:type="dxa"/>
            <w:tcBorders>
              <w:top w:val="nil"/>
              <w:bottom w:val="nil"/>
            </w:tcBorders>
            <w:vAlign w:val="bottom"/>
          </w:tcPr>
          <w:p w14:paraId="18C3E3DB" w14:textId="19327F0C" w:rsidR="00697704" w:rsidRPr="007E5657" w:rsidRDefault="00697704" w:rsidP="00697704">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952EA4">
              <w:rPr>
                <w:rFonts w:ascii="Browallia New" w:hAnsi="Browallia New" w:cs="Browallia New"/>
                <w:sz w:val="28"/>
                <w:szCs w:val="28"/>
              </w:rPr>
              <w:t>1,524</w:t>
            </w:r>
          </w:p>
        </w:tc>
      </w:tr>
      <w:tr w:rsidR="00513F42" w:rsidRPr="007E5657" w14:paraId="2CBA95DC" w14:textId="77777777" w:rsidTr="00194399">
        <w:trPr>
          <w:trHeight w:val="57"/>
        </w:trPr>
        <w:tc>
          <w:tcPr>
            <w:tcW w:w="3801" w:type="dxa"/>
            <w:tcBorders>
              <w:top w:val="nil"/>
              <w:bottom w:val="nil"/>
            </w:tcBorders>
            <w:vAlign w:val="bottom"/>
          </w:tcPr>
          <w:p w14:paraId="0FC83399" w14:textId="77777777" w:rsidR="00513F42" w:rsidRDefault="00513F42" w:rsidP="00113E5C">
            <w:pPr>
              <w:tabs>
                <w:tab w:val="clear" w:pos="680"/>
                <w:tab w:val="decimal" w:pos="670"/>
              </w:tabs>
              <w:spacing w:line="240" w:lineRule="auto"/>
              <w:ind w:right="57"/>
              <w:rPr>
                <w:rFonts w:ascii="Browallia New" w:hAnsi="Browallia New" w:cs="Browallia New"/>
                <w:sz w:val="28"/>
                <w:szCs w:val="28"/>
              </w:rPr>
            </w:pPr>
          </w:p>
        </w:tc>
        <w:tc>
          <w:tcPr>
            <w:tcW w:w="1338" w:type="dxa"/>
            <w:tcBorders>
              <w:top w:val="nil"/>
              <w:bottom w:val="nil"/>
            </w:tcBorders>
            <w:vAlign w:val="bottom"/>
          </w:tcPr>
          <w:p w14:paraId="0E702FDB" w14:textId="77777777" w:rsidR="00513F42" w:rsidRPr="007E5657" w:rsidRDefault="00513F42"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00E88BAD" w14:textId="77777777" w:rsidR="00513F42" w:rsidRPr="007E5657" w:rsidRDefault="00513F42"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4431847" w14:textId="77777777" w:rsidR="00513F42" w:rsidRPr="007E5657" w:rsidRDefault="00513F42"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4D0750FB" w14:textId="77777777" w:rsidR="00513F42" w:rsidRPr="007E5657" w:rsidRDefault="00513F42"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697704" w:rsidRPr="007E5657" w14:paraId="15A6E96E" w14:textId="77777777" w:rsidTr="00194399">
        <w:trPr>
          <w:trHeight w:val="57"/>
        </w:trPr>
        <w:tc>
          <w:tcPr>
            <w:tcW w:w="3801" w:type="dxa"/>
            <w:tcBorders>
              <w:top w:val="nil"/>
              <w:bottom w:val="nil"/>
            </w:tcBorders>
            <w:vAlign w:val="bottom"/>
          </w:tcPr>
          <w:p w14:paraId="254AEC85" w14:textId="134CF596" w:rsidR="00697704" w:rsidRPr="007E5657" w:rsidRDefault="00697704" w:rsidP="00697704">
            <w:pPr>
              <w:tabs>
                <w:tab w:val="clear" w:pos="680"/>
                <w:tab w:val="decimal" w:pos="670"/>
              </w:tabs>
              <w:spacing w:line="240" w:lineRule="auto"/>
              <w:ind w:right="57" w:firstLine="51"/>
              <w:rPr>
                <w:rFonts w:ascii="Browallia New" w:hAnsi="Browallia New" w:cs="Browallia New"/>
                <w:b/>
                <w:bCs/>
                <w:sz w:val="28"/>
                <w:szCs w:val="28"/>
                <w:cs/>
              </w:rPr>
            </w:pPr>
            <w:r w:rsidRPr="007E5657">
              <w:rPr>
                <w:rFonts w:ascii="Browallia New" w:hAnsi="Browallia New" w:cs="Browallia New"/>
                <w:b/>
                <w:bCs/>
                <w:sz w:val="28"/>
                <w:szCs w:val="28"/>
                <w:cs/>
              </w:rPr>
              <w:t>เจ้าหนี้การค้าและเจ้าหนี้</w:t>
            </w:r>
            <w:r w:rsidR="00B60A86">
              <w:rPr>
                <w:rFonts w:ascii="Browallia New" w:hAnsi="Browallia New" w:cs="Browallia New" w:hint="cs"/>
                <w:b/>
                <w:bCs/>
                <w:sz w:val="28"/>
                <w:szCs w:val="28"/>
                <w:cs/>
              </w:rPr>
              <w:t>หมุนเวียน</w:t>
            </w:r>
            <w:r w:rsidRPr="007E5657">
              <w:rPr>
                <w:rFonts w:ascii="Browallia New" w:hAnsi="Browallia New" w:cs="Browallia New"/>
                <w:b/>
                <w:bCs/>
                <w:sz w:val="28"/>
                <w:szCs w:val="28"/>
                <w:cs/>
              </w:rPr>
              <w:t>อื่น</w:t>
            </w:r>
          </w:p>
        </w:tc>
        <w:tc>
          <w:tcPr>
            <w:tcW w:w="1338" w:type="dxa"/>
            <w:tcBorders>
              <w:top w:val="nil"/>
              <w:bottom w:val="nil"/>
            </w:tcBorders>
            <w:vAlign w:val="bottom"/>
          </w:tcPr>
          <w:p w14:paraId="4660752B" w14:textId="77777777" w:rsidR="00697704" w:rsidRPr="007E5657" w:rsidRDefault="00697704" w:rsidP="00697704">
            <w:pPr>
              <w:pStyle w:val="BodyTextIndent"/>
              <w:tabs>
                <w:tab w:val="clear" w:pos="2580"/>
                <w:tab w:val="left" w:pos="360"/>
                <w:tab w:val="left" w:pos="2472"/>
              </w:tabs>
              <w:spacing w:after="0"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7D7BDE11"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c>
          <w:tcPr>
            <w:tcW w:w="1339" w:type="dxa"/>
            <w:tcBorders>
              <w:top w:val="nil"/>
              <w:bottom w:val="nil"/>
            </w:tcBorders>
            <w:vAlign w:val="bottom"/>
          </w:tcPr>
          <w:p w14:paraId="14031E27" w14:textId="77777777" w:rsidR="00697704" w:rsidRPr="007E5657" w:rsidRDefault="00697704" w:rsidP="00697704">
            <w:pPr>
              <w:tabs>
                <w:tab w:val="clear" w:pos="2580"/>
                <w:tab w:val="left" w:pos="360"/>
                <w:tab w:val="left" w:pos="2472"/>
              </w:tabs>
              <w:spacing w:line="240" w:lineRule="auto"/>
              <w:ind w:left="42" w:right="42"/>
              <w:jc w:val="right"/>
              <w:rPr>
                <w:rFonts w:ascii="Browallia New" w:hAnsi="Browallia New" w:cs="Browallia New"/>
                <w:sz w:val="28"/>
                <w:szCs w:val="28"/>
                <w:cs/>
              </w:rPr>
            </w:pPr>
          </w:p>
        </w:tc>
        <w:tc>
          <w:tcPr>
            <w:tcW w:w="1308" w:type="dxa"/>
            <w:tcBorders>
              <w:top w:val="nil"/>
              <w:bottom w:val="nil"/>
            </w:tcBorders>
            <w:vAlign w:val="bottom"/>
          </w:tcPr>
          <w:p w14:paraId="56A867E7" w14:textId="77777777" w:rsidR="00697704" w:rsidRPr="007E5657" w:rsidRDefault="00697704" w:rsidP="00697704">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p>
        </w:tc>
      </w:tr>
      <w:tr w:rsidR="005123DF" w:rsidRPr="007E5657" w14:paraId="03902A66" w14:textId="77777777">
        <w:trPr>
          <w:trHeight w:val="57"/>
        </w:trPr>
        <w:tc>
          <w:tcPr>
            <w:tcW w:w="3801" w:type="dxa"/>
            <w:tcBorders>
              <w:top w:val="nil"/>
              <w:bottom w:val="nil"/>
            </w:tcBorders>
            <w:vAlign w:val="bottom"/>
          </w:tcPr>
          <w:p w14:paraId="773ED9A8" w14:textId="13245102" w:rsidR="005123DF" w:rsidRPr="007E5657" w:rsidRDefault="005123DF" w:rsidP="005123DF">
            <w:pPr>
              <w:tabs>
                <w:tab w:val="clear" w:pos="680"/>
                <w:tab w:val="decimal" w:pos="670"/>
              </w:tabs>
              <w:spacing w:line="240" w:lineRule="auto"/>
              <w:ind w:right="57" w:firstLine="51"/>
              <w:rPr>
                <w:rFonts w:ascii="Browallia New" w:hAnsi="Browallia New" w:cs="Browallia New"/>
                <w:sz w:val="28"/>
                <w:szCs w:val="28"/>
                <w:cs/>
              </w:rPr>
            </w:pPr>
            <w:r w:rsidRPr="007E5657">
              <w:rPr>
                <w:rFonts w:ascii="Browallia New" w:hAnsi="Browallia New" w:cs="Browallia New"/>
                <w:color w:val="000000" w:themeColor="text1"/>
                <w:spacing w:val="-5"/>
                <w:sz w:val="28"/>
                <w:szCs w:val="28"/>
                <w:cs/>
              </w:rPr>
              <w:t>เจ้าหนี้การค้า - กิจการที่เกี่ยวข้องกัน</w:t>
            </w:r>
          </w:p>
        </w:tc>
        <w:tc>
          <w:tcPr>
            <w:tcW w:w="1338" w:type="dxa"/>
            <w:tcBorders>
              <w:top w:val="nil"/>
              <w:bottom w:val="nil"/>
            </w:tcBorders>
          </w:tcPr>
          <w:p w14:paraId="4130F379" w14:textId="4293FA93" w:rsidR="005123DF" w:rsidRPr="007E5657" w:rsidRDefault="004C388B" w:rsidP="005123DF">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Pr>
                <w:rFonts w:ascii="Browallia New" w:hAnsi="Browallia New" w:cs="Browallia New"/>
                <w:sz w:val="28"/>
                <w:szCs w:val="28"/>
              </w:rPr>
              <w:t>4,862</w:t>
            </w:r>
          </w:p>
        </w:tc>
        <w:tc>
          <w:tcPr>
            <w:tcW w:w="1339" w:type="dxa"/>
            <w:tcBorders>
              <w:top w:val="nil"/>
              <w:bottom w:val="nil"/>
            </w:tcBorders>
          </w:tcPr>
          <w:p w14:paraId="0DF94319" w14:textId="1D7F6A02" w:rsidR="005123DF" w:rsidRPr="007E5657" w:rsidRDefault="005123DF" w:rsidP="005123DF">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E820DF">
              <w:rPr>
                <w:rFonts w:ascii="Browallia New" w:hAnsi="Browallia New" w:cs="Browallia New"/>
                <w:sz w:val="28"/>
                <w:szCs w:val="28"/>
              </w:rPr>
              <w:t>-</w:t>
            </w:r>
          </w:p>
        </w:tc>
        <w:tc>
          <w:tcPr>
            <w:tcW w:w="1339" w:type="dxa"/>
            <w:tcBorders>
              <w:top w:val="nil"/>
              <w:bottom w:val="nil"/>
            </w:tcBorders>
            <w:vAlign w:val="bottom"/>
          </w:tcPr>
          <w:p w14:paraId="2E8FDD44" w14:textId="2572D0E2" w:rsidR="005123DF" w:rsidRPr="007E5657" w:rsidRDefault="00B230D6" w:rsidP="005123DF">
            <w:pP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w:t>
            </w:r>
          </w:p>
        </w:tc>
        <w:tc>
          <w:tcPr>
            <w:tcW w:w="1308" w:type="dxa"/>
            <w:tcBorders>
              <w:top w:val="nil"/>
              <w:bottom w:val="nil"/>
            </w:tcBorders>
            <w:vAlign w:val="bottom"/>
          </w:tcPr>
          <w:p w14:paraId="6028429B" w14:textId="3E135006" w:rsidR="005123DF" w:rsidRPr="007E5657" w:rsidRDefault="005123DF" w:rsidP="005123DF">
            <w:pP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7E5657">
              <w:rPr>
                <w:rFonts w:ascii="Browallia New" w:hAnsi="Browallia New" w:cs="Browallia New"/>
                <w:sz w:val="28"/>
                <w:szCs w:val="28"/>
              </w:rPr>
              <w:t>-</w:t>
            </w:r>
          </w:p>
        </w:tc>
      </w:tr>
      <w:tr w:rsidR="005123DF" w:rsidRPr="007E5657" w14:paraId="20F044EB" w14:textId="77777777">
        <w:trPr>
          <w:trHeight w:val="57"/>
        </w:trPr>
        <w:tc>
          <w:tcPr>
            <w:tcW w:w="3801" w:type="dxa"/>
            <w:tcBorders>
              <w:top w:val="nil"/>
              <w:bottom w:val="nil"/>
            </w:tcBorders>
            <w:vAlign w:val="bottom"/>
          </w:tcPr>
          <w:p w14:paraId="60131885" w14:textId="29C9915B" w:rsidR="005123DF" w:rsidRPr="007E5657" w:rsidRDefault="005123DF" w:rsidP="005123DF">
            <w:pPr>
              <w:tabs>
                <w:tab w:val="clear" w:pos="680"/>
                <w:tab w:val="decimal" w:pos="670"/>
              </w:tabs>
              <w:spacing w:line="240" w:lineRule="auto"/>
              <w:ind w:right="57" w:firstLine="51"/>
              <w:rPr>
                <w:rFonts w:ascii="Browallia New" w:hAnsi="Browallia New" w:cs="Browallia New"/>
                <w:sz w:val="28"/>
                <w:szCs w:val="28"/>
                <w:cs/>
              </w:rPr>
            </w:pPr>
            <w:r w:rsidRPr="007E5657">
              <w:rPr>
                <w:rFonts w:ascii="Browallia New" w:hAnsi="Browallia New" w:cs="Browallia New"/>
                <w:color w:val="000000" w:themeColor="text1"/>
                <w:spacing w:val="-5"/>
                <w:sz w:val="28"/>
                <w:szCs w:val="28"/>
                <w:cs/>
              </w:rPr>
              <w:t>เจ้าหนี้</w:t>
            </w:r>
            <w:r w:rsidR="00B60A86">
              <w:rPr>
                <w:rFonts w:ascii="Browallia New" w:hAnsi="Browallia New" w:cs="Browallia New" w:hint="cs"/>
                <w:color w:val="000000" w:themeColor="text1"/>
                <w:spacing w:val="-5"/>
                <w:sz w:val="28"/>
                <w:szCs w:val="28"/>
                <w:cs/>
              </w:rPr>
              <w:t>หมุนเ</w:t>
            </w:r>
            <w:r w:rsidR="00497977">
              <w:rPr>
                <w:rFonts w:ascii="Browallia New" w:hAnsi="Browallia New" w:cs="Browallia New" w:hint="cs"/>
                <w:color w:val="000000" w:themeColor="text1"/>
                <w:spacing w:val="-5"/>
                <w:sz w:val="28"/>
                <w:szCs w:val="28"/>
                <w:cs/>
              </w:rPr>
              <w:t>วี</w:t>
            </w:r>
            <w:r w:rsidR="00B60A86">
              <w:rPr>
                <w:rFonts w:ascii="Browallia New" w:hAnsi="Browallia New" w:cs="Browallia New" w:hint="cs"/>
                <w:color w:val="000000" w:themeColor="text1"/>
                <w:spacing w:val="-5"/>
                <w:sz w:val="28"/>
                <w:szCs w:val="28"/>
                <w:cs/>
              </w:rPr>
              <w:t>ยน</w:t>
            </w:r>
            <w:r w:rsidRPr="007E5657">
              <w:rPr>
                <w:rFonts w:ascii="Browallia New" w:hAnsi="Browallia New" w:cs="Browallia New"/>
                <w:color w:val="000000" w:themeColor="text1"/>
                <w:spacing w:val="-5"/>
                <w:sz w:val="28"/>
                <w:szCs w:val="28"/>
                <w:cs/>
              </w:rPr>
              <w:t>อื่น</w:t>
            </w:r>
            <w:r w:rsidRPr="007E5657">
              <w:rPr>
                <w:rFonts w:ascii="Browallia New" w:hAnsi="Browallia New" w:cs="Browallia New"/>
                <w:color w:val="000000" w:themeColor="text1"/>
                <w:spacing w:val="-5"/>
                <w:sz w:val="28"/>
                <w:szCs w:val="28"/>
              </w:rPr>
              <w:t xml:space="preserve"> - </w:t>
            </w:r>
            <w:r w:rsidRPr="007E5657">
              <w:rPr>
                <w:rFonts w:ascii="Browallia New" w:hAnsi="Browallia New" w:cs="Browallia New"/>
                <w:color w:val="000000" w:themeColor="text1"/>
                <w:spacing w:val="-5"/>
                <w:sz w:val="28"/>
                <w:szCs w:val="28"/>
                <w:cs/>
              </w:rPr>
              <w:t>กิจการที่เกี่ยวข้องกัน</w:t>
            </w:r>
          </w:p>
        </w:tc>
        <w:tc>
          <w:tcPr>
            <w:tcW w:w="1338" w:type="dxa"/>
            <w:tcBorders>
              <w:top w:val="nil"/>
              <w:bottom w:val="nil"/>
            </w:tcBorders>
          </w:tcPr>
          <w:p w14:paraId="57A08BD8" w14:textId="24F821B9" w:rsidR="005123DF" w:rsidRPr="007E5657" w:rsidRDefault="004C388B" w:rsidP="005123DF">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Pr>
                <w:rFonts w:ascii="Browallia New" w:hAnsi="Browallia New" w:cs="Browallia New"/>
                <w:sz w:val="28"/>
                <w:szCs w:val="28"/>
              </w:rPr>
              <w:t>11,115</w:t>
            </w:r>
          </w:p>
        </w:tc>
        <w:tc>
          <w:tcPr>
            <w:tcW w:w="1339" w:type="dxa"/>
            <w:tcBorders>
              <w:top w:val="nil"/>
              <w:bottom w:val="nil"/>
            </w:tcBorders>
          </w:tcPr>
          <w:p w14:paraId="4521BC07" w14:textId="3C129A08" w:rsidR="005123DF" w:rsidRPr="007E5657" w:rsidRDefault="00096AEA" w:rsidP="005123DF">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096AEA">
              <w:rPr>
                <w:rFonts w:ascii="Browallia New" w:hAnsi="Browallia New" w:cs="Browallia New"/>
                <w:sz w:val="28"/>
                <w:szCs w:val="28"/>
              </w:rPr>
              <w:t>11</w:t>
            </w:r>
            <w:r w:rsidR="005123DF" w:rsidRPr="00E820DF">
              <w:rPr>
                <w:rFonts w:ascii="Browallia New" w:hAnsi="Browallia New" w:cs="Browallia New"/>
                <w:sz w:val="28"/>
                <w:szCs w:val="28"/>
              </w:rPr>
              <w:t>,</w:t>
            </w:r>
            <w:r w:rsidRPr="00096AEA">
              <w:rPr>
                <w:rFonts w:ascii="Browallia New" w:hAnsi="Browallia New" w:cs="Browallia New"/>
                <w:sz w:val="28"/>
                <w:szCs w:val="28"/>
              </w:rPr>
              <w:t>115</w:t>
            </w:r>
          </w:p>
        </w:tc>
        <w:tc>
          <w:tcPr>
            <w:tcW w:w="1339" w:type="dxa"/>
            <w:tcBorders>
              <w:top w:val="nil"/>
              <w:bottom w:val="nil"/>
            </w:tcBorders>
          </w:tcPr>
          <w:p w14:paraId="3A373B39" w14:textId="4BE88B16" w:rsidR="005123DF" w:rsidRPr="007E5657" w:rsidRDefault="004F48E3" w:rsidP="005123DF">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1,721</w:t>
            </w:r>
          </w:p>
        </w:tc>
        <w:tc>
          <w:tcPr>
            <w:tcW w:w="1308" w:type="dxa"/>
            <w:tcBorders>
              <w:top w:val="nil"/>
              <w:bottom w:val="nil"/>
            </w:tcBorders>
          </w:tcPr>
          <w:p w14:paraId="73E7DC03" w14:textId="05F1C2E9" w:rsidR="005123DF" w:rsidRPr="007E5657" w:rsidRDefault="005123DF" w:rsidP="005123DF">
            <w:pPr>
              <w:pBdr>
                <w:bottom w:val="single" w:sz="4"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9E0110">
              <w:rPr>
                <w:rFonts w:ascii="Browallia New" w:hAnsi="Browallia New" w:cs="Browallia New"/>
                <w:sz w:val="28"/>
                <w:szCs w:val="28"/>
              </w:rPr>
              <w:t>1,092</w:t>
            </w:r>
          </w:p>
        </w:tc>
      </w:tr>
      <w:tr w:rsidR="005123DF" w:rsidRPr="007E5657" w14:paraId="6E10D821" w14:textId="77777777">
        <w:trPr>
          <w:trHeight w:val="57"/>
        </w:trPr>
        <w:tc>
          <w:tcPr>
            <w:tcW w:w="3801" w:type="dxa"/>
            <w:tcBorders>
              <w:top w:val="nil"/>
              <w:bottom w:val="nil"/>
            </w:tcBorders>
            <w:vAlign w:val="bottom"/>
          </w:tcPr>
          <w:p w14:paraId="5B5A48EA" w14:textId="0367E953" w:rsidR="005123DF" w:rsidRPr="007E5657" w:rsidRDefault="005123DF" w:rsidP="005123DF">
            <w:pPr>
              <w:tabs>
                <w:tab w:val="clear" w:pos="680"/>
                <w:tab w:val="decimal" w:pos="670"/>
              </w:tabs>
              <w:spacing w:line="240" w:lineRule="auto"/>
              <w:ind w:right="57" w:firstLine="51"/>
              <w:rPr>
                <w:rFonts w:ascii="Browallia New" w:hAnsi="Browallia New" w:cs="Browallia New"/>
                <w:sz w:val="28"/>
                <w:szCs w:val="28"/>
                <w:cs/>
              </w:rPr>
            </w:pPr>
            <w:r w:rsidRPr="007E5657">
              <w:rPr>
                <w:rFonts w:ascii="Browallia New" w:hAnsi="Browallia New" w:cs="Browallia New"/>
                <w:sz w:val="28"/>
                <w:szCs w:val="28"/>
                <w:cs/>
              </w:rPr>
              <w:t>รวม</w:t>
            </w:r>
          </w:p>
        </w:tc>
        <w:tc>
          <w:tcPr>
            <w:tcW w:w="1338" w:type="dxa"/>
            <w:tcBorders>
              <w:top w:val="nil"/>
              <w:bottom w:val="nil"/>
            </w:tcBorders>
          </w:tcPr>
          <w:p w14:paraId="31AC0E34" w14:textId="685EAD05" w:rsidR="005123DF" w:rsidRPr="007E5657" w:rsidRDefault="004C388B" w:rsidP="005123DF">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Pr>
                <w:rFonts w:ascii="Browallia New" w:hAnsi="Browallia New" w:cs="Browallia New"/>
                <w:sz w:val="28"/>
                <w:szCs w:val="28"/>
              </w:rPr>
              <w:t>15,977</w:t>
            </w:r>
          </w:p>
        </w:tc>
        <w:tc>
          <w:tcPr>
            <w:tcW w:w="1339" w:type="dxa"/>
            <w:tcBorders>
              <w:top w:val="nil"/>
              <w:bottom w:val="nil"/>
            </w:tcBorders>
          </w:tcPr>
          <w:p w14:paraId="30A9A886" w14:textId="30ABED70" w:rsidR="005123DF" w:rsidRPr="007E5657" w:rsidRDefault="00096AEA" w:rsidP="005123DF">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096AEA">
              <w:rPr>
                <w:rFonts w:ascii="Browallia New" w:hAnsi="Browallia New" w:cs="Browallia New"/>
                <w:sz w:val="28"/>
                <w:szCs w:val="28"/>
              </w:rPr>
              <w:t>11</w:t>
            </w:r>
            <w:r w:rsidR="005123DF" w:rsidRPr="00E820DF">
              <w:rPr>
                <w:rFonts w:ascii="Browallia New" w:hAnsi="Browallia New" w:cs="Browallia New"/>
                <w:sz w:val="28"/>
                <w:szCs w:val="28"/>
              </w:rPr>
              <w:t>,</w:t>
            </w:r>
            <w:r w:rsidRPr="00096AEA">
              <w:rPr>
                <w:rFonts w:ascii="Browallia New" w:hAnsi="Browallia New" w:cs="Browallia New"/>
                <w:sz w:val="28"/>
                <w:szCs w:val="28"/>
              </w:rPr>
              <w:t>115</w:t>
            </w:r>
          </w:p>
        </w:tc>
        <w:tc>
          <w:tcPr>
            <w:tcW w:w="1339" w:type="dxa"/>
            <w:tcBorders>
              <w:top w:val="nil"/>
              <w:bottom w:val="nil"/>
            </w:tcBorders>
            <w:vAlign w:val="bottom"/>
          </w:tcPr>
          <w:p w14:paraId="77B2E907" w14:textId="48A9848B" w:rsidR="005123DF" w:rsidRPr="007E5657" w:rsidRDefault="00A34770" w:rsidP="005123DF">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cs/>
              </w:rPr>
            </w:pPr>
            <w:r>
              <w:rPr>
                <w:rFonts w:ascii="Browallia New" w:hAnsi="Browallia New" w:cs="Browallia New"/>
                <w:sz w:val="28"/>
                <w:szCs w:val="28"/>
              </w:rPr>
              <w:t>1,721</w:t>
            </w:r>
          </w:p>
        </w:tc>
        <w:tc>
          <w:tcPr>
            <w:tcW w:w="1308" w:type="dxa"/>
            <w:tcBorders>
              <w:top w:val="nil"/>
              <w:bottom w:val="nil"/>
            </w:tcBorders>
            <w:vAlign w:val="bottom"/>
          </w:tcPr>
          <w:p w14:paraId="25A2B545" w14:textId="26CF181F" w:rsidR="005123DF" w:rsidRPr="007E5657" w:rsidRDefault="005123DF" w:rsidP="005123DF">
            <w:pPr>
              <w:pBdr>
                <w:bottom w:val="single" w:sz="12" w:space="1" w:color="auto"/>
              </w:pBdr>
              <w:tabs>
                <w:tab w:val="clear" w:pos="907"/>
                <w:tab w:val="clear" w:pos="2580"/>
                <w:tab w:val="left" w:pos="360"/>
                <w:tab w:val="left" w:pos="2472"/>
              </w:tabs>
              <w:spacing w:line="240" w:lineRule="auto"/>
              <w:ind w:left="42" w:right="42"/>
              <w:jc w:val="right"/>
              <w:rPr>
                <w:rFonts w:ascii="Browallia New" w:hAnsi="Browallia New" w:cs="Browallia New"/>
                <w:sz w:val="28"/>
                <w:szCs w:val="28"/>
              </w:rPr>
            </w:pPr>
            <w:r w:rsidRPr="009E0110">
              <w:rPr>
                <w:rFonts w:ascii="Browallia New" w:hAnsi="Browallia New" w:cs="Browallia New"/>
                <w:sz w:val="28"/>
                <w:szCs w:val="28"/>
              </w:rPr>
              <w:t>1,092</w:t>
            </w:r>
          </w:p>
        </w:tc>
      </w:tr>
    </w:tbl>
    <w:p w14:paraId="76ADAE87" w14:textId="77777777" w:rsidR="00FC05C5" w:rsidRPr="007E5657" w:rsidRDefault="00FC05C5" w:rsidP="00EB774E">
      <w:pPr>
        <w:tabs>
          <w:tab w:val="clear" w:pos="907"/>
          <w:tab w:val="left" w:pos="1350"/>
        </w:tabs>
        <w:spacing w:line="240" w:lineRule="auto"/>
        <w:ind w:left="432"/>
        <w:jc w:val="thaiDistribute"/>
        <w:rPr>
          <w:rFonts w:ascii="Browallia New" w:eastAsia="Arial Unicode MS" w:hAnsi="Browallia New" w:cs="Browallia New"/>
          <w:sz w:val="28"/>
          <w:szCs w:val="28"/>
          <w:u w:val="single"/>
          <w:lang w:val="en-ZA"/>
        </w:rPr>
      </w:pPr>
    </w:p>
    <w:p w14:paraId="513B5918" w14:textId="77777777" w:rsidR="00790E45" w:rsidRDefault="0079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b/>
          <w:bCs/>
          <w:sz w:val="28"/>
          <w:szCs w:val="28"/>
          <w:cs/>
          <w:lang w:val="en-ZA"/>
        </w:rPr>
      </w:pPr>
      <w:r>
        <w:rPr>
          <w:rFonts w:ascii="Browallia New" w:eastAsia="Arial Unicode MS" w:hAnsi="Browallia New" w:cs="Browallia New"/>
          <w:b/>
          <w:bCs/>
          <w:sz w:val="28"/>
          <w:szCs w:val="28"/>
          <w:cs/>
          <w:lang w:val="en-ZA"/>
        </w:rPr>
        <w:br w:type="page"/>
      </w:r>
    </w:p>
    <w:p w14:paraId="43E69AFD" w14:textId="0FE4C380" w:rsidR="00EB774E" w:rsidRDefault="00EB774E" w:rsidP="00EB774E">
      <w:pPr>
        <w:tabs>
          <w:tab w:val="clear" w:pos="907"/>
          <w:tab w:val="left" w:pos="1350"/>
        </w:tabs>
        <w:spacing w:line="240" w:lineRule="auto"/>
        <w:ind w:left="432"/>
        <w:jc w:val="thaiDistribute"/>
        <w:rPr>
          <w:rFonts w:ascii="Browallia New" w:eastAsia="Arial Unicode MS" w:hAnsi="Browallia New" w:cs="Browallia New"/>
          <w:b/>
          <w:bCs/>
          <w:sz w:val="28"/>
          <w:szCs w:val="28"/>
          <w:lang w:val="en-ZA"/>
        </w:rPr>
      </w:pPr>
      <w:r w:rsidRPr="00DB1636">
        <w:rPr>
          <w:rFonts w:ascii="Browallia New" w:eastAsia="Arial Unicode MS" w:hAnsi="Browallia New" w:cs="Browallia New"/>
          <w:b/>
          <w:bCs/>
          <w:sz w:val="28"/>
          <w:szCs w:val="28"/>
          <w:cs/>
          <w:lang w:val="en-ZA"/>
        </w:rPr>
        <w:t>เงินให้กู้ยืม</w:t>
      </w:r>
      <w:r w:rsidR="006A0EA6" w:rsidRPr="00DB1636">
        <w:rPr>
          <w:rFonts w:ascii="Browallia New" w:eastAsia="Arial Unicode MS" w:hAnsi="Browallia New" w:cs="Browallia New"/>
          <w:b/>
          <w:bCs/>
          <w:sz w:val="28"/>
          <w:szCs w:val="28"/>
          <w:cs/>
          <w:lang w:val="en-ZA"/>
        </w:rPr>
        <w:t>แก่บริษัทย่อย</w:t>
      </w:r>
    </w:p>
    <w:p w14:paraId="5129AA0B" w14:textId="77777777" w:rsidR="00D25148" w:rsidRDefault="00D25148" w:rsidP="00EB774E">
      <w:pPr>
        <w:tabs>
          <w:tab w:val="clear" w:pos="907"/>
          <w:tab w:val="left" w:pos="1350"/>
        </w:tabs>
        <w:spacing w:line="240" w:lineRule="auto"/>
        <w:ind w:left="432"/>
        <w:jc w:val="thaiDistribute"/>
        <w:rPr>
          <w:rFonts w:ascii="Browallia New" w:eastAsia="Arial Unicode MS" w:hAnsi="Browallia New" w:cs="Browallia New"/>
          <w:b/>
          <w:bCs/>
          <w:sz w:val="28"/>
          <w:szCs w:val="28"/>
          <w:cs/>
          <w:lang w:val="en-ZA"/>
        </w:rPr>
      </w:pPr>
    </w:p>
    <w:p w14:paraId="5F0153C1" w14:textId="5FD3513F" w:rsidR="00CB34CB" w:rsidRDefault="00CB34CB" w:rsidP="00CB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28"/>
          <w:szCs w:val="28"/>
          <w:lang w:eastAsia="th-TH"/>
        </w:rPr>
      </w:pPr>
      <w:r w:rsidRPr="00CB34CB">
        <w:rPr>
          <w:rFonts w:ascii="Browallia New" w:eastAsia="Cordia New" w:hAnsi="Browallia New" w:cs="Browallia New" w:hint="cs"/>
          <w:color w:val="000000"/>
          <w:sz w:val="28"/>
          <w:szCs w:val="28"/>
          <w:cs/>
          <w:lang w:eastAsia="th-TH"/>
        </w:rPr>
        <w:t>เงินให้กู้ยืมแ</w:t>
      </w:r>
      <w:r>
        <w:rPr>
          <w:rFonts w:ascii="Browallia New" w:eastAsia="Cordia New" w:hAnsi="Browallia New" w:cs="Browallia New" w:hint="cs"/>
          <w:color w:val="000000"/>
          <w:sz w:val="28"/>
          <w:szCs w:val="28"/>
          <w:cs/>
          <w:lang w:eastAsia="th-TH"/>
        </w:rPr>
        <w:t>ก่</w:t>
      </w:r>
      <w:r w:rsidRPr="00CB34CB">
        <w:rPr>
          <w:rFonts w:ascii="Browallia New" w:eastAsia="Cordia New" w:hAnsi="Browallia New" w:cs="Browallia New" w:hint="cs"/>
          <w:color w:val="000000"/>
          <w:sz w:val="28"/>
          <w:szCs w:val="28"/>
          <w:cs/>
          <w:lang w:eastAsia="th-TH"/>
        </w:rPr>
        <w:t>บริษัทย่อยมีรายละเอียดดังนี้</w:t>
      </w:r>
    </w:p>
    <w:p w14:paraId="74EBB314" w14:textId="77777777" w:rsidR="00CB34CB" w:rsidRDefault="00CB34CB" w:rsidP="00CB3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28"/>
          <w:szCs w:val="28"/>
          <w:lang w:eastAsia="th-TH"/>
        </w:rPr>
      </w:pPr>
    </w:p>
    <w:tbl>
      <w:tblPr>
        <w:tblW w:w="9056" w:type="dxa"/>
        <w:tblInd w:w="351" w:type="dxa"/>
        <w:tblLayout w:type="fixed"/>
        <w:tblLook w:val="0000" w:firstRow="0" w:lastRow="0" w:firstColumn="0" w:lastColumn="0" w:noHBand="0" w:noVBand="0"/>
      </w:tblPr>
      <w:tblGrid>
        <w:gridCol w:w="4611"/>
        <w:gridCol w:w="2265"/>
        <w:gridCol w:w="2180"/>
      </w:tblGrid>
      <w:tr w:rsidR="001F3DC6" w:rsidRPr="00E9117C" w14:paraId="34BDF885" w14:textId="77777777" w:rsidTr="004821B8">
        <w:trPr>
          <w:trHeight w:val="57"/>
        </w:trPr>
        <w:tc>
          <w:tcPr>
            <w:tcW w:w="4611" w:type="dxa"/>
          </w:tcPr>
          <w:p w14:paraId="366038C5" w14:textId="77777777" w:rsidR="001F3DC6" w:rsidRPr="00E9117C" w:rsidRDefault="001F3DC6">
            <w:pPr>
              <w:tabs>
                <w:tab w:val="left" w:pos="3090"/>
                <w:tab w:val="left" w:pos="4860"/>
              </w:tabs>
              <w:spacing w:line="240" w:lineRule="auto"/>
              <w:rPr>
                <w:rFonts w:ascii="Browallia New" w:hAnsi="Browallia New" w:cs="Browallia New"/>
                <w:snapToGrid w:val="0"/>
                <w:sz w:val="28"/>
                <w:szCs w:val="28"/>
                <w:cs/>
                <w:lang w:eastAsia="th-TH"/>
              </w:rPr>
            </w:pPr>
          </w:p>
        </w:tc>
        <w:tc>
          <w:tcPr>
            <w:tcW w:w="2265" w:type="dxa"/>
          </w:tcPr>
          <w:p w14:paraId="246E9F6E" w14:textId="77777777" w:rsidR="001F3DC6" w:rsidRPr="00E9117C" w:rsidRDefault="001F3DC6">
            <w:pPr>
              <w:tabs>
                <w:tab w:val="clear" w:pos="1871"/>
                <w:tab w:val="left" w:pos="3090"/>
                <w:tab w:val="left" w:pos="4860"/>
              </w:tabs>
              <w:spacing w:line="240" w:lineRule="auto"/>
              <w:ind w:right="-30"/>
              <w:jc w:val="right"/>
              <w:rPr>
                <w:rFonts w:ascii="Browallia New" w:hAnsi="Browallia New" w:cs="Browallia New"/>
                <w:snapToGrid w:val="0"/>
                <w:sz w:val="28"/>
                <w:szCs w:val="28"/>
                <w:lang w:eastAsia="th-TH"/>
              </w:rPr>
            </w:pPr>
          </w:p>
        </w:tc>
        <w:tc>
          <w:tcPr>
            <w:tcW w:w="2177" w:type="dxa"/>
          </w:tcPr>
          <w:p w14:paraId="42E70BD6" w14:textId="77777777" w:rsidR="001F3DC6" w:rsidRPr="00E9117C" w:rsidRDefault="001F3DC6">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E9117C">
              <w:rPr>
                <w:rFonts w:ascii="Browallia New" w:hAnsi="Browallia New" w:cs="Browallia New"/>
                <w:snapToGrid w:val="0"/>
                <w:sz w:val="28"/>
                <w:szCs w:val="28"/>
                <w:lang w:eastAsia="th-TH"/>
              </w:rPr>
              <w:t>(</w:t>
            </w:r>
            <w:proofErr w:type="gramStart"/>
            <w:r w:rsidRPr="00E9117C">
              <w:rPr>
                <w:rFonts w:ascii="Browallia New" w:hAnsi="Browallia New" w:cs="Browallia New"/>
                <w:snapToGrid w:val="0"/>
                <w:sz w:val="28"/>
                <w:szCs w:val="28"/>
                <w:cs/>
                <w:lang w:eastAsia="th-TH"/>
              </w:rPr>
              <w:t>หน่วย</w:t>
            </w:r>
            <w:r w:rsidRPr="00E9117C">
              <w:rPr>
                <w:rFonts w:ascii="Browallia New" w:hAnsi="Browallia New" w:cs="Browallia New"/>
                <w:snapToGrid w:val="0"/>
                <w:sz w:val="28"/>
                <w:szCs w:val="28"/>
                <w:lang w:eastAsia="th-TH"/>
              </w:rPr>
              <w:t xml:space="preserve"> :</w:t>
            </w:r>
            <w:proofErr w:type="gramEnd"/>
            <w:r w:rsidRPr="00E9117C">
              <w:rPr>
                <w:rFonts w:ascii="Browallia New" w:hAnsi="Browallia New" w:cs="Browallia New"/>
                <w:snapToGrid w:val="0"/>
                <w:sz w:val="28"/>
                <w:szCs w:val="28"/>
                <w:lang w:eastAsia="th-TH"/>
              </w:rPr>
              <w:t xml:space="preserve"> </w:t>
            </w:r>
            <w:r w:rsidRPr="00E9117C">
              <w:rPr>
                <w:rFonts w:ascii="Browallia New" w:hAnsi="Browallia New" w:cs="Browallia New"/>
                <w:snapToGrid w:val="0"/>
                <w:sz w:val="28"/>
                <w:szCs w:val="28"/>
                <w:cs/>
                <w:lang w:eastAsia="th-TH"/>
              </w:rPr>
              <w:t>พันบาท)</w:t>
            </w:r>
          </w:p>
        </w:tc>
      </w:tr>
      <w:tr w:rsidR="001F3DC6" w:rsidRPr="00E9117C" w14:paraId="77687E4C" w14:textId="77777777" w:rsidTr="004821B8">
        <w:trPr>
          <w:trHeight w:val="57"/>
        </w:trPr>
        <w:tc>
          <w:tcPr>
            <w:tcW w:w="4611" w:type="dxa"/>
          </w:tcPr>
          <w:p w14:paraId="76F3CFBE" w14:textId="77777777" w:rsidR="001F3DC6" w:rsidRPr="00E9117C" w:rsidRDefault="001F3DC6">
            <w:pPr>
              <w:tabs>
                <w:tab w:val="left" w:pos="3090"/>
                <w:tab w:val="left" w:pos="4860"/>
              </w:tabs>
              <w:spacing w:line="240" w:lineRule="auto"/>
              <w:rPr>
                <w:rFonts w:ascii="Browallia New" w:hAnsi="Browallia New" w:cs="Browallia New"/>
                <w:snapToGrid w:val="0"/>
                <w:sz w:val="28"/>
                <w:szCs w:val="28"/>
                <w:cs/>
                <w:lang w:eastAsia="th-TH"/>
              </w:rPr>
            </w:pPr>
          </w:p>
        </w:tc>
        <w:tc>
          <w:tcPr>
            <w:tcW w:w="4445" w:type="dxa"/>
            <w:gridSpan w:val="2"/>
          </w:tcPr>
          <w:p w14:paraId="0275AC88" w14:textId="77777777" w:rsidR="001F3DC6" w:rsidRPr="00E9117C" w:rsidRDefault="001F3DC6">
            <w:pPr>
              <w:pBdr>
                <w:bottom w:val="single" w:sz="4" w:space="1" w:color="auto"/>
              </w:pBdr>
              <w:tabs>
                <w:tab w:val="clear" w:pos="1644"/>
                <w:tab w:val="left" w:pos="1512"/>
              </w:tabs>
              <w:spacing w:line="240" w:lineRule="auto"/>
              <w:ind w:right="-12"/>
              <w:jc w:val="center"/>
              <w:rPr>
                <w:rFonts w:ascii="Browallia New" w:hAnsi="Browallia New" w:cs="Browallia New"/>
                <w:snapToGrid w:val="0"/>
                <w:sz w:val="28"/>
                <w:szCs w:val="28"/>
                <w:cs/>
                <w:lang w:eastAsia="th-TH"/>
              </w:rPr>
            </w:pPr>
            <w:r w:rsidRPr="00E9117C">
              <w:rPr>
                <w:rFonts w:ascii="Browallia New" w:hAnsi="Browallia New" w:cs="Browallia New"/>
                <w:snapToGrid w:val="0"/>
                <w:sz w:val="28"/>
                <w:szCs w:val="28"/>
                <w:cs/>
                <w:lang w:eastAsia="th-TH"/>
              </w:rPr>
              <w:t>ข้อมูล</w:t>
            </w:r>
            <w:r w:rsidRPr="00E9117C">
              <w:rPr>
                <w:rFonts w:ascii="Browallia New" w:hAnsi="Browallia New" w:cs="Browallia New"/>
                <w:sz w:val="28"/>
                <w:szCs w:val="28"/>
                <w:cs/>
                <w:lang w:val="en-GB"/>
              </w:rPr>
              <w:t>ทางการ</w:t>
            </w:r>
            <w:r w:rsidRPr="00E9117C">
              <w:rPr>
                <w:rFonts w:ascii="Browallia New" w:hAnsi="Browallia New" w:cs="Browallia New"/>
                <w:snapToGrid w:val="0"/>
                <w:sz w:val="28"/>
                <w:szCs w:val="28"/>
                <w:cs/>
                <w:lang w:eastAsia="th-TH"/>
              </w:rPr>
              <w:t>เงินเฉพาะบริษัท</w:t>
            </w:r>
          </w:p>
        </w:tc>
      </w:tr>
      <w:tr w:rsidR="001F3DC6" w:rsidRPr="003C6A69" w14:paraId="2D2727F7" w14:textId="77777777" w:rsidTr="004821B8">
        <w:trPr>
          <w:trHeight w:val="57"/>
        </w:trPr>
        <w:tc>
          <w:tcPr>
            <w:tcW w:w="4611" w:type="dxa"/>
          </w:tcPr>
          <w:p w14:paraId="7EC21FD8" w14:textId="77777777" w:rsidR="001F3DC6" w:rsidRPr="007E5657" w:rsidRDefault="001F3DC6">
            <w:pPr>
              <w:tabs>
                <w:tab w:val="left" w:pos="3090"/>
                <w:tab w:val="left" w:pos="4860"/>
              </w:tabs>
              <w:spacing w:line="240" w:lineRule="auto"/>
              <w:rPr>
                <w:rFonts w:ascii="Browallia New" w:hAnsi="Browallia New" w:cs="Browallia New"/>
                <w:snapToGrid w:val="0"/>
                <w:sz w:val="28"/>
                <w:szCs w:val="28"/>
                <w:cs/>
                <w:lang w:val="en-GB" w:eastAsia="th-TH"/>
              </w:rPr>
            </w:pPr>
          </w:p>
        </w:tc>
        <w:tc>
          <w:tcPr>
            <w:tcW w:w="2265" w:type="dxa"/>
          </w:tcPr>
          <w:p w14:paraId="784CAA82" w14:textId="509262F0" w:rsidR="001F3DC6" w:rsidRPr="001F3DC6" w:rsidRDefault="001F3DC6">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eastAsia="Arial Unicode MS" w:hAnsi="Browallia New" w:cs="Browallia New"/>
                <w:sz w:val="28"/>
                <w:szCs w:val="28"/>
              </w:rPr>
              <w:t xml:space="preserve">30 </w:t>
            </w:r>
            <w:r>
              <w:rPr>
                <w:rFonts w:ascii="Browallia New" w:eastAsia="Arial Unicode MS" w:hAnsi="Browallia New" w:cs="Browallia New" w:hint="cs"/>
                <w:sz w:val="28"/>
                <w:szCs w:val="28"/>
                <w:cs/>
              </w:rPr>
              <w:t xml:space="preserve">มิถุนายน </w:t>
            </w:r>
            <w:r>
              <w:rPr>
                <w:rFonts w:ascii="Browallia New" w:eastAsia="Arial Unicode MS" w:hAnsi="Browallia New" w:cs="Browallia New"/>
                <w:sz w:val="28"/>
                <w:szCs w:val="28"/>
              </w:rPr>
              <w:t>2569</w:t>
            </w:r>
          </w:p>
        </w:tc>
        <w:tc>
          <w:tcPr>
            <w:tcW w:w="2177" w:type="dxa"/>
          </w:tcPr>
          <w:p w14:paraId="303645F9" w14:textId="0E14CBAA" w:rsidR="001F3DC6" w:rsidRPr="001F3DC6" w:rsidRDefault="001F3DC6">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eastAsia="Arial Unicode MS" w:hAnsi="Browallia New" w:cs="Browallia New"/>
                <w:sz w:val="28"/>
                <w:szCs w:val="28"/>
              </w:rPr>
              <w:t xml:space="preserve">31 </w:t>
            </w:r>
            <w:r>
              <w:rPr>
                <w:rFonts w:ascii="Browallia New" w:eastAsia="Arial Unicode MS" w:hAnsi="Browallia New" w:cs="Browallia New" w:hint="cs"/>
                <w:sz w:val="28"/>
                <w:szCs w:val="28"/>
                <w:cs/>
              </w:rPr>
              <w:t xml:space="preserve">ธันวาคม </w:t>
            </w:r>
            <w:r>
              <w:rPr>
                <w:rFonts w:ascii="Browallia New" w:eastAsia="Arial Unicode MS" w:hAnsi="Browallia New" w:cs="Browallia New"/>
                <w:sz w:val="28"/>
                <w:szCs w:val="28"/>
              </w:rPr>
              <w:t>2568</w:t>
            </w:r>
          </w:p>
        </w:tc>
      </w:tr>
      <w:tr w:rsidR="001F3DC6" w:rsidRPr="007E5657" w14:paraId="479E3E8B" w14:textId="77777777" w:rsidTr="004821B8">
        <w:trPr>
          <w:trHeight w:val="57"/>
        </w:trPr>
        <w:tc>
          <w:tcPr>
            <w:tcW w:w="4611" w:type="dxa"/>
          </w:tcPr>
          <w:p w14:paraId="523505A6" w14:textId="77777777" w:rsidR="001F3DC6" w:rsidRPr="007E5657" w:rsidRDefault="001F3DC6">
            <w:pPr>
              <w:tabs>
                <w:tab w:val="left" w:pos="3090"/>
                <w:tab w:val="left" w:pos="4860"/>
              </w:tabs>
              <w:spacing w:line="240" w:lineRule="auto"/>
              <w:rPr>
                <w:rFonts w:ascii="Browallia New" w:hAnsi="Browallia New" w:cs="Browallia New"/>
                <w:snapToGrid w:val="0"/>
                <w:sz w:val="28"/>
                <w:szCs w:val="28"/>
                <w:cs/>
                <w:lang w:val="en-GB" w:eastAsia="th-TH"/>
              </w:rPr>
            </w:pPr>
          </w:p>
        </w:tc>
        <w:tc>
          <w:tcPr>
            <w:tcW w:w="2265" w:type="dxa"/>
          </w:tcPr>
          <w:p w14:paraId="57267FC1" w14:textId="77777777" w:rsidR="001F3DC6" w:rsidRPr="007E5657" w:rsidRDefault="001F3DC6">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77" w:type="dxa"/>
          </w:tcPr>
          <w:p w14:paraId="7AFFEFC4" w14:textId="77777777" w:rsidR="001F3DC6" w:rsidRPr="007E5657" w:rsidRDefault="001F3DC6">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83500" w:rsidRPr="00940529" w14:paraId="34D7E796" w14:textId="77777777" w:rsidTr="004821B8">
        <w:trPr>
          <w:trHeight w:val="57"/>
        </w:trPr>
        <w:tc>
          <w:tcPr>
            <w:tcW w:w="4611" w:type="dxa"/>
          </w:tcPr>
          <w:p w14:paraId="1CD23C94" w14:textId="0B78094D" w:rsidR="00A83500" w:rsidRPr="0072553E" w:rsidRDefault="00A83500" w:rsidP="00A83500">
            <w:pPr>
              <w:spacing w:line="240" w:lineRule="auto"/>
              <w:rPr>
                <w:rFonts w:ascii="Browallia New" w:hAnsi="Browallia New" w:cs="Browallia New"/>
                <w:sz w:val="28"/>
                <w:szCs w:val="28"/>
              </w:rPr>
            </w:pPr>
            <w:r>
              <w:rPr>
                <w:rFonts w:ascii="Browallia New" w:hAnsi="Browallia New" w:cs="Browallia New" w:hint="cs"/>
                <w:sz w:val="28"/>
                <w:szCs w:val="28"/>
                <w:cs/>
              </w:rPr>
              <w:t>เงินให้กู้ยืมระยะสั้น</w:t>
            </w:r>
          </w:p>
        </w:tc>
        <w:tc>
          <w:tcPr>
            <w:tcW w:w="2265" w:type="dxa"/>
          </w:tcPr>
          <w:p w14:paraId="486ACAB0" w14:textId="37088BAC" w:rsidR="00A83500" w:rsidRPr="0071063F" w:rsidRDefault="007E700B" w:rsidP="007E700B">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w:t>
            </w:r>
          </w:p>
        </w:tc>
        <w:tc>
          <w:tcPr>
            <w:tcW w:w="2177" w:type="dxa"/>
          </w:tcPr>
          <w:p w14:paraId="43EEA25F" w14:textId="4691C704" w:rsidR="00A83500" w:rsidRPr="0071063F" w:rsidRDefault="004A2768" w:rsidP="00A83500">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381,719</w:t>
            </w:r>
          </w:p>
        </w:tc>
      </w:tr>
      <w:tr w:rsidR="00A83500" w:rsidRPr="0016107D" w14:paraId="02EE08D6" w14:textId="77777777" w:rsidTr="004821B8">
        <w:trPr>
          <w:trHeight w:val="57"/>
        </w:trPr>
        <w:tc>
          <w:tcPr>
            <w:tcW w:w="4611" w:type="dxa"/>
          </w:tcPr>
          <w:p w14:paraId="26DA59CC" w14:textId="46FF52EA" w:rsidR="00A83500" w:rsidRPr="00A83500" w:rsidRDefault="009B235E" w:rsidP="00A83500">
            <w:pPr>
              <w:spacing w:line="240" w:lineRule="auto"/>
              <w:rPr>
                <w:rFonts w:ascii="Browallia New" w:hAnsi="Browallia New" w:cs="Browallia New"/>
                <w:sz w:val="28"/>
                <w:szCs w:val="28"/>
                <w:cs/>
              </w:rPr>
            </w:pPr>
            <w:r w:rsidRPr="009B235E">
              <w:rPr>
                <w:rFonts w:ascii="Browallia New" w:hAnsi="Browallia New" w:cs="Browallia New" w:hint="cs"/>
                <w:sz w:val="28"/>
                <w:szCs w:val="28"/>
                <w:u w:val="single"/>
                <w:cs/>
              </w:rPr>
              <w:t>หัก</w:t>
            </w:r>
            <w:r>
              <w:rPr>
                <w:rFonts w:ascii="Browallia New" w:hAnsi="Browallia New" w:cs="Browallia New" w:hint="cs"/>
                <w:sz w:val="28"/>
                <w:szCs w:val="28"/>
                <w:cs/>
              </w:rPr>
              <w:t xml:space="preserve"> </w:t>
            </w:r>
            <w:r w:rsidR="00A83500" w:rsidRPr="00A83500">
              <w:rPr>
                <w:rFonts w:ascii="Browallia New" w:hAnsi="Browallia New" w:cs="Browallia New" w:hint="cs"/>
                <w:sz w:val="28"/>
                <w:szCs w:val="28"/>
                <w:cs/>
              </w:rPr>
              <w:t>ค่าเผื่อผลขาดทุนด้านเครดิตที่</w:t>
            </w:r>
            <w:r w:rsidR="00A83500" w:rsidRPr="00A83500">
              <w:rPr>
                <w:rFonts w:ascii="Browallia New" w:hAnsi="Browallia New" w:cs="Browallia New" w:hint="cs"/>
                <w:sz w:val="28"/>
                <w:szCs w:val="28"/>
                <w:cs/>
                <w:lang w:val="en-GB"/>
              </w:rPr>
              <w:t>คาดว่าจะเกิดขึ้น</w:t>
            </w:r>
          </w:p>
        </w:tc>
        <w:tc>
          <w:tcPr>
            <w:tcW w:w="2265" w:type="dxa"/>
          </w:tcPr>
          <w:p w14:paraId="21B3B064" w14:textId="58F73BDA" w:rsidR="00A83500" w:rsidRPr="0071063F" w:rsidRDefault="007E700B" w:rsidP="00A83500">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w:t>
            </w:r>
          </w:p>
        </w:tc>
        <w:tc>
          <w:tcPr>
            <w:tcW w:w="2177" w:type="dxa"/>
          </w:tcPr>
          <w:p w14:paraId="0582B889" w14:textId="771F7721" w:rsidR="00A83500" w:rsidRPr="0071063F" w:rsidRDefault="0071063F" w:rsidP="00A83500">
            <w:pPr>
              <w:tabs>
                <w:tab w:val="clear" w:pos="1644"/>
                <w:tab w:val="left" w:pos="1512"/>
              </w:tabs>
              <w:spacing w:line="240" w:lineRule="auto"/>
              <w:ind w:right="-12"/>
              <w:jc w:val="right"/>
              <w:rPr>
                <w:rFonts w:ascii="Browallia New" w:hAnsi="Browallia New" w:cs="Browallia New"/>
                <w:sz w:val="28"/>
                <w:szCs w:val="28"/>
              </w:rPr>
            </w:pPr>
            <w:r w:rsidRPr="0071063F">
              <w:rPr>
                <w:rFonts w:ascii="Browallia New" w:hAnsi="Browallia New" w:cs="Browallia New"/>
                <w:sz w:val="28"/>
                <w:szCs w:val="28"/>
              </w:rPr>
              <w:t>(336,719)</w:t>
            </w:r>
          </w:p>
        </w:tc>
      </w:tr>
      <w:tr w:rsidR="00A83500" w:rsidRPr="0016107D" w14:paraId="08D3FFB5" w14:textId="77777777" w:rsidTr="004821B8">
        <w:trPr>
          <w:trHeight w:val="57"/>
        </w:trPr>
        <w:tc>
          <w:tcPr>
            <w:tcW w:w="4611" w:type="dxa"/>
          </w:tcPr>
          <w:p w14:paraId="2EB5AE26" w14:textId="53D74E11" w:rsidR="00A83500" w:rsidRPr="00A83500" w:rsidRDefault="00A83500" w:rsidP="00A83500">
            <w:pPr>
              <w:spacing w:line="240" w:lineRule="auto"/>
              <w:rPr>
                <w:rFonts w:ascii="Browallia New" w:hAnsi="Browallia New" w:cs="Browallia New"/>
                <w:sz w:val="28"/>
                <w:szCs w:val="28"/>
                <w:cs/>
              </w:rPr>
            </w:pPr>
            <w:r w:rsidRPr="00A83500">
              <w:rPr>
                <w:rFonts w:ascii="Browallia New" w:hAnsi="Browallia New" w:cs="Browallia New" w:hint="cs"/>
                <w:sz w:val="28"/>
                <w:szCs w:val="28"/>
                <w:cs/>
              </w:rPr>
              <w:t>สุทธิ</w:t>
            </w:r>
          </w:p>
        </w:tc>
        <w:tc>
          <w:tcPr>
            <w:tcW w:w="2265" w:type="dxa"/>
          </w:tcPr>
          <w:p w14:paraId="0AE6BF66" w14:textId="1FBFEE58" w:rsidR="00A83500" w:rsidRPr="0071063F" w:rsidRDefault="007E700B" w:rsidP="0071063F">
            <w:pPr>
              <w:pBdr>
                <w:top w:val="single" w:sz="4" w:space="1" w:color="auto"/>
                <w:bottom w:val="single" w:sz="12" w:space="1" w:color="auto"/>
              </w:pBd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w:t>
            </w:r>
          </w:p>
        </w:tc>
        <w:tc>
          <w:tcPr>
            <w:tcW w:w="2177" w:type="dxa"/>
          </w:tcPr>
          <w:p w14:paraId="51496C7E" w14:textId="306771CD" w:rsidR="00A83500" w:rsidRPr="0071063F" w:rsidRDefault="004A2768" w:rsidP="0071063F">
            <w:pPr>
              <w:pBdr>
                <w:top w:val="single" w:sz="4" w:space="1" w:color="auto"/>
                <w:bottom w:val="single" w:sz="12" w:space="1" w:color="auto"/>
              </w:pBd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45,000</w:t>
            </w:r>
          </w:p>
        </w:tc>
      </w:tr>
      <w:tr w:rsidR="00A83500" w:rsidRPr="0016107D" w14:paraId="52FE2917" w14:textId="77777777" w:rsidTr="004821B8">
        <w:trPr>
          <w:trHeight w:val="57"/>
        </w:trPr>
        <w:tc>
          <w:tcPr>
            <w:tcW w:w="4611" w:type="dxa"/>
          </w:tcPr>
          <w:p w14:paraId="79410D41" w14:textId="77777777" w:rsidR="00A83500" w:rsidRPr="0016107D" w:rsidRDefault="00A83500" w:rsidP="00A83500">
            <w:pPr>
              <w:spacing w:line="240" w:lineRule="auto"/>
              <w:rPr>
                <w:rFonts w:ascii="Browallia New" w:hAnsi="Browallia New" w:cs="Browallia New"/>
                <w:sz w:val="28"/>
                <w:szCs w:val="28"/>
                <w:highlight w:val="yellow"/>
                <w:cs/>
              </w:rPr>
            </w:pPr>
          </w:p>
        </w:tc>
        <w:tc>
          <w:tcPr>
            <w:tcW w:w="2265" w:type="dxa"/>
          </w:tcPr>
          <w:p w14:paraId="4FA67338" w14:textId="77777777" w:rsidR="00A83500" w:rsidRPr="0071063F" w:rsidRDefault="00A83500" w:rsidP="00A83500">
            <w:pPr>
              <w:tabs>
                <w:tab w:val="clear" w:pos="1644"/>
                <w:tab w:val="left" w:pos="1512"/>
              </w:tabs>
              <w:spacing w:line="240" w:lineRule="auto"/>
              <w:ind w:right="-12"/>
              <w:jc w:val="right"/>
              <w:rPr>
                <w:rFonts w:ascii="Browallia New" w:hAnsi="Browallia New" w:cs="Browallia New"/>
                <w:sz w:val="28"/>
                <w:szCs w:val="28"/>
              </w:rPr>
            </w:pPr>
          </w:p>
        </w:tc>
        <w:tc>
          <w:tcPr>
            <w:tcW w:w="2177" w:type="dxa"/>
          </w:tcPr>
          <w:p w14:paraId="3F9F07E1" w14:textId="77777777" w:rsidR="00A83500" w:rsidRPr="0071063F" w:rsidRDefault="00A83500" w:rsidP="00A83500">
            <w:pPr>
              <w:tabs>
                <w:tab w:val="clear" w:pos="1644"/>
                <w:tab w:val="left" w:pos="1512"/>
              </w:tabs>
              <w:spacing w:line="240" w:lineRule="auto"/>
              <w:ind w:right="-12"/>
              <w:jc w:val="right"/>
              <w:rPr>
                <w:rFonts w:ascii="Browallia New" w:hAnsi="Browallia New" w:cs="Browallia New"/>
                <w:sz w:val="28"/>
                <w:szCs w:val="28"/>
              </w:rPr>
            </w:pPr>
          </w:p>
        </w:tc>
      </w:tr>
      <w:tr w:rsidR="007E700B" w:rsidRPr="0016107D" w14:paraId="490E1B98" w14:textId="77777777" w:rsidTr="004821B8">
        <w:trPr>
          <w:trHeight w:val="57"/>
        </w:trPr>
        <w:tc>
          <w:tcPr>
            <w:tcW w:w="4611" w:type="dxa"/>
          </w:tcPr>
          <w:p w14:paraId="25B23113" w14:textId="3C8C31F3" w:rsidR="007E700B" w:rsidRPr="0016107D" w:rsidRDefault="007E700B" w:rsidP="007E700B">
            <w:pPr>
              <w:spacing w:line="240" w:lineRule="auto"/>
              <w:rPr>
                <w:rFonts w:ascii="Browallia New" w:hAnsi="Browallia New" w:cs="Browallia New"/>
                <w:sz w:val="28"/>
                <w:szCs w:val="28"/>
                <w:highlight w:val="yellow"/>
                <w:cs/>
              </w:rPr>
            </w:pPr>
            <w:r>
              <w:rPr>
                <w:rFonts w:ascii="Browallia New" w:hAnsi="Browallia New" w:cs="Browallia New" w:hint="cs"/>
                <w:sz w:val="28"/>
                <w:szCs w:val="28"/>
                <w:cs/>
              </w:rPr>
              <w:t>เงินให้กู้ยืมระยะยาว</w:t>
            </w:r>
          </w:p>
        </w:tc>
        <w:tc>
          <w:tcPr>
            <w:tcW w:w="2265" w:type="dxa"/>
          </w:tcPr>
          <w:p w14:paraId="401175C7" w14:textId="4962ECC2" w:rsidR="007E700B" w:rsidRPr="0071063F" w:rsidRDefault="007E700B" w:rsidP="007E700B">
            <w:pPr>
              <w:tabs>
                <w:tab w:val="clear" w:pos="1644"/>
                <w:tab w:val="left" w:pos="1512"/>
              </w:tabs>
              <w:spacing w:line="240" w:lineRule="auto"/>
              <w:ind w:right="-12"/>
              <w:jc w:val="right"/>
              <w:rPr>
                <w:rFonts w:ascii="Browallia New" w:hAnsi="Browallia New" w:cs="Browallia New"/>
                <w:sz w:val="28"/>
                <w:szCs w:val="28"/>
              </w:rPr>
            </w:pPr>
            <w:r w:rsidRPr="0071063F">
              <w:rPr>
                <w:rFonts w:ascii="Browallia New" w:hAnsi="Browallia New" w:cs="Browallia New"/>
                <w:sz w:val="28"/>
                <w:szCs w:val="28"/>
              </w:rPr>
              <w:t>414,719</w:t>
            </w:r>
          </w:p>
        </w:tc>
        <w:tc>
          <w:tcPr>
            <w:tcW w:w="2177" w:type="dxa"/>
          </w:tcPr>
          <w:p w14:paraId="78E01EE4" w14:textId="5A930746" w:rsidR="007E700B" w:rsidRPr="0071063F" w:rsidRDefault="007E700B" w:rsidP="007E700B">
            <w:pPr>
              <w:tabs>
                <w:tab w:val="clear" w:pos="1644"/>
                <w:tab w:val="left" w:pos="1512"/>
              </w:tabs>
              <w:spacing w:line="240" w:lineRule="auto"/>
              <w:ind w:right="-12"/>
              <w:jc w:val="right"/>
              <w:rPr>
                <w:rFonts w:ascii="Browallia New" w:hAnsi="Browallia New" w:cs="Browallia New"/>
                <w:sz w:val="28"/>
                <w:szCs w:val="28"/>
              </w:rPr>
            </w:pPr>
            <w:r w:rsidRPr="0071063F">
              <w:rPr>
                <w:rFonts w:ascii="Browallia New" w:hAnsi="Browallia New" w:cs="Browallia New"/>
                <w:sz w:val="28"/>
                <w:szCs w:val="28"/>
              </w:rPr>
              <w:t>-</w:t>
            </w:r>
          </w:p>
        </w:tc>
      </w:tr>
      <w:tr w:rsidR="007E700B" w:rsidRPr="0016107D" w14:paraId="4CD30A9F" w14:textId="77777777" w:rsidTr="004821B8">
        <w:trPr>
          <w:trHeight w:val="57"/>
        </w:trPr>
        <w:tc>
          <w:tcPr>
            <w:tcW w:w="4611" w:type="dxa"/>
          </w:tcPr>
          <w:p w14:paraId="46DE3642" w14:textId="461C4898" w:rsidR="007E700B" w:rsidRPr="0016107D" w:rsidRDefault="009B235E" w:rsidP="007E700B">
            <w:pPr>
              <w:spacing w:line="240" w:lineRule="auto"/>
              <w:rPr>
                <w:rFonts w:ascii="Browallia New" w:hAnsi="Browallia New" w:cs="Browallia New"/>
                <w:sz w:val="28"/>
                <w:szCs w:val="28"/>
                <w:highlight w:val="yellow"/>
                <w:cs/>
              </w:rPr>
            </w:pPr>
            <w:r w:rsidRPr="009B235E">
              <w:rPr>
                <w:rFonts w:ascii="Browallia New" w:hAnsi="Browallia New" w:cs="Browallia New" w:hint="cs"/>
                <w:sz w:val="28"/>
                <w:szCs w:val="28"/>
                <w:u w:val="single"/>
                <w:cs/>
              </w:rPr>
              <w:t>หัก</w:t>
            </w:r>
            <w:r w:rsidRPr="009B235E">
              <w:rPr>
                <w:rFonts w:ascii="Browallia New" w:hAnsi="Browallia New" w:cs="Browallia New"/>
                <w:sz w:val="28"/>
                <w:szCs w:val="28"/>
              </w:rPr>
              <w:t xml:space="preserve"> </w:t>
            </w:r>
            <w:r w:rsidR="007E700B" w:rsidRPr="00A83500">
              <w:rPr>
                <w:rFonts w:ascii="Browallia New" w:hAnsi="Browallia New" w:cs="Browallia New" w:hint="cs"/>
                <w:sz w:val="28"/>
                <w:szCs w:val="28"/>
                <w:cs/>
              </w:rPr>
              <w:t>ค่าเผื่อผลขาดทุนด้านเครดิตที่</w:t>
            </w:r>
            <w:r w:rsidR="007E700B" w:rsidRPr="00A83500">
              <w:rPr>
                <w:rFonts w:ascii="Browallia New" w:hAnsi="Browallia New" w:cs="Browallia New" w:hint="cs"/>
                <w:sz w:val="28"/>
                <w:szCs w:val="28"/>
                <w:cs/>
                <w:lang w:val="en-GB"/>
              </w:rPr>
              <w:t>คาดว่าจะเกิดขึ้น</w:t>
            </w:r>
          </w:p>
        </w:tc>
        <w:tc>
          <w:tcPr>
            <w:tcW w:w="2265" w:type="dxa"/>
          </w:tcPr>
          <w:p w14:paraId="55D44CFB" w14:textId="6F84C31A" w:rsidR="007E700B" w:rsidRPr="0071063F" w:rsidRDefault="007E700B" w:rsidP="007E700B">
            <w:pPr>
              <w:tabs>
                <w:tab w:val="clear" w:pos="1644"/>
                <w:tab w:val="left" w:pos="1512"/>
              </w:tabs>
              <w:spacing w:line="240" w:lineRule="auto"/>
              <w:ind w:right="-12"/>
              <w:jc w:val="right"/>
              <w:rPr>
                <w:rFonts w:ascii="Browallia New" w:hAnsi="Browallia New" w:cs="Browallia New"/>
                <w:sz w:val="28"/>
                <w:szCs w:val="28"/>
              </w:rPr>
            </w:pPr>
            <w:r w:rsidRPr="0071063F">
              <w:rPr>
                <w:rFonts w:ascii="Browallia New" w:hAnsi="Browallia New" w:cs="Browallia New"/>
                <w:sz w:val="28"/>
                <w:szCs w:val="28"/>
              </w:rPr>
              <w:t>(336,719)</w:t>
            </w:r>
          </w:p>
        </w:tc>
        <w:tc>
          <w:tcPr>
            <w:tcW w:w="2177" w:type="dxa"/>
          </w:tcPr>
          <w:p w14:paraId="4C9A0C34" w14:textId="558AFCCB" w:rsidR="007E700B" w:rsidRPr="0071063F" w:rsidRDefault="007E700B" w:rsidP="007E700B">
            <w:pPr>
              <w:tabs>
                <w:tab w:val="clear" w:pos="1644"/>
                <w:tab w:val="left" w:pos="1512"/>
              </w:tabs>
              <w:spacing w:line="240" w:lineRule="auto"/>
              <w:ind w:right="-12"/>
              <w:jc w:val="right"/>
              <w:rPr>
                <w:rFonts w:ascii="Browallia New" w:hAnsi="Browallia New" w:cs="Browallia New"/>
                <w:sz w:val="28"/>
                <w:szCs w:val="28"/>
              </w:rPr>
            </w:pPr>
            <w:r w:rsidRPr="0071063F">
              <w:rPr>
                <w:rFonts w:ascii="Browallia New" w:hAnsi="Browallia New" w:cs="Browallia New"/>
                <w:sz w:val="28"/>
                <w:szCs w:val="28"/>
              </w:rPr>
              <w:t>-</w:t>
            </w:r>
          </w:p>
        </w:tc>
      </w:tr>
      <w:tr w:rsidR="007E700B" w:rsidRPr="0016107D" w14:paraId="45CFFBCF" w14:textId="77777777" w:rsidTr="004821B8">
        <w:trPr>
          <w:trHeight w:val="57"/>
        </w:trPr>
        <w:tc>
          <w:tcPr>
            <w:tcW w:w="4611" w:type="dxa"/>
          </w:tcPr>
          <w:p w14:paraId="27487829" w14:textId="13AAEB46" w:rsidR="007E700B" w:rsidRPr="0016107D" w:rsidRDefault="007E700B" w:rsidP="007E700B">
            <w:pPr>
              <w:spacing w:line="240" w:lineRule="auto"/>
              <w:rPr>
                <w:rFonts w:ascii="Browallia New" w:hAnsi="Browallia New" w:cs="Browallia New"/>
                <w:sz w:val="28"/>
                <w:szCs w:val="28"/>
                <w:highlight w:val="yellow"/>
                <w:cs/>
              </w:rPr>
            </w:pPr>
            <w:r w:rsidRPr="00A83500">
              <w:rPr>
                <w:rFonts w:ascii="Browallia New" w:hAnsi="Browallia New" w:cs="Browallia New" w:hint="cs"/>
                <w:sz w:val="28"/>
                <w:szCs w:val="28"/>
                <w:cs/>
              </w:rPr>
              <w:t>สุทธิ</w:t>
            </w:r>
          </w:p>
        </w:tc>
        <w:tc>
          <w:tcPr>
            <w:tcW w:w="2265" w:type="dxa"/>
          </w:tcPr>
          <w:p w14:paraId="223691B7" w14:textId="7F05A5E1" w:rsidR="007E700B" w:rsidRPr="0071063F" w:rsidRDefault="007E700B" w:rsidP="007E700B">
            <w:pPr>
              <w:pBdr>
                <w:top w:val="single" w:sz="4" w:space="1" w:color="auto"/>
                <w:bottom w:val="single" w:sz="12" w:space="1" w:color="auto"/>
              </w:pBdr>
              <w:tabs>
                <w:tab w:val="clear" w:pos="1644"/>
                <w:tab w:val="left" w:pos="1512"/>
              </w:tabs>
              <w:spacing w:line="240" w:lineRule="auto"/>
              <w:ind w:right="-12"/>
              <w:jc w:val="right"/>
              <w:rPr>
                <w:rFonts w:ascii="Browallia New" w:hAnsi="Browallia New" w:cs="Browallia New"/>
                <w:sz w:val="28"/>
                <w:szCs w:val="28"/>
              </w:rPr>
            </w:pPr>
            <w:r w:rsidRPr="0071063F">
              <w:rPr>
                <w:rFonts w:ascii="Browallia New" w:hAnsi="Browallia New" w:cs="Browallia New"/>
                <w:sz w:val="28"/>
                <w:szCs w:val="28"/>
              </w:rPr>
              <w:t>78,000</w:t>
            </w:r>
          </w:p>
        </w:tc>
        <w:tc>
          <w:tcPr>
            <w:tcW w:w="2177" w:type="dxa"/>
          </w:tcPr>
          <w:p w14:paraId="2280E4A3" w14:textId="5010D4F5" w:rsidR="007E700B" w:rsidRPr="0071063F" w:rsidRDefault="007E700B" w:rsidP="007E700B">
            <w:pPr>
              <w:pBdr>
                <w:top w:val="single" w:sz="4" w:space="1" w:color="auto"/>
                <w:bottom w:val="single" w:sz="12" w:space="1" w:color="auto"/>
              </w:pBdr>
              <w:tabs>
                <w:tab w:val="clear" w:pos="1644"/>
                <w:tab w:val="left" w:pos="1512"/>
              </w:tabs>
              <w:spacing w:line="240" w:lineRule="auto"/>
              <w:ind w:right="-12"/>
              <w:jc w:val="right"/>
              <w:rPr>
                <w:rFonts w:ascii="Browallia New" w:hAnsi="Browallia New" w:cs="Browallia New"/>
                <w:sz w:val="28"/>
                <w:szCs w:val="28"/>
              </w:rPr>
            </w:pPr>
            <w:r w:rsidRPr="0071063F">
              <w:rPr>
                <w:rFonts w:ascii="Browallia New" w:hAnsi="Browallia New" w:cs="Browallia New"/>
                <w:sz w:val="28"/>
                <w:szCs w:val="28"/>
              </w:rPr>
              <w:t>-</w:t>
            </w:r>
          </w:p>
        </w:tc>
      </w:tr>
    </w:tbl>
    <w:p w14:paraId="659492BC" w14:textId="77777777" w:rsidR="00CB34CB" w:rsidRPr="00CB34CB" w:rsidRDefault="00CB34CB" w:rsidP="0001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cs/>
          <w:lang w:eastAsia="th-TH"/>
        </w:rPr>
      </w:pPr>
    </w:p>
    <w:p w14:paraId="2BF14320" w14:textId="28F791CB" w:rsidR="00903FA5" w:rsidRDefault="00A81564" w:rsidP="002A1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28"/>
          <w:szCs w:val="28"/>
          <w:lang w:eastAsia="th-TH"/>
        </w:rPr>
      </w:pPr>
      <w:r w:rsidRPr="00A81564">
        <w:rPr>
          <w:rFonts w:ascii="Browallia New" w:eastAsia="Cordia New" w:hAnsi="Browallia New" w:cs="Browallia New"/>
          <w:color w:val="000000"/>
          <w:sz w:val="28"/>
          <w:szCs w:val="28"/>
          <w:cs/>
          <w:lang w:eastAsia="th-TH"/>
        </w:rPr>
        <w:t>การเปลี่ยนแปลงของเงินให้กู้ยืมแก่บริษัทย่อย</w:t>
      </w:r>
      <w:r w:rsidR="00031728" w:rsidRPr="00031728">
        <w:rPr>
          <w:rFonts w:ascii="Browallia New" w:eastAsia="Cordia New" w:hAnsi="Browallia New" w:cs="Browallia New"/>
          <w:color w:val="000000"/>
          <w:sz w:val="28"/>
          <w:szCs w:val="28"/>
          <w:cs/>
          <w:lang w:eastAsia="th-TH"/>
        </w:rPr>
        <w:t xml:space="preserve"> สำหรับงวดหกเดือนสิ้นสุดวันที่ </w:t>
      </w:r>
      <w:r w:rsidR="00096AEA" w:rsidRPr="00096AEA">
        <w:rPr>
          <w:rFonts w:ascii="Browallia New" w:eastAsia="Cordia New" w:hAnsi="Browallia New" w:cs="Browallia New"/>
          <w:color w:val="000000"/>
          <w:sz w:val="28"/>
          <w:szCs w:val="28"/>
          <w:lang w:eastAsia="th-TH"/>
        </w:rPr>
        <w:t>30</w:t>
      </w:r>
      <w:r w:rsidR="00031728" w:rsidRPr="00031728">
        <w:rPr>
          <w:rFonts w:ascii="Browallia New" w:eastAsia="Cordia New" w:hAnsi="Browallia New" w:cs="Browallia New"/>
          <w:color w:val="000000"/>
          <w:sz w:val="28"/>
          <w:szCs w:val="28"/>
          <w:cs/>
          <w:lang w:eastAsia="th-TH"/>
        </w:rPr>
        <w:t xml:space="preserve"> มิถุนายน </w:t>
      </w:r>
      <w:r w:rsidR="00096AEA" w:rsidRPr="00096AEA">
        <w:rPr>
          <w:rFonts w:ascii="Browallia New" w:eastAsia="Cordia New" w:hAnsi="Browallia New" w:cs="Browallia New"/>
          <w:color w:val="000000"/>
          <w:sz w:val="28"/>
          <w:szCs w:val="28"/>
          <w:lang w:eastAsia="th-TH"/>
        </w:rPr>
        <w:t>2569</w:t>
      </w:r>
      <w:r w:rsidR="00031728" w:rsidRPr="00031728">
        <w:rPr>
          <w:rFonts w:ascii="Browallia New" w:eastAsia="Cordia New" w:hAnsi="Browallia New" w:cs="Browallia New"/>
          <w:color w:val="000000"/>
          <w:sz w:val="28"/>
          <w:szCs w:val="28"/>
          <w:cs/>
          <w:lang w:eastAsia="th-TH"/>
        </w:rPr>
        <w:t xml:space="preserve"> มี</w:t>
      </w:r>
      <w:r w:rsidRPr="007E5657">
        <w:rPr>
          <w:rFonts w:ascii="Browallia New" w:eastAsia="Cordia New" w:hAnsi="Browallia New" w:cs="Browallia New"/>
          <w:color w:val="000000"/>
          <w:sz w:val="28"/>
          <w:szCs w:val="28"/>
          <w:cs/>
          <w:lang w:eastAsia="th-TH"/>
        </w:rPr>
        <w:t>ดังนี้</w:t>
      </w:r>
    </w:p>
    <w:p w14:paraId="0D739A71" w14:textId="77777777" w:rsidR="00031728" w:rsidRPr="006E67B3" w:rsidRDefault="00031728" w:rsidP="00031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eastAsia="Cordia New" w:hAnsi="Browallia New" w:cs="Browallia New"/>
          <w:color w:val="000000"/>
          <w:sz w:val="28"/>
          <w:szCs w:val="28"/>
          <w:highlight w:val="yellow"/>
          <w:lang w:eastAsia="th-TH"/>
        </w:rPr>
      </w:pPr>
    </w:p>
    <w:tbl>
      <w:tblPr>
        <w:tblW w:w="8986" w:type="dxa"/>
        <w:tblInd w:w="351" w:type="dxa"/>
        <w:tblLayout w:type="fixed"/>
        <w:tblLook w:val="0000" w:firstRow="0" w:lastRow="0" w:firstColumn="0" w:lastColumn="0" w:noHBand="0" w:noVBand="0"/>
      </w:tblPr>
      <w:tblGrid>
        <w:gridCol w:w="4605"/>
        <w:gridCol w:w="2274"/>
        <w:gridCol w:w="2107"/>
      </w:tblGrid>
      <w:tr w:rsidR="00AF598D" w:rsidRPr="007E5657" w14:paraId="1C253B9C" w14:textId="77777777" w:rsidTr="004821B8">
        <w:trPr>
          <w:trHeight w:val="57"/>
        </w:trPr>
        <w:tc>
          <w:tcPr>
            <w:tcW w:w="4605" w:type="dxa"/>
          </w:tcPr>
          <w:p w14:paraId="285F19E8" w14:textId="77777777" w:rsidR="00AF598D" w:rsidRPr="00E9117C" w:rsidRDefault="00AF598D">
            <w:pPr>
              <w:tabs>
                <w:tab w:val="left" w:pos="3090"/>
                <w:tab w:val="left" w:pos="4860"/>
              </w:tabs>
              <w:spacing w:line="240" w:lineRule="auto"/>
              <w:rPr>
                <w:rFonts w:ascii="Browallia New" w:hAnsi="Browallia New" w:cs="Browallia New"/>
                <w:snapToGrid w:val="0"/>
                <w:sz w:val="28"/>
                <w:szCs w:val="28"/>
                <w:cs/>
                <w:lang w:eastAsia="th-TH"/>
              </w:rPr>
            </w:pPr>
          </w:p>
        </w:tc>
        <w:tc>
          <w:tcPr>
            <w:tcW w:w="2274" w:type="dxa"/>
          </w:tcPr>
          <w:p w14:paraId="2958CB07" w14:textId="5359CA2E" w:rsidR="00590D83" w:rsidRPr="00E9117C" w:rsidRDefault="00590D83">
            <w:pPr>
              <w:tabs>
                <w:tab w:val="clear" w:pos="1871"/>
                <w:tab w:val="left" w:pos="3090"/>
                <w:tab w:val="left" w:pos="4860"/>
              </w:tabs>
              <w:spacing w:line="240" w:lineRule="auto"/>
              <w:ind w:right="-30"/>
              <w:jc w:val="right"/>
              <w:rPr>
                <w:rFonts w:ascii="Browallia New" w:hAnsi="Browallia New" w:cs="Browallia New"/>
                <w:snapToGrid w:val="0"/>
                <w:sz w:val="28"/>
                <w:szCs w:val="28"/>
                <w:lang w:eastAsia="th-TH"/>
              </w:rPr>
            </w:pPr>
          </w:p>
        </w:tc>
        <w:tc>
          <w:tcPr>
            <w:tcW w:w="2107" w:type="dxa"/>
          </w:tcPr>
          <w:p w14:paraId="6371B478" w14:textId="74E658C4" w:rsidR="00AF598D" w:rsidRPr="00E9117C" w:rsidRDefault="00AF598D">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E9117C">
              <w:rPr>
                <w:rFonts w:ascii="Browallia New" w:hAnsi="Browallia New" w:cs="Browallia New"/>
                <w:snapToGrid w:val="0"/>
                <w:sz w:val="28"/>
                <w:szCs w:val="28"/>
                <w:lang w:eastAsia="th-TH"/>
              </w:rPr>
              <w:t>(</w:t>
            </w:r>
            <w:proofErr w:type="gramStart"/>
            <w:r w:rsidRPr="00E9117C">
              <w:rPr>
                <w:rFonts w:ascii="Browallia New" w:hAnsi="Browallia New" w:cs="Browallia New"/>
                <w:snapToGrid w:val="0"/>
                <w:sz w:val="28"/>
                <w:szCs w:val="28"/>
                <w:cs/>
                <w:lang w:eastAsia="th-TH"/>
              </w:rPr>
              <w:t>หน่วย</w:t>
            </w:r>
            <w:r w:rsidRPr="00E9117C">
              <w:rPr>
                <w:rFonts w:ascii="Browallia New" w:hAnsi="Browallia New" w:cs="Browallia New"/>
                <w:snapToGrid w:val="0"/>
                <w:sz w:val="28"/>
                <w:szCs w:val="28"/>
                <w:lang w:eastAsia="th-TH"/>
              </w:rPr>
              <w:t xml:space="preserve"> :</w:t>
            </w:r>
            <w:proofErr w:type="gramEnd"/>
            <w:r w:rsidRPr="00E9117C">
              <w:rPr>
                <w:rFonts w:ascii="Browallia New" w:hAnsi="Browallia New" w:cs="Browallia New"/>
                <w:snapToGrid w:val="0"/>
                <w:sz w:val="28"/>
                <w:szCs w:val="28"/>
                <w:lang w:eastAsia="th-TH"/>
              </w:rPr>
              <w:t xml:space="preserve"> </w:t>
            </w:r>
            <w:r w:rsidRPr="00E9117C">
              <w:rPr>
                <w:rFonts w:ascii="Browallia New" w:hAnsi="Browallia New" w:cs="Browallia New"/>
                <w:snapToGrid w:val="0"/>
                <w:sz w:val="28"/>
                <w:szCs w:val="28"/>
                <w:cs/>
                <w:lang w:eastAsia="th-TH"/>
              </w:rPr>
              <w:t>พันบาท)</w:t>
            </w:r>
          </w:p>
        </w:tc>
      </w:tr>
      <w:tr w:rsidR="00AF598D" w:rsidRPr="007E5657" w14:paraId="61E828A6" w14:textId="77777777" w:rsidTr="004821B8">
        <w:trPr>
          <w:trHeight w:val="57"/>
        </w:trPr>
        <w:tc>
          <w:tcPr>
            <w:tcW w:w="4605" w:type="dxa"/>
          </w:tcPr>
          <w:p w14:paraId="0302BBC8" w14:textId="77777777" w:rsidR="00095371" w:rsidRPr="00E9117C" w:rsidRDefault="00095371">
            <w:pPr>
              <w:tabs>
                <w:tab w:val="left" w:pos="3090"/>
                <w:tab w:val="left" w:pos="4860"/>
              </w:tabs>
              <w:spacing w:line="240" w:lineRule="auto"/>
              <w:rPr>
                <w:rFonts w:ascii="Browallia New" w:hAnsi="Browallia New" w:cs="Browallia New"/>
                <w:snapToGrid w:val="0"/>
                <w:sz w:val="28"/>
                <w:szCs w:val="28"/>
                <w:cs/>
                <w:lang w:eastAsia="th-TH"/>
              </w:rPr>
            </w:pPr>
          </w:p>
        </w:tc>
        <w:tc>
          <w:tcPr>
            <w:tcW w:w="4381" w:type="dxa"/>
            <w:gridSpan w:val="2"/>
          </w:tcPr>
          <w:p w14:paraId="6D4096DA" w14:textId="7C04989D" w:rsidR="00AF598D" w:rsidRPr="00E9117C" w:rsidRDefault="00AF598D" w:rsidP="001E52A7">
            <w:pPr>
              <w:pBdr>
                <w:bottom w:val="single" w:sz="4" w:space="1" w:color="auto"/>
              </w:pBdr>
              <w:tabs>
                <w:tab w:val="clear" w:pos="1644"/>
                <w:tab w:val="left" w:pos="1512"/>
              </w:tabs>
              <w:spacing w:line="240" w:lineRule="auto"/>
              <w:ind w:right="-12"/>
              <w:jc w:val="center"/>
              <w:rPr>
                <w:rFonts w:ascii="Browallia New" w:hAnsi="Browallia New" w:cs="Browallia New"/>
                <w:snapToGrid w:val="0"/>
                <w:sz w:val="28"/>
                <w:szCs w:val="28"/>
                <w:cs/>
                <w:lang w:eastAsia="th-TH"/>
              </w:rPr>
            </w:pPr>
            <w:r w:rsidRPr="00E9117C">
              <w:rPr>
                <w:rFonts w:ascii="Browallia New" w:hAnsi="Browallia New" w:cs="Browallia New"/>
                <w:snapToGrid w:val="0"/>
                <w:sz w:val="28"/>
                <w:szCs w:val="28"/>
                <w:cs/>
                <w:lang w:eastAsia="th-TH"/>
              </w:rPr>
              <w:t>ข้อมูล</w:t>
            </w:r>
            <w:r w:rsidRPr="00E9117C">
              <w:rPr>
                <w:rFonts w:ascii="Browallia New" w:hAnsi="Browallia New" w:cs="Browallia New"/>
                <w:sz w:val="28"/>
                <w:szCs w:val="28"/>
                <w:cs/>
                <w:lang w:val="en-GB"/>
              </w:rPr>
              <w:t>ทางการ</w:t>
            </w:r>
            <w:r w:rsidRPr="00E9117C">
              <w:rPr>
                <w:rFonts w:ascii="Browallia New" w:hAnsi="Browallia New" w:cs="Browallia New"/>
                <w:snapToGrid w:val="0"/>
                <w:sz w:val="28"/>
                <w:szCs w:val="28"/>
                <w:cs/>
                <w:lang w:eastAsia="th-TH"/>
              </w:rPr>
              <w:t>เงินเฉพาะบริษัท</w:t>
            </w:r>
          </w:p>
        </w:tc>
      </w:tr>
      <w:tr w:rsidR="007D07D6" w:rsidRPr="007E5657" w14:paraId="00565DAE" w14:textId="77777777" w:rsidTr="004821B8">
        <w:trPr>
          <w:trHeight w:val="57"/>
        </w:trPr>
        <w:tc>
          <w:tcPr>
            <w:tcW w:w="4605" w:type="dxa"/>
          </w:tcPr>
          <w:p w14:paraId="75730DA9" w14:textId="77777777" w:rsidR="007D07D6" w:rsidRPr="007E5657" w:rsidRDefault="007D07D6">
            <w:pPr>
              <w:tabs>
                <w:tab w:val="left" w:pos="3090"/>
                <w:tab w:val="left" w:pos="4860"/>
              </w:tabs>
              <w:spacing w:line="240" w:lineRule="auto"/>
              <w:rPr>
                <w:rFonts w:ascii="Browallia New" w:hAnsi="Browallia New" w:cs="Browallia New"/>
                <w:snapToGrid w:val="0"/>
                <w:sz w:val="28"/>
                <w:szCs w:val="28"/>
                <w:cs/>
                <w:lang w:val="en-GB" w:eastAsia="th-TH"/>
              </w:rPr>
            </w:pPr>
          </w:p>
        </w:tc>
        <w:tc>
          <w:tcPr>
            <w:tcW w:w="2274" w:type="dxa"/>
          </w:tcPr>
          <w:p w14:paraId="0EF2D6C9" w14:textId="48AB4587" w:rsidR="00590D83" w:rsidRPr="007E5657" w:rsidRDefault="002E70E3" w:rsidP="003C6A6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C6A69">
              <w:rPr>
                <w:rFonts w:ascii="Browallia New" w:eastAsia="Arial Unicode MS" w:hAnsi="Browallia New" w:cs="Browallia New"/>
                <w:sz w:val="28"/>
                <w:szCs w:val="28"/>
                <w:cs/>
                <w:lang w:val="en-ZA"/>
              </w:rPr>
              <w:t>เงินให้กู้ยืม</w:t>
            </w:r>
            <w:r w:rsidRPr="003C6A69">
              <w:rPr>
                <w:rFonts w:ascii="Browallia New" w:eastAsia="Arial Unicode MS" w:hAnsi="Browallia New" w:cs="Browallia New" w:hint="cs"/>
                <w:sz w:val="28"/>
                <w:szCs w:val="28"/>
                <w:cs/>
                <w:lang w:val="en-ZA"/>
              </w:rPr>
              <w:t>ระยะสั้น</w:t>
            </w:r>
          </w:p>
        </w:tc>
        <w:tc>
          <w:tcPr>
            <w:tcW w:w="2107" w:type="dxa"/>
          </w:tcPr>
          <w:p w14:paraId="59DFF8BD" w14:textId="0A60482F" w:rsidR="007D07D6" w:rsidRPr="007E5657" w:rsidRDefault="002E70E3" w:rsidP="003C6A6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C6A69">
              <w:rPr>
                <w:rFonts w:ascii="Browallia New" w:eastAsia="Arial Unicode MS" w:hAnsi="Browallia New" w:cs="Browallia New"/>
                <w:sz w:val="28"/>
                <w:szCs w:val="28"/>
                <w:cs/>
                <w:lang w:val="en-ZA"/>
              </w:rPr>
              <w:t>เงินให้กู้ยืม</w:t>
            </w:r>
            <w:r w:rsidRPr="003C6A69">
              <w:rPr>
                <w:rFonts w:ascii="Browallia New" w:eastAsia="Arial Unicode MS" w:hAnsi="Browallia New" w:cs="Browallia New" w:hint="cs"/>
                <w:sz w:val="28"/>
                <w:szCs w:val="28"/>
                <w:cs/>
                <w:lang w:val="en-ZA"/>
              </w:rPr>
              <w:t>ระยะยาว</w:t>
            </w:r>
          </w:p>
        </w:tc>
      </w:tr>
      <w:tr w:rsidR="002E70E3" w:rsidRPr="007E5657" w14:paraId="54BA5835" w14:textId="77777777" w:rsidTr="004821B8">
        <w:trPr>
          <w:trHeight w:val="57"/>
        </w:trPr>
        <w:tc>
          <w:tcPr>
            <w:tcW w:w="4605" w:type="dxa"/>
          </w:tcPr>
          <w:p w14:paraId="176F7D34" w14:textId="77777777" w:rsidR="002E70E3" w:rsidRPr="007E5657" w:rsidRDefault="002E70E3" w:rsidP="002E70E3">
            <w:pPr>
              <w:tabs>
                <w:tab w:val="left" w:pos="3090"/>
                <w:tab w:val="left" w:pos="4860"/>
              </w:tabs>
              <w:spacing w:line="240" w:lineRule="auto"/>
              <w:rPr>
                <w:rFonts w:ascii="Browallia New" w:hAnsi="Browallia New" w:cs="Browallia New"/>
                <w:snapToGrid w:val="0"/>
                <w:sz w:val="28"/>
                <w:szCs w:val="28"/>
                <w:cs/>
                <w:lang w:val="en-GB" w:eastAsia="th-TH"/>
              </w:rPr>
            </w:pPr>
          </w:p>
        </w:tc>
        <w:tc>
          <w:tcPr>
            <w:tcW w:w="2274" w:type="dxa"/>
          </w:tcPr>
          <w:p w14:paraId="2B22E186" w14:textId="77777777" w:rsidR="002E70E3" w:rsidRPr="007E5657" w:rsidRDefault="002E70E3" w:rsidP="002E70E3">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7" w:type="dxa"/>
          </w:tcPr>
          <w:p w14:paraId="74329CE8" w14:textId="77777777" w:rsidR="002E70E3" w:rsidRPr="007E5657" w:rsidRDefault="002E70E3" w:rsidP="002E70E3">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F598D" w:rsidRPr="007E5657" w14:paraId="20B6B492" w14:textId="77777777" w:rsidTr="004821B8">
        <w:trPr>
          <w:trHeight w:val="57"/>
        </w:trPr>
        <w:tc>
          <w:tcPr>
            <w:tcW w:w="4605" w:type="dxa"/>
          </w:tcPr>
          <w:p w14:paraId="284A0B7C" w14:textId="15C76960" w:rsidR="00AF598D" w:rsidRPr="0072553E" w:rsidRDefault="00AF598D">
            <w:pPr>
              <w:spacing w:line="240" w:lineRule="auto"/>
              <w:rPr>
                <w:rFonts w:ascii="Browallia New" w:hAnsi="Browallia New" w:cs="Browallia New"/>
                <w:sz w:val="28"/>
                <w:szCs w:val="28"/>
              </w:rPr>
            </w:pPr>
            <w:r w:rsidRPr="007E5657">
              <w:rPr>
                <w:rFonts w:ascii="Browallia New" w:hAnsi="Browallia New" w:cs="Browallia New"/>
                <w:sz w:val="28"/>
                <w:szCs w:val="28"/>
                <w:cs/>
                <w:lang w:val="en-GB"/>
              </w:rPr>
              <w:t xml:space="preserve">ยอดคงเหลือ ณ วันที่ </w:t>
            </w:r>
            <w:r w:rsidRPr="007E5657">
              <w:rPr>
                <w:rFonts w:ascii="Browallia New" w:hAnsi="Browallia New" w:cs="Browallia New"/>
                <w:sz w:val="28"/>
                <w:szCs w:val="28"/>
                <w:lang w:val="en-GB"/>
              </w:rPr>
              <w:t>1</w:t>
            </w:r>
            <w:r w:rsidRPr="007E5657">
              <w:rPr>
                <w:rFonts w:ascii="Browallia New" w:hAnsi="Browallia New" w:cs="Browallia New"/>
                <w:sz w:val="28"/>
                <w:szCs w:val="28"/>
                <w:cs/>
                <w:lang w:val="en-GB"/>
              </w:rPr>
              <w:t xml:space="preserve"> มกราคม</w:t>
            </w:r>
            <w:r w:rsidRPr="007E5657">
              <w:rPr>
                <w:rFonts w:ascii="Browallia New" w:hAnsi="Browallia New" w:cs="Browallia New"/>
                <w:sz w:val="28"/>
                <w:szCs w:val="28"/>
                <w:lang w:val="en-GB"/>
              </w:rPr>
              <w:t xml:space="preserve"> </w:t>
            </w:r>
            <w:r w:rsidR="007678DD">
              <w:rPr>
                <w:rFonts w:ascii="Browallia New" w:hAnsi="Browallia New" w:cs="Browallia New"/>
                <w:sz w:val="28"/>
                <w:szCs w:val="28"/>
                <w:lang w:val="en-GB"/>
              </w:rPr>
              <w:t>2569</w:t>
            </w:r>
          </w:p>
        </w:tc>
        <w:tc>
          <w:tcPr>
            <w:tcW w:w="2274" w:type="dxa"/>
          </w:tcPr>
          <w:p w14:paraId="25BAD232" w14:textId="3D1FE9BE" w:rsidR="00400695" w:rsidRPr="00E9117C" w:rsidRDefault="00E61209" w:rsidP="00590D83">
            <w:pPr>
              <w:tabs>
                <w:tab w:val="clear" w:pos="1644"/>
                <w:tab w:val="left" w:pos="1512"/>
              </w:tabs>
              <w:spacing w:line="240" w:lineRule="auto"/>
              <w:ind w:right="-12"/>
              <w:jc w:val="right"/>
              <w:rPr>
                <w:rFonts w:ascii="Browallia New" w:hAnsi="Browallia New" w:cs="Browallia New"/>
                <w:sz w:val="28"/>
                <w:szCs w:val="28"/>
              </w:rPr>
            </w:pPr>
            <w:r w:rsidRPr="00E61209">
              <w:rPr>
                <w:rFonts w:ascii="Browallia New" w:hAnsi="Browallia New" w:cs="Browallia New"/>
                <w:sz w:val="28"/>
                <w:szCs w:val="28"/>
              </w:rPr>
              <w:t>45,000</w:t>
            </w:r>
          </w:p>
        </w:tc>
        <w:tc>
          <w:tcPr>
            <w:tcW w:w="2107" w:type="dxa"/>
          </w:tcPr>
          <w:p w14:paraId="3BA76ABD" w14:textId="730A46D8" w:rsidR="00AF598D" w:rsidRPr="00940529" w:rsidRDefault="00940529">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w:t>
            </w:r>
          </w:p>
        </w:tc>
      </w:tr>
      <w:tr w:rsidR="00D713D7" w:rsidRPr="007E5657" w14:paraId="7F991829" w14:textId="77777777" w:rsidTr="004821B8">
        <w:trPr>
          <w:trHeight w:val="57"/>
        </w:trPr>
        <w:tc>
          <w:tcPr>
            <w:tcW w:w="4605" w:type="dxa"/>
          </w:tcPr>
          <w:p w14:paraId="5D6E49C4" w14:textId="150F19F4" w:rsidR="00D713D7" w:rsidRPr="007A3E24" w:rsidRDefault="00EA4044">
            <w:pPr>
              <w:spacing w:line="240" w:lineRule="auto"/>
              <w:rPr>
                <w:rFonts w:ascii="Browallia New" w:hAnsi="Browallia New" w:cs="Browallia New"/>
                <w:sz w:val="28"/>
                <w:szCs w:val="28"/>
                <w:cs/>
                <w:lang w:val="en-GB"/>
              </w:rPr>
            </w:pPr>
            <w:r w:rsidRPr="007A3E24">
              <w:rPr>
                <w:rFonts w:ascii="Browallia New" w:hAnsi="Browallia New" w:cs="Browallia New"/>
                <w:sz w:val="28"/>
                <w:szCs w:val="28"/>
                <w:cs/>
                <w:lang w:val="en-GB"/>
              </w:rPr>
              <w:t>ให้เงินกู้ยืมเพิ่ม</w:t>
            </w:r>
          </w:p>
        </w:tc>
        <w:tc>
          <w:tcPr>
            <w:tcW w:w="2274" w:type="dxa"/>
          </w:tcPr>
          <w:p w14:paraId="2C8F38DD" w14:textId="548EBDC3" w:rsidR="00400695" w:rsidRDefault="00400695" w:rsidP="00400695">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33,000</w:t>
            </w:r>
          </w:p>
        </w:tc>
        <w:tc>
          <w:tcPr>
            <w:tcW w:w="2107" w:type="dxa"/>
          </w:tcPr>
          <w:p w14:paraId="6B10D3C5" w14:textId="2691A365" w:rsidR="00D713D7" w:rsidRPr="00996E69" w:rsidRDefault="00622C01" w:rsidP="00400695">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w:t>
            </w:r>
          </w:p>
        </w:tc>
      </w:tr>
      <w:tr w:rsidR="002E70E3" w:rsidRPr="007E5657" w14:paraId="4DD86010" w14:textId="77777777" w:rsidTr="004821B8">
        <w:trPr>
          <w:trHeight w:val="57"/>
        </w:trPr>
        <w:tc>
          <w:tcPr>
            <w:tcW w:w="4605" w:type="dxa"/>
          </w:tcPr>
          <w:p w14:paraId="02FDDD54" w14:textId="0CB86176" w:rsidR="002E70E3" w:rsidRDefault="002E70E3" w:rsidP="002E70E3">
            <w:pPr>
              <w:spacing w:line="240" w:lineRule="auto"/>
              <w:rPr>
                <w:rFonts w:ascii="Browallia New" w:hAnsi="Browallia New" w:cs="Browallia New"/>
                <w:sz w:val="28"/>
                <w:szCs w:val="28"/>
                <w:cs/>
                <w:lang w:val="en-GB"/>
              </w:rPr>
            </w:pPr>
            <w:r>
              <w:rPr>
                <w:rFonts w:ascii="Browallia New" w:hAnsi="Browallia New" w:cs="Browallia New" w:hint="cs"/>
                <w:sz w:val="28"/>
                <w:szCs w:val="28"/>
                <w:cs/>
              </w:rPr>
              <w:t>จัดประเภทเป็นระยะยาว</w:t>
            </w:r>
          </w:p>
        </w:tc>
        <w:tc>
          <w:tcPr>
            <w:tcW w:w="2274" w:type="dxa"/>
          </w:tcPr>
          <w:p w14:paraId="6020A02D" w14:textId="03E5B5FE" w:rsidR="002E70E3" w:rsidRDefault="002E70E3" w:rsidP="002E70E3">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w:t>
            </w:r>
            <w:r w:rsidRPr="007B08FC">
              <w:rPr>
                <w:rFonts w:ascii="Browallia New" w:hAnsi="Browallia New" w:cs="Browallia New"/>
                <w:sz w:val="28"/>
                <w:szCs w:val="28"/>
              </w:rPr>
              <w:t>78</w:t>
            </w:r>
            <w:r>
              <w:rPr>
                <w:rFonts w:ascii="Browallia New" w:hAnsi="Browallia New" w:cs="Browallia New"/>
                <w:sz w:val="28"/>
                <w:szCs w:val="28"/>
              </w:rPr>
              <w:t>,000)</w:t>
            </w:r>
          </w:p>
        </w:tc>
        <w:tc>
          <w:tcPr>
            <w:tcW w:w="2107" w:type="dxa"/>
          </w:tcPr>
          <w:p w14:paraId="5EADD52F" w14:textId="423958A4" w:rsidR="002E70E3" w:rsidRPr="007B08FC" w:rsidRDefault="00622C01" w:rsidP="002E70E3">
            <w:pPr>
              <w:tabs>
                <w:tab w:val="clear" w:pos="1644"/>
                <w:tab w:val="left" w:pos="1512"/>
              </w:tabs>
              <w:spacing w:line="240" w:lineRule="auto"/>
              <w:ind w:right="-12"/>
              <w:jc w:val="right"/>
              <w:rPr>
                <w:rFonts w:ascii="Browallia New" w:hAnsi="Browallia New" w:cs="Browallia New"/>
                <w:sz w:val="28"/>
                <w:szCs w:val="28"/>
              </w:rPr>
            </w:pPr>
            <w:r w:rsidRPr="00622C01">
              <w:rPr>
                <w:rFonts w:ascii="Browallia New" w:hAnsi="Browallia New" w:cs="Browallia New"/>
                <w:sz w:val="28"/>
                <w:szCs w:val="28"/>
              </w:rPr>
              <w:t>78,000</w:t>
            </w:r>
          </w:p>
        </w:tc>
      </w:tr>
      <w:tr w:rsidR="002E70E3" w:rsidRPr="007E5657" w14:paraId="55ABC35F" w14:textId="77777777" w:rsidTr="004821B8">
        <w:trPr>
          <w:trHeight w:val="57"/>
        </w:trPr>
        <w:tc>
          <w:tcPr>
            <w:tcW w:w="4605" w:type="dxa"/>
          </w:tcPr>
          <w:p w14:paraId="6819C7D7" w14:textId="34E1BBB9" w:rsidR="002E70E3" w:rsidRDefault="00E61209" w:rsidP="002E70E3">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ยอดคงเหลือ ณ 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2569</w:t>
            </w:r>
          </w:p>
        </w:tc>
        <w:tc>
          <w:tcPr>
            <w:tcW w:w="2274" w:type="dxa"/>
          </w:tcPr>
          <w:p w14:paraId="4014845B" w14:textId="01D2946A" w:rsidR="002E70E3" w:rsidRDefault="003C6A69" w:rsidP="00573F2E">
            <w:pPr>
              <w:pBdr>
                <w:top w:val="single" w:sz="4" w:space="1" w:color="auto"/>
                <w:bottom w:val="single" w:sz="12" w:space="1" w:color="auto"/>
              </w:pBd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w:t>
            </w:r>
          </w:p>
        </w:tc>
        <w:tc>
          <w:tcPr>
            <w:tcW w:w="2107" w:type="dxa"/>
          </w:tcPr>
          <w:p w14:paraId="6E267D8F" w14:textId="75DD2F74" w:rsidR="002E70E3" w:rsidRPr="007B08FC" w:rsidRDefault="00622C01" w:rsidP="00573F2E">
            <w:pPr>
              <w:pBdr>
                <w:top w:val="single" w:sz="4" w:space="1" w:color="auto"/>
                <w:bottom w:val="single" w:sz="12" w:space="1" w:color="auto"/>
              </w:pBdr>
              <w:tabs>
                <w:tab w:val="clear" w:pos="1644"/>
                <w:tab w:val="left" w:pos="1512"/>
              </w:tabs>
              <w:spacing w:line="240" w:lineRule="auto"/>
              <w:ind w:right="-12"/>
              <w:jc w:val="right"/>
              <w:rPr>
                <w:rFonts w:ascii="Browallia New" w:hAnsi="Browallia New" w:cs="Browallia New"/>
                <w:sz w:val="28"/>
                <w:szCs w:val="28"/>
                <w:cs/>
              </w:rPr>
            </w:pPr>
            <w:r w:rsidRPr="00622C01">
              <w:rPr>
                <w:rFonts w:ascii="Browallia New" w:hAnsi="Browallia New" w:cs="Browallia New"/>
                <w:sz w:val="28"/>
                <w:szCs w:val="28"/>
              </w:rPr>
              <w:t>78,000</w:t>
            </w:r>
          </w:p>
        </w:tc>
      </w:tr>
    </w:tbl>
    <w:p w14:paraId="5485C622" w14:textId="77777777" w:rsidR="00EA0F78" w:rsidRDefault="00EA0F78"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5ACA0BA0" w14:textId="557D2AB2" w:rsidR="00FB7EDD" w:rsidRDefault="007F2819"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7E5657">
        <w:rPr>
          <w:rFonts w:ascii="Browallia New" w:eastAsia="Cordia New" w:hAnsi="Browallia New" w:cs="Browallia New"/>
          <w:color w:val="000000"/>
          <w:sz w:val="28"/>
          <w:szCs w:val="28"/>
          <w:cs/>
          <w:lang w:val="en-GB" w:eastAsia="th-TH"/>
        </w:rPr>
        <w:t xml:space="preserve">ณ วันที่ </w:t>
      </w:r>
      <w:r w:rsidR="00F9480D" w:rsidRPr="001F047F">
        <w:rPr>
          <w:rFonts w:ascii="Browallia New" w:eastAsia="Arial Unicode MS" w:hAnsi="Browallia New" w:cs="Browallia New"/>
          <w:sz w:val="28"/>
          <w:szCs w:val="28"/>
        </w:rPr>
        <w:t xml:space="preserve">30 </w:t>
      </w:r>
      <w:r w:rsidR="00F9480D" w:rsidRPr="001F047F">
        <w:rPr>
          <w:rFonts w:ascii="Browallia New" w:eastAsia="Arial Unicode MS" w:hAnsi="Browallia New" w:cs="Browallia New"/>
          <w:sz w:val="28"/>
          <w:szCs w:val="28"/>
          <w:cs/>
        </w:rPr>
        <w:t>มิถุนายน</w:t>
      </w:r>
      <w:r w:rsidR="00F9480D" w:rsidRPr="001F047F">
        <w:rPr>
          <w:rFonts w:ascii="Browallia New" w:eastAsia="Arial Unicode MS" w:hAnsi="Browallia New" w:cs="Browallia New"/>
          <w:sz w:val="28"/>
          <w:szCs w:val="28"/>
          <w:cs/>
          <w:lang w:val="en-ZA"/>
        </w:rPr>
        <w:t xml:space="preserve"> </w:t>
      </w:r>
      <w:r w:rsidR="0072553E">
        <w:rPr>
          <w:rFonts w:ascii="Browallia New" w:eastAsia="Arial Unicode MS" w:hAnsi="Browallia New" w:cs="Browallia New"/>
          <w:sz w:val="28"/>
          <w:szCs w:val="28"/>
        </w:rPr>
        <w:t xml:space="preserve">2569 </w:t>
      </w:r>
      <w:r w:rsidRPr="007E5657">
        <w:rPr>
          <w:rFonts w:ascii="Browallia New" w:eastAsia="Cordia New" w:hAnsi="Browallia New" w:cs="Browallia New"/>
          <w:color w:val="000000"/>
          <w:sz w:val="28"/>
          <w:szCs w:val="28"/>
          <w:cs/>
          <w:lang w:val="en-GB" w:eastAsia="th-TH"/>
        </w:rPr>
        <w:t>ยอดคงเหลือของเงินให้กู้ยืมแก่</w:t>
      </w:r>
      <w:r w:rsidR="006A0EA6" w:rsidRPr="007E5657">
        <w:rPr>
          <w:rFonts w:ascii="Browallia New" w:eastAsia="Cordia New" w:hAnsi="Browallia New" w:cs="Browallia New"/>
          <w:color w:val="000000"/>
          <w:sz w:val="28"/>
          <w:szCs w:val="28"/>
          <w:cs/>
          <w:lang w:val="en-GB" w:eastAsia="th-TH"/>
        </w:rPr>
        <w:t>บริษัทย่อย</w:t>
      </w:r>
      <w:r w:rsidRPr="007E5657">
        <w:rPr>
          <w:rFonts w:ascii="Browallia New" w:eastAsia="Cordia New" w:hAnsi="Browallia New" w:cs="Browallia New"/>
          <w:color w:val="000000"/>
          <w:sz w:val="28"/>
          <w:szCs w:val="28"/>
          <w:cs/>
          <w:lang w:val="en-GB" w:eastAsia="th-TH"/>
        </w:rPr>
        <w:t>เป็นเงินให้กู้ยืมที่ไม่มีหลักประกันใน</w:t>
      </w:r>
      <w:r w:rsidR="00194399">
        <w:rPr>
          <w:rFonts w:ascii="Browallia New" w:eastAsia="Cordia New" w:hAnsi="Browallia New" w:cs="Browallia New"/>
          <w:color w:val="000000"/>
          <w:sz w:val="28"/>
          <w:szCs w:val="28"/>
          <w:cs/>
          <w:lang w:val="en-GB" w:eastAsia="th-TH"/>
        </w:rPr>
        <w:br/>
      </w:r>
      <w:r w:rsidRPr="00194399">
        <w:rPr>
          <w:rFonts w:ascii="Browallia New" w:eastAsia="Cordia New" w:hAnsi="Browallia New" w:cs="Browallia New"/>
          <w:color w:val="000000"/>
          <w:spacing w:val="-4"/>
          <w:sz w:val="28"/>
          <w:szCs w:val="28"/>
          <w:cs/>
          <w:lang w:val="en-GB" w:eastAsia="th-TH"/>
        </w:rPr>
        <w:t>สกุลเงินบาท มีอัตราดอกเบี้ย</w:t>
      </w:r>
      <w:r w:rsidR="00BF1B4D" w:rsidRPr="00194399">
        <w:rPr>
          <w:rFonts w:ascii="Browallia New" w:eastAsia="Cordia New" w:hAnsi="Browallia New" w:cs="Browallia New" w:hint="cs"/>
          <w:color w:val="000000"/>
          <w:spacing w:val="-4"/>
          <w:sz w:val="28"/>
          <w:szCs w:val="28"/>
          <w:cs/>
          <w:lang w:val="en-GB" w:eastAsia="th-TH"/>
        </w:rPr>
        <w:t>ร้อยละ</w:t>
      </w:r>
      <w:r w:rsidR="00D3612A" w:rsidRPr="00194399">
        <w:rPr>
          <w:rFonts w:ascii="Browallia New" w:eastAsia="Cordia New" w:hAnsi="Browallia New" w:cs="Browallia New"/>
          <w:color w:val="000000"/>
          <w:spacing w:val="-4"/>
          <w:sz w:val="28"/>
          <w:szCs w:val="28"/>
          <w:lang w:val="en-GB" w:eastAsia="th-TH"/>
        </w:rPr>
        <w:t xml:space="preserve"> </w:t>
      </w:r>
      <w:r w:rsidR="001352A7" w:rsidRPr="00194399">
        <w:rPr>
          <w:rFonts w:ascii="Browallia New" w:eastAsia="Cordia New" w:hAnsi="Browallia New" w:cs="Browallia New"/>
          <w:color w:val="000000"/>
          <w:spacing w:val="-4"/>
          <w:sz w:val="28"/>
          <w:szCs w:val="28"/>
          <w:lang w:val="en-GB" w:eastAsia="th-TH"/>
        </w:rPr>
        <w:t xml:space="preserve">MLR+0.05 </w:t>
      </w:r>
      <w:r w:rsidR="001352A7" w:rsidRPr="00194399">
        <w:rPr>
          <w:rFonts w:ascii="Browallia New" w:eastAsia="Cordia New" w:hAnsi="Browallia New" w:cs="Browallia New" w:hint="cs"/>
          <w:color w:val="000000"/>
          <w:spacing w:val="-4"/>
          <w:sz w:val="28"/>
          <w:szCs w:val="28"/>
          <w:cs/>
          <w:lang w:val="en-GB" w:eastAsia="th-TH"/>
        </w:rPr>
        <w:t>และ</w:t>
      </w:r>
      <w:r w:rsidRPr="00194399">
        <w:rPr>
          <w:rFonts w:ascii="Browallia New" w:eastAsia="Cordia New" w:hAnsi="Browallia New" w:cs="Browallia New"/>
          <w:color w:val="000000"/>
          <w:spacing w:val="-4"/>
          <w:sz w:val="28"/>
          <w:szCs w:val="28"/>
          <w:cs/>
          <w:lang w:val="en-GB" w:eastAsia="th-TH"/>
        </w:rPr>
        <w:t xml:space="preserve">ร้อยละ </w:t>
      </w:r>
      <w:r w:rsidR="00495362" w:rsidRPr="00495362">
        <w:rPr>
          <w:rFonts w:ascii="Browallia New" w:eastAsia="Cordia New" w:hAnsi="Browallia New" w:cs="Browallia New"/>
          <w:color w:val="000000"/>
          <w:spacing w:val="-4"/>
          <w:sz w:val="28"/>
          <w:szCs w:val="28"/>
          <w:lang w:eastAsia="th-TH"/>
        </w:rPr>
        <w:t>6.40</w:t>
      </w:r>
      <w:r w:rsidR="00FF4C08" w:rsidRPr="00495362">
        <w:rPr>
          <w:rFonts w:ascii="Browallia New" w:eastAsia="Cordia New" w:hAnsi="Browallia New" w:cs="Browallia New"/>
          <w:color w:val="000000"/>
          <w:spacing w:val="-4"/>
          <w:sz w:val="28"/>
          <w:szCs w:val="28"/>
          <w:lang w:eastAsia="th-TH"/>
        </w:rPr>
        <w:t xml:space="preserve"> </w:t>
      </w:r>
      <w:r w:rsidR="0084748A">
        <w:rPr>
          <w:rFonts w:ascii="Browallia New" w:eastAsia="Cordia New" w:hAnsi="Browallia New" w:cs="Browallia New"/>
          <w:color w:val="000000"/>
          <w:spacing w:val="-4"/>
          <w:sz w:val="28"/>
          <w:szCs w:val="28"/>
          <w:lang w:eastAsia="th-TH"/>
        </w:rPr>
        <w:t>-</w:t>
      </w:r>
      <w:r w:rsidR="00FF4C08" w:rsidRPr="00495362">
        <w:rPr>
          <w:rFonts w:ascii="Browallia New" w:eastAsia="Cordia New" w:hAnsi="Browallia New" w:cs="Browallia New"/>
          <w:color w:val="000000"/>
          <w:spacing w:val="-4"/>
          <w:sz w:val="28"/>
          <w:szCs w:val="28"/>
          <w:lang w:eastAsia="th-TH"/>
        </w:rPr>
        <w:t xml:space="preserve"> </w:t>
      </w:r>
      <w:r w:rsidR="00495362">
        <w:rPr>
          <w:rFonts w:ascii="Browallia New" w:eastAsia="Cordia New" w:hAnsi="Browallia New" w:cs="Browallia New"/>
          <w:color w:val="000000"/>
          <w:spacing w:val="-4"/>
          <w:sz w:val="28"/>
          <w:szCs w:val="28"/>
          <w:lang w:eastAsia="th-TH"/>
        </w:rPr>
        <w:t>6.50</w:t>
      </w:r>
      <w:r>
        <w:rPr>
          <w:rFonts w:ascii="Browallia New" w:eastAsia="Cordia New" w:hAnsi="Browallia New" w:cs="Browallia New"/>
          <w:color w:val="000000"/>
          <w:spacing w:val="-4"/>
          <w:sz w:val="28"/>
          <w:szCs w:val="28"/>
          <w:cs/>
          <w:lang w:eastAsia="th-TH"/>
        </w:rPr>
        <w:t xml:space="preserve"> </w:t>
      </w:r>
      <w:r w:rsidRPr="00194399">
        <w:rPr>
          <w:rFonts w:ascii="Browallia New" w:eastAsia="Cordia New" w:hAnsi="Browallia New" w:cs="Browallia New"/>
          <w:color w:val="000000"/>
          <w:spacing w:val="-4"/>
          <w:sz w:val="28"/>
          <w:szCs w:val="28"/>
          <w:cs/>
          <w:lang w:val="en-GB" w:eastAsia="th-TH"/>
        </w:rPr>
        <w:t>ต่อปี (</w:t>
      </w:r>
      <w:r w:rsidR="007E5657" w:rsidRPr="00194399">
        <w:rPr>
          <w:rFonts w:ascii="Browallia New" w:eastAsia="Cordia New" w:hAnsi="Browallia New" w:cs="Browallia New"/>
          <w:color w:val="000000"/>
          <w:spacing w:val="-4"/>
          <w:sz w:val="28"/>
          <w:szCs w:val="28"/>
          <w:lang w:eastAsia="th-TH"/>
        </w:rPr>
        <w:t>31</w:t>
      </w:r>
      <w:r w:rsidRPr="00194399">
        <w:rPr>
          <w:rFonts w:ascii="Browallia New" w:eastAsia="Cordia New" w:hAnsi="Browallia New" w:cs="Browallia New"/>
          <w:color w:val="000000"/>
          <w:spacing w:val="-4"/>
          <w:sz w:val="28"/>
          <w:szCs w:val="28"/>
          <w:cs/>
          <w:lang w:val="en-GB" w:eastAsia="th-TH"/>
        </w:rPr>
        <w:t xml:space="preserve"> ธันวาคม </w:t>
      </w:r>
      <w:r w:rsidR="007E5657" w:rsidRPr="00194399">
        <w:rPr>
          <w:rFonts w:ascii="Browallia New" w:eastAsia="Cordia New" w:hAnsi="Browallia New" w:cs="Browallia New"/>
          <w:color w:val="000000"/>
          <w:spacing w:val="-4"/>
          <w:sz w:val="28"/>
          <w:szCs w:val="28"/>
          <w:lang w:eastAsia="th-TH"/>
        </w:rPr>
        <w:t>256</w:t>
      </w:r>
      <w:r w:rsidR="00EA764E">
        <w:rPr>
          <w:rFonts w:ascii="Browallia New" w:eastAsia="Cordia New" w:hAnsi="Browallia New" w:cs="Browallia New"/>
          <w:color w:val="000000"/>
          <w:spacing w:val="-4"/>
          <w:sz w:val="28"/>
          <w:szCs w:val="28"/>
          <w:lang w:eastAsia="th-TH"/>
        </w:rPr>
        <w:t>8</w:t>
      </w:r>
      <w:r w:rsidRPr="00194399">
        <w:rPr>
          <w:rFonts w:ascii="Browallia New" w:eastAsia="Cordia New" w:hAnsi="Browallia New" w:cs="Browallia New"/>
          <w:color w:val="000000"/>
          <w:spacing w:val="-4"/>
          <w:sz w:val="28"/>
          <w:szCs w:val="28"/>
          <w:cs/>
          <w:lang w:val="en-GB" w:eastAsia="th-TH"/>
        </w:rPr>
        <w:t xml:space="preserve"> : ร้อยละ </w:t>
      </w:r>
      <w:r w:rsidR="008A6593" w:rsidRPr="0074790F">
        <w:rPr>
          <w:rFonts w:ascii="Browallia New" w:eastAsia="Cordia New" w:hAnsi="Browallia New" w:cs="Browallia New"/>
          <w:color w:val="000000"/>
          <w:spacing w:val="-4"/>
          <w:sz w:val="28"/>
          <w:szCs w:val="28"/>
          <w:lang w:val="en-GB" w:eastAsia="th-TH"/>
        </w:rPr>
        <w:t xml:space="preserve">MLR+0.05 </w:t>
      </w:r>
      <w:r w:rsidR="008A6593" w:rsidRPr="0074790F">
        <w:rPr>
          <w:rFonts w:ascii="Browallia New" w:eastAsia="Cordia New" w:hAnsi="Browallia New" w:cs="Browallia New" w:hint="cs"/>
          <w:color w:val="000000"/>
          <w:spacing w:val="-4"/>
          <w:sz w:val="28"/>
          <w:szCs w:val="28"/>
          <w:cs/>
          <w:lang w:val="en-GB" w:eastAsia="th-TH"/>
        </w:rPr>
        <w:t>และ</w:t>
      </w:r>
      <w:r w:rsidR="008A6593" w:rsidRPr="0074790F">
        <w:rPr>
          <w:rFonts w:ascii="Browallia New" w:eastAsia="Cordia New" w:hAnsi="Browallia New" w:cs="Browallia New"/>
          <w:color w:val="000000"/>
          <w:spacing w:val="-4"/>
          <w:sz w:val="28"/>
          <w:szCs w:val="28"/>
          <w:cs/>
          <w:lang w:val="en-GB" w:eastAsia="th-TH"/>
        </w:rPr>
        <w:t xml:space="preserve">ร้อยละ </w:t>
      </w:r>
      <w:r w:rsidR="008A6593" w:rsidRPr="0074790F">
        <w:rPr>
          <w:rFonts w:ascii="Browallia New" w:eastAsia="Cordia New" w:hAnsi="Browallia New" w:cs="Browallia New"/>
          <w:color w:val="000000"/>
          <w:spacing w:val="-4"/>
          <w:sz w:val="28"/>
          <w:szCs w:val="28"/>
          <w:lang w:eastAsia="th-TH"/>
        </w:rPr>
        <w:t>6.50</w:t>
      </w:r>
      <w:r w:rsidR="008A6593" w:rsidRPr="0074790F">
        <w:rPr>
          <w:rFonts w:ascii="Browallia New" w:eastAsia="Cordia New" w:hAnsi="Browallia New" w:cs="Browallia New"/>
          <w:color w:val="000000"/>
          <w:spacing w:val="-4"/>
          <w:sz w:val="28"/>
          <w:szCs w:val="28"/>
          <w:lang w:val="en-GB" w:eastAsia="th-TH"/>
        </w:rPr>
        <w:t xml:space="preserve"> </w:t>
      </w:r>
      <w:r w:rsidR="00BD2D1F">
        <w:rPr>
          <w:rFonts w:ascii="Browallia New" w:eastAsia="Cordia New" w:hAnsi="Browallia New" w:cs="Browallia New"/>
          <w:color w:val="000000"/>
          <w:spacing w:val="-4"/>
          <w:sz w:val="28"/>
          <w:szCs w:val="28"/>
          <w:lang w:val="en-GB" w:eastAsia="th-TH"/>
        </w:rPr>
        <w:t>-</w:t>
      </w:r>
      <w:r w:rsidR="008A6593" w:rsidRPr="0074790F">
        <w:rPr>
          <w:rFonts w:ascii="Browallia New" w:eastAsia="Cordia New" w:hAnsi="Browallia New" w:cs="Browallia New"/>
          <w:color w:val="000000"/>
          <w:spacing w:val="-4"/>
          <w:sz w:val="28"/>
          <w:szCs w:val="28"/>
          <w:lang w:val="en-GB" w:eastAsia="th-TH"/>
        </w:rPr>
        <w:t xml:space="preserve"> 7.50</w:t>
      </w:r>
      <w:r w:rsidR="008A6593" w:rsidRPr="0074790F">
        <w:rPr>
          <w:rFonts w:ascii="Browallia New" w:eastAsia="Cordia New" w:hAnsi="Browallia New" w:cs="Browallia New"/>
          <w:color w:val="000000"/>
          <w:spacing w:val="-4"/>
          <w:sz w:val="28"/>
          <w:szCs w:val="28"/>
          <w:cs/>
          <w:lang w:val="en-GB" w:eastAsia="th-TH"/>
        </w:rPr>
        <w:t xml:space="preserve"> ต่อปี</w:t>
      </w:r>
      <w:r w:rsidRPr="00194399">
        <w:rPr>
          <w:rFonts w:ascii="Browallia New" w:eastAsia="Cordia New" w:hAnsi="Browallia New" w:cs="Browallia New"/>
          <w:color w:val="000000"/>
          <w:spacing w:val="-4"/>
          <w:sz w:val="28"/>
          <w:szCs w:val="28"/>
          <w:cs/>
          <w:lang w:val="en-GB" w:eastAsia="th-TH"/>
        </w:rPr>
        <w:t>)</w:t>
      </w:r>
      <w:r w:rsidRPr="007E5657">
        <w:rPr>
          <w:rFonts w:ascii="Browallia New" w:eastAsia="Cordia New" w:hAnsi="Browallia New" w:cs="Browallia New"/>
          <w:color w:val="000000"/>
          <w:sz w:val="28"/>
          <w:szCs w:val="28"/>
          <w:cs/>
          <w:lang w:val="en-GB" w:eastAsia="th-TH"/>
        </w:rPr>
        <w:t xml:space="preserve"> เงินให้กู้ยืมดังกล่าวมีกำหนดชำระคืนเมื่อทวงถาม</w:t>
      </w:r>
    </w:p>
    <w:p w14:paraId="2FC91355" w14:textId="77777777" w:rsidR="007F2819" w:rsidRPr="005123DF" w:rsidRDefault="007F2819" w:rsidP="00FB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val="en-GB" w:eastAsia="th-TH"/>
        </w:rPr>
      </w:pPr>
    </w:p>
    <w:p w14:paraId="60603E66" w14:textId="02BECAF1" w:rsidR="00B54CB0" w:rsidRPr="005F6071" w:rsidRDefault="005F6071" w:rsidP="0054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cs/>
          <w:lang w:eastAsia="th-TH"/>
        </w:rPr>
      </w:pPr>
      <w:r>
        <w:rPr>
          <w:rFonts w:ascii="Browallia New" w:eastAsia="Cordia New" w:hAnsi="Browallia New" w:cs="Browallia New" w:hint="cs"/>
          <w:color w:val="000000"/>
          <w:sz w:val="28"/>
          <w:szCs w:val="28"/>
          <w:cs/>
          <w:lang w:val="en-GB" w:eastAsia="th-TH"/>
        </w:rPr>
        <w:t xml:space="preserve">ณ วันที่ </w:t>
      </w:r>
      <w:r>
        <w:rPr>
          <w:rFonts w:ascii="Browallia New" w:eastAsia="Cordia New" w:hAnsi="Browallia New" w:cs="Browallia New"/>
          <w:color w:val="000000"/>
          <w:sz w:val="28"/>
          <w:szCs w:val="28"/>
          <w:lang w:eastAsia="th-TH"/>
        </w:rPr>
        <w:t xml:space="preserve">30 </w:t>
      </w:r>
      <w:r>
        <w:rPr>
          <w:rFonts w:ascii="Browallia New" w:eastAsia="Cordia New" w:hAnsi="Browallia New" w:cs="Browallia New" w:hint="cs"/>
          <w:color w:val="000000"/>
          <w:sz w:val="28"/>
          <w:szCs w:val="28"/>
          <w:cs/>
          <w:lang w:eastAsia="th-TH"/>
        </w:rPr>
        <w:t xml:space="preserve">มิถุนายน </w:t>
      </w:r>
      <w:r>
        <w:rPr>
          <w:rFonts w:ascii="Browallia New" w:eastAsia="Cordia New" w:hAnsi="Browallia New" w:cs="Browallia New"/>
          <w:color w:val="000000"/>
          <w:sz w:val="28"/>
          <w:szCs w:val="28"/>
          <w:lang w:eastAsia="th-TH"/>
        </w:rPr>
        <w:t xml:space="preserve">2569 </w:t>
      </w:r>
      <w:r>
        <w:rPr>
          <w:rFonts w:ascii="Browallia New" w:eastAsia="Cordia New" w:hAnsi="Browallia New" w:cs="Browallia New" w:hint="cs"/>
          <w:color w:val="000000"/>
          <w:sz w:val="28"/>
          <w:szCs w:val="28"/>
          <w:cs/>
          <w:lang w:eastAsia="th-TH"/>
        </w:rPr>
        <w:t>บริษัทจัดประเภทเงินให้กู้ยืม</w:t>
      </w:r>
      <w:r w:rsidR="004E6AC1">
        <w:rPr>
          <w:rFonts w:ascii="Browallia New" w:eastAsia="Cordia New" w:hAnsi="Browallia New" w:cs="Browallia New" w:hint="cs"/>
          <w:color w:val="000000"/>
          <w:sz w:val="28"/>
          <w:szCs w:val="28"/>
          <w:cs/>
          <w:lang w:eastAsia="th-TH"/>
        </w:rPr>
        <w:t>แก่บริษัทย่อย</w:t>
      </w:r>
      <w:r w:rsidR="00A14DCC">
        <w:rPr>
          <w:rFonts w:ascii="Browallia New" w:eastAsia="Cordia New" w:hAnsi="Browallia New" w:cs="Browallia New" w:hint="cs"/>
          <w:color w:val="000000"/>
          <w:sz w:val="28"/>
          <w:szCs w:val="28"/>
          <w:cs/>
          <w:lang w:eastAsia="th-TH"/>
        </w:rPr>
        <w:t>ทั้งจำนวน</w:t>
      </w:r>
      <w:r w:rsidR="004E6AC1">
        <w:rPr>
          <w:rFonts w:ascii="Browallia New" w:eastAsia="Cordia New" w:hAnsi="Browallia New" w:cs="Browallia New" w:hint="cs"/>
          <w:color w:val="000000"/>
          <w:sz w:val="28"/>
          <w:szCs w:val="28"/>
          <w:cs/>
          <w:lang w:eastAsia="th-TH"/>
        </w:rPr>
        <w:t>จากระยะส</w:t>
      </w:r>
      <w:r w:rsidR="00547230">
        <w:rPr>
          <w:rFonts w:ascii="Browallia New" w:eastAsia="Cordia New" w:hAnsi="Browallia New" w:cs="Browallia New" w:hint="cs"/>
          <w:color w:val="000000"/>
          <w:sz w:val="28"/>
          <w:szCs w:val="28"/>
          <w:cs/>
          <w:lang w:eastAsia="th-TH"/>
        </w:rPr>
        <w:t>ั้</w:t>
      </w:r>
      <w:r w:rsidR="004E6AC1">
        <w:rPr>
          <w:rFonts w:ascii="Browallia New" w:eastAsia="Cordia New" w:hAnsi="Browallia New" w:cs="Browallia New" w:hint="cs"/>
          <w:color w:val="000000"/>
          <w:sz w:val="28"/>
          <w:szCs w:val="28"/>
          <w:cs/>
          <w:lang w:eastAsia="th-TH"/>
        </w:rPr>
        <w:t>น</w:t>
      </w:r>
      <w:r w:rsidR="00F3275D">
        <w:rPr>
          <w:rFonts w:ascii="Browallia New" w:eastAsia="Cordia New" w:hAnsi="Browallia New" w:cs="Browallia New" w:hint="cs"/>
          <w:color w:val="000000"/>
          <w:sz w:val="28"/>
          <w:szCs w:val="28"/>
          <w:cs/>
          <w:lang w:eastAsia="th-TH"/>
        </w:rPr>
        <w:t>เป็นระยะยาว</w:t>
      </w:r>
      <w:r w:rsidR="00547230">
        <w:rPr>
          <w:rFonts w:ascii="Browallia New" w:eastAsia="Cordia New" w:hAnsi="Browallia New" w:cs="Browallia New" w:hint="cs"/>
          <w:color w:val="000000"/>
          <w:sz w:val="28"/>
          <w:szCs w:val="28"/>
          <w:cs/>
          <w:lang w:eastAsia="th-TH"/>
        </w:rPr>
        <w:t xml:space="preserve"> </w:t>
      </w:r>
      <w:r w:rsidR="00547230" w:rsidRPr="00547230">
        <w:rPr>
          <w:rFonts w:ascii="Browallia New" w:eastAsia="Cordia New" w:hAnsi="Browallia New" w:cs="Browallia New"/>
          <w:color w:val="000000"/>
          <w:sz w:val="28"/>
          <w:szCs w:val="28"/>
          <w:cs/>
          <w:lang w:eastAsia="th-TH"/>
        </w:rPr>
        <w:t xml:space="preserve">เนื่องจากบริษัทไม่มีแผนในการเรียกชำระคืนเงินให้กู้ยืมระหว่างกันดังกล่าว ภายในระยะเวลา </w:t>
      </w:r>
      <w:r w:rsidR="00972334">
        <w:rPr>
          <w:rFonts w:ascii="Browallia New" w:eastAsia="Cordia New" w:hAnsi="Browallia New" w:cs="Browallia New"/>
          <w:color w:val="000000"/>
          <w:sz w:val="28"/>
          <w:szCs w:val="28"/>
          <w:lang w:eastAsia="th-TH"/>
        </w:rPr>
        <w:t>1</w:t>
      </w:r>
      <w:r w:rsidR="00547230" w:rsidRPr="00547230">
        <w:rPr>
          <w:rFonts w:ascii="Browallia New" w:eastAsia="Cordia New" w:hAnsi="Browallia New" w:cs="Browallia New"/>
          <w:color w:val="000000"/>
          <w:sz w:val="28"/>
          <w:szCs w:val="28"/>
          <w:cs/>
          <w:lang w:eastAsia="th-TH"/>
        </w:rPr>
        <w:t xml:space="preserve"> ปี</w:t>
      </w:r>
      <w:r w:rsidR="00A37DB6" w:rsidRPr="00A37DB6">
        <w:rPr>
          <w:rFonts w:ascii="Browallia New" w:eastAsia="Cordia New" w:hAnsi="Browallia New" w:cs="Browallia New"/>
          <w:color w:val="000000"/>
          <w:sz w:val="28"/>
          <w:szCs w:val="28"/>
          <w:cs/>
          <w:lang w:eastAsia="th-TH"/>
        </w:rPr>
        <w:t>นับจากวันที่ในงบการเงิน</w:t>
      </w:r>
    </w:p>
    <w:p w14:paraId="127FEAAE" w14:textId="25D44800" w:rsidR="00862EB7" w:rsidRDefault="00CD0829" w:rsidP="00CD0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0B7E9C5A" w14:textId="5CEC6B0B" w:rsidR="00352B69" w:rsidRPr="003F0B54" w:rsidRDefault="00352B69" w:rsidP="00352B69">
      <w:pPr>
        <w:tabs>
          <w:tab w:val="clear" w:pos="907"/>
          <w:tab w:val="left" w:pos="1350"/>
        </w:tabs>
        <w:spacing w:line="240" w:lineRule="auto"/>
        <w:ind w:left="432"/>
        <w:jc w:val="thaiDistribute"/>
        <w:rPr>
          <w:rFonts w:ascii="Browallia New" w:eastAsia="Arial Unicode MS" w:hAnsi="Browallia New" w:cs="Browallia New"/>
          <w:b/>
          <w:bCs/>
          <w:sz w:val="28"/>
          <w:szCs w:val="28"/>
        </w:rPr>
      </w:pPr>
      <w:r w:rsidRPr="003C45C4">
        <w:rPr>
          <w:rFonts w:ascii="Browallia New" w:eastAsia="Arial Unicode MS" w:hAnsi="Browallia New" w:cs="Browallia New"/>
          <w:b/>
          <w:bCs/>
          <w:sz w:val="28"/>
          <w:szCs w:val="28"/>
          <w:cs/>
          <w:lang w:val="en-ZA"/>
        </w:rPr>
        <w:t>ค่าตอบแทนกรรมการและผู้บริหาร</w:t>
      </w:r>
    </w:p>
    <w:p w14:paraId="1FCEC28D" w14:textId="77777777" w:rsidR="003A3CF9" w:rsidRDefault="003A3CF9"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6562A47B" w14:textId="68936263" w:rsidR="00123E5B" w:rsidRPr="007E5657" w:rsidRDefault="00123E5B"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val="en-GB" w:eastAsia="th-TH"/>
        </w:rPr>
        <w:t>ค่าตอบ</w:t>
      </w:r>
      <w:r w:rsidR="00BF1B4D">
        <w:rPr>
          <w:rFonts w:ascii="Browallia New" w:eastAsia="Cordia New" w:hAnsi="Browallia New" w:cs="Browallia New" w:hint="cs"/>
          <w:color w:val="000000"/>
          <w:sz w:val="28"/>
          <w:szCs w:val="28"/>
          <w:cs/>
          <w:lang w:val="en-GB" w:eastAsia="th-TH"/>
        </w:rPr>
        <w:t>แ</w:t>
      </w:r>
      <w:r w:rsidRPr="007E5657">
        <w:rPr>
          <w:rFonts w:ascii="Browallia New" w:eastAsia="Cordia New" w:hAnsi="Browallia New" w:cs="Browallia New"/>
          <w:color w:val="000000"/>
          <w:sz w:val="28"/>
          <w:szCs w:val="28"/>
          <w:cs/>
          <w:lang w:val="en-GB" w:eastAsia="th-TH"/>
        </w:rPr>
        <w:t>ทนผู้บริหารที่สำคัญ สำหรับงวด</w:t>
      </w:r>
      <w:r w:rsidR="00BC3160">
        <w:rPr>
          <w:rFonts w:ascii="Browallia New" w:eastAsia="Cordia New" w:hAnsi="Browallia New" w:cs="Browallia New" w:hint="cs"/>
          <w:color w:val="000000"/>
          <w:sz w:val="28"/>
          <w:szCs w:val="28"/>
          <w:cs/>
          <w:lang w:val="en-GB" w:eastAsia="th-TH"/>
        </w:rPr>
        <w:t>สามเดือน</w:t>
      </w:r>
      <w:r w:rsidR="00F9480D">
        <w:rPr>
          <w:rFonts w:ascii="Browallia New" w:eastAsia="Cordia New" w:hAnsi="Browallia New" w:cs="Browallia New" w:hint="cs"/>
          <w:color w:val="000000"/>
          <w:sz w:val="28"/>
          <w:szCs w:val="28"/>
          <w:cs/>
          <w:lang w:val="en-GB" w:eastAsia="th-TH"/>
        </w:rPr>
        <w:t>และหกเดือน</w:t>
      </w:r>
      <w:r w:rsidRPr="007E5657">
        <w:rPr>
          <w:rFonts w:ascii="Browallia New" w:eastAsia="Cordia New" w:hAnsi="Browallia New" w:cs="Browallia New"/>
          <w:color w:val="000000"/>
          <w:sz w:val="28"/>
          <w:szCs w:val="28"/>
          <w:cs/>
          <w:lang w:val="en-GB" w:eastAsia="th-TH"/>
        </w:rPr>
        <w:t xml:space="preserve">สิ้นสุดวันที่ </w:t>
      </w:r>
      <w:r w:rsidR="00F9480D" w:rsidRPr="001F047F">
        <w:rPr>
          <w:rFonts w:ascii="Browallia New" w:eastAsia="Arial Unicode MS" w:hAnsi="Browallia New" w:cs="Browallia New"/>
          <w:sz w:val="28"/>
          <w:szCs w:val="28"/>
        </w:rPr>
        <w:t xml:space="preserve">30 </w:t>
      </w:r>
      <w:r w:rsidR="00F9480D" w:rsidRPr="001F047F">
        <w:rPr>
          <w:rFonts w:ascii="Browallia New" w:eastAsia="Arial Unicode MS" w:hAnsi="Browallia New" w:cs="Browallia New"/>
          <w:sz w:val="28"/>
          <w:szCs w:val="28"/>
          <w:cs/>
        </w:rPr>
        <w:t>มิถุนายน</w:t>
      </w:r>
      <w:r w:rsidR="00F9480D" w:rsidRPr="001F047F">
        <w:rPr>
          <w:rFonts w:ascii="Browallia New" w:eastAsia="Arial Unicode MS" w:hAnsi="Browallia New" w:cs="Browallia New"/>
          <w:sz w:val="28"/>
          <w:szCs w:val="28"/>
          <w:cs/>
          <w:lang w:val="en-ZA"/>
        </w:rPr>
        <w:t xml:space="preserve"> </w:t>
      </w:r>
      <w:r w:rsidR="008A6593">
        <w:rPr>
          <w:rFonts w:ascii="Browallia New" w:eastAsia="Arial Unicode MS" w:hAnsi="Browallia New" w:cs="Browallia New"/>
          <w:sz w:val="28"/>
          <w:szCs w:val="28"/>
        </w:rPr>
        <w:t>2569</w:t>
      </w:r>
      <w:r w:rsidRPr="007E5657">
        <w:rPr>
          <w:rFonts w:ascii="Browallia New" w:eastAsia="Cordia New" w:hAnsi="Browallia New" w:cs="Browallia New"/>
          <w:color w:val="000000"/>
          <w:sz w:val="28"/>
          <w:szCs w:val="28"/>
          <w:cs/>
          <w:lang w:eastAsia="th-TH"/>
        </w:rPr>
        <w:t xml:space="preserve"> และ </w:t>
      </w:r>
      <w:r w:rsidRPr="007E5657">
        <w:rPr>
          <w:rFonts w:ascii="Browallia New" w:eastAsia="Cordia New" w:hAnsi="Browallia New" w:cs="Browallia New"/>
          <w:color w:val="000000"/>
          <w:sz w:val="28"/>
          <w:szCs w:val="28"/>
          <w:lang w:eastAsia="th-TH"/>
        </w:rPr>
        <w:t>256</w:t>
      </w:r>
      <w:r w:rsidR="008A6593">
        <w:rPr>
          <w:rFonts w:ascii="Browallia New" w:eastAsia="Cordia New" w:hAnsi="Browallia New" w:cs="Browallia New"/>
          <w:color w:val="000000"/>
          <w:sz w:val="28"/>
          <w:szCs w:val="28"/>
          <w:lang w:eastAsia="th-TH"/>
        </w:rPr>
        <w:t>8</w:t>
      </w:r>
      <w:r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มีดังนี้</w:t>
      </w:r>
    </w:p>
    <w:p w14:paraId="3D9F7362" w14:textId="77777777" w:rsidR="00294151" w:rsidRPr="008D04B5" w:rsidRDefault="00294151" w:rsidP="00123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eastAsia="th-TH"/>
        </w:rPr>
      </w:pPr>
    </w:p>
    <w:tbl>
      <w:tblPr>
        <w:tblW w:w="9119" w:type="dxa"/>
        <w:tblInd w:w="336" w:type="dxa"/>
        <w:tblLayout w:type="fixed"/>
        <w:tblLook w:val="0000" w:firstRow="0" w:lastRow="0" w:firstColumn="0" w:lastColumn="0" w:noHBand="0" w:noVBand="0"/>
      </w:tblPr>
      <w:tblGrid>
        <w:gridCol w:w="3548"/>
        <w:gridCol w:w="1392"/>
        <w:gridCol w:w="1393"/>
        <w:gridCol w:w="1393"/>
        <w:gridCol w:w="1393"/>
      </w:tblGrid>
      <w:tr w:rsidR="002115E8" w:rsidRPr="007E5657" w14:paraId="1FE1E99C" w14:textId="77777777" w:rsidTr="00096AEA">
        <w:trPr>
          <w:cantSplit/>
        </w:trPr>
        <w:tc>
          <w:tcPr>
            <w:tcW w:w="3548" w:type="dxa"/>
          </w:tcPr>
          <w:p w14:paraId="2F1E10BB"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2809ED50" w14:textId="5C386FF2" w:rsidR="002115E8" w:rsidRPr="007E5657" w:rsidRDefault="00F230E2" w:rsidP="00F2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230E2">
              <w:rPr>
                <w:rFonts w:ascii="Browallia New" w:hAnsi="Browallia New" w:cs="Browallia New"/>
                <w:sz w:val="28"/>
                <w:szCs w:val="28"/>
                <w:cs/>
              </w:rPr>
              <w:t>(หน่วย : พันบาท)</w:t>
            </w:r>
          </w:p>
        </w:tc>
      </w:tr>
      <w:tr w:rsidR="00F230E2" w:rsidRPr="007E5657" w14:paraId="3BB6A691" w14:textId="77777777" w:rsidTr="00096AEA">
        <w:trPr>
          <w:cantSplit/>
        </w:trPr>
        <w:tc>
          <w:tcPr>
            <w:tcW w:w="3548" w:type="dxa"/>
          </w:tcPr>
          <w:p w14:paraId="67A17161" w14:textId="77777777" w:rsidR="00F230E2" w:rsidRPr="007E5657" w:rsidRDefault="00F230E2" w:rsidP="00F2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85" w:type="dxa"/>
            <w:gridSpan w:val="2"/>
          </w:tcPr>
          <w:p w14:paraId="37879518" w14:textId="2F43E667" w:rsidR="00F230E2" w:rsidRPr="007E5657" w:rsidRDefault="00F230E2" w:rsidP="00F23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E5657">
              <w:rPr>
                <w:rFonts w:ascii="Browallia New" w:hAnsi="Browallia New" w:cs="Browallia New"/>
                <w:sz w:val="28"/>
                <w:szCs w:val="28"/>
                <w:cs/>
              </w:rPr>
              <w:t>ข้อมูลทางการเงินรวม</w:t>
            </w:r>
          </w:p>
        </w:tc>
        <w:tc>
          <w:tcPr>
            <w:tcW w:w="2786" w:type="dxa"/>
            <w:gridSpan w:val="2"/>
          </w:tcPr>
          <w:p w14:paraId="676F810C" w14:textId="5AEAD71B" w:rsidR="00F230E2" w:rsidRPr="007E5657" w:rsidRDefault="00F230E2" w:rsidP="00F230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E5657">
              <w:rPr>
                <w:rFonts w:ascii="Browallia New" w:hAnsi="Browallia New" w:cs="Browallia New"/>
                <w:sz w:val="28"/>
                <w:szCs w:val="28"/>
                <w:cs/>
              </w:rPr>
              <w:t>ข้อมูลทางการเงินเฉพาะบริษัท</w:t>
            </w:r>
          </w:p>
        </w:tc>
      </w:tr>
      <w:tr w:rsidR="00491DB1" w:rsidRPr="007E5657" w14:paraId="3E48F5E3" w14:textId="77777777" w:rsidTr="00096AEA">
        <w:trPr>
          <w:cantSplit/>
        </w:trPr>
        <w:tc>
          <w:tcPr>
            <w:tcW w:w="3548" w:type="dxa"/>
          </w:tcPr>
          <w:p w14:paraId="6CFC1442" w14:textId="77777777" w:rsidR="00491DB1" w:rsidRPr="007E5657" w:rsidRDefault="00491DB1" w:rsidP="00F2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6EF814F5" w14:textId="45B9546A" w:rsidR="00491DB1" w:rsidRPr="00491DB1" w:rsidRDefault="00494174" w:rsidP="008B1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Arial Unicode MS" w:hAnsi="Browallia New" w:cs="Browallia New"/>
                <w:sz w:val="28"/>
                <w:szCs w:val="28"/>
                <w:cs/>
                <w:lang w:val="en-ZA"/>
              </w:rPr>
            </w:pPr>
            <w:r w:rsidRPr="00494174">
              <w:rPr>
                <w:rFonts w:ascii="Browallia New" w:hAnsi="Browallia New" w:cs="Browallia New"/>
                <w:color w:val="000000" w:themeColor="text1"/>
                <w:sz w:val="28"/>
                <w:szCs w:val="28"/>
                <w:cs/>
              </w:rPr>
              <w:t xml:space="preserve">สำหรับงวดสามเดือนสิ้นสุดวันที่ </w:t>
            </w:r>
            <w:r w:rsidR="00F9480D" w:rsidRPr="001F047F">
              <w:rPr>
                <w:rFonts w:ascii="Browallia New" w:eastAsia="Arial Unicode MS" w:hAnsi="Browallia New" w:cs="Browallia New"/>
                <w:sz w:val="28"/>
                <w:szCs w:val="28"/>
              </w:rPr>
              <w:t xml:space="preserve">30 </w:t>
            </w:r>
            <w:r w:rsidR="00F9480D" w:rsidRPr="001F047F">
              <w:rPr>
                <w:rFonts w:ascii="Browallia New" w:eastAsia="Arial Unicode MS" w:hAnsi="Browallia New" w:cs="Browallia New"/>
                <w:sz w:val="28"/>
                <w:szCs w:val="28"/>
                <w:cs/>
              </w:rPr>
              <w:t>มิถุนายน</w:t>
            </w:r>
          </w:p>
        </w:tc>
      </w:tr>
      <w:tr w:rsidR="008A6593" w:rsidRPr="007E5657" w14:paraId="3005F8C7" w14:textId="77777777" w:rsidTr="00096AEA">
        <w:trPr>
          <w:cantSplit/>
          <w:trHeight w:val="290"/>
        </w:trPr>
        <w:tc>
          <w:tcPr>
            <w:tcW w:w="3548" w:type="dxa"/>
          </w:tcPr>
          <w:p w14:paraId="38CBCD74" w14:textId="77777777" w:rsidR="008A6593" w:rsidRPr="007E5657" w:rsidRDefault="008A6593" w:rsidP="008A6593">
            <w:pPr>
              <w:pStyle w:val="a0"/>
              <w:tabs>
                <w:tab w:val="clear" w:pos="360"/>
                <w:tab w:val="clear" w:pos="720"/>
                <w:tab w:val="clear" w:pos="1080"/>
                <w:tab w:val="left" w:pos="540"/>
              </w:tabs>
              <w:rPr>
                <w:rFonts w:ascii="Browallia New" w:hAnsi="Browallia New" w:cs="Browallia New"/>
                <w:cs/>
                <w:lang w:val="en-US"/>
              </w:rPr>
            </w:pPr>
          </w:p>
        </w:tc>
        <w:tc>
          <w:tcPr>
            <w:tcW w:w="1392" w:type="dxa"/>
            <w:vAlign w:val="bottom"/>
          </w:tcPr>
          <w:p w14:paraId="7D95B56D" w14:textId="4F441916" w:rsidR="008A6593" w:rsidRPr="007E5657"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w:t>
            </w:r>
            <w:r>
              <w:rPr>
                <w:rFonts w:ascii="Browallia New" w:hAnsi="Browallia New" w:cs="Browallia New"/>
                <w:sz w:val="28"/>
                <w:szCs w:val="28"/>
              </w:rPr>
              <w:t>9</w:t>
            </w:r>
          </w:p>
        </w:tc>
        <w:tc>
          <w:tcPr>
            <w:tcW w:w="1393" w:type="dxa"/>
            <w:vAlign w:val="bottom"/>
          </w:tcPr>
          <w:p w14:paraId="735E1214" w14:textId="7EC576F0" w:rsidR="008A6593" w:rsidRPr="007E5657"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w:t>
            </w:r>
            <w:r>
              <w:rPr>
                <w:rFonts w:ascii="Browallia New" w:hAnsi="Browallia New" w:cs="Browallia New"/>
                <w:sz w:val="28"/>
                <w:szCs w:val="28"/>
              </w:rPr>
              <w:t>8</w:t>
            </w:r>
          </w:p>
        </w:tc>
        <w:tc>
          <w:tcPr>
            <w:tcW w:w="1393" w:type="dxa"/>
            <w:vAlign w:val="bottom"/>
          </w:tcPr>
          <w:p w14:paraId="7AE8704A" w14:textId="63FFB695" w:rsidR="008A6593" w:rsidRPr="007E5657"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w:t>
            </w:r>
            <w:r>
              <w:rPr>
                <w:rFonts w:ascii="Browallia New" w:hAnsi="Browallia New" w:cs="Browallia New"/>
                <w:sz w:val="28"/>
                <w:szCs w:val="28"/>
              </w:rPr>
              <w:t>9</w:t>
            </w:r>
          </w:p>
        </w:tc>
        <w:tc>
          <w:tcPr>
            <w:tcW w:w="1393" w:type="dxa"/>
            <w:vAlign w:val="bottom"/>
          </w:tcPr>
          <w:p w14:paraId="4228BDCB" w14:textId="494A1601" w:rsidR="008A6593" w:rsidRPr="007E5657"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w:t>
            </w:r>
            <w:r>
              <w:rPr>
                <w:rFonts w:ascii="Browallia New" w:hAnsi="Browallia New" w:cs="Browallia New"/>
                <w:sz w:val="28"/>
                <w:szCs w:val="28"/>
              </w:rPr>
              <w:t>8</w:t>
            </w:r>
          </w:p>
        </w:tc>
      </w:tr>
      <w:tr w:rsidR="002115E8" w:rsidRPr="007E5657" w14:paraId="7EC803FD" w14:textId="77777777" w:rsidTr="00096AEA">
        <w:trPr>
          <w:cantSplit/>
        </w:trPr>
        <w:tc>
          <w:tcPr>
            <w:tcW w:w="3548" w:type="dxa"/>
            <w:vAlign w:val="bottom"/>
          </w:tcPr>
          <w:p w14:paraId="7025B093"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92" w:type="dxa"/>
            <w:vAlign w:val="bottom"/>
          </w:tcPr>
          <w:p w14:paraId="70F3DFC6"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vAlign w:val="bottom"/>
          </w:tcPr>
          <w:p w14:paraId="56DCB02E"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tcPr>
          <w:p w14:paraId="6B5FBB49"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52A0D2E9" w14:textId="77777777" w:rsidR="002115E8" w:rsidRPr="007E5657"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115E8" w:rsidRPr="00D6384B" w14:paraId="0A029F41" w14:textId="77777777" w:rsidTr="00096AEA">
        <w:trPr>
          <w:cantSplit/>
          <w:trHeight w:val="71"/>
        </w:trPr>
        <w:tc>
          <w:tcPr>
            <w:tcW w:w="3548" w:type="dxa"/>
          </w:tcPr>
          <w:p w14:paraId="5A4E0ED3"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b/>
                <w:bCs/>
                <w:sz w:val="28"/>
                <w:szCs w:val="28"/>
                <w:cs/>
              </w:rPr>
              <w:t>ค่าตอบแทนผู้บริหารที่สำคัญ</w:t>
            </w:r>
          </w:p>
        </w:tc>
        <w:tc>
          <w:tcPr>
            <w:tcW w:w="1392" w:type="dxa"/>
            <w:vAlign w:val="bottom"/>
          </w:tcPr>
          <w:p w14:paraId="7F9B8FB0"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0DE44761"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09931235"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6A2E370B" w14:textId="77777777" w:rsidR="002115E8" w:rsidRPr="007F5AEA" w:rsidRDefault="0021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63C06" w:rsidRPr="00D6384B" w14:paraId="2C71BDAD" w14:textId="77777777" w:rsidTr="00096AEA">
        <w:trPr>
          <w:cantSplit/>
          <w:trHeight w:val="71"/>
        </w:trPr>
        <w:tc>
          <w:tcPr>
            <w:tcW w:w="3548" w:type="dxa"/>
          </w:tcPr>
          <w:p w14:paraId="21A43690" w14:textId="77777777" w:rsidR="00A63C06" w:rsidRPr="007F5AEA" w:rsidRDefault="00A63C06" w:rsidP="00A6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เงินเดือนและผลประโยชน์ระยะสั้น</w:t>
            </w:r>
          </w:p>
        </w:tc>
        <w:tc>
          <w:tcPr>
            <w:tcW w:w="1392" w:type="dxa"/>
            <w:tcBorders>
              <w:top w:val="nil"/>
              <w:left w:val="nil"/>
              <w:bottom w:val="nil"/>
              <w:right w:val="nil"/>
            </w:tcBorders>
          </w:tcPr>
          <w:p w14:paraId="33CE03C3" w14:textId="21E9FCE1" w:rsidR="00A63C06" w:rsidRPr="0095353E" w:rsidRDefault="00C84118" w:rsidP="00A6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w:t>
            </w:r>
            <w:r w:rsidR="005A0CA7">
              <w:rPr>
                <w:rFonts w:ascii="Browallia New" w:hAnsi="Browallia New" w:cs="Browallia New"/>
                <w:sz w:val="28"/>
                <w:szCs w:val="28"/>
              </w:rPr>
              <w:t>292</w:t>
            </w:r>
          </w:p>
        </w:tc>
        <w:tc>
          <w:tcPr>
            <w:tcW w:w="1393" w:type="dxa"/>
          </w:tcPr>
          <w:p w14:paraId="01731454" w14:textId="14270EDA" w:rsidR="00A63C06" w:rsidRPr="0095353E" w:rsidRDefault="00A63C06" w:rsidP="00A6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26,311</w:t>
            </w:r>
          </w:p>
        </w:tc>
        <w:tc>
          <w:tcPr>
            <w:tcW w:w="1393" w:type="dxa"/>
          </w:tcPr>
          <w:p w14:paraId="36DF8EBE" w14:textId="6BEB56D1" w:rsidR="00A63C06" w:rsidRPr="006C6D73" w:rsidRDefault="00C84118" w:rsidP="00A6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11,563</w:t>
            </w:r>
          </w:p>
        </w:tc>
        <w:tc>
          <w:tcPr>
            <w:tcW w:w="1393" w:type="dxa"/>
          </w:tcPr>
          <w:p w14:paraId="3973D9A7" w14:textId="668A80DB" w:rsidR="00A63C06" w:rsidRPr="0095353E" w:rsidRDefault="00A63C06" w:rsidP="00A6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11,112</w:t>
            </w:r>
          </w:p>
        </w:tc>
      </w:tr>
      <w:tr w:rsidR="00A63C06" w:rsidRPr="00D6384B" w14:paraId="32C732C7" w14:textId="77777777" w:rsidTr="00096AEA">
        <w:trPr>
          <w:cantSplit/>
          <w:trHeight w:val="71"/>
        </w:trPr>
        <w:tc>
          <w:tcPr>
            <w:tcW w:w="3548" w:type="dxa"/>
          </w:tcPr>
          <w:p w14:paraId="22865FCE" w14:textId="77777777" w:rsidR="00A63C06" w:rsidRPr="007F5AEA" w:rsidRDefault="00A63C06" w:rsidP="00A6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ผลประโยชน์หลังออกจากงาน</w:t>
            </w:r>
          </w:p>
        </w:tc>
        <w:tc>
          <w:tcPr>
            <w:tcW w:w="1392" w:type="dxa"/>
            <w:tcBorders>
              <w:top w:val="nil"/>
              <w:left w:val="nil"/>
              <w:bottom w:val="nil"/>
              <w:right w:val="nil"/>
            </w:tcBorders>
          </w:tcPr>
          <w:p w14:paraId="18162007" w14:textId="1DF772E8" w:rsidR="00A63C06" w:rsidRPr="0095353E" w:rsidRDefault="005A0CA7" w:rsidP="00A63C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478</w:t>
            </w:r>
          </w:p>
        </w:tc>
        <w:tc>
          <w:tcPr>
            <w:tcW w:w="1393" w:type="dxa"/>
          </w:tcPr>
          <w:p w14:paraId="23D77D3E" w14:textId="397178B8" w:rsidR="00A63C06" w:rsidRPr="0095353E" w:rsidRDefault="00A63C06" w:rsidP="00A63C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1,061</w:t>
            </w:r>
          </w:p>
        </w:tc>
        <w:tc>
          <w:tcPr>
            <w:tcW w:w="1393" w:type="dxa"/>
          </w:tcPr>
          <w:p w14:paraId="1CEC7F0E" w14:textId="5603CB62" w:rsidR="00A63C06" w:rsidRPr="006C6D73" w:rsidRDefault="00C84118" w:rsidP="00A63C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131</w:t>
            </w:r>
          </w:p>
        </w:tc>
        <w:tc>
          <w:tcPr>
            <w:tcW w:w="1393" w:type="dxa"/>
          </w:tcPr>
          <w:p w14:paraId="37D2F329" w14:textId="6A7E2D0B" w:rsidR="00A63C06" w:rsidRPr="0095353E" w:rsidRDefault="00A63C06" w:rsidP="00A63C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356</w:t>
            </w:r>
          </w:p>
        </w:tc>
      </w:tr>
      <w:tr w:rsidR="00A63C06" w:rsidRPr="00D6384B" w14:paraId="711BB086" w14:textId="77777777" w:rsidTr="00096AEA">
        <w:trPr>
          <w:cantSplit/>
          <w:trHeight w:val="71"/>
        </w:trPr>
        <w:tc>
          <w:tcPr>
            <w:tcW w:w="3548" w:type="dxa"/>
          </w:tcPr>
          <w:p w14:paraId="1EF3CFB1" w14:textId="77777777" w:rsidR="00A63C06" w:rsidRPr="007F5AEA" w:rsidRDefault="00A63C06" w:rsidP="00A6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รวม</w:t>
            </w:r>
          </w:p>
        </w:tc>
        <w:tc>
          <w:tcPr>
            <w:tcW w:w="1392" w:type="dxa"/>
            <w:tcBorders>
              <w:left w:val="nil"/>
              <w:right w:val="nil"/>
            </w:tcBorders>
          </w:tcPr>
          <w:p w14:paraId="0A737326" w14:textId="25B53565" w:rsidR="00A63C06" w:rsidRPr="0095353E" w:rsidRDefault="005A0CA7" w:rsidP="00A63C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27,770</w:t>
            </w:r>
          </w:p>
        </w:tc>
        <w:tc>
          <w:tcPr>
            <w:tcW w:w="1393" w:type="dxa"/>
          </w:tcPr>
          <w:p w14:paraId="0A1534FA" w14:textId="2BD79E3A" w:rsidR="00A63C06" w:rsidRPr="0095353E" w:rsidRDefault="00A63C06" w:rsidP="00A63C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27,37</w:t>
            </w:r>
            <w:r w:rsidR="00AE3D73">
              <w:rPr>
                <w:rFonts w:ascii="Browallia New" w:hAnsi="Browallia New" w:cs="Browallia New"/>
                <w:sz w:val="28"/>
                <w:szCs w:val="28"/>
              </w:rPr>
              <w:t>2</w:t>
            </w:r>
          </w:p>
        </w:tc>
        <w:tc>
          <w:tcPr>
            <w:tcW w:w="1393" w:type="dxa"/>
          </w:tcPr>
          <w:p w14:paraId="6A9E08D3" w14:textId="0DA21835" w:rsidR="00A63C06" w:rsidRPr="006C6D73" w:rsidRDefault="00C84118" w:rsidP="00A63C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11,694</w:t>
            </w:r>
          </w:p>
        </w:tc>
        <w:tc>
          <w:tcPr>
            <w:tcW w:w="1393" w:type="dxa"/>
          </w:tcPr>
          <w:p w14:paraId="4BC574B9" w14:textId="0592F6E3" w:rsidR="00A63C06" w:rsidRPr="0095353E" w:rsidRDefault="00A63C06" w:rsidP="00A63C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11,468</w:t>
            </w:r>
          </w:p>
        </w:tc>
      </w:tr>
      <w:tr w:rsidR="00031728" w:rsidRPr="00D6384B" w14:paraId="7100EAF0" w14:textId="77777777" w:rsidTr="00096AEA">
        <w:trPr>
          <w:cantSplit/>
          <w:trHeight w:val="71"/>
        </w:trPr>
        <w:tc>
          <w:tcPr>
            <w:tcW w:w="3548" w:type="dxa"/>
          </w:tcPr>
          <w:p w14:paraId="102097FB" w14:textId="77777777" w:rsidR="00031728" w:rsidRPr="007F5AEA" w:rsidRDefault="00031728" w:rsidP="00A63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92" w:type="dxa"/>
            <w:tcBorders>
              <w:left w:val="nil"/>
              <w:right w:val="nil"/>
            </w:tcBorders>
          </w:tcPr>
          <w:p w14:paraId="4D73333A" w14:textId="77777777" w:rsidR="00031728" w:rsidRDefault="00031728" w:rsidP="00031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tcPr>
          <w:p w14:paraId="57811701" w14:textId="77777777" w:rsidR="00031728" w:rsidRPr="001F047F" w:rsidRDefault="00031728" w:rsidP="00031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tcPr>
          <w:p w14:paraId="0E5C6087" w14:textId="77777777" w:rsidR="00031728" w:rsidRDefault="00031728" w:rsidP="00031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393" w:type="dxa"/>
          </w:tcPr>
          <w:p w14:paraId="08EFC262" w14:textId="77777777" w:rsidR="00031728" w:rsidRPr="001F047F" w:rsidRDefault="00031728" w:rsidP="00031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F9480D" w:rsidRPr="007E5657" w14:paraId="58C104F0" w14:textId="77777777" w:rsidTr="00096AEA">
        <w:trPr>
          <w:cantSplit/>
        </w:trPr>
        <w:tc>
          <w:tcPr>
            <w:tcW w:w="3548" w:type="dxa"/>
          </w:tcPr>
          <w:p w14:paraId="7BA21294" w14:textId="77777777" w:rsidR="00F9480D" w:rsidRPr="007E5657" w:rsidRDefault="00F9480D" w:rsidP="00B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2" w:firstLine="462"/>
              <w:rPr>
                <w:rFonts w:ascii="Browallia New" w:hAnsi="Browallia New" w:cs="Browallia New"/>
                <w:sz w:val="28"/>
                <w:szCs w:val="28"/>
              </w:rPr>
            </w:pPr>
          </w:p>
        </w:tc>
        <w:tc>
          <w:tcPr>
            <w:tcW w:w="5571" w:type="dxa"/>
            <w:gridSpan w:val="4"/>
          </w:tcPr>
          <w:p w14:paraId="13AFC263" w14:textId="77777777" w:rsidR="00F9480D" w:rsidRPr="007E5657"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F230E2">
              <w:rPr>
                <w:rFonts w:ascii="Browallia New" w:hAnsi="Browallia New" w:cs="Browallia New"/>
                <w:sz w:val="28"/>
                <w:szCs w:val="28"/>
                <w:cs/>
              </w:rPr>
              <w:t>(หน่วย : พันบาท)</w:t>
            </w:r>
          </w:p>
        </w:tc>
      </w:tr>
      <w:tr w:rsidR="00F9480D" w:rsidRPr="007E5657" w14:paraId="017E4835" w14:textId="77777777" w:rsidTr="00096AEA">
        <w:trPr>
          <w:cantSplit/>
        </w:trPr>
        <w:tc>
          <w:tcPr>
            <w:tcW w:w="3548" w:type="dxa"/>
          </w:tcPr>
          <w:p w14:paraId="7FE75522" w14:textId="77777777" w:rsidR="00F9480D" w:rsidRPr="007E5657"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785" w:type="dxa"/>
            <w:gridSpan w:val="2"/>
          </w:tcPr>
          <w:p w14:paraId="68B9F368" w14:textId="77777777" w:rsidR="00F9480D" w:rsidRPr="007E5657" w:rsidRDefault="00F9480D"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E5657">
              <w:rPr>
                <w:rFonts w:ascii="Browallia New" w:hAnsi="Browallia New" w:cs="Browallia New"/>
                <w:sz w:val="28"/>
                <w:szCs w:val="28"/>
                <w:cs/>
              </w:rPr>
              <w:t>ข้อมูลทางการเงินรวม</w:t>
            </w:r>
          </w:p>
        </w:tc>
        <w:tc>
          <w:tcPr>
            <w:tcW w:w="2786" w:type="dxa"/>
            <w:gridSpan w:val="2"/>
          </w:tcPr>
          <w:p w14:paraId="40BBD8F0" w14:textId="77777777" w:rsidR="00F9480D" w:rsidRPr="007E5657" w:rsidRDefault="00F9480D"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rPr>
            </w:pPr>
            <w:r w:rsidRPr="007E5657">
              <w:rPr>
                <w:rFonts w:ascii="Browallia New" w:hAnsi="Browallia New" w:cs="Browallia New"/>
                <w:sz w:val="28"/>
                <w:szCs w:val="28"/>
                <w:cs/>
              </w:rPr>
              <w:t>ข้อมูลทางการเงินเฉพาะบริษัท</w:t>
            </w:r>
          </w:p>
        </w:tc>
      </w:tr>
      <w:tr w:rsidR="00F9480D" w:rsidRPr="007E5657" w14:paraId="672FB9F8" w14:textId="77777777" w:rsidTr="00096AEA">
        <w:trPr>
          <w:cantSplit/>
        </w:trPr>
        <w:tc>
          <w:tcPr>
            <w:tcW w:w="3548" w:type="dxa"/>
          </w:tcPr>
          <w:p w14:paraId="64A4C4A3" w14:textId="77777777" w:rsidR="00F9480D" w:rsidRPr="007E5657"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20188193" w14:textId="64FD0DEB" w:rsidR="00F9480D" w:rsidRPr="00491DB1" w:rsidRDefault="00F9480D"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Arial Unicode MS" w:hAnsi="Browallia New" w:cs="Browallia New"/>
                <w:sz w:val="28"/>
                <w:szCs w:val="28"/>
                <w:cs/>
                <w:lang w:val="en-ZA"/>
              </w:rPr>
            </w:pPr>
            <w:r w:rsidRPr="00494174">
              <w:rPr>
                <w:rFonts w:ascii="Browallia New" w:hAnsi="Browallia New" w:cs="Browallia New"/>
                <w:color w:val="000000" w:themeColor="text1"/>
                <w:sz w:val="28"/>
                <w:szCs w:val="28"/>
                <w:cs/>
              </w:rPr>
              <w:t>สำหรับงวด</w:t>
            </w:r>
            <w:r>
              <w:rPr>
                <w:rFonts w:ascii="Browallia New" w:hAnsi="Browallia New" w:cs="Browallia New" w:hint="cs"/>
                <w:color w:val="000000" w:themeColor="text1"/>
                <w:sz w:val="28"/>
                <w:szCs w:val="28"/>
                <w:cs/>
              </w:rPr>
              <w:t>หก</w:t>
            </w:r>
            <w:r w:rsidRPr="00494174">
              <w:rPr>
                <w:rFonts w:ascii="Browallia New" w:hAnsi="Browallia New" w:cs="Browallia New"/>
                <w:color w:val="000000" w:themeColor="text1"/>
                <w:sz w:val="28"/>
                <w:szCs w:val="28"/>
                <w:cs/>
              </w:rPr>
              <w:t xml:space="preserve">เดือนสิ้นสุดวันที่ </w:t>
            </w:r>
            <w:r w:rsidRPr="001F047F">
              <w:rPr>
                <w:rFonts w:ascii="Browallia New" w:eastAsia="Arial Unicode MS" w:hAnsi="Browallia New" w:cs="Browallia New"/>
                <w:sz w:val="28"/>
                <w:szCs w:val="28"/>
              </w:rPr>
              <w:t xml:space="preserve">30 </w:t>
            </w:r>
            <w:r w:rsidRPr="001F047F">
              <w:rPr>
                <w:rFonts w:ascii="Browallia New" w:eastAsia="Arial Unicode MS" w:hAnsi="Browallia New" w:cs="Browallia New"/>
                <w:sz w:val="28"/>
                <w:szCs w:val="28"/>
                <w:cs/>
              </w:rPr>
              <w:t>มิถุนายน</w:t>
            </w:r>
          </w:p>
        </w:tc>
      </w:tr>
      <w:tr w:rsidR="00F9480D" w:rsidRPr="007E5657" w14:paraId="60A6337F" w14:textId="77777777" w:rsidTr="00096AEA">
        <w:trPr>
          <w:cantSplit/>
          <w:trHeight w:val="290"/>
        </w:trPr>
        <w:tc>
          <w:tcPr>
            <w:tcW w:w="3548" w:type="dxa"/>
          </w:tcPr>
          <w:p w14:paraId="2CFE4991" w14:textId="77777777" w:rsidR="00F9480D" w:rsidRPr="007E5657" w:rsidRDefault="00F9480D" w:rsidP="00E37465">
            <w:pPr>
              <w:pStyle w:val="a0"/>
              <w:tabs>
                <w:tab w:val="clear" w:pos="360"/>
                <w:tab w:val="clear" w:pos="720"/>
                <w:tab w:val="clear" w:pos="1080"/>
                <w:tab w:val="left" w:pos="540"/>
              </w:tabs>
              <w:rPr>
                <w:rFonts w:ascii="Browallia New" w:hAnsi="Browallia New" w:cs="Browallia New"/>
                <w:cs/>
                <w:lang w:val="en-US"/>
              </w:rPr>
            </w:pPr>
          </w:p>
        </w:tc>
        <w:tc>
          <w:tcPr>
            <w:tcW w:w="1392" w:type="dxa"/>
            <w:vAlign w:val="bottom"/>
          </w:tcPr>
          <w:p w14:paraId="32591DC9" w14:textId="77777777" w:rsidR="00F9480D" w:rsidRPr="007E5657" w:rsidRDefault="00F9480D"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w:t>
            </w:r>
            <w:r>
              <w:rPr>
                <w:rFonts w:ascii="Browallia New" w:hAnsi="Browallia New" w:cs="Browallia New"/>
                <w:sz w:val="28"/>
                <w:szCs w:val="28"/>
              </w:rPr>
              <w:t>9</w:t>
            </w:r>
          </w:p>
        </w:tc>
        <w:tc>
          <w:tcPr>
            <w:tcW w:w="1393" w:type="dxa"/>
            <w:vAlign w:val="bottom"/>
          </w:tcPr>
          <w:p w14:paraId="1FD88741" w14:textId="77777777" w:rsidR="00F9480D" w:rsidRPr="007E5657" w:rsidRDefault="00F9480D"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w:t>
            </w:r>
            <w:r>
              <w:rPr>
                <w:rFonts w:ascii="Browallia New" w:hAnsi="Browallia New" w:cs="Browallia New"/>
                <w:sz w:val="28"/>
                <w:szCs w:val="28"/>
              </w:rPr>
              <w:t>8</w:t>
            </w:r>
          </w:p>
        </w:tc>
        <w:tc>
          <w:tcPr>
            <w:tcW w:w="1393" w:type="dxa"/>
            <w:vAlign w:val="bottom"/>
          </w:tcPr>
          <w:p w14:paraId="50C99D48" w14:textId="77777777" w:rsidR="00F9480D" w:rsidRPr="007E5657" w:rsidRDefault="00F9480D"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w:t>
            </w:r>
            <w:r>
              <w:rPr>
                <w:rFonts w:ascii="Browallia New" w:hAnsi="Browallia New" w:cs="Browallia New"/>
                <w:sz w:val="28"/>
                <w:szCs w:val="28"/>
              </w:rPr>
              <w:t>9</w:t>
            </w:r>
          </w:p>
        </w:tc>
        <w:tc>
          <w:tcPr>
            <w:tcW w:w="1393" w:type="dxa"/>
            <w:vAlign w:val="bottom"/>
          </w:tcPr>
          <w:p w14:paraId="61A3B6BC" w14:textId="77777777" w:rsidR="00F9480D" w:rsidRPr="007E5657" w:rsidRDefault="00F9480D" w:rsidP="00E374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256</w:t>
            </w:r>
            <w:r>
              <w:rPr>
                <w:rFonts w:ascii="Browallia New" w:hAnsi="Browallia New" w:cs="Browallia New"/>
                <w:sz w:val="28"/>
                <w:szCs w:val="28"/>
              </w:rPr>
              <w:t>8</w:t>
            </w:r>
          </w:p>
        </w:tc>
      </w:tr>
      <w:tr w:rsidR="00F9480D" w:rsidRPr="007E5657" w14:paraId="5335DF54" w14:textId="77777777" w:rsidTr="00096AEA">
        <w:trPr>
          <w:cantSplit/>
        </w:trPr>
        <w:tc>
          <w:tcPr>
            <w:tcW w:w="3548" w:type="dxa"/>
            <w:vAlign w:val="bottom"/>
          </w:tcPr>
          <w:p w14:paraId="631269E0" w14:textId="77777777" w:rsidR="00F9480D" w:rsidRPr="007E5657"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392" w:type="dxa"/>
            <w:vAlign w:val="bottom"/>
          </w:tcPr>
          <w:p w14:paraId="54748EF0" w14:textId="77777777" w:rsidR="00F9480D" w:rsidRPr="007E5657"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vAlign w:val="bottom"/>
          </w:tcPr>
          <w:p w14:paraId="169C81DB" w14:textId="77777777" w:rsidR="00F9480D" w:rsidRPr="007E5657"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393" w:type="dxa"/>
          </w:tcPr>
          <w:p w14:paraId="0D2E5AEB" w14:textId="77777777" w:rsidR="00F9480D" w:rsidRPr="007E5657"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4662B13A" w14:textId="77777777" w:rsidR="00F9480D" w:rsidRPr="007E5657"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9480D" w:rsidRPr="00D6384B" w14:paraId="7C95BD4A" w14:textId="77777777" w:rsidTr="00096AEA">
        <w:trPr>
          <w:cantSplit/>
          <w:trHeight w:val="71"/>
        </w:trPr>
        <w:tc>
          <w:tcPr>
            <w:tcW w:w="3548" w:type="dxa"/>
          </w:tcPr>
          <w:p w14:paraId="54C56A83" w14:textId="77777777" w:rsidR="00F9480D" w:rsidRPr="007F5AEA"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b/>
                <w:bCs/>
                <w:sz w:val="28"/>
                <w:szCs w:val="28"/>
                <w:cs/>
              </w:rPr>
              <w:t>ค่าตอบแทนผู้บริหารที่สำคัญ</w:t>
            </w:r>
          </w:p>
        </w:tc>
        <w:tc>
          <w:tcPr>
            <w:tcW w:w="1392" w:type="dxa"/>
            <w:vAlign w:val="bottom"/>
          </w:tcPr>
          <w:p w14:paraId="34940AFE" w14:textId="77777777" w:rsidR="00F9480D" w:rsidRPr="007F5AEA"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2E767F3A" w14:textId="77777777" w:rsidR="00F9480D" w:rsidRPr="007F5AEA"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tcPr>
          <w:p w14:paraId="12FB9C74" w14:textId="77777777" w:rsidR="00F9480D" w:rsidRPr="007F5AEA"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393" w:type="dxa"/>
            <w:vAlign w:val="bottom"/>
          </w:tcPr>
          <w:p w14:paraId="59ADD373" w14:textId="77777777" w:rsidR="00F9480D" w:rsidRPr="007F5AEA" w:rsidRDefault="00F9480D" w:rsidP="00E3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D48C8" w:rsidRPr="00D6384B" w14:paraId="40246C6F" w14:textId="77777777" w:rsidTr="00096AEA">
        <w:trPr>
          <w:cantSplit/>
          <w:trHeight w:val="71"/>
        </w:trPr>
        <w:tc>
          <w:tcPr>
            <w:tcW w:w="3548" w:type="dxa"/>
          </w:tcPr>
          <w:p w14:paraId="178BA9E9" w14:textId="77777777" w:rsidR="00AD48C8" w:rsidRPr="007F5AEA" w:rsidRDefault="00AD48C8" w:rsidP="00AD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เงินเดือนและผลประโยชน์ระยะสั้น</w:t>
            </w:r>
          </w:p>
        </w:tc>
        <w:tc>
          <w:tcPr>
            <w:tcW w:w="1392" w:type="dxa"/>
            <w:tcBorders>
              <w:top w:val="nil"/>
              <w:left w:val="nil"/>
              <w:bottom w:val="nil"/>
              <w:right w:val="nil"/>
            </w:tcBorders>
          </w:tcPr>
          <w:p w14:paraId="64020404" w14:textId="4E6BD03B" w:rsidR="00AD48C8" w:rsidRPr="0095353E" w:rsidRDefault="001C50A5" w:rsidP="00AD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54,859</w:t>
            </w:r>
          </w:p>
        </w:tc>
        <w:tc>
          <w:tcPr>
            <w:tcW w:w="1393" w:type="dxa"/>
          </w:tcPr>
          <w:p w14:paraId="3C610C62" w14:textId="39099BBB" w:rsidR="00AD48C8" w:rsidRPr="0095353E" w:rsidRDefault="00AD48C8" w:rsidP="00AD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53,595</w:t>
            </w:r>
          </w:p>
        </w:tc>
        <w:tc>
          <w:tcPr>
            <w:tcW w:w="1393" w:type="dxa"/>
          </w:tcPr>
          <w:p w14:paraId="7224D9E6" w14:textId="695BDD93" w:rsidR="00AD48C8" w:rsidRPr="006C6D73" w:rsidRDefault="00991065" w:rsidP="00AD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23,103</w:t>
            </w:r>
          </w:p>
        </w:tc>
        <w:tc>
          <w:tcPr>
            <w:tcW w:w="1393" w:type="dxa"/>
          </w:tcPr>
          <w:p w14:paraId="0AC845A4" w14:textId="19F6E4F7" w:rsidR="00AD48C8" w:rsidRPr="0095353E" w:rsidRDefault="00AD48C8" w:rsidP="00AD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22,882</w:t>
            </w:r>
          </w:p>
        </w:tc>
      </w:tr>
      <w:tr w:rsidR="00AD48C8" w:rsidRPr="00D6384B" w14:paraId="243D2BA1" w14:textId="77777777" w:rsidTr="00096AEA">
        <w:trPr>
          <w:cantSplit/>
          <w:trHeight w:val="71"/>
        </w:trPr>
        <w:tc>
          <w:tcPr>
            <w:tcW w:w="3548" w:type="dxa"/>
          </w:tcPr>
          <w:p w14:paraId="5060BF95" w14:textId="77777777" w:rsidR="00AD48C8" w:rsidRPr="007F5AEA" w:rsidRDefault="00AD48C8" w:rsidP="00AD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ผลประโยชน์หลังออกจากงาน</w:t>
            </w:r>
          </w:p>
        </w:tc>
        <w:tc>
          <w:tcPr>
            <w:tcW w:w="1392" w:type="dxa"/>
            <w:tcBorders>
              <w:top w:val="nil"/>
              <w:left w:val="nil"/>
              <w:bottom w:val="nil"/>
              <w:right w:val="nil"/>
            </w:tcBorders>
          </w:tcPr>
          <w:p w14:paraId="2AA28821" w14:textId="018449FE" w:rsidR="00AD48C8" w:rsidRPr="0095353E" w:rsidRDefault="001C50A5" w:rsidP="00AD4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956</w:t>
            </w:r>
          </w:p>
        </w:tc>
        <w:tc>
          <w:tcPr>
            <w:tcW w:w="1393" w:type="dxa"/>
          </w:tcPr>
          <w:p w14:paraId="384D1B07" w14:textId="40A81A3E" w:rsidR="00AD48C8" w:rsidRPr="0095353E" w:rsidRDefault="00AD48C8" w:rsidP="00AD4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1,417</w:t>
            </w:r>
          </w:p>
        </w:tc>
        <w:tc>
          <w:tcPr>
            <w:tcW w:w="1393" w:type="dxa"/>
          </w:tcPr>
          <w:p w14:paraId="0112A880" w14:textId="1FF3422C" w:rsidR="00AD48C8" w:rsidRPr="006C6D73" w:rsidRDefault="00991065" w:rsidP="00AD4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262</w:t>
            </w:r>
          </w:p>
        </w:tc>
        <w:tc>
          <w:tcPr>
            <w:tcW w:w="1393" w:type="dxa"/>
          </w:tcPr>
          <w:p w14:paraId="43D6D884" w14:textId="2FBA8CC8" w:rsidR="00AD48C8" w:rsidRPr="0095353E" w:rsidRDefault="00AD48C8" w:rsidP="00AD4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712</w:t>
            </w:r>
          </w:p>
        </w:tc>
      </w:tr>
      <w:tr w:rsidR="00AD48C8" w:rsidRPr="00D6384B" w14:paraId="379F1E84" w14:textId="77777777" w:rsidTr="00096AEA">
        <w:trPr>
          <w:cantSplit/>
          <w:trHeight w:val="71"/>
        </w:trPr>
        <w:tc>
          <w:tcPr>
            <w:tcW w:w="3548" w:type="dxa"/>
          </w:tcPr>
          <w:p w14:paraId="59BF7F1A" w14:textId="77777777" w:rsidR="00AD48C8" w:rsidRPr="007F5AEA" w:rsidRDefault="00AD48C8" w:rsidP="00AD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F5AEA">
              <w:rPr>
                <w:rFonts w:ascii="Browallia New" w:hAnsi="Browallia New" w:cs="Browallia New"/>
                <w:sz w:val="28"/>
                <w:szCs w:val="28"/>
                <w:cs/>
              </w:rPr>
              <w:t>รวม</w:t>
            </w:r>
          </w:p>
        </w:tc>
        <w:tc>
          <w:tcPr>
            <w:tcW w:w="1392" w:type="dxa"/>
            <w:tcBorders>
              <w:left w:val="nil"/>
              <w:right w:val="nil"/>
            </w:tcBorders>
          </w:tcPr>
          <w:p w14:paraId="227BEA74" w14:textId="6155412A" w:rsidR="00AD48C8" w:rsidRPr="0095353E" w:rsidRDefault="001C50A5" w:rsidP="00AD48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55,815</w:t>
            </w:r>
          </w:p>
        </w:tc>
        <w:tc>
          <w:tcPr>
            <w:tcW w:w="1393" w:type="dxa"/>
          </w:tcPr>
          <w:p w14:paraId="06DE2E19" w14:textId="522F8DBA" w:rsidR="00AD48C8" w:rsidRPr="0095353E" w:rsidRDefault="00AD48C8" w:rsidP="00AD48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55,01</w:t>
            </w:r>
            <w:r w:rsidR="00D54152">
              <w:rPr>
                <w:rFonts w:ascii="Browallia New" w:hAnsi="Browallia New" w:cs="Browallia New"/>
                <w:sz w:val="28"/>
                <w:szCs w:val="28"/>
              </w:rPr>
              <w:t>2</w:t>
            </w:r>
          </w:p>
        </w:tc>
        <w:tc>
          <w:tcPr>
            <w:tcW w:w="1393" w:type="dxa"/>
          </w:tcPr>
          <w:p w14:paraId="149B3347" w14:textId="751B5EF4" w:rsidR="00AD48C8" w:rsidRPr="006C6D73" w:rsidRDefault="00991065" w:rsidP="00AD48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w:t>
            </w:r>
            <w:r w:rsidR="001C50A5">
              <w:rPr>
                <w:rFonts w:ascii="Browallia New" w:hAnsi="Browallia New" w:cs="Browallia New"/>
                <w:sz w:val="28"/>
                <w:szCs w:val="28"/>
              </w:rPr>
              <w:t>365</w:t>
            </w:r>
          </w:p>
        </w:tc>
        <w:tc>
          <w:tcPr>
            <w:tcW w:w="1393" w:type="dxa"/>
          </w:tcPr>
          <w:p w14:paraId="210AD521" w14:textId="22B79F36" w:rsidR="00AD48C8" w:rsidRPr="0095353E" w:rsidRDefault="00AD48C8" w:rsidP="00AD48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F047F">
              <w:rPr>
                <w:rFonts w:ascii="Browallia New" w:hAnsi="Browallia New" w:cs="Browallia New"/>
                <w:sz w:val="28"/>
                <w:szCs w:val="28"/>
              </w:rPr>
              <w:t>23,594</w:t>
            </w:r>
          </w:p>
        </w:tc>
      </w:tr>
    </w:tbl>
    <w:p w14:paraId="2A05DD27" w14:textId="45D38CE7" w:rsidR="00AD48C8" w:rsidRPr="007F5AEA" w:rsidRDefault="00AD48C8" w:rsidP="004F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rPr>
          <w:rFonts w:ascii="Browallia New" w:eastAsia="Arial Unicode MS" w:hAnsi="Browallia New" w:cs="Browallia New"/>
          <w:sz w:val="28"/>
          <w:szCs w:val="28"/>
          <w:lang w:val="en-ZA"/>
        </w:rPr>
      </w:pPr>
    </w:p>
    <w:p w14:paraId="478B4B46" w14:textId="4A953B70" w:rsidR="00AD48C8" w:rsidRPr="007F5AEA" w:rsidRDefault="00B85913" w:rsidP="00B8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lang w:val="en-ZA"/>
        </w:rPr>
      </w:pPr>
      <w:r>
        <w:rPr>
          <w:rFonts w:ascii="Browallia New" w:eastAsia="Arial Unicode MS" w:hAnsi="Browallia New" w:cs="Browallia New"/>
          <w:sz w:val="28"/>
          <w:szCs w:val="28"/>
          <w:cs/>
          <w:lang w:val="en-ZA"/>
        </w:rPr>
        <w:br w:type="page"/>
      </w:r>
    </w:p>
    <w:p w14:paraId="2546FF47" w14:textId="577EB810" w:rsidR="002157EB" w:rsidRPr="00803650" w:rsidRDefault="002157EB" w:rsidP="002157E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803650">
        <w:rPr>
          <w:rFonts w:ascii="Browallia New" w:eastAsia="Cordia New" w:hAnsi="Browallia New" w:cs="Browallia New"/>
          <w:b/>
          <w:bCs/>
          <w:color w:val="000000"/>
          <w:sz w:val="28"/>
          <w:szCs w:val="28"/>
          <w:cs/>
          <w:lang w:val="en-GB" w:eastAsia="th-TH"/>
        </w:rPr>
        <w:t>ลูกหนี้การค้าและลูกหนี้</w:t>
      </w:r>
      <w:r w:rsidR="00222DC7">
        <w:rPr>
          <w:rFonts w:ascii="Browallia New" w:eastAsia="Cordia New" w:hAnsi="Browallia New" w:cs="Browallia New" w:hint="cs"/>
          <w:b/>
          <w:bCs/>
          <w:color w:val="000000"/>
          <w:sz w:val="28"/>
          <w:szCs w:val="28"/>
          <w:cs/>
          <w:lang w:val="en-GB" w:eastAsia="th-TH"/>
        </w:rPr>
        <w:t>หมุนเวียน</w:t>
      </w:r>
      <w:r w:rsidRPr="00803650">
        <w:rPr>
          <w:rFonts w:ascii="Browallia New" w:eastAsia="Cordia New" w:hAnsi="Browallia New" w:cs="Browallia New"/>
          <w:b/>
          <w:bCs/>
          <w:color w:val="000000"/>
          <w:sz w:val="28"/>
          <w:szCs w:val="28"/>
          <w:cs/>
          <w:lang w:val="en-GB" w:eastAsia="th-TH"/>
        </w:rPr>
        <w:t>อื่น</w:t>
      </w:r>
    </w:p>
    <w:p w14:paraId="07FC8081" w14:textId="77777777" w:rsidR="00BA1F45" w:rsidRPr="003E0BCC" w:rsidRDefault="00BA1F45" w:rsidP="00BA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val="en-ZA" w:eastAsia="th-TH"/>
        </w:rPr>
      </w:pPr>
    </w:p>
    <w:p w14:paraId="27402E5D" w14:textId="6249703E" w:rsidR="007A6BC7" w:rsidRPr="003E0BCC" w:rsidRDefault="00BA1F45" w:rsidP="00BA1F45">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3E0BCC">
        <w:rPr>
          <w:rFonts w:ascii="Browallia New" w:eastAsia="Cordia New" w:hAnsi="Browallia New" w:cs="Browallia New"/>
          <w:color w:val="000000"/>
          <w:sz w:val="28"/>
          <w:szCs w:val="28"/>
          <w:cs/>
          <w:lang w:eastAsia="th-TH"/>
        </w:rPr>
        <w:t xml:space="preserve">ยอดคงเหลือของลูกหนี้การค้า ณ วันที่ </w:t>
      </w:r>
      <w:r w:rsidR="00AD48C8" w:rsidRPr="001F047F">
        <w:rPr>
          <w:rFonts w:ascii="Browallia New" w:eastAsia="Arial Unicode MS" w:hAnsi="Browallia New" w:cs="Browallia New"/>
          <w:sz w:val="28"/>
          <w:szCs w:val="28"/>
        </w:rPr>
        <w:t xml:space="preserve">30 </w:t>
      </w:r>
      <w:r w:rsidR="00AD48C8" w:rsidRPr="001F047F">
        <w:rPr>
          <w:rFonts w:ascii="Browallia New" w:eastAsia="Arial Unicode MS" w:hAnsi="Browallia New" w:cs="Browallia New"/>
          <w:sz w:val="28"/>
          <w:szCs w:val="28"/>
          <w:cs/>
        </w:rPr>
        <w:t>มิถุนายน</w:t>
      </w:r>
      <w:r w:rsidR="00AD48C8">
        <w:rPr>
          <w:rFonts w:ascii="Browallia New" w:eastAsia="Arial Unicode MS" w:hAnsi="Browallia New" w:cs="Browallia New" w:hint="cs"/>
          <w:sz w:val="28"/>
          <w:szCs w:val="28"/>
          <w:cs/>
        </w:rPr>
        <w:t xml:space="preserve"> </w:t>
      </w:r>
      <w:r w:rsidR="008A6593">
        <w:rPr>
          <w:rFonts w:ascii="Browallia New" w:eastAsia="Arial Unicode MS" w:hAnsi="Browallia New" w:cs="Browallia New"/>
          <w:sz w:val="28"/>
          <w:szCs w:val="28"/>
        </w:rPr>
        <w:t>2569</w:t>
      </w:r>
      <w:r w:rsidR="008A6593" w:rsidRPr="007E5657">
        <w:rPr>
          <w:rFonts w:ascii="Browallia New" w:eastAsia="Cordia New" w:hAnsi="Browallia New" w:cs="Browallia New"/>
          <w:color w:val="000000"/>
          <w:sz w:val="28"/>
          <w:szCs w:val="28"/>
          <w:cs/>
          <w:lang w:eastAsia="th-TH"/>
        </w:rPr>
        <w:t xml:space="preserve"> </w:t>
      </w:r>
      <w:r w:rsidR="00424074" w:rsidRPr="003E0BCC">
        <w:rPr>
          <w:rFonts w:ascii="Browallia New" w:eastAsia="Cordia New" w:hAnsi="Browallia New" w:cs="Browallia New" w:hint="cs"/>
          <w:color w:val="000000"/>
          <w:sz w:val="28"/>
          <w:szCs w:val="28"/>
          <w:cs/>
          <w:lang w:eastAsia="th-TH"/>
        </w:rPr>
        <w:t xml:space="preserve">และ </w:t>
      </w:r>
      <w:r w:rsidR="00A758C8" w:rsidRPr="003E0BCC">
        <w:rPr>
          <w:rFonts w:ascii="Browallia New" w:eastAsia="Cordia New" w:hAnsi="Browallia New" w:cs="Browallia New" w:hint="cs"/>
          <w:color w:val="000000"/>
          <w:sz w:val="28"/>
          <w:szCs w:val="28"/>
          <w:cs/>
          <w:lang w:eastAsia="th-TH"/>
        </w:rPr>
        <w:t>วันที่</w:t>
      </w:r>
      <w:r w:rsidR="00424074" w:rsidRPr="003E0BCC">
        <w:rPr>
          <w:rFonts w:ascii="Browallia New" w:eastAsia="Cordia New" w:hAnsi="Browallia New" w:cs="Browallia New" w:hint="cs"/>
          <w:color w:val="000000"/>
          <w:sz w:val="28"/>
          <w:szCs w:val="28"/>
          <w:cs/>
          <w:lang w:eastAsia="th-TH"/>
        </w:rPr>
        <w:t xml:space="preserve"> </w:t>
      </w:r>
      <w:r w:rsidR="003D3970" w:rsidRPr="003E0BCC">
        <w:rPr>
          <w:rFonts w:ascii="Browallia New" w:eastAsia="Cordia New" w:hAnsi="Browallia New" w:cs="Browallia New"/>
          <w:color w:val="000000"/>
          <w:sz w:val="28"/>
          <w:szCs w:val="28"/>
          <w:lang w:eastAsia="th-TH"/>
        </w:rPr>
        <w:t xml:space="preserve">31 </w:t>
      </w:r>
      <w:r w:rsidR="003D3970" w:rsidRPr="003E0BCC">
        <w:rPr>
          <w:rFonts w:ascii="Browallia New" w:eastAsia="Cordia New" w:hAnsi="Browallia New" w:cs="Browallia New" w:hint="cs"/>
          <w:color w:val="000000"/>
          <w:sz w:val="28"/>
          <w:szCs w:val="28"/>
          <w:cs/>
          <w:lang w:eastAsia="th-TH"/>
        </w:rPr>
        <w:t xml:space="preserve">ธันวาคม </w:t>
      </w:r>
      <w:r w:rsidRPr="003E0BCC">
        <w:rPr>
          <w:rFonts w:ascii="Browallia New" w:eastAsia="Cordia New" w:hAnsi="Browallia New" w:cs="Browallia New"/>
          <w:color w:val="000000"/>
          <w:sz w:val="28"/>
          <w:szCs w:val="28"/>
          <w:lang w:eastAsia="th-TH"/>
        </w:rPr>
        <w:t>256</w:t>
      </w:r>
      <w:r w:rsidR="008A6593">
        <w:rPr>
          <w:rFonts w:ascii="Browallia New" w:eastAsia="Cordia New" w:hAnsi="Browallia New" w:cs="Browallia New"/>
          <w:color w:val="000000"/>
          <w:sz w:val="28"/>
          <w:szCs w:val="28"/>
          <w:lang w:eastAsia="th-TH"/>
        </w:rPr>
        <w:t>8</w:t>
      </w:r>
      <w:r w:rsidRPr="003E0BCC">
        <w:rPr>
          <w:rFonts w:ascii="Browallia New" w:eastAsia="Cordia New" w:hAnsi="Browallia New" w:cs="Browallia New"/>
          <w:color w:val="000000"/>
          <w:sz w:val="28"/>
          <w:szCs w:val="28"/>
          <w:lang w:eastAsia="th-TH"/>
        </w:rPr>
        <w:t xml:space="preserve"> </w:t>
      </w:r>
      <w:r w:rsidRPr="003E0BCC">
        <w:rPr>
          <w:rFonts w:ascii="Browallia New" w:eastAsia="Cordia New" w:hAnsi="Browallia New" w:cs="Browallia New"/>
          <w:color w:val="000000"/>
          <w:sz w:val="28"/>
          <w:szCs w:val="28"/>
          <w:cs/>
          <w:lang w:eastAsia="th-TH"/>
        </w:rPr>
        <w:t>แยกตามอายุหนี้ที่คงค้าง</w:t>
      </w:r>
      <w:r w:rsidR="003E0BCC">
        <w:rPr>
          <w:rFonts w:ascii="Browallia New" w:eastAsia="Cordia New" w:hAnsi="Browallia New" w:cs="Browallia New"/>
          <w:color w:val="000000"/>
          <w:sz w:val="28"/>
          <w:szCs w:val="28"/>
          <w:cs/>
          <w:lang w:eastAsia="th-TH"/>
        </w:rPr>
        <w:br/>
      </w:r>
      <w:r w:rsidRPr="003E0BCC">
        <w:rPr>
          <w:rFonts w:ascii="Browallia New" w:eastAsia="Cordia New" w:hAnsi="Browallia New" w:cs="Browallia New"/>
          <w:color w:val="000000"/>
          <w:sz w:val="28"/>
          <w:szCs w:val="28"/>
          <w:cs/>
          <w:lang w:eastAsia="th-TH"/>
        </w:rPr>
        <w:t>นับจากวันที่ถึงกำหนดชำระได้ดังนี้</w:t>
      </w:r>
    </w:p>
    <w:p w14:paraId="4533A816" w14:textId="77777777" w:rsidR="00941CBF" w:rsidRPr="003E0BCC" w:rsidRDefault="00941CBF" w:rsidP="00BA1F45">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114" w:type="dxa"/>
        <w:tblInd w:w="336" w:type="dxa"/>
        <w:tblLayout w:type="fixed"/>
        <w:tblLook w:val="0000" w:firstRow="0" w:lastRow="0" w:firstColumn="0" w:lastColumn="0" w:noHBand="0" w:noVBand="0"/>
      </w:tblPr>
      <w:tblGrid>
        <w:gridCol w:w="3557"/>
        <w:gridCol w:w="1386"/>
        <w:gridCol w:w="1385"/>
        <w:gridCol w:w="1393"/>
        <w:gridCol w:w="1393"/>
      </w:tblGrid>
      <w:tr w:rsidR="006C01EB" w:rsidRPr="00AD48C8" w14:paraId="00D2193B" w14:textId="77777777" w:rsidTr="00096AEA">
        <w:trPr>
          <w:cantSplit/>
          <w:tblHeader/>
        </w:trPr>
        <w:tc>
          <w:tcPr>
            <w:tcW w:w="3557" w:type="dxa"/>
          </w:tcPr>
          <w:p w14:paraId="0A7A5A6E" w14:textId="77777777" w:rsidR="006C01EB" w:rsidRPr="00AD48C8"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57" w:type="dxa"/>
            <w:gridSpan w:val="4"/>
          </w:tcPr>
          <w:p w14:paraId="12EBF2E6" w14:textId="77777777" w:rsidR="006C01EB" w:rsidRPr="00AD48C8"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AD48C8">
              <w:rPr>
                <w:rFonts w:ascii="Browallia New" w:hAnsi="Browallia New" w:cs="Browallia New"/>
                <w:snapToGrid w:val="0"/>
                <w:sz w:val="24"/>
                <w:szCs w:val="24"/>
                <w:lang w:eastAsia="th-TH"/>
              </w:rPr>
              <w:t>(</w:t>
            </w:r>
            <w:proofErr w:type="gramStart"/>
            <w:r w:rsidRPr="00AD48C8">
              <w:rPr>
                <w:rFonts w:ascii="Browallia New" w:hAnsi="Browallia New" w:cs="Browallia New"/>
                <w:snapToGrid w:val="0"/>
                <w:sz w:val="24"/>
                <w:szCs w:val="24"/>
                <w:cs/>
                <w:lang w:eastAsia="th-TH"/>
              </w:rPr>
              <w:t>หน่วย</w:t>
            </w:r>
            <w:r w:rsidRPr="00AD48C8">
              <w:rPr>
                <w:rFonts w:ascii="Browallia New" w:hAnsi="Browallia New" w:cs="Browallia New"/>
                <w:snapToGrid w:val="0"/>
                <w:sz w:val="24"/>
                <w:szCs w:val="24"/>
                <w:lang w:eastAsia="th-TH"/>
              </w:rPr>
              <w:t xml:space="preserve"> :</w:t>
            </w:r>
            <w:proofErr w:type="gramEnd"/>
            <w:r w:rsidRPr="00AD48C8">
              <w:rPr>
                <w:rFonts w:ascii="Browallia New" w:hAnsi="Browallia New" w:cs="Browallia New"/>
                <w:snapToGrid w:val="0"/>
                <w:sz w:val="24"/>
                <w:szCs w:val="24"/>
                <w:lang w:eastAsia="th-TH"/>
              </w:rPr>
              <w:t xml:space="preserve"> </w:t>
            </w:r>
            <w:r w:rsidRPr="00AD48C8">
              <w:rPr>
                <w:rFonts w:ascii="Browallia New" w:hAnsi="Browallia New" w:cs="Browallia New"/>
                <w:snapToGrid w:val="0"/>
                <w:sz w:val="24"/>
                <w:szCs w:val="24"/>
                <w:cs/>
                <w:lang w:eastAsia="th-TH"/>
              </w:rPr>
              <w:t>พันบาท)</w:t>
            </w:r>
          </w:p>
        </w:tc>
      </w:tr>
      <w:tr w:rsidR="006C01EB" w:rsidRPr="00AD48C8" w14:paraId="2C360B0B" w14:textId="77777777" w:rsidTr="00096AEA">
        <w:trPr>
          <w:cantSplit/>
          <w:tblHeader/>
        </w:trPr>
        <w:tc>
          <w:tcPr>
            <w:tcW w:w="3557" w:type="dxa"/>
          </w:tcPr>
          <w:p w14:paraId="171E9E57" w14:textId="77777777" w:rsidR="006C01EB" w:rsidRPr="00AD48C8"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71" w:type="dxa"/>
            <w:gridSpan w:val="2"/>
          </w:tcPr>
          <w:p w14:paraId="0CAD2209" w14:textId="77777777" w:rsidR="006C01EB" w:rsidRPr="00AD48C8"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AD48C8">
              <w:rPr>
                <w:rFonts w:ascii="Browallia New" w:hAnsi="Browallia New" w:cs="Browallia New"/>
                <w:sz w:val="24"/>
                <w:szCs w:val="24"/>
                <w:cs/>
              </w:rPr>
              <w:t>ข้อมูลทางการเงินรวม</w:t>
            </w:r>
          </w:p>
        </w:tc>
        <w:tc>
          <w:tcPr>
            <w:tcW w:w="2786" w:type="dxa"/>
            <w:gridSpan w:val="2"/>
          </w:tcPr>
          <w:p w14:paraId="68FF7B9C" w14:textId="77777777" w:rsidR="006C01EB" w:rsidRPr="00AD48C8" w:rsidRDefault="006C01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AD48C8">
              <w:rPr>
                <w:rFonts w:ascii="Browallia New" w:hAnsi="Browallia New" w:cs="Browallia New"/>
                <w:sz w:val="24"/>
                <w:szCs w:val="24"/>
                <w:cs/>
              </w:rPr>
              <w:t>ข้อมูลทางการเงินเฉพาะบริษัท</w:t>
            </w:r>
          </w:p>
        </w:tc>
      </w:tr>
      <w:tr w:rsidR="008A6593" w:rsidRPr="00AD48C8" w14:paraId="4AD94C9C" w14:textId="77777777" w:rsidTr="00096AEA">
        <w:trPr>
          <w:cantSplit/>
          <w:trHeight w:val="290"/>
          <w:tblHeader/>
        </w:trPr>
        <w:tc>
          <w:tcPr>
            <w:tcW w:w="3557" w:type="dxa"/>
          </w:tcPr>
          <w:p w14:paraId="30526E6D" w14:textId="77777777" w:rsidR="008A6593" w:rsidRPr="00AD48C8" w:rsidRDefault="008A6593" w:rsidP="008A6593">
            <w:pPr>
              <w:pStyle w:val="a0"/>
              <w:tabs>
                <w:tab w:val="clear" w:pos="360"/>
                <w:tab w:val="clear" w:pos="720"/>
                <w:tab w:val="clear" w:pos="1080"/>
                <w:tab w:val="left" w:pos="540"/>
              </w:tabs>
              <w:rPr>
                <w:rFonts w:ascii="Browallia New" w:hAnsi="Browallia New" w:cs="Browallia New"/>
                <w:sz w:val="24"/>
                <w:szCs w:val="24"/>
                <w:cs/>
                <w:lang w:val="en-US"/>
              </w:rPr>
            </w:pPr>
          </w:p>
        </w:tc>
        <w:tc>
          <w:tcPr>
            <w:tcW w:w="1386" w:type="dxa"/>
            <w:vAlign w:val="bottom"/>
          </w:tcPr>
          <w:p w14:paraId="656325BC" w14:textId="3140C9A7" w:rsidR="008A6593" w:rsidRPr="00AD48C8" w:rsidRDefault="00AD48C8"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AD48C8">
              <w:rPr>
                <w:rFonts w:ascii="Browallia New" w:eastAsia="Arial Unicode MS" w:hAnsi="Browallia New" w:cs="Browallia New"/>
                <w:sz w:val="24"/>
                <w:szCs w:val="24"/>
              </w:rPr>
              <w:t xml:space="preserve">30 </w:t>
            </w:r>
            <w:r w:rsidRPr="00AD48C8">
              <w:rPr>
                <w:rFonts w:ascii="Browallia New" w:eastAsia="Arial Unicode MS" w:hAnsi="Browallia New" w:cs="Browallia New"/>
                <w:sz w:val="24"/>
                <w:szCs w:val="24"/>
                <w:cs/>
              </w:rPr>
              <w:t>มิถุนายน</w:t>
            </w:r>
            <w:r w:rsidR="008A6593" w:rsidRPr="00AD48C8">
              <w:rPr>
                <w:rFonts w:ascii="Browallia New" w:eastAsia="Arial Unicode MS" w:hAnsi="Browallia New" w:cs="Browallia New"/>
                <w:sz w:val="24"/>
                <w:szCs w:val="24"/>
              </w:rPr>
              <w:t>2569</w:t>
            </w:r>
          </w:p>
        </w:tc>
        <w:tc>
          <w:tcPr>
            <w:tcW w:w="1385" w:type="dxa"/>
            <w:vAlign w:val="bottom"/>
          </w:tcPr>
          <w:p w14:paraId="27AB8AD8" w14:textId="1BE1A6AB" w:rsidR="008A6593" w:rsidRPr="00AD48C8"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AD48C8">
              <w:rPr>
                <w:rFonts w:ascii="Browallia New" w:hAnsi="Browallia New" w:cs="Browallia New"/>
                <w:sz w:val="24"/>
                <w:szCs w:val="24"/>
              </w:rPr>
              <w:t xml:space="preserve">31 </w:t>
            </w:r>
            <w:r w:rsidRPr="00AD48C8">
              <w:rPr>
                <w:rFonts w:ascii="Browallia New" w:hAnsi="Browallia New" w:cs="Browallia New"/>
                <w:sz w:val="24"/>
                <w:szCs w:val="24"/>
                <w:cs/>
              </w:rPr>
              <w:t xml:space="preserve">ธันวาคม </w:t>
            </w:r>
            <w:r w:rsidRPr="00AD48C8">
              <w:rPr>
                <w:rFonts w:ascii="Browallia New" w:hAnsi="Browallia New" w:cs="Browallia New"/>
                <w:sz w:val="24"/>
                <w:szCs w:val="24"/>
              </w:rPr>
              <w:t>2568</w:t>
            </w:r>
          </w:p>
        </w:tc>
        <w:tc>
          <w:tcPr>
            <w:tcW w:w="1393" w:type="dxa"/>
            <w:vAlign w:val="bottom"/>
          </w:tcPr>
          <w:p w14:paraId="7AFA495F" w14:textId="07F381E8" w:rsidR="008A6593" w:rsidRPr="00AD48C8" w:rsidRDefault="00AD48C8"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AD48C8">
              <w:rPr>
                <w:rFonts w:ascii="Browallia New" w:eastAsia="Arial Unicode MS" w:hAnsi="Browallia New" w:cs="Browallia New"/>
                <w:sz w:val="24"/>
                <w:szCs w:val="24"/>
              </w:rPr>
              <w:t xml:space="preserve">30 </w:t>
            </w:r>
            <w:r w:rsidRPr="00AD48C8">
              <w:rPr>
                <w:rFonts w:ascii="Browallia New" w:eastAsia="Arial Unicode MS" w:hAnsi="Browallia New" w:cs="Browallia New"/>
                <w:sz w:val="24"/>
                <w:szCs w:val="24"/>
                <w:cs/>
              </w:rPr>
              <w:t>มิถุนายน</w:t>
            </w:r>
            <w:r>
              <w:rPr>
                <w:rFonts w:ascii="Browallia New" w:eastAsia="Arial Unicode MS" w:hAnsi="Browallia New" w:cs="Browallia New"/>
                <w:sz w:val="24"/>
                <w:szCs w:val="24"/>
                <w:cs/>
              </w:rPr>
              <w:br/>
            </w:r>
            <w:r w:rsidR="008A6593" w:rsidRPr="00AD48C8">
              <w:rPr>
                <w:rFonts w:ascii="Browallia New" w:eastAsia="Arial Unicode MS" w:hAnsi="Browallia New" w:cs="Browallia New"/>
                <w:sz w:val="24"/>
                <w:szCs w:val="24"/>
              </w:rPr>
              <w:t>2569</w:t>
            </w:r>
          </w:p>
        </w:tc>
        <w:tc>
          <w:tcPr>
            <w:tcW w:w="1393" w:type="dxa"/>
            <w:vAlign w:val="bottom"/>
          </w:tcPr>
          <w:p w14:paraId="6EDDB799" w14:textId="1AC5D967" w:rsidR="008A6593" w:rsidRPr="00AD48C8" w:rsidRDefault="008A6593" w:rsidP="008A65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AD48C8">
              <w:rPr>
                <w:rFonts w:ascii="Browallia New" w:hAnsi="Browallia New" w:cs="Browallia New"/>
                <w:sz w:val="24"/>
                <w:szCs w:val="24"/>
              </w:rPr>
              <w:t xml:space="preserve">31 </w:t>
            </w:r>
            <w:r w:rsidRPr="00AD48C8">
              <w:rPr>
                <w:rFonts w:ascii="Browallia New" w:hAnsi="Browallia New" w:cs="Browallia New"/>
                <w:sz w:val="24"/>
                <w:szCs w:val="24"/>
                <w:cs/>
              </w:rPr>
              <w:t xml:space="preserve">ธันวาคม </w:t>
            </w:r>
            <w:r w:rsidRPr="00AD48C8">
              <w:rPr>
                <w:rFonts w:ascii="Browallia New" w:hAnsi="Browallia New" w:cs="Browallia New"/>
                <w:sz w:val="24"/>
                <w:szCs w:val="24"/>
              </w:rPr>
              <w:t>2568</w:t>
            </w:r>
          </w:p>
        </w:tc>
      </w:tr>
      <w:tr w:rsidR="006C01EB" w:rsidRPr="00AD48C8" w14:paraId="3E8A9CB5" w14:textId="77777777" w:rsidTr="00096AEA">
        <w:trPr>
          <w:cantSplit/>
          <w:tblHeader/>
        </w:trPr>
        <w:tc>
          <w:tcPr>
            <w:tcW w:w="3557" w:type="dxa"/>
            <w:vAlign w:val="bottom"/>
          </w:tcPr>
          <w:p w14:paraId="0D5CE965" w14:textId="77777777" w:rsidR="006C01EB" w:rsidRPr="00AD48C8"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86" w:type="dxa"/>
            <w:vAlign w:val="bottom"/>
          </w:tcPr>
          <w:p w14:paraId="407290AC" w14:textId="77777777" w:rsidR="006C01EB" w:rsidRPr="00AD48C8"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85" w:type="dxa"/>
            <w:vAlign w:val="bottom"/>
          </w:tcPr>
          <w:p w14:paraId="0624ED2E" w14:textId="77777777" w:rsidR="006C01EB" w:rsidRPr="00AD48C8"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51ABB741" w14:textId="77777777" w:rsidR="006C01EB" w:rsidRPr="00AD48C8"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43A225A2" w14:textId="77777777" w:rsidR="006C01EB" w:rsidRPr="00AD48C8"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1B51AB" w:rsidRPr="00AD48C8" w14:paraId="5A9D7913" w14:textId="77777777" w:rsidTr="00096AEA">
        <w:trPr>
          <w:cantSplit/>
        </w:trPr>
        <w:tc>
          <w:tcPr>
            <w:tcW w:w="3557" w:type="dxa"/>
            <w:vAlign w:val="bottom"/>
          </w:tcPr>
          <w:p w14:paraId="002783C1" w14:textId="245482F5" w:rsidR="001B51AB" w:rsidRPr="00AD48C8" w:rsidRDefault="001B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AD48C8">
              <w:rPr>
                <w:rFonts w:ascii="Browallia New" w:hAnsi="Browallia New" w:cs="Browallia New"/>
                <w:b/>
                <w:bCs/>
                <w:sz w:val="24"/>
                <w:szCs w:val="24"/>
                <w:cs/>
              </w:rPr>
              <w:t>ลูกหนี้การค้า</w:t>
            </w:r>
          </w:p>
        </w:tc>
        <w:tc>
          <w:tcPr>
            <w:tcW w:w="1386" w:type="dxa"/>
            <w:vAlign w:val="bottom"/>
          </w:tcPr>
          <w:p w14:paraId="06F63459" w14:textId="77777777" w:rsidR="001B51AB" w:rsidRPr="00AD48C8"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85" w:type="dxa"/>
            <w:vAlign w:val="bottom"/>
          </w:tcPr>
          <w:p w14:paraId="2E42EB68" w14:textId="77777777" w:rsidR="001B51AB" w:rsidRPr="00AD48C8"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393" w:type="dxa"/>
            <w:vAlign w:val="bottom"/>
          </w:tcPr>
          <w:p w14:paraId="584DBD65" w14:textId="77777777" w:rsidR="001B51AB" w:rsidRPr="00AD48C8"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3967B527" w14:textId="77777777" w:rsidR="001B51AB" w:rsidRPr="00AD48C8" w:rsidRDefault="001B51A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C01EB" w:rsidRPr="00AD48C8" w14:paraId="479A693C" w14:textId="77777777" w:rsidTr="00096AEA">
        <w:trPr>
          <w:cantSplit/>
          <w:trHeight w:val="71"/>
        </w:trPr>
        <w:tc>
          <w:tcPr>
            <w:tcW w:w="3557" w:type="dxa"/>
          </w:tcPr>
          <w:p w14:paraId="66AA91F6" w14:textId="35F00724" w:rsidR="006C01EB" w:rsidRPr="00AD48C8" w:rsidRDefault="006C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color w:val="000000" w:themeColor="text1"/>
                <w:sz w:val="24"/>
                <w:szCs w:val="24"/>
                <w:u w:val="single"/>
                <w:cs/>
              </w:rPr>
              <w:t>ลูกหนี้การค้า</w:t>
            </w:r>
            <w:r w:rsidRPr="00AD48C8">
              <w:rPr>
                <w:rFonts w:ascii="Browallia New" w:hAnsi="Browallia New" w:cs="Browallia New"/>
                <w:color w:val="000000" w:themeColor="text1"/>
                <w:sz w:val="24"/>
                <w:szCs w:val="24"/>
                <w:u w:val="single"/>
                <w:lang w:val="en-ZA"/>
              </w:rPr>
              <w:t xml:space="preserve"> - </w:t>
            </w:r>
            <w:r w:rsidRPr="00AD48C8">
              <w:rPr>
                <w:rFonts w:ascii="Browallia New" w:hAnsi="Browallia New" w:cs="Browallia New"/>
                <w:color w:val="000000" w:themeColor="text1"/>
                <w:sz w:val="24"/>
                <w:szCs w:val="24"/>
                <w:u w:val="single"/>
                <w:cs/>
              </w:rPr>
              <w:t>กิจการที่เกี่ยวข้องกัน</w:t>
            </w:r>
          </w:p>
        </w:tc>
        <w:tc>
          <w:tcPr>
            <w:tcW w:w="1386" w:type="dxa"/>
            <w:vAlign w:val="bottom"/>
          </w:tcPr>
          <w:p w14:paraId="38AE6BC6" w14:textId="77777777" w:rsidR="006C01EB" w:rsidRPr="00AD48C8"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85" w:type="dxa"/>
            <w:vAlign w:val="bottom"/>
          </w:tcPr>
          <w:p w14:paraId="166969DE" w14:textId="77777777" w:rsidR="006C01EB" w:rsidRPr="00AD48C8"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650F2271" w14:textId="77777777" w:rsidR="006C01EB" w:rsidRPr="00AD48C8"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10A93D1E" w14:textId="77777777" w:rsidR="006C01EB" w:rsidRPr="00AD48C8" w:rsidRDefault="006C01EB" w:rsidP="0015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57606" w:rsidRPr="00AD48C8" w14:paraId="1BF97EC6" w14:textId="77777777" w:rsidTr="00096AEA">
        <w:trPr>
          <w:cantSplit/>
          <w:trHeight w:val="71"/>
        </w:trPr>
        <w:tc>
          <w:tcPr>
            <w:tcW w:w="3557" w:type="dxa"/>
          </w:tcPr>
          <w:p w14:paraId="3B699842" w14:textId="402D8DED"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color w:val="000000" w:themeColor="text1"/>
                <w:sz w:val="24"/>
                <w:szCs w:val="24"/>
                <w:cs/>
              </w:rPr>
              <w:t>ยังไม่ถึงกำหนดชำระ</w:t>
            </w:r>
          </w:p>
        </w:tc>
        <w:tc>
          <w:tcPr>
            <w:tcW w:w="1386" w:type="dxa"/>
          </w:tcPr>
          <w:p w14:paraId="5D02F1D8" w14:textId="0886EF0A" w:rsidR="00A57606" w:rsidRPr="00AD48C8" w:rsidRDefault="00E52810"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w:t>
            </w:r>
          </w:p>
        </w:tc>
        <w:tc>
          <w:tcPr>
            <w:tcW w:w="1385" w:type="dxa"/>
          </w:tcPr>
          <w:p w14:paraId="5504CB73" w14:textId="13896B11"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color w:val="000000" w:themeColor="text1"/>
                <w:sz w:val="24"/>
                <w:szCs w:val="24"/>
              </w:rPr>
              <w:t>-</w:t>
            </w:r>
          </w:p>
        </w:tc>
        <w:tc>
          <w:tcPr>
            <w:tcW w:w="1393" w:type="dxa"/>
          </w:tcPr>
          <w:p w14:paraId="33FDEEC4" w14:textId="3A5744C9" w:rsidR="00A57606" w:rsidRPr="00AD48C8" w:rsidRDefault="00DD17F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17F6">
              <w:rPr>
                <w:rFonts w:ascii="Browallia New" w:hAnsi="Browallia New" w:cs="Browallia New"/>
                <w:sz w:val="24"/>
                <w:szCs w:val="24"/>
              </w:rPr>
              <w:t>-</w:t>
            </w:r>
          </w:p>
        </w:tc>
        <w:tc>
          <w:tcPr>
            <w:tcW w:w="1393" w:type="dxa"/>
          </w:tcPr>
          <w:p w14:paraId="2FBDB5F0" w14:textId="4BA43EE6"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w:t>
            </w:r>
          </w:p>
        </w:tc>
      </w:tr>
      <w:tr w:rsidR="00A57606" w:rsidRPr="00AD48C8" w14:paraId="7317A1E0" w14:textId="77777777" w:rsidTr="00096AEA">
        <w:trPr>
          <w:cantSplit/>
          <w:trHeight w:val="71"/>
        </w:trPr>
        <w:tc>
          <w:tcPr>
            <w:tcW w:w="3557" w:type="dxa"/>
          </w:tcPr>
          <w:p w14:paraId="1AE5CE8B" w14:textId="7F44F351"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color w:val="000000" w:themeColor="text1"/>
                <w:sz w:val="24"/>
                <w:szCs w:val="24"/>
                <w:cs/>
              </w:rPr>
              <w:t>ค้างชำระ</w:t>
            </w:r>
          </w:p>
        </w:tc>
        <w:tc>
          <w:tcPr>
            <w:tcW w:w="1386" w:type="dxa"/>
          </w:tcPr>
          <w:p w14:paraId="7D317D10" w14:textId="59077503"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p>
        </w:tc>
        <w:tc>
          <w:tcPr>
            <w:tcW w:w="1385" w:type="dxa"/>
          </w:tcPr>
          <w:p w14:paraId="6E97D575" w14:textId="41B85E53"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p>
        </w:tc>
        <w:tc>
          <w:tcPr>
            <w:tcW w:w="1393" w:type="dxa"/>
          </w:tcPr>
          <w:p w14:paraId="51E4D314" w14:textId="65567AF8" w:rsidR="00A57606" w:rsidRPr="00DD17F6"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2827D8E" w14:textId="54C6AFE3"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p>
        </w:tc>
      </w:tr>
      <w:tr w:rsidR="00A57606" w:rsidRPr="00AD48C8" w14:paraId="166D5E6B" w14:textId="77777777" w:rsidTr="00096AEA">
        <w:trPr>
          <w:cantSplit/>
          <w:trHeight w:val="71"/>
        </w:trPr>
        <w:tc>
          <w:tcPr>
            <w:tcW w:w="3557" w:type="dxa"/>
          </w:tcPr>
          <w:p w14:paraId="147F1694" w14:textId="44755CDF"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AD48C8">
              <w:rPr>
                <w:rFonts w:ascii="Browallia New" w:hAnsi="Browallia New" w:cs="Browallia New" w:hint="cs"/>
                <w:color w:val="000000" w:themeColor="text1"/>
                <w:sz w:val="24"/>
                <w:szCs w:val="24"/>
                <w:cs/>
              </w:rPr>
              <w:t xml:space="preserve">ไม่เกิน </w:t>
            </w:r>
            <w:r w:rsidRPr="00AD48C8">
              <w:rPr>
                <w:rFonts w:ascii="Browallia New" w:hAnsi="Browallia New" w:cs="Browallia New"/>
                <w:color w:val="000000" w:themeColor="text1"/>
                <w:sz w:val="24"/>
                <w:szCs w:val="24"/>
              </w:rPr>
              <w:t xml:space="preserve">3 </w:t>
            </w:r>
            <w:r w:rsidRPr="00AD48C8">
              <w:rPr>
                <w:rFonts w:ascii="Browallia New" w:hAnsi="Browallia New" w:cs="Browallia New" w:hint="cs"/>
                <w:color w:val="000000" w:themeColor="text1"/>
                <w:sz w:val="24"/>
                <w:szCs w:val="24"/>
                <w:cs/>
              </w:rPr>
              <w:t>เดือน</w:t>
            </w:r>
          </w:p>
        </w:tc>
        <w:tc>
          <w:tcPr>
            <w:tcW w:w="1386" w:type="dxa"/>
          </w:tcPr>
          <w:p w14:paraId="6A91EC0D" w14:textId="3B8D0C54" w:rsidR="00A57606" w:rsidRPr="00AD48C8" w:rsidRDefault="00E52810"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w:t>
            </w:r>
          </w:p>
        </w:tc>
        <w:tc>
          <w:tcPr>
            <w:tcW w:w="1385" w:type="dxa"/>
          </w:tcPr>
          <w:p w14:paraId="7B19A914" w14:textId="19DD32BC"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w:t>
            </w:r>
          </w:p>
        </w:tc>
        <w:tc>
          <w:tcPr>
            <w:tcW w:w="1393" w:type="dxa"/>
          </w:tcPr>
          <w:p w14:paraId="227855DC" w14:textId="40F699C1" w:rsidR="00A57606" w:rsidRPr="00DD17F6" w:rsidRDefault="00DD17F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17F6">
              <w:rPr>
                <w:rFonts w:ascii="Browallia New" w:hAnsi="Browallia New" w:cs="Browallia New"/>
                <w:sz w:val="24"/>
                <w:szCs w:val="24"/>
              </w:rPr>
              <w:t>-</w:t>
            </w:r>
          </w:p>
        </w:tc>
        <w:tc>
          <w:tcPr>
            <w:tcW w:w="1393" w:type="dxa"/>
          </w:tcPr>
          <w:p w14:paraId="7D829A7B" w14:textId="770DE64D"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w:t>
            </w:r>
          </w:p>
        </w:tc>
      </w:tr>
      <w:tr w:rsidR="00A57606" w:rsidRPr="00AD48C8" w14:paraId="4EB4FB0A" w14:textId="77777777" w:rsidTr="00096AEA">
        <w:trPr>
          <w:cantSplit/>
          <w:trHeight w:val="71"/>
        </w:trPr>
        <w:tc>
          <w:tcPr>
            <w:tcW w:w="3557" w:type="dxa"/>
          </w:tcPr>
          <w:p w14:paraId="4C1BDE1F" w14:textId="7624E2EC"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AD48C8">
              <w:rPr>
                <w:rFonts w:ascii="Browallia New" w:hAnsi="Browallia New" w:cs="Browallia New"/>
                <w:color w:val="000000" w:themeColor="text1"/>
                <w:sz w:val="24"/>
                <w:szCs w:val="24"/>
              </w:rPr>
              <w:t xml:space="preserve">3 </w:t>
            </w:r>
            <w:r w:rsidR="00C523A9" w:rsidRPr="00AD48C8">
              <w:rPr>
                <w:rFonts w:ascii="Browallia New" w:hAnsi="Browallia New" w:cs="Browallia New"/>
                <w:color w:val="000000" w:themeColor="text1"/>
                <w:sz w:val="24"/>
                <w:szCs w:val="24"/>
              </w:rPr>
              <w:t>-</w:t>
            </w:r>
            <w:r w:rsidRPr="00AD48C8">
              <w:rPr>
                <w:rFonts w:ascii="Browallia New" w:hAnsi="Browallia New" w:cs="Browallia New"/>
                <w:color w:val="000000" w:themeColor="text1"/>
                <w:sz w:val="24"/>
                <w:szCs w:val="24"/>
              </w:rPr>
              <w:t xml:space="preserve"> 6 </w:t>
            </w:r>
            <w:r w:rsidRPr="00AD48C8">
              <w:rPr>
                <w:rFonts w:ascii="Browallia New" w:hAnsi="Browallia New" w:cs="Browallia New" w:hint="cs"/>
                <w:color w:val="000000" w:themeColor="text1"/>
                <w:sz w:val="24"/>
                <w:szCs w:val="24"/>
                <w:cs/>
              </w:rPr>
              <w:t>เดือน</w:t>
            </w:r>
          </w:p>
        </w:tc>
        <w:tc>
          <w:tcPr>
            <w:tcW w:w="1386" w:type="dxa"/>
          </w:tcPr>
          <w:p w14:paraId="64251EE1" w14:textId="03145DDF" w:rsidR="00A57606" w:rsidRPr="00AD48C8" w:rsidRDefault="00217635"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85" w:type="dxa"/>
          </w:tcPr>
          <w:p w14:paraId="7F1E92D9" w14:textId="55F01BAE"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6,255</w:t>
            </w:r>
          </w:p>
        </w:tc>
        <w:tc>
          <w:tcPr>
            <w:tcW w:w="1393" w:type="dxa"/>
          </w:tcPr>
          <w:p w14:paraId="52F48B5D" w14:textId="4F754692" w:rsidR="00A57606" w:rsidRPr="00DD17F6" w:rsidRDefault="00DD17F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17F6">
              <w:rPr>
                <w:rFonts w:ascii="Browallia New" w:hAnsi="Browallia New" w:cs="Browallia New"/>
                <w:sz w:val="24"/>
                <w:szCs w:val="24"/>
              </w:rPr>
              <w:t>-</w:t>
            </w:r>
          </w:p>
        </w:tc>
        <w:tc>
          <w:tcPr>
            <w:tcW w:w="1393" w:type="dxa"/>
          </w:tcPr>
          <w:p w14:paraId="0A93446F" w14:textId="6B4915A0"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w:t>
            </w:r>
          </w:p>
        </w:tc>
      </w:tr>
      <w:tr w:rsidR="00A57606" w:rsidRPr="00AD48C8" w14:paraId="5C1585CA" w14:textId="77777777" w:rsidTr="00096AEA">
        <w:trPr>
          <w:cantSplit/>
          <w:trHeight w:val="71"/>
        </w:trPr>
        <w:tc>
          <w:tcPr>
            <w:tcW w:w="3557" w:type="dxa"/>
          </w:tcPr>
          <w:p w14:paraId="72FF8CED" w14:textId="4437F12E"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AD48C8">
              <w:rPr>
                <w:rFonts w:ascii="Browallia New" w:hAnsi="Browallia New" w:cs="Browallia New"/>
                <w:color w:val="000000" w:themeColor="text1"/>
                <w:sz w:val="24"/>
                <w:szCs w:val="24"/>
              </w:rPr>
              <w:t xml:space="preserve">6 </w:t>
            </w:r>
            <w:r w:rsidR="00C523A9" w:rsidRPr="00AD48C8">
              <w:rPr>
                <w:rFonts w:ascii="Browallia New" w:hAnsi="Browallia New" w:cs="Browallia New"/>
                <w:color w:val="000000" w:themeColor="text1"/>
                <w:sz w:val="24"/>
                <w:szCs w:val="24"/>
              </w:rPr>
              <w:t>-</w:t>
            </w:r>
            <w:r w:rsidRPr="00AD48C8">
              <w:rPr>
                <w:rFonts w:ascii="Browallia New" w:hAnsi="Browallia New" w:cs="Browallia New"/>
                <w:color w:val="000000" w:themeColor="text1"/>
                <w:sz w:val="24"/>
                <w:szCs w:val="24"/>
              </w:rPr>
              <w:t xml:space="preserve"> 12 </w:t>
            </w:r>
            <w:r w:rsidRPr="00AD48C8">
              <w:rPr>
                <w:rFonts w:ascii="Browallia New" w:hAnsi="Browallia New" w:cs="Browallia New" w:hint="cs"/>
                <w:color w:val="000000" w:themeColor="text1"/>
                <w:sz w:val="24"/>
                <w:szCs w:val="24"/>
                <w:cs/>
              </w:rPr>
              <w:t>เดือน</w:t>
            </w:r>
          </w:p>
        </w:tc>
        <w:tc>
          <w:tcPr>
            <w:tcW w:w="1386" w:type="dxa"/>
          </w:tcPr>
          <w:p w14:paraId="50CE5CDA" w14:textId="51D53F33" w:rsidR="00A57606" w:rsidRPr="00AD48C8" w:rsidRDefault="00E52810"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E52810">
              <w:rPr>
                <w:rFonts w:ascii="Browallia New" w:hAnsi="Browallia New" w:cs="Browallia New"/>
                <w:color w:val="000000" w:themeColor="text1"/>
                <w:sz w:val="24"/>
                <w:szCs w:val="24"/>
              </w:rPr>
              <w:t xml:space="preserve"> </w:t>
            </w:r>
            <w:r w:rsidR="00217635" w:rsidRPr="00E52810">
              <w:rPr>
                <w:rFonts w:ascii="Browallia New" w:hAnsi="Browallia New" w:cs="Browallia New"/>
                <w:color w:val="000000" w:themeColor="text1"/>
                <w:sz w:val="24"/>
                <w:szCs w:val="24"/>
              </w:rPr>
              <w:t>6,255</w:t>
            </w:r>
            <w:r w:rsidRPr="00E52810">
              <w:rPr>
                <w:rFonts w:ascii="Browallia New" w:hAnsi="Browallia New" w:cs="Browallia New"/>
                <w:color w:val="000000" w:themeColor="text1"/>
                <w:sz w:val="24"/>
                <w:szCs w:val="24"/>
              </w:rPr>
              <w:t xml:space="preserve"> </w:t>
            </w:r>
          </w:p>
        </w:tc>
        <w:tc>
          <w:tcPr>
            <w:tcW w:w="1385" w:type="dxa"/>
          </w:tcPr>
          <w:p w14:paraId="17CD01AC" w14:textId="7762C3B1"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557</w:t>
            </w:r>
          </w:p>
        </w:tc>
        <w:tc>
          <w:tcPr>
            <w:tcW w:w="1393" w:type="dxa"/>
          </w:tcPr>
          <w:p w14:paraId="2EC5DB3B" w14:textId="6121377D" w:rsidR="00A57606" w:rsidRPr="00DD17F6" w:rsidRDefault="00DD17F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17F6">
              <w:rPr>
                <w:rFonts w:ascii="Browallia New" w:hAnsi="Browallia New" w:cs="Browallia New"/>
                <w:sz w:val="24"/>
                <w:szCs w:val="24"/>
              </w:rPr>
              <w:t>-</w:t>
            </w:r>
          </w:p>
        </w:tc>
        <w:tc>
          <w:tcPr>
            <w:tcW w:w="1393" w:type="dxa"/>
          </w:tcPr>
          <w:p w14:paraId="777845AA" w14:textId="6DCF8C7D"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w:t>
            </w:r>
          </w:p>
        </w:tc>
      </w:tr>
      <w:tr w:rsidR="00217635" w:rsidRPr="00AD48C8" w14:paraId="18A0C7A1" w14:textId="77777777" w:rsidTr="00096AEA">
        <w:trPr>
          <w:cantSplit/>
          <w:trHeight w:val="71"/>
        </w:trPr>
        <w:tc>
          <w:tcPr>
            <w:tcW w:w="3557" w:type="dxa"/>
          </w:tcPr>
          <w:p w14:paraId="0D741979" w14:textId="3C4B6107" w:rsidR="00217635" w:rsidRPr="00AD48C8" w:rsidRDefault="00217635" w:rsidP="0021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 xml:space="preserve">มากกว่า </w:t>
            </w:r>
            <w:r>
              <w:rPr>
                <w:rFonts w:ascii="Browallia New" w:hAnsi="Browallia New" w:cs="Browallia New"/>
                <w:color w:val="000000" w:themeColor="text1"/>
                <w:sz w:val="24"/>
                <w:szCs w:val="24"/>
              </w:rPr>
              <w:t xml:space="preserve">12 </w:t>
            </w:r>
            <w:r>
              <w:rPr>
                <w:rFonts w:ascii="Browallia New" w:hAnsi="Browallia New" w:cs="Browallia New" w:hint="cs"/>
                <w:color w:val="000000" w:themeColor="text1"/>
                <w:sz w:val="24"/>
                <w:szCs w:val="24"/>
                <w:cs/>
              </w:rPr>
              <w:t>เดือน</w:t>
            </w:r>
          </w:p>
        </w:tc>
        <w:tc>
          <w:tcPr>
            <w:tcW w:w="1386" w:type="dxa"/>
          </w:tcPr>
          <w:p w14:paraId="3A01F90C" w14:textId="7CE66D5A" w:rsidR="00217635" w:rsidRPr="00E52810" w:rsidRDefault="00217635" w:rsidP="0021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E52810">
              <w:rPr>
                <w:rFonts w:ascii="Browallia New" w:hAnsi="Browallia New" w:cs="Browallia New"/>
                <w:color w:val="000000" w:themeColor="text1"/>
                <w:sz w:val="24"/>
                <w:szCs w:val="24"/>
              </w:rPr>
              <w:t xml:space="preserve"> 557 </w:t>
            </w:r>
          </w:p>
        </w:tc>
        <w:tc>
          <w:tcPr>
            <w:tcW w:w="1385" w:type="dxa"/>
          </w:tcPr>
          <w:p w14:paraId="78BC0A6E" w14:textId="3F61D701" w:rsidR="00217635" w:rsidRPr="00AD48C8" w:rsidRDefault="00217635" w:rsidP="0021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393" w:type="dxa"/>
          </w:tcPr>
          <w:p w14:paraId="60E91A1E" w14:textId="2782148A" w:rsidR="00217635" w:rsidRPr="00DD17F6" w:rsidRDefault="00217635" w:rsidP="0021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w:t>
            </w:r>
          </w:p>
        </w:tc>
        <w:tc>
          <w:tcPr>
            <w:tcW w:w="1393" w:type="dxa"/>
          </w:tcPr>
          <w:p w14:paraId="699BC9FC" w14:textId="445AAE13" w:rsidR="00217635" w:rsidRPr="00AD48C8" w:rsidRDefault="00217635" w:rsidP="0021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r>
      <w:tr w:rsidR="00A57606" w:rsidRPr="00AD48C8" w14:paraId="67DD162B" w14:textId="77777777" w:rsidTr="00096AEA">
        <w:trPr>
          <w:cantSplit/>
          <w:trHeight w:val="71"/>
        </w:trPr>
        <w:tc>
          <w:tcPr>
            <w:tcW w:w="3557" w:type="dxa"/>
          </w:tcPr>
          <w:p w14:paraId="23FCD4CC" w14:textId="61E041AF"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color w:val="000000" w:themeColor="text1"/>
                <w:spacing w:val="-4"/>
                <w:sz w:val="24"/>
                <w:szCs w:val="24"/>
                <w:cs/>
              </w:rPr>
              <w:t>รวม</w:t>
            </w:r>
            <w:r w:rsidRPr="00AD48C8">
              <w:rPr>
                <w:rFonts w:ascii="Browallia New" w:hAnsi="Browallia New" w:cs="Browallia New"/>
                <w:color w:val="000000" w:themeColor="text1"/>
                <w:spacing w:val="-4"/>
                <w:sz w:val="24"/>
                <w:szCs w:val="24"/>
                <w:lang w:val="en-ZA"/>
              </w:rPr>
              <w:t xml:space="preserve"> </w:t>
            </w:r>
          </w:p>
        </w:tc>
        <w:tc>
          <w:tcPr>
            <w:tcW w:w="1386" w:type="dxa"/>
          </w:tcPr>
          <w:p w14:paraId="357C4E15" w14:textId="3AC69902" w:rsidR="00A57606" w:rsidRPr="00AD48C8" w:rsidRDefault="00E52810" w:rsidP="006F636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E52810">
              <w:rPr>
                <w:rFonts w:ascii="Browallia New" w:hAnsi="Browallia New" w:cs="Browallia New"/>
                <w:color w:val="000000" w:themeColor="text1"/>
                <w:sz w:val="24"/>
                <w:szCs w:val="24"/>
              </w:rPr>
              <w:t>6,812</w:t>
            </w:r>
          </w:p>
        </w:tc>
        <w:tc>
          <w:tcPr>
            <w:tcW w:w="1385" w:type="dxa"/>
            <w:vAlign w:val="bottom"/>
          </w:tcPr>
          <w:p w14:paraId="7CCC4967" w14:textId="75F0FCED" w:rsidR="00A57606" w:rsidRPr="00AD48C8" w:rsidRDefault="00A57606" w:rsidP="006F636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color w:val="000000" w:themeColor="text1"/>
                <w:sz w:val="24"/>
                <w:szCs w:val="24"/>
              </w:rPr>
              <w:t>6,812</w:t>
            </w:r>
          </w:p>
        </w:tc>
        <w:tc>
          <w:tcPr>
            <w:tcW w:w="1393" w:type="dxa"/>
          </w:tcPr>
          <w:p w14:paraId="4428E316" w14:textId="525A9831" w:rsidR="00A57606" w:rsidRPr="00AD48C8" w:rsidRDefault="00DD17F6" w:rsidP="006F636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D17F6">
              <w:rPr>
                <w:rFonts w:ascii="Browallia New" w:hAnsi="Browallia New" w:cs="Browallia New"/>
                <w:sz w:val="24"/>
                <w:szCs w:val="24"/>
              </w:rPr>
              <w:t>-</w:t>
            </w:r>
          </w:p>
        </w:tc>
        <w:tc>
          <w:tcPr>
            <w:tcW w:w="1393" w:type="dxa"/>
          </w:tcPr>
          <w:p w14:paraId="6F9CA7C5" w14:textId="10BB7F6D" w:rsidR="00A57606" w:rsidRPr="00AD48C8" w:rsidRDefault="00A57606" w:rsidP="006F636E">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w:t>
            </w:r>
          </w:p>
        </w:tc>
      </w:tr>
      <w:tr w:rsidR="00A57606" w:rsidRPr="00AD48C8" w14:paraId="1308B921" w14:textId="77777777" w:rsidTr="00096AEA">
        <w:trPr>
          <w:cantSplit/>
          <w:trHeight w:val="71"/>
        </w:trPr>
        <w:tc>
          <w:tcPr>
            <w:tcW w:w="3557" w:type="dxa"/>
          </w:tcPr>
          <w:p w14:paraId="6FCF9F73" w14:textId="77777777"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386" w:type="dxa"/>
            <w:vAlign w:val="bottom"/>
          </w:tcPr>
          <w:p w14:paraId="0B24E236" w14:textId="77777777"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85" w:type="dxa"/>
            <w:vAlign w:val="bottom"/>
          </w:tcPr>
          <w:p w14:paraId="2106E698" w14:textId="77777777"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0C918CE" w14:textId="77777777"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5DC96A88" w14:textId="77777777"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57606" w:rsidRPr="00AD48C8" w14:paraId="41D88988" w14:textId="77777777" w:rsidTr="00096AEA">
        <w:trPr>
          <w:cantSplit/>
          <w:trHeight w:val="71"/>
        </w:trPr>
        <w:tc>
          <w:tcPr>
            <w:tcW w:w="3557" w:type="dxa"/>
          </w:tcPr>
          <w:p w14:paraId="32C3DFC7" w14:textId="25B10395"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color w:val="000000" w:themeColor="text1"/>
                <w:sz w:val="24"/>
                <w:szCs w:val="24"/>
                <w:u w:val="single"/>
                <w:cs/>
              </w:rPr>
              <w:t>ลูกหนี้การค้า</w:t>
            </w:r>
            <w:r w:rsidRPr="00AD48C8">
              <w:rPr>
                <w:rFonts w:ascii="Browallia New" w:hAnsi="Browallia New" w:cs="Browallia New"/>
                <w:color w:val="000000" w:themeColor="text1"/>
                <w:sz w:val="24"/>
                <w:szCs w:val="24"/>
                <w:u w:val="single"/>
                <w:lang w:val="en-ZA"/>
              </w:rPr>
              <w:t xml:space="preserve"> </w:t>
            </w:r>
            <w:r w:rsidRPr="00AD48C8">
              <w:rPr>
                <w:rFonts w:ascii="Browallia New" w:hAnsi="Browallia New" w:cs="Browallia New"/>
                <w:color w:val="000000" w:themeColor="text1"/>
                <w:sz w:val="24"/>
                <w:szCs w:val="24"/>
                <w:u w:val="single"/>
              </w:rPr>
              <w:t xml:space="preserve">- </w:t>
            </w:r>
            <w:r w:rsidR="001714E8" w:rsidRPr="00AD48C8">
              <w:rPr>
                <w:rFonts w:ascii="Browallia New" w:hAnsi="Browallia New" w:cs="Browallia New" w:hint="cs"/>
                <w:color w:val="000000" w:themeColor="text1"/>
                <w:sz w:val="24"/>
                <w:szCs w:val="24"/>
                <w:u w:val="single"/>
                <w:cs/>
              </w:rPr>
              <w:t>บริษัทอื่น</w:t>
            </w:r>
          </w:p>
        </w:tc>
        <w:tc>
          <w:tcPr>
            <w:tcW w:w="1386" w:type="dxa"/>
            <w:vAlign w:val="bottom"/>
          </w:tcPr>
          <w:p w14:paraId="1F6CAB17" w14:textId="77777777"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85" w:type="dxa"/>
            <w:vAlign w:val="bottom"/>
          </w:tcPr>
          <w:p w14:paraId="26EC4402" w14:textId="77777777"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50F9D279" w14:textId="77777777"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1B0C4C51" w14:textId="77777777" w:rsidR="00A57606" w:rsidRPr="00AD48C8" w:rsidRDefault="00A57606" w:rsidP="00A57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570D37" w:rsidRPr="00AD48C8" w14:paraId="0098A250" w14:textId="77777777" w:rsidTr="00096AEA">
        <w:trPr>
          <w:cantSplit/>
          <w:trHeight w:val="71"/>
        </w:trPr>
        <w:tc>
          <w:tcPr>
            <w:tcW w:w="3557" w:type="dxa"/>
          </w:tcPr>
          <w:p w14:paraId="11708064" w14:textId="09628CD0"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color w:val="000000" w:themeColor="text1"/>
                <w:sz w:val="24"/>
                <w:szCs w:val="24"/>
                <w:cs/>
              </w:rPr>
              <w:t>ยังไม่ถึงกำหนดชำระ</w:t>
            </w:r>
          </w:p>
        </w:tc>
        <w:tc>
          <w:tcPr>
            <w:tcW w:w="1386" w:type="dxa"/>
          </w:tcPr>
          <w:p w14:paraId="23FA3EB7" w14:textId="5E25D870" w:rsidR="00570D37" w:rsidRPr="00AD48C8" w:rsidRDefault="000350D5"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0350D5">
              <w:rPr>
                <w:rFonts w:ascii="Browallia New" w:hAnsi="Browallia New" w:cs="Browallia New"/>
                <w:color w:val="000000" w:themeColor="text1"/>
                <w:sz w:val="24"/>
                <w:szCs w:val="24"/>
              </w:rPr>
              <w:t>9,964</w:t>
            </w:r>
          </w:p>
        </w:tc>
        <w:tc>
          <w:tcPr>
            <w:tcW w:w="1385" w:type="dxa"/>
          </w:tcPr>
          <w:p w14:paraId="5244C9C5" w14:textId="2753E14C"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color w:val="000000" w:themeColor="text1"/>
                <w:sz w:val="24"/>
                <w:szCs w:val="24"/>
              </w:rPr>
              <w:t>7,374</w:t>
            </w:r>
          </w:p>
        </w:tc>
        <w:tc>
          <w:tcPr>
            <w:tcW w:w="1393" w:type="dxa"/>
          </w:tcPr>
          <w:p w14:paraId="33FD7BDC" w14:textId="3A431372"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w:t>
            </w:r>
          </w:p>
        </w:tc>
        <w:tc>
          <w:tcPr>
            <w:tcW w:w="1393" w:type="dxa"/>
          </w:tcPr>
          <w:p w14:paraId="1E8572FA" w14:textId="3F5255DC"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w:t>
            </w:r>
          </w:p>
        </w:tc>
      </w:tr>
      <w:tr w:rsidR="00570D37" w:rsidRPr="00AD48C8" w14:paraId="18C9F3AE" w14:textId="77777777" w:rsidTr="00096AEA">
        <w:trPr>
          <w:cantSplit/>
          <w:trHeight w:val="71"/>
        </w:trPr>
        <w:tc>
          <w:tcPr>
            <w:tcW w:w="3557" w:type="dxa"/>
          </w:tcPr>
          <w:p w14:paraId="2E91E790" w14:textId="11D6F4AB"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color w:val="000000" w:themeColor="text1"/>
                <w:sz w:val="24"/>
                <w:szCs w:val="24"/>
                <w:cs/>
              </w:rPr>
              <w:t>ค้างชำระ</w:t>
            </w:r>
          </w:p>
        </w:tc>
        <w:tc>
          <w:tcPr>
            <w:tcW w:w="1386" w:type="dxa"/>
          </w:tcPr>
          <w:p w14:paraId="2E6D3B55" w14:textId="77777777"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p>
        </w:tc>
        <w:tc>
          <w:tcPr>
            <w:tcW w:w="1385" w:type="dxa"/>
          </w:tcPr>
          <w:p w14:paraId="2F89F250" w14:textId="77777777"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A21B702" w14:textId="77777777"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A76C0A9" w14:textId="77777777"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570D37" w:rsidRPr="00AD48C8" w14:paraId="426F5C91" w14:textId="77777777" w:rsidTr="00096AEA">
        <w:trPr>
          <w:cantSplit/>
          <w:trHeight w:val="71"/>
        </w:trPr>
        <w:tc>
          <w:tcPr>
            <w:tcW w:w="3557" w:type="dxa"/>
          </w:tcPr>
          <w:p w14:paraId="2F18F4C1" w14:textId="61F737B6"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AD48C8">
              <w:rPr>
                <w:rFonts w:ascii="Browallia New" w:hAnsi="Browallia New" w:cs="Browallia New"/>
                <w:color w:val="000000" w:themeColor="text1"/>
                <w:sz w:val="24"/>
                <w:szCs w:val="24"/>
                <w:cs/>
              </w:rPr>
              <w:t xml:space="preserve">ไม่เกิน </w:t>
            </w:r>
            <w:r w:rsidRPr="00AD48C8">
              <w:rPr>
                <w:rFonts w:ascii="Browallia New" w:hAnsi="Browallia New" w:cs="Browallia New"/>
                <w:color w:val="000000" w:themeColor="text1"/>
                <w:sz w:val="24"/>
                <w:szCs w:val="24"/>
                <w:lang w:val="en-ZA"/>
              </w:rPr>
              <w:t>3</w:t>
            </w:r>
            <w:r w:rsidRPr="00AD48C8">
              <w:rPr>
                <w:rFonts w:ascii="Browallia New" w:hAnsi="Browallia New" w:cs="Browallia New"/>
                <w:color w:val="000000" w:themeColor="text1"/>
                <w:sz w:val="24"/>
                <w:szCs w:val="24"/>
                <w:cs/>
              </w:rPr>
              <w:t xml:space="preserve"> เดือน</w:t>
            </w:r>
          </w:p>
        </w:tc>
        <w:tc>
          <w:tcPr>
            <w:tcW w:w="1386" w:type="dxa"/>
          </w:tcPr>
          <w:p w14:paraId="6B726814" w14:textId="527B81DB" w:rsidR="00570D37" w:rsidRPr="00AD48C8" w:rsidRDefault="000350D5"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0350D5">
              <w:rPr>
                <w:rFonts w:ascii="Browallia New" w:hAnsi="Browallia New" w:cs="Browallia New"/>
                <w:color w:val="000000" w:themeColor="text1"/>
                <w:sz w:val="24"/>
                <w:szCs w:val="24"/>
              </w:rPr>
              <w:t xml:space="preserve"> 11 </w:t>
            </w:r>
          </w:p>
        </w:tc>
        <w:tc>
          <w:tcPr>
            <w:tcW w:w="1385" w:type="dxa"/>
          </w:tcPr>
          <w:p w14:paraId="1F0FAA8C" w14:textId="57F6F2E1"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color w:val="000000" w:themeColor="text1"/>
                <w:sz w:val="24"/>
                <w:szCs w:val="24"/>
              </w:rPr>
              <w:t>352</w:t>
            </w:r>
          </w:p>
        </w:tc>
        <w:tc>
          <w:tcPr>
            <w:tcW w:w="1393" w:type="dxa"/>
          </w:tcPr>
          <w:p w14:paraId="370E8A43" w14:textId="3A4DC0E6" w:rsidR="00570D37" w:rsidRPr="003707A9"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w:t>
            </w:r>
          </w:p>
        </w:tc>
        <w:tc>
          <w:tcPr>
            <w:tcW w:w="1393" w:type="dxa"/>
          </w:tcPr>
          <w:p w14:paraId="43DAF82B" w14:textId="54B4B562"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color w:val="000000" w:themeColor="text1"/>
                <w:sz w:val="24"/>
                <w:szCs w:val="24"/>
              </w:rPr>
              <w:t>-</w:t>
            </w:r>
          </w:p>
        </w:tc>
      </w:tr>
      <w:tr w:rsidR="00570D37" w:rsidRPr="00AD48C8" w14:paraId="154B7B08" w14:textId="77777777" w:rsidTr="00096AEA">
        <w:trPr>
          <w:cantSplit/>
          <w:trHeight w:val="71"/>
        </w:trPr>
        <w:tc>
          <w:tcPr>
            <w:tcW w:w="3557" w:type="dxa"/>
          </w:tcPr>
          <w:p w14:paraId="40963BFA" w14:textId="45285137"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AD48C8">
              <w:rPr>
                <w:rFonts w:ascii="Browallia New" w:hAnsi="Browallia New" w:cs="Browallia New"/>
                <w:color w:val="000000" w:themeColor="text1"/>
                <w:sz w:val="24"/>
                <w:szCs w:val="24"/>
              </w:rPr>
              <w:t>3 - 6</w:t>
            </w:r>
            <w:r w:rsidRPr="00AD48C8">
              <w:rPr>
                <w:rFonts w:ascii="Browallia New" w:hAnsi="Browallia New" w:cs="Browallia New"/>
                <w:color w:val="000000" w:themeColor="text1"/>
                <w:sz w:val="24"/>
                <w:szCs w:val="24"/>
                <w:cs/>
              </w:rPr>
              <w:t xml:space="preserve"> เดือน</w:t>
            </w:r>
          </w:p>
        </w:tc>
        <w:tc>
          <w:tcPr>
            <w:tcW w:w="1386" w:type="dxa"/>
          </w:tcPr>
          <w:p w14:paraId="5E87BFE3" w14:textId="67319B6D" w:rsidR="00570D37" w:rsidRPr="00AD48C8" w:rsidRDefault="000350D5"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0350D5">
              <w:rPr>
                <w:rFonts w:ascii="Browallia New" w:hAnsi="Browallia New" w:cs="Browallia New"/>
                <w:color w:val="000000" w:themeColor="text1"/>
                <w:sz w:val="24"/>
                <w:szCs w:val="24"/>
              </w:rPr>
              <w:t xml:space="preserve"> -   </w:t>
            </w:r>
          </w:p>
        </w:tc>
        <w:tc>
          <w:tcPr>
            <w:tcW w:w="1385" w:type="dxa"/>
          </w:tcPr>
          <w:p w14:paraId="18D93EAF" w14:textId="67718FD4"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 xml:space="preserve"> -   </w:t>
            </w:r>
          </w:p>
        </w:tc>
        <w:tc>
          <w:tcPr>
            <w:tcW w:w="1393" w:type="dxa"/>
          </w:tcPr>
          <w:p w14:paraId="61468388" w14:textId="53EE1224"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 xml:space="preserve"> -   </w:t>
            </w:r>
          </w:p>
        </w:tc>
        <w:tc>
          <w:tcPr>
            <w:tcW w:w="1393" w:type="dxa"/>
          </w:tcPr>
          <w:p w14:paraId="6930EEF1" w14:textId="1D7C091E"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 xml:space="preserve"> -   </w:t>
            </w:r>
          </w:p>
        </w:tc>
      </w:tr>
      <w:tr w:rsidR="00570D37" w:rsidRPr="00AD48C8" w14:paraId="5100684F" w14:textId="77777777" w:rsidTr="00096AEA">
        <w:trPr>
          <w:cantSplit/>
          <w:trHeight w:val="71"/>
        </w:trPr>
        <w:tc>
          <w:tcPr>
            <w:tcW w:w="3557" w:type="dxa"/>
          </w:tcPr>
          <w:p w14:paraId="0EC69320" w14:textId="36C09275"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AD48C8">
              <w:rPr>
                <w:rFonts w:ascii="Browallia New" w:hAnsi="Browallia New" w:cs="Browallia New"/>
                <w:color w:val="000000" w:themeColor="text1"/>
                <w:sz w:val="24"/>
                <w:szCs w:val="24"/>
              </w:rPr>
              <w:t>6 - 12</w:t>
            </w:r>
            <w:r w:rsidRPr="00AD48C8">
              <w:rPr>
                <w:rFonts w:ascii="Browallia New" w:hAnsi="Browallia New" w:cs="Browallia New"/>
                <w:color w:val="000000" w:themeColor="text1"/>
                <w:sz w:val="24"/>
                <w:szCs w:val="24"/>
                <w:cs/>
              </w:rPr>
              <w:t xml:space="preserve"> เดือน</w:t>
            </w:r>
          </w:p>
        </w:tc>
        <w:tc>
          <w:tcPr>
            <w:tcW w:w="1386" w:type="dxa"/>
          </w:tcPr>
          <w:p w14:paraId="7306F29C" w14:textId="7524A1E0" w:rsidR="00570D37" w:rsidRPr="00AD48C8" w:rsidRDefault="000350D5"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0350D5">
              <w:rPr>
                <w:rFonts w:ascii="Browallia New" w:hAnsi="Browallia New" w:cs="Browallia New"/>
                <w:color w:val="000000" w:themeColor="text1"/>
                <w:sz w:val="24"/>
                <w:szCs w:val="24"/>
              </w:rPr>
              <w:t xml:space="preserve"> 58 </w:t>
            </w:r>
          </w:p>
        </w:tc>
        <w:tc>
          <w:tcPr>
            <w:tcW w:w="1385" w:type="dxa"/>
          </w:tcPr>
          <w:p w14:paraId="6C964F84" w14:textId="0AA7A770"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 xml:space="preserve"> -   </w:t>
            </w:r>
          </w:p>
        </w:tc>
        <w:tc>
          <w:tcPr>
            <w:tcW w:w="1393" w:type="dxa"/>
          </w:tcPr>
          <w:p w14:paraId="5D757D1A" w14:textId="6F3AE011"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 xml:space="preserve"> -   </w:t>
            </w:r>
          </w:p>
        </w:tc>
        <w:tc>
          <w:tcPr>
            <w:tcW w:w="1393" w:type="dxa"/>
          </w:tcPr>
          <w:p w14:paraId="7F4D3BE9" w14:textId="3A7676A0"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 xml:space="preserve"> -   </w:t>
            </w:r>
          </w:p>
        </w:tc>
      </w:tr>
      <w:tr w:rsidR="00570D37" w:rsidRPr="00AD48C8" w14:paraId="6F2F6C6F" w14:textId="77777777" w:rsidTr="00096AEA">
        <w:trPr>
          <w:cantSplit/>
          <w:trHeight w:val="71"/>
        </w:trPr>
        <w:tc>
          <w:tcPr>
            <w:tcW w:w="3557" w:type="dxa"/>
          </w:tcPr>
          <w:p w14:paraId="6F7ACBB9" w14:textId="14BF666D"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Pr>
                <w:rFonts w:ascii="Browallia New" w:hAnsi="Browallia New" w:cs="Browallia New"/>
                <w:color w:val="000000" w:themeColor="text1"/>
                <w:sz w:val="24"/>
                <w:szCs w:val="24"/>
                <w:cs/>
              </w:rPr>
            </w:pPr>
            <w:r w:rsidRPr="00AD48C8">
              <w:rPr>
                <w:rFonts w:ascii="Browallia New" w:hAnsi="Browallia New" w:cs="Browallia New"/>
                <w:color w:val="000000" w:themeColor="text1"/>
                <w:sz w:val="24"/>
                <w:szCs w:val="24"/>
                <w:cs/>
              </w:rPr>
              <w:t xml:space="preserve">มากกว่า </w:t>
            </w:r>
            <w:r w:rsidRPr="00AD48C8">
              <w:rPr>
                <w:rFonts w:ascii="Browallia New" w:hAnsi="Browallia New" w:cs="Browallia New"/>
                <w:color w:val="000000" w:themeColor="text1"/>
                <w:sz w:val="24"/>
                <w:szCs w:val="24"/>
              </w:rPr>
              <w:t>12</w:t>
            </w:r>
            <w:r w:rsidRPr="00AD48C8">
              <w:rPr>
                <w:rFonts w:ascii="Browallia New" w:hAnsi="Browallia New" w:cs="Browallia New"/>
                <w:color w:val="000000" w:themeColor="text1"/>
                <w:sz w:val="24"/>
                <w:szCs w:val="24"/>
                <w:cs/>
              </w:rPr>
              <w:t xml:space="preserve"> เดือน</w:t>
            </w:r>
          </w:p>
        </w:tc>
        <w:tc>
          <w:tcPr>
            <w:tcW w:w="1386" w:type="dxa"/>
          </w:tcPr>
          <w:p w14:paraId="54E67483" w14:textId="19630331" w:rsidR="00570D37" w:rsidRPr="00AD48C8" w:rsidRDefault="000350D5" w:rsidP="00570D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0350D5">
              <w:rPr>
                <w:rFonts w:ascii="Browallia New" w:hAnsi="Browallia New" w:cs="Browallia New"/>
                <w:color w:val="000000" w:themeColor="text1"/>
                <w:sz w:val="24"/>
                <w:szCs w:val="24"/>
              </w:rPr>
              <w:t xml:space="preserve"> 203 </w:t>
            </w:r>
          </w:p>
        </w:tc>
        <w:tc>
          <w:tcPr>
            <w:tcW w:w="1385" w:type="dxa"/>
          </w:tcPr>
          <w:p w14:paraId="2810AC9E" w14:textId="5CCF2AFC" w:rsidR="00570D37" w:rsidRPr="00AD48C8" w:rsidRDefault="00570D37" w:rsidP="00570D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 xml:space="preserve"> -   </w:t>
            </w:r>
          </w:p>
        </w:tc>
        <w:tc>
          <w:tcPr>
            <w:tcW w:w="1393" w:type="dxa"/>
          </w:tcPr>
          <w:p w14:paraId="22BAF9E0" w14:textId="40B2E915" w:rsidR="00570D37" w:rsidRPr="00AD48C8" w:rsidRDefault="00570D37" w:rsidP="00570D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 xml:space="preserve"> -   </w:t>
            </w:r>
          </w:p>
        </w:tc>
        <w:tc>
          <w:tcPr>
            <w:tcW w:w="1393" w:type="dxa"/>
          </w:tcPr>
          <w:p w14:paraId="7A10BCFF" w14:textId="6DB1B0D6" w:rsidR="00570D37" w:rsidRPr="00AD48C8" w:rsidRDefault="00570D37" w:rsidP="00570D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color w:val="000000" w:themeColor="text1"/>
                <w:sz w:val="24"/>
                <w:szCs w:val="24"/>
              </w:rPr>
              <w:t xml:space="preserve"> -   </w:t>
            </w:r>
          </w:p>
        </w:tc>
      </w:tr>
      <w:tr w:rsidR="00570D37" w:rsidRPr="00AD48C8" w14:paraId="34295875" w14:textId="77777777" w:rsidTr="00096AEA">
        <w:trPr>
          <w:cantSplit/>
          <w:trHeight w:val="71"/>
        </w:trPr>
        <w:tc>
          <w:tcPr>
            <w:tcW w:w="3557" w:type="dxa"/>
          </w:tcPr>
          <w:p w14:paraId="0BB3A8B2" w14:textId="609306B6"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color w:val="000000" w:themeColor="text1"/>
                <w:sz w:val="24"/>
                <w:szCs w:val="24"/>
                <w:cs/>
              </w:rPr>
              <w:t>รวม</w:t>
            </w:r>
          </w:p>
        </w:tc>
        <w:tc>
          <w:tcPr>
            <w:tcW w:w="1386" w:type="dxa"/>
          </w:tcPr>
          <w:p w14:paraId="065B6836" w14:textId="6FEDA5B9" w:rsidR="00570D37" w:rsidRPr="00AD48C8" w:rsidRDefault="000350D5" w:rsidP="00570D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0350D5">
              <w:rPr>
                <w:rFonts w:ascii="Browallia New" w:hAnsi="Browallia New" w:cs="Browallia New"/>
                <w:color w:val="000000" w:themeColor="text1"/>
                <w:sz w:val="24"/>
                <w:szCs w:val="24"/>
              </w:rPr>
              <w:t>10,236</w:t>
            </w:r>
          </w:p>
        </w:tc>
        <w:tc>
          <w:tcPr>
            <w:tcW w:w="1385" w:type="dxa"/>
          </w:tcPr>
          <w:p w14:paraId="7BB982A2" w14:textId="37D08C83" w:rsidR="00570D37" w:rsidRPr="00AD48C8" w:rsidRDefault="00570D37" w:rsidP="00570D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7,726</w:t>
            </w:r>
          </w:p>
        </w:tc>
        <w:tc>
          <w:tcPr>
            <w:tcW w:w="1393" w:type="dxa"/>
          </w:tcPr>
          <w:p w14:paraId="16D581CC" w14:textId="2AA49CAD" w:rsidR="00570D37" w:rsidRPr="003707A9" w:rsidRDefault="00570D37" w:rsidP="00570D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sz w:val="24"/>
                <w:szCs w:val="24"/>
              </w:rPr>
              <w:t>-</w:t>
            </w:r>
          </w:p>
        </w:tc>
        <w:tc>
          <w:tcPr>
            <w:tcW w:w="1393" w:type="dxa"/>
          </w:tcPr>
          <w:p w14:paraId="17E12A88" w14:textId="339F4FFD" w:rsidR="00570D37" w:rsidRPr="00AD48C8" w:rsidRDefault="00570D37" w:rsidP="00570D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w:t>
            </w:r>
          </w:p>
        </w:tc>
      </w:tr>
      <w:tr w:rsidR="00570D37" w:rsidRPr="00AD48C8" w14:paraId="490837A3" w14:textId="77777777" w:rsidTr="00096AEA">
        <w:trPr>
          <w:cantSplit/>
          <w:trHeight w:val="71"/>
        </w:trPr>
        <w:tc>
          <w:tcPr>
            <w:tcW w:w="3557" w:type="dxa"/>
          </w:tcPr>
          <w:p w14:paraId="7DEC7D1F" w14:textId="1BEC8808" w:rsidR="00570D37" w:rsidRPr="00AD48C8" w:rsidRDefault="00570D37" w:rsidP="0057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color w:val="000000" w:themeColor="text1"/>
                <w:sz w:val="24"/>
                <w:szCs w:val="24"/>
                <w:cs/>
              </w:rPr>
              <w:t>รวมลูกหนี้การค้า</w:t>
            </w:r>
          </w:p>
        </w:tc>
        <w:tc>
          <w:tcPr>
            <w:tcW w:w="1386" w:type="dxa"/>
          </w:tcPr>
          <w:p w14:paraId="748907F1" w14:textId="2AC51D65" w:rsidR="00570D37" w:rsidRPr="000350D5" w:rsidRDefault="000350D5" w:rsidP="00570D3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0350D5">
              <w:rPr>
                <w:rFonts w:ascii="Browallia New" w:hAnsi="Browallia New" w:cs="Browallia New"/>
                <w:color w:val="000000" w:themeColor="text1"/>
                <w:sz w:val="24"/>
                <w:szCs w:val="24"/>
              </w:rPr>
              <w:t>17,048</w:t>
            </w:r>
          </w:p>
        </w:tc>
        <w:tc>
          <w:tcPr>
            <w:tcW w:w="1385" w:type="dxa"/>
          </w:tcPr>
          <w:p w14:paraId="4802A827" w14:textId="56AB5135" w:rsidR="00570D37" w:rsidRPr="00AD48C8" w:rsidRDefault="00570D37" w:rsidP="00570D3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14,538</w:t>
            </w:r>
          </w:p>
        </w:tc>
        <w:tc>
          <w:tcPr>
            <w:tcW w:w="1393" w:type="dxa"/>
          </w:tcPr>
          <w:p w14:paraId="28F9C6E5" w14:textId="081B6EB8" w:rsidR="00570D37" w:rsidRPr="00AD48C8" w:rsidRDefault="00570D37" w:rsidP="00570D3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w:t>
            </w:r>
          </w:p>
        </w:tc>
        <w:tc>
          <w:tcPr>
            <w:tcW w:w="1393" w:type="dxa"/>
          </w:tcPr>
          <w:p w14:paraId="11501A28" w14:textId="01CC5928" w:rsidR="00570D37" w:rsidRPr="00AD48C8" w:rsidRDefault="00570D37" w:rsidP="00570D37">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w:t>
            </w:r>
          </w:p>
        </w:tc>
      </w:tr>
      <w:tr w:rsidR="00AC13EC" w:rsidRPr="00AD48C8" w14:paraId="4D943736" w14:textId="77777777" w:rsidTr="00096AEA">
        <w:trPr>
          <w:cantSplit/>
          <w:trHeight w:val="71"/>
        </w:trPr>
        <w:tc>
          <w:tcPr>
            <w:tcW w:w="3557" w:type="dxa"/>
          </w:tcPr>
          <w:p w14:paraId="0E65EED8" w14:textId="77777777" w:rsidR="00AC13EC" w:rsidRPr="00AD48C8"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386" w:type="dxa"/>
            <w:vAlign w:val="bottom"/>
          </w:tcPr>
          <w:p w14:paraId="77887B21" w14:textId="77777777" w:rsidR="00AC13EC" w:rsidRPr="00AD48C8"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85" w:type="dxa"/>
            <w:vAlign w:val="bottom"/>
          </w:tcPr>
          <w:p w14:paraId="49E896B3" w14:textId="77777777" w:rsidR="00AC13EC" w:rsidRPr="00AD48C8"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7AEA38A6" w14:textId="77777777" w:rsidR="00AC13EC" w:rsidRPr="00AD48C8"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068C4087" w14:textId="77777777" w:rsidR="00AC13EC" w:rsidRPr="00AD48C8"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C13EC" w:rsidRPr="00AD48C8" w14:paraId="36D75BB5" w14:textId="77777777" w:rsidTr="00096AEA">
        <w:trPr>
          <w:cantSplit/>
          <w:trHeight w:val="71"/>
        </w:trPr>
        <w:tc>
          <w:tcPr>
            <w:tcW w:w="3557" w:type="dxa"/>
          </w:tcPr>
          <w:p w14:paraId="2927DEDB" w14:textId="2FF055DA" w:rsidR="00AC13EC" w:rsidRPr="00AD48C8"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AD48C8">
              <w:rPr>
                <w:rFonts w:ascii="Browallia New" w:hAnsi="Browallia New" w:cs="Browallia New"/>
                <w:b/>
                <w:bCs/>
                <w:sz w:val="24"/>
                <w:szCs w:val="24"/>
                <w:cs/>
              </w:rPr>
              <w:t>ลูกหนี้</w:t>
            </w:r>
            <w:r w:rsidR="005C1CC2" w:rsidRPr="00AD48C8">
              <w:rPr>
                <w:rFonts w:ascii="Browallia New" w:hAnsi="Browallia New" w:cs="Browallia New" w:hint="cs"/>
                <w:b/>
                <w:bCs/>
                <w:sz w:val="24"/>
                <w:szCs w:val="24"/>
                <w:cs/>
              </w:rPr>
              <w:t>หมุนเวียน</w:t>
            </w:r>
            <w:r w:rsidRPr="00AD48C8">
              <w:rPr>
                <w:rFonts w:ascii="Browallia New" w:hAnsi="Browallia New" w:cs="Browallia New"/>
                <w:b/>
                <w:bCs/>
                <w:sz w:val="24"/>
                <w:szCs w:val="24"/>
                <w:cs/>
              </w:rPr>
              <w:t>อื่น</w:t>
            </w:r>
          </w:p>
        </w:tc>
        <w:tc>
          <w:tcPr>
            <w:tcW w:w="1386" w:type="dxa"/>
            <w:vAlign w:val="bottom"/>
          </w:tcPr>
          <w:p w14:paraId="799D51FE" w14:textId="77777777" w:rsidR="00AC13EC" w:rsidRPr="00AD48C8"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85" w:type="dxa"/>
            <w:vAlign w:val="bottom"/>
          </w:tcPr>
          <w:p w14:paraId="235F86B2" w14:textId="77777777" w:rsidR="00AC13EC" w:rsidRPr="00AD48C8"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vAlign w:val="bottom"/>
          </w:tcPr>
          <w:p w14:paraId="22BF133D" w14:textId="77777777" w:rsidR="00AC13EC" w:rsidRPr="00AD48C8"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p>
        </w:tc>
        <w:tc>
          <w:tcPr>
            <w:tcW w:w="1393" w:type="dxa"/>
            <w:vAlign w:val="bottom"/>
          </w:tcPr>
          <w:p w14:paraId="1751C3F5" w14:textId="77777777" w:rsidR="00AC13EC" w:rsidRPr="00AD48C8" w:rsidRDefault="00AC13EC" w:rsidP="00AC1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353B8A" w:rsidRPr="00AD48C8" w14:paraId="5D00FEA7" w14:textId="77777777" w:rsidTr="00096AEA">
        <w:trPr>
          <w:cantSplit/>
          <w:trHeight w:val="71"/>
        </w:trPr>
        <w:tc>
          <w:tcPr>
            <w:tcW w:w="3557" w:type="dxa"/>
            <w:vAlign w:val="center"/>
          </w:tcPr>
          <w:p w14:paraId="6647EF85" w14:textId="2BB9819E" w:rsidR="00353B8A" w:rsidRPr="00AD48C8"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sz w:val="24"/>
                <w:szCs w:val="24"/>
                <w:cs/>
              </w:rPr>
              <w:t>ลูกหนี้</w:t>
            </w:r>
            <w:r w:rsidR="002B124D" w:rsidRPr="00AD48C8">
              <w:rPr>
                <w:rFonts w:ascii="Browallia New" w:hAnsi="Browallia New" w:cs="Browallia New" w:hint="cs"/>
                <w:sz w:val="24"/>
                <w:szCs w:val="24"/>
                <w:cs/>
              </w:rPr>
              <w:t>หมุนเวียน</w:t>
            </w:r>
            <w:r w:rsidRPr="00AD48C8">
              <w:rPr>
                <w:rFonts w:ascii="Browallia New" w:hAnsi="Browallia New" w:cs="Browallia New"/>
                <w:sz w:val="24"/>
                <w:szCs w:val="24"/>
                <w:cs/>
              </w:rPr>
              <w:t>อื่น - กิจการที่เกี่ยวข้องกัน</w:t>
            </w:r>
          </w:p>
        </w:tc>
        <w:tc>
          <w:tcPr>
            <w:tcW w:w="1386" w:type="dxa"/>
          </w:tcPr>
          <w:p w14:paraId="70BCA6FE" w14:textId="60F8BF27" w:rsidR="00353B8A" w:rsidRPr="00AD48C8" w:rsidRDefault="000D6A7C"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0D6A7C">
              <w:rPr>
                <w:rFonts w:ascii="Browallia New" w:hAnsi="Browallia New" w:cs="Browallia New"/>
                <w:sz w:val="24"/>
                <w:szCs w:val="24"/>
              </w:rPr>
              <w:t>636</w:t>
            </w:r>
          </w:p>
        </w:tc>
        <w:tc>
          <w:tcPr>
            <w:tcW w:w="1385" w:type="dxa"/>
          </w:tcPr>
          <w:p w14:paraId="105F4AC6" w14:textId="4C68868B" w:rsidR="00353B8A" w:rsidRPr="00AD48C8"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83</w:t>
            </w:r>
          </w:p>
        </w:tc>
        <w:tc>
          <w:tcPr>
            <w:tcW w:w="1393" w:type="dxa"/>
          </w:tcPr>
          <w:p w14:paraId="32C44202" w14:textId="3C70E29E" w:rsidR="00353B8A" w:rsidRPr="00AD48C8" w:rsidRDefault="00096AEA" w:rsidP="002A3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096AEA">
              <w:rPr>
                <w:rFonts w:ascii="Browallia New" w:hAnsi="Browallia New" w:cs="Browallia New"/>
                <w:sz w:val="24"/>
                <w:szCs w:val="24"/>
              </w:rPr>
              <w:t>4</w:t>
            </w:r>
            <w:r w:rsidR="00A80506" w:rsidRPr="00A80506">
              <w:rPr>
                <w:rFonts w:ascii="Browallia New" w:hAnsi="Browallia New" w:cs="Browallia New"/>
                <w:sz w:val="24"/>
                <w:szCs w:val="24"/>
              </w:rPr>
              <w:t>,</w:t>
            </w:r>
            <w:r w:rsidRPr="00096AEA">
              <w:rPr>
                <w:rFonts w:ascii="Browallia New" w:hAnsi="Browallia New" w:cs="Browallia New"/>
                <w:sz w:val="24"/>
                <w:szCs w:val="24"/>
              </w:rPr>
              <w:t>499</w:t>
            </w:r>
          </w:p>
        </w:tc>
        <w:tc>
          <w:tcPr>
            <w:tcW w:w="1393" w:type="dxa"/>
          </w:tcPr>
          <w:p w14:paraId="2E25036B" w14:textId="3B8DD9B3" w:rsidR="00353B8A" w:rsidRPr="00AD48C8"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4,499</w:t>
            </w:r>
          </w:p>
        </w:tc>
      </w:tr>
      <w:tr w:rsidR="00F5282A" w:rsidRPr="00AD48C8" w14:paraId="048598A9" w14:textId="77777777" w:rsidTr="00096AEA">
        <w:trPr>
          <w:cantSplit/>
          <w:trHeight w:val="71"/>
        </w:trPr>
        <w:tc>
          <w:tcPr>
            <w:tcW w:w="3557" w:type="dxa"/>
            <w:vAlign w:val="center"/>
          </w:tcPr>
          <w:p w14:paraId="5FF8580D" w14:textId="3EFCCCA3" w:rsidR="00F5282A" w:rsidRPr="00AD48C8" w:rsidRDefault="00F5282A" w:rsidP="00F52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sz w:val="24"/>
                <w:szCs w:val="24"/>
                <w:cs/>
              </w:rPr>
              <w:t>ลูกหนี้</w:t>
            </w:r>
            <w:r w:rsidRPr="00AD48C8">
              <w:rPr>
                <w:rFonts w:ascii="Browallia New" w:hAnsi="Browallia New" w:cs="Browallia New" w:hint="cs"/>
                <w:sz w:val="24"/>
                <w:szCs w:val="24"/>
                <w:cs/>
              </w:rPr>
              <w:t>หมุนเวียน</w:t>
            </w:r>
            <w:r w:rsidRPr="00AD48C8">
              <w:rPr>
                <w:rFonts w:ascii="Browallia New" w:hAnsi="Browallia New" w:cs="Browallia New"/>
                <w:sz w:val="24"/>
                <w:szCs w:val="24"/>
                <w:cs/>
              </w:rPr>
              <w:t>อื่น -</w:t>
            </w:r>
            <w:r w:rsidRPr="00AD48C8">
              <w:rPr>
                <w:rFonts w:ascii="Browallia New" w:hAnsi="Browallia New" w:cs="Browallia New"/>
                <w:sz w:val="24"/>
                <w:szCs w:val="24"/>
                <w:lang w:val="en-ZA"/>
              </w:rPr>
              <w:t xml:space="preserve"> </w:t>
            </w:r>
            <w:r w:rsidRPr="00AD48C8">
              <w:rPr>
                <w:rFonts w:ascii="Browallia New" w:hAnsi="Browallia New" w:cs="Browallia New" w:hint="cs"/>
                <w:sz w:val="24"/>
                <w:szCs w:val="24"/>
                <w:cs/>
              </w:rPr>
              <w:t>บริษัทอื่น</w:t>
            </w:r>
          </w:p>
        </w:tc>
        <w:tc>
          <w:tcPr>
            <w:tcW w:w="1386" w:type="dxa"/>
          </w:tcPr>
          <w:p w14:paraId="5556C755" w14:textId="4C15970E" w:rsidR="00F5282A" w:rsidRPr="00AD48C8" w:rsidRDefault="000D6A7C" w:rsidP="00F52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0D6A7C">
              <w:rPr>
                <w:rFonts w:ascii="Browallia New" w:hAnsi="Browallia New" w:cs="Browallia New"/>
                <w:sz w:val="24"/>
                <w:szCs w:val="24"/>
              </w:rPr>
              <w:t>2,976</w:t>
            </w:r>
          </w:p>
        </w:tc>
        <w:tc>
          <w:tcPr>
            <w:tcW w:w="1385" w:type="dxa"/>
          </w:tcPr>
          <w:p w14:paraId="7D29F532" w14:textId="703ECC44" w:rsidR="00F5282A" w:rsidRPr="00AD48C8" w:rsidRDefault="00F5282A" w:rsidP="00F52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1,321</w:t>
            </w:r>
          </w:p>
        </w:tc>
        <w:tc>
          <w:tcPr>
            <w:tcW w:w="1393" w:type="dxa"/>
          </w:tcPr>
          <w:p w14:paraId="4DB07FE4" w14:textId="344735CF" w:rsidR="00F5282A" w:rsidRPr="00AD48C8" w:rsidRDefault="00F5282A" w:rsidP="00F52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w:t>
            </w:r>
          </w:p>
        </w:tc>
        <w:tc>
          <w:tcPr>
            <w:tcW w:w="1393" w:type="dxa"/>
          </w:tcPr>
          <w:p w14:paraId="07272A12" w14:textId="44AE1B3D" w:rsidR="00F5282A" w:rsidRPr="00AD48C8" w:rsidRDefault="00F5282A" w:rsidP="00F52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w:t>
            </w:r>
          </w:p>
        </w:tc>
      </w:tr>
      <w:tr w:rsidR="00F14CAB" w:rsidRPr="00AD48C8" w14:paraId="1D07994E" w14:textId="77777777" w:rsidTr="00096AEA">
        <w:trPr>
          <w:cantSplit/>
          <w:trHeight w:val="71"/>
        </w:trPr>
        <w:tc>
          <w:tcPr>
            <w:tcW w:w="3557" w:type="dxa"/>
            <w:vAlign w:val="center"/>
          </w:tcPr>
          <w:p w14:paraId="1CC9354A" w14:textId="3EB98462" w:rsidR="00F14CAB" w:rsidRPr="00AD48C8" w:rsidRDefault="008A1B38"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hint="cs"/>
                <w:sz w:val="24"/>
                <w:szCs w:val="24"/>
                <w:cs/>
              </w:rPr>
              <w:t>ค่าใช้จ่ายจ่ายล่วงหน้า</w:t>
            </w:r>
          </w:p>
        </w:tc>
        <w:tc>
          <w:tcPr>
            <w:tcW w:w="1386" w:type="dxa"/>
          </w:tcPr>
          <w:p w14:paraId="6E0E14CC" w14:textId="0E6CF60A" w:rsidR="00F14CAB" w:rsidRPr="00AD48C8" w:rsidRDefault="006F53F1"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162AF">
              <w:rPr>
                <w:rFonts w:ascii="Browallia New" w:hAnsi="Browallia New" w:cs="Browallia New"/>
                <w:sz w:val="24"/>
                <w:szCs w:val="24"/>
              </w:rPr>
              <w:t xml:space="preserve"> 10,3</w:t>
            </w:r>
            <w:r w:rsidR="00E54718">
              <w:rPr>
                <w:rFonts w:ascii="Browallia New" w:hAnsi="Browallia New" w:cs="Browallia New"/>
                <w:sz w:val="24"/>
                <w:szCs w:val="24"/>
              </w:rPr>
              <w:t>51</w:t>
            </w:r>
            <w:r w:rsidRPr="00F162AF">
              <w:rPr>
                <w:rFonts w:ascii="Browallia New" w:hAnsi="Browallia New" w:cs="Browallia New"/>
                <w:sz w:val="24"/>
                <w:szCs w:val="24"/>
              </w:rPr>
              <w:t xml:space="preserve"> </w:t>
            </w:r>
          </w:p>
        </w:tc>
        <w:tc>
          <w:tcPr>
            <w:tcW w:w="1385" w:type="dxa"/>
          </w:tcPr>
          <w:p w14:paraId="2D40C9CD" w14:textId="607A4AA2" w:rsidR="00F14CAB" w:rsidRPr="00AD48C8" w:rsidRDefault="00F92631"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9</w:t>
            </w:r>
            <w:r w:rsidR="00192071">
              <w:rPr>
                <w:rFonts w:ascii="Browallia New" w:hAnsi="Browallia New" w:cs="Browallia New"/>
                <w:sz w:val="24"/>
                <w:szCs w:val="24"/>
              </w:rPr>
              <w:t>,791</w:t>
            </w:r>
          </w:p>
        </w:tc>
        <w:tc>
          <w:tcPr>
            <w:tcW w:w="1393" w:type="dxa"/>
          </w:tcPr>
          <w:p w14:paraId="298A8255" w14:textId="05A181BE" w:rsidR="00F14CAB" w:rsidRPr="00AD48C8" w:rsidRDefault="00096AE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096AEA">
              <w:rPr>
                <w:rFonts w:ascii="Browallia New" w:hAnsi="Browallia New" w:cs="Browallia New"/>
                <w:sz w:val="24"/>
                <w:szCs w:val="24"/>
              </w:rPr>
              <w:t>1</w:t>
            </w:r>
            <w:r w:rsidR="00F5282A" w:rsidRPr="00F5282A">
              <w:rPr>
                <w:rFonts w:ascii="Browallia New" w:hAnsi="Browallia New" w:cs="Browallia New"/>
                <w:sz w:val="24"/>
                <w:szCs w:val="24"/>
              </w:rPr>
              <w:t>,</w:t>
            </w:r>
            <w:r w:rsidRPr="00096AEA">
              <w:rPr>
                <w:rFonts w:ascii="Browallia New" w:hAnsi="Browallia New" w:cs="Browallia New"/>
                <w:sz w:val="24"/>
                <w:szCs w:val="24"/>
              </w:rPr>
              <w:t>1</w:t>
            </w:r>
            <w:r w:rsidR="00926E91">
              <w:rPr>
                <w:rFonts w:ascii="Browallia New" w:hAnsi="Browallia New" w:cs="Browallia New"/>
                <w:sz w:val="24"/>
                <w:szCs w:val="24"/>
              </w:rPr>
              <w:t>79</w:t>
            </w:r>
          </w:p>
        </w:tc>
        <w:tc>
          <w:tcPr>
            <w:tcW w:w="1393" w:type="dxa"/>
          </w:tcPr>
          <w:p w14:paraId="41B6CDF2" w14:textId="034AC26D" w:rsidR="00F14CAB" w:rsidRPr="00AD48C8" w:rsidRDefault="00BA57C8"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749</w:t>
            </w:r>
          </w:p>
        </w:tc>
      </w:tr>
      <w:tr w:rsidR="00353B8A" w:rsidRPr="00AD48C8" w14:paraId="6C684C80" w14:textId="77777777" w:rsidTr="00096AEA">
        <w:trPr>
          <w:cantSplit/>
          <w:trHeight w:val="71"/>
        </w:trPr>
        <w:tc>
          <w:tcPr>
            <w:tcW w:w="3557" w:type="dxa"/>
          </w:tcPr>
          <w:p w14:paraId="17FB0742" w14:textId="521A2DE3" w:rsidR="00353B8A" w:rsidRPr="00AD48C8"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sz w:val="24"/>
                <w:szCs w:val="24"/>
                <w:cs/>
              </w:rPr>
              <w:t xml:space="preserve">ดอกเบี้ยค้างรับ </w:t>
            </w:r>
            <w:r w:rsidRPr="00AD48C8">
              <w:rPr>
                <w:rFonts w:ascii="Browallia New" w:hAnsi="Browallia New" w:cs="Browallia New"/>
                <w:sz w:val="24"/>
                <w:szCs w:val="24"/>
              </w:rPr>
              <w:t xml:space="preserve">- </w:t>
            </w:r>
            <w:r w:rsidRPr="00AD48C8">
              <w:rPr>
                <w:rFonts w:ascii="Browallia New" w:hAnsi="Browallia New" w:cs="Browallia New" w:hint="cs"/>
                <w:sz w:val="24"/>
                <w:szCs w:val="24"/>
                <w:cs/>
              </w:rPr>
              <w:t>กิจการที่เกี่ยวข้องกัน</w:t>
            </w:r>
          </w:p>
        </w:tc>
        <w:tc>
          <w:tcPr>
            <w:tcW w:w="1386" w:type="dxa"/>
          </w:tcPr>
          <w:p w14:paraId="145228F9" w14:textId="396F2ACD" w:rsidR="00353B8A" w:rsidRPr="00AD48C8" w:rsidRDefault="006F53F1"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w:t>
            </w:r>
          </w:p>
        </w:tc>
        <w:tc>
          <w:tcPr>
            <w:tcW w:w="1385" w:type="dxa"/>
          </w:tcPr>
          <w:p w14:paraId="2EFAA290" w14:textId="43162C4E" w:rsidR="00353B8A" w:rsidRPr="00AD48C8"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w:t>
            </w:r>
          </w:p>
        </w:tc>
        <w:tc>
          <w:tcPr>
            <w:tcW w:w="1393" w:type="dxa"/>
          </w:tcPr>
          <w:p w14:paraId="603B3A70" w14:textId="5C1FEA39" w:rsidR="00353B8A" w:rsidRPr="00AD48C8" w:rsidRDefault="00096AE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096AEA">
              <w:rPr>
                <w:rFonts w:ascii="Browallia New" w:hAnsi="Browallia New" w:cs="Browallia New"/>
                <w:sz w:val="24"/>
                <w:szCs w:val="24"/>
              </w:rPr>
              <w:t>31</w:t>
            </w:r>
            <w:r w:rsidR="00F5282A" w:rsidRPr="00F5282A">
              <w:rPr>
                <w:rFonts w:ascii="Browallia New" w:hAnsi="Browallia New" w:cs="Browallia New"/>
                <w:sz w:val="24"/>
                <w:szCs w:val="24"/>
              </w:rPr>
              <w:t>,</w:t>
            </w:r>
            <w:r w:rsidRPr="00096AEA">
              <w:rPr>
                <w:rFonts w:ascii="Browallia New" w:hAnsi="Browallia New" w:cs="Browallia New"/>
                <w:sz w:val="24"/>
                <w:szCs w:val="24"/>
              </w:rPr>
              <w:t>336</w:t>
            </w:r>
          </w:p>
        </w:tc>
        <w:tc>
          <w:tcPr>
            <w:tcW w:w="1393" w:type="dxa"/>
          </w:tcPr>
          <w:p w14:paraId="5B3DC981" w14:textId="4CA11140" w:rsidR="00353B8A" w:rsidRPr="00AD48C8"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18,654</w:t>
            </w:r>
          </w:p>
        </w:tc>
      </w:tr>
      <w:tr w:rsidR="00F5282A" w:rsidRPr="00AD48C8" w14:paraId="7C5F7C48" w14:textId="77777777" w:rsidTr="00096AEA">
        <w:trPr>
          <w:cantSplit/>
          <w:trHeight w:val="71"/>
        </w:trPr>
        <w:tc>
          <w:tcPr>
            <w:tcW w:w="3557" w:type="dxa"/>
          </w:tcPr>
          <w:p w14:paraId="09E1D00D" w14:textId="3C4A3D98" w:rsidR="00F5282A" w:rsidRPr="00AD48C8" w:rsidRDefault="00F5282A" w:rsidP="00F52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sz w:val="24"/>
                <w:szCs w:val="24"/>
                <w:cs/>
              </w:rPr>
              <w:t>เงินรอการโอนจากแพลตฟอร์มออนไลน์</w:t>
            </w:r>
          </w:p>
        </w:tc>
        <w:tc>
          <w:tcPr>
            <w:tcW w:w="1386" w:type="dxa"/>
          </w:tcPr>
          <w:p w14:paraId="36F728CA" w14:textId="1C8B5D8C" w:rsidR="00F5282A" w:rsidRPr="00AD48C8" w:rsidRDefault="006F53F1" w:rsidP="00F528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F53F1">
              <w:rPr>
                <w:rFonts w:ascii="Browallia New" w:hAnsi="Browallia New" w:cs="Browallia New"/>
                <w:sz w:val="24"/>
                <w:szCs w:val="24"/>
              </w:rPr>
              <w:t>12,481</w:t>
            </w:r>
          </w:p>
        </w:tc>
        <w:tc>
          <w:tcPr>
            <w:tcW w:w="1385" w:type="dxa"/>
          </w:tcPr>
          <w:p w14:paraId="42E48B59" w14:textId="44AE734B" w:rsidR="00F5282A" w:rsidRPr="00AD48C8" w:rsidRDefault="00F5282A" w:rsidP="00F528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10,113</w:t>
            </w:r>
          </w:p>
        </w:tc>
        <w:tc>
          <w:tcPr>
            <w:tcW w:w="1393" w:type="dxa"/>
          </w:tcPr>
          <w:p w14:paraId="54C2B77D" w14:textId="2C378E08" w:rsidR="00F5282A" w:rsidRPr="00AD48C8" w:rsidRDefault="00F5282A" w:rsidP="00F528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w:t>
            </w:r>
          </w:p>
        </w:tc>
        <w:tc>
          <w:tcPr>
            <w:tcW w:w="1393" w:type="dxa"/>
          </w:tcPr>
          <w:p w14:paraId="4D060E4D" w14:textId="5A1F95FF" w:rsidR="00F5282A" w:rsidRPr="00AD48C8" w:rsidRDefault="00F5282A" w:rsidP="00F528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w:t>
            </w:r>
          </w:p>
        </w:tc>
      </w:tr>
      <w:tr w:rsidR="00353B8A" w:rsidRPr="00AD48C8" w14:paraId="5A8FD70D" w14:textId="77777777" w:rsidTr="00096AEA">
        <w:trPr>
          <w:cantSplit/>
          <w:trHeight w:val="71"/>
        </w:trPr>
        <w:tc>
          <w:tcPr>
            <w:tcW w:w="3557" w:type="dxa"/>
          </w:tcPr>
          <w:p w14:paraId="17E70E31" w14:textId="1377272C" w:rsidR="00353B8A" w:rsidRPr="00AD48C8"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sz w:val="24"/>
                <w:szCs w:val="24"/>
                <w:cs/>
              </w:rPr>
              <w:t>รวม</w:t>
            </w:r>
          </w:p>
        </w:tc>
        <w:tc>
          <w:tcPr>
            <w:tcW w:w="1386" w:type="dxa"/>
          </w:tcPr>
          <w:p w14:paraId="16183882" w14:textId="64CAD1A3" w:rsidR="00353B8A" w:rsidRPr="00AD48C8" w:rsidRDefault="00D27BB8"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D27BB8">
              <w:rPr>
                <w:rFonts w:ascii="Browallia New" w:hAnsi="Browallia New" w:cs="Browallia New"/>
                <w:sz w:val="24"/>
                <w:szCs w:val="24"/>
              </w:rPr>
              <w:t>26,44</w:t>
            </w:r>
            <w:r w:rsidR="00705D1A">
              <w:rPr>
                <w:rFonts w:ascii="Browallia New" w:hAnsi="Browallia New" w:cs="Browallia New"/>
                <w:sz w:val="24"/>
                <w:szCs w:val="24"/>
              </w:rPr>
              <w:t>4</w:t>
            </w:r>
          </w:p>
        </w:tc>
        <w:tc>
          <w:tcPr>
            <w:tcW w:w="1385" w:type="dxa"/>
          </w:tcPr>
          <w:p w14:paraId="3A3C8A60" w14:textId="0C3C03BC" w:rsidR="00353B8A" w:rsidRPr="00AD48C8" w:rsidRDefault="000C6D36"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21,308</w:t>
            </w:r>
          </w:p>
        </w:tc>
        <w:tc>
          <w:tcPr>
            <w:tcW w:w="1393" w:type="dxa"/>
          </w:tcPr>
          <w:p w14:paraId="3F9552BA" w14:textId="2F0A1200" w:rsidR="00353B8A" w:rsidRPr="00AD48C8" w:rsidRDefault="005C0C0D"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Pr>
                <w:rFonts w:ascii="Browallia New" w:hAnsi="Browallia New" w:cs="Browallia New"/>
                <w:sz w:val="24"/>
                <w:szCs w:val="24"/>
              </w:rPr>
              <w:t>37,014</w:t>
            </w:r>
          </w:p>
        </w:tc>
        <w:tc>
          <w:tcPr>
            <w:tcW w:w="1393" w:type="dxa"/>
            <w:vAlign w:val="center"/>
          </w:tcPr>
          <w:p w14:paraId="5E9378D8" w14:textId="50D2FBBD" w:rsidR="00353B8A" w:rsidRPr="00AD48C8"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23,902</w:t>
            </w:r>
          </w:p>
        </w:tc>
      </w:tr>
      <w:tr w:rsidR="00353B8A" w:rsidRPr="00AD48C8" w14:paraId="01CA2885" w14:textId="77777777" w:rsidTr="00096AEA">
        <w:trPr>
          <w:cantSplit/>
          <w:trHeight w:val="562"/>
        </w:trPr>
        <w:tc>
          <w:tcPr>
            <w:tcW w:w="3557" w:type="dxa"/>
          </w:tcPr>
          <w:p w14:paraId="3DCC634C" w14:textId="59D8B1DC" w:rsidR="00353B8A" w:rsidRPr="00AD48C8"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sz w:val="24"/>
                <w:szCs w:val="24"/>
                <w:u w:val="single"/>
                <w:cs/>
              </w:rPr>
              <w:t>หัก</w:t>
            </w:r>
            <w:r w:rsidRPr="00AD48C8">
              <w:rPr>
                <w:rFonts w:ascii="Browallia New" w:hAnsi="Browallia New" w:cs="Browallia New"/>
                <w:sz w:val="24"/>
                <w:szCs w:val="24"/>
              </w:rPr>
              <w:t xml:space="preserve"> </w:t>
            </w:r>
            <w:r w:rsidRPr="00AD48C8">
              <w:rPr>
                <w:rFonts w:ascii="Browallia New" w:hAnsi="Browallia New" w:cs="Browallia New"/>
                <w:sz w:val="24"/>
                <w:szCs w:val="24"/>
                <w:cs/>
              </w:rPr>
              <w:t>ค่าเผื่อผลขาดทุนด้านเครดิตที่</w:t>
            </w:r>
            <w:r w:rsidRPr="00AD48C8">
              <w:rPr>
                <w:rFonts w:ascii="Browallia New" w:hAnsi="Browallia New" w:cs="Browallia New"/>
                <w:sz w:val="24"/>
                <w:szCs w:val="24"/>
              </w:rPr>
              <w:br/>
              <w:t xml:space="preserve">         </w:t>
            </w:r>
            <w:r w:rsidRPr="00AD48C8">
              <w:rPr>
                <w:rFonts w:ascii="Browallia New" w:hAnsi="Browallia New" w:cs="Browallia New"/>
                <w:sz w:val="24"/>
                <w:szCs w:val="24"/>
                <w:cs/>
              </w:rPr>
              <w:t>คาดว่าจะเกิดขึ้น</w:t>
            </w:r>
          </w:p>
        </w:tc>
        <w:tc>
          <w:tcPr>
            <w:tcW w:w="1386" w:type="dxa"/>
          </w:tcPr>
          <w:p w14:paraId="10767846" w14:textId="77777777" w:rsidR="00353B8A" w:rsidRDefault="00353B8A"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p w14:paraId="650A3233" w14:textId="3C67FE9E" w:rsidR="00AD48C8" w:rsidRPr="00AD48C8" w:rsidRDefault="006F53F1"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F53F1">
              <w:rPr>
                <w:rFonts w:ascii="Browallia New" w:hAnsi="Browallia New" w:cs="Browallia New"/>
                <w:sz w:val="24"/>
                <w:szCs w:val="24"/>
              </w:rPr>
              <w:t>(4,000)</w:t>
            </w:r>
          </w:p>
        </w:tc>
        <w:tc>
          <w:tcPr>
            <w:tcW w:w="1385" w:type="dxa"/>
          </w:tcPr>
          <w:p w14:paraId="7A610F74" w14:textId="77777777" w:rsidR="00353B8A" w:rsidRPr="00AD48C8" w:rsidRDefault="00353B8A"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p w14:paraId="5334B554" w14:textId="2D528DCE" w:rsidR="00353B8A" w:rsidRPr="00AD48C8" w:rsidRDefault="00F92631"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F53F1">
              <w:rPr>
                <w:rFonts w:ascii="Browallia New" w:hAnsi="Browallia New" w:cs="Browallia New"/>
                <w:sz w:val="24"/>
                <w:szCs w:val="24"/>
              </w:rPr>
              <w:t>(4,000)</w:t>
            </w:r>
          </w:p>
        </w:tc>
        <w:tc>
          <w:tcPr>
            <w:tcW w:w="1393" w:type="dxa"/>
          </w:tcPr>
          <w:p w14:paraId="2C3054C9" w14:textId="77777777" w:rsidR="00F5282A" w:rsidRDefault="00F5282A"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p w14:paraId="281D3973" w14:textId="09E4DE49" w:rsidR="00AD48C8" w:rsidRPr="00AD48C8" w:rsidRDefault="00F5282A"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(12,245)</w:t>
            </w:r>
          </w:p>
        </w:tc>
        <w:tc>
          <w:tcPr>
            <w:tcW w:w="1393" w:type="dxa"/>
            <w:vAlign w:val="center"/>
          </w:tcPr>
          <w:p w14:paraId="49107426" w14:textId="77777777" w:rsidR="00353B8A" w:rsidRPr="00AD48C8" w:rsidRDefault="00353B8A"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p w14:paraId="0431B3C4" w14:textId="1744C4A0" w:rsidR="00353B8A" w:rsidRPr="00AD48C8" w:rsidRDefault="00353B8A" w:rsidP="00353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color w:val="000000" w:themeColor="text1"/>
                <w:sz w:val="24"/>
                <w:szCs w:val="24"/>
              </w:rPr>
            </w:pPr>
            <w:r w:rsidRPr="00AD48C8">
              <w:rPr>
                <w:rFonts w:ascii="Browallia New" w:hAnsi="Browallia New" w:cs="Browallia New"/>
                <w:sz w:val="24"/>
                <w:szCs w:val="24"/>
              </w:rPr>
              <w:t>(12,245)</w:t>
            </w:r>
          </w:p>
        </w:tc>
      </w:tr>
      <w:tr w:rsidR="00353B8A" w:rsidRPr="00AD48C8" w14:paraId="13A4B675" w14:textId="77777777" w:rsidTr="00096AEA">
        <w:trPr>
          <w:cantSplit/>
          <w:trHeight w:val="71"/>
        </w:trPr>
        <w:tc>
          <w:tcPr>
            <w:tcW w:w="3557" w:type="dxa"/>
          </w:tcPr>
          <w:p w14:paraId="6EDA543B" w14:textId="5F8EA328" w:rsidR="00353B8A" w:rsidRPr="00AD48C8" w:rsidRDefault="00353B8A" w:rsidP="00353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AD48C8">
              <w:rPr>
                <w:rFonts w:ascii="Browallia New" w:hAnsi="Browallia New" w:cs="Browallia New"/>
                <w:b/>
                <w:bCs/>
                <w:sz w:val="24"/>
                <w:szCs w:val="24"/>
                <w:cs/>
              </w:rPr>
              <w:t>รวมลูกหนี้การค้าและลูกหนี้</w:t>
            </w:r>
            <w:r w:rsidR="005C1CC2" w:rsidRPr="00AD48C8">
              <w:rPr>
                <w:rFonts w:ascii="Browallia New" w:hAnsi="Browallia New" w:cs="Browallia New" w:hint="cs"/>
                <w:b/>
                <w:bCs/>
                <w:sz w:val="24"/>
                <w:szCs w:val="24"/>
                <w:cs/>
              </w:rPr>
              <w:t>หมุนเวียน</w:t>
            </w:r>
            <w:r w:rsidRPr="00AD48C8">
              <w:rPr>
                <w:rFonts w:ascii="Browallia New" w:hAnsi="Browallia New" w:cs="Browallia New"/>
                <w:b/>
                <w:bCs/>
                <w:sz w:val="24"/>
                <w:szCs w:val="24"/>
                <w:cs/>
              </w:rPr>
              <w:t>อื่น</w:t>
            </w:r>
          </w:p>
        </w:tc>
        <w:tc>
          <w:tcPr>
            <w:tcW w:w="1386" w:type="dxa"/>
          </w:tcPr>
          <w:p w14:paraId="48DE55A4" w14:textId="37F1FC57" w:rsidR="00353B8A" w:rsidRPr="00AD48C8" w:rsidRDefault="006F53F1" w:rsidP="00353B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6F53F1">
              <w:rPr>
                <w:rFonts w:ascii="Browallia New" w:hAnsi="Browallia New" w:cs="Browallia New"/>
                <w:sz w:val="24"/>
                <w:szCs w:val="24"/>
              </w:rPr>
              <w:t>39,49</w:t>
            </w:r>
            <w:r w:rsidR="00907CFA">
              <w:rPr>
                <w:rFonts w:ascii="Browallia New" w:hAnsi="Browallia New" w:cs="Browallia New"/>
                <w:sz w:val="24"/>
                <w:szCs w:val="24"/>
              </w:rPr>
              <w:t>2</w:t>
            </w:r>
          </w:p>
        </w:tc>
        <w:tc>
          <w:tcPr>
            <w:tcW w:w="1385" w:type="dxa"/>
          </w:tcPr>
          <w:p w14:paraId="14885850" w14:textId="66A9C621" w:rsidR="00353B8A" w:rsidRPr="00AD48C8" w:rsidRDefault="00353B8A" w:rsidP="00353B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31,846</w:t>
            </w:r>
          </w:p>
        </w:tc>
        <w:tc>
          <w:tcPr>
            <w:tcW w:w="1393" w:type="dxa"/>
          </w:tcPr>
          <w:p w14:paraId="4DB09F79" w14:textId="0C30BB63" w:rsidR="00353B8A" w:rsidRPr="00AD48C8" w:rsidRDefault="00F5282A" w:rsidP="00353B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F5282A">
              <w:rPr>
                <w:rFonts w:ascii="Browallia New" w:hAnsi="Browallia New" w:cs="Browallia New"/>
                <w:sz w:val="24"/>
                <w:szCs w:val="24"/>
              </w:rPr>
              <w:t>24,7</w:t>
            </w:r>
            <w:r w:rsidR="00357D7E">
              <w:rPr>
                <w:rFonts w:ascii="Browallia New" w:hAnsi="Browallia New" w:cs="Browallia New"/>
                <w:sz w:val="24"/>
                <w:szCs w:val="24"/>
              </w:rPr>
              <w:t>69</w:t>
            </w:r>
          </w:p>
        </w:tc>
        <w:tc>
          <w:tcPr>
            <w:tcW w:w="1393" w:type="dxa"/>
            <w:vAlign w:val="center"/>
          </w:tcPr>
          <w:p w14:paraId="0BE2B775" w14:textId="4437FA67" w:rsidR="00353B8A" w:rsidRPr="00AD48C8" w:rsidRDefault="00353B8A" w:rsidP="00353B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AD48C8">
              <w:rPr>
                <w:rFonts w:ascii="Browallia New" w:hAnsi="Browallia New" w:cs="Browallia New"/>
                <w:sz w:val="24"/>
                <w:szCs w:val="24"/>
              </w:rPr>
              <w:t>11,657</w:t>
            </w:r>
          </w:p>
        </w:tc>
      </w:tr>
    </w:tbl>
    <w:p w14:paraId="2C73C1C8" w14:textId="4DEBED45" w:rsidR="000051FD" w:rsidRDefault="000051FD" w:rsidP="001230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t>สินค้าคงเหลือ</w:t>
      </w:r>
    </w:p>
    <w:p w14:paraId="542DCA8C" w14:textId="77777777" w:rsidR="007D7BE8" w:rsidRPr="007E5657" w:rsidRDefault="007D7BE8" w:rsidP="007D7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075"/>
        <w:gridCol w:w="1076"/>
        <w:gridCol w:w="1710"/>
        <w:gridCol w:w="1710"/>
      </w:tblGrid>
      <w:tr w:rsidR="00B10117" w:rsidRPr="007E5657" w14:paraId="1C0B9BD7" w14:textId="77777777">
        <w:trPr>
          <w:cantSplit/>
          <w:tblHeader/>
        </w:trPr>
        <w:tc>
          <w:tcPr>
            <w:tcW w:w="3519" w:type="dxa"/>
          </w:tcPr>
          <w:p w14:paraId="51931A36"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571" w:type="dxa"/>
            <w:gridSpan w:val="4"/>
          </w:tcPr>
          <w:p w14:paraId="13616FD3"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7E5657">
              <w:rPr>
                <w:rFonts w:ascii="Browallia New" w:hAnsi="Browallia New" w:cs="Browallia New"/>
                <w:snapToGrid w:val="0"/>
                <w:sz w:val="28"/>
                <w:szCs w:val="28"/>
                <w:lang w:eastAsia="th-TH"/>
              </w:rPr>
              <w:t>(</w:t>
            </w:r>
            <w:proofErr w:type="gramStart"/>
            <w:r w:rsidRPr="007E5657">
              <w:rPr>
                <w:rFonts w:ascii="Browallia New" w:hAnsi="Browallia New" w:cs="Browallia New"/>
                <w:snapToGrid w:val="0"/>
                <w:sz w:val="28"/>
                <w:szCs w:val="28"/>
                <w:cs/>
                <w:lang w:eastAsia="th-TH"/>
              </w:rPr>
              <w:t>หน่วย</w:t>
            </w:r>
            <w:r w:rsidRPr="007E5657">
              <w:rPr>
                <w:rFonts w:ascii="Browallia New" w:hAnsi="Browallia New" w:cs="Browallia New"/>
                <w:snapToGrid w:val="0"/>
                <w:sz w:val="28"/>
                <w:szCs w:val="28"/>
                <w:lang w:eastAsia="th-TH"/>
              </w:rPr>
              <w:t xml:space="preserve"> :</w:t>
            </w:r>
            <w:proofErr w:type="gramEnd"/>
            <w:r w:rsidRPr="007E5657">
              <w:rPr>
                <w:rFonts w:ascii="Browallia New" w:hAnsi="Browallia New" w:cs="Browallia New"/>
                <w:snapToGrid w:val="0"/>
                <w:sz w:val="28"/>
                <w:szCs w:val="28"/>
                <w:lang w:eastAsia="th-TH"/>
              </w:rPr>
              <w:t xml:space="preserve"> </w:t>
            </w:r>
            <w:r w:rsidRPr="007E5657">
              <w:rPr>
                <w:rFonts w:ascii="Browallia New" w:hAnsi="Browallia New" w:cs="Browallia New"/>
                <w:snapToGrid w:val="0"/>
                <w:sz w:val="28"/>
                <w:szCs w:val="28"/>
                <w:cs/>
                <w:lang w:eastAsia="th-TH"/>
              </w:rPr>
              <w:t>พันบาท)</w:t>
            </w:r>
          </w:p>
        </w:tc>
      </w:tr>
      <w:tr w:rsidR="00B10117" w:rsidRPr="007E5657" w14:paraId="4BFE13E2" w14:textId="77777777" w:rsidTr="00034BBC">
        <w:trPr>
          <w:cantSplit/>
          <w:tblHeader/>
        </w:trPr>
        <w:tc>
          <w:tcPr>
            <w:tcW w:w="3519" w:type="dxa"/>
          </w:tcPr>
          <w:p w14:paraId="046644B3"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151" w:type="dxa"/>
            <w:gridSpan w:val="2"/>
          </w:tcPr>
          <w:p w14:paraId="62664657" w14:textId="46566E29"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3420" w:type="dxa"/>
            <w:gridSpan w:val="2"/>
          </w:tcPr>
          <w:p w14:paraId="08A5641B" w14:textId="3D251037" w:rsidR="00B10117" w:rsidRPr="007E5657" w:rsidRDefault="00B101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cs/>
              </w:rPr>
              <w:t>ข้อมูลทางการเงิน</w:t>
            </w:r>
            <w:r w:rsidR="00034BBC" w:rsidRPr="007E5657">
              <w:rPr>
                <w:rFonts w:ascii="Browallia New" w:hAnsi="Browallia New" w:cs="Browallia New"/>
                <w:sz w:val="28"/>
                <w:szCs w:val="28"/>
                <w:cs/>
              </w:rPr>
              <w:t>รวม</w:t>
            </w:r>
          </w:p>
        </w:tc>
      </w:tr>
      <w:tr w:rsidR="00B10117" w:rsidRPr="007E5657" w14:paraId="142D8BE4" w14:textId="77777777" w:rsidTr="00034BBC">
        <w:trPr>
          <w:cantSplit/>
          <w:trHeight w:val="290"/>
          <w:tblHeader/>
        </w:trPr>
        <w:tc>
          <w:tcPr>
            <w:tcW w:w="3519" w:type="dxa"/>
          </w:tcPr>
          <w:p w14:paraId="6D4DA828" w14:textId="77777777" w:rsidR="00B10117" w:rsidRPr="007E5657" w:rsidRDefault="00B10117">
            <w:pPr>
              <w:pStyle w:val="a0"/>
              <w:tabs>
                <w:tab w:val="clear" w:pos="360"/>
                <w:tab w:val="clear" w:pos="720"/>
                <w:tab w:val="clear" w:pos="1080"/>
                <w:tab w:val="left" w:pos="540"/>
              </w:tabs>
              <w:rPr>
                <w:rFonts w:ascii="Browallia New" w:hAnsi="Browallia New" w:cs="Browallia New"/>
                <w:cs/>
                <w:lang w:val="en-US"/>
              </w:rPr>
            </w:pPr>
          </w:p>
        </w:tc>
        <w:tc>
          <w:tcPr>
            <w:tcW w:w="1075" w:type="dxa"/>
            <w:vAlign w:val="bottom"/>
          </w:tcPr>
          <w:p w14:paraId="5738E551" w14:textId="607083F7"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76" w:type="dxa"/>
            <w:vAlign w:val="bottom"/>
          </w:tcPr>
          <w:p w14:paraId="3CC225B9" w14:textId="7CCD061D"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710" w:type="dxa"/>
            <w:vAlign w:val="bottom"/>
          </w:tcPr>
          <w:p w14:paraId="7F2E071D" w14:textId="742A0AE3" w:rsidR="00B10117" w:rsidRPr="007E5657" w:rsidRDefault="00AD48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F047F">
              <w:rPr>
                <w:rFonts w:ascii="Browallia New" w:eastAsia="Arial Unicode MS" w:hAnsi="Browallia New" w:cs="Browallia New"/>
                <w:sz w:val="28"/>
                <w:szCs w:val="28"/>
              </w:rPr>
              <w:t xml:space="preserve">30 </w:t>
            </w:r>
            <w:r w:rsidRPr="001F047F">
              <w:rPr>
                <w:rFonts w:ascii="Browallia New" w:eastAsia="Arial Unicode MS" w:hAnsi="Browallia New" w:cs="Browallia New"/>
                <w:sz w:val="28"/>
                <w:szCs w:val="28"/>
                <w:cs/>
              </w:rPr>
              <w:t>มิถุนายน</w:t>
            </w:r>
            <w:r>
              <w:rPr>
                <w:rFonts w:ascii="Browallia New" w:eastAsia="Arial Unicode MS" w:hAnsi="Browallia New" w:cs="Browallia New" w:hint="cs"/>
                <w:sz w:val="28"/>
                <w:szCs w:val="28"/>
                <w:cs/>
              </w:rPr>
              <w:t xml:space="preserve"> </w:t>
            </w:r>
            <w:r w:rsidR="00353B8A">
              <w:rPr>
                <w:rFonts w:ascii="Browallia New" w:eastAsia="Arial Unicode MS" w:hAnsi="Browallia New" w:cs="Browallia New"/>
                <w:sz w:val="28"/>
                <w:szCs w:val="28"/>
              </w:rPr>
              <w:t>2569</w:t>
            </w:r>
          </w:p>
        </w:tc>
        <w:tc>
          <w:tcPr>
            <w:tcW w:w="1710" w:type="dxa"/>
            <w:vAlign w:val="bottom"/>
          </w:tcPr>
          <w:p w14:paraId="23D3ECBB" w14:textId="7B9373A2" w:rsidR="00B10117" w:rsidRPr="007E5657" w:rsidRDefault="00034B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7E5657">
              <w:rPr>
                <w:rFonts w:ascii="Browallia New" w:hAnsi="Browallia New" w:cs="Browallia New"/>
                <w:sz w:val="28"/>
                <w:szCs w:val="28"/>
              </w:rPr>
              <w:t xml:space="preserve">31 </w:t>
            </w:r>
            <w:r w:rsidRPr="007E5657">
              <w:rPr>
                <w:rFonts w:ascii="Browallia New" w:hAnsi="Browallia New" w:cs="Browallia New"/>
                <w:sz w:val="28"/>
                <w:szCs w:val="28"/>
                <w:cs/>
              </w:rPr>
              <w:t xml:space="preserve">ธันวาคม </w:t>
            </w:r>
            <w:r w:rsidR="00B10117" w:rsidRPr="007E5657">
              <w:rPr>
                <w:rFonts w:ascii="Browallia New" w:hAnsi="Browallia New" w:cs="Browallia New"/>
                <w:sz w:val="28"/>
                <w:szCs w:val="28"/>
              </w:rPr>
              <w:t>256</w:t>
            </w:r>
            <w:r w:rsidR="00353B8A">
              <w:rPr>
                <w:rFonts w:ascii="Browallia New" w:hAnsi="Browallia New" w:cs="Browallia New"/>
                <w:sz w:val="28"/>
                <w:szCs w:val="28"/>
              </w:rPr>
              <w:t>8</w:t>
            </w:r>
          </w:p>
        </w:tc>
      </w:tr>
      <w:tr w:rsidR="00B10117" w:rsidRPr="007E5657" w14:paraId="7B86FDD5" w14:textId="77777777" w:rsidTr="00034BBC">
        <w:trPr>
          <w:cantSplit/>
        </w:trPr>
        <w:tc>
          <w:tcPr>
            <w:tcW w:w="3519" w:type="dxa"/>
            <w:vAlign w:val="bottom"/>
          </w:tcPr>
          <w:p w14:paraId="325C6805"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075" w:type="dxa"/>
            <w:vAlign w:val="bottom"/>
          </w:tcPr>
          <w:p w14:paraId="1E0F5884" w14:textId="77777777"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076" w:type="dxa"/>
            <w:vAlign w:val="bottom"/>
          </w:tcPr>
          <w:p w14:paraId="4DC38B7B" w14:textId="77777777" w:rsidR="00B10117" w:rsidRPr="007E5657" w:rsidRDefault="00B10117" w:rsidP="00034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710" w:type="dxa"/>
          </w:tcPr>
          <w:p w14:paraId="61CACB1E"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710" w:type="dxa"/>
          </w:tcPr>
          <w:p w14:paraId="3BDF2B25" w14:textId="77777777" w:rsidR="00B10117" w:rsidRPr="007E5657" w:rsidRDefault="00B1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A4015" w:rsidRPr="007E5657" w14:paraId="2FEC65FF" w14:textId="77777777">
        <w:trPr>
          <w:cantSplit/>
          <w:trHeight w:val="71"/>
        </w:trPr>
        <w:tc>
          <w:tcPr>
            <w:tcW w:w="3519" w:type="dxa"/>
            <w:vAlign w:val="bottom"/>
          </w:tcPr>
          <w:p w14:paraId="04C4DAF4" w14:textId="370036F0"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วัตถุดิบ</w:t>
            </w:r>
          </w:p>
        </w:tc>
        <w:tc>
          <w:tcPr>
            <w:tcW w:w="1075" w:type="dxa"/>
            <w:vAlign w:val="bottom"/>
          </w:tcPr>
          <w:p w14:paraId="0F107ED0"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076" w:type="dxa"/>
            <w:vAlign w:val="bottom"/>
          </w:tcPr>
          <w:p w14:paraId="06DD9F93"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710" w:type="dxa"/>
          </w:tcPr>
          <w:p w14:paraId="7F3F6BBE" w14:textId="10B78633" w:rsidR="008A4015" w:rsidRPr="007E5657" w:rsidRDefault="007625E1"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210</w:t>
            </w:r>
          </w:p>
        </w:tc>
        <w:tc>
          <w:tcPr>
            <w:tcW w:w="1710" w:type="dxa"/>
          </w:tcPr>
          <w:p w14:paraId="3F1551B5" w14:textId="29781F8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2,280</w:t>
            </w:r>
          </w:p>
        </w:tc>
      </w:tr>
      <w:tr w:rsidR="008A4015" w:rsidRPr="007E5657" w14:paraId="01968BDC" w14:textId="77777777">
        <w:trPr>
          <w:cantSplit/>
          <w:trHeight w:val="71"/>
        </w:trPr>
        <w:tc>
          <w:tcPr>
            <w:tcW w:w="3519" w:type="dxa"/>
            <w:vAlign w:val="bottom"/>
          </w:tcPr>
          <w:p w14:paraId="1B11A7EE" w14:textId="585FF92D"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สินค้าสำเร็จรูป</w:t>
            </w:r>
          </w:p>
        </w:tc>
        <w:tc>
          <w:tcPr>
            <w:tcW w:w="1075" w:type="dxa"/>
          </w:tcPr>
          <w:p w14:paraId="0F640318"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AD77AF3" w14:textId="57837744"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07947DD8" w14:textId="59B2060B" w:rsidR="008A4015" w:rsidRPr="007E5657" w:rsidRDefault="00AA7927"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306,864</w:t>
            </w:r>
          </w:p>
        </w:tc>
        <w:tc>
          <w:tcPr>
            <w:tcW w:w="1710" w:type="dxa"/>
          </w:tcPr>
          <w:p w14:paraId="66AC7878" w14:textId="005E3D10"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232,226</w:t>
            </w:r>
          </w:p>
        </w:tc>
      </w:tr>
      <w:tr w:rsidR="008A4015" w:rsidRPr="007E5657" w14:paraId="112088FA" w14:textId="77777777">
        <w:trPr>
          <w:cantSplit/>
          <w:trHeight w:val="71"/>
        </w:trPr>
        <w:tc>
          <w:tcPr>
            <w:tcW w:w="3519" w:type="dxa"/>
            <w:vAlign w:val="bottom"/>
          </w:tcPr>
          <w:p w14:paraId="0780187E" w14:textId="5FFD1015"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ภาชนะบรรจุและหีบห่อ</w:t>
            </w:r>
          </w:p>
        </w:tc>
        <w:tc>
          <w:tcPr>
            <w:tcW w:w="1075" w:type="dxa"/>
          </w:tcPr>
          <w:p w14:paraId="58385BA3"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5205499" w14:textId="6983520E"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445A1B3E" w14:textId="13CEE851" w:rsidR="008A4015" w:rsidRPr="007E5657" w:rsidRDefault="00AA7927"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735</w:t>
            </w:r>
          </w:p>
        </w:tc>
        <w:tc>
          <w:tcPr>
            <w:tcW w:w="1710" w:type="dxa"/>
          </w:tcPr>
          <w:p w14:paraId="4FD3F310" w14:textId="3A593913"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793</w:t>
            </w:r>
          </w:p>
        </w:tc>
      </w:tr>
      <w:tr w:rsidR="008A4015" w:rsidRPr="007E5657" w14:paraId="57B0C5FD" w14:textId="77777777">
        <w:trPr>
          <w:cantSplit/>
          <w:trHeight w:val="71"/>
        </w:trPr>
        <w:tc>
          <w:tcPr>
            <w:tcW w:w="3519" w:type="dxa"/>
            <w:vAlign w:val="bottom"/>
          </w:tcPr>
          <w:p w14:paraId="6C4D6635" w14:textId="1B742D39"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3A1E2A">
              <w:rPr>
                <w:rFonts w:ascii="Browallia New" w:hAnsi="Browallia New" w:cs="Browallia New"/>
                <w:color w:val="000000" w:themeColor="text1"/>
                <w:sz w:val="28"/>
                <w:szCs w:val="28"/>
                <w:cs/>
                <w:lang w:eastAsia="en-GB"/>
              </w:rPr>
              <w:t>สินค้าระหว่างทาง</w:t>
            </w:r>
          </w:p>
        </w:tc>
        <w:tc>
          <w:tcPr>
            <w:tcW w:w="1075" w:type="dxa"/>
          </w:tcPr>
          <w:p w14:paraId="7056F0C5"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525F9699"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38214E1D" w14:textId="5AC5EC9E" w:rsidR="008A4015" w:rsidRPr="007E5657" w:rsidRDefault="00AA7927" w:rsidP="008A40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328</w:t>
            </w:r>
          </w:p>
        </w:tc>
        <w:tc>
          <w:tcPr>
            <w:tcW w:w="1710" w:type="dxa"/>
          </w:tcPr>
          <w:p w14:paraId="70BE82E7" w14:textId="0BEF5277" w:rsidR="008A4015" w:rsidRPr="007E5657" w:rsidRDefault="008A4015" w:rsidP="008A40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w:t>
            </w:r>
          </w:p>
        </w:tc>
      </w:tr>
      <w:tr w:rsidR="008A4015" w:rsidRPr="007E5657" w14:paraId="41F2AFAC" w14:textId="77777777">
        <w:trPr>
          <w:cantSplit/>
          <w:trHeight w:val="71"/>
        </w:trPr>
        <w:tc>
          <w:tcPr>
            <w:tcW w:w="3519" w:type="dxa"/>
            <w:vAlign w:val="bottom"/>
          </w:tcPr>
          <w:p w14:paraId="0BC2CE89" w14:textId="26B26934"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7E5657">
              <w:rPr>
                <w:rFonts w:ascii="Browallia New" w:hAnsi="Browallia New" w:cs="Browallia New"/>
                <w:color w:val="000000" w:themeColor="text1"/>
                <w:sz w:val="28"/>
                <w:szCs w:val="28"/>
                <w:cs/>
                <w:lang w:eastAsia="en-GB"/>
              </w:rPr>
              <w:t>รวม</w:t>
            </w:r>
          </w:p>
        </w:tc>
        <w:tc>
          <w:tcPr>
            <w:tcW w:w="1075" w:type="dxa"/>
          </w:tcPr>
          <w:p w14:paraId="4B7A0C13"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242E187C"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vAlign w:val="bottom"/>
          </w:tcPr>
          <w:p w14:paraId="176E0FE3" w14:textId="40FCD578" w:rsidR="008A4015" w:rsidRPr="007E5657" w:rsidRDefault="00AA7927"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Pr>
                <w:rFonts w:ascii="Browallia New" w:hAnsi="Browallia New" w:cs="Browallia New"/>
                <w:sz w:val="28"/>
                <w:szCs w:val="28"/>
                <w:lang w:val="en-ZA"/>
              </w:rPr>
              <w:t>308,137</w:t>
            </w:r>
          </w:p>
        </w:tc>
        <w:tc>
          <w:tcPr>
            <w:tcW w:w="1710" w:type="dxa"/>
            <w:vAlign w:val="bottom"/>
          </w:tcPr>
          <w:p w14:paraId="74642BD6" w14:textId="773B68CF"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ZA"/>
              </w:rPr>
              <w:t>235,302</w:t>
            </w:r>
          </w:p>
        </w:tc>
      </w:tr>
      <w:tr w:rsidR="008A4015" w:rsidRPr="007E5657" w14:paraId="0AE7C980" w14:textId="77777777">
        <w:trPr>
          <w:cantSplit/>
          <w:trHeight w:val="71"/>
        </w:trPr>
        <w:tc>
          <w:tcPr>
            <w:tcW w:w="3519" w:type="dxa"/>
            <w:vAlign w:val="bottom"/>
          </w:tcPr>
          <w:p w14:paraId="13D98767" w14:textId="6A1E41E6"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olor w:val="000000" w:themeColor="text1"/>
                <w:sz w:val="28"/>
                <w:szCs w:val="28"/>
                <w:cs/>
                <w:lang w:eastAsia="en-GB"/>
              </w:rPr>
            </w:pPr>
            <w:r w:rsidRPr="007E5657">
              <w:rPr>
                <w:rFonts w:ascii="Browallia New" w:hAnsi="Browallia New" w:cs="Browallia New"/>
                <w:color w:val="000000" w:themeColor="text1"/>
                <w:sz w:val="28"/>
                <w:szCs w:val="28"/>
                <w:u w:val="single"/>
                <w:cs/>
                <w:lang w:eastAsia="en-GB"/>
              </w:rPr>
              <w:t>หัก</w:t>
            </w:r>
            <w:r w:rsidRPr="007E5657">
              <w:rPr>
                <w:rFonts w:ascii="Browallia New" w:hAnsi="Browallia New" w:cs="Browallia New"/>
                <w:color w:val="000000" w:themeColor="text1"/>
                <w:sz w:val="28"/>
                <w:szCs w:val="28"/>
                <w:cs/>
                <w:lang w:eastAsia="en-GB"/>
              </w:rPr>
              <w:t xml:space="preserve"> ค่าเผื่อสินค้า</w:t>
            </w:r>
            <w:r>
              <w:rPr>
                <w:rFonts w:ascii="Browallia New" w:hAnsi="Browallia New" w:cs="Browallia New" w:hint="cs"/>
                <w:color w:val="000000" w:themeColor="text1"/>
                <w:sz w:val="28"/>
                <w:szCs w:val="28"/>
                <w:cs/>
                <w:lang w:eastAsia="en-GB"/>
              </w:rPr>
              <w:t>ลดมูลค่าและ</w:t>
            </w:r>
            <w:r w:rsidRPr="007E5657">
              <w:rPr>
                <w:rFonts w:ascii="Browallia New" w:hAnsi="Browallia New" w:cs="Browallia New"/>
                <w:color w:val="000000" w:themeColor="text1"/>
                <w:sz w:val="28"/>
                <w:szCs w:val="28"/>
                <w:cs/>
                <w:lang w:eastAsia="en-GB"/>
              </w:rPr>
              <w:t>เสื่อมสภาพ</w:t>
            </w:r>
          </w:p>
        </w:tc>
        <w:tc>
          <w:tcPr>
            <w:tcW w:w="1075" w:type="dxa"/>
          </w:tcPr>
          <w:p w14:paraId="1B2C3491"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09E9505B"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tcPr>
          <w:p w14:paraId="56BC76F1" w14:textId="46D9F44A" w:rsidR="008A4015" w:rsidRPr="007E5657" w:rsidRDefault="00AA7927" w:rsidP="008A40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ZA"/>
              </w:rPr>
            </w:pPr>
            <w:r>
              <w:rPr>
                <w:rFonts w:ascii="Browallia New" w:hAnsi="Browallia New" w:cs="Browallia New"/>
                <w:sz w:val="28"/>
                <w:szCs w:val="28"/>
                <w:lang w:val="en-ZA"/>
              </w:rPr>
              <w:t>(541)</w:t>
            </w:r>
          </w:p>
        </w:tc>
        <w:tc>
          <w:tcPr>
            <w:tcW w:w="1710" w:type="dxa"/>
          </w:tcPr>
          <w:p w14:paraId="172BEB1F" w14:textId="3D30B546" w:rsidR="008A4015" w:rsidRPr="007E5657" w:rsidRDefault="008A4015" w:rsidP="008A40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ZA"/>
              </w:rPr>
              <w:t>(859)</w:t>
            </w:r>
          </w:p>
        </w:tc>
      </w:tr>
      <w:tr w:rsidR="008A4015" w:rsidRPr="007E5657" w14:paraId="35AE2358" w14:textId="77777777">
        <w:trPr>
          <w:cantSplit/>
          <w:trHeight w:val="71"/>
        </w:trPr>
        <w:tc>
          <w:tcPr>
            <w:tcW w:w="3519" w:type="dxa"/>
            <w:vAlign w:val="bottom"/>
          </w:tcPr>
          <w:p w14:paraId="2833A255" w14:textId="7B4BB246"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7E5657">
              <w:rPr>
                <w:rFonts w:ascii="Browallia New" w:hAnsi="Browallia New" w:cs="Browallia New"/>
                <w:color w:val="000000" w:themeColor="text1"/>
                <w:sz w:val="28"/>
                <w:szCs w:val="28"/>
                <w:cs/>
                <w:lang w:eastAsia="en-GB"/>
              </w:rPr>
              <w:t>สุทธิ</w:t>
            </w:r>
          </w:p>
        </w:tc>
        <w:tc>
          <w:tcPr>
            <w:tcW w:w="1075" w:type="dxa"/>
          </w:tcPr>
          <w:p w14:paraId="5FE7639B" w14:textId="77777777"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076" w:type="dxa"/>
          </w:tcPr>
          <w:p w14:paraId="4AE50B26" w14:textId="6DEFC191" w:rsidR="008A4015" w:rsidRPr="007E5657" w:rsidRDefault="008A4015" w:rsidP="008A4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710" w:type="dxa"/>
            <w:vAlign w:val="bottom"/>
          </w:tcPr>
          <w:p w14:paraId="4FE9827A" w14:textId="13773737" w:rsidR="008A4015" w:rsidRPr="007E5657" w:rsidRDefault="00AA7927" w:rsidP="008A40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307,</w:t>
            </w:r>
            <w:r w:rsidR="00193E5C">
              <w:rPr>
                <w:rFonts w:ascii="Browallia New" w:hAnsi="Browallia New" w:cs="Browallia New"/>
                <w:sz w:val="28"/>
                <w:szCs w:val="28"/>
              </w:rPr>
              <w:t>596</w:t>
            </w:r>
          </w:p>
        </w:tc>
        <w:tc>
          <w:tcPr>
            <w:tcW w:w="1710" w:type="dxa"/>
            <w:vAlign w:val="bottom"/>
          </w:tcPr>
          <w:p w14:paraId="4C3F5BB6" w14:textId="10A723D0" w:rsidR="008A4015" w:rsidRPr="007E5657" w:rsidRDefault="008A4015" w:rsidP="008A401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234,443</w:t>
            </w:r>
          </w:p>
        </w:tc>
      </w:tr>
    </w:tbl>
    <w:p w14:paraId="1D86FA80" w14:textId="77777777" w:rsidR="007676F4" w:rsidRDefault="0076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5FEFAFDE" w14:textId="77777777" w:rsidR="001D0460" w:rsidRPr="007E5657" w:rsidRDefault="001D0460" w:rsidP="001D046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t>สินทรัพย์ทางการเงินไม่หมุนเวียนอื่น</w:t>
      </w:r>
    </w:p>
    <w:p w14:paraId="158AA420" w14:textId="77777777" w:rsidR="00DF60D4" w:rsidRPr="007E5657" w:rsidRDefault="00DF60D4" w:rsidP="00DF6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76EB19A3" w14:textId="10EE3391" w:rsidR="00450629" w:rsidRPr="007E5657" w:rsidRDefault="00DF60D4" w:rsidP="00DF60D4">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eastAsia="th-TH"/>
        </w:rPr>
        <w:t xml:space="preserve">ณ วันที่ </w:t>
      </w:r>
      <w:r w:rsidR="00AD48C8" w:rsidRPr="001F047F">
        <w:rPr>
          <w:rFonts w:ascii="Browallia New" w:eastAsia="Arial Unicode MS" w:hAnsi="Browallia New" w:cs="Browallia New"/>
          <w:sz w:val="28"/>
          <w:szCs w:val="28"/>
        </w:rPr>
        <w:t xml:space="preserve">30 </w:t>
      </w:r>
      <w:r w:rsidR="00AD48C8" w:rsidRPr="001F047F">
        <w:rPr>
          <w:rFonts w:ascii="Browallia New" w:eastAsia="Arial Unicode MS" w:hAnsi="Browallia New" w:cs="Browallia New"/>
          <w:sz w:val="28"/>
          <w:szCs w:val="28"/>
          <w:cs/>
        </w:rPr>
        <w:t>มิถุนายน</w:t>
      </w:r>
      <w:r w:rsidR="00AD48C8">
        <w:rPr>
          <w:rFonts w:ascii="Browallia New" w:eastAsia="Arial Unicode MS" w:hAnsi="Browallia New" w:cs="Browallia New" w:hint="cs"/>
          <w:sz w:val="28"/>
          <w:szCs w:val="28"/>
          <w:cs/>
        </w:rPr>
        <w:t xml:space="preserve"> </w:t>
      </w:r>
      <w:r w:rsidR="008D071F" w:rsidRPr="004A5833">
        <w:rPr>
          <w:rFonts w:ascii="Browallia New" w:eastAsia="Arial Unicode MS" w:hAnsi="Browallia New" w:cs="Browallia New"/>
          <w:sz w:val="28"/>
          <w:szCs w:val="28"/>
        </w:rPr>
        <w:t>2569</w:t>
      </w:r>
      <w:r w:rsidR="00CA18D4"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 xml:space="preserve">และวันที่ </w:t>
      </w:r>
      <w:r w:rsidRPr="007E5657">
        <w:rPr>
          <w:rFonts w:ascii="Browallia New" w:eastAsia="Cordia New" w:hAnsi="Browallia New" w:cs="Browallia New"/>
          <w:color w:val="000000"/>
          <w:sz w:val="28"/>
          <w:szCs w:val="28"/>
          <w:lang w:eastAsia="th-TH"/>
        </w:rPr>
        <w:t xml:space="preserve">31 </w:t>
      </w:r>
      <w:r w:rsidRPr="007E5657">
        <w:rPr>
          <w:rFonts w:ascii="Browallia New" w:eastAsia="Cordia New" w:hAnsi="Browallia New" w:cs="Browallia New"/>
          <w:color w:val="000000"/>
          <w:sz w:val="28"/>
          <w:szCs w:val="28"/>
          <w:cs/>
          <w:lang w:eastAsia="th-TH"/>
        </w:rPr>
        <w:t xml:space="preserve">ธันวาคม </w:t>
      </w:r>
      <w:r w:rsidRPr="007E5657">
        <w:rPr>
          <w:rFonts w:ascii="Browallia New" w:eastAsia="Cordia New" w:hAnsi="Browallia New" w:cs="Browallia New"/>
          <w:color w:val="000000"/>
          <w:sz w:val="28"/>
          <w:szCs w:val="28"/>
          <w:lang w:eastAsia="th-TH"/>
        </w:rPr>
        <w:t>256</w:t>
      </w:r>
      <w:r w:rsidR="004A5833">
        <w:rPr>
          <w:rFonts w:ascii="Browallia New" w:eastAsia="Cordia New" w:hAnsi="Browallia New" w:cs="Browallia New"/>
          <w:color w:val="000000"/>
          <w:sz w:val="28"/>
          <w:szCs w:val="28"/>
          <w:lang w:eastAsia="th-TH"/>
        </w:rPr>
        <w:t>8</w:t>
      </w:r>
      <w:r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บริษัทมีสินทรัพย์ทางการเงินไม่หมุนเวียนอื่นเป็นเงินลงทุน</w:t>
      </w:r>
      <w:r w:rsidR="00A33AF0">
        <w:rPr>
          <w:rFonts w:ascii="Browallia New" w:eastAsia="Cordia New" w:hAnsi="Browallia New" w:cs="Browallia New"/>
          <w:color w:val="000000"/>
          <w:sz w:val="28"/>
          <w:szCs w:val="28"/>
          <w:cs/>
          <w:lang w:eastAsia="th-TH"/>
        </w:rPr>
        <w:br/>
      </w:r>
      <w:r w:rsidRPr="007E5657">
        <w:rPr>
          <w:rFonts w:ascii="Browallia New" w:eastAsia="Cordia New" w:hAnsi="Browallia New" w:cs="Browallia New"/>
          <w:color w:val="000000"/>
          <w:sz w:val="28"/>
          <w:szCs w:val="28"/>
          <w:cs/>
          <w:lang w:eastAsia="th-TH"/>
        </w:rPr>
        <w:t>ในตราสารทุน ดังนี้</w:t>
      </w:r>
    </w:p>
    <w:p w14:paraId="2A09800F" w14:textId="77777777" w:rsidR="00DF60D4" w:rsidRPr="0037722E" w:rsidRDefault="00DF60D4" w:rsidP="00DF60D4">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tbl>
      <w:tblPr>
        <w:tblW w:w="9006" w:type="dxa"/>
        <w:tblInd w:w="426" w:type="dxa"/>
        <w:tblLayout w:type="fixed"/>
        <w:tblCellMar>
          <w:left w:w="45" w:type="dxa"/>
          <w:right w:w="45" w:type="dxa"/>
        </w:tblCellMar>
        <w:tblLook w:val="0000" w:firstRow="0" w:lastRow="0" w:firstColumn="0" w:lastColumn="0" w:noHBand="0" w:noVBand="0"/>
      </w:tblPr>
      <w:tblGrid>
        <w:gridCol w:w="2220"/>
        <w:gridCol w:w="142"/>
        <w:gridCol w:w="1002"/>
        <w:gridCol w:w="110"/>
        <w:gridCol w:w="989"/>
        <w:gridCol w:w="122"/>
        <w:gridCol w:w="1014"/>
        <w:gridCol w:w="115"/>
        <w:gridCol w:w="1031"/>
        <w:gridCol w:w="110"/>
        <w:gridCol w:w="1010"/>
        <w:gridCol w:w="116"/>
        <w:gridCol w:w="1025"/>
      </w:tblGrid>
      <w:tr w:rsidR="00957F67" w:rsidRPr="007E5657" w14:paraId="68C9EE37" w14:textId="77777777" w:rsidTr="00A33AF0">
        <w:tc>
          <w:tcPr>
            <w:tcW w:w="2220" w:type="dxa"/>
          </w:tcPr>
          <w:p w14:paraId="72EF9C01"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142" w:type="dxa"/>
          </w:tcPr>
          <w:p w14:paraId="72F8480A" w14:textId="77777777" w:rsidR="00FD1F00" w:rsidRPr="007E5657" w:rsidRDefault="00FD1F00" w:rsidP="00DC091D">
            <w:pPr>
              <w:spacing w:line="240" w:lineRule="auto"/>
              <w:ind w:right="-17"/>
              <w:contextualSpacing/>
              <w:jc w:val="right"/>
              <w:rPr>
                <w:rFonts w:ascii="Browallia New" w:hAnsi="Browallia New" w:cs="Browallia New"/>
                <w:color w:val="000000" w:themeColor="text1"/>
                <w:sz w:val="24"/>
                <w:szCs w:val="24"/>
                <w:lang w:val="en-ZA"/>
              </w:rPr>
            </w:pPr>
          </w:p>
        </w:tc>
        <w:tc>
          <w:tcPr>
            <w:tcW w:w="6644" w:type="dxa"/>
            <w:gridSpan w:val="11"/>
          </w:tcPr>
          <w:p w14:paraId="6D40C4C7" w14:textId="1EAADBBE" w:rsidR="00957F67" w:rsidRPr="007E5657" w:rsidRDefault="00957F67" w:rsidP="00DC091D">
            <w:pPr>
              <w:spacing w:line="240" w:lineRule="auto"/>
              <w:ind w:right="-17"/>
              <w:contextualSpacing/>
              <w:jc w:val="right"/>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lang w:val="en-ZA"/>
              </w:rPr>
              <w:t>(</w:t>
            </w:r>
            <w:proofErr w:type="gramStart"/>
            <w:r w:rsidRPr="007E5657">
              <w:rPr>
                <w:rFonts w:ascii="Browallia New" w:hAnsi="Browallia New" w:cs="Browallia New"/>
                <w:color w:val="000000" w:themeColor="text1"/>
                <w:sz w:val="24"/>
                <w:szCs w:val="24"/>
                <w:cs/>
              </w:rPr>
              <w:t>หน่วย</w:t>
            </w:r>
            <w:r w:rsidR="00534E75">
              <w:rPr>
                <w:rFonts w:ascii="Browallia New" w:hAnsi="Browallia New" w:cs="Browallia New"/>
                <w:color w:val="000000" w:themeColor="text1"/>
                <w:sz w:val="24"/>
                <w:szCs w:val="24"/>
              </w:rPr>
              <w:t xml:space="preserve"> </w:t>
            </w:r>
            <w:r w:rsidRPr="007E5657">
              <w:rPr>
                <w:rFonts w:ascii="Browallia New" w:hAnsi="Browallia New" w:cs="Browallia New"/>
                <w:color w:val="000000" w:themeColor="text1"/>
                <w:sz w:val="24"/>
                <w:szCs w:val="24"/>
                <w:cs/>
              </w:rPr>
              <w:t>:</w:t>
            </w:r>
            <w:proofErr w:type="gramEnd"/>
            <w:r w:rsidRPr="007E5657">
              <w:rPr>
                <w:rFonts w:ascii="Browallia New" w:hAnsi="Browallia New" w:cs="Browallia New"/>
                <w:color w:val="000000" w:themeColor="text1"/>
                <w:sz w:val="24"/>
                <w:szCs w:val="24"/>
                <w:cs/>
              </w:rPr>
              <w:t xml:space="preserve"> พันบาท)</w:t>
            </w:r>
          </w:p>
        </w:tc>
      </w:tr>
      <w:tr w:rsidR="00957F67" w:rsidRPr="007E5657" w14:paraId="47907C46" w14:textId="77777777" w:rsidTr="00312E7F">
        <w:tc>
          <w:tcPr>
            <w:tcW w:w="2220" w:type="dxa"/>
          </w:tcPr>
          <w:p w14:paraId="25C4B1C9" w14:textId="77777777" w:rsidR="00957F67" w:rsidRPr="007E5657" w:rsidRDefault="00957F67" w:rsidP="00DC091D">
            <w:pPr>
              <w:spacing w:line="240" w:lineRule="auto"/>
              <w:ind w:right="-17"/>
              <w:contextualSpacing/>
              <w:jc w:val="center"/>
              <w:rPr>
                <w:rFonts w:ascii="Browallia New" w:hAnsi="Browallia New" w:cs="Browallia New"/>
                <w:color w:val="000000" w:themeColor="text1"/>
                <w:sz w:val="24"/>
                <w:szCs w:val="24"/>
                <w:cs/>
              </w:rPr>
            </w:pPr>
          </w:p>
        </w:tc>
        <w:tc>
          <w:tcPr>
            <w:tcW w:w="142" w:type="dxa"/>
          </w:tcPr>
          <w:p w14:paraId="6E92506E" w14:textId="77777777" w:rsidR="00FD1F00" w:rsidRPr="007E5657" w:rsidRDefault="00FD1F00" w:rsidP="00DC091D">
            <w:pPr>
              <w:spacing w:line="240" w:lineRule="auto"/>
              <w:ind w:right="-17"/>
              <w:contextualSpacing/>
              <w:jc w:val="center"/>
              <w:rPr>
                <w:rFonts w:ascii="Browallia New" w:hAnsi="Browallia New" w:cs="Browallia New"/>
                <w:color w:val="000000" w:themeColor="text1"/>
                <w:sz w:val="24"/>
                <w:szCs w:val="24"/>
                <w:cs/>
              </w:rPr>
            </w:pPr>
          </w:p>
        </w:tc>
        <w:tc>
          <w:tcPr>
            <w:tcW w:w="6644" w:type="dxa"/>
            <w:gridSpan w:val="11"/>
            <w:tcBorders>
              <w:bottom w:val="single" w:sz="4" w:space="0" w:color="auto"/>
            </w:tcBorders>
          </w:tcPr>
          <w:p w14:paraId="05E544E3" w14:textId="3B80BDDD" w:rsidR="00957F67" w:rsidRPr="007E5657" w:rsidRDefault="00F04C9E" w:rsidP="00DC091D">
            <w:pP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ข้อมูลทางการเงินรวม</w:t>
            </w:r>
            <w:r w:rsidR="00D97A82" w:rsidRPr="007E5657">
              <w:rPr>
                <w:rFonts w:ascii="Browallia New" w:hAnsi="Browallia New" w:cs="Browallia New"/>
                <w:color w:val="000000" w:themeColor="text1"/>
                <w:sz w:val="24"/>
                <w:szCs w:val="24"/>
                <w:cs/>
              </w:rPr>
              <w:t>และ</w:t>
            </w:r>
            <w:r w:rsidR="00B323DD" w:rsidRPr="007E5657">
              <w:rPr>
                <w:rFonts w:ascii="Browallia New" w:hAnsi="Browallia New" w:cs="Browallia New"/>
                <w:color w:val="000000" w:themeColor="text1"/>
                <w:sz w:val="24"/>
                <w:szCs w:val="24"/>
                <w:cs/>
              </w:rPr>
              <w:t>เฉพาะบริษัท</w:t>
            </w:r>
          </w:p>
        </w:tc>
      </w:tr>
      <w:tr w:rsidR="00312E7F" w:rsidRPr="007E5657" w14:paraId="08939F03" w14:textId="77777777" w:rsidTr="00312E7F">
        <w:tc>
          <w:tcPr>
            <w:tcW w:w="2220" w:type="dxa"/>
            <w:vMerge w:val="restart"/>
            <w:tcBorders>
              <w:bottom w:val="single" w:sz="4" w:space="0" w:color="auto"/>
            </w:tcBorders>
          </w:tcPr>
          <w:p w14:paraId="3172EF5E" w14:textId="77777777"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rPr>
            </w:pPr>
          </w:p>
          <w:p w14:paraId="69B3F2CD" w14:textId="03B55F7B"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br/>
            </w:r>
            <w:r>
              <w:rPr>
                <w:rFonts w:ascii="Browallia New" w:hAnsi="Browallia New" w:cs="Browallia New"/>
                <w:color w:val="000000" w:themeColor="text1"/>
                <w:sz w:val="24"/>
                <w:szCs w:val="24"/>
              </w:rPr>
              <w:br/>
            </w:r>
            <w:r w:rsidRPr="007E5657">
              <w:rPr>
                <w:rFonts w:ascii="Browallia New" w:hAnsi="Browallia New" w:cs="Browallia New"/>
                <w:color w:val="000000" w:themeColor="text1"/>
                <w:sz w:val="24"/>
                <w:szCs w:val="24"/>
                <w:cs/>
              </w:rPr>
              <w:t>ประเภท</w:t>
            </w:r>
          </w:p>
        </w:tc>
        <w:tc>
          <w:tcPr>
            <w:tcW w:w="142" w:type="dxa"/>
          </w:tcPr>
          <w:p w14:paraId="3D1D5AFE" w14:textId="77777777"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rPr>
            </w:pPr>
          </w:p>
        </w:tc>
        <w:tc>
          <w:tcPr>
            <w:tcW w:w="2101" w:type="dxa"/>
            <w:gridSpan w:val="3"/>
            <w:tcBorders>
              <w:bottom w:val="single" w:sz="4" w:space="0" w:color="auto"/>
            </w:tcBorders>
          </w:tcPr>
          <w:p w14:paraId="7ECADEAD" w14:textId="07149ED1"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rPr>
            </w:pPr>
          </w:p>
          <w:p w14:paraId="37769FC1" w14:textId="61791FEE"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ราคาทุน</w:t>
            </w:r>
          </w:p>
        </w:tc>
        <w:tc>
          <w:tcPr>
            <w:tcW w:w="122" w:type="dxa"/>
            <w:tcBorders>
              <w:top w:val="single" w:sz="4" w:space="0" w:color="auto"/>
            </w:tcBorders>
          </w:tcPr>
          <w:p w14:paraId="5CDB7D90" w14:textId="77777777"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cs/>
              </w:rPr>
            </w:pPr>
          </w:p>
        </w:tc>
        <w:tc>
          <w:tcPr>
            <w:tcW w:w="2160" w:type="dxa"/>
            <w:gridSpan w:val="3"/>
            <w:tcBorders>
              <w:top w:val="single" w:sz="4" w:space="0" w:color="auto"/>
            </w:tcBorders>
          </w:tcPr>
          <w:p w14:paraId="7AFD4626" w14:textId="177946A4"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rPr>
            </w:pPr>
            <w:r w:rsidRPr="007E5657">
              <w:rPr>
                <w:rFonts w:ascii="Browallia New" w:hAnsi="Browallia New" w:cs="Browallia New"/>
                <w:color w:val="000000" w:themeColor="text1"/>
                <w:sz w:val="24"/>
                <w:szCs w:val="24"/>
                <w:cs/>
              </w:rPr>
              <w:t>ขาดทุนที่ยังไม่เกิดขึ้น</w:t>
            </w:r>
          </w:p>
          <w:p w14:paraId="6B6CDDF8" w14:textId="569A5D61"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จากการวัดมูลค่าเงินลงทุน</w:t>
            </w:r>
          </w:p>
        </w:tc>
        <w:tc>
          <w:tcPr>
            <w:tcW w:w="110" w:type="dxa"/>
            <w:tcBorders>
              <w:top w:val="single" w:sz="4" w:space="0" w:color="auto"/>
            </w:tcBorders>
          </w:tcPr>
          <w:p w14:paraId="4A8C5912" w14:textId="77777777"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cs/>
              </w:rPr>
            </w:pPr>
          </w:p>
        </w:tc>
        <w:tc>
          <w:tcPr>
            <w:tcW w:w="2151" w:type="dxa"/>
            <w:gridSpan w:val="3"/>
            <w:tcBorders>
              <w:top w:val="single" w:sz="4" w:space="0" w:color="auto"/>
              <w:bottom w:val="single" w:sz="4" w:space="0" w:color="auto"/>
            </w:tcBorders>
          </w:tcPr>
          <w:p w14:paraId="0541E9A0" w14:textId="77777777"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lang w:val="en-ZA"/>
              </w:rPr>
            </w:pPr>
            <w:r w:rsidRPr="007E5657">
              <w:rPr>
                <w:rFonts w:ascii="Browallia New" w:hAnsi="Browallia New" w:cs="Browallia New"/>
                <w:color w:val="000000" w:themeColor="text1"/>
                <w:sz w:val="24"/>
                <w:szCs w:val="24"/>
                <w:cs/>
              </w:rPr>
              <w:t>มูลค่าตามบัญชี</w:t>
            </w:r>
          </w:p>
          <w:p w14:paraId="4CAC49AF" w14:textId="77777777" w:rsidR="00312E7F" w:rsidRPr="007E5657" w:rsidRDefault="00312E7F" w:rsidP="004A5833">
            <w:pPr>
              <w:spacing w:line="240" w:lineRule="auto"/>
              <w:ind w:right="-17"/>
              <w:contextualSpacing/>
              <w:jc w:val="center"/>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ตามวิธีมูลค่ายุติธรรม</w:t>
            </w:r>
          </w:p>
        </w:tc>
      </w:tr>
      <w:tr w:rsidR="00312E7F" w:rsidRPr="007E5657" w14:paraId="55BBB249" w14:textId="77777777" w:rsidTr="00312E7F">
        <w:tc>
          <w:tcPr>
            <w:tcW w:w="2220" w:type="dxa"/>
            <w:vMerge/>
            <w:tcBorders>
              <w:bottom w:val="single" w:sz="4" w:space="0" w:color="auto"/>
            </w:tcBorders>
          </w:tcPr>
          <w:p w14:paraId="2247E0CD" w14:textId="77777777" w:rsidR="00312E7F" w:rsidRPr="007E5657" w:rsidRDefault="00312E7F" w:rsidP="004A5833">
            <w:pPr>
              <w:spacing w:line="240" w:lineRule="auto"/>
              <w:ind w:right="-18"/>
              <w:contextualSpacing/>
              <w:jc w:val="both"/>
              <w:rPr>
                <w:rFonts w:ascii="Browallia New" w:hAnsi="Browallia New" w:cs="Browallia New"/>
                <w:b/>
                <w:bCs/>
                <w:color w:val="FF0000"/>
                <w:sz w:val="24"/>
                <w:szCs w:val="24"/>
                <w:u w:val="single"/>
                <w:cs/>
              </w:rPr>
            </w:pPr>
          </w:p>
        </w:tc>
        <w:tc>
          <w:tcPr>
            <w:tcW w:w="142" w:type="dxa"/>
          </w:tcPr>
          <w:p w14:paraId="785730F9" w14:textId="77777777" w:rsidR="00312E7F" w:rsidRPr="007E5657" w:rsidRDefault="00312E7F" w:rsidP="004A5833">
            <w:pPr>
              <w:spacing w:line="240" w:lineRule="auto"/>
              <w:ind w:right="-24"/>
              <w:jc w:val="center"/>
              <w:rPr>
                <w:rFonts w:ascii="Browallia New" w:hAnsi="Browallia New" w:cs="Browallia New"/>
                <w:snapToGrid w:val="0"/>
                <w:color w:val="000000" w:themeColor="text1"/>
                <w:sz w:val="24"/>
                <w:szCs w:val="24"/>
                <w:lang w:eastAsia="th-TH"/>
              </w:rPr>
            </w:pPr>
          </w:p>
        </w:tc>
        <w:tc>
          <w:tcPr>
            <w:tcW w:w="1002" w:type="dxa"/>
            <w:tcBorders>
              <w:top w:val="single" w:sz="4" w:space="0" w:color="auto"/>
              <w:bottom w:val="single" w:sz="4" w:space="0" w:color="auto"/>
            </w:tcBorders>
          </w:tcPr>
          <w:p w14:paraId="4084704C" w14:textId="61A18E26" w:rsidR="00312E7F" w:rsidRDefault="00AD48C8"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cs/>
                <w:lang w:eastAsia="th-TH"/>
              </w:rPr>
            </w:pPr>
            <w:r>
              <w:rPr>
                <w:rFonts w:ascii="Browallia New" w:hAnsi="Browallia New" w:cs="Browallia New"/>
                <w:snapToGrid w:val="0"/>
                <w:color w:val="000000" w:themeColor="text1"/>
                <w:sz w:val="24"/>
                <w:szCs w:val="24"/>
                <w:lang w:eastAsia="th-TH"/>
              </w:rPr>
              <w:t>30</w:t>
            </w:r>
            <w:r>
              <w:rPr>
                <w:rFonts w:ascii="Browallia New" w:hAnsi="Browallia New" w:cs="Browallia New" w:hint="cs"/>
                <w:snapToGrid w:val="0"/>
                <w:color w:val="000000" w:themeColor="text1"/>
                <w:sz w:val="24"/>
                <w:szCs w:val="24"/>
                <w:cs/>
                <w:lang w:eastAsia="th-TH"/>
              </w:rPr>
              <w:t xml:space="preserve"> มิถุนายน</w:t>
            </w:r>
          </w:p>
          <w:p w14:paraId="09BB9784" w14:textId="6A7AC155"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2569</w:t>
            </w:r>
          </w:p>
        </w:tc>
        <w:tc>
          <w:tcPr>
            <w:tcW w:w="110" w:type="dxa"/>
            <w:tcBorders>
              <w:top w:val="single" w:sz="4" w:space="0" w:color="auto"/>
            </w:tcBorders>
          </w:tcPr>
          <w:p w14:paraId="7CB06BB5" w14:textId="77777777"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989" w:type="dxa"/>
            <w:tcBorders>
              <w:top w:val="single" w:sz="4" w:space="0" w:color="auto"/>
              <w:bottom w:val="single" w:sz="4" w:space="0" w:color="auto"/>
            </w:tcBorders>
          </w:tcPr>
          <w:p w14:paraId="71F8876F" w14:textId="77777777" w:rsidR="00312E7F" w:rsidRPr="007E5657" w:rsidRDefault="00312E7F" w:rsidP="004A5833">
            <w:pPr>
              <w:spacing w:line="240" w:lineRule="auto"/>
              <w:ind w:left="-57" w:right="-57"/>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 xml:space="preserve">31 </w:t>
            </w:r>
            <w:r w:rsidRPr="007E5657">
              <w:rPr>
                <w:rFonts w:ascii="Browallia New" w:hAnsi="Browallia New" w:cs="Browallia New"/>
                <w:snapToGrid w:val="0"/>
                <w:color w:val="000000" w:themeColor="text1"/>
                <w:sz w:val="24"/>
                <w:szCs w:val="24"/>
                <w:cs/>
                <w:lang w:eastAsia="th-TH"/>
              </w:rPr>
              <w:t>ธันวาคม</w:t>
            </w:r>
          </w:p>
          <w:p w14:paraId="64471856" w14:textId="7D22C2A5"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256</w:t>
            </w:r>
            <w:r>
              <w:rPr>
                <w:rFonts w:ascii="Browallia New" w:hAnsi="Browallia New" w:cs="Browallia New"/>
                <w:snapToGrid w:val="0"/>
                <w:color w:val="000000" w:themeColor="text1"/>
                <w:sz w:val="24"/>
                <w:szCs w:val="24"/>
                <w:lang w:eastAsia="th-TH"/>
              </w:rPr>
              <w:t>8</w:t>
            </w:r>
          </w:p>
        </w:tc>
        <w:tc>
          <w:tcPr>
            <w:tcW w:w="122" w:type="dxa"/>
          </w:tcPr>
          <w:p w14:paraId="167D9514" w14:textId="77777777"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1014" w:type="dxa"/>
            <w:tcBorders>
              <w:top w:val="single" w:sz="4" w:space="0" w:color="auto"/>
              <w:bottom w:val="single" w:sz="4" w:space="0" w:color="auto"/>
            </w:tcBorders>
          </w:tcPr>
          <w:p w14:paraId="0B443E6A" w14:textId="77777777" w:rsidR="00AD48C8" w:rsidRDefault="00AD48C8" w:rsidP="00AD48C8">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cs/>
                <w:lang w:eastAsia="th-TH"/>
              </w:rPr>
            </w:pPr>
            <w:r>
              <w:rPr>
                <w:rFonts w:ascii="Browallia New" w:hAnsi="Browallia New" w:cs="Browallia New"/>
                <w:snapToGrid w:val="0"/>
                <w:color w:val="000000" w:themeColor="text1"/>
                <w:sz w:val="24"/>
                <w:szCs w:val="24"/>
                <w:lang w:eastAsia="th-TH"/>
              </w:rPr>
              <w:t>30</w:t>
            </w:r>
            <w:r>
              <w:rPr>
                <w:rFonts w:ascii="Browallia New" w:hAnsi="Browallia New" w:cs="Browallia New" w:hint="cs"/>
                <w:snapToGrid w:val="0"/>
                <w:color w:val="000000" w:themeColor="text1"/>
                <w:sz w:val="24"/>
                <w:szCs w:val="24"/>
                <w:cs/>
                <w:lang w:eastAsia="th-TH"/>
              </w:rPr>
              <w:t xml:space="preserve"> มิถุนายน</w:t>
            </w:r>
          </w:p>
          <w:p w14:paraId="50E39AAD" w14:textId="4D8F15D8"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r>
              <w:rPr>
                <w:rFonts w:ascii="Browallia New" w:hAnsi="Browallia New" w:cs="Browallia New"/>
                <w:snapToGrid w:val="0"/>
                <w:color w:val="000000" w:themeColor="text1"/>
                <w:sz w:val="24"/>
                <w:szCs w:val="24"/>
                <w:lang w:eastAsia="th-TH"/>
              </w:rPr>
              <w:t>2569</w:t>
            </w:r>
          </w:p>
        </w:tc>
        <w:tc>
          <w:tcPr>
            <w:tcW w:w="115" w:type="dxa"/>
            <w:tcBorders>
              <w:top w:val="single" w:sz="4" w:space="0" w:color="auto"/>
            </w:tcBorders>
          </w:tcPr>
          <w:p w14:paraId="46B1B397" w14:textId="77777777"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31" w:type="dxa"/>
            <w:tcBorders>
              <w:top w:val="single" w:sz="4" w:space="0" w:color="auto"/>
              <w:bottom w:val="single" w:sz="4" w:space="0" w:color="auto"/>
            </w:tcBorders>
          </w:tcPr>
          <w:p w14:paraId="6263F7B5" w14:textId="77777777" w:rsidR="00312E7F" w:rsidRPr="007E5657" w:rsidRDefault="00312E7F" w:rsidP="004A5833">
            <w:pPr>
              <w:spacing w:line="240" w:lineRule="auto"/>
              <w:ind w:left="-57" w:right="-57"/>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 xml:space="preserve">31 </w:t>
            </w:r>
            <w:r w:rsidRPr="007E5657">
              <w:rPr>
                <w:rFonts w:ascii="Browallia New" w:hAnsi="Browallia New" w:cs="Browallia New"/>
                <w:snapToGrid w:val="0"/>
                <w:color w:val="000000" w:themeColor="text1"/>
                <w:sz w:val="24"/>
                <w:szCs w:val="24"/>
                <w:cs/>
                <w:lang w:eastAsia="th-TH"/>
              </w:rPr>
              <w:t>ธันวาคม</w:t>
            </w:r>
          </w:p>
          <w:p w14:paraId="7D545E7E" w14:textId="3022B9B0"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color w:val="000000" w:themeColor="text1"/>
                <w:sz w:val="24"/>
                <w:szCs w:val="24"/>
              </w:rPr>
            </w:pPr>
            <w:r w:rsidRPr="007E5657">
              <w:rPr>
                <w:rFonts w:ascii="Browallia New" w:hAnsi="Browallia New" w:cs="Browallia New"/>
                <w:snapToGrid w:val="0"/>
                <w:color w:val="000000" w:themeColor="text1"/>
                <w:sz w:val="24"/>
                <w:szCs w:val="24"/>
                <w:lang w:eastAsia="th-TH"/>
              </w:rPr>
              <w:t>256</w:t>
            </w:r>
            <w:r>
              <w:rPr>
                <w:rFonts w:ascii="Browallia New" w:hAnsi="Browallia New" w:cs="Browallia New"/>
                <w:snapToGrid w:val="0"/>
                <w:color w:val="000000" w:themeColor="text1"/>
                <w:sz w:val="24"/>
                <w:szCs w:val="24"/>
                <w:lang w:eastAsia="th-TH"/>
              </w:rPr>
              <w:t>8</w:t>
            </w:r>
          </w:p>
        </w:tc>
        <w:tc>
          <w:tcPr>
            <w:tcW w:w="110" w:type="dxa"/>
          </w:tcPr>
          <w:p w14:paraId="28BA0940" w14:textId="77777777"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10" w:type="dxa"/>
            <w:tcBorders>
              <w:top w:val="single" w:sz="4" w:space="0" w:color="auto"/>
              <w:bottom w:val="single" w:sz="4" w:space="0" w:color="auto"/>
            </w:tcBorders>
          </w:tcPr>
          <w:p w14:paraId="4BB0EAD2" w14:textId="77777777" w:rsidR="00AD48C8" w:rsidRDefault="00AD48C8" w:rsidP="00AD48C8">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cs/>
                <w:lang w:eastAsia="th-TH"/>
              </w:rPr>
            </w:pPr>
            <w:r>
              <w:rPr>
                <w:rFonts w:ascii="Browallia New" w:hAnsi="Browallia New" w:cs="Browallia New"/>
                <w:snapToGrid w:val="0"/>
                <w:color w:val="000000" w:themeColor="text1"/>
                <w:sz w:val="24"/>
                <w:szCs w:val="24"/>
                <w:lang w:eastAsia="th-TH"/>
              </w:rPr>
              <w:t>30</w:t>
            </w:r>
            <w:r>
              <w:rPr>
                <w:rFonts w:ascii="Browallia New" w:hAnsi="Browallia New" w:cs="Browallia New" w:hint="cs"/>
                <w:snapToGrid w:val="0"/>
                <w:color w:val="000000" w:themeColor="text1"/>
                <w:sz w:val="24"/>
                <w:szCs w:val="24"/>
                <w:cs/>
                <w:lang w:eastAsia="th-TH"/>
              </w:rPr>
              <w:t xml:space="preserve"> มิถุนายน</w:t>
            </w:r>
          </w:p>
          <w:p w14:paraId="4FFB6A4E" w14:textId="37AA2A6C"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color w:val="000000" w:themeColor="text1"/>
                <w:sz w:val="24"/>
                <w:szCs w:val="24"/>
                <w:cs/>
              </w:rPr>
            </w:pPr>
            <w:r>
              <w:rPr>
                <w:rFonts w:ascii="Browallia New" w:hAnsi="Browallia New" w:cs="Browallia New"/>
                <w:snapToGrid w:val="0"/>
                <w:color w:val="000000" w:themeColor="text1"/>
                <w:sz w:val="24"/>
                <w:szCs w:val="24"/>
                <w:lang w:eastAsia="th-TH"/>
              </w:rPr>
              <w:t>2569</w:t>
            </w:r>
          </w:p>
        </w:tc>
        <w:tc>
          <w:tcPr>
            <w:tcW w:w="116" w:type="dxa"/>
            <w:tcBorders>
              <w:top w:val="single" w:sz="4" w:space="0" w:color="auto"/>
            </w:tcBorders>
          </w:tcPr>
          <w:p w14:paraId="7B2A06ED" w14:textId="77777777"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25" w:type="dxa"/>
            <w:tcBorders>
              <w:top w:val="single" w:sz="4" w:space="0" w:color="auto"/>
              <w:bottom w:val="single" w:sz="4" w:space="0" w:color="auto"/>
            </w:tcBorders>
          </w:tcPr>
          <w:p w14:paraId="6C10F1CB" w14:textId="77777777" w:rsidR="00312E7F" w:rsidRPr="007E5657" w:rsidRDefault="00312E7F" w:rsidP="004A5833">
            <w:pPr>
              <w:spacing w:line="240" w:lineRule="auto"/>
              <w:ind w:left="-57" w:right="-57"/>
              <w:jc w:val="center"/>
              <w:rPr>
                <w:rFonts w:ascii="Browallia New" w:hAnsi="Browallia New" w:cs="Browallia New"/>
                <w:snapToGrid w:val="0"/>
                <w:color w:val="000000" w:themeColor="text1"/>
                <w:sz w:val="24"/>
                <w:szCs w:val="24"/>
                <w:lang w:eastAsia="th-TH"/>
              </w:rPr>
            </w:pPr>
            <w:r w:rsidRPr="007E5657">
              <w:rPr>
                <w:rFonts w:ascii="Browallia New" w:hAnsi="Browallia New" w:cs="Browallia New"/>
                <w:snapToGrid w:val="0"/>
                <w:color w:val="000000" w:themeColor="text1"/>
                <w:sz w:val="24"/>
                <w:szCs w:val="24"/>
                <w:lang w:eastAsia="th-TH"/>
              </w:rPr>
              <w:t xml:space="preserve">31 </w:t>
            </w:r>
            <w:r w:rsidRPr="007E5657">
              <w:rPr>
                <w:rFonts w:ascii="Browallia New" w:hAnsi="Browallia New" w:cs="Browallia New"/>
                <w:snapToGrid w:val="0"/>
                <w:color w:val="000000" w:themeColor="text1"/>
                <w:sz w:val="24"/>
                <w:szCs w:val="24"/>
                <w:cs/>
                <w:lang w:eastAsia="th-TH"/>
              </w:rPr>
              <w:t>ธันวาคม</w:t>
            </w:r>
          </w:p>
          <w:p w14:paraId="642760DC" w14:textId="6118E1CB" w:rsidR="00312E7F" w:rsidRPr="007E5657" w:rsidRDefault="00312E7F" w:rsidP="004A5833">
            <w:pPr>
              <w:tabs>
                <w:tab w:val="right" w:pos="7200"/>
                <w:tab w:val="right" w:pos="8540"/>
              </w:tabs>
              <w:spacing w:line="240" w:lineRule="auto"/>
              <w:ind w:right="-18"/>
              <w:contextualSpacing/>
              <w:jc w:val="center"/>
              <w:rPr>
                <w:rFonts w:ascii="Browallia New" w:hAnsi="Browallia New" w:cs="Browallia New"/>
                <w:color w:val="000000" w:themeColor="text1"/>
                <w:sz w:val="24"/>
                <w:szCs w:val="24"/>
              </w:rPr>
            </w:pPr>
            <w:r w:rsidRPr="007E5657">
              <w:rPr>
                <w:rFonts w:ascii="Browallia New" w:hAnsi="Browallia New" w:cs="Browallia New"/>
                <w:snapToGrid w:val="0"/>
                <w:color w:val="000000" w:themeColor="text1"/>
                <w:sz w:val="24"/>
                <w:szCs w:val="24"/>
                <w:lang w:eastAsia="th-TH"/>
              </w:rPr>
              <w:t>256</w:t>
            </w:r>
            <w:r>
              <w:rPr>
                <w:rFonts w:ascii="Browallia New" w:hAnsi="Browallia New" w:cs="Browallia New"/>
                <w:snapToGrid w:val="0"/>
                <w:color w:val="000000" w:themeColor="text1"/>
                <w:sz w:val="24"/>
                <w:szCs w:val="24"/>
                <w:lang w:eastAsia="th-TH"/>
              </w:rPr>
              <w:t>8</w:t>
            </w:r>
          </w:p>
        </w:tc>
      </w:tr>
      <w:tr w:rsidR="00775DCB" w:rsidRPr="007E5657" w14:paraId="30B61CB3" w14:textId="77777777" w:rsidTr="00312E7F">
        <w:tc>
          <w:tcPr>
            <w:tcW w:w="2220" w:type="dxa"/>
            <w:tcBorders>
              <w:top w:val="single" w:sz="4" w:space="0" w:color="auto"/>
            </w:tcBorders>
          </w:tcPr>
          <w:p w14:paraId="093EFA5C" w14:textId="77777777" w:rsidR="00775DCB" w:rsidRPr="007E5657" w:rsidRDefault="00775DCB" w:rsidP="00DC091D">
            <w:pPr>
              <w:spacing w:line="240" w:lineRule="auto"/>
              <w:ind w:right="-18"/>
              <w:contextualSpacing/>
              <w:jc w:val="both"/>
              <w:rPr>
                <w:rFonts w:ascii="Browallia New" w:hAnsi="Browallia New" w:cs="Browallia New"/>
                <w:b/>
                <w:bCs/>
                <w:color w:val="FF0000"/>
                <w:sz w:val="24"/>
                <w:szCs w:val="24"/>
                <w:u w:val="single"/>
                <w:cs/>
              </w:rPr>
            </w:pPr>
          </w:p>
        </w:tc>
        <w:tc>
          <w:tcPr>
            <w:tcW w:w="142" w:type="dxa"/>
          </w:tcPr>
          <w:p w14:paraId="50175F02" w14:textId="77777777" w:rsidR="00775DCB" w:rsidRPr="007E5657"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002" w:type="dxa"/>
            <w:tcBorders>
              <w:top w:val="single" w:sz="4" w:space="0" w:color="auto"/>
            </w:tcBorders>
          </w:tcPr>
          <w:p w14:paraId="2BA4A36C" w14:textId="77777777" w:rsidR="00775DCB"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0" w:type="dxa"/>
          </w:tcPr>
          <w:p w14:paraId="661E3BF3"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989" w:type="dxa"/>
            <w:tcBorders>
              <w:top w:val="single" w:sz="4" w:space="0" w:color="auto"/>
            </w:tcBorders>
          </w:tcPr>
          <w:p w14:paraId="30EED1B0" w14:textId="77777777" w:rsidR="00775DCB" w:rsidRPr="007E5657"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c>
          <w:tcPr>
            <w:tcW w:w="122" w:type="dxa"/>
          </w:tcPr>
          <w:p w14:paraId="54EF22CE"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snapToGrid w:val="0"/>
                <w:color w:val="000000" w:themeColor="text1"/>
                <w:sz w:val="24"/>
                <w:szCs w:val="24"/>
                <w:lang w:eastAsia="th-TH"/>
              </w:rPr>
            </w:pPr>
          </w:p>
        </w:tc>
        <w:tc>
          <w:tcPr>
            <w:tcW w:w="1014" w:type="dxa"/>
            <w:tcBorders>
              <w:top w:val="single" w:sz="4" w:space="0" w:color="auto"/>
            </w:tcBorders>
          </w:tcPr>
          <w:p w14:paraId="751718D1" w14:textId="77777777" w:rsidR="00775DCB"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5" w:type="dxa"/>
          </w:tcPr>
          <w:p w14:paraId="121FFDEB"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31" w:type="dxa"/>
            <w:tcBorders>
              <w:top w:val="single" w:sz="4" w:space="0" w:color="auto"/>
            </w:tcBorders>
          </w:tcPr>
          <w:p w14:paraId="705CDABD" w14:textId="77777777" w:rsidR="00775DCB" w:rsidRPr="007E5657"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c>
          <w:tcPr>
            <w:tcW w:w="110" w:type="dxa"/>
          </w:tcPr>
          <w:p w14:paraId="3540719B"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10" w:type="dxa"/>
            <w:tcBorders>
              <w:top w:val="single" w:sz="4" w:space="0" w:color="auto"/>
            </w:tcBorders>
          </w:tcPr>
          <w:p w14:paraId="04532559" w14:textId="77777777" w:rsidR="00775DCB" w:rsidRDefault="00775DCB" w:rsidP="00422593">
            <w:pPr>
              <w:spacing w:line="240" w:lineRule="auto"/>
              <w:ind w:right="-24"/>
              <w:jc w:val="center"/>
              <w:rPr>
                <w:rFonts w:ascii="Browallia New" w:hAnsi="Browallia New" w:cs="Browallia New"/>
                <w:snapToGrid w:val="0"/>
                <w:color w:val="000000" w:themeColor="text1"/>
                <w:sz w:val="24"/>
                <w:szCs w:val="24"/>
                <w:lang w:eastAsia="th-TH"/>
              </w:rPr>
            </w:pPr>
          </w:p>
        </w:tc>
        <w:tc>
          <w:tcPr>
            <w:tcW w:w="116" w:type="dxa"/>
          </w:tcPr>
          <w:p w14:paraId="04CC793D" w14:textId="77777777" w:rsidR="00775DCB" w:rsidRPr="007E5657" w:rsidRDefault="00775DCB" w:rsidP="00DC091D">
            <w:pPr>
              <w:tabs>
                <w:tab w:val="right" w:pos="7200"/>
                <w:tab w:val="right" w:pos="8540"/>
              </w:tabs>
              <w:spacing w:line="240" w:lineRule="auto"/>
              <w:ind w:right="-18"/>
              <w:contextualSpacing/>
              <w:jc w:val="center"/>
              <w:rPr>
                <w:rFonts w:ascii="Browallia New" w:hAnsi="Browallia New" w:cs="Browallia New"/>
                <w:color w:val="000000" w:themeColor="text1"/>
                <w:sz w:val="24"/>
                <w:szCs w:val="24"/>
                <w:lang w:val="en-ZA"/>
              </w:rPr>
            </w:pPr>
          </w:p>
        </w:tc>
        <w:tc>
          <w:tcPr>
            <w:tcW w:w="1025" w:type="dxa"/>
            <w:tcBorders>
              <w:top w:val="single" w:sz="4" w:space="0" w:color="auto"/>
            </w:tcBorders>
          </w:tcPr>
          <w:p w14:paraId="3353CB97" w14:textId="77777777" w:rsidR="00775DCB" w:rsidRPr="007E5657" w:rsidRDefault="00775DCB" w:rsidP="00422593">
            <w:pPr>
              <w:spacing w:line="240" w:lineRule="auto"/>
              <w:ind w:left="-57" w:right="-57"/>
              <w:jc w:val="center"/>
              <w:rPr>
                <w:rFonts w:ascii="Browallia New" w:hAnsi="Browallia New" w:cs="Browallia New"/>
                <w:snapToGrid w:val="0"/>
                <w:color w:val="000000" w:themeColor="text1"/>
                <w:sz w:val="24"/>
                <w:szCs w:val="24"/>
                <w:lang w:eastAsia="th-TH"/>
              </w:rPr>
            </w:pPr>
          </w:p>
        </w:tc>
      </w:tr>
      <w:tr w:rsidR="00CE42D6" w:rsidRPr="007E5657" w14:paraId="60787F0C" w14:textId="77777777" w:rsidTr="00A33AF0">
        <w:tc>
          <w:tcPr>
            <w:tcW w:w="2220" w:type="dxa"/>
          </w:tcPr>
          <w:p w14:paraId="0621957E" w14:textId="797055C0" w:rsidR="00CE42D6" w:rsidRPr="007E5657" w:rsidRDefault="00CE42D6" w:rsidP="006D42C6">
            <w:pPr>
              <w:spacing w:line="240" w:lineRule="auto"/>
              <w:ind w:right="-514"/>
              <w:contextualSpacing/>
              <w:jc w:val="both"/>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ตราสารทุน</w:t>
            </w:r>
            <w:r w:rsidRPr="007E5657">
              <w:rPr>
                <w:rFonts w:ascii="Browallia New" w:hAnsi="Browallia New" w:cs="Browallia New"/>
                <w:color w:val="000000" w:themeColor="text1"/>
                <w:sz w:val="24"/>
                <w:szCs w:val="24"/>
                <w:lang w:val="en-ZA"/>
              </w:rPr>
              <w:t xml:space="preserve"> (</w:t>
            </w:r>
            <w:r w:rsidRPr="007E5657">
              <w:rPr>
                <w:rFonts w:ascii="Browallia New" w:hAnsi="Browallia New" w:cs="Browallia New"/>
                <w:color w:val="000000" w:themeColor="text1"/>
                <w:sz w:val="24"/>
                <w:szCs w:val="24"/>
                <w:cs/>
              </w:rPr>
              <w:t xml:space="preserve">หมายเหตุข้อ </w:t>
            </w:r>
            <w:r>
              <w:rPr>
                <w:rFonts w:ascii="Browallia New" w:hAnsi="Browallia New" w:cs="Browallia New"/>
                <w:color w:val="000000" w:themeColor="text1"/>
                <w:sz w:val="24"/>
                <w:szCs w:val="24"/>
              </w:rPr>
              <w:t>6</w:t>
            </w:r>
            <w:r w:rsidRPr="007E5657">
              <w:rPr>
                <w:rFonts w:ascii="Browallia New" w:hAnsi="Browallia New" w:cs="Browallia New"/>
                <w:color w:val="000000" w:themeColor="text1"/>
                <w:sz w:val="24"/>
                <w:szCs w:val="24"/>
                <w:lang w:val="en-ZA"/>
              </w:rPr>
              <w:t>)</w:t>
            </w:r>
          </w:p>
        </w:tc>
        <w:tc>
          <w:tcPr>
            <w:tcW w:w="142" w:type="dxa"/>
          </w:tcPr>
          <w:p w14:paraId="16C70C5F" w14:textId="77777777" w:rsidR="00CE42D6" w:rsidRPr="007E5657" w:rsidRDefault="00CE42D6" w:rsidP="00CE42D6">
            <w:pPr>
              <w:tabs>
                <w:tab w:val="decimal" w:pos="823"/>
              </w:tabs>
              <w:spacing w:line="240" w:lineRule="auto"/>
              <w:contextualSpacing/>
              <w:jc w:val="right"/>
              <w:rPr>
                <w:rFonts w:ascii="Browallia New" w:hAnsi="Browallia New" w:cs="Browallia New"/>
                <w:color w:val="000000" w:themeColor="text1"/>
                <w:sz w:val="24"/>
                <w:szCs w:val="24"/>
                <w:lang w:val="en-ZA"/>
              </w:rPr>
            </w:pPr>
          </w:p>
        </w:tc>
        <w:tc>
          <w:tcPr>
            <w:tcW w:w="1002" w:type="dxa"/>
            <w:tcBorders>
              <w:bottom w:val="single" w:sz="4" w:space="0" w:color="auto"/>
            </w:tcBorders>
          </w:tcPr>
          <w:p w14:paraId="5170BC8B" w14:textId="3AEBA9B1" w:rsidR="00CE42D6" w:rsidRPr="007E5657" w:rsidRDefault="00CE42D6" w:rsidP="00CE42D6">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lang w:val="en-ZA"/>
              </w:rPr>
              <w:t>656,846</w:t>
            </w:r>
          </w:p>
        </w:tc>
        <w:tc>
          <w:tcPr>
            <w:tcW w:w="110" w:type="dxa"/>
          </w:tcPr>
          <w:p w14:paraId="6CFDFC0E" w14:textId="77777777" w:rsidR="00CE42D6" w:rsidRPr="007E5657" w:rsidRDefault="00CE42D6" w:rsidP="00CE42D6">
            <w:pPr>
              <w:tabs>
                <w:tab w:val="decimal" w:pos="823"/>
              </w:tabs>
              <w:spacing w:line="240" w:lineRule="auto"/>
              <w:contextualSpacing/>
              <w:rPr>
                <w:rFonts w:ascii="Browallia New" w:hAnsi="Browallia New" w:cs="Browallia New"/>
                <w:color w:val="FF0000"/>
                <w:sz w:val="24"/>
                <w:szCs w:val="24"/>
              </w:rPr>
            </w:pPr>
          </w:p>
        </w:tc>
        <w:tc>
          <w:tcPr>
            <w:tcW w:w="989" w:type="dxa"/>
            <w:tcBorders>
              <w:bottom w:val="single" w:sz="4" w:space="0" w:color="auto"/>
            </w:tcBorders>
          </w:tcPr>
          <w:p w14:paraId="66BBA3F0" w14:textId="4176B9B2" w:rsidR="00CE42D6" w:rsidRPr="007E5657" w:rsidRDefault="00CE42D6" w:rsidP="00CE42D6">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lang w:val="en-ZA"/>
              </w:rPr>
              <w:t>656,846</w:t>
            </w:r>
          </w:p>
        </w:tc>
        <w:tc>
          <w:tcPr>
            <w:tcW w:w="122" w:type="dxa"/>
          </w:tcPr>
          <w:p w14:paraId="478D1BF5" w14:textId="77777777" w:rsidR="00CE42D6" w:rsidRPr="007E5657" w:rsidRDefault="00CE42D6" w:rsidP="00CE42D6">
            <w:pPr>
              <w:tabs>
                <w:tab w:val="decimal" w:pos="823"/>
              </w:tabs>
              <w:spacing w:line="240" w:lineRule="auto"/>
              <w:contextualSpacing/>
              <w:rPr>
                <w:rFonts w:ascii="Browallia New" w:hAnsi="Browallia New" w:cs="Browallia New"/>
                <w:color w:val="FF0000"/>
                <w:sz w:val="24"/>
                <w:szCs w:val="24"/>
              </w:rPr>
            </w:pPr>
          </w:p>
        </w:tc>
        <w:tc>
          <w:tcPr>
            <w:tcW w:w="1014" w:type="dxa"/>
            <w:tcBorders>
              <w:bottom w:val="single" w:sz="4" w:space="0" w:color="auto"/>
            </w:tcBorders>
          </w:tcPr>
          <w:p w14:paraId="0B7663D1" w14:textId="2D13A906" w:rsidR="00CE42D6" w:rsidRPr="007E5657" w:rsidRDefault="00CE42D6" w:rsidP="00CE42D6">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lang w:val="en-ZA"/>
              </w:rPr>
              <w:t>(637,695)</w:t>
            </w:r>
          </w:p>
        </w:tc>
        <w:tc>
          <w:tcPr>
            <w:tcW w:w="115" w:type="dxa"/>
          </w:tcPr>
          <w:p w14:paraId="57E00C49" w14:textId="77777777" w:rsidR="00CE42D6" w:rsidRPr="007E5657" w:rsidRDefault="00CE42D6" w:rsidP="00CE42D6">
            <w:pPr>
              <w:tabs>
                <w:tab w:val="decimal" w:pos="823"/>
              </w:tabs>
              <w:spacing w:line="240" w:lineRule="auto"/>
              <w:contextualSpacing/>
              <w:rPr>
                <w:rFonts w:ascii="Browallia New" w:hAnsi="Browallia New" w:cs="Browallia New"/>
                <w:color w:val="FF0000"/>
                <w:sz w:val="24"/>
                <w:szCs w:val="24"/>
              </w:rPr>
            </w:pPr>
          </w:p>
        </w:tc>
        <w:tc>
          <w:tcPr>
            <w:tcW w:w="1031" w:type="dxa"/>
            <w:tcBorders>
              <w:bottom w:val="single" w:sz="4" w:space="0" w:color="auto"/>
            </w:tcBorders>
          </w:tcPr>
          <w:p w14:paraId="494431AC" w14:textId="4344D8F7" w:rsidR="00CE42D6" w:rsidRPr="007E5657" w:rsidRDefault="00CE42D6" w:rsidP="00CE42D6">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lang w:val="en-ZA"/>
              </w:rPr>
              <w:t>(631,190)</w:t>
            </w:r>
          </w:p>
        </w:tc>
        <w:tc>
          <w:tcPr>
            <w:tcW w:w="110" w:type="dxa"/>
          </w:tcPr>
          <w:p w14:paraId="58327590" w14:textId="77777777" w:rsidR="00CE42D6" w:rsidRPr="007E5657" w:rsidRDefault="00CE42D6" w:rsidP="00CE42D6">
            <w:pPr>
              <w:tabs>
                <w:tab w:val="decimal" w:pos="823"/>
              </w:tabs>
              <w:spacing w:line="240" w:lineRule="auto"/>
              <w:contextualSpacing/>
              <w:jc w:val="right"/>
              <w:rPr>
                <w:rFonts w:ascii="Browallia New" w:hAnsi="Browallia New" w:cs="Browallia New"/>
                <w:color w:val="FF0000"/>
                <w:sz w:val="24"/>
                <w:szCs w:val="24"/>
              </w:rPr>
            </w:pPr>
          </w:p>
        </w:tc>
        <w:tc>
          <w:tcPr>
            <w:tcW w:w="1010" w:type="dxa"/>
            <w:tcBorders>
              <w:bottom w:val="single" w:sz="4" w:space="0" w:color="auto"/>
            </w:tcBorders>
          </w:tcPr>
          <w:p w14:paraId="22D50C9A" w14:textId="79560942" w:rsidR="00CE42D6" w:rsidRPr="00F11215" w:rsidRDefault="00CE42D6" w:rsidP="00CE42D6">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19</w:t>
            </w:r>
            <w:r w:rsidR="006A755E">
              <w:rPr>
                <w:rFonts w:ascii="Browallia New" w:hAnsi="Browallia New" w:cs="Browallia New"/>
                <w:color w:val="000000" w:themeColor="text1"/>
                <w:sz w:val="24"/>
                <w:szCs w:val="24"/>
              </w:rPr>
              <w:t>,151</w:t>
            </w:r>
          </w:p>
        </w:tc>
        <w:tc>
          <w:tcPr>
            <w:tcW w:w="116" w:type="dxa"/>
          </w:tcPr>
          <w:p w14:paraId="62512A03" w14:textId="77777777" w:rsidR="00CE42D6" w:rsidRPr="007E5657" w:rsidRDefault="00CE42D6" w:rsidP="00CE42D6">
            <w:pPr>
              <w:tabs>
                <w:tab w:val="decimal" w:pos="823"/>
              </w:tabs>
              <w:spacing w:line="240" w:lineRule="auto"/>
              <w:contextualSpacing/>
              <w:jc w:val="right"/>
              <w:rPr>
                <w:rFonts w:ascii="Browallia New" w:hAnsi="Browallia New" w:cs="Browallia New"/>
                <w:color w:val="FF0000"/>
                <w:sz w:val="24"/>
                <w:szCs w:val="24"/>
              </w:rPr>
            </w:pPr>
          </w:p>
        </w:tc>
        <w:tc>
          <w:tcPr>
            <w:tcW w:w="1025" w:type="dxa"/>
            <w:tcBorders>
              <w:bottom w:val="single" w:sz="4" w:space="0" w:color="auto"/>
            </w:tcBorders>
          </w:tcPr>
          <w:p w14:paraId="5EC5AC86" w14:textId="5A4487AF" w:rsidR="00CE42D6" w:rsidRPr="007E5657" w:rsidRDefault="00CE42D6" w:rsidP="00CE42D6">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rPr>
              <w:t>25,656</w:t>
            </w:r>
          </w:p>
        </w:tc>
      </w:tr>
      <w:tr w:rsidR="00CE42D6" w:rsidRPr="007E5657" w14:paraId="493C8A33" w14:textId="77777777" w:rsidTr="00A33AF0">
        <w:tc>
          <w:tcPr>
            <w:tcW w:w="2220" w:type="dxa"/>
          </w:tcPr>
          <w:p w14:paraId="0FD0ED72" w14:textId="77777777" w:rsidR="00CE42D6" w:rsidRPr="007E5657" w:rsidRDefault="00CE42D6" w:rsidP="006D42C6">
            <w:pPr>
              <w:spacing w:line="240" w:lineRule="auto"/>
              <w:ind w:right="-514"/>
              <w:contextualSpacing/>
              <w:jc w:val="both"/>
              <w:rPr>
                <w:rFonts w:ascii="Browallia New" w:hAnsi="Browallia New" w:cs="Browallia New"/>
                <w:color w:val="000000" w:themeColor="text1"/>
                <w:sz w:val="24"/>
                <w:szCs w:val="24"/>
                <w:cs/>
              </w:rPr>
            </w:pPr>
            <w:r w:rsidRPr="007E5657">
              <w:rPr>
                <w:rFonts w:ascii="Browallia New" w:hAnsi="Browallia New" w:cs="Browallia New"/>
                <w:color w:val="000000" w:themeColor="text1"/>
                <w:sz w:val="24"/>
                <w:szCs w:val="24"/>
                <w:cs/>
              </w:rPr>
              <w:t>รวม</w:t>
            </w:r>
          </w:p>
        </w:tc>
        <w:tc>
          <w:tcPr>
            <w:tcW w:w="142" w:type="dxa"/>
          </w:tcPr>
          <w:p w14:paraId="4F7F102B" w14:textId="77777777" w:rsidR="00CE42D6" w:rsidRPr="007E5657" w:rsidRDefault="00CE42D6" w:rsidP="00CE42D6">
            <w:pPr>
              <w:tabs>
                <w:tab w:val="decimal" w:pos="823"/>
              </w:tabs>
              <w:spacing w:line="240" w:lineRule="auto"/>
              <w:contextualSpacing/>
              <w:jc w:val="right"/>
              <w:rPr>
                <w:rFonts w:ascii="Browallia New" w:hAnsi="Browallia New" w:cs="Browallia New"/>
                <w:color w:val="000000" w:themeColor="text1"/>
                <w:sz w:val="24"/>
                <w:szCs w:val="24"/>
              </w:rPr>
            </w:pPr>
          </w:p>
        </w:tc>
        <w:tc>
          <w:tcPr>
            <w:tcW w:w="1002" w:type="dxa"/>
            <w:tcBorders>
              <w:top w:val="single" w:sz="4" w:space="0" w:color="auto"/>
              <w:bottom w:val="single" w:sz="12" w:space="0" w:color="auto"/>
            </w:tcBorders>
          </w:tcPr>
          <w:p w14:paraId="5D31F0B9" w14:textId="7DD9B062" w:rsidR="00CE42D6" w:rsidRPr="007E5657" w:rsidRDefault="00CE42D6" w:rsidP="00CE42D6">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656,846</w:t>
            </w:r>
          </w:p>
        </w:tc>
        <w:tc>
          <w:tcPr>
            <w:tcW w:w="110" w:type="dxa"/>
          </w:tcPr>
          <w:p w14:paraId="5FECDFE4" w14:textId="77777777" w:rsidR="00CE42D6" w:rsidRPr="007E5657" w:rsidRDefault="00CE42D6" w:rsidP="00CE42D6">
            <w:pPr>
              <w:tabs>
                <w:tab w:val="decimal" w:pos="823"/>
              </w:tabs>
              <w:spacing w:line="240" w:lineRule="auto"/>
              <w:contextualSpacing/>
              <w:jc w:val="right"/>
              <w:rPr>
                <w:rFonts w:ascii="Browallia New" w:hAnsi="Browallia New" w:cs="Browallia New"/>
                <w:color w:val="FF0000"/>
                <w:sz w:val="24"/>
                <w:szCs w:val="24"/>
              </w:rPr>
            </w:pPr>
          </w:p>
        </w:tc>
        <w:tc>
          <w:tcPr>
            <w:tcW w:w="989" w:type="dxa"/>
            <w:tcBorders>
              <w:top w:val="single" w:sz="4" w:space="0" w:color="auto"/>
              <w:bottom w:val="single" w:sz="12" w:space="0" w:color="auto"/>
            </w:tcBorders>
          </w:tcPr>
          <w:p w14:paraId="1D56233E" w14:textId="02BEB357" w:rsidR="00CE42D6" w:rsidRPr="007E5657" w:rsidRDefault="00CE42D6" w:rsidP="00CE42D6">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656,846</w:t>
            </w:r>
          </w:p>
        </w:tc>
        <w:tc>
          <w:tcPr>
            <w:tcW w:w="122" w:type="dxa"/>
          </w:tcPr>
          <w:p w14:paraId="0C92CD34" w14:textId="77777777" w:rsidR="00CE42D6" w:rsidRPr="007E5657" w:rsidRDefault="00CE42D6" w:rsidP="00CE42D6">
            <w:pPr>
              <w:tabs>
                <w:tab w:val="decimal" w:pos="823"/>
              </w:tabs>
              <w:spacing w:line="240" w:lineRule="auto"/>
              <w:contextualSpacing/>
              <w:jc w:val="right"/>
              <w:rPr>
                <w:rFonts w:ascii="Browallia New" w:hAnsi="Browallia New" w:cs="Browallia New"/>
                <w:color w:val="FF0000"/>
                <w:sz w:val="24"/>
                <w:szCs w:val="24"/>
              </w:rPr>
            </w:pPr>
          </w:p>
        </w:tc>
        <w:tc>
          <w:tcPr>
            <w:tcW w:w="1014" w:type="dxa"/>
            <w:tcBorders>
              <w:top w:val="single" w:sz="4" w:space="0" w:color="auto"/>
              <w:bottom w:val="single" w:sz="12" w:space="0" w:color="auto"/>
            </w:tcBorders>
          </w:tcPr>
          <w:p w14:paraId="76D708E6" w14:textId="0F6BB874" w:rsidR="00CE42D6" w:rsidRPr="007E5657" w:rsidRDefault="00CE42D6" w:rsidP="00CE42D6">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(637,695)</w:t>
            </w:r>
          </w:p>
        </w:tc>
        <w:tc>
          <w:tcPr>
            <w:tcW w:w="115" w:type="dxa"/>
          </w:tcPr>
          <w:p w14:paraId="327D448F" w14:textId="77777777" w:rsidR="00CE42D6" w:rsidRPr="007E5657" w:rsidRDefault="00CE42D6" w:rsidP="00CE42D6">
            <w:pPr>
              <w:tabs>
                <w:tab w:val="decimal" w:pos="823"/>
              </w:tabs>
              <w:spacing w:line="240" w:lineRule="auto"/>
              <w:contextualSpacing/>
              <w:jc w:val="right"/>
              <w:rPr>
                <w:rFonts w:ascii="Browallia New" w:hAnsi="Browallia New" w:cs="Browallia New"/>
                <w:color w:val="FF0000"/>
                <w:sz w:val="24"/>
                <w:szCs w:val="24"/>
              </w:rPr>
            </w:pPr>
          </w:p>
        </w:tc>
        <w:tc>
          <w:tcPr>
            <w:tcW w:w="1031" w:type="dxa"/>
            <w:tcBorders>
              <w:top w:val="single" w:sz="4" w:space="0" w:color="auto"/>
              <w:bottom w:val="single" w:sz="12" w:space="0" w:color="auto"/>
            </w:tcBorders>
          </w:tcPr>
          <w:p w14:paraId="0ABBF619" w14:textId="43445498" w:rsidR="00CE42D6" w:rsidRPr="007E5657" w:rsidRDefault="00CE42D6" w:rsidP="00CE42D6">
            <w:pPr>
              <w:tabs>
                <w:tab w:val="decimal" w:pos="823"/>
              </w:tabs>
              <w:spacing w:line="240" w:lineRule="auto"/>
              <w:contextualSpacing/>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(631,190)</w:t>
            </w:r>
          </w:p>
        </w:tc>
        <w:tc>
          <w:tcPr>
            <w:tcW w:w="110" w:type="dxa"/>
          </w:tcPr>
          <w:p w14:paraId="67DCCFE2" w14:textId="77777777" w:rsidR="00CE42D6" w:rsidRPr="007E5657" w:rsidRDefault="00CE42D6" w:rsidP="00CE42D6">
            <w:pPr>
              <w:tabs>
                <w:tab w:val="decimal" w:pos="823"/>
              </w:tabs>
              <w:spacing w:line="240" w:lineRule="auto"/>
              <w:contextualSpacing/>
              <w:jc w:val="right"/>
              <w:rPr>
                <w:rFonts w:ascii="Browallia New" w:hAnsi="Browallia New" w:cs="Browallia New"/>
                <w:color w:val="FF0000"/>
                <w:sz w:val="24"/>
                <w:szCs w:val="24"/>
              </w:rPr>
            </w:pPr>
          </w:p>
        </w:tc>
        <w:tc>
          <w:tcPr>
            <w:tcW w:w="1010" w:type="dxa"/>
            <w:tcBorders>
              <w:top w:val="single" w:sz="4" w:space="0" w:color="auto"/>
              <w:bottom w:val="single" w:sz="12" w:space="0" w:color="auto"/>
            </w:tcBorders>
          </w:tcPr>
          <w:p w14:paraId="1D1FF0CA" w14:textId="06CB385E" w:rsidR="00CE42D6" w:rsidRPr="007E5657" w:rsidRDefault="006A755E" w:rsidP="00CE42D6">
            <w:pPr>
              <w:tabs>
                <w:tab w:val="decimal" w:pos="823"/>
              </w:tabs>
              <w:spacing w:line="240" w:lineRule="auto"/>
              <w:contextualSpacing/>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19,151</w:t>
            </w:r>
          </w:p>
        </w:tc>
        <w:tc>
          <w:tcPr>
            <w:tcW w:w="116" w:type="dxa"/>
          </w:tcPr>
          <w:p w14:paraId="6D652722" w14:textId="77777777" w:rsidR="00CE42D6" w:rsidRPr="007E5657" w:rsidRDefault="00CE42D6" w:rsidP="00CE42D6">
            <w:pPr>
              <w:tabs>
                <w:tab w:val="decimal" w:pos="823"/>
              </w:tabs>
              <w:spacing w:line="240" w:lineRule="auto"/>
              <w:contextualSpacing/>
              <w:jc w:val="right"/>
              <w:rPr>
                <w:rFonts w:ascii="Browallia New" w:hAnsi="Browallia New" w:cs="Browallia New"/>
                <w:color w:val="FF0000"/>
                <w:sz w:val="24"/>
                <w:szCs w:val="24"/>
              </w:rPr>
            </w:pPr>
          </w:p>
        </w:tc>
        <w:tc>
          <w:tcPr>
            <w:tcW w:w="1025" w:type="dxa"/>
            <w:tcBorders>
              <w:top w:val="single" w:sz="4" w:space="0" w:color="auto"/>
              <w:bottom w:val="single" w:sz="12" w:space="0" w:color="auto"/>
            </w:tcBorders>
          </w:tcPr>
          <w:p w14:paraId="5C9B3491" w14:textId="12162922" w:rsidR="00CE42D6" w:rsidRPr="007E5657" w:rsidRDefault="00CE42D6" w:rsidP="00CE42D6">
            <w:pPr>
              <w:tabs>
                <w:tab w:val="decimal" w:pos="823"/>
              </w:tabs>
              <w:spacing w:line="240" w:lineRule="auto"/>
              <w:contextualSpacing/>
              <w:jc w:val="right"/>
              <w:rPr>
                <w:rFonts w:ascii="Browallia New" w:hAnsi="Browallia New" w:cs="Browallia New"/>
                <w:color w:val="000000" w:themeColor="text1"/>
                <w:sz w:val="24"/>
                <w:szCs w:val="24"/>
                <w:lang w:val="en-ZA"/>
              </w:rPr>
            </w:pPr>
            <w:r>
              <w:rPr>
                <w:rFonts w:ascii="Browallia New" w:hAnsi="Browallia New" w:cs="Browallia New"/>
                <w:color w:val="000000" w:themeColor="text1"/>
                <w:sz w:val="24"/>
                <w:szCs w:val="24"/>
              </w:rPr>
              <w:t>25,656</w:t>
            </w:r>
          </w:p>
        </w:tc>
      </w:tr>
    </w:tbl>
    <w:p w14:paraId="193248CF" w14:textId="3BF02307" w:rsidR="00194399" w:rsidRDefault="00194399" w:rsidP="002E326D">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11426A2E" w14:textId="7F846362" w:rsidR="00194399" w:rsidRDefault="00FF6140" w:rsidP="00FF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28"/>
          <w:szCs w:val="28"/>
          <w:lang w:eastAsia="th-TH"/>
        </w:rPr>
      </w:pPr>
      <w:r>
        <w:rPr>
          <w:rFonts w:ascii="Browallia New" w:eastAsia="Cordia New" w:hAnsi="Browallia New" w:cs="Browallia New"/>
          <w:color w:val="000000"/>
          <w:sz w:val="28"/>
          <w:szCs w:val="28"/>
          <w:cs/>
          <w:lang w:eastAsia="th-TH"/>
        </w:rPr>
        <w:br w:type="page"/>
      </w:r>
    </w:p>
    <w:p w14:paraId="45CC1081" w14:textId="7208BC1F" w:rsidR="001E48DF" w:rsidRPr="007E5657" w:rsidRDefault="001E48DF"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r w:rsidRPr="007E5657">
        <w:rPr>
          <w:rFonts w:ascii="Browallia New" w:eastAsia="Cordia New" w:hAnsi="Browallia New" w:cs="Browallia New"/>
          <w:color w:val="000000"/>
          <w:sz w:val="28"/>
          <w:szCs w:val="28"/>
          <w:cs/>
          <w:lang w:eastAsia="th-TH"/>
        </w:rPr>
        <w:t>ในระหว่างงวด</w:t>
      </w:r>
      <w:r w:rsidR="00AD48C8">
        <w:rPr>
          <w:rFonts w:ascii="Browallia New" w:eastAsia="Cordia New" w:hAnsi="Browallia New" w:cs="Browallia New" w:hint="cs"/>
          <w:color w:val="000000"/>
          <w:sz w:val="28"/>
          <w:szCs w:val="28"/>
          <w:cs/>
          <w:lang w:eastAsia="th-TH"/>
        </w:rPr>
        <w:t>หก</w:t>
      </w:r>
      <w:r w:rsidR="004C10D7" w:rsidRPr="007E5657">
        <w:rPr>
          <w:rFonts w:ascii="Browallia New" w:eastAsia="Cordia New" w:hAnsi="Browallia New" w:cs="Browallia New"/>
          <w:color w:val="000000"/>
          <w:sz w:val="28"/>
          <w:szCs w:val="28"/>
          <w:cs/>
          <w:lang w:eastAsia="th-TH"/>
        </w:rPr>
        <w:t>เดือน</w:t>
      </w:r>
      <w:r w:rsidRPr="007E5657">
        <w:rPr>
          <w:rFonts w:ascii="Browallia New" w:eastAsia="Cordia New" w:hAnsi="Browallia New" w:cs="Browallia New"/>
          <w:color w:val="000000"/>
          <w:sz w:val="28"/>
          <w:szCs w:val="28"/>
          <w:cs/>
          <w:lang w:eastAsia="th-TH"/>
        </w:rPr>
        <w:t>สิ้นสุดวันที่</w:t>
      </w:r>
      <w:r w:rsidRPr="007E5657">
        <w:rPr>
          <w:rFonts w:ascii="Browallia New" w:eastAsia="Cordia New" w:hAnsi="Browallia New" w:cs="Browallia New"/>
          <w:color w:val="000000"/>
          <w:sz w:val="28"/>
          <w:szCs w:val="28"/>
          <w:lang w:eastAsia="th-TH"/>
        </w:rPr>
        <w:t xml:space="preserve"> </w:t>
      </w:r>
      <w:r w:rsidR="0034418D" w:rsidRPr="001F047F">
        <w:rPr>
          <w:rFonts w:ascii="Browallia New" w:hAnsi="Browallia New" w:cs="Browallia New"/>
          <w:color w:val="000000" w:themeColor="text1"/>
          <w:sz w:val="28"/>
          <w:szCs w:val="28"/>
        </w:rPr>
        <w:t xml:space="preserve">30 </w:t>
      </w:r>
      <w:r w:rsidR="0034418D" w:rsidRPr="001F047F">
        <w:rPr>
          <w:rFonts w:ascii="Browallia New" w:hAnsi="Browallia New" w:cs="Browallia New"/>
          <w:color w:val="000000" w:themeColor="text1"/>
          <w:sz w:val="28"/>
          <w:szCs w:val="28"/>
          <w:cs/>
        </w:rPr>
        <w:t>มิถุนายน</w:t>
      </w:r>
      <w:r w:rsidR="0034418D">
        <w:rPr>
          <w:rFonts w:ascii="Browallia New" w:hAnsi="Browallia New" w:cs="Browallia New" w:hint="cs"/>
          <w:color w:val="000000" w:themeColor="text1"/>
          <w:sz w:val="28"/>
          <w:szCs w:val="28"/>
          <w:cs/>
        </w:rPr>
        <w:t xml:space="preserve"> </w:t>
      </w:r>
      <w:r w:rsidR="00A33AF0" w:rsidRPr="004A5833">
        <w:rPr>
          <w:rFonts w:ascii="Browallia New" w:eastAsia="Arial Unicode MS" w:hAnsi="Browallia New" w:cs="Browallia New"/>
          <w:sz w:val="28"/>
          <w:szCs w:val="28"/>
        </w:rPr>
        <w:t>2569</w:t>
      </w:r>
      <w:r w:rsidR="00E14243"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เงินลงทุนในตราสารทุนมีการเปลี่ยนแปลงดังนี้</w:t>
      </w:r>
      <w:r w:rsidRPr="007E5657">
        <w:rPr>
          <w:rFonts w:ascii="Browallia New" w:eastAsia="Cordia New" w:hAnsi="Browallia New" w:cs="Browallia New"/>
          <w:color w:val="000000"/>
          <w:sz w:val="28"/>
          <w:szCs w:val="28"/>
          <w:lang w:eastAsia="th-TH"/>
        </w:rPr>
        <w:t xml:space="preserve"> </w:t>
      </w:r>
    </w:p>
    <w:p w14:paraId="71CF3D4F" w14:textId="77777777" w:rsidR="006C4FEC" w:rsidRPr="007E5657" w:rsidRDefault="006C4FEC" w:rsidP="001E48DF">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p>
    <w:tbl>
      <w:tblPr>
        <w:tblW w:w="9094" w:type="dxa"/>
        <w:tblInd w:w="345" w:type="dxa"/>
        <w:tblLayout w:type="fixed"/>
        <w:tblCellMar>
          <w:left w:w="57" w:type="dxa"/>
          <w:right w:w="57" w:type="dxa"/>
        </w:tblCellMar>
        <w:tblLook w:val="0000" w:firstRow="0" w:lastRow="0" w:firstColumn="0" w:lastColumn="0" w:noHBand="0" w:noVBand="0"/>
      </w:tblPr>
      <w:tblGrid>
        <w:gridCol w:w="5505"/>
        <w:gridCol w:w="323"/>
        <w:gridCol w:w="3266"/>
      </w:tblGrid>
      <w:tr w:rsidR="0013632C" w:rsidRPr="007E5657" w14:paraId="20B60C3E" w14:textId="77777777" w:rsidTr="0037722E">
        <w:trPr>
          <w:cantSplit/>
          <w:trHeight w:val="329"/>
        </w:trPr>
        <w:tc>
          <w:tcPr>
            <w:tcW w:w="5505" w:type="dxa"/>
          </w:tcPr>
          <w:p w14:paraId="1BB7B9B4" w14:textId="77777777" w:rsidR="0013632C" w:rsidRPr="007E5657" w:rsidRDefault="0013632C" w:rsidP="00553D5E">
            <w:pPr>
              <w:spacing w:line="240" w:lineRule="auto"/>
              <w:ind w:right="-45"/>
              <w:contextualSpacing/>
              <w:jc w:val="thaiDistribute"/>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lang w:val="en-ZA"/>
              </w:rPr>
              <w:t xml:space="preserve">  </w:t>
            </w:r>
          </w:p>
        </w:tc>
        <w:tc>
          <w:tcPr>
            <w:tcW w:w="323" w:type="dxa"/>
          </w:tcPr>
          <w:p w14:paraId="725BE77C" w14:textId="77777777" w:rsidR="0013632C" w:rsidRPr="007E5657" w:rsidRDefault="0013632C" w:rsidP="00553D5E">
            <w:pPr>
              <w:spacing w:line="240" w:lineRule="auto"/>
              <w:ind w:left="-108" w:right="-45"/>
              <w:contextualSpacing/>
              <w:jc w:val="center"/>
              <w:rPr>
                <w:rFonts w:ascii="Browallia New" w:hAnsi="Browallia New" w:cs="Browallia New"/>
                <w:color w:val="FF0000"/>
                <w:sz w:val="28"/>
                <w:szCs w:val="28"/>
                <w:cs/>
              </w:rPr>
            </w:pPr>
          </w:p>
        </w:tc>
        <w:tc>
          <w:tcPr>
            <w:tcW w:w="3266" w:type="dxa"/>
          </w:tcPr>
          <w:p w14:paraId="4ACC751F" w14:textId="687B0534" w:rsidR="0013632C" w:rsidRPr="007E5657" w:rsidRDefault="0013632C" w:rsidP="00844BA6">
            <w:pPr>
              <w:pStyle w:val="accttwolines"/>
              <w:spacing w:after="0" w:line="240" w:lineRule="auto"/>
              <w:ind w:left="-105" w:right="57" w:firstLine="0"/>
              <w:contextualSpacing/>
              <w:jc w:val="right"/>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rPr>
              <w:t>(</w:t>
            </w:r>
            <w:proofErr w:type="gramStart"/>
            <w:r w:rsidRPr="007E5657">
              <w:rPr>
                <w:rFonts w:ascii="Browallia New" w:hAnsi="Browallia New" w:cs="Browallia New"/>
                <w:color w:val="000000" w:themeColor="text1"/>
                <w:sz w:val="28"/>
                <w:szCs w:val="28"/>
                <w:cs/>
              </w:rPr>
              <w:t>หน่วย</w:t>
            </w:r>
            <w:r w:rsidR="00E87E7B">
              <w:rPr>
                <w:rFonts w:ascii="Browallia New" w:hAnsi="Browallia New" w:cs="Browallia New"/>
                <w:color w:val="000000" w:themeColor="text1"/>
                <w:sz w:val="28"/>
                <w:szCs w:val="28"/>
              </w:rPr>
              <w:t xml:space="preserve"> </w:t>
            </w:r>
            <w:r w:rsidRPr="007E5657">
              <w:rPr>
                <w:rFonts w:ascii="Browallia New" w:hAnsi="Browallia New" w:cs="Browallia New"/>
                <w:color w:val="000000" w:themeColor="text1"/>
                <w:sz w:val="28"/>
                <w:szCs w:val="28"/>
                <w:cs/>
              </w:rPr>
              <w:t>:</w:t>
            </w:r>
            <w:proofErr w:type="gramEnd"/>
            <w:r w:rsidRPr="007E5657">
              <w:rPr>
                <w:rFonts w:ascii="Browallia New" w:hAnsi="Browallia New" w:cs="Browallia New"/>
                <w:color w:val="000000" w:themeColor="text1"/>
                <w:sz w:val="28"/>
                <w:szCs w:val="28"/>
                <w:cs/>
              </w:rPr>
              <w:t xml:space="preserve"> พันบาท)</w:t>
            </w:r>
          </w:p>
        </w:tc>
      </w:tr>
      <w:tr w:rsidR="0013632C" w:rsidRPr="007E5657" w14:paraId="40FD3AB4" w14:textId="77777777" w:rsidTr="0037722E">
        <w:trPr>
          <w:cantSplit/>
          <w:trHeight w:val="329"/>
        </w:trPr>
        <w:tc>
          <w:tcPr>
            <w:tcW w:w="5505" w:type="dxa"/>
          </w:tcPr>
          <w:p w14:paraId="0300622C" w14:textId="77777777" w:rsidR="0013632C" w:rsidRPr="007E5657" w:rsidRDefault="0013632C" w:rsidP="00553D5E">
            <w:pPr>
              <w:spacing w:line="240" w:lineRule="auto"/>
              <w:ind w:right="-43"/>
              <w:contextualSpacing/>
              <w:jc w:val="thaiDistribute"/>
              <w:rPr>
                <w:rFonts w:ascii="Browallia New" w:hAnsi="Browallia New" w:cs="Browallia New"/>
                <w:color w:val="000000" w:themeColor="text1"/>
                <w:sz w:val="28"/>
                <w:szCs w:val="28"/>
                <w:cs/>
              </w:rPr>
            </w:pPr>
          </w:p>
        </w:tc>
        <w:tc>
          <w:tcPr>
            <w:tcW w:w="323" w:type="dxa"/>
          </w:tcPr>
          <w:p w14:paraId="40C2D593" w14:textId="77777777" w:rsidR="0013632C" w:rsidRPr="007E5657" w:rsidRDefault="0013632C" w:rsidP="00553D5E">
            <w:pPr>
              <w:spacing w:line="240" w:lineRule="auto"/>
              <w:ind w:left="-108" w:right="-43"/>
              <w:contextualSpacing/>
              <w:jc w:val="center"/>
              <w:rPr>
                <w:rFonts w:ascii="Browallia New" w:hAnsi="Browallia New" w:cs="Browallia New"/>
                <w:color w:val="FF0000"/>
                <w:sz w:val="28"/>
                <w:szCs w:val="28"/>
                <w:cs/>
                <w:lang w:val="th-TH"/>
              </w:rPr>
            </w:pPr>
          </w:p>
        </w:tc>
        <w:tc>
          <w:tcPr>
            <w:tcW w:w="3266" w:type="dxa"/>
            <w:tcBorders>
              <w:bottom w:val="single" w:sz="6" w:space="0" w:color="auto"/>
            </w:tcBorders>
          </w:tcPr>
          <w:p w14:paraId="0D884CF6" w14:textId="3B2D863B" w:rsidR="0013632C" w:rsidRPr="007E5657" w:rsidRDefault="001E1EF2" w:rsidP="00553D5E">
            <w:pPr>
              <w:spacing w:line="240" w:lineRule="auto"/>
              <w:contextualSpacing/>
              <w:jc w:val="center"/>
              <w:rPr>
                <w:rFonts w:ascii="Browallia New" w:hAnsi="Browallia New" w:cs="Browallia New"/>
                <w:color w:val="000000" w:themeColor="text1"/>
                <w:spacing w:val="-4"/>
                <w:sz w:val="28"/>
                <w:szCs w:val="28"/>
                <w:cs/>
              </w:rPr>
            </w:pPr>
            <w:r w:rsidRPr="007E5657">
              <w:rPr>
                <w:rFonts w:ascii="Browallia New" w:eastAsia="Arial Unicode MS" w:hAnsi="Browallia New" w:cs="Browallia New"/>
                <w:sz w:val="28"/>
                <w:szCs w:val="28"/>
                <w:cs/>
                <w:lang w:val="en-GB"/>
              </w:rPr>
              <w:t>ข้อมูลทางการเงินรวมและเฉพาะ</w:t>
            </w:r>
            <w:r w:rsidR="00B323DD" w:rsidRPr="007E5657">
              <w:rPr>
                <w:rFonts w:ascii="Browallia New" w:hAnsi="Browallia New" w:cs="Browallia New"/>
                <w:color w:val="000000" w:themeColor="text1"/>
                <w:spacing w:val="-4"/>
                <w:sz w:val="28"/>
                <w:szCs w:val="28"/>
                <w:cs/>
              </w:rPr>
              <w:t>บริษัท</w:t>
            </w:r>
          </w:p>
        </w:tc>
      </w:tr>
      <w:tr w:rsidR="00C8024A" w:rsidRPr="007E5657" w14:paraId="4DD16D25" w14:textId="77777777" w:rsidTr="0037722E">
        <w:trPr>
          <w:cantSplit/>
          <w:trHeight w:val="329"/>
        </w:trPr>
        <w:tc>
          <w:tcPr>
            <w:tcW w:w="5505" w:type="dxa"/>
          </w:tcPr>
          <w:p w14:paraId="0A4F3007" w14:textId="77777777" w:rsidR="00C8024A" w:rsidRPr="007E5657" w:rsidRDefault="00C8024A" w:rsidP="004850BE">
            <w:pPr>
              <w:spacing w:line="240" w:lineRule="auto"/>
              <w:ind w:left="284" w:hanging="263"/>
              <w:contextualSpacing/>
              <w:rPr>
                <w:rFonts w:ascii="Browallia New" w:hAnsi="Browallia New" w:cs="Browallia New"/>
                <w:color w:val="000000" w:themeColor="text1"/>
                <w:sz w:val="28"/>
                <w:szCs w:val="28"/>
                <w:cs/>
              </w:rPr>
            </w:pPr>
          </w:p>
        </w:tc>
        <w:tc>
          <w:tcPr>
            <w:tcW w:w="323" w:type="dxa"/>
          </w:tcPr>
          <w:p w14:paraId="1AF23079" w14:textId="77777777" w:rsidR="00C8024A" w:rsidRPr="007E5657" w:rsidRDefault="00C8024A"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583A40B6" w14:textId="77777777" w:rsidR="00C8024A" w:rsidRPr="007E5657" w:rsidRDefault="00C8024A"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p>
        </w:tc>
      </w:tr>
      <w:tr w:rsidR="00331E64" w:rsidRPr="007E5657" w14:paraId="5AA98C41" w14:textId="77777777" w:rsidTr="0037722E">
        <w:trPr>
          <w:cantSplit/>
          <w:trHeight w:val="329"/>
        </w:trPr>
        <w:tc>
          <w:tcPr>
            <w:tcW w:w="5505" w:type="dxa"/>
          </w:tcPr>
          <w:p w14:paraId="30FB0118" w14:textId="447B4ADC" w:rsidR="00331E64" w:rsidRPr="007E5657" w:rsidRDefault="00331E64" w:rsidP="004850BE">
            <w:pPr>
              <w:spacing w:line="240" w:lineRule="auto"/>
              <w:ind w:left="284" w:hanging="263"/>
              <w:contextualSpacing/>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t xml:space="preserve">ราคาตามบัญชี ณ วันที่ </w:t>
            </w:r>
            <w:r w:rsidRPr="007E5657">
              <w:rPr>
                <w:rFonts w:ascii="Browallia New" w:hAnsi="Browallia New" w:cs="Browallia New"/>
                <w:color w:val="000000" w:themeColor="text1"/>
                <w:sz w:val="28"/>
                <w:szCs w:val="28"/>
              </w:rPr>
              <w:t xml:space="preserve">1 </w:t>
            </w:r>
            <w:r w:rsidRPr="007E5657">
              <w:rPr>
                <w:rFonts w:ascii="Browallia New" w:hAnsi="Browallia New" w:cs="Browallia New"/>
                <w:color w:val="000000" w:themeColor="text1"/>
                <w:sz w:val="28"/>
                <w:szCs w:val="28"/>
                <w:cs/>
              </w:rPr>
              <w:t xml:space="preserve">มกราคม </w:t>
            </w:r>
            <w:r w:rsidRPr="007E5657">
              <w:rPr>
                <w:rFonts w:ascii="Browallia New" w:hAnsi="Browallia New" w:cs="Browallia New"/>
                <w:color w:val="000000" w:themeColor="text1"/>
                <w:sz w:val="28"/>
                <w:szCs w:val="28"/>
              </w:rPr>
              <w:t>256</w:t>
            </w:r>
            <w:r w:rsidR="00A33AF0">
              <w:rPr>
                <w:rFonts w:ascii="Browallia New" w:hAnsi="Browallia New" w:cs="Browallia New"/>
                <w:color w:val="000000" w:themeColor="text1"/>
                <w:sz w:val="28"/>
                <w:szCs w:val="28"/>
              </w:rPr>
              <w:t>9</w:t>
            </w:r>
          </w:p>
        </w:tc>
        <w:tc>
          <w:tcPr>
            <w:tcW w:w="323" w:type="dxa"/>
          </w:tcPr>
          <w:p w14:paraId="2865CBAA" w14:textId="77777777" w:rsidR="00331E64" w:rsidRPr="007E5657" w:rsidRDefault="00331E64" w:rsidP="00331E64">
            <w:pPr>
              <w:pStyle w:val="accttwolines"/>
              <w:spacing w:after="0" w:line="240" w:lineRule="auto"/>
              <w:ind w:left="-105" w:right="57" w:firstLine="0"/>
              <w:contextualSpacing/>
              <w:jc w:val="right"/>
              <w:rPr>
                <w:rFonts w:ascii="Browallia New" w:hAnsi="Browallia New" w:cs="Browallia New"/>
                <w:color w:val="FF0000"/>
                <w:sz w:val="28"/>
                <w:szCs w:val="28"/>
                <w:lang w:val="en-ZA" w:bidi="th-TH"/>
              </w:rPr>
            </w:pPr>
          </w:p>
        </w:tc>
        <w:tc>
          <w:tcPr>
            <w:tcW w:w="3266" w:type="dxa"/>
          </w:tcPr>
          <w:p w14:paraId="45AEB6D9" w14:textId="5ECF23E5" w:rsidR="00331E64" w:rsidRPr="007E5657" w:rsidRDefault="000F300C"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sidRPr="000F300C">
              <w:rPr>
                <w:rFonts w:ascii="Browallia New" w:hAnsi="Browallia New" w:cs="Browallia New"/>
                <w:sz w:val="28"/>
                <w:szCs w:val="28"/>
                <w:lang w:val="en-ZA"/>
              </w:rPr>
              <w:t>25,656</w:t>
            </w:r>
          </w:p>
        </w:tc>
      </w:tr>
      <w:tr w:rsidR="00816E49" w:rsidRPr="007E5657" w14:paraId="2A52AC7B" w14:textId="77777777" w:rsidTr="0037722E">
        <w:trPr>
          <w:cantSplit/>
          <w:trHeight w:val="329"/>
        </w:trPr>
        <w:tc>
          <w:tcPr>
            <w:tcW w:w="5505" w:type="dxa"/>
          </w:tcPr>
          <w:p w14:paraId="7F291E4B" w14:textId="3811E2E8" w:rsidR="00816E49" w:rsidRPr="007E5657" w:rsidRDefault="00816E49" w:rsidP="00816E49">
            <w:pPr>
              <w:spacing w:line="240" w:lineRule="auto"/>
              <w:ind w:left="284" w:hanging="263"/>
              <w:contextualSpacing/>
              <w:rPr>
                <w:rFonts w:ascii="Browallia New" w:hAnsi="Browallia New" w:cs="Browallia New"/>
                <w:color w:val="000000" w:themeColor="text1"/>
                <w:sz w:val="28"/>
                <w:szCs w:val="28"/>
                <w:lang w:val="en-ZA"/>
              </w:rPr>
            </w:pPr>
            <w:r w:rsidRPr="007E5657">
              <w:rPr>
                <w:rFonts w:ascii="Browallia New" w:hAnsi="Browallia New" w:cs="Browallia New"/>
                <w:color w:val="000000" w:themeColor="text1"/>
                <w:sz w:val="28"/>
                <w:szCs w:val="28"/>
                <w:cs/>
              </w:rPr>
              <w:t>ขาดทุน</w:t>
            </w:r>
            <w:r>
              <w:rPr>
                <w:rFonts w:ascii="Browallia New" w:hAnsi="Browallia New" w:cs="Browallia New" w:hint="cs"/>
                <w:color w:val="000000" w:themeColor="text1"/>
                <w:sz w:val="28"/>
                <w:szCs w:val="28"/>
                <w:cs/>
              </w:rPr>
              <w:t>ที่ยังไม่เกิดขึ้น</w:t>
            </w:r>
            <w:r w:rsidRPr="007E5657">
              <w:rPr>
                <w:rFonts w:ascii="Browallia New" w:hAnsi="Browallia New" w:cs="Browallia New"/>
                <w:color w:val="000000" w:themeColor="text1"/>
                <w:sz w:val="28"/>
                <w:szCs w:val="28"/>
                <w:cs/>
              </w:rPr>
              <w:t>จากการวัดมูลค่าเงินลงทุนในตราสารทุน</w:t>
            </w:r>
          </w:p>
        </w:tc>
        <w:tc>
          <w:tcPr>
            <w:tcW w:w="323" w:type="dxa"/>
          </w:tcPr>
          <w:p w14:paraId="677C283E" w14:textId="77777777" w:rsidR="00816E49" w:rsidRPr="007E5657" w:rsidRDefault="00816E49" w:rsidP="00816E49">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Borders>
              <w:bottom w:val="single" w:sz="6" w:space="0" w:color="auto"/>
            </w:tcBorders>
          </w:tcPr>
          <w:p w14:paraId="346F3BB7" w14:textId="0A1915AC" w:rsidR="00816E49" w:rsidRPr="007E5657" w:rsidRDefault="00C7782C" w:rsidP="0081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ZA"/>
              </w:rPr>
            </w:pPr>
            <w:r>
              <w:rPr>
                <w:rFonts w:ascii="Browallia New" w:hAnsi="Browallia New" w:cs="Browallia New"/>
                <w:sz w:val="28"/>
                <w:szCs w:val="28"/>
                <w:lang w:val="en-ZA"/>
              </w:rPr>
              <w:t>(</w:t>
            </w:r>
            <w:r w:rsidR="008B6493">
              <w:rPr>
                <w:rFonts w:ascii="Browallia New" w:hAnsi="Browallia New" w:cs="Browallia New"/>
                <w:sz w:val="28"/>
                <w:szCs w:val="28"/>
                <w:lang w:val="en-ZA"/>
              </w:rPr>
              <w:t>6,505</w:t>
            </w:r>
            <w:r>
              <w:rPr>
                <w:rFonts w:ascii="Browallia New" w:hAnsi="Browallia New" w:cs="Browallia New"/>
                <w:sz w:val="28"/>
                <w:szCs w:val="28"/>
                <w:lang w:val="en-ZA"/>
              </w:rPr>
              <w:t>)</w:t>
            </w:r>
          </w:p>
        </w:tc>
      </w:tr>
      <w:tr w:rsidR="00DD5F08" w:rsidRPr="007E5657" w14:paraId="5142CB07" w14:textId="77777777" w:rsidTr="0037722E">
        <w:trPr>
          <w:cantSplit/>
          <w:trHeight w:val="329"/>
        </w:trPr>
        <w:tc>
          <w:tcPr>
            <w:tcW w:w="5505" w:type="dxa"/>
          </w:tcPr>
          <w:p w14:paraId="40AFABB9" w14:textId="3B9DAAEE" w:rsidR="00DD5F08" w:rsidRPr="007E5657" w:rsidRDefault="00DD5F08" w:rsidP="004850BE">
            <w:pPr>
              <w:spacing w:line="240" w:lineRule="auto"/>
              <w:ind w:left="284" w:hanging="263"/>
              <w:contextualSpacing/>
              <w:rPr>
                <w:rFonts w:ascii="Browallia New" w:hAnsi="Browallia New" w:cs="Browallia New"/>
                <w:color w:val="000000" w:themeColor="text1"/>
                <w:sz w:val="28"/>
                <w:szCs w:val="28"/>
                <w:cs/>
              </w:rPr>
            </w:pPr>
            <w:r w:rsidRPr="007E5657">
              <w:rPr>
                <w:rFonts w:ascii="Browallia New" w:hAnsi="Browallia New" w:cs="Browallia New"/>
                <w:color w:val="000000" w:themeColor="text1"/>
                <w:sz w:val="28"/>
                <w:szCs w:val="28"/>
                <w:cs/>
              </w:rPr>
              <w:t>ราคาตาม</w:t>
            </w:r>
            <w:r w:rsidR="00E95029" w:rsidRPr="007E5657">
              <w:rPr>
                <w:rFonts w:ascii="Browallia New" w:hAnsi="Browallia New" w:cs="Browallia New"/>
                <w:color w:val="000000" w:themeColor="text1"/>
                <w:sz w:val="28"/>
                <w:szCs w:val="28"/>
                <w:cs/>
              </w:rPr>
              <w:t>บัญชี</w:t>
            </w:r>
            <w:r w:rsidRPr="007E5657">
              <w:rPr>
                <w:rFonts w:ascii="Browallia New" w:hAnsi="Browallia New" w:cs="Browallia New"/>
                <w:color w:val="000000" w:themeColor="text1"/>
                <w:sz w:val="28"/>
                <w:szCs w:val="28"/>
                <w:cs/>
              </w:rPr>
              <w:t xml:space="preserve"> ณ </w:t>
            </w:r>
            <w:r w:rsidR="00367AD4" w:rsidRPr="007E5657">
              <w:rPr>
                <w:rFonts w:ascii="Browallia New" w:hAnsi="Browallia New" w:cs="Browallia New"/>
                <w:color w:val="000000" w:themeColor="text1"/>
                <w:sz w:val="28"/>
                <w:szCs w:val="28"/>
                <w:cs/>
              </w:rPr>
              <w:t>วัน</w:t>
            </w:r>
            <w:r w:rsidR="009303C3" w:rsidRPr="007E5657">
              <w:rPr>
                <w:rFonts w:ascii="Browallia New" w:hAnsi="Browallia New" w:cs="Browallia New"/>
                <w:color w:val="000000" w:themeColor="text1"/>
                <w:sz w:val="28"/>
                <w:szCs w:val="28"/>
                <w:cs/>
              </w:rPr>
              <w:t xml:space="preserve">ที่ </w:t>
            </w:r>
            <w:r w:rsidR="0034418D" w:rsidRPr="001F047F">
              <w:rPr>
                <w:rFonts w:ascii="Browallia New" w:hAnsi="Browallia New" w:cs="Browallia New"/>
                <w:color w:val="000000" w:themeColor="text1"/>
                <w:sz w:val="28"/>
                <w:szCs w:val="28"/>
              </w:rPr>
              <w:t xml:space="preserve">30 </w:t>
            </w:r>
            <w:r w:rsidR="0034418D" w:rsidRPr="001F047F">
              <w:rPr>
                <w:rFonts w:ascii="Browallia New" w:hAnsi="Browallia New" w:cs="Browallia New"/>
                <w:color w:val="000000" w:themeColor="text1"/>
                <w:sz w:val="28"/>
                <w:szCs w:val="28"/>
                <w:cs/>
              </w:rPr>
              <w:t>มิถุนายน</w:t>
            </w:r>
            <w:r w:rsidR="0034418D">
              <w:rPr>
                <w:rFonts w:ascii="Browallia New" w:hAnsi="Browallia New" w:cs="Browallia New" w:hint="cs"/>
                <w:color w:val="000000" w:themeColor="text1"/>
                <w:sz w:val="28"/>
                <w:szCs w:val="28"/>
                <w:cs/>
              </w:rPr>
              <w:t xml:space="preserve"> </w:t>
            </w:r>
            <w:r w:rsidR="00A33AF0" w:rsidRPr="004A5833">
              <w:rPr>
                <w:rFonts w:ascii="Browallia New" w:eastAsia="Arial Unicode MS" w:hAnsi="Browallia New" w:cs="Browallia New"/>
                <w:sz w:val="28"/>
                <w:szCs w:val="28"/>
              </w:rPr>
              <w:t>2569</w:t>
            </w:r>
          </w:p>
        </w:tc>
        <w:tc>
          <w:tcPr>
            <w:tcW w:w="323" w:type="dxa"/>
          </w:tcPr>
          <w:p w14:paraId="2E5BA529" w14:textId="77777777" w:rsidR="00DD5F08" w:rsidRPr="007E5657" w:rsidRDefault="00DD5F08" w:rsidP="00DD5F08">
            <w:pPr>
              <w:pStyle w:val="BodyText"/>
              <w:spacing w:after="0" w:line="240" w:lineRule="auto"/>
              <w:ind w:left="-105" w:right="57"/>
              <w:contextualSpacing/>
              <w:jc w:val="right"/>
              <w:rPr>
                <w:rFonts w:ascii="Browallia New" w:hAnsi="Browallia New" w:cs="Browallia New"/>
                <w:color w:val="FF0000"/>
                <w:sz w:val="28"/>
                <w:szCs w:val="28"/>
                <w:lang w:val="en-ZA"/>
              </w:rPr>
            </w:pPr>
          </w:p>
        </w:tc>
        <w:tc>
          <w:tcPr>
            <w:tcW w:w="3266" w:type="dxa"/>
            <w:tcBorders>
              <w:top w:val="single" w:sz="6" w:space="0" w:color="auto"/>
              <w:bottom w:val="single" w:sz="12" w:space="0" w:color="auto"/>
            </w:tcBorders>
            <w:vAlign w:val="bottom"/>
          </w:tcPr>
          <w:p w14:paraId="79AF32F5" w14:textId="71E384C3" w:rsidR="00DD5F08" w:rsidRPr="007E5657" w:rsidRDefault="008B6493" w:rsidP="0033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cs/>
              </w:rPr>
            </w:pPr>
            <w:r>
              <w:rPr>
                <w:rFonts w:ascii="Browallia New" w:hAnsi="Browallia New" w:cs="Browallia New"/>
                <w:sz w:val="28"/>
                <w:szCs w:val="28"/>
              </w:rPr>
              <w:t>19,151</w:t>
            </w:r>
          </w:p>
        </w:tc>
      </w:tr>
    </w:tbl>
    <w:p w14:paraId="465C86D9" w14:textId="77777777" w:rsidR="00296688" w:rsidRDefault="00296688" w:rsidP="007953E2">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0BFA5FA4" w14:textId="52E01EF0" w:rsidR="00EE12B3" w:rsidRDefault="00EE12B3" w:rsidP="00EE12B3">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Pr>
          <w:rFonts w:ascii="Browallia New" w:eastAsia="Cordia New" w:hAnsi="Browallia New" w:cs="Browallia New" w:hint="cs"/>
          <w:color w:val="000000"/>
          <w:sz w:val="28"/>
          <w:szCs w:val="28"/>
          <w:cs/>
          <w:lang w:eastAsia="th-TH"/>
        </w:rPr>
        <w:t>สินทรัพย์ทางการเงินไม่หมุนเวียนอื่นเป็นเงินลงทุนในตราสารทุนที่อยู่ในความต้องการของตลาด วัดมูลค่ายุติธรรม</w:t>
      </w:r>
      <w:r w:rsidR="00044302">
        <w:rPr>
          <w:rFonts w:ascii="Browallia New" w:eastAsia="Cordia New" w:hAnsi="Browallia New" w:cs="Browallia New"/>
          <w:color w:val="000000"/>
          <w:sz w:val="28"/>
          <w:szCs w:val="28"/>
          <w:lang w:eastAsia="th-TH"/>
        </w:rPr>
        <w:br/>
      </w:r>
      <w:r>
        <w:rPr>
          <w:rFonts w:ascii="Browallia New" w:eastAsia="Cordia New" w:hAnsi="Browallia New" w:cs="Browallia New" w:hint="cs"/>
          <w:color w:val="000000"/>
          <w:sz w:val="28"/>
          <w:szCs w:val="28"/>
          <w:cs/>
          <w:lang w:eastAsia="th-TH"/>
        </w:rPr>
        <w:t>ผ่านกำไรขาดทุนเบ็ดเสร็จอื่น โดยวัดมูลค่ายุติธรรมอยู่ในระดับชั้นที่</w:t>
      </w:r>
      <w:r>
        <w:rPr>
          <w:rFonts w:ascii="Browallia New" w:eastAsia="Cordia New" w:hAnsi="Browallia New" w:cs="Browallia New"/>
          <w:color w:val="000000"/>
          <w:sz w:val="28"/>
          <w:szCs w:val="28"/>
          <w:lang w:eastAsia="th-TH"/>
        </w:rPr>
        <w:t xml:space="preserve"> 1</w:t>
      </w:r>
    </w:p>
    <w:p w14:paraId="2D524420" w14:textId="77777777" w:rsidR="00A92A29" w:rsidRDefault="00A92A29" w:rsidP="00046B51">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092BFAFB" w14:textId="77777777" w:rsidR="004B7A13" w:rsidRPr="00E26191" w:rsidRDefault="004B7A13" w:rsidP="004B7A1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E26191">
        <w:rPr>
          <w:rFonts w:ascii="Browallia New" w:hAnsi="Browallia New" w:cs="Browallia New"/>
          <w:b/>
          <w:bCs/>
          <w:color w:val="000000" w:themeColor="text1"/>
          <w:sz w:val="28"/>
          <w:szCs w:val="28"/>
          <w:cs/>
        </w:rPr>
        <w:t>สินทรัพย์</w:t>
      </w:r>
      <w:r w:rsidRPr="00E26191">
        <w:rPr>
          <w:rFonts w:ascii="Browallia New" w:hAnsi="Browallia New" w:cs="Browallia New" w:hint="cs"/>
          <w:b/>
          <w:bCs/>
          <w:color w:val="000000" w:themeColor="text1"/>
          <w:sz w:val="28"/>
          <w:szCs w:val="28"/>
          <w:cs/>
        </w:rPr>
        <w:t>ดิจิทัล</w:t>
      </w:r>
    </w:p>
    <w:p w14:paraId="7748182B" w14:textId="77777777" w:rsidR="004B7A13" w:rsidRDefault="004B7A13" w:rsidP="004B7A13">
      <w:pPr>
        <w:tabs>
          <w:tab w:val="clear" w:pos="907"/>
          <w:tab w:val="left" w:pos="1350"/>
        </w:tabs>
        <w:spacing w:line="240" w:lineRule="auto"/>
        <w:jc w:val="thaiDistribute"/>
        <w:rPr>
          <w:rFonts w:ascii="Browallia New" w:eastAsia="Cordia New" w:hAnsi="Browallia New" w:cs="Browallia New"/>
          <w:color w:val="000000"/>
          <w:sz w:val="28"/>
          <w:szCs w:val="28"/>
          <w:lang w:eastAsia="th-TH"/>
        </w:rPr>
      </w:pPr>
    </w:p>
    <w:p w14:paraId="23D4112D" w14:textId="6D4A3FB5" w:rsidR="004B7A13" w:rsidRPr="0075521B" w:rsidRDefault="004B7A13" w:rsidP="004B7A13">
      <w:pPr>
        <w:ind w:left="459" w:right="16"/>
        <w:jc w:val="thaiDistribute"/>
        <w:rPr>
          <w:rFonts w:ascii="Browallia New" w:hAnsi="Browallia New" w:cs="Browallia New"/>
          <w:sz w:val="28"/>
          <w:szCs w:val="28"/>
          <w:lang w:val="en-GB"/>
        </w:rPr>
      </w:pPr>
      <w:r w:rsidRPr="0075521B">
        <w:rPr>
          <w:rFonts w:ascii="Browallia New" w:hAnsi="Browallia New" w:cs="Browallia New"/>
          <w:sz w:val="28"/>
          <w:szCs w:val="28"/>
          <w:cs/>
          <w:lang w:val="en-GB"/>
        </w:rPr>
        <w:t>สินทรัพย์ดิจิทัลของกลุ่มบริษัทประกอบด้วยเหรียญบิ</w:t>
      </w:r>
      <w:r w:rsidR="0047272F">
        <w:rPr>
          <w:rFonts w:ascii="Browallia New" w:hAnsi="Browallia New" w:cs="Browallia New" w:hint="cs"/>
          <w:sz w:val="28"/>
          <w:szCs w:val="28"/>
          <w:cs/>
          <w:lang w:val="en-GB"/>
        </w:rPr>
        <w:t>ท</w:t>
      </w:r>
      <w:r w:rsidRPr="0075521B">
        <w:rPr>
          <w:rFonts w:ascii="Browallia New" w:hAnsi="Browallia New" w:cs="Browallia New"/>
          <w:sz w:val="28"/>
          <w:szCs w:val="28"/>
          <w:cs/>
          <w:lang w:val="en-GB"/>
        </w:rPr>
        <w:t>คอยน์ที่ได้</w:t>
      </w:r>
      <w:r>
        <w:rPr>
          <w:rFonts w:ascii="Browallia New" w:hAnsi="Browallia New" w:cs="Browallia New" w:hint="cs"/>
          <w:sz w:val="28"/>
          <w:szCs w:val="28"/>
          <w:cs/>
          <w:lang w:val="en-GB"/>
        </w:rPr>
        <w:t>มา</w:t>
      </w:r>
      <w:r w:rsidRPr="0075521B">
        <w:rPr>
          <w:rFonts w:ascii="Browallia New" w:hAnsi="Browallia New" w:cs="Browallia New"/>
          <w:sz w:val="28"/>
          <w:szCs w:val="28"/>
          <w:cs/>
          <w:lang w:val="en-GB"/>
        </w:rPr>
        <w:t>จากการ</w:t>
      </w:r>
      <w:r>
        <w:rPr>
          <w:rFonts w:ascii="Browallia New" w:hAnsi="Browallia New" w:cs="Browallia New" w:hint="cs"/>
          <w:sz w:val="28"/>
          <w:szCs w:val="28"/>
          <w:cs/>
          <w:lang w:val="en-GB"/>
        </w:rPr>
        <w:t>ซื้อ</w:t>
      </w:r>
      <w:r w:rsidRPr="0075521B">
        <w:rPr>
          <w:rFonts w:ascii="Browallia New" w:hAnsi="Browallia New" w:cs="Browallia New"/>
          <w:sz w:val="28"/>
          <w:szCs w:val="28"/>
          <w:cs/>
          <w:lang w:val="en-GB"/>
        </w:rPr>
        <w:t xml:space="preserve"> และเหรียญ </w:t>
      </w:r>
      <w:r w:rsidRPr="0075521B">
        <w:rPr>
          <w:rFonts w:ascii="Browallia New" w:hAnsi="Browallia New" w:cs="Browallia New"/>
          <w:sz w:val="28"/>
          <w:szCs w:val="28"/>
          <w:lang w:val="en-GB"/>
        </w:rPr>
        <w:t xml:space="preserve">USDT </w:t>
      </w:r>
      <w:r w:rsidRPr="0075521B">
        <w:rPr>
          <w:rFonts w:ascii="Browallia New" w:hAnsi="Browallia New" w:cs="Browallia New"/>
          <w:sz w:val="28"/>
          <w:szCs w:val="28"/>
          <w:cs/>
          <w:lang w:val="en-GB"/>
        </w:rPr>
        <w:t>ที่เกิดจากการแปลงสภาพเหรียญบิ</w:t>
      </w:r>
      <w:r w:rsidR="0047272F">
        <w:rPr>
          <w:rFonts w:ascii="Browallia New" w:hAnsi="Browallia New" w:cs="Browallia New" w:hint="cs"/>
          <w:sz w:val="28"/>
          <w:szCs w:val="28"/>
          <w:cs/>
          <w:lang w:val="en-GB"/>
        </w:rPr>
        <w:t>ท</w:t>
      </w:r>
      <w:r w:rsidRPr="0075521B">
        <w:rPr>
          <w:rFonts w:ascii="Browallia New" w:hAnsi="Browallia New" w:cs="Browallia New"/>
          <w:sz w:val="28"/>
          <w:szCs w:val="28"/>
          <w:cs/>
          <w:lang w:val="en-GB"/>
        </w:rPr>
        <w:t>คอยน์</w:t>
      </w:r>
    </w:p>
    <w:p w14:paraId="19A3A006" w14:textId="77777777" w:rsidR="004B7A13" w:rsidRPr="0075521B" w:rsidRDefault="004B7A13" w:rsidP="004B7A13">
      <w:pPr>
        <w:ind w:left="459" w:right="-138"/>
        <w:jc w:val="thaiDistribute"/>
        <w:rPr>
          <w:rFonts w:ascii="Browallia New" w:hAnsi="Browallia New" w:cs="Browallia New"/>
          <w:sz w:val="28"/>
          <w:szCs w:val="28"/>
          <w:lang w:val="en-GB"/>
        </w:rPr>
      </w:pPr>
    </w:p>
    <w:p w14:paraId="353ED442" w14:textId="28E7EFC0" w:rsidR="004B7A13" w:rsidRPr="0075521B" w:rsidRDefault="00433224" w:rsidP="004B7A13">
      <w:pPr>
        <w:ind w:left="459" w:right="-138"/>
        <w:jc w:val="thaiDistribute"/>
        <w:rPr>
          <w:rFonts w:ascii="Browallia New" w:hAnsi="Browallia New" w:cs="Browallia New"/>
          <w:sz w:val="28"/>
          <w:szCs w:val="28"/>
        </w:rPr>
      </w:pPr>
      <w:r w:rsidRPr="007E5657">
        <w:rPr>
          <w:rFonts w:ascii="Browallia New" w:eastAsia="Cordia New" w:hAnsi="Browallia New" w:cs="Browallia New"/>
          <w:color w:val="000000"/>
          <w:sz w:val="28"/>
          <w:szCs w:val="28"/>
          <w:cs/>
          <w:lang w:eastAsia="th-TH"/>
        </w:rPr>
        <w:t>ในระหว่าง</w:t>
      </w:r>
      <w:r w:rsidR="003A5B3C">
        <w:rPr>
          <w:rFonts w:ascii="Browallia New" w:eastAsia="Cordia New" w:hAnsi="Browallia New" w:cs="Browallia New" w:hint="cs"/>
          <w:color w:val="000000"/>
          <w:sz w:val="28"/>
          <w:szCs w:val="28"/>
          <w:cs/>
          <w:lang w:eastAsia="th-TH"/>
        </w:rPr>
        <w:t>งวด</w:t>
      </w:r>
      <w:r w:rsidR="0034418D">
        <w:rPr>
          <w:rFonts w:ascii="Browallia New" w:eastAsia="Cordia New" w:hAnsi="Browallia New" w:cs="Browallia New" w:hint="cs"/>
          <w:color w:val="000000"/>
          <w:sz w:val="28"/>
          <w:szCs w:val="28"/>
          <w:cs/>
          <w:lang w:eastAsia="th-TH"/>
        </w:rPr>
        <w:t>หก</w:t>
      </w:r>
      <w:r w:rsidR="00824FE1">
        <w:rPr>
          <w:rFonts w:ascii="Browallia New" w:eastAsia="Cordia New" w:hAnsi="Browallia New" w:cs="Browallia New" w:hint="cs"/>
          <w:color w:val="000000"/>
          <w:sz w:val="28"/>
          <w:szCs w:val="28"/>
          <w:cs/>
          <w:lang w:eastAsia="th-TH"/>
        </w:rPr>
        <w:t>เดือน</w:t>
      </w:r>
      <w:r w:rsidRPr="007E5657">
        <w:rPr>
          <w:rFonts w:ascii="Browallia New" w:eastAsia="Cordia New" w:hAnsi="Browallia New" w:cs="Browallia New"/>
          <w:color w:val="000000"/>
          <w:sz w:val="28"/>
          <w:szCs w:val="28"/>
          <w:cs/>
          <w:lang w:eastAsia="th-TH"/>
        </w:rPr>
        <w:t>สิ้นสุดวันที่</w:t>
      </w:r>
      <w:r w:rsidRPr="007E5657">
        <w:rPr>
          <w:rFonts w:ascii="Browallia New" w:eastAsia="Cordia New" w:hAnsi="Browallia New" w:cs="Browallia New"/>
          <w:color w:val="000000"/>
          <w:sz w:val="28"/>
          <w:szCs w:val="28"/>
          <w:lang w:eastAsia="th-TH"/>
        </w:rPr>
        <w:t xml:space="preserve"> </w:t>
      </w:r>
      <w:r w:rsidR="0034418D" w:rsidRPr="001F047F">
        <w:rPr>
          <w:rFonts w:ascii="Browallia New" w:hAnsi="Browallia New" w:cs="Browallia New"/>
          <w:color w:val="000000" w:themeColor="text1"/>
          <w:sz w:val="28"/>
          <w:szCs w:val="28"/>
        </w:rPr>
        <w:t xml:space="preserve">30 </w:t>
      </w:r>
      <w:r w:rsidR="0034418D" w:rsidRPr="001F047F">
        <w:rPr>
          <w:rFonts w:ascii="Browallia New" w:hAnsi="Browallia New" w:cs="Browallia New"/>
          <w:color w:val="000000" w:themeColor="text1"/>
          <w:sz w:val="28"/>
          <w:szCs w:val="28"/>
          <w:cs/>
        </w:rPr>
        <w:t>มิถุนายน</w:t>
      </w:r>
      <w:r w:rsidR="0034418D">
        <w:rPr>
          <w:rFonts w:ascii="Browallia New" w:hAnsi="Browallia New" w:cs="Browallia New" w:hint="cs"/>
          <w:color w:val="000000" w:themeColor="text1"/>
          <w:sz w:val="28"/>
          <w:szCs w:val="28"/>
          <w:cs/>
        </w:rPr>
        <w:t xml:space="preserve"> </w:t>
      </w:r>
      <w:r w:rsidRPr="007E5657">
        <w:rPr>
          <w:rFonts w:ascii="Browallia New" w:eastAsia="Cordia New" w:hAnsi="Browallia New" w:cs="Browallia New"/>
          <w:color w:val="000000"/>
          <w:sz w:val="28"/>
          <w:szCs w:val="28"/>
          <w:lang w:eastAsia="th-TH"/>
        </w:rPr>
        <w:t>256</w:t>
      </w:r>
      <w:r w:rsidR="00CB3CB9">
        <w:rPr>
          <w:rFonts w:ascii="Browallia New" w:eastAsia="Cordia New" w:hAnsi="Browallia New" w:cs="Browallia New"/>
          <w:color w:val="000000"/>
          <w:sz w:val="28"/>
          <w:szCs w:val="28"/>
          <w:lang w:eastAsia="th-TH"/>
        </w:rPr>
        <w:t>9</w:t>
      </w:r>
      <w:r>
        <w:rPr>
          <w:rFonts w:ascii="Browallia New" w:eastAsia="Cordia New" w:hAnsi="Browallia New" w:cs="Browallia New" w:hint="cs"/>
          <w:color w:val="000000"/>
          <w:sz w:val="28"/>
          <w:szCs w:val="28"/>
          <w:cs/>
          <w:lang w:eastAsia="th-TH"/>
        </w:rPr>
        <w:t xml:space="preserve"> </w:t>
      </w:r>
      <w:r w:rsidR="004B7A13" w:rsidRPr="0075521B">
        <w:rPr>
          <w:rFonts w:ascii="Browallia New" w:hAnsi="Browallia New" w:cs="Browallia New"/>
          <w:sz w:val="28"/>
          <w:szCs w:val="28"/>
          <w:cs/>
          <w:lang w:val="en-GB"/>
        </w:rPr>
        <w:t>สินทรัพย์ดิจิทัล</w:t>
      </w:r>
      <w:r w:rsidRPr="0075521B">
        <w:rPr>
          <w:rFonts w:ascii="Browallia New" w:hAnsi="Browallia New" w:cs="Browallia New"/>
          <w:sz w:val="28"/>
          <w:szCs w:val="28"/>
          <w:cs/>
          <w:lang w:val="en-GB"/>
        </w:rPr>
        <w:t>การเปลี่ยนแปลง</w:t>
      </w:r>
      <w:r w:rsidR="004B7A13" w:rsidRPr="0075521B">
        <w:rPr>
          <w:rFonts w:ascii="Browallia New" w:hAnsi="Browallia New" w:cs="Browallia New"/>
          <w:sz w:val="28"/>
          <w:szCs w:val="28"/>
          <w:cs/>
        </w:rPr>
        <w:t>ดังนี้</w:t>
      </w:r>
    </w:p>
    <w:p w14:paraId="4661A5CB" w14:textId="77777777" w:rsidR="004B7A13" w:rsidRPr="0075521B" w:rsidRDefault="004B7A13" w:rsidP="004B7A13">
      <w:pPr>
        <w:ind w:left="459" w:right="-138"/>
        <w:jc w:val="thaiDistribute"/>
        <w:rPr>
          <w:rFonts w:ascii="Browallia New" w:hAnsi="Browallia New" w:cs="Browallia New"/>
          <w:sz w:val="28"/>
          <w:szCs w:val="28"/>
        </w:rPr>
      </w:pPr>
    </w:p>
    <w:tbl>
      <w:tblPr>
        <w:tblStyle w:val="TableGrid"/>
        <w:tblW w:w="9001" w:type="dxa"/>
        <w:tblInd w:w="355" w:type="dxa"/>
        <w:tblLook w:val="04A0" w:firstRow="1" w:lastRow="0" w:firstColumn="1" w:lastColumn="0" w:noHBand="0" w:noVBand="1"/>
      </w:tblPr>
      <w:tblGrid>
        <w:gridCol w:w="5741"/>
        <w:gridCol w:w="3260"/>
      </w:tblGrid>
      <w:tr w:rsidR="004B7A13" w:rsidRPr="0075521B" w14:paraId="4F4720D9" w14:textId="77777777" w:rsidTr="004A197A">
        <w:tc>
          <w:tcPr>
            <w:tcW w:w="5741" w:type="dxa"/>
          </w:tcPr>
          <w:p w14:paraId="2B2230F8" w14:textId="77777777" w:rsidR="004B7A13" w:rsidRPr="0075521B" w:rsidRDefault="004B7A13">
            <w:pPr>
              <w:spacing w:line="240" w:lineRule="auto"/>
              <w:ind w:right="-23"/>
              <w:jc w:val="thaiDistribute"/>
              <w:rPr>
                <w:rFonts w:ascii="Browallia New" w:hAnsi="Browallia New" w:cs="Browallia New"/>
                <w:sz w:val="28"/>
                <w:szCs w:val="28"/>
                <w:lang w:val="en-GB"/>
              </w:rPr>
            </w:pPr>
          </w:p>
        </w:tc>
        <w:tc>
          <w:tcPr>
            <w:tcW w:w="3260" w:type="dxa"/>
          </w:tcPr>
          <w:p w14:paraId="59BD53DD" w14:textId="77777777" w:rsidR="004B7A13" w:rsidRPr="0075521B" w:rsidRDefault="004B7A13" w:rsidP="00C65D19">
            <w:pPr>
              <w:spacing w:line="240" w:lineRule="auto"/>
              <w:ind w:right="-23"/>
              <w:jc w:val="right"/>
              <w:rPr>
                <w:rFonts w:ascii="Browallia New" w:hAnsi="Browallia New" w:cs="Browallia New"/>
                <w:sz w:val="28"/>
                <w:szCs w:val="28"/>
                <w:lang w:val="en-GB"/>
              </w:rPr>
            </w:pPr>
            <w:r w:rsidRPr="0075521B">
              <w:rPr>
                <w:rFonts w:ascii="Browallia New" w:hAnsi="Browallia New" w:cs="Browallia New"/>
                <w:sz w:val="28"/>
                <w:szCs w:val="28"/>
                <w:lang w:val="en-GB"/>
              </w:rPr>
              <w:t>(</w:t>
            </w:r>
            <w:proofErr w:type="gramStart"/>
            <w:r w:rsidRPr="0075521B">
              <w:rPr>
                <w:rFonts w:ascii="Browallia New" w:hAnsi="Browallia New" w:cs="Browallia New"/>
                <w:sz w:val="28"/>
                <w:szCs w:val="28"/>
                <w:cs/>
                <w:lang w:val="en-GB"/>
              </w:rPr>
              <w:t>หน่วย :</w:t>
            </w:r>
            <w:proofErr w:type="gramEnd"/>
            <w:r w:rsidRPr="0075521B">
              <w:rPr>
                <w:rFonts w:ascii="Browallia New" w:hAnsi="Browallia New" w:cs="Browallia New"/>
                <w:sz w:val="28"/>
                <w:szCs w:val="28"/>
                <w:cs/>
                <w:lang w:val="en-GB"/>
              </w:rPr>
              <w:t xml:space="preserve"> พันบาท)</w:t>
            </w:r>
          </w:p>
        </w:tc>
      </w:tr>
      <w:tr w:rsidR="00C65D19" w:rsidRPr="0075521B" w14:paraId="035DF150" w14:textId="77777777" w:rsidTr="004A197A">
        <w:tc>
          <w:tcPr>
            <w:tcW w:w="5741" w:type="dxa"/>
          </w:tcPr>
          <w:p w14:paraId="76C3FD52" w14:textId="77777777" w:rsidR="00C65D19" w:rsidRPr="0075521B" w:rsidRDefault="00C65D19">
            <w:pPr>
              <w:spacing w:line="240" w:lineRule="auto"/>
              <w:ind w:right="-23"/>
              <w:jc w:val="thaiDistribute"/>
              <w:rPr>
                <w:rFonts w:ascii="Browallia New" w:hAnsi="Browallia New" w:cs="Browallia New"/>
                <w:sz w:val="28"/>
                <w:szCs w:val="28"/>
                <w:lang w:val="en-GB"/>
              </w:rPr>
            </w:pPr>
          </w:p>
        </w:tc>
        <w:tc>
          <w:tcPr>
            <w:tcW w:w="3260" w:type="dxa"/>
          </w:tcPr>
          <w:p w14:paraId="661D0BE3" w14:textId="4FF38CF1" w:rsidR="00C65D19" w:rsidRPr="0075521B" w:rsidRDefault="00C65D19" w:rsidP="004A197A">
            <w:pPr>
              <w:pBdr>
                <w:bottom w:val="single" w:sz="4" w:space="1" w:color="auto"/>
              </w:pBdr>
              <w:spacing w:line="240" w:lineRule="auto"/>
              <w:ind w:right="-23"/>
              <w:jc w:val="center"/>
              <w:rPr>
                <w:rFonts w:ascii="Browallia New" w:hAnsi="Browallia New" w:cs="Browallia New"/>
                <w:sz w:val="28"/>
                <w:szCs w:val="28"/>
                <w:cs/>
                <w:lang w:val="en-GB"/>
              </w:rPr>
            </w:pPr>
            <w:r w:rsidRPr="007E5657">
              <w:rPr>
                <w:rFonts w:ascii="Browallia New" w:eastAsia="Arial Unicode MS" w:hAnsi="Browallia New" w:cs="Browallia New"/>
                <w:sz w:val="28"/>
                <w:szCs w:val="28"/>
                <w:cs/>
                <w:lang w:val="en-GB"/>
              </w:rPr>
              <w:t>ข้อมูลทางการเงินรวม</w:t>
            </w:r>
            <w:r w:rsidR="002A0E33" w:rsidRPr="007E5657">
              <w:rPr>
                <w:rFonts w:ascii="Browallia New" w:eastAsia="Arial Unicode MS" w:hAnsi="Browallia New" w:cs="Browallia New"/>
                <w:sz w:val="28"/>
                <w:szCs w:val="28"/>
                <w:cs/>
                <w:lang w:val="en-GB"/>
              </w:rPr>
              <w:t>และเฉพา</w:t>
            </w:r>
            <w:r w:rsidR="004A197A">
              <w:rPr>
                <w:rFonts w:ascii="Browallia New" w:eastAsia="Arial Unicode MS" w:hAnsi="Browallia New" w:cs="Browallia New" w:hint="cs"/>
                <w:sz w:val="28"/>
                <w:szCs w:val="28"/>
                <w:cs/>
                <w:lang w:val="en-GB"/>
              </w:rPr>
              <w:t>ะ</w:t>
            </w:r>
            <w:r w:rsidR="002A0E33" w:rsidRPr="007E5657">
              <w:rPr>
                <w:rFonts w:ascii="Browallia New" w:hAnsi="Browallia New" w:cs="Browallia New"/>
                <w:color w:val="000000" w:themeColor="text1"/>
                <w:spacing w:val="-4"/>
                <w:sz w:val="28"/>
                <w:szCs w:val="28"/>
                <w:cs/>
              </w:rPr>
              <w:t>บริษัท</w:t>
            </w:r>
          </w:p>
        </w:tc>
      </w:tr>
      <w:tr w:rsidR="00DB2D74" w:rsidRPr="0075521B" w14:paraId="2E80FCFA" w14:textId="77777777" w:rsidTr="004A197A">
        <w:tc>
          <w:tcPr>
            <w:tcW w:w="5741" w:type="dxa"/>
          </w:tcPr>
          <w:p w14:paraId="45FF487A" w14:textId="77777777" w:rsidR="00DB2D74" w:rsidRPr="0075521B" w:rsidRDefault="00DB2D74">
            <w:pPr>
              <w:spacing w:line="240" w:lineRule="auto"/>
              <w:ind w:right="-23"/>
              <w:jc w:val="thaiDistribute"/>
              <w:rPr>
                <w:rFonts w:ascii="Browallia New" w:hAnsi="Browallia New" w:cs="Browallia New"/>
                <w:sz w:val="28"/>
                <w:szCs w:val="28"/>
                <w:cs/>
              </w:rPr>
            </w:pPr>
          </w:p>
        </w:tc>
        <w:tc>
          <w:tcPr>
            <w:tcW w:w="3260" w:type="dxa"/>
          </w:tcPr>
          <w:p w14:paraId="6D8C55EC" w14:textId="77777777" w:rsidR="00DB2D74" w:rsidRPr="0075521B" w:rsidRDefault="00DB2D74">
            <w:pPr>
              <w:spacing w:line="240" w:lineRule="auto"/>
              <w:ind w:right="-23"/>
              <w:jc w:val="right"/>
              <w:rPr>
                <w:rFonts w:ascii="Browallia New" w:hAnsi="Browallia New" w:cs="Browallia New"/>
                <w:sz w:val="28"/>
                <w:szCs w:val="28"/>
                <w:lang w:val="en-GB"/>
              </w:rPr>
            </w:pPr>
          </w:p>
        </w:tc>
      </w:tr>
      <w:tr w:rsidR="00DB2D74" w:rsidRPr="0075521B" w14:paraId="106F45DF" w14:textId="77777777" w:rsidTr="004A197A">
        <w:tc>
          <w:tcPr>
            <w:tcW w:w="5741" w:type="dxa"/>
          </w:tcPr>
          <w:p w14:paraId="2575C61C" w14:textId="01F3E232" w:rsidR="00DB2D74" w:rsidRPr="00C65D19" w:rsidRDefault="00DB2D74" w:rsidP="00C65D19">
            <w:pPr>
              <w:spacing w:line="240" w:lineRule="auto"/>
              <w:ind w:right="-23"/>
              <w:jc w:val="thaiDistribute"/>
              <w:rPr>
                <w:rFonts w:ascii="Browallia New" w:hAnsi="Browallia New" w:cs="Browallia New"/>
                <w:sz w:val="28"/>
                <w:szCs w:val="28"/>
              </w:rPr>
            </w:pPr>
            <w:r w:rsidRPr="0075521B">
              <w:rPr>
                <w:rFonts w:ascii="Browallia New" w:hAnsi="Browallia New" w:cs="Browallia New"/>
                <w:sz w:val="28"/>
                <w:szCs w:val="28"/>
                <w:cs/>
                <w:lang w:val="en-GB"/>
              </w:rPr>
              <w:t xml:space="preserve">มูลค่าสุทธิตามบัญชี ณ วันที่ </w:t>
            </w:r>
            <w:r w:rsidRPr="0075521B">
              <w:rPr>
                <w:rFonts w:ascii="Browallia New" w:hAnsi="Browallia New" w:cs="Browallia New"/>
                <w:sz w:val="28"/>
                <w:szCs w:val="28"/>
              </w:rPr>
              <w:t>1</w:t>
            </w:r>
            <w:r w:rsidRPr="0075521B">
              <w:rPr>
                <w:rFonts w:ascii="Browallia New" w:hAnsi="Browallia New" w:cs="Browallia New"/>
                <w:sz w:val="28"/>
                <w:szCs w:val="28"/>
                <w:cs/>
                <w:lang w:val="en-GB"/>
              </w:rPr>
              <w:t xml:space="preserve"> มกราคม</w:t>
            </w:r>
            <w:r>
              <w:rPr>
                <w:rFonts w:ascii="Browallia New" w:hAnsi="Browallia New" w:cs="Browallia New"/>
                <w:sz w:val="28"/>
                <w:szCs w:val="28"/>
                <w:lang w:val="en-GB"/>
              </w:rPr>
              <w:t xml:space="preserve"> 256</w:t>
            </w:r>
            <w:r>
              <w:rPr>
                <w:rFonts w:ascii="Browallia New" w:hAnsi="Browallia New" w:cs="Browallia New"/>
                <w:sz w:val="28"/>
                <w:szCs w:val="28"/>
              </w:rPr>
              <w:t>9</w:t>
            </w:r>
          </w:p>
        </w:tc>
        <w:tc>
          <w:tcPr>
            <w:tcW w:w="3260" w:type="dxa"/>
          </w:tcPr>
          <w:p w14:paraId="323DD7FF" w14:textId="07C06112" w:rsidR="00DB2D74" w:rsidRPr="0075521B" w:rsidRDefault="00DB2D74" w:rsidP="00C65D19">
            <w:pPr>
              <w:spacing w:line="240" w:lineRule="auto"/>
              <w:ind w:right="-23"/>
              <w:jc w:val="right"/>
              <w:rPr>
                <w:rFonts w:ascii="Browallia New" w:hAnsi="Browallia New" w:cs="Browallia New"/>
                <w:sz w:val="28"/>
                <w:szCs w:val="28"/>
                <w:lang w:val="en-GB"/>
              </w:rPr>
            </w:pPr>
            <w:r>
              <w:rPr>
                <w:rFonts w:ascii="Browallia New" w:hAnsi="Browallia New" w:cs="Browallia New"/>
                <w:sz w:val="28"/>
                <w:szCs w:val="28"/>
                <w:lang w:val="en-GB"/>
              </w:rPr>
              <w:t>208,303</w:t>
            </w:r>
          </w:p>
        </w:tc>
      </w:tr>
      <w:tr w:rsidR="00DB2D74" w:rsidRPr="0075521B" w14:paraId="04998C78" w14:textId="77777777" w:rsidTr="004A197A">
        <w:tc>
          <w:tcPr>
            <w:tcW w:w="5741" w:type="dxa"/>
          </w:tcPr>
          <w:p w14:paraId="4863530A" w14:textId="77777777" w:rsidR="00DB2D74" w:rsidRPr="0075521B" w:rsidRDefault="00DB2D74" w:rsidP="00C65D19">
            <w:pPr>
              <w:spacing w:line="240" w:lineRule="auto"/>
              <w:ind w:right="-23"/>
              <w:jc w:val="thaiDistribute"/>
              <w:rPr>
                <w:rFonts w:ascii="Browallia New" w:hAnsi="Browallia New" w:cs="Browallia New"/>
                <w:sz w:val="28"/>
                <w:szCs w:val="28"/>
                <w:cs/>
              </w:rPr>
            </w:pPr>
            <w:r w:rsidRPr="003E2540">
              <w:rPr>
                <w:rFonts w:ascii="Browallia New" w:hAnsi="Browallia New" w:cs="Browallia New"/>
                <w:sz w:val="28"/>
                <w:szCs w:val="28"/>
                <w:cs/>
              </w:rPr>
              <w:t>ขาดทุนจากการวัดมูลค่าเงินลงทุนในสินทรัพย์ดิจิทัล</w:t>
            </w:r>
          </w:p>
        </w:tc>
        <w:tc>
          <w:tcPr>
            <w:tcW w:w="3260" w:type="dxa"/>
            <w:vAlign w:val="bottom"/>
          </w:tcPr>
          <w:p w14:paraId="25758FD6" w14:textId="6EB17B43" w:rsidR="00DB2D74" w:rsidRPr="00BA74FD" w:rsidRDefault="004C6A69" w:rsidP="007A0E0A">
            <w:pPr>
              <w:pBdr>
                <w:bottom w:val="single" w:sz="4" w:space="1" w:color="auto"/>
              </w:pBdr>
              <w:spacing w:line="240" w:lineRule="auto"/>
              <w:ind w:right="-23"/>
              <w:jc w:val="right"/>
              <w:rPr>
                <w:rFonts w:ascii="Browallia New" w:hAnsi="Browallia New" w:cs="Browallia New"/>
                <w:sz w:val="28"/>
                <w:szCs w:val="28"/>
              </w:rPr>
            </w:pPr>
            <w:r>
              <w:rPr>
                <w:rFonts w:ascii="Browallia New" w:hAnsi="Browallia New" w:cs="Browallia New"/>
                <w:sz w:val="28"/>
                <w:szCs w:val="28"/>
              </w:rPr>
              <w:t>(</w:t>
            </w:r>
            <w:r w:rsidR="00BA74FD">
              <w:rPr>
                <w:rFonts w:ascii="Browallia New" w:hAnsi="Browallia New" w:cs="Browallia New"/>
                <w:sz w:val="28"/>
                <w:szCs w:val="28"/>
              </w:rPr>
              <w:t>62,97</w:t>
            </w:r>
            <w:r w:rsidR="0048642F">
              <w:rPr>
                <w:rFonts w:ascii="Browallia New" w:hAnsi="Browallia New" w:cs="Browallia New"/>
                <w:sz w:val="28"/>
                <w:szCs w:val="28"/>
              </w:rPr>
              <w:t>0</w:t>
            </w:r>
            <w:r>
              <w:rPr>
                <w:rFonts w:ascii="Browallia New" w:hAnsi="Browallia New" w:cs="Browallia New"/>
                <w:sz w:val="28"/>
                <w:szCs w:val="28"/>
              </w:rPr>
              <w:t>)</w:t>
            </w:r>
          </w:p>
        </w:tc>
      </w:tr>
      <w:tr w:rsidR="00DB2D74" w:rsidRPr="0075521B" w14:paraId="0729C3CE" w14:textId="77777777" w:rsidTr="004A197A">
        <w:trPr>
          <w:trHeight w:val="214"/>
        </w:trPr>
        <w:tc>
          <w:tcPr>
            <w:tcW w:w="5741" w:type="dxa"/>
          </w:tcPr>
          <w:p w14:paraId="11AE7F89" w14:textId="3720F7E8" w:rsidR="00DB2D74" w:rsidRPr="00C65D19" w:rsidRDefault="00DB2D74" w:rsidP="00C65D19">
            <w:pPr>
              <w:spacing w:line="240" w:lineRule="auto"/>
              <w:ind w:right="-23"/>
              <w:jc w:val="thaiDistribute"/>
              <w:rPr>
                <w:rFonts w:ascii="Browallia New" w:hAnsi="Browallia New" w:cs="Browallia New"/>
                <w:sz w:val="28"/>
                <w:szCs w:val="28"/>
              </w:rPr>
            </w:pPr>
            <w:r w:rsidRPr="0075521B">
              <w:rPr>
                <w:rFonts w:ascii="Browallia New" w:hAnsi="Browallia New" w:cs="Browallia New"/>
                <w:sz w:val="28"/>
                <w:szCs w:val="28"/>
                <w:cs/>
                <w:lang w:val="en-GB"/>
              </w:rPr>
              <w:t xml:space="preserve">มูลค่าสุทธิตามบัญชี ณ วันที่ </w:t>
            </w:r>
            <w:r w:rsidR="0034418D" w:rsidRPr="001F047F">
              <w:rPr>
                <w:rFonts w:ascii="Browallia New" w:hAnsi="Browallia New" w:cs="Browallia New"/>
                <w:color w:val="000000" w:themeColor="text1"/>
                <w:sz w:val="28"/>
                <w:szCs w:val="28"/>
              </w:rPr>
              <w:t xml:space="preserve">30 </w:t>
            </w:r>
            <w:r w:rsidR="0034418D" w:rsidRPr="001F047F">
              <w:rPr>
                <w:rFonts w:ascii="Browallia New" w:hAnsi="Browallia New" w:cs="Browallia New"/>
                <w:color w:val="000000" w:themeColor="text1"/>
                <w:sz w:val="28"/>
                <w:szCs w:val="28"/>
                <w:cs/>
              </w:rPr>
              <w:t>มิถุนายน</w:t>
            </w:r>
            <w:r w:rsidR="0034418D">
              <w:rPr>
                <w:rFonts w:ascii="Browallia New" w:hAnsi="Browallia New" w:cs="Browallia New" w:hint="cs"/>
                <w:color w:val="000000" w:themeColor="text1"/>
                <w:sz w:val="28"/>
                <w:szCs w:val="28"/>
                <w:cs/>
              </w:rPr>
              <w:t xml:space="preserve"> </w:t>
            </w:r>
            <w:r>
              <w:rPr>
                <w:rFonts w:ascii="Browallia New" w:hAnsi="Browallia New" w:cs="Browallia New"/>
                <w:sz w:val="28"/>
                <w:szCs w:val="28"/>
              </w:rPr>
              <w:t>2569</w:t>
            </w:r>
          </w:p>
        </w:tc>
        <w:tc>
          <w:tcPr>
            <w:tcW w:w="3260" w:type="dxa"/>
          </w:tcPr>
          <w:p w14:paraId="6E5F5720" w14:textId="1236717D" w:rsidR="00DB2D74" w:rsidRPr="00335CEA" w:rsidRDefault="00BA74FD" w:rsidP="00C65D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145,33</w:t>
            </w:r>
            <w:r w:rsidR="0048642F">
              <w:rPr>
                <w:rFonts w:ascii="Browallia New" w:hAnsi="Browallia New" w:cs="Browallia New"/>
                <w:sz w:val="28"/>
                <w:szCs w:val="28"/>
                <w:lang w:val="en-GB" w:eastAsia="zh-CN"/>
              </w:rPr>
              <w:t>3</w:t>
            </w:r>
          </w:p>
        </w:tc>
      </w:tr>
    </w:tbl>
    <w:p w14:paraId="631216F7" w14:textId="19C39605" w:rsidR="004B7A13" w:rsidRPr="00730200" w:rsidRDefault="004B7A13" w:rsidP="008C4AE4">
      <w:pPr>
        <w:ind w:right="16"/>
        <w:jc w:val="thaiDistribute"/>
        <w:rPr>
          <w:rFonts w:ascii="Browallia New" w:eastAsia="Cordia New" w:hAnsi="Browallia New" w:cs="Browallia New"/>
          <w:sz w:val="28"/>
          <w:szCs w:val="28"/>
          <w:lang w:val="en-GB"/>
        </w:rPr>
        <w:sectPr w:rsidR="004B7A13" w:rsidRPr="00730200" w:rsidSect="00B573DF">
          <w:headerReference w:type="default" r:id="rId11"/>
          <w:footerReference w:type="default" r:id="rId12"/>
          <w:pgSz w:w="11909" w:h="16834" w:code="9"/>
          <w:pgMar w:top="2268" w:right="1021" w:bottom="1281" w:left="1440" w:header="709" w:footer="302" w:gutter="0"/>
          <w:pgNumType w:start="12"/>
          <w:cols w:space="720"/>
        </w:sectPr>
      </w:pPr>
    </w:p>
    <w:p w14:paraId="641BD2C1" w14:textId="77777777" w:rsidR="0044128B" w:rsidRPr="0097297F" w:rsidRDefault="0044128B" w:rsidP="004412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themeColor="text1"/>
          <w:sz w:val="28"/>
          <w:szCs w:val="28"/>
        </w:rPr>
      </w:pPr>
      <w:r w:rsidRPr="0097297F">
        <w:rPr>
          <w:rFonts w:ascii="Browallia New" w:eastAsia="Cordia New" w:hAnsi="Browallia New" w:cs="Browallia New"/>
          <w:b/>
          <w:bCs/>
          <w:color w:val="000000" w:themeColor="text1"/>
          <w:sz w:val="28"/>
          <w:szCs w:val="28"/>
          <w:cs/>
        </w:rPr>
        <w:t>เงินลงทุนในบริษัทย่อย</w:t>
      </w:r>
    </w:p>
    <w:p w14:paraId="66FCF732" w14:textId="77777777" w:rsidR="009E4A28" w:rsidRPr="006D42C6" w:rsidRDefault="009E4A28" w:rsidP="009E4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b/>
          <w:bCs/>
          <w:color w:val="000000"/>
          <w:sz w:val="28"/>
          <w:szCs w:val="28"/>
          <w:lang w:val="en-ZA" w:eastAsia="th-TH"/>
        </w:rPr>
      </w:pPr>
    </w:p>
    <w:p w14:paraId="1E8E4E4B" w14:textId="19C644DE" w:rsidR="009273A9" w:rsidRPr="007E5657" w:rsidRDefault="009273A9" w:rsidP="00927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b/>
          <w:bCs/>
          <w:color w:val="000000"/>
          <w:sz w:val="28"/>
          <w:szCs w:val="28"/>
          <w:lang w:eastAsia="th-TH"/>
        </w:rPr>
      </w:pPr>
      <w:r w:rsidRPr="007E5657">
        <w:rPr>
          <w:rFonts w:ascii="Browallia New" w:eastAsia="Cordia New" w:hAnsi="Browallia New" w:cs="Browallia New"/>
          <w:color w:val="000000"/>
          <w:sz w:val="28"/>
          <w:szCs w:val="28"/>
          <w:cs/>
          <w:lang w:val="en-ZA" w:eastAsia="th-TH"/>
        </w:rPr>
        <w:t>เงินลงทุนในบริษัทย่อยตามที่แสดงอยู่ใน</w:t>
      </w:r>
      <w:r w:rsidR="00FB2697" w:rsidRPr="007E5657">
        <w:rPr>
          <w:rFonts w:ascii="Browallia New" w:eastAsia="Cordia New" w:hAnsi="Browallia New" w:cs="Browallia New"/>
          <w:color w:val="000000"/>
          <w:sz w:val="28"/>
          <w:szCs w:val="28"/>
          <w:cs/>
          <w:lang w:val="en-ZA" w:eastAsia="th-TH"/>
        </w:rPr>
        <w:t>ข้อมูลทาง</w:t>
      </w:r>
      <w:r w:rsidRPr="007E5657">
        <w:rPr>
          <w:rFonts w:ascii="Browallia New" w:eastAsia="Cordia New" w:hAnsi="Browallia New" w:cs="Browallia New"/>
          <w:color w:val="000000"/>
          <w:sz w:val="28"/>
          <w:szCs w:val="28"/>
          <w:cs/>
          <w:lang w:val="en-ZA" w:eastAsia="th-TH"/>
        </w:rPr>
        <w:t>การเงินเฉพาะ</w:t>
      </w:r>
      <w:r w:rsidR="00FB2697" w:rsidRPr="007E5657">
        <w:rPr>
          <w:rFonts w:ascii="Browallia New" w:eastAsia="Cordia New" w:hAnsi="Browallia New" w:cs="Browallia New"/>
          <w:color w:val="000000"/>
          <w:sz w:val="28"/>
          <w:szCs w:val="28"/>
          <w:cs/>
          <w:lang w:val="en-ZA" w:eastAsia="th-TH"/>
        </w:rPr>
        <w:t>บริษัท</w:t>
      </w:r>
      <w:r w:rsidRPr="007E5657">
        <w:rPr>
          <w:rFonts w:ascii="Browallia New" w:eastAsia="Cordia New" w:hAnsi="Browallia New" w:cs="Browallia New"/>
          <w:color w:val="000000"/>
          <w:sz w:val="28"/>
          <w:szCs w:val="28"/>
          <w:cs/>
          <w:lang w:val="en-ZA" w:eastAsia="th-TH"/>
        </w:rPr>
        <w:t xml:space="preserve"> มีรายละเอียดดังต่อไปนี้</w:t>
      </w:r>
    </w:p>
    <w:p w14:paraId="010E888F" w14:textId="77777777" w:rsidR="000071C7" w:rsidRPr="0072750A" w:rsidRDefault="000071C7" w:rsidP="009D2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16"/>
          <w:szCs w:val="16"/>
          <w:lang w:val="en-ZA" w:eastAsia="th-TH"/>
        </w:rPr>
      </w:pPr>
    </w:p>
    <w:p w14:paraId="75A638B4" w14:textId="2B128895" w:rsidR="009E522F" w:rsidRPr="009D261C" w:rsidRDefault="009D261C" w:rsidP="009D2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ordia New" w:hAnsi="Browallia New" w:cs="Browallia New"/>
          <w:color w:val="000000"/>
          <w:sz w:val="28"/>
          <w:szCs w:val="28"/>
          <w:cs/>
          <w:lang w:val="en-ZA" w:eastAsia="th-TH"/>
        </w:rPr>
      </w:pPr>
      <w:r>
        <w:rPr>
          <w:rFonts w:ascii="Browallia New" w:eastAsia="Cordia New" w:hAnsi="Browallia New" w:cs="Browallia New"/>
          <w:color w:val="000000"/>
          <w:sz w:val="28"/>
          <w:szCs w:val="28"/>
          <w:lang w:val="en-ZA" w:eastAsia="th-TH"/>
        </w:rPr>
        <w:t>*</w:t>
      </w:r>
      <w:r>
        <w:rPr>
          <w:rFonts w:ascii="Browallia New" w:eastAsia="Cordia New" w:hAnsi="Browallia New" w:cs="Browallia New" w:hint="cs"/>
          <w:color w:val="000000"/>
          <w:sz w:val="28"/>
          <w:szCs w:val="28"/>
          <w:cs/>
          <w:lang w:val="en-ZA" w:eastAsia="th-TH"/>
        </w:rPr>
        <w:t>สัดส่ว</w:t>
      </w:r>
      <w:r w:rsidR="00522AFB">
        <w:rPr>
          <w:rFonts w:ascii="Browallia New" w:eastAsia="Cordia New" w:hAnsi="Browallia New" w:cs="Browallia New" w:hint="cs"/>
          <w:color w:val="000000"/>
          <w:sz w:val="28"/>
          <w:szCs w:val="28"/>
          <w:cs/>
          <w:lang w:val="en-ZA" w:eastAsia="th-TH"/>
        </w:rPr>
        <w:t>น</w:t>
      </w:r>
      <w:r>
        <w:rPr>
          <w:rFonts w:ascii="Browallia New" w:eastAsia="Cordia New" w:hAnsi="Browallia New" w:cs="Browallia New" w:hint="cs"/>
          <w:color w:val="000000"/>
          <w:sz w:val="28"/>
          <w:szCs w:val="28"/>
          <w:cs/>
          <w:lang w:val="en-ZA" w:eastAsia="th-TH"/>
        </w:rPr>
        <w:t>การถือหุ้น</w:t>
      </w:r>
      <w:r w:rsidR="00327DF8">
        <w:rPr>
          <w:rFonts w:ascii="Browallia New" w:eastAsia="Cordia New" w:hAnsi="Browallia New" w:cs="Browallia New" w:hint="cs"/>
          <w:color w:val="000000"/>
          <w:sz w:val="28"/>
          <w:szCs w:val="28"/>
          <w:cs/>
          <w:lang w:val="en-ZA" w:eastAsia="th-TH"/>
        </w:rPr>
        <w:t>ของบริษัท</w:t>
      </w:r>
      <w:r w:rsidR="00BD70A2">
        <w:rPr>
          <w:rFonts w:ascii="Browallia New" w:eastAsia="Cordia New" w:hAnsi="Browallia New" w:cs="Browallia New" w:hint="cs"/>
          <w:color w:val="000000"/>
          <w:sz w:val="28"/>
          <w:szCs w:val="28"/>
          <w:cs/>
          <w:lang w:val="en-ZA" w:eastAsia="th-TH"/>
        </w:rPr>
        <w:t>ย่อย</w:t>
      </w:r>
      <w:r w:rsidR="006652A1">
        <w:rPr>
          <w:rFonts w:ascii="Browallia New" w:eastAsia="Cordia New" w:hAnsi="Browallia New" w:cs="Browallia New" w:hint="cs"/>
          <w:color w:val="000000"/>
          <w:sz w:val="28"/>
          <w:szCs w:val="28"/>
          <w:cs/>
          <w:lang w:val="en-ZA" w:eastAsia="th-TH"/>
        </w:rPr>
        <w:t>ในบริษัทย่อยทางอ้อม</w:t>
      </w:r>
    </w:p>
    <w:p w14:paraId="7A8AC3AF" w14:textId="4015EE9D" w:rsidR="00A438D7" w:rsidRPr="007E5657" w:rsidRDefault="00A438D7"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rPr>
          <w:rFonts w:ascii="Browallia New" w:eastAsia="Cordia New" w:hAnsi="Browallia New" w:cs="Browallia New"/>
          <w:sz w:val="28"/>
          <w:szCs w:val="28"/>
          <w:highlight w:val="yellow"/>
          <w:cs/>
          <w:lang w:val="en-ZA" w:eastAsia="th-TH"/>
        </w:rPr>
      </w:pPr>
    </w:p>
    <w:tbl>
      <w:tblPr>
        <w:tblpPr w:leftFromText="180" w:rightFromText="180" w:vertAnchor="page" w:horzAnchor="margin" w:tblpX="284" w:tblpY="3738"/>
        <w:tblW w:w="14088" w:type="dxa"/>
        <w:tblLayout w:type="fixed"/>
        <w:tblLook w:val="01E0" w:firstRow="1" w:lastRow="1" w:firstColumn="1" w:lastColumn="1" w:noHBand="0" w:noVBand="0"/>
      </w:tblPr>
      <w:tblGrid>
        <w:gridCol w:w="3402"/>
        <w:gridCol w:w="1104"/>
        <w:gridCol w:w="1077"/>
        <w:gridCol w:w="1020"/>
        <w:gridCol w:w="1021"/>
        <w:gridCol w:w="1020"/>
        <w:gridCol w:w="1021"/>
        <w:gridCol w:w="1072"/>
        <w:gridCol w:w="1091"/>
        <w:gridCol w:w="1126"/>
        <w:gridCol w:w="1134"/>
      </w:tblGrid>
      <w:tr w:rsidR="00A438D7" w:rsidRPr="0034418D" w14:paraId="3D2DAB87" w14:textId="77777777" w:rsidTr="0034418D">
        <w:trPr>
          <w:tblHeader/>
        </w:trPr>
        <w:tc>
          <w:tcPr>
            <w:tcW w:w="3402" w:type="dxa"/>
            <w:vAlign w:val="bottom"/>
          </w:tcPr>
          <w:p w14:paraId="38821952" w14:textId="77777777" w:rsidR="00A438D7" w:rsidRPr="0034418D" w:rsidRDefault="00A438D7" w:rsidP="00DC091D">
            <w:pPr>
              <w:spacing w:line="240" w:lineRule="auto"/>
              <w:ind w:left="135"/>
              <w:rPr>
                <w:rFonts w:ascii="Browallia New" w:eastAsia="Arial Unicode MS" w:hAnsi="Browallia New" w:cs="Browallia New"/>
                <w:sz w:val="23"/>
                <w:szCs w:val="23"/>
                <w:lang w:val="en-ZA"/>
              </w:rPr>
            </w:pPr>
          </w:p>
        </w:tc>
        <w:tc>
          <w:tcPr>
            <w:tcW w:w="10686" w:type="dxa"/>
            <w:gridSpan w:val="10"/>
          </w:tcPr>
          <w:p w14:paraId="7212254B" w14:textId="425CBB9E" w:rsidR="00A438D7" w:rsidRPr="0034418D" w:rsidRDefault="003572D0" w:rsidP="00357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137"/>
              <w:jc w:val="right"/>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rPr>
              <w:t>(</w:t>
            </w:r>
            <w:proofErr w:type="gramStart"/>
            <w:r w:rsidRPr="0034418D">
              <w:rPr>
                <w:rFonts w:ascii="Browallia New" w:eastAsia="Arial Unicode MS" w:hAnsi="Browallia New" w:cs="Browallia New"/>
                <w:spacing w:val="-4"/>
                <w:sz w:val="23"/>
                <w:szCs w:val="23"/>
                <w:cs/>
              </w:rPr>
              <w:t>หน่วย</w:t>
            </w:r>
            <w:r w:rsidR="006F4023">
              <w:rPr>
                <w:rFonts w:ascii="Browallia New" w:eastAsia="Arial Unicode MS" w:hAnsi="Browallia New" w:cs="Browallia New"/>
                <w:spacing w:val="-4"/>
                <w:sz w:val="23"/>
                <w:szCs w:val="23"/>
              </w:rPr>
              <w:t xml:space="preserve"> </w:t>
            </w:r>
            <w:r w:rsidRPr="0034418D">
              <w:rPr>
                <w:rFonts w:ascii="Browallia New" w:eastAsia="Arial Unicode MS" w:hAnsi="Browallia New" w:cs="Browallia New"/>
                <w:spacing w:val="-4"/>
                <w:sz w:val="23"/>
                <w:szCs w:val="23"/>
                <w:cs/>
              </w:rPr>
              <w:t>:</w:t>
            </w:r>
            <w:proofErr w:type="gramEnd"/>
            <w:r w:rsidRPr="0034418D">
              <w:rPr>
                <w:rFonts w:ascii="Browallia New" w:eastAsia="Arial Unicode MS" w:hAnsi="Browallia New" w:cs="Browallia New"/>
                <w:spacing w:val="-4"/>
                <w:sz w:val="23"/>
                <w:szCs w:val="23"/>
                <w:cs/>
              </w:rPr>
              <w:t xml:space="preserve"> พันบาท)</w:t>
            </w:r>
          </w:p>
        </w:tc>
      </w:tr>
      <w:tr w:rsidR="003572D0" w:rsidRPr="0034418D" w14:paraId="6DF8B3ED" w14:textId="77777777" w:rsidTr="0034418D">
        <w:trPr>
          <w:tblHeader/>
        </w:trPr>
        <w:tc>
          <w:tcPr>
            <w:tcW w:w="3402" w:type="dxa"/>
            <w:vAlign w:val="bottom"/>
          </w:tcPr>
          <w:p w14:paraId="1D116A68" w14:textId="77777777" w:rsidR="003572D0" w:rsidRPr="0034418D" w:rsidRDefault="003572D0" w:rsidP="00DC091D">
            <w:pPr>
              <w:spacing w:line="240" w:lineRule="auto"/>
              <w:ind w:left="135"/>
              <w:rPr>
                <w:rFonts w:ascii="Browallia New" w:eastAsia="Arial Unicode MS" w:hAnsi="Browallia New" w:cs="Browallia New"/>
                <w:sz w:val="23"/>
                <w:szCs w:val="23"/>
                <w:lang w:val="en-ZA"/>
              </w:rPr>
            </w:pPr>
          </w:p>
        </w:tc>
        <w:tc>
          <w:tcPr>
            <w:tcW w:w="10686" w:type="dxa"/>
            <w:gridSpan w:val="10"/>
          </w:tcPr>
          <w:p w14:paraId="402BDE37" w14:textId="691765C0" w:rsidR="003572D0" w:rsidRPr="0034418D" w:rsidRDefault="003572D0" w:rsidP="003441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22" w:right="-14"/>
              <w:jc w:val="center"/>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ข้อมูลทางการเงินเฉพาะบริษัท</w:t>
            </w:r>
          </w:p>
        </w:tc>
      </w:tr>
      <w:tr w:rsidR="00A438D7" w:rsidRPr="0034418D" w14:paraId="2CA1A1D7" w14:textId="77777777" w:rsidTr="0034418D">
        <w:trPr>
          <w:tblHeader/>
        </w:trPr>
        <w:tc>
          <w:tcPr>
            <w:tcW w:w="3402" w:type="dxa"/>
            <w:vAlign w:val="bottom"/>
          </w:tcPr>
          <w:p w14:paraId="1C1A287F" w14:textId="77777777" w:rsidR="00A438D7" w:rsidRPr="0034418D" w:rsidRDefault="00A438D7" w:rsidP="00DC091D">
            <w:pPr>
              <w:spacing w:line="240" w:lineRule="auto"/>
              <w:ind w:left="135"/>
              <w:rPr>
                <w:rFonts w:ascii="Browallia New" w:eastAsia="Arial Unicode MS" w:hAnsi="Browallia New" w:cs="Browallia New"/>
                <w:sz w:val="23"/>
                <w:szCs w:val="23"/>
              </w:rPr>
            </w:pPr>
          </w:p>
        </w:tc>
        <w:tc>
          <w:tcPr>
            <w:tcW w:w="2181" w:type="dxa"/>
            <w:gridSpan w:val="2"/>
            <w:vAlign w:val="bottom"/>
          </w:tcPr>
          <w:p w14:paraId="32904A6F" w14:textId="77777777" w:rsidR="00A438D7" w:rsidRPr="0034418D" w:rsidRDefault="00A438D7" w:rsidP="0034418D">
            <w:pPr>
              <w:pBdr>
                <w:bottom w:val="single" w:sz="4" w:space="1" w:color="auto"/>
              </w:pBdr>
              <w:tabs>
                <w:tab w:val="clear" w:pos="227"/>
                <w:tab w:val="clear" w:pos="454"/>
                <w:tab w:val="clear" w:pos="680"/>
                <w:tab w:val="clear" w:pos="907"/>
                <w:tab w:val="clear" w:pos="1644"/>
                <w:tab w:val="clear" w:pos="1871"/>
              </w:tabs>
              <w:spacing w:line="240" w:lineRule="auto"/>
              <w:ind w:left="-22" w:right="-14"/>
              <w:jc w:val="center"/>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สัดส่วนการถือหุ้น</w:t>
            </w:r>
          </w:p>
        </w:tc>
        <w:tc>
          <w:tcPr>
            <w:tcW w:w="2041" w:type="dxa"/>
            <w:gridSpan w:val="2"/>
            <w:vAlign w:val="bottom"/>
          </w:tcPr>
          <w:p w14:paraId="648443F0" w14:textId="77777777" w:rsidR="00A438D7" w:rsidRPr="0034418D" w:rsidRDefault="00A438D7" w:rsidP="0034418D">
            <w:pPr>
              <w:pBdr>
                <w:bottom w:val="single" w:sz="4" w:space="1" w:color="auto"/>
              </w:pBdr>
              <w:tabs>
                <w:tab w:val="clear" w:pos="227"/>
                <w:tab w:val="clear" w:pos="454"/>
                <w:tab w:val="clear" w:pos="680"/>
                <w:tab w:val="clear" w:pos="907"/>
                <w:tab w:val="clear" w:pos="1644"/>
                <w:tab w:val="clear" w:pos="1871"/>
              </w:tabs>
              <w:spacing w:line="240" w:lineRule="auto"/>
              <w:ind w:left="-22" w:right="-14"/>
              <w:jc w:val="center"/>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ทุนชำระแล้ว</w:t>
            </w:r>
          </w:p>
        </w:tc>
        <w:tc>
          <w:tcPr>
            <w:tcW w:w="2041" w:type="dxa"/>
            <w:gridSpan w:val="2"/>
            <w:vAlign w:val="bottom"/>
          </w:tcPr>
          <w:p w14:paraId="412F3032" w14:textId="77777777" w:rsidR="00A438D7" w:rsidRPr="0034418D" w:rsidRDefault="00A438D7" w:rsidP="0034418D">
            <w:pPr>
              <w:pBdr>
                <w:bottom w:val="single" w:sz="4" w:space="1" w:color="auto"/>
              </w:pBdr>
              <w:tabs>
                <w:tab w:val="clear" w:pos="227"/>
                <w:tab w:val="clear" w:pos="454"/>
                <w:tab w:val="clear" w:pos="680"/>
                <w:tab w:val="clear" w:pos="907"/>
                <w:tab w:val="clear" w:pos="1644"/>
                <w:tab w:val="clear" w:pos="1871"/>
              </w:tabs>
              <w:spacing w:line="240" w:lineRule="auto"/>
              <w:ind w:left="-22" w:right="-14"/>
              <w:jc w:val="center"/>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วิธีราคาทุน</w:t>
            </w:r>
          </w:p>
        </w:tc>
        <w:tc>
          <w:tcPr>
            <w:tcW w:w="2163" w:type="dxa"/>
            <w:gridSpan w:val="2"/>
            <w:vAlign w:val="bottom"/>
          </w:tcPr>
          <w:p w14:paraId="4A58B81E" w14:textId="77777777" w:rsidR="00A438D7" w:rsidRPr="0034418D" w:rsidRDefault="00A438D7" w:rsidP="0034418D">
            <w:pPr>
              <w:pBdr>
                <w:bottom w:val="single" w:sz="4" w:space="1" w:color="auto"/>
              </w:pBdr>
              <w:tabs>
                <w:tab w:val="clear" w:pos="227"/>
                <w:tab w:val="clear" w:pos="454"/>
                <w:tab w:val="clear" w:pos="680"/>
                <w:tab w:val="clear" w:pos="907"/>
                <w:tab w:val="clear" w:pos="1644"/>
                <w:tab w:val="clear" w:pos="1871"/>
              </w:tabs>
              <w:spacing w:line="240" w:lineRule="auto"/>
              <w:ind w:left="-22" w:right="-14"/>
              <w:jc w:val="center"/>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ค่าเผื่อการด้อยค่า</w:t>
            </w:r>
          </w:p>
        </w:tc>
        <w:tc>
          <w:tcPr>
            <w:tcW w:w="2260" w:type="dxa"/>
            <w:gridSpan w:val="2"/>
            <w:vAlign w:val="bottom"/>
          </w:tcPr>
          <w:p w14:paraId="489C3B74" w14:textId="77777777" w:rsidR="00A438D7" w:rsidRPr="0034418D" w:rsidRDefault="00A438D7" w:rsidP="0034418D">
            <w:pPr>
              <w:pBdr>
                <w:bottom w:val="single" w:sz="4" w:space="1" w:color="auto"/>
              </w:pBdr>
              <w:tabs>
                <w:tab w:val="clear" w:pos="227"/>
                <w:tab w:val="clear" w:pos="454"/>
                <w:tab w:val="clear" w:pos="680"/>
                <w:tab w:val="clear" w:pos="907"/>
                <w:tab w:val="clear" w:pos="1644"/>
                <w:tab w:val="clear" w:pos="1871"/>
              </w:tabs>
              <w:spacing w:line="240" w:lineRule="auto"/>
              <w:ind w:left="-22" w:right="-14"/>
              <w:jc w:val="center"/>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มูลค่าตามบัญชี</w:t>
            </w:r>
          </w:p>
        </w:tc>
      </w:tr>
      <w:tr w:rsidR="0034418D" w:rsidRPr="0034418D" w14:paraId="6E62E6BA" w14:textId="77777777" w:rsidTr="0034418D">
        <w:trPr>
          <w:tblHeader/>
        </w:trPr>
        <w:tc>
          <w:tcPr>
            <w:tcW w:w="3402" w:type="dxa"/>
            <w:vAlign w:val="bottom"/>
          </w:tcPr>
          <w:p w14:paraId="4FCA80A2" w14:textId="77777777" w:rsidR="0034418D" w:rsidRPr="0034418D" w:rsidRDefault="0034418D" w:rsidP="0034418D">
            <w:pPr>
              <w:spacing w:line="240" w:lineRule="auto"/>
              <w:ind w:left="135"/>
              <w:rPr>
                <w:rFonts w:ascii="Browallia New" w:eastAsia="Arial Unicode MS" w:hAnsi="Browallia New" w:cs="Browallia New"/>
                <w:sz w:val="23"/>
                <w:szCs w:val="23"/>
              </w:rPr>
            </w:pPr>
          </w:p>
        </w:tc>
        <w:tc>
          <w:tcPr>
            <w:tcW w:w="1104" w:type="dxa"/>
            <w:vAlign w:val="bottom"/>
          </w:tcPr>
          <w:p w14:paraId="215E84CC" w14:textId="7F2196F4" w:rsidR="0034418D" w:rsidRPr="0034418D" w:rsidRDefault="0034418D" w:rsidP="0034418D">
            <w:pPr>
              <w:tabs>
                <w:tab w:val="right" w:pos="7200"/>
                <w:tab w:val="right" w:pos="8540"/>
              </w:tabs>
              <w:spacing w:line="240" w:lineRule="auto"/>
              <w:ind w:left="-22" w:right="-14"/>
              <w:contextualSpacing/>
              <w:jc w:val="center"/>
              <w:rPr>
                <w:rFonts w:ascii="Browallia New" w:hAnsi="Browallia New" w:cs="Browallia New"/>
                <w:snapToGrid w:val="0"/>
                <w:color w:val="000000" w:themeColor="text1"/>
                <w:sz w:val="23"/>
                <w:szCs w:val="23"/>
                <w:cs/>
                <w:lang w:eastAsia="th-TH"/>
              </w:rPr>
            </w:pPr>
            <w:r w:rsidRPr="0034418D">
              <w:rPr>
                <w:rFonts w:ascii="Browallia New" w:hAnsi="Browallia New" w:cs="Browallia New"/>
                <w:snapToGrid w:val="0"/>
                <w:color w:val="000000" w:themeColor="text1"/>
                <w:sz w:val="23"/>
                <w:szCs w:val="23"/>
                <w:lang w:eastAsia="th-TH"/>
              </w:rPr>
              <w:t>30</w:t>
            </w:r>
            <w:r w:rsidRPr="0034418D">
              <w:rPr>
                <w:rFonts w:ascii="Browallia New" w:hAnsi="Browallia New" w:cs="Browallia New" w:hint="cs"/>
                <w:snapToGrid w:val="0"/>
                <w:color w:val="000000" w:themeColor="text1"/>
                <w:sz w:val="23"/>
                <w:szCs w:val="23"/>
                <w:cs/>
                <w:lang w:eastAsia="th-TH"/>
              </w:rPr>
              <w:t xml:space="preserve"> มิถุนายน</w:t>
            </w:r>
          </w:p>
          <w:p w14:paraId="26B5A44A" w14:textId="42193876" w:rsidR="0034418D" w:rsidRPr="0034418D" w:rsidRDefault="0034418D" w:rsidP="003441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 w:right="-14"/>
              <w:jc w:val="center"/>
              <w:rPr>
                <w:rFonts w:ascii="Browallia New" w:eastAsia="Arial Unicode MS" w:hAnsi="Browallia New" w:cs="Browallia New"/>
                <w:snapToGrid w:val="0"/>
                <w:sz w:val="23"/>
                <w:szCs w:val="23"/>
                <w:lang w:eastAsia="th-TH"/>
              </w:rPr>
            </w:pPr>
            <w:r w:rsidRPr="0034418D">
              <w:rPr>
                <w:rFonts w:ascii="Browallia New" w:hAnsi="Browallia New" w:cs="Browallia New"/>
                <w:snapToGrid w:val="0"/>
                <w:color w:val="000000" w:themeColor="text1"/>
                <w:sz w:val="23"/>
                <w:szCs w:val="23"/>
                <w:lang w:eastAsia="th-TH"/>
              </w:rPr>
              <w:t>2569</w:t>
            </w:r>
          </w:p>
        </w:tc>
        <w:tc>
          <w:tcPr>
            <w:tcW w:w="1077" w:type="dxa"/>
            <w:vAlign w:val="bottom"/>
          </w:tcPr>
          <w:p w14:paraId="216C71C4" w14:textId="6B661D93" w:rsidR="0034418D" w:rsidRPr="0034418D" w:rsidRDefault="0034418D" w:rsidP="0034418D">
            <w:pPr>
              <w:pBdr>
                <w:bottom w:val="single" w:sz="4" w:space="1" w:color="auto"/>
              </w:pBdr>
              <w:tabs>
                <w:tab w:val="clear" w:pos="227"/>
                <w:tab w:val="clear" w:pos="454"/>
                <w:tab w:val="clear" w:pos="680"/>
                <w:tab w:val="clear" w:pos="907"/>
              </w:tabs>
              <w:spacing w:line="240" w:lineRule="auto"/>
              <w:ind w:left="-22" w:right="-14"/>
              <w:jc w:val="center"/>
              <w:rPr>
                <w:rFonts w:ascii="Browallia New" w:eastAsia="Arial Unicode MS" w:hAnsi="Browallia New" w:cs="Browallia New"/>
                <w:snapToGrid w:val="0"/>
                <w:sz w:val="23"/>
                <w:szCs w:val="23"/>
                <w:cs/>
                <w:lang w:eastAsia="th-TH"/>
              </w:rPr>
            </w:pPr>
            <w:r w:rsidRPr="0034418D">
              <w:rPr>
                <w:rFonts w:ascii="Browallia New" w:eastAsia="Arial Unicode MS" w:hAnsi="Browallia New" w:cs="Browallia New"/>
                <w:snapToGrid w:val="0"/>
                <w:sz w:val="23"/>
                <w:szCs w:val="23"/>
                <w:lang w:val="en-GB" w:eastAsia="th-TH"/>
              </w:rPr>
              <w:t xml:space="preserve">31 </w:t>
            </w:r>
            <w:r w:rsidRPr="0034418D">
              <w:rPr>
                <w:rFonts w:ascii="Browallia New" w:eastAsia="Arial Unicode MS" w:hAnsi="Browallia New" w:cs="Browallia New"/>
                <w:snapToGrid w:val="0"/>
                <w:sz w:val="23"/>
                <w:szCs w:val="23"/>
                <w:cs/>
                <w:lang w:val="en-GB" w:eastAsia="th-TH"/>
              </w:rPr>
              <w:t xml:space="preserve">ธันวาคม </w:t>
            </w:r>
            <w:r w:rsidRPr="0034418D">
              <w:rPr>
                <w:rFonts w:ascii="Browallia New" w:eastAsia="Arial Unicode MS" w:hAnsi="Browallia New" w:cs="Browallia New"/>
                <w:snapToGrid w:val="0"/>
                <w:sz w:val="23"/>
                <w:szCs w:val="23"/>
                <w:lang w:val="en-GB" w:eastAsia="th-TH"/>
              </w:rPr>
              <w:t>2568</w:t>
            </w:r>
          </w:p>
        </w:tc>
        <w:tc>
          <w:tcPr>
            <w:tcW w:w="1020" w:type="dxa"/>
            <w:vAlign w:val="bottom"/>
          </w:tcPr>
          <w:p w14:paraId="6847CDB9" w14:textId="77777777" w:rsidR="0034418D" w:rsidRPr="0034418D" w:rsidRDefault="0034418D" w:rsidP="0034418D">
            <w:pPr>
              <w:tabs>
                <w:tab w:val="right" w:pos="7200"/>
                <w:tab w:val="right" w:pos="8540"/>
              </w:tabs>
              <w:spacing w:line="240" w:lineRule="auto"/>
              <w:ind w:left="-22" w:right="-14"/>
              <w:contextualSpacing/>
              <w:jc w:val="center"/>
              <w:rPr>
                <w:rFonts w:ascii="Browallia New" w:hAnsi="Browallia New" w:cs="Browallia New"/>
                <w:snapToGrid w:val="0"/>
                <w:color w:val="000000" w:themeColor="text1"/>
                <w:sz w:val="23"/>
                <w:szCs w:val="23"/>
                <w:cs/>
                <w:lang w:eastAsia="th-TH"/>
              </w:rPr>
            </w:pPr>
            <w:r w:rsidRPr="0034418D">
              <w:rPr>
                <w:rFonts w:ascii="Browallia New" w:hAnsi="Browallia New" w:cs="Browallia New"/>
                <w:snapToGrid w:val="0"/>
                <w:color w:val="000000" w:themeColor="text1"/>
                <w:sz w:val="23"/>
                <w:szCs w:val="23"/>
                <w:lang w:eastAsia="th-TH"/>
              </w:rPr>
              <w:t>30</w:t>
            </w:r>
            <w:r w:rsidRPr="0034418D">
              <w:rPr>
                <w:rFonts w:ascii="Browallia New" w:hAnsi="Browallia New" w:cs="Browallia New" w:hint="cs"/>
                <w:snapToGrid w:val="0"/>
                <w:color w:val="000000" w:themeColor="text1"/>
                <w:sz w:val="23"/>
                <w:szCs w:val="23"/>
                <w:cs/>
                <w:lang w:eastAsia="th-TH"/>
              </w:rPr>
              <w:t xml:space="preserve"> มิถุนายน</w:t>
            </w:r>
          </w:p>
          <w:p w14:paraId="58553F99" w14:textId="25AC273F" w:rsidR="0034418D" w:rsidRPr="0034418D" w:rsidRDefault="0034418D" w:rsidP="0034418D">
            <w:pPr>
              <w:pBdr>
                <w:bottom w:val="single" w:sz="4" w:space="1" w:color="auto"/>
              </w:pBdr>
              <w:tabs>
                <w:tab w:val="right" w:pos="936"/>
              </w:tabs>
              <w:spacing w:line="240" w:lineRule="auto"/>
              <w:ind w:left="-22" w:right="-14"/>
              <w:jc w:val="center"/>
              <w:rPr>
                <w:rFonts w:ascii="Browallia New" w:eastAsia="Arial Unicode MS" w:hAnsi="Browallia New" w:cs="Browallia New"/>
                <w:spacing w:val="-4"/>
                <w:sz w:val="23"/>
                <w:szCs w:val="23"/>
              </w:rPr>
            </w:pPr>
            <w:r w:rsidRPr="0034418D">
              <w:rPr>
                <w:rFonts w:ascii="Browallia New" w:hAnsi="Browallia New" w:cs="Browallia New"/>
                <w:snapToGrid w:val="0"/>
                <w:color w:val="000000" w:themeColor="text1"/>
                <w:sz w:val="23"/>
                <w:szCs w:val="23"/>
                <w:lang w:eastAsia="th-TH"/>
              </w:rPr>
              <w:t>2569</w:t>
            </w:r>
          </w:p>
        </w:tc>
        <w:tc>
          <w:tcPr>
            <w:tcW w:w="1021" w:type="dxa"/>
            <w:vAlign w:val="bottom"/>
          </w:tcPr>
          <w:p w14:paraId="5975B0CA" w14:textId="2662A6A9" w:rsidR="0034418D" w:rsidRPr="0034418D" w:rsidRDefault="0034418D" w:rsidP="0034418D">
            <w:pPr>
              <w:pBdr>
                <w:bottom w:val="single" w:sz="4" w:space="1" w:color="auto"/>
              </w:pBdr>
              <w:tabs>
                <w:tab w:val="right" w:pos="936"/>
              </w:tabs>
              <w:spacing w:line="240" w:lineRule="auto"/>
              <w:ind w:left="-22" w:right="-14"/>
              <w:jc w:val="center"/>
              <w:rPr>
                <w:rFonts w:ascii="Browallia New" w:eastAsia="Arial Unicode MS" w:hAnsi="Browallia New" w:cs="Browallia New"/>
                <w:spacing w:val="-4"/>
                <w:sz w:val="23"/>
                <w:szCs w:val="23"/>
              </w:rPr>
            </w:pPr>
            <w:r w:rsidRPr="0034418D">
              <w:rPr>
                <w:rFonts w:ascii="Browallia New" w:eastAsia="Arial Unicode MS" w:hAnsi="Browallia New" w:cs="Browallia New"/>
                <w:snapToGrid w:val="0"/>
                <w:sz w:val="23"/>
                <w:szCs w:val="23"/>
                <w:lang w:val="en-GB" w:eastAsia="th-TH"/>
              </w:rPr>
              <w:t xml:space="preserve">31 </w:t>
            </w:r>
            <w:r w:rsidRPr="0034418D">
              <w:rPr>
                <w:rFonts w:ascii="Browallia New" w:eastAsia="Arial Unicode MS" w:hAnsi="Browallia New" w:cs="Browallia New"/>
                <w:snapToGrid w:val="0"/>
                <w:sz w:val="23"/>
                <w:szCs w:val="23"/>
                <w:cs/>
                <w:lang w:val="en-GB" w:eastAsia="th-TH"/>
              </w:rPr>
              <w:t xml:space="preserve">ธันวาคม </w:t>
            </w:r>
            <w:r w:rsidRPr="0034418D">
              <w:rPr>
                <w:rFonts w:ascii="Browallia New" w:eastAsia="Arial Unicode MS" w:hAnsi="Browallia New" w:cs="Browallia New"/>
                <w:snapToGrid w:val="0"/>
                <w:sz w:val="23"/>
                <w:szCs w:val="23"/>
                <w:lang w:val="en-GB" w:eastAsia="th-TH"/>
              </w:rPr>
              <w:t>2568</w:t>
            </w:r>
          </w:p>
        </w:tc>
        <w:tc>
          <w:tcPr>
            <w:tcW w:w="1020" w:type="dxa"/>
            <w:vAlign w:val="bottom"/>
          </w:tcPr>
          <w:p w14:paraId="67DF5094" w14:textId="77777777" w:rsidR="0034418D" w:rsidRPr="0034418D" w:rsidRDefault="0034418D" w:rsidP="0034418D">
            <w:pPr>
              <w:tabs>
                <w:tab w:val="right" w:pos="7200"/>
                <w:tab w:val="right" w:pos="8540"/>
              </w:tabs>
              <w:spacing w:line="240" w:lineRule="auto"/>
              <w:ind w:left="-22" w:right="-14"/>
              <w:contextualSpacing/>
              <w:jc w:val="center"/>
              <w:rPr>
                <w:rFonts w:ascii="Browallia New" w:hAnsi="Browallia New" w:cs="Browallia New"/>
                <w:snapToGrid w:val="0"/>
                <w:color w:val="000000" w:themeColor="text1"/>
                <w:sz w:val="23"/>
                <w:szCs w:val="23"/>
                <w:cs/>
                <w:lang w:eastAsia="th-TH"/>
              </w:rPr>
            </w:pPr>
            <w:r w:rsidRPr="0034418D">
              <w:rPr>
                <w:rFonts w:ascii="Browallia New" w:hAnsi="Browallia New" w:cs="Browallia New"/>
                <w:snapToGrid w:val="0"/>
                <w:color w:val="000000" w:themeColor="text1"/>
                <w:sz w:val="23"/>
                <w:szCs w:val="23"/>
                <w:lang w:eastAsia="th-TH"/>
              </w:rPr>
              <w:t>30</w:t>
            </w:r>
            <w:r w:rsidRPr="0034418D">
              <w:rPr>
                <w:rFonts w:ascii="Browallia New" w:hAnsi="Browallia New" w:cs="Browallia New" w:hint="cs"/>
                <w:snapToGrid w:val="0"/>
                <w:color w:val="000000" w:themeColor="text1"/>
                <w:sz w:val="23"/>
                <w:szCs w:val="23"/>
                <w:cs/>
                <w:lang w:eastAsia="th-TH"/>
              </w:rPr>
              <w:t xml:space="preserve"> มิถุนายน</w:t>
            </w:r>
          </w:p>
          <w:p w14:paraId="130C17EB" w14:textId="7D232204" w:rsidR="0034418D" w:rsidRPr="0034418D" w:rsidRDefault="0034418D" w:rsidP="0034418D">
            <w:pPr>
              <w:pBdr>
                <w:bottom w:val="single" w:sz="4" w:space="1" w:color="auto"/>
              </w:pBdr>
              <w:tabs>
                <w:tab w:val="right" w:pos="936"/>
              </w:tabs>
              <w:spacing w:line="240" w:lineRule="auto"/>
              <w:ind w:left="-22" w:right="-14"/>
              <w:jc w:val="center"/>
              <w:rPr>
                <w:rFonts w:ascii="Browallia New" w:eastAsia="Arial Unicode MS" w:hAnsi="Browallia New" w:cs="Browallia New"/>
                <w:spacing w:val="-4"/>
                <w:sz w:val="23"/>
                <w:szCs w:val="23"/>
              </w:rPr>
            </w:pPr>
            <w:r w:rsidRPr="0034418D">
              <w:rPr>
                <w:rFonts w:ascii="Browallia New" w:hAnsi="Browallia New" w:cs="Browallia New"/>
                <w:snapToGrid w:val="0"/>
                <w:color w:val="000000" w:themeColor="text1"/>
                <w:sz w:val="23"/>
                <w:szCs w:val="23"/>
                <w:lang w:eastAsia="th-TH"/>
              </w:rPr>
              <w:t>2569</w:t>
            </w:r>
          </w:p>
        </w:tc>
        <w:tc>
          <w:tcPr>
            <w:tcW w:w="1021" w:type="dxa"/>
            <w:vAlign w:val="bottom"/>
          </w:tcPr>
          <w:p w14:paraId="51FE4060" w14:textId="4F3C1C05" w:rsidR="0034418D" w:rsidRPr="0034418D" w:rsidRDefault="0034418D" w:rsidP="0034418D">
            <w:pPr>
              <w:pBdr>
                <w:bottom w:val="single" w:sz="4" w:space="1" w:color="auto"/>
              </w:pBdr>
              <w:tabs>
                <w:tab w:val="right" w:pos="936"/>
              </w:tabs>
              <w:spacing w:line="240" w:lineRule="auto"/>
              <w:ind w:left="-22" w:right="-14"/>
              <w:jc w:val="center"/>
              <w:rPr>
                <w:rFonts w:ascii="Browallia New" w:eastAsia="Arial Unicode MS" w:hAnsi="Browallia New" w:cs="Browallia New"/>
                <w:spacing w:val="-4"/>
                <w:sz w:val="23"/>
                <w:szCs w:val="23"/>
              </w:rPr>
            </w:pPr>
            <w:r w:rsidRPr="0034418D">
              <w:rPr>
                <w:rFonts w:ascii="Browallia New" w:eastAsia="Arial Unicode MS" w:hAnsi="Browallia New" w:cs="Browallia New"/>
                <w:snapToGrid w:val="0"/>
                <w:sz w:val="23"/>
                <w:szCs w:val="23"/>
                <w:lang w:val="en-GB" w:eastAsia="th-TH"/>
              </w:rPr>
              <w:t xml:space="preserve">31 </w:t>
            </w:r>
            <w:r w:rsidRPr="0034418D">
              <w:rPr>
                <w:rFonts w:ascii="Browallia New" w:eastAsia="Arial Unicode MS" w:hAnsi="Browallia New" w:cs="Browallia New"/>
                <w:snapToGrid w:val="0"/>
                <w:sz w:val="23"/>
                <w:szCs w:val="23"/>
                <w:cs/>
                <w:lang w:val="en-GB" w:eastAsia="th-TH"/>
              </w:rPr>
              <w:t xml:space="preserve">ธันวาคม </w:t>
            </w:r>
            <w:r w:rsidRPr="0034418D">
              <w:rPr>
                <w:rFonts w:ascii="Browallia New" w:eastAsia="Arial Unicode MS" w:hAnsi="Browallia New" w:cs="Browallia New"/>
                <w:snapToGrid w:val="0"/>
                <w:sz w:val="23"/>
                <w:szCs w:val="23"/>
                <w:lang w:val="en-GB" w:eastAsia="th-TH"/>
              </w:rPr>
              <w:t>2568</w:t>
            </w:r>
          </w:p>
        </w:tc>
        <w:tc>
          <w:tcPr>
            <w:tcW w:w="1072" w:type="dxa"/>
            <w:vAlign w:val="bottom"/>
          </w:tcPr>
          <w:p w14:paraId="04E57FBC" w14:textId="77777777" w:rsidR="0034418D" w:rsidRPr="0034418D" w:rsidRDefault="0034418D" w:rsidP="0034418D">
            <w:pPr>
              <w:tabs>
                <w:tab w:val="right" w:pos="7200"/>
                <w:tab w:val="right" w:pos="8540"/>
              </w:tabs>
              <w:spacing w:line="240" w:lineRule="auto"/>
              <w:ind w:left="-22" w:right="-14"/>
              <w:contextualSpacing/>
              <w:jc w:val="center"/>
              <w:rPr>
                <w:rFonts w:ascii="Browallia New" w:hAnsi="Browallia New" w:cs="Browallia New"/>
                <w:snapToGrid w:val="0"/>
                <w:color w:val="000000" w:themeColor="text1"/>
                <w:sz w:val="23"/>
                <w:szCs w:val="23"/>
                <w:cs/>
                <w:lang w:eastAsia="th-TH"/>
              </w:rPr>
            </w:pPr>
            <w:r w:rsidRPr="0034418D">
              <w:rPr>
                <w:rFonts w:ascii="Browallia New" w:hAnsi="Browallia New" w:cs="Browallia New"/>
                <w:snapToGrid w:val="0"/>
                <w:color w:val="000000" w:themeColor="text1"/>
                <w:sz w:val="23"/>
                <w:szCs w:val="23"/>
                <w:lang w:eastAsia="th-TH"/>
              </w:rPr>
              <w:t>30</w:t>
            </w:r>
            <w:r w:rsidRPr="0034418D">
              <w:rPr>
                <w:rFonts w:ascii="Browallia New" w:hAnsi="Browallia New" w:cs="Browallia New" w:hint="cs"/>
                <w:snapToGrid w:val="0"/>
                <w:color w:val="000000" w:themeColor="text1"/>
                <w:sz w:val="23"/>
                <w:szCs w:val="23"/>
                <w:cs/>
                <w:lang w:eastAsia="th-TH"/>
              </w:rPr>
              <w:t xml:space="preserve"> มิถุนายน</w:t>
            </w:r>
          </w:p>
          <w:p w14:paraId="21F890F2" w14:textId="736209E3" w:rsidR="0034418D" w:rsidRPr="0034418D" w:rsidRDefault="0034418D" w:rsidP="0034418D">
            <w:pPr>
              <w:pBdr>
                <w:bottom w:val="single" w:sz="4" w:space="1" w:color="auto"/>
              </w:pBdr>
              <w:tabs>
                <w:tab w:val="right" w:pos="1064"/>
              </w:tabs>
              <w:spacing w:line="240" w:lineRule="auto"/>
              <w:ind w:left="-22" w:right="-14"/>
              <w:jc w:val="center"/>
              <w:rPr>
                <w:rFonts w:ascii="Browallia New" w:eastAsia="Arial Unicode MS" w:hAnsi="Browallia New" w:cs="Browallia New"/>
                <w:spacing w:val="-4"/>
                <w:sz w:val="23"/>
                <w:szCs w:val="23"/>
              </w:rPr>
            </w:pPr>
            <w:r w:rsidRPr="0034418D">
              <w:rPr>
                <w:rFonts w:ascii="Browallia New" w:hAnsi="Browallia New" w:cs="Browallia New"/>
                <w:snapToGrid w:val="0"/>
                <w:color w:val="000000" w:themeColor="text1"/>
                <w:sz w:val="23"/>
                <w:szCs w:val="23"/>
                <w:lang w:eastAsia="th-TH"/>
              </w:rPr>
              <w:t>2569</w:t>
            </w:r>
          </w:p>
        </w:tc>
        <w:tc>
          <w:tcPr>
            <w:tcW w:w="1091" w:type="dxa"/>
            <w:vAlign w:val="bottom"/>
          </w:tcPr>
          <w:p w14:paraId="57DD673C" w14:textId="424B90B6" w:rsidR="0034418D" w:rsidRPr="0034418D" w:rsidRDefault="0034418D" w:rsidP="0034418D">
            <w:pPr>
              <w:pBdr>
                <w:bottom w:val="single" w:sz="4" w:space="1" w:color="auto"/>
              </w:pBdr>
              <w:tabs>
                <w:tab w:val="right" w:pos="936"/>
              </w:tabs>
              <w:spacing w:line="240" w:lineRule="auto"/>
              <w:ind w:left="-22" w:right="-14"/>
              <w:jc w:val="center"/>
              <w:rPr>
                <w:rFonts w:ascii="Browallia New" w:eastAsia="Arial Unicode MS" w:hAnsi="Browallia New" w:cs="Browallia New"/>
                <w:spacing w:val="-4"/>
                <w:sz w:val="23"/>
                <w:szCs w:val="23"/>
              </w:rPr>
            </w:pPr>
            <w:r w:rsidRPr="0034418D">
              <w:rPr>
                <w:rFonts w:ascii="Browallia New" w:eastAsia="Arial Unicode MS" w:hAnsi="Browallia New" w:cs="Browallia New"/>
                <w:snapToGrid w:val="0"/>
                <w:sz w:val="23"/>
                <w:szCs w:val="23"/>
                <w:lang w:val="en-GB" w:eastAsia="th-TH"/>
              </w:rPr>
              <w:t xml:space="preserve">31 </w:t>
            </w:r>
            <w:r w:rsidRPr="0034418D">
              <w:rPr>
                <w:rFonts w:ascii="Browallia New" w:eastAsia="Arial Unicode MS" w:hAnsi="Browallia New" w:cs="Browallia New"/>
                <w:snapToGrid w:val="0"/>
                <w:sz w:val="23"/>
                <w:szCs w:val="23"/>
                <w:cs/>
                <w:lang w:val="en-GB" w:eastAsia="th-TH"/>
              </w:rPr>
              <w:t xml:space="preserve">ธันวาคม </w:t>
            </w:r>
            <w:r w:rsidRPr="0034418D">
              <w:rPr>
                <w:rFonts w:ascii="Browallia New" w:eastAsia="Arial Unicode MS" w:hAnsi="Browallia New" w:cs="Browallia New"/>
                <w:snapToGrid w:val="0"/>
                <w:sz w:val="23"/>
                <w:szCs w:val="23"/>
                <w:lang w:val="en-GB" w:eastAsia="th-TH"/>
              </w:rPr>
              <w:t>2568</w:t>
            </w:r>
          </w:p>
        </w:tc>
        <w:tc>
          <w:tcPr>
            <w:tcW w:w="1126" w:type="dxa"/>
            <w:vAlign w:val="bottom"/>
          </w:tcPr>
          <w:p w14:paraId="5FC715FB" w14:textId="77777777" w:rsidR="0034418D" w:rsidRPr="0034418D" w:rsidRDefault="0034418D" w:rsidP="0034418D">
            <w:pPr>
              <w:tabs>
                <w:tab w:val="right" w:pos="7200"/>
                <w:tab w:val="right" w:pos="8540"/>
              </w:tabs>
              <w:spacing w:line="240" w:lineRule="auto"/>
              <w:ind w:left="-22" w:right="-14"/>
              <w:contextualSpacing/>
              <w:jc w:val="center"/>
              <w:rPr>
                <w:rFonts w:ascii="Browallia New" w:hAnsi="Browallia New" w:cs="Browallia New"/>
                <w:snapToGrid w:val="0"/>
                <w:color w:val="000000" w:themeColor="text1"/>
                <w:sz w:val="23"/>
                <w:szCs w:val="23"/>
                <w:cs/>
                <w:lang w:eastAsia="th-TH"/>
              </w:rPr>
            </w:pPr>
            <w:r w:rsidRPr="0034418D">
              <w:rPr>
                <w:rFonts w:ascii="Browallia New" w:hAnsi="Browallia New" w:cs="Browallia New"/>
                <w:snapToGrid w:val="0"/>
                <w:color w:val="000000" w:themeColor="text1"/>
                <w:sz w:val="23"/>
                <w:szCs w:val="23"/>
                <w:lang w:eastAsia="th-TH"/>
              </w:rPr>
              <w:t>30</w:t>
            </w:r>
            <w:r w:rsidRPr="0034418D">
              <w:rPr>
                <w:rFonts w:ascii="Browallia New" w:hAnsi="Browallia New" w:cs="Browallia New" w:hint="cs"/>
                <w:snapToGrid w:val="0"/>
                <w:color w:val="000000" w:themeColor="text1"/>
                <w:sz w:val="23"/>
                <w:szCs w:val="23"/>
                <w:cs/>
                <w:lang w:eastAsia="th-TH"/>
              </w:rPr>
              <w:t xml:space="preserve"> มิถุนายน</w:t>
            </w:r>
          </w:p>
          <w:p w14:paraId="63CE4209" w14:textId="73A326EE" w:rsidR="0034418D" w:rsidRPr="0034418D" w:rsidRDefault="0034418D" w:rsidP="0034418D">
            <w:pPr>
              <w:pBdr>
                <w:bottom w:val="single" w:sz="4" w:space="1" w:color="auto"/>
              </w:pBdr>
              <w:tabs>
                <w:tab w:val="right" w:pos="936"/>
              </w:tabs>
              <w:spacing w:line="240" w:lineRule="auto"/>
              <w:ind w:left="-22" w:right="-14"/>
              <w:jc w:val="center"/>
              <w:rPr>
                <w:rFonts w:ascii="Browallia New" w:eastAsia="Arial Unicode MS" w:hAnsi="Browallia New" w:cs="Browallia New"/>
                <w:snapToGrid w:val="0"/>
                <w:sz w:val="23"/>
                <w:szCs w:val="23"/>
                <w:lang w:val="en-GB" w:eastAsia="th-TH"/>
              </w:rPr>
            </w:pPr>
            <w:r w:rsidRPr="0034418D">
              <w:rPr>
                <w:rFonts w:ascii="Browallia New" w:hAnsi="Browallia New" w:cs="Browallia New"/>
                <w:snapToGrid w:val="0"/>
                <w:color w:val="000000" w:themeColor="text1"/>
                <w:sz w:val="23"/>
                <w:szCs w:val="23"/>
                <w:lang w:eastAsia="th-TH"/>
              </w:rPr>
              <w:t>2569</w:t>
            </w:r>
          </w:p>
        </w:tc>
        <w:tc>
          <w:tcPr>
            <w:tcW w:w="1134" w:type="dxa"/>
            <w:vAlign w:val="bottom"/>
          </w:tcPr>
          <w:p w14:paraId="7AC839EB" w14:textId="20E513D8" w:rsidR="0034418D" w:rsidRPr="0034418D" w:rsidRDefault="0034418D" w:rsidP="0034418D">
            <w:pPr>
              <w:pBdr>
                <w:bottom w:val="single" w:sz="4" w:space="1" w:color="auto"/>
              </w:pBdr>
              <w:tabs>
                <w:tab w:val="right" w:pos="936"/>
              </w:tabs>
              <w:spacing w:line="240" w:lineRule="auto"/>
              <w:ind w:left="-22" w:right="-14"/>
              <w:jc w:val="center"/>
              <w:rPr>
                <w:rFonts w:ascii="Browallia New" w:eastAsia="Arial Unicode MS" w:hAnsi="Browallia New" w:cs="Browallia New"/>
                <w:spacing w:val="-4"/>
                <w:sz w:val="23"/>
                <w:szCs w:val="23"/>
              </w:rPr>
            </w:pPr>
            <w:r w:rsidRPr="0034418D">
              <w:rPr>
                <w:rFonts w:ascii="Browallia New" w:eastAsia="Arial Unicode MS" w:hAnsi="Browallia New" w:cs="Browallia New"/>
                <w:snapToGrid w:val="0"/>
                <w:sz w:val="23"/>
                <w:szCs w:val="23"/>
                <w:lang w:val="en-GB" w:eastAsia="th-TH"/>
              </w:rPr>
              <w:t xml:space="preserve">31 </w:t>
            </w:r>
            <w:r w:rsidRPr="0034418D">
              <w:rPr>
                <w:rFonts w:ascii="Browallia New" w:eastAsia="Arial Unicode MS" w:hAnsi="Browallia New" w:cs="Browallia New"/>
                <w:snapToGrid w:val="0"/>
                <w:sz w:val="23"/>
                <w:szCs w:val="23"/>
                <w:cs/>
                <w:lang w:val="en-GB" w:eastAsia="th-TH"/>
              </w:rPr>
              <w:t xml:space="preserve">ธันวาคม </w:t>
            </w:r>
            <w:r w:rsidRPr="0034418D">
              <w:rPr>
                <w:rFonts w:ascii="Browallia New" w:eastAsia="Arial Unicode MS" w:hAnsi="Browallia New" w:cs="Browallia New"/>
                <w:snapToGrid w:val="0"/>
                <w:sz w:val="23"/>
                <w:szCs w:val="23"/>
                <w:lang w:val="en-GB" w:eastAsia="th-TH"/>
              </w:rPr>
              <w:t>2568</w:t>
            </w:r>
          </w:p>
        </w:tc>
      </w:tr>
      <w:tr w:rsidR="00A438D7" w:rsidRPr="0034418D" w14:paraId="052D3C6E" w14:textId="77777777" w:rsidTr="0034418D">
        <w:trPr>
          <w:tblHeader/>
        </w:trPr>
        <w:tc>
          <w:tcPr>
            <w:tcW w:w="3402" w:type="dxa"/>
            <w:vAlign w:val="bottom"/>
          </w:tcPr>
          <w:p w14:paraId="633A5F3C" w14:textId="77777777" w:rsidR="00A438D7" w:rsidRPr="0034418D" w:rsidRDefault="00A438D7" w:rsidP="00DC091D">
            <w:pPr>
              <w:spacing w:line="240" w:lineRule="auto"/>
              <w:ind w:left="135"/>
              <w:rPr>
                <w:rFonts w:ascii="Browallia New" w:eastAsia="Arial Unicode MS" w:hAnsi="Browallia New" w:cs="Browallia New"/>
                <w:sz w:val="23"/>
                <w:szCs w:val="23"/>
              </w:rPr>
            </w:pPr>
          </w:p>
        </w:tc>
        <w:tc>
          <w:tcPr>
            <w:tcW w:w="1104" w:type="dxa"/>
            <w:vAlign w:val="bottom"/>
          </w:tcPr>
          <w:p w14:paraId="51646FC4" w14:textId="77777777" w:rsidR="00A438D7" w:rsidRPr="0034418D" w:rsidRDefault="00A438D7" w:rsidP="0034418D">
            <w:pPr>
              <w:pBdr>
                <w:bottom w:val="single" w:sz="4" w:space="1" w:color="auto"/>
              </w:pBdr>
              <w:tabs>
                <w:tab w:val="clear" w:pos="907"/>
                <w:tab w:val="right" w:pos="936"/>
              </w:tabs>
              <w:spacing w:line="240" w:lineRule="auto"/>
              <w:ind w:left="-22" w:right="-14"/>
              <w:jc w:val="center"/>
              <w:rPr>
                <w:rFonts w:ascii="Browallia New" w:eastAsia="Arial Unicode MS" w:hAnsi="Browallia New" w:cs="Browallia New"/>
                <w:spacing w:val="-4"/>
                <w:sz w:val="23"/>
                <w:szCs w:val="23"/>
                <w:cs/>
              </w:rPr>
            </w:pPr>
            <w:r w:rsidRPr="0034418D">
              <w:rPr>
                <w:rFonts w:ascii="Browallia New" w:eastAsia="Arial Unicode MS" w:hAnsi="Browallia New" w:cs="Browallia New"/>
                <w:sz w:val="23"/>
                <w:szCs w:val="23"/>
                <w:cs/>
              </w:rPr>
              <w:t>ร้อยละ</w:t>
            </w:r>
          </w:p>
        </w:tc>
        <w:tc>
          <w:tcPr>
            <w:tcW w:w="1077" w:type="dxa"/>
          </w:tcPr>
          <w:p w14:paraId="15208C6B" w14:textId="77777777" w:rsidR="00A438D7" w:rsidRPr="0034418D" w:rsidRDefault="00A438D7" w:rsidP="0034418D">
            <w:pPr>
              <w:pBdr>
                <w:bottom w:val="single" w:sz="4" w:space="1" w:color="auto"/>
              </w:pBdr>
              <w:tabs>
                <w:tab w:val="right" w:pos="936"/>
              </w:tabs>
              <w:spacing w:line="240" w:lineRule="auto"/>
              <w:ind w:left="-22" w:right="-14"/>
              <w:jc w:val="center"/>
              <w:rPr>
                <w:rFonts w:ascii="Browallia New" w:eastAsia="Arial Unicode MS" w:hAnsi="Browallia New" w:cs="Browallia New"/>
                <w:spacing w:val="-4"/>
                <w:sz w:val="23"/>
                <w:szCs w:val="23"/>
                <w:cs/>
              </w:rPr>
            </w:pPr>
            <w:r w:rsidRPr="0034418D">
              <w:rPr>
                <w:rFonts w:ascii="Browallia New" w:eastAsia="Arial Unicode MS" w:hAnsi="Browallia New" w:cs="Browallia New"/>
                <w:sz w:val="23"/>
                <w:szCs w:val="23"/>
                <w:cs/>
              </w:rPr>
              <w:t>ร้อยละ</w:t>
            </w:r>
          </w:p>
        </w:tc>
        <w:tc>
          <w:tcPr>
            <w:tcW w:w="1020" w:type="dxa"/>
            <w:vAlign w:val="bottom"/>
          </w:tcPr>
          <w:p w14:paraId="1CB7B306" w14:textId="77777777" w:rsidR="00A438D7" w:rsidRPr="0034418D" w:rsidRDefault="00A438D7" w:rsidP="0034418D">
            <w:pPr>
              <w:pBdr>
                <w:bottom w:val="single" w:sz="4" w:space="1" w:color="auto"/>
              </w:pBdr>
              <w:tabs>
                <w:tab w:val="right" w:pos="936"/>
              </w:tabs>
              <w:spacing w:line="240" w:lineRule="auto"/>
              <w:ind w:left="-22" w:right="-14"/>
              <w:jc w:val="both"/>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ab/>
              <w:t>พันบาท</w:t>
            </w:r>
          </w:p>
        </w:tc>
        <w:tc>
          <w:tcPr>
            <w:tcW w:w="1021" w:type="dxa"/>
            <w:vAlign w:val="bottom"/>
          </w:tcPr>
          <w:p w14:paraId="4E5BB1F7" w14:textId="77777777" w:rsidR="00A438D7" w:rsidRPr="0034418D" w:rsidRDefault="00A438D7" w:rsidP="0034418D">
            <w:pPr>
              <w:pBdr>
                <w:bottom w:val="single" w:sz="4" w:space="1" w:color="auto"/>
              </w:pBdr>
              <w:tabs>
                <w:tab w:val="right" w:pos="936"/>
              </w:tabs>
              <w:spacing w:line="240" w:lineRule="auto"/>
              <w:ind w:left="-22" w:right="-14"/>
              <w:jc w:val="both"/>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ab/>
              <w:t>พันบาท</w:t>
            </w:r>
          </w:p>
        </w:tc>
        <w:tc>
          <w:tcPr>
            <w:tcW w:w="1020" w:type="dxa"/>
            <w:vAlign w:val="bottom"/>
          </w:tcPr>
          <w:p w14:paraId="2EC720D5" w14:textId="77777777" w:rsidR="00A438D7" w:rsidRPr="0034418D" w:rsidRDefault="00A438D7" w:rsidP="0034418D">
            <w:pPr>
              <w:pBdr>
                <w:bottom w:val="single" w:sz="4" w:space="1" w:color="auto"/>
              </w:pBdr>
              <w:tabs>
                <w:tab w:val="right" w:pos="936"/>
              </w:tabs>
              <w:spacing w:line="240" w:lineRule="auto"/>
              <w:ind w:left="-22" w:right="-14"/>
              <w:jc w:val="both"/>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ab/>
              <w:t>พันบาท</w:t>
            </w:r>
          </w:p>
        </w:tc>
        <w:tc>
          <w:tcPr>
            <w:tcW w:w="1021" w:type="dxa"/>
            <w:vAlign w:val="bottom"/>
          </w:tcPr>
          <w:p w14:paraId="28434586" w14:textId="77777777" w:rsidR="00A438D7" w:rsidRPr="0034418D" w:rsidRDefault="00A438D7" w:rsidP="0034418D">
            <w:pPr>
              <w:pBdr>
                <w:bottom w:val="single" w:sz="4" w:space="1" w:color="auto"/>
              </w:pBdr>
              <w:tabs>
                <w:tab w:val="right" w:pos="936"/>
              </w:tabs>
              <w:spacing w:line="240" w:lineRule="auto"/>
              <w:ind w:left="-22" w:right="-14"/>
              <w:jc w:val="both"/>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ab/>
              <w:t>พันบาท</w:t>
            </w:r>
          </w:p>
        </w:tc>
        <w:tc>
          <w:tcPr>
            <w:tcW w:w="1072" w:type="dxa"/>
            <w:vAlign w:val="bottom"/>
          </w:tcPr>
          <w:p w14:paraId="37CEFDB9" w14:textId="77777777" w:rsidR="00A438D7" w:rsidRPr="0034418D" w:rsidRDefault="00A438D7" w:rsidP="0034418D">
            <w:pPr>
              <w:pBdr>
                <w:bottom w:val="single" w:sz="4" w:space="1" w:color="auto"/>
              </w:pBdr>
              <w:tabs>
                <w:tab w:val="right" w:pos="1064"/>
              </w:tabs>
              <w:spacing w:line="240" w:lineRule="auto"/>
              <w:ind w:left="-22" w:right="-14"/>
              <w:jc w:val="both"/>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ab/>
              <w:t>พันบาท</w:t>
            </w:r>
          </w:p>
        </w:tc>
        <w:tc>
          <w:tcPr>
            <w:tcW w:w="1091" w:type="dxa"/>
            <w:vAlign w:val="bottom"/>
          </w:tcPr>
          <w:p w14:paraId="1AE86618" w14:textId="77777777" w:rsidR="00A438D7" w:rsidRPr="0034418D" w:rsidRDefault="00A438D7" w:rsidP="0034418D">
            <w:pPr>
              <w:pBdr>
                <w:bottom w:val="single" w:sz="4" w:space="1" w:color="auto"/>
              </w:pBdr>
              <w:tabs>
                <w:tab w:val="right" w:pos="936"/>
              </w:tabs>
              <w:spacing w:line="240" w:lineRule="auto"/>
              <w:ind w:left="-22" w:right="-14"/>
              <w:jc w:val="both"/>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ab/>
              <w:t>พันบาท</w:t>
            </w:r>
          </w:p>
        </w:tc>
        <w:tc>
          <w:tcPr>
            <w:tcW w:w="1126" w:type="dxa"/>
            <w:vAlign w:val="bottom"/>
          </w:tcPr>
          <w:p w14:paraId="60A16FEC" w14:textId="77777777" w:rsidR="00A438D7" w:rsidRPr="0034418D" w:rsidRDefault="00A438D7" w:rsidP="0034418D">
            <w:pPr>
              <w:pBdr>
                <w:bottom w:val="single" w:sz="4" w:space="1" w:color="auto"/>
              </w:pBdr>
              <w:tabs>
                <w:tab w:val="right" w:pos="936"/>
              </w:tabs>
              <w:spacing w:line="240" w:lineRule="auto"/>
              <w:ind w:left="-22" w:right="-14"/>
              <w:jc w:val="both"/>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ab/>
              <w:t>พันบาท</w:t>
            </w:r>
          </w:p>
        </w:tc>
        <w:tc>
          <w:tcPr>
            <w:tcW w:w="1134" w:type="dxa"/>
            <w:vAlign w:val="bottom"/>
          </w:tcPr>
          <w:p w14:paraId="2C4F9C55" w14:textId="77777777" w:rsidR="00A438D7" w:rsidRPr="0034418D" w:rsidRDefault="00A438D7" w:rsidP="0034418D">
            <w:pPr>
              <w:pBdr>
                <w:bottom w:val="single" w:sz="4" w:space="1" w:color="auto"/>
              </w:pBdr>
              <w:tabs>
                <w:tab w:val="right" w:pos="936"/>
              </w:tabs>
              <w:spacing w:line="240" w:lineRule="auto"/>
              <w:ind w:left="-22" w:right="-14"/>
              <w:jc w:val="both"/>
              <w:rPr>
                <w:rFonts w:ascii="Browallia New" w:eastAsia="Arial Unicode MS" w:hAnsi="Browallia New" w:cs="Browallia New"/>
                <w:spacing w:val="-4"/>
                <w:sz w:val="23"/>
                <w:szCs w:val="23"/>
                <w:cs/>
              </w:rPr>
            </w:pPr>
            <w:r w:rsidRPr="0034418D">
              <w:rPr>
                <w:rFonts w:ascii="Browallia New" w:eastAsia="Arial Unicode MS" w:hAnsi="Browallia New" w:cs="Browallia New"/>
                <w:spacing w:val="-4"/>
                <w:sz w:val="23"/>
                <w:szCs w:val="23"/>
                <w:cs/>
              </w:rPr>
              <w:tab/>
              <w:t>พันบาท</w:t>
            </w:r>
          </w:p>
        </w:tc>
      </w:tr>
      <w:tr w:rsidR="00A438D7" w:rsidRPr="0034418D" w14:paraId="2ED90650" w14:textId="77777777" w:rsidTr="0034418D">
        <w:trPr>
          <w:trHeight w:val="20"/>
          <w:tblHeader/>
        </w:trPr>
        <w:tc>
          <w:tcPr>
            <w:tcW w:w="3402" w:type="dxa"/>
            <w:vAlign w:val="bottom"/>
          </w:tcPr>
          <w:p w14:paraId="3373E961" w14:textId="77777777" w:rsidR="00A438D7" w:rsidRPr="0034418D" w:rsidRDefault="00A438D7" w:rsidP="00DC091D">
            <w:pPr>
              <w:spacing w:line="240" w:lineRule="auto"/>
              <w:ind w:left="61"/>
              <w:rPr>
                <w:rFonts w:ascii="Browallia New" w:eastAsia="Arial Unicode MS" w:hAnsi="Browallia New" w:cs="Browallia New"/>
                <w:b/>
                <w:bCs/>
                <w:sz w:val="23"/>
                <w:szCs w:val="23"/>
              </w:rPr>
            </w:pPr>
          </w:p>
        </w:tc>
        <w:tc>
          <w:tcPr>
            <w:tcW w:w="1104" w:type="dxa"/>
          </w:tcPr>
          <w:p w14:paraId="00CD0888" w14:textId="77777777" w:rsidR="00A438D7" w:rsidRPr="0034418D" w:rsidRDefault="00A438D7" w:rsidP="0034418D">
            <w:pPr>
              <w:tabs>
                <w:tab w:val="decimal" w:pos="936"/>
              </w:tabs>
              <w:spacing w:line="240" w:lineRule="auto"/>
              <w:ind w:left="-22" w:right="-14"/>
              <w:jc w:val="both"/>
              <w:rPr>
                <w:rFonts w:ascii="Browallia New" w:eastAsia="Arial Unicode MS" w:hAnsi="Browallia New" w:cs="Browallia New"/>
                <w:spacing w:val="-4"/>
                <w:sz w:val="23"/>
                <w:szCs w:val="23"/>
              </w:rPr>
            </w:pPr>
          </w:p>
        </w:tc>
        <w:tc>
          <w:tcPr>
            <w:tcW w:w="1077" w:type="dxa"/>
          </w:tcPr>
          <w:p w14:paraId="54CCF829" w14:textId="77777777" w:rsidR="00A438D7" w:rsidRPr="0034418D" w:rsidRDefault="00A438D7" w:rsidP="0034418D">
            <w:pPr>
              <w:tabs>
                <w:tab w:val="decimal" w:pos="936"/>
              </w:tabs>
              <w:spacing w:line="240" w:lineRule="auto"/>
              <w:ind w:left="-22" w:right="-14"/>
              <w:jc w:val="both"/>
              <w:rPr>
                <w:rFonts w:ascii="Browallia New" w:eastAsia="Arial Unicode MS" w:hAnsi="Browallia New" w:cs="Browallia New"/>
                <w:spacing w:val="-4"/>
                <w:sz w:val="23"/>
                <w:szCs w:val="23"/>
              </w:rPr>
            </w:pPr>
          </w:p>
        </w:tc>
        <w:tc>
          <w:tcPr>
            <w:tcW w:w="1020" w:type="dxa"/>
            <w:vAlign w:val="bottom"/>
          </w:tcPr>
          <w:p w14:paraId="565923EC" w14:textId="77777777" w:rsidR="00A438D7" w:rsidRPr="0034418D" w:rsidRDefault="00A438D7" w:rsidP="0034418D">
            <w:pPr>
              <w:tabs>
                <w:tab w:val="decimal" w:pos="936"/>
              </w:tabs>
              <w:spacing w:line="240" w:lineRule="auto"/>
              <w:ind w:left="-22" w:right="-14"/>
              <w:jc w:val="both"/>
              <w:rPr>
                <w:rFonts w:ascii="Browallia New" w:eastAsia="Arial Unicode MS" w:hAnsi="Browallia New" w:cs="Browallia New"/>
                <w:spacing w:val="-4"/>
                <w:sz w:val="23"/>
                <w:szCs w:val="23"/>
              </w:rPr>
            </w:pPr>
          </w:p>
        </w:tc>
        <w:tc>
          <w:tcPr>
            <w:tcW w:w="1021" w:type="dxa"/>
            <w:vAlign w:val="bottom"/>
          </w:tcPr>
          <w:p w14:paraId="34C3F0AC" w14:textId="77777777" w:rsidR="00A438D7" w:rsidRPr="0034418D" w:rsidRDefault="00A438D7" w:rsidP="0034418D">
            <w:pPr>
              <w:tabs>
                <w:tab w:val="decimal" w:pos="936"/>
              </w:tabs>
              <w:spacing w:line="240" w:lineRule="auto"/>
              <w:ind w:left="-22" w:right="-14"/>
              <w:jc w:val="both"/>
              <w:rPr>
                <w:rFonts w:ascii="Browallia New" w:eastAsia="Arial Unicode MS" w:hAnsi="Browallia New" w:cs="Browallia New"/>
                <w:spacing w:val="-4"/>
                <w:sz w:val="23"/>
                <w:szCs w:val="23"/>
              </w:rPr>
            </w:pPr>
          </w:p>
        </w:tc>
        <w:tc>
          <w:tcPr>
            <w:tcW w:w="1020" w:type="dxa"/>
            <w:vAlign w:val="bottom"/>
          </w:tcPr>
          <w:p w14:paraId="5BF4CB74" w14:textId="77777777" w:rsidR="00A438D7" w:rsidRPr="0034418D" w:rsidRDefault="00A438D7" w:rsidP="0034418D">
            <w:pPr>
              <w:tabs>
                <w:tab w:val="decimal" w:pos="936"/>
              </w:tabs>
              <w:spacing w:line="240" w:lineRule="auto"/>
              <w:ind w:left="-22" w:right="-14"/>
              <w:jc w:val="both"/>
              <w:rPr>
                <w:rFonts w:ascii="Browallia New" w:eastAsia="Arial Unicode MS" w:hAnsi="Browallia New" w:cs="Browallia New"/>
                <w:spacing w:val="-4"/>
                <w:sz w:val="23"/>
                <w:szCs w:val="23"/>
              </w:rPr>
            </w:pPr>
          </w:p>
        </w:tc>
        <w:tc>
          <w:tcPr>
            <w:tcW w:w="1021" w:type="dxa"/>
            <w:vAlign w:val="bottom"/>
          </w:tcPr>
          <w:p w14:paraId="592DFA3B" w14:textId="77777777" w:rsidR="00A438D7" w:rsidRPr="0034418D" w:rsidRDefault="00A438D7" w:rsidP="0034418D">
            <w:pPr>
              <w:tabs>
                <w:tab w:val="decimal" w:pos="936"/>
              </w:tabs>
              <w:spacing w:line="240" w:lineRule="auto"/>
              <w:ind w:left="-22" w:right="-14"/>
              <w:jc w:val="both"/>
              <w:rPr>
                <w:rFonts w:ascii="Browallia New" w:eastAsia="Arial Unicode MS" w:hAnsi="Browallia New" w:cs="Browallia New"/>
                <w:spacing w:val="-4"/>
                <w:sz w:val="23"/>
                <w:szCs w:val="23"/>
              </w:rPr>
            </w:pPr>
          </w:p>
        </w:tc>
        <w:tc>
          <w:tcPr>
            <w:tcW w:w="1072" w:type="dxa"/>
            <w:vAlign w:val="bottom"/>
          </w:tcPr>
          <w:p w14:paraId="53E58226" w14:textId="77777777" w:rsidR="00A438D7" w:rsidRPr="0034418D" w:rsidRDefault="00A438D7" w:rsidP="0034418D">
            <w:pPr>
              <w:tabs>
                <w:tab w:val="decimal" w:pos="1064"/>
              </w:tabs>
              <w:spacing w:line="240" w:lineRule="auto"/>
              <w:ind w:left="-22" w:right="-14"/>
              <w:jc w:val="both"/>
              <w:rPr>
                <w:rFonts w:ascii="Browallia New" w:eastAsia="Arial Unicode MS" w:hAnsi="Browallia New" w:cs="Browallia New"/>
                <w:spacing w:val="-4"/>
                <w:sz w:val="23"/>
                <w:szCs w:val="23"/>
              </w:rPr>
            </w:pPr>
          </w:p>
        </w:tc>
        <w:tc>
          <w:tcPr>
            <w:tcW w:w="1091" w:type="dxa"/>
            <w:vAlign w:val="bottom"/>
          </w:tcPr>
          <w:p w14:paraId="26BEC80B" w14:textId="77777777" w:rsidR="00A438D7" w:rsidRPr="0034418D" w:rsidRDefault="00A438D7" w:rsidP="0034418D">
            <w:pPr>
              <w:tabs>
                <w:tab w:val="decimal" w:pos="936"/>
              </w:tabs>
              <w:spacing w:line="240" w:lineRule="auto"/>
              <w:ind w:left="-22" w:right="-14"/>
              <w:jc w:val="both"/>
              <w:rPr>
                <w:rFonts w:ascii="Browallia New" w:eastAsia="Arial Unicode MS" w:hAnsi="Browallia New" w:cs="Browallia New"/>
                <w:spacing w:val="-4"/>
                <w:sz w:val="23"/>
                <w:szCs w:val="23"/>
              </w:rPr>
            </w:pPr>
          </w:p>
        </w:tc>
        <w:tc>
          <w:tcPr>
            <w:tcW w:w="1126" w:type="dxa"/>
            <w:vAlign w:val="bottom"/>
          </w:tcPr>
          <w:p w14:paraId="000D187B" w14:textId="77777777" w:rsidR="00A438D7" w:rsidRPr="0034418D" w:rsidRDefault="00A438D7" w:rsidP="0034418D">
            <w:pPr>
              <w:tabs>
                <w:tab w:val="decimal" w:pos="936"/>
              </w:tabs>
              <w:spacing w:line="240" w:lineRule="auto"/>
              <w:ind w:left="-22" w:right="-14"/>
              <w:jc w:val="both"/>
              <w:rPr>
                <w:rFonts w:ascii="Browallia New" w:eastAsia="Arial Unicode MS" w:hAnsi="Browallia New" w:cs="Browallia New"/>
                <w:spacing w:val="-4"/>
                <w:sz w:val="23"/>
                <w:szCs w:val="23"/>
              </w:rPr>
            </w:pPr>
          </w:p>
        </w:tc>
        <w:tc>
          <w:tcPr>
            <w:tcW w:w="1134" w:type="dxa"/>
            <w:vAlign w:val="bottom"/>
          </w:tcPr>
          <w:p w14:paraId="1170C8EE" w14:textId="77777777" w:rsidR="00A438D7" w:rsidRPr="0034418D" w:rsidRDefault="00A438D7" w:rsidP="0034418D">
            <w:pPr>
              <w:tabs>
                <w:tab w:val="decimal" w:pos="936"/>
              </w:tabs>
              <w:spacing w:line="240" w:lineRule="auto"/>
              <w:ind w:left="-22" w:right="-14"/>
              <w:jc w:val="both"/>
              <w:rPr>
                <w:rFonts w:ascii="Browallia New" w:eastAsia="Arial Unicode MS" w:hAnsi="Browallia New" w:cs="Browallia New"/>
                <w:spacing w:val="-4"/>
                <w:sz w:val="23"/>
                <w:szCs w:val="23"/>
              </w:rPr>
            </w:pPr>
          </w:p>
        </w:tc>
      </w:tr>
      <w:tr w:rsidR="00A438D7" w:rsidRPr="0034418D" w14:paraId="56B78E10" w14:textId="77777777" w:rsidTr="0034418D">
        <w:tc>
          <w:tcPr>
            <w:tcW w:w="3402" w:type="dxa"/>
            <w:vAlign w:val="bottom"/>
          </w:tcPr>
          <w:p w14:paraId="56D406DE" w14:textId="77777777" w:rsidR="00A438D7" w:rsidRPr="0034418D" w:rsidRDefault="00A438D7" w:rsidP="001C2892">
            <w:pPr>
              <w:spacing w:line="240" w:lineRule="auto"/>
              <w:rPr>
                <w:rFonts w:ascii="Browallia New" w:eastAsia="Arial Unicode MS" w:hAnsi="Browallia New" w:cs="Browallia New"/>
                <w:sz w:val="23"/>
                <w:szCs w:val="23"/>
                <w:cs/>
              </w:rPr>
            </w:pPr>
            <w:r w:rsidRPr="0034418D">
              <w:rPr>
                <w:rFonts w:ascii="Browallia New" w:eastAsia="Arial Unicode MS" w:hAnsi="Browallia New" w:cs="Browallia New"/>
                <w:b/>
                <w:bCs/>
                <w:sz w:val="23"/>
                <w:szCs w:val="23"/>
                <w:cs/>
              </w:rPr>
              <w:t>บริษัทย่อยที่ดำเนินธุรกิจ</w:t>
            </w:r>
          </w:p>
        </w:tc>
        <w:tc>
          <w:tcPr>
            <w:tcW w:w="1104" w:type="dxa"/>
          </w:tcPr>
          <w:p w14:paraId="1F18582E" w14:textId="77777777" w:rsidR="00A438D7" w:rsidRPr="0034418D" w:rsidRDefault="00A438D7" w:rsidP="0034418D">
            <w:pPr>
              <w:tabs>
                <w:tab w:val="clear" w:pos="227"/>
                <w:tab w:val="clear" w:pos="454"/>
                <w:tab w:val="clear" w:pos="680"/>
                <w:tab w:val="clear" w:pos="907"/>
                <w:tab w:val="decimal" w:pos="936"/>
              </w:tabs>
              <w:spacing w:line="240" w:lineRule="auto"/>
              <w:ind w:left="-22" w:right="-14" w:hanging="67"/>
              <w:jc w:val="center"/>
              <w:rPr>
                <w:rFonts w:ascii="Browallia New" w:eastAsia="Arial Unicode MS" w:hAnsi="Browallia New" w:cs="Browallia New"/>
                <w:spacing w:val="-4"/>
                <w:sz w:val="23"/>
                <w:szCs w:val="23"/>
              </w:rPr>
            </w:pPr>
          </w:p>
        </w:tc>
        <w:tc>
          <w:tcPr>
            <w:tcW w:w="1077" w:type="dxa"/>
          </w:tcPr>
          <w:p w14:paraId="03FB94E9" w14:textId="77777777" w:rsidR="00A438D7" w:rsidRPr="0034418D" w:rsidRDefault="00A438D7" w:rsidP="0034418D">
            <w:pPr>
              <w:tabs>
                <w:tab w:val="clear" w:pos="227"/>
                <w:tab w:val="clear" w:pos="454"/>
                <w:tab w:val="clear" w:pos="680"/>
                <w:tab w:val="clear" w:pos="907"/>
                <w:tab w:val="left" w:pos="728"/>
                <w:tab w:val="decimal" w:pos="936"/>
              </w:tabs>
              <w:spacing w:line="240" w:lineRule="auto"/>
              <w:ind w:left="-22" w:right="-14" w:hanging="122"/>
              <w:jc w:val="center"/>
              <w:rPr>
                <w:rFonts w:ascii="Browallia New" w:eastAsia="Arial Unicode MS" w:hAnsi="Browallia New" w:cs="Browallia New"/>
                <w:spacing w:val="-4"/>
                <w:sz w:val="23"/>
                <w:szCs w:val="23"/>
              </w:rPr>
            </w:pPr>
          </w:p>
        </w:tc>
        <w:tc>
          <w:tcPr>
            <w:tcW w:w="1020" w:type="dxa"/>
            <w:tcBorders>
              <w:top w:val="nil"/>
              <w:left w:val="nil"/>
              <w:bottom w:val="nil"/>
              <w:right w:val="nil"/>
            </w:tcBorders>
            <w:vAlign w:val="bottom"/>
          </w:tcPr>
          <w:p w14:paraId="658C6AF6" w14:textId="77777777" w:rsidR="00A438D7" w:rsidRPr="0034418D" w:rsidRDefault="00A438D7" w:rsidP="0034418D">
            <w:pPr>
              <w:tabs>
                <w:tab w:val="decimal" w:pos="936"/>
              </w:tabs>
              <w:spacing w:line="240" w:lineRule="auto"/>
              <w:ind w:left="-22" w:right="-14"/>
              <w:jc w:val="right"/>
              <w:rPr>
                <w:rFonts w:ascii="Browallia New" w:eastAsia="Arial Unicode MS" w:hAnsi="Browallia New" w:cs="Browallia New"/>
                <w:spacing w:val="-4"/>
                <w:sz w:val="23"/>
                <w:szCs w:val="23"/>
              </w:rPr>
            </w:pPr>
          </w:p>
        </w:tc>
        <w:tc>
          <w:tcPr>
            <w:tcW w:w="1021" w:type="dxa"/>
            <w:vAlign w:val="bottom"/>
          </w:tcPr>
          <w:p w14:paraId="56F041AC" w14:textId="77777777" w:rsidR="00A438D7" w:rsidRPr="0034418D" w:rsidRDefault="00A438D7" w:rsidP="0034418D">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0" w:type="dxa"/>
            <w:tcBorders>
              <w:top w:val="nil"/>
              <w:left w:val="nil"/>
              <w:bottom w:val="nil"/>
              <w:right w:val="nil"/>
            </w:tcBorders>
            <w:vAlign w:val="bottom"/>
          </w:tcPr>
          <w:p w14:paraId="5A144950" w14:textId="77777777" w:rsidR="00A438D7" w:rsidRPr="0034418D" w:rsidRDefault="00A438D7" w:rsidP="0034418D">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1" w:type="dxa"/>
            <w:vAlign w:val="bottom"/>
          </w:tcPr>
          <w:p w14:paraId="574D5622" w14:textId="77777777" w:rsidR="00A438D7" w:rsidRPr="0034418D" w:rsidRDefault="00A438D7" w:rsidP="0034418D">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72" w:type="dxa"/>
            <w:tcBorders>
              <w:top w:val="nil"/>
              <w:left w:val="nil"/>
              <w:bottom w:val="nil"/>
              <w:right w:val="nil"/>
            </w:tcBorders>
            <w:vAlign w:val="center"/>
          </w:tcPr>
          <w:p w14:paraId="4CEE288C" w14:textId="77777777" w:rsidR="00A438D7" w:rsidRPr="0034418D" w:rsidRDefault="00A438D7" w:rsidP="0034418D">
            <w:pPr>
              <w:tabs>
                <w:tab w:val="decimal" w:pos="1066"/>
              </w:tabs>
              <w:spacing w:line="240" w:lineRule="auto"/>
              <w:ind w:left="-22" w:right="-14"/>
              <w:jc w:val="right"/>
              <w:rPr>
                <w:rFonts w:ascii="Browallia New" w:eastAsia="Arial Unicode MS" w:hAnsi="Browallia New" w:cs="Browallia New"/>
                <w:spacing w:val="-4"/>
                <w:sz w:val="23"/>
                <w:szCs w:val="23"/>
                <w:lang w:val="en-GB"/>
              </w:rPr>
            </w:pPr>
          </w:p>
        </w:tc>
        <w:tc>
          <w:tcPr>
            <w:tcW w:w="1091" w:type="dxa"/>
            <w:vAlign w:val="center"/>
          </w:tcPr>
          <w:p w14:paraId="679666A9" w14:textId="77777777" w:rsidR="00A438D7" w:rsidRPr="0034418D" w:rsidRDefault="00A438D7" w:rsidP="0034418D">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126" w:type="dxa"/>
            <w:tcBorders>
              <w:top w:val="nil"/>
              <w:left w:val="nil"/>
              <w:bottom w:val="nil"/>
              <w:right w:val="nil"/>
            </w:tcBorders>
            <w:vAlign w:val="bottom"/>
          </w:tcPr>
          <w:p w14:paraId="0FED5F81" w14:textId="77777777" w:rsidR="00A438D7" w:rsidRPr="0034418D" w:rsidRDefault="00A438D7" w:rsidP="0034418D">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134" w:type="dxa"/>
            <w:vAlign w:val="bottom"/>
          </w:tcPr>
          <w:p w14:paraId="20757FE1" w14:textId="77777777" w:rsidR="00A438D7" w:rsidRPr="0034418D" w:rsidRDefault="00A438D7" w:rsidP="0034418D">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r>
      <w:tr w:rsidR="00032E28" w:rsidRPr="0034418D" w14:paraId="03BD2C77" w14:textId="77777777" w:rsidTr="0034418D">
        <w:trPr>
          <w:trHeight w:val="77"/>
        </w:trPr>
        <w:tc>
          <w:tcPr>
            <w:tcW w:w="3402" w:type="dxa"/>
          </w:tcPr>
          <w:p w14:paraId="416DFD47" w14:textId="0728FD25" w:rsidR="00032E28" w:rsidRPr="0034418D" w:rsidRDefault="00032E28" w:rsidP="00032E28">
            <w:pPr>
              <w:spacing w:line="240" w:lineRule="auto"/>
              <w:ind w:left="121" w:right="-198" w:hanging="121"/>
              <w:rPr>
                <w:rFonts w:ascii="Browallia New" w:eastAsia="Arial Unicode MS" w:hAnsi="Browallia New" w:cs="Browallia New"/>
                <w:color w:val="000000" w:themeColor="text1"/>
                <w:spacing w:val="-6"/>
                <w:sz w:val="23"/>
                <w:szCs w:val="23"/>
              </w:rPr>
            </w:pPr>
            <w:r w:rsidRPr="0034418D">
              <w:rPr>
                <w:rFonts w:ascii="Browallia New" w:hAnsi="Browallia New" w:cs="Browallia New"/>
                <w:color w:val="000000" w:themeColor="text1"/>
                <w:spacing w:val="-6"/>
                <w:sz w:val="23"/>
                <w:szCs w:val="23"/>
                <w:cs/>
              </w:rPr>
              <w:t xml:space="preserve">บริษัท กิฟท์ </w:t>
            </w:r>
            <w:proofErr w:type="spellStart"/>
            <w:r w:rsidRPr="0034418D">
              <w:rPr>
                <w:rFonts w:ascii="Browallia New" w:hAnsi="Browallia New" w:cs="Browallia New"/>
                <w:color w:val="000000" w:themeColor="text1"/>
                <w:spacing w:val="-6"/>
                <w:sz w:val="23"/>
                <w:szCs w:val="23"/>
                <w:cs/>
              </w:rPr>
              <w:t>ฮอสพิ</w:t>
            </w:r>
            <w:proofErr w:type="spellEnd"/>
            <w:r w:rsidRPr="0034418D">
              <w:rPr>
                <w:rFonts w:ascii="Browallia New" w:hAnsi="Browallia New" w:cs="Browallia New"/>
                <w:color w:val="000000" w:themeColor="text1"/>
                <w:spacing w:val="-6"/>
                <w:sz w:val="23"/>
                <w:szCs w:val="23"/>
                <w:cs/>
              </w:rPr>
              <w:t>ทอลลิตี้ จำกัด</w:t>
            </w:r>
          </w:p>
        </w:tc>
        <w:tc>
          <w:tcPr>
            <w:tcW w:w="1104" w:type="dxa"/>
            <w:vAlign w:val="bottom"/>
          </w:tcPr>
          <w:p w14:paraId="339A5A45" w14:textId="7B6D0FD8"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hAnsi="Browallia New" w:cs="Browallia New"/>
                <w:sz w:val="23"/>
                <w:szCs w:val="23"/>
              </w:rPr>
            </w:pPr>
            <w:r w:rsidRPr="0034418D">
              <w:rPr>
                <w:rFonts w:ascii="Browallia New" w:hAnsi="Browallia New" w:cs="Browallia New"/>
                <w:sz w:val="23"/>
                <w:szCs w:val="23"/>
              </w:rPr>
              <w:t>99.99</w:t>
            </w:r>
          </w:p>
        </w:tc>
        <w:tc>
          <w:tcPr>
            <w:tcW w:w="1077" w:type="dxa"/>
            <w:vAlign w:val="bottom"/>
          </w:tcPr>
          <w:p w14:paraId="4385DBDD" w14:textId="02A83C6A"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hAnsi="Browallia New" w:cs="Browallia New"/>
                <w:sz w:val="23"/>
                <w:szCs w:val="23"/>
              </w:rPr>
            </w:pPr>
            <w:r w:rsidRPr="0034418D">
              <w:rPr>
                <w:rFonts w:ascii="Browallia New" w:hAnsi="Browallia New" w:cs="Browallia New"/>
                <w:sz w:val="23"/>
                <w:szCs w:val="23"/>
              </w:rPr>
              <w:t>99.99</w:t>
            </w:r>
          </w:p>
        </w:tc>
        <w:tc>
          <w:tcPr>
            <w:tcW w:w="1020" w:type="dxa"/>
            <w:tcBorders>
              <w:top w:val="nil"/>
              <w:left w:val="nil"/>
              <w:bottom w:val="nil"/>
              <w:right w:val="nil"/>
            </w:tcBorders>
          </w:tcPr>
          <w:p w14:paraId="01507C1D" w14:textId="2194333E"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rPr>
            </w:pPr>
            <w:r w:rsidRPr="0034418D">
              <w:rPr>
                <w:rFonts w:ascii="Browallia New" w:hAnsi="Browallia New" w:cs="Browallia New"/>
                <w:spacing w:val="-5"/>
                <w:sz w:val="23"/>
                <w:szCs w:val="23"/>
              </w:rPr>
              <w:t>50,000</w:t>
            </w:r>
          </w:p>
        </w:tc>
        <w:tc>
          <w:tcPr>
            <w:tcW w:w="1021" w:type="dxa"/>
          </w:tcPr>
          <w:p w14:paraId="07B61B50" w14:textId="221A4B53"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rPr>
            </w:pPr>
            <w:r w:rsidRPr="0034418D">
              <w:rPr>
                <w:rFonts w:ascii="Browallia New" w:hAnsi="Browallia New" w:cs="Browallia New"/>
                <w:spacing w:val="-5"/>
                <w:sz w:val="23"/>
                <w:szCs w:val="23"/>
              </w:rPr>
              <w:t>50,000</w:t>
            </w:r>
          </w:p>
        </w:tc>
        <w:tc>
          <w:tcPr>
            <w:tcW w:w="1020" w:type="dxa"/>
            <w:tcBorders>
              <w:top w:val="nil"/>
              <w:left w:val="nil"/>
              <w:bottom w:val="nil"/>
              <w:right w:val="nil"/>
            </w:tcBorders>
            <w:vAlign w:val="bottom"/>
          </w:tcPr>
          <w:p w14:paraId="70427712" w14:textId="13272866"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rPr>
            </w:pPr>
            <w:r w:rsidRPr="0034418D">
              <w:rPr>
                <w:rFonts w:ascii="Browallia New" w:hAnsi="Browallia New" w:cs="Browallia New"/>
                <w:spacing w:val="-5"/>
                <w:sz w:val="23"/>
                <w:szCs w:val="23"/>
              </w:rPr>
              <w:t>49,798</w:t>
            </w:r>
          </w:p>
        </w:tc>
        <w:tc>
          <w:tcPr>
            <w:tcW w:w="1021" w:type="dxa"/>
            <w:vAlign w:val="bottom"/>
          </w:tcPr>
          <w:p w14:paraId="40DEDCEC" w14:textId="0C6AAF41"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rPr>
            </w:pPr>
            <w:r w:rsidRPr="0034418D">
              <w:rPr>
                <w:rFonts w:ascii="Browallia New" w:hAnsi="Browallia New" w:cs="Browallia New"/>
                <w:spacing w:val="-5"/>
                <w:sz w:val="23"/>
                <w:szCs w:val="23"/>
              </w:rPr>
              <w:t>49,798</w:t>
            </w:r>
          </w:p>
        </w:tc>
        <w:tc>
          <w:tcPr>
            <w:tcW w:w="1072" w:type="dxa"/>
            <w:tcBorders>
              <w:top w:val="nil"/>
              <w:left w:val="nil"/>
              <w:bottom w:val="nil"/>
              <w:right w:val="nil"/>
            </w:tcBorders>
            <w:vAlign w:val="bottom"/>
          </w:tcPr>
          <w:p w14:paraId="40CE10D7" w14:textId="42176846"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rPr>
            </w:pPr>
            <w:r w:rsidRPr="0034418D">
              <w:rPr>
                <w:rFonts w:ascii="Browallia New" w:hAnsi="Browallia New" w:cs="Browallia New"/>
                <w:spacing w:val="-5"/>
                <w:sz w:val="23"/>
                <w:szCs w:val="23"/>
              </w:rPr>
              <w:t>(49,798)</w:t>
            </w:r>
          </w:p>
        </w:tc>
        <w:tc>
          <w:tcPr>
            <w:tcW w:w="1091" w:type="dxa"/>
            <w:tcBorders>
              <w:top w:val="nil"/>
              <w:left w:val="nil"/>
              <w:bottom w:val="nil"/>
              <w:right w:val="nil"/>
            </w:tcBorders>
            <w:vAlign w:val="bottom"/>
          </w:tcPr>
          <w:p w14:paraId="3C68F068" w14:textId="2808E5AB"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rPr>
            </w:pPr>
            <w:r w:rsidRPr="0034418D">
              <w:rPr>
                <w:rFonts w:ascii="Browallia New" w:hAnsi="Browallia New" w:cs="Browallia New"/>
                <w:spacing w:val="-5"/>
                <w:sz w:val="23"/>
                <w:szCs w:val="23"/>
              </w:rPr>
              <w:t>(49,798)</w:t>
            </w:r>
          </w:p>
        </w:tc>
        <w:tc>
          <w:tcPr>
            <w:tcW w:w="1126" w:type="dxa"/>
            <w:tcBorders>
              <w:top w:val="nil"/>
              <w:left w:val="nil"/>
              <w:bottom w:val="nil"/>
              <w:right w:val="nil"/>
            </w:tcBorders>
            <w:vAlign w:val="bottom"/>
          </w:tcPr>
          <w:p w14:paraId="20DB99A1" w14:textId="6A4B26C9"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w:t>
            </w:r>
          </w:p>
        </w:tc>
        <w:tc>
          <w:tcPr>
            <w:tcW w:w="1134" w:type="dxa"/>
            <w:vAlign w:val="bottom"/>
          </w:tcPr>
          <w:p w14:paraId="23A172C8" w14:textId="315E6E7A"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rPr>
            </w:pPr>
            <w:r w:rsidRPr="0034418D">
              <w:rPr>
                <w:rFonts w:ascii="Browallia New" w:hAnsi="Browallia New" w:cs="Browallia New"/>
                <w:spacing w:val="-5"/>
                <w:sz w:val="23"/>
                <w:szCs w:val="23"/>
              </w:rPr>
              <w:t>-</w:t>
            </w:r>
          </w:p>
        </w:tc>
      </w:tr>
      <w:tr w:rsidR="00032E28" w:rsidRPr="0034418D" w14:paraId="11956419" w14:textId="77777777" w:rsidTr="0034418D">
        <w:trPr>
          <w:trHeight w:val="171"/>
        </w:trPr>
        <w:tc>
          <w:tcPr>
            <w:tcW w:w="3402" w:type="dxa"/>
          </w:tcPr>
          <w:p w14:paraId="69F74AFC" w14:textId="15A42B33" w:rsidR="00032E28" w:rsidRPr="0034418D" w:rsidRDefault="00032E28" w:rsidP="00032E28">
            <w:pPr>
              <w:spacing w:line="240" w:lineRule="auto"/>
              <w:ind w:left="121" w:right="-198" w:hanging="121"/>
              <w:rPr>
                <w:rFonts w:ascii="Browallia New" w:eastAsia="Arial Unicode MS" w:hAnsi="Browallia New" w:cs="Browallia New"/>
                <w:color w:val="000000" w:themeColor="text1"/>
                <w:spacing w:val="-4"/>
                <w:sz w:val="23"/>
                <w:szCs w:val="23"/>
              </w:rPr>
            </w:pPr>
            <w:r w:rsidRPr="0034418D">
              <w:rPr>
                <w:rFonts w:ascii="Browallia New" w:hAnsi="Browallia New" w:cs="Browallia New"/>
                <w:color w:val="000000" w:themeColor="text1"/>
                <w:spacing w:val="-4"/>
                <w:sz w:val="23"/>
                <w:szCs w:val="23"/>
                <w:cs/>
              </w:rPr>
              <w:t xml:space="preserve">บริษัท </w:t>
            </w:r>
            <w:proofErr w:type="spellStart"/>
            <w:r w:rsidRPr="0034418D">
              <w:rPr>
                <w:rFonts w:ascii="Browallia New" w:hAnsi="Browallia New" w:cs="Browallia New"/>
                <w:color w:val="000000" w:themeColor="text1"/>
                <w:spacing w:val="-4"/>
                <w:sz w:val="23"/>
                <w:szCs w:val="23"/>
                <w:cs/>
              </w:rPr>
              <w:t>เพ็ท</w:t>
            </w:r>
            <w:proofErr w:type="spellEnd"/>
            <w:r w:rsidRPr="0034418D">
              <w:rPr>
                <w:rFonts w:ascii="Browallia New" w:hAnsi="Browallia New" w:cs="Browallia New"/>
                <w:color w:val="000000" w:themeColor="text1"/>
                <w:spacing w:val="-4"/>
                <w:sz w:val="23"/>
                <w:szCs w:val="23"/>
                <w:cs/>
              </w:rPr>
              <w:t xml:space="preserve">ออล จำกัด </w:t>
            </w:r>
          </w:p>
        </w:tc>
        <w:tc>
          <w:tcPr>
            <w:tcW w:w="1104" w:type="dxa"/>
            <w:vAlign w:val="bottom"/>
          </w:tcPr>
          <w:p w14:paraId="4F0496B0" w14:textId="2205C71C"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hAnsi="Browallia New" w:cs="Browallia New"/>
                <w:sz w:val="23"/>
                <w:szCs w:val="23"/>
              </w:rPr>
            </w:pPr>
            <w:r w:rsidRPr="0034418D">
              <w:rPr>
                <w:rFonts w:ascii="Browallia New" w:hAnsi="Browallia New" w:cs="Browallia New"/>
                <w:sz w:val="23"/>
                <w:szCs w:val="23"/>
              </w:rPr>
              <w:t>99.98</w:t>
            </w:r>
          </w:p>
        </w:tc>
        <w:tc>
          <w:tcPr>
            <w:tcW w:w="1077" w:type="dxa"/>
            <w:vAlign w:val="bottom"/>
          </w:tcPr>
          <w:p w14:paraId="7E15C26A" w14:textId="0B224E0E"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hAnsi="Browallia New" w:cs="Browallia New"/>
                <w:sz w:val="23"/>
                <w:szCs w:val="23"/>
              </w:rPr>
            </w:pPr>
            <w:r w:rsidRPr="0034418D">
              <w:rPr>
                <w:rFonts w:ascii="Browallia New" w:hAnsi="Browallia New" w:cs="Browallia New"/>
                <w:sz w:val="23"/>
                <w:szCs w:val="23"/>
              </w:rPr>
              <w:t>99.98</w:t>
            </w:r>
          </w:p>
        </w:tc>
        <w:tc>
          <w:tcPr>
            <w:tcW w:w="1020" w:type="dxa"/>
            <w:tcBorders>
              <w:top w:val="nil"/>
              <w:left w:val="nil"/>
              <w:bottom w:val="nil"/>
              <w:right w:val="nil"/>
            </w:tcBorders>
          </w:tcPr>
          <w:p w14:paraId="23D04C9A" w14:textId="4D7E8EBD"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5,000</w:t>
            </w:r>
          </w:p>
        </w:tc>
        <w:tc>
          <w:tcPr>
            <w:tcW w:w="1021" w:type="dxa"/>
          </w:tcPr>
          <w:p w14:paraId="09177F99" w14:textId="65C8869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5,000</w:t>
            </w:r>
          </w:p>
        </w:tc>
        <w:tc>
          <w:tcPr>
            <w:tcW w:w="1020" w:type="dxa"/>
            <w:tcBorders>
              <w:top w:val="nil"/>
              <w:left w:val="nil"/>
              <w:bottom w:val="nil"/>
              <w:right w:val="nil"/>
            </w:tcBorders>
            <w:vAlign w:val="bottom"/>
          </w:tcPr>
          <w:p w14:paraId="6586C747" w14:textId="60457CE3"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5,002</w:t>
            </w:r>
          </w:p>
        </w:tc>
        <w:tc>
          <w:tcPr>
            <w:tcW w:w="1021" w:type="dxa"/>
            <w:vAlign w:val="bottom"/>
          </w:tcPr>
          <w:p w14:paraId="7E97DF8E" w14:textId="73D20F7A"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5,002</w:t>
            </w:r>
          </w:p>
        </w:tc>
        <w:tc>
          <w:tcPr>
            <w:tcW w:w="1072" w:type="dxa"/>
            <w:tcBorders>
              <w:top w:val="nil"/>
              <w:left w:val="nil"/>
              <w:bottom w:val="nil"/>
              <w:right w:val="nil"/>
            </w:tcBorders>
            <w:vAlign w:val="bottom"/>
          </w:tcPr>
          <w:p w14:paraId="236858F4" w14:textId="17082198" w:rsidR="00032E28" w:rsidRPr="0034418D" w:rsidRDefault="00032E28" w:rsidP="00032E28">
            <w:pPr>
              <w:tabs>
                <w:tab w:val="clear" w:pos="680"/>
                <w:tab w:val="left" w:pos="500"/>
                <w:tab w:val="decimal" w:pos="106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(183)</w:t>
            </w:r>
          </w:p>
        </w:tc>
        <w:tc>
          <w:tcPr>
            <w:tcW w:w="1091" w:type="dxa"/>
            <w:tcBorders>
              <w:top w:val="nil"/>
              <w:left w:val="nil"/>
              <w:bottom w:val="nil"/>
              <w:right w:val="nil"/>
            </w:tcBorders>
            <w:vAlign w:val="bottom"/>
          </w:tcPr>
          <w:p w14:paraId="7529409C" w14:textId="785F880A"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rPr>
            </w:pPr>
            <w:r w:rsidRPr="0034418D">
              <w:rPr>
                <w:rFonts w:ascii="Browallia New" w:hAnsi="Browallia New" w:cs="Browallia New"/>
                <w:spacing w:val="-5"/>
                <w:sz w:val="23"/>
                <w:szCs w:val="23"/>
              </w:rPr>
              <w:t>(183)</w:t>
            </w:r>
          </w:p>
        </w:tc>
        <w:tc>
          <w:tcPr>
            <w:tcW w:w="1126" w:type="dxa"/>
            <w:tcBorders>
              <w:top w:val="nil"/>
              <w:left w:val="nil"/>
              <w:bottom w:val="nil"/>
              <w:right w:val="nil"/>
            </w:tcBorders>
            <w:vAlign w:val="bottom"/>
          </w:tcPr>
          <w:p w14:paraId="4AA094CF" w14:textId="601BE368"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4,819</w:t>
            </w:r>
          </w:p>
        </w:tc>
        <w:tc>
          <w:tcPr>
            <w:tcW w:w="1134" w:type="dxa"/>
            <w:vAlign w:val="bottom"/>
          </w:tcPr>
          <w:p w14:paraId="0D79B806" w14:textId="0EC1013C"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4,819</w:t>
            </w:r>
          </w:p>
        </w:tc>
      </w:tr>
      <w:tr w:rsidR="00032E28" w:rsidRPr="0034418D" w14:paraId="200A166D" w14:textId="77777777" w:rsidTr="0034418D">
        <w:tc>
          <w:tcPr>
            <w:tcW w:w="3402" w:type="dxa"/>
            <w:vAlign w:val="bottom"/>
          </w:tcPr>
          <w:p w14:paraId="2B2DC31D" w14:textId="77777777" w:rsidR="00032E28" w:rsidRPr="0034418D" w:rsidRDefault="00032E28" w:rsidP="00032E28">
            <w:pPr>
              <w:spacing w:line="240" w:lineRule="auto"/>
              <w:rPr>
                <w:rFonts w:ascii="Browallia New" w:eastAsia="Arial Unicode MS" w:hAnsi="Browallia New" w:cs="Browallia New"/>
                <w:sz w:val="23"/>
                <w:szCs w:val="23"/>
                <w:cs/>
              </w:rPr>
            </w:pPr>
            <w:r w:rsidRPr="0034418D">
              <w:rPr>
                <w:rFonts w:ascii="Browallia New" w:hAnsi="Browallia New" w:cs="Browallia New"/>
                <w:spacing w:val="-5"/>
                <w:sz w:val="23"/>
                <w:szCs w:val="23"/>
                <w:cs/>
              </w:rPr>
              <w:t xml:space="preserve">บริษัท </w:t>
            </w:r>
            <w:proofErr w:type="spellStart"/>
            <w:r w:rsidRPr="0034418D">
              <w:rPr>
                <w:rFonts w:ascii="Browallia New" w:hAnsi="Browallia New" w:cs="Browallia New"/>
                <w:spacing w:val="-5"/>
                <w:sz w:val="23"/>
                <w:szCs w:val="23"/>
                <w:cs/>
              </w:rPr>
              <w:t>อะ</w:t>
            </w:r>
            <w:proofErr w:type="spellEnd"/>
            <w:r w:rsidRPr="0034418D">
              <w:rPr>
                <w:rFonts w:ascii="Browallia New" w:hAnsi="Browallia New" w:cs="Browallia New"/>
                <w:spacing w:val="-5"/>
                <w:sz w:val="23"/>
                <w:szCs w:val="23"/>
                <w:cs/>
              </w:rPr>
              <w:t>ลอตเท</w:t>
            </w:r>
            <w:proofErr w:type="spellStart"/>
            <w:r w:rsidRPr="0034418D">
              <w:rPr>
                <w:rFonts w:ascii="Browallia New" w:hAnsi="Browallia New" w:cs="Browallia New"/>
                <w:spacing w:val="-5"/>
                <w:sz w:val="23"/>
                <w:szCs w:val="23"/>
                <w:cs/>
              </w:rPr>
              <w:t>็ค</w:t>
            </w:r>
            <w:proofErr w:type="spellEnd"/>
            <w:r w:rsidRPr="0034418D">
              <w:rPr>
                <w:rFonts w:ascii="Browallia New" w:hAnsi="Browallia New" w:cs="Browallia New"/>
                <w:spacing w:val="-5"/>
                <w:sz w:val="23"/>
                <w:szCs w:val="23"/>
                <w:cs/>
              </w:rPr>
              <w:t xml:space="preserve"> จำกัด</w:t>
            </w:r>
          </w:p>
        </w:tc>
        <w:tc>
          <w:tcPr>
            <w:tcW w:w="1104" w:type="dxa"/>
            <w:vAlign w:val="bottom"/>
          </w:tcPr>
          <w:p w14:paraId="15A2F393" w14:textId="52B44E78"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hAnsi="Browallia New" w:cs="Browallia New"/>
                <w:sz w:val="23"/>
                <w:szCs w:val="23"/>
              </w:rPr>
            </w:pPr>
            <w:r w:rsidRPr="0034418D">
              <w:rPr>
                <w:rFonts w:ascii="Browallia New" w:hAnsi="Browallia New" w:cs="Browallia New"/>
                <w:sz w:val="23"/>
                <w:szCs w:val="23"/>
              </w:rPr>
              <w:t>40.00</w:t>
            </w:r>
          </w:p>
        </w:tc>
        <w:tc>
          <w:tcPr>
            <w:tcW w:w="1077" w:type="dxa"/>
            <w:vAlign w:val="bottom"/>
          </w:tcPr>
          <w:p w14:paraId="2766FF2F" w14:textId="3E19349F"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hAnsi="Browallia New" w:cs="Browallia New"/>
                <w:sz w:val="23"/>
                <w:szCs w:val="23"/>
              </w:rPr>
            </w:pPr>
            <w:r w:rsidRPr="0034418D">
              <w:rPr>
                <w:rFonts w:ascii="Browallia New" w:hAnsi="Browallia New" w:cs="Browallia New"/>
                <w:sz w:val="23"/>
                <w:szCs w:val="23"/>
              </w:rPr>
              <w:t>40.00</w:t>
            </w:r>
          </w:p>
        </w:tc>
        <w:tc>
          <w:tcPr>
            <w:tcW w:w="1020" w:type="dxa"/>
            <w:tcBorders>
              <w:top w:val="nil"/>
              <w:left w:val="nil"/>
              <w:bottom w:val="nil"/>
              <w:right w:val="nil"/>
            </w:tcBorders>
          </w:tcPr>
          <w:p w14:paraId="35586B11" w14:textId="0B36D1DD" w:rsidR="00032E28" w:rsidRPr="0034418D" w:rsidRDefault="00032E28" w:rsidP="00032E28">
            <w:pPr>
              <w:pBdr>
                <w:bottom w:val="single" w:sz="4"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195,000</w:t>
            </w:r>
          </w:p>
        </w:tc>
        <w:tc>
          <w:tcPr>
            <w:tcW w:w="1021" w:type="dxa"/>
          </w:tcPr>
          <w:p w14:paraId="1C103F79" w14:textId="58E04E15" w:rsidR="00032E28" w:rsidRPr="0034418D" w:rsidRDefault="00032E28" w:rsidP="00032E28">
            <w:pPr>
              <w:pBdr>
                <w:bottom w:val="single" w:sz="4"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195,000</w:t>
            </w:r>
          </w:p>
        </w:tc>
        <w:tc>
          <w:tcPr>
            <w:tcW w:w="1020" w:type="dxa"/>
            <w:tcBorders>
              <w:top w:val="nil"/>
              <w:left w:val="nil"/>
              <w:bottom w:val="nil"/>
              <w:right w:val="nil"/>
            </w:tcBorders>
            <w:vAlign w:val="bottom"/>
          </w:tcPr>
          <w:p w14:paraId="365FC5B2" w14:textId="64D4F444" w:rsidR="00032E28" w:rsidRPr="0034418D" w:rsidRDefault="00032E28" w:rsidP="00032E28">
            <w:pPr>
              <w:pBdr>
                <w:bottom w:val="single" w:sz="4"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625,900</w:t>
            </w:r>
          </w:p>
        </w:tc>
        <w:tc>
          <w:tcPr>
            <w:tcW w:w="1021" w:type="dxa"/>
            <w:vAlign w:val="bottom"/>
          </w:tcPr>
          <w:p w14:paraId="1330151C" w14:textId="5CA8A45E" w:rsidR="00032E28" w:rsidRPr="0034418D" w:rsidRDefault="00032E28" w:rsidP="00032E28">
            <w:pPr>
              <w:pBdr>
                <w:bottom w:val="single" w:sz="4"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625,900</w:t>
            </w:r>
          </w:p>
        </w:tc>
        <w:tc>
          <w:tcPr>
            <w:tcW w:w="1072" w:type="dxa"/>
            <w:vAlign w:val="bottom"/>
          </w:tcPr>
          <w:p w14:paraId="36A685AD" w14:textId="2DFD87BB" w:rsidR="00032E28" w:rsidRPr="0034418D" w:rsidRDefault="00032E28" w:rsidP="00032E28">
            <w:pPr>
              <w:pBdr>
                <w:bottom w:val="single" w:sz="4" w:space="1" w:color="auto"/>
              </w:pBdr>
              <w:tabs>
                <w:tab w:val="decimal" w:pos="936"/>
              </w:tabs>
              <w:spacing w:line="240" w:lineRule="auto"/>
              <w:ind w:left="-22" w:right="-14"/>
              <w:jc w:val="right"/>
              <w:rPr>
                <w:rFonts w:ascii="Browallia New" w:eastAsia="Arial Unicode MS" w:hAnsi="Browallia New" w:cs="Browallia New"/>
                <w:sz w:val="23"/>
                <w:szCs w:val="23"/>
              </w:rPr>
            </w:pPr>
            <w:r w:rsidRPr="0034418D">
              <w:rPr>
                <w:rFonts w:ascii="Browallia New" w:hAnsi="Browallia New" w:cs="Browallia New"/>
                <w:spacing w:val="-5"/>
                <w:sz w:val="23"/>
                <w:szCs w:val="23"/>
              </w:rPr>
              <w:t>-</w:t>
            </w:r>
          </w:p>
        </w:tc>
        <w:tc>
          <w:tcPr>
            <w:tcW w:w="1091" w:type="dxa"/>
            <w:vAlign w:val="bottom"/>
          </w:tcPr>
          <w:p w14:paraId="2D6301A9" w14:textId="03F2ED4F" w:rsidR="00032E28" w:rsidRPr="0034418D" w:rsidRDefault="00032E28" w:rsidP="00032E28">
            <w:pPr>
              <w:pBdr>
                <w:bottom w:val="single" w:sz="4" w:space="1" w:color="auto"/>
              </w:pBdr>
              <w:tabs>
                <w:tab w:val="decimal" w:pos="936"/>
              </w:tabs>
              <w:spacing w:line="240" w:lineRule="auto"/>
              <w:ind w:left="-22" w:right="-14"/>
              <w:jc w:val="right"/>
              <w:rPr>
                <w:rFonts w:ascii="Browallia New" w:eastAsia="Arial Unicode MS" w:hAnsi="Browallia New" w:cs="Browallia New"/>
                <w:spacing w:val="-4"/>
                <w:sz w:val="23"/>
                <w:szCs w:val="23"/>
              </w:rPr>
            </w:pPr>
            <w:r w:rsidRPr="0034418D">
              <w:rPr>
                <w:rFonts w:ascii="Browallia New" w:hAnsi="Browallia New" w:cs="Browallia New"/>
                <w:spacing w:val="-5"/>
                <w:sz w:val="23"/>
                <w:szCs w:val="23"/>
              </w:rPr>
              <w:t>-</w:t>
            </w:r>
          </w:p>
        </w:tc>
        <w:tc>
          <w:tcPr>
            <w:tcW w:w="1126" w:type="dxa"/>
            <w:tcBorders>
              <w:top w:val="nil"/>
              <w:left w:val="nil"/>
              <w:bottom w:val="nil"/>
              <w:right w:val="nil"/>
            </w:tcBorders>
            <w:vAlign w:val="bottom"/>
          </w:tcPr>
          <w:p w14:paraId="4A4372A1" w14:textId="28EFE653" w:rsidR="00032E28" w:rsidRPr="0034418D" w:rsidRDefault="00032E28" w:rsidP="00032E28">
            <w:pPr>
              <w:pBdr>
                <w:bottom w:val="single" w:sz="4"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625,900</w:t>
            </w:r>
          </w:p>
        </w:tc>
        <w:tc>
          <w:tcPr>
            <w:tcW w:w="1134" w:type="dxa"/>
            <w:vAlign w:val="bottom"/>
          </w:tcPr>
          <w:p w14:paraId="18917A36" w14:textId="1D591624" w:rsidR="00032E28" w:rsidRPr="0034418D" w:rsidRDefault="00032E28" w:rsidP="00032E28">
            <w:pPr>
              <w:pBdr>
                <w:bottom w:val="single" w:sz="4"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625,900</w:t>
            </w:r>
          </w:p>
        </w:tc>
      </w:tr>
      <w:tr w:rsidR="00032E28" w:rsidRPr="0034418D" w14:paraId="6BAD5524" w14:textId="77777777" w:rsidTr="0034418D">
        <w:tc>
          <w:tcPr>
            <w:tcW w:w="3402" w:type="dxa"/>
            <w:vAlign w:val="bottom"/>
          </w:tcPr>
          <w:p w14:paraId="3E0B1EE7" w14:textId="77777777" w:rsidR="00032E28" w:rsidRPr="0034418D" w:rsidRDefault="00032E28" w:rsidP="00032E28">
            <w:pPr>
              <w:spacing w:line="240" w:lineRule="auto"/>
              <w:rPr>
                <w:rFonts w:ascii="Browallia New" w:eastAsia="Arial Unicode MS" w:hAnsi="Browallia New" w:cs="Browallia New"/>
                <w:sz w:val="23"/>
                <w:szCs w:val="23"/>
              </w:rPr>
            </w:pPr>
            <w:r w:rsidRPr="0034418D">
              <w:rPr>
                <w:rFonts w:ascii="Browallia New" w:eastAsia="Arial Unicode MS" w:hAnsi="Browallia New" w:cs="Browallia New"/>
                <w:b/>
                <w:bCs/>
                <w:sz w:val="23"/>
                <w:szCs w:val="23"/>
                <w:cs/>
              </w:rPr>
              <w:t>รวมบริษัทย่อย</w:t>
            </w:r>
          </w:p>
        </w:tc>
        <w:tc>
          <w:tcPr>
            <w:tcW w:w="1104" w:type="dxa"/>
            <w:vAlign w:val="bottom"/>
          </w:tcPr>
          <w:p w14:paraId="4BAD4C73" w14:textId="77777777"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eastAsia="Arial Unicode MS" w:hAnsi="Browallia New" w:cs="Browallia New"/>
                <w:spacing w:val="-5"/>
                <w:sz w:val="23"/>
                <w:szCs w:val="23"/>
              </w:rPr>
            </w:pPr>
          </w:p>
        </w:tc>
        <w:tc>
          <w:tcPr>
            <w:tcW w:w="1077" w:type="dxa"/>
            <w:vAlign w:val="bottom"/>
          </w:tcPr>
          <w:p w14:paraId="525AAB06" w14:textId="77777777"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hAnsi="Browallia New" w:cs="Browallia New"/>
                <w:sz w:val="23"/>
                <w:szCs w:val="23"/>
              </w:rPr>
            </w:pPr>
          </w:p>
        </w:tc>
        <w:tc>
          <w:tcPr>
            <w:tcW w:w="1020" w:type="dxa"/>
            <w:tcBorders>
              <w:left w:val="nil"/>
              <w:right w:val="nil"/>
            </w:tcBorders>
          </w:tcPr>
          <w:p w14:paraId="7B5FD773" w14:textId="511DBFA9"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250,000</w:t>
            </w:r>
          </w:p>
        </w:tc>
        <w:tc>
          <w:tcPr>
            <w:tcW w:w="1021" w:type="dxa"/>
            <w:tcBorders>
              <w:left w:val="nil"/>
              <w:right w:val="nil"/>
            </w:tcBorders>
          </w:tcPr>
          <w:p w14:paraId="26D9418D" w14:textId="302065CE"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hAnsi="Browallia New" w:cs="Browallia New"/>
                <w:spacing w:val="-5"/>
                <w:sz w:val="23"/>
                <w:szCs w:val="23"/>
              </w:rPr>
              <w:t>250,000</w:t>
            </w:r>
          </w:p>
        </w:tc>
        <w:tc>
          <w:tcPr>
            <w:tcW w:w="1020" w:type="dxa"/>
            <w:tcBorders>
              <w:left w:val="nil"/>
              <w:right w:val="nil"/>
            </w:tcBorders>
            <w:vAlign w:val="bottom"/>
          </w:tcPr>
          <w:p w14:paraId="77B491EA" w14:textId="58ABD2CE"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680,700</w:t>
            </w:r>
          </w:p>
        </w:tc>
        <w:tc>
          <w:tcPr>
            <w:tcW w:w="1021" w:type="dxa"/>
            <w:tcBorders>
              <w:left w:val="nil"/>
              <w:right w:val="nil"/>
            </w:tcBorders>
            <w:vAlign w:val="bottom"/>
          </w:tcPr>
          <w:p w14:paraId="654EBA16" w14:textId="4CB69D76"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680,700</w:t>
            </w:r>
          </w:p>
        </w:tc>
        <w:tc>
          <w:tcPr>
            <w:tcW w:w="1072" w:type="dxa"/>
            <w:tcBorders>
              <w:left w:val="nil"/>
              <w:right w:val="nil"/>
            </w:tcBorders>
            <w:vAlign w:val="bottom"/>
          </w:tcPr>
          <w:p w14:paraId="1845D668" w14:textId="724CDDA8" w:rsidR="00032E28" w:rsidRPr="0034418D" w:rsidRDefault="00032E28" w:rsidP="00032E28">
            <w:pPr>
              <w:pBdr>
                <w:bottom w:val="single" w:sz="12" w:space="1" w:color="auto"/>
              </w:pBdr>
              <w:tabs>
                <w:tab w:val="decimal" w:pos="106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(49,981)</w:t>
            </w:r>
          </w:p>
        </w:tc>
        <w:tc>
          <w:tcPr>
            <w:tcW w:w="1091" w:type="dxa"/>
            <w:tcBorders>
              <w:left w:val="nil"/>
              <w:right w:val="nil"/>
            </w:tcBorders>
            <w:vAlign w:val="bottom"/>
          </w:tcPr>
          <w:p w14:paraId="4A3F0349" w14:textId="1986A4FA"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(49,981)</w:t>
            </w:r>
          </w:p>
        </w:tc>
        <w:tc>
          <w:tcPr>
            <w:tcW w:w="1126" w:type="dxa"/>
            <w:tcBorders>
              <w:left w:val="nil"/>
              <w:right w:val="nil"/>
            </w:tcBorders>
            <w:vAlign w:val="center"/>
          </w:tcPr>
          <w:p w14:paraId="6E6DE780" w14:textId="1663B3F4"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630,719</w:t>
            </w:r>
          </w:p>
        </w:tc>
        <w:tc>
          <w:tcPr>
            <w:tcW w:w="1134" w:type="dxa"/>
            <w:tcBorders>
              <w:left w:val="nil"/>
              <w:right w:val="nil"/>
            </w:tcBorders>
            <w:vAlign w:val="center"/>
          </w:tcPr>
          <w:p w14:paraId="09570D7E" w14:textId="7DB33785"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630,719</w:t>
            </w:r>
          </w:p>
        </w:tc>
      </w:tr>
      <w:tr w:rsidR="00032E28" w:rsidRPr="0034418D" w14:paraId="7C244713" w14:textId="77777777" w:rsidTr="0034418D">
        <w:trPr>
          <w:trHeight w:val="144"/>
        </w:trPr>
        <w:tc>
          <w:tcPr>
            <w:tcW w:w="3402" w:type="dxa"/>
            <w:vAlign w:val="bottom"/>
          </w:tcPr>
          <w:p w14:paraId="73A83305" w14:textId="77777777" w:rsidR="00032E28" w:rsidRPr="0034418D" w:rsidRDefault="00032E28" w:rsidP="00032E28">
            <w:pPr>
              <w:spacing w:line="240" w:lineRule="auto"/>
              <w:ind w:left="61"/>
              <w:rPr>
                <w:rFonts w:ascii="Browallia New" w:eastAsia="Arial Unicode MS" w:hAnsi="Browallia New" w:cs="Browallia New"/>
                <w:sz w:val="23"/>
                <w:szCs w:val="23"/>
                <w:cs/>
              </w:rPr>
            </w:pPr>
          </w:p>
        </w:tc>
        <w:tc>
          <w:tcPr>
            <w:tcW w:w="1104" w:type="dxa"/>
            <w:vAlign w:val="bottom"/>
          </w:tcPr>
          <w:p w14:paraId="16BA4B38" w14:textId="77777777"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eastAsia="Arial Unicode MS" w:hAnsi="Browallia New" w:cs="Browallia New"/>
                <w:spacing w:val="-5"/>
                <w:sz w:val="23"/>
                <w:szCs w:val="23"/>
              </w:rPr>
            </w:pPr>
          </w:p>
        </w:tc>
        <w:tc>
          <w:tcPr>
            <w:tcW w:w="1077" w:type="dxa"/>
            <w:vAlign w:val="bottom"/>
          </w:tcPr>
          <w:p w14:paraId="03E45553" w14:textId="77777777"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hAnsi="Browallia New" w:cs="Browallia New"/>
                <w:sz w:val="23"/>
                <w:szCs w:val="23"/>
              </w:rPr>
            </w:pPr>
          </w:p>
        </w:tc>
        <w:tc>
          <w:tcPr>
            <w:tcW w:w="1020" w:type="dxa"/>
            <w:tcBorders>
              <w:left w:val="nil"/>
              <w:right w:val="nil"/>
            </w:tcBorders>
            <w:vAlign w:val="bottom"/>
          </w:tcPr>
          <w:p w14:paraId="69AA0A8C"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1" w:type="dxa"/>
            <w:tcBorders>
              <w:left w:val="nil"/>
              <w:right w:val="nil"/>
            </w:tcBorders>
            <w:vAlign w:val="bottom"/>
          </w:tcPr>
          <w:p w14:paraId="3B637BF2"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0" w:type="dxa"/>
            <w:tcBorders>
              <w:left w:val="nil"/>
              <w:right w:val="nil"/>
            </w:tcBorders>
            <w:vAlign w:val="bottom"/>
          </w:tcPr>
          <w:p w14:paraId="7296B9A5"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1" w:type="dxa"/>
            <w:tcBorders>
              <w:left w:val="nil"/>
              <w:right w:val="nil"/>
            </w:tcBorders>
            <w:vAlign w:val="bottom"/>
          </w:tcPr>
          <w:p w14:paraId="1B5CDAC4"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72" w:type="dxa"/>
            <w:tcBorders>
              <w:left w:val="nil"/>
              <w:right w:val="nil"/>
            </w:tcBorders>
            <w:vAlign w:val="bottom"/>
          </w:tcPr>
          <w:p w14:paraId="5441535D" w14:textId="77777777" w:rsidR="00032E28" w:rsidRPr="0034418D" w:rsidRDefault="00032E28" w:rsidP="00032E28">
            <w:pPr>
              <w:tabs>
                <w:tab w:val="decimal" w:pos="1066"/>
              </w:tabs>
              <w:spacing w:line="240" w:lineRule="auto"/>
              <w:ind w:left="-22" w:right="-14"/>
              <w:jc w:val="right"/>
              <w:rPr>
                <w:rFonts w:ascii="Browallia New" w:eastAsia="Arial Unicode MS" w:hAnsi="Browallia New" w:cs="Browallia New"/>
                <w:spacing w:val="-4"/>
                <w:sz w:val="23"/>
                <w:szCs w:val="23"/>
                <w:lang w:val="en-GB"/>
              </w:rPr>
            </w:pPr>
          </w:p>
        </w:tc>
        <w:tc>
          <w:tcPr>
            <w:tcW w:w="1091" w:type="dxa"/>
            <w:tcBorders>
              <w:left w:val="nil"/>
              <w:right w:val="nil"/>
            </w:tcBorders>
            <w:vAlign w:val="bottom"/>
          </w:tcPr>
          <w:p w14:paraId="6927FF88"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126" w:type="dxa"/>
            <w:tcBorders>
              <w:left w:val="nil"/>
              <w:right w:val="nil"/>
            </w:tcBorders>
            <w:vAlign w:val="bottom"/>
          </w:tcPr>
          <w:p w14:paraId="3E830210"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134" w:type="dxa"/>
            <w:tcBorders>
              <w:left w:val="nil"/>
              <w:right w:val="nil"/>
            </w:tcBorders>
            <w:vAlign w:val="bottom"/>
          </w:tcPr>
          <w:p w14:paraId="42F2EABE"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r>
      <w:tr w:rsidR="00032E28" w:rsidRPr="0034418D" w14:paraId="59FCC85A" w14:textId="77777777" w:rsidTr="0034418D">
        <w:tc>
          <w:tcPr>
            <w:tcW w:w="3402" w:type="dxa"/>
          </w:tcPr>
          <w:p w14:paraId="16C78BC1" w14:textId="77777777" w:rsidR="00032E28" w:rsidRPr="0034418D" w:rsidRDefault="00032E28" w:rsidP="00032E28">
            <w:pPr>
              <w:spacing w:line="240" w:lineRule="auto"/>
              <w:rPr>
                <w:rFonts w:ascii="Browallia New" w:eastAsia="Arial Unicode MS" w:hAnsi="Browallia New" w:cs="Browallia New"/>
                <w:b/>
                <w:bCs/>
                <w:sz w:val="23"/>
                <w:szCs w:val="23"/>
                <w:cs/>
              </w:rPr>
            </w:pPr>
            <w:r w:rsidRPr="0034418D">
              <w:rPr>
                <w:rFonts w:ascii="Browallia New" w:eastAsia="Arial Unicode MS" w:hAnsi="Browallia New" w:cs="Browallia New"/>
                <w:b/>
                <w:bCs/>
                <w:sz w:val="23"/>
                <w:szCs w:val="23"/>
                <w:cs/>
              </w:rPr>
              <w:t>บริษัทย่อยทางอ้อมที่ดำเนินธุรกิจ</w:t>
            </w:r>
          </w:p>
        </w:tc>
        <w:tc>
          <w:tcPr>
            <w:tcW w:w="1104" w:type="dxa"/>
            <w:vAlign w:val="bottom"/>
          </w:tcPr>
          <w:p w14:paraId="00493BAA" w14:textId="77777777"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eastAsia="Arial Unicode MS" w:hAnsi="Browallia New" w:cs="Browallia New"/>
                <w:spacing w:val="-5"/>
                <w:sz w:val="23"/>
                <w:szCs w:val="23"/>
              </w:rPr>
            </w:pPr>
          </w:p>
        </w:tc>
        <w:tc>
          <w:tcPr>
            <w:tcW w:w="1077" w:type="dxa"/>
            <w:vAlign w:val="bottom"/>
          </w:tcPr>
          <w:p w14:paraId="1482A65A" w14:textId="77777777"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hAnsi="Browallia New" w:cs="Browallia New"/>
                <w:sz w:val="23"/>
                <w:szCs w:val="23"/>
              </w:rPr>
            </w:pPr>
          </w:p>
        </w:tc>
        <w:tc>
          <w:tcPr>
            <w:tcW w:w="1020" w:type="dxa"/>
            <w:vAlign w:val="bottom"/>
          </w:tcPr>
          <w:p w14:paraId="73348A02"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1" w:type="dxa"/>
            <w:vAlign w:val="bottom"/>
          </w:tcPr>
          <w:p w14:paraId="419F6997"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0" w:type="dxa"/>
            <w:vAlign w:val="bottom"/>
          </w:tcPr>
          <w:p w14:paraId="1BA2A372"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1" w:type="dxa"/>
            <w:vAlign w:val="bottom"/>
          </w:tcPr>
          <w:p w14:paraId="4964FADF"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72" w:type="dxa"/>
            <w:vAlign w:val="center"/>
          </w:tcPr>
          <w:p w14:paraId="41F9082A" w14:textId="77777777" w:rsidR="00032E28" w:rsidRPr="0034418D" w:rsidRDefault="00032E28" w:rsidP="00032E28">
            <w:pPr>
              <w:tabs>
                <w:tab w:val="decimal" w:pos="1066"/>
              </w:tabs>
              <w:spacing w:line="240" w:lineRule="auto"/>
              <w:ind w:left="-22" w:right="-14"/>
              <w:jc w:val="right"/>
              <w:rPr>
                <w:rFonts w:ascii="Browallia New" w:eastAsia="Arial Unicode MS" w:hAnsi="Browallia New" w:cs="Browallia New"/>
                <w:spacing w:val="-4"/>
                <w:sz w:val="23"/>
                <w:szCs w:val="23"/>
                <w:lang w:val="en-GB"/>
              </w:rPr>
            </w:pPr>
          </w:p>
        </w:tc>
        <w:tc>
          <w:tcPr>
            <w:tcW w:w="1091" w:type="dxa"/>
            <w:vAlign w:val="center"/>
          </w:tcPr>
          <w:p w14:paraId="09BB1438"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126" w:type="dxa"/>
            <w:vAlign w:val="bottom"/>
          </w:tcPr>
          <w:p w14:paraId="69035D77"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134" w:type="dxa"/>
            <w:vAlign w:val="bottom"/>
          </w:tcPr>
          <w:p w14:paraId="4125961E"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r>
      <w:tr w:rsidR="00032E28" w:rsidRPr="0034418D" w14:paraId="06F40A66" w14:textId="77777777" w:rsidTr="0034418D">
        <w:tc>
          <w:tcPr>
            <w:tcW w:w="3402" w:type="dxa"/>
            <w:vAlign w:val="bottom"/>
          </w:tcPr>
          <w:p w14:paraId="519EFB29" w14:textId="77777777" w:rsidR="00032E28" w:rsidRPr="0034418D" w:rsidRDefault="00032E28" w:rsidP="00032E28">
            <w:pPr>
              <w:spacing w:line="240" w:lineRule="auto"/>
              <w:rPr>
                <w:rFonts w:ascii="Browallia New" w:eastAsia="Arial Unicode MS" w:hAnsi="Browallia New" w:cs="Browallia New"/>
                <w:spacing w:val="-5"/>
                <w:sz w:val="23"/>
                <w:szCs w:val="23"/>
                <w:cs/>
              </w:rPr>
            </w:pPr>
            <w:r w:rsidRPr="0034418D">
              <w:rPr>
                <w:rFonts w:ascii="Browallia New" w:hAnsi="Browallia New" w:cs="Browallia New"/>
                <w:spacing w:val="-5"/>
                <w:sz w:val="23"/>
                <w:szCs w:val="23"/>
                <w:cs/>
              </w:rPr>
              <w:t>บริษัท เมลอน ไทย จํากัด</w:t>
            </w:r>
          </w:p>
        </w:tc>
        <w:tc>
          <w:tcPr>
            <w:tcW w:w="1104" w:type="dxa"/>
            <w:vAlign w:val="bottom"/>
          </w:tcPr>
          <w:p w14:paraId="5B164542" w14:textId="6A332E81"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eastAsia="Arial Unicode MS" w:hAnsi="Browallia New" w:cs="Browallia New"/>
                <w:spacing w:val="-5"/>
                <w:sz w:val="23"/>
                <w:szCs w:val="23"/>
              </w:rPr>
            </w:pPr>
            <w:r w:rsidRPr="0034418D">
              <w:rPr>
                <w:rFonts w:ascii="Browallia New" w:hAnsi="Browallia New" w:cs="Browallia New"/>
                <w:sz w:val="23"/>
                <w:szCs w:val="23"/>
              </w:rPr>
              <w:t>99.99*</w:t>
            </w:r>
          </w:p>
        </w:tc>
        <w:tc>
          <w:tcPr>
            <w:tcW w:w="1077" w:type="dxa"/>
            <w:vAlign w:val="bottom"/>
          </w:tcPr>
          <w:p w14:paraId="006BEE5D" w14:textId="4BD7149A" w:rsidR="00032E28" w:rsidRPr="0034418D" w:rsidRDefault="00032E28" w:rsidP="006D42C6">
            <w:pPr>
              <w:tabs>
                <w:tab w:val="clear" w:pos="227"/>
                <w:tab w:val="clear" w:pos="454"/>
                <w:tab w:val="clear" w:pos="680"/>
                <w:tab w:val="clear" w:pos="907"/>
                <w:tab w:val="left" w:pos="728"/>
                <w:tab w:val="decimal" w:pos="936"/>
              </w:tabs>
              <w:spacing w:line="240" w:lineRule="auto"/>
              <w:ind w:left="-22" w:right="-14" w:firstLine="62"/>
              <w:jc w:val="center"/>
              <w:rPr>
                <w:rFonts w:ascii="Browallia New" w:hAnsi="Browallia New" w:cs="Browallia New"/>
                <w:sz w:val="23"/>
                <w:szCs w:val="23"/>
              </w:rPr>
            </w:pPr>
            <w:r w:rsidRPr="0034418D">
              <w:rPr>
                <w:rFonts w:ascii="Browallia New" w:hAnsi="Browallia New" w:cs="Browallia New"/>
                <w:sz w:val="23"/>
                <w:szCs w:val="23"/>
              </w:rPr>
              <w:t>99.99*</w:t>
            </w:r>
          </w:p>
        </w:tc>
        <w:tc>
          <w:tcPr>
            <w:tcW w:w="1020" w:type="dxa"/>
            <w:vAlign w:val="bottom"/>
          </w:tcPr>
          <w:p w14:paraId="47A42327" w14:textId="7D4E8EF5" w:rsidR="00032E28" w:rsidRPr="0034418D" w:rsidRDefault="00032E28" w:rsidP="00032E28">
            <w:pPr>
              <w:pBdr>
                <w:bottom w:val="single" w:sz="8"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22,000</w:t>
            </w:r>
          </w:p>
        </w:tc>
        <w:tc>
          <w:tcPr>
            <w:tcW w:w="1021" w:type="dxa"/>
            <w:vAlign w:val="bottom"/>
          </w:tcPr>
          <w:p w14:paraId="7EE55FF0" w14:textId="65EE5212" w:rsidR="00032E28" w:rsidRPr="0034418D" w:rsidRDefault="00032E28" w:rsidP="00032E28">
            <w:pPr>
              <w:pBdr>
                <w:bottom w:val="single" w:sz="8"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22,000</w:t>
            </w:r>
          </w:p>
        </w:tc>
        <w:tc>
          <w:tcPr>
            <w:tcW w:w="1020" w:type="dxa"/>
            <w:vAlign w:val="bottom"/>
          </w:tcPr>
          <w:p w14:paraId="409E7E83" w14:textId="52C31D93" w:rsidR="00032E28" w:rsidRPr="0034418D" w:rsidRDefault="00032E28" w:rsidP="00032E28">
            <w:pPr>
              <w:pBdr>
                <w:bottom w:val="single" w:sz="8"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cs/>
                <w:lang w:val="en-GB"/>
              </w:rPr>
              <w:t xml:space="preserve">       </w:t>
            </w:r>
            <w:r w:rsidRPr="0034418D">
              <w:rPr>
                <w:rFonts w:ascii="Browallia New" w:eastAsia="Arial Unicode MS" w:hAnsi="Browallia New" w:cs="Browallia New"/>
                <w:spacing w:val="-4"/>
                <w:sz w:val="23"/>
                <w:szCs w:val="23"/>
                <w:lang w:val="en-GB"/>
              </w:rPr>
              <w:t>-</w:t>
            </w:r>
          </w:p>
        </w:tc>
        <w:tc>
          <w:tcPr>
            <w:tcW w:w="1021" w:type="dxa"/>
            <w:vAlign w:val="bottom"/>
          </w:tcPr>
          <w:p w14:paraId="1B68390A" w14:textId="14C3A69D" w:rsidR="00032E28" w:rsidRPr="0034418D" w:rsidRDefault="00032E28" w:rsidP="00032E28">
            <w:pPr>
              <w:pBdr>
                <w:bottom w:val="single" w:sz="8"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cs/>
                <w:lang w:val="en-GB"/>
              </w:rPr>
              <w:t xml:space="preserve">       </w:t>
            </w:r>
            <w:r w:rsidRPr="0034418D">
              <w:rPr>
                <w:rFonts w:ascii="Browallia New" w:eastAsia="Arial Unicode MS" w:hAnsi="Browallia New" w:cs="Browallia New"/>
                <w:spacing w:val="-4"/>
                <w:sz w:val="23"/>
                <w:szCs w:val="23"/>
                <w:lang w:val="en-GB"/>
              </w:rPr>
              <w:t>-</w:t>
            </w:r>
          </w:p>
        </w:tc>
        <w:tc>
          <w:tcPr>
            <w:tcW w:w="1072" w:type="dxa"/>
            <w:vAlign w:val="bottom"/>
          </w:tcPr>
          <w:p w14:paraId="0860F91F" w14:textId="09E0763D" w:rsidR="00032E28" w:rsidRPr="0034418D" w:rsidRDefault="00032E28" w:rsidP="00032E28">
            <w:pPr>
              <w:pBdr>
                <w:bottom w:val="single" w:sz="8" w:space="1" w:color="auto"/>
              </w:pBdr>
              <w:tabs>
                <w:tab w:val="decimal" w:pos="106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cs/>
                <w:lang w:val="en-GB"/>
              </w:rPr>
              <w:t xml:space="preserve">       </w:t>
            </w:r>
            <w:r w:rsidRPr="0034418D">
              <w:rPr>
                <w:rFonts w:ascii="Browallia New" w:eastAsia="Arial Unicode MS" w:hAnsi="Browallia New" w:cs="Browallia New"/>
                <w:spacing w:val="-4"/>
                <w:sz w:val="23"/>
                <w:szCs w:val="23"/>
                <w:lang w:val="en-GB"/>
              </w:rPr>
              <w:t>-</w:t>
            </w:r>
          </w:p>
        </w:tc>
        <w:tc>
          <w:tcPr>
            <w:tcW w:w="1091" w:type="dxa"/>
            <w:vAlign w:val="bottom"/>
          </w:tcPr>
          <w:p w14:paraId="0B41CE7E" w14:textId="5D73C3EA" w:rsidR="00032E28" w:rsidRPr="0034418D" w:rsidRDefault="00032E28" w:rsidP="00032E28">
            <w:pPr>
              <w:pBdr>
                <w:bottom w:val="single" w:sz="8"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cs/>
                <w:lang w:val="en-GB"/>
              </w:rPr>
              <w:t xml:space="preserve">       </w:t>
            </w:r>
            <w:r w:rsidRPr="0034418D">
              <w:rPr>
                <w:rFonts w:ascii="Browallia New" w:eastAsia="Arial Unicode MS" w:hAnsi="Browallia New" w:cs="Browallia New"/>
                <w:spacing w:val="-4"/>
                <w:sz w:val="23"/>
                <w:szCs w:val="23"/>
                <w:lang w:val="en-GB"/>
              </w:rPr>
              <w:t>-</w:t>
            </w:r>
          </w:p>
        </w:tc>
        <w:tc>
          <w:tcPr>
            <w:tcW w:w="1126" w:type="dxa"/>
            <w:vAlign w:val="bottom"/>
          </w:tcPr>
          <w:p w14:paraId="769B5C09" w14:textId="09FB5B28" w:rsidR="00032E28" w:rsidRPr="0034418D" w:rsidRDefault="00032E28" w:rsidP="00032E28">
            <w:pPr>
              <w:pBdr>
                <w:bottom w:val="single" w:sz="8"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cs/>
                <w:lang w:val="en-GB"/>
              </w:rPr>
              <w:t xml:space="preserve">       </w:t>
            </w:r>
            <w:r w:rsidRPr="0034418D">
              <w:rPr>
                <w:rFonts w:ascii="Browallia New" w:eastAsia="Arial Unicode MS" w:hAnsi="Browallia New" w:cs="Browallia New"/>
                <w:spacing w:val="-4"/>
                <w:sz w:val="23"/>
                <w:szCs w:val="23"/>
                <w:lang w:val="en-GB"/>
              </w:rPr>
              <w:t>-</w:t>
            </w:r>
          </w:p>
        </w:tc>
        <w:tc>
          <w:tcPr>
            <w:tcW w:w="1134" w:type="dxa"/>
            <w:vAlign w:val="bottom"/>
          </w:tcPr>
          <w:p w14:paraId="4126C22D" w14:textId="5F65DE5A" w:rsidR="00032E28" w:rsidRPr="0034418D" w:rsidRDefault="00032E28" w:rsidP="00032E28">
            <w:pPr>
              <w:pBdr>
                <w:bottom w:val="single" w:sz="8"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cs/>
                <w:lang w:val="en-GB"/>
              </w:rPr>
              <w:t xml:space="preserve">       </w:t>
            </w:r>
            <w:r w:rsidRPr="0034418D">
              <w:rPr>
                <w:rFonts w:ascii="Browallia New" w:eastAsia="Arial Unicode MS" w:hAnsi="Browallia New" w:cs="Browallia New"/>
                <w:spacing w:val="-4"/>
                <w:sz w:val="23"/>
                <w:szCs w:val="23"/>
                <w:lang w:val="en-GB"/>
              </w:rPr>
              <w:t>-</w:t>
            </w:r>
          </w:p>
        </w:tc>
      </w:tr>
      <w:tr w:rsidR="00032E28" w:rsidRPr="0034418D" w14:paraId="7BC612F8" w14:textId="77777777" w:rsidTr="0034418D">
        <w:tc>
          <w:tcPr>
            <w:tcW w:w="3402" w:type="dxa"/>
          </w:tcPr>
          <w:p w14:paraId="5B3F9A8F" w14:textId="6DE11BAE" w:rsidR="00032E28" w:rsidRPr="00C64731" w:rsidRDefault="00C64731" w:rsidP="00371908">
            <w:pPr>
              <w:spacing w:line="240" w:lineRule="auto"/>
              <w:ind w:left="61" w:firstLine="118"/>
              <w:rPr>
                <w:rFonts w:ascii="Browallia New" w:eastAsia="Arial Unicode MS" w:hAnsi="Browallia New" w:cs="Browallia New"/>
                <w:sz w:val="23"/>
                <w:szCs w:val="23"/>
                <w:cs/>
              </w:rPr>
            </w:pPr>
            <w:r w:rsidRPr="00C64731">
              <w:rPr>
                <w:rFonts w:ascii="Browallia New" w:eastAsia="Arial Unicode MS" w:hAnsi="Browallia New" w:cs="Browallia New" w:hint="cs"/>
                <w:sz w:val="23"/>
                <w:szCs w:val="23"/>
                <w:cs/>
              </w:rPr>
              <w:t>(</w:t>
            </w:r>
            <w:r>
              <w:rPr>
                <w:rFonts w:ascii="Browallia New" w:eastAsia="Arial Unicode MS" w:hAnsi="Browallia New" w:cs="Browallia New" w:hint="cs"/>
                <w:sz w:val="23"/>
                <w:szCs w:val="23"/>
                <w:cs/>
              </w:rPr>
              <w:t>ถือโดยบริษ</w:t>
            </w:r>
            <w:r w:rsidR="00FC063A">
              <w:rPr>
                <w:rFonts w:ascii="Browallia New" w:eastAsia="Arial Unicode MS" w:hAnsi="Browallia New" w:cs="Browallia New" w:hint="cs"/>
                <w:sz w:val="23"/>
                <w:szCs w:val="23"/>
                <w:cs/>
              </w:rPr>
              <w:t xml:space="preserve">ัท </w:t>
            </w:r>
            <w:proofErr w:type="spellStart"/>
            <w:r w:rsidR="00FC063A">
              <w:rPr>
                <w:rFonts w:ascii="Browallia New" w:eastAsia="Arial Unicode MS" w:hAnsi="Browallia New" w:cs="Browallia New" w:hint="cs"/>
                <w:sz w:val="23"/>
                <w:szCs w:val="23"/>
                <w:cs/>
              </w:rPr>
              <w:t>อะ</w:t>
            </w:r>
            <w:proofErr w:type="spellEnd"/>
            <w:r w:rsidR="00FC063A">
              <w:rPr>
                <w:rFonts w:ascii="Browallia New" w:eastAsia="Arial Unicode MS" w:hAnsi="Browallia New" w:cs="Browallia New" w:hint="cs"/>
                <w:sz w:val="23"/>
                <w:szCs w:val="23"/>
                <w:cs/>
              </w:rPr>
              <w:t>ลอต</w:t>
            </w:r>
            <w:r w:rsidR="00BF204F">
              <w:rPr>
                <w:rFonts w:ascii="Browallia New" w:eastAsia="Arial Unicode MS" w:hAnsi="Browallia New" w:cs="Browallia New" w:hint="cs"/>
                <w:sz w:val="23"/>
                <w:szCs w:val="23"/>
                <w:cs/>
              </w:rPr>
              <w:t>เท</w:t>
            </w:r>
            <w:proofErr w:type="spellStart"/>
            <w:r w:rsidR="00BF204F">
              <w:rPr>
                <w:rFonts w:ascii="Browallia New" w:eastAsia="Arial Unicode MS" w:hAnsi="Browallia New" w:cs="Browallia New" w:hint="cs"/>
                <w:sz w:val="23"/>
                <w:szCs w:val="23"/>
                <w:cs/>
              </w:rPr>
              <w:t>็ค</w:t>
            </w:r>
            <w:proofErr w:type="spellEnd"/>
            <w:r w:rsidR="00BF204F">
              <w:rPr>
                <w:rFonts w:ascii="Browallia New" w:eastAsia="Arial Unicode MS" w:hAnsi="Browallia New" w:cs="Browallia New" w:hint="cs"/>
                <w:sz w:val="23"/>
                <w:szCs w:val="23"/>
                <w:cs/>
              </w:rPr>
              <w:t xml:space="preserve"> จำกัด</w:t>
            </w:r>
            <w:r w:rsidRPr="00C64731">
              <w:rPr>
                <w:rFonts w:ascii="Browallia New" w:eastAsia="Arial Unicode MS" w:hAnsi="Browallia New" w:cs="Browallia New" w:hint="cs"/>
                <w:sz w:val="23"/>
                <w:szCs w:val="23"/>
                <w:cs/>
              </w:rPr>
              <w:t>)</w:t>
            </w:r>
          </w:p>
        </w:tc>
        <w:tc>
          <w:tcPr>
            <w:tcW w:w="1104" w:type="dxa"/>
          </w:tcPr>
          <w:p w14:paraId="32193FEF" w14:textId="77777777" w:rsidR="00032E28" w:rsidRPr="0034418D" w:rsidRDefault="00032E28" w:rsidP="00032E28">
            <w:pPr>
              <w:tabs>
                <w:tab w:val="clear" w:pos="227"/>
                <w:tab w:val="clear" w:pos="454"/>
                <w:tab w:val="clear" w:pos="680"/>
                <w:tab w:val="clear" w:pos="907"/>
                <w:tab w:val="decimal" w:pos="936"/>
              </w:tabs>
              <w:spacing w:line="240" w:lineRule="auto"/>
              <w:ind w:left="-22" w:right="-14" w:hanging="67"/>
              <w:jc w:val="center"/>
              <w:rPr>
                <w:rFonts w:ascii="Browallia New" w:eastAsia="Arial Unicode MS" w:hAnsi="Browallia New" w:cs="Browallia New"/>
                <w:spacing w:val="-4"/>
                <w:sz w:val="23"/>
                <w:szCs w:val="23"/>
                <w:lang w:val="en-GB"/>
              </w:rPr>
            </w:pPr>
          </w:p>
        </w:tc>
        <w:tc>
          <w:tcPr>
            <w:tcW w:w="1077" w:type="dxa"/>
          </w:tcPr>
          <w:p w14:paraId="0DB68174" w14:textId="77777777" w:rsidR="00032E28" w:rsidRPr="0034418D" w:rsidRDefault="00032E28" w:rsidP="00032E28">
            <w:pPr>
              <w:tabs>
                <w:tab w:val="clear" w:pos="227"/>
                <w:tab w:val="clear" w:pos="454"/>
                <w:tab w:val="clear" w:pos="680"/>
                <w:tab w:val="clear" w:pos="907"/>
                <w:tab w:val="left" w:pos="728"/>
                <w:tab w:val="decimal" w:pos="936"/>
              </w:tabs>
              <w:spacing w:line="240" w:lineRule="auto"/>
              <w:ind w:left="-22" w:right="-14" w:hanging="122"/>
              <w:jc w:val="center"/>
              <w:rPr>
                <w:rFonts w:ascii="Browallia New" w:eastAsia="Arial Unicode MS" w:hAnsi="Browallia New" w:cs="Browallia New"/>
                <w:spacing w:val="-4"/>
                <w:sz w:val="23"/>
                <w:szCs w:val="23"/>
                <w:lang w:val="en-GB"/>
              </w:rPr>
            </w:pPr>
          </w:p>
        </w:tc>
        <w:tc>
          <w:tcPr>
            <w:tcW w:w="1020" w:type="dxa"/>
            <w:vAlign w:val="bottom"/>
          </w:tcPr>
          <w:p w14:paraId="2D90F983"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1" w:type="dxa"/>
            <w:vAlign w:val="bottom"/>
          </w:tcPr>
          <w:p w14:paraId="2DC0DD2C"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0" w:type="dxa"/>
            <w:vAlign w:val="bottom"/>
          </w:tcPr>
          <w:p w14:paraId="5AF1BEDE"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1" w:type="dxa"/>
            <w:vAlign w:val="bottom"/>
          </w:tcPr>
          <w:p w14:paraId="07343B58"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72" w:type="dxa"/>
          </w:tcPr>
          <w:p w14:paraId="79D559A2" w14:textId="77777777" w:rsidR="00032E28" w:rsidRPr="0034418D" w:rsidRDefault="00032E28" w:rsidP="00032E28">
            <w:pPr>
              <w:tabs>
                <w:tab w:val="decimal" w:pos="1066"/>
              </w:tabs>
              <w:spacing w:line="240" w:lineRule="auto"/>
              <w:ind w:left="-22" w:right="-14"/>
              <w:jc w:val="right"/>
              <w:rPr>
                <w:rFonts w:ascii="Browallia New" w:eastAsia="Arial Unicode MS" w:hAnsi="Browallia New" w:cs="Browallia New"/>
                <w:spacing w:val="-4"/>
                <w:sz w:val="23"/>
                <w:szCs w:val="23"/>
                <w:lang w:val="en-GB"/>
              </w:rPr>
            </w:pPr>
          </w:p>
        </w:tc>
        <w:tc>
          <w:tcPr>
            <w:tcW w:w="1091" w:type="dxa"/>
          </w:tcPr>
          <w:p w14:paraId="08DCA4AD"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126" w:type="dxa"/>
            <w:vAlign w:val="bottom"/>
          </w:tcPr>
          <w:p w14:paraId="13A6280A"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134" w:type="dxa"/>
            <w:vAlign w:val="bottom"/>
          </w:tcPr>
          <w:p w14:paraId="685ABB08"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r>
      <w:tr w:rsidR="00032E28" w:rsidRPr="0034418D" w14:paraId="03C103C4" w14:textId="77777777" w:rsidTr="0034418D">
        <w:tc>
          <w:tcPr>
            <w:tcW w:w="3402" w:type="dxa"/>
          </w:tcPr>
          <w:p w14:paraId="78D2B7F7" w14:textId="77777777" w:rsidR="00032E28" w:rsidRPr="0034418D" w:rsidRDefault="00032E28" w:rsidP="00032E28">
            <w:pPr>
              <w:spacing w:line="240" w:lineRule="auto"/>
              <w:rPr>
                <w:rFonts w:ascii="Browallia New" w:eastAsia="Arial Unicode MS" w:hAnsi="Browallia New" w:cs="Browallia New"/>
                <w:b/>
                <w:bCs/>
                <w:sz w:val="23"/>
                <w:szCs w:val="23"/>
                <w:cs/>
              </w:rPr>
            </w:pPr>
            <w:r w:rsidRPr="0034418D">
              <w:rPr>
                <w:rFonts w:ascii="Browallia New" w:eastAsia="Arial Unicode MS" w:hAnsi="Browallia New" w:cs="Browallia New"/>
                <w:b/>
                <w:bCs/>
                <w:sz w:val="23"/>
                <w:szCs w:val="23"/>
                <w:cs/>
              </w:rPr>
              <w:t>รวมบริษัทย่อยและบริษัทย่อยทางอ้อม</w:t>
            </w:r>
          </w:p>
        </w:tc>
        <w:tc>
          <w:tcPr>
            <w:tcW w:w="1104" w:type="dxa"/>
          </w:tcPr>
          <w:p w14:paraId="46E872F2" w14:textId="77777777" w:rsidR="00032E28" w:rsidRPr="0034418D" w:rsidRDefault="00032E28" w:rsidP="00032E28">
            <w:pPr>
              <w:tabs>
                <w:tab w:val="clear" w:pos="227"/>
                <w:tab w:val="clear" w:pos="454"/>
                <w:tab w:val="clear" w:pos="680"/>
                <w:tab w:val="clear" w:pos="907"/>
                <w:tab w:val="decimal" w:pos="936"/>
              </w:tabs>
              <w:spacing w:line="240" w:lineRule="auto"/>
              <w:ind w:left="-22" w:right="-14" w:hanging="67"/>
              <w:jc w:val="center"/>
              <w:rPr>
                <w:rFonts w:ascii="Browallia New" w:eastAsia="Arial Unicode MS" w:hAnsi="Browallia New" w:cs="Browallia New"/>
                <w:spacing w:val="-4"/>
                <w:sz w:val="23"/>
                <w:szCs w:val="23"/>
                <w:lang w:val="en-GB"/>
              </w:rPr>
            </w:pPr>
          </w:p>
        </w:tc>
        <w:tc>
          <w:tcPr>
            <w:tcW w:w="1077" w:type="dxa"/>
          </w:tcPr>
          <w:p w14:paraId="5E8E7D43" w14:textId="77777777" w:rsidR="00032E28" w:rsidRPr="0034418D" w:rsidRDefault="00032E28" w:rsidP="00032E28">
            <w:pPr>
              <w:tabs>
                <w:tab w:val="clear" w:pos="227"/>
                <w:tab w:val="clear" w:pos="454"/>
                <w:tab w:val="clear" w:pos="680"/>
                <w:tab w:val="clear" w:pos="907"/>
                <w:tab w:val="left" w:pos="728"/>
                <w:tab w:val="decimal" w:pos="936"/>
              </w:tabs>
              <w:spacing w:line="240" w:lineRule="auto"/>
              <w:ind w:left="-22" w:right="-14" w:hanging="122"/>
              <w:jc w:val="center"/>
              <w:rPr>
                <w:rFonts w:ascii="Browallia New" w:eastAsia="Arial Unicode MS" w:hAnsi="Browallia New" w:cs="Browallia New"/>
                <w:spacing w:val="-4"/>
                <w:sz w:val="23"/>
                <w:szCs w:val="23"/>
                <w:lang w:val="en-GB"/>
              </w:rPr>
            </w:pPr>
          </w:p>
        </w:tc>
        <w:tc>
          <w:tcPr>
            <w:tcW w:w="1020" w:type="dxa"/>
            <w:vAlign w:val="bottom"/>
          </w:tcPr>
          <w:p w14:paraId="1B685AE5" w14:textId="49CF41AB"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272,0</w:t>
            </w:r>
            <w:r w:rsidRPr="0034418D">
              <w:rPr>
                <w:rFonts w:ascii="Browallia New" w:eastAsia="Arial Unicode MS" w:hAnsi="Browallia New" w:cs="Browallia New"/>
                <w:spacing w:val="-4"/>
                <w:sz w:val="23"/>
                <w:szCs w:val="23"/>
              </w:rPr>
              <w:t>0</w:t>
            </w:r>
            <w:r w:rsidRPr="0034418D">
              <w:rPr>
                <w:rFonts w:ascii="Browallia New" w:eastAsia="Arial Unicode MS" w:hAnsi="Browallia New" w:cs="Browallia New"/>
                <w:spacing w:val="-4"/>
                <w:sz w:val="23"/>
                <w:szCs w:val="23"/>
                <w:lang w:val="en-GB"/>
              </w:rPr>
              <w:t>0</w:t>
            </w:r>
          </w:p>
        </w:tc>
        <w:tc>
          <w:tcPr>
            <w:tcW w:w="1021" w:type="dxa"/>
            <w:vAlign w:val="bottom"/>
          </w:tcPr>
          <w:p w14:paraId="0D73B7B8" w14:textId="02CF6C43"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272,0</w:t>
            </w:r>
            <w:r w:rsidRPr="0034418D">
              <w:rPr>
                <w:rFonts w:ascii="Browallia New" w:eastAsia="Arial Unicode MS" w:hAnsi="Browallia New" w:cs="Browallia New"/>
                <w:spacing w:val="-4"/>
                <w:sz w:val="23"/>
                <w:szCs w:val="23"/>
              </w:rPr>
              <w:t>0</w:t>
            </w:r>
            <w:r w:rsidRPr="0034418D">
              <w:rPr>
                <w:rFonts w:ascii="Browallia New" w:eastAsia="Arial Unicode MS" w:hAnsi="Browallia New" w:cs="Browallia New"/>
                <w:spacing w:val="-4"/>
                <w:sz w:val="23"/>
                <w:szCs w:val="23"/>
                <w:lang w:val="en-GB"/>
              </w:rPr>
              <w:t>0</w:t>
            </w:r>
          </w:p>
        </w:tc>
        <w:tc>
          <w:tcPr>
            <w:tcW w:w="1020" w:type="dxa"/>
            <w:vAlign w:val="bottom"/>
          </w:tcPr>
          <w:p w14:paraId="2B5BCDFC" w14:textId="22526A18"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680,700</w:t>
            </w:r>
          </w:p>
        </w:tc>
        <w:tc>
          <w:tcPr>
            <w:tcW w:w="1021" w:type="dxa"/>
            <w:vAlign w:val="bottom"/>
          </w:tcPr>
          <w:p w14:paraId="7BFA029A" w14:textId="30DB9A58"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680,700</w:t>
            </w:r>
          </w:p>
        </w:tc>
        <w:tc>
          <w:tcPr>
            <w:tcW w:w="1072" w:type="dxa"/>
            <w:vAlign w:val="bottom"/>
          </w:tcPr>
          <w:p w14:paraId="4142C7C7" w14:textId="0324AD8C" w:rsidR="00032E28" w:rsidRPr="0034418D" w:rsidRDefault="00032E28" w:rsidP="00032E28">
            <w:pPr>
              <w:pBdr>
                <w:bottom w:val="single" w:sz="12" w:space="1" w:color="auto"/>
              </w:pBdr>
              <w:tabs>
                <w:tab w:val="decimal" w:pos="106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(49,981)</w:t>
            </w:r>
          </w:p>
        </w:tc>
        <w:tc>
          <w:tcPr>
            <w:tcW w:w="1091" w:type="dxa"/>
            <w:vAlign w:val="bottom"/>
          </w:tcPr>
          <w:p w14:paraId="39F7049F" w14:textId="3D2FD195"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lang w:val="en-GB"/>
              </w:rPr>
              <w:t>(49,981)</w:t>
            </w:r>
          </w:p>
        </w:tc>
        <w:tc>
          <w:tcPr>
            <w:tcW w:w="1126" w:type="dxa"/>
            <w:vAlign w:val="center"/>
          </w:tcPr>
          <w:p w14:paraId="54790DBE" w14:textId="0AE4B3E6"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rPr>
              <w:t>630,719</w:t>
            </w:r>
          </w:p>
        </w:tc>
        <w:tc>
          <w:tcPr>
            <w:tcW w:w="1134" w:type="dxa"/>
            <w:vAlign w:val="center"/>
          </w:tcPr>
          <w:p w14:paraId="431124E3" w14:textId="62101868" w:rsidR="00032E28" w:rsidRPr="0034418D" w:rsidRDefault="00032E28" w:rsidP="00032E28">
            <w:pPr>
              <w:pBdr>
                <w:bottom w:val="single" w:sz="12" w:space="1" w:color="auto"/>
              </w:pBdr>
              <w:tabs>
                <w:tab w:val="decimal" w:pos="936"/>
              </w:tabs>
              <w:spacing w:line="240" w:lineRule="auto"/>
              <w:ind w:left="-22" w:right="-14"/>
              <w:jc w:val="right"/>
              <w:rPr>
                <w:rFonts w:ascii="Browallia New" w:eastAsia="Arial Unicode MS" w:hAnsi="Browallia New" w:cs="Browallia New"/>
                <w:spacing w:val="-4"/>
                <w:sz w:val="23"/>
                <w:szCs w:val="23"/>
                <w:lang w:val="en-GB"/>
              </w:rPr>
            </w:pPr>
            <w:r w:rsidRPr="0034418D">
              <w:rPr>
                <w:rFonts w:ascii="Browallia New" w:eastAsia="Arial Unicode MS" w:hAnsi="Browallia New" w:cs="Browallia New"/>
                <w:spacing w:val="-4"/>
                <w:sz w:val="23"/>
                <w:szCs w:val="23"/>
              </w:rPr>
              <w:t>630,719</w:t>
            </w:r>
          </w:p>
        </w:tc>
      </w:tr>
      <w:tr w:rsidR="00032E28" w:rsidRPr="0034418D" w14:paraId="7CB697F2" w14:textId="77777777" w:rsidTr="0034418D">
        <w:tc>
          <w:tcPr>
            <w:tcW w:w="3402" w:type="dxa"/>
          </w:tcPr>
          <w:p w14:paraId="5AFBFB82" w14:textId="77777777" w:rsidR="00032E28" w:rsidRPr="0034418D" w:rsidRDefault="00032E28" w:rsidP="00032E28">
            <w:pPr>
              <w:spacing w:line="240" w:lineRule="auto"/>
              <w:rPr>
                <w:rFonts w:ascii="Browallia New" w:eastAsia="Arial Unicode MS" w:hAnsi="Browallia New" w:cs="Browallia New"/>
                <w:b/>
                <w:bCs/>
                <w:sz w:val="23"/>
                <w:szCs w:val="23"/>
                <w:cs/>
              </w:rPr>
            </w:pPr>
          </w:p>
        </w:tc>
        <w:tc>
          <w:tcPr>
            <w:tcW w:w="1104" w:type="dxa"/>
          </w:tcPr>
          <w:p w14:paraId="0FEC85CB" w14:textId="77777777" w:rsidR="00032E28" w:rsidRPr="0034418D" w:rsidRDefault="00032E28" w:rsidP="00032E28">
            <w:pPr>
              <w:tabs>
                <w:tab w:val="clear" w:pos="227"/>
                <w:tab w:val="clear" w:pos="454"/>
                <w:tab w:val="clear" w:pos="680"/>
                <w:tab w:val="clear" w:pos="907"/>
                <w:tab w:val="decimal" w:pos="936"/>
              </w:tabs>
              <w:spacing w:line="240" w:lineRule="auto"/>
              <w:ind w:left="-22" w:right="-14" w:hanging="67"/>
              <w:jc w:val="center"/>
              <w:rPr>
                <w:rFonts w:ascii="Browallia New" w:eastAsia="Arial Unicode MS" w:hAnsi="Browallia New" w:cs="Browallia New"/>
                <w:spacing w:val="-4"/>
                <w:sz w:val="23"/>
                <w:szCs w:val="23"/>
                <w:lang w:val="en-GB"/>
              </w:rPr>
            </w:pPr>
          </w:p>
        </w:tc>
        <w:tc>
          <w:tcPr>
            <w:tcW w:w="1077" w:type="dxa"/>
          </w:tcPr>
          <w:p w14:paraId="7FD56EDF" w14:textId="77777777" w:rsidR="00032E28" w:rsidRPr="0034418D" w:rsidRDefault="00032E28" w:rsidP="00032E28">
            <w:pPr>
              <w:tabs>
                <w:tab w:val="clear" w:pos="227"/>
                <w:tab w:val="clear" w:pos="454"/>
                <w:tab w:val="clear" w:pos="680"/>
                <w:tab w:val="clear" w:pos="907"/>
                <w:tab w:val="left" w:pos="728"/>
                <w:tab w:val="decimal" w:pos="936"/>
              </w:tabs>
              <w:spacing w:line="240" w:lineRule="auto"/>
              <w:ind w:left="-22" w:right="-14" w:hanging="122"/>
              <w:jc w:val="center"/>
              <w:rPr>
                <w:rFonts w:ascii="Browallia New" w:eastAsia="Arial Unicode MS" w:hAnsi="Browallia New" w:cs="Browallia New"/>
                <w:spacing w:val="-4"/>
                <w:sz w:val="23"/>
                <w:szCs w:val="23"/>
                <w:lang w:val="en-GB"/>
              </w:rPr>
            </w:pPr>
          </w:p>
        </w:tc>
        <w:tc>
          <w:tcPr>
            <w:tcW w:w="1020" w:type="dxa"/>
            <w:vAlign w:val="bottom"/>
          </w:tcPr>
          <w:p w14:paraId="3A0B4EB5"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1" w:type="dxa"/>
            <w:vAlign w:val="bottom"/>
          </w:tcPr>
          <w:p w14:paraId="5ED74C98"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0" w:type="dxa"/>
            <w:vAlign w:val="bottom"/>
          </w:tcPr>
          <w:p w14:paraId="04A25111"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21" w:type="dxa"/>
            <w:vAlign w:val="bottom"/>
          </w:tcPr>
          <w:p w14:paraId="620CB797"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072" w:type="dxa"/>
            <w:vAlign w:val="bottom"/>
          </w:tcPr>
          <w:p w14:paraId="1CEC0176" w14:textId="77777777" w:rsidR="00032E28" w:rsidRPr="0034418D" w:rsidRDefault="00032E28" w:rsidP="00032E28">
            <w:pPr>
              <w:tabs>
                <w:tab w:val="decimal" w:pos="1066"/>
              </w:tabs>
              <w:spacing w:line="240" w:lineRule="auto"/>
              <w:ind w:left="-22" w:right="-14"/>
              <w:jc w:val="right"/>
              <w:rPr>
                <w:rFonts w:ascii="Browallia New" w:eastAsia="Arial Unicode MS" w:hAnsi="Browallia New" w:cs="Browallia New"/>
                <w:spacing w:val="-4"/>
                <w:sz w:val="23"/>
                <w:szCs w:val="23"/>
                <w:lang w:val="en-GB"/>
              </w:rPr>
            </w:pPr>
          </w:p>
        </w:tc>
        <w:tc>
          <w:tcPr>
            <w:tcW w:w="1091" w:type="dxa"/>
            <w:vAlign w:val="bottom"/>
          </w:tcPr>
          <w:p w14:paraId="2500CB09"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126" w:type="dxa"/>
            <w:vAlign w:val="center"/>
          </w:tcPr>
          <w:p w14:paraId="2A79D078"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c>
          <w:tcPr>
            <w:tcW w:w="1134" w:type="dxa"/>
            <w:vAlign w:val="center"/>
          </w:tcPr>
          <w:p w14:paraId="1E3F47EA" w14:textId="77777777" w:rsidR="00032E28" w:rsidRPr="0034418D" w:rsidRDefault="00032E28" w:rsidP="00032E28">
            <w:pPr>
              <w:tabs>
                <w:tab w:val="decimal" w:pos="936"/>
              </w:tabs>
              <w:spacing w:line="240" w:lineRule="auto"/>
              <w:ind w:left="-22" w:right="-14"/>
              <w:jc w:val="right"/>
              <w:rPr>
                <w:rFonts w:ascii="Browallia New" w:eastAsia="Arial Unicode MS" w:hAnsi="Browallia New" w:cs="Browallia New"/>
                <w:spacing w:val="-4"/>
                <w:sz w:val="23"/>
                <w:szCs w:val="23"/>
                <w:lang w:val="en-GB"/>
              </w:rPr>
            </w:pPr>
          </w:p>
        </w:tc>
      </w:tr>
    </w:tbl>
    <w:p w14:paraId="00BC77E3" w14:textId="777910E9" w:rsidR="009E522F" w:rsidRPr="007E5657" w:rsidRDefault="009E522F" w:rsidP="00DC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9"/>
        </w:tabs>
        <w:spacing w:line="240" w:lineRule="auto"/>
        <w:rPr>
          <w:rFonts w:ascii="Browallia New" w:eastAsia="Cordia New" w:hAnsi="Browallia New" w:cs="Browallia New"/>
          <w:sz w:val="28"/>
          <w:szCs w:val="28"/>
          <w:highlight w:val="yellow"/>
          <w:cs/>
          <w:lang w:val="en-ZA" w:eastAsia="th-TH"/>
        </w:rPr>
        <w:sectPr w:rsidR="009E522F" w:rsidRPr="007E5657" w:rsidSect="000071C7">
          <w:headerReference w:type="default" r:id="rId13"/>
          <w:footerReference w:type="default" r:id="rId14"/>
          <w:pgSz w:w="16834" w:h="11909" w:orient="landscape" w:code="9"/>
          <w:pgMar w:top="2223" w:right="2268" w:bottom="1021" w:left="1281" w:header="709" w:footer="302" w:gutter="0"/>
          <w:cols w:space="720"/>
          <w:docGrid w:linePitch="245"/>
        </w:sectPr>
      </w:pPr>
    </w:p>
    <w:p w14:paraId="54C8F4AA" w14:textId="77777777" w:rsidR="004404E1" w:rsidRPr="006120AF" w:rsidRDefault="004404E1" w:rsidP="0047017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ight="-50" w:hanging="426"/>
        <w:jc w:val="thaiDistribute"/>
        <w:rPr>
          <w:rFonts w:ascii="Browallia New" w:eastAsia="Cordia New" w:hAnsi="Browallia New" w:cs="Browallia New"/>
          <w:b/>
          <w:bCs/>
          <w:color w:val="000000"/>
          <w:sz w:val="28"/>
          <w:szCs w:val="28"/>
          <w:lang w:val="en-ZA" w:eastAsia="th-TH"/>
        </w:rPr>
      </w:pPr>
      <w:r w:rsidRPr="006120AF">
        <w:rPr>
          <w:rFonts w:ascii="Browallia New" w:eastAsia="Cordia New" w:hAnsi="Browallia New" w:cs="Browallia New"/>
          <w:b/>
          <w:bCs/>
          <w:color w:val="000000"/>
          <w:sz w:val="28"/>
          <w:szCs w:val="28"/>
          <w:cs/>
          <w:lang w:eastAsia="th-TH"/>
        </w:rPr>
        <w:t>ส่วนปรับปรุงอาคารเช่าและอุปกรณ์</w:t>
      </w:r>
    </w:p>
    <w:p w14:paraId="185A7AFE" w14:textId="77777777" w:rsidR="00A7462F" w:rsidRPr="0047017A" w:rsidRDefault="00A7462F" w:rsidP="00A93DAB">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p>
    <w:p w14:paraId="4D9D36C0" w14:textId="386A9DD7" w:rsidR="00754DCB" w:rsidRPr="007E5657" w:rsidRDefault="00754DCB" w:rsidP="00754DCB">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r w:rsidRPr="007E5657">
        <w:rPr>
          <w:rFonts w:ascii="Browallia New" w:eastAsia="Cordia New" w:hAnsi="Browallia New" w:cs="Browallia New"/>
          <w:color w:val="000000"/>
          <w:sz w:val="28"/>
          <w:szCs w:val="28"/>
          <w:cs/>
          <w:lang w:eastAsia="th-TH"/>
        </w:rPr>
        <w:t xml:space="preserve">รายการเปลี่ยนแปลงของบัญชีส่วนปรับปรุงอาคารเช่าและอุปกรณ์ </w:t>
      </w:r>
      <w:r w:rsidR="008549ED" w:rsidRPr="007E5657">
        <w:rPr>
          <w:rFonts w:ascii="Browallia New" w:eastAsia="Cordia New" w:hAnsi="Browallia New" w:cs="Browallia New"/>
          <w:color w:val="000000"/>
          <w:sz w:val="28"/>
          <w:szCs w:val="28"/>
          <w:cs/>
          <w:lang w:eastAsia="th-TH"/>
        </w:rPr>
        <w:t>สำหรับงวด</w:t>
      </w:r>
      <w:r w:rsidR="000B1111">
        <w:rPr>
          <w:rFonts w:ascii="Browallia New" w:eastAsia="Cordia New" w:hAnsi="Browallia New" w:cs="Browallia New" w:hint="cs"/>
          <w:color w:val="000000"/>
          <w:sz w:val="28"/>
          <w:szCs w:val="28"/>
          <w:cs/>
          <w:lang w:eastAsia="th-TH"/>
        </w:rPr>
        <w:t>หก</w:t>
      </w:r>
      <w:r w:rsidR="008549ED" w:rsidRPr="007E5657">
        <w:rPr>
          <w:rFonts w:ascii="Browallia New" w:eastAsia="Cordia New" w:hAnsi="Browallia New" w:cs="Browallia New"/>
          <w:color w:val="000000"/>
          <w:sz w:val="28"/>
          <w:szCs w:val="28"/>
          <w:cs/>
          <w:lang w:eastAsia="th-TH"/>
        </w:rPr>
        <w:t xml:space="preserve">เดือนสิ้นสุดวันที่ </w:t>
      </w:r>
      <w:r w:rsidR="000B1111" w:rsidRPr="001F047F">
        <w:rPr>
          <w:rFonts w:ascii="Browallia New" w:hAnsi="Browallia New" w:cs="Browallia New"/>
          <w:color w:val="000000" w:themeColor="text1"/>
          <w:sz w:val="28"/>
          <w:szCs w:val="28"/>
        </w:rPr>
        <w:t xml:space="preserve">30 </w:t>
      </w:r>
      <w:r w:rsidR="000B1111" w:rsidRPr="001F047F">
        <w:rPr>
          <w:rFonts w:ascii="Browallia New" w:hAnsi="Browallia New" w:cs="Browallia New"/>
          <w:color w:val="000000" w:themeColor="text1"/>
          <w:sz w:val="28"/>
          <w:szCs w:val="28"/>
          <w:cs/>
        </w:rPr>
        <w:t>มิถุนายน</w:t>
      </w:r>
      <w:r w:rsidR="000B1111">
        <w:rPr>
          <w:rFonts w:ascii="Browallia New" w:hAnsi="Browallia New" w:cs="Browallia New" w:hint="cs"/>
          <w:color w:val="000000" w:themeColor="text1"/>
          <w:sz w:val="28"/>
          <w:szCs w:val="28"/>
          <w:cs/>
        </w:rPr>
        <w:t xml:space="preserve"> </w:t>
      </w:r>
      <w:r w:rsidR="007F74CE" w:rsidRPr="004A5833">
        <w:rPr>
          <w:rFonts w:ascii="Browallia New" w:eastAsia="Arial Unicode MS" w:hAnsi="Browallia New" w:cs="Browallia New"/>
          <w:sz w:val="28"/>
          <w:szCs w:val="28"/>
        </w:rPr>
        <w:t>2569</w:t>
      </w:r>
      <w:r w:rsidR="007F74CE" w:rsidRPr="007E5657">
        <w:rPr>
          <w:rFonts w:ascii="Browallia New" w:eastAsia="Cordia New" w:hAnsi="Browallia New" w:cs="Browallia New"/>
          <w:color w:val="000000"/>
          <w:sz w:val="28"/>
          <w:szCs w:val="28"/>
          <w:lang w:eastAsia="th-TH"/>
        </w:rPr>
        <w:t xml:space="preserve"> </w:t>
      </w:r>
      <w:r w:rsidR="008549ED"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สรุปได้ดังนี้</w:t>
      </w:r>
    </w:p>
    <w:p w14:paraId="0103EE8E" w14:textId="77777777" w:rsidR="004404E1" w:rsidRPr="007E5657" w:rsidRDefault="004404E1" w:rsidP="00F609C5">
      <w:pPr>
        <w:tabs>
          <w:tab w:val="clear" w:pos="907"/>
          <w:tab w:val="left" w:pos="1350"/>
        </w:tabs>
        <w:spacing w:line="240" w:lineRule="auto"/>
        <w:ind w:left="432" w:firstLine="706"/>
        <w:jc w:val="thaiDistribute"/>
        <w:rPr>
          <w:rFonts w:ascii="Browallia New" w:eastAsia="Cordia New" w:hAnsi="Browallia New" w:cs="Browallia New"/>
          <w:color w:val="000000"/>
          <w:sz w:val="24"/>
          <w:szCs w:val="24"/>
          <w:lang w:eastAsia="th-TH"/>
        </w:rPr>
      </w:pPr>
    </w:p>
    <w:tbl>
      <w:tblPr>
        <w:tblW w:w="9194" w:type="dxa"/>
        <w:tblInd w:w="312" w:type="dxa"/>
        <w:tblLayout w:type="fixed"/>
        <w:tblCellMar>
          <w:left w:w="28" w:type="dxa"/>
          <w:right w:w="28" w:type="dxa"/>
        </w:tblCellMar>
        <w:tblLook w:val="0000" w:firstRow="0" w:lastRow="0" w:firstColumn="0" w:lastColumn="0" w:noHBand="0" w:noVBand="0"/>
      </w:tblPr>
      <w:tblGrid>
        <w:gridCol w:w="5357"/>
        <w:gridCol w:w="1850"/>
        <w:gridCol w:w="1987"/>
      </w:tblGrid>
      <w:tr w:rsidR="00E649D6" w:rsidRPr="007F74CE" w14:paraId="6083A549" w14:textId="77777777" w:rsidTr="00916F69">
        <w:trPr>
          <w:trHeight w:val="330"/>
        </w:trPr>
        <w:tc>
          <w:tcPr>
            <w:tcW w:w="5357" w:type="dxa"/>
            <w:vAlign w:val="center"/>
          </w:tcPr>
          <w:p w14:paraId="7397CB7A" w14:textId="77777777" w:rsidR="00E649D6" w:rsidRPr="007F74CE" w:rsidRDefault="00E649D6" w:rsidP="0047017A">
            <w:pPr>
              <w:tabs>
                <w:tab w:val="left" w:pos="2160"/>
              </w:tabs>
              <w:overflowPunct w:val="0"/>
              <w:autoSpaceDE w:val="0"/>
              <w:autoSpaceDN w:val="0"/>
              <w:adjustRightInd w:val="0"/>
              <w:spacing w:line="240" w:lineRule="auto"/>
              <w:contextualSpacing/>
              <w:jc w:val="right"/>
              <w:textAlignment w:val="baseline"/>
              <w:rPr>
                <w:rFonts w:ascii="Browallia New" w:hAnsi="Browallia New" w:cs="Browallia New"/>
                <w:color w:val="000000" w:themeColor="text1"/>
                <w:sz w:val="28"/>
                <w:szCs w:val="28"/>
              </w:rPr>
            </w:pPr>
          </w:p>
        </w:tc>
        <w:tc>
          <w:tcPr>
            <w:tcW w:w="3837" w:type="dxa"/>
            <w:gridSpan w:val="2"/>
            <w:vAlign w:val="center"/>
          </w:tcPr>
          <w:p w14:paraId="2165FC10" w14:textId="1569509B" w:rsidR="00E649D6" w:rsidRPr="007F74CE" w:rsidRDefault="00E649D6" w:rsidP="0047017A">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cs/>
              </w:rPr>
            </w:pPr>
            <w:r w:rsidRPr="007F74CE">
              <w:rPr>
                <w:rFonts w:ascii="Browallia New" w:hAnsi="Browallia New" w:cs="Browallia New"/>
                <w:sz w:val="28"/>
                <w:szCs w:val="28"/>
              </w:rPr>
              <w:t>(</w:t>
            </w:r>
            <w:proofErr w:type="gramStart"/>
            <w:r w:rsidRPr="007F74CE">
              <w:rPr>
                <w:rFonts w:ascii="Browallia New" w:hAnsi="Browallia New" w:cs="Browallia New"/>
                <w:sz w:val="28"/>
                <w:szCs w:val="28"/>
                <w:cs/>
              </w:rPr>
              <w:t>หน่วย</w:t>
            </w:r>
            <w:r w:rsidR="004D2EC2">
              <w:rPr>
                <w:rFonts w:ascii="Browallia New" w:hAnsi="Browallia New" w:cs="Browallia New"/>
                <w:sz w:val="28"/>
                <w:szCs w:val="28"/>
              </w:rPr>
              <w:t xml:space="preserve"> </w:t>
            </w:r>
            <w:r w:rsidRPr="007F74CE">
              <w:rPr>
                <w:rFonts w:ascii="Browallia New" w:hAnsi="Browallia New" w:cs="Browallia New"/>
                <w:sz w:val="28"/>
                <w:szCs w:val="28"/>
              </w:rPr>
              <w:t>:</w:t>
            </w:r>
            <w:proofErr w:type="gramEnd"/>
            <w:r w:rsidRPr="007F74CE">
              <w:rPr>
                <w:rFonts w:ascii="Browallia New" w:hAnsi="Browallia New" w:cs="Browallia New"/>
                <w:sz w:val="28"/>
                <w:szCs w:val="28"/>
              </w:rPr>
              <w:t xml:space="preserve"> </w:t>
            </w:r>
            <w:r w:rsidRPr="007F74CE">
              <w:rPr>
                <w:rFonts w:ascii="Browallia New" w:hAnsi="Browallia New" w:cs="Browallia New"/>
                <w:sz w:val="28"/>
                <w:szCs w:val="28"/>
                <w:cs/>
              </w:rPr>
              <w:t>พันบาท)</w:t>
            </w:r>
          </w:p>
        </w:tc>
      </w:tr>
      <w:tr w:rsidR="00E649D6" w:rsidRPr="007F74CE" w14:paraId="06EA5284" w14:textId="77777777" w:rsidTr="00916F69">
        <w:trPr>
          <w:trHeight w:val="330"/>
        </w:trPr>
        <w:tc>
          <w:tcPr>
            <w:tcW w:w="5357" w:type="dxa"/>
            <w:vAlign w:val="center"/>
          </w:tcPr>
          <w:p w14:paraId="3568D98E" w14:textId="77777777" w:rsidR="00E649D6" w:rsidRPr="007F74CE" w:rsidRDefault="00E649D6" w:rsidP="0047017A">
            <w:pPr>
              <w:tabs>
                <w:tab w:val="left" w:pos="284"/>
                <w:tab w:val="left" w:pos="567"/>
              </w:tabs>
              <w:overflowPunct w:val="0"/>
              <w:autoSpaceDE w:val="0"/>
              <w:autoSpaceDN w:val="0"/>
              <w:adjustRightInd w:val="0"/>
              <w:spacing w:line="240" w:lineRule="auto"/>
              <w:contextualSpacing/>
              <w:jc w:val="both"/>
              <w:textAlignment w:val="baseline"/>
              <w:rPr>
                <w:rFonts w:ascii="Browallia New" w:hAnsi="Browallia New" w:cs="Browallia New"/>
                <w:color w:val="000000" w:themeColor="text1"/>
                <w:sz w:val="28"/>
                <w:szCs w:val="28"/>
                <w:lang w:val="en-ZA"/>
              </w:rPr>
            </w:pPr>
          </w:p>
        </w:tc>
        <w:tc>
          <w:tcPr>
            <w:tcW w:w="1850" w:type="dxa"/>
            <w:vAlign w:val="center"/>
          </w:tcPr>
          <w:p w14:paraId="126EF5FA" w14:textId="35391845" w:rsidR="00E649D6" w:rsidRPr="007F74CE" w:rsidRDefault="005835D2" w:rsidP="0047017A">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cs/>
              </w:rPr>
            </w:pPr>
            <w:r w:rsidRPr="007F74CE">
              <w:rPr>
                <w:rFonts w:ascii="Browallia New" w:hAnsi="Browallia New" w:cs="Browallia New"/>
                <w:sz w:val="28"/>
                <w:szCs w:val="28"/>
                <w:cs/>
              </w:rPr>
              <w:t>ข้อมูลทางการเงินรวม</w:t>
            </w:r>
          </w:p>
        </w:tc>
        <w:tc>
          <w:tcPr>
            <w:tcW w:w="1987" w:type="dxa"/>
            <w:vAlign w:val="center"/>
          </w:tcPr>
          <w:p w14:paraId="218F061D" w14:textId="358924C5" w:rsidR="00E649D6" w:rsidRPr="007F74CE" w:rsidRDefault="00B323DD" w:rsidP="0047017A">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7F74CE">
              <w:rPr>
                <w:rFonts w:ascii="Browallia New" w:hAnsi="Browallia New" w:cs="Browallia New"/>
                <w:sz w:val="28"/>
                <w:szCs w:val="28"/>
                <w:cs/>
              </w:rPr>
              <w:t>ข้อมูลทางการเงินเฉพาะบริษัท</w:t>
            </w:r>
          </w:p>
        </w:tc>
      </w:tr>
      <w:tr w:rsidR="00E649D6" w:rsidRPr="007F74CE" w14:paraId="7277542F" w14:textId="77777777" w:rsidTr="00916F69">
        <w:trPr>
          <w:trHeight w:val="330"/>
        </w:trPr>
        <w:tc>
          <w:tcPr>
            <w:tcW w:w="5357" w:type="dxa"/>
            <w:vAlign w:val="center"/>
          </w:tcPr>
          <w:p w14:paraId="666C4C78" w14:textId="39112718" w:rsidR="00E649D6" w:rsidRPr="007F74CE" w:rsidRDefault="00E649D6" w:rsidP="0047017A">
            <w:pPr>
              <w:pStyle w:val="BodyText2"/>
              <w:spacing w:line="240" w:lineRule="auto"/>
              <w:ind w:left="-18"/>
              <w:rPr>
                <w:rFonts w:ascii="Browallia New" w:hAnsi="Browallia New" w:cs="Browallia New"/>
                <w:color w:val="000000" w:themeColor="text1"/>
                <w:sz w:val="28"/>
                <w:szCs w:val="28"/>
              </w:rPr>
            </w:pPr>
          </w:p>
        </w:tc>
        <w:tc>
          <w:tcPr>
            <w:tcW w:w="1850" w:type="dxa"/>
            <w:vAlign w:val="center"/>
          </w:tcPr>
          <w:p w14:paraId="63BE9279" w14:textId="4F16CF07" w:rsidR="00E649D6" w:rsidRPr="007F74CE" w:rsidRDefault="00E649D6" w:rsidP="0047017A">
            <w:pPr>
              <w:pStyle w:val="accttwolines"/>
              <w:spacing w:after="0" w:line="240" w:lineRule="auto"/>
              <w:ind w:left="-105" w:right="102" w:firstLine="0"/>
              <w:jc w:val="right"/>
              <w:rPr>
                <w:rFonts w:ascii="Browallia New" w:hAnsi="Browallia New" w:cs="Browallia New"/>
                <w:color w:val="000000" w:themeColor="text1"/>
                <w:sz w:val="28"/>
                <w:szCs w:val="28"/>
                <w:lang w:val="en-US" w:bidi="th-TH"/>
              </w:rPr>
            </w:pPr>
          </w:p>
        </w:tc>
        <w:tc>
          <w:tcPr>
            <w:tcW w:w="1987" w:type="dxa"/>
            <w:vAlign w:val="center"/>
          </w:tcPr>
          <w:p w14:paraId="0437F9D0" w14:textId="1138E787" w:rsidR="00E649D6" w:rsidRPr="007F74CE" w:rsidRDefault="00E649D6" w:rsidP="0047017A">
            <w:pPr>
              <w:pStyle w:val="accttwolines"/>
              <w:spacing w:after="0" w:line="240" w:lineRule="auto"/>
              <w:ind w:left="-105" w:right="57" w:firstLine="0"/>
              <w:jc w:val="right"/>
              <w:rPr>
                <w:rFonts w:ascii="Browallia New" w:hAnsi="Browallia New" w:cs="Browallia New"/>
                <w:color w:val="000000" w:themeColor="text1"/>
                <w:sz w:val="28"/>
                <w:szCs w:val="28"/>
                <w:lang w:val="en-US" w:bidi="th-TH"/>
              </w:rPr>
            </w:pPr>
          </w:p>
        </w:tc>
      </w:tr>
      <w:tr w:rsidR="00E649D6" w:rsidRPr="007F74CE" w14:paraId="3124A014" w14:textId="77777777" w:rsidTr="00916F69">
        <w:trPr>
          <w:trHeight w:val="330"/>
        </w:trPr>
        <w:tc>
          <w:tcPr>
            <w:tcW w:w="5357" w:type="dxa"/>
            <w:vAlign w:val="center"/>
          </w:tcPr>
          <w:p w14:paraId="66E5950B" w14:textId="03CC2079" w:rsidR="00E649D6" w:rsidRPr="007F74CE" w:rsidRDefault="00E649D6" w:rsidP="0047017A">
            <w:pPr>
              <w:pStyle w:val="BodyText2"/>
              <w:spacing w:line="240" w:lineRule="auto"/>
              <w:ind w:left="112"/>
              <w:rPr>
                <w:rFonts w:ascii="Browallia New" w:hAnsi="Browallia New" w:cs="Browallia New"/>
                <w:color w:val="000000" w:themeColor="text1"/>
                <w:sz w:val="28"/>
                <w:szCs w:val="28"/>
                <w:cs/>
              </w:rPr>
            </w:pPr>
            <w:r w:rsidRPr="007F74CE">
              <w:rPr>
                <w:rFonts w:ascii="Browallia New" w:hAnsi="Browallia New" w:cs="Browallia New"/>
                <w:color w:val="000000" w:themeColor="text1"/>
                <w:sz w:val="28"/>
                <w:szCs w:val="28"/>
                <w:cs/>
              </w:rPr>
              <w:t>มูลค่าสุทธิตามบัญชี ณ วันที่</w:t>
            </w:r>
            <w:r w:rsidRPr="007F74CE">
              <w:rPr>
                <w:rFonts w:ascii="Browallia New" w:hAnsi="Browallia New" w:cs="Browallia New"/>
                <w:color w:val="000000" w:themeColor="text1"/>
                <w:sz w:val="28"/>
                <w:szCs w:val="28"/>
                <w:lang w:val="en-ZA"/>
              </w:rPr>
              <w:t xml:space="preserve"> 1</w:t>
            </w:r>
            <w:r w:rsidRPr="007F74CE">
              <w:rPr>
                <w:rFonts w:ascii="Browallia New" w:hAnsi="Browallia New" w:cs="Browallia New"/>
                <w:color w:val="000000" w:themeColor="text1"/>
                <w:sz w:val="28"/>
                <w:szCs w:val="28"/>
                <w:cs/>
              </w:rPr>
              <w:t xml:space="preserve"> มกราคม</w:t>
            </w:r>
            <w:r w:rsidRPr="007F74CE">
              <w:rPr>
                <w:rFonts w:ascii="Browallia New" w:hAnsi="Browallia New" w:cs="Browallia New"/>
                <w:color w:val="000000" w:themeColor="text1"/>
                <w:sz w:val="28"/>
                <w:szCs w:val="28"/>
                <w:lang w:val="en-ZA"/>
              </w:rPr>
              <w:t xml:space="preserve"> 256</w:t>
            </w:r>
            <w:r w:rsidR="00916F69">
              <w:rPr>
                <w:rFonts w:ascii="Browallia New" w:hAnsi="Browallia New" w:cs="Browallia New"/>
                <w:color w:val="000000" w:themeColor="text1"/>
                <w:sz w:val="28"/>
                <w:szCs w:val="28"/>
                <w:lang w:val="en-US"/>
              </w:rPr>
              <w:t>9</w:t>
            </w:r>
          </w:p>
        </w:tc>
        <w:tc>
          <w:tcPr>
            <w:tcW w:w="1850" w:type="dxa"/>
            <w:vAlign w:val="center"/>
          </w:tcPr>
          <w:p w14:paraId="1093BE83" w14:textId="5D27AE72" w:rsidR="00E649D6" w:rsidRPr="007F74CE" w:rsidRDefault="006D485D"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sidRPr="006D485D">
              <w:rPr>
                <w:rFonts w:ascii="Browallia New" w:hAnsi="Browallia New" w:cs="Browallia New"/>
                <w:sz w:val="28"/>
                <w:szCs w:val="28"/>
              </w:rPr>
              <w:t>70,621</w:t>
            </w:r>
          </w:p>
        </w:tc>
        <w:tc>
          <w:tcPr>
            <w:tcW w:w="1987" w:type="dxa"/>
            <w:vAlign w:val="center"/>
          </w:tcPr>
          <w:p w14:paraId="1A119F9A" w14:textId="594F0870" w:rsidR="00E649D6" w:rsidRPr="007F74CE" w:rsidRDefault="000A0AFF"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sidRPr="000A0AFF">
              <w:rPr>
                <w:rFonts w:ascii="Browallia New" w:hAnsi="Browallia New" w:cs="Browallia New"/>
                <w:sz w:val="28"/>
                <w:szCs w:val="28"/>
              </w:rPr>
              <w:t>16,814</w:t>
            </w:r>
          </w:p>
        </w:tc>
      </w:tr>
      <w:tr w:rsidR="00E649D6" w:rsidRPr="007F74CE" w14:paraId="5FB4B050" w14:textId="77777777" w:rsidTr="00916F69">
        <w:trPr>
          <w:trHeight w:val="330"/>
        </w:trPr>
        <w:tc>
          <w:tcPr>
            <w:tcW w:w="5357" w:type="dxa"/>
            <w:vAlign w:val="center"/>
          </w:tcPr>
          <w:p w14:paraId="1565396F" w14:textId="77777777" w:rsidR="00E649D6" w:rsidRPr="007F74CE" w:rsidRDefault="00E649D6" w:rsidP="0047017A">
            <w:pPr>
              <w:pStyle w:val="BodyText2"/>
              <w:spacing w:line="240" w:lineRule="auto"/>
              <w:ind w:left="112"/>
              <w:rPr>
                <w:rFonts w:ascii="Browallia New" w:hAnsi="Browallia New" w:cs="Browallia New"/>
                <w:color w:val="000000" w:themeColor="text1"/>
                <w:sz w:val="28"/>
                <w:szCs w:val="28"/>
              </w:rPr>
            </w:pPr>
            <w:r w:rsidRPr="007F74CE">
              <w:rPr>
                <w:rFonts w:ascii="Browallia New" w:hAnsi="Browallia New" w:cs="Browallia New"/>
                <w:color w:val="000000" w:themeColor="text1"/>
                <w:sz w:val="28"/>
                <w:szCs w:val="28"/>
                <w:cs/>
              </w:rPr>
              <w:t xml:space="preserve">ซื้อเพิ่มระหว่างงวด </w:t>
            </w:r>
            <w:r w:rsidRPr="007F74CE">
              <w:rPr>
                <w:rFonts w:ascii="Browallia New" w:hAnsi="Browallia New" w:cs="Browallia New"/>
                <w:color w:val="000000" w:themeColor="text1"/>
                <w:sz w:val="28"/>
                <w:szCs w:val="28"/>
              </w:rPr>
              <w:t xml:space="preserve">- </w:t>
            </w:r>
            <w:r w:rsidRPr="007F74CE">
              <w:rPr>
                <w:rFonts w:ascii="Browallia New" w:hAnsi="Browallia New" w:cs="Browallia New"/>
                <w:color w:val="000000" w:themeColor="text1"/>
                <w:sz w:val="28"/>
                <w:szCs w:val="28"/>
                <w:cs/>
              </w:rPr>
              <w:t>ราคาทุน</w:t>
            </w:r>
          </w:p>
        </w:tc>
        <w:tc>
          <w:tcPr>
            <w:tcW w:w="1850" w:type="dxa"/>
            <w:vAlign w:val="center"/>
          </w:tcPr>
          <w:p w14:paraId="67591331" w14:textId="669DCE36" w:rsidR="00E649D6" w:rsidRPr="007F74CE" w:rsidRDefault="00004B52"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12,684</w:t>
            </w:r>
          </w:p>
        </w:tc>
        <w:tc>
          <w:tcPr>
            <w:tcW w:w="1987" w:type="dxa"/>
            <w:vAlign w:val="center"/>
          </w:tcPr>
          <w:p w14:paraId="0678B497" w14:textId="061A8401" w:rsidR="00E649D6" w:rsidRPr="007F74CE" w:rsidRDefault="003F0B4A"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9E068A" w:rsidRPr="007F74CE" w14:paraId="4B13F0A7" w14:textId="77777777" w:rsidTr="00916F69">
        <w:trPr>
          <w:trHeight w:val="330"/>
        </w:trPr>
        <w:tc>
          <w:tcPr>
            <w:tcW w:w="5357" w:type="dxa"/>
            <w:vAlign w:val="center"/>
          </w:tcPr>
          <w:p w14:paraId="31DCD464" w14:textId="77777777" w:rsidR="009E068A" w:rsidRPr="007F74CE" w:rsidRDefault="009E068A" w:rsidP="0047017A">
            <w:pPr>
              <w:pStyle w:val="BodyText2"/>
              <w:spacing w:line="240" w:lineRule="auto"/>
              <w:ind w:left="112"/>
              <w:rPr>
                <w:rFonts w:ascii="Browallia New" w:hAnsi="Browallia New" w:cs="Browallia New"/>
                <w:color w:val="000000" w:themeColor="text1"/>
                <w:sz w:val="28"/>
                <w:szCs w:val="28"/>
                <w:cs/>
              </w:rPr>
            </w:pPr>
            <w:r w:rsidRPr="007F74CE">
              <w:rPr>
                <w:rFonts w:ascii="Browallia New" w:hAnsi="Browallia New" w:cs="Browallia New"/>
                <w:color w:val="000000" w:themeColor="text1"/>
                <w:sz w:val="28"/>
                <w:szCs w:val="28"/>
                <w:cs/>
              </w:rPr>
              <w:t>ค่าเสื่อมราคาสำหรับงวด</w:t>
            </w:r>
          </w:p>
        </w:tc>
        <w:tc>
          <w:tcPr>
            <w:tcW w:w="1850" w:type="dxa"/>
            <w:vAlign w:val="center"/>
          </w:tcPr>
          <w:p w14:paraId="7FCCC64F" w14:textId="387B8F86" w:rsidR="009E068A" w:rsidRPr="007F74CE" w:rsidRDefault="00ED741D"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(6,102)</w:t>
            </w:r>
          </w:p>
        </w:tc>
        <w:tc>
          <w:tcPr>
            <w:tcW w:w="1987" w:type="dxa"/>
            <w:vAlign w:val="center"/>
          </w:tcPr>
          <w:p w14:paraId="60EEFAAF" w14:textId="62D15E67" w:rsidR="009E068A" w:rsidRPr="007F74CE" w:rsidRDefault="00B02EFD"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(55</w:t>
            </w:r>
            <w:r w:rsidR="00694857">
              <w:rPr>
                <w:rFonts w:ascii="Browallia New" w:hAnsi="Browallia New" w:cs="Browallia New"/>
                <w:sz w:val="28"/>
                <w:szCs w:val="28"/>
              </w:rPr>
              <w:t>6</w:t>
            </w:r>
            <w:r>
              <w:rPr>
                <w:rFonts w:ascii="Browallia New" w:hAnsi="Browallia New" w:cs="Browallia New"/>
                <w:sz w:val="28"/>
                <w:szCs w:val="28"/>
              </w:rPr>
              <w:t>)</w:t>
            </w:r>
          </w:p>
        </w:tc>
      </w:tr>
      <w:tr w:rsidR="006E06E9" w:rsidRPr="007F74CE" w14:paraId="62EB5C4C" w14:textId="77777777">
        <w:trPr>
          <w:trHeight w:val="330"/>
        </w:trPr>
        <w:tc>
          <w:tcPr>
            <w:tcW w:w="5357" w:type="dxa"/>
            <w:vAlign w:val="center"/>
          </w:tcPr>
          <w:p w14:paraId="1EF2CCA2" w14:textId="5D442E3D" w:rsidR="006E06E9" w:rsidRPr="007F74CE" w:rsidRDefault="00ED741D" w:rsidP="0047017A">
            <w:pPr>
              <w:pStyle w:val="BodyText2"/>
              <w:spacing w:line="240" w:lineRule="auto"/>
              <w:ind w:left="112"/>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lang w:val="en-US"/>
              </w:rPr>
              <w:t>จำหน่าย</w:t>
            </w:r>
            <w:r>
              <w:rPr>
                <w:rFonts w:ascii="Browallia New" w:hAnsi="Browallia New" w:cs="Browallia New"/>
                <w:color w:val="000000" w:themeColor="text1"/>
                <w:sz w:val="28"/>
                <w:szCs w:val="28"/>
                <w:lang w:val="en-US"/>
              </w:rPr>
              <w:t>/</w:t>
            </w:r>
            <w:r w:rsidR="00C00F95" w:rsidRPr="00C00F95">
              <w:rPr>
                <w:rFonts w:ascii="Browallia New" w:hAnsi="Browallia New" w:cs="Browallia New"/>
                <w:color w:val="000000" w:themeColor="text1"/>
                <w:sz w:val="28"/>
                <w:szCs w:val="28"/>
                <w:cs/>
              </w:rPr>
              <w:t>ตัดจำหน่ายระหว่างงวด</w:t>
            </w:r>
          </w:p>
        </w:tc>
        <w:tc>
          <w:tcPr>
            <w:tcW w:w="1850" w:type="dxa"/>
          </w:tcPr>
          <w:p w14:paraId="63A11C2B" w14:textId="7CB34A49" w:rsidR="006E06E9" w:rsidRPr="00BE2922" w:rsidRDefault="00ED741D"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w:t>
            </w:r>
            <w:r w:rsidR="00230960">
              <w:rPr>
                <w:rFonts w:ascii="Browallia New" w:hAnsi="Browallia New" w:cs="Browallia New"/>
                <w:sz w:val="28"/>
                <w:szCs w:val="28"/>
              </w:rPr>
              <w:t>3,431</w:t>
            </w:r>
            <w:r>
              <w:rPr>
                <w:rFonts w:ascii="Browallia New" w:hAnsi="Browallia New" w:cs="Browallia New"/>
                <w:sz w:val="28"/>
                <w:szCs w:val="28"/>
              </w:rPr>
              <w:t>)</w:t>
            </w:r>
          </w:p>
        </w:tc>
        <w:tc>
          <w:tcPr>
            <w:tcW w:w="1987" w:type="dxa"/>
            <w:vAlign w:val="center"/>
          </w:tcPr>
          <w:p w14:paraId="36C29C1A" w14:textId="4246D09D" w:rsidR="006E06E9" w:rsidRDefault="003F0B4A" w:rsidP="0047017A">
            <w:pP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3E43EE" w:rsidRPr="007F74CE" w14:paraId="19971F32" w14:textId="77777777">
        <w:trPr>
          <w:trHeight w:val="330"/>
        </w:trPr>
        <w:tc>
          <w:tcPr>
            <w:tcW w:w="5357" w:type="dxa"/>
            <w:vAlign w:val="center"/>
          </w:tcPr>
          <w:p w14:paraId="19BDAE14" w14:textId="029AF7F9" w:rsidR="003E43EE" w:rsidRPr="007F74CE" w:rsidRDefault="006E06E9" w:rsidP="0047017A">
            <w:pPr>
              <w:pStyle w:val="BodyText2"/>
              <w:spacing w:line="240" w:lineRule="auto"/>
              <w:ind w:left="112"/>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กลับรายการ</w:t>
            </w:r>
            <w:r w:rsidR="003E43EE" w:rsidRPr="007F74CE">
              <w:rPr>
                <w:rFonts w:ascii="Browallia New" w:hAnsi="Browallia New" w:cs="Browallia New"/>
                <w:color w:val="000000" w:themeColor="text1"/>
                <w:sz w:val="28"/>
                <w:szCs w:val="28"/>
                <w:cs/>
              </w:rPr>
              <w:t>ค่าเผื่อการด้อยค่า</w:t>
            </w:r>
          </w:p>
        </w:tc>
        <w:tc>
          <w:tcPr>
            <w:tcW w:w="1850" w:type="dxa"/>
          </w:tcPr>
          <w:p w14:paraId="1CCBE539" w14:textId="01F11296" w:rsidR="003E43EE" w:rsidRPr="007F74CE" w:rsidRDefault="00ED741D" w:rsidP="0047017A">
            <w:pPr>
              <w:pBdr>
                <w:bottom w:val="single" w:sz="4"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1,361</w:t>
            </w:r>
          </w:p>
        </w:tc>
        <w:tc>
          <w:tcPr>
            <w:tcW w:w="1987" w:type="dxa"/>
            <w:vAlign w:val="center"/>
          </w:tcPr>
          <w:p w14:paraId="552578C6" w14:textId="31BDDDFE" w:rsidR="003E43EE" w:rsidRPr="007F74CE" w:rsidRDefault="003F0B4A" w:rsidP="0047017A">
            <w:pPr>
              <w:pBdr>
                <w:bottom w:val="single" w:sz="4"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E649D6" w:rsidRPr="007F74CE" w14:paraId="5C22FC04" w14:textId="77777777" w:rsidTr="00916F69">
        <w:trPr>
          <w:trHeight w:val="330"/>
        </w:trPr>
        <w:tc>
          <w:tcPr>
            <w:tcW w:w="5357" w:type="dxa"/>
            <w:vAlign w:val="center"/>
          </w:tcPr>
          <w:p w14:paraId="716526C3" w14:textId="590C5877" w:rsidR="00E649D6" w:rsidRPr="007F74CE" w:rsidRDefault="00E649D6" w:rsidP="0047017A">
            <w:pPr>
              <w:pStyle w:val="BodyText2"/>
              <w:spacing w:line="240" w:lineRule="auto"/>
              <w:ind w:left="112"/>
              <w:rPr>
                <w:rFonts w:ascii="Browallia New" w:hAnsi="Browallia New" w:cs="Browallia New"/>
                <w:color w:val="000000" w:themeColor="text1"/>
                <w:sz w:val="28"/>
                <w:szCs w:val="28"/>
              </w:rPr>
            </w:pPr>
            <w:r w:rsidRPr="007F74CE">
              <w:rPr>
                <w:rFonts w:ascii="Browallia New" w:hAnsi="Browallia New" w:cs="Browallia New"/>
                <w:color w:val="000000" w:themeColor="text1"/>
                <w:sz w:val="28"/>
                <w:szCs w:val="28"/>
                <w:cs/>
              </w:rPr>
              <w:t>มูลค่าสุทธิตามบัญชี</w:t>
            </w:r>
            <w:r w:rsidRPr="007F74CE">
              <w:rPr>
                <w:rFonts w:ascii="Browallia New" w:hAnsi="Browallia New" w:cs="Browallia New"/>
                <w:color w:val="000000" w:themeColor="text1"/>
                <w:sz w:val="28"/>
                <w:szCs w:val="28"/>
              </w:rPr>
              <w:t xml:space="preserve"> </w:t>
            </w:r>
            <w:r w:rsidRPr="007F74CE">
              <w:rPr>
                <w:rFonts w:ascii="Browallia New" w:hAnsi="Browallia New" w:cs="Browallia New"/>
                <w:color w:val="000000" w:themeColor="text1"/>
                <w:sz w:val="28"/>
                <w:szCs w:val="28"/>
                <w:cs/>
              </w:rPr>
              <w:t xml:space="preserve">ณ วันที่ </w:t>
            </w:r>
            <w:r w:rsidR="00517B7D">
              <w:rPr>
                <w:rFonts w:ascii="Browallia New" w:hAnsi="Browallia New" w:cs="Browallia New"/>
                <w:color w:val="000000" w:themeColor="text1"/>
                <w:sz w:val="28"/>
                <w:szCs w:val="28"/>
                <w:lang w:val="en-US"/>
              </w:rPr>
              <w:t>30</w:t>
            </w:r>
            <w:r w:rsidR="000B1111" w:rsidRPr="001F047F">
              <w:rPr>
                <w:rFonts w:ascii="Browallia New" w:hAnsi="Browallia New" w:cs="Browallia New"/>
                <w:color w:val="000000" w:themeColor="text1"/>
                <w:sz w:val="28"/>
                <w:szCs w:val="28"/>
              </w:rPr>
              <w:t xml:space="preserve"> </w:t>
            </w:r>
            <w:r w:rsidR="000B1111" w:rsidRPr="001F047F">
              <w:rPr>
                <w:rFonts w:ascii="Browallia New" w:hAnsi="Browallia New" w:cs="Browallia New"/>
                <w:color w:val="000000" w:themeColor="text1"/>
                <w:sz w:val="28"/>
                <w:szCs w:val="28"/>
                <w:cs/>
              </w:rPr>
              <w:t>มิถุนายน</w:t>
            </w:r>
            <w:r w:rsidR="000B1111">
              <w:rPr>
                <w:rFonts w:ascii="Browallia New" w:hAnsi="Browallia New" w:cs="Browallia New" w:hint="cs"/>
                <w:color w:val="000000" w:themeColor="text1"/>
                <w:sz w:val="28"/>
                <w:szCs w:val="28"/>
                <w:cs/>
              </w:rPr>
              <w:t xml:space="preserve"> </w:t>
            </w:r>
            <w:r w:rsidR="00916F69">
              <w:rPr>
                <w:rFonts w:ascii="Browallia New" w:eastAsia="Arial Unicode MS" w:hAnsi="Browallia New" w:cs="Browallia New"/>
                <w:sz w:val="28"/>
                <w:szCs w:val="28"/>
                <w:lang w:val="en-ZA"/>
              </w:rPr>
              <w:t>2569</w:t>
            </w:r>
          </w:p>
        </w:tc>
        <w:tc>
          <w:tcPr>
            <w:tcW w:w="1850" w:type="dxa"/>
            <w:vAlign w:val="center"/>
          </w:tcPr>
          <w:p w14:paraId="508D0791" w14:textId="486C60D5" w:rsidR="00E649D6" w:rsidRPr="007F74CE" w:rsidRDefault="00ED741D" w:rsidP="0047017A">
            <w:pPr>
              <w:pBdr>
                <w:bottom w:val="single" w:sz="12"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7</w:t>
            </w:r>
            <w:r w:rsidR="005A7DC3">
              <w:rPr>
                <w:rFonts w:ascii="Browallia New" w:hAnsi="Browallia New" w:cs="Browallia New"/>
                <w:sz w:val="28"/>
                <w:szCs w:val="28"/>
              </w:rPr>
              <w:t>5</w:t>
            </w:r>
            <w:r w:rsidR="009B265F">
              <w:rPr>
                <w:rFonts w:ascii="Browallia New" w:hAnsi="Browallia New" w:cs="Browallia New"/>
                <w:sz w:val="28"/>
                <w:szCs w:val="28"/>
              </w:rPr>
              <w:t>,133</w:t>
            </w:r>
          </w:p>
        </w:tc>
        <w:tc>
          <w:tcPr>
            <w:tcW w:w="1987" w:type="dxa"/>
            <w:vAlign w:val="center"/>
          </w:tcPr>
          <w:p w14:paraId="2EE9D87D" w14:textId="75A51E7C" w:rsidR="00E649D6" w:rsidRPr="007F74CE" w:rsidRDefault="00B02EFD" w:rsidP="0047017A">
            <w:pPr>
              <w:pBdr>
                <w:bottom w:val="single" w:sz="12" w:space="1" w:color="auto"/>
              </w:pBdr>
              <w:tabs>
                <w:tab w:val="clear" w:pos="1644"/>
                <w:tab w:val="left" w:pos="284"/>
                <w:tab w:val="left" w:pos="567"/>
                <w:tab w:val="left" w:pos="1388"/>
              </w:tabs>
              <w:overflowPunct w:val="0"/>
              <w:autoSpaceDE w:val="0"/>
              <w:autoSpaceDN w:val="0"/>
              <w:adjustRightInd w:val="0"/>
              <w:spacing w:line="240" w:lineRule="auto"/>
              <w:ind w:left="54" w:right="69"/>
              <w:contextualSpacing/>
              <w:jc w:val="right"/>
              <w:textAlignment w:val="baseline"/>
              <w:rPr>
                <w:rFonts w:ascii="Browallia New" w:hAnsi="Browallia New" w:cs="Browallia New"/>
                <w:sz w:val="28"/>
                <w:szCs w:val="28"/>
              </w:rPr>
            </w:pPr>
            <w:r>
              <w:rPr>
                <w:rFonts w:ascii="Browallia New" w:hAnsi="Browallia New" w:cs="Browallia New"/>
                <w:sz w:val="28"/>
                <w:szCs w:val="28"/>
              </w:rPr>
              <w:t>16,25</w:t>
            </w:r>
            <w:r w:rsidR="00694857">
              <w:rPr>
                <w:rFonts w:ascii="Browallia New" w:hAnsi="Browallia New" w:cs="Browallia New"/>
                <w:sz w:val="28"/>
                <w:szCs w:val="28"/>
              </w:rPr>
              <w:t>8</w:t>
            </w:r>
          </w:p>
        </w:tc>
      </w:tr>
    </w:tbl>
    <w:p w14:paraId="4D9A97F1" w14:textId="77777777" w:rsidR="00DE4707" w:rsidRPr="008A6025" w:rsidRDefault="00DE4707" w:rsidP="008A6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eastAsia="Cordia New" w:hAnsi="Browallia New" w:cs="Browallia New"/>
          <w:b/>
          <w:bCs/>
          <w:color w:val="000000"/>
          <w:sz w:val="28"/>
          <w:szCs w:val="28"/>
          <w:lang w:val="en-ZA" w:eastAsia="th-TH"/>
        </w:rPr>
      </w:pPr>
    </w:p>
    <w:p w14:paraId="63347A72" w14:textId="79BFC94D" w:rsidR="000A43EE" w:rsidRPr="006F1F43" w:rsidRDefault="000A43EE" w:rsidP="000A43E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ordia New" w:hAnsi="Browallia New" w:cs="Browallia New"/>
          <w:b/>
          <w:bCs/>
          <w:color w:val="000000"/>
          <w:sz w:val="28"/>
          <w:szCs w:val="28"/>
          <w:lang w:val="en-ZA" w:eastAsia="th-TH"/>
        </w:rPr>
      </w:pPr>
      <w:r w:rsidRPr="006F1F43">
        <w:rPr>
          <w:rFonts w:ascii="Browallia New" w:eastAsia="Cordia New" w:hAnsi="Browallia New" w:cs="Browallia New"/>
          <w:b/>
          <w:bCs/>
          <w:color w:val="000000"/>
          <w:sz w:val="28"/>
          <w:szCs w:val="28"/>
          <w:cs/>
          <w:lang w:eastAsia="th-TH"/>
        </w:rPr>
        <w:t>สินทรัพย์สิทธิการใช้และหนี้สินตามสัญญาเช่า</w:t>
      </w:r>
    </w:p>
    <w:p w14:paraId="02C1A76B" w14:textId="77777777" w:rsidR="000A43EE" w:rsidRPr="00A866C0" w:rsidRDefault="000A43EE" w:rsidP="000A43EE">
      <w:pPr>
        <w:tabs>
          <w:tab w:val="clear" w:pos="907"/>
          <w:tab w:val="left" w:pos="1350"/>
        </w:tabs>
        <w:spacing w:line="240" w:lineRule="auto"/>
        <w:ind w:left="432"/>
        <w:jc w:val="thaiDistribute"/>
        <w:rPr>
          <w:rFonts w:ascii="Browallia New" w:eastAsia="Cordia New" w:hAnsi="Browallia New" w:cs="Browallia New"/>
          <w:b/>
          <w:bCs/>
          <w:color w:val="000000"/>
          <w:sz w:val="28"/>
          <w:szCs w:val="28"/>
          <w:lang w:eastAsia="th-TH"/>
        </w:rPr>
      </w:pPr>
      <w:bookmarkStart w:id="0" w:name="_Hlk61971921"/>
      <w:r w:rsidRPr="007E5657">
        <w:rPr>
          <w:rFonts w:ascii="Browallia New" w:eastAsia="Cordia New" w:hAnsi="Browallia New" w:cs="Browallia New"/>
          <w:b/>
          <w:bCs/>
          <w:color w:val="000000"/>
          <w:sz w:val="28"/>
          <w:szCs w:val="28"/>
          <w:lang w:val="en-ZA" w:eastAsia="th-TH"/>
        </w:rPr>
        <w:t xml:space="preserve">      </w:t>
      </w:r>
    </w:p>
    <w:p w14:paraId="6F4A4872" w14:textId="5830CFBF" w:rsidR="000A43EE" w:rsidRPr="007E5657" w:rsidRDefault="000A43EE" w:rsidP="000A43EE">
      <w:pPr>
        <w:tabs>
          <w:tab w:val="clear" w:pos="907"/>
          <w:tab w:val="left" w:pos="1350"/>
        </w:tabs>
        <w:spacing w:line="240" w:lineRule="auto"/>
        <w:ind w:left="432"/>
        <w:jc w:val="thaiDistribute"/>
        <w:rPr>
          <w:rFonts w:ascii="Browallia New" w:eastAsia="Cordia New" w:hAnsi="Browallia New" w:cs="Browallia New"/>
          <w:color w:val="000000"/>
          <w:sz w:val="28"/>
          <w:szCs w:val="28"/>
          <w:u w:val="single"/>
          <w:lang w:eastAsia="th-TH"/>
        </w:rPr>
      </w:pPr>
      <w:r w:rsidRPr="007E5657">
        <w:rPr>
          <w:rFonts w:ascii="Browallia New" w:eastAsia="Cordia New" w:hAnsi="Browallia New" w:cs="Browallia New"/>
          <w:color w:val="000000"/>
          <w:sz w:val="28"/>
          <w:szCs w:val="28"/>
          <w:u w:val="single"/>
          <w:cs/>
          <w:lang w:eastAsia="th-TH"/>
        </w:rPr>
        <w:t>สินทรัพย์สิทธิการใช้</w:t>
      </w:r>
    </w:p>
    <w:bookmarkEnd w:id="0"/>
    <w:p w14:paraId="3327441D" w14:textId="10EFCDC6" w:rsidR="00D24462" w:rsidRPr="007E5657" w:rsidRDefault="00D24462" w:rsidP="007B507A">
      <w:pPr>
        <w:tabs>
          <w:tab w:val="clear" w:pos="907"/>
          <w:tab w:val="left" w:pos="1350"/>
        </w:tabs>
        <w:spacing w:line="240" w:lineRule="auto"/>
        <w:ind w:left="432"/>
        <w:jc w:val="thaiDistribute"/>
        <w:rPr>
          <w:rFonts w:ascii="Browallia New" w:eastAsia="Cordia New" w:hAnsi="Browallia New" w:cs="Browallia New"/>
          <w:color w:val="000000"/>
          <w:sz w:val="28"/>
          <w:szCs w:val="28"/>
          <w:lang w:eastAsia="th-TH"/>
        </w:rPr>
      </w:pPr>
      <w:r w:rsidRPr="007E5657">
        <w:rPr>
          <w:rFonts w:ascii="Browallia New" w:eastAsia="Cordia New" w:hAnsi="Browallia New" w:cs="Browallia New"/>
          <w:color w:val="000000"/>
          <w:sz w:val="28"/>
          <w:szCs w:val="28"/>
          <w:cs/>
          <w:lang w:eastAsia="th-TH"/>
        </w:rPr>
        <w:t xml:space="preserve">การเปลี่ยนแปลงของสินทรัพย์สิทธิการใช้ </w:t>
      </w:r>
      <w:r w:rsidR="007B507A" w:rsidRPr="007E5657">
        <w:rPr>
          <w:rFonts w:ascii="Browallia New" w:eastAsia="Cordia New" w:hAnsi="Browallia New" w:cs="Browallia New"/>
          <w:color w:val="000000"/>
          <w:sz w:val="28"/>
          <w:szCs w:val="28"/>
          <w:cs/>
          <w:lang w:eastAsia="th-TH"/>
        </w:rPr>
        <w:t>สำหรับงวด</w:t>
      </w:r>
      <w:r w:rsidR="000B1111">
        <w:rPr>
          <w:rFonts w:ascii="Browallia New" w:eastAsia="Cordia New" w:hAnsi="Browallia New" w:cs="Browallia New" w:hint="cs"/>
          <w:color w:val="000000"/>
          <w:sz w:val="28"/>
          <w:szCs w:val="28"/>
          <w:cs/>
          <w:lang w:eastAsia="th-TH"/>
        </w:rPr>
        <w:t>หก</w:t>
      </w:r>
      <w:r w:rsidR="0047017A" w:rsidRPr="007E5657">
        <w:rPr>
          <w:rFonts w:ascii="Browallia New" w:eastAsia="Cordia New" w:hAnsi="Browallia New" w:cs="Browallia New"/>
          <w:color w:val="000000"/>
          <w:sz w:val="28"/>
          <w:szCs w:val="28"/>
          <w:cs/>
          <w:lang w:eastAsia="th-TH"/>
        </w:rPr>
        <w:t xml:space="preserve">เดือนสิ้นสุดวันที่ </w:t>
      </w:r>
      <w:r w:rsidR="000B1111" w:rsidRPr="001F047F">
        <w:rPr>
          <w:rFonts w:ascii="Browallia New" w:hAnsi="Browallia New" w:cs="Browallia New"/>
          <w:color w:val="000000" w:themeColor="text1"/>
          <w:sz w:val="28"/>
          <w:szCs w:val="28"/>
        </w:rPr>
        <w:t xml:space="preserve">30 </w:t>
      </w:r>
      <w:r w:rsidR="000B1111" w:rsidRPr="001F047F">
        <w:rPr>
          <w:rFonts w:ascii="Browallia New" w:hAnsi="Browallia New" w:cs="Browallia New"/>
          <w:color w:val="000000" w:themeColor="text1"/>
          <w:sz w:val="28"/>
          <w:szCs w:val="28"/>
          <w:cs/>
        </w:rPr>
        <w:t>มิถุนายน</w:t>
      </w:r>
      <w:r w:rsidR="000B1111">
        <w:rPr>
          <w:rFonts w:ascii="Browallia New" w:hAnsi="Browallia New" w:cs="Browallia New" w:hint="cs"/>
          <w:color w:val="000000" w:themeColor="text1"/>
          <w:sz w:val="28"/>
          <w:szCs w:val="28"/>
          <w:cs/>
        </w:rPr>
        <w:t xml:space="preserve"> </w:t>
      </w:r>
      <w:r w:rsidR="007F5820">
        <w:rPr>
          <w:rFonts w:ascii="Browallia New" w:eastAsia="Arial Unicode MS" w:hAnsi="Browallia New" w:cs="Browallia New"/>
          <w:sz w:val="28"/>
          <w:szCs w:val="28"/>
          <w:lang w:val="en-ZA"/>
        </w:rPr>
        <w:t>2569</w:t>
      </w:r>
      <w:r w:rsidR="007B507A" w:rsidRPr="007E5657">
        <w:rPr>
          <w:rFonts w:ascii="Browallia New" w:eastAsia="Cordia New" w:hAnsi="Browallia New" w:cs="Browallia New"/>
          <w:color w:val="000000"/>
          <w:sz w:val="28"/>
          <w:szCs w:val="28"/>
          <w:lang w:eastAsia="th-TH"/>
        </w:rPr>
        <w:t xml:space="preserve"> </w:t>
      </w:r>
      <w:r w:rsidRPr="007E5657">
        <w:rPr>
          <w:rFonts w:ascii="Browallia New" w:eastAsia="Cordia New" w:hAnsi="Browallia New" w:cs="Browallia New"/>
          <w:color w:val="000000"/>
          <w:sz w:val="28"/>
          <w:szCs w:val="28"/>
          <w:cs/>
          <w:lang w:eastAsia="th-TH"/>
        </w:rPr>
        <w:t>สรุปได้ดังนี้</w:t>
      </w:r>
    </w:p>
    <w:p w14:paraId="056D059C" w14:textId="77777777" w:rsidR="00752EBB" w:rsidRPr="007E5657" w:rsidRDefault="00752EBB" w:rsidP="00D24462">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p>
    <w:tbl>
      <w:tblPr>
        <w:tblW w:w="9121" w:type="dxa"/>
        <w:tblInd w:w="426" w:type="dxa"/>
        <w:tblLayout w:type="fixed"/>
        <w:tblCellMar>
          <w:left w:w="57" w:type="dxa"/>
          <w:right w:w="57" w:type="dxa"/>
        </w:tblCellMar>
        <w:tblLook w:val="04A0" w:firstRow="1" w:lastRow="0" w:firstColumn="1" w:lastColumn="0" w:noHBand="0" w:noVBand="1"/>
      </w:tblPr>
      <w:tblGrid>
        <w:gridCol w:w="5341"/>
        <w:gridCol w:w="1890"/>
        <w:gridCol w:w="1890"/>
      </w:tblGrid>
      <w:tr w:rsidR="00752EBB" w:rsidRPr="0047017A" w14:paraId="5DF6F9B8" w14:textId="77777777" w:rsidTr="00191A9C">
        <w:trPr>
          <w:trHeight w:val="65"/>
        </w:trPr>
        <w:tc>
          <w:tcPr>
            <w:tcW w:w="5341" w:type="dxa"/>
            <w:tcBorders>
              <w:top w:val="nil"/>
              <w:left w:val="nil"/>
              <w:right w:val="nil"/>
            </w:tcBorders>
            <w:shd w:val="clear" w:color="000000" w:fill="FFFFFF"/>
            <w:noWrap/>
            <w:vAlign w:val="bottom"/>
          </w:tcPr>
          <w:p w14:paraId="7199F953" w14:textId="77777777" w:rsidR="00752EBB" w:rsidRPr="0047017A" w:rsidRDefault="00752EBB" w:rsidP="00752EBB">
            <w:pPr>
              <w:spacing w:line="240" w:lineRule="auto"/>
              <w:rPr>
                <w:rFonts w:ascii="Browallia New" w:hAnsi="Browallia New" w:cs="Browallia New"/>
                <w:sz w:val="28"/>
                <w:szCs w:val="28"/>
                <w:cs/>
              </w:rPr>
            </w:pPr>
          </w:p>
        </w:tc>
        <w:tc>
          <w:tcPr>
            <w:tcW w:w="3780" w:type="dxa"/>
            <w:gridSpan w:val="2"/>
            <w:tcBorders>
              <w:left w:val="nil"/>
              <w:right w:val="nil"/>
            </w:tcBorders>
            <w:noWrap/>
            <w:vAlign w:val="bottom"/>
          </w:tcPr>
          <w:p w14:paraId="3AFED9D1" w14:textId="3840C706" w:rsidR="00752EBB" w:rsidRPr="0047017A" w:rsidRDefault="00752EBB" w:rsidP="0030309D">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r w:rsidRPr="0047017A">
              <w:rPr>
                <w:rFonts w:ascii="Browallia New" w:hAnsi="Browallia New" w:cs="Browallia New"/>
                <w:sz w:val="28"/>
                <w:szCs w:val="28"/>
              </w:rPr>
              <w:t>(</w:t>
            </w:r>
            <w:proofErr w:type="gramStart"/>
            <w:r w:rsidRPr="0047017A">
              <w:rPr>
                <w:rFonts w:ascii="Browallia New" w:hAnsi="Browallia New" w:cs="Browallia New"/>
                <w:sz w:val="28"/>
                <w:szCs w:val="28"/>
                <w:cs/>
              </w:rPr>
              <w:t>หน่วย</w:t>
            </w:r>
            <w:r w:rsidR="00B67773">
              <w:rPr>
                <w:rFonts w:ascii="Browallia New" w:hAnsi="Browallia New" w:cs="Browallia New"/>
                <w:sz w:val="28"/>
                <w:szCs w:val="28"/>
              </w:rPr>
              <w:t xml:space="preserve"> </w:t>
            </w:r>
            <w:r w:rsidRPr="0047017A">
              <w:rPr>
                <w:rFonts w:ascii="Browallia New" w:hAnsi="Browallia New" w:cs="Browallia New"/>
                <w:sz w:val="28"/>
                <w:szCs w:val="28"/>
              </w:rPr>
              <w:t>:</w:t>
            </w:r>
            <w:proofErr w:type="gramEnd"/>
            <w:r w:rsidRPr="0047017A">
              <w:rPr>
                <w:rFonts w:ascii="Browallia New" w:hAnsi="Browallia New" w:cs="Browallia New"/>
                <w:sz w:val="28"/>
                <w:szCs w:val="28"/>
              </w:rPr>
              <w:t xml:space="preserve"> </w:t>
            </w:r>
            <w:r w:rsidRPr="0047017A">
              <w:rPr>
                <w:rFonts w:ascii="Browallia New" w:hAnsi="Browallia New" w:cs="Browallia New"/>
                <w:sz w:val="28"/>
                <w:szCs w:val="28"/>
                <w:cs/>
              </w:rPr>
              <w:t>พันบาท)</w:t>
            </w:r>
          </w:p>
        </w:tc>
      </w:tr>
      <w:tr w:rsidR="00752EBB" w:rsidRPr="0047017A" w14:paraId="73430940" w14:textId="77777777" w:rsidTr="00191A9C">
        <w:tblPrEx>
          <w:tblLook w:val="01E0" w:firstRow="1" w:lastRow="1" w:firstColumn="1" w:lastColumn="1" w:noHBand="0" w:noVBand="0"/>
        </w:tblPrEx>
        <w:tc>
          <w:tcPr>
            <w:tcW w:w="5341" w:type="dxa"/>
            <w:vAlign w:val="bottom"/>
          </w:tcPr>
          <w:p w14:paraId="66D6FD08" w14:textId="77777777" w:rsidR="00752EBB" w:rsidRPr="0047017A" w:rsidRDefault="00752EBB" w:rsidP="00752EBB">
            <w:pPr>
              <w:tabs>
                <w:tab w:val="left" w:pos="284"/>
                <w:tab w:val="left" w:pos="851"/>
                <w:tab w:val="left" w:pos="1418"/>
                <w:tab w:val="left" w:pos="1985"/>
              </w:tabs>
              <w:spacing w:line="240" w:lineRule="auto"/>
              <w:jc w:val="both"/>
              <w:rPr>
                <w:rFonts w:ascii="Browallia New" w:hAnsi="Browallia New" w:cs="Browallia New"/>
                <w:sz w:val="28"/>
                <w:szCs w:val="28"/>
                <w:lang w:val="en-ZA"/>
              </w:rPr>
            </w:pPr>
          </w:p>
        </w:tc>
        <w:tc>
          <w:tcPr>
            <w:tcW w:w="1890" w:type="dxa"/>
            <w:vAlign w:val="bottom"/>
          </w:tcPr>
          <w:p w14:paraId="60B5F90A" w14:textId="13F4600A" w:rsidR="00752EBB" w:rsidRPr="0047017A" w:rsidRDefault="005835D2"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47017A">
              <w:rPr>
                <w:rFonts w:ascii="Browallia New" w:hAnsi="Browallia New" w:cs="Browallia New"/>
                <w:sz w:val="28"/>
                <w:szCs w:val="28"/>
                <w:cs/>
              </w:rPr>
              <w:t>ข้อมูลทางการเงินรวม</w:t>
            </w:r>
          </w:p>
        </w:tc>
        <w:tc>
          <w:tcPr>
            <w:tcW w:w="1890" w:type="dxa"/>
            <w:vAlign w:val="bottom"/>
          </w:tcPr>
          <w:p w14:paraId="23BBB608" w14:textId="76C99CE7" w:rsidR="00752EBB" w:rsidRPr="0047017A" w:rsidRDefault="00B323DD" w:rsidP="0030309D">
            <w:pPr>
              <w:pBdr>
                <w:bottom w:val="single" w:sz="4" w:space="1" w:color="auto"/>
              </w:pBdr>
              <w:tabs>
                <w:tab w:val="left" w:pos="284"/>
                <w:tab w:val="left" w:pos="567"/>
              </w:tabs>
              <w:overflowPunct w:val="0"/>
              <w:autoSpaceDE w:val="0"/>
              <w:autoSpaceDN w:val="0"/>
              <w:adjustRightInd w:val="0"/>
              <w:spacing w:line="240" w:lineRule="auto"/>
              <w:ind w:left="54" w:right="114"/>
              <w:contextualSpacing/>
              <w:jc w:val="center"/>
              <w:textAlignment w:val="baseline"/>
              <w:rPr>
                <w:rFonts w:ascii="Browallia New" w:hAnsi="Browallia New" w:cs="Browallia New"/>
                <w:sz w:val="28"/>
                <w:szCs w:val="28"/>
              </w:rPr>
            </w:pPr>
            <w:r w:rsidRPr="0047017A">
              <w:rPr>
                <w:rFonts w:ascii="Browallia New" w:hAnsi="Browallia New" w:cs="Browallia New"/>
                <w:sz w:val="28"/>
                <w:szCs w:val="28"/>
                <w:cs/>
              </w:rPr>
              <w:t>ข้อมูลทางการเงินเฉพาะบริษัท</w:t>
            </w:r>
          </w:p>
        </w:tc>
      </w:tr>
      <w:tr w:rsidR="00752EBB" w:rsidRPr="0047017A" w14:paraId="79C792B0" w14:textId="77777777" w:rsidTr="00191A9C">
        <w:tblPrEx>
          <w:tblLook w:val="01E0" w:firstRow="1" w:lastRow="1" w:firstColumn="1" w:lastColumn="1" w:noHBand="0" w:noVBand="0"/>
        </w:tblPrEx>
        <w:tc>
          <w:tcPr>
            <w:tcW w:w="5341" w:type="dxa"/>
            <w:vAlign w:val="bottom"/>
          </w:tcPr>
          <w:p w14:paraId="6DC6CCDD" w14:textId="710838B6" w:rsidR="00752EBB" w:rsidRPr="0047017A" w:rsidRDefault="00752EBB" w:rsidP="00752EBB">
            <w:pPr>
              <w:tabs>
                <w:tab w:val="left" w:pos="284"/>
                <w:tab w:val="left" w:pos="851"/>
                <w:tab w:val="left" w:pos="1418"/>
                <w:tab w:val="left" w:pos="1985"/>
              </w:tabs>
              <w:spacing w:line="240" w:lineRule="auto"/>
              <w:jc w:val="both"/>
              <w:rPr>
                <w:rFonts w:ascii="Browallia New" w:hAnsi="Browallia New" w:cs="Browallia New"/>
                <w:spacing w:val="-14"/>
                <w:sz w:val="28"/>
                <w:szCs w:val="28"/>
              </w:rPr>
            </w:pPr>
          </w:p>
        </w:tc>
        <w:tc>
          <w:tcPr>
            <w:tcW w:w="1890" w:type="dxa"/>
            <w:tcBorders>
              <w:left w:val="nil"/>
              <w:right w:val="nil"/>
            </w:tcBorders>
          </w:tcPr>
          <w:p w14:paraId="7EAE3AC9" w14:textId="5494F1AC" w:rsidR="00752EBB" w:rsidRPr="0047017A" w:rsidRDefault="00752EBB" w:rsidP="00752EBB">
            <w:pPr>
              <w:pStyle w:val="accttwolines"/>
              <w:spacing w:after="0" w:line="240" w:lineRule="auto"/>
              <w:ind w:left="-105" w:right="137" w:firstLine="0"/>
              <w:jc w:val="right"/>
              <w:rPr>
                <w:rFonts w:ascii="Browallia New" w:hAnsi="Browallia New" w:cs="Browallia New"/>
                <w:sz w:val="28"/>
                <w:szCs w:val="28"/>
                <w:lang w:val="en-US" w:bidi="th-TH"/>
              </w:rPr>
            </w:pPr>
          </w:p>
        </w:tc>
        <w:tc>
          <w:tcPr>
            <w:tcW w:w="1890" w:type="dxa"/>
            <w:vAlign w:val="bottom"/>
          </w:tcPr>
          <w:p w14:paraId="3B2E4987" w14:textId="66C9537E" w:rsidR="00752EBB" w:rsidRPr="0047017A" w:rsidRDefault="00752EBB" w:rsidP="00752EBB">
            <w:pPr>
              <w:pStyle w:val="accttwolines"/>
              <w:spacing w:after="0" w:line="240" w:lineRule="auto"/>
              <w:ind w:left="-105" w:right="57" w:firstLine="0"/>
              <w:jc w:val="right"/>
              <w:rPr>
                <w:rFonts w:ascii="Browallia New" w:hAnsi="Browallia New" w:cs="Browallia New"/>
                <w:color w:val="000000" w:themeColor="text1"/>
                <w:sz w:val="28"/>
                <w:szCs w:val="28"/>
                <w:lang w:val="en-US" w:bidi="th-TH"/>
              </w:rPr>
            </w:pPr>
          </w:p>
        </w:tc>
      </w:tr>
      <w:tr w:rsidR="00950E5E" w:rsidRPr="0047017A" w14:paraId="78495682" w14:textId="77777777" w:rsidTr="00191A9C">
        <w:tblPrEx>
          <w:tblLook w:val="01E0" w:firstRow="1" w:lastRow="1" w:firstColumn="1" w:lastColumn="1" w:noHBand="0" w:noVBand="0"/>
        </w:tblPrEx>
        <w:tc>
          <w:tcPr>
            <w:tcW w:w="5341" w:type="dxa"/>
            <w:vAlign w:val="bottom"/>
          </w:tcPr>
          <w:p w14:paraId="78535130" w14:textId="3C153060" w:rsidR="00950E5E" w:rsidRPr="0047017A" w:rsidRDefault="00950E5E" w:rsidP="00E44597">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sz w:val="28"/>
                <w:szCs w:val="28"/>
                <w:cs/>
              </w:rPr>
              <w:t xml:space="preserve">มูลค่าสุทธิตามบัญชี ณ วันที่ </w:t>
            </w:r>
            <w:r w:rsidRPr="0047017A">
              <w:rPr>
                <w:rFonts w:ascii="Browallia New" w:hAnsi="Browallia New" w:cs="Browallia New"/>
                <w:sz w:val="28"/>
                <w:szCs w:val="28"/>
              </w:rPr>
              <w:t>1</w:t>
            </w:r>
            <w:r w:rsidRPr="0047017A">
              <w:rPr>
                <w:rFonts w:ascii="Browallia New" w:hAnsi="Browallia New" w:cs="Browallia New"/>
                <w:sz w:val="28"/>
                <w:szCs w:val="28"/>
                <w:cs/>
              </w:rPr>
              <w:t xml:space="preserve"> มกราคม </w:t>
            </w:r>
            <w:r w:rsidRPr="0047017A">
              <w:rPr>
                <w:rFonts w:ascii="Browallia New" w:hAnsi="Browallia New" w:cs="Browallia New"/>
                <w:sz w:val="28"/>
                <w:szCs w:val="28"/>
              </w:rPr>
              <w:t>256</w:t>
            </w:r>
            <w:r w:rsidR="007F5820">
              <w:rPr>
                <w:rFonts w:ascii="Browallia New" w:hAnsi="Browallia New" w:cs="Browallia New"/>
                <w:sz w:val="28"/>
                <w:szCs w:val="28"/>
              </w:rPr>
              <w:t>9</w:t>
            </w:r>
          </w:p>
        </w:tc>
        <w:tc>
          <w:tcPr>
            <w:tcW w:w="1890" w:type="dxa"/>
            <w:tcBorders>
              <w:left w:val="nil"/>
              <w:right w:val="nil"/>
            </w:tcBorders>
          </w:tcPr>
          <w:p w14:paraId="2F5E83F7" w14:textId="364B73CC" w:rsidR="00950E5E" w:rsidRPr="0047017A" w:rsidRDefault="005D04F8"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5D04F8">
              <w:rPr>
                <w:rFonts w:ascii="Browallia New" w:hAnsi="Browallia New" w:cs="Browallia New"/>
                <w:sz w:val="28"/>
                <w:szCs w:val="28"/>
              </w:rPr>
              <w:t>91,377</w:t>
            </w:r>
          </w:p>
        </w:tc>
        <w:tc>
          <w:tcPr>
            <w:tcW w:w="1890" w:type="dxa"/>
            <w:vAlign w:val="bottom"/>
          </w:tcPr>
          <w:p w14:paraId="18B1CE70" w14:textId="4DFE0F1D" w:rsidR="00950E5E" w:rsidRPr="0047017A" w:rsidRDefault="007F4D12"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7F4D12">
              <w:rPr>
                <w:rFonts w:ascii="Browallia New" w:hAnsi="Browallia New" w:cs="Browallia New"/>
                <w:sz w:val="28"/>
                <w:szCs w:val="28"/>
              </w:rPr>
              <w:t>7,459</w:t>
            </w:r>
          </w:p>
        </w:tc>
      </w:tr>
      <w:tr w:rsidR="00AD6527" w:rsidRPr="0047017A" w14:paraId="412CA64D" w14:textId="77777777" w:rsidTr="00191A9C">
        <w:tblPrEx>
          <w:tblLook w:val="01E0" w:firstRow="1" w:lastRow="1" w:firstColumn="1" w:lastColumn="1" w:noHBand="0" w:noVBand="0"/>
        </w:tblPrEx>
        <w:tc>
          <w:tcPr>
            <w:tcW w:w="5341" w:type="dxa"/>
            <w:vAlign w:val="bottom"/>
          </w:tcPr>
          <w:p w14:paraId="4B9E08BF" w14:textId="1B88E7BF" w:rsidR="00AD6527" w:rsidRPr="0047017A" w:rsidRDefault="00AD6527" w:rsidP="00AD7FA3">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hint="cs"/>
                <w:sz w:val="28"/>
                <w:szCs w:val="28"/>
                <w:cs/>
              </w:rPr>
              <w:t>เพิ่มขึ้นในระหว่างงวด</w:t>
            </w:r>
          </w:p>
        </w:tc>
        <w:tc>
          <w:tcPr>
            <w:tcW w:w="1890" w:type="dxa"/>
            <w:tcBorders>
              <w:left w:val="nil"/>
              <w:right w:val="nil"/>
            </w:tcBorders>
          </w:tcPr>
          <w:p w14:paraId="08C25C82" w14:textId="2D6E55E0" w:rsidR="00AD6527" w:rsidRPr="0047017A" w:rsidRDefault="007718D5"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7718D5">
              <w:rPr>
                <w:rFonts w:ascii="Browallia New" w:hAnsi="Browallia New" w:cs="Browallia New"/>
                <w:sz w:val="28"/>
                <w:szCs w:val="28"/>
              </w:rPr>
              <w:t>945</w:t>
            </w:r>
          </w:p>
        </w:tc>
        <w:tc>
          <w:tcPr>
            <w:tcW w:w="1890" w:type="dxa"/>
            <w:vAlign w:val="bottom"/>
          </w:tcPr>
          <w:p w14:paraId="2363A7E4" w14:textId="5BFA33A3" w:rsidR="00AD6527" w:rsidRPr="0047017A" w:rsidRDefault="003F0B4A"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eastAsia="Arial Unicode MS" w:hAnsi="Browallia New" w:cs="Browallia New"/>
                <w:sz w:val="28"/>
                <w:szCs w:val="28"/>
                <w:cs/>
                <w:lang w:val="en-GB"/>
              </w:rPr>
            </w:pPr>
            <w:r>
              <w:rPr>
                <w:rFonts w:ascii="Browallia New" w:eastAsia="Arial Unicode MS" w:hAnsi="Browallia New" w:cs="Browallia New"/>
                <w:sz w:val="28"/>
                <w:szCs w:val="28"/>
                <w:lang w:val="en-GB"/>
              </w:rPr>
              <w:t>-</w:t>
            </w:r>
          </w:p>
        </w:tc>
      </w:tr>
      <w:tr w:rsidR="00B2202C" w:rsidRPr="0047017A" w14:paraId="431AF702" w14:textId="77777777" w:rsidTr="00191A9C">
        <w:tblPrEx>
          <w:tblLook w:val="01E0" w:firstRow="1" w:lastRow="1" w:firstColumn="1" w:lastColumn="1" w:noHBand="0" w:noVBand="0"/>
        </w:tblPrEx>
        <w:tc>
          <w:tcPr>
            <w:tcW w:w="5341" w:type="dxa"/>
            <w:vAlign w:val="bottom"/>
          </w:tcPr>
          <w:p w14:paraId="4117B9C1" w14:textId="39F4856E" w:rsidR="00B2202C" w:rsidRPr="0047017A" w:rsidRDefault="00A4799A" w:rsidP="00E44597">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hint="cs"/>
                <w:sz w:val="28"/>
                <w:szCs w:val="28"/>
                <w:cs/>
              </w:rPr>
              <w:t>ลดลงจากการตัดจำหน่าย</w:t>
            </w:r>
          </w:p>
        </w:tc>
        <w:tc>
          <w:tcPr>
            <w:tcW w:w="1890" w:type="dxa"/>
            <w:tcBorders>
              <w:left w:val="nil"/>
              <w:right w:val="nil"/>
            </w:tcBorders>
          </w:tcPr>
          <w:p w14:paraId="463DECDE" w14:textId="37C35037" w:rsidR="00B2202C" w:rsidRPr="0047017A" w:rsidRDefault="00CE46FA"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CE46FA">
              <w:rPr>
                <w:rFonts w:ascii="Browallia New" w:hAnsi="Browallia New" w:cs="Browallia New"/>
                <w:sz w:val="28"/>
                <w:szCs w:val="28"/>
              </w:rPr>
              <w:t>(11,17</w:t>
            </w:r>
            <w:r w:rsidR="00EB444F">
              <w:rPr>
                <w:rFonts w:ascii="Browallia New" w:hAnsi="Browallia New" w:cs="Browallia New"/>
                <w:sz w:val="28"/>
                <w:szCs w:val="28"/>
              </w:rPr>
              <w:t>4</w:t>
            </w:r>
            <w:r w:rsidRPr="00CE46FA">
              <w:rPr>
                <w:rFonts w:ascii="Browallia New" w:hAnsi="Browallia New" w:cs="Browallia New"/>
                <w:sz w:val="28"/>
                <w:szCs w:val="28"/>
              </w:rPr>
              <w:t>)</w:t>
            </w:r>
          </w:p>
        </w:tc>
        <w:tc>
          <w:tcPr>
            <w:tcW w:w="1890" w:type="dxa"/>
            <w:vAlign w:val="bottom"/>
          </w:tcPr>
          <w:p w14:paraId="50B4CCA0" w14:textId="289BD04E" w:rsidR="00B2202C" w:rsidRPr="0047017A" w:rsidRDefault="003F0B4A"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A4799A" w:rsidRPr="0047017A" w14:paraId="0C015523" w14:textId="77777777" w:rsidTr="00191A9C">
        <w:tblPrEx>
          <w:tblLook w:val="01E0" w:firstRow="1" w:lastRow="1" w:firstColumn="1" w:lastColumn="1" w:noHBand="0" w:noVBand="0"/>
        </w:tblPrEx>
        <w:tc>
          <w:tcPr>
            <w:tcW w:w="5341" w:type="dxa"/>
            <w:vAlign w:val="bottom"/>
          </w:tcPr>
          <w:p w14:paraId="15159B83" w14:textId="4749CB65" w:rsidR="00A4799A" w:rsidRPr="0047017A" w:rsidRDefault="00A4799A" w:rsidP="00A4799A">
            <w:pPr>
              <w:tabs>
                <w:tab w:val="left" w:pos="284"/>
                <w:tab w:val="left" w:pos="851"/>
                <w:tab w:val="left" w:pos="1418"/>
                <w:tab w:val="left" w:pos="1985"/>
              </w:tabs>
              <w:spacing w:line="240" w:lineRule="auto"/>
              <w:rPr>
                <w:rFonts w:ascii="Browallia New" w:hAnsi="Browallia New" w:cs="Browallia New"/>
                <w:sz w:val="28"/>
                <w:szCs w:val="28"/>
                <w:cs/>
              </w:rPr>
            </w:pPr>
            <w:r w:rsidRPr="0047017A">
              <w:rPr>
                <w:rFonts w:ascii="Browallia New" w:hAnsi="Browallia New" w:cs="Browallia New" w:hint="cs"/>
                <w:sz w:val="28"/>
                <w:szCs w:val="28"/>
                <w:cs/>
              </w:rPr>
              <w:t>ลดลงจากการเปลี่ยนแปลงสัญญาเช่า</w:t>
            </w:r>
          </w:p>
        </w:tc>
        <w:tc>
          <w:tcPr>
            <w:tcW w:w="1890" w:type="dxa"/>
            <w:tcBorders>
              <w:left w:val="nil"/>
              <w:right w:val="nil"/>
            </w:tcBorders>
          </w:tcPr>
          <w:p w14:paraId="78FBB49F" w14:textId="73730615" w:rsidR="00A4799A" w:rsidRPr="0047017A" w:rsidRDefault="005D5BF4"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5D5BF4">
              <w:rPr>
                <w:rFonts w:ascii="Browallia New" w:hAnsi="Browallia New" w:cs="Browallia New"/>
                <w:sz w:val="28"/>
                <w:szCs w:val="28"/>
              </w:rPr>
              <w:t>(31,092)</w:t>
            </w:r>
          </w:p>
        </w:tc>
        <w:tc>
          <w:tcPr>
            <w:tcW w:w="1890" w:type="dxa"/>
          </w:tcPr>
          <w:p w14:paraId="6B4D3544" w14:textId="7C92FCE0" w:rsidR="00A4799A" w:rsidRPr="0047017A" w:rsidRDefault="003F0B4A" w:rsidP="0047017A">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950E5E" w:rsidRPr="0047017A" w14:paraId="45F07AE8" w14:textId="77777777" w:rsidTr="00191A9C">
        <w:tblPrEx>
          <w:tblLook w:val="01E0" w:firstRow="1" w:lastRow="1" w:firstColumn="1" w:lastColumn="1" w:noHBand="0" w:noVBand="0"/>
        </w:tblPrEx>
        <w:tc>
          <w:tcPr>
            <w:tcW w:w="5341" w:type="dxa"/>
            <w:vAlign w:val="bottom"/>
          </w:tcPr>
          <w:p w14:paraId="2C11F532" w14:textId="77777777" w:rsidR="00950E5E" w:rsidRPr="0047017A" w:rsidRDefault="00950E5E" w:rsidP="00950E5E">
            <w:pPr>
              <w:tabs>
                <w:tab w:val="left" w:pos="284"/>
                <w:tab w:val="left" w:pos="851"/>
                <w:tab w:val="left" w:pos="1418"/>
                <w:tab w:val="left" w:pos="1985"/>
              </w:tabs>
              <w:spacing w:line="240" w:lineRule="auto"/>
              <w:jc w:val="both"/>
              <w:rPr>
                <w:rFonts w:ascii="Browallia New" w:hAnsi="Browallia New" w:cs="Browallia New"/>
                <w:position w:val="6"/>
                <w:sz w:val="28"/>
                <w:szCs w:val="28"/>
              </w:rPr>
            </w:pPr>
            <w:r w:rsidRPr="0047017A">
              <w:rPr>
                <w:rFonts w:ascii="Browallia New" w:hAnsi="Browallia New" w:cs="Browallia New"/>
                <w:sz w:val="28"/>
                <w:szCs w:val="28"/>
                <w:cs/>
              </w:rPr>
              <w:t>ค่าเสื่อมราคาสำหรับงวด</w:t>
            </w:r>
          </w:p>
        </w:tc>
        <w:tc>
          <w:tcPr>
            <w:tcW w:w="1890" w:type="dxa"/>
            <w:tcBorders>
              <w:left w:val="nil"/>
              <w:right w:val="nil"/>
            </w:tcBorders>
          </w:tcPr>
          <w:p w14:paraId="47F84B11" w14:textId="3FADD1E1" w:rsidR="00950E5E" w:rsidRPr="0047017A" w:rsidRDefault="00CE46FA" w:rsidP="006D39AE">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CE46FA">
              <w:rPr>
                <w:rFonts w:ascii="Browallia New" w:hAnsi="Browallia New" w:cs="Browallia New"/>
                <w:sz w:val="28"/>
                <w:szCs w:val="28"/>
              </w:rPr>
              <w:t>(</w:t>
            </w:r>
            <w:r w:rsidR="00B4576A" w:rsidRPr="00B4576A">
              <w:rPr>
                <w:rFonts w:ascii="Browallia New" w:hAnsi="Browallia New" w:cs="Browallia New"/>
                <w:sz w:val="28"/>
                <w:szCs w:val="28"/>
              </w:rPr>
              <w:t>4,885</w:t>
            </w:r>
            <w:r w:rsidRPr="00CE46FA">
              <w:rPr>
                <w:rFonts w:ascii="Browallia New" w:hAnsi="Browallia New" w:cs="Browallia New"/>
                <w:sz w:val="28"/>
                <w:szCs w:val="28"/>
              </w:rPr>
              <w:t>)</w:t>
            </w:r>
          </w:p>
        </w:tc>
        <w:tc>
          <w:tcPr>
            <w:tcW w:w="1890" w:type="dxa"/>
          </w:tcPr>
          <w:p w14:paraId="7F1E3BFE" w14:textId="5BD84764" w:rsidR="00950E5E" w:rsidRPr="0047017A" w:rsidRDefault="00D7615A" w:rsidP="006D39AE">
            <w:pP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(98</w:t>
            </w:r>
            <w:r w:rsidR="00AE790C">
              <w:rPr>
                <w:rFonts w:ascii="Browallia New" w:hAnsi="Browallia New" w:cs="Browallia New"/>
                <w:sz w:val="28"/>
                <w:szCs w:val="28"/>
              </w:rPr>
              <w:t>7</w:t>
            </w:r>
            <w:r>
              <w:rPr>
                <w:rFonts w:ascii="Browallia New" w:hAnsi="Browallia New" w:cs="Browallia New"/>
                <w:sz w:val="28"/>
                <w:szCs w:val="28"/>
              </w:rPr>
              <w:t>)</w:t>
            </w:r>
          </w:p>
        </w:tc>
      </w:tr>
      <w:tr w:rsidR="00F954BB" w:rsidRPr="0047017A" w14:paraId="1BBCD19A" w14:textId="77777777" w:rsidTr="00191A9C">
        <w:tblPrEx>
          <w:tblLook w:val="01E0" w:firstRow="1" w:lastRow="1" w:firstColumn="1" w:lastColumn="1" w:noHBand="0" w:noVBand="0"/>
        </w:tblPrEx>
        <w:tc>
          <w:tcPr>
            <w:tcW w:w="5341" w:type="dxa"/>
            <w:vAlign w:val="bottom"/>
          </w:tcPr>
          <w:p w14:paraId="79570BC8" w14:textId="086CC1EF" w:rsidR="00F954BB" w:rsidRPr="0047017A" w:rsidRDefault="00212E5F" w:rsidP="00950E5E">
            <w:pPr>
              <w:tabs>
                <w:tab w:val="left" w:pos="284"/>
                <w:tab w:val="left" w:pos="851"/>
                <w:tab w:val="left" w:pos="1418"/>
                <w:tab w:val="left" w:pos="1985"/>
              </w:tabs>
              <w:spacing w:line="240" w:lineRule="auto"/>
              <w:jc w:val="both"/>
              <w:rPr>
                <w:rFonts w:ascii="Browallia New" w:hAnsi="Browallia New" w:cs="Browallia New"/>
                <w:sz w:val="28"/>
                <w:szCs w:val="28"/>
                <w:cs/>
              </w:rPr>
            </w:pPr>
            <w:r>
              <w:rPr>
                <w:rFonts w:ascii="Browallia New" w:hAnsi="Browallia New" w:cs="Browallia New" w:hint="cs"/>
                <w:sz w:val="28"/>
                <w:szCs w:val="28"/>
                <w:cs/>
              </w:rPr>
              <w:t>ค่าเผื่อการด้อยค่าสินทรัพย์สิทธิ</w:t>
            </w:r>
            <w:r w:rsidR="0058015E">
              <w:rPr>
                <w:rFonts w:ascii="Browallia New" w:hAnsi="Browallia New" w:cs="Browallia New" w:hint="cs"/>
                <w:sz w:val="28"/>
                <w:szCs w:val="28"/>
                <w:cs/>
              </w:rPr>
              <w:t>การใช้</w:t>
            </w:r>
          </w:p>
        </w:tc>
        <w:tc>
          <w:tcPr>
            <w:tcW w:w="1890" w:type="dxa"/>
            <w:tcBorders>
              <w:left w:val="nil"/>
              <w:right w:val="nil"/>
            </w:tcBorders>
          </w:tcPr>
          <w:p w14:paraId="1B6BEEDF" w14:textId="5E87960E" w:rsidR="00F954BB" w:rsidRDefault="00DE73EF" w:rsidP="0047017A">
            <w:pPr>
              <w:pBdr>
                <w:bottom w:val="single" w:sz="4"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DE73EF">
              <w:rPr>
                <w:rFonts w:ascii="Browallia New" w:hAnsi="Browallia New" w:cs="Browallia New"/>
                <w:sz w:val="28"/>
                <w:szCs w:val="28"/>
              </w:rPr>
              <w:t>(4,227)</w:t>
            </w:r>
          </w:p>
        </w:tc>
        <w:tc>
          <w:tcPr>
            <w:tcW w:w="1890" w:type="dxa"/>
          </w:tcPr>
          <w:p w14:paraId="16B79431" w14:textId="2DFC1496" w:rsidR="00F954BB" w:rsidRDefault="003F0B4A" w:rsidP="0047017A">
            <w:pPr>
              <w:pBdr>
                <w:bottom w:val="single" w:sz="4"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950E5E" w:rsidRPr="0047017A" w14:paraId="266F4E66" w14:textId="77777777" w:rsidTr="00191A9C">
        <w:tblPrEx>
          <w:tblLook w:val="01E0" w:firstRow="1" w:lastRow="1" w:firstColumn="1" w:lastColumn="1" w:noHBand="0" w:noVBand="0"/>
        </w:tblPrEx>
        <w:tc>
          <w:tcPr>
            <w:tcW w:w="5341" w:type="dxa"/>
            <w:vAlign w:val="bottom"/>
          </w:tcPr>
          <w:p w14:paraId="35A7E508" w14:textId="177D7E33" w:rsidR="00950E5E" w:rsidRPr="0047017A" w:rsidRDefault="00950E5E" w:rsidP="00950E5E">
            <w:pPr>
              <w:tabs>
                <w:tab w:val="left" w:pos="284"/>
                <w:tab w:val="left" w:pos="851"/>
                <w:tab w:val="left" w:pos="1418"/>
                <w:tab w:val="left" w:pos="1985"/>
              </w:tabs>
              <w:spacing w:line="240" w:lineRule="auto"/>
              <w:jc w:val="both"/>
              <w:rPr>
                <w:rFonts w:ascii="Browallia New" w:eastAsia="Arial Unicode MS" w:hAnsi="Browallia New" w:cs="Browallia New"/>
                <w:snapToGrid w:val="0"/>
                <w:sz w:val="28"/>
                <w:szCs w:val="28"/>
                <w:lang w:eastAsia="th-TH"/>
              </w:rPr>
            </w:pPr>
            <w:r w:rsidRPr="0047017A">
              <w:rPr>
                <w:rFonts w:ascii="Browallia New" w:hAnsi="Browallia New" w:cs="Browallia New"/>
                <w:sz w:val="28"/>
                <w:szCs w:val="28"/>
                <w:cs/>
              </w:rPr>
              <w:t xml:space="preserve">มูลค่าสุทธิตามบัญชี ณ วันที่ </w:t>
            </w:r>
            <w:r w:rsidR="000B1111" w:rsidRPr="001F047F">
              <w:rPr>
                <w:rFonts w:ascii="Browallia New" w:hAnsi="Browallia New" w:cs="Browallia New"/>
                <w:color w:val="000000" w:themeColor="text1"/>
                <w:sz w:val="28"/>
                <w:szCs w:val="28"/>
              </w:rPr>
              <w:t xml:space="preserve">30 </w:t>
            </w:r>
            <w:r w:rsidR="000B1111" w:rsidRPr="001F047F">
              <w:rPr>
                <w:rFonts w:ascii="Browallia New" w:hAnsi="Browallia New" w:cs="Browallia New"/>
                <w:color w:val="000000" w:themeColor="text1"/>
                <w:sz w:val="28"/>
                <w:szCs w:val="28"/>
                <w:cs/>
              </w:rPr>
              <w:t>มิถุนายน</w:t>
            </w:r>
            <w:r w:rsidR="000B1111">
              <w:rPr>
                <w:rFonts w:ascii="Browallia New" w:hAnsi="Browallia New" w:cs="Browallia New" w:hint="cs"/>
                <w:color w:val="000000" w:themeColor="text1"/>
                <w:sz w:val="28"/>
                <w:szCs w:val="28"/>
                <w:cs/>
              </w:rPr>
              <w:t xml:space="preserve"> </w:t>
            </w:r>
            <w:r w:rsidR="007F5820">
              <w:rPr>
                <w:rFonts w:ascii="Browallia New" w:eastAsia="Arial Unicode MS" w:hAnsi="Browallia New" w:cs="Browallia New"/>
                <w:sz w:val="28"/>
                <w:szCs w:val="28"/>
                <w:lang w:val="en-ZA"/>
              </w:rPr>
              <w:t>2569</w:t>
            </w:r>
          </w:p>
        </w:tc>
        <w:tc>
          <w:tcPr>
            <w:tcW w:w="1890" w:type="dxa"/>
            <w:tcBorders>
              <w:left w:val="nil"/>
              <w:right w:val="nil"/>
            </w:tcBorders>
          </w:tcPr>
          <w:p w14:paraId="050A3A14" w14:textId="13202B34" w:rsidR="00950E5E" w:rsidRPr="0047017A" w:rsidRDefault="00DE73EF" w:rsidP="0047017A">
            <w:pPr>
              <w:pBdr>
                <w:bottom w:val="single" w:sz="12"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rPr>
            </w:pPr>
            <w:r w:rsidRPr="00DE73EF">
              <w:rPr>
                <w:rFonts w:ascii="Browallia New" w:hAnsi="Browallia New" w:cs="Browallia New"/>
                <w:sz w:val="28"/>
                <w:szCs w:val="28"/>
              </w:rPr>
              <w:t>40,944</w:t>
            </w:r>
          </w:p>
        </w:tc>
        <w:tc>
          <w:tcPr>
            <w:tcW w:w="1890" w:type="dxa"/>
          </w:tcPr>
          <w:p w14:paraId="0B7BC633" w14:textId="0D7F728D" w:rsidR="00950E5E" w:rsidRPr="0047017A" w:rsidRDefault="00274799" w:rsidP="0047017A">
            <w:pPr>
              <w:pBdr>
                <w:bottom w:val="single" w:sz="12" w:space="1" w:color="auto"/>
              </w:pBdr>
              <w:tabs>
                <w:tab w:val="clear" w:pos="1644"/>
                <w:tab w:val="left" w:pos="284"/>
                <w:tab w:val="left" w:pos="567"/>
                <w:tab w:val="left" w:pos="1222"/>
              </w:tabs>
              <w:overflowPunct w:val="0"/>
              <w:autoSpaceDE w:val="0"/>
              <w:autoSpaceDN w:val="0"/>
              <w:adjustRightInd w:val="0"/>
              <w:spacing w:line="240" w:lineRule="auto"/>
              <w:ind w:left="54" w:right="81"/>
              <w:contextualSpacing/>
              <w:jc w:val="right"/>
              <w:textAlignment w:val="baseline"/>
              <w:rPr>
                <w:rFonts w:ascii="Browallia New" w:hAnsi="Browallia New" w:cs="Browallia New"/>
                <w:sz w:val="28"/>
                <w:szCs w:val="28"/>
                <w:cs/>
              </w:rPr>
            </w:pPr>
            <w:r>
              <w:rPr>
                <w:rFonts w:ascii="Browallia New" w:hAnsi="Browallia New" w:cs="Browallia New"/>
                <w:sz w:val="28"/>
                <w:szCs w:val="28"/>
              </w:rPr>
              <w:t>6,47</w:t>
            </w:r>
            <w:r w:rsidR="00E42814">
              <w:rPr>
                <w:rFonts w:ascii="Browallia New" w:hAnsi="Browallia New" w:cs="Browallia New"/>
                <w:sz w:val="28"/>
                <w:szCs w:val="28"/>
              </w:rPr>
              <w:t>2</w:t>
            </w:r>
          </w:p>
        </w:tc>
      </w:tr>
    </w:tbl>
    <w:p w14:paraId="04CC92A2" w14:textId="77777777" w:rsidR="00453DB9" w:rsidRDefault="00453DB9" w:rsidP="0045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448"/>
        </w:tabs>
        <w:spacing w:line="240" w:lineRule="auto"/>
        <w:rPr>
          <w:rFonts w:ascii="Browallia New" w:eastAsia="Cordia New" w:hAnsi="Browallia New" w:cs="Browallia New"/>
          <w:sz w:val="28"/>
          <w:szCs w:val="28"/>
          <w:lang w:eastAsia="th-TH"/>
        </w:rPr>
        <w:sectPr w:rsidR="00453DB9" w:rsidSect="008F1EA0">
          <w:headerReference w:type="default" r:id="rId15"/>
          <w:footerReference w:type="default" r:id="rId16"/>
          <w:pgSz w:w="11909" w:h="16834" w:code="9"/>
          <w:pgMar w:top="2268" w:right="1021" w:bottom="1281" w:left="1440" w:header="810" w:footer="302" w:gutter="0"/>
          <w:pgNumType w:start="24"/>
          <w:cols w:space="720"/>
          <w:docGrid w:linePitch="245"/>
        </w:sectPr>
      </w:pPr>
    </w:p>
    <w:p w14:paraId="2BD00EB3" w14:textId="1A738158" w:rsidR="00FE3CF8" w:rsidRPr="007E5657" w:rsidRDefault="00FE3CF8" w:rsidP="00D6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448"/>
        </w:tabs>
        <w:spacing w:line="240" w:lineRule="auto"/>
        <w:ind w:firstLine="426"/>
        <w:rPr>
          <w:rFonts w:ascii="Browallia New" w:eastAsia="Cordia New" w:hAnsi="Browallia New" w:cs="Browallia New"/>
          <w:color w:val="000000"/>
          <w:sz w:val="28"/>
          <w:szCs w:val="28"/>
          <w:u w:val="single"/>
          <w:cs/>
          <w:lang w:eastAsia="th-TH"/>
        </w:rPr>
      </w:pPr>
      <w:r w:rsidRPr="007E5657">
        <w:rPr>
          <w:rFonts w:ascii="Browallia New" w:eastAsia="Cordia New" w:hAnsi="Browallia New" w:cs="Browallia New"/>
          <w:color w:val="000000"/>
          <w:sz w:val="28"/>
          <w:szCs w:val="28"/>
          <w:u w:val="single"/>
          <w:cs/>
          <w:lang w:eastAsia="th-TH"/>
        </w:rPr>
        <w:t>หนี้สินตามสัญญาเช่า</w:t>
      </w:r>
    </w:p>
    <w:p w14:paraId="2B1D2228" w14:textId="0030CC66" w:rsidR="004F4270" w:rsidRPr="007E5657" w:rsidRDefault="004F4270" w:rsidP="00B35EE2">
      <w:pPr>
        <w:tabs>
          <w:tab w:val="clear" w:pos="907"/>
          <w:tab w:val="left" w:pos="1350"/>
        </w:tabs>
        <w:spacing w:line="240" w:lineRule="auto"/>
        <w:ind w:left="432"/>
        <w:jc w:val="thaiDistribute"/>
        <w:rPr>
          <w:rFonts w:ascii="Browallia New" w:eastAsia="Cordia New" w:hAnsi="Browallia New" w:cs="Browallia New"/>
          <w:color w:val="000000"/>
          <w:sz w:val="28"/>
          <w:szCs w:val="28"/>
          <w:lang w:val="en-GB" w:eastAsia="th-TH"/>
        </w:rPr>
      </w:pPr>
      <w:r w:rsidRPr="007E5657">
        <w:rPr>
          <w:rFonts w:ascii="Browallia New" w:eastAsia="Cordia New" w:hAnsi="Browallia New" w:cs="Browallia New"/>
          <w:color w:val="000000"/>
          <w:sz w:val="28"/>
          <w:szCs w:val="28"/>
          <w:cs/>
          <w:lang w:eastAsia="th-TH"/>
        </w:rPr>
        <w:t>มูลค่าตามบัญชีของหนี้สินตามสัญญาเช่าและการเคลื่อนไหว</w:t>
      </w:r>
      <w:r w:rsidR="00B35EE2" w:rsidRPr="007E5657">
        <w:rPr>
          <w:rFonts w:ascii="Browallia New" w:eastAsia="Cordia New" w:hAnsi="Browallia New" w:cs="Browallia New"/>
          <w:color w:val="000000"/>
          <w:sz w:val="28"/>
          <w:szCs w:val="28"/>
          <w:cs/>
          <w:lang w:eastAsia="th-TH"/>
        </w:rPr>
        <w:t>สำหรับงว</w:t>
      </w:r>
      <w:r w:rsidR="002D6975">
        <w:rPr>
          <w:rFonts w:ascii="Browallia New" w:eastAsia="Cordia New" w:hAnsi="Browallia New" w:cs="Browallia New" w:hint="cs"/>
          <w:color w:val="000000"/>
          <w:sz w:val="28"/>
          <w:szCs w:val="28"/>
          <w:cs/>
          <w:lang w:eastAsia="th-TH"/>
        </w:rPr>
        <w:t>ด</w:t>
      </w:r>
      <w:r w:rsidR="000B1111">
        <w:rPr>
          <w:rFonts w:ascii="Browallia New" w:eastAsia="Cordia New" w:hAnsi="Browallia New" w:cs="Browallia New" w:hint="cs"/>
          <w:color w:val="000000"/>
          <w:sz w:val="28"/>
          <w:szCs w:val="28"/>
          <w:cs/>
          <w:lang w:eastAsia="th-TH"/>
        </w:rPr>
        <w:t>หก</w:t>
      </w:r>
      <w:r w:rsidR="005D04F8" w:rsidRPr="007E5657">
        <w:rPr>
          <w:rFonts w:ascii="Browallia New" w:eastAsia="Cordia New" w:hAnsi="Browallia New" w:cs="Browallia New"/>
          <w:color w:val="000000"/>
          <w:sz w:val="28"/>
          <w:szCs w:val="28"/>
          <w:cs/>
          <w:lang w:eastAsia="th-TH"/>
        </w:rPr>
        <w:t xml:space="preserve">เดือนสิ้นสุดวันที่ </w:t>
      </w:r>
      <w:r w:rsidR="000B1111" w:rsidRPr="001F047F">
        <w:rPr>
          <w:rFonts w:ascii="Browallia New" w:hAnsi="Browallia New" w:cs="Browallia New"/>
          <w:color w:val="000000" w:themeColor="text1"/>
          <w:sz w:val="28"/>
          <w:szCs w:val="28"/>
        </w:rPr>
        <w:t xml:space="preserve">30 </w:t>
      </w:r>
      <w:r w:rsidR="000B1111" w:rsidRPr="001F047F">
        <w:rPr>
          <w:rFonts w:ascii="Browallia New" w:hAnsi="Browallia New" w:cs="Browallia New"/>
          <w:color w:val="000000" w:themeColor="text1"/>
          <w:sz w:val="28"/>
          <w:szCs w:val="28"/>
          <w:cs/>
        </w:rPr>
        <w:t>มิถุนายน</w:t>
      </w:r>
      <w:r w:rsidR="000B1111">
        <w:rPr>
          <w:rFonts w:ascii="Browallia New" w:hAnsi="Browallia New" w:cs="Browallia New" w:hint="cs"/>
          <w:color w:val="000000" w:themeColor="text1"/>
          <w:sz w:val="28"/>
          <w:szCs w:val="28"/>
          <w:cs/>
        </w:rPr>
        <w:t xml:space="preserve"> </w:t>
      </w:r>
      <w:r w:rsidR="005D04F8">
        <w:rPr>
          <w:rFonts w:ascii="Browallia New" w:eastAsia="Arial Unicode MS" w:hAnsi="Browallia New" w:cs="Browallia New"/>
          <w:sz w:val="28"/>
          <w:szCs w:val="28"/>
          <w:lang w:val="en-ZA"/>
        </w:rPr>
        <w:t>2569</w:t>
      </w:r>
      <w:r w:rsidR="002F78F5">
        <w:rPr>
          <w:rFonts w:ascii="Browallia New" w:eastAsia="Cordia New" w:hAnsi="Browallia New" w:cs="Browallia New"/>
          <w:color w:val="000000"/>
          <w:sz w:val="28"/>
          <w:szCs w:val="28"/>
          <w:lang w:eastAsia="th-TH"/>
        </w:rPr>
        <w:br/>
      </w:r>
      <w:r w:rsidRPr="007E5657">
        <w:rPr>
          <w:rFonts w:ascii="Browallia New" w:eastAsia="Cordia New" w:hAnsi="Browallia New" w:cs="Browallia New"/>
          <w:color w:val="000000"/>
          <w:sz w:val="28"/>
          <w:szCs w:val="28"/>
          <w:cs/>
          <w:lang w:eastAsia="th-TH"/>
        </w:rPr>
        <w:t>แสดงได้ดังนี้</w:t>
      </w:r>
    </w:p>
    <w:p w14:paraId="53476DCF" w14:textId="77777777" w:rsidR="00752EBB" w:rsidRPr="00442D9C" w:rsidRDefault="00752EBB" w:rsidP="00A93DAB">
      <w:pPr>
        <w:tabs>
          <w:tab w:val="clear" w:pos="907"/>
          <w:tab w:val="left" w:pos="1350"/>
        </w:tabs>
        <w:spacing w:line="240" w:lineRule="auto"/>
        <w:ind w:left="432"/>
        <w:jc w:val="thaiDistribute"/>
        <w:rPr>
          <w:rFonts w:ascii="Browallia New" w:eastAsia="Cordia New" w:hAnsi="Browallia New" w:cs="Browallia New"/>
          <w:color w:val="000000"/>
          <w:sz w:val="12"/>
          <w:szCs w:val="12"/>
          <w:lang w:eastAsia="th-TH"/>
        </w:rPr>
      </w:pPr>
    </w:p>
    <w:tbl>
      <w:tblPr>
        <w:tblW w:w="9121" w:type="dxa"/>
        <w:tblInd w:w="426" w:type="dxa"/>
        <w:tblLayout w:type="fixed"/>
        <w:tblCellMar>
          <w:left w:w="57" w:type="dxa"/>
          <w:right w:w="57" w:type="dxa"/>
        </w:tblCellMar>
        <w:tblLook w:val="04A0" w:firstRow="1" w:lastRow="0" w:firstColumn="1" w:lastColumn="0" w:noHBand="0" w:noVBand="1"/>
      </w:tblPr>
      <w:tblGrid>
        <w:gridCol w:w="5341"/>
        <w:gridCol w:w="1890"/>
        <w:gridCol w:w="1890"/>
      </w:tblGrid>
      <w:tr w:rsidR="008476B9" w:rsidRPr="007E5657" w14:paraId="1B486B9C" w14:textId="77777777" w:rsidTr="00191A9C">
        <w:trPr>
          <w:trHeight w:val="346"/>
        </w:trPr>
        <w:tc>
          <w:tcPr>
            <w:tcW w:w="5341" w:type="dxa"/>
            <w:tcBorders>
              <w:top w:val="nil"/>
              <w:left w:val="nil"/>
              <w:right w:val="nil"/>
            </w:tcBorders>
            <w:shd w:val="clear" w:color="000000" w:fill="FFFFFF"/>
            <w:noWrap/>
          </w:tcPr>
          <w:p w14:paraId="7ADE9DA9" w14:textId="77777777" w:rsidR="008476B9" w:rsidRPr="0098787C" w:rsidRDefault="008476B9" w:rsidP="00DC091D">
            <w:pPr>
              <w:spacing w:before="100" w:beforeAutospacing="1" w:after="100" w:afterAutospacing="1" w:line="240" w:lineRule="auto"/>
              <w:ind w:left="170"/>
              <w:contextualSpacing/>
              <w:rPr>
                <w:rFonts w:ascii="Browallia New" w:hAnsi="Browallia New" w:cs="Browallia New"/>
                <w:spacing w:val="-2"/>
                <w:sz w:val="28"/>
                <w:szCs w:val="28"/>
                <w:cs/>
              </w:rPr>
            </w:pPr>
          </w:p>
        </w:tc>
        <w:tc>
          <w:tcPr>
            <w:tcW w:w="3780" w:type="dxa"/>
            <w:gridSpan w:val="2"/>
            <w:tcBorders>
              <w:top w:val="nil"/>
              <w:left w:val="nil"/>
              <w:right w:val="nil"/>
            </w:tcBorders>
            <w:shd w:val="clear" w:color="000000" w:fill="FFFFFF"/>
          </w:tcPr>
          <w:p w14:paraId="495349F1" w14:textId="77777777" w:rsidR="008476B9" w:rsidRPr="0098787C" w:rsidRDefault="008476B9" w:rsidP="00191A9C">
            <w:pPr>
              <w:tabs>
                <w:tab w:val="clear" w:pos="3515"/>
                <w:tab w:val="clear" w:pos="3742"/>
                <w:tab w:val="left" w:pos="284"/>
                <w:tab w:val="left" w:pos="567"/>
                <w:tab w:val="left" w:pos="3360"/>
              </w:tabs>
              <w:overflowPunct w:val="0"/>
              <w:autoSpaceDE w:val="0"/>
              <w:autoSpaceDN w:val="0"/>
              <w:adjustRightInd w:val="0"/>
              <w:spacing w:line="240" w:lineRule="auto"/>
              <w:ind w:left="54" w:right="47"/>
              <w:contextualSpacing/>
              <w:jc w:val="right"/>
              <w:textAlignment w:val="baseline"/>
              <w:rPr>
                <w:rFonts w:ascii="Browallia New" w:hAnsi="Browallia New" w:cs="Browallia New"/>
                <w:sz w:val="28"/>
                <w:szCs w:val="28"/>
              </w:rPr>
            </w:pPr>
            <w:r w:rsidRPr="0098787C">
              <w:rPr>
                <w:rFonts w:ascii="Browallia New" w:hAnsi="Browallia New" w:cs="Browallia New"/>
                <w:sz w:val="28"/>
                <w:szCs w:val="28"/>
              </w:rPr>
              <w:t>(</w:t>
            </w:r>
            <w:proofErr w:type="gramStart"/>
            <w:r w:rsidRPr="0098787C">
              <w:rPr>
                <w:rFonts w:ascii="Browallia New" w:hAnsi="Browallia New" w:cs="Browallia New"/>
                <w:sz w:val="28"/>
                <w:szCs w:val="28"/>
                <w:cs/>
              </w:rPr>
              <w:t>หน่วย :</w:t>
            </w:r>
            <w:proofErr w:type="gramEnd"/>
            <w:r w:rsidRPr="0098787C">
              <w:rPr>
                <w:rFonts w:ascii="Browallia New" w:hAnsi="Browallia New" w:cs="Browallia New"/>
                <w:sz w:val="28"/>
                <w:szCs w:val="28"/>
                <w:cs/>
              </w:rPr>
              <w:t xml:space="preserve"> พันบาท)</w:t>
            </w:r>
          </w:p>
        </w:tc>
      </w:tr>
      <w:tr w:rsidR="008476B9" w:rsidRPr="007E5657" w14:paraId="714E028A" w14:textId="77777777" w:rsidTr="00191A9C">
        <w:tblPrEx>
          <w:tblLook w:val="01E0" w:firstRow="1" w:lastRow="1" w:firstColumn="1" w:lastColumn="1" w:noHBand="0" w:noVBand="0"/>
        </w:tblPrEx>
        <w:trPr>
          <w:trHeight w:val="346"/>
        </w:trPr>
        <w:tc>
          <w:tcPr>
            <w:tcW w:w="5341" w:type="dxa"/>
          </w:tcPr>
          <w:p w14:paraId="4454F6F8" w14:textId="77777777" w:rsidR="008476B9" w:rsidRPr="0098787C" w:rsidRDefault="008476B9" w:rsidP="00DC091D">
            <w:pPr>
              <w:spacing w:before="100" w:beforeAutospacing="1" w:after="100" w:afterAutospacing="1" w:line="240" w:lineRule="auto"/>
              <w:ind w:left="170"/>
              <w:contextualSpacing/>
              <w:rPr>
                <w:rFonts w:ascii="Browallia New" w:hAnsi="Browallia New" w:cs="Browallia New"/>
                <w:spacing w:val="-2"/>
                <w:sz w:val="28"/>
                <w:szCs w:val="28"/>
              </w:rPr>
            </w:pPr>
          </w:p>
        </w:tc>
        <w:tc>
          <w:tcPr>
            <w:tcW w:w="1890" w:type="dxa"/>
          </w:tcPr>
          <w:p w14:paraId="0A9363E2" w14:textId="32C43D01" w:rsidR="008476B9" w:rsidRPr="0098787C" w:rsidRDefault="005835D2"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69"/>
              <w:contextualSpacing/>
              <w:jc w:val="center"/>
              <w:textAlignment w:val="baseline"/>
              <w:rPr>
                <w:rFonts w:ascii="Browallia New" w:hAnsi="Browallia New" w:cs="Browallia New"/>
                <w:sz w:val="28"/>
                <w:szCs w:val="28"/>
              </w:rPr>
            </w:pPr>
            <w:r w:rsidRPr="0098787C">
              <w:rPr>
                <w:rFonts w:ascii="Browallia New" w:hAnsi="Browallia New" w:cs="Browallia New"/>
                <w:sz w:val="28"/>
                <w:szCs w:val="28"/>
                <w:cs/>
              </w:rPr>
              <w:t>ข้อมูลทางการเงินรวม</w:t>
            </w:r>
          </w:p>
        </w:tc>
        <w:tc>
          <w:tcPr>
            <w:tcW w:w="1890" w:type="dxa"/>
          </w:tcPr>
          <w:p w14:paraId="6251A5AF" w14:textId="5663866C" w:rsidR="008476B9" w:rsidRPr="0098787C" w:rsidRDefault="00B323DD"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69"/>
              <w:contextualSpacing/>
              <w:jc w:val="center"/>
              <w:textAlignment w:val="baseline"/>
              <w:rPr>
                <w:rFonts w:ascii="Browallia New" w:hAnsi="Browallia New" w:cs="Browallia New"/>
                <w:sz w:val="28"/>
                <w:szCs w:val="28"/>
              </w:rPr>
            </w:pPr>
            <w:r w:rsidRPr="0098787C">
              <w:rPr>
                <w:rFonts w:ascii="Browallia New" w:hAnsi="Browallia New" w:cs="Browallia New"/>
                <w:sz w:val="28"/>
                <w:szCs w:val="28"/>
                <w:cs/>
              </w:rPr>
              <w:t>ข้อมูลทางการเงินเฉพาะบริษัท</w:t>
            </w:r>
          </w:p>
        </w:tc>
      </w:tr>
      <w:tr w:rsidR="008476B9" w:rsidRPr="007E5657" w14:paraId="692FAAAD" w14:textId="77777777" w:rsidTr="00191A9C">
        <w:tblPrEx>
          <w:tblLook w:val="01E0" w:firstRow="1" w:lastRow="1" w:firstColumn="1" w:lastColumn="1" w:noHBand="0" w:noVBand="0"/>
        </w:tblPrEx>
        <w:trPr>
          <w:trHeight w:val="346"/>
        </w:trPr>
        <w:tc>
          <w:tcPr>
            <w:tcW w:w="5341" w:type="dxa"/>
          </w:tcPr>
          <w:p w14:paraId="58C44B69" w14:textId="6DB3F2B9" w:rsidR="008476B9" w:rsidRPr="0098787C" w:rsidRDefault="008476B9" w:rsidP="00DC091D">
            <w:pPr>
              <w:spacing w:before="100" w:beforeAutospacing="1" w:after="100" w:afterAutospacing="1" w:line="240" w:lineRule="auto"/>
              <w:ind w:left="170"/>
              <w:contextualSpacing/>
              <w:rPr>
                <w:rFonts w:ascii="Browallia New" w:hAnsi="Browallia New" w:cs="Browallia New"/>
                <w:spacing w:val="-2"/>
                <w:sz w:val="28"/>
                <w:szCs w:val="28"/>
                <w:cs/>
              </w:rPr>
            </w:pPr>
          </w:p>
        </w:tc>
        <w:tc>
          <w:tcPr>
            <w:tcW w:w="1890" w:type="dxa"/>
            <w:tcBorders>
              <w:left w:val="nil"/>
              <w:right w:val="nil"/>
            </w:tcBorders>
          </w:tcPr>
          <w:p w14:paraId="7D8DEEE8" w14:textId="20335E43" w:rsidR="008476B9" w:rsidRPr="0098787C" w:rsidRDefault="008476B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c>
          <w:tcPr>
            <w:tcW w:w="1890" w:type="dxa"/>
          </w:tcPr>
          <w:p w14:paraId="7F9DF0E6" w14:textId="0FADF8ED" w:rsidR="008476B9" w:rsidRPr="0098787C" w:rsidRDefault="008476B9" w:rsidP="00FD5462">
            <w:pPr>
              <w:tabs>
                <w:tab w:val="left" w:pos="284"/>
                <w:tab w:val="left" w:pos="567"/>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r>
      <w:tr w:rsidR="002B5DEE" w:rsidRPr="007E5657" w14:paraId="1A5E9BB3" w14:textId="77777777" w:rsidTr="00191A9C">
        <w:tblPrEx>
          <w:tblLook w:val="01E0" w:firstRow="1" w:lastRow="1" w:firstColumn="1" w:lastColumn="1" w:noHBand="0" w:noVBand="0"/>
        </w:tblPrEx>
        <w:trPr>
          <w:trHeight w:val="346"/>
        </w:trPr>
        <w:tc>
          <w:tcPr>
            <w:tcW w:w="5341" w:type="dxa"/>
          </w:tcPr>
          <w:p w14:paraId="64B3AA41" w14:textId="3A2219E1" w:rsidR="002B5DEE" w:rsidRPr="0098787C" w:rsidRDefault="002B5DEE" w:rsidP="006762EB">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 xml:space="preserve">ณ วันที่ </w:t>
            </w:r>
            <w:r w:rsidRPr="0098787C">
              <w:rPr>
                <w:rFonts w:ascii="Browallia New" w:hAnsi="Browallia New" w:cs="Browallia New"/>
                <w:sz w:val="28"/>
                <w:szCs w:val="28"/>
                <w:lang w:val="en-GB"/>
              </w:rPr>
              <w:t>1</w:t>
            </w:r>
            <w:r w:rsidRPr="0098787C">
              <w:rPr>
                <w:rFonts w:ascii="Browallia New" w:hAnsi="Browallia New" w:cs="Browallia New"/>
                <w:sz w:val="28"/>
                <w:szCs w:val="28"/>
                <w:cs/>
                <w:lang w:val="en-GB"/>
              </w:rPr>
              <w:t xml:space="preserve"> มกราคม </w:t>
            </w:r>
            <w:r w:rsidRPr="0098787C">
              <w:rPr>
                <w:rFonts w:ascii="Browallia New" w:hAnsi="Browallia New" w:cs="Browallia New"/>
                <w:sz w:val="28"/>
                <w:szCs w:val="28"/>
                <w:lang w:val="en-GB"/>
              </w:rPr>
              <w:t>256</w:t>
            </w:r>
            <w:r w:rsidR="005D04F8">
              <w:rPr>
                <w:rFonts w:ascii="Browallia New" w:hAnsi="Browallia New" w:cs="Browallia New"/>
                <w:sz w:val="28"/>
                <w:szCs w:val="28"/>
                <w:lang w:val="en-GB"/>
              </w:rPr>
              <w:t>9</w:t>
            </w:r>
          </w:p>
        </w:tc>
        <w:tc>
          <w:tcPr>
            <w:tcW w:w="1890" w:type="dxa"/>
            <w:tcBorders>
              <w:left w:val="nil"/>
              <w:right w:val="nil"/>
            </w:tcBorders>
          </w:tcPr>
          <w:p w14:paraId="5B975FAC" w14:textId="4F2F2378" w:rsidR="002B5DEE" w:rsidRPr="0098787C" w:rsidRDefault="009B0F89"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8</w:t>
            </w:r>
            <w:r w:rsidR="007D0575">
              <w:rPr>
                <w:rFonts w:ascii="Browallia New" w:hAnsi="Browallia New" w:cs="Browallia New"/>
                <w:sz w:val="28"/>
                <w:szCs w:val="28"/>
              </w:rPr>
              <w:t>3</w:t>
            </w:r>
            <w:r>
              <w:rPr>
                <w:rFonts w:ascii="Browallia New" w:hAnsi="Browallia New" w:cs="Browallia New"/>
                <w:sz w:val="28"/>
                <w:szCs w:val="28"/>
              </w:rPr>
              <w:t>,229</w:t>
            </w:r>
          </w:p>
        </w:tc>
        <w:tc>
          <w:tcPr>
            <w:tcW w:w="1890" w:type="dxa"/>
          </w:tcPr>
          <w:p w14:paraId="3F14C1E1" w14:textId="0FF30472" w:rsidR="002B5DEE" w:rsidRPr="0098787C" w:rsidRDefault="00361230"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7,503</w:t>
            </w:r>
          </w:p>
        </w:tc>
      </w:tr>
      <w:tr w:rsidR="00EA58C1" w:rsidRPr="007E5657" w14:paraId="5646D2BC" w14:textId="77777777" w:rsidTr="00191A9C">
        <w:tblPrEx>
          <w:tblLook w:val="01E0" w:firstRow="1" w:lastRow="1" w:firstColumn="1" w:lastColumn="1" w:noHBand="0" w:noVBand="0"/>
        </w:tblPrEx>
        <w:trPr>
          <w:trHeight w:val="346"/>
        </w:trPr>
        <w:tc>
          <w:tcPr>
            <w:tcW w:w="5341" w:type="dxa"/>
            <w:vAlign w:val="bottom"/>
          </w:tcPr>
          <w:p w14:paraId="6041D79C" w14:textId="66526709" w:rsidR="00EA58C1" w:rsidRPr="0098787C" w:rsidRDefault="008F317B" w:rsidP="00EA58C1">
            <w:pPr>
              <w:spacing w:line="240" w:lineRule="auto"/>
              <w:jc w:val="both"/>
              <w:rPr>
                <w:rFonts w:ascii="Browallia New" w:hAnsi="Browallia New" w:cs="Browallia New"/>
                <w:sz w:val="28"/>
                <w:szCs w:val="28"/>
                <w:cs/>
                <w:lang w:val="en-GB"/>
              </w:rPr>
            </w:pPr>
            <w:r>
              <w:rPr>
                <w:rFonts w:ascii="Browallia New" w:hAnsi="Browallia New" w:cs="Browallia New" w:hint="cs"/>
                <w:sz w:val="28"/>
                <w:szCs w:val="28"/>
                <w:cs/>
              </w:rPr>
              <w:t>ลดลงจากการตัดจำหน่าย</w:t>
            </w:r>
          </w:p>
        </w:tc>
        <w:tc>
          <w:tcPr>
            <w:tcW w:w="1890" w:type="dxa"/>
            <w:tcBorders>
              <w:left w:val="nil"/>
              <w:right w:val="nil"/>
            </w:tcBorders>
          </w:tcPr>
          <w:p w14:paraId="58F963E5" w14:textId="43DA140E" w:rsidR="00EA58C1" w:rsidRPr="0098787C" w:rsidRDefault="00B31513"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B31513">
              <w:rPr>
                <w:rFonts w:ascii="Browallia New" w:hAnsi="Browallia New" w:cs="Browallia New"/>
                <w:sz w:val="28"/>
                <w:szCs w:val="28"/>
              </w:rPr>
              <w:t>(11,707)</w:t>
            </w:r>
          </w:p>
        </w:tc>
        <w:tc>
          <w:tcPr>
            <w:tcW w:w="1890" w:type="dxa"/>
          </w:tcPr>
          <w:p w14:paraId="727A3B6E" w14:textId="3AAE9808" w:rsidR="00EA58C1" w:rsidRPr="0098787C" w:rsidRDefault="003F0B4A"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EA58C1" w:rsidRPr="007E5657" w14:paraId="4A8ADBE8" w14:textId="77777777" w:rsidTr="00191A9C">
        <w:tblPrEx>
          <w:tblLook w:val="01E0" w:firstRow="1" w:lastRow="1" w:firstColumn="1" w:lastColumn="1" w:noHBand="0" w:noVBand="0"/>
        </w:tblPrEx>
        <w:trPr>
          <w:trHeight w:val="346"/>
        </w:trPr>
        <w:tc>
          <w:tcPr>
            <w:tcW w:w="5341" w:type="dxa"/>
            <w:vAlign w:val="bottom"/>
          </w:tcPr>
          <w:p w14:paraId="51659E95" w14:textId="5D10BB89" w:rsidR="00EA58C1" w:rsidRPr="0098787C" w:rsidRDefault="00EA58C1" w:rsidP="00EA58C1">
            <w:pPr>
              <w:spacing w:line="240" w:lineRule="auto"/>
              <w:jc w:val="both"/>
              <w:rPr>
                <w:rFonts w:ascii="Browallia New" w:hAnsi="Browallia New" w:cs="Browallia New"/>
                <w:sz w:val="28"/>
                <w:szCs w:val="28"/>
                <w:cs/>
                <w:lang w:val="en-GB"/>
              </w:rPr>
            </w:pPr>
            <w:r>
              <w:rPr>
                <w:rFonts w:ascii="Browallia New" w:hAnsi="Browallia New" w:cs="Browallia New" w:hint="cs"/>
                <w:sz w:val="28"/>
                <w:szCs w:val="28"/>
                <w:cs/>
              </w:rPr>
              <w:t>เพิ่มขึ้นในระหว่างงวด</w:t>
            </w:r>
          </w:p>
        </w:tc>
        <w:tc>
          <w:tcPr>
            <w:tcW w:w="1890" w:type="dxa"/>
            <w:tcBorders>
              <w:left w:val="nil"/>
              <w:right w:val="nil"/>
            </w:tcBorders>
          </w:tcPr>
          <w:p w14:paraId="42819312" w14:textId="78B90355" w:rsidR="00EA58C1" w:rsidRPr="0098787C" w:rsidRDefault="00A873BA"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A873BA">
              <w:rPr>
                <w:rFonts w:ascii="Browallia New" w:hAnsi="Browallia New" w:cs="Browallia New"/>
                <w:sz w:val="28"/>
                <w:szCs w:val="28"/>
              </w:rPr>
              <w:t>945</w:t>
            </w:r>
          </w:p>
        </w:tc>
        <w:tc>
          <w:tcPr>
            <w:tcW w:w="1890" w:type="dxa"/>
            <w:vAlign w:val="bottom"/>
          </w:tcPr>
          <w:p w14:paraId="7FF3E450" w14:textId="570B4711" w:rsidR="00EA58C1" w:rsidRPr="0098787C" w:rsidRDefault="003F0B4A"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EA58C1" w:rsidRPr="007E5657" w14:paraId="74FA4F6C" w14:textId="77777777" w:rsidTr="00191A9C">
        <w:tblPrEx>
          <w:tblLook w:val="01E0" w:firstRow="1" w:lastRow="1" w:firstColumn="1" w:lastColumn="1" w:noHBand="0" w:noVBand="0"/>
        </w:tblPrEx>
        <w:trPr>
          <w:trHeight w:val="346"/>
        </w:trPr>
        <w:tc>
          <w:tcPr>
            <w:tcW w:w="5341" w:type="dxa"/>
            <w:vAlign w:val="bottom"/>
          </w:tcPr>
          <w:p w14:paraId="30DF49E4" w14:textId="7B14C18E" w:rsidR="00EA58C1" w:rsidRDefault="008F317B" w:rsidP="00EA58C1">
            <w:pPr>
              <w:spacing w:line="240" w:lineRule="auto"/>
              <w:jc w:val="both"/>
              <w:rPr>
                <w:rFonts w:ascii="Browallia New" w:hAnsi="Browallia New" w:cs="Browallia New"/>
                <w:sz w:val="28"/>
                <w:szCs w:val="28"/>
                <w:cs/>
              </w:rPr>
            </w:pPr>
            <w:r>
              <w:rPr>
                <w:rFonts w:ascii="Browallia New" w:hAnsi="Browallia New" w:cs="Browallia New" w:hint="cs"/>
                <w:sz w:val="28"/>
                <w:szCs w:val="28"/>
                <w:cs/>
              </w:rPr>
              <w:t>ลดลงจากการเปลี่ยนแปลงสัญญาเช่า</w:t>
            </w:r>
          </w:p>
        </w:tc>
        <w:tc>
          <w:tcPr>
            <w:tcW w:w="1890" w:type="dxa"/>
            <w:tcBorders>
              <w:left w:val="nil"/>
              <w:right w:val="nil"/>
            </w:tcBorders>
          </w:tcPr>
          <w:p w14:paraId="012274EB" w14:textId="6EF4A6BC" w:rsidR="00EA58C1" w:rsidRPr="0098787C" w:rsidRDefault="00A873BA"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A873BA">
              <w:rPr>
                <w:rFonts w:ascii="Browallia New" w:hAnsi="Browallia New" w:cs="Browallia New"/>
                <w:sz w:val="28"/>
                <w:szCs w:val="28"/>
              </w:rPr>
              <w:t>(30,115)</w:t>
            </w:r>
          </w:p>
        </w:tc>
        <w:tc>
          <w:tcPr>
            <w:tcW w:w="1890" w:type="dxa"/>
            <w:vAlign w:val="bottom"/>
          </w:tcPr>
          <w:p w14:paraId="21EBFA9E" w14:textId="66B2410C" w:rsidR="00EA58C1" w:rsidRDefault="003F0B4A"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r w:rsidR="00EA58C1" w:rsidRPr="007E5657" w14:paraId="76F24DAC" w14:textId="77777777" w:rsidTr="00191A9C">
        <w:tblPrEx>
          <w:tblLook w:val="01E0" w:firstRow="1" w:lastRow="1" w:firstColumn="1" w:lastColumn="1" w:noHBand="0" w:noVBand="0"/>
        </w:tblPrEx>
        <w:trPr>
          <w:trHeight w:val="346"/>
        </w:trPr>
        <w:tc>
          <w:tcPr>
            <w:tcW w:w="5341" w:type="dxa"/>
          </w:tcPr>
          <w:p w14:paraId="5C02BECA" w14:textId="77777777" w:rsidR="00EA58C1" w:rsidRPr="0098787C" w:rsidRDefault="00EA58C1" w:rsidP="00EA58C1">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เพิ่มขึ้นจากดอกเบี้ย</w:t>
            </w:r>
          </w:p>
        </w:tc>
        <w:tc>
          <w:tcPr>
            <w:tcW w:w="1890" w:type="dxa"/>
            <w:tcBorders>
              <w:top w:val="nil"/>
              <w:left w:val="nil"/>
              <w:right w:val="nil"/>
            </w:tcBorders>
          </w:tcPr>
          <w:p w14:paraId="705E2B37" w14:textId="3C151D04" w:rsidR="00EA58C1" w:rsidRPr="0098787C" w:rsidRDefault="00A873BA"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A873BA">
              <w:rPr>
                <w:rFonts w:ascii="Browallia New" w:hAnsi="Browallia New" w:cs="Browallia New"/>
                <w:sz w:val="28"/>
                <w:szCs w:val="28"/>
              </w:rPr>
              <w:t>1,771</w:t>
            </w:r>
          </w:p>
        </w:tc>
        <w:tc>
          <w:tcPr>
            <w:tcW w:w="1890" w:type="dxa"/>
          </w:tcPr>
          <w:p w14:paraId="69C2F307" w14:textId="19B0E003" w:rsidR="00EA58C1" w:rsidRPr="0098787C" w:rsidRDefault="00274799"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240</w:t>
            </w:r>
          </w:p>
        </w:tc>
      </w:tr>
      <w:tr w:rsidR="00EA58C1" w:rsidRPr="007E5657" w14:paraId="76F6E59B" w14:textId="77777777" w:rsidTr="00191A9C">
        <w:tblPrEx>
          <w:tblLook w:val="01E0" w:firstRow="1" w:lastRow="1" w:firstColumn="1" w:lastColumn="1" w:noHBand="0" w:noVBand="0"/>
        </w:tblPrEx>
        <w:trPr>
          <w:trHeight w:val="346"/>
        </w:trPr>
        <w:tc>
          <w:tcPr>
            <w:tcW w:w="5341" w:type="dxa"/>
          </w:tcPr>
          <w:p w14:paraId="489AC289" w14:textId="77777777" w:rsidR="00EA58C1" w:rsidRPr="0098787C" w:rsidRDefault="00EA58C1" w:rsidP="00EA58C1">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เงินจ่ายชำระ</w:t>
            </w:r>
          </w:p>
        </w:tc>
        <w:tc>
          <w:tcPr>
            <w:tcW w:w="1890" w:type="dxa"/>
            <w:tcBorders>
              <w:top w:val="nil"/>
              <w:left w:val="nil"/>
              <w:right w:val="nil"/>
            </w:tcBorders>
          </w:tcPr>
          <w:p w14:paraId="7425CFC4" w14:textId="4A7374A7" w:rsidR="00EA58C1" w:rsidRPr="0098787C" w:rsidRDefault="00A873BA"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A873BA">
              <w:rPr>
                <w:rFonts w:ascii="Browallia New" w:hAnsi="Browallia New" w:cs="Browallia New"/>
                <w:sz w:val="28"/>
                <w:szCs w:val="28"/>
              </w:rPr>
              <w:t>(5,3</w:t>
            </w:r>
            <w:r w:rsidR="000F3A1C">
              <w:rPr>
                <w:rFonts w:ascii="Browallia New" w:hAnsi="Browallia New" w:cs="Browallia New"/>
                <w:sz w:val="28"/>
                <w:szCs w:val="28"/>
              </w:rPr>
              <w:t>14</w:t>
            </w:r>
            <w:r w:rsidRPr="00A873BA">
              <w:rPr>
                <w:rFonts w:ascii="Browallia New" w:hAnsi="Browallia New" w:cs="Browallia New"/>
                <w:sz w:val="28"/>
                <w:szCs w:val="28"/>
              </w:rPr>
              <w:t>)</w:t>
            </w:r>
          </w:p>
        </w:tc>
        <w:tc>
          <w:tcPr>
            <w:tcW w:w="1890" w:type="dxa"/>
          </w:tcPr>
          <w:p w14:paraId="509ECBA2" w14:textId="1F74B1DA" w:rsidR="00EA58C1" w:rsidRPr="0098787C" w:rsidRDefault="00274799"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(1,145)</w:t>
            </w:r>
          </w:p>
        </w:tc>
      </w:tr>
      <w:tr w:rsidR="00EA58C1" w:rsidRPr="007E5657" w14:paraId="109E6793" w14:textId="77777777" w:rsidTr="00191A9C">
        <w:tblPrEx>
          <w:tblLook w:val="01E0" w:firstRow="1" w:lastRow="1" w:firstColumn="1" w:lastColumn="1" w:noHBand="0" w:noVBand="0"/>
        </w:tblPrEx>
        <w:trPr>
          <w:trHeight w:val="346"/>
        </w:trPr>
        <w:tc>
          <w:tcPr>
            <w:tcW w:w="5341" w:type="dxa"/>
          </w:tcPr>
          <w:p w14:paraId="78D370C1" w14:textId="3DAD8171" w:rsidR="00EA58C1" w:rsidRPr="0098787C" w:rsidRDefault="00EA58C1" w:rsidP="00EA58C1">
            <w:pPr>
              <w:spacing w:line="240" w:lineRule="auto"/>
              <w:jc w:val="both"/>
              <w:rPr>
                <w:rFonts w:ascii="Browallia New" w:hAnsi="Browallia New" w:cs="Browallia New"/>
                <w:sz w:val="28"/>
                <w:szCs w:val="28"/>
                <w:lang w:val="en-GB"/>
              </w:rPr>
            </w:pPr>
            <w:r w:rsidRPr="0098787C">
              <w:rPr>
                <w:rFonts w:ascii="Browallia New" w:hAnsi="Browallia New" w:cs="Browallia New"/>
                <w:sz w:val="28"/>
                <w:szCs w:val="28"/>
                <w:cs/>
                <w:lang w:val="en-GB"/>
              </w:rPr>
              <w:t xml:space="preserve">ณ วันที่ </w:t>
            </w:r>
            <w:r w:rsidR="000B1111" w:rsidRPr="001F047F">
              <w:rPr>
                <w:rFonts w:ascii="Browallia New" w:hAnsi="Browallia New" w:cs="Browallia New"/>
                <w:color w:val="000000" w:themeColor="text1"/>
                <w:sz w:val="28"/>
                <w:szCs w:val="28"/>
              </w:rPr>
              <w:t xml:space="preserve">30 </w:t>
            </w:r>
            <w:r w:rsidR="000B1111" w:rsidRPr="001F047F">
              <w:rPr>
                <w:rFonts w:ascii="Browallia New" w:hAnsi="Browallia New" w:cs="Browallia New"/>
                <w:color w:val="000000" w:themeColor="text1"/>
                <w:sz w:val="28"/>
                <w:szCs w:val="28"/>
                <w:cs/>
              </w:rPr>
              <w:t>มิถุนายน</w:t>
            </w:r>
            <w:r w:rsidR="000B1111">
              <w:rPr>
                <w:rFonts w:ascii="Browallia New" w:hAnsi="Browallia New" w:cs="Browallia New" w:hint="cs"/>
                <w:color w:val="000000" w:themeColor="text1"/>
                <w:sz w:val="28"/>
                <w:szCs w:val="28"/>
                <w:cs/>
              </w:rPr>
              <w:t xml:space="preserve"> </w:t>
            </w:r>
            <w:r w:rsidR="005D04F8">
              <w:rPr>
                <w:rFonts w:ascii="Browallia New" w:eastAsia="Arial Unicode MS" w:hAnsi="Browallia New" w:cs="Browallia New"/>
                <w:sz w:val="28"/>
                <w:szCs w:val="28"/>
                <w:lang w:val="en-ZA"/>
              </w:rPr>
              <w:t>2569</w:t>
            </w:r>
          </w:p>
        </w:tc>
        <w:tc>
          <w:tcPr>
            <w:tcW w:w="1890" w:type="dxa"/>
            <w:tcBorders>
              <w:left w:val="nil"/>
              <w:right w:val="nil"/>
            </w:tcBorders>
          </w:tcPr>
          <w:p w14:paraId="62998948" w14:textId="23D73C27" w:rsidR="00EA58C1" w:rsidRPr="0098787C" w:rsidRDefault="00DA34FC"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DA34FC">
              <w:rPr>
                <w:rFonts w:ascii="Browallia New" w:hAnsi="Browallia New" w:cs="Browallia New"/>
                <w:sz w:val="28"/>
                <w:szCs w:val="28"/>
              </w:rPr>
              <w:t>38,8</w:t>
            </w:r>
            <w:r w:rsidR="00A34C21">
              <w:rPr>
                <w:rFonts w:ascii="Browallia New" w:hAnsi="Browallia New" w:cs="Browallia New"/>
                <w:sz w:val="28"/>
                <w:szCs w:val="28"/>
              </w:rPr>
              <w:t>0</w:t>
            </w:r>
            <w:r w:rsidRPr="00DA34FC">
              <w:rPr>
                <w:rFonts w:ascii="Browallia New" w:hAnsi="Browallia New" w:cs="Browallia New"/>
                <w:sz w:val="28"/>
                <w:szCs w:val="28"/>
              </w:rPr>
              <w:t>9</w:t>
            </w:r>
          </w:p>
        </w:tc>
        <w:tc>
          <w:tcPr>
            <w:tcW w:w="1890" w:type="dxa"/>
          </w:tcPr>
          <w:p w14:paraId="746CE51C" w14:textId="2EF06129" w:rsidR="00EA58C1" w:rsidRPr="0098787C" w:rsidRDefault="00274799" w:rsidP="002F78F5">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6,598</w:t>
            </w:r>
          </w:p>
        </w:tc>
      </w:tr>
      <w:tr w:rsidR="00EA58C1" w:rsidRPr="007E5657" w14:paraId="593ACEF4" w14:textId="77777777" w:rsidTr="00191A9C">
        <w:tblPrEx>
          <w:tblLook w:val="01E0" w:firstRow="1" w:lastRow="1" w:firstColumn="1" w:lastColumn="1" w:noHBand="0" w:noVBand="0"/>
        </w:tblPrEx>
        <w:trPr>
          <w:trHeight w:val="346"/>
        </w:trPr>
        <w:tc>
          <w:tcPr>
            <w:tcW w:w="5341" w:type="dxa"/>
          </w:tcPr>
          <w:p w14:paraId="27F82462" w14:textId="77777777" w:rsidR="00EA58C1" w:rsidRPr="0098787C" w:rsidRDefault="00EA58C1" w:rsidP="00EA58C1">
            <w:pPr>
              <w:spacing w:line="240" w:lineRule="auto"/>
              <w:jc w:val="both"/>
              <w:rPr>
                <w:rFonts w:ascii="Browallia New" w:hAnsi="Browallia New" w:cs="Browallia New"/>
                <w:sz w:val="28"/>
                <w:szCs w:val="28"/>
                <w:cs/>
                <w:lang w:val="en-GB"/>
              </w:rPr>
            </w:pPr>
            <w:r w:rsidRPr="00F26F5C">
              <w:rPr>
                <w:rFonts w:ascii="Browallia New" w:hAnsi="Browallia New" w:cs="Browallia New"/>
                <w:sz w:val="28"/>
                <w:szCs w:val="28"/>
                <w:u w:val="single"/>
                <w:cs/>
                <w:lang w:val="en-GB"/>
              </w:rPr>
              <w:t>หัก</w:t>
            </w:r>
            <w:r w:rsidRPr="0098787C">
              <w:rPr>
                <w:rFonts w:ascii="Browallia New" w:hAnsi="Browallia New" w:cs="Browallia New"/>
                <w:sz w:val="28"/>
                <w:szCs w:val="28"/>
                <w:cs/>
                <w:lang w:val="en-GB"/>
              </w:rPr>
              <w:t xml:space="preserve"> ส่วนที่ถึงกำหนดชำระในหนึ่งปี</w:t>
            </w:r>
          </w:p>
        </w:tc>
        <w:tc>
          <w:tcPr>
            <w:tcW w:w="1890" w:type="dxa"/>
            <w:tcBorders>
              <w:top w:val="nil"/>
              <w:left w:val="nil"/>
              <w:right w:val="nil"/>
            </w:tcBorders>
          </w:tcPr>
          <w:p w14:paraId="75987CFE" w14:textId="6C7EFCB6" w:rsidR="00EA58C1" w:rsidRPr="0098787C" w:rsidRDefault="00A873BA"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A873BA">
              <w:rPr>
                <w:rFonts w:ascii="Browallia New" w:hAnsi="Browallia New" w:cs="Browallia New"/>
                <w:sz w:val="28"/>
                <w:szCs w:val="28"/>
              </w:rPr>
              <w:t>(8,6</w:t>
            </w:r>
            <w:r w:rsidR="00E31295">
              <w:rPr>
                <w:rFonts w:ascii="Browallia New" w:hAnsi="Browallia New" w:cs="Browallia New"/>
                <w:sz w:val="28"/>
                <w:szCs w:val="28"/>
              </w:rPr>
              <w:t>2</w:t>
            </w:r>
            <w:r w:rsidRPr="00A873BA">
              <w:rPr>
                <w:rFonts w:ascii="Browallia New" w:hAnsi="Browallia New" w:cs="Browallia New"/>
                <w:sz w:val="28"/>
                <w:szCs w:val="28"/>
              </w:rPr>
              <w:t>3)</w:t>
            </w:r>
          </w:p>
        </w:tc>
        <w:tc>
          <w:tcPr>
            <w:tcW w:w="1890" w:type="dxa"/>
          </w:tcPr>
          <w:p w14:paraId="7E1A7D03" w14:textId="799E342D" w:rsidR="00EA58C1" w:rsidRPr="0098787C" w:rsidRDefault="00274799" w:rsidP="002F78F5">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(1,905)</w:t>
            </w:r>
          </w:p>
        </w:tc>
      </w:tr>
      <w:tr w:rsidR="00EA58C1" w:rsidRPr="007E5657" w14:paraId="28242C55" w14:textId="77777777" w:rsidTr="00191A9C">
        <w:tblPrEx>
          <w:tblLook w:val="01E0" w:firstRow="1" w:lastRow="1" w:firstColumn="1" w:lastColumn="1" w:noHBand="0" w:noVBand="0"/>
        </w:tblPrEx>
        <w:trPr>
          <w:trHeight w:val="346"/>
        </w:trPr>
        <w:tc>
          <w:tcPr>
            <w:tcW w:w="5341" w:type="dxa"/>
          </w:tcPr>
          <w:p w14:paraId="40225203" w14:textId="26554180" w:rsidR="00EA58C1" w:rsidRPr="0098787C" w:rsidRDefault="00EA58C1" w:rsidP="00EA58C1">
            <w:pPr>
              <w:spacing w:line="240" w:lineRule="auto"/>
              <w:jc w:val="both"/>
              <w:rPr>
                <w:rFonts w:ascii="Browallia New" w:hAnsi="Browallia New" w:cs="Browallia New"/>
                <w:sz w:val="28"/>
                <w:szCs w:val="28"/>
                <w:cs/>
                <w:lang w:val="en-GB"/>
              </w:rPr>
            </w:pPr>
            <w:r w:rsidRPr="0098787C">
              <w:rPr>
                <w:rFonts w:ascii="Browallia New" w:hAnsi="Browallia New" w:cs="Browallia New"/>
                <w:sz w:val="28"/>
                <w:szCs w:val="28"/>
                <w:cs/>
                <w:lang w:val="en-GB"/>
              </w:rPr>
              <w:t>สุทธิ</w:t>
            </w:r>
          </w:p>
        </w:tc>
        <w:tc>
          <w:tcPr>
            <w:tcW w:w="1890" w:type="dxa"/>
            <w:tcBorders>
              <w:left w:val="nil"/>
              <w:right w:val="nil"/>
            </w:tcBorders>
          </w:tcPr>
          <w:p w14:paraId="7FB12217" w14:textId="17D119CE" w:rsidR="00EA58C1" w:rsidRPr="0098787C" w:rsidRDefault="00DA34FC" w:rsidP="002F78F5">
            <w:pPr>
              <w:pBdr>
                <w:bottom w:val="single" w:sz="12"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sidRPr="00DA34FC">
              <w:rPr>
                <w:rFonts w:ascii="Browallia New" w:hAnsi="Browallia New" w:cs="Browallia New"/>
                <w:sz w:val="28"/>
                <w:szCs w:val="28"/>
              </w:rPr>
              <w:t>30,186</w:t>
            </w:r>
          </w:p>
        </w:tc>
        <w:tc>
          <w:tcPr>
            <w:tcW w:w="1890" w:type="dxa"/>
          </w:tcPr>
          <w:p w14:paraId="465AE586" w14:textId="799B09C9" w:rsidR="00EA58C1" w:rsidRPr="0098787C" w:rsidRDefault="00274799" w:rsidP="002F78F5">
            <w:pPr>
              <w:pBdr>
                <w:bottom w:val="single" w:sz="12"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cs/>
              </w:rPr>
            </w:pPr>
            <w:r>
              <w:rPr>
                <w:rFonts w:ascii="Browallia New" w:hAnsi="Browallia New" w:cs="Browallia New"/>
                <w:sz w:val="28"/>
                <w:szCs w:val="28"/>
              </w:rPr>
              <w:t>4,</w:t>
            </w:r>
            <w:r w:rsidR="00723521">
              <w:rPr>
                <w:rFonts w:ascii="Browallia New" w:hAnsi="Browallia New" w:cs="Browallia New"/>
                <w:sz w:val="28"/>
                <w:szCs w:val="28"/>
              </w:rPr>
              <w:t>693</w:t>
            </w:r>
          </w:p>
        </w:tc>
      </w:tr>
    </w:tbl>
    <w:p w14:paraId="55F73D98" w14:textId="77777777" w:rsidR="004D28F3" w:rsidRPr="00442D9C" w:rsidRDefault="004D28F3" w:rsidP="00D10F9B">
      <w:pPr>
        <w:tabs>
          <w:tab w:val="clear" w:pos="907"/>
          <w:tab w:val="left" w:pos="1350"/>
        </w:tabs>
        <w:spacing w:line="240" w:lineRule="auto"/>
        <w:ind w:left="432"/>
        <w:jc w:val="thaiDistribute"/>
        <w:rPr>
          <w:rFonts w:ascii="Browallia New" w:eastAsia="Cordia New" w:hAnsi="Browallia New" w:cs="Browallia New"/>
          <w:color w:val="000000"/>
          <w:lang w:eastAsia="th-TH"/>
        </w:rPr>
      </w:pPr>
    </w:p>
    <w:p w14:paraId="78AFAB16" w14:textId="21DA7BA4" w:rsidR="001319B7" w:rsidRDefault="00531CA9" w:rsidP="00131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531CA9">
        <w:rPr>
          <w:rFonts w:ascii="Browallia New" w:hAnsi="Browallia New" w:cs="Browallia New"/>
          <w:color w:val="000000" w:themeColor="text1"/>
          <w:sz w:val="28"/>
          <w:szCs w:val="28"/>
          <w:cs/>
        </w:rPr>
        <w:t>ในระหว่าง</w:t>
      </w:r>
      <w:r w:rsidR="00493CCA">
        <w:rPr>
          <w:rFonts w:ascii="Browallia New" w:hAnsi="Browallia New" w:cs="Browallia New" w:hint="cs"/>
          <w:color w:val="000000" w:themeColor="text1"/>
          <w:sz w:val="28"/>
          <w:szCs w:val="28"/>
          <w:cs/>
        </w:rPr>
        <w:t>งวด</w:t>
      </w:r>
      <w:r w:rsidRPr="00531CA9">
        <w:rPr>
          <w:rFonts w:ascii="Browallia New" w:hAnsi="Browallia New" w:cs="Browallia New"/>
          <w:color w:val="000000" w:themeColor="text1"/>
          <w:sz w:val="28"/>
          <w:szCs w:val="28"/>
          <w:cs/>
        </w:rPr>
        <w:t xml:space="preserve"> </w:t>
      </w:r>
      <w:r w:rsidR="0058494F">
        <w:rPr>
          <w:rFonts w:ascii="Browallia New" w:hAnsi="Browallia New" w:cs="Browallia New" w:hint="cs"/>
          <w:color w:val="000000" w:themeColor="text1"/>
          <w:sz w:val="28"/>
          <w:szCs w:val="28"/>
          <w:cs/>
        </w:rPr>
        <w:t>กลุ่ม</w:t>
      </w:r>
      <w:r w:rsidRPr="00531CA9">
        <w:rPr>
          <w:rFonts w:ascii="Browallia New" w:hAnsi="Browallia New" w:cs="Browallia New"/>
          <w:color w:val="000000" w:themeColor="text1"/>
          <w:sz w:val="28"/>
          <w:szCs w:val="28"/>
          <w:cs/>
        </w:rPr>
        <w:t xml:space="preserve">บริษัทมีการทบทวนระยะเวลาเช่าของสัญญาเช่า เนื่องจากมีแผนการปรับเปลี่ยนกลยุทธ์การดำเนินงานและได้ตัดสินใจที่จะไม่ใช้สิทธิในการต่ออายุสัญญา รวมถึงมีความประสงค์จะขอยกเลิกสัญญาก่อนกำหนด </w:t>
      </w:r>
      <w:r w:rsidR="0058494F">
        <w:rPr>
          <w:rFonts w:ascii="Browallia New" w:hAnsi="Browallia New" w:cs="Browallia New" w:hint="cs"/>
          <w:color w:val="000000" w:themeColor="text1"/>
          <w:sz w:val="28"/>
          <w:szCs w:val="28"/>
          <w:cs/>
        </w:rPr>
        <w:t>กลุ่ม</w:t>
      </w:r>
      <w:r w:rsidRPr="00531CA9">
        <w:rPr>
          <w:rFonts w:ascii="Browallia New" w:hAnsi="Browallia New" w:cs="Browallia New"/>
          <w:color w:val="000000" w:themeColor="text1"/>
          <w:sz w:val="28"/>
          <w:szCs w:val="28"/>
          <w:cs/>
        </w:rPr>
        <w:t>บริษัทจึงได้ปรับปรุงประมาณการอายุสัญญาเช่าใหม่ เพื่อให้สอดคล้องกับแผนงานของ</w:t>
      </w:r>
      <w:r w:rsidR="0058494F">
        <w:rPr>
          <w:rFonts w:ascii="Browallia New" w:hAnsi="Browallia New" w:cs="Browallia New" w:hint="cs"/>
          <w:color w:val="000000" w:themeColor="text1"/>
          <w:sz w:val="28"/>
          <w:szCs w:val="28"/>
          <w:cs/>
        </w:rPr>
        <w:t>กลุ่ม</w:t>
      </w:r>
      <w:r w:rsidRPr="00531CA9">
        <w:rPr>
          <w:rFonts w:ascii="Browallia New" w:hAnsi="Browallia New" w:cs="Browallia New"/>
          <w:color w:val="000000" w:themeColor="text1"/>
          <w:sz w:val="28"/>
          <w:szCs w:val="28"/>
          <w:cs/>
        </w:rPr>
        <w:t>บริษัท</w:t>
      </w:r>
    </w:p>
    <w:p w14:paraId="5EBB078C" w14:textId="77777777" w:rsidR="00411DC4" w:rsidRPr="006D42C6" w:rsidRDefault="00411DC4" w:rsidP="00131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0"/>
          <w:szCs w:val="20"/>
        </w:rPr>
      </w:pPr>
    </w:p>
    <w:p w14:paraId="00FCBC41" w14:textId="7713984C" w:rsidR="008A34ED" w:rsidRPr="007E5657" w:rsidRDefault="00844AD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32" w:hanging="426"/>
        <w:jc w:val="thaiDistribute"/>
        <w:rPr>
          <w:rFonts w:ascii="Browallia New" w:eastAsia="Cordia New" w:hAnsi="Browallia New" w:cs="Browallia New"/>
          <w:color w:val="000000"/>
          <w:sz w:val="28"/>
          <w:szCs w:val="28"/>
          <w:lang w:eastAsia="th-TH"/>
        </w:rPr>
      </w:pPr>
      <w:r w:rsidRPr="007E5657">
        <w:rPr>
          <w:rFonts w:ascii="Browallia New" w:hAnsi="Browallia New" w:cs="Browallia New"/>
          <w:b/>
          <w:bCs/>
          <w:color w:val="000000" w:themeColor="text1"/>
          <w:sz w:val="28"/>
          <w:szCs w:val="28"/>
          <w:cs/>
        </w:rPr>
        <w:t>เงินกู้ยืมระยะยาว</w:t>
      </w:r>
      <w:r w:rsidR="00504B3E" w:rsidRPr="007E5657">
        <w:rPr>
          <w:rFonts w:ascii="Browallia New" w:hAnsi="Browallia New" w:cs="Browallia New"/>
          <w:b/>
          <w:bCs/>
          <w:color w:val="000000" w:themeColor="text1"/>
          <w:sz w:val="28"/>
          <w:szCs w:val="28"/>
          <w:cs/>
        </w:rPr>
        <w:t>จากสถาบันการเงิน</w:t>
      </w:r>
    </w:p>
    <w:p w14:paraId="25CA0D78" w14:textId="77777777" w:rsidR="00504B3E" w:rsidRPr="006D42C6" w:rsidRDefault="00504B3E" w:rsidP="00504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0"/>
          <w:szCs w:val="20"/>
          <w:lang w:eastAsia="th-TH"/>
        </w:rPr>
      </w:pPr>
    </w:p>
    <w:p w14:paraId="7EAE4D21" w14:textId="7ABD4FCD" w:rsidR="00D750A8" w:rsidRPr="007E5657" w:rsidRDefault="00D750A8" w:rsidP="00D75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t>รายการเคลื่อนไหวของเงินกู้ยืมระยะยาวจากสถาบันการเงิน มีดังนี้</w:t>
      </w:r>
    </w:p>
    <w:p w14:paraId="68B76756" w14:textId="77777777" w:rsidR="008A34ED" w:rsidRPr="00442D9C" w:rsidRDefault="008A34ED" w:rsidP="00A93DAB">
      <w:pPr>
        <w:tabs>
          <w:tab w:val="clear" w:pos="907"/>
          <w:tab w:val="left" w:pos="1350"/>
        </w:tabs>
        <w:spacing w:line="240" w:lineRule="auto"/>
        <w:ind w:left="432"/>
        <w:jc w:val="thaiDistribute"/>
        <w:rPr>
          <w:rFonts w:ascii="Browallia New" w:eastAsia="Cordia New" w:hAnsi="Browallia New" w:cs="Browallia New"/>
          <w:color w:val="000000"/>
          <w:lang w:eastAsia="th-TH"/>
        </w:rPr>
      </w:pPr>
    </w:p>
    <w:tbl>
      <w:tblPr>
        <w:tblW w:w="9079" w:type="dxa"/>
        <w:tblInd w:w="426" w:type="dxa"/>
        <w:tblLayout w:type="fixed"/>
        <w:tblCellMar>
          <w:left w:w="57" w:type="dxa"/>
          <w:right w:w="57" w:type="dxa"/>
        </w:tblCellMar>
        <w:tblLook w:val="04A0" w:firstRow="1" w:lastRow="0" w:firstColumn="1" w:lastColumn="0" w:noHBand="0" w:noVBand="1"/>
      </w:tblPr>
      <w:tblGrid>
        <w:gridCol w:w="6378"/>
        <w:gridCol w:w="2694"/>
        <w:gridCol w:w="7"/>
      </w:tblGrid>
      <w:tr w:rsidR="00976D71" w:rsidRPr="007E5657" w14:paraId="169ECD6D" w14:textId="77777777" w:rsidTr="0072750A">
        <w:trPr>
          <w:trHeight w:val="346"/>
        </w:trPr>
        <w:tc>
          <w:tcPr>
            <w:tcW w:w="6378" w:type="dxa"/>
            <w:tcBorders>
              <w:top w:val="nil"/>
              <w:left w:val="nil"/>
              <w:right w:val="nil"/>
            </w:tcBorders>
            <w:shd w:val="clear" w:color="000000" w:fill="FFFFFF"/>
            <w:noWrap/>
          </w:tcPr>
          <w:p w14:paraId="64267C4B" w14:textId="77777777" w:rsidR="00976D71" w:rsidRPr="0098787C" w:rsidRDefault="00976D71">
            <w:pPr>
              <w:spacing w:before="100" w:beforeAutospacing="1" w:after="100" w:afterAutospacing="1" w:line="240" w:lineRule="auto"/>
              <w:ind w:left="170"/>
              <w:contextualSpacing/>
              <w:rPr>
                <w:rFonts w:ascii="Browallia New" w:hAnsi="Browallia New" w:cs="Browallia New"/>
                <w:spacing w:val="-2"/>
                <w:sz w:val="28"/>
                <w:szCs w:val="28"/>
                <w:cs/>
              </w:rPr>
            </w:pPr>
          </w:p>
        </w:tc>
        <w:tc>
          <w:tcPr>
            <w:tcW w:w="2701" w:type="dxa"/>
            <w:gridSpan w:val="2"/>
            <w:tcBorders>
              <w:top w:val="nil"/>
              <w:left w:val="nil"/>
              <w:right w:val="nil"/>
            </w:tcBorders>
            <w:shd w:val="clear" w:color="000000" w:fill="FFFFFF"/>
          </w:tcPr>
          <w:p w14:paraId="337B2748" w14:textId="77777777" w:rsidR="00976D71" w:rsidRPr="0098787C" w:rsidRDefault="00976D71" w:rsidP="00BB3EB0">
            <w:pPr>
              <w:tabs>
                <w:tab w:val="clear" w:pos="3515"/>
                <w:tab w:val="clear" w:pos="3742"/>
                <w:tab w:val="left" w:pos="284"/>
                <w:tab w:val="left" w:pos="567"/>
                <w:tab w:val="left" w:pos="3360"/>
              </w:tabs>
              <w:overflowPunct w:val="0"/>
              <w:autoSpaceDE w:val="0"/>
              <w:autoSpaceDN w:val="0"/>
              <w:adjustRightInd w:val="0"/>
              <w:spacing w:line="240" w:lineRule="auto"/>
              <w:ind w:left="54" w:right="134"/>
              <w:contextualSpacing/>
              <w:jc w:val="right"/>
              <w:textAlignment w:val="baseline"/>
              <w:rPr>
                <w:rFonts w:ascii="Browallia New" w:hAnsi="Browallia New" w:cs="Browallia New"/>
                <w:sz w:val="28"/>
                <w:szCs w:val="28"/>
              </w:rPr>
            </w:pPr>
            <w:r w:rsidRPr="0098787C">
              <w:rPr>
                <w:rFonts w:ascii="Browallia New" w:hAnsi="Browallia New" w:cs="Browallia New"/>
                <w:sz w:val="28"/>
                <w:szCs w:val="28"/>
              </w:rPr>
              <w:t>(</w:t>
            </w:r>
            <w:proofErr w:type="gramStart"/>
            <w:r w:rsidRPr="0098787C">
              <w:rPr>
                <w:rFonts w:ascii="Browallia New" w:hAnsi="Browallia New" w:cs="Browallia New"/>
                <w:sz w:val="28"/>
                <w:szCs w:val="28"/>
                <w:cs/>
              </w:rPr>
              <w:t>หน่วย :</w:t>
            </w:r>
            <w:proofErr w:type="gramEnd"/>
            <w:r w:rsidRPr="0098787C">
              <w:rPr>
                <w:rFonts w:ascii="Browallia New" w:hAnsi="Browallia New" w:cs="Browallia New"/>
                <w:sz w:val="28"/>
                <w:szCs w:val="28"/>
                <w:cs/>
              </w:rPr>
              <w:t xml:space="preserve"> พันบาท)</w:t>
            </w:r>
          </w:p>
        </w:tc>
      </w:tr>
      <w:tr w:rsidR="00976D71" w:rsidRPr="007E5657" w14:paraId="39723B22" w14:textId="77777777" w:rsidTr="0072750A">
        <w:tblPrEx>
          <w:tblLook w:val="01E0" w:firstRow="1" w:lastRow="1" w:firstColumn="1" w:lastColumn="1" w:noHBand="0" w:noVBand="0"/>
        </w:tblPrEx>
        <w:trPr>
          <w:trHeight w:val="346"/>
        </w:trPr>
        <w:tc>
          <w:tcPr>
            <w:tcW w:w="6378" w:type="dxa"/>
          </w:tcPr>
          <w:p w14:paraId="653B8106" w14:textId="77777777" w:rsidR="00976D71" w:rsidRPr="0098787C" w:rsidRDefault="00976D71">
            <w:pPr>
              <w:spacing w:before="100" w:beforeAutospacing="1" w:after="100" w:afterAutospacing="1" w:line="240" w:lineRule="auto"/>
              <w:ind w:left="170"/>
              <w:contextualSpacing/>
              <w:rPr>
                <w:rFonts w:ascii="Browallia New" w:hAnsi="Browallia New" w:cs="Browallia New"/>
                <w:spacing w:val="-2"/>
                <w:sz w:val="28"/>
                <w:szCs w:val="28"/>
              </w:rPr>
            </w:pPr>
          </w:p>
        </w:tc>
        <w:tc>
          <w:tcPr>
            <w:tcW w:w="2701" w:type="dxa"/>
            <w:gridSpan w:val="2"/>
          </w:tcPr>
          <w:p w14:paraId="7BF783E6" w14:textId="77777777" w:rsidR="0072750A" w:rsidRDefault="001B0A04" w:rsidP="0072750A">
            <w:pPr>
              <w:pBdr>
                <w:bottom w:val="single" w:sz="4" w:space="1" w:color="auto"/>
              </w:pBdr>
              <w:tabs>
                <w:tab w:val="clear" w:pos="1644"/>
                <w:tab w:val="clear" w:pos="2580"/>
                <w:tab w:val="left" w:pos="284"/>
                <w:tab w:val="left" w:pos="567"/>
                <w:tab w:val="left" w:pos="1402"/>
                <w:tab w:val="left" w:pos="1641"/>
              </w:tabs>
              <w:overflowPunct w:val="0"/>
              <w:autoSpaceDE w:val="0"/>
              <w:autoSpaceDN w:val="0"/>
              <w:adjustRightInd w:val="0"/>
              <w:spacing w:line="240" w:lineRule="auto"/>
              <w:ind w:left="54" w:right="65"/>
              <w:contextualSpacing/>
              <w:jc w:val="center"/>
              <w:textAlignment w:val="baseline"/>
              <w:rPr>
                <w:rFonts w:ascii="Browallia New" w:hAnsi="Browallia New" w:cs="Browallia New"/>
                <w:sz w:val="28"/>
                <w:szCs w:val="28"/>
              </w:rPr>
            </w:pPr>
            <w:r w:rsidRPr="001B0A04">
              <w:rPr>
                <w:rFonts w:ascii="Browallia New" w:hAnsi="Browallia New" w:cs="Browallia New"/>
                <w:sz w:val="28"/>
                <w:szCs w:val="28"/>
                <w:cs/>
              </w:rPr>
              <w:t>ข้อมูลทางการเงินรวม</w:t>
            </w:r>
          </w:p>
          <w:p w14:paraId="23E8EA53" w14:textId="4808281C" w:rsidR="00976D71" w:rsidRPr="0098787C" w:rsidRDefault="001B0A04" w:rsidP="0072750A">
            <w:pPr>
              <w:pBdr>
                <w:bottom w:val="single" w:sz="4" w:space="1" w:color="auto"/>
              </w:pBdr>
              <w:tabs>
                <w:tab w:val="clear" w:pos="1644"/>
                <w:tab w:val="clear" w:pos="2580"/>
                <w:tab w:val="left" w:pos="284"/>
                <w:tab w:val="left" w:pos="567"/>
                <w:tab w:val="left" w:pos="1402"/>
                <w:tab w:val="left" w:pos="1641"/>
              </w:tabs>
              <w:overflowPunct w:val="0"/>
              <w:autoSpaceDE w:val="0"/>
              <w:autoSpaceDN w:val="0"/>
              <w:adjustRightInd w:val="0"/>
              <w:spacing w:line="240" w:lineRule="auto"/>
              <w:ind w:left="54" w:right="65"/>
              <w:contextualSpacing/>
              <w:jc w:val="center"/>
              <w:textAlignment w:val="baseline"/>
              <w:rPr>
                <w:rFonts w:ascii="Browallia New" w:hAnsi="Browallia New" w:cs="Browallia New"/>
                <w:sz w:val="28"/>
                <w:szCs w:val="28"/>
              </w:rPr>
            </w:pPr>
            <w:r w:rsidRPr="001B0A04">
              <w:rPr>
                <w:rFonts w:ascii="Browallia New" w:hAnsi="Browallia New" w:cs="Browallia New"/>
                <w:sz w:val="28"/>
                <w:szCs w:val="28"/>
                <w:cs/>
              </w:rPr>
              <w:t>และเฉพาะบริษัท</w:t>
            </w:r>
          </w:p>
        </w:tc>
      </w:tr>
      <w:tr w:rsidR="00BB3EB0" w:rsidRPr="007E5657" w14:paraId="34B6B526" w14:textId="77777777" w:rsidTr="0072750A">
        <w:tblPrEx>
          <w:tblLook w:val="01E0" w:firstRow="1" w:lastRow="1" w:firstColumn="1" w:lastColumn="1" w:noHBand="0" w:noVBand="0"/>
        </w:tblPrEx>
        <w:trPr>
          <w:gridAfter w:val="1"/>
          <w:wAfter w:w="7" w:type="dxa"/>
          <w:trHeight w:val="346"/>
        </w:trPr>
        <w:tc>
          <w:tcPr>
            <w:tcW w:w="6378" w:type="dxa"/>
          </w:tcPr>
          <w:p w14:paraId="42CF76F5" w14:textId="77777777" w:rsidR="00BB3EB0" w:rsidRPr="00442D9C" w:rsidRDefault="00BB3EB0">
            <w:pPr>
              <w:spacing w:before="100" w:beforeAutospacing="1" w:after="100" w:afterAutospacing="1" w:line="240" w:lineRule="auto"/>
              <w:ind w:left="170"/>
              <w:contextualSpacing/>
              <w:rPr>
                <w:rFonts w:ascii="Browallia New" w:hAnsi="Browallia New" w:cs="Browallia New"/>
                <w:spacing w:val="-2"/>
                <w:sz w:val="22"/>
                <w:szCs w:val="22"/>
              </w:rPr>
            </w:pPr>
          </w:p>
        </w:tc>
        <w:tc>
          <w:tcPr>
            <w:tcW w:w="2694" w:type="dxa"/>
          </w:tcPr>
          <w:p w14:paraId="2C137D75" w14:textId="741589E9" w:rsidR="00BB3EB0" w:rsidRPr="0098787C" w:rsidRDefault="00BB3EB0" w:rsidP="00BB3EB0">
            <w:pPr>
              <w:pBdr>
                <w:bottom w:val="single" w:sz="4" w:space="1" w:color="auto"/>
              </w:pBdr>
              <w:tabs>
                <w:tab w:val="clear" w:pos="1644"/>
                <w:tab w:val="clear" w:pos="3515"/>
                <w:tab w:val="left" w:pos="284"/>
                <w:tab w:val="left" w:pos="567"/>
                <w:tab w:val="left" w:pos="1402"/>
                <w:tab w:val="left" w:pos="3532"/>
              </w:tabs>
              <w:overflowPunct w:val="0"/>
              <w:autoSpaceDE w:val="0"/>
              <w:autoSpaceDN w:val="0"/>
              <w:adjustRightInd w:val="0"/>
              <w:spacing w:line="240" w:lineRule="auto"/>
              <w:ind w:left="54" w:right="69"/>
              <w:contextualSpacing/>
              <w:jc w:val="center"/>
              <w:textAlignment w:val="baseline"/>
              <w:rPr>
                <w:rFonts w:ascii="Browallia New" w:hAnsi="Browallia New" w:cs="Browallia New"/>
                <w:sz w:val="28"/>
                <w:szCs w:val="28"/>
              </w:rPr>
            </w:pPr>
            <w:r>
              <w:rPr>
                <w:rFonts w:ascii="Browallia New" w:hAnsi="Browallia New" w:cs="Browallia New"/>
                <w:sz w:val="28"/>
                <w:szCs w:val="28"/>
              </w:rPr>
              <w:t>2569</w:t>
            </w:r>
          </w:p>
        </w:tc>
      </w:tr>
      <w:tr w:rsidR="00BB3EB0" w:rsidRPr="007E5657" w14:paraId="7E9A410A" w14:textId="77777777" w:rsidTr="0072750A">
        <w:tblPrEx>
          <w:tblLook w:val="01E0" w:firstRow="1" w:lastRow="1" w:firstColumn="1" w:lastColumn="1" w:noHBand="0" w:noVBand="0"/>
        </w:tblPrEx>
        <w:trPr>
          <w:gridAfter w:val="1"/>
          <w:wAfter w:w="7" w:type="dxa"/>
          <w:trHeight w:val="346"/>
        </w:trPr>
        <w:tc>
          <w:tcPr>
            <w:tcW w:w="6378" w:type="dxa"/>
          </w:tcPr>
          <w:p w14:paraId="6E535E0B" w14:textId="77777777" w:rsidR="00BB3EB0" w:rsidRPr="0098787C" w:rsidRDefault="00BB3EB0">
            <w:pPr>
              <w:spacing w:before="100" w:beforeAutospacing="1" w:after="100" w:afterAutospacing="1" w:line="240" w:lineRule="auto"/>
              <w:ind w:left="170"/>
              <w:contextualSpacing/>
              <w:rPr>
                <w:rFonts w:ascii="Browallia New" w:hAnsi="Browallia New" w:cs="Browallia New"/>
                <w:spacing w:val="-2"/>
                <w:sz w:val="28"/>
                <w:szCs w:val="28"/>
                <w:cs/>
              </w:rPr>
            </w:pPr>
          </w:p>
        </w:tc>
        <w:tc>
          <w:tcPr>
            <w:tcW w:w="2694" w:type="dxa"/>
            <w:tcBorders>
              <w:left w:val="nil"/>
              <w:right w:val="nil"/>
            </w:tcBorders>
          </w:tcPr>
          <w:p w14:paraId="0F4BABE8" w14:textId="77777777" w:rsidR="00BB3EB0" w:rsidRPr="0098787C" w:rsidRDefault="00BB3EB0" w:rsidP="00BB3EB0">
            <w:pPr>
              <w:tabs>
                <w:tab w:val="clear" w:pos="3515"/>
                <w:tab w:val="left" w:pos="284"/>
                <w:tab w:val="left" w:pos="567"/>
                <w:tab w:val="left" w:pos="3532"/>
              </w:tabs>
              <w:overflowPunct w:val="0"/>
              <w:autoSpaceDE w:val="0"/>
              <w:autoSpaceDN w:val="0"/>
              <w:adjustRightInd w:val="0"/>
              <w:spacing w:line="240" w:lineRule="auto"/>
              <w:ind w:left="54" w:right="114"/>
              <w:contextualSpacing/>
              <w:jc w:val="right"/>
              <w:textAlignment w:val="baseline"/>
              <w:rPr>
                <w:rFonts w:ascii="Browallia New" w:hAnsi="Browallia New" w:cs="Browallia New"/>
                <w:sz w:val="28"/>
                <w:szCs w:val="28"/>
              </w:rPr>
            </w:pPr>
          </w:p>
        </w:tc>
      </w:tr>
      <w:tr w:rsidR="00BB3EB0" w:rsidRPr="007E5657" w14:paraId="30FC306B" w14:textId="77777777" w:rsidTr="0072750A">
        <w:tblPrEx>
          <w:tblLook w:val="01E0" w:firstRow="1" w:lastRow="1" w:firstColumn="1" w:lastColumn="1" w:noHBand="0" w:noVBand="0"/>
        </w:tblPrEx>
        <w:trPr>
          <w:gridAfter w:val="1"/>
          <w:wAfter w:w="7" w:type="dxa"/>
          <w:trHeight w:val="346"/>
        </w:trPr>
        <w:tc>
          <w:tcPr>
            <w:tcW w:w="6378" w:type="dxa"/>
          </w:tcPr>
          <w:p w14:paraId="7EBE0933" w14:textId="5AD60CE4" w:rsidR="00BB3EB0" w:rsidRPr="00442D9C" w:rsidRDefault="00BB3EB0">
            <w:pPr>
              <w:spacing w:line="240" w:lineRule="auto"/>
              <w:jc w:val="both"/>
              <w:rPr>
                <w:rFonts w:ascii="Browallia New" w:hAnsi="Browallia New" w:cs="Browallia New"/>
                <w:sz w:val="28"/>
                <w:szCs w:val="28"/>
              </w:rPr>
            </w:pPr>
            <w:r>
              <w:rPr>
                <w:rFonts w:ascii="Browallia New" w:hAnsi="Browallia New" w:cs="Browallia New" w:hint="cs"/>
                <w:sz w:val="28"/>
                <w:szCs w:val="28"/>
                <w:cs/>
                <w:lang w:val="en-GB"/>
              </w:rPr>
              <w:t>ยอดคงเหลือ ณ วันที่</w:t>
            </w:r>
            <w:r>
              <w:rPr>
                <w:rFonts w:ascii="Browallia New" w:hAnsi="Browallia New" w:cs="Browallia New"/>
                <w:sz w:val="28"/>
                <w:szCs w:val="28"/>
              </w:rPr>
              <w:t xml:space="preserve"> 1 </w:t>
            </w:r>
            <w:r>
              <w:rPr>
                <w:rFonts w:ascii="Browallia New" w:hAnsi="Browallia New" w:cs="Browallia New" w:hint="cs"/>
                <w:sz w:val="28"/>
                <w:szCs w:val="28"/>
                <w:cs/>
              </w:rPr>
              <w:t xml:space="preserve">มกราคม </w:t>
            </w:r>
          </w:p>
        </w:tc>
        <w:tc>
          <w:tcPr>
            <w:tcW w:w="2694" w:type="dxa"/>
            <w:tcBorders>
              <w:left w:val="nil"/>
              <w:right w:val="nil"/>
            </w:tcBorders>
          </w:tcPr>
          <w:p w14:paraId="5B73F15F" w14:textId="337DEC6F" w:rsidR="00BB3EB0" w:rsidRPr="0098787C" w:rsidRDefault="003425B9" w:rsidP="00BB3EB0">
            <w:pPr>
              <w:tabs>
                <w:tab w:val="clear" w:pos="1644"/>
                <w:tab w:val="clear" w:pos="3515"/>
                <w:tab w:val="left" w:pos="284"/>
                <w:tab w:val="left" w:pos="567"/>
                <w:tab w:val="left" w:pos="1402"/>
                <w:tab w:val="left" w:pos="353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447,377</w:t>
            </w:r>
          </w:p>
        </w:tc>
      </w:tr>
      <w:tr w:rsidR="00BB3EB0" w:rsidRPr="007E5657" w14:paraId="0CDE9E2C" w14:textId="77777777" w:rsidTr="0072750A">
        <w:tblPrEx>
          <w:tblLook w:val="01E0" w:firstRow="1" w:lastRow="1" w:firstColumn="1" w:lastColumn="1" w:noHBand="0" w:noVBand="0"/>
        </w:tblPrEx>
        <w:trPr>
          <w:gridAfter w:val="1"/>
          <w:wAfter w:w="7" w:type="dxa"/>
          <w:trHeight w:val="346"/>
        </w:trPr>
        <w:tc>
          <w:tcPr>
            <w:tcW w:w="6378" w:type="dxa"/>
            <w:vAlign w:val="bottom"/>
          </w:tcPr>
          <w:p w14:paraId="55DA42D3" w14:textId="685807B6" w:rsidR="00BB3EB0" w:rsidRPr="0098787C" w:rsidRDefault="00BB3EB0">
            <w:pPr>
              <w:spacing w:line="240" w:lineRule="auto"/>
              <w:jc w:val="both"/>
              <w:rPr>
                <w:rFonts w:ascii="Browallia New" w:hAnsi="Browallia New" w:cs="Browallia New"/>
                <w:sz w:val="28"/>
                <w:szCs w:val="28"/>
                <w:cs/>
                <w:lang w:val="en-GB"/>
              </w:rPr>
            </w:pPr>
            <w:r>
              <w:rPr>
                <w:rFonts w:ascii="Browallia New" w:hAnsi="Browallia New" w:cs="Browallia New" w:hint="cs"/>
                <w:sz w:val="28"/>
                <w:szCs w:val="28"/>
                <w:cs/>
              </w:rPr>
              <w:t>จ่ายชำระคืนระหว่างงวด</w:t>
            </w:r>
          </w:p>
        </w:tc>
        <w:tc>
          <w:tcPr>
            <w:tcW w:w="2694" w:type="dxa"/>
            <w:tcBorders>
              <w:left w:val="nil"/>
              <w:right w:val="nil"/>
            </w:tcBorders>
          </w:tcPr>
          <w:p w14:paraId="31427D35" w14:textId="5552005A" w:rsidR="00BB3EB0" w:rsidRPr="0098787C" w:rsidRDefault="00BB3EB0" w:rsidP="00AA773F">
            <w:pP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(21,091)</w:t>
            </w:r>
          </w:p>
        </w:tc>
      </w:tr>
      <w:tr w:rsidR="00BB3EB0" w:rsidRPr="007E5657" w14:paraId="16109266" w14:textId="77777777" w:rsidTr="0072750A">
        <w:tblPrEx>
          <w:tblLook w:val="01E0" w:firstRow="1" w:lastRow="1" w:firstColumn="1" w:lastColumn="1" w:noHBand="0" w:noVBand="0"/>
        </w:tblPrEx>
        <w:trPr>
          <w:gridAfter w:val="1"/>
          <w:wAfter w:w="7" w:type="dxa"/>
          <w:trHeight w:val="346"/>
        </w:trPr>
        <w:tc>
          <w:tcPr>
            <w:tcW w:w="6378" w:type="dxa"/>
            <w:vAlign w:val="bottom"/>
          </w:tcPr>
          <w:p w14:paraId="407A0BBF" w14:textId="0C01CDBD" w:rsidR="00BB3EB0" w:rsidRDefault="00563EA7">
            <w:pPr>
              <w:spacing w:line="240" w:lineRule="auto"/>
              <w:jc w:val="both"/>
              <w:rPr>
                <w:rFonts w:ascii="Browallia New" w:hAnsi="Browallia New" w:cs="Browallia New"/>
                <w:sz w:val="28"/>
                <w:szCs w:val="28"/>
                <w:cs/>
              </w:rPr>
            </w:pPr>
            <w:r>
              <w:rPr>
                <w:rFonts w:ascii="Browallia New" w:hAnsi="Browallia New" w:cs="Browallia New" w:hint="cs"/>
                <w:sz w:val="28"/>
                <w:szCs w:val="28"/>
                <w:cs/>
              </w:rPr>
              <w:t>ตัดจำหน่าย</w:t>
            </w:r>
            <w:r w:rsidR="00BB3EB0">
              <w:rPr>
                <w:rFonts w:ascii="Browallia New" w:hAnsi="Browallia New" w:cs="Browallia New" w:hint="cs"/>
                <w:sz w:val="28"/>
                <w:szCs w:val="28"/>
                <w:cs/>
              </w:rPr>
              <w:t>ต้นทุนทางการเงินรอตัดบัญชี</w:t>
            </w:r>
          </w:p>
        </w:tc>
        <w:tc>
          <w:tcPr>
            <w:tcW w:w="2694" w:type="dxa"/>
            <w:tcBorders>
              <w:left w:val="nil"/>
              <w:right w:val="nil"/>
            </w:tcBorders>
          </w:tcPr>
          <w:p w14:paraId="252172C2" w14:textId="50C62696" w:rsidR="00BB3EB0" w:rsidRPr="0098787C" w:rsidRDefault="002C0997" w:rsidP="00E23F33">
            <w:pPr>
              <w:pBdr>
                <w:bottom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233</w:t>
            </w:r>
          </w:p>
        </w:tc>
      </w:tr>
      <w:tr w:rsidR="00BB3EB0" w:rsidRPr="007E5657" w14:paraId="12FE1AA3" w14:textId="77777777" w:rsidTr="0072750A">
        <w:tblPrEx>
          <w:tblLook w:val="01E0" w:firstRow="1" w:lastRow="1" w:firstColumn="1" w:lastColumn="1" w:noHBand="0" w:noVBand="0"/>
        </w:tblPrEx>
        <w:trPr>
          <w:gridAfter w:val="1"/>
          <w:wAfter w:w="7" w:type="dxa"/>
          <w:trHeight w:val="346"/>
        </w:trPr>
        <w:tc>
          <w:tcPr>
            <w:tcW w:w="6378" w:type="dxa"/>
          </w:tcPr>
          <w:p w14:paraId="14CD05EF" w14:textId="00E5959D" w:rsidR="00BB3EB0" w:rsidRPr="00452B86" w:rsidRDefault="000F44A9">
            <w:pPr>
              <w:spacing w:line="240" w:lineRule="auto"/>
              <w:jc w:val="both"/>
              <w:rPr>
                <w:rFonts w:ascii="Browallia New" w:hAnsi="Browallia New" w:cs="Browallia New"/>
                <w:sz w:val="28"/>
                <w:szCs w:val="28"/>
                <w:cs/>
              </w:rPr>
            </w:pPr>
            <w:r>
              <w:rPr>
                <w:rFonts w:ascii="Browallia New" w:hAnsi="Browallia New" w:cs="Browallia New" w:hint="cs"/>
                <w:sz w:val="28"/>
                <w:szCs w:val="28"/>
                <w:cs/>
                <w:lang w:val="en-GB"/>
              </w:rPr>
              <w:t>ยอดคงเหลือ ณ วันที่</w:t>
            </w:r>
            <w:r>
              <w:rPr>
                <w:rFonts w:ascii="Browallia New" w:hAnsi="Browallia New" w:cs="Browallia New"/>
                <w:sz w:val="28"/>
                <w:szCs w:val="28"/>
              </w:rPr>
              <w:t xml:space="preserve"> 30 </w:t>
            </w:r>
            <w:r>
              <w:rPr>
                <w:rFonts w:ascii="Browallia New" w:hAnsi="Browallia New" w:cs="Browallia New" w:hint="cs"/>
                <w:sz w:val="28"/>
                <w:szCs w:val="28"/>
                <w:cs/>
              </w:rPr>
              <w:t>มิถุนายน</w:t>
            </w:r>
          </w:p>
        </w:tc>
        <w:tc>
          <w:tcPr>
            <w:tcW w:w="2694" w:type="dxa"/>
            <w:tcBorders>
              <w:top w:val="nil"/>
              <w:left w:val="nil"/>
              <w:right w:val="nil"/>
            </w:tcBorders>
          </w:tcPr>
          <w:p w14:paraId="1869621E" w14:textId="15281C1D" w:rsidR="00BB3EB0" w:rsidRPr="0098787C" w:rsidRDefault="00BB3EB0" w:rsidP="000F44A9">
            <w:pPr>
              <w:pBdr>
                <w:top w:val="single" w:sz="4"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426,519</w:t>
            </w:r>
          </w:p>
        </w:tc>
      </w:tr>
      <w:tr w:rsidR="00BB3EB0" w:rsidRPr="007E5657" w14:paraId="0748472E" w14:textId="77777777" w:rsidTr="0072750A">
        <w:tblPrEx>
          <w:tblLook w:val="01E0" w:firstRow="1" w:lastRow="1" w:firstColumn="1" w:lastColumn="1" w:noHBand="0" w:noVBand="0"/>
        </w:tblPrEx>
        <w:trPr>
          <w:gridAfter w:val="1"/>
          <w:wAfter w:w="7" w:type="dxa"/>
          <w:trHeight w:val="346"/>
        </w:trPr>
        <w:tc>
          <w:tcPr>
            <w:tcW w:w="6378" w:type="dxa"/>
          </w:tcPr>
          <w:p w14:paraId="3950A0C7" w14:textId="1DB83588" w:rsidR="00BB3EB0" w:rsidRPr="0098787C" w:rsidRDefault="00BB3EB0">
            <w:pPr>
              <w:spacing w:line="240" w:lineRule="auto"/>
              <w:jc w:val="both"/>
              <w:rPr>
                <w:rFonts w:ascii="Browallia New" w:hAnsi="Browallia New" w:cs="Browallia New"/>
                <w:sz w:val="28"/>
                <w:szCs w:val="28"/>
                <w:cs/>
                <w:lang w:val="en-GB"/>
              </w:rPr>
            </w:pPr>
            <w:r w:rsidRPr="00B00957">
              <w:rPr>
                <w:rFonts w:ascii="Browallia New" w:hAnsi="Browallia New" w:cs="Browallia New"/>
                <w:sz w:val="28"/>
                <w:szCs w:val="28"/>
                <w:u w:val="single"/>
                <w:cs/>
                <w:lang w:val="en-GB"/>
              </w:rPr>
              <w:t>หัก</w:t>
            </w:r>
            <w:r>
              <w:rPr>
                <w:rFonts w:ascii="Browallia New" w:hAnsi="Browallia New" w:cs="Browallia New" w:hint="cs"/>
                <w:sz w:val="28"/>
                <w:szCs w:val="28"/>
                <w:cs/>
                <w:lang w:val="en-GB"/>
              </w:rPr>
              <w:t xml:space="preserve"> ส่วนที่ถึงกำหนดชำระภายในหนึ่งปี</w:t>
            </w:r>
          </w:p>
        </w:tc>
        <w:tc>
          <w:tcPr>
            <w:tcW w:w="2694" w:type="dxa"/>
            <w:tcBorders>
              <w:top w:val="nil"/>
              <w:left w:val="nil"/>
              <w:right w:val="nil"/>
            </w:tcBorders>
          </w:tcPr>
          <w:p w14:paraId="6534C9A8" w14:textId="0CED2D43" w:rsidR="00BB3EB0" w:rsidRPr="0098787C" w:rsidRDefault="00BB3EB0" w:rsidP="00BB3EB0">
            <w:pPr>
              <w:pBdr>
                <w:bottom w:val="single" w:sz="4" w:space="1" w:color="auto"/>
              </w:pBdr>
              <w:tabs>
                <w:tab w:val="clear" w:pos="1644"/>
                <w:tab w:val="clear" w:pos="3515"/>
                <w:tab w:val="left" w:pos="284"/>
                <w:tab w:val="left" w:pos="567"/>
                <w:tab w:val="left" w:pos="1402"/>
                <w:tab w:val="left" w:pos="353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(426,5</w:t>
            </w:r>
            <w:r w:rsidR="00671577">
              <w:rPr>
                <w:rFonts w:ascii="Browallia New" w:hAnsi="Browallia New" w:cs="Browallia New"/>
                <w:sz w:val="28"/>
                <w:szCs w:val="28"/>
              </w:rPr>
              <w:t>1</w:t>
            </w:r>
            <w:r>
              <w:rPr>
                <w:rFonts w:ascii="Browallia New" w:hAnsi="Browallia New" w:cs="Browallia New"/>
                <w:sz w:val="28"/>
                <w:szCs w:val="28"/>
              </w:rPr>
              <w:t>9)</w:t>
            </w:r>
          </w:p>
        </w:tc>
      </w:tr>
      <w:tr w:rsidR="00BB3EB0" w:rsidRPr="007E5657" w14:paraId="3BD99236" w14:textId="77777777" w:rsidTr="0072750A">
        <w:tblPrEx>
          <w:tblLook w:val="01E0" w:firstRow="1" w:lastRow="1" w:firstColumn="1" w:lastColumn="1" w:noHBand="0" w:noVBand="0"/>
        </w:tblPrEx>
        <w:trPr>
          <w:gridAfter w:val="1"/>
          <w:wAfter w:w="7" w:type="dxa"/>
          <w:trHeight w:val="346"/>
        </w:trPr>
        <w:tc>
          <w:tcPr>
            <w:tcW w:w="6378" w:type="dxa"/>
          </w:tcPr>
          <w:p w14:paraId="7ADF7192" w14:textId="1125E68D" w:rsidR="00BB3EB0" w:rsidRPr="0098787C" w:rsidRDefault="00BB3EB0">
            <w:pPr>
              <w:spacing w:line="240" w:lineRule="auto"/>
              <w:jc w:val="both"/>
              <w:rPr>
                <w:rFonts w:ascii="Browallia New" w:hAnsi="Browallia New" w:cs="Browallia New"/>
                <w:sz w:val="28"/>
                <w:szCs w:val="28"/>
                <w:lang w:val="en-GB"/>
              </w:rPr>
            </w:pPr>
            <w:r>
              <w:rPr>
                <w:rFonts w:ascii="Browallia New" w:hAnsi="Browallia New" w:cs="Browallia New" w:hint="cs"/>
                <w:sz w:val="28"/>
                <w:szCs w:val="28"/>
                <w:cs/>
                <w:lang w:val="en-GB"/>
              </w:rPr>
              <w:t>สุทธิ</w:t>
            </w:r>
          </w:p>
        </w:tc>
        <w:tc>
          <w:tcPr>
            <w:tcW w:w="2694" w:type="dxa"/>
            <w:tcBorders>
              <w:left w:val="nil"/>
              <w:right w:val="nil"/>
            </w:tcBorders>
          </w:tcPr>
          <w:p w14:paraId="6914E147" w14:textId="62CFA6A7" w:rsidR="00BB3EB0" w:rsidRPr="0098787C" w:rsidRDefault="00BB3EB0" w:rsidP="007A4ACB">
            <w:pPr>
              <w:pBdr>
                <w:bottom w:val="single" w:sz="12" w:space="1" w:color="auto"/>
              </w:pBdr>
              <w:tabs>
                <w:tab w:val="clear" w:pos="1644"/>
                <w:tab w:val="left" w:pos="284"/>
                <w:tab w:val="left" w:pos="567"/>
                <w:tab w:val="left" w:pos="1402"/>
              </w:tabs>
              <w:overflowPunct w:val="0"/>
              <w:autoSpaceDE w:val="0"/>
              <w:autoSpaceDN w:val="0"/>
              <w:adjustRightInd w:val="0"/>
              <w:spacing w:line="240" w:lineRule="auto"/>
              <w:ind w:left="54" w:right="83"/>
              <w:contextualSpacing/>
              <w:jc w:val="right"/>
              <w:textAlignment w:val="baseline"/>
              <w:rPr>
                <w:rFonts w:ascii="Browallia New" w:hAnsi="Browallia New" w:cs="Browallia New"/>
                <w:sz w:val="28"/>
                <w:szCs w:val="28"/>
              </w:rPr>
            </w:pPr>
            <w:r>
              <w:rPr>
                <w:rFonts w:ascii="Browallia New" w:hAnsi="Browallia New" w:cs="Browallia New"/>
                <w:sz w:val="28"/>
                <w:szCs w:val="28"/>
              </w:rPr>
              <w:t>-</w:t>
            </w:r>
          </w:p>
        </w:tc>
      </w:tr>
    </w:tbl>
    <w:p w14:paraId="5BFB54D6" w14:textId="77777777" w:rsidR="00AA773F" w:rsidRDefault="00AA773F" w:rsidP="00401064">
      <w:pPr>
        <w:tabs>
          <w:tab w:val="clear" w:pos="907"/>
          <w:tab w:val="left" w:pos="1350"/>
        </w:tabs>
        <w:spacing w:line="240" w:lineRule="auto"/>
        <w:ind w:left="432"/>
        <w:jc w:val="thaiDistribute"/>
        <w:rPr>
          <w:rFonts w:ascii="Browallia New" w:eastAsia="Cordia New" w:hAnsi="Browallia New" w:cs="Browallia New"/>
          <w:color w:val="000000"/>
          <w:sz w:val="28"/>
          <w:szCs w:val="28"/>
          <w:cs/>
          <w:lang w:eastAsia="th-TH"/>
        </w:rPr>
      </w:pPr>
    </w:p>
    <w:p w14:paraId="7A34ABB9" w14:textId="0E22ECF4" w:rsidR="00401064" w:rsidRPr="007E5657" w:rsidRDefault="00401064" w:rsidP="00401064">
      <w:pPr>
        <w:tabs>
          <w:tab w:val="clear" w:pos="907"/>
          <w:tab w:val="left" w:pos="1350"/>
        </w:tabs>
        <w:spacing w:line="240" w:lineRule="auto"/>
        <w:ind w:left="432"/>
        <w:jc w:val="thaiDistribute"/>
        <w:rPr>
          <w:rFonts w:ascii="Browallia New" w:eastAsia="Cordia New" w:hAnsi="Browallia New" w:cs="Browallia New"/>
          <w:color w:val="000000"/>
          <w:sz w:val="28"/>
          <w:szCs w:val="28"/>
          <w:lang w:val="en-ZA" w:eastAsia="th-TH"/>
        </w:rPr>
      </w:pPr>
      <w:r w:rsidRPr="007E5657">
        <w:rPr>
          <w:rFonts w:ascii="Browallia New" w:eastAsia="Cordia New" w:hAnsi="Browallia New" w:cs="Browallia New"/>
          <w:color w:val="000000"/>
          <w:sz w:val="28"/>
          <w:szCs w:val="28"/>
          <w:cs/>
          <w:lang w:eastAsia="th-TH"/>
        </w:rPr>
        <w:t xml:space="preserve">ณ วันที่ </w:t>
      </w:r>
      <w:r w:rsidR="000B1111" w:rsidRPr="001F047F">
        <w:rPr>
          <w:rFonts w:ascii="Browallia New" w:hAnsi="Browallia New" w:cs="Browallia New"/>
          <w:color w:val="000000" w:themeColor="text1"/>
          <w:sz w:val="28"/>
          <w:szCs w:val="28"/>
        </w:rPr>
        <w:t xml:space="preserve">30 </w:t>
      </w:r>
      <w:r w:rsidR="000B1111" w:rsidRPr="001F047F">
        <w:rPr>
          <w:rFonts w:ascii="Browallia New" w:hAnsi="Browallia New" w:cs="Browallia New"/>
          <w:color w:val="000000" w:themeColor="text1"/>
          <w:sz w:val="28"/>
          <w:szCs w:val="28"/>
          <w:cs/>
        </w:rPr>
        <w:t>มิถุนายน</w:t>
      </w:r>
      <w:r w:rsidR="000B1111">
        <w:rPr>
          <w:rFonts w:ascii="Browallia New" w:hAnsi="Browallia New" w:cs="Browallia New" w:hint="cs"/>
          <w:color w:val="000000" w:themeColor="text1"/>
          <w:sz w:val="28"/>
          <w:szCs w:val="28"/>
          <w:cs/>
        </w:rPr>
        <w:t xml:space="preserve"> </w:t>
      </w:r>
      <w:r w:rsidR="00BF2C93">
        <w:rPr>
          <w:rFonts w:ascii="Browallia New" w:eastAsia="Arial Unicode MS" w:hAnsi="Browallia New" w:cs="Browallia New"/>
          <w:sz w:val="28"/>
          <w:szCs w:val="28"/>
          <w:lang w:val="en-ZA"/>
        </w:rPr>
        <w:t>2569</w:t>
      </w:r>
      <w:r w:rsidR="000E64B7">
        <w:rPr>
          <w:rFonts w:ascii="Browallia New" w:eastAsia="Cordia New" w:hAnsi="Browallia New" w:cs="Browallia New"/>
          <w:color w:val="000000"/>
          <w:sz w:val="28"/>
          <w:szCs w:val="28"/>
          <w:cs/>
          <w:lang w:val="en-ZA" w:eastAsia="th-TH"/>
        </w:rPr>
        <w:t xml:space="preserve"> </w:t>
      </w:r>
      <w:r w:rsidRPr="007E5657">
        <w:rPr>
          <w:rFonts w:ascii="Browallia New" w:eastAsia="Cordia New" w:hAnsi="Browallia New" w:cs="Browallia New"/>
          <w:color w:val="000000"/>
          <w:sz w:val="28"/>
          <w:szCs w:val="28"/>
          <w:cs/>
          <w:lang w:eastAsia="th-TH"/>
        </w:rPr>
        <w:t>บริษัทมีเงินกู้ยืมระยะยาวจากสถาบันการเงิน</w:t>
      </w:r>
      <w:r w:rsidR="00C87211" w:rsidRPr="007E5657">
        <w:rPr>
          <w:rFonts w:ascii="Browallia New" w:eastAsia="Cordia New" w:hAnsi="Browallia New" w:cs="Browallia New"/>
          <w:color w:val="000000"/>
          <w:sz w:val="28"/>
          <w:szCs w:val="28"/>
          <w:cs/>
          <w:lang w:eastAsia="th-TH"/>
        </w:rPr>
        <w:t>ภายใต้</w:t>
      </w:r>
      <w:r w:rsidRPr="007E5657">
        <w:rPr>
          <w:rFonts w:ascii="Browallia New" w:eastAsia="Cordia New" w:hAnsi="Browallia New" w:cs="Browallia New"/>
          <w:color w:val="000000"/>
          <w:sz w:val="28"/>
          <w:szCs w:val="28"/>
          <w:cs/>
          <w:lang w:eastAsia="th-TH"/>
        </w:rPr>
        <w:t>วงเงินกู้</w:t>
      </w:r>
      <w:r w:rsidR="006D29E8" w:rsidRPr="007E5657">
        <w:rPr>
          <w:rFonts w:ascii="Browallia New" w:eastAsia="Cordia New" w:hAnsi="Browallia New" w:cs="Browallia New"/>
          <w:color w:val="000000"/>
          <w:sz w:val="28"/>
          <w:szCs w:val="28"/>
          <w:cs/>
          <w:lang w:eastAsia="th-TH"/>
        </w:rPr>
        <w:t>จำนวน</w:t>
      </w:r>
      <w:r w:rsidRPr="007E5657">
        <w:rPr>
          <w:rFonts w:ascii="Browallia New" w:eastAsia="Cordia New" w:hAnsi="Browallia New" w:cs="Browallia New"/>
          <w:color w:val="000000"/>
          <w:sz w:val="28"/>
          <w:szCs w:val="28"/>
          <w:cs/>
          <w:lang w:eastAsia="th-TH"/>
        </w:rPr>
        <w:t xml:space="preserve"> </w:t>
      </w:r>
      <w:r w:rsidR="00740301">
        <w:rPr>
          <w:rFonts w:ascii="Browallia New" w:eastAsia="Cordia New" w:hAnsi="Browallia New" w:cs="Browallia New"/>
          <w:color w:val="000000"/>
          <w:sz w:val="28"/>
          <w:szCs w:val="28"/>
          <w:lang w:eastAsia="th-TH"/>
        </w:rPr>
        <w:t>500.72</w:t>
      </w:r>
      <w:r w:rsidR="00E037F4">
        <w:rPr>
          <w:rFonts w:ascii="Browallia New" w:eastAsia="Cordia New" w:hAnsi="Browallia New" w:cs="Browallia New"/>
          <w:color w:val="000000"/>
          <w:sz w:val="28"/>
          <w:szCs w:val="28"/>
          <w:lang w:val="en-ZA" w:eastAsia="th-TH"/>
        </w:rPr>
        <w:t xml:space="preserve"> </w:t>
      </w:r>
      <w:r w:rsidRPr="007E5657">
        <w:rPr>
          <w:rFonts w:ascii="Browallia New" w:eastAsia="Cordia New" w:hAnsi="Browallia New" w:cs="Browallia New"/>
          <w:color w:val="000000"/>
          <w:sz w:val="28"/>
          <w:szCs w:val="28"/>
          <w:cs/>
          <w:lang w:eastAsia="th-TH"/>
        </w:rPr>
        <w:t xml:space="preserve">ล้านบาท </w:t>
      </w:r>
      <w:r w:rsidR="00D65289">
        <w:rPr>
          <w:rFonts w:ascii="Browallia New" w:eastAsia="Cordia New" w:hAnsi="Browallia New" w:cs="Browallia New"/>
          <w:color w:val="000000"/>
          <w:sz w:val="28"/>
          <w:szCs w:val="28"/>
          <w:cs/>
          <w:lang w:eastAsia="th-TH"/>
        </w:rPr>
        <w:br/>
      </w:r>
      <w:r w:rsidRPr="007E5657">
        <w:rPr>
          <w:rFonts w:ascii="Browallia New" w:eastAsia="Cordia New" w:hAnsi="Browallia New" w:cs="Browallia New"/>
          <w:color w:val="000000"/>
          <w:sz w:val="28"/>
          <w:szCs w:val="28"/>
          <w:cs/>
          <w:lang w:eastAsia="th-TH"/>
        </w:rPr>
        <w:t xml:space="preserve">โดยมีวัตถุประสงค์เพื่อนำเงินไปซื้อหุ้นสามัญเพิ่มทุนของบริษัท </w:t>
      </w:r>
      <w:proofErr w:type="spellStart"/>
      <w:r w:rsidRPr="007E5657">
        <w:rPr>
          <w:rFonts w:ascii="Browallia New" w:eastAsia="Cordia New" w:hAnsi="Browallia New" w:cs="Browallia New"/>
          <w:color w:val="000000"/>
          <w:sz w:val="28"/>
          <w:szCs w:val="28"/>
          <w:cs/>
          <w:lang w:eastAsia="th-TH"/>
        </w:rPr>
        <w:t>อะ</w:t>
      </w:r>
      <w:proofErr w:type="spellEnd"/>
      <w:r w:rsidRPr="007E5657">
        <w:rPr>
          <w:rFonts w:ascii="Browallia New" w:eastAsia="Cordia New" w:hAnsi="Browallia New" w:cs="Browallia New"/>
          <w:color w:val="000000"/>
          <w:sz w:val="28"/>
          <w:szCs w:val="28"/>
          <w:cs/>
          <w:lang w:eastAsia="th-TH"/>
        </w:rPr>
        <w:t>ลอตเท</w:t>
      </w:r>
      <w:proofErr w:type="spellStart"/>
      <w:r w:rsidRPr="007E5657">
        <w:rPr>
          <w:rFonts w:ascii="Browallia New" w:eastAsia="Cordia New" w:hAnsi="Browallia New" w:cs="Browallia New"/>
          <w:color w:val="000000"/>
          <w:sz w:val="28"/>
          <w:szCs w:val="28"/>
          <w:cs/>
          <w:lang w:eastAsia="th-TH"/>
        </w:rPr>
        <w:t>็ค</w:t>
      </w:r>
      <w:proofErr w:type="spellEnd"/>
      <w:r w:rsidRPr="007E5657">
        <w:rPr>
          <w:rFonts w:ascii="Browallia New" w:eastAsia="Cordia New" w:hAnsi="Browallia New" w:cs="Browallia New"/>
          <w:color w:val="000000"/>
          <w:sz w:val="28"/>
          <w:szCs w:val="28"/>
          <w:cs/>
          <w:lang w:eastAsia="th-TH"/>
        </w:rPr>
        <w:t xml:space="preserve"> จำกัด มีระยะเวลาจ่ายคืนภายใน </w:t>
      </w:r>
      <w:r w:rsidR="00B61596">
        <w:rPr>
          <w:rFonts w:ascii="Browallia New" w:eastAsia="Cordia New" w:hAnsi="Browallia New" w:cs="Browallia New"/>
          <w:color w:val="000000"/>
          <w:sz w:val="28"/>
          <w:szCs w:val="28"/>
          <w:lang w:val="en-ZA" w:eastAsia="th-TH"/>
        </w:rPr>
        <w:t xml:space="preserve">7 </w:t>
      </w:r>
      <w:r w:rsidRPr="007E5657">
        <w:rPr>
          <w:rFonts w:ascii="Browallia New" w:eastAsia="Cordia New" w:hAnsi="Browallia New" w:cs="Browallia New"/>
          <w:color w:val="000000"/>
          <w:sz w:val="28"/>
          <w:szCs w:val="28"/>
          <w:cs/>
          <w:lang w:eastAsia="th-TH"/>
        </w:rPr>
        <w:t xml:space="preserve">ปี </w:t>
      </w:r>
      <w:r w:rsidR="00D65289">
        <w:rPr>
          <w:rFonts w:ascii="Browallia New" w:eastAsia="Cordia New" w:hAnsi="Browallia New" w:cs="Browallia New"/>
          <w:color w:val="000000"/>
          <w:sz w:val="28"/>
          <w:szCs w:val="28"/>
          <w:cs/>
          <w:lang w:eastAsia="th-TH"/>
        </w:rPr>
        <w:br/>
      </w:r>
      <w:r w:rsidRPr="007E5657">
        <w:rPr>
          <w:rFonts w:ascii="Browallia New" w:eastAsia="Cordia New" w:hAnsi="Browallia New" w:cs="Browallia New"/>
          <w:color w:val="000000"/>
          <w:sz w:val="28"/>
          <w:szCs w:val="28"/>
          <w:cs/>
          <w:lang w:eastAsia="th-TH"/>
        </w:rPr>
        <w:t xml:space="preserve">โดยบริษัทต้องจ่ายเงินต้นพร้อมดอกเบี้ยเป็นงวดรายเดือน จำนวน </w:t>
      </w:r>
      <w:r w:rsidR="00B61596">
        <w:rPr>
          <w:rFonts w:ascii="Browallia New" w:eastAsia="Cordia New" w:hAnsi="Browallia New" w:cs="Browallia New"/>
          <w:color w:val="000000"/>
          <w:sz w:val="28"/>
          <w:szCs w:val="28"/>
          <w:lang w:val="en-ZA" w:eastAsia="th-TH"/>
        </w:rPr>
        <w:t xml:space="preserve">84 </w:t>
      </w:r>
      <w:r w:rsidRPr="007E5657">
        <w:rPr>
          <w:rFonts w:ascii="Browallia New" w:eastAsia="Cordia New" w:hAnsi="Browallia New" w:cs="Browallia New"/>
          <w:color w:val="000000"/>
          <w:sz w:val="28"/>
          <w:szCs w:val="28"/>
          <w:cs/>
          <w:lang w:eastAsia="th-TH"/>
        </w:rPr>
        <w:t>งวด โดยมีอัตราดอกเบี้ย</w:t>
      </w:r>
      <w:r w:rsidR="00343C8D">
        <w:rPr>
          <w:rFonts w:ascii="Browallia New" w:eastAsia="Cordia New" w:hAnsi="Browallia New" w:cs="Browallia New" w:hint="cs"/>
          <w:color w:val="000000"/>
          <w:sz w:val="28"/>
          <w:szCs w:val="28"/>
          <w:cs/>
          <w:lang w:eastAsia="th-TH"/>
        </w:rPr>
        <w:t>ร้อยละ</w:t>
      </w:r>
      <w:r w:rsidRPr="007E5657">
        <w:rPr>
          <w:rFonts w:ascii="Browallia New" w:eastAsia="Cordia New" w:hAnsi="Browallia New" w:cs="Browallia New"/>
          <w:color w:val="000000"/>
          <w:sz w:val="28"/>
          <w:szCs w:val="28"/>
          <w:cs/>
          <w:lang w:eastAsia="th-TH"/>
        </w:rPr>
        <w:t xml:space="preserve"> </w:t>
      </w:r>
      <w:r w:rsidRPr="007E5657">
        <w:rPr>
          <w:rFonts w:ascii="Browallia New" w:eastAsia="Cordia New" w:hAnsi="Browallia New" w:cs="Browallia New"/>
          <w:color w:val="000000"/>
          <w:sz w:val="28"/>
          <w:szCs w:val="28"/>
          <w:lang w:val="en-ZA" w:eastAsia="th-TH"/>
        </w:rPr>
        <w:t xml:space="preserve">MLR </w:t>
      </w:r>
      <w:r w:rsidRPr="007E5657">
        <w:rPr>
          <w:rFonts w:ascii="Browallia New" w:eastAsia="Cordia New" w:hAnsi="Browallia New" w:cs="Browallia New"/>
          <w:color w:val="000000"/>
          <w:sz w:val="28"/>
          <w:szCs w:val="28"/>
          <w:cs/>
          <w:lang w:eastAsia="th-TH"/>
        </w:rPr>
        <w:t xml:space="preserve">ต่อปี </w:t>
      </w:r>
      <w:r w:rsidR="00D65289">
        <w:rPr>
          <w:rFonts w:ascii="Browallia New" w:eastAsia="Cordia New" w:hAnsi="Browallia New" w:cs="Browallia New"/>
          <w:color w:val="000000"/>
          <w:sz w:val="28"/>
          <w:szCs w:val="28"/>
          <w:cs/>
          <w:lang w:eastAsia="th-TH"/>
        </w:rPr>
        <w:br/>
      </w:r>
      <w:r w:rsidRPr="007E5657">
        <w:rPr>
          <w:rFonts w:ascii="Browallia New" w:eastAsia="Cordia New" w:hAnsi="Browallia New" w:cs="Browallia New"/>
          <w:color w:val="000000"/>
          <w:sz w:val="28"/>
          <w:szCs w:val="28"/>
          <w:cs/>
          <w:lang w:eastAsia="th-TH"/>
        </w:rPr>
        <w:t>ค้ำประกันโดย</w:t>
      </w:r>
      <w:r w:rsidRPr="007E5657">
        <w:rPr>
          <w:rFonts w:ascii="Browallia New" w:eastAsia="Cordia New" w:hAnsi="Browallia New" w:cs="Browallia New"/>
          <w:color w:val="000000"/>
          <w:sz w:val="28"/>
          <w:szCs w:val="28"/>
          <w:lang w:val="en-ZA" w:eastAsia="th-TH"/>
        </w:rPr>
        <w:t xml:space="preserve"> </w:t>
      </w:r>
    </w:p>
    <w:p w14:paraId="5AD9DEB8" w14:textId="268BBDB8" w:rsidR="00401064" w:rsidRPr="00031CB1" w:rsidRDefault="00401064" w:rsidP="004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color w:val="000000"/>
          <w:sz w:val="8"/>
          <w:szCs w:val="8"/>
          <w:lang w:val="en-ZA" w:eastAsia="th-TH"/>
        </w:rPr>
      </w:pPr>
    </w:p>
    <w:p w14:paraId="51ACCE85" w14:textId="6F829151" w:rsidR="00401064" w:rsidRPr="007E5657" w:rsidRDefault="00401064" w:rsidP="00191A9C">
      <w:pPr>
        <w:pStyle w:val="ListParagraph"/>
        <w:numPr>
          <w:ilvl w:val="1"/>
          <w:numId w:val="18"/>
        </w:numPr>
        <w:spacing w:after="0" w:line="240" w:lineRule="auto"/>
        <w:ind w:left="868" w:hanging="357"/>
        <w:jc w:val="thaiDistribute"/>
        <w:rPr>
          <w:rFonts w:ascii="Browallia New" w:eastAsia="Cordia New" w:hAnsi="Browallia New" w:cs="Browallia New"/>
          <w:color w:val="000000"/>
          <w:sz w:val="28"/>
          <w:lang w:val="en-ZA" w:eastAsia="th-TH"/>
        </w:rPr>
      </w:pPr>
      <w:r w:rsidRPr="007E5657">
        <w:rPr>
          <w:rFonts w:ascii="Browallia New" w:eastAsia="Cordia New" w:hAnsi="Browallia New" w:cs="Browallia New"/>
          <w:color w:val="000000"/>
          <w:sz w:val="28"/>
          <w:cs/>
          <w:lang w:eastAsia="th-TH"/>
        </w:rPr>
        <w:t>หุ้นสามัญของ</w:t>
      </w:r>
      <w:r w:rsidR="00D15FCB" w:rsidRPr="007E5657">
        <w:rPr>
          <w:rFonts w:ascii="Browallia New" w:eastAsia="Cordia New" w:hAnsi="Browallia New" w:cs="Browallia New"/>
          <w:color w:val="000000"/>
          <w:sz w:val="28"/>
          <w:cs/>
          <w:lang w:eastAsia="th-TH"/>
        </w:rPr>
        <w:t xml:space="preserve">บริษัท อาร์เอสเอ็กซ์วายแซด จำกัด (มหาชน) </w:t>
      </w:r>
      <w:r w:rsidRPr="007E5657">
        <w:rPr>
          <w:rFonts w:ascii="Browallia New" w:eastAsia="Cordia New" w:hAnsi="Browallia New" w:cs="Browallia New"/>
          <w:color w:val="000000"/>
          <w:sz w:val="28"/>
          <w:cs/>
          <w:lang w:eastAsia="th-TH"/>
        </w:rPr>
        <w:t xml:space="preserve">จำนวน </w:t>
      </w:r>
      <w:r w:rsidR="00096AEA" w:rsidRPr="00096AEA">
        <w:rPr>
          <w:rFonts w:ascii="Browallia New" w:eastAsia="Cordia New" w:hAnsi="Browallia New" w:cs="Browallia New"/>
          <w:color w:val="000000"/>
          <w:sz w:val="28"/>
          <w:lang w:eastAsia="th-TH"/>
        </w:rPr>
        <w:t>360</w:t>
      </w:r>
      <w:r w:rsidR="00B61596">
        <w:rPr>
          <w:rFonts w:ascii="Browallia New" w:eastAsia="Cordia New" w:hAnsi="Browallia New" w:cs="Browallia New"/>
          <w:color w:val="000000"/>
          <w:sz w:val="28"/>
          <w:cs/>
          <w:lang w:eastAsia="th-TH"/>
        </w:rPr>
        <w:t>.</w:t>
      </w:r>
      <w:r w:rsidR="00096AEA" w:rsidRPr="00096AEA">
        <w:rPr>
          <w:rFonts w:ascii="Browallia New" w:eastAsia="Cordia New" w:hAnsi="Browallia New" w:cs="Browallia New"/>
          <w:color w:val="000000"/>
          <w:sz w:val="28"/>
          <w:lang w:eastAsia="th-TH"/>
        </w:rPr>
        <w:t>00</w:t>
      </w:r>
      <w:r w:rsidR="00515DEE" w:rsidRPr="007E5657">
        <w:rPr>
          <w:rFonts w:ascii="Browallia New" w:eastAsia="Cordia New" w:hAnsi="Browallia New" w:cs="Browallia New"/>
          <w:color w:val="000000"/>
          <w:sz w:val="28"/>
          <w:cs/>
          <w:lang w:val="en-ZA" w:eastAsia="th-TH"/>
        </w:rPr>
        <w:t xml:space="preserve"> ล้าน</w:t>
      </w:r>
      <w:r w:rsidRPr="007E5657">
        <w:rPr>
          <w:rFonts w:ascii="Browallia New" w:eastAsia="Cordia New" w:hAnsi="Browallia New" w:cs="Browallia New"/>
          <w:color w:val="000000"/>
          <w:sz w:val="28"/>
          <w:cs/>
          <w:lang w:eastAsia="th-TH"/>
        </w:rPr>
        <w:t xml:space="preserve">หุ้น </w:t>
      </w:r>
      <w:r w:rsidR="008F016B">
        <w:rPr>
          <w:rFonts w:ascii="Browallia New" w:eastAsia="Cordia New" w:hAnsi="Browallia New" w:cs="Browallia New" w:hint="cs"/>
          <w:color w:val="000000"/>
          <w:sz w:val="28"/>
          <w:cs/>
          <w:lang w:eastAsia="th-TH"/>
        </w:rPr>
        <w:t>ที่เป็น</w:t>
      </w:r>
      <w:r w:rsidRPr="007E5657">
        <w:rPr>
          <w:rFonts w:ascii="Browallia New" w:eastAsia="Cordia New" w:hAnsi="Browallia New" w:cs="Browallia New"/>
          <w:color w:val="000000"/>
          <w:sz w:val="28"/>
          <w:cs/>
          <w:lang w:eastAsia="th-TH"/>
        </w:rPr>
        <w:t>กรรมสิทธิ์ของ</w:t>
      </w:r>
      <w:r w:rsidR="00660C8C" w:rsidRPr="007E5657">
        <w:rPr>
          <w:rFonts w:ascii="Browallia New" w:eastAsia="Cordia New" w:hAnsi="Browallia New" w:cs="Browallia New"/>
          <w:color w:val="000000"/>
          <w:sz w:val="28"/>
          <w:cs/>
          <w:lang w:eastAsia="th-TH"/>
        </w:rPr>
        <w:t xml:space="preserve"> </w:t>
      </w:r>
      <w:r w:rsidR="009A31B0">
        <w:rPr>
          <w:rFonts w:ascii="Browallia New" w:eastAsia="Cordia New" w:hAnsi="Browallia New" w:cs="Browallia New"/>
          <w:color w:val="000000"/>
          <w:sz w:val="28"/>
          <w:lang w:eastAsia="th-TH"/>
        </w:rPr>
        <w:br/>
      </w:r>
      <w:r w:rsidRPr="007E5657">
        <w:rPr>
          <w:rFonts w:ascii="Browallia New" w:eastAsia="Cordia New" w:hAnsi="Browallia New" w:cs="Browallia New"/>
          <w:color w:val="000000"/>
          <w:sz w:val="28"/>
          <w:cs/>
          <w:lang w:eastAsia="th-TH"/>
        </w:rPr>
        <w:t xml:space="preserve">บริษัท </w:t>
      </w:r>
      <w:proofErr w:type="spellStart"/>
      <w:r w:rsidRPr="007E5657">
        <w:rPr>
          <w:rFonts w:ascii="Browallia New" w:eastAsia="Cordia New" w:hAnsi="Browallia New" w:cs="Browallia New"/>
          <w:color w:val="000000"/>
          <w:sz w:val="28"/>
          <w:cs/>
          <w:lang w:eastAsia="th-TH"/>
        </w:rPr>
        <w:t>เชษฐ</w:t>
      </w:r>
      <w:proofErr w:type="spellEnd"/>
      <w:r w:rsidRPr="007E5657">
        <w:rPr>
          <w:rFonts w:ascii="Browallia New" w:eastAsia="Cordia New" w:hAnsi="Browallia New" w:cs="Browallia New"/>
          <w:color w:val="000000"/>
          <w:sz w:val="28"/>
          <w:cs/>
          <w:lang w:eastAsia="th-TH"/>
        </w:rPr>
        <w:t>โชติ โฮล</w:t>
      </w:r>
      <w:proofErr w:type="spellStart"/>
      <w:r w:rsidRPr="007E5657">
        <w:rPr>
          <w:rFonts w:ascii="Browallia New" w:eastAsia="Cordia New" w:hAnsi="Browallia New" w:cs="Browallia New"/>
          <w:color w:val="000000"/>
          <w:sz w:val="28"/>
          <w:cs/>
          <w:lang w:eastAsia="th-TH"/>
        </w:rPr>
        <w:t>ดิ้งส์</w:t>
      </w:r>
      <w:proofErr w:type="spellEnd"/>
      <w:r w:rsidRPr="007E5657">
        <w:rPr>
          <w:rFonts w:ascii="Browallia New" w:eastAsia="Cordia New" w:hAnsi="Browallia New" w:cs="Browallia New"/>
          <w:color w:val="000000"/>
          <w:sz w:val="28"/>
          <w:cs/>
          <w:lang w:eastAsia="th-TH"/>
        </w:rPr>
        <w:t xml:space="preserve"> จำกัด </w:t>
      </w:r>
    </w:p>
    <w:p w14:paraId="70E9F376" w14:textId="09C17605" w:rsidR="000F59A9" w:rsidRPr="007E5657" w:rsidRDefault="00401064" w:rsidP="00191A9C">
      <w:pPr>
        <w:pStyle w:val="ListParagraph"/>
        <w:numPr>
          <w:ilvl w:val="1"/>
          <w:numId w:val="18"/>
        </w:numPr>
        <w:spacing w:after="0" w:line="240" w:lineRule="auto"/>
        <w:ind w:left="868" w:hanging="357"/>
        <w:jc w:val="thaiDistribute"/>
        <w:rPr>
          <w:rFonts w:ascii="Browallia New" w:eastAsia="Cordia New" w:hAnsi="Browallia New" w:cs="Browallia New"/>
          <w:color w:val="000000"/>
          <w:sz w:val="28"/>
          <w:lang w:val="en-ZA" w:eastAsia="th-TH"/>
        </w:rPr>
      </w:pPr>
      <w:r w:rsidRPr="007E5657">
        <w:rPr>
          <w:rFonts w:ascii="Browallia New" w:eastAsia="Cordia New" w:hAnsi="Browallia New" w:cs="Browallia New"/>
          <w:color w:val="000000"/>
          <w:sz w:val="28"/>
          <w:cs/>
          <w:lang w:eastAsia="th-TH"/>
        </w:rPr>
        <w:t xml:space="preserve">หุ้นสามัญของบริษัท </w:t>
      </w:r>
      <w:proofErr w:type="spellStart"/>
      <w:r w:rsidRPr="007E5657">
        <w:rPr>
          <w:rFonts w:ascii="Browallia New" w:eastAsia="Cordia New" w:hAnsi="Browallia New" w:cs="Browallia New"/>
          <w:color w:val="000000"/>
          <w:sz w:val="28"/>
          <w:cs/>
          <w:lang w:eastAsia="th-TH"/>
        </w:rPr>
        <w:t>อะ</w:t>
      </w:r>
      <w:proofErr w:type="spellEnd"/>
      <w:r w:rsidRPr="007E5657">
        <w:rPr>
          <w:rFonts w:ascii="Browallia New" w:eastAsia="Cordia New" w:hAnsi="Browallia New" w:cs="Browallia New"/>
          <w:color w:val="000000"/>
          <w:sz w:val="28"/>
          <w:cs/>
          <w:lang w:eastAsia="th-TH"/>
        </w:rPr>
        <w:t>ลอตเท</w:t>
      </w:r>
      <w:proofErr w:type="spellStart"/>
      <w:r w:rsidRPr="007E5657">
        <w:rPr>
          <w:rFonts w:ascii="Browallia New" w:eastAsia="Cordia New" w:hAnsi="Browallia New" w:cs="Browallia New"/>
          <w:color w:val="000000"/>
          <w:sz w:val="28"/>
          <w:cs/>
          <w:lang w:eastAsia="th-TH"/>
        </w:rPr>
        <w:t>็ค</w:t>
      </w:r>
      <w:proofErr w:type="spellEnd"/>
      <w:r w:rsidRPr="007E5657">
        <w:rPr>
          <w:rFonts w:ascii="Browallia New" w:eastAsia="Cordia New" w:hAnsi="Browallia New" w:cs="Browallia New"/>
          <w:color w:val="000000"/>
          <w:sz w:val="28"/>
          <w:cs/>
          <w:lang w:eastAsia="th-TH"/>
        </w:rPr>
        <w:t xml:space="preserve"> จำกัด จำนวน </w:t>
      </w:r>
      <w:r w:rsidR="00B61596">
        <w:rPr>
          <w:rFonts w:ascii="Browallia New" w:eastAsia="Cordia New" w:hAnsi="Browallia New" w:cs="Browallia New"/>
          <w:color w:val="000000"/>
          <w:sz w:val="28"/>
          <w:lang w:val="en-ZA" w:eastAsia="th-TH"/>
        </w:rPr>
        <w:t>0.78</w:t>
      </w:r>
      <w:r w:rsidR="00515DEE" w:rsidRPr="007E5657">
        <w:rPr>
          <w:rFonts w:ascii="Browallia New" w:eastAsia="Cordia New" w:hAnsi="Browallia New" w:cs="Browallia New"/>
          <w:color w:val="000000"/>
          <w:sz w:val="28"/>
          <w:lang w:val="en-ZA" w:eastAsia="th-TH"/>
        </w:rPr>
        <w:t xml:space="preserve"> </w:t>
      </w:r>
      <w:r w:rsidR="00515DEE" w:rsidRPr="007E5657">
        <w:rPr>
          <w:rFonts w:ascii="Browallia New" w:eastAsia="Cordia New" w:hAnsi="Browallia New" w:cs="Browallia New"/>
          <w:color w:val="000000"/>
          <w:sz w:val="28"/>
          <w:cs/>
          <w:lang w:val="en-ZA" w:eastAsia="th-TH"/>
        </w:rPr>
        <w:t>ล้าน</w:t>
      </w:r>
      <w:r w:rsidRPr="007E5657">
        <w:rPr>
          <w:rFonts w:ascii="Browallia New" w:eastAsia="Cordia New" w:hAnsi="Browallia New" w:cs="Browallia New"/>
          <w:color w:val="000000"/>
          <w:sz w:val="28"/>
          <w:cs/>
          <w:lang w:eastAsia="th-TH"/>
        </w:rPr>
        <w:t xml:space="preserve">หุ้น </w:t>
      </w:r>
      <w:r w:rsidR="008F016B">
        <w:rPr>
          <w:rFonts w:ascii="Browallia New" w:eastAsia="Cordia New" w:hAnsi="Browallia New" w:cs="Browallia New" w:hint="cs"/>
          <w:color w:val="000000"/>
          <w:sz w:val="28"/>
          <w:cs/>
          <w:lang w:eastAsia="th-TH"/>
        </w:rPr>
        <w:t>ที่เป็น</w:t>
      </w:r>
      <w:r w:rsidRPr="007E5657">
        <w:rPr>
          <w:rFonts w:ascii="Browallia New" w:eastAsia="Cordia New" w:hAnsi="Browallia New" w:cs="Browallia New"/>
          <w:color w:val="000000"/>
          <w:sz w:val="28"/>
          <w:cs/>
          <w:lang w:eastAsia="th-TH"/>
        </w:rPr>
        <w:t>กรรมสิทธิ์ของ</w:t>
      </w:r>
      <w:r w:rsidR="00D15FCB" w:rsidRPr="007E5657">
        <w:rPr>
          <w:rFonts w:ascii="Browallia New" w:eastAsia="Cordia New" w:hAnsi="Browallia New" w:cs="Browallia New"/>
          <w:color w:val="000000"/>
          <w:sz w:val="28"/>
          <w:cs/>
          <w:lang w:eastAsia="th-TH"/>
        </w:rPr>
        <w:t>บริษัท อาร์เอสเอ็กซ์วายแซด จำกัด (มหาชน)</w:t>
      </w:r>
    </w:p>
    <w:p w14:paraId="395B429E" w14:textId="2DBAC37A" w:rsidR="00401064" w:rsidRPr="00C045B0" w:rsidRDefault="00401064" w:rsidP="00191A9C">
      <w:pPr>
        <w:pStyle w:val="ListParagraph"/>
        <w:numPr>
          <w:ilvl w:val="1"/>
          <w:numId w:val="18"/>
        </w:numPr>
        <w:spacing w:after="0" w:line="240" w:lineRule="auto"/>
        <w:ind w:left="868" w:hanging="357"/>
        <w:jc w:val="thaiDistribute"/>
        <w:rPr>
          <w:rFonts w:ascii="Browallia New" w:eastAsia="Cordia New" w:hAnsi="Browallia New" w:cs="Browallia New"/>
          <w:color w:val="000000"/>
          <w:sz w:val="28"/>
          <w:lang w:val="en-ZA" w:eastAsia="th-TH"/>
        </w:rPr>
      </w:pPr>
      <w:r w:rsidRPr="007E5657">
        <w:rPr>
          <w:rFonts w:ascii="Browallia New" w:eastAsia="Cordia New" w:hAnsi="Browallia New" w:cs="Browallia New"/>
          <w:color w:val="000000"/>
          <w:sz w:val="28"/>
          <w:cs/>
          <w:lang w:eastAsia="th-TH"/>
        </w:rPr>
        <w:t xml:space="preserve">นายสุรชัย </w:t>
      </w:r>
      <w:proofErr w:type="spellStart"/>
      <w:r w:rsidRPr="007E5657">
        <w:rPr>
          <w:rFonts w:ascii="Browallia New" w:eastAsia="Cordia New" w:hAnsi="Browallia New" w:cs="Browallia New"/>
          <w:color w:val="000000"/>
          <w:sz w:val="28"/>
          <w:cs/>
          <w:lang w:eastAsia="th-TH"/>
        </w:rPr>
        <w:t>เชษฐ</w:t>
      </w:r>
      <w:proofErr w:type="spellEnd"/>
      <w:r w:rsidRPr="007E5657">
        <w:rPr>
          <w:rFonts w:ascii="Browallia New" w:eastAsia="Cordia New" w:hAnsi="Browallia New" w:cs="Browallia New"/>
          <w:color w:val="000000"/>
          <w:sz w:val="28"/>
          <w:cs/>
          <w:lang w:eastAsia="th-TH"/>
        </w:rPr>
        <w:t>โชติศักดิ์ ซึ่งเป็นกรรมการของบริษัท</w:t>
      </w:r>
    </w:p>
    <w:p w14:paraId="557363B6" w14:textId="77777777" w:rsidR="00C045B0" w:rsidRPr="00D34BE6" w:rsidRDefault="00C045B0" w:rsidP="008645DA">
      <w:pPr>
        <w:tabs>
          <w:tab w:val="clear" w:pos="907"/>
          <w:tab w:val="left" w:pos="1350"/>
        </w:tabs>
        <w:spacing w:line="240" w:lineRule="auto"/>
        <w:ind w:left="432"/>
        <w:jc w:val="thaiDistribute"/>
        <w:rPr>
          <w:rFonts w:ascii="Browallia New" w:eastAsia="Cordia New" w:hAnsi="Browallia New" w:cs="Browallia New"/>
          <w:color w:val="000000"/>
          <w:lang w:eastAsia="th-TH"/>
        </w:rPr>
      </w:pPr>
    </w:p>
    <w:p w14:paraId="0569E776" w14:textId="6CE91565" w:rsidR="00F3502A" w:rsidRPr="00A538BC" w:rsidRDefault="006428F3" w:rsidP="00A538BC">
      <w:pPr>
        <w:pStyle w:val="ListParagraph"/>
        <w:spacing w:after="0" w:line="240" w:lineRule="auto"/>
        <w:ind w:left="425"/>
        <w:jc w:val="thaiDistribute"/>
        <w:rPr>
          <w:rFonts w:ascii="Browallia New" w:eastAsia="Times New Roman" w:hAnsi="Browallia New" w:cs="Browallia New"/>
          <w:color w:val="000000" w:themeColor="text1"/>
          <w:sz w:val="28"/>
        </w:rPr>
      </w:pPr>
      <w:r w:rsidRPr="006428F3">
        <w:rPr>
          <w:rFonts w:ascii="Browallia New" w:eastAsia="Times New Roman" w:hAnsi="Browallia New" w:cs="Browallia New"/>
          <w:color w:val="000000" w:themeColor="text1"/>
          <w:sz w:val="28"/>
          <w:cs/>
        </w:rPr>
        <w:t xml:space="preserve">ในระหว่างงวดไตรมาส </w:t>
      </w:r>
      <w:r w:rsidR="00A538BC">
        <w:rPr>
          <w:rFonts w:ascii="Browallia New" w:eastAsia="Times New Roman" w:hAnsi="Browallia New" w:cs="Browallia New"/>
          <w:color w:val="000000" w:themeColor="text1"/>
          <w:sz w:val="28"/>
        </w:rPr>
        <w:t>2</w:t>
      </w:r>
      <w:r w:rsidRPr="006428F3">
        <w:rPr>
          <w:rFonts w:ascii="Browallia New" w:eastAsia="Times New Roman" w:hAnsi="Browallia New" w:cs="Browallia New"/>
          <w:color w:val="000000" w:themeColor="text1"/>
          <w:sz w:val="28"/>
          <w:cs/>
        </w:rPr>
        <w:t xml:space="preserve"> ปี </w:t>
      </w:r>
      <w:r w:rsidR="00636A94">
        <w:rPr>
          <w:rFonts w:ascii="Browallia New" w:eastAsia="Times New Roman" w:hAnsi="Browallia New" w:cs="Browallia New"/>
          <w:color w:val="000000" w:themeColor="text1"/>
          <w:sz w:val="28"/>
        </w:rPr>
        <w:t>2569</w:t>
      </w:r>
      <w:r w:rsidRPr="006428F3">
        <w:rPr>
          <w:rFonts w:ascii="Browallia New" w:eastAsia="Times New Roman" w:hAnsi="Browallia New" w:cs="Browallia New"/>
          <w:color w:val="000000" w:themeColor="text1"/>
          <w:sz w:val="28"/>
          <w:cs/>
        </w:rPr>
        <w:t xml:space="preserve"> บริษัทไม่สามารถปฏิบัติตามเงื่อนไข</w:t>
      </w:r>
      <w:r w:rsidR="0009734B">
        <w:rPr>
          <w:rFonts w:ascii="Browallia New" w:eastAsia="Times New Roman" w:hAnsi="Browallia New" w:cs="Browallia New" w:hint="cs"/>
          <w:color w:val="000000" w:themeColor="text1"/>
          <w:sz w:val="28"/>
          <w:cs/>
        </w:rPr>
        <w:t>การชำระ</w:t>
      </w:r>
      <w:r w:rsidR="00990D2B">
        <w:rPr>
          <w:rFonts w:ascii="Browallia New" w:eastAsia="Times New Roman" w:hAnsi="Browallia New" w:cs="Browallia New" w:hint="cs"/>
          <w:color w:val="000000" w:themeColor="text1"/>
          <w:sz w:val="28"/>
          <w:cs/>
        </w:rPr>
        <w:t>เงินตามที่</w:t>
      </w:r>
      <w:r w:rsidRPr="006428F3">
        <w:rPr>
          <w:rFonts w:ascii="Browallia New" w:eastAsia="Times New Roman" w:hAnsi="Browallia New" w:cs="Browallia New"/>
          <w:color w:val="000000" w:themeColor="text1"/>
          <w:sz w:val="28"/>
          <w:cs/>
        </w:rPr>
        <w:t>กำหนดไว้ในสัญญาเงินกู้กับสถาบันการเงินแห่งหนึ่ง</w:t>
      </w:r>
      <w:r w:rsidR="00AE1F6B">
        <w:rPr>
          <w:rFonts w:ascii="Browallia New" w:eastAsia="Times New Roman" w:hAnsi="Browallia New" w:cs="Browallia New" w:hint="cs"/>
          <w:color w:val="000000" w:themeColor="text1"/>
          <w:sz w:val="28"/>
          <w:cs/>
        </w:rPr>
        <w:t xml:space="preserve"> </w:t>
      </w:r>
      <w:r w:rsidR="0091416D" w:rsidRPr="0091416D">
        <w:rPr>
          <w:rFonts w:ascii="Browallia New" w:eastAsia="Times New Roman" w:hAnsi="Browallia New" w:cs="Browallia New"/>
          <w:color w:val="000000" w:themeColor="text1"/>
          <w:sz w:val="28"/>
          <w:cs/>
        </w:rPr>
        <w:t>โดยบริษัท</w:t>
      </w:r>
      <w:r w:rsidR="00910C3F">
        <w:rPr>
          <w:rFonts w:ascii="Browallia New" w:eastAsia="Times New Roman" w:hAnsi="Browallia New" w:cs="Browallia New" w:hint="cs"/>
          <w:color w:val="000000" w:themeColor="text1"/>
          <w:sz w:val="28"/>
          <w:cs/>
        </w:rPr>
        <w:t>เริ่ม</w:t>
      </w:r>
      <w:r w:rsidR="0091416D" w:rsidRPr="0091416D">
        <w:rPr>
          <w:rFonts w:ascii="Browallia New" w:eastAsia="Times New Roman" w:hAnsi="Browallia New" w:cs="Browallia New"/>
          <w:color w:val="000000" w:themeColor="text1"/>
          <w:sz w:val="28"/>
          <w:cs/>
        </w:rPr>
        <w:t xml:space="preserve">ผิดนัดชำระเงินต้นเงินกู้ตั้งแต่เดือนเมษายน </w:t>
      </w:r>
      <w:r w:rsidR="0091416D">
        <w:rPr>
          <w:rFonts w:ascii="Browallia New" w:eastAsia="Times New Roman" w:hAnsi="Browallia New" w:cs="Browallia New"/>
          <w:color w:val="000000" w:themeColor="text1"/>
          <w:sz w:val="28"/>
        </w:rPr>
        <w:t>2569</w:t>
      </w:r>
      <w:r w:rsidR="0091416D" w:rsidRPr="0091416D">
        <w:rPr>
          <w:rFonts w:ascii="Browallia New" w:eastAsia="Times New Roman" w:hAnsi="Browallia New" w:cs="Browallia New"/>
          <w:color w:val="000000" w:themeColor="text1"/>
          <w:sz w:val="28"/>
          <w:cs/>
        </w:rPr>
        <w:t xml:space="preserve"> </w:t>
      </w:r>
      <w:r w:rsidR="005F02DF">
        <w:rPr>
          <w:rFonts w:ascii="Browallia New" w:eastAsia="Times New Roman" w:hAnsi="Browallia New" w:cs="Browallia New" w:hint="cs"/>
          <w:color w:val="000000" w:themeColor="text1"/>
          <w:sz w:val="28"/>
          <w:cs/>
        </w:rPr>
        <w:t>รวมผิดนัดชำระ</w:t>
      </w:r>
      <w:r w:rsidR="00C81DA6">
        <w:rPr>
          <w:rFonts w:ascii="Browallia New" w:eastAsia="Times New Roman" w:hAnsi="Browallia New" w:cs="Browallia New" w:hint="cs"/>
          <w:color w:val="000000" w:themeColor="text1"/>
          <w:sz w:val="28"/>
          <w:cs/>
        </w:rPr>
        <w:t>ในไตรมาส</w:t>
      </w:r>
      <w:r w:rsidR="0091416D" w:rsidRPr="0091416D">
        <w:rPr>
          <w:rFonts w:ascii="Browallia New" w:eastAsia="Times New Roman" w:hAnsi="Browallia New" w:cs="Browallia New"/>
          <w:color w:val="000000" w:themeColor="text1"/>
          <w:sz w:val="28"/>
          <w:cs/>
        </w:rPr>
        <w:t xml:space="preserve">เป็นจำนวน </w:t>
      </w:r>
      <w:r w:rsidR="0091416D">
        <w:rPr>
          <w:rFonts w:ascii="Browallia New" w:eastAsia="Times New Roman" w:hAnsi="Browallia New" w:cs="Browallia New"/>
          <w:color w:val="000000" w:themeColor="text1"/>
          <w:sz w:val="28"/>
        </w:rPr>
        <w:t>20.91</w:t>
      </w:r>
      <w:r w:rsidR="0091416D" w:rsidRPr="0091416D">
        <w:rPr>
          <w:rFonts w:ascii="Browallia New" w:eastAsia="Times New Roman" w:hAnsi="Browallia New" w:cs="Browallia New"/>
          <w:color w:val="000000" w:themeColor="text1"/>
          <w:sz w:val="28"/>
          <w:cs/>
        </w:rPr>
        <w:t xml:space="preserve"> ล้านบาท และมีดอกเบี้ยค้างชำระจำนวน </w:t>
      </w:r>
      <w:r w:rsidR="00F42E5C">
        <w:rPr>
          <w:rFonts w:ascii="Browallia New" w:eastAsia="Times New Roman" w:hAnsi="Browallia New" w:cs="Browallia New"/>
          <w:color w:val="000000" w:themeColor="text1"/>
          <w:sz w:val="28"/>
        </w:rPr>
        <w:t>4.54</w:t>
      </w:r>
      <w:r w:rsidR="0091416D" w:rsidRPr="0091416D">
        <w:rPr>
          <w:rFonts w:ascii="Browallia New" w:eastAsia="Times New Roman" w:hAnsi="Browallia New" w:cs="Browallia New"/>
          <w:color w:val="000000" w:themeColor="text1"/>
          <w:sz w:val="28"/>
          <w:cs/>
        </w:rPr>
        <w:t xml:space="preserve"> ล้านบาท</w:t>
      </w:r>
      <w:r w:rsidRPr="006428F3">
        <w:rPr>
          <w:rFonts w:ascii="Browallia New" w:eastAsia="Times New Roman" w:hAnsi="Browallia New" w:cs="Browallia New"/>
          <w:color w:val="000000" w:themeColor="text1"/>
          <w:sz w:val="28"/>
          <w:cs/>
        </w:rPr>
        <w:t xml:space="preserve"> ภายใต้ข้อกำหนดของสัญญา ถือเป็นเหตุผิดนัด</w:t>
      </w:r>
      <w:r w:rsidR="00990D2B">
        <w:rPr>
          <w:rFonts w:ascii="Browallia New" w:eastAsia="Times New Roman" w:hAnsi="Browallia New" w:cs="Browallia New" w:hint="cs"/>
          <w:color w:val="000000" w:themeColor="text1"/>
          <w:sz w:val="28"/>
          <w:cs/>
        </w:rPr>
        <w:t>ชำระ</w:t>
      </w:r>
      <w:r w:rsidRPr="006428F3">
        <w:rPr>
          <w:rFonts w:ascii="Browallia New" w:eastAsia="Times New Roman" w:hAnsi="Browallia New" w:cs="Browallia New"/>
          <w:color w:val="000000" w:themeColor="text1"/>
          <w:sz w:val="28"/>
          <w:cs/>
        </w:rPr>
        <w:t xml:space="preserve">ตามสัญญาเงินกู้ </w:t>
      </w:r>
      <w:r w:rsidR="001174B5">
        <w:rPr>
          <w:rFonts w:ascii="Browallia New" w:eastAsia="Times New Roman" w:hAnsi="Browallia New" w:cs="Browallia New" w:hint="cs"/>
          <w:color w:val="000000" w:themeColor="text1"/>
          <w:sz w:val="28"/>
          <w:cs/>
        </w:rPr>
        <w:t>และ</w:t>
      </w:r>
      <w:r w:rsidRPr="006428F3">
        <w:rPr>
          <w:rFonts w:ascii="Browallia New" w:eastAsia="Times New Roman" w:hAnsi="Browallia New" w:cs="Browallia New"/>
          <w:color w:val="000000" w:themeColor="text1"/>
          <w:sz w:val="28"/>
          <w:cs/>
        </w:rPr>
        <w:t>สถาบันการเงินมีสิทธิเรียกชำระหนี้เงินกู้ทั้งหมดก่อนกำหนด ระงับการเบิกใช้วงเงินกู้และวงเงินสินเชื่ออื่นที่ยังมิได้ใช้ รวมทั้งเรียกเก็บดอกเบี้ยผิดนัดตามอัตราที่กำหนดไว้ในสัญญา</w:t>
      </w:r>
      <w:r w:rsidR="00C543C5">
        <w:rPr>
          <w:rFonts w:ascii="Browallia New" w:eastAsia="Times New Roman" w:hAnsi="Browallia New" w:cs="Browallia New" w:hint="cs"/>
          <w:color w:val="000000" w:themeColor="text1"/>
          <w:sz w:val="28"/>
          <w:cs/>
        </w:rPr>
        <w:t xml:space="preserve"> ส่งผลให้</w:t>
      </w:r>
      <w:r w:rsidR="00240ECF">
        <w:rPr>
          <w:rFonts w:ascii="Browallia New" w:eastAsia="Times New Roman" w:hAnsi="Browallia New" w:cs="Browallia New" w:hint="cs"/>
          <w:color w:val="000000" w:themeColor="text1"/>
          <w:sz w:val="28"/>
          <w:cs/>
        </w:rPr>
        <w:t>ยอดคงเหลือ</w:t>
      </w:r>
      <w:r w:rsidR="00DA6591">
        <w:rPr>
          <w:rFonts w:ascii="Browallia New" w:eastAsia="Times New Roman" w:hAnsi="Browallia New" w:cs="Browallia New" w:hint="cs"/>
          <w:color w:val="000000" w:themeColor="text1"/>
          <w:sz w:val="28"/>
          <w:cs/>
        </w:rPr>
        <w:t>ของเงินกู้ระยะยาว</w:t>
      </w:r>
      <w:r w:rsidR="00291688">
        <w:rPr>
          <w:rFonts w:ascii="Browallia New" w:eastAsia="Times New Roman" w:hAnsi="Browallia New" w:cs="Browallia New" w:hint="cs"/>
          <w:color w:val="000000" w:themeColor="text1"/>
          <w:sz w:val="28"/>
          <w:cs/>
        </w:rPr>
        <w:t xml:space="preserve"> </w:t>
      </w:r>
      <w:r w:rsidR="00F3502A" w:rsidRPr="00A538BC">
        <w:rPr>
          <w:rFonts w:ascii="Browallia New" w:eastAsia="Times New Roman" w:hAnsi="Browallia New" w:cs="Browallia New"/>
          <w:color w:val="000000" w:themeColor="text1"/>
          <w:sz w:val="28"/>
          <w:cs/>
        </w:rPr>
        <w:t xml:space="preserve">ณ วันที่ </w:t>
      </w:r>
      <w:r w:rsidR="00F3502A" w:rsidRPr="00A538BC">
        <w:rPr>
          <w:rFonts w:ascii="Browallia New" w:eastAsia="Times New Roman" w:hAnsi="Browallia New" w:cs="Browallia New"/>
          <w:color w:val="000000" w:themeColor="text1"/>
          <w:sz w:val="28"/>
        </w:rPr>
        <w:t xml:space="preserve">30 </w:t>
      </w:r>
      <w:r w:rsidR="00F3502A" w:rsidRPr="00A538BC">
        <w:rPr>
          <w:rFonts w:ascii="Browallia New" w:eastAsia="Times New Roman" w:hAnsi="Browallia New" w:cs="Browallia New"/>
          <w:color w:val="000000" w:themeColor="text1"/>
          <w:sz w:val="28"/>
          <w:cs/>
        </w:rPr>
        <w:t xml:space="preserve">มิถุนายน </w:t>
      </w:r>
      <w:r w:rsidR="00F3502A" w:rsidRPr="00A538BC">
        <w:rPr>
          <w:rFonts w:ascii="Browallia New" w:eastAsia="Times New Roman" w:hAnsi="Browallia New" w:cs="Browallia New"/>
          <w:color w:val="000000" w:themeColor="text1"/>
          <w:sz w:val="28"/>
        </w:rPr>
        <w:t xml:space="preserve">2569 </w:t>
      </w:r>
      <w:r w:rsidR="00F3502A" w:rsidRPr="00A538BC">
        <w:rPr>
          <w:rFonts w:ascii="Browallia New" w:eastAsia="Times New Roman" w:hAnsi="Browallia New" w:cs="Browallia New"/>
          <w:color w:val="000000" w:themeColor="text1"/>
          <w:sz w:val="28"/>
          <w:cs/>
        </w:rPr>
        <w:t xml:space="preserve">จำนวน </w:t>
      </w:r>
      <w:r w:rsidR="00F3502A" w:rsidRPr="00A538BC">
        <w:rPr>
          <w:rFonts w:ascii="Browallia New" w:eastAsia="Times New Roman" w:hAnsi="Browallia New" w:cs="Browallia New"/>
          <w:color w:val="000000" w:themeColor="text1"/>
          <w:sz w:val="28"/>
        </w:rPr>
        <w:t xml:space="preserve">426.52 </w:t>
      </w:r>
      <w:r w:rsidR="00F3502A" w:rsidRPr="00A538BC">
        <w:rPr>
          <w:rFonts w:ascii="Browallia New" w:eastAsia="Times New Roman" w:hAnsi="Browallia New" w:cs="Browallia New"/>
          <w:color w:val="000000" w:themeColor="text1"/>
          <w:sz w:val="28"/>
          <w:cs/>
        </w:rPr>
        <w:t xml:space="preserve">ล้านบาท </w:t>
      </w:r>
      <w:r w:rsidR="00692871">
        <w:rPr>
          <w:rFonts w:ascii="Browallia New" w:eastAsia="Times New Roman" w:hAnsi="Browallia New" w:cs="Browallia New" w:hint="cs"/>
          <w:color w:val="000000" w:themeColor="text1"/>
          <w:sz w:val="28"/>
          <w:cs/>
        </w:rPr>
        <w:t>ถูก</w:t>
      </w:r>
      <w:r w:rsidR="00F3502A" w:rsidRPr="00291688">
        <w:rPr>
          <w:rFonts w:ascii="Browallia New" w:eastAsia="Times New Roman" w:hAnsi="Browallia New" w:cs="Browallia New"/>
          <w:color w:val="000000" w:themeColor="text1"/>
          <w:sz w:val="28"/>
          <w:cs/>
        </w:rPr>
        <w:t>จัดประเภทเป็นหนี้สินหมุนเวียนใน</w:t>
      </w:r>
      <w:r w:rsidR="00D65289">
        <w:rPr>
          <w:rFonts w:ascii="Browallia New" w:eastAsia="Times New Roman" w:hAnsi="Browallia New" w:cs="Browallia New"/>
          <w:color w:val="000000" w:themeColor="text1"/>
          <w:sz w:val="28"/>
          <w:cs/>
        </w:rPr>
        <w:br/>
      </w:r>
      <w:r w:rsidR="0006380C">
        <w:rPr>
          <w:rFonts w:ascii="Browallia New" w:eastAsia="Times New Roman" w:hAnsi="Browallia New" w:cs="Browallia New" w:hint="cs"/>
          <w:color w:val="000000" w:themeColor="text1"/>
          <w:sz w:val="28"/>
          <w:cs/>
        </w:rPr>
        <w:t>งบฐานะ</w:t>
      </w:r>
      <w:r w:rsidR="00F3502A" w:rsidRPr="00A538BC">
        <w:rPr>
          <w:rFonts w:ascii="Browallia New" w:eastAsia="Times New Roman" w:hAnsi="Browallia New" w:cs="Browallia New"/>
          <w:color w:val="000000" w:themeColor="text1"/>
          <w:sz w:val="28"/>
          <w:cs/>
        </w:rPr>
        <w:t>การเงิน</w:t>
      </w:r>
    </w:p>
    <w:p w14:paraId="64A1C175" w14:textId="77777777" w:rsidR="006428F3" w:rsidRPr="00031CB1" w:rsidRDefault="006428F3" w:rsidP="006428F3">
      <w:pPr>
        <w:pStyle w:val="ListParagraph"/>
        <w:spacing w:after="0" w:line="240" w:lineRule="auto"/>
        <w:ind w:left="425"/>
        <w:jc w:val="thaiDistribute"/>
        <w:rPr>
          <w:rFonts w:ascii="Browallia New" w:eastAsia="Times New Roman" w:hAnsi="Browallia New" w:cs="Browallia New"/>
          <w:color w:val="000000" w:themeColor="text1"/>
          <w:sz w:val="16"/>
          <w:szCs w:val="16"/>
        </w:rPr>
      </w:pPr>
    </w:p>
    <w:p w14:paraId="4BABD457" w14:textId="0488B8F9" w:rsidR="00A932B3" w:rsidRPr="006428F3" w:rsidRDefault="006428F3" w:rsidP="006428F3">
      <w:pPr>
        <w:pStyle w:val="ListParagraph"/>
        <w:spacing w:after="0" w:line="240" w:lineRule="auto"/>
        <w:ind w:left="425"/>
        <w:jc w:val="thaiDistribute"/>
        <w:rPr>
          <w:rFonts w:ascii="Browallia New" w:eastAsia="Times New Roman" w:hAnsi="Browallia New" w:cs="Browallia New"/>
          <w:color w:val="000000" w:themeColor="text1"/>
          <w:sz w:val="28"/>
        </w:rPr>
      </w:pPr>
      <w:r w:rsidRPr="006428F3">
        <w:rPr>
          <w:rFonts w:ascii="Browallia New" w:eastAsia="Times New Roman" w:hAnsi="Browallia New" w:cs="Browallia New"/>
          <w:color w:val="000000" w:themeColor="text1"/>
          <w:sz w:val="28"/>
          <w:cs/>
        </w:rPr>
        <w:t>อย่างไรก็ตาม ฝ่ายบริหารของบริษัทอยู่ระหว่างการเจรจากับสถาบันการเงินดังกล่าวเพื่อปรับโครงสร้างหนี้และแก้ไขเงื่อนไขของสัญญาเงินกู้ โดยผลการเจรจาดังกล่าวยังไม่สิ้นสุด ณ วันที่อนุมัติ</w:t>
      </w:r>
      <w:r w:rsidR="004505CD">
        <w:rPr>
          <w:rFonts w:ascii="Browallia New" w:eastAsia="Times New Roman" w:hAnsi="Browallia New" w:cs="Browallia New" w:hint="cs"/>
          <w:color w:val="000000" w:themeColor="text1"/>
          <w:sz w:val="28"/>
          <w:cs/>
        </w:rPr>
        <w:t>ข้อมูลทางการเงิน</w:t>
      </w:r>
      <w:r w:rsidR="0037780C">
        <w:rPr>
          <w:rFonts w:ascii="Browallia New" w:eastAsia="Times New Roman" w:hAnsi="Browallia New" w:cs="Browallia New" w:hint="cs"/>
          <w:color w:val="000000" w:themeColor="text1"/>
          <w:sz w:val="28"/>
          <w:cs/>
        </w:rPr>
        <w:t>ระหว่างกาล</w:t>
      </w:r>
    </w:p>
    <w:p w14:paraId="2CDBCBFC" w14:textId="77777777" w:rsidR="006428F3" w:rsidRPr="003C1F6B" w:rsidRDefault="006428F3" w:rsidP="006428F3">
      <w:pPr>
        <w:pStyle w:val="ListParagraph"/>
        <w:spacing w:after="0" w:line="240" w:lineRule="auto"/>
        <w:ind w:left="868"/>
        <w:jc w:val="thaiDistribute"/>
        <w:rPr>
          <w:rFonts w:ascii="Browallia New" w:eastAsia="Cordia New" w:hAnsi="Browallia New" w:cs="Browallia New"/>
          <w:color w:val="000000"/>
          <w:sz w:val="18"/>
          <w:szCs w:val="18"/>
          <w:lang w:val="en-ZA" w:eastAsia="th-TH"/>
        </w:rPr>
      </w:pPr>
    </w:p>
    <w:p w14:paraId="235D845C" w14:textId="3CC2F7D7" w:rsidR="000D39AC" w:rsidRDefault="00D5256D" w:rsidP="00031DE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color w:val="000000" w:themeColor="text1"/>
          <w:sz w:val="28"/>
          <w:szCs w:val="28"/>
        </w:rPr>
      </w:pPr>
      <w:r w:rsidRPr="007E5657">
        <w:rPr>
          <w:rFonts w:ascii="Browallia New" w:hAnsi="Browallia New" w:cs="Browallia New"/>
          <w:b/>
          <w:bCs/>
          <w:color w:val="000000" w:themeColor="text1"/>
          <w:sz w:val="28"/>
          <w:szCs w:val="28"/>
          <w:cs/>
        </w:rPr>
        <w:t>ทุนเรือนหุ้น</w:t>
      </w:r>
      <w:r w:rsidR="00F86C59">
        <w:rPr>
          <w:rFonts w:ascii="Browallia New" w:hAnsi="Browallia New" w:cs="Browallia New" w:hint="cs"/>
          <w:b/>
          <w:bCs/>
          <w:color w:val="000000" w:themeColor="text1"/>
          <w:sz w:val="28"/>
          <w:szCs w:val="28"/>
          <w:cs/>
        </w:rPr>
        <w:t xml:space="preserve"> </w:t>
      </w:r>
    </w:p>
    <w:p w14:paraId="5C7CBD42" w14:textId="77777777" w:rsidR="004C0566" w:rsidRPr="003C1F6B" w:rsidRDefault="004C0566" w:rsidP="000D39AC">
      <w:pPr>
        <w:pStyle w:val="ListParagraph"/>
        <w:spacing w:after="0" w:line="240" w:lineRule="auto"/>
        <w:ind w:left="425"/>
        <w:jc w:val="thaiDistribute"/>
        <w:rPr>
          <w:rFonts w:ascii="Browallia New" w:eastAsia="Times New Roman" w:hAnsi="Browallia New" w:cs="Browallia New"/>
          <w:color w:val="000000" w:themeColor="text1"/>
          <w:szCs w:val="22"/>
        </w:rPr>
      </w:pPr>
    </w:p>
    <w:p w14:paraId="53452875" w14:textId="4800A9BE" w:rsidR="000D39AC" w:rsidRDefault="000D39AC" w:rsidP="000D39AC">
      <w:pPr>
        <w:pStyle w:val="ListParagraph"/>
        <w:spacing w:after="0" w:line="240" w:lineRule="auto"/>
        <w:ind w:left="425"/>
        <w:jc w:val="thaiDistribute"/>
        <w:rPr>
          <w:rFonts w:ascii="Browallia New" w:eastAsia="Times New Roman" w:hAnsi="Browallia New" w:cs="Browallia New"/>
          <w:color w:val="000000" w:themeColor="text1"/>
          <w:sz w:val="28"/>
        </w:rPr>
      </w:pPr>
      <w:r w:rsidRPr="000D39AC">
        <w:rPr>
          <w:rFonts w:ascii="Browallia New" w:eastAsia="Times New Roman" w:hAnsi="Browallia New" w:cs="Browallia New"/>
          <w:color w:val="000000" w:themeColor="text1"/>
          <w:sz w:val="28"/>
          <w:cs/>
        </w:rPr>
        <w:t xml:space="preserve">เมื่อวันที่ </w:t>
      </w:r>
      <w:r w:rsidRPr="000D39AC">
        <w:rPr>
          <w:rFonts w:ascii="Browallia New" w:eastAsia="Times New Roman" w:hAnsi="Browallia New" w:cs="Browallia New"/>
          <w:color w:val="000000" w:themeColor="text1"/>
          <w:sz w:val="28"/>
        </w:rPr>
        <w:t xml:space="preserve">27 </w:t>
      </w:r>
      <w:r w:rsidRPr="000D39AC">
        <w:rPr>
          <w:rFonts w:ascii="Browallia New" w:eastAsia="Times New Roman" w:hAnsi="Browallia New" w:cs="Browallia New"/>
          <w:color w:val="000000" w:themeColor="text1"/>
          <w:sz w:val="28"/>
          <w:cs/>
        </w:rPr>
        <w:t xml:space="preserve">กุมภาพันธ์ </w:t>
      </w:r>
      <w:r w:rsidRPr="000D39AC">
        <w:rPr>
          <w:rFonts w:ascii="Browallia New" w:eastAsia="Times New Roman" w:hAnsi="Browallia New" w:cs="Browallia New"/>
          <w:color w:val="000000" w:themeColor="text1"/>
          <w:sz w:val="28"/>
        </w:rPr>
        <w:t xml:space="preserve">2569 </w:t>
      </w:r>
      <w:r w:rsidRPr="000D39AC">
        <w:rPr>
          <w:rFonts w:ascii="Browallia New" w:eastAsia="Times New Roman" w:hAnsi="Browallia New" w:cs="Browallia New"/>
          <w:color w:val="000000" w:themeColor="text1"/>
          <w:sz w:val="28"/>
          <w:cs/>
        </w:rPr>
        <w:t xml:space="preserve">ที่ประชุมคณะกรรมการบริษัทครั้งที่ </w:t>
      </w:r>
      <w:r w:rsidRPr="000D39AC">
        <w:rPr>
          <w:rFonts w:ascii="Browallia New" w:eastAsia="Times New Roman" w:hAnsi="Browallia New" w:cs="Browallia New"/>
          <w:color w:val="000000" w:themeColor="text1"/>
          <w:sz w:val="28"/>
        </w:rPr>
        <w:t xml:space="preserve">2/2569 </w:t>
      </w:r>
      <w:r w:rsidRPr="000D39AC">
        <w:rPr>
          <w:rFonts w:ascii="Browallia New" w:eastAsia="Times New Roman" w:hAnsi="Browallia New" w:cs="Browallia New"/>
          <w:color w:val="000000" w:themeColor="text1"/>
          <w:sz w:val="28"/>
          <w:cs/>
        </w:rPr>
        <w:t xml:space="preserve">มีมติอนุมัติลดทุนจดทะเบียนของบริษัท จำนวน </w:t>
      </w:r>
      <w:r w:rsidRPr="000D39AC">
        <w:rPr>
          <w:rFonts w:ascii="Browallia New" w:eastAsia="Times New Roman" w:hAnsi="Browallia New" w:cs="Browallia New"/>
          <w:color w:val="000000" w:themeColor="text1"/>
          <w:sz w:val="28"/>
        </w:rPr>
        <w:t xml:space="preserve">126.63 </w:t>
      </w:r>
      <w:r w:rsidRPr="000D39AC">
        <w:rPr>
          <w:rFonts w:ascii="Browallia New" w:eastAsia="Times New Roman" w:hAnsi="Browallia New" w:cs="Browallia New"/>
          <w:color w:val="000000" w:themeColor="text1"/>
          <w:sz w:val="28"/>
          <w:cs/>
        </w:rPr>
        <w:t xml:space="preserve">ล้านบาท จากทุนจดทะเบียนเดิมจำนวน </w:t>
      </w:r>
      <w:r w:rsidRPr="000D39AC">
        <w:rPr>
          <w:rFonts w:ascii="Browallia New" w:eastAsia="Times New Roman" w:hAnsi="Browallia New" w:cs="Browallia New"/>
          <w:color w:val="000000" w:themeColor="text1"/>
          <w:sz w:val="28"/>
        </w:rPr>
        <w:t xml:space="preserve">1,000.00 </w:t>
      </w:r>
      <w:r w:rsidRPr="000D39AC">
        <w:rPr>
          <w:rFonts w:ascii="Browallia New" w:eastAsia="Times New Roman" w:hAnsi="Browallia New" w:cs="Browallia New"/>
          <w:color w:val="000000" w:themeColor="text1"/>
          <w:sz w:val="28"/>
          <w:cs/>
        </w:rPr>
        <w:t xml:space="preserve">ล้านบาท เป็นทุนจดทะเบียนใหม่จำนวน </w:t>
      </w:r>
      <w:r w:rsidRPr="000D39AC">
        <w:rPr>
          <w:rFonts w:ascii="Browallia New" w:eastAsia="Times New Roman" w:hAnsi="Browallia New" w:cs="Browallia New"/>
          <w:color w:val="000000" w:themeColor="text1"/>
          <w:sz w:val="28"/>
        </w:rPr>
        <w:t xml:space="preserve">873.37 </w:t>
      </w:r>
      <w:r w:rsidRPr="000D39AC">
        <w:rPr>
          <w:rFonts w:ascii="Browallia New" w:eastAsia="Times New Roman" w:hAnsi="Browallia New" w:cs="Browallia New"/>
          <w:color w:val="000000" w:themeColor="text1"/>
          <w:sz w:val="28"/>
          <w:cs/>
        </w:rPr>
        <w:t xml:space="preserve">ล้านบาท โดยการตัดหุ้นสามัญที่ยังไม่ได้จำหน่ายจำนวน </w:t>
      </w:r>
      <w:r w:rsidRPr="000D39AC">
        <w:rPr>
          <w:rFonts w:ascii="Browallia New" w:eastAsia="Times New Roman" w:hAnsi="Browallia New" w:cs="Browallia New"/>
          <w:color w:val="000000" w:themeColor="text1"/>
          <w:sz w:val="28"/>
        </w:rPr>
        <w:t xml:space="preserve">253.26 </w:t>
      </w:r>
      <w:r w:rsidRPr="000D39AC">
        <w:rPr>
          <w:rFonts w:ascii="Browallia New" w:eastAsia="Times New Roman" w:hAnsi="Browallia New" w:cs="Browallia New"/>
          <w:color w:val="000000" w:themeColor="text1"/>
          <w:sz w:val="28"/>
          <w:cs/>
        </w:rPr>
        <w:t xml:space="preserve">ล้านหุ้น มูลค่าที่ตราไว้หุ้นละ </w:t>
      </w:r>
      <w:r w:rsidRPr="000D39AC">
        <w:rPr>
          <w:rFonts w:ascii="Browallia New" w:eastAsia="Times New Roman" w:hAnsi="Browallia New" w:cs="Browallia New"/>
          <w:color w:val="000000" w:themeColor="text1"/>
          <w:sz w:val="28"/>
        </w:rPr>
        <w:t xml:space="preserve">0.50 </w:t>
      </w:r>
      <w:r w:rsidRPr="000D39AC">
        <w:rPr>
          <w:rFonts w:ascii="Browallia New" w:eastAsia="Times New Roman" w:hAnsi="Browallia New" w:cs="Browallia New"/>
          <w:color w:val="000000" w:themeColor="text1"/>
          <w:sz w:val="28"/>
          <w:cs/>
        </w:rPr>
        <w:t xml:space="preserve">บาท </w:t>
      </w:r>
      <w:r w:rsidR="00506600">
        <w:rPr>
          <w:rFonts w:ascii="Browallia New" w:eastAsia="Times New Roman" w:hAnsi="Browallia New" w:cs="Browallia New" w:hint="cs"/>
          <w:color w:val="000000" w:themeColor="text1"/>
          <w:sz w:val="28"/>
          <w:cs/>
        </w:rPr>
        <w:t>โดย</w:t>
      </w:r>
      <w:r w:rsidRPr="004D3F3F">
        <w:rPr>
          <w:rFonts w:ascii="Browallia New" w:eastAsia="Times New Roman" w:hAnsi="Browallia New" w:cs="Browallia New"/>
          <w:color w:val="000000" w:themeColor="text1"/>
          <w:sz w:val="28"/>
          <w:cs/>
        </w:rPr>
        <w:t xml:space="preserve">บริษัทได้จดทะเบียนลดทุนกับกระทรวงพาณิชย์แล้วเมื่อวันที่ </w:t>
      </w:r>
      <w:r w:rsidRPr="000376B0">
        <w:rPr>
          <w:rFonts w:ascii="Browallia New" w:eastAsia="Times New Roman" w:hAnsi="Browallia New" w:cs="Browallia New"/>
          <w:color w:val="000000" w:themeColor="text1"/>
          <w:sz w:val="28"/>
        </w:rPr>
        <w:t xml:space="preserve">14 </w:t>
      </w:r>
      <w:r w:rsidRPr="000376B0">
        <w:rPr>
          <w:rFonts w:ascii="Browallia New" w:eastAsia="Times New Roman" w:hAnsi="Browallia New" w:cs="Browallia New"/>
          <w:color w:val="000000" w:themeColor="text1"/>
          <w:sz w:val="28"/>
          <w:cs/>
        </w:rPr>
        <w:t xml:space="preserve">พฤษภาคม </w:t>
      </w:r>
      <w:r w:rsidRPr="000376B0">
        <w:rPr>
          <w:rFonts w:ascii="Browallia New" w:eastAsia="Times New Roman" w:hAnsi="Browallia New" w:cs="Browallia New"/>
          <w:color w:val="000000" w:themeColor="text1"/>
          <w:sz w:val="28"/>
        </w:rPr>
        <w:t>2569</w:t>
      </w:r>
    </w:p>
    <w:p w14:paraId="33045236" w14:textId="77777777" w:rsidR="00411DC4" w:rsidRPr="003C1F6B" w:rsidRDefault="00411DC4" w:rsidP="000D39AC">
      <w:pPr>
        <w:pStyle w:val="ListParagraph"/>
        <w:spacing w:after="0" w:line="240" w:lineRule="auto"/>
        <w:ind w:left="425"/>
        <w:jc w:val="thaiDistribute"/>
        <w:rPr>
          <w:rFonts w:ascii="Browallia New" w:eastAsia="Times New Roman" w:hAnsi="Browallia New" w:cs="Browallia New"/>
          <w:color w:val="000000" w:themeColor="text1"/>
          <w:sz w:val="20"/>
          <w:szCs w:val="20"/>
        </w:rPr>
      </w:pPr>
    </w:p>
    <w:p w14:paraId="226B8F27" w14:textId="7DE407DB" w:rsidR="00555E24" w:rsidRPr="005C1838" w:rsidRDefault="00555E24" w:rsidP="00555E2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cs/>
        </w:rPr>
      </w:pPr>
      <w:r w:rsidRPr="005C1838">
        <w:rPr>
          <w:rFonts w:ascii="Browallia New" w:hAnsi="Browallia New" w:cs="Browallia New"/>
          <w:b/>
          <w:bCs/>
          <w:color w:val="000000" w:themeColor="text1"/>
          <w:sz w:val="28"/>
          <w:szCs w:val="28"/>
          <w:cs/>
        </w:rPr>
        <w:t>ส่วนงาน</w:t>
      </w:r>
      <w:r w:rsidR="00D863AB" w:rsidRPr="005C1838">
        <w:rPr>
          <w:rFonts w:ascii="Browallia New" w:hAnsi="Browallia New" w:cs="Browallia New" w:hint="cs"/>
          <w:b/>
          <w:bCs/>
          <w:color w:val="000000" w:themeColor="text1"/>
          <w:sz w:val="28"/>
          <w:szCs w:val="28"/>
          <w:cs/>
        </w:rPr>
        <w:t>ดำเนินงาน</w:t>
      </w:r>
      <w:r w:rsidR="00E17EDC" w:rsidRPr="005C1838">
        <w:rPr>
          <w:rFonts w:ascii="Browallia New" w:hAnsi="Browallia New" w:cs="Browallia New" w:hint="cs"/>
          <w:b/>
          <w:bCs/>
          <w:color w:val="000000" w:themeColor="text1"/>
          <w:sz w:val="28"/>
          <w:szCs w:val="28"/>
          <w:cs/>
        </w:rPr>
        <w:t>และ</w:t>
      </w:r>
      <w:r w:rsidR="009C6506" w:rsidRPr="005C1838">
        <w:rPr>
          <w:rFonts w:ascii="Browallia New" w:hAnsi="Browallia New" w:cs="Browallia New" w:hint="cs"/>
          <w:b/>
          <w:bCs/>
          <w:color w:val="000000" w:themeColor="text1"/>
          <w:sz w:val="28"/>
          <w:szCs w:val="28"/>
          <w:cs/>
        </w:rPr>
        <w:t>รายได้</w:t>
      </w:r>
    </w:p>
    <w:p w14:paraId="11FC984D" w14:textId="77777777" w:rsidR="00555E24" w:rsidRPr="003C1F6B" w:rsidRDefault="00555E24"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0"/>
          <w:szCs w:val="20"/>
        </w:rPr>
      </w:pPr>
    </w:p>
    <w:p w14:paraId="51418536" w14:textId="77777777" w:rsidR="008933F4" w:rsidRPr="007E5657" w:rsidRDefault="008933F4" w:rsidP="00893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CA8B320" w14:textId="77777777" w:rsidR="00555E24" w:rsidRPr="007E5657" w:rsidRDefault="00555E24" w:rsidP="00FE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38DB5620" w14:textId="77777777" w:rsidR="007637BE" w:rsidRPr="007E5657" w:rsidRDefault="007637BE" w:rsidP="0076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lang w:val="en-ZA"/>
        </w:rPr>
      </w:pPr>
      <w:r w:rsidRPr="007E5657">
        <w:rPr>
          <w:rFonts w:ascii="Browallia New" w:hAnsi="Browallia New" w:cs="Browallia New"/>
          <w:color w:val="000000" w:themeColor="text1"/>
          <w:sz w:val="28"/>
          <w:szCs w:val="28"/>
          <w:u w:val="single"/>
          <w:cs/>
        </w:rPr>
        <w:t>ข้อมูลเกี่ยวกับลูกค้ารายใหญ่</w:t>
      </w:r>
    </w:p>
    <w:p w14:paraId="7059DA41" w14:textId="77777777" w:rsidR="000D618F" w:rsidRPr="003C1F6B" w:rsidRDefault="000D618F" w:rsidP="000D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rPr>
      </w:pPr>
    </w:p>
    <w:p w14:paraId="445157BA" w14:textId="0D47B5AF" w:rsidR="000D618F" w:rsidRPr="007E5657" w:rsidRDefault="00997CD4" w:rsidP="00200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r w:rsidRPr="007E5657">
        <w:rPr>
          <w:rFonts w:ascii="Browallia New" w:hAnsi="Browallia New" w:cs="Browallia New"/>
          <w:color w:val="000000" w:themeColor="text1"/>
          <w:sz w:val="28"/>
          <w:szCs w:val="28"/>
          <w:cs/>
        </w:rPr>
        <w:t>สำหรับงวด</w:t>
      </w:r>
      <w:r w:rsidR="006007B3">
        <w:rPr>
          <w:rFonts w:ascii="Browallia New" w:hAnsi="Browallia New" w:cs="Browallia New" w:hint="cs"/>
          <w:color w:val="000000" w:themeColor="text1"/>
          <w:sz w:val="28"/>
          <w:szCs w:val="28"/>
          <w:cs/>
        </w:rPr>
        <w:t>หก</w:t>
      </w:r>
      <w:r w:rsidRPr="007E5657">
        <w:rPr>
          <w:rFonts w:ascii="Browallia New" w:hAnsi="Browallia New" w:cs="Browallia New"/>
          <w:color w:val="000000" w:themeColor="text1"/>
          <w:sz w:val="28"/>
          <w:szCs w:val="28"/>
          <w:cs/>
        </w:rPr>
        <w:t xml:space="preserve">เดือนสิ้นสุดวันที่ </w:t>
      </w:r>
      <w:r w:rsidR="006007B3" w:rsidRPr="001F047F">
        <w:rPr>
          <w:rFonts w:ascii="Browallia New" w:hAnsi="Browallia New" w:cs="Browallia New"/>
          <w:color w:val="000000" w:themeColor="text1"/>
          <w:sz w:val="28"/>
          <w:szCs w:val="28"/>
        </w:rPr>
        <w:t xml:space="preserve">30 </w:t>
      </w:r>
      <w:r w:rsidR="006007B3" w:rsidRPr="001F047F">
        <w:rPr>
          <w:rFonts w:ascii="Browallia New" w:hAnsi="Browallia New" w:cs="Browallia New"/>
          <w:color w:val="000000" w:themeColor="text1"/>
          <w:sz w:val="28"/>
          <w:szCs w:val="28"/>
          <w:cs/>
        </w:rPr>
        <w:t>มิถุนายน</w:t>
      </w:r>
      <w:r w:rsidR="006007B3">
        <w:rPr>
          <w:rFonts w:ascii="Browallia New" w:hAnsi="Browallia New" w:cs="Browallia New" w:hint="cs"/>
          <w:color w:val="000000" w:themeColor="text1"/>
          <w:sz w:val="28"/>
          <w:szCs w:val="28"/>
          <w:cs/>
        </w:rPr>
        <w:t xml:space="preserve"> </w:t>
      </w:r>
      <w:r w:rsidR="00E57BB7">
        <w:rPr>
          <w:rFonts w:ascii="Browallia New" w:eastAsia="Arial Unicode MS" w:hAnsi="Browallia New" w:cs="Browallia New"/>
          <w:sz w:val="28"/>
          <w:szCs w:val="28"/>
          <w:lang w:val="en-ZA"/>
        </w:rPr>
        <w:t>2569</w:t>
      </w:r>
      <w:r w:rsidRPr="007E5657">
        <w:rPr>
          <w:rFonts w:ascii="Browallia New" w:hAnsi="Browallia New" w:cs="Browallia New"/>
          <w:color w:val="000000" w:themeColor="text1"/>
          <w:sz w:val="28"/>
          <w:szCs w:val="28"/>
        </w:rPr>
        <w:t xml:space="preserve"> </w:t>
      </w:r>
      <w:r w:rsidR="000D618F" w:rsidRPr="007E5657">
        <w:rPr>
          <w:rFonts w:ascii="Browallia New" w:hAnsi="Browallia New" w:cs="Browallia New"/>
          <w:color w:val="000000" w:themeColor="text1"/>
          <w:sz w:val="28"/>
          <w:szCs w:val="28"/>
          <w:cs/>
        </w:rPr>
        <w:t xml:space="preserve">กลุ่มบริษัทไม่มีรายได้จากการขายจากลูกค้ารายใด ที่มีมูลค่าเท่ากับหรือมากกว่าร้อยละ </w:t>
      </w:r>
      <w:r w:rsidR="00A13FC9">
        <w:rPr>
          <w:rFonts w:ascii="Browallia New" w:hAnsi="Browallia New" w:cs="Browallia New"/>
          <w:color w:val="000000" w:themeColor="text1"/>
          <w:sz w:val="28"/>
          <w:szCs w:val="28"/>
        </w:rPr>
        <w:t>10</w:t>
      </w:r>
      <w:r w:rsidR="000D618F" w:rsidRPr="007E5657">
        <w:rPr>
          <w:rFonts w:ascii="Browallia New" w:hAnsi="Browallia New" w:cs="Browallia New"/>
          <w:color w:val="000000" w:themeColor="text1"/>
          <w:sz w:val="28"/>
          <w:szCs w:val="28"/>
          <w:lang w:val="en-ZA"/>
        </w:rPr>
        <w:t xml:space="preserve"> </w:t>
      </w:r>
      <w:r w:rsidR="000D618F" w:rsidRPr="007E5657">
        <w:rPr>
          <w:rFonts w:ascii="Browallia New" w:hAnsi="Browallia New" w:cs="Browallia New"/>
          <w:color w:val="000000" w:themeColor="text1"/>
          <w:sz w:val="28"/>
          <w:szCs w:val="28"/>
          <w:cs/>
        </w:rPr>
        <w:t>ของรายได้รวมของกลุ่มบริษัท</w:t>
      </w:r>
    </w:p>
    <w:p w14:paraId="3AFAFC15" w14:textId="77777777" w:rsidR="00AC19BE" w:rsidRPr="007E5657" w:rsidRDefault="00AC19BE" w:rsidP="0084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AC19BE" w:rsidRPr="007E5657" w:rsidSect="008F1EA0">
          <w:footerReference w:type="default" r:id="rId17"/>
          <w:pgSz w:w="11909" w:h="16834" w:code="9"/>
          <w:pgMar w:top="2268" w:right="1021" w:bottom="1281" w:left="1440" w:header="810" w:footer="302" w:gutter="0"/>
          <w:pgNumType w:start="25"/>
          <w:cols w:space="720"/>
          <w:docGrid w:linePitch="245"/>
        </w:sectPr>
      </w:pPr>
    </w:p>
    <w:p w14:paraId="437D14FA" w14:textId="2CFA1B65" w:rsidR="003242D1" w:rsidRPr="007E5657" w:rsidRDefault="003242D1" w:rsidP="0088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42"/>
        <w:jc w:val="thaiDistribute"/>
        <w:rPr>
          <w:rFonts w:ascii="Browallia New" w:hAnsi="Browallia New" w:cs="Browallia New"/>
          <w:color w:val="000000" w:themeColor="text1"/>
          <w:sz w:val="28"/>
          <w:szCs w:val="28"/>
        </w:rPr>
      </w:pPr>
      <w:r w:rsidRPr="007E5657">
        <w:rPr>
          <w:rFonts w:ascii="Browallia New" w:hAnsi="Browallia New" w:cs="Browallia New"/>
          <w:color w:val="000000" w:themeColor="text1"/>
          <w:sz w:val="28"/>
          <w:szCs w:val="28"/>
          <w:cs/>
        </w:rPr>
        <w:t>ข้อมูลรายได้และกำไรของส่วนงานของกลุ่มบริษัท</w:t>
      </w:r>
      <w:r w:rsidR="00A14A8C" w:rsidRPr="007E5657">
        <w:rPr>
          <w:rFonts w:ascii="Browallia New" w:hAnsi="Browallia New" w:cs="Browallia New"/>
          <w:color w:val="000000" w:themeColor="text1"/>
          <w:sz w:val="28"/>
          <w:szCs w:val="28"/>
          <w:cs/>
        </w:rPr>
        <w:t>สำหรับงวด</w:t>
      </w:r>
      <w:r w:rsidR="00992062">
        <w:rPr>
          <w:rFonts w:ascii="Browallia New" w:hAnsi="Browallia New" w:cs="Browallia New" w:hint="cs"/>
          <w:color w:val="000000" w:themeColor="text1"/>
          <w:sz w:val="28"/>
          <w:szCs w:val="28"/>
          <w:cs/>
        </w:rPr>
        <w:t>หกเดือน</w:t>
      </w:r>
      <w:r w:rsidR="00A14A8C" w:rsidRPr="007E5657">
        <w:rPr>
          <w:rFonts w:ascii="Browallia New" w:hAnsi="Browallia New" w:cs="Browallia New"/>
          <w:color w:val="000000" w:themeColor="text1"/>
          <w:sz w:val="28"/>
          <w:szCs w:val="28"/>
          <w:cs/>
        </w:rPr>
        <w:t xml:space="preserve">สิ้นสุดวันที่ </w:t>
      </w:r>
      <w:r w:rsidR="001A41C7" w:rsidRPr="001F047F">
        <w:rPr>
          <w:rFonts w:ascii="Browallia New" w:hAnsi="Browallia New" w:cs="Browallia New"/>
          <w:color w:val="000000" w:themeColor="text1"/>
          <w:sz w:val="28"/>
          <w:szCs w:val="28"/>
        </w:rPr>
        <w:t xml:space="preserve">30 </w:t>
      </w:r>
      <w:r w:rsidR="001A41C7" w:rsidRPr="001F047F">
        <w:rPr>
          <w:rFonts w:ascii="Browallia New" w:hAnsi="Browallia New" w:cs="Browallia New"/>
          <w:color w:val="000000" w:themeColor="text1"/>
          <w:sz w:val="28"/>
          <w:szCs w:val="28"/>
          <w:cs/>
        </w:rPr>
        <w:t xml:space="preserve">มิถุนายน </w:t>
      </w:r>
      <w:r w:rsidR="00E57BB7">
        <w:rPr>
          <w:rFonts w:ascii="Browallia New" w:eastAsia="Arial Unicode MS" w:hAnsi="Browallia New" w:cs="Browallia New"/>
          <w:sz w:val="28"/>
          <w:szCs w:val="28"/>
          <w:lang w:val="en-ZA"/>
        </w:rPr>
        <w:t>2569</w:t>
      </w:r>
      <w:r w:rsidR="00A14A8C" w:rsidRPr="007E5657">
        <w:rPr>
          <w:rFonts w:ascii="Browallia New" w:hAnsi="Browallia New" w:cs="Browallia New"/>
          <w:color w:val="000000" w:themeColor="text1"/>
          <w:sz w:val="28"/>
          <w:szCs w:val="28"/>
        </w:rPr>
        <w:t xml:space="preserve"> </w:t>
      </w:r>
      <w:r w:rsidRPr="007E5657">
        <w:rPr>
          <w:rFonts w:ascii="Browallia New" w:hAnsi="Browallia New" w:cs="Browallia New"/>
          <w:color w:val="000000" w:themeColor="text1"/>
          <w:sz w:val="28"/>
          <w:szCs w:val="28"/>
          <w:cs/>
        </w:rPr>
        <w:t xml:space="preserve">และ </w:t>
      </w:r>
      <w:r w:rsidRPr="007E5657">
        <w:rPr>
          <w:rFonts w:ascii="Browallia New" w:hAnsi="Browallia New" w:cs="Browallia New"/>
          <w:color w:val="000000" w:themeColor="text1"/>
          <w:sz w:val="28"/>
          <w:szCs w:val="28"/>
          <w:lang w:val="en-ZA"/>
        </w:rPr>
        <w:t>256</w:t>
      </w:r>
      <w:r w:rsidR="00E57BB7">
        <w:rPr>
          <w:rFonts w:ascii="Browallia New" w:hAnsi="Browallia New" w:cs="Browallia New"/>
          <w:color w:val="000000" w:themeColor="text1"/>
          <w:sz w:val="28"/>
          <w:szCs w:val="28"/>
        </w:rPr>
        <w:t>8</w:t>
      </w:r>
      <w:r w:rsidR="0058766B" w:rsidRPr="007E5657">
        <w:rPr>
          <w:rFonts w:ascii="Browallia New" w:hAnsi="Browallia New" w:cs="Browallia New"/>
          <w:color w:val="000000" w:themeColor="text1"/>
          <w:sz w:val="28"/>
          <w:szCs w:val="28"/>
          <w:lang w:val="en-ZA"/>
        </w:rPr>
        <w:t xml:space="preserve"> </w:t>
      </w:r>
      <w:r w:rsidRPr="007E5657">
        <w:rPr>
          <w:rFonts w:ascii="Browallia New" w:hAnsi="Browallia New" w:cs="Browallia New"/>
          <w:color w:val="000000" w:themeColor="text1"/>
          <w:sz w:val="28"/>
          <w:szCs w:val="28"/>
          <w:cs/>
        </w:rPr>
        <w:t>มีดังต่อไปนี้</w:t>
      </w:r>
    </w:p>
    <w:p w14:paraId="0526C294" w14:textId="77777777" w:rsidR="008E1F5A" w:rsidRPr="00D06FFC" w:rsidRDefault="008E1F5A" w:rsidP="00B0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16"/>
          <w:szCs w:val="16"/>
        </w:rPr>
      </w:pPr>
    </w:p>
    <w:p w14:paraId="34286F6D" w14:textId="77777777" w:rsidR="00CF16A5" w:rsidRPr="00D06FFC" w:rsidRDefault="00CF16A5" w:rsidP="00B0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16"/>
          <w:szCs w:val="16"/>
        </w:rPr>
      </w:pPr>
    </w:p>
    <w:tbl>
      <w:tblPr>
        <w:tblStyle w:val="TableGrid"/>
        <w:tblW w:w="14459" w:type="dxa"/>
        <w:tblLayout w:type="fixed"/>
        <w:tblLook w:val="04A0" w:firstRow="1" w:lastRow="0" w:firstColumn="1" w:lastColumn="0" w:noHBand="0" w:noVBand="1"/>
      </w:tblPr>
      <w:tblGrid>
        <w:gridCol w:w="3119"/>
        <w:gridCol w:w="992"/>
        <w:gridCol w:w="992"/>
        <w:gridCol w:w="851"/>
        <w:gridCol w:w="850"/>
        <w:gridCol w:w="851"/>
        <w:gridCol w:w="850"/>
        <w:gridCol w:w="993"/>
        <w:gridCol w:w="992"/>
        <w:gridCol w:w="992"/>
        <w:gridCol w:w="990"/>
        <w:gridCol w:w="1049"/>
        <w:gridCol w:w="938"/>
      </w:tblGrid>
      <w:tr w:rsidR="00D06FFC" w:rsidRPr="006C1434" w14:paraId="59CF535D" w14:textId="77777777" w:rsidTr="00A351C8">
        <w:trPr>
          <w:trHeight w:val="20"/>
        </w:trPr>
        <w:tc>
          <w:tcPr>
            <w:tcW w:w="3119" w:type="dxa"/>
          </w:tcPr>
          <w:p w14:paraId="13EAD013" w14:textId="77777777" w:rsidR="00D06FFC" w:rsidRPr="006C1434" w:rsidRDefault="00D06FFC" w:rsidP="00E37465">
            <w:pPr>
              <w:rPr>
                <w:rFonts w:ascii="Browallia New" w:hAnsi="Browallia New" w:cs="Browallia New"/>
                <w:sz w:val="20"/>
                <w:szCs w:val="20"/>
              </w:rPr>
            </w:pPr>
          </w:p>
        </w:tc>
        <w:tc>
          <w:tcPr>
            <w:tcW w:w="992" w:type="dxa"/>
          </w:tcPr>
          <w:p w14:paraId="323D272B" w14:textId="77777777" w:rsidR="00D06FFC" w:rsidRPr="006C1434" w:rsidRDefault="00D06FFC" w:rsidP="00E37465">
            <w:pPr>
              <w:rPr>
                <w:rFonts w:ascii="Browallia New" w:hAnsi="Browallia New" w:cs="Browallia New"/>
                <w:sz w:val="20"/>
                <w:szCs w:val="20"/>
              </w:rPr>
            </w:pPr>
          </w:p>
        </w:tc>
        <w:tc>
          <w:tcPr>
            <w:tcW w:w="992" w:type="dxa"/>
          </w:tcPr>
          <w:p w14:paraId="6F147449" w14:textId="77777777" w:rsidR="00D06FFC" w:rsidRPr="006C1434" w:rsidRDefault="00D06FFC" w:rsidP="00E37465">
            <w:pPr>
              <w:rPr>
                <w:rFonts w:ascii="Browallia New" w:hAnsi="Browallia New" w:cs="Browallia New"/>
                <w:sz w:val="20"/>
                <w:szCs w:val="20"/>
              </w:rPr>
            </w:pPr>
          </w:p>
        </w:tc>
        <w:tc>
          <w:tcPr>
            <w:tcW w:w="851" w:type="dxa"/>
          </w:tcPr>
          <w:p w14:paraId="7EBE0249" w14:textId="77777777" w:rsidR="00D06FFC" w:rsidRPr="006C1434" w:rsidRDefault="00D06FFC" w:rsidP="00E37465">
            <w:pPr>
              <w:rPr>
                <w:rFonts w:ascii="Browallia New" w:hAnsi="Browallia New" w:cs="Browallia New"/>
                <w:sz w:val="20"/>
                <w:szCs w:val="20"/>
              </w:rPr>
            </w:pPr>
          </w:p>
        </w:tc>
        <w:tc>
          <w:tcPr>
            <w:tcW w:w="850" w:type="dxa"/>
          </w:tcPr>
          <w:p w14:paraId="5A6AAEC4" w14:textId="77777777" w:rsidR="00D06FFC" w:rsidRPr="006C1434" w:rsidRDefault="00D06FFC" w:rsidP="00E37465">
            <w:pPr>
              <w:rPr>
                <w:rFonts w:ascii="Browallia New" w:hAnsi="Browallia New" w:cs="Browallia New"/>
                <w:sz w:val="20"/>
                <w:szCs w:val="20"/>
              </w:rPr>
            </w:pPr>
          </w:p>
        </w:tc>
        <w:tc>
          <w:tcPr>
            <w:tcW w:w="851" w:type="dxa"/>
          </w:tcPr>
          <w:p w14:paraId="49BF85F8" w14:textId="77777777" w:rsidR="00D06FFC" w:rsidRPr="006C1434" w:rsidRDefault="00D06FFC" w:rsidP="00E37465">
            <w:pPr>
              <w:rPr>
                <w:rFonts w:ascii="Browallia New" w:hAnsi="Browallia New" w:cs="Browallia New"/>
                <w:sz w:val="20"/>
                <w:szCs w:val="20"/>
              </w:rPr>
            </w:pPr>
          </w:p>
        </w:tc>
        <w:tc>
          <w:tcPr>
            <w:tcW w:w="850" w:type="dxa"/>
          </w:tcPr>
          <w:p w14:paraId="53836318" w14:textId="77777777" w:rsidR="00D06FFC" w:rsidRPr="006C1434" w:rsidRDefault="00D06FFC" w:rsidP="00E37465">
            <w:pPr>
              <w:rPr>
                <w:rFonts w:ascii="Browallia New" w:hAnsi="Browallia New" w:cs="Browallia New"/>
                <w:sz w:val="20"/>
                <w:szCs w:val="20"/>
              </w:rPr>
            </w:pPr>
          </w:p>
        </w:tc>
        <w:tc>
          <w:tcPr>
            <w:tcW w:w="993" w:type="dxa"/>
          </w:tcPr>
          <w:p w14:paraId="727D6E0D" w14:textId="77777777" w:rsidR="00D06FFC" w:rsidRPr="006C1434" w:rsidRDefault="00D06FFC" w:rsidP="00E37465">
            <w:pPr>
              <w:rPr>
                <w:rFonts w:ascii="Browallia New" w:hAnsi="Browallia New" w:cs="Browallia New"/>
                <w:sz w:val="20"/>
                <w:szCs w:val="20"/>
              </w:rPr>
            </w:pPr>
          </w:p>
        </w:tc>
        <w:tc>
          <w:tcPr>
            <w:tcW w:w="992" w:type="dxa"/>
          </w:tcPr>
          <w:p w14:paraId="50F3DCDC" w14:textId="77777777" w:rsidR="00D06FFC" w:rsidRPr="006C1434" w:rsidRDefault="00D06FFC" w:rsidP="00E37465">
            <w:pPr>
              <w:rPr>
                <w:rFonts w:ascii="Browallia New" w:hAnsi="Browallia New" w:cs="Browallia New"/>
                <w:sz w:val="20"/>
                <w:szCs w:val="20"/>
              </w:rPr>
            </w:pPr>
          </w:p>
        </w:tc>
        <w:tc>
          <w:tcPr>
            <w:tcW w:w="992" w:type="dxa"/>
          </w:tcPr>
          <w:p w14:paraId="366CD2BE" w14:textId="77777777" w:rsidR="00D06FFC" w:rsidRPr="006C1434" w:rsidRDefault="00D06FFC" w:rsidP="00E37465">
            <w:pPr>
              <w:rPr>
                <w:rFonts w:ascii="Browallia New" w:hAnsi="Browallia New" w:cs="Browallia New"/>
                <w:sz w:val="20"/>
                <w:szCs w:val="20"/>
              </w:rPr>
            </w:pPr>
          </w:p>
        </w:tc>
        <w:tc>
          <w:tcPr>
            <w:tcW w:w="2977" w:type="dxa"/>
            <w:gridSpan w:val="3"/>
          </w:tcPr>
          <w:p w14:paraId="07DD8F4E" w14:textId="0E477CBF" w:rsidR="00D06FFC" w:rsidRPr="006C1434" w:rsidRDefault="00D06FFC" w:rsidP="00E37465">
            <w:pPr>
              <w:jc w:val="right"/>
              <w:rPr>
                <w:rFonts w:ascii="Browallia New" w:hAnsi="Browallia New" w:cs="Browallia New"/>
                <w:sz w:val="20"/>
                <w:szCs w:val="20"/>
              </w:rPr>
            </w:pPr>
            <w:r w:rsidRPr="006C1434">
              <w:rPr>
                <w:rFonts w:ascii="Browallia New" w:hAnsi="Browallia New" w:cs="Browallia New"/>
                <w:sz w:val="20"/>
                <w:szCs w:val="20"/>
                <w:lang w:val="en-ZA"/>
              </w:rPr>
              <w:t>(</w:t>
            </w:r>
            <w:proofErr w:type="gramStart"/>
            <w:r w:rsidRPr="006C1434">
              <w:rPr>
                <w:rFonts w:ascii="Browallia New" w:hAnsi="Browallia New" w:cs="Browallia New"/>
                <w:sz w:val="20"/>
                <w:szCs w:val="20"/>
                <w:cs/>
              </w:rPr>
              <w:t>หน่วย</w:t>
            </w:r>
            <w:r w:rsidR="00CF16A5">
              <w:rPr>
                <w:rFonts w:ascii="Browallia New" w:hAnsi="Browallia New" w:cs="Browallia New"/>
                <w:sz w:val="20"/>
                <w:szCs w:val="20"/>
              </w:rPr>
              <w:t xml:space="preserve"> </w:t>
            </w:r>
            <w:r w:rsidRPr="006C1434">
              <w:rPr>
                <w:rFonts w:ascii="Browallia New" w:hAnsi="Browallia New" w:cs="Browallia New"/>
                <w:sz w:val="20"/>
                <w:szCs w:val="20"/>
                <w:lang w:val="en-ZA"/>
              </w:rPr>
              <w:t>:</w:t>
            </w:r>
            <w:proofErr w:type="gramEnd"/>
            <w:r w:rsidRPr="006C1434">
              <w:rPr>
                <w:rFonts w:ascii="Browallia New" w:hAnsi="Browallia New" w:cs="Browallia New"/>
                <w:sz w:val="20"/>
                <w:szCs w:val="20"/>
                <w:cs/>
              </w:rPr>
              <w:t xml:space="preserve"> พันบาท)</w:t>
            </w:r>
          </w:p>
        </w:tc>
      </w:tr>
      <w:tr w:rsidR="00D06FFC" w:rsidRPr="006C1434" w14:paraId="48C60456" w14:textId="77777777" w:rsidTr="00A351C8">
        <w:trPr>
          <w:trHeight w:val="20"/>
        </w:trPr>
        <w:tc>
          <w:tcPr>
            <w:tcW w:w="3119" w:type="dxa"/>
          </w:tcPr>
          <w:p w14:paraId="01BE0130" w14:textId="77777777" w:rsidR="00D06FFC" w:rsidRPr="006C1434" w:rsidRDefault="00D06FFC" w:rsidP="00E37465">
            <w:pPr>
              <w:rPr>
                <w:rFonts w:ascii="Browallia New" w:hAnsi="Browallia New" w:cs="Browallia New"/>
                <w:sz w:val="20"/>
                <w:szCs w:val="20"/>
              </w:rPr>
            </w:pPr>
          </w:p>
        </w:tc>
        <w:tc>
          <w:tcPr>
            <w:tcW w:w="11340" w:type="dxa"/>
            <w:gridSpan w:val="12"/>
          </w:tcPr>
          <w:p w14:paraId="71403F37" w14:textId="2B4B32C0" w:rsidR="00D06FFC" w:rsidRPr="006C1434" w:rsidRDefault="00D06FFC" w:rsidP="00E37465">
            <w:pPr>
              <w:pBdr>
                <w:bottom w:val="single" w:sz="4" w:space="1" w:color="auto"/>
              </w:pBdr>
              <w:tabs>
                <w:tab w:val="left" w:pos="3218"/>
                <w:tab w:val="center" w:pos="5916"/>
              </w:tabs>
              <w:jc w:val="center"/>
              <w:rPr>
                <w:rFonts w:ascii="Browallia New" w:hAnsi="Browallia New" w:cs="Browallia New"/>
                <w:sz w:val="20"/>
                <w:szCs w:val="20"/>
                <w:cs/>
              </w:rPr>
            </w:pPr>
            <w:r w:rsidRPr="006C1434">
              <w:rPr>
                <w:rFonts w:ascii="Browallia New" w:hAnsi="Browallia New" w:cs="Browallia New"/>
                <w:sz w:val="20"/>
                <w:szCs w:val="20"/>
                <w:cs/>
              </w:rPr>
              <w:t xml:space="preserve">สำหรับงวดหกเดือนสิ้นสุดวันที่ </w:t>
            </w:r>
            <w:r w:rsidRPr="006C1434">
              <w:rPr>
                <w:rFonts w:ascii="Browallia New" w:hAnsi="Browallia New" w:cs="Browallia New"/>
                <w:sz w:val="20"/>
                <w:szCs w:val="20"/>
              </w:rPr>
              <w:t>30</w:t>
            </w:r>
            <w:r w:rsidRPr="006C1434">
              <w:rPr>
                <w:rFonts w:ascii="Browallia New" w:hAnsi="Browallia New" w:cs="Browallia New"/>
                <w:sz w:val="20"/>
                <w:szCs w:val="20"/>
                <w:cs/>
              </w:rPr>
              <w:t xml:space="preserve"> มิถุนายน</w:t>
            </w:r>
          </w:p>
        </w:tc>
      </w:tr>
      <w:tr w:rsidR="00D06FFC" w:rsidRPr="006C1434" w14:paraId="4422BF36" w14:textId="77777777" w:rsidTr="00A351C8">
        <w:trPr>
          <w:trHeight w:val="20"/>
        </w:trPr>
        <w:tc>
          <w:tcPr>
            <w:tcW w:w="3119" w:type="dxa"/>
          </w:tcPr>
          <w:p w14:paraId="6FA1429D" w14:textId="77777777" w:rsidR="00D06FFC" w:rsidRPr="006C1434" w:rsidRDefault="00D06FFC" w:rsidP="00E37465">
            <w:pPr>
              <w:rPr>
                <w:rFonts w:ascii="Browallia New" w:hAnsi="Browallia New" w:cs="Browallia New"/>
                <w:sz w:val="20"/>
                <w:szCs w:val="20"/>
              </w:rPr>
            </w:pPr>
          </w:p>
        </w:tc>
        <w:tc>
          <w:tcPr>
            <w:tcW w:w="1984" w:type="dxa"/>
            <w:gridSpan w:val="2"/>
          </w:tcPr>
          <w:p w14:paraId="1885660B"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eastAsia="MS Mincho" w:hAnsi="Browallia New" w:cs="Browallia New"/>
                <w:sz w:val="20"/>
                <w:szCs w:val="20"/>
                <w:cs/>
              </w:rPr>
              <w:t>ซิมการ์ด โทรศัพท์มือถือและอุปกรณ์เสริม</w:t>
            </w:r>
          </w:p>
        </w:tc>
        <w:tc>
          <w:tcPr>
            <w:tcW w:w="1701" w:type="dxa"/>
            <w:gridSpan w:val="2"/>
            <w:vAlign w:val="bottom"/>
          </w:tcPr>
          <w:p w14:paraId="50A861C7"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eastAsia="MS Mincho" w:hAnsi="Browallia New" w:cs="Browallia New"/>
                <w:sz w:val="20"/>
                <w:szCs w:val="20"/>
                <w:cs/>
              </w:rPr>
              <w:t>อาหารและเครื่องดื่ม</w:t>
            </w:r>
          </w:p>
        </w:tc>
        <w:tc>
          <w:tcPr>
            <w:tcW w:w="1701" w:type="dxa"/>
            <w:gridSpan w:val="2"/>
            <w:vAlign w:val="bottom"/>
          </w:tcPr>
          <w:p w14:paraId="66BBE875"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cs/>
              </w:rPr>
              <w:t>ธุรกิจสัตว์เลี้ยง</w:t>
            </w:r>
          </w:p>
        </w:tc>
        <w:tc>
          <w:tcPr>
            <w:tcW w:w="1985" w:type="dxa"/>
            <w:gridSpan w:val="2"/>
            <w:vAlign w:val="bottom"/>
          </w:tcPr>
          <w:p w14:paraId="51D1B030"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cs/>
              </w:rPr>
              <w:t>รวมส่วนงาน</w:t>
            </w:r>
          </w:p>
        </w:tc>
        <w:tc>
          <w:tcPr>
            <w:tcW w:w="1982" w:type="dxa"/>
            <w:gridSpan w:val="2"/>
            <w:vAlign w:val="bottom"/>
          </w:tcPr>
          <w:p w14:paraId="7460F98D"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cs/>
              </w:rPr>
              <w:t>ตัดรายการระหว่างกัน</w:t>
            </w:r>
          </w:p>
        </w:tc>
        <w:tc>
          <w:tcPr>
            <w:tcW w:w="1987" w:type="dxa"/>
            <w:gridSpan w:val="2"/>
            <w:vAlign w:val="bottom"/>
          </w:tcPr>
          <w:p w14:paraId="47528770"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cs/>
              </w:rPr>
              <w:t>ข้อมูลทางการเงินรวม</w:t>
            </w:r>
          </w:p>
        </w:tc>
      </w:tr>
      <w:tr w:rsidR="00D06FFC" w:rsidRPr="006C1434" w14:paraId="281413A0" w14:textId="77777777" w:rsidTr="00A351C8">
        <w:trPr>
          <w:trHeight w:val="20"/>
        </w:trPr>
        <w:tc>
          <w:tcPr>
            <w:tcW w:w="3119" w:type="dxa"/>
          </w:tcPr>
          <w:p w14:paraId="040E4733" w14:textId="77777777" w:rsidR="00D06FFC" w:rsidRPr="006C1434" w:rsidRDefault="00D06FFC" w:rsidP="00E37465">
            <w:pPr>
              <w:rPr>
                <w:rFonts w:ascii="Browallia New" w:hAnsi="Browallia New" w:cs="Browallia New"/>
                <w:sz w:val="20"/>
                <w:szCs w:val="20"/>
              </w:rPr>
            </w:pPr>
          </w:p>
        </w:tc>
        <w:tc>
          <w:tcPr>
            <w:tcW w:w="992" w:type="dxa"/>
          </w:tcPr>
          <w:p w14:paraId="32CE1511"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rPr>
              <w:t>2569</w:t>
            </w:r>
          </w:p>
        </w:tc>
        <w:tc>
          <w:tcPr>
            <w:tcW w:w="992" w:type="dxa"/>
          </w:tcPr>
          <w:p w14:paraId="270B0717"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rPr>
              <w:t>2568</w:t>
            </w:r>
          </w:p>
        </w:tc>
        <w:tc>
          <w:tcPr>
            <w:tcW w:w="851" w:type="dxa"/>
          </w:tcPr>
          <w:p w14:paraId="6D1BD5FE"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rPr>
              <w:t>2569</w:t>
            </w:r>
          </w:p>
        </w:tc>
        <w:tc>
          <w:tcPr>
            <w:tcW w:w="850" w:type="dxa"/>
          </w:tcPr>
          <w:p w14:paraId="5FED6CE7"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rPr>
              <w:t>2568</w:t>
            </w:r>
          </w:p>
        </w:tc>
        <w:tc>
          <w:tcPr>
            <w:tcW w:w="851" w:type="dxa"/>
          </w:tcPr>
          <w:p w14:paraId="3277CF08"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rPr>
              <w:t>2569</w:t>
            </w:r>
          </w:p>
        </w:tc>
        <w:tc>
          <w:tcPr>
            <w:tcW w:w="850" w:type="dxa"/>
          </w:tcPr>
          <w:p w14:paraId="394E3C13"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rPr>
              <w:t>2568</w:t>
            </w:r>
          </w:p>
        </w:tc>
        <w:tc>
          <w:tcPr>
            <w:tcW w:w="993" w:type="dxa"/>
          </w:tcPr>
          <w:p w14:paraId="09637A66"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rPr>
              <w:t>2569</w:t>
            </w:r>
          </w:p>
        </w:tc>
        <w:tc>
          <w:tcPr>
            <w:tcW w:w="992" w:type="dxa"/>
          </w:tcPr>
          <w:p w14:paraId="485B5832"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rPr>
              <w:t>2568</w:t>
            </w:r>
          </w:p>
        </w:tc>
        <w:tc>
          <w:tcPr>
            <w:tcW w:w="992" w:type="dxa"/>
          </w:tcPr>
          <w:p w14:paraId="73535864"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rPr>
              <w:t>2569</w:t>
            </w:r>
          </w:p>
        </w:tc>
        <w:tc>
          <w:tcPr>
            <w:tcW w:w="990" w:type="dxa"/>
          </w:tcPr>
          <w:p w14:paraId="5F72F98D"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rPr>
              <w:t>2568</w:t>
            </w:r>
          </w:p>
        </w:tc>
        <w:tc>
          <w:tcPr>
            <w:tcW w:w="1049" w:type="dxa"/>
          </w:tcPr>
          <w:p w14:paraId="58DC6E90"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rPr>
              <w:t>2569</w:t>
            </w:r>
          </w:p>
        </w:tc>
        <w:tc>
          <w:tcPr>
            <w:tcW w:w="938" w:type="dxa"/>
          </w:tcPr>
          <w:p w14:paraId="1B8A6A13" w14:textId="77777777" w:rsidR="00D06FFC" w:rsidRPr="006C1434" w:rsidRDefault="00D06FFC" w:rsidP="00E37465">
            <w:pPr>
              <w:pBdr>
                <w:bottom w:val="single" w:sz="4" w:space="1" w:color="auto"/>
              </w:pBdr>
              <w:jc w:val="center"/>
              <w:rPr>
                <w:rFonts w:ascii="Browallia New" w:hAnsi="Browallia New" w:cs="Browallia New"/>
                <w:sz w:val="20"/>
                <w:szCs w:val="20"/>
              </w:rPr>
            </w:pPr>
            <w:r w:rsidRPr="006C1434">
              <w:rPr>
                <w:rFonts w:ascii="Browallia New" w:hAnsi="Browallia New" w:cs="Browallia New"/>
                <w:sz w:val="20"/>
                <w:szCs w:val="20"/>
              </w:rPr>
              <w:t>2568</w:t>
            </w:r>
          </w:p>
        </w:tc>
      </w:tr>
      <w:tr w:rsidR="00D06FFC" w:rsidRPr="006C1434" w14:paraId="3918B434" w14:textId="77777777" w:rsidTr="00A351C8">
        <w:trPr>
          <w:trHeight w:val="20"/>
        </w:trPr>
        <w:tc>
          <w:tcPr>
            <w:tcW w:w="3119" w:type="dxa"/>
          </w:tcPr>
          <w:p w14:paraId="2541A7DC" w14:textId="77777777" w:rsidR="00D06FFC" w:rsidRPr="006C1434" w:rsidRDefault="00D06FFC" w:rsidP="00E37465">
            <w:pPr>
              <w:rPr>
                <w:rFonts w:ascii="Browallia New" w:hAnsi="Browallia New" w:cs="Browallia New"/>
                <w:sz w:val="20"/>
                <w:szCs w:val="20"/>
              </w:rPr>
            </w:pPr>
          </w:p>
        </w:tc>
        <w:tc>
          <w:tcPr>
            <w:tcW w:w="992" w:type="dxa"/>
          </w:tcPr>
          <w:p w14:paraId="62D16861" w14:textId="77777777" w:rsidR="00D06FFC" w:rsidRPr="006C1434" w:rsidRDefault="00D06FFC" w:rsidP="00E37465">
            <w:pPr>
              <w:rPr>
                <w:rFonts w:ascii="Browallia New" w:hAnsi="Browallia New" w:cs="Browallia New"/>
                <w:sz w:val="20"/>
                <w:szCs w:val="20"/>
              </w:rPr>
            </w:pPr>
          </w:p>
        </w:tc>
        <w:tc>
          <w:tcPr>
            <w:tcW w:w="992" w:type="dxa"/>
          </w:tcPr>
          <w:p w14:paraId="169E39B1" w14:textId="77777777" w:rsidR="00D06FFC" w:rsidRPr="006C1434" w:rsidRDefault="00D06FFC" w:rsidP="00E37465">
            <w:pPr>
              <w:rPr>
                <w:rFonts w:ascii="Browallia New" w:hAnsi="Browallia New" w:cs="Browallia New"/>
                <w:sz w:val="20"/>
                <w:szCs w:val="20"/>
              </w:rPr>
            </w:pPr>
          </w:p>
        </w:tc>
        <w:tc>
          <w:tcPr>
            <w:tcW w:w="851" w:type="dxa"/>
          </w:tcPr>
          <w:p w14:paraId="4F17F6B8" w14:textId="77777777" w:rsidR="00D06FFC" w:rsidRPr="006C1434" w:rsidRDefault="00D06FFC" w:rsidP="00E37465">
            <w:pPr>
              <w:rPr>
                <w:rFonts w:ascii="Browallia New" w:hAnsi="Browallia New" w:cs="Browallia New"/>
                <w:sz w:val="20"/>
                <w:szCs w:val="20"/>
              </w:rPr>
            </w:pPr>
          </w:p>
        </w:tc>
        <w:tc>
          <w:tcPr>
            <w:tcW w:w="850" w:type="dxa"/>
          </w:tcPr>
          <w:p w14:paraId="6560CC41" w14:textId="77777777" w:rsidR="00D06FFC" w:rsidRPr="006C1434" w:rsidRDefault="00D06FFC" w:rsidP="00E37465">
            <w:pPr>
              <w:rPr>
                <w:rFonts w:ascii="Browallia New" w:hAnsi="Browallia New" w:cs="Browallia New"/>
                <w:sz w:val="20"/>
                <w:szCs w:val="20"/>
              </w:rPr>
            </w:pPr>
          </w:p>
        </w:tc>
        <w:tc>
          <w:tcPr>
            <w:tcW w:w="851" w:type="dxa"/>
          </w:tcPr>
          <w:p w14:paraId="4D88CA88" w14:textId="77777777" w:rsidR="00D06FFC" w:rsidRPr="006C1434" w:rsidRDefault="00D06FFC" w:rsidP="00E37465">
            <w:pPr>
              <w:rPr>
                <w:rFonts w:ascii="Browallia New" w:hAnsi="Browallia New" w:cs="Browallia New"/>
                <w:sz w:val="20"/>
                <w:szCs w:val="20"/>
              </w:rPr>
            </w:pPr>
          </w:p>
        </w:tc>
        <w:tc>
          <w:tcPr>
            <w:tcW w:w="850" w:type="dxa"/>
          </w:tcPr>
          <w:p w14:paraId="13CE92FC" w14:textId="77777777" w:rsidR="00D06FFC" w:rsidRPr="006C1434" w:rsidRDefault="00D06FFC" w:rsidP="00E37465">
            <w:pPr>
              <w:rPr>
                <w:rFonts w:ascii="Browallia New" w:hAnsi="Browallia New" w:cs="Browallia New"/>
                <w:sz w:val="20"/>
                <w:szCs w:val="20"/>
              </w:rPr>
            </w:pPr>
          </w:p>
        </w:tc>
        <w:tc>
          <w:tcPr>
            <w:tcW w:w="993" w:type="dxa"/>
          </w:tcPr>
          <w:p w14:paraId="76E97D46" w14:textId="77777777" w:rsidR="00D06FFC" w:rsidRPr="006C1434" w:rsidRDefault="00D06FFC" w:rsidP="00E37465">
            <w:pPr>
              <w:rPr>
                <w:rFonts w:ascii="Browallia New" w:hAnsi="Browallia New" w:cs="Browallia New"/>
                <w:sz w:val="20"/>
                <w:szCs w:val="20"/>
              </w:rPr>
            </w:pPr>
          </w:p>
        </w:tc>
        <w:tc>
          <w:tcPr>
            <w:tcW w:w="992" w:type="dxa"/>
          </w:tcPr>
          <w:p w14:paraId="7677DB51" w14:textId="77777777" w:rsidR="00D06FFC" w:rsidRPr="006C1434" w:rsidRDefault="00D06FFC" w:rsidP="00E37465">
            <w:pPr>
              <w:rPr>
                <w:rFonts w:ascii="Browallia New" w:hAnsi="Browallia New" w:cs="Browallia New"/>
                <w:sz w:val="20"/>
                <w:szCs w:val="20"/>
              </w:rPr>
            </w:pPr>
          </w:p>
        </w:tc>
        <w:tc>
          <w:tcPr>
            <w:tcW w:w="992" w:type="dxa"/>
          </w:tcPr>
          <w:p w14:paraId="6F259A0D" w14:textId="77777777" w:rsidR="00D06FFC" w:rsidRPr="006C1434" w:rsidRDefault="00D06FFC" w:rsidP="00E37465">
            <w:pPr>
              <w:rPr>
                <w:rFonts w:ascii="Browallia New" w:hAnsi="Browallia New" w:cs="Browallia New"/>
                <w:sz w:val="20"/>
                <w:szCs w:val="20"/>
              </w:rPr>
            </w:pPr>
          </w:p>
        </w:tc>
        <w:tc>
          <w:tcPr>
            <w:tcW w:w="990" w:type="dxa"/>
          </w:tcPr>
          <w:p w14:paraId="1093C6A8" w14:textId="77777777" w:rsidR="00D06FFC" w:rsidRPr="006C1434" w:rsidRDefault="00D06FFC" w:rsidP="00E37465">
            <w:pPr>
              <w:rPr>
                <w:rFonts w:ascii="Browallia New" w:hAnsi="Browallia New" w:cs="Browallia New"/>
                <w:sz w:val="20"/>
                <w:szCs w:val="20"/>
              </w:rPr>
            </w:pPr>
          </w:p>
        </w:tc>
        <w:tc>
          <w:tcPr>
            <w:tcW w:w="1049" w:type="dxa"/>
          </w:tcPr>
          <w:p w14:paraId="1038DE18" w14:textId="77777777" w:rsidR="00D06FFC" w:rsidRPr="006C1434" w:rsidRDefault="00D06FFC" w:rsidP="00E37465">
            <w:pPr>
              <w:rPr>
                <w:rFonts w:ascii="Browallia New" w:hAnsi="Browallia New" w:cs="Browallia New"/>
                <w:sz w:val="20"/>
                <w:szCs w:val="20"/>
              </w:rPr>
            </w:pPr>
          </w:p>
        </w:tc>
        <w:tc>
          <w:tcPr>
            <w:tcW w:w="938" w:type="dxa"/>
          </w:tcPr>
          <w:p w14:paraId="70AD07FF" w14:textId="77777777" w:rsidR="00D06FFC" w:rsidRPr="006C1434" w:rsidRDefault="00D06FFC" w:rsidP="00E37465">
            <w:pPr>
              <w:rPr>
                <w:rFonts w:ascii="Browallia New" w:hAnsi="Browallia New" w:cs="Browallia New"/>
                <w:sz w:val="20"/>
                <w:szCs w:val="20"/>
              </w:rPr>
            </w:pPr>
          </w:p>
        </w:tc>
      </w:tr>
      <w:tr w:rsidR="00D06FFC" w:rsidRPr="006C1434" w14:paraId="7033722B" w14:textId="77777777" w:rsidTr="00A351C8">
        <w:trPr>
          <w:trHeight w:val="20"/>
        </w:trPr>
        <w:tc>
          <w:tcPr>
            <w:tcW w:w="3119" w:type="dxa"/>
          </w:tcPr>
          <w:p w14:paraId="03C5FE65" w14:textId="77777777" w:rsidR="00D06FFC" w:rsidRPr="006C1434" w:rsidRDefault="00D06FFC" w:rsidP="00E37465">
            <w:pPr>
              <w:rPr>
                <w:rFonts w:ascii="Browallia New" w:hAnsi="Browallia New" w:cs="Browallia New"/>
                <w:sz w:val="20"/>
                <w:szCs w:val="20"/>
              </w:rPr>
            </w:pPr>
            <w:r w:rsidRPr="006C1434">
              <w:rPr>
                <w:rFonts w:ascii="Browallia New" w:hAnsi="Browallia New" w:cs="Browallia New"/>
                <w:b/>
                <w:bCs/>
                <w:sz w:val="20"/>
                <w:szCs w:val="20"/>
                <w:cs/>
              </w:rPr>
              <w:t>รายได้</w:t>
            </w:r>
          </w:p>
        </w:tc>
        <w:tc>
          <w:tcPr>
            <w:tcW w:w="992" w:type="dxa"/>
          </w:tcPr>
          <w:p w14:paraId="5DBD1173" w14:textId="77777777" w:rsidR="00D06FFC" w:rsidRPr="006C1434" w:rsidRDefault="00D06FFC" w:rsidP="00E37465">
            <w:pPr>
              <w:rPr>
                <w:rFonts w:ascii="Browallia New" w:hAnsi="Browallia New" w:cs="Browallia New"/>
                <w:sz w:val="20"/>
                <w:szCs w:val="20"/>
              </w:rPr>
            </w:pPr>
          </w:p>
        </w:tc>
        <w:tc>
          <w:tcPr>
            <w:tcW w:w="992" w:type="dxa"/>
          </w:tcPr>
          <w:p w14:paraId="395361CA" w14:textId="77777777" w:rsidR="00D06FFC" w:rsidRPr="006C1434" w:rsidRDefault="00D06FFC" w:rsidP="00E37465">
            <w:pPr>
              <w:rPr>
                <w:rFonts w:ascii="Browallia New" w:hAnsi="Browallia New" w:cs="Browallia New"/>
                <w:sz w:val="20"/>
                <w:szCs w:val="20"/>
              </w:rPr>
            </w:pPr>
          </w:p>
        </w:tc>
        <w:tc>
          <w:tcPr>
            <w:tcW w:w="851" w:type="dxa"/>
          </w:tcPr>
          <w:p w14:paraId="4EDB4345" w14:textId="77777777" w:rsidR="00D06FFC" w:rsidRPr="006C1434" w:rsidRDefault="00D06FFC" w:rsidP="00E37465">
            <w:pPr>
              <w:rPr>
                <w:rFonts w:ascii="Browallia New" w:hAnsi="Browallia New" w:cs="Browallia New"/>
                <w:sz w:val="20"/>
                <w:szCs w:val="20"/>
              </w:rPr>
            </w:pPr>
          </w:p>
        </w:tc>
        <w:tc>
          <w:tcPr>
            <w:tcW w:w="850" w:type="dxa"/>
          </w:tcPr>
          <w:p w14:paraId="4CB09372" w14:textId="77777777" w:rsidR="00D06FFC" w:rsidRPr="006C1434" w:rsidRDefault="00D06FFC" w:rsidP="00E37465">
            <w:pPr>
              <w:rPr>
                <w:rFonts w:ascii="Browallia New" w:hAnsi="Browallia New" w:cs="Browallia New"/>
                <w:sz w:val="20"/>
                <w:szCs w:val="20"/>
              </w:rPr>
            </w:pPr>
          </w:p>
        </w:tc>
        <w:tc>
          <w:tcPr>
            <w:tcW w:w="851" w:type="dxa"/>
          </w:tcPr>
          <w:p w14:paraId="2D154D0A" w14:textId="77777777" w:rsidR="00D06FFC" w:rsidRPr="006C1434" w:rsidRDefault="00D06FFC" w:rsidP="00E37465">
            <w:pPr>
              <w:rPr>
                <w:rFonts w:ascii="Browallia New" w:hAnsi="Browallia New" w:cs="Browallia New"/>
                <w:sz w:val="20"/>
                <w:szCs w:val="20"/>
              </w:rPr>
            </w:pPr>
          </w:p>
        </w:tc>
        <w:tc>
          <w:tcPr>
            <w:tcW w:w="850" w:type="dxa"/>
          </w:tcPr>
          <w:p w14:paraId="25393D32" w14:textId="77777777" w:rsidR="00D06FFC" w:rsidRPr="006C1434" w:rsidRDefault="00D06FFC" w:rsidP="00E37465">
            <w:pPr>
              <w:rPr>
                <w:rFonts w:ascii="Browallia New" w:hAnsi="Browallia New" w:cs="Browallia New"/>
                <w:sz w:val="20"/>
                <w:szCs w:val="20"/>
              </w:rPr>
            </w:pPr>
          </w:p>
        </w:tc>
        <w:tc>
          <w:tcPr>
            <w:tcW w:w="993" w:type="dxa"/>
          </w:tcPr>
          <w:p w14:paraId="1FED625C" w14:textId="77777777" w:rsidR="00D06FFC" w:rsidRPr="006C1434" w:rsidRDefault="00D06FFC" w:rsidP="00E37465">
            <w:pPr>
              <w:rPr>
                <w:rFonts w:ascii="Browallia New" w:hAnsi="Browallia New" w:cs="Browallia New"/>
                <w:sz w:val="20"/>
                <w:szCs w:val="20"/>
              </w:rPr>
            </w:pPr>
          </w:p>
        </w:tc>
        <w:tc>
          <w:tcPr>
            <w:tcW w:w="992" w:type="dxa"/>
          </w:tcPr>
          <w:p w14:paraId="70E329ED" w14:textId="77777777" w:rsidR="00D06FFC" w:rsidRPr="006C1434" w:rsidRDefault="00D06FFC" w:rsidP="00E37465">
            <w:pPr>
              <w:rPr>
                <w:rFonts w:ascii="Browallia New" w:hAnsi="Browallia New" w:cs="Browallia New"/>
                <w:sz w:val="20"/>
                <w:szCs w:val="20"/>
              </w:rPr>
            </w:pPr>
          </w:p>
        </w:tc>
        <w:tc>
          <w:tcPr>
            <w:tcW w:w="992" w:type="dxa"/>
          </w:tcPr>
          <w:p w14:paraId="55CC6660" w14:textId="77777777" w:rsidR="00D06FFC" w:rsidRPr="006C1434" w:rsidRDefault="00D06FFC" w:rsidP="00E37465">
            <w:pPr>
              <w:rPr>
                <w:rFonts w:ascii="Browallia New" w:hAnsi="Browallia New" w:cs="Browallia New"/>
                <w:sz w:val="20"/>
                <w:szCs w:val="20"/>
              </w:rPr>
            </w:pPr>
          </w:p>
        </w:tc>
        <w:tc>
          <w:tcPr>
            <w:tcW w:w="990" w:type="dxa"/>
          </w:tcPr>
          <w:p w14:paraId="1D8065B1" w14:textId="77777777" w:rsidR="00D06FFC" w:rsidRPr="006C1434" w:rsidRDefault="00D06FFC" w:rsidP="00E37465">
            <w:pPr>
              <w:rPr>
                <w:rFonts w:ascii="Browallia New" w:hAnsi="Browallia New" w:cs="Browallia New"/>
                <w:sz w:val="20"/>
                <w:szCs w:val="20"/>
              </w:rPr>
            </w:pPr>
          </w:p>
        </w:tc>
        <w:tc>
          <w:tcPr>
            <w:tcW w:w="1049" w:type="dxa"/>
          </w:tcPr>
          <w:p w14:paraId="61C9F198" w14:textId="77777777" w:rsidR="00D06FFC" w:rsidRPr="006C1434" w:rsidRDefault="00D06FFC" w:rsidP="00E37465">
            <w:pPr>
              <w:rPr>
                <w:rFonts w:ascii="Browallia New" w:hAnsi="Browallia New" w:cs="Browallia New"/>
                <w:sz w:val="20"/>
                <w:szCs w:val="20"/>
              </w:rPr>
            </w:pPr>
          </w:p>
        </w:tc>
        <w:tc>
          <w:tcPr>
            <w:tcW w:w="938" w:type="dxa"/>
          </w:tcPr>
          <w:p w14:paraId="1B463A33" w14:textId="77777777" w:rsidR="00D06FFC" w:rsidRPr="006C1434" w:rsidRDefault="00D06FFC" w:rsidP="00E37465">
            <w:pPr>
              <w:rPr>
                <w:rFonts w:ascii="Browallia New" w:hAnsi="Browallia New" w:cs="Browallia New"/>
                <w:sz w:val="20"/>
                <w:szCs w:val="20"/>
              </w:rPr>
            </w:pPr>
          </w:p>
        </w:tc>
      </w:tr>
      <w:tr w:rsidR="00A351C8" w:rsidRPr="006C1434" w14:paraId="72E98192" w14:textId="77777777" w:rsidTr="00A351C8">
        <w:trPr>
          <w:trHeight w:val="20"/>
        </w:trPr>
        <w:tc>
          <w:tcPr>
            <w:tcW w:w="3119" w:type="dxa"/>
          </w:tcPr>
          <w:p w14:paraId="00AFCBF1" w14:textId="77777777" w:rsidR="00A351C8" w:rsidRPr="006C1434" w:rsidRDefault="00A351C8" w:rsidP="00A351C8">
            <w:pPr>
              <w:rPr>
                <w:rFonts w:ascii="Browallia New" w:hAnsi="Browallia New" w:cs="Browallia New"/>
                <w:sz w:val="20"/>
                <w:szCs w:val="20"/>
              </w:rPr>
            </w:pPr>
            <w:r w:rsidRPr="006C1434">
              <w:rPr>
                <w:rFonts w:ascii="Browallia New" w:hAnsi="Browallia New" w:cs="Browallia New"/>
                <w:sz w:val="20"/>
                <w:szCs w:val="20"/>
                <w:cs/>
              </w:rPr>
              <w:t>รายได้จากการขาย</w:t>
            </w:r>
          </w:p>
        </w:tc>
        <w:tc>
          <w:tcPr>
            <w:tcW w:w="992" w:type="dxa"/>
          </w:tcPr>
          <w:p w14:paraId="732F9AD0" w14:textId="6237971E" w:rsidR="00A351C8" w:rsidRPr="006C1434" w:rsidRDefault="00B430E7" w:rsidP="00A351C8">
            <w:pPr>
              <w:pBdr>
                <w:bottom w:val="single" w:sz="4" w:space="1" w:color="auto"/>
              </w:pBdr>
              <w:jc w:val="right"/>
              <w:rPr>
                <w:rFonts w:ascii="Browallia New" w:hAnsi="Browallia New" w:cs="Browallia New"/>
                <w:sz w:val="20"/>
                <w:szCs w:val="20"/>
              </w:rPr>
            </w:pPr>
            <w:r w:rsidRPr="00B61873">
              <w:rPr>
                <w:rFonts w:ascii="Browallia New" w:hAnsi="Browallia New" w:cs="Browallia New"/>
                <w:sz w:val="20"/>
                <w:szCs w:val="20"/>
              </w:rPr>
              <w:t xml:space="preserve"> 736,963 </w:t>
            </w:r>
          </w:p>
        </w:tc>
        <w:tc>
          <w:tcPr>
            <w:tcW w:w="992" w:type="dxa"/>
          </w:tcPr>
          <w:p w14:paraId="04531B99" w14:textId="2172F98B" w:rsidR="00A351C8" w:rsidRPr="006C1434" w:rsidRDefault="00B430E7" w:rsidP="00A351C8">
            <w:pPr>
              <w:pBdr>
                <w:bottom w:val="single" w:sz="4"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930,304 </w:t>
            </w:r>
          </w:p>
        </w:tc>
        <w:tc>
          <w:tcPr>
            <w:tcW w:w="851" w:type="dxa"/>
          </w:tcPr>
          <w:p w14:paraId="0356692B" w14:textId="462E639C" w:rsidR="00A351C8" w:rsidRPr="006C1434" w:rsidRDefault="00B430E7" w:rsidP="00A351C8">
            <w:pPr>
              <w:pBdr>
                <w:bottom w:val="single" w:sz="4"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4,531 </w:t>
            </w:r>
          </w:p>
        </w:tc>
        <w:tc>
          <w:tcPr>
            <w:tcW w:w="850" w:type="dxa"/>
          </w:tcPr>
          <w:p w14:paraId="250D4D05" w14:textId="0C56FDB1" w:rsidR="00A351C8" w:rsidRPr="006C1434" w:rsidRDefault="00B430E7" w:rsidP="00A351C8">
            <w:pPr>
              <w:pBdr>
                <w:bottom w:val="single" w:sz="4"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w:t>
            </w:r>
            <w:r w:rsidR="00A351C8" w:rsidRPr="006C1434">
              <w:rPr>
                <w:rFonts w:ascii="Browallia New" w:hAnsi="Browallia New" w:cs="Browallia New"/>
                <w:sz w:val="20"/>
                <w:szCs w:val="20"/>
              </w:rPr>
              <w:t>40,356</w:t>
            </w:r>
            <w:r w:rsidRPr="00CB00D5">
              <w:rPr>
                <w:rFonts w:ascii="Browallia New" w:hAnsi="Browallia New" w:cs="Browallia New"/>
                <w:sz w:val="20"/>
                <w:szCs w:val="20"/>
              </w:rPr>
              <w:t xml:space="preserve"> </w:t>
            </w:r>
          </w:p>
        </w:tc>
        <w:tc>
          <w:tcPr>
            <w:tcW w:w="851" w:type="dxa"/>
          </w:tcPr>
          <w:p w14:paraId="0A508DB7" w14:textId="23912FC5" w:rsidR="00A351C8" w:rsidRPr="006C1434" w:rsidRDefault="00B430E7" w:rsidP="00A351C8">
            <w:pPr>
              <w:pBdr>
                <w:bottom w:val="single" w:sz="4"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2,044 </w:t>
            </w:r>
          </w:p>
        </w:tc>
        <w:tc>
          <w:tcPr>
            <w:tcW w:w="850" w:type="dxa"/>
          </w:tcPr>
          <w:p w14:paraId="4F59513D" w14:textId="60E2746B" w:rsidR="00A351C8" w:rsidRPr="006C1434" w:rsidRDefault="00A351C8" w:rsidP="00A351C8">
            <w:pPr>
              <w:pBdr>
                <w:bottom w:val="single" w:sz="4" w:space="1" w:color="auto"/>
              </w:pBdr>
              <w:jc w:val="right"/>
              <w:rPr>
                <w:rFonts w:ascii="Browallia New" w:hAnsi="Browallia New" w:cs="Browallia New"/>
                <w:sz w:val="20"/>
                <w:szCs w:val="20"/>
              </w:rPr>
            </w:pPr>
            <w:r w:rsidRPr="006C1434">
              <w:rPr>
                <w:rFonts w:ascii="Browallia New" w:hAnsi="Browallia New" w:cs="Browallia New"/>
                <w:sz w:val="20"/>
                <w:szCs w:val="20"/>
                <w:cs/>
              </w:rPr>
              <w:t>-</w:t>
            </w:r>
          </w:p>
        </w:tc>
        <w:tc>
          <w:tcPr>
            <w:tcW w:w="993" w:type="dxa"/>
          </w:tcPr>
          <w:p w14:paraId="308E6DFF" w14:textId="7F1D58E9" w:rsidR="00A351C8" w:rsidRPr="006C1434" w:rsidRDefault="00B430E7" w:rsidP="00A351C8">
            <w:pPr>
              <w:pBdr>
                <w:bottom w:val="single" w:sz="4"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743,538 </w:t>
            </w:r>
          </w:p>
        </w:tc>
        <w:tc>
          <w:tcPr>
            <w:tcW w:w="992" w:type="dxa"/>
          </w:tcPr>
          <w:p w14:paraId="631EAB7F" w14:textId="50FC34AB" w:rsidR="00A351C8" w:rsidRPr="006C1434" w:rsidRDefault="00B430E7" w:rsidP="00A351C8">
            <w:pPr>
              <w:pBdr>
                <w:bottom w:val="single" w:sz="4"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970,660 </w:t>
            </w:r>
          </w:p>
        </w:tc>
        <w:tc>
          <w:tcPr>
            <w:tcW w:w="992" w:type="dxa"/>
          </w:tcPr>
          <w:p w14:paraId="2AA61B81" w14:textId="3918A75F" w:rsidR="00A351C8" w:rsidRPr="006C1434" w:rsidRDefault="0033578A" w:rsidP="00A351C8">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(6)</w:t>
            </w:r>
          </w:p>
        </w:tc>
        <w:tc>
          <w:tcPr>
            <w:tcW w:w="990" w:type="dxa"/>
          </w:tcPr>
          <w:p w14:paraId="4179DAB6" w14:textId="26A4AE03" w:rsidR="00A351C8" w:rsidRPr="006C1434" w:rsidRDefault="00B430E7" w:rsidP="00A351C8">
            <w:pPr>
              <w:pBdr>
                <w:bottom w:val="single" w:sz="4" w:space="1" w:color="auto"/>
              </w:pBdr>
              <w:jc w:val="right"/>
              <w:rPr>
                <w:rFonts w:ascii="Browallia New" w:hAnsi="Browallia New" w:cs="Browallia New"/>
                <w:sz w:val="20"/>
                <w:szCs w:val="20"/>
              </w:rPr>
            </w:pPr>
            <w:r w:rsidRPr="006C1434">
              <w:rPr>
                <w:rFonts w:ascii="Browallia New" w:hAnsi="Browallia New" w:cs="Browallia New"/>
                <w:sz w:val="20"/>
                <w:szCs w:val="20"/>
                <w:cs/>
              </w:rPr>
              <w:t>-</w:t>
            </w:r>
          </w:p>
        </w:tc>
        <w:tc>
          <w:tcPr>
            <w:tcW w:w="1049" w:type="dxa"/>
          </w:tcPr>
          <w:p w14:paraId="7AC85074" w14:textId="40319F67" w:rsidR="00A351C8" w:rsidRPr="006C1434" w:rsidRDefault="00B430E7" w:rsidP="00A351C8">
            <w:pPr>
              <w:pBdr>
                <w:bottom w:val="single" w:sz="4" w:space="1" w:color="auto"/>
              </w:pBdr>
              <w:jc w:val="right"/>
              <w:rPr>
                <w:rFonts w:ascii="Browallia New" w:eastAsia="MS Mincho" w:hAnsi="Browallia New" w:cs="Browallia New"/>
                <w:sz w:val="20"/>
                <w:szCs w:val="20"/>
              </w:rPr>
            </w:pPr>
            <w:r w:rsidRPr="00CB00D5">
              <w:rPr>
                <w:rFonts w:ascii="Browallia New" w:hAnsi="Browallia New" w:cs="Browallia New"/>
                <w:sz w:val="20"/>
                <w:szCs w:val="20"/>
              </w:rPr>
              <w:t xml:space="preserve"> 743,53</w:t>
            </w:r>
            <w:r w:rsidR="0033578A">
              <w:rPr>
                <w:rFonts w:ascii="Browallia New" w:hAnsi="Browallia New" w:cs="Browallia New"/>
                <w:sz w:val="20"/>
                <w:szCs w:val="20"/>
              </w:rPr>
              <w:t>2</w:t>
            </w:r>
            <w:r w:rsidRPr="00CB00D5">
              <w:rPr>
                <w:rFonts w:ascii="Browallia New" w:hAnsi="Browallia New" w:cs="Browallia New"/>
                <w:sz w:val="20"/>
                <w:szCs w:val="20"/>
              </w:rPr>
              <w:t xml:space="preserve"> </w:t>
            </w:r>
          </w:p>
        </w:tc>
        <w:tc>
          <w:tcPr>
            <w:tcW w:w="938" w:type="dxa"/>
          </w:tcPr>
          <w:p w14:paraId="71C37842" w14:textId="35E9A9AC" w:rsidR="00A351C8" w:rsidRPr="006C1434" w:rsidRDefault="00A351C8" w:rsidP="00A351C8">
            <w:pPr>
              <w:pBdr>
                <w:bottom w:val="single" w:sz="4" w:space="1" w:color="auto"/>
              </w:pBdr>
              <w:jc w:val="right"/>
              <w:rPr>
                <w:rFonts w:ascii="Browallia New" w:hAnsi="Browallia New" w:cs="Browallia New"/>
                <w:sz w:val="20"/>
                <w:szCs w:val="20"/>
              </w:rPr>
            </w:pPr>
            <w:r w:rsidRPr="006C1434">
              <w:rPr>
                <w:rFonts w:ascii="Browallia New" w:hAnsi="Browallia New" w:cs="Browallia New"/>
                <w:sz w:val="20"/>
                <w:szCs w:val="20"/>
              </w:rPr>
              <w:t>970,660</w:t>
            </w:r>
          </w:p>
        </w:tc>
      </w:tr>
      <w:tr w:rsidR="00A351C8" w:rsidRPr="006C1434" w14:paraId="1F2C7C7A" w14:textId="77777777" w:rsidTr="00A351C8">
        <w:trPr>
          <w:trHeight w:val="20"/>
        </w:trPr>
        <w:tc>
          <w:tcPr>
            <w:tcW w:w="3119" w:type="dxa"/>
          </w:tcPr>
          <w:p w14:paraId="031CB926" w14:textId="77777777" w:rsidR="00A351C8" w:rsidRPr="006C1434" w:rsidRDefault="00A351C8" w:rsidP="00A351C8">
            <w:pPr>
              <w:rPr>
                <w:rFonts w:ascii="Browallia New" w:hAnsi="Browallia New" w:cs="Browallia New"/>
                <w:sz w:val="20"/>
                <w:szCs w:val="20"/>
              </w:rPr>
            </w:pPr>
            <w:r w:rsidRPr="006C1434">
              <w:rPr>
                <w:rFonts w:ascii="Browallia New" w:hAnsi="Browallia New" w:cs="Browallia New"/>
                <w:b/>
                <w:bCs/>
                <w:sz w:val="20"/>
                <w:szCs w:val="20"/>
                <w:cs/>
              </w:rPr>
              <w:t>รวม</w:t>
            </w:r>
          </w:p>
        </w:tc>
        <w:tc>
          <w:tcPr>
            <w:tcW w:w="992" w:type="dxa"/>
          </w:tcPr>
          <w:p w14:paraId="7FF7AB10" w14:textId="09AD3551" w:rsidR="00A351C8" w:rsidRPr="006C1434" w:rsidRDefault="00B430E7" w:rsidP="00A351C8">
            <w:pPr>
              <w:pBdr>
                <w:bottom w:val="single" w:sz="12" w:space="1" w:color="auto"/>
              </w:pBdr>
              <w:jc w:val="right"/>
              <w:rPr>
                <w:rFonts w:ascii="Browallia New" w:hAnsi="Browallia New" w:cs="Browallia New"/>
                <w:sz w:val="20"/>
                <w:szCs w:val="20"/>
              </w:rPr>
            </w:pPr>
            <w:r w:rsidRPr="00B61873">
              <w:rPr>
                <w:rFonts w:ascii="Browallia New" w:hAnsi="Browallia New" w:cs="Browallia New"/>
                <w:sz w:val="20"/>
                <w:szCs w:val="20"/>
              </w:rPr>
              <w:t xml:space="preserve"> 736,963 </w:t>
            </w:r>
          </w:p>
        </w:tc>
        <w:tc>
          <w:tcPr>
            <w:tcW w:w="992" w:type="dxa"/>
          </w:tcPr>
          <w:p w14:paraId="5B6A70DC" w14:textId="5F0B7107" w:rsidR="00A351C8" w:rsidRPr="006C1434" w:rsidRDefault="00B430E7" w:rsidP="00A351C8">
            <w:pPr>
              <w:pBdr>
                <w:bottom w:val="single" w:sz="12"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930,304 </w:t>
            </w:r>
          </w:p>
        </w:tc>
        <w:tc>
          <w:tcPr>
            <w:tcW w:w="851" w:type="dxa"/>
          </w:tcPr>
          <w:p w14:paraId="1D7895FE" w14:textId="7CB0394D" w:rsidR="00A351C8" w:rsidRPr="006C1434" w:rsidRDefault="00B430E7" w:rsidP="00A351C8">
            <w:pPr>
              <w:pBdr>
                <w:bottom w:val="single" w:sz="12"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4,531 </w:t>
            </w:r>
          </w:p>
        </w:tc>
        <w:tc>
          <w:tcPr>
            <w:tcW w:w="850" w:type="dxa"/>
          </w:tcPr>
          <w:p w14:paraId="361F0498" w14:textId="79D2FCFC" w:rsidR="00A351C8" w:rsidRPr="006C1434" w:rsidRDefault="00B430E7" w:rsidP="00A351C8">
            <w:pPr>
              <w:pBdr>
                <w:bottom w:val="single" w:sz="12"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w:t>
            </w:r>
            <w:r w:rsidR="00A351C8" w:rsidRPr="006C1434">
              <w:rPr>
                <w:rFonts w:ascii="Browallia New" w:hAnsi="Browallia New" w:cs="Browallia New"/>
                <w:sz w:val="20"/>
                <w:szCs w:val="20"/>
              </w:rPr>
              <w:t>40,356</w:t>
            </w:r>
            <w:r w:rsidRPr="00CB00D5">
              <w:rPr>
                <w:rFonts w:ascii="Browallia New" w:hAnsi="Browallia New" w:cs="Browallia New"/>
                <w:sz w:val="20"/>
                <w:szCs w:val="20"/>
              </w:rPr>
              <w:t xml:space="preserve"> </w:t>
            </w:r>
          </w:p>
        </w:tc>
        <w:tc>
          <w:tcPr>
            <w:tcW w:w="851" w:type="dxa"/>
          </w:tcPr>
          <w:p w14:paraId="5F001475" w14:textId="13E25B68" w:rsidR="00A351C8" w:rsidRPr="006C1434" w:rsidRDefault="00B430E7" w:rsidP="00A351C8">
            <w:pPr>
              <w:pBdr>
                <w:bottom w:val="single" w:sz="12"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2,044 </w:t>
            </w:r>
          </w:p>
        </w:tc>
        <w:tc>
          <w:tcPr>
            <w:tcW w:w="850" w:type="dxa"/>
          </w:tcPr>
          <w:p w14:paraId="211DB328" w14:textId="6A991F5C" w:rsidR="00A351C8" w:rsidRPr="006C1434" w:rsidRDefault="00A351C8" w:rsidP="00A351C8">
            <w:pPr>
              <w:pBdr>
                <w:bottom w:val="single" w:sz="12" w:space="1" w:color="auto"/>
              </w:pBdr>
              <w:jc w:val="right"/>
              <w:rPr>
                <w:rFonts w:ascii="Browallia New" w:hAnsi="Browallia New" w:cs="Browallia New"/>
                <w:sz w:val="20"/>
                <w:szCs w:val="20"/>
              </w:rPr>
            </w:pPr>
            <w:r w:rsidRPr="006C1434">
              <w:rPr>
                <w:rFonts w:ascii="Browallia New" w:hAnsi="Browallia New" w:cs="Browallia New"/>
                <w:sz w:val="20"/>
                <w:szCs w:val="20"/>
                <w:cs/>
              </w:rPr>
              <w:t>-</w:t>
            </w:r>
          </w:p>
        </w:tc>
        <w:tc>
          <w:tcPr>
            <w:tcW w:w="993" w:type="dxa"/>
          </w:tcPr>
          <w:p w14:paraId="0B6ED988" w14:textId="23E8E9F8" w:rsidR="00A351C8" w:rsidRPr="006C1434" w:rsidRDefault="00B430E7" w:rsidP="00A351C8">
            <w:pPr>
              <w:pBdr>
                <w:bottom w:val="single" w:sz="12"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743,538 </w:t>
            </w:r>
          </w:p>
        </w:tc>
        <w:tc>
          <w:tcPr>
            <w:tcW w:w="992" w:type="dxa"/>
          </w:tcPr>
          <w:p w14:paraId="369BDB46" w14:textId="42035E1E" w:rsidR="00A351C8" w:rsidRPr="006C1434" w:rsidRDefault="00B430E7" w:rsidP="00A351C8">
            <w:pPr>
              <w:pBdr>
                <w:bottom w:val="single" w:sz="12"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970,660 </w:t>
            </w:r>
          </w:p>
        </w:tc>
        <w:tc>
          <w:tcPr>
            <w:tcW w:w="992" w:type="dxa"/>
          </w:tcPr>
          <w:p w14:paraId="1437CDFF" w14:textId="78D2E87E" w:rsidR="00A351C8" w:rsidRPr="006C1434" w:rsidRDefault="0033578A" w:rsidP="00A351C8">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(6)</w:t>
            </w:r>
          </w:p>
        </w:tc>
        <w:tc>
          <w:tcPr>
            <w:tcW w:w="990" w:type="dxa"/>
          </w:tcPr>
          <w:p w14:paraId="3BE660A4" w14:textId="208695E5" w:rsidR="00A351C8" w:rsidRPr="006C1434" w:rsidRDefault="00B430E7" w:rsidP="00A351C8">
            <w:pPr>
              <w:pBdr>
                <w:bottom w:val="single" w:sz="12" w:space="1" w:color="auto"/>
              </w:pBdr>
              <w:jc w:val="right"/>
              <w:rPr>
                <w:rFonts w:ascii="Browallia New" w:hAnsi="Browallia New" w:cs="Browallia New"/>
                <w:sz w:val="20"/>
                <w:szCs w:val="20"/>
              </w:rPr>
            </w:pPr>
            <w:r w:rsidRPr="006C1434">
              <w:rPr>
                <w:rFonts w:ascii="Browallia New" w:hAnsi="Browallia New" w:cs="Browallia New"/>
                <w:sz w:val="20"/>
                <w:szCs w:val="20"/>
                <w:cs/>
              </w:rPr>
              <w:t>-</w:t>
            </w:r>
          </w:p>
        </w:tc>
        <w:tc>
          <w:tcPr>
            <w:tcW w:w="1049" w:type="dxa"/>
          </w:tcPr>
          <w:p w14:paraId="1016457A" w14:textId="4F642A7A" w:rsidR="00A351C8" w:rsidRPr="006C1434" w:rsidRDefault="00B430E7" w:rsidP="00A351C8">
            <w:pPr>
              <w:pBdr>
                <w:bottom w:val="single" w:sz="12" w:space="1" w:color="auto"/>
              </w:pBdr>
              <w:jc w:val="right"/>
              <w:rPr>
                <w:rFonts w:ascii="Browallia New" w:eastAsia="MS Mincho" w:hAnsi="Browallia New" w:cs="Browallia New"/>
                <w:sz w:val="20"/>
                <w:szCs w:val="20"/>
              </w:rPr>
            </w:pPr>
            <w:r w:rsidRPr="00CB00D5">
              <w:rPr>
                <w:rFonts w:ascii="Browallia New" w:hAnsi="Browallia New" w:cs="Browallia New"/>
                <w:sz w:val="20"/>
                <w:szCs w:val="20"/>
              </w:rPr>
              <w:t xml:space="preserve"> 743,53</w:t>
            </w:r>
            <w:r w:rsidR="0033578A">
              <w:rPr>
                <w:rFonts w:ascii="Browallia New" w:hAnsi="Browallia New" w:cs="Browallia New"/>
                <w:sz w:val="20"/>
                <w:szCs w:val="20"/>
              </w:rPr>
              <w:t>2</w:t>
            </w:r>
            <w:r w:rsidRPr="00CB00D5">
              <w:rPr>
                <w:rFonts w:ascii="Browallia New" w:hAnsi="Browallia New" w:cs="Browallia New"/>
                <w:sz w:val="20"/>
                <w:szCs w:val="20"/>
              </w:rPr>
              <w:t xml:space="preserve"> </w:t>
            </w:r>
          </w:p>
        </w:tc>
        <w:tc>
          <w:tcPr>
            <w:tcW w:w="938" w:type="dxa"/>
          </w:tcPr>
          <w:p w14:paraId="41742140" w14:textId="601EF330" w:rsidR="00A351C8" w:rsidRPr="006C1434" w:rsidRDefault="00A351C8" w:rsidP="00A351C8">
            <w:pPr>
              <w:pBdr>
                <w:bottom w:val="single" w:sz="12" w:space="1" w:color="auto"/>
              </w:pBdr>
              <w:jc w:val="right"/>
              <w:rPr>
                <w:rFonts w:ascii="Browallia New" w:hAnsi="Browallia New" w:cs="Browallia New"/>
                <w:sz w:val="20"/>
                <w:szCs w:val="20"/>
              </w:rPr>
            </w:pPr>
            <w:r w:rsidRPr="006C1434">
              <w:rPr>
                <w:rFonts w:ascii="Browallia New" w:hAnsi="Browallia New" w:cs="Browallia New"/>
                <w:sz w:val="20"/>
                <w:szCs w:val="20"/>
              </w:rPr>
              <w:t>970,660</w:t>
            </w:r>
          </w:p>
        </w:tc>
      </w:tr>
      <w:tr w:rsidR="00A351C8" w:rsidRPr="006C1434" w14:paraId="60127ECC" w14:textId="77777777" w:rsidTr="00A351C8">
        <w:trPr>
          <w:trHeight w:val="20"/>
        </w:trPr>
        <w:tc>
          <w:tcPr>
            <w:tcW w:w="3119" w:type="dxa"/>
          </w:tcPr>
          <w:p w14:paraId="08B02133" w14:textId="77777777" w:rsidR="00A351C8" w:rsidRPr="006C1434" w:rsidRDefault="00A351C8" w:rsidP="00A351C8">
            <w:pPr>
              <w:rPr>
                <w:rFonts w:ascii="Browallia New" w:hAnsi="Browallia New" w:cs="Browallia New"/>
                <w:sz w:val="20"/>
                <w:szCs w:val="20"/>
              </w:rPr>
            </w:pPr>
            <w:r w:rsidRPr="006C1434">
              <w:rPr>
                <w:rFonts w:ascii="Browallia New" w:hAnsi="Browallia New" w:cs="Browallia New"/>
                <w:b/>
                <w:bCs/>
                <w:sz w:val="20"/>
                <w:szCs w:val="20"/>
                <w:cs/>
              </w:rPr>
              <w:t>ผลการดำเนินงาน</w:t>
            </w:r>
          </w:p>
        </w:tc>
        <w:tc>
          <w:tcPr>
            <w:tcW w:w="992" w:type="dxa"/>
          </w:tcPr>
          <w:p w14:paraId="67F662F0" w14:textId="77777777" w:rsidR="00A351C8" w:rsidRPr="006C1434" w:rsidRDefault="00A351C8" w:rsidP="00A351C8">
            <w:pPr>
              <w:jc w:val="right"/>
              <w:rPr>
                <w:rFonts w:ascii="Browallia New" w:hAnsi="Browallia New" w:cs="Browallia New"/>
                <w:sz w:val="20"/>
                <w:szCs w:val="20"/>
              </w:rPr>
            </w:pPr>
          </w:p>
        </w:tc>
        <w:tc>
          <w:tcPr>
            <w:tcW w:w="992" w:type="dxa"/>
          </w:tcPr>
          <w:p w14:paraId="723E80FA" w14:textId="77777777" w:rsidR="00A351C8" w:rsidRPr="006C1434" w:rsidRDefault="00A351C8" w:rsidP="00A351C8">
            <w:pPr>
              <w:jc w:val="right"/>
              <w:rPr>
                <w:rFonts w:ascii="Browallia New" w:hAnsi="Browallia New" w:cs="Browallia New"/>
                <w:sz w:val="20"/>
                <w:szCs w:val="20"/>
              </w:rPr>
            </w:pPr>
          </w:p>
        </w:tc>
        <w:tc>
          <w:tcPr>
            <w:tcW w:w="851" w:type="dxa"/>
          </w:tcPr>
          <w:p w14:paraId="62E6F752" w14:textId="77777777" w:rsidR="00A351C8" w:rsidRPr="006C1434" w:rsidRDefault="00A351C8" w:rsidP="00A351C8">
            <w:pPr>
              <w:jc w:val="right"/>
              <w:rPr>
                <w:rFonts w:ascii="Browallia New" w:hAnsi="Browallia New" w:cs="Browallia New"/>
                <w:sz w:val="20"/>
                <w:szCs w:val="20"/>
              </w:rPr>
            </w:pPr>
          </w:p>
        </w:tc>
        <w:tc>
          <w:tcPr>
            <w:tcW w:w="850" w:type="dxa"/>
          </w:tcPr>
          <w:p w14:paraId="51AAF269" w14:textId="77777777" w:rsidR="00A351C8" w:rsidRPr="006C1434" w:rsidRDefault="00A351C8" w:rsidP="00A351C8">
            <w:pPr>
              <w:jc w:val="right"/>
              <w:rPr>
                <w:rFonts w:ascii="Browallia New" w:hAnsi="Browallia New" w:cs="Browallia New"/>
                <w:sz w:val="20"/>
                <w:szCs w:val="20"/>
              </w:rPr>
            </w:pPr>
          </w:p>
        </w:tc>
        <w:tc>
          <w:tcPr>
            <w:tcW w:w="851" w:type="dxa"/>
          </w:tcPr>
          <w:p w14:paraId="26227605" w14:textId="77777777" w:rsidR="00A351C8" w:rsidRPr="006C1434" w:rsidRDefault="00A351C8" w:rsidP="00A351C8">
            <w:pPr>
              <w:jc w:val="right"/>
              <w:rPr>
                <w:rFonts w:ascii="Browallia New" w:hAnsi="Browallia New" w:cs="Browallia New"/>
                <w:sz w:val="20"/>
                <w:szCs w:val="20"/>
              </w:rPr>
            </w:pPr>
          </w:p>
        </w:tc>
        <w:tc>
          <w:tcPr>
            <w:tcW w:w="850" w:type="dxa"/>
          </w:tcPr>
          <w:p w14:paraId="1316696C" w14:textId="77777777" w:rsidR="00A351C8" w:rsidRPr="006C1434" w:rsidRDefault="00A351C8" w:rsidP="00A351C8">
            <w:pPr>
              <w:jc w:val="right"/>
              <w:rPr>
                <w:rFonts w:ascii="Browallia New" w:hAnsi="Browallia New" w:cs="Browallia New"/>
                <w:sz w:val="20"/>
                <w:szCs w:val="20"/>
              </w:rPr>
            </w:pPr>
          </w:p>
        </w:tc>
        <w:tc>
          <w:tcPr>
            <w:tcW w:w="993" w:type="dxa"/>
          </w:tcPr>
          <w:p w14:paraId="5DD71246" w14:textId="77777777" w:rsidR="00A351C8" w:rsidRPr="006C1434" w:rsidRDefault="00A351C8" w:rsidP="00A351C8">
            <w:pPr>
              <w:jc w:val="right"/>
              <w:rPr>
                <w:rFonts w:ascii="Browallia New" w:hAnsi="Browallia New" w:cs="Browallia New"/>
                <w:sz w:val="20"/>
                <w:szCs w:val="20"/>
              </w:rPr>
            </w:pPr>
          </w:p>
        </w:tc>
        <w:tc>
          <w:tcPr>
            <w:tcW w:w="992" w:type="dxa"/>
          </w:tcPr>
          <w:p w14:paraId="1EE4F08E" w14:textId="77777777" w:rsidR="00A351C8" w:rsidRPr="006C1434" w:rsidRDefault="00A351C8" w:rsidP="00A351C8">
            <w:pPr>
              <w:jc w:val="right"/>
              <w:rPr>
                <w:rFonts w:ascii="Browallia New" w:hAnsi="Browallia New" w:cs="Browallia New"/>
                <w:sz w:val="20"/>
                <w:szCs w:val="20"/>
              </w:rPr>
            </w:pPr>
          </w:p>
        </w:tc>
        <w:tc>
          <w:tcPr>
            <w:tcW w:w="992" w:type="dxa"/>
          </w:tcPr>
          <w:p w14:paraId="4FED4B5B" w14:textId="77777777" w:rsidR="00A351C8" w:rsidRPr="006C1434" w:rsidRDefault="00A351C8" w:rsidP="00A351C8">
            <w:pPr>
              <w:jc w:val="right"/>
              <w:rPr>
                <w:rFonts w:ascii="Browallia New" w:hAnsi="Browallia New" w:cs="Browallia New"/>
                <w:sz w:val="20"/>
                <w:szCs w:val="20"/>
              </w:rPr>
            </w:pPr>
          </w:p>
        </w:tc>
        <w:tc>
          <w:tcPr>
            <w:tcW w:w="990" w:type="dxa"/>
          </w:tcPr>
          <w:p w14:paraId="5D70BEBE" w14:textId="77777777" w:rsidR="00A351C8" w:rsidRPr="006C1434" w:rsidRDefault="00A351C8" w:rsidP="00A351C8">
            <w:pPr>
              <w:jc w:val="right"/>
              <w:rPr>
                <w:rFonts w:ascii="Browallia New" w:hAnsi="Browallia New" w:cs="Browallia New"/>
                <w:sz w:val="20"/>
                <w:szCs w:val="20"/>
              </w:rPr>
            </w:pPr>
          </w:p>
        </w:tc>
        <w:tc>
          <w:tcPr>
            <w:tcW w:w="1049" w:type="dxa"/>
          </w:tcPr>
          <w:p w14:paraId="49527350" w14:textId="77777777" w:rsidR="00A351C8" w:rsidRPr="006C1434" w:rsidRDefault="00A351C8" w:rsidP="00A351C8">
            <w:pPr>
              <w:jc w:val="right"/>
              <w:rPr>
                <w:rFonts w:ascii="Browallia New" w:hAnsi="Browallia New" w:cs="Browallia New"/>
                <w:sz w:val="20"/>
                <w:szCs w:val="20"/>
              </w:rPr>
            </w:pPr>
          </w:p>
        </w:tc>
        <w:tc>
          <w:tcPr>
            <w:tcW w:w="938" w:type="dxa"/>
          </w:tcPr>
          <w:p w14:paraId="7B1E9A4D" w14:textId="77777777" w:rsidR="00A351C8" w:rsidRPr="006C1434" w:rsidRDefault="00A351C8" w:rsidP="00A351C8">
            <w:pPr>
              <w:jc w:val="right"/>
              <w:rPr>
                <w:rFonts w:ascii="Browallia New" w:hAnsi="Browallia New" w:cs="Browallia New"/>
                <w:sz w:val="20"/>
                <w:szCs w:val="20"/>
              </w:rPr>
            </w:pPr>
          </w:p>
        </w:tc>
      </w:tr>
      <w:tr w:rsidR="00A351C8" w:rsidRPr="006C1434" w14:paraId="04434FED" w14:textId="77777777" w:rsidTr="00A351C8">
        <w:trPr>
          <w:trHeight w:val="20"/>
        </w:trPr>
        <w:tc>
          <w:tcPr>
            <w:tcW w:w="3119" w:type="dxa"/>
            <w:vAlign w:val="center"/>
          </w:tcPr>
          <w:p w14:paraId="409737A5" w14:textId="77777777" w:rsidR="00A351C8" w:rsidRPr="006C1434" w:rsidRDefault="00A351C8" w:rsidP="00A351C8">
            <w:pPr>
              <w:rPr>
                <w:rFonts w:ascii="Browallia New" w:hAnsi="Browallia New" w:cs="Browallia New"/>
                <w:sz w:val="20"/>
                <w:szCs w:val="20"/>
              </w:rPr>
            </w:pPr>
            <w:r w:rsidRPr="006C1434">
              <w:rPr>
                <w:rFonts w:ascii="Browallia New" w:hAnsi="Browallia New" w:cs="Browallia New"/>
                <w:b/>
                <w:bCs/>
                <w:sz w:val="20"/>
                <w:szCs w:val="20"/>
                <w:cs/>
              </w:rPr>
              <w:t>กำไรของส่วนงาน</w:t>
            </w:r>
          </w:p>
        </w:tc>
        <w:tc>
          <w:tcPr>
            <w:tcW w:w="992" w:type="dxa"/>
          </w:tcPr>
          <w:p w14:paraId="043E7F20" w14:textId="7AD0E951" w:rsidR="00A351C8" w:rsidRPr="006C1434" w:rsidRDefault="00251385" w:rsidP="00A351C8">
            <w:pPr>
              <w:jc w:val="right"/>
              <w:rPr>
                <w:rFonts w:ascii="Browallia New" w:hAnsi="Browallia New" w:cs="Browallia New"/>
                <w:sz w:val="20"/>
                <w:szCs w:val="20"/>
              </w:rPr>
            </w:pPr>
            <w:r w:rsidRPr="00251385">
              <w:rPr>
                <w:rFonts w:ascii="Browallia New" w:hAnsi="Browallia New" w:cs="Browallia New"/>
                <w:sz w:val="20"/>
                <w:szCs w:val="20"/>
              </w:rPr>
              <w:t>360,120</w:t>
            </w:r>
          </w:p>
        </w:tc>
        <w:tc>
          <w:tcPr>
            <w:tcW w:w="992" w:type="dxa"/>
          </w:tcPr>
          <w:p w14:paraId="6C9F9B5B" w14:textId="24E9D540" w:rsidR="00A351C8" w:rsidRPr="006C1434" w:rsidRDefault="00C339FE" w:rsidP="00A351C8">
            <w:pPr>
              <w:jc w:val="right"/>
              <w:rPr>
                <w:rFonts w:ascii="Browallia New" w:hAnsi="Browallia New" w:cs="Browallia New"/>
                <w:sz w:val="20"/>
                <w:szCs w:val="20"/>
              </w:rPr>
            </w:pPr>
            <w:r w:rsidRPr="00C339FE">
              <w:rPr>
                <w:rFonts w:ascii="Browallia New" w:hAnsi="Browallia New" w:cs="Browallia New"/>
                <w:sz w:val="20"/>
                <w:szCs w:val="20"/>
              </w:rPr>
              <w:t>431,330</w:t>
            </w:r>
          </w:p>
        </w:tc>
        <w:tc>
          <w:tcPr>
            <w:tcW w:w="851" w:type="dxa"/>
          </w:tcPr>
          <w:p w14:paraId="4217DCC2" w14:textId="5752313B" w:rsidR="00A351C8" w:rsidRPr="006C1434" w:rsidRDefault="00C339FE" w:rsidP="00A351C8">
            <w:pPr>
              <w:jc w:val="right"/>
              <w:rPr>
                <w:rFonts w:ascii="Browallia New" w:hAnsi="Browallia New" w:cs="Browallia New"/>
                <w:sz w:val="20"/>
                <w:szCs w:val="20"/>
              </w:rPr>
            </w:pPr>
            <w:r w:rsidRPr="00C339FE">
              <w:rPr>
                <w:rFonts w:ascii="Browallia New" w:hAnsi="Browallia New" w:cs="Browallia New"/>
                <w:sz w:val="20"/>
                <w:szCs w:val="20"/>
              </w:rPr>
              <w:t>1,292</w:t>
            </w:r>
          </w:p>
        </w:tc>
        <w:tc>
          <w:tcPr>
            <w:tcW w:w="850" w:type="dxa"/>
          </w:tcPr>
          <w:p w14:paraId="287CCB21" w14:textId="33CF3731" w:rsidR="00A351C8" w:rsidRPr="006C1434" w:rsidRDefault="00C339FE" w:rsidP="00A351C8">
            <w:pPr>
              <w:jc w:val="right"/>
              <w:rPr>
                <w:rFonts w:ascii="Browallia New" w:hAnsi="Browallia New" w:cs="Browallia New"/>
                <w:sz w:val="20"/>
                <w:szCs w:val="20"/>
              </w:rPr>
            </w:pPr>
            <w:r w:rsidRPr="00C339FE">
              <w:rPr>
                <w:rFonts w:ascii="Browallia New" w:hAnsi="Browallia New" w:cs="Browallia New"/>
                <w:sz w:val="20"/>
                <w:szCs w:val="20"/>
              </w:rPr>
              <w:t>25,872</w:t>
            </w:r>
          </w:p>
        </w:tc>
        <w:tc>
          <w:tcPr>
            <w:tcW w:w="851" w:type="dxa"/>
          </w:tcPr>
          <w:p w14:paraId="568983DC" w14:textId="0894D84E" w:rsidR="00A351C8" w:rsidRPr="006C1434" w:rsidRDefault="00C339FE" w:rsidP="00A351C8">
            <w:pPr>
              <w:jc w:val="right"/>
              <w:rPr>
                <w:rFonts w:ascii="Browallia New" w:hAnsi="Browallia New" w:cs="Browallia New"/>
                <w:sz w:val="20"/>
                <w:szCs w:val="20"/>
              </w:rPr>
            </w:pPr>
            <w:r w:rsidRPr="00C339FE">
              <w:rPr>
                <w:rFonts w:ascii="Browallia New" w:hAnsi="Browallia New" w:cs="Browallia New"/>
                <w:sz w:val="20"/>
                <w:szCs w:val="20"/>
              </w:rPr>
              <w:t>945</w:t>
            </w:r>
          </w:p>
        </w:tc>
        <w:tc>
          <w:tcPr>
            <w:tcW w:w="850" w:type="dxa"/>
          </w:tcPr>
          <w:p w14:paraId="749464B6" w14:textId="77290369" w:rsidR="00A351C8" w:rsidRPr="006C1434" w:rsidRDefault="00710D3E" w:rsidP="00A351C8">
            <w:pPr>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7BE8997E" w14:textId="3681E4B4" w:rsidR="00A351C8" w:rsidRPr="006C1434" w:rsidRDefault="00C339FE" w:rsidP="00A351C8">
            <w:pPr>
              <w:jc w:val="right"/>
              <w:rPr>
                <w:rFonts w:ascii="Browallia New" w:hAnsi="Browallia New" w:cs="Browallia New"/>
                <w:sz w:val="20"/>
                <w:szCs w:val="20"/>
              </w:rPr>
            </w:pPr>
            <w:r w:rsidRPr="00C339FE">
              <w:rPr>
                <w:rFonts w:ascii="Browallia New" w:hAnsi="Browallia New" w:cs="Browallia New"/>
                <w:sz w:val="20"/>
                <w:szCs w:val="20"/>
              </w:rPr>
              <w:t>362,357</w:t>
            </w:r>
          </w:p>
        </w:tc>
        <w:tc>
          <w:tcPr>
            <w:tcW w:w="992" w:type="dxa"/>
          </w:tcPr>
          <w:p w14:paraId="25556EE3" w14:textId="5C83171F" w:rsidR="00A351C8" w:rsidRPr="006C1434" w:rsidRDefault="00C339FE" w:rsidP="00A351C8">
            <w:pPr>
              <w:jc w:val="right"/>
              <w:rPr>
                <w:rFonts w:ascii="Browallia New" w:hAnsi="Browallia New" w:cs="Browallia New"/>
                <w:sz w:val="20"/>
                <w:szCs w:val="20"/>
              </w:rPr>
            </w:pPr>
            <w:r w:rsidRPr="00C339FE">
              <w:rPr>
                <w:rFonts w:ascii="Browallia New" w:hAnsi="Browallia New" w:cs="Browallia New"/>
                <w:sz w:val="20"/>
                <w:szCs w:val="20"/>
              </w:rPr>
              <w:t>457,202</w:t>
            </w:r>
          </w:p>
        </w:tc>
        <w:tc>
          <w:tcPr>
            <w:tcW w:w="992" w:type="dxa"/>
          </w:tcPr>
          <w:p w14:paraId="598BB488" w14:textId="01DEB57F" w:rsidR="00A351C8" w:rsidRPr="006C1434" w:rsidRDefault="0033578A" w:rsidP="00A351C8">
            <w:pPr>
              <w:jc w:val="right"/>
              <w:rPr>
                <w:rFonts w:ascii="Browallia New" w:hAnsi="Browallia New" w:cs="Browallia New"/>
                <w:sz w:val="20"/>
                <w:szCs w:val="20"/>
              </w:rPr>
            </w:pPr>
            <w:r>
              <w:rPr>
                <w:rFonts w:ascii="Browallia New" w:hAnsi="Browallia New" w:cs="Browallia New"/>
                <w:sz w:val="20"/>
                <w:szCs w:val="20"/>
              </w:rPr>
              <w:t>(6)</w:t>
            </w:r>
          </w:p>
        </w:tc>
        <w:tc>
          <w:tcPr>
            <w:tcW w:w="990" w:type="dxa"/>
          </w:tcPr>
          <w:p w14:paraId="5F99BCD7" w14:textId="48D791F1" w:rsidR="00A351C8" w:rsidRPr="006C1434" w:rsidRDefault="00710D3E" w:rsidP="00A351C8">
            <w:pPr>
              <w:jc w:val="right"/>
              <w:rPr>
                <w:rFonts w:ascii="Browallia New" w:hAnsi="Browallia New" w:cs="Browallia New"/>
                <w:sz w:val="20"/>
                <w:szCs w:val="20"/>
              </w:rPr>
            </w:pPr>
            <w:r>
              <w:rPr>
                <w:rFonts w:ascii="Browallia New" w:hAnsi="Browallia New" w:cs="Browallia New"/>
                <w:sz w:val="20"/>
                <w:szCs w:val="20"/>
              </w:rPr>
              <w:t>-</w:t>
            </w:r>
          </w:p>
        </w:tc>
        <w:tc>
          <w:tcPr>
            <w:tcW w:w="1049" w:type="dxa"/>
          </w:tcPr>
          <w:p w14:paraId="27EE727A" w14:textId="369BE1F5" w:rsidR="00A351C8" w:rsidRPr="006C1434" w:rsidRDefault="0005680E" w:rsidP="00A351C8">
            <w:pPr>
              <w:jc w:val="right"/>
              <w:rPr>
                <w:rFonts w:ascii="Browallia New" w:eastAsia="MS Mincho" w:hAnsi="Browallia New" w:cs="Browallia New"/>
                <w:sz w:val="20"/>
                <w:szCs w:val="20"/>
              </w:rPr>
            </w:pPr>
            <w:r w:rsidRPr="0005680E">
              <w:rPr>
                <w:rFonts w:ascii="Browallia New" w:eastAsia="MS Mincho" w:hAnsi="Browallia New" w:cs="Browallia New"/>
                <w:sz w:val="20"/>
                <w:szCs w:val="20"/>
              </w:rPr>
              <w:t>362,35</w:t>
            </w:r>
            <w:r w:rsidR="0033578A">
              <w:rPr>
                <w:rFonts w:ascii="Browallia New" w:eastAsia="MS Mincho" w:hAnsi="Browallia New" w:cs="Browallia New"/>
                <w:sz w:val="20"/>
                <w:szCs w:val="20"/>
              </w:rPr>
              <w:t>1</w:t>
            </w:r>
          </w:p>
        </w:tc>
        <w:tc>
          <w:tcPr>
            <w:tcW w:w="938" w:type="dxa"/>
          </w:tcPr>
          <w:p w14:paraId="01AA7B28" w14:textId="1E647220" w:rsidR="00A351C8" w:rsidRPr="006C1434" w:rsidRDefault="00A351C8" w:rsidP="00A351C8">
            <w:pPr>
              <w:jc w:val="right"/>
              <w:rPr>
                <w:rFonts w:ascii="Browallia New" w:hAnsi="Browallia New" w:cs="Browallia New"/>
                <w:sz w:val="20"/>
                <w:szCs w:val="20"/>
              </w:rPr>
            </w:pPr>
            <w:r w:rsidRPr="006C1434">
              <w:rPr>
                <w:rFonts w:ascii="Browallia New" w:hAnsi="Browallia New" w:cs="Browallia New"/>
                <w:sz w:val="20"/>
                <w:szCs w:val="20"/>
              </w:rPr>
              <w:t>457,202</w:t>
            </w:r>
          </w:p>
        </w:tc>
      </w:tr>
      <w:tr w:rsidR="00A351C8" w:rsidRPr="006C1434" w14:paraId="0B38AA28" w14:textId="77777777" w:rsidTr="00A351C8">
        <w:trPr>
          <w:trHeight w:val="20"/>
        </w:trPr>
        <w:tc>
          <w:tcPr>
            <w:tcW w:w="3119" w:type="dxa"/>
            <w:vAlign w:val="center"/>
          </w:tcPr>
          <w:p w14:paraId="255DF8E4" w14:textId="77777777" w:rsidR="00A351C8" w:rsidRPr="006C1434" w:rsidRDefault="00A351C8" w:rsidP="00A351C8">
            <w:pPr>
              <w:rPr>
                <w:rFonts w:ascii="Browallia New" w:hAnsi="Browallia New" w:cs="Browallia New"/>
                <w:sz w:val="20"/>
                <w:szCs w:val="20"/>
              </w:rPr>
            </w:pPr>
            <w:r w:rsidRPr="006C1434">
              <w:rPr>
                <w:rFonts w:ascii="Browallia New" w:eastAsia="MS Mincho" w:hAnsi="Browallia New" w:cs="Browallia New"/>
                <w:sz w:val="20"/>
                <w:szCs w:val="20"/>
                <w:cs/>
              </w:rPr>
              <w:t>รายได้อื่น</w:t>
            </w:r>
          </w:p>
        </w:tc>
        <w:tc>
          <w:tcPr>
            <w:tcW w:w="992" w:type="dxa"/>
          </w:tcPr>
          <w:p w14:paraId="2121F95E" w14:textId="77777777" w:rsidR="00A351C8" w:rsidRPr="006C1434" w:rsidRDefault="00A351C8" w:rsidP="00A351C8">
            <w:pPr>
              <w:jc w:val="right"/>
              <w:rPr>
                <w:rFonts w:ascii="Browallia New" w:hAnsi="Browallia New" w:cs="Browallia New"/>
                <w:sz w:val="20"/>
                <w:szCs w:val="20"/>
              </w:rPr>
            </w:pPr>
          </w:p>
        </w:tc>
        <w:tc>
          <w:tcPr>
            <w:tcW w:w="992" w:type="dxa"/>
          </w:tcPr>
          <w:p w14:paraId="2F685EBB" w14:textId="77777777" w:rsidR="00A351C8" w:rsidRPr="006C1434" w:rsidRDefault="00A351C8" w:rsidP="00A351C8">
            <w:pPr>
              <w:jc w:val="right"/>
              <w:rPr>
                <w:rFonts w:ascii="Browallia New" w:hAnsi="Browallia New" w:cs="Browallia New"/>
                <w:sz w:val="20"/>
                <w:szCs w:val="20"/>
              </w:rPr>
            </w:pPr>
          </w:p>
        </w:tc>
        <w:tc>
          <w:tcPr>
            <w:tcW w:w="851" w:type="dxa"/>
          </w:tcPr>
          <w:p w14:paraId="52070A61" w14:textId="77777777" w:rsidR="00A351C8" w:rsidRPr="006C1434" w:rsidRDefault="00A351C8" w:rsidP="00A351C8">
            <w:pPr>
              <w:jc w:val="right"/>
              <w:rPr>
                <w:rFonts w:ascii="Browallia New" w:hAnsi="Browallia New" w:cs="Browallia New"/>
                <w:sz w:val="20"/>
                <w:szCs w:val="20"/>
              </w:rPr>
            </w:pPr>
          </w:p>
        </w:tc>
        <w:tc>
          <w:tcPr>
            <w:tcW w:w="850" w:type="dxa"/>
          </w:tcPr>
          <w:p w14:paraId="732616A5" w14:textId="77777777" w:rsidR="00A351C8" w:rsidRPr="006C1434" w:rsidRDefault="00A351C8" w:rsidP="00A351C8">
            <w:pPr>
              <w:jc w:val="right"/>
              <w:rPr>
                <w:rFonts w:ascii="Browallia New" w:hAnsi="Browallia New" w:cs="Browallia New"/>
                <w:sz w:val="20"/>
                <w:szCs w:val="20"/>
              </w:rPr>
            </w:pPr>
          </w:p>
        </w:tc>
        <w:tc>
          <w:tcPr>
            <w:tcW w:w="851" w:type="dxa"/>
          </w:tcPr>
          <w:p w14:paraId="173FB393" w14:textId="77777777" w:rsidR="00A351C8" w:rsidRPr="006C1434" w:rsidRDefault="00A351C8" w:rsidP="00A351C8">
            <w:pPr>
              <w:jc w:val="right"/>
              <w:rPr>
                <w:rFonts w:ascii="Browallia New" w:hAnsi="Browallia New" w:cs="Browallia New"/>
                <w:sz w:val="20"/>
                <w:szCs w:val="20"/>
              </w:rPr>
            </w:pPr>
          </w:p>
        </w:tc>
        <w:tc>
          <w:tcPr>
            <w:tcW w:w="850" w:type="dxa"/>
          </w:tcPr>
          <w:p w14:paraId="01D8DD28" w14:textId="77777777" w:rsidR="00A351C8" w:rsidRPr="006C1434" w:rsidRDefault="00A351C8" w:rsidP="00A351C8">
            <w:pPr>
              <w:jc w:val="right"/>
              <w:rPr>
                <w:rFonts w:ascii="Browallia New" w:hAnsi="Browallia New" w:cs="Browallia New"/>
                <w:sz w:val="20"/>
                <w:szCs w:val="20"/>
              </w:rPr>
            </w:pPr>
          </w:p>
        </w:tc>
        <w:tc>
          <w:tcPr>
            <w:tcW w:w="993" w:type="dxa"/>
          </w:tcPr>
          <w:p w14:paraId="77A8F755" w14:textId="77777777" w:rsidR="00A351C8" w:rsidRPr="006C1434" w:rsidRDefault="00A351C8" w:rsidP="00A351C8">
            <w:pPr>
              <w:jc w:val="right"/>
              <w:rPr>
                <w:rFonts w:ascii="Browallia New" w:hAnsi="Browallia New" w:cs="Browallia New"/>
                <w:sz w:val="20"/>
                <w:szCs w:val="20"/>
              </w:rPr>
            </w:pPr>
          </w:p>
        </w:tc>
        <w:tc>
          <w:tcPr>
            <w:tcW w:w="992" w:type="dxa"/>
          </w:tcPr>
          <w:p w14:paraId="282573BD" w14:textId="77777777" w:rsidR="00A351C8" w:rsidRPr="006C1434" w:rsidRDefault="00A351C8" w:rsidP="00A351C8">
            <w:pPr>
              <w:jc w:val="right"/>
              <w:rPr>
                <w:rFonts w:ascii="Browallia New" w:hAnsi="Browallia New" w:cs="Browallia New"/>
                <w:sz w:val="20"/>
                <w:szCs w:val="20"/>
              </w:rPr>
            </w:pPr>
          </w:p>
        </w:tc>
        <w:tc>
          <w:tcPr>
            <w:tcW w:w="992" w:type="dxa"/>
          </w:tcPr>
          <w:p w14:paraId="3FD5EDCE" w14:textId="77777777" w:rsidR="00A351C8" w:rsidRPr="006C1434" w:rsidRDefault="00A351C8" w:rsidP="00A351C8">
            <w:pPr>
              <w:jc w:val="right"/>
              <w:rPr>
                <w:rFonts w:ascii="Browallia New" w:hAnsi="Browallia New" w:cs="Browallia New"/>
                <w:sz w:val="20"/>
                <w:szCs w:val="20"/>
              </w:rPr>
            </w:pPr>
          </w:p>
        </w:tc>
        <w:tc>
          <w:tcPr>
            <w:tcW w:w="990" w:type="dxa"/>
          </w:tcPr>
          <w:p w14:paraId="0D10D101" w14:textId="77777777" w:rsidR="00A351C8" w:rsidRPr="006C1434" w:rsidRDefault="00A351C8" w:rsidP="00A351C8">
            <w:pPr>
              <w:jc w:val="right"/>
              <w:rPr>
                <w:rFonts w:ascii="Browallia New" w:hAnsi="Browallia New" w:cs="Browallia New"/>
                <w:sz w:val="20"/>
                <w:szCs w:val="20"/>
              </w:rPr>
            </w:pPr>
          </w:p>
        </w:tc>
        <w:tc>
          <w:tcPr>
            <w:tcW w:w="1049" w:type="dxa"/>
            <w:vAlign w:val="center"/>
          </w:tcPr>
          <w:p w14:paraId="592ECCAF" w14:textId="026B2F28" w:rsidR="00A351C8" w:rsidRPr="006C1434" w:rsidRDefault="0005680E" w:rsidP="00A351C8">
            <w:pPr>
              <w:jc w:val="right"/>
              <w:rPr>
                <w:rFonts w:ascii="Browallia New" w:eastAsia="MS Mincho" w:hAnsi="Browallia New" w:cs="Browallia New"/>
                <w:sz w:val="20"/>
                <w:szCs w:val="20"/>
              </w:rPr>
            </w:pPr>
            <w:r w:rsidRPr="0005680E">
              <w:rPr>
                <w:rFonts w:ascii="Browallia New" w:eastAsia="MS Mincho" w:hAnsi="Browallia New" w:cs="Browallia New"/>
                <w:sz w:val="20"/>
                <w:szCs w:val="20"/>
              </w:rPr>
              <w:t>6,668</w:t>
            </w:r>
          </w:p>
        </w:tc>
        <w:tc>
          <w:tcPr>
            <w:tcW w:w="938" w:type="dxa"/>
          </w:tcPr>
          <w:p w14:paraId="736F2DB0" w14:textId="0E7AE881" w:rsidR="00A351C8" w:rsidRPr="006C1434" w:rsidRDefault="00A351C8" w:rsidP="00A351C8">
            <w:pPr>
              <w:jc w:val="right"/>
              <w:rPr>
                <w:rFonts w:ascii="Browallia New" w:hAnsi="Browallia New" w:cs="Browallia New"/>
                <w:sz w:val="20"/>
                <w:szCs w:val="20"/>
              </w:rPr>
            </w:pPr>
            <w:r w:rsidRPr="006C1434">
              <w:rPr>
                <w:rFonts w:ascii="Browallia New" w:hAnsi="Browallia New" w:cs="Browallia New"/>
                <w:sz w:val="20"/>
                <w:szCs w:val="20"/>
              </w:rPr>
              <w:t>12,601</w:t>
            </w:r>
          </w:p>
        </w:tc>
      </w:tr>
      <w:tr w:rsidR="00A351C8" w:rsidRPr="006C1434" w14:paraId="7BBA50FF" w14:textId="77777777" w:rsidTr="00A351C8">
        <w:trPr>
          <w:trHeight w:val="20"/>
        </w:trPr>
        <w:tc>
          <w:tcPr>
            <w:tcW w:w="3119" w:type="dxa"/>
            <w:vAlign w:val="center"/>
          </w:tcPr>
          <w:p w14:paraId="17E485B1" w14:textId="77777777" w:rsidR="00A351C8" w:rsidRPr="006C1434" w:rsidRDefault="00A351C8" w:rsidP="00A351C8">
            <w:pPr>
              <w:rPr>
                <w:rFonts w:ascii="Browallia New" w:hAnsi="Browallia New" w:cs="Browallia New"/>
                <w:sz w:val="20"/>
                <w:szCs w:val="20"/>
              </w:rPr>
            </w:pPr>
            <w:r w:rsidRPr="006C1434">
              <w:rPr>
                <w:rFonts w:ascii="Browallia New" w:hAnsi="Browallia New" w:cs="Browallia New"/>
                <w:sz w:val="20"/>
                <w:szCs w:val="20"/>
                <w:cs/>
              </w:rPr>
              <w:t>ค่าใช้จ่ายในการขาย</w:t>
            </w:r>
          </w:p>
        </w:tc>
        <w:tc>
          <w:tcPr>
            <w:tcW w:w="992" w:type="dxa"/>
          </w:tcPr>
          <w:p w14:paraId="34E9A3E1" w14:textId="77777777" w:rsidR="00A351C8" w:rsidRPr="006C1434" w:rsidRDefault="00A351C8" w:rsidP="00A351C8">
            <w:pPr>
              <w:jc w:val="right"/>
              <w:rPr>
                <w:rFonts w:ascii="Browallia New" w:hAnsi="Browallia New" w:cs="Browallia New"/>
                <w:sz w:val="20"/>
                <w:szCs w:val="20"/>
              </w:rPr>
            </w:pPr>
          </w:p>
        </w:tc>
        <w:tc>
          <w:tcPr>
            <w:tcW w:w="992" w:type="dxa"/>
          </w:tcPr>
          <w:p w14:paraId="0240BAA5" w14:textId="77777777" w:rsidR="00A351C8" w:rsidRPr="006C1434" w:rsidRDefault="00A351C8" w:rsidP="00A351C8">
            <w:pPr>
              <w:jc w:val="right"/>
              <w:rPr>
                <w:rFonts w:ascii="Browallia New" w:hAnsi="Browallia New" w:cs="Browallia New"/>
                <w:sz w:val="20"/>
                <w:szCs w:val="20"/>
              </w:rPr>
            </w:pPr>
          </w:p>
        </w:tc>
        <w:tc>
          <w:tcPr>
            <w:tcW w:w="851" w:type="dxa"/>
          </w:tcPr>
          <w:p w14:paraId="0844FF7F" w14:textId="77777777" w:rsidR="00A351C8" w:rsidRPr="006C1434" w:rsidRDefault="00A351C8" w:rsidP="00A351C8">
            <w:pPr>
              <w:jc w:val="right"/>
              <w:rPr>
                <w:rFonts w:ascii="Browallia New" w:hAnsi="Browallia New" w:cs="Browallia New"/>
                <w:sz w:val="20"/>
                <w:szCs w:val="20"/>
              </w:rPr>
            </w:pPr>
          </w:p>
        </w:tc>
        <w:tc>
          <w:tcPr>
            <w:tcW w:w="850" w:type="dxa"/>
          </w:tcPr>
          <w:p w14:paraId="5A0A5D6A" w14:textId="77777777" w:rsidR="00A351C8" w:rsidRPr="006C1434" w:rsidRDefault="00A351C8" w:rsidP="00A351C8">
            <w:pPr>
              <w:jc w:val="right"/>
              <w:rPr>
                <w:rFonts w:ascii="Browallia New" w:hAnsi="Browallia New" w:cs="Browallia New"/>
                <w:sz w:val="20"/>
                <w:szCs w:val="20"/>
              </w:rPr>
            </w:pPr>
          </w:p>
        </w:tc>
        <w:tc>
          <w:tcPr>
            <w:tcW w:w="851" w:type="dxa"/>
          </w:tcPr>
          <w:p w14:paraId="5AAE97C5" w14:textId="77777777" w:rsidR="00A351C8" w:rsidRPr="006C1434" w:rsidRDefault="00A351C8" w:rsidP="00A351C8">
            <w:pPr>
              <w:jc w:val="right"/>
              <w:rPr>
                <w:rFonts w:ascii="Browallia New" w:hAnsi="Browallia New" w:cs="Browallia New"/>
                <w:sz w:val="20"/>
                <w:szCs w:val="20"/>
              </w:rPr>
            </w:pPr>
          </w:p>
        </w:tc>
        <w:tc>
          <w:tcPr>
            <w:tcW w:w="850" w:type="dxa"/>
          </w:tcPr>
          <w:p w14:paraId="77013D2D" w14:textId="77777777" w:rsidR="00A351C8" w:rsidRPr="006C1434" w:rsidRDefault="00A351C8" w:rsidP="00A351C8">
            <w:pPr>
              <w:jc w:val="right"/>
              <w:rPr>
                <w:rFonts w:ascii="Browallia New" w:hAnsi="Browallia New" w:cs="Browallia New"/>
                <w:sz w:val="20"/>
                <w:szCs w:val="20"/>
              </w:rPr>
            </w:pPr>
          </w:p>
        </w:tc>
        <w:tc>
          <w:tcPr>
            <w:tcW w:w="993" w:type="dxa"/>
          </w:tcPr>
          <w:p w14:paraId="0594D4AC" w14:textId="77777777" w:rsidR="00A351C8" w:rsidRPr="006C1434" w:rsidRDefault="00A351C8" w:rsidP="00A351C8">
            <w:pPr>
              <w:jc w:val="right"/>
              <w:rPr>
                <w:rFonts w:ascii="Browallia New" w:hAnsi="Browallia New" w:cs="Browallia New"/>
                <w:sz w:val="20"/>
                <w:szCs w:val="20"/>
              </w:rPr>
            </w:pPr>
          </w:p>
        </w:tc>
        <w:tc>
          <w:tcPr>
            <w:tcW w:w="992" w:type="dxa"/>
          </w:tcPr>
          <w:p w14:paraId="39AF7E8F" w14:textId="77777777" w:rsidR="00A351C8" w:rsidRPr="006C1434" w:rsidRDefault="00A351C8" w:rsidP="00A351C8">
            <w:pPr>
              <w:jc w:val="right"/>
              <w:rPr>
                <w:rFonts w:ascii="Browallia New" w:hAnsi="Browallia New" w:cs="Browallia New"/>
                <w:sz w:val="20"/>
                <w:szCs w:val="20"/>
              </w:rPr>
            </w:pPr>
          </w:p>
        </w:tc>
        <w:tc>
          <w:tcPr>
            <w:tcW w:w="992" w:type="dxa"/>
          </w:tcPr>
          <w:p w14:paraId="1C971702" w14:textId="77777777" w:rsidR="00A351C8" w:rsidRPr="006C1434" w:rsidRDefault="00A351C8" w:rsidP="00A351C8">
            <w:pPr>
              <w:jc w:val="right"/>
              <w:rPr>
                <w:rFonts w:ascii="Browallia New" w:hAnsi="Browallia New" w:cs="Browallia New"/>
                <w:sz w:val="20"/>
                <w:szCs w:val="20"/>
              </w:rPr>
            </w:pPr>
          </w:p>
        </w:tc>
        <w:tc>
          <w:tcPr>
            <w:tcW w:w="990" w:type="dxa"/>
          </w:tcPr>
          <w:p w14:paraId="6B5A6025" w14:textId="77777777" w:rsidR="00A351C8" w:rsidRPr="006C1434" w:rsidRDefault="00A351C8" w:rsidP="00A351C8">
            <w:pPr>
              <w:jc w:val="right"/>
              <w:rPr>
                <w:rFonts w:ascii="Browallia New" w:hAnsi="Browallia New" w:cs="Browallia New"/>
                <w:sz w:val="20"/>
                <w:szCs w:val="20"/>
              </w:rPr>
            </w:pPr>
          </w:p>
        </w:tc>
        <w:tc>
          <w:tcPr>
            <w:tcW w:w="1049" w:type="dxa"/>
            <w:vAlign w:val="center"/>
          </w:tcPr>
          <w:p w14:paraId="05276308" w14:textId="06BB0E49" w:rsidR="00A351C8" w:rsidRPr="006C1434" w:rsidRDefault="00DD0EFC" w:rsidP="00A351C8">
            <w:pPr>
              <w:jc w:val="right"/>
              <w:rPr>
                <w:rFonts w:ascii="Browallia New" w:eastAsia="MS Mincho" w:hAnsi="Browallia New" w:cs="Browallia New"/>
                <w:sz w:val="20"/>
                <w:szCs w:val="20"/>
              </w:rPr>
            </w:pPr>
            <w:r w:rsidRPr="00DD0EFC">
              <w:rPr>
                <w:rFonts w:ascii="Browallia New" w:eastAsia="MS Mincho" w:hAnsi="Browallia New" w:cs="Browallia New"/>
                <w:sz w:val="20"/>
                <w:szCs w:val="20"/>
              </w:rPr>
              <w:t>(186,385)</w:t>
            </w:r>
          </w:p>
        </w:tc>
        <w:tc>
          <w:tcPr>
            <w:tcW w:w="938" w:type="dxa"/>
          </w:tcPr>
          <w:p w14:paraId="530ED97C" w14:textId="1C365D27" w:rsidR="00A351C8" w:rsidRPr="006C1434" w:rsidRDefault="00A351C8" w:rsidP="00A351C8">
            <w:pPr>
              <w:jc w:val="right"/>
              <w:rPr>
                <w:rFonts w:ascii="Browallia New" w:hAnsi="Browallia New" w:cs="Browallia New"/>
                <w:sz w:val="20"/>
                <w:szCs w:val="20"/>
              </w:rPr>
            </w:pPr>
            <w:r w:rsidRPr="006C1434">
              <w:rPr>
                <w:rFonts w:ascii="Browallia New" w:hAnsi="Browallia New" w:cs="Browallia New"/>
                <w:sz w:val="20"/>
                <w:szCs w:val="20"/>
              </w:rPr>
              <w:t>(219,667)</w:t>
            </w:r>
          </w:p>
        </w:tc>
      </w:tr>
      <w:tr w:rsidR="00A351C8" w:rsidRPr="006C1434" w14:paraId="462DACDB" w14:textId="77777777" w:rsidTr="00A351C8">
        <w:trPr>
          <w:trHeight w:val="20"/>
        </w:trPr>
        <w:tc>
          <w:tcPr>
            <w:tcW w:w="3119" w:type="dxa"/>
            <w:vAlign w:val="center"/>
          </w:tcPr>
          <w:p w14:paraId="35C23681" w14:textId="77777777" w:rsidR="00A351C8" w:rsidRPr="006C1434" w:rsidRDefault="00A351C8" w:rsidP="00A351C8">
            <w:pPr>
              <w:rPr>
                <w:rFonts w:ascii="Browallia New" w:hAnsi="Browallia New" w:cs="Browallia New"/>
                <w:sz w:val="20"/>
                <w:szCs w:val="20"/>
              </w:rPr>
            </w:pPr>
            <w:r w:rsidRPr="006C1434">
              <w:rPr>
                <w:rFonts w:ascii="Browallia New" w:eastAsia="MS Mincho" w:hAnsi="Browallia New" w:cs="Browallia New"/>
                <w:sz w:val="20"/>
                <w:szCs w:val="20"/>
                <w:cs/>
              </w:rPr>
              <w:t>ค่าใช้จ่ายในการบริหาร</w:t>
            </w:r>
          </w:p>
        </w:tc>
        <w:tc>
          <w:tcPr>
            <w:tcW w:w="992" w:type="dxa"/>
          </w:tcPr>
          <w:p w14:paraId="76B1D40B" w14:textId="77777777" w:rsidR="00A351C8" w:rsidRPr="006C1434" w:rsidRDefault="00A351C8" w:rsidP="00A351C8">
            <w:pPr>
              <w:jc w:val="right"/>
              <w:rPr>
                <w:rFonts w:ascii="Browallia New" w:hAnsi="Browallia New" w:cs="Browallia New"/>
                <w:sz w:val="20"/>
                <w:szCs w:val="20"/>
              </w:rPr>
            </w:pPr>
          </w:p>
        </w:tc>
        <w:tc>
          <w:tcPr>
            <w:tcW w:w="992" w:type="dxa"/>
          </w:tcPr>
          <w:p w14:paraId="1F209A64" w14:textId="77777777" w:rsidR="00A351C8" w:rsidRPr="006C1434" w:rsidRDefault="00A351C8" w:rsidP="00A351C8">
            <w:pPr>
              <w:jc w:val="right"/>
              <w:rPr>
                <w:rFonts w:ascii="Browallia New" w:hAnsi="Browallia New" w:cs="Browallia New"/>
                <w:sz w:val="20"/>
                <w:szCs w:val="20"/>
              </w:rPr>
            </w:pPr>
          </w:p>
        </w:tc>
        <w:tc>
          <w:tcPr>
            <w:tcW w:w="851" w:type="dxa"/>
          </w:tcPr>
          <w:p w14:paraId="40CFB37D" w14:textId="77777777" w:rsidR="00A351C8" w:rsidRPr="006C1434" w:rsidRDefault="00A351C8" w:rsidP="00A351C8">
            <w:pPr>
              <w:jc w:val="right"/>
              <w:rPr>
                <w:rFonts w:ascii="Browallia New" w:hAnsi="Browallia New" w:cs="Browallia New"/>
                <w:sz w:val="20"/>
                <w:szCs w:val="20"/>
              </w:rPr>
            </w:pPr>
          </w:p>
        </w:tc>
        <w:tc>
          <w:tcPr>
            <w:tcW w:w="850" w:type="dxa"/>
          </w:tcPr>
          <w:p w14:paraId="7B258EFC" w14:textId="77777777" w:rsidR="00A351C8" w:rsidRPr="006C1434" w:rsidRDefault="00A351C8" w:rsidP="00A351C8">
            <w:pPr>
              <w:jc w:val="right"/>
              <w:rPr>
                <w:rFonts w:ascii="Browallia New" w:hAnsi="Browallia New" w:cs="Browallia New"/>
                <w:sz w:val="20"/>
                <w:szCs w:val="20"/>
              </w:rPr>
            </w:pPr>
          </w:p>
        </w:tc>
        <w:tc>
          <w:tcPr>
            <w:tcW w:w="851" w:type="dxa"/>
          </w:tcPr>
          <w:p w14:paraId="6AEB4BCF" w14:textId="77777777" w:rsidR="00A351C8" w:rsidRPr="006C1434" w:rsidRDefault="00A351C8" w:rsidP="00A351C8">
            <w:pPr>
              <w:jc w:val="right"/>
              <w:rPr>
                <w:rFonts w:ascii="Browallia New" w:hAnsi="Browallia New" w:cs="Browallia New"/>
                <w:sz w:val="20"/>
                <w:szCs w:val="20"/>
              </w:rPr>
            </w:pPr>
          </w:p>
        </w:tc>
        <w:tc>
          <w:tcPr>
            <w:tcW w:w="850" w:type="dxa"/>
          </w:tcPr>
          <w:p w14:paraId="5FC8448D" w14:textId="77777777" w:rsidR="00A351C8" w:rsidRPr="006C1434" w:rsidRDefault="00A351C8" w:rsidP="00A351C8">
            <w:pPr>
              <w:jc w:val="right"/>
              <w:rPr>
                <w:rFonts w:ascii="Browallia New" w:hAnsi="Browallia New" w:cs="Browallia New"/>
                <w:sz w:val="20"/>
                <w:szCs w:val="20"/>
              </w:rPr>
            </w:pPr>
          </w:p>
        </w:tc>
        <w:tc>
          <w:tcPr>
            <w:tcW w:w="993" w:type="dxa"/>
          </w:tcPr>
          <w:p w14:paraId="20FAB4E9" w14:textId="77777777" w:rsidR="00A351C8" w:rsidRPr="006C1434" w:rsidRDefault="00A351C8" w:rsidP="00A351C8">
            <w:pPr>
              <w:jc w:val="right"/>
              <w:rPr>
                <w:rFonts w:ascii="Browallia New" w:hAnsi="Browallia New" w:cs="Browallia New"/>
                <w:sz w:val="20"/>
                <w:szCs w:val="20"/>
              </w:rPr>
            </w:pPr>
          </w:p>
        </w:tc>
        <w:tc>
          <w:tcPr>
            <w:tcW w:w="992" w:type="dxa"/>
          </w:tcPr>
          <w:p w14:paraId="4CFB0065" w14:textId="77777777" w:rsidR="00A351C8" w:rsidRPr="006C1434" w:rsidRDefault="00A351C8" w:rsidP="00A351C8">
            <w:pPr>
              <w:jc w:val="right"/>
              <w:rPr>
                <w:rFonts w:ascii="Browallia New" w:hAnsi="Browallia New" w:cs="Browallia New"/>
                <w:sz w:val="20"/>
                <w:szCs w:val="20"/>
              </w:rPr>
            </w:pPr>
          </w:p>
        </w:tc>
        <w:tc>
          <w:tcPr>
            <w:tcW w:w="992" w:type="dxa"/>
          </w:tcPr>
          <w:p w14:paraId="544B13E8" w14:textId="77777777" w:rsidR="00A351C8" w:rsidRPr="006C1434" w:rsidRDefault="00A351C8" w:rsidP="00A351C8">
            <w:pPr>
              <w:jc w:val="right"/>
              <w:rPr>
                <w:rFonts w:ascii="Browallia New" w:hAnsi="Browallia New" w:cs="Browallia New"/>
                <w:sz w:val="20"/>
                <w:szCs w:val="20"/>
              </w:rPr>
            </w:pPr>
          </w:p>
        </w:tc>
        <w:tc>
          <w:tcPr>
            <w:tcW w:w="990" w:type="dxa"/>
          </w:tcPr>
          <w:p w14:paraId="5F4796BA" w14:textId="77777777" w:rsidR="00A351C8" w:rsidRPr="006C1434" w:rsidRDefault="00A351C8" w:rsidP="00A351C8">
            <w:pPr>
              <w:jc w:val="right"/>
              <w:rPr>
                <w:rFonts w:ascii="Browallia New" w:hAnsi="Browallia New" w:cs="Browallia New"/>
                <w:sz w:val="20"/>
                <w:szCs w:val="20"/>
              </w:rPr>
            </w:pPr>
          </w:p>
        </w:tc>
        <w:tc>
          <w:tcPr>
            <w:tcW w:w="1049" w:type="dxa"/>
            <w:vAlign w:val="center"/>
          </w:tcPr>
          <w:p w14:paraId="586E498A" w14:textId="7131259F" w:rsidR="00A351C8" w:rsidRPr="006C1434" w:rsidRDefault="00DD0EFC" w:rsidP="00A351C8">
            <w:pPr>
              <w:jc w:val="right"/>
              <w:rPr>
                <w:rFonts w:ascii="Browallia New" w:eastAsia="MS Mincho" w:hAnsi="Browallia New" w:cs="Browallia New"/>
                <w:sz w:val="20"/>
                <w:szCs w:val="20"/>
              </w:rPr>
            </w:pPr>
            <w:r w:rsidRPr="00DD0EFC">
              <w:rPr>
                <w:rFonts w:ascii="Browallia New" w:eastAsia="MS Mincho" w:hAnsi="Browallia New" w:cs="Browallia New"/>
                <w:sz w:val="20"/>
                <w:szCs w:val="20"/>
              </w:rPr>
              <w:t>(111,</w:t>
            </w:r>
            <w:r w:rsidR="0033578A">
              <w:rPr>
                <w:rFonts w:ascii="Browallia New" w:eastAsia="MS Mincho" w:hAnsi="Browallia New" w:cs="Browallia New"/>
                <w:sz w:val="20"/>
                <w:szCs w:val="20"/>
              </w:rPr>
              <w:t>950</w:t>
            </w:r>
            <w:r w:rsidRPr="00DD0EFC">
              <w:rPr>
                <w:rFonts w:ascii="Browallia New" w:eastAsia="MS Mincho" w:hAnsi="Browallia New" w:cs="Browallia New"/>
                <w:sz w:val="20"/>
                <w:szCs w:val="20"/>
              </w:rPr>
              <w:t>)</w:t>
            </w:r>
          </w:p>
        </w:tc>
        <w:tc>
          <w:tcPr>
            <w:tcW w:w="938" w:type="dxa"/>
          </w:tcPr>
          <w:p w14:paraId="1A082986" w14:textId="6CA07529" w:rsidR="00A351C8" w:rsidRPr="006C1434" w:rsidRDefault="00A351C8" w:rsidP="00A351C8">
            <w:pPr>
              <w:jc w:val="right"/>
              <w:rPr>
                <w:rFonts w:ascii="Browallia New" w:hAnsi="Browallia New" w:cs="Browallia New"/>
                <w:sz w:val="20"/>
                <w:szCs w:val="20"/>
              </w:rPr>
            </w:pPr>
            <w:r w:rsidRPr="006C1434">
              <w:rPr>
                <w:rFonts w:ascii="Browallia New" w:hAnsi="Browallia New" w:cs="Browallia New"/>
                <w:sz w:val="20"/>
                <w:szCs w:val="20"/>
              </w:rPr>
              <w:t>(169,242)</w:t>
            </w:r>
          </w:p>
        </w:tc>
      </w:tr>
      <w:tr w:rsidR="00A351C8" w:rsidRPr="006C1434" w14:paraId="0A8ACD05" w14:textId="62BB977C" w:rsidTr="00A351C8">
        <w:trPr>
          <w:trHeight w:val="20"/>
        </w:trPr>
        <w:tc>
          <w:tcPr>
            <w:tcW w:w="4111" w:type="dxa"/>
            <w:gridSpan w:val="2"/>
            <w:vAlign w:val="center"/>
          </w:tcPr>
          <w:p w14:paraId="614D29B8" w14:textId="77777777" w:rsidR="00A351C8" w:rsidRPr="006C1434" w:rsidRDefault="00A351C8" w:rsidP="00A351C8">
            <w:pPr>
              <w:rPr>
                <w:rFonts w:ascii="Browallia New" w:hAnsi="Browallia New" w:cs="Browallia New"/>
                <w:sz w:val="20"/>
                <w:szCs w:val="20"/>
              </w:rPr>
            </w:pPr>
            <w:r w:rsidRPr="006C1434">
              <w:rPr>
                <w:rFonts w:ascii="Browallia New" w:eastAsia="MS Mincho" w:hAnsi="Browallia New" w:cs="Browallia New"/>
                <w:sz w:val="20"/>
                <w:szCs w:val="20"/>
                <w:cs/>
              </w:rPr>
              <w:t>ขาดทุนจากการวัดมูลค่าสินทรัพย์ดิจิทัล</w:t>
            </w:r>
          </w:p>
        </w:tc>
        <w:tc>
          <w:tcPr>
            <w:tcW w:w="992" w:type="dxa"/>
          </w:tcPr>
          <w:p w14:paraId="684661B7" w14:textId="77777777" w:rsidR="00A351C8" w:rsidRPr="006C1434" w:rsidRDefault="00A351C8" w:rsidP="00A351C8">
            <w:pPr>
              <w:jc w:val="right"/>
              <w:rPr>
                <w:rFonts w:ascii="Browallia New" w:hAnsi="Browallia New" w:cs="Browallia New"/>
                <w:sz w:val="20"/>
                <w:szCs w:val="20"/>
              </w:rPr>
            </w:pPr>
          </w:p>
        </w:tc>
        <w:tc>
          <w:tcPr>
            <w:tcW w:w="851" w:type="dxa"/>
          </w:tcPr>
          <w:p w14:paraId="6F1F9C91" w14:textId="77777777" w:rsidR="00A351C8" w:rsidRPr="006C1434" w:rsidRDefault="00A351C8" w:rsidP="00A351C8">
            <w:pPr>
              <w:jc w:val="right"/>
              <w:rPr>
                <w:rFonts w:ascii="Browallia New" w:hAnsi="Browallia New" w:cs="Browallia New"/>
                <w:sz w:val="20"/>
                <w:szCs w:val="20"/>
              </w:rPr>
            </w:pPr>
          </w:p>
        </w:tc>
        <w:tc>
          <w:tcPr>
            <w:tcW w:w="850" w:type="dxa"/>
          </w:tcPr>
          <w:p w14:paraId="2AC666E1" w14:textId="77777777" w:rsidR="00A351C8" w:rsidRPr="006C1434" w:rsidRDefault="00A351C8" w:rsidP="00A351C8">
            <w:pPr>
              <w:jc w:val="right"/>
              <w:rPr>
                <w:rFonts w:ascii="Browallia New" w:hAnsi="Browallia New" w:cs="Browallia New"/>
                <w:sz w:val="20"/>
                <w:szCs w:val="20"/>
              </w:rPr>
            </w:pPr>
          </w:p>
        </w:tc>
        <w:tc>
          <w:tcPr>
            <w:tcW w:w="851" w:type="dxa"/>
          </w:tcPr>
          <w:p w14:paraId="1865977D" w14:textId="77777777" w:rsidR="00A351C8" w:rsidRPr="006C1434" w:rsidRDefault="00A351C8" w:rsidP="00A351C8">
            <w:pPr>
              <w:jc w:val="right"/>
              <w:rPr>
                <w:rFonts w:ascii="Browallia New" w:hAnsi="Browallia New" w:cs="Browallia New"/>
                <w:sz w:val="20"/>
                <w:szCs w:val="20"/>
              </w:rPr>
            </w:pPr>
          </w:p>
        </w:tc>
        <w:tc>
          <w:tcPr>
            <w:tcW w:w="2835" w:type="dxa"/>
            <w:gridSpan w:val="3"/>
          </w:tcPr>
          <w:p w14:paraId="0C715068" w14:textId="77777777" w:rsidR="00A351C8" w:rsidRPr="006C1434" w:rsidRDefault="00A351C8" w:rsidP="00A351C8">
            <w:pPr>
              <w:jc w:val="right"/>
              <w:rPr>
                <w:rFonts w:ascii="Browallia New" w:hAnsi="Browallia New" w:cs="Browallia New"/>
                <w:sz w:val="20"/>
                <w:szCs w:val="20"/>
              </w:rPr>
            </w:pPr>
          </w:p>
        </w:tc>
        <w:tc>
          <w:tcPr>
            <w:tcW w:w="992" w:type="dxa"/>
          </w:tcPr>
          <w:p w14:paraId="72266FE2" w14:textId="77777777" w:rsidR="00A351C8" w:rsidRPr="006C1434" w:rsidRDefault="00A351C8" w:rsidP="00A351C8">
            <w:pPr>
              <w:jc w:val="right"/>
              <w:rPr>
                <w:rFonts w:ascii="Browallia New" w:hAnsi="Browallia New" w:cs="Browallia New"/>
                <w:sz w:val="20"/>
                <w:szCs w:val="20"/>
              </w:rPr>
            </w:pPr>
          </w:p>
        </w:tc>
        <w:tc>
          <w:tcPr>
            <w:tcW w:w="990" w:type="dxa"/>
          </w:tcPr>
          <w:p w14:paraId="479F2398" w14:textId="77777777" w:rsidR="00A351C8" w:rsidRPr="006C1434" w:rsidRDefault="00A351C8" w:rsidP="00A351C8">
            <w:pPr>
              <w:jc w:val="right"/>
              <w:rPr>
                <w:rFonts w:ascii="Browallia New" w:eastAsia="MS Mincho" w:hAnsi="Browallia New" w:cs="Browallia New"/>
                <w:sz w:val="20"/>
                <w:szCs w:val="20"/>
              </w:rPr>
            </w:pPr>
          </w:p>
        </w:tc>
        <w:tc>
          <w:tcPr>
            <w:tcW w:w="1049" w:type="dxa"/>
          </w:tcPr>
          <w:p w14:paraId="3F2546AD" w14:textId="056776DE" w:rsidR="00A351C8" w:rsidRPr="006C1434" w:rsidRDefault="00DD0EFC" w:rsidP="00A351C8">
            <w:pPr>
              <w:jc w:val="right"/>
              <w:rPr>
                <w:rFonts w:ascii="Browallia New" w:eastAsia="MS Mincho" w:hAnsi="Browallia New" w:cs="Browallia New"/>
                <w:sz w:val="20"/>
                <w:szCs w:val="20"/>
              </w:rPr>
            </w:pPr>
            <w:r w:rsidRPr="00DD0EFC">
              <w:rPr>
                <w:rFonts w:ascii="Browallia New" w:eastAsia="MS Mincho" w:hAnsi="Browallia New" w:cs="Browallia New"/>
                <w:sz w:val="20"/>
                <w:szCs w:val="20"/>
              </w:rPr>
              <w:t>(62,970)</w:t>
            </w:r>
          </w:p>
        </w:tc>
        <w:tc>
          <w:tcPr>
            <w:tcW w:w="938" w:type="dxa"/>
          </w:tcPr>
          <w:p w14:paraId="14152721" w14:textId="59974788" w:rsidR="00A351C8" w:rsidRPr="006C1434" w:rsidRDefault="00D1595D" w:rsidP="00A351C8">
            <w:pPr>
              <w:jc w:val="right"/>
              <w:rPr>
                <w:rFonts w:ascii="Browallia New" w:hAnsi="Browallia New" w:cs="Browallia New"/>
                <w:sz w:val="20"/>
                <w:szCs w:val="20"/>
              </w:rPr>
            </w:pPr>
            <w:r>
              <w:rPr>
                <w:rFonts w:ascii="Browallia New" w:hAnsi="Browallia New" w:cs="Browallia New"/>
                <w:sz w:val="20"/>
                <w:szCs w:val="20"/>
              </w:rPr>
              <w:t>-</w:t>
            </w:r>
          </w:p>
        </w:tc>
      </w:tr>
      <w:tr w:rsidR="00A351C8" w:rsidRPr="006C1434" w14:paraId="4033803D" w14:textId="2B281F65" w:rsidTr="00A351C8">
        <w:trPr>
          <w:trHeight w:val="20"/>
        </w:trPr>
        <w:tc>
          <w:tcPr>
            <w:tcW w:w="4111" w:type="dxa"/>
            <w:gridSpan w:val="2"/>
            <w:vAlign w:val="center"/>
          </w:tcPr>
          <w:p w14:paraId="09E7FCDB" w14:textId="65D7367B" w:rsidR="00A351C8" w:rsidRPr="006C1434" w:rsidRDefault="00600DEB" w:rsidP="00A351C8">
            <w:pPr>
              <w:rPr>
                <w:rFonts w:ascii="Browallia New" w:eastAsia="MS Mincho" w:hAnsi="Browallia New" w:cs="Browallia New"/>
                <w:sz w:val="20"/>
                <w:szCs w:val="20"/>
                <w:cs/>
              </w:rPr>
            </w:pPr>
            <w:r>
              <w:rPr>
                <w:rFonts w:ascii="Browallia New" w:eastAsia="MS Mincho" w:hAnsi="Browallia New" w:cs="Browallia New" w:hint="cs"/>
                <w:sz w:val="20"/>
                <w:szCs w:val="20"/>
                <w:cs/>
              </w:rPr>
              <w:t xml:space="preserve">กลับรายการ </w:t>
            </w:r>
            <w:r>
              <w:rPr>
                <w:rFonts w:ascii="Browallia New" w:eastAsia="MS Mincho" w:hAnsi="Browallia New" w:cs="Browallia New"/>
                <w:sz w:val="20"/>
                <w:szCs w:val="20"/>
              </w:rPr>
              <w:t>(</w:t>
            </w:r>
            <w:r w:rsidR="00A351C8" w:rsidRPr="006C1434">
              <w:rPr>
                <w:rFonts w:ascii="Browallia New" w:eastAsia="MS Mincho" w:hAnsi="Browallia New" w:cs="Browallia New"/>
                <w:sz w:val="20"/>
                <w:szCs w:val="20"/>
                <w:cs/>
              </w:rPr>
              <w:t>ขาดทุน</w:t>
            </w:r>
            <w:r>
              <w:rPr>
                <w:rFonts w:ascii="Browallia New" w:eastAsia="MS Mincho" w:hAnsi="Browallia New" w:cs="Browallia New"/>
                <w:sz w:val="20"/>
                <w:szCs w:val="20"/>
              </w:rPr>
              <w:t xml:space="preserve">) </w:t>
            </w:r>
            <w:r w:rsidR="00A351C8" w:rsidRPr="006C1434">
              <w:rPr>
                <w:rFonts w:ascii="Browallia New" w:eastAsia="MS Mincho" w:hAnsi="Browallia New" w:cs="Browallia New"/>
                <w:sz w:val="20"/>
                <w:szCs w:val="20"/>
                <w:cs/>
              </w:rPr>
              <w:t>จากการด้อยค่าของสินทรัพย์</w:t>
            </w:r>
          </w:p>
        </w:tc>
        <w:tc>
          <w:tcPr>
            <w:tcW w:w="992" w:type="dxa"/>
          </w:tcPr>
          <w:p w14:paraId="23DC0E57" w14:textId="77777777" w:rsidR="00A351C8" w:rsidRPr="006C1434" w:rsidRDefault="00A351C8" w:rsidP="00A351C8">
            <w:pPr>
              <w:jc w:val="right"/>
              <w:rPr>
                <w:rFonts w:ascii="Browallia New" w:hAnsi="Browallia New" w:cs="Browallia New"/>
                <w:sz w:val="20"/>
                <w:szCs w:val="20"/>
              </w:rPr>
            </w:pPr>
          </w:p>
        </w:tc>
        <w:tc>
          <w:tcPr>
            <w:tcW w:w="851" w:type="dxa"/>
          </w:tcPr>
          <w:p w14:paraId="4C1EDC99" w14:textId="77777777" w:rsidR="00A351C8" w:rsidRPr="006C1434" w:rsidRDefault="00A351C8" w:rsidP="00A351C8">
            <w:pPr>
              <w:jc w:val="right"/>
              <w:rPr>
                <w:rFonts w:ascii="Browallia New" w:hAnsi="Browallia New" w:cs="Browallia New"/>
                <w:sz w:val="20"/>
                <w:szCs w:val="20"/>
              </w:rPr>
            </w:pPr>
          </w:p>
        </w:tc>
        <w:tc>
          <w:tcPr>
            <w:tcW w:w="850" w:type="dxa"/>
          </w:tcPr>
          <w:p w14:paraId="5701ADE0" w14:textId="77777777" w:rsidR="00A351C8" w:rsidRPr="006C1434" w:rsidRDefault="00A351C8" w:rsidP="00A351C8">
            <w:pPr>
              <w:jc w:val="right"/>
              <w:rPr>
                <w:rFonts w:ascii="Browallia New" w:hAnsi="Browallia New" w:cs="Browallia New"/>
                <w:sz w:val="20"/>
                <w:szCs w:val="20"/>
              </w:rPr>
            </w:pPr>
          </w:p>
        </w:tc>
        <w:tc>
          <w:tcPr>
            <w:tcW w:w="1701" w:type="dxa"/>
            <w:gridSpan w:val="2"/>
          </w:tcPr>
          <w:p w14:paraId="76785179" w14:textId="77777777" w:rsidR="00A351C8" w:rsidRPr="006C1434" w:rsidRDefault="00A351C8" w:rsidP="00A351C8">
            <w:pPr>
              <w:jc w:val="right"/>
              <w:rPr>
                <w:rFonts w:ascii="Browallia New" w:hAnsi="Browallia New" w:cs="Browallia New"/>
                <w:sz w:val="20"/>
                <w:szCs w:val="20"/>
              </w:rPr>
            </w:pPr>
          </w:p>
        </w:tc>
        <w:tc>
          <w:tcPr>
            <w:tcW w:w="993" w:type="dxa"/>
          </w:tcPr>
          <w:p w14:paraId="00DA8CC4" w14:textId="77777777" w:rsidR="00A351C8" w:rsidRPr="006C1434" w:rsidRDefault="00A351C8" w:rsidP="00A351C8">
            <w:pPr>
              <w:jc w:val="right"/>
              <w:rPr>
                <w:rFonts w:ascii="Browallia New" w:hAnsi="Browallia New" w:cs="Browallia New"/>
                <w:sz w:val="20"/>
                <w:szCs w:val="20"/>
              </w:rPr>
            </w:pPr>
          </w:p>
        </w:tc>
        <w:tc>
          <w:tcPr>
            <w:tcW w:w="992" w:type="dxa"/>
          </w:tcPr>
          <w:p w14:paraId="5B56EDC7" w14:textId="77777777" w:rsidR="00A351C8" w:rsidRPr="006C1434" w:rsidRDefault="00A351C8" w:rsidP="00A351C8">
            <w:pPr>
              <w:jc w:val="right"/>
              <w:rPr>
                <w:rFonts w:ascii="Browallia New" w:hAnsi="Browallia New" w:cs="Browallia New"/>
                <w:sz w:val="20"/>
                <w:szCs w:val="20"/>
              </w:rPr>
            </w:pPr>
          </w:p>
        </w:tc>
        <w:tc>
          <w:tcPr>
            <w:tcW w:w="992" w:type="dxa"/>
          </w:tcPr>
          <w:p w14:paraId="30ECDC70" w14:textId="77777777" w:rsidR="00A351C8" w:rsidRPr="006C1434" w:rsidRDefault="00A351C8" w:rsidP="00A351C8">
            <w:pPr>
              <w:jc w:val="right"/>
              <w:rPr>
                <w:rFonts w:ascii="Browallia New" w:hAnsi="Browallia New" w:cs="Browallia New"/>
                <w:sz w:val="20"/>
                <w:szCs w:val="20"/>
              </w:rPr>
            </w:pPr>
          </w:p>
        </w:tc>
        <w:tc>
          <w:tcPr>
            <w:tcW w:w="990" w:type="dxa"/>
          </w:tcPr>
          <w:p w14:paraId="09D17E45" w14:textId="77777777" w:rsidR="00A351C8" w:rsidRPr="006C1434" w:rsidRDefault="00A351C8" w:rsidP="00A351C8">
            <w:pPr>
              <w:jc w:val="right"/>
              <w:rPr>
                <w:rFonts w:ascii="Browallia New" w:eastAsia="MS Mincho" w:hAnsi="Browallia New" w:cs="Browallia New"/>
                <w:sz w:val="20"/>
                <w:szCs w:val="20"/>
              </w:rPr>
            </w:pPr>
          </w:p>
        </w:tc>
        <w:tc>
          <w:tcPr>
            <w:tcW w:w="1049" w:type="dxa"/>
          </w:tcPr>
          <w:p w14:paraId="44E5DEC7" w14:textId="6366C680" w:rsidR="00A351C8" w:rsidRPr="006C1434" w:rsidRDefault="0033578A" w:rsidP="00A351C8">
            <w:pPr>
              <w:jc w:val="right"/>
              <w:rPr>
                <w:rFonts w:ascii="Browallia New" w:eastAsia="MS Mincho" w:hAnsi="Browallia New" w:cs="Browallia New"/>
                <w:sz w:val="20"/>
                <w:szCs w:val="20"/>
              </w:rPr>
            </w:pPr>
            <w:r>
              <w:rPr>
                <w:rFonts w:ascii="Browallia New" w:eastAsia="MS Mincho" w:hAnsi="Browallia New" w:cs="Browallia New"/>
                <w:sz w:val="20"/>
                <w:szCs w:val="20"/>
              </w:rPr>
              <w:t>1,361</w:t>
            </w:r>
          </w:p>
        </w:tc>
        <w:tc>
          <w:tcPr>
            <w:tcW w:w="938" w:type="dxa"/>
          </w:tcPr>
          <w:p w14:paraId="41A05D99" w14:textId="64859F1F" w:rsidR="00A351C8" w:rsidRPr="006C1434" w:rsidRDefault="004D6E58" w:rsidP="00A351C8">
            <w:pPr>
              <w:jc w:val="right"/>
              <w:rPr>
                <w:rFonts w:ascii="Browallia New" w:hAnsi="Browallia New" w:cs="Browallia New"/>
                <w:sz w:val="20"/>
                <w:szCs w:val="20"/>
              </w:rPr>
            </w:pPr>
            <w:r w:rsidRPr="004D6E58">
              <w:rPr>
                <w:rFonts w:ascii="Browallia New" w:hAnsi="Browallia New" w:cs="Browallia New"/>
                <w:sz w:val="20"/>
                <w:szCs w:val="20"/>
              </w:rPr>
              <w:t>(20,988)</w:t>
            </w:r>
          </w:p>
        </w:tc>
      </w:tr>
      <w:tr w:rsidR="00A351C8" w:rsidRPr="006C1434" w14:paraId="0D64238E" w14:textId="77777777" w:rsidTr="00A351C8">
        <w:trPr>
          <w:trHeight w:val="20"/>
        </w:trPr>
        <w:tc>
          <w:tcPr>
            <w:tcW w:w="3119" w:type="dxa"/>
            <w:vAlign w:val="center"/>
          </w:tcPr>
          <w:p w14:paraId="73ECD858" w14:textId="77777777" w:rsidR="00A351C8" w:rsidRPr="006C1434" w:rsidRDefault="00A351C8" w:rsidP="00A351C8">
            <w:pPr>
              <w:rPr>
                <w:rFonts w:ascii="Browallia New" w:eastAsia="MS Mincho" w:hAnsi="Browallia New" w:cs="Browallia New"/>
                <w:sz w:val="20"/>
                <w:szCs w:val="20"/>
                <w:cs/>
              </w:rPr>
            </w:pPr>
            <w:r w:rsidRPr="006C1434">
              <w:rPr>
                <w:rFonts w:ascii="Browallia New" w:hAnsi="Browallia New" w:cs="Browallia New"/>
                <w:sz w:val="20"/>
                <w:szCs w:val="20"/>
                <w:cs/>
              </w:rPr>
              <w:t>ต้นทุนทางการเงิน</w:t>
            </w:r>
          </w:p>
        </w:tc>
        <w:tc>
          <w:tcPr>
            <w:tcW w:w="992" w:type="dxa"/>
          </w:tcPr>
          <w:p w14:paraId="6034AC84" w14:textId="77777777" w:rsidR="00A351C8" w:rsidRPr="006C1434" w:rsidRDefault="00A351C8" w:rsidP="00A351C8">
            <w:pPr>
              <w:jc w:val="right"/>
              <w:rPr>
                <w:rFonts w:ascii="Browallia New" w:hAnsi="Browallia New" w:cs="Browallia New"/>
                <w:sz w:val="20"/>
                <w:szCs w:val="20"/>
              </w:rPr>
            </w:pPr>
          </w:p>
        </w:tc>
        <w:tc>
          <w:tcPr>
            <w:tcW w:w="992" w:type="dxa"/>
          </w:tcPr>
          <w:p w14:paraId="5FCB2A3B" w14:textId="77777777" w:rsidR="00A351C8" w:rsidRPr="006C1434" w:rsidRDefault="00A351C8" w:rsidP="00A351C8">
            <w:pPr>
              <w:jc w:val="right"/>
              <w:rPr>
                <w:rFonts w:ascii="Browallia New" w:hAnsi="Browallia New" w:cs="Browallia New"/>
                <w:sz w:val="20"/>
                <w:szCs w:val="20"/>
              </w:rPr>
            </w:pPr>
          </w:p>
        </w:tc>
        <w:tc>
          <w:tcPr>
            <w:tcW w:w="851" w:type="dxa"/>
          </w:tcPr>
          <w:p w14:paraId="101FF0F4" w14:textId="77777777" w:rsidR="00A351C8" w:rsidRPr="006C1434" w:rsidRDefault="00A351C8" w:rsidP="00A351C8">
            <w:pPr>
              <w:jc w:val="right"/>
              <w:rPr>
                <w:rFonts w:ascii="Browallia New" w:hAnsi="Browallia New" w:cs="Browallia New"/>
                <w:sz w:val="20"/>
                <w:szCs w:val="20"/>
              </w:rPr>
            </w:pPr>
          </w:p>
        </w:tc>
        <w:tc>
          <w:tcPr>
            <w:tcW w:w="850" w:type="dxa"/>
          </w:tcPr>
          <w:p w14:paraId="346B7A1D" w14:textId="77777777" w:rsidR="00A351C8" w:rsidRPr="006C1434" w:rsidRDefault="00A351C8" w:rsidP="00A351C8">
            <w:pPr>
              <w:jc w:val="right"/>
              <w:rPr>
                <w:rFonts w:ascii="Browallia New" w:hAnsi="Browallia New" w:cs="Browallia New"/>
                <w:sz w:val="20"/>
                <w:szCs w:val="20"/>
              </w:rPr>
            </w:pPr>
          </w:p>
        </w:tc>
        <w:tc>
          <w:tcPr>
            <w:tcW w:w="851" w:type="dxa"/>
          </w:tcPr>
          <w:p w14:paraId="1A386A3A" w14:textId="77777777" w:rsidR="00A351C8" w:rsidRPr="006C1434" w:rsidRDefault="00A351C8" w:rsidP="00A351C8">
            <w:pPr>
              <w:jc w:val="right"/>
              <w:rPr>
                <w:rFonts w:ascii="Browallia New" w:hAnsi="Browallia New" w:cs="Browallia New"/>
                <w:sz w:val="20"/>
                <w:szCs w:val="20"/>
              </w:rPr>
            </w:pPr>
          </w:p>
        </w:tc>
        <w:tc>
          <w:tcPr>
            <w:tcW w:w="850" w:type="dxa"/>
          </w:tcPr>
          <w:p w14:paraId="014FF5B0" w14:textId="77777777" w:rsidR="00A351C8" w:rsidRPr="006C1434" w:rsidRDefault="00A351C8" w:rsidP="00A351C8">
            <w:pPr>
              <w:jc w:val="right"/>
              <w:rPr>
                <w:rFonts w:ascii="Browallia New" w:hAnsi="Browallia New" w:cs="Browallia New"/>
                <w:sz w:val="20"/>
                <w:szCs w:val="20"/>
              </w:rPr>
            </w:pPr>
          </w:p>
        </w:tc>
        <w:tc>
          <w:tcPr>
            <w:tcW w:w="993" w:type="dxa"/>
          </w:tcPr>
          <w:p w14:paraId="73910068" w14:textId="77777777" w:rsidR="00A351C8" w:rsidRPr="006C1434" w:rsidRDefault="00A351C8" w:rsidP="00A351C8">
            <w:pPr>
              <w:jc w:val="right"/>
              <w:rPr>
                <w:rFonts w:ascii="Browallia New" w:hAnsi="Browallia New" w:cs="Browallia New"/>
                <w:sz w:val="20"/>
                <w:szCs w:val="20"/>
              </w:rPr>
            </w:pPr>
          </w:p>
        </w:tc>
        <w:tc>
          <w:tcPr>
            <w:tcW w:w="992" w:type="dxa"/>
          </w:tcPr>
          <w:p w14:paraId="1CC97AB7" w14:textId="77777777" w:rsidR="00A351C8" w:rsidRPr="006C1434" w:rsidRDefault="00A351C8" w:rsidP="00A351C8">
            <w:pPr>
              <w:jc w:val="right"/>
              <w:rPr>
                <w:rFonts w:ascii="Browallia New" w:hAnsi="Browallia New" w:cs="Browallia New"/>
                <w:sz w:val="20"/>
                <w:szCs w:val="20"/>
              </w:rPr>
            </w:pPr>
          </w:p>
        </w:tc>
        <w:tc>
          <w:tcPr>
            <w:tcW w:w="992" w:type="dxa"/>
          </w:tcPr>
          <w:p w14:paraId="787570E7" w14:textId="77777777" w:rsidR="00A351C8" w:rsidRPr="006C1434" w:rsidRDefault="00A351C8" w:rsidP="00A351C8">
            <w:pPr>
              <w:jc w:val="right"/>
              <w:rPr>
                <w:rFonts w:ascii="Browallia New" w:hAnsi="Browallia New" w:cs="Browallia New"/>
                <w:sz w:val="20"/>
                <w:szCs w:val="20"/>
              </w:rPr>
            </w:pPr>
          </w:p>
        </w:tc>
        <w:tc>
          <w:tcPr>
            <w:tcW w:w="990" w:type="dxa"/>
          </w:tcPr>
          <w:p w14:paraId="4C79577C" w14:textId="77777777" w:rsidR="00A351C8" w:rsidRPr="006C1434" w:rsidRDefault="00A351C8" w:rsidP="00A351C8">
            <w:pPr>
              <w:jc w:val="right"/>
              <w:rPr>
                <w:rFonts w:ascii="Browallia New" w:hAnsi="Browallia New" w:cs="Browallia New"/>
                <w:sz w:val="20"/>
                <w:szCs w:val="20"/>
              </w:rPr>
            </w:pPr>
          </w:p>
        </w:tc>
        <w:tc>
          <w:tcPr>
            <w:tcW w:w="1049" w:type="dxa"/>
            <w:vAlign w:val="center"/>
          </w:tcPr>
          <w:p w14:paraId="661E1CC4" w14:textId="2D208384" w:rsidR="00A351C8" w:rsidRPr="006C1434" w:rsidRDefault="006B18C1" w:rsidP="00A351C8">
            <w:pPr>
              <w:pBdr>
                <w:bottom w:val="single" w:sz="4" w:space="1" w:color="auto"/>
              </w:pBdr>
              <w:jc w:val="right"/>
              <w:rPr>
                <w:rFonts w:ascii="Browallia New" w:eastAsia="MS Mincho" w:hAnsi="Browallia New" w:cs="Browallia New"/>
                <w:sz w:val="20"/>
                <w:szCs w:val="20"/>
              </w:rPr>
            </w:pPr>
            <w:r w:rsidRPr="006B18C1">
              <w:rPr>
                <w:rFonts w:ascii="Browallia New" w:eastAsia="MS Mincho" w:hAnsi="Browallia New" w:cs="Browallia New"/>
                <w:sz w:val="20"/>
                <w:szCs w:val="20"/>
              </w:rPr>
              <w:t>(24,929)</w:t>
            </w:r>
          </w:p>
        </w:tc>
        <w:tc>
          <w:tcPr>
            <w:tcW w:w="938" w:type="dxa"/>
          </w:tcPr>
          <w:p w14:paraId="2C427A8C" w14:textId="7E0D84F8" w:rsidR="00A351C8" w:rsidRPr="006C1434" w:rsidRDefault="00DF1CD6" w:rsidP="00A351C8">
            <w:pPr>
              <w:pBdr>
                <w:bottom w:val="single" w:sz="4" w:space="1" w:color="auto"/>
              </w:pBdr>
              <w:jc w:val="right"/>
              <w:rPr>
                <w:rFonts w:ascii="Browallia New" w:hAnsi="Browallia New" w:cs="Browallia New"/>
                <w:sz w:val="20"/>
                <w:szCs w:val="20"/>
              </w:rPr>
            </w:pPr>
            <w:r w:rsidRPr="00DF1CD6">
              <w:rPr>
                <w:rFonts w:ascii="Browallia New" w:hAnsi="Browallia New" w:cs="Browallia New"/>
                <w:sz w:val="20"/>
                <w:szCs w:val="20"/>
              </w:rPr>
              <w:t>(21,373)</w:t>
            </w:r>
          </w:p>
        </w:tc>
      </w:tr>
      <w:tr w:rsidR="00A351C8" w:rsidRPr="006C1434" w14:paraId="1984ACE6" w14:textId="4DF57FDD" w:rsidTr="00A351C8">
        <w:trPr>
          <w:trHeight w:val="20"/>
        </w:trPr>
        <w:tc>
          <w:tcPr>
            <w:tcW w:w="4111" w:type="dxa"/>
            <w:gridSpan w:val="2"/>
            <w:vAlign w:val="center"/>
          </w:tcPr>
          <w:p w14:paraId="55B4B821" w14:textId="5E3BB486" w:rsidR="00A351C8" w:rsidRPr="006C1434" w:rsidRDefault="00E64E1C" w:rsidP="00A351C8">
            <w:pPr>
              <w:rPr>
                <w:rFonts w:ascii="Browallia New" w:hAnsi="Browallia New" w:cs="Browallia New"/>
                <w:sz w:val="20"/>
                <w:szCs w:val="20"/>
              </w:rPr>
            </w:pPr>
            <w:r w:rsidRPr="00E64E1C">
              <w:rPr>
                <w:rFonts w:ascii="Browallia New" w:hAnsi="Browallia New" w:cs="Browallia New"/>
                <w:b/>
                <w:bCs/>
                <w:sz w:val="20"/>
                <w:szCs w:val="20"/>
                <w:cs/>
              </w:rPr>
              <w:t>กำไร (</w:t>
            </w:r>
            <w:r w:rsidR="00A351C8" w:rsidRPr="006C1434">
              <w:rPr>
                <w:rFonts w:ascii="Browallia New" w:hAnsi="Browallia New" w:cs="Browallia New"/>
                <w:b/>
                <w:bCs/>
                <w:sz w:val="20"/>
                <w:szCs w:val="20"/>
                <w:cs/>
              </w:rPr>
              <w:t>ขาดทุน</w:t>
            </w:r>
            <w:r w:rsidRPr="00E64E1C">
              <w:rPr>
                <w:rFonts w:ascii="Browallia New" w:hAnsi="Browallia New" w:cs="Browallia New"/>
                <w:b/>
                <w:bCs/>
                <w:sz w:val="20"/>
                <w:szCs w:val="20"/>
                <w:cs/>
              </w:rPr>
              <w:t xml:space="preserve">) </w:t>
            </w:r>
            <w:r w:rsidR="00A351C8" w:rsidRPr="006C1434">
              <w:rPr>
                <w:rFonts w:ascii="Browallia New" w:hAnsi="Browallia New" w:cs="Browallia New"/>
                <w:b/>
                <w:bCs/>
                <w:sz w:val="20"/>
                <w:szCs w:val="20"/>
                <w:cs/>
              </w:rPr>
              <w:t>ก่อนค่าใช้จ่ายภาษีเงินได้</w:t>
            </w:r>
          </w:p>
        </w:tc>
        <w:tc>
          <w:tcPr>
            <w:tcW w:w="992" w:type="dxa"/>
          </w:tcPr>
          <w:p w14:paraId="1108B703" w14:textId="77777777" w:rsidR="00A351C8" w:rsidRPr="006C1434" w:rsidRDefault="00A351C8" w:rsidP="00A351C8">
            <w:pPr>
              <w:jc w:val="right"/>
              <w:rPr>
                <w:rFonts w:ascii="Browallia New" w:hAnsi="Browallia New" w:cs="Browallia New"/>
                <w:sz w:val="20"/>
                <w:szCs w:val="20"/>
              </w:rPr>
            </w:pPr>
          </w:p>
        </w:tc>
        <w:tc>
          <w:tcPr>
            <w:tcW w:w="851" w:type="dxa"/>
          </w:tcPr>
          <w:p w14:paraId="1661AC95" w14:textId="77777777" w:rsidR="00A351C8" w:rsidRPr="006C1434" w:rsidRDefault="00A351C8" w:rsidP="00A351C8">
            <w:pPr>
              <w:jc w:val="right"/>
              <w:rPr>
                <w:rFonts w:ascii="Browallia New" w:hAnsi="Browallia New" w:cs="Browallia New"/>
                <w:sz w:val="20"/>
                <w:szCs w:val="20"/>
              </w:rPr>
            </w:pPr>
          </w:p>
        </w:tc>
        <w:tc>
          <w:tcPr>
            <w:tcW w:w="850" w:type="dxa"/>
          </w:tcPr>
          <w:p w14:paraId="3C269656" w14:textId="77777777" w:rsidR="00A351C8" w:rsidRPr="006C1434" w:rsidRDefault="00A351C8" w:rsidP="00A351C8">
            <w:pPr>
              <w:jc w:val="right"/>
              <w:rPr>
                <w:rFonts w:ascii="Browallia New" w:hAnsi="Browallia New" w:cs="Browallia New"/>
                <w:sz w:val="20"/>
                <w:szCs w:val="20"/>
              </w:rPr>
            </w:pPr>
          </w:p>
        </w:tc>
        <w:tc>
          <w:tcPr>
            <w:tcW w:w="851" w:type="dxa"/>
          </w:tcPr>
          <w:p w14:paraId="2F6242A6" w14:textId="77777777" w:rsidR="00A351C8" w:rsidRPr="006C1434" w:rsidRDefault="00A351C8" w:rsidP="00A351C8">
            <w:pPr>
              <w:jc w:val="right"/>
              <w:rPr>
                <w:rFonts w:ascii="Browallia New" w:hAnsi="Browallia New" w:cs="Browallia New"/>
                <w:sz w:val="20"/>
                <w:szCs w:val="20"/>
              </w:rPr>
            </w:pPr>
          </w:p>
        </w:tc>
        <w:tc>
          <w:tcPr>
            <w:tcW w:w="1843" w:type="dxa"/>
            <w:gridSpan w:val="2"/>
          </w:tcPr>
          <w:p w14:paraId="67A3B93D" w14:textId="77777777" w:rsidR="00A351C8" w:rsidRPr="006C1434" w:rsidRDefault="00A351C8" w:rsidP="00A351C8">
            <w:pPr>
              <w:jc w:val="right"/>
              <w:rPr>
                <w:rFonts w:ascii="Browallia New" w:hAnsi="Browallia New" w:cs="Browallia New"/>
                <w:sz w:val="20"/>
                <w:szCs w:val="20"/>
              </w:rPr>
            </w:pPr>
          </w:p>
        </w:tc>
        <w:tc>
          <w:tcPr>
            <w:tcW w:w="1984" w:type="dxa"/>
            <w:gridSpan w:val="2"/>
          </w:tcPr>
          <w:p w14:paraId="0F063853" w14:textId="77777777" w:rsidR="00A351C8" w:rsidRPr="006C1434" w:rsidRDefault="00A351C8" w:rsidP="00A351C8">
            <w:pPr>
              <w:jc w:val="right"/>
              <w:rPr>
                <w:rFonts w:ascii="Browallia New" w:hAnsi="Browallia New" w:cs="Browallia New"/>
                <w:sz w:val="20"/>
                <w:szCs w:val="20"/>
              </w:rPr>
            </w:pPr>
          </w:p>
        </w:tc>
        <w:tc>
          <w:tcPr>
            <w:tcW w:w="990" w:type="dxa"/>
          </w:tcPr>
          <w:p w14:paraId="7CAB6F7C" w14:textId="77777777" w:rsidR="00A351C8" w:rsidRPr="006C1434" w:rsidRDefault="00A351C8" w:rsidP="00A351C8">
            <w:pPr>
              <w:jc w:val="right"/>
              <w:rPr>
                <w:rFonts w:ascii="Browallia New" w:eastAsia="MS Mincho" w:hAnsi="Browallia New" w:cs="Browallia New"/>
                <w:sz w:val="20"/>
                <w:szCs w:val="20"/>
              </w:rPr>
            </w:pPr>
          </w:p>
        </w:tc>
        <w:tc>
          <w:tcPr>
            <w:tcW w:w="1049" w:type="dxa"/>
            <w:vAlign w:val="center"/>
          </w:tcPr>
          <w:p w14:paraId="57E0F61C" w14:textId="2416752F" w:rsidR="00A351C8" w:rsidRPr="006C1434" w:rsidRDefault="00DD3890" w:rsidP="00A351C8">
            <w:pPr>
              <w:pBdr>
                <w:bottom w:val="single" w:sz="4" w:space="1" w:color="auto"/>
              </w:pBdr>
              <w:jc w:val="right"/>
              <w:rPr>
                <w:rFonts w:ascii="Browallia New" w:eastAsia="MS Mincho" w:hAnsi="Browallia New" w:cs="Browallia New"/>
                <w:sz w:val="20"/>
                <w:szCs w:val="20"/>
              </w:rPr>
            </w:pPr>
            <w:r w:rsidRPr="00DD3890">
              <w:rPr>
                <w:rFonts w:ascii="Browallia New" w:eastAsia="MS Mincho" w:hAnsi="Browallia New" w:cs="Browallia New"/>
                <w:sz w:val="20"/>
                <w:szCs w:val="20"/>
                <w:cs/>
              </w:rPr>
              <w:t>(</w:t>
            </w:r>
            <w:r w:rsidR="00096AEA" w:rsidRPr="00096AEA">
              <w:rPr>
                <w:rFonts w:ascii="Browallia New" w:eastAsia="MS Mincho" w:hAnsi="Browallia New" w:cs="Browallia New"/>
                <w:sz w:val="20"/>
                <w:szCs w:val="20"/>
              </w:rPr>
              <w:t>21</w:t>
            </w:r>
            <w:r w:rsidRPr="00DD3890">
              <w:rPr>
                <w:rFonts w:ascii="Browallia New" w:eastAsia="MS Mincho" w:hAnsi="Browallia New" w:cs="Browallia New"/>
                <w:sz w:val="20"/>
                <w:szCs w:val="20"/>
              </w:rPr>
              <w:t>,</w:t>
            </w:r>
            <w:r w:rsidR="00096AEA" w:rsidRPr="00096AEA">
              <w:rPr>
                <w:rFonts w:ascii="Browallia New" w:eastAsia="MS Mincho" w:hAnsi="Browallia New" w:cs="Browallia New"/>
                <w:sz w:val="20"/>
                <w:szCs w:val="20"/>
              </w:rPr>
              <w:t>854</w:t>
            </w:r>
            <w:r w:rsidRPr="00DD3890">
              <w:rPr>
                <w:rFonts w:ascii="Browallia New" w:eastAsia="MS Mincho" w:hAnsi="Browallia New" w:cs="Browallia New"/>
                <w:sz w:val="20"/>
                <w:szCs w:val="20"/>
                <w:cs/>
              </w:rPr>
              <w:t>)</w:t>
            </w:r>
          </w:p>
        </w:tc>
        <w:tc>
          <w:tcPr>
            <w:tcW w:w="938" w:type="dxa"/>
          </w:tcPr>
          <w:p w14:paraId="6C4E78FF" w14:textId="76138DBE" w:rsidR="00A351C8" w:rsidRPr="006C1434" w:rsidRDefault="00096AEA" w:rsidP="00A351C8">
            <w:pPr>
              <w:pBdr>
                <w:bottom w:val="single" w:sz="4" w:space="1" w:color="auto"/>
              </w:pBdr>
              <w:jc w:val="right"/>
              <w:rPr>
                <w:rFonts w:ascii="Browallia New" w:hAnsi="Browallia New" w:cs="Browallia New"/>
                <w:sz w:val="20"/>
                <w:szCs w:val="20"/>
              </w:rPr>
            </w:pPr>
            <w:r w:rsidRPr="00096AEA">
              <w:rPr>
                <w:rFonts w:ascii="Browallia New" w:hAnsi="Browallia New" w:cs="Browallia New"/>
                <w:sz w:val="20"/>
                <w:szCs w:val="20"/>
              </w:rPr>
              <w:t>3</w:t>
            </w:r>
            <w:r w:rsidR="00D1595D">
              <w:rPr>
                <w:rFonts w:ascii="Browallia New" w:hAnsi="Browallia New" w:cs="Browallia New"/>
                <w:sz w:val="20"/>
                <w:szCs w:val="20"/>
              </w:rPr>
              <w:t>8</w:t>
            </w:r>
            <w:r w:rsidR="00983EB7">
              <w:rPr>
                <w:rFonts w:ascii="Browallia New" w:hAnsi="Browallia New" w:cs="Browallia New"/>
                <w:sz w:val="20"/>
                <w:szCs w:val="20"/>
              </w:rPr>
              <w:t>,533</w:t>
            </w:r>
          </w:p>
        </w:tc>
      </w:tr>
      <w:tr w:rsidR="00A351C8" w:rsidRPr="006C1434" w14:paraId="33EEAA96" w14:textId="2AEE7D84" w:rsidTr="00A351C8">
        <w:trPr>
          <w:trHeight w:val="20"/>
        </w:trPr>
        <w:tc>
          <w:tcPr>
            <w:tcW w:w="4111" w:type="dxa"/>
            <w:gridSpan w:val="2"/>
            <w:vAlign w:val="center"/>
          </w:tcPr>
          <w:p w14:paraId="11E9BA84" w14:textId="77777777" w:rsidR="00A351C8" w:rsidRPr="006C1434" w:rsidRDefault="00A351C8" w:rsidP="00A351C8">
            <w:pPr>
              <w:rPr>
                <w:rFonts w:ascii="Browallia New" w:hAnsi="Browallia New" w:cs="Browallia New"/>
                <w:sz w:val="20"/>
                <w:szCs w:val="20"/>
              </w:rPr>
            </w:pPr>
            <w:r w:rsidRPr="006C1434">
              <w:rPr>
                <w:rFonts w:ascii="Browallia New" w:hAnsi="Browallia New" w:cs="Browallia New"/>
                <w:sz w:val="20"/>
                <w:szCs w:val="20"/>
                <w:cs/>
              </w:rPr>
              <w:t>ค่าใช้จ่ายภาษีเงินได้</w:t>
            </w:r>
          </w:p>
        </w:tc>
        <w:tc>
          <w:tcPr>
            <w:tcW w:w="992" w:type="dxa"/>
          </w:tcPr>
          <w:p w14:paraId="4EA50DF4" w14:textId="77777777" w:rsidR="00A351C8" w:rsidRPr="006C1434" w:rsidRDefault="00A351C8" w:rsidP="00A351C8">
            <w:pPr>
              <w:jc w:val="right"/>
              <w:rPr>
                <w:rFonts w:ascii="Browallia New" w:hAnsi="Browallia New" w:cs="Browallia New"/>
                <w:sz w:val="20"/>
                <w:szCs w:val="20"/>
              </w:rPr>
            </w:pPr>
          </w:p>
        </w:tc>
        <w:tc>
          <w:tcPr>
            <w:tcW w:w="851" w:type="dxa"/>
          </w:tcPr>
          <w:p w14:paraId="2D1525BB" w14:textId="77777777" w:rsidR="00A351C8" w:rsidRPr="006C1434" w:rsidRDefault="00A351C8" w:rsidP="00A351C8">
            <w:pPr>
              <w:jc w:val="right"/>
              <w:rPr>
                <w:rFonts w:ascii="Browallia New" w:hAnsi="Browallia New" w:cs="Browallia New"/>
                <w:sz w:val="20"/>
                <w:szCs w:val="20"/>
              </w:rPr>
            </w:pPr>
          </w:p>
        </w:tc>
        <w:tc>
          <w:tcPr>
            <w:tcW w:w="850" w:type="dxa"/>
          </w:tcPr>
          <w:p w14:paraId="1F55337A" w14:textId="77777777" w:rsidR="00A351C8" w:rsidRPr="006C1434" w:rsidRDefault="00A351C8" w:rsidP="00A351C8">
            <w:pPr>
              <w:jc w:val="right"/>
              <w:rPr>
                <w:rFonts w:ascii="Browallia New" w:hAnsi="Browallia New" w:cs="Browallia New"/>
                <w:sz w:val="20"/>
                <w:szCs w:val="20"/>
              </w:rPr>
            </w:pPr>
          </w:p>
        </w:tc>
        <w:tc>
          <w:tcPr>
            <w:tcW w:w="851" w:type="dxa"/>
          </w:tcPr>
          <w:p w14:paraId="22A4A02C" w14:textId="77777777" w:rsidR="00A351C8" w:rsidRPr="006C1434" w:rsidRDefault="00A351C8" w:rsidP="00A351C8">
            <w:pPr>
              <w:jc w:val="right"/>
              <w:rPr>
                <w:rFonts w:ascii="Browallia New" w:hAnsi="Browallia New" w:cs="Browallia New"/>
                <w:sz w:val="20"/>
                <w:szCs w:val="20"/>
              </w:rPr>
            </w:pPr>
          </w:p>
        </w:tc>
        <w:tc>
          <w:tcPr>
            <w:tcW w:w="1843" w:type="dxa"/>
            <w:gridSpan w:val="2"/>
          </w:tcPr>
          <w:p w14:paraId="20A16B16" w14:textId="77777777" w:rsidR="00A351C8" w:rsidRPr="006C1434" w:rsidRDefault="00A351C8" w:rsidP="00A351C8">
            <w:pPr>
              <w:jc w:val="right"/>
              <w:rPr>
                <w:rFonts w:ascii="Browallia New" w:hAnsi="Browallia New" w:cs="Browallia New"/>
                <w:sz w:val="20"/>
                <w:szCs w:val="20"/>
              </w:rPr>
            </w:pPr>
          </w:p>
        </w:tc>
        <w:tc>
          <w:tcPr>
            <w:tcW w:w="1984" w:type="dxa"/>
            <w:gridSpan w:val="2"/>
          </w:tcPr>
          <w:p w14:paraId="6B96002F" w14:textId="77777777" w:rsidR="00A351C8" w:rsidRPr="006C1434" w:rsidRDefault="00A351C8" w:rsidP="00A351C8">
            <w:pPr>
              <w:jc w:val="right"/>
              <w:rPr>
                <w:rFonts w:ascii="Browallia New" w:hAnsi="Browallia New" w:cs="Browallia New"/>
                <w:sz w:val="20"/>
                <w:szCs w:val="20"/>
              </w:rPr>
            </w:pPr>
          </w:p>
        </w:tc>
        <w:tc>
          <w:tcPr>
            <w:tcW w:w="990" w:type="dxa"/>
          </w:tcPr>
          <w:p w14:paraId="7491F911" w14:textId="77777777" w:rsidR="00A351C8" w:rsidRPr="006C1434" w:rsidRDefault="00A351C8" w:rsidP="00A351C8">
            <w:pPr>
              <w:jc w:val="right"/>
              <w:rPr>
                <w:rFonts w:ascii="Browallia New" w:eastAsia="MS Mincho" w:hAnsi="Browallia New" w:cs="Browallia New"/>
                <w:sz w:val="20"/>
                <w:szCs w:val="20"/>
              </w:rPr>
            </w:pPr>
          </w:p>
        </w:tc>
        <w:tc>
          <w:tcPr>
            <w:tcW w:w="1049" w:type="dxa"/>
            <w:vAlign w:val="center"/>
          </w:tcPr>
          <w:p w14:paraId="1F0CF3E5" w14:textId="16DEFC20" w:rsidR="00A351C8" w:rsidRPr="006C1434" w:rsidRDefault="00424A4B" w:rsidP="00A351C8">
            <w:pPr>
              <w:pBdr>
                <w:bottom w:val="single" w:sz="4" w:space="1" w:color="auto"/>
              </w:pBdr>
              <w:jc w:val="right"/>
              <w:rPr>
                <w:rFonts w:ascii="Browallia New" w:eastAsia="MS Mincho" w:hAnsi="Browallia New" w:cs="Browallia New"/>
                <w:sz w:val="20"/>
                <w:szCs w:val="20"/>
              </w:rPr>
            </w:pPr>
            <w:r w:rsidRPr="00424A4B">
              <w:rPr>
                <w:rFonts w:ascii="Browallia New" w:eastAsia="MS Mincho" w:hAnsi="Browallia New" w:cs="Browallia New"/>
                <w:sz w:val="20"/>
                <w:szCs w:val="20"/>
                <w:cs/>
              </w:rPr>
              <w:t>(</w:t>
            </w:r>
            <w:r w:rsidR="00096AEA" w:rsidRPr="00096AEA">
              <w:rPr>
                <w:rFonts w:ascii="Browallia New" w:eastAsia="MS Mincho" w:hAnsi="Browallia New" w:cs="Browallia New"/>
                <w:sz w:val="20"/>
                <w:szCs w:val="20"/>
              </w:rPr>
              <w:t>27</w:t>
            </w:r>
            <w:r w:rsidRPr="00424A4B">
              <w:rPr>
                <w:rFonts w:ascii="Browallia New" w:eastAsia="MS Mincho" w:hAnsi="Browallia New" w:cs="Browallia New"/>
                <w:sz w:val="20"/>
                <w:szCs w:val="20"/>
              </w:rPr>
              <w:t>,</w:t>
            </w:r>
            <w:r w:rsidR="00096AEA" w:rsidRPr="00096AEA">
              <w:rPr>
                <w:rFonts w:ascii="Browallia New" w:eastAsia="MS Mincho" w:hAnsi="Browallia New" w:cs="Browallia New"/>
                <w:sz w:val="20"/>
                <w:szCs w:val="20"/>
              </w:rPr>
              <w:t>027</w:t>
            </w:r>
            <w:r w:rsidRPr="00424A4B">
              <w:rPr>
                <w:rFonts w:ascii="Browallia New" w:eastAsia="MS Mincho" w:hAnsi="Browallia New" w:cs="Browallia New"/>
                <w:sz w:val="20"/>
                <w:szCs w:val="20"/>
                <w:cs/>
              </w:rPr>
              <w:t>)</w:t>
            </w:r>
          </w:p>
        </w:tc>
        <w:tc>
          <w:tcPr>
            <w:tcW w:w="938" w:type="dxa"/>
          </w:tcPr>
          <w:p w14:paraId="4EF54F43" w14:textId="79CB840E" w:rsidR="00A351C8" w:rsidRPr="006C1434" w:rsidRDefault="00424A4B" w:rsidP="00A351C8">
            <w:pPr>
              <w:pBdr>
                <w:bottom w:val="single" w:sz="4" w:space="1" w:color="auto"/>
              </w:pBdr>
              <w:jc w:val="right"/>
              <w:rPr>
                <w:rFonts w:ascii="Browallia New" w:hAnsi="Browallia New" w:cs="Browallia New"/>
                <w:sz w:val="20"/>
                <w:szCs w:val="20"/>
              </w:rPr>
            </w:pPr>
            <w:r w:rsidRPr="00424A4B">
              <w:rPr>
                <w:rFonts w:ascii="Browallia New" w:hAnsi="Browallia New" w:cs="Browallia New"/>
                <w:sz w:val="20"/>
                <w:szCs w:val="20"/>
                <w:cs/>
              </w:rPr>
              <w:t>(</w:t>
            </w:r>
            <w:r w:rsidR="00096AEA" w:rsidRPr="00096AEA">
              <w:rPr>
                <w:rFonts w:ascii="Browallia New" w:hAnsi="Browallia New" w:cs="Browallia New"/>
                <w:sz w:val="20"/>
                <w:szCs w:val="20"/>
              </w:rPr>
              <w:t>40</w:t>
            </w:r>
            <w:r w:rsidRPr="00424A4B">
              <w:rPr>
                <w:rFonts w:ascii="Browallia New" w:hAnsi="Browallia New" w:cs="Browallia New"/>
                <w:sz w:val="20"/>
                <w:szCs w:val="20"/>
              </w:rPr>
              <w:t>,</w:t>
            </w:r>
            <w:r w:rsidR="00096AEA" w:rsidRPr="00096AEA">
              <w:rPr>
                <w:rFonts w:ascii="Browallia New" w:hAnsi="Browallia New" w:cs="Browallia New"/>
                <w:sz w:val="20"/>
                <w:szCs w:val="20"/>
              </w:rPr>
              <w:t>903</w:t>
            </w:r>
            <w:r w:rsidRPr="00424A4B">
              <w:rPr>
                <w:rFonts w:ascii="Browallia New" w:hAnsi="Browallia New" w:cs="Browallia New"/>
                <w:sz w:val="20"/>
                <w:szCs w:val="20"/>
                <w:cs/>
              </w:rPr>
              <w:t>)</w:t>
            </w:r>
          </w:p>
        </w:tc>
      </w:tr>
      <w:tr w:rsidR="00A351C8" w:rsidRPr="006C1434" w14:paraId="11939D77" w14:textId="7A695188" w:rsidTr="00A351C8">
        <w:trPr>
          <w:trHeight w:val="20"/>
        </w:trPr>
        <w:tc>
          <w:tcPr>
            <w:tcW w:w="4111" w:type="dxa"/>
            <w:gridSpan w:val="2"/>
            <w:vAlign w:val="center"/>
          </w:tcPr>
          <w:p w14:paraId="66130FE3" w14:textId="295166F0" w:rsidR="00A351C8" w:rsidRPr="006C1434" w:rsidRDefault="00A351C8" w:rsidP="00A351C8">
            <w:pPr>
              <w:rPr>
                <w:rFonts w:ascii="Browallia New" w:hAnsi="Browallia New" w:cs="Browallia New"/>
                <w:sz w:val="20"/>
                <w:szCs w:val="20"/>
              </w:rPr>
            </w:pPr>
            <w:r w:rsidRPr="006C1434">
              <w:rPr>
                <w:rFonts w:ascii="Browallia New" w:hAnsi="Browallia New" w:cs="Browallia New"/>
                <w:b/>
                <w:bCs/>
                <w:sz w:val="20"/>
                <w:szCs w:val="20"/>
                <w:cs/>
              </w:rPr>
              <w:t>ขาดทุนสำหรับงวด</w:t>
            </w:r>
          </w:p>
        </w:tc>
        <w:tc>
          <w:tcPr>
            <w:tcW w:w="992" w:type="dxa"/>
          </w:tcPr>
          <w:p w14:paraId="045557AD" w14:textId="77777777" w:rsidR="00A351C8" w:rsidRPr="006C1434" w:rsidRDefault="00A351C8" w:rsidP="00A351C8">
            <w:pPr>
              <w:jc w:val="right"/>
              <w:rPr>
                <w:rFonts w:ascii="Browallia New" w:hAnsi="Browallia New" w:cs="Browallia New"/>
                <w:sz w:val="20"/>
                <w:szCs w:val="20"/>
              </w:rPr>
            </w:pPr>
          </w:p>
        </w:tc>
        <w:tc>
          <w:tcPr>
            <w:tcW w:w="851" w:type="dxa"/>
          </w:tcPr>
          <w:p w14:paraId="59114404" w14:textId="77777777" w:rsidR="00A351C8" w:rsidRPr="006C1434" w:rsidRDefault="00A351C8" w:rsidP="00A351C8">
            <w:pPr>
              <w:jc w:val="right"/>
              <w:rPr>
                <w:rFonts w:ascii="Browallia New" w:hAnsi="Browallia New" w:cs="Browallia New"/>
                <w:sz w:val="20"/>
                <w:szCs w:val="20"/>
              </w:rPr>
            </w:pPr>
          </w:p>
        </w:tc>
        <w:tc>
          <w:tcPr>
            <w:tcW w:w="850" w:type="dxa"/>
          </w:tcPr>
          <w:p w14:paraId="066B21D4" w14:textId="77777777" w:rsidR="00A351C8" w:rsidRPr="006C1434" w:rsidRDefault="00A351C8" w:rsidP="00A351C8">
            <w:pPr>
              <w:jc w:val="right"/>
              <w:rPr>
                <w:rFonts w:ascii="Browallia New" w:hAnsi="Browallia New" w:cs="Browallia New"/>
                <w:sz w:val="20"/>
                <w:szCs w:val="20"/>
              </w:rPr>
            </w:pPr>
          </w:p>
        </w:tc>
        <w:tc>
          <w:tcPr>
            <w:tcW w:w="851" w:type="dxa"/>
          </w:tcPr>
          <w:p w14:paraId="56FD635C" w14:textId="77777777" w:rsidR="00A351C8" w:rsidRPr="006C1434" w:rsidRDefault="00A351C8" w:rsidP="00A351C8">
            <w:pPr>
              <w:jc w:val="right"/>
              <w:rPr>
                <w:rFonts w:ascii="Browallia New" w:hAnsi="Browallia New" w:cs="Browallia New"/>
                <w:sz w:val="20"/>
                <w:szCs w:val="20"/>
              </w:rPr>
            </w:pPr>
          </w:p>
        </w:tc>
        <w:tc>
          <w:tcPr>
            <w:tcW w:w="850" w:type="dxa"/>
          </w:tcPr>
          <w:p w14:paraId="51D993BE" w14:textId="77777777" w:rsidR="00A351C8" w:rsidRPr="006C1434" w:rsidRDefault="00A351C8" w:rsidP="00A351C8">
            <w:pPr>
              <w:jc w:val="right"/>
              <w:rPr>
                <w:rFonts w:ascii="Browallia New" w:hAnsi="Browallia New" w:cs="Browallia New"/>
                <w:sz w:val="20"/>
                <w:szCs w:val="20"/>
              </w:rPr>
            </w:pPr>
          </w:p>
        </w:tc>
        <w:tc>
          <w:tcPr>
            <w:tcW w:w="993" w:type="dxa"/>
          </w:tcPr>
          <w:p w14:paraId="2305B944" w14:textId="77777777" w:rsidR="00A351C8" w:rsidRPr="006C1434" w:rsidRDefault="00A351C8" w:rsidP="00A351C8">
            <w:pPr>
              <w:jc w:val="right"/>
              <w:rPr>
                <w:rFonts w:ascii="Browallia New" w:hAnsi="Browallia New" w:cs="Browallia New"/>
                <w:sz w:val="20"/>
                <w:szCs w:val="20"/>
              </w:rPr>
            </w:pPr>
          </w:p>
        </w:tc>
        <w:tc>
          <w:tcPr>
            <w:tcW w:w="992" w:type="dxa"/>
          </w:tcPr>
          <w:p w14:paraId="2DA125FE" w14:textId="77777777" w:rsidR="00A351C8" w:rsidRPr="006C1434" w:rsidRDefault="00A351C8" w:rsidP="00A351C8">
            <w:pPr>
              <w:jc w:val="right"/>
              <w:rPr>
                <w:rFonts w:ascii="Browallia New" w:hAnsi="Browallia New" w:cs="Browallia New"/>
                <w:sz w:val="20"/>
                <w:szCs w:val="20"/>
              </w:rPr>
            </w:pPr>
          </w:p>
        </w:tc>
        <w:tc>
          <w:tcPr>
            <w:tcW w:w="992" w:type="dxa"/>
          </w:tcPr>
          <w:p w14:paraId="1A3B5545" w14:textId="77777777" w:rsidR="00A351C8" w:rsidRPr="006C1434" w:rsidRDefault="00A351C8" w:rsidP="00A351C8">
            <w:pPr>
              <w:jc w:val="right"/>
              <w:rPr>
                <w:rFonts w:ascii="Browallia New" w:hAnsi="Browallia New" w:cs="Browallia New"/>
                <w:sz w:val="20"/>
                <w:szCs w:val="20"/>
              </w:rPr>
            </w:pPr>
          </w:p>
        </w:tc>
        <w:tc>
          <w:tcPr>
            <w:tcW w:w="990" w:type="dxa"/>
            <w:vAlign w:val="bottom"/>
          </w:tcPr>
          <w:p w14:paraId="7143034B" w14:textId="77777777" w:rsidR="00A351C8" w:rsidRPr="006C1434" w:rsidRDefault="00A351C8" w:rsidP="00A351C8">
            <w:pPr>
              <w:jc w:val="right"/>
              <w:rPr>
                <w:rFonts w:ascii="Browallia New" w:hAnsi="Browallia New" w:cs="Browallia New"/>
                <w:sz w:val="20"/>
                <w:szCs w:val="20"/>
              </w:rPr>
            </w:pPr>
          </w:p>
        </w:tc>
        <w:tc>
          <w:tcPr>
            <w:tcW w:w="1049" w:type="dxa"/>
            <w:vAlign w:val="center"/>
          </w:tcPr>
          <w:p w14:paraId="32E23C2C" w14:textId="22CFB152" w:rsidR="00A351C8" w:rsidRPr="006C1434" w:rsidRDefault="00424A4B" w:rsidP="00A351C8">
            <w:pPr>
              <w:pBdr>
                <w:bottom w:val="single" w:sz="12" w:space="1" w:color="auto"/>
              </w:pBdr>
              <w:jc w:val="right"/>
              <w:rPr>
                <w:rFonts w:ascii="Browallia New" w:eastAsia="MS Mincho" w:hAnsi="Browallia New" w:cs="Browallia New"/>
                <w:sz w:val="20"/>
                <w:szCs w:val="20"/>
              </w:rPr>
            </w:pPr>
            <w:r w:rsidRPr="00424A4B">
              <w:rPr>
                <w:rFonts w:ascii="Browallia New" w:eastAsia="MS Mincho" w:hAnsi="Browallia New" w:cs="Browallia New"/>
                <w:sz w:val="20"/>
                <w:szCs w:val="20"/>
              </w:rPr>
              <w:t>(48,881)</w:t>
            </w:r>
          </w:p>
        </w:tc>
        <w:tc>
          <w:tcPr>
            <w:tcW w:w="938" w:type="dxa"/>
            <w:vAlign w:val="bottom"/>
          </w:tcPr>
          <w:p w14:paraId="2C2B3B6D" w14:textId="5CA330FA" w:rsidR="00A351C8" w:rsidRPr="006C1434" w:rsidRDefault="001339A7" w:rsidP="00A351C8">
            <w:pPr>
              <w:pBdr>
                <w:bottom w:val="single" w:sz="12" w:space="1" w:color="auto"/>
              </w:pBdr>
              <w:jc w:val="right"/>
              <w:rPr>
                <w:rFonts w:ascii="Browallia New" w:hAnsi="Browallia New" w:cs="Browallia New"/>
                <w:sz w:val="20"/>
                <w:szCs w:val="20"/>
              </w:rPr>
            </w:pPr>
            <w:r w:rsidRPr="001339A7">
              <w:rPr>
                <w:rFonts w:ascii="Browallia New" w:hAnsi="Browallia New" w:cs="Browallia New"/>
                <w:sz w:val="20"/>
                <w:szCs w:val="20"/>
              </w:rPr>
              <w:t>(</w:t>
            </w:r>
            <w:r w:rsidR="00983EB7">
              <w:rPr>
                <w:rFonts w:ascii="Browallia New" w:hAnsi="Browallia New" w:cs="Browallia New"/>
                <w:sz w:val="20"/>
                <w:szCs w:val="20"/>
              </w:rPr>
              <w:t>2,370</w:t>
            </w:r>
            <w:r w:rsidRPr="001339A7">
              <w:rPr>
                <w:rFonts w:ascii="Browallia New" w:hAnsi="Browallia New" w:cs="Browallia New"/>
                <w:sz w:val="20"/>
                <w:szCs w:val="20"/>
              </w:rPr>
              <w:t>)</w:t>
            </w:r>
          </w:p>
        </w:tc>
      </w:tr>
      <w:tr w:rsidR="00A351C8" w:rsidRPr="006C1434" w14:paraId="78A0D28A" w14:textId="77777777" w:rsidTr="00A351C8">
        <w:trPr>
          <w:trHeight w:val="20"/>
        </w:trPr>
        <w:tc>
          <w:tcPr>
            <w:tcW w:w="4111" w:type="dxa"/>
            <w:gridSpan w:val="2"/>
            <w:vAlign w:val="center"/>
          </w:tcPr>
          <w:p w14:paraId="670CA20A" w14:textId="77777777" w:rsidR="00A351C8" w:rsidRPr="006C1434" w:rsidRDefault="00A351C8" w:rsidP="00A351C8">
            <w:pPr>
              <w:rPr>
                <w:rFonts w:ascii="Browallia New" w:hAnsi="Browallia New" w:cs="Browallia New"/>
                <w:b/>
                <w:bCs/>
                <w:sz w:val="20"/>
                <w:szCs w:val="20"/>
                <w:cs/>
              </w:rPr>
            </w:pPr>
            <w:r w:rsidRPr="006C1434">
              <w:rPr>
                <w:rFonts w:ascii="Browallia New" w:hAnsi="Browallia New" w:cs="Browallia New"/>
                <w:b/>
                <w:bCs/>
                <w:sz w:val="20"/>
                <w:szCs w:val="20"/>
                <w:cs/>
              </w:rPr>
              <w:t>สินทรัพย์รวม</w:t>
            </w:r>
          </w:p>
        </w:tc>
        <w:tc>
          <w:tcPr>
            <w:tcW w:w="992" w:type="dxa"/>
          </w:tcPr>
          <w:p w14:paraId="6AB1423B" w14:textId="77777777" w:rsidR="00A351C8" w:rsidRPr="006C1434" w:rsidRDefault="00A351C8" w:rsidP="00A351C8">
            <w:pPr>
              <w:jc w:val="right"/>
              <w:rPr>
                <w:rFonts w:ascii="Browallia New" w:hAnsi="Browallia New" w:cs="Browallia New"/>
                <w:sz w:val="20"/>
                <w:szCs w:val="20"/>
              </w:rPr>
            </w:pPr>
          </w:p>
        </w:tc>
        <w:tc>
          <w:tcPr>
            <w:tcW w:w="851" w:type="dxa"/>
          </w:tcPr>
          <w:p w14:paraId="2D46C127" w14:textId="77777777" w:rsidR="00A351C8" w:rsidRPr="006C1434" w:rsidRDefault="00A351C8" w:rsidP="00A351C8">
            <w:pPr>
              <w:jc w:val="right"/>
              <w:rPr>
                <w:rFonts w:ascii="Browallia New" w:hAnsi="Browallia New" w:cs="Browallia New"/>
                <w:sz w:val="20"/>
                <w:szCs w:val="20"/>
              </w:rPr>
            </w:pPr>
          </w:p>
        </w:tc>
        <w:tc>
          <w:tcPr>
            <w:tcW w:w="850" w:type="dxa"/>
          </w:tcPr>
          <w:p w14:paraId="0E6CC857" w14:textId="77777777" w:rsidR="00A351C8" w:rsidRPr="006C1434" w:rsidRDefault="00A351C8" w:rsidP="00A351C8">
            <w:pPr>
              <w:jc w:val="right"/>
              <w:rPr>
                <w:rFonts w:ascii="Browallia New" w:hAnsi="Browallia New" w:cs="Browallia New"/>
                <w:sz w:val="20"/>
                <w:szCs w:val="20"/>
              </w:rPr>
            </w:pPr>
          </w:p>
        </w:tc>
        <w:tc>
          <w:tcPr>
            <w:tcW w:w="851" w:type="dxa"/>
          </w:tcPr>
          <w:p w14:paraId="7E4E7CE8" w14:textId="77777777" w:rsidR="00A351C8" w:rsidRPr="006C1434" w:rsidRDefault="00A351C8" w:rsidP="00A351C8">
            <w:pPr>
              <w:jc w:val="right"/>
              <w:rPr>
                <w:rFonts w:ascii="Browallia New" w:hAnsi="Browallia New" w:cs="Browallia New"/>
                <w:sz w:val="20"/>
                <w:szCs w:val="20"/>
              </w:rPr>
            </w:pPr>
          </w:p>
        </w:tc>
        <w:tc>
          <w:tcPr>
            <w:tcW w:w="850" w:type="dxa"/>
          </w:tcPr>
          <w:p w14:paraId="241ABF2D" w14:textId="77777777" w:rsidR="00A351C8" w:rsidRPr="006C1434" w:rsidRDefault="00A351C8" w:rsidP="00A351C8">
            <w:pPr>
              <w:jc w:val="right"/>
              <w:rPr>
                <w:rFonts w:ascii="Browallia New" w:hAnsi="Browallia New" w:cs="Browallia New"/>
                <w:sz w:val="20"/>
                <w:szCs w:val="20"/>
              </w:rPr>
            </w:pPr>
          </w:p>
        </w:tc>
        <w:tc>
          <w:tcPr>
            <w:tcW w:w="993" w:type="dxa"/>
          </w:tcPr>
          <w:p w14:paraId="3124F498" w14:textId="77777777" w:rsidR="00A351C8" w:rsidRPr="006C1434" w:rsidRDefault="00A351C8" w:rsidP="00A351C8">
            <w:pPr>
              <w:jc w:val="right"/>
              <w:rPr>
                <w:rFonts w:ascii="Browallia New" w:hAnsi="Browallia New" w:cs="Browallia New"/>
                <w:sz w:val="20"/>
                <w:szCs w:val="20"/>
              </w:rPr>
            </w:pPr>
          </w:p>
        </w:tc>
        <w:tc>
          <w:tcPr>
            <w:tcW w:w="992" w:type="dxa"/>
          </w:tcPr>
          <w:p w14:paraId="71C83D7D" w14:textId="77777777" w:rsidR="00A351C8" w:rsidRPr="006C1434" w:rsidRDefault="00A351C8" w:rsidP="00A351C8">
            <w:pPr>
              <w:jc w:val="right"/>
              <w:rPr>
                <w:rFonts w:ascii="Browallia New" w:hAnsi="Browallia New" w:cs="Browallia New"/>
                <w:sz w:val="20"/>
                <w:szCs w:val="20"/>
              </w:rPr>
            </w:pPr>
          </w:p>
        </w:tc>
        <w:tc>
          <w:tcPr>
            <w:tcW w:w="992" w:type="dxa"/>
          </w:tcPr>
          <w:p w14:paraId="29EBCF2F" w14:textId="77777777" w:rsidR="00A351C8" w:rsidRPr="006C1434" w:rsidRDefault="00A351C8" w:rsidP="00A351C8">
            <w:pPr>
              <w:jc w:val="right"/>
              <w:rPr>
                <w:rFonts w:ascii="Browallia New" w:hAnsi="Browallia New" w:cs="Browallia New"/>
                <w:sz w:val="20"/>
                <w:szCs w:val="20"/>
              </w:rPr>
            </w:pPr>
          </w:p>
        </w:tc>
        <w:tc>
          <w:tcPr>
            <w:tcW w:w="990" w:type="dxa"/>
          </w:tcPr>
          <w:p w14:paraId="567811C5" w14:textId="77777777" w:rsidR="00A351C8" w:rsidRPr="006C1434" w:rsidRDefault="00A351C8" w:rsidP="00A351C8">
            <w:pPr>
              <w:jc w:val="right"/>
              <w:rPr>
                <w:rFonts w:ascii="Browallia New" w:hAnsi="Browallia New" w:cs="Browallia New"/>
                <w:sz w:val="20"/>
                <w:szCs w:val="20"/>
              </w:rPr>
            </w:pPr>
          </w:p>
        </w:tc>
        <w:tc>
          <w:tcPr>
            <w:tcW w:w="1049" w:type="dxa"/>
            <w:vAlign w:val="center"/>
          </w:tcPr>
          <w:p w14:paraId="574E8849" w14:textId="6614B552" w:rsidR="00A351C8" w:rsidRPr="006C1434" w:rsidRDefault="00096AEA" w:rsidP="00A351C8">
            <w:pPr>
              <w:jc w:val="right"/>
              <w:rPr>
                <w:rFonts w:ascii="Browallia New" w:eastAsia="MS Mincho" w:hAnsi="Browallia New" w:cs="Browallia New"/>
                <w:sz w:val="20"/>
                <w:szCs w:val="20"/>
                <w:highlight w:val="yellow"/>
              </w:rPr>
            </w:pPr>
            <w:r w:rsidRPr="00096AEA">
              <w:rPr>
                <w:rFonts w:ascii="Browallia New" w:eastAsia="MS Mincho" w:hAnsi="Browallia New" w:cs="Browallia New"/>
                <w:sz w:val="20"/>
                <w:szCs w:val="20"/>
              </w:rPr>
              <w:t>1</w:t>
            </w:r>
            <w:r w:rsidR="00D04226" w:rsidRPr="00D04226">
              <w:rPr>
                <w:rFonts w:ascii="Browallia New" w:eastAsia="MS Mincho" w:hAnsi="Browallia New" w:cs="Browallia New"/>
                <w:sz w:val="20"/>
                <w:szCs w:val="20"/>
              </w:rPr>
              <w:t>,</w:t>
            </w:r>
            <w:r w:rsidRPr="00096AEA">
              <w:rPr>
                <w:rFonts w:ascii="Browallia New" w:eastAsia="MS Mincho" w:hAnsi="Browallia New" w:cs="Browallia New"/>
                <w:sz w:val="20"/>
                <w:szCs w:val="20"/>
              </w:rPr>
              <w:t>437</w:t>
            </w:r>
            <w:r w:rsidR="00D04226" w:rsidRPr="00D04226">
              <w:rPr>
                <w:rFonts w:ascii="Browallia New" w:eastAsia="MS Mincho" w:hAnsi="Browallia New" w:cs="Browallia New"/>
                <w:sz w:val="20"/>
                <w:szCs w:val="20"/>
              </w:rPr>
              <w:t>,</w:t>
            </w:r>
            <w:r w:rsidRPr="00096AEA">
              <w:rPr>
                <w:rFonts w:ascii="Browallia New" w:eastAsia="MS Mincho" w:hAnsi="Browallia New" w:cs="Browallia New"/>
                <w:sz w:val="20"/>
                <w:szCs w:val="20"/>
              </w:rPr>
              <w:t>053</w:t>
            </w:r>
          </w:p>
        </w:tc>
        <w:tc>
          <w:tcPr>
            <w:tcW w:w="938" w:type="dxa"/>
          </w:tcPr>
          <w:p w14:paraId="7ACF2A90" w14:textId="245046BF" w:rsidR="00A351C8" w:rsidRPr="006C1434" w:rsidRDefault="00096AEA" w:rsidP="00A351C8">
            <w:pPr>
              <w:jc w:val="right"/>
              <w:rPr>
                <w:rFonts w:ascii="Browallia New" w:eastAsia="MS Mincho" w:hAnsi="Browallia New" w:cs="Browallia New"/>
                <w:sz w:val="20"/>
                <w:szCs w:val="20"/>
              </w:rPr>
            </w:pPr>
            <w:r w:rsidRPr="00096AEA">
              <w:rPr>
                <w:rFonts w:ascii="Browallia New" w:eastAsia="MS Mincho" w:hAnsi="Browallia New" w:cs="Browallia New"/>
                <w:sz w:val="20"/>
                <w:szCs w:val="20"/>
              </w:rPr>
              <w:t>2</w:t>
            </w:r>
            <w:r w:rsidR="00D04226" w:rsidRPr="00D04226">
              <w:rPr>
                <w:rFonts w:ascii="Browallia New" w:eastAsia="MS Mincho" w:hAnsi="Browallia New" w:cs="Browallia New"/>
                <w:sz w:val="20"/>
                <w:szCs w:val="20"/>
              </w:rPr>
              <w:t>,</w:t>
            </w:r>
            <w:r w:rsidRPr="00096AEA">
              <w:rPr>
                <w:rFonts w:ascii="Browallia New" w:eastAsia="MS Mincho" w:hAnsi="Browallia New" w:cs="Browallia New"/>
                <w:sz w:val="20"/>
                <w:szCs w:val="20"/>
              </w:rPr>
              <w:t>816</w:t>
            </w:r>
            <w:r w:rsidR="00D04226" w:rsidRPr="00D04226">
              <w:rPr>
                <w:rFonts w:ascii="Browallia New" w:eastAsia="MS Mincho" w:hAnsi="Browallia New" w:cs="Browallia New"/>
                <w:sz w:val="20"/>
                <w:szCs w:val="20"/>
              </w:rPr>
              <w:t>,</w:t>
            </w:r>
            <w:r w:rsidRPr="00096AEA">
              <w:rPr>
                <w:rFonts w:ascii="Browallia New" w:eastAsia="MS Mincho" w:hAnsi="Browallia New" w:cs="Browallia New"/>
                <w:sz w:val="20"/>
                <w:szCs w:val="20"/>
              </w:rPr>
              <w:t>553</w:t>
            </w:r>
          </w:p>
        </w:tc>
      </w:tr>
      <w:tr w:rsidR="00A351C8" w:rsidRPr="006C1434" w14:paraId="69687258" w14:textId="77777777" w:rsidTr="00A351C8">
        <w:trPr>
          <w:trHeight w:val="20"/>
        </w:trPr>
        <w:tc>
          <w:tcPr>
            <w:tcW w:w="4111" w:type="dxa"/>
            <w:gridSpan w:val="2"/>
            <w:vAlign w:val="center"/>
          </w:tcPr>
          <w:p w14:paraId="4CB9FEA1" w14:textId="77777777" w:rsidR="00A351C8" w:rsidRPr="006C1434" w:rsidRDefault="00A351C8" w:rsidP="00A351C8">
            <w:pPr>
              <w:rPr>
                <w:rFonts w:ascii="Browallia New" w:hAnsi="Browallia New" w:cs="Browallia New"/>
                <w:b/>
                <w:bCs/>
                <w:sz w:val="20"/>
                <w:szCs w:val="20"/>
                <w:cs/>
              </w:rPr>
            </w:pPr>
            <w:r w:rsidRPr="006C1434">
              <w:rPr>
                <w:rFonts w:ascii="Browallia New" w:hAnsi="Browallia New" w:cs="Browallia New"/>
                <w:b/>
                <w:bCs/>
                <w:sz w:val="20"/>
                <w:szCs w:val="20"/>
                <w:cs/>
              </w:rPr>
              <w:t>หนี้สินรวม</w:t>
            </w:r>
          </w:p>
        </w:tc>
        <w:tc>
          <w:tcPr>
            <w:tcW w:w="992" w:type="dxa"/>
          </w:tcPr>
          <w:p w14:paraId="166A4221" w14:textId="77777777" w:rsidR="00A351C8" w:rsidRPr="006C1434" w:rsidRDefault="00A351C8" w:rsidP="00A351C8">
            <w:pPr>
              <w:jc w:val="right"/>
              <w:rPr>
                <w:rFonts w:ascii="Browallia New" w:hAnsi="Browallia New" w:cs="Browallia New"/>
                <w:sz w:val="20"/>
                <w:szCs w:val="20"/>
              </w:rPr>
            </w:pPr>
          </w:p>
        </w:tc>
        <w:tc>
          <w:tcPr>
            <w:tcW w:w="851" w:type="dxa"/>
          </w:tcPr>
          <w:p w14:paraId="0577A516" w14:textId="77777777" w:rsidR="00A351C8" w:rsidRPr="006C1434" w:rsidRDefault="00A351C8" w:rsidP="00A351C8">
            <w:pPr>
              <w:jc w:val="right"/>
              <w:rPr>
                <w:rFonts w:ascii="Browallia New" w:hAnsi="Browallia New" w:cs="Browallia New"/>
                <w:sz w:val="20"/>
                <w:szCs w:val="20"/>
              </w:rPr>
            </w:pPr>
          </w:p>
        </w:tc>
        <w:tc>
          <w:tcPr>
            <w:tcW w:w="850" w:type="dxa"/>
          </w:tcPr>
          <w:p w14:paraId="5A050034" w14:textId="77777777" w:rsidR="00A351C8" w:rsidRPr="006C1434" w:rsidRDefault="00A351C8" w:rsidP="00A351C8">
            <w:pPr>
              <w:jc w:val="right"/>
              <w:rPr>
                <w:rFonts w:ascii="Browallia New" w:hAnsi="Browallia New" w:cs="Browallia New"/>
                <w:sz w:val="20"/>
                <w:szCs w:val="20"/>
              </w:rPr>
            </w:pPr>
          </w:p>
        </w:tc>
        <w:tc>
          <w:tcPr>
            <w:tcW w:w="851" w:type="dxa"/>
          </w:tcPr>
          <w:p w14:paraId="0CE5A21C" w14:textId="77777777" w:rsidR="00A351C8" w:rsidRPr="006C1434" w:rsidRDefault="00A351C8" w:rsidP="00A351C8">
            <w:pPr>
              <w:jc w:val="right"/>
              <w:rPr>
                <w:rFonts w:ascii="Browallia New" w:hAnsi="Browallia New" w:cs="Browallia New"/>
                <w:sz w:val="20"/>
                <w:szCs w:val="20"/>
              </w:rPr>
            </w:pPr>
          </w:p>
        </w:tc>
        <w:tc>
          <w:tcPr>
            <w:tcW w:w="850" w:type="dxa"/>
          </w:tcPr>
          <w:p w14:paraId="6088D021" w14:textId="77777777" w:rsidR="00A351C8" w:rsidRPr="006C1434" w:rsidRDefault="00A351C8" w:rsidP="00A351C8">
            <w:pPr>
              <w:jc w:val="right"/>
              <w:rPr>
                <w:rFonts w:ascii="Browallia New" w:hAnsi="Browallia New" w:cs="Browallia New"/>
                <w:sz w:val="20"/>
                <w:szCs w:val="20"/>
              </w:rPr>
            </w:pPr>
          </w:p>
        </w:tc>
        <w:tc>
          <w:tcPr>
            <w:tcW w:w="993" w:type="dxa"/>
          </w:tcPr>
          <w:p w14:paraId="7BA57886" w14:textId="77777777" w:rsidR="00A351C8" w:rsidRPr="006C1434" w:rsidRDefault="00A351C8" w:rsidP="00A351C8">
            <w:pPr>
              <w:jc w:val="right"/>
              <w:rPr>
                <w:rFonts w:ascii="Browallia New" w:hAnsi="Browallia New" w:cs="Browallia New"/>
                <w:sz w:val="20"/>
                <w:szCs w:val="20"/>
              </w:rPr>
            </w:pPr>
          </w:p>
        </w:tc>
        <w:tc>
          <w:tcPr>
            <w:tcW w:w="992" w:type="dxa"/>
          </w:tcPr>
          <w:p w14:paraId="160D9429" w14:textId="77777777" w:rsidR="00A351C8" w:rsidRPr="006C1434" w:rsidRDefault="00A351C8" w:rsidP="00A351C8">
            <w:pPr>
              <w:jc w:val="right"/>
              <w:rPr>
                <w:rFonts w:ascii="Browallia New" w:hAnsi="Browallia New" w:cs="Browallia New"/>
                <w:sz w:val="20"/>
                <w:szCs w:val="20"/>
              </w:rPr>
            </w:pPr>
          </w:p>
        </w:tc>
        <w:tc>
          <w:tcPr>
            <w:tcW w:w="992" w:type="dxa"/>
          </w:tcPr>
          <w:p w14:paraId="21F99687" w14:textId="77777777" w:rsidR="00A351C8" w:rsidRPr="006C1434" w:rsidRDefault="00A351C8" w:rsidP="00A351C8">
            <w:pPr>
              <w:jc w:val="right"/>
              <w:rPr>
                <w:rFonts w:ascii="Browallia New" w:hAnsi="Browallia New" w:cs="Browallia New"/>
                <w:sz w:val="20"/>
                <w:szCs w:val="20"/>
              </w:rPr>
            </w:pPr>
          </w:p>
        </w:tc>
        <w:tc>
          <w:tcPr>
            <w:tcW w:w="990" w:type="dxa"/>
          </w:tcPr>
          <w:p w14:paraId="7F108444" w14:textId="77777777" w:rsidR="00A351C8" w:rsidRPr="006C1434" w:rsidRDefault="00A351C8" w:rsidP="00A351C8">
            <w:pPr>
              <w:jc w:val="right"/>
              <w:rPr>
                <w:rFonts w:ascii="Browallia New" w:hAnsi="Browallia New" w:cs="Browallia New"/>
                <w:sz w:val="20"/>
                <w:szCs w:val="20"/>
              </w:rPr>
            </w:pPr>
          </w:p>
        </w:tc>
        <w:tc>
          <w:tcPr>
            <w:tcW w:w="1049" w:type="dxa"/>
            <w:vAlign w:val="center"/>
          </w:tcPr>
          <w:p w14:paraId="37AF32FE" w14:textId="247B0E78" w:rsidR="00A351C8" w:rsidRPr="006C1434" w:rsidRDefault="00096AEA" w:rsidP="00A351C8">
            <w:pPr>
              <w:jc w:val="right"/>
              <w:rPr>
                <w:rFonts w:ascii="Browallia New" w:eastAsia="MS Mincho" w:hAnsi="Browallia New" w:cs="Browallia New"/>
                <w:sz w:val="20"/>
                <w:szCs w:val="20"/>
              </w:rPr>
            </w:pPr>
            <w:r w:rsidRPr="00096AEA">
              <w:rPr>
                <w:rFonts w:ascii="Browallia New" w:eastAsia="MS Mincho" w:hAnsi="Browallia New" w:cs="Browallia New"/>
                <w:sz w:val="20"/>
                <w:szCs w:val="20"/>
              </w:rPr>
              <w:t>746</w:t>
            </w:r>
            <w:r w:rsidR="00D04226" w:rsidRPr="00D04226">
              <w:rPr>
                <w:rFonts w:ascii="Browallia New" w:eastAsia="MS Mincho" w:hAnsi="Browallia New" w:cs="Browallia New"/>
                <w:sz w:val="20"/>
                <w:szCs w:val="20"/>
              </w:rPr>
              <w:t>,</w:t>
            </w:r>
            <w:r w:rsidRPr="00096AEA">
              <w:rPr>
                <w:rFonts w:ascii="Browallia New" w:eastAsia="MS Mincho" w:hAnsi="Browallia New" w:cs="Browallia New"/>
                <w:sz w:val="20"/>
                <w:szCs w:val="20"/>
              </w:rPr>
              <w:t>720</w:t>
            </w:r>
          </w:p>
        </w:tc>
        <w:tc>
          <w:tcPr>
            <w:tcW w:w="938" w:type="dxa"/>
            <w:vAlign w:val="bottom"/>
          </w:tcPr>
          <w:p w14:paraId="574411B7" w14:textId="3004FEF3" w:rsidR="00A351C8" w:rsidRPr="006C1434" w:rsidRDefault="00096AEA" w:rsidP="00A351C8">
            <w:pPr>
              <w:jc w:val="right"/>
              <w:rPr>
                <w:rFonts w:ascii="Browallia New" w:eastAsia="MS Mincho" w:hAnsi="Browallia New" w:cs="Browallia New"/>
                <w:sz w:val="20"/>
                <w:szCs w:val="20"/>
              </w:rPr>
            </w:pPr>
            <w:r w:rsidRPr="00096AEA">
              <w:rPr>
                <w:rFonts w:ascii="Browallia New" w:eastAsia="MS Mincho" w:hAnsi="Browallia New" w:cs="Browallia New"/>
                <w:sz w:val="20"/>
                <w:szCs w:val="20"/>
              </w:rPr>
              <w:t>878</w:t>
            </w:r>
            <w:r w:rsidR="00D04226" w:rsidRPr="00D04226">
              <w:rPr>
                <w:rFonts w:ascii="Browallia New" w:eastAsia="MS Mincho" w:hAnsi="Browallia New" w:cs="Browallia New"/>
                <w:sz w:val="20"/>
                <w:szCs w:val="20"/>
              </w:rPr>
              <w:t>,</w:t>
            </w:r>
            <w:r w:rsidRPr="00096AEA">
              <w:rPr>
                <w:rFonts w:ascii="Browallia New" w:eastAsia="MS Mincho" w:hAnsi="Browallia New" w:cs="Browallia New"/>
                <w:sz w:val="20"/>
                <w:szCs w:val="20"/>
              </w:rPr>
              <w:t>081</w:t>
            </w:r>
          </w:p>
        </w:tc>
      </w:tr>
      <w:tr w:rsidR="00A351C8" w:rsidRPr="006C1434" w14:paraId="148AC3D2" w14:textId="77777777" w:rsidTr="00A351C8">
        <w:trPr>
          <w:trHeight w:val="20"/>
        </w:trPr>
        <w:tc>
          <w:tcPr>
            <w:tcW w:w="4111" w:type="dxa"/>
            <w:gridSpan w:val="2"/>
            <w:vAlign w:val="center"/>
          </w:tcPr>
          <w:p w14:paraId="66F78424" w14:textId="77777777" w:rsidR="00A351C8" w:rsidRPr="006C1434" w:rsidRDefault="00A351C8" w:rsidP="00A351C8">
            <w:pPr>
              <w:rPr>
                <w:rFonts w:ascii="Browallia New" w:hAnsi="Browallia New" w:cs="Browallia New"/>
                <w:b/>
                <w:bCs/>
                <w:sz w:val="20"/>
                <w:szCs w:val="20"/>
                <w:cs/>
              </w:rPr>
            </w:pPr>
          </w:p>
        </w:tc>
        <w:tc>
          <w:tcPr>
            <w:tcW w:w="992" w:type="dxa"/>
          </w:tcPr>
          <w:p w14:paraId="409541AE" w14:textId="77777777" w:rsidR="00A351C8" w:rsidRPr="006C1434" w:rsidRDefault="00A351C8" w:rsidP="00A351C8">
            <w:pPr>
              <w:jc w:val="right"/>
              <w:rPr>
                <w:rFonts w:ascii="Browallia New" w:hAnsi="Browallia New" w:cs="Browallia New"/>
                <w:sz w:val="20"/>
                <w:szCs w:val="20"/>
              </w:rPr>
            </w:pPr>
          </w:p>
        </w:tc>
        <w:tc>
          <w:tcPr>
            <w:tcW w:w="851" w:type="dxa"/>
          </w:tcPr>
          <w:p w14:paraId="39057991" w14:textId="77777777" w:rsidR="00A351C8" w:rsidRPr="006C1434" w:rsidRDefault="00A351C8" w:rsidP="00A351C8">
            <w:pPr>
              <w:jc w:val="right"/>
              <w:rPr>
                <w:rFonts w:ascii="Browallia New" w:hAnsi="Browallia New" w:cs="Browallia New"/>
                <w:sz w:val="20"/>
                <w:szCs w:val="20"/>
              </w:rPr>
            </w:pPr>
          </w:p>
        </w:tc>
        <w:tc>
          <w:tcPr>
            <w:tcW w:w="850" w:type="dxa"/>
          </w:tcPr>
          <w:p w14:paraId="221582D9" w14:textId="77777777" w:rsidR="00A351C8" w:rsidRPr="006C1434" w:rsidRDefault="00A351C8" w:rsidP="00A351C8">
            <w:pPr>
              <w:jc w:val="right"/>
              <w:rPr>
                <w:rFonts w:ascii="Browallia New" w:hAnsi="Browallia New" w:cs="Browallia New"/>
                <w:sz w:val="20"/>
                <w:szCs w:val="20"/>
              </w:rPr>
            </w:pPr>
          </w:p>
        </w:tc>
        <w:tc>
          <w:tcPr>
            <w:tcW w:w="851" w:type="dxa"/>
          </w:tcPr>
          <w:p w14:paraId="2E498A23" w14:textId="77777777" w:rsidR="00A351C8" w:rsidRPr="006C1434" w:rsidRDefault="00A351C8" w:rsidP="00A351C8">
            <w:pPr>
              <w:jc w:val="right"/>
              <w:rPr>
                <w:rFonts w:ascii="Browallia New" w:hAnsi="Browallia New" w:cs="Browallia New"/>
                <w:sz w:val="20"/>
                <w:szCs w:val="20"/>
              </w:rPr>
            </w:pPr>
          </w:p>
        </w:tc>
        <w:tc>
          <w:tcPr>
            <w:tcW w:w="850" w:type="dxa"/>
          </w:tcPr>
          <w:p w14:paraId="5645293F" w14:textId="77777777" w:rsidR="00A351C8" w:rsidRPr="006C1434" w:rsidRDefault="00A351C8" w:rsidP="00A351C8">
            <w:pPr>
              <w:jc w:val="right"/>
              <w:rPr>
                <w:rFonts w:ascii="Browallia New" w:hAnsi="Browallia New" w:cs="Browallia New"/>
                <w:sz w:val="20"/>
                <w:szCs w:val="20"/>
              </w:rPr>
            </w:pPr>
          </w:p>
        </w:tc>
        <w:tc>
          <w:tcPr>
            <w:tcW w:w="993" w:type="dxa"/>
          </w:tcPr>
          <w:p w14:paraId="364C2922" w14:textId="77777777" w:rsidR="00A351C8" w:rsidRPr="006C1434" w:rsidRDefault="00A351C8" w:rsidP="00A351C8">
            <w:pPr>
              <w:jc w:val="right"/>
              <w:rPr>
                <w:rFonts w:ascii="Browallia New" w:hAnsi="Browallia New" w:cs="Browallia New"/>
                <w:sz w:val="20"/>
                <w:szCs w:val="20"/>
              </w:rPr>
            </w:pPr>
          </w:p>
        </w:tc>
        <w:tc>
          <w:tcPr>
            <w:tcW w:w="992" w:type="dxa"/>
          </w:tcPr>
          <w:p w14:paraId="22D2CFA0" w14:textId="77777777" w:rsidR="00A351C8" w:rsidRPr="006C1434" w:rsidRDefault="00A351C8" w:rsidP="00A351C8">
            <w:pPr>
              <w:jc w:val="right"/>
              <w:rPr>
                <w:rFonts w:ascii="Browallia New" w:hAnsi="Browallia New" w:cs="Browallia New"/>
                <w:sz w:val="20"/>
                <w:szCs w:val="20"/>
              </w:rPr>
            </w:pPr>
          </w:p>
        </w:tc>
        <w:tc>
          <w:tcPr>
            <w:tcW w:w="992" w:type="dxa"/>
          </w:tcPr>
          <w:p w14:paraId="0C73F18A" w14:textId="77777777" w:rsidR="00A351C8" w:rsidRPr="006C1434" w:rsidRDefault="00A351C8" w:rsidP="00A351C8">
            <w:pPr>
              <w:jc w:val="right"/>
              <w:rPr>
                <w:rFonts w:ascii="Browallia New" w:hAnsi="Browallia New" w:cs="Browallia New"/>
                <w:sz w:val="20"/>
                <w:szCs w:val="20"/>
              </w:rPr>
            </w:pPr>
          </w:p>
        </w:tc>
        <w:tc>
          <w:tcPr>
            <w:tcW w:w="990" w:type="dxa"/>
          </w:tcPr>
          <w:p w14:paraId="5705E863" w14:textId="77777777" w:rsidR="00A351C8" w:rsidRPr="006C1434" w:rsidRDefault="00A351C8" w:rsidP="00A351C8">
            <w:pPr>
              <w:jc w:val="right"/>
              <w:rPr>
                <w:rFonts w:ascii="Browallia New" w:hAnsi="Browallia New" w:cs="Browallia New"/>
                <w:sz w:val="20"/>
                <w:szCs w:val="20"/>
              </w:rPr>
            </w:pPr>
          </w:p>
        </w:tc>
        <w:tc>
          <w:tcPr>
            <w:tcW w:w="1049" w:type="dxa"/>
            <w:vAlign w:val="bottom"/>
          </w:tcPr>
          <w:p w14:paraId="18B11315" w14:textId="77777777" w:rsidR="00A351C8" w:rsidRPr="006C1434" w:rsidRDefault="00A351C8" w:rsidP="00A351C8">
            <w:pPr>
              <w:jc w:val="right"/>
              <w:rPr>
                <w:rFonts w:ascii="Browallia New" w:eastAsia="MS Mincho" w:hAnsi="Browallia New" w:cs="Browallia New"/>
                <w:sz w:val="20"/>
                <w:szCs w:val="20"/>
              </w:rPr>
            </w:pPr>
          </w:p>
        </w:tc>
        <w:tc>
          <w:tcPr>
            <w:tcW w:w="938" w:type="dxa"/>
            <w:vAlign w:val="bottom"/>
          </w:tcPr>
          <w:p w14:paraId="5C35BC6F" w14:textId="77777777" w:rsidR="00A351C8" w:rsidRPr="006C1434" w:rsidRDefault="00A351C8" w:rsidP="00A351C8">
            <w:pPr>
              <w:jc w:val="right"/>
              <w:rPr>
                <w:rFonts w:ascii="Browallia New" w:eastAsia="MS Mincho" w:hAnsi="Browallia New" w:cs="Browallia New"/>
                <w:sz w:val="20"/>
                <w:szCs w:val="20"/>
              </w:rPr>
            </w:pPr>
          </w:p>
        </w:tc>
      </w:tr>
      <w:tr w:rsidR="00A351C8" w:rsidRPr="006C1434" w14:paraId="0049C6CD" w14:textId="77777777" w:rsidTr="00A351C8">
        <w:trPr>
          <w:trHeight w:val="20"/>
        </w:trPr>
        <w:tc>
          <w:tcPr>
            <w:tcW w:w="4111" w:type="dxa"/>
            <w:gridSpan w:val="2"/>
            <w:vAlign w:val="center"/>
          </w:tcPr>
          <w:p w14:paraId="2A870C6F" w14:textId="77777777" w:rsidR="00A351C8" w:rsidRPr="006C1434" w:rsidRDefault="00A351C8" w:rsidP="00A351C8">
            <w:pPr>
              <w:rPr>
                <w:rFonts w:ascii="Browallia New" w:hAnsi="Browallia New" w:cs="Browallia New"/>
                <w:b/>
                <w:bCs/>
                <w:sz w:val="20"/>
                <w:szCs w:val="20"/>
                <w:cs/>
              </w:rPr>
            </w:pPr>
            <w:r w:rsidRPr="006C1434">
              <w:rPr>
                <w:rFonts w:ascii="Browallia New" w:hAnsi="Browallia New" w:cs="Browallia New"/>
                <w:b/>
                <w:bCs/>
                <w:sz w:val="20"/>
                <w:szCs w:val="20"/>
                <w:cs/>
              </w:rPr>
              <w:t>รายได้แยกตามการรับรู้รายได้</w:t>
            </w:r>
          </w:p>
        </w:tc>
        <w:tc>
          <w:tcPr>
            <w:tcW w:w="992" w:type="dxa"/>
          </w:tcPr>
          <w:p w14:paraId="19F4BA32" w14:textId="77777777" w:rsidR="00A351C8" w:rsidRPr="006C1434" w:rsidRDefault="00A351C8" w:rsidP="00A351C8">
            <w:pPr>
              <w:jc w:val="right"/>
              <w:rPr>
                <w:rFonts w:ascii="Browallia New" w:hAnsi="Browallia New" w:cs="Browallia New"/>
                <w:sz w:val="20"/>
                <w:szCs w:val="20"/>
              </w:rPr>
            </w:pPr>
          </w:p>
        </w:tc>
        <w:tc>
          <w:tcPr>
            <w:tcW w:w="851" w:type="dxa"/>
          </w:tcPr>
          <w:p w14:paraId="5C97C8A9" w14:textId="77777777" w:rsidR="00A351C8" w:rsidRPr="006C1434" w:rsidRDefault="00A351C8" w:rsidP="00A351C8">
            <w:pPr>
              <w:jc w:val="right"/>
              <w:rPr>
                <w:rFonts w:ascii="Browallia New" w:hAnsi="Browallia New" w:cs="Browallia New"/>
                <w:sz w:val="20"/>
                <w:szCs w:val="20"/>
              </w:rPr>
            </w:pPr>
          </w:p>
        </w:tc>
        <w:tc>
          <w:tcPr>
            <w:tcW w:w="850" w:type="dxa"/>
          </w:tcPr>
          <w:p w14:paraId="45F9D396" w14:textId="77777777" w:rsidR="00A351C8" w:rsidRPr="006C1434" w:rsidRDefault="00A351C8" w:rsidP="00A351C8">
            <w:pPr>
              <w:jc w:val="right"/>
              <w:rPr>
                <w:rFonts w:ascii="Browallia New" w:hAnsi="Browallia New" w:cs="Browallia New"/>
                <w:sz w:val="20"/>
                <w:szCs w:val="20"/>
              </w:rPr>
            </w:pPr>
          </w:p>
        </w:tc>
        <w:tc>
          <w:tcPr>
            <w:tcW w:w="851" w:type="dxa"/>
          </w:tcPr>
          <w:p w14:paraId="1C36F351" w14:textId="77777777" w:rsidR="00A351C8" w:rsidRPr="006C1434" w:rsidRDefault="00A351C8" w:rsidP="00A351C8">
            <w:pPr>
              <w:jc w:val="right"/>
              <w:rPr>
                <w:rFonts w:ascii="Browallia New" w:hAnsi="Browallia New" w:cs="Browallia New"/>
                <w:sz w:val="20"/>
                <w:szCs w:val="20"/>
              </w:rPr>
            </w:pPr>
          </w:p>
        </w:tc>
        <w:tc>
          <w:tcPr>
            <w:tcW w:w="850" w:type="dxa"/>
          </w:tcPr>
          <w:p w14:paraId="03212B65" w14:textId="77777777" w:rsidR="00A351C8" w:rsidRPr="006C1434" w:rsidRDefault="00A351C8" w:rsidP="00A351C8">
            <w:pPr>
              <w:jc w:val="right"/>
              <w:rPr>
                <w:rFonts w:ascii="Browallia New" w:hAnsi="Browallia New" w:cs="Browallia New"/>
                <w:sz w:val="20"/>
                <w:szCs w:val="20"/>
              </w:rPr>
            </w:pPr>
          </w:p>
        </w:tc>
        <w:tc>
          <w:tcPr>
            <w:tcW w:w="993" w:type="dxa"/>
          </w:tcPr>
          <w:p w14:paraId="2A8A6150" w14:textId="77777777" w:rsidR="00A351C8" w:rsidRPr="006C1434" w:rsidRDefault="00A351C8" w:rsidP="00A351C8">
            <w:pPr>
              <w:jc w:val="right"/>
              <w:rPr>
                <w:rFonts w:ascii="Browallia New" w:hAnsi="Browallia New" w:cs="Browallia New"/>
                <w:sz w:val="20"/>
                <w:szCs w:val="20"/>
              </w:rPr>
            </w:pPr>
          </w:p>
        </w:tc>
        <w:tc>
          <w:tcPr>
            <w:tcW w:w="992" w:type="dxa"/>
          </w:tcPr>
          <w:p w14:paraId="19C40692" w14:textId="77777777" w:rsidR="00A351C8" w:rsidRPr="006C1434" w:rsidRDefault="00A351C8" w:rsidP="00A351C8">
            <w:pPr>
              <w:jc w:val="right"/>
              <w:rPr>
                <w:rFonts w:ascii="Browallia New" w:hAnsi="Browallia New" w:cs="Browallia New"/>
                <w:sz w:val="20"/>
                <w:szCs w:val="20"/>
              </w:rPr>
            </w:pPr>
          </w:p>
        </w:tc>
        <w:tc>
          <w:tcPr>
            <w:tcW w:w="992" w:type="dxa"/>
          </w:tcPr>
          <w:p w14:paraId="103CC49E" w14:textId="77777777" w:rsidR="00A351C8" w:rsidRPr="006C1434" w:rsidRDefault="00A351C8" w:rsidP="00A351C8">
            <w:pPr>
              <w:jc w:val="right"/>
              <w:rPr>
                <w:rFonts w:ascii="Browallia New" w:hAnsi="Browallia New" w:cs="Browallia New"/>
                <w:sz w:val="20"/>
                <w:szCs w:val="20"/>
              </w:rPr>
            </w:pPr>
          </w:p>
        </w:tc>
        <w:tc>
          <w:tcPr>
            <w:tcW w:w="990" w:type="dxa"/>
          </w:tcPr>
          <w:p w14:paraId="064F9002" w14:textId="77777777" w:rsidR="00A351C8" w:rsidRPr="006C1434" w:rsidRDefault="00A351C8" w:rsidP="00A351C8">
            <w:pPr>
              <w:jc w:val="right"/>
              <w:rPr>
                <w:rFonts w:ascii="Browallia New" w:hAnsi="Browallia New" w:cs="Browallia New"/>
                <w:sz w:val="20"/>
                <w:szCs w:val="20"/>
              </w:rPr>
            </w:pPr>
          </w:p>
        </w:tc>
        <w:tc>
          <w:tcPr>
            <w:tcW w:w="1049" w:type="dxa"/>
            <w:vAlign w:val="bottom"/>
          </w:tcPr>
          <w:p w14:paraId="35544F74" w14:textId="77777777" w:rsidR="00A351C8" w:rsidRPr="006C1434" w:rsidRDefault="00A351C8" w:rsidP="00A351C8">
            <w:pPr>
              <w:jc w:val="right"/>
              <w:rPr>
                <w:rFonts w:ascii="Browallia New" w:eastAsia="MS Mincho" w:hAnsi="Browallia New" w:cs="Browallia New"/>
                <w:sz w:val="20"/>
                <w:szCs w:val="20"/>
              </w:rPr>
            </w:pPr>
          </w:p>
        </w:tc>
        <w:tc>
          <w:tcPr>
            <w:tcW w:w="938" w:type="dxa"/>
            <w:vAlign w:val="bottom"/>
          </w:tcPr>
          <w:p w14:paraId="7E78EDDA" w14:textId="77777777" w:rsidR="00A351C8" w:rsidRPr="006C1434" w:rsidRDefault="00A351C8" w:rsidP="00A351C8">
            <w:pPr>
              <w:jc w:val="right"/>
              <w:rPr>
                <w:rFonts w:ascii="Browallia New" w:eastAsia="MS Mincho" w:hAnsi="Browallia New" w:cs="Browallia New"/>
                <w:sz w:val="20"/>
                <w:szCs w:val="20"/>
              </w:rPr>
            </w:pPr>
          </w:p>
        </w:tc>
      </w:tr>
      <w:tr w:rsidR="006C1434" w:rsidRPr="006C1434" w14:paraId="00ABFA21" w14:textId="77777777" w:rsidTr="00A351C8">
        <w:trPr>
          <w:trHeight w:val="20"/>
        </w:trPr>
        <w:tc>
          <w:tcPr>
            <w:tcW w:w="3119" w:type="dxa"/>
            <w:vAlign w:val="bottom"/>
          </w:tcPr>
          <w:p w14:paraId="295C4AAA" w14:textId="77777777" w:rsidR="006C1434" w:rsidRPr="006C1434" w:rsidRDefault="006C1434" w:rsidP="006C1434">
            <w:pPr>
              <w:rPr>
                <w:rFonts w:ascii="Browallia New" w:hAnsi="Browallia New" w:cs="Browallia New"/>
                <w:b/>
                <w:bCs/>
                <w:sz w:val="20"/>
                <w:szCs w:val="20"/>
                <w:cs/>
              </w:rPr>
            </w:pPr>
            <w:r w:rsidRPr="006C1434">
              <w:rPr>
                <w:rFonts w:ascii="Browallia New" w:hAnsi="Browallia New" w:cs="Browallia New"/>
                <w:sz w:val="20"/>
                <w:szCs w:val="20"/>
                <w:cs/>
              </w:rPr>
              <w:t>ณ เวลาใดเวลาหนึ่ง</w:t>
            </w:r>
          </w:p>
        </w:tc>
        <w:tc>
          <w:tcPr>
            <w:tcW w:w="992" w:type="dxa"/>
          </w:tcPr>
          <w:p w14:paraId="54A92B55" w14:textId="235E246B" w:rsidR="006C1434" w:rsidRPr="006C1434" w:rsidRDefault="009C123A" w:rsidP="006C1434">
            <w:pPr>
              <w:jc w:val="right"/>
              <w:rPr>
                <w:rFonts w:ascii="Browallia New" w:hAnsi="Browallia New" w:cs="Browallia New"/>
                <w:sz w:val="20"/>
                <w:szCs w:val="20"/>
              </w:rPr>
            </w:pPr>
            <w:r w:rsidRPr="006D32FA">
              <w:rPr>
                <w:rFonts w:ascii="Browallia New" w:hAnsi="Browallia New" w:cs="Browallia New"/>
                <w:sz w:val="20"/>
                <w:szCs w:val="20"/>
              </w:rPr>
              <w:t xml:space="preserve"> 736,963 </w:t>
            </w:r>
          </w:p>
        </w:tc>
        <w:tc>
          <w:tcPr>
            <w:tcW w:w="992" w:type="dxa"/>
          </w:tcPr>
          <w:p w14:paraId="78F0405B" w14:textId="2130841A" w:rsidR="006C1434" w:rsidRPr="006C1434" w:rsidRDefault="009C123A" w:rsidP="006C1434">
            <w:pPr>
              <w:jc w:val="right"/>
              <w:rPr>
                <w:rFonts w:ascii="Browallia New" w:hAnsi="Browallia New" w:cs="Browallia New"/>
                <w:sz w:val="20"/>
                <w:szCs w:val="20"/>
              </w:rPr>
            </w:pPr>
            <w:r w:rsidRPr="00CB00D5">
              <w:rPr>
                <w:rFonts w:ascii="Browallia New" w:hAnsi="Browallia New" w:cs="Browallia New"/>
                <w:sz w:val="20"/>
                <w:szCs w:val="20"/>
              </w:rPr>
              <w:t xml:space="preserve"> 930,304 </w:t>
            </w:r>
          </w:p>
        </w:tc>
        <w:tc>
          <w:tcPr>
            <w:tcW w:w="851" w:type="dxa"/>
          </w:tcPr>
          <w:p w14:paraId="33E1D327" w14:textId="5C453905" w:rsidR="006C1434" w:rsidRPr="006C1434" w:rsidRDefault="009C123A" w:rsidP="006C1434">
            <w:pPr>
              <w:jc w:val="right"/>
              <w:rPr>
                <w:rFonts w:ascii="Browallia New" w:hAnsi="Browallia New" w:cs="Browallia New"/>
                <w:sz w:val="20"/>
                <w:szCs w:val="20"/>
              </w:rPr>
            </w:pPr>
            <w:r w:rsidRPr="00A77D5D">
              <w:rPr>
                <w:rFonts w:ascii="Browallia New" w:hAnsi="Browallia New" w:cs="Browallia New"/>
                <w:sz w:val="20"/>
                <w:szCs w:val="20"/>
              </w:rPr>
              <w:t xml:space="preserve"> 4,531 </w:t>
            </w:r>
          </w:p>
        </w:tc>
        <w:tc>
          <w:tcPr>
            <w:tcW w:w="850" w:type="dxa"/>
          </w:tcPr>
          <w:p w14:paraId="796E4ED0" w14:textId="75F6EA69" w:rsidR="006C1434" w:rsidRPr="006C1434" w:rsidRDefault="006C1434" w:rsidP="006C1434">
            <w:pPr>
              <w:jc w:val="right"/>
              <w:rPr>
                <w:rFonts w:ascii="Browallia New" w:hAnsi="Browallia New" w:cs="Browallia New"/>
                <w:sz w:val="20"/>
                <w:szCs w:val="20"/>
              </w:rPr>
            </w:pPr>
            <w:r w:rsidRPr="006C1434">
              <w:rPr>
                <w:rFonts w:ascii="Browallia New" w:hAnsi="Browallia New" w:cs="Browallia New"/>
                <w:sz w:val="20"/>
                <w:szCs w:val="20"/>
              </w:rPr>
              <w:t>40,356</w:t>
            </w:r>
          </w:p>
        </w:tc>
        <w:tc>
          <w:tcPr>
            <w:tcW w:w="851" w:type="dxa"/>
          </w:tcPr>
          <w:p w14:paraId="17D284FD" w14:textId="347515D2" w:rsidR="006C1434" w:rsidRPr="006C1434" w:rsidRDefault="009C123A" w:rsidP="006C1434">
            <w:pPr>
              <w:jc w:val="right"/>
              <w:rPr>
                <w:rFonts w:ascii="Browallia New" w:hAnsi="Browallia New" w:cs="Browallia New"/>
                <w:sz w:val="20"/>
                <w:szCs w:val="20"/>
              </w:rPr>
            </w:pPr>
            <w:r w:rsidRPr="00E16CE8">
              <w:rPr>
                <w:rFonts w:ascii="Browallia New" w:hAnsi="Browallia New" w:cs="Browallia New"/>
                <w:sz w:val="20"/>
                <w:szCs w:val="20"/>
              </w:rPr>
              <w:t xml:space="preserve"> 2,044 </w:t>
            </w:r>
          </w:p>
        </w:tc>
        <w:tc>
          <w:tcPr>
            <w:tcW w:w="850" w:type="dxa"/>
          </w:tcPr>
          <w:p w14:paraId="0244A878" w14:textId="55D064A6" w:rsidR="006C1434" w:rsidRPr="006C1434" w:rsidRDefault="006C1434" w:rsidP="006C1434">
            <w:pPr>
              <w:jc w:val="right"/>
              <w:rPr>
                <w:rFonts w:ascii="Browallia New" w:hAnsi="Browallia New" w:cs="Browallia New"/>
                <w:sz w:val="20"/>
                <w:szCs w:val="20"/>
              </w:rPr>
            </w:pPr>
            <w:r w:rsidRPr="006C1434">
              <w:rPr>
                <w:rFonts w:ascii="Browallia New" w:hAnsi="Browallia New" w:cs="Browallia New"/>
                <w:sz w:val="20"/>
                <w:szCs w:val="20"/>
                <w:cs/>
              </w:rPr>
              <w:t>-</w:t>
            </w:r>
          </w:p>
        </w:tc>
        <w:tc>
          <w:tcPr>
            <w:tcW w:w="993" w:type="dxa"/>
          </w:tcPr>
          <w:p w14:paraId="1EFFACCF" w14:textId="07EAAC0B" w:rsidR="006C1434" w:rsidRPr="006C1434" w:rsidRDefault="009C123A" w:rsidP="006C1434">
            <w:pPr>
              <w:jc w:val="right"/>
              <w:rPr>
                <w:rFonts w:ascii="Browallia New" w:hAnsi="Browallia New" w:cs="Browallia New"/>
                <w:sz w:val="20"/>
                <w:szCs w:val="20"/>
              </w:rPr>
            </w:pPr>
            <w:r w:rsidRPr="00E16CE8">
              <w:rPr>
                <w:rFonts w:ascii="Browallia New" w:hAnsi="Browallia New" w:cs="Browallia New"/>
                <w:sz w:val="20"/>
                <w:szCs w:val="20"/>
              </w:rPr>
              <w:t xml:space="preserve"> 743,538 </w:t>
            </w:r>
          </w:p>
        </w:tc>
        <w:tc>
          <w:tcPr>
            <w:tcW w:w="992" w:type="dxa"/>
          </w:tcPr>
          <w:p w14:paraId="519530EE" w14:textId="75A1E64B" w:rsidR="006C1434" w:rsidRPr="006C1434" w:rsidRDefault="009C123A" w:rsidP="006C1434">
            <w:pPr>
              <w:jc w:val="right"/>
              <w:rPr>
                <w:rFonts w:ascii="Browallia New" w:hAnsi="Browallia New" w:cs="Browallia New"/>
                <w:sz w:val="20"/>
                <w:szCs w:val="20"/>
              </w:rPr>
            </w:pPr>
            <w:r w:rsidRPr="00055982">
              <w:rPr>
                <w:rFonts w:ascii="Browallia New" w:hAnsi="Browallia New" w:cs="Browallia New"/>
                <w:sz w:val="20"/>
                <w:szCs w:val="20"/>
              </w:rPr>
              <w:t xml:space="preserve"> 970,660 </w:t>
            </w:r>
          </w:p>
        </w:tc>
        <w:tc>
          <w:tcPr>
            <w:tcW w:w="992" w:type="dxa"/>
          </w:tcPr>
          <w:p w14:paraId="6382FFFD" w14:textId="6724D248" w:rsidR="006C1434" w:rsidRPr="006C1434" w:rsidRDefault="0033578A" w:rsidP="006C1434">
            <w:pPr>
              <w:jc w:val="right"/>
              <w:rPr>
                <w:rFonts w:ascii="Browallia New" w:hAnsi="Browallia New" w:cs="Browallia New"/>
                <w:sz w:val="20"/>
                <w:szCs w:val="20"/>
              </w:rPr>
            </w:pPr>
            <w:r>
              <w:rPr>
                <w:rFonts w:ascii="Browallia New" w:hAnsi="Browallia New" w:cs="Browallia New"/>
                <w:sz w:val="20"/>
                <w:szCs w:val="20"/>
              </w:rPr>
              <w:t>(6)</w:t>
            </w:r>
          </w:p>
        </w:tc>
        <w:tc>
          <w:tcPr>
            <w:tcW w:w="990" w:type="dxa"/>
          </w:tcPr>
          <w:p w14:paraId="33A36B79" w14:textId="4CB2F426" w:rsidR="006C1434" w:rsidRPr="006C1434" w:rsidRDefault="009C123A" w:rsidP="006C1434">
            <w:pPr>
              <w:jc w:val="right"/>
              <w:rPr>
                <w:rFonts w:ascii="Browallia New" w:hAnsi="Browallia New" w:cs="Browallia New"/>
                <w:sz w:val="20"/>
                <w:szCs w:val="20"/>
              </w:rPr>
            </w:pPr>
            <w:r w:rsidRPr="006C1434">
              <w:rPr>
                <w:rFonts w:ascii="Browallia New" w:hAnsi="Browallia New" w:cs="Browallia New"/>
                <w:sz w:val="20"/>
                <w:szCs w:val="20"/>
                <w:cs/>
              </w:rPr>
              <w:t>-</w:t>
            </w:r>
          </w:p>
        </w:tc>
        <w:tc>
          <w:tcPr>
            <w:tcW w:w="1049" w:type="dxa"/>
          </w:tcPr>
          <w:p w14:paraId="1F5EBD47" w14:textId="5EDD217B" w:rsidR="006C1434" w:rsidRPr="00095B0B" w:rsidRDefault="009C123A" w:rsidP="006C1434">
            <w:pPr>
              <w:jc w:val="right"/>
              <w:rPr>
                <w:rFonts w:ascii="Browallia New" w:hAnsi="Browallia New" w:cs="Browallia New"/>
                <w:sz w:val="20"/>
                <w:szCs w:val="20"/>
              </w:rPr>
            </w:pPr>
            <w:r w:rsidRPr="00095B0B">
              <w:rPr>
                <w:rFonts w:ascii="Browallia New" w:hAnsi="Browallia New" w:cs="Browallia New"/>
                <w:sz w:val="20"/>
                <w:szCs w:val="20"/>
              </w:rPr>
              <w:t xml:space="preserve"> 743,53</w:t>
            </w:r>
            <w:r w:rsidR="0033578A">
              <w:rPr>
                <w:rFonts w:ascii="Browallia New" w:hAnsi="Browallia New" w:cs="Browallia New"/>
                <w:sz w:val="20"/>
                <w:szCs w:val="20"/>
              </w:rPr>
              <w:t>2</w:t>
            </w:r>
            <w:r w:rsidRPr="00095B0B">
              <w:rPr>
                <w:rFonts w:ascii="Browallia New" w:hAnsi="Browallia New" w:cs="Browallia New"/>
                <w:sz w:val="20"/>
                <w:szCs w:val="20"/>
              </w:rPr>
              <w:t xml:space="preserve"> </w:t>
            </w:r>
          </w:p>
        </w:tc>
        <w:tc>
          <w:tcPr>
            <w:tcW w:w="938" w:type="dxa"/>
          </w:tcPr>
          <w:p w14:paraId="109008BD" w14:textId="4AC472A5" w:rsidR="006C1434" w:rsidRPr="006C1434" w:rsidRDefault="006C1434" w:rsidP="006C1434">
            <w:pPr>
              <w:jc w:val="right"/>
              <w:rPr>
                <w:rFonts w:ascii="Browallia New" w:eastAsia="MS Mincho" w:hAnsi="Browallia New" w:cs="Browallia New"/>
                <w:sz w:val="20"/>
                <w:szCs w:val="20"/>
              </w:rPr>
            </w:pPr>
            <w:r w:rsidRPr="006C1434">
              <w:rPr>
                <w:rFonts w:ascii="Browallia New" w:hAnsi="Browallia New" w:cs="Browallia New"/>
                <w:sz w:val="20"/>
                <w:szCs w:val="20"/>
              </w:rPr>
              <w:t>970,660</w:t>
            </w:r>
          </w:p>
        </w:tc>
      </w:tr>
      <w:tr w:rsidR="006C1434" w:rsidRPr="006C1434" w14:paraId="6DA9FF13" w14:textId="77777777" w:rsidTr="00E37465">
        <w:trPr>
          <w:trHeight w:val="20"/>
        </w:trPr>
        <w:tc>
          <w:tcPr>
            <w:tcW w:w="3119" w:type="dxa"/>
            <w:vAlign w:val="bottom"/>
          </w:tcPr>
          <w:p w14:paraId="60A771B1" w14:textId="77777777" w:rsidR="006C1434" w:rsidRPr="006C1434" w:rsidRDefault="006C1434" w:rsidP="006C1434">
            <w:pPr>
              <w:rPr>
                <w:rFonts w:ascii="Browallia New" w:hAnsi="Browallia New" w:cs="Browallia New"/>
                <w:b/>
                <w:bCs/>
                <w:sz w:val="20"/>
                <w:szCs w:val="20"/>
                <w:cs/>
              </w:rPr>
            </w:pPr>
            <w:r w:rsidRPr="006C1434">
              <w:rPr>
                <w:rFonts w:ascii="Browallia New" w:hAnsi="Browallia New" w:cs="Browallia New"/>
                <w:sz w:val="20"/>
                <w:szCs w:val="20"/>
                <w:cs/>
              </w:rPr>
              <w:t>ตลอดช่วงเวลาหนึ่ง</w:t>
            </w:r>
          </w:p>
        </w:tc>
        <w:tc>
          <w:tcPr>
            <w:tcW w:w="992" w:type="dxa"/>
          </w:tcPr>
          <w:p w14:paraId="12C18BDD" w14:textId="6DA7EE64" w:rsidR="006C1434" w:rsidRPr="006C1434" w:rsidRDefault="00095B0B" w:rsidP="006C1434">
            <w:pPr>
              <w:jc w:val="right"/>
              <w:rPr>
                <w:rFonts w:ascii="Browallia New" w:hAnsi="Browallia New" w:cs="Browallia New"/>
                <w:sz w:val="20"/>
                <w:szCs w:val="20"/>
                <w:cs/>
              </w:rPr>
            </w:pPr>
            <w:r w:rsidRPr="006D32FA">
              <w:rPr>
                <w:rFonts w:ascii="Browallia New" w:hAnsi="Browallia New" w:cs="Browallia New"/>
                <w:sz w:val="20"/>
                <w:szCs w:val="20"/>
              </w:rPr>
              <w:t xml:space="preserve"> -   </w:t>
            </w:r>
          </w:p>
        </w:tc>
        <w:tc>
          <w:tcPr>
            <w:tcW w:w="992" w:type="dxa"/>
          </w:tcPr>
          <w:p w14:paraId="261F6631" w14:textId="335283EF" w:rsidR="006C1434" w:rsidRPr="006C1434" w:rsidRDefault="006C1434" w:rsidP="006C1434">
            <w:pPr>
              <w:jc w:val="right"/>
              <w:rPr>
                <w:rFonts w:ascii="Browallia New" w:hAnsi="Browallia New" w:cs="Browallia New"/>
                <w:sz w:val="20"/>
                <w:szCs w:val="20"/>
              </w:rPr>
            </w:pPr>
            <w:r w:rsidRPr="006C1434">
              <w:rPr>
                <w:rFonts w:ascii="Browallia New" w:hAnsi="Browallia New" w:cs="Browallia New"/>
                <w:sz w:val="20"/>
                <w:szCs w:val="20"/>
              </w:rPr>
              <w:t>-</w:t>
            </w:r>
          </w:p>
        </w:tc>
        <w:tc>
          <w:tcPr>
            <w:tcW w:w="851" w:type="dxa"/>
          </w:tcPr>
          <w:p w14:paraId="1DA03587" w14:textId="66A94D74" w:rsidR="006C1434" w:rsidRPr="006C1434" w:rsidRDefault="00095B0B" w:rsidP="006C1434">
            <w:pPr>
              <w:jc w:val="right"/>
              <w:rPr>
                <w:rFonts w:ascii="Browallia New" w:hAnsi="Browallia New" w:cs="Browallia New"/>
                <w:sz w:val="20"/>
                <w:szCs w:val="20"/>
              </w:rPr>
            </w:pPr>
            <w:r w:rsidRPr="00A77D5D">
              <w:rPr>
                <w:rFonts w:ascii="Browallia New" w:hAnsi="Browallia New" w:cs="Browallia New"/>
                <w:sz w:val="20"/>
                <w:szCs w:val="20"/>
              </w:rPr>
              <w:t xml:space="preserve"> -   </w:t>
            </w:r>
          </w:p>
        </w:tc>
        <w:tc>
          <w:tcPr>
            <w:tcW w:w="850" w:type="dxa"/>
          </w:tcPr>
          <w:p w14:paraId="263239B6" w14:textId="1C8BA82C" w:rsidR="006C1434" w:rsidRPr="006C1434" w:rsidRDefault="006C1434" w:rsidP="006C1434">
            <w:pPr>
              <w:jc w:val="right"/>
              <w:rPr>
                <w:rFonts w:ascii="Browallia New" w:hAnsi="Browallia New" w:cs="Browallia New"/>
                <w:sz w:val="20"/>
                <w:szCs w:val="20"/>
              </w:rPr>
            </w:pPr>
            <w:r w:rsidRPr="006C1434">
              <w:rPr>
                <w:rFonts w:ascii="Browallia New" w:hAnsi="Browallia New" w:cs="Browallia New"/>
                <w:sz w:val="20"/>
                <w:szCs w:val="20"/>
              </w:rPr>
              <w:t>-</w:t>
            </w:r>
          </w:p>
        </w:tc>
        <w:tc>
          <w:tcPr>
            <w:tcW w:w="851" w:type="dxa"/>
          </w:tcPr>
          <w:p w14:paraId="6FDCC166" w14:textId="0AD2E33F" w:rsidR="006C1434" w:rsidRPr="006C1434" w:rsidRDefault="00095B0B" w:rsidP="006C1434">
            <w:pPr>
              <w:jc w:val="right"/>
              <w:rPr>
                <w:rFonts w:ascii="Browallia New" w:hAnsi="Browallia New" w:cs="Browallia New"/>
                <w:sz w:val="20"/>
                <w:szCs w:val="20"/>
              </w:rPr>
            </w:pPr>
            <w:r w:rsidRPr="00E16CE8">
              <w:rPr>
                <w:rFonts w:ascii="Browallia New" w:hAnsi="Browallia New" w:cs="Browallia New"/>
                <w:sz w:val="20"/>
                <w:szCs w:val="20"/>
              </w:rPr>
              <w:t xml:space="preserve"> -   </w:t>
            </w:r>
          </w:p>
        </w:tc>
        <w:tc>
          <w:tcPr>
            <w:tcW w:w="850" w:type="dxa"/>
          </w:tcPr>
          <w:p w14:paraId="02F44E6F" w14:textId="36B20561" w:rsidR="006C1434" w:rsidRPr="006C1434" w:rsidRDefault="006C1434" w:rsidP="006C1434">
            <w:pPr>
              <w:jc w:val="right"/>
              <w:rPr>
                <w:rFonts w:ascii="Browallia New" w:hAnsi="Browallia New" w:cs="Browallia New"/>
                <w:sz w:val="20"/>
                <w:szCs w:val="20"/>
              </w:rPr>
            </w:pPr>
            <w:r w:rsidRPr="006C1434">
              <w:rPr>
                <w:rFonts w:ascii="Browallia New" w:hAnsi="Browallia New" w:cs="Browallia New"/>
                <w:sz w:val="20"/>
                <w:szCs w:val="20"/>
                <w:cs/>
              </w:rPr>
              <w:t>-</w:t>
            </w:r>
          </w:p>
        </w:tc>
        <w:tc>
          <w:tcPr>
            <w:tcW w:w="993" w:type="dxa"/>
          </w:tcPr>
          <w:p w14:paraId="7171ACD9" w14:textId="50D6DC37" w:rsidR="006C1434" w:rsidRPr="006C1434" w:rsidRDefault="00095B0B" w:rsidP="006C1434">
            <w:pPr>
              <w:jc w:val="right"/>
              <w:rPr>
                <w:rFonts w:ascii="Browallia New" w:hAnsi="Browallia New" w:cs="Browallia New"/>
                <w:sz w:val="20"/>
                <w:szCs w:val="20"/>
              </w:rPr>
            </w:pPr>
            <w:r w:rsidRPr="00E16CE8">
              <w:rPr>
                <w:rFonts w:ascii="Browallia New" w:hAnsi="Browallia New" w:cs="Browallia New"/>
                <w:sz w:val="20"/>
                <w:szCs w:val="20"/>
              </w:rPr>
              <w:t xml:space="preserve"> -   </w:t>
            </w:r>
          </w:p>
        </w:tc>
        <w:tc>
          <w:tcPr>
            <w:tcW w:w="992" w:type="dxa"/>
          </w:tcPr>
          <w:p w14:paraId="3100E756" w14:textId="0792B2B7" w:rsidR="006C1434" w:rsidRPr="006C1434" w:rsidRDefault="00095B0B" w:rsidP="006C1434">
            <w:pPr>
              <w:jc w:val="right"/>
              <w:rPr>
                <w:rFonts w:ascii="Browallia New" w:hAnsi="Browallia New" w:cs="Browallia New"/>
                <w:sz w:val="20"/>
                <w:szCs w:val="20"/>
              </w:rPr>
            </w:pPr>
            <w:r w:rsidRPr="00055982">
              <w:rPr>
                <w:rFonts w:ascii="Browallia New" w:hAnsi="Browallia New" w:cs="Browallia New"/>
                <w:sz w:val="20"/>
                <w:szCs w:val="20"/>
              </w:rPr>
              <w:t xml:space="preserve"> -   </w:t>
            </w:r>
          </w:p>
        </w:tc>
        <w:tc>
          <w:tcPr>
            <w:tcW w:w="992" w:type="dxa"/>
          </w:tcPr>
          <w:p w14:paraId="0AB7AB62" w14:textId="5D0DA148" w:rsidR="006C1434" w:rsidRPr="006C1434" w:rsidRDefault="00095B0B" w:rsidP="006C1434">
            <w:pPr>
              <w:jc w:val="right"/>
              <w:rPr>
                <w:rFonts w:ascii="Browallia New" w:hAnsi="Browallia New" w:cs="Browallia New"/>
                <w:sz w:val="20"/>
                <w:szCs w:val="20"/>
              </w:rPr>
            </w:pPr>
            <w:r w:rsidRPr="006C1434">
              <w:rPr>
                <w:rFonts w:ascii="Browallia New" w:hAnsi="Browallia New" w:cs="Browallia New"/>
                <w:sz w:val="20"/>
                <w:szCs w:val="20"/>
                <w:cs/>
              </w:rPr>
              <w:t>-</w:t>
            </w:r>
          </w:p>
        </w:tc>
        <w:tc>
          <w:tcPr>
            <w:tcW w:w="990" w:type="dxa"/>
          </w:tcPr>
          <w:p w14:paraId="4336799C" w14:textId="084D44C7" w:rsidR="006C1434" w:rsidRPr="006C1434" w:rsidRDefault="006C1434" w:rsidP="006C1434">
            <w:pPr>
              <w:jc w:val="right"/>
              <w:rPr>
                <w:rFonts w:ascii="Browallia New" w:hAnsi="Browallia New" w:cs="Browallia New"/>
                <w:sz w:val="20"/>
                <w:szCs w:val="20"/>
              </w:rPr>
            </w:pPr>
            <w:r w:rsidRPr="006C1434">
              <w:rPr>
                <w:rFonts w:ascii="Browallia New" w:hAnsi="Browallia New" w:cs="Browallia New"/>
                <w:sz w:val="20"/>
                <w:szCs w:val="20"/>
              </w:rPr>
              <w:t>-</w:t>
            </w:r>
          </w:p>
        </w:tc>
        <w:tc>
          <w:tcPr>
            <w:tcW w:w="1049" w:type="dxa"/>
          </w:tcPr>
          <w:p w14:paraId="1BE4398E" w14:textId="7FA041AD" w:rsidR="006C1434" w:rsidRPr="00095B0B" w:rsidRDefault="00095B0B" w:rsidP="006C1434">
            <w:pPr>
              <w:jc w:val="right"/>
              <w:rPr>
                <w:rFonts w:ascii="Browallia New" w:hAnsi="Browallia New" w:cs="Browallia New"/>
                <w:sz w:val="20"/>
                <w:szCs w:val="20"/>
              </w:rPr>
            </w:pPr>
            <w:r w:rsidRPr="00095B0B">
              <w:rPr>
                <w:rFonts w:ascii="Browallia New" w:hAnsi="Browallia New" w:cs="Browallia New"/>
                <w:sz w:val="20"/>
                <w:szCs w:val="20"/>
              </w:rPr>
              <w:t xml:space="preserve"> -   </w:t>
            </w:r>
          </w:p>
        </w:tc>
        <w:tc>
          <w:tcPr>
            <w:tcW w:w="938" w:type="dxa"/>
            <w:vAlign w:val="bottom"/>
          </w:tcPr>
          <w:p w14:paraId="1D80B4EF" w14:textId="6D6EF7B5" w:rsidR="006C1434" w:rsidRPr="006C1434" w:rsidRDefault="006C1434" w:rsidP="006C1434">
            <w:pPr>
              <w:jc w:val="right"/>
              <w:rPr>
                <w:rFonts w:ascii="Browallia New" w:eastAsia="MS Mincho" w:hAnsi="Browallia New" w:cs="Browallia New"/>
                <w:sz w:val="20"/>
                <w:szCs w:val="20"/>
              </w:rPr>
            </w:pPr>
            <w:r w:rsidRPr="006C1434">
              <w:rPr>
                <w:rFonts w:ascii="Browallia New" w:eastAsia="MS Mincho" w:hAnsi="Browallia New" w:cs="Browallia New"/>
                <w:sz w:val="20"/>
                <w:szCs w:val="20"/>
              </w:rPr>
              <w:t>-</w:t>
            </w:r>
          </w:p>
        </w:tc>
      </w:tr>
      <w:tr w:rsidR="006C1434" w:rsidRPr="006C1434" w14:paraId="1F926B76" w14:textId="77777777" w:rsidTr="00A351C8">
        <w:trPr>
          <w:trHeight w:val="20"/>
        </w:trPr>
        <w:tc>
          <w:tcPr>
            <w:tcW w:w="3119" w:type="dxa"/>
            <w:vAlign w:val="bottom"/>
          </w:tcPr>
          <w:p w14:paraId="2DAB7C55" w14:textId="77777777" w:rsidR="006C1434" w:rsidRPr="006C1434" w:rsidRDefault="006C1434" w:rsidP="006C1434">
            <w:pPr>
              <w:rPr>
                <w:rFonts w:ascii="Browallia New" w:hAnsi="Browallia New" w:cs="Browallia New"/>
                <w:b/>
                <w:bCs/>
                <w:sz w:val="20"/>
                <w:szCs w:val="20"/>
                <w:cs/>
              </w:rPr>
            </w:pPr>
            <w:r w:rsidRPr="006C1434">
              <w:rPr>
                <w:rFonts w:ascii="Browallia New" w:hAnsi="Browallia New" w:cs="Browallia New"/>
                <w:sz w:val="20"/>
                <w:szCs w:val="20"/>
                <w:cs/>
              </w:rPr>
              <w:t>รวม</w:t>
            </w:r>
          </w:p>
        </w:tc>
        <w:tc>
          <w:tcPr>
            <w:tcW w:w="992" w:type="dxa"/>
          </w:tcPr>
          <w:p w14:paraId="26CD893F" w14:textId="5E716425" w:rsidR="006C1434" w:rsidRPr="006C1434" w:rsidRDefault="009C123A" w:rsidP="006C1434">
            <w:pPr>
              <w:pBdr>
                <w:top w:val="single" w:sz="4" w:space="1" w:color="auto"/>
                <w:bottom w:val="single" w:sz="12" w:space="1" w:color="auto"/>
              </w:pBdr>
              <w:jc w:val="right"/>
              <w:rPr>
                <w:rFonts w:ascii="Browallia New" w:hAnsi="Browallia New" w:cs="Browallia New"/>
                <w:sz w:val="20"/>
                <w:szCs w:val="20"/>
                <w:cs/>
              </w:rPr>
            </w:pPr>
            <w:r w:rsidRPr="006D32FA">
              <w:rPr>
                <w:rFonts w:ascii="Browallia New" w:hAnsi="Browallia New" w:cs="Browallia New"/>
                <w:sz w:val="20"/>
                <w:szCs w:val="20"/>
              </w:rPr>
              <w:t xml:space="preserve"> 736,963 </w:t>
            </w:r>
          </w:p>
        </w:tc>
        <w:tc>
          <w:tcPr>
            <w:tcW w:w="992" w:type="dxa"/>
          </w:tcPr>
          <w:p w14:paraId="3616EA7D" w14:textId="57CD8FC3" w:rsidR="006C1434" w:rsidRPr="006C1434" w:rsidRDefault="009C123A" w:rsidP="006C1434">
            <w:pPr>
              <w:pBdr>
                <w:top w:val="single" w:sz="4" w:space="1" w:color="auto"/>
                <w:bottom w:val="single" w:sz="12" w:space="1" w:color="auto"/>
              </w:pBdr>
              <w:jc w:val="right"/>
              <w:rPr>
                <w:rFonts w:ascii="Browallia New" w:hAnsi="Browallia New" w:cs="Browallia New"/>
                <w:sz w:val="20"/>
                <w:szCs w:val="20"/>
              </w:rPr>
            </w:pPr>
            <w:r w:rsidRPr="00CB00D5">
              <w:rPr>
                <w:rFonts w:ascii="Browallia New" w:hAnsi="Browallia New" w:cs="Browallia New"/>
                <w:sz w:val="20"/>
                <w:szCs w:val="20"/>
              </w:rPr>
              <w:t xml:space="preserve"> 930,304 </w:t>
            </w:r>
          </w:p>
        </w:tc>
        <w:tc>
          <w:tcPr>
            <w:tcW w:w="851" w:type="dxa"/>
          </w:tcPr>
          <w:p w14:paraId="282E8485" w14:textId="080D56C7" w:rsidR="006C1434" w:rsidRPr="006C1434" w:rsidRDefault="009C123A" w:rsidP="006C1434">
            <w:pPr>
              <w:pBdr>
                <w:top w:val="single" w:sz="4" w:space="1" w:color="auto"/>
                <w:bottom w:val="single" w:sz="12" w:space="1" w:color="auto"/>
              </w:pBdr>
              <w:jc w:val="right"/>
              <w:rPr>
                <w:rFonts w:ascii="Browallia New" w:hAnsi="Browallia New" w:cs="Browallia New"/>
                <w:sz w:val="20"/>
                <w:szCs w:val="20"/>
              </w:rPr>
            </w:pPr>
            <w:r w:rsidRPr="00A77D5D">
              <w:rPr>
                <w:rFonts w:ascii="Browallia New" w:hAnsi="Browallia New" w:cs="Browallia New"/>
                <w:sz w:val="20"/>
                <w:szCs w:val="20"/>
              </w:rPr>
              <w:t xml:space="preserve"> 4,531 </w:t>
            </w:r>
          </w:p>
        </w:tc>
        <w:tc>
          <w:tcPr>
            <w:tcW w:w="850" w:type="dxa"/>
          </w:tcPr>
          <w:p w14:paraId="1B9EA441" w14:textId="34BF545C" w:rsidR="006C1434" w:rsidRPr="006C1434" w:rsidRDefault="006C1434" w:rsidP="006C1434">
            <w:pPr>
              <w:pBdr>
                <w:top w:val="single" w:sz="4" w:space="1" w:color="auto"/>
                <w:bottom w:val="single" w:sz="12" w:space="1" w:color="auto"/>
              </w:pBdr>
              <w:jc w:val="right"/>
              <w:rPr>
                <w:rFonts w:ascii="Browallia New" w:hAnsi="Browallia New" w:cs="Browallia New"/>
                <w:sz w:val="20"/>
                <w:szCs w:val="20"/>
              </w:rPr>
            </w:pPr>
            <w:r w:rsidRPr="006C1434">
              <w:rPr>
                <w:rFonts w:ascii="Browallia New" w:hAnsi="Browallia New" w:cs="Browallia New"/>
                <w:sz w:val="20"/>
                <w:szCs w:val="20"/>
              </w:rPr>
              <w:t>40,356</w:t>
            </w:r>
          </w:p>
        </w:tc>
        <w:tc>
          <w:tcPr>
            <w:tcW w:w="851" w:type="dxa"/>
          </w:tcPr>
          <w:p w14:paraId="30102576" w14:textId="5764A613" w:rsidR="006C1434" w:rsidRPr="006C1434" w:rsidRDefault="009C123A" w:rsidP="006C1434">
            <w:pPr>
              <w:pBdr>
                <w:top w:val="single" w:sz="4" w:space="1" w:color="auto"/>
                <w:bottom w:val="single" w:sz="12" w:space="1" w:color="auto"/>
              </w:pBdr>
              <w:jc w:val="right"/>
              <w:rPr>
                <w:rFonts w:ascii="Browallia New" w:hAnsi="Browallia New" w:cs="Browallia New"/>
                <w:sz w:val="20"/>
                <w:szCs w:val="20"/>
              </w:rPr>
            </w:pPr>
            <w:r w:rsidRPr="00E16CE8">
              <w:rPr>
                <w:rFonts w:ascii="Browallia New" w:hAnsi="Browallia New" w:cs="Browallia New"/>
                <w:sz w:val="20"/>
                <w:szCs w:val="20"/>
              </w:rPr>
              <w:t xml:space="preserve"> 2,044 </w:t>
            </w:r>
          </w:p>
        </w:tc>
        <w:tc>
          <w:tcPr>
            <w:tcW w:w="850" w:type="dxa"/>
          </w:tcPr>
          <w:p w14:paraId="7679DD28" w14:textId="6685223E" w:rsidR="006C1434" w:rsidRPr="006C1434" w:rsidRDefault="006C1434" w:rsidP="006C1434">
            <w:pPr>
              <w:pBdr>
                <w:top w:val="single" w:sz="4" w:space="1" w:color="auto"/>
                <w:bottom w:val="single" w:sz="12" w:space="1" w:color="auto"/>
              </w:pBdr>
              <w:jc w:val="right"/>
              <w:rPr>
                <w:rFonts w:ascii="Browallia New" w:hAnsi="Browallia New" w:cs="Browallia New"/>
                <w:sz w:val="20"/>
                <w:szCs w:val="20"/>
              </w:rPr>
            </w:pPr>
            <w:r w:rsidRPr="006C1434">
              <w:rPr>
                <w:rFonts w:ascii="Browallia New" w:hAnsi="Browallia New" w:cs="Browallia New"/>
                <w:sz w:val="20"/>
                <w:szCs w:val="20"/>
                <w:cs/>
              </w:rPr>
              <w:t>-</w:t>
            </w:r>
          </w:p>
        </w:tc>
        <w:tc>
          <w:tcPr>
            <w:tcW w:w="993" w:type="dxa"/>
          </w:tcPr>
          <w:p w14:paraId="3C2637B3" w14:textId="5DCB08FD" w:rsidR="006C1434" w:rsidRPr="006C1434" w:rsidRDefault="009C123A" w:rsidP="006C1434">
            <w:pPr>
              <w:pBdr>
                <w:top w:val="single" w:sz="4" w:space="1" w:color="auto"/>
                <w:bottom w:val="single" w:sz="12" w:space="1" w:color="auto"/>
              </w:pBdr>
              <w:jc w:val="right"/>
              <w:rPr>
                <w:rFonts w:ascii="Browallia New" w:hAnsi="Browallia New" w:cs="Browallia New"/>
                <w:sz w:val="20"/>
                <w:szCs w:val="20"/>
              </w:rPr>
            </w:pPr>
            <w:r w:rsidRPr="00E16CE8">
              <w:rPr>
                <w:rFonts w:ascii="Browallia New" w:hAnsi="Browallia New" w:cs="Browallia New"/>
                <w:sz w:val="20"/>
                <w:szCs w:val="20"/>
              </w:rPr>
              <w:t xml:space="preserve"> 743,538 </w:t>
            </w:r>
          </w:p>
        </w:tc>
        <w:tc>
          <w:tcPr>
            <w:tcW w:w="992" w:type="dxa"/>
          </w:tcPr>
          <w:p w14:paraId="2133A4B9" w14:textId="7D6C115A" w:rsidR="006C1434" w:rsidRPr="006C1434" w:rsidRDefault="009C123A" w:rsidP="006C1434">
            <w:pPr>
              <w:pBdr>
                <w:top w:val="single" w:sz="4" w:space="1" w:color="auto"/>
                <w:bottom w:val="single" w:sz="12" w:space="1" w:color="auto"/>
              </w:pBdr>
              <w:jc w:val="right"/>
              <w:rPr>
                <w:rFonts w:ascii="Browallia New" w:hAnsi="Browallia New" w:cs="Browallia New"/>
                <w:sz w:val="20"/>
                <w:szCs w:val="20"/>
              </w:rPr>
            </w:pPr>
            <w:r w:rsidRPr="00055982">
              <w:rPr>
                <w:rFonts w:ascii="Browallia New" w:hAnsi="Browallia New" w:cs="Browallia New"/>
                <w:sz w:val="20"/>
                <w:szCs w:val="20"/>
              </w:rPr>
              <w:t xml:space="preserve"> 970,660 </w:t>
            </w:r>
          </w:p>
        </w:tc>
        <w:tc>
          <w:tcPr>
            <w:tcW w:w="992" w:type="dxa"/>
          </w:tcPr>
          <w:p w14:paraId="554306C0" w14:textId="5F64C3B8" w:rsidR="006C1434" w:rsidRPr="006C1434" w:rsidRDefault="0033578A" w:rsidP="006C1434">
            <w:pPr>
              <w:pBdr>
                <w:top w:val="single" w:sz="4" w:space="1" w:color="auto"/>
                <w:bottom w:val="single" w:sz="12" w:space="1" w:color="auto"/>
              </w:pBdr>
              <w:jc w:val="right"/>
              <w:rPr>
                <w:rFonts w:ascii="Browallia New" w:hAnsi="Browallia New" w:cs="Browallia New"/>
                <w:sz w:val="20"/>
                <w:szCs w:val="20"/>
              </w:rPr>
            </w:pPr>
            <w:r>
              <w:rPr>
                <w:rFonts w:ascii="Browallia New" w:hAnsi="Browallia New" w:cs="Browallia New"/>
                <w:sz w:val="20"/>
                <w:szCs w:val="20"/>
              </w:rPr>
              <w:t>(6)</w:t>
            </w:r>
          </w:p>
        </w:tc>
        <w:tc>
          <w:tcPr>
            <w:tcW w:w="990" w:type="dxa"/>
          </w:tcPr>
          <w:p w14:paraId="0766E0C6" w14:textId="17543A25" w:rsidR="006C1434" w:rsidRPr="006C1434" w:rsidRDefault="009C123A" w:rsidP="006C1434">
            <w:pPr>
              <w:pBdr>
                <w:top w:val="single" w:sz="4" w:space="1" w:color="auto"/>
                <w:bottom w:val="single" w:sz="12" w:space="1" w:color="auto"/>
              </w:pBdr>
              <w:jc w:val="right"/>
              <w:rPr>
                <w:rFonts w:ascii="Browallia New" w:hAnsi="Browallia New" w:cs="Browallia New"/>
                <w:sz w:val="20"/>
                <w:szCs w:val="20"/>
              </w:rPr>
            </w:pPr>
            <w:r w:rsidRPr="006C1434">
              <w:rPr>
                <w:rFonts w:ascii="Browallia New" w:hAnsi="Browallia New" w:cs="Browallia New"/>
                <w:sz w:val="20"/>
                <w:szCs w:val="20"/>
                <w:cs/>
              </w:rPr>
              <w:t>-</w:t>
            </w:r>
          </w:p>
        </w:tc>
        <w:tc>
          <w:tcPr>
            <w:tcW w:w="1049" w:type="dxa"/>
          </w:tcPr>
          <w:p w14:paraId="10C9CA6C" w14:textId="77776859" w:rsidR="006C1434" w:rsidRPr="00095B0B" w:rsidRDefault="009C123A" w:rsidP="006C1434">
            <w:pPr>
              <w:pBdr>
                <w:top w:val="single" w:sz="4" w:space="1" w:color="auto"/>
                <w:bottom w:val="single" w:sz="12" w:space="1" w:color="auto"/>
              </w:pBdr>
              <w:jc w:val="right"/>
              <w:rPr>
                <w:rFonts w:ascii="Browallia New" w:hAnsi="Browallia New" w:cs="Browallia New"/>
                <w:sz w:val="20"/>
                <w:szCs w:val="20"/>
              </w:rPr>
            </w:pPr>
            <w:r w:rsidRPr="00095B0B">
              <w:rPr>
                <w:rFonts w:ascii="Browallia New" w:hAnsi="Browallia New" w:cs="Browallia New"/>
                <w:sz w:val="20"/>
                <w:szCs w:val="20"/>
              </w:rPr>
              <w:t xml:space="preserve"> 743,53</w:t>
            </w:r>
            <w:r w:rsidR="0033578A">
              <w:rPr>
                <w:rFonts w:ascii="Browallia New" w:hAnsi="Browallia New" w:cs="Browallia New"/>
                <w:sz w:val="20"/>
                <w:szCs w:val="20"/>
              </w:rPr>
              <w:t>2</w:t>
            </w:r>
            <w:r w:rsidRPr="00095B0B">
              <w:rPr>
                <w:rFonts w:ascii="Browallia New" w:hAnsi="Browallia New" w:cs="Browallia New"/>
                <w:sz w:val="20"/>
                <w:szCs w:val="20"/>
              </w:rPr>
              <w:t xml:space="preserve"> </w:t>
            </w:r>
          </w:p>
        </w:tc>
        <w:tc>
          <w:tcPr>
            <w:tcW w:w="938" w:type="dxa"/>
          </w:tcPr>
          <w:p w14:paraId="28675772" w14:textId="5521DDCD" w:rsidR="006C1434" w:rsidRPr="006C1434" w:rsidRDefault="006C1434" w:rsidP="006C1434">
            <w:pPr>
              <w:pBdr>
                <w:top w:val="single" w:sz="4" w:space="1" w:color="auto"/>
                <w:bottom w:val="single" w:sz="12" w:space="1" w:color="auto"/>
              </w:pBdr>
              <w:jc w:val="right"/>
              <w:rPr>
                <w:rFonts w:ascii="Browallia New" w:eastAsia="MS Mincho" w:hAnsi="Browallia New" w:cs="Browallia New"/>
                <w:sz w:val="20"/>
                <w:szCs w:val="20"/>
              </w:rPr>
            </w:pPr>
            <w:r w:rsidRPr="006C1434">
              <w:rPr>
                <w:rFonts w:ascii="Browallia New" w:hAnsi="Browallia New" w:cs="Browallia New"/>
                <w:sz w:val="20"/>
                <w:szCs w:val="20"/>
              </w:rPr>
              <w:t>970,660</w:t>
            </w:r>
          </w:p>
        </w:tc>
      </w:tr>
    </w:tbl>
    <w:p w14:paraId="44C21192" w14:textId="36FB99D5" w:rsidR="00D06FFC" w:rsidRPr="007E5657" w:rsidRDefault="00D06FFC" w:rsidP="00B03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sectPr w:rsidR="00D06FFC" w:rsidRPr="007E5657" w:rsidSect="00CF5AAE">
          <w:headerReference w:type="default" r:id="rId18"/>
          <w:footerReference w:type="default" r:id="rId19"/>
          <w:pgSz w:w="16834" w:h="11909" w:orient="landscape" w:code="9"/>
          <w:pgMar w:top="1440" w:right="2268" w:bottom="1021" w:left="1281" w:header="811" w:footer="301" w:gutter="0"/>
          <w:cols w:space="720"/>
        </w:sectPr>
      </w:pPr>
    </w:p>
    <w:p w14:paraId="68E1ABAF" w14:textId="77777777" w:rsidR="00260EE6" w:rsidRPr="00F35AE3" w:rsidRDefault="00C04C36" w:rsidP="00C04C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alibri" w:hAnsi="Browallia New" w:cs="Browallia New"/>
          <w:b/>
          <w:bCs/>
          <w:color w:val="000000" w:themeColor="text1"/>
          <w:sz w:val="28"/>
          <w:szCs w:val="28"/>
          <w:lang w:val="en-ZA"/>
        </w:rPr>
      </w:pPr>
      <w:r w:rsidRPr="00F35AE3">
        <w:rPr>
          <w:rFonts w:ascii="Browallia New" w:eastAsia="Calibri" w:hAnsi="Browallia New" w:cs="Browallia New"/>
          <w:b/>
          <w:bCs/>
          <w:color w:val="000000" w:themeColor="text1"/>
          <w:sz w:val="28"/>
          <w:szCs w:val="28"/>
          <w:cs/>
          <w:lang w:val="en-ZA"/>
        </w:rPr>
        <w:t>ภาระผูกพันและหนี้สินที่อาจเกิดขึ้น</w:t>
      </w:r>
    </w:p>
    <w:p w14:paraId="51FE769B" w14:textId="77777777" w:rsidR="00260EE6" w:rsidRPr="007E5657" w:rsidRDefault="00260EE6"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b/>
          <w:bCs/>
          <w:color w:val="000000" w:themeColor="text1"/>
          <w:sz w:val="28"/>
          <w:szCs w:val="28"/>
          <w:lang w:val="en-ZA"/>
        </w:rPr>
      </w:pPr>
    </w:p>
    <w:p w14:paraId="2DF5CF65" w14:textId="417318C2" w:rsidR="00184B19" w:rsidRPr="00184B19" w:rsidRDefault="00184B19"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r w:rsidRPr="00184B19">
        <w:rPr>
          <w:rFonts w:ascii="Browallia New" w:eastAsia="Calibri" w:hAnsi="Browallia New" w:cs="Browallia New"/>
          <w:color w:val="000000" w:themeColor="text1"/>
          <w:sz w:val="28"/>
          <w:szCs w:val="28"/>
          <w:cs/>
          <w:lang w:val="en-ZA"/>
        </w:rPr>
        <w:t xml:space="preserve">ณ วันที่ </w:t>
      </w:r>
      <w:r w:rsidR="00FD5CB5" w:rsidRPr="001F047F">
        <w:rPr>
          <w:rFonts w:ascii="Browallia New" w:hAnsi="Browallia New" w:cs="Browallia New"/>
          <w:sz w:val="28"/>
          <w:szCs w:val="28"/>
        </w:rPr>
        <w:t>30</w:t>
      </w:r>
      <w:r w:rsidR="00FD5CB5" w:rsidRPr="001F047F">
        <w:rPr>
          <w:rFonts w:ascii="Browallia New" w:hAnsi="Browallia New" w:cs="Browallia New"/>
          <w:sz w:val="28"/>
          <w:szCs w:val="28"/>
          <w:cs/>
        </w:rPr>
        <w:t xml:space="preserve"> มิถุนายน </w:t>
      </w:r>
      <w:r w:rsidR="00E57BB7">
        <w:rPr>
          <w:rFonts w:ascii="Browallia New" w:eastAsia="Arial Unicode MS" w:hAnsi="Browallia New" w:cs="Browallia New"/>
          <w:sz w:val="28"/>
          <w:szCs w:val="28"/>
          <w:lang w:val="en-ZA"/>
        </w:rPr>
        <w:t>2569</w:t>
      </w:r>
      <w:r w:rsidRPr="00341E67">
        <w:rPr>
          <w:rFonts w:ascii="Browallia New" w:hAnsi="Browallia New" w:cs="Browallia New"/>
          <w:sz w:val="28"/>
          <w:szCs w:val="28"/>
          <w:cs/>
        </w:rPr>
        <w:t xml:space="preserve"> กลุ่ม</w:t>
      </w:r>
      <w:r w:rsidRPr="00184B19">
        <w:rPr>
          <w:rFonts w:ascii="Browallia New" w:eastAsia="Calibri" w:hAnsi="Browallia New" w:cs="Browallia New"/>
          <w:color w:val="000000" w:themeColor="text1"/>
          <w:sz w:val="28"/>
          <w:szCs w:val="28"/>
          <w:cs/>
          <w:lang w:val="en-ZA"/>
        </w:rPr>
        <w:t>บริษัทมีภาระผูกพันที่</w:t>
      </w:r>
      <w:r w:rsidR="00A172E0">
        <w:rPr>
          <w:rFonts w:ascii="Browallia New" w:eastAsia="Calibri" w:hAnsi="Browallia New" w:cs="Browallia New" w:hint="cs"/>
          <w:color w:val="000000" w:themeColor="text1"/>
          <w:sz w:val="28"/>
          <w:szCs w:val="28"/>
          <w:cs/>
          <w:lang w:val="en-ZA"/>
        </w:rPr>
        <w:t>มีสาระสำคัญ</w:t>
      </w:r>
      <w:r w:rsidRPr="00184B19">
        <w:rPr>
          <w:rFonts w:ascii="Browallia New" w:eastAsia="Calibri" w:hAnsi="Browallia New" w:cs="Browallia New"/>
          <w:color w:val="000000" w:themeColor="text1"/>
          <w:sz w:val="28"/>
          <w:szCs w:val="28"/>
          <w:cs/>
          <w:lang w:val="en-ZA"/>
        </w:rPr>
        <w:t xml:space="preserve"> ดังต่อไปนี้</w:t>
      </w:r>
    </w:p>
    <w:p w14:paraId="64445EB9" w14:textId="77777777" w:rsidR="00184B19" w:rsidRDefault="00184B19"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28"/>
          <w:szCs w:val="28"/>
          <w:lang w:val="en-ZA"/>
        </w:rPr>
      </w:pPr>
    </w:p>
    <w:p w14:paraId="192479A0" w14:textId="18CB5A8F" w:rsidR="00184B19" w:rsidRDefault="00260EE6" w:rsidP="0039397A">
      <w:pPr>
        <w:pStyle w:val="ListParagraph"/>
        <w:numPr>
          <w:ilvl w:val="0"/>
          <w:numId w:val="48"/>
        </w:numPr>
        <w:spacing w:line="240" w:lineRule="auto"/>
        <w:ind w:left="1008" w:hanging="574"/>
        <w:rPr>
          <w:rFonts w:ascii="Browallia New" w:hAnsi="Browallia New" w:cs="Browallia New"/>
          <w:color w:val="000000" w:themeColor="text1"/>
          <w:sz w:val="28"/>
        </w:rPr>
      </w:pPr>
      <w:r w:rsidRPr="00172B5B">
        <w:rPr>
          <w:rFonts w:ascii="Browallia New" w:hAnsi="Browallia New" w:cs="Browallia New"/>
          <w:color w:val="000000" w:themeColor="text1"/>
          <w:sz w:val="28"/>
          <w:cs/>
          <w:lang w:val="en-ZA"/>
        </w:rPr>
        <w:t>บริษัทย่อยมีภาระผูกพันจากการทำสัญญาซื้อสินค้า</w:t>
      </w:r>
      <w:r w:rsidR="00FD42D6">
        <w:rPr>
          <w:rFonts w:ascii="Browallia New" w:hAnsi="Browallia New" w:cs="Browallia New" w:hint="cs"/>
          <w:color w:val="000000" w:themeColor="text1"/>
          <w:sz w:val="28"/>
          <w:cs/>
          <w:lang w:val="en-ZA"/>
        </w:rPr>
        <w:t>และสัญญา</w:t>
      </w:r>
      <w:r w:rsidR="0039397A">
        <w:rPr>
          <w:rFonts w:ascii="Browallia New" w:hAnsi="Browallia New" w:cs="Browallia New" w:hint="cs"/>
          <w:color w:val="000000" w:themeColor="text1"/>
          <w:sz w:val="28"/>
          <w:cs/>
          <w:lang w:val="en-ZA"/>
        </w:rPr>
        <w:t>ที่ปรึกษาทางการตลาด</w:t>
      </w:r>
      <w:r w:rsidRPr="00172B5B">
        <w:rPr>
          <w:rFonts w:ascii="Browallia New" w:hAnsi="Browallia New" w:cs="Browallia New"/>
          <w:color w:val="000000" w:themeColor="text1"/>
          <w:sz w:val="28"/>
          <w:cs/>
          <w:lang w:val="en-ZA"/>
        </w:rPr>
        <w:t>กับบริษัทในประเทศ</w:t>
      </w:r>
      <w:r w:rsidR="00271656">
        <w:rPr>
          <w:rFonts w:ascii="Browallia New" w:hAnsi="Browallia New" w:cs="Browallia New"/>
          <w:color w:val="000000" w:themeColor="text1"/>
          <w:sz w:val="28"/>
          <w:lang w:val="en-ZA"/>
        </w:rPr>
        <w:br/>
      </w:r>
      <w:r w:rsidRPr="00172B5B">
        <w:rPr>
          <w:rFonts w:ascii="Browallia New" w:hAnsi="Browallia New" w:cs="Browallia New"/>
          <w:color w:val="000000" w:themeColor="text1"/>
          <w:sz w:val="28"/>
          <w:cs/>
          <w:lang w:val="en-ZA"/>
        </w:rPr>
        <w:t>แห่งหนึ่งมีระยะเวลาสัญญา</w:t>
      </w:r>
      <w:r w:rsidRPr="00172B5B">
        <w:rPr>
          <w:rFonts w:ascii="Browallia New" w:hAnsi="Browallia New" w:cs="Browallia New"/>
          <w:sz w:val="28"/>
          <w:cs/>
        </w:rPr>
        <w:t xml:space="preserve">ประมาณ </w:t>
      </w:r>
      <w:r w:rsidR="00172B5B">
        <w:rPr>
          <w:rFonts w:ascii="Browallia New" w:hAnsi="Browallia New" w:cs="Browallia New"/>
          <w:sz w:val="28"/>
        </w:rPr>
        <w:t>2</w:t>
      </w:r>
      <w:r w:rsidRPr="00172B5B">
        <w:rPr>
          <w:rFonts w:ascii="Browallia New" w:hAnsi="Browallia New" w:cs="Browallia New"/>
          <w:sz w:val="28"/>
          <w:cs/>
        </w:rPr>
        <w:t xml:space="preserve"> ปี </w:t>
      </w:r>
      <w:r w:rsidR="00172B5B">
        <w:rPr>
          <w:rFonts w:ascii="Browallia New" w:hAnsi="Browallia New" w:cs="Browallia New"/>
          <w:sz w:val="28"/>
        </w:rPr>
        <w:t>6</w:t>
      </w:r>
      <w:r w:rsidR="006121E2" w:rsidRPr="00172B5B">
        <w:rPr>
          <w:rFonts w:ascii="Browallia New" w:hAnsi="Browallia New" w:cs="Browallia New"/>
          <w:sz w:val="28"/>
          <w:cs/>
        </w:rPr>
        <w:t xml:space="preserve"> </w:t>
      </w:r>
      <w:r w:rsidR="006121E2" w:rsidRPr="00172B5B">
        <w:rPr>
          <w:rFonts w:ascii="Browallia New" w:hAnsi="Browallia New" w:cs="Browallia New" w:hint="cs"/>
          <w:sz w:val="28"/>
          <w:cs/>
        </w:rPr>
        <w:t>เดือน</w:t>
      </w:r>
      <w:r w:rsidRPr="00172B5B">
        <w:rPr>
          <w:rFonts w:ascii="Browallia New" w:hAnsi="Browallia New" w:cs="Browallia New"/>
          <w:color w:val="000000" w:themeColor="text1"/>
          <w:sz w:val="28"/>
          <w:cs/>
          <w:lang w:val="en-ZA"/>
        </w:rPr>
        <w:t xml:space="preserve"> </w:t>
      </w:r>
      <w:r w:rsidR="0039397A">
        <w:rPr>
          <w:rFonts w:ascii="Browallia New" w:hAnsi="Browallia New" w:cs="Browallia New" w:hint="cs"/>
          <w:color w:val="000000" w:themeColor="text1"/>
          <w:sz w:val="28"/>
          <w:cs/>
          <w:lang w:val="en-ZA"/>
        </w:rPr>
        <w:t xml:space="preserve">จำนวน </w:t>
      </w:r>
      <w:r w:rsidR="0039397A">
        <w:rPr>
          <w:rFonts w:ascii="Browallia New" w:hAnsi="Browallia New" w:cs="Browallia New"/>
          <w:color w:val="000000" w:themeColor="text1"/>
          <w:sz w:val="28"/>
        </w:rPr>
        <w:t xml:space="preserve">4 </w:t>
      </w:r>
      <w:r w:rsidR="0039397A">
        <w:rPr>
          <w:rFonts w:ascii="Browallia New" w:hAnsi="Browallia New" w:cs="Browallia New" w:hint="cs"/>
          <w:color w:val="000000" w:themeColor="text1"/>
          <w:sz w:val="28"/>
          <w:cs/>
        </w:rPr>
        <w:t>สัญญา</w:t>
      </w:r>
    </w:p>
    <w:p w14:paraId="1EC6C9FE" w14:textId="77777777" w:rsidR="00E5346B" w:rsidRDefault="00E5346B" w:rsidP="00E5346B">
      <w:pPr>
        <w:pStyle w:val="ListParagraph"/>
        <w:spacing w:line="240" w:lineRule="auto"/>
        <w:ind w:left="1008"/>
        <w:rPr>
          <w:rFonts w:ascii="Browallia New" w:hAnsi="Browallia New" w:cs="Browallia New"/>
          <w:color w:val="000000" w:themeColor="text1"/>
          <w:sz w:val="28"/>
        </w:rPr>
      </w:pPr>
    </w:p>
    <w:p w14:paraId="582FF4A2" w14:textId="26AE6547" w:rsidR="00E5346B" w:rsidRPr="000944F9" w:rsidRDefault="00E5346B" w:rsidP="0039397A">
      <w:pPr>
        <w:pStyle w:val="ListParagraph"/>
        <w:numPr>
          <w:ilvl w:val="0"/>
          <w:numId w:val="48"/>
        </w:numPr>
        <w:spacing w:line="240" w:lineRule="auto"/>
        <w:ind w:left="1008" w:hanging="574"/>
        <w:rPr>
          <w:rFonts w:ascii="Browallia New" w:hAnsi="Browallia New" w:cs="Browallia New"/>
          <w:color w:val="000000" w:themeColor="text1"/>
          <w:sz w:val="28"/>
        </w:rPr>
      </w:pPr>
      <w:r w:rsidRPr="00172B5B">
        <w:rPr>
          <w:rFonts w:ascii="Browallia New" w:hAnsi="Browallia New" w:cs="Browallia New"/>
          <w:color w:val="000000" w:themeColor="text1"/>
          <w:sz w:val="28"/>
          <w:cs/>
          <w:lang w:val="en-ZA"/>
        </w:rPr>
        <w:t>บริษัทย่อย</w:t>
      </w:r>
      <w:r w:rsidRPr="00E5346B">
        <w:rPr>
          <w:rFonts w:ascii="Browallia New" w:hAnsi="Browallia New" w:cs="Browallia New"/>
          <w:color w:val="000000" w:themeColor="text1"/>
          <w:sz w:val="28"/>
          <w:cs/>
        </w:rPr>
        <w:t xml:space="preserve">มีภาระผูกพันตามสัญญาออกแบบและก่อสร้าง เป็นจำนวนเงิน </w:t>
      </w:r>
      <w:r w:rsidR="00B92A96">
        <w:rPr>
          <w:rFonts w:ascii="Browallia New" w:hAnsi="Browallia New" w:cs="Browallia New"/>
          <w:color w:val="000000" w:themeColor="text1"/>
          <w:sz w:val="28"/>
        </w:rPr>
        <w:t>19.97</w:t>
      </w:r>
      <w:r w:rsidRPr="00E5346B">
        <w:rPr>
          <w:rFonts w:ascii="Browallia New" w:hAnsi="Browallia New" w:cs="Browallia New"/>
          <w:color w:val="000000" w:themeColor="text1"/>
          <w:sz w:val="28"/>
          <w:cs/>
        </w:rPr>
        <w:t xml:space="preserve"> ล้านบาท</w:t>
      </w:r>
    </w:p>
    <w:p w14:paraId="12509E9B" w14:textId="77777777" w:rsidR="000944F9" w:rsidRPr="000944F9" w:rsidRDefault="000944F9" w:rsidP="000944F9">
      <w:pPr>
        <w:pStyle w:val="ListParagraph"/>
        <w:spacing w:line="240" w:lineRule="auto"/>
        <w:ind w:left="1008"/>
        <w:jc w:val="thaiDistribute"/>
        <w:rPr>
          <w:rFonts w:ascii="Browallia New" w:hAnsi="Browallia New" w:cs="Browallia New"/>
          <w:color w:val="000000" w:themeColor="text1"/>
          <w:sz w:val="28"/>
        </w:rPr>
      </w:pPr>
    </w:p>
    <w:p w14:paraId="4D628D2F" w14:textId="3660782C" w:rsidR="00184B19" w:rsidRDefault="00975680" w:rsidP="00191A9C">
      <w:pPr>
        <w:pStyle w:val="ListParagraph"/>
        <w:numPr>
          <w:ilvl w:val="0"/>
          <w:numId w:val="48"/>
        </w:numPr>
        <w:spacing w:line="240" w:lineRule="auto"/>
        <w:ind w:left="1008" w:hanging="574"/>
        <w:jc w:val="thaiDistribute"/>
        <w:rPr>
          <w:rFonts w:ascii="Browallia New" w:hAnsi="Browallia New" w:cs="Browallia New"/>
          <w:color w:val="000000" w:themeColor="text1"/>
          <w:sz w:val="28"/>
        </w:rPr>
      </w:pPr>
      <w:r>
        <w:rPr>
          <w:rFonts w:ascii="Browallia New" w:hAnsi="Browallia New" w:cs="Browallia New" w:hint="cs"/>
          <w:color w:val="000000" w:themeColor="text1"/>
          <w:sz w:val="28"/>
          <w:cs/>
        </w:rPr>
        <w:t>กลุ่ม</w:t>
      </w:r>
      <w:r w:rsidR="00CB5485">
        <w:rPr>
          <w:rFonts w:ascii="Browallia New" w:hAnsi="Browallia New" w:cs="Browallia New" w:hint="cs"/>
          <w:color w:val="000000" w:themeColor="text1"/>
          <w:sz w:val="28"/>
          <w:cs/>
        </w:rPr>
        <w:t>บริษัท</w:t>
      </w:r>
      <w:r w:rsidR="00E97659">
        <w:rPr>
          <w:rFonts w:ascii="Browallia New" w:hAnsi="Browallia New" w:cs="Browallia New" w:hint="cs"/>
          <w:color w:val="000000" w:themeColor="text1"/>
          <w:sz w:val="28"/>
          <w:cs/>
        </w:rPr>
        <w:t>มี</w:t>
      </w:r>
      <w:r w:rsidR="00A13927" w:rsidRPr="009E5B1C">
        <w:rPr>
          <w:rFonts w:ascii="Browallia New" w:hAnsi="Browallia New" w:cs="Browallia New"/>
          <w:color w:val="000000" w:themeColor="text1"/>
          <w:sz w:val="28"/>
          <w:cs/>
        </w:rPr>
        <w:t>ภาระผูกพันเกี่ยวกับสัญญา</w:t>
      </w:r>
      <w:r w:rsidR="009E5B1C" w:rsidRPr="009E5B1C">
        <w:rPr>
          <w:rFonts w:ascii="Browallia New" w:hAnsi="Browallia New" w:cs="Browallia New" w:hint="cs"/>
          <w:color w:val="000000" w:themeColor="text1"/>
          <w:sz w:val="28"/>
          <w:cs/>
        </w:rPr>
        <w:t>ค่า</w:t>
      </w:r>
      <w:r w:rsidR="0039397A">
        <w:rPr>
          <w:rFonts w:ascii="Browallia New" w:hAnsi="Browallia New" w:cs="Browallia New" w:hint="cs"/>
          <w:color w:val="000000" w:themeColor="text1"/>
          <w:sz w:val="28"/>
          <w:cs/>
        </w:rPr>
        <w:t>เช่า</w:t>
      </w:r>
      <w:r w:rsidR="00A13927" w:rsidRPr="009E5B1C">
        <w:rPr>
          <w:rFonts w:ascii="Browallia New" w:hAnsi="Browallia New" w:cs="Browallia New"/>
          <w:color w:val="000000" w:themeColor="text1"/>
          <w:sz w:val="28"/>
          <w:cs/>
        </w:rPr>
        <w:t>และ</w:t>
      </w:r>
      <w:r w:rsidR="004540E0">
        <w:rPr>
          <w:rFonts w:ascii="Browallia New" w:hAnsi="Browallia New" w:cs="Browallia New" w:hint="cs"/>
          <w:color w:val="000000" w:themeColor="text1"/>
          <w:sz w:val="28"/>
          <w:cs/>
        </w:rPr>
        <w:t>บริการ</w:t>
      </w:r>
      <w:r w:rsidR="00A13927" w:rsidRPr="009E5B1C">
        <w:rPr>
          <w:rFonts w:ascii="Browallia New" w:hAnsi="Browallia New" w:cs="Browallia New"/>
          <w:color w:val="000000" w:themeColor="text1"/>
          <w:sz w:val="28"/>
          <w:cs/>
        </w:rPr>
        <w:t xml:space="preserve"> จะต้องชำระ ดังนี้</w:t>
      </w:r>
    </w:p>
    <w:p w14:paraId="30E3FE19" w14:textId="77777777" w:rsidR="0045174E" w:rsidRPr="00191A9C" w:rsidRDefault="0045174E" w:rsidP="00260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color w:val="000000" w:themeColor="text1"/>
          <w:sz w:val="16"/>
          <w:szCs w:val="16"/>
        </w:rPr>
      </w:pPr>
    </w:p>
    <w:tbl>
      <w:tblPr>
        <w:tblW w:w="8363" w:type="dxa"/>
        <w:tblInd w:w="993" w:type="dxa"/>
        <w:tblLayout w:type="fixed"/>
        <w:tblLook w:val="04A0" w:firstRow="1" w:lastRow="0" w:firstColumn="1" w:lastColumn="0" w:noHBand="0" w:noVBand="1"/>
      </w:tblPr>
      <w:tblGrid>
        <w:gridCol w:w="4677"/>
        <w:gridCol w:w="1842"/>
        <w:gridCol w:w="1844"/>
      </w:tblGrid>
      <w:tr w:rsidR="0045174E" w:rsidRPr="00C61160" w14:paraId="602BB0CA" w14:textId="77777777" w:rsidTr="009E1BAC">
        <w:tc>
          <w:tcPr>
            <w:tcW w:w="4677" w:type="dxa"/>
          </w:tcPr>
          <w:p w14:paraId="35391183" w14:textId="77777777" w:rsidR="0045174E" w:rsidRPr="00C61160" w:rsidRDefault="0045174E" w:rsidP="0045174E">
            <w:pPr>
              <w:rPr>
                <w:rFonts w:ascii="Browallia New" w:hAnsi="Browallia New" w:cs="Browallia New"/>
                <w:snapToGrid w:val="0"/>
                <w:sz w:val="28"/>
                <w:szCs w:val="28"/>
                <w:lang w:val="en-GB" w:eastAsia="th-TH"/>
              </w:rPr>
            </w:pPr>
          </w:p>
        </w:tc>
        <w:tc>
          <w:tcPr>
            <w:tcW w:w="3686" w:type="dxa"/>
            <w:gridSpan w:val="2"/>
            <w:tcBorders>
              <w:bottom w:val="single" w:sz="4" w:space="0" w:color="auto"/>
            </w:tcBorders>
          </w:tcPr>
          <w:p w14:paraId="696198B1" w14:textId="2DD84CB6" w:rsidR="0045174E" w:rsidRPr="00C61160" w:rsidRDefault="00A266FC" w:rsidP="009E1BAC">
            <w:pPr>
              <w:tabs>
                <w:tab w:val="clear" w:pos="3742"/>
                <w:tab w:val="left" w:pos="1596"/>
                <w:tab w:val="left" w:pos="3090"/>
                <w:tab w:val="left" w:pos="4860"/>
              </w:tabs>
              <w:spacing w:line="240" w:lineRule="auto"/>
              <w:ind w:left="9" w:right="27"/>
              <w:jc w:val="right"/>
              <w:rPr>
                <w:rFonts w:ascii="Browallia New" w:hAnsi="Browallia New" w:cs="Browallia New"/>
                <w:sz w:val="28"/>
                <w:szCs w:val="28"/>
                <w:lang w:eastAsia="th-TH"/>
              </w:rPr>
            </w:pPr>
            <w:r w:rsidRPr="00A266FC">
              <w:rPr>
                <w:rFonts w:ascii="Browallia New" w:hAnsi="Browallia New" w:cs="Browallia New"/>
                <w:snapToGrid w:val="0"/>
                <w:sz w:val="28"/>
                <w:szCs w:val="28"/>
                <w:cs/>
                <w:lang w:eastAsia="th-TH"/>
              </w:rPr>
              <w:t>(หน่วย : พันบาท)</w:t>
            </w:r>
          </w:p>
        </w:tc>
      </w:tr>
      <w:tr w:rsidR="0045174E" w:rsidRPr="00C61160" w14:paraId="2956C891" w14:textId="77777777" w:rsidTr="009E1BAC">
        <w:tc>
          <w:tcPr>
            <w:tcW w:w="4677" w:type="dxa"/>
          </w:tcPr>
          <w:p w14:paraId="072A2435" w14:textId="77777777" w:rsidR="0045174E" w:rsidRPr="00C61160" w:rsidRDefault="0045174E" w:rsidP="00AB37EA">
            <w:pPr>
              <w:tabs>
                <w:tab w:val="left" w:pos="3090"/>
                <w:tab w:val="left" w:pos="4860"/>
              </w:tabs>
              <w:spacing w:line="240" w:lineRule="auto"/>
              <w:rPr>
                <w:rFonts w:ascii="Browallia New" w:hAnsi="Browallia New" w:cs="Browallia New"/>
                <w:snapToGrid w:val="0"/>
                <w:sz w:val="28"/>
                <w:szCs w:val="28"/>
                <w:lang w:val="en-GB" w:eastAsia="th-TH"/>
              </w:rPr>
            </w:pPr>
          </w:p>
        </w:tc>
        <w:tc>
          <w:tcPr>
            <w:tcW w:w="1842" w:type="dxa"/>
            <w:tcBorders>
              <w:top w:val="single" w:sz="4" w:space="0" w:color="auto"/>
            </w:tcBorders>
            <w:vAlign w:val="bottom"/>
          </w:tcPr>
          <w:p w14:paraId="76BBAB2A" w14:textId="1270722C" w:rsidR="0045174E" w:rsidRPr="00C61160" w:rsidRDefault="00A266FC" w:rsidP="009E1BAC">
            <w:pPr>
              <w:pBdr>
                <w:bottom w:val="single" w:sz="4" w:space="1" w:color="auto"/>
              </w:pBdr>
              <w:tabs>
                <w:tab w:val="clear" w:pos="2580"/>
                <w:tab w:val="clear" w:pos="3742"/>
                <w:tab w:val="left" w:pos="1596"/>
                <w:tab w:val="left" w:pos="2124"/>
                <w:tab w:val="left" w:pos="3090"/>
                <w:tab w:val="left" w:pos="4860"/>
              </w:tabs>
              <w:spacing w:line="240" w:lineRule="auto"/>
              <w:ind w:right="9"/>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ข้อมูลทางการ</w:t>
            </w:r>
            <w:r w:rsidR="0045174E">
              <w:rPr>
                <w:rFonts w:ascii="Browallia New" w:hAnsi="Browallia New" w:cs="Browallia New"/>
                <w:snapToGrid w:val="0"/>
                <w:sz w:val="28"/>
                <w:szCs w:val="28"/>
                <w:cs/>
                <w:lang w:eastAsia="th-TH"/>
              </w:rPr>
              <w:t>เงิน</w:t>
            </w:r>
            <w:r w:rsidR="0045174E" w:rsidRPr="00C61160">
              <w:rPr>
                <w:rFonts w:ascii="Browallia New" w:hAnsi="Browallia New" w:cs="Browallia New"/>
                <w:snapToGrid w:val="0"/>
                <w:sz w:val="28"/>
                <w:szCs w:val="28"/>
                <w:cs/>
                <w:lang w:eastAsia="th-TH"/>
              </w:rPr>
              <w:t>รวม</w:t>
            </w:r>
          </w:p>
        </w:tc>
        <w:tc>
          <w:tcPr>
            <w:tcW w:w="1844" w:type="dxa"/>
            <w:tcBorders>
              <w:left w:val="nil"/>
              <w:right w:val="nil"/>
            </w:tcBorders>
            <w:vAlign w:val="bottom"/>
          </w:tcPr>
          <w:p w14:paraId="18A26704" w14:textId="68EBD689" w:rsidR="0045174E" w:rsidRPr="00C61160" w:rsidRDefault="00A266FC" w:rsidP="009E1BAC">
            <w:pPr>
              <w:pBdr>
                <w:bottom w:val="single" w:sz="4" w:space="1" w:color="auto"/>
              </w:pBdr>
              <w:tabs>
                <w:tab w:val="clear" w:pos="2580"/>
                <w:tab w:val="clear" w:pos="3742"/>
                <w:tab w:val="left" w:pos="1596"/>
                <w:tab w:val="left" w:pos="2124"/>
                <w:tab w:val="left" w:pos="3090"/>
                <w:tab w:val="left" w:pos="4860"/>
              </w:tabs>
              <w:spacing w:line="240" w:lineRule="auto"/>
              <w:ind w:right="9"/>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ข้อมูลทางการ</w:t>
            </w:r>
            <w:r w:rsidR="0045174E">
              <w:rPr>
                <w:rFonts w:ascii="Browallia New" w:hAnsi="Browallia New" w:cs="Browallia New"/>
                <w:snapToGrid w:val="0"/>
                <w:sz w:val="28"/>
                <w:szCs w:val="28"/>
                <w:cs/>
                <w:lang w:eastAsia="th-TH"/>
              </w:rPr>
              <w:t>เงินเฉพาะบริษัท</w:t>
            </w:r>
          </w:p>
        </w:tc>
      </w:tr>
      <w:tr w:rsidR="0045174E" w:rsidRPr="00C61160" w14:paraId="485C0962" w14:textId="77777777" w:rsidTr="009E1BAC">
        <w:tc>
          <w:tcPr>
            <w:tcW w:w="4677" w:type="dxa"/>
          </w:tcPr>
          <w:p w14:paraId="01591A6D" w14:textId="77777777" w:rsidR="0045174E" w:rsidRPr="00C61160" w:rsidRDefault="0045174E" w:rsidP="00AB37EA">
            <w:pPr>
              <w:tabs>
                <w:tab w:val="left" w:pos="3090"/>
                <w:tab w:val="left" w:pos="4860"/>
              </w:tabs>
              <w:spacing w:line="240" w:lineRule="auto"/>
              <w:rPr>
                <w:rFonts w:ascii="Browallia New" w:hAnsi="Browallia New" w:cs="Browallia New"/>
                <w:snapToGrid w:val="0"/>
                <w:sz w:val="28"/>
                <w:szCs w:val="28"/>
                <w:lang w:eastAsia="th-TH"/>
              </w:rPr>
            </w:pPr>
          </w:p>
        </w:tc>
        <w:tc>
          <w:tcPr>
            <w:tcW w:w="1842" w:type="dxa"/>
          </w:tcPr>
          <w:p w14:paraId="52578078" w14:textId="77777777" w:rsidR="0045174E" w:rsidRPr="00C61160" w:rsidRDefault="0045174E" w:rsidP="009E1BAC">
            <w:pPr>
              <w:tabs>
                <w:tab w:val="clear" w:pos="3742"/>
                <w:tab w:val="left" w:pos="1596"/>
                <w:tab w:val="left" w:pos="3090"/>
                <w:tab w:val="left" w:pos="4860"/>
              </w:tabs>
              <w:spacing w:line="240" w:lineRule="auto"/>
              <w:jc w:val="right"/>
              <w:rPr>
                <w:rFonts w:ascii="Browallia New" w:hAnsi="Browallia New" w:cs="Browallia New"/>
                <w:snapToGrid w:val="0"/>
                <w:sz w:val="28"/>
                <w:szCs w:val="28"/>
                <w:cs/>
                <w:lang w:eastAsia="th-TH"/>
              </w:rPr>
            </w:pPr>
          </w:p>
        </w:tc>
        <w:tc>
          <w:tcPr>
            <w:tcW w:w="1844" w:type="dxa"/>
            <w:tcBorders>
              <w:left w:val="nil"/>
              <w:bottom w:val="nil"/>
              <w:right w:val="nil"/>
            </w:tcBorders>
          </w:tcPr>
          <w:p w14:paraId="01E85045" w14:textId="77777777" w:rsidR="0045174E" w:rsidRPr="00C61160" w:rsidRDefault="0045174E" w:rsidP="009E1BAC">
            <w:pPr>
              <w:tabs>
                <w:tab w:val="clear" w:pos="3742"/>
                <w:tab w:val="left" w:pos="1596"/>
                <w:tab w:val="left" w:pos="3090"/>
                <w:tab w:val="left" w:pos="4860"/>
              </w:tabs>
              <w:spacing w:line="240" w:lineRule="auto"/>
              <w:jc w:val="right"/>
              <w:rPr>
                <w:rFonts w:ascii="Browallia New" w:hAnsi="Browallia New" w:cs="Browallia New"/>
                <w:snapToGrid w:val="0"/>
                <w:sz w:val="28"/>
                <w:szCs w:val="28"/>
                <w:cs/>
                <w:lang w:eastAsia="th-TH"/>
              </w:rPr>
            </w:pPr>
          </w:p>
        </w:tc>
      </w:tr>
      <w:tr w:rsidR="0045174E" w:rsidRPr="00C61160" w14:paraId="31A43C1D" w14:textId="77777777" w:rsidTr="009E1BAC">
        <w:tc>
          <w:tcPr>
            <w:tcW w:w="4677" w:type="dxa"/>
            <w:hideMark/>
          </w:tcPr>
          <w:p w14:paraId="0DE0D5CA" w14:textId="77777777" w:rsidR="0045174E" w:rsidRPr="00C61160" w:rsidRDefault="0045174E" w:rsidP="00AB37EA">
            <w:pPr>
              <w:tabs>
                <w:tab w:val="center" w:pos="1609"/>
              </w:tabs>
              <w:spacing w:line="240" w:lineRule="auto"/>
              <w:jc w:val="both"/>
              <w:rPr>
                <w:rFonts w:ascii="Browallia New" w:hAnsi="Browallia New" w:cs="Browallia New"/>
                <w:sz w:val="28"/>
                <w:szCs w:val="28"/>
                <w:cs/>
              </w:rPr>
            </w:pPr>
            <w:r w:rsidRPr="00C61160">
              <w:rPr>
                <w:rFonts w:ascii="Browallia New" w:hAnsi="Browallia New" w:cs="Browallia New"/>
                <w:sz w:val="28"/>
                <w:szCs w:val="28"/>
                <w:cs/>
              </w:rPr>
              <w:t>ภายใน</w:t>
            </w:r>
            <w:r w:rsidRPr="00C61160">
              <w:rPr>
                <w:rFonts w:ascii="Browallia New" w:hAnsi="Browallia New" w:cs="Browallia New"/>
                <w:sz w:val="28"/>
                <w:szCs w:val="28"/>
              </w:rPr>
              <w:t xml:space="preserve"> 1 </w:t>
            </w:r>
            <w:r w:rsidRPr="00C61160">
              <w:rPr>
                <w:rFonts w:ascii="Browallia New" w:hAnsi="Browallia New" w:cs="Browallia New"/>
                <w:sz w:val="28"/>
                <w:szCs w:val="28"/>
                <w:cs/>
              </w:rPr>
              <w:t>ปี</w:t>
            </w:r>
          </w:p>
        </w:tc>
        <w:tc>
          <w:tcPr>
            <w:tcW w:w="1842" w:type="dxa"/>
          </w:tcPr>
          <w:p w14:paraId="0576610E" w14:textId="7F7E74D7" w:rsidR="0045174E" w:rsidRPr="00C61160" w:rsidRDefault="009961D9" w:rsidP="009E1BAC">
            <w:pPr>
              <w:tabs>
                <w:tab w:val="clear" w:pos="3742"/>
                <w:tab w:val="left" w:pos="1596"/>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6,056</w:t>
            </w:r>
          </w:p>
        </w:tc>
        <w:tc>
          <w:tcPr>
            <w:tcW w:w="1844" w:type="dxa"/>
          </w:tcPr>
          <w:p w14:paraId="2976122E" w14:textId="40D9BCAB" w:rsidR="0045174E" w:rsidRPr="00C61160" w:rsidRDefault="002A0E49" w:rsidP="009E1BAC">
            <w:pPr>
              <w:tabs>
                <w:tab w:val="clear" w:pos="3742"/>
                <w:tab w:val="left" w:pos="1596"/>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1,</w:t>
            </w:r>
            <w:r w:rsidR="0053188F">
              <w:rPr>
                <w:rFonts w:ascii="Browallia New" w:hAnsi="Browallia New" w:cs="Browallia New"/>
                <w:sz w:val="28"/>
                <w:szCs w:val="28"/>
                <w:lang w:eastAsia="th-TH"/>
              </w:rPr>
              <w:t>184</w:t>
            </w:r>
          </w:p>
        </w:tc>
      </w:tr>
      <w:tr w:rsidR="00B548E6" w:rsidRPr="00C61160" w14:paraId="62E5683C" w14:textId="77777777" w:rsidTr="009E1BAC">
        <w:tc>
          <w:tcPr>
            <w:tcW w:w="4677" w:type="dxa"/>
          </w:tcPr>
          <w:p w14:paraId="5457DF6D" w14:textId="4279E63A" w:rsidR="00B548E6" w:rsidRPr="00C61160" w:rsidRDefault="00692AB1" w:rsidP="00AB37EA">
            <w:pPr>
              <w:tabs>
                <w:tab w:val="center" w:pos="1609"/>
              </w:tabs>
              <w:spacing w:line="240" w:lineRule="auto"/>
              <w:jc w:val="both"/>
              <w:rPr>
                <w:rFonts w:ascii="Browallia New" w:hAnsi="Browallia New" w:cs="Browallia New"/>
                <w:sz w:val="28"/>
                <w:szCs w:val="28"/>
                <w:cs/>
              </w:rPr>
            </w:pPr>
            <w:r>
              <w:rPr>
                <w:rFonts w:ascii="Browallia New" w:hAnsi="Browallia New" w:cs="Browallia New" w:hint="cs"/>
                <w:sz w:val="28"/>
                <w:szCs w:val="28"/>
                <w:cs/>
              </w:rPr>
              <w:t xml:space="preserve">มากกว่า </w:t>
            </w:r>
            <w:r>
              <w:rPr>
                <w:rFonts w:ascii="Browallia New" w:hAnsi="Browallia New" w:cs="Browallia New"/>
                <w:sz w:val="28"/>
                <w:szCs w:val="28"/>
              </w:rPr>
              <w:t xml:space="preserve">1 </w:t>
            </w:r>
            <w:r>
              <w:rPr>
                <w:rFonts w:ascii="Browallia New" w:hAnsi="Browallia New" w:cs="Browallia New" w:hint="cs"/>
                <w:sz w:val="28"/>
                <w:szCs w:val="28"/>
                <w:cs/>
              </w:rPr>
              <w:t xml:space="preserve">ปี แต่ไม่เกิน </w:t>
            </w:r>
            <w:r>
              <w:rPr>
                <w:rFonts w:ascii="Browallia New" w:hAnsi="Browallia New" w:cs="Browallia New"/>
                <w:sz w:val="28"/>
                <w:szCs w:val="28"/>
              </w:rPr>
              <w:t xml:space="preserve">5 </w:t>
            </w:r>
            <w:r>
              <w:rPr>
                <w:rFonts w:ascii="Browallia New" w:hAnsi="Browallia New" w:cs="Browallia New" w:hint="cs"/>
                <w:sz w:val="28"/>
                <w:szCs w:val="28"/>
                <w:cs/>
              </w:rPr>
              <w:t>ปี</w:t>
            </w:r>
          </w:p>
        </w:tc>
        <w:tc>
          <w:tcPr>
            <w:tcW w:w="1842" w:type="dxa"/>
          </w:tcPr>
          <w:p w14:paraId="4A233B0E" w14:textId="122CFE46" w:rsidR="00B548E6" w:rsidRPr="00C61160" w:rsidRDefault="009961D9" w:rsidP="009E1BAC">
            <w:pPr>
              <w:pBdr>
                <w:bottom w:val="single" w:sz="4" w:space="1" w:color="auto"/>
              </w:pBdr>
              <w:tabs>
                <w:tab w:val="clear" w:pos="3742"/>
                <w:tab w:val="left" w:pos="1596"/>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2</w:t>
            </w:r>
            <w:r w:rsidR="00FD7741">
              <w:rPr>
                <w:rFonts w:ascii="Browallia New" w:hAnsi="Browallia New" w:cs="Browallia New"/>
                <w:sz w:val="28"/>
                <w:szCs w:val="28"/>
                <w:lang w:eastAsia="th-TH"/>
              </w:rPr>
              <w:t>,747</w:t>
            </w:r>
          </w:p>
        </w:tc>
        <w:tc>
          <w:tcPr>
            <w:tcW w:w="1844" w:type="dxa"/>
          </w:tcPr>
          <w:p w14:paraId="449D557D" w14:textId="4F93F945" w:rsidR="00B548E6" w:rsidRPr="00C61160" w:rsidRDefault="002A0E49" w:rsidP="009E1BAC">
            <w:pPr>
              <w:pBdr>
                <w:bottom w:val="single" w:sz="4" w:space="1" w:color="auto"/>
              </w:pBdr>
              <w:tabs>
                <w:tab w:val="clear" w:pos="3742"/>
                <w:tab w:val="left" w:pos="1596"/>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w:t>
            </w:r>
          </w:p>
        </w:tc>
      </w:tr>
      <w:tr w:rsidR="00187493" w:rsidRPr="00C61160" w14:paraId="0251700B" w14:textId="77777777" w:rsidTr="009E1BAC">
        <w:tc>
          <w:tcPr>
            <w:tcW w:w="4677" w:type="dxa"/>
          </w:tcPr>
          <w:p w14:paraId="695D2C65" w14:textId="4B91D212" w:rsidR="00187493" w:rsidRDefault="00187493" w:rsidP="00AB37EA">
            <w:pPr>
              <w:tabs>
                <w:tab w:val="center" w:pos="1609"/>
              </w:tabs>
              <w:spacing w:line="240" w:lineRule="auto"/>
              <w:jc w:val="both"/>
              <w:rPr>
                <w:rFonts w:ascii="Browallia New" w:hAnsi="Browallia New" w:cs="Browallia New"/>
                <w:sz w:val="28"/>
                <w:szCs w:val="28"/>
                <w:cs/>
              </w:rPr>
            </w:pPr>
            <w:r>
              <w:rPr>
                <w:rFonts w:ascii="Browallia New" w:hAnsi="Browallia New" w:cs="Browallia New" w:hint="cs"/>
                <w:sz w:val="28"/>
                <w:szCs w:val="28"/>
                <w:cs/>
              </w:rPr>
              <w:t>รวม</w:t>
            </w:r>
          </w:p>
        </w:tc>
        <w:tc>
          <w:tcPr>
            <w:tcW w:w="1842" w:type="dxa"/>
          </w:tcPr>
          <w:p w14:paraId="367D08B7" w14:textId="62946E89" w:rsidR="00187493" w:rsidRPr="00C61160" w:rsidRDefault="009961D9" w:rsidP="009E1BAC">
            <w:pPr>
              <w:pBdr>
                <w:bottom w:val="single" w:sz="8" w:space="1" w:color="auto"/>
              </w:pBdr>
              <w:tabs>
                <w:tab w:val="clear" w:pos="3742"/>
                <w:tab w:val="left" w:pos="1596"/>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8,8</w:t>
            </w:r>
            <w:r w:rsidR="00FD7741">
              <w:rPr>
                <w:rFonts w:ascii="Browallia New" w:hAnsi="Browallia New" w:cs="Browallia New"/>
                <w:sz w:val="28"/>
                <w:szCs w:val="28"/>
                <w:lang w:eastAsia="th-TH"/>
              </w:rPr>
              <w:t>03</w:t>
            </w:r>
          </w:p>
        </w:tc>
        <w:tc>
          <w:tcPr>
            <w:tcW w:w="1844" w:type="dxa"/>
          </w:tcPr>
          <w:p w14:paraId="75C42F24" w14:textId="5A3A0E20" w:rsidR="00187493" w:rsidRPr="00C61160" w:rsidRDefault="002A0E49" w:rsidP="009E1BAC">
            <w:pPr>
              <w:pBdr>
                <w:bottom w:val="single" w:sz="8" w:space="1" w:color="auto"/>
              </w:pBdr>
              <w:tabs>
                <w:tab w:val="clear" w:pos="3742"/>
                <w:tab w:val="left" w:pos="1596"/>
                <w:tab w:val="left" w:pos="3090"/>
                <w:tab w:val="left" w:pos="4860"/>
              </w:tabs>
              <w:spacing w:line="240" w:lineRule="auto"/>
              <w:jc w:val="right"/>
              <w:rPr>
                <w:rFonts w:ascii="Browallia New" w:hAnsi="Browallia New" w:cs="Browallia New"/>
                <w:sz w:val="28"/>
                <w:szCs w:val="28"/>
                <w:lang w:eastAsia="th-TH"/>
              </w:rPr>
            </w:pPr>
            <w:r>
              <w:rPr>
                <w:rFonts w:ascii="Browallia New" w:hAnsi="Browallia New" w:cs="Browallia New"/>
                <w:sz w:val="28"/>
                <w:szCs w:val="28"/>
                <w:lang w:eastAsia="th-TH"/>
              </w:rPr>
              <w:t>1,</w:t>
            </w:r>
            <w:r w:rsidR="0053188F">
              <w:rPr>
                <w:rFonts w:ascii="Browallia New" w:hAnsi="Browallia New" w:cs="Browallia New"/>
                <w:sz w:val="28"/>
                <w:szCs w:val="28"/>
                <w:lang w:eastAsia="th-TH"/>
              </w:rPr>
              <w:t>184</w:t>
            </w:r>
          </w:p>
        </w:tc>
      </w:tr>
    </w:tbl>
    <w:p w14:paraId="18D9083C" w14:textId="77777777" w:rsidR="000D618F" w:rsidRDefault="000D618F" w:rsidP="00055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EE0000"/>
          <w:sz w:val="28"/>
          <w:szCs w:val="28"/>
        </w:rPr>
      </w:pPr>
    </w:p>
    <w:p w14:paraId="375486CA" w14:textId="13FE1B44" w:rsidR="003B0508" w:rsidRDefault="00C3667D" w:rsidP="00411DC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alibri" w:hAnsi="Browallia New" w:cs="Browallia New"/>
          <w:b/>
          <w:bCs/>
          <w:color w:val="000000" w:themeColor="text1"/>
          <w:sz w:val="28"/>
          <w:szCs w:val="28"/>
          <w:lang w:val="en-ZA"/>
        </w:rPr>
      </w:pPr>
      <w:r>
        <w:rPr>
          <w:rFonts w:ascii="Browallia New" w:eastAsia="Calibri" w:hAnsi="Browallia New" w:cs="Browallia New" w:hint="cs"/>
          <w:b/>
          <w:bCs/>
          <w:color w:val="000000" w:themeColor="text1"/>
          <w:sz w:val="28"/>
          <w:szCs w:val="28"/>
          <w:cs/>
          <w:lang w:val="en-ZA"/>
        </w:rPr>
        <w:t>ข้อพิ</w:t>
      </w:r>
      <w:r w:rsidR="00A806CE">
        <w:rPr>
          <w:rFonts w:ascii="Browallia New" w:eastAsia="Calibri" w:hAnsi="Browallia New" w:cs="Browallia New" w:hint="cs"/>
          <w:b/>
          <w:bCs/>
          <w:color w:val="000000" w:themeColor="text1"/>
          <w:sz w:val="28"/>
          <w:szCs w:val="28"/>
          <w:cs/>
          <w:lang w:val="en-ZA"/>
        </w:rPr>
        <w:t>พา</w:t>
      </w:r>
      <w:r>
        <w:rPr>
          <w:rFonts w:ascii="Browallia New" w:eastAsia="Calibri" w:hAnsi="Browallia New" w:cs="Browallia New" w:hint="cs"/>
          <w:b/>
          <w:bCs/>
          <w:color w:val="000000" w:themeColor="text1"/>
          <w:sz w:val="28"/>
          <w:szCs w:val="28"/>
          <w:cs/>
          <w:lang w:val="en-ZA"/>
        </w:rPr>
        <w:t>ททางก</w:t>
      </w:r>
      <w:r w:rsidR="00276492">
        <w:rPr>
          <w:rFonts w:ascii="Browallia New" w:eastAsia="Calibri" w:hAnsi="Browallia New" w:cs="Browallia New" w:hint="cs"/>
          <w:b/>
          <w:bCs/>
          <w:color w:val="000000" w:themeColor="text1"/>
          <w:sz w:val="28"/>
          <w:szCs w:val="28"/>
          <w:cs/>
          <w:lang w:val="en-ZA"/>
        </w:rPr>
        <w:t>ฎหมายที่สำคัญ</w:t>
      </w:r>
    </w:p>
    <w:p w14:paraId="70C9DCF1" w14:textId="77777777" w:rsidR="000C40DE" w:rsidRDefault="000C40DE" w:rsidP="000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eastAsia="Calibri" w:hAnsi="Browallia New" w:cs="Browallia New"/>
          <w:b/>
          <w:bCs/>
          <w:color w:val="000000" w:themeColor="text1"/>
          <w:sz w:val="28"/>
          <w:szCs w:val="28"/>
          <w:lang w:val="en-ZA"/>
        </w:rPr>
      </w:pPr>
    </w:p>
    <w:p w14:paraId="3DE340B9" w14:textId="2EE70C0B" w:rsidR="000C40DE" w:rsidRDefault="000C40DE"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0C40DE">
        <w:rPr>
          <w:rFonts w:ascii="Browallia New" w:hAnsi="Browallia New" w:cs="Browallia New"/>
          <w:color w:val="000000" w:themeColor="text1"/>
          <w:sz w:val="28"/>
          <w:szCs w:val="28"/>
          <w:cs/>
        </w:rPr>
        <w:t xml:space="preserve">เมื่อวันที่ </w:t>
      </w:r>
      <w:r w:rsidR="00096AEA" w:rsidRPr="00096AEA">
        <w:rPr>
          <w:rFonts w:ascii="Browallia New" w:hAnsi="Browallia New" w:cs="Browallia New"/>
          <w:color w:val="000000" w:themeColor="text1"/>
          <w:sz w:val="28"/>
          <w:szCs w:val="28"/>
        </w:rPr>
        <w:t>25</w:t>
      </w:r>
      <w:r w:rsidRPr="000C40DE">
        <w:rPr>
          <w:rFonts w:ascii="Browallia New" w:hAnsi="Browallia New" w:cs="Browallia New"/>
          <w:color w:val="000000" w:themeColor="text1"/>
          <w:sz w:val="28"/>
          <w:szCs w:val="28"/>
          <w:cs/>
        </w:rPr>
        <w:t xml:space="preserve"> พฤษภาคม </w:t>
      </w:r>
      <w:r w:rsidR="00096AEA" w:rsidRPr="00096AEA">
        <w:rPr>
          <w:rFonts w:ascii="Browallia New" w:hAnsi="Browallia New" w:cs="Browallia New"/>
          <w:color w:val="000000" w:themeColor="text1"/>
          <w:sz w:val="28"/>
          <w:szCs w:val="28"/>
        </w:rPr>
        <w:t>2569</w:t>
      </w:r>
      <w:r w:rsidRPr="000C40DE">
        <w:rPr>
          <w:rFonts w:ascii="Browallia New" w:hAnsi="Browallia New" w:cs="Browallia New"/>
          <w:color w:val="000000" w:themeColor="text1"/>
          <w:sz w:val="28"/>
          <w:szCs w:val="28"/>
          <w:cs/>
        </w:rPr>
        <w:t xml:space="preserve"> บริษัทย่อยแห่งหนึ่งถูกฟ้องเป็นจำเลยในคดีแพ่งเกี่ยวกับข้อพิพาทตามสัญญาจ้างก่อสร้างและตกแต่ง โดยโจทก์เรียกร้องค่าเสียหายจำนวน </w:t>
      </w:r>
      <w:r w:rsidR="00096AEA" w:rsidRPr="00096AEA">
        <w:rPr>
          <w:rFonts w:ascii="Browallia New" w:hAnsi="Browallia New" w:cs="Browallia New"/>
          <w:color w:val="000000" w:themeColor="text1"/>
          <w:sz w:val="28"/>
          <w:szCs w:val="28"/>
        </w:rPr>
        <w:t>5</w:t>
      </w:r>
      <w:r w:rsidRPr="000C40DE">
        <w:rPr>
          <w:rFonts w:ascii="Browallia New" w:hAnsi="Browallia New" w:cs="Browallia New"/>
          <w:color w:val="000000" w:themeColor="text1"/>
          <w:sz w:val="28"/>
          <w:szCs w:val="28"/>
          <w:cs/>
        </w:rPr>
        <w:t>.</w:t>
      </w:r>
      <w:r w:rsidR="00096AEA" w:rsidRPr="00096AEA">
        <w:rPr>
          <w:rFonts w:ascii="Browallia New" w:hAnsi="Browallia New" w:cs="Browallia New"/>
          <w:color w:val="000000" w:themeColor="text1"/>
          <w:sz w:val="28"/>
          <w:szCs w:val="28"/>
        </w:rPr>
        <w:t>31</w:t>
      </w:r>
      <w:r w:rsidRPr="000C40DE">
        <w:rPr>
          <w:rFonts w:ascii="Browallia New" w:hAnsi="Browallia New" w:cs="Browallia New"/>
          <w:color w:val="000000" w:themeColor="text1"/>
          <w:sz w:val="28"/>
          <w:szCs w:val="28"/>
          <w:cs/>
        </w:rPr>
        <w:t xml:space="preserve"> ล้านบาท พร้อมดอกเบี้ยและค่าใช้จ่ายตามกฎหมาย </w:t>
      </w:r>
      <w:r w:rsidR="00FC7A26">
        <w:rPr>
          <w:rFonts w:ascii="Browallia New" w:hAnsi="Browallia New" w:cs="Browallia New" w:hint="cs"/>
          <w:color w:val="000000" w:themeColor="text1"/>
          <w:sz w:val="28"/>
          <w:szCs w:val="28"/>
          <w:cs/>
        </w:rPr>
        <w:t>ปัจจุบัน</w:t>
      </w:r>
      <w:r w:rsidRPr="000C40DE">
        <w:rPr>
          <w:rFonts w:ascii="Browallia New" w:hAnsi="Browallia New" w:cs="Browallia New"/>
          <w:color w:val="000000" w:themeColor="text1"/>
          <w:sz w:val="28"/>
          <w:szCs w:val="28"/>
          <w:cs/>
        </w:rPr>
        <w:t>คดีดังกล่าวยังอยู่ระหว่างการ</w:t>
      </w:r>
      <w:r w:rsidR="00A82546">
        <w:rPr>
          <w:rFonts w:ascii="Browallia New" w:hAnsi="Browallia New" w:cs="Browallia New" w:hint="cs"/>
          <w:color w:val="000000" w:themeColor="text1"/>
          <w:sz w:val="28"/>
          <w:szCs w:val="28"/>
          <w:cs/>
        </w:rPr>
        <w:t>ไกล่เกลี่ย</w:t>
      </w:r>
      <w:r w:rsidRPr="000C40DE">
        <w:rPr>
          <w:rFonts w:ascii="Browallia New" w:hAnsi="Browallia New" w:cs="Browallia New"/>
          <w:color w:val="000000" w:themeColor="text1"/>
          <w:sz w:val="28"/>
          <w:szCs w:val="28"/>
          <w:cs/>
        </w:rPr>
        <w:t>ของศาล และฝ่ายบริหารของกลุ่มบริษัทเห็นว่ายังไม่สามารถประมาณผล</w:t>
      </w:r>
      <w:r w:rsidR="008877F0">
        <w:rPr>
          <w:rFonts w:ascii="Browallia New" w:hAnsi="Browallia New" w:cs="Browallia New" w:hint="cs"/>
          <w:color w:val="000000" w:themeColor="text1"/>
          <w:sz w:val="28"/>
          <w:szCs w:val="28"/>
          <w:cs/>
        </w:rPr>
        <w:t>ของความเสียหาย</w:t>
      </w:r>
      <w:r w:rsidRPr="000C40DE">
        <w:rPr>
          <w:rFonts w:ascii="Browallia New" w:hAnsi="Browallia New" w:cs="Browallia New"/>
          <w:color w:val="000000" w:themeColor="text1"/>
          <w:sz w:val="28"/>
          <w:szCs w:val="28"/>
          <w:cs/>
        </w:rPr>
        <w:t>ของคดีได้อย่างน่าเชื่อถือ จึงยังมิได้บันทึกประมาณการหนี้สินที่เกี่ยวข้องไว้ในข้อมูลทางการเงินรวม</w:t>
      </w:r>
    </w:p>
    <w:p w14:paraId="312A4A99" w14:textId="77777777" w:rsidR="00480271" w:rsidRDefault="00480271" w:rsidP="00641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Browallia New" w:hAnsi="Browallia New" w:cs="Browallia New"/>
          <w:color w:val="000000" w:themeColor="text1"/>
          <w:sz w:val="28"/>
          <w:szCs w:val="28"/>
        </w:rPr>
      </w:pPr>
    </w:p>
    <w:p w14:paraId="7A2CEC74" w14:textId="77777777" w:rsidR="007E1C4A" w:rsidRDefault="007E1C4A" w:rsidP="007E1C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eastAsia="Calibri" w:hAnsi="Browallia New" w:cs="Browallia New"/>
          <w:b/>
          <w:bCs/>
          <w:color w:val="000000" w:themeColor="text1"/>
          <w:sz w:val="28"/>
          <w:szCs w:val="28"/>
          <w:lang w:val="en-ZA"/>
        </w:rPr>
      </w:pPr>
      <w:r>
        <w:rPr>
          <w:rFonts w:ascii="Browallia New" w:eastAsia="Calibri" w:hAnsi="Browallia New" w:cs="Browallia New" w:hint="cs"/>
          <w:b/>
          <w:bCs/>
          <w:color w:val="000000" w:themeColor="text1"/>
          <w:sz w:val="28"/>
          <w:szCs w:val="28"/>
          <w:cs/>
          <w:lang w:val="en-ZA"/>
        </w:rPr>
        <w:t>เหตุการณ์ภายหลังรอบระยะเวลารายงาน</w:t>
      </w:r>
    </w:p>
    <w:p w14:paraId="28781C3F" w14:textId="77777777" w:rsidR="007E1C4A" w:rsidRPr="00411DC4" w:rsidRDefault="007E1C4A" w:rsidP="007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eastAsia="Calibri" w:hAnsi="Browallia New" w:cs="Browallia New"/>
          <w:b/>
          <w:bCs/>
          <w:color w:val="000000" w:themeColor="text1"/>
          <w:sz w:val="28"/>
          <w:szCs w:val="28"/>
          <w:cs/>
          <w:lang w:val="en-ZA"/>
        </w:rPr>
      </w:pPr>
    </w:p>
    <w:p w14:paraId="22E06B57" w14:textId="77777777" w:rsidR="007E1C4A" w:rsidRPr="000C40DE" w:rsidRDefault="007E1C4A" w:rsidP="007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0C40DE">
        <w:rPr>
          <w:rFonts w:ascii="Browallia New" w:hAnsi="Browallia New" w:cs="Browallia New" w:hint="cs"/>
          <w:color w:val="000000" w:themeColor="text1"/>
          <w:sz w:val="28"/>
          <w:szCs w:val="28"/>
          <w:u w:val="single"/>
          <w:cs/>
        </w:rPr>
        <w:t xml:space="preserve">บริษัท </w:t>
      </w:r>
      <w:proofErr w:type="spellStart"/>
      <w:r w:rsidRPr="000C40DE">
        <w:rPr>
          <w:rFonts w:ascii="Browallia New" w:hAnsi="Browallia New" w:cs="Browallia New" w:hint="cs"/>
          <w:color w:val="000000" w:themeColor="text1"/>
          <w:sz w:val="28"/>
          <w:szCs w:val="28"/>
          <w:u w:val="single"/>
          <w:cs/>
        </w:rPr>
        <w:t>อะ</w:t>
      </w:r>
      <w:proofErr w:type="spellEnd"/>
      <w:r w:rsidRPr="000C40DE">
        <w:rPr>
          <w:rFonts w:ascii="Browallia New" w:hAnsi="Browallia New" w:cs="Browallia New" w:hint="cs"/>
          <w:color w:val="000000" w:themeColor="text1"/>
          <w:sz w:val="28"/>
          <w:szCs w:val="28"/>
          <w:u w:val="single"/>
          <w:cs/>
        </w:rPr>
        <w:t>ลอตเท</w:t>
      </w:r>
      <w:proofErr w:type="spellStart"/>
      <w:r w:rsidRPr="000C40DE">
        <w:rPr>
          <w:rFonts w:ascii="Browallia New" w:hAnsi="Browallia New" w:cs="Browallia New" w:hint="cs"/>
          <w:color w:val="000000" w:themeColor="text1"/>
          <w:sz w:val="28"/>
          <w:szCs w:val="28"/>
          <w:u w:val="single"/>
          <w:cs/>
        </w:rPr>
        <w:t>็ค</w:t>
      </w:r>
      <w:proofErr w:type="spellEnd"/>
      <w:r w:rsidRPr="000C40DE">
        <w:rPr>
          <w:rFonts w:ascii="Browallia New" w:hAnsi="Browallia New" w:cs="Browallia New" w:hint="cs"/>
          <w:color w:val="000000" w:themeColor="text1"/>
          <w:sz w:val="28"/>
          <w:szCs w:val="28"/>
          <w:u w:val="single"/>
          <w:cs/>
        </w:rPr>
        <w:t xml:space="preserve"> จำกัด</w:t>
      </w:r>
    </w:p>
    <w:p w14:paraId="1682A2E7" w14:textId="73883640" w:rsidR="007E1C4A" w:rsidRDefault="007E1C4A" w:rsidP="007E1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 xml:space="preserve">ในการประชุมคณะกรรมการบริษัทย่อยครั้งที่ </w:t>
      </w:r>
      <w:r>
        <w:rPr>
          <w:rFonts w:ascii="Browallia New" w:hAnsi="Browallia New" w:cs="Browallia New"/>
          <w:color w:val="000000" w:themeColor="text1"/>
          <w:sz w:val="28"/>
          <w:szCs w:val="28"/>
        </w:rPr>
        <w:t xml:space="preserve">2/2569 </w:t>
      </w:r>
      <w:r>
        <w:rPr>
          <w:rFonts w:ascii="Browallia New" w:hAnsi="Browallia New" w:cs="Browallia New" w:hint="cs"/>
          <w:color w:val="000000" w:themeColor="text1"/>
          <w:sz w:val="28"/>
          <w:szCs w:val="28"/>
          <w:cs/>
        </w:rPr>
        <w:t xml:space="preserve">เมื่อวันที่ </w:t>
      </w:r>
      <w:r>
        <w:rPr>
          <w:rFonts w:ascii="Browallia New" w:hAnsi="Browallia New" w:cs="Browallia New"/>
          <w:color w:val="000000" w:themeColor="text1"/>
          <w:sz w:val="28"/>
          <w:szCs w:val="28"/>
        </w:rPr>
        <w:t xml:space="preserve">3 </w:t>
      </w:r>
      <w:r>
        <w:rPr>
          <w:rFonts w:ascii="Browallia New" w:hAnsi="Browallia New" w:cs="Browallia New" w:hint="cs"/>
          <w:color w:val="000000" w:themeColor="text1"/>
          <w:sz w:val="28"/>
          <w:szCs w:val="28"/>
          <w:cs/>
        </w:rPr>
        <w:t xml:space="preserve">กรกฎาคม </w:t>
      </w:r>
      <w:r>
        <w:rPr>
          <w:rFonts w:ascii="Browallia New" w:hAnsi="Browallia New" w:cs="Browallia New"/>
          <w:color w:val="000000" w:themeColor="text1"/>
          <w:sz w:val="28"/>
          <w:szCs w:val="28"/>
        </w:rPr>
        <w:t xml:space="preserve">2569 </w:t>
      </w:r>
      <w:r>
        <w:rPr>
          <w:rFonts w:ascii="Browallia New" w:hAnsi="Browallia New" w:cs="Browallia New" w:hint="cs"/>
          <w:color w:val="000000" w:themeColor="text1"/>
          <w:sz w:val="28"/>
          <w:szCs w:val="28"/>
          <w:cs/>
        </w:rPr>
        <w:t xml:space="preserve">คณะกรรมการของบริษัทย่อยมีมติเห็นชอบอนุมัติการจ่ายเงินปันผลจากกำไรสะสมสำหรับปีสิ้นสุดวันที่ </w:t>
      </w:r>
      <w:r>
        <w:rPr>
          <w:rFonts w:ascii="Browallia New" w:hAnsi="Browallia New" w:cs="Browallia New"/>
          <w:color w:val="000000" w:themeColor="text1"/>
          <w:sz w:val="28"/>
          <w:szCs w:val="28"/>
        </w:rPr>
        <w:t xml:space="preserve">31 </w:t>
      </w:r>
      <w:r>
        <w:rPr>
          <w:rFonts w:ascii="Browallia New" w:hAnsi="Browallia New" w:cs="Browallia New" w:hint="cs"/>
          <w:color w:val="000000" w:themeColor="text1"/>
          <w:sz w:val="28"/>
          <w:szCs w:val="28"/>
          <w:cs/>
        </w:rPr>
        <w:t xml:space="preserve">ธันวาคม </w:t>
      </w:r>
      <w:r>
        <w:rPr>
          <w:rFonts w:ascii="Browallia New" w:hAnsi="Browallia New" w:cs="Browallia New"/>
          <w:color w:val="000000" w:themeColor="text1"/>
          <w:sz w:val="28"/>
          <w:szCs w:val="28"/>
        </w:rPr>
        <w:t xml:space="preserve">2568 </w:t>
      </w:r>
      <w:r>
        <w:rPr>
          <w:rFonts w:ascii="Browallia New" w:hAnsi="Browallia New" w:cs="Browallia New" w:hint="cs"/>
          <w:color w:val="000000" w:themeColor="text1"/>
          <w:sz w:val="28"/>
          <w:szCs w:val="28"/>
          <w:cs/>
        </w:rPr>
        <w:t xml:space="preserve">จำนวน </w:t>
      </w:r>
      <w:r>
        <w:rPr>
          <w:rFonts w:ascii="Browallia New" w:hAnsi="Browallia New" w:cs="Browallia New"/>
          <w:color w:val="000000" w:themeColor="text1"/>
          <w:sz w:val="28"/>
          <w:szCs w:val="28"/>
        </w:rPr>
        <w:t xml:space="preserve">40 </w:t>
      </w:r>
      <w:r>
        <w:rPr>
          <w:rFonts w:ascii="Browallia New" w:hAnsi="Browallia New" w:cs="Browallia New" w:hint="cs"/>
          <w:color w:val="000000" w:themeColor="text1"/>
          <w:sz w:val="28"/>
          <w:szCs w:val="28"/>
          <w:cs/>
        </w:rPr>
        <w:t>ล้านบาท</w:t>
      </w:r>
      <w:r w:rsidR="00A51BC1">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และ</w:t>
      </w:r>
      <w:r w:rsidR="00A51BC1">
        <w:rPr>
          <w:rFonts w:ascii="Browallia New" w:hAnsi="Browallia New" w:cs="Browallia New"/>
          <w:color w:val="000000" w:themeColor="text1"/>
          <w:sz w:val="28"/>
          <w:szCs w:val="28"/>
        </w:rPr>
        <w:br/>
      </w:r>
      <w:r w:rsidRPr="00A51BC1">
        <w:rPr>
          <w:rFonts w:ascii="Browallia New" w:hAnsi="Browallia New" w:cs="Browallia New" w:hint="cs"/>
          <w:color w:val="000000" w:themeColor="text1"/>
          <w:spacing w:val="-4"/>
          <w:sz w:val="28"/>
          <w:szCs w:val="28"/>
          <w:cs/>
        </w:rPr>
        <w:t xml:space="preserve">การจ่ายเงินปันผลระหว่างกาลจากการดำเนินงานสำหรับงวดหกเดือนสิ้นสุดวันที่ </w:t>
      </w:r>
      <w:r w:rsidRPr="00A51BC1">
        <w:rPr>
          <w:rFonts w:ascii="Browallia New" w:hAnsi="Browallia New" w:cs="Browallia New"/>
          <w:color w:val="000000" w:themeColor="text1"/>
          <w:spacing w:val="-4"/>
          <w:sz w:val="28"/>
          <w:szCs w:val="28"/>
        </w:rPr>
        <w:t xml:space="preserve">30 </w:t>
      </w:r>
      <w:r w:rsidRPr="00A51BC1">
        <w:rPr>
          <w:rFonts w:ascii="Browallia New" w:hAnsi="Browallia New" w:cs="Browallia New" w:hint="cs"/>
          <w:color w:val="000000" w:themeColor="text1"/>
          <w:spacing w:val="-4"/>
          <w:sz w:val="28"/>
          <w:szCs w:val="28"/>
          <w:cs/>
        </w:rPr>
        <w:t xml:space="preserve">มิถุนายน </w:t>
      </w:r>
      <w:r w:rsidRPr="00A51BC1">
        <w:rPr>
          <w:rFonts w:ascii="Browallia New" w:hAnsi="Browallia New" w:cs="Browallia New"/>
          <w:color w:val="000000" w:themeColor="text1"/>
          <w:spacing w:val="-4"/>
          <w:sz w:val="28"/>
          <w:szCs w:val="28"/>
        </w:rPr>
        <w:t xml:space="preserve">2569 </w:t>
      </w:r>
      <w:r w:rsidRPr="00A51BC1">
        <w:rPr>
          <w:rFonts w:ascii="Browallia New" w:hAnsi="Browallia New" w:cs="Browallia New" w:hint="cs"/>
          <w:color w:val="000000" w:themeColor="text1"/>
          <w:spacing w:val="-4"/>
          <w:sz w:val="28"/>
          <w:szCs w:val="28"/>
          <w:cs/>
        </w:rPr>
        <w:t xml:space="preserve">จำนวน </w:t>
      </w:r>
      <w:r w:rsidRPr="00A51BC1">
        <w:rPr>
          <w:rFonts w:ascii="Browallia New" w:hAnsi="Browallia New" w:cs="Browallia New"/>
          <w:color w:val="000000" w:themeColor="text1"/>
          <w:spacing w:val="-4"/>
          <w:sz w:val="28"/>
          <w:szCs w:val="28"/>
        </w:rPr>
        <w:t xml:space="preserve">60 </w:t>
      </w:r>
      <w:r w:rsidRPr="00A51BC1">
        <w:rPr>
          <w:rFonts w:ascii="Browallia New" w:hAnsi="Browallia New" w:cs="Browallia New" w:hint="cs"/>
          <w:color w:val="000000" w:themeColor="text1"/>
          <w:spacing w:val="-4"/>
          <w:sz w:val="28"/>
          <w:szCs w:val="28"/>
          <w:cs/>
        </w:rPr>
        <w:t>ล้านบาท</w:t>
      </w:r>
      <w:r w:rsidR="00A51BC1">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 xml:space="preserve">ให้แก่ผู้ถือหุ้นในอัตราหุ้นละ </w:t>
      </w:r>
      <w:r>
        <w:rPr>
          <w:rFonts w:ascii="Browallia New" w:hAnsi="Browallia New" w:cs="Browallia New"/>
          <w:color w:val="000000" w:themeColor="text1"/>
          <w:sz w:val="28"/>
          <w:szCs w:val="28"/>
        </w:rPr>
        <w:t xml:space="preserve">51.28205 </w:t>
      </w:r>
      <w:r>
        <w:rPr>
          <w:rFonts w:ascii="Browallia New" w:hAnsi="Browallia New" w:cs="Browallia New" w:hint="cs"/>
          <w:color w:val="000000" w:themeColor="text1"/>
          <w:sz w:val="28"/>
          <w:szCs w:val="28"/>
          <w:cs/>
        </w:rPr>
        <w:t xml:space="preserve">บาท สำหรับหุ้นสามัญจำนวน </w:t>
      </w:r>
      <w:r>
        <w:rPr>
          <w:rFonts w:ascii="Browallia New" w:hAnsi="Browallia New" w:cs="Browallia New"/>
          <w:color w:val="000000" w:themeColor="text1"/>
          <w:sz w:val="28"/>
          <w:szCs w:val="28"/>
        </w:rPr>
        <w:t xml:space="preserve">1,950,000 </w:t>
      </w:r>
      <w:r>
        <w:rPr>
          <w:rFonts w:ascii="Browallia New" w:hAnsi="Browallia New" w:cs="Browallia New" w:hint="cs"/>
          <w:color w:val="000000" w:themeColor="text1"/>
          <w:sz w:val="28"/>
          <w:szCs w:val="28"/>
          <w:cs/>
        </w:rPr>
        <w:t xml:space="preserve">หุ้น รวมเป็นเงินปันผลทั้งสิ้น </w:t>
      </w:r>
      <w:r>
        <w:rPr>
          <w:rFonts w:ascii="Browallia New" w:hAnsi="Browallia New" w:cs="Browallia New"/>
          <w:color w:val="000000" w:themeColor="text1"/>
          <w:sz w:val="28"/>
          <w:szCs w:val="28"/>
        </w:rPr>
        <w:t xml:space="preserve">100 </w:t>
      </w:r>
      <w:r>
        <w:rPr>
          <w:rFonts w:ascii="Browallia New" w:hAnsi="Browallia New" w:cs="Browallia New" w:hint="cs"/>
          <w:color w:val="000000" w:themeColor="text1"/>
          <w:sz w:val="28"/>
          <w:szCs w:val="28"/>
          <w:cs/>
        </w:rPr>
        <w:t>ล้านบาท</w:t>
      </w:r>
      <w:r w:rsidR="00FD62D5">
        <w:rPr>
          <w:rFonts w:ascii="Browallia New" w:hAnsi="Browallia New" w:cs="Browallia New"/>
          <w:color w:val="000000" w:themeColor="text1"/>
          <w:sz w:val="28"/>
          <w:szCs w:val="28"/>
        </w:rPr>
        <w:t xml:space="preserve"> </w:t>
      </w:r>
      <w:r>
        <w:rPr>
          <w:rFonts w:ascii="Browallia New" w:hAnsi="Browallia New" w:cs="Browallia New" w:hint="cs"/>
          <w:color w:val="000000" w:themeColor="text1"/>
          <w:sz w:val="28"/>
          <w:szCs w:val="28"/>
          <w:cs/>
        </w:rPr>
        <w:t>โดยบริษัทย่อยจ่ายเงินปันผลดังกล่าว</w:t>
      </w:r>
      <w:r w:rsidR="009936E4">
        <w:rPr>
          <w:rFonts w:ascii="Browallia New" w:hAnsi="Browallia New" w:cs="Browallia New" w:hint="cs"/>
          <w:color w:val="000000" w:themeColor="text1"/>
          <w:sz w:val="28"/>
          <w:szCs w:val="28"/>
          <w:cs/>
        </w:rPr>
        <w:t>แล้วเมื่อ</w:t>
      </w:r>
      <w:r>
        <w:rPr>
          <w:rFonts w:ascii="Browallia New" w:hAnsi="Browallia New" w:cs="Browallia New" w:hint="cs"/>
          <w:color w:val="000000" w:themeColor="text1"/>
          <w:sz w:val="28"/>
          <w:szCs w:val="28"/>
          <w:cs/>
        </w:rPr>
        <w:t xml:space="preserve">วันที่ </w:t>
      </w:r>
      <w:r>
        <w:rPr>
          <w:rFonts w:ascii="Browallia New" w:hAnsi="Browallia New" w:cs="Browallia New"/>
          <w:color w:val="000000" w:themeColor="text1"/>
          <w:sz w:val="28"/>
          <w:szCs w:val="28"/>
        </w:rPr>
        <w:t xml:space="preserve">6 </w:t>
      </w:r>
      <w:r>
        <w:rPr>
          <w:rFonts w:ascii="Browallia New" w:hAnsi="Browallia New" w:cs="Browallia New" w:hint="cs"/>
          <w:color w:val="000000" w:themeColor="text1"/>
          <w:sz w:val="28"/>
          <w:szCs w:val="28"/>
          <w:cs/>
        </w:rPr>
        <w:t xml:space="preserve">กรกฎาคม </w:t>
      </w:r>
      <w:r>
        <w:rPr>
          <w:rFonts w:ascii="Browallia New" w:hAnsi="Browallia New" w:cs="Browallia New"/>
          <w:color w:val="000000" w:themeColor="text1"/>
          <w:sz w:val="28"/>
          <w:szCs w:val="28"/>
        </w:rPr>
        <w:t>2569</w:t>
      </w:r>
    </w:p>
    <w:p w14:paraId="3CBBCBB5" w14:textId="77777777" w:rsidR="00E35283" w:rsidRPr="00784BFE" w:rsidRDefault="00E35283" w:rsidP="00CE3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sectPr w:rsidR="00E35283" w:rsidRPr="00784BFE" w:rsidSect="00CF5AAE">
      <w:headerReference w:type="default" r:id="rId20"/>
      <w:footerReference w:type="default" r:id="rId21"/>
      <w:pgSz w:w="11909" w:h="16834" w:code="9"/>
      <w:pgMar w:top="2410" w:right="1021" w:bottom="1281" w:left="1440" w:header="811" w:footer="3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68B8C" w14:textId="77777777" w:rsidR="00E22302" w:rsidRDefault="00E22302">
      <w:r>
        <w:separator/>
      </w:r>
    </w:p>
  </w:endnote>
  <w:endnote w:type="continuationSeparator" w:id="0">
    <w:p w14:paraId="207D61F2" w14:textId="77777777" w:rsidR="00E22302" w:rsidRDefault="00E22302">
      <w:r>
        <w:continuationSeparator/>
      </w:r>
    </w:p>
  </w:endnote>
  <w:endnote w:type="continuationNotice" w:id="1">
    <w:p w14:paraId="3549D339" w14:textId="77777777" w:rsidR="00E22302" w:rsidRDefault="00E223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roman"/>
    <w:pitch w:val="variable"/>
    <w:sig w:usb0="01000001" w:usb1="00000000" w:usb2="00000000" w:usb3="00000000" w:csb0="00010000" w:csb1="00000000"/>
  </w:font>
  <w:font w:name="Angsana New">
    <w:panose1 w:val="02020603050405020304"/>
    <w:charset w:val="DE"/>
    <w:family w:val="roman"/>
    <w:pitch w:val="variable"/>
    <w:sig w:usb0="01000001" w:usb1="00000000" w:usb2="00000000" w:usb3="00000000" w:csb0="0001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A3AC3" w14:textId="7E2970C4" w:rsidR="00332428" w:rsidRDefault="00332428" w:rsidP="008F1EA0">
    <w:pPr>
      <w:pStyle w:val="Footer"/>
      <w:rPr>
        <w:rFonts w:ascii="Browallia New" w:hAnsi="Browallia New" w:cs="Browallia New"/>
        <w:sz w:val="28"/>
        <w:szCs w:val="28"/>
        <w:cs/>
      </w:rPr>
    </w:pPr>
  </w:p>
  <w:sdt>
    <w:sdtPr>
      <w:rPr>
        <w:rFonts w:ascii="Browallia New" w:hAnsi="Browallia New" w:cs="Browallia New"/>
        <w:sz w:val="28"/>
        <w:szCs w:val="28"/>
      </w:rPr>
      <w:id w:val="551805645"/>
      <w:docPartObj>
        <w:docPartGallery w:val="Page Numbers (Bottom of Page)"/>
        <w:docPartUnique/>
      </w:docPartObj>
    </w:sdtPr>
    <w:sdtEndPr>
      <w:rPr>
        <w:noProof/>
      </w:rPr>
    </w:sdtEndPr>
    <w:sdtContent>
      <w:p w14:paraId="665B2BA0" w14:textId="7010C3FB" w:rsidR="008F1EA0" w:rsidRPr="008F1EA0" w:rsidRDefault="008F1EA0" w:rsidP="008F1EA0">
        <w:pPr>
          <w:pStyle w:val="Footer"/>
          <w:rPr>
            <w:rFonts w:ascii="Browallia New" w:hAnsi="Browallia New" w:cs="Browallia New"/>
            <w:noProof/>
            <w:sz w:val="28"/>
            <w:szCs w:val="28"/>
          </w:rPr>
        </w:pPr>
        <w:r w:rsidRPr="008F1EA0">
          <w:rPr>
            <w:rFonts w:ascii="Browallia New" w:hAnsi="Browallia New" w:cs="Browallia New"/>
            <w:sz w:val="28"/>
            <w:szCs w:val="28"/>
            <w:cs/>
          </w:rPr>
          <w:t xml:space="preserve">        </w:t>
        </w:r>
        <w:r w:rsidRPr="008F1EA0">
          <w:rPr>
            <w:rFonts w:ascii="Browallia New" w:hAnsi="Browallia New" w:cs="Browallia New"/>
            <w:sz w:val="28"/>
            <w:szCs w:val="28"/>
            <w:lang w:val="en-US"/>
          </w:rPr>
          <w:t>___________________________</w:t>
        </w:r>
        <w:r w:rsidRPr="008F1EA0">
          <w:rPr>
            <w:rFonts w:ascii="Browallia New" w:hAnsi="Browallia New" w:cs="Browallia New"/>
            <w:sz w:val="28"/>
            <w:szCs w:val="28"/>
            <w:cs/>
            <w:lang w:val="en-US"/>
          </w:rPr>
          <w:t xml:space="preserve"> กรรมการ            </w:t>
        </w:r>
        <w:r w:rsidRPr="008F1EA0">
          <w:rPr>
            <w:rFonts w:ascii="Browallia New" w:hAnsi="Browallia New" w:cs="Browallia New"/>
            <w:sz w:val="28"/>
            <w:szCs w:val="28"/>
            <w:lang w:val="en-US"/>
          </w:rPr>
          <w:t>___________________________</w:t>
        </w:r>
        <w:r w:rsidRPr="008F1EA0">
          <w:rPr>
            <w:rFonts w:ascii="Browallia New" w:hAnsi="Browallia New" w:cs="Browallia New"/>
            <w:sz w:val="28"/>
            <w:szCs w:val="28"/>
            <w:cs/>
            <w:lang w:val="en-US"/>
          </w:rPr>
          <w:t xml:space="preserve"> กรรมการ              </w:t>
        </w:r>
        <w:r w:rsidRPr="008F1EA0">
          <w:rPr>
            <w:rFonts w:ascii="Browallia New" w:hAnsi="Browallia New" w:cs="Browallia New"/>
            <w:sz w:val="28"/>
            <w:szCs w:val="28"/>
          </w:rPr>
          <w:fldChar w:fldCharType="begin"/>
        </w:r>
        <w:r w:rsidRPr="008F1EA0">
          <w:rPr>
            <w:rFonts w:ascii="Browallia New" w:hAnsi="Browallia New" w:cs="Browallia New"/>
            <w:sz w:val="28"/>
            <w:szCs w:val="28"/>
          </w:rPr>
          <w:instrText xml:space="preserve"> PAGE   \* MERGEFORMAT </w:instrText>
        </w:r>
        <w:r w:rsidRPr="008F1EA0">
          <w:rPr>
            <w:rFonts w:ascii="Browallia New" w:hAnsi="Browallia New" w:cs="Browallia New"/>
            <w:sz w:val="28"/>
            <w:szCs w:val="28"/>
          </w:rPr>
          <w:fldChar w:fldCharType="separate"/>
        </w:r>
        <w:r w:rsidRPr="008F1EA0">
          <w:rPr>
            <w:rFonts w:ascii="Browallia New" w:hAnsi="Browallia New" w:cs="Browallia New"/>
            <w:noProof/>
            <w:sz w:val="28"/>
            <w:szCs w:val="28"/>
          </w:rPr>
          <w:t>2</w:t>
        </w:r>
        <w:r w:rsidRPr="008F1EA0">
          <w:rPr>
            <w:rFonts w:ascii="Browallia New" w:hAnsi="Browallia New" w:cs="Browallia New"/>
            <w:noProof/>
            <w:sz w:val="28"/>
            <w:szCs w:val="28"/>
          </w:rPr>
          <w:fldChar w:fldCharType="end"/>
        </w:r>
      </w:p>
      <w:p w14:paraId="66782F68" w14:textId="3586BC57" w:rsidR="008F1EA0" w:rsidRPr="008F1EA0" w:rsidRDefault="008F1EA0" w:rsidP="008F1EA0">
        <w:pPr>
          <w:pStyle w:val="Footer"/>
          <w:rPr>
            <w:rFonts w:ascii="Browallia New" w:hAnsi="Browallia New" w:cs="Browallia New"/>
            <w:sz w:val="28"/>
            <w:szCs w:val="28"/>
          </w:rPr>
        </w:pPr>
        <w:r w:rsidRPr="008F1EA0">
          <w:rPr>
            <w:rFonts w:ascii="Browallia New" w:hAnsi="Browallia New" w:cs="Browallia New"/>
            <w:noProof/>
            <w:sz w:val="28"/>
            <w:szCs w:val="28"/>
            <w:cs/>
          </w:rPr>
          <w:t xml:space="preserve">  </w:t>
        </w:r>
        <w:r w:rsidRPr="008F1EA0">
          <w:rPr>
            <w:rFonts w:ascii="Browallia New" w:hAnsi="Browallia New" w:cs="Browallia New"/>
            <w:noProof/>
            <w:sz w:val="28"/>
            <w:szCs w:val="28"/>
          </w:rPr>
          <w:t xml:space="preserve"> </w:t>
        </w:r>
        <w:r w:rsidRPr="008F1EA0">
          <w:rPr>
            <w:rFonts w:ascii="Browallia New" w:hAnsi="Browallia New" w:cs="Browallia New"/>
            <w:noProof/>
            <w:sz w:val="28"/>
            <w:szCs w:val="28"/>
            <w:cs/>
          </w:rPr>
          <w:t xml:space="preserve">     </w:t>
        </w:r>
        <w:r w:rsidRPr="008F1EA0">
          <w:rPr>
            <w:rFonts w:ascii="Browallia New" w:hAnsi="Browallia New" w:cs="Browallia New"/>
            <w:noProof/>
            <w:sz w:val="28"/>
            <w:szCs w:val="28"/>
            <w:lang w:val="en-US"/>
          </w:rPr>
          <w:t>(                                          )</w:t>
        </w:r>
        <w:r>
          <w:rPr>
            <w:rFonts w:ascii="Browallia New" w:hAnsi="Browallia New" w:cs="Browallia New"/>
            <w:noProof/>
            <w:sz w:val="28"/>
            <w:szCs w:val="28"/>
            <w:lang w:val="en-US"/>
          </w:rPr>
          <w:t xml:space="preserve">                         </w:t>
        </w:r>
        <w:r w:rsidRPr="008F1EA0">
          <w:rPr>
            <w:rFonts w:ascii="Browallia New" w:hAnsi="Browallia New" w:cs="Browallia New"/>
            <w:noProof/>
            <w:sz w:val="28"/>
            <w:szCs w:val="28"/>
            <w:lang w:val="en-US"/>
          </w:rPr>
          <w:t>(                                          )</w:t>
        </w:r>
      </w:p>
    </w:sdtContent>
  </w:sdt>
  <w:p w14:paraId="30716717" w14:textId="77777777" w:rsidR="004B7A13" w:rsidRDefault="004B7A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4578986"/>
      <w:docPartObj>
        <w:docPartGallery w:val="Page Numbers (Bottom of Page)"/>
        <w:docPartUnique/>
      </w:docPartObj>
    </w:sdtPr>
    <w:sdtEndPr>
      <w:rPr>
        <w:noProof/>
      </w:rPr>
    </w:sdtEndPr>
    <w:sdtContent>
      <w:p w14:paraId="183A917C" w14:textId="77777777" w:rsidR="008F1EA0" w:rsidRDefault="008F1EA0" w:rsidP="008F1EA0">
        <w:pPr>
          <w:pStyle w:val="Footer"/>
          <w:ind w:right="-890"/>
          <w:rPr>
            <w:noProof/>
          </w:rPr>
        </w:pPr>
        <w:r>
          <w:t xml:space="preserve"> </w:t>
        </w:r>
        <w:r w:rsidRPr="008F1EA0">
          <w:rPr>
            <w:rFonts w:ascii="Browallia New" w:hAnsi="Browallia New" w:cs="Browallia New"/>
            <w:sz w:val="28"/>
            <w:szCs w:val="28"/>
            <w:cs/>
          </w:rPr>
          <w:t xml:space="preserve">  </w:t>
        </w:r>
        <w:r w:rsidRPr="008F1EA0">
          <w:rPr>
            <w:rFonts w:ascii="Browallia New" w:hAnsi="Browallia New" w:cs="Browallia New"/>
            <w:sz w:val="28"/>
            <w:szCs w:val="28"/>
            <w:lang w:val="en-US"/>
          </w:rPr>
          <w:t>___________________________</w:t>
        </w:r>
        <w:r w:rsidRPr="008F1EA0">
          <w:rPr>
            <w:rFonts w:ascii="Browallia New" w:hAnsi="Browallia New" w:cs="Browallia New"/>
            <w:sz w:val="28"/>
            <w:szCs w:val="28"/>
            <w:cs/>
            <w:lang w:val="en-US"/>
          </w:rPr>
          <w:t xml:space="preserve"> กรรมการ</w:t>
        </w:r>
        <w:r>
          <w:rPr>
            <w:rFonts w:ascii="Browallia New" w:hAnsi="Browallia New" w:cs="Browallia New"/>
            <w:sz w:val="28"/>
            <w:szCs w:val="28"/>
            <w:lang w:val="en-US"/>
          </w:rPr>
          <w:t xml:space="preserve">                                                       </w:t>
        </w:r>
        <w:r w:rsidRPr="008F1EA0">
          <w:rPr>
            <w:rFonts w:ascii="Browallia New" w:hAnsi="Browallia New" w:cs="Browallia New"/>
            <w:sz w:val="28"/>
            <w:szCs w:val="28"/>
            <w:cs/>
          </w:rPr>
          <w:t xml:space="preserve">        </w:t>
        </w:r>
        <w:r w:rsidRPr="008F1EA0">
          <w:rPr>
            <w:rFonts w:ascii="Browallia New" w:hAnsi="Browallia New" w:cs="Browallia New"/>
            <w:sz w:val="28"/>
            <w:szCs w:val="28"/>
            <w:lang w:val="en-US"/>
          </w:rPr>
          <w:t>___________________________</w:t>
        </w:r>
        <w:r w:rsidRPr="008F1EA0">
          <w:rPr>
            <w:rFonts w:ascii="Browallia New" w:hAnsi="Browallia New" w:cs="Browallia New"/>
            <w:sz w:val="28"/>
            <w:szCs w:val="28"/>
            <w:cs/>
            <w:lang w:val="en-US"/>
          </w:rPr>
          <w:t xml:space="preserve"> กรรมการ</w:t>
        </w:r>
        <w:r>
          <w:rPr>
            <w:rFonts w:ascii="Browallia New" w:hAnsi="Browallia New" w:cs="Browallia New"/>
            <w:sz w:val="28"/>
            <w:szCs w:val="28"/>
            <w:lang w:val="en-US"/>
          </w:rPr>
          <w:t xml:space="preserve">                                           </w:t>
        </w:r>
        <w:r>
          <w:fldChar w:fldCharType="begin"/>
        </w:r>
        <w:r>
          <w:instrText xml:space="preserve"> PAGE   \* MERGEFORMAT </w:instrText>
        </w:r>
        <w:r>
          <w:fldChar w:fldCharType="separate"/>
        </w:r>
        <w:r>
          <w:rPr>
            <w:noProof/>
          </w:rPr>
          <w:t>2</w:t>
        </w:r>
        <w:r>
          <w:rPr>
            <w:noProof/>
          </w:rPr>
          <w:fldChar w:fldCharType="end"/>
        </w:r>
      </w:p>
      <w:p w14:paraId="714699BE" w14:textId="0CC70664" w:rsidR="008F1EA0" w:rsidRDefault="008F1EA0" w:rsidP="008F1EA0">
        <w:pPr>
          <w:pStyle w:val="Footer"/>
          <w:ind w:right="-890"/>
        </w:pPr>
        <w:r>
          <w:rPr>
            <w:noProof/>
          </w:rPr>
          <w:t xml:space="preserve">    </w:t>
        </w:r>
        <w:r w:rsidRPr="008F1EA0">
          <w:rPr>
            <w:rFonts w:ascii="Browallia New" w:hAnsi="Browallia New" w:cs="Browallia New"/>
            <w:noProof/>
            <w:sz w:val="28"/>
            <w:szCs w:val="28"/>
            <w:lang w:val="en-US"/>
          </w:rPr>
          <w:t>(                                          )</w:t>
        </w:r>
        <w:r>
          <w:rPr>
            <w:rFonts w:ascii="Browallia New" w:hAnsi="Browallia New" w:cs="Browallia New"/>
            <w:noProof/>
            <w:sz w:val="28"/>
            <w:szCs w:val="28"/>
            <w:lang w:val="en-US"/>
          </w:rPr>
          <w:t xml:space="preserve">                                                                           </w:t>
        </w:r>
        <w:r w:rsidRPr="008F1EA0">
          <w:rPr>
            <w:rFonts w:ascii="Browallia New" w:hAnsi="Browallia New" w:cs="Browallia New"/>
            <w:noProof/>
            <w:sz w:val="28"/>
            <w:szCs w:val="28"/>
            <w:lang w:val="en-US"/>
          </w:rPr>
          <w:t>(                                          )</w:t>
        </w:r>
      </w:p>
    </w:sdtContent>
  </w:sdt>
  <w:p w14:paraId="326A1328" w14:textId="77777777" w:rsidR="00624FAD" w:rsidRDefault="00624F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548334"/>
      <w:docPartObj>
        <w:docPartGallery w:val="Page Numbers (Bottom of Page)"/>
        <w:docPartUnique/>
      </w:docPartObj>
    </w:sdtPr>
    <w:sdtEndPr>
      <w:rPr>
        <w:noProof/>
      </w:rPr>
    </w:sdtEndPr>
    <w:sdtContent>
      <w:p w14:paraId="4C475879" w14:textId="77777777" w:rsidR="008F1EA0" w:rsidRDefault="008F1EA0" w:rsidP="008F1EA0">
        <w:pPr>
          <w:pStyle w:val="Footer"/>
          <w:rPr>
            <w:noProof/>
          </w:rPr>
        </w:pPr>
        <w:r>
          <w:t xml:space="preserve">       </w:t>
        </w:r>
        <w:r w:rsidRPr="008F1EA0">
          <w:rPr>
            <w:rFonts w:ascii="Browallia New" w:hAnsi="Browallia New" w:cs="Browallia New"/>
            <w:sz w:val="28"/>
            <w:szCs w:val="28"/>
            <w:lang w:val="en-US"/>
          </w:rPr>
          <w:t>___________________________</w:t>
        </w:r>
        <w:r w:rsidRPr="008F1EA0">
          <w:rPr>
            <w:rFonts w:ascii="Browallia New" w:hAnsi="Browallia New" w:cs="Browallia New"/>
            <w:sz w:val="28"/>
            <w:szCs w:val="28"/>
            <w:cs/>
            <w:lang w:val="en-US"/>
          </w:rPr>
          <w:t xml:space="preserve"> กรรมการ</w:t>
        </w:r>
        <w:r>
          <w:rPr>
            <w:rFonts w:ascii="Browallia New" w:hAnsi="Browallia New" w:cs="Browallia New"/>
            <w:sz w:val="28"/>
            <w:szCs w:val="28"/>
            <w:lang w:val="en-US"/>
          </w:rPr>
          <w:t xml:space="preserve">              </w:t>
        </w:r>
        <w:r w:rsidRPr="008F1EA0">
          <w:rPr>
            <w:rFonts w:ascii="Browallia New" w:hAnsi="Browallia New" w:cs="Browallia New"/>
            <w:sz w:val="28"/>
            <w:szCs w:val="28"/>
            <w:lang w:val="en-US"/>
          </w:rPr>
          <w:t>___________________________</w:t>
        </w:r>
        <w:r w:rsidRPr="008F1EA0">
          <w:rPr>
            <w:rFonts w:ascii="Browallia New" w:hAnsi="Browallia New" w:cs="Browallia New"/>
            <w:sz w:val="28"/>
            <w:szCs w:val="28"/>
            <w:cs/>
            <w:lang w:val="en-US"/>
          </w:rPr>
          <w:t xml:space="preserve"> กรรมการ</w:t>
        </w:r>
        <w:r>
          <w:rPr>
            <w:rFonts w:ascii="Browallia New" w:hAnsi="Browallia New" w:cs="Browallia New"/>
            <w:sz w:val="28"/>
            <w:szCs w:val="28"/>
            <w:lang w:val="en-US"/>
          </w:rPr>
          <w:t xml:space="preserve">               </w:t>
        </w:r>
        <w:r>
          <w:fldChar w:fldCharType="begin"/>
        </w:r>
        <w:r>
          <w:instrText xml:space="preserve"> PAGE   \* MERGEFORMAT </w:instrText>
        </w:r>
        <w:r>
          <w:fldChar w:fldCharType="separate"/>
        </w:r>
        <w:r>
          <w:rPr>
            <w:noProof/>
          </w:rPr>
          <w:t>2</w:t>
        </w:r>
        <w:r>
          <w:rPr>
            <w:noProof/>
          </w:rPr>
          <w:fldChar w:fldCharType="end"/>
        </w:r>
      </w:p>
      <w:p w14:paraId="4D9C05B2" w14:textId="5AFBE8FA" w:rsidR="008F1EA0" w:rsidRDefault="008F1EA0" w:rsidP="008F1EA0">
        <w:pPr>
          <w:pStyle w:val="Footer"/>
        </w:pPr>
        <w:r>
          <w:rPr>
            <w:noProof/>
          </w:rPr>
          <w:t xml:space="preserve">       </w:t>
        </w:r>
        <w:r w:rsidRPr="008F1EA0">
          <w:rPr>
            <w:rFonts w:ascii="Browallia New" w:hAnsi="Browallia New" w:cs="Browallia New"/>
            <w:noProof/>
            <w:sz w:val="28"/>
            <w:szCs w:val="28"/>
            <w:lang w:val="en-US"/>
          </w:rPr>
          <w:t>(                                          )</w:t>
        </w:r>
        <w:r>
          <w:rPr>
            <w:rFonts w:ascii="Browallia New" w:hAnsi="Browallia New" w:cs="Browallia New"/>
            <w:noProof/>
            <w:sz w:val="28"/>
            <w:szCs w:val="28"/>
            <w:lang w:val="en-US"/>
          </w:rPr>
          <w:t xml:space="preserve">                           </w:t>
        </w:r>
        <w:r w:rsidRPr="008F1EA0">
          <w:rPr>
            <w:rFonts w:ascii="Browallia New" w:hAnsi="Browallia New" w:cs="Browallia New"/>
            <w:noProof/>
            <w:sz w:val="28"/>
            <w:szCs w:val="28"/>
            <w:lang w:val="en-US"/>
          </w:rPr>
          <w:t>(                                          )</w:t>
        </w:r>
        <w:r>
          <w:rPr>
            <w:rFonts w:ascii="Browallia New" w:hAnsi="Browallia New" w:cs="Browallia New"/>
            <w:noProof/>
            <w:sz w:val="28"/>
            <w:szCs w:val="28"/>
            <w:lang w:val="en-US"/>
          </w:rPr>
          <w:t xml:space="preserve">                                                                                                                             </w:t>
        </w:r>
      </w:p>
    </w:sdtContent>
  </w:sdt>
  <w:p w14:paraId="4BCEB884" w14:textId="77777777" w:rsidR="00624FAD" w:rsidRDefault="00624F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728931"/>
      <w:docPartObj>
        <w:docPartGallery w:val="Page Numbers (Bottom of Page)"/>
        <w:docPartUnique/>
      </w:docPartObj>
    </w:sdtPr>
    <w:sdtEndPr>
      <w:rPr>
        <w:noProof/>
      </w:rPr>
    </w:sdtEndPr>
    <w:sdtContent>
      <w:p w14:paraId="4706F71C" w14:textId="77777777" w:rsidR="006029CF" w:rsidRDefault="006029CF" w:rsidP="006029CF">
        <w:pPr>
          <w:pStyle w:val="Footer"/>
          <w:rPr>
            <w:noProof/>
          </w:rPr>
        </w:pPr>
        <w:r>
          <w:t xml:space="preserve">       </w:t>
        </w:r>
        <w:r w:rsidRPr="008F1EA0">
          <w:rPr>
            <w:rFonts w:ascii="Browallia New" w:hAnsi="Browallia New" w:cs="Browallia New"/>
            <w:sz w:val="28"/>
            <w:szCs w:val="28"/>
            <w:lang w:val="en-US"/>
          </w:rPr>
          <w:t>___________________________</w:t>
        </w:r>
        <w:r w:rsidRPr="008F1EA0">
          <w:rPr>
            <w:rFonts w:ascii="Browallia New" w:hAnsi="Browallia New" w:cs="Browallia New"/>
            <w:sz w:val="28"/>
            <w:szCs w:val="28"/>
            <w:cs/>
            <w:lang w:val="en-US"/>
          </w:rPr>
          <w:t xml:space="preserve"> กรรมการ</w:t>
        </w:r>
        <w:r>
          <w:rPr>
            <w:rFonts w:ascii="Browallia New" w:hAnsi="Browallia New" w:cs="Browallia New"/>
            <w:sz w:val="28"/>
            <w:szCs w:val="28"/>
            <w:lang w:val="en-US"/>
          </w:rPr>
          <w:t xml:space="preserve">              </w:t>
        </w:r>
        <w:r w:rsidRPr="008F1EA0">
          <w:rPr>
            <w:rFonts w:ascii="Browallia New" w:hAnsi="Browallia New" w:cs="Browallia New"/>
            <w:sz w:val="28"/>
            <w:szCs w:val="28"/>
            <w:lang w:val="en-US"/>
          </w:rPr>
          <w:t>___________________________</w:t>
        </w:r>
        <w:r w:rsidRPr="008F1EA0">
          <w:rPr>
            <w:rFonts w:ascii="Browallia New" w:hAnsi="Browallia New" w:cs="Browallia New"/>
            <w:sz w:val="28"/>
            <w:szCs w:val="28"/>
            <w:cs/>
            <w:lang w:val="en-US"/>
          </w:rPr>
          <w:t xml:space="preserve"> กรรมการ</w:t>
        </w:r>
        <w:r>
          <w:rPr>
            <w:rFonts w:ascii="Browallia New" w:hAnsi="Browallia New" w:cs="Browallia New"/>
            <w:sz w:val="28"/>
            <w:szCs w:val="28"/>
            <w:lang w:val="en-US"/>
          </w:rPr>
          <w:t xml:space="preserve">               </w:t>
        </w:r>
        <w:r>
          <w:fldChar w:fldCharType="begin"/>
        </w:r>
        <w:r>
          <w:instrText xml:space="preserve"> PAGE   \* MERGEFORMAT </w:instrText>
        </w:r>
        <w:r>
          <w:fldChar w:fldCharType="separate"/>
        </w:r>
        <w:r>
          <w:t>24</w:t>
        </w:r>
        <w:r>
          <w:rPr>
            <w:noProof/>
          </w:rPr>
          <w:fldChar w:fldCharType="end"/>
        </w:r>
      </w:p>
      <w:p w14:paraId="7142D2B3" w14:textId="77777777" w:rsidR="006029CF" w:rsidRDefault="006029CF" w:rsidP="006029CF">
        <w:pPr>
          <w:pStyle w:val="Footer"/>
          <w:rPr>
            <w:noProof/>
            <w:sz w:val="28"/>
            <w:szCs w:val="28"/>
          </w:rPr>
        </w:pPr>
        <w:r>
          <w:rPr>
            <w:noProof/>
          </w:rPr>
          <w:t xml:space="preserve">       </w:t>
        </w:r>
        <w:r w:rsidRPr="008F1EA0">
          <w:rPr>
            <w:rFonts w:ascii="Browallia New" w:hAnsi="Browallia New" w:cs="Browallia New"/>
            <w:noProof/>
            <w:sz w:val="28"/>
            <w:szCs w:val="28"/>
            <w:lang w:val="en-US"/>
          </w:rPr>
          <w:t>(                                          )</w:t>
        </w:r>
        <w:r>
          <w:rPr>
            <w:rFonts w:ascii="Browallia New" w:hAnsi="Browallia New" w:cs="Browallia New"/>
            <w:noProof/>
            <w:sz w:val="28"/>
            <w:szCs w:val="28"/>
            <w:lang w:val="en-US"/>
          </w:rPr>
          <w:t xml:space="preserve">                           </w:t>
        </w:r>
        <w:r w:rsidRPr="008F1EA0">
          <w:rPr>
            <w:rFonts w:ascii="Browallia New" w:hAnsi="Browallia New" w:cs="Browallia New"/>
            <w:noProof/>
            <w:sz w:val="28"/>
            <w:szCs w:val="28"/>
            <w:lang w:val="en-US"/>
          </w:rPr>
          <w:t>(                                          )</w:t>
        </w:r>
        <w:r>
          <w:rPr>
            <w:rFonts w:ascii="Browallia New" w:hAnsi="Browallia New" w:cs="Browallia New"/>
            <w:noProof/>
            <w:sz w:val="28"/>
            <w:szCs w:val="28"/>
            <w:lang w:val="en-US"/>
          </w:rPr>
          <w:t xml:space="preserve">                                                                                                                             </w:t>
        </w:r>
      </w:p>
    </w:sdtContent>
  </w:sdt>
  <w:p w14:paraId="3F29AE07" w14:textId="77777777" w:rsidR="00052831" w:rsidRDefault="0005283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0" w:type="dxa"/>
      <w:tblInd w:w="9" w:type="dxa"/>
      <w:tblLook w:val="0000" w:firstRow="0" w:lastRow="0" w:firstColumn="0" w:lastColumn="0" w:noHBand="0" w:noVBand="0"/>
    </w:tblPr>
    <w:tblGrid>
      <w:gridCol w:w="9063"/>
      <w:gridCol w:w="4678"/>
      <w:gridCol w:w="709"/>
    </w:tblGrid>
    <w:tr w:rsidR="002E7980" w:rsidRPr="00132D1D" w14:paraId="6A0A94C1" w14:textId="77777777" w:rsidTr="002E7980">
      <w:trPr>
        <w:trHeight w:val="342"/>
      </w:trPr>
      <w:tc>
        <w:tcPr>
          <w:tcW w:w="9063" w:type="dxa"/>
          <w:tcBorders>
            <w:top w:val="nil"/>
            <w:left w:val="nil"/>
            <w:bottom w:val="nil"/>
            <w:right w:val="nil"/>
          </w:tcBorders>
          <w:vAlign w:val="center"/>
        </w:tcPr>
        <w:p w14:paraId="6B14E574"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678" w:type="dxa"/>
          <w:tcBorders>
            <w:top w:val="nil"/>
            <w:left w:val="nil"/>
            <w:bottom w:val="nil"/>
            <w:right w:val="nil"/>
          </w:tcBorders>
          <w:vAlign w:val="center"/>
        </w:tcPr>
        <w:p w14:paraId="1BB38303"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9" w:type="dxa"/>
          <w:tcBorders>
            <w:top w:val="nil"/>
            <w:left w:val="nil"/>
            <w:bottom w:val="nil"/>
            <w:right w:val="nil"/>
          </w:tcBorders>
          <w:noWrap/>
          <w:vAlign w:val="center"/>
        </w:tcPr>
        <w:p w14:paraId="50B5D072" w14:textId="77777777" w:rsidR="002E7980" w:rsidRPr="00132D1D" w:rsidRDefault="002E7980"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E7980" w14:paraId="7B0ACCAA" w14:textId="77777777" w:rsidTr="002E7980">
      <w:trPr>
        <w:trHeight w:val="342"/>
      </w:trPr>
      <w:tc>
        <w:tcPr>
          <w:tcW w:w="9063" w:type="dxa"/>
          <w:tcBorders>
            <w:top w:val="nil"/>
            <w:left w:val="nil"/>
            <w:bottom w:val="nil"/>
            <w:right w:val="nil"/>
          </w:tcBorders>
          <w:vAlign w:val="center"/>
        </w:tcPr>
        <w:p w14:paraId="32F9AD2B"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678" w:type="dxa"/>
          <w:tcBorders>
            <w:top w:val="nil"/>
            <w:left w:val="nil"/>
            <w:bottom w:val="nil"/>
            <w:right w:val="nil"/>
          </w:tcBorders>
          <w:vAlign w:val="center"/>
        </w:tcPr>
        <w:p w14:paraId="2F752A88"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9" w:type="dxa"/>
          <w:tcBorders>
            <w:top w:val="nil"/>
            <w:left w:val="nil"/>
            <w:bottom w:val="nil"/>
            <w:right w:val="nil"/>
          </w:tcBorders>
          <w:noWrap/>
          <w:vAlign w:val="center"/>
        </w:tcPr>
        <w:p w14:paraId="3CED6A10" w14:textId="77777777" w:rsidR="002E7980" w:rsidRDefault="002E7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85A8254" w14:textId="77777777" w:rsidR="002E7980" w:rsidRDefault="002E798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0CDAF" w14:textId="77777777" w:rsidR="00E22302" w:rsidRDefault="00E22302">
      <w:r>
        <w:separator/>
      </w:r>
    </w:p>
  </w:footnote>
  <w:footnote w:type="continuationSeparator" w:id="0">
    <w:p w14:paraId="162FE419" w14:textId="77777777" w:rsidR="00E22302" w:rsidRDefault="00E22302">
      <w:r>
        <w:continuationSeparator/>
      </w:r>
    </w:p>
  </w:footnote>
  <w:footnote w:type="continuationNotice" w:id="1">
    <w:p w14:paraId="47038A72" w14:textId="77777777" w:rsidR="00E22302" w:rsidRDefault="00E223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7F56B" w14:textId="77777777" w:rsidR="004B7A13" w:rsidRPr="008E36CD" w:rsidRDefault="004B7A13"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745EF517" w14:textId="4C2CC85B" w:rsidR="004B7A13" w:rsidRDefault="004B7A13">
    <w:pPr>
      <w:pStyle w:val="Header"/>
      <w:rPr>
        <w:cs/>
      </w:rPr>
    </w:pPr>
    <w:r w:rsidRPr="00E35ABF">
      <w:rPr>
        <w:rFonts w:cs="Browallia New"/>
        <w:b/>
        <w:bCs/>
        <w:sz w:val="28"/>
        <w:szCs w:val="28"/>
        <w:cs/>
      </w:rPr>
      <w:t>หมายเหตุประกอบ</w:t>
    </w:r>
    <w:r w:rsidR="00B379C1">
      <w:rPr>
        <w:rFonts w:cs="Browallia New" w:hint="cs"/>
        <w:b/>
        <w:bCs/>
        <w:sz w:val="28"/>
        <w:szCs w:val="28"/>
        <w:cs/>
      </w:rPr>
      <w:t>ข้อมูลทางการเงิน</w:t>
    </w:r>
    <w:r w:rsidR="00B00FD8">
      <w:rPr>
        <w:rFonts w:cs="Browallia New" w:hint="cs"/>
        <w:b/>
        <w:bCs/>
        <w:sz w:val="28"/>
        <w:szCs w:val="28"/>
        <w:cs/>
      </w:rPr>
      <w:t>ระหว่างกาลแบบย่อ</w:t>
    </w:r>
    <w:r w:rsidR="00061EB3">
      <w:rPr>
        <w:rFonts w:cs="Browallia New" w:hint="cs"/>
        <w:b/>
        <w:bCs/>
        <w:sz w:val="28"/>
        <w:szCs w:val="28"/>
        <w:cs/>
      </w:rPr>
      <w:t xml:space="preserve"> (ยังไม่ได้ตรวจสอบ</w:t>
    </w:r>
    <w:r w:rsidR="008B05BA">
      <w:rPr>
        <w:rFonts w:cs="Browallia New" w:hint="cs"/>
        <w:b/>
        <w:bCs/>
        <w:sz w:val="28"/>
        <w:szCs w:val="28"/>
        <w:cs/>
      </w:rPr>
      <w:t xml:space="preserve"> แต่สอบทานแล้ว)</w:t>
    </w:r>
  </w:p>
  <w:p w14:paraId="79ED70C8" w14:textId="581B1E66" w:rsidR="004B7A13" w:rsidRPr="00340B80" w:rsidRDefault="00D534EF">
    <w:pPr>
      <w:pStyle w:val="Header"/>
      <w:rPr>
        <w:rFonts w:ascii="Browallia New" w:hAnsi="Browallia New" w:cs="Browallia New"/>
        <w:b/>
        <w:bCs/>
        <w:sz w:val="28"/>
        <w:szCs w:val="28"/>
      </w:rPr>
    </w:pPr>
    <w:r w:rsidRPr="00F42EC5">
      <w:rPr>
        <w:rFonts w:ascii="Browallia New" w:hAnsi="Browallia New" w:cs="Browallia New"/>
        <w:b/>
        <w:bCs/>
        <w:sz w:val="28"/>
        <w:szCs w:val="28"/>
        <w:cs/>
      </w:rPr>
      <w:t>สำหรับ</w:t>
    </w:r>
    <w:r>
      <w:rPr>
        <w:rFonts w:ascii="Browallia New" w:hAnsi="Browallia New" w:cs="Browallia New" w:hint="cs"/>
        <w:b/>
        <w:bCs/>
        <w:sz w:val="28"/>
        <w:szCs w:val="28"/>
        <w:cs/>
      </w:rPr>
      <w:t>งวดสามเดือน</w:t>
    </w:r>
    <w:r w:rsidR="00B573DF">
      <w:rPr>
        <w:rFonts w:ascii="Browallia New" w:hAnsi="Browallia New" w:cs="Browallia New" w:hint="cs"/>
        <w:b/>
        <w:bCs/>
        <w:sz w:val="28"/>
        <w:szCs w:val="28"/>
        <w:cs/>
      </w:rPr>
      <w:t>และหกเดือน</w:t>
    </w:r>
    <w:r w:rsidRPr="00F42EC5">
      <w:rPr>
        <w:rFonts w:ascii="Browallia New" w:hAnsi="Browallia New" w:cs="Browallia New"/>
        <w:b/>
        <w:bCs/>
        <w:sz w:val="28"/>
        <w:szCs w:val="28"/>
        <w:cs/>
      </w:rPr>
      <w:t>สิ้นสุดวันที่</w:t>
    </w:r>
    <w:r>
      <w:rPr>
        <w:rFonts w:ascii="Browallia New" w:hAnsi="Browallia New" w:cs="Browallia New"/>
        <w:b/>
        <w:bCs/>
        <w:sz w:val="28"/>
        <w:szCs w:val="28"/>
      </w:rPr>
      <w:t xml:space="preserve"> 3</w:t>
    </w:r>
    <w:r w:rsidR="00B573DF">
      <w:rPr>
        <w:rFonts w:ascii="Browallia New" w:hAnsi="Browallia New" w:cs="Browallia New"/>
        <w:b/>
        <w:bCs/>
        <w:sz w:val="28"/>
        <w:szCs w:val="28"/>
      </w:rPr>
      <w:t>0</w:t>
    </w:r>
    <w:r w:rsidR="00B573DF">
      <w:rPr>
        <w:rFonts w:ascii="Browallia New" w:hAnsi="Browallia New" w:cs="Browallia New" w:hint="cs"/>
        <w:b/>
        <w:bCs/>
        <w:sz w:val="28"/>
        <w:szCs w:val="28"/>
        <w:cs/>
      </w:rPr>
      <w:t xml:space="preserve"> 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2569</w:t>
    </w:r>
  </w:p>
  <w:p w14:paraId="250CAB8F" w14:textId="77777777" w:rsidR="004B7A13" w:rsidRDefault="004B7A13"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4" behindDoc="0" locked="0" layoutInCell="1" allowOverlap="1" wp14:anchorId="55AE193C" wp14:editId="130B078A">
              <wp:simplePos x="0" y="0"/>
              <wp:positionH relativeFrom="column">
                <wp:posOffset>0</wp:posOffset>
              </wp:positionH>
              <wp:positionV relativeFrom="paragraph">
                <wp:posOffset>106045</wp:posOffset>
              </wp:positionV>
              <wp:extent cx="5957668" cy="0"/>
              <wp:effectExtent l="0" t="0" r="0" b="0"/>
              <wp:wrapNone/>
              <wp:docPr id="55644728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arto="http://schemas.microsoft.com/office/word/2006/arto">
          <w:pict>
            <v:line w14:anchorId="2ED65AC4" id="Straight Connector 1"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8.35pt" to="469.1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R0G9raAAAABgEAAA8AAABkcnMvZG93&#10;bnJldi54bWxMj8FOw0AMRO9I/MPKSNzohiJKCdlUCIkjhxYO9OZm3SSQ9abxtk35eow4wHFmrJnn&#10;YjGGzhxokDayg+tJBoa4ir7l2sHb6/PVHIwkZI9dZHJwIoFFeX5WYO7jkZd0WKXaaAlLjg6alPrc&#10;WqkaCiiT2BNrto1DwKRyqK0f8KjlobPTLJvZgC3rQoM9PTVUfa72wcH2Y3dqA+04W4vchvel/7Lr&#10;F+cuL8bHBzCJxvR3DD/4ig6lMm3inr2YzoE+ktSd3YHR9P5m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DR0G9raAAAABgEAAA8AAAAAAAAAAAAAAAAAFgQAAGRy&#10;cy9kb3ducmV2LnhtbFBLBQYAAAAABAAEAPMAAAAdBQAAAAA=&#10;" strokecolor="black [3213]" strokeweight="2pt"/>
          </w:pict>
        </mc:Fallback>
      </mc:AlternateContent>
    </w:r>
    <w:r>
      <w:rPr>
        <w:cs/>
      </w:rPr>
      <w:tab/>
    </w:r>
  </w:p>
  <w:p w14:paraId="721E4D03" w14:textId="77777777" w:rsidR="004B7A13" w:rsidRDefault="004B7A13"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4A80" w14:textId="77777777" w:rsidR="000F64FC" w:rsidRPr="008E36CD" w:rsidRDefault="000F64FC"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058609E3" w14:textId="77777777" w:rsidR="000F64FC" w:rsidRDefault="000F64FC"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023606D6" w14:textId="22CE983E" w:rsidR="000F64FC" w:rsidRDefault="0034418D" w:rsidP="00167905">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w:t>
    </w:r>
    <w:r>
      <w:rPr>
        <w:rFonts w:ascii="Browallia New" w:hAnsi="Browallia New" w:cs="Browallia New" w:hint="cs"/>
        <w:b/>
        <w:bCs/>
        <w:sz w:val="28"/>
        <w:szCs w:val="28"/>
        <w:cs/>
      </w:rPr>
      <w:t>งวดสามเดือนและหกเดือน</w:t>
    </w:r>
    <w:r w:rsidRPr="00F42EC5">
      <w:rPr>
        <w:rFonts w:ascii="Browallia New" w:hAnsi="Browallia New" w:cs="Browallia New"/>
        <w:b/>
        <w:bCs/>
        <w:sz w:val="28"/>
        <w:szCs w:val="28"/>
        <w:cs/>
      </w:rPr>
      <w:t>สิ้นสุดวันที่</w:t>
    </w:r>
    <w:r>
      <w:rPr>
        <w:rFonts w:ascii="Browallia New" w:hAnsi="Browallia New" w:cs="Browallia New"/>
        <w:b/>
        <w:bCs/>
        <w:sz w:val="28"/>
        <w:szCs w:val="28"/>
      </w:rPr>
      <w:t xml:space="preserve"> 30</w:t>
    </w:r>
    <w:r>
      <w:rPr>
        <w:rFonts w:ascii="Browallia New" w:hAnsi="Browallia New" w:cs="Browallia New" w:hint="cs"/>
        <w:b/>
        <w:bCs/>
        <w:sz w:val="28"/>
        <w:szCs w:val="28"/>
        <w:cs/>
      </w:rPr>
      <w:t xml:space="preserve"> มิถุนายน </w:t>
    </w:r>
    <w:r>
      <w:rPr>
        <w:rFonts w:ascii="Browallia New" w:hAnsi="Browallia New" w:cs="Browallia New"/>
        <w:b/>
        <w:bCs/>
        <w:sz w:val="28"/>
        <w:szCs w:val="28"/>
      </w:rPr>
      <w:t>2569</w:t>
    </w:r>
    <w:r w:rsidR="00816E49" w:rsidRPr="004049E6">
      <w:rPr>
        <w:rFonts w:ascii="Browallia New" w:eastAsia="SimSun" w:hAnsi="Browallia New" w:cs="Browallia New"/>
        <w:b/>
        <w:bCs/>
        <w:sz w:val="28"/>
        <w:szCs w:val="28"/>
      </w:rPr>
      <w:t xml:space="preserve"> </w:t>
    </w:r>
    <w:r w:rsidR="000F64FC" w:rsidRPr="004049E6">
      <w:rPr>
        <w:rFonts w:ascii="Browallia New" w:eastAsia="SimSun" w:hAnsi="Browallia New" w:cs="Browallia New"/>
        <w:b/>
        <w:bCs/>
        <w:sz w:val="28"/>
        <w:szCs w:val="28"/>
      </w:rPr>
      <w:t xml:space="preserve"> </w:t>
    </w:r>
  </w:p>
  <w:p w14:paraId="3713ACAB" w14:textId="1E584333" w:rsidR="00624FAD" w:rsidRDefault="000F64FC" w:rsidP="002E79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1" behindDoc="0" locked="0" layoutInCell="1" allowOverlap="1" wp14:anchorId="08D3E614" wp14:editId="2A45F473">
              <wp:simplePos x="0" y="0"/>
              <wp:positionH relativeFrom="column">
                <wp:posOffset>1855</wp:posOffset>
              </wp:positionH>
              <wp:positionV relativeFrom="paragraph">
                <wp:posOffset>90952</wp:posOffset>
              </wp:positionV>
              <wp:extent cx="9108831" cy="0"/>
              <wp:effectExtent l="0" t="0" r="0" b="0"/>
              <wp:wrapNone/>
              <wp:docPr id="1730794333" name="Straight Connector 1"/>
              <wp:cNvGraphicFramePr/>
              <a:graphic xmlns:a="http://schemas.openxmlformats.org/drawingml/2006/main">
                <a:graphicData uri="http://schemas.microsoft.com/office/word/2010/wordprocessingShape">
                  <wps:wsp>
                    <wps:cNvCnPr/>
                    <wps:spPr>
                      <a:xfrm>
                        <a:off x="0" y="0"/>
                        <a:ext cx="910883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arto="http://schemas.microsoft.com/office/word/2006/arto">
          <w:pict>
            <v:line w14:anchorId="25F32E77"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15pt" to="717.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" strokecolor="black [3213]" strokeweight="2pt"/>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8707" w14:textId="77777777" w:rsidR="000F64FC" w:rsidRPr="008E36CD" w:rsidRDefault="000F64FC"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3E100996" w14:textId="77777777" w:rsidR="000F64FC" w:rsidRDefault="000F64FC"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084C84A8" w14:textId="7B224D87" w:rsidR="000F64FC" w:rsidRDefault="0034418D" w:rsidP="00167905">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w:t>
    </w:r>
    <w:r>
      <w:rPr>
        <w:rFonts w:ascii="Browallia New" w:hAnsi="Browallia New" w:cs="Browallia New" w:hint="cs"/>
        <w:b/>
        <w:bCs/>
        <w:sz w:val="28"/>
        <w:szCs w:val="28"/>
        <w:cs/>
      </w:rPr>
      <w:t>งวดสามเดือนและหกเดือน</w:t>
    </w:r>
    <w:r w:rsidRPr="00F42EC5">
      <w:rPr>
        <w:rFonts w:ascii="Browallia New" w:hAnsi="Browallia New" w:cs="Browallia New"/>
        <w:b/>
        <w:bCs/>
        <w:sz w:val="28"/>
        <w:szCs w:val="28"/>
        <w:cs/>
      </w:rPr>
      <w:t>สิ้นสุดวันที่</w:t>
    </w:r>
    <w:r>
      <w:rPr>
        <w:rFonts w:ascii="Browallia New" w:hAnsi="Browallia New" w:cs="Browallia New"/>
        <w:b/>
        <w:bCs/>
        <w:sz w:val="28"/>
        <w:szCs w:val="28"/>
      </w:rPr>
      <w:t xml:space="preserve"> 30</w:t>
    </w:r>
    <w:r>
      <w:rPr>
        <w:rFonts w:ascii="Browallia New" w:hAnsi="Browallia New" w:cs="Browallia New" w:hint="cs"/>
        <w:b/>
        <w:bCs/>
        <w:sz w:val="28"/>
        <w:szCs w:val="28"/>
        <w:cs/>
      </w:rPr>
      <w:t xml:space="preserve"> มิถุนายน </w:t>
    </w:r>
    <w:r>
      <w:rPr>
        <w:rFonts w:ascii="Browallia New" w:hAnsi="Browallia New" w:cs="Browallia New"/>
        <w:b/>
        <w:bCs/>
        <w:sz w:val="28"/>
        <w:szCs w:val="28"/>
      </w:rPr>
      <w:t>2569</w:t>
    </w:r>
  </w:p>
  <w:p w14:paraId="7A89C73E" w14:textId="77777777" w:rsidR="000F64FC" w:rsidRDefault="000F64FC"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2" behindDoc="0" locked="0" layoutInCell="1" allowOverlap="1" wp14:anchorId="263F2A60" wp14:editId="60495E1E">
              <wp:simplePos x="0" y="0"/>
              <wp:positionH relativeFrom="column">
                <wp:posOffset>0</wp:posOffset>
              </wp:positionH>
              <wp:positionV relativeFrom="paragraph">
                <wp:posOffset>90952</wp:posOffset>
              </wp:positionV>
              <wp:extent cx="5957668" cy="0"/>
              <wp:effectExtent l="0" t="0" r="0" b="0"/>
              <wp:wrapNone/>
              <wp:docPr id="180451012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arto="http://schemas.microsoft.com/office/word/2006/arto">
          <w:pict>
            <v:line w14:anchorId="2415876A"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Pr>
        <w:cs/>
      </w:rPr>
      <w:tab/>
    </w:r>
  </w:p>
  <w:p w14:paraId="12AD87CB" w14:textId="77777777" w:rsidR="00624FAD" w:rsidRDefault="00624F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EC59C" w14:textId="77777777" w:rsidR="002E7980" w:rsidRPr="008E36CD" w:rsidRDefault="002E7980" w:rsidP="008E36CD">
    <w:pPr>
      <w:pStyle w:val="Header"/>
      <w:rPr>
        <w:rFonts w:ascii="Browallia New" w:hAnsi="Browallia New" w:cs="Browallia New"/>
        <w:b/>
        <w:bCs/>
        <w:sz w:val="28"/>
        <w:szCs w:val="28"/>
      </w:rPr>
    </w:pPr>
    <w:r w:rsidRPr="008E36CD">
      <w:rPr>
        <w:rFonts w:ascii="Browallia New" w:hAnsi="Browallia New" w:cs="Browallia New"/>
        <w:b/>
        <w:bCs/>
        <w:sz w:val="28"/>
        <w:szCs w:val="28"/>
        <w:cs/>
        <w:lang w:val="en-GB"/>
      </w:rPr>
      <w:t>บริษัท อาร์เอสเอ็กซ์วายแซด จำกัด (มหาชน) และบริษัทย่อย</w:t>
    </w:r>
  </w:p>
  <w:p w14:paraId="029FCA77" w14:textId="77777777" w:rsidR="002E7980" w:rsidRDefault="002E7980"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4726F412" w14:textId="10A7077F" w:rsidR="002E7980" w:rsidRDefault="006007B3" w:rsidP="00167905">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w:t>
    </w:r>
    <w:r>
      <w:rPr>
        <w:rFonts w:ascii="Browallia New" w:hAnsi="Browallia New" w:cs="Browallia New" w:hint="cs"/>
        <w:b/>
        <w:bCs/>
        <w:sz w:val="28"/>
        <w:szCs w:val="28"/>
        <w:cs/>
      </w:rPr>
      <w:t>งวดสามเดือนและหกเดือน</w:t>
    </w:r>
    <w:r w:rsidRPr="00F42EC5">
      <w:rPr>
        <w:rFonts w:ascii="Browallia New" w:hAnsi="Browallia New" w:cs="Browallia New"/>
        <w:b/>
        <w:bCs/>
        <w:sz w:val="28"/>
        <w:szCs w:val="28"/>
        <w:cs/>
      </w:rPr>
      <w:t>สิ้นสุดวันที่</w:t>
    </w:r>
    <w:r>
      <w:rPr>
        <w:rFonts w:ascii="Browallia New" w:hAnsi="Browallia New" w:cs="Browallia New"/>
        <w:b/>
        <w:bCs/>
        <w:sz w:val="28"/>
        <w:szCs w:val="28"/>
      </w:rPr>
      <w:t xml:space="preserve"> 30</w:t>
    </w:r>
    <w:r>
      <w:rPr>
        <w:rFonts w:ascii="Browallia New" w:hAnsi="Browallia New" w:cs="Browallia New" w:hint="cs"/>
        <w:b/>
        <w:bCs/>
        <w:sz w:val="28"/>
        <w:szCs w:val="28"/>
        <w:cs/>
      </w:rPr>
      <w:t xml:space="preserve"> มิถุนายน </w:t>
    </w:r>
    <w:r>
      <w:rPr>
        <w:rFonts w:ascii="Browallia New" w:hAnsi="Browallia New" w:cs="Browallia New"/>
        <w:b/>
        <w:bCs/>
        <w:sz w:val="28"/>
        <w:szCs w:val="28"/>
      </w:rPr>
      <w:t>2569</w:t>
    </w:r>
    <w:r w:rsidR="002E7980" w:rsidRPr="004049E6">
      <w:rPr>
        <w:rFonts w:ascii="Browallia New" w:eastAsia="SimSun" w:hAnsi="Browallia New" w:cs="Browallia New"/>
        <w:b/>
        <w:bCs/>
        <w:sz w:val="28"/>
        <w:szCs w:val="28"/>
      </w:rPr>
      <w:t xml:space="preserve"> </w:t>
    </w:r>
  </w:p>
  <w:p w14:paraId="3C6E4343" w14:textId="77777777" w:rsidR="002E7980" w:rsidRDefault="002E7980"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3" behindDoc="0" locked="0" layoutInCell="1" allowOverlap="1" wp14:anchorId="3031DAC8" wp14:editId="66F26382">
              <wp:simplePos x="0" y="0"/>
              <wp:positionH relativeFrom="column">
                <wp:posOffset>2491</wp:posOffset>
              </wp:positionH>
              <wp:positionV relativeFrom="paragraph">
                <wp:posOffset>90317</wp:posOffset>
              </wp:positionV>
              <wp:extent cx="9136966" cy="0"/>
              <wp:effectExtent l="0" t="0" r="0" b="0"/>
              <wp:wrapNone/>
              <wp:docPr id="1781925834" name="Straight Connector 1"/>
              <wp:cNvGraphicFramePr/>
              <a:graphic xmlns:a="http://schemas.openxmlformats.org/drawingml/2006/main">
                <a:graphicData uri="http://schemas.microsoft.com/office/word/2010/wordprocessingShape">
                  <wps:wsp>
                    <wps:cNvCnPr/>
                    <wps:spPr>
                      <a:xfrm>
                        <a:off x="0" y="0"/>
                        <a:ext cx="9136966"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arto="http://schemas.microsoft.com/office/word/2006/arto">
          <w:pict>
            <v:line w14:anchorId="0EB6356C"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7.1pt" to="719.6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" strokecolor="black [3213]" strokeweight="2pt"/>
          </w:pict>
        </mc:Fallback>
      </mc:AlternateContent>
    </w:r>
    <w:r>
      <w:rPr>
        <w:cs/>
      </w:rPr>
      <w:tab/>
    </w:r>
  </w:p>
  <w:p w14:paraId="6D174152" w14:textId="77777777" w:rsidR="002E7980" w:rsidRDefault="002E79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66EF" w14:textId="0F2E8D61"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00B2346D">
      <w:rPr>
        <w:rFonts w:ascii="Browallia New" w:hAnsi="Browallia New" w:cs="Browallia New" w:hint="cs"/>
        <w:b/>
        <w:bCs/>
        <w:sz w:val="28"/>
        <w:szCs w:val="28"/>
        <w:cs/>
        <w:lang w:val="en-GB"/>
      </w:rPr>
      <w:t>เอ็กซ์</w:t>
    </w:r>
    <w:r w:rsidR="00154ECF">
      <w:rPr>
        <w:rFonts w:ascii="Browallia New" w:hAnsi="Browallia New" w:cs="Browallia New" w:hint="cs"/>
        <w:b/>
        <w:bCs/>
        <w:sz w:val="28"/>
        <w:szCs w:val="28"/>
        <w:cs/>
        <w:lang w:val="en-GB"/>
      </w:rPr>
      <w:t>วายแซด</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147F1B5D" w14:textId="5A09718F" w:rsidR="00244D3A" w:rsidRDefault="00850323" w:rsidP="00167905">
    <w:pPr>
      <w:pStyle w:val="Header"/>
      <w:rPr>
        <w:rFonts w:ascii="Browallia New" w:eastAsia="SimSun" w:hAnsi="Browallia New" w:cs="Browallia New"/>
        <w:b/>
        <w:bCs/>
        <w:sz w:val="28"/>
        <w:szCs w:val="28"/>
      </w:rPr>
    </w:pPr>
    <w:r w:rsidRPr="00F42EC5">
      <w:rPr>
        <w:rFonts w:ascii="Browallia New" w:hAnsi="Browallia New" w:cs="Browallia New"/>
        <w:b/>
        <w:bCs/>
        <w:sz w:val="28"/>
        <w:szCs w:val="28"/>
        <w:cs/>
      </w:rPr>
      <w:t>สำหรับ</w:t>
    </w:r>
    <w:r>
      <w:rPr>
        <w:rFonts w:ascii="Browallia New" w:hAnsi="Browallia New" w:cs="Browallia New" w:hint="cs"/>
        <w:b/>
        <w:bCs/>
        <w:sz w:val="28"/>
        <w:szCs w:val="28"/>
        <w:cs/>
      </w:rPr>
      <w:t>งวดสามเดือนและหกเดือน</w:t>
    </w:r>
    <w:r w:rsidRPr="00F42EC5">
      <w:rPr>
        <w:rFonts w:ascii="Browallia New" w:hAnsi="Browallia New" w:cs="Browallia New"/>
        <w:b/>
        <w:bCs/>
        <w:sz w:val="28"/>
        <w:szCs w:val="28"/>
        <w:cs/>
      </w:rPr>
      <w:t>สิ้นสุดวันที่</w:t>
    </w:r>
    <w:r>
      <w:rPr>
        <w:rFonts w:ascii="Browallia New" w:hAnsi="Browallia New" w:cs="Browallia New"/>
        <w:b/>
        <w:bCs/>
        <w:sz w:val="28"/>
        <w:szCs w:val="28"/>
      </w:rPr>
      <w:t xml:space="preserve"> 30</w:t>
    </w:r>
    <w:r>
      <w:rPr>
        <w:rFonts w:ascii="Browallia New" w:hAnsi="Browallia New" w:cs="Browallia New" w:hint="cs"/>
        <w:b/>
        <w:bCs/>
        <w:sz w:val="28"/>
        <w:szCs w:val="28"/>
        <w:cs/>
      </w:rPr>
      <w:t xml:space="preserve"> มิถุนายน </w:t>
    </w:r>
    <w:r>
      <w:rPr>
        <w:rFonts w:ascii="Browallia New" w:hAnsi="Browallia New" w:cs="Browallia New"/>
        <w:b/>
        <w:bCs/>
        <w:sz w:val="28"/>
        <w:szCs w:val="28"/>
      </w:rPr>
      <w:t>2569</w:t>
    </w:r>
    <w:r w:rsidR="00244D3A" w:rsidRPr="004049E6">
      <w:rPr>
        <w:rFonts w:ascii="Browallia New" w:eastAsia="SimSun" w:hAnsi="Browallia New" w:cs="Browallia New"/>
        <w:b/>
        <w:bCs/>
        <w:sz w:val="28"/>
        <w:szCs w:val="28"/>
      </w:rPr>
      <w:t xml:space="preserve">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0" behindDoc="0" locked="0" layoutInCell="1" allowOverlap="1" wp14:anchorId="7B5DE9C2" wp14:editId="66D2CFE0">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xmlns:arto="http://schemas.microsoft.com/office/word/2006/arto">
          <w:pict>
            <v:line w14:anchorId="2AFAAF75"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5E25C7"/>
    <w:multiLevelType w:val="multilevel"/>
    <w:tmpl w:val="419EE060"/>
    <w:lvl w:ilvl="0">
      <w:start w:val="1"/>
      <w:numFmt w:val="decimal"/>
      <w:lvlText w:val="%1."/>
      <w:lvlJc w:val="left"/>
      <w:pPr>
        <w:ind w:left="360" w:hanging="360"/>
      </w:pPr>
      <w:rPr>
        <w:rFonts w:hint="default"/>
        <w:b/>
        <w:bCs/>
      </w:rPr>
    </w:lvl>
    <w:lvl w:ilvl="1">
      <w:start w:val="1"/>
      <w:numFmt w:val="decimal"/>
      <w:isLgl/>
      <w:lvlText w:val="%1.%2"/>
      <w:lvlJc w:val="left"/>
      <w:pPr>
        <w:ind w:left="6264" w:hanging="735"/>
      </w:pPr>
      <w:rPr>
        <w:rFonts w:eastAsia="Times New Roman" w:hint="default"/>
      </w:rPr>
    </w:lvl>
    <w:lvl w:ilvl="2">
      <w:start w:val="1"/>
      <w:numFmt w:val="decimal"/>
      <w:lvlText w:val="21.%3.3"/>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1" w15:restartNumberingAfterBreak="0">
    <w:nsid w:val="040440B9"/>
    <w:multiLevelType w:val="hybridMultilevel"/>
    <w:tmpl w:val="CF660452"/>
    <w:lvl w:ilvl="0" w:tplc="0D26B43A">
      <w:start w:val="3"/>
      <w:numFmt w:val="bullet"/>
      <w:lvlText w:val="-"/>
      <w:lvlJc w:val="left"/>
      <w:pPr>
        <w:ind w:left="3091" w:hanging="360"/>
      </w:pPr>
      <w:rPr>
        <w:rFonts w:ascii="Browallia New" w:eastAsia="Times New Roman" w:hAnsi="Browallia New" w:cs="Browallia New" w:hint="default"/>
        <w:sz w:val="28"/>
        <w:szCs w:val="28"/>
      </w:rPr>
    </w:lvl>
    <w:lvl w:ilvl="1" w:tplc="08090003" w:tentative="1">
      <w:start w:val="1"/>
      <w:numFmt w:val="bullet"/>
      <w:lvlText w:val="o"/>
      <w:lvlJc w:val="left"/>
      <w:pPr>
        <w:ind w:left="3811" w:hanging="360"/>
      </w:pPr>
      <w:rPr>
        <w:rFonts w:ascii="Courier New" w:hAnsi="Courier New" w:cs="Courier New" w:hint="default"/>
      </w:rPr>
    </w:lvl>
    <w:lvl w:ilvl="2" w:tplc="08090005" w:tentative="1">
      <w:start w:val="1"/>
      <w:numFmt w:val="bullet"/>
      <w:lvlText w:val=""/>
      <w:lvlJc w:val="left"/>
      <w:pPr>
        <w:ind w:left="4531" w:hanging="360"/>
      </w:pPr>
      <w:rPr>
        <w:rFonts w:ascii="Wingdings" w:hAnsi="Wingdings" w:hint="default"/>
      </w:rPr>
    </w:lvl>
    <w:lvl w:ilvl="3" w:tplc="08090001" w:tentative="1">
      <w:start w:val="1"/>
      <w:numFmt w:val="bullet"/>
      <w:lvlText w:val=""/>
      <w:lvlJc w:val="left"/>
      <w:pPr>
        <w:ind w:left="5251" w:hanging="360"/>
      </w:pPr>
      <w:rPr>
        <w:rFonts w:ascii="Symbol" w:hAnsi="Symbol" w:hint="default"/>
      </w:rPr>
    </w:lvl>
    <w:lvl w:ilvl="4" w:tplc="08090003" w:tentative="1">
      <w:start w:val="1"/>
      <w:numFmt w:val="bullet"/>
      <w:lvlText w:val="o"/>
      <w:lvlJc w:val="left"/>
      <w:pPr>
        <w:ind w:left="5971" w:hanging="360"/>
      </w:pPr>
      <w:rPr>
        <w:rFonts w:ascii="Courier New" w:hAnsi="Courier New" w:cs="Courier New" w:hint="default"/>
      </w:rPr>
    </w:lvl>
    <w:lvl w:ilvl="5" w:tplc="08090005" w:tentative="1">
      <w:start w:val="1"/>
      <w:numFmt w:val="bullet"/>
      <w:lvlText w:val=""/>
      <w:lvlJc w:val="left"/>
      <w:pPr>
        <w:ind w:left="6691" w:hanging="360"/>
      </w:pPr>
      <w:rPr>
        <w:rFonts w:ascii="Wingdings" w:hAnsi="Wingdings" w:hint="default"/>
      </w:rPr>
    </w:lvl>
    <w:lvl w:ilvl="6" w:tplc="08090001" w:tentative="1">
      <w:start w:val="1"/>
      <w:numFmt w:val="bullet"/>
      <w:lvlText w:val=""/>
      <w:lvlJc w:val="left"/>
      <w:pPr>
        <w:ind w:left="7411" w:hanging="360"/>
      </w:pPr>
      <w:rPr>
        <w:rFonts w:ascii="Symbol" w:hAnsi="Symbol" w:hint="default"/>
      </w:rPr>
    </w:lvl>
    <w:lvl w:ilvl="7" w:tplc="08090003" w:tentative="1">
      <w:start w:val="1"/>
      <w:numFmt w:val="bullet"/>
      <w:lvlText w:val="o"/>
      <w:lvlJc w:val="left"/>
      <w:pPr>
        <w:ind w:left="8131" w:hanging="360"/>
      </w:pPr>
      <w:rPr>
        <w:rFonts w:ascii="Courier New" w:hAnsi="Courier New" w:cs="Courier New" w:hint="default"/>
      </w:rPr>
    </w:lvl>
    <w:lvl w:ilvl="8" w:tplc="08090005" w:tentative="1">
      <w:start w:val="1"/>
      <w:numFmt w:val="bullet"/>
      <w:lvlText w:val=""/>
      <w:lvlJc w:val="left"/>
      <w:pPr>
        <w:ind w:left="8851" w:hanging="360"/>
      </w:pPr>
      <w:rPr>
        <w:rFonts w:ascii="Wingdings" w:hAnsi="Wingdings" w:hint="default"/>
      </w:rPr>
    </w:lvl>
  </w:abstractNum>
  <w:abstractNum w:abstractNumId="12" w15:restartNumberingAfterBreak="0">
    <w:nsid w:val="07934090"/>
    <w:multiLevelType w:val="hybridMultilevel"/>
    <w:tmpl w:val="9828AC34"/>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3" w15:restartNumberingAfterBreak="0">
    <w:nsid w:val="086545CA"/>
    <w:multiLevelType w:val="hybridMultilevel"/>
    <w:tmpl w:val="5830886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095B262C"/>
    <w:multiLevelType w:val="multilevel"/>
    <w:tmpl w:val="101EA84A"/>
    <w:lvl w:ilvl="0">
      <w:start w:val="1"/>
      <w:numFmt w:val="decimal"/>
      <w:lvlText w:val="%1."/>
      <w:lvlJc w:val="left"/>
      <w:pPr>
        <w:ind w:left="360" w:hanging="360"/>
      </w:pPr>
      <w:rPr>
        <w:rFonts w:hint="default"/>
        <w:b/>
        <w:bCs/>
      </w:rPr>
    </w:lvl>
    <w:lvl w:ilvl="1">
      <w:start w:val="1"/>
      <w:numFmt w:val="decimal"/>
      <w:isLgl/>
      <w:lvlText w:val="%1.%2"/>
      <w:lvlJc w:val="left"/>
      <w:pPr>
        <w:ind w:left="6264" w:hanging="735"/>
      </w:pPr>
      <w:rPr>
        <w:rFonts w:eastAsia="Times New Roman" w:hint="default"/>
      </w:rPr>
    </w:lvl>
    <w:lvl w:ilvl="2">
      <w:start w:val="1"/>
      <w:numFmt w:val="decimal"/>
      <w:lvlText w:val="21.%3.2"/>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15" w15:restartNumberingAfterBreak="0">
    <w:nsid w:val="0AF92C8C"/>
    <w:multiLevelType w:val="hybridMultilevel"/>
    <w:tmpl w:val="4DDC6CB4"/>
    <w:lvl w:ilvl="0" w:tplc="DD826036">
      <w:start w:val="1"/>
      <w:numFmt w:val="decimal"/>
      <w:lvlText w:val="29.1.%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6" w15:restartNumberingAfterBreak="0">
    <w:nsid w:val="0B5622D1"/>
    <w:multiLevelType w:val="hybridMultilevel"/>
    <w:tmpl w:val="D314644A"/>
    <w:lvl w:ilvl="0" w:tplc="555E5BCC">
      <w:start w:val="1"/>
      <w:numFmt w:val="decimal"/>
      <w:lvlText w:val="29.2.%1"/>
      <w:lvlJc w:val="left"/>
      <w:pPr>
        <w:ind w:left="1996"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BD22456"/>
    <w:multiLevelType w:val="hybridMultilevel"/>
    <w:tmpl w:val="69E29526"/>
    <w:lvl w:ilvl="0" w:tplc="57AA65E2">
      <w:start w:val="1"/>
      <w:numFmt w:val="decimal"/>
      <w:lvlText w:val="%1."/>
      <w:lvlJc w:val="left"/>
      <w:pPr>
        <w:tabs>
          <w:tab w:val="num" w:pos="360"/>
        </w:tabs>
        <w:ind w:left="360" w:hanging="360"/>
      </w:pPr>
      <w:rPr>
        <w:rFonts w:cs="Times New Roman" w:hint="default"/>
        <w:b/>
        <w:bCs/>
        <w:color w:val="auto"/>
        <w:sz w:val="28"/>
        <w:szCs w:val="28"/>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8" w15:restartNumberingAfterBreak="0">
    <w:nsid w:val="10066206"/>
    <w:multiLevelType w:val="hybridMultilevel"/>
    <w:tmpl w:val="834693D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9" w15:restartNumberingAfterBreak="0">
    <w:nsid w:val="185F1A38"/>
    <w:multiLevelType w:val="hybridMultilevel"/>
    <w:tmpl w:val="2398DBCE"/>
    <w:lvl w:ilvl="0" w:tplc="DD826036">
      <w:start w:val="1"/>
      <w:numFmt w:val="decimal"/>
      <w:lvlText w:val="29.1.%1"/>
      <w:lvlJc w:val="left"/>
      <w:pPr>
        <w:ind w:left="2291"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8FB13B0"/>
    <w:multiLevelType w:val="multilevel"/>
    <w:tmpl w:val="E772A452"/>
    <w:lvl w:ilvl="0">
      <w:start w:val="19"/>
      <w:numFmt w:val="decimal"/>
      <w:lvlText w:val="%1"/>
      <w:lvlJc w:val="left"/>
      <w:pPr>
        <w:ind w:left="360" w:hanging="360"/>
      </w:pPr>
      <w:rPr>
        <w:rFonts w:hint="default"/>
      </w:rPr>
    </w:lvl>
    <w:lvl w:ilvl="1">
      <w:start w:val="2"/>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21" w15:restartNumberingAfterBreak="0">
    <w:nsid w:val="1AFD2231"/>
    <w:multiLevelType w:val="multilevel"/>
    <w:tmpl w:val="FFB202FE"/>
    <w:lvl w:ilvl="0">
      <w:start w:val="1"/>
      <w:numFmt w:val="decimal"/>
      <w:lvlText w:val="%1."/>
      <w:lvlJc w:val="left"/>
      <w:pPr>
        <w:ind w:left="360" w:hanging="360"/>
      </w:pPr>
      <w:rPr>
        <w:b/>
        <w:bCs/>
      </w:rPr>
    </w:lvl>
    <w:lvl w:ilvl="1">
      <w:start w:val="1"/>
      <w:numFmt w:val="decimal"/>
      <w:isLgl/>
      <w:lvlText w:val="%1.%2"/>
      <w:lvlJc w:val="left"/>
      <w:pPr>
        <w:ind w:left="6264" w:hanging="735"/>
      </w:pPr>
      <w:rPr>
        <w:rFonts w:eastAsia="Times New Roman" w:hint="default"/>
      </w:rPr>
    </w:lvl>
    <w:lvl w:ilvl="2">
      <w:start w:val="1"/>
      <w:numFmt w:val="decimal"/>
      <w:lvlText w:val="21.%3.1"/>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2" w15:restartNumberingAfterBreak="0">
    <w:nsid w:val="1D172CCB"/>
    <w:multiLevelType w:val="multilevel"/>
    <w:tmpl w:val="252A29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81308C8"/>
    <w:multiLevelType w:val="multilevel"/>
    <w:tmpl w:val="18280628"/>
    <w:lvl w:ilvl="0">
      <w:start w:val="19"/>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A660FB3"/>
    <w:multiLevelType w:val="hybridMultilevel"/>
    <w:tmpl w:val="DDFA43D6"/>
    <w:lvl w:ilvl="0" w:tplc="F42AB820">
      <w:start w:val="1"/>
      <w:numFmt w:val="decimal"/>
      <w:lvlText w:val="29.1.%1"/>
      <w:lvlJc w:val="left"/>
      <w:pPr>
        <w:ind w:left="445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9" w15:restartNumberingAfterBreak="0">
    <w:nsid w:val="45631D4A"/>
    <w:multiLevelType w:val="hybridMultilevel"/>
    <w:tmpl w:val="EF5C2608"/>
    <w:lvl w:ilvl="0" w:tplc="D9729610">
      <w:start w:val="1"/>
      <w:numFmt w:val="decimal"/>
      <w:lvlText w:val="27.%1"/>
      <w:lvlJc w:val="left"/>
      <w:pPr>
        <w:ind w:left="1162" w:hanging="360"/>
      </w:pPr>
      <w:rPr>
        <w:rFonts w:cs="Times New Roman" w:hint="default"/>
        <w:sz w:val="28"/>
        <w:szCs w:val="28"/>
        <w:u w:val="none"/>
      </w:rPr>
    </w:lvl>
    <w:lvl w:ilvl="1" w:tplc="08090019" w:tentative="1">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3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1" w15:restartNumberingAfterBreak="0">
    <w:nsid w:val="52210822"/>
    <w:multiLevelType w:val="hybridMultilevel"/>
    <w:tmpl w:val="59D81AB4"/>
    <w:lvl w:ilvl="0" w:tplc="5E6E33FE">
      <w:start w:val="6"/>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FD332B"/>
    <w:multiLevelType w:val="hybridMultilevel"/>
    <w:tmpl w:val="6BD42272"/>
    <w:lvl w:ilvl="0" w:tplc="C7F0DCD2">
      <w:start w:val="1"/>
      <w:numFmt w:val="decimal"/>
      <w:lvlText w:val="1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027DE0"/>
    <w:multiLevelType w:val="hybridMultilevel"/>
    <w:tmpl w:val="A126C49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5F766E83"/>
    <w:multiLevelType w:val="hybridMultilevel"/>
    <w:tmpl w:val="C7C20D6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616358FB"/>
    <w:multiLevelType w:val="hybridMultilevel"/>
    <w:tmpl w:val="879CE97C"/>
    <w:lvl w:ilvl="0" w:tplc="88627A58">
      <w:start w:val="1"/>
      <w:numFmt w:val="decimal"/>
      <w:lvlText w:val="1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1457E7"/>
    <w:multiLevelType w:val="hybridMultilevel"/>
    <w:tmpl w:val="8F040F6A"/>
    <w:lvl w:ilvl="0" w:tplc="C58AF392">
      <w:start w:val="1"/>
      <w:numFmt w:val="decimal"/>
      <w:lvlText w:val="15.%1"/>
      <w:lvlJc w:val="left"/>
      <w:pPr>
        <w:ind w:left="1146" w:hanging="360"/>
      </w:pPr>
      <w:rPr>
        <w:rFonts w:cs="Times New Roman" w:hint="default"/>
        <w:sz w:val="28"/>
        <w:szCs w:val="28"/>
        <w:u w:val="none"/>
        <w:lang w:bidi="th-TH"/>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7"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8" w15:restartNumberingAfterBreak="0">
    <w:nsid w:val="6A643EFF"/>
    <w:multiLevelType w:val="hybridMultilevel"/>
    <w:tmpl w:val="13D409DE"/>
    <w:lvl w:ilvl="0" w:tplc="555E5BCC">
      <w:start w:val="1"/>
      <w:numFmt w:val="decimal"/>
      <w:lvlText w:val="29.2.%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9"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40"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41" w15:restartNumberingAfterBreak="0">
    <w:nsid w:val="71B27CAB"/>
    <w:multiLevelType w:val="hybridMultilevel"/>
    <w:tmpl w:val="A64E670E"/>
    <w:lvl w:ilvl="0" w:tplc="F7EA4EDE">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1E777CE"/>
    <w:multiLevelType w:val="hybridMultilevel"/>
    <w:tmpl w:val="3BF82A50"/>
    <w:lvl w:ilvl="0" w:tplc="34AE4F94">
      <w:start w:val="3"/>
      <w:numFmt w:val="bullet"/>
      <w:lvlText w:val="-"/>
      <w:lvlJc w:val="left"/>
      <w:pPr>
        <w:ind w:left="361" w:hanging="360"/>
      </w:pPr>
      <w:rPr>
        <w:rFonts w:ascii="Angsana New" w:eastAsia="Times New Roman" w:hAnsi="Angsana New" w:cs="Angsana New" w:hint="default"/>
        <w:sz w:val="24"/>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43" w15:restartNumberingAfterBreak="0">
    <w:nsid w:val="726A27C3"/>
    <w:multiLevelType w:val="hybridMultilevel"/>
    <w:tmpl w:val="E32006F8"/>
    <w:lvl w:ilvl="0" w:tplc="B330DBE2">
      <w:start w:val="1"/>
      <w:numFmt w:val="decimal"/>
      <w:lvlText w:val="%1."/>
      <w:lvlJc w:val="left"/>
      <w:pPr>
        <w:tabs>
          <w:tab w:val="num" w:pos="786"/>
        </w:tabs>
        <w:ind w:left="786"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44" w15:restartNumberingAfterBreak="0">
    <w:nsid w:val="743857FC"/>
    <w:multiLevelType w:val="hybridMultilevel"/>
    <w:tmpl w:val="19C61EC8"/>
    <w:lvl w:ilvl="0" w:tplc="23B08978">
      <w:start w:val="1"/>
      <w:numFmt w:val="decimal"/>
      <w:lvlText w:val="29.%1"/>
      <w:lvlJc w:val="left"/>
      <w:pPr>
        <w:ind w:left="720" w:hanging="360"/>
      </w:pPr>
      <w:rPr>
        <w:rFonts w:ascii="Browallia New" w:hAnsi="Browallia New" w:cs="Browallia New" w:hint="default"/>
        <w:b w:val="0"/>
        <w:bCs w:val="0"/>
        <w:color w:val="auto"/>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4856CCB"/>
    <w:multiLevelType w:val="hybridMultilevel"/>
    <w:tmpl w:val="067642D0"/>
    <w:lvl w:ilvl="0" w:tplc="5C407A12">
      <w:start w:val="1"/>
      <w:numFmt w:val="decimal"/>
      <w:lvlText w:val="1.%1"/>
      <w:lvlJc w:val="left"/>
      <w:pPr>
        <w:ind w:left="720" w:hanging="360"/>
      </w:pPr>
      <w:rPr>
        <w:rFonts w:cs="Times New Roman" w:hint="default"/>
        <w:sz w:val="28"/>
        <w:szCs w:val="28"/>
        <w:u w:val="none"/>
      </w:rPr>
    </w:lvl>
    <w:lvl w:ilvl="1" w:tplc="824E89C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abstractNum w:abstractNumId="47" w15:restartNumberingAfterBreak="0">
    <w:nsid w:val="7E5140C9"/>
    <w:multiLevelType w:val="hybridMultilevel"/>
    <w:tmpl w:val="B2C01390"/>
    <w:lvl w:ilvl="0" w:tplc="F336E2AC">
      <w:start w:val="1"/>
      <w:numFmt w:val="decimal"/>
      <w:lvlText w:val="2.%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8" w15:restartNumberingAfterBreak="0">
    <w:nsid w:val="7FFB154C"/>
    <w:multiLevelType w:val="multilevel"/>
    <w:tmpl w:val="EE3C38B2"/>
    <w:lvl w:ilvl="0">
      <w:start w:val="1"/>
      <w:numFmt w:val="decimal"/>
      <w:lvlText w:val="%1."/>
      <w:lvlJc w:val="left"/>
      <w:pPr>
        <w:ind w:left="360" w:hanging="360"/>
      </w:pPr>
      <w:rPr>
        <w:b/>
        <w:bCs/>
      </w:rPr>
    </w:lvl>
    <w:lvl w:ilvl="1">
      <w:start w:val="1"/>
      <w:numFmt w:val="decimal"/>
      <w:lvlText w:val="29.%2"/>
      <w:lvlJc w:val="left"/>
      <w:pPr>
        <w:ind w:left="1162" w:hanging="360"/>
      </w:pPr>
      <w:rPr>
        <w:rFonts w:cs="Times New Roman" w:hint="default"/>
        <w:sz w:val="28"/>
        <w:szCs w:val="28"/>
        <w:u w:val="none"/>
      </w:rPr>
    </w:lvl>
    <w:lvl w:ilvl="2">
      <w:start w:val="1"/>
      <w:numFmt w:val="decimal"/>
      <w:lvlText w:val="21.%3.1"/>
      <w:lvlJc w:val="left"/>
      <w:pPr>
        <w:ind w:left="1146" w:hanging="360"/>
      </w:pPr>
      <w:rPr>
        <w:rFonts w:cs="Times New Roman" w:hint="default"/>
        <w:sz w:val="28"/>
        <w:szCs w:val="28"/>
        <w:u w:val="none"/>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6"/>
  </w:num>
  <w:num w:numId="12" w16cid:durableId="130944888">
    <w:abstractNumId w:val="23"/>
  </w:num>
  <w:num w:numId="13" w16cid:durableId="912927839">
    <w:abstractNumId w:val="37"/>
  </w:num>
  <w:num w:numId="14" w16cid:durableId="1774130908">
    <w:abstractNumId w:val="25"/>
  </w:num>
  <w:num w:numId="15" w16cid:durableId="1993365459">
    <w:abstractNumId w:val="28"/>
  </w:num>
  <w:num w:numId="16" w16cid:durableId="1308583655">
    <w:abstractNumId w:val="43"/>
  </w:num>
  <w:num w:numId="17" w16cid:durableId="1145507225">
    <w:abstractNumId w:val="21"/>
  </w:num>
  <w:num w:numId="18" w16cid:durableId="1370300697">
    <w:abstractNumId w:val="45"/>
  </w:num>
  <w:num w:numId="19" w16cid:durableId="236790235">
    <w:abstractNumId w:val="47"/>
  </w:num>
  <w:num w:numId="20" w16cid:durableId="414520384">
    <w:abstractNumId w:val="30"/>
  </w:num>
  <w:num w:numId="21" w16cid:durableId="1251549615">
    <w:abstractNumId w:val="36"/>
  </w:num>
  <w:num w:numId="22" w16cid:durableId="1113130260">
    <w:abstractNumId w:val="14"/>
  </w:num>
  <w:num w:numId="23" w16cid:durableId="1780905017">
    <w:abstractNumId w:val="10"/>
  </w:num>
  <w:num w:numId="24" w16cid:durableId="472022923">
    <w:abstractNumId w:val="29"/>
  </w:num>
  <w:num w:numId="25" w16cid:durableId="1156729898">
    <w:abstractNumId w:val="48"/>
  </w:num>
  <w:num w:numId="26" w16cid:durableId="1607032964">
    <w:abstractNumId w:val="11"/>
  </w:num>
  <w:num w:numId="27" w16cid:durableId="1430929071">
    <w:abstractNumId w:val="18"/>
  </w:num>
  <w:num w:numId="28" w16cid:durableId="1960911340">
    <w:abstractNumId w:val="13"/>
  </w:num>
  <w:num w:numId="29" w16cid:durableId="950208295">
    <w:abstractNumId w:val="19"/>
  </w:num>
  <w:num w:numId="30" w16cid:durableId="166753005">
    <w:abstractNumId w:val="27"/>
  </w:num>
  <w:num w:numId="31" w16cid:durableId="1539510205">
    <w:abstractNumId w:val="15"/>
  </w:num>
  <w:num w:numId="32" w16cid:durableId="73935430">
    <w:abstractNumId w:val="16"/>
  </w:num>
  <w:num w:numId="33" w16cid:durableId="531266090">
    <w:abstractNumId w:val="38"/>
  </w:num>
  <w:num w:numId="34" w16cid:durableId="1664311551">
    <w:abstractNumId w:val="42"/>
  </w:num>
  <w:num w:numId="35" w16cid:durableId="404767674">
    <w:abstractNumId w:val="41"/>
  </w:num>
  <w:num w:numId="36" w16cid:durableId="11059294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2196487">
    <w:abstractNumId w:val="39"/>
  </w:num>
  <w:num w:numId="38" w16cid:durableId="1231387374">
    <w:abstractNumId w:val="40"/>
  </w:num>
  <w:num w:numId="39" w16cid:durableId="1946771468">
    <w:abstractNumId w:val="44"/>
  </w:num>
  <w:num w:numId="40" w16cid:durableId="119038241">
    <w:abstractNumId w:val="46"/>
  </w:num>
  <w:num w:numId="41" w16cid:durableId="605693652">
    <w:abstractNumId w:val="17"/>
  </w:num>
  <w:num w:numId="42" w16cid:durableId="162278141">
    <w:abstractNumId w:val="34"/>
  </w:num>
  <w:num w:numId="43" w16cid:durableId="309093187">
    <w:abstractNumId w:val="32"/>
  </w:num>
  <w:num w:numId="44" w16cid:durableId="1131510399">
    <w:abstractNumId w:val="20"/>
  </w:num>
  <w:num w:numId="45" w16cid:durableId="918947866">
    <w:abstractNumId w:val="24"/>
  </w:num>
  <w:num w:numId="46" w16cid:durableId="585656562">
    <w:abstractNumId w:val="33"/>
  </w:num>
  <w:num w:numId="47" w16cid:durableId="1498499516">
    <w:abstractNumId w:val="12"/>
  </w:num>
  <w:num w:numId="48" w16cid:durableId="841316802">
    <w:abstractNumId w:val="35"/>
  </w:num>
  <w:num w:numId="49" w16cid:durableId="1921206755">
    <w:abstractNumId w:val="31"/>
  </w:num>
  <w:num w:numId="50" w16cid:durableId="637227995">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609"/>
    <w:rsid w:val="00000C9A"/>
    <w:rsid w:val="00000CE3"/>
    <w:rsid w:val="00000EB3"/>
    <w:rsid w:val="00000FCA"/>
    <w:rsid w:val="00000FF2"/>
    <w:rsid w:val="00001427"/>
    <w:rsid w:val="000014D0"/>
    <w:rsid w:val="00001599"/>
    <w:rsid w:val="0000165B"/>
    <w:rsid w:val="000016BD"/>
    <w:rsid w:val="000016C5"/>
    <w:rsid w:val="0000173A"/>
    <w:rsid w:val="00001A30"/>
    <w:rsid w:val="00001B0F"/>
    <w:rsid w:val="00001BE9"/>
    <w:rsid w:val="00001E15"/>
    <w:rsid w:val="00002167"/>
    <w:rsid w:val="0000217B"/>
    <w:rsid w:val="00002236"/>
    <w:rsid w:val="0000228F"/>
    <w:rsid w:val="000023BC"/>
    <w:rsid w:val="00002469"/>
    <w:rsid w:val="0000255A"/>
    <w:rsid w:val="000027F8"/>
    <w:rsid w:val="00002BD2"/>
    <w:rsid w:val="00002C7A"/>
    <w:rsid w:val="00002CB5"/>
    <w:rsid w:val="00002D0A"/>
    <w:rsid w:val="00002D2B"/>
    <w:rsid w:val="00002D45"/>
    <w:rsid w:val="000033DD"/>
    <w:rsid w:val="000033E0"/>
    <w:rsid w:val="000036C5"/>
    <w:rsid w:val="000039F6"/>
    <w:rsid w:val="00003BAA"/>
    <w:rsid w:val="00003EE6"/>
    <w:rsid w:val="000040C9"/>
    <w:rsid w:val="0000418A"/>
    <w:rsid w:val="00004480"/>
    <w:rsid w:val="00004844"/>
    <w:rsid w:val="00004939"/>
    <w:rsid w:val="0000497F"/>
    <w:rsid w:val="00004B52"/>
    <w:rsid w:val="00004DA2"/>
    <w:rsid w:val="00004F5E"/>
    <w:rsid w:val="00005020"/>
    <w:rsid w:val="000051FD"/>
    <w:rsid w:val="00005732"/>
    <w:rsid w:val="00005888"/>
    <w:rsid w:val="00005975"/>
    <w:rsid w:val="00005A5C"/>
    <w:rsid w:val="00005C48"/>
    <w:rsid w:val="00005E6B"/>
    <w:rsid w:val="00005F7E"/>
    <w:rsid w:val="0000612F"/>
    <w:rsid w:val="0000638D"/>
    <w:rsid w:val="000064A9"/>
    <w:rsid w:val="0000666A"/>
    <w:rsid w:val="0000673B"/>
    <w:rsid w:val="00006A0B"/>
    <w:rsid w:val="00006A4E"/>
    <w:rsid w:val="00006AF3"/>
    <w:rsid w:val="00006C23"/>
    <w:rsid w:val="00006C31"/>
    <w:rsid w:val="00006D92"/>
    <w:rsid w:val="00006EC7"/>
    <w:rsid w:val="000071AB"/>
    <w:rsid w:val="000071C7"/>
    <w:rsid w:val="0000747B"/>
    <w:rsid w:val="00007587"/>
    <w:rsid w:val="000078A1"/>
    <w:rsid w:val="00007A10"/>
    <w:rsid w:val="00007B69"/>
    <w:rsid w:val="00007BF6"/>
    <w:rsid w:val="00007C13"/>
    <w:rsid w:val="00007D94"/>
    <w:rsid w:val="00010021"/>
    <w:rsid w:val="0001005D"/>
    <w:rsid w:val="00010371"/>
    <w:rsid w:val="000104C7"/>
    <w:rsid w:val="000104EB"/>
    <w:rsid w:val="0001056B"/>
    <w:rsid w:val="000106E0"/>
    <w:rsid w:val="00010C32"/>
    <w:rsid w:val="0001101D"/>
    <w:rsid w:val="0001117A"/>
    <w:rsid w:val="000112BC"/>
    <w:rsid w:val="00011504"/>
    <w:rsid w:val="0001163B"/>
    <w:rsid w:val="0001170B"/>
    <w:rsid w:val="000117A9"/>
    <w:rsid w:val="0001182C"/>
    <w:rsid w:val="00011CDA"/>
    <w:rsid w:val="00011FA8"/>
    <w:rsid w:val="0001222A"/>
    <w:rsid w:val="000122C8"/>
    <w:rsid w:val="0001255F"/>
    <w:rsid w:val="00012560"/>
    <w:rsid w:val="00012705"/>
    <w:rsid w:val="00012830"/>
    <w:rsid w:val="00012D31"/>
    <w:rsid w:val="00012F00"/>
    <w:rsid w:val="000130EE"/>
    <w:rsid w:val="0001333E"/>
    <w:rsid w:val="0001340E"/>
    <w:rsid w:val="000136B1"/>
    <w:rsid w:val="0001405D"/>
    <w:rsid w:val="000140A7"/>
    <w:rsid w:val="00014197"/>
    <w:rsid w:val="000141FE"/>
    <w:rsid w:val="00014328"/>
    <w:rsid w:val="000144A4"/>
    <w:rsid w:val="000144F5"/>
    <w:rsid w:val="0001468C"/>
    <w:rsid w:val="000146CE"/>
    <w:rsid w:val="00014AB9"/>
    <w:rsid w:val="00014B85"/>
    <w:rsid w:val="00014C17"/>
    <w:rsid w:val="00014D5C"/>
    <w:rsid w:val="00014D68"/>
    <w:rsid w:val="00014EAE"/>
    <w:rsid w:val="00014F0D"/>
    <w:rsid w:val="00015107"/>
    <w:rsid w:val="0001525C"/>
    <w:rsid w:val="00015517"/>
    <w:rsid w:val="00015659"/>
    <w:rsid w:val="0001583E"/>
    <w:rsid w:val="00015A4C"/>
    <w:rsid w:val="00015B1F"/>
    <w:rsid w:val="00015CFD"/>
    <w:rsid w:val="00015E21"/>
    <w:rsid w:val="00015E35"/>
    <w:rsid w:val="00015F3B"/>
    <w:rsid w:val="000160FC"/>
    <w:rsid w:val="000161C6"/>
    <w:rsid w:val="000161D6"/>
    <w:rsid w:val="000162D1"/>
    <w:rsid w:val="00016426"/>
    <w:rsid w:val="000166BD"/>
    <w:rsid w:val="00016757"/>
    <w:rsid w:val="00016842"/>
    <w:rsid w:val="00016A1A"/>
    <w:rsid w:val="00016DC1"/>
    <w:rsid w:val="00016FDA"/>
    <w:rsid w:val="00017077"/>
    <w:rsid w:val="00017104"/>
    <w:rsid w:val="00017342"/>
    <w:rsid w:val="000174CD"/>
    <w:rsid w:val="00017650"/>
    <w:rsid w:val="00017A23"/>
    <w:rsid w:val="00017BE6"/>
    <w:rsid w:val="00017BE9"/>
    <w:rsid w:val="00017D2C"/>
    <w:rsid w:val="00017F0A"/>
    <w:rsid w:val="00020089"/>
    <w:rsid w:val="0002028F"/>
    <w:rsid w:val="00020475"/>
    <w:rsid w:val="000204A8"/>
    <w:rsid w:val="000204AE"/>
    <w:rsid w:val="000206C8"/>
    <w:rsid w:val="000207C3"/>
    <w:rsid w:val="00020E69"/>
    <w:rsid w:val="00020E9E"/>
    <w:rsid w:val="00020FBE"/>
    <w:rsid w:val="0002127D"/>
    <w:rsid w:val="0002143F"/>
    <w:rsid w:val="00021857"/>
    <w:rsid w:val="00021E71"/>
    <w:rsid w:val="000221E1"/>
    <w:rsid w:val="000221E7"/>
    <w:rsid w:val="0002292F"/>
    <w:rsid w:val="0002299E"/>
    <w:rsid w:val="00022A3B"/>
    <w:rsid w:val="00022B3A"/>
    <w:rsid w:val="00022C46"/>
    <w:rsid w:val="00022C80"/>
    <w:rsid w:val="00022F7F"/>
    <w:rsid w:val="000230AF"/>
    <w:rsid w:val="00023214"/>
    <w:rsid w:val="0002332B"/>
    <w:rsid w:val="000233D0"/>
    <w:rsid w:val="000235E7"/>
    <w:rsid w:val="00023669"/>
    <w:rsid w:val="00023716"/>
    <w:rsid w:val="00023AFE"/>
    <w:rsid w:val="00023CD3"/>
    <w:rsid w:val="00024439"/>
    <w:rsid w:val="0002461B"/>
    <w:rsid w:val="000246AC"/>
    <w:rsid w:val="00024B77"/>
    <w:rsid w:val="00024D36"/>
    <w:rsid w:val="00024E11"/>
    <w:rsid w:val="00024E51"/>
    <w:rsid w:val="00024E75"/>
    <w:rsid w:val="00024F88"/>
    <w:rsid w:val="0002527E"/>
    <w:rsid w:val="000258A2"/>
    <w:rsid w:val="000259C7"/>
    <w:rsid w:val="00025EDE"/>
    <w:rsid w:val="00025F69"/>
    <w:rsid w:val="00026258"/>
    <w:rsid w:val="0002641A"/>
    <w:rsid w:val="0002641E"/>
    <w:rsid w:val="00026497"/>
    <w:rsid w:val="00026609"/>
    <w:rsid w:val="00026645"/>
    <w:rsid w:val="00026895"/>
    <w:rsid w:val="0002689B"/>
    <w:rsid w:val="000269AC"/>
    <w:rsid w:val="000269BC"/>
    <w:rsid w:val="00026A5D"/>
    <w:rsid w:val="00026A6F"/>
    <w:rsid w:val="00026B65"/>
    <w:rsid w:val="00026B70"/>
    <w:rsid w:val="00026D6B"/>
    <w:rsid w:val="00026F00"/>
    <w:rsid w:val="0002708C"/>
    <w:rsid w:val="0002709E"/>
    <w:rsid w:val="000270E7"/>
    <w:rsid w:val="00027145"/>
    <w:rsid w:val="00027616"/>
    <w:rsid w:val="000278EA"/>
    <w:rsid w:val="0002790D"/>
    <w:rsid w:val="00027AA6"/>
    <w:rsid w:val="00030011"/>
    <w:rsid w:val="000301FA"/>
    <w:rsid w:val="00030328"/>
    <w:rsid w:val="0003045A"/>
    <w:rsid w:val="00030597"/>
    <w:rsid w:val="000306C1"/>
    <w:rsid w:val="0003095A"/>
    <w:rsid w:val="000309FC"/>
    <w:rsid w:val="00030A01"/>
    <w:rsid w:val="00030B58"/>
    <w:rsid w:val="00030D94"/>
    <w:rsid w:val="00031048"/>
    <w:rsid w:val="000310E1"/>
    <w:rsid w:val="000310F0"/>
    <w:rsid w:val="00031149"/>
    <w:rsid w:val="000312D2"/>
    <w:rsid w:val="00031447"/>
    <w:rsid w:val="00031728"/>
    <w:rsid w:val="00031A72"/>
    <w:rsid w:val="00031B6C"/>
    <w:rsid w:val="00031B6E"/>
    <w:rsid w:val="00031CB1"/>
    <w:rsid w:val="00031D1F"/>
    <w:rsid w:val="00031DB4"/>
    <w:rsid w:val="00031DD0"/>
    <w:rsid w:val="00031DE3"/>
    <w:rsid w:val="00031EFB"/>
    <w:rsid w:val="00031FD4"/>
    <w:rsid w:val="00032097"/>
    <w:rsid w:val="0003209B"/>
    <w:rsid w:val="000320C2"/>
    <w:rsid w:val="00032195"/>
    <w:rsid w:val="0003233B"/>
    <w:rsid w:val="000326FB"/>
    <w:rsid w:val="00032816"/>
    <w:rsid w:val="000328E0"/>
    <w:rsid w:val="00032DD4"/>
    <w:rsid w:val="00032E28"/>
    <w:rsid w:val="00032EC1"/>
    <w:rsid w:val="00033091"/>
    <w:rsid w:val="00033138"/>
    <w:rsid w:val="000333B6"/>
    <w:rsid w:val="0003365D"/>
    <w:rsid w:val="000338AC"/>
    <w:rsid w:val="00033973"/>
    <w:rsid w:val="000339BC"/>
    <w:rsid w:val="00033C70"/>
    <w:rsid w:val="00033EA4"/>
    <w:rsid w:val="00033FD5"/>
    <w:rsid w:val="00034241"/>
    <w:rsid w:val="00034349"/>
    <w:rsid w:val="000344B9"/>
    <w:rsid w:val="000346D9"/>
    <w:rsid w:val="00034701"/>
    <w:rsid w:val="000347EA"/>
    <w:rsid w:val="000349AD"/>
    <w:rsid w:val="00034B40"/>
    <w:rsid w:val="00034B6A"/>
    <w:rsid w:val="00034BBC"/>
    <w:rsid w:val="00034BFA"/>
    <w:rsid w:val="00034CED"/>
    <w:rsid w:val="000350D5"/>
    <w:rsid w:val="000351C9"/>
    <w:rsid w:val="000351FF"/>
    <w:rsid w:val="00035283"/>
    <w:rsid w:val="00035337"/>
    <w:rsid w:val="00035566"/>
    <w:rsid w:val="000358CB"/>
    <w:rsid w:val="000358D4"/>
    <w:rsid w:val="00035A11"/>
    <w:rsid w:val="00035A3A"/>
    <w:rsid w:val="00035C57"/>
    <w:rsid w:val="00035DCC"/>
    <w:rsid w:val="00035DE7"/>
    <w:rsid w:val="00035FC9"/>
    <w:rsid w:val="00036059"/>
    <w:rsid w:val="000361F0"/>
    <w:rsid w:val="0003637A"/>
    <w:rsid w:val="00036422"/>
    <w:rsid w:val="00036719"/>
    <w:rsid w:val="00036768"/>
    <w:rsid w:val="000368AD"/>
    <w:rsid w:val="00036907"/>
    <w:rsid w:val="000369E9"/>
    <w:rsid w:val="00036B27"/>
    <w:rsid w:val="00036F1B"/>
    <w:rsid w:val="00036FDD"/>
    <w:rsid w:val="00037033"/>
    <w:rsid w:val="000371D0"/>
    <w:rsid w:val="000371DC"/>
    <w:rsid w:val="000371FF"/>
    <w:rsid w:val="00037249"/>
    <w:rsid w:val="000374A2"/>
    <w:rsid w:val="0003769B"/>
    <w:rsid w:val="000376B0"/>
    <w:rsid w:val="00037A34"/>
    <w:rsid w:val="00037A8A"/>
    <w:rsid w:val="00037E61"/>
    <w:rsid w:val="00037FE2"/>
    <w:rsid w:val="0004031D"/>
    <w:rsid w:val="0004053B"/>
    <w:rsid w:val="00040664"/>
    <w:rsid w:val="0004083E"/>
    <w:rsid w:val="0004090B"/>
    <w:rsid w:val="00040D34"/>
    <w:rsid w:val="0004101B"/>
    <w:rsid w:val="0004108B"/>
    <w:rsid w:val="000411BB"/>
    <w:rsid w:val="000411F8"/>
    <w:rsid w:val="00041204"/>
    <w:rsid w:val="0004142A"/>
    <w:rsid w:val="000416F4"/>
    <w:rsid w:val="000417E0"/>
    <w:rsid w:val="00041943"/>
    <w:rsid w:val="00041951"/>
    <w:rsid w:val="00041B39"/>
    <w:rsid w:val="00041BB3"/>
    <w:rsid w:val="00041CFE"/>
    <w:rsid w:val="00041F6D"/>
    <w:rsid w:val="00041F6F"/>
    <w:rsid w:val="000423EA"/>
    <w:rsid w:val="000424E7"/>
    <w:rsid w:val="000424EB"/>
    <w:rsid w:val="0004255F"/>
    <w:rsid w:val="0004260D"/>
    <w:rsid w:val="00042974"/>
    <w:rsid w:val="00042CE4"/>
    <w:rsid w:val="00042D1F"/>
    <w:rsid w:val="00042E0E"/>
    <w:rsid w:val="000430FC"/>
    <w:rsid w:val="0004321D"/>
    <w:rsid w:val="0004326D"/>
    <w:rsid w:val="000432F3"/>
    <w:rsid w:val="00043405"/>
    <w:rsid w:val="00043B9A"/>
    <w:rsid w:val="00043C2D"/>
    <w:rsid w:val="00043C3E"/>
    <w:rsid w:val="00043E69"/>
    <w:rsid w:val="00044302"/>
    <w:rsid w:val="00044392"/>
    <w:rsid w:val="0004442B"/>
    <w:rsid w:val="0004457A"/>
    <w:rsid w:val="00044694"/>
    <w:rsid w:val="000446BC"/>
    <w:rsid w:val="000446D7"/>
    <w:rsid w:val="0004484F"/>
    <w:rsid w:val="00044A19"/>
    <w:rsid w:val="00044C0E"/>
    <w:rsid w:val="000450C3"/>
    <w:rsid w:val="00045107"/>
    <w:rsid w:val="00045174"/>
    <w:rsid w:val="000451C6"/>
    <w:rsid w:val="000451E8"/>
    <w:rsid w:val="00045244"/>
    <w:rsid w:val="000453C3"/>
    <w:rsid w:val="000453F9"/>
    <w:rsid w:val="0004561E"/>
    <w:rsid w:val="00045836"/>
    <w:rsid w:val="00045839"/>
    <w:rsid w:val="0004597D"/>
    <w:rsid w:val="000459A1"/>
    <w:rsid w:val="00045AE7"/>
    <w:rsid w:val="00045AF9"/>
    <w:rsid w:val="00045B58"/>
    <w:rsid w:val="00045D43"/>
    <w:rsid w:val="000463F3"/>
    <w:rsid w:val="0004660C"/>
    <w:rsid w:val="000468E5"/>
    <w:rsid w:val="00046A20"/>
    <w:rsid w:val="00046B51"/>
    <w:rsid w:val="00046B89"/>
    <w:rsid w:val="00046BF4"/>
    <w:rsid w:val="00046D5A"/>
    <w:rsid w:val="00046E5C"/>
    <w:rsid w:val="00047058"/>
    <w:rsid w:val="000470F7"/>
    <w:rsid w:val="0004714B"/>
    <w:rsid w:val="00047273"/>
    <w:rsid w:val="00047510"/>
    <w:rsid w:val="000475F3"/>
    <w:rsid w:val="0004766A"/>
    <w:rsid w:val="0004772B"/>
    <w:rsid w:val="00047A2F"/>
    <w:rsid w:val="00047B11"/>
    <w:rsid w:val="00047C49"/>
    <w:rsid w:val="00047CA3"/>
    <w:rsid w:val="00047E5E"/>
    <w:rsid w:val="00047ECD"/>
    <w:rsid w:val="00047F59"/>
    <w:rsid w:val="00050063"/>
    <w:rsid w:val="00050191"/>
    <w:rsid w:val="000501B0"/>
    <w:rsid w:val="0005029B"/>
    <w:rsid w:val="000503A2"/>
    <w:rsid w:val="00050414"/>
    <w:rsid w:val="00050595"/>
    <w:rsid w:val="00050682"/>
    <w:rsid w:val="0005071A"/>
    <w:rsid w:val="0005086F"/>
    <w:rsid w:val="00050911"/>
    <w:rsid w:val="00050919"/>
    <w:rsid w:val="00050D96"/>
    <w:rsid w:val="0005124C"/>
    <w:rsid w:val="00051410"/>
    <w:rsid w:val="00051465"/>
    <w:rsid w:val="0005153E"/>
    <w:rsid w:val="00051866"/>
    <w:rsid w:val="000518B0"/>
    <w:rsid w:val="00051ADC"/>
    <w:rsid w:val="00051B40"/>
    <w:rsid w:val="00051C4B"/>
    <w:rsid w:val="00051C74"/>
    <w:rsid w:val="00051E40"/>
    <w:rsid w:val="00051F3E"/>
    <w:rsid w:val="00051FF3"/>
    <w:rsid w:val="000520DF"/>
    <w:rsid w:val="00052262"/>
    <w:rsid w:val="000524DC"/>
    <w:rsid w:val="00052831"/>
    <w:rsid w:val="00052E4F"/>
    <w:rsid w:val="00052E7F"/>
    <w:rsid w:val="0005320D"/>
    <w:rsid w:val="00053254"/>
    <w:rsid w:val="000533F4"/>
    <w:rsid w:val="00053912"/>
    <w:rsid w:val="00053926"/>
    <w:rsid w:val="00053A37"/>
    <w:rsid w:val="00053D0B"/>
    <w:rsid w:val="00053ECB"/>
    <w:rsid w:val="00053ECE"/>
    <w:rsid w:val="00054198"/>
    <w:rsid w:val="000542D1"/>
    <w:rsid w:val="0005438D"/>
    <w:rsid w:val="00054443"/>
    <w:rsid w:val="000547B9"/>
    <w:rsid w:val="000548BF"/>
    <w:rsid w:val="000548D8"/>
    <w:rsid w:val="00054A63"/>
    <w:rsid w:val="000550D2"/>
    <w:rsid w:val="000550F8"/>
    <w:rsid w:val="0005525C"/>
    <w:rsid w:val="0005545A"/>
    <w:rsid w:val="000554C3"/>
    <w:rsid w:val="00055531"/>
    <w:rsid w:val="000555DD"/>
    <w:rsid w:val="000556AF"/>
    <w:rsid w:val="00055982"/>
    <w:rsid w:val="00055D28"/>
    <w:rsid w:val="00055D4D"/>
    <w:rsid w:val="00055E1B"/>
    <w:rsid w:val="000564B9"/>
    <w:rsid w:val="0005680E"/>
    <w:rsid w:val="00056881"/>
    <w:rsid w:val="000568BB"/>
    <w:rsid w:val="000568EB"/>
    <w:rsid w:val="00056C99"/>
    <w:rsid w:val="00056D94"/>
    <w:rsid w:val="0005704C"/>
    <w:rsid w:val="00057168"/>
    <w:rsid w:val="00057256"/>
    <w:rsid w:val="00057552"/>
    <w:rsid w:val="00057793"/>
    <w:rsid w:val="000577F7"/>
    <w:rsid w:val="00057DE4"/>
    <w:rsid w:val="000600CC"/>
    <w:rsid w:val="00060271"/>
    <w:rsid w:val="00060365"/>
    <w:rsid w:val="000604B6"/>
    <w:rsid w:val="000606CF"/>
    <w:rsid w:val="000609C3"/>
    <w:rsid w:val="000609E4"/>
    <w:rsid w:val="00060AED"/>
    <w:rsid w:val="00060AF4"/>
    <w:rsid w:val="00060B5A"/>
    <w:rsid w:val="00060F78"/>
    <w:rsid w:val="00061007"/>
    <w:rsid w:val="00061426"/>
    <w:rsid w:val="0006160E"/>
    <w:rsid w:val="00061814"/>
    <w:rsid w:val="0006192C"/>
    <w:rsid w:val="000619FD"/>
    <w:rsid w:val="00061B2C"/>
    <w:rsid w:val="00061C82"/>
    <w:rsid w:val="00061EB3"/>
    <w:rsid w:val="00061FB3"/>
    <w:rsid w:val="00061FC3"/>
    <w:rsid w:val="000620DB"/>
    <w:rsid w:val="000620E8"/>
    <w:rsid w:val="000621CF"/>
    <w:rsid w:val="00062458"/>
    <w:rsid w:val="0006247D"/>
    <w:rsid w:val="000625E5"/>
    <w:rsid w:val="0006278F"/>
    <w:rsid w:val="00062AB9"/>
    <w:rsid w:val="00062F3C"/>
    <w:rsid w:val="00062F7D"/>
    <w:rsid w:val="000632B0"/>
    <w:rsid w:val="000635C5"/>
    <w:rsid w:val="000635FE"/>
    <w:rsid w:val="0006360B"/>
    <w:rsid w:val="000637FC"/>
    <w:rsid w:val="0006380C"/>
    <w:rsid w:val="000638F6"/>
    <w:rsid w:val="000639F9"/>
    <w:rsid w:val="00063A39"/>
    <w:rsid w:val="00063EDD"/>
    <w:rsid w:val="00063FD3"/>
    <w:rsid w:val="000641FB"/>
    <w:rsid w:val="0006424A"/>
    <w:rsid w:val="000642FA"/>
    <w:rsid w:val="000645C3"/>
    <w:rsid w:val="00064972"/>
    <w:rsid w:val="00064A50"/>
    <w:rsid w:val="00064ABC"/>
    <w:rsid w:val="00064BA0"/>
    <w:rsid w:val="00064C66"/>
    <w:rsid w:val="00064D35"/>
    <w:rsid w:val="0006508C"/>
    <w:rsid w:val="00065155"/>
    <w:rsid w:val="000652BC"/>
    <w:rsid w:val="000655CB"/>
    <w:rsid w:val="000655CE"/>
    <w:rsid w:val="0006569B"/>
    <w:rsid w:val="00065772"/>
    <w:rsid w:val="00065ADF"/>
    <w:rsid w:val="00065B09"/>
    <w:rsid w:val="00065BD4"/>
    <w:rsid w:val="00065E64"/>
    <w:rsid w:val="0006607C"/>
    <w:rsid w:val="00066084"/>
    <w:rsid w:val="000660D1"/>
    <w:rsid w:val="000660E0"/>
    <w:rsid w:val="000662C1"/>
    <w:rsid w:val="00066332"/>
    <w:rsid w:val="000663E0"/>
    <w:rsid w:val="000663FF"/>
    <w:rsid w:val="00066545"/>
    <w:rsid w:val="00066957"/>
    <w:rsid w:val="00066A1E"/>
    <w:rsid w:val="00066B1F"/>
    <w:rsid w:val="00066C4A"/>
    <w:rsid w:val="00066D89"/>
    <w:rsid w:val="00066E6E"/>
    <w:rsid w:val="00066E9F"/>
    <w:rsid w:val="00066EC8"/>
    <w:rsid w:val="00066F2E"/>
    <w:rsid w:val="0006714E"/>
    <w:rsid w:val="00067393"/>
    <w:rsid w:val="000675AC"/>
    <w:rsid w:val="000677AE"/>
    <w:rsid w:val="000677D4"/>
    <w:rsid w:val="000678AB"/>
    <w:rsid w:val="0006796D"/>
    <w:rsid w:val="000679F4"/>
    <w:rsid w:val="00067C4E"/>
    <w:rsid w:val="00067E66"/>
    <w:rsid w:val="00067E7A"/>
    <w:rsid w:val="00067F0F"/>
    <w:rsid w:val="00070008"/>
    <w:rsid w:val="00070226"/>
    <w:rsid w:val="000702F7"/>
    <w:rsid w:val="00070632"/>
    <w:rsid w:val="000706EB"/>
    <w:rsid w:val="0007074F"/>
    <w:rsid w:val="000709F8"/>
    <w:rsid w:val="00070BD0"/>
    <w:rsid w:val="00070BDF"/>
    <w:rsid w:val="00070CB4"/>
    <w:rsid w:val="00070E14"/>
    <w:rsid w:val="00070E3D"/>
    <w:rsid w:val="0007121D"/>
    <w:rsid w:val="00071ACB"/>
    <w:rsid w:val="00071AD6"/>
    <w:rsid w:val="00071B9B"/>
    <w:rsid w:val="00071E31"/>
    <w:rsid w:val="00071FB1"/>
    <w:rsid w:val="000724D5"/>
    <w:rsid w:val="000724DD"/>
    <w:rsid w:val="00072607"/>
    <w:rsid w:val="00072632"/>
    <w:rsid w:val="0007268E"/>
    <w:rsid w:val="00072A17"/>
    <w:rsid w:val="00072B9F"/>
    <w:rsid w:val="00072E41"/>
    <w:rsid w:val="00072FA3"/>
    <w:rsid w:val="0007312A"/>
    <w:rsid w:val="0007331B"/>
    <w:rsid w:val="000734AD"/>
    <w:rsid w:val="0007359E"/>
    <w:rsid w:val="00073760"/>
    <w:rsid w:val="0007395D"/>
    <w:rsid w:val="00073AB6"/>
    <w:rsid w:val="00073C36"/>
    <w:rsid w:val="00073E93"/>
    <w:rsid w:val="0007413C"/>
    <w:rsid w:val="0007424C"/>
    <w:rsid w:val="000742B5"/>
    <w:rsid w:val="000743BE"/>
    <w:rsid w:val="00074587"/>
    <w:rsid w:val="0007498D"/>
    <w:rsid w:val="000749FE"/>
    <w:rsid w:val="00074D38"/>
    <w:rsid w:val="00074ECF"/>
    <w:rsid w:val="000750AD"/>
    <w:rsid w:val="000750BB"/>
    <w:rsid w:val="00075465"/>
    <w:rsid w:val="000754CF"/>
    <w:rsid w:val="00075512"/>
    <w:rsid w:val="0007563D"/>
    <w:rsid w:val="000757A5"/>
    <w:rsid w:val="000757BB"/>
    <w:rsid w:val="000758A1"/>
    <w:rsid w:val="00075D7D"/>
    <w:rsid w:val="00075DF0"/>
    <w:rsid w:val="00075F36"/>
    <w:rsid w:val="000765F6"/>
    <w:rsid w:val="00076E08"/>
    <w:rsid w:val="00076E59"/>
    <w:rsid w:val="000771CD"/>
    <w:rsid w:val="000773F7"/>
    <w:rsid w:val="000775E4"/>
    <w:rsid w:val="0007760C"/>
    <w:rsid w:val="00077610"/>
    <w:rsid w:val="000778EA"/>
    <w:rsid w:val="000779E0"/>
    <w:rsid w:val="00077A05"/>
    <w:rsid w:val="00077A45"/>
    <w:rsid w:val="00077A49"/>
    <w:rsid w:val="00077B0E"/>
    <w:rsid w:val="00077B4B"/>
    <w:rsid w:val="00077C43"/>
    <w:rsid w:val="0008019A"/>
    <w:rsid w:val="00080291"/>
    <w:rsid w:val="00080409"/>
    <w:rsid w:val="00080816"/>
    <w:rsid w:val="00080A63"/>
    <w:rsid w:val="000812D7"/>
    <w:rsid w:val="000814B8"/>
    <w:rsid w:val="00081A09"/>
    <w:rsid w:val="00081BB2"/>
    <w:rsid w:val="00081BFD"/>
    <w:rsid w:val="00081E8F"/>
    <w:rsid w:val="0008200F"/>
    <w:rsid w:val="000820CB"/>
    <w:rsid w:val="000822F2"/>
    <w:rsid w:val="00082693"/>
    <w:rsid w:val="000827E1"/>
    <w:rsid w:val="000829AC"/>
    <w:rsid w:val="00082AE6"/>
    <w:rsid w:val="00082AEA"/>
    <w:rsid w:val="00082BCD"/>
    <w:rsid w:val="00082CB6"/>
    <w:rsid w:val="00082FD4"/>
    <w:rsid w:val="00083023"/>
    <w:rsid w:val="000831D3"/>
    <w:rsid w:val="0008325A"/>
    <w:rsid w:val="000833D2"/>
    <w:rsid w:val="00083544"/>
    <w:rsid w:val="00083566"/>
    <w:rsid w:val="00083586"/>
    <w:rsid w:val="00083617"/>
    <w:rsid w:val="0008362F"/>
    <w:rsid w:val="00083648"/>
    <w:rsid w:val="000836E1"/>
    <w:rsid w:val="0008373A"/>
    <w:rsid w:val="00083799"/>
    <w:rsid w:val="000837E8"/>
    <w:rsid w:val="000838DF"/>
    <w:rsid w:val="000839C1"/>
    <w:rsid w:val="00083BFB"/>
    <w:rsid w:val="00083DAB"/>
    <w:rsid w:val="00084253"/>
    <w:rsid w:val="00084862"/>
    <w:rsid w:val="00085026"/>
    <w:rsid w:val="000851A5"/>
    <w:rsid w:val="00085250"/>
    <w:rsid w:val="00085343"/>
    <w:rsid w:val="000853DC"/>
    <w:rsid w:val="000854F8"/>
    <w:rsid w:val="0008551C"/>
    <w:rsid w:val="000857D4"/>
    <w:rsid w:val="0008580E"/>
    <w:rsid w:val="00085AB8"/>
    <w:rsid w:val="00085E84"/>
    <w:rsid w:val="00085F60"/>
    <w:rsid w:val="00086242"/>
    <w:rsid w:val="0008626E"/>
    <w:rsid w:val="0008637B"/>
    <w:rsid w:val="0008642E"/>
    <w:rsid w:val="000864C6"/>
    <w:rsid w:val="000867E1"/>
    <w:rsid w:val="000867E9"/>
    <w:rsid w:val="000869A2"/>
    <w:rsid w:val="000869B5"/>
    <w:rsid w:val="000869EE"/>
    <w:rsid w:val="00086A4C"/>
    <w:rsid w:val="00086B65"/>
    <w:rsid w:val="00086E1C"/>
    <w:rsid w:val="00086ED4"/>
    <w:rsid w:val="0008725C"/>
    <w:rsid w:val="000872D4"/>
    <w:rsid w:val="000873ED"/>
    <w:rsid w:val="00087913"/>
    <w:rsid w:val="00087AF8"/>
    <w:rsid w:val="00087B02"/>
    <w:rsid w:val="00087CCC"/>
    <w:rsid w:val="0009002A"/>
    <w:rsid w:val="000901C3"/>
    <w:rsid w:val="0009026F"/>
    <w:rsid w:val="00090465"/>
    <w:rsid w:val="00090995"/>
    <w:rsid w:val="000909D2"/>
    <w:rsid w:val="00090A8D"/>
    <w:rsid w:val="00090D50"/>
    <w:rsid w:val="00090E1B"/>
    <w:rsid w:val="00090E22"/>
    <w:rsid w:val="00091270"/>
    <w:rsid w:val="00091375"/>
    <w:rsid w:val="00091379"/>
    <w:rsid w:val="000914F8"/>
    <w:rsid w:val="00091556"/>
    <w:rsid w:val="00091780"/>
    <w:rsid w:val="00091A1F"/>
    <w:rsid w:val="00091C31"/>
    <w:rsid w:val="00091C6F"/>
    <w:rsid w:val="00091FF8"/>
    <w:rsid w:val="0009216D"/>
    <w:rsid w:val="00092402"/>
    <w:rsid w:val="00092422"/>
    <w:rsid w:val="0009251F"/>
    <w:rsid w:val="00092639"/>
    <w:rsid w:val="000928AC"/>
    <w:rsid w:val="00092A99"/>
    <w:rsid w:val="00092BBB"/>
    <w:rsid w:val="00092CCE"/>
    <w:rsid w:val="00092E96"/>
    <w:rsid w:val="00093063"/>
    <w:rsid w:val="00093199"/>
    <w:rsid w:val="000931F6"/>
    <w:rsid w:val="0009332F"/>
    <w:rsid w:val="0009340A"/>
    <w:rsid w:val="00093479"/>
    <w:rsid w:val="000935C8"/>
    <w:rsid w:val="0009379D"/>
    <w:rsid w:val="0009383B"/>
    <w:rsid w:val="00093F03"/>
    <w:rsid w:val="00093F17"/>
    <w:rsid w:val="00094387"/>
    <w:rsid w:val="000943DA"/>
    <w:rsid w:val="00094472"/>
    <w:rsid w:val="000944F9"/>
    <w:rsid w:val="00094534"/>
    <w:rsid w:val="0009458D"/>
    <w:rsid w:val="000945F2"/>
    <w:rsid w:val="0009482D"/>
    <w:rsid w:val="00094945"/>
    <w:rsid w:val="00094AC4"/>
    <w:rsid w:val="00094F20"/>
    <w:rsid w:val="0009518D"/>
    <w:rsid w:val="000951E8"/>
    <w:rsid w:val="00095238"/>
    <w:rsid w:val="000952A2"/>
    <w:rsid w:val="000952A3"/>
    <w:rsid w:val="00095371"/>
    <w:rsid w:val="000953F1"/>
    <w:rsid w:val="000954C2"/>
    <w:rsid w:val="00095601"/>
    <w:rsid w:val="00095641"/>
    <w:rsid w:val="000956EC"/>
    <w:rsid w:val="00095701"/>
    <w:rsid w:val="00095B0B"/>
    <w:rsid w:val="00095EAB"/>
    <w:rsid w:val="00096192"/>
    <w:rsid w:val="00096242"/>
    <w:rsid w:val="00096412"/>
    <w:rsid w:val="00096521"/>
    <w:rsid w:val="00096596"/>
    <w:rsid w:val="00096787"/>
    <w:rsid w:val="000968B1"/>
    <w:rsid w:val="00096AEA"/>
    <w:rsid w:val="00096CC4"/>
    <w:rsid w:val="00096D29"/>
    <w:rsid w:val="00096D3E"/>
    <w:rsid w:val="00096D89"/>
    <w:rsid w:val="00096FE8"/>
    <w:rsid w:val="00097040"/>
    <w:rsid w:val="000971E1"/>
    <w:rsid w:val="000971EC"/>
    <w:rsid w:val="000972F2"/>
    <w:rsid w:val="0009734B"/>
    <w:rsid w:val="000973F2"/>
    <w:rsid w:val="00097486"/>
    <w:rsid w:val="00097777"/>
    <w:rsid w:val="000A00E9"/>
    <w:rsid w:val="000A04C5"/>
    <w:rsid w:val="000A04C7"/>
    <w:rsid w:val="000A0515"/>
    <w:rsid w:val="000A0519"/>
    <w:rsid w:val="000A0526"/>
    <w:rsid w:val="000A05A2"/>
    <w:rsid w:val="000A0723"/>
    <w:rsid w:val="000A080E"/>
    <w:rsid w:val="000A088B"/>
    <w:rsid w:val="000A08A3"/>
    <w:rsid w:val="000A08DF"/>
    <w:rsid w:val="000A0AFF"/>
    <w:rsid w:val="000A0B9D"/>
    <w:rsid w:val="000A0BFB"/>
    <w:rsid w:val="000A0CEC"/>
    <w:rsid w:val="000A0D1A"/>
    <w:rsid w:val="000A0F8B"/>
    <w:rsid w:val="000A0FB0"/>
    <w:rsid w:val="000A1110"/>
    <w:rsid w:val="000A1559"/>
    <w:rsid w:val="000A172C"/>
    <w:rsid w:val="000A1A91"/>
    <w:rsid w:val="000A1ACC"/>
    <w:rsid w:val="000A1B7E"/>
    <w:rsid w:val="000A200A"/>
    <w:rsid w:val="000A2077"/>
    <w:rsid w:val="000A21E2"/>
    <w:rsid w:val="000A2255"/>
    <w:rsid w:val="000A2603"/>
    <w:rsid w:val="000A2BEE"/>
    <w:rsid w:val="000A2BF5"/>
    <w:rsid w:val="000A2C06"/>
    <w:rsid w:val="000A2D42"/>
    <w:rsid w:val="000A2D7A"/>
    <w:rsid w:val="000A2FE1"/>
    <w:rsid w:val="000A3107"/>
    <w:rsid w:val="000A312F"/>
    <w:rsid w:val="000A325C"/>
    <w:rsid w:val="000A3459"/>
    <w:rsid w:val="000A3666"/>
    <w:rsid w:val="000A3671"/>
    <w:rsid w:val="000A3784"/>
    <w:rsid w:val="000A38C8"/>
    <w:rsid w:val="000A3A61"/>
    <w:rsid w:val="000A3BE6"/>
    <w:rsid w:val="000A3C14"/>
    <w:rsid w:val="000A3DBC"/>
    <w:rsid w:val="000A3F15"/>
    <w:rsid w:val="000A4084"/>
    <w:rsid w:val="000A41CC"/>
    <w:rsid w:val="000A4294"/>
    <w:rsid w:val="000A43EE"/>
    <w:rsid w:val="000A44E2"/>
    <w:rsid w:val="000A47ED"/>
    <w:rsid w:val="000A4854"/>
    <w:rsid w:val="000A4934"/>
    <w:rsid w:val="000A4BA3"/>
    <w:rsid w:val="000A4C71"/>
    <w:rsid w:val="000A4FC4"/>
    <w:rsid w:val="000A510E"/>
    <w:rsid w:val="000A548D"/>
    <w:rsid w:val="000A555D"/>
    <w:rsid w:val="000A5561"/>
    <w:rsid w:val="000A55D1"/>
    <w:rsid w:val="000A579C"/>
    <w:rsid w:val="000A5941"/>
    <w:rsid w:val="000A5A2C"/>
    <w:rsid w:val="000A5A6C"/>
    <w:rsid w:val="000A5B3F"/>
    <w:rsid w:val="000A5C3B"/>
    <w:rsid w:val="000A5CD7"/>
    <w:rsid w:val="000A5DAF"/>
    <w:rsid w:val="000A5E3B"/>
    <w:rsid w:val="000A5E43"/>
    <w:rsid w:val="000A6492"/>
    <w:rsid w:val="000A661F"/>
    <w:rsid w:val="000A66CE"/>
    <w:rsid w:val="000A670B"/>
    <w:rsid w:val="000A6857"/>
    <w:rsid w:val="000A6999"/>
    <w:rsid w:val="000A6B51"/>
    <w:rsid w:val="000A6C2C"/>
    <w:rsid w:val="000A6C60"/>
    <w:rsid w:val="000A6D2D"/>
    <w:rsid w:val="000A6E0C"/>
    <w:rsid w:val="000A7072"/>
    <w:rsid w:val="000A7223"/>
    <w:rsid w:val="000A73A1"/>
    <w:rsid w:val="000A7730"/>
    <w:rsid w:val="000A775A"/>
    <w:rsid w:val="000A77B0"/>
    <w:rsid w:val="000A77BC"/>
    <w:rsid w:val="000A785B"/>
    <w:rsid w:val="000A788E"/>
    <w:rsid w:val="000A7CA5"/>
    <w:rsid w:val="000A7CC3"/>
    <w:rsid w:val="000A7E5E"/>
    <w:rsid w:val="000A7E80"/>
    <w:rsid w:val="000B02B7"/>
    <w:rsid w:val="000B056B"/>
    <w:rsid w:val="000B05B4"/>
    <w:rsid w:val="000B07CC"/>
    <w:rsid w:val="000B098E"/>
    <w:rsid w:val="000B09B6"/>
    <w:rsid w:val="000B09EF"/>
    <w:rsid w:val="000B0A1D"/>
    <w:rsid w:val="000B0A29"/>
    <w:rsid w:val="000B0C34"/>
    <w:rsid w:val="000B106D"/>
    <w:rsid w:val="000B1111"/>
    <w:rsid w:val="000B11FD"/>
    <w:rsid w:val="000B13D3"/>
    <w:rsid w:val="000B13F0"/>
    <w:rsid w:val="000B1516"/>
    <w:rsid w:val="000B15DC"/>
    <w:rsid w:val="000B1718"/>
    <w:rsid w:val="000B17A9"/>
    <w:rsid w:val="000B1F50"/>
    <w:rsid w:val="000B2054"/>
    <w:rsid w:val="000B20EB"/>
    <w:rsid w:val="000B2313"/>
    <w:rsid w:val="000B2336"/>
    <w:rsid w:val="000B24F3"/>
    <w:rsid w:val="000B2586"/>
    <w:rsid w:val="000B25B5"/>
    <w:rsid w:val="000B279A"/>
    <w:rsid w:val="000B286D"/>
    <w:rsid w:val="000B3015"/>
    <w:rsid w:val="000B3276"/>
    <w:rsid w:val="000B34FB"/>
    <w:rsid w:val="000B3523"/>
    <w:rsid w:val="000B3782"/>
    <w:rsid w:val="000B3AA9"/>
    <w:rsid w:val="000B3B1A"/>
    <w:rsid w:val="000B3BB3"/>
    <w:rsid w:val="000B3D51"/>
    <w:rsid w:val="000B3E13"/>
    <w:rsid w:val="000B3EA2"/>
    <w:rsid w:val="000B3F1F"/>
    <w:rsid w:val="000B40E3"/>
    <w:rsid w:val="000B40F1"/>
    <w:rsid w:val="000B41E5"/>
    <w:rsid w:val="000B425C"/>
    <w:rsid w:val="000B444A"/>
    <w:rsid w:val="000B44EF"/>
    <w:rsid w:val="000B459A"/>
    <w:rsid w:val="000B45CB"/>
    <w:rsid w:val="000B465B"/>
    <w:rsid w:val="000B46DC"/>
    <w:rsid w:val="000B4795"/>
    <w:rsid w:val="000B47AC"/>
    <w:rsid w:val="000B4867"/>
    <w:rsid w:val="000B48D7"/>
    <w:rsid w:val="000B4A23"/>
    <w:rsid w:val="000B50FD"/>
    <w:rsid w:val="000B551C"/>
    <w:rsid w:val="000B55E2"/>
    <w:rsid w:val="000B561A"/>
    <w:rsid w:val="000B5738"/>
    <w:rsid w:val="000B5986"/>
    <w:rsid w:val="000B5AB0"/>
    <w:rsid w:val="000B5B23"/>
    <w:rsid w:val="000B5D34"/>
    <w:rsid w:val="000B5DD2"/>
    <w:rsid w:val="000B5DFC"/>
    <w:rsid w:val="000B5E5C"/>
    <w:rsid w:val="000B6342"/>
    <w:rsid w:val="000B640E"/>
    <w:rsid w:val="000B6A9D"/>
    <w:rsid w:val="000B6BF8"/>
    <w:rsid w:val="000B6DBA"/>
    <w:rsid w:val="000B71AE"/>
    <w:rsid w:val="000B731C"/>
    <w:rsid w:val="000B78A2"/>
    <w:rsid w:val="000B7A90"/>
    <w:rsid w:val="000B7BF4"/>
    <w:rsid w:val="000B7D53"/>
    <w:rsid w:val="000C00D9"/>
    <w:rsid w:val="000C01DC"/>
    <w:rsid w:val="000C02C7"/>
    <w:rsid w:val="000C0464"/>
    <w:rsid w:val="000C0789"/>
    <w:rsid w:val="000C093A"/>
    <w:rsid w:val="000C0B90"/>
    <w:rsid w:val="000C0DC6"/>
    <w:rsid w:val="000C0DE2"/>
    <w:rsid w:val="000C158A"/>
    <w:rsid w:val="000C15C7"/>
    <w:rsid w:val="000C1687"/>
    <w:rsid w:val="000C1754"/>
    <w:rsid w:val="000C18CC"/>
    <w:rsid w:val="000C1B2B"/>
    <w:rsid w:val="000C1ED3"/>
    <w:rsid w:val="000C2164"/>
    <w:rsid w:val="000C23B1"/>
    <w:rsid w:val="000C246F"/>
    <w:rsid w:val="000C26A1"/>
    <w:rsid w:val="000C2727"/>
    <w:rsid w:val="000C275D"/>
    <w:rsid w:val="000C2A55"/>
    <w:rsid w:val="000C2AC5"/>
    <w:rsid w:val="000C2DE2"/>
    <w:rsid w:val="000C2E37"/>
    <w:rsid w:val="000C2EDF"/>
    <w:rsid w:val="000C2F44"/>
    <w:rsid w:val="000C3024"/>
    <w:rsid w:val="000C33F2"/>
    <w:rsid w:val="000C355F"/>
    <w:rsid w:val="000C37A7"/>
    <w:rsid w:val="000C38FD"/>
    <w:rsid w:val="000C39DB"/>
    <w:rsid w:val="000C39ED"/>
    <w:rsid w:val="000C3A3C"/>
    <w:rsid w:val="000C3CA1"/>
    <w:rsid w:val="000C3D1D"/>
    <w:rsid w:val="000C40DE"/>
    <w:rsid w:val="000C4154"/>
    <w:rsid w:val="000C4529"/>
    <w:rsid w:val="000C47CE"/>
    <w:rsid w:val="000C48DC"/>
    <w:rsid w:val="000C4A09"/>
    <w:rsid w:val="000C4A27"/>
    <w:rsid w:val="000C4D58"/>
    <w:rsid w:val="000C527D"/>
    <w:rsid w:val="000C5492"/>
    <w:rsid w:val="000C55B8"/>
    <w:rsid w:val="000C55EE"/>
    <w:rsid w:val="000C5602"/>
    <w:rsid w:val="000C59D5"/>
    <w:rsid w:val="000C5A41"/>
    <w:rsid w:val="000C5C0B"/>
    <w:rsid w:val="000C5CA1"/>
    <w:rsid w:val="000C60B1"/>
    <w:rsid w:val="000C63C4"/>
    <w:rsid w:val="000C6547"/>
    <w:rsid w:val="000C654D"/>
    <w:rsid w:val="000C6700"/>
    <w:rsid w:val="000C6CCF"/>
    <w:rsid w:val="000C6D36"/>
    <w:rsid w:val="000C717F"/>
    <w:rsid w:val="000C72DF"/>
    <w:rsid w:val="000C72E4"/>
    <w:rsid w:val="000C751B"/>
    <w:rsid w:val="000C758C"/>
    <w:rsid w:val="000C7637"/>
    <w:rsid w:val="000C76EE"/>
    <w:rsid w:val="000C773C"/>
    <w:rsid w:val="000C77C7"/>
    <w:rsid w:val="000C7DCA"/>
    <w:rsid w:val="000C7E05"/>
    <w:rsid w:val="000C7E7A"/>
    <w:rsid w:val="000D0136"/>
    <w:rsid w:val="000D01D0"/>
    <w:rsid w:val="000D0284"/>
    <w:rsid w:val="000D0378"/>
    <w:rsid w:val="000D063C"/>
    <w:rsid w:val="000D0654"/>
    <w:rsid w:val="000D0897"/>
    <w:rsid w:val="000D0AA3"/>
    <w:rsid w:val="000D0D0C"/>
    <w:rsid w:val="000D0D0F"/>
    <w:rsid w:val="000D0D79"/>
    <w:rsid w:val="000D0E5B"/>
    <w:rsid w:val="000D10FD"/>
    <w:rsid w:val="000D1199"/>
    <w:rsid w:val="000D125D"/>
    <w:rsid w:val="000D1516"/>
    <w:rsid w:val="000D170C"/>
    <w:rsid w:val="000D193E"/>
    <w:rsid w:val="000D1941"/>
    <w:rsid w:val="000D19B0"/>
    <w:rsid w:val="000D1A79"/>
    <w:rsid w:val="000D1BC2"/>
    <w:rsid w:val="000D1CA4"/>
    <w:rsid w:val="000D1CD1"/>
    <w:rsid w:val="000D1D8B"/>
    <w:rsid w:val="000D1E10"/>
    <w:rsid w:val="000D1E5C"/>
    <w:rsid w:val="000D1F7B"/>
    <w:rsid w:val="000D1F8F"/>
    <w:rsid w:val="000D235B"/>
    <w:rsid w:val="000D2391"/>
    <w:rsid w:val="000D2587"/>
    <w:rsid w:val="000D27EE"/>
    <w:rsid w:val="000D2831"/>
    <w:rsid w:val="000D2977"/>
    <w:rsid w:val="000D2A43"/>
    <w:rsid w:val="000D2C0F"/>
    <w:rsid w:val="000D2DA6"/>
    <w:rsid w:val="000D2E1C"/>
    <w:rsid w:val="000D2FAD"/>
    <w:rsid w:val="000D3518"/>
    <w:rsid w:val="000D37B4"/>
    <w:rsid w:val="000D3914"/>
    <w:rsid w:val="000D39AC"/>
    <w:rsid w:val="000D3ABD"/>
    <w:rsid w:val="000D3AED"/>
    <w:rsid w:val="000D3C7B"/>
    <w:rsid w:val="000D3D21"/>
    <w:rsid w:val="000D3DD0"/>
    <w:rsid w:val="000D40A6"/>
    <w:rsid w:val="000D4325"/>
    <w:rsid w:val="000D4428"/>
    <w:rsid w:val="000D4746"/>
    <w:rsid w:val="000D4BD4"/>
    <w:rsid w:val="000D4BF3"/>
    <w:rsid w:val="000D4E80"/>
    <w:rsid w:val="000D5089"/>
    <w:rsid w:val="000D5275"/>
    <w:rsid w:val="000D5606"/>
    <w:rsid w:val="000D5824"/>
    <w:rsid w:val="000D5AEA"/>
    <w:rsid w:val="000D5B57"/>
    <w:rsid w:val="000D5CF9"/>
    <w:rsid w:val="000D6044"/>
    <w:rsid w:val="000D6168"/>
    <w:rsid w:val="000D618F"/>
    <w:rsid w:val="000D631C"/>
    <w:rsid w:val="000D64FF"/>
    <w:rsid w:val="000D655D"/>
    <w:rsid w:val="000D6579"/>
    <w:rsid w:val="000D658E"/>
    <w:rsid w:val="000D6669"/>
    <w:rsid w:val="000D6A7C"/>
    <w:rsid w:val="000D6B24"/>
    <w:rsid w:val="000D6BCA"/>
    <w:rsid w:val="000D6CCF"/>
    <w:rsid w:val="000D6F9C"/>
    <w:rsid w:val="000D743B"/>
    <w:rsid w:val="000D7464"/>
    <w:rsid w:val="000D75C8"/>
    <w:rsid w:val="000D77A3"/>
    <w:rsid w:val="000D7E7B"/>
    <w:rsid w:val="000D7E8E"/>
    <w:rsid w:val="000D7EFA"/>
    <w:rsid w:val="000E0817"/>
    <w:rsid w:val="000E0A93"/>
    <w:rsid w:val="000E0D29"/>
    <w:rsid w:val="000E0FFA"/>
    <w:rsid w:val="000E1525"/>
    <w:rsid w:val="000E159C"/>
    <w:rsid w:val="000E15D8"/>
    <w:rsid w:val="000E16D9"/>
    <w:rsid w:val="000E17C5"/>
    <w:rsid w:val="000E17ED"/>
    <w:rsid w:val="000E19E2"/>
    <w:rsid w:val="000E1B08"/>
    <w:rsid w:val="000E1B97"/>
    <w:rsid w:val="000E1C0C"/>
    <w:rsid w:val="000E1DD8"/>
    <w:rsid w:val="000E213D"/>
    <w:rsid w:val="000E22CD"/>
    <w:rsid w:val="000E232A"/>
    <w:rsid w:val="000E23D6"/>
    <w:rsid w:val="000E23DE"/>
    <w:rsid w:val="000E24CA"/>
    <w:rsid w:val="000E2741"/>
    <w:rsid w:val="000E2928"/>
    <w:rsid w:val="000E293C"/>
    <w:rsid w:val="000E2973"/>
    <w:rsid w:val="000E2AD9"/>
    <w:rsid w:val="000E2F16"/>
    <w:rsid w:val="000E32D4"/>
    <w:rsid w:val="000E3322"/>
    <w:rsid w:val="000E3519"/>
    <w:rsid w:val="000E3A4E"/>
    <w:rsid w:val="000E3C05"/>
    <w:rsid w:val="000E3D36"/>
    <w:rsid w:val="000E3F47"/>
    <w:rsid w:val="000E3F63"/>
    <w:rsid w:val="000E40B8"/>
    <w:rsid w:val="000E40D3"/>
    <w:rsid w:val="000E4397"/>
    <w:rsid w:val="000E43A4"/>
    <w:rsid w:val="000E479A"/>
    <w:rsid w:val="000E4B21"/>
    <w:rsid w:val="000E4DD9"/>
    <w:rsid w:val="000E4F29"/>
    <w:rsid w:val="000E5018"/>
    <w:rsid w:val="000E50F4"/>
    <w:rsid w:val="000E52DF"/>
    <w:rsid w:val="000E533B"/>
    <w:rsid w:val="000E5348"/>
    <w:rsid w:val="000E5C06"/>
    <w:rsid w:val="000E5C07"/>
    <w:rsid w:val="000E5CE0"/>
    <w:rsid w:val="000E5EEC"/>
    <w:rsid w:val="000E60C1"/>
    <w:rsid w:val="000E61F4"/>
    <w:rsid w:val="000E62AC"/>
    <w:rsid w:val="000E63E9"/>
    <w:rsid w:val="000E64B7"/>
    <w:rsid w:val="000E65E1"/>
    <w:rsid w:val="000E673E"/>
    <w:rsid w:val="000E6A4A"/>
    <w:rsid w:val="000E6CD3"/>
    <w:rsid w:val="000E6E3C"/>
    <w:rsid w:val="000E6F23"/>
    <w:rsid w:val="000E7045"/>
    <w:rsid w:val="000E72D1"/>
    <w:rsid w:val="000E74DC"/>
    <w:rsid w:val="000E74E9"/>
    <w:rsid w:val="000E76EF"/>
    <w:rsid w:val="000E7BEF"/>
    <w:rsid w:val="000E7D3C"/>
    <w:rsid w:val="000E7DAF"/>
    <w:rsid w:val="000E7E13"/>
    <w:rsid w:val="000F0189"/>
    <w:rsid w:val="000F019B"/>
    <w:rsid w:val="000F037E"/>
    <w:rsid w:val="000F03A8"/>
    <w:rsid w:val="000F050D"/>
    <w:rsid w:val="000F05CB"/>
    <w:rsid w:val="000F076C"/>
    <w:rsid w:val="000F0907"/>
    <w:rsid w:val="000F0AA7"/>
    <w:rsid w:val="000F0BA5"/>
    <w:rsid w:val="000F0D4F"/>
    <w:rsid w:val="000F0D95"/>
    <w:rsid w:val="000F0DC8"/>
    <w:rsid w:val="000F0E4C"/>
    <w:rsid w:val="000F0ED3"/>
    <w:rsid w:val="000F124B"/>
    <w:rsid w:val="000F160B"/>
    <w:rsid w:val="000F17D0"/>
    <w:rsid w:val="000F1A05"/>
    <w:rsid w:val="000F1B29"/>
    <w:rsid w:val="000F1B31"/>
    <w:rsid w:val="000F1E21"/>
    <w:rsid w:val="000F1E44"/>
    <w:rsid w:val="000F1F75"/>
    <w:rsid w:val="000F2160"/>
    <w:rsid w:val="000F218A"/>
    <w:rsid w:val="000F2765"/>
    <w:rsid w:val="000F29F3"/>
    <w:rsid w:val="000F2B25"/>
    <w:rsid w:val="000F2DA5"/>
    <w:rsid w:val="000F2DE8"/>
    <w:rsid w:val="000F2E8A"/>
    <w:rsid w:val="000F2F2C"/>
    <w:rsid w:val="000F300C"/>
    <w:rsid w:val="000F318C"/>
    <w:rsid w:val="000F3334"/>
    <w:rsid w:val="000F3335"/>
    <w:rsid w:val="000F34A8"/>
    <w:rsid w:val="000F34AF"/>
    <w:rsid w:val="000F34B3"/>
    <w:rsid w:val="000F350D"/>
    <w:rsid w:val="000F361E"/>
    <w:rsid w:val="000F3636"/>
    <w:rsid w:val="000F3964"/>
    <w:rsid w:val="000F3970"/>
    <w:rsid w:val="000F39A9"/>
    <w:rsid w:val="000F3A1C"/>
    <w:rsid w:val="000F3A46"/>
    <w:rsid w:val="000F3C62"/>
    <w:rsid w:val="000F3CCE"/>
    <w:rsid w:val="000F3CD2"/>
    <w:rsid w:val="000F3D4A"/>
    <w:rsid w:val="000F3DED"/>
    <w:rsid w:val="000F3F5F"/>
    <w:rsid w:val="000F43D7"/>
    <w:rsid w:val="000F44A9"/>
    <w:rsid w:val="000F4578"/>
    <w:rsid w:val="000F4602"/>
    <w:rsid w:val="000F4652"/>
    <w:rsid w:val="000F4800"/>
    <w:rsid w:val="000F493C"/>
    <w:rsid w:val="000F4C42"/>
    <w:rsid w:val="000F4D0E"/>
    <w:rsid w:val="000F4E50"/>
    <w:rsid w:val="000F4EFB"/>
    <w:rsid w:val="000F5085"/>
    <w:rsid w:val="000F5622"/>
    <w:rsid w:val="000F56AE"/>
    <w:rsid w:val="000F574A"/>
    <w:rsid w:val="000F59A9"/>
    <w:rsid w:val="000F5A53"/>
    <w:rsid w:val="000F5AB7"/>
    <w:rsid w:val="000F5B38"/>
    <w:rsid w:val="000F5CDA"/>
    <w:rsid w:val="000F5EA7"/>
    <w:rsid w:val="000F5F70"/>
    <w:rsid w:val="000F62F1"/>
    <w:rsid w:val="000F64FC"/>
    <w:rsid w:val="000F65A6"/>
    <w:rsid w:val="000F66D1"/>
    <w:rsid w:val="000F6774"/>
    <w:rsid w:val="000F678F"/>
    <w:rsid w:val="000F67D3"/>
    <w:rsid w:val="000F6B45"/>
    <w:rsid w:val="000F7078"/>
    <w:rsid w:val="000F70B6"/>
    <w:rsid w:val="000F70FF"/>
    <w:rsid w:val="000F7161"/>
    <w:rsid w:val="000F7478"/>
    <w:rsid w:val="000F7A03"/>
    <w:rsid w:val="000F7B45"/>
    <w:rsid w:val="000F7D17"/>
    <w:rsid w:val="000F7D91"/>
    <w:rsid w:val="0010000B"/>
    <w:rsid w:val="0010001D"/>
    <w:rsid w:val="001000DB"/>
    <w:rsid w:val="0010012C"/>
    <w:rsid w:val="0010028A"/>
    <w:rsid w:val="001002CB"/>
    <w:rsid w:val="001006B5"/>
    <w:rsid w:val="0010074B"/>
    <w:rsid w:val="00100769"/>
    <w:rsid w:val="00100816"/>
    <w:rsid w:val="00100A30"/>
    <w:rsid w:val="00100A6A"/>
    <w:rsid w:val="00100BE2"/>
    <w:rsid w:val="00100CF5"/>
    <w:rsid w:val="00100D90"/>
    <w:rsid w:val="00101159"/>
    <w:rsid w:val="001011D1"/>
    <w:rsid w:val="0010134D"/>
    <w:rsid w:val="00101557"/>
    <w:rsid w:val="00101909"/>
    <w:rsid w:val="001019EC"/>
    <w:rsid w:val="00101BFE"/>
    <w:rsid w:val="00101DCD"/>
    <w:rsid w:val="001022D9"/>
    <w:rsid w:val="00102453"/>
    <w:rsid w:val="00102747"/>
    <w:rsid w:val="0010276D"/>
    <w:rsid w:val="0010295F"/>
    <w:rsid w:val="00102C07"/>
    <w:rsid w:val="00102D5E"/>
    <w:rsid w:val="00102E1B"/>
    <w:rsid w:val="00102E42"/>
    <w:rsid w:val="00102FD5"/>
    <w:rsid w:val="00103207"/>
    <w:rsid w:val="001035F4"/>
    <w:rsid w:val="001038C8"/>
    <w:rsid w:val="001039DB"/>
    <w:rsid w:val="00103A21"/>
    <w:rsid w:val="00103E63"/>
    <w:rsid w:val="00103E8D"/>
    <w:rsid w:val="00103EBD"/>
    <w:rsid w:val="00103EBE"/>
    <w:rsid w:val="001040A3"/>
    <w:rsid w:val="00104263"/>
    <w:rsid w:val="00104459"/>
    <w:rsid w:val="00104484"/>
    <w:rsid w:val="00104494"/>
    <w:rsid w:val="0010450A"/>
    <w:rsid w:val="001045F1"/>
    <w:rsid w:val="00104614"/>
    <w:rsid w:val="001046B3"/>
    <w:rsid w:val="001046E0"/>
    <w:rsid w:val="0010473C"/>
    <w:rsid w:val="0010478F"/>
    <w:rsid w:val="001047F1"/>
    <w:rsid w:val="00104880"/>
    <w:rsid w:val="00104B01"/>
    <w:rsid w:val="00104CC1"/>
    <w:rsid w:val="00104D9F"/>
    <w:rsid w:val="00104EF6"/>
    <w:rsid w:val="00104F05"/>
    <w:rsid w:val="001051A0"/>
    <w:rsid w:val="00105282"/>
    <w:rsid w:val="001053B6"/>
    <w:rsid w:val="001055AA"/>
    <w:rsid w:val="0010572C"/>
    <w:rsid w:val="001059E7"/>
    <w:rsid w:val="00105A83"/>
    <w:rsid w:val="00105FE0"/>
    <w:rsid w:val="001060A4"/>
    <w:rsid w:val="00106376"/>
    <w:rsid w:val="001064BF"/>
    <w:rsid w:val="00106798"/>
    <w:rsid w:val="001067F1"/>
    <w:rsid w:val="00106AA0"/>
    <w:rsid w:val="00106BB5"/>
    <w:rsid w:val="00106C84"/>
    <w:rsid w:val="00106EF2"/>
    <w:rsid w:val="00107026"/>
    <w:rsid w:val="00107115"/>
    <w:rsid w:val="001072B3"/>
    <w:rsid w:val="0010765F"/>
    <w:rsid w:val="0010776B"/>
    <w:rsid w:val="00107898"/>
    <w:rsid w:val="00107A0C"/>
    <w:rsid w:val="00107B56"/>
    <w:rsid w:val="00107BA6"/>
    <w:rsid w:val="00107D50"/>
    <w:rsid w:val="00110190"/>
    <w:rsid w:val="001101B5"/>
    <w:rsid w:val="001101C9"/>
    <w:rsid w:val="00110203"/>
    <w:rsid w:val="0011026D"/>
    <w:rsid w:val="00110391"/>
    <w:rsid w:val="001106DB"/>
    <w:rsid w:val="0011089D"/>
    <w:rsid w:val="001108A4"/>
    <w:rsid w:val="001108D7"/>
    <w:rsid w:val="001109A7"/>
    <w:rsid w:val="00110BEF"/>
    <w:rsid w:val="00110C36"/>
    <w:rsid w:val="00110C4D"/>
    <w:rsid w:val="00110D7F"/>
    <w:rsid w:val="00110DA0"/>
    <w:rsid w:val="0011110E"/>
    <w:rsid w:val="001112C5"/>
    <w:rsid w:val="00111659"/>
    <w:rsid w:val="00111728"/>
    <w:rsid w:val="001117E8"/>
    <w:rsid w:val="0011187D"/>
    <w:rsid w:val="00111A6E"/>
    <w:rsid w:val="00111CE2"/>
    <w:rsid w:val="00111D4A"/>
    <w:rsid w:val="00112029"/>
    <w:rsid w:val="001121E5"/>
    <w:rsid w:val="001124E8"/>
    <w:rsid w:val="00112570"/>
    <w:rsid w:val="00112B3A"/>
    <w:rsid w:val="00112D73"/>
    <w:rsid w:val="00112F5F"/>
    <w:rsid w:val="00112FE9"/>
    <w:rsid w:val="00113317"/>
    <w:rsid w:val="00113332"/>
    <w:rsid w:val="001133D4"/>
    <w:rsid w:val="00113412"/>
    <w:rsid w:val="00113B15"/>
    <w:rsid w:val="00113D37"/>
    <w:rsid w:val="00113E5C"/>
    <w:rsid w:val="00113EA6"/>
    <w:rsid w:val="00113EE2"/>
    <w:rsid w:val="001140C8"/>
    <w:rsid w:val="001140DC"/>
    <w:rsid w:val="00114152"/>
    <w:rsid w:val="00114187"/>
    <w:rsid w:val="001143CA"/>
    <w:rsid w:val="001144A6"/>
    <w:rsid w:val="001145C0"/>
    <w:rsid w:val="00114603"/>
    <w:rsid w:val="00114680"/>
    <w:rsid w:val="001147FC"/>
    <w:rsid w:val="00114AE6"/>
    <w:rsid w:val="00114B0A"/>
    <w:rsid w:val="00114B52"/>
    <w:rsid w:val="00114ED1"/>
    <w:rsid w:val="00114FBF"/>
    <w:rsid w:val="0011514A"/>
    <w:rsid w:val="001155B5"/>
    <w:rsid w:val="001158A1"/>
    <w:rsid w:val="00115D47"/>
    <w:rsid w:val="00115E21"/>
    <w:rsid w:val="001163F3"/>
    <w:rsid w:val="00116454"/>
    <w:rsid w:val="0011666B"/>
    <w:rsid w:val="0011695B"/>
    <w:rsid w:val="00116A91"/>
    <w:rsid w:val="00116D1E"/>
    <w:rsid w:val="00117171"/>
    <w:rsid w:val="0011727C"/>
    <w:rsid w:val="001172A7"/>
    <w:rsid w:val="001172E0"/>
    <w:rsid w:val="00117366"/>
    <w:rsid w:val="001174B5"/>
    <w:rsid w:val="001174C7"/>
    <w:rsid w:val="0011762D"/>
    <w:rsid w:val="001177C1"/>
    <w:rsid w:val="00117CD9"/>
    <w:rsid w:val="00117F92"/>
    <w:rsid w:val="001201C6"/>
    <w:rsid w:val="00120398"/>
    <w:rsid w:val="00120556"/>
    <w:rsid w:val="001206F6"/>
    <w:rsid w:val="00120927"/>
    <w:rsid w:val="00120A0A"/>
    <w:rsid w:val="00120A35"/>
    <w:rsid w:val="00120B22"/>
    <w:rsid w:val="00120BC8"/>
    <w:rsid w:val="00120C40"/>
    <w:rsid w:val="00120DF5"/>
    <w:rsid w:val="00120E09"/>
    <w:rsid w:val="00121071"/>
    <w:rsid w:val="001212EB"/>
    <w:rsid w:val="00121312"/>
    <w:rsid w:val="00121320"/>
    <w:rsid w:val="001215FF"/>
    <w:rsid w:val="00121773"/>
    <w:rsid w:val="001218B4"/>
    <w:rsid w:val="00121B1C"/>
    <w:rsid w:val="00121D21"/>
    <w:rsid w:val="00121EA9"/>
    <w:rsid w:val="001225D2"/>
    <w:rsid w:val="001226FD"/>
    <w:rsid w:val="00122839"/>
    <w:rsid w:val="0012285A"/>
    <w:rsid w:val="00122A28"/>
    <w:rsid w:val="00122A5A"/>
    <w:rsid w:val="00122B38"/>
    <w:rsid w:val="00122BC0"/>
    <w:rsid w:val="00122DE3"/>
    <w:rsid w:val="0012307B"/>
    <w:rsid w:val="001230F2"/>
    <w:rsid w:val="00123113"/>
    <w:rsid w:val="00123350"/>
    <w:rsid w:val="00123479"/>
    <w:rsid w:val="001235A7"/>
    <w:rsid w:val="001236BC"/>
    <w:rsid w:val="00123764"/>
    <w:rsid w:val="001237C6"/>
    <w:rsid w:val="0012384C"/>
    <w:rsid w:val="00123A9B"/>
    <w:rsid w:val="00123CC3"/>
    <w:rsid w:val="00123E20"/>
    <w:rsid w:val="00123E5B"/>
    <w:rsid w:val="001240A0"/>
    <w:rsid w:val="001240C8"/>
    <w:rsid w:val="00124104"/>
    <w:rsid w:val="00124235"/>
    <w:rsid w:val="001242FC"/>
    <w:rsid w:val="001247A5"/>
    <w:rsid w:val="00124B09"/>
    <w:rsid w:val="00124C50"/>
    <w:rsid w:val="00124E5C"/>
    <w:rsid w:val="00125069"/>
    <w:rsid w:val="00125079"/>
    <w:rsid w:val="001250AC"/>
    <w:rsid w:val="0012510A"/>
    <w:rsid w:val="001251B6"/>
    <w:rsid w:val="0012539A"/>
    <w:rsid w:val="001253AA"/>
    <w:rsid w:val="001253F6"/>
    <w:rsid w:val="001257AF"/>
    <w:rsid w:val="001257E1"/>
    <w:rsid w:val="00125880"/>
    <w:rsid w:val="001258E3"/>
    <w:rsid w:val="00125CB2"/>
    <w:rsid w:val="00125DF1"/>
    <w:rsid w:val="00125E3C"/>
    <w:rsid w:val="00126034"/>
    <w:rsid w:val="001261C7"/>
    <w:rsid w:val="00126391"/>
    <w:rsid w:val="0012639F"/>
    <w:rsid w:val="00126560"/>
    <w:rsid w:val="001265A8"/>
    <w:rsid w:val="001266BD"/>
    <w:rsid w:val="001269EC"/>
    <w:rsid w:val="00126B76"/>
    <w:rsid w:val="00126BA3"/>
    <w:rsid w:val="00126BC1"/>
    <w:rsid w:val="00126BCA"/>
    <w:rsid w:val="00126DD0"/>
    <w:rsid w:val="00126F29"/>
    <w:rsid w:val="001270D8"/>
    <w:rsid w:val="0012720C"/>
    <w:rsid w:val="00127248"/>
    <w:rsid w:val="00127388"/>
    <w:rsid w:val="00127AA9"/>
    <w:rsid w:val="00127C24"/>
    <w:rsid w:val="0013013D"/>
    <w:rsid w:val="00130461"/>
    <w:rsid w:val="00130783"/>
    <w:rsid w:val="00130CB4"/>
    <w:rsid w:val="00130CD4"/>
    <w:rsid w:val="00131225"/>
    <w:rsid w:val="00131614"/>
    <w:rsid w:val="00131918"/>
    <w:rsid w:val="001319B7"/>
    <w:rsid w:val="00131B0E"/>
    <w:rsid w:val="00131C58"/>
    <w:rsid w:val="0013221D"/>
    <w:rsid w:val="00132479"/>
    <w:rsid w:val="001325FC"/>
    <w:rsid w:val="0013268F"/>
    <w:rsid w:val="00132AD4"/>
    <w:rsid w:val="00132B10"/>
    <w:rsid w:val="00132B91"/>
    <w:rsid w:val="00132D1D"/>
    <w:rsid w:val="00132ECE"/>
    <w:rsid w:val="00132F3C"/>
    <w:rsid w:val="00133031"/>
    <w:rsid w:val="00133087"/>
    <w:rsid w:val="0013308B"/>
    <w:rsid w:val="001330CD"/>
    <w:rsid w:val="00133160"/>
    <w:rsid w:val="00133188"/>
    <w:rsid w:val="001334DD"/>
    <w:rsid w:val="0013365F"/>
    <w:rsid w:val="00133916"/>
    <w:rsid w:val="001339A7"/>
    <w:rsid w:val="001339C5"/>
    <w:rsid w:val="00133C38"/>
    <w:rsid w:val="00133E69"/>
    <w:rsid w:val="00133FA2"/>
    <w:rsid w:val="0013419D"/>
    <w:rsid w:val="001341D5"/>
    <w:rsid w:val="0013424D"/>
    <w:rsid w:val="00134422"/>
    <w:rsid w:val="001345A9"/>
    <w:rsid w:val="0013470D"/>
    <w:rsid w:val="00134735"/>
    <w:rsid w:val="001348D8"/>
    <w:rsid w:val="00134D57"/>
    <w:rsid w:val="00135126"/>
    <w:rsid w:val="00135192"/>
    <w:rsid w:val="00135219"/>
    <w:rsid w:val="001352A7"/>
    <w:rsid w:val="001352B6"/>
    <w:rsid w:val="001355B6"/>
    <w:rsid w:val="001357E0"/>
    <w:rsid w:val="00135808"/>
    <w:rsid w:val="001358BE"/>
    <w:rsid w:val="001358DA"/>
    <w:rsid w:val="00135A83"/>
    <w:rsid w:val="00135B32"/>
    <w:rsid w:val="00135C9C"/>
    <w:rsid w:val="00135DC3"/>
    <w:rsid w:val="00135E3F"/>
    <w:rsid w:val="00135F4F"/>
    <w:rsid w:val="00135F9E"/>
    <w:rsid w:val="00135FCE"/>
    <w:rsid w:val="00135FD5"/>
    <w:rsid w:val="001361BF"/>
    <w:rsid w:val="0013632C"/>
    <w:rsid w:val="001365E8"/>
    <w:rsid w:val="001365FB"/>
    <w:rsid w:val="00136647"/>
    <w:rsid w:val="001367C1"/>
    <w:rsid w:val="0013694A"/>
    <w:rsid w:val="00136A77"/>
    <w:rsid w:val="00136E31"/>
    <w:rsid w:val="00136E74"/>
    <w:rsid w:val="00136EEB"/>
    <w:rsid w:val="00136F31"/>
    <w:rsid w:val="00136F41"/>
    <w:rsid w:val="00137137"/>
    <w:rsid w:val="001371C8"/>
    <w:rsid w:val="001371FA"/>
    <w:rsid w:val="0013731A"/>
    <w:rsid w:val="0013747F"/>
    <w:rsid w:val="0013757E"/>
    <w:rsid w:val="0013760B"/>
    <w:rsid w:val="00137762"/>
    <w:rsid w:val="001377E4"/>
    <w:rsid w:val="00137A74"/>
    <w:rsid w:val="00137AEA"/>
    <w:rsid w:val="00137C2D"/>
    <w:rsid w:val="00137D54"/>
    <w:rsid w:val="00137D85"/>
    <w:rsid w:val="00140009"/>
    <w:rsid w:val="00140036"/>
    <w:rsid w:val="001400D2"/>
    <w:rsid w:val="001405A8"/>
    <w:rsid w:val="00140800"/>
    <w:rsid w:val="00140830"/>
    <w:rsid w:val="00140A6D"/>
    <w:rsid w:val="00140BE2"/>
    <w:rsid w:val="00140C35"/>
    <w:rsid w:val="00140FBA"/>
    <w:rsid w:val="001410AE"/>
    <w:rsid w:val="001410B2"/>
    <w:rsid w:val="001410D3"/>
    <w:rsid w:val="00141240"/>
    <w:rsid w:val="00141297"/>
    <w:rsid w:val="0014129B"/>
    <w:rsid w:val="00141439"/>
    <w:rsid w:val="001415B9"/>
    <w:rsid w:val="001416A9"/>
    <w:rsid w:val="0014173C"/>
    <w:rsid w:val="00141795"/>
    <w:rsid w:val="00141988"/>
    <w:rsid w:val="00141A80"/>
    <w:rsid w:val="00141B00"/>
    <w:rsid w:val="00141EBC"/>
    <w:rsid w:val="00142162"/>
    <w:rsid w:val="0014236C"/>
    <w:rsid w:val="001423EC"/>
    <w:rsid w:val="00142476"/>
    <w:rsid w:val="00142684"/>
    <w:rsid w:val="001427DF"/>
    <w:rsid w:val="00142BAA"/>
    <w:rsid w:val="00142D7C"/>
    <w:rsid w:val="00142DB9"/>
    <w:rsid w:val="00142F47"/>
    <w:rsid w:val="00142FA2"/>
    <w:rsid w:val="00143223"/>
    <w:rsid w:val="00143445"/>
    <w:rsid w:val="00143472"/>
    <w:rsid w:val="00143C5E"/>
    <w:rsid w:val="00143C64"/>
    <w:rsid w:val="00143CC9"/>
    <w:rsid w:val="00143E7F"/>
    <w:rsid w:val="00144082"/>
    <w:rsid w:val="00144372"/>
    <w:rsid w:val="001444CD"/>
    <w:rsid w:val="0014450F"/>
    <w:rsid w:val="00144700"/>
    <w:rsid w:val="00144CF9"/>
    <w:rsid w:val="00144E23"/>
    <w:rsid w:val="00144EAB"/>
    <w:rsid w:val="00144EDD"/>
    <w:rsid w:val="001452C5"/>
    <w:rsid w:val="00145470"/>
    <w:rsid w:val="00145756"/>
    <w:rsid w:val="00145926"/>
    <w:rsid w:val="00146003"/>
    <w:rsid w:val="0014603A"/>
    <w:rsid w:val="00146328"/>
    <w:rsid w:val="001464C2"/>
    <w:rsid w:val="0014655C"/>
    <w:rsid w:val="0014659D"/>
    <w:rsid w:val="001466ED"/>
    <w:rsid w:val="0014691D"/>
    <w:rsid w:val="00146A78"/>
    <w:rsid w:val="00147188"/>
    <w:rsid w:val="001472F5"/>
    <w:rsid w:val="001473DB"/>
    <w:rsid w:val="001473E9"/>
    <w:rsid w:val="00147482"/>
    <w:rsid w:val="00147656"/>
    <w:rsid w:val="001476AB"/>
    <w:rsid w:val="00147798"/>
    <w:rsid w:val="001477BD"/>
    <w:rsid w:val="00147BE6"/>
    <w:rsid w:val="00147CB7"/>
    <w:rsid w:val="00147DD4"/>
    <w:rsid w:val="00147FEA"/>
    <w:rsid w:val="00150372"/>
    <w:rsid w:val="0015061C"/>
    <w:rsid w:val="001506CD"/>
    <w:rsid w:val="001506ED"/>
    <w:rsid w:val="0015089A"/>
    <w:rsid w:val="001509DD"/>
    <w:rsid w:val="00150E8E"/>
    <w:rsid w:val="00151239"/>
    <w:rsid w:val="00151325"/>
    <w:rsid w:val="0015140A"/>
    <w:rsid w:val="0015165C"/>
    <w:rsid w:val="0015197C"/>
    <w:rsid w:val="00151A7E"/>
    <w:rsid w:val="00151C47"/>
    <w:rsid w:val="00151D8B"/>
    <w:rsid w:val="00151EF1"/>
    <w:rsid w:val="00151FC5"/>
    <w:rsid w:val="00152085"/>
    <w:rsid w:val="001521A3"/>
    <w:rsid w:val="001521F8"/>
    <w:rsid w:val="001522CA"/>
    <w:rsid w:val="0015269F"/>
    <w:rsid w:val="001527FF"/>
    <w:rsid w:val="00152B8D"/>
    <w:rsid w:val="00152BF2"/>
    <w:rsid w:val="00152CF4"/>
    <w:rsid w:val="00152ED2"/>
    <w:rsid w:val="00152F5D"/>
    <w:rsid w:val="00153462"/>
    <w:rsid w:val="001535FB"/>
    <w:rsid w:val="001535FE"/>
    <w:rsid w:val="0015361D"/>
    <w:rsid w:val="0015370E"/>
    <w:rsid w:val="00153840"/>
    <w:rsid w:val="001539FA"/>
    <w:rsid w:val="00153A44"/>
    <w:rsid w:val="00153CB2"/>
    <w:rsid w:val="00153E3D"/>
    <w:rsid w:val="00153EF7"/>
    <w:rsid w:val="00153F95"/>
    <w:rsid w:val="00153FFA"/>
    <w:rsid w:val="00153FFB"/>
    <w:rsid w:val="00154021"/>
    <w:rsid w:val="0015422C"/>
    <w:rsid w:val="001542CF"/>
    <w:rsid w:val="001543FC"/>
    <w:rsid w:val="001544D5"/>
    <w:rsid w:val="0015461C"/>
    <w:rsid w:val="0015467E"/>
    <w:rsid w:val="00154701"/>
    <w:rsid w:val="00154799"/>
    <w:rsid w:val="00154820"/>
    <w:rsid w:val="00154866"/>
    <w:rsid w:val="001548D3"/>
    <w:rsid w:val="00154B8D"/>
    <w:rsid w:val="00154D93"/>
    <w:rsid w:val="00154DA2"/>
    <w:rsid w:val="00154ECF"/>
    <w:rsid w:val="00154F72"/>
    <w:rsid w:val="0015516B"/>
    <w:rsid w:val="001551CE"/>
    <w:rsid w:val="001551D7"/>
    <w:rsid w:val="00155366"/>
    <w:rsid w:val="0015536A"/>
    <w:rsid w:val="00155378"/>
    <w:rsid w:val="001553FF"/>
    <w:rsid w:val="0015574C"/>
    <w:rsid w:val="0015581D"/>
    <w:rsid w:val="001558D6"/>
    <w:rsid w:val="00155BBE"/>
    <w:rsid w:val="00155F8B"/>
    <w:rsid w:val="0015614A"/>
    <w:rsid w:val="001563BA"/>
    <w:rsid w:val="001564D5"/>
    <w:rsid w:val="001565C8"/>
    <w:rsid w:val="001566C3"/>
    <w:rsid w:val="0015699C"/>
    <w:rsid w:val="001569A0"/>
    <w:rsid w:val="00156AD3"/>
    <w:rsid w:val="00156C46"/>
    <w:rsid w:val="00156E0D"/>
    <w:rsid w:val="00156F8E"/>
    <w:rsid w:val="00156FD8"/>
    <w:rsid w:val="0015746F"/>
    <w:rsid w:val="001575D3"/>
    <w:rsid w:val="001576F6"/>
    <w:rsid w:val="001578AB"/>
    <w:rsid w:val="001579C6"/>
    <w:rsid w:val="00157A88"/>
    <w:rsid w:val="001600A9"/>
    <w:rsid w:val="00160131"/>
    <w:rsid w:val="001606CA"/>
    <w:rsid w:val="00160B21"/>
    <w:rsid w:val="00160EF9"/>
    <w:rsid w:val="00160EFF"/>
    <w:rsid w:val="0016107D"/>
    <w:rsid w:val="00161473"/>
    <w:rsid w:val="00161583"/>
    <w:rsid w:val="00161704"/>
    <w:rsid w:val="0016178E"/>
    <w:rsid w:val="0016192A"/>
    <w:rsid w:val="001619E9"/>
    <w:rsid w:val="00161B89"/>
    <w:rsid w:val="00161BC5"/>
    <w:rsid w:val="00161C3E"/>
    <w:rsid w:val="00161F84"/>
    <w:rsid w:val="00162133"/>
    <w:rsid w:val="001621D9"/>
    <w:rsid w:val="0016221F"/>
    <w:rsid w:val="00162232"/>
    <w:rsid w:val="00162324"/>
    <w:rsid w:val="001624B6"/>
    <w:rsid w:val="0016283C"/>
    <w:rsid w:val="00162C22"/>
    <w:rsid w:val="00162DC2"/>
    <w:rsid w:val="0016301F"/>
    <w:rsid w:val="001630A3"/>
    <w:rsid w:val="0016325B"/>
    <w:rsid w:val="00163381"/>
    <w:rsid w:val="001633CF"/>
    <w:rsid w:val="00163447"/>
    <w:rsid w:val="00163521"/>
    <w:rsid w:val="00163768"/>
    <w:rsid w:val="001639C5"/>
    <w:rsid w:val="00163A67"/>
    <w:rsid w:val="00163B6D"/>
    <w:rsid w:val="00163CD3"/>
    <w:rsid w:val="00163D8A"/>
    <w:rsid w:val="00163DE7"/>
    <w:rsid w:val="00163EEA"/>
    <w:rsid w:val="00163F15"/>
    <w:rsid w:val="00164099"/>
    <w:rsid w:val="00164381"/>
    <w:rsid w:val="001643FC"/>
    <w:rsid w:val="0016451B"/>
    <w:rsid w:val="0016463C"/>
    <w:rsid w:val="001647DC"/>
    <w:rsid w:val="00164CE0"/>
    <w:rsid w:val="00164D59"/>
    <w:rsid w:val="00164E28"/>
    <w:rsid w:val="00164E52"/>
    <w:rsid w:val="0016505C"/>
    <w:rsid w:val="00165081"/>
    <w:rsid w:val="001653AD"/>
    <w:rsid w:val="001655E7"/>
    <w:rsid w:val="00165C1B"/>
    <w:rsid w:val="00165FAE"/>
    <w:rsid w:val="00166056"/>
    <w:rsid w:val="001660EB"/>
    <w:rsid w:val="00166109"/>
    <w:rsid w:val="00166228"/>
    <w:rsid w:val="00166534"/>
    <w:rsid w:val="00166AD8"/>
    <w:rsid w:val="00166AD9"/>
    <w:rsid w:val="00166AE6"/>
    <w:rsid w:val="00166C48"/>
    <w:rsid w:val="001673A3"/>
    <w:rsid w:val="001673FA"/>
    <w:rsid w:val="0016744F"/>
    <w:rsid w:val="0016751B"/>
    <w:rsid w:val="0016768A"/>
    <w:rsid w:val="0016777A"/>
    <w:rsid w:val="00167905"/>
    <w:rsid w:val="00167A31"/>
    <w:rsid w:val="00167BBF"/>
    <w:rsid w:val="00167C1F"/>
    <w:rsid w:val="00167C2E"/>
    <w:rsid w:val="00167D5C"/>
    <w:rsid w:val="0017059C"/>
    <w:rsid w:val="0017061F"/>
    <w:rsid w:val="00170717"/>
    <w:rsid w:val="001708C5"/>
    <w:rsid w:val="00170A06"/>
    <w:rsid w:val="00170CCD"/>
    <w:rsid w:val="001714E8"/>
    <w:rsid w:val="00171508"/>
    <w:rsid w:val="001715A5"/>
    <w:rsid w:val="00171B57"/>
    <w:rsid w:val="00171BA3"/>
    <w:rsid w:val="00171E45"/>
    <w:rsid w:val="001720C9"/>
    <w:rsid w:val="00172207"/>
    <w:rsid w:val="00172212"/>
    <w:rsid w:val="001724C4"/>
    <w:rsid w:val="0017298D"/>
    <w:rsid w:val="00172B44"/>
    <w:rsid w:val="00172B5B"/>
    <w:rsid w:val="00172C88"/>
    <w:rsid w:val="00172D4E"/>
    <w:rsid w:val="00172EF3"/>
    <w:rsid w:val="00173040"/>
    <w:rsid w:val="001732BC"/>
    <w:rsid w:val="001734C2"/>
    <w:rsid w:val="001736F6"/>
    <w:rsid w:val="00173770"/>
    <w:rsid w:val="001737A5"/>
    <w:rsid w:val="00173B49"/>
    <w:rsid w:val="00173C56"/>
    <w:rsid w:val="00173DB5"/>
    <w:rsid w:val="00174113"/>
    <w:rsid w:val="00174196"/>
    <w:rsid w:val="00174562"/>
    <w:rsid w:val="00174740"/>
    <w:rsid w:val="00174A93"/>
    <w:rsid w:val="00174DCE"/>
    <w:rsid w:val="00175000"/>
    <w:rsid w:val="0017527A"/>
    <w:rsid w:val="00175318"/>
    <w:rsid w:val="001753A3"/>
    <w:rsid w:val="00175410"/>
    <w:rsid w:val="0017541E"/>
    <w:rsid w:val="0017547A"/>
    <w:rsid w:val="00175487"/>
    <w:rsid w:val="00175ACF"/>
    <w:rsid w:val="00175B40"/>
    <w:rsid w:val="00175F3A"/>
    <w:rsid w:val="00175F8F"/>
    <w:rsid w:val="001761F9"/>
    <w:rsid w:val="00176287"/>
    <w:rsid w:val="0017635C"/>
    <w:rsid w:val="001763D8"/>
    <w:rsid w:val="001763F5"/>
    <w:rsid w:val="00176487"/>
    <w:rsid w:val="001767D5"/>
    <w:rsid w:val="00176AD7"/>
    <w:rsid w:val="00176B73"/>
    <w:rsid w:val="00176F1B"/>
    <w:rsid w:val="0017742F"/>
    <w:rsid w:val="00177446"/>
    <w:rsid w:val="00177635"/>
    <w:rsid w:val="00177690"/>
    <w:rsid w:val="0017773A"/>
    <w:rsid w:val="00177752"/>
    <w:rsid w:val="00177A6C"/>
    <w:rsid w:val="00177AFF"/>
    <w:rsid w:val="00177C35"/>
    <w:rsid w:val="00180097"/>
    <w:rsid w:val="00180344"/>
    <w:rsid w:val="00180465"/>
    <w:rsid w:val="001806C1"/>
    <w:rsid w:val="0018073E"/>
    <w:rsid w:val="0018074F"/>
    <w:rsid w:val="0018079D"/>
    <w:rsid w:val="001807A1"/>
    <w:rsid w:val="001807B3"/>
    <w:rsid w:val="00180909"/>
    <w:rsid w:val="00180AF0"/>
    <w:rsid w:val="00180C7D"/>
    <w:rsid w:val="00180EBC"/>
    <w:rsid w:val="00180F73"/>
    <w:rsid w:val="00181033"/>
    <w:rsid w:val="00181325"/>
    <w:rsid w:val="00181504"/>
    <w:rsid w:val="0018180D"/>
    <w:rsid w:val="00181AA4"/>
    <w:rsid w:val="00181AB0"/>
    <w:rsid w:val="00181B47"/>
    <w:rsid w:val="00181BCF"/>
    <w:rsid w:val="00181BE3"/>
    <w:rsid w:val="00181DAF"/>
    <w:rsid w:val="00181DDC"/>
    <w:rsid w:val="00181E6C"/>
    <w:rsid w:val="00181ED7"/>
    <w:rsid w:val="001820B3"/>
    <w:rsid w:val="001821D2"/>
    <w:rsid w:val="001825DB"/>
    <w:rsid w:val="001828A0"/>
    <w:rsid w:val="001828B1"/>
    <w:rsid w:val="00182904"/>
    <w:rsid w:val="00182911"/>
    <w:rsid w:val="00182992"/>
    <w:rsid w:val="001829AA"/>
    <w:rsid w:val="00182A90"/>
    <w:rsid w:val="00182F74"/>
    <w:rsid w:val="00182F78"/>
    <w:rsid w:val="00182F8B"/>
    <w:rsid w:val="0018315F"/>
    <w:rsid w:val="001835CE"/>
    <w:rsid w:val="00183914"/>
    <w:rsid w:val="001839E3"/>
    <w:rsid w:val="00183B3F"/>
    <w:rsid w:val="00183B6A"/>
    <w:rsid w:val="00183D34"/>
    <w:rsid w:val="00183D56"/>
    <w:rsid w:val="00183D66"/>
    <w:rsid w:val="00183D73"/>
    <w:rsid w:val="0018405C"/>
    <w:rsid w:val="001840E7"/>
    <w:rsid w:val="001843BA"/>
    <w:rsid w:val="001843FF"/>
    <w:rsid w:val="00184652"/>
    <w:rsid w:val="00184A49"/>
    <w:rsid w:val="00184B19"/>
    <w:rsid w:val="00184B32"/>
    <w:rsid w:val="00184DA2"/>
    <w:rsid w:val="00184EFE"/>
    <w:rsid w:val="00184F16"/>
    <w:rsid w:val="001852BD"/>
    <w:rsid w:val="0018540A"/>
    <w:rsid w:val="0018547A"/>
    <w:rsid w:val="001854FD"/>
    <w:rsid w:val="0018550E"/>
    <w:rsid w:val="001857FB"/>
    <w:rsid w:val="00185833"/>
    <w:rsid w:val="001859DB"/>
    <w:rsid w:val="00185BC0"/>
    <w:rsid w:val="00185DD8"/>
    <w:rsid w:val="00185E20"/>
    <w:rsid w:val="00185E8E"/>
    <w:rsid w:val="00185E9E"/>
    <w:rsid w:val="00185F2D"/>
    <w:rsid w:val="0018601F"/>
    <w:rsid w:val="0018620D"/>
    <w:rsid w:val="001865BF"/>
    <w:rsid w:val="00186676"/>
    <w:rsid w:val="001868A3"/>
    <w:rsid w:val="001869AA"/>
    <w:rsid w:val="00186C1F"/>
    <w:rsid w:val="00186DAC"/>
    <w:rsid w:val="00187284"/>
    <w:rsid w:val="001873AA"/>
    <w:rsid w:val="00187493"/>
    <w:rsid w:val="001875B9"/>
    <w:rsid w:val="0018786A"/>
    <w:rsid w:val="00187A6C"/>
    <w:rsid w:val="00187BB0"/>
    <w:rsid w:val="00187C23"/>
    <w:rsid w:val="00187CC3"/>
    <w:rsid w:val="00187D6D"/>
    <w:rsid w:val="001900F3"/>
    <w:rsid w:val="0019028A"/>
    <w:rsid w:val="001902BA"/>
    <w:rsid w:val="001902CA"/>
    <w:rsid w:val="00190383"/>
    <w:rsid w:val="001903A7"/>
    <w:rsid w:val="00190501"/>
    <w:rsid w:val="001905B5"/>
    <w:rsid w:val="001908CD"/>
    <w:rsid w:val="00190A6F"/>
    <w:rsid w:val="00190BED"/>
    <w:rsid w:val="00190CE5"/>
    <w:rsid w:val="00190F98"/>
    <w:rsid w:val="00191092"/>
    <w:rsid w:val="001911E2"/>
    <w:rsid w:val="00191763"/>
    <w:rsid w:val="00191814"/>
    <w:rsid w:val="0019183D"/>
    <w:rsid w:val="00191A9C"/>
    <w:rsid w:val="00191AEF"/>
    <w:rsid w:val="00192071"/>
    <w:rsid w:val="001923DB"/>
    <w:rsid w:val="001924E0"/>
    <w:rsid w:val="00192686"/>
    <w:rsid w:val="001927B1"/>
    <w:rsid w:val="00192A9D"/>
    <w:rsid w:val="00192B8D"/>
    <w:rsid w:val="00192D96"/>
    <w:rsid w:val="00192F49"/>
    <w:rsid w:val="00192FC2"/>
    <w:rsid w:val="001931C6"/>
    <w:rsid w:val="001934C8"/>
    <w:rsid w:val="00193555"/>
    <w:rsid w:val="00193559"/>
    <w:rsid w:val="00193572"/>
    <w:rsid w:val="00193580"/>
    <w:rsid w:val="00193664"/>
    <w:rsid w:val="0019368E"/>
    <w:rsid w:val="0019382D"/>
    <w:rsid w:val="00193A9F"/>
    <w:rsid w:val="00193B00"/>
    <w:rsid w:val="00193B0E"/>
    <w:rsid w:val="00193B42"/>
    <w:rsid w:val="00193D8F"/>
    <w:rsid w:val="00193E46"/>
    <w:rsid w:val="00193E5C"/>
    <w:rsid w:val="0019402A"/>
    <w:rsid w:val="0019405D"/>
    <w:rsid w:val="00194102"/>
    <w:rsid w:val="0019420B"/>
    <w:rsid w:val="0019429A"/>
    <w:rsid w:val="00194399"/>
    <w:rsid w:val="0019441D"/>
    <w:rsid w:val="00194532"/>
    <w:rsid w:val="00194A6F"/>
    <w:rsid w:val="00194B34"/>
    <w:rsid w:val="00194C4F"/>
    <w:rsid w:val="00194CF6"/>
    <w:rsid w:val="00194D64"/>
    <w:rsid w:val="00194DFF"/>
    <w:rsid w:val="00194E35"/>
    <w:rsid w:val="00194E3F"/>
    <w:rsid w:val="00194FA6"/>
    <w:rsid w:val="00194FD8"/>
    <w:rsid w:val="00195021"/>
    <w:rsid w:val="0019503D"/>
    <w:rsid w:val="0019505A"/>
    <w:rsid w:val="001954BE"/>
    <w:rsid w:val="001955B8"/>
    <w:rsid w:val="001957B4"/>
    <w:rsid w:val="00195D78"/>
    <w:rsid w:val="00195E27"/>
    <w:rsid w:val="0019607C"/>
    <w:rsid w:val="001960E4"/>
    <w:rsid w:val="00196241"/>
    <w:rsid w:val="00196484"/>
    <w:rsid w:val="0019648C"/>
    <w:rsid w:val="0019666A"/>
    <w:rsid w:val="001969A5"/>
    <w:rsid w:val="001969CB"/>
    <w:rsid w:val="00196B58"/>
    <w:rsid w:val="00196D0D"/>
    <w:rsid w:val="00196E4F"/>
    <w:rsid w:val="00196EFA"/>
    <w:rsid w:val="00196F8B"/>
    <w:rsid w:val="00197069"/>
    <w:rsid w:val="0019718D"/>
    <w:rsid w:val="00197330"/>
    <w:rsid w:val="0019746C"/>
    <w:rsid w:val="001976E9"/>
    <w:rsid w:val="0019774F"/>
    <w:rsid w:val="00197B89"/>
    <w:rsid w:val="00197C14"/>
    <w:rsid w:val="00197DFF"/>
    <w:rsid w:val="00197E07"/>
    <w:rsid w:val="00197E1D"/>
    <w:rsid w:val="00197E8F"/>
    <w:rsid w:val="00197EA5"/>
    <w:rsid w:val="001A01CA"/>
    <w:rsid w:val="001A0241"/>
    <w:rsid w:val="001A0354"/>
    <w:rsid w:val="001A0746"/>
    <w:rsid w:val="001A07EB"/>
    <w:rsid w:val="001A08A2"/>
    <w:rsid w:val="001A0A10"/>
    <w:rsid w:val="001A0A69"/>
    <w:rsid w:val="001A0D27"/>
    <w:rsid w:val="001A0F47"/>
    <w:rsid w:val="001A10F7"/>
    <w:rsid w:val="001A1102"/>
    <w:rsid w:val="001A1128"/>
    <w:rsid w:val="001A11A2"/>
    <w:rsid w:val="001A136A"/>
    <w:rsid w:val="001A139E"/>
    <w:rsid w:val="001A15AF"/>
    <w:rsid w:val="001A1676"/>
    <w:rsid w:val="001A16FC"/>
    <w:rsid w:val="001A175E"/>
    <w:rsid w:val="001A1928"/>
    <w:rsid w:val="001A194D"/>
    <w:rsid w:val="001A1A42"/>
    <w:rsid w:val="001A1C7B"/>
    <w:rsid w:val="001A1D78"/>
    <w:rsid w:val="001A1D7A"/>
    <w:rsid w:val="001A1F31"/>
    <w:rsid w:val="001A1F7B"/>
    <w:rsid w:val="001A1F85"/>
    <w:rsid w:val="001A20FA"/>
    <w:rsid w:val="001A21E4"/>
    <w:rsid w:val="001A2532"/>
    <w:rsid w:val="001A27D3"/>
    <w:rsid w:val="001A28F5"/>
    <w:rsid w:val="001A293D"/>
    <w:rsid w:val="001A29B9"/>
    <w:rsid w:val="001A29C9"/>
    <w:rsid w:val="001A2B00"/>
    <w:rsid w:val="001A2B1A"/>
    <w:rsid w:val="001A2B75"/>
    <w:rsid w:val="001A2D94"/>
    <w:rsid w:val="001A2F08"/>
    <w:rsid w:val="001A3112"/>
    <w:rsid w:val="001A3332"/>
    <w:rsid w:val="001A3353"/>
    <w:rsid w:val="001A355C"/>
    <w:rsid w:val="001A35BA"/>
    <w:rsid w:val="001A35FF"/>
    <w:rsid w:val="001A39AE"/>
    <w:rsid w:val="001A3DBA"/>
    <w:rsid w:val="001A3FB6"/>
    <w:rsid w:val="001A41C7"/>
    <w:rsid w:val="001A4320"/>
    <w:rsid w:val="001A4452"/>
    <w:rsid w:val="001A4576"/>
    <w:rsid w:val="001A4659"/>
    <w:rsid w:val="001A47C6"/>
    <w:rsid w:val="001A4943"/>
    <w:rsid w:val="001A4948"/>
    <w:rsid w:val="001A4BC8"/>
    <w:rsid w:val="001A4E10"/>
    <w:rsid w:val="001A50AD"/>
    <w:rsid w:val="001A50D5"/>
    <w:rsid w:val="001A5328"/>
    <w:rsid w:val="001A5344"/>
    <w:rsid w:val="001A536D"/>
    <w:rsid w:val="001A55A9"/>
    <w:rsid w:val="001A5798"/>
    <w:rsid w:val="001A5C76"/>
    <w:rsid w:val="001A5D19"/>
    <w:rsid w:val="001A5D85"/>
    <w:rsid w:val="001A5D88"/>
    <w:rsid w:val="001A5DC6"/>
    <w:rsid w:val="001A5F0A"/>
    <w:rsid w:val="001A603C"/>
    <w:rsid w:val="001A6062"/>
    <w:rsid w:val="001A6164"/>
    <w:rsid w:val="001A628C"/>
    <w:rsid w:val="001A6369"/>
    <w:rsid w:val="001A63CD"/>
    <w:rsid w:val="001A6B6D"/>
    <w:rsid w:val="001A6BEF"/>
    <w:rsid w:val="001A6C7F"/>
    <w:rsid w:val="001A6DD6"/>
    <w:rsid w:val="001A7262"/>
    <w:rsid w:val="001A72EE"/>
    <w:rsid w:val="001A74EB"/>
    <w:rsid w:val="001A76D0"/>
    <w:rsid w:val="001A76D1"/>
    <w:rsid w:val="001A7888"/>
    <w:rsid w:val="001A7972"/>
    <w:rsid w:val="001A7A4B"/>
    <w:rsid w:val="001A7A93"/>
    <w:rsid w:val="001A7CD6"/>
    <w:rsid w:val="001A7D59"/>
    <w:rsid w:val="001A7E3F"/>
    <w:rsid w:val="001A7E58"/>
    <w:rsid w:val="001A7FBA"/>
    <w:rsid w:val="001A7FBF"/>
    <w:rsid w:val="001B0158"/>
    <w:rsid w:val="001B01F7"/>
    <w:rsid w:val="001B04D2"/>
    <w:rsid w:val="001B04D7"/>
    <w:rsid w:val="001B07DF"/>
    <w:rsid w:val="001B095E"/>
    <w:rsid w:val="001B0A04"/>
    <w:rsid w:val="001B0A63"/>
    <w:rsid w:val="001B0AD7"/>
    <w:rsid w:val="001B0C03"/>
    <w:rsid w:val="001B0C4E"/>
    <w:rsid w:val="001B0F4F"/>
    <w:rsid w:val="001B0F8E"/>
    <w:rsid w:val="001B11B7"/>
    <w:rsid w:val="001B144B"/>
    <w:rsid w:val="001B1571"/>
    <w:rsid w:val="001B15E5"/>
    <w:rsid w:val="001B1C30"/>
    <w:rsid w:val="001B1C5D"/>
    <w:rsid w:val="001B1C73"/>
    <w:rsid w:val="001B1FAE"/>
    <w:rsid w:val="001B237E"/>
    <w:rsid w:val="001B23B9"/>
    <w:rsid w:val="001B2434"/>
    <w:rsid w:val="001B250D"/>
    <w:rsid w:val="001B25B9"/>
    <w:rsid w:val="001B274A"/>
    <w:rsid w:val="001B2801"/>
    <w:rsid w:val="001B2829"/>
    <w:rsid w:val="001B29DD"/>
    <w:rsid w:val="001B2DAF"/>
    <w:rsid w:val="001B2F24"/>
    <w:rsid w:val="001B2F7E"/>
    <w:rsid w:val="001B3049"/>
    <w:rsid w:val="001B3543"/>
    <w:rsid w:val="001B357B"/>
    <w:rsid w:val="001B36F6"/>
    <w:rsid w:val="001B3721"/>
    <w:rsid w:val="001B37D1"/>
    <w:rsid w:val="001B391C"/>
    <w:rsid w:val="001B3ADC"/>
    <w:rsid w:val="001B3BC9"/>
    <w:rsid w:val="001B3C35"/>
    <w:rsid w:val="001B3CED"/>
    <w:rsid w:val="001B3D18"/>
    <w:rsid w:val="001B3D48"/>
    <w:rsid w:val="001B3DB7"/>
    <w:rsid w:val="001B4525"/>
    <w:rsid w:val="001B47F4"/>
    <w:rsid w:val="001B4DB1"/>
    <w:rsid w:val="001B501D"/>
    <w:rsid w:val="001B51AB"/>
    <w:rsid w:val="001B5391"/>
    <w:rsid w:val="001B53FA"/>
    <w:rsid w:val="001B581E"/>
    <w:rsid w:val="001B5909"/>
    <w:rsid w:val="001B5A09"/>
    <w:rsid w:val="001B635E"/>
    <w:rsid w:val="001B641E"/>
    <w:rsid w:val="001B6449"/>
    <w:rsid w:val="001B6578"/>
    <w:rsid w:val="001B662E"/>
    <w:rsid w:val="001B663C"/>
    <w:rsid w:val="001B67AC"/>
    <w:rsid w:val="001B67D1"/>
    <w:rsid w:val="001B6890"/>
    <w:rsid w:val="001B6D76"/>
    <w:rsid w:val="001B6E14"/>
    <w:rsid w:val="001B6E7E"/>
    <w:rsid w:val="001B7017"/>
    <w:rsid w:val="001B72D7"/>
    <w:rsid w:val="001B7318"/>
    <w:rsid w:val="001B7427"/>
    <w:rsid w:val="001B768C"/>
    <w:rsid w:val="001B7716"/>
    <w:rsid w:val="001B772D"/>
    <w:rsid w:val="001B78F8"/>
    <w:rsid w:val="001B7CC2"/>
    <w:rsid w:val="001B7EF0"/>
    <w:rsid w:val="001B7F94"/>
    <w:rsid w:val="001C0501"/>
    <w:rsid w:val="001C08E8"/>
    <w:rsid w:val="001C09DE"/>
    <w:rsid w:val="001C0A64"/>
    <w:rsid w:val="001C0C60"/>
    <w:rsid w:val="001C0C87"/>
    <w:rsid w:val="001C0DB8"/>
    <w:rsid w:val="001C0EDC"/>
    <w:rsid w:val="001C0FF4"/>
    <w:rsid w:val="001C1003"/>
    <w:rsid w:val="001C106B"/>
    <w:rsid w:val="001C10CC"/>
    <w:rsid w:val="001C143C"/>
    <w:rsid w:val="001C16EC"/>
    <w:rsid w:val="001C1770"/>
    <w:rsid w:val="001C19DC"/>
    <w:rsid w:val="001C1A9D"/>
    <w:rsid w:val="001C1B19"/>
    <w:rsid w:val="001C1C13"/>
    <w:rsid w:val="001C1EE1"/>
    <w:rsid w:val="001C1F5E"/>
    <w:rsid w:val="001C201E"/>
    <w:rsid w:val="001C2128"/>
    <w:rsid w:val="001C2530"/>
    <w:rsid w:val="001C2892"/>
    <w:rsid w:val="001C28AE"/>
    <w:rsid w:val="001C290A"/>
    <w:rsid w:val="001C2AD9"/>
    <w:rsid w:val="001C2C52"/>
    <w:rsid w:val="001C2D67"/>
    <w:rsid w:val="001C2F75"/>
    <w:rsid w:val="001C318A"/>
    <w:rsid w:val="001C335A"/>
    <w:rsid w:val="001C33B1"/>
    <w:rsid w:val="001C342E"/>
    <w:rsid w:val="001C36C3"/>
    <w:rsid w:val="001C3810"/>
    <w:rsid w:val="001C3B15"/>
    <w:rsid w:val="001C3B9E"/>
    <w:rsid w:val="001C3C0E"/>
    <w:rsid w:val="001C3C37"/>
    <w:rsid w:val="001C3CD5"/>
    <w:rsid w:val="001C3CD7"/>
    <w:rsid w:val="001C3D63"/>
    <w:rsid w:val="001C3E5E"/>
    <w:rsid w:val="001C4240"/>
    <w:rsid w:val="001C4256"/>
    <w:rsid w:val="001C42A3"/>
    <w:rsid w:val="001C4446"/>
    <w:rsid w:val="001C451E"/>
    <w:rsid w:val="001C453E"/>
    <w:rsid w:val="001C464D"/>
    <w:rsid w:val="001C48DF"/>
    <w:rsid w:val="001C4BB7"/>
    <w:rsid w:val="001C4DFF"/>
    <w:rsid w:val="001C4F23"/>
    <w:rsid w:val="001C50A5"/>
    <w:rsid w:val="001C526B"/>
    <w:rsid w:val="001C53E3"/>
    <w:rsid w:val="001C5434"/>
    <w:rsid w:val="001C560B"/>
    <w:rsid w:val="001C5757"/>
    <w:rsid w:val="001C5989"/>
    <w:rsid w:val="001C59CA"/>
    <w:rsid w:val="001C5B64"/>
    <w:rsid w:val="001C5CCF"/>
    <w:rsid w:val="001C5E10"/>
    <w:rsid w:val="001C5F9F"/>
    <w:rsid w:val="001C60A3"/>
    <w:rsid w:val="001C6339"/>
    <w:rsid w:val="001C6372"/>
    <w:rsid w:val="001C63DE"/>
    <w:rsid w:val="001C6C02"/>
    <w:rsid w:val="001C6DA9"/>
    <w:rsid w:val="001C6DF3"/>
    <w:rsid w:val="001C7021"/>
    <w:rsid w:val="001C7852"/>
    <w:rsid w:val="001C7B62"/>
    <w:rsid w:val="001C7C01"/>
    <w:rsid w:val="001C7C26"/>
    <w:rsid w:val="001C7C74"/>
    <w:rsid w:val="001C7F5B"/>
    <w:rsid w:val="001C7F81"/>
    <w:rsid w:val="001D028A"/>
    <w:rsid w:val="001D030F"/>
    <w:rsid w:val="001D0460"/>
    <w:rsid w:val="001D04B2"/>
    <w:rsid w:val="001D0698"/>
    <w:rsid w:val="001D0933"/>
    <w:rsid w:val="001D0C87"/>
    <w:rsid w:val="001D0C98"/>
    <w:rsid w:val="001D0F12"/>
    <w:rsid w:val="001D0F4E"/>
    <w:rsid w:val="001D1201"/>
    <w:rsid w:val="001D149D"/>
    <w:rsid w:val="001D152D"/>
    <w:rsid w:val="001D17F8"/>
    <w:rsid w:val="001D1850"/>
    <w:rsid w:val="001D19CB"/>
    <w:rsid w:val="001D19CC"/>
    <w:rsid w:val="001D1AE9"/>
    <w:rsid w:val="001D1B40"/>
    <w:rsid w:val="001D1BDD"/>
    <w:rsid w:val="001D1C09"/>
    <w:rsid w:val="001D1C63"/>
    <w:rsid w:val="001D1D63"/>
    <w:rsid w:val="001D1E64"/>
    <w:rsid w:val="001D1E84"/>
    <w:rsid w:val="001D202E"/>
    <w:rsid w:val="001D217A"/>
    <w:rsid w:val="001D237E"/>
    <w:rsid w:val="001D254C"/>
    <w:rsid w:val="001D2569"/>
    <w:rsid w:val="001D2977"/>
    <w:rsid w:val="001D2A79"/>
    <w:rsid w:val="001D2BEE"/>
    <w:rsid w:val="001D2D0E"/>
    <w:rsid w:val="001D2E45"/>
    <w:rsid w:val="001D2EB3"/>
    <w:rsid w:val="001D2F98"/>
    <w:rsid w:val="001D2F99"/>
    <w:rsid w:val="001D3101"/>
    <w:rsid w:val="001D3207"/>
    <w:rsid w:val="001D3355"/>
    <w:rsid w:val="001D3528"/>
    <w:rsid w:val="001D3B2D"/>
    <w:rsid w:val="001D3BBC"/>
    <w:rsid w:val="001D3D8F"/>
    <w:rsid w:val="001D3E61"/>
    <w:rsid w:val="001D3F6B"/>
    <w:rsid w:val="001D414B"/>
    <w:rsid w:val="001D4264"/>
    <w:rsid w:val="001D42DD"/>
    <w:rsid w:val="001D4371"/>
    <w:rsid w:val="001D43F8"/>
    <w:rsid w:val="001D457E"/>
    <w:rsid w:val="001D4714"/>
    <w:rsid w:val="001D4AF2"/>
    <w:rsid w:val="001D4B0F"/>
    <w:rsid w:val="001D4BB0"/>
    <w:rsid w:val="001D4E4E"/>
    <w:rsid w:val="001D4F68"/>
    <w:rsid w:val="001D500C"/>
    <w:rsid w:val="001D546E"/>
    <w:rsid w:val="001D547F"/>
    <w:rsid w:val="001D5565"/>
    <w:rsid w:val="001D55D6"/>
    <w:rsid w:val="001D5789"/>
    <w:rsid w:val="001D5848"/>
    <w:rsid w:val="001D5D15"/>
    <w:rsid w:val="001D5FCF"/>
    <w:rsid w:val="001D6248"/>
    <w:rsid w:val="001D63DA"/>
    <w:rsid w:val="001D64F2"/>
    <w:rsid w:val="001D652F"/>
    <w:rsid w:val="001D6530"/>
    <w:rsid w:val="001D6611"/>
    <w:rsid w:val="001D6613"/>
    <w:rsid w:val="001D695A"/>
    <w:rsid w:val="001D6963"/>
    <w:rsid w:val="001D6971"/>
    <w:rsid w:val="001D6ACD"/>
    <w:rsid w:val="001D6CCB"/>
    <w:rsid w:val="001D6DE4"/>
    <w:rsid w:val="001D6E76"/>
    <w:rsid w:val="001D6F53"/>
    <w:rsid w:val="001D6FC3"/>
    <w:rsid w:val="001D7013"/>
    <w:rsid w:val="001D707A"/>
    <w:rsid w:val="001D7185"/>
    <w:rsid w:val="001D7403"/>
    <w:rsid w:val="001D7554"/>
    <w:rsid w:val="001D76BE"/>
    <w:rsid w:val="001D79B2"/>
    <w:rsid w:val="001D7A02"/>
    <w:rsid w:val="001D7E0B"/>
    <w:rsid w:val="001D7EB5"/>
    <w:rsid w:val="001D7EDD"/>
    <w:rsid w:val="001E0017"/>
    <w:rsid w:val="001E00DD"/>
    <w:rsid w:val="001E039A"/>
    <w:rsid w:val="001E047D"/>
    <w:rsid w:val="001E04BF"/>
    <w:rsid w:val="001E07B4"/>
    <w:rsid w:val="001E08A6"/>
    <w:rsid w:val="001E09EF"/>
    <w:rsid w:val="001E0DD7"/>
    <w:rsid w:val="001E0E74"/>
    <w:rsid w:val="001E1045"/>
    <w:rsid w:val="001E109D"/>
    <w:rsid w:val="001E142E"/>
    <w:rsid w:val="001E1469"/>
    <w:rsid w:val="001E155C"/>
    <w:rsid w:val="001E17E7"/>
    <w:rsid w:val="001E19B5"/>
    <w:rsid w:val="001E1A02"/>
    <w:rsid w:val="001E1B9E"/>
    <w:rsid w:val="001E1C55"/>
    <w:rsid w:val="001E1CA2"/>
    <w:rsid w:val="001E1E93"/>
    <w:rsid w:val="001E1EE3"/>
    <w:rsid w:val="001E1EF2"/>
    <w:rsid w:val="001E2139"/>
    <w:rsid w:val="001E2202"/>
    <w:rsid w:val="001E2219"/>
    <w:rsid w:val="001E2449"/>
    <w:rsid w:val="001E2537"/>
    <w:rsid w:val="001E2583"/>
    <w:rsid w:val="001E2667"/>
    <w:rsid w:val="001E2DCE"/>
    <w:rsid w:val="001E2F82"/>
    <w:rsid w:val="001E3014"/>
    <w:rsid w:val="001E3049"/>
    <w:rsid w:val="001E336B"/>
    <w:rsid w:val="001E3847"/>
    <w:rsid w:val="001E3876"/>
    <w:rsid w:val="001E389E"/>
    <w:rsid w:val="001E3B3E"/>
    <w:rsid w:val="001E3E1F"/>
    <w:rsid w:val="001E3E20"/>
    <w:rsid w:val="001E3FB8"/>
    <w:rsid w:val="001E41F7"/>
    <w:rsid w:val="001E4385"/>
    <w:rsid w:val="001E44D1"/>
    <w:rsid w:val="001E4500"/>
    <w:rsid w:val="001E4545"/>
    <w:rsid w:val="001E45B0"/>
    <w:rsid w:val="001E4604"/>
    <w:rsid w:val="001E48DF"/>
    <w:rsid w:val="001E4AD8"/>
    <w:rsid w:val="001E4AF3"/>
    <w:rsid w:val="001E4CB6"/>
    <w:rsid w:val="001E4E52"/>
    <w:rsid w:val="001E4F04"/>
    <w:rsid w:val="001E4F65"/>
    <w:rsid w:val="001E52A7"/>
    <w:rsid w:val="001E5311"/>
    <w:rsid w:val="001E5396"/>
    <w:rsid w:val="001E54E5"/>
    <w:rsid w:val="001E5509"/>
    <w:rsid w:val="001E567F"/>
    <w:rsid w:val="001E6128"/>
    <w:rsid w:val="001E65F5"/>
    <w:rsid w:val="001E667E"/>
    <w:rsid w:val="001E66BD"/>
    <w:rsid w:val="001E68AC"/>
    <w:rsid w:val="001E6EEC"/>
    <w:rsid w:val="001E6EF0"/>
    <w:rsid w:val="001E712D"/>
    <w:rsid w:val="001E72D6"/>
    <w:rsid w:val="001E72EE"/>
    <w:rsid w:val="001E738B"/>
    <w:rsid w:val="001E75ED"/>
    <w:rsid w:val="001E7909"/>
    <w:rsid w:val="001E7A3C"/>
    <w:rsid w:val="001E7AE0"/>
    <w:rsid w:val="001E7DBE"/>
    <w:rsid w:val="001F0244"/>
    <w:rsid w:val="001F0266"/>
    <w:rsid w:val="001F02A0"/>
    <w:rsid w:val="001F051B"/>
    <w:rsid w:val="001F0532"/>
    <w:rsid w:val="001F06A9"/>
    <w:rsid w:val="001F071E"/>
    <w:rsid w:val="001F0A89"/>
    <w:rsid w:val="001F0E8B"/>
    <w:rsid w:val="001F0FD3"/>
    <w:rsid w:val="001F1033"/>
    <w:rsid w:val="001F12CB"/>
    <w:rsid w:val="001F143C"/>
    <w:rsid w:val="001F169E"/>
    <w:rsid w:val="001F18B1"/>
    <w:rsid w:val="001F1EE3"/>
    <w:rsid w:val="001F1F95"/>
    <w:rsid w:val="001F2269"/>
    <w:rsid w:val="001F243E"/>
    <w:rsid w:val="001F2596"/>
    <w:rsid w:val="001F2750"/>
    <w:rsid w:val="001F2840"/>
    <w:rsid w:val="001F28D1"/>
    <w:rsid w:val="001F29C5"/>
    <w:rsid w:val="001F2A83"/>
    <w:rsid w:val="001F2AD7"/>
    <w:rsid w:val="001F2B93"/>
    <w:rsid w:val="001F2D24"/>
    <w:rsid w:val="001F30DA"/>
    <w:rsid w:val="001F3257"/>
    <w:rsid w:val="001F3285"/>
    <w:rsid w:val="001F338E"/>
    <w:rsid w:val="001F3703"/>
    <w:rsid w:val="001F3BB3"/>
    <w:rsid w:val="001F3C07"/>
    <w:rsid w:val="001F3C75"/>
    <w:rsid w:val="001F3CB8"/>
    <w:rsid w:val="001F3DC6"/>
    <w:rsid w:val="001F4078"/>
    <w:rsid w:val="001F43A4"/>
    <w:rsid w:val="001F47D8"/>
    <w:rsid w:val="001F4861"/>
    <w:rsid w:val="001F491F"/>
    <w:rsid w:val="001F4945"/>
    <w:rsid w:val="001F4A5B"/>
    <w:rsid w:val="001F4CA2"/>
    <w:rsid w:val="001F4CF0"/>
    <w:rsid w:val="001F4F02"/>
    <w:rsid w:val="001F4F8E"/>
    <w:rsid w:val="001F5059"/>
    <w:rsid w:val="001F52AD"/>
    <w:rsid w:val="001F52B7"/>
    <w:rsid w:val="001F5700"/>
    <w:rsid w:val="001F5946"/>
    <w:rsid w:val="001F59AE"/>
    <w:rsid w:val="001F5A2D"/>
    <w:rsid w:val="001F5B44"/>
    <w:rsid w:val="001F5C00"/>
    <w:rsid w:val="001F5C10"/>
    <w:rsid w:val="001F5E5B"/>
    <w:rsid w:val="001F5F03"/>
    <w:rsid w:val="001F65CB"/>
    <w:rsid w:val="001F6669"/>
    <w:rsid w:val="001F66E6"/>
    <w:rsid w:val="001F67F9"/>
    <w:rsid w:val="001F6A20"/>
    <w:rsid w:val="001F6A87"/>
    <w:rsid w:val="001F6C2E"/>
    <w:rsid w:val="001F7463"/>
    <w:rsid w:val="001F752D"/>
    <w:rsid w:val="001F758D"/>
    <w:rsid w:val="001F75D9"/>
    <w:rsid w:val="001F761E"/>
    <w:rsid w:val="001F7672"/>
    <w:rsid w:val="001F76D4"/>
    <w:rsid w:val="001F76F4"/>
    <w:rsid w:val="001F76FF"/>
    <w:rsid w:val="001F78AB"/>
    <w:rsid w:val="001F7923"/>
    <w:rsid w:val="001F7DE5"/>
    <w:rsid w:val="001F7F45"/>
    <w:rsid w:val="00200077"/>
    <w:rsid w:val="002003C3"/>
    <w:rsid w:val="002006D6"/>
    <w:rsid w:val="00200728"/>
    <w:rsid w:val="00200A5B"/>
    <w:rsid w:val="00200D80"/>
    <w:rsid w:val="00200DD8"/>
    <w:rsid w:val="00200F4B"/>
    <w:rsid w:val="00201157"/>
    <w:rsid w:val="00201236"/>
    <w:rsid w:val="00201548"/>
    <w:rsid w:val="002015F3"/>
    <w:rsid w:val="0020172B"/>
    <w:rsid w:val="002017AD"/>
    <w:rsid w:val="002017C2"/>
    <w:rsid w:val="002018A5"/>
    <w:rsid w:val="00201C56"/>
    <w:rsid w:val="00201D29"/>
    <w:rsid w:val="00202039"/>
    <w:rsid w:val="0020210B"/>
    <w:rsid w:val="002023E1"/>
    <w:rsid w:val="00202411"/>
    <w:rsid w:val="002024F3"/>
    <w:rsid w:val="00202B1C"/>
    <w:rsid w:val="00202C5F"/>
    <w:rsid w:val="00202CAF"/>
    <w:rsid w:val="00202D98"/>
    <w:rsid w:val="00202E05"/>
    <w:rsid w:val="00202E49"/>
    <w:rsid w:val="00202F00"/>
    <w:rsid w:val="002030D0"/>
    <w:rsid w:val="00203178"/>
    <w:rsid w:val="00203228"/>
    <w:rsid w:val="002032E9"/>
    <w:rsid w:val="00203668"/>
    <w:rsid w:val="002037B4"/>
    <w:rsid w:val="00203C6B"/>
    <w:rsid w:val="00203D1A"/>
    <w:rsid w:val="00203D1D"/>
    <w:rsid w:val="00203FF3"/>
    <w:rsid w:val="002040EE"/>
    <w:rsid w:val="002041E5"/>
    <w:rsid w:val="0020423F"/>
    <w:rsid w:val="00204341"/>
    <w:rsid w:val="002043B1"/>
    <w:rsid w:val="002044AC"/>
    <w:rsid w:val="002045EE"/>
    <w:rsid w:val="00204644"/>
    <w:rsid w:val="00204780"/>
    <w:rsid w:val="002048E7"/>
    <w:rsid w:val="00204AD1"/>
    <w:rsid w:val="00204B28"/>
    <w:rsid w:val="00204C11"/>
    <w:rsid w:val="00205172"/>
    <w:rsid w:val="0020557B"/>
    <w:rsid w:val="00205596"/>
    <w:rsid w:val="002055ED"/>
    <w:rsid w:val="00205705"/>
    <w:rsid w:val="002058BD"/>
    <w:rsid w:val="00205924"/>
    <w:rsid w:val="00205B21"/>
    <w:rsid w:val="00205F54"/>
    <w:rsid w:val="00205FE5"/>
    <w:rsid w:val="002060DB"/>
    <w:rsid w:val="00206372"/>
    <w:rsid w:val="0020637A"/>
    <w:rsid w:val="0020657E"/>
    <w:rsid w:val="002068A7"/>
    <w:rsid w:val="00206A5B"/>
    <w:rsid w:val="00206B2E"/>
    <w:rsid w:val="00206EB0"/>
    <w:rsid w:val="002070C6"/>
    <w:rsid w:val="00207216"/>
    <w:rsid w:val="0020770C"/>
    <w:rsid w:val="00207761"/>
    <w:rsid w:val="00207938"/>
    <w:rsid w:val="00207AA5"/>
    <w:rsid w:val="00207AEA"/>
    <w:rsid w:val="00207C42"/>
    <w:rsid w:val="00207C5A"/>
    <w:rsid w:val="00207E62"/>
    <w:rsid w:val="00207E78"/>
    <w:rsid w:val="00207F33"/>
    <w:rsid w:val="0021001B"/>
    <w:rsid w:val="00210287"/>
    <w:rsid w:val="0021070D"/>
    <w:rsid w:val="0021077F"/>
    <w:rsid w:val="00210B8D"/>
    <w:rsid w:val="00210C15"/>
    <w:rsid w:val="00210D10"/>
    <w:rsid w:val="00210E40"/>
    <w:rsid w:val="00211081"/>
    <w:rsid w:val="002110C9"/>
    <w:rsid w:val="002111D1"/>
    <w:rsid w:val="002114A5"/>
    <w:rsid w:val="0021151D"/>
    <w:rsid w:val="002115E8"/>
    <w:rsid w:val="002116BD"/>
    <w:rsid w:val="0021192E"/>
    <w:rsid w:val="00211F1F"/>
    <w:rsid w:val="0021213B"/>
    <w:rsid w:val="002122B9"/>
    <w:rsid w:val="002122EF"/>
    <w:rsid w:val="002123AC"/>
    <w:rsid w:val="002126A0"/>
    <w:rsid w:val="0021282D"/>
    <w:rsid w:val="00212892"/>
    <w:rsid w:val="00212C44"/>
    <w:rsid w:val="00212CCE"/>
    <w:rsid w:val="00212D03"/>
    <w:rsid w:val="00212D9E"/>
    <w:rsid w:val="00212E5F"/>
    <w:rsid w:val="00213174"/>
    <w:rsid w:val="0021326A"/>
    <w:rsid w:val="00213326"/>
    <w:rsid w:val="002133B2"/>
    <w:rsid w:val="0021360E"/>
    <w:rsid w:val="00213824"/>
    <w:rsid w:val="002139E2"/>
    <w:rsid w:val="00213AEF"/>
    <w:rsid w:val="00213BAA"/>
    <w:rsid w:val="00213F4C"/>
    <w:rsid w:val="00214123"/>
    <w:rsid w:val="0021414B"/>
    <w:rsid w:val="0021440F"/>
    <w:rsid w:val="00214454"/>
    <w:rsid w:val="00214734"/>
    <w:rsid w:val="00214CDB"/>
    <w:rsid w:val="00214E06"/>
    <w:rsid w:val="00214E0E"/>
    <w:rsid w:val="00214F21"/>
    <w:rsid w:val="00214FD4"/>
    <w:rsid w:val="00214FDD"/>
    <w:rsid w:val="00215751"/>
    <w:rsid w:val="002157EB"/>
    <w:rsid w:val="00215A1A"/>
    <w:rsid w:val="00215A2F"/>
    <w:rsid w:val="00215A46"/>
    <w:rsid w:val="00215AB1"/>
    <w:rsid w:val="00215AC7"/>
    <w:rsid w:val="00215C67"/>
    <w:rsid w:val="00215E34"/>
    <w:rsid w:val="0021602B"/>
    <w:rsid w:val="002164EF"/>
    <w:rsid w:val="00216516"/>
    <w:rsid w:val="0021686E"/>
    <w:rsid w:val="00216973"/>
    <w:rsid w:val="0021698F"/>
    <w:rsid w:val="002169EC"/>
    <w:rsid w:val="00216A45"/>
    <w:rsid w:val="00216A9B"/>
    <w:rsid w:val="00216B95"/>
    <w:rsid w:val="00216BF6"/>
    <w:rsid w:val="00216C30"/>
    <w:rsid w:val="00216D73"/>
    <w:rsid w:val="00216E33"/>
    <w:rsid w:val="00217299"/>
    <w:rsid w:val="002172D0"/>
    <w:rsid w:val="002173B7"/>
    <w:rsid w:val="00217635"/>
    <w:rsid w:val="002176B1"/>
    <w:rsid w:val="002178FE"/>
    <w:rsid w:val="00217A92"/>
    <w:rsid w:val="00217BAE"/>
    <w:rsid w:val="00217BB4"/>
    <w:rsid w:val="00217E5E"/>
    <w:rsid w:val="00217FAF"/>
    <w:rsid w:val="00220171"/>
    <w:rsid w:val="00220174"/>
    <w:rsid w:val="00220205"/>
    <w:rsid w:val="00220564"/>
    <w:rsid w:val="002206F0"/>
    <w:rsid w:val="00220771"/>
    <w:rsid w:val="002207CC"/>
    <w:rsid w:val="00220925"/>
    <w:rsid w:val="00220AE4"/>
    <w:rsid w:val="00220B1C"/>
    <w:rsid w:val="00220C4C"/>
    <w:rsid w:val="00220C9F"/>
    <w:rsid w:val="00220E69"/>
    <w:rsid w:val="00220EC3"/>
    <w:rsid w:val="002211DA"/>
    <w:rsid w:val="00221236"/>
    <w:rsid w:val="0022174F"/>
    <w:rsid w:val="00221962"/>
    <w:rsid w:val="00221A89"/>
    <w:rsid w:val="00221BB3"/>
    <w:rsid w:val="00221C20"/>
    <w:rsid w:val="00221C3B"/>
    <w:rsid w:val="00221F6E"/>
    <w:rsid w:val="00221F95"/>
    <w:rsid w:val="00222154"/>
    <w:rsid w:val="002225D7"/>
    <w:rsid w:val="002227A2"/>
    <w:rsid w:val="002228D3"/>
    <w:rsid w:val="00222D21"/>
    <w:rsid w:val="00222D61"/>
    <w:rsid w:val="00222DC7"/>
    <w:rsid w:val="00222E2A"/>
    <w:rsid w:val="00222E8D"/>
    <w:rsid w:val="00222F62"/>
    <w:rsid w:val="002230B9"/>
    <w:rsid w:val="00223406"/>
    <w:rsid w:val="0022347A"/>
    <w:rsid w:val="002234AC"/>
    <w:rsid w:val="002237D1"/>
    <w:rsid w:val="00223F7D"/>
    <w:rsid w:val="00223FC9"/>
    <w:rsid w:val="00224124"/>
    <w:rsid w:val="002241E6"/>
    <w:rsid w:val="00224239"/>
    <w:rsid w:val="0022425B"/>
    <w:rsid w:val="00224341"/>
    <w:rsid w:val="0022439D"/>
    <w:rsid w:val="0022447B"/>
    <w:rsid w:val="00224843"/>
    <w:rsid w:val="00224D7F"/>
    <w:rsid w:val="0022503F"/>
    <w:rsid w:val="0022508B"/>
    <w:rsid w:val="00225212"/>
    <w:rsid w:val="002252B9"/>
    <w:rsid w:val="0022539F"/>
    <w:rsid w:val="00225674"/>
    <w:rsid w:val="002256C7"/>
    <w:rsid w:val="002257B0"/>
    <w:rsid w:val="00225A78"/>
    <w:rsid w:val="00225C1B"/>
    <w:rsid w:val="00225E6F"/>
    <w:rsid w:val="00226029"/>
    <w:rsid w:val="00226040"/>
    <w:rsid w:val="0022613A"/>
    <w:rsid w:val="0022622D"/>
    <w:rsid w:val="0022623C"/>
    <w:rsid w:val="002263FC"/>
    <w:rsid w:val="002266E5"/>
    <w:rsid w:val="00226706"/>
    <w:rsid w:val="00226889"/>
    <w:rsid w:val="00226A27"/>
    <w:rsid w:val="00226B6A"/>
    <w:rsid w:val="00226C23"/>
    <w:rsid w:val="00226CBF"/>
    <w:rsid w:val="00226E8F"/>
    <w:rsid w:val="00226EB5"/>
    <w:rsid w:val="00227170"/>
    <w:rsid w:val="00227278"/>
    <w:rsid w:val="0022743D"/>
    <w:rsid w:val="002276A6"/>
    <w:rsid w:val="0022773F"/>
    <w:rsid w:val="00227A12"/>
    <w:rsid w:val="00227AB2"/>
    <w:rsid w:val="00227DC5"/>
    <w:rsid w:val="00227F41"/>
    <w:rsid w:val="00227FE4"/>
    <w:rsid w:val="00230021"/>
    <w:rsid w:val="002302D9"/>
    <w:rsid w:val="0023036A"/>
    <w:rsid w:val="0023047E"/>
    <w:rsid w:val="00230525"/>
    <w:rsid w:val="0023066E"/>
    <w:rsid w:val="00230806"/>
    <w:rsid w:val="00230851"/>
    <w:rsid w:val="00230960"/>
    <w:rsid w:val="00230969"/>
    <w:rsid w:val="00230CF5"/>
    <w:rsid w:val="00231117"/>
    <w:rsid w:val="002311C7"/>
    <w:rsid w:val="0023126C"/>
    <w:rsid w:val="00231338"/>
    <w:rsid w:val="00231343"/>
    <w:rsid w:val="00231373"/>
    <w:rsid w:val="00231459"/>
    <w:rsid w:val="00231472"/>
    <w:rsid w:val="00231516"/>
    <w:rsid w:val="00231A80"/>
    <w:rsid w:val="00231B81"/>
    <w:rsid w:val="00231C31"/>
    <w:rsid w:val="00231C40"/>
    <w:rsid w:val="00231C49"/>
    <w:rsid w:val="00231CED"/>
    <w:rsid w:val="00231D89"/>
    <w:rsid w:val="00231FD0"/>
    <w:rsid w:val="0023200E"/>
    <w:rsid w:val="002321CA"/>
    <w:rsid w:val="002322D7"/>
    <w:rsid w:val="0023230A"/>
    <w:rsid w:val="00232551"/>
    <w:rsid w:val="00232553"/>
    <w:rsid w:val="002327BC"/>
    <w:rsid w:val="002329B7"/>
    <w:rsid w:val="002329C6"/>
    <w:rsid w:val="002329D0"/>
    <w:rsid w:val="00232BEB"/>
    <w:rsid w:val="00232C7D"/>
    <w:rsid w:val="00232D82"/>
    <w:rsid w:val="00233432"/>
    <w:rsid w:val="002334BE"/>
    <w:rsid w:val="00233662"/>
    <w:rsid w:val="00233794"/>
    <w:rsid w:val="002337EC"/>
    <w:rsid w:val="00233A3F"/>
    <w:rsid w:val="00233B86"/>
    <w:rsid w:val="00233C3D"/>
    <w:rsid w:val="00233E34"/>
    <w:rsid w:val="00233F04"/>
    <w:rsid w:val="002340B7"/>
    <w:rsid w:val="0023423B"/>
    <w:rsid w:val="00234241"/>
    <w:rsid w:val="0023425F"/>
    <w:rsid w:val="002343CE"/>
    <w:rsid w:val="0023448B"/>
    <w:rsid w:val="00234D00"/>
    <w:rsid w:val="00234D43"/>
    <w:rsid w:val="00234DFB"/>
    <w:rsid w:val="00235053"/>
    <w:rsid w:val="00235176"/>
    <w:rsid w:val="0023517A"/>
    <w:rsid w:val="002352C7"/>
    <w:rsid w:val="002355E1"/>
    <w:rsid w:val="00235774"/>
    <w:rsid w:val="002358CB"/>
    <w:rsid w:val="0023596D"/>
    <w:rsid w:val="00235B70"/>
    <w:rsid w:val="00235D12"/>
    <w:rsid w:val="00235EA6"/>
    <w:rsid w:val="00236064"/>
    <w:rsid w:val="002361F1"/>
    <w:rsid w:val="00236488"/>
    <w:rsid w:val="00236506"/>
    <w:rsid w:val="00236880"/>
    <w:rsid w:val="0023690B"/>
    <w:rsid w:val="00236AC9"/>
    <w:rsid w:val="00236B2E"/>
    <w:rsid w:val="00236FB1"/>
    <w:rsid w:val="00237011"/>
    <w:rsid w:val="00237363"/>
    <w:rsid w:val="0023747D"/>
    <w:rsid w:val="002374F9"/>
    <w:rsid w:val="00237601"/>
    <w:rsid w:val="002376C9"/>
    <w:rsid w:val="0023778E"/>
    <w:rsid w:val="002378D1"/>
    <w:rsid w:val="00237947"/>
    <w:rsid w:val="002379E8"/>
    <w:rsid w:val="00237CB5"/>
    <w:rsid w:val="00237FFB"/>
    <w:rsid w:val="0024010A"/>
    <w:rsid w:val="0024019A"/>
    <w:rsid w:val="002401C3"/>
    <w:rsid w:val="002401D6"/>
    <w:rsid w:val="00240528"/>
    <w:rsid w:val="00240615"/>
    <w:rsid w:val="00240829"/>
    <w:rsid w:val="00240873"/>
    <w:rsid w:val="00240943"/>
    <w:rsid w:val="0024096E"/>
    <w:rsid w:val="00240ECF"/>
    <w:rsid w:val="00240FAC"/>
    <w:rsid w:val="00241007"/>
    <w:rsid w:val="00241020"/>
    <w:rsid w:val="0024125B"/>
    <w:rsid w:val="002412AA"/>
    <w:rsid w:val="00241610"/>
    <w:rsid w:val="00241822"/>
    <w:rsid w:val="00241A7C"/>
    <w:rsid w:val="00241D4E"/>
    <w:rsid w:val="00242101"/>
    <w:rsid w:val="0024214A"/>
    <w:rsid w:val="002424FD"/>
    <w:rsid w:val="00242530"/>
    <w:rsid w:val="002426B8"/>
    <w:rsid w:val="00242752"/>
    <w:rsid w:val="0024277D"/>
    <w:rsid w:val="00242783"/>
    <w:rsid w:val="00242801"/>
    <w:rsid w:val="00242919"/>
    <w:rsid w:val="002429FB"/>
    <w:rsid w:val="00242A6E"/>
    <w:rsid w:val="00242B64"/>
    <w:rsid w:val="00242CF9"/>
    <w:rsid w:val="00242D95"/>
    <w:rsid w:val="00242E58"/>
    <w:rsid w:val="00242ECA"/>
    <w:rsid w:val="002433D4"/>
    <w:rsid w:val="00243411"/>
    <w:rsid w:val="002435EA"/>
    <w:rsid w:val="00243DC0"/>
    <w:rsid w:val="002441DC"/>
    <w:rsid w:val="00244209"/>
    <w:rsid w:val="00244487"/>
    <w:rsid w:val="00244987"/>
    <w:rsid w:val="00244A72"/>
    <w:rsid w:val="00244D3A"/>
    <w:rsid w:val="00244F4E"/>
    <w:rsid w:val="00244FE1"/>
    <w:rsid w:val="002450F7"/>
    <w:rsid w:val="002450FB"/>
    <w:rsid w:val="002452DC"/>
    <w:rsid w:val="0024544B"/>
    <w:rsid w:val="002454B8"/>
    <w:rsid w:val="002457EA"/>
    <w:rsid w:val="00245880"/>
    <w:rsid w:val="00245A2C"/>
    <w:rsid w:val="00246057"/>
    <w:rsid w:val="00246179"/>
    <w:rsid w:val="002461F9"/>
    <w:rsid w:val="002463AB"/>
    <w:rsid w:val="00246B01"/>
    <w:rsid w:val="00246BC5"/>
    <w:rsid w:val="00246C33"/>
    <w:rsid w:val="00246DBC"/>
    <w:rsid w:val="00247258"/>
    <w:rsid w:val="002477B7"/>
    <w:rsid w:val="00247815"/>
    <w:rsid w:val="00247913"/>
    <w:rsid w:val="002479FA"/>
    <w:rsid w:val="00247C23"/>
    <w:rsid w:val="00247C2E"/>
    <w:rsid w:val="00247CB1"/>
    <w:rsid w:val="00247D58"/>
    <w:rsid w:val="00247DF1"/>
    <w:rsid w:val="00247F1C"/>
    <w:rsid w:val="00247F95"/>
    <w:rsid w:val="0025028C"/>
    <w:rsid w:val="0025041C"/>
    <w:rsid w:val="00250546"/>
    <w:rsid w:val="0025095F"/>
    <w:rsid w:val="0025096A"/>
    <w:rsid w:val="002509A7"/>
    <w:rsid w:val="00250BAC"/>
    <w:rsid w:val="00250D8F"/>
    <w:rsid w:val="00250F1C"/>
    <w:rsid w:val="00250F72"/>
    <w:rsid w:val="0025111D"/>
    <w:rsid w:val="0025112F"/>
    <w:rsid w:val="002511EB"/>
    <w:rsid w:val="00251385"/>
    <w:rsid w:val="00251C68"/>
    <w:rsid w:val="00251CA1"/>
    <w:rsid w:val="00251E81"/>
    <w:rsid w:val="00251EB1"/>
    <w:rsid w:val="00252008"/>
    <w:rsid w:val="0025211C"/>
    <w:rsid w:val="002521F8"/>
    <w:rsid w:val="0025259E"/>
    <w:rsid w:val="00252605"/>
    <w:rsid w:val="002526F0"/>
    <w:rsid w:val="002529A3"/>
    <w:rsid w:val="00252A42"/>
    <w:rsid w:val="00252B93"/>
    <w:rsid w:val="00252BA6"/>
    <w:rsid w:val="00252F06"/>
    <w:rsid w:val="00252FC1"/>
    <w:rsid w:val="00253320"/>
    <w:rsid w:val="00253510"/>
    <w:rsid w:val="00253692"/>
    <w:rsid w:val="002536CE"/>
    <w:rsid w:val="002539DD"/>
    <w:rsid w:val="00253C72"/>
    <w:rsid w:val="00254191"/>
    <w:rsid w:val="002543D6"/>
    <w:rsid w:val="002544DF"/>
    <w:rsid w:val="0025472B"/>
    <w:rsid w:val="00254AF8"/>
    <w:rsid w:val="00254C31"/>
    <w:rsid w:val="00255077"/>
    <w:rsid w:val="002551E7"/>
    <w:rsid w:val="00255343"/>
    <w:rsid w:val="00255675"/>
    <w:rsid w:val="002559FE"/>
    <w:rsid w:val="002559FF"/>
    <w:rsid w:val="00255A94"/>
    <w:rsid w:val="00255BDA"/>
    <w:rsid w:val="00255E64"/>
    <w:rsid w:val="00255F72"/>
    <w:rsid w:val="00256089"/>
    <w:rsid w:val="002560BE"/>
    <w:rsid w:val="002562AA"/>
    <w:rsid w:val="002562FA"/>
    <w:rsid w:val="00256385"/>
    <w:rsid w:val="0025647C"/>
    <w:rsid w:val="00256674"/>
    <w:rsid w:val="002569E0"/>
    <w:rsid w:val="00256DB0"/>
    <w:rsid w:val="00256E1C"/>
    <w:rsid w:val="00256EBE"/>
    <w:rsid w:val="00256EC0"/>
    <w:rsid w:val="0025746A"/>
    <w:rsid w:val="00257582"/>
    <w:rsid w:val="002575A4"/>
    <w:rsid w:val="002575D7"/>
    <w:rsid w:val="00257892"/>
    <w:rsid w:val="00257B91"/>
    <w:rsid w:val="00257BAB"/>
    <w:rsid w:val="00257C00"/>
    <w:rsid w:val="00257C49"/>
    <w:rsid w:val="00257E28"/>
    <w:rsid w:val="00257F26"/>
    <w:rsid w:val="00260119"/>
    <w:rsid w:val="0026012B"/>
    <w:rsid w:val="00260189"/>
    <w:rsid w:val="00260254"/>
    <w:rsid w:val="0026038C"/>
    <w:rsid w:val="00260475"/>
    <w:rsid w:val="002604E6"/>
    <w:rsid w:val="00260C98"/>
    <w:rsid w:val="00260D02"/>
    <w:rsid w:val="00260DC2"/>
    <w:rsid w:val="00260DD2"/>
    <w:rsid w:val="00260DEB"/>
    <w:rsid w:val="00260E94"/>
    <w:rsid w:val="00260EE6"/>
    <w:rsid w:val="00260F83"/>
    <w:rsid w:val="00260FE6"/>
    <w:rsid w:val="00260FEC"/>
    <w:rsid w:val="00261179"/>
    <w:rsid w:val="002611CF"/>
    <w:rsid w:val="0026147E"/>
    <w:rsid w:val="002616FB"/>
    <w:rsid w:val="00261C40"/>
    <w:rsid w:val="00261F1C"/>
    <w:rsid w:val="00261F20"/>
    <w:rsid w:val="00261FFE"/>
    <w:rsid w:val="00262274"/>
    <w:rsid w:val="0026269A"/>
    <w:rsid w:val="00262892"/>
    <w:rsid w:val="00262A2F"/>
    <w:rsid w:val="00262AE4"/>
    <w:rsid w:val="00262BC5"/>
    <w:rsid w:val="00262C65"/>
    <w:rsid w:val="00262D5E"/>
    <w:rsid w:val="00262DDF"/>
    <w:rsid w:val="002631D2"/>
    <w:rsid w:val="002632AB"/>
    <w:rsid w:val="00263338"/>
    <w:rsid w:val="00263363"/>
    <w:rsid w:val="002635B3"/>
    <w:rsid w:val="0026366A"/>
    <w:rsid w:val="002636E0"/>
    <w:rsid w:val="002638DD"/>
    <w:rsid w:val="0026393E"/>
    <w:rsid w:val="00263A70"/>
    <w:rsid w:val="00263AEA"/>
    <w:rsid w:val="00263B59"/>
    <w:rsid w:val="00263CFB"/>
    <w:rsid w:val="00263D85"/>
    <w:rsid w:val="002640EB"/>
    <w:rsid w:val="002644A0"/>
    <w:rsid w:val="00264ABA"/>
    <w:rsid w:val="00264B74"/>
    <w:rsid w:val="00264BC0"/>
    <w:rsid w:val="00264CC9"/>
    <w:rsid w:val="00265154"/>
    <w:rsid w:val="0026528E"/>
    <w:rsid w:val="00265323"/>
    <w:rsid w:val="00265471"/>
    <w:rsid w:val="002655B0"/>
    <w:rsid w:val="00265600"/>
    <w:rsid w:val="00265862"/>
    <w:rsid w:val="00265914"/>
    <w:rsid w:val="002659FB"/>
    <w:rsid w:val="00265B79"/>
    <w:rsid w:val="00265BAB"/>
    <w:rsid w:val="00265BF4"/>
    <w:rsid w:val="00265C2F"/>
    <w:rsid w:val="00265C96"/>
    <w:rsid w:val="00265D9B"/>
    <w:rsid w:val="00265EB9"/>
    <w:rsid w:val="00266072"/>
    <w:rsid w:val="002660B2"/>
    <w:rsid w:val="002662B7"/>
    <w:rsid w:val="002668CF"/>
    <w:rsid w:val="00266BFE"/>
    <w:rsid w:val="00267012"/>
    <w:rsid w:val="002671C2"/>
    <w:rsid w:val="002671EC"/>
    <w:rsid w:val="002674B5"/>
    <w:rsid w:val="00267647"/>
    <w:rsid w:val="0026764F"/>
    <w:rsid w:val="002677D7"/>
    <w:rsid w:val="00267936"/>
    <w:rsid w:val="00267945"/>
    <w:rsid w:val="00267971"/>
    <w:rsid w:val="002679A5"/>
    <w:rsid w:val="00267B7C"/>
    <w:rsid w:val="00267D71"/>
    <w:rsid w:val="00267D76"/>
    <w:rsid w:val="0027020A"/>
    <w:rsid w:val="002702A3"/>
    <w:rsid w:val="0027050A"/>
    <w:rsid w:val="0027076F"/>
    <w:rsid w:val="002709BA"/>
    <w:rsid w:val="00270A5C"/>
    <w:rsid w:val="00270BE8"/>
    <w:rsid w:val="00270D06"/>
    <w:rsid w:val="00271176"/>
    <w:rsid w:val="0027155D"/>
    <w:rsid w:val="00271656"/>
    <w:rsid w:val="00271779"/>
    <w:rsid w:val="0027177B"/>
    <w:rsid w:val="00271B04"/>
    <w:rsid w:val="00271B20"/>
    <w:rsid w:val="00271EC8"/>
    <w:rsid w:val="002720AA"/>
    <w:rsid w:val="002720BF"/>
    <w:rsid w:val="00272509"/>
    <w:rsid w:val="00272540"/>
    <w:rsid w:val="00272549"/>
    <w:rsid w:val="002725FA"/>
    <w:rsid w:val="002726A6"/>
    <w:rsid w:val="002726BB"/>
    <w:rsid w:val="00272763"/>
    <w:rsid w:val="00272AB6"/>
    <w:rsid w:val="00272BBF"/>
    <w:rsid w:val="0027322A"/>
    <w:rsid w:val="0027332E"/>
    <w:rsid w:val="002734DF"/>
    <w:rsid w:val="002734ED"/>
    <w:rsid w:val="0027368A"/>
    <w:rsid w:val="00273831"/>
    <w:rsid w:val="00273858"/>
    <w:rsid w:val="00273859"/>
    <w:rsid w:val="00273883"/>
    <w:rsid w:val="0027393A"/>
    <w:rsid w:val="0027395C"/>
    <w:rsid w:val="00273994"/>
    <w:rsid w:val="00273E45"/>
    <w:rsid w:val="00273E93"/>
    <w:rsid w:val="00273FD7"/>
    <w:rsid w:val="0027402C"/>
    <w:rsid w:val="002744B5"/>
    <w:rsid w:val="00274521"/>
    <w:rsid w:val="0027458C"/>
    <w:rsid w:val="002745C9"/>
    <w:rsid w:val="00274624"/>
    <w:rsid w:val="0027468C"/>
    <w:rsid w:val="00274713"/>
    <w:rsid w:val="00274799"/>
    <w:rsid w:val="00274A04"/>
    <w:rsid w:val="00274BF6"/>
    <w:rsid w:val="00274CAD"/>
    <w:rsid w:val="00274CE4"/>
    <w:rsid w:val="00274F6B"/>
    <w:rsid w:val="00275053"/>
    <w:rsid w:val="002752B0"/>
    <w:rsid w:val="002755EC"/>
    <w:rsid w:val="002755EE"/>
    <w:rsid w:val="002757E3"/>
    <w:rsid w:val="0027594C"/>
    <w:rsid w:val="00275A71"/>
    <w:rsid w:val="00275A73"/>
    <w:rsid w:val="00275AA9"/>
    <w:rsid w:val="00275B9D"/>
    <w:rsid w:val="00275CF9"/>
    <w:rsid w:val="00275D05"/>
    <w:rsid w:val="00275EDE"/>
    <w:rsid w:val="00275FBA"/>
    <w:rsid w:val="00276106"/>
    <w:rsid w:val="0027610C"/>
    <w:rsid w:val="002761F7"/>
    <w:rsid w:val="0027621A"/>
    <w:rsid w:val="0027621E"/>
    <w:rsid w:val="002762AF"/>
    <w:rsid w:val="002762B0"/>
    <w:rsid w:val="002763D1"/>
    <w:rsid w:val="002763EE"/>
    <w:rsid w:val="00276492"/>
    <w:rsid w:val="00276580"/>
    <w:rsid w:val="0027670F"/>
    <w:rsid w:val="00276960"/>
    <w:rsid w:val="002769D3"/>
    <w:rsid w:val="00276B0E"/>
    <w:rsid w:val="00276CDA"/>
    <w:rsid w:val="00276EAF"/>
    <w:rsid w:val="0027718B"/>
    <w:rsid w:val="002773B0"/>
    <w:rsid w:val="0027749B"/>
    <w:rsid w:val="002774EC"/>
    <w:rsid w:val="002776F6"/>
    <w:rsid w:val="00277A4A"/>
    <w:rsid w:val="00277AB6"/>
    <w:rsid w:val="00277E7D"/>
    <w:rsid w:val="00280004"/>
    <w:rsid w:val="002802D5"/>
    <w:rsid w:val="0028033A"/>
    <w:rsid w:val="002805B3"/>
    <w:rsid w:val="00280896"/>
    <w:rsid w:val="002810D3"/>
    <w:rsid w:val="0028110D"/>
    <w:rsid w:val="002811D3"/>
    <w:rsid w:val="00281913"/>
    <w:rsid w:val="0028191B"/>
    <w:rsid w:val="00281E3E"/>
    <w:rsid w:val="00281E4E"/>
    <w:rsid w:val="00281E82"/>
    <w:rsid w:val="00282063"/>
    <w:rsid w:val="0028241F"/>
    <w:rsid w:val="00282515"/>
    <w:rsid w:val="00282910"/>
    <w:rsid w:val="002829AE"/>
    <w:rsid w:val="00282AFC"/>
    <w:rsid w:val="00282B0A"/>
    <w:rsid w:val="00282C3F"/>
    <w:rsid w:val="00282E7F"/>
    <w:rsid w:val="00282FDC"/>
    <w:rsid w:val="002831E4"/>
    <w:rsid w:val="00283400"/>
    <w:rsid w:val="00283415"/>
    <w:rsid w:val="00283896"/>
    <w:rsid w:val="00283AA1"/>
    <w:rsid w:val="00283AD2"/>
    <w:rsid w:val="00283E18"/>
    <w:rsid w:val="00283E75"/>
    <w:rsid w:val="00284261"/>
    <w:rsid w:val="00284292"/>
    <w:rsid w:val="002842D5"/>
    <w:rsid w:val="00284413"/>
    <w:rsid w:val="0028446C"/>
    <w:rsid w:val="00284502"/>
    <w:rsid w:val="002846D5"/>
    <w:rsid w:val="00284902"/>
    <w:rsid w:val="00284A47"/>
    <w:rsid w:val="00284BF4"/>
    <w:rsid w:val="00284DA7"/>
    <w:rsid w:val="00284E6A"/>
    <w:rsid w:val="00285162"/>
    <w:rsid w:val="00285258"/>
    <w:rsid w:val="0028533D"/>
    <w:rsid w:val="002853A1"/>
    <w:rsid w:val="00285543"/>
    <w:rsid w:val="00285847"/>
    <w:rsid w:val="00285A07"/>
    <w:rsid w:val="00285ADC"/>
    <w:rsid w:val="00285D36"/>
    <w:rsid w:val="00285E4E"/>
    <w:rsid w:val="00285EA5"/>
    <w:rsid w:val="0028657E"/>
    <w:rsid w:val="00286756"/>
    <w:rsid w:val="002867A6"/>
    <w:rsid w:val="002868E3"/>
    <w:rsid w:val="00286A39"/>
    <w:rsid w:val="00286A86"/>
    <w:rsid w:val="00286B95"/>
    <w:rsid w:val="00286BB3"/>
    <w:rsid w:val="00286BDF"/>
    <w:rsid w:val="00286C2B"/>
    <w:rsid w:val="00286FD8"/>
    <w:rsid w:val="002871E2"/>
    <w:rsid w:val="002871F0"/>
    <w:rsid w:val="0028736C"/>
    <w:rsid w:val="00287409"/>
    <w:rsid w:val="002874A1"/>
    <w:rsid w:val="0028769D"/>
    <w:rsid w:val="0028792F"/>
    <w:rsid w:val="0028798E"/>
    <w:rsid w:val="00287AF6"/>
    <w:rsid w:val="00287AFF"/>
    <w:rsid w:val="00287B36"/>
    <w:rsid w:val="00287B8D"/>
    <w:rsid w:val="00287CE4"/>
    <w:rsid w:val="00287D62"/>
    <w:rsid w:val="00287F4A"/>
    <w:rsid w:val="00290006"/>
    <w:rsid w:val="002901C1"/>
    <w:rsid w:val="002901E6"/>
    <w:rsid w:val="002901F2"/>
    <w:rsid w:val="00290222"/>
    <w:rsid w:val="00290244"/>
    <w:rsid w:val="002903EF"/>
    <w:rsid w:val="00290869"/>
    <w:rsid w:val="00290872"/>
    <w:rsid w:val="0029092A"/>
    <w:rsid w:val="00290A54"/>
    <w:rsid w:val="00290AE4"/>
    <w:rsid w:val="00290CCF"/>
    <w:rsid w:val="00290E33"/>
    <w:rsid w:val="0029104E"/>
    <w:rsid w:val="002910AD"/>
    <w:rsid w:val="0029123F"/>
    <w:rsid w:val="00291688"/>
    <w:rsid w:val="002916EC"/>
    <w:rsid w:val="002919BD"/>
    <w:rsid w:val="00291AB4"/>
    <w:rsid w:val="00291B30"/>
    <w:rsid w:val="00291BE2"/>
    <w:rsid w:val="00292067"/>
    <w:rsid w:val="0029207C"/>
    <w:rsid w:val="00292102"/>
    <w:rsid w:val="002922D3"/>
    <w:rsid w:val="0029240A"/>
    <w:rsid w:val="00292457"/>
    <w:rsid w:val="002926CB"/>
    <w:rsid w:val="00292A1C"/>
    <w:rsid w:val="00292A29"/>
    <w:rsid w:val="00292AB6"/>
    <w:rsid w:val="00292B24"/>
    <w:rsid w:val="00292FB8"/>
    <w:rsid w:val="00292FDC"/>
    <w:rsid w:val="002930C2"/>
    <w:rsid w:val="00293CD0"/>
    <w:rsid w:val="00293D90"/>
    <w:rsid w:val="00293DCA"/>
    <w:rsid w:val="00293E41"/>
    <w:rsid w:val="00293F79"/>
    <w:rsid w:val="0029414B"/>
    <w:rsid w:val="00294151"/>
    <w:rsid w:val="002942AA"/>
    <w:rsid w:val="00294473"/>
    <w:rsid w:val="0029448D"/>
    <w:rsid w:val="002944A5"/>
    <w:rsid w:val="00294532"/>
    <w:rsid w:val="00294622"/>
    <w:rsid w:val="0029490E"/>
    <w:rsid w:val="00294B50"/>
    <w:rsid w:val="00294B80"/>
    <w:rsid w:val="00295148"/>
    <w:rsid w:val="0029558C"/>
    <w:rsid w:val="002955C4"/>
    <w:rsid w:val="002956DD"/>
    <w:rsid w:val="002959A3"/>
    <w:rsid w:val="002959A4"/>
    <w:rsid w:val="00295AF4"/>
    <w:rsid w:val="00295C0F"/>
    <w:rsid w:val="00295DA6"/>
    <w:rsid w:val="00295E6B"/>
    <w:rsid w:val="0029611F"/>
    <w:rsid w:val="00296185"/>
    <w:rsid w:val="00296325"/>
    <w:rsid w:val="00296398"/>
    <w:rsid w:val="00296471"/>
    <w:rsid w:val="00296688"/>
    <w:rsid w:val="002966CD"/>
    <w:rsid w:val="00296760"/>
    <w:rsid w:val="0029695E"/>
    <w:rsid w:val="00296B95"/>
    <w:rsid w:val="00296BDA"/>
    <w:rsid w:val="00296CFB"/>
    <w:rsid w:val="00296D1D"/>
    <w:rsid w:val="0029710E"/>
    <w:rsid w:val="00297888"/>
    <w:rsid w:val="002979AD"/>
    <w:rsid w:val="00297A21"/>
    <w:rsid w:val="00297D3B"/>
    <w:rsid w:val="00297DE7"/>
    <w:rsid w:val="00297E68"/>
    <w:rsid w:val="002A0115"/>
    <w:rsid w:val="002A0306"/>
    <w:rsid w:val="002A047E"/>
    <w:rsid w:val="002A04A5"/>
    <w:rsid w:val="002A0533"/>
    <w:rsid w:val="002A0555"/>
    <w:rsid w:val="002A0615"/>
    <w:rsid w:val="002A07A0"/>
    <w:rsid w:val="002A0885"/>
    <w:rsid w:val="002A0902"/>
    <w:rsid w:val="002A09B1"/>
    <w:rsid w:val="002A0D16"/>
    <w:rsid w:val="002A0E33"/>
    <w:rsid w:val="002A0E49"/>
    <w:rsid w:val="002A0E60"/>
    <w:rsid w:val="002A0F5E"/>
    <w:rsid w:val="002A11F1"/>
    <w:rsid w:val="002A1320"/>
    <w:rsid w:val="002A16FE"/>
    <w:rsid w:val="002A18D2"/>
    <w:rsid w:val="002A1AFD"/>
    <w:rsid w:val="002A1B19"/>
    <w:rsid w:val="002A1B62"/>
    <w:rsid w:val="002A1DDA"/>
    <w:rsid w:val="002A1E5E"/>
    <w:rsid w:val="002A1F28"/>
    <w:rsid w:val="002A1FAD"/>
    <w:rsid w:val="002A2003"/>
    <w:rsid w:val="002A20AA"/>
    <w:rsid w:val="002A2130"/>
    <w:rsid w:val="002A230F"/>
    <w:rsid w:val="002A2332"/>
    <w:rsid w:val="002A259C"/>
    <w:rsid w:val="002A25E6"/>
    <w:rsid w:val="002A270A"/>
    <w:rsid w:val="002A2922"/>
    <w:rsid w:val="002A2B64"/>
    <w:rsid w:val="002A2BB7"/>
    <w:rsid w:val="002A2E84"/>
    <w:rsid w:val="002A2E92"/>
    <w:rsid w:val="002A2F96"/>
    <w:rsid w:val="002A2FC7"/>
    <w:rsid w:val="002A30BC"/>
    <w:rsid w:val="002A30D7"/>
    <w:rsid w:val="002A313C"/>
    <w:rsid w:val="002A3415"/>
    <w:rsid w:val="002A3683"/>
    <w:rsid w:val="002A38C6"/>
    <w:rsid w:val="002A3928"/>
    <w:rsid w:val="002A39D8"/>
    <w:rsid w:val="002A3A83"/>
    <w:rsid w:val="002A3A8D"/>
    <w:rsid w:val="002A3B58"/>
    <w:rsid w:val="002A3CA1"/>
    <w:rsid w:val="002A3E4C"/>
    <w:rsid w:val="002A3F6D"/>
    <w:rsid w:val="002A4215"/>
    <w:rsid w:val="002A4299"/>
    <w:rsid w:val="002A47FE"/>
    <w:rsid w:val="002A4836"/>
    <w:rsid w:val="002A4A00"/>
    <w:rsid w:val="002A4ACD"/>
    <w:rsid w:val="002A4B91"/>
    <w:rsid w:val="002A4CED"/>
    <w:rsid w:val="002A4D61"/>
    <w:rsid w:val="002A4D9C"/>
    <w:rsid w:val="002A52D0"/>
    <w:rsid w:val="002A53FF"/>
    <w:rsid w:val="002A5522"/>
    <w:rsid w:val="002A561F"/>
    <w:rsid w:val="002A589A"/>
    <w:rsid w:val="002A5D19"/>
    <w:rsid w:val="002A5F22"/>
    <w:rsid w:val="002A5F4A"/>
    <w:rsid w:val="002A608C"/>
    <w:rsid w:val="002A6145"/>
    <w:rsid w:val="002A6152"/>
    <w:rsid w:val="002A61D1"/>
    <w:rsid w:val="002A62F1"/>
    <w:rsid w:val="002A64E6"/>
    <w:rsid w:val="002A64FC"/>
    <w:rsid w:val="002A67F1"/>
    <w:rsid w:val="002A68EA"/>
    <w:rsid w:val="002A695F"/>
    <w:rsid w:val="002A6A8E"/>
    <w:rsid w:val="002A6B83"/>
    <w:rsid w:val="002A6D62"/>
    <w:rsid w:val="002A75DD"/>
    <w:rsid w:val="002A7617"/>
    <w:rsid w:val="002A78F3"/>
    <w:rsid w:val="002A78FA"/>
    <w:rsid w:val="002A79A0"/>
    <w:rsid w:val="002A7BEB"/>
    <w:rsid w:val="002A7CB6"/>
    <w:rsid w:val="002A7EDA"/>
    <w:rsid w:val="002B00ED"/>
    <w:rsid w:val="002B01D5"/>
    <w:rsid w:val="002B020B"/>
    <w:rsid w:val="002B0505"/>
    <w:rsid w:val="002B0555"/>
    <w:rsid w:val="002B0804"/>
    <w:rsid w:val="002B08EB"/>
    <w:rsid w:val="002B0AAC"/>
    <w:rsid w:val="002B0AE3"/>
    <w:rsid w:val="002B0B0A"/>
    <w:rsid w:val="002B0B11"/>
    <w:rsid w:val="002B0BA5"/>
    <w:rsid w:val="002B0D0E"/>
    <w:rsid w:val="002B0F3C"/>
    <w:rsid w:val="002B1094"/>
    <w:rsid w:val="002B116B"/>
    <w:rsid w:val="002B1231"/>
    <w:rsid w:val="002B124D"/>
    <w:rsid w:val="002B1314"/>
    <w:rsid w:val="002B168C"/>
    <w:rsid w:val="002B18CC"/>
    <w:rsid w:val="002B19B2"/>
    <w:rsid w:val="002B1A2E"/>
    <w:rsid w:val="002B1B08"/>
    <w:rsid w:val="002B1B14"/>
    <w:rsid w:val="002B1B38"/>
    <w:rsid w:val="002B1CA7"/>
    <w:rsid w:val="002B1D59"/>
    <w:rsid w:val="002B2146"/>
    <w:rsid w:val="002B27C1"/>
    <w:rsid w:val="002B280F"/>
    <w:rsid w:val="002B2AE7"/>
    <w:rsid w:val="002B2B1F"/>
    <w:rsid w:val="002B2DFA"/>
    <w:rsid w:val="002B310F"/>
    <w:rsid w:val="002B3223"/>
    <w:rsid w:val="002B3588"/>
    <w:rsid w:val="002B35D4"/>
    <w:rsid w:val="002B3A34"/>
    <w:rsid w:val="002B3DBB"/>
    <w:rsid w:val="002B3EF5"/>
    <w:rsid w:val="002B3F68"/>
    <w:rsid w:val="002B40BA"/>
    <w:rsid w:val="002B4173"/>
    <w:rsid w:val="002B42DF"/>
    <w:rsid w:val="002B431D"/>
    <w:rsid w:val="002B46DD"/>
    <w:rsid w:val="002B47E0"/>
    <w:rsid w:val="002B47E4"/>
    <w:rsid w:val="002B4D00"/>
    <w:rsid w:val="002B4D56"/>
    <w:rsid w:val="002B4EA6"/>
    <w:rsid w:val="002B4FE1"/>
    <w:rsid w:val="002B5021"/>
    <w:rsid w:val="002B5136"/>
    <w:rsid w:val="002B5295"/>
    <w:rsid w:val="002B5398"/>
    <w:rsid w:val="002B5594"/>
    <w:rsid w:val="002B55C3"/>
    <w:rsid w:val="002B56FD"/>
    <w:rsid w:val="002B59AE"/>
    <w:rsid w:val="002B59B2"/>
    <w:rsid w:val="002B59BA"/>
    <w:rsid w:val="002B5CAB"/>
    <w:rsid w:val="002B5DE0"/>
    <w:rsid w:val="002B5DEE"/>
    <w:rsid w:val="002B5FEE"/>
    <w:rsid w:val="002B6235"/>
    <w:rsid w:val="002B63FF"/>
    <w:rsid w:val="002B6570"/>
    <w:rsid w:val="002B67E3"/>
    <w:rsid w:val="002B6894"/>
    <w:rsid w:val="002B6A7E"/>
    <w:rsid w:val="002B6B11"/>
    <w:rsid w:val="002B6B64"/>
    <w:rsid w:val="002B6F09"/>
    <w:rsid w:val="002B7077"/>
    <w:rsid w:val="002B7094"/>
    <w:rsid w:val="002B70BE"/>
    <w:rsid w:val="002B7291"/>
    <w:rsid w:val="002B7350"/>
    <w:rsid w:val="002B74EA"/>
    <w:rsid w:val="002B7624"/>
    <w:rsid w:val="002B7795"/>
    <w:rsid w:val="002B7798"/>
    <w:rsid w:val="002B77E4"/>
    <w:rsid w:val="002B7A92"/>
    <w:rsid w:val="002B7DF4"/>
    <w:rsid w:val="002B7E83"/>
    <w:rsid w:val="002B7F75"/>
    <w:rsid w:val="002B7FBA"/>
    <w:rsid w:val="002C0162"/>
    <w:rsid w:val="002C03F1"/>
    <w:rsid w:val="002C0474"/>
    <w:rsid w:val="002C05A4"/>
    <w:rsid w:val="002C0603"/>
    <w:rsid w:val="002C06CE"/>
    <w:rsid w:val="002C08BC"/>
    <w:rsid w:val="002C0994"/>
    <w:rsid w:val="002C0997"/>
    <w:rsid w:val="002C0A10"/>
    <w:rsid w:val="002C0A96"/>
    <w:rsid w:val="002C0B20"/>
    <w:rsid w:val="002C0C76"/>
    <w:rsid w:val="002C0D1F"/>
    <w:rsid w:val="002C0FC9"/>
    <w:rsid w:val="002C10CA"/>
    <w:rsid w:val="002C126E"/>
    <w:rsid w:val="002C1270"/>
    <w:rsid w:val="002C128E"/>
    <w:rsid w:val="002C12EB"/>
    <w:rsid w:val="002C18C6"/>
    <w:rsid w:val="002C19A7"/>
    <w:rsid w:val="002C1E19"/>
    <w:rsid w:val="002C2022"/>
    <w:rsid w:val="002C2111"/>
    <w:rsid w:val="002C2199"/>
    <w:rsid w:val="002C2485"/>
    <w:rsid w:val="002C2635"/>
    <w:rsid w:val="002C2666"/>
    <w:rsid w:val="002C2F2E"/>
    <w:rsid w:val="002C2FB5"/>
    <w:rsid w:val="002C33FC"/>
    <w:rsid w:val="002C35AF"/>
    <w:rsid w:val="002C36A7"/>
    <w:rsid w:val="002C36E9"/>
    <w:rsid w:val="002C39D9"/>
    <w:rsid w:val="002C3AB5"/>
    <w:rsid w:val="002C3AC5"/>
    <w:rsid w:val="002C3BE6"/>
    <w:rsid w:val="002C3C20"/>
    <w:rsid w:val="002C3E51"/>
    <w:rsid w:val="002C400F"/>
    <w:rsid w:val="002C4102"/>
    <w:rsid w:val="002C410D"/>
    <w:rsid w:val="002C4331"/>
    <w:rsid w:val="002C44AA"/>
    <w:rsid w:val="002C46B4"/>
    <w:rsid w:val="002C46B9"/>
    <w:rsid w:val="002C46FA"/>
    <w:rsid w:val="002C49CA"/>
    <w:rsid w:val="002C4B04"/>
    <w:rsid w:val="002C5075"/>
    <w:rsid w:val="002C50DD"/>
    <w:rsid w:val="002C516D"/>
    <w:rsid w:val="002C51B6"/>
    <w:rsid w:val="002C5346"/>
    <w:rsid w:val="002C5664"/>
    <w:rsid w:val="002C57DC"/>
    <w:rsid w:val="002C5C05"/>
    <w:rsid w:val="002C5E28"/>
    <w:rsid w:val="002C5E53"/>
    <w:rsid w:val="002C5F0E"/>
    <w:rsid w:val="002C6003"/>
    <w:rsid w:val="002C60F2"/>
    <w:rsid w:val="002C625E"/>
    <w:rsid w:val="002C644F"/>
    <w:rsid w:val="002C64CC"/>
    <w:rsid w:val="002C65F7"/>
    <w:rsid w:val="002C6BAD"/>
    <w:rsid w:val="002C6C3D"/>
    <w:rsid w:val="002C6CEE"/>
    <w:rsid w:val="002C6E13"/>
    <w:rsid w:val="002C7151"/>
    <w:rsid w:val="002C7296"/>
    <w:rsid w:val="002C729A"/>
    <w:rsid w:val="002C73EA"/>
    <w:rsid w:val="002C7739"/>
    <w:rsid w:val="002C795F"/>
    <w:rsid w:val="002D0306"/>
    <w:rsid w:val="002D0480"/>
    <w:rsid w:val="002D0515"/>
    <w:rsid w:val="002D0549"/>
    <w:rsid w:val="002D05E9"/>
    <w:rsid w:val="002D0611"/>
    <w:rsid w:val="002D0775"/>
    <w:rsid w:val="002D085F"/>
    <w:rsid w:val="002D0C36"/>
    <w:rsid w:val="002D0FCA"/>
    <w:rsid w:val="002D10CA"/>
    <w:rsid w:val="002D117B"/>
    <w:rsid w:val="002D11F0"/>
    <w:rsid w:val="002D14A3"/>
    <w:rsid w:val="002D19E4"/>
    <w:rsid w:val="002D19FE"/>
    <w:rsid w:val="002D1B21"/>
    <w:rsid w:val="002D1B57"/>
    <w:rsid w:val="002D1D5E"/>
    <w:rsid w:val="002D21F6"/>
    <w:rsid w:val="002D23CD"/>
    <w:rsid w:val="002D24C1"/>
    <w:rsid w:val="002D2ADC"/>
    <w:rsid w:val="002D2CB4"/>
    <w:rsid w:val="002D2EED"/>
    <w:rsid w:val="002D3057"/>
    <w:rsid w:val="002D30E4"/>
    <w:rsid w:val="002D3115"/>
    <w:rsid w:val="002D319F"/>
    <w:rsid w:val="002D3A89"/>
    <w:rsid w:val="002D3AB4"/>
    <w:rsid w:val="002D3BB3"/>
    <w:rsid w:val="002D3F00"/>
    <w:rsid w:val="002D405D"/>
    <w:rsid w:val="002D410B"/>
    <w:rsid w:val="002D424A"/>
    <w:rsid w:val="002D4273"/>
    <w:rsid w:val="002D44DF"/>
    <w:rsid w:val="002D45CB"/>
    <w:rsid w:val="002D46CA"/>
    <w:rsid w:val="002D47D4"/>
    <w:rsid w:val="002D47EE"/>
    <w:rsid w:val="002D495A"/>
    <w:rsid w:val="002D4AFE"/>
    <w:rsid w:val="002D4B38"/>
    <w:rsid w:val="002D4D00"/>
    <w:rsid w:val="002D4D3A"/>
    <w:rsid w:val="002D4D54"/>
    <w:rsid w:val="002D4E4E"/>
    <w:rsid w:val="002D4E91"/>
    <w:rsid w:val="002D4F06"/>
    <w:rsid w:val="002D511E"/>
    <w:rsid w:val="002D5182"/>
    <w:rsid w:val="002D5359"/>
    <w:rsid w:val="002D53B0"/>
    <w:rsid w:val="002D53F6"/>
    <w:rsid w:val="002D54AE"/>
    <w:rsid w:val="002D55F2"/>
    <w:rsid w:val="002D5779"/>
    <w:rsid w:val="002D5921"/>
    <w:rsid w:val="002D5A14"/>
    <w:rsid w:val="002D5C05"/>
    <w:rsid w:val="002D5CFF"/>
    <w:rsid w:val="002D5E26"/>
    <w:rsid w:val="002D68DB"/>
    <w:rsid w:val="002D690C"/>
    <w:rsid w:val="002D6975"/>
    <w:rsid w:val="002D6ADC"/>
    <w:rsid w:val="002D6C2A"/>
    <w:rsid w:val="002D714C"/>
    <w:rsid w:val="002D7260"/>
    <w:rsid w:val="002D7462"/>
    <w:rsid w:val="002D74C3"/>
    <w:rsid w:val="002D751F"/>
    <w:rsid w:val="002D7783"/>
    <w:rsid w:val="002D779F"/>
    <w:rsid w:val="002D7C07"/>
    <w:rsid w:val="002D7DA9"/>
    <w:rsid w:val="002D7DC1"/>
    <w:rsid w:val="002D7E19"/>
    <w:rsid w:val="002D7F75"/>
    <w:rsid w:val="002E010D"/>
    <w:rsid w:val="002E0111"/>
    <w:rsid w:val="002E0245"/>
    <w:rsid w:val="002E028F"/>
    <w:rsid w:val="002E02B3"/>
    <w:rsid w:val="002E05FA"/>
    <w:rsid w:val="002E0932"/>
    <w:rsid w:val="002E0975"/>
    <w:rsid w:val="002E09AD"/>
    <w:rsid w:val="002E0AEE"/>
    <w:rsid w:val="002E11B0"/>
    <w:rsid w:val="002E11BA"/>
    <w:rsid w:val="002E122B"/>
    <w:rsid w:val="002E123B"/>
    <w:rsid w:val="002E1400"/>
    <w:rsid w:val="002E1610"/>
    <w:rsid w:val="002E163B"/>
    <w:rsid w:val="002E171D"/>
    <w:rsid w:val="002E1867"/>
    <w:rsid w:val="002E1935"/>
    <w:rsid w:val="002E1AD2"/>
    <w:rsid w:val="002E1D47"/>
    <w:rsid w:val="002E1DA1"/>
    <w:rsid w:val="002E1F96"/>
    <w:rsid w:val="002E2288"/>
    <w:rsid w:val="002E22ED"/>
    <w:rsid w:val="002E232D"/>
    <w:rsid w:val="002E2682"/>
    <w:rsid w:val="002E2692"/>
    <w:rsid w:val="002E28A6"/>
    <w:rsid w:val="002E29F9"/>
    <w:rsid w:val="002E2AA7"/>
    <w:rsid w:val="002E2DC5"/>
    <w:rsid w:val="002E2F38"/>
    <w:rsid w:val="002E326D"/>
    <w:rsid w:val="002E3CE2"/>
    <w:rsid w:val="002E3E78"/>
    <w:rsid w:val="002E3ED6"/>
    <w:rsid w:val="002E430E"/>
    <w:rsid w:val="002E4760"/>
    <w:rsid w:val="002E4914"/>
    <w:rsid w:val="002E4C6B"/>
    <w:rsid w:val="002E4DF4"/>
    <w:rsid w:val="002E5085"/>
    <w:rsid w:val="002E5251"/>
    <w:rsid w:val="002E539E"/>
    <w:rsid w:val="002E53D6"/>
    <w:rsid w:val="002E5504"/>
    <w:rsid w:val="002E550D"/>
    <w:rsid w:val="002E5740"/>
    <w:rsid w:val="002E5815"/>
    <w:rsid w:val="002E5A43"/>
    <w:rsid w:val="002E5C56"/>
    <w:rsid w:val="002E63A0"/>
    <w:rsid w:val="002E63B2"/>
    <w:rsid w:val="002E6482"/>
    <w:rsid w:val="002E65F8"/>
    <w:rsid w:val="002E665F"/>
    <w:rsid w:val="002E6775"/>
    <w:rsid w:val="002E67BE"/>
    <w:rsid w:val="002E67EE"/>
    <w:rsid w:val="002E6880"/>
    <w:rsid w:val="002E6B0A"/>
    <w:rsid w:val="002E6B74"/>
    <w:rsid w:val="002E6BD1"/>
    <w:rsid w:val="002E6CB1"/>
    <w:rsid w:val="002E6EFD"/>
    <w:rsid w:val="002E70E3"/>
    <w:rsid w:val="002E7255"/>
    <w:rsid w:val="002E7256"/>
    <w:rsid w:val="002E74A2"/>
    <w:rsid w:val="002E755A"/>
    <w:rsid w:val="002E7796"/>
    <w:rsid w:val="002E7814"/>
    <w:rsid w:val="002E7897"/>
    <w:rsid w:val="002E7980"/>
    <w:rsid w:val="002E7B7C"/>
    <w:rsid w:val="002E7C7A"/>
    <w:rsid w:val="002E7CF2"/>
    <w:rsid w:val="002E7D1B"/>
    <w:rsid w:val="002E7E30"/>
    <w:rsid w:val="002E7F7E"/>
    <w:rsid w:val="002F036C"/>
    <w:rsid w:val="002F03FE"/>
    <w:rsid w:val="002F046C"/>
    <w:rsid w:val="002F07F8"/>
    <w:rsid w:val="002F0A2F"/>
    <w:rsid w:val="002F0C8C"/>
    <w:rsid w:val="002F0D29"/>
    <w:rsid w:val="002F11BD"/>
    <w:rsid w:val="002F1343"/>
    <w:rsid w:val="002F1404"/>
    <w:rsid w:val="002F1461"/>
    <w:rsid w:val="002F1522"/>
    <w:rsid w:val="002F19C6"/>
    <w:rsid w:val="002F1CBA"/>
    <w:rsid w:val="002F1E07"/>
    <w:rsid w:val="002F1E14"/>
    <w:rsid w:val="002F1F59"/>
    <w:rsid w:val="002F1F60"/>
    <w:rsid w:val="002F2389"/>
    <w:rsid w:val="002F23FD"/>
    <w:rsid w:val="002F2654"/>
    <w:rsid w:val="002F26E5"/>
    <w:rsid w:val="002F290A"/>
    <w:rsid w:val="002F2934"/>
    <w:rsid w:val="002F2966"/>
    <w:rsid w:val="002F2991"/>
    <w:rsid w:val="002F2B7E"/>
    <w:rsid w:val="002F2E10"/>
    <w:rsid w:val="002F2EBC"/>
    <w:rsid w:val="002F311C"/>
    <w:rsid w:val="002F329D"/>
    <w:rsid w:val="002F350F"/>
    <w:rsid w:val="002F351E"/>
    <w:rsid w:val="002F3525"/>
    <w:rsid w:val="002F39E1"/>
    <w:rsid w:val="002F3B03"/>
    <w:rsid w:val="002F3C30"/>
    <w:rsid w:val="002F3D20"/>
    <w:rsid w:val="002F3D40"/>
    <w:rsid w:val="002F3E59"/>
    <w:rsid w:val="002F3EC0"/>
    <w:rsid w:val="002F401F"/>
    <w:rsid w:val="002F4068"/>
    <w:rsid w:val="002F426B"/>
    <w:rsid w:val="002F4295"/>
    <w:rsid w:val="002F4333"/>
    <w:rsid w:val="002F44F3"/>
    <w:rsid w:val="002F4547"/>
    <w:rsid w:val="002F461B"/>
    <w:rsid w:val="002F4758"/>
    <w:rsid w:val="002F49D7"/>
    <w:rsid w:val="002F4A6C"/>
    <w:rsid w:val="002F4F72"/>
    <w:rsid w:val="002F5120"/>
    <w:rsid w:val="002F534D"/>
    <w:rsid w:val="002F5732"/>
    <w:rsid w:val="002F5887"/>
    <w:rsid w:val="002F600D"/>
    <w:rsid w:val="002F61AA"/>
    <w:rsid w:val="002F62FF"/>
    <w:rsid w:val="002F6344"/>
    <w:rsid w:val="002F646C"/>
    <w:rsid w:val="002F64DC"/>
    <w:rsid w:val="002F6763"/>
    <w:rsid w:val="002F67AB"/>
    <w:rsid w:val="002F67AF"/>
    <w:rsid w:val="002F6B9C"/>
    <w:rsid w:val="002F6BCE"/>
    <w:rsid w:val="002F6DB1"/>
    <w:rsid w:val="002F6E7C"/>
    <w:rsid w:val="002F6F97"/>
    <w:rsid w:val="002F712A"/>
    <w:rsid w:val="002F7366"/>
    <w:rsid w:val="002F741F"/>
    <w:rsid w:val="002F756E"/>
    <w:rsid w:val="002F771D"/>
    <w:rsid w:val="002F7742"/>
    <w:rsid w:val="002F78D0"/>
    <w:rsid w:val="002F78F5"/>
    <w:rsid w:val="002F7B66"/>
    <w:rsid w:val="002F7C54"/>
    <w:rsid w:val="002F7F94"/>
    <w:rsid w:val="00300143"/>
    <w:rsid w:val="00300290"/>
    <w:rsid w:val="003002AF"/>
    <w:rsid w:val="00300361"/>
    <w:rsid w:val="003004C8"/>
    <w:rsid w:val="00300810"/>
    <w:rsid w:val="003009E9"/>
    <w:rsid w:val="00300B89"/>
    <w:rsid w:val="00300C14"/>
    <w:rsid w:val="00300CDB"/>
    <w:rsid w:val="00300E06"/>
    <w:rsid w:val="00301466"/>
    <w:rsid w:val="003014BD"/>
    <w:rsid w:val="00301C40"/>
    <w:rsid w:val="00301C66"/>
    <w:rsid w:val="00301C8D"/>
    <w:rsid w:val="00301C94"/>
    <w:rsid w:val="00301D6E"/>
    <w:rsid w:val="00301D84"/>
    <w:rsid w:val="00301E48"/>
    <w:rsid w:val="00301F6B"/>
    <w:rsid w:val="0030206A"/>
    <w:rsid w:val="00302138"/>
    <w:rsid w:val="0030225D"/>
    <w:rsid w:val="0030255F"/>
    <w:rsid w:val="0030262E"/>
    <w:rsid w:val="00302682"/>
    <w:rsid w:val="0030285D"/>
    <w:rsid w:val="00302B6B"/>
    <w:rsid w:val="00302D3C"/>
    <w:rsid w:val="00302D78"/>
    <w:rsid w:val="00302DA6"/>
    <w:rsid w:val="00302E4F"/>
    <w:rsid w:val="00302E88"/>
    <w:rsid w:val="00302EB9"/>
    <w:rsid w:val="00302EED"/>
    <w:rsid w:val="00303015"/>
    <w:rsid w:val="0030309D"/>
    <w:rsid w:val="003030B2"/>
    <w:rsid w:val="003030F2"/>
    <w:rsid w:val="003030FF"/>
    <w:rsid w:val="003032BB"/>
    <w:rsid w:val="003032E3"/>
    <w:rsid w:val="0030340A"/>
    <w:rsid w:val="00303A12"/>
    <w:rsid w:val="00303E29"/>
    <w:rsid w:val="00303E79"/>
    <w:rsid w:val="00303EBD"/>
    <w:rsid w:val="00304052"/>
    <w:rsid w:val="003042E9"/>
    <w:rsid w:val="003043EF"/>
    <w:rsid w:val="003045E3"/>
    <w:rsid w:val="00304669"/>
    <w:rsid w:val="003047EC"/>
    <w:rsid w:val="003048BC"/>
    <w:rsid w:val="003049AC"/>
    <w:rsid w:val="00304B0E"/>
    <w:rsid w:val="00304B2A"/>
    <w:rsid w:val="00304B3F"/>
    <w:rsid w:val="0030515A"/>
    <w:rsid w:val="0030533A"/>
    <w:rsid w:val="00305367"/>
    <w:rsid w:val="003056AC"/>
    <w:rsid w:val="0030595B"/>
    <w:rsid w:val="00305B24"/>
    <w:rsid w:val="00306002"/>
    <w:rsid w:val="00306164"/>
    <w:rsid w:val="003061EE"/>
    <w:rsid w:val="00306566"/>
    <w:rsid w:val="0030667B"/>
    <w:rsid w:val="0030689A"/>
    <w:rsid w:val="00306994"/>
    <w:rsid w:val="00306A56"/>
    <w:rsid w:val="00306B38"/>
    <w:rsid w:val="00306D1F"/>
    <w:rsid w:val="00306E6C"/>
    <w:rsid w:val="00307182"/>
    <w:rsid w:val="003072EE"/>
    <w:rsid w:val="003073A5"/>
    <w:rsid w:val="00307538"/>
    <w:rsid w:val="003079B8"/>
    <w:rsid w:val="00307F16"/>
    <w:rsid w:val="00307F73"/>
    <w:rsid w:val="0031017E"/>
    <w:rsid w:val="00310208"/>
    <w:rsid w:val="003102A7"/>
    <w:rsid w:val="003107D4"/>
    <w:rsid w:val="003107DF"/>
    <w:rsid w:val="003109AC"/>
    <w:rsid w:val="00310A9F"/>
    <w:rsid w:val="00310AA7"/>
    <w:rsid w:val="00310BAA"/>
    <w:rsid w:val="00310C24"/>
    <w:rsid w:val="00310CED"/>
    <w:rsid w:val="00310FB9"/>
    <w:rsid w:val="003110DE"/>
    <w:rsid w:val="0031117F"/>
    <w:rsid w:val="003111B7"/>
    <w:rsid w:val="0031158C"/>
    <w:rsid w:val="00311695"/>
    <w:rsid w:val="0031169C"/>
    <w:rsid w:val="00311C52"/>
    <w:rsid w:val="00311D19"/>
    <w:rsid w:val="00311DF5"/>
    <w:rsid w:val="00312004"/>
    <w:rsid w:val="00312354"/>
    <w:rsid w:val="0031245F"/>
    <w:rsid w:val="003125D6"/>
    <w:rsid w:val="00312709"/>
    <w:rsid w:val="00312804"/>
    <w:rsid w:val="00312C43"/>
    <w:rsid w:val="00312E7F"/>
    <w:rsid w:val="0031312A"/>
    <w:rsid w:val="00313412"/>
    <w:rsid w:val="003135AA"/>
    <w:rsid w:val="0031386F"/>
    <w:rsid w:val="00313BA1"/>
    <w:rsid w:val="00313F25"/>
    <w:rsid w:val="0031406F"/>
    <w:rsid w:val="003142BD"/>
    <w:rsid w:val="003144CD"/>
    <w:rsid w:val="0031465A"/>
    <w:rsid w:val="0031465D"/>
    <w:rsid w:val="003146F2"/>
    <w:rsid w:val="003147E2"/>
    <w:rsid w:val="00314B91"/>
    <w:rsid w:val="00314E99"/>
    <w:rsid w:val="00314F7F"/>
    <w:rsid w:val="0031504A"/>
    <w:rsid w:val="0031535D"/>
    <w:rsid w:val="00315373"/>
    <w:rsid w:val="003153CB"/>
    <w:rsid w:val="00315771"/>
    <w:rsid w:val="00315782"/>
    <w:rsid w:val="00315829"/>
    <w:rsid w:val="00315A62"/>
    <w:rsid w:val="00315CAF"/>
    <w:rsid w:val="00316038"/>
    <w:rsid w:val="00316334"/>
    <w:rsid w:val="00316410"/>
    <w:rsid w:val="003166DB"/>
    <w:rsid w:val="00316800"/>
    <w:rsid w:val="003169D3"/>
    <w:rsid w:val="003169D6"/>
    <w:rsid w:val="003169E5"/>
    <w:rsid w:val="00316CA8"/>
    <w:rsid w:val="00316D74"/>
    <w:rsid w:val="00316E52"/>
    <w:rsid w:val="00316E89"/>
    <w:rsid w:val="003170E8"/>
    <w:rsid w:val="0031713A"/>
    <w:rsid w:val="00317506"/>
    <w:rsid w:val="00317598"/>
    <w:rsid w:val="003176D6"/>
    <w:rsid w:val="00317A11"/>
    <w:rsid w:val="00317A79"/>
    <w:rsid w:val="00317C64"/>
    <w:rsid w:val="00317DCC"/>
    <w:rsid w:val="00317FB8"/>
    <w:rsid w:val="00320044"/>
    <w:rsid w:val="00320151"/>
    <w:rsid w:val="003202E7"/>
    <w:rsid w:val="003203E4"/>
    <w:rsid w:val="0032048F"/>
    <w:rsid w:val="0032052E"/>
    <w:rsid w:val="00320598"/>
    <w:rsid w:val="00320D2A"/>
    <w:rsid w:val="00320EA7"/>
    <w:rsid w:val="00320ECA"/>
    <w:rsid w:val="00320EEA"/>
    <w:rsid w:val="00320F72"/>
    <w:rsid w:val="00321035"/>
    <w:rsid w:val="00321063"/>
    <w:rsid w:val="00321124"/>
    <w:rsid w:val="00321333"/>
    <w:rsid w:val="00321487"/>
    <w:rsid w:val="0032180D"/>
    <w:rsid w:val="00321861"/>
    <w:rsid w:val="003219E8"/>
    <w:rsid w:val="00321AD7"/>
    <w:rsid w:val="00321CFF"/>
    <w:rsid w:val="00321E6F"/>
    <w:rsid w:val="00321ED9"/>
    <w:rsid w:val="00321FA7"/>
    <w:rsid w:val="003220A7"/>
    <w:rsid w:val="003220AF"/>
    <w:rsid w:val="0032217F"/>
    <w:rsid w:val="0032248C"/>
    <w:rsid w:val="00322885"/>
    <w:rsid w:val="00322C20"/>
    <w:rsid w:val="0032303C"/>
    <w:rsid w:val="0032305D"/>
    <w:rsid w:val="0032322E"/>
    <w:rsid w:val="0032379C"/>
    <w:rsid w:val="00323837"/>
    <w:rsid w:val="00323842"/>
    <w:rsid w:val="003239F1"/>
    <w:rsid w:val="00323AA4"/>
    <w:rsid w:val="00323B75"/>
    <w:rsid w:val="00323BC0"/>
    <w:rsid w:val="00323C78"/>
    <w:rsid w:val="00323DE3"/>
    <w:rsid w:val="00323ED2"/>
    <w:rsid w:val="00323F98"/>
    <w:rsid w:val="00324066"/>
    <w:rsid w:val="003241EF"/>
    <w:rsid w:val="0032428D"/>
    <w:rsid w:val="003242D1"/>
    <w:rsid w:val="0032455D"/>
    <w:rsid w:val="003245DA"/>
    <w:rsid w:val="00324644"/>
    <w:rsid w:val="0032468D"/>
    <w:rsid w:val="00324ABB"/>
    <w:rsid w:val="00324C4B"/>
    <w:rsid w:val="00324C7C"/>
    <w:rsid w:val="00324D21"/>
    <w:rsid w:val="00324E8C"/>
    <w:rsid w:val="00324EF2"/>
    <w:rsid w:val="003250DD"/>
    <w:rsid w:val="00325187"/>
    <w:rsid w:val="003251F8"/>
    <w:rsid w:val="0032526F"/>
    <w:rsid w:val="003254CB"/>
    <w:rsid w:val="003254E2"/>
    <w:rsid w:val="003254ED"/>
    <w:rsid w:val="0032567D"/>
    <w:rsid w:val="00325696"/>
    <w:rsid w:val="0032576D"/>
    <w:rsid w:val="0032580D"/>
    <w:rsid w:val="0032596A"/>
    <w:rsid w:val="00325B57"/>
    <w:rsid w:val="00325E29"/>
    <w:rsid w:val="00325EF4"/>
    <w:rsid w:val="003260EF"/>
    <w:rsid w:val="003261FE"/>
    <w:rsid w:val="003262F5"/>
    <w:rsid w:val="003263E8"/>
    <w:rsid w:val="0032647E"/>
    <w:rsid w:val="0032648C"/>
    <w:rsid w:val="00326757"/>
    <w:rsid w:val="00326819"/>
    <w:rsid w:val="00326862"/>
    <w:rsid w:val="003269B9"/>
    <w:rsid w:val="00326AD0"/>
    <w:rsid w:val="00326AD4"/>
    <w:rsid w:val="00326AFF"/>
    <w:rsid w:val="00326C85"/>
    <w:rsid w:val="00326CEE"/>
    <w:rsid w:val="00327050"/>
    <w:rsid w:val="003271A7"/>
    <w:rsid w:val="0032747C"/>
    <w:rsid w:val="00327625"/>
    <w:rsid w:val="0032777B"/>
    <w:rsid w:val="00327855"/>
    <w:rsid w:val="00327865"/>
    <w:rsid w:val="0032788C"/>
    <w:rsid w:val="003278C3"/>
    <w:rsid w:val="003278F6"/>
    <w:rsid w:val="00327DF8"/>
    <w:rsid w:val="003302EC"/>
    <w:rsid w:val="003302FD"/>
    <w:rsid w:val="0033047E"/>
    <w:rsid w:val="0033048C"/>
    <w:rsid w:val="00330576"/>
    <w:rsid w:val="00330615"/>
    <w:rsid w:val="00330683"/>
    <w:rsid w:val="003306F0"/>
    <w:rsid w:val="00330785"/>
    <w:rsid w:val="00330874"/>
    <w:rsid w:val="00330948"/>
    <w:rsid w:val="0033097F"/>
    <w:rsid w:val="00330A8D"/>
    <w:rsid w:val="00330BF2"/>
    <w:rsid w:val="00330BFC"/>
    <w:rsid w:val="00330E65"/>
    <w:rsid w:val="00330EF3"/>
    <w:rsid w:val="003310EB"/>
    <w:rsid w:val="00331321"/>
    <w:rsid w:val="00331423"/>
    <w:rsid w:val="003314FC"/>
    <w:rsid w:val="0033152A"/>
    <w:rsid w:val="00331850"/>
    <w:rsid w:val="00331A73"/>
    <w:rsid w:val="00331B53"/>
    <w:rsid w:val="00331DFB"/>
    <w:rsid w:val="00331E64"/>
    <w:rsid w:val="00332063"/>
    <w:rsid w:val="0033217F"/>
    <w:rsid w:val="00332245"/>
    <w:rsid w:val="00332428"/>
    <w:rsid w:val="00332447"/>
    <w:rsid w:val="003324F2"/>
    <w:rsid w:val="00332544"/>
    <w:rsid w:val="00332676"/>
    <w:rsid w:val="0033298A"/>
    <w:rsid w:val="00332E13"/>
    <w:rsid w:val="00333141"/>
    <w:rsid w:val="00333319"/>
    <w:rsid w:val="00333599"/>
    <w:rsid w:val="00333750"/>
    <w:rsid w:val="00333767"/>
    <w:rsid w:val="003337DA"/>
    <w:rsid w:val="00333802"/>
    <w:rsid w:val="0033384D"/>
    <w:rsid w:val="003338C4"/>
    <w:rsid w:val="00333919"/>
    <w:rsid w:val="00333933"/>
    <w:rsid w:val="00333A2F"/>
    <w:rsid w:val="003340A3"/>
    <w:rsid w:val="003340C1"/>
    <w:rsid w:val="0033411B"/>
    <w:rsid w:val="003341A0"/>
    <w:rsid w:val="003341D1"/>
    <w:rsid w:val="003341D7"/>
    <w:rsid w:val="003345E8"/>
    <w:rsid w:val="003346AB"/>
    <w:rsid w:val="003346C4"/>
    <w:rsid w:val="003346CE"/>
    <w:rsid w:val="003348FD"/>
    <w:rsid w:val="0033493A"/>
    <w:rsid w:val="00334955"/>
    <w:rsid w:val="003349D4"/>
    <w:rsid w:val="00334D27"/>
    <w:rsid w:val="00334D28"/>
    <w:rsid w:val="00334D49"/>
    <w:rsid w:val="00335094"/>
    <w:rsid w:val="003354B3"/>
    <w:rsid w:val="003355DE"/>
    <w:rsid w:val="00335780"/>
    <w:rsid w:val="0033578A"/>
    <w:rsid w:val="00335B4D"/>
    <w:rsid w:val="00335E38"/>
    <w:rsid w:val="00336090"/>
    <w:rsid w:val="003360D5"/>
    <w:rsid w:val="00336191"/>
    <w:rsid w:val="0033648C"/>
    <w:rsid w:val="0033669D"/>
    <w:rsid w:val="00336945"/>
    <w:rsid w:val="00336975"/>
    <w:rsid w:val="00336C0A"/>
    <w:rsid w:val="00336E90"/>
    <w:rsid w:val="00337037"/>
    <w:rsid w:val="00337091"/>
    <w:rsid w:val="003378D0"/>
    <w:rsid w:val="0033795D"/>
    <w:rsid w:val="00337AD2"/>
    <w:rsid w:val="00337BF5"/>
    <w:rsid w:val="00337D9B"/>
    <w:rsid w:val="00337F04"/>
    <w:rsid w:val="00337F61"/>
    <w:rsid w:val="00337FB8"/>
    <w:rsid w:val="0034006B"/>
    <w:rsid w:val="0034014D"/>
    <w:rsid w:val="0034075F"/>
    <w:rsid w:val="00340825"/>
    <w:rsid w:val="00340B80"/>
    <w:rsid w:val="00340B86"/>
    <w:rsid w:val="00340CAA"/>
    <w:rsid w:val="00340CF4"/>
    <w:rsid w:val="00340EAF"/>
    <w:rsid w:val="00341018"/>
    <w:rsid w:val="003410DF"/>
    <w:rsid w:val="00341163"/>
    <w:rsid w:val="003411DC"/>
    <w:rsid w:val="003412FD"/>
    <w:rsid w:val="003414DD"/>
    <w:rsid w:val="00341971"/>
    <w:rsid w:val="00341977"/>
    <w:rsid w:val="003419DA"/>
    <w:rsid w:val="00341B38"/>
    <w:rsid w:val="00341B4F"/>
    <w:rsid w:val="00341BFF"/>
    <w:rsid w:val="00341C93"/>
    <w:rsid w:val="00341E67"/>
    <w:rsid w:val="003421BE"/>
    <w:rsid w:val="00342227"/>
    <w:rsid w:val="003425B9"/>
    <w:rsid w:val="003427E3"/>
    <w:rsid w:val="00342973"/>
    <w:rsid w:val="00342AAF"/>
    <w:rsid w:val="00342B87"/>
    <w:rsid w:val="00342E46"/>
    <w:rsid w:val="0034301C"/>
    <w:rsid w:val="00343334"/>
    <w:rsid w:val="00343588"/>
    <w:rsid w:val="00343C2E"/>
    <w:rsid w:val="00343C8D"/>
    <w:rsid w:val="00343CF1"/>
    <w:rsid w:val="00344063"/>
    <w:rsid w:val="00344088"/>
    <w:rsid w:val="003440CC"/>
    <w:rsid w:val="00344176"/>
    <w:rsid w:val="0034418D"/>
    <w:rsid w:val="003441EC"/>
    <w:rsid w:val="00344201"/>
    <w:rsid w:val="003443AC"/>
    <w:rsid w:val="003443D7"/>
    <w:rsid w:val="00344654"/>
    <w:rsid w:val="00344678"/>
    <w:rsid w:val="003447D6"/>
    <w:rsid w:val="0034488F"/>
    <w:rsid w:val="00344BEA"/>
    <w:rsid w:val="00344D5E"/>
    <w:rsid w:val="00344EDE"/>
    <w:rsid w:val="003452A0"/>
    <w:rsid w:val="003452A8"/>
    <w:rsid w:val="0034545D"/>
    <w:rsid w:val="003455B3"/>
    <w:rsid w:val="003455B4"/>
    <w:rsid w:val="003455FA"/>
    <w:rsid w:val="00345604"/>
    <w:rsid w:val="00345740"/>
    <w:rsid w:val="003457EB"/>
    <w:rsid w:val="00345998"/>
    <w:rsid w:val="003459DF"/>
    <w:rsid w:val="00345A47"/>
    <w:rsid w:val="00345B68"/>
    <w:rsid w:val="00345D2C"/>
    <w:rsid w:val="00345D4F"/>
    <w:rsid w:val="00345D9E"/>
    <w:rsid w:val="00345F1A"/>
    <w:rsid w:val="00345F30"/>
    <w:rsid w:val="003461EB"/>
    <w:rsid w:val="00346383"/>
    <w:rsid w:val="003465C7"/>
    <w:rsid w:val="0034660B"/>
    <w:rsid w:val="00346C6B"/>
    <w:rsid w:val="00346D31"/>
    <w:rsid w:val="00346DF7"/>
    <w:rsid w:val="00346EF5"/>
    <w:rsid w:val="00346F25"/>
    <w:rsid w:val="0034700B"/>
    <w:rsid w:val="00347257"/>
    <w:rsid w:val="00347730"/>
    <w:rsid w:val="00347887"/>
    <w:rsid w:val="00347942"/>
    <w:rsid w:val="00347BF5"/>
    <w:rsid w:val="00347C89"/>
    <w:rsid w:val="00347E1F"/>
    <w:rsid w:val="00347F03"/>
    <w:rsid w:val="003500B6"/>
    <w:rsid w:val="0035013F"/>
    <w:rsid w:val="00350269"/>
    <w:rsid w:val="003502D3"/>
    <w:rsid w:val="003504EC"/>
    <w:rsid w:val="0035073F"/>
    <w:rsid w:val="003507CE"/>
    <w:rsid w:val="003507F5"/>
    <w:rsid w:val="0035096C"/>
    <w:rsid w:val="00350A68"/>
    <w:rsid w:val="00350EAC"/>
    <w:rsid w:val="00350FBD"/>
    <w:rsid w:val="00350FBE"/>
    <w:rsid w:val="00351148"/>
    <w:rsid w:val="00351149"/>
    <w:rsid w:val="003512A7"/>
    <w:rsid w:val="003512CC"/>
    <w:rsid w:val="00351336"/>
    <w:rsid w:val="00351382"/>
    <w:rsid w:val="00351551"/>
    <w:rsid w:val="0035155F"/>
    <w:rsid w:val="00351E08"/>
    <w:rsid w:val="00351E27"/>
    <w:rsid w:val="00351F2F"/>
    <w:rsid w:val="003520E0"/>
    <w:rsid w:val="00352241"/>
    <w:rsid w:val="003522A5"/>
    <w:rsid w:val="00352A5B"/>
    <w:rsid w:val="00352B69"/>
    <w:rsid w:val="00352BFB"/>
    <w:rsid w:val="0035305D"/>
    <w:rsid w:val="003530A8"/>
    <w:rsid w:val="0035333E"/>
    <w:rsid w:val="003533D6"/>
    <w:rsid w:val="003534C6"/>
    <w:rsid w:val="003535BA"/>
    <w:rsid w:val="00353689"/>
    <w:rsid w:val="00353825"/>
    <w:rsid w:val="003538EE"/>
    <w:rsid w:val="00353B8A"/>
    <w:rsid w:val="00353D13"/>
    <w:rsid w:val="00353D6A"/>
    <w:rsid w:val="00353FA2"/>
    <w:rsid w:val="003540B5"/>
    <w:rsid w:val="003544AE"/>
    <w:rsid w:val="003544EC"/>
    <w:rsid w:val="00354781"/>
    <w:rsid w:val="00354961"/>
    <w:rsid w:val="003549CD"/>
    <w:rsid w:val="00354A98"/>
    <w:rsid w:val="00354CD1"/>
    <w:rsid w:val="00354D85"/>
    <w:rsid w:val="00354DCE"/>
    <w:rsid w:val="00354E19"/>
    <w:rsid w:val="00354F72"/>
    <w:rsid w:val="00354FB6"/>
    <w:rsid w:val="00355180"/>
    <w:rsid w:val="003553DB"/>
    <w:rsid w:val="00355547"/>
    <w:rsid w:val="00355614"/>
    <w:rsid w:val="00355887"/>
    <w:rsid w:val="00355ACD"/>
    <w:rsid w:val="00355EC7"/>
    <w:rsid w:val="00355FF3"/>
    <w:rsid w:val="00356592"/>
    <w:rsid w:val="003565FF"/>
    <w:rsid w:val="0035662E"/>
    <w:rsid w:val="003566A8"/>
    <w:rsid w:val="00356947"/>
    <w:rsid w:val="00356A9D"/>
    <w:rsid w:val="00356AAE"/>
    <w:rsid w:val="00356B7F"/>
    <w:rsid w:val="00356BF4"/>
    <w:rsid w:val="00356DA9"/>
    <w:rsid w:val="00356E16"/>
    <w:rsid w:val="00356ED3"/>
    <w:rsid w:val="0035700C"/>
    <w:rsid w:val="00357133"/>
    <w:rsid w:val="00357197"/>
    <w:rsid w:val="00357202"/>
    <w:rsid w:val="00357214"/>
    <w:rsid w:val="00357246"/>
    <w:rsid w:val="003572D0"/>
    <w:rsid w:val="00357426"/>
    <w:rsid w:val="0035754B"/>
    <w:rsid w:val="00357580"/>
    <w:rsid w:val="0035768C"/>
    <w:rsid w:val="003577BA"/>
    <w:rsid w:val="0035786F"/>
    <w:rsid w:val="00357C7C"/>
    <w:rsid w:val="00357CFA"/>
    <w:rsid w:val="00357D7E"/>
    <w:rsid w:val="00357DE9"/>
    <w:rsid w:val="00357E89"/>
    <w:rsid w:val="00357EC2"/>
    <w:rsid w:val="00357EEC"/>
    <w:rsid w:val="00360015"/>
    <w:rsid w:val="003601AE"/>
    <w:rsid w:val="003604EB"/>
    <w:rsid w:val="003604F7"/>
    <w:rsid w:val="0036069A"/>
    <w:rsid w:val="00360776"/>
    <w:rsid w:val="00360B87"/>
    <w:rsid w:val="00360B9D"/>
    <w:rsid w:val="00360BD8"/>
    <w:rsid w:val="00360CFF"/>
    <w:rsid w:val="00360F6F"/>
    <w:rsid w:val="0036111E"/>
    <w:rsid w:val="00361230"/>
    <w:rsid w:val="00361237"/>
    <w:rsid w:val="003617B7"/>
    <w:rsid w:val="003617BD"/>
    <w:rsid w:val="00361A1A"/>
    <w:rsid w:val="0036200D"/>
    <w:rsid w:val="003623E8"/>
    <w:rsid w:val="00362491"/>
    <w:rsid w:val="003624FE"/>
    <w:rsid w:val="00362535"/>
    <w:rsid w:val="0036262C"/>
    <w:rsid w:val="00362680"/>
    <w:rsid w:val="00362A38"/>
    <w:rsid w:val="00362C74"/>
    <w:rsid w:val="00362E9C"/>
    <w:rsid w:val="0036304B"/>
    <w:rsid w:val="0036313A"/>
    <w:rsid w:val="0036313D"/>
    <w:rsid w:val="003631E7"/>
    <w:rsid w:val="00363554"/>
    <w:rsid w:val="00363681"/>
    <w:rsid w:val="0036379D"/>
    <w:rsid w:val="00363A28"/>
    <w:rsid w:val="00363A94"/>
    <w:rsid w:val="00363ADA"/>
    <w:rsid w:val="00363EC6"/>
    <w:rsid w:val="00363F48"/>
    <w:rsid w:val="0036421B"/>
    <w:rsid w:val="0036428B"/>
    <w:rsid w:val="0036453A"/>
    <w:rsid w:val="003645C5"/>
    <w:rsid w:val="003647A4"/>
    <w:rsid w:val="00364A36"/>
    <w:rsid w:val="00364B87"/>
    <w:rsid w:val="00364CF6"/>
    <w:rsid w:val="00364D42"/>
    <w:rsid w:val="00364DEA"/>
    <w:rsid w:val="00364E4E"/>
    <w:rsid w:val="00364F40"/>
    <w:rsid w:val="00365107"/>
    <w:rsid w:val="00365141"/>
    <w:rsid w:val="0036514A"/>
    <w:rsid w:val="0036517B"/>
    <w:rsid w:val="00365369"/>
    <w:rsid w:val="003656C2"/>
    <w:rsid w:val="0036570F"/>
    <w:rsid w:val="00365771"/>
    <w:rsid w:val="003657CD"/>
    <w:rsid w:val="003659C2"/>
    <w:rsid w:val="00365BC1"/>
    <w:rsid w:val="00365E13"/>
    <w:rsid w:val="00365F0A"/>
    <w:rsid w:val="00365FC7"/>
    <w:rsid w:val="003661C0"/>
    <w:rsid w:val="003662C1"/>
    <w:rsid w:val="0036643C"/>
    <w:rsid w:val="003664FD"/>
    <w:rsid w:val="0036674E"/>
    <w:rsid w:val="00366BEA"/>
    <w:rsid w:val="00366CCC"/>
    <w:rsid w:val="00366E82"/>
    <w:rsid w:val="00366F07"/>
    <w:rsid w:val="00366F69"/>
    <w:rsid w:val="003670B8"/>
    <w:rsid w:val="003670B9"/>
    <w:rsid w:val="00367168"/>
    <w:rsid w:val="00367260"/>
    <w:rsid w:val="003672AD"/>
    <w:rsid w:val="003673BC"/>
    <w:rsid w:val="003675A8"/>
    <w:rsid w:val="00367754"/>
    <w:rsid w:val="00367954"/>
    <w:rsid w:val="00367AD4"/>
    <w:rsid w:val="00367E5F"/>
    <w:rsid w:val="00367EBC"/>
    <w:rsid w:val="00367F36"/>
    <w:rsid w:val="00367F9D"/>
    <w:rsid w:val="00367FEE"/>
    <w:rsid w:val="0037000D"/>
    <w:rsid w:val="00370155"/>
    <w:rsid w:val="00370478"/>
    <w:rsid w:val="0037070B"/>
    <w:rsid w:val="0037076E"/>
    <w:rsid w:val="003707A9"/>
    <w:rsid w:val="00370890"/>
    <w:rsid w:val="003709E8"/>
    <w:rsid w:val="00370BD7"/>
    <w:rsid w:val="00370EEE"/>
    <w:rsid w:val="00370FDF"/>
    <w:rsid w:val="0037107D"/>
    <w:rsid w:val="003710F3"/>
    <w:rsid w:val="003712E1"/>
    <w:rsid w:val="00371322"/>
    <w:rsid w:val="00371371"/>
    <w:rsid w:val="003713B4"/>
    <w:rsid w:val="0037160D"/>
    <w:rsid w:val="0037168B"/>
    <w:rsid w:val="003717A6"/>
    <w:rsid w:val="00371908"/>
    <w:rsid w:val="00371B1F"/>
    <w:rsid w:val="00372071"/>
    <w:rsid w:val="0037223F"/>
    <w:rsid w:val="00372397"/>
    <w:rsid w:val="003723F2"/>
    <w:rsid w:val="003726CD"/>
    <w:rsid w:val="00372998"/>
    <w:rsid w:val="00372BF7"/>
    <w:rsid w:val="00372C6A"/>
    <w:rsid w:val="00372FE2"/>
    <w:rsid w:val="00373664"/>
    <w:rsid w:val="00373696"/>
    <w:rsid w:val="00373728"/>
    <w:rsid w:val="0037372C"/>
    <w:rsid w:val="003738F5"/>
    <w:rsid w:val="003739AC"/>
    <w:rsid w:val="00373B62"/>
    <w:rsid w:val="00373BB9"/>
    <w:rsid w:val="00373CA7"/>
    <w:rsid w:val="00373D28"/>
    <w:rsid w:val="00373F0C"/>
    <w:rsid w:val="00374792"/>
    <w:rsid w:val="00374825"/>
    <w:rsid w:val="003748D0"/>
    <w:rsid w:val="0037496A"/>
    <w:rsid w:val="003749C8"/>
    <w:rsid w:val="00374A1A"/>
    <w:rsid w:val="00374B24"/>
    <w:rsid w:val="00374B36"/>
    <w:rsid w:val="00375010"/>
    <w:rsid w:val="003752B4"/>
    <w:rsid w:val="00375735"/>
    <w:rsid w:val="0037593F"/>
    <w:rsid w:val="00375B96"/>
    <w:rsid w:val="00375C24"/>
    <w:rsid w:val="00375DB1"/>
    <w:rsid w:val="00375F46"/>
    <w:rsid w:val="003761BA"/>
    <w:rsid w:val="003761DA"/>
    <w:rsid w:val="00376200"/>
    <w:rsid w:val="00376302"/>
    <w:rsid w:val="003764A0"/>
    <w:rsid w:val="0037665B"/>
    <w:rsid w:val="00376703"/>
    <w:rsid w:val="0037681A"/>
    <w:rsid w:val="00376835"/>
    <w:rsid w:val="0037693E"/>
    <w:rsid w:val="00376BA7"/>
    <w:rsid w:val="00376C07"/>
    <w:rsid w:val="00376F16"/>
    <w:rsid w:val="00377054"/>
    <w:rsid w:val="003770C9"/>
    <w:rsid w:val="00377112"/>
    <w:rsid w:val="00377160"/>
    <w:rsid w:val="00377193"/>
    <w:rsid w:val="0037721E"/>
    <w:rsid w:val="0037722E"/>
    <w:rsid w:val="003773F5"/>
    <w:rsid w:val="00377405"/>
    <w:rsid w:val="003774AA"/>
    <w:rsid w:val="0037780C"/>
    <w:rsid w:val="003779AE"/>
    <w:rsid w:val="00377AC5"/>
    <w:rsid w:val="00377C06"/>
    <w:rsid w:val="00377CD8"/>
    <w:rsid w:val="00377E67"/>
    <w:rsid w:val="003803BE"/>
    <w:rsid w:val="00380422"/>
    <w:rsid w:val="0038046E"/>
    <w:rsid w:val="00380CC4"/>
    <w:rsid w:val="00380FDC"/>
    <w:rsid w:val="003810D0"/>
    <w:rsid w:val="003813A5"/>
    <w:rsid w:val="003816A0"/>
    <w:rsid w:val="00381807"/>
    <w:rsid w:val="0038189C"/>
    <w:rsid w:val="00381AEB"/>
    <w:rsid w:val="00381C9F"/>
    <w:rsid w:val="00381E4C"/>
    <w:rsid w:val="003820BE"/>
    <w:rsid w:val="003821D3"/>
    <w:rsid w:val="003822C0"/>
    <w:rsid w:val="00382314"/>
    <w:rsid w:val="00382321"/>
    <w:rsid w:val="003827B4"/>
    <w:rsid w:val="00382901"/>
    <w:rsid w:val="0038290C"/>
    <w:rsid w:val="0038292D"/>
    <w:rsid w:val="00382C09"/>
    <w:rsid w:val="00382C42"/>
    <w:rsid w:val="00382D8A"/>
    <w:rsid w:val="00382EDA"/>
    <w:rsid w:val="00383754"/>
    <w:rsid w:val="00383772"/>
    <w:rsid w:val="00383BA9"/>
    <w:rsid w:val="00383C18"/>
    <w:rsid w:val="00383CD9"/>
    <w:rsid w:val="00383FFA"/>
    <w:rsid w:val="00384446"/>
    <w:rsid w:val="003844BE"/>
    <w:rsid w:val="00384587"/>
    <w:rsid w:val="00384617"/>
    <w:rsid w:val="003847BC"/>
    <w:rsid w:val="003847DE"/>
    <w:rsid w:val="00384877"/>
    <w:rsid w:val="00384895"/>
    <w:rsid w:val="003848C6"/>
    <w:rsid w:val="00384972"/>
    <w:rsid w:val="00384C17"/>
    <w:rsid w:val="00384C65"/>
    <w:rsid w:val="00384CEF"/>
    <w:rsid w:val="00384DBE"/>
    <w:rsid w:val="00384F21"/>
    <w:rsid w:val="0038503A"/>
    <w:rsid w:val="003851CE"/>
    <w:rsid w:val="00385829"/>
    <w:rsid w:val="00385858"/>
    <w:rsid w:val="003858AB"/>
    <w:rsid w:val="00385B97"/>
    <w:rsid w:val="00385C2B"/>
    <w:rsid w:val="00385C75"/>
    <w:rsid w:val="00385DA0"/>
    <w:rsid w:val="00385E36"/>
    <w:rsid w:val="00385EB8"/>
    <w:rsid w:val="00386307"/>
    <w:rsid w:val="003863F7"/>
    <w:rsid w:val="003863FE"/>
    <w:rsid w:val="00386538"/>
    <w:rsid w:val="00386803"/>
    <w:rsid w:val="003869C8"/>
    <w:rsid w:val="00386EA3"/>
    <w:rsid w:val="00386F4B"/>
    <w:rsid w:val="00386F53"/>
    <w:rsid w:val="00387006"/>
    <w:rsid w:val="003870D0"/>
    <w:rsid w:val="00387122"/>
    <w:rsid w:val="0038717F"/>
    <w:rsid w:val="00387243"/>
    <w:rsid w:val="003872A1"/>
    <w:rsid w:val="00387389"/>
    <w:rsid w:val="00387467"/>
    <w:rsid w:val="00387635"/>
    <w:rsid w:val="00387678"/>
    <w:rsid w:val="003876D8"/>
    <w:rsid w:val="00387762"/>
    <w:rsid w:val="00387A55"/>
    <w:rsid w:val="00387B14"/>
    <w:rsid w:val="00387BC3"/>
    <w:rsid w:val="00387BCB"/>
    <w:rsid w:val="00387C28"/>
    <w:rsid w:val="00387C6F"/>
    <w:rsid w:val="00387D99"/>
    <w:rsid w:val="00387F9B"/>
    <w:rsid w:val="00390003"/>
    <w:rsid w:val="003900AC"/>
    <w:rsid w:val="0039019E"/>
    <w:rsid w:val="0039021E"/>
    <w:rsid w:val="00390852"/>
    <w:rsid w:val="0039095B"/>
    <w:rsid w:val="00390A5F"/>
    <w:rsid w:val="00390AB0"/>
    <w:rsid w:val="00390B0E"/>
    <w:rsid w:val="00390C71"/>
    <w:rsid w:val="00390E48"/>
    <w:rsid w:val="00391075"/>
    <w:rsid w:val="003910DD"/>
    <w:rsid w:val="00391178"/>
    <w:rsid w:val="003912C3"/>
    <w:rsid w:val="00391332"/>
    <w:rsid w:val="0039134B"/>
    <w:rsid w:val="003914F2"/>
    <w:rsid w:val="00391528"/>
    <w:rsid w:val="0039161F"/>
    <w:rsid w:val="00391679"/>
    <w:rsid w:val="0039171A"/>
    <w:rsid w:val="003917E1"/>
    <w:rsid w:val="003917E6"/>
    <w:rsid w:val="00391903"/>
    <w:rsid w:val="00391A56"/>
    <w:rsid w:val="00391A60"/>
    <w:rsid w:val="00391E3D"/>
    <w:rsid w:val="003921F9"/>
    <w:rsid w:val="00392259"/>
    <w:rsid w:val="0039229E"/>
    <w:rsid w:val="003922C3"/>
    <w:rsid w:val="003923BB"/>
    <w:rsid w:val="003923E6"/>
    <w:rsid w:val="003927A3"/>
    <w:rsid w:val="00392800"/>
    <w:rsid w:val="0039283A"/>
    <w:rsid w:val="00392982"/>
    <w:rsid w:val="00392AD7"/>
    <w:rsid w:val="00392BFD"/>
    <w:rsid w:val="00392C12"/>
    <w:rsid w:val="00392E3C"/>
    <w:rsid w:val="00392EE5"/>
    <w:rsid w:val="00393228"/>
    <w:rsid w:val="003932FC"/>
    <w:rsid w:val="003933D2"/>
    <w:rsid w:val="00393421"/>
    <w:rsid w:val="003934D5"/>
    <w:rsid w:val="0039374A"/>
    <w:rsid w:val="0039397A"/>
    <w:rsid w:val="00393B14"/>
    <w:rsid w:val="00393F3A"/>
    <w:rsid w:val="00393F7F"/>
    <w:rsid w:val="00393FB2"/>
    <w:rsid w:val="003940C2"/>
    <w:rsid w:val="00394106"/>
    <w:rsid w:val="003942DF"/>
    <w:rsid w:val="00394528"/>
    <w:rsid w:val="003946CF"/>
    <w:rsid w:val="003946F9"/>
    <w:rsid w:val="00394723"/>
    <w:rsid w:val="00394794"/>
    <w:rsid w:val="003947C3"/>
    <w:rsid w:val="003947C9"/>
    <w:rsid w:val="00394837"/>
    <w:rsid w:val="00394B2E"/>
    <w:rsid w:val="003951AC"/>
    <w:rsid w:val="00395276"/>
    <w:rsid w:val="00395326"/>
    <w:rsid w:val="0039545A"/>
    <w:rsid w:val="00395904"/>
    <w:rsid w:val="0039593B"/>
    <w:rsid w:val="00395993"/>
    <w:rsid w:val="00395BB6"/>
    <w:rsid w:val="00395BC9"/>
    <w:rsid w:val="00395C21"/>
    <w:rsid w:val="00395C69"/>
    <w:rsid w:val="00395DC0"/>
    <w:rsid w:val="00395ED5"/>
    <w:rsid w:val="00396279"/>
    <w:rsid w:val="00396305"/>
    <w:rsid w:val="0039635D"/>
    <w:rsid w:val="00396690"/>
    <w:rsid w:val="003968B5"/>
    <w:rsid w:val="00396A3E"/>
    <w:rsid w:val="00396D37"/>
    <w:rsid w:val="0039716A"/>
    <w:rsid w:val="003971CD"/>
    <w:rsid w:val="003971D5"/>
    <w:rsid w:val="00397362"/>
    <w:rsid w:val="00397645"/>
    <w:rsid w:val="003976DA"/>
    <w:rsid w:val="003978E5"/>
    <w:rsid w:val="00397C6B"/>
    <w:rsid w:val="00397D3A"/>
    <w:rsid w:val="003A00FA"/>
    <w:rsid w:val="003A02F1"/>
    <w:rsid w:val="003A064D"/>
    <w:rsid w:val="003A074F"/>
    <w:rsid w:val="003A0A9F"/>
    <w:rsid w:val="003A0FB2"/>
    <w:rsid w:val="003A105A"/>
    <w:rsid w:val="003A10D5"/>
    <w:rsid w:val="003A1219"/>
    <w:rsid w:val="003A1358"/>
    <w:rsid w:val="003A137A"/>
    <w:rsid w:val="003A1A76"/>
    <w:rsid w:val="003A1AEF"/>
    <w:rsid w:val="003A1B2B"/>
    <w:rsid w:val="003A1BE7"/>
    <w:rsid w:val="003A1D5F"/>
    <w:rsid w:val="003A1DEE"/>
    <w:rsid w:val="003A1E2A"/>
    <w:rsid w:val="003A2214"/>
    <w:rsid w:val="003A2388"/>
    <w:rsid w:val="003A2484"/>
    <w:rsid w:val="003A24A0"/>
    <w:rsid w:val="003A251C"/>
    <w:rsid w:val="003A271D"/>
    <w:rsid w:val="003A2764"/>
    <w:rsid w:val="003A2895"/>
    <w:rsid w:val="003A29E2"/>
    <w:rsid w:val="003A2A7B"/>
    <w:rsid w:val="003A2C92"/>
    <w:rsid w:val="003A2EF0"/>
    <w:rsid w:val="003A2F50"/>
    <w:rsid w:val="003A2F94"/>
    <w:rsid w:val="003A30B4"/>
    <w:rsid w:val="003A313D"/>
    <w:rsid w:val="003A3150"/>
    <w:rsid w:val="003A31D1"/>
    <w:rsid w:val="003A332E"/>
    <w:rsid w:val="003A3549"/>
    <w:rsid w:val="003A374A"/>
    <w:rsid w:val="003A3845"/>
    <w:rsid w:val="003A39CB"/>
    <w:rsid w:val="003A3CF9"/>
    <w:rsid w:val="003A3D54"/>
    <w:rsid w:val="003A3DED"/>
    <w:rsid w:val="003A3E26"/>
    <w:rsid w:val="003A3E36"/>
    <w:rsid w:val="003A3F1F"/>
    <w:rsid w:val="003A40AA"/>
    <w:rsid w:val="003A4243"/>
    <w:rsid w:val="003A42A9"/>
    <w:rsid w:val="003A4410"/>
    <w:rsid w:val="003A44D9"/>
    <w:rsid w:val="003A4533"/>
    <w:rsid w:val="003A485B"/>
    <w:rsid w:val="003A49E1"/>
    <w:rsid w:val="003A4CBC"/>
    <w:rsid w:val="003A4D4B"/>
    <w:rsid w:val="003A4E13"/>
    <w:rsid w:val="003A4EDD"/>
    <w:rsid w:val="003A5075"/>
    <w:rsid w:val="003A509F"/>
    <w:rsid w:val="003A52E1"/>
    <w:rsid w:val="003A5316"/>
    <w:rsid w:val="003A54B4"/>
    <w:rsid w:val="003A56FC"/>
    <w:rsid w:val="003A57E4"/>
    <w:rsid w:val="003A589D"/>
    <w:rsid w:val="003A5B15"/>
    <w:rsid w:val="003A5B3C"/>
    <w:rsid w:val="003A5C13"/>
    <w:rsid w:val="003A5C6F"/>
    <w:rsid w:val="003A5D0A"/>
    <w:rsid w:val="003A5DB6"/>
    <w:rsid w:val="003A5DD3"/>
    <w:rsid w:val="003A5F32"/>
    <w:rsid w:val="003A5F9B"/>
    <w:rsid w:val="003A6180"/>
    <w:rsid w:val="003A61C5"/>
    <w:rsid w:val="003A6259"/>
    <w:rsid w:val="003A64F4"/>
    <w:rsid w:val="003A6568"/>
    <w:rsid w:val="003A695A"/>
    <w:rsid w:val="003A69BB"/>
    <w:rsid w:val="003A6AF5"/>
    <w:rsid w:val="003A6C5F"/>
    <w:rsid w:val="003A6F7D"/>
    <w:rsid w:val="003A6F87"/>
    <w:rsid w:val="003A7704"/>
    <w:rsid w:val="003A7928"/>
    <w:rsid w:val="003A79B7"/>
    <w:rsid w:val="003A7A74"/>
    <w:rsid w:val="003A7B12"/>
    <w:rsid w:val="003A7D8C"/>
    <w:rsid w:val="003B0049"/>
    <w:rsid w:val="003B017C"/>
    <w:rsid w:val="003B030B"/>
    <w:rsid w:val="003B0348"/>
    <w:rsid w:val="003B042C"/>
    <w:rsid w:val="003B0508"/>
    <w:rsid w:val="003B053C"/>
    <w:rsid w:val="003B06DE"/>
    <w:rsid w:val="003B09E4"/>
    <w:rsid w:val="003B0A09"/>
    <w:rsid w:val="003B0C9E"/>
    <w:rsid w:val="003B0DF2"/>
    <w:rsid w:val="003B1166"/>
    <w:rsid w:val="003B1282"/>
    <w:rsid w:val="003B1403"/>
    <w:rsid w:val="003B1463"/>
    <w:rsid w:val="003B1587"/>
    <w:rsid w:val="003B1674"/>
    <w:rsid w:val="003B183F"/>
    <w:rsid w:val="003B1911"/>
    <w:rsid w:val="003B195F"/>
    <w:rsid w:val="003B19B7"/>
    <w:rsid w:val="003B1A99"/>
    <w:rsid w:val="003B1B1E"/>
    <w:rsid w:val="003B1D35"/>
    <w:rsid w:val="003B1DAD"/>
    <w:rsid w:val="003B1E17"/>
    <w:rsid w:val="003B1F89"/>
    <w:rsid w:val="003B2079"/>
    <w:rsid w:val="003B210B"/>
    <w:rsid w:val="003B23FB"/>
    <w:rsid w:val="003B2653"/>
    <w:rsid w:val="003B2713"/>
    <w:rsid w:val="003B2984"/>
    <w:rsid w:val="003B2A71"/>
    <w:rsid w:val="003B2D03"/>
    <w:rsid w:val="003B2D06"/>
    <w:rsid w:val="003B2DC5"/>
    <w:rsid w:val="003B2DF2"/>
    <w:rsid w:val="003B2E7E"/>
    <w:rsid w:val="003B2EA0"/>
    <w:rsid w:val="003B2FA6"/>
    <w:rsid w:val="003B328A"/>
    <w:rsid w:val="003B33C8"/>
    <w:rsid w:val="003B35A0"/>
    <w:rsid w:val="003B36E3"/>
    <w:rsid w:val="003B38E6"/>
    <w:rsid w:val="003B3901"/>
    <w:rsid w:val="003B396D"/>
    <w:rsid w:val="003B3991"/>
    <w:rsid w:val="003B3A18"/>
    <w:rsid w:val="003B3D60"/>
    <w:rsid w:val="003B3FD1"/>
    <w:rsid w:val="003B411A"/>
    <w:rsid w:val="003B4352"/>
    <w:rsid w:val="003B4530"/>
    <w:rsid w:val="003B45F0"/>
    <w:rsid w:val="003B46B4"/>
    <w:rsid w:val="003B46B6"/>
    <w:rsid w:val="003B46CE"/>
    <w:rsid w:val="003B46F4"/>
    <w:rsid w:val="003B4862"/>
    <w:rsid w:val="003B4956"/>
    <w:rsid w:val="003B4AC5"/>
    <w:rsid w:val="003B4C26"/>
    <w:rsid w:val="003B4C79"/>
    <w:rsid w:val="003B4D04"/>
    <w:rsid w:val="003B4D4F"/>
    <w:rsid w:val="003B50AF"/>
    <w:rsid w:val="003B523C"/>
    <w:rsid w:val="003B5295"/>
    <w:rsid w:val="003B5378"/>
    <w:rsid w:val="003B54C4"/>
    <w:rsid w:val="003B54E8"/>
    <w:rsid w:val="003B561E"/>
    <w:rsid w:val="003B5809"/>
    <w:rsid w:val="003B5A93"/>
    <w:rsid w:val="003B5D2D"/>
    <w:rsid w:val="003B5E8C"/>
    <w:rsid w:val="003B5FD8"/>
    <w:rsid w:val="003B62BF"/>
    <w:rsid w:val="003B631E"/>
    <w:rsid w:val="003B6532"/>
    <w:rsid w:val="003B670B"/>
    <w:rsid w:val="003B670C"/>
    <w:rsid w:val="003B675D"/>
    <w:rsid w:val="003B695A"/>
    <w:rsid w:val="003B6A72"/>
    <w:rsid w:val="003B6CC4"/>
    <w:rsid w:val="003B6E24"/>
    <w:rsid w:val="003B6EDE"/>
    <w:rsid w:val="003B72E5"/>
    <w:rsid w:val="003B76C1"/>
    <w:rsid w:val="003B7725"/>
    <w:rsid w:val="003B77A9"/>
    <w:rsid w:val="003B7822"/>
    <w:rsid w:val="003B7965"/>
    <w:rsid w:val="003B7EF0"/>
    <w:rsid w:val="003C0265"/>
    <w:rsid w:val="003C0836"/>
    <w:rsid w:val="003C091B"/>
    <w:rsid w:val="003C0973"/>
    <w:rsid w:val="003C0A32"/>
    <w:rsid w:val="003C0AE7"/>
    <w:rsid w:val="003C0C9E"/>
    <w:rsid w:val="003C0CAA"/>
    <w:rsid w:val="003C0D88"/>
    <w:rsid w:val="003C0E18"/>
    <w:rsid w:val="003C0F64"/>
    <w:rsid w:val="003C111E"/>
    <w:rsid w:val="003C14B3"/>
    <w:rsid w:val="003C14C7"/>
    <w:rsid w:val="003C1816"/>
    <w:rsid w:val="003C1B01"/>
    <w:rsid w:val="003C1CDC"/>
    <w:rsid w:val="003C1E78"/>
    <w:rsid w:val="003C1F6B"/>
    <w:rsid w:val="003C213B"/>
    <w:rsid w:val="003C2207"/>
    <w:rsid w:val="003C22E6"/>
    <w:rsid w:val="003C2623"/>
    <w:rsid w:val="003C297E"/>
    <w:rsid w:val="003C29B9"/>
    <w:rsid w:val="003C2B18"/>
    <w:rsid w:val="003C2B79"/>
    <w:rsid w:val="003C2D39"/>
    <w:rsid w:val="003C2E3B"/>
    <w:rsid w:val="003C2EDA"/>
    <w:rsid w:val="003C2F1B"/>
    <w:rsid w:val="003C3156"/>
    <w:rsid w:val="003C330F"/>
    <w:rsid w:val="003C33AE"/>
    <w:rsid w:val="003C3661"/>
    <w:rsid w:val="003C37E7"/>
    <w:rsid w:val="003C39EC"/>
    <w:rsid w:val="003C3A58"/>
    <w:rsid w:val="003C3AAC"/>
    <w:rsid w:val="003C3ADA"/>
    <w:rsid w:val="003C3D12"/>
    <w:rsid w:val="003C3D9F"/>
    <w:rsid w:val="003C41B4"/>
    <w:rsid w:val="003C41B5"/>
    <w:rsid w:val="003C440B"/>
    <w:rsid w:val="003C4494"/>
    <w:rsid w:val="003C456B"/>
    <w:rsid w:val="003C45C4"/>
    <w:rsid w:val="003C469F"/>
    <w:rsid w:val="003C4996"/>
    <w:rsid w:val="003C4A59"/>
    <w:rsid w:val="003C4D4D"/>
    <w:rsid w:val="003C4DFA"/>
    <w:rsid w:val="003C52BD"/>
    <w:rsid w:val="003C537B"/>
    <w:rsid w:val="003C53B9"/>
    <w:rsid w:val="003C54EE"/>
    <w:rsid w:val="003C58CB"/>
    <w:rsid w:val="003C58DF"/>
    <w:rsid w:val="003C5AE1"/>
    <w:rsid w:val="003C5E7F"/>
    <w:rsid w:val="003C6042"/>
    <w:rsid w:val="003C6147"/>
    <w:rsid w:val="003C6252"/>
    <w:rsid w:val="003C62C2"/>
    <w:rsid w:val="003C639E"/>
    <w:rsid w:val="003C63FA"/>
    <w:rsid w:val="003C6874"/>
    <w:rsid w:val="003C68DC"/>
    <w:rsid w:val="003C6A69"/>
    <w:rsid w:val="003C6A75"/>
    <w:rsid w:val="003C6CE8"/>
    <w:rsid w:val="003C6CF7"/>
    <w:rsid w:val="003C6E2F"/>
    <w:rsid w:val="003C6E9F"/>
    <w:rsid w:val="003C6ECE"/>
    <w:rsid w:val="003C737A"/>
    <w:rsid w:val="003C7393"/>
    <w:rsid w:val="003C7B38"/>
    <w:rsid w:val="003C7E74"/>
    <w:rsid w:val="003C7EDE"/>
    <w:rsid w:val="003D012C"/>
    <w:rsid w:val="003D0448"/>
    <w:rsid w:val="003D0582"/>
    <w:rsid w:val="003D065F"/>
    <w:rsid w:val="003D074D"/>
    <w:rsid w:val="003D0A07"/>
    <w:rsid w:val="003D0B0A"/>
    <w:rsid w:val="003D0B7B"/>
    <w:rsid w:val="003D0F5D"/>
    <w:rsid w:val="003D11F6"/>
    <w:rsid w:val="003D127A"/>
    <w:rsid w:val="003D1760"/>
    <w:rsid w:val="003D1B31"/>
    <w:rsid w:val="003D1DB1"/>
    <w:rsid w:val="003D1EBB"/>
    <w:rsid w:val="003D1F0B"/>
    <w:rsid w:val="003D1F4E"/>
    <w:rsid w:val="003D2085"/>
    <w:rsid w:val="003D20DE"/>
    <w:rsid w:val="003D2129"/>
    <w:rsid w:val="003D2487"/>
    <w:rsid w:val="003D2557"/>
    <w:rsid w:val="003D27FC"/>
    <w:rsid w:val="003D28D9"/>
    <w:rsid w:val="003D2B31"/>
    <w:rsid w:val="003D2B44"/>
    <w:rsid w:val="003D2B77"/>
    <w:rsid w:val="003D2C1F"/>
    <w:rsid w:val="003D2F1E"/>
    <w:rsid w:val="003D3078"/>
    <w:rsid w:val="003D30E1"/>
    <w:rsid w:val="003D3164"/>
    <w:rsid w:val="003D3270"/>
    <w:rsid w:val="003D344B"/>
    <w:rsid w:val="003D3455"/>
    <w:rsid w:val="003D3568"/>
    <w:rsid w:val="003D35DA"/>
    <w:rsid w:val="003D37D1"/>
    <w:rsid w:val="003D386A"/>
    <w:rsid w:val="003D3970"/>
    <w:rsid w:val="003D39BA"/>
    <w:rsid w:val="003D3A34"/>
    <w:rsid w:val="003D3A40"/>
    <w:rsid w:val="003D3AB4"/>
    <w:rsid w:val="003D3C97"/>
    <w:rsid w:val="003D3D34"/>
    <w:rsid w:val="003D3E8F"/>
    <w:rsid w:val="003D4011"/>
    <w:rsid w:val="003D405F"/>
    <w:rsid w:val="003D4086"/>
    <w:rsid w:val="003D42B6"/>
    <w:rsid w:val="003D4601"/>
    <w:rsid w:val="003D46C7"/>
    <w:rsid w:val="003D4783"/>
    <w:rsid w:val="003D4859"/>
    <w:rsid w:val="003D4920"/>
    <w:rsid w:val="003D4A3A"/>
    <w:rsid w:val="003D4A72"/>
    <w:rsid w:val="003D4B62"/>
    <w:rsid w:val="003D4BF6"/>
    <w:rsid w:val="003D4DC6"/>
    <w:rsid w:val="003D4F7F"/>
    <w:rsid w:val="003D50BC"/>
    <w:rsid w:val="003D5434"/>
    <w:rsid w:val="003D545F"/>
    <w:rsid w:val="003D54F0"/>
    <w:rsid w:val="003D552B"/>
    <w:rsid w:val="003D578F"/>
    <w:rsid w:val="003D58F5"/>
    <w:rsid w:val="003D5946"/>
    <w:rsid w:val="003D5969"/>
    <w:rsid w:val="003D59CA"/>
    <w:rsid w:val="003D5CD9"/>
    <w:rsid w:val="003D5DFE"/>
    <w:rsid w:val="003D610B"/>
    <w:rsid w:val="003D618B"/>
    <w:rsid w:val="003D61C8"/>
    <w:rsid w:val="003D64E6"/>
    <w:rsid w:val="003D6640"/>
    <w:rsid w:val="003D6754"/>
    <w:rsid w:val="003D679F"/>
    <w:rsid w:val="003D67CA"/>
    <w:rsid w:val="003D6910"/>
    <w:rsid w:val="003D6AF5"/>
    <w:rsid w:val="003D6AFA"/>
    <w:rsid w:val="003D6B03"/>
    <w:rsid w:val="003D6D57"/>
    <w:rsid w:val="003D6DA9"/>
    <w:rsid w:val="003D75E1"/>
    <w:rsid w:val="003D7636"/>
    <w:rsid w:val="003D78F1"/>
    <w:rsid w:val="003D7FA9"/>
    <w:rsid w:val="003E0012"/>
    <w:rsid w:val="003E009D"/>
    <w:rsid w:val="003E0110"/>
    <w:rsid w:val="003E0182"/>
    <w:rsid w:val="003E01EA"/>
    <w:rsid w:val="003E03B0"/>
    <w:rsid w:val="003E04C4"/>
    <w:rsid w:val="003E04FA"/>
    <w:rsid w:val="003E087E"/>
    <w:rsid w:val="003E0956"/>
    <w:rsid w:val="003E09E7"/>
    <w:rsid w:val="003E0A48"/>
    <w:rsid w:val="003E0A71"/>
    <w:rsid w:val="003E0B4A"/>
    <w:rsid w:val="003E0BA7"/>
    <w:rsid w:val="003E0BCC"/>
    <w:rsid w:val="003E0BEF"/>
    <w:rsid w:val="003E0F46"/>
    <w:rsid w:val="003E12C5"/>
    <w:rsid w:val="003E1404"/>
    <w:rsid w:val="003E14DF"/>
    <w:rsid w:val="003E159B"/>
    <w:rsid w:val="003E1604"/>
    <w:rsid w:val="003E16F7"/>
    <w:rsid w:val="003E1CF2"/>
    <w:rsid w:val="003E2063"/>
    <w:rsid w:val="003E237C"/>
    <w:rsid w:val="003E249A"/>
    <w:rsid w:val="003E26FA"/>
    <w:rsid w:val="003E27E1"/>
    <w:rsid w:val="003E2C83"/>
    <w:rsid w:val="003E2E54"/>
    <w:rsid w:val="003E30AA"/>
    <w:rsid w:val="003E31A0"/>
    <w:rsid w:val="003E3349"/>
    <w:rsid w:val="003E3556"/>
    <w:rsid w:val="003E37E8"/>
    <w:rsid w:val="003E3838"/>
    <w:rsid w:val="003E3918"/>
    <w:rsid w:val="003E3AC0"/>
    <w:rsid w:val="003E3D77"/>
    <w:rsid w:val="003E3D7A"/>
    <w:rsid w:val="003E3EC3"/>
    <w:rsid w:val="003E40F8"/>
    <w:rsid w:val="003E43EE"/>
    <w:rsid w:val="003E4411"/>
    <w:rsid w:val="003E4680"/>
    <w:rsid w:val="003E471D"/>
    <w:rsid w:val="003E4A21"/>
    <w:rsid w:val="003E4B99"/>
    <w:rsid w:val="003E4F41"/>
    <w:rsid w:val="003E515D"/>
    <w:rsid w:val="003E519F"/>
    <w:rsid w:val="003E5301"/>
    <w:rsid w:val="003E5354"/>
    <w:rsid w:val="003E5377"/>
    <w:rsid w:val="003E562A"/>
    <w:rsid w:val="003E5C1D"/>
    <w:rsid w:val="003E5CDF"/>
    <w:rsid w:val="003E5D4B"/>
    <w:rsid w:val="003E5E09"/>
    <w:rsid w:val="003E6280"/>
    <w:rsid w:val="003E62F1"/>
    <w:rsid w:val="003E6A62"/>
    <w:rsid w:val="003E6BC2"/>
    <w:rsid w:val="003E6DF5"/>
    <w:rsid w:val="003E6E5F"/>
    <w:rsid w:val="003E701D"/>
    <w:rsid w:val="003E715B"/>
    <w:rsid w:val="003E736F"/>
    <w:rsid w:val="003E7452"/>
    <w:rsid w:val="003E748E"/>
    <w:rsid w:val="003E74CB"/>
    <w:rsid w:val="003E7787"/>
    <w:rsid w:val="003E77D3"/>
    <w:rsid w:val="003E77F5"/>
    <w:rsid w:val="003E79C6"/>
    <w:rsid w:val="003E7C67"/>
    <w:rsid w:val="003E7E26"/>
    <w:rsid w:val="003F01FD"/>
    <w:rsid w:val="003F029E"/>
    <w:rsid w:val="003F0538"/>
    <w:rsid w:val="003F060D"/>
    <w:rsid w:val="003F0761"/>
    <w:rsid w:val="003F08EE"/>
    <w:rsid w:val="003F0AB7"/>
    <w:rsid w:val="003F0B4A"/>
    <w:rsid w:val="003F0B54"/>
    <w:rsid w:val="003F0D33"/>
    <w:rsid w:val="003F11AC"/>
    <w:rsid w:val="003F1399"/>
    <w:rsid w:val="003F1DC3"/>
    <w:rsid w:val="003F1F01"/>
    <w:rsid w:val="003F1F16"/>
    <w:rsid w:val="003F1FC6"/>
    <w:rsid w:val="003F2134"/>
    <w:rsid w:val="003F2291"/>
    <w:rsid w:val="003F2370"/>
    <w:rsid w:val="003F273A"/>
    <w:rsid w:val="003F2796"/>
    <w:rsid w:val="003F27A8"/>
    <w:rsid w:val="003F29CD"/>
    <w:rsid w:val="003F3086"/>
    <w:rsid w:val="003F3223"/>
    <w:rsid w:val="003F33E4"/>
    <w:rsid w:val="003F346B"/>
    <w:rsid w:val="003F3AB1"/>
    <w:rsid w:val="003F3AFB"/>
    <w:rsid w:val="003F3B87"/>
    <w:rsid w:val="003F3C76"/>
    <w:rsid w:val="003F3DEC"/>
    <w:rsid w:val="003F42EF"/>
    <w:rsid w:val="003F44DA"/>
    <w:rsid w:val="003F4B9A"/>
    <w:rsid w:val="003F4C38"/>
    <w:rsid w:val="003F4DFB"/>
    <w:rsid w:val="003F4E91"/>
    <w:rsid w:val="003F4EA2"/>
    <w:rsid w:val="003F4F73"/>
    <w:rsid w:val="003F5014"/>
    <w:rsid w:val="003F542E"/>
    <w:rsid w:val="003F554C"/>
    <w:rsid w:val="003F556F"/>
    <w:rsid w:val="003F59FB"/>
    <w:rsid w:val="003F5D43"/>
    <w:rsid w:val="003F5F7B"/>
    <w:rsid w:val="003F5FF1"/>
    <w:rsid w:val="003F6016"/>
    <w:rsid w:val="003F6023"/>
    <w:rsid w:val="003F603D"/>
    <w:rsid w:val="003F6042"/>
    <w:rsid w:val="003F60AC"/>
    <w:rsid w:val="003F62AF"/>
    <w:rsid w:val="003F630A"/>
    <w:rsid w:val="003F66D2"/>
    <w:rsid w:val="003F6735"/>
    <w:rsid w:val="003F69B7"/>
    <w:rsid w:val="003F6AE2"/>
    <w:rsid w:val="003F6BD9"/>
    <w:rsid w:val="003F6C58"/>
    <w:rsid w:val="003F6CA2"/>
    <w:rsid w:val="003F6F8B"/>
    <w:rsid w:val="003F722C"/>
    <w:rsid w:val="003F7333"/>
    <w:rsid w:val="003F737E"/>
    <w:rsid w:val="003F741A"/>
    <w:rsid w:val="003F75F8"/>
    <w:rsid w:val="003F7932"/>
    <w:rsid w:val="003F796A"/>
    <w:rsid w:val="003F79BE"/>
    <w:rsid w:val="003F7A83"/>
    <w:rsid w:val="003F7B51"/>
    <w:rsid w:val="003F7F73"/>
    <w:rsid w:val="00400070"/>
    <w:rsid w:val="004000CA"/>
    <w:rsid w:val="00400283"/>
    <w:rsid w:val="004003BD"/>
    <w:rsid w:val="004005A0"/>
    <w:rsid w:val="00400695"/>
    <w:rsid w:val="0040071F"/>
    <w:rsid w:val="0040090C"/>
    <w:rsid w:val="00400C09"/>
    <w:rsid w:val="00401064"/>
    <w:rsid w:val="0040106B"/>
    <w:rsid w:val="00401141"/>
    <w:rsid w:val="00401171"/>
    <w:rsid w:val="00401353"/>
    <w:rsid w:val="0040142D"/>
    <w:rsid w:val="00401463"/>
    <w:rsid w:val="004014EB"/>
    <w:rsid w:val="004016C8"/>
    <w:rsid w:val="0040187F"/>
    <w:rsid w:val="00401A62"/>
    <w:rsid w:val="00401AF0"/>
    <w:rsid w:val="00401CEA"/>
    <w:rsid w:val="00401E9F"/>
    <w:rsid w:val="00401EE0"/>
    <w:rsid w:val="004022CD"/>
    <w:rsid w:val="00402371"/>
    <w:rsid w:val="004024E5"/>
    <w:rsid w:val="00402AD6"/>
    <w:rsid w:val="00402B68"/>
    <w:rsid w:val="00402BF9"/>
    <w:rsid w:val="00402D60"/>
    <w:rsid w:val="00402D63"/>
    <w:rsid w:val="00402DAC"/>
    <w:rsid w:val="00402E13"/>
    <w:rsid w:val="00402E46"/>
    <w:rsid w:val="00402E89"/>
    <w:rsid w:val="00402F02"/>
    <w:rsid w:val="004032B3"/>
    <w:rsid w:val="0040335C"/>
    <w:rsid w:val="0040341E"/>
    <w:rsid w:val="00403508"/>
    <w:rsid w:val="0040353A"/>
    <w:rsid w:val="00403711"/>
    <w:rsid w:val="00403883"/>
    <w:rsid w:val="00403919"/>
    <w:rsid w:val="004039B2"/>
    <w:rsid w:val="00403A6E"/>
    <w:rsid w:val="00403BD7"/>
    <w:rsid w:val="00403DB7"/>
    <w:rsid w:val="00403E43"/>
    <w:rsid w:val="00403E4F"/>
    <w:rsid w:val="00403FFE"/>
    <w:rsid w:val="00404098"/>
    <w:rsid w:val="00404139"/>
    <w:rsid w:val="004041CB"/>
    <w:rsid w:val="004047D1"/>
    <w:rsid w:val="004049E6"/>
    <w:rsid w:val="00404C6A"/>
    <w:rsid w:val="00404EE3"/>
    <w:rsid w:val="00404F81"/>
    <w:rsid w:val="00404FFC"/>
    <w:rsid w:val="00405222"/>
    <w:rsid w:val="004054BD"/>
    <w:rsid w:val="0040559F"/>
    <w:rsid w:val="004055F9"/>
    <w:rsid w:val="0040568A"/>
    <w:rsid w:val="004056D6"/>
    <w:rsid w:val="00405872"/>
    <w:rsid w:val="00405AB1"/>
    <w:rsid w:val="00405B82"/>
    <w:rsid w:val="00405CF8"/>
    <w:rsid w:val="00405D9F"/>
    <w:rsid w:val="00405E53"/>
    <w:rsid w:val="00405F0A"/>
    <w:rsid w:val="00406082"/>
    <w:rsid w:val="00406295"/>
    <w:rsid w:val="004062BF"/>
    <w:rsid w:val="004063FE"/>
    <w:rsid w:val="00406473"/>
    <w:rsid w:val="004064A0"/>
    <w:rsid w:val="0040687E"/>
    <w:rsid w:val="00406B5B"/>
    <w:rsid w:val="00406B8E"/>
    <w:rsid w:val="00406C01"/>
    <w:rsid w:val="00406F80"/>
    <w:rsid w:val="00406FE6"/>
    <w:rsid w:val="00407096"/>
    <w:rsid w:val="0040725E"/>
    <w:rsid w:val="004073AD"/>
    <w:rsid w:val="00407997"/>
    <w:rsid w:val="00407CCC"/>
    <w:rsid w:val="00407F8D"/>
    <w:rsid w:val="0041010A"/>
    <w:rsid w:val="004102AB"/>
    <w:rsid w:val="004104BE"/>
    <w:rsid w:val="00410711"/>
    <w:rsid w:val="0041082E"/>
    <w:rsid w:val="004108EA"/>
    <w:rsid w:val="00410924"/>
    <w:rsid w:val="00410B4F"/>
    <w:rsid w:val="00410BF5"/>
    <w:rsid w:val="00410EF4"/>
    <w:rsid w:val="00410FAF"/>
    <w:rsid w:val="0041100E"/>
    <w:rsid w:val="00411045"/>
    <w:rsid w:val="004110FC"/>
    <w:rsid w:val="0041156F"/>
    <w:rsid w:val="0041188A"/>
    <w:rsid w:val="00411C77"/>
    <w:rsid w:val="00411DC4"/>
    <w:rsid w:val="00411DE0"/>
    <w:rsid w:val="00411F78"/>
    <w:rsid w:val="00412006"/>
    <w:rsid w:val="004121FE"/>
    <w:rsid w:val="0041253E"/>
    <w:rsid w:val="004126F2"/>
    <w:rsid w:val="00412813"/>
    <w:rsid w:val="00412B39"/>
    <w:rsid w:val="00412BD2"/>
    <w:rsid w:val="00412BDD"/>
    <w:rsid w:val="00412F59"/>
    <w:rsid w:val="00412FCB"/>
    <w:rsid w:val="004130BB"/>
    <w:rsid w:val="004134A7"/>
    <w:rsid w:val="004136DD"/>
    <w:rsid w:val="004136E9"/>
    <w:rsid w:val="0041372F"/>
    <w:rsid w:val="00413781"/>
    <w:rsid w:val="0041379F"/>
    <w:rsid w:val="00413B0E"/>
    <w:rsid w:val="00413B3F"/>
    <w:rsid w:val="00413E04"/>
    <w:rsid w:val="0041439F"/>
    <w:rsid w:val="004143F5"/>
    <w:rsid w:val="00414457"/>
    <w:rsid w:val="0041446C"/>
    <w:rsid w:val="004145D0"/>
    <w:rsid w:val="00414606"/>
    <w:rsid w:val="004146FA"/>
    <w:rsid w:val="00414892"/>
    <w:rsid w:val="004149A5"/>
    <w:rsid w:val="004149C3"/>
    <w:rsid w:val="00414B2D"/>
    <w:rsid w:val="00414BD4"/>
    <w:rsid w:val="00414CB8"/>
    <w:rsid w:val="00414D26"/>
    <w:rsid w:val="00414FE1"/>
    <w:rsid w:val="0041500F"/>
    <w:rsid w:val="00415367"/>
    <w:rsid w:val="00415561"/>
    <w:rsid w:val="00415711"/>
    <w:rsid w:val="00415749"/>
    <w:rsid w:val="00415807"/>
    <w:rsid w:val="00415815"/>
    <w:rsid w:val="004158FE"/>
    <w:rsid w:val="00415B62"/>
    <w:rsid w:val="00415BAA"/>
    <w:rsid w:val="00415BE2"/>
    <w:rsid w:val="00415DB7"/>
    <w:rsid w:val="00415DDF"/>
    <w:rsid w:val="00415E90"/>
    <w:rsid w:val="004160D1"/>
    <w:rsid w:val="0041611B"/>
    <w:rsid w:val="004161F9"/>
    <w:rsid w:val="0041621A"/>
    <w:rsid w:val="0041622C"/>
    <w:rsid w:val="00416249"/>
    <w:rsid w:val="004162DC"/>
    <w:rsid w:val="00416301"/>
    <w:rsid w:val="00416521"/>
    <w:rsid w:val="004169C3"/>
    <w:rsid w:val="004169F0"/>
    <w:rsid w:val="00416DD7"/>
    <w:rsid w:val="00416FA1"/>
    <w:rsid w:val="00417309"/>
    <w:rsid w:val="00417317"/>
    <w:rsid w:val="0041734B"/>
    <w:rsid w:val="004173F0"/>
    <w:rsid w:val="00417423"/>
    <w:rsid w:val="00417604"/>
    <w:rsid w:val="004176FA"/>
    <w:rsid w:val="0041777A"/>
    <w:rsid w:val="004179D4"/>
    <w:rsid w:val="00417A99"/>
    <w:rsid w:val="00417EC7"/>
    <w:rsid w:val="00417EE9"/>
    <w:rsid w:val="00417EEE"/>
    <w:rsid w:val="00417FF4"/>
    <w:rsid w:val="0042014D"/>
    <w:rsid w:val="00420262"/>
    <w:rsid w:val="004208A5"/>
    <w:rsid w:val="00420907"/>
    <w:rsid w:val="00420AF1"/>
    <w:rsid w:val="00420B2C"/>
    <w:rsid w:val="00420BA2"/>
    <w:rsid w:val="00420BDC"/>
    <w:rsid w:val="00420D87"/>
    <w:rsid w:val="00420D9E"/>
    <w:rsid w:val="00420F16"/>
    <w:rsid w:val="00420F2E"/>
    <w:rsid w:val="00420FBA"/>
    <w:rsid w:val="00421187"/>
    <w:rsid w:val="00421365"/>
    <w:rsid w:val="00421382"/>
    <w:rsid w:val="0042139A"/>
    <w:rsid w:val="004213B7"/>
    <w:rsid w:val="00421616"/>
    <w:rsid w:val="00421793"/>
    <w:rsid w:val="004217DC"/>
    <w:rsid w:val="004218A9"/>
    <w:rsid w:val="004219C8"/>
    <w:rsid w:val="00421A37"/>
    <w:rsid w:val="00421A97"/>
    <w:rsid w:val="00421BC4"/>
    <w:rsid w:val="00421CC0"/>
    <w:rsid w:val="00421DB1"/>
    <w:rsid w:val="00422010"/>
    <w:rsid w:val="00422367"/>
    <w:rsid w:val="00422517"/>
    <w:rsid w:val="00422593"/>
    <w:rsid w:val="0042259F"/>
    <w:rsid w:val="00422772"/>
    <w:rsid w:val="00422886"/>
    <w:rsid w:val="004228E7"/>
    <w:rsid w:val="00422C8E"/>
    <w:rsid w:val="00422F8E"/>
    <w:rsid w:val="00423113"/>
    <w:rsid w:val="00423261"/>
    <w:rsid w:val="00423481"/>
    <w:rsid w:val="00423520"/>
    <w:rsid w:val="00423559"/>
    <w:rsid w:val="0042358D"/>
    <w:rsid w:val="0042373E"/>
    <w:rsid w:val="0042375C"/>
    <w:rsid w:val="0042387E"/>
    <w:rsid w:val="0042397B"/>
    <w:rsid w:val="00423BA3"/>
    <w:rsid w:val="00423DAC"/>
    <w:rsid w:val="00423E83"/>
    <w:rsid w:val="00424032"/>
    <w:rsid w:val="00424074"/>
    <w:rsid w:val="004241F4"/>
    <w:rsid w:val="00424578"/>
    <w:rsid w:val="004248A9"/>
    <w:rsid w:val="00424954"/>
    <w:rsid w:val="004249AE"/>
    <w:rsid w:val="004249FB"/>
    <w:rsid w:val="00424A4B"/>
    <w:rsid w:val="00424B92"/>
    <w:rsid w:val="00424C97"/>
    <w:rsid w:val="004254FE"/>
    <w:rsid w:val="0042552D"/>
    <w:rsid w:val="0042557B"/>
    <w:rsid w:val="00425727"/>
    <w:rsid w:val="0042574C"/>
    <w:rsid w:val="00425753"/>
    <w:rsid w:val="0042579B"/>
    <w:rsid w:val="004259D5"/>
    <w:rsid w:val="004259E5"/>
    <w:rsid w:val="00425AC7"/>
    <w:rsid w:val="00425C96"/>
    <w:rsid w:val="00425DC4"/>
    <w:rsid w:val="00425E71"/>
    <w:rsid w:val="00425FCC"/>
    <w:rsid w:val="0042620A"/>
    <w:rsid w:val="00426256"/>
    <w:rsid w:val="004263CC"/>
    <w:rsid w:val="00426568"/>
    <w:rsid w:val="00426597"/>
    <w:rsid w:val="0042669D"/>
    <w:rsid w:val="00426748"/>
    <w:rsid w:val="004268A7"/>
    <w:rsid w:val="00426979"/>
    <w:rsid w:val="00426ACD"/>
    <w:rsid w:val="00426B9E"/>
    <w:rsid w:val="00426DA8"/>
    <w:rsid w:val="00426F32"/>
    <w:rsid w:val="0042701C"/>
    <w:rsid w:val="004271D0"/>
    <w:rsid w:val="004274B9"/>
    <w:rsid w:val="004276CB"/>
    <w:rsid w:val="00427707"/>
    <w:rsid w:val="004277DD"/>
    <w:rsid w:val="00427B21"/>
    <w:rsid w:val="00427C51"/>
    <w:rsid w:val="00427D43"/>
    <w:rsid w:val="00430222"/>
    <w:rsid w:val="00430253"/>
    <w:rsid w:val="00430382"/>
    <w:rsid w:val="004303EC"/>
    <w:rsid w:val="00430549"/>
    <w:rsid w:val="004305F4"/>
    <w:rsid w:val="0043066A"/>
    <w:rsid w:val="00430772"/>
    <w:rsid w:val="004308CC"/>
    <w:rsid w:val="004308E4"/>
    <w:rsid w:val="00430BAC"/>
    <w:rsid w:val="00430FA6"/>
    <w:rsid w:val="0043100F"/>
    <w:rsid w:val="00431330"/>
    <w:rsid w:val="0043180C"/>
    <w:rsid w:val="0043185D"/>
    <w:rsid w:val="00431948"/>
    <w:rsid w:val="00431D62"/>
    <w:rsid w:val="004320E3"/>
    <w:rsid w:val="00432457"/>
    <w:rsid w:val="00432510"/>
    <w:rsid w:val="00432815"/>
    <w:rsid w:val="00432899"/>
    <w:rsid w:val="004328C8"/>
    <w:rsid w:val="00432B02"/>
    <w:rsid w:val="00432C5E"/>
    <w:rsid w:val="00433224"/>
    <w:rsid w:val="004333AA"/>
    <w:rsid w:val="00433683"/>
    <w:rsid w:val="00433A1B"/>
    <w:rsid w:val="00433C03"/>
    <w:rsid w:val="00433C16"/>
    <w:rsid w:val="00433D0E"/>
    <w:rsid w:val="00433D84"/>
    <w:rsid w:val="00433E6B"/>
    <w:rsid w:val="00433EA8"/>
    <w:rsid w:val="00434217"/>
    <w:rsid w:val="0043449A"/>
    <w:rsid w:val="0043457C"/>
    <w:rsid w:val="0043458E"/>
    <w:rsid w:val="00434843"/>
    <w:rsid w:val="0043490F"/>
    <w:rsid w:val="00434B85"/>
    <w:rsid w:val="00434D0A"/>
    <w:rsid w:val="00434F96"/>
    <w:rsid w:val="004350A8"/>
    <w:rsid w:val="004354E7"/>
    <w:rsid w:val="004355D8"/>
    <w:rsid w:val="0043567F"/>
    <w:rsid w:val="0043596E"/>
    <w:rsid w:val="004359F8"/>
    <w:rsid w:val="00435A0E"/>
    <w:rsid w:val="00435B14"/>
    <w:rsid w:val="00435E5E"/>
    <w:rsid w:val="00435F77"/>
    <w:rsid w:val="00435FBA"/>
    <w:rsid w:val="004360E6"/>
    <w:rsid w:val="004361D2"/>
    <w:rsid w:val="0043634E"/>
    <w:rsid w:val="0043649F"/>
    <w:rsid w:val="0043653F"/>
    <w:rsid w:val="0043657E"/>
    <w:rsid w:val="0043658A"/>
    <w:rsid w:val="0043658D"/>
    <w:rsid w:val="00436837"/>
    <w:rsid w:val="00436947"/>
    <w:rsid w:val="00436D77"/>
    <w:rsid w:val="00436E32"/>
    <w:rsid w:val="00436FD1"/>
    <w:rsid w:val="00437211"/>
    <w:rsid w:val="004372CB"/>
    <w:rsid w:val="00437481"/>
    <w:rsid w:val="0043759A"/>
    <w:rsid w:val="004375AA"/>
    <w:rsid w:val="00437770"/>
    <w:rsid w:val="004377AE"/>
    <w:rsid w:val="00437850"/>
    <w:rsid w:val="004378A2"/>
    <w:rsid w:val="004378C3"/>
    <w:rsid w:val="00437918"/>
    <w:rsid w:val="00437952"/>
    <w:rsid w:val="00437AC9"/>
    <w:rsid w:val="00437B13"/>
    <w:rsid w:val="00437B2B"/>
    <w:rsid w:val="00437C92"/>
    <w:rsid w:val="00437D92"/>
    <w:rsid w:val="00437F1B"/>
    <w:rsid w:val="004401E5"/>
    <w:rsid w:val="00440289"/>
    <w:rsid w:val="004402E0"/>
    <w:rsid w:val="004404E1"/>
    <w:rsid w:val="00440510"/>
    <w:rsid w:val="0044091E"/>
    <w:rsid w:val="00440A2D"/>
    <w:rsid w:val="00440B1F"/>
    <w:rsid w:val="00440B23"/>
    <w:rsid w:val="00440EC1"/>
    <w:rsid w:val="00440FEE"/>
    <w:rsid w:val="0044113F"/>
    <w:rsid w:val="0044117A"/>
    <w:rsid w:val="0044128B"/>
    <w:rsid w:val="004412C8"/>
    <w:rsid w:val="004413ED"/>
    <w:rsid w:val="00441408"/>
    <w:rsid w:val="00441441"/>
    <w:rsid w:val="00441636"/>
    <w:rsid w:val="004416F1"/>
    <w:rsid w:val="00441746"/>
    <w:rsid w:val="0044179F"/>
    <w:rsid w:val="0044184A"/>
    <w:rsid w:val="00441BA3"/>
    <w:rsid w:val="00441BD6"/>
    <w:rsid w:val="00441BE0"/>
    <w:rsid w:val="00441D88"/>
    <w:rsid w:val="00441ED0"/>
    <w:rsid w:val="00441F68"/>
    <w:rsid w:val="004420F9"/>
    <w:rsid w:val="00442198"/>
    <w:rsid w:val="00442239"/>
    <w:rsid w:val="0044235C"/>
    <w:rsid w:val="004423CF"/>
    <w:rsid w:val="00442923"/>
    <w:rsid w:val="00442BC2"/>
    <w:rsid w:val="00442D5A"/>
    <w:rsid w:val="00442D9C"/>
    <w:rsid w:val="00442E6C"/>
    <w:rsid w:val="004432CF"/>
    <w:rsid w:val="004432F8"/>
    <w:rsid w:val="0044353F"/>
    <w:rsid w:val="00443975"/>
    <w:rsid w:val="00443C2E"/>
    <w:rsid w:val="00443D9C"/>
    <w:rsid w:val="00443EA8"/>
    <w:rsid w:val="00444664"/>
    <w:rsid w:val="004447BD"/>
    <w:rsid w:val="004449D4"/>
    <w:rsid w:val="004449E8"/>
    <w:rsid w:val="00444BBB"/>
    <w:rsid w:val="00444DDB"/>
    <w:rsid w:val="00444EC4"/>
    <w:rsid w:val="00444F4C"/>
    <w:rsid w:val="00445295"/>
    <w:rsid w:val="004453F9"/>
    <w:rsid w:val="004454AB"/>
    <w:rsid w:val="004455B0"/>
    <w:rsid w:val="0044569E"/>
    <w:rsid w:val="004456AD"/>
    <w:rsid w:val="004458D1"/>
    <w:rsid w:val="00445C04"/>
    <w:rsid w:val="00445D15"/>
    <w:rsid w:val="0044600F"/>
    <w:rsid w:val="004460CD"/>
    <w:rsid w:val="00446294"/>
    <w:rsid w:val="00446302"/>
    <w:rsid w:val="0044647C"/>
    <w:rsid w:val="004467C0"/>
    <w:rsid w:val="004468FE"/>
    <w:rsid w:val="004469D2"/>
    <w:rsid w:val="00446A7F"/>
    <w:rsid w:val="00446AE4"/>
    <w:rsid w:val="00446B8E"/>
    <w:rsid w:val="00446BC8"/>
    <w:rsid w:val="00446C2B"/>
    <w:rsid w:val="00446CE7"/>
    <w:rsid w:val="00446DF4"/>
    <w:rsid w:val="00447043"/>
    <w:rsid w:val="00447611"/>
    <w:rsid w:val="00447833"/>
    <w:rsid w:val="004478AD"/>
    <w:rsid w:val="0044793C"/>
    <w:rsid w:val="004479D6"/>
    <w:rsid w:val="00447A00"/>
    <w:rsid w:val="00447A45"/>
    <w:rsid w:val="00447A59"/>
    <w:rsid w:val="00447B83"/>
    <w:rsid w:val="00447BEC"/>
    <w:rsid w:val="00447C74"/>
    <w:rsid w:val="00447D01"/>
    <w:rsid w:val="00450073"/>
    <w:rsid w:val="0045029C"/>
    <w:rsid w:val="004503FE"/>
    <w:rsid w:val="004505CD"/>
    <w:rsid w:val="00450629"/>
    <w:rsid w:val="00450695"/>
    <w:rsid w:val="00450763"/>
    <w:rsid w:val="00450A84"/>
    <w:rsid w:val="00450AB5"/>
    <w:rsid w:val="00450BD5"/>
    <w:rsid w:val="00450C1F"/>
    <w:rsid w:val="00450D92"/>
    <w:rsid w:val="00450DBB"/>
    <w:rsid w:val="00450E1F"/>
    <w:rsid w:val="00450E50"/>
    <w:rsid w:val="00450EA9"/>
    <w:rsid w:val="00450EE8"/>
    <w:rsid w:val="00450FA2"/>
    <w:rsid w:val="0045112E"/>
    <w:rsid w:val="00451323"/>
    <w:rsid w:val="00451415"/>
    <w:rsid w:val="004514D7"/>
    <w:rsid w:val="00451608"/>
    <w:rsid w:val="00451646"/>
    <w:rsid w:val="00451727"/>
    <w:rsid w:val="0045174E"/>
    <w:rsid w:val="0045180B"/>
    <w:rsid w:val="0045185C"/>
    <w:rsid w:val="0045187B"/>
    <w:rsid w:val="00451949"/>
    <w:rsid w:val="00451BFF"/>
    <w:rsid w:val="00451D65"/>
    <w:rsid w:val="00451EAF"/>
    <w:rsid w:val="00451EDF"/>
    <w:rsid w:val="00451F18"/>
    <w:rsid w:val="00451F9B"/>
    <w:rsid w:val="004520FB"/>
    <w:rsid w:val="00452278"/>
    <w:rsid w:val="0045245E"/>
    <w:rsid w:val="00452588"/>
    <w:rsid w:val="004525A6"/>
    <w:rsid w:val="004527B5"/>
    <w:rsid w:val="00452823"/>
    <w:rsid w:val="0045297F"/>
    <w:rsid w:val="00452A10"/>
    <w:rsid w:val="00452B86"/>
    <w:rsid w:val="00452C47"/>
    <w:rsid w:val="00452C7A"/>
    <w:rsid w:val="00452CD1"/>
    <w:rsid w:val="00452D08"/>
    <w:rsid w:val="00452EB2"/>
    <w:rsid w:val="00452F0C"/>
    <w:rsid w:val="00452F25"/>
    <w:rsid w:val="00453123"/>
    <w:rsid w:val="004531C4"/>
    <w:rsid w:val="004533BC"/>
    <w:rsid w:val="00453415"/>
    <w:rsid w:val="0045351C"/>
    <w:rsid w:val="004539C5"/>
    <w:rsid w:val="00453AB9"/>
    <w:rsid w:val="00453ACD"/>
    <w:rsid w:val="00453DB9"/>
    <w:rsid w:val="00453DD2"/>
    <w:rsid w:val="00453F0A"/>
    <w:rsid w:val="004540E0"/>
    <w:rsid w:val="0045475E"/>
    <w:rsid w:val="00454903"/>
    <w:rsid w:val="00454A56"/>
    <w:rsid w:val="00454AED"/>
    <w:rsid w:val="004551C9"/>
    <w:rsid w:val="004551DB"/>
    <w:rsid w:val="0045531D"/>
    <w:rsid w:val="0045537F"/>
    <w:rsid w:val="0045546F"/>
    <w:rsid w:val="004555D5"/>
    <w:rsid w:val="00455614"/>
    <w:rsid w:val="00455748"/>
    <w:rsid w:val="0045577C"/>
    <w:rsid w:val="00455A5B"/>
    <w:rsid w:val="00455AC1"/>
    <w:rsid w:val="00456041"/>
    <w:rsid w:val="004560DE"/>
    <w:rsid w:val="004560F4"/>
    <w:rsid w:val="00456453"/>
    <w:rsid w:val="004564BD"/>
    <w:rsid w:val="00456561"/>
    <w:rsid w:val="004566B0"/>
    <w:rsid w:val="0045697D"/>
    <w:rsid w:val="00456A28"/>
    <w:rsid w:val="00456AD7"/>
    <w:rsid w:val="00456B0D"/>
    <w:rsid w:val="00456B89"/>
    <w:rsid w:val="00456CD8"/>
    <w:rsid w:val="00456D7E"/>
    <w:rsid w:val="004570F6"/>
    <w:rsid w:val="00457313"/>
    <w:rsid w:val="00457400"/>
    <w:rsid w:val="0045753A"/>
    <w:rsid w:val="00457796"/>
    <w:rsid w:val="004578FC"/>
    <w:rsid w:val="00460074"/>
    <w:rsid w:val="004600DE"/>
    <w:rsid w:val="00460138"/>
    <w:rsid w:val="00460160"/>
    <w:rsid w:val="004603AA"/>
    <w:rsid w:val="004604F8"/>
    <w:rsid w:val="004607E1"/>
    <w:rsid w:val="004608BE"/>
    <w:rsid w:val="00460B54"/>
    <w:rsid w:val="00460C90"/>
    <w:rsid w:val="00460D1C"/>
    <w:rsid w:val="00461069"/>
    <w:rsid w:val="00461279"/>
    <w:rsid w:val="00461382"/>
    <w:rsid w:val="004613FA"/>
    <w:rsid w:val="004618C5"/>
    <w:rsid w:val="00461A01"/>
    <w:rsid w:val="00461C14"/>
    <w:rsid w:val="00461FB7"/>
    <w:rsid w:val="004624F4"/>
    <w:rsid w:val="00462588"/>
    <w:rsid w:val="00462593"/>
    <w:rsid w:val="004625AD"/>
    <w:rsid w:val="00462743"/>
    <w:rsid w:val="00462C7A"/>
    <w:rsid w:val="00462DE1"/>
    <w:rsid w:val="00462DEA"/>
    <w:rsid w:val="00462FF9"/>
    <w:rsid w:val="00462FFB"/>
    <w:rsid w:val="00463067"/>
    <w:rsid w:val="00463193"/>
    <w:rsid w:val="00463263"/>
    <w:rsid w:val="004634A4"/>
    <w:rsid w:val="004635F7"/>
    <w:rsid w:val="00463647"/>
    <w:rsid w:val="00463A8B"/>
    <w:rsid w:val="00463CC2"/>
    <w:rsid w:val="00463CF3"/>
    <w:rsid w:val="00463F7D"/>
    <w:rsid w:val="00463FCF"/>
    <w:rsid w:val="004641B5"/>
    <w:rsid w:val="004641F7"/>
    <w:rsid w:val="004648CA"/>
    <w:rsid w:val="0046490C"/>
    <w:rsid w:val="004649A8"/>
    <w:rsid w:val="004649B0"/>
    <w:rsid w:val="00464D1F"/>
    <w:rsid w:val="00464E32"/>
    <w:rsid w:val="004655BB"/>
    <w:rsid w:val="0046566B"/>
    <w:rsid w:val="0046592E"/>
    <w:rsid w:val="00465965"/>
    <w:rsid w:val="00465A7D"/>
    <w:rsid w:val="00465AF0"/>
    <w:rsid w:val="00465C2C"/>
    <w:rsid w:val="00465C59"/>
    <w:rsid w:val="00465ED5"/>
    <w:rsid w:val="00465F97"/>
    <w:rsid w:val="00466576"/>
    <w:rsid w:val="004665ED"/>
    <w:rsid w:val="0046667B"/>
    <w:rsid w:val="00466680"/>
    <w:rsid w:val="00466872"/>
    <w:rsid w:val="00466B4C"/>
    <w:rsid w:val="00466DF6"/>
    <w:rsid w:val="0046704C"/>
    <w:rsid w:val="004670FF"/>
    <w:rsid w:val="004672B2"/>
    <w:rsid w:val="004673E9"/>
    <w:rsid w:val="004676F9"/>
    <w:rsid w:val="004677CD"/>
    <w:rsid w:val="00467A34"/>
    <w:rsid w:val="00467AEB"/>
    <w:rsid w:val="00467B8F"/>
    <w:rsid w:val="00467CEA"/>
    <w:rsid w:val="00467DC6"/>
    <w:rsid w:val="00467EC5"/>
    <w:rsid w:val="00470059"/>
    <w:rsid w:val="00470069"/>
    <w:rsid w:val="004700CB"/>
    <w:rsid w:val="0047017A"/>
    <w:rsid w:val="00470266"/>
    <w:rsid w:val="0047027E"/>
    <w:rsid w:val="004703C2"/>
    <w:rsid w:val="004704C3"/>
    <w:rsid w:val="00470AE1"/>
    <w:rsid w:val="00470C41"/>
    <w:rsid w:val="004710FA"/>
    <w:rsid w:val="004713BD"/>
    <w:rsid w:val="004715C8"/>
    <w:rsid w:val="00471897"/>
    <w:rsid w:val="004719AC"/>
    <w:rsid w:val="00471C57"/>
    <w:rsid w:val="00471D8A"/>
    <w:rsid w:val="00471DDF"/>
    <w:rsid w:val="00471DE1"/>
    <w:rsid w:val="00471EA1"/>
    <w:rsid w:val="00471EE1"/>
    <w:rsid w:val="004722A6"/>
    <w:rsid w:val="004722DB"/>
    <w:rsid w:val="00472490"/>
    <w:rsid w:val="004724B1"/>
    <w:rsid w:val="00472528"/>
    <w:rsid w:val="004726DF"/>
    <w:rsid w:val="0047272F"/>
    <w:rsid w:val="00472795"/>
    <w:rsid w:val="004728B6"/>
    <w:rsid w:val="00472950"/>
    <w:rsid w:val="00472E09"/>
    <w:rsid w:val="00472E9B"/>
    <w:rsid w:val="00472F14"/>
    <w:rsid w:val="00472F30"/>
    <w:rsid w:val="00472FC9"/>
    <w:rsid w:val="0047345E"/>
    <w:rsid w:val="0047374A"/>
    <w:rsid w:val="00473763"/>
    <w:rsid w:val="004738B7"/>
    <w:rsid w:val="004739E8"/>
    <w:rsid w:val="00473A4D"/>
    <w:rsid w:val="00473BF5"/>
    <w:rsid w:val="00473C58"/>
    <w:rsid w:val="00473E3F"/>
    <w:rsid w:val="004741A5"/>
    <w:rsid w:val="0047431A"/>
    <w:rsid w:val="00474576"/>
    <w:rsid w:val="0047477D"/>
    <w:rsid w:val="004747EE"/>
    <w:rsid w:val="00474D4A"/>
    <w:rsid w:val="00474F10"/>
    <w:rsid w:val="00475155"/>
    <w:rsid w:val="00475308"/>
    <w:rsid w:val="00475802"/>
    <w:rsid w:val="0047586C"/>
    <w:rsid w:val="00475B0B"/>
    <w:rsid w:val="00475DD9"/>
    <w:rsid w:val="00475F83"/>
    <w:rsid w:val="004761E3"/>
    <w:rsid w:val="004761ED"/>
    <w:rsid w:val="004762A7"/>
    <w:rsid w:val="004762C9"/>
    <w:rsid w:val="0047635A"/>
    <w:rsid w:val="004763D0"/>
    <w:rsid w:val="0047658A"/>
    <w:rsid w:val="004766DB"/>
    <w:rsid w:val="00476879"/>
    <w:rsid w:val="004768C9"/>
    <w:rsid w:val="0047697B"/>
    <w:rsid w:val="00476A0E"/>
    <w:rsid w:val="00476A5F"/>
    <w:rsid w:val="00476B2E"/>
    <w:rsid w:val="00476BE6"/>
    <w:rsid w:val="00476EF7"/>
    <w:rsid w:val="00477053"/>
    <w:rsid w:val="0047725E"/>
    <w:rsid w:val="00477531"/>
    <w:rsid w:val="00477853"/>
    <w:rsid w:val="0047786A"/>
    <w:rsid w:val="00477C4B"/>
    <w:rsid w:val="00477D0E"/>
    <w:rsid w:val="00480058"/>
    <w:rsid w:val="00480271"/>
    <w:rsid w:val="004804B3"/>
    <w:rsid w:val="0048053C"/>
    <w:rsid w:val="00480544"/>
    <w:rsid w:val="00480641"/>
    <w:rsid w:val="00480947"/>
    <w:rsid w:val="00480A34"/>
    <w:rsid w:val="00480AFD"/>
    <w:rsid w:val="00480B85"/>
    <w:rsid w:val="0048108E"/>
    <w:rsid w:val="00481098"/>
    <w:rsid w:val="004811EC"/>
    <w:rsid w:val="0048121C"/>
    <w:rsid w:val="00481234"/>
    <w:rsid w:val="004812EB"/>
    <w:rsid w:val="0048135D"/>
    <w:rsid w:val="00481579"/>
    <w:rsid w:val="0048172C"/>
    <w:rsid w:val="00481A34"/>
    <w:rsid w:val="00481A9A"/>
    <w:rsid w:val="00481B00"/>
    <w:rsid w:val="00481B25"/>
    <w:rsid w:val="00481CBF"/>
    <w:rsid w:val="00481FF8"/>
    <w:rsid w:val="00481FFF"/>
    <w:rsid w:val="00482027"/>
    <w:rsid w:val="004821B8"/>
    <w:rsid w:val="0048240B"/>
    <w:rsid w:val="00482515"/>
    <w:rsid w:val="004826F1"/>
    <w:rsid w:val="00482776"/>
    <w:rsid w:val="00482A3F"/>
    <w:rsid w:val="00482C79"/>
    <w:rsid w:val="00482CE1"/>
    <w:rsid w:val="00482EC8"/>
    <w:rsid w:val="00483041"/>
    <w:rsid w:val="004830F5"/>
    <w:rsid w:val="004832F1"/>
    <w:rsid w:val="00483360"/>
    <w:rsid w:val="004837AD"/>
    <w:rsid w:val="00483A3F"/>
    <w:rsid w:val="00483B6A"/>
    <w:rsid w:val="00483CBD"/>
    <w:rsid w:val="00484076"/>
    <w:rsid w:val="004840B4"/>
    <w:rsid w:val="00484225"/>
    <w:rsid w:val="00484447"/>
    <w:rsid w:val="004844A0"/>
    <w:rsid w:val="0048461F"/>
    <w:rsid w:val="00484816"/>
    <w:rsid w:val="00484874"/>
    <w:rsid w:val="0048492E"/>
    <w:rsid w:val="00484B41"/>
    <w:rsid w:val="00484BF8"/>
    <w:rsid w:val="00484C90"/>
    <w:rsid w:val="00484CAF"/>
    <w:rsid w:val="00484FAD"/>
    <w:rsid w:val="00485027"/>
    <w:rsid w:val="00485039"/>
    <w:rsid w:val="004850BE"/>
    <w:rsid w:val="0048519F"/>
    <w:rsid w:val="00485522"/>
    <w:rsid w:val="0048558E"/>
    <w:rsid w:val="004855F2"/>
    <w:rsid w:val="00485673"/>
    <w:rsid w:val="0048580A"/>
    <w:rsid w:val="004858EE"/>
    <w:rsid w:val="00485EA7"/>
    <w:rsid w:val="00486097"/>
    <w:rsid w:val="0048610F"/>
    <w:rsid w:val="004861D6"/>
    <w:rsid w:val="00486352"/>
    <w:rsid w:val="00486406"/>
    <w:rsid w:val="0048642F"/>
    <w:rsid w:val="004864F2"/>
    <w:rsid w:val="00486536"/>
    <w:rsid w:val="004865B7"/>
    <w:rsid w:val="004865B8"/>
    <w:rsid w:val="004867DB"/>
    <w:rsid w:val="004868E4"/>
    <w:rsid w:val="00486CF8"/>
    <w:rsid w:val="00486F96"/>
    <w:rsid w:val="00487254"/>
    <w:rsid w:val="004872D2"/>
    <w:rsid w:val="00487357"/>
    <w:rsid w:val="0048744F"/>
    <w:rsid w:val="00487469"/>
    <w:rsid w:val="00487562"/>
    <w:rsid w:val="00487820"/>
    <w:rsid w:val="004878DA"/>
    <w:rsid w:val="00487C4D"/>
    <w:rsid w:val="00487CA0"/>
    <w:rsid w:val="00487DF4"/>
    <w:rsid w:val="00487E1D"/>
    <w:rsid w:val="00487E2D"/>
    <w:rsid w:val="00490175"/>
    <w:rsid w:val="00490580"/>
    <w:rsid w:val="00490676"/>
    <w:rsid w:val="00490804"/>
    <w:rsid w:val="00490886"/>
    <w:rsid w:val="00490A3A"/>
    <w:rsid w:val="00490AB0"/>
    <w:rsid w:val="00490BE9"/>
    <w:rsid w:val="00490D0F"/>
    <w:rsid w:val="00490DE4"/>
    <w:rsid w:val="00490F34"/>
    <w:rsid w:val="00490F63"/>
    <w:rsid w:val="00491030"/>
    <w:rsid w:val="0049105E"/>
    <w:rsid w:val="004910FA"/>
    <w:rsid w:val="0049127B"/>
    <w:rsid w:val="004912B4"/>
    <w:rsid w:val="004912BA"/>
    <w:rsid w:val="00491601"/>
    <w:rsid w:val="0049173E"/>
    <w:rsid w:val="0049176D"/>
    <w:rsid w:val="004917BC"/>
    <w:rsid w:val="004919A0"/>
    <w:rsid w:val="00491A4A"/>
    <w:rsid w:val="00491AE7"/>
    <w:rsid w:val="00491C23"/>
    <w:rsid w:val="00491DB1"/>
    <w:rsid w:val="00491E15"/>
    <w:rsid w:val="00491E57"/>
    <w:rsid w:val="00492015"/>
    <w:rsid w:val="0049205C"/>
    <w:rsid w:val="0049215D"/>
    <w:rsid w:val="00492326"/>
    <w:rsid w:val="0049239A"/>
    <w:rsid w:val="00492460"/>
    <w:rsid w:val="0049259F"/>
    <w:rsid w:val="004925C2"/>
    <w:rsid w:val="00492A3E"/>
    <w:rsid w:val="00492AEA"/>
    <w:rsid w:val="00492D6A"/>
    <w:rsid w:val="00492D9E"/>
    <w:rsid w:val="00492DF8"/>
    <w:rsid w:val="00492F01"/>
    <w:rsid w:val="00493413"/>
    <w:rsid w:val="00493596"/>
    <w:rsid w:val="00493869"/>
    <w:rsid w:val="0049391B"/>
    <w:rsid w:val="00493A63"/>
    <w:rsid w:val="00493AF8"/>
    <w:rsid w:val="00493CCA"/>
    <w:rsid w:val="00493D4F"/>
    <w:rsid w:val="00493D81"/>
    <w:rsid w:val="00493F49"/>
    <w:rsid w:val="00493F72"/>
    <w:rsid w:val="00494006"/>
    <w:rsid w:val="00494174"/>
    <w:rsid w:val="004942A3"/>
    <w:rsid w:val="00494450"/>
    <w:rsid w:val="004944E1"/>
    <w:rsid w:val="00494531"/>
    <w:rsid w:val="0049453A"/>
    <w:rsid w:val="00494761"/>
    <w:rsid w:val="00494789"/>
    <w:rsid w:val="00494794"/>
    <w:rsid w:val="00494951"/>
    <w:rsid w:val="00494A10"/>
    <w:rsid w:val="00494B2B"/>
    <w:rsid w:val="00495024"/>
    <w:rsid w:val="00495154"/>
    <w:rsid w:val="0049520F"/>
    <w:rsid w:val="004952D8"/>
    <w:rsid w:val="00495362"/>
    <w:rsid w:val="00495471"/>
    <w:rsid w:val="00495506"/>
    <w:rsid w:val="0049555A"/>
    <w:rsid w:val="004959A0"/>
    <w:rsid w:val="00495AA3"/>
    <w:rsid w:val="00495AA4"/>
    <w:rsid w:val="00496180"/>
    <w:rsid w:val="004963DD"/>
    <w:rsid w:val="004964CD"/>
    <w:rsid w:val="00496557"/>
    <w:rsid w:val="00496628"/>
    <w:rsid w:val="00496713"/>
    <w:rsid w:val="0049687B"/>
    <w:rsid w:val="0049699C"/>
    <w:rsid w:val="00496A55"/>
    <w:rsid w:val="00496EBB"/>
    <w:rsid w:val="00497039"/>
    <w:rsid w:val="00497126"/>
    <w:rsid w:val="0049725A"/>
    <w:rsid w:val="004972F5"/>
    <w:rsid w:val="00497448"/>
    <w:rsid w:val="0049748A"/>
    <w:rsid w:val="0049762F"/>
    <w:rsid w:val="00497778"/>
    <w:rsid w:val="00497977"/>
    <w:rsid w:val="00497AC1"/>
    <w:rsid w:val="00497B31"/>
    <w:rsid w:val="00497C0B"/>
    <w:rsid w:val="00497CF6"/>
    <w:rsid w:val="00497D2F"/>
    <w:rsid w:val="00497DE8"/>
    <w:rsid w:val="004A050D"/>
    <w:rsid w:val="004A072B"/>
    <w:rsid w:val="004A085A"/>
    <w:rsid w:val="004A0A14"/>
    <w:rsid w:val="004A0C52"/>
    <w:rsid w:val="004A0E7E"/>
    <w:rsid w:val="004A0E96"/>
    <w:rsid w:val="004A0F3F"/>
    <w:rsid w:val="004A0FC7"/>
    <w:rsid w:val="004A1086"/>
    <w:rsid w:val="004A1091"/>
    <w:rsid w:val="004A10B9"/>
    <w:rsid w:val="004A11B0"/>
    <w:rsid w:val="004A134A"/>
    <w:rsid w:val="004A155C"/>
    <w:rsid w:val="004A15EB"/>
    <w:rsid w:val="004A16B4"/>
    <w:rsid w:val="004A1802"/>
    <w:rsid w:val="004A197A"/>
    <w:rsid w:val="004A1A66"/>
    <w:rsid w:val="004A1BA6"/>
    <w:rsid w:val="004A1BB9"/>
    <w:rsid w:val="004A1C99"/>
    <w:rsid w:val="004A1CBE"/>
    <w:rsid w:val="004A1D50"/>
    <w:rsid w:val="004A1DE6"/>
    <w:rsid w:val="004A1F0C"/>
    <w:rsid w:val="004A20D4"/>
    <w:rsid w:val="004A2290"/>
    <w:rsid w:val="004A22BA"/>
    <w:rsid w:val="004A242A"/>
    <w:rsid w:val="004A24FA"/>
    <w:rsid w:val="004A2768"/>
    <w:rsid w:val="004A27A9"/>
    <w:rsid w:val="004A290B"/>
    <w:rsid w:val="004A2B37"/>
    <w:rsid w:val="004A2C43"/>
    <w:rsid w:val="004A2C6D"/>
    <w:rsid w:val="004A2C77"/>
    <w:rsid w:val="004A2C81"/>
    <w:rsid w:val="004A2D58"/>
    <w:rsid w:val="004A2EE8"/>
    <w:rsid w:val="004A3078"/>
    <w:rsid w:val="004A31B1"/>
    <w:rsid w:val="004A34D0"/>
    <w:rsid w:val="004A3E24"/>
    <w:rsid w:val="004A4229"/>
    <w:rsid w:val="004A45E0"/>
    <w:rsid w:val="004A46A6"/>
    <w:rsid w:val="004A4722"/>
    <w:rsid w:val="004A4D9C"/>
    <w:rsid w:val="004A4EE0"/>
    <w:rsid w:val="004A4F2F"/>
    <w:rsid w:val="004A4FD7"/>
    <w:rsid w:val="004A511F"/>
    <w:rsid w:val="004A533D"/>
    <w:rsid w:val="004A5348"/>
    <w:rsid w:val="004A5656"/>
    <w:rsid w:val="004A56D7"/>
    <w:rsid w:val="004A5825"/>
    <w:rsid w:val="004A5833"/>
    <w:rsid w:val="004A5B87"/>
    <w:rsid w:val="004A5DF0"/>
    <w:rsid w:val="004A5FFF"/>
    <w:rsid w:val="004A628A"/>
    <w:rsid w:val="004A6368"/>
    <w:rsid w:val="004A63AD"/>
    <w:rsid w:val="004A6440"/>
    <w:rsid w:val="004A6487"/>
    <w:rsid w:val="004A65DB"/>
    <w:rsid w:val="004A6794"/>
    <w:rsid w:val="004A6B04"/>
    <w:rsid w:val="004A6C51"/>
    <w:rsid w:val="004A7006"/>
    <w:rsid w:val="004A7148"/>
    <w:rsid w:val="004A719D"/>
    <w:rsid w:val="004A7213"/>
    <w:rsid w:val="004A7515"/>
    <w:rsid w:val="004A7580"/>
    <w:rsid w:val="004A78AC"/>
    <w:rsid w:val="004A7B53"/>
    <w:rsid w:val="004A7BC4"/>
    <w:rsid w:val="004A7DA9"/>
    <w:rsid w:val="004A7DE0"/>
    <w:rsid w:val="004A7E87"/>
    <w:rsid w:val="004A7FB7"/>
    <w:rsid w:val="004B014F"/>
    <w:rsid w:val="004B026D"/>
    <w:rsid w:val="004B028D"/>
    <w:rsid w:val="004B0538"/>
    <w:rsid w:val="004B08CA"/>
    <w:rsid w:val="004B09E6"/>
    <w:rsid w:val="004B0A5C"/>
    <w:rsid w:val="004B0B62"/>
    <w:rsid w:val="004B0EEF"/>
    <w:rsid w:val="004B0F32"/>
    <w:rsid w:val="004B10DD"/>
    <w:rsid w:val="004B113F"/>
    <w:rsid w:val="004B11B9"/>
    <w:rsid w:val="004B1426"/>
    <w:rsid w:val="004B1432"/>
    <w:rsid w:val="004B1531"/>
    <w:rsid w:val="004B153A"/>
    <w:rsid w:val="004B1620"/>
    <w:rsid w:val="004B171A"/>
    <w:rsid w:val="004B1811"/>
    <w:rsid w:val="004B184B"/>
    <w:rsid w:val="004B1897"/>
    <w:rsid w:val="004B18D1"/>
    <w:rsid w:val="004B19F4"/>
    <w:rsid w:val="004B1AC7"/>
    <w:rsid w:val="004B1B25"/>
    <w:rsid w:val="004B1E75"/>
    <w:rsid w:val="004B229C"/>
    <w:rsid w:val="004B2627"/>
    <w:rsid w:val="004B2924"/>
    <w:rsid w:val="004B29CA"/>
    <w:rsid w:val="004B2AB2"/>
    <w:rsid w:val="004B2AC4"/>
    <w:rsid w:val="004B2C40"/>
    <w:rsid w:val="004B2DAB"/>
    <w:rsid w:val="004B2EA1"/>
    <w:rsid w:val="004B2F92"/>
    <w:rsid w:val="004B3092"/>
    <w:rsid w:val="004B309F"/>
    <w:rsid w:val="004B3126"/>
    <w:rsid w:val="004B3169"/>
    <w:rsid w:val="004B31AB"/>
    <w:rsid w:val="004B3482"/>
    <w:rsid w:val="004B361F"/>
    <w:rsid w:val="004B37F1"/>
    <w:rsid w:val="004B3866"/>
    <w:rsid w:val="004B3E72"/>
    <w:rsid w:val="004B4032"/>
    <w:rsid w:val="004B41D2"/>
    <w:rsid w:val="004B42EE"/>
    <w:rsid w:val="004B4358"/>
    <w:rsid w:val="004B4463"/>
    <w:rsid w:val="004B4494"/>
    <w:rsid w:val="004B4635"/>
    <w:rsid w:val="004B4643"/>
    <w:rsid w:val="004B47AC"/>
    <w:rsid w:val="004B485B"/>
    <w:rsid w:val="004B48A3"/>
    <w:rsid w:val="004B4934"/>
    <w:rsid w:val="004B49A3"/>
    <w:rsid w:val="004B49E6"/>
    <w:rsid w:val="004B4B78"/>
    <w:rsid w:val="004B4C13"/>
    <w:rsid w:val="004B4C6A"/>
    <w:rsid w:val="004B5148"/>
    <w:rsid w:val="004B5B0E"/>
    <w:rsid w:val="004B6402"/>
    <w:rsid w:val="004B6420"/>
    <w:rsid w:val="004B643F"/>
    <w:rsid w:val="004B6717"/>
    <w:rsid w:val="004B6775"/>
    <w:rsid w:val="004B6921"/>
    <w:rsid w:val="004B6962"/>
    <w:rsid w:val="004B6ED9"/>
    <w:rsid w:val="004B6F66"/>
    <w:rsid w:val="004B7012"/>
    <w:rsid w:val="004B7157"/>
    <w:rsid w:val="004B75D4"/>
    <w:rsid w:val="004B75D6"/>
    <w:rsid w:val="004B779F"/>
    <w:rsid w:val="004B77B0"/>
    <w:rsid w:val="004B77D3"/>
    <w:rsid w:val="004B7A13"/>
    <w:rsid w:val="004B7CB0"/>
    <w:rsid w:val="004B7DA1"/>
    <w:rsid w:val="004B7DB6"/>
    <w:rsid w:val="004B7E86"/>
    <w:rsid w:val="004B7FAC"/>
    <w:rsid w:val="004C0227"/>
    <w:rsid w:val="004C044E"/>
    <w:rsid w:val="004C0566"/>
    <w:rsid w:val="004C05E3"/>
    <w:rsid w:val="004C082C"/>
    <w:rsid w:val="004C09C5"/>
    <w:rsid w:val="004C0A8F"/>
    <w:rsid w:val="004C0D1E"/>
    <w:rsid w:val="004C0E76"/>
    <w:rsid w:val="004C0F8D"/>
    <w:rsid w:val="004C0FE3"/>
    <w:rsid w:val="004C10D7"/>
    <w:rsid w:val="004C1140"/>
    <w:rsid w:val="004C1575"/>
    <w:rsid w:val="004C1650"/>
    <w:rsid w:val="004C17EB"/>
    <w:rsid w:val="004C1A40"/>
    <w:rsid w:val="004C1CAD"/>
    <w:rsid w:val="004C1DCE"/>
    <w:rsid w:val="004C1DD1"/>
    <w:rsid w:val="004C20A4"/>
    <w:rsid w:val="004C25A2"/>
    <w:rsid w:val="004C293B"/>
    <w:rsid w:val="004C2ABD"/>
    <w:rsid w:val="004C2F3D"/>
    <w:rsid w:val="004C309A"/>
    <w:rsid w:val="004C30E5"/>
    <w:rsid w:val="004C31BB"/>
    <w:rsid w:val="004C336E"/>
    <w:rsid w:val="004C347B"/>
    <w:rsid w:val="004C350E"/>
    <w:rsid w:val="004C3532"/>
    <w:rsid w:val="004C361A"/>
    <w:rsid w:val="004C37E2"/>
    <w:rsid w:val="004C388B"/>
    <w:rsid w:val="004C3A5D"/>
    <w:rsid w:val="004C3CCB"/>
    <w:rsid w:val="004C3E6D"/>
    <w:rsid w:val="004C3F93"/>
    <w:rsid w:val="004C4011"/>
    <w:rsid w:val="004C40A1"/>
    <w:rsid w:val="004C421C"/>
    <w:rsid w:val="004C4357"/>
    <w:rsid w:val="004C436E"/>
    <w:rsid w:val="004C437A"/>
    <w:rsid w:val="004C4492"/>
    <w:rsid w:val="004C457D"/>
    <w:rsid w:val="004C4C20"/>
    <w:rsid w:val="004C4DBE"/>
    <w:rsid w:val="004C4FC8"/>
    <w:rsid w:val="004C5212"/>
    <w:rsid w:val="004C55F5"/>
    <w:rsid w:val="004C5647"/>
    <w:rsid w:val="004C56A5"/>
    <w:rsid w:val="004C56FC"/>
    <w:rsid w:val="004C58B1"/>
    <w:rsid w:val="004C58E8"/>
    <w:rsid w:val="004C599F"/>
    <w:rsid w:val="004C5B40"/>
    <w:rsid w:val="004C5B5F"/>
    <w:rsid w:val="004C623E"/>
    <w:rsid w:val="004C63BF"/>
    <w:rsid w:val="004C6639"/>
    <w:rsid w:val="004C68A5"/>
    <w:rsid w:val="004C68C0"/>
    <w:rsid w:val="004C6A69"/>
    <w:rsid w:val="004C6AEF"/>
    <w:rsid w:val="004C6EA6"/>
    <w:rsid w:val="004C6F51"/>
    <w:rsid w:val="004C7094"/>
    <w:rsid w:val="004C70EF"/>
    <w:rsid w:val="004C7285"/>
    <w:rsid w:val="004C7461"/>
    <w:rsid w:val="004C7610"/>
    <w:rsid w:val="004C761C"/>
    <w:rsid w:val="004C7676"/>
    <w:rsid w:val="004C76EE"/>
    <w:rsid w:val="004C784E"/>
    <w:rsid w:val="004C786A"/>
    <w:rsid w:val="004C799B"/>
    <w:rsid w:val="004C79D5"/>
    <w:rsid w:val="004C7A8A"/>
    <w:rsid w:val="004C7B34"/>
    <w:rsid w:val="004C7BA7"/>
    <w:rsid w:val="004C7D69"/>
    <w:rsid w:val="004C7ECB"/>
    <w:rsid w:val="004D01BE"/>
    <w:rsid w:val="004D03C7"/>
    <w:rsid w:val="004D04B9"/>
    <w:rsid w:val="004D060D"/>
    <w:rsid w:val="004D0A37"/>
    <w:rsid w:val="004D0A71"/>
    <w:rsid w:val="004D0D7F"/>
    <w:rsid w:val="004D0D80"/>
    <w:rsid w:val="004D0E8D"/>
    <w:rsid w:val="004D116F"/>
    <w:rsid w:val="004D141A"/>
    <w:rsid w:val="004D142B"/>
    <w:rsid w:val="004D14A8"/>
    <w:rsid w:val="004D1505"/>
    <w:rsid w:val="004D18FF"/>
    <w:rsid w:val="004D1982"/>
    <w:rsid w:val="004D1B93"/>
    <w:rsid w:val="004D1C68"/>
    <w:rsid w:val="004D1DC8"/>
    <w:rsid w:val="004D1FD8"/>
    <w:rsid w:val="004D2474"/>
    <w:rsid w:val="004D257D"/>
    <w:rsid w:val="004D268E"/>
    <w:rsid w:val="004D26F0"/>
    <w:rsid w:val="004D2857"/>
    <w:rsid w:val="004D28DB"/>
    <w:rsid w:val="004D28F3"/>
    <w:rsid w:val="004D2C44"/>
    <w:rsid w:val="004D2C63"/>
    <w:rsid w:val="004D2E03"/>
    <w:rsid w:val="004D2EC2"/>
    <w:rsid w:val="004D2F43"/>
    <w:rsid w:val="004D31C1"/>
    <w:rsid w:val="004D322C"/>
    <w:rsid w:val="004D34CF"/>
    <w:rsid w:val="004D357C"/>
    <w:rsid w:val="004D362C"/>
    <w:rsid w:val="004D36F1"/>
    <w:rsid w:val="004D3827"/>
    <w:rsid w:val="004D3AFB"/>
    <w:rsid w:val="004D3F3F"/>
    <w:rsid w:val="004D3FED"/>
    <w:rsid w:val="004D41FC"/>
    <w:rsid w:val="004D4257"/>
    <w:rsid w:val="004D435C"/>
    <w:rsid w:val="004D4404"/>
    <w:rsid w:val="004D447B"/>
    <w:rsid w:val="004D478B"/>
    <w:rsid w:val="004D47AC"/>
    <w:rsid w:val="004D4899"/>
    <w:rsid w:val="004D4B08"/>
    <w:rsid w:val="004D4E67"/>
    <w:rsid w:val="004D4E93"/>
    <w:rsid w:val="004D4FE6"/>
    <w:rsid w:val="004D5007"/>
    <w:rsid w:val="004D5080"/>
    <w:rsid w:val="004D50C2"/>
    <w:rsid w:val="004D519E"/>
    <w:rsid w:val="004D51AD"/>
    <w:rsid w:val="004D56B6"/>
    <w:rsid w:val="004D58B4"/>
    <w:rsid w:val="004D58D3"/>
    <w:rsid w:val="004D5AF0"/>
    <w:rsid w:val="004D5AFE"/>
    <w:rsid w:val="004D5C41"/>
    <w:rsid w:val="004D5F55"/>
    <w:rsid w:val="004D6049"/>
    <w:rsid w:val="004D60A2"/>
    <w:rsid w:val="004D60EC"/>
    <w:rsid w:val="004D62CE"/>
    <w:rsid w:val="004D6710"/>
    <w:rsid w:val="004D6C7D"/>
    <w:rsid w:val="004D6CAC"/>
    <w:rsid w:val="004D6E58"/>
    <w:rsid w:val="004D71C9"/>
    <w:rsid w:val="004D71CE"/>
    <w:rsid w:val="004D72C3"/>
    <w:rsid w:val="004D7305"/>
    <w:rsid w:val="004D768F"/>
    <w:rsid w:val="004D76EA"/>
    <w:rsid w:val="004D7B07"/>
    <w:rsid w:val="004D7FFE"/>
    <w:rsid w:val="004E010A"/>
    <w:rsid w:val="004E015D"/>
    <w:rsid w:val="004E0886"/>
    <w:rsid w:val="004E0999"/>
    <w:rsid w:val="004E0BC8"/>
    <w:rsid w:val="004E0CEE"/>
    <w:rsid w:val="004E0FE6"/>
    <w:rsid w:val="004E1029"/>
    <w:rsid w:val="004E10F3"/>
    <w:rsid w:val="004E1310"/>
    <w:rsid w:val="004E1379"/>
    <w:rsid w:val="004E13BB"/>
    <w:rsid w:val="004E14C3"/>
    <w:rsid w:val="004E1527"/>
    <w:rsid w:val="004E1891"/>
    <w:rsid w:val="004E1AAE"/>
    <w:rsid w:val="004E1B45"/>
    <w:rsid w:val="004E1CFA"/>
    <w:rsid w:val="004E1F44"/>
    <w:rsid w:val="004E1F64"/>
    <w:rsid w:val="004E1FE3"/>
    <w:rsid w:val="004E200B"/>
    <w:rsid w:val="004E20D3"/>
    <w:rsid w:val="004E2470"/>
    <w:rsid w:val="004E29B0"/>
    <w:rsid w:val="004E29E4"/>
    <w:rsid w:val="004E2A18"/>
    <w:rsid w:val="004E2B45"/>
    <w:rsid w:val="004E2B8A"/>
    <w:rsid w:val="004E2C61"/>
    <w:rsid w:val="004E2C9F"/>
    <w:rsid w:val="004E30BE"/>
    <w:rsid w:val="004E3197"/>
    <w:rsid w:val="004E372A"/>
    <w:rsid w:val="004E3777"/>
    <w:rsid w:val="004E37A7"/>
    <w:rsid w:val="004E3862"/>
    <w:rsid w:val="004E3868"/>
    <w:rsid w:val="004E3B66"/>
    <w:rsid w:val="004E3BC8"/>
    <w:rsid w:val="004E3C2B"/>
    <w:rsid w:val="004E41EE"/>
    <w:rsid w:val="004E4651"/>
    <w:rsid w:val="004E48D2"/>
    <w:rsid w:val="004E491F"/>
    <w:rsid w:val="004E49AA"/>
    <w:rsid w:val="004E4B02"/>
    <w:rsid w:val="004E4C1D"/>
    <w:rsid w:val="004E4EB6"/>
    <w:rsid w:val="004E4EC8"/>
    <w:rsid w:val="004E50A2"/>
    <w:rsid w:val="004E5510"/>
    <w:rsid w:val="004E5539"/>
    <w:rsid w:val="004E572C"/>
    <w:rsid w:val="004E576C"/>
    <w:rsid w:val="004E5967"/>
    <w:rsid w:val="004E59CB"/>
    <w:rsid w:val="004E5A42"/>
    <w:rsid w:val="004E5ABB"/>
    <w:rsid w:val="004E5C0E"/>
    <w:rsid w:val="004E5E17"/>
    <w:rsid w:val="004E5E76"/>
    <w:rsid w:val="004E5E84"/>
    <w:rsid w:val="004E6049"/>
    <w:rsid w:val="004E6127"/>
    <w:rsid w:val="004E620F"/>
    <w:rsid w:val="004E652C"/>
    <w:rsid w:val="004E6583"/>
    <w:rsid w:val="004E66EF"/>
    <w:rsid w:val="004E68A9"/>
    <w:rsid w:val="004E69E6"/>
    <w:rsid w:val="004E69F2"/>
    <w:rsid w:val="004E6AC1"/>
    <w:rsid w:val="004E6BBB"/>
    <w:rsid w:val="004E6BE7"/>
    <w:rsid w:val="004E6F82"/>
    <w:rsid w:val="004E7603"/>
    <w:rsid w:val="004E78C0"/>
    <w:rsid w:val="004E7B68"/>
    <w:rsid w:val="004E7B96"/>
    <w:rsid w:val="004E7BB2"/>
    <w:rsid w:val="004E7C7E"/>
    <w:rsid w:val="004E7CB3"/>
    <w:rsid w:val="004E7F96"/>
    <w:rsid w:val="004F03C7"/>
    <w:rsid w:val="004F050D"/>
    <w:rsid w:val="004F056B"/>
    <w:rsid w:val="004F0750"/>
    <w:rsid w:val="004F0775"/>
    <w:rsid w:val="004F08DD"/>
    <w:rsid w:val="004F08EC"/>
    <w:rsid w:val="004F0986"/>
    <w:rsid w:val="004F0ACC"/>
    <w:rsid w:val="004F0DEB"/>
    <w:rsid w:val="004F0E0D"/>
    <w:rsid w:val="004F0E47"/>
    <w:rsid w:val="004F11F1"/>
    <w:rsid w:val="004F1251"/>
    <w:rsid w:val="004F12F1"/>
    <w:rsid w:val="004F1323"/>
    <w:rsid w:val="004F170B"/>
    <w:rsid w:val="004F1906"/>
    <w:rsid w:val="004F197B"/>
    <w:rsid w:val="004F1AB0"/>
    <w:rsid w:val="004F1C99"/>
    <w:rsid w:val="004F1CF1"/>
    <w:rsid w:val="004F1F9F"/>
    <w:rsid w:val="004F2007"/>
    <w:rsid w:val="004F2375"/>
    <w:rsid w:val="004F2380"/>
    <w:rsid w:val="004F2397"/>
    <w:rsid w:val="004F2593"/>
    <w:rsid w:val="004F27BF"/>
    <w:rsid w:val="004F27DA"/>
    <w:rsid w:val="004F2963"/>
    <w:rsid w:val="004F29F4"/>
    <w:rsid w:val="004F2AF6"/>
    <w:rsid w:val="004F2CF4"/>
    <w:rsid w:val="004F3175"/>
    <w:rsid w:val="004F3178"/>
    <w:rsid w:val="004F37BE"/>
    <w:rsid w:val="004F387E"/>
    <w:rsid w:val="004F390E"/>
    <w:rsid w:val="004F39CB"/>
    <w:rsid w:val="004F3A1E"/>
    <w:rsid w:val="004F3B5B"/>
    <w:rsid w:val="004F3B6B"/>
    <w:rsid w:val="004F3B79"/>
    <w:rsid w:val="004F3C6B"/>
    <w:rsid w:val="004F3CC1"/>
    <w:rsid w:val="004F3D2E"/>
    <w:rsid w:val="004F3E26"/>
    <w:rsid w:val="004F4270"/>
    <w:rsid w:val="004F4364"/>
    <w:rsid w:val="004F4654"/>
    <w:rsid w:val="004F4829"/>
    <w:rsid w:val="004F484F"/>
    <w:rsid w:val="004F48E3"/>
    <w:rsid w:val="004F49C1"/>
    <w:rsid w:val="004F49C3"/>
    <w:rsid w:val="004F4B1E"/>
    <w:rsid w:val="004F4E02"/>
    <w:rsid w:val="004F5275"/>
    <w:rsid w:val="004F53AE"/>
    <w:rsid w:val="004F5542"/>
    <w:rsid w:val="004F5B01"/>
    <w:rsid w:val="004F5BDC"/>
    <w:rsid w:val="004F6038"/>
    <w:rsid w:val="004F6040"/>
    <w:rsid w:val="004F6100"/>
    <w:rsid w:val="004F641B"/>
    <w:rsid w:val="004F6559"/>
    <w:rsid w:val="004F657D"/>
    <w:rsid w:val="004F65E3"/>
    <w:rsid w:val="004F6B36"/>
    <w:rsid w:val="004F6B90"/>
    <w:rsid w:val="004F6DE0"/>
    <w:rsid w:val="004F6EEB"/>
    <w:rsid w:val="004F7173"/>
    <w:rsid w:val="004F7598"/>
    <w:rsid w:val="004F7798"/>
    <w:rsid w:val="004F7E1B"/>
    <w:rsid w:val="004F7F30"/>
    <w:rsid w:val="004F7F31"/>
    <w:rsid w:val="004F7F69"/>
    <w:rsid w:val="00500122"/>
    <w:rsid w:val="00500132"/>
    <w:rsid w:val="00500404"/>
    <w:rsid w:val="00500635"/>
    <w:rsid w:val="0050064B"/>
    <w:rsid w:val="00500747"/>
    <w:rsid w:val="005007D7"/>
    <w:rsid w:val="00500870"/>
    <w:rsid w:val="005008B9"/>
    <w:rsid w:val="005008C0"/>
    <w:rsid w:val="005008E8"/>
    <w:rsid w:val="00500937"/>
    <w:rsid w:val="00500C7D"/>
    <w:rsid w:val="00500E6A"/>
    <w:rsid w:val="00500EE6"/>
    <w:rsid w:val="00501121"/>
    <w:rsid w:val="00501156"/>
    <w:rsid w:val="0050119B"/>
    <w:rsid w:val="00501211"/>
    <w:rsid w:val="005015F1"/>
    <w:rsid w:val="0050168A"/>
    <w:rsid w:val="005016DB"/>
    <w:rsid w:val="005017DD"/>
    <w:rsid w:val="0050186F"/>
    <w:rsid w:val="00501B5B"/>
    <w:rsid w:val="00501DD3"/>
    <w:rsid w:val="00501F2C"/>
    <w:rsid w:val="0050202F"/>
    <w:rsid w:val="00502070"/>
    <w:rsid w:val="005020EF"/>
    <w:rsid w:val="0050213D"/>
    <w:rsid w:val="00502233"/>
    <w:rsid w:val="005022BF"/>
    <w:rsid w:val="005022D7"/>
    <w:rsid w:val="0050233B"/>
    <w:rsid w:val="00502411"/>
    <w:rsid w:val="0050250D"/>
    <w:rsid w:val="00502623"/>
    <w:rsid w:val="00503068"/>
    <w:rsid w:val="005030C2"/>
    <w:rsid w:val="005031F6"/>
    <w:rsid w:val="005033E9"/>
    <w:rsid w:val="0050343D"/>
    <w:rsid w:val="005034BE"/>
    <w:rsid w:val="005038E4"/>
    <w:rsid w:val="00503B14"/>
    <w:rsid w:val="00503D5E"/>
    <w:rsid w:val="00503EF1"/>
    <w:rsid w:val="00503FE5"/>
    <w:rsid w:val="00504131"/>
    <w:rsid w:val="005044EF"/>
    <w:rsid w:val="00504724"/>
    <w:rsid w:val="00504B3E"/>
    <w:rsid w:val="00504B4F"/>
    <w:rsid w:val="00504B80"/>
    <w:rsid w:val="00504E23"/>
    <w:rsid w:val="005052BA"/>
    <w:rsid w:val="005052D0"/>
    <w:rsid w:val="00505335"/>
    <w:rsid w:val="005053C1"/>
    <w:rsid w:val="00505510"/>
    <w:rsid w:val="005057C7"/>
    <w:rsid w:val="00505C07"/>
    <w:rsid w:val="00505C29"/>
    <w:rsid w:val="00505CB3"/>
    <w:rsid w:val="00505E28"/>
    <w:rsid w:val="00505E42"/>
    <w:rsid w:val="005061B1"/>
    <w:rsid w:val="00506595"/>
    <w:rsid w:val="00506600"/>
    <w:rsid w:val="00506707"/>
    <w:rsid w:val="0050672C"/>
    <w:rsid w:val="0050691C"/>
    <w:rsid w:val="00506BBB"/>
    <w:rsid w:val="005070A9"/>
    <w:rsid w:val="005071BA"/>
    <w:rsid w:val="0050735D"/>
    <w:rsid w:val="0050743D"/>
    <w:rsid w:val="005075E5"/>
    <w:rsid w:val="00507842"/>
    <w:rsid w:val="0050788E"/>
    <w:rsid w:val="00507B27"/>
    <w:rsid w:val="00507BF0"/>
    <w:rsid w:val="00507F06"/>
    <w:rsid w:val="00507F3C"/>
    <w:rsid w:val="005101CB"/>
    <w:rsid w:val="0051048E"/>
    <w:rsid w:val="00510543"/>
    <w:rsid w:val="00510836"/>
    <w:rsid w:val="00510B9D"/>
    <w:rsid w:val="00510BA5"/>
    <w:rsid w:val="00510C9C"/>
    <w:rsid w:val="00510F05"/>
    <w:rsid w:val="00510FD1"/>
    <w:rsid w:val="005110A7"/>
    <w:rsid w:val="00511293"/>
    <w:rsid w:val="005112C9"/>
    <w:rsid w:val="005113CF"/>
    <w:rsid w:val="0051150D"/>
    <w:rsid w:val="00511530"/>
    <w:rsid w:val="00511AB3"/>
    <w:rsid w:val="00511B7E"/>
    <w:rsid w:val="00511CC1"/>
    <w:rsid w:val="00512014"/>
    <w:rsid w:val="005121D6"/>
    <w:rsid w:val="005123C9"/>
    <w:rsid w:val="005123DF"/>
    <w:rsid w:val="0051240F"/>
    <w:rsid w:val="00512461"/>
    <w:rsid w:val="0051248D"/>
    <w:rsid w:val="005125AA"/>
    <w:rsid w:val="005126FE"/>
    <w:rsid w:val="0051275F"/>
    <w:rsid w:val="005127A3"/>
    <w:rsid w:val="005128CE"/>
    <w:rsid w:val="00512B8A"/>
    <w:rsid w:val="00512C69"/>
    <w:rsid w:val="00512E83"/>
    <w:rsid w:val="00512E90"/>
    <w:rsid w:val="0051304B"/>
    <w:rsid w:val="005132B4"/>
    <w:rsid w:val="00513425"/>
    <w:rsid w:val="005135C1"/>
    <w:rsid w:val="00513683"/>
    <w:rsid w:val="00513817"/>
    <w:rsid w:val="005139B7"/>
    <w:rsid w:val="00513CAE"/>
    <w:rsid w:val="00513D79"/>
    <w:rsid w:val="00513DC7"/>
    <w:rsid w:val="00513F42"/>
    <w:rsid w:val="005141FA"/>
    <w:rsid w:val="0051435A"/>
    <w:rsid w:val="0051439C"/>
    <w:rsid w:val="005144BC"/>
    <w:rsid w:val="005144CF"/>
    <w:rsid w:val="005146D4"/>
    <w:rsid w:val="00514856"/>
    <w:rsid w:val="005149AE"/>
    <w:rsid w:val="00514D20"/>
    <w:rsid w:val="00514EAB"/>
    <w:rsid w:val="00514FF2"/>
    <w:rsid w:val="005150DB"/>
    <w:rsid w:val="0051531F"/>
    <w:rsid w:val="00515340"/>
    <w:rsid w:val="00515575"/>
    <w:rsid w:val="00515651"/>
    <w:rsid w:val="00515791"/>
    <w:rsid w:val="005159D6"/>
    <w:rsid w:val="00515ACC"/>
    <w:rsid w:val="00515AF7"/>
    <w:rsid w:val="00515BF8"/>
    <w:rsid w:val="00515CA1"/>
    <w:rsid w:val="00515D5F"/>
    <w:rsid w:val="00515DEE"/>
    <w:rsid w:val="0051611F"/>
    <w:rsid w:val="00516165"/>
    <w:rsid w:val="00516434"/>
    <w:rsid w:val="005164A5"/>
    <w:rsid w:val="005164B5"/>
    <w:rsid w:val="005164BD"/>
    <w:rsid w:val="005167BB"/>
    <w:rsid w:val="005168C5"/>
    <w:rsid w:val="0051693E"/>
    <w:rsid w:val="00516A80"/>
    <w:rsid w:val="00516A9E"/>
    <w:rsid w:val="00516C2B"/>
    <w:rsid w:val="00516C47"/>
    <w:rsid w:val="00516E6C"/>
    <w:rsid w:val="00516F1E"/>
    <w:rsid w:val="00517084"/>
    <w:rsid w:val="00517135"/>
    <w:rsid w:val="005171F4"/>
    <w:rsid w:val="00517477"/>
    <w:rsid w:val="005174F2"/>
    <w:rsid w:val="005175C5"/>
    <w:rsid w:val="0051776E"/>
    <w:rsid w:val="00517848"/>
    <w:rsid w:val="00517852"/>
    <w:rsid w:val="005179DB"/>
    <w:rsid w:val="005179F3"/>
    <w:rsid w:val="00517A4C"/>
    <w:rsid w:val="00517B7D"/>
    <w:rsid w:val="00517B8A"/>
    <w:rsid w:val="00517CAD"/>
    <w:rsid w:val="00517E47"/>
    <w:rsid w:val="00517FB1"/>
    <w:rsid w:val="00520293"/>
    <w:rsid w:val="005207CB"/>
    <w:rsid w:val="005208C0"/>
    <w:rsid w:val="00520A50"/>
    <w:rsid w:val="00520A93"/>
    <w:rsid w:val="00520CEA"/>
    <w:rsid w:val="00520E75"/>
    <w:rsid w:val="0052113B"/>
    <w:rsid w:val="0052117B"/>
    <w:rsid w:val="0052125D"/>
    <w:rsid w:val="0052126A"/>
    <w:rsid w:val="00521280"/>
    <w:rsid w:val="005212F1"/>
    <w:rsid w:val="00521515"/>
    <w:rsid w:val="005216E9"/>
    <w:rsid w:val="00521837"/>
    <w:rsid w:val="005218B0"/>
    <w:rsid w:val="00522041"/>
    <w:rsid w:val="005220D2"/>
    <w:rsid w:val="00522301"/>
    <w:rsid w:val="005223C4"/>
    <w:rsid w:val="00522757"/>
    <w:rsid w:val="0052286B"/>
    <w:rsid w:val="00522923"/>
    <w:rsid w:val="00522986"/>
    <w:rsid w:val="00522A1D"/>
    <w:rsid w:val="00522AFB"/>
    <w:rsid w:val="00522D76"/>
    <w:rsid w:val="00522EB8"/>
    <w:rsid w:val="00522EB9"/>
    <w:rsid w:val="00522F3D"/>
    <w:rsid w:val="005230AA"/>
    <w:rsid w:val="0052339B"/>
    <w:rsid w:val="00523425"/>
    <w:rsid w:val="00523524"/>
    <w:rsid w:val="005236C2"/>
    <w:rsid w:val="005236FF"/>
    <w:rsid w:val="00523A6F"/>
    <w:rsid w:val="00523B1F"/>
    <w:rsid w:val="00523C5D"/>
    <w:rsid w:val="00523C62"/>
    <w:rsid w:val="00523DC1"/>
    <w:rsid w:val="00523ED8"/>
    <w:rsid w:val="00524425"/>
    <w:rsid w:val="005245BF"/>
    <w:rsid w:val="005245D5"/>
    <w:rsid w:val="005246B6"/>
    <w:rsid w:val="00524768"/>
    <w:rsid w:val="00524794"/>
    <w:rsid w:val="0052496F"/>
    <w:rsid w:val="00524C0A"/>
    <w:rsid w:val="00524E4C"/>
    <w:rsid w:val="00524E9D"/>
    <w:rsid w:val="00524E9F"/>
    <w:rsid w:val="00525006"/>
    <w:rsid w:val="005250EE"/>
    <w:rsid w:val="00525184"/>
    <w:rsid w:val="005251FA"/>
    <w:rsid w:val="0052522A"/>
    <w:rsid w:val="00525310"/>
    <w:rsid w:val="00525370"/>
    <w:rsid w:val="005253B3"/>
    <w:rsid w:val="00525849"/>
    <w:rsid w:val="0052593C"/>
    <w:rsid w:val="00525AE7"/>
    <w:rsid w:val="00525AEF"/>
    <w:rsid w:val="00525C03"/>
    <w:rsid w:val="00525C64"/>
    <w:rsid w:val="00525D45"/>
    <w:rsid w:val="00525D58"/>
    <w:rsid w:val="00525DEC"/>
    <w:rsid w:val="00525FD0"/>
    <w:rsid w:val="005262CA"/>
    <w:rsid w:val="005263EE"/>
    <w:rsid w:val="005264C8"/>
    <w:rsid w:val="005268A6"/>
    <w:rsid w:val="005268CF"/>
    <w:rsid w:val="00526A58"/>
    <w:rsid w:val="00526AC9"/>
    <w:rsid w:val="00527244"/>
    <w:rsid w:val="005278DF"/>
    <w:rsid w:val="005278E0"/>
    <w:rsid w:val="005279CA"/>
    <w:rsid w:val="00527AB7"/>
    <w:rsid w:val="00527C77"/>
    <w:rsid w:val="00527DF4"/>
    <w:rsid w:val="00527F5E"/>
    <w:rsid w:val="00530019"/>
    <w:rsid w:val="00530039"/>
    <w:rsid w:val="005300AA"/>
    <w:rsid w:val="00530124"/>
    <w:rsid w:val="005301EA"/>
    <w:rsid w:val="0053029C"/>
    <w:rsid w:val="0053043B"/>
    <w:rsid w:val="00530558"/>
    <w:rsid w:val="0053062D"/>
    <w:rsid w:val="005307E1"/>
    <w:rsid w:val="005308C4"/>
    <w:rsid w:val="00530C07"/>
    <w:rsid w:val="00530C5A"/>
    <w:rsid w:val="00530E81"/>
    <w:rsid w:val="00530E9C"/>
    <w:rsid w:val="00530EED"/>
    <w:rsid w:val="00531328"/>
    <w:rsid w:val="0053175F"/>
    <w:rsid w:val="0053188F"/>
    <w:rsid w:val="005318B4"/>
    <w:rsid w:val="005318FA"/>
    <w:rsid w:val="00531B0E"/>
    <w:rsid w:val="00531BAE"/>
    <w:rsid w:val="00531C4A"/>
    <w:rsid w:val="00531CA9"/>
    <w:rsid w:val="00531D07"/>
    <w:rsid w:val="00531DC8"/>
    <w:rsid w:val="00531F1E"/>
    <w:rsid w:val="00531F28"/>
    <w:rsid w:val="005320C9"/>
    <w:rsid w:val="00532143"/>
    <w:rsid w:val="005328E5"/>
    <w:rsid w:val="0053292E"/>
    <w:rsid w:val="00532BCC"/>
    <w:rsid w:val="00532CC1"/>
    <w:rsid w:val="00532D26"/>
    <w:rsid w:val="00532E32"/>
    <w:rsid w:val="00532EE4"/>
    <w:rsid w:val="00533392"/>
    <w:rsid w:val="005335F8"/>
    <w:rsid w:val="00533636"/>
    <w:rsid w:val="0053389D"/>
    <w:rsid w:val="00533AC7"/>
    <w:rsid w:val="00533C9A"/>
    <w:rsid w:val="00533DA5"/>
    <w:rsid w:val="00533E05"/>
    <w:rsid w:val="00533EBB"/>
    <w:rsid w:val="0053405F"/>
    <w:rsid w:val="0053412D"/>
    <w:rsid w:val="00534165"/>
    <w:rsid w:val="00534401"/>
    <w:rsid w:val="0053442F"/>
    <w:rsid w:val="00534691"/>
    <w:rsid w:val="00534AEF"/>
    <w:rsid w:val="00534E75"/>
    <w:rsid w:val="00534EDC"/>
    <w:rsid w:val="00534F86"/>
    <w:rsid w:val="00534FA8"/>
    <w:rsid w:val="00535153"/>
    <w:rsid w:val="00535311"/>
    <w:rsid w:val="00535467"/>
    <w:rsid w:val="005357B9"/>
    <w:rsid w:val="005358EE"/>
    <w:rsid w:val="00535A74"/>
    <w:rsid w:val="00535AE6"/>
    <w:rsid w:val="00535C0E"/>
    <w:rsid w:val="00535C96"/>
    <w:rsid w:val="00535D12"/>
    <w:rsid w:val="0053612C"/>
    <w:rsid w:val="005361CA"/>
    <w:rsid w:val="005361FE"/>
    <w:rsid w:val="00536337"/>
    <w:rsid w:val="00536647"/>
    <w:rsid w:val="0053670F"/>
    <w:rsid w:val="00536968"/>
    <w:rsid w:val="005369D2"/>
    <w:rsid w:val="00536BE4"/>
    <w:rsid w:val="00536C41"/>
    <w:rsid w:val="00536D2C"/>
    <w:rsid w:val="00536D3D"/>
    <w:rsid w:val="00536EE1"/>
    <w:rsid w:val="00536F8E"/>
    <w:rsid w:val="005370E7"/>
    <w:rsid w:val="00537164"/>
    <w:rsid w:val="00537413"/>
    <w:rsid w:val="005374F4"/>
    <w:rsid w:val="0053764A"/>
    <w:rsid w:val="00537788"/>
    <w:rsid w:val="005377E1"/>
    <w:rsid w:val="00537913"/>
    <w:rsid w:val="005379B4"/>
    <w:rsid w:val="00537A38"/>
    <w:rsid w:val="005401F1"/>
    <w:rsid w:val="00540297"/>
    <w:rsid w:val="005402B1"/>
    <w:rsid w:val="005402D7"/>
    <w:rsid w:val="005402FC"/>
    <w:rsid w:val="005403E7"/>
    <w:rsid w:val="0054082E"/>
    <w:rsid w:val="00540842"/>
    <w:rsid w:val="005408CA"/>
    <w:rsid w:val="00540AE5"/>
    <w:rsid w:val="00540D70"/>
    <w:rsid w:val="00540D7F"/>
    <w:rsid w:val="0054101C"/>
    <w:rsid w:val="00541189"/>
    <w:rsid w:val="00541320"/>
    <w:rsid w:val="005414A5"/>
    <w:rsid w:val="0054157D"/>
    <w:rsid w:val="005417F7"/>
    <w:rsid w:val="00541842"/>
    <w:rsid w:val="005418A1"/>
    <w:rsid w:val="00541DE7"/>
    <w:rsid w:val="00541F64"/>
    <w:rsid w:val="00541FB8"/>
    <w:rsid w:val="00542166"/>
    <w:rsid w:val="0054219E"/>
    <w:rsid w:val="00542234"/>
    <w:rsid w:val="00542236"/>
    <w:rsid w:val="005422BF"/>
    <w:rsid w:val="0054239D"/>
    <w:rsid w:val="005423A1"/>
    <w:rsid w:val="0054248B"/>
    <w:rsid w:val="00542593"/>
    <w:rsid w:val="005427E6"/>
    <w:rsid w:val="00543454"/>
    <w:rsid w:val="0054383B"/>
    <w:rsid w:val="005439F4"/>
    <w:rsid w:val="00543A6B"/>
    <w:rsid w:val="00543AEB"/>
    <w:rsid w:val="00543BDC"/>
    <w:rsid w:val="00543DD7"/>
    <w:rsid w:val="00543EF1"/>
    <w:rsid w:val="00543FCF"/>
    <w:rsid w:val="005440BE"/>
    <w:rsid w:val="0054414F"/>
    <w:rsid w:val="00544192"/>
    <w:rsid w:val="00544210"/>
    <w:rsid w:val="00544324"/>
    <w:rsid w:val="0054470E"/>
    <w:rsid w:val="005449E0"/>
    <w:rsid w:val="00544BCA"/>
    <w:rsid w:val="00544D33"/>
    <w:rsid w:val="00544F01"/>
    <w:rsid w:val="00544F03"/>
    <w:rsid w:val="0054502D"/>
    <w:rsid w:val="0054503E"/>
    <w:rsid w:val="005450E1"/>
    <w:rsid w:val="005454B7"/>
    <w:rsid w:val="00545768"/>
    <w:rsid w:val="00545AF5"/>
    <w:rsid w:val="00545B7B"/>
    <w:rsid w:val="00545CAE"/>
    <w:rsid w:val="00545D22"/>
    <w:rsid w:val="00545E1A"/>
    <w:rsid w:val="005463DC"/>
    <w:rsid w:val="00546428"/>
    <w:rsid w:val="005465FA"/>
    <w:rsid w:val="005466BE"/>
    <w:rsid w:val="00546965"/>
    <w:rsid w:val="005469FF"/>
    <w:rsid w:val="00546ABF"/>
    <w:rsid w:val="00546B96"/>
    <w:rsid w:val="00547230"/>
    <w:rsid w:val="00547285"/>
    <w:rsid w:val="005472B2"/>
    <w:rsid w:val="00547379"/>
    <w:rsid w:val="00547399"/>
    <w:rsid w:val="005474C5"/>
    <w:rsid w:val="00547B32"/>
    <w:rsid w:val="00547C10"/>
    <w:rsid w:val="00547CD7"/>
    <w:rsid w:val="00547E95"/>
    <w:rsid w:val="00550157"/>
    <w:rsid w:val="0055021E"/>
    <w:rsid w:val="00550297"/>
    <w:rsid w:val="005502CE"/>
    <w:rsid w:val="005504CE"/>
    <w:rsid w:val="00550537"/>
    <w:rsid w:val="00550543"/>
    <w:rsid w:val="005505AC"/>
    <w:rsid w:val="00550630"/>
    <w:rsid w:val="00550849"/>
    <w:rsid w:val="005508D9"/>
    <w:rsid w:val="00550BF6"/>
    <w:rsid w:val="00550C2B"/>
    <w:rsid w:val="00550CB7"/>
    <w:rsid w:val="00550D96"/>
    <w:rsid w:val="00550FCB"/>
    <w:rsid w:val="00551072"/>
    <w:rsid w:val="00551707"/>
    <w:rsid w:val="00551D97"/>
    <w:rsid w:val="00551EE0"/>
    <w:rsid w:val="00551EF0"/>
    <w:rsid w:val="00551FAE"/>
    <w:rsid w:val="00552051"/>
    <w:rsid w:val="00552374"/>
    <w:rsid w:val="0055238A"/>
    <w:rsid w:val="005525D3"/>
    <w:rsid w:val="0055271B"/>
    <w:rsid w:val="00552876"/>
    <w:rsid w:val="00552A0F"/>
    <w:rsid w:val="00552A19"/>
    <w:rsid w:val="00552A31"/>
    <w:rsid w:val="00552A35"/>
    <w:rsid w:val="00552B03"/>
    <w:rsid w:val="00552C04"/>
    <w:rsid w:val="00552D88"/>
    <w:rsid w:val="00552E45"/>
    <w:rsid w:val="00552F0D"/>
    <w:rsid w:val="005532E5"/>
    <w:rsid w:val="00553464"/>
    <w:rsid w:val="00553465"/>
    <w:rsid w:val="0055376E"/>
    <w:rsid w:val="00553795"/>
    <w:rsid w:val="0055382B"/>
    <w:rsid w:val="005538B1"/>
    <w:rsid w:val="005538C8"/>
    <w:rsid w:val="005538D5"/>
    <w:rsid w:val="005538F7"/>
    <w:rsid w:val="005539D9"/>
    <w:rsid w:val="00553A6F"/>
    <w:rsid w:val="00553B06"/>
    <w:rsid w:val="00553D5E"/>
    <w:rsid w:val="00553EBA"/>
    <w:rsid w:val="005541A3"/>
    <w:rsid w:val="005543E8"/>
    <w:rsid w:val="0055448A"/>
    <w:rsid w:val="00554657"/>
    <w:rsid w:val="005547E2"/>
    <w:rsid w:val="00554A71"/>
    <w:rsid w:val="00554B15"/>
    <w:rsid w:val="00554D43"/>
    <w:rsid w:val="00554D60"/>
    <w:rsid w:val="00554F6B"/>
    <w:rsid w:val="00555008"/>
    <w:rsid w:val="005554E5"/>
    <w:rsid w:val="00555C6A"/>
    <w:rsid w:val="00555E24"/>
    <w:rsid w:val="00556099"/>
    <w:rsid w:val="0055628A"/>
    <w:rsid w:val="00556481"/>
    <w:rsid w:val="005564F7"/>
    <w:rsid w:val="0055663B"/>
    <w:rsid w:val="0055680F"/>
    <w:rsid w:val="0055686E"/>
    <w:rsid w:val="0055687A"/>
    <w:rsid w:val="00556987"/>
    <w:rsid w:val="005569BD"/>
    <w:rsid w:val="00556B35"/>
    <w:rsid w:val="00557107"/>
    <w:rsid w:val="0055723E"/>
    <w:rsid w:val="0055727F"/>
    <w:rsid w:val="0055738D"/>
    <w:rsid w:val="00557446"/>
    <w:rsid w:val="00557715"/>
    <w:rsid w:val="005577AE"/>
    <w:rsid w:val="005577BC"/>
    <w:rsid w:val="00557873"/>
    <w:rsid w:val="005578A5"/>
    <w:rsid w:val="00557B8E"/>
    <w:rsid w:val="00557C1D"/>
    <w:rsid w:val="00557E3A"/>
    <w:rsid w:val="00557FF7"/>
    <w:rsid w:val="0056008B"/>
    <w:rsid w:val="0056009E"/>
    <w:rsid w:val="00560117"/>
    <w:rsid w:val="00560157"/>
    <w:rsid w:val="005601CA"/>
    <w:rsid w:val="005603AE"/>
    <w:rsid w:val="00560766"/>
    <w:rsid w:val="00560930"/>
    <w:rsid w:val="005609CE"/>
    <w:rsid w:val="00560B62"/>
    <w:rsid w:val="00560D36"/>
    <w:rsid w:val="00560F0C"/>
    <w:rsid w:val="00560FF4"/>
    <w:rsid w:val="00561240"/>
    <w:rsid w:val="00561402"/>
    <w:rsid w:val="005614D2"/>
    <w:rsid w:val="00561526"/>
    <w:rsid w:val="0056153C"/>
    <w:rsid w:val="0056164B"/>
    <w:rsid w:val="00561761"/>
    <w:rsid w:val="00561913"/>
    <w:rsid w:val="00561B2A"/>
    <w:rsid w:val="00561C10"/>
    <w:rsid w:val="00561C4C"/>
    <w:rsid w:val="00561DFD"/>
    <w:rsid w:val="00561EB2"/>
    <w:rsid w:val="0056200E"/>
    <w:rsid w:val="00562037"/>
    <w:rsid w:val="00562125"/>
    <w:rsid w:val="005621BE"/>
    <w:rsid w:val="00562365"/>
    <w:rsid w:val="00562458"/>
    <w:rsid w:val="00562559"/>
    <w:rsid w:val="00562688"/>
    <w:rsid w:val="00562D23"/>
    <w:rsid w:val="00562DCA"/>
    <w:rsid w:val="00563021"/>
    <w:rsid w:val="005631CB"/>
    <w:rsid w:val="00563203"/>
    <w:rsid w:val="00563331"/>
    <w:rsid w:val="0056355A"/>
    <w:rsid w:val="0056364C"/>
    <w:rsid w:val="005637C6"/>
    <w:rsid w:val="00563908"/>
    <w:rsid w:val="00563B3F"/>
    <w:rsid w:val="00563B4C"/>
    <w:rsid w:val="00563D13"/>
    <w:rsid w:val="00563D3C"/>
    <w:rsid w:val="00563EA7"/>
    <w:rsid w:val="00563EAF"/>
    <w:rsid w:val="00563ECD"/>
    <w:rsid w:val="005645DB"/>
    <w:rsid w:val="00564701"/>
    <w:rsid w:val="00564C16"/>
    <w:rsid w:val="00564C21"/>
    <w:rsid w:val="00564D1E"/>
    <w:rsid w:val="00564DD8"/>
    <w:rsid w:val="00564EAB"/>
    <w:rsid w:val="00564F66"/>
    <w:rsid w:val="0056506A"/>
    <w:rsid w:val="0056557E"/>
    <w:rsid w:val="00565701"/>
    <w:rsid w:val="0056581F"/>
    <w:rsid w:val="00565851"/>
    <w:rsid w:val="00565959"/>
    <w:rsid w:val="00565C0C"/>
    <w:rsid w:val="00565ECE"/>
    <w:rsid w:val="00566014"/>
    <w:rsid w:val="005662F1"/>
    <w:rsid w:val="005663E7"/>
    <w:rsid w:val="00566467"/>
    <w:rsid w:val="00566519"/>
    <w:rsid w:val="0056652C"/>
    <w:rsid w:val="005665C8"/>
    <w:rsid w:val="00566A95"/>
    <w:rsid w:val="00566CC7"/>
    <w:rsid w:val="00566E4A"/>
    <w:rsid w:val="00566EE1"/>
    <w:rsid w:val="0056718F"/>
    <w:rsid w:val="005671F4"/>
    <w:rsid w:val="005674D0"/>
    <w:rsid w:val="00567534"/>
    <w:rsid w:val="0056753E"/>
    <w:rsid w:val="0056770F"/>
    <w:rsid w:val="00567824"/>
    <w:rsid w:val="00567A6B"/>
    <w:rsid w:val="00567AB7"/>
    <w:rsid w:val="00567AC4"/>
    <w:rsid w:val="00567C4B"/>
    <w:rsid w:val="00567D4B"/>
    <w:rsid w:val="0057014D"/>
    <w:rsid w:val="005701A1"/>
    <w:rsid w:val="005702B6"/>
    <w:rsid w:val="0057032A"/>
    <w:rsid w:val="00570391"/>
    <w:rsid w:val="005704D5"/>
    <w:rsid w:val="00570772"/>
    <w:rsid w:val="00570A23"/>
    <w:rsid w:val="00570A38"/>
    <w:rsid w:val="00570AD6"/>
    <w:rsid w:val="00570C81"/>
    <w:rsid w:val="00570D37"/>
    <w:rsid w:val="005710B6"/>
    <w:rsid w:val="00571154"/>
    <w:rsid w:val="00571167"/>
    <w:rsid w:val="0057117C"/>
    <w:rsid w:val="0057122D"/>
    <w:rsid w:val="005713EE"/>
    <w:rsid w:val="005717E5"/>
    <w:rsid w:val="0057189F"/>
    <w:rsid w:val="00571AE8"/>
    <w:rsid w:val="00571BCC"/>
    <w:rsid w:val="00571CBD"/>
    <w:rsid w:val="00571EA0"/>
    <w:rsid w:val="00572058"/>
    <w:rsid w:val="005720AB"/>
    <w:rsid w:val="00572128"/>
    <w:rsid w:val="0057227A"/>
    <w:rsid w:val="0057239B"/>
    <w:rsid w:val="005724E1"/>
    <w:rsid w:val="00572539"/>
    <w:rsid w:val="0057275B"/>
    <w:rsid w:val="00572820"/>
    <w:rsid w:val="00572A30"/>
    <w:rsid w:val="00572D4D"/>
    <w:rsid w:val="005733E5"/>
    <w:rsid w:val="0057355A"/>
    <w:rsid w:val="005737FB"/>
    <w:rsid w:val="00573A6A"/>
    <w:rsid w:val="00573CE2"/>
    <w:rsid w:val="00573F2E"/>
    <w:rsid w:val="00573FF6"/>
    <w:rsid w:val="00574107"/>
    <w:rsid w:val="0057424D"/>
    <w:rsid w:val="00574284"/>
    <w:rsid w:val="005743A1"/>
    <w:rsid w:val="005743BF"/>
    <w:rsid w:val="0057448E"/>
    <w:rsid w:val="0057482A"/>
    <w:rsid w:val="00574996"/>
    <w:rsid w:val="005749E7"/>
    <w:rsid w:val="00574B0F"/>
    <w:rsid w:val="00574B16"/>
    <w:rsid w:val="00574B47"/>
    <w:rsid w:val="00574CC5"/>
    <w:rsid w:val="00574CD1"/>
    <w:rsid w:val="00574DCE"/>
    <w:rsid w:val="00575102"/>
    <w:rsid w:val="0057513E"/>
    <w:rsid w:val="005752B6"/>
    <w:rsid w:val="0057531C"/>
    <w:rsid w:val="005753AB"/>
    <w:rsid w:val="00575873"/>
    <w:rsid w:val="00575897"/>
    <w:rsid w:val="00575905"/>
    <w:rsid w:val="00575C7A"/>
    <w:rsid w:val="00575C88"/>
    <w:rsid w:val="00575CA8"/>
    <w:rsid w:val="00575FAF"/>
    <w:rsid w:val="00576180"/>
    <w:rsid w:val="0057626E"/>
    <w:rsid w:val="005763D4"/>
    <w:rsid w:val="0057659D"/>
    <w:rsid w:val="005766D6"/>
    <w:rsid w:val="005766E5"/>
    <w:rsid w:val="00576806"/>
    <w:rsid w:val="00576D92"/>
    <w:rsid w:val="005770F7"/>
    <w:rsid w:val="00577202"/>
    <w:rsid w:val="005772DE"/>
    <w:rsid w:val="005772E4"/>
    <w:rsid w:val="00577377"/>
    <w:rsid w:val="005773D6"/>
    <w:rsid w:val="005773FF"/>
    <w:rsid w:val="005775F6"/>
    <w:rsid w:val="00577711"/>
    <w:rsid w:val="00577762"/>
    <w:rsid w:val="0057778E"/>
    <w:rsid w:val="00577973"/>
    <w:rsid w:val="00577A68"/>
    <w:rsid w:val="00577AEE"/>
    <w:rsid w:val="00577B9D"/>
    <w:rsid w:val="00577C00"/>
    <w:rsid w:val="00577DA5"/>
    <w:rsid w:val="00577DC0"/>
    <w:rsid w:val="0058010A"/>
    <w:rsid w:val="00580140"/>
    <w:rsid w:val="0058015E"/>
    <w:rsid w:val="00580448"/>
    <w:rsid w:val="0058047A"/>
    <w:rsid w:val="005805CF"/>
    <w:rsid w:val="00580927"/>
    <w:rsid w:val="005809CD"/>
    <w:rsid w:val="00580C88"/>
    <w:rsid w:val="00580CF2"/>
    <w:rsid w:val="00580DF8"/>
    <w:rsid w:val="00580EC4"/>
    <w:rsid w:val="0058112A"/>
    <w:rsid w:val="005811D0"/>
    <w:rsid w:val="00581283"/>
    <w:rsid w:val="00581695"/>
    <w:rsid w:val="00581735"/>
    <w:rsid w:val="005817D0"/>
    <w:rsid w:val="00581A71"/>
    <w:rsid w:val="00581C88"/>
    <w:rsid w:val="00581D67"/>
    <w:rsid w:val="00581D72"/>
    <w:rsid w:val="00581DB6"/>
    <w:rsid w:val="00581E14"/>
    <w:rsid w:val="00581F7F"/>
    <w:rsid w:val="00581F9E"/>
    <w:rsid w:val="00582405"/>
    <w:rsid w:val="00582473"/>
    <w:rsid w:val="005827A5"/>
    <w:rsid w:val="005827AD"/>
    <w:rsid w:val="00582806"/>
    <w:rsid w:val="005828F3"/>
    <w:rsid w:val="0058293B"/>
    <w:rsid w:val="00582ACA"/>
    <w:rsid w:val="00582B7C"/>
    <w:rsid w:val="00582E49"/>
    <w:rsid w:val="00582E84"/>
    <w:rsid w:val="00582EAF"/>
    <w:rsid w:val="00582F2A"/>
    <w:rsid w:val="005832D9"/>
    <w:rsid w:val="005833DA"/>
    <w:rsid w:val="005833ED"/>
    <w:rsid w:val="005835D2"/>
    <w:rsid w:val="0058381F"/>
    <w:rsid w:val="00583930"/>
    <w:rsid w:val="00583A5C"/>
    <w:rsid w:val="00583AA6"/>
    <w:rsid w:val="00583AEE"/>
    <w:rsid w:val="00583B1E"/>
    <w:rsid w:val="00583BB1"/>
    <w:rsid w:val="00583C32"/>
    <w:rsid w:val="00583D43"/>
    <w:rsid w:val="00583EE3"/>
    <w:rsid w:val="005841EB"/>
    <w:rsid w:val="005842D3"/>
    <w:rsid w:val="00584539"/>
    <w:rsid w:val="00584573"/>
    <w:rsid w:val="005845A1"/>
    <w:rsid w:val="00584800"/>
    <w:rsid w:val="0058487A"/>
    <w:rsid w:val="0058490E"/>
    <w:rsid w:val="0058494F"/>
    <w:rsid w:val="00584B56"/>
    <w:rsid w:val="00584C11"/>
    <w:rsid w:val="00584CAF"/>
    <w:rsid w:val="00584D0C"/>
    <w:rsid w:val="00584D7C"/>
    <w:rsid w:val="00584E7A"/>
    <w:rsid w:val="005850C5"/>
    <w:rsid w:val="0058520C"/>
    <w:rsid w:val="00585276"/>
    <w:rsid w:val="005852DA"/>
    <w:rsid w:val="005853F7"/>
    <w:rsid w:val="0058546B"/>
    <w:rsid w:val="00585547"/>
    <w:rsid w:val="005856B6"/>
    <w:rsid w:val="00585913"/>
    <w:rsid w:val="005859DA"/>
    <w:rsid w:val="005859E7"/>
    <w:rsid w:val="00585B38"/>
    <w:rsid w:val="00585C69"/>
    <w:rsid w:val="00585D52"/>
    <w:rsid w:val="00585DDA"/>
    <w:rsid w:val="00585E10"/>
    <w:rsid w:val="00585FAE"/>
    <w:rsid w:val="00586013"/>
    <w:rsid w:val="0058605C"/>
    <w:rsid w:val="005860BD"/>
    <w:rsid w:val="005861AA"/>
    <w:rsid w:val="0058620C"/>
    <w:rsid w:val="0058641B"/>
    <w:rsid w:val="0058666E"/>
    <w:rsid w:val="00586689"/>
    <w:rsid w:val="005866EB"/>
    <w:rsid w:val="0058673E"/>
    <w:rsid w:val="005869CF"/>
    <w:rsid w:val="00586C1D"/>
    <w:rsid w:val="00586DF2"/>
    <w:rsid w:val="00586E4E"/>
    <w:rsid w:val="00586F75"/>
    <w:rsid w:val="0058723D"/>
    <w:rsid w:val="005872FD"/>
    <w:rsid w:val="0058732B"/>
    <w:rsid w:val="0058742F"/>
    <w:rsid w:val="00587603"/>
    <w:rsid w:val="0058766B"/>
    <w:rsid w:val="005877FC"/>
    <w:rsid w:val="00587900"/>
    <w:rsid w:val="00587942"/>
    <w:rsid w:val="00587F67"/>
    <w:rsid w:val="00590220"/>
    <w:rsid w:val="0059026D"/>
    <w:rsid w:val="0059043F"/>
    <w:rsid w:val="0059064C"/>
    <w:rsid w:val="00590BCB"/>
    <w:rsid w:val="00590D27"/>
    <w:rsid w:val="00590D83"/>
    <w:rsid w:val="00590EC4"/>
    <w:rsid w:val="005911EB"/>
    <w:rsid w:val="005914A7"/>
    <w:rsid w:val="00591793"/>
    <w:rsid w:val="005917E2"/>
    <w:rsid w:val="005918F5"/>
    <w:rsid w:val="00591B51"/>
    <w:rsid w:val="00591BA1"/>
    <w:rsid w:val="00591DC7"/>
    <w:rsid w:val="00591DFB"/>
    <w:rsid w:val="00592430"/>
    <w:rsid w:val="00592A4C"/>
    <w:rsid w:val="00592FCC"/>
    <w:rsid w:val="00593029"/>
    <w:rsid w:val="00593242"/>
    <w:rsid w:val="00593671"/>
    <w:rsid w:val="0059380F"/>
    <w:rsid w:val="00593874"/>
    <w:rsid w:val="005938C4"/>
    <w:rsid w:val="00593950"/>
    <w:rsid w:val="00593A01"/>
    <w:rsid w:val="00593BBA"/>
    <w:rsid w:val="00593C48"/>
    <w:rsid w:val="00593CA8"/>
    <w:rsid w:val="0059403F"/>
    <w:rsid w:val="00594564"/>
    <w:rsid w:val="005946BB"/>
    <w:rsid w:val="005947EA"/>
    <w:rsid w:val="005949EA"/>
    <w:rsid w:val="00594AE6"/>
    <w:rsid w:val="00594D55"/>
    <w:rsid w:val="00595005"/>
    <w:rsid w:val="00595096"/>
    <w:rsid w:val="00595285"/>
    <w:rsid w:val="00595542"/>
    <w:rsid w:val="005958C4"/>
    <w:rsid w:val="00595915"/>
    <w:rsid w:val="00595ADF"/>
    <w:rsid w:val="00595BE7"/>
    <w:rsid w:val="00595D45"/>
    <w:rsid w:val="00596387"/>
    <w:rsid w:val="005965F1"/>
    <w:rsid w:val="005966B3"/>
    <w:rsid w:val="0059694E"/>
    <w:rsid w:val="00596A45"/>
    <w:rsid w:val="00596A46"/>
    <w:rsid w:val="00596A8B"/>
    <w:rsid w:val="00596C87"/>
    <w:rsid w:val="005973BD"/>
    <w:rsid w:val="00597461"/>
    <w:rsid w:val="00597496"/>
    <w:rsid w:val="00597516"/>
    <w:rsid w:val="00597523"/>
    <w:rsid w:val="00597606"/>
    <w:rsid w:val="00597B9F"/>
    <w:rsid w:val="00597C47"/>
    <w:rsid w:val="00597DA7"/>
    <w:rsid w:val="005A00B0"/>
    <w:rsid w:val="005A04A5"/>
    <w:rsid w:val="005A058C"/>
    <w:rsid w:val="005A0706"/>
    <w:rsid w:val="005A076C"/>
    <w:rsid w:val="005A07CB"/>
    <w:rsid w:val="005A086D"/>
    <w:rsid w:val="005A09CB"/>
    <w:rsid w:val="005A0CA7"/>
    <w:rsid w:val="005A0CF6"/>
    <w:rsid w:val="005A1049"/>
    <w:rsid w:val="005A12E1"/>
    <w:rsid w:val="005A1336"/>
    <w:rsid w:val="005A16AF"/>
    <w:rsid w:val="005A177C"/>
    <w:rsid w:val="005A1860"/>
    <w:rsid w:val="005A198B"/>
    <w:rsid w:val="005A1A79"/>
    <w:rsid w:val="005A1ACC"/>
    <w:rsid w:val="005A1BBF"/>
    <w:rsid w:val="005A1CE9"/>
    <w:rsid w:val="005A1D28"/>
    <w:rsid w:val="005A1DA1"/>
    <w:rsid w:val="005A1E3C"/>
    <w:rsid w:val="005A207C"/>
    <w:rsid w:val="005A2194"/>
    <w:rsid w:val="005A2236"/>
    <w:rsid w:val="005A2306"/>
    <w:rsid w:val="005A2657"/>
    <w:rsid w:val="005A26D0"/>
    <w:rsid w:val="005A2B7D"/>
    <w:rsid w:val="005A2C81"/>
    <w:rsid w:val="005A2F4E"/>
    <w:rsid w:val="005A30FD"/>
    <w:rsid w:val="005A30FF"/>
    <w:rsid w:val="005A3172"/>
    <w:rsid w:val="005A31BE"/>
    <w:rsid w:val="005A337B"/>
    <w:rsid w:val="005A3474"/>
    <w:rsid w:val="005A3596"/>
    <w:rsid w:val="005A35B0"/>
    <w:rsid w:val="005A3875"/>
    <w:rsid w:val="005A390F"/>
    <w:rsid w:val="005A39AA"/>
    <w:rsid w:val="005A3DA5"/>
    <w:rsid w:val="005A3E27"/>
    <w:rsid w:val="005A3E40"/>
    <w:rsid w:val="005A3E83"/>
    <w:rsid w:val="005A4299"/>
    <w:rsid w:val="005A42B0"/>
    <w:rsid w:val="005A463C"/>
    <w:rsid w:val="005A471B"/>
    <w:rsid w:val="005A471E"/>
    <w:rsid w:val="005A4757"/>
    <w:rsid w:val="005A47AC"/>
    <w:rsid w:val="005A48A1"/>
    <w:rsid w:val="005A48F7"/>
    <w:rsid w:val="005A491C"/>
    <w:rsid w:val="005A49E4"/>
    <w:rsid w:val="005A4A86"/>
    <w:rsid w:val="005A4C20"/>
    <w:rsid w:val="005A4CC7"/>
    <w:rsid w:val="005A4CCC"/>
    <w:rsid w:val="005A4D01"/>
    <w:rsid w:val="005A4F20"/>
    <w:rsid w:val="005A4F85"/>
    <w:rsid w:val="005A51E5"/>
    <w:rsid w:val="005A5497"/>
    <w:rsid w:val="005A54A1"/>
    <w:rsid w:val="005A558A"/>
    <w:rsid w:val="005A62B2"/>
    <w:rsid w:val="005A62DF"/>
    <w:rsid w:val="005A6344"/>
    <w:rsid w:val="005A6353"/>
    <w:rsid w:val="005A63E7"/>
    <w:rsid w:val="005A646D"/>
    <w:rsid w:val="005A6853"/>
    <w:rsid w:val="005A6A6C"/>
    <w:rsid w:val="005A6D92"/>
    <w:rsid w:val="005A6F3D"/>
    <w:rsid w:val="005A6FC4"/>
    <w:rsid w:val="005A7392"/>
    <w:rsid w:val="005A743A"/>
    <w:rsid w:val="005A7799"/>
    <w:rsid w:val="005A7829"/>
    <w:rsid w:val="005A78B3"/>
    <w:rsid w:val="005A7958"/>
    <w:rsid w:val="005A7D81"/>
    <w:rsid w:val="005A7DC3"/>
    <w:rsid w:val="005B0079"/>
    <w:rsid w:val="005B00FF"/>
    <w:rsid w:val="005B02D6"/>
    <w:rsid w:val="005B0309"/>
    <w:rsid w:val="005B03A5"/>
    <w:rsid w:val="005B04EB"/>
    <w:rsid w:val="005B05C9"/>
    <w:rsid w:val="005B05ED"/>
    <w:rsid w:val="005B06B8"/>
    <w:rsid w:val="005B08A8"/>
    <w:rsid w:val="005B091D"/>
    <w:rsid w:val="005B0931"/>
    <w:rsid w:val="005B0AE9"/>
    <w:rsid w:val="005B0B59"/>
    <w:rsid w:val="005B0CD2"/>
    <w:rsid w:val="005B0CEE"/>
    <w:rsid w:val="005B0E79"/>
    <w:rsid w:val="005B1123"/>
    <w:rsid w:val="005B11F4"/>
    <w:rsid w:val="005B12A4"/>
    <w:rsid w:val="005B13E2"/>
    <w:rsid w:val="005B14EE"/>
    <w:rsid w:val="005B1A27"/>
    <w:rsid w:val="005B1A3C"/>
    <w:rsid w:val="005B1B16"/>
    <w:rsid w:val="005B1D2E"/>
    <w:rsid w:val="005B1E94"/>
    <w:rsid w:val="005B204A"/>
    <w:rsid w:val="005B2115"/>
    <w:rsid w:val="005B21C5"/>
    <w:rsid w:val="005B2315"/>
    <w:rsid w:val="005B2471"/>
    <w:rsid w:val="005B24DB"/>
    <w:rsid w:val="005B2573"/>
    <w:rsid w:val="005B2761"/>
    <w:rsid w:val="005B296A"/>
    <w:rsid w:val="005B2DE2"/>
    <w:rsid w:val="005B2DE7"/>
    <w:rsid w:val="005B2F62"/>
    <w:rsid w:val="005B33D4"/>
    <w:rsid w:val="005B3611"/>
    <w:rsid w:val="005B3671"/>
    <w:rsid w:val="005B37CD"/>
    <w:rsid w:val="005B37DF"/>
    <w:rsid w:val="005B3989"/>
    <w:rsid w:val="005B3A1E"/>
    <w:rsid w:val="005B3A38"/>
    <w:rsid w:val="005B3ABC"/>
    <w:rsid w:val="005B3ACA"/>
    <w:rsid w:val="005B3E7F"/>
    <w:rsid w:val="005B3EE6"/>
    <w:rsid w:val="005B400D"/>
    <w:rsid w:val="005B42C8"/>
    <w:rsid w:val="005B4526"/>
    <w:rsid w:val="005B4749"/>
    <w:rsid w:val="005B48B8"/>
    <w:rsid w:val="005B4B4C"/>
    <w:rsid w:val="005B4C82"/>
    <w:rsid w:val="005B4DEA"/>
    <w:rsid w:val="005B4DF2"/>
    <w:rsid w:val="005B4E64"/>
    <w:rsid w:val="005B4FB8"/>
    <w:rsid w:val="005B522D"/>
    <w:rsid w:val="005B535C"/>
    <w:rsid w:val="005B535F"/>
    <w:rsid w:val="005B5806"/>
    <w:rsid w:val="005B5D85"/>
    <w:rsid w:val="005B5E2F"/>
    <w:rsid w:val="005B5E4F"/>
    <w:rsid w:val="005B5FC5"/>
    <w:rsid w:val="005B6078"/>
    <w:rsid w:val="005B60AB"/>
    <w:rsid w:val="005B631A"/>
    <w:rsid w:val="005B650C"/>
    <w:rsid w:val="005B65A0"/>
    <w:rsid w:val="005B6721"/>
    <w:rsid w:val="005B69D8"/>
    <w:rsid w:val="005B6A0C"/>
    <w:rsid w:val="005B6B4E"/>
    <w:rsid w:val="005B6D0F"/>
    <w:rsid w:val="005B6D3A"/>
    <w:rsid w:val="005B6E05"/>
    <w:rsid w:val="005B6E0B"/>
    <w:rsid w:val="005B6E99"/>
    <w:rsid w:val="005B6F1E"/>
    <w:rsid w:val="005B7216"/>
    <w:rsid w:val="005B72D9"/>
    <w:rsid w:val="005B7446"/>
    <w:rsid w:val="005B7591"/>
    <w:rsid w:val="005B790A"/>
    <w:rsid w:val="005B7BEF"/>
    <w:rsid w:val="005B7DA1"/>
    <w:rsid w:val="005B7E65"/>
    <w:rsid w:val="005C0356"/>
    <w:rsid w:val="005C04DC"/>
    <w:rsid w:val="005C04F5"/>
    <w:rsid w:val="005C0597"/>
    <w:rsid w:val="005C06FA"/>
    <w:rsid w:val="005C0A7C"/>
    <w:rsid w:val="005C0C0D"/>
    <w:rsid w:val="005C0E28"/>
    <w:rsid w:val="005C0F50"/>
    <w:rsid w:val="005C10BF"/>
    <w:rsid w:val="005C10F4"/>
    <w:rsid w:val="005C1403"/>
    <w:rsid w:val="005C1431"/>
    <w:rsid w:val="005C14D6"/>
    <w:rsid w:val="005C1690"/>
    <w:rsid w:val="005C1746"/>
    <w:rsid w:val="005C180B"/>
    <w:rsid w:val="005C1838"/>
    <w:rsid w:val="005C1937"/>
    <w:rsid w:val="005C1974"/>
    <w:rsid w:val="005C19F6"/>
    <w:rsid w:val="005C1AF8"/>
    <w:rsid w:val="005C1B13"/>
    <w:rsid w:val="005C1BB5"/>
    <w:rsid w:val="005C1CC2"/>
    <w:rsid w:val="005C1F55"/>
    <w:rsid w:val="005C1F64"/>
    <w:rsid w:val="005C1FBC"/>
    <w:rsid w:val="005C2201"/>
    <w:rsid w:val="005C24CD"/>
    <w:rsid w:val="005C251E"/>
    <w:rsid w:val="005C2980"/>
    <w:rsid w:val="005C2A4D"/>
    <w:rsid w:val="005C2B2E"/>
    <w:rsid w:val="005C2B95"/>
    <w:rsid w:val="005C2DB1"/>
    <w:rsid w:val="005C2E65"/>
    <w:rsid w:val="005C3065"/>
    <w:rsid w:val="005C321B"/>
    <w:rsid w:val="005C3447"/>
    <w:rsid w:val="005C34E9"/>
    <w:rsid w:val="005C3515"/>
    <w:rsid w:val="005C35A3"/>
    <w:rsid w:val="005C35AE"/>
    <w:rsid w:val="005C35EC"/>
    <w:rsid w:val="005C37E0"/>
    <w:rsid w:val="005C3934"/>
    <w:rsid w:val="005C3A16"/>
    <w:rsid w:val="005C3A6E"/>
    <w:rsid w:val="005C3B9E"/>
    <w:rsid w:val="005C3D37"/>
    <w:rsid w:val="005C3D84"/>
    <w:rsid w:val="005C3DE2"/>
    <w:rsid w:val="005C409D"/>
    <w:rsid w:val="005C4457"/>
    <w:rsid w:val="005C466F"/>
    <w:rsid w:val="005C4688"/>
    <w:rsid w:val="005C4759"/>
    <w:rsid w:val="005C4A19"/>
    <w:rsid w:val="005C4A62"/>
    <w:rsid w:val="005C4C36"/>
    <w:rsid w:val="005C4D27"/>
    <w:rsid w:val="005C5232"/>
    <w:rsid w:val="005C5262"/>
    <w:rsid w:val="005C544C"/>
    <w:rsid w:val="005C571C"/>
    <w:rsid w:val="005C581A"/>
    <w:rsid w:val="005C58FB"/>
    <w:rsid w:val="005C5B40"/>
    <w:rsid w:val="005C5E38"/>
    <w:rsid w:val="005C5EDC"/>
    <w:rsid w:val="005C634C"/>
    <w:rsid w:val="005C648F"/>
    <w:rsid w:val="005C66B9"/>
    <w:rsid w:val="005C67FE"/>
    <w:rsid w:val="005C6C82"/>
    <w:rsid w:val="005C6E10"/>
    <w:rsid w:val="005C6E20"/>
    <w:rsid w:val="005C6E88"/>
    <w:rsid w:val="005C7360"/>
    <w:rsid w:val="005C73C6"/>
    <w:rsid w:val="005C74C1"/>
    <w:rsid w:val="005C75A9"/>
    <w:rsid w:val="005C782E"/>
    <w:rsid w:val="005C796F"/>
    <w:rsid w:val="005C7BD7"/>
    <w:rsid w:val="005C7C43"/>
    <w:rsid w:val="005C7E7D"/>
    <w:rsid w:val="005C7F47"/>
    <w:rsid w:val="005D0061"/>
    <w:rsid w:val="005D0291"/>
    <w:rsid w:val="005D029B"/>
    <w:rsid w:val="005D04F8"/>
    <w:rsid w:val="005D0507"/>
    <w:rsid w:val="005D051B"/>
    <w:rsid w:val="005D06B4"/>
    <w:rsid w:val="005D0719"/>
    <w:rsid w:val="005D080B"/>
    <w:rsid w:val="005D0ADC"/>
    <w:rsid w:val="005D0B50"/>
    <w:rsid w:val="005D0C93"/>
    <w:rsid w:val="005D0DF6"/>
    <w:rsid w:val="005D0E72"/>
    <w:rsid w:val="005D0F8B"/>
    <w:rsid w:val="005D0FEA"/>
    <w:rsid w:val="005D1059"/>
    <w:rsid w:val="005D119A"/>
    <w:rsid w:val="005D12FF"/>
    <w:rsid w:val="005D16B0"/>
    <w:rsid w:val="005D16B1"/>
    <w:rsid w:val="005D17EE"/>
    <w:rsid w:val="005D1841"/>
    <w:rsid w:val="005D185F"/>
    <w:rsid w:val="005D1E7A"/>
    <w:rsid w:val="005D202F"/>
    <w:rsid w:val="005D20D3"/>
    <w:rsid w:val="005D239F"/>
    <w:rsid w:val="005D2518"/>
    <w:rsid w:val="005D25DB"/>
    <w:rsid w:val="005D29F3"/>
    <w:rsid w:val="005D2A15"/>
    <w:rsid w:val="005D2AE0"/>
    <w:rsid w:val="005D2C8B"/>
    <w:rsid w:val="005D2F47"/>
    <w:rsid w:val="005D2FAB"/>
    <w:rsid w:val="005D308A"/>
    <w:rsid w:val="005D3136"/>
    <w:rsid w:val="005D31A4"/>
    <w:rsid w:val="005D31DC"/>
    <w:rsid w:val="005D33B2"/>
    <w:rsid w:val="005D3513"/>
    <w:rsid w:val="005D39EE"/>
    <w:rsid w:val="005D3A80"/>
    <w:rsid w:val="005D3B2F"/>
    <w:rsid w:val="005D3C9C"/>
    <w:rsid w:val="005D3EB2"/>
    <w:rsid w:val="005D4014"/>
    <w:rsid w:val="005D404F"/>
    <w:rsid w:val="005D40DE"/>
    <w:rsid w:val="005D41F8"/>
    <w:rsid w:val="005D42ED"/>
    <w:rsid w:val="005D4588"/>
    <w:rsid w:val="005D45D4"/>
    <w:rsid w:val="005D45F8"/>
    <w:rsid w:val="005D4609"/>
    <w:rsid w:val="005D4D07"/>
    <w:rsid w:val="005D4FEC"/>
    <w:rsid w:val="005D5195"/>
    <w:rsid w:val="005D5240"/>
    <w:rsid w:val="005D5395"/>
    <w:rsid w:val="005D5630"/>
    <w:rsid w:val="005D572A"/>
    <w:rsid w:val="005D57B6"/>
    <w:rsid w:val="005D5A2A"/>
    <w:rsid w:val="005D5ADB"/>
    <w:rsid w:val="005D5BC8"/>
    <w:rsid w:val="005D5BF4"/>
    <w:rsid w:val="005D5D17"/>
    <w:rsid w:val="005D5DD8"/>
    <w:rsid w:val="005D6010"/>
    <w:rsid w:val="005D60C4"/>
    <w:rsid w:val="005D6657"/>
    <w:rsid w:val="005D6737"/>
    <w:rsid w:val="005D67B1"/>
    <w:rsid w:val="005D68F9"/>
    <w:rsid w:val="005D6A15"/>
    <w:rsid w:val="005D6B45"/>
    <w:rsid w:val="005D7144"/>
    <w:rsid w:val="005D7445"/>
    <w:rsid w:val="005D7605"/>
    <w:rsid w:val="005D78AF"/>
    <w:rsid w:val="005D7A8A"/>
    <w:rsid w:val="005D7B28"/>
    <w:rsid w:val="005D7BBE"/>
    <w:rsid w:val="005D7CE9"/>
    <w:rsid w:val="005E0148"/>
    <w:rsid w:val="005E02CE"/>
    <w:rsid w:val="005E0333"/>
    <w:rsid w:val="005E03AE"/>
    <w:rsid w:val="005E0538"/>
    <w:rsid w:val="005E054B"/>
    <w:rsid w:val="005E075A"/>
    <w:rsid w:val="005E07EB"/>
    <w:rsid w:val="005E0973"/>
    <w:rsid w:val="005E0BC4"/>
    <w:rsid w:val="005E0C6F"/>
    <w:rsid w:val="005E111F"/>
    <w:rsid w:val="005E1145"/>
    <w:rsid w:val="005E136E"/>
    <w:rsid w:val="005E144A"/>
    <w:rsid w:val="005E15E1"/>
    <w:rsid w:val="005E1700"/>
    <w:rsid w:val="005E1832"/>
    <w:rsid w:val="005E1AD0"/>
    <w:rsid w:val="005E1ADE"/>
    <w:rsid w:val="005E1B3F"/>
    <w:rsid w:val="005E1CBC"/>
    <w:rsid w:val="005E1F52"/>
    <w:rsid w:val="005E2647"/>
    <w:rsid w:val="005E267C"/>
    <w:rsid w:val="005E2771"/>
    <w:rsid w:val="005E291F"/>
    <w:rsid w:val="005E29DA"/>
    <w:rsid w:val="005E2D43"/>
    <w:rsid w:val="005E2D95"/>
    <w:rsid w:val="005E3081"/>
    <w:rsid w:val="005E31B3"/>
    <w:rsid w:val="005E31D7"/>
    <w:rsid w:val="005E31E5"/>
    <w:rsid w:val="005E3290"/>
    <w:rsid w:val="005E32DF"/>
    <w:rsid w:val="005E36A3"/>
    <w:rsid w:val="005E3944"/>
    <w:rsid w:val="005E3A21"/>
    <w:rsid w:val="005E3AB7"/>
    <w:rsid w:val="005E3AE0"/>
    <w:rsid w:val="005E3B15"/>
    <w:rsid w:val="005E3B70"/>
    <w:rsid w:val="005E3C57"/>
    <w:rsid w:val="005E3CB2"/>
    <w:rsid w:val="005E3CE4"/>
    <w:rsid w:val="005E3EFF"/>
    <w:rsid w:val="005E3FDF"/>
    <w:rsid w:val="005E405D"/>
    <w:rsid w:val="005E41C1"/>
    <w:rsid w:val="005E4479"/>
    <w:rsid w:val="005E46DF"/>
    <w:rsid w:val="005E470D"/>
    <w:rsid w:val="005E4A3E"/>
    <w:rsid w:val="005E4CBA"/>
    <w:rsid w:val="005E4DDE"/>
    <w:rsid w:val="005E4FB4"/>
    <w:rsid w:val="005E51AA"/>
    <w:rsid w:val="005E5222"/>
    <w:rsid w:val="005E53E1"/>
    <w:rsid w:val="005E5651"/>
    <w:rsid w:val="005E56A2"/>
    <w:rsid w:val="005E56AE"/>
    <w:rsid w:val="005E5910"/>
    <w:rsid w:val="005E5B7C"/>
    <w:rsid w:val="005E5BCB"/>
    <w:rsid w:val="005E5D38"/>
    <w:rsid w:val="005E6184"/>
    <w:rsid w:val="005E6740"/>
    <w:rsid w:val="005E6844"/>
    <w:rsid w:val="005E711C"/>
    <w:rsid w:val="005E74C6"/>
    <w:rsid w:val="005E74FC"/>
    <w:rsid w:val="005E7507"/>
    <w:rsid w:val="005E76AE"/>
    <w:rsid w:val="005E7C8A"/>
    <w:rsid w:val="005E7FDE"/>
    <w:rsid w:val="005F00DD"/>
    <w:rsid w:val="005F019D"/>
    <w:rsid w:val="005F01B5"/>
    <w:rsid w:val="005F02A4"/>
    <w:rsid w:val="005F02DF"/>
    <w:rsid w:val="005F02F5"/>
    <w:rsid w:val="005F047A"/>
    <w:rsid w:val="005F0640"/>
    <w:rsid w:val="005F0645"/>
    <w:rsid w:val="005F078D"/>
    <w:rsid w:val="005F0793"/>
    <w:rsid w:val="005F0808"/>
    <w:rsid w:val="005F0810"/>
    <w:rsid w:val="005F0912"/>
    <w:rsid w:val="005F0A4A"/>
    <w:rsid w:val="005F0DA3"/>
    <w:rsid w:val="005F0DBE"/>
    <w:rsid w:val="005F11B8"/>
    <w:rsid w:val="005F12ED"/>
    <w:rsid w:val="005F139D"/>
    <w:rsid w:val="005F13D1"/>
    <w:rsid w:val="005F13E9"/>
    <w:rsid w:val="005F1414"/>
    <w:rsid w:val="005F14A7"/>
    <w:rsid w:val="005F14C0"/>
    <w:rsid w:val="005F1754"/>
    <w:rsid w:val="005F1A76"/>
    <w:rsid w:val="005F1A8F"/>
    <w:rsid w:val="005F1BE1"/>
    <w:rsid w:val="005F1C32"/>
    <w:rsid w:val="005F1D1C"/>
    <w:rsid w:val="005F1D45"/>
    <w:rsid w:val="005F2265"/>
    <w:rsid w:val="005F2415"/>
    <w:rsid w:val="005F2499"/>
    <w:rsid w:val="005F2642"/>
    <w:rsid w:val="005F291B"/>
    <w:rsid w:val="005F2A31"/>
    <w:rsid w:val="005F2D98"/>
    <w:rsid w:val="005F30CD"/>
    <w:rsid w:val="005F3242"/>
    <w:rsid w:val="005F32F3"/>
    <w:rsid w:val="005F34DF"/>
    <w:rsid w:val="005F34E7"/>
    <w:rsid w:val="005F3670"/>
    <w:rsid w:val="005F3984"/>
    <w:rsid w:val="005F39E7"/>
    <w:rsid w:val="005F3A2C"/>
    <w:rsid w:val="005F3B51"/>
    <w:rsid w:val="005F41A8"/>
    <w:rsid w:val="005F4254"/>
    <w:rsid w:val="005F4336"/>
    <w:rsid w:val="005F43AD"/>
    <w:rsid w:val="005F43B9"/>
    <w:rsid w:val="005F455E"/>
    <w:rsid w:val="005F466E"/>
    <w:rsid w:val="005F4687"/>
    <w:rsid w:val="005F4819"/>
    <w:rsid w:val="005F484F"/>
    <w:rsid w:val="005F48EF"/>
    <w:rsid w:val="005F4950"/>
    <w:rsid w:val="005F497E"/>
    <w:rsid w:val="005F49F1"/>
    <w:rsid w:val="005F4AFD"/>
    <w:rsid w:val="005F4C41"/>
    <w:rsid w:val="005F4C72"/>
    <w:rsid w:val="005F4DDA"/>
    <w:rsid w:val="005F4E8A"/>
    <w:rsid w:val="005F4F7D"/>
    <w:rsid w:val="005F4FD7"/>
    <w:rsid w:val="005F50F9"/>
    <w:rsid w:val="005F5230"/>
    <w:rsid w:val="005F5375"/>
    <w:rsid w:val="005F53A1"/>
    <w:rsid w:val="005F53B1"/>
    <w:rsid w:val="005F53F1"/>
    <w:rsid w:val="005F5530"/>
    <w:rsid w:val="005F5947"/>
    <w:rsid w:val="005F5A55"/>
    <w:rsid w:val="005F5A65"/>
    <w:rsid w:val="005F5AB2"/>
    <w:rsid w:val="005F5C9D"/>
    <w:rsid w:val="005F5D50"/>
    <w:rsid w:val="005F5F70"/>
    <w:rsid w:val="005F5FD3"/>
    <w:rsid w:val="005F601F"/>
    <w:rsid w:val="005F6071"/>
    <w:rsid w:val="005F6165"/>
    <w:rsid w:val="005F630E"/>
    <w:rsid w:val="005F6494"/>
    <w:rsid w:val="005F65F1"/>
    <w:rsid w:val="005F675E"/>
    <w:rsid w:val="005F6A19"/>
    <w:rsid w:val="005F6A78"/>
    <w:rsid w:val="005F6C8F"/>
    <w:rsid w:val="005F6DF5"/>
    <w:rsid w:val="005F6EB9"/>
    <w:rsid w:val="005F7096"/>
    <w:rsid w:val="005F72A9"/>
    <w:rsid w:val="005F72ED"/>
    <w:rsid w:val="005F754F"/>
    <w:rsid w:val="005F7558"/>
    <w:rsid w:val="005F780D"/>
    <w:rsid w:val="005F7B5E"/>
    <w:rsid w:val="005F7D10"/>
    <w:rsid w:val="005F7DC1"/>
    <w:rsid w:val="006000EE"/>
    <w:rsid w:val="0060032B"/>
    <w:rsid w:val="00600679"/>
    <w:rsid w:val="006007B3"/>
    <w:rsid w:val="0060082E"/>
    <w:rsid w:val="0060093C"/>
    <w:rsid w:val="00600941"/>
    <w:rsid w:val="00600A46"/>
    <w:rsid w:val="00600B2C"/>
    <w:rsid w:val="00600CA7"/>
    <w:rsid w:val="00600D3A"/>
    <w:rsid w:val="00600DEB"/>
    <w:rsid w:val="00600EE7"/>
    <w:rsid w:val="006010B1"/>
    <w:rsid w:val="00601174"/>
    <w:rsid w:val="0060122B"/>
    <w:rsid w:val="0060122D"/>
    <w:rsid w:val="006013B1"/>
    <w:rsid w:val="006013C3"/>
    <w:rsid w:val="00601586"/>
    <w:rsid w:val="00601696"/>
    <w:rsid w:val="0060186C"/>
    <w:rsid w:val="00601B24"/>
    <w:rsid w:val="00601BCE"/>
    <w:rsid w:val="00601CB7"/>
    <w:rsid w:val="00601E74"/>
    <w:rsid w:val="00601E83"/>
    <w:rsid w:val="006020B2"/>
    <w:rsid w:val="00602258"/>
    <w:rsid w:val="006022E6"/>
    <w:rsid w:val="00602472"/>
    <w:rsid w:val="006024E6"/>
    <w:rsid w:val="006027A2"/>
    <w:rsid w:val="006027D0"/>
    <w:rsid w:val="006027D5"/>
    <w:rsid w:val="00602830"/>
    <w:rsid w:val="00602992"/>
    <w:rsid w:val="006029CF"/>
    <w:rsid w:val="00602B4D"/>
    <w:rsid w:val="00602C40"/>
    <w:rsid w:val="00602D93"/>
    <w:rsid w:val="00602E02"/>
    <w:rsid w:val="00603062"/>
    <w:rsid w:val="006033AB"/>
    <w:rsid w:val="00603658"/>
    <w:rsid w:val="00603ACA"/>
    <w:rsid w:val="00603B73"/>
    <w:rsid w:val="00603BC1"/>
    <w:rsid w:val="00603CCB"/>
    <w:rsid w:val="00604015"/>
    <w:rsid w:val="0060417B"/>
    <w:rsid w:val="006041C8"/>
    <w:rsid w:val="006041F7"/>
    <w:rsid w:val="006044C8"/>
    <w:rsid w:val="00604683"/>
    <w:rsid w:val="00604710"/>
    <w:rsid w:val="0060474D"/>
    <w:rsid w:val="0060481F"/>
    <w:rsid w:val="0060499D"/>
    <w:rsid w:val="00604DF6"/>
    <w:rsid w:val="00604E36"/>
    <w:rsid w:val="00605133"/>
    <w:rsid w:val="00605148"/>
    <w:rsid w:val="00605178"/>
    <w:rsid w:val="00605299"/>
    <w:rsid w:val="006052BE"/>
    <w:rsid w:val="00605568"/>
    <w:rsid w:val="006055BA"/>
    <w:rsid w:val="006055BD"/>
    <w:rsid w:val="006057EB"/>
    <w:rsid w:val="00605B12"/>
    <w:rsid w:val="00605BBA"/>
    <w:rsid w:val="00606145"/>
    <w:rsid w:val="006064F6"/>
    <w:rsid w:val="0060679E"/>
    <w:rsid w:val="006067EC"/>
    <w:rsid w:val="00606926"/>
    <w:rsid w:val="00606D95"/>
    <w:rsid w:val="00606E1E"/>
    <w:rsid w:val="00606E35"/>
    <w:rsid w:val="00606F98"/>
    <w:rsid w:val="006070AF"/>
    <w:rsid w:val="006074D2"/>
    <w:rsid w:val="0060757E"/>
    <w:rsid w:val="00607685"/>
    <w:rsid w:val="006076B6"/>
    <w:rsid w:val="0060787D"/>
    <w:rsid w:val="006078C2"/>
    <w:rsid w:val="0060790B"/>
    <w:rsid w:val="00607943"/>
    <w:rsid w:val="00607A00"/>
    <w:rsid w:val="00607B32"/>
    <w:rsid w:val="00607C90"/>
    <w:rsid w:val="00607D77"/>
    <w:rsid w:val="00607F7C"/>
    <w:rsid w:val="0061006A"/>
    <w:rsid w:val="0061014D"/>
    <w:rsid w:val="006101A9"/>
    <w:rsid w:val="0061031F"/>
    <w:rsid w:val="006106B9"/>
    <w:rsid w:val="00610794"/>
    <w:rsid w:val="006108AD"/>
    <w:rsid w:val="006108BE"/>
    <w:rsid w:val="00610B3D"/>
    <w:rsid w:val="00610C9F"/>
    <w:rsid w:val="00610CCB"/>
    <w:rsid w:val="00611101"/>
    <w:rsid w:val="00611434"/>
    <w:rsid w:val="0061163C"/>
    <w:rsid w:val="0061165D"/>
    <w:rsid w:val="0061183B"/>
    <w:rsid w:val="00611C38"/>
    <w:rsid w:val="00611D9B"/>
    <w:rsid w:val="00611DF0"/>
    <w:rsid w:val="00611E15"/>
    <w:rsid w:val="006120AF"/>
    <w:rsid w:val="006121E2"/>
    <w:rsid w:val="00612739"/>
    <w:rsid w:val="006129EE"/>
    <w:rsid w:val="00612F68"/>
    <w:rsid w:val="00613161"/>
    <w:rsid w:val="0061335C"/>
    <w:rsid w:val="006135C2"/>
    <w:rsid w:val="006135DA"/>
    <w:rsid w:val="00613766"/>
    <w:rsid w:val="00613826"/>
    <w:rsid w:val="00613ABE"/>
    <w:rsid w:val="00613CD9"/>
    <w:rsid w:val="00613EE0"/>
    <w:rsid w:val="00614042"/>
    <w:rsid w:val="006141E5"/>
    <w:rsid w:val="006142E9"/>
    <w:rsid w:val="0061456A"/>
    <w:rsid w:val="0061460D"/>
    <w:rsid w:val="00614813"/>
    <w:rsid w:val="00614B29"/>
    <w:rsid w:val="00614B40"/>
    <w:rsid w:val="0061511D"/>
    <w:rsid w:val="006152D0"/>
    <w:rsid w:val="00615660"/>
    <w:rsid w:val="00615737"/>
    <w:rsid w:val="00615778"/>
    <w:rsid w:val="00615953"/>
    <w:rsid w:val="0061595E"/>
    <w:rsid w:val="006159CD"/>
    <w:rsid w:val="006162ED"/>
    <w:rsid w:val="00616470"/>
    <w:rsid w:val="006164B3"/>
    <w:rsid w:val="00616527"/>
    <w:rsid w:val="0061655F"/>
    <w:rsid w:val="006166CD"/>
    <w:rsid w:val="006167DD"/>
    <w:rsid w:val="00616897"/>
    <w:rsid w:val="00616C5D"/>
    <w:rsid w:val="00616F65"/>
    <w:rsid w:val="006171FB"/>
    <w:rsid w:val="00617295"/>
    <w:rsid w:val="00617307"/>
    <w:rsid w:val="00617444"/>
    <w:rsid w:val="0061746E"/>
    <w:rsid w:val="00617633"/>
    <w:rsid w:val="00617682"/>
    <w:rsid w:val="00617698"/>
    <w:rsid w:val="006178B9"/>
    <w:rsid w:val="00617923"/>
    <w:rsid w:val="0061794C"/>
    <w:rsid w:val="006179C0"/>
    <w:rsid w:val="00617A64"/>
    <w:rsid w:val="00617AEC"/>
    <w:rsid w:val="00617B3E"/>
    <w:rsid w:val="00617DB2"/>
    <w:rsid w:val="00617EA1"/>
    <w:rsid w:val="006205F0"/>
    <w:rsid w:val="006207F9"/>
    <w:rsid w:val="00620882"/>
    <w:rsid w:val="00620A42"/>
    <w:rsid w:val="00620CBE"/>
    <w:rsid w:val="00620D14"/>
    <w:rsid w:val="00620F4C"/>
    <w:rsid w:val="00620F93"/>
    <w:rsid w:val="0062105E"/>
    <w:rsid w:val="0062194B"/>
    <w:rsid w:val="006219A8"/>
    <w:rsid w:val="00621D1C"/>
    <w:rsid w:val="00621D22"/>
    <w:rsid w:val="00621E84"/>
    <w:rsid w:val="00622141"/>
    <w:rsid w:val="00622175"/>
    <w:rsid w:val="006222B4"/>
    <w:rsid w:val="00622467"/>
    <w:rsid w:val="0062252E"/>
    <w:rsid w:val="00622595"/>
    <w:rsid w:val="006228EF"/>
    <w:rsid w:val="00622947"/>
    <w:rsid w:val="006229FC"/>
    <w:rsid w:val="00622A01"/>
    <w:rsid w:val="00622C01"/>
    <w:rsid w:val="00622C0D"/>
    <w:rsid w:val="00622C8E"/>
    <w:rsid w:val="00622CDD"/>
    <w:rsid w:val="00622D22"/>
    <w:rsid w:val="00622D36"/>
    <w:rsid w:val="00622D57"/>
    <w:rsid w:val="00622EFB"/>
    <w:rsid w:val="00622FFC"/>
    <w:rsid w:val="00623026"/>
    <w:rsid w:val="006230D9"/>
    <w:rsid w:val="0062323D"/>
    <w:rsid w:val="006233A3"/>
    <w:rsid w:val="00623584"/>
    <w:rsid w:val="00623798"/>
    <w:rsid w:val="00623AE5"/>
    <w:rsid w:val="00623D77"/>
    <w:rsid w:val="00623DB3"/>
    <w:rsid w:val="00623EBC"/>
    <w:rsid w:val="006242A2"/>
    <w:rsid w:val="00624359"/>
    <w:rsid w:val="006243E0"/>
    <w:rsid w:val="00624773"/>
    <w:rsid w:val="00624908"/>
    <w:rsid w:val="00624C0F"/>
    <w:rsid w:val="00624FAD"/>
    <w:rsid w:val="006251FC"/>
    <w:rsid w:val="006252B8"/>
    <w:rsid w:val="0062533D"/>
    <w:rsid w:val="00625628"/>
    <w:rsid w:val="0062576C"/>
    <w:rsid w:val="00625E00"/>
    <w:rsid w:val="00625E8F"/>
    <w:rsid w:val="00625F15"/>
    <w:rsid w:val="00626272"/>
    <w:rsid w:val="00626572"/>
    <w:rsid w:val="006265FA"/>
    <w:rsid w:val="0062661C"/>
    <w:rsid w:val="006267A0"/>
    <w:rsid w:val="0062688E"/>
    <w:rsid w:val="006268E5"/>
    <w:rsid w:val="00626A1D"/>
    <w:rsid w:val="00626CD8"/>
    <w:rsid w:val="00626F92"/>
    <w:rsid w:val="00627279"/>
    <w:rsid w:val="006274AE"/>
    <w:rsid w:val="006275DB"/>
    <w:rsid w:val="006275E1"/>
    <w:rsid w:val="00627797"/>
    <w:rsid w:val="0062783B"/>
    <w:rsid w:val="00627856"/>
    <w:rsid w:val="00627BBB"/>
    <w:rsid w:val="00627C75"/>
    <w:rsid w:val="00627CE4"/>
    <w:rsid w:val="00627D3C"/>
    <w:rsid w:val="00627F45"/>
    <w:rsid w:val="00627F77"/>
    <w:rsid w:val="00630011"/>
    <w:rsid w:val="006300C4"/>
    <w:rsid w:val="006300D3"/>
    <w:rsid w:val="00630169"/>
    <w:rsid w:val="006304E0"/>
    <w:rsid w:val="00630693"/>
    <w:rsid w:val="0063096E"/>
    <w:rsid w:val="00630A11"/>
    <w:rsid w:val="00630C2E"/>
    <w:rsid w:val="00630D59"/>
    <w:rsid w:val="00631058"/>
    <w:rsid w:val="006311E5"/>
    <w:rsid w:val="00631358"/>
    <w:rsid w:val="0063161C"/>
    <w:rsid w:val="006316C1"/>
    <w:rsid w:val="0063198F"/>
    <w:rsid w:val="006319D4"/>
    <w:rsid w:val="00631B45"/>
    <w:rsid w:val="00631E56"/>
    <w:rsid w:val="00632143"/>
    <w:rsid w:val="0063222E"/>
    <w:rsid w:val="00632557"/>
    <w:rsid w:val="006325AF"/>
    <w:rsid w:val="0063283F"/>
    <w:rsid w:val="00632958"/>
    <w:rsid w:val="00632B37"/>
    <w:rsid w:val="00632E37"/>
    <w:rsid w:val="0063310D"/>
    <w:rsid w:val="00633123"/>
    <w:rsid w:val="00633342"/>
    <w:rsid w:val="0063341D"/>
    <w:rsid w:val="006334BC"/>
    <w:rsid w:val="0063355B"/>
    <w:rsid w:val="006335C6"/>
    <w:rsid w:val="0063365D"/>
    <w:rsid w:val="006337BA"/>
    <w:rsid w:val="006337F0"/>
    <w:rsid w:val="006338B5"/>
    <w:rsid w:val="00633967"/>
    <w:rsid w:val="00633AA7"/>
    <w:rsid w:val="00633AD9"/>
    <w:rsid w:val="00633AFF"/>
    <w:rsid w:val="00633C3C"/>
    <w:rsid w:val="00633FFA"/>
    <w:rsid w:val="00634650"/>
    <w:rsid w:val="0063489D"/>
    <w:rsid w:val="0063497B"/>
    <w:rsid w:val="00634A59"/>
    <w:rsid w:val="00634AC1"/>
    <w:rsid w:val="00634D31"/>
    <w:rsid w:val="00634DB0"/>
    <w:rsid w:val="00634E6E"/>
    <w:rsid w:val="00635095"/>
    <w:rsid w:val="00635209"/>
    <w:rsid w:val="006352E9"/>
    <w:rsid w:val="00635428"/>
    <w:rsid w:val="006355D1"/>
    <w:rsid w:val="006359AC"/>
    <w:rsid w:val="006359BE"/>
    <w:rsid w:val="006359D1"/>
    <w:rsid w:val="00635B07"/>
    <w:rsid w:val="00635C0E"/>
    <w:rsid w:val="00635E66"/>
    <w:rsid w:val="00635E9E"/>
    <w:rsid w:val="00635F2F"/>
    <w:rsid w:val="00636047"/>
    <w:rsid w:val="00636263"/>
    <w:rsid w:val="006362BF"/>
    <w:rsid w:val="00636489"/>
    <w:rsid w:val="00636810"/>
    <w:rsid w:val="00636976"/>
    <w:rsid w:val="00636A94"/>
    <w:rsid w:val="00636C31"/>
    <w:rsid w:val="00636E36"/>
    <w:rsid w:val="00636E45"/>
    <w:rsid w:val="006371D6"/>
    <w:rsid w:val="0063738F"/>
    <w:rsid w:val="0063778D"/>
    <w:rsid w:val="00637D08"/>
    <w:rsid w:val="006400E6"/>
    <w:rsid w:val="00640349"/>
    <w:rsid w:val="006403AD"/>
    <w:rsid w:val="006403F7"/>
    <w:rsid w:val="00640732"/>
    <w:rsid w:val="006408D4"/>
    <w:rsid w:val="00641189"/>
    <w:rsid w:val="00641505"/>
    <w:rsid w:val="0064177C"/>
    <w:rsid w:val="00641800"/>
    <w:rsid w:val="00641880"/>
    <w:rsid w:val="006419FF"/>
    <w:rsid w:val="00641ACD"/>
    <w:rsid w:val="00641EBD"/>
    <w:rsid w:val="00641EC1"/>
    <w:rsid w:val="00642300"/>
    <w:rsid w:val="006423A9"/>
    <w:rsid w:val="00642456"/>
    <w:rsid w:val="0064249F"/>
    <w:rsid w:val="006424CE"/>
    <w:rsid w:val="006424E0"/>
    <w:rsid w:val="006424E9"/>
    <w:rsid w:val="0064254F"/>
    <w:rsid w:val="0064267D"/>
    <w:rsid w:val="006428F3"/>
    <w:rsid w:val="00642B66"/>
    <w:rsid w:val="00642E13"/>
    <w:rsid w:val="00642F01"/>
    <w:rsid w:val="00642F70"/>
    <w:rsid w:val="0064307F"/>
    <w:rsid w:val="00643280"/>
    <w:rsid w:val="006433A6"/>
    <w:rsid w:val="006433B5"/>
    <w:rsid w:val="0064341F"/>
    <w:rsid w:val="006436B5"/>
    <w:rsid w:val="00643924"/>
    <w:rsid w:val="00643C1E"/>
    <w:rsid w:val="00643CD6"/>
    <w:rsid w:val="00643D20"/>
    <w:rsid w:val="00643E6B"/>
    <w:rsid w:val="00643E7C"/>
    <w:rsid w:val="00643FCC"/>
    <w:rsid w:val="00643FF9"/>
    <w:rsid w:val="0064403B"/>
    <w:rsid w:val="00644156"/>
    <w:rsid w:val="00644163"/>
    <w:rsid w:val="0064418E"/>
    <w:rsid w:val="006444DB"/>
    <w:rsid w:val="006444EF"/>
    <w:rsid w:val="00644683"/>
    <w:rsid w:val="006447A7"/>
    <w:rsid w:val="00644877"/>
    <w:rsid w:val="00644939"/>
    <w:rsid w:val="00644B2A"/>
    <w:rsid w:val="00644C9A"/>
    <w:rsid w:val="00644E24"/>
    <w:rsid w:val="00644F74"/>
    <w:rsid w:val="006453D7"/>
    <w:rsid w:val="0064545D"/>
    <w:rsid w:val="006454FC"/>
    <w:rsid w:val="0064554A"/>
    <w:rsid w:val="006456A1"/>
    <w:rsid w:val="0064585E"/>
    <w:rsid w:val="006459C2"/>
    <w:rsid w:val="00645AB3"/>
    <w:rsid w:val="00645C69"/>
    <w:rsid w:val="00645E91"/>
    <w:rsid w:val="00645F2C"/>
    <w:rsid w:val="00645FB6"/>
    <w:rsid w:val="006460C0"/>
    <w:rsid w:val="00646278"/>
    <w:rsid w:val="00646282"/>
    <w:rsid w:val="006463AF"/>
    <w:rsid w:val="00646705"/>
    <w:rsid w:val="0064677E"/>
    <w:rsid w:val="00646853"/>
    <w:rsid w:val="00646862"/>
    <w:rsid w:val="00646BC9"/>
    <w:rsid w:val="00646C90"/>
    <w:rsid w:val="00647008"/>
    <w:rsid w:val="00647202"/>
    <w:rsid w:val="0064731E"/>
    <w:rsid w:val="0064751A"/>
    <w:rsid w:val="006479E0"/>
    <w:rsid w:val="00647A14"/>
    <w:rsid w:val="00647B9C"/>
    <w:rsid w:val="00647D5A"/>
    <w:rsid w:val="00647DE0"/>
    <w:rsid w:val="00647F65"/>
    <w:rsid w:val="00647FC6"/>
    <w:rsid w:val="00650071"/>
    <w:rsid w:val="00650144"/>
    <w:rsid w:val="006501E2"/>
    <w:rsid w:val="00650ABC"/>
    <w:rsid w:val="00650D52"/>
    <w:rsid w:val="00650DB0"/>
    <w:rsid w:val="00650DE1"/>
    <w:rsid w:val="00651154"/>
    <w:rsid w:val="006514F9"/>
    <w:rsid w:val="0065151A"/>
    <w:rsid w:val="00651B1C"/>
    <w:rsid w:val="00651BA3"/>
    <w:rsid w:val="00651F3E"/>
    <w:rsid w:val="00651F63"/>
    <w:rsid w:val="0065210E"/>
    <w:rsid w:val="00652228"/>
    <w:rsid w:val="00652468"/>
    <w:rsid w:val="006525E0"/>
    <w:rsid w:val="00652640"/>
    <w:rsid w:val="0065283D"/>
    <w:rsid w:val="0065290B"/>
    <w:rsid w:val="00652956"/>
    <w:rsid w:val="00652AF6"/>
    <w:rsid w:val="00652D73"/>
    <w:rsid w:val="00652DFE"/>
    <w:rsid w:val="00652E27"/>
    <w:rsid w:val="00652ECE"/>
    <w:rsid w:val="006531C7"/>
    <w:rsid w:val="0065350F"/>
    <w:rsid w:val="006536AA"/>
    <w:rsid w:val="006536DF"/>
    <w:rsid w:val="006538A8"/>
    <w:rsid w:val="00653C35"/>
    <w:rsid w:val="00653DC5"/>
    <w:rsid w:val="00653EBC"/>
    <w:rsid w:val="00653FFF"/>
    <w:rsid w:val="006541F0"/>
    <w:rsid w:val="006542EA"/>
    <w:rsid w:val="00654495"/>
    <w:rsid w:val="0065459E"/>
    <w:rsid w:val="006545E7"/>
    <w:rsid w:val="006547E2"/>
    <w:rsid w:val="00654927"/>
    <w:rsid w:val="00654954"/>
    <w:rsid w:val="006549E7"/>
    <w:rsid w:val="00654A63"/>
    <w:rsid w:val="00654B78"/>
    <w:rsid w:val="00654B85"/>
    <w:rsid w:val="00654CBA"/>
    <w:rsid w:val="00654E87"/>
    <w:rsid w:val="0065502B"/>
    <w:rsid w:val="0065513B"/>
    <w:rsid w:val="0065522C"/>
    <w:rsid w:val="00655370"/>
    <w:rsid w:val="0065563C"/>
    <w:rsid w:val="00655971"/>
    <w:rsid w:val="00655D3E"/>
    <w:rsid w:val="00655FDA"/>
    <w:rsid w:val="006562B3"/>
    <w:rsid w:val="00656412"/>
    <w:rsid w:val="00656798"/>
    <w:rsid w:val="006567E4"/>
    <w:rsid w:val="00656AEF"/>
    <w:rsid w:val="00656CA7"/>
    <w:rsid w:val="00656D48"/>
    <w:rsid w:val="00656E13"/>
    <w:rsid w:val="00656F2D"/>
    <w:rsid w:val="006570C2"/>
    <w:rsid w:val="00657195"/>
    <w:rsid w:val="00657196"/>
    <w:rsid w:val="0065724B"/>
    <w:rsid w:val="00657535"/>
    <w:rsid w:val="006575EA"/>
    <w:rsid w:val="00657703"/>
    <w:rsid w:val="00657963"/>
    <w:rsid w:val="00657A3A"/>
    <w:rsid w:val="00657C56"/>
    <w:rsid w:val="00657CC5"/>
    <w:rsid w:val="00657DEF"/>
    <w:rsid w:val="00657DF9"/>
    <w:rsid w:val="006600E0"/>
    <w:rsid w:val="00660399"/>
    <w:rsid w:val="00660472"/>
    <w:rsid w:val="0066052E"/>
    <w:rsid w:val="00660590"/>
    <w:rsid w:val="006605C7"/>
    <w:rsid w:val="006606B8"/>
    <w:rsid w:val="0066093D"/>
    <w:rsid w:val="00660C14"/>
    <w:rsid w:val="00660C8C"/>
    <w:rsid w:val="00660D90"/>
    <w:rsid w:val="00660F14"/>
    <w:rsid w:val="00660FAD"/>
    <w:rsid w:val="00660FB3"/>
    <w:rsid w:val="00661328"/>
    <w:rsid w:val="0066135A"/>
    <w:rsid w:val="006616D4"/>
    <w:rsid w:val="0066178F"/>
    <w:rsid w:val="00661A52"/>
    <w:rsid w:val="00661A9E"/>
    <w:rsid w:val="00661AD7"/>
    <w:rsid w:val="0066213B"/>
    <w:rsid w:val="006623A9"/>
    <w:rsid w:val="00662699"/>
    <w:rsid w:val="00662D31"/>
    <w:rsid w:val="00662D73"/>
    <w:rsid w:val="00662F00"/>
    <w:rsid w:val="00663045"/>
    <w:rsid w:val="00663156"/>
    <w:rsid w:val="006632DB"/>
    <w:rsid w:val="006636DD"/>
    <w:rsid w:val="006638BA"/>
    <w:rsid w:val="00663A4C"/>
    <w:rsid w:val="00663B3D"/>
    <w:rsid w:val="00663BAD"/>
    <w:rsid w:val="00663C08"/>
    <w:rsid w:val="00663CEA"/>
    <w:rsid w:val="00663F91"/>
    <w:rsid w:val="0066485E"/>
    <w:rsid w:val="006648C7"/>
    <w:rsid w:val="00664A56"/>
    <w:rsid w:val="00664B5C"/>
    <w:rsid w:val="00664BEC"/>
    <w:rsid w:val="00664C05"/>
    <w:rsid w:val="00664CB1"/>
    <w:rsid w:val="00664FC3"/>
    <w:rsid w:val="00664FD4"/>
    <w:rsid w:val="006652A1"/>
    <w:rsid w:val="00665455"/>
    <w:rsid w:val="006655EA"/>
    <w:rsid w:val="00665AD6"/>
    <w:rsid w:val="00665E29"/>
    <w:rsid w:val="00666367"/>
    <w:rsid w:val="006663A8"/>
    <w:rsid w:val="006664F3"/>
    <w:rsid w:val="006665E3"/>
    <w:rsid w:val="00666775"/>
    <w:rsid w:val="00666817"/>
    <w:rsid w:val="0066696A"/>
    <w:rsid w:val="00666AA9"/>
    <w:rsid w:val="00666E0E"/>
    <w:rsid w:val="00666ED0"/>
    <w:rsid w:val="00666EF9"/>
    <w:rsid w:val="00666FC3"/>
    <w:rsid w:val="00666FD5"/>
    <w:rsid w:val="006672EC"/>
    <w:rsid w:val="006675C5"/>
    <w:rsid w:val="006678C1"/>
    <w:rsid w:val="00667D17"/>
    <w:rsid w:val="00667F17"/>
    <w:rsid w:val="0067014F"/>
    <w:rsid w:val="0067026F"/>
    <w:rsid w:val="00670374"/>
    <w:rsid w:val="006704EC"/>
    <w:rsid w:val="00670688"/>
    <w:rsid w:val="00670698"/>
    <w:rsid w:val="006707FA"/>
    <w:rsid w:val="00670863"/>
    <w:rsid w:val="00670B42"/>
    <w:rsid w:val="00670CD5"/>
    <w:rsid w:val="00670D72"/>
    <w:rsid w:val="00670F7B"/>
    <w:rsid w:val="00671167"/>
    <w:rsid w:val="00671192"/>
    <w:rsid w:val="006712ED"/>
    <w:rsid w:val="006714A9"/>
    <w:rsid w:val="00671577"/>
    <w:rsid w:val="006716C3"/>
    <w:rsid w:val="0067178A"/>
    <w:rsid w:val="00671940"/>
    <w:rsid w:val="00671A5F"/>
    <w:rsid w:val="00671AD9"/>
    <w:rsid w:val="00671AFE"/>
    <w:rsid w:val="00671D83"/>
    <w:rsid w:val="00671DF8"/>
    <w:rsid w:val="00671EC5"/>
    <w:rsid w:val="0067206C"/>
    <w:rsid w:val="006720B8"/>
    <w:rsid w:val="00672481"/>
    <w:rsid w:val="006725B9"/>
    <w:rsid w:val="00672834"/>
    <w:rsid w:val="0067283A"/>
    <w:rsid w:val="00672EB4"/>
    <w:rsid w:val="00672ECC"/>
    <w:rsid w:val="00672FAB"/>
    <w:rsid w:val="006730D6"/>
    <w:rsid w:val="006733D6"/>
    <w:rsid w:val="0067379A"/>
    <w:rsid w:val="006737EC"/>
    <w:rsid w:val="00673918"/>
    <w:rsid w:val="006739B7"/>
    <w:rsid w:val="00673B86"/>
    <w:rsid w:val="00673BCC"/>
    <w:rsid w:val="00673C27"/>
    <w:rsid w:val="00673CD0"/>
    <w:rsid w:val="00673D13"/>
    <w:rsid w:val="00673E43"/>
    <w:rsid w:val="006741E8"/>
    <w:rsid w:val="006742B0"/>
    <w:rsid w:val="006742D4"/>
    <w:rsid w:val="00674790"/>
    <w:rsid w:val="00674804"/>
    <w:rsid w:val="00674A3A"/>
    <w:rsid w:val="00674B15"/>
    <w:rsid w:val="00674BD8"/>
    <w:rsid w:val="00674E44"/>
    <w:rsid w:val="00674F19"/>
    <w:rsid w:val="00675084"/>
    <w:rsid w:val="00675135"/>
    <w:rsid w:val="0067514B"/>
    <w:rsid w:val="00675389"/>
    <w:rsid w:val="0067541E"/>
    <w:rsid w:val="006755AD"/>
    <w:rsid w:val="006755F7"/>
    <w:rsid w:val="00675C9B"/>
    <w:rsid w:val="00675CE2"/>
    <w:rsid w:val="00675D85"/>
    <w:rsid w:val="00675E69"/>
    <w:rsid w:val="00675FD5"/>
    <w:rsid w:val="006760AD"/>
    <w:rsid w:val="006762EB"/>
    <w:rsid w:val="00676320"/>
    <w:rsid w:val="0067669D"/>
    <w:rsid w:val="006766D8"/>
    <w:rsid w:val="00676789"/>
    <w:rsid w:val="00676965"/>
    <w:rsid w:val="00676982"/>
    <w:rsid w:val="006769A2"/>
    <w:rsid w:val="00676DB6"/>
    <w:rsid w:val="00676E04"/>
    <w:rsid w:val="00676E98"/>
    <w:rsid w:val="006770D7"/>
    <w:rsid w:val="006771F9"/>
    <w:rsid w:val="0067721D"/>
    <w:rsid w:val="00677225"/>
    <w:rsid w:val="00677241"/>
    <w:rsid w:val="00677363"/>
    <w:rsid w:val="006776A5"/>
    <w:rsid w:val="00677719"/>
    <w:rsid w:val="00677888"/>
    <w:rsid w:val="006778E5"/>
    <w:rsid w:val="00677A6E"/>
    <w:rsid w:val="00677B83"/>
    <w:rsid w:val="00677BC0"/>
    <w:rsid w:val="00677C1D"/>
    <w:rsid w:val="00677F94"/>
    <w:rsid w:val="00677FD0"/>
    <w:rsid w:val="00680022"/>
    <w:rsid w:val="00680188"/>
    <w:rsid w:val="006801FD"/>
    <w:rsid w:val="00680366"/>
    <w:rsid w:val="0068067B"/>
    <w:rsid w:val="00680693"/>
    <w:rsid w:val="006808C8"/>
    <w:rsid w:val="00680A35"/>
    <w:rsid w:val="00680F71"/>
    <w:rsid w:val="00680FA2"/>
    <w:rsid w:val="00680FD0"/>
    <w:rsid w:val="00681079"/>
    <w:rsid w:val="0068107A"/>
    <w:rsid w:val="0068115E"/>
    <w:rsid w:val="0068133F"/>
    <w:rsid w:val="006813FF"/>
    <w:rsid w:val="00681493"/>
    <w:rsid w:val="006816B7"/>
    <w:rsid w:val="006817CE"/>
    <w:rsid w:val="00681845"/>
    <w:rsid w:val="006818DF"/>
    <w:rsid w:val="00681A3E"/>
    <w:rsid w:val="00681B55"/>
    <w:rsid w:val="00681C3E"/>
    <w:rsid w:val="00681CE5"/>
    <w:rsid w:val="00681EEA"/>
    <w:rsid w:val="006821F6"/>
    <w:rsid w:val="00682249"/>
    <w:rsid w:val="006824EC"/>
    <w:rsid w:val="006827C3"/>
    <w:rsid w:val="006827CE"/>
    <w:rsid w:val="0068280E"/>
    <w:rsid w:val="006828C0"/>
    <w:rsid w:val="00682903"/>
    <w:rsid w:val="00682997"/>
    <w:rsid w:val="00682A7C"/>
    <w:rsid w:val="00682D62"/>
    <w:rsid w:val="00682E15"/>
    <w:rsid w:val="00683124"/>
    <w:rsid w:val="0068328B"/>
    <w:rsid w:val="006837EC"/>
    <w:rsid w:val="00683958"/>
    <w:rsid w:val="00683AC1"/>
    <w:rsid w:val="00683DC8"/>
    <w:rsid w:val="00683E2C"/>
    <w:rsid w:val="00683FEF"/>
    <w:rsid w:val="00684019"/>
    <w:rsid w:val="00684177"/>
    <w:rsid w:val="0068423C"/>
    <w:rsid w:val="00684248"/>
    <w:rsid w:val="00684266"/>
    <w:rsid w:val="0068432A"/>
    <w:rsid w:val="006843D3"/>
    <w:rsid w:val="006848F7"/>
    <w:rsid w:val="00684934"/>
    <w:rsid w:val="00684B32"/>
    <w:rsid w:val="00684B95"/>
    <w:rsid w:val="00684D7B"/>
    <w:rsid w:val="00684DE9"/>
    <w:rsid w:val="00684E34"/>
    <w:rsid w:val="006855E0"/>
    <w:rsid w:val="00685646"/>
    <w:rsid w:val="00685935"/>
    <w:rsid w:val="00685967"/>
    <w:rsid w:val="00685A26"/>
    <w:rsid w:val="00685A62"/>
    <w:rsid w:val="00685A98"/>
    <w:rsid w:val="00685C8E"/>
    <w:rsid w:val="00685CA7"/>
    <w:rsid w:val="00685D20"/>
    <w:rsid w:val="00685D86"/>
    <w:rsid w:val="00685EBB"/>
    <w:rsid w:val="0068608D"/>
    <w:rsid w:val="006862D1"/>
    <w:rsid w:val="006863B2"/>
    <w:rsid w:val="00686421"/>
    <w:rsid w:val="006866CD"/>
    <w:rsid w:val="00686C5B"/>
    <w:rsid w:val="00686CAD"/>
    <w:rsid w:val="00686D00"/>
    <w:rsid w:val="00686F79"/>
    <w:rsid w:val="00687031"/>
    <w:rsid w:val="0068705E"/>
    <w:rsid w:val="006871BD"/>
    <w:rsid w:val="0068722B"/>
    <w:rsid w:val="0068728E"/>
    <w:rsid w:val="0068732F"/>
    <w:rsid w:val="006873E7"/>
    <w:rsid w:val="006875A2"/>
    <w:rsid w:val="006876FE"/>
    <w:rsid w:val="00687795"/>
    <w:rsid w:val="006878DA"/>
    <w:rsid w:val="00687A90"/>
    <w:rsid w:val="00687B25"/>
    <w:rsid w:val="00687BBD"/>
    <w:rsid w:val="00687EBF"/>
    <w:rsid w:val="00687FD5"/>
    <w:rsid w:val="0069001D"/>
    <w:rsid w:val="006900AF"/>
    <w:rsid w:val="00690213"/>
    <w:rsid w:val="006905E2"/>
    <w:rsid w:val="00690648"/>
    <w:rsid w:val="006906A3"/>
    <w:rsid w:val="00690968"/>
    <w:rsid w:val="006909D6"/>
    <w:rsid w:val="00690A04"/>
    <w:rsid w:val="00690AF3"/>
    <w:rsid w:val="00690B73"/>
    <w:rsid w:val="00690CA8"/>
    <w:rsid w:val="00690CB2"/>
    <w:rsid w:val="00690CDA"/>
    <w:rsid w:val="006911C6"/>
    <w:rsid w:val="00691203"/>
    <w:rsid w:val="0069125D"/>
    <w:rsid w:val="00691276"/>
    <w:rsid w:val="0069157C"/>
    <w:rsid w:val="0069169B"/>
    <w:rsid w:val="00691721"/>
    <w:rsid w:val="00691781"/>
    <w:rsid w:val="00691940"/>
    <w:rsid w:val="00691EC0"/>
    <w:rsid w:val="00691F0A"/>
    <w:rsid w:val="00691F2D"/>
    <w:rsid w:val="00692112"/>
    <w:rsid w:val="006922B5"/>
    <w:rsid w:val="00692502"/>
    <w:rsid w:val="00692528"/>
    <w:rsid w:val="00692749"/>
    <w:rsid w:val="00692871"/>
    <w:rsid w:val="006928DF"/>
    <w:rsid w:val="00692AB1"/>
    <w:rsid w:val="00692C4F"/>
    <w:rsid w:val="00692E3E"/>
    <w:rsid w:val="00692E5F"/>
    <w:rsid w:val="006931E4"/>
    <w:rsid w:val="0069326C"/>
    <w:rsid w:val="006932BA"/>
    <w:rsid w:val="00693488"/>
    <w:rsid w:val="00693A4F"/>
    <w:rsid w:val="00693D18"/>
    <w:rsid w:val="00693F97"/>
    <w:rsid w:val="00693FC1"/>
    <w:rsid w:val="006941EA"/>
    <w:rsid w:val="00694426"/>
    <w:rsid w:val="0069443E"/>
    <w:rsid w:val="0069462F"/>
    <w:rsid w:val="006946A6"/>
    <w:rsid w:val="00694857"/>
    <w:rsid w:val="0069496A"/>
    <w:rsid w:val="006949FA"/>
    <w:rsid w:val="00694AA2"/>
    <w:rsid w:val="00694ACA"/>
    <w:rsid w:val="00694B02"/>
    <w:rsid w:val="00694C10"/>
    <w:rsid w:val="00694D28"/>
    <w:rsid w:val="00694EC0"/>
    <w:rsid w:val="00694F7F"/>
    <w:rsid w:val="0069510A"/>
    <w:rsid w:val="00695135"/>
    <w:rsid w:val="00695153"/>
    <w:rsid w:val="00695249"/>
    <w:rsid w:val="00695509"/>
    <w:rsid w:val="0069569F"/>
    <w:rsid w:val="006957EB"/>
    <w:rsid w:val="00695865"/>
    <w:rsid w:val="00695910"/>
    <w:rsid w:val="0069593F"/>
    <w:rsid w:val="00695B19"/>
    <w:rsid w:val="00695BD6"/>
    <w:rsid w:val="00695CCE"/>
    <w:rsid w:val="00695D5F"/>
    <w:rsid w:val="00696197"/>
    <w:rsid w:val="00696199"/>
    <w:rsid w:val="00696215"/>
    <w:rsid w:val="006964F3"/>
    <w:rsid w:val="00696596"/>
    <w:rsid w:val="006966EA"/>
    <w:rsid w:val="00696CF4"/>
    <w:rsid w:val="00696FD2"/>
    <w:rsid w:val="00697306"/>
    <w:rsid w:val="006973F9"/>
    <w:rsid w:val="00697413"/>
    <w:rsid w:val="00697518"/>
    <w:rsid w:val="00697529"/>
    <w:rsid w:val="00697704"/>
    <w:rsid w:val="00697887"/>
    <w:rsid w:val="00697A6E"/>
    <w:rsid w:val="00697BF5"/>
    <w:rsid w:val="00697C70"/>
    <w:rsid w:val="00697D5E"/>
    <w:rsid w:val="00697D99"/>
    <w:rsid w:val="00697F40"/>
    <w:rsid w:val="00697F7F"/>
    <w:rsid w:val="00697FBE"/>
    <w:rsid w:val="006A00E8"/>
    <w:rsid w:val="006A03B4"/>
    <w:rsid w:val="006A04C7"/>
    <w:rsid w:val="006A04EB"/>
    <w:rsid w:val="006A0568"/>
    <w:rsid w:val="006A0647"/>
    <w:rsid w:val="006A0652"/>
    <w:rsid w:val="006A0661"/>
    <w:rsid w:val="006A068F"/>
    <w:rsid w:val="006A085E"/>
    <w:rsid w:val="006A0926"/>
    <w:rsid w:val="006A09CE"/>
    <w:rsid w:val="006A0A3E"/>
    <w:rsid w:val="006A0CDD"/>
    <w:rsid w:val="006A0EA6"/>
    <w:rsid w:val="006A1020"/>
    <w:rsid w:val="006A10D7"/>
    <w:rsid w:val="006A1150"/>
    <w:rsid w:val="006A1394"/>
    <w:rsid w:val="006A139F"/>
    <w:rsid w:val="006A16C4"/>
    <w:rsid w:val="006A1907"/>
    <w:rsid w:val="006A1D77"/>
    <w:rsid w:val="006A1F63"/>
    <w:rsid w:val="006A1FC7"/>
    <w:rsid w:val="006A22C6"/>
    <w:rsid w:val="006A2344"/>
    <w:rsid w:val="006A24EA"/>
    <w:rsid w:val="006A2513"/>
    <w:rsid w:val="006A2AEC"/>
    <w:rsid w:val="006A2B0C"/>
    <w:rsid w:val="006A2C23"/>
    <w:rsid w:val="006A2E1C"/>
    <w:rsid w:val="006A2E7D"/>
    <w:rsid w:val="006A2F4F"/>
    <w:rsid w:val="006A321A"/>
    <w:rsid w:val="006A32E5"/>
    <w:rsid w:val="006A3406"/>
    <w:rsid w:val="006A3740"/>
    <w:rsid w:val="006A3805"/>
    <w:rsid w:val="006A38E0"/>
    <w:rsid w:val="006A39A4"/>
    <w:rsid w:val="006A3A2C"/>
    <w:rsid w:val="006A3DA1"/>
    <w:rsid w:val="006A3E19"/>
    <w:rsid w:val="006A3F0E"/>
    <w:rsid w:val="006A41CE"/>
    <w:rsid w:val="006A43FA"/>
    <w:rsid w:val="006A44AC"/>
    <w:rsid w:val="006A45C3"/>
    <w:rsid w:val="006A45F1"/>
    <w:rsid w:val="006A4919"/>
    <w:rsid w:val="006A4973"/>
    <w:rsid w:val="006A4A12"/>
    <w:rsid w:val="006A4A3E"/>
    <w:rsid w:val="006A4B41"/>
    <w:rsid w:val="006A4B4D"/>
    <w:rsid w:val="006A4C7F"/>
    <w:rsid w:val="006A4CC2"/>
    <w:rsid w:val="006A4E5D"/>
    <w:rsid w:val="006A523B"/>
    <w:rsid w:val="006A540A"/>
    <w:rsid w:val="006A5445"/>
    <w:rsid w:val="006A55BA"/>
    <w:rsid w:val="006A56E4"/>
    <w:rsid w:val="006A586D"/>
    <w:rsid w:val="006A5B87"/>
    <w:rsid w:val="006A5BE2"/>
    <w:rsid w:val="006A5C76"/>
    <w:rsid w:val="006A5C95"/>
    <w:rsid w:val="006A5E80"/>
    <w:rsid w:val="006A5F3B"/>
    <w:rsid w:val="006A601C"/>
    <w:rsid w:val="006A6101"/>
    <w:rsid w:val="006A6127"/>
    <w:rsid w:val="006A6158"/>
    <w:rsid w:val="006A6168"/>
    <w:rsid w:val="006A62EB"/>
    <w:rsid w:val="006A635E"/>
    <w:rsid w:val="006A65A6"/>
    <w:rsid w:val="006A66E2"/>
    <w:rsid w:val="006A6839"/>
    <w:rsid w:val="006A6AF0"/>
    <w:rsid w:val="006A6B88"/>
    <w:rsid w:val="006A6E2C"/>
    <w:rsid w:val="006A6FDC"/>
    <w:rsid w:val="006A702B"/>
    <w:rsid w:val="006A707C"/>
    <w:rsid w:val="006A70F4"/>
    <w:rsid w:val="006A714D"/>
    <w:rsid w:val="006A7419"/>
    <w:rsid w:val="006A748C"/>
    <w:rsid w:val="006A755E"/>
    <w:rsid w:val="006A7707"/>
    <w:rsid w:val="006A78CC"/>
    <w:rsid w:val="006A7A54"/>
    <w:rsid w:val="006A7B6D"/>
    <w:rsid w:val="006A7B8B"/>
    <w:rsid w:val="006A7D1C"/>
    <w:rsid w:val="006B0166"/>
    <w:rsid w:val="006B0212"/>
    <w:rsid w:val="006B04C7"/>
    <w:rsid w:val="006B0B6E"/>
    <w:rsid w:val="006B1250"/>
    <w:rsid w:val="006B12A1"/>
    <w:rsid w:val="006B12BD"/>
    <w:rsid w:val="006B13BD"/>
    <w:rsid w:val="006B160E"/>
    <w:rsid w:val="006B166B"/>
    <w:rsid w:val="006B18C1"/>
    <w:rsid w:val="006B190E"/>
    <w:rsid w:val="006B193C"/>
    <w:rsid w:val="006B1A26"/>
    <w:rsid w:val="006B1ABB"/>
    <w:rsid w:val="006B1C92"/>
    <w:rsid w:val="006B1CDD"/>
    <w:rsid w:val="006B1E83"/>
    <w:rsid w:val="006B1F20"/>
    <w:rsid w:val="006B1FF3"/>
    <w:rsid w:val="006B21CF"/>
    <w:rsid w:val="006B2492"/>
    <w:rsid w:val="006B25C0"/>
    <w:rsid w:val="006B2690"/>
    <w:rsid w:val="006B29EF"/>
    <w:rsid w:val="006B2B12"/>
    <w:rsid w:val="006B2B42"/>
    <w:rsid w:val="006B2C2D"/>
    <w:rsid w:val="006B3033"/>
    <w:rsid w:val="006B3042"/>
    <w:rsid w:val="006B30CB"/>
    <w:rsid w:val="006B3174"/>
    <w:rsid w:val="006B34A4"/>
    <w:rsid w:val="006B34D8"/>
    <w:rsid w:val="006B3718"/>
    <w:rsid w:val="006B3817"/>
    <w:rsid w:val="006B3B7C"/>
    <w:rsid w:val="006B3FFA"/>
    <w:rsid w:val="006B4170"/>
    <w:rsid w:val="006B42BF"/>
    <w:rsid w:val="006B4365"/>
    <w:rsid w:val="006B4369"/>
    <w:rsid w:val="006B48A9"/>
    <w:rsid w:val="006B48F5"/>
    <w:rsid w:val="006B4AB8"/>
    <w:rsid w:val="006B4C37"/>
    <w:rsid w:val="006B4CF8"/>
    <w:rsid w:val="006B4DF5"/>
    <w:rsid w:val="006B50E4"/>
    <w:rsid w:val="006B5286"/>
    <w:rsid w:val="006B529F"/>
    <w:rsid w:val="006B5560"/>
    <w:rsid w:val="006B55F3"/>
    <w:rsid w:val="006B5930"/>
    <w:rsid w:val="006B5AC4"/>
    <w:rsid w:val="006B5B1A"/>
    <w:rsid w:val="006B5F0A"/>
    <w:rsid w:val="006B5F6D"/>
    <w:rsid w:val="006B6088"/>
    <w:rsid w:val="006B616A"/>
    <w:rsid w:val="006B62AB"/>
    <w:rsid w:val="006B65BF"/>
    <w:rsid w:val="006B65C8"/>
    <w:rsid w:val="006B6642"/>
    <w:rsid w:val="006B67AB"/>
    <w:rsid w:val="006B6D48"/>
    <w:rsid w:val="006B6DA1"/>
    <w:rsid w:val="006B6E4E"/>
    <w:rsid w:val="006B6F44"/>
    <w:rsid w:val="006B7247"/>
    <w:rsid w:val="006B7326"/>
    <w:rsid w:val="006B750A"/>
    <w:rsid w:val="006B7682"/>
    <w:rsid w:val="006B7772"/>
    <w:rsid w:val="006B7933"/>
    <w:rsid w:val="006B7E1F"/>
    <w:rsid w:val="006B7E80"/>
    <w:rsid w:val="006B7ED4"/>
    <w:rsid w:val="006C00D3"/>
    <w:rsid w:val="006C01EB"/>
    <w:rsid w:val="006C037A"/>
    <w:rsid w:val="006C04A1"/>
    <w:rsid w:val="006C04DB"/>
    <w:rsid w:val="006C0655"/>
    <w:rsid w:val="006C084B"/>
    <w:rsid w:val="006C0BC9"/>
    <w:rsid w:val="006C116C"/>
    <w:rsid w:val="006C12B6"/>
    <w:rsid w:val="006C13B0"/>
    <w:rsid w:val="006C1434"/>
    <w:rsid w:val="006C14C5"/>
    <w:rsid w:val="006C14F3"/>
    <w:rsid w:val="006C1678"/>
    <w:rsid w:val="006C17D3"/>
    <w:rsid w:val="006C1D1E"/>
    <w:rsid w:val="006C1DE4"/>
    <w:rsid w:val="006C1E6D"/>
    <w:rsid w:val="006C1EE5"/>
    <w:rsid w:val="006C21E9"/>
    <w:rsid w:val="006C21F0"/>
    <w:rsid w:val="006C2236"/>
    <w:rsid w:val="006C2258"/>
    <w:rsid w:val="006C2381"/>
    <w:rsid w:val="006C2390"/>
    <w:rsid w:val="006C260A"/>
    <w:rsid w:val="006C2D07"/>
    <w:rsid w:val="006C2D09"/>
    <w:rsid w:val="006C314C"/>
    <w:rsid w:val="006C321B"/>
    <w:rsid w:val="006C35E3"/>
    <w:rsid w:val="006C36C6"/>
    <w:rsid w:val="006C37C2"/>
    <w:rsid w:val="006C39D0"/>
    <w:rsid w:val="006C3D58"/>
    <w:rsid w:val="006C3D6A"/>
    <w:rsid w:val="006C3FD7"/>
    <w:rsid w:val="006C4014"/>
    <w:rsid w:val="006C402B"/>
    <w:rsid w:val="006C4315"/>
    <w:rsid w:val="006C43AA"/>
    <w:rsid w:val="006C43BD"/>
    <w:rsid w:val="006C4416"/>
    <w:rsid w:val="006C445F"/>
    <w:rsid w:val="006C46D4"/>
    <w:rsid w:val="006C4772"/>
    <w:rsid w:val="006C492E"/>
    <w:rsid w:val="006C4AA9"/>
    <w:rsid w:val="006C4AAB"/>
    <w:rsid w:val="006C4AD7"/>
    <w:rsid w:val="006C4C74"/>
    <w:rsid w:val="006C4D42"/>
    <w:rsid w:val="006C4DAE"/>
    <w:rsid w:val="006C4E4A"/>
    <w:rsid w:val="006C4FEC"/>
    <w:rsid w:val="006C5255"/>
    <w:rsid w:val="006C5724"/>
    <w:rsid w:val="006C5BF4"/>
    <w:rsid w:val="006C5F27"/>
    <w:rsid w:val="006C60F6"/>
    <w:rsid w:val="006C615D"/>
    <w:rsid w:val="006C6304"/>
    <w:rsid w:val="006C6C4E"/>
    <w:rsid w:val="006C6D73"/>
    <w:rsid w:val="006C6DCA"/>
    <w:rsid w:val="006C6FB3"/>
    <w:rsid w:val="006C700E"/>
    <w:rsid w:val="006C7103"/>
    <w:rsid w:val="006C71F0"/>
    <w:rsid w:val="006C758D"/>
    <w:rsid w:val="006C7984"/>
    <w:rsid w:val="006C79E2"/>
    <w:rsid w:val="006C7AF5"/>
    <w:rsid w:val="006C7B51"/>
    <w:rsid w:val="006C7D33"/>
    <w:rsid w:val="006C7FAC"/>
    <w:rsid w:val="006D008E"/>
    <w:rsid w:val="006D00F3"/>
    <w:rsid w:val="006D0491"/>
    <w:rsid w:val="006D0606"/>
    <w:rsid w:val="006D06BE"/>
    <w:rsid w:val="006D06EC"/>
    <w:rsid w:val="006D07C4"/>
    <w:rsid w:val="006D0927"/>
    <w:rsid w:val="006D0F51"/>
    <w:rsid w:val="006D0F78"/>
    <w:rsid w:val="006D1056"/>
    <w:rsid w:val="006D1444"/>
    <w:rsid w:val="006D1C81"/>
    <w:rsid w:val="006D1DEE"/>
    <w:rsid w:val="006D1FA2"/>
    <w:rsid w:val="006D1FA5"/>
    <w:rsid w:val="006D1FF6"/>
    <w:rsid w:val="006D2212"/>
    <w:rsid w:val="006D2229"/>
    <w:rsid w:val="006D22BC"/>
    <w:rsid w:val="006D2351"/>
    <w:rsid w:val="006D244F"/>
    <w:rsid w:val="006D25FE"/>
    <w:rsid w:val="006D263A"/>
    <w:rsid w:val="006D2654"/>
    <w:rsid w:val="006D2701"/>
    <w:rsid w:val="006D2809"/>
    <w:rsid w:val="006D2948"/>
    <w:rsid w:val="006D29E1"/>
    <w:rsid w:val="006D29E8"/>
    <w:rsid w:val="006D2A53"/>
    <w:rsid w:val="006D2A77"/>
    <w:rsid w:val="006D2DEA"/>
    <w:rsid w:val="006D2FA6"/>
    <w:rsid w:val="006D30B7"/>
    <w:rsid w:val="006D32FA"/>
    <w:rsid w:val="006D336C"/>
    <w:rsid w:val="006D38A1"/>
    <w:rsid w:val="006D39AE"/>
    <w:rsid w:val="006D3A2D"/>
    <w:rsid w:val="006D3C10"/>
    <w:rsid w:val="006D3CD7"/>
    <w:rsid w:val="006D3D72"/>
    <w:rsid w:val="006D3E38"/>
    <w:rsid w:val="006D3E73"/>
    <w:rsid w:val="006D42C6"/>
    <w:rsid w:val="006D485D"/>
    <w:rsid w:val="006D48A7"/>
    <w:rsid w:val="006D4A16"/>
    <w:rsid w:val="006D4BDC"/>
    <w:rsid w:val="006D4F09"/>
    <w:rsid w:val="006D4F10"/>
    <w:rsid w:val="006D4FEB"/>
    <w:rsid w:val="006D5019"/>
    <w:rsid w:val="006D50CC"/>
    <w:rsid w:val="006D5136"/>
    <w:rsid w:val="006D52B0"/>
    <w:rsid w:val="006D52B9"/>
    <w:rsid w:val="006D55A9"/>
    <w:rsid w:val="006D5BA1"/>
    <w:rsid w:val="006D5BF0"/>
    <w:rsid w:val="006D5C7A"/>
    <w:rsid w:val="006D5D61"/>
    <w:rsid w:val="006D5D8B"/>
    <w:rsid w:val="006D5E19"/>
    <w:rsid w:val="006D5ED1"/>
    <w:rsid w:val="006D61F8"/>
    <w:rsid w:val="006D650E"/>
    <w:rsid w:val="006D6622"/>
    <w:rsid w:val="006D6646"/>
    <w:rsid w:val="006D6816"/>
    <w:rsid w:val="006D6986"/>
    <w:rsid w:val="006D69AD"/>
    <w:rsid w:val="006D6AAA"/>
    <w:rsid w:val="006D6B77"/>
    <w:rsid w:val="006D6E17"/>
    <w:rsid w:val="006D70E8"/>
    <w:rsid w:val="006D7163"/>
    <w:rsid w:val="006D71DB"/>
    <w:rsid w:val="006D7296"/>
    <w:rsid w:val="006D731F"/>
    <w:rsid w:val="006D73E6"/>
    <w:rsid w:val="006D769E"/>
    <w:rsid w:val="006D771D"/>
    <w:rsid w:val="006D77E6"/>
    <w:rsid w:val="006D7A31"/>
    <w:rsid w:val="006D7D09"/>
    <w:rsid w:val="006D7D64"/>
    <w:rsid w:val="006D7DA2"/>
    <w:rsid w:val="006D7DBA"/>
    <w:rsid w:val="006D7DBE"/>
    <w:rsid w:val="006D7DD8"/>
    <w:rsid w:val="006D7E26"/>
    <w:rsid w:val="006E0162"/>
    <w:rsid w:val="006E06E9"/>
    <w:rsid w:val="006E076B"/>
    <w:rsid w:val="006E0990"/>
    <w:rsid w:val="006E0A8D"/>
    <w:rsid w:val="006E0BFD"/>
    <w:rsid w:val="006E0CDC"/>
    <w:rsid w:val="006E0DED"/>
    <w:rsid w:val="006E0F61"/>
    <w:rsid w:val="006E10DC"/>
    <w:rsid w:val="006E114A"/>
    <w:rsid w:val="006E1157"/>
    <w:rsid w:val="006E128C"/>
    <w:rsid w:val="006E13F5"/>
    <w:rsid w:val="006E1457"/>
    <w:rsid w:val="006E1C39"/>
    <w:rsid w:val="006E1D37"/>
    <w:rsid w:val="006E1DBE"/>
    <w:rsid w:val="006E1E2A"/>
    <w:rsid w:val="006E1F63"/>
    <w:rsid w:val="006E2121"/>
    <w:rsid w:val="006E21B1"/>
    <w:rsid w:val="006E2231"/>
    <w:rsid w:val="006E235F"/>
    <w:rsid w:val="006E23D3"/>
    <w:rsid w:val="006E253E"/>
    <w:rsid w:val="006E25C9"/>
    <w:rsid w:val="006E2732"/>
    <w:rsid w:val="006E27A7"/>
    <w:rsid w:val="006E27D0"/>
    <w:rsid w:val="006E2928"/>
    <w:rsid w:val="006E29A7"/>
    <w:rsid w:val="006E2A17"/>
    <w:rsid w:val="006E2AB0"/>
    <w:rsid w:val="006E2EAF"/>
    <w:rsid w:val="006E3228"/>
    <w:rsid w:val="006E3345"/>
    <w:rsid w:val="006E334A"/>
    <w:rsid w:val="006E3476"/>
    <w:rsid w:val="006E34A3"/>
    <w:rsid w:val="006E3533"/>
    <w:rsid w:val="006E37FE"/>
    <w:rsid w:val="006E38AC"/>
    <w:rsid w:val="006E3AAB"/>
    <w:rsid w:val="006E3CD6"/>
    <w:rsid w:val="006E3CFD"/>
    <w:rsid w:val="006E3D29"/>
    <w:rsid w:val="006E3F70"/>
    <w:rsid w:val="006E3F90"/>
    <w:rsid w:val="006E4036"/>
    <w:rsid w:val="006E42B7"/>
    <w:rsid w:val="006E444A"/>
    <w:rsid w:val="006E49A0"/>
    <w:rsid w:val="006E4A4F"/>
    <w:rsid w:val="006E4A5D"/>
    <w:rsid w:val="006E4A9F"/>
    <w:rsid w:val="006E4AC3"/>
    <w:rsid w:val="006E4E22"/>
    <w:rsid w:val="006E5199"/>
    <w:rsid w:val="006E5298"/>
    <w:rsid w:val="006E54D4"/>
    <w:rsid w:val="006E55CC"/>
    <w:rsid w:val="006E56A5"/>
    <w:rsid w:val="006E5A3C"/>
    <w:rsid w:val="006E5B39"/>
    <w:rsid w:val="006E5B87"/>
    <w:rsid w:val="006E5E19"/>
    <w:rsid w:val="006E5FA4"/>
    <w:rsid w:val="006E6460"/>
    <w:rsid w:val="006E64C7"/>
    <w:rsid w:val="006E67B3"/>
    <w:rsid w:val="006E6811"/>
    <w:rsid w:val="006E6825"/>
    <w:rsid w:val="006E6836"/>
    <w:rsid w:val="006E6B95"/>
    <w:rsid w:val="006E6C22"/>
    <w:rsid w:val="006E6CE2"/>
    <w:rsid w:val="006E6D7A"/>
    <w:rsid w:val="006E6DED"/>
    <w:rsid w:val="006E6E0D"/>
    <w:rsid w:val="006E6F32"/>
    <w:rsid w:val="006E6F45"/>
    <w:rsid w:val="006E70D9"/>
    <w:rsid w:val="006E716A"/>
    <w:rsid w:val="006E76F0"/>
    <w:rsid w:val="006E77D8"/>
    <w:rsid w:val="006E7911"/>
    <w:rsid w:val="006E79E9"/>
    <w:rsid w:val="006E7C72"/>
    <w:rsid w:val="006E7DD5"/>
    <w:rsid w:val="006F0129"/>
    <w:rsid w:val="006F045A"/>
    <w:rsid w:val="006F065C"/>
    <w:rsid w:val="006F092C"/>
    <w:rsid w:val="006F0D8F"/>
    <w:rsid w:val="006F0E51"/>
    <w:rsid w:val="006F0F45"/>
    <w:rsid w:val="006F1000"/>
    <w:rsid w:val="006F11FB"/>
    <w:rsid w:val="006F1351"/>
    <w:rsid w:val="006F13F2"/>
    <w:rsid w:val="006F16A4"/>
    <w:rsid w:val="006F1703"/>
    <w:rsid w:val="006F1906"/>
    <w:rsid w:val="006F196D"/>
    <w:rsid w:val="006F19D9"/>
    <w:rsid w:val="006F1A83"/>
    <w:rsid w:val="006F1C60"/>
    <w:rsid w:val="006F1E72"/>
    <w:rsid w:val="006F1EC7"/>
    <w:rsid w:val="006F1F43"/>
    <w:rsid w:val="006F2185"/>
    <w:rsid w:val="006F21AA"/>
    <w:rsid w:val="006F2321"/>
    <w:rsid w:val="006F2371"/>
    <w:rsid w:val="006F25C1"/>
    <w:rsid w:val="006F26CB"/>
    <w:rsid w:val="006F27F0"/>
    <w:rsid w:val="006F2815"/>
    <w:rsid w:val="006F2911"/>
    <w:rsid w:val="006F2C0A"/>
    <w:rsid w:val="006F2F08"/>
    <w:rsid w:val="006F334D"/>
    <w:rsid w:val="006F3388"/>
    <w:rsid w:val="006F33D8"/>
    <w:rsid w:val="006F361B"/>
    <w:rsid w:val="006F3991"/>
    <w:rsid w:val="006F3AA2"/>
    <w:rsid w:val="006F3D94"/>
    <w:rsid w:val="006F3DED"/>
    <w:rsid w:val="006F3E57"/>
    <w:rsid w:val="006F3F04"/>
    <w:rsid w:val="006F4023"/>
    <w:rsid w:val="006F408E"/>
    <w:rsid w:val="006F4294"/>
    <w:rsid w:val="006F4381"/>
    <w:rsid w:val="006F43F0"/>
    <w:rsid w:val="006F4481"/>
    <w:rsid w:val="006F4583"/>
    <w:rsid w:val="006F45E0"/>
    <w:rsid w:val="006F464D"/>
    <w:rsid w:val="006F4659"/>
    <w:rsid w:val="006F48BF"/>
    <w:rsid w:val="006F49BE"/>
    <w:rsid w:val="006F4D92"/>
    <w:rsid w:val="006F4FFF"/>
    <w:rsid w:val="006F50F0"/>
    <w:rsid w:val="006F53F1"/>
    <w:rsid w:val="006F543C"/>
    <w:rsid w:val="006F555E"/>
    <w:rsid w:val="006F55A3"/>
    <w:rsid w:val="006F5700"/>
    <w:rsid w:val="006F570C"/>
    <w:rsid w:val="006F5765"/>
    <w:rsid w:val="006F591C"/>
    <w:rsid w:val="006F5A15"/>
    <w:rsid w:val="006F5A3D"/>
    <w:rsid w:val="006F5E04"/>
    <w:rsid w:val="006F5E85"/>
    <w:rsid w:val="006F5F1C"/>
    <w:rsid w:val="006F6047"/>
    <w:rsid w:val="006F6340"/>
    <w:rsid w:val="006F636E"/>
    <w:rsid w:val="006F656E"/>
    <w:rsid w:val="006F65D0"/>
    <w:rsid w:val="006F6869"/>
    <w:rsid w:val="006F6A10"/>
    <w:rsid w:val="006F6BDE"/>
    <w:rsid w:val="006F6DD8"/>
    <w:rsid w:val="006F6E63"/>
    <w:rsid w:val="006F70B8"/>
    <w:rsid w:val="006F7375"/>
    <w:rsid w:val="006F77FB"/>
    <w:rsid w:val="006F7A2A"/>
    <w:rsid w:val="006F7C4F"/>
    <w:rsid w:val="006F7CD8"/>
    <w:rsid w:val="006F7D3F"/>
    <w:rsid w:val="006F7D46"/>
    <w:rsid w:val="006F7F0D"/>
    <w:rsid w:val="00700426"/>
    <w:rsid w:val="00700487"/>
    <w:rsid w:val="0070052C"/>
    <w:rsid w:val="00700828"/>
    <w:rsid w:val="0070093E"/>
    <w:rsid w:val="00700BCB"/>
    <w:rsid w:val="00700DA5"/>
    <w:rsid w:val="00700EF8"/>
    <w:rsid w:val="00700F7B"/>
    <w:rsid w:val="00701520"/>
    <w:rsid w:val="00701536"/>
    <w:rsid w:val="00701592"/>
    <w:rsid w:val="007016CA"/>
    <w:rsid w:val="00701824"/>
    <w:rsid w:val="00701844"/>
    <w:rsid w:val="00701AD7"/>
    <w:rsid w:val="00701BCA"/>
    <w:rsid w:val="00701BDD"/>
    <w:rsid w:val="007020C0"/>
    <w:rsid w:val="007021D5"/>
    <w:rsid w:val="0070225C"/>
    <w:rsid w:val="00702295"/>
    <w:rsid w:val="0070232C"/>
    <w:rsid w:val="007025C6"/>
    <w:rsid w:val="00702898"/>
    <w:rsid w:val="00702DF2"/>
    <w:rsid w:val="00702E81"/>
    <w:rsid w:val="00702EDC"/>
    <w:rsid w:val="007032D1"/>
    <w:rsid w:val="00703466"/>
    <w:rsid w:val="00703526"/>
    <w:rsid w:val="00703B1F"/>
    <w:rsid w:val="00703E9A"/>
    <w:rsid w:val="00703EA3"/>
    <w:rsid w:val="00703FCF"/>
    <w:rsid w:val="0070400A"/>
    <w:rsid w:val="0070403D"/>
    <w:rsid w:val="007042A0"/>
    <w:rsid w:val="007042EE"/>
    <w:rsid w:val="00704378"/>
    <w:rsid w:val="0070439E"/>
    <w:rsid w:val="007043D9"/>
    <w:rsid w:val="007045D2"/>
    <w:rsid w:val="00704719"/>
    <w:rsid w:val="007048DA"/>
    <w:rsid w:val="00704A1F"/>
    <w:rsid w:val="00704B30"/>
    <w:rsid w:val="00704E0C"/>
    <w:rsid w:val="00704F7E"/>
    <w:rsid w:val="00704F84"/>
    <w:rsid w:val="0070507B"/>
    <w:rsid w:val="0070536E"/>
    <w:rsid w:val="00705399"/>
    <w:rsid w:val="00705457"/>
    <w:rsid w:val="007054A1"/>
    <w:rsid w:val="007054E1"/>
    <w:rsid w:val="00705540"/>
    <w:rsid w:val="00705918"/>
    <w:rsid w:val="0070598E"/>
    <w:rsid w:val="00705996"/>
    <w:rsid w:val="00705B37"/>
    <w:rsid w:val="00705BDF"/>
    <w:rsid w:val="00705C22"/>
    <w:rsid w:val="00705C65"/>
    <w:rsid w:val="00705CCA"/>
    <w:rsid w:val="00705CCD"/>
    <w:rsid w:val="00705D1A"/>
    <w:rsid w:val="00705E13"/>
    <w:rsid w:val="00705F2D"/>
    <w:rsid w:val="007060EF"/>
    <w:rsid w:val="007061DF"/>
    <w:rsid w:val="00706205"/>
    <w:rsid w:val="007063B3"/>
    <w:rsid w:val="007063CB"/>
    <w:rsid w:val="0070648E"/>
    <w:rsid w:val="007065A2"/>
    <w:rsid w:val="0070664E"/>
    <w:rsid w:val="007069BA"/>
    <w:rsid w:val="007069E0"/>
    <w:rsid w:val="00706D62"/>
    <w:rsid w:val="00706DFC"/>
    <w:rsid w:val="00706F93"/>
    <w:rsid w:val="00706FD5"/>
    <w:rsid w:val="007070F6"/>
    <w:rsid w:val="00707140"/>
    <w:rsid w:val="0070726D"/>
    <w:rsid w:val="007072B3"/>
    <w:rsid w:val="00707367"/>
    <w:rsid w:val="007074B5"/>
    <w:rsid w:val="007075DF"/>
    <w:rsid w:val="0070772E"/>
    <w:rsid w:val="00707A15"/>
    <w:rsid w:val="00707A3F"/>
    <w:rsid w:val="00707A59"/>
    <w:rsid w:val="00707C94"/>
    <w:rsid w:val="00707D66"/>
    <w:rsid w:val="00707ECD"/>
    <w:rsid w:val="00707EE8"/>
    <w:rsid w:val="00707F4E"/>
    <w:rsid w:val="00710202"/>
    <w:rsid w:val="00710247"/>
    <w:rsid w:val="007103C0"/>
    <w:rsid w:val="00710456"/>
    <w:rsid w:val="0071063F"/>
    <w:rsid w:val="007107BA"/>
    <w:rsid w:val="00710805"/>
    <w:rsid w:val="0071096B"/>
    <w:rsid w:val="00710AA2"/>
    <w:rsid w:val="00710D3E"/>
    <w:rsid w:val="00710E83"/>
    <w:rsid w:val="00710EBC"/>
    <w:rsid w:val="00710FD2"/>
    <w:rsid w:val="007110E2"/>
    <w:rsid w:val="007112FD"/>
    <w:rsid w:val="0071136F"/>
    <w:rsid w:val="00711426"/>
    <w:rsid w:val="00711449"/>
    <w:rsid w:val="007114B2"/>
    <w:rsid w:val="00711A29"/>
    <w:rsid w:val="00711AD4"/>
    <w:rsid w:val="00711C4D"/>
    <w:rsid w:val="00712049"/>
    <w:rsid w:val="00712252"/>
    <w:rsid w:val="00712339"/>
    <w:rsid w:val="00712357"/>
    <w:rsid w:val="0071250B"/>
    <w:rsid w:val="007126FC"/>
    <w:rsid w:val="00712708"/>
    <w:rsid w:val="007127D4"/>
    <w:rsid w:val="007127FC"/>
    <w:rsid w:val="007128BE"/>
    <w:rsid w:val="007129D5"/>
    <w:rsid w:val="00712C07"/>
    <w:rsid w:val="00712DBD"/>
    <w:rsid w:val="00712E70"/>
    <w:rsid w:val="0071316A"/>
    <w:rsid w:val="0071328E"/>
    <w:rsid w:val="007134E9"/>
    <w:rsid w:val="007135E9"/>
    <w:rsid w:val="007135FE"/>
    <w:rsid w:val="00713631"/>
    <w:rsid w:val="0071384D"/>
    <w:rsid w:val="00713998"/>
    <w:rsid w:val="00713A06"/>
    <w:rsid w:val="00713B32"/>
    <w:rsid w:val="00713B8D"/>
    <w:rsid w:val="00713BEF"/>
    <w:rsid w:val="0071405F"/>
    <w:rsid w:val="0071418B"/>
    <w:rsid w:val="00714265"/>
    <w:rsid w:val="0071435F"/>
    <w:rsid w:val="007143A7"/>
    <w:rsid w:val="00714557"/>
    <w:rsid w:val="007146CE"/>
    <w:rsid w:val="00714B68"/>
    <w:rsid w:val="00715035"/>
    <w:rsid w:val="007150D5"/>
    <w:rsid w:val="007159E3"/>
    <w:rsid w:val="00715AB9"/>
    <w:rsid w:val="00715AEB"/>
    <w:rsid w:val="00715BF2"/>
    <w:rsid w:val="00715C1B"/>
    <w:rsid w:val="00715C4E"/>
    <w:rsid w:val="00715F46"/>
    <w:rsid w:val="007160C6"/>
    <w:rsid w:val="007162C8"/>
    <w:rsid w:val="0071655B"/>
    <w:rsid w:val="0071681A"/>
    <w:rsid w:val="0071683D"/>
    <w:rsid w:val="007169F4"/>
    <w:rsid w:val="00716AEE"/>
    <w:rsid w:val="00716D97"/>
    <w:rsid w:val="00716DB6"/>
    <w:rsid w:val="00717052"/>
    <w:rsid w:val="007170C6"/>
    <w:rsid w:val="00717441"/>
    <w:rsid w:val="007174E0"/>
    <w:rsid w:val="007174F6"/>
    <w:rsid w:val="00717502"/>
    <w:rsid w:val="007175D4"/>
    <w:rsid w:val="00717645"/>
    <w:rsid w:val="00717714"/>
    <w:rsid w:val="007178E9"/>
    <w:rsid w:val="00717A40"/>
    <w:rsid w:val="00717A51"/>
    <w:rsid w:val="00717E07"/>
    <w:rsid w:val="00717E34"/>
    <w:rsid w:val="00717F47"/>
    <w:rsid w:val="0072000C"/>
    <w:rsid w:val="007200F1"/>
    <w:rsid w:val="007201E9"/>
    <w:rsid w:val="00720526"/>
    <w:rsid w:val="0072078D"/>
    <w:rsid w:val="00720936"/>
    <w:rsid w:val="00720CB4"/>
    <w:rsid w:val="00720ED3"/>
    <w:rsid w:val="00720EFB"/>
    <w:rsid w:val="00720F33"/>
    <w:rsid w:val="00720FA5"/>
    <w:rsid w:val="00720FBD"/>
    <w:rsid w:val="00721167"/>
    <w:rsid w:val="0072126E"/>
    <w:rsid w:val="00721403"/>
    <w:rsid w:val="007215F3"/>
    <w:rsid w:val="007216ED"/>
    <w:rsid w:val="0072172A"/>
    <w:rsid w:val="007217A4"/>
    <w:rsid w:val="007217C1"/>
    <w:rsid w:val="00721A85"/>
    <w:rsid w:val="00721ACE"/>
    <w:rsid w:val="00721C36"/>
    <w:rsid w:val="00721D50"/>
    <w:rsid w:val="00721E70"/>
    <w:rsid w:val="00721E95"/>
    <w:rsid w:val="0072200E"/>
    <w:rsid w:val="00722752"/>
    <w:rsid w:val="0072285E"/>
    <w:rsid w:val="007229B9"/>
    <w:rsid w:val="00722A61"/>
    <w:rsid w:val="00722AF9"/>
    <w:rsid w:val="00722C9D"/>
    <w:rsid w:val="00722CF5"/>
    <w:rsid w:val="00722DB9"/>
    <w:rsid w:val="00722DFF"/>
    <w:rsid w:val="00722EE1"/>
    <w:rsid w:val="00723237"/>
    <w:rsid w:val="00723251"/>
    <w:rsid w:val="00723424"/>
    <w:rsid w:val="00723521"/>
    <w:rsid w:val="0072368C"/>
    <w:rsid w:val="00723812"/>
    <w:rsid w:val="007239EE"/>
    <w:rsid w:val="00723A9F"/>
    <w:rsid w:val="00723AA9"/>
    <w:rsid w:val="00723DEE"/>
    <w:rsid w:val="00724301"/>
    <w:rsid w:val="0072477D"/>
    <w:rsid w:val="007247D3"/>
    <w:rsid w:val="00724A0A"/>
    <w:rsid w:val="00724A28"/>
    <w:rsid w:val="00724ACD"/>
    <w:rsid w:val="00724CD5"/>
    <w:rsid w:val="00724F8A"/>
    <w:rsid w:val="0072501C"/>
    <w:rsid w:val="007252A2"/>
    <w:rsid w:val="00725414"/>
    <w:rsid w:val="0072547D"/>
    <w:rsid w:val="007254A1"/>
    <w:rsid w:val="0072553E"/>
    <w:rsid w:val="007255EB"/>
    <w:rsid w:val="00725C52"/>
    <w:rsid w:val="007260E0"/>
    <w:rsid w:val="00726267"/>
    <w:rsid w:val="007263EC"/>
    <w:rsid w:val="007266CD"/>
    <w:rsid w:val="00726734"/>
    <w:rsid w:val="00726A58"/>
    <w:rsid w:val="00726B0B"/>
    <w:rsid w:val="00726B5B"/>
    <w:rsid w:val="00726B76"/>
    <w:rsid w:val="00726BFD"/>
    <w:rsid w:val="00726C36"/>
    <w:rsid w:val="00726CB3"/>
    <w:rsid w:val="00726D01"/>
    <w:rsid w:val="00726E79"/>
    <w:rsid w:val="00727012"/>
    <w:rsid w:val="00727115"/>
    <w:rsid w:val="00727175"/>
    <w:rsid w:val="007271D1"/>
    <w:rsid w:val="007272A4"/>
    <w:rsid w:val="0072750A"/>
    <w:rsid w:val="00727694"/>
    <w:rsid w:val="00727711"/>
    <w:rsid w:val="00727918"/>
    <w:rsid w:val="00727A6F"/>
    <w:rsid w:val="00727AAA"/>
    <w:rsid w:val="00727C71"/>
    <w:rsid w:val="00727D1E"/>
    <w:rsid w:val="00727D58"/>
    <w:rsid w:val="00727E60"/>
    <w:rsid w:val="00727F8E"/>
    <w:rsid w:val="007302AF"/>
    <w:rsid w:val="00730360"/>
    <w:rsid w:val="0073089E"/>
    <w:rsid w:val="00730999"/>
    <w:rsid w:val="00730AE4"/>
    <w:rsid w:val="00730CBB"/>
    <w:rsid w:val="00730E48"/>
    <w:rsid w:val="00730E9A"/>
    <w:rsid w:val="00731030"/>
    <w:rsid w:val="00731082"/>
    <w:rsid w:val="007310E1"/>
    <w:rsid w:val="00731241"/>
    <w:rsid w:val="007312E1"/>
    <w:rsid w:val="00731592"/>
    <w:rsid w:val="0073160C"/>
    <w:rsid w:val="00731654"/>
    <w:rsid w:val="0073189A"/>
    <w:rsid w:val="00731B60"/>
    <w:rsid w:val="00731BB8"/>
    <w:rsid w:val="0073201E"/>
    <w:rsid w:val="00732027"/>
    <w:rsid w:val="00732465"/>
    <w:rsid w:val="0073263B"/>
    <w:rsid w:val="007329BB"/>
    <w:rsid w:val="00732BD7"/>
    <w:rsid w:val="00732C0F"/>
    <w:rsid w:val="00732DA3"/>
    <w:rsid w:val="00732EE4"/>
    <w:rsid w:val="00732FC5"/>
    <w:rsid w:val="007333AF"/>
    <w:rsid w:val="007333CB"/>
    <w:rsid w:val="00733419"/>
    <w:rsid w:val="0073341C"/>
    <w:rsid w:val="007336C7"/>
    <w:rsid w:val="00733834"/>
    <w:rsid w:val="007338D7"/>
    <w:rsid w:val="00733C81"/>
    <w:rsid w:val="00733CAC"/>
    <w:rsid w:val="00733CD2"/>
    <w:rsid w:val="00733D23"/>
    <w:rsid w:val="00733F1C"/>
    <w:rsid w:val="00733FFF"/>
    <w:rsid w:val="00734055"/>
    <w:rsid w:val="007342C5"/>
    <w:rsid w:val="00734336"/>
    <w:rsid w:val="00734462"/>
    <w:rsid w:val="007344E6"/>
    <w:rsid w:val="00734545"/>
    <w:rsid w:val="0073457C"/>
    <w:rsid w:val="00734603"/>
    <w:rsid w:val="00734624"/>
    <w:rsid w:val="007349D7"/>
    <w:rsid w:val="00734FBF"/>
    <w:rsid w:val="00734FE5"/>
    <w:rsid w:val="00734FFC"/>
    <w:rsid w:val="0073501F"/>
    <w:rsid w:val="007351F2"/>
    <w:rsid w:val="007352E4"/>
    <w:rsid w:val="007352FE"/>
    <w:rsid w:val="0073551B"/>
    <w:rsid w:val="0073571D"/>
    <w:rsid w:val="00735905"/>
    <w:rsid w:val="00735ACA"/>
    <w:rsid w:val="00735B3A"/>
    <w:rsid w:val="00735BF6"/>
    <w:rsid w:val="00735D45"/>
    <w:rsid w:val="00735E2A"/>
    <w:rsid w:val="00735F56"/>
    <w:rsid w:val="00736703"/>
    <w:rsid w:val="00736A91"/>
    <w:rsid w:val="00736D5B"/>
    <w:rsid w:val="00736E2D"/>
    <w:rsid w:val="00736EDB"/>
    <w:rsid w:val="0073723F"/>
    <w:rsid w:val="007372B7"/>
    <w:rsid w:val="007374C3"/>
    <w:rsid w:val="007374F6"/>
    <w:rsid w:val="0073758E"/>
    <w:rsid w:val="007375E3"/>
    <w:rsid w:val="0073764B"/>
    <w:rsid w:val="007376BE"/>
    <w:rsid w:val="0073777A"/>
    <w:rsid w:val="00737BEA"/>
    <w:rsid w:val="00737E14"/>
    <w:rsid w:val="00740090"/>
    <w:rsid w:val="007402B6"/>
    <w:rsid w:val="00740301"/>
    <w:rsid w:val="00740339"/>
    <w:rsid w:val="00740518"/>
    <w:rsid w:val="00740603"/>
    <w:rsid w:val="00740688"/>
    <w:rsid w:val="007406D1"/>
    <w:rsid w:val="00740749"/>
    <w:rsid w:val="00740B6F"/>
    <w:rsid w:val="00741024"/>
    <w:rsid w:val="00741108"/>
    <w:rsid w:val="007411E5"/>
    <w:rsid w:val="007412F6"/>
    <w:rsid w:val="0074156D"/>
    <w:rsid w:val="007415D0"/>
    <w:rsid w:val="007415FF"/>
    <w:rsid w:val="00741712"/>
    <w:rsid w:val="00741B88"/>
    <w:rsid w:val="00741E79"/>
    <w:rsid w:val="00741EC4"/>
    <w:rsid w:val="00741EDB"/>
    <w:rsid w:val="00741FB6"/>
    <w:rsid w:val="00742001"/>
    <w:rsid w:val="00742261"/>
    <w:rsid w:val="007423B2"/>
    <w:rsid w:val="007427CF"/>
    <w:rsid w:val="00742803"/>
    <w:rsid w:val="00742810"/>
    <w:rsid w:val="00742818"/>
    <w:rsid w:val="00742882"/>
    <w:rsid w:val="007428B2"/>
    <w:rsid w:val="007428E3"/>
    <w:rsid w:val="00742A34"/>
    <w:rsid w:val="00742AA9"/>
    <w:rsid w:val="00742ABA"/>
    <w:rsid w:val="00742BC7"/>
    <w:rsid w:val="00742BD2"/>
    <w:rsid w:val="00742DE5"/>
    <w:rsid w:val="00743130"/>
    <w:rsid w:val="007431D8"/>
    <w:rsid w:val="007431EB"/>
    <w:rsid w:val="0074325A"/>
    <w:rsid w:val="007432D2"/>
    <w:rsid w:val="00743759"/>
    <w:rsid w:val="00743835"/>
    <w:rsid w:val="00743858"/>
    <w:rsid w:val="007439BD"/>
    <w:rsid w:val="00743B4D"/>
    <w:rsid w:val="00743D66"/>
    <w:rsid w:val="00744099"/>
    <w:rsid w:val="0074410B"/>
    <w:rsid w:val="0074415C"/>
    <w:rsid w:val="007441DD"/>
    <w:rsid w:val="0074444B"/>
    <w:rsid w:val="00744559"/>
    <w:rsid w:val="007445E2"/>
    <w:rsid w:val="00744A91"/>
    <w:rsid w:val="00744C3C"/>
    <w:rsid w:val="00744FBF"/>
    <w:rsid w:val="00745060"/>
    <w:rsid w:val="0074515B"/>
    <w:rsid w:val="007453DC"/>
    <w:rsid w:val="007457B2"/>
    <w:rsid w:val="00745A09"/>
    <w:rsid w:val="00745BF3"/>
    <w:rsid w:val="00745C5C"/>
    <w:rsid w:val="0074608D"/>
    <w:rsid w:val="007460A3"/>
    <w:rsid w:val="0074632E"/>
    <w:rsid w:val="007465BC"/>
    <w:rsid w:val="0074675D"/>
    <w:rsid w:val="00746842"/>
    <w:rsid w:val="007468D4"/>
    <w:rsid w:val="00746FB6"/>
    <w:rsid w:val="007473DC"/>
    <w:rsid w:val="00747434"/>
    <w:rsid w:val="007474CF"/>
    <w:rsid w:val="007475B9"/>
    <w:rsid w:val="007475BB"/>
    <w:rsid w:val="007475FD"/>
    <w:rsid w:val="00747765"/>
    <w:rsid w:val="00747777"/>
    <w:rsid w:val="00747C18"/>
    <w:rsid w:val="00747C88"/>
    <w:rsid w:val="00747DF4"/>
    <w:rsid w:val="00747F38"/>
    <w:rsid w:val="00747F42"/>
    <w:rsid w:val="007501D2"/>
    <w:rsid w:val="0075026F"/>
    <w:rsid w:val="00750547"/>
    <w:rsid w:val="0075055B"/>
    <w:rsid w:val="007505C1"/>
    <w:rsid w:val="00750A06"/>
    <w:rsid w:val="00750A77"/>
    <w:rsid w:val="00750BB4"/>
    <w:rsid w:val="00750DA3"/>
    <w:rsid w:val="00750DD3"/>
    <w:rsid w:val="00750F1E"/>
    <w:rsid w:val="007512E0"/>
    <w:rsid w:val="007513C6"/>
    <w:rsid w:val="00751459"/>
    <w:rsid w:val="00751463"/>
    <w:rsid w:val="0075166C"/>
    <w:rsid w:val="00751BAA"/>
    <w:rsid w:val="00751E21"/>
    <w:rsid w:val="00751FE1"/>
    <w:rsid w:val="007520EA"/>
    <w:rsid w:val="0075213E"/>
    <w:rsid w:val="0075217C"/>
    <w:rsid w:val="0075248F"/>
    <w:rsid w:val="007525EB"/>
    <w:rsid w:val="007527F0"/>
    <w:rsid w:val="00752919"/>
    <w:rsid w:val="00752970"/>
    <w:rsid w:val="00752988"/>
    <w:rsid w:val="00752EB1"/>
    <w:rsid w:val="00752EBB"/>
    <w:rsid w:val="00752FF9"/>
    <w:rsid w:val="007530D4"/>
    <w:rsid w:val="007531B8"/>
    <w:rsid w:val="00753271"/>
    <w:rsid w:val="007532D6"/>
    <w:rsid w:val="00753341"/>
    <w:rsid w:val="007533B1"/>
    <w:rsid w:val="00753540"/>
    <w:rsid w:val="007535FE"/>
    <w:rsid w:val="00753718"/>
    <w:rsid w:val="007537C0"/>
    <w:rsid w:val="007537DB"/>
    <w:rsid w:val="00753835"/>
    <w:rsid w:val="0075395E"/>
    <w:rsid w:val="007539E1"/>
    <w:rsid w:val="00753A67"/>
    <w:rsid w:val="00753B83"/>
    <w:rsid w:val="00753DA7"/>
    <w:rsid w:val="0075409B"/>
    <w:rsid w:val="00754235"/>
    <w:rsid w:val="00754480"/>
    <w:rsid w:val="007544DE"/>
    <w:rsid w:val="00754539"/>
    <w:rsid w:val="0075469C"/>
    <w:rsid w:val="007546EC"/>
    <w:rsid w:val="00754724"/>
    <w:rsid w:val="00754772"/>
    <w:rsid w:val="00754971"/>
    <w:rsid w:val="00754AB8"/>
    <w:rsid w:val="00754BD3"/>
    <w:rsid w:val="00754C94"/>
    <w:rsid w:val="00754DCB"/>
    <w:rsid w:val="00754FD4"/>
    <w:rsid w:val="007552A0"/>
    <w:rsid w:val="00755305"/>
    <w:rsid w:val="007553C8"/>
    <w:rsid w:val="007554DC"/>
    <w:rsid w:val="00755756"/>
    <w:rsid w:val="00755806"/>
    <w:rsid w:val="00755A71"/>
    <w:rsid w:val="00755BC1"/>
    <w:rsid w:val="00755C1E"/>
    <w:rsid w:val="00755CDA"/>
    <w:rsid w:val="00755F79"/>
    <w:rsid w:val="00756059"/>
    <w:rsid w:val="0075607C"/>
    <w:rsid w:val="007560D5"/>
    <w:rsid w:val="00756164"/>
    <w:rsid w:val="0075619A"/>
    <w:rsid w:val="00756345"/>
    <w:rsid w:val="0075638A"/>
    <w:rsid w:val="007566A9"/>
    <w:rsid w:val="00756835"/>
    <w:rsid w:val="00756856"/>
    <w:rsid w:val="007568D7"/>
    <w:rsid w:val="0075693E"/>
    <w:rsid w:val="00756968"/>
    <w:rsid w:val="00756AD6"/>
    <w:rsid w:val="00756C08"/>
    <w:rsid w:val="00756CFB"/>
    <w:rsid w:val="00756D8B"/>
    <w:rsid w:val="00756F09"/>
    <w:rsid w:val="00757242"/>
    <w:rsid w:val="00757269"/>
    <w:rsid w:val="00757317"/>
    <w:rsid w:val="00757326"/>
    <w:rsid w:val="0075745A"/>
    <w:rsid w:val="0075770B"/>
    <w:rsid w:val="0075783B"/>
    <w:rsid w:val="00757F14"/>
    <w:rsid w:val="00757F6E"/>
    <w:rsid w:val="0076002D"/>
    <w:rsid w:val="00760076"/>
    <w:rsid w:val="0076007F"/>
    <w:rsid w:val="00760394"/>
    <w:rsid w:val="007604E8"/>
    <w:rsid w:val="0076051E"/>
    <w:rsid w:val="00760560"/>
    <w:rsid w:val="007606D3"/>
    <w:rsid w:val="007607FB"/>
    <w:rsid w:val="00760830"/>
    <w:rsid w:val="007609DB"/>
    <w:rsid w:val="00760AFE"/>
    <w:rsid w:val="00760B6A"/>
    <w:rsid w:val="00760BAE"/>
    <w:rsid w:val="00760D66"/>
    <w:rsid w:val="00760FAC"/>
    <w:rsid w:val="0076100B"/>
    <w:rsid w:val="007611B0"/>
    <w:rsid w:val="0076128A"/>
    <w:rsid w:val="00761384"/>
    <w:rsid w:val="007613BE"/>
    <w:rsid w:val="007615C1"/>
    <w:rsid w:val="0076177B"/>
    <w:rsid w:val="007618DC"/>
    <w:rsid w:val="0076194E"/>
    <w:rsid w:val="00761A91"/>
    <w:rsid w:val="00761AAF"/>
    <w:rsid w:val="00761AF1"/>
    <w:rsid w:val="00761B99"/>
    <w:rsid w:val="00761C93"/>
    <w:rsid w:val="00761D4A"/>
    <w:rsid w:val="00761DD8"/>
    <w:rsid w:val="00761E8F"/>
    <w:rsid w:val="00761FDB"/>
    <w:rsid w:val="007621CA"/>
    <w:rsid w:val="0076223D"/>
    <w:rsid w:val="007623B8"/>
    <w:rsid w:val="0076251A"/>
    <w:rsid w:val="007625E1"/>
    <w:rsid w:val="00762846"/>
    <w:rsid w:val="007628EA"/>
    <w:rsid w:val="00762B2E"/>
    <w:rsid w:val="00762BD2"/>
    <w:rsid w:val="00762EA1"/>
    <w:rsid w:val="00762F72"/>
    <w:rsid w:val="00762FE4"/>
    <w:rsid w:val="007630A8"/>
    <w:rsid w:val="00763141"/>
    <w:rsid w:val="0076350C"/>
    <w:rsid w:val="00763630"/>
    <w:rsid w:val="0076363A"/>
    <w:rsid w:val="007637B9"/>
    <w:rsid w:val="007637BE"/>
    <w:rsid w:val="007637E9"/>
    <w:rsid w:val="00763843"/>
    <w:rsid w:val="00763D9D"/>
    <w:rsid w:val="00763DF4"/>
    <w:rsid w:val="00763F50"/>
    <w:rsid w:val="00763F8B"/>
    <w:rsid w:val="0076465D"/>
    <w:rsid w:val="0076475F"/>
    <w:rsid w:val="007647C3"/>
    <w:rsid w:val="00764810"/>
    <w:rsid w:val="007649A3"/>
    <w:rsid w:val="00764A70"/>
    <w:rsid w:val="00764B08"/>
    <w:rsid w:val="00764BC8"/>
    <w:rsid w:val="00764C2B"/>
    <w:rsid w:val="00764CA0"/>
    <w:rsid w:val="00765151"/>
    <w:rsid w:val="0076523F"/>
    <w:rsid w:val="00765249"/>
    <w:rsid w:val="007654AC"/>
    <w:rsid w:val="007655AE"/>
    <w:rsid w:val="00765620"/>
    <w:rsid w:val="007657CB"/>
    <w:rsid w:val="00765C13"/>
    <w:rsid w:val="00765F9C"/>
    <w:rsid w:val="0076609D"/>
    <w:rsid w:val="007661A3"/>
    <w:rsid w:val="007661CF"/>
    <w:rsid w:val="00766209"/>
    <w:rsid w:val="00766302"/>
    <w:rsid w:val="0076636B"/>
    <w:rsid w:val="0076639C"/>
    <w:rsid w:val="007663F7"/>
    <w:rsid w:val="0076641A"/>
    <w:rsid w:val="00766435"/>
    <w:rsid w:val="00766801"/>
    <w:rsid w:val="007669D2"/>
    <w:rsid w:val="00766A56"/>
    <w:rsid w:val="00766B4B"/>
    <w:rsid w:val="00766BAE"/>
    <w:rsid w:val="00766D19"/>
    <w:rsid w:val="00766D61"/>
    <w:rsid w:val="00766FCB"/>
    <w:rsid w:val="00767127"/>
    <w:rsid w:val="0076764D"/>
    <w:rsid w:val="007676F4"/>
    <w:rsid w:val="007678B5"/>
    <w:rsid w:val="007678DD"/>
    <w:rsid w:val="00767943"/>
    <w:rsid w:val="00767A27"/>
    <w:rsid w:val="00767AF1"/>
    <w:rsid w:val="00767EA0"/>
    <w:rsid w:val="00767FE4"/>
    <w:rsid w:val="0077023C"/>
    <w:rsid w:val="00770252"/>
    <w:rsid w:val="00770293"/>
    <w:rsid w:val="0077095A"/>
    <w:rsid w:val="00770A75"/>
    <w:rsid w:val="00770A8C"/>
    <w:rsid w:val="00770AEA"/>
    <w:rsid w:val="00770D1A"/>
    <w:rsid w:val="00770E2E"/>
    <w:rsid w:val="00770FB1"/>
    <w:rsid w:val="00771123"/>
    <w:rsid w:val="007711AC"/>
    <w:rsid w:val="0077137F"/>
    <w:rsid w:val="007714B4"/>
    <w:rsid w:val="0077155C"/>
    <w:rsid w:val="00771599"/>
    <w:rsid w:val="007716F8"/>
    <w:rsid w:val="007718D5"/>
    <w:rsid w:val="00771AAD"/>
    <w:rsid w:val="00771F17"/>
    <w:rsid w:val="00771F79"/>
    <w:rsid w:val="00771FDD"/>
    <w:rsid w:val="00772196"/>
    <w:rsid w:val="0077234C"/>
    <w:rsid w:val="00772355"/>
    <w:rsid w:val="007724F9"/>
    <w:rsid w:val="00772618"/>
    <w:rsid w:val="00772635"/>
    <w:rsid w:val="00772A69"/>
    <w:rsid w:val="00772BFD"/>
    <w:rsid w:val="00772D16"/>
    <w:rsid w:val="00772E23"/>
    <w:rsid w:val="00772E51"/>
    <w:rsid w:val="0077309F"/>
    <w:rsid w:val="00773550"/>
    <w:rsid w:val="00773889"/>
    <w:rsid w:val="0077389F"/>
    <w:rsid w:val="007738BC"/>
    <w:rsid w:val="007738CF"/>
    <w:rsid w:val="00773DAF"/>
    <w:rsid w:val="00773DF2"/>
    <w:rsid w:val="007740DD"/>
    <w:rsid w:val="00774114"/>
    <w:rsid w:val="007743A5"/>
    <w:rsid w:val="0077455B"/>
    <w:rsid w:val="00774592"/>
    <w:rsid w:val="0077460C"/>
    <w:rsid w:val="00774812"/>
    <w:rsid w:val="00774863"/>
    <w:rsid w:val="007748A7"/>
    <w:rsid w:val="007749A3"/>
    <w:rsid w:val="007749E5"/>
    <w:rsid w:val="00774BA6"/>
    <w:rsid w:val="00774DE5"/>
    <w:rsid w:val="00774EEE"/>
    <w:rsid w:val="007750CF"/>
    <w:rsid w:val="007750D6"/>
    <w:rsid w:val="00775440"/>
    <w:rsid w:val="00775573"/>
    <w:rsid w:val="00775938"/>
    <w:rsid w:val="007759F9"/>
    <w:rsid w:val="00775A93"/>
    <w:rsid w:val="00775A9A"/>
    <w:rsid w:val="00775DCB"/>
    <w:rsid w:val="007761BA"/>
    <w:rsid w:val="007762EB"/>
    <w:rsid w:val="00776426"/>
    <w:rsid w:val="007764C2"/>
    <w:rsid w:val="00776932"/>
    <w:rsid w:val="00776BDA"/>
    <w:rsid w:val="00776F0E"/>
    <w:rsid w:val="00776FE3"/>
    <w:rsid w:val="00777079"/>
    <w:rsid w:val="007773C1"/>
    <w:rsid w:val="007773C7"/>
    <w:rsid w:val="00777440"/>
    <w:rsid w:val="00777443"/>
    <w:rsid w:val="00777590"/>
    <w:rsid w:val="007776CC"/>
    <w:rsid w:val="00777A10"/>
    <w:rsid w:val="00777D24"/>
    <w:rsid w:val="00777FDF"/>
    <w:rsid w:val="00780059"/>
    <w:rsid w:val="00780382"/>
    <w:rsid w:val="007803F4"/>
    <w:rsid w:val="007804F5"/>
    <w:rsid w:val="007806D8"/>
    <w:rsid w:val="007806E1"/>
    <w:rsid w:val="00780753"/>
    <w:rsid w:val="007807F6"/>
    <w:rsid w:val="0078080A"/>
    <w:rsid w:val="00780892"/>
    <w:rsid w:val="0078099A"/>
    <w:rsid w:val="00780B24"/>
    <w:rsid w:val="00780B59"/>
    <w:rsid w:val="00780B95"/>
    <w:rsid w:val="00780BC0"/>
    <w:rsid w:val="00780BF8"/>
    <w:rsid w:val="00780DB8"/>
    <w:rsid w:val="00780DD2"/>
    <w:rsid w:val="00780E27"/>
    <w:rsid w:val="00781043"/>
    <w:rsid w:val="0078127C"/>
    <w:rsid w:val="00781390"/>
    <w:rsid w:val="0078161F"/>
    <w:rsid w:val="00781653"/>
    <w:rsid w:val="00781845"/>
    <w:rsid w:val="00781BB5"/>
    <w:rsid w:val="00781CD2"/>
    <w:rsid w:val="00781D01"/>
    <w:rsid w:val="00781F85"/>
    <w:rsid w:val="00781FD2"/>
    <w:rsid w:val="0078212C"/>
    <w:rsid w:val="0078225B"/>
    <w:rsid w:val="007827F5"/>
    <w:rsid w:val="007828A1"/>
    <w:rsid w:val="00782B26"/>
    <w:rsid w:val="00782B99"/>
    <w:rsid w:val="00782E7F"/>
    <w:rsid w:val="00782EC2"/>
    <w:rsid w:val="00782F44"/>
    <w:rsid w:val="0078314F"/>
    <w:rsid w:val="007831B3"/>
    <w:rsid w:val="00783232"/>
    <w:rsid w:val="00783412"/>
    <w:rsid w:val="007834ED"/>
    <w:rsid w:val="00783C52"/>
    <w:rsid w:val="00783EF6"/>
    <w:rsid w:val="007844AA"/>
    <w:rsid w:val="007845E4"/>
    <w:rsid w:val="007847C1"/>
    <w:rsid w:val="00784904"/>
    <w:rsid w:val="00784956"/>
    <w:rsid w:val="00784A4D"/>
    <w:rsid w:val="00784AA5"/>
    <w:rsid w:val="00784BFE"/>
    <w:rsid w:val="00784D28"/>
    <w:rsid w:val="00785031"/>
    <w:rsid w:val="007855F1"/>
    <w:rsid w:val="007857FD"/>
    <w:rsid w:val="007859A5"/>
    <w:rsid w:val="00785A73"/>
    <w:rsid w:val="00785CEA"/>
    <w:rsid w:val="0078617D"/>
    <w:rsid w:val="007861AC"/>
    <w:rsid w:val="00786205"/>
    <w:rsid w:val="007862A2"/>
    <w:rsid w:val="00786516"/>
    <w:rsid w:val="00786541"/>
    <w:rsid w:val="007866F6"/>
    <w:rsid w:val="00786716"/>
    <w:rsid w:val="00786740"/>
    <w:rsid w:val="007868FD"/>
    <w:rsid w:val="00786A2B"/>
    <w:rsid w:val="00786A62"/>
    <w:rsid w:val="00786AE0"/>
    <w:rsid w:val="00786C7E"/>
    <w:rsid w:val="00786CD8"/>
    <w:rsid w:val="00786D3B"/>
    <w:rsid w:val="00786F2A"/>
    <w:rsid w:val="007873EC"/>
    <w:rsid w:val="00787490"/>
    <w:rsid w:val="007874F3"/>
    <w:rsid w:val="00787682"/>
    <w:rsid w:val="00787720"/>
    <w:rsid w:val="00787743"/>
    <w:rsid w:val="007879D0"/>
    <w:rsid w:val="00787B3F"/>
    <w:rsid w:val="00787EAF"/>
    <w:rsid w:val="00787FE5"/>
    <w:rsid w:val="0079000A"/>
    <w:rsid w:val="007901D6"/>
    <w:rsid w:val="007904C4"/>
    <w:rsid w:val="007904F2"/>
    <w:rsid w:val="007906E9"/>
    <w:rsid w:val="0079079D"/>
    <w:rsid w:val="00790AE0"/>
    <w:rsid w:val="00790B21"/>
    <w:rsid w:val="00790B60"/>
    <w:rsid w:val="00790E45"/>
    <w:rsid w:val="00790F4A"/>
    <w:rsid w:val="00791399"/>
    <w:rsid w:val="00791555"/>
    <w:rsid w:val="00791631"/>
    <w:rsid w:val="007916FB"/>
    <w:rsid w:val="00791842"/>
    <w:rsid w:val="007919B0"/>
    <w:rsid w:val="00791BD7"/>
    <w:rsid w:val="00791C3F"/>
    <w:rsid w:val="00791F16"/>
    <w:rsid w:val="00791F47"/>
    <w:rsid w:val="00792022"/>
    <w:rsid w:val="00792048"/>
    <w:rsid w:val="00792209"/>
    <w:rsid w:val="00792359"/>
    <w:rsid w:val="00792673"/>
    <w:rsid w:val="0079295B"/>
    <w:rsid w:val="00792C35"/>
    <w:rsid w:val="00792F91"/>
    <w:rsid w:val="00793014"/>
    <w:rsid w:val="00793186"/>
    <w:rsid w:val="00793261"/>
    <w:rsid w:val="0079345E"/>
    <w:rsid w:val="00793520"/>
    <w:rsid w:val="00793935"/>
    <w:rsid w:val="00793D94"/>
    <w:rsid w:val="00793DD8"/>
    <w:rsid w:val="00793E98"/>
    <w:rsid w:val="00793ECD"/>
    <w:rsid w:val="007941AB"/>
    <w:rsid w:val="00794913"/>
    <w:rsid w:val="007949A6"/>
    <w:rsid w:val="00794B3D"/>
    <w:rsid w:val="00794C54"/>
    <w:rsid w:val="00794DA3"/>
    <w:rsid w:val="00794FCF"/>
    <w:rsid w:val="0079513D"/>
    <w:rsid w:val="007953E2"/>
    <w:rsid w:val="0079566C"/>
    <w:rsid w:val="00795941"/>
    <w:rsid w:val="007961E9"/>
    <w:rsid w:val="0079645F"/>
    <w:rsid w:val="007965CE"/>
    <w:rsid w:val="007965E3"/>
    <w:rsid w:val="0079669D"/>
    <w:rsid w:val="00796745"/>
    <w:rsid w:val="0079698E"/>
    <w:rsid w:val="00796AFC"/>
    <w:rsid w:val="00796C49"/>
    <w:rsid w:val="00796CB4"/>
    <w:rsid w:val="00796DEB"/>
    <w:rsid w:val="00796EAA"/>
    <w:rsid w:val="00797301"/>
    <w:rsid w:val="00797635"/>
    <w:rsid w:val="00797646"/>
    <w:rsid w:val="0079767A"/>
    <w:rsid w:val="007977F8"/>
    <w:rsid w:val="00797987"/>
    <w:rsid w:val="007979E5"/>
    <w:rsid w:val="00797DE8"/>
    <w:rsid w:val="00797FA6"/>
    <w:rsid w:val="007A001B"/>
    <w:rsid w:val="007A00F5"/>
    <w:rsid w:val="007A0389"/>
    <w:rsid w:val="007A042A"/>
    <w:rsid w:val="007A04E9"/>
    <w:rsid w:val="007A059F"/>
    <w:rsid w:val="007A06CE"/>
    <w:rsid w:val="007A0793"/>
    <w:rsid w:val="007A0886"/>
    <w:rsid w:val="007A0888"/>
    <w:rsid w:val="007A0BC1"/>
    <w:rsid w:val="007A0D11"/>
    <w:rsid w:val="007A0E0A"/>
    <w:rsid w:val="007A0E23"/>
    <w:rsid w:val="007A0E4C"/>
    <w:rsid w:val="007A0EFF"/>
    <w:rsid w:val="007A1122"/>
    <w:rsid w:val="007A1454"/>
    <w:rsid w:val="007A14E5"/>
    <w:rsid w:val="007A15FD"/>
    <w:rsid w:val="007A1614"/>
    <w:rsid w:val="007A1672"/>
    <w:rsid w:val="007A16FD"/>
    <w:rsid w:val="007A1717"/>
    <w:rsid w:val="007A1A31"/>
    <w:rsid w:val="007A1A3D"/>
    <w:rsid w:val="007A1C53"/>
    <w:rsid w:val="007A1C59"/>
    <w:rsid w:val="007A1DF2"/>
    <w:rsid w:val="007A1FD3"/>
    <w:rsid w:val="007A2208"/>
    <w:rsid w:val="007A2233"/>
    <w:rsid w:val="007A23FE"/>
    <w:rsid w:val="007A2B1F"/>
    <w:rsid w:val="007A2BDF"/>
    <w:rsid w:val="007A2DA6"/>
    <w:rsid w:val="007A2ED4"/>
    <w:rsid w:val="007A30A7"/>
    <w:rsid w:val="007A30BB"/>
    <w:rsid w:val="007A319F"/>
    <w:rsid w:val="007A31A2"/>
    <w:rsid w:val="007A3434"/>
    <w:rsid w:val="007A344C"/>
    <w:rsid w:val="007A34E5"/>
    <w:rsid w:val="007A368D"/>
    <w:rsid w:val="007A379B"/>
    <w:rsid w:val="007A3A43"/>
    <w:rsid w:val="007A3E24"/>
    <w:rsid w:val="007A3FE2"/>
    <w:rsid w:val="007A4016"/>
    <w:rsid w:val="007A44B0"/>
    <w:rsid w:val="007A48EF"/>
    <w:rsid w:val="007A49E1"/>
    <w:rsid w:val="007A4A77"/>
    <w:rsid w:val="007A4ACB"/>
    <w:rsid w:val="007A4B36"/>
    <w:rsid w:val="007A4D6E"/>
    <w:rsid w:val="007A535C"/>
    <w:rsid w:val="007A538D"/>
    <w:rsid w:val="007A564C"/>
    <w:rsid w:val="007A568A"/>
    <w:rsid w:val="007A590C"/>
    <w:rsid w:val="007A5933"/>
    <w:rsid w:val="007A5982"/>
    <w:rsid w:val="007A59C8"/>
    <w:rsid w:val="007A5BF8"/>
    <w:rsid w:val="007A5F27"/>
    <w:rsid w:val="007A6095"/>
    <w:rsid w:val="007A6211"/>
    <w:rsid w:val="007A62B5"/>
    <w:rsid w:val="007A638E"/>
    <w:rsid w:val="007A65AA"/>
    <w:rsid w:val="007A6626"/>
    <w:rsid w:val="007A67E3"/>
    <w:rsid w:val="007A6A26"/>
    <w:rsid w:val="007A6BC7"/>
    <w:rsid w:val="007A6C93"/>
    <w:rsid w:val="007A6D5A"/>
    <w:rsid w:val="007A6DE3"/>
    <w:rsid w:val="007A6F5E"/>
    <w:rsid w:val="007A70A8"/>
    <w:rsid w:val="007A70FB"/>
    <w:rsid w:val="007A71E9"/>
    <w:rsid w:val="007A72BC"/>
    <w:rsid w:val="007A7452"/>
    <w:rsid w:val="007A7494"/>
    <w:rsid w:val="007A77B8"/>
    <w:rsid w:val="007A7823"/>
    <w:rsid w:val="007A7A6B"/>
    <w:rsid w:val="007A7B3B"/>
    <w:rsid w:val="007A7C04"/>
    <w:rsid w:val="007A7C9C"/>
    <w:rsid w:val="007A7D93"/>
    <w:rsid w:val="007A7DE0"/>
    <w:rsid w:val="007B0043"/>
    <w:rsid w:val="007B00FC"/>
    <w:rsid w:val="007B03FC"/>
    <w:rsid w:val="007B040D"/>
    <w:rsid w:val="007B04A5"/>
    <w:rsid w:val="007B0652"/>
    <w:rsid w:val="007B08FC"/>
    <w:rsid w:val="007B0ACE"/>
    <w:rsid w:val="007B0C08"/>
    <w:rsid w:val="007B0C2B"/>
    <w:rsid w:val="007B0E60"/>
    <w:rsid w:val="007B0EC8"/>
    <w:rsid w:val="007B0F9E"/>
    <w:rsid w:val="007B112D"/>
    <w:rsid w:val="007B117D"/>
    <w:rsid w:val="007B11B5"/>
    <w:rsid w:val="007B11E6"/>
    <w:rsid w:val="007B125E"/>
    <w:rsid w:val="007B130B"/>
    <w:rsid w:val="007B1496"/>
    <w:rsid w:val="007B157C"/>
    <w:rsid w:val="007B15AE"/>
    <w:rsid w:val="007B1893"/>
    <w:rsid w:val="007B1895"/>
    <w:rsid w:val="007B18FB"/>
    <w:rsid w:val="007B1A45"/>
    <w:rsid w:val="007B1ABB"/>
    <w:rsid w:val="007B1C87"/>
    <w:rsid w:val="007B1E5A"/>
    <w:rsid w:val="007B1EA3"/>
    <w:rsid w:val="007B20F7"/>
    <w:rsid w:val="007B24B9"/>
    <w:rsid w:val="007B24F9"/>
    <w:rsid w:val="007B2710"/>
    <w:rsid w:val="007B27D4"/>
    <w:rsid w:val="007B28C2"/>
    <w:rsid w:val="007B2B41"/>
    <w:rsid w:val="007B2BCF"/>
    <w:rsid w:val="007B2D0C"/>
    <w:rsid w:val="007B30CF"/>
    <w:rsid w:val="007B31CD"/>
    <w:rsid w:val="007B31D6"/>
    <w:rsid w:val="007B325F"/>
    <w:rsid w:val="007B3761"/>
    <w:rsid w:val="007B38F6"/>
    <w:rsid w:val="007B397C"/>
    <w:rsid w:val="007B3B60"/>
    <w:rsid w:val="007B3C5E"/>
    <w:rsid w:val="007B3E72"/>
    <w:rsid w:val="007B3F04"/>
    <w:rsid w:val="007B40E5"/>
    <w:rsid w:val="007B411A"/>
    <w:rsid w:val="007B411D"/>
    <w:rsid w:val="007B41A6"/>
    <w:rsid w:val="007B4457"/>
    <w:rsid w:val="007B460E"/>
    <w:rsid w:val="007B4947"/>
    <w:rsid w:val="007B4A81"/>
    <w:rsid w:val="007B4AA2"/>
    <w:rsid w:val="007B4C98"/>
    <w:rsid w:val="007B4DD5"/>
    <w:rsid w:val="007B4F7D"/>
    <w:rsid w:val="007B4FE5"/>
    <w:rsid w:val="007B507A"/>
    <w:rsid w:val="007B53C1"/>
    <w:rsid w:val="007B5448"/>
    <w:rsid w:val="007B5477"/>
    <w:rsid w:val="007B580C"/>
    <w:rsid w:val="007B5907"/>
    <w:rsid w:val="007B5978"/>
    <w:rsid w:val="007B5A36"/>
    <w:rsid w:val="007B5B0E"/>
    <w:rsid w:val="007B5B12"/>
    <w:rsid w:val="007B5CAC"/>
    <w:rsid w:val="007B5DDA"/>
    <w:rsid w:val="007B5FC0"/>
    <w:rsid w:val="007B63F5"/>
    <w:rsid w:val="007B65C0"/>
    <w:rsid w:val="007B690C"/>
    <w:rsid w:val="007B6963"/>
    <w:rsid w:val="007B69FD"/>
    <w:rsid w:val="007B7089"/>
    <w:rsid w:val="007B71D2"/>
    <w:rsid w:val="007B73BB"/>
    <w:rsid w:val="007B7577"/>
    <w:rsid w:val="007B7627"/>
    <w:rsid w:val="007B7652"/>
    <w:rsid w:val="007B767C"/>
    <w:rsid w:val="007B7BBD"/>
    <w:rsid w:val="007B7DAE"/>
    <w:rsid w:val="007B7DD7"/>
    <w:rsid w:val="007C023C"/>
    <w:rsid w:val="007C04B6"/>
    <w:rsid w:val="007C0687"/>
    <w:rsid w:val="007C06CB"/>
    <w:rsid w:val="007C0A95"/>
    <w:rsid w:val="007C0DBC"/>
    <w:rsid w:val="007C0E17"/>
    <w:rsid w:val="007C10AA"/>
    <w:rsid w:val="007C111D"/>
    <w:rsid w:val="007C1152"/>
    <w:rsid w:val="007C122C"/>
    <w:rsid w:val="007C13C4"/>
    <w:rsid w:val="007C141D"/>
    <w:rsid w:val="007C1445"/>
    <w:rsid w:val="007C1592"/>
    <w:rsid w:val="007C1863"/>
    <w:rsid w:val="007C1B89"/>
    <w:rsid w:val="007C1E81"/>
    <w:rsid w:val="007C2105"/>
    <w:rsid w:val="007C2155"/>
    <w:rsid w:val="007C22FD"/>
    <w:rsid w:val="007C2358"/>
    <w:rsid w:val="007C244D"/>
    <w:rsid w:val="007C24B4"/>
    <w:rsid w:val="007C250A"/>
    <w:rsid w:val="007C2540"/>
    <w:rsid w:val="007C255D"/>
    <w:rsid w:val="007C25A4"/>
    <w:rsid w:val="007C2719"/>
    <w:rsid w:val="007C2721"/>
    <w:rsid w:val="007C27F2"/>
    <w:rsid w:val="007C295C"/>
    <w:rsid w:val="007C29CC"/>
    <w:rsid w:val="007C2A76"/>
    <w:rsid w:val="007C2B85"/>
    <w:rsid w:val="007C2BA5"/>
    <w:rsid w:val="007C2C96"/>
    <w:rsid w:val="007C2CC7"/>
    <w:rsid w:val="007C2D66"/>
    <w:rsid w:val="007C2E5F"/>
    <w:rsid w:val="007C2FF5"/>
    <w:rsid w:val="007C301E"/>
    <w:rsid w:val="007C30D7"/>
    <w:rsid w:val="007C3158"/>
    <w:rsid w:val="007C31EC"/>
    <w:rsid w:val="007C34B6"/>
    <w:rsid w:val="007C358A"/>
    <w:rsid w:val="007C360C"/>
    <w:rsid w:val="007C361E"/>
    <w:rsid w:val="007C367D"/>
    <w:rsid w:val="007C36D0"/>
    <w:rsid w:val="007C3921"/>
    <w:rsid w:val="007C3DA4"/>
    <w:rsid w:val="007C410F"/>
    <w:rsid w:val="007C4136"/>
    <w:rsid w:val="007C41CB"/>
    <w:rsid w:val="007C42C2"/>
    <w:rsid w:val="007C442C"/>
    <w:rsid w:val="007C461E"/>
    <w:rsid w:val="007C46FE"/>
    <w:rsid w:val="007C4867"/>
    <w:rsid w:val="007C4B2E"/>
    <w:rsid w:val="007C4CCA"/>
    <w:rsid w:val="007C4CF4"/>
    <w:rsid w:val="007C4DCF"/>
    <w:rsid w:val="007C4E28"/>
    <w:rsid w:val="007C4EC4"/>
    <w:rsid w:val="007C524F"/>
    <w:rsid w:val="007C5667"/>
    <w:rsid w:val="007C5B21"/>
    <w:rsid w:val="007C5BF8"/>
    <w:rsid w:val="007C5DA1"/>
    <w:rsid w:val="007C5DC9"/>
    <w:rsid w:val="007C6026"/>
    <w:rsid w:val="007C60AD"/>
    <w:rsid w:val="007C61DA"/>
    <w:rsid w:val="007C6246"/>
    <w:rsid w:val="007C6757"/>
    <w:rsid w:val="007C6AFF"/>
    <w:rsid w:val="007C6B18"/>
    <w:rsid w:val="007C6C33"/>
    <w:rsid w:val="007C6C88"/>
    <w:rsid w:val="007C6E87"/>
    <w:rsid w:val="007C6F44"/>
    <w:rsid w:val="007C70A5"/>
    <w:rsid w:val="007C70FB"/>
    <w:rsid w:val="007C7274"/>
    <w:rsid w:val="007C7313"/>
    <w:rsid w:val="007C7366"/>
    <w:rsid w:val="007C73FB"/>
    <w:rsid w:val="007C7401"/>
    <w:rsid w:val="007C743F"/>
    <w:rsid w:val="007C745D"/>
    <w:rsid w:val="007C7684"/>
    <w:rsid w:val="007C7865"/>
    <w:rsid w:val="007C7908"/>
    <w:rsid w:val="007C7B74"/>
    <w:rsid w:val="007C7BE4"/>
    <w:rsid w:val="007C7C7C"/>
    <w:rsid w:val="007C7D0B"/>
    <w:rsid w:val="007C7DAF"/>
    <w:rsid w:val="007D0341"/>
    <w:rsid w:val="007D039F"/>
    <w:rsid w:val="007D053B"/>
    <w:rsid w:val="007D0575"/>
    <w:rsid w:val="007D05E1"/>
    <w:rsid w:val="007D05E5"/>
    <w:rsid w:val="007D07D6"/>
    <w:rsid w:val="007D09D2"/>
    <w:rsid w:val="007D0C89"/>
    <w:rsid w:val="007D0CD5"/>
    <w:rsid w:val="007D0D5A"/>
    <w:rsid w:val="007D0EC6"/>
    <w:rsid w:val="007D0F8A"/>
    <w:rsid w:val="007D114C"/>
    <w:rsid w:val="007D120D"/>
    <w:rsid w:val="007D12D7"/>
    <w:rsid w:val="007D13CB"/>
    <w:rsid w:val="007D167A"/>
    <w:rsid w:val="007D1695"/>
    <w:rsid w:val="007D16EE"/>
    <w:rsid w:val="007D1746"/>
    <w:rsid w:val="007D1796"/>
    <w:rsid w:val="007D1804"/>
    <w:rsid w:val="007D18AD"/>
    <w:rsid w:val="007D193F"/>
    <w:rsid w:val="007D1CFF"/>
    <w:rsid w:val="007D1F50"/>
    <w:rsid w:val="007D2049"/>
    <w:rsid w:val="007D2118"/>
    <w:rsid w:val="007D226D"/>
    <w:rsid w:val="007D238D"/>
    <w:rsid w:val="007D24A6"/>
    <w:rsid w:val="007D24F0"/>
    <w:rsid w:val="007D2A4F"/>
    <w:rsid w:val="007D2C7D"/>
    <w:rsid w:val="007D2C9B"/>
    <w:rsid w:val="007D313B"/>
    <w:rsid w:val="007D31B6"/>
    <w:rsid w:val="007D3260"/>
    <w:rsid w:val="007D3291"/>
    <w:rsid w:val="007D32C5"/>
    <w:rsid w:val="007D32E9"/>
    <w:rsid w:val="007D3536"/>
    <w:rsid w:val="007D3876"/>
    <w:rsid w:val="007D3B49"/>
    <w:rsid w:val="007D3BB0"/>
    <w:rsid w:val="007D3C3F"/>
    <w:rsid w:val="007D3F24"/>
    <w:rsid w:val="007D3F85"/>
    <w:rsid w:val="007D4072"/>
    <w:rsid w:val="007D40DC"/>
    <w:rsid w:val="007D40E1"/>
    <w:rsid w:val="007D4215"/>
    <w:rsid w:val="007D42D2"/>
    <w:rsid w:val="007D42EB"/>
    <w:rsid w:val="007D43A0"/>
    <w:rsid w:val="007D455C"/>
    <w:rsid w:val="007D45DE"/>
    <w:rsid w:val="007D46DD"/>
    <w:rsid w:val="007D46E1"/>
    <w:rsid w:val="007D4714"/>
    <w:rsid w:val="007D48E5"/>
    <w:rsid w:val="007D4C99"/>
    <w:rsid w:val="007D4CC3"/>
    <w:rsid w:val="007D4E11"/>
    <w:rsid w:val="007D51C3"/>
    <w:rsid w:val="007D5249"/>
    <w:rsid w:val="007D5534"/>
    <w:rsid w:val="007D554F"/>
    <w:rsid w:val="007D59BF"/>
    <w:rsid w:val="007D5A33"/>
    <w:rsid w:val="007D5B43"/>
    <w:rsid w:val="007D5B87"/>
    <w:rsid w:val="007D5E0D"/>
    <w:rsid w:val="007D5EEE"/>
    <w:rsid w:val="007D603F"/>
    <w:rsid w:val="007D6177"/>
    <w:rsid w:val="007D6348"/>
    <w:rsid w:val="007D67A8"/>
    <w:rsid w:val="007D69B1"/>
    <w:rsid w:val="007D6BBC"/>
    <w:rsid w:val="007D6EBD"/>
    <w:rsid w:val="007D7072"/>
    <w:rsid w:val="007D7436"/>
    <w:rsid w:val="007D74CB"/>
    <w:rsid w:val="007D7547"/>
    <w:rsid w:val="007D75B5"/>
    <w:rsid w:val="007D75C6"/>
    <w:rsid w:val="007D7618"/>
    <w:rsid w:val="007D77A3"/>
    <w:rsid w:val="007D783D"/>
    <w:rsid w:val="007D7918"/>
    <w:rsid w:val="007D79D2"/>
    <w:rsid w:val="007D7BE8"/>
    <w:rsid w:val="007D7CAB"/>
    <w:rsid w:val="007D7D02"/>
    <w:rsid w:val="007D7D8E"/>
    <w:rsid w:val="007D7EE2"/>
    <w:rsid w:val="007D7F14"/>
    <w:rsid w:val="007E016C"/>
    <w:rsid w:val="007E023E"/>
    <w:rsid w:val="007E0474"/>
    <w:rsid w:val="007E06E6"/>
    <w:rsid w:val="007E08AB"/>
    <w:rsid w:val="007E0BE2"/>
    <w:rsid w:val="007E0D5F"/>
    <w:rsid w:val="007E0E65"/>
    <w:rsid w:val="007E0EAC"/>
    <w:rsid w:val="007E0EBF"/>
    <w:rsid w:val="007E0F2E"/>
    <w:rsid w:val="007E0F68"/>
    <w:rsid w:val="007E108C"/>
    <w:rsid w:val="007E1161"/>
    <w:rsid w:val="007E11AD"/>
    <w:rsid w:val="007E11E5"/>
    <w:rsid w:val="007E121D"/>
    <w:rsid w:val="007E13BF"/>
    <w:rsid w:val="007E1877"/>
    <w:rsid w:val="007E1952"/>
    <w:rsid w:val="007E1AFF"/>
    <w:rsid w:val="007E1B2A"/>
    <w:rsid w:val="007E1C4A"/>
    <w:rsid w:val="007E1F63"/>
    <w:rsid w:val="007E1FFF"/>
    <w:rsid w:val="007E218C"/>
    <w:rsid w:val="007E2255"/>
    <w:rsid w:val="007E2499"/>
    <w:rsid w:val="007E24E9"/>
    <w:rsid w:val="007E29B1"/>
    <w:rsid w:val="007E303E"/>
    <w:rsid w:val="007E3177"/>
    <w:rsid w:val="007E321D"/>
    <w:rsid w:val="007E39FC"/>
    <w:rsid w:val="007E3B0A"/>
    <w:rsid w:val="007E3B9E"/>
    <w:rsid w:val="007E3D51"/>
    <w:rsid w:val="007E3D88"/>
    <w:rsid w:val="007E3F50"/>
    <w:rsid w:val="007E40EE"/>
    <w:rsid w:val="007E426E"/>
    <w:rsid w:val="007E4458"/>
    <w:rsid w:val="007E456E"/>
    <w:rsid w:val="007E4604"/>
    <w:rsid w:val="007E4632"/>
    <w:rsid w:val="007E4647"/>
    <w:rsid w:val="007E4889"/>
    <w:rsid w:val="007E4A38"/>
    <w:rsid w:val="007E4C11"/>
    <w:rsid w:val="007E4CA9"/>
    <w:rsid w:val="007E4F33"/>
    <w:rsid w:val="007E5001"/>
    <w:rsid w:val="007E50F1"/>
    <w:rsid w:val="007E5136"/>
    <w:rsid w:val="007E5152"/>
    <w:rsid w:val="007E525C"/>
    <w:rsid w:val="007E54D9"/>
    <w:rsid w:val="007E5549"/>
    <w:rsid w:val="007E55C5"/>
    <w:rsid w:val="007E5657"/>
    <w:rsid w:val="007E56B0"/>
    <w:rsid w:val="007E58BB"/>
    <w:rsid w:val="007E5B0F"/>
    <w:rsid w:val="007E5CAB"/>
    <w:rsid w:val="007E5DC9"/>
    <w:rsid w:val="007E5DF5"/>
    <w:rsid w:val="007E5EC3"/>
    <w:rsid w:val="007E603F"/>
    <w:rsid w:val="007E6344"/>
    <w:rsid w:val="007E6435"/>
    <w:rsid w:val="007E6490"/>
    <w:rsid w:val="007E669D"/>
    <w:rsid w:val="007E671A"/>
    <w:rsid w:val="007E6958"/>
    <w:rsid w:val="007E6C7D"/>
    <w:rsid w:val="007E6D19"/>
    <w:rsid w:val="007E6E4D"/>
    <w:rsid w:val="007E700B"/>
    <w:rsid w:val="007E72A9"/>
    <w:rsid w:val="007E736D"/>
    <w:rsid w:val="007E7386"/>
    <w:rsid w:val="007E7431"/>
    <w:rsid w:val="007E774E"/>
    <w:rsid w:val="007E779E"/>
    <w:rsid w:val="007E7829"/>
    <w:rsid w:val="007E792C"/>
    <w:rsid w:val="007E79E3"/>
    <w:rsid w:val="007E7A5A"/>
    <w:rsid w:val="007E7ADE"/>
    <w:rsid w:val="007E7B86"/>
    <w:rsid w:val="007E7D51"/>
    <w:rsid w:val="007E7ED7"/>
    <w:rsid w:val="007E7F26"/>
    <w:rsid w:val="007F0052"/>
    <w:rsid w:val="007F0059"/>
    <w:rsid w:val="007F050E"/>
    <w:rsid w:val="007F0563"/>
    <w:rsid w:val="007F0981"/>
    <w:rsid w:val="007F0A4F"/>
    <w:rsid w:val="007F0CB4"/>
    <w:rsid w:val="007F0D0E"/>
    <w:rsid w:val="007F0EC0"/>
    <w:rsid w:val="007F0F09"/>
    <w:rsid w:val="007F10F3"/>
    <w:rsid w:val="007F1117"/>
    <w:rsid w:val="007F114C"/>
    <w:rsid w:val="007F15A3"/>
    <w:rsid w:val="007F1773"/>
    <w:rsid w:val="007F1B0C"/>
    <w:rsid w:val="007F1B71"/>
    <w:rsid w:val="007F1F19"/>
    <w:rsid w:val="007F2331"/>
    <w:rsid w:val="007F25D1"/>
    <w:rsid w:val="007F26C5"/>
    <w:rsid w:val="007F2819"/>
    <w:rsid w:val="007F2821"/>
    <w:rsid w:val="007F2837"/>
    <w:rsid w:val="007F29DE"/>
    <w:rsid w:val="007F2A11"/>
    <w:rsid w:val="007F2B72"/>
    <w:rsid w:val="007F2BCB"/>
    <w:rsid w:val="007F2BDE"/>
    <w:rsid w:val="007F2DFB"/>
    <w:rsid w:val="007F3106"/>
    <w:rsid w:val="007F31AD"/>
    <w:rsid w:val="007F32EF"/>
    <w:rsid w:val="007F3685"/>
    <w:rsid w:val="007F3A91"/>
    <w:rsid w:val="007F3B20"/>
    <w:rsid w:val="007F3BA2"/>
    <w:rsid w:val="007F4057"/>
    <w:rsid w:val="007F443E"/>
    <w:rsid w:val="007F4614"/>
    <w:rsid w:val="007F47A8"/>
    <w:rsid w:val="007F48B0"/>
    <w:rsid w:val="007F48D3"/>
    <w:rsid w:val="007F4AA7"/>
    <w:rsid w:val="007F4ABB"/>
    <w:rsid w:val="007F4C22"/>
    <w:rsid w:val="007F4D12"/>
    <w:rsid w:val="007F4F71"/>
    <w:rsid w:val="007F531F"/>
    <w:rsid w:val="007F538B"/>
    <w:rsid w:val="007F53D8"/>
    <w:rsid w:val="007F5422"/>
    <w:rsid w:val="007F57A6"/>
    <w:rsid w:val="007F5820"/>
    <w:rsid w:val="007F5AEA"/>
    <w:rsid w:val="007F5B59"/>
    <w:rsid w:val="007F5B89"/>
    <w:rsid w:val="007F5C7C"/>
    <w:rsid w:val="007F5E0C"/>
    <w:rsid w:val="007F628D"/>
    <w:rsid w:val="007F62C0"/>
    <w:rsid w:val="007F62CD"/>
    <w:rsid w:val="007F644E"/>
    <w:rsid w:val="007F657D"/>
    <w:rsid w:val="007F6633"/>
    <w:rsid w:val="007F672F"/>
    <w:rsid w:val="007F67F5"/>
    <w:rsid w:val="007F6814"/>
    <w:rsid w:val="007F682E"/>
    <w:rsid w:val="007F6D78"/>
    <w:rsid w:val="007F6DB8"/>
    <w:rsid w:val="007F6E75"/>
    <w:rsid w:val="007F7127"/>
    <w:rsid w:val="007F71BE"/>
    <w:rsid w:val="007F7229"/>
    <w:rsid w:val="007F728C"/>
    <w:rsid w:val="007F738A"/>
    <w:rsid w:val="007F7423"/>
    <w:rsid w:val="007F74CE"/>
    <w:rsid w:val="007F775A"/>
    <w:rsid w:val="007F77A6"/>
    <w:rsid w:val="007F79F8"/>
    <w:rsid w:val="007F7A63"/>
    <w:rsid w:val="007F7C58"/>
    <w:rsid w:val="007F7D62"/>
    <w:rsid w:val="00800116"/>
    <w:rsid w:val="0080020C"/>
    <w:rsid w:val="008002DF"/>
    <w:rsid w:val="0080030B"/>
    <w:rsid w:val="008008ED"/>
    <w:rsid w:val="00800A01"/>
    <w:rsid w:val="00800A40"/>
    <w:rsid w:val="00800B09"/>
    <w:rsid w:val="00800EAD"/>
    <w:rsid w:val="0080114C"/>
    <w:rsid w:val="0080118E"/>
    <w:rsid w:val="008012D0"/>
    <w:rsid w:val="008012E3"/>
    <w:rsid w:val="008015A4"/>
    <w:rsid w:val="0080173D"/>
    <w:rsid w:val="008017AC"/>
    <w:rsid w:val="00801A55"/>
    <w:rsid w:val="00801B00"/>
    <w:rsid w:val="00801BAA"/>
    <w:rsid w:val="00801D0E"/>
    <w:rsid w:val="00801DC6"/>
    <w:rsid w:val="00801F07"/>
    <w:rsid w:val="00801F11"/>
    <w:rsid w:val="00801F34"/>
    <w:rsid w:val="00802018"/>
    <w:rsid w:val="008022F4"/>
    <w:rsid w:val="0080292E"/>
    <w:rsid w:val="00802B92"/>
    <w:rsid w:val="00802C14"/>
    <w:rsid w:val="00802C4B"/>
    <w:rsid w:val="00802C94"/>
    <w:rsid w:val="00802D62"/>
    <w:rsid w:val="00802EB4"/>
    <w:rsid w:val="0080308A"/>
    <w:rsid w:val="00803131"/>
    <w:rsid w:val="0080317E"/>
    <w:rsid w:val="0080349F"/>
    <w:rsid w:val="00803650"/>
    <w:rsid w:val="00803676"/>
    <w:rsid w:val="008036BE"/>
    <w:rsid w:val="008036DD"/>
    <w:rsid w:val="0080381F"/>
    <w:rsid w:val="00803B44"/>
    <w:rsid w:val="00803DB4"/>
    <w:rsid w:val="00804066"/>
    <w:rsid w:val="00804197"/>
    <w:rsid w:val="00804292"/>
    <w:rsid w:val="008043D8"/>
    <w:rsid w:val="008043F8"/>
    <w:rsid w:val="00804620"/>
    <w:rsid w:val="0080462E"/>
    <w:rsid w:val="0080469D"/>
    <w:rsid w:val="0080475F"/>
    <w:rsid w:val="008047FE"/>
    <w:rsid w:val="00804866"/>
    <w:rsid w:val="0080488A"/>
    <w:rsid w:val="00804A95"/>
    <w:rsid w:val="00804AB6"/>
    <w:rsid w:val="00804B23"/>
    <w:rsid w:val="00804C1B"/>
    <w:rsid w:val="00804DF9"/>
    <w:rsid w:val="00805249"/>
    <w:rsid w:val="0080524A"/>
    <w:rsid w:val="008053BF"/>
    <w:rsid w:val="00805521"/>
    <w:rsid w:val="0080560F"/>
    <w:rsid w:val="008056A9"/>
    <w:rsid w:val="008056B6"/>
    <w:rsid w:val="008057E8"/>
    <w:rsid w:val="008058D3"/>
    <w:rsid w:val="00805A80"/>
    <w:rsid w:val="00805ACA"/>
    <w:rsid w:val="00805B75"/>
    <w:rsid w:val="00805BFA"/>
    <w:rsid w:val="00805F76"/>
    <w:rsid w:val="00805FBF"/>
    <w:rsid w:val="00805FE8"/>
    <w:rsid w:val="008062F3"/>
    <w:rsid w:val="00806566"/>
    <w:rsid w:val="00806606"/>
    <w:rsid w:val="00806686"/>
    <w:rsid w:val="008067CB"/>
    <w:rsid w:val="008067CC"/>
    <w:rsid w:val="00806E93"/>
    <w:rsid w:val="008074EF"/>
    <w:rsid w:val="00807E77"/>
    <w:rsid w:val="00810026"/>
    <w:rsid w:val="0081017B"/>
    <w:rsid w:val="0081064E"/>
    <w:rsid w:val="0081079E"/>
    <w:rsid w:val="00810AD3"/>
    <w:rsid w:val="00810C86"/>
    <w:rsid w:val="00810F59"/>
    <w:rsid w:val="0081103A"/>
    <w:rsid w:val="008113E0"/>
    <w:rsid w:val="00811746"/>
    <w:rsid w:val="008117E4"/>
    <w:rsid w:val="0081197F"/>
    <w:rsid w:val="0081199D"/>
    <w:rsid w:val="00811C7A"/>
    <w:rsid w:val="00811D42"/>
    <w:rsid w:val="00811DB3"/>
    <w:rsid w:val="00811E54"/>
    <w:rsid w:val="0081203B"/>
    <w:rsid w:val="0081248D"/>
    <w:rsid w:val="00812A24"/>
    <w:rsid w:val="00812B11"/>
    <w:rsid w:val="00812B22"/>
    <w:rsid w:val="00812C33"/>
    <w:rsid w:val="0081318F"/>
    <w:rsid w:val="008132D2"/>
    <w:rsid w:val="0081339F"/>
    <w:rsid w:val="008134F7"/>
    <w:rsid w:val="0081375D"/>
    <w:rsid w:val="00813880"/>
    <w:rsid w:val="008138C8"/>
    <w:rsid w:val="00813A60"/>
    <w:rsid w:val="00813BD8"/>
    <w:rsid w:val="00813C87"/>
    <w:rsid w:val="00813CE8"/>
    <w:rsid w:val="00813FB2"/>
    <w:rsid w:val="0081403A"/>
    <w:rsid w:val="0081435D"/>
    <w:rsid w:val="008143F8"/>
    <w:rsid w:val="0081450E"/>
    <w:rsid w:val="00814581"/>
    <w:rsid w:val="00814854"/>
    <w:rsid w:val="008148D4"/>
    <w:rsid w:val="008149F3"/>
    <w:rsid w:val="00814B68"/>
    <w:rsid w:val="00814C18"/>
    <w:rsid w:val="00814DA7"/>
    <w:rsid w:val="00814DBB"/>
    <w:rsid w:val="00814E73"/>
    <w:rsid w:val="00814FEE"/>
    <w:rsid w:val="0081502A"/>
    <w:rsid w:val="008150A7"/>
    <w:rsid w:val="00815159"/>
    <w:rsid w:val="008152BC"/>
    <w:rsid w:val="008152F9"/>
    <w:rsid w:val="008153BB"/>
    <w:rsid w:val="008154CD"/>
    <w:rsid w:val="00815788"/>
    <w:rsid w:val="008158DE"/>
    <w:rsid w:val="00815999"/>
    <w:rsid w:val="008159B4"/>
    <w:rsid w:val="00815A7B"/>
    <w:rsid w:val="00815BAB"/>
    <w:rsid w:val="00815C2D"/>
    <w:rsid w:val="00815D65"/>
    <w:rsid w:val="00815DDE"/>
    <w:rsid w:val="00815F00"/>
    <w:rsid w:val="00815F8F"/>
    <w:rsid w:val="00816457"/>
    <w:rsid w:val="008164A4"/>
    <w:rsid w:val="0081678D"/>
    <w:rsid w:val="00816800"/>
    <w:rsid w:val="0081695E"/>
    <w:rsid w:val="00816B3D"/>
    <w:rsid w:val="00816CA9"/>
    <w:rsid w:val="00816D1D"/>
    <w:rsid w:val="00816E49"/>
    <w:rsid w:val="00816F16"/>
    <w:rsid w:val="00816F46"/>
    <w:rsid w:val="0081714D"/>
    <w:rsid w:val="00817639"/>
    <w:rsid w:val="00817839"/>
    <w:rsid w:val="00817917"/>
    <w:rsid w:val="00817AB4"/>
    <w:rsid w:val="00817E29"/>
    <w:rsid w:val="00817F7C"/>
    <w:rsid w:val="00817F84"/>
    <w:rsid w:val="0082062C"/>
    <w:rsid w:val="00820BE9"/>
    <w:rsid w:val="00820C35"/>
    <w:rsid w:val="00820CE5"/>
    <w:rsid w:val="00821076"/>
    <w:rsid w:val="00821144"/>
    <w:rsid w:val="00821349"/>
    <w:rsid w:val="008214C5"/>
    <w:rsid w:val="008215F4"/>
    <w:rsid w:val="008216F1"/>
    <w:rsid w:val="00821780"/>
    <w:rsid w:val="00821824"/>
    <w:rsid w:val="00821859"/>
    <w:rsid w:val="008219AA"/>
    <w:rsid w:val="00821EB4"/>
    <w:rsid w:val="00821F98"/>
    <w:rsid w:val="00822018"/>
    <w:rsid w:val="00822204"/>
    <w:rsid w:val="00822398"/>
    <w:rsid w:val="00822490"/>
    <w:rsid w:val="0082265D"/>
    <w:rsid w:val="00822674"/>
    <w:rsid w:val="00822AA2"/>
    <w:rsid w:val="00822AD8"/>
    <w:rsid w:val="00822CEE"/>
    <w:rsid w:val="00822D8B"/>
    <w:rsid w:val="00822DC4"/>
    <w:rsid w:val="00822DF1"/>
    <w:rsid w:val="00822E80"/>
    <w:rsid w:val="00822FE7"/>
    <w:rsid w:val="0082336B"/>
    <w:rsid w:val="008233AF"/>
    <w:rsid w:val="00823434"/>
    <w:rsid w:val="00823609"/>
    <w:rsid w:val="00823630"/>
    <w:rsid w:val="00823838"/>
    <w:rsid w:val="008238C1"/>
    <w:rsid w:val="008239B3"/>
    <w:rsid w:val="00823A3A"/>
    <w:rsid w:val="00823A80"/>
    <w:rsid w:val="00823CE2"/>
    <w:rsid w:val="00823FA2"/>
    <w:rsid w:val="00823FCC"/>
    <w:rsid w:val="00824054"/>
    <w:rsid w:val="00824062"/>
    <w:rsid w:val="0082431D"/>
    <w:rsid w:val="00824331"/>
    <w:rsid w:val="00824339"/>
    <w:rsid w:val="00824495"/>
    <w:rsid w:val="008247A8"/>
    <w:rsid w:val="0082483B"/>
    <w:rsid w:val="00824B13"/>
    <w:rsid w:val="00824B14"/>
    <w:rsid w:val="00824D47"/>
    <w:rsid w:val="00824E02"/>
    <w:rsid w:val="00824F2F"/>
    <w:rsid w:val="00824F6E"/>
    <w:rsid w:val="00824FE1"/>
    <w:rsid w:val="008252AE"/>
    <w:rsid w:val="00825406"/>
    <w:rsid w:val="00825474"/>
    <w:rsid w:val="008254D5"/>
    <w:rsid w:val="008254EA"/>
    <w:rsid w:val="00825598"/>
    <w:rsid w:val="00825613"/>
    <w:rsid w:val="00825643"/>
    <w:rsid w:val="0082567E"/>
    <w:rsid w:val="008256AF"/>
    <w:rsid w:val="00825899"/>
    <w:rsid w:val="00825A84"/>
    <w:rsid w:val="00825C3C"/>
    <w:rsid w:val="00825C68"/>
    <w:rsid w:val="00825CC4"/>
    <w:rsid w:val="00825F30"/>
    <w:rsid w:val="00825FCA"/>
    <w:rsid w:val="008261A7"/>
    <w:rsid w:val="0082632D"/>
    <w:rsid w:val="00826507"/>
    <w:rsid w:val="00826637"/>
    <w:rsid w:val="008268D4"/>
    <w:rsid w:val="008268F7"/>
    <w:rsid w:val="00826B15"/>
    <w:rsid w:val="00826B96"/>
    <w:rsid w:val="00826D8A"/>
    <w:rsid w:val="0082703D"/>
    <w:rsid w:val="0082709A"/>
    <w:rsid w:val="008271AA"/>
    <w:rsid w:val="00827378"/>
    <w:rsid w:val="0082766A"/>
    <w:rsid w:val="00827999"/>
    <w:rsid w:val="00827C54"/>
    <w:rsid w:val="00827CC8"/>
    <w:rsid w:val="00827EEB"/>
    <w:rsid w:val="008300A7"/>
    <w:rsid w:val="0083034B"/>
    <w:rsid w:val="008303C8"/>
    <w:rsid w:val="00830408"/>
    <w:rsid w:val="00830492"/>
    <w:rsid w:val="00830849"/>
    <w:rsid w:val="00830872"/>
    <w:rsid w:val="00830905"/>
    <w:rsid w:val="008309FD"/>
    <w:rsid w:val="00830B5B"/>
    <w:rsid w:val="00830F68"/>
    <w:rsid w:val="0083101F"/>
    <w:rsid w:val="008310A8"/>
    <w:rsid w:val="008311BF"/>
    <w:rsid w:val="008312ED"/>
    <w:rsid w:val="008314A2"/>
    <w:rsid w:val="00831658"/>
    <w:rsid w:val="0083165E"/>
    <w:rsid w:val="0083169B"/>
    <w:rsid w:val="00831978"/>
    <w:rsid w:val="00831A56"/>
    <w:rsid w:val="00831A92"/>
    <w:rsid w:val="00831A9D"/>
    <w:rsid w:val="00831B02"/>
    <w:rsid w:val="00831C52"/>
    <w:rsid w:val="00831D9F"/>
    <w:rsid w:val="008322C3"/>
    <w:rsid w:val="008323AE"/>
    <w:rsid w:val="008325A5"/>
    <w:rsid w:val="008326F3"/>
    <w:rsid w:val="00832AA0"/>
    <w:rsid w:val="00832B19"/>
    <w:rsid w:val="00832BEF"/>
    <w:rsid w:val="00832E13"/>
    <w:rsid w:val="00832E74"/>
    <w:rsid w:val="008333CE"/>
    <w:rsid w:val="00833423"/>
    <w:rsid w:val="008335E2"/>
    <w:rsid w:val="008336B2"/>
    <w:rsid w:val="00833B83"/>
    <w:rsid w:val="00833BBE"/>
    <w:rsid w:val="00833BD7"/>
    <w:rsid w:val="00833D82"/>
    <w:rsid w:val="00833E91"/>
    <w:rsid w:val="00833F9D"/>
    <w:rsid w:val="0083406B"/>
    <w:rsid w:val="00834196"/>
    <w:rsid w:val="00834683"/>
    <w:rsid w:val="008346DE"/>
    <w:rsid w:val="00834838"/>
    <w:rsid w:val="00834A72"/>
    <w:rsid w:val="00834B76"/>
    <w:rsid w:val="00834C4C"/>
    <w:rsid w:val="00834C58"/>
    <w:rsid w:val="00834D3A"/>
    <w:rsid w:val="008351A5"/>
    <w:rsid w:val="00835541"/>
    <w:rsid w:val="00835593"/>
    <w:rsid w:val="008355B5"/>
    <w:rsid w:val="0083572B"/>
    <w:rsid w:val="00835799"/>
    <w:rsid w:val="00835967"/>
    <w:rsid w:val="00835988"/>
    <w:rsid w:val="008359DE"/>
    <w:rsid w:val="00835A06"/>
    <w:rsid w:val="00835DE5"/>
    <w:rsid w:val="00835F1D"/>
    <w:rsid w:val="008360E0"/>
    <w:rsid w:val="008360FE"/>
    <w:rsid w:val="008361F6"/>
    <w:rsid w:val="008368B9"/>
    <w:rsid w:val="008368C8"/>
    <w:rsid w:val="00836A7A"/>
    <w:rsid w:val="00836E08"/>
    <w:rsid w:val="00836F44"/>
    <w:rsid w:val="0083700D"/>
    <w:rsid w:val="00837040"/>
    <w:rsid w:val="008371F0"/>
    <w:rsid w:val="00837282"/>
    <w:rsid w:val="008373CE"/>
    <w:rsid w:val="008374EE"/>
    <w:rsid w:val="0083766A"/>
    <w:rsid w:val="008376B9"/>
    <w:rsid w:val="00837786"/>
    <w:rsid w:val="008377EE"/>
    <w:rsid w:val="0083781C"/>
    <w:rsid w:val="008379B2"/>
    <w:rsid w:val="008379F2"/>
    <w:rsid w:val="00837AE6"/>
    <w:rsid w:val="00837CFC"/>
    <w:rsid w:val="00837D93"/>
    <w:rsid w:val="00837F9B"/>
    <w:rsid w:val="00840081"/>
    <w:rsid w:val="008401B8"/>
    <w:rsid w:val="00840315"/>
    <w:rsid w:val="0084054B"/>
    <w:rsid w:val="008405BD"/>
    <w:rsid w:val="0084075F"/>
    <w:rsid w:val="00840B6B"/>
    <w:rsid w:val="00840C8A"/>
    <w:rsid w:val="00841325"/>
    <w:rsid w:val="008416E9"/>
    <w:rsid w:val="00841775"/>
    <w:rsid w:val="00841821"/>
    <w:rsid w:val="008419D2"/>
    <w:rsid w:val="00841C94"/>
    <w:rsid w:val="00841EBD"/>
    <w:rsid w:val="00841F7F"/>
    <w:rsid w:val="00842315"/>
    <w:rsid w:val="00842339"/>
    <w:rsid w:val="0084250E"/>
    <w:rsid w:val="008426A8"/>
    <w:rsid w:val="008427C8"/>
    <w:rsid w:val="00842B9B"/>
    <w:rsid w:val="00842BA2"/>
    <w:rsid w:val="00842DE9"/>
    <w:rsid w:val="00842E0A"/>
    <w:rsid w:val="00842EFB"/>
    <w:rsid w:val="008431A9"/>
    <w:rsid w:val="00843274"/>
    <w:rsid w:val="00843331"/>
    <w:rsid w:val="0084337C"/>
    <w:rsid w:val="00843457"/>
    <w:rsid w:val="008435D7"/>
    <w:rsid w:val="008436DD"/>
    <w:rsid w:val="008436FA"/>
    <w:rsid w:val="008436FC"/>
    <w:rsid w:val="00843BA1"/>
    <w:rsid w:val="00843D46"/>
    <w:rsid w:val="008440C7"/>
    <w:rsid w:val="0084426C"/>
    <w:rsid w:val="00844281"/>
    <w:rsid w:val="0084432D"/>
    <w:rsid w:val="008443F8"/>
    <w:rsid w:val="0084445E"/>
    <w:rsid w:val="00844524"/>
    <w:rsid w:val="00844582"/>
    <w:rsid w:val="0084478D"/>
    <w:rsid w:val="008447FD"/>
    <w:rsid w:val="008449B1"/>
    <w:rsid w:val="00844AD0"/>
    <w:rsid w:val="00844BA5"/>
    <w:rsid w:val="00844BA6"/>
    <w:rsid w:val="00844CE6"/>
    <w:rsid w:val="00844D35"/>
    <w:rsid w:val="00844FD8"/>
    <w:rsid w:val="0084523F"/>
    <w:rsid w:val="008452E0"/>
    <w:rsid w:val="00845596"/>
    <w:rsid w:val="008456DF"/>
    <w:rsid w:val="00845731"/>
    <w:rsid w:val="00845813"/>
    <w:rsid w:val="00845918"/>
    <w:rsid w:val="00845A32"/>
    <w:rsid w:val="00845CB2"/>
    <w:rsid w:val="00845E44"/>
    <w:rsid w:val="00845F12"/>
    <w:rsid w:val="00845F33"/>
    <w:rsid w:val="00845F45"/>
    <w:rsid w:val="00845FA0"/>
    <w:rsid w:val="008460F2"/>
    <w:rsid w:val="008461F5"/>
    <w:rsid w:val="00846215"/>
    <w:rsid w:val="00846387"/>
    <w:rsid w:val="00846400"/>
    <w:rsid w:val="008466E5"/>
    <w:rsid w:val="00846838"/>
    <w:rsid w:val="00846896"/>
    <w:rsid w:val="0084693B"/>
    <w:rsid w:val="00846BBB"/>
    <w:rsid w:val="00846DF1"/>
    <w:rsid w:val="00847036"/>
    <w:rsid w:val="0084748A"/>
    <w:rsid w:val="008476B9"/>
    <w:rsid w:val="0084779B"/>
    <w:rsid w:val="008479B4"/>
    <w:rsid w:val="00847C9C"/>
    <w:rsid w:val="00847FFD"/>
    <w:rsid w:val="00850323"/>
    <w:rsid w:val="0085055B"/>
    <w:rsid w:val="0085067F"/>
    <w:rsid w:val="008506B2"/>
    <w:rsid w:val="0085090B"/>
    <w:rsid w:val="00850C15"/>
    <w:rsid w:val="00850C17"/>
    <w:rsid w:val="00851131"/>
    <w:rsid w:val="0085118D"/>
    <w:rsid w:val="0085125A"/>
    <w:rsid w:val="00851303"/>
    <w:rsid w:val="00851306"/>
    <w:rsid w:val="00851356"/>
    <w:rsid w:val="00851954"/>
    <w:rsid w:val="00851B85"/>
    <w:rsid w:val="00851CB2"/>
    <w:rsid w:val="00852075"/>
    <w:rsid w:val="0085214D"/>
    <w:rsid w:val="0085239A"/>
    <w:rsid w:val="0085271E"/>
    <w:rsid w:val="0085284D"/>
    <w:rsid w:val="008528CF"/>
    <w:rsid w:val="008528FC"/>
    <w:rsid w:val="00852A77"/>
    <w:rsid w:val="00852B2E"/>
    <w:rsid w:val="00852B86"/>
    <w:rsid w:val="00852BA7"/>
    <w:rsid w:val="00852CA9"/>
    <w:rsid w:val="00852E91"/>
    <w:rsid w:val="00852FAF"/>
    <w:rsid w:val="0085328F"/>
    <w:rsid w:val="00853313"/>
    <w:rsid w:val="00853523"/>
    <w:rsid w:val="0085358D"/>
    <w:rsid w:val="00853637"/>
    <w:rsid w:val="00853699"/>
    <w:rsid w:val="008537B6"/>
    <w:rsid w:val="00853827"/>
    <w:rsid w:val="00853893"/>
    <w:rsid w:val="00853CCE"/>
    <w:rsid w:val="00853DA4"/>
    <w:rsid w:val="00853F92"/>
    <w:rsid w:val="008540E0"/>
    <w:rsid w:val="0085413E"/>
    <w:rsid w:val="00854461"/>
    <w:rsid w:val="008547BC"/>
    <w:rsid w:val="008547EC"/>
    <w:rsid w:val="008549ED"/>
    <w:rsid w:val="00854B6D"/>
    <w:rsid w:val="00854C00"/>
    <w:rsid w:val="00854C30"/>
    <w:rsid w:val="00854E16"/>
    <w:rsid w:val="00854F02"/>
    <w:rsid w:val="00854F82"/>
    <w:rsid w:val="008550DD"/>
    <w:rsid w:val="008552FF"/>
    <w:rsid w:val="00855331"/>
    <w:rsid w:val="00855366"/>
    <w:rsid w:val="00855431"/>
    <w:rsid w:val="00855503"/>
    <w:rsid w:val="00855737"/>
    <w:rsid w:val="0085574D"/>
    <w:rsid w:val="00855A49"/>
    <w:rsid w:val="00855CC1"/>
    <w:rsid w:val="00855DBC"/>
    <w:rsid w:val="00855FC4"/>
    <w:rsid w:val="0085635C"/>
    <w:rsid w:val="00856526"/>
    <w:rsid w:val="0085654E"/>
    <w:rsid w:val="008567FE"/>
    <w:rsid w:val="00856877"/>
    <w:rsid w:val="00856A7C"/>
    <w:rsid w:val="00856A91"/>
    <w:rsid w:val="00856B42"/>
    <w:rsid w:val="00856C5A"/>
    <w:rsid w:val="00856D05"/>
    <w:rsid w:val="00856D2F"/>
    <w:rsid w:val="0085708C"/>
    <w:rsid w:val="008570EC"/>
    <w:rsid w:val="00857100"/>
    <w:rsid w:val="00857202"/>
    <w:rsid w:val="00857210"/>
    <w:rsid w:val="00857750"/>
    <w:rsid w:val="00857785"/>
    <w:rsid w:val="008577ED"/>
    <w:rsid w:val="008578EC"/>
    <w:rsid w:val="008579CA"/>
    <w:rsid w:val="00857A29"/>
    <w:rsid w:val="00857D68"/>
    <w:rsid w:val="00857E8E"/>
    <w:rsid w:val="0086000F"/>
    <w:rsid w:val="00860034"/>
    <w:rsid w:val="008601BF"/>
    <w:rsid w:val="00860687"/>
    <w:rsid w:val="00860922"/>
    <w:rsid w:val="00860CE4"/>
    <w:rsid w:val="00860DDF"/>
    <w:rsid w:val="00860DEE"/>
    <w:rsid w:val="00860F3C"/>
    <w:rsid w:val="00860FD8"/>
    <w:rsid w:val="00861128"/>
    <w:rsid w:val="008614D8"/>
    <w:rsid w:val="00861876"/>
    <w:rsid w:val="008619BA"/>
    <w:rsid w:val="00861C56"/>
    <w:rsid w:val="00861D6B"/>
    <w:rsid w:val="00861EEE"/>
    <w:rsid w:val="00861EF3"/>
    <w:rsid w:val="008621C9"/>
    <w:rsid w:val="00862226"/>
    <w:rsid w:val="00862583"/>
    <w:rsid w:val="0086287A"/>
    <w:rsid w:val="00862EB7"/>
    <w:rsid w:val="00862FEA"/>
    <w:rsid w:val="0086304D"/>
    <w:rsid w:val="00863073"/>
    <w:rsid w:val="0086327D"/>
    <w:rsid w:val="00863732"/>
    <w:rsid w:val="00863915"/>
    <w:rsid w:val="008640A2"/>
    <w:rsid w:val="00864187"/>
    <w:rsid w:val="008641B9"/>
    <w:rsid w:val="008643AA"/>
    <w:rsid w:val="008645DA"/>
    <w:rsid w:val="00864610"/>
    <w:rsid w:val="0086464E"/>
    <w:rsid w:val="0086477B"/>
    <w:rsid w:val="0086479E"/>
    <w:rsid w:val="00864B71"/>
    <w:rsid w:val="00864D65"/>
    <w:rsid w:val="0086513C"/>
    <w:rsid w:val="008652AF"/>
    <w:rsid w:val="00865483"/>
    <w:rsid w:val="0086549F"/>
    <w:rsid w:val="00865585"/>
    <w:rsid w:val="00865726"/>
    <w:rsid w:val="0086591C"/>
    <w:rsid w:val="00865B18"/>
    <w:rsid w:val="00865B6E"/>
    <w:rsid w:val="00865B84"/>
    <w:rsid w:val="00865F00"/>
    <w:rsid w:val="008660DA"/>
    <w:rsid w:val="0086620C"/>
    <w:rsid w:val="008662A4"/>
    <w:rsid w:val="0086651D"/>
    <w:rsid w:val="0086652B"/>
    <w:rsid w:val="00866713"/>
    <w:rsid w:val="0086689B"/>
    <w:rsid w:val="00866C78"/>
    <w:rsid w:val="00866CA7"/>
    <w:rsid w:val="00866DE5"/>
    <w:rsid w:val="00866EC0"/>
    <w:rsid w:val="00867083"/>
    <w:rsid w:val="00867368"/>
    <w:rsid w:val="00867373"/>
    <w:rsid w:val="00867671"/>
    <w:rsid w:val="0086785F"/>
    <w:rsid w:val="008679F8"/>
    <w:rsid w:val="00867A1F"/>
    <w:rsid w:val="00867B33"/>
    <w:rsid w:val="00867DBC"/>
    <w:rsid w:val="00867E09"/>
    <w:rsid w:val="00870344"/>
    <w:rsid w:val="00870369"/>
    <w:rsid w:val="00870504"/>
    <w:rsid w:val="00870508"/>
    <w:rsid w:val="00870618"/>
    <w:rsid w:val="00870817"/>
    <w:rsid w:val="0087091B"/>
    <w:rsid w:val="008709D6"/>
    <w:rsid w:val="00870AA3"/>
    <w:rsid w:val="00870DCB"/>
    <w:rsid w:val="00870E31"/>
    <w:rsid w:val="00871039"/>
    <w:rsid w:val="0087113B"/>
    <w:rsid w:val="008717CF"/>
    <w:rsid w:val="00871909"/>
    <w:rsid w:val="00871B4E"/>
    <w:rsid w:val="00871B71"/>
    <w:rsid w:val="00871B9E"/>
    <w:rsid w:val="00871CE2"/>
    <w:rsid w:val="00871F28"/>
    <w:rsid w:val="00872047"/>
    <w:rsid w:val="008720E4"/>
    <w:rsid w:val="00872351"/>
    <w:rsid w:val="008724AB"/>
    <w:rsid w:val="00872748"/>
    <w:rsid w:val="00872785"/>
    <w:rsid w:val="008728B6"/>
    <w:rsid w:val="0087294F"/>
    <w:rsid w:val="008729BE"/>
    <w:rsid w:val="008729FF"/>
    <w:rsid w:val="00872A98"/>
    <w:rsid w:val="00872BE3"/>
    <w:rsid w:val="00872C54"/>
    <w:rsid w:val="00872DEF"/>
    <w:rsid w:val="008732DC"/>
    <w:rsid w:val="008733A3"/>
    <w:rsid w:val="008733BD"/>
    <w:rsid w:val="00873432"/>
    <w:rsid w:val="008737F5"/>
    <w:rsid w:val="0087389E"/>
    <w:rsid w:val="00873A52"/>
    <w:rsid w:val="00873B4C"/>
    <w:rsid w:val="00873CB7"/>
    <w:rsid w:val="00873D7D"/>
    <w:rsid w:val="00873D86"/>
    <w:rsid w:val="0087403B"/>
    <w:rsid w:val="008740B4"/>
    <w:rsid w:val="00874207"/>
    <w:rsid w:val="00874361"/>
    <w:rsid w:val="0087456B"/>
    <w:rsid w:val="008747A4"/>
    <w:rsid w:val="00874A03"/>
    <w:rsid w:val="00874B2B"/>
    <w:rsid w:val="00874C0E"/>
    <w:rsid w:val="00874C51"/>
    <w:rsid w:val="00874C92"/>
    <w:rsid w:val="00874CB3"/>
    <w:rsid w:val="00874D17"/>
    <w:rsid w:val="00874D99"/>
    <w:rsid w:val="00874DF5"/>
    <w:rsid w:val="00874DF7"/>
    <w:rsid w:val="00874E28"/>
    <w:rsid w:val="00874E59"/>
    <w:rsid w:val="00874E6B"/>
    <w:rsid w:val="00874F3E"/>
    <w:rsid w:val="00874FDD"/>
    <w:rsid w:val="0087504D"/>
    <w:rsid w:val="008750F1"/>
    <w:rsid w:val="00875206"/>
    <w:rsid w:val="00875438"/>
    <w:rsid w:val="00875560"/>
    <w:rsid w:val="00875590"/>
    <w:rsid w:val="00875676"/>
    <w:rsid w:val="00875707"/>
    <w:rsid w:val="00875995"/>
    <w:rsid w:val="0087599B"/>
    <w:rsid w:val="00875C8C"/>
    <w:rsid w:val="00875DD8"/>
    <w:rsid w:val="00875EB5"/>
    <w:rsid w:val="00875F81"/>
    <w:rsid w:val="00876017"/>
    <w:rsid w:val="0087605C"/>
    <w:rsid w:val="0087613B"/>
    <w:rsid w:val="00876276"/>
    <w:rsid w:val="00876349"/>
    <w:rsid w:val="0087639F"/>
    <w:rsid w:val="008764FF"/>
    <w:rsid w:val="00876504"/>
    <w:rsid w:val="00876627"/>
    <w:rsid w:val="0087665F"/>
    <w:rsid w:val="00876780"/>
    <w:rsid w:val="008767DE"/>
    <w:rsid w:val="008767FA"/>
    <w:rsid w:val="0087681D"/>
    <w:rsid w:val="0087684D"/>
    <w:rsid w:val="00876888"/>
    <w:rsid w:val="0087696D"/>
    <w:rsid w:val="00876B8B"/>
    <w:rsid w:val="0087709D"/>
    <w:rsid w:val="008770FC"/>
    <w:rsid w:val="008771F3"/>
    <w:rsid w:val="0087728C"/>
    <w:rsid w:val="008773D7"/>
    <w:rsid w:val="008774FC"/>
    <w:rsid w:val="008776A0"/>
    <w:rsid w:val="00877850"/>
    <w:rsid w:val="008779C1"/>
    <w:rsid w:val="00877A91"/>
    <w:rsid w:val="00877B18"/>
    <w:rsid w:val="00877B2E"/>
    <w:rsid w:val="00877F5A"/>
    <w:rsid w:val="008802B4"/>
    <w:rsid w:val="008802BE"/>
    <w:rsid w:val="00880329"/>
    <w:rsid w:val="00880361"/>
    <w:rsid w:val="00880493"/>
    <w:rsid w:val="00880623"/>
    <w:rsid w:val="0088067A"/>
    <w:rsid w:val="00880708"/>
    <w:rsid w:val="00880712"/>
    <w:rsid w:val="008807E9"/>
    <w:rsid w:val="00880853"/>
    <w:rsid w:val="00880A3B"/>
    <w:rsid w:val="00880CBC"/>
    <w:rsid w:val="0088116E"/>
    <w:rsid w:val="0088119D"/>
    <w:rsid w:val="008811C5"/>
    <w:rsid w:val="00881353"/>
    <w:rsid w:val="0088151F"/>
    <w:rsid w:val="00881789"/>
    <w:rsid w:val="00881950"/>
    <w:rsid w:val="00881AB2"/>
    <w:rsid w:val="00881D4F"/>
    <w:rsid w:val="00881FE3"/>
    <w:rsid w:val="008820EA"/>
    <w:rsid w:val="00882B61"/>
    <w:rsid w:val="00882BA8"/>
    <w:rsid w:val="00882D59"/>
    <w:rsid w:val="00882DBC"/>
    <w:rsid w:val="00882DD0"/>
    <w:rsid w:val="00882E35"/>
    <w:rsid w:val="00882F46"/>
    <w:rsid w:val="008830B4"/>
    <w:rsid w:val="00883116"/>
    <w:rsid w:val="008831F2"/>
    <w:rsid w:val="00883279"/>
    <w:rsid w:val="0088329D"/>
    <w:rsid w:val="008832F3"/>
    <w:rsid w:val="00883345"/>
    <w:rsid w:val="008833D1"/>
    <w:rsid w:val="0088361E"/>
    <w:rsid w:val="00883829"/>
    <w:rsid w:val="008838C1"/>
    <w:rsid w:val="008839AD"/>
    <w:rsid w:val="008839FB"/>
    <w:rsid w:val="00883BB0"/>
    <w:rsid w:val="00883BCD"/>
    <w:rsid w:val="00883DB5"/>
    <w:rsid w:val="00884038"/>
    <w:rsid w:val="00884360"/>
    <w:rsid w:val="00884456"/>
    <w:rsid w:val="00884872"/>
    <w:rsid w:val="00884AE4"/>
    <w:rsid w:val="00884CD0"/>
    <w:rsid w:val="00884F07"/>
    <w:rsid w:val="00884F82"/>
    <w:rsid w:val="00885109"/>
    <w:rsid w:val="0088515F"/>
    <w:rsid w:val="00885188"/>
    <w:rsid w:val="0088518A"/>
    <w:rsid w:val="008851D3"/>
    <w:rsid w:val="00885332"/>
    <w:rsid w:val="00885487"/>
    <w:rsid w:val="00885488"/>
    <w:rsid w:val="00885504"/>
    <w:rsid w:val="00885578"/>
    <w:rsid w:val="00885771"/>
    <w:rsid w:val="008858CB"/>
    <w:rsid w:val="0088592E"/>
    <w:rsid w:val="008859E4"/>
    <w:rsid w:val="00885B7D"/>
    <w:rsid w:val="00885C48"/>
    <w:rsid w:val="00885D99"/>
    <w:rsid w:val="00885E47"/>
    <w:rsid w:val="00885F76"/>
    <w:rsid w:val="0088618B"/>
    <w:rsid w:val="008863C5"/>
    <w:rsid w:val="008864E5"/>
    <w:rsid w:val="00886537"/>
    <w:rsid w:val="00886539"/>
    <w:rsid w:val="00886568"/>
    <w:rsid w:val="00886596"/>
    <w:rsid w:val="008866F6"/>
    <w:rsid w:val="00886707"/>
    <w:rsid w:val="00886718"/>
    <w:rsid w:val="00886826"/>
    <w:rsid w:val="00886916"/>
    <w:rsid w:val="00886994"/>
    <w:rsid w:val="00886C41"/>
    <w:rsid w:val="00886C85"/>
    <w:rsid w:val="00886D39"/>
    <w:rsid w:val="00886FB7"/>
    <w:rsid w:val="0088701D"/>
    <w:rsid w:val="008870B3"/>
    <w:rsid w:val="008871F3"/>
    <w:rsid w:val="008871F9"/>
    <w:rsid w:val="00887612"/>
    <w:rsid w:val="008877F0"/>
    <w:rsid w:val="008878F6"/>
    <w:rsid w:val="00887B6F"/>
    <w:rsid w:val="00887C07"/>
    <w:rsid w:val="00887CAF"/>
    <w:rsid w:val="00887CC4"/>
    <w:rsid w:val="00887CEA"/>
    <w:rsid w:val="00887FEB"/>
    <w:rsid w:val="008901DB"/>
    <w:rsid w:val="00890231"/>
    <w:rsid w:val="008904D8"/>
    <w:rsid w:val="008904DA"/>
    <w:rsid w:val="008907C3"/>
    <w:rsid w:val="008908B7"/>
    <w:rsid w:val="00890A77"/>
    <w:rsid w:val="00890C4E"/>
    <w:rsid w:val="00890F30"/>
    <w:rsid w:val="008910EF"/>
    <w:rsid w:val="008912A6"/>
    <w:rsid w:val="00891415"/>
    <w:rsid w:val="008914D4"/>
    <w:rsid w:val="00891712"/>
    <w:rsid w:val="00891B84"/>
    <w:rsid w:val="00891CD5"/>
    <w:rsid w:val="00891D30"/>
    <w:rsid w:val="00891DC7"/>
    <w:rsid w:val="00891E75"/>
    <w:rsid w:val="0089249C"/>
    <w:rsid w:val="008928B2"/>
    <w:rsid w:val="008928EC"/>
    <w:rsid w:val="00892A12"/>
    <w:rsid w:val="00892BA9"/>
    <w:rsid w:val="00892BB4"/>
    <w:rsid w:val="00892C9F"/>
    <w:rsid w:val="00892CCA"/>
    <w:rsid w:val="00892D99"/>
    <w:rsid w:val="00893155"/>
    <w:rsid w:val="008933F4"/>
    <w:rsid w:val="00893680"/>
    <w:rsid w:val="008936F8"/>
    <w:rsid w:val="00893804"/>
    <w:rsid w:val="008939CF"/>
    <w:rsid w:val="00893ACC"/>
    <w:rsid w:val="00893FFF"/>
    <w:rsid w:val="0089403B"/>
    <w:rsid w:val="00894270"/>
    <w:rsid w:val="0089461C"/>
    <w:rsid w:val="00894713"/>
    <w:rsid w:val="00894A54"/>
    <w:rsid w:val="00894A84"/>
    <w:rsid w:val="00894B18"/>
    <w:rsid w:val="00894B89"/>
    <w:rsid w:val="00894C01"/>
    <w:rsid w:val="00894E18"/>
    <w:rsid w:val="00894EE6"/>
    <w:rsid w:val="00894FEA"/>
    <w:rsid w:val="008951A9"/>
    <w:rsid w:val="008952E5"/>
    <w:rsid w:val="00895336"/>
    <w:rsid w:val="00895358"/>
    <w:rsid w:val="008953D6"/>
    <w:rsid w:val="008957BD"/>
    <w:rsid w:val="00895941"/>
    <w:rsid w:val="00895972"/>
    <w:rsid w:val="00895A5D"/>
    <w:rsid w:val="00895AE1"/>
    <w:rsid w:val="00895D32"/>
    <w:rsid w:val="00895D3B"/>
    <w:rsid w:val="00895E29"/>
    <w:rsid w:val="0089600B"/>
    <w:rsid w:val="00896184"/>
    <w:rsid w:val="008962DA"/>
    <w:rsid w:val="00896428"/>
    <w:rsid w:val="008964FB"/>
    <w:rsid w:val="00896757"/>
    <w:rsid w:val="008967E2"/>
    <w:rsid w:val="00896802"/>
    <w:rsid w:val="00896819"/>
    <w:rsid w:val="0089684A"/>
    <w:rsid w:val="0089699A"/>
    <w:rsid w:val="008969B9"/>
    <w:rsid w:val="00896CA7"/>
    <w:rsid w:val="00896DF9"/>
    <w:rsid w:val="00896DFA"/>
    <w:rsid w:val="00896F45"/>
    <w:rsid w:val="00896F51"/>
    <w:rsid w:val="008971F8"/>
    <w:rsid w:val="00897447"/>
    <w:rsid w:val="008974C4"/>
    <w:rsid w:val="00897714"/>
    <w:rsid w:val="008979AA"/>
    <w:rsid w:val="00897C92"/>
    <w:rsid w:val="00897C98"/>
    <w:rsid w:val="00897E1F"/>
    <w:rsid w:val="008A000F"/>
    <w:rsid w:val="008A018E"/>
    <w:rsid w:val="008A01FC"/>
    <w:rsid w:val="008A0425"/>
    <w:rsid w:val="008A06BD"/>
    <w:rsid w:val="008A06CF"/>
    <w:rsid w:val="008A07FC"/>
    <w:rsid w:val="008A08BD"/>
    <w:rsid w:val="008A09CE"/>
    <w:rsid w:val="008A0A0C"/>
    <w:rsid w:val="008A0B05"/>
    <w:rsid w:val="008A0C5D"/>
    <w:rsid w:val="008A0E6E"/>
    <w:rsid w:val="008A0F48"/>
    <w:rsid w:val="008A1218"/>
    <w:rsid w:val="008A163D"/>
    <w:rsid w:val="008A189D"/>
    <w:rsid w:val="008A1A96"/>
    <w:rsid w:val="008A1B22"/>
    <w:rsid w:val="008A1B38"/>
    <w:rsid w:val="008A1E1D"/>
    <w:rsid w:val="008A1E2D"/>
    <w:rsid w:val="008A1EB3"/>
    <w:rsid w:val="008A1F1C"/>
    <w:rsid w:val="008A2058"/>
    <w:rsid w:val="008A2201"/>
    <w:rsid w:val="008A2203"/>
    <w:rsid w:val="008A2213"/>
    <w:rsid w:val="008A2365"/>
    <w:rsid w:val="008A24D1"/>
    <w:rsid w:val="008A25E3"/>
    <w:rsid w:val="008A2641"/>
    <w:rsid w:val="008A2682"/>
    <w:rsid w:val="008A2687"/>
    <w:rsid w:val="008A2748"/>
    <w:rsid w:val="008A2822"/>
    <w:rsid w:val="008A2C23"/>
    <w:rsid w:val="008A2C94"/>
    <w:rsid w:val="008A2CBB"/>
    <w:rsid w:val="008A2E19"/>
    <w:rsid w:val="008A2EC8"/>
    <w:rsid w:val="008A3137"/>
    <w:rsid w:val="008A314D"/>
    <w:rsid w:val="008A321D"/>
    <w:rsid w:val="008A33C0"/>
    <w:rsid w:val="008A34ED"/>
    <w:rsid w:val="008A383B"/>
    <w:rsid w:val="008A38AB"/>
    <w:rsid w:val="008A3991"/>
    <w:rsid w:val="008A3B71"/>
    <w:rsid w:val="008A3F69"/>
    <w:rsid w:val="008A4015"/>
    <w:rsid w:val="008A40D5"/>
    <w:rsid w:val="008A4240"/>
    <w:rsid w:val="008A42F2"/>
    <w:rsid w:val="008A4361"/>
    <w:rsid w:val="008A4371"/>
    <w:rsid w:val="008A44DF"/>
    <w:rsid w:val="008A47EC"/>
    <w:rsid w:val="008A485D"/>
    <w:rsid w:val="008A4B21"/>
    <w:rsid w:val="008A4C7C"/>
    <w:rsid w:val="008A4C91"/>
    <w:rsid w:val="008A4CD9"/>
    <w:rsid w:val="008A515C"/>
    <w:rsid w:val="008A516E"/>
    <w:rsid w:val="008A54A8"/>
    <w:rsid w:val="008A5539"/>
    <w:rsid w:val="008A5559"/>
    <w:rsid w:val="008A565C"/>
    <w:rsid w:val="008A568C"/>
    <w:rsid w:val="008A569E"/>
    <w:rsid w:val="008A58A4"/>
    <w:rsid w:val="008A58F2"/>
    <w:rsid w:val="008A5B35"/>
    <w:rsid w:val="008A5D95"/>
    <w:rsid w:val="008A6025"/>
    <w:rsid w:val="008A61CE"/>
    <w:rsid w:val="008A62E0"/>
    <w:rsid w:val="008A6470"/>
    <w:rsid w:val="008A64DC"/>
    <w:rsid w:val="008A6593"/>
    <w:rsid w:val="008A659B"/>
    <w:rsid w:val="008A6672"/>
    <w:rsid w:val="008A6C02"/>
    <w:rsid w:val="008A6D6E"/>
    <w:rsid w:val="008A6E03"/>
    <w:rsid w:val="008A6E7D"/>
    <w:rsid w:val="008A6E82"/>
    <w:rsid w:val="008A6EB5"/>
    <w:rsid w:val="008A714F"/>
    <w:rsid w:val="008A71CC"/>
    <w:rsid w:val="008A73AA"/>
    <w:rsid w:val="008A748D"/>
    <w:rsid w:val="008A7609"/>
    <w:rsid w:val="008A76C1"/>
    <w:rsid w:val="008A76EE"/>
    <w:rsid w:val="008A7A02"/>
    <w:rsid w:val="008A7A0F"/>
    <w:rsid w:val="008A7D94"/>
    <w:rsid w:val="008A7DB5"/>
    <w:rsid w:val="008B0019"/>
    <w:rsid w:val="008B0273"/>
    <w:rsid w:val="008B02C6"/>
    <w:rsid w:val="008B0499"/>
    <w:rsid w:val="008B05A0"/>
    <w:rsid w:val="008B05BA"/>
    <w:rsid w:val="008B0666"/>
    <w:rsid w:val="008B089E"/>
    <w:rsid w:val="008B0B22"/>
    <w:rsid w:val="008B0F06"/>
    <w:rsid w:val="008B1035"/>
    <w:rsid w:val="008B107D"/>
    <w:rsid w:val="008B112D"/>
    <w:rsid w:val="008B126D"/>
    <w:rsid w:val="008B1325"/>
    <w:rsid w:val="008B13F1"/>
    <w:rsid w:val="008B15F0"/>
    <w:rsid w:val="008B17D2"/>
    <w:rsid w:val="008B18C5"/>
    <w:rsid w:val="008B197B"/>
    <w:rsid w:val="008B1BB0"/>
    <w:rsid w:val="008B1CA5"/>
    <w:rsid w:val="008B1CC7"/>
    <w:rsid w:val="008B1E14"/>
    <w:rsid w:val="008B2240"/>
    <w:rsid w:val="008B2497"/>
    <w:rsid w:val="008B2554"/>
    <w:rsid w:val="008B256A"/>
    <w:rsid w:val="008B260F"/>
    <w:rsid w:val="008B2812"/>
    <w:rsid w:val="008B29D0"/>
    <w:rsid w:val="008B2CAD"/>
    <w:rsid w:val="008B2DB4"/>
    <w:rsid w:val="008B324C"/>
    <w:rsid w:val="008B34E8"/>
    <w:rsid w:val="008B3503"/>
    <w:rsid w:val="008B36E3"/>
    <w:rsid w:val="008B390A"/>
    <w:rsid w:val="008B3C9A"/>
    <w:rsid w:val="008B3DB5"/>
    <w:rsid w:val="008B3EB4"/>
    <w:rsid w:val="008B3FBF"/>
    <w:rsid w:val="008B4151"/>
    <w:rsid w:val="008B419A"/>
    <w:rsid w:val="008B437B"/>
    <w:rsid w:val="008B44AC"/>
    <w:rsid w:val="008B4543"/>
    <w:rsid w:val="008B46C9"/>
    <w:rsid w:val="008B491F"/>
    <w:rsid w:val="008B4CAA"/>
    <w:rsid w:val="008B4CC1"/>
    <w:rsid w:val="008B4D90"/>
    <w:rsid w:val="008B4E5B"/>
    <w:rsid w:val="008B4EC6"/>
    <w:rsid w:val="008B4F90"/>
    <w:rsid w:val="008B52BE"/>
    <w:rsid w:val="008B548A"/>
    <w:rsid w:val="008B5499"/>
    <w:rsid w:val="008B56C4"/>
    <w:rsid w:val="008B5751"/>
    <w:rsid w:val="008B5753"/>
    <w:rsid w:val="008B5C5B"/>
    <w:rsid w:val="008B5EC9"/>
    <w:rsid w:val="008B5F5E"/>
    <w:rsid w:val="008B5F7A"/>
    <w:rsid w:val="008B5FEA"/>
    <w:rsid w:val="008B61F9"/>
    <w:rsid w:val="008B63B1"/>
    <w:rsid w:val="008B6460"/>
    <w:rsid w:val="008B6493"/>
    <w:rsid w:val="008B6502"/>
    <w:rsid w:val="008B663B"/>
    <w:rsid w:val="008B6B9D"/>
    <w:rsid w:val="008B6CA5"/>
    <w:rsid w:val="008B6FFA"/>
    <w:rsid w:val="008B71F7"/>
    <w:rsid w:val="008B74EA"/>
    <w:rsid w:val="008B751D"/>
    <w:rsid w:val="008B77B2"/>
    <w:rsid w:val="008B7B1F"/>
    <w:rsid w:val="008B7BBB"/>
    <w:rsid w:val="008B7C6D"/>
    <w:rsid w:val="008B7F42"/>
    <w:rsid w:val="008B7FAC"/>
    <w:rsid w:val="008C02E8"/>
    <w:rsid w:val="008C0405"/>
    <w:rsid w:val="008C06B6"/>
    <w:rsid w:val="008C0BC1"/>
    <w:rsid w:val="008C0ECC"/>
    <w:rsid w:val="008C0F28"/>
    <w:rsid w:val="008C0F6A"/>
    <w:rsid w:val="008C0FE0"/>
    <w:rsid w:val="008C11C4"/>
    <w:rsid w:val="008C18CC"/>
    <w:rsid w:val="008C190C"/>
    <w:rsid w:val="008C1974"/>
    <w:rsid w:val="008C1AE5"/>
    <w:rsid w:val="008C1EE8"/>
    <w:rsid w:val="008C1F29"/>
    <w:rsid w:val="008C227F"/>
    <w:rsid w:val="008C230A"/>
    <w:rsid w:val="008C239B"/>
    <w:rsid w:val="008C2515"/>
    <w:rsid w:val="008C2535"/>
    <w:rsid w:val="008C2621"/>
    <w:rsid w:val="008C26E7"/>
    <w:rsid w:val="008C26ED"/>
    <w:rsid w:val="008C27FD"/>
    <w:rsid w:val="008C2A13"/>
    <w:rsid w:val="008C305D"/>
    <w:rsid w:val="008C3068"/>
    <w:rsid w:val="008C30EB"/>
    <w:rsid w:val="008C3185"/>
    <w:rsid w:val="008C32A3"/>
    <w:rsid w:val="008C3307"/>
    <w:rsid w:val="008C364F"/>
    <w:rsid w:val="008C3704"/>
    <w:rsid w:val="008C37BF"/>
    <w:rsid w:val="008C3C09"/>
    <w:rsid w:val="008C3D3C"/>
    <w:rsid w:val="008C3EE7"/>
    <w:rsid w:val="008C414F"/>
    <w:rsid w:val="008C444C"/>
    <w:rsid w:val="008C4535"/>
    <w:rsid w:val="008C45D8"/>
    <w:rsid w:val="008C4703"/>
    <w:rsid w:val="008C47D9"/>
    <w:rsid w:val="008C488E"/>
    <w:rsid w:val="008C4AE4"/>
    <w:rsid w:val="008C4B52"/>
    <w:rsid w:val="008C4B7C"/>
    <w:rsid w:val="008C4C51"/>
    <w:rsid w:val="008C4C61"/>
    <w:rsid w:val="008C4CF4"/>
    <w:rsid w:val="008C4FA9"/>
    <w:rsid w:val="008C4FF4"/>
    <w:rsid w:val="008C5010"/>
    <w:rsid w:val="008C54C5"/>
    <w:rsid w:val="008C55B1"/>
    <w:rsid w:val="008C55BC"/>
    <w:rsid w:val="008C57B5"/>
    <w:rsid w:val="008C5852"/>
    <w:rsid w:val="008C5A2F"/>
    <w:rsid w:val="008C60D9"/>
    <w:rsid w:val="008C6123"/>
    <w:rsid w:val="008C6195"/>
    <w:rsid w:val="008C64D5"/>
    <w:rsid w:val="008C6555"/>
    <w:rsid w:val="008C6707"/>
    <w:rsid w:val="008C671D"/>
    <w:rsid w:val="008C6735"/>
    <w:rsid w:val="008C6834"/>
    <w:rsid w:val="008C6BFC"/>
    <w:rsid w:val="008C6D47"/>
    <w:rsid w:val="008C6D49"/>
    <w:rsid w:val="008C6FA3"/>
    <w:rsid w:val="008C70CA"/>
    <w:rsid w:val="008C72BD"/>
    <w:rsid w:val="008C7496"/>
    <w:rsid w:val="008C752C"/>
    <w:rsid w:val="008C764F"/>
    <w:rsid w:val="008C78CF"/>
    <w:rsid w:val="008C78DB"/>
    <w:rsid w:val="008C7CED"/>
    <w:rsid w:val="008D03B2"/>
    <w:rsid w:val="008D04B5"/>
    <w:rsid w:val="008D0560"/>
    <w:rsid w:val="008D0628"/>
    <w:rsid w:val="008D071F"/>
    <w:rsid w:val="008D08D8"/>
    <w:rsid w:val="008D094D"/>
    <w:rsid w:val="008D0A35"/>
    <w:rsid w:val="008D0CDB"/>
    <w:rsid w:val="008D0D00"/>
    <w:rsid w:val="008D0DA4"/>
    <w:rsid w:val="008D0F54"/>
    <w:rsid w:val="008D1277"/>
    <w:rsid w:val="008D13E9"/>
    <w:rsid w:val="008D1515"/>
    <w:rsid w:val="008D1516"/>
    <w:rsid w:val="008D15D7"/>
    <w:rsid w:val="008D1863"/>
    <w:rsid w:val="008D1B0E"/>
    <w:rsid w:val="008D1B63"/>
    <w:rsid w:val="008D1D54"/>
    <w:rsid w:val="008D1E2A"/>
    <w:rsid w:val="008D1F8C"/>
    <w:rsid w:val="008D208D"/>
    <w:rsid w:val="008D211B"/>
    <w:rsid w:val="008D229F"/>
    <w:rsid w:val="008D2373"/>
    <w:rsid w:val="008D2413"/>
    <w:rsid w:val="008D247B"/>
    <w:rsid w:val="008D24C6"/>
    <w:rsid w:val="008D273C"/>
    <w:rsid w:val="008D27CF"/>
    <w:rsid w:val="008D284D"/>
    <w:rsid w:val="008D2FA5"/>
    <w:rsid w:val="008D2FC3"/>
    <w:rsid w:val="008D32D3"/>
    <w:rsid w:val="008D3316"/>
    <w:rsid w:val="008D3360"/>
    <w:rsid w:val="008D345D"/>
    <w:rsid w:val="008D36A6"/>
    <w:rsid w:val="008D384F"/>
    <w:rsid w:val="008D38EA"/>
    <w:rsid w:val="008D3973"/>
    <w:rsid w:val="008D3C5A"/>
    <w:rsid w:val="008D3CFF"/>
    <w:rsid w:val="008D3E22"/>
    <w:rsid w:val="008D3E49"/>
    <w:rsid w:val="008D3EB0"/>
    <w:rsid w:val="008D3EFD"/>
    <w:rsid w:val="008D3F81"/>
    <w:rsid w:val="008D4141"/>
    <w:rsid w:val="008D42CF"/>
    <w:rsid w:val="008D431E"/>
    <w:rsid w:val="008D434C"/>
    <w:rsid w:val="008D46AF"/>
    <w:rsid w:val="008D4C11"/>
    <w:rsid w:val="008D4EA5"/>
    <w:rsid w:val="008D5058"/>
    <w:rsid w:val="008D51FF"/>
    <w:rsid w:val="008D52EA"/>
    <w:rsid w:val="008D5343"/>
    <w:rsid w:val="008D5443"/>
    <w:rsid w:val="008D54E7"/>
    <w:rsid w:val="008D553E"/>
    <w:rsid w:val="008D554F"/>
    <w:rsid w:val="008D5575"/>
    <w:rsid w:val="008D5586"/>
    <w:rsid w:val="008D569D"/>
    <w:rsid w:val="008D5892"/>
    <w:rsid w:val="008D5B29"/>
    <w:rsid w:val="008D5C4A"/>
    <w:rsid w:val="008D5F49"/>
    <w:rsid w:val="008D5F78"/>
    <w:rsid w:val="008D609B"/>
    <w:rsid w:val="008D6397"/>
    <w:rsid w:val="008D63D8"/>
    <w:rsid w:val="008D646D"/>
    <w:rsid w:val="008D6757"/>
    <w:rsid w:val="008D6776"/>
    <w:rsid w:val="008D678D"/>
    <w:rsid w:val="008D6962"/>
    <w:rsid w:val="008D6ACD"/>
    <w:rsid w:val="008D6D41"/>
    <w:rsid w:val="008D6DF3"/>
    <w:rsid w:val="008D6ECD"/>
    <w:rsid w:val="008D73F3"/>
    <w:rsid w:val="008D7604"/>
    <w:rsid w:val="008D78F8"/>
    <w:rsid w:val="008D7A26"/>
    <w:rsid w:val="008D7E5D"/>
    <w:rsid w:val="008D7F65"/>
    <w:rsid w:val="008D7FC6"/>
    <w:rsid w:val="008E006C"/>
    <w:rsid w:val="008E014A"/>
    <w:rsid w:val="008E016F"/>
    <w:rsid w:val="008E026F"/>
    <w:rsid w:val="008E07F2"/>
    <w:rsid w:val="008E094C"/>
    <w:rsid w:val="008E0A8A"/>
    <w:rsid w:val="008E0E6F"/>
    <w:rsid w:val="008E0EB9"/>
    <w:rsid w:val="008E0EFB"/>
    <w:rsid w:val="008E0F9D"/>
    <w:rsid w:val="008E13EC"/>
    <w:rsid w:val="008E141B"/>
    <w:rsid w:val="008E1BEA"/>
    <w:rsid w:val="008E1C8A"/>
    <w:rsid w:val="008E1D1B"/>
    <w:rsid w:val="008E1D46"/>
    <w:rsid w:val="008E1F5A"/>
    <w:rsid w:val="008E1FA8"/>
    <w:rsid w:val="008E2018"/>
    <w:rsid w:val="008E24E4"/>
    <w:rsid w:val="008E271D"/>
    <w:rsid w:val="008E27EA"/>
    <w:rsid w:val="008E2CA3"/>
    <w:rsid w:val="008E30FC"/>
    <w:rsid w:val="008E329C"/>
    <w:rsid w:val="008E32F1"/>
    <w:rsid w:val="008E36CD"/>
    <w:rsid w:val="008E3788"/>
    <w:rsid w:val="008E37BC"/>
    <w:rsid w:val="008E390B"/>
    <w:rsid w:val="008E3930"/>
    <w:rsid w:val="008E3977"/>
    <w:rsid w:val="008E3BF1"/>
    <w:rsid w:val="008E3E7D"/>
    <w:rsid w:val="008E41E4"/>
    <w:rsid w:val="008E447A"/>
    <w:rsid w:val="008E44F4"/>
    <w:rsid w:val="008E453D"/>
    <w:rsid w:val="008E453F"/>
    <w:rsid w:val="008E4580"/>
    <w:rsid w:val="008E4741"/>
    <w:rsid w:val="008E47DA"/>
    <w:rsid w:val="008E48A2"/>
    <w:rsid w:val="008E49D0"/>
    <w:rsid w:val="008E49EC"/>
    <w:rsid w:val="008E4A7B"/>
    <w:rsid w:val="008E4C53"/>
    <w:rsid w:val="008E4C73"/>
    <w:rsid w:val="008E4E44"/>
    <w:rsid w:val="008E4E7E"/>
    <w:rsid w:val="008E52D6"/>
    <w:rsid w:val="008E534E"/>
    <w:rsid w:val="008E54DB"/>
    <w:rsid w:val="008E5549"/>
    <w:rsid w:val="008E55E4"/>
    <w:rsid w:val="008E5630"/>
    <w:rsid w:val="008E5724"/>
    <w:rsid w:val="008E57E0"/>
    <w:rsid w:val="008E5834"/>
    <w:rsid w:val="008E5AB6"/>
    <w:rsid w:val="008E5B4A"/>
    <w:rsid w:val="008E5C45"/>
    <w:rsid w:val="008E5F8F"/>
    <w:rsid w:val="008E62E3"/>
    <w:rsid w:val="008E6544"/>
    <w:rsid w:val="008E6545"/>
    <w:rsid w:val="008E6A2A"/>
    <w:rsid w:val="008E6A3A"/>
    <w:rsid w:val="008E719D"/>
    <w:rsid w:val="008E721E"/>
    <w:rsid w:val="008E75DC"/>
    <w:rsid w:val="008E79F1"/>
    <w:rsid w:val="008E7C2B"/>
    <w:rsid w:val="008E7D7E"/>
    <w:rsid w:val="008E7ED7"/>
    <w:rsid w:val="008F015B"/>
    <w:rsid w:val="008F016B"/>
    <w:rsid w:val="008F01F1"/>
    <w:rsid w:val="008F025B"/>
    <w:rsid w:val="008F0277"/>
    <w:rsid w:val="008F02D9"/>
    <w:rsid w:val="008F03E8"/>
    <w:rsid w:val="008F042B"/>
    <w:rsid w:val="008F06BF"/>
    <w:rsid w:val="008F07C0"/>
    <w:rsid w:val="008F087A"/>
    <w:rsid w:val="008F08C7"/>
    <w:rsid w:val="008F0A25"/>
    <w:rsid w:val="008F0B01"/>
    <w:rsid w:val="008F0B80"/>
    <w:rsid w:val="008F11E3"/>
    <w:rsid w:val="008F11F5"/>
    <w:rsid w:val="008F1264"/>
    <w:rsid w:val="008F1536"/>
    <w:rsid w:val="008F153B"/>
    <w:rsid w:val="008F178B"/>
    <w:rsid w:val="008F1A41"/>
    <w:rsid w:val="008F1CBA"/>
    <w:rsid w:val="008F1CDF"/>
    <w:rsid w:val="008F1E17"/>
    <w:rsid w:val="008F1E7B"/>
    <w:rsid w:val="008F1EA0"/>
    <w:rsid w:val="008F2079"/>
    <w:rsid w:val="008F2180"/>
    <w:rsid w:val="008F228A"/>
    <w:rsid w:val="008F246D"/>
    <w:rsid w:val="008F25CE"/>
    <w:rsid w:val="008F2621"/>
    <w:rsid w:val="008F276E"/>
    <w:rsid w:val="008F2D01"/>
    <w:rsid w:val="008F2D09"/>
    <w:rsid w:val="008F2D0A"/>
    <w:rsid w:val="008F2EB6"/>
    <w:rsid w:val="008F2EDB"/>
    <w:rsid w:val="008F3064"/>
    <w:rsid w:val="008F3066"/>
    <w:rsid w:val="008F30DA"/>
    <w:rsid w:val="008F30DD"/>
    <w:rsid w:val="008F317B"/>
    <w:rsid w:val="008F318B"/>
    <w:rsid w:val="008F328D"/>
    <w:rsid w:val="008F34D4"/>
    <w:rsid w:val="008F358B"/>
    <w:rsid w:val="008F36AA"/>
    <w:rsid w:val="008F3811"/>
    <w:rsid w:val="008F3813"/>
    <w:rsid w:val="008F38EB"/>
    <w:rsid w:val="008F3928"/>
    <w:rsid w:val="008F3973"/>
    <w:rsid w:val="008F3E38"/>
    <w:rsid w:val="008F3FA9"/>
    <w:rsid w:val="008F4097"/>
    <w:rsid w:val="008F43EE"/>
    <w:rsid w:val="008F4686"/>
    <w:rsid w:val="008F4A18"/>
    <w:rsid w:val="008F4B3C"/>
    <w:rsid w:val="008F4BD3"/>
    <w:rsid w:val="008F4C69"/>
    <w:rsid w:val="008F4CEB"/>
    <w:rsid w:val="008F4D10"/>
    <w:rsid w:val="008F4EE1"/>
    <w:rsid w:val="008F4F99"/>
    <w:rsid w:val="008F50EB"/>
    <w:rsid w:val="008F51D4"/>
    <w:rsid w:val="008F525D"/>
    <w:rsid w:val="008F5284"/>
    <w:rsid w:val="008F55C4"/>
    <w:rsid w:val="008F55F3"/>
    <w:rsid w:val="008F57A1"/>
    <w:rsid w:val="008F5938"/>
    <w:rsid w:val="008F5AAF"/>
    <w:rsid w:val="008F5D52"/>
    <w:rsid w:val="008F5E70"/>
    <w:rsid w:val="008F65AD"/>
    <w:rsid w:val="008F6781"/>
    <w:rsid w:val="008F6926"/>
    <w:rsid w:val="008F6B4C"/>
    <w:rsid w:val="008F72A4"/>
    <w:rsid w:val="008F7366"/>
    <w:rsid w:val="008F7437"/>
    <w:rsid w:val="008F76C7"/>
    <w:rsid w:val="008F789D"/>
    <w:rsid w:val="008F791C"/>
    <w:rsid w:val="008F7956"/>
    <w:rsid w:val="008F7A51"/>
    <w:rsid w:val="008F7A8F"/>
    <w:rsid w:val="008F7B44"/>
    <w:rsid w:val="008F7D5F"/>
    <w:rsid w:val="0090000E"/>
    <w:rsid w:val="00900134"/>
    <w:rsid w:val="009001F0"/>
    <w:rsid w:val="009002A4"/>
    <w:rsid w:val="0090055F"/>
    <w:rsid w:val="009005EF"/>
    <w:rsid w:val="00900BF0"/>
    <w:rsid w:val="00900C3F"/>
    <w:rsid w:val="00900D5E"/>
    <w:rsid w:val="00900E07"/>
    <w:rsid w:val="00900E14"/>
    <w:rsid w:val="00900EF8"/>
    <w:rsid w:val="00901021"/>
    <w:rsid w:val="009013A4"/>
    <w:rsid w:val="00901582"/>
    <w:rsid w:val="0090178E"/>
    <w:rsid w:val="00901B32"/>
    <w:rsid w:val="00901B64"/>
    <w:rsid w:val="00901CDE"/>
    <w:rsid w:val="00901D62"/>
    <w:rsid w:val="00901DE0"/>
    <w:rsid w:val="00901FBF"/>
    <w:rsid w:val="009021DE"/>
    <w:rsid w:val="00902388"/>
    <w:rsid w:val="0090239E"/>
    <w:rsid w:val="0090296B"/>
    <w:rsid w:val="00902C40"/>
    <w:rsid w:val="00902D70"/>
    <w:rsid w:val="00902F5D"/>
    <w:rsid w:val="0090310C"/>
    <w:rsid w:val="009036EA"/>
    <w:rsid w:val="009039F9"/>
    <w:rsid w:val="00903C8C"/>
    <w:rsid w:val="00903FA5"/>
    <w:rsid w:val="00903FEC"/>
    <w:rsid w:val="0090413B"/>
    <w:rsid w:val="00904234"/>
    <w:rsid w:val="00904422"/>
    <w:rsid w:val="00904424"/>
    <w:rsid w:val="009047DD"/>
    <w:rsid w:val="0090488C"/>
    <w:rsid w:val="009048FF"/>
    <w:rsid w:val="00904A16"/>
    <w:rsid w:val="00904A93"/>
    <w:rsid w:val="00904B9E"/>
    <w:rsid w:val="00904BF2"/>
    <w:rsid w:val="00904C55"/>
    <w:rsid w:val="00904DD7"/>
    <w:rsid w:val="00905132"/>
    <w:rsid w:val="009057B2"/>
    <w:rsid w:val="009057B5"/>
    <w:rsid w:val="00905844"/>
    <w:rsid w:val="00905BC7"/>
    <w:rsid w:val="00905C6D"/>
    <w:rsid w:val="00905CF8"/>
    <w:rsid w:val="00905D77"/>
    <w:rsid w:val="00905D98"/>
    <w:rsid w:val="00905FC5"/>
    <w:rsid w:val="0090601B"/>
    <w:rsid w:val="00906020"/>
    <w:rsid w:val="009060AB"/>
    <w:rsid w:val="00906221"/>
    <w:rsid w:val="009066CF"/>
    <w:rsid w:val="00906736"/>
    <w:rsid w:val="00906AA8"/>
    <w:rsid w:val="00906B0A"/>
    <w:rsid w:val="00906C47"/>
    <w:rsid w:val="00906F16"/>
    <w:rsid w:val="00906F2A"/>
    <w:rsid w:val="0090700C"/>
    <w:rsid w:val="009070B9"/>
    <w:rsid w:val="00907244"/>
    <w:rsid w:val="0090731E"/>
    <w:rsid w:val="0090738B"/>
    <w:rsid w:val="00907410"/>
    <w:rsid w:val="0090741F"/>
    <w:rsid w:val="009077C2"/>
    <w:rsid w:val="00907B34"/>
    <w:rsid w:val="00907BDA"/>
    <w:rsid w:val="00907C52"/>
    <w:rsid w:val="00907CFA"/>
    <w:rsid w:val="00907D51"/>
    <w:rsid w:val="00907E3E"/>
    <w:rsid w:val="009104DC"/>
    <w:rsid w:val="00910790"/>
    <w:rsid w:val="009108F9"/>
    <w:rsid w:val="00910A33"/>
    <w:rsid w:val="00910BD0"/>
    <w:rsid w:val="00910C3F"/>
    <w:rsid w:val="0091101D"/>
    <w:rsid w:val="009110E4"/>
    <w:rsid w:val="009111A1"/>
    <w:rsid w:val="009112B3"/>
    <w:rsid w:val="00911530"/>
    <w:rsid w:val="0091164C"/>
    <w:rsid w:val="00911946"/>
    <w:rsid w:val="00911A02"/>
    <w:rsid w:val="00911B38"/>
    <w:rsid w:val="00911B94"/>
    <w:rsid w:val="00911BB3"/>
    <w:rsid w:val="00911EE8"/>
    <w:rsid w:val="0091206C"/>
    <w:rsid w:val="00912083"/>
    <w:rsid w:val="009120A7"/>
    <w:rsid w:val="00912170"/>
    <w:rsid w:val="009122D9"/>
    <w:rsid w:val="009126A6"/>
    <w:rsid w:val="0091272A"/>
    <w:rsid w:val="00912871"/>
    <w:rsid w:val="00912AFF"/>
    <w:rsid w:val="00912B10"/>
    <w:rsid w:val="00912BC5"/>
    <w:rsid w:val="00912C2B"/>
    <w:rsid w:val="00912C88"/>
    <w:rsid w:val="00912F44"/>
    <w:rsid w:val="009131F6"/>
    <w:rsid w:val="00913364"/>
    <w:rsid w:val="009133A8"/>
    <w:rsid w:val="00913594"/>
    <w:rsid w:val="00913958"/>
    <w:rsid w:val="009139B1"/>
    <w:rsid w:val="00913A46"/>
    <w:rsid w:val="00913A48"/>
    <w:rsid w:val="00913CCD"/>
    <w:rsid w:val="00913CEC"/>
    <w:rsid w:val="00913D1E"/>
    <w:rsid w:val="00913E6C"/>
    <w:rsid w:val="00913FCB"/>
    <w:rsid w:val="00914002"/>
    <w:rsid w:val="0091416D"/>
    <w:rsid w:val="009142E5"/>
    <w:rsid w:val="009142EC"/>
    <w:rsid w:val="00914411"/>
    <w:rsid w:val="0091474C"/>
    <w:rsid w:val="00914941"/>
    <w:rsid w:val="00914AAB"/>
    <w:rsid w:val="00914BF6"/>
    <w:rsid w:val="00914C98"/>
    <w:rsid w:val="00914E4D"/>
    <w:rsid w:val="00915161"/>
    <w:rsid w:val="0091519F"/>
    <w:rsid w:val="00915462"/>
    <w:rsid w:val="00915656"/>
    <w:rsid w:val="0091567B"/>
    <w:rsid w:val="00915766"/>
    <w:rsid w:val="009158AF"/>
    <w:rsid w:val="00915973"/>
    <w:rsid w:val="00915A1E"/>
    <w:rsid w:val="00915B0F"/>
    <w:rsid w:val="00915C25"/>
    <w:rsid w:val="00915D34"/>
    <w:rsid w:val="00915D9E"/>
    <w:rsid w:val="00915DBE"/>
    <w:rsid w:val="00915E52"/>
    <w:rsid w:val="00915E9C"/>
    <w:rsid w:val="00915EB7"/>
    <w:rsid w:val="00915F53"/>
    <w:rsid w:val="009162C8"/>
    <w:rsid w:val="009162DB"/>
    <w:rsid w:val="009162FC"/>
    <w:rsid w:val="009163F2"/>
    <w:rsid w:val="00916506"/>
    <w:rsid w:val="00916B0A"/>
    <w:rsid w:val="00916B61"/>
    <w:rsid w:val="00916CAA"/>
    <w:rsid w:val="00916DFC"/>
    <w:rsid w:val="00916E11"/>
    <w:rsid w:val="00916F69"/>
    <w:rsid w:val="009170FE"/>
    <w:rsid w:val="0091722E"/>
    <w:rsid w:val="009174DF"/>
    <w:rsid w:val="00917610"/>
    <w:rsid w:val="00917799"/>
    <w:rsid w:val="0091780D"/>
    <w:rsid w:val="00917926"/>
    <w:rsid w:val="00917981"/>
    <w:rsid w:val="00917A35"/>
    <w:rsid w:val="00917E7B"/>
    <w:rsid w:val="00917EF0"/>
    <w:rsid w:val="00917F1C"/>
    <w:rsid w:val="00920263"/>
    <w:rsid w:val="00920592"/>
    <w:rsid w:val="0092070F"/>
    <w:rsid w:val="00920728"/>
    <w:rsid w:val="0092074E"/>
    <w:rsid w:val="009207F3"/>
    <w:rsid w:val="00920C2A"/>
    <w:rsid w:val="00920ECA"/>
    <w:rsid w:val="00921001"/>
    <w:rsid w:val="00921676"/>
    <w:rsid w:val="00921698"/>
    <w:rsid w:val="009217A3"/>
    <w:rsid w:val="009218D1"/>
    <w:rsid w:val="009218E5"/>
    <w:rsid w:val="00921AF7"/>
    <w:rsid w:val="00921C5B"/>
    <w:rsid w:val="00921D63"/>
    <w:rsid w:val="00921E08"/>
    <w:rsid w:val="00921E18"/>
    <w:rsid w:val="00921E22"/>
    <w:rsid w:val="00921F86"/>
    <w:rsid w:val="0092221B"/>
    <w:rsid w:val="00922494"/>
    <w:rsid w:val="00922529"/>
    <w:rsid w:val="00922673"/>
    <w:rsid w:val="0092286A"/>
    <w:rsid w:val="009229D2"/>
    <w:rsid w:val="0092320C"/>
    <w:rsid w:val="009232DE"/>
    <w:rsid w:val="00923379"/>
    <w:rsid w:val="009234FE"/>
    <w:rsid w:val="00923538"/>
    <w:rsid w:val="00923F34"/>
    <w:rsid w:val="00924129"/>
    <w:rsid w:val="009244B2"/>
    <w:rsid w:val="00924690"/>
    <w:rsid w:val="00924A1C"/>
    <w:rsid w:val="00924A4E"/>
    <w:rsid w:val="00924A69"/>
    <w:rsid w:val="00924ABE"/>
    <w:rsid w:val="00924BBB"/>
    <w:rsid w:val="00924C33"/>
    <w:rsid w:val="00924D59"/>
    <w:rsid w:val="00924ED6"/>
    <w:rsid w:val="00924F50"/>
    <w:rsid w:val="00925487"/>
    <w:rsid w:val="009254E2"/>
    <w:rsid w:val="009256C2"/>
    <w:rsid w:val="009257A2"/>
    <w:rsid w:val="00925A23"/>
    <w:rsid w:val="00925AFE"/>
    <w:rsid w:val="00925E64"/>
    <w:rsid w:val="00925F3F"/>
    <w:rsid w:val="00925FA1"/>
    <w:rsid w:val="00925FFD"/>
    <w:rsid w:val="00926084"/>
    <w:rsid w:val="0092628F"/>
    <w:rsid w:val="0092636F"/>
    <w:rsid w:val="009265A6"/>
    <w:rsid w:val="0092663C"/>
    <w:rsid w:val="0092668A"/>
    <w:rsid w:val="009267B1"/>
    <w:rsid w:val="009268BB"/>
    <w:rsid w:val="009269A4"/>
    <w:rsid w:val="009269FF"/>
    <w:rsid w:val="00926A39"/>
    <w:rsid w:val="00926A5E"/>
    <w:rsid w:val="00926BD1"/>
    <w:rsid w:val="00926C11"/>
    <w:rsid w:val="00926C94"/>
    <w:rsid w:val="00926CDA"/>
    <w:rsid w:val="00926E91"/>
    <w:rsid w:val="009273A9"/>
    <w:rsid w:val="0092743B"/>
    <w:rsid w:val="009275D0"/>
    <w:rsid w:val="0092782A"/>
    <w:rsid w:val="009279D3"/>
    <w:rsid w:val="00927AB0"/>
    <w:rsid w:val="00927BE7"/>
    <w:rsid w:val="00927C12"/>
    <w:rsid w:val="00927C2C"/>
    <w:rsid w:val="00927DFB"/>
    <w:rsid w:val="009302D9"/>
    <w:rsid w:val="0093030C"/>
    <w:rsid w:val="0093030F"/>
    <w:rsid w:val="009303C3"/>
    <w:rsid w:val="0093041C"/>
    <w:rsid w:val="0093046A"/>
    <w:rsid w:val="009306BC"/>
    <w:rsid w:val="009307A1"/>
    <w:rsid w:val="00930826"/>
    <w:rsid w:val="00930857"/>
    <w:rsid w:val="0093091D"/>
    <w:rsid w:val="00930BD7"/>
    <w:rsid w:val="0093100E"/>
    <w:rsid w:val="0093110E"/>
    <w:rsid w:val="00931112"/>
    <w:rsid w:val="009314E8"/>
    <w:rsid w:val="00931514"/>
    <w:rsid w:val="00931A6E"/>
    <w:rsid w:val="00931AB4"/>
    <w:rsid w:val="00931B5E"/>
    <w:rsid w:val="00931D49"/>
    <w:rsid w:val="00931DB1"/>
    <w:rsid w:val="00931F2A"/>
    <w:rsid w:val="00931F63"/>
    <w:rsid w:val="00932387"/>
    <w:rsid w:val="009324C9"/>
    <w:rsid w:val="0093289E"/>
    <w:rsid w:val="009329F7"/>
    <w:rsid w:val="00932F74"/>
    <w:rsid w:val="009330C8"/>
    <w:rsid w:val="00933457"/>
    <w:rsid w:val="0093354B"/>
    <w:rsid w:val="00933557"/>
    <w:rsid w:val="009336D7"/>
    <w:rsid w:val="009339A5"/>
    <w:rsid w:val="00933A6D"/>
    <w:rsid w:val="00933C01"/>
    <w:rsid w:val="009340CC"/>
    <w:rsid w:val="009344CB"/>
    <w:rsid w:val="0093461D"/>
    <w:rsid w:val="009348C8"/>
    <w:rsid w:val="00934D7C"/>
    <w:rsid w:val="00934DCB"/>
    <w:rsid w:val="00934E62"/>
    <w:rsid w:val="00934FCB"/>
    <w:rsid w:val="00934FD1"/>
    <w:rsid w:val="009350E7"/>
    <w:rsid w:val="009351A1"/>
    <w:rsid w:val="00935412"/>
    <w:rsid w:val="00935599"/>
    <w:rsid w:val="00935652"/>
    <w:rsid w:val="009356AC"/>
    <w:rsid w:val="0093588A"/>
    <w:rsid w:val="009358A6"/>
    <w:rsid w:val="00935AA4"/>
    <w:rsid w:val="00935BCB"/>
    <w:rsid w:val="00935E70"/>
    <w:rsid w:val="0093627A"/>
    <w:rsid w:val="009362A0"/>
    <w:rsid w:val="00936308"/>
    <w:rsid w:val="00936314"/>
    <w:rsid w:val="009363AF"/>
    <w:rsid w:val="009363BB"/>
    <w:rsid w:val="00936790"/>
    <w:rsid w:val="009368AF"/>
    <w:rsid w:val="009368BF"/>
    <w:rsid w:val="00936A6F"/>
    <w:rsid w:val="00936A93"/>
    <w:rsid w:val="00936F2F"/>
    <w:rsid w:val="00936F3F"/>
    <w:rsid w:val="00936FAC"/>
    <w:rsid w:val="009373A8"/>
    <w:rsid w:val="0093763E"/>
    <w:rsid w:val="00937FA2"/>
    <w:rsid w:val="0094022D"/>
    <w:rsid w:val="009403DD"/>
    <w:rsid w:val="00940489"/>
    <w:rsid w:val="00940529"/>
    <w:rsid w:val="009405CF"/>
    <w:rsid w:val="009405DA"/>
    <w:rsid w:val="009405DE"/>
    <w:rsid w:val="00940601"/>
    <w:rsid w:val="00940AAC"/>
    <w:rsid w:val="00940D9F"/>
    <w:rsid w:val="00940DF1"/>
    <w:rsid w:val="00940FBE"/>
    <w:rsid w:val="00941242"/>
    <w:rsid w:val="00941478"/>
    <w:rsid w:val="009416BC"/>
    <w:rsid w:val="009418AE"/>
    <w:rsid w:val="00941913"/>
    <w:rsid w:val="009419BB"/>
    <w:rsid w:val="009419F8"/>
    <w:rsid w:val="00941A23"/>
    <w:rsid w:val="00941B02"/>
    <w:rsid w:val="00941C5C"/>
    <w:rsid w:val="00941CBF"/>
    <w:rsid w:val="00941DEE"/>
    <w:rsid w:val="00942364"/>
    <w:rsid w:val="00942368"/>
    <w:rsid w:val="00942395"/>
    <w:rsid w:val="00942646"/>
    <w:rsid w:val="0094291F"/>
    <w:rsid w:val="00942BF2"/>
    <w:rsid w:val="00942CA3"/>
    <w:rsid w:val="00943113"/>
    <w:rsid w:val="009432FD"/>
    <w:rsid w:val="009433D0"/>
    <w:rsid w:val="009434F2"/>
    <w:rsid w:val="009435BA"/>
    <w:rsid w:val="009435FE"/>
    <w:rsid w:val="00943612"/>
    <w:rsid w:val="00943646"/>
    <w:rsid w:val="0094367E"/>
    <w:rsid w:val="009436B5"/>
    <w:rsid w:val="00943D03"/>
    <w:rsid w:val="00943E63"/>
    <w:rsid w:val="00943FB1"/>
    <w:rsid w:val="00943FB4"/>
    <w:rsid w:val="00944278"/>
    <w:rsid w:val="00944442"/>
    <w:rsid w:val="00944B02"/>
    <w:rsid w:val="00944BB3"/>
    <w:rsid w:val="00944C48"/>
    <w:rsid w:val="00944C51"/>
    <w:rsid w:val="00944CC5"/>
    <w:rsid w:val="00944F82"/>
    <w:rsid w:val="009451FD"/>
    <w:rsid w:val="0094523C"/>
    <w:rsid w:val="0094523E"/>
    <w:rsid w:val="00945264"/>
    <w:rsid w:val="00945316"/>
    <w:rsid w:val="00945325"/>
    <w:rsid w:val="009457CE"/>
    <w:rsid w:val="0094586F"/>
    <w:rsid w:val="00945949"/>
    <w:rsid w:val="00945A3B"/>
    <w:rsid w:val="00945D01"/>
    <w:rsid w:val="00945E12"/>
    <w:rsid w:val="00945FE1"/>
    <w:rsid w:val="009460A6"/>
    <w:rsid w:val="00946501"/>
    <w:rsid w:val="00946837"/>
    <w:rsid w:val="00946C52"/>
    <w:rsid w:val="00946DD1"/>
    <w:rsid w:val="00946FA3"/>
    <w:rsid w:val="00947085"/>
    <w:rsid w:val="0094729C"/>
    <w:rsid w:val="009473B2"/>
    <w:rsid w:val="00947431"/>
    <w:rsid w:val="009475ED"/>
    <w:rsid w:val="0094764B"/>
    <w:rsid w:val="009479E8"/>
    <w:rsid w:val="00947B66"/>
    <w:rsid w:val="00947CDA"/>
    <w:rsid w:val="00947D7E"/>
    <w:rsid w:val="00947F71"/>
    <w:rsid w:val="00950106"/>
    <w:rsid w:val="0095013E"/>
    <w:rsid w:val="009501C4"/>
    <w:rsid w:val="009501ED"/>
    <w:rsid w:val="00950281"/>
    <w:rsid w:val="00950347"/>
    <w:rsid w:val="009505F5"/>
    <w:rsid w:val="009506AA"/>
    <w:rsid w:val="00950E5E"/>
    <w:rsid w:val="00950F0A"/>
    <w:rsid w:val="0095129C"/>
    <w:rsid w:val="00951386"/>
    <w:rsid w:val="00951417"/>
    <w:rsid w:val="009517DD"/>
    <w:rsid w:val="009518F3"/>
    <w:rsid w:val="00951B00"/>
    <w:rsid w:val="00951D60"/>
    <w:rsid w:val="00951DB2"/>
    <w:rsid w:val="00951DC3"/>
    <w:rsid w:val="00951E28"/>
    <w:rsid w:val="00951F75"/>
    <w:rsid w:val="009520A1"/>
    <w:rsid w:val="00952195"/>
    <w:rsid w:val="0095224F"/>
    <w:rsid w:val="0095256B"/>
    <w:rsid w:val="009525B5"/>
    <w:rsid w:val="0095282B"/>
    <w:rsid w:val="00952CBF"/>
    <w:rsid w:val="00952D46"/>
    <w:rsid w:val="00952F2F"/>
    <w:rsid w:val="009532FA"/>
    <w:rsid w:val="00953370"/>
    <w:rsid w:val="0095340D"/>
    <w:rsid w:val="0095353E"/>
    <w:rsid w:val="0095377D"/>
    <w:rsid w:val="00953B4D"/>
    <w:rsid w:val="00954433"/>
    <w:rsid w:val="00954496"/>
    <w:rsid w:val="009546E9"/>
    <w:rsid w:val="00954733"/>
    <w:rsid w:val="00954D3C"/>
    <w:rsid w:val="00954F14"/>
    <w:rsid w:val="009550B3"/>
    <w:rsid w:val="00955194"/>
    <w:rsid w:val="0095532F"/>
    <w:rsid w:val="0095539D"/>
    <w:rsid w:val="009555AB"/>
    <w:rsid w:val="0095589C"/>
    <w:rsid w:val="0095589F"/>
    <w:rsid w:val="0095591A"/>
    <w:rsid w:val="00955D35"/>
    <w:rsid w:val="00955EB9"/>
    <w:rsid w:val="00956094"/>
    <w:rsid w:val="0095612B"/>
    <w:rsid w:val="009564BF"/>
    <w:rsid w:val="0095664C"/>
    <w:rsid w:val="00956A0E"/>
    <w:rsid w:val="00956A59"/>
    <w:rsid w:val="00956A80"/>
    <w:rsid w:val="00956A9C"/>
    <w:rsid w:val="00956B78"/>
    <w:rsid w:val="00956C84"/>
    <w:rsid w:val="00956DD6"/>
    <w:rsid w:val="00956E53"/>
    <w:rsid w:val="00956E97"/>
    <w:rsid w:val="00956ECE"/>
    <w:rsid w:val="00956ED5"/>
    <w:rsid w:val="009571B7"/>
    <w:rsid w:val="0095726C"/>
    <w:rsid w:val="0095782B"/>
    <w:rsid w:val="00957ED8"/>
    <w:rsid w:val="00957F18"/>
    <w:rsid w:val="00957F67"/>
    <w:rsid w:val="009600D5"/>
    <w:rsid w:val="00960129"/>
    <w:rsid w:val="00960197"/>
    <w:rsid w:val="009602D8"/>
    <w:rsid w:val="00960314"/>
    <w:rsid w:val="00960438"/>
    <w:rsid w:val="009604BF"/>
    <w:rsid w:val="00960581"/>
    <w:rsid w:val="009606E5"/>
    <w:rsid w:val="009606EF"/>
    <w:rsid w:val="00960741"/>
    <w:rsid w:val="0096089E"/>
    <w:rsid w:val="00960907"/>
    <w:rsid w:val="00960B55"/>
    <w:rsid w:val="00961334"/>
    <w:rsid w:val="009615D0"/>
    <w:rsid w:val="009616D2"/>
    <w:rsid w:val="0096181B"/>
    <w:rsid w:val="00961934"/>
    <w:rsid w:val="00961AAD"/>
    <w:rsid w:val="00961C5F"/>
    <w:rsid w:val="00961C6C"/>
    <w:rsid w:val="00961F24"/>
    <w:rsid w:val="00962415"/>
    <w:rsid w:val="00962564"/>
    <w:rsid w:val="009625B2"/>
    <w:rsid w:val="009626B5"/>
    <w:rsid w:val="009626DA"/>
    <w:rsid w:val="009628D4"/>
    <w:rsid w:val="00962950"/>
    <w:rsid w:val="00962A3A"/>
    <w:rsid w:val="00962BCC"/>
    <w:rsid w:val="00962EF6"/>
    <w:rsid w:val="009631DF"/>
    <w:rsid w:val="009631FE"/>
    <w:rsid w:val="00963251"/>
    <w:rsid w:val="009632BA"/>
    <w:rsid w:val="009632EB"/>
    <w:rsid w:val="0096330D"/>
    <w:rsid w:val="00963382"/>
    <w:rsid w:val="009633BB"/>
    <w:rsid w:val="009635AA"/>
    <w:rsid w:val="009638F5"/>
    <w:rsid w:val="00963A93"/>
    <w:rsid w:val="00963C42"/>
    <w:rsid w:val="00963D17"/>
    <w:rsid w:val="00963E93"/>
    <w:rsid w:val="00963ED3"/>
    <w:rsid w:val="00963F16"/>
    <w:rsid w:val="009641E8"/>
    <w:rsid w:val="0096437A"/>
    <w:rsid w:val="00964591"/>
    <w:rsid w:val="00964594"/>
    <w:rsid w:val="00964871"/>
    <w:rsid w:val="00964896"/>
    <w:rsid w:val="00964D40"/>
    <w:rsid w:val="00964D6D"/>
    <w:rsid w:val="00964E6F"/>
    <w:rsid w:val="00964F49"/>
    <w:rsid w:val="009653D1"/>
    <w:rsid w:val="009654B7"/>
    <w:rsid w:val="00965A85"/>
    <w:rsid w:val="00965BC8"/>
    <w:rsid w:val="00965E0A"/>
    <w:rsid w:val="00965FD2"/>
    <w:rsid w:val="0096645E"/>
    <w:rsid w:val="0096647F"/>
    <w:rsid w:val="00966480"/>
    <w:rsid w:val="0096656C"/>
    <w:rsid w:val="009666E2"/>
    <w:rsid w:val="00966746"/>
    <w:rsid w:val="0096679C"/>
    <w:rsid w:val="009668E5"/>
    <w:rsid w:val="00966A4B"/>
    <w:rsid w:val="00966AFC"/>
    <w:rsid w:val="00966BC8"/>
    <w:rsid w:val="00966DEB"/>
    <w:rsid w:val="00966E3C"/>
    <w:rsid w:val="00966E4D"/>
    <w:rsid w:val="00966E74"/>
    <w:rsid w:val="0096706F"/>
    <w:rsid w:val="009671D1"/>
    <w:rsid w:val="00967321"/>
    <w:rsid w:val="009675CD"/>
    <w:rsid w:val="00967670"/>
    <w:rsid w:val="00967775"/>
    <w:rsid w:val="0096784D"/>
    <w:rsid w:val="009678D5"/>
    <w:rsid w:val="00967B29"/>
    <w:rsid w:val="00967B5A"/>
    <w:rsid w:val="00967D77"/>
    <w:rsid w:val="00967DF2"/>
    <w:rsid w:val="00967ED5"/>
    <w:rsid w:val="0097019F"/>
    <w:rsid w:val="009701C5"/>
    <w:rsid w:val="00970262"/>
    <w:rsid w:val="0097047F"/>
    <w:rsid w:val="009704B4"/>
    <w:rsid w:val="009706F2"/>
    <w:rsid w:val="0097073C"/>
    <w:rsid w:val="00970877"/>
    <w:rsid w:val="00970A32"/>
    <w:rsid w:val="00970B48"/>
    <w:rsid w:val="00970C7A"/>
    <w:rsid w:val="00970FA3"/>
    <w:rsid w:val="00971131"/>
    <w:rsid w:val="00971658"/>
    <w:rsid w:val="009718BF"/>
    <w:rsid w:val="00971B1F"/>
    <w:rsid w:val="00971E21"/>
    <w:rsid w:val="00971F4E"/>
    <w:rsid w:val="00971FAB"/>
    <w:rsid w:val="0097202E"/>
    <w:rsid w:val="0097208F"/>
    <w:rsid w:val="009720FB"/>
    <w:rsid w:val="00972324"/>
    <w:rsid w:val="00972334"/>
    <w:rsid w:val="009723A0"/>
    <w:rsid w:val="009724C5"/>
    <w:rsid w:val="0097268D"/>
    <w:rsid w:val="00972693"/>
    <w:rsid w:val="0097281C"/>
    <w:rsid w:val="0097297F"/>
    <w:rsid w:val="00972B56"/>
    <w:rsid w:val="00972C47"/>
    <w:rsid w:val="00972C64"/>
    <w:rsid w:val="00972E01"/>
    <w:rsid w:val="00972FDA"/>
    <w:rsid w:val="009730C9"/>
    <w:rsid w:val="00973314"/>
    <w:rsid w:val="00973350"/>
    <w:rsid w:val="009734BF"/>
    <w:rsid w:val="009735ED"/>
    <w:rsid w:val="0097386A"/>
    <w:rsid w:val="0097386F"/>
    <w:rsid w:val="00973922"/>
    <w:rsid w:val="00973957"/>
    <w:rsid w:val="00973964"/>
    <w:rsid w:val="00973BF7"/>
    <w:rsid w:val="00973C77"/>
    <w:rsid w:val="00973C9E"/>
    <w:rsid w:val="00973D68"/>
    <w:rsid w:val="00973DAB"/>
    <w:rsid w:val="00973EE7"/>
    <w:rsid w:val="00973EF9"/>
    <w:rsid w:val="0097401E"/>
    <w:rsid w:val="0097403C"/>
    <w:rsid w:val="00974052"/>
    <w:rsid w:val="009740F9"/>
    <w:rsid w:val="009740FB"/>
    <w:rsid w:val="0097414A"/>
    <w:rsid w:val="009741C8"/>
    <w:rsid w:val="00974452"/>
    <w:rsid w:val="009744AF"/>
    <w:rsid w:val="00974765"/>
    <w:rsid w:val="00974856"/>
    <w:rsid w:val="00974A20"/>
    <w:rsid w:val="00974A51"/>
    <w:rsid w:val="00974A98"/>
    <w:rsid w:val="00974CAB"/>
    <w:rsid w:val="0097526D"/>
    <w:rsid w:val="00975305"/>
    <w:rsid w:val="0097549F"/>
    <w:rsid w:val="0097555D"/>
    <w:rsid w:val="009755B2"/>
    <w:rsid w:val="00975680"/>
    <w:rsid w:val="009757A3"/>
    <w:rsid w:val="00975979"/>
    <w:rsid w:val="00975B27"/>
    <w:rsid w:val="00975CBB"/>
    <w:rsid w:val="00975D82"/>
    <w:rsid w:val="00976059"/>
    <w:rsid w:val="009761F1"/>
    <w:rsid w:val="00976270"/>
    <w:rsid w:val="0097627F"/>
    <w:rsid w:val="009762B2"/>
    <w:rsid w:val="009762DB"/>
    <w:rsid w:val="00976372"/>
    <w:rsid w:val="0097670A"/>
    <w:rsid w:val="0097676B"/>
    <w:rsid w:val="009768D1"/>
    <w:rsid w:val="00976982"/>
    <w:rsid w:val="009769B1"/>
    <w:rsid w:val="00976B56"/>
    <w:rsid w:val="00976B80"/>
    <w:rsid w:val="00976BED"/>
    <w:rsid w:val="00976D71"/>
    <w:rsid w:val="00976D8C"/>
    <w:rsid w:val="00976E02"/>
    <w:rsid w:val="00977169"/>
    <w:rsid w:val="00977299"/>
    <w:rsid w:val="0097753D"/>
    <w:rsid w:val="0097755D"/>
    <w:rsid w:val="009776B9"/>
    <w:rsid w:val="009776FB"/>
    <w:rsid w:val="00977895"/>
    <w:rsid w:val="0097798C"/>
    <w:rsid w:val="009779CB"/>
    <w:rsid w:val="00977A19"/>
    <w:rsid w:val="00977CF9"/>
    <w:rsid w:val="00980049"/>
    <w:rsid w:val="0098008D"/>
    <w:rsid w:val="009800CB"/>
    <w:rsid w:val="00980150"/>
    <w:rsid w:val="00980299"/>
    <w:rsid w:val="00980360"/>
    <w:rsid w:val="0098040D"/>
    <w:rsid w:val="00980710"/>
    <w:rsid w:val="0098073E"/>
    <w:rsid w:val="00980946"/>
    <w:rsid w:val="00980954"/>
    <w:rsid w:val="0098096B"/>
    <w:rsid w:val="00981014"/>
    <w:rsid w:val="009814F9"/>
    <w:rsid w:val="009817A9"/>
    <w:rsid w:val="0098186F"/>
    <w:rsid w:val="00981897"/>
    <w:rsid w:val="009818AE"/>
    <w:rsid w:val="009819E5"/>
    <w:rsid w:val="00981B15"/>
    <w:rsid w:val="00981CE7"/>
    <w:rsid w:val="00981D76"/>
    <w:rsid w:val="00981D82"/>
    <w:rsid w:val="00981E98"/>
    <w:rsid w:val="00981F72"/>
    <w:rsid w:val="00982413"/>
    <w:rsid w:val="00982608"/>
    <w:rsid w:val="00982750"/>
    <w:rsid w:val="0098288F"/>
    <w:rsid w:val="009828CB"/>
    <w:rsid w:val="00982994"/>
    <w:rsid w:val="00982B70"/>
    <w:rsid w:val="00982D4A"/>
    <w:rsid w:val="00982DA6"/>
    <w:rsid w:val="0098328B"/>
    <w:rsid w:val="0098337F"/>
    <w:rsid w:val="00983793"/>
    <w:rsid w:val="009837B6"/>
    <w:rsid w:val="00983A15"/>
    <w:rsid w:val="00983A41"/>
    <w:rsid w:val="00983B48"/>
    <w:rsid w:val="00983DD8"/>
    <w:rsid w:val="00983EB7"/>
    <w:rsid w:val="00983F56"/>
    <w:rsid w:val="00983F7B"/>
    <w:rsid w:val="00984473"/>
    <w:rsid w:val="00984551"/>
    <w:rsid w:val="009846AC"/>
    <w:rsid w:val="009846B6"/>
    <w:rsid w:val="009846F7"/>
    <w:rsid w:val="009847C7"/>
    <w:rsid w:val="00984A57"/>
    <w:rsid w:val="00984C59"/>
    <w:rsid w:val="00984C6F"/>
    <w:rsid w:val="00984DF7"/>
    <w:rsid w:val="00984E53"/>
    <w:rsid w:val="00984EEC"/>
    <w:rsid w:val="00984F6F"/>
    <w:rsid w:val="00985068"/>
    <w:rsid w:val="009850CD"/>
    <w:rsid w:val="009850ED"/>
    <w:rsid w:val="00985204"/>
    <w:rsid w:val="00985209"/>
    <w:rsid w:val="00985244"/>
    <w:rsid w:val="0098535F"/>
    <w:rsid w:val="009854A5"/>
    <w:rsid w:val="009855D2"/>
    <w:rsid w:val="00985890"/>
    <w:rsid w:val="009858AE"/>
    <w:rsid w:val="00985C5B"/>
    <w:rsid w:val="00985F26"/>
    <w:rsid w:val="00985FF5"/>
    <w:rsid w:val="00986303"/>
    <w:rsid w:val="009864FA"/>
    <w:rsid w:val="0098685E"/>
    <w:rsid w:val="00986979"/>
    <w:rsid w:val="00986A1E"/>
    <w:rsid w:val="00986B5E"/>
    <w:rsid w:val="00986BC3"/>
    <w:rsid w:val="00986C41"/>
    <w:rsid w:val="00986E69"/>
    <w:rsid w:val="00986F92"/>
    <w:rsid w:val="0098729E"/>
    <w:rsid w:val="009872E8"/>
    <w:rsid w:val="00987579"/>
    <w:rsid w:val="009876A3"/>
    <w:rsid w:val="009877D2"/>
    <w:rsid w:val="0098781E"/>
    <w:rsid w:val="00987820"/>
    <w:rsid w:val="0098787C"/>
    <w:rsid w:val="00987AF5"/>
    <w:rsid w:val="00987B39"/>
    <w:rsid w:val="00987E5B"/>
    <w:rsid w:val="00987E72"/>
    <w:rsid w:val="00987F2E"/>
    <w:rsid w:val="009901CD"/>
    <w:rsid w:val="0099042B"/>
    <w:rsid w:val="00990623"/>
    <w:rsid w:val="0099070F"/>
    <w:rsid w:val="00990775"/>
    <w:rsid w:val="00990783"/>
    <w:rsid w:val="00990793"/>
    <w:rsid w:val="009909C3"/>
    <w:rsid w:val="00990BAF"/>
    <w:rsid w:val="00990D2B"/>
    <w:rsid w:val="00991065"/>
    <w:rsid w:val="00991374"/>
    <w:rsid w:val="00991518"/>
    <w:rsid w:val="0099168F"/>
    <w:rsid w:val="00991703"/>
    <w:rsid w:val="009919AD"/>
    <w:rsid w:val="009919BF"/>
    <w:rsid w:val="00991BF3"/>
    <w:rsid w:val="00991D64"/>
    <w:rsid w:val="00991DF6"/>
    <w:rsid w:val="00992062"/>
    <w:rsid w:val="00992190"/>
    <w:rsid w:val="00992278"/>
    <w:rsid w:val="00992450"/>
    <w:rsid w:val="00992A21"/>
    <w:rsid w:val="00992C4B"/>
    <w:rsid w:val="0099342B"/>
    <w:rsid w:val="009936E4"/>
    <w:rsid w:val="00993937"/>
    <w:rsid w:val="00993D14"/>
    <w:rsid w:val="00993D89"/>
    <w:rsid w:val="00993E11"/>
    <w:rsid w:val="009940E9"/>
    <w:rsid w:val="0099445B"/>
    <w:rsid w:val="00994640"/>
    <w:rsid w:val="00994693"/>
    <w:rsid w:val="00994695"/>
    <w:rsid w:val="00994843"/>
    <w:rsid w:val="00994897"/>
    <w:rsid w:val="0099496C"/>
    <w:rsid w:val="00994E19"/>
    <w:rsid w:val="00994E59"/>
    <w:rsid w:val="00994F0E"/>
    <w:rsid w:val="009952BA"/>
    <w:rsid w:val="009954B8"/>
    <w:rsid w:val="009955EF"/>
    <w:rsid w:val="00995850"/>
    <w:rsid w:val="009959B0"/>
    <w:rsid w:val="00995ADE"/>
    <w:rsid w:val="00995C16"/>
    <w:rsid w:val="00995DD6"/>
    <w:rsid w:val="0099613C"/>
    <w:rsid w:val="009961D9"/>
    <w:rsid w:val="0099624D"/>
    <w:rsid w:val="0099631A"/>
    <w:rsid w:val="009968DC"/>
    <w:rsid w:val="0099693C"/>
    <w:rsid w:val="00996A87"/>
    <w:rsid w:val="00996B3A"/>
    <w:rsid w:val="00996E69"/>
    <w:rsid w:val="00996E92"/>
    <w:rsid w:val="0099733C"/>
    <w:rsid w:val="0099740C"/>
    <w:rsid w:val="0099763C"/>
    <w:rsid w:val="009976D5"/>
    <w:rsid w:val="009978E3"/>
    <w:rsid w:val="00997906"/>
    <w:rsid w:val="00997A72"/>
    <w:rsid w:val="00997B68"/>
    <w:rsid w:val="00997BFE"/>
    <w:rsid w:val="00997CBA"/>
    <w:rsid w:val="00997CD4"/>
    <w:rsid w:val="00997D65"/>
    <w:rsid w:val="00997E36"/>
    <w:rsid w:val="00997E8D"/>
    <w:rsid w:val="009A02D3"/>
    <w:rsid w:val="009A034C"/>
    <w:rsid w:val="009A0848"/>
    <w:rsid w:val="009A0B36"/>
    <w:rsid w:val="009A0EAC"/>
    <w:rsid w:val="009A1015"/>
    <w:rsid w:val="009A1043"/>
    <w:rsid w:val="009A1231"/>
    <w:rsid w:val="009A131A"/>
    <w:rsid w:val="009A1478"/>
    <w:rsid w:val="009A1A6A"/>
    <w:rsid w:val="009A1A7A"/>
    <w:rsid w:val="009A1A94"/>
    <w:rsid w:val="009A1AC8"/>
    <w:rsid w:val="009A1C8D"/>
    <w:rsid w:val="009A1DCA"/>
    <w:rsid w:val="009A1E7E"/>
    <w:rsid w:val="009A2218"/>
    <w:rsid w:val="009A22D7"/>
    <w:rsid w:val="009A2694"/>
    <w:rsid w:val="009A26EE"/>
    <w:rsid w:val="009A273E"/>
    <w:rsid w:val="009A2A01"/>
    <w:rsid w:val="009A2A4E"/>
    <w:rsid w:val="009A2DAA"/>
    <w:rsid w:val="009A2E70"/>
    <w:rsid w:val="009A2FFB"/>
    <w:rsid w:val="009A3085"/>
    <w:rsid w:val="009A31B0"/>
    <w:rsid w:val="009A3299"/>
    <w:rsid w:val="009A374C"/>
    <w:rsid w:val="009A393D"/>
    <w:rsid w:val="009A3B20"/>
    <w:rsid w:val="009A4087"/>
    <w:rsid w:val="009A4137"/>
    <w:rsid w:val="009A4185"/>
    <w:rsid w:val="009A4195"/>
    <w:rsid w:val="009A4286"/>
    <w:rsid w:val="009A43B4"/>
    <w:rsid w:val="009A43E5"/>
    <w:rsid w:val="009A4558"/>
    <w:rsid w:val="009A47BF"/>
    <w:rsid w:val="009A486C"/>
    <w:rsid w:val="009A49EC"/>
    <w:rsid w:val="009A4A76"/>
    <w:rsid w:val="009A4AF4"/>
    <w:rsid w:val="009A4E04"/>
    <w:rsid w:val="009A4E27"/>
    <w:rsid w:val="009A5363"/>
    <w:rsid w:val="009A53DB"/>
    <w:rsid w:val="009A5600"/>
    <w:rsid w:val="009A5693"/>
    <w:rsid w:val="009A585D"/>
    <w:rsid w:val="009A587C"/>
    <w:rsid w:val="009A5A20"/>
    <w:rsid w:val="009A5CFC"/>
    <w:rsid w:val="009A5E81"/>
    <w:rsid w:val="009A5EC0"/>
    <w:rsid w:val="009A5F73"/>
    <w:rsid w:val="009A5F92"/>
    <w:rsid w:val="009A6472"/>
    <w:rsid w:val="009A647A"/>
    <w:rsid w:val="009A65BF"/>
    <w:rsid w:val="009A65DB"/>
    <w:rsid w:val="009A687E"/>
    <w:rsid w:val="009A69BF"/>
    <w:rsid w:val="009A69CF"/>
    <w:rsid w:val="009A6A9F"/>
    <w:rsid w:val="009A6D10"/>
    <w:rsid w:val="009A6E48"/>
    <w:rsid w:val="009A70CB"/>
    <w:rsid w:val="009A7177"/>
    <w:rsid w:val="009A722A"/>
    <w:rsid w:val="009A7433"/>
    <w:rsid w:val="009A7512"/>
    <w:rsid w:val="009A7865"/>
    <w:rsid w:val="009A7949"/>
    <w:rsid w:val="009A7F79"/>
    <w:rsid w:val="009B00B7"/>
    <w:rsid w:val="009B01BE"/>
    <w:rsid w:val="009B028C"/>
    <w:rsid w:val="009B0328"/>
    <w:rsid w:val="009B0808"/>
    <w:rsid w:val="009B0849"/>
    <w:rsid w:val="009B08E9"/>
    <w:rsid w:val="009B0DF8"/>
    <w:rsid w:val="009B0F89"/>
    <w:rsid w:val="009B115F"/>
    <w:rsid w:val="009B1184"/>
    <w:rsid w:val="009B1484"/>
    <w:rsid w:val="009B153D"/>
    <w:rsid w:val="009B15BA"/>
    <w:rsid w:val="009B179A"/>
    <w:rsid w:val="009B1A13"/>
    <w:rsid w:val="009B1DC4"/>
    <w:rsid w:val="009B1EC6"/>
    <w:rsid w:val="009B20EC"/>
    <w:rsid w:val="009B215A"/>
    <w:rsid w:val="009B222F"/>
    <w:rsid w:val="009B235E"/>
    <w:rsid w:val="009B2499"/>
    <w:rsid w:val="009B25AF"/>
    <w:rsid w:val="009B25B2"/>
    <w:rsid w:val="009B265F"/>
    <w:rsid w:val="009B2673"/>
    <w:rsid w:val="009B26D7"/>
    <w:rsid w:val="009B2809"/>
    <w:rsid w:val="009B2877"/>
    <w:rsid w:val="009B28C0"/>
    <w:rsid w:val="009B28D0"/>
    <w:rsid w:val="009B29FD"/>
    <w:rsid w:val="009B2A35"/>
    <w:rsid w:val="009B2CC8"/>
    <w:rsid w:val="009B3006"/>
    <w:rsid w:val="009B3268"/>
    <w:rsid w:val="009B37BE"/>
    <w:rsid w:val="009B38D7"/>
    <w:rsid w:val="009B3A2F"/>
    <w:rsid w:val="009B3A71"/>
    <w:rsid w:val="009B4173"/>
    <w:rsid w:val="009B4A61"/>
    <w:rsid w:val="009B4D52"/>
    <w:rsid w:val="009B4D9A"/>
    <w:rsid w:val="009B4F07"/>
    <w:rsid w:val="009B4F77"/>
    <w:rsid w:val="009B5143"/>
    <w:rsid w:val="009B519D"/>
    <w:rsid w:val="009B546A"/>
    <w:rsid w:val="009B54D4"/>
    <w:rsid w:val="009B5565"/>
    <w:rsid w:val="009B566D"/>
    <w:rsid w:val="009B56E8"/>
    <w:rsid w:val="009B57CF"/>
    <w:rsid w:val="009B58E3"/>
    <w:rsid w:val="009B5A0E"/>
    <w:rsid w:val="009B5A98"/>
    <w:rsid w:val="009B5AD5"/>
    <w:rsid w:val="009B5B09"/>
    <w:rsid w:val="009B5BEC"/>
    <w:rsid w:val="009B5C02"/>
    <w:rsid w:val="009B5E4E"/>
    <w:rsid w:val="009B5EED"/>
    <w:rsid w:val="009B6297"/>
    <w:rsid w:val="009B62F2"/>
    <w:rsid w:val="009B6334"/>
    <w:rsid w:val="009B6531"/>
    <w:rsid w:val="009B656C"/>
    <w:rsid w:val="009B66FD"/>
    <w:rsid w:val="009B6897"/>
    <w:rsid w:val="009B6A09"/>
    <w:rsid w:val="009B6E22"/>
    <w:rsid w:val="009B6F27"/>
    <w:rsid w:val="009B7023"/>
    <w:rsid w:val="009B7076"/>
    <w:rsid w:val="009B713E"/>
    <w:rsid w:val="009B717D"/>
    <w:rsid w:val="009B71C2"/>
    <w:rsid w:val="009B72F3"/>
    <w:rsid w:val="009B75B5"/>
    <w:rsid w:val="009B7653"/>
    <w:rsid w:val="009B76C7"/>
    <w:rsid w:val="009B78C5"/>
    <w:rsid w:val="009B7C75"/>
    <w:rsid w:val="009B7E29"/>
    <w:rsid w:val="009B7FB5"/>
    <w:rsid w:val="009C0083"/>
    <w:rsid w:val="009C0134"/>
    <w:rsid w:val="009C02F6"/>
    <w:rsid w:val="009C07EB"/>
    <w:rsid w:val="009C0AC9"/>
    <w:rsid w:val="009C0CF2"/>
    <w:rsid w:val="009C0DA9"/>
    <w:rsid w:val="009C123A"/>
    <w:rsid w:val="009C1832"/>
    <w:rsid w:val="009C199F"/>
    <w:rsid w:val="009C19C0"/>
    <w:rsid w:val="009C19EE"/>
    <w:rsid w:val="009C1C19"/>
    <w:rsid w:val="009C1CB3"/>
    <w:rsid w:val="009C1D59"/>
    <w:rsid w:val="009C1DF6"/>
    <w:rsid w:val="009C1E1C"/>
    <w:rsid w:val="009C2120"/>
    <w:rsid w:val="009C2263"/>
    <w:rsid w:val="009C24FA"/>
    <w:rsid w:val="009C25B2"/>
    <w:rsid w:val="009C2778"/>
    <w:rsid w:val="009C2980"/>
    <w:rsid w:val="009C2CAB"/>
    <w:rsid w:val="009C2EAF"/>
    <w:rsid w:val="009C3042"/>
    <w:rsid w:val="009C30C2"/>
    <w:rsid w:val="009C3107"/>
    <w:rsid w:val="009C36F2"/>
    <w:rsid w:val="009C386A"/>
    <w:rsid w:val="009C3C61"/>
    <w:rsid w:val="009C3CEE"/>
    <w:rsid w:val="009C3EC7"/>
    <w:rsid w:val="009C41EA"/>
    <w:rsid w:val="009C4511"/>
    <w:rsid w:val="009C4867"/>
    <w:rsid w:val="009C4A6F"/>
    <w:rsid w:val="009C4AEA"/>
    <w:rsid w:val="009C4B6C"/>
    <w:rsid w:val="009C4BDA"/>
    <w:rsid w:val="009C4BF6"/>
    <w:rsid w:val="009C4D34"/>
    <w:rsid w:val="009C4F08"/>
    <w:rsid w:val="009C5345"/>
    <w:rsid w:val="009C5529"/>
    <w:rsid w:val="009C5733"/>
    <w:rsid w:val="009C574C"/>
    <w:rsid w:val="009C5994"/>
    <w:rsid w:val="009C59F0"/>
    <w:rsid w:val="009C5D52"/>
    <w:rsid w:val="009C5F74"/>
    <w:rsid w:val="009C5FF2"/>
    <w:rsid w:val="009C611D"/>
    <w:rsid w:val="009C6146"/>
    <w:rsid w:val="009C6175"/>
    <w:rsid w:val="009C6186"/>
    <w:rsid w:val="009C627C"/>
    <w:rsid w:val="009C62C5"/>
    <w:rsid w:val="009C6389"/>
    <w:rsid w:val="009C6506"/>
    <w:rsid w:val="009C66E0"/>
    <w:rsid w:val="009C6979"/>
    <w:rsid w:val="009C6FA9"/>
    <w:rsid w:val="009C71BF"/>
    <w:rsid w:val="009C7605"/>
    <w:rsid w:val="009C7817"/>
    <w:rsid w:val="009C7894"/>
    <w:rsid w:val="009C78CF"/>
    <w:rsid w:val="009C7AE3"/>
    <w:rsid w:val="009C7C43"/>
    <w:rsid w:val="009C7EC5"/>
    <w:rsid w:val="009C7FB5"/>
    <w:rsid w:val="009D00DD"/>
    <w:rsid w:val="009D0407"/>
    <w:rsid w:val="009D05CC"/>
    <w:rsid w:val="009D0603"/>
    <w:rsid w:val="009D06CD"/>
    <w:rsid w:val="009D0807"/>
    <w:rsid w:val="009D099F"/>
    <w:rsid w:val="009D0C9E"/>
    <w:rsid w:val="009D0DC3"/>
    <w:rsid w:val="009D0DC7"/>
    <w:rsid w:val="009D0ECF"/>
    <w:rsid w:val="009D0F5B"/>
    <w:rsid w:val="009D110D"/>
    <w:rsid w:val="009D124F"/>
    <w:rsid w:val="009D13D1"/>
    <w:rsid w:val="009D1503"/>
    <w:rsid w:val="009D1882"/>
    <w:rsid w:val="009D18EF"/>
    <w:rsid w:val="009D1A11"/>
    <w:rsid w:val="009D1A84"/>
    <w:rsid w:val="009D1A87"/>
    <w:rsid w:val="009D1D05"/>
    <w:rsid w:val="009D1D4A"/>
    <w:rsid w:val="009D1DA1"/>
    <w:rsid w:val="009D1DCB"/>
    <w:rsid w:val="009D2076"/>
    <w:rsid w:val="009D22DA"/>
    <w:rsid w:val="009D261C"/>
    <w:rsid w:val="009D269B"/>
    <w:rsid w:val="009D26EF"/>
    <w:rsid w:val="009D2A65"/>
    <w:rsid w:val="009D2A70"/>
    <w:rsid w:val="009D2B0C"/>
    <w:rsid w:val="009D2B20"/>
    <w:rsid w:val="009D2C51"/>
    <w:rsid w:val="009D2DFB"/>
    <w:rsid w:val="009D2E74"/>
    <w:rsid w:val="009D2F72"/>
    <w:rsid w:val="009D308C"/>
    <w:rsid w:val="009D30C2"/>
    <w:rsid w:val="009D31ED"/>
    <w:rsid w:val="009D32D9"/>
    <w:rsid w:val="009D367A"/>
    <w:rsid w:val="009D36F7"/>
    <w:rsid w:val="009D379B"/>
    <w:rsid w:val="009D396B"/>
    <w:rsid w:val="009D39A0"/>
    <w:rsid w:val="009D3A4D"/>
    <w:rsid w:val="009D3E59"/>
    <w:rsid w:val="009D3EC7"/>
    <w:rsid w:val="009D4156"/>
    <w:rsid w:val="009D431F"/>
    <w:rsid w:val="009D43F1"/>
    <w:rsid w:val="009D490A"/>
    <w:rsid w:val="009D4C4A"/>
    <w:rsid w:val="009D4D6C"/>
    <w:rsid w:val="009D4F0D"/>
    <w:rsid w:val="009D5229"/>
    <w:rsid w:val="009D52C6"/>
    <w:rsid w:val="009D5377"/>
    <w:rsid w:val="009D5570"/>
    <w:rsid w:val="009D57F0"/>
    <w:rsid w:val="009D590A"/>
    <w:rsid w:val="009D59A9"/>
    <w:rsid w:val="009D5C25"/>
    <w:rsid w:val="009D6055"/>
    <w:rsid w:val="009D605A"/>
    <w:rsid w:val="009D60D6"/>
    <w:rsid w:val="009D6244"/>
    <w:rsid w:val="009D6287"/>
    <w:rsid w:val="009D6308"/>
    <w:rsid w:val="009D666B"/>
    <w:rsid w:val="009D68DC"/>
    <w:rsid w:val="009D69A7"/>
    <w:rsid w:val="009D69DA"/>
    <w:rsid w:val="009D6C9F"/>
    <w:rsid w:val="009D6CCC"/>
    <w:rsid w:val="009D6E6A"/>
    <w:rsid w:val="009D6F72"/>
    <w:rsid w:val="009D7090"/>
    <w:rsid w:val="009D7143"/>
    <w:rsid w:val="009D73B4"/>
    <w:rsid w:val="009D743B"/>
    <w:rsid w:val="009D75F1"/>
    <w:rsid w:val="009D78FD"/>
    <w:rsid w:val="009D7C50"/>
    <w:rsid w:val="009D7CD6"/>
    <w:rsid w:val="009D7D70"/>
    <w:rsid w:val="009D7D93"/>
    <w:rsid w:val="009D7DC1"/>
    <w:rsid w:val="009D7E39"/>
    <w:rsid w:val="009D7F1A"/>
    <w:rsid w:val="009E0037"/>
    <w:rsid w:val="009E00E8"/>
    <w:rsid w:val="009E01B3"/>
    <w:rsid w:val="009E03E2"/>
    <w:rsid w:val="009E045E"/>
    <w:rsid w:val="009E0464"/>
    <w:rsid w:val="009E068A"/>
    <w:rsid w:val="009E0803"/>
    <w:rsid w:val="009E0843"/>
    <w:rsid w:val="009E0C02"/>
    <w:rsid w:val="009E0D2A"/>
    <w:rsid w:val="009E0DA5"/>
    <w:rsid w:val="009E0EBB"/>
    <w:rsid w:val="009E0EF4"/>
    <w:rsid w:val="009E10B1"/>
    <w:rsid w:val="009E11C2"/>
    <w:rsid w:val="009E15CD"/>
    <w:rsid w:val="009E169A"/>
    <w:rsid w:val="009E1A5B"/>
    <w:rsid w:val="009E1BAC"/>
    <w:rsid w:val="009E1C6C"/>
    <w:rsid w:val="009E1D55"/>
    <w:rsid w:val="009E1E29"/>
    <w:rsid w:val="009E1EF5"/>
    <w:rsid w:val="009E2119"/>
    <w:rsid w:val="009E2181"/>
    <w:rsid w:val="009E2361"/>
    <w:rsid w:val="009E24B3"/>
    <w:rsid w:val="009E26CB"/>
    <w:rsid w:val="009E27BC"/>
    <w:rsid w:val="009E298A"/>
    <w:rsid w:val="009E29D2"/>
    <w:rsid w:val="009E2AA8"/>
    <w:rsid w:val="009E2CE1"/>
    <w:rsid w:val="009E2E0C"/>
    <w:rsid w:val="009E2E56"/>
    <w:rsid w:val="009E2F9A"/>
    <w:rsid w:val="009E2FB5"/>
    <w:rsid w:val="009E31A0"/>
    <w:rsid w:val="009E323E"/>
    <w:rsid w:val="009E3367"/>
    <w:rsid w:val="009E34EC"/>
    <w:rsid w:val="009E365B"/>
    <w:rsid w:val="009E3768"/>
    <w:rsid w:val="009E37F0"/>
    <w:rsid w:val="009E38F8"/>
    <w:rsid w:val="009E3929"/>
    <w:rsid w:val="009E3959"/>
    <w:rsid w:val="009E3A4C"/>
    <w:rsid w:val="009E3AC6"/>
    <w:rsid w:val="009E3B4E"/>
    <w:rsid w:val="009E3BEB"/>
    <w:rsid w:val="009E3CFE"/>
    <w:rsid w:val="009E3EF1"/>
    <w:rsid w:val="009E4050"/>
    <w:rsid w:val="009E415B"/>
    <w:rsid w:val="009E4164"/>
    <w:rsid w:val="009E45AB"/>
    <w:rsid w:val="009E4A28"/>
    <w:rsid w:val="009E4D9D"/>
    <w:rsid w:val="009E513F"/>
    <w:rsid w:val="009E5206"/>
    <w:rsid w:val="009E522F"/>
    <w:rsid w:val="009E5332"/>
    <w:rsid w:val="009E5467"/>
    <w:rsid w:val="009E574B"/>
    <w:rsid w:val="009E581B"/>
    <w:rsid w:val="009E581F"/>
    <w:rsid w:val="009E58B3"/>
    <w:rsid w:val="009E5904"/>
    <w:rsid w:val="009E59DE"/>
    <w:rsid w:val="009E5B1C"/>
    <w:rsid w:val="009E5C5B"/>
    <w:rsid w:val="009E5D29"/>
    <w:rsid w:val="009E5E00"/>
    <w:rsid w:val="009E5E3B"/>
    <w:rsid w:val="009E5E41"/>
    <w:rsid w:val="009E602E"/>
    <w:rsid w:val="009E6072"/>
    <w:rsid w:val="009E636C"/>
    <w:rsid w:val="009E6709"/>
    <w:rsid w:val="009E6B10"/>
    <w:rsid w:val="009E6B21"/>
    <w:rsid w:val="009E6C85"/>
    <w:rsid w:val="009E6D2D"/>
    <w:rsid w:val="009E6E30"/>
    <w:rsid w:val="009E6F43"/>
    <w:rsid w:val="009E70B6"/>
    <w:rsid w:val="009E7107"/>
    <w:rsid w:val="009E7118"/>
    <w:rsid w:val="009E731C"/>
    <w:rsid w:val="009E7367"/>
    <w:rsid w:val="009E73C7"/>
    <w:rsid w:val="009E75B3"/>
    <w:rsid w:val="009E7832"/>
    <w:rsid w:val="009E7A86"/>
    <w:rsid w:val="009E7D1B"/>
    <w:rsid w:val="009F008A"/>
    <w:rsid w:val="009F00A7"/>
    <w:rsid w:val="009F037C"/>
    <w:rsid w:val="009F039E"/>
    <w:rsid w:val="009F03ED"/>
    <w:rsid w:val="009F055E"/>
    <w:rsid w:val="009F0599"/>
    <w:rsid w:val="009F05C7"/>
    <w:rsid w:val="009F0601"/>
    <w:rsid w:val="009F0911"/>
    <w:rsid w:val="009F0912"/>
    <w:rsid w:val="009F0A79"/>
    <w:rsid w:val="009F0AA9"/>
    <w:rsid w:val="009F0B5E"/>
    <w:rsid w:val="009F0C6F"/>
    <w:rsid w:val="009F0DD0"/>
    <w:rsid w:val="009F0DFB"/>
    <w:rsid w:val="009F0EC6"/>
    <w:rsid w:val="009F0F2B"/>
    <w:rsid w:val="009F10FC"/>
    <w:rsid w:val="009F131D"/>
    <w:rsid w:val="009F140C"/>
    <w:rsid w:val="009F1467"/>
    <w:rsid w:val="009F158D"/>
    <w:rsid w:val="009F1671"/>
    <w:rsid w:val="009F16F2"/>
    <w:rsid w:val="009F1742"/>
    <w:rsid w:val="009F1DB3"/>
    <w:rsid w:val="009F1E5A"/>
    <w:rsid w:val="009F1E7B"/>
    <w:rsid w:val="009F1F86"/>
    <w:rsid w:val="009F2111"/>
    <w:rsid w:val="009F2177"/>
    <w:rsid w:val="009F227B"/>
    <w:rsid w:val="009F24EE"/>
    <w:rsid w:val="009F252E"/>
    <w:rsid w:val="009F25BD"/>
    <w:rsid w:val="009F295F"/>
    <w:rsid w:val="009F2973"/>
    <w:rsid w:val="009F2CB4"/>
    <w:rsid w:val="009F2E2E"/>
    <w:rsid w:val="009F2EE3"/>
    <w:rsid w:val="009F3018"/>
    <w:rsid w:val="009F3099"/>
    <w:rsid w:val="009F343B"/>
    <w:rsid w:val="009F35C7"/>
    <w:rsid w:val="009F37F7"/>
    <w:rsid w:val="009F3945"/>
    <w:rsid w:val="009F4009"/>
    <w:rsid w:val="009F4483"/>
    <w:rsid w:val="009F476A"/>
    <w:rsid w:val="009F4817"/>
    <w:rsid w:val="009F4877"/>
    <w:rsid w:val="009F4D6A"/>
    <w:rsid w:val="009F4D90"/>
    <w:rsid w:val="009F5107"/>
    <w:rsid w:val="009F51B2"/>
    <w:rsid w:val="009F5343"/>
    <w:rsid w:val="009F55BB"/>
    <w:rsid w:val="009F56F0"/>
    <w:rsid w:val="009F57F0"/>
    <w:rsid w:val="009F5838"/>
    <w:rsid w:val="009F5874"/>
    <w:rsid w:val="009F5C86"/>
    <w:rsid w:val="009F6010"/>
    <w:rsid w:val="009F6193"/>
    <w:rsid w:val="009F6385"/>
    <w:rsid w:val="009F641A"/>
    <w:rsid w:val="009F6543"/>
    <w:rsid w:val="009F671A"/>
    <w:rsid w:val="009F6787"/>
    <w:rsid w:val="009F67AF"/>
    <w:rsid w:val="009F6900"/>
    <w:rsid w:val="009F6A72"/>
    <w:rsid w:val="009F6B7F"/>
    <w:rsid w:val="009F6DC5"/>
    <w:rsid w:val="009F6DFA"/>
    <w:rsid w:val="009F6EF6"/>
    <w:rsid w:val="009F6F8F"/>
    <w:rsid w:val="009F708D"/>
    <w:rsid w:val="009F7149"/>
    <w:rsid w:val="009F7340"/>
    <w:rsid w:val="009F7572"/>
    <w:rsid w:val="009F780D"/>
    <w:rsid w:val="009F78EE"/>
    <w:rsid w:val="009F78F8"/>
    <w:rsid w:val="009F7AEA"/>
    <w:rsid w:val="009F7C1C"/>
    <w:rsid w:val="009F7E0C"/>
    <w:rsid w:val="009F7FC4"/>
    <w:rsid w:val="00A0002A"/>
    <w:rsid w:val="00A001D5"/>
    <w:rsid w:val="00A00245"/>
    <w:rsid w:val="00A009A0"/>
    <w:rsid w:val="00A00A1E"/>
    <w:rsid w:val="00A00E12"/>
    <w:rsid w:val="00A00FBD"/>
    <w:rsid w:val="00A0131E"/>
    <w:rsid w:val="00A01353"/>
    <w:rsid w:val="00A01742"/>
    <w:rsid w:val="00A0181E"/>
    <w:rsid w:val="00A01865"/>
    <w:rsid w:val="00A01CD4"/>
    <w:rsid w:val="00A01D00"/>
    <w:rsid w:val="00A01DC9"/>
    <w:rsid w:val="00A022FA"/>
    <w:rsid w:val="00A02439"/>
    <w:rsid w:val="00A02821"/>
    <w:rsid w:val="00A028D3"/>
    <w:rsid w:val="00A028F3"/>
    <w:rsid w:val="00A0297F"/>
    <w:rsid w:val="00A02A8F"/>
    <w:rsid w:val="00A02D59"/>
    <w:rsid w:val="00A02E32"/>
    <w:rsid w:val="00A02F09"/>
    <w:rsid w:val="00A03372"/>
    <w:rsid w:val="00A033A0"/>
    <w:rsid w:val="00A03520"/>
    <w:rsid w:val="00A03616"/>
    <w:rsid w:val="00A0387C"/>
    <w:rsid w:val="00A039A0"/>
    <w:rsid w:val="00A03A02"/>
    <w:rsid w:val="00A03C0F"/>
    <w:rsid w:val="00A03CF9"/>
    <w:rsid w:val="00A03D6A"/>
    <w:rsid w:val="00A03DC4"/>
    <w:rsid w:val="00A03E63"/>
    <w:rsid w:val="00A03F83"/>
    <w:rsid w:val="00A04169"/>
    <w:rsid w:val="00A0417C"/>
    <w:rsid w:val="00A046D5"/>
    <w:rsid w:val="00A047C2"/>
    <w:rsid w:val="00A048B3"/>
    <w:rsid w:val="00A04B20"/>
    <w:rsid w:val="00A04DB3"/>
    <w:rsid w:val="00A04F64"/>
    <w:rsid w:val="00A050AD"/>
    <w:rsid w:val="00A050CD"/>
    <w:rsid w:val="00A052FF"/>
    <w:rsid w:val="00A0538A"/>
    <w:rsid w:val="00A053C9"/>
    <w:rsid w:val="00A05661"/>
    <w:rsid w:val="00A05728"/>
    <w:rsid w:val="00A057A0"/>
    <w:rsid w:val="00A05A17"/>
    <w:rsid w:val="00A05CD0"/>
    <w:rsid w:val="00A05E6A"/>
    <w:rsid w:val="00A06103"/>
    <w:rsid w:val="00A0634B"/>
    <w:rsid w:val="00A06425"/>
    <w:rsid w:val="00A0665D"/>
    <w:rsid w:val="00A066C6"/>
    <w:rsid w:val="00A0680C"/>
    <w:rsid w:val="00A06959"/>
    <w:rsid w:val="00A06BF3"/>
    <w:rsid w:val="00A06D09"/>
    <w:rsid w:val="00A06DC8"/>
    <w:rsid w:val="00A06DDD"/>
    <w:rsid w:val="00A06EB5"/>
    <w:rsid w:val="00A06F4C"/>
    <w:rsid w:val="00A073BD"/>
    <w:rsid w:val="00A073E4"/>
    <w:rsid w:val="00A0756D"/>
    <w:rsid w:val="00A0760C"/>
    <w:rsid w:val="00A078FF"/>
    <w:rsid w:val="00A07961"/>
    <w:rsid w:val="00A079D8"/>
    <w:rsid w:val="00A07C12"/>
    <w:rsid w:val="00A07D8D"/>
    <w:rsid w:val="00A100C9"/>
    <w:rsid w:val="00A101E7"/>
    <w:rsid w:val="00A1025F"/>
    <w:rsid w:val="00A1041C"/>
    <w:rsid w:val="00A1043F"/>
    <w:rsid w:val="00A106F6"/>
    <w:rsid w:val="00A10721"/>
    <w:rsid w:val="00A109DA"/>
    <w:rsid w:val="00A10A78"/>
    <w:rsid w:val="00A10AE4"/>
    <w:rsid w:val="00A10AF9"/>
    <w:rsid w:val="00A10B4D"/>
    <w:rsid w:val="00A10C5E"/>
    <w:rsid w:val="00A10D5E"/>
    <w:rsid w:val="00A10E5F"/>
    <w:rsid w:val="00A110C4"/>
    <w:rsid w:val="00A111FD"/>
    <w:rsid w:val="00A1150D"/>
    <w:rsid w:val="00A11524"/>
    <w:rsid w:val="00A1159C"/>
    <w:rsid w:val="00A11766"/>
    <w:rsid w:val="00A1191D"/>
    <w:rsid w:val="00A1197F"/>
    <w:rsid w:val="00A11A13"/>
    <w:rsid w:val="00A120CB"/>
    <w:rsid w:val="00A12450"/>
    <w:rsid w:val="00A1245A"/>
    <w:rsid w:val="00A12A65"/>
    <w:rsid w:val="00A12A94"/>
    <w:rsid w:val="00A12CDD"/>
    <w:rsid w:val="00A12F32"/>
    <w:rsid w:val="00A12F61"/>
    <w:rsid w:val="00A1307B"/>
    <w:rsid w:val="00A13091"/>
    <w:rsid w:val="00A130DF"/>
    <w:rsid w:val="00A1323D"/>
    <w:rsid w:val="00A135F3"/>
    <w:rsid w:val="00A1362A"/>
    <w:rsid w:val="00A136DD"/>
    <w:rsid w:val="00A137DA"/>
    <w:rsid w:val="00A13927"/>
    <w:rsid w:val="00A13B43"/>
    <w:rsid w:val="00A13CB5"/>
    <w:rsid w:val="00A13D95"/>
    <w:rsid w:val="00A13E62"/>
    <w:rsid w:val="00A13EE2"/>
    <w:rsid w:val="00A13FC9"/>
    <w:rsid w:val="00A140BC"/>
    <w:rsid w:val="00A14210"/>
    <w:rsid w:val="00A14420"/>
    <w:rsid w:val="00A148D6"/>
    <w:rsid w:val="00A14A8C"/>
    <w:rsid w:val="00A14CBB"/>
    <w:rsid w:val="00A14DCC"/>
    <w:rsid w:val="00A15176"/>
    <w:rsid w:val="00A151DD"/>
    <w:rsid w:val="00A15459"/>
    <w:rsid w:val="00A15A51"/>
    <w:rsid w:val="00A15B14"/>
    <w:rsid w:val="00A16019"/>
    <w:rsid w:val="00A161E9"/>
    <w:rsid w:val="00A16208"/>
    <w:rsid w:val="00A1623C"/>
    <w:rsid w:val="00A16240"/>
    <w:rsid w:val="00A16311"/>
    <w:rsid w:val="00A1647C"/>
    <w:rsid w:val="00A16912"/>
    <w:rsid w:val="00A169AB"/>
    <w:rsid w:val="00A16B09"/>
    <w:rsid w:val="00A16B1B"/>
    <w:rsid w:val="00A16BFC"/>
    <w:rsid w:val="00A16C0F"/>
    <w:rsid w:val="00A16F5B"/>
    <w:rsid w:val="00A16F8C"/>
    <w:rsid w:val="00A16F8E"/>
    <w:rsid w:val="00A17294"/>
    <w:rsid w:val="00A172E0"/>
    <w:rsid w:val="00A175A4"/>
    <w:rsid w:val="00A17649"/>
    <w:rsid w:val="00A178D5"/>
    <w:rsid w:val="00A17A90"/>
    <w:rsid w:val="00A17C58"/>
    <w:rsid w:val="00A17D4F"/>
    <w:rsid w:val="00A17EFE"/>
    <w:rsid w:val="00A20114"/>
    <w:rsid w:val="00A20533"/>
    <w:rsid w:val="00A2064E"/>
    <w:rsid w:val="00A20802"/>
    <w:rsid w:val="00A20858"/>
    <w:rsid w:val="00A2093A"/>
    <w:rsid w:val="00A20E4F"/>
    <w:rsid w:val="00A20FF5"/>
    <w:rsid w:val="00A21303"/>
    <w:rsid w:val="00A21528"/>
    <w:rsid w:val="00A21950"/>
    <w:rsid w:val="00A21B16"/>
    <w:rsid w:val="00A21E3D"/>
    <w:rsid w:val="00A21E5C"/>
    <w:rsid w:val="00A21E5E"/>
    <w:rsid w:val="00A21F92"/>
    <w:rsid w:val="00A22240"/>
    <w:rsid w:val="00A222D2"/>
    <w:rsid w:val="00A22712"/>
    <w:rsid w:val="00A22790"/>
    <w:rsid w:val="00A2281C"/>
    <w:rsid w:val="00A22833"/>
    <w:rsid w:val="00A228FB"/>
    <w:rsid w:val="00A22F4D"/>
    <w:rsid w:val="00A232EA"/>
    <w:rsid w:val="00A23658"/>
    <w:rsid w:val="00A23954"/>
    <w:rsid w:val="00A23B26"/>
    <w:rsid w:val="00A24182"/>
    <w:rsid w:val="00A245FF"/>
    <w:rsid w:val="00A2469E"/>
    <w:rsid w:val="00A24B3C"/>
    <w:rsid w:val="00A24B71"/>
    <w:rsid w:val="00A24C78"/>
    <w:rsid w:val="00A24F0B"/>
    <w:rsid w:val="00A24F2A"/>
    <w:rsid w:val="00A251BD"/>
    <w:rsid w:val="00A252BF"/>
    <w:rsid w:val="00A25756"/>
    <w:rsid w:val="00A258DB"/>
    <w:rsid w:val="00A258E5"/>
    <w:rsid w:val="00A259DD"/>
    <w:rsid w:val="00A25CDF"/>
    <w:rsid w:val="00A25FBC"/>
    <w:rsid w:val="00A25FCA"/>
    <w:rsid w:val="00A26153"/>
    <w:rsid w:val="00A2638D"/>
    <w:rsid w:val="00A263E6"/>
    <w:rsid w:val="00A26502"/>
    <w:rsid w:val="00A265BA"/>
    <w:rsid w:val="00A266FC"/>
    <w:rsid w:val="00A26702"/>
    <w:rsid w:val="00A26A3D"/>
    <w:rsid w:val="00A26B7B"/>
    <w:rsid w:val="00A26BD3"/>
    <w:rsid w:val="00A26F7F"/>
    <w:rsid w:val="00A27263"/>
    <w:rsid w:val="00A272B9"/>
    <w:rsid w:val="00A27304"/>
    <w:rsid w:val="00A2737B"/>
    <w:rsid w:val="00A273D5"/>
    <w:rsid w:val="00A273F3"/>
    <w:rsid w:val="00A27542"/>
    <w:rsid w:val="00A27708"/>
    <w:rsid w:val="00A2782B"/>
    <w:rsid w:val="00A27998"/>
    <w:rsid w:val="00A279DA"/>
    <w:rsid w:val="00A27C6D"/>
    <w:rsid w:val="00A27D0A"/>
    <w:rsid w:val="00A27DFD"/>
    <w:rsid w:val="00A27EB2"/>
    <w:rsid w:val="00A27F70"/>
    <w:rsid w:val="00A3005A"/>
    <w:rsid w:val="00A30181"/>
    <w:rsid w:val="00A3054B"/>
    <w:rsid w:val="00A30648"/>
    <w:rsid w:val="00A307BA"/>
    <w:rsid w:val="00A30839"/>
    <w:rsid w:val="00A30845"/>
    <w:rsid w:val="00A30917"/>
    <w:rsid w:val="00A30BD5"/>
    <w:rsid w:val="00A30C5C"/>
    <w:rsid w:val="00A30D29"/>
    <w:rsid w:val="00A30F81"/>
    <w:rsid w:val="00A3108E"/>
    <w:rsid w:val="00A31266"/>
    <w:rsid w:val="00A31309"/>
    <w:rsid w:val="00A317B1"/>
    <w:rsid w:val="00A3199F"/>
    <w:rsid w:val="00A31A5B"/>
    <w:rsid w:val="00A31C74"/>
    <w:rsid w:val="00A31D3B"/>
    <w:rsid w:val="00A31E75"/>
    <w:rsid w:val="00A31EE8"/>
    <w:rsid w:val="00A322E7"/>
    <w:rsid w:val="00A322EA"/>
    <w:rsid w:val="00A32380"/>
    <w:rsid w:val="00A32463"/>
    <w:rsid w:val="00A3246C"/>
    <w:rsid w:val="00A325A8"/>
    <w:rsid w:val="00A325B4"/>
    <w:rsid w:val="00A328C9"/>
    <w:rsid w:val="00A3297B"/>
    <w:rsid w:val="00A32986"/>
    <w:rsid w:val="00A329F4"/>
    <w:rsid w:val="00A32B22"/>
    <w:rsid w:val="00A32B28"/>
    <w:rsid w:val="00A32FD2"/>
    <w:rsid w:val="00A33140"/>
    <w:rsid w:val="00A331B0"/>
    <w:rsid w:val="00A331DF"/>
    <w:rsid w:val="00A33274"/>
    <w:rsid w:val="00A334BE"/>
    <w:rsid w:val="00A33611"/>
    <w:rsid w:val="00A336B6"/>
    <w:rsid w:val="00A33755"/>
    <w:rsid w:val="00A3394D"/>
    <w:rsid w:val="00A339D5"/>
    <w:rsid w:val="00A33A60"/>
    <w:rsid w:val="00A33AD6"/>
    <w:rsid w:val="00A33AE2"/>
    <w:rsid w:val="00A33AF0"/>
    <w:rsid w:val="00A33B91"/>
    <w:rsid w:val="00A340BA"/>
    <w:rsid w:val="00A34155"/>
    <w:rsid w:val="00A34162"/>
    <w:rsid w:val="00A3426F"/>
    <w:rsid w:val="00A344E3"/>
    <w:rsid w:val="00A344E7"/>
    <w:rsid w:val="00A344FE"/>
    <w:rsid w:val="00A34601"/>
    <w:rsid w:val="00A3464F"/>
    <w:rsid w:val="00A34770"/>
    <w:rsid w:val="00A349D5"/>
    <w:rsid w:val="00A349F5"/>
    <w:rsid w:val="00A34A30"/>
    <w:rsid w:val="00A34C21"/>
    <w:rsid w:val="00A34D46"/>
    <w:rsid w:val="00A34D70"/>
    <w:rsid w:val="00A34DB0"/>
    <w:rsid w:val="00A34FD2"/>
    <w:rsid w:val="00A3500F"/>
    <w:rsid w:val="00A3507B"/>
    <w:rsid w:val="00A350A0"/>
    <w:rsid w:val="00A351C8"/>
    <w:rsid w:val="00A35253"/>
    <w:rsid w:val="00A353BD"/>
    <w:rsid w:val="00A35409"/>
    <w:rsid w:val="00A35954"/>
    <w:rsid w:val="00A35AA9"/>
    <w:rsid w:val="00A35BB3"/>
    <w:rsid w:val="00A35DC9"/>
    <w:rsid w:val="00A35ED7"/>
    <w:rsid w:val="00A35FFD"/>
    <w:rsid w:val="00A36008"/>
    <w:rsid w:val="00A360F6"/>
    <w:rsid w:val="00A3639D"/>
    <w:rsid w:val="00A366EC"/>
    <w:rsid w:val="00A367DD"/>
    <w:rsid w:val="00A36B4F"/>
    <w:rsid w:val="00A36C89"/>
    <w:rsid w:val="00A36CD2"/>
    <w:rsid w:val="00A37000"/>
    <w:rsid w:val="00A370F7"/>
    <w:rsid w:val="00A3719A"/>
    <w:rsid w:val="00A372A2"/>
    <w:rsid w:val="00A37402"/>
    <w:rsid w:val="00A37560"/>
    <w:rsid w:val="00A37667"/>
    <w:rsid w:val="00A379B9"/>
    <w:rsid w:val="00A37C06"/>
    <w:rsid w:val="00A37C4B"/>
    <w:rsid w:val="00A37DB6"/>
    <w:rsid w:val="00A37DEF"/>
    <w:rsid w:val="00A37E68"/>
    <w:rsid w:val="00A37E9C"/>
    <w:rsid w:val="00A40050"/>
    <w:rsid w:val="00A40173"/>
    <w:rsid w:val="00A40234"/>
    <w:rsid w:val="00A40506"/>
    <w:rsid w:val="00A40594"/>
    <w:rsid w:val="00A4086B"/>
    <w:rsid w:val="00A40A45"/>
    <w:rsid w:val="00A40A8C"/>
    <w:rsid w:val="00A40D91"/>
    <w:rsid w:val="00A40DFB"/>
    <w:rsid w:val="00A40E60"/>
    <w:rsid w:val="00A410D1"/>
    <w:rsid w:val="00A4117D"/>
    <w:rsid w:val="00A4120A"/>
    <w:rsid w:val="00A41311"/>
    <w:rsid w:val="00A41387"/>
    <w:rsid w:val="00A41456"/>
    <w:rsid w:val="00A41495"/>
    <w:rsid w:val="00A415D6"/>
    <w:rsid w:val="00A417E4"/>
    <w:rsid w:val="00A418D9"/>
    <w:rsid w:val="00A4192D"/>
    <w:rsid w:val="00A4195C"/>
    <w:rsid w:val="00A41A60"/>
    <w:rsid w:val="00A41A7F"/>
    <w:rsid w:val="00A41AB1"/>
    <w:rsid w:val="00A41B78"/>
    <w:rsid w:val="00A41F55"/>
    <w:rsid w:val="00A4218A"/>
    <w:rsid w:val="00A42499"/>
    <w:rsid w:val="00A425D3"/>
    <w:rsid w:val="00A4281C"/>
    <w:rsid w:val="00A42A22"/>
    <w:rsid w:val="00A42D68"/>
    <w:rsid w:val="00A42FAA"/>
    <w:rsid w:val="00A431E9"/>
    <w:rsid w:val="00A43326"/>
    <w:rsid w:val="00A43505"/>
    <w:rsid w:val="00A43624"/>
    <w:rsid w:val="00A438D7"/>
    <w:rsid w:val="00A43961"/>
    <w:rsid w:val="00A44123"/>
    <w:rsid w:val="00A441C7"/>
    <w:rsid w:val="00A442F3"/>
    <w:rsid w:val="00A4470D"/>
    <w:rsid w:val="00A44A92"/>
    <w:rsid w:val="00A44B47"/>
    <w:rsid w:val="00A44B63"/>
    <w:rsid w:val="00A44E87"/>
    <w:rsid w:val="00A44EB7"/>
    <w:rsid w:val="00A452A1"/>
    <w:rsid w:val="00A45586"/>
    <w:rsid w:val="00A4571B"/>
    <w:rsid w:val="00A4597F"/>
    <w:rsid w:val="00A45CBC"/>
    <w:rsid w:val="00A4621A"/>
    <w:rsid w:val="00A46426"/>
    <w:rsid w:val="00A46556"/>
    <w:rsid w:val="00A4662E"/>
    <w:rsid w:val="00A46650"/>
    <w:rsid w:val="00A466DC"/>
    <w:rsid w:val="00A46760"/>
    <w:rsid w:val="00A46B29"/>
    <w:rsid w:val="00A46B95"/>
    <w:rsid w:val="00A472A4"/>
    <w:rsid w:val="00A47376"/>
    <w:rsid w:val="00A473DE"/>
    <w:rsid w:val="00A47449"/>
    <w:rsid w:val="00A474B7"/>
    <w:rsid w:val="00A474C2"/>
    <w:rsid w:val="00A475C6"/>
    <w:rsid w:val="00A4762D"/>
    <w:rsid w:val="00A47674"/>
    <w:rsid w:val="00A476F0"/>
    <w:rsid w:val="00A4774A"/>
    <w:rsid w:val="00A4799A"/>
    <w:rsid w:val="00A47B2A"/>
    <w:rsid w:val="00A47D73"/>
    <w:rsid w:val="00A47DBC"/>
    <w:rsid w:val="00A47E19"/>
    <w:rsid w:val="00A502A7"/>
    <w:rsid w:val="00A507A5"/>
    <w:rsid w:val="00A507D5"/>
    <w:rsid w:val="00A50A9A"/>
    <w:rsid w:val="00A50D6A"/>
    <w:rsid w:val="00A50DE4"/>
    <w:rsid w:val="00A510D8"/>
    <w:rsid w:val="00A51151"/>
    <w:rsid w:val="00A516A9"/>
    <w:rsid w:val="00A516AE"/>
    <w:rsid w:val="00A518E9"/>
    <w:rsid w:val="00A518FE"/>
    <w:rsid w:val="00A519E9"/>
    <w:rsid w:val="00A51BC1"/>
    <w:rsid w:val="00A51CD2"/>
    <w:rsid w:val="00A51D76"/>
    <w:rsid w:val="00A51FD5"/>
    <w:rsid w:val="00A52002"/>
    <w:rsid w:val="00A5206C"/>
    <w:rsid w:val="00A520CD"/>
    <w:rsid w:val="00A5214B"/>
    <w:rsid w:val="00A5222E"/>
    <w:rsid w:val="00A524EC"/>
    <w:rsid w:val="00A524F6"/>
    <w:rsid w:val="00A52726"/>
    <w:rsid w:val="00A5275A"/>
    <w:rsid w:val="00A52897"/>
    <w:rsid w:val="00A52B7E"/>
    <w:rsid w:val="00A52DBA"/>
    <w:rsid w:val="00A530B9"/>
    <w:rsid w:val="00A5349F"/>
    <w:rsid w:val="00A534F5"/>
    <w:rsid w:val="00A538BC"/>
    <w:rsid w:val="00A53925"/>
    <w:rsid w:val="00A53987"/>
    <w:rsid w:val="00A54304"/>
    <w:rsid w:val="00A543A1"/>
    <w:rsid w:val="00A544C6"/>
    <w:rsid w:val="00A548A2"/>
    <w:rsid w:val="00A54996"/>
    <w:rsid w:val="00A54A89"/>
    <w:rsid w:val="00A54D6F"/>
    <w:rsid w:val="00A54D95"/>
    <w:rsid w:val="00A54E2C"/>
    <w:rsid w:val="00A54F02"/>
    <w:rsid w:val="00A54F40"/>
    <w:rsid w:val="00A54FB7"/>
    <w:rsid w:val="00A5510D"/>
    <w:rsid w:val="00A551DF"/>
    <w:rsid w:val="00A55731"/>
    <w:rsid w:val="00A55890"/>
    <w:rsid w:val="00A5593D"/>
    <w:rsid w:val="00A55ABD"/>
    <w:rsid w:val="00A55ADC"/>
    <w:rsid w:val="00A55B8E"/>
    <w:rsid w:val="00A55CBF"/>
    <w:rsid w:val="00A55F79"/>
    <w:rsid w:val="00A56463"/>
    <w:rsid w:val="00A56842"/>
    <w:rsid w:val="00A56AF7"/>
    <w:rsid w:val="00A56CD1"/>
    <w:rsid w:val="00A56ED9"/>
    <w:rsid w:val="00A57307"/>
    <w:rsid w:val="00A57537"/>
    <w:rsid w:val="00A5759D"/>
    <w:rsid w:val="00A57606"/>
    <w:rsid w:val="00A5781B"/>
    <w:rsid w:val="00A57DAB"/>
    <w:rsid w:val="00A60266"/>
    <w:rsid w:val="00A6029A"/>
    <w:rsid w:val="00A60426"/>
    <w:rsid w:val="00A6049F"/>
    <w:rsid w:val="00A605EE"/>
    <w:rsid w:val="00A60796"/>
    <w:rsid w:val="00A607F5"/>
    <w:rsid w:val="00A608BE"/>
    <w:rsid w:val="00A608E0"/>
    <w:rsid w:val="00A6094B"/>
    <w:rsid w:val="00A60A1E"/>
    <w:rsid w:val="00A60D77"/>
    <w:rsid w:val="00A60FE3"/>
    <w:rsid w:val="00A61072"/>
    <w:rsid w:val="00A61146"/>
    <w:rsid w:val="00A611B9"/>
    <w:rsid w:val="00A611F7"/>
    <w:rsid w:val="00A6139F"/>
    <w:rsid w:val="00A61430"/>
    <w:rsid w:val="00A61447"/>
    <w:rsid w:val="00A614F3"/>
    <w:rsid w:val="00A617A2"/>
    <w:rsid w:val="00A618BD"/>
    <w:rsid w:val="00A6196F"/>
    <w:rsid w:val="00A61B6F"/>
    <w:rsid w:val="00A61BEC"/>
    <w:rsid w:val="00A61DA0"/>
    <w:rsid w:val="00A61E1A"/>
    <w:rsid w:val="00A62093"/>
    <w:rsid w:val="00A620E5"/>
    <w:rsid w:val="00A6219A"/>
    <w:rsid w:val="00A6228A"/>
    <w:rsid w:val="00A623A1"/>
    <w:rsid w:val="00A625FC"/>
    <w:rsid w:val="00A6266A"/>
    <w:rsid w:val="00A6270F"/>
    <w:rsid w:val="00A62737"/>
    <w:rsid w:val="00A62A5A"/>
    <w:rsid w:val="00A62C4D"/>
    <w:rsid w:val="00A62D0F"/>
    <w:rsid w:val="00A62D8D"/>
    <w:rsid w:val="00A62E84"/>
    <w:rsid w:val="00A62F0E"/>
    <w:rsid w:val="00A63124"/>
    <w:rsid w:val="00A63302"/>
    <w:rsid w:val="00A633D2"/>
    <w:rsid w:val="00A634A3"/>
    <w:rsid w:val="00A635C9"/>
    <w:rsid w:val="00A6369E"/>
    <w:rsid w:val="00A636B2"/>
    <w:rsid w:val="00A63784"/>
    <w:rsid w:val="00A63868"/>
    <w:rsid w:val="00A63967"/>
    <w:rsid w:val="00A63A32"/>
    <w:rsid w:val="00A63BAF"/>
    <w:rsid w:val="00A63C06"/>
    <w:rsid w:val="00A63DB3"/>
    <w:rsid w:val="00A63EA9"/>
    <w:rsid w:val="00A63F04"/>
    <w:rsid w:val="00A63F9D"/>
    <w:rsid w:val="00A642F7"/>
    <w:rsid w:val="00A64487"/>
    <w:rsid w:val="00A6470C"/>
    <w:rsid w:val="00A6492F"/>
    <w:rsid w:val="00A649C1"/>
    <w:rsid w:val="00A64B0F"/>
    <w:rsid w:val="00A64BF8"/>
    <w:rsid w:val="00A64DCB"/>
    <w:rsid w:val="00A64E33"/>
    <w:rsid w:val="00A653D5"/>
    <w:rsid w:val="00A6558F"/>
    <w:rsid w:val="00A6573B"/>
    <w:rsid w:val="00A657C4"/>
    <w:rsid w:val="00A65B5A"/>
    <w:rsid w:val="00A65E63"/>
    <w:rsid w:val="00A6608E"/>
    <w:rsid w:val="00A66170"/>
    <w:rsid w:val="00A662FB"/>
    <w:rsid w:val="00A664C5"/>
    <w:rsid w:val="00A66526"/>
    <w:rsid w:val="00A6674A"/>
    <w:rsid w:val="00A669B7"/>
    <w:rsid w:val="00A66A18"/>
    <w:rsid w:val="00A66B6D"/>
    <w:rsid w:val="00A66C6D"/>
    <w:rsid w:val="00A66E5D"/>
    <w:rsid w:val="00A66F35"/>
    <w:rsid w:val="00A6704E"/>
    <w:rsid w:val="00A6717C"/>
    <w:rsid w:val="00A67355"/>
    <w:rsid w:val="00A6760B"/>
    <w:rsid w:val="00A677EC"/>
    <w:rsid w:val="00A67904"/>
    <w:rsid w:val="00A67AEC"/>
    <w:rsid w:val="00A67BD3"/>
    <w:rsid w:val="00A67C26"/>
    <w:rsid w:val="00A67D2B"/>
    <w:rsid w:val="00A67DBC"/>
    <w:rsid w:val="00A7000B"/>
    <w:rsid w:val="00A70377"/>
    <w:rsid w:val="00A7038B"/>
    <w:rsid w:val="00A703A1"/>
    <w:rsid w:val="00A70467"/>
    <w:rsid w:val="00A705DA"/>
    <w:rsid w:val="00A7068D"/>
    <w:rsid w:val="00A706C4"/>
    <w:rsid w:val="00A70707"/>
    <w:rsid w:val="00A707E7"/>
    <w:rsid w:val="00A7081A"/>
    <w:rsid w:val="00A708B1"/>
    <w:rsid w:val="00A708BC"/>
    <w:rsid w:val="00A70994"/>
    <w:rsid w:val="00A70B8B"/>
    <w:rsid w:val="00A70BC8"/>
    <w:rsid w:val="00A70C6D"/>
    <w:rsid w:val="00A70D00"/>
    <w:rsid w:val="00A70D0A"/>
    <w:rsid w:val="00A70D6B"/>
    <w:rsid w:val="00A70E31"/>
    <w:rsid w:val="00A713FB"/>
    <w:rsid w:val="00A717C8"/>
    <w:rsid w:val="00A71885"/>
    <w:rsid w:val="00A71900"/>
    <w:rsid w:val="00A719B6"/>
    <w:rsid w:val="00A71BB0"/>
    <w:rsid w:val="00A71E50"/>
    <w:rsid w:val="00A7225D"/>
    <w:rsid w:val="00A72341"/>
    <w:rsid w:val="00A72360"/>
    <w:rsid w:val="00A725D6"/>
    <w:rsid w:val="00A72607"/>
    <w:rsid w:val="00A72855"/>
    <w:rsid w:val="00A729D4"/>
    <w:rsid w:val="00A72A32"/>
    <w:rsid w:val="00A72A6A"/>
    <w:rsid w:val="00A72A7C"/>
    <w:rsid w:val="00A72C10"/>
    <w:rsid w:val="00A72C30"/>
    <w:rsid w:val="00A72C8B"/>
    <w:rsid w:val="00A72CE2"/>
    <w:rsid w:val="00A72D8A"/>
    <w:rsid w:val="00A72E31"/>
    <w:rsid w:val="00A72EC7"/>
    <w:rsid w:val="00A730BC"/>
    <w:rsid w:val="00A73103"/>
    <w:rsid w:val="00A73263"/>
    <w:rsid w:val="00A7331A"/>
    <w:rsid w:val="00A734B5"/>
    <w:rsid w:val="00A735BD"/>
    <w:rsid w:val="00A7385C"/>
    <w:rsid w:val="00A73D4C"/>
    <w:rsid w:val="00A73EB3"/>
    <w:rsid w:val="00A73ECD"/>
    <w:rsid w:val="00A73F1C"/>
    <w:rsid w:val="00A740E0"/>
    <w:rsid w:val="00A744C3"/>
    <w:rsid w:val="00A74515"/>
    <w:rsid w:val="00A7462F"/>
    <w:rsid w:val="00A74638"/>
    <w:rsid w:val="00A7467C"/>
    <w:rsid w:val="00A7470E"/>
    <w:rsid w:val="00A74769"/>
    <w:rsid w:val="00A74953"/>
    <w:rsid w:val="00A74C1E"/>
    <w:rsid w:val="00A74C26"/>
    <w:rsid w:val="00A74C86"/>
    <w:rsid w:val="00A74CDF"/>
    <w:rsid w:val="00A74D70"/>
    <w:rsid w:val="00A74DED"/>
    <w:rsid w:val="00A75482"/>
    <w:rsid w:val="00A75724"/>
    <w:rsid w:val="00A758C8"/>
    <w:rsid w:val="00A7595C"/>
    <w:rsid w:val="00A759C6"/>
    <w:rsid w:val="00A75D0E"/>
    <w:rsid w:val="00A75D19"/>
    <w:rsid w:val="00A75DF6"/>
    <w:rsid w:val="00A76125"/>
    <w:rsid w:val="00A761BF"/>
    <w:rsid w:val="00A76219"/>
    <w:rsid w:val="00A76308"/>
    <w:rsid w:val="00A765C3"/>
    <w:rsid w:val="00A7675F"/>
    <w:rsid w:val="00A767E1"/>
    <w:rsid w:val="00A76808"/>
    <w:rsid w:val="00A7684E"/>
    <w:rsid w:val="00A76BDB"/>
    <w:rsid w:val="00A76C48"/>
    <w:rsid w:val="00A76CA2"/>
    <w:rsid w:val="00A7709E"/>
    <w:rsid w:val="00A7721C"/>
    <w:rsid w:val="00A773E9"/>
    <w:rsid w:val="00A77650"/>
    <w:rsid w:val="00A7777F"/>
    <w:rsid w:val="00A777C0"/>
    <w:rsid w:val="00A77942"/>
    <w:rsid w:val="00A77A2C"/>
    <w:rsid w:val="00A77A5E"/>
    <w:rsid w:val="00A77A7F"/>
    <w:rsid w:val="00A77BB2"/>
    <w:rsid w:val="00A77D5D"/>
    <w:rsid w:val="00A77DAA"/>
    <w:rsid w:val="00A800B6"/>
    <w:rsid w:val="00A80128"/>
    <w:rsid w:val="00A80229"/>
    <w:rsid w:val="00A804AE"/>
    <w:rsid w:val="00A80506"/>
    <w:rsid w:val="00A80582"/>
    <w:rsid w:val="00A805F6"/>
    <w:rsid w:val="00A80620"/>
    <w:rsid w:val="00A806CE"/>
    <w:rsid w:val="00A80899"/>
    <w:rsid w:val="00A80927"/>
    <w:rsid w:val="00A8096A"/>
    <w:rsid w:val="00A809FA"/>
    <w:rsid w:val="00A80A73"/>
    <w:rsid w:val="00A80A79"/>
    <w:rsid w:val="00A80A7B"/>
    <w:rsid w:val="00A80AC4"/>
    <w:rsid w:val="00A80D69"/>
    <w:rsid w:val="00A81252"/>
    <w:rsid w:val="00A812BD"/>
    <w:rsid w:val="00A81564"/>
    <w:rsid w:val="00A8183D"/>
    <w:rsid w:val="00A81A28"/>
    <w:rsid w:val="00A81CBF"/>
    <w:rsid w:val="00A81FA4"/>
    <w:rsid w:val="00A822E7"/>
    <w:rsid w:val="00A8230A"/>
    <w:rsid w:val="00A8246F"/>
    <w:rsid w:val="00A82546"/>
    <w:rsid w:val="00A8277C"/>
    <w:rsid w:val="00A827EB"/>
    <w:rsid w:val="00A83131"/>
    <w:rsid w:val="00A831E7"/>
    <w:rsid w:val="00A8345A"/>
    <w:rsid w:val="00A834D4"/>
    <w:rsid w:val="00A83500"/>
    <w:rsid w:val="00A83554"/>
    <w:rsid w:val="00A8357D"/>
    <w:rsid w:val="00A8360A"/>
    <w:rsid w:val="00A8366E"/>
    <w:rsid w:val="00A83B52"/>
    <w:rsid w:val="00A83D42"/>
    <w:rsid w:val="00A83DA9"/>
    <w:rsid w:val="00A84150"/>
    <w:rsid w:val="00A841DC"/>
    <w:rsid w:val="00A8424E"/>
    <w:rsid w:val="00A84562"/>
    <w:rsid w:val="00A845B1"/>
    <w:rsid w:val="00A8488F"/>
    <w:rsid w:val="00A8495B"/>
    <w:rsid w:val="00A84B84"/>
    <w:rsid w:val="00A84D20"/>
    <w:rsid w:val="00A84FA1"/>
    <w:rsid w:val="00A8517C"/>
    <w:rsid w:val="00A85219"/>
    <w:rsid w:val="00A852D5"/>
    <w:rsid w:val="00A854DB"/>
    <w:rsid w:val="00A8555A"/>
    <w:rsid w:val="00A85683"/>
    <w:rsid w:val="00A8569F"/>
    <w:rsid w:val="00A85793"/>
    <w:rsid w:val="00A857E4"/>
    <w:rsid w:val="00A85872"/>
    <w:rsid w:val="00A85918"/>
    <w:rsid w:val="00A85CDE"/>
    <w:rsid w:val="00A85E0D"/>
    <w:rsid w:val="00A85E88"/>
    <w:rsid w:val="00A85F19"/>
    <w:rsid w:val="00A8607D"/>
    <w:rsid w:val="00A860A0"/>
    <w:rsid w:val="00A860A9"/>
    <w:rsid w:val="00A860E6"/>
    <w:rsid w:val="00A864D6"/>
    <w:rsid w:val="00A866C0"/>
    <w:rsid w:val="00A86777"/>
    <w:rsid w:val="00A869E9"/>
    <w:rsid w:val="00A86A8D"/>
    <w:rsid w:val="00A86D57"/>
    <w:rsid w:val="00A86F41"/>
    <w:rsid w:val="00A87168"/>
    <w:rsid w:val="00A87187"/>
    <w:rsid w:val="00A87208"/>
    <w:rsid w:val="00A873BA"/>
    <w:rsid w:val="00A87616"/>
    <w:rsid w:val="00A87B2E"/>
    <w:rsid w:val="00A87BDB"/>
    <w:rsid w:val="00A87EFF"/>
    <w:rsid w:val="00A90083"/>
    <w:rsid w:val="00A900BC"/>
    <w:rsid w:val="00A900D6"/>
    <w:rsid w:val="00A903F8"/>
    <w:rsid w:val="00A90803"/>
    <w:rsid w:val="00A90866"/>
    <w:rsid w:val="00A90A95"/>
    <w:rsid w:val="00A90C21"/>
    <w:rsid w:val="00A90E58"/>
    <w:rsid w:val="00A90F82"/>
    <w:rsid w:val="00A91010"/>
    <w:rsid w:val="00A91037"/>
    <w:rsid w:val="00A916B3"/>
    <w:rsid w:val="00A9190B"/>
    <w:rsid w:val="00A9194E"/>
    <w:rsid w:val="00A91C1F"/>
    <w:rsid w:val="00A91E40"/>
    <w:rsid w:val="00A91FB2"/>
    <w:rsid w:val="00A91FD4"/>
    <w:rsid w:val="00A922E5"/>
    <w:rsid w:val="00A923D1"/>
    <w:rsid w:val="00A923E1"/>
    <w:rsid w:val="00A92540"/>
    <w:rsid w:val="00A925D7"/>
    <w:rsid w:val="00A92A29"/>
    <w:rsid w:val="00A92B1F"/>
    <w:rsid w:val="00A92B43"/>
    <w:rsid w:val="00A92CF3"/>
    <w:rsid w:val="00A92DE2"/>
    <w:rsid w:val="00A92F66"/>
    <w:rsid w:val="00A932B3"/>
    <w:rsid w:val="00A93D28"/>
    <w:rsid w:val="00A93DAB"/>
    <w:rsid w:val="00A93FF6"/>
    <w:rsid w:val="00A94112"/>
    <w:rsid w:val="00A94215"/>
    <w:rsid w:val="00A942B1"/>
    <w:rsid w:val="00A94551"/>
    <w:rsid w:val="00A9460F"/>
    <w:rsid w:val="00A94640"/>
    <w:rsid w:val="00A946BB"/>
    <w:rsid w:val="00A94906"/>
    <w:rsid w:val="00A949AF"/>
    <w:rsid w:val="00A94B0F"/>
    <w:rsid w:val="00A94B83"/>
    <w:rsid w:val="00A94D1B"/>
    <w:rsid w:val="00A94D21"/>
    <w:rsid w:val="00A94EC3"/>
    <w:rsid w:val="00A94F39"/>
    <w:rsid w:val="00A94FAB"/>
    <w:rsid w:val="00A95156"/>
    <w:rsid w:val="00A95248"/>
    <w:rsid w:val="00A95414"/>
    <w:rsid w:val="00A954D8"/>
    <w:rsid w:val="00A95524"/>
    <w:rsid w:val="00A957A0"/>
    <w:rsid w:val="00A958F0"/>
    <w:rsid w:val="00A9592F"/>
    <w:rsid w:val="00A959E0"/>
    <w:rsid w:val="00A95A7E"/>
    <w:rsid w:val="00A95CE7"/>
    <w:rsid w:val="00A95D66"/>
    <w:rsid w:val="00A95FC8"/>
    <w:rsid w:val="00A96180"/>
    <w:rsid w:val="00A96415"/>
    <w:rsid w:val="00A964CC"/>
    <w:rsid w:val="00A969BF"/>
    <w:rsid w:val="00A96A01"/>
    <w:rsid w:val="00A96C88"/>
    <w:rsid w:val="00A96F9C"/>
    <w:rsid w:val="00A9709E"/>
    <w:rsid w:val="00A9712E"/>
    <w:rsid w:val="00A973D8"/>
    <w:rsid w:val="00A9752D"/>
    <w:rsid w:val="00A97A17"/>
    <w:rsid w:val="00A97B12"/>
    <w:rsid w:val="00A97C09"/>
    <w:rsid w:val="00A97D34"/>
    <w:rsid w:val="00AA0093"/>
    <w:rsid w:val="00AA014D"/>
    <w:rsid w:val="00AA02B6"/>
    <w:rsid w:val="00AA04AF"/>
    <w:rsid w:val="00AA08EB"/>
    <w:rsid w:val="00AA0AA7"/>
    <w:rsid w:val="00AA0D62"/>
    <w:rsid w:val="00AA0EA0"/>
    <w:rsid w:val="00AA1123"/>
    <w:rsid w:val="00AA13A9"/>
    <w:rsid w:val="00AA13B1"/>
    <w:rsid w:val="00AA13CF"/>
    <w:rsid w:val="00AA1562"/>
    <w:rsid w:val="00AA17B5"/>
    <w:rsid w:val="00AA1F47"/>
    <w:rsid w:val="00AA202B"/>
    <w:rsid w:val="00AA202C"/>
    <w:rsid w:val="00AA2369"/>
    <w:rsid w:val="00AA243E"/>
    <w:rsid w:val="00AA271F"/>
    <w:rsid w:val="00AA2C14"/>
    <w:rsid w:val="00AA2CF3"/>
    <w:rsid w:val="00AA2D14"/>
    <w:rsid w:val="00AA2FF8"/>
    <w:rsid w:val="00AA3121"/>
    <w:rsid w:val="00AA3432"/>
    <w:rsid w:val="00AA34B0"/>
    <w:rsid w:val="00AA36B2"/>
    <w:rsid w:val="00AA3825"/>
    <w:rsid w:val="00AA38E1"/>
    <w:rsid w:val="00AA3CA1"/>
    <w:rsid w:val="00AA3D25"/>
    <w:rsid w:val="00AA3DA6"/>
    <w:rsid w:val="00AA4117"/>
    <w:rsid w:val="00AA4297"/>
    <w:rsid w:val="00AA45A4"/>
    <w:rsid w:val="00AA47D8"/>
    <w:rsid w:val="00AA4852"/>
    <w:rsid w:val="00AA4DC3"/>
    <w:rsid w:val="00AA5195"/>
    <w:rsid w:val="00AA5238"/>
    <w:rsid w:val="00AA5249"/>
    <w:rsid w:val="00AA5356"/>
    <w:rsid w:val="00AA53CF"/>
    <w:rsid w:val="00AA583E"/>
    <w:rsid w:val="00AA599A"/>
    <w:rsid w:val="00AA5DFA"/>
    <w:rsid w:val="00AA60A6"/>
    <w:rsid w:val="00AA61B9"/>
    <w:rsid w:val="00AA6600"/>
    <w:rsid w:val="00AA687B"/>
    <w:rsid w:val="00AA68F0"/>
    <w:rsid w:val="00AA69B2"/>
    <w:rsid w:val="00AA6A56"/>
    <w:rsid w:val="00AA6AF1"/>
    <w:rsid w:val="00AA6AFC"/>
    <w:rsid w:val="00AA6BEC"/>
    <w:rsid w:val="00AA6FED"/>
    <w:rsid w:val="00AA733F"/>
    <w:rsid w:val="00AA7392"/>
    <w:rsid w:val="00AA73AB"/>
    <w:rsid w:val="00AA73E1"/>
    <w:rsid w:val="00AA7425"/>
    <w:rsid w:val="00AA742A"/>
    <w:rsid w:val="00AA74EB"/>
    <w:rsid w:val="00AA7621"/>
    <w:rsid w:val="00AA773F"/>
    <w:rsid w:val="00AA7927"/>
    <w:rsid w:val="00AA7C82"/>
    <w:rsid w:val="00AA7C89"/>
    <w:rsid w:val="00AA7CB6"/>
    <w:rsid w:val="00AA7CFA"/>
    <w:rsid w:val="00AA7F44"/>
    <w:rsid w:val="00AA7FB8"/>
    <w:rsid w:val="00AB01C4"/>
    <w:rsid w:val="00AB031F"/>
    <w:rsid w:val="00AB0519"/>
    <w:rsid w:val="00AB0565"/>
    <w:rsid w:val="00AB0573"/>
    <w:rsid w:val="00AB0A3F"/>
    <w:rsid w:val="00AB0A8F"/>
    <w:rsid w:val="00AB0D6E"/>
    <w:rsid w:val="00AB1598"/>
    <w:rsid w:val="00AB169F"/>
    <w:rsid w:val="00AB192D"/>
    <w:rsid w:val="00AB19A5"/>
    <w:rsid w:val="00AB19B7"/>
    <w:rsid w:val="00AB1AE8"/>
    <w:rsid w:val="00AB1E6A"/>
    <w:rsid w:val="00AB1E89"/>
    <w:rsid w:val="00AB1EC4"/>
    <w:rsid w:val="00AB2155"/>
    <w:rsid w:val="00AB2175"/>
    <w:rsid w:val="00AB222D"/>
    <w:rsid w:val="00AB223D"/>
    <w:rsid w:val="00AB2297"/>
    <w:rsid w:val="00AB24BE"/>
    <w:rsid w:val="00AB252B"/>
    <w:rsid w:val="00AB2648"/>
    <w:rsid w:val="00AB28C1"/>
    <w:rsid w:val="00AB297D"/>
    <w:rsid w:val="00AB29A8"/>
    <w:rsid w:val="00AB2B40"/>
    <w:rsid w:val="00AB2B5B"/>
    <w:rsid w:val="00AB2C48"/>
    <w:rsid w:val="00AB2EA4"/>
    <w:rsid w:val="00AB2F6C"/>
    <w:rsid w:val="00AB2F94"/>
    <w:rsid w:val="00AB2FEE"/>
    <w:rsid w:val="00AB3091"/>
    <w:rsid w:val="00AB3149"/>
    <w:rsid w:val="00AB31F9"/>
    <w:rsid w:val="00AB330C"/>
    <w:rsid w:val="00AB33F0"/>
    <w:rsid w:val="00AB36A2"/>
    <w:rsid w:val="00AB376D"/>
    <w:rsid w:val="00AB37E1"/>
    <w:rsid w:val="00AB37EA"/>
    <w:rsid w:val="00AB38AC"/>
    <w:rsid w:val="00AB38BA"/>
    <w:rsid w:val="00AB3BF1"/>
    <w:rsid w:val="00AB3DE0"/>
    <w:rsid w:val="00AB3E7A"/>
    <w:rsid w:val="00AB41D1"/>
    <w:rsid w:val="00AB4212"/>
    <w:rsid w:val="00AB46B5"/>
    <w:rsid w:val="00AB46D7"/>
    <w:rsid w:val="00AB4711"/>
    <w:rsid w:val="00AB474A"/>
    <w:rsid w:val="00AB4859"/>
    <w:rsid w:val="00AB4BBA"/>
    <w:rsid w:val="00AB51B1"/>
    <w:rsid w:val="00AB5398"/>
    <w:rsid w:val="00AB53CC"/>
    <w:rsid w:val="00AB54F4"/>
    <w:rsid w:val="00AB54F5"/>
    <w:rsid w:val="00AB5539"/>
    <w:rsid w:val="00AB557F"/>
    <w:rsid w:val="00AB55ED"/>
    <w:rsid w:val="00AB56F1"/>
    <w:rsid w:val="00AB5A5E"/>
    <w:rsid w:val="00AB5B5A"/>
    <w:rsid w:val="00AB5C27"/>
    <w:rsid w:val="00AB5CF5"/>
    <w:rsid w:val="00AB5D39"/>
    <w:rsid w:val="00AB5D52"/>
    <w:rsid w:val="00AB5DAC"/>
    <w:rsid w:val="00AB5F5A"/>
    <w:rsid w:val="00AB5FA2"/>
    <w:rsid w:val="00AB5FF6"/>
    <w:rsid w:val="00AB6392"/>
    <w:rsid w:val="00AB63DC"/>
    <w:rsid w:val="00AB6470"/>
    <w:rsid w:val="00AB654A"/>
    <w:rsid w:val="00AB6573"/>
    <w:rsid w:val="00AB675B"/>
    <w:rsid w:val="00AB68AA"/>
    <w:rsid w:val="00AB6B38"/>
    <w:rsid w:val="00AB6CA6"/>
    <w:rsid w:val="00AB6DA6"/>
    <w:rsid w:val="00AB6EBD"/>
    <w:rsid w:val="00AB6EE8"/>
    <w:rsid w:val="00AB6F1F"/>
    <w:rsid w:val="00AB7075"/>
    <w:rsid w:val="00AB738A"/>
    <w:rsid w:val="00AB74F8"/>
    <w:rsid w:val="00AB757C"/>
    <w:rsid w:val="00AB76AE"/>
    <w:rsid w:val="00AB76DF"/>
    <w:rsid w:val="00AB796B"/>
    <w:rsid w:val="00AB7B5D"/>
    <w:rsid w:val="00AB7C0A"/>
    <w:rsid w:val="00AB7E2C"/>
    <w:rsid w:val="00AB7E92"/>
    <w:rsid w:val="00AC005D"/>
    <w:rsid w:val="00AC00EB"/>
    <w:rsid w:val="00AC0113"/>
    <w:rsid w:val="00AC0126"/>
    <w:rsid w:val="00AC023B"/>
    <w:rsid w:val="00AC030D"/>
    <w:rsid w:val="00AC0357"/>
    <w:rsid w:val="00AC03DE"/>
    <w:rsid w:val="00AC0652"/>
    <w:rsid w:val="00AC0AEF"/>
    <w:rsid w:val="00AC0AFF"/>
    <w:rsid w:val="00AC0BBC"/>
    <w:rsid w:val="00AC0EEC"/>
    <w:rsid w:val="00AC106C"/>
    <w:rsid w:val="00AC1168"/>
    <w:rsid w:val="00AC1258"/>
    <w:rsid w:val="00AC138C"/>
    <w:rsid w:val="00AC13EC"/>
    <w:rsid w:val="00AC1470"/>
    <w:rsid w:val="00AC16C0"/>
    <w:rsid w:val="00AC1749"/>
    <w:rsid w:val="00AC19BE"/>
    <w:rsid w:val="00AC1A83"/>
    <w:rsid w:val="00AC1AD0"/>
    <w:rsid w:val="00AC1CBD"/>
    <w:rsid w:val="00AC1D2B"/>
    <w:rsid w:val="00AC1DC3"/>
    <w:rsid w:val="00AC20F3"/>
    <w:rsid w:val="00AC2369"/>
    <w:rsid w:val="00AC2469"/>
    <w:rsid w:val="00AC25A6"/>
    <w:rsid w:val="00AC2998"/>
    <w:rsid w:val="00AC29C0"/>
    <w:rsid w:val="00AC2B1E"/>
    <w:rsid w:val="00AC2BFA"/>
    <w:rsid w:val="00AC2EE2"/>
    <w:rsid w:val="00AC2FEB"/>
    <w:rsid w:val="00AC3054"/>
    <w:rsid w:val="00AC344C"/>
    <w:rsid w:val="00AC361B"/>
    <w:rsid w:val="00AC36EC"/>
    <w:rsid w:val="00AC3858"/>
    <w:rsid w:val="00AC3896"/>
    <w:rsid w:val="00AC3AB1"/>
    <w:rsid w:val="00AC3B6A"/>
    <w:rsid w:val="00AC3BE0"/>
    <w:rsid w:val="00AC3C99"/>
    <w:rsid w:val="00AC4057"/>
    <w:rsid w:val="00AC40DE"/>
    <w:rsid w:val="00AC43DC"/>
    <w:rsid w:val="00AC4550"/>
    <w:rsid w:val="00AC4709"/>
    <w:rsid w:val="00AC4835"/>
    <w:rsid w:val="00AC489B"/>
    <w:rsid w:val="00AC498C"/>
    <w:rsid w:val="00AC4D6B"/>
    <w:rsid w:val="00AC512A"/>
    <w:rsid w:val="00AC530B"/>
    <w:rsid w:val="00AC547C"/>
    <w:rsid w:val="00AC554B"/>
    <w:rsid w:val="00AC56AB"/>
    <w:rsid w:val="00AC5792"/>
    <w:rsid w:val="00AC5797"/>
    <w:rsid w:val="00AC5C6B"/>
    <w:rsid w:val="00AC5C86"/>
    <w:rsid w:val="00AC5CE2"/>
    <w:rsid w:val="00AC5E33"/>
    <w:rsid w:val="00AC6114"/>
    <w:rsid w:val="00AC629B"/>
    <w:rsid w:val="00AC63C6"/>
    <w:rsid w:val="00AC6AF1"/>
    <w:rsid w:val="00AC6F88"/>
    <w:rsid w:val="00AC702E"/>
    <w:rsid w:val="00AC75E6"/>
    <w:rsid w:val="00AC764D"/>
    <w:rsid w:val="00AC7B2F"/>
    <w:rsid w:val="00AC7E87"/>
    <w:rsid w:val="00AC7EF7"/>
    <w:rsid w:val="00AD01CB"/>
    <w:rsid w:val="00AD031A"/>
    <w:rsid w:val="00AD04D1"/>
    <w:rsid w:val="00AD06FC"/>
    <w:rsid w:val="00AD0740"/>
    <w:rsid w:val="00AD081E"/>
    <w:rsid w:val="00AD0845"/>
    <w:rsid w:val="00AD08EA"/>
    <w:rsid w:val="00AD098E"/>
    <w:rsid w:val="00AD0AAA"/>
    <w:rsid w:val="00AD0FB4"/>
    <w:rsid w:val="00AD10B6"/>
    <w:rsid w:val="00AD10BB"/>
    <w:rsid w:val="00AD10FB"/>
    <w:rsid w:val="00AD143C"/>
    <w:rsid w:val="00AD16B7"/>
    <w:rsid w:val="00AD1710"/>
    <w:rsid w:val="00AD1A99"/>
    <w:rsid w:val="00AD1D65"/>
    <w:rsid w:val="00AD2116"/>
    <w:rsid w:val="00AD2211"/>
    <w:rsid w:val="00AD2249"/>
    <w:rsid w:val="00AD267C"/>
    <w:rsid w:val="00AD2759"/>
    <w:rsid w:val="00AD27D5"/>
    <w:rsid w:val="00AD290B"/>
    <w:rsid w:val="00AD290D"/>
    <w:rsid w:val="00AD2A20"/>
    <w:rsid w:val="00AD2DD1"/>
    <w:rsid w:val="00AD2EAE"/>
    <w:rsid w:val="00AD2F57"/>
    <w:rsid w:val="00AD2F6A"/>
    <w:rsid w:val="00AD3144"/>
    <w:rsid w:val="00AD32EE"/>
    <w:rsid w:val="00AD3529"/>
    <w:rsid w:val="00AD363C"/>
    <w:rsid w:val="00AD3945"/>
    <w:rsid w:val="00AD3986"/>
    <w:rsid w:val="00AD3B76"/>
    <w:rsid w:val="00AD3B86"/>
    <w:rsid w:val="00AD3D9E"/>
    <w:rsid w:val="00AD3FB5"/>
    <w:rsid w:val="00AD401F"/>
    <w:rsid w:val="00AD4547"/>
    <w:rsid w:val="00AD4593"/>
    <w:rsid w:val="00AD45AD"/>
    <w:rsid w:val="00AD46A0"/>
    <w:rsid w:val="00AD48C8"/>
    <w:rsid w:val="00AD49C2"/>
    <w:rsid w:val="00AD4A05"/>
    <w:rsid w:val="00AD4C3F"/>
    <w:rsid w:val="00AD4DFA"/>
    <w:rsid w:val="00AD5222"/>
    <w:rsid w:val="00AD5721"/>
    <w:rsid w:val="00AD577D"/>
    <w:rsid w:val="00AD59D2"/>
    <w:rsid w:val="00AD5D86"/>
    <w:rsid w:val="00AD608F"/>
    <w:rsid w:val="00AD623B"/>
    <w:rsid w:val="00AD628E"/>
    <w:rsid w:val="00AD6391"/>
    <w:rsid w:val="00AD6432"/>
    <w:rsid w:val="00AD64A5"/>
    <w:rsid w:val="00AD6527"/>
    <w:rsid w:val="00AD662F"/>
    <w:rsid w:val="00AD66F6"/>
    <w:rsid w:val="00AD6994"/>
    <w:rsid w:val="00AD69C2"/>
    <w:rsid w:val="00AD69F7"/>
    <w:rsid w:val="00AD6A25"/>
    <w:rsid w:val="00AD6B38"/>
    <w:rsid w:val="00AD6F07"/>
    <w:rsid w:val="00AD6F47"/>
    <w:rsid w:val="00AD7103"/>
    <w:rsid w:val="00AD7736"/>
    <w:rsid w:val="00AD7985"/>
    <w:rsid w:val="00AD7C63"/>
    <w:rsid w:val="00AD7C75"/>
    <w:rsid w:val="00AD7D66"/>
    <w:rsid w:val="00AD7DFA"/>
    <w:rsid w:val="00AD7E46"/>
    <w:rsid w:val="00AD7FA3"/>
    <w:rsid w:val="00AE00E7"/>
    <w:rsid w:val="00AE00FB"/>
    <w:rsid w:val="00AE02DD"/>
    <w:rsid w:val="00AE0860"/>
    <w:rsid w:val="00AE0C19"/>
    <w:rsid w:val="00AE0DBB"/>
    <w:rsid w:val="00AE0E16"/>
    <w:rsid w:val="00AE0EDB"/>
    <w:rsid w:val="00AE0FAF"/>
    <w:rsid w:val="00AE0FC9"/>
    <w:rsid w:val="00AE101A"/>
    <w:rsid w:val="00AE1231"/>
    <w:rsid w:val="00AE13EE"/>
    <w:rsid w:val="00AE1601"/>
    <w:rsid w:val="00AE16C3"/>
    <w:rsid w:val="00AE16F0"/>
    <w:rsid w:val="00AE1760"/>
    <w:rsid w:val="00AE17E5"/>
    <w:rsid w:val="00AE180E"/>
    <w:rsid w:val="00AE1948"/>
    <w:rsid w:val="00AE1CF4"/>
    <w:rsid w:val="00AE1F6B"/>
    <w:rsid w:val="00AE2109"/>
    <w:rsid w:val="00AE2348"/>
    <w:rsid w:val="00AE243D"/>
    <w:rsid w:val="00AE25E2"/>
    <w:rsid w:val="00AE2721"/>
    <w:rsid w:val="00AE27AB"/>
    <w:rsid w:val="00AE29E1"/>
    <w:rsid w:val="00AE2A60"/>
    <w:rsid w:val="00AE2AD9"/>
    <w:rsid w:val="00AE2B06"/>
    <w:rsid w:val="00AE2D5D"/>
    <w:rsid w:val="00AE2EF9"/>
    <w:rsid w:val="00AE314E"/>
    <w:rsid w:val="00AE3158"/>
    <w:rsid w:val="00AE3181"/>
    <w:rsid w:val="00AE3593"/>
    <w:rsid w:val="00AE359B"/>
    <w:rsid w:val="00AE364F"/>
    <w:rsid w:val="00AE3D73"/>
    <w:rsid w:val="00AE3E23"/>
    <w:rsid w:val="00AE3F0D"/>
    <w:rsid w:val="00AE3F7C"/>
    <w:rsid w:val="00AE4148"/>
    <w:rsid w:val="00AE4183"/>
    <w:rsid w:val="00AE439A"/>
    <w:rsid w:val="00AE43FB"/>
    <w:rsid w:val="00AE4513"/>
    <w:rsid w:val="00AE49AB"/>
    <w:rsid w:val="00AE4AD7"/>
    <w:rsid w:val="00AE4F8A"/>
    <w:rsid w:val="00AE549B"/>
    <w:rsid w:val="00AE54D5"/>
    <w:rsid w:val="00AE59D9"/>
    <w:rsid w:val="00AE59F9"/>
    <w:rsid w:val="00AE5A74"/>
    <w:rsid w:val="00AE5C5F"/>
    <w:rsid w:val="00AE5CAA"/>
    <w:rsid w:val="00AE5CF4"/>
    <w:rsid w:val="00AE5E56"/>
    <w:rsid w:val="00AE6472"/>
    <w:rsid w:val="00AE6893"/>
    <w:rsid w:val="00AE68EA"/>
    <w:rsid w:val="00AE695E"/>
    <w:rsid w:val="00AE6BBB"/>
    <w:rsid w:val="00AE6D40"/>
    <w:rsid w:val="00AE6DF1"/>
    <w:rsid w:val="00AE6F0E"/>
    <w:rsid w:val="00AE710A"/>
    <w:rsid w:val="00AE72DC"/>
    <w:rsid w:val="00AE72E8"/>
    <w:rsid w:val="00AE7393"/>
    <w:rsid w:val="00AE760D"/>
    <w:rsid w:val="00AE764D"/>
    <w:rsid w:val="00AE790C"/>
    <w:rsid w:val="00AE7916"/>
    <w:rsid w:val="00AE7993"/>
    <w:rsid w:val="00AE79D2"/>
    <w:rsid w:val="00AE7A1B"/>
    <w:rsid w:val="00AE7ADB"/>
    <w:rsid w:val="00AE7DC2"/>
    <w:rsid w:val="00AE7ED8"/>
    <w:rsid w:val="00AF00D9"/>
    <w:rsid w:val="00AF01C5"/>
    <w:rsid w:val="00AF01D1"/>
    <w:rsid w:val="00AF0529"/>
    <w:rsid w:val="00AF0547"/>
    <w:rsid w:val="00AF0568"/>
    <w:rsid w:val="00AF0777"/>
    <w:rsid w:val="00AF07B4"/>
    <w:rsid w:val="00AF0A40"/>
    <w:rsid w:val="00AF0B01"/>
    <w:rsid w:val="00AF0BB3"/>
    <w:rsid w:val="00AF0BC7"/>
    <w:rsid w:val="00AF1186"/>
    <w:rsid w:val="00AF128B"/>
    <w:rsid w:val="00AF15A9"/>
    <w:rsid w:val="00AF1776"/>
    <w:rsid w:val="00AF1986"/>
    <w:rsid w:val="00AF1AA1"/>
    <w:rsid w:val="00AF1FD9"/>
    <w:rsid w:val="00AF2515"/>
    <w:rsid w:val="00AF269D"/>
    <w:rsid w:val="00AF26C2"/>
    <w:rsid w:val="00AF26D5"/>
    <w:rsid w:val="00AF2778"/>
    <w:rsid w:val="00AF2ACC"/>
    <w:rsid w:val="00AF2D5B"/>
    <w:rsid w:val="00AF350C"/>
    <w:rsid w:val="00AF35A5"/>
    <w:rsid w:val="00AF3662"/>
    <w:rsid w:val="00AF3667"/>
    <w:rsid w:val="00AF372A"/>
    <w:rsid w:val="00AF3A9B"/>
    <w:rsid w:val="00AF3AAC"/>
    <w:rsid w:val="00AF3CA7"/>
    <w:rsid w:val="00AF3D8A"/>
    <w:rsid w:val="00AF3F9A"/>
    <w:rsid w:val="00AF4072"/>
    <w:rsid w:val="00AF43A2"/>
    <w:rsid w:val="00AF4403"/>
    <w:rsid w:val="00AF47F4"/>
    <w:rsid w:val="00AF4A44"/>
    <w:rsid w:val="00AF4AA8"/>
    <w:rsid w:val="00AF4B63"/>
    <w:rsid w:val="00AF4DD5"/>
    <w:rsid w:val="00AF4F7F"/>
    <w:rsid w:val="00AF500A"/>
    <w:rsid w:val="00AF501B"/>
    <w:rsid w:val="00AF5098"/>
    <w:rsid w:val="00AF51AF"/>
    <w:rsid w:val="00AF53C7"/>
    <w:rsid w:val="00AF5499"/>
    <w:rsid w:val="00AF5557"/>
    <w:rsid w:val="00AF55A4"/>
    <w:rsid w:val="00AF5620"/>
    <w:rsid w:val="00AF56F5"/>
    <w:rsid w:val="00AF5718"/>
    <w:rsid w:val="00AF575E"/>
    <w:rsid w:val="00AF57F8"/>
    <w:rsid w:val="00AF5859"/>
    <w:rsid w:val="00AF5917"/>
    <w:rsid w:val="00AF591D"/>
    <w:rsid w:val="00AF598D"/>
    <w:rsid w:val="00AF5AFC"/>
    <w:rsid w:val="00AF5CAB"/>
    <w:rsid w:val="00AF617B"/>
    <w:rsid w:val="00AF6195"/>
    <w:rsid w:val="00AF61E0"/>
    <w:rsid w:val="00AF62C0"/>
    <w:rsid w:val="00AF63AC"/>
    <w:rsid w:val="00AF63E3"/>
    <w:rsid w:val="00AF63E6"/>
    <w:rsid w:val="00AF667A"/>
    <w:rsid w:val="00AF6815"/>
    <w:rsid w:val="00AF68AC"/>
    <w:rsid w:val="00AF6BC8"/>
    <w:rsid w:val="00AF6DC8"/>
    <w:rsid w:val="00AF6E0B"/>
    <w:rsid w:val="00AF6F99"/>
    <w:rsid w:val="00AF70E2"/>
    <w:rsid w:val="00AF72F1"/>
    <w:rsid w:val="00AF72FB"/>
    <w:rsid w:val="00AF74DB"/>
    <w:rsid w:val="00AF7669"/>
    <w:rsid w:val="00AF76CC"/>
    <w:rsid w:val="00AF77B5"/>
    <w:rsid w:val="00AF7952"/>
    <w:rsid w:val="00AF7A0A"/>
    <w:rsid w:val="00AF7A5E"/>
    <w:rsid w:val="00AF7A9C"/>
    <w:rsid w:val="00AF7CFB"/>
    <w:rsid w:val="00AF7E02"/>
    <w:rsid w:val="00AF7E04"/>
    <w:rsid w:val="00AF7EA7"/>
    <w:rsid w:val="00AF7EB8"/>
    <w:rsid w:val="00AF7EE3"/>
    <w:rsid w:val="00AF7FDC"/>
    <w:rsid w:val="00B00035"/>
    <w:rsid w:val="00B0006D"/>
    <w:rsid w:val="00B000DE"/>
    <w:rsid w:val="00B0023D"/>
    <w:rsid w:val="00B003B3"/>
    <w:rsid w:val="00B00482"/>
    <w:rsid w:val="00B00581"/>
    <w:rsid w:val="00B00836"/>
    <w:rsid w:val="00B00957"/>
    <w:rsid w:val="00B00A6E"/>
    <w:rsid w:val="00B00BAA"/>
    <w:rsid w:val="00B00C7C"/>
    <w:rsid w:val="00B00CFF"/>
    <w:rsid w:val="00B00E42"/>
    <w:rsid w:val="00B00FD8"/>
    <w:rsid w:val="00B010A6"/>
    <w:rsid w:val="00B0112B"/>
    <w:rsid w:val="00B01140"/>
    <w:rsid w:val="00B01473"/>
    <w:rsid w:val="00B014A7"/>
    <w:rsid w:val="00B01775"/>
    <w:rsid w:val="00B019CC"/>
    <w:rsid w:val="00B01A79"/>
    <w:rsid w:val="00B01AAD"/>
    <w:rsid w:val="00B01BE7"/>
    <w:rsid w:val="00B01C2D"/>
    <w:rsid w:val="00B01D11"/>
    <w:rsid w:val="00B01D63"/>
    <w:rsid w:val="00B01EDC"/>
    <w:rsid w:val="00B02112"/>
    <w:rsid w:val="00B023C0"/>
    <w:rsid w:val="00B024AD"/>
    <w:rsid w:val="00B02608"/>
    <w:rsid w:val="00B02D4D"/>
    <w:rsid w:val="00B02EFD"/>
    <w:rsid w:val="00B03112"/>
    <w:rsid w:val="00B034C7"/>
    <w:rsid w:val="00B034D1"/>
    <w:rsid w:val="00B0351E"/>
    <w:rsid w:val="00B038D7"/>
    <w:rsid w:val="00B039E8"/>
    <w:rsid w:val="00B03B6B"/>
    <w:rsid w:val="00B03BBD"/>
    <w:rsid w:val="00B03BC2"/>
    <w:rsid w:val="00B03C1E"/>
    <w:rsid w:val="00B03EA5"/>
    <w:rsid w:val="00B03EBB"/>
    <w:rsid w:val="00B03FBB"/>
    <w:rsid w:val="00B04294"/>
    <w:rsid w:val="00B042A6"/>
    <w:rsid w:val="00B0450F"/>
    <w:rsid w:val="00B0458D"/>
    <w:rsid w:val="00B045D6"/>
    <w:rsid w:val="00B04667"/>
    <w:rsid w:val="00B04777"/>
    <w:rsid w:val="00B04A47"/>
    <w:rsid w:val="00B04B70"/>
    <w:rsid w:val="00B04F64"/>
    <w:rsid w:val="00B050BA"/>
    <w:rsid w:val="00B050E6"/>
    <w:rsid w:val="00B051DC"/>
    <w:rsid w:val="00B052BC"/>
    <w:rsid w:val="00B05349"/>
    <w:rsid w:val="00B0536F"/>
    <w:rsid w:val="00B054AD"/>
    <w:rsid w:val="00B054E9"/>
    <w:rsid w:val="00B05600"/>
    <w:rsid w:val="00B05832"/>
    <w:rsid w:val="00B05983"/>
    <w:rsid w:val="00B059C3"/>
    <w:rsid w:val="00B05A78"/>
    <w:rsid w:val="00B05C8D"/>
    <w:rsid w:val="00B06061"/>
    <w:rsid w:val="00B0636F"/>
    <w:rsid w:val="00B06568"/>
    <w:rsid w:val="00B06573"/>
    <w:rsid w:val="00B066B0"/>
    <w:rsid w:val="00B066B9"/>
    <w:rsid w:val="00B06934"/>
    <w:rsid w:val="00B0694E"/>
    <w:rsid w:val="00B06972"/>
    <w:rsid w:val="00B06B5C"/>
    <w:rsid w:val="00B06FD4"/>
    <w:rsid w:val="00B06FF0"/>
    <w:rsid w:val="00B07350"/>
    <w:rsid w:val="00B073AA"/>
    <w:rsid w:val="00B07514"/>
    <w:rsid w:val="00B075A6"/>
    <w:rsid w:val="00B07802"/>
    <w:rsid w:val="00B07A8C"/>
    <w:rsid w:val="00B07D8A"/>
    <w:rsid w:val="00B07F57"/>
    <w:rsid w:val="00B07F5B"/>
    <w:rsid w:val="00B100F5"/>
    <w:rsid w:val="00B10117"/>
    <w:rsid w:val="00B101E0"/>
    <w:rsid w:val="00B10424"/>
    <w:rsid w:val="00B105C1"/>
    <w:rsid w:val="00B10825"/>
    <w:rsid w:val="00B10957"/>
    <w:rsid w:val="00B10963"/>
    <w:rsid w:val="00B10A44"/>
    <w:rsid w:val="00B10F33"/>
    <w:rsid w:val="00B10FE4"/>
    <w:rsid w:val="00B11050"/>
    <w:rsid w:val="00B11106"/>
    <w:rsid w:val="00B1129B"/>
    <w:rsid w:val="00B116AB"/>
    <w:rsid w:val="00B11748"/>
    <w:rsid w:val="00B119CD"/>
    <w:rsid w:val="00B11B78"/>
    <w:rsid w:val="00B11BE9"/>
    <w:rsid w:val="00B11E0F"/>
    <w:rsid w:val="00B11E26"/>
    <w:rsid w:val="00B1203A"/>
    <w:rsid w:val="00B123D6"/>
    <w:rsid w:val="00B1242D"/>
    <w:rsid w:val="00B125A1"/>
    <w:rsid w:val="00B12724"/>
    <w:rsid w:val="00B12C4F"/>
    <w:rsid w:val="00B12D96"/>
    <w:rsid w:val="00B130FE"/>
    <w:rsid w:val="00B132D1"/>
    <w:rsid w:val="00B132EF"/>
    <w:rsid w:val="00B13372"/>
    <w:rsid w:val="00B135AA"/>
    <w:rsid w:val="00B13E30"/>
    <w:rsid w:val="00B13F88"/>
    <w:rsid w:val="00B140DF"/>
    <w:rsid w:val="00B14119"/>
    <w:rsid w:val="00B1426A"/>
    <w:rsid w:val="00B142BF"/>
    <w:rsid w:val="00B145E6"/>
    <w:rsid w:val="00B146B7"/>
    <w:rsid w:val="00B14732"/>
    <w:rsid w:val="00B148CD"/>
    <w:rsid w:val="00B148D2"/>
    <w:rsid w:val="00B14CC6"/>
    <w:rsid w:val="00B14EC8"/>
    <w:rsid w:val="00B14F51"/>
    <w:rsid w:val="00B15292"/>
    <w:rsid w:val="00B1564B"/>
    <w:rsid w:val="00B158F1"/>
    <w:rsid w:val="00B15ADD"/>
    <w:rsid w:val="00B15B7F"/>
    <w:rsid w:val="00B15E96"/>
    <w:rsid w:val="00B160FF"/>
    <w:rsid w:val="00B162EC"/>
    <w:rsid w:val="00B16338"/>
    <w:rsid w:val="00B16585"/>
    <w:rsid w:val="00B16738"/>
    <w:rsid w:val="00B1680D"/>
    <w:rsid w:val="00B168CE"/>
    <w:rsid w:val="00B16926"/>
    <w:rsid w:val="00B16CEA"/>
    <w:rsid w:val="00B16F2B"/>
    <w:rsid w:val="00B170C9"/>
    <w:rsid w:val="00B17212"/>
    <w:rsid w:val="00B1751E"/>
    <w:rsid w:val="00B17563"/>
    <w:rsid w:val="00B1769A"/>
    <w:rsid w:val="00B1791B"/>
    <w:rsid w:val="00B1792E"/>
    <w:rsid w:val="00B17961"/>
    <w:rsid w:val="00B179F1"/>
    <w:rsid w:val="00B17A69"/>
    <w:rsid w:val="00B17CA6"/>
    <w:rsid w:val="00B17CDF"/>
    <w:rsid w:val="00B17D01"/>
    <w:rsid w:val="00B17D47"/>
    <w:rsid w:val="00B17EB9"/>
    <w:rsid w:val="00B17FF3"/>
    <w:rsid w:val="00B20C66"/>
    <w:rsid w:val="00B20D67"/>
    <w:rsid w:val="00B20F21"/>
    <w:rsid w:val="00B20FD8"/>
    <w:rsid w:val="00B2108E"/>
    <w:rsid w:val="00B2110A"/>
    <w:rsid w:val="00B21318"/>
    <w:rsid w:val="00B214A3"/>
    <w:rsid w:val="00B215FC"/>
    <w:rsid w:val="00B21752"/>
    <w:rsid w:val="00B217FA"/>
    <w:rsid w:val="00B218E7"/>
    <w:rsid w:val="00B21AD9"/>
    <w:rsid w:val="00B21E32"/>
    <w:rsid w:val="00B21E33"/>
    <w:rsid w:val="00B21E57"/>
    <w:rsid w:val="00B21E64"/>
    <w:rsid w:val="00B2202C"/>
    <w:rsid w:val="00B22200"/>
    <w:rsid w:val="00B22465"/>
    <w:rsid w:val="00B225DA"/>
    <w:rsid w:val="00B22698"/>
    <w:rsid w:val="00B22722"/>
    <w:rsid w:val="00B2278E"/>
    <w:rsid w:val="00B22B3F"/>
    <w:rsid w:val="00B22DFD"/>
    <w:rsid w:val="00B22EE6"/>
    <w:rsid w:val="00B23070"/>
    <w:rsid w:val="00B230D6"/>
    <w:rsid w:val="00B231E0"/>
    <w:rsid w:val="00B232DD"/>
    <w:rsid w:val="00B2338D"/>
    <w:rsid w:val="00B233A6"/>
    <w:rsid w:val="00B2340C"/>
    <w:rsid w:val="00B2346D"/>
    <w:rsid w:val="00B2349D"/>
    <w:rsid w:val="00B234B3"/>
    <w:rsid w:val="00B237D4"/>
    <w:rsid w:val="00B238A7"/>
    <w:rsid w:val="00B23A26"/>
    <w:rsid w:val="00B23A3D"/>
    <w:rsid w:val="00B23AF0"/>
    <w:rsid w:val="00B23FBA"/>
    <w:rsid w:val="00B23FCE"/>
    <w:rsid w:val="00B241B5"/>
    <w:rsid w:val="00B2429B"/>
    <w:rsid w:val="00B242B8"/>
    <w:rsid w:val="00B243A2"/>
    <w:rsid w:val="00B2472E"/>
    <w:rsid w:val="00B2474C"/>
    <w:rsid w:val="00B24927"/>
    <w:rsid w:val="00B24AEF"/>
    <w:rsid w:val="00B24B0D"/>
    <w:rsid w:val="00B24C85"/>
    <w:rsid w:val="00B2502C"/>
    <w:rsid w:val="00B252E4"/>
    <w:rsid w:val="00B255E7"/>
    <w:rsid w:val="00B25686"/>
    <w:rsid w:val="00B258A4"/>
    <w:rsid w:val="00B25954"/>
    <w:rsid w:val="00B25AAC"/>
    <w:rsid w:val="00B25AED"/>
    <w:rsid w:val="00B25B0E"/>
    <w:rsid w:val="00B25BB8"/>
    <w:rsid w:val="00B25DEA"/>
    <w:rsid w:val="00B25FCD"/>
    <w:rsid w:val="00B261D1"/>
    <w:rsid w:val="00B2622C"/>
    <w:rsid w:val="00B264C5"/>
    <w:rsid w:val="00B26715"/>
    <w:rsid w:val="00B26722"/>
    <w:rsid w:val="00B26B1B"/>
    <w:rsid w:val="00B26C1C"/>
    <w:rsid w:val="00B26C75"/>
    <w:rsid w:val="00B26E01"/>
    <w:rsid w:val="00B26FF7"/>
    <w:rsid w:val="00B2713F"/>
    <w:rsid w:val="00B27147"/>
    <w:rsid w:val="00B27203"/>
    <w:rsid w:val="00B27234"/>
    <w:rsid w:val="00B27312"/>
    <w:rsid w:val="00B274BF"/>
    <w:rsid w:val="00B2767B"/>
    <w:rsid w:val="00B278DE"/>
    <w:rsid w:val="00B27B31"/>
    <w:rsid w:val="00B27C40"/>
    <w:rsid w:val="00B27DD7"/>
    <w:rsid w:val="00B27F02"/>
    <w:rsid w:val="00B27F56"/>
    <w:rsid w:val="00B300E8"/>
    <w:rsid w:val="00B302F5"/>
    <w:rsid w:val="00B303B8"/>
    <w:rsid w:val="00B3046C"/>
    <w:rsid w:val="00B3070B"/>
    <w:rsid w:val="00B3084B"/>
    <w:rsid w:val="00B30B1C"/>
    <w:rsid w:val="00B30D79"/>
    <w:rsid w:val="00B3116C"/>
    <w:rsid w:val="00B3128C"/>
    <w:rsid w:val="00B3134E"/>
    <w:rsid w:val="00B31513"/>
    <w:rsid w:val="00B31610"/>
    <w:rsid w:val="00B31656"/>
    <w:rsid w:val="00B3178A"/>
    <w:rsid w:val="00B3179B"/>
    <w:rsid w:val="00B318FA"/>
    <w:rsid w:val="00B31C76"/>
    <w:rsid w:val="00B31C86"/>
    <w:rsid w:val="00B31EBB"/>
    <w:rsid w:val="00B31EC0"/>
    <w:rsid w:val="00B31F33"/>
    <w:rsid w:val="00B32091"/>
    <w:rsid w:val="00B3222B"/>
    <w:rsid w:val="00B32232"/>
    <w:rsid w:val="00B32255"/>
    <w:rsid w:val="00B323DD"/>
    <w:rsid w:val="00B32544"/>
    <w:rsid w:val="00B32799"/>
    <w:rsid w:val="00B32885"/>
    <w:rsid w:val="00B3295D"/>
    <w:rsid w:val="00B32A05"/>
    <w:rsid w:val="00B32B24"/>
    <w:rsid w:val="00B32BB8"/>
    <w:rsid w:val="00B32C7D"/>
    <w:rsid w:val="00B32C80"/>
    <w:rsid w:val="00B32D0D"/>
    <w:rsid w:val="00B32EFA"/>
    <w:rsid w:val="00B32F3D"/>
    <w:rsid w:val="00B33393"/>
    <w:rsid w:val="00B33447"/>
    <w:rsid w:val="00B3388D"/>
    <w:rsid w:val="00B33A02"/>
    <w:rsid w:val="00B33AAA"/>
    <w:rsid w:val="00B33AC3"/>
    <w:rsid w:val="00B33CFC"/>
    <w:rsid w:val="00B33E9E"/>
    <w:rsid w:val="00B33EC5"/>
    <w:rsid w:val="00B34249"/>
    <w:rsid w:val="00B34300"/>
    <w:rsid w:val="00B34336"/>
    <w:rsid w:val="00B344AA"/>
    <w:rsid w:val="00B34570"/>
    <w:rsid w:val="00B34597"/>
    <w:rsid w:val="00B34627"/>
    <w:rsid w:val="00B34673"/>
    <w:rsid w:val="00B347F0"/>
    <w:rsid w:val="00B348B8"/>
    <w:rsid w:val="00B349DB"/>
    <w:rsid w:val="00B34CB1"/>
    <w:rsid w:val="00B34ED5"/>
    <w:rsid w:val="00B3519D"/>
    <w:rsid w:val="00B35237"/>
    <w:rsid w:val="00B35302"/>
    <w:rsid w:val="00B354DB"/>
    <w:rsid w:val="00B35590"/>
    <w:rsid w:val="00B356F5"/>
    <w:rsid w:val="00B357AF"/>
    <w:rsid w:val="00B35B66"/>
    <w:rsid w:val="00B35BBA"/>
    <w:rsid w:val="00B35BC6"/>
    <w:rsid w:val="00B35C50"/>
    <w:rsid w:val="00B35E2E"/>
    <w:rsid w:val="00B35EE2"/>
    <w:rsid w:val="00B35EE4"/>
    <w:rsid w:val="00B35EFC"/>
    <w:rsid w:val="00B35FCA"/>
    <w:rsid w:val="00B36147"/>
    <w:rsid w:val="00B3638D"/>
    <w:rsid w:val="00B363D6"/>
    <w:rsid w:val="00B364C1"/>
    <w:rsid w:val="00B366BD"/>
    <w:rsid w:val="00B366E5"/>
    <w:rsid w:val="00B3679A"/>
    <w:rsid w:val="00B3687F"/>
    <w:rsid w:val="00B3694C"/>
    <w:rsid w:val="00B36BAC"/>
    <w:rsid w:val="00B36BBF"/>
    <w:rsid w:val="00B36D0C"/>
    <w:rsid w:val="00B36D87"/>
    <w:rsid w:val="00B36FCE"/>
    <w:rsid w:val="00B3706E"/>
    <w:rsid w:val="00B37159"/>
    <w:rsid w:val="00B373CC"/>
    <w:rsid w:val="00B376F4"/>
    <w:rsid w:val="00B37704"/>
    <w:rsid w:val="00B378E1"/>
    <w:rsid w:val="00B37992"/>
    <w:rsid w:val="00B379C1"/>
    <w:rsid w:val="00B37DB6"/>
    <w:rsid w:val="00B4028D"/>
    <w:rsid w:val="00B40376"/>
    <w:rsid w:val="00B40389"/>
    <w:rsid w:val="00B405EF"/>
    <w:rsid w:val="00B4068F"/>
    <w:rsid w:val="00B408BC"/>
    <w:rsid w:val="00B40904"/>
    <w:rsid w:val="00B40ADA"/>
    <w:rsid w:val="00B40CF6"/>
    <w:rsid w:val="00B40D8F"/>
    <w:rsid w:val="00B40E2B"/>
    <w:rsid w:val="00B40E8B"/>
    <w:rsid w:val="00B4130A"/>
    <w:rsid w:val="00B41314"/>
    <w:rsid w:val="00B41425"/>
    <w:rsid w:val="00B414E1"/>
    <w:rsid w:val="00B41544"/>
    <w:rsid w:val="00B4156D"/>
    <w:rsid w:val="00B41BDC"/>
    <w:rsid w:val="00B41CA8"/>
    <w:rsid w:val="00B4212C"/>
    <w:rsid w:val="00B4249E"/>
    <w:rsid w:val="00B42715"/>
    <w:rsid w:val="00B428BE"/>
    <w:rsid w:val="00B42B45"/>
    <w:rsid w:val="00B42B8F"/>
    <w:rsid w:val="00B42C25"/>
    <w:rsid w:val="00B430E7"/>
    <w:rsid w:val="00B436C7"/>
    <w:rsid w:val="00B437F0"/>
    <w:rsid w:val="00B438B2"/>
    <w:rsid w:val="00B43BC5"/>
    <w:rsid w:val="00B43C95"/>
    <w:rsid w:val="00B43E36"/>
    <w:rsid w:val="00B43F57"/>
    <w:rsid w:val="00B43FA3"/>
    <w:rsid w:val="00B43FC5"/>
    <w:rsid w:val="00B44545"/>
    <w:rsid w:val="00B44573"/>
    <w:rsid w:val="00B445D5"/>
    <w:rsid w:val="00B447CB"/>
    <w:rsid w:val="00B44969"/>
    <w:rsid w:val="00B44C00"/>
    <w:rsid w:val="00B44C9C"/>
    <w:rsid w:val="00B44E62"/>
    <w:rsid w:val="00B44EC7"/>
    <w:rsid w:val="00B4506C"/>
    <w:rsid w:val="00B45251"/>
    <w:rsid w:val="00B45364"/>
    <w:rsid w:val="00B455DF"/>
    <w:rsid w:val="00B45724"/>
    <w:rsid w:val="00B4576A"/>
    <w:rsid w:val="00B458AD"/>
    <w:rsid w:val="00B45A3E"/>
    <w:rsid w:val="00B45ADF"/>
    <w:rsid w:val="00B45C59"/>
    <w:rsid w:val="00B45CA7"/>
    <w:rsid w:val="00B45CFB"/>
    <w:rsid w:val="00B45CFD"/>
    <w:rsid w:val="00B45D32"/>
    <w:rsid w:val="00B45F16"/>
    <w:rsid w:val="00B45FE9"/>
    <w:rsid w:val="00B460E0"/>
    <w:rsid w:val="00B46163"/>
    <w:rsid w:val="00B4633B"/>
    <w:rsid w:val="00B463AA"/>
    <w:rsid w:val="00B4641B"/>
    <w:rsid w:val="00B46495"/>
    <w:rsid w:val="00B46513"/>
    <w:rsid w:val="00B46783"/>
    <w:rsid w:val="00B46817"/>
    <w:rsid w:val="00B468F0"/>
    <w:rsid w:val="00B469A9"/>
    <w:rsid w:val="00B46C2B"/>
    <w:rsid w:val="00B46E66"/>
    <w:rsid w:val="00B47187"/>
    <w:rsid w:val="00B47670"/>
    <w:rsid w:val="00B47678"/>
    <w:rsid w:val="00B47786"/>
    <w:rsid w:val="00B479C4"/>
    <w:rsid w:val="00B479D2"/>
    <w:rsid w:val="00B47A86"/>
    <w:rsid w:val="00B500C8"/>
    <w:rsid w:val="00B5054A"/>
    <w:rsid w:val="00B506AC"/>
    <w:rsid w:val="00B507E3"/>
    <w:rsid w:val="00B5091E"/>
    <w:rsid w:val="00B509D8"/>
    <w:rsid w:val="00B50A5D"/>
    <w:rsid w:val="00B50A7F"/>
    <w:rsid w:val="00B50A81"/>
    <w:rsid w:val="00B50B76"/>
    <w:rsid w:val="00B50C5B"/>
    <w:rsid w:val="00B50C63"/>
    <w:rsid w:val="00B511A2"/>
    <w:rsid w:val="00B51254"/>
    <w:rsid w:val="00B51756"/>
    <w:rsid w:val="00B5193B"/>
    <w:rsid w:val="00B51989"/>
    <w:rsid w:val="00B51B21"/>
    <w:rsid w:val="00B51D0C"/>
    <w:rsid w:val="00B51E71"/>
    <w:rsid w:val="00B5214E"/>
    <w:rsid w:val="00B5243E"/>
    <w:rsid w:val="00B52465"/>
    <w:rsid w:val="00B52546"/>
    <w:rsid w:val="00B528E2"/>
    <w:rsid w:val="00B52B91"/>
    <w:rsid w:val="00B52CBC"/>
    <w:rsid w:val="00B52D1D"/>
    <w:rsid w:val="00B52EB3"/>
    <w:rsid w:val="00B53208"/>
    <w:rsid w:val="00B533B7"/>
    <w:rsid w:val="00B534B6"/>
    <w:rsid w:val="00B535BE"/>
    <w:rsid w:val="00B53627"/>
    <w:rsid w:val="00B53768"/>
    <w:rsid w:val="00B53873"/>
    <w:rsid w:val="00B53CBF"/>
    <w:rsid w:val="00B53D7E"/>
    <w:rsid w:val="00B53E04"/>
    <w:rsid w:val="00B53F68"/>
    <w:rsid w:val="00B540AE"/>
    <w:rsid w:val="00B54111"/>
    <w:rsid w:val="00B5437E"/>
    <w:rsid w:val="00B54610"/>
    <w:rsid w:val="00B5473B"/>
    <w:rsid w:val="00B548E6"/>
    <w:rsid w:val="00B54C84"/>
    <w:rsid w:val="00B54CB0"/>
    <w:rsid w:val="00B54D1C"/>
    <w:rsid w:val="00B54D4C"/>
    <w:rsid w:val="00B54EEE"/>
    <w:rsid w:val="00B5523A"/>
    <w:rsid w:val="00B55255"/>
    <w:rsid w:val="00B555B0"/>
    <w:rsid w:val="00B555F2"/>
    <w:rsid w:val="00B5567D"/>
    <w:rsid w:val="00B55692"/>
    <w:rsid w:val="00B55806"/>
    <w:rsid w:val="00B55817"/>
    <w:rsid w:val="00B55878"/>
    <w:rsid w:val="00B55951"/>
    <w:rsid w:val="00B55B45"/>
    <w:rsid w:val="00B55D73"/>
    <w:rsid w:val="00B55E56"/>
    <w:rsid w:val="00B5619F"/>
    <w:rsid w:val="00B561A8"/>
    <w:rsid w:val="00B56291"/>
    <w:rsid w:val="00B562B4"/>
    <w:rsid w:val="00B56349"/>
    <w:rsid w:val="00B56374"/>
    <w:rsid w:val="00B56446"/>
    <w:rsid w:val="00B564C7"/>
    <w:rsid w:val="00B56524"/>
    <w:rsid w:val="00B565FD"/>
    <w:rsid w:val="00B56924"/>
    <w:rsid w:val="00B5696A"/>
    <w:rsid w:val="00B56E92"/>
    <w:rsid w:val="00B56F61"/>
    <w:rsid w:val="00B56F9E"/>
    <w:rsid w:val="00B572D0"/>
    <w:rsid w:val="00B572D4"/>
    <w:rsid w:val="00B573BA"/>
    <w:rsid w:val="00B573DF"/>
    <w:rsid w:val="00B57930"/>
    <w:rsid w:val="00B57D38"/>
    <w:rsid w:val="00B57E5B"/>
    <w:rsid w:val="00B57ED1"/>
    <w:rsid w:val="00B57F16"/>
    <w:rsid w:val="00B601B8"/>
    <w:rsid w:val="00B603F5"/>
    <w:rsid w:val="00B60572"/>
    <w:rsid w:val="00B605B5"/>
    <w:rsid w:val="00B60891"/>
    <w:rsid w:val="00B608FA"/>
    <w:rsid w:val="00B609D7"/>
    <w:rsid w:val="00B60A30"/>
    <w:rsid w:val="00B60A82"/>
    <w:rsid w:val="00B60A86"/>
    <w:rsid w:val="00B60C76"/>
    <w:rsid w:val="00B60F36"/>
    <w:rsid w:val="00B61029"/>
    <w:rsid w:val="00B61268"/>
    <w:rsid w:val="00B613F1"/>
    <w:rsid w:val="00B61414"/>
    <w:rsid w:val="00B6143F"/>
    <w:rsid w:val="00B61596"/>
    <w:rsid w:val="00B61665"/>
    <w:rsid w:val="00B616A6"/>
    <w:rsid w:val="00B61777"/>
    <w:rsid w:val="00B61873"/>
    <w:rsid w:val="00B61ADF"/>
    <w:rsid w:val="00B61DE6"/>
    <w:rsid w:val="00B62150"/>
    <w:rsid w:val="00B62203"/>
    <w:rsid w:val="00B6224F"/>
    <w:rsid w:val="00B6227D"/>
    <w:rsid w:val="00B622B3"/>
    <w:rsid w:val="00B62332"/>
    <w:rsid w:val="00B623D4"/>
    <w:rsid w:val="00B626BF"/>
    <w:rsid w:val="00B6277B"/>
    <w:rsid w:val="00B62905"/>
    <w:rsid w:val="00B62929"/>
    <w:rsid w:val="00B62A0C"/>
    <w:rsid w:val="00B62C68"/>
    <w:rsid w:val="00B62CCC"/>
    <w:rsid w:val="00B62DE3"/>
    <w:rsid w:val="00B62DFE"/>
    <w:rsid w:val="00B62F40"/>
    <w:rsid w:val="00B6300A"/>
    <w:rsid w:val="00B63014"/>
    <w:rsid w:val="00B63188"/>
    <w:rsid w:val="00B6327A"/>
    <w:rsid w:val="00B6362A"/>
    <w:rsid w:val="00B6367A"/>
    <w:rsid w:val="00B6384F"/>
    <w:rsid w:val="00B638EC"/>
    <w:rsid w:val="00B63A57"/>
    <w:rsid w:val="00B63A5E"/>
    <w:rsid w:val="00B63CA7"/>
    <w:rsid w:val="00B63D56"/>
    <w:rsid w:val="00B63E9F"/>
    <w:rsid w:val="00B63F46"/>
    <w:rsid w:val="00B64009"/>
    <w:rsid w:val="00B641C1"/>
    <w:rsid w:val="00B642AA"/>
    <w:rsid w:val="00B643D4"/>
    <w:rsid w:val="00B64459"/>
    <w:rsid w:val="00B64475"/>
    <w:rsid w:val="00B6451A"/>
    <w:rsid w:val="00B645BF"/>
    <w:rsid w:val="00B646AA"/>
    <w:rsid w:val="00B647FF"/>
    <w:rsid w:val="00B64B70"/>
    <w:rsid w:val="00B64BDC"/>
    <w:rsid w:val="00B64BE3"/>
    <w:rsid w:val="00B64CD0"/>
    <w:rsid w:val="00B64D25"/>
    <w:rsid w:val="00B64D2F"/>
    <w:rsid w:val="00B64EBC"/>
    <w:rsid w:val="00B650E0"/>
    <w:rsid w:val="00B6519F"/>
    <w:rsid w:val="00B65243"/>
    <w:rsid w:val="00B65353"/>
    <w:rsid w:val="00B6544D"/>
    <w:rsid w:val="00B657A8"/>
    <w:rsid w:val="00B65854"/>
    <w:rsid w:val="00B65944"/>
    <w:rsid w:val="00B65BA3"/>
    <w:rsid w:val="00B65CB4"/>
    <w:rsid w:val="00B65D12"/>
    <w:rsid w:val="00B65D27"/>
    <w:rsid w:val="00B65DA0"/>
    <w:rsid w:val="00B66389"/>
    <w:rsid w:val="00B6648F"/>
    <w:rsid w:val="00B665F9"/>
    <w:rsid w:val="00B666FF"/>
    <w:rsid w:val="00B667B9"/>
    <w:rsid w:val="00B669C3"/>
    <w:rsid w:val="00B66A22"/>
    <w:rsid w:val="00B66B8C"/>
    <w:rsid w:val="00B66E4F"/>
    <w:rsid w:val="00B66ED7"/>
    <w:rsid w:val="00B66F1B"/>
    <w:rsid w:val="00B66F6C"/>
    <w:rsid w:val="00B66FEC"/>
    <w:rsid w:val="00B6703C"/>
    <w:rsid w:val="00B67160"/>
    <w:rsid w:val="00B671AD"/>
    <w:rsid w:val="00B67241"/>
    <w:rsid w:val="00B6728F"/>
    <w:rsid w:val="00B67589"/>
    <w:rsid w:val="00B67773"/>
    <w:rsid w:val="00B677A6"/>
    <w:rsid w:val="00B677CA"/>
    <w:rsid w:val="00B677D5"/>
    <w:rsid w:val="00B67825"/>
    <w:rsid w:val="00B67858"/>
    <w:rsid w:val="00B6787E"/>
    <w:rsid w:val="00B67BCF"/>
    <w:rsid w:val="00B67C9E"/>
    <w:rsid w:val="00B7008F"/>
    <w:rsid w:val="00B701DE"/>
    <w:rsid w:val="00B703A6"/>
    <w:rsid w:val="00B70455"/>
    <w:rsid w:val="00B705C9"/>
    <w:rsid w:val="00B707F3"/>
    <w:rsid w:val="00B708A0"/>
    <w:rsid w:val="00B70A0F"/>
    <w:rsid w:val="00B70A56"/>
    <w:rsid w:val="00B70AE5"/>
    <w:rsid w:val="00B713BC"/>
    <w:rsid w:val="00B717EE"/>
    <w:rsid w:val="00B71945"/>
    <w:rsid w:val="00B719FF"/>
    <w:rsid w:val="00B71AF6"/>
    <w:rsid w:val="00B71B93"/>
    <w:rsid w:val="00B71F0E"/>
    <w:rsid w:val="00B720E7"/>
    <w:rsid w:val="00B726E6"/>
    <w:rsid w:val="00B728AD"/>
    <w:rsid w:val="00B729C5"/>
    <w:rsid w:val="00B729CA"/>
    <w:rsid w:val="00B72DC7"/>
    <w:rsid w:val="00B73095"/>
    <w:rsid w:val="00B7322C"/>
    <w:rsid w:val="00B73300"/>
    <w:rsid w:val="00B734A0"/>
    <w:rsid w:val="00B735B2"/>
    <w:rsid w:val="00B73603"/>
    <w:rsid w:val="00B7371F"/>
    <w:rsid w:val="00B737BE"/>
    <w:rsid w:val="00B73BA0"/>
    <w:rsid w:val="00B73F6E"/>
    <w:rsid w:val="00B742DA"/>
    <w:rsid w:val="00B743EA"/>
    <w:rsid w:val="00B7445D"/>
    <w:rsid w:val="00B746FB"/>
    <w:rsid w:val="00B748B2"/>
    <w:rsid w:val="00B74984"/>
    <w:rsid w:val="00B74B8B"/>
    <w:rsid w:val="00B74BC2"/>
    <w:rsid w:val="00B74C25"/>
    <w:rsid w:val="00B75123"/>
    <w:rsid w:val="00B7520D"/>
    <w:rsid w:val="00B7520F"/>
    <w:rsid w:val="00B752B8"/>
    <w:rsid w:val="00B75346"/>
    <w:rsid w:val="00B75372"/>
    <w:rsid w:val="00B7539C"/>
    <w:rsid w:val="00B7548C"/>
    <w:rsid w:val="00B755ED"/>
    <w:rsid w:val="00B758E2"/>
    <w:rsid w:val="00B75A70"/>
    <w:rsid w:val="00B75B91"/>
    <w:rsid w:val="00B75C01"/>
    <w:rsid w:val="00B75C2C"/>
    <w:rsid w:val="00B75C72"/>
    <w:rsid w:val="00B75D53"/>
    <w:rsid w:val="00B75D7C"/>
    <w:rsid w:val="00B76477"/>
    <w:rsid w:val="00B76696"/>
    <w:rsid w:val="00B767B4"/>
    <w:rsid w:val="00B769E3"/>
    <w:rsid w:val="00B76B6C"/>
    <w:rsid w:val="00B77022"/>
    <w:rsid w:val="00B772B4"/>
    <w:rsid w:val="00B77337"/>
    <w:rsid w:val="00B773A5"/>
    <w:rsid w:val="00B77954"/>
    <w:rsid w:val="00B77CDE"/>
    <w:rsid w:val="00B802EA"/>
    <w:rsid w:val="00B8038B"/>
    <w:rsid w:val="00B803E3"/>
    <w:rsid w:val="00B804A6"/>
    <w:rsid w:val="00B8057C"/>
    <w:rsid w:val="00B80852"/>
    <w:rsid w:val="00B80859"/>
    <w:rsid w:val="00B80A5D"/>
    <w:rsid w:val="00B80B04"/>
    <w:rsid w:val="00B80B2D"/>
    <w:rsid w:val="00B81062"/>
    <w:rsid w:val="00B81388"/>
    <w:rsid w:val="00B81422"/>
    <w:rsid w:val="00B8158A"/>
    <w:rsid w:val="00B8173B"/>
    <w:rsid w:val="00B81B08"/>
    <w:rsid w:val="00B81B3D"/>
    <w:rsid w:val="00B81CA7"/>
    <w:rsid w:val="00B81D0C"/>
    <w:rsid w:val="00B81F5F"/>
    <w:rsid w:val="00B820AA"/>
    <w:rsid w:val="00B823C8"/>
    <w:rsid w:val="00B82500"/>
    <w:rsid w:val="00B8270E"/>
    <w:rsid w:val="00B8297A"/>
    <w:rsid w:val="00B829CD"/>
    <w:rsid w:val="00B82C8A"/>
    <w:rsid w:val="00B82FDA"/>
    <w:rsid w:val="00B83265"/>
    <w:rsid w:val="00B832A3"/>
    <w:rsid w:val="00B832F7"/>
    <w:rsid w:val="00B8347B"/>
    <w:rsid w:val="00B8350C"/>
    <w:rsid w:val="00B83631"/>
    <w:rsid w:val="00B836A3"/>
    <w:rsid w:val="00B83712"/>
    <w:rsid w:val="00B83928"/>
    <w:rsid w:val="00B83936"/>
    <w:rsid w:val="00B83A83"/>
    <w:rsid w:val="00B83BC6"/>
    <w:rsid w:val="00B83D29"/>
    <w:rsid w:val="00B83D2D"/>
    <w:rsid w:val="00B83D65"/>
    <w:rsid w:val="00B83EA4"/>
    <w:rsid w:val="00B84090"/>
    <w:rsid w:val="00B842CB"/>
    <w:rsid w:val="00B844BA"/>
    <w:rsid w:val="00B846D5"/>
    <w:rsid w:val="00B84978"/>
    <w:rsid w:val="00B84A45"/>
    <w:rsid w:val="00B84C1C"/>
    <w:rsid w:val="00B84C24"/>
    <w:rsid w:val="00B84C61"/>
    <w:rsid w:val="00B84DDE"/>
    <w:rsid w:val="00B84E07"/>
    <w:rsid w:val="00B84EE5"/>
    <w:rsid w:val="00B85378"/>
    <w:rsid w:val="00B8540A"/>
    <w:rsid w:val="00B8540D"/>
    <w:rsid w:val="00B85425"/>
    <w:rsid w:val="00B8553B"/>
    <w:rsid w:val="00B8563F"/>
    <w:rsid w:val="00B8578F"/>
    <w:rsid w:val="00B85799"/>
    <w:rsid w:val="00B857AC"/>
    <w:rsid w:val="00B857D1"/>
    <w:rsid w:val="00B8582A"/>
    <w:rsid w:val="00B8584B"/>
    <w:rsid w:val="00B85913"/>
    <w:rsid w:val="00B85B0E"/>
    <w:rsid w:val="00B85BCF"/>
    <w:rsid w:val="00B85C91"/>
    <w:rsid w:val="00B85ED3"/>
    <w:rsid w:val="00B85F15"/>
    <w:rsid w:val="00B85FF9"/>
    <w:rsid w:val="00B862FD"/>
    <w:rsid w:val="00B86416"/>
    <w:rsid w:val="00B86439"/>
    <w:rsid w:val="00B8673A"/>
    <w:rsid w:val="00B867C0"/>
    <w:rsid w:val="00B8689C"/>
    <w:rsid w:val="00B86A94"/>
    <w:rsid w:val="00B86AB1"/>
    <w:rsid w:val="00B86AD9"/>
    <w:rsid w:val="00B86BD6"/>
    <w:rsid w:val="00B86C47"/>
    <w:rsid w:val="00B86CA0"/>
    <w:rsid w:val="00B86CE0"/>
    <w:rsid w:val="00B86DF6"/>
    <w:rsid w:val="00B86E48"/>
    <w:rsid w:val="00B86FE2"/>
    <w:rsid w:val="00B8737D"/>
    <w:rsid w:val="00B87491"/>
    <w:rsid w:val="00B876F9"/>
    <w:rsid w:val="00B87822"/>
    <w:rsid w:val="00B87956"/>
    <w:rsid w:val="00B87A91"/>
    <w:rsid w:val="00B87AD2"/>
    <w:rsid w:val="00B87DE3"/>
    <w:rsid w:val="00B87FB2"/>
    <w:rsid w:val="00B903DB"/>
    <w:rsid w:val="00B9066A"/>
    <w:rsid w:val="00B907B1"/>
    <w:rsid w:val="00B9099F"/>
    <w:rsid w:val="00B90A59"/>
    <w:rsid w:val="00B90AA7"/>
    <w:rsid w:val="00B90D11"/>
    <w:rsid w:val="00B90D61"/>
    <w:rsid w:val="00B90EDE"/>
    <w:rsid w:val="00B91019"/>
    <w:rsid w:val="00B915EB"/>
    <w:rsid w:val="00B91616"/>
    <w:rsid w:val="00B91634"/>
    <w:rsid w:val="00B9180D"/>
    <w:rsid w:val="00B919FC"/>
    <w:rsid w:val="00B91E86"/>
    <w:rsid w:val="00B91F35"/>
    <w:rsid w:val="00B92058"/>
    <w:rsid w:val="00B9211B"/>
    <w:rsid w:val="00B92151"/>
    <w:rsid w:val="00B92778"/>
    <w:rsid w:val="00B92A4A"/>
    <w:rsid w:val="00B92A96"/>
    <w:rsid w:val="00B92AF2"/>
    <w:rsid w:val="00B92CB6"/>
    <w:rsid w:val="00B92CEA"/>
    <w:rsid w:val="00B92E66"/>
    <w:rsid w:val="00B92F36"/>
    <w:rsid w:val="00B9313F"/>
    <w:rsid w:val="00B931B5"/>
    <w:rsid w:val="00B933EF"/>
    <w:rsid w:val="00B93680"/>
    <w:rsid w:val="00B936C5"/>
    <w:rsid w:val="00B93708"/>
    <w:rsid w:val="00B939C6"/>
    <w:rsid w:val="00B93B56"/>
    <w:rsid w:val="00B93BB4"/>
    <w:rsid w:val="00B93ECB"/>
    <w:rsid w:val="00B93F75"/>
    <w:rsid w:val="00B940DA"/>
    <w:rsid w:val="00B941D8"/>
    <w:rsid w:val="00B941FF"/>
    <w:rsid w:val="00B9426A"/>
    <w:rsid w:val="00B9428C"/>
    <w:rsid w:val="00B94378"/>
    <w:rsid w:val="00B9437B"/>
    <w:rsid w:val="00B94603"/>
    <w:rsid w:val="00B9461C"/>
    <w:rsid w:val="00B94A4A"/>
    <w:rsid w:val="00B94CF3"/>
    <w:rsid w:val="00B94DD8"/>
    <w:rsid w:val="00B94E1B"/>
    <w:rsid w:val="00B94EFB"/>
    <w:rsid w:val="00B95284"/>
    <w:rsid w:val="00B957DD"/>
    <w:rsid w:val="00B957EA"/>
    <w:rsid w:val="00B958F7"/>
    <w:rsid w:val="00B95A64"/>
    <w:rsid w:val="00B95BD5"/>
    <w:rsid w:val="00B95C34"/>
    <w:rsid w:val="00B95D02"/>
    <w:rsid w:val="00B95D45"/>
    <w:rsid w:val="00B95F8D"/>
    <w:rsid w:val="00B96018"/>
    <w:rsid w:val="00B96086"/>
    <w:rsid w:val="00B9611D"/>
    <w:rsid w:val="00B96204"/>
    <w:rsid w:val="00B9632E"/>
    <w:rsid w:val="00B9634E"/>
    <w:rsid w:val="00B966B2"/>
    <w:rsid w:val="00B966E1"/>
    <w:rsid w:val="00B966E9"/>
    <w:rsid w:val="00B96A28"/>
    <w:rsid w:val="00B96A88"/>
    <w:rsid w:val="00B96DF1"/>
    <w:rsid w:val="00B96FB5"/>
    <w:rsid w:val="00B96FDD"/>
    <w:rsid w:val="00B96FE4"/>
    <w:rsid w:val="00B9720A"/>
    <w:rsid w:val="00B97631"/>
    <w:rsid w:val="00B9769B"/>
    <w:rsid w:val="00B9777F"/>
    <w:rsid w:val="00B977BA"/>
    <w:rsid w:val="00B9781D"/>
    <w:rsid w:val="00B978FA"/>
    <w:rsid w:val="00B97AA1"/>
    <w:rsid w:val="00B97BA8"/>
    <w:rsid w:val="00B97BFD"/>
    <w:rsid w:val="00B97D2A"/>
    <w:rsid w:val="00B97DB5"/>
    <w:rsid w:val="00B97DC7"/>
    <w:rsid w:val="00B97EBC"/>
    <w:rsid w:val="00B97F1A"/>
    <w:rsid w:val="00BA0169"/>
    <w:rsid w:val="00BA017D"/>
    <w:rsid w:val="00BA022A"/>
    <w:rsid w:val="00BA025E"/>
    <w:rsid w:val="00BA03A7"/>
    <w:rsid w:val="00BA03AD"/>
    <w:rsid w:val="00BA04E0"/>
    <w:rsid w:val="00BA04E1"/>
    <w:rsid w:val="00BA0502"/>
    <w:rsid w:val="00BA0523"/>
    <w:rsid w:val="00BA07D8"/>
    <w:rsid w:val="00BA0875"/>
    <w:rsid w:val="00BA08F1"/>
    <w:rsid w:val="00BA0A3D"/>
    <w:rsid w:val="00BA0F64"/>
    <w:rsid w:val="00BA101F"/>
    <w:rsid w:val="00BA1067"/>
    <w:rsid w:val="00BA1386"/>
    <w:rsid w:val="00BA13DA"/>
    <w:rsid w:val="00BA162A"/>
    <w:rsid w:val="00BA169C"/>
    <w:rsid w:val="00BA16AC"/>
    <w:rsid w:val="00BA1745"/>
    <w:rsid w:val="00BA1BB0"/>
    <w:rsid w:val="00BA1F45"/>
    <w:rsid w:val="00BA20C0"/>
    <w:rsid w:val="00BA267E"/>
    <w:rsid w:val="00BA26A6"/>
    <w:rsid w:val="00BA2B2D"/>
    <w:rsid w:val="00BA2CC3"/>
    <w:rsid w:val="00BA2E37"/>
    <w:rsid w:val="00BA2FA3"/>
    <w:rsid w:val="00BA306E"/>
    <w:rsid w:val="00BA325B"/>
    <w:rsid w:val="00BA3463"/>
    <w:rsid w:val="00BA34CA"/>
    <w:rsid w:val="00BA3692"/>
    <w:rsid w:val="00BA384A"/>
    <w:rsid w:val="00BA3896"/>
    <w:rsid w:val="00BA3B73"/>
    <w:rsid w:val="00BA3B9A"/>
    <w:rsid w:val="00BA3C03"/>
    <w:rsid w:val="00BA3C61"/>
    <w:rsid w:val="00BA3F93"/>
    <w:rsid w:val="00BA4001"/>
    <w:rsid w:val="00BA40FB"/>
    <w:rsid w:val="00BA43B7"/>
    <w:rsid w:val="00BA448A"/>
    <w:rsid w:val="00BA44D2"/>
    <w:rsid w:val="00BA45A0"/>
    <w:rsid w:val="00BA47E6"/>
    <w:rsid w:val="00BA4989"/>
    <w:rsid w:val="00BA4A5C"/>
    <w:rsid w:val="00BA4C0F"/>
    <w:rsid w:val="00BA4C27"/>
    <w:rsid w:val="00BA4CC9"/>
    <w:rsid w:val="00BA4E54"/>
    <w:rsid w:val="00BA5020"/>
    <w:rsid w:val="00BA5037"/>
    <w:rsid w:val="00BA5177"/>
    <w:rsid w:val="00BA5178"/>
    <w:rsid w:val="00BA528B"/>
    <w:rsid w:val="00BA57C8"/>
    <w:rsid w:val="00BA58A4"/>
    <w:rsid w:val="00BA59DD"/>
    <w:rsid w:val="00BA5AA6"/>
    <w:rsid w:val="00BA5D35"/>
    <w:rsid w:val="00BA6262"/>
    <w:rsid w:val="00BA644A"/>
    <w:rsid w:val="00BA65A0"/>
    <w:rsid w:val="00BA665C"/>
    <w:rsid w:val="00BA66D6"/>
    <w:rsid w:val="00BA67F6"/>
    <w:rsid w:val="00BA6879"/>
    <w:rsid w:val="00BA6A4B"/>
    <w:rsid w:val="00BA6CBD"/>
    <w:rsid w:val="00BA6CE2"/>
    <w:rsid w:val="00BA6E80"/>
    <w:rsid w:val="00BA6EFB"/>
    <w:rsid w:val="00BA73BF"/>
    <w:rsid w:val="00BA74FD"/>
    <w:rsid w:val="00BA752C"/>
    <w:rsid w:val="00BA76A8"/>
    <w:rsid w:val="00BA79D3"/>
    <w:rsid w:val="00BA7A65"/>
    <w:rsid w:val="00BA7C4E"/>
    <w:rsid w:val="00BA7C51"/>
    <w:rsid w:val="00BA7CED"/>
    <w:rsid w:val="00BB024F"/>
    <w:rsid w:val="00BB0276"/>
    <w:rsid w:val="00BB0338"/>
    <w:rsid w:val="00BB0575"/>
    <w:rsid w:val="00BB0589"/>
    <w:rsid w:val="00BB07B0"/>
    <w:rsid w:val="00BB0819"/>
    <w:rsid w:val="00BB0A25"/>
    <w:rsid w:val="00BB0AA6"/>
    <w:rsid w:val="00BB0D75"/>
    <w:rsid w:val="00BB0D91"/>
    <w:rsid w:val="00BB0E7D"/>
    <w:rsid w:val="00BB0F51"/>
    <w:rsid w:val="00BB10B4"/>
    <w:rsid w:val="00BB133D"/>
    <w:rsid w:val="00BB1374"/>
    <w:rsid w:val="00BB14F9"/>
    <w:rsid w:val="00BB18A9"/>
    <w:rsid w:val="00BB18E9"/>
    <w:rsid w:val="00BB1A54"/>
    <w:rsid w:val="00BB1BFE"/>
    <w:rsid w:val="00BB1DEA"/>
    <w:rsid w:val="00BB2208"/>
    <w:rsid w:val="00BB24CD"/>
    <w:rsid w:val="00BB2529"/>
    <w:rsid w:val="00BB26B3"/>
    <w:rsid w:val="00BB27BB"/>
    <w:rsid w:val="00BB28A5"/>
    <w:rsid w:val="00BB2B7E"/>
    <w:rsid w:val="00BB2BB1"/>
    <w:rsid w:val="00BB2C09"/>
    <w:rsid w:val="00BB2C2D"/>
    <w:rsid w:val="00BB2CB1"/>
    <w:rsid w:val="00BB2EB5"/>
    <w:rsid w:val="00BB2EEE"/>
    <w:rsid w:val="00BB2FCA"/>
    <w:rsid w:val="00BB3189"/>
    <w:rsid w:val="00BB32DF"/>
    <w:rsid w:val="00BB33D5"/>
    <w:rsid w:val="00BB342F"/>
    <w:rsid w:val="00BB38F1"/>
    <w:rsid w:val="00BB39E9"/>
    <w:rsid w:val="00BB3A63"/>
    <w:rsid w:val="00BB3B4F"/>
    <w:rsid w:val="00BB3C8E"/>
    <w:rsid w:val="00BB3E8C"/>
    <w:rsid w:val="00BB3EB0"/>
    <w:rsid w:val="00BB426D"/>
    <w:rsid w:val="00BB4294"/>
    <w:rsid w:val="00BB4380"/>
    <w:rsid w:val="00BB449C"/>
    <w:rsid w:val="00BB4546"/>
    <w:rsid w:val="00BB45BA"/>
    <w:rsid w:val="00BB468A"/>
    <w:rsid w:val="00BB473C"/>
    <w:rsid w:val="00BB4743"/>
    <w:rsid w:val="00BB4986"/>
    <w:rsid w:val="00BB4BC0"/>
    <w:rsid w:val="00BB4C00"/>
    <w:rsid w:val="00BB4DD2"/>
    <w:rsid w:val="00BB4F4F"/>
    <w:rsid w:val="00BB4F51"/>
    <w:rsid w:val="00BB4FDB"/>
    <w:rsid w:val="00BB545B"/>
    <w:rsid w:val="00BB55F2"/>
    <w:rsid w:val="00BB5936"/>
    <w:rsid w:val="00BB5ADE"/>
    <w:rsid w:val="00BB5BE3"/>
    <w:rsid w:val="00BB5BEE"/>
    <w:rsid w:val="00BB5C07"/>
    <w:rsid w:val="00BB5CAC"/>
    <w:rsid w:val="00BB5CAE"/>
    <w:rsid w:val="00BB5D6E"/>
    <w:rsid w:val="00BB5F9E"/>
    <w:rsid w:val="00BB6109"/>
    <w:rsid w:val="00BB618B"/>
    <w:rsid w:val="00BB6295"/>
    <w:rsid w:val="00BB6311"/>
    <w:rsid w:val="00BB63E2"/>
    <w:rsid w:val="00BB6722"/>
    <w:rsid w:val="00BB684B"/>
    <w:rsid w:val="00BB6901"/>
    <w:rsid w:val="00BB6916"/>
    <w:rsid w:val="00BB6B70"/>
    <w:rsid w:val="00BB6C46"/>
    <w:rsid w:val="00BB6C6A"/>
    <w:rsid w:val="00BB7549"/>
    <w:rsid w:val="00BB77CE"/>
    <w:rsid w:val="00BB7865"/>
    <w:rsid w:val="00BB791E"/>
    <w:rsid w:val="00BB7968"/>
    <w:rsid w:val="00BB7B6D"/>
    <w:rsid w:val="00BB7BA4"/>
    <w:rsid w:val="00BB7BCA"/>
    <w:rsid w:val="00BB7C67"/>
    <w:rsid w:val="00BC03F7"/>
    <w:rsid w:val="00BC0414"/>
    <w:rsid w:val="00BC05A1"/>
    <w:rsid w:val="00BC09EF"/>
    <w:rsid w:val="00BC10D1"/>
    <w:rsid w:val="00BC14AB"/>
    <w:rsid w:val="00BC14D3"/>
    <w:rsid w:val="00BC1617"/>
    <w:rsid w:val="00BC195E"/>
    <w:rsid w:val="00BC1A21"/>
    <w:rsid w:val="00BC1A88"/>
    <w:rsid w:val="00BC1B26"/>
    <w:rsid w:val="00BC1CB7"/>
    <w:rsid w:val="00BC1F91"/>
    <w:rsid w:val="00BC1FE4"/>
    <w:rsid w:val="00BC2029"/>
    <w:rsid w:val="00BC2062"/>
    <w:rsid w:val="00BC24F3"/>
    <w:rsid w:val="00BC259D"/>
    <w:rsid w:val="00BC2726"/>
    <w:rsid w:val="00BC28F2"/>
    <w:rsid w:val="00BC2AEE"/>
    <w:rsid w:val="00BC2B8D"/>
    <w:rsid w:val="00BC2C81"/>
    <w:rsid w:val="00BC2EBC"/>
    <w:rsid w:val="00BC2F2E"/>
    <w:rsid w:val="00BC300F"/>
    <w:rsid w:val="00BC3135"/>
    <w:rsid w:val="00BC3160"/>
    <w:rsid w:val="00BC31EE"/>
    <w:rsid w:val="00BC3204"/>
    <w:rsid w:val="00BC3269"/>
    <w:rsid w:val="00BC32E1"/>
    <w:rsid w:val="00BC34D1"/>
    <w:rsid w:val="00BC368C"/>
    <w:rsid w:val="00BC3849"/>
    <w:rsid w:val="00BC385B"/>
    <w:rsid w:val="00BC3897"/>
    <w:rsid w:val="00BC39A2"/>
    <w:rsid w:val="00BC4136"/>
    <w:rsid w:val="00BC43ED"/>
    <w:rsid w:val="00BC464D"/>
    <w:rsid w:val="00BC4873"/>
    <w:rsid w:val="00BC49B5"/>
    <w:rsid w:val="00BC49D4"/>
    <w:rsid w:val="00BC4A2A"/>
    <w:rsid w:val="00BC4AAE"/>
    <w:rsid w:val="00BC4B86"/>
    <w:rsid w:val="00BC4B9A"/>
    <w:rsid w:val="00BC4DEC"/>
    <w:rsid w:val="00BC4FA5"/>
    <w:rsid w:val="00BC53F5"/>
    <w:rsid w:val="00BC5578"/>
    <w:rsid w:val="00BC557D"/>
    <w:rsid w:val="00BC55B0"/>
    <w:rsid w:val="00BC5654"/>
    <w:rsid w:val="00BC5685"/>
    <w:rsid w:val="00BC5754"/>
    <w:rsid w:val="00BC58A0"/>
    <w:rsid w:val="00BC58FE"/>
    <w:rsid w:val="00BC59B3"/>
    <w:rsid w:val="00BC5C0C"/>
    <w:rsid w:val="00BC5CBB"/>
    <w:rsid w:val="00BC6011"/>
    <w:rsid w:val="00BC6699"/>
    <w:rsid w:val="00BC6807"/>
    <w:rsid w:val="00BC6A37"/>
    <w:rsid w:val="00BC6C4E"/>
    <w:rsid w:val="00BC713A"/>
    <w:rsid w:val="00BC71DC"/>
    <w:rsid w:val="00BC7476"/>
    <w:rsid w:val="00BC763B"/>
    <w:rsid w:val="00BC77CF"/>
    <w:rsid w:val="00BC785B"/>
    <w:rsid w:val="00BC7AB4"/>
    <w:rsid w:val="00BC7B1B"/>
    <w:rsid w:val="00BC7B74"/>
    <w:rsid w:val="00BC7BF2"/>
    <w:rsid w:val="00BC7C65"/>
    <w:rsid w:val="00BC7E0A"/>
    <w:rsid w:val="00BD007A"/>
    <w:rsid w:val="00BD0228"/>
    <w:rsid w:val="00BD023A"/>
    <w:rsid w:val="00BD0295"/>
    <w:rsid w:val="00BD036E"/>
    <w:rsid w:val="00BD0602"/>
    <w:rsid w:val="00BD0747"/>
    <w:rsid w:val="00BD0767"/>
    <w:rsid w:val="00BD0885"/>
    <w:rsid w:val="00BD0909"/>
    <w:rsid w:val="00BD0A3B"/>
    <w:rsid w:val="00BD0B24"/>
    <w:rsid w:val="00BD0E26"/>
    <w:rsid w:val="00BD0E73"/>
    <w:rsid w:val="00BD11B5"/>
    <w:rsid w:val="00BD11BD"/>
    <w:rsid w:val="00BD1543"/>
    <w:rsid w:val="00BD1608"/>
    <w:rsid w:val="00BD1666"/>
    <w:rsid w:val="00BD167D"/>
    <w:rsid w:val="00BD18BA"/>
    <w:rsid w:val="00BD1908"/>
    <w:rsid w:val="00BD1922"/>
    <w:rsid w:val="00BD1991"/>
    <w:rsid w:val="00BD1ADF"/>
    <w:rsid w:val="00BD1B34"/>
    <w:rsid w:val="00BD1C5F"/>
    <w:rsid w:val="00BD1F7B"/>
    <w:rsid w:val="00BD1FAC"/>
    <w:rsid w:val="00BD2061"/>
    <w:rsid w:val="00BD2136"/>
    <w:rsid w:val="00BD2208"/>
    <w:rsid w:val="00BD2230"/>
    <w:rsid w:val="00BD24E4"/>
    <w:rsid w:val="00BD25AC"/>
    <w:rsid w:val="00BD283C"/>
    <w:rsid w:val="00BD2D1F"/>
    <w:rsid w:val="00BD2DFD"/>
    <w:rsid w:val="00BD3164"/>
    <w:rsid w:val="00BD322E"/>
    <w:rsid w:val="00BD3468"/>
    <w:rsid w:val="00BD35B0"/>
    <w:rsid w:val="00BD36D8"/>
    <w:rsid w:val="00BD379B"/>
    <w:rsid w:val="00BD37F4"/>
    <w:rsid w:val="00BD398F"/>
    <w:rsid w:val="00BD3AFD"/>
    <w:rsid w:val="00BD3B88"/>
    <w:rsid w:val="00BD3C37"/>
    <w:rsid w:val="00BD3D2B"/>
    <w:rsid w:val="00BD3D8B"/>
    <w:rsid w:val="00BD3DF0"/>
    <w:rsid w:val="00BD3E07"/>
    <w:rsid w:val="00BD3F83"/>
    <w:rsid w:val="00BD41C1"/>
    <w:rsid w:val="00BD4431"/>
    <w:rsid w:val="00BD4449"/>
    <w:rsid w:val="00BD44DF"/>
    <w:rsid w:val="00BD456C"/>
    <w:rsid w:val="00BD47B8"/>
    <w:rsid w:val="00BD4894"/>
    <w:rsid w:val="00BD4CB8"/>
    <w:rsid w:val="00BD500B"/>
    <w:rsid w:val="00BD510C"/>
    <w:rsid w:val="00BD51FC"/>
    <w:rsid w:val="00BD52F7"/>
    <w:rsid w:val="00BD5730"/>
    <w:rsid w:val="00BD573C"/>
    <w:rsid w:val="00BD5A12"/>
    <w:rsid w:val="00BD5A22"/>
    <w:rsid w:val="00BD600F"/>
    <w:rsid w:val="00BD607F"/>
    <w:rsid w:val="00BD6137"/>
    <w:rsid w:val="00BD632E"/>
    <w:rsid w:val="00BD6452"/>
    <w:rsid w:val="00BD646E"/>
    <w:rsid w:val="00BD6592"/>
    <w:rsid w:val="00BD6812"/>
    <w:rsid w:val="00BD6A8D"/>
    <w:rsid w:val="00BD6AE6"/>
    <w:rsid w:val="00BD6FBA"/>
    <w:rsid w:val="00BD701C"/>
    <w:rsid w:val="00BD70A2"/>
    <w:rsid w:val="00BD734F"/>
    <w:rsid w:val="00BD742F"/>
    <w:rsid w:val="00BD75D2"/>
    <w:rsid w:val="00BD7771"/>
    <w:rsid w:val="00BD7BE1"/>
    <w:rsid w:val="00BD7C4F"/>
    <w:rsid w:val="00BD7D00"/>
    <w:rsid w:val="00BD7FB1"/>
    <w:rsid w:val="00BE0041"/>
    <w:rsid w:val="00BE01B9"/>
    <w:rsid w:val="00BE0212"/>
    <w:rsid w:val="00BE02E1"/>
    <w:rsid w:val="00BE03D5"/>
    <w:rsid w:val="00BE04A4"/>
    <w:rsid w:val="00BE04C2"/>
    <w:rsid w:val="00BE0556"/>
    <w:rsid w:val="00BE0573"/>
    <w:rsid w:val="00BE05CB"/>
    <w:rsid w:val="00BE05D9"/>
    <w:rsid w:val="00BE0634"/>
    <w:rsid w:val="00BE0661"/>
    <w:rsid w:val="00BE066A"/>
    <w:rsid w:val="00BE0846"/>
    <w:rsid w:val="00BE08E0"/>
    <w:rsid w:val="00BE0A87"/>
    <w:rsid w:val="00BE0ABF"/>
    <w:rsid w:val="00BE0AF6"/>
    <w:rsid w:val="00BE0B5B"/>
    <w:rsid w:val="00BE0E07"/>
    <w:rsid w:val="00BE0E24"/>
    <w:rsid w:val="00BE0EC7"/>
    <w:rsid w:val="00BE10EF"/>
    <w:rsid w:val="00BE12A9"/>
    <w:rsid w:val="00BE1377"/>
    <w:rsid w:val="00BE143E"/>
    <w:rsid w:val="00BE14D6"/>
    <w:rsid w:val="00BE1688"/>
    <w:rsid w:val="00BE16AE"/>
    <w:rsid w:val="00BE16BC"/>
    <w:rsid w:val="00BE1738"/>
    <w:rsid w:val="00BE1A62"/>
    <w:rsid w:val="00BE1C0C"/>
    <w:rsid w:val="00BE1C52"/>
    <w:rsid w:val="00BE1C72"/>
    <w:rsid w:val="00BE2852"/>
    <w:rsid w:val="00BE28A2"/>
    <w:rsid w:val="00BE2911"/>
    <w:rsid w:val="00BE2922"/>
    <w:rsid w:val="00BE29AC"/>
    <w:rsid w:val="00BE2B1C"/>
    <w:rsid w:val="00BE2C0C"/>
    <w:rsid w:val="00BE2C71"/>
    <w:rsid w:val="00BE2DEE"/>
    <w:rsid w:val="00BE2F08"/>
    <w:rsid w:val="00BE2F2F"/>
    <w:rsid w:val="00BE307F"/>
    <w:rsid w:val="00BE3277"/>
    <w:rsid w:val="00BE3398"/>
    <w:rsid w:val="00BE3522"/>
    <w:rsid w:val="00BE3760"/>
    <w:rsid w:val="00BE3882"/>
    <w:rsid w:val="00BE38A2"/>
    <w:rsid w:val="00BE3A61"/>
    <w:rsid w:val="00BE3CC2"/>
    <w:rsid w:val="00BE3E39"/>
    <w:rsid w:val="00BE406B"/>
    <w:rsid w:val="00BE4076"/>
    <w:rsid w:val="00BE415C"/>
    <w:rsid w:val="00BE43E4"/>
    <w:rsid w:val="00BE4C39"/>
    <w:rsid w:val="00BE4E2D"/>
    <w:rsid w:val="00BE4E9A"/>
    <w:rsid w:val="00BE521B"/>
    <w:rsid w:val="00BE568A"/>
    <w:rsid w:val="00BE5790"/>
    <w:rsid w:val="00BE58EA"/>
    <w:rsid w:val="00BE5973"/>
    <w:rsid w:val="00BE5B82"/>
    <w:rsid w:val="00BE5C3B"/>
    <w:rsid w:val="00BE5C92"/>
    <w:rsid w:val="00BE5E14"/>
    <w:rsid w:val="00BE5F87"/>
    <w:rsid w:val="00BE6123"/>
    <w:rsid w:val="00BE62CC"/>
    <w:rsid w:val="00BE6377"/>
    <w:rsid w:val="00BE63C4"/>
    <w:rsid w:val="00BE651E"/>
    <w:rsid w:val="00BE6539"/>
    <w:rsid w:val="00BE6631"/>
    <w:rsid w:val="00BE6718"/>
    <w:rsid w:val="00BE6923"/>
    <w:rsid w:val="00BE6A7C"/>
    <w:rsid w:val="00BE6CEB"/>
    <w:rsid w:val="00BE72BC"/>
    <w:rsid w:val="00BE768A"/>
    <w:rsid w:val="00BE79B9"/>
    <w:rsid w:val="00BE7A94"/>
    <w:rsid w:val="00BE7DB7"/>
    <w:rsid w:val="00BE7E6E"/>
    <w:rsid w:val="00BE7EF2"/>
    <w:rsid w:val="00BF01FE"/>
    <w:rsid w:val="00BF02CA"/>
    <w:rsid w:val="00BF04C8"/>
    <w:rsid w:val="00BF05B0"/>
    <w:rsid w:val="00BF0876"/>
    <w:rsid w:val="00BF0C03"/>
    <w:rsid w:val="00BF0C30"/>
    <w:rsid w:val="00BF0ECC"/>
    <w:rsid w:val="00BF0F15"/>
    <w:rsid w:val="00BF1031"/>
    <w:rsid w:val="00BF105A"/>
    <w:rsid w:val="00BF1308"/>
    <w:rsid w:val="00BF16E2"/>
    <w:rsid w:val="00BF1835"/>
    <w:rsid w:val="00BF18F8"/>
    <w:rsid w:val="00BF18FA"/>
    <w:rsid w:val="00BF197B"/>
    <w:rsid w:val="00BF1B4D"/>
    <w:rsid w:val="00BF1B64"/>
    <w:rsid w:val="00BF1C2E"/>
    <w:rsid w:val="00BF1F6C"/>
    <w:rsid w:val="00BF204F"/>
    <w:rsid w:val="00BF2213"/>
    <w:rsid w:val="00BF2833"/>
    <w:rsid w:val="00BF2835"/>
    <w:rsid w:val="00BF28F0"/>
    <w:rsid w:val="00BF2A21"/>
    <w:rsid w:val="00BF2A32"/>
    <w:rsid w:val="00BF2B9B"/>
    <w:rsid w:val="00BF2C93"/>
    <w:rsid w:val="00BF2CDA"/>
    <w:rsid w:val="00BF2D12"/>
    <w:rsid w:val="00BF308A"/>
    <w:rsid w:val="00BF3136"/>
    <w:rsid w:val="00BF3249"/>
    <w:rsid w:val="00BF35BD"/>
    <w:rsid w:val="00BF38D5"/>
    <w:rsid w:val="00BF3B71"/>
    <w:rsid w:val="00BF3D09"/>
    <w:rsid w:val="00BF3D1B"/>
    <w:rsid w:val="00BF3E7E"/>
    <w:rsid w:val="00BF3F27"/>
    <w:rsid w:val="00BF3F86"/>
    <w:rsid w:val="00BF3FB1"/>
    <w:rsid w:val="00BF4380"/>
    <w:rsid w:val="00BF44F6"/>
    <w:rsid w:val="00BF45A6"/>
    <w:rsid w:val="00BF45B0"/>
    <w:rsid w:val="00BF45BF"/>
    <w:rsid w:val="00BF465D"/>
    <w:rsid w:val="00BF47CD"/>
    <w:rsid w:val="00BF49DF"/>
    <w:rsid w:val="00BF4B30"/>
    <w:rsid w:val="00BF4DE9"/>
    <w:rsid w:val="00BF4EC7"/>
    <w:rsid w:val="00BF4ED8"/>
    <w:rsid w:val="00BF51D2"/>
    <w:rsid w:val="00BF535B"/>
    <w:rsid w:val="00BF53FE"/>
    <w:rsid w:val="00BF540B"/>
    <w:rsid w:val="00BF5572"/>
    <w:rsid w:val="00BF5653"/>
    <w:rsid w:val="00BF5667"/>
    <w:rsid w:val="00BF572F"/>
    <w:rsid w:val="00BF5816"/>
    <w:rsid w:val="00BF5840"/>
    <w:rsid w:val="00BF58B2"/>
    <w:rsid w:val="00BF594C"/>
    <w:rsid w:val="00BF594D"/>
    <w:rsid w:val="00BF5A39"/>
    <w:rsid w:val="00BF5C2C"/>
    <w:rsid w:val="00BF5CBB"/>
    <w:rsid w:val="00BF5E5A"/>
    <w:rsid w:val="00BF5EB5"/>
    <w:rsid w:val="00BF5EDD"/>
    <w:rsid w:val="00BF5F29"/>
    <w:rsid w:val="00BF602E"/>
    <w:rsid w:val="00BF6156"/>
    <w:rsid w:val="00BF61B7"/>
    <w:rsid w:val="00BF6232"/>
    <w:rsid w:val="00BF6257"/>
    <w:rsid w:val="00BF6719"/>
    <w:rsid w:val="00BF6BC9"/>
    <w:rsid w:val="00BF6E51"/>
    <w:rsid w:val="00BF6EC0"/>
    <w:rsid w:val="00BF6F28"/>
    <w:rsid w:val="00BF7026"/>
    <w:rsid w:val="00BF7108"/>
    <w:rsid w:val="00BF714F"/>
    <w:rsid w:val="00BF740D"/>
    <w:rsid w:val="00BF7526"/>
    <w:rsid w:val="00BF7559"/>
    <w:rsid w:val="00BF7A24"/>
    <w:rsid w:val="00BF7B69"/>
    <w:rsid w:val="00BF7CBF"/>
    <w:rsid w:val="00BF7DFE"/>
    <w:rsid w:val="00BF7FE1"/>
    <w:rsid w:val="00C00037"/>
    <w:rsid w:val="00C000D5"/>
    <w:rsid w:val="00C001BF"/>
    <w:rsid w:val="00C003AD"/>
    <w:rsid w:val="00C003BE"/>
    <w:rsid w:val="00C0040F"/>
    <w:rsid w:val="00C00425"/>
    <w:rsid w:val="00C00735"/>
    <w:rsid w:val="00C007B9"/>
    <w:rsid w:val="00C008C9"/>
    <w:rsid w:val="00C00BA0"/>
    <w:rsid w:val="00C00F95"/>
    <w:rsid w:val="00C00FD3"/>
    <w:rsid w:val="00C011F0"/>
    <w:rsid w:val="00C01207"/>
    <w:rsid w:val="00C01503"/>
    <w:rsid w:val="00C0164C"/>
    <w:rsid w:val="00C0172D"/>
    <w:rsid w:val="00C01753"/>
    <w:rsid w:val="00C01766"/>
    <w:rsid w:val="00C018C4"/>
    <w:rsid w:val="00C019E1"/>
    <w:rsid w:val="00C01A5C"/>
    <w:rsid w:val="00C01A99"/>
    <w:rsid w:val="00C0200E"/>
    <w:rsid w:val="00C020B5"/>
    <w:rsid w:val="00C021A9"/>
    <w:rsid w:val="00C02253"/>
    <w:rsid w:val="00C02497"/>
    <w:rsid w:val="00C02696"/>
    <w:rsid w:val="00C02A5A"/>
    <w:rsid w:val="00C02D01"/>
    <w:rsid w:val="00C0350F"/>
    <w:rsid w:val="00C037CC"/>
    <w:rsid w:val="00C039B0"/>
    <w:rsid w:val="00C03C36"/>
    <w:rsid w:val="00C041E8"/>
    <w:rsid w:val="00C04281"/>
    <w:rsid w:val="00C04371"/>
    <w:rsid w:val="00C043D5"/>
    <w:rsid w:val="00C04405"/>
    <w:rsid w:val="00C045B0"/>
    <w:rsid w:val="00C045E6"/>
    <w:rsid w:val="00C04634"/>
    <w:rsid w:val="00C0465B"/>
    <w:rsid w:val="00C048B5"/>
    <w:rsid w:val="00C048D4"/>
    <w:rsid w:val="00C049D2"/>
    <w:rsid w:val="00C049D8"/>
    <w:rsid w:val="00C04C36"/>
    <w:rsid w:val="00C04CFB"/>
    <w:rsid w:val="00C04D69"/>
    <w:rsid w:val="00C04FF6"/>
    <w:rsid w:val="00C050C4"/>
    <w:rsid w:val="00C0531E"/>
    <w:rsid w:val="00C0556B"/>
    <w:rsid w:val="00C0581E"/>
    <w:rsid w:val="00C058C3"/>
    <w:rsid w:val="00C05B1D"/>
    <w:rsid w:val="00C05DDE"/>
    <w:rsid w:val="00C06147"/>
    <w:rsid w:val="00C061C5"/>
    <w:rsid w:val="00C062D1"/>
    <w:rsid w:val="00C062F7"/>
    <w:rsid w:val="00C064D0"/>
    <w:rsid w:val="00C06596"/>
    <w:rsid w:val="00C06686"/>
    <w:rsid w:val="00C06695"/>
    <w:rsid w:val="00C0683A"/>
    <w:rsid w:val="00C06A89"/>
    <w:rsid w:val="00C06B18"/>
    <w:rsid w:val="00C07144"/>
    <w:rsid w:val="00C07146"/>
    <w:rsid w:val="00C075E6"/>
    <w:rsid w:val="00C0765C"/>
    <w:rsid w:val="00C0769E"/>
    <w:rsid w:val="00C076C3"/>
    <w:rsid w:val="00C076D5"/>
    <w:rsid w:val="00C0774D"/>
    <w:rsid w:val="00C07838"/>
    <w:rsid w:val="00C07A3B"/>
    <w:rsid w:val="00C07AE0"/>
    <w:rsid w:val="00C07DC1"/>
    <w:rsid w:val="00C07E88"/>
    <w:rsid w:val="00C102D6"/>
    <w:rsid w:val="00C1033F"/>
    <w:rsid w:val="00C10353"/>
    <w:rsid w:val="00C1040E"/>
    <w:rsid w:val="00C1084E"/>
    <w:rsid w:val="00C10CAC"/>
    <w:rsid w:val="00C10EDD"/>
    <w:rsid w:val="00C10FA3"/>
    <w:rsid w:val="00C10FF0"/>
    <w:rsid w:val="00C10FF4"/>
    <w:rsid w:val="00C11196"/>
    <w:rsid w:val="00C111DB"/>
    <w:rsid w:val="00C1151D"/>
    <w:rsid w:val="00C11618"/>
    <w:rsid w:val="00C117F5"/>
    <w:rsid w:val="00C11836"/>
    <w:rsid w:val="00C1192E"/>
    <w:rsid w:val="00C119CF"/>
    <w:rsid w:val="00C119E9"/>
    <w:rsid w:val="00C11B07"/>
    <w:rsid w:val="00C120DF"/>
    <w:rsid w:val="00C12142"/>
    <w:rsid w:val="00C1239A"/>
    <w:rsid w:val="00C126DC"/>
    <w:rsid w:val="00C12879"/>
    <w:rsid w:val="00C128C2"/>
    <w:rsid w:val="00C12944"/>
    <w:rsid w:val="00C12A46"/>
    <w:rsid w:val="00C12B1C"/>
    <w:rsid w:val="00C12D01"/>
    <w:rsid w:val="00C12D04"/>
    <w:rsid w:val="00C12F0C"/>
    <w:rsid w:val="00C12F5C"/>
    <w:rsid w:val="00C12F62"/>
    <w:rsid w:val="00C13490"/>
    <w:rsid w:val="00C13516"/>
    <w:rsid w:val="00C1352A"/>
    <w:rsid w:val="00C13697"/>
    <w:rsid w:val="00C136CB"/>
    <w:rsid w:val="00C138EF"/>
    <w:rsid w:val="00C13A21"/>
    <w:rsid w:val="00C13E38"/>
    <w:rsid w:val="00C13F11"/>
    <w:rsid w:val="00C142C1"/>
    <w:rsid w:val="00C1437C"/>
    <w:rsid w:val="00C143E3"/>
    <w:rsid w:val="00C14402"/>
    <w:rsid w:val="00C14563"/>
    <w:rsid w:val="00C1457B"/>
    <w:rsid w:val="00C1469F"/>
    <w:rsid w:val="00C146ED"/>
    <w:rsid w:val="00C14717"/>
    <w:rsid w:val="00C14984"/>
    <w:rsid w:val="00C14ADF"/>
    <w:rsid w:val="00C14B20"/>
    <w:rsid w:val="00C14B51"/>
    <w:rsid w:val="00C14C50"/>
    <w:rsid w:val="00C14F3C"/>
    <w:rsid w:val="00C15048"/>
    <w:rsid w:val="00C15349"/>
    <w:rsid w:val="00C1558A"/>
    <w:rsid w:val="00C155F0"/>
    <w:rsid w:val="00C156D9"/>
    <w:rsid w:val="00C15717"/>
    <w:rsid w:val="00C1573B"/>
    <w:rsid w:val="00C15804"/>
    <w:rsid w:val="00C15819"/>
    <w:rsid w:val="00C15828"/>
    <w:rsid w:val="00C15928"/>
    <w:rsid w:val="00C15950"/>
    <w:rsid w:val="00C15A67"/>
    <w:rsid w:val="00C15AE8"/>
    <w:rsid w:val="00C15B3C"/>
    <w:rsid w:val="00C15CBA"/>
    <w:rsid w:val="00C15EE6"/>
    <w:rsid w:val="00C15EFF"/>
    <w:rsid w:val="00C162A7"/>
    <w:rsid w:val="00C16522"/>
    <w:rsid w:val="00C16919"/>
    <w:rsid w:val="00C169ED"/>
    <w:rsid w:val="00C16A11"/>
    <w:rsid w:val="00C16B57"/>
    <w:rsid w:val="00C16D73"/>
    <w:rsid w:val="00C16D80"/>
    <w:rsid w:val="00C16DAB"/>
    <w:rsid w:val="00C16DFE"/>
    <w:rsid w:val="00C16EED"/>
    <w:rsid w:val="00C16F6E"/>
    <w:rsid w:val="00C17265"/>
    <w:rsid w:val="00C172D5"/>
    <w:rsid w:val="00C173B4"/>
    <w:rsid w:val="00C173E5"/>
    <w:rsid w:val="00C1797F"/>
    <w:rsid w:val="00C17C79"/>
    <w:rsid w:val="00C17D54"/>
    <w:rsid w:val="00C17DD6"/>
    <w:rsid w:val="00C20050"/>
    <w:rsid w:val="00C2009F"/>
    <w:rsid w:val="00C200BB"/>
    <w:rsid w:val="00C200F3"/>
    <w:rsid w:val="00C201C4"/>
    <w:rsid w:val="00C2035A"/>
    <w:rsid w:val="00C203A0"/>
    <w:rsid w:val="00C20448"/>
    <w:rsid w:val="00C20945"/>
    <w:rsid w:val="00C20AE6"/>
    <w:rsid w:val="00C20B6C"/>
    <w:rsid w:val="00C20C7C"/>
    <w:rsid w:val="00C20D9B"/>
    <w:rsid w:val="00C20F3F"/>
    <w:rsid w:val="00C20FDD"/>
    <w:rsid w:val="00C21081"/>
    <w:rsid w:val="00C21410"/>
    <w:rsid w:val="00C2154C"/>
    <w:rsid w:val="00C215F4"/>
    <w:rsid w:val="00C217FC"/>
    <w:rsid w:val="00C219FF"/>
    <w:rsid w:val="00C21B20"/>
    <w:rsid w:val="00C21B53"/>
    <w:rsid w:val="00C21C15"/>
    <w:rsid w:val="00C21CBE"/>
    <w:rsid w:val="00C21D71"/>
    <w:rsid w:val="00C21E08"/>
    <w:rsid w:val="00C21F36"/>
    <w:rsid w:val="00C21F6F"/>
    <w:rsid w:val="00C21FA4"/>
    <w:rsid w:val="00C220C8"/>
    <w:rsid w:val="00C2220A"/>
    <w:rsid w:val="00C22269"/>
    <w:rsid w:val="00C22274"/>
    <w:rsid w:val="00C2234F"/>
    <w:rsid w:val="00C224B6"/>
    <w:rsid w:val="00C224F3"/>
    <w:rsid w:val="00C226DC"/>
    <w:rsid w:val="00C22BF5"/>
    <w:rsid w:val="00C22C3E"/>
    <w:rsid w:val="00C22C95"/>
    <w:rsid w:val="00C22D02"/>
    <w:rsid w:val="00C22E90"/>
    <w:rsid w:val="00C22F40"/>
    <w:rsid w:val="00C23124"/>
    <w:rsid w:val="00C2322C"/>
    <w:rsid w:val="00C23381"/>
    <w:rsid w:val="00C2347D"/>
    <w:rsid w:val="00C2390D"/>
    <w:rsid w:val="00C23937"/>
    <w:rsid w:val="00C23A40"/>
    <w:rsid w:val="00C23B4B"/>
    <w:rsid w:val="00C23BE5"/>
    <w:rsid w:val="00C23BEF"/>
    <w:rsid w:val="00C23E46"/>
    <w:rsid w:val="00C23EEF"/>
    <w:rsid w:val="00C2424E"/>
    <w:rsid w:val="00C2433A"/>
    <w:rsid w:val="00C243F4"/>
    <w:rsid w:val="00C2457D"/>
    <w:rsid w:val="00C24631"/>
    <w:rsid w:val="00C2480E"/>
    <w:rsid w:val="00C24B1F"/>
    <w:rsid w:val="00C24BCE"/>
    <w:rsid w:val="00C24C13"/>
    <w:rsid w:val="00C24C80"/>
    <w:rsid w:val="00C24E8E"/>
    <w:rsid w:val="00C24FD6"/>
    <w:rsid w:val="00C25203"/>
    <w:rsid w:val="00C25803"/>
    <w:rsid w:val="00C258A6"/>
    <w:rsid w:val="00C25A30"/>
    <w:rsid w:val="00C25ADE"/>
    <w:rsid w:val="00C25B91"/>
    <w:rsid w:val="00C25C93"/>
    <w:rsid w:val="00C25E74"/>
    <w:rsid w:val="00C25EB2"/>
    <w:rsid w:val="00C26126"/>
    <w:rsid w:val="00C26230"/>
    <w:rsid w:val="00C264D4"/>
    <w:rsid w:val="00C26672"/>
    <w:rsid w:val="00C26739"/>
    <w:rsid w:val="00C269B4"/>
    <w:rsid w:val="00C26AD7"/>
    <w:rsid w:val="00C27021"/>
    <w:rsid w:val="00C27068"/>
    <w:rsid w:val="00C270CD"/>
    <w:rsid w:val="00C27197"/>
    <w:rsid w:val="00C272F6"/>
    <w:rsid w:val="00C27457"/>
    <w:rsid w:val="00C277E7"/>
    <w:rsid w:val="00C277F8"/>
    <w:rsid w:val="00C2784C"/>
    <w:rsid w:val="00C27B6C"/>
    <w:rsid w:val="00C27C54"/>
    <w:rsid w:val="00C27E6A"/>
    <w:rsid w:val="00C30148"/>
    <w:rsid w:val="00C30228"/>
    <w:rsid w:val="00C30271"/>
    <w:rsid w:val="00C30520"/>
    <w:rsid w:val="00C307EA"/>
    <w:rsid w:val="00C30885"/>
    <w:rsid w:val="00C30A3A"/>
    <w:rsid w:val="00C30AEA"/>
    <w:rsid w:val="00C30E5F"/>
    <w:rsid w:val="00C30E61"/>
    <w:rsid w:val="00C30F19"/>
    <w:rsid w:val="00C311BE"/>
    <w:rsid w:val="00C3148D"/>
    <w:rsid w:val="00C31820"/>
    <w:rsid w:val="00C319BD"/>
    <w:rsid w:val="00C31A83"/>
    <w:rsid w:val="00C31D4F"/>
    <w:rsid w:val="00C31EF8"/>
    <w:rsid w:val="00C31F39"/>
    <w:rsid w:val="00C32015"/>
    <w:rsid w:val="00C321B1"/>
    <w:rsid w:val="00C3271E"/>
    <w:rsid w:val="00C32885"/>
    <w:rsid w:val="00C32A17"/>
    <w:rsid w:val="00C32BF3"/>
    <w:rsid w:val="00C32D8E"/>
    <w:rsid w:val="00C32E91"/>
    <w:rsid w:val="00C33002"/>
    <w:rsid w:val="00C33030"/>
    <w:rsid w:val="00C330B2"/>
    <w:rsid w:val="00C331DB"/>
    <w:rsid w:val="00C334EA"/>
    <w:rsid w:val="00C33687"/>
    <w:rsid w:val="00C337AE"/>
    <w:rsid w:val="00C33970"/>
    <w:rsid w:val="00C339FE"/>
    <w:rsid w:val="00C33AB3"/>
    <w:rsid w:val="00C33B10"/>
    <w:rsid w:val="00C33B6D"/>
    <w:rsid w:val="00C33E06"/>
    <w:rsid w:val="00C33E2A"/>
    <w:rsid w:val="00C33F05"/>
    <w:rsid w:val="00C3431E"/>
    <w:rsid w:val="00C34626"/>
    <w:rsid w:val="00C348E9"/>
    <w:rsid w:val="00C349A9"/>
    <w:rsid w:val="00C34B4D"/>
    <w:rsid w:val="00C34D14"/>
    <w:rsid w:val="00C34D2B"/>
    <w:rsid w:val="00C34F27"/>
    <w:rsid w:val="00C34F4F"/>
    <w:rsid w:val="00C34FCE"/>
    <w:rsid w:val="00C3507F"/>
    <w:rsid w:val="00C35107"/>
    <w:rsid w:val="00C353FE"/>
    <w:rsid w:val="00C35483"/>
    <w:rsid w:val="00C35911"/>
    <w:rsid w:val="00C35C75"/>
    <w:rsid w:val="00C35D3C"/>
    <w:rsid w:val="00C35ED5"/>
    <w:rsid w:val="00C3614C"/>
    <w:rsid w:val="00C36281"/>
    <w:rsid w:val="00C36364"/>
    <w:rsid w:val="00C36429"/>
    <w:rsid w:val="00C3645C"/>
    <w:rsid w:val="00C3667D"/>
    <w:rsid w:val="00C36AB2"/>
    <w:rsid w:val="00C36B6B"/>
    <w:rsid w:val="00C36D82"/>
    <w:rsid w:val="00C36EB1"/>
    <w:rsid w:val="00C3722F"/>
    <w:rsid w:val="00C37367"/>
    <w:rsid w:val="00C373A5"/>
    <w:rsid w:val="00C37561"/>
    <w:rsid w:val="00C37585"/>
    <w:rsid w:val="00C3768C"/>
    <w:rsid w:val="00C37A50"/>
    <w:rsid w:val="00C4027E"/>
    <w:rsid w:val="00C403E1"/>
    <w:rsid w:val="00C403F4"/>
    <w:rsid w:val="00C4043B"/>
    <w:rsid w:val="00C405F7"/>
    <w:rsid w:val="00C40919"/>
    <w:rsid w:val="00C40B16"/>
    <w:rsid w:val="00C40E12"/>
    <w:rsid w:val="00C40E6D"/>
    <w:rsid w:val="00C4112B"/>
    <w:rsid w:val="00C41189"/>
    <w:rsid w:val="00C412E0"/>
    <w:rsid w:val="00C414B7"/>
    <w:rsid w:val="00C417E7"/>
    <w:rsid w:val="00C41800"/>
    <w:rsid w:val="00C41984"/>
    <w:rsid w:val="00C41AB3"/>
    <w:rsid w:val="00C41B15"/>
    <w:rsid w:val="00C41BAE"/>
    <w:rsid w:val="00C41BC5"/>
    <w:rsid w:val="00C41BDB"/>
    <w:rsid w:val="00C41C8D"/>
    <w:rsid w:val="00C41D6D"/>
    <w:rsid w:val="00C41DF1"/>
    <w:rsid w:val="00C4204D"/>
    <w:rsid w:val="00C421C5"/>
    <w:rsid w:val="00C42313"/>
    <w:rsid w:val="00C42526"/>
    <w:rsid w:val="00C428F2"/>
    <w:rsid w:val="00C429B3"/>
    <w:rsid w:val="00C42BD3"/>
    <w:rsid w:val="00C42C1C"/>
    <w:rsid w:val="00C42C45"/>
    <w:rsid w:val="00C42C65"/>
    <w:rsid w:val="00C42EF2"/>
    <w:rsid w:val="00C432F5"/>
    <w:rsid w:val="00C433A8"/>
    <w:rsid w:val="00C433FB"/>
    <w:rsid w:val="00C4359A"/>
    <w:rsid w:val="00C4374C"/>
    <w:rsid w:val="00C43B0B"/>
    <w:rsid w:val="00C43BEA"/>
    <w:rsid w:val="00C43C14"/>
    <w:rsid w:val="00C43E08"/>
    <w:rsid w:val="00C43E67"/>
    <w:rsid w:val="00C43FB7"/>
    <w:rsid w:val="00C4427C"/>
    <w:rsid w:val="00C442AD"/>
    <w:rsid w:val="00C443AD"/>
    <w:rsid w:val="00C44461"/>
    <w:rsid w:val="00C44565"/>
    <w:rsid w:val="00C44A7D"/>
    <w:rsid w:val="00C44B5D"/>
    <w:rsid w:val="00C45162"/>
    <w:rsid w:val="00C453A3"/>
    <w:rsid w:val="00C45626"/>
    <w:rsid w:val="00C456E5"/>
    <w:rsid w:val="00C45972"/>
    <w:rsid w:val="00C459AC"/>
    <w:rsid w:val="00C45AB9"/>
    <w:rsid w:val="00C45D8B"/>
    <w:rsid w:val="00C45ED5"/>
    <w:rsid w:val="00C45F27"/>
    <w:rsid w:val="00C460A3"/>
    <w:rsid w:val="00C46176"/>
    <w:rsid w:val="00C4624F"/>
    <w:rsid w:val="00C46286"/>
    <w:rsid w:val="00C46310"/>
    <w:rsid w:val="00C46683"/>
    <w:rsid w:val="00C46718"/>
    <w:rsid w:val="00C4671F"/>
    <w:rsid w:val="00C46929"/>
    <w:rsid w:val="00C46A39"/>
    <w:rsid w:val="00C46B5B"/>
    <w:rsid w:val="00C46BB8"/>
    <w:rsid w:val="00C46D43"/>
    <w:rsid w:val="00C46D6D"/>
    <w:rsid w:val="00C46DD5"/>
    <w:rsid w:val="00C470B2"/>
    <w:rsid w:val="00C47176"/>
    <w:rsid w:val="00C4727C"/>
    <w:rsid w:val="00C473CB"/>
    <w:rsid w:val="00C473FD"/>
    <w:rsid w:val="00C4744C"/>
    <w:rsid w:val="00C474A2"/>
    <w:rsid w:val="00C476AD"/>
    <w:rsid w:val="00C4770D"/>
    <w:rsid w:val="00C4783F"/>
    <w:rsid w:val="00C4785C"/>
    <w:rsid w:val="00C4788E"/>
    <w:rsid w:val="00C47AA3"/>
    <w:rsid w:val="00C47E4F"/>
    <w:rsid w:val="00C47E8A"/>
    <w:rsid w:val="00C5032A"/>
    <w:rsid w:val="00C50531"/>
    <w:rsid w:val="00C505C4"/>
    <w:rsid w:val="00C50745"/>
    <w:rsid w:val="00C509F0"/>
    <w:rsid w:val="00C50A18"/>
    <w:rsid w:val="00C50AD7"/>
    <w:rsid w:val="00C50CF1"/>
    <w:rsid w:val="00C50EB3"/>
    <w:rsid w:val="00C50EBE"/>
    <w:rsid w:val="00C511F6"/>
    <w:rsid w:val="00C512F3"/>
    <w:rsid w:val="00C514BC"/>
    <w:rsid w:val="00C517B4"/>
    <w:rsid w:val="00C518B4"/>
    <w:rsid w:val="00C51A00"/>
    <w:rsid w:val="00C51A01"/>
    <w:rsid w:val="00C51A50"/>
    <w:rsid w:val="00C51AF3"/>
    <w:rsid w:val="00C51C09"/>
    <w:rsid w:val="00C51C30"/>
    <w:rsid w:val="00C51E3B"/>
    <w:rsid w:val="00C5208D"/>
    <w:rsid w:val="00C52155"/>
    <w:rsid w:val="00C521C1"/>
    <w:rsid w:val="00C522E2"/>
    <w:rsid w:val="00C523A9"/>
    <w:rsid w:val="00C52531"/>
    <w:rsid w:val="00C525BE"/>
    <w:rsid w:val="00C525F8"/>
    <w:rsid w:val="00C52905"/>
    <w:rsid w:val="00C52979"/>
    <w:rsid w:val="00C529D7"/>
    <w:rsid w:val="00C529E5"/>
    <w:rsid w:val="00C52DBC"/>
    <w:rsid w:val="00C52E86"/>
    <w:rsid w:val="00C52EEF"/>
    <w:rsid w:val="00C53005"/>
    <w:rsid w:val="00C53121"/>
    <w:rsid w:val="00C5318D"/>
    <w:rsid w:val="00C53202"/>
    <w:rsid w:val="00C53350"/>
    <w:rsid w:val="00C53375"/>
    <w:rsid w:val="00C5365E"/>
    <w:rsid w:val="00C536FD"/>
    <w:rsid w:val="00C5382C"/>
    <w:rsid w:val="00C539AE"/>
    <w:rsid w:val="00C53A66"/>
    <w:rsid w:val="00C53B37"/>
    <w:rsid w:val="00C53FBE"/>
    <w:rsid w:val="00C53FCE"/>
    <w:rsid w:val="00C540C3"/>
    <w:rsid w:val="00C541FB"/>
    <w:rsid w:val="00C543C5"/>
    <w:rsid w:val="00C54546"/>
    <w:rsid w:val="00C5455D"/>
    <w:rsid w:val="00C54638"/>
    <w:rsid w:val="00C547BC"/>
    <w:rsid w:val="00C547F9"/>
    <w:rsid w:val="00C549A2"/>
    <w:rsid w:val="00C54A52"/>
    <w:rsid w:val="00C54B65"/>
    <w:rsid w:val="00C54D6D"/>
    <w:rsid w:val="00C54E42"/>
    <w:rsid w:val="00C54F33"/>
    <w:rsid w:val="00C54F82"/>
    <w:rsid w:val="00C552B5"/>
    <w:rsid w:val="00C55333"/>
    <w:rsid w:val="00C558C9"/>
    <w:rsid w:val="00C55EBF"/>
    <w:rsid w:val="00C55F18"/>
    <w:rsid w:val="00C55FF9"/>
    <w:rsid w:val="00C56011"/>
    <w:rsid w:val="00C5603A"/>
    <w:rsid w:val="00C560BD"/>
    <w:rsid w:val="00C560EA"/>
    <w:rsid w:val="00C563DC"/>
    <w:rsid w:val="00C56677"/>
    <w:rsid w:val="00C5676B"/>
    <w:rsid w:val="00C567C8"/>
    <w:rsid w:val="00C5696C"/>
    <w:rsid w:val="00C56B57"/>
    <w:rsid w:val="00C56C0A"/>
    <w:rsid w:val="00C56C53"/>
    <w:rsid w:val="00C56DB6"/>
    <w:rsid w:val="00C56FCF"/>
    <w:rsid w:val="00C5745B"/>
    <w:rsid w:val="00C574B4"/>
    <w:rsid w:val="00C574C2"/>
    <w:rsid w:val="00C575A1"/>
    <w:rsid w:val="00C57625"/>
    <w:rsid w:val="00C5774B"/>
    <w:rsid w:val="00C5779B"/>
    <w:rsid w:val="00C57A1D"/>
    <w:rsid w:val="00C57C27"/>
    <w:rsid w:val="00C57DE2"/>
    <w:rsid w:val="00C6006F"/>
    <w:rsid w:val="00C600CC"/>
    <w:rsid w:val="00C600D0"/>
    <w:rsid w:val="00C60197"/>
    <w:rsid w:val="00C60692"/>
    <w:rsid w:val="00C6081D"/>
    <w:rsid w:val="00C6096E"/>
    <w:rsid w:val="00C60C84"/>
    <w:rsid w:val="00C60D5B"/>
    <w:rsid w:val="00C60D64"/>
    <w:rsid w:val="00C60D92"/>
    <w:rsid w:val="00C60F13"/>
    <w:rsid w:val="00C60F1B"/>
    <w:rsid w:val="00C60F60"/>
    <w:rsid w:val="00C612BD"/>
    <w:rsid w:val="00C6130B"/>
    <w:rsid w:val="00C61358"/>
    <w:rsid w:val="00C6136C"/>
    <w:rsid w:val="00C6193F"/>
    <w:rsid w:val="00C61B00"/>
    <w:rsid w:val="00C61CE7"/>
    <w:rsid w:val="00C621C3"/>
    <w:rsid w:val="00C62270"/>
    <w:rsid w:val="00C622AD"/>
    <w:rsid w:val="00C624A1"/>
    <w:rsid w:val="00C624C6"/>
    <w:rsid w:val="00C62613"/>
    <w:rsid w:val="00C62620"/>
    <w:rsid w:val="00C62660"/>
    <w:rsid w:val="00C629AD"/>
    <w:rsid w:val="00C62BA9"/>
    <w:rsid w:val="00C62E85"/>
    <w:rsid w:val="00C62F01"/>
    <w:rsid w:val="00C6327B"/>
    <w:rsid w:val="00C63282"/>
    <w:rsid w:val="00C632A6"/>
    <w:rsid w:val="00C639AC"/>
    <w:rsid w:val="00C63AB2"/>
    <w:rsid w:val="00C63DFC"/>
    <w:rsid w:val="00C63EA0"/>
    <w:rsid w:val="00C63EE6"/>
    <w:rsid w:val="00C640B0"/>
    <w:rsid w:val="00C640B5"/>
    <w:rsid w:val="00C64110"/>
    <w:rsid w:val="00C64219"/>
    <w:rsid w:val="00C64260"/>
    <w:rsid w:val="00C64295"/>
    <w:rsid w:val="00C64731"/>
    <w:rsid w:val="00C648E6"/>
    <w:rsid w:val="00C64960"/>
    <w:rsid w:val="00C649C6"/>
    <w:rsid w:val="00C64B0E"/>
    <w:rsid w:val="00C64C26"/>
    <w:rsid w:val="00C64C42"/>
    <w:rsid w:val="00C64CB4"/>
    <w:rsid w:val="00C64D5B"/>
    <w:rsid w:val="00C6518B"/>
    <w:rsid w:val="00C652A2"/>
    <w:rsid w:val="00C656EF"/>
    <w:rsid w:val="00C65783"/>
    <w:rsid w:val="00C65911"/>
    <w:rsid w:val="00C6594B"/>
    <w:rsid w:val="00C65D19"/>
    <w:rsid w:val="00C65E54"/>
    <w:rsid w:val="00C660A4"/>
    <w:rsid w:val="00C66206"/>
    <w:rsid w:val="00C66868"/>
    <w:rsid w:val="00C668D0"/>
    <w:rsid w:val="00C66AF6"/>
    <w:rsid w:val="00C66D68"/>
    <w:rsid w:val="00C66D93"/>
    <w:rsid w:val="00C67162"/>
    <w:rsid w:val="00C6737B"/>
    <w:rsid w:val="00C67441"/>
    <w:rsid w:val="00C676A3"/>
    <w:rsid w:val="00C67731"/>
    <w:rsid w:val="00C677BE"/>
    <w:rsid w:val="00C67832"/>
    <w:rsid w:val="00C678A1"/>
    <w:rsid w:val="00C67941"/>
    <w:rsid w:val="00C679E5"/>
    <w:rsid w:val="00C67A36"/>
    <w:rsid w:val="00C67C1A"/>
    <w:rsid w:val="00C67D59"/>
    <w:rsid w:val="00C67F37"/>
    <w:rsid w:val="00C7003D"/>
    <w:rsid w:val="00C7039E"/>
    <w:rsid w:val="00C703AA"/>
    <w:rsid w:val="00C706AC"/>
    <w:rsid w:val="00C70738"/>
    <w:rsid w:val="00C70D1F"/>
    <w:rsid w:val="00C712A6"/>
    <w:rsid w:val="00C7142F"/>
    <w:rsid w:val="00C71451"/>
    <w:rsid w:val="00C715EA"/>
    <w:rsid w:val="00C7176E"/>
    <w:rsid w:val="00C717FD"/>
    <w:rsid w:val="00C71C23"/>
    <w:rsid w:val="00C71C6B"/>
    <w:rsid w:val="00C71D2A"/>
    <w:rsid w:val="00C71E22"/>
    <w:rsid w:val="00C71E83"/>
    <w:rsid w:val="00C72039"/>
    <w:rsid w:val="00C7210F"/>
    <w:rsid w:val="00C722AE"/>
    <w:rsid w:val="00C722E9"/>
    <w:rsid w:val="00C72426"/>
    <w:rsid w:val="00C724DA"/>
    <w:rsid w:val="00C727F3"/>
    <w:rsid w:val="00C72988"/>
    <w:rsid w:val="00C729C2"/>
    <w:rsid w:val="00C72A72"/>
    <w:rsid w:val="00C72AB6"/>
    <w:rsid w:val="00C72AD1"/>
    <w:rsid w:val="00C72B6C"/>
    <w:rsid w:val="00C72BD3"/>
    <w:rsid w:val="00C72C51"/>
    <w:rsid w:val="00C72C96"/>
    <w:rsid w:val="00C72D61"/>
    <w:rsid w:val="00C73032"/>
    <w:rsid w:val="00C73B65"/>
    <w:rsid w:val="00C73C91"/>
    <w:rsid w:val="00C73CCF"/>
    <w:rsid w:val="00C73CF3"/>
    <w:rsid w:val="00C73D18"/>
    <w:rsid w:val="00C73D8D"/>
    <w:rsid w:val="00C73E3C"/>
    <w:rsid w:val="00C74144"/>
    <w:rsid w:val="00C7428D"/>
    <w:rsid w:val="00C742BD"/>
    <w:rsid w:val="00C7436C"/>
    <w:rsid w:val="00C74590"/>
    <w:rsid w:val="00C7464B"/>
    <w:rsid w:val="00C74692"/>
    <w:rsid w:val="00C74745"/>
    <w:rsid w:val="00C7486C"/>
    <w:rsid w:val="00C748C4"/>
    <w:rsid w:val="00C74B4D"/>
    <w:rsid w:val="00C74E00"/>
    <w:rsid w:val="00C750FE"/>
    <w:rsid w:val="00C7510F"/>
    <w:rsid w:val="00C752E0"/>
    <w:rsid w:val="00C752F4"/>
    <w:rsid w:val="00C75464"/>
    <w:rsid w:val="00C754F5"/>
    <w:rsid w:val="00C757CE"/>
    <w:rsid w:val="00C758BC"/>
    <w:rsid w:val="00C75D51"/>
    <w:rsid w:val="00C75F62"/>
    <w:rsid w:val="00C760F3"/>
    <w:rsid w:val="00C7624F"/>
    <w:rsid w:val="00C763E5"/>
    <w:rsid w:val="00C7643C"/>
    <w:rsid w:val="00C764AF"/>
    <w:rsid w:val="00C766C9"/>
    <w:rsid w:val="00C768D0"/>
    <w:rsid w:val="00C76A58"/>
    <w:rsid w:val="00C76FE8"/>
    <w:rsid w:val="00C77225"/>
    <w:rsid w:val="00C77247"/>
    <w:rsid w:val="00C77251"/>
    <w:rsid w:val="00C773DC"/>
    <w:rsid w:val="00C77818"/>
    <w:rsid w:val="00C7782C"/>
    <w:rsid w:val="00C77BDE"/>
    <w:rsid w:val="00C77C07"/>
    <w:rsid w:val="00C77D0A"/>
    <w:rsid w:val="00C77F9A"/>
    <w:rsid w:val="00C8001E"/>
    <w:rsid w:val="00C800B4"/>
    <w:rsid w:val="00C801AC"/>
    <w:rsid w:val="00C8024A"/>
    <w:rsid w:val="00C80432"/>
    <w:rsid w:val="00C80892"/>
    <w:rsid w:val="00C80C39"/>
    <w:rsid w:val="00C80C67"/>
    <w:rsid w:val="00C80E7D"/>
    <w:rsid w:val="00C810B9"/>
    <w:rsid w:val="00C81442"/>
    <w:rsid w:val="00C81475"/>
    <w:rsid w:val="00C81520"/>
    <w:rsid w:val="00C815B6"/>
    <w:rsid w:val="00C81791"/>
    <w:rsid w:val="00C81823"/>
    <w:rsid w:val="00C81B0E"/>
    <w:rsid w:val="00C81CBB"/>
    <w:rsid w:val="00C81DA6"/>
    <w:rsid w:val="00C81F3D"/>
    <w:rsid w:val="00C81F4E"/>
    <w:rsid w:val="00C81F85"/>
    <w:rsid w:val="00C81F99"/>
    <w:rsid w:val="00C820C2"/>
    <w:rsid w:val="00C820CB"/>
    <w:rsid w:val="00C82147"/>
    <w:rsid w:val="00C82175"/>
    <w:rsid w:val="00C822E4"/>
    <w:rsid w:val="00C824B8"/>
    <w:rsid w:val="00C8256B"/>
    <w:rsid w:val="00C826CB"/>
    <w:rsid w:val="00C82776"/>
    <w:rsid w:val="00C827C6"/>
    <w:rsid w:val="00C828FB"/>
    <w:rsid w:val="00C82A6F"/>
    <w:rsid w:val="00C82B72"/>
    <w:rsid w:val="00C82B8D"/>
    <w:rsid w:val="00C8313F"/>
    <w:rsid w:val="00C833BC"/>
    <w:rsid w:val="00C8377E"/>
    <w:rsid w:val="00C8387D"/>
    <w:rsid w:val="00C83906"/>
    <w:rsid w:val="00C83A37"/>
    <w:rsid w:val="00C83A8E"/>
    <w:rsid w:val="00C84118"/>
    <w:rsid w:val="00C84159"/>
    <w:rsid w:val="00C841A9"/>
    <w:rsid w:val="00C841E6"/>
    <w:rsid w:val="00C8422C"/>
    <w:rsid w:val="00C84299"/>
    <w:rsid w:val="00C84319"/>
    <w:rsid w:val="00C848F8"/>
    <w:rsid w:val="00C84A07"/>
    <w:rsid w:val="00C84CB1"/>
    <w:rsid w:val="00C84DDA"/>
    <w:rsid w:val="00C84E54"/>
    <w:rsid w:val="00C84FE8"/>
    <w:rsid w:val="00C851D7"/>
    <w:rsid w:val="00C85308"/>
    <w:rsid w:val="00C8548A"/>
    <w:rsid w:val="00C8573E"/>
    <w:rsid w:val="00C85899"/>
    <w:rsid w:val="00C85919"/>
    <w:rsid w:val="00C85D9C"/>
    <w:rsid w:val="00C85E49"/>
    <w:rsid w:val="00C85F7B"/>
    <w:rsid w:val="00C8653E"/>
    <w:rsid w:val="00C86583"/>
    <w:rsid w:val="00C8684D"/>
    <w:rsid w:val="00C86A7A"/>
    <w:rsid w:val="00C87007"/>
    <w:rsid w:val="00C870BD"/>
    <w:rsid w:val="00C87211"/>
    <w:rsid w:val="00C872AE"/>
    <w:rsid w:val="00C87458"/>
    <w:rsid w:val="00C875EC"/>
    <w:rsid w:val="00C87648"/>
    <w:rsid w:val="00C8797A"/>
    <w:rsid w:val="00C87A08"/>
    <w:rsid w:val="00C87D69"/>
    <w:rsid w:val="00C87D8C"/>
    <w:rsid w:val="00C87DD7"/>
    <w:rsid w:val="00C87E40"/>
    <w:rsid w:val="00C87EFF"/>
    <w:rsid w:val="00C87FFD"/>
    <w:rsid w:val="00C90056"/>
    <w:rsid w:val="00C9007C"/>
    <w:rsid w:val="00C90122"/>
    <w:rsid w:val="00C90377"/>
    <w:rsid w:val="00C904D2"/>
    <w:rsid w:val="00C90630"/>
    <w:rsid w:val="00C90635"/>
    <w:rsid w:val="00C90678"/>
    <w:rsid w:val="00C909CB"/>
    <w:rsid w:val="00C90A92"/>
    <w:rsid w:val="00C90BBF"/>
    <w:rsid w:val="00C90C50"/>
    <w:rsid w:val="00C90CC6"/>
    <w:rsid w:val="00C91559"/>
    <w:rsid w:val="00C915B1"/>
    <w:rsid w:val="00C91636"/>
    <w:rsid w:val="00C91687"/>
    <w:rsid w:val="00C917D7"/>
    <w:rsid w:val="00C919EA"/>
    <w:rsid w:val="00C9240F"/>
    <w:rsid w:val="00C9246C"/>
    <w:rsid w:val="00C9272D"/>
    <w:rsid w:val="00C92AE5"/>
    <w:rsid w:val="00C92C5C"/>
    <w:rsid w:val="00C92E0C"/>
    <w:rsid w:val="00C92EA7"/>
    <w:rsid w:val="00C93224"/>
    <w:rsid w:val="00C934D1"/>
    <w:rsid w:val="00C935C0"/>
    <w:rsid w:val="00C935CA"/>
    <w:rsid w:val="00C93851"/>
    <w:rsid w:val="00C939FB"/>
    <w:rsid w:val="00C93B1C"/>
    <w:rsid w:val="00C93B54"/>
    <w:rsid w:val="00C93D64"/>
    <w:rsid w:val="00C93EDC"/>
    <w:rsid w:val="00C93EE8"/>
    <w:rsid w:val="00C9402C"/>
    <w:rsid w:val="00C940D0"/>
    <w:rsid w:val="00C945B6"/>
    <w:rsid w:val="00C945D2"/>
    <w:rsid w:val="00C948C7"/>
    <w:rsid w:val="00C94A3C"/>
    <w:rsid w:val="00C94BA2"/>
    <w:rsid w:val="00C94F9C"/>
    <w:rsid w:val="00C951C0"/>
    <w:rsid w:val="00C954AD"/>
    <w:rsid w:val="00C954D7"/>
    <w:rsid w:val="00C956B9"/>
    <w:rsid w:val="00C957AE"/>
    <w:rsid w:val="00C9585E"/>
    <w:rsid w:val="00C9596B"/>
    <w:rsid w:val="00C95A68"/>
    <w:rsid w:val="00C95C63"/>
    <w:rsid w:val="00C95EE4"/>
    <w:rsid w:val="00C95F04"/>
    <w:rsid w:val="00C961B7"/>
    <w:rsid w:val="00C9634F"/>
    <w:rsid w:val="00C9657C"/>
    <w:rsid w:val="00C965CD"/>
    <w:rsid w:val="00C9694A"/>
    <w:rsid w:val="00C969FB"/>
    <w:rsid w:val="00C96A03"/>
    <w:rsid w:val="00C96B22"/>
    <w:rsid w:val="00C96E89"/>
    <w:rsid w:val="00C970B2"/>
    <w:rsid w:val="00C97459"/>
    <w:rsid w:val="00C97471"/>
    <w:rsid w:val="00C97594"/>
    <w:rsid w:val="00C975E5"/>
    <w:rsid w:val="00C97726"/>
    <w:rsid w:val="00C97865"/>
    <w:rsid w:val="00C979A8"/>
    <w:rsid w:val="00C979AA"/>
    <w:rsid w:val="00C979CA"/>
    <w:rsid w:val="00C97A26"/>
    <w:rsid w:val="00C97AD1"/>
    <w:rsid w:val="00C97BE9"/>
    <w:rsid w:val="00C97CFC"/>
    <w:rsid w:val="00C97F08"/>
    <w:rsid w:val="00CA02CA"/>
    <w:rsid w:val="00CA0323"/>
    <w:rsid w:val="00CA03C8"/>
    <w:rsid w:val="00CA04F4"/>
    <w:rsid w:val="00CA0924"/>
    <w:rsid w:val="00CA0AC0"/>
    <w:rsid w:val="00CA0C9D"/>
    <w:rsid w:val="00CA0F87"/>
    <w:rsid w:val="00CA1105"/>
    <w:rsid w:val="00CA11B7"/>
    <w:rsid w:val="00CA1210"/>
    <w:rsid w:val="00CA1424"/>
    <w:rsid w:val="00CA1481"/>
    <w:rsid w:val="00CA15A8"/>
    <w:rsid w:val="00CA1730"/>
    <w:rsid w:val="00CA1893"/>
    <w:rsid w:val="00CA18D4"/>
    <w:rsid w:val="00CA1997"/>
    <w:rsid w:val="00CA1D1E"/>
    <w:rsid w:val="00CA1E20"/>
    <w:rsid w:val="00CA1EC6"/>
    <w:rsid w:val="00CA1EFC"/>
    <w:rsid w:val="00CA1F21"/>
    <w:rsid w:val="00CA219E"/>
    <w:rsid w:val="00CA2316"/>
    <w:rsid w:val="00CA235A"/>
    <w:rsid w:val="00CA2647"/>
    <w:rsid w:val="00CA2984"/>
    <w:rsid w:val="00CA2B29"/>
    <w:rsid w:val="00CA2C10"/>
    <w:rsid w:val="00CA2C36"/>
    <w:rsid w:val="00CA2D37"/>
    <w:rsid w:val="00CA3007"/>
    <w:rsid w:val="00CA31D6"/>
    <w:rsid w:val="00CA33EE"/>
    <w:rsid w:val="00CA356E"/>
    <w:rsid w:val="00CA357E"/>
    <w:rsid w:val="00CA35E2"/>
    <w:rsid w:val="00CA361C"/>
    <w:rsid w:val="00CA37BB"/>
    <w:rsid w:val="00CA3905"/>
    <w:rsid w:val="00CA3B70"/>
    <w:rsid w:val="00CA3BA4"/>
    <w:rsid w:val="00CA3C3D"/>
    <w:rsid w:val="00CA3E64"/>
    <w:rsid w:val="00CA3EB8"/>
    <w:rsid w:val="00CA4022"/>
    <w:rsid w:val="00CA4167"/>
    <w:rsid w:val="00CA42E5"/>
    <w:rsid w:val="00CA42FB"/>
    <w:rsid w:val="00CA434B"/>
    <w:rsid w:val="00CA45EC"/>
    <w:rsid w:val="00CA46AC"/>
    <w:rsid w:val="00CA4A92"/>
    <w:rsid w:val="00CA4C67"/>
    <w:rsid w:val="00CA4FC2"/>
    <w:rsid w:val="00CA5202"/>
    <w:rsid w:val="00CA5364"/>
    <w:rsid w:val="00CA54A1"/>
    <w:rsid w:val="00CA57DA"/>
    <w:rsid w:val="00CA580E"/>
    <w:rsid w:val="00CA5992"/>
    <w:rsid w:val="00CA59D4"/>
    <w:rsid w:val="00CA5AEA"/>
    <w:rsid w:val="00CA5BE8"/>
    <w:rsid w:val="00CA5DFD"/>
    <w:rsid w:val="00CA5E21"/>
    <w:rsid w:val="00CA5E40"/>
    <w:rsid w:val="00CA608C"/>
    <w:rsid w:val="00CA6229"/>
    <w:rsid w:val="00CA6738"/>
    <w:rsid w:val="00CA6982"/>
    <w:rsid w:val="00CA69C5"/>
    <w:rsid w:val="00CA6ABE"/>
    <w:rsid w:val="00CA6B25"/>
    <w:rsid w:val="00CA6CEB"/>
    <w:rsid w:val="00CA6CF3"/>
    <w:rsid w:val="00CA6FF2"/>
    <w:rsid w:val="00CA701C"/>
    <w:rsid w:val="00CA7041"/>
    <w:rsid w:val="00CA7128"/>
    <w:rsid w:val="00CA713C"/>
    <w:rsid w:val="00CA71CC"/>
    <w:rsid w:val="00CA724E"/>
    <w:rsid w:val="00CA726D"/>
    <w:rsid w:val="00CA7349"/>
    <w:rsid w:val="00CA7833"/>
    <w:rsid w:val="00CA78BA"/>
    <w:rsid w:val="00CA79C5"/>
    <w:rsid w:val="00CA7D73"/>
    <w:rsid w:val="00CA7D79"/>
    <w:rsid w:val="00CB00D5"/>
    <w:rsid w:val="00CB0391"/>
    <w:rsid w:val="00CB0482"/>
    <w:rsid w:val="00CB08E1"/>
    <w:rsid w:val="00CB0A4D"/>
    <w:rsid w:val="00CB0A84"/>
    <w:rsid w:val="00CB0AB0"/>
    <w:rsid w:val="00CB1003"/>
    <w:rsid w:val="00CB11F8"/>
    <w:rsid w:val="00CB1733"/>
    <w:rsid w:val="00CB18F1"/>
    <w:rsid w:val="00CB1932"/>
    <w:rsid w:val="00CB1948"/>
    <w:rsid w:val="00CB1997"/>
    <w:rsid w:val="00CB1B1C"/>
    <w:rsid w:val="00CB1BCA"/>
    <w:rsid w:val="00CB1BD2"/>
    <w:rsid w:val="00CB1C62"/>
    <w:rsid w:val="00CB1C65"/>
    <w:rsid w:val="00CB2062"/>
    <w:rsid w:val="00CB2133"/>
    <w:rsid w:val="00CB225A"/>
    <w:rsid w:val="00CB2360"/>
    <w:rsid w:val="00CB24AB"/>
    <w:rsid w:val="00CB264E"/>
    <w:rsid w:val="00CB2878"/>
    <w:rsid w:val="00CB2CDD"/>
    <w:rsid w:val="00CB2DB5"/>
    <w:rsid w:val="00CB3318"/>
    <w:rsid w:val="00CB34CB"/>
    <w:rsid w:val="00CB3518"/>
    <w:rsid w:val="00CB35BE"/>
    <w:rsid w:val="00CB369E"/>
    <w:rsid w:val="00CB379B"/>
    <w:rsid w:val="00CB37D4"/>
    <w:rsid w:val="00CB3876"/>
    <w:rsid w:val="00CB3A06"/>
    <w:rsid w:val="00CB3A7E"/>
    <w:rsid w:val="00CB3C50"/>
    <w:rsid w:val="00CB3CB9"/>
    <w:rsid w:val="00CB424B"/>
    <w:rsid w:val="00CB425D"/>
    <w:rsid w:val="00CB4336"/>
    <w:rsid w:val="00CB46A7"/>
    <w:rsid w:val="00CB4A21"/>
    <w:rsid w:val="00CB4DEA"/>
    <w:rsid w:val="00CB4E19"/>
    <w:rsid w:val="00CB4F2C"/>
    <w:rsid w:val="00CB4FDA"/>
    <w:rsid w:val="00CB4FEE"/>
    <w:rsid w:val="00CB500F"/>
    <w:rsid w:val="00CB5048"/>
    <w:rsid w:val="00CB5144"/>
    <w:rsid w:val="00CB5149"/>
    <w:rsid w:val="00CB5480"/>
    <w:rsid w:val="00CB5485"/>
    <w:rsid w:val="00CB56C5"/>
    <w:rsid w:val="00CB599E"/>
    <w:rsid w:val="00CB59EE"/>
    <w:rsid w:val="00CB5A49"/>
    <w:rsid w:val="00CB5CF5"/>
    <w:rsid w:val="00CB5DA8"/>
    <w:rsid w:val="00CB5E59"/>
    <w:rsid w:val="00CB5EDB"/>
    <w:rsid w:val="00CB5F82"/>
    <w:rsid w:val="00CB60EE"/>
    <w:rsid w:val="00CB6208"/>
    <w:rsid w:val="00CB6289"/>
    <w:rsid w:val="00CB62C7"/>
    <w:rsid w:val="00CB6511"/>
    <w:rsid w:val="00CB6648"/>
    <w:rsid w:val="00CB6663"/>
    <w:rsid w:val="00CB6716"/>
    <w:rsid w:val="00CB67ED"/>
    <w:rsid w:val="00CB6858"/>
    <w:rsid w:val="00CB68C8"/>
    <w:rsid w:val="00CB6A38"/>
    <w:rsid w:val="00CB6A5B"/>
    <w:rsid w:val="00CB6BEF"/>
    <w:rsid w:val="00CB6D38"/>
    <w:rsid w:val="00CB6E6E"/>
    <w:rsid w:val="00CB7200"/>
    <w:rsid w:val="00CB732C"/>
    <w:rsid w:val="00CB7357"/>
    <w:rsid w:val="00CB77E6"/>
    <w:rsid w:val="00CB78BA"/>
    <w:rsid w:val="00CB78C7"/>
    <w:rsid w:val="00CB7C00"/>
    <w:rsid w:val="00CB7C18"/>
    <w:rsid w:val="00CB7D94"/>
    <w:rsid w:val="00CB7E10"/>
    <w:rsid w:val="00CC005A"/>
    <w:rsid w:val="00CC00BF"/>
    <w:rsid w:val="00CC00F7"/>
    <w:rsid w:val="00CC0243"/>
    <w:rsid w:val="00CC0347"/>
    <w:rsid w:val="00CC052D"/>
    <w:rsid w:val="00CC05DA"/>
    <w:rsid w:val="00CC05F6"/>
    <w:rsid w:val="00CC082A"/>
    <w:rsid w:val="00CC0960"/>
    <w:rsid w:val="00CC0A5B"/>
    <w:rsid w:val="00CC0AAD"/>
    <w:rsid w:val="00CC0CD7"/>
    <w:rsid w:val="00CC0F5C"/>
    <w:rsid w:val="00CC14E1"/>
    <w:rsid w:val="00CC1521"/>
    <w:rsid w:val="00CC16B6"/>
    <w:rsid w:val="00CC17B5"/>
    <w:rsid w:val="00CC1862"/>
    <w:rsid w:val="00CC18D0"/>
    <w:rsid w:val="00CC1ABA"/>
    <w:rsid w:val="00CC1B0D"/>
    <w:rsid w:val="00CC1BAC"/>
    <w:rsid w:val="00CC1BCD"/>
    <w:rsid w:val="00CC1CF2"/>
    <w:rsid w:val="00CC2047"/>
    <w:rsid w:val="00CC205B"/>
    <w:rsid w:val="00CC2114"/>
    <w:rsid w:val="00CC2124"/>
    <w:rsid w:val="00CC233D"/>
    <w:rsid w:val="00CC2498"/>
    <w:rsid w:val="00CC256F"/>
    <w:rsid w:val="00CC2662"/>
    <w:rsid w:val="00CC2940"/>
    <w:rsid w:val="00CC2BEE"/>
    <w:rsid w:val="00CC2C90"/>
    <w:rsid w:val="00CC2F0E"/>
    <w:rsid w:val="00CC3284"/>
    <w:rsid w:val="00CC348D"/>
    <w:rsid w:val="00CC34C6"/>
    <w:rsid w:val="00CC3B76"/>
    <w:rsid w:val="00CC3BA4"/>
    <w:rsid w:val="00CC3F3E"/>
    <w:rsid w:val="00CC3FFC"/>
    <w:rsid w:val="00CC4020"/>
    <w:rsid w:val="00CC40EA"/>
    <w:rsid w:val="00CC4444"/>
    <w:rsid w:val="00CC44AA"/>
    <w:rsid w:val="00CC460A"/>
    <w:rsid w:val="00CC470B"/>
    <w:rsid w:val="00CC47D3"/>
    <w:rsid w:val="00CC51E6"/>
    <w:rsid w:val="00CC5249"/>
    <w:rsid w:val="00CC5329"/>
    <w:rsid w:val="00CC5399"/>
    <w:rsid w:val="00CC5959"/>
    <w:rsid w:val="00CC5B06"/>
    <w:rsid w:val="00CC5B43"/>
    <w:rsid w:val="00CC5CBB"/>
    <w:rsid w:val="00CC5D39"/>
    <w:rsid w:val="00CC5EAB"/>
    <w:rsid w:val="00CC5EBA"/>
    <w:rsid w:val="00CC60F8"/>
    <w:rsid w:val="00CC61FB"/>
    <w:rsid w:val="00CC6300"/>
    <w:rsid w:val="00CC63ED"/>
    <w:rsid w:val="00CC6412"/>
    <w:rsid w:val="00CC65D9"/>
    <w:rsid w:val="00CC66AE"/>
    <w:rsid w:val="00CC6819"/>
    <w:rsid w:val="00CC68E5"/>
    <w:rsid w:val="00CC6ACA"/>
    <w:rsid w:val="00CC6C8B"/>
    <w:rsid w:val="00CC6DF4"/>
    <w:rsid w:val="00CC6EEA"/>
    <w:rsid w:val="00CC7038"/>
    <w:rsid w:val="00CC709A"/>
    <w:rsid w:val="00CC72EC"/>
    <w:rsid w:val="00CC72FB"/>
    <w:rsid w:val="00CC750F"/>
    <w:rsid w:val="00CC76D9"/>
    <w:rsid w:val="00CC77A2"/>
    <w:rsid w:val="00CC7C83"/>
    <w:rsid w:val="00CC7D59"/>
    <w:rsid w:val="00CC7E67"/>
    <w:rsid w:val="00CC7E84"/>
    <w:rsid w:val="00CC7F7E"/>
    <w:rsid w:val="00CD006C"/>
    <w:rsid w:val="00CD0173"/>
    <w:rsid w:val="00CD0208"/>
    <w:rsid w:val="00CD0543"/>
    <w:rsid w:val="00CD072F"/>
    <w:rsid w:val="00CD0829"/>
    <w:rsid w:val="00CD0873"/>
    <w:rsid w:val="00CD09BC"/>
    <w:rsid w:val="00CD0BE7"/>
    <w:rsid w:val="00CD0C86"/>
    <w:rsid w:val="00CD0CF7"/>
    <w:rsid w:val="00CD0D8F"/>
    <w:rsid w:val="00CD0E4E"/>
    <w:rsid w:val="00CD0FD1"/>
    <w:rsid w:val="00CD115F"/>
    <w:rsid w:val="00CD11D9"/>
    <w:rsid w:val="00CD1375"/>
    <w:rsid w:val="00CD1397"/>
    <w:rsid w:val="00CD185F"/>
    <w:rsid w:val="00CD1995"/>
    <w:rsid w:val="00CD1AF1"/>
    <w:rsid w:val="00CD1C17"/>
    <w:rsid w:val="00CD2062"/>
    <w:rsid w:val="00CD214E"/>
    <w:rsid w:val="00CD2638"/>
    <w:rsid w:val="00CD2824"/>
    <w:rsid w:val="00CD2977"/>
    <w:rsid w:val="00CD2B3A"/>
    <w:rsid w:val="00CD2C1A"/>
    <w:rsid w:val="00CD2D20"/>
    <w:rsid w:val="00CD3032"/>
    <w:rsid w:val="00CD3052"/>
    <w:rsid w:val="00CD326B"/>
    <w:rsid w:val="00CD33F2"/>
    <w:rsid w:val="00CD3527"/>
    <w:rsid w:val="00CD3701"/>
    <w:rsid w:val="00CD3710"/>
    <w:rsid w:val="00CD3717"/>
    <w:rsid w:val="00CD37B0"/>
    <w:rsid w:val="00CD3BDC"/>
    <w:rsid w:val="00CD3ED4"/>
    <w:rsid w:val="00CD42FD"/>
    <w:rsid w:val="00CD43AD"/>
    <w:rsid w:val="00CD44BB"/>
    <w:rsid w:val="00CD452A"/>
    <w:rsid w:val="00CD4932"/>
    <w:rsid w:val="00CD4B62"/>
    <w:rsid w:val="00CD4C75"/>
    <w:rsid w:val="00CD4CFA"/>
    <w:rsid w:val="00CD4DC8"/>
    <w:rsid w:val="00CD4E50"/>
    <w:rsid w:val="00CD4EF6"/>
    <w:rsid w:val="00CD5077"/>
    <w:rsid w:val="00CD50C3"/>
    <w:rsid w:val="00CD51CA"/>
    <w:rsid w:val="00CD54B8"/>
    <w:rsid w:val="00CD57AA"/>
    <w:rsid w:val="00CD58E3"/>
    <w:rsid w:val="00CD599C"/>
    <w:rsid w:val="00CD5B41"/>
    <w:rsid w:val="00CD5B45"/>
    <w:rsid w:val="00CD5DE2"/>
    <w:rsid w:val="00CD5F86"/>
    <w:rsid w:val="00CD6065"/>
    <w:rsid w:val="00CD606A"/>
    <w:rsid w:val="00CD6110"/>
    <w:rsid w:val="00CD61BF"/>
    <w:rsid w:val="00CD64B5"/>
    <w:rsid w:val="00CD6711"/>
    <w:rsid w:val="00CD679A"/>
    <w:rsid w:val="00CD6861"/>
    <w:rsid w:val="00CD6925"/>
    <w:rsid w:val="00CD69AC"/>
    <w:rsid w:val="00CD6D7A"/>
    <w:rsid w:val="00CD6F9D"/>
    <w:rsid w:val="00CD70B2"/>
    <w:rsid w:val="00CD70F7"/>
    <w:rsid w:val="00CD720C"/>
    <w:rsid w:val="00CD72BE"/>
    <w:rsid w:val="00CD753D"/>
    <w:rsid w:val="00CD7763"/>
    <w:rsid w:val="00CD7907"/>
    <w:rsid w:val="00CD79BB"/>
    <w:rsid w:val="00CD7A24"/>
    <w:rsid w:val="00CD7BA0"/>
    <w:rsid w:val="00CD7DF5"/>
    <w:rsid w:val="00CD7EAF"/>
    <w:rsid w:val="00CE01FE"/>
    <w:rsid w:val="00CE031A"/>
    <w:rsid w:val="00CE08BA"/>
    <w:rsid w:val="00CE092E"/>
    <w:rsid w:val="00CE0BDC"/>
    <w:rsid w:val="00CE0C45"/>
    <w:rsid w:val="00CE0D21"/>
    <w:rsid w:val="00CE1361"/>
    <w:rsid w:val="00CE13C2"/>
    <w:rsid w:val="00CE14B0"/>
    <w:rsid w:val="00CE1A7C"/>
    <w:rsid w:val="00CE1BD6"/>
    <w:rsid w:val="00CE1D4C"/>
    <w:rsid w:val="00CE1FE7"/>
    <w:rsid w:val="00CE2399"/>
    <w:rsid w:val="00CE23F2"/>
    <w:rsid w:val="00CE2469"/>
    <w:rsid w:val="00CE24F7"/>
    <w:rsid w:val="00CE2666"/>
    <w:rsid w:val="00CE26D0"/>
    <w:rsid w:val="00CE2757"/>
    <w:rsid w:val="00CE284F"/>
    <w:rsid w:val="00CE29B5"/>
    <w:rsid w:val="00CE2BBD"/>
    <w:rsid w:val="00CE2C8A"/>
    <w:rsid w:val="00CE2FB1"/>
    <w:rsid w:val="00CE30D5"/>
    <w:rsid w:val="00CE3277"/>
    <w:rsid w:val="00CE3428"/>
    <w:rsid w:val="00CE34D3"/>
    <w:rsid w:val="00CE36DA"/>
    <w:rsid w:val="00CE3A24"/>
    <w:rsid w:val="00CE3C1D"/>
    <w:rsid w:val="00CE3D41"/>
    <w:rsid w:val="00CE3E21"/>
    <w:rsid w:val="00CE3F10"/>
    <w:rsid w:val="00CE3FD6"/>
    <w:rsid w:val="00CE4007"/>
    <w:rsid w:val="00CE42D6"/>
    <w:rsid w:val="00CE434E"/>
    <w:rsid w:val="00CE44E2"/>
    <w:rsid w:val="00CE44E4"/>
    <w:rsid w:val="00CE46FA"/>
    <w:rsid w:val="00CE4763"/>
    <w:rsid w:val="00CE4964"/>
    <w:rsid w:val="00CE496E"/>
    <w:rsid w:val="00CE4A76"/>
    <w:rsid w:val="00CE4AD7"/>
    <w:rsid w:val="00CE4DF2"/>
    <w:rsid w:val="00CE4FAF"/>
    <w:rsid w:val="00CE5047"/>
    <w:rsid w:val="00CE5484"/>
    <w:rsid w:val="00CE5821"/>
    <w:rsid w:val="00CE5957"/>
    <w:rsid w:val="00CE597A"/>
    <w:rsid w:val="00CE5CBC"/>
    <w:rsid w:val="00CE5D3B"/>
    <w:rsid w:val="00CE5D90"/>
    <w:rsid w:val="00CE5DA0"/>
    <w:rsid w:val="00CE5EB2"/>
    <w:rsid w:val="00CE5FAF"/>
    <w:rsid w:val="00CE6027"/>
    <w:rsid w:val="00CE60F1"/>
    <w:rsid w:val="00CE61D6"/>
    <w:rsid w:val="00CE627F"/>
    <w:rsid w:val="00CE65FF"/>
    <w:rsid w:val="00CE667F"/>
    <w:rsid w:val="00CE677C"/>
    <w:rsid w:val="00CE6BE5"/>
    <w:rsid w:val="00CE6E9B"/>
    <w:rsid w:val="00CE6F1A"/>
    <w:rsid w:val="00CE733E"/>
    <w:rsid w:val="00CE7377"/>
    <w:rsid w:val="00CE74CB"/>
    <w:rsid w:val="00CE7830"/>
    <w:rsid w:val="00CE7841"/>
    <w:rsid w:val="00CE78C5"/>
    <w:rsid w:val="00CE7965"/>
    <w:rsid w:val="00CE79AD"/>
    <w:rsid w:val="00CE7C85"/>
    <w:rsid w:val="00CE7D2C"/>
    <w:rsid w:val="00CE7E3E"/>
    <w:rsid w:val="00CE7ECF"/>
    <w:rsid w:val="00CE7FC3"/>
    <w:rsid w:val="00CF017F"/>
    <w:rsid w:val="00CF0335"/>
    <w:rsid w:val="00CF03EC"/>
    <w:rsid w:val="00CF04F7"/>
    <w:rsid w:val="00CF04FA"/>
    <w:rsid w:val="00CF0625"/>
    <w:rsid w:val="00CF06D6"/>
    <w:rsid w:val="00CF08A7"/>
    <w:rsid w:val="00CF09C5"/>
    <w:rsid w:val="00CF0B72"/>
    <w:rsid w:val="00CF0C0A"/>
    <w:rsid w:val="00CF0C51"/>
    <w:rsid w:val="00CF0CB6"/>
    <w:rsid w:val="00CF0EAF"/>
    <w:rsid w:val="00CF15EA"/>
    <w:rsid w:val="00CF16A5"/>
    <w:rsid w:val="00CF19DC"/>
    <w:rsid w:val="00CF1A6B"/>
    <w:rsid w:val="00CF1EA2"/>
    <w:rsid w:val="00CF211B"/>
    <w:rsid w:val="00CF2199"/>
    <w:rsid w:val="00CF21D7"/>
    <w:rsid w:val="00CF22A0"/>
    <w:rsid w:val="00CF22C0"/>
    <w:rsid w:val="00CF22F4"/>
    <w:rsid w:val="00CF2438"/>
    <w:rsid w:val="00CF24BA"/>
    <w:rsid w:val="00CF24F5"/>
    <w:rsid w:val="00CF2529"/>
    <w:rsid w:val="00CF252C"/>
    <w:rsid w:val="00CF2602"/>
    <w:rsid w:val="00CF278B"/>
    <w:rsid w:val="00CF2816"/>
    <w:rsid w:val="00CF2AA3"/>
    <w:rsid w:val="00CF2C77"/>
    <w:rsid w:val="00CF2E62"/>
    <w:rsid w:val="00CF30FC"/>
    <w:rsid w:val="00CF37BF"/>
    <w:rsid w:val="00CF3910"/>
    <w:rsid w:val="00CF3969"/>
    <w:rsid w:val="00CF3A86"/>
    <w:rsid w:val="00CF3AEC"/>
    <w:rsid w:val="00CF3B74"/>
    <w:rsid w:val="00CF3C5E"/>
    <w:rsid w:val="00CF3C9B"/>
    <w:rsid w:val="00CF3CE9"/>
    <w:rsid w:val="00CF3E03"/>
    <w:rsid w:val="00CF40C7"/>
    <w:rsid w:val="00CF42E1"/>
    <w:rsid w:val="00CF43D2"/>
    <w:rsid w:val="00CF45C2"/>
    <w:rsid w:val="00CF45C9"/>
    <w:rsid w:val="00CF4776"/>
    <w:rsid w:val="00CF4991"/>
    <w:rsid w:val="00CF4D08"/>
    <w:rsid w:val="00CF4FCE"/>
    <w:rsid w:val="00CF4FFC"/>
    <w:rsid w:val="00CF5053"/>
    <w:rsid w:val="00CF50A6"/>
    <w:rsid w:val="00CF5452"/>
    <w:rsid w:val="00CF55CB"/>
    <w:rsid w:val="00CF5682"/>
    <w:rsid w:val="00CF5763"/>
    <w:rsid w:val="00CF57B1"/>
    <w:rsid w:val="00CF5841"/>
    <w:rsid w:val="00CF588F"/>
    <w:rsid w:val="00CF59ED"/>
    <w:rsid w:val="00CF5AAE"/>
    <w:rsid w:val="00CF5B4A"/>
    <w:rsid w:val="00CF5FF8"/>
    <w:rsid w:val="00CF6216"/>
    <w:rsid w:val="00CF622D"/>
    <w:rsid w:val="00CF627C"/>
    <w:rsid w:val="00CF6324"/>
    <w:rsid w:val="00CF653D"/>
    <w:rsid w:val="00CF6791"/>
    <w:rsid w:val="00CF6C6A"/>
    <w:rsid w:val="00CF6D60"/>
    <w:rsid w:val="00CF6F75"/>
    <w:rsid w:val="00CF7095"/>
    <w:rsid w:val="00CF7186"/>
    <w:rsid w:val="00CF7271"/>
    <w:rsid w:val="00CF7476"/>
    <w:rsid w:val="00CF7657"/>
    <w:rsid w:val="00CF7664"/>
    <w:rsid w:val="00CF796A"/>
    <w:rsid w:val="00CF798A"/>
    <w:rsid w:val="00CF7B19"/>
    <w:rsid w:val="00CF7DC0"/>
    <w:rsid w:val="00CF7E46"/>
    <w:rsid w:val="00D00076"/>
    <w:rsid w:val="00D0031B"/>
    <w:rsid w:val="00D0035D"/>
    <w:rsid w:val="00D00447"/>
    <w:rsid w:val="00D004FF"/>
    <w:rsid w:val="00D007B6"/>
    <w:rsid w:val="00D00D2A"/>
    <w:rsid w:val="00D00D30"/>
    <w:rsid w:val="00D00E7B"/>
    <w:rsid w:val="00D01031"/>
    <w:rsid w:val="00D010EA"/>
    <w:rsid w:val="00D011A0"/>
    <w:rsid w:val="00D011EC"/>
    <w:rsid w:val="00D0127E"/>
    <w:rsid w:val="00D0127F"/>
    <w:rsid w:val="00D0139F"/>
    <w:rsid w:val="00D01825"/>
    <w:rsid w:val="00D01A43"/>
    <w:rsid w:val="00D01CF8"/>
    <w:rsid w:val="00D01DB6"/>
    <w:rsid w:val="00D01F64"/>
    <w:rsid w:val="00D01FF7"/>
    <w:rsid w:val="00D02003"/>
    <w:rsid w:val="00D020D7"/>
    <w:rsid w:val="00D02143"/>
    <w:rsid w:val="00D02174"/>
    <w:rsid w:val="00D02301"/>
    <w:rsid w:val="00D02455"/>
    <w:rsid w:val="00D025D7"/>
    <w:rsid w:val="00D0289C"/>
    <w:rsid w:val="00D0290F"/>
    <w:rsid w:val="00D02984"/>
    <w:rsid w:val="00D02991"/>
    <w:rsid w:val="00D02E12"/>
    <w:rsid w:val="00D02EEC"/>
    <w:rsid w:val="00D02FF3"/>
    <w:rsid w:val="00D03022"/>
    <w:rsid w:val="00D0302E"/>
    <w:rsid w:val="00D03280"/>
    <w:rsid w:val="00D03459"/>
    <w:rsid w:val="00D036D6"/>
    <w:rsid w:val="00D03832"/>
    <w:rsid w:val="00D038D8"/>
    <w:rsid w:val="00D03951"/>
    <w:rsid w:val="00D03ACE"/>
    <w:rsid w:val="00D03D08"/>
    <w:rsid w:val="00D03E04"/>
    <w:rsid w:val="00D04115"/>
    <w:rsid w:val="00D04226"/>
    <w:rsid w:val="00D043F7"/>
    <w:rsid w:val="00D04484"/>
    <w:rsid w:val="00D0489B"/>
    <w:rsid w:val="00D04914"/>
    <w:rsid w:val="00D0499F"/>
    <w:rsid w:val="00D052CF"/>
    <w:rsid w:val="00D054BE"/>
    <w:rsid w:val="00D0587B"/>
    <w:rsid w:val="00D0587C"/>
    <w:rsid w:val="00D058E8"/>
    <w:rsid w:val="00D05991"/>
    <w:rsid w:val="00D05B92"/>
    <w:rsid w:val="00D05C25"/>
    <w:rsid w:val="00D05C78"/>
    <w:rsid w:val="00D05D5E"/>
    <w:rsid w:val="00D05E22"/>
    <w:rsid w:val="00D05E54"/>
    <w:rsid w:val="00D0608F"/>
    <w:rsid w:val="00D06138"/>
    <w:rsid w:val="00D061AF"/>
    <w:rsid w:val="00D066CB"/>
    <w:rsid w:val="00D06793"/>
    <w:rsid w:val="00D0681E"/>
    <w:rsid w:val="00D069A2"/>
    <w:rsid w:val="00D06B2D"/>
    <w:rsid w:val="00D06B91"/>
    <w:rsid w:val="00D06C47"/>
    <w:rsid w:val="00D06DD6"/>
    <w:rsid w:val="00D06E5C"/>
    <w:rsid w:val="00D06FFC"/>
    <w:rsid w:val="00D072B8"/>
    <w:rsid w:val="00D0774D"/>
    <w:rsid w:val="00D0780D"/>
    <w:rsid w:val="00D07BAC"/>
    <w:rsid w:val="00D07BFF"/>
    <w:rsid w:val="00D07D76"/>
    <w:rsid w:val="00D07E82"/>
    <w:rsid w:val="00D07EF9"/>
    <w:rsid w:val="00D07F16"/>
    <w:rsid w:val="00D10072"/>
    <w:rsid w:val="00D101EB"/>
    <w:rsid w:val="00D10221"/>
    <w:rsid w:val="00D10264"/>
    <w:rsid w:val="00D102E5"/>
    <w:rsid w:val="00D103C6"/>
    <w:rsid w:val="00D1045C"/>
    <w:rsid w:val="00D104ED"/>
    <w:rsid w:val="00D106F1"/>
    <w:rsid w:val="00D107C9"/>
    <w:rsid w:val="00D1081A"/>
    <w:rsid w:val="00D10A40"/>
    <w:rsid w:val="00D10AA7"/>
    <w:rsid w:val="00D10CB8"/>
    <w:rsid w:val="00D10DB1"/>
    <w:rsid w:val="00D10F49"/>
    <w:rsid w:val="00D10F9B"/>
    <w:rsid w:val="00D1102D"/>
    <w:rsid w:val="00D110FD"/>
    <w:rsid w:val="00D11175"/>
    <w:rsid w:val="00D11192"/>
    <w:rsid w:val="00D111B9"/>
    <w:rsid w:val="00D116C3"/>
    <w:rsid w:val="00D11A27"/>
    <w:rsid w:val="00D11BDE"/>
    <w:rsid w:val="00D11E4A"/>
    <w:rsid w:val="00D122A0"/>
    <w:rsid w:val="00D123F6"/>
    <w:rsid w:val="00D1256C"/>
    <w:rsid w:val="00D12575"/>
    <w:rsid w:val="00D12808"/>
    <w:rsid w:val="00D12826"/>
    <w:rsid w:val="00D129FF"/>
    <w:rsid w:val="00D12B8F"/>
    <w:rsid w:val="00D12C69"/>
    <w:rsid w:val="00D12D28"/>
    <w:rsid w:val="00D12E13"/>
    <w:rsid w:val="00D12E5A"/>
    <w:rsid w:val="00D13073"/>
    <w:rsid w:val="00D132DB"/>
    <w:rsid w:val="00D135F8"/>
    <w:rsid w:val="00D13841"/>
    <w:rsid w:val="00D1391A"/>
    <w:rsid w:val="00D13942"/>
    <w:rsid w:val="00D13998"/>
    <w:rsid w:val="00D139B6"/>
    <w:rsid w:val="00D13CD8"/>
    <w:rsid w:val="00D13EA8"/>
    <w:rsid w:val="00D13ED6"/>
    <w:rsid w:val="00D13F11"/>
    <w:rsid w:val="00D1406D"/>
    <w:rsid w:val="00D14356"/>
    <w:rsid w:val="00D1436E"/>
    <w:rsid w:val="00D143B5"/>
    <w:rsid w:val="00D14605"/>
    <w:rsid w:val="00D1472E"/>
    <w:rsid w:val="00D1475B"/>
    <w:rsid w:val="00D148A7"/>
    <w:rsid w:val="00D149B6"/>
    <w:rsid w:val="00D14D7F"/>
    <w:rsid w:val="00D14DE7"/>
    <w:rsid w:val="00D1515E"/>
    <w:rsid w:val="00D1520F"/>
    <w:rsid w:val="00D1539E"/>
    <w:rsid w:val="00D1560F"/>
    <w:rsid w:val="00D156DE"/>
    <w:rsid w:val="00D1586A"/>
    <w:rsid w:val="00D15892"/>
    <w:rsid w:val="00D158A9"/>
    <w:rsid w:val="00D158B0"/>
    <w:rsid w:val="00D158BA"/>
    <w:rsid w:val="00D1595D"/>
    <w:rsid w:val="00D15B15"/>
    <w:rsid w:val="00D15B63"/>
    <w:rsid w:val="00D15BB8"/>
    <w:rsid w:val="00D15CB7"/>
    <w:rsid w:val="00D15EDF"/>
    <w:rsid w:val="00D15F97"/>
    <w:rsid w:val="00D15FC1"/>
    <w:rsid w:val="00D15FCB"/>
    <w:rsid w:val="00D16289"/>
    <w:rsid w:val="00D168FD"/>
    <w:rsid w:val="00D16B2C"/>
    <w:rsid w:val="00D16CC6"/>
    <w:rsid w:val="00D16CFD"/>
    <w:rsid w:val="00D16D6C"/>
    <w:rsid w:val="00D16E22"/>
    <w:rsid w:val="00D17003"/>
    <w:rsid w:val="00D17394"/>
    <w:rsid w:val="00D173DD"/>
    <w:rsid w:val="00D17477"/>
    <w:rsid w:val="00D17705"/>
    <w:rsid w:val="00D177EA"/>
    <w:rsid w:val="00D1784E"/>
    <w:rsid w:val="00D17CAB"/>
    <w:rsid w:val="00D17DC9"/>
    <w:rsid w:val="00D17F9F"/>
    <w:rsid w:val="00D20613"/>
    <w:rsid w:val="00D20743"/>
    <w:rsid w:val="00D207AD"/>
    <w:rsid w:val="00D207DC"/>
    <w:rsid w:val="00D2098B"/>
    <w:rsid w:val="00D20B81"/>
    <w:rsid w:val="00D20CC2"/>
    <w:rsid w:val="00D20F1A"/>
    <w:rsid w:val="00D20F25"/>
    <w:rsid w:val="00D20F7A"/>
    <w:rsid w:val="00D21009"/>
    <w:rsid w:val="00D213D8"/>
    <w:rsid w:val="00D21A0B"/>
    <w:rsid w:val="00D220B2"/>
    <w:rsid w:val="00D221E5"/>
    <w:rsid w:val="00D2237E"/>
    <w:rsid w:val="00D2249C"/>
    <w:rsid w:val="00D226AC"/>
    <w:rsid w:val="00D22793"/>
    <w:rsid w:val="00D22AC9"/>
    <w:rsid w:val="00D22CD3"/>
    <w:rsid w:val="00D22E28"/>
    <w:rsid w:val="00D2345F"/>
    <w:rsid w:val="00D23527"/>
    <w:rsid w:val="00D23CBD"/>
    <w:rsid w:val="00D23D19"/>
    <w:rsid w:val="00D2402B"/>
    <w:rsid w:val="00D2403F"/>
    <w:rsid w:val="00D242CC"/>
    <w:rsid w:val="00D242EE"/>
    <w:rsid w:val="00D24462"/>
    <w:rsid w:val="00D244A9"/>
    <w:rsid w:val="00D244EE"/>
    <w:rsid w:val="00D244F3"/>
    <w:rsid w:val="00D245B1"/>
    <w:rsid w:val="00D24934"/>
    <w:rsid w:val="00D24A5C"/>
    <w:rsid w:val="00D24B61"/>
    <w:rsid w:val="00D24B83"/>
    <w:rsid w:val="00D24F06"/>
    <w:rsid w:val="00D250D1"/>
    <w:rsid w:val="00D25148"/>
    <w:rsid w:val="00D251CC"/>
    <w:rsid w:val="00D25335"/>
    <w:rsid w:val="00D2536E"/>
    <w:rsid w:val="00D2542A"/>
    <w:rsid w:val="00D25528"/>
    <w:rsid w:val="00D257EE"/>
    <w:rsid w:val="00D25807"/>
    <w:rsid w:val="00D258F8"/>
    <w:rsid w:val="00D259C5"/>
    <w:rsid w:val="00D25DC2"/>
    <w:rsid w:val="00D25DE6"/>
    <w:rsid w:val="00D25DFC"/>
    <w:rsid w:val="00D25F53"/>
    <w:rsid w:val="00D25F7B"/>
    <w:rsid w:val="00D25F87"/>
    <w:rsid w:val="00D261F4"/>
    <w:rsid w:val="00D262B8"/>
    <w:rsid w:val="00D263A4"/>
    <w:rsid w:val="00D26469"/>
    <w:rsid w:val="00D266A2"/>
    <w:rsid w:val="00D26836"/>
    <w:rsid w:val="00D26A3F"/>
    <w:rsid w:val="00D26D33"/>
    <w:rsid w:val="00D26D4A"/>
    <w:rsid w:val="00D26D70"/>
    <w:rsid w:val="00D26E01"/>
    <w:rsid w:val="00D270DD"/>
    <w:rsid w:val="00D27244"/>
    <w:rsid w:val="00D27273"/>
    <w:rsid w:val="00D274F5"/>
    <w:rsid w:val="00D276EC"/>
    <w:rsid w:val="00D27948"/>
    <w:rsid w:val="00D2797A"/>
    <w:rsid w:val="00D27ABC"/>
    <w:rsid w:val="00D27BB8"/>
    <w:rsid w:val="00D27C28"/>
    <w:rsid w:val="00D27D62"/>
    <w:rsid w:val="00D27F9E"/>
    <w:rsid w:val="00D3008A"/>
    <w:rsid w:val="00D3012A"/>
    <w:rsid w:val="00D3032C"/>
    <w:rsid w:val="00D30399"/>
    <w:rsid w:val="00D303C9"/>
    <w:rsid w:val="00D30525"/>
    <w:rsid w:val="00D30735"/>
    <w:rsid w:val="00D3080A"/>
    <w:rsid w:val="00D30931"/>
    <w:rsid w:val="00D30D43"/>
    <w:rsid w:val="00D311F6"/>
    <w:rsid w:val="00D31341"/>
    <w:rsid w:val="00D3139E"/>
    <w:rsid w:val="00D317BA"/>
    <w:rsid w:val="00D31918"/>
    <w:rsid w:val="00D31C3A"/>
    <w:rsid w:val="00D31C4C"/>
    <w:rsid w:val="00D31E1F"/>
    <w:rsid w:val="00D31F17"/>
    <w:rsid w:val="00D32380"/>
    <w:rsid w:val="00D32389"/>
    <w:rsid w:val="00D32448"/>
    <w:rsid w:val="00D32654"/>
    <w:rsid w:val="00D32882"/>
    <w:rsid w:val="00D32B44"/>
    <w:rsid w:val="00D32DBF"/>
    <w:rsid w:val="00D33093"/>
    <w:rsid w:val="00D33160"/>
    <w:rsid w:val="00D33296"/>
    <w:rsid w:val="00D333A3"/>
    <w:rsid w:val="00D335E2"/>
    <w:rsid w:val="00D3364F"/>
    <w:rsid w:val="00D336E9"/>
    <w:rsid w:val="00D336EE"/>
    <w:rsid w:val="00D33707"/>
    <w:rsid w:val="00D337D1"/>
    <w:rsid w:val="00D33AC7"/>
    <w:rsid w:val="00D340FD"/>
    <w:rsid w:val="00D3458B"/>
    <w:rsid w:val="00D3470D"/>
    <w:rsid w:val="00D34716"/>
    <w:rsid w:val="00D347C7"/>
    <w:rsid w:val="00D347E3"/>
    <w:rsid w:val="00D34A69"/>
    <w:rsid w:val="00D34AA3"/>
    <w:rsid w:val="00D34ACE"/>
    <w:rsid w:val="00D34BE6"/>
    <w:rsid w:val="00D34C1C"/>
    <w:rsid w:val="00D34E5A"/>
    <w:rsid w:val="00D34EA3"/>
    <w:rsid w:val="00D34F27"/>
    <w:rsid w:val="00D351B3"/>
    <w:rsid w:val="00D353A5"/>
    <w:rsid w:val="00D355B1"/>
    <w:rsid w:val="00D355F6"/>
    <w:rsid w:val="00D35760"/>
    <w:rsid w:val="00D357FA"/>
    <w:rsid w:val="00D359DF"/>
    <w:rsid w:val="00D35AC1"/>
    <w:rsid w:val="00D35CE1"/>
    <w:rsid w:val="00D35E69"/>
    <w:rsid w:val="00D3612A"/>
    <w:rsid w:val="00D3645F"/>
    <w:rsid w:val="00D36529"/>
    <w:rsid w:val="00D36577"/>
    <w:rsid w:val="00D36717"/>
    <w:rsid w:val="00D36988"/>
    <w:rsid w:val="00D36AD5"/>
    <w:rsid w:val="00D36CDA"/>
    <w:rsid w:val="00D36D07"/>
    <w:rsid w:val="00D3730A"/>
    <w:rsid w:val="00D37343"/>
    <w:rsid w:val="00D37690"/>
    <w:rsid w:val="00D37764"/>
    <w:rsid w:val="00D377FD"/>
    <w:rsid w:val="00D37842"/>
    <w:rsid w:val="00D37AA2"/>
    <w:rsid w:val="00D37C55"/>
    <w:rsid w:val="00D37D7C"/>
    <w:rsid w:val="00D37FED"/>
    <w:rsid w:val="00D40070"/>
    <w:rsid w:val="00D40127"/>
    <w:rsid w:val="00D401AC"/>
    <w:rsid w:val="00D401C6"/>
    <w:rsid w:val="00D401DE"/>
    <w:rsid w:val="00D402C8"/>
    <w:rsid w:val="00D40358"/>
    <w:rsid w:val="00D4046E"/>
    <w:rsid w:val="00D40689"/>
    <w:rsid w:val="00D4070A"/>
    <w:rsid w:val="00D40C2B"/>
    <w:rsid w:val="00D41056"/>
    <w:rsid w:val="00D4123E"/>
    <w:rsid w:val="00D416FF"/>
    <w:rsid w:val="00D41891"/>
    <w:rsid w:val="00D418AF"/>
    <w:rsid w:val="00D422B8"/>
    <w:rsid w:val="00D42351"/>
    <w:rsid w:val="00D42877"/>
    <w:rsid w:val="00D42A7D"/>
    <w:rsid w:val="00D430BB"/>
    <w:rsid w:val="00D431F3"/>
    <w:rsid w:val="00D43230"/>
    <w:rsid w:val="00D43289"/>
    <w:rsid w:val="00D433E1"/>
    <w:rsid w:val="00D4360B"/>
    <w:rsid w:val="00D43684"/>
    <w:rsid w:val="00D4376D"/>
    <w:rsid w:val="00D437D2"/>
    <w:rsid w:val="00D43A89"/>
    <w:rsid w:val="00D43A90"/>
    <w:rsid w:val="00D43B93"/>
    <w:rsid w:val="00D43C34"/>
    <w:rsid w:val="00D43E04"/>
    <w:rsid w:val="00D43E7F"/>
    <w:rsid w:val="00D43E92"/>
    <w:rsid w:val="00D4403B"/>
    <w:rsid w:val="00D44110"/>
    <w:rsid w:val="00D443C3"/>
    <w:rsid w:val="00D44473"/>
    <w:rsid w:val="00D4485E"/>
    <w:rsid w:val="00D44989"/>
    <w:rsid w:val="00D449C2"/>
    <w:rsid w:val="00D44A10"/>
    <w:rsid w:val="00D44BA4"/>
    <w:rsid w:val="00D44DA3"/>
    <w:rsid w:val="00D44DDB"/>
    <w:rsid w:val="00D44EF1"/>
    <w:rsid w:val="00D4509C"/>
    <w:rsid w:val="00D452CF"/>
    <w:rsid w:val="00D454B6"/>
    <w:rsid w:val="00D45664"/>
    <w:rsid w:val="00D456C3"/>
    <w:rsid w:val="00D45739"/>
    <w:rsid w:val="00D45817"/>
    <w:rsid w:val="00D45844"/>
    <w:rsid w:val="00D4587F"/>
    <w:rsid w:val="00D45896"/>
    <w:rsid w:val="00D458DE"/>
    <w:rsid w:val="00D459B5"/>
    <w:rsid w:val="00D45A72"/>
    <w:rsid w:val="00D45BC8"/>
    <w:rsid w:val="00D45BE8"/>
    <w:rsid w:val="00D45C4D"/>
    <w:rsid w:val="00D45FA1"/>
    <w:rsid w:val="00D46160"/>
    <w:rsid w:val="00D46565"/>
    <w:rsid w:val="00D465C6"/>
    <w:rsid w:val="00D4689A"/>
    <w:rsid w:val="00D46947"/>
    <w:rsid w:val="00D46995"/>
    <w:rsid w:val="00D46E65"/>
    <w:rsid w:val="00D46F22"/>
    <w:rsid w:val="00D47279"/>
    <w:rsid w:val="00D47299"/>
    <w:rsid w:val="00D4731D"/>
    <w:rsid w:val="00D47A2C"/>
    <w:rsid w:val="00D47B91"/>
    <w:rsid w:val="00D47E43"/>
    <w:rsid w:val="00D47E90"/>
    <w:rsid w:val="00D50309"/>
    <w:rsid w:val="00D504D4"/>
    <w:rsid w:val="00D50849"/>
    <w:rsid w:val="00D508F7"/>
    <w:rsid w:val="00D50911"/>
    <w:rsid w:val="00D50A54"/>
    <w:rsid w:val="00D50DC1"/>
    <w:rsid w:val="00D50E56"/>
    <w:rsid w:val="00D50EA2"/>
    <w:rsid w:val="00D50FF8"/>
    <w:rsid w:val="00D511CE"/>
    <w:rsid w:val="00D51499"/>
    <w:rsid w:val="00D51644"/>
    <w:rsid w:val="00D5169C"/>
    <w:rsid w:val="00D516CB"/>
    <w:rsid w:val="00D51750"/>
    <w:rsid w:val="00D51942"/>
    <w:rsid w:val="00D51C00"/>
    <w:rsid w:val="00D51F7C"/>
    <w:rsid w:val="00D52092"/>
    <w:rsid w:val="00D520CD"/>
    <w:rsid w:val="00D520D9"/>
    <w:rsid w:val="00D520F1"/>
    <w:rsid w:val="00D52308"/>
    <w:rsid w:val="00D524BC"/>
    <w:rsid w:val="00D5256D"/>
    <w:rsid w:val="00D5258F"/>
    <w:rsid w:val="00D52753"/>
    <w:rsid w:val="00D527BB"/>
    <w:rsid w:val="00D527EB"/>
    <w:rsid w:val="00D528B9"/>
    <w:rsid w:val="00D52C6A"/>
    <w:rsid w:val="00D52C82"/>
    <w:rsid w:val="00D52D51"/>
    <w:rsid w:val="00D52E29"/>
    <w:rsid w:val="00D52FCD"/>
    <w:rsid w:val="00D53008"/>
    <w:rsid w:val="00D530E8"/>
    <w:rsid w:val="00D530F8"/>
    <w:rsid w:val="00D53193"/>
    <w:rsid w:val="00D53335"/>
    <w:rsid w:val="00D533D1"/>
    <w:rsid w:val="00D534EB"/>
    <w:rsid w:val="00D534EF"/>
    <w:rsid w:val="00D537F8"/>
    <w:rsid w:val="00D5387A"/>
    <w:rsid w:val="00D538FD"/>
    <w:rsid w:val="00D53A76"/>
    <w:rsid w:val="00D53C1D"/>
    <w:rsid w:val="00D53DCA"/>
    <w:rsid w:val="00D53E7F"/>
    <w:rsid w:val="00D54143"/>
    <w:rsid w:val="00D54152"/>
    <w:rsid w:val="00D54285"/>
    <w:rsid w:val="00D54586"/>
    <w:rsid w:val="00D545F6"/>
    <w:rsid w:val="00D5467C"/>
    <w:rsid w:val="00D54755"/>
    <w:rsid w:val="00D549BB"/>
    <w:rsid w:val="00D54EA5"/>
    <w:rsid w:val="00D54EC5"/>
    <w:rsid w:val="00D54ED9"/>
    <w:rsid w:val="00D5528E"/>
    <w:rsid w:val="00D55346"/>
    <w:rsid w:val="00D55474"/>
    <w:rsid w:val="00D55597"/>
    <w:rsid w:val="00D55962"/>
    <w:rsid w:val="00D559DF"/>
    <w:rsid w:val="00D55A21"/>
    <w:rsid w:val="00D55B75"/>
    <w:rsid w:val="00D55C49"/>
    <w:rsid w:val="00D55D5C"/>
    <w:rsid w:val="00D55E28"/>
    <w:rsid w:val="00D55FBB"/>
    <w:rsid w:val="00D5613E"/>
    <w:rsid w:val="00D565D1"/>
    <w:rsid w:val="00D5670F"/>
    <w:rsid w:val="00D567A6"/>
    <w:rsid w:val="00D5696D"/>
    <w:rsid w:val="00D56AE7"/>
    <w:rsid w:val="00D56C1D"/>
    <w:rsid w:val="00D5711C"/>
    <w:rsid w:val="00D5716A"/>
    <w:rsid w:val="00D5723F"/>
    <w:rsid w:val="00D57472"/>
    <w:rsid w:val="00D574A4"/>
    <w:rsid w:val="00D5752C"/>
    <w:rsid w:val="00D5756A"/>
    <w:rsid w:val="00D5760F"/>
    <w:rsid w:val="00D579A6"/>
    <w:rsid w:val="00D57B3B"/>
    <w:rsid w:val="00D57BD3"/>
    <w:rsid w:val="00D57CBE"/>
    <w:rsid w:val="00D57D85"/>
    <w:rsid w:val="00D57DE2"/>
    <w:rsid w:val="00D57F1D"/>
    <w:rsid w:val="00D60117"/>
    <w:rsid w:val="00D60150"/>
    <w:rsid w:val="00D603B4"/>
    <w:rsid w:val="00D604A9"/>
    <w:rsid w:val="00D608F9"/>
    <w:rsid w:val="00D609F3"/>
    <w:rsid w:val="00D60ADD"/>
    <w:rsid w:val="00D60F96"/>
    <w:rsid w:val="00D61058"/>
    <w:rsid w:val="00D610C3"/>
    <w:rsid w:val="00D6113D"/>
    <w:rsid w:val="00D611A7"/>
    <w:rsid w:val="00D6120A"/>
    <w:rsid w:val="00D6140F"/>
    <w:rsid w:val="00D615E0"/>
    <w:rsid w:val="00D61606"/>
    <w:rsid w:val="00D61793"/>
    <w:rsid w:val="00D61966"/>
    <w:rsid w:val="00D61991"/>
    <w:rsid w:val="00D61F11"/>
    <w:rsid w:val="00D62041"/>
    <w:rsid w:val="00D620D3"/>
    <w:rsid w:val="00D620E6"/>
    <w:rsid w:val="00D62192"/>
    <w:rsid w:val="00D6228F"/>
    <w:rsid w:val="00D62585"/>
    <w:rsid w:val="00D62B59"/>
    <w:rsid w:val="00D62BEA"/>
    <w:rsid w:val="00D62CE2"/>
    <w:rsid w:val="00D62DC2"/>
    <w:rsid w:val="00D62E83"/>
    <w:rsid w:val="00D62EF6"/>
    <w:rsid w:val="00D62FBC"/>
    <w:rsid w:val="00D631AA"/>
    <w:rsid w:val="00D632F3"/>
    <w:rsid w:val="00D6347A"/>
    <w:rsid w:val="00D63544"/>
    <w:rsid w:val="00D6354B"/>
    <w:rsid w:val="00D635AC"/>
    <w:rsid w:val="00D6384B"/>
    <w:rsid w:val="00D63AAE"/>
    <w:rsid w:val="00D63EB7"/>
    <w:rsid w:val="00D64139"/>
    <w:rsid w:val="00D64305"/>
    <w:rsid w:val="00D643AC"/>
    <w:rsid w:val="00D645C8"/>
    <w:rsid w:val="00D64749"/>
    <w:rsid w:val="00D6478D"/>
    <w:rsid w:val="00D64A76"/>
    <w:rsid w:val="00D64ACE"/>
    <w:rsid w:val="00D64EC1"/>
    <w:rsid w:val="00D6509A"/>
    <w:rsid w:val="00D65149"/>
    <w:rsid w:val="00D65289"/>
    <w:rsid w:val="00D654B2"/>
    <w:rsid w:val="00D655EF"/>
    <w:rsid w:val="00D6567E"/>
    <w:rsid w:val="00D65684"/>
    <w:rsid w:val="00D656AC"/>
    <w:rsid w:val="00D656F7"/>
    <w:rsid w:val="00D65765"/>
    <w:rsid w:val="00D657B9"/>
    <w:rsid w:val="00D65808"/>
    <w:rsid w:val="00D65DFF"/>
    <w:rsid w:val="00D65F2B"/>
    <w:rsid w:val="00D65FC5"/>
    <w:rsid w:val="00D661C8"/>
    <w:rsid w:val="00D66466"/>
    <w:rsid w:val="00D66566"/>
    <w:rsid w:val="00D6675C"/>
    <w:rsid w:val="00D6677F"/>
    <w:rsid w:val="00D668C8"/>
    <w:rsid w:val="00D6697F"/>
    <w:rsid w:val="00D66B12"/>
    <w:rsid w:val="00D66C5C"/>
    <w:rsid w:val="00D66C95"/>
    <w:rsid w:val="00D66D81"/>
    <w:rsid w:val="00D66F24"/>
    <w:rsid w:val="00D67010"/>
    <w:rsid w:val="00D672DF"/>
    <w:rsid w:val="00D67321"/>
    <w:rsid w:val="00D6736A"/>
    <w:rsid w:val="00D673B2"/>
    <w:rsid w:val="00D6743B"/>
    <w:rsid w:val="00D67733"/>
    <w:rsid w:val="00D67B2C"/>
    <w:rsid w:val="00D67CD1"/>
    <w:rsid w:val="00D67CE4"/>
    <w:rsid w:val="00D70709"/>
    <w:rsid w:val="00D70A70"/>
    <w:rsid w:val="00D70BDC"/>
    <w:rsid w:val="00D70E4C"/>
    <w:rsid w:val="00D70E5F"/>
    <w:rsid w:val="00D71037"/>
    <w:rsid w:val="00D71113"/>
    <w:rsid w:val="00D71179"/>
    <w:rsid w:val="00D71192"/>
    <w:rsid w:val="00D713D7"/>
    <w:rsid w:val="00D7141D"/>
    <w:rsid w:val="00D71720"/>
    <w:rsid w:val="00D717DA"/>
    <w:rsid w:val="00D7186D"/>
    <w:rsid w:val="00D718D2"/>
    <w:rsid w:val="00D7192E"/>
    <w:rsid w:val="00D719F5"/>
    <w:rsid w:val="00D71C28"/>
    <w:rsid w:val="00D71C51"/>
    <w:rsid w:val="00D71CE7"/>
    <w:rsid w:val="00D71ED7"/>
    <w:rsid w:val="00D71F48"/>
    <w:rsid w:val="00D721B0"/>
    <w:rsid w:val="00D7222B"/>
    <w:rsid w:val="00D72475"/>
    <w:rsid w:val="00D7254F"/>
    <w:rsid w:val="00D7269E"/>
    <w:rsid w:val="00D7271D"/>
    <w:rsid w:val="00D72982"/>
    <w:rsid w:val="00D72AF3"/>
    <w:rsid w:val="00D72B7E"/>
    <w:rsid w:val="00D72C3D"/>
    <w:rsid w:val="00D72D38"/>
    <w:rsid w:val="00D730D5"/>
    <w:rsid w:val="00D731FE"/>
    <w:rsid w:val="00D7355E"/>
    <w:rsid w:val="00D73778"/>
    <w:rsid w:val="00D7397C"/>
    <w:rsid w:val="00D73ACC"/>
    <w:rsid w:val="00D73CC7"/>
    <w:rsid w:val="00D73DBE"/>
    <w:rsid w:val="00D73EB3"/>
    <w:rsid w:val="00D73F12"/>
    <w:rsid w:val="00D74254"/>
    <w:rsid w:val="00D74436"/>
    <w:rsid w:val="00D74502"/>
    <w:rsid w:val="00D745A0"/>
    <w:rsid w:val="00D74D4A"/>
    <w:rsid w:val="00D74F74"/>
    <w:rsid w:val="00D750A8"/>
    <w:rsid w:val="00D751B0"/>
    <w:rsid w:val="00D75435"/>
    <w:rsid w:val="00D75700"/>
    <w:rsid w:val="00D758B9"/>
    <w:rsid w:val="00D75980"/>
    <w:rsid w:val="00D75996"/>
    <w:rsid w:val="00D759D4"/>
    <w:rsid w:val="00D75B08"/>
    <w:rsid w:val="00D75EA7"/>
    <w:rsid w:val="00D75EF2"/>
    <w:rsid w:val="00D7615A"/>
    <w:rsid w:val="00D7620B"/>
    <w:rsid w:val="00D76390"/>
    <w:rsid w:val="00D76411"/>
    <w:rsid w:val="00D766DB"/>
    <w:rsid w:val="00D7678E"/>
    <w:rsid w:val="00D7687A"/>
    <w:rsid w:val="00D7691F"/>
    <w:rsid w:val="00D76924"/>
    <w:rsid w:val="00D76A8C"/>
    <w:rsid w:val="00D76E97"/>
    <w:rsid w:val="00D76EE7"/>
    <w:rsid w:val="00D7703A"/>
    <w:rsid w:val="00D770F5"/>
    <w:rsid w:val="00D77321"/>
    <w:rsid w:val="00D77441"/>
    <w:rsid w:val="00D77872"/>
    <w:rsid w:val="00D779C3"/>
    <w:rsid w:val="00D77E1C"/>
    <w:rsid w:val="00D800B7"/>
    <w:rsid w:val="00D8021F"/>
    <w:rsid w:val="00D802D3"/>
    <w:rsid w:val="00D8078A"/>
    <w:rsid w:val="00D80848"/>
    <w:rsid w:val="00D80A90"/>
    <w:rsid w:val="00D80B42"/>
    <w:rsid w:val="00D80B4E"/>
    <w:rsid w:val="00D80D60"/>
    <w:rsid w:val="00D80E09"/>
    <w:rsid w:val="00D81092"/>
    <w:rsid w:val="00D813A6"/>
    <w:rsid w:val="00D8158F"/>
    <w:rsid w:val="00D8159A"/>
    <w:rsid w:val="00D816E4"/>
    <w:rsid w:val="00D81723"/>
    <w:rsid w:val="00D81977"/>
    <w:rsid w:val="00D81A55"/>
    <w:rsid w:val="00D81AC5"/>
    <w:rsid w:val="00D81C23"/>
    <w:rsid w:val="00D81C2B"/>
    <w:rsid w:val="00D81E49"/>
    <w:rsid w:val="00D82164"/>
    <w:rsid w:val="00D822BC"/>
    <w:rsid w:val="00D82354"/>
    <w:rsid w:val="00D82510"/>
    <w:rsid w:val="00D82CEC"/>
    <w:rsid w:val="00D82D08"/>
    <w:rsid w:val="00D82DB3"/>
    <w:rsid w:val="00D82EC9"/>
    <w:rsid w:val="00D82FF2"/>
    <w:rsid w:val="00D8304C"/>
    <w:rsid w:val="00D8386B"/>
    <w:rsid w:val="00D83930"/>
    <w:rsid w:val="00D83B9A"/>
    <w:rsid w:val="00D83DE5"/>
    <w:rsid w:val="00D83ED5"/>
    <w:rsid w:val="00D840BD"/>
    <w:rsid w:val="00D84532"/>
    <w:rsid w:val="00D84834"/>
    <w:rsid w:val="00D84CDE"/>
    <w:rsid w:val="00D84E78"/>
    <w:rsid w:val="00D84F4A"/>
    <w:rsid w:val="00D85168"/>
    <w:rsid w:val="00D852E0"/>
    <w:rsid w:val="00D85454"/>
    <w:rsid w:val="00D8549B"/>
    <w:rsid w:val="00D85818"/>
    <w:rsid w:val="00D859E4"/>
    <w:rsid w:val="00D859EB"/>
    <w:rsid w:val="00D859FC"/>
    <w:rsid w:val="00D85D57"/>
    <w:rsid w:val="00D862EA"/>
    <w:rsid w:val="00D863AB"/>
    <w:rsid w:val="00D864D8"/>
    <w:rsid w:val="00D8668E"/>
    <w:rsid w:val="00D866D8"/>
    <w:rsid w:val="00D867B4"/>
    <w:rsid w:val="00D86914"/>
    <w:rsid w:val="00D86C05"/>
    <w:rsid w:val="00D86C93"/>
    <w:rsid w:val="00D87102"/>
    <w:rsid w:val="00D87240"/>
    <w:rsid w:val="00D8779E"/>
    <w:rsid w:val="00D87852"/>
    <w:rsid w:val="00D87C42"/>
    <w:rsid w:val="00D87CC9"/>
    <w:rsid w:val="00D87E6B"/>
    <w:rsid w:val="00D9009C"/>
    <w:rsid w:val="00D9022F"/>
    <w:rsid w:val="00D9066D"/>
    <w:rsid w:val="00D9070A"/>
    <w:rsid w:val="00D90A37"/>
    <w:rsid w:val="00D90A80"/>
    <w:rsid w:val="00D90D46"/>
    <w:rsid w:val="00D91014"/>
    <w:rsid w:val="00D9108D"/>
    <w:rsid w:val="00D91205"/>
    <w:rsid w:val="00D9138A"/>
    <w:rsid w:val="00D91405"/>
    <w:rsid w:val="00D91986"/>
    <w:rsid w:val="00D91CA5"/>
    <w:rsid w:val="00D91CFC"/>
    <w:rsid w:val="00D92011"/>
    <w:rsid w:val="00D92055"/>
    <w:rsid w:val="00D92132"/>
    <w:rsid w:val="00D9246C"/>
    <w:rsid w:val="00D92860"/>
    <w:rsid w:val="00D92A01"/>
    <w:rsid w:val="00D92BDD"/>
    <w:rsid w:val="00D92C8E"/>
    <w:rsid w:val="00D92D65"/>
    <w:rsid w:val="00D92F22"/>
    <w:rsid w:val="00D92F88"/>
    <w:rsid w:val="00D930A3"/>
    <w:rsid w:val="00D93832"/>
    <w:rsid w:val="00D93A5C"/>
    <w:rsid w:val="00D93E06"/>
    <w:rsid w:val="00D93E63"/>
    <w:rsid w:val="00D94053"/>
    <w:rsid w:val="00D94129"/>
    <w:rsid w:val="00D94382"/>
    <w:rsid w:val="00D943BE"/>
    <w:rsid w:val="00D944F9"/>
    <w:rsid w:val="00D948A4"/>
    <w:rsid w:val="00D9492D"/>
    <w:rsid w:val="00D94972"/>
    <w:rsid w:val="00D94DA4"/>
    <w:rsid w:val="00D94DB1"/>
    <w:rsid w:val="00D94FF6"/>
    <w:rsid w:val="00D950EA"/>
    <w:rsid w:val="00D954DF"/>
    <w:rsid w:val="00D9552A"/>
    <w:rsid w:val="00D95930"/>
    <w:rsid w:val="00D95AA4"/>
    <w:rsid w:val="00D95C43"/>
    <w:rsid w:val="00D95D88"/>
    <w:rsid w:val="00D95FCA"/>
    <w:rsid w:val="00D95FFC"/>
    <w:rsid w:val="00D96463"/>
    <w:rsid w:val="00D96565"/>
    <w:rsid w:val="00D965C0"/>
    <w:rsid w:val="00D9666E"/>
    <w:rsid w:val="00D967ED"/>
    <w:rsid w:val="00D96925"/>
    <w:rsid w:val="00D96A3A"/>
    <w:rsid w:val="00D96E35"/>
    <w:rsid w:val="00D97242"/>
    <w:rsid w:val="00D974D0"/>
    <w:rsid w:val="00D9769B"/>
    <w:rsid w:val="00D977F0"/>
    <w:rsid w:val="00D97904"/>
    <w:rsid w:val="00D97A82"/>
    <w:rsid w:val="00D97C32"/>
    <w:rsid w:val="00D97FD7"/>
    <w:rsid w:val="00DA00D4"/>
    <w:rsid w:val="00DA02FB"/>
    <w:rsid w:val="00DA0398"/>
    <w:rsid w:val="00DA03A2"/>
    <w:rsid w:val="00DA0776"/>
    <w:rsid w:val="00DA0D7C"/>
    <w:rsid w:val="00DA0EBF"/>
    <w:rsid w:val="00DA0ED6"/>
    <w:rsid w:val="00DA0FEB"/>
    <w:rsid w:val="00DA11CE"/>
    <w:rsid w:val="00DA1278"/>
    <w:rsid w:val="00DA14BD"/>
    <w:rsid w:val="00DA1806"/>
    <w:rsid w:val="00DA180E"/>
    <w:rsid w:val="00DA189D"/>
    <w:rsid w:val="00DA19F3"/>
    <w:rsid w:val="00DA1B82"/>
    <w:rsid w:val="00DA1B9F"/>
    <w:rsid w:val="00DA1BF9"/>
    <w:rsid w:val="00DA1C48"/>
    <w:rsid w:val="00DA1CA0"/>
    <w:rsid w:val="00DA1E61"/>
    <w:rsid w:val="00DA1F94"/>
    <w:rsid w:val="00DA206E"/>
    <w:rsid w:val="00DA207E"/>
    <w:rsid w:val="00DA20C5"/>
    <w:rsid w:val="00DA2449"/>
    <w:rsid w:val="00DA2504"/>
    <w:rsid w:val="00DA2614"/>
    <w:rsid w:val="00DA2836"/>
    <w:rsid w:val="00DA28AC"/>
    <w:rsid w:val="00DA2EC4"/>
    <w:rsid w:val="00DA2FE8"/>
    <w:rsid w:val="00DA30AC"/>
    <w:rsid w:val="00DA3106"/>
    <w:rsid w:val="00DA3154"/>
    <w:rsid w:val="00DA34FC"/>
    <w:rsid w:val="00DA3776"/>
    <w:rsid w:val="00DA37D8"/>
    <w:rsid w:val="00DA38C4"/>
    <w:rsid w:val="00DA39BA"/>
    <w:rsid w:val="00DA3B65"/>
    <w:rsid w:val="00DA3DB3"/>
    <w:rsid w:val="00DA3E29"/>
    <w:rsid w:val="00DA3EA2"/>
    <w:rsid w:val="00DA3F9A"/>
    <w:rsid w:val="00DA41F6"/>
    <w:rsid w:val="00DA427D"/>
    <w:rsid w:val="00DA47B2"/>
    <w:rsid w:val="00DA480B"/>
    <w:rsid w:val="00DA4B13"/>
    <w:rsid w:val="00DA4D12"/>
    <w:rsid w:val="00DA4D3B"/>
    <w:rsid w:val="00DA4E8F"/>
    <w:rsid w:val="00DA4E9E"/>
    <w:rsid w:val="00DA4F25"/>
    <w:rsid w:val="00DA538B"/>
    <w:rsid w:val="00DA54BF"/>
    <w:rsid w:val="00DA5698"/>
    <w:rsid w:val="00DA57AD"/>
    <w:rsid w:val="00DA5871"/>
    <w:rsid w:val="00DA5B7E"/>
    <w:rsid w:val="00DA5B9E"/>
    <w:rsid w:val="00DA5E31"/>
    <w:rsid w:val="00DA62C8"/>
    <w:rsid w:val="00DA6314"/>
    <w:rsid w:val="00DA6559"/>
    <w:rsid w:val="00DA6591"/>
    <w:rsid w:val="00DA65D7"/>
    <w:rsid w:val="00DA671D"/>
    <w:rsid w:val="00DA679D"/>
    <w:rsid w:val="00DA6821"/>
    <w:rsid w:val="00DA6898"/>
    <w:rsid w:val="00DA6A86"/>
    <w:rsid w:val="00DA6AE2"/>
    <w:rsid w:val="00DA6DB5"/>
    <w:rsid w:val="00DA6F9E"/>
    <w:rsid w:val="00DA7038"/>
    <w:rsid w:val="00DA72BC"/>
    <w:rsid w:val="00DA73B3"/>
    <w:rsid w:val="00DA7446"/>
    <w:rsid w:val="00DA74C2"/>
    <w:rsid w:val="00DA771B"/>
    <w:rsid w:val="00DA77EF"/>
    <w:rsid w:val="00DA7B6C"/>
    <w:rsid w:val="00DA7BDC"/>
    <w:rsid w:val="00DA7C22"/>
    <w:rsid w:val="00DA7E5A"/>
    <w:rsid w:val="00DA7F1B"/>
    <w:rsid w:val="00DA7F84"/>
    <w:rsid w:val="00DB05D1"/>
    <w:rsid w:val="00DB05D3"/>
    <w:rsid w:val="00DB08F6"/>
    <w:rsid w:val="00DB0BD1"/>
    <w:rsid w:val="00DB0CD4"/>
    <w:rsid w:val="00DB0D34"/>
    <w:rsid w:val="00DB0E91"/>
    <w:rsid w:val="00DB11B2"/>
    <w:rsid w:val="00DB1437"/>
    <w:rsid w:val="00DB1636"/>
    <w:rsid w:val="00DB16A0"/>
    <w:rsid w:val="00DB16C2"/>
    <w:rsid w:val="00DB1A32"/>
    <w:rsid w:val="00DB1CDE"/>
    <w:rsid w:val="00DB1EF5"/>
    <w:rsid w:val="00DB1F71"/>
    <w:rsid w:val="00DB22D8"/>
    <w:rsid w:val="00DB248C"/>
    <w:rsid w:val="00DB2662"/>
    <w:rsid w:val="00DB2861"/>
    <w:rsid w:val="00DB2A1B"/>
    <w:rsid w:val="00DB2B2E"/>
    <w:rsid w:val="00DB2BB6"/>
    <w:rsid w:val="00DB2D49"/>
    <w:rsid w:val="00DB2D74"/>
    <w:rsid w:val="00DB2E8D"/>
    <w:rsid w:val="00DB3074"/>
    <w:rsid w:val="00DB3083"/>
    <w:rsid w:val="00DB30B1"/>
    <w:rsid w:val="00DB30F4"/>
    <w:rsid w:val="00DB30F7"/>
    <w:rsid w:val="00DB3197"/>
    <w:rsid w:val="00DB32BB"/>
    <w:rsid w:val="00DB3414"/>
    <w:rsid w:val="00DB34C9"/>
    <w:rsid w:val="00DB3586"/>
    <w:rsid w:val="00DB366E"/>
    <w:rsid w:val="00DB370D"/>
    <w:rsid w:val="00DB37A5"/>
    <w:rsid w:val="00DB3862"/>
    <w:rsid w:val="00DB3B27"/>
    <w:rsid w:val="00DB3B77"/>
    <w:rsid w:val="00DB3C66"/>
    <w:rsid w:val="00DB3D25"/>
    <w:rsid w:val="00DB3DD4"/>
    <w:rsid w:val="00DB40F3"/>
    <w:rsid w:val="00DB413B"/>
    <w:rsid w:val="00DB418D"/>
    <w:rsid w:val="00DB41E4"/>
    <w:rsid w:val="00DB421E"/>
    <w:rsid w:val="00DB4267"/>
    <w:rsid w:val="00DB44D2"/>
    <w:rsid w:val="00DB44DD"/>
    <w:rsid w:val="00DB45CC"/>
    <w:rsid w:val="00DB472F"/>
    <w:rsid w:val="00DB473D"/>
    <w:rsid w:val="00DB49DB"/>
    <w:rsid w:val="00DB4A0C"/>
    <w:rsid w:val="00DB4BC1"/>
    <w:rsid w:val="00DB4C6F"/>
    <w:rsid w:val="00DB4D4A"/>
    <w:rsid w:val="00DB4F98"/>
    <w:rsid w:val="00DB4FB3"/>
    <w:rsid w:val="00DB520D"/>
    <w:rsid w:val="00DB54FD"/>
    <w:rsid w:val="00DB5815"/>
    <w:rsid w:val="00DB5992"/>
    <w:rsid w:val="00DB59E0"/>
    <w:rsid w:val="00DB5B13"/>
    <w:rsid w:val="00DB5B56"/>
    <w:rsid w:val="00DB5BD3"/>
    <w:rsid w:val="00DB5DF3"/>
    <w:rsid w:val="00DB5F4C"/>
    <w:rsid w:val="00DB6170"/>
    <w:rsid w:val="00DB6253"/>
    <w:rsid w:val="00DB66EB"/>
    <w:rsid w:val="00DB6927"/>
    <w:rsid w:val="00DB6A8F"/>
    <w:rsid w:val="00DB6B22"/>
    <w:rsid w:val="00DB6DBE"/>
    <w:rsid w:val="00DB6DEF"/>
    <w:rsid w:val="00DB7190"/>
    <w:rsid w:val="00DB722A"/>
    <w:rsid w:val="00DB7272"/>
    <w:rsid w:val="00DB758C"/>
    <w:rsid w:val="00DB7A0B"/>
    <w:rsid w:val="00DB7A19"/>
    <w:rsid w:val="00DB7BF2"/>
    <w:rsid w:val="00DB7D70"/>
    <w:rsid w:val="00DB7D95"/>
    <w:rsid w:val="00DB7EAE"/>
    <w:rsid w:val="00DC016D"/>
    <w:rsid w:val="00DC01E9"/>
    <w:rsid w:val="00DC0230"/>
    <w:rsid w:val="00DC0239"/>
    <w:rsid w:val="00DC04C7"/>
    <w:rsid w:val="00DC0848"/>
    <w:rsid w:val="00DC091D"/>
    <w:rsid w:val="00DC09BF"/>
    <w:rsid w:val="00DC0CB8"/>
    <w:rsid w:val="00DC0F64"/>
    <w:rsid w:val="00DC15C8"/>
    <w:rsid w:val="00DC15EF"/>
    <w:rsid w:val="00DC175F"/>
    <w:rsid w:val="00DC1983"/>
    <w:rsid w:val="00DC1D5B"/>
    <w:rsid w:val="00DC1DAE"/>
    <w:rsid w:val="00DC1DB0"/>
    <w:rsid w:val="00DC2025"/>
    <w:rsid w:val="00DC20F5"/>
    <w:rsid w:val="00DC211D"/>
    <w:rsid w:val="00DC2121"/>
    <w:rsid w:val="00DC216D"/>
    <w:rsid w:val="00DC222B"/>
    <w:rsid w:val="00DC2381"/>
    <w:rsid w:val="00DC23FA"/>
    <w:rsid w:val="00DC26F6"/>
    <w:rsid w:val="00DC2988"/>
    <w:rsid w:val="00DC2B8A"/>
    <w:rsid w:val="00DC2C32"/>
    <w:rsid w:val="00DC2C8E"/>
    <w:rsid w:val="00DC2E02"/>
    <w:rsid w:val="00DC2E22"/>
    <w:rsid w:val="00DC3120"/>
    <w:rsid w:val="00DC3155"/>
    <w:rsid w:val="00DC3277"/>
    <w:rsid w:val="00DC3295"/>
    <w:rsid w:val="00DC339D"/>
    <w:rsid w:val="00DC34BF"/>
    <w:rsid w:val="00DC359B"/>
    <w:rsid w:val="00DC3622"/>
    <w:rsid w:val="00DC363F"/>
    <w:rsid w:val="00DC36FB"/>
    <w:rsid w:val="00DC3717"/>
    <w:rsid w:val="00DC3DB5"/>
    <w:rsid w:val="00DC3DDA"/>
    <w:rsid w:val="00DC42E2"/>
    <w:rsid w:val="00DC4309"/>
    <w:rsid w:val="00DC4429"/>
    <w:rsid w:val="00DC4512"/>
    <w:rsid w:val="00DC45A1"/>
    <w:rsid w:val="00DC4657"/>
    <w:rsid w:val="00DC48FF"/>
    <w:rsid w:val="00DC4963"/>
    <w:rsid w:val="00DC4A94"/>
    <w:rsid w:val="00DC4C90"/>
    <w:rsid w:val="00DC4CF2"/>
    <w:rsid w:val="00DC4D37"/>
    <w:rsid w:val="00DC4DAC"/>
    <w:rsid w:val="00DC4E5A"/>
    <w:rsid w:val="00DC5007"/>
    <w:rsid w:val="00DC50B8"/>
    <w:rsid w:val="00DC520A"/>
    <w:rsid w:val="00DC58E7"/>
    <w:rsid w:val="00DC5A06"/>
    <w:rsid w:val="00DC5AF8"/>
    <w:rsid w:val="00DC5BA4"/>
    <w:rsid w:val="00DC5CE1"/>
    <w:rsid w:val="00DC61C0"/>
    <w:rsid w:val="00DC6212"/>
    <w:rsid w:val="00DC6269"/>
    <w:rsid w:val="00DC6339"/>
    <w:rsid w:val="00DC633F"/>
    <w:rsid w:val="00DC6A2D"/>
    <w:rsid w:val="00DC6A7F"/>
    <w:rsid w:val="00DC6CFE"/>
    <w:rsid w:val="00DC6DE7"/>
    <w:rsid w:val="00DC7068"/>
    <w:rsid w:val="00DC7138"/>
    <w:rsid w:val="00DC7158"/>
    <w:rsid w:val="00DC7184"/>
    <w:rsid w:val="00DC7346"/>
    <w:rsid w:val="00DC7593"/>
    <w:rsid w:val="00DC7881"/>
    <w:rsid w:val="00DC7A69"/>
    <w:rsid w:val="00DC7ADD"/>
    <w:rsid w:val="00DC7BBD"/>
    <w:rsid w:val="00DC7C10"/>
    <w:rsid w:val="00DC7CE3"/>
    <w:rsid w:val="00DD0185"/>
    <w:rsid w:val="00DD0205"/>
    <w:rsid w:val="00DD02EE"/>
    <w:rsid w:val="00DD0364"/>
    <w:rsid w:val="00DD081E"/>
    <w:rsid w:val="00DD0962"/>
    <w:rsid w:val="00DD0A42"/>
    <w:rsid w:val="00DD0AF4"/>
    <w:rsid w:val="00DD0B34"/>
    <w:rsid w:val="00DD0D9D"/>
    <w:rsid w:val="00DD0EFC"/>
    <w:rsid w:val="00DD123F"/>
    <w:rsid w:val="00DD13DC"/>
    <w:rsid w:val="00DD1519"/>
    <w:rsid w:val="00DD1607"/>
    <w:rsid w:val="00DD17F6"/>
    <w:rsid w:val="00DD1836"/>
    <w:rsid w:val="00DD1A37"/>
    <w:rsid w:val="00DD1C6D"/>
    <w:rsid w:val="00DD1F6F"/>
    <w:rsid w:val="00DD2007"/>
    <w:rsid w:val="00DD2082"/>
    <w:rsid w:val="00DD209E"/>
    <w:rsid w:val="00DD229F"/>
    <w:rsid w:val="00DD23C9"/>
    <w:rsid w:val="00DD242F"/>
    <w:rsid w:val="00DD2708"/>
    <w:rsid w:val="00DD271A"/>
    <w:rsid w:val="00DD281E"/>
    <w:rsid w:val="00DD2885"/>
    <w:rsid w:val="00DD28EB"/>
    <w:rsid w:val="00DD295B"/>
    <w:rsid w:val="00DD2A3F"/>
    <w:rsid w:val="00DD2CD0"/>
    <w:rsid w:val="00DD2D11"/>
    <w:rsid w:val="00DD2FC7"/>
    <w:rsid w:val="00DD30BF"/>
    <w:rsid w:val="00DD316B"/>
    <w:rsid w:val="00DD3453"/>
    <w:rsid w:val="00DD3498"/>
    <w:rsid w:val="00DD3717"/>
    <w:rsid w:val="00DD3751"/>
    <w:rsid w:val="00DD3890"/>
    <w:rsid w:val="00DD3A83"/>
    <w:rsid w:val="00DD3BC8"/>
    <w:rsid w:val="00DD4016"/>
    <w:rsid w:val="00DD40A7"/>
    <w:rsid w:val="00DD47AF"/>
    <w:rsid w:val="00DD47E2"/>
    <w:rsid w:val="00DD489F"/>
    <w:rsid w:val="00DD48AA"/>
    <w:rsid w:val="00DD4969"/>
    <w:rsid w:val="00DD49BA"/>
    <w:rsid w:val="00DD49E3"/>
    <w:rsid w:val="00DD4A17"/>
    <w:rsid w:val="00DD4A22"/>
    <w:rsid w:val="00DD4C01"/>
    <w:rsid w:val="00DD4DE9"/>
    <w:rsid w:val="00DD5294"/>
    <w:rsid w:val="00DD5568"/>
    <w:rsid w:val="00DD55FC"/>
    <w:rsid w:val="00DD59E2"/>
    <w:rsid w:val="00DD5D5F"/>
    <w:rsid w:val="00DD5F08"/>
    <w:rsid w:val="00DD5F2A"/>
    <w:rsid w:val="00DD6211"/>
    <w:rsid w:val="00DD6338"/>
    <w:rsid w:val="00DD63B2"/>
    <w:rsid w:val="00DD64F9"/>
    <w:rsid w:val="00DD67F2"/>
    <w:rsid w:val="00DD6965"/>
    <w:rsid w:val="00DD6A50"/>
    <w:rsid w:val="00DD6C67"/>
    <w:rsid w:val="00DD6DB6"/>
    <w:rsid w:val="00DD7093"/>
    <w:rsid w:val="00DD7172"/>
    <w:rsid w:val="00DD72D9"/>
    <w:rsid w:val="00DD7309"/>
    <w:rsid w:val="00DD730F"/>
    <w:rsid w:val="00DD7478"/>
    <w:rsid w:val="00DD74FA"/>
    <w:rsid w:val="00DD7685"/>
    <w:rsid w:val="00DD7731"/>
    <w:rsid w:val="00DD7757"/>
    <w:rsid w:val="00DD7763"/>
    <w:rsid w:val="00DD7875"/>
    <w:rsid w:val="00DD787A"/>
    <w:rsid w:val="00DD78C6"/>
    <w:rsid w:val="00DD7CD5"/>
    <w:rsid w:val="00DD7CF3"/>
    <w:rsid w:val="00DD7D6A"/>
    <w:rsid w:val="00DD7DE3"/>
    <w:rsid w:val="00DD7FF1"/>
    <w:rsid w:val="00DE0003"/>
    <w:rsid w:val="00DE001E"/>
    <w:rsid w:val="00DE01B7"/>
    <w:rsid w:val="00DE06F4"/>
    <w:rsid w:val="00DE071F"/>
    <w:rsid w:val="00DE0871"/>
    <w:rsid w:val="00DE0D96"/>
    <w:rsid w:val="00DE0EE2"/>
    <w:rsid w:val="00DE0F1F"/>
    <w:rsid w:val="00DE10B1"/>
    <w:rsid w:val="00DE1329"/>
    <w:rsid w:val="00DE14BE"/>
    <w:rsid w:val="00DE15DE"/>
    <w:rsid w:val="00DE18A8"/>
    <w:rsid w:val="00DE1968"/>
    <w:rsid w:val="00DE1C40"/>
    <w:rsid w:val="00DE1D10"/>
    <w:rsid w:val="00DE1DC2"/>
    <w:rsid w:val="00DE1E99"/>
    <w:rsid w:val="00DE2232"/>
    <w:rsid w:val="00DE255F"/>
    <w:rsid w:val="00DE2592"/>
    <w:rsid w:val="00DE2731"/>
    <w:rsid w:val="00DE2753"/>
    <w:rsid w:val="00DE27D9"/>
    <w:rsid w:val="00DE2870"/>
    <w:rsid w:val="00DE2CF9"/>
    <w:rsid w:val="00DE3011"/>
    <w:rsid w:val="00DE3298"/>
    <w:rsid w:val="00DE368C"/>
    <w:rsid w:val="00DE36B0"/>
    <w:rsid w:val="00DE374E"/>
    <w:rsid w:val="00DE375C"/>
    <w:rsid w:val="00DE381B"/>
    <w:rsid w:val="00DE3992"/>
    <w:rsid w:val="00DE3A94"/>
    <w:rsid w:val="00DE3B5C"/>
    <w:rsid w:val="00DE3BFD"/>
    <w:rsid w:val="00DE3C04"/>
    <w:rsid w:val="00DE3CB7"/>
    <w:rsid w:val="00DE3D61"/>
    <w:rsid w:val="00DE3D70"/>
    <w:rsid w:val="00DE40C8"/>
    <w:rsid w:val="00DE4144"/>
    <w:rsid w:val="00DE416D"/>
    <w:rsid w:val="00DE4200"/>
    <w:rsid w:val="00DE42FA"/>
    <w:rsid w:val="00DE461E"/>
    <w:rsid w:val="00DE468B"/>
    <w:rsid w:val="00DE4707"/>
    <w:rsid w:val="00DE49F9"/>
    <w:rsid w:val="00DE4B3F"/>
    <w:rsid w:val="00DE4D39"/>
    <w:rsid w:val="00DE4FD9"/>
    <w:rsid w:val="00DE56E0"/>
    <w:rsid w:val="00DE5897"/>
    <w:rsid w:val="00DE59C3"/>
    <w:rsid w:val="00DE5AC1"/>
    <w:rsid w:val="00DE5D58"/>
    <w:rsid w:val="00DE5DC7"/>
    <w:rsid w:val="00DE60C3"/>
    <w:rsid w:val="00DE630A"/>
    <w:rsid w:val="00DE6554"/>
    <w:rsid w:val="00DE670B"/>
    <w:rsid w:val="00DE6854"/>
    <w:rsid w:val="00DE6884"/>
    <w:rsid w:val="00DE689A"/>
    <w:rsid w:val="00DE69AA"/>
    <w:rsid w:val="00DE6A2A"/>
    <w:rsid w:val="00DE6A7B"/>
    <w:rsid w:val="00DE6BF0"/>
    <w:rsid w:val="00DE6D52"/>
    <w:rsid w:val="00DE6DD9"/>
    <w:rsid w:val="00DE6E97"/>
    <w:rsid w:val="00DE6ED7"/>
    <w:rsid w:val="00DE6F4A"/>
    <w:rsid w:val="00DE7150"/>
    <w:rsid w:val="00DE73EF"/>
    <w:rsid w:val="00DE74AD"/>
    <w:rsid w:val="00DE75F7"/>
    <w:rsid w:val="00DE7826"/>
    <w:rsid w:val="00DE786D"/>
    <w:rsid w:val="00DE7DE1"/>
    <w:rsid w:val="00DE7F5F"/>
    <w:rsid w:val="00DF035A"/>
    <w:rsid w:val="00DF0643"/>
    <w:rsid w:val="00DF068B"/>
    <w:rsid w:val="00DF08CB"/>
    <w:rsid w:val="00DF09E7"/>
    <w:rsid w:val="00DF0C2F"/>
    <w:rsid w:val="00DF11B8"/>
    <w:rsid w:val="00DF130F"/>
    <w:rsid w:val="00DF17AA"/>
    <w:rsid w:val="00DF1824"/>
    <w:rsid w:val="00DF186C"/>
    <w:rsid w:val="00DF1B2A"/>
    <w:rsid w:val="00DF1B2C"/>
    <w:rsid w:val="00DF1CD6"/>
    <w:rsid w:val="00DF24D7"/>
    <w:rsid w:val="00DF24F5"/>
    <w:rsid w:val="00DF257B"/>
    <w:rsid w:val="00DF2659"/>
    <w:rsid w:val="00DF27EA"/>
    <w:rsid w:val="00DF2857"/>
    <w:rsid w:val="00DF28DB"/>
    <w:rsid w:val="00DF29BD"/>
    <w:rsid w:val="00DF2ACA"/>
    <w:rsid w:val="00DF2BD2"/>
    <w:rsid w:val="00DF2D87"/>
    <w:rsid w:val="00DF3047"/>
    <w:rsid w:val="00DF32E6"/>
    <w:rsid w:val="00DF3363"/>
    <w:rsid w:val="00DF3543"/>
    <w:rsid w:val="00DF3579"/>
    <w:rsid w:val="00DF35FF"/>
    <w:rsid w:val="00DF3641"/>
    <w:rsid w:val="00DF3877"/>
    <w:rsid w:val="00DF3C11"/>
    <w:rsid w:val="00DF3D78"/>
    <w:rsid w:val="00DF3DE8"/>
    <w:rsid w:val="00DF3EF8"/>
    <w:rsid w:val="00DF405F"/>
    <w:rsid w:val="00DF4129"/>
    <w:rsid w:val="00DF415F"/>
    <w:rsid w:val="00DF4455"/>
    <w:rsid w:val="00DF461C"/>
    <w:rsid w:val="00DF4645"/>
    <w:rsid w:val="00DF4A2D"/>
    <w:rsid w:val="00DF4B0A"/>
    <w:rsid w:val="00DF4B14"/>
    <w:rsid w:val="00DF4B48"/>
    <w:rsid w:val="00DF4CFB"/>
    <w:rsid w:val="00DF4D11"/>
    <w:rsid w:val="00DF514A"/>
    <w:rsid w:val="00DF5172"/>
    <w:rsid w:val="00DF5771"/>
    <w:rsid w:val="00DF5787"/>
    <w:rsid w:val="00DF58B3"/>
    <w:rsid w:val="00DF5982"/>
    <w:rsid w:val="00DF5B1D"/>
    <w:rsid w:val="00DF5D43"/>
    <w:rsid w:val="00DF5EBB"/>
    <w:rsid w:val="00DF5EC5"/>
    <w:rsid w:val="00DF6067"/>
    <w:rsid w:val="00DF6074"/>
    <w:rsid w:val="00DF60D4"/>
    <w:rsid w:val="00DF614E"/>
    <w:rsid w:val="00DF63FB"/>
    <w:rsid w:val="00DF64DD"/>
    <w:rsid w:val="00DF656E"/>
    <w:rsid w:val="00DF65D4"/>
    <w:rsid w:val="00DF6627"/>
    <w:rsid w:val="00DF68B3"/>
    <w:rsid w:val="00DF6958"/>
    <w:rsid w:val="00DF69A6"/>
    <w:rsid w:val="00DF6A9E"/>
    <w:rsid w:val="00DF6B4F"/>
    <w:rsid w:val="00DF7050"/>
    <w:rsid w:val="00DF71C5"/>
    <w:rsid w:val="00DF722A"/>
    <w:rsid w:val="00DF76A1"/>
    <w:rsid w:val="00DF7978"/>
    <w:rsid w:val="00DF79E5"/>
    <w:rsid w:val="00DF7AB2"/>
    <w:rsid w:val="00DF7B64"/>
    <w:rsid w:val="00DF7B82"/>
    <w:rsid w:val="00DF7CF0"/>
    <w:rsid w:val="00DF7D66"/>
    <w:rsid w:val="00DF7EB8"/>
    <w:rsid w:val="00DF7F59"/>
    <w:rsid w:val="00DF7F89"/>
    <w:rsid w:val="00E000B9"/>
    <w:rsid w:val="00E001A6"/>
    <w:rsid w:val="00E00498"/>
    <w:rsid w:val="00E005A2"/>
    <w:rsid w:val="00E005DD"/>
    <w:rsid w:val="00E009E3"/>
    <w:rsid w:val="00E00A22"/>
    <w:rsid w:val="00E00AB6"/>
    <w:rsid w:val="00E00AC8"/>
    <w:rsid w:val="00E00F5B"/>
    <w:rsid w:val="00E011A0"/>
    <w:rsid w:val="00E011F9"/>
    <w:rsid w:val="00E01254"/>
    <w:rsid w:val="00E01290"/>
    <w:rsid w:val="00E01630"/>
    <w:rsid w:val="00E016BA"/>
    <w:rsid w:val="00E01A23"/>
    <w:rsid w:val="00E01AAF"/>
    <w:rsid w:val="00E01B84"/>
    <w:rsid w:val="00E01E82"/>
    <w:rsid w:val="00E0203F"/>
    <w:rsid w:val="00E0234E"/>
    <w:rsid w:val="00E02432"/>
    <w:rsid w:val="00E02960"/>
    <w:rsid w:val="00E02A93"/>
    <w:rsid w:val="00E02DA0"/>
    <w:rsid w:val="00E02ECB"/>
    <w:rsid w:val="00E02FA0"/>
    <w:rsid w:val="00E031C6"/>
    <w:rsid w:val="00E031DE"/>
    <w:rsid w:val="00E0326B"/>
    <w:rsid w:val="00E034EB"/>
    <w:rsid w:val="00E03554"/>
    <w:rsid w:val="00E035F1"/>
    <w:rsid w:val="00E037F4"/>
    <w:rsid w:val="00E03AB3"/>
    <w:rsid w:val="00E03AD2"/>
    <w:rsid w:val="00E03CD8"/>
    <w:rsid w:val="00E0401D"/>
    <w:rsid w:val="00E042AF"/>
    <w:rsid w:val="00E0451A"/>
    <w:rsid w:val="00E04656"/>
    <w:rsid w:val="00E048F3"/>
    <w:rsid w:val="00E049AB"/>
    <w:rsid w:val="00E04B42"/>
    <w:rsid w:val="00E050A3"/>
    <w:rsid w:val="00E0559E"/>
    <w:rsid w:val="00E05620"/>
    <w:rsid w:val="00E058B8"/>
    <w:rsid w:val="00E058FC"/>
    <w:rsid w:val="00E05E83"/>
    <w:rsid w:val="00E0606A"/>
    <w:rsid w:val="00E06070"/>
    <w:rsid w:val="00E061F3"/>
    <w:rsid w:val="00E06380"/>
    <w:rsid w:val="00E064EF"/>
    <w:rsid w:val="00E067CB"/>
    <w:rsid w:val="00E0692E"/>
    <w:rsid w:val="00E06B16"/>
    <w:rsid w:val="00E06B7F"/>
    <w:rsid w:val="00E06BAC"/>
    <w:rsid w:val="00E06BCA"/>
    <w:rsid w:val="00E06C51"/>
    <w:rsid w:val="00E06C98"/>
    <w:rsid w:val="00E06D73"/>
    <w:rsid w:val="00E0709E"/>
    <w:rsid w:val="00E070E0"/>
    <w:rsid w:val="00E0722D"/>
    <w:rsid w:val="00E0726B"/>
    <w:rsid w:val="00E073D0"/>
    <w:rsid w:val="00E074CA"/>
    <w:rsid w:val="00E076AE"/>
    <w:rsid w:val="00E07824"/>
    <w:rsid w:val="00E07906"/>
    <w:rsid w:val="00E0796F"/>
    <w:rsid w:val="00E07C6F"/>
    <w:rsid w:val="00E07CAA"/>
    <w:rsid w:val="00E07D5F"/>
    <w:rsid w:val="00E07E41"/>
    <w:rsid w:val="00E07EEF"/>
    <w:rsid w:val="00E10044"/>
    <w:rsid w:val="00E10356"/>
    <w:rsid w:val="00E1042C"/>
    <w:rsid w:val="00E104EA"/>
    <w:rsid w:val="00E10E3D"/>
    <w:rsid w:val="00E10F53"/>
    <w:rsid w:val="00E112D6"/>
    <w:rsid w:val="00E113AC"/>
    <w:rsid w:val="00E117EA"/>
    <w:rsid w:val="00E11A12"/>
    <w:rsid w:val="00E11AC8"/>
    <w:rsid w:val="00E11C40"/>
    <w:rsid w:val="00E1201D"/>
    <w:rsid w:val="00E120AE"/>
    <w:rsid w:val="00E12281"/>
    <w:rsid w:val="00E124E8"/>
    <w:rsid w:val="00E12761"/>
    <w:rsid w:val="00E12767"/>
    <w:rsid w:val="00E12B4E"/>
    <w:rsid w:val="00E12B63"/>
    <w:rsid w:val="00E12B85"/>
    <w:rsid w:val="00E12BC9"/>
    <w:rsid w:val="00E12CBA"/>
    <w:rsid w:val="00E12E8B"/>
    <w:rsid w:val="00E13101"/>
    <w:rsid w:val="00E13226"/>
    <w:rsid w:val="00E1323D"/>
    <w:rsid w:val="00E1332E"/>
    <w:rsid w:val="00E13477"/>
    <w:rsid w:val="00E13497"/>
    <w:rsid w:val="00E134FB"/>
    <w:rsid w:val="00E13546"/>
    <w:rsid w:val="00E136EA"/>
    <w:rsid w:val="00E1373D"/>
    <w:rsid w:val="00E13881"/>
    <w:rsid w:val="00E13AC8"/>
    <w:rsid w:val="00E13B18"/>
    <w:rsid w:val="00E13EE0"/>
    <w:rsid w:val="00E13F8B"/>
    <w:rsid w:val="00E13F9E"/>
    <w:rsid w:val="00E14070"/>
    <w:rsid w:val="00E140AF"/>
    <w:rsid w:val="00E14243"/>
    <w:rsid w:val="00E1439D"/>
    <w:rsid w:val="00E14428"/>
    <w:rsid w:val="00E144A1"/>
    <w:rsid w:val="00E1461F"/>
    <w:rsid w:val="00E1464A"/>
    <w:rsid w:val="00E14754"/>
    <w:rsid w:val="00E1483C"/>
    <w:rsid w:val="00E14856"/>
    <w:rsid w:val="00E14867"/>
    <w:rsid w:val="00E148AF"/>
    <w:rsid w:val="00E149B0"/>
    <w:rsid w:val="00E14BAE"/>
    <w:rsid w:val="00E14D85"/>
    <w:rsid w:val="00E14E7B"/>
    <w:rsid w:val="00E14F39"/>
    <w:rsid w:val="00E15082"/>
    <w:rsid w:val="00E1535A"/>
    <w:rsid w:val="00E1535E"/>
    <w:rsid w:val="00E1543E"/>
    <w:rsid w:val="00E155AA"/>
    <w:rsid w:val="00E15620"/>
    <w:rsid w:val="00E156BE"/>
    <w:rsid w:val="00E157A7"/>
    <w:rsid w:val="00E15843"/>
    <w:rsid w:val="00E15D03"/>
    <w:rsid w:val="00E15D35"/>
    <w:rsid w:val="00E15D57"/>
    <w:rsid w:val="00E15E5D"/>
    <w:rsid w:val="00E1604E"/>
    <w:rsid w:val="00E160AE"/>
    <w:rsid w:val="00E160E1"/>
    <w:rsid w:val="00E164D0"/>
    <w:rsid w:val="00E166B1"/>
    <w:rsid w:val="00E167B8"/>
    <w:rsid w:val="00E168C6"/>
    <w:rsid w:val="00E16CE8"/>
    <w:rsid w:val="00E16EEC"/>
    <w:rsid w:val="00E16F9E"/>
    <w:rsid w:val="00E1705D"/>
    <w:rsid w:val="00E17514"/>
    <w:rsid w:val="00E176C2"/>
    <w:rsid w:val="00E177FD"/>
    <w:rsid w:val="00E1797E"/>
    <w:rsid w:val="00E17B26"/>
    <w:rsid w:val="00E17B44"/>
    <w:rsid w:val="00E17E6A"/>
    <w:rsid w:val="00E17EDC"/>
    <w:rsid w:val="00E20086"/>
    <w:rsid w:val="00E20119"/>
    <w:rsid w:val="00E20343"/>
    <w:rsid w:val="00E20390"/>
    <w:rsid w:val="00E2047B"/>
    <w:rsid w:val="00E206F5"/>
    <w:rsid w:val="00E2070E"/>
    <w:rsid w:val="00E20729"/>
    <w:rsid w:val="00E207EA"/>
    <w:rsid w:val="00E20868"/>
    <w:rsid w:val="00E20870"/>
    <w:rsid w:val="00E20B81"/>
    <w:rsid w:val="00E20C36"/>
    <w:rsid w:val="00E20DF0"/>
    <w:rsid w:val="00E20ECE"/>
    <w:rsid w:val="00E212C3"/>
    <w:rsid w:val="00E215FB"/>
    <w:rsid w:val="00E216A7"/>
    <w:rsid w:val="00E2188C"/>
    <w:rsid w:val="00E2189F"/>
    <w:rsid w:val="00E218EC"/>
    <w:rsid w:val="00E2192A"/>
    <w:rsid w:val="00E21B89"/>
    <w:rsid w:val="00E21C8F"/>
    <w:rsid w:val="00E21D08"/>
    <w:rsid w:val="00E21DAF"/>
    <w:rsid w:val="00E22074"/>
    <w:rsid w:val="00E220A3"/>
    <w:rsid w:val="00E22302"/>
    <w:rsid w:val="00E22668"/>
    <w:rsid w:val="00E22677"/>
    <w:rsid w:val="00E226FA"/>
    <w:rsid w:val="00E228BC"/>
    <w:rsid w:val="00E228D8"/>
    <w:rsid w:val="00E2297E"/>
    <w:rsid w:val="00E22A93"/>
    <w:rsid w:val="00E22B85"/>
    <w:rsid w:val="00E22DE4"/>
    <w:rsid w:val="00E23387"/>
    <w:rsid w:val="00E23A10"/>
    <w:rsid w:val="00E23A4E"/>
    <w:rsid w:val="00E23F33"/>
    <w:rsid w:val="00E23F66"/>
    <w:rsid w:val="00E24082"/>
    <w:rsid w:val="00E2432B"/>
    <w:rsid w:val="00E24348"/>
    <w:rsid w:val="00E2448C"/>
    <w:rsid w:val="00E245B9"/>
    <w:rsid w:val="00E247FD"/>
    <w:rsid w:val="00E24AC4"/>
    <w:rsid w:val="00E24AF9"/>
    <w:rsid w:val="00E24B99"/>
    <w:rsid w:val="00E24C1C"/>
    <w:rsid w:val="00E24D25"/>
    <w:rsid w:val="00E24E8E"/>
    <w:rsid w:val="00E2538E"/>
    <w:rsid w:val="00E25533"/>
    <w:rsid w:val="00E25562"/>
    <w:rsid w:val="00E2561B"/>
    <w:rsid w:val="00E25630"/>
    <w:rsid w:val="00E256AF"/>
    <w:rsid w:val="00E25A0D"/>
    <w:rsid w:val="00E25C71"/>
    <w:rsid w:val="00E25ED8"/>
    <w:rsid w:val="00E25F37"/>
    <w:rsid w:val="00E26021"/>
    <w:rsid w:val="00E26103"/>
    <w:rsid w:val="00E26173"/>
    <w:rsid w:val="00E2621E"/>
    <w:rsid w:val="00E26303"/>
    <w:rsid w:val="00E26495"/>
    <w:rsid w:val="00E266E8"/>
    <w:rsid w:val="00E26754"/>
    <w:rsid w:val="00E26759"/>
    <w:rsid w:val="00E2684B"/>
    <w:rsid w:val="00E26A1C"/>
    <w:rsid w:val="00E26D41"/>
    <w:rsid w:val="00E26DF6"/>
    <w:rsid w:val="00E26E12"/>
    <w:rsid w:val="00E26EA0"/>
    <w:rsid w:val="00E271E2"/>
    <w:rsid w:val="00E272B3"/>
    <w:rsid w:val="00E272EC"/>
    <w:rsid w:val="00E276D7"/>
    <w:rsid w:val="00E2795B"/>
    <w:rsid w:val="00E27982"/>
    <w:rsid w:val="00E3008C"/>
    <w:rsid w:val="00E30168"/>
    <w:rsid w:val="00E3023C"/>
    <w:rsid w:val="00E302AF"/>
    <w:rsid w:val="00E306B8"/>
    <w:rsid w:val="00E3076A"/>
    <w:rsid w:val="00E309D7"/>
    <w:rsid w:val="00E30A14"/>
    <w:rsid w:val="00E30B9C"/>
    <w:rsid w:val="00E30CF0"/>
    <w:rsid w:val="00E30E5D"/>
    <w:rsid w:val="00E310DD"/>
    <w:rsid w:val="00E31145"/>
    <w:rsid w:val="00E3121F"/>
    <w:rsid w:val="00E31289"/>
    <w:rsid w:val="00E31295"/>
    <w:rsid w:val="00E313A6"/>
    <w:rsid w:val="00E31467"/>
    <w:rsid w:val="00E31630"/>
    <w:rsid w:val="00E3164D"/>
    <w:rsid w:val="00E317EB"/>
    <w:rsid w:val="00E318D6"/>
    <w:rsid w:val="00E318DD"/>
    <w:rsid w:val="00E318FF"/>
    <w:rsid w:val="00E31975"/>
    <w:rsid w:val="00E319E3"/>
    <w:rsid w:val="00E31B41"/>
    <w:rsid w:val="00E31C7D"/>
    <w:rsid w:val="00E31F92"/>
    <w:rsid w:val="00E32078"/>
    <w:rsid w:val="00E32330"/>
    <w:rsid w:val="00E324F7"/>
    <w:rsid w:val="00E32516"/>
    <w:rsid w:val="00E327DC"/>
    <w:rsid w:val="00E32837"/>
    <w:rsid w:val="00E32AED"/>
    <w:rsid w:val="00E32C15"/>
    <w:rsid w:val="00E3305D"/>
    <w:rsid w:val="00E332D2"/>
    <w:rsid w:val="00E3342B"/>
    <w:rsid w:val="00E33456"/>
    <w:rsid w:val="00E336A9"/>
    <w:rsid w:val="00E33B20"/>
    <w:rsid w:val="00E33B3B"/>
    <w:rsid w:val="00E33C49"/>
    <w:rsid w:val="00E33C58"/>
    <w:rsid w:val="00E33CB1"/>
    <w:rsid w:val="00E33D3A"/>
    <w:rsid w:val="00E33F94"/>
    <w:rsid w:val="00E340DD"/>
    <w:rsid w:val="00E34640"/>
    <w:rsid w:val="00E3476E"/>
    <w:rsid w:val="00E34770"/>
    <w:rsid w:val="00E347FC"/>
    <w:rsid w:val="00E34867"/>
    <w:rsid w:val="00E3498B"/>
    <w:rsid w:val="00E34A31"/>
    <w:rsid w:val="00E34C00"/>
    <w:rsid w:val="00E34C36"/>
    <w:rsid w:val="00E34F8D"/>
    <w:rsid w:val="00E3509D"/>
    <w:rsid w:val="00E35283"/>
    <w:rsid w:val="00E35300"/>
    <w:rsid w:val="00E3549C"/>
    <w:rsid w:val="00E354A8"/>
    <w:rsid w:val="00E35518"/>
    <w:rsid w:val="00E3566F"/>
    <w:rsid w:val="00E359B2"/>
    <w:rsid w:val="00E35ABF"/>
    <w:rsid w:val="00E35CC9"/>
    <w:rsid w:val="00E363C5"/>
    <w:rsid w:val="00E364F6"/>
    <w:rsid w:val="00E36805"/>
    <w:rsid w:val="00E36B25"/>
    <w:rsid w:val="00E36F05"/>
    <w:rsid w:val="00E36F2B"/>
    <w:rsid w:val="00E36F76"/>
    <w:rsid w:val="00E370FB"/>
    <w:rsid w:val="00E3718C"/>
    <w:rsid w:val="00E371B5"/>
    <w:rsid w:val="00E37465"/>
    <w:rsid w:val="00E3751B"/>
    <w:rsid w:val="00E377AB"/>
    <w:rsid w:val="00E37B44"/>
    <w:rsid w:val="00E37B7B"/>
    <w:rsid w:val="00E37BBA"/>
    <w:rsid w:val="00E37CB7"/>
    <w:rsid w:val="00E37D0D"/>
    <w:rsid w:val="00E37D56"/>
    <w:rsid w:val="00E37EA5"/>
    <w:rsid w:val="00E37F2A"/>
    <w:rsid w:val="00E37FE8"/>
    <w:rsid w:val="00E400C6"/>
    <w:rsid w:val="00E40322"/>
    <w:rsid w:val="00E403B5"/>
    <w:rsid w:val="00E40530"/>
    <w:rsid w:val="00E405DF"/>
    <w:rsid w:val="00E4067C"/>
    <w:rsid w:val="00E40D20"/>
    <w:rsid w:val="00E4117E"/>
    <w:rsid w:val="00E411B3"/>
    <w:rsid w:val="00E41605"/>
    <w:rsid w:val="00E4170F"/>
    <w:rsid w:val="00E41884"/>
    <w:rsid w:val="00E419EF"/>
    <w:rsid w:val="00E41A3D"/>
    <w:rsid w:val="00E41AEF"/>
    <w:rsid w:val="00E41C46"/>
    <w:rsid w:val="00E41CDA"/>
    <w:rsid w:val="00E41DBD"/>
    <w:rsid w:val="00E420E0"/>
    <w:rsid w:val="00E422E6"/>
    <w:rsid w:val="00E42537"/>
    <w:rsid w:val="00E425D0"/>
    <w:rsid w:val="00E42686"/>
    <w:rsid w:val="00E42773"/>
    <w:rsid w:val="00E42814"/>
    <w:rsid w:val="00E4282E"/>
    <w:rsid w:val="00E42869"/>
    <w:rsid w:val="00E42933"/>
    <w:rsid w:val="00E42CFF"/>
    <w:rsid w:val="00E42F6C"/>
    <w:rsid w:val="00E43335"/>
    <w:rsid w:val="00E43440"/>
    <w:rsid w:val="00E435E2"/>
    <w:rsid w:val="00E43734"/>
    <w:rsid w:val="00E4388E"/>
    <w:rsid w:val="00E43A88"/>
    <w:rsid w:val="00E43D83"/>
    <w:rsid w:val="00E43E0A"/>
    <w:rsid w:val="00E43E65"/>
    <w:rsid w:val="00E43E79"/>
    <w:rsid w:val="00E43F9C"/>
    <w:rsid w:val="00E44356"/>
    <w:rsid w:val="00E44597"/>
    <w:rsid w:val="00E447E8"/>
    <w:rsid w:val="00E44910"/>
    <w:rsid w:val="00E449A0"/>
    <w:rsid w:val="00E44AEF"/>
    <w:rsid w:val="00E44B64"/>
    <w:rsid w:val="00E44CEB"/>
    <w:rsid w:val="00E44D26"/>
    <w:rsid w:val="00E44D3F"/>
    <w:rsid w:val="00E44F28"/>
    <w:rsid w:val="00E4501F"/>
    <w:rsid w:val="00E45181"/>
    <w:rsid w:val="00E45372"/>
    <w:rsid w:val="00E4544C"/>
    <w:rsid w:val="00E45564"/>
    <w:rsid w:val="00E4564E"/>
    <w:rsid w:val="00E45C3F"/>
    <w:rsid w:val="00E45D14"/>
    <w:rsid w:val="00E45E2D"/>
    <w:rsid w:val="00E45E6F"/>
    <w:rsid w:val="00E46168"/>
    <w:rsid w:val="00E46476"/>
    <w:rsid w:val="00E46CDB"/>
    <w:rsid w:val="00E46D4D"/>
    <w:rsid w:val="00E46E72"/>
    <w:rsid w:val="00E46EDB"/>
    <w:rsid w:val="00E473F7"/>
    <w:rsid w:val="00E47593"/>
    <w:rsid w:val="00E4766A"/>
    <w:rsid w:val="00E47750"/>
    <w:rsid w:val="00E47870"/>
    <w:rsid w:val="00E4789E"/>
    <w:rsid w:val="00E479A2"/>
    <w:rsid w:val="00E47A05"/>
    <w:rsid w:val="00E47B71"/>
    <w:rsid w:val="00E47C5C"/>
    <w:rsid w:val="00E47D28"/>
    <w:rsid w:val="00E47F83"/>
    <w:rsid w:val="00E500C3"/>
    <w:rsid w:val="00E5028C"/>
    <w:rsid w:val="00E503B0"/>
    <w:rsid w:val="00E504B7"/>
    <w:rsid w:val="00E505FB"/>
    <w:rsid w:val="00E5086C"/>
    <w:rsid w:val="00E50AE5"/>
    <w:rsid w:val="00E50AF1"/>
    <w:rsid w:val="00E50C72"/>
    <w:rsid w:val="00E50E2F"/>
    <w:rsid w:val="00E50FEC"/>
    <w:rsid w:val="00E5125C"/>
    <w:rsid w:val="00E51338"/>
    <w:rsid w:val="00E51608"/>
    <w:rsid w:val="00E5173E"/>
    <w:rsid w:val="00E51898"/>
    <w:rsid w:val="00E518A6"/>
    <w:rsid w:val="00E51A20"/>
    <w:rsid w:val="00E51B8C"/>
    <w:rsid w:val="00E51E09"/>
    <w:rsid w:val="00E51E1D"/>
    <w:rsid w:val="00E52088"/>
    <w:rsid w:val="00E521D2"/>
    <w:rsid w:val="00E52634"/>
    <w:rsid w:val="00E52733"/>
    <w:rsid w:val="00E52810"/>
    <w:rsid w:val="00E528A4"/>
    <w:rsid w:val="00E529C9"/>
    <w:rsid w:val="00E52CE7"/>
    <w:rsid w:val="00E52D5A"/>
    <w:rsid w:val="00E5313D"/>
    <w:rsid w:val="00E533A7"/>
    <w:rsid w:val="00E5346B"/>
    <w:rsid w:val="00E53529"/>
    <w:rsid w:val="00E53704"/>
    <w:rsid w:val="00E53787"/>
    <w:rsid w:val="00E537AC"/>
    <w:rsid w:val="00E538D3"/>
    <w:rsid w:val="00E53CA0"/>
    <w:rsid w:val="00E53D7F"/>
    <w:rsid w:val="00E5402F"/>
    <w:rsid w:val="00E540CA"/>
    <w:rsid w:val="00E54140"/>
    <w:rsid w:val="00E54355"/>
    <w:rsid w:val="00E543D9"/>
    <w:rsid w:val="00E545BB"/>
    <w:rsid w:val="00E54718"/>
    <w:rsid w:val="00E54770"/>
    <w:rsid w:val="00E547EE"/>
    <w:rsid w:val="00E54890"/>
    <w:rsid w:val="00E548D3"/>
    <w:rsid w:val="00E54B4A"/>
    <w:rsid w:val="00E54B97"/>
    <w:rsid w:val="00E54BC0"/>
    <w:rsid w:val="00E54EAB"/>
    <w:rsid w:val="00E554DE"/>
    <w:rsid w:val="00E55789"/>
    <w:rsid w:val="00E55803"/>
    <w:rsid w:val="00E55D8C"/>
    <w:rsid w:val="00E55E64"/>
    <w:rsid w:val="00E55F56"/>
    <w:rsid w:val="00E56051"/>
    <w:rsid w:val="00E561A1"/>
    <w:rsid w:val="00E5630B"/>
    <w:rsid w:val="00E56384"/>
    <w:rsid w:val="00E56441"/>
    <w:rsid w:val="00E56457"/>
    <w:rsid w:val="00E564C4"/>
    <w:rsid w:val="00E5660C"/>
    <w:rsid w:val="00E56768"/>
    <w:rsid w:val="00E567D4"/>
    <w:rsid w:val="00E569EB"/>
    <w:rsid w:val="00E569FF"/>
    <w:rsid w:val="00E56C10"/>
    <w:rsid w:val="00E56DA7"/>
    <w:rsid w:val="00E56F56"/>
    <w:rsid w:val="00E56F76"/>
    <w:rsid w:val="00E573B4"/>
    <w:rsid w:val="00E5744D"/>
    <w:rsid w:val="00E575C2"/>
    <w:rsid w:val="00E57728"/>
    <w:rsid w:val="00E57770"/>
    <w:rsid w:val="00E57A9D"/>
    <w:rsid w:val="00E57AEB"/>
    <w:rsid w:val="00E57B97"/>
    <w:rsid w:val="00E57BB7"/>
    <w:rsid w:val="00E57BE5"/>
    <w:rsid w:val="00E57FF7"/>
    <w:rsid w:val="00E600E2"/>
    <w:rsid w:val="00E6035C"/>
    <w:rsid w:val="00E604A9"/>
    <w:rsid w:val="00E604D9"/>
    <w:rsid w:val="00E606E6"/>
    <w:rsid w:val="00E607B9"/>
    <w:rsid w:val="00E60908"/>
    <w:rsid w:val="00E60A0B"/>
    <w:rsid w:val="00E60AE6"/>
    <w:rsid w:val="00E60B41"/>
    <w:rsid w:val="00E60ED6"/>
    <w:rsid w:val="00E610E7"/>
    <w:rsid w:val="00E611B7"/>
    <w:rsid w:val="00E61209"/>
    <w:rsid w:val="00E6129F"/>
    <w:rsid w:val="00E6130E"/>
    <w:rsid w:val="00E61363"/>
    <w:rsid w:val="00E61448"/>
    <w:rsid w:val="00E614F6"/>
    <w:rsid w:val="00E6154F"/>
    <w:rsid w:val="00E61599"/>
    <w:rsid w:val="00E615DC"/>
    <w:rsid w:val="00E61611"/>
    <w:rsid w:val="00E618B8"/>
    <w:rsid w:val="00E6198A"/>
    <w:rsid w:val="00E61C05"/>
    <w:rsid w:val="00E61C15"/>
    <w:rsid w:val="00E61ECD"/>
    <w:rsid w:val="00E61F36"/>
    <w:rsid w:val="00E62094"/>
    <w:rsid w:val="00E621DF"/>
    <w:rsid w:val="00E622F8"/>
    <w:rsid w:val="00E62A30"/>
    <w:rsid w:val="00E62CFA"/>
    <w:rsid w:val="00E62FF6"/>
    <w:rsid w:val="00E63070"/>
    <w:rsid w:val="00E6316B"/>
    <w:rsid w:val="00E63190"/>
    <w:rsid w:val="00E632C6"/>
    <w:rsid w:val="00E636EC"/>
    <w:rsid w:val="00E6380B"/>
    <w:rsid w:val="00E638AA"/>
    <w:rsid w:val="00E63A37"/>
    <w:rsid w:val="00E63B6A"/>
    <w:rsid w:val="00E63E7D"/>
    <w:rsid w:val="00E63FB8"/>
    <w:rsid w:val="00E64258"/>
    <w:rsid w:val="00E64471"/>
    <w:rsid w:val="00E6448F"/>
    <w:rsid w:val="00E64492"/>
    <w:rsid w:val="00E645A0"/>
    <w:rsid w:val="00E6474C"/>
    <w:rsid w:val="00E647D6"/>
    <w:rsid w:val="00E649D6"/>
    <w:rsid w:val="00E64B22"/>
    <w:rsid w:val="00E64C29"/>
    <w:rsid w:val="00E64CC7"/>
    <w:rsid w:val="00E64D42"/>
    <w:rsid w:val="00E64D64"/>
    <w:rsid w:val="00E64DE8"/>
    <w:rsid w:val="00E64E1C"/>
    <w:rsid w:val="00E64F78"/>
    <w:rsid w:val="00E650AF"/>
    <w:rsid w:val="00E650FC"/>
    <w:rsid w:val="00E6518E"/>
    <w:rsid w:val="00E655F3"/>
    <w:rsid w:val="00E656DC"/>
    <w:rsid w:val="00E65777"/>
    <w:rsid w:val="00E657CA"/>
    <w:rsid w:val="00E65A5C"/>
    <w:rsid w:val="00E65AD4"/>
    <w:rsid w:val="00E65DC1"/>
    <w:rsid w:val="00E660F8"/>
    <w:rsid w:val="00E6611A"/>
    <w:rsid w:val="00E66253"/>
    <w:rsid w:val="00E663EE"/>
    <w:rsid w:val="00E664F4"/>
    <w:rsid w:val="00E66720"/>
    <w:rsid w:val="00E66735"/>
    <w:rsid w:val="00E66819"/>
    <w:rsid w:val="00E669BB"/>
    <w:rsid w:val="00E66AAC"/>
    <w:rsid w:val="00E66EBC"/>
    <w:rsid w:val="00E66FE3"/>
    <w:rsid w:val="00E676B6"/>
    <w:rsid w:val="00E676DD"/>
    <w:rsid w:val="00E67AF9"/>
    <w:rsid w:val="00E67B11"/>
    <w:rsid w:val="00E67EED"/>
    <w:rsid w:val="00E67F08"/>
    <w:rsid w:val="00E70352"/>
    <w:rsid w:val="00E70442"/>
    <w:rsid w:val="00E705F7"/>
    <w:rsid w:val="00E706D3"/>
    <w:rsid w:val="00E70817"/>
    <w:rsid w:val="00E70A62"/>
    <w:rsid w:val="00E711BD"/>
    <w:rsid w:val="00E712CE"/>
    <w:rsid w:val="00E71348"/>
    <w:rsid w:val="00E71352"/>
    <w:rsid w:val="00E713D8"/>
    <w:rsid w:val="00E714F9"/>
    <w:rsid w:val="00E7154E"/>
    <w:rsid w:val="00E7165D"/>
    <w:rsid w:val="00E716E8"/>
    <w:rsid w:val="00E716F0"/>
    <w:rsid w:val="00E71880"/>
    <w:rsid w:val="00E71929"/>
    <w:rsid w:val="00E71A7F"/>
    <w:rsid w:val="00E71BD9"/>
    <w:rsid w:val="00E71DE4"/>
    <w:rsid w:val="00E71EA8"/>
    <w:rsid w:val="00E7220E"/>
    <w:rsid w:val="00E72338"/>
    <w:rsid w:val="00E7259E"/>
    <w:rsid w:val="00E725EE"/>
    <w:rsid w:val="00E727BA"/>
    <w:rsid w:val="00E72812"/>
    <w:rsid w:val="00E72969"/>
    <w:rsid w:val="00E72AB8"/>
    <w:rsid w:val="00E72B06"/>
    <w:rsid w:val="00E72C47"/>
    <w:rsid w:val="00E73004"/>
    <w:rsid w:val="00E7307E"/>
    <w:rsid w:val="00E7325F"/>
    <w:rsid w:val="00E7329D"/>
    <w:rsid w:val="00E735CB"/>
    <w:rsid w:val="00E73633"/>
    <w:rsid w:val="00E73A44"/>
    <w:rsid w:val="00E73A92"/>
    <w:rsid w:val="00E73B19"/>
    <w:rsid w:val="00E73D04"/>
    <w:rsid w:val="00E73D98"/>
    <w:rsid w:val="00E73E39"/>
    <w:rsid w:val="00E73E51"/>
    <w:rsid w:val="00E740B3"/>
    <w:rsid w:val="00E7489E"/>
    <w:rsid w:val="00E748F4"/>
    <w:rsid w:val="00E74967"/>
    <w:rsid w:val="00E74973"/>
    <w:rsid w:val="00E74E0C"/>
    <w:rsid w:val="00E74ED6"/>
    <w:rsid w:val="00E750F9"/>
    <w:rsid w:val="00E75176"/>
    <w:rsid w:val="00E754AE"/>
    <w:rsid w:val="00E754C7"/>
    <w:rsid w:val="00E75586"/>
    <w:rsid w:val="00E75A34"/>
    <w:rsid w:val="00E75A74"/>
    <w:rsid w:val="00E75B79"/>
    <w:rsid w:val="00E75C14"/>
    <w:rsid w:val="00E75ED0"/>
    <w:rsid w:val="00E75EEC"/>
    <w:rsid w:val="00E75F45"/>
    <w:rsid w:val="00E75FAC"/>
    <w:rsid w:val="00E75FE5"/>
    <w:rsid w:val="00E760BF"/>
    <w:rsid w:val="00E76272"/>
    <w:rsid w:val="00E76498"/>
    <w:rsid w:val="00E7663D"/>
    <w:rsid w:val="00E766B6"/>
    <w:rsid w:val="00E766F1"/>
    <w:rsid w:val="00E76868"/>
    <w:rsid w:val="00E768CE"/>
    <w:rsid w:val="00E76A6F"/>
    <w:rsid w:val="00E76DF3"/>
    <w:rsid w:val="00E76E1C"/>
    <w:rsid w:val="00E77061"/>
    <w:rsid w:val="00E77234"/>
    <w:rsid w:val="00E77334"/>
    <w:rsid w:val="00E77544"/>
    <w:rsid w:val="00E7764E"/>
    <w:rsid w:val="00E7767A"/>
    <w:rsid w:val="00E7774F"/>
    <w:rsid w:val="00E7798A"/>
    <w:rsid w:val="00E77AAD"/>
    <w:rsid w:val="00E77AF1"/>
    <w:rsid w:val="00E77B94"/>
    <w:rsid w:val="00E77BF1"/>
    <w:rsid w:val="00E77D3C"/>
    <w:rsid w:val="00E77F36"/>
    <w:rsid w:val="00E80106"/>
    <w:rsid w:val="00E80636"/>
    <w:rsid w:val="00E809E0"/>
    <w:rsid w:val="00E809E4"/>
    <w:rsid w:val="00E80A17"/>
    <w:rsid w:val="00E80A3A"/>
    <w:rsid w:val="00E80C64"/>
    <w:rsid w:val="00E80D1C"/>
    <w:rsid w:val="00E81133"/>
    <w:rsid w:val="00E815AA"/>
    <w:rsid w:val="00E817A2"/>
    <w:rsid w:val="00E81CA8"/>
    <w:rsid w:val="00E81F98"/>
    <w:rsid w:val="00E82290"/>
    <w:rsid w:val="00E82350"/>
    <w:rsid w:val="00E826D4"/>
    <w:rsid w:val="00E82BBF"/>
    <w:rsid w:val="00E82CC5"/>
    <w:rsid w:val="00E82E00"/>
    <w:rsid w:val="00E82EDC"/>
    <w:rsid w:val="00E82FB9"/>
    <w:rsid w:val="00E83089"/>
    <w:rsid w:val="00E8329B"/>
    <w:rsid w:val="00E8333A"/>
    <w:rsid w:val="00E833AE"/>
    <w:rsid w:val="00E8344F"/>
    <w:rsid w:val="00E8367F"/>
    <w:rsid w:val="00E836B2"/>
    <w:rsid w:val="00E836B7"/>
    <w:rsid w:val="00E836BC"/>
    <w:rsid w:val="00E837EA"/>
    <w:rsid w:val="00E83889"/>
    <w:rsid w:val="00E83B39"/>
    <w:rsid w:val="00E83EAB"/>
    <w:rsid w:val="00E83EB8"/>
    <w:rsid w:val="00E83F5A"/>
    <w:rsid w:val="00E841BD"/>
    <w:rsid w:val="00E842B1"/>
    <w:rsid w:val="00E842D9"/>
    <w:rsid w:val="00E843A8"/>
    <w:rsid w:val="00E844E1"/>
    <w:rsid w:val="00E8484C"/>
    <w:rsid w:val="00E84B72"/>
    <w:rsid w:val="00E84FAB"/>
    <w:rsid w:val="00E850B9"/>
    <w:rsid w:val="00E85197"/>
    <w:rsid w:val="00E854EF"/>
    <w:rsid w:val="00E85603"/>
    <w:rsid w:val="00E85737"/>
    <w:rsid w:val="00E857E8"/>
    <w:rsid w:val="00E85CE6"/>
    <w:rsid w:val="00E85E86"/>
    <w:rsid w:val="00E85F13"/>
    <w:rsid w:val="00E862A0"/>
    <w:rsid w:val="00E8630A"/>
    <w:rsid w:val="00E863A0"/>
    <w:rsid w:val="00E86487"/>
    <w:rsid w:val="00E86821"/>
    <w:rsid w:val="00E868E7"/>
    <w:rsid w:val="00E86B35"/>
    <w:rsid w:val="00E86D57"/>
    <w:rsid w:val="00E86EDE"/>
    <w:rsid w:val="00E87478"/>
    <w:rsid w:val="00E8751F"/>
    <w:rsid w:val="00E8764F"/>
    <w:rsid w:val="00E87758"/>
    <w:rsid w:val="00E877EC"/>
    <w:rsid w:val="00E8794B"/>
    <w:rsid w:val="00E87B33"/>
    <w:rsid w:val="00E87BDA"/>
    <w:rsid w:val="00E87CA5"/>
    <w:rsid w:val="00E87CF3"/>
    <w:rsid w:val="00E87D13"/>
    <w:rsid w:val="00E87D5F"/>
    <w:rsid w:val="00E87E7B"/>
    <w:rsid w:val="00E87FC0"/>
    <w:rsid w:val="00E900F4"/>
    <w:rsid w:val="00E901E2"/>
    <w:rsid w:val="00E9050F"/>
    <w:rsid w:val="00E90567"/>
    <w:rsid w:val="00E905CC"/>
    <w:rsid w:val="00E9070A"/>
    <w:rsid w:val="00E90712"/>
    <w:rsid w:val="00E90809"/>
    <w:rsid w:val="00E9088F"/>
    <w:rsid w:val="00E9090B"/>
    <w:rsid w:val="00E90A02"/>
    <w:rsid w:val="00E90B37"/>
    <w:rsid w:val="00E91142"/>
    <w:rsid w:val="00E9117C"/>
    <w:rsid w:val="00E9128D"/>
    <w:rsid w:val="00E91326"/>
    <w:rsid w:val="00E9137D"/>
    <w:rsid w:val="00E9172F"/>
    <w:rsid w:val="00E91789"/>
    <w:rsid w:val="00E9178E"/>
    <w:rsid w:val="00E91993"/>
    <w:rsid w:val="00E91ABF"/>
    <w:rsid w:val="00E91B7F"/>
    <w:rsid w:val="00E91C01"/>
    <w:rsid w:val="00E91C4E"/>
    <w:rsid w:val="00E91E7F"/>
    <w:rsid w:val="00E91F96"/>
    <w:rsid w:val="00E9205A"/>
    <w:rsid w:val="00E923E1"/>
    <w:rsid w:val="00E92467"/>
    <w:rsid w:val="00E92700"/>
    <w:rsid w:val="00E9273C"/>
    <w:rsid w:val="00E9296D"/>
    <w:rsid w:val="00E92A48"/>
    <w:rsid w:val="00E92D76"/>
    <w:rsid w:val="00E92E94"/>
    <w:rsid w:val="00E931EA"/>
    <w:rsid w:val="00E932BD"/>
    <w:rsid w:val="00E93417"/>
    <w:rsid w:val="00E934BB"/>
    <w:rsid w:val="00E934F5"/>
    <w:rsid w:val="00E93596"/>
    <w:rsid w:val="00E938DE"/>
    <w:rsid w:val="00E93BDB"/>
    <w:rsid w:val="00E93CC3"/>
    <w:rsid w:val="00E93D3C"/>
    <w:rsid w:val="00E93E13"/>
    <w:rsid w:val="00E93FD7"/>
    <w:rsid w:val="00E9423C"/>
    <w:rsid w:val="00E9423E"/>
    <w:rsid w:val="00E94246"/>
    <w:rsid w:val="00E948B7"/>
    <w:rsid w:val="00E94C1E"/>
    <w:rsid w:val="00E94DB7"/>
    <w:rsid w:val="00E94DE2"/>
    <w:rsid w:val="00E95029"/>
    <w:rsid w:val="00E95128"/>
    <w:rsid w:val="00E9552A"/>
    <w:rsid w:val="00E9556C"/>
    <w:rsid w:val="00E956B1"/>
    <w:rsid w:val="00E957A5"/>
    <w:rsid w:val="00E95926"/>
    <w:rsid w:val="00E95A16"/>
    <w:rsid w:val="00E95AC9"/>
    <w:rsid w:val="00E95E6B"/>
    <w:rsid w:val="00E95F02"/>
    <w:rsid w:val="00E9622E"/>
    <w:rsid w:val="00E962C1"/>
    <w:rsid w:val="00E96464"/>
    <w:rsid w:val="00E9650F"/>
    <w:rsid w:val="00E965C0"/>
    <w:rsid w:val="00E96677"/>
    <w:rsid w:val="00E9689D"/>
    <w:rsid w:val="00E96AA8"/>
    <w:rsid w:val="00E97044"/>
    <w:rsid w:val="00E971C8"/>
    <w:rsid w:val="00E974EB"/>
    <w:rsid w:val="00E97659"/>
    <w:rsid w:val="00E9773B"/>
    <w:rsid w:val="00E977E3"/>
    <w:rsid w:val="00E97C7D"/>
    <w:rsid w:val="00E97DFB"/>
    <w:rsid w:val="00EA00F1"/>
    <w:rsid w:val="00EA01B5"/>
    <w:rsid w:val="00EA0566"/>
    <w:rsid w:val="00EA089A"/>
    <w:rsid w:val="00EA08EF"/>
    <w:rsid w:val="00EA0F78"/>
    <w:rsid w:val="00EA11B9"/>
    <w:rsid w:val="00EA1249"/>
    <w:rsid w:val="00EA1258"/>
    <w:rsid w:val="00EA14EE"/>
    <w:rsid w:val="00EA15B1"/>
    <w:rsid w:val="00EA1707"/>
    <w:rsid w:val="00EA1782"/>
    <w:rsid w:val="00EA1868"/>
    <w:rsid w:val="00EA1901"/>
    <w:rsid w:val="00EA191C"/>
    <w:rsid w:val="00EA1B06"/>
    <w:rsid w:val="00EA1BCB"/>
    <w:rsid w:val="00EA1E09"/>
    <w:rsid w:val="00EA1FF3"/>
    <w:rsid w:val="00EA22A1"/>
    <w:rsid w:val="00EA232B"/>
    <w:rsid w:val="00EA2473"/>
    <w:rsid w:val="00EA2488"/>
    <w:rsid w:val="00EA24A3"/>
    <w:rsid w:val="00EA24E2"/>
    <w:rsid w:val="00EA25AC"/>
    <w:rsid w:val="00EA2B7E"/>
    <w:rsid w:val="00EA2C15"/>
    <w:rsid w:val="00EA2D45"/>
    <w:rsid w:val="00EA2D66"/>
    <w:rsid w:val="00EA3347"/>
    <w:rsid w:val="00EA33B4"/>
    <w:rsid w:val="00EA3417"/>
    <w:rsid w:val="00EA3438"/>
    <w:rsid w:val="00EA3476"/>
    <w:rsid w:val="00EA3888"/>
    <w:rsid w:val="00EA3969"/>
    <w:rsid w:val="00EA3CD5"/>
    <w:rsid w:val="00EA3F7A"/>
    <w:rsid w:val="00EA3FC3"/>
    <w:rsid w:val="00EA3FCD"/>
    <w:rsid w:val="00EA4044"/>
    <w:rsid w:val="00EA408B"/>
    <w:rsid w:val="00EA4125"/>
    <w:rsid w:val="00EA4350"/>
    <w:rsid w:val="00EA45D5"/>
    <w:rsid w:val="00EA4776"/>
    <w:rsid w:val="00EA4779"/>
    <w:rsid w:val="00EA478B"/>
    <w:rsid w:val="00EA4B52"/>
    <w:rsid w:val="00EA4B62"/>
    <w:rsid w:val="00EA4BB0"/>
    <w:rsid w:val="00EA4C02"/>
    <w:rsid w:val="00EA4F96"/>
    <w:rsid w:val="00EA4FD0"/>
    <w:rsid w:val="00EA52A3"/>
    <w:rsid w:val="00EA541A"/>
    <w:rsid w:val="00EA552E"/>
    <w:rsid w:val="00EA5590"/>
    <w:rsid w:val="00EA58C1"/>
    <w:rsid w:val="00EA5A35"/>
    <w:rsid w:val="00EA5AF6"/>
    <w:rsid w:val="00EA5B04"/>
    <w:rsid w:val="00EA5B3E"/>
    <w:rsid w:val="00EA5CF1"/>
    <w:rsid w:val="00EA5D87"/>
    <w:rsid w:val="00EA5DA2"/>
    <w:rsid w:val="00EA604D"/>
    <w:rsid w:val="00EA60C5"/>
    <w:rsid w:val="00EA6115"/>
    <w:rsid w:val="00EA6663"/>
    <w:rsid w:val="00EA689C"/>
    <w:rsid w:val="00EA697A"/>
    <w:rsid w:val="00EA6B01"/>
    <w:rsid w:val="00EA6CAC"/>
    <w:rsid w:val="00EA6EC5"/>
    <w:rsid w:val="00EA6F01"/>
    <w:rsid w:val="00EA6FA7"/>
    <w:rsid w:val="00EA71C7"/>
    <w:rsid w:val="00EA721B"/>
    <w:rsid w:val="00EA7352"/>
    <w:rsid w:val="00EA73D8"/>
    <w:rsid w:val="00EA73E2"/>
    <w:rsid w:val="00EA746F"/>
    <w:rsid w:val="00EA7583"/>
    <w:rsid w:val="00EA764E"/>
    <w:rsid w:val="00EA7673"/>
    <w:rsid w:val="00EA784C"/>
    <w:rsid w:val="00EA78A8"/>
    <w:rsid w:val="00EA7D82"/>
    <w:rsid w:val="00EA7E8B"/>
    <w:rsid w:val="00EA7EDD"/>
    <w:rsid w:val="00EA7EFD"/>
    <w:rsid w:val="00EB0059"/>
    <w:rsid w:val="00EB01CD"/>
    <w:rsid w:val="00EB025B"/>
    <w:rsid w:val="00EB02C8"/>
    <w:rsid w:val="00EB05D9"/>
    <w:rsid w:val="00EB0C2D"/>
    <w:rsid w:val="00EB0FD9"/>
    <w:rsid w:val="00EB10A9"/>
    <w:rsid w:val="00EB10B3"/>
    <w:rsid w:val="00EB11DE"/>
    <w:rsid w:val="00EB1271"/>
    <w:rsid w:val="00EB12F6"/>
    <w:rsid w:val="00EB1472"/>
    <w:rsid w:val="00EB1494"/>
    <w:rsid w:val="00EB1805"/>
    <w:rsid w:val="00EB19F1"/>
    <w:rsid w:val="00EB1B58"/>
    <w:rsid w:val="00EB1FD4"/>
    <w:rsid w:val="00EB2219"/>
    <w:rsid w:val="00EB23AD"/>
    <w:rsid w:val="00EB25D2"/>
    <w:rsid w:val="00EB29FC"/>
    <w:rsid w:val="00EB2A9B"/>
    <w:rsid w:val="00EB31FD"/>
    <w:rsid w:val="00EB33C3"/>
    <w:rsid w:val="00EB355E"/>
    <w:rsid w:val="00EB37C2"/>
    <w:rsid w:val="00EB37E3"/>
    <w:rsid w:val="00EB400C"/>
    <w:rsid w:val="00EB41C6"/>
    <w:rsid w:val="00EB4299"/>
    <w:rsid w:val="00EB444F"/>
    <w:rsid w:val="00EB459C"/>
    <w:rsid w:val="00EB4631"/>
    <w:rsid w:val="00EB48AF"/>
    <w:rsid w:val="00EB4A8A"/>
    <w:rsid w:val="00EB4C7B"/>
    <w:rsid w:val="00EB4D0D"/>
    <w:rsid w:val="00EB4DA8"/>
    <w:rsid w:val="00EB4E98"/>
    <w:rsid w:val="00EB506B"/>
    <w:rsid w:val="00EB51B9"/>
    <w:rsid w:val="00EB52F8"/>
    <w:rsid w:val="00EB5333"/>
    <w:rsid w:val="00EB577F"/>
    <w:rsid w:val="00EB5BBA"/>
    <w:rsid w:val="00EB5BC7"/>
    <w:rsid w:val="00EB5E4C"/>
    <w:rsid w:val="00EB5E6B"/>
    <w:rsid w:val="00EB5FD4"/>
    <w:rsid w:val="00EB606F"/>
    <w:rsid w:val="00EB616C"/>
    <w:rsid w:val="00EB61A7"/>
    <w:rsid w:val="00EB64A7"/>
    <w:rsid w:val="00EB65AC"/>
    <w:rsid w:val="00EB68AD"/>
    <w:rsid w:val="00EB68F7"/>
    <w:rsid w:val="00EB6A3C"/>
    <w:rsid w:val="00EB6A7C"/>
    <w:rsid w:val="00EB6ABA"/>
    <w:rsid w:val="00EB6B32"/>
    <w:rsid w:val="00EB6D2D"/>
    <w:rsid w:val="00EB6E71"/>
    <w:rsid w:val="00EB701C"/>
    <w:rsid w:val="00EB7079"/>
    <w:rsid w:val="00EB75BD"/>
    <w:rsid w:val="00EB774E"/>
    <w:rsid w:val="00EB795A"/>
    <w:rsid w:val="00EB7A9D"/>
    <w:rsid w:val="00EB7B1C"/>
    <w:rsid w:val="00EB7B84"/>
    <w:rsid w:val="00EB7BC3"/>
    <w:rsid w:val="00EB7C0D"/>
    <w:rsid w:val="00EB7DFA"/>
    <w:rsid w:val="00EC013E"/>
    <w:rsid w:val="00EC0162"/>
    <w:rsid w:val="00EC02AC"/>
    <w:rsid w:val="00EC036B"/>
    <w:rsid w:val="00EC05C7"/>
    <w:rsid w:val="00EC07A1"/>
    <w:rsid w:val="00EC0CE8"/>
    <w:rsid w:val="00EC0E37"/>
    <w:rsid w:val="00EC0F28"/>
    <w:rsid w:val="00EC0FE8"/>
    <w:rsid w:val="00EC1070"/>
    <w:rsid w:val="00EC1082"/>
    <w:rsid w:val="00EC13E7"/>
    <w:rsid w:val="00EC1485"/>
    <w:rsid w:val="00EC14EB"/>
    <w:rsid w:val="00EC15A2"/>
    <w:rsid w:val="00EC15D4"/>
    <w:rsid w:val="00EC1911"/>
    <w:rsid w:val="00EC1AFA"/>
    <w:rsid w:val="00EC21F4"/>
    <w:rsid w:val="00EC2325"/>
    <w:rsid w:val="00EC233D"/>
    <w:rsid w:val="00EC27AD"/>
    <w:rsid w:val="00EC2B0A"/>
    <w:rsid w:val="00EC2C30"/>
    <w:rsid w:val="00EC2E26"/>
    <w:rsid w:val="00EC2E6A"/>
    <w:rsid w:val="00EC3064"/>
    <w:rsid w:val="00EC3121"/>
    <w:rsid w:val="00EC3508"/>
    <w:rsid w:val="00EC3588"/>
    <w:rsid w:val="00EC36D2"/>
    <w:rsid w:val="00EC3841"/>
    <w:rsid w:val="00EC3A1C"/>
    <w:rsid w:val="00EC3A48"/>
    <w:rsid w:val="00EC3B06"/>
    <w:rsid w:val="00EC3B70"/>
    <w:rsid w:val="00EC3D42"/>
    <w:rsid w:val="00EC3D71"/>
    <w:rsid w:val="00EC3F00"/>
    <w:rsid w:val="00EC4314"/>
    <w:rsid w:val="00EC4338"/>
    <w:rsid w:val="00EC46B1"/>
    <w:rsid w:val="00EC46FC"/>
    <w:rsid w:val="00EC47CD"/>
    <w:rsid w:val="00EC497F"/>
    <w:rsid w:val="00EC4A7D"/>
    <w:rsid w:val="00EC4B5F"/>
    <w:rsid w:val="00EC4B65"/>
    <w:rsid w:val="00EC4C80"/>
    <w:rsid w:val="00EC4D14"/>
    <w:rsid w:val="00EC4DAA"/>
    <w:rsid w:val="00EC4ED9"/>
    <w:rsid w:val="00EC4F41"/>
    <w:rsid w:val="00EC5584"/>
    <w:rsid w:val="00EC5750"/>
    <w:rsid w:val="00EC5997"/>
    <w:rsid w:val="00EC5C41"/>
    <w:rsid w:val="00EC5D21"/>
    <w:rsid w:val="00EC60D6"/>
    <w:rsid w:val="00EC631D"/>
    <w:rsid w:val="00EC64DF"/>
    <w:rsid w:val="00EC6751"/>
    <w:rsid w:val="00EC69A0"/>
    <w:rsid w:val="00EC6BA4"/>
    <w:rsid w:val="00EC6EB9"/>
    <w:rsid w:val="00EC70B1"/>
    <w:rsid w:val="00EC71EA"/>
    <w:rsid w:val="00EC732A"/>
    <w:rsid w:val="00EC735B"/>
    <w:rsid w:val="00EC7616"/>
    <w:rsid w:val="00EC78C3"/>
    <w:rsid w:val="00EC7B13"/>
    <w:rsid w:val="00EC7B3A"/>
    <w:rsid w:val="00EC7D97"/>
    <w:rsid w:val="00EC7E37"/>
    <w:rsid w:val="00EC7F1B"/>
    <w:rsid w:val="00ED00C1"/>
    <w:rsid w:val="00ED0424"/>
    <w:rsid w:val="00ED0471"/>
    <w:rsid w:val="00ED04CD"/>
    <w:rsid w:val="00ED0632"/>
    <w:rsid w:val="00ED089E"/>
    <w:rsid w:val="00ED09E9"/>
    <w:rsid w:val="00ED0A2B"/>
    <w:rsid w:val="00ED0A7E"/>
    <w:rsid w:val="00ED0B4F"/>
    <w:rsid w:val="00ED0B5B"/>
    <w:rsid w:val="00ED0BC0"/>
    <w:rsid w:val="00ED0CD9"/>
    <w:rsid w:val="00ED0D4C"/>
    <w:rsid w:val="00ED0EC7"/>
    <w:rsid w:val="00ED1085"/>
    <w:rsid w:val="00ED10A9"/>
    <w:rsid w:val="00ED1444"/>
    <w:rsid w:val="00ED1987"/>
    <w:rsid w:val="00ED1C62"/>
    <w:rsid w:val="00ED1D27"/>
    <w:rsid w:val="00ED1DA2"/>
    <w:rsid w:val="00ED1DD1"/>
    <w:rsid w:val="00ED220D"/>
    <w:rsid w:val="00ED234A"/>
    <w:rsid w:val="00ED23AF"/>
    <w:rsid w:val="00ED2697"/>
    <w:rsid w:val="00ED278B"/>
    <w:rsid w:val="00ED27CB"/>
    <w:rsid w:val="00ED28C7"/>
    <w:rsid w:val="00ED2C9E"/>
    <w:rsid w:val="00ED2EA9"/>
    <w:rsid w:val="00ED2F43"/>
    <w:rsid w:val="00ED2FC4"/>
    <w:rsid w:val="00ED3051"/>
    <w:rsid w:val="00ED3106"/>
    <w:rsid w:val="00ED31B5"/>
    <w:rsid w:val="00ED3220"/>
    <w:rsid w:val="00ED3225"/>
    <w:rsid w:val="00ED3288"/>
    <w:rsid w:val="00ED3317"/>
    <w:rsid w:val="00ED3345"/>
    <w:rsid w:val="00ED3599"/>
    <w:rsid w:val="00ED3625"/>
    <w:rsid w:val="00ED37EF"/>
    <w:rsid w:val="00ED3A17"/>
    <w:rsid w:val="00ED3AF0"/>
    <w:rsid w:val="00ED3BF6"/>
    <w:rsid w:val="00ED3CAA"/>
    <w:rsid w:val="00ED3CF9"/>
    <w:rsid w:val="00ED3EC8"/>
    <w:rsid w:val="00ED3F6D"/>
    <w:rsid w:val="00ED4263"/>
    <w:rsid w:val="00ED46B6"/>
    <w:rsid w:val="00ED46E4"/>
    <w:rsid w:val="00ED47A3"/>
    <w:rsid w:val="00ED47F5"/>
    <w:rsid w:val="00ED4841"/>
    <w:rsid w:val="00ED4908"/>
    <w:rsid w:val="00ED4AF8"/>
    <w:rsid w:val="00ED4B0E"/>
    <w:rsid w:val="00ED4D55"/>
    <w:rsid w:val="00ED514B"/>
    <w:rsid w:val="00ED52F3"/>
    <w:rsid w:val="00ED5410"/>
    <w:rsid w:val="00ED544D"/>
    <w:rsid w:val="00ED5733"/>
    <w:rsid w:val="00ED5930"/>
    <w:rsid w:val="00ED59FE"/>
    <w:rsid w:val="00ED5BBA"/>
    <w:rsid w:val="00ED5BC9"/>
    <w:rsid w:val="00ED5C02"/>
    <w:rsid w:val="00ED5CA9"/>
    <w:rsid w:val="00ED5CC4"/>
    <w:rsid w:val="00ED5CC7"/>
    <w:rsid w:val="00ED5DEC"/>
    <w:rsid w:val="00ED5EF7"/>
    <w:rsid w:val="00ED64C6"/>
    <w:rsid w:val="00ED65BF"/>
    <w:rsid w:val="00ED68B4"/>
    <w:rsid w:val="00ED699E"/>
    <w:rsid w:val="00ED6AF6"/>
    <w:rsid w:val="00ED6B68"/>
    <w:rsid w:val="00ED6CA3"/>
    <w:rsid w:val="00ED6CA9"/>
    <w:rsid w:val="00ED6D89"/>
    <w:rsid w:val="00ED6E16"/>
    <w:rsid w:val="00ED6F52"/>
    <w:rsid w:val="00ED712A"/>
    <w:rsid w:val="00ED7365"/>
    <w:rsid w:val="00ED741D"/>
    <w:rsid w:val="00ED7440"/>
    <w:rsid w:val="00ED779C"/>
    <w:rsid w:val="00ED77E7"/>
    <w:rsid w:val="00ED7854"/>
    <w:rsid w:val="00ED7927"/>
    <w:rsid w:val="00ED7A65"/>
    <w:rsid w:val="00ED7AE6"/>
    <w:rsid w:val="00ED7B85"/>
    <w:rsid w:val="00ED7C5B"/>
    <w:rsid w:val="00ED7DCE"/>
    <w:rsid w:val="00ED7F78"/>
    <w:rsid w:val="00EE0074"/>
    <w:rsid w:val="00EE01AF"/>
    <w:rsid w:val="00EE01C8"/>
    <w:rsid w:val="00EE05D0"/>
    <w:rsid w:val="00EE07BC"/>
    <w:rsid w:val="00EE0834"/>
    <w:rsid w:val="00EE0867"/>
    <w:rsid w:val="00EE0A2A"/>
    <w:rsid w:val="00EE0A8C"/>
    <w:rsid w:val="00EE0B3C"/>
    <w:rsid w:val="00EE0FC5"/>
    <w:rsid w:val="00EE104D"/>
    <w:rsid w:val="00EE1204"/>
    <w:rsid w:val="00EE1272"/>
    <w:rsid w:val="00EE12B3"/>
    <w:rsid w:val="00EE16EA"/>
    <w:rsid w:val="00EE1786"/>
    <w:rsid w:val="00EE17C7"/>
    <w:rsid w:val="00EE18E7"/>
    <w:rsid w:val="00EE1BC5"/>
    <w:rsid w:val="00EE1BD7"/>
    <w:rsid w:val="00EE1DF0"/>
    <w:rsid w:val="00EE213B"/>
    <w:rsid w:val="00EE2207"/>
    <w:rsid w:val="00EE2513"/>
    <w:rsid w:val="00EE2540"/>
    <w:rsid w:val="00EE26B5"/>
    <w:rsid w:val="00EE2726"/>
    <w:rsid w:val="00EE28BF"/>
    <w:rsid w:val="00EE29EF"/>
    <w:rsid w:val="00EE2A99"/>
    <w:rsid w:val="00EE2BC7"/>
    <w:rsid w:val="00EE2CA0"/>
    <w:rsid w:val="00EE2DB4"/>
    <w:rsid w:val="00EE2DDF"/>
    <w:rsid w:val="00EE2ECD"/>
    <w:rsid w:val="00EE2F99"/>
    <w:rsid w:val="00EE30AF"/>
    <w:rsid w:val="00EE3274"/>
    <w:rsid w:val="00EE3452"/>
    <w:rsid w:val="00EE34D8"/>
    <w:rsid w:val="00EE3588"/>
    <w:rsid w:val="00EE3776"/>
    <w:rsid w:val="00EE3788"/>
    <w:rsid w:val="00EE37A1"/>
    <w:rsid w:val="00EE37F0"/>
    <w:rsid w:val="00EE3AFA"/>
    <w:rsid w:val="00EE3EEE"/>
    <w:rsid w:val="00EE3F81"/>
    <w:rsid w:val="00EE4409"/>
    <w:rsid w:val="00EE4561"/>
    <w:rsid w:val="00EE45ED"/>
    <w:rsid w:val="00EE47C3"/>
    <w:rsid w:val="00EE4927"/>
    <w:rsid w:val="00EE4AAD"/>
    <w:rsid w:val="00EE4AE9"/>
    <w:rsid w:val="00EE4BAE"/>
    <w:rsid w:val="00EE4BEC"/>
    <w:rsid w:val="00EE4D96"/>
    <w:rsid w:val="00EE4F7C"/>
    <w:rsid w:val="00EE4FDA"/>
    <w:rsid w:val="00EE506B"/>
    <w:rsid w:val="00EE52E4"/>
    <w:rsid w:val="00EE5673"/>
    <w:rsid w:val="00EE5827"/>
    <w:rsid w:val="00EE5AD4"/>
    <w:rsid w:val="00EE5BDD"/>
    <w:rsid w:val="00EE5C26"/>
    <w:rsid w:val="00EE5D72"/>
    <w:rsid w:val="00EE617A"/>
    <w:rsid w:val="00EE662D"/>
    <w:rsid w:val="00EE683E"/>
    <w:rsid w:val="00EE68F3"/>
    <w:rsid w:val="00EE6ACD"/>
    <w:rsid w:val="00EE6B59"/>
    <w:rsid w:val="00EE6C64"/>
    <w:rsid w:val="00EE6DBD"/>
    <w:rsid w:val="00EE6EFC"/>
    <w:rsid w:val="00EE6F28"/>
    <w:rsid w:val="00EE6F9D"/>
    <w:rsid w:val="00EE723C"/>
    <w:rsid w:val="00EE7508"/>
    <w:rsid w:val="00EE762C"/>
    <w:rsid w:val="00EE7A30"/>
    <w:rsid w:val="00EE7A5B"/>
    <w:rsid w:val="00EE7AF6"/>
    <w:rsid w:val="00EE7B68"/>
    <w:rsid w:val="00EE7BDE"/>
    <w:rsid w:val="00EE7BF8"/>
    <w:rsid w:val="00EE7D2D"/>
    <w:rsid w:val="00EE7D41"/>
    <w:rsid w:val="00EE7F22"/>
    <w:rsid w:val="00EF0079"/>
    <w:rsid w:val="00EF0268"/>
    <w:rsid w:val="00EF0492"/>
    <w:rsid w:val="00EF06B0"/>
    <w:rsid w:val="00EF08D8"/>
    <w:rsid w:val="00EF092C"/>
    <w:rsid w:val="00EF094D"/>
    <w:rsid w:val="00EF0A35"/>
    <w:rsid w:val="00EF0A65"/>
    <w:rsid w:val="00EF0B6A"/>
    <w:rsid w:val="00EF0EA7"/>
    <w:rsid w:val="00EF0FA2"/>
    <w:rsid w:val="00EF100C"/>
    <w:rsid w:val="00EF1174"/>
    <w:rsid w:val="00EF1219"/>
    <w:rsid w:val="00EF1350"/>
    <w:rsid w:val="00EF138B"/>
    <w:rsid w:val="00EF13E2"/>
    <w:rsid w:val="00EF14ED"/>
    <w:rsid w:val="00EF161D"/>
    <w:rsid w:val="00EF1704"/>
    <w:rsid w:val="00EF1B9A"/>
    <w:rsid w:val="00EF1C08"/>
    <w:rsid w:val="00EF1C18"/>
    <w:rsid w:val="00EF1CCC"/>
    <w:rsid w:val="00EF1DDE"/>
    <w:rsid w:val="00EF211C"/>
    <w:rsid w:val="00EF212E"/>
    <w:rsid w:val="00EF214D"/>
    <w:rsid w:val="00EF2216"/>
    <w:rsid w:val="00EF241A"/>
    <w:rsid w:val="00EF26D3"/>
    <w:rsid w:val="00EF2832"/>
    <w:rsid w:val="00EF28D8"/>
    <w:rsid w:val="00EF293E"/>
    <w:rsid w:val="00EF2B75"/>
    <w:rsid w:val="00EF2BD0"/>
    <w:rsid w:val="00EF2C44"/>
    <w:rsid w:val="00EF307F"/>
    <w:rsid w:val="00EF3112"/>
    <w:rsid w:val="00EF33D4"/>
    <w:rsid w:val="00EF385D"/>
    <w:rsid w:val="00EF3B28"/>
    <w:rsid w:val="00EF3BA1"/>
    <w:rsid w:val="00EF3D3D"/>
    <w:rsid w:val="00EF3E1F"/>
    <w:rsid w:val="00EF3F44"/>
    <w:rsid w:val="00EF40E4"/>
    <w:rsid w:val="00EF41A4"/>
    <w:rsid w:val="00EF43C1"/>
    <w:rsid w:val="00EF43C8"/>
    <w:rsid w:val="00EF4476"/>
    <w:rsid w:val="00EF44FA"/>
    <w:rsid w:val="00EF4539"/>
    <w:rsid w:val="00EF454C"/>
    <w:rsid w:val="00EF47A0"/>
    <w:rsid w:val="00EF4A20"/>
    <w:rsid w:val="00EF4C22"/>
    <w:rsid w:val="00EF4C36"/>
    <w:rsid w:val="00EF5134"/>
    <w:rsid w:val="00EF5350"/>
    <w:rsid w:val="00EF53D0"/>
    <w:rsid w:val="00EF5537"/>
    <w:rsid w:val="00EF55CE"/>
    <w:rsid w:val="00EF5880"/>
    <w:rsid w:val="00EF588D"/>
    <w:rsid w:val="00EF58BE"/>
    <w:rsid w:val="00EF59A7"/>
    <w:rsid w:val="00EF59D5"/>
    <w:rsid w:val="00EF5A58"/>
    <w:rsid w:val="00EF5AAE"/>
    <w:rsid w:val="00EF5ADA"/>
    <w:rsid w:val="00EF5B45"/>
    <w:rsid w:val="00EF5BDA"/>
    <w:rsid w:val="00EF5C1F"/>
    <w:rsid w:val="00EF5E2F"/>
    <w:rsid w:val="00EF5EDE"/>
    <w:rsid w:val="00EF6221"/>
    <w:rsid w:val="00EF6478"/>
    <w:rsid w:val="00EF663E"/>
    <w:rsid w:val="00EF6829"/>
    <w:rsid w:val="00EF6A5B"/>
    <w:rsid w:val="00EF6ABE"/>
    <w:rsid w:val="00EF6AE7"/>
    <w:rsid w:val="00EF6C8F"/>
    <w:rsid w:val="00EF710B"/>
    <w:rsid w:val="00EF7115"/>
    <w:rsid w:val="00EF719E"/>
    <w:rsid w:val="00EF724D"/>
    <w:rsid w:val="00EF754B"/>
    <w:rsid w:val="00EF7616"/>
    <w:rsid w:val="00EF798E"/>
    <w:rsid w:val="00EF7CB6"/>
    <w:rsid w:val="00EF7CF7"/>
    <w:rsid w:val="00EF7E44"/>
    <w:rsid w:val="00EF7E86"/>
    <w:rsid w:val="00F00301"/>
    <w:rsid w:val="00F0037F"/>
    <w:rsid w:val="00F00687"/>
    <w:rsid w:val="00F00766"/>
    <w:rsid w:val="00F00778"/>
    <w:rsid w:val="00F00791"/>
    <w:rsid w:val="00F00CA6"/>
    <w:rsid w:val="00F00FC1"/>
    <w:rsid w:val="00F0118B"/>
    <w:rsid w:val="00F0125A"/>
    <w:rsid w:val="00F01384"/>
    <w:rsid w:val="00F01504"/>
    <w:rsid w:val="00F0152B"/>
    <w:rsid w:val="00F016EF"/>
    <w:rsid w:val="00F01893"/>
    <w:rsid w:val="00F01921"/>
    <w:rsid w:val="00F01BF5"/>
    <w:rsid w:val="00F01F30"/>
    <w:rsid w:val="00F01FD0"/>
    <w:rsid w:val="00F02008"/>
    <w:rsid w:val="00F02150"/>
    <w:rsid w:val="00F0225B"/>
    <w:rsid w:val="00F0228D"/>
    <w:rsid w:val="00F02473"/>
    <w:rsid w:val="00F024EF"/>
    <w:rsid w:val="00F0255D"/>
    <w:rsid w:val="00F025A5"/>
    <w:rsid w:val="00F0269C"/>
    <w:rsid w:val="00F0278E"/>
    <w:rsid w:val="00F02A5F"/>
    <w:rsid w:val="00F02AD1"/>
    <w:rsid w:val="00F02B36"/>
    <w:rsid w:val="00F02D42"/>
    <w:rsid w:val="00F02E1B"/>
    <w:rsid w:val="00F02E3F"/>
    <w:rsid w:val="00F034C4"/>
    <w:rsid w:val="00F03576"/>
    <w:rsid w:val="00F035F1"/>
    <w:rsid w:val="00F0375D"/>
    <w:rsid w:val="00F03CF9"/>
    <w:rsid w:val="00F03DE2"/>
    <w:rsid w:val="00F03F86"/>
    <w:rsid w:val="00F04023"/>
    <w:rsid w:val="00F043A6"/>
    <w:rsid w:val="00F04402"/>
    <w:rsid w:val="00F0451A"/>
    <w:rsid w:val="00F0470F"/>
    <w:rsid w:val="00F0471F"/>
    <w:rsid w:val="00F0478D"/>
    <w:rsid w:val="00F0486D"/>
    <w:rsid w:val="00F049EB"/>
    <w:rsid w:val="00F04A6B"/>
    <w:rsid w:val="00F04BED"/>
    <w:rsid w:val="00F04C9E"/>
    <w:rsid w:val="00F04D3A"/>
    <w:rsid w:val="00F05180"/>
    <w:rsid w:val="00F05230"/>
    <w:rsid w:val="00F05240"/>
    <w:rsid w:val="00F05537"/>
    <w:rsid w:val="00F055E5"/>
    <w:rsid w:val="00F0565F"/>
    <w:rsid w:val="00F058C2"/>
    <w:rsid w:val="00F0592F"/>
    <w:rsid w:val="00F05AB0"/>
    <w:rsid w:val="00F05AE2"/>
    <w:rsid w:val="00F05C10"/>
    <w:rsid w:val="00F05E5B"/>
    <w:rsid w:val="00F05ECA"/>
    <w:rsid w:val="00F060E6"/>
    <w:rsid w:val="00F06145"/>
    <w:rsid w:val="00F061C9"/>
    <w:rsid w:val="00F0622B"/>
    <w:rsid w:val="00F062C6"/>
    <w:rsid w:val="00F063D6"/>
    <w:rsid w:val="00F06565"/>
    <w:rsid w:val="00F06669"/>
    <w:rsid w:val="00F067B4"/>
    <w:rsid w:val="00F06820"/>
    <w:rsid w:val="00F068D0"/>
    <w:rsid w:val="00F068FA"/>
    <w:rsid w:val="00F069DE"/>
    <w:rsid w:val="00F06C79"/>
    <w:rsid w:val="00F06CA6"/>
    <w:rsid w:val="00F06D78"/>
    <w:rsid w:val="00F06D84"/>
    <w:rsid w:val="00F06F56"/>
    <w:rsid w:val="00F07107"/>
    <w:rsid w:val="00F0767F"/>
    <w:rsid w:val="00F0776E"/>
    <w:rsid w:val="00F07D60"/>
    <w:rsid w:val="00F07E88"/>
    <w:rsid w:val="00F07E9E"/>
    <w:rsid w:val="00F07FBF"/>
    <w:rsid w:val="00F100AC"/>
    <w:rsid w:val="00F105BE"/>
    <w:rsid w:val="00F10777"/>
    <w:rsid w:val="00F10792"/>
    <w:rsid w:val="00F109A9"/>
    <w:rsid w:val="00F10CFA"/>
    <w:rsid w:val="00F10DBB"/>
    <w:rsid w:val="00F10F84"/>
    <w:rsid w:val="00F11071"/>
    <w:rsid w:val="00F11215"/>
    <w:rsid w:val="00F112E2"/>
    <w:rsid w:val="00F11531"/>
    <w:rsid w:val="00F119B3"/>
    <w:rsid w:val="00F11AF2"/>
    <w:rsid w:val="00F11B5A"/>
    <w:rsid w:val="00F11CF6"/>
    <w:rsid w:val="00F11F68"/>
    <w:rsid w:val="00F121DE"/>
    <w:rsid w:val="00F12460"/>
    <w:rsid w:val="00F12556"/>
    <w:rsid w:val="00F126AD"/>
    <w:rsid w:val="00F12719"/>
    <w:rsid w:val="00F127EA"/>
    <w:rsid w:val="00F12A66"/>
    <w:rsid w:val="00F12C80"/>
    <w:rsid w:val="00F12DB7"/>
    <w:rsid w:val="00F130FF"/>
    <w:rsid w:val="00F1329F"/>
    <w:rsid w:val="00F1366E"/>
    <w:rsid w:val="00F13838"/>
    <w:rsid w:val="00F1399D"/>
    <w:rsid w:val="00F13C7B"/>
    <w:rsid w:val="00F13E04"/>
    <w:rsid w:val="00F13E33"/>
    <w:rsid w:val="00F13EB0"/>
    <w:rsid w:val="00F140D8"/>
    <w:rsid w:val="00F1440B"/>
    <w:rsid w:val="00F14794"/>
    <w:rsid w:val="00F14A3B"/>
    <w:rsid w:val="00F14B94"/>
    <w:rsid w:val="00F14BC1"/>
    <w:rsid w:val="00F14BC3"/>
    <w:rsid w:val="00F14CAB"/>
    <w:rsid w:val="00F15032"/>
    <w:rsid w:val="00F1512C"/>
    <w:rsid w:val="00F151A9"/>
    <w:rsid w:val="00F1525B"/>
    <w:rsid w:val="00F15521"/>
    <w:rsid w:val="00F1561E"/>
    <w:rsid w:val="00F1575B"/>
    <w:rsid w:val="00F15908"/>
    <w:rsid w:val="00F15A80"/>
    <w:rsid w:val="00F15BA0"/>
    <w:rsid w:val="00F15DDF"/>
    <w:rsid w:val="00F15F81"/>
    <w:rsid w:val="00F15FE4"/>
    <w:rsid w:val="00F16121"/>
    <w:rsid w:val="00F162AF"/>
    <w:rsid w:val="00F16353"/>
    <w:rsid w:val="00F165C4"/>
    <w:rsid w:val="00F1679B"/>
    <w:rsid w:val="00F167BD"/>
    <w:rsid w:val="00F16950"/>
    <w:rsid w:val="00F1699F"/>
    <w:rsid w:val="00F169DD"/>
    <w:rsid w:val="00F16BE6"/>
    <w:rsid w:val="00F16C04"/>
    <w:rsid w:val="00F16DD6"/>
    <w:rsid w:val="00F16DF3"/>
    <w:rsid w:val="00F16F05"/>
    <w:rsid w:val="00F172BC"/>
    <w:rsid w:val="00F174C0"/>
    <w:rsid w:val="00F1751E"/>
    <w:rsid w:val="00F1758A"/>
    <w:rsid w:val="00F1760A"/>
    <w:rsid w:val="00F179EF"/>
    <w:rsid w:val="00F17A5A"/>
    <w:rsid w:val="00F17B05"/>
    <w:rsid w:val="00F17C74"/>
    <w:rsid w:val="00F17DC9"/>
    <w:rsid w:val="00F17E3C"/>
    <w:rsid w:val="00F17EE2"/>
    <w:rsid w:val="00F200CD"/>
    <w:rsid w:val="00F200FA"/>
    <w:rsid w:val="00F20227"/>
    <w:rsid w:val="00F202F2"/>
    <w:rsid w:val="00F20320"/>
    <w:rsid w:val="00F20327"/>
    <w:rsid w:val="00F203EC"/>
    <w:rsid w:val="00F207C3"/>
    <w:rsid w:val="00F207C7"/>
    <w:rsid w:val="00F20936"/>
    <w:rsid w:val="00F20A31"/>
    <w:rsid w:val="00F20B0A"/>
    <w:rsid w:val="00F20C15"/>
    <w:rsid w:val="00F20D1C"/>
    <w:rsid w:val="00F20E96"/>
    <w:rsid w:val="00F213DF"/>
    <w:rsid w:val="00F21434"/>
    <w:rsid w:val="00F217F5"/>
    <w:rsid w:val="00F21916"/>
    <w:rsid w:val="00F2199C"/>
    <w:rsid w:val="00F21C67"/>
    <w:rsid w:val="00F21C77"/>
    <w:rsid w:val="00F21E0B"/>
    <w:rsid w:val="00F21F79"/>
    <w:rsid w:val="00F21FF7"/>
    <w:rsid w:val="00F220C9"/>
    <w:rsid w:val="00F2214D"/>
    <w:rsid w:val="00F22416"/>
    <w:rsid w:val="00F2249B"/>
    <w:rsid w:val="00F224F3"/>
    <w:rsid w:val="00F224F8"/>
    <w:rsid w:val="00F227AD"/>
    <w:rsid w:val="00F227C2"/>
    <w:rsid w:val="00F22DBE"/>
    <w:rsid w:val="00F22DF0"/>
    <w:rsid w:val="00F22E9E"/>
    <w:rsid w:val="00F230E2"/>
    <w:rsid w:val="00F23106"/>
    <w:rsid w:val="00F232BA"/>
    <w:rsid w:val="00F23541"/>
    <w:rsid w:val="00F23618"/>
    <w:rsid w:val="00F2373A"/>
    <w:rsid w:val="00F237B6"/>
    <w:rsid w:val="00F237BD"/>
    <w:rsid w:val="00F23D7E"/>
    <w:rsid w:val="00F23F01"/>
    <w:rsid w:val="00F23FF4"/>
    <w:rsid w:val="00F24205"/>
    <w:rsid w:val="00F2429D"/>
    <w:rsid w:val="00F24377"/>
    <w:rsid w:val="00F24871"/>
    <w:rsid w:val="00F248C7"/>
    <w:rsid w:val="00F24EDB"/>
    <w:rsid w:val="00F252B7"/>
    <w:rsid w:val="00F254C9"/>
    <w:rsid w:val="00F2556B"/>
    <w:rsid w:val="00F25726"/>
    <w:rsid w:val="00F2573C"/>
    <w:rsid w:val="00F25C17"/>
    <w:rsid w:val="00F25E04"/>
    <w:rsid w:val="00F25E8E"/>
    <w:rsid w:val="00F25F8D"/>
    <w:rsid w:val="00F25F8F"/>
    <w:rsid w:val="00F26035"/>
    <w:rsid w:val="00F26163"/>
    <w:rsid w:val="00F266A0"/>
    <w:rsid w:val="00F2675E"/>
    <w:rsid w:val="00F26973"/>
    <w:rsid w:val="00F26BA9"/>
    <w:rsid w:val="00F26DA2"/>
    <w:rsid w:val="00F26F06"/>
    <w:rsid w:val="00F26F5C"/>
    <w:rsid w:val="00F2733E"/>
    <w:rsid w:val="00F273D7"/>
    <w:rsid w:val="00F27779"/>
    <w:rsid w:val="00F27858"/>
    <w:rsid w:val="00F27BDB"/>
    <w:rsid w:val="00F27CF8"/>
    <w:rsid w:val="00F27D85"/>
    <w:rsid w:val="00F27F9F"/>
    <w:rsid w:val="00F300AD"/>
    <w:rsid w:val="00F3040F"/>
    <w:rsid w:val="00F305F0"/>
    <w:rsid w:val="00F30662"/>
    <w:rsid w:val="00F3078C"/>
    <w:rsid w:val="00F307C9"/>
    <w:rsid w:val="00F308C9"/>
    <w:rsid w:val="00F3095B"/>
    <w:rsid w:val="00F309D2"/>
    <w:rsid w:val="00F30B4C"/>
    <w:rsid w:val="00F30DEF"/>
    <w:rsid w:val="00F30E44"/>
    <w:rsid w:val="00F30F56"/>
    <w:rsid w:val="00F31072"/>
    <w:rsid w:val="00F310D0"/>
    <w:rsid w:val="00F31265"/>
    <w:rsid w:val="00F31268"/>
    <w:rsid w:val="00F312BD"/>
    <w:rsid w:val="00F31543"/>
    <w:rsid w:val="00F315BA"/>
    <w:rsid w:val="00F31633"/>
    <w:rsid w:val="00F31815"/>
    <w:rsid w:val="00F31964"/>
    <w:rsid w:val="00F31A04"/>
    <w:rsid w:val="00F31B52"/>
    <w:rsid w:val="00F31FA4"/>
    <w:rsid w:val="00F32064"/>
    <w:rsid w:val="00F32100"/>
    <w:rsid w:val="00F32132"/>
    <w:rsid w:val="00F3217E"/>
    <w:rsid w:val="00F323EC"/>
    <w:rsid w:val="00F32549"/>
    <w:rsid w:val="00F3275D"/>
    <w:rsid w:val="00F3286F"/>
    <w:rsid w:val="00F3287B"/>
    <w:rsid w:val="00F329CF"/>
    <w:rsid w:val="00F32D0E"/>
    <w:rsid w:val="00F32D77"/>
    <w:rsid w:val="00F32DC0"/>
    <w:rsid w:val="00F32E0A"/>
    <w:rsid w:val="00F32FE5"/>
    <w:rsid w:val="00F330F9"/>
    <w:rsid w:val="00F33471"/>
    <w:rsid w:val="00F336D4"/>
    <w:rsid w:val="00F33876"/>
    <w:rsid w:val="00F33DA2"/>
    <w:rsid w:val="00F3421A"/>
    <w:rsid w:val="00F34450"/>
    <w:rsid w:val="00F346C2"/>
    <w:rsid w:val="00F346D0"/>
    <w:rsid w:val="00F348D1"/>
    <w:rsid w:val="00F3492B"/>
    <w:rsid w:val="00F34D26"/>
    <w:rsid w:val="00F34FC8"/>
    <w:rsid w:val="00F3502A"/>
    <w:rsid w:val="00F35097"/>
    <w:rsid w:val="00F35117"/>
    <w:rsid w:val="00F3527C"/>
    <w:rsid w:val="00F352E9"/>
    <w:rsid w:val="00F353D3"/>
    <w:rsid w:val="00F35506"/>
    <w:rsid w:val="00F355E6"/>
    <w:rsid w:val="00F356F0"/>
    <w:rsid w:val="00F358C6"/>
    <w:rsid w:val="00F35A37"/>
    <w:rsid w:val="00F35AE3"/>
    <w:rsid w:val="00F35CC1"/>
    <w:rsid w:val="00F35E16"/>
    <w:rsid w:val="00F36157"/>
    <w:rsid w:val="00F3620E"/>
    <w:rsid w:val="00F362DA"/>
    <w:rsid w:val="00F3635A"/>
    <w:rsid w:val="00F363F7"/>
    <w:rsid w:val="00F366A1"/>
    <w:rsid w:val="00F3697C"/>
    <w:rsid w:val="00F36C02"/>
    <w:rsid w:val="00F36C44"/>
    <w:rsid w:val="00F36C9E"/>
    <w:rsid w:val="00F37140"/>
    <w:rsid w:val="00F37147"/>
    <w:rsid w:val="00F3716D"/>
    <w:rsid w:val="00F37324"/>
    <w:rsid w:val="00F37C94"/>
    <w:rsid w:val="00F37DE6"/>
    <w:rsid w:val="00F37E1B"/>
    <w:rsid w:val="00F37F6E"/>
    <w:rsid w:val="00F37FAA"/>
    <w:rsid w:val="00F4020B"/>
    <w:rsid w:val="00F4024A"/>
    <w:rsid w:val="00F40280"/>
    <w:rsid w:val="00F40323"/>
    <w:rsid w:val="00F40442"/>
    <w:rsid w:val="00F404E3"/>
    <w:rsid w:val="00F404FD"/>
    <w:rsid w:val="00F40530"/>
    <w:rsid w:val="00F405BF"/>
    <w:rsid w:val="00F405C2"/>
    <w:rsid w:val="00F40608"/>
    <w:rsid w:val="00F40661"/>
    <w:rsid w:val="00F40A39"/>
    <w:rsid w:val="00F40AA7"/>
    <w:rsid w:val="00F40CD0"/>
    <w:rsid w:val="00F412BE"/>
    <w:rsid w:val="00F414C4"/>
    <w:rsid w:val="00F41752"/>
    <w:rsid w:val="00F41800"/>
    <w:rsid w:val="00F41AC8"/>
    <w:rsid w:val="00F41BDF"/>
    <w:rsid w:val="00F41C32"/>
    <w:rsid w:val="00F41D30"/>
    <w:rsid w:val="00F41D8C"/>
    <w:rsid w:val="00F41E19"/>
    <w:rsid w:val="00F4222A"/>
    <w:rsid w:val="00F42341"/>
    <w:rsid w:val="00F424E8"/>
    <w:rsid w:val="00F4263D"/>
    <w:rsid w:val="00F42BA5"/>
    <w:rsid w:val="00F42BD6"/>
    <w:rsid w:val="00F42D0C"/>
    <w:rsid w:val="00F42D98"/>
    <w:rsid w:val="00F42DE1"/>
    <w:rsid w:val="00F42E38"/>
    <w:rsid w:val="00F42E5C"/>
    <w:rsid w:val="00F42F5C"/>
    <w:rsid w:val="00F43076"/>
    <w:rsid w:val="00F43397"/>
    <w:rsid w:val="00F434E6"/>
    <w:rsid w:val="00F43831"/>
    <w:rsid w:val="00F438D1"/>
    <w:rsid w:val="00F43A02"/>
    <w:rsid w:val="00F43A3A"/>
    <w:rsid w:val="00F43A59"/>
    <w:rsid w:val="00F43B03"/>
    <w:rsid w:val="00F43CA4"/>
    <w:rsid w:val="00F43E4E"/>
    <w:rsid w:val="00F44064"/>
    <w:rsid w:val="00F44119"/>
    <w:rsid w:val="00F441FD"/>
    <w:rsid w:val="00F44221"/>
    <w:rsid w:val="00F44404"/>
    <w:rsid w:val="00F4459C"/>
    <w:rsid w:val="00F44667"/>
    <w:rsid w:val="00F446B3"/>
    <w:rsid w:val="00F44935"/>
    <w:rsid w:val="00F449D8"/>
    <w:rsid w:val="00F44C3D"/>
    <w:rsid w:val="00F44C99"/>
    <w:rsid w:val="00F44D35"/>
    <w:rsid w:val="00F44ECD"/>
    <w:rsid w:val="00F4503D"/>
    <w:rsid w:val="00F450CC"/>
    <w:rsid w:val="00F451D6"/>
    <w:rsid w:val="00F4568E"/>
    <w:rsid w:val="00F45A81"/>
    <w:rsid w:val="00F45B2A"/>
    <w:rsid w:val="00F45D8A"/>
    <w:rsid w:val="00F45E16"/>
    <w:rsid w:val="00F46012"/>
    <w:rsid w:val="00F46088"/>
    <w:rsid w:val="00F460A4"/>
    <w:rsid w:val="00F461A7"/>
    <w:rsid w:val="00F464D2"/>
    <w:rsid w:val="00F467DF"/>
    <w:rsid w:val="00F46A5D"/>
    <w:rsid w:val="00F46A96"/>
    <w:rsid w:val="00F46CD1"/>
    <w:rsid w:val="00F46E1F"/>
    <w:rsid w:val="00F4720E"/>
    <w:rsid w:val="00F47319"/>
    <w:rsid w:val="00F474F0"/>
    <w:rsid w:val="00F475C3"/>
    <w:rsid w:val="00F476EE"/>
    <w:rsid w:val="00F4775F"/>
    <w:rsid w:val="00F4780B"/>
    <w:rsid w:val="00F4796C"/>
    <w:rsid w:val="00F47ADF"/>
    <w:rsid w:val="00F47B47"/>
    <w:rsid w:val="00F47D56"/>
    <w:rsid w:val="00F47DAA"/>
    <w:rsid w:val="00F47F15"/>
    <w:rsid w:val="00F50059"/>
    <w:rsid w:val="00F50103"/>
    <w:rsid w:val="00F50134"/>
    <w:rsid w:val="00F5016A"/>
    <w:rsid w:val="00F5024A"/>
    <w:rsid w:val="00F502A3"/>
    <w:rsid w:val="00F50305"/>
    <w:rsid w:val="00F50314"/>
    <w:rsid w:val="00F504AF"/>
    <w:rsid w:val="00F504F7"/>
    <w:rsid w:val="00F50537"/>
    <w:rsid w:val="00F507B3"/>
    <w:rsid w:val="00F50810"/>
    <w:rsid w:val="00F508F6"/>
    <w:rsid w:val="00F509AC"/>
    <w:rsid w:val="00F509BE"/>
    <w:rsid w:val="00F50F95"/>
    <w:rsid w:val="00F51133"/>
    <w:rsid w:val="00F511D6"/>
    <w:rsid w:val="00F51227"/>
    <w:rsid w:val="00F5135D"/>
    <w:rsid w:val="00F513B2"/>
    <w:rsid w:val="00F51492"/>
    <w:rsid w:val="00F514FB"/>
    <w:rsid w:val="00F51CB1"/>
    <w:rsid w:val="00F51D3E"/>
    <w:rsid w:val="00F51DCB"/>
    <w:rsid w:val="00F51EA0"/>
    <w:rsid w:val="00F52232"/>
    <w:rsid w:val="00F5240C"/>
    <w:rsid w:val="00F527A0"/>
    <w:rsid w:val="00F5282A"/>
    <w:rsid w:val="00F5282E"/>
    <w:rsid w:val="00F52842"/>
    <w:rsid w:val="00F528F8"/>
    <w:rsid w:val="00F52A7C"/>
    <w:rsid w:val="00F52AEA"/>
    <w:rsid w:val="00F52BC1"/>
    <w:rsid w:val="00F52F97"/>
    <w:rsid w:val="00F53024"/>
    <w:rsid w:val="00F53061"/>
    <w:rsid w:val="00F530D1"/>
    <w:rsid w:val="00F531FF"/>
    <w:rsid w:val="00F53454"/>
    <w:rsid w:val="00F534E8"/>
    <w:rsid w:val="00F53511"/>
    <w:rsid w:val="00F5393F"/>
    <w:rsid w:val="00F53B53"/>
    <w:rsid w:val="00F53C05"/>
    <w:rsid w:val="00F53C5E"/>
    <w:rsid w:val="00F53D04"/>
    <w:rsid w:val="00F53DEE"/>
    <w:rsid w:val="00F54020"/>
    <w:rsid w:val="00F542E4"/>
    <w:rsid w:val="00F54304"/>
    <w:rsid w:val="00F547C1"/>
    <w:rsid w:val="00F54A40"/>
    <w:rsid w:val="00F54D57"/>
    <w:rsid w:val="00F54E20"/>
    <w:rsid w:val="00F54EE8"/>
    <w:rsid w:val="00F54F20"/>
    <w:rsid w:val="00F557B1"/>
    <w:rsid w:val="00F557D5"/>
    <w:rsid w:val="00F557F2"/>
    <w:rsid w:val="00F55C2A"/>
    <w:rsid w:val="00F55C5E"/>
    <w:rsid w:val="00F55DBF"/>
    <w:rsid w:val="00F55F91"/>
    <w:rsid w:val="00F55FB9"/>
    <w:rsid w:val="00F5607E"/>
    <w:rsid w:val="00F56152"/>
    <w:rsid w:val="00F56412"/>
    <w:rsid w:val="00F5653A"/>
    <w:rsid w:val="00F5653B"/>
    <w:rsid w:val="00F5658F"/>
    <w:rsid w:val="00F567EF"/>
    <w:rsid w:val="00F5689C"/>
    <w:rsid w:val="00F56A08"/>
    <w:rsid w:val="00F56E15"/>
    <w:rsid w:val="00F572E4"/>
    <w:rsid w:val="00F575B0"/>
    <w:rsid w:val="00F5767B"/>
    <w:rsid w:val="00F576EF"/>
    <w:rsid w:val="00F57BC6"/>
    <w:rsid w:val="00F57DDA"/>
    <w:rsid w:val="00F57F5F"/>
    <w:rsid w:val="00F6022A"/>
    <w:rsid w:val="00F60484"/>
    <w:rsid w:val="00F60765"/>
    <w:rsid w:val="00F608B2"/>
    <w:rsid w:val="00F609C5"/>
    <w:rsid w:val="00F609FE"/>
    <w:rsid w:val="00F60A13"/>
    <w:rsid w:val="00F60C14"/>
    <w:rsid w:val="00F60C8F"/>
    <w:rsid w:val="00F60D3F"/>
    <w:rsid w:val="00F60D58"/>
    <w:rsid w:val="00F60EDD"/>
    <w:rsid w:val="00F60F90"/>
    <w:rsid w:val="00F60FE3"/>
    <w:rsid w:val="00F6107C"/>
    <w:rsid w:val="00F616C5"/>
    <w:rsid w:val="00F6175B"/>
    <w:rsid w:val="00F617D8"/>
    <w:rsid w:val="00F61931"/>
    <w:rsid w:val="00F61995"/>
    <w:rsid w:val="00F61A10"/>
    <w:rsid w:val="00F61A8C"/>
    <w:rsid w:val="00F61D5A"/>
    <w:rsid w:val="00F61F9C"/>
    <w:rsid w:val="00F61FAB"/>
    <w:rsid w:val="00F61FBC"/>
    <w:rsid w:val="00F61FD2"/>
    <w:rsid w:val="00F620C3"/>
    <w:rsid w:val="00F62118"/>
    <w:rsid w:val="00F6268A"/>
    <w:rsid w:val="00F62693"/>
    <w:rsid w:val="00F627D3"/>
    <w:rsid w:val="00F629B5"/>
    <w:rsid w:val="00F62CB8"/>
    <w:rsid w:val="00F62F87"/>
    <w:rsid w:val="00F6308A"/>
    <w:rsid w:val="00F630E2"/>
    <w:rsid w:val="00F633AA"/>
    <w:rsid w:val="00F63537"/>
    <w:rsid w:val="00F63702"/>
    <w:rsid w:val="00F6393A"/>
    <w:rsid w:val="00F63B25"/>
    <w:rsid w:val="00F63B5E"/>
    <w:rsid w:val="00F63BF9"/>
    <w:rsid w:val="00F63C73"/>
    <w:rsid w:val="00F64354"/>
    <w:rsid w:val="00F64799"/>
    <w:rsid w:val="00F6487E"/>
    <w:rsid w:val="00F64895"/>
    <w:rsid w:val="00F64B7D"/>
    <w:rsid w:val="00F64C2B"/>
    <w:rsid w:val="00F64E2E"/>
    <w:rsid w:val="00F65284"/>
    <w:rsid w:val="00F652A7"/>
    <w:rsid w:val="00F652B0"/>
    <w:rsid w:val="00F65364"/>
    <w:rsid w:val="00F65589"/>
    <w:rsid w:val="00F65613"/>
    <w:rsid w:val="00F6563A"/>
    <w:rsid w:val="00F6593D"/>
    <w:rsid w:val="00F659D1"/>
    <w:rsid w:val="00F66114"/>
    <w:rsid w:val="00F662CC"/>
    <w:rsid w:val="00F663AA"/>
    <w:rsid w:val="00F66484"/>
    <w:rsid w:val="00F664F8"/>
    <w:rsid w:val="00F666C0"/>
    <w:rsid w:val="00F669D7"/>
    <w:rsid w:val="00F66B98"/>
    <w:rsid w:val="00F66BB9"/>
    <w:rsid w:val="00F66D67"/>
    <w:rsid w:val="00F66DB2"/>
    <w:rsid w:val="00F66F54"/>
    <w:rsid w:val="00F6702E"/>
    <w:rsid w:val="00F671D4"/>
    <w:rsid w:val="00F6744B"/>
    <w:rsid w:val="00F674BE"/>
    <w:rsid w:val="00F678EC"/>
    <w:rsid w:val="00F67B83"/>
    <w:rsid w:val="00F67CE6"/>
    <w:rsid w:val="00F67D4B"/>
    <w:rsid w:val="00F67FAD"/>
    <w:rsid w:val="00F7016A"/>
    <w:rsid w:val="00F70754"/>
    <w:rsid w:val="00F7076D"/>
    <w:rsid w:val="00F708AA"/>
    <w:rsid w:val="00F708B2"/>
    <w:rsid w:val="00F70BCC"/>
    <w:rsid w:val="00F70D3B"/>
    <w:rsid w:val="00F71005"/>
    <w:rsid w:val="00F7115A"/>
    <w:rsid w:val="00F713D2"/>
    <w:rsid w:val="00F713F7"/>
    <w:rsid w:val="00F71585"/>
    <w:rsid w:val="00F71822"/>
    <w:rsid w:val="00F7187E"/>
    <w:rsid w:val="00F718B1"/>
    <w:rsid w:val="00F71D48"/>
    <w:rsid w:val="00F71DA4"/>
    <w:rsid w:val="00F71E4D"/>
    <w:rsid w:val="00F71F76"/>
    <w:rsid w:val="00F71F95"/>
    <w:rsid w:val="00F72055"/>
    <w:rsid w:val="00F72242"/>
    <w:rsid w:val="00F72436"/>
    <w:rsid w:val="00F72584"/>
    <w:rsid w:val="00F726CF"/>
    <w:rsid w:val="00F726D2"/>
    <w:rsid w:val="00F726D3"/>
    <w:rsid w:val="00F72823"/>
    <w:rsid w:val="00F729D4"/>
    <w:rsid w:val="00F72B38"/>
    <w:rsid w:val="00F72B4D"/>
    <w:rsid w:val="00F72BCB"/>
    <w:rsid w:val="00F72C5F"/>
    <w:rsid w:val="00F73052"/>
    <w:rsid w:val="00F730EA"/>
    <w:rsid w:val="00F731CB"/>
    <w:rsid w:val="00F73233"/>
    <w:rsid w:val="00F7340E"/>
    <w:rsid w:val="00F736C5"/>
    <w:rsid w:val="00F73A8E"/>
    <w:rsid w:val="00F73C08"/>
    <w:rsid w:val="00F73E8D"/>
    <w:rsid w:val="00F73F62"/>
    <w:rsid w:val="00F740F7"/>
    <w:rsid w:val="00F74392"/>
    <w:rsid w:val="00F7444F"/>
    <w:rsid w:val="00F74474"/>
    <w:rsid w:val="00F7456A"/>
    <w:rsid w:val="00F747B8"/>
    <w:rsid w:val="00F7483A"/>
    <w:rsid w:val="00F74899"/>
    <w:rsid w:val="00F74901"/>
    <w:rsid w:val="00F74A43"/>
    <w:rsid w:val="00F74B96"/>
    <w:rsid w:val="00F74DDE"/>
    <w:rsid w:val="00F74FD0"/>
    <w:rsid w:val="00F750D5"/>
    <w:rsid w:val="00F751F9"/>
    <w:rsid w:val="00F7531C"/>
    <w:rsid w:val="00F7540E"/>
    <w:rsid w:val="00F75466"/>
    <w:rsid w:val="00F756C9"/>
    <w:rsid w:val="00F75741"/>
    <w:rsid w:val="00F75801"/>
    <w:rsid w:val="00F758D8"/>
    <w:rsid w:val="00F758FF"/>
    <w:rsid w:val="00F75915"/>
    <w:rsid w:val="00F75923"/>
    <w:rsid w:val="00F7595A"/>
    <w:rsid w:val="00F759C1"/>
    <w:rsid w:val="00F759C2"/>
    <w:rsid w:val="00F75C67"/>
    <w:rsid w:val="00F75EAB"/>
    <w:rsid w:val="00F75EFE"/>
    <w:rsid w:val="00F75FC9"/>
    <w:rsid w:val="00F75FEB"/>
    <w:rsid w:val="00F760DC"/>
    <w:rsid w:val="00F76247"/>
    <w:rsid w:val="00F76706"/>
    <w:rsid w:val="00F76829"/>
    <w:rsid w:val="00F76987"/>
    <w:rsid w:val="00F76C4E"/>
    <w:rsid w:val="00F76C56"/>
    <w:rsid w:val="00F76C5B"/>
    <w:rsid w:val="00F76C82"/>
    <w:rsid w:val="00F76E5F"/>
    <w:rsid w:val="00F76FD6"/>
    <w:rsid w:val="00F77082"/>
    <w:rsid w:val="00F77241"/>
    <w:rsid w:val="00F774D9"/>
    <w:rsid w:val="00F77521"/>
    <w:rsid w:val="00F77565"/>
    <w:rsid w:val="00F77774"/>
    <w:rsid w:val="00F77988"/>
    <w:rsid w:val="00F77BAD"/>
    <w:rsid w:val="00F77C93"/>
    <w:rsid w:val="00F77E19"/>
    <w:rsid w:val="00F77EDA"/>
    <w:rsid w:val="00F77FF7"/>
    <w:rsid w:val="00F800B1"/>
    <w:rsid w:val="00F801FC"/>
    <w:rsid w:val="00F807C5"/>
    <w:rsid w:val="00F80968"/>
    <w:rsid w:val="00F809F7"/>
    <w:rsid w:val="00F80C17"/>
    <w:rsid w:val="00F80DA4"/>
    <w:rsid w:val="00F813DD"/>
    <w:rsid w:val="00F81B32"/>
    <w:rsid w:val="00F81B6A"/>
    <w:rsid w:val="00F81C4A"/>
    <w:rsid w:val="00F81D8F"/>
    <w:rsid w:val="00F81F1C"/>
    <w:rsid w:val="00F8202D"/>
    <w:rsid w:val="00F82135"/>
    <w:rsid w:val="00F82264"/>
    <w:rsid w:val="00F8274B"/>
    <w:rsid w:val="00F82774"/>
    <w:rsid w:val="00F82785"/>
    <w:rsid w:val="00F82ACC"/>
    <w:rsid w:val="00F82B4F"/>
    <w:rsid w:val="00F82B80"/>
    <w:rsid w:val="00F82C20"/>
    <w:rsid w:val="00F82CA8"/>
    <w:rsid w:val="00F82CD6"/>
    <w:rsid w:val="00F831B7"/>
    <w:rsid w:val="00F831DB"/>
    <w:rsid w:val="00F83227"/>
    <w:rsid w:val="00F832C3"/>
    <w:rsid w:val="00F833E8"/>
    <w:rsid w:val="00F8342F"/>
    <w:rsid w:val="00F8354D"/>
    <w:rsid w:val="00F836E3"/>
    <w:rsid w:val="00F83A55"/>
    <w:rsid w:val="00F83B54"/>
    <w:rsid w:val="00F83BB1"/>
    <w:rsid w:val="00F83D5D"/>
    <w:rsid w:val="00F83EE1"/>
    <w:rsid w:val="00F841D0"/>
    <w:rsid w:val="00F841FD"/>
    <w:rsid w:val="00F84453"/>
    <w:rsid w:val="00F84528"/>
    <w:rsid w:val="00F84CFA"/>
    <w:rsid w:val="00F84E04"/>
    <w:rsid w:val="00F84E80"/>
    <w:rsid w:val="00F84F4D"/>
    <w:rsid w:val="00F850AC"/>
    <w:rsid w:val="00F8550E"/>
    <w:rsid w:val="00F855B0"/>
    <w:rsid w:val="00F85712"/>
    <w:rsid w:val="00F8583D"/>
    <w:rsid w:val="00F85ABC"/>
    <w:rsid w:val="00F85ACD"/>
    <w:rsid w:val="00F85AFC"/>
    <w:rsid w:val="00F85B5E"/>
    <w:rsid w:val="00F85BD0"/>
    <w:rsid w:val="00F85BE9"/>
    <w:rsid w:val="00F85C13"/>
    <w:rsid w:val="00F85F14"/>
    <w:rsid w:val="00F860A1"/>
    <w:rsid w:val="00F86139"/>
    <w:rsid w:val="00F8615B"/>
    <w:rsid w:val="00F863C2"/>
    <w:rsid w:val="00F867C0"/>
    <w:rsid w:val="00F86846"/>
    <w:rsid w:val="00F86981"/>
    <w:rsid w:val="00F86C59"/>
    <w:rsid w:val="00F86E13"/>
    <w:rsid w:val="00F86E54"/>
    <w:rsid w:val="00F86F44"/>
    <w:rsid w:val="00F86F52"/>
    <w:rsid w:val="00F86FF1"/>
    <w:rsid w:val="00F871A6"/>
    <w:rsid w:val="00F87267"/>
    <w:rsid w:val="00F876E3"/>
    <w:rsid w:val="00F877FF"/>
    <w:rsid w:val="00F878C0"/>
    <w:rsid w:val="00F87920"/>
    <w:rsid w:val="00F8799D"/>
    <w:rsid w:val="00F87A94"/>
    <w:rsid w:val="00F87AD4"/>
    <w:rsid w:val="00F87AF3"/>
    <w:rsid w:val="00F87D76"/>
    <w:rsid w:val="00F87DEF"/>
    <w:rsid w:val="00F87E44"/>
    <w:rsid w:val="00F87E8A"/>
    <w:rsid w:val="00F900E6"/>
    <w:rsid w:val="00F90119"/>
    <w:rsid w:val="00F90161"/>
    <w:rsid w:val="00F904B5"/>
    <w:rsid w:val="00F90567"/>
    <w:rsid w:val="00F905A5"/>
    <w:rsid w:val="00F9063A"/>
    <w:rsid w:val="00F90666"/>
    <w:rsid w:val="00F9069D"/>
    <w:rsid w:val="00F90751"/>
    <w:rsid w:val="00F9095E"/>
    <w:rsid w:val="00F90C06"/>
    <w:rsid w:val="00F90CDF"/>
    <w:rsid w:val="00F90DF9"/>
    <w:rsid w:val="00F90E01"/>
    <w:rsid w:val="00F90FE2"/>
    <w:rsid w:val="00F910A5"/>
    <w:rsid w:val="00F911BF"/>
    <w:rsid w:val="00F91382"/>
    <w:rsid w:val="00F91523"/>
    <w:rsid w:val="00F91552"/>
    <w:rsid w:val="00F915A4"/>
    <w:rsid w:val="00F91A4C"/>
    <w:rsid w:val="00F91B97"/>
    <w:rsid w:val="00F91BBF"/>
    <w:rsid w:val="00F91BC6"/>
    <w:rsid w:val="00F91D3E"/>
    <w:rsid w:val="00F91D8D"/>
    <w:rsid w:val="00F91E6E"/>
    <w:rsid w:val="00F91FBF"/>
    <w:rsid w:val="00F920D6"/>
    <w:rsid w:val="00F92225"/>
    <w:rsid w:val="00F92306"/>
    <w:rsid w:val="00F923EE"/>
    <w:rsid w:val="00F92631"/>
    <w:rsid w:val="00F9263A"/>
    <w:rsid w:val="00F92964"/>
    <w:rsid w:val="00F92CD8"/>
    <w:rsid w:val="00F93077"/>
    <w:rsid w:val="00F9319D"/>
    <w:rsid w:val="00F9333E"/>
    <w:rsid w:val="00F93498"/>
    <w:rsid w:val="00F937D8"/>
    <w:rsid w:val="00F93800"/>
    <w:rsid w:val="00F93829"/>
    <w:rsid w:val="00F93937"/>
    <w:rsid w:val="00F9398E"/>
    <w:rsid w:val="00F93B78"/>
    <w:rsid w:val="00F93D14"/>
    <w:rsid w:val="00F93EC0"/>
    <w:rsid w:val="00F941EC"/>
    <w:rsid w:val="00F942A2"/>
    <w:rsid w:val="00F942C2"/>
    <w:rsid w:val="00F94507"/>
    <w:rsid w:val="00F945A8"/>
    <w:rsid w:val="00F94774"/>
    <w:rsid w:val="00F9480D"/>
    <w:rsid w:val="00F9487E"/>
    <w:rsid w:val="00F948DB"/>
    <w:rsid w:val="00F94973"/>
    <w:rsid w:val="00F949C3"/>
    <w:rsid w:val="00F94B6C"/>
    <w:rsid w:val="00F94D28"/>
    <w:rsid w:val="00F94D80"/>
    <w:rsid w:val="00F94E3B"/>
    <w:rsid w:val="00F94F99"/>
    <w:rsid w:val="00F950B6"/>
    <w:rsid w:val="00F951EE"/>
    <w:rsid w:val="00F954BB"/>
    <w:rsid w:val="00F95759"/>
    <w:rsid w:val="00F957A1"/>
    <w:rsid w:val="00F9583C"/>
    <w:rsid w:val="00F95874"/>
    <w:rsid w:val="00F95E4D"/>
    <w:rsid w:val="00F95EE0"/>
    <w:rsid w:val="00F95F0A"/>
    <w:rsid w:val="00F95FDF"/>
    <w:rsid w:val="00F96213"/>
    <w:rsid w:val="00F966ED"/>
    <w:rsid w:val="00F96710"/>
    <w:rsid w:val="00F96863"/>
    <w:rsid w:val="00F96A51"/>
    <w:rsid w:val="00F96E53"/>
    <w:rsid w:val="00F96FB4"/>
    <w:rsid w:val="00F9711C"/>
    <w:rsid w:val="00F971A2"/>
    <w:rsid w:val="00F9728C"/>
    <w:rsid w:val="00F972B1"/>
    <w:rsid w:val="00F972ED"/>
    <w:rsid w:val="00F973BC"/>
    <w:rsid w:val="00F975CE"/>
    <w:rsid w:val="00F97658"/>
    <w:rsid w:val="00F9794B"/>
    <w:rsid w:val="00F97997"/>
    <w:rsid w:val="00F9799A"/>
    <w:rsid w:val="00F97B5D"/>
    <w:rsid w:val="00F97E0D"/>
    <w:rsid w:val="00F97E98"/>
    <w:rsid w:val="00F97FD5"/>
    <w:rsid w:val="00FA0027"/>
    <w:rsid w:val="00FA009C"/>
    <w:rsid w:val="00FA02B2"/>
    <w:rsid w:val="00FA0366"/>
    <w:rsid w:val="00FA0390"/>
    <w:rsid w:val="00FA043C"/>
    <w:rsid w:val="00FA0455"/>
    <w:rsid w:val="00FA0715"/>
    <w:rsid w:val="00FA074A"/>
    <w:rsid w:val="00FA0850"/>
    <w:rsid w:val="00FA0974"/>
    <w:rsid w:val="00FA09DB"/>
    <w:rsid w:val="00FA0BED"/>
    <w:rsid w:val="00FA0FF8"/>
    <w:rsid w:val="00FA123E"/>
    <w:rsid w:val="00FA1480"/>
    <w:rsid w:val="00FA1501"/>
    <w:rsid w:val="00FA15A5"/>
    <w:rsid w:val="00FA15EC"/>
    <w:rsid w:val="00FA17CF"/>
    <w:rsid w:val="00FA1834"/>
    <w:rsid w:val="00FA1C71"/>
    <w:rsid w:val="00FA1E13"/>
    <w:rsid w:val="00FA2029"/>
    <w:rsid w:val="00FA2081"/>
    <w:rsid w:val="00FA24E4"/>
    <w:rsid w:val="00FA2593"/>
    <w:rsid w:val="00FA26BE"/>
    <w:rsid w:val="00FA2706"/>
    <w:rsid w:val="00FA2839"/>
    <w:rsid w:val="00FA2B69"/>
    <w:rsid w:val="00FA2B84"/>
    <w:rsid w:val="00FA2BCB"/>
    <w:rsid w:val="00FA2E7F"/>
    <w:rsid w:val="00FA2FA7"/>
    <w:rsid w:val="00FA3125"/>
    <w:rsid w:val="00FA3215"/>
    <w:rsid w:val="00FA380F"/>
    <w:rsid w:val="00FA3820"/>
    <w:rsid w:val="00FA39D2"/>
    <w:rsid w:val="00FA3AFB"/>
    <w:rsid w:val="00FA3C38"/>
    <w:rsid w:val="00FA3D66"/>
    <w:rsid w:val="00FA3FF8"/>
    <w:rsid w:val="00FA40DB"/>
    <w:rsid w:val="00FA427B"/>
    <w:rsid w:val="00FA42C3"/>
    <w:rsid w:val="00FA44A7"/>
    <w:rsid w:val="00FA4629"/>
    <w:rsid w:val="00FA49DC"/>
    <w:rsid w:val="00FA4A4E"/>
    <w:rsid w:val="00FA4DAD"/>
    <w:rsid w:val="00FA4DC4"/>
    <w:rsid w:val="00FA4F96"/>
    <w:rsid w:val="00FA4FC6"/>
    <w:rsid w:val="00FA5008"/>
    <w:rsid w:val="00FA5209"/>
    <w:rsid w:val="00FA55F7"/>
    <w:rsid w:val="00FA5C40"/>
    <w:rsid w:val="00FA5D00"/>
    <w:rsid w:val="00FA6327"/>
    <w:rsid w:val="00FA633C"/>
    <w:rsid w:val="00FA647C"/>
    <w:rsid w:val="00FA6774"/>
    <w:rsid w:val="00FA6806"/>
    <w:rsid w:val="00FA6872"/>
    <w:rsid w:val="00FA68EE"/>
    <w:rsid w:val="00FA69D2"/>
    <w:rsid w:val="00FA6A75"/>
    <w:rsid w:val="00FA6AD6"/>
    <w:rsid w:val="00FA6AF9"/>
    <w:rsid w:val="00FA6C5A"/>
    <w:rsid w:val="00FA6CCE"/>
    <w:rsid w:val="00FA6CF3"/>
    <w:rsid w:val="00FA6FCE"/>
    <w:rsid w:val="00FA700E"/>
    <w:rsid w:val="00FA70A1"/>
    <w:rsid w:val="00FA7167"/>
    <w:rsid w:val="00FA76E8"/>
    <w:rsid w:val="00FA77A5"/>
    <w:rsid w:val="00FA77E6"/>
    <w:rsid w:val="00FA79E9"/>
    <w:rsid w:val="00FA7C21"/>
    <w:rsid w:val="00FA7FE5"/>
    <w:rsid w:val="00FA7FEE"/>
    <w:rsid w:val="00FB012C"/>
    <w:rsid w:val="00FB0180"/>
    <w:rsid w:val="00FB020B"/>
    <w:rsid w:val="00FB02D3"/>
    <w:rsid w:val="00FB02F3"/>
    <w:rsid w:val="00FB03C2"/>
    <w:rsid w:val="00FB03DC"/>
    <w:rsid w:val="00FB070A"/>
    <w:rsid w:val="00FB0FBA"/>
    <w:rsid w:val="00FB0FE6"/>
    <w:rsid w:val="00FB12D8"/>
    <w:rsid w:val="00FB1667"/>
    <w:rsid w:val="00FB1751"/>
    <w:rsid w:val="00FB17B4"/>
    <w:rsid w:val="00FB181B"/>
    <w:rsid w:val="00FB1851"/>
    <w:rsid w:val="00FB1CB5"/>
    <w:rsid w:val="00FB1E41"/>
    <w:rsid w:val="00FB1E44"/>
    <w:rsid w:val="00FB1E59"/>
    <w:rsid w:val="00FB1EFC"/>
    <w:rsid w:val="00FB1F59"/>
    <w:rsid w:val="00FB2027"/>
    <w:rsid w:val="00FB2340"/>
    <w:rsid w:val="00FB2697"/>
    <w:rsid w:val="00FB2780"/>
    <w:rsid w:val="00FB28ED"/>
    <w:rsid w:val="00FB2907"/>
    <w:rsid w:val="00FB291C"/>
    <w:rsid w:val="00FB301F"/>
    <w:rsid w:val="00FB3233"/>
    <w:rsid w:val="00FB33EA"/>
    <w:rsid w:val="00FB344A"/>
    <w:rsid w:val="00FB3482"/>
    <w:rsid w:val="00FB3565"/>
    <w:rsid w:val="00FB3981"/>
    <w:rsid w:val="00FB39A1"/>
    <w:rsid w:val="00FB3BE9"/>
    <w:rsid w:val="00FB3CFE"/>
    <w:rsid w:val="00FB3D7C"/>
    <w:rsid w:val="00FB3E7E"/>
    <w:rsid w:val="00FB40B2"/>
    <w:rsid w:val="00FB40DF"/>
    <w:rsid w:val="00FB414A"/>
    <w:rsid w:val="00FB41AD"/>
    <w:rsid w:val="00FB41B9"/>
    <w:rsid w:val="00FB4487"/>
    <w:rsid w:val="00FB44A1"/>
    <w:rsid w:val="00FB4782"/>
    <w:rsid w:val="00FB480C"/>
    <w:rsid w:val="00FB49CB"/>
    <w:rsid w:val="00FB4C82"/>
    <w:rsid w:val="00FB4D32"/>
    <w:rsid w:val="00FB4D3F"/>
    <w:rsid w:val="00FB4DCA"/>
    <w:rsid w:val="00FB4DD5"/>
    <w:rsid w:val="00FB4F44"/>
    <w:rsid w:val="00FB514B"/>
    <w:rsid w:val="00FB527B"/>
    <w:rsid w:val="00FB5467"/>
    <w:rsid w:val="00FB5652"/>
    <w:rsid w:val="00FB5677"/>
    <w:rsid w:val="00FB5787"/>
    <w:rsid w:val="00FB5973"/>
    <w:rsid w:val="00FB5ADC"/>
    <w:rsid w:val="00FB5B4A"/>
    <w:rsid w:val="00FB5C53"/>
    <w:rsid w:val="00FB5C80"/>
    <w:rsid w:val="00FB62AD"/>
    <w:rsid w:val="00FB6325"/>
    <w:rsid w:val="00FB636B"/>
    <w:rsid w:val="00FB69B3"/>
    <w:rsid w:val="00FB6C7C"/>
    <w:rsid w:val="00FB6EAC"/>
    <w:rsid w:val="00FB6F57"/>
    <w:rsid w:val="00FB6FD4"/>
    <w:rsid w:val="00FB7226"/>
    <w:rsid w:val="00FB72C5"/>
    <w:rsid w:val="00FB75DD"/>
    <w:rsid w:val="00FB7B58"/>
    <w:rsid w:val="00FB7DA0"/>
    <w:rsid w:val="00FB7EDD"/>
    <w:rsid w:val="00FC00A4"/>
    <w:rsid w:val="00FC0151"/>
    <w:rsid w:val="00FC01B8"/>
    <w:rsid w:val="00FC0436"/>
    <w:rsid w:val="00FC04B8"/>
    <w:rsid w:val="00FC057C"/>
    <w:rsid w:val="00FC05C5"/>
    <w:rsid w:val="00FC062B"/>
    <w:rsid w:val="00FC063A"/>
    <w:rsid w:val="00FC0694"/>
    <w:rsid w:val="00FC0E75"/>
    <w:rsid w:val="00FC0FF0"/>
    <w:rsid w:val="00FC116D"/>
    <w:rsid w:val="00FC126E"/>
    <w:rsid w:val="00FC12BF"/>
    <w:rsid w:val="00FC12C8"/>
    <w:rsid w:val="00FC1360"/>
    <w:rsid w:val="00FC1389"/>
    <w:rsid w:val="00FC13E2"/>
    <w:rsid w:val="00FC177A"/>
    <w:rsid w:val="00FC17CC"/>
    <w:rsid w:val="00FC1D77"/>
    <w:rsid w:val="00FC2177"/>
    <w:rsid w:val="00FC2221"/>
    <w:rsid w:val="00FC2596"/>
    <w:rsid w:val="00FC25C6"/>
    <w:rsid w:val="00FC25F7"/>
    <w:rsid w:val="00FC2832"/>
    <w:rsid w:val="00FC2858"/>
    <w:rsid w:val="00FC288B"/>
    <w:rsid w:val="00FC29E5"/>
    <w:rsid w:val="00FC2B19"/>
    <w:rsid w:val="00FC2C09"/>
    <w:rsid w:val="00FC2FB0"/>
    <w:rsid w:val="00FC3048"/>
    <w:rsid w:val="00FC3123"/>
    <w:rsid w:val="00FC312F"/>
    <w:rsid w:val="00FC3266"/>
    <w:rsid w:val="00FC32BE"/>
    <w:rsid w:val="00FC3348"/>
    <w:rsid w:val="00FC336C"/>
    <w:rsid w:val="00FC34C3"/>
    <w:rsid w:val="00FC365D"/>
    <w:rsid w:val="00FC3964"/>
    <w:rsid w:val="00FC3AD9"/>
    <w:rsid w:val="00FC3C2D"/>
    <w:rsid w:val="00FC3CBB"/>
    <w:rsid w:val="00FC3E48"/>
    <w:rsid w:val="00FC4499"/>
    <w:rsid w:val="00FC4516"/>
    <w:rsid w:val="00FC4ACB"/>
    <w:rsid w:val="00FC4C0B"/>
    <w:rsid w:val="00FC4EF1"/>
    <w:rsid w:val="00FC51C8"/>
    <w:rsid w:val="00FC5417"/>
    <w:rsid w:val="00FC564B"/>
    <w:rsid w:val="00FC5769"/>
    <w:rsid w:val="00FC5B70"/>
    <w:rsid w:val="00FC5B90"/>
    <w:rsid w:val="00FC5C6F"/>
    <w:rsid w:val="00FC5E39"/>
    <w:rsid w:val="00FC5EC3"/>
    <w:rsid w:val="00FC67A3"/>
    <w:rsid w:val="00FC6967"/>
    <w:rsid w:val="00FC6DFD"/>
    <w:rsid w:val="00FC6FCD"/>
    <w:rsid w:val="00FC7151"/>
    <w:rsid w:val="00FC7194"/>
    <w:rsid w:val="00FC722B"/>
    <w:rsid w:val="00FC7266"/>
    <w:rsid w:val="00FC74A5"/>
    <w:rsid w:val="00FC74B6"/>
    <w:rsid w:val="00FC7512"/>
    <w:rsid w:val="00FC775B"/>
    <w:rsid w:val="00FC77A9"/>
    <w:rsid w:val="00FC790F"/>
    <w:rsid w:val="00FC7954"/>
    <w:rsid w:val="00FC7A26"/>
    <w:rsid w:val="00FC7AB6"/>
    <w:rsid w:val="00FC7DAF"/>
    <w:rsid w:val="00FC7FD2"/>
    <w:rsid w:val="00FD00ED"/>
    <w:rsid w:val="00FD0136"/>
    <w:rsid w:val="00FD0252"/>
    <w:rsid w:val="00FD0612"/>
    <w:rsid w:val="00FD0A1B"/>
    <w:rsid w:val="00FD0A2D"/>
    <w:rsid w:val="00FD0B28"/>
    <w:rsid w:val="00FD1206"/>
    <w:rsid w:val="00FD1217"/>
    <w:rsid w:val="00FD1402"/>
    <w:rsid w:val="00FD14EA"/>
    <w:rsid w:val="00FD1521"/>
    <w:rsid w:val="00FD1571"/>
    <w:rsid w:val="00FD1692"/>
    <w:rsid w:val="00FD16F5"/>
    <w:rsid w:val="00FD18D1"/>
    <w:rsid w:val="00FD1B70"/>
    <w:rsid w:val="00FD1BF2"/>
    <w:rsid w:val="00FD1CDB"/>
    <w:rsid w:val="00FD1F00"/>
    <w:rsid w:val="00FD1F76"/>
    <w:rsid w:val="00FD20F1"/>
    <w:rsid w:val="00FD249F"/>
    <w:rsid w:val="00FD24E0"/>
    <w:rsid w:val="00FD2983"/>
    <w:rsid w:val="00FD2A9E"/>
    <w:rsid w:val="00FD2CEC"/>
    <w:rsid w:val="00FD2E49"/>
    <w:rsid w:val="00FD2FDE"/>
    <w:rsid w:val="00FD30FE"/>
    <w:rsid w:val="00FD3161"/>
    <w:rsid w:val="00FD3309"/>
    <w:rsid w:val="00FD339C"/>
    <w:rsid w:val="00FD33D8"/>
    <w:rsid w:val="00FD346A"/>
    <w:rsid w:val="00FD346E"/>
    <w:rsid w:val="00FD35C6"/>
    <w:rsid w:val="00FD372C"/>
    <w:rsid w:val="00FD37D4"/>
    <w:rsid w:val="00FD381B"/>
    <w:rsid w:val="00FD3899"/>
    <w:rsid w:val="00FD3930"/>
    <w:rsid w:val="00FD39C5"/>
    <w:rsid w:val="00FD3EEC"/>
    <w:rsid w:val="00FD3F82"/>
    <w:rsid w:val="00FD40EA"/>
    <w:rsid w:val="00FD4227"/>
    <w:rsid w:val="00FD42D6"/>
    <w:rsid w:val="00FD4362"/>
    <w:rsid w:val="00FD499F"/>
    <w:rsid w:val="00FD5189"/>
    <w:rsid w:val="00FD5428"/>
    <w:rsid w:val="00FD5462"/>
    <w:rsid w:val="00FD5502"/>
    <w:rsid w:val="00FD569A"/>
    <w:rsid w:val="00FD56CD"/>
    <w:rsid w:val="00FD586E"/>
    <w:rsid w:val="00FD58AB"/>
    <w:rsid w:val="00FD5A48"/>
    <w:rsid w:val="00FD5AB7"/>
    <w:rsid w:val="00FD5CB5"/>
    <w:rsid w:val="00FD5D5A"/>
    <w:rsid w:val="00FD5D7D"/>
    <w:rsid w:val="00FD5E95"/>
    <w:rsid w:val="00FD627E"/>
    <w:rsid w:val="00FD62D5"/>
    <w:rsid w:val="00FD6918"/>
    <w:rsid w:val="00FD69EA"/>
    <w:rsid w:val="00FD6BF5"/>
    <w:rsid w:val="00FD6C7F"/>
    <w:rsid w:val="00FD6E8B"/>
    <w:rsid w:val="00FD6EDD"/>
    <w:rsid w:val="00FD702A"/>
    <w:rsid w:val="00FD70A1"/>
    <w:rsid w:val="00FD72EF"/>
    <w:rsid w:val="00FD752A"/>
    <w:rsid w:val="00FD7741"/>
    <w:rsid w:val="00FD7838"/>
    <w:rsid w:val="00FD791F"/>
    <w:rsid w:val="00FD7AAC"/>
    <w:rsid w:val="00FD7C1C"/>
    <w:rsid w:val="00FD7F97"/>
    <w:rsid w:val="00FD7FB8"/>
    <w:rsid w:val="00FE006C"/>
    <w:rsid w:val="00FE01E0"/>
    <w:rsid w:val="00FE0262"/>
    <w:rsid w:val="00FE037B"/>
    <w:rsid w:val="00FE0391"/>
    <w:rsid w:val="00FE04A1"/>
    <w:rsid w:val="00FE0632"/>
    <w:rsid w:val="00FE0657"/>
    <w:rsid w:val="00FE0760"/>
    <w:rsid w:val="00FE0A2C"/>
    <w:rsid w:val="00FE0B5D"/>
    <w:rsid w:val="00FE0C42"/>
    <w:rsid w:val="00FE0DA6"/>
    <w:rsid w:val="00FE0EFA"/>
    <w:rsid w:val="00FE0F6E"/>
    <w:rsid w:val="00FE0FA4"/>
    <w:rsid w:val="00FE131E"/>
    <w:rsid w:val="00FE1693"/>
    <w:rsid w:val="00FE18E6"/>
    <w:rsid w:val="00FE18EB"/>
    <w:rsid w:val="00FE1A6F"/>
    <w:rsid w:val="00FE1A9F"/>
    <w:rsid w:val="00FE1F50"/>
    <w:rsid w:val="00FE203D"/>
    <w:rsid w:val="00FE2077"/>
    <w:rsid w:val="00FE229E"/>
    <w:rsid w:val="00FE2932"/>
    <w:rsid w:val="00FE29F0"/>
    <w:rsid w:val="00FE2B16"/>
    <w:rsid w:val="00FE2CAF"/>
    <w:rsid w:val="00FE2DA3"/>
    <w:rsid w:val="00FE2F6D"/>
    <w:rsid w:val="00FE3061"/>
    <w:rsid w:val="00FE34B3"/>
    <w:rsid w:val="00FE34B7"/>
    <w:rsid w:val="00FE35BC"/>
    <w:rsid w:val="00FE3602"/>
    <w:rsid w:val="00FE363F"/>
    <w:rsid w:val="00FE3674"/>
    <w:rsid w:val="00FE37CF"/>
    <w:rsid w:val="00FE3957"/>
    <w:rsid w:val="00FE3A6B"/>
    <w:rsid w:val="00FE3C15"/>
    <w:rsid w:val="00FE3CF8"/>
    <w:rsid w:val="00FE401A"/>
    <w:rsid w:val="00FE407A"/>
    <w:rsid w:val="00FE40DA"/>
    <w:rsid w:val="00FE40F9"/>
    <w:rsid w:val="00FE421E"/>
    <w:rsid w:val="00FE455B"/>
    <w:rsid w:val="00FE45A2"/>
    <w:rsid w:val="00FE47FB"/>
    <w:rsid w:val="00FE484F"/>
    <w:rsid w:val="00FE4D7C"/>
    <w:rsid w:val="00FE4F90"/>
    <w:rsid w:val="00FE5011"/>
    <w:rsid w:val="00FE5022"/>
    <w:rsid w:val="00FE53B5"/>
    <w:rsid w:val="00FE55D0"/>
    <w:rsid w:val="00FE5CAA"/>
    <w:rsid w:val="00FE5CEF"/>
    <w:rsid w:val="00FE5D62"/>
    <w:rsid w:val="00FE5EF7"/>
    <w:rsid w:val="00FE6352"/>
    <w:rsid w:val="00FE638B"/>
    <w:rsid w:val="00FE6555"/>
    <w:rsid w:val="00FE65C1"/>
    <w:rsid w:val="00FE66D9"/>
    <w:rsid w:val="00FE695F"/>
    <w:rsid w:val="00FE6E01"/>
    <w:rsid w:val="00FE7329"/>
    <w:rsid w:val="00FE73AA"/>
    <w:rsid w:val="00FE7432"/>
    <w:rsid w:val="00FE75B1"/>
    <w:rsid w:val="00FE7622"/>
    <w:rsid w:val="00FE7644"/>
    <w:rsid w:val="00FE767A"/>
    <w:rsid w:val="00FE77CE"/>
    <w:rsid w:val="00FE784E"/>
    <w:rsid w:val="00FE7931"/>
    <w:rsid w:val="00FE7EF1"/>
    <w:rsid w:val="00FE7F84"/>
    <w:rsid w:val="00FF0157"/>
    <w:rsid w:val="00FF02D9"/>
    <w:rsid w:val="00FF03F9"/>
    <w:rsid w:val="00FF070B"/>
    <w:rsid w:val="00FF07EF"/>
    <w:rsid w:val="00FF086B"/>
    <w:rsid w:val="00FF0958"/>
    <w:rsid w:val="00FF0C99"/>
    <w:rsid w:val="00FF0D8F"/>
    <w:rsid w:val="00FF0F33"/>
    <w:rsid w:val="00FF0F72"/>
    <w:rsid w:val="00FF12A0"/>
    <w:rsid w:val="00FF1399"/>
    <w:rsid w:val="00FF140A"/>
    <w:rsid w:val="00FF145D"/>
    <w:rsid w:val="00FF1574"/>
    <w:rsid w:val="00FF157E"/>
    <w:rsid w:val="00FF178C"/>
    <w:rsid w:val="00FF1861"/>
    <w:rsid w:val="00FF19ED"/>
    <w:rsid w:val="00FF1E87"/>
    <w:rsid w:val="00FF20EE"/>
    <w:rsid w:val="00FF2104"/>
    <w:rsid w:val="00FF2248"/>
    <w:rsid w:val="00FF2713"/>
    <w:rsid w:val="00FF2E04"/>
    <w:rsid w:val="00FF30D0"/>
    <w:rsid w:val="00FF317A"/>
    <w:rsid w:val="00FF32DA"/>
    <w:rsid w:val="00FF3438"/>
    <w:rsid w:val="00FF3773"/>
    <w:rsid w:val="00FF37F9"/>
    <w:rsid w:val="00FF3881"/>
    <w:rsid w:val="00FF3A26"/>
    <w:rsid w:val="00FF3B14"/>
    <w:rsid w:val="00FF3B1F"/>
    <w:rsid w:val="00FF3BDA"/>
    <w:rsid w:val="00FF3C81"/>
    <w:rsid w:val="00FF3DDB"/>
    <w:rsid w:val="00FF3DEB"/>
    <w:rsid w:val="00FF3F78"/>
    <w:rsid w:val="00FF41B8"/>
    <w:rsid w:val="00FF4204"/>
    <w:rsid w:val="00FF42AD"/>
    <w:rsid w:val="00FF4722"/>
    <w:rsid w:val="00FF48F4"/>
    <w:rsid w:val="00FF4980"/>
    <w:rsid w:val="00FF4A36"/>
    <w:rsid w:val="00FF4AE6"/>
    <w:rsid w:val="00FF4C08"/>
    <w:rsid w:val="00FF4CD5"/>
    <w:rsid w:val="00FF4E13"/>
    <w:rsid w:val="00FF5526"/>
    <w:rsid w:val="00FF5F49"/>
    <w:rsid w:val="00FF60CC"/>
    <w:rsid w:val="00FF6140"/>
    <w:rsid w:val="00FF6477"/>
    <w:rsid w:val="00FF6536"/>
    <w:rsid w:val="00FF6601"/>
    <w:rsid w:val="00FF6717"/>
    <w:rsid w:val="00FF69D6"/>
    <w:rsid w:val="00FF75E1"/>
    <w:rsid w:val="00FF76EF"/>
    <w:rsid w:val="00FF77EA"/>
    <w:rsid w:val="00FF7A50"/>
    <w:rsid w:val="00FF7A97"/>
    <w:rsid w:val="00FF7F2F"/>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B20D5D9"/>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0F57839"/>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6215260"/>
    <w:rsid w:val="57AA4BC6"/>
    <w:rsid w:val="587B21EB"/>
    <w:rsid w:val="59FA6E71"/>
    <w:rsid w:val="5ABFAC79"/>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378DC5D"/>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30A8282E-245D-4550-A7AB-E3E93E1A7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3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 w:type="paragraph" w:customStyle="1" w:styleId="accttwolines">
    <w:name w:val="acct two lines"/>
    <w:aliases w:val="a2l"/>
    <w:basedOn w:val="Normal"/>
    <w:rsid w:val="0013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oman2">
    <w:name w:val="roman 2"/>
    <w:basedOn w:val="Normal"/>
    <w:rsid w:val="0013632C"/>
    <w:pPr>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13632C"/>
    <w:pPr>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styleId="NormalWeb">
    <w:name w:val="Normal (Web)"/>
    <w:basedOn w:val="Normal"/>
    <w:semiHidden/>
    <w:unhideWhenUsed/>
    <w:rsid w:val="00BF540B"/>
    <w:rPr>
      <w:rFonts w:ascii="Times New Roman" w:hAnsi="Times New Roman"/>
      <w:sz w:val="24"/>
      <w:szCs w:val="30"/>
    </w:rPr>
  </w:style>
  <w:style w:type="character" w:customStyle="1" w:styleId="HeaderChar">
    <w:name w:val="Header Char"/>
    <w:basedOn w:val="DefaultParagraphFont"/>
    <w:link w:val="Header"/>
    <w:rsid w:val="00B34249"/>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057">
      <w:bodyDiv w:val="1"/>
      <w:marLeft w:val="0"/>
      <w:marRight w:val="0"/>
      <w:marTop w:val="0"/>
      <w:marBottom w:val="0"/>
      <w:divBdr>
        <w:top w:val="none" w:sz="0" w:space="0" w:color="auto"/>
        <w:left w:val="none" w:sz="0" w:space="0" w:color="auto"/>
        <w:bottom w:val="none" w:sz="0" w:space="0" w:color="auto"/>
        <w:right w:val="none" w:sz="0" w:space="0" w:color="auto"/>
      </w:divBdr>
    </w:div>
    <w:div w:id="10499041">
      <w:bodyDiv w:val="1"/>
      <w:marLeft w:val="0"/>
      <w:marRight w:val="0"/>
      <w:marTop w:val="0"/>
      <w:marBottom w:val="0"/>
      <w:divBdr>
        <w:top w:val="none" w:sz="0" w:space="0" w:color="auto"/>
        <w:left w:val="none" w:sz="0" w:space="0" w:color="auto"/>
        <w:bottom w:val="none" w:sz="0" w:space="0" w:color="auto"/>
        <w:right w:val="none" w:sz="0" w:space="0" w:color="auto"/>
      </w:divBdr>
    </w:div>
    <w:div w:id="43722607">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48064017">
      <w:bodyDiv w:val="1"/>
      <w:marLeft w:val="0"/>
      <w:marRight w:val="0"/>
      <w:marTop w:val="0"/>
      <w:marBottom w:val="0"/>
      <w:divBdr>
        <w:top w:val="none" w:sz="0" w:space="0" w:color="auto"/>
        <w:left w:val="none" w:sz="0" w:space="0" w:color="auto"/>
        <w:bottom w:val="none" w:sz="0" w:space="0" w:color="auto"/>
        <w:right w:val="none" w:sz="0" w:space="0" w:color="auto"/>
      </w:divBdr>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659609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0333093">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2557608">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947651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974431">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81394199">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1118190">
      <w:bodyDiv w:val="1"/>
      <w:marLeft w:val="0"/>
      <w:marRight w:val="0"/>
      <w:marTop w:val="0"/>
      <w:marBottom w:val="0"/>
      <w:divBdr>
        <w:top w:val="none" w:sz="0" w:space="0" w:color="auto"/>
        <w:left w:val="none" w:sz="0" w:space="0" w:color="auto"/>
        <w:bottom w:val="none" w:sz="0" w:space="0" w:color="auto"/>
        <w:right w:val="none" w:sz="0" w:space="0" w:color="auto"/>
      </w:divBdr>
    </w:div>
    <w:div w:id="1201744026">
      <w:bodyDiv w:val="1"/>
      <w:marLeft w:val="0"/>
      <w:marRight w:val="0"/>
      <w:marTop w:val="0"/>
      <w:marBottom w:val="0"/>
      <w:divBdr>
        <w:top w:val="none" w:sz="0" w:space="0" w:color="auto"/>
        <w:left w:val="none" w:sz="0" w:space="0" w:color="auto"/>
        <w:bottom w:val="none" w:sz="0" w:space="0" w:color="auto"/>
        <w:right w:val="none" w:sz="0" w:space="0" w:color="auto"/>
      </w:divBdr>
    </w:div>
    <w:div w:id="123681462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33811019">
      <w:bodyDiv w:val="1"/>
      <w:marLeft w:val="0"/>
      <w:marRight w:val="0"/>
      <w:marTop w:val="0"/>
      <w:marBottom w:val="0"/>
      <w:divBdr>
        <w:top w:val="none" w:sz="0" w:space="0" w:color="auto"/>
        <w:left w:val="none" w:sz="0" w:space="0" w:color="auto"/>
        <w:bottom w:val="none" w:sz="0" w:space="0" w:color="auto"/>
        <w:right w:val="none" w:sz="0" w:space="0" w:color="auto"/>
      </w:divBdr>
    </w:div>
    <w:div w:id="1534002512">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10042361">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692490437">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9081605">
      <w:bodyDiv w:val="1"/>
      <w:marLeft w:val="0"/>
      <w:marRight w:val="0"/>
      <w:marTop w:val="0"/>
      <w:marBottom w:val="0"/>
      <w:divBdr>
        <w:top w:val="none" w:sz="0" w:space="0" w:color="auto"/>
        <w:left w:val="none" w:sz="0" w:space="0" w:color="auto"/>
        <w:bottom w:val="none" w:sz="0" w:space="0" w:color="auto"/>
        <w:right w:val="none" w:sz="0" w:space="0" w:color="auto"/>
      </w:divBdr>
    </w:div>
    <w:div w:id="184956379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62c5d2b100076a210f120391c0cc60ea">
  <xsd:schema xmlns:xsd="http://www.w3.org/2001/XMLSchema" xmlns:xs="http://www.w3.org/2001/XMLSchema" xmlns:p="http://schemas.microsoft.com/office/2006/metadata/properties" xmlns:ns2="5aa06a3a-4414-4580-8afb-31ad53db1831" targetNamespace="http://schemas.microsoft.com/office/2006/metadata/properties" ma:root="true" ma:fieldsID="8b2f57fa1dfde62d12ce3b0bcae53cea"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AF02F7-B862-4B23-91A8-89E73EBCC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Thai%20Report.dot</Template>
  <TotalTime>288</TotalTime>
  <Pages>1</Pages>
  <Words>3277</Words>
  <Characters>18682</Characters>
  <Application>Microsoft Office Word</Application>
  <DocSecurity>4</DocSecurity>
  <Lines>155</Lines>
  <Paragraphs>43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225</cp:revision>
  <cp:lastPrinted>2025-11-15T11:14:00Z</cp:lastPrinted>
  <dcterms:created xsi:type="dcterms:W3CDTF">2026-08-03T22:03:00Z</dcterms:created>
  <dcterms:modified xsi:type="dcterms:W3CDTF">2026-08-13T11:34:00Z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0x010100EF12B13A4F38D74F97AB9F07E65AEB6E</vt:lpwstr>
  </property>
  <property fmtid="{D5CDD505-2E9C-101B-9397-08002B2CF9AE}" pid="3" name="GrammarlyDocumentId">
    <vt:lpwstr>2d0a64a6d5ffbf918114942684c9aa66a4294854f011c706701e5cf60820b968</vt:lpwstr>
  </property>
</Properties>
</file>