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322E330D" w:rsidR="00E4164D" w:rsidRPr="00755A56" w:rsidRDefault="00257310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52134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D03F0">
        <w:rPr>
          <w:rFonts w:asciiTheme="majorBidi" w:hAnsiTheme="majorBidi" w:cstheme="majorBidi"/>
          <w:sz w:val="32"/>
          <w:szCs w:val="32"/>
          <w:cs/>
          <w:lang w:val="th-TH"/>
        </w:rPr>
        <w:t xml:space="preserve">งวดสามเดือนและหกเดือนสิ้นสุดวันที่ </w:t>
      </w:r>
      <w:r w:rsidR="0070261F">
        <w:rPr>
          <w:rFonts w:asciiTheme="majorBidi" w:hAnsiTheme="majorBidi" w:cstheme="majorBidi"/>
          <w:sz w:val="32"/>
          <w:szCs w:val="32"/>
        </w:rPr>
        <w:t>30</w:t>
      </w:r>
      <w:r w:rsidR="003D03F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มิถุนายน</w:t>
      </w:r>
      <w:r w:rsidRPr="005213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64D" w:rsidRPr="00755A56">
        <w:rPr>
          <w:rFonts w:asciiTheme="majorBidi" w:hAnsiTheme="majorBidi" w:cstheme="majorBidi"/>
          <w:sz w:val="32"/>
          <w:szCs w:val="32"/>
        </w:rPr>
        <w:t>256</w:t>
      </w:r>
      <w:r w:rsidR="00D73F2B">
        <w:rPr>
          <w:rFonts w:asciiTheme="majorBidi" w:hAnsiTheme="majorBidi" w:cstheme="majorBidi" w:hint="cs"/>
          <w:sz w:val="32"/>
          <w:szCs w:val="32"/>
          <w:cs/>
        </w:rPr>
        <w:t>9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715224B3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755A56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A50733D" w14:textId="6FED6AFF" w:rsidR="001C1D03" w:rsidRPr="00755A56" w:rsidRDefault="009D4EE3" w:rsidP="001C1D03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21340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มิถุนายน</w:t>
      </w:r>
      <w:r w:rsidRPr="005213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รวมและ</w:t>
      </w:r>
      <w:r w:rsidRPr="00AA0546">
        <w:rPr>
          <w:rFonts w:asciiTheme="majorBidi" w:eastAsia="Angsana New" w:hAnsiTheme="majorBidi" w:cstheme="majorBidi" w:hint="cs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เฉพาะกิจการ 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เบ็ดเสร็จรวมและงบกำไรขาดทุนเบ็ดเสร็จ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 xml:space="preserve">เฉพาะกิจการ </w:t>
      </w:r>
      <w:r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 xml:space="preserve">              </w:t>
      </w:r>
      <w:r w:rsidRPr="00AA0546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>สำหรับงวดสามเดือน</w:t>
      </w:r>
      <w:r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>และหกเดือน</w:t>
      </w:r>
      <w:r w:rsidRPr="00AA0546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>งบการเปลี่ยนแปลงส่วนของ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ผู้ถือหุ้นรวมและ</w:t>
      </w:r>
      <w:r>
        <w:rPr>
          <w:rFonts w:asciiTheme="majorBidi" w:eastAsia="Angsana New" w:hAnsiTheme="majorBidi" w:cstheme="majorBidi"/>
          <w:sz w:val="30"/>
          <w:szCs w:val="30"/>
        </w:rPr>
        <w:t xml:space="preserve">         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งบการเปลี่ยนแปลงส่วนของผู้ถือหุ้นเฉพาะกิจการ</w:t>
      </w:r>
      <w:r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และ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เฉพาะกิจกา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รสำหรับงวด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หก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(</w:t>
      </w:r>
      <w:proofErr w:type="spellStart"/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</w:t>
      </w:r>
      <w:proofErr w:type="spellEnd"/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)</w:t>
      </w:r>
      <w:r w:rsidRPr="00AA0546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บริษัท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และบริษัทย่อย</w:t>
      </w:r>
      <w:r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 (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lang w:val="en-US"/>
        </w:rPr>
        <w:t>“</w:t>
      </w:r>
      <w:r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  <w:lang w:val="en-US"/>
        </w:rPr>
        <w:t>กลุ่มบริษัท”)</w:t>
      </w:r>
      <w:r w:rsidR="001C1D03"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 และของเฉพาะ</w:t>
      </w:r>
      <w:r w:rsidR="001C1D03"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บริษั</w:t>
      </w:r>
      <w:r w:rsidR="001C1D03" w:rsidRPr="007510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ท </w:t>
      </w:r>
      <w:r w:rsidR="001C1D03"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พีทีที</w:t>
      </w:r>
      <w:r w:rsidR="001C1D03"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โกลบอ</w:t>
      </w:r>
      <w:r w:rsidR="001C1D03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="001C1D03" w:rsidRPr="00755A56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 w:rsidR="001C1D03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 w:rsidR="001C1D03"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="001C1D03"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="001C1D03"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1C1D03" w:rsidRPr="00AA0546">
        <w:rPr>
          <w:rFonts w:asciiTheme="majorBidi" w:hAnsiTheme="majorBidi" w:cstheme="majorBidi"/>
          <w:spacing w:val="-4"/>
          <w:sz w:val="30"/>
          <w:szCs w:val="30"/>
        </w:rPr>
        <w:t>34</w:t>
      </w:r>
      <w:r w:rsidR="001C1D03"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เรื่อง</w:t>
      </w:r>
      <w:r w:rsidR="001C1D03" w:rsidRPr="00AA054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="001C1D03"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</w:t>
      </w:r>
      <w:r w:rsidR="001C1D03"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="001C1D03" w:rsidRPr="00755A5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="001C1D03" w:rsidRPr="00755A5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1C1D03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755A56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รหัส</w:t>
      </w:r>
      <w:r w:rsidRPr="00755A56">
        <w:rPr>
          <w:rFonts w:asciiTheme="majorBidi" w:hAnsiTheme="majorBidi" w:cstheme="majorBidi"/>
          <w:sz w:val="30"/>
          <w:szCs w:val="30"/>
        </w:rPr>
        <w:t xml:space="preserve"> 2410 “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755A56">
        <w:rPr>
          <w:rFonts w:asciiTheme="majorBidi" w:hAnsiTheme="majorBidi" w:cstheme="majorBidi"/>
          <w:sz w:val="30"/>
          <w:szCs w:val="30"/>
        </w:rPr>
        <w:t>”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755A56" w:rsidSect="00EB70DE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C174590" w14:textId="5890E72B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D49C74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755A56" w:rsidRDefault="00E4164D" w:rsidP="004B298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63AC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C63AC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63AC1">
        <w:rPr>
          <w:rFonts w:asciiTheme="majorBidi" w:hAnsiTheme="majorBidi" w:cstheme="majorBidi"/>
          <w:sz w:val="30"/>
          <w:szCs w:val="30"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>ในสาระสำคัญ</w:t>
      </w:r>
      <w:r w:rsidRPr="00755A56">
        <w:rPr>
          <w:rFonts w:asciiTheme="majorBidi" w:hAnsiTheme="majorBidi" w:cstheme="majorBidi"/>
          <w:sz w:val="30"/>
          <w:szCs w:val="30"/>
          <w:cs/>
        </w:rPr>
        <w:t>จากการสอบทานของข้าพเจ้า</w:t>
      </w:r>
    </w:p>
    <w:p w14:paraId="0001BFD2" w14:textId="36358DD3" w:rsidR="00E4164D" w:rsidRDefault="00E4164D" w:rsidP="004B298B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F8EB4F0" w14:textId="60C03A7F" w:rsid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4990F5C6" w14:textId="77777777" w:rsidR="00C91739" w:rsidRP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  <w:lang w:val="x-none"/>
        </w:rPr>
      </w:pPr>
    </w:p>
    <w:p w14:paraId="5E288087" w14:textId="77777777" w:rsidR="00E4164D" w:rsidRPr="00193930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0BC3466C" w14:textId="77777777" w:rsidR="00842569" w:rsidRPr="00842569" w:rsidRDefault="00842569" w:rsidP="0084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lang w:val="th-TH"/>
        </w:rPr>
      </w:pPr>
      <w:r w:rsidRPr="00842569">
        <w:rPr>
          <w:rFonts w:ascii="Angsana New" w:hAnsi="Angsana New"/>
          <w:sz w:val="30"/>
          <w:szCs w:val="30"/>
          <w:cs/>
          <w:lang w:val="th-TH"/>
        </w:rPr>
        <w:t>(</w:t>
      </w:r>
      <w:r w:rsidRPr="00842569">
        <w:rPr>
          <w:rFonts w:ascii="Angsana New" w:hAnsi="Angsana New" w:hint="cs"/>
          <w:sz w:val="30"/>
          <w:szCs w:val="30"/>
          <w:cs/>
          <w:lang w:val="th-TH"/>
        </w:rPr>
        <w:t>โศภิษฐ์</w:t>
      </w:r>
      <w:r w:rsidRPr="008425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42569">
        <w:rPr>
          <w:rFonts w:ascii="Angsana New" w:hAnsi="Angsana New" w:hint="cs"/>
          <w:sz w:val="30"/>
          <w:szCs w:val="30"/>
          <w:cs/>
          <w:lang w:val="th-TH"/>
        </w:rPr>
        <w:t>พรหมพล</w:t>
      </w:r>
      <w:r w:rsidRPr="00842569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5D7150C9" w14:textId="77777777" w:rsidR="00842569" w:rsidRPr="00842569" w:rsidRDefault="00842569" w:rsidP="0084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lang w:val="th-TH"/>
        </w:rPr>
      </w:pPr>
      <w:r w:rsidRPr="00842569">
        <w:rPr>
          <w:rFonts w:ascii="Angsana New" w:hAnsi="Angsana New" w:hint="cs"/>
          <w:sz w:val="30"/>
          <w:szCs w:val="30"/>
          <w:cs/>
          <w:lang w:val="th-TH"/>
        </w:rPr>
        <w:t>ผู้สอบบัญชีรับอนุญาต</w:t>
      </w:r>
    </w:p>
    <w:p w14:paraId="04D04818" w14:textId="51AFE782" w:rsidR="00A25277" w:rsidRPr="00842569" w:rsidRDefault="00842569" w:rsidP="0084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842569">
        <w:rPr>
          <w:rFonts w:ascii="Angsana New" w:hAnsi="Angsana New" w:hint="cs"/>
          <w:sz w:val="30"/>
          <w:szCs w:val="30"/>
          <w:cs/>
          <w:lang w:val="th-TH"/>
        </w:rPr>
        <w:t>เลขทะเบียน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>10042</w:t>
      </w:r>
    </w:p>
    <w:p w14:paraId="41C04F5C" w14:textId="77777777" w:rsidR="00842569" w:rsidRPr="00C26231" w:rsidRDefault="00842569" w:rsidP="0084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56A7A1D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26231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0DB899F" w14:textId="77777777" w:rsidR="00A25277" w:rsidRPr="008658F2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C26231">
        <w:rPr>
          <w:rFonts w:ascii="Angsana New" w:hAnsi="Angsana New"/>
          <w:sz w:val="30"/>
          <w:szCs w:val="30"/>
          <w:cs/>
        </w:rPr>
        <w:t>กรุงเทพ</w:t>
      </w:r>
      <w:r w:rsidRPr="008658F2">
        <w:rPr>
          <w:rFonts w:ascii="Angsana New" w:hAnsi="Angsana New"/>
          <w:sz w:val="30"/>
          <w:szCs w:val="30"/>
          <w:cs/>
        </w:rPr>
        <w:t>มหานคร</w:t>
      </w:r>
    </w:p>
    <w:p w14:paraId="6EA17CA6" w14:textId="068709D6" w:rsidR="005B3E62" w:rsidRPr="002002CF" w:rsidRDefault="002D1BE6" w:rsidP="00902810">
      <w:pPr>
        <w:pStyle w:val="IndexHeading1"/>
        <w:spacing w:after="0" w:line="240" w:lineRule="auto"/>
        <w:ind w:left="0" w:right="-10" w:firstLine="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902810">
        <w:rPr>
          <w:rFonts w:ascii="Angsana New" w:hAnsi="Angsana New"/>
          <w:b w:val="0"/>
          <w:bCs/>
          <w:sz w:val="30"/>
          <w:szCs w:val="30"/>
          <w:lang w:val="en-US" w:bidi="th-TH"/>
        </w:rPr>
        <w:t>7</w:t>
      </w:r>
      <w:r w:rsidR="00793421" w:rsidRPr="002D1BE6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AC793F" w:rsidRPr="002D1BE6">
        <w:rPr>
          <w:rFonts w:ascii="Angsana New" w:hAnsi="Angsana New" w:hint="cs"/>
          <w:sz w:val="30"/>
          <w:szCs w:val="30"/>
          <w:cs/>
        </w:rPr>
        <w:t>สิงหาคม</w:t>
      </w:r>
      <w:r w:rsidR="00972BC1" w:rsidRPr="002D1BE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082BA4" w:rsidRPr="002D1BE6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1C1D03" w:rsidRPr="002D1BE6">
        <w:rPr>
          <w:rFonts w:ascii="Angsana New" w:hAnsi="Angsana New" w:hint="cs"/>
          <w:sz w:val="30"/>
          <w:szCs w:val="30"/>
          <w:cs/>
          <w:lang w:val="en-US" w:bidi="th-TH"/>
        </w:rPr>
        <w:t>9</w:t>
      </w:r>
    </w:p>
    <w:sectPr w:rsidR="005B3E62" w:rsidRPr="002002CF" w:rsidSect="00957EC6">
      <w:headerReference w:type="default" r:id="rId19"/>
      <w:footerReference w:type="default" r:id="rId20"/>
      <w:headerReference w:type="first" r:id="rId21"/>
      <w:pgSz w:w="11906" w:h="16838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EBD99" w14:textId="77777777" w:rsidR="00D546A8" w:rsidRDefault="00D546A8" w:rsidP="004956B4">
      <w:r>
        <w:separator/>
      </w:r>
    </w:p>
  </w:endnote>
  <w:endnote w:type="continuationSeparator" w:id="0">
    <w:p w14:paraId="622CE5AB" w14:textId="77777777" w:rsidR="00D546A8" w:rsidRDefault="00D546A8" w:rsidP="004956B4">
      <w:r>
        <w:continuationSeparator/>
      </w:r>
    </w:p>
  </w:endnote>
  <w:endnote w:type="continuationNotice" w:id="1">
    <w:p w14:paraId="4823FAFB" w14:textId="77777777" w:rsidR="00D546A8" w:rsidRDefault="00D546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panose1 w:val="00000000000000000000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1C7DD" w14:textId="77777777" w:rsidR="007D6473" w:rsidRDefault="007D64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058D2" w14:textId="77777777" w:rsidR="007D6473" w:rsidRDefault="007D64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BAEF4" w14:textId="77777777" w:rsidR="00D546A8" w:rsidRDefault="00D546A8" w:rsidP="004956B4">
      <w:r>
        <w:separator/>
      </w:r>
    </w:p>
  </w:footnote>
  <w:footnote w:type="continuationSeparator" w:id="0">
    <w:p w14:paraId="3D227D62" w14:textId="77777777" w:rsidR="00D546A8" w:rsidRDefault="00D546A8" w:rsidP="004956B4">
      <w:r>
        <w:continuationSeparator/>
      </w:r>
    </w:p>
  </w:footnote>
  <w:footnote w:type="continuationNotice" w:id="1">
    <w:p w14:paraId="410BAAAB" w14:textId="77777777" w:rsidR="00D546A8" w:rsidRDefault="00D546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E6D02" w14:textId="77777777" w:rsidR="007D6473" w:rsidRDefault="007D64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E9EFA" w14:textId="7D421485" w:rsidR="0030722E" w:rsidRDefault="0030722E" w:rsidP="001608D9">
    <w:pPr>
      <w:pStyle w:val="Header"/>
      <w:rPr>
        <w:rFonts w:ascii="Angsana New" w:hAnsi="Angsana New"/>
        <w:sz w:val="52"/>
        <w:szCs w:val="52"/>
      </w:rPr>
    </w:pPr>
  </w:p>
  <w:p w14:paraId="119A4AFD" w14:textId="77777777" w:rsidR="00972BC1" w:rsidRDefault="00972BC1" w:rsidP="001608D9">
    <w:pPr>
      <w:pStyle w:val="Header"/>
      <w:rPr>
        <w:rFonts w:ascii="Angsana New" w:hAnsi="Angsana New"/>
        <w:sz w:val="52"/>
        <w:szCs w:val="52"/>
      </w:rPr>
    </w:pPr>
  </w:p>
  <w:p w14:paraId="71C65CCC" w14:textId="77777777" w:rsidR="00972BC1" w:rsidRDefault="00972BC1" w:rsidP="001608D9">
    <w:pPr>
      <w:pStyle w:val="Header"/>
      <w:rPr>
        <w:rFonts w:ascii="Angsana New" w:hAnsi="Angsana New"/>
        <w:sz w:val="52"/>
        <w:szCs w:val="52"/>
      </w:rPr>
    </w:pPr>
  </w:p>
  <w:p w14:paraId="595A963B" w14:textId="77777777" w:rsidR="00972BC1" w:rsidRDefault="00972BC1" w:rsidP="001608D9">
    <w:pPr>
      <w:pStyle w:val="Header"/>
      <w:rPr>
        <w:rFonts w:ascii="Angsana New" w:hAnsi="Angsana New"/>
        <w:sz w:val="52"/>
        <w:szCs w:val="52"/>
      </w:rPr>
    </w:pPr>
  </w:p>
  <w:p w14:paraId="1C058EA6" w14:textId="77777777" w:rsidR="00972BC1" w:rsidRDefault="00972BC1" w:rsidP="001608D9">
    <w:pPr>
      <w:pStyle w:val="Header"/>
      <w:rPr>
        <w:rFonts w:ascii="Angsana New" w:hAnsi="Angsana New"/>
        <w:sz w:val="52"/>
        <w:szCs w:val="52"/>
      </w:rPr>
    </w:pPr>
  </w:p>
  <w:p w14:paraId="1A2E8B4E" w14:textId="77777777" w:rsidR="00972BC1" w:rsidRPr="00972BC1" w:rsidRDefault="00972BC1" w:rsidP="001608D9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19421" w14:textId="77777777" w:rsidR="007D6473" w:rsidRDefault="007D64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974C4" w14:textId="5C72AD57" w:rsidR="0030722E" w:rsidRDefault="0030722E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670C19E" w14:textId="1EC08A2A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8136D6" w14:textId="072197D2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CA123B" w14:textId="192A2B17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C3DA0A" w14:textId="51906C73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9D682C" w14:textId="2DB23C26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BA4151" w14:textId="69688D26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FBEB01" w14:textId="77777777" w:rsidR="001166B7" w:rsidRP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A5A0D" w14:textId="5844AA95" w:rsidR="0030722E" w:rsidRDefault="0030722E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FA3E8E" w14:textId="653EC133" w:rsidR="00B70FC9" w:rsidRDefault="00B70FC9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86A5C8" w14:textId="77777777" w:rsidR="00B70FC9" w:rsidRPr="00BF6E26" w:rsidRDefault="00B70FC9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26688457">
    <w:abstractNumId w:val="15"/>
  </w:num>
  <w:num w:numId="2" w16cid:durableId="723335755">
    <w:abstractNumId w:val="14"/>
  </w:num>
  <w:num w:numId="3" w16cid:durableId="1318874060">
    <w:abstractNumId w:val="6"/>
  </w:num>
  <w:num w:numId="4" w16cid:durableId="399181996">
    <w:abstractNumId w:val="7"/>
  </w:num>
  <w:num w:numId="5" w16cid:durableId="51929574">
    <w:abstractNumId w:val="19"/>
  </w:num>
  <w:num w:numId="6" w16cid:durableId="471527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51065868">
    <w:abstractNumId w:val="2"/>
  </w:num>
  <w:num w:numId="8" w16cid:durableId="497160292">
    <w:abstractNumId w:val="5"/>
  </w:num>
  <w:num w:numId="9" w16cid:durableId="860630815">
    <w:abstractNumId w:val="13"/>
  </w:num>
  <w:num w:numId="10" w16cid:durableId="1819104513">
    <w:abstractNumId w:val="27"/>
  </w:num>
  <w:num w:numId="11" w16cid:durableId="633415632">
    <w:abstractNumId w:val="21"/>
  </w:num>
  <w:num w:numId="12" w16cid:durableId="2070690701">
    <w:abstractNumId w:val="4"/>
  </w:num>
  <w:num w:numId="13" w16cid:durableId="1173640218">
    <w:abstractNumId w:val="3"/>
  </w:num>
  <w:num w:numId="14" w16cid:durableId="1839225000">
    <w:abstractNumId w:val="10"/>
  </w:num>
  <w:num w:numId="15" w16cid:durableId="261883294">
    <w:abstractNumId w:val="23"/>
  </w:num>
  <w:num w:numId="16" w16cid:durableId="22681410">
    <w:abstractNumId w:val="16"/>
  </w:num>
  <w:num w:numId="17" w16cid:durableId="180779355">
    <w:abstractNumId w:val="0"/>
  </w:num>
  <w:num w:numId="18" w16cid:durableId="1444619378">
    <w:abstractNumId w:val="1"/>
  </w:num>
  <w:num w:numId="19" w16cid:durableId="1610703227">
    <w:abstractNumId w:val="8"/>
  </w:num>
  <w:num w:numId="20" w16cid:durableId="1256014309">
    <w:abstractNumId w:val="11"/>
  </w:num>
  <w:num w:numId="21" w16cid:durableId="1777871125">
    <w:abstractNumId w:val="20"/>
  </w:num>
  <w:num w:numId="22" w16cid:durableId="236978638">
    <w:abstractNumId w:val="25"/>
  </w:num>
  <w:num w:numId="23" w16cid:durableId="708528140">
    <w:abstractNumId w:val="1"/>
  </w:num>
  <w:num w:numId="24" w16cid:durableId="214850009">
    <w:abstractNumId w:val="17"/>
  </w:num>
  <w:num w:numId="25" w16cid:durableId="86594546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7873399">
    <w:abstractNumId w:val="26"/>
  </w:num>
  <w:num w:numId="27" w16cid:durableId="2113471678">
    <w:abstractNumId w:val="18"/>
  </w:num>
  <w:num w:numId="28" w16cid:durableId="249235788">
    <w:abstractNumId w:val="9"/>
  </w:num>
  <w:num w:numId="29" w16cid:durableId="382103853">
    <w:abstractNumId w:val="24"/>
  </w:num>
  <w:num w:numId="30" w16cid:durableId="1569150735">
    <w:abstractNumId w:val="12"/>
  </w:num>
  <w:num w:numId="31" w16cid:durableId="164006880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13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930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AC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260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BA4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A0F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B7FDC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957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BE0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B4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B7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62A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930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3F9D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03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2D5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2CF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8F9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3F6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04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10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85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B62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BE6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AF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1E6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45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8C3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767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3F0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ADF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80A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3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2F5"/>
    <w:rsid w:val="00486357"/>
    <w:rsid w:val="0048636F"/>
    <w:rsid w:val="0048644E"/>
    <w:rsid w:val="00486478"/>
    <w:rsid w:val="004864AE"/>
    <w:rsid w:val="00486543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0BB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98B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62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4FD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DC7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CDD"/>
    <w:rsid w:val="00635D9F"/>
    <w:rsid w:val="00635E28"/>
    <w:rsid w:val="00635E93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DE5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D4D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1F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970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4FD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0D9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421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473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049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545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569"/>
    <w:rsid w:val="00842651"/>
    <w:rsid w:val="00842908"/>
    <w:rsid w:val="00842D7E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CCF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3DF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10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01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57EC6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BC1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4FD4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EE3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D7FC8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7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7FF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126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28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46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0D16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93F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19B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372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0FC9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00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739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42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CE7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0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6A8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3F2B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41A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1F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967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D87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9BA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90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3A2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0F2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8F1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2D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2BAD9CF-5112-4311-8112-6600E209D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433</TotalTime>
  <Pages>3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Kornsiri, Chongaksorn</cp:lastModifiedBy>
  <cp:revision>38</cp:revision>
  <cp:lastPrinted>2024-10-20T07:22:00Z</cp:lastPrinted>
  <dcterms:created xsi:type="dcterms:W3CDTF">2023-11-03T09:22:00Z</dcterms:created>
  <dcterms:modified xsi:type="dcterms:W3CDTF">2026-08-03T06:15:00Z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