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B5BE9" w14:textId="77777777" w:rsidR="00460343" w:rsidRPr="00C278E1" w:rsidRDefault="00460343" w:rsidP="00C278E1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C278E1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C278E1">
        <w:rPr>
          <w:rFonts w:ascii="Angsana New" w:hAnsi="Angsana New" w:hint="cs"/>
          <w:b w:val="0"/>
          <w:bCs/>
          <w:sz w:val="30"/>
          <w:szCs w:val="30"/>
        </w:rPr>
        <w:tab/>
      </w:r>
      <w:r w:rsidRPr="00C278E1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C278E1" w:rsidRDefault="00460343" w:rsidP="00C278E1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2A5E42D2" w:rsidR="00460343" w:rsidRPr="00C278E1" w:rsidRDefault="00F90B65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C278E1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4345C940" w14:textId="77777777" w:rsidR="00460343" w:rsidRPr="00C278E1" w:rsidRDefault="00460343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149A5F0" w14:textId="77777777" w:rsidR="004A3D72" w:rsidRPr="00C278E1" w:rsidRDefault="00743E9F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  <w:bookmarkStart w:id="0" w:name="_Hlk180327036"/>
    </w:p>
    <w:p w14:paraId="4446FEAA" w14:textId="1F39C6E8" w:rsidR="004A3D72" w:rsidRPr="00C278E1" w:rsidRDefault="004A3D72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  <w:bookmarkEnd w:id="0"/>
      <w:r w:rsidR="009F3A7A" w:rsidRPr="00C278E1">
        <w:rPr>
          <w:rFonts w:ascii="Angsana New" w:hAnsi="Angsana New" w:hint="cs"/>
          <w:sz w:val="30"/>
          <w:szCs w:val="30"/>
          <w:cs/>
          <w:lang w:bidi="th-TH"/>
        </w:rPr>
        <w:t xml:space="preserve"> การร่วมค้า และบริษัทร่วม</w:t>
      </w:r>
      <w:r w:rsidR="00CF5F3B" w:rsidRPr="00C278E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7E517D92" w14:textId="77777777" w:rsidR="008E5969" w:rsidRPr="00C278E1" w:rsidRDefault="008E5969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C278E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30A1FB6C" w:rsidR="00284B26" w:rsidRPr="00C278E1" w:rsidRDefault="007B59AE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61D2F8C9" w:rsidR="00B6432D" w:rsidRPr="00C278E1" w:rsidRDefault="00B6432D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C278E1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22045960" w14:textId="7D5A1121" w:rsidR="00585F37" w:rsidRPr="00A101FA" w:rsidRDefault="00C46254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 xml:space="preserve">กำไร </w:t>
      </w:r>
      <w:r w:rsidRPr="00C278E1">
        <w:rPr>
          <w:rFonts w:ascii="Angsana New" w:hAnsi="Angsana New"/>
          <w:sz w:val="30"/>
          <w:szCs w:val="30"/>
          <w:lang w:val="en-US" w:bidi="th-TH"/>
        </w:rPr>
        <w:t>(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>ต่อหุ้น</w:t>
      </w:r>
    </w:p>
    <w:p w14:paraId="47D3D51E" w14:textId="54F6E04D" w:rsidR="00DB33F1" w:rsidRPr="00C278E1" w:rsidRDefault="00DB33F1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2E4975CF" w14:textId="27CDB508" w:rsidR="00FD0C49" w:rsidRPr="00C278E1" w:rsidRDefault="00FD0C49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7A248A12" w:rsidR="009F7298" w:rsidRPr="00C278E1" w:rsidRDefault="00E93DDA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D4FAC30" w14:textId="391A520C" w:rsidR="00743E9F" w:rsidRPr="00C278E1" w:rsidRDefault="00743E9F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70A508AC" w14:textId="4BCCC713" w:rsidR="003516BF" w:rsidRPr="00C278E1" w:rsidRDefault="003516BF" w:rsidP="00C278E1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278E1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CA6B8E" w14:textId="43F2716F" w:rsidR="003B4DA5" w:rsidRPr="00C278E1" w:rsidRDefault="003B4DA5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 w:rsidRPr="00C278E1">
        <w:rPr>
          <w:rFonts w:ascii="Angsana New" w:hAnsi="Angsana New"/>
          <w:sz w:val="30"/>
          <w:szCs w:val="30"/>
          <w:cs/>
        </w:rPr>
        <w:br w:type="page"/>
      </w:r>
    </w:p>
    <w:p w14:paraId="352969A9" w14:textId="77777777" w:rsidR="008F334E" w:rsidRPr="00C278E1" w:rsidRDefault="008F334E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C278E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C278E1" w:rsidRDefault="008F334E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0480BD95" w:rsidR="008F334E" w:rsidRPr="00C278E1" w:rsidRDefault="008F334E" w:rsidP="00C278E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E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764FA6" w:rsidRPr="00C278E1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C278E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E6CC2" w:rsidRPr="00C278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</w:rPr>
        <w:t>7</w:t>
      </w:r>
      <w:r w:rsidR="00C144A1" w:rsidRPr="00C278E1">
        <w:rPr>
          <w:rFonts w:asciiTheme="majorBidi" w:hAnsiTheme="majorBidi" w:cstheme="majorBidi"/>
          <w:sz w:val="30"/>
          <w:szCs w:val="30"/>
        </w:rPr>
        <w:t xml:space="preserve"> </w:t>
      </w:r>
      <w:r w:rsidR="00366E5A" w:rsidRPr="00C278E1">
        <w:rPr>
          <w:rFonts w:asciiTheme="majorBidi" w:hAnsiTheme="majorBidi" w:hint="cs"/>
          <w:sz w:val="30"/>
          <w:szCs w:val="30"/>
          <w:cs/>
        </w:rPr>
        <w:t>สิงหาคม</w:t>
      </w:r>
      <w:r w:rsidR="00366E5A" w:rsidRPr="00C278E1">
        <w:rPr>
          <w:rFonts w:asciiTheme="majorBidi" w:hAnsiTheme="majorBidi"/>
          <w:sz w:val="30"/>
          <w:szCs w:val="30"/>
        </w:rPr>
        <w:t xml:space="preserve"> </w:t>
      </w:r>
      <w:r w:rsidR="000F0073" w:rsidRPr="00C278E1">
        <w:rPr>
          <w:rFonts w:asciiTheme="majorBidi" w:hAnsiTheme="majorBidi" w:cstheme="majorBidi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</w:rPr>
        <w:t>56</w:t>
      </w:r>
      <w:r w:rsidR="00E07862" w:rsidRPr="00E07862">
        <w:rPr>
          <w:rFonts w:asciiTheme="majorBidi" w:hAnsiTheme="majorBidi" w:cstheme="majorBidi" w:hint="cs"/>
          <w:sz w:val="30"/>
          <w:szCs w:val="30"/>
        </w:rPr>
        <w:t>9</w:t>
      </w:r>
    </w:p>
    <w:p w14:paraId="3350DF95" w14:textId="125FFA35" w:rsidR="008F334E" w:rsidRPr="00C278E1" w:rsidRDefault="008F334E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527294" w14:textId="46D2DBA6" w:rsidR="001608D9" w:rsidRPr="00C278E1" w:rsidRDefault="001608D9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E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C278E1" w:rsidRDefault="008A24B9" w:rsidP="00C278E1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1B0C9441" w:rsidR="00171FC1" w:rsidRPr="00C278E1" w:rsidRDefault="00171FC1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2"/>
          <w:sz w:val="30"/>
          <w:szCs w:val="30"/>
        </w:rPr>
      </w:pPr>
      <w:bookmarkStart w:id="1" w:name="_Hlk97118703"/>
      <w:r w:rsidRPr="00C278E1">
        <w:rPr>
          <w:rFonts w:asciiTheme="majorBidi" w:eastAsia="Times New Roman" w:hAnsiTheme="majorBidi" w:hint="cs"/>
          <w:spacing w:val="-8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C278E1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E07862" w:rsidRPr="00E07862">
        <w:rPr>
          <w:rFonts w:asciiTheme="majorBidi" w:eastAsia="Times New Roman" w:hAnsiTheme="majorBidi"/>
          <w:sz w:val="30"/>
          <w:szCs w:val="30"/>
        </w:rPr>
        <w:t>34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pacing w:val="-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</w:t>
      </w:r>
      <w:r w:rsidRPr="00C278E1">
        <w:rPr>
          <w:rFonts w:asciiTheme="majorBidi" w:eastAsia="Times New Roman" w:hAnsiTheme="majorBidi" w:hint="cs"/>
          <w:spacing w:val="-8"/>
          <w:sz w:val="30"/>
          <w:szCs w:val="30"/>
          <w:cs/>
        </w:rPr>
        <w:t>ใหม่ๆ</w:t>
      </w:r>
      <w:r w:rsidRPr="00C278E1">
        <w:rPr>
          <w:rFonts w:asciiTheme="majorBidi" w:eastAsia="Times New Roman" w:hAnsiTheme="majorBidi"/>
          <w:spacing w:val="-8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278E1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E07862" w:rsidRPr="00E07862">
        <w:rPr>
          <w:rFonts w:asciiTheme="majorBidi" w:eastAsia="Times New Roman" w:hAnsiTheme="majorBidi"/>
          <w:spacing w:val="2"/>
          <w:sz w:val="30"/>
          <w:szCs w:val="30"/>
        </w:rPr>
        <w:t>3</w:t>
      </w:r>
      <w:r w:rsidR="00FF060E" w:rsidRPr="00C278E1">
        <w:rPr>
          <w:rFonts w:asciiTheme="majorBidi" w:eastAsia="Times New Roman" w:hAnsiTheme="majorBidi"/>
          <w:spacing w:val="2"/>
          <w:sz w:val="30"/>
          <w:szCs w:val="30"/>
        </w:rPr>
        <w:t>1</w:t>
      </w:r>
      <w:r w:rsidRPr="00C278E1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pacing w:val="2"/>
          <w:sz w:val="30"/>
          <w:szCs w:val="30"/>
          <w:cs/>
        </w:rPr>
        <w:t>ธันวาคม</w:t>
      </w:r>
      <w:r w:rsidRPr="00C278E1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C278E1">
        <w:rPr>
          <w:rFonts w:asciiTheme="majorBidi" w:eastAsia="Times New Roman" w:hAnsiTheme="majorBidi"/>
          <w:spacing w:val="2"/>
          <w:sz w:val="30"/>
          <w:szCs w:val="30"/>
        </w:rPr>
        <w:t>2</w:t>
      </w:r>
      <w:r w:rsidR="00E07862" w:rsidRPr="00E07862">
        <w:rPr>
          <w:rFonts w:asciiTheme="majorBidi" w:eastAsia="Times New Roman" w:hAnsiTheme="majorBidi"/>
          <w:spacing w:val="2"/>
          <w:sz w:val="30"/>
          <w:szCs w:val="30"/>
        </w:rPr>
        <w:t>56</w:t>
      </w:r>
      <w:r w:rsidR="00E07862" w:rsidRPr="00E07862">
        <w:rPr>
          <w:rFonts w:asciiTheme="majorBidi" w:eastAsia="Times New Roman" w:hAnsiTheme="majorBidi" w:hint="cs"/>
          <w:spacing w:val="2"/>
          <w:sz w:val="30"/>
          <w:szCs w:val="30"/>
        </w:rPr>
        <w:t>8</w:t>
      </w:r>
    </w:p>
    <w:p w14:paraId="6A8D1FF8" w14:textId="66F6ABC5" w:rsidR="00247148" w:rsidRPr="00C278E1" w:rsidRDefault="00247148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7B1908" w14:textId="3C3DC134" w:rsidR="00494ABD" w:rsidRPr="00C278E1" w:rsidRDefault="00360E2D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C278E1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E07862" w:rsidRPr="00E07862">
        <w:rPr>
          <w:rFonts w:asciiTheme="majorBidi" w:eastAsia="Times New Roman" w:hAnsiTheme="majorBidi"/>
          <w:sz w:val="30"/>
          <w:szCs w:val="30"/>
        </w:rPr>
        <w:t>3</w:t>
      </w:r>
      <w:r w:rsidRPr="00C278E1">
        <w:rPr>
          <w:rFonts w:asciiTheme="majorBidi" w:eastAsia="Times New Roman" w:hAnsiTheme="majorBidi"/>
          <w:sz w:val="30"/>
          <w:szCs w:val="30"/>
        </w:rPr>
        <w:t xml:space="preserve">1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/>
          <w:sz w:val="30"/>
          <w:szCs w:val="30"/>
        </w:rPr>
        <w:t>2</w:t>
      </w:r>
      <w:r w:rsidR="00E07862" w:rsidRPr="00E07862">
        <w:rPr>
          <w:rFonts w:asciiTheme="majorBidi" w:eastAsia="Times New Roman" w:hAnsiTheme="majorBidi"/>
          <w:sz w:val="30"/>
          <w:szCs w:val="30"/>
        </w:rPr>
        <w:t>56</w:t>
      </w:r>
      <w:r w:rsidR="00E07862" w:rsidRPr="00E07862">
        <w:rPr>
          <w:rFonts w:asciiTheme="majorBidi" w:eastAsia="Times New Roman" w:hAnsiTheme="majorBidi" w:hint="cs"/>
          <w:sz w:val="30"/>
          <w:szCs w:val="30"/>
        </w:rPr>
        <w:t>8</w:t>
      </w:r>
    </w:p>
    <w:bookmarkEnd w:id="2"/>
    <w:p w14:paraId="4CD4DD9A" w14:textId="77777777" w:rsidR="0034783A" w:rsidRPr="00C278E1" w:rsidRDefault="0034783A" w:rsidP="00C278E1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71C01D5" w14:textId="713F5B98" w:rsidR="00E95265" w:rsidRPr="00C278E1" w:rsidRDefault="00E95265" w:rsidP="00C278E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C278E1">
        <w:rPr>
          <w:rFonts w:ascii="Angsana New" w:hAnsi="Angsana New"/>
          <w:i/>
          <w:iCs/>
          <w:sz w:val="30"/>
          <w:szCs w:val="30"/>
          <w:cs/>
          <w:lang w:val="en-US"/>
        </w:rPr>
        <w:t>ผลกระทบจากเหตุการณ์ความไม่สงบในตะวันออกกลาง</w:t>
      </w:r>
    </w:p>
    <w:p w14:paraId="1B5CE90D" w14:textId="77777777" w:rsidR="00E95265" w:rsidRPr="00C278E1" w:rsidRDefault="00E95265" w:rsidP="00C278E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1CD8C97" w14:textId="589740EC" w:rsidR="00FE2B7A" w:rsidRPr="00FE2B7A" w:rsidRDefault="00FE2B7A" w:rsidP="00FE2B7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FE2B7A">
        <w:rPr>
          <w:rFonts w:ascii="Angsana New" w:hAnsi="Angsana New" w:hint="cs"/>
          <w:sz w:val="30"/>
          <w:szCs w:val="30"/>
          <w:cs/>
          <w:lang w:val="en-US"/>
        </w:rPr>
        <w:t>เหตุการณ์ความไม่สงบในตะวันออกกลางได้ส่งผลให้ราคาตลาดของน้ำมันดิบและส่วนต่างผลิตภัณฑ์ปิโตรเลียมมีความผันผวนต่อเนื่องอย่างมีสาระสำคัญ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บริษัทได้บริหารการจัดหาวัตถุดิบเพื่อให้มีวัตถุดิบเพียงพอสำหรับการเดินเครื่องของโรงกลั่นได้อย่างต่อเนื่อง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โดยความผันผวนของราคาน้ำมันดิบส่งผลให้มีความเสี่ยงจากความแตกต่างของช่วงเวลา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FE2B7A">
        <w:rPr>
          <w:rFonts w:ascii="Angsana New" w:hAnsi="Angsana New"/>
          <w:sz w:val="30"/>
          <w:szCs w:val="30"/>
          <w:lang w:val="en-US"/>
        </w:rPr>
        <w:t xml:space="preserve">Timing difference)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ระหว่างราคาผลิตภัณฑ์ในตลาดในปัจจุบันกับต้นทุนน้ำมันดิบที่ได้จัดหาไว้ในช่วงก่อนหน้า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รวมทั้งต้นทุนที่เกี่ยวข้องกับการจัดหาน้ำมันดิบ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FE2B7A">
        <w:rPr>
          <w:rFonts w:ascii="Angsana New" w:hAnsi="Angsana New"/>
          <w:sz w:val="30"/>
          <w:szCs w:val="30"/>
          <w:lang w:val="en-US"/>
        </w:rPr>
        <w:t xml:space="preserve">Crude Premium)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ซึ่งประกอบด้วย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/>
          <w:sz w:val="30"/>
          <w:szCs w:val="30"/>
          <w:lang w:val="en-US"/>
        </w:rPr>
        <w:t xml:space="preserve">Premium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บนราคาน้ำมันดิบ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ค่าขนส่ง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และค่าประกันได้ปรับตัวสูงขึ้น</w:t>
      </w:r>
    </w:p>
    <w:p w14:paraId="7597612E" w14:textId="77777777" w:rsidR="00FE2B7A" w:rsidRPr="00FE2B7A" w:rsidRDefault="00FE2B7A" w:rsidP="00FE2B7A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B6BEC7" w14:textId="72827AE0" w:rsidR="00313542" w:rsidRPr="00C278E1" w:rsidRDefault="00FE2B7A" w:rsidP="00FE2B7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FE2B7A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แม้ว่าบริษัทมีการบริหารความเสี่ยงด้วยการทำตราสารอนุพันธ์สินค้าโภคภัณฑ์แล้วนั้น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บริษัทจะยังคงมีความเสี่ยงคงเหลือจากต้นทุนที่ปรับตัวสูงขึ้น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ทั้งในส่วนของราคาน้ำมันดิบและ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/>
          <w:sz w:val="30"/>
          <w:szCs w:val="30"/>
          <w:lang w:val="en-US"/>
        </w:rPr>
        <w:t xml:space="preserve">Crude Premium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โดยเนื่องจากกระบวนการผลิตของโรงกลั่นนั้นมีระยะเวลาที่เกี่ยวข้องจากการขนส่งน้ำมันดิบและการผลิต</w:t>
      </w:r>
      <w:r w:rsidRPr="00FE2B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2B7A">
        <w:rPr>
          <w:rFonts w:ascii="Angsana New" w:hAnsi="Angsana New" w:hint="cs"/>
          <w:sz w:val="30"/>
          <w:szCs w:val="30"/>
          <w:cs/>
          <w:lang w:val="en-US"/>
        </w:rPr>
        <w:t>ดังนั้นต้นทุนที่สูงขึ้นดังกล่าวจะเริ่มส่งผลต่อต้นทุนขายของบริษัท</w:t>
      </w:r>
    </w:p>
    <w:p w14:paraId="0ADC905C" w14:textId="33BA4925" w:rsidR="00B61540" w:rsidRPr="00C278E1" w:rsidRDefault="00B61540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E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CB090BE" w14:textId="77777777" w:rsidR="0034783A" w:rsidRPr="008F30FE" w:rsidRDefault="0034783A" w:rsidP="00C278E1">
      <w:pPr>
        <w:spacing w:line="240" w:lineRule="auto"/>
        <w:ind w:left="540" w:right="45"/>
        <w:jc w:val="thaiDistribute"/>
        <w:rPr>
          <w:rFonts w:ascii="Angsana New" w:hAnsi="Angsana New"/>
          <w:b/>
        </w:rPr>
      </w:pPr>
    </w:p>
    <w:p w14:paraId="39E51FB2" w14:textId="61627D20" w:rsidR="006C6760" w:rsidRPr="00C278E1" w:rsidRDefault="00E65305" w:rsidP="00C278E1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  <w:r w:rsidRPr="00C278E1">
        <w:rPr>
          <w:rFonts w:asciiTheme="majorBidi" w:eastAsia="Times New Roman" w:hAnsiTheme="majorBidi" w:hint="cs"/>
          <w:sz w:val="30"/>
          <w:szCs w:val="30"/>
          <w:cs/>
        </w:rPr>
        <w:t>สำหรับความสัมพันธ์กับบุคคลหรือกิจการที่เกี่ยวข้องกัน</w:t>
      </w:r>
      <w:r w:rsidR="00C6178D" w:rsidRPr="00C278E1">
        <w:rPr>
          <w:rFonts w:asciiTheme="majorBidi" w:eastAsia="Times New Roman" w:hAnsiTheme="majorBidi" w:hint="cs"/>
          <w:sz w:val="30"/>
          <w:szCs w:val="30"/>
          <w:cs/>
        </w:rPr>
        <w:t>ที่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มีการเปลี่ยนแปลงอย่างมีสาระสำคัญในระหว่าง</w:t>
      </w:r>
      <w:r w:rsidR="00475D42" w:rsidRPr="00C278E1">
        <w:rPr>
          <w:rFonts w:asciiTheme="majorBidi" w:eastAsia="Times New Roman" w:hAnsiTheme="majorBidi" w:hint="cs"/>
          <w:sz w:val="30"/>
          <w:szCs w:val="30"/>
          <w:cs/>
        </w:rPr>
        <w:t xml:space="preserve">          </w:t>
      </w:r>
      <w:r w:rsidR="00582234" w:rsidRPr="00C278E1">
        <w:rPr>
          <w:rFonts w:asciiTheme="majorBidi" w:eastAsia="Times New Roman" w:hAnsiTheme="majorBidi" w:hint="cs"/>
          <w:sz w:val="30"/>
          <w:szCs w:val="30"/>
          <w:cs/>
        </w:rPr>
        <w:t>งวดหกเดือน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สิ้นสุดวันที่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E07862" w:rsidRPr="00E07862">
        <w:rPr>
          <w:rFonts w:asciiTheme="majorBidi" w:eastAsia="Times New Roman" w:hAnsiTheme="majorBidi"/>
          <w:sz w:val="30"/>
          <w:szCs w:val="30"/>
        </w:rPr>
        <w:t>3</w:t>
      </w:r>
      <w:r w:rsidR="00582234" w:rsidRPr="00C278E1">
        <w:rPr>
          <w:rFonts w:asciiTheme="majorBidi" w:eastAsia="Times New Roman" w:hAnsiTheme="majorBidi"/>
          <w:sz w:val="30"/>
          <w:szCs w:val="30"/>
        </w:rPr>
        <w:t xml:space="preserve">0 </w:t>
      </w:r>
      <w:r w:rsidR="00582234" w:rsidRPr="00C278E1">
        <w:rPr>
          <w:rFonts w:asciiTheme="majorBidi" w:eastAsia="Times New Roman" w:hAnsiTheme="majorBidi"/>
          <w:sz w:val="30"/>
          <w:szCs w:val="30"/>
          <w:cs/>
        </w:rPr>
        <w:t>มิถุนายน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6178D" w:rsidRPr="00C278E1">
        <w:rPr>
          <w:rFonts w:asciiTheme="majorBidi" w:eastAsia="Times New Roman" w:hAnsiTheme="majorBidi"/>
          <w:sz w:val="30"/>
          <w:szCs w:val="30"/>
        </w:rPr>
        <w:t>2</w:t>
      </w:r>
      <w:r w:rsidR="00E07862" w:rsidRPr="00E07862">
        <w:rPr>
          <w:rFonts w:asciiTheme="majorBidi" w:eastAsia="Times New Roman" w:hAnsiTheme="majorBidi"/>
          <w:sz w:val="30"/>
          <w:szCs w:val="30"/>
        </w:rPr>
        <w:t>569</w:t>
      </w:r>
      <w:r w:rsidRPr="00C278E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278E1">
        <w:rPr>
          <w:rFonts w:asciiTheme="majorBidi" w:eastAsia="Times New Roman" w:hAnsiTheme="majorBidi" w:hint="cs"/>
          <w:sz w:val="30"/>
          <w:szCs w:val="30"/>
          <w:cs/>
        </w:rPr>
        <w:t>โดยกลุ่มบริษัทมีรายการระหว่างกันที่มีนัยสำคัญในระหว่างงวดดังต่อไปนี้</w:t>
      </w:r>
    </w:p>
    <w:p w14:paraId="645D2D3A" w14:textId="77777777" w:rsidR="00C6178D" w:rsidRPr="008F30FE" w:rsidRDefault="00C6178D" w:rsidP="00C278E1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cs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4"/>
        <w:gridCol w:w="1481"/>
        <w:gridCol w:w="5725"/>
      </w:tblGrid>
      <w:tr w:rsidR="009E29AB" w:rsidRPr="00C278E1" w14:paraId="1A6B805E" w14:textId="77777777" w:rsidTr="00ED03B2">
        <w:trPr>
          <w:trHeight w:val="19"/>
          <w:tblHeader/>
        </w:trPr>
        <w:tc>
          <w:tcPr>
            <w:tcW w:w="2604" w:type="dxa"/>
          </w:tcPr>
          <w:p w14:paraId="1243B66F" w14:textId="77777777" w:rsidR="00C6178D" w:rsidRPr="00C278E1" w:rsidRDefault="00C6178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81" w:type="dxa"/>
          </w:tcPr>
          <w:p w14:paraId="4ABA778C" w14:textId="77777777" w:rsidR="00C6178D" w:rsidRPr="00C278E1" w:rsidRDefault="00C6178D" w:rsidP="00C278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725" w:type="dxa"/>
          </w:tcPr>
          <w:p w14:paraId="6E890AAD" w14:textId="77777777" w:rsidR="00C6178D" w:rsidRPr="00C278E1" w:rsidRDefault="00C6178D" w:rsidP="00C278E1">
            <w:pPr>
              <w:tabs>
                <w:tab w:val="clear" w:pos="227"/>
              </w:tabs>
              <w:spacing w:line="240" w:lineRule="auto"/>
              <w:ind w:left="252" w:right="10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B2AE9" w:rsidRPr="00C278E1" w14:paraId="43E65FE2" w14:textId="77777777" w:rsidTr="00BD72BD">
        <w:trPr>
          <w:trHeight w:val="19"/>
        </w:trPr>
        <w:tc>
          <w:tcPr>
            <w:tcW w:w="2604" w:type="dxa"/>
          </w:tcPr>
          <w:p w14:paraId="7448ACBE" w14:textId="318DBEA4" w:rsidR="005B2AE9" w:rsidRPr="00C278E1" w:rsidRDefault="005B2AE9" w:rsidP="00C278E1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278E1">
              <w:rPr>
                <w:rFonts w:asciiTheme="majorBidi" w:hAnsiTheme="majorBidi"/>
                <w:sz w:val="30"/>
                <w:szCs w:val="30"/>
              </w:rPr>
              <w:t>Allnex</w:t>
            </w:r>
            <w:proofErr w:type="spellEnd"/>
            <w:r w:rsidRPr="00C278E1">
              <w:rPr>
                <w:rFonts w:asciiTheme="majorBidi" w:hAnsiTheme="majorBidi"/>
                <w:sz w:val="30"/>
                <w:szCs w:val="30"/>
              </w:rPr>
              <w:t xml:space="preserve"> Malaysia </w:t>
            </w:r>
            <w:proofErr w:type="spellStart"/>
            <w:r w:rsidRPr="00C278E1">
              <w:rPr>
                <w:rFonts w:asciiTheme="majorBidi" w:hAnsiTheme="majorBidi"/>
                <w:sz w:val="30"/>
                <w:szCs w:val="30"/>
              </w:rPr>
              <w:t>Sdn</w:t>
            </w:r>
            <w:proofErr w:type="spellEnd"/>
            <w:r w:rsidRPr="00C278E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proofErr w:type="spellStart"/>
            <w:r w:rsidRPr="00C278E1">
              <w:rPr>
                <w:rFonts w:asciiTheme="majorBidi" w:hAnsiTheme="majorBidi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481" w:type="dxa"/>
          </w:tcPr>
          <w:p w14:paraId="2317E9C4" w14:textId="6BFAD6E3" w:rsidR="005B2AE9" w:rsidRPr="00C278E1" w:rsidRDefault="005B2AE9" w:rsidP="00C278E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5725" w:type="dxa"/>
          </w:tcPr>
          <w:p w14:paraId="676FB7AD" w14:textId="357B6200" w:rsidR="005B2AE9" w:rsidRPr="00C278E1" w:rsidRDefault="005B2AE9" w:rsidP="00C278E1">
            <w:pPr>
              <w:tabs>
                <w:tab w:val="clear" w:pos="227"/>
                <w:tab w:val="clear" w:pos="4451"/>
                <w:tab w:val="left" w:pos="4080"/>
              </w:tabs>
              <w:spacing w:line="240" w:lineRule="auto"/>
              <w:ind w:left="159" w:right="52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เป็นบริษัทย่อยทางอ้อม กลุ่มบริษัทถือหุ้นร้อยละ 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E29AB" w:rsidRPr="00C278E1" w14:paraId="08F9BF32" w14:textId="77777777" w:rsidTr="00ED03B2">
        <w:trPr>
          <w:trHeight w:val="19"/>
        </w:trPr>
        <w:tc>
          <w:tcPr>
            <w:tcW w:w="2604" w:type="dxa"/>
          </w:tcPr>
          <w:p w14:paraId="292850D2" w14:textId="010C843E" w:rsidR="00C6178D" w:rsidRPr="00C278E1" w:rsidRDefault="00C81891" w:rsidP="00C278E1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แทงค์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อินฟรา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81" w:type="dxa"/>
          </w:tcPr>
          <w:p w14:paraId="0AB14463" w14:textId="5AB3AB1A" w:rsidR="00C6178D" w:rsidRPr="00C278E1" w:rsidRDefault="00C81891" w:rsidP="00C278E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725" w:type="dxa"/>
          </w:tcPr>
          <w:p w14:paraId="4D993101" w14:textId="5A441FC1" w:rsidR="00C6178D" w:rsidRPr="00C278E1" w:rsidRDefault="00C81891" w:rsidP="00C278E1">
            <w:pPr>
              <w:tabs>
                <w:tab w:val="clear" w:pos="227"/>
                <w:tab w:val="clear" w:pos="4451"/>
              </w:tabs>
              <w:spacing w:line="240" w:lineRule="auto"/>
              <w:ind w:left="159" w:right="43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="008675E5" w:rsidRPr="00C278E1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างอ้อม</w:t>
            </w:r>
          </w:p>
        </w:tc>
      </w:tr>
      <w:tr w:rsidR="009E29AB" w:rsidRPr="00C278E1" w14:paraId="2D3CAB06" w14:textId="77777777" w:rsidTr="00ED03B2">
        <w:trPr>
          <w:trHeight w:val="19"/>
        </w:trPr>
        <w:tc>
          <w:tcPr>
            <w:tcW w:w="2604" w:type="dxa"/>
          </w:tcPr>
          <w:p w14:paraId="5C2E3766" w14:textId="77777777" w:rsidR="00C81891" w:rsidRPr="00C278E1" w:rsidRDefault="00C81891" w:rsidP="00C278E1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ไทยแท้งค์เทอร์มินัล</w:t>
            </w:r>
            <w:r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  <w:p w14:paraId="687A6FE8" w14:textId="77777777" w:rsidR="00C81891" w:rsidRPr="00C278E1" w:rsidRDefault="00C81891" w:rsidP="00C278E1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1" w:type="dxa"/>
          </w:tcPr>
          <w:p w14:paraId="3C2409EC" w14:textId="28FBB001" w:rsidR="00C81891" w:rsidRPr="00C278E1" w:rsidRDefault="00C81891" w:rsidP="00C278E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725" w:type="dxa"/>
          </w:tcPr>
          <w:p w14:paraId="4D9D7920" w14:textId="7EA59CC5" w:rsidR="00C81891" w:rsidRPr="00C278E1" w:rsidRDefault="0048019C" w:rsidP="00C278E1">
            <w:pPr>
              <w:tabs>
                <w:tab w:val="clear" w:pos="227"/>
                <w:tab w:val="clear" w:pos="4451"/>
                <w:tab w:val="left" w:pos="4080"/>
              </w:tabs>
              <w:spacing w:line="240" w:lineRule="auto"/>
              <w:ind w:left="159" w:right="25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เป็นกิจการร่วมค้า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36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43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จนถึงเดือนกุมภาพันธ์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0995" w:rsidRPr="00C278E1">
              <w:rPr>
                <w:rFonts w:ascii="Angsana New" w:hAnsi="Angsana New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569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ภายหลังการขายหุ้น</w:t>
            </w:r>
            <w:r w:rsidR="00D74EEA" w:rsidRPr="00C278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0995"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80995" w:rsidRPr="00C278E1">
              <w:rPr>
                <w:rFonts w:ascii="Angsana New" w:hAnsi="Angsana New"/>
                <w:sz w:val="30"/>
                <w:szCs w:val="30"/>
              </w:rPr>
              <w:t>00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และเป็นกิจการอื่นที่เกี่ยวข้องกันที่มีบริษัทใหญ่เป็นผู้ถือหุ้นทางอ้อม </w:t>
            </w:r>
            <w:r w:rsidR="00C81891" w:rsidRPr="00C278E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81891" w:rsidRPr="00C278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="00E07862" w:rsidRPr="00E0786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="00C81891" w:rsidRPr="00C278E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3CE7" w:rsidRPr="00C278E1" w14:paraId="758395AC" w14:textId="77777777" w:rsidTr="00ED03B2">
        <w:trPr>
          <w:trHeight w:val="19"/>
        </w:trPr>
        <w:tc>
          <w:tcPr>
            <w:tcW w:w="2604" w:type="dxa"/>
          </w:tcPr>
          <w:p w14:paraId="4E1D1C52" w14:textId="1BFF83DA" w:rsidR="00C81891" w:rsidRPr="00C278E1" w:rsidRDefault="00C81891" w:rsidP="00C278E1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Theme="majorBidi" w:hAnsiTheme="majorBidi"/>
                <w:sz w:val="30"/>
                <w:szCs w:val="30"/>
              </w:rPr>
              <w:t>Aster Chemicals &amp; Energy Pte., Ltd.</w:t>
            </w:r>
          </w:p>
        </w:tc>
        <w:tc>
          <w:tcPr>
            <w:tcW w:w="1481" w:type="dxa"/>
          </w:tcPr>
          <w:p w14:paraId="4DD4521A" w14:textId="6787D8C5" w:rsidR="00853CE7" w:rsidRPr="00C278E1" w:rsidRDefault="00C81891" w:rsidP="00C278E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725" w:type="dxa"/>
          </w:tcPr>
          <w:p w14:paraId="655E80E4" w14:textId="00812A6D" w:rsidR="00C81891" w:rsidRPr="00C278E1" w:rsidRDefault="00C81891" w:rsidP="00C278E1">
            <w:pPr>
              <w:tabs>
                <w:tab w:val="clear" w:pos="227"/>
                <w:tab w:val="clear" w:pos="4451"/>
                <w:tab w:val="left" w:pos="4080"/>
              </w:tabs>
              <w:spacing w:line="240" w:lineRule="auto"/>
              <w:ind w:left="159" w:right="52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</w:tbl>
    <w:p w14:paraId="64D2DC36" w14:textId="76455316" w:rsidR="00586788" w:rsidRPr="008F30FE" w:rsidRDefault="00586788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cs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9E29AB" w:rsidRPr="00C278E1" w14:paraId="55499187" w14:textId="77777777" w:rsidTr="001106DE">
        <w:trPr>
          <w:tblHeader/>
        </w:trPr>
        <w:tc>
          <w:tcPr>
            <w:tcW w:w="4135" w:type="dxa"/>
          </w:tcPr>
          <w:p w14:paraId="16B6A19E" w14:textId="77777777" w:rsidR="00CD233D" w:rsidRPr="00C278E1" w:rsidRDefault="00CD233D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7762DE2C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6F22B88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37CC976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29AB" w:rsidRPr="00C278E1" w14:paraId="221EF695" w14:textId="77777777" w:rsidTr="001106DE">
        <w:trPr>
          <w:tblHeader/>
        </w:trPr>
        <w:tc>
          <w:tcPr>
            <w:tcW w:w="4135" w:type="dxa"/>
          </w:tcPr>
          <w:p w14:paraId="0260C3D6" w14:textId="0BA42EBF" w:rsidR="00CD233D" w:rsidRPr="00C278E1" w:rsidRDefault="00A03AA7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E07862" w:rsidRPr="00E078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4" w:type="dxa"/>
          </w:tcPr>
          <w:p w14:paraId="55458969" w14:textId="60DECC46" w:rsidR="00CD233D" w:rsidRPr="00C278E1" w:rsidRDefault="0008099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 w:hint="cs"/>
                <w:sz w:val="30"/>
                <w:szCs w:val="30"/>
              </w:rPr>
              <w:t>569</w:t>
            </w:r>
          </w:p>
        </w:tc>
        <w:tc>
          <w:tcPr>
            <w:tcW w:w="274" w:type="dxa"/>
          </w:tcPr>
          <w:p w14:paraId="67B5627A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48FD14A" w14:textId="37F26462" w:rsidR="00CD233D" w:rsidRPr="00C278E1" w:rsidRDefault="0008099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 w:hint="cs"/>
                <w:sz w:val="30"/>
                <w:szCs w:val="30"/>
              </w:rPr>
              <w:t>568</w:t>
            </w:r>
          </w:p>
        </w:tc>
        <w:tc>
          <w:tcPr>
            <w:tcW w:w="272" w:type="dxa"/>
          </w:tcPr>
          <w:p w14:paraId="0C5CDE1A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1C1333B" w14:textId="2E38D3DD" w:rsidR="00CD233D" w:rsidRPr="00C278E1" w:rsidRDefault="0008099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 w:hint="cs"/>
                <w:sz w:val="30"/>
                <w:szCs w:val="30"/>
              </w:rPr>
              <w:t>569</w:t>
            </w:r>
          </w:p>
        </w:tc>
        <w:tc>
          <w:tcPr>
            <w:tcW w:w="274" w:type="dxa"/>
          </w:tcPr>
          <w:p w14:paraId="4BD74995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2EA93B" w14:textId="05ECBCFF" w:rsidR="00CD233D" w:rsidRPr="00C278E1" w:rsidRDefault="0008099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 w:hint="cs"/>
                <w:sz w:val="30"/>
                <w:szCs w:val="30"/>
              </w:rPr>
              <w:t>568</w:t>
            </w:r>
          </w:p>
        </w:tc>
      </w:tr>
      <w:tr w:rsidR="009E29AB" w:rsidRPr="00C278E1" w14:paraId="7AC8D532" w14:textId="77777777" w:rsidTr="001106DE">
        <w:trPr>
          <w:tblHeader/>
        </w:trPr>
        <w:tc>
          <w:tcPr>
            <w:tcW w:w="4135" w:type="dxa"/>
          </w:tcPr>
          <w:p w14:paraId="18E663CF" w14:textId="77777777" w:rsidR="00CD233D" w:rsidRPr="00C278E1" w:rsidRDefault="00CD233D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98FC015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9AB" w:rsidRPr="00C278E1" w14:paraId="7EF8B423" w14:textId="77777777" w:rsidTr="001106DE">
        <w:tc>
          <w:tcPr>
            <w:tcW w:w="4135" w:type="dxa"/>
          </w:tcPr>
          <w:p w14:paraId="05A7CAC4" w14:textId="77777777" w:rsidR="00CD233D" w:rsidRPr="00C278E1" w:rsidRDefault="00CD233D" w:rsidP="00C278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111A6E63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E0993BF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075E0AE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53921F8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D8E7C2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B3FCDF3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9CCC044" w14:textId="77777777" w:rsidR="00CD233D" w:rsidRPr="00C278E1" w:rsidRDefault="00CD233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2D6E" w:rsidRPr="00C278E1" w14:paraId="5E725D10" w14:textId="77777777" w:rsidTr="001106DE">
        <w:tc>
          <w:tcPr>
            <w:tcW w:w="4135" w:type="dxa"/>
          </w:tcPr>
          <w:p w14:paraId="26238ED7" w14:textId="77777777" w:rsidR="00E42D6E" w:rsidRPr="00C278E1" w:rsidRDefault="00E42D6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3D2B85C7" w14:textId="74AC71D3" w:rsidR="00E42D6E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,20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49B7FB8F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23A75BE" w14:textId="546959B7" w:rsidR="00E42D6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42D6E" w:rsidRPr="00C278E1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2" w:type="dxa"/>
          </w:tcPr>
          <w:p w14:paraId="07C3B6DE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A4B2901" w14:textId="686D803E" w:rsidR="00E42D6E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4" w:type="dxa"/>
          </w:tcPr>
          <w:p w14:paraId="3070FAB5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94EC898" w14:textId="13DA1439" w:rsidR="00E42D6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42D6E" w:rsidRPr="00C278E1">
              <w:rPr>
                <w:rFonts w:asciiTheme="majorBidi" w:hAnsiTheme="majorBidi" w:cstheme="majorBidi"/>
                <w:sz w:val="30"/>
                <w:szCs w:val="30"/>
              </w:rPr>
              <w:t>,22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42D6E" w:rsidRPr="00C278E1" w14:paraId="0429F789" w14:textId="77777777" w:rsidTr="001106DE">
        <w:tc>
          <w:tcPr>
            <w:tcW w:w="4135" w:type="dxa"/>
          </w:tcPr>
          <w:p w14:paraId="646913BD" w14:textId="77777777" w:rsidR="00E42D6E" w:rsidRPr="00C278E1" w:rsidRDefault="00E42D6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E272D33" w14:textId="02FE0190" w:rsidR="00E42D6E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4" w:type="dxa"/>
          </w:tcPr>
          <w:p w14:paraId="2FFDDAD0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8C03CDF" w14:textId="75A2024F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2" w:type="dxa"/>
          </w:tcPr>
          <w:p w14:paraId="41EC12A6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89449C4" w14:textId="1878C1BD" w:rsidR="00E42D6E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74" w:type="dxa"/>
          </w:tcPr>
          <w:p w14:paraId="0BDEA76B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7C964B9" w14:textId="6B85EEC2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</w:tr>
      <w:tr w:rsidR="00E42D6E" w:rsidRPr="00C278E1" w14:paraId="2BEE26D5" w14:textId="77777777" w:rsidTr="001106DE">
        <w:tc>
          <w:tcPr>
            <w:tcW w:w="4135" w:type="dxa"/>
          </w:tcPr>
          <w:p w14:paraId="5909ECA7" w14:textId="77777777" w:rsidR="00E42D6E" w:rsidRPr="00C278E1" w:rsidRDefault="00E42D6E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CC8B11C" w14:textId="67F81D87" w:rsidR="00E42D6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4" w:type="dxa"/>
          </w:tcPr>
          <w:p w14:paraId="6A3F7555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8528F4" w14:textId="11E047AD" w:rsidR="00E42D6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2" w:type="dxa"/>
          </w:tcPr>
          <w:p w14:paraId="5280E1C5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622732" w14:textId="553CAC6A" w:rsidR="00E42D6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4" w:type="dxa"/>
          </w:tcPr>
          <w:p w14:paraId="118680D5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00932C8" w14:textId="5C97BC8B" w:rsidR="00E42D6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E42D6E" w:rsidRPr="00C278E1" w:rsidDel="00545430" w14:paraId="6F9A2313" w14:textId="77777777" w:rsidTr="001106DE">
        <w:tc>
          <w:tcPr>
            <w:tcW w:w="4135" w:type="dxa"/>
          </w:tcPr>
          <w:p w14:paraId="6A547CBD" w14:textId="77777777" w:rsidR="00E42D6E" w:rsidRPr="00C278E1" w:rsidRDefault="00E42D6E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64243D0" w14:textId="747A1701" w:rsidR="00E42D6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773064A4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691DEDE" w14:textId="69329F58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14:paraId="751FA4B7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9FEF7EA" w14:textId="68409008" w:rsidR="00E42D6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2579BA87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F5A3CF" w14:textId="6BED7DCA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E42D6E" w:rsidRPr="00C278E1" w:rsidDel="00545430" w14:paraId="3CC40248" w14:textId="77777777" w:rsidTr="001106DE">
        <w:tc>
          <w:tcPr>
            <w:tcW w:w="4135" w:type="dxa"/>
          </w:tcPr>
          <w:p w14:paraId="074078CE" w14:textId="77777777" w:rsidR="00E42D6E" w:rsidRPr="00C278E1" w:rsidRDefault="00E42D6E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4F6735B3" w14:textId="3C84D6C5" w:rsidR="00E42D6E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4583FD14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390B510" w14:textId="7CF83B6E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117F2DFC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713EA19" w14:textId="05B3BBA3" w:rsidR="00E42D6E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32089AD9" w14:textId="77777777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29418A" w14:textId="44E35690" w:rsidR="00E42D6E" w:rsidRPr="00C278E1" w:rsidRDefault="00E42D6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13542" w:rsidRPr="008F30FE" w:rsidDel="00545430" w14:paraId="096599AD" w14:textId="77777777" w:rsidTr="001106DE">
        <w:tc>
          <w:tcPr>
            <w:tcW w:w="4135" w:type="dxa"/>
          </w:tcPr>
          <w:p w14:paraId="3A525046" w14:textId="77777777" w:rsidR="00313542" w:rsidRPr="008F30FE" w:rsidRDefault="00313542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02DE5CB5" w14:textId="77777777" w:rsidR="00313542" w:rsidRPr="008F30FE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279745FA" w14:textId="77777777" w:rsidR="00313542" w:rsidRPr="008F30FE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71644077" w14:textId="77777777" w:rsidR="00313542" w:rsidRPr="008F30FE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E0A125D" w14:textId="77777777" w:rsidR="00313542" w:rsidRPr="008F30FE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36F3A73" w14:textId="77777777" w:rsidR="00313542" w:rsidRPr="008F30FE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6D221E3F" w14:textId="77777777" w:rsidR="00313542" w:rsidRPr="008F30FE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50EF5A3C" w14:textId="77777777" w:rsidR="00313542" w:rsidRPr="008F30FE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C278E1" w:rsidDel="00545430" w14:paraId="1A0268EB" w14:textId="77777777" w:rsidTr="001106DE">
        <w:tc>
          <w:tcPr>
            <w:tcW w:w="4135" w:type="dxa"/>
          </w:tcPr>
          <w:p w14:paraId="73721FE1" w14:textId="77777777" w:rsidR="00CD233D" w:rsidRPr="00C278E1" w:rsidRDefault="00CD233D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7C3DFE89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715ABB16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40C83BCB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5CAABDE0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D432021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33345F17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7B30CBAB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A1A26" w:rsidRPr="00C278E1" w:rsidDel="00545430" w14:paraId="16C3B5DD" w14:textId="77777777" w:rsidTr="001106DE">
        <w:tc>
          <w:tcPr>
            <w:tcW w:w="4135" w:type="dxa"/>
          </w:tcPr>
          <w:p w14:paraId="697FB458" w14:textId="77777777" w:rsidR="004A1A26" w:rsidRPr="00C278E1" w:rsidRDefault="004A1A26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63367DEA" w14:textId="244F91A4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C897411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3685E6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6BB743D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0671E08" w14:textId="42D44F81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74" w:type="dxa"/>
          </w:tcPr>
          <w:p w14:paraId="2EF7E0EA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7C39D6" w14:textId="1E2D9D88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4A1A26" w:rsidRPr="00C278E1" w:rsidDel="00545430" w14:paraId="4C80728D" w14:textId="77777777" w:rsidTr="001106DE">
        <w:tc>
          <w:tcPr>
            <w:tcW w:w="4135" w:type="dxa"/>
          </w:tcPr>
          <w:p w14:paraId="6D24A125" w14:textId="77777777" w:rsidR="004A1A26" w:rsidRPr="00C278E1" w:rsidRDefault="004A1A26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3146FBAF" w14:textId="2D706F3E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B322A24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E875815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94AEF86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AD3D5F9" w14:textId="6120960E" w:rsidR="004A1A26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A408F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A408F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0BC499B0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0489B74" w14:textId="54B9041D" w:rsidR="004A1A26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A1A26" w:rsidRPr="00C278E1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4A1A26" w:rsidRPr="00C278E1" w:rsidDel="00545430" w14:paraId="0D04F051" w14:textId="77777777" w:rsidTr="001106DE">
        <w:tc>
          <w:tcPr>
            <w:tcW w:w="4135" w:type="dxa"/>
          </w:tcPr>
          <w:p w14:paraId="76B77B03" w14:textId="77777777" w:rsidR="004A1A26" w:rsidRPr="00C278E1" w:rsidRDefault="004A1A26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77F72297" w14:textId="7702DD9C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EF6E879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416045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41709A4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2D99280" w14:textId="43FC9186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4" w:type="dxa"/>
          </w:tcPr>
          <w:p w14:paraId="6FD5FBA2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F236C76" w14:textId="42DB241E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4A1A26" w:rsidRPr="00C278E1" w:rsidDel="00545430" w14:paraId="44D49B8B" w14:textId="77777777" w:rsidTr="001106DE">
        <w:tc>
          <w:tcPr>
            <w:tcW w:w="4135" w:type="dxa"/>
          </w:tcPr>
          <w:p w14:paraId="11841A3C" w14:textId="77777777" w:rsidR="004A1A26" w:rsidRPr="00C278E1" w:rsidRDefault="004A1A26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13EF3C3A" w14:textId="5F619F06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BE63B09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A73AA6D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5DEF7D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8B96AB8" w14:textId="4CFC7365" w:rsidR="004A1A26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74" w:type="dxa"/>
          </w:tcPr>
          <w:p w14:paraId="5C400CA7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0324D85" w14:textId="4A0B04D5" w:rsidR="004A1A26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4A1A26" w:rsidRPr="00C278E1" w:rsidDel="00545430" w14:paraId="57015DB9" w14:textId="77777777" w:rsidTr="001106DE">
        <w:tc>
          <w:tcPr>
            <w:tcW w:w="4135" w:type="dxa"/>
          </w:tcPr>
          <w:p w14:paraId="2B5FEE20" w14:textId="77777777" w:rsidR="004A1A26" w:rsidRPr="00C278E1" w:rsidRDefault="004A1A26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1A3F182B" w14:textId="54B47786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18EFB99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556C51E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CD4F401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0A1A315" w14:textId="620575EF" w:rsidR="004A1A26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408F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73FA1280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A4A957" w14:textId="5D561444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4A1A26" w:rsidRPr="00C278E1" w:rsidDel="00545430" w14:paraId="0F97DBC4" w14:textId="77777777" w:rsidTr="001106DE">
        <w:tc>
          <w:tcPr>
            <w:tcW w:w="4135" w:type="dxa"/>
          </w:tcPr>
          <w:p w14:paraId="6A756A5B" w14:textId="0AEFBDBD" w:rsidR="008F30FE" w:rsidRPr="008F30FE" w:rsidRDefault="004A1A26" w:rsidP="008F30FE">
            <w:pPr>
              <w:spacing w:line="240" w:lineRule="auto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357E1155" w14:textId="365637DA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06BAF6A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353E8F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BADF7F9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C0EE765" w14:textId="007A2AC0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4" w:type="dxa"/>
          </w:tcPr>
          <w:p w14:paraId="22CFE2AA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C37467D" w14:textId="2A4EBE59" w:rsidR="00897376" w:rsidRPr="00C278E1" w:rsidRDefault="004A1A26" w:rsidP="008F3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A1A26" w:rsidRPr="00C278E1" w:rsidDel="00545430" w14:paraId="57F7FF08" w14:textId="77777777" w:rsidTr="001106DE">
        <w:tc>
          <w:tcPr>
            <w:tcW w:w="4135" w:type="dxa"/>
          </w:tcPr>
          <w:p w14:paraId="348CD7E9" w14:textId="77777777" w:rsidR="004A1A26" w:rsidRDefault="004A1A26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  <w:p w14:paraId="4FD6A413" w14:textId="1A43DE70" w:rsidR="008F30FE" w:rsidRPr="00C278E1" w:rsidRDefault="008F30FE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04" w:type="dxa"/>
          </w:tcPr>
          <w:p w14:paraId="78615DBE" w14:textId="0FDA36A1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-</w:t>
            </w:r>
          </w:p>
        </w:tc>
        <w:tc>
          <w:tcPr>
            <w:tcW w:w="274" w:type="dxa"/>
          </w:tcPr>
          <w:p w14:paraId="4A5630FE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7A25A8F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A791B6E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31E31FC" w14:textId="0623A79A" w:rsidR="004A1A26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4" w:type="dxa"/>
          </w:tcPr>
          <w:p w14:paraId="68708762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00697BD" w14:textId="4F7C71B3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A1A26" w:rsidRPr="00C278E1" w:rsidDel="00545430" w14:paraId="54279FC4" w14:textId="77777777" w:rsidTr="001106DE">
        <w:tc>
          <w:tcPr>
            <w:tcW w:w="4135" w:type="dxa"/>
          </w:tcPr>
          <w:p w14:paraId="5FFFB9C9" w14:textId="77777777" w:rsidR="004A1A26" w:rsidRPr="00C278E1" w:rsidRDefault="004A1A26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708732BA" w14:textId="62A68233" w:rsidR="004A1A26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DB1FA31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7DD93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75C3DF3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8C15C55" w14:textId="48A5E203" w:rsidR="004A1A26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74" w:type="dxa"/>
          </w:tcPr>
          <w:p w14:paraId="3D00068A" w14:textId="77777777" w:rsidR="004A1A26" w:rsidRPr="00C278E1" w:rsidRDefault="004A1A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07B7EC" w14:textId="7B394626" w:rsidR="004A1A26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1A26"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E29AB" w:rsidRPr="008F30FE" w:rsidDel="00545430" w14:paraId="04975321" w14:textId="77777777" w:rsidTr="001106DE">
        <w:tc>
          <w:tcPr>
            <w:tcW w:w="4135" w:type="dxa"/>
          </w:tcPr>
          <w:p w14:paraId="0F29038A" w14:textId="77777777" w:rsidR="00CD233D" w:rsidRPr="008F30FE" w:rsidRDefault="00CD233D" w:rsidP="00C278E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337976BD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55CCED93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31C31418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3E6A194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1D181D5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3D6EA4C4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58B3CB9E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C278E1" w:rsidDel="00545430" w14:paraId="1CBC3A3C" w14:textId="77777777" w:rsidTr="001106DE">
        <w:tc>
          <w:tcPr>
            <w:tcW w:w="4135" w:type="dxa"/>
          </w:tcPr>
          <w:p w14:paraId="3C5CCD97" w14:textId="77777777" w:rsidR="00CD233D" w:rsidRPr="00C278E1" w:rsidRDefault="00CD233D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4F47E0F6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8E25AC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F47E4F7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427BB63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34C8EC5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0DF22F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110CE04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574B" w:rsidRPr="00C278E1" w:rsidDel="00545430" w14:paraId="7A76FE0C" w14:textId="77777777" w:rsidTr="001106DE">
        <w:tc>
          <w:tcPr>
            <w:tcW w:w="4135" w:type="dxa"/>
          </w:tcPr>
          <w:p w14:paraId="7C12CDE9" w14:textId="77777777" w:rsidR="0043574B" w:rsidRPr="00C278E1" w:rsidRDefault="0043574B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87253BC" w14:textId="06790DAF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A408F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4" w:type="dxa"/>
          </w:tcPr>
          <w:p w14:paraId="5503494F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A2038D5" w14:textId="79CF0395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3574B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272" w:type="dxa"/>
          </w:tcPr>
          <w:p w14:paraId="41313B1D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8B5AB91" w14:textId="6B2D2D5D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A408F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74" w:type="dxa"/>
          </w:tcPr>
          <w:p w14:paraId="0C839FF6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9C6261" w14:textId="40D8C8EC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3574B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43574B" w:rsidRPr="00C278E1" w:rsidDel="00545430" w14:paraId="6090E228" w14:textId="77777777" w:rsidTr="001106DE">
        <w:tc>
          <w:tcPr>
            <w:tcW w:w="4135" w:type="dxa"/>
          </w:tcPr>
          <w:p w14:paraId="41FD1842" w14:textId="77777777" w:rsidR="0043574B" w:rsidRPr="00C278E1" w:rsidRDefault="0043574B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598663C" w14:textId="06E4C68F" w:rsidR="0043574B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6296BF7F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C3D51B7" w14:textId="5032789C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2,02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6774A681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49894" w14:textId="19E15FFB" w:rsidR="0043574B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4" w:type="dxa"/>
          </w:tcPr>
          <w:p w14:paraId="73FE26F3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293987" w14:textId="074EB6AE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3574B" w:rsidRPr="00C278E1" w:rsidDel="00545430" w14:paraId="32BD1810" w14:textId="77777777" w:rsidTr="001106DE">
        <w:tc>
          <w:tcPr>
            <w:tcW w:w="4135" w:type="dxa"/>
          </w:tcPr>
          <w:p w14:paraId="31410AF3" w14:textId="77777777" w:rsidR="0043574B" w:rsidRPr="00C278E1" w:rsidRDefault="0043574B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274DCDC4" w14:textId="3D873256" w:rsidR="0043574B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6EDBA899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BDFF1F6" w14:textId="1D895A7A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574B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14:paraId="59525849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11D457" w14:textId="34344609" w:rsidR="0043574B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120BF60F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EB58DD" w14:textId="5136CBE5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574B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3574B" w:rsidRPr="00C278E1" w:rsidDel="00545430" w14:paraId="7AAE032E" w14:textId="77777777" w:rsidTr="001106DE">
        <w:tc>
          <w:tcPr>
            <w:tcW w:w="4135" w:type="dxa"/>
          </w:tcPr>
          <w:p w14:paraId="4F07082C" w14:textId="7723B6E0" w:rsidR="0043574B" w:rsidRPr="00C278E1" w:rsidRDefault="0043574B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5BD16DD4" w14:textId="1181646E" w:rsidR="0043574B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C6F42CC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3624B5A" w14:textId="2BF693EC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F17ADD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703287C" w14:textId="2D9594E9" w:rsidR="0043574B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4" w:type="dxa"/>
          </w:tcPr>
          <w:p w14:paraId="3F34D95D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983A717" w14:textId="0BCB1BE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43574B" w:rsidRPr="00C278E1" w:rsidDel="00545430" w14:paraId="583F9DE5" w14:textId="77777777" w:rsidTr="001106DE">
        <w:tc>
          <w:tcPr>
            <w:tcW w:w="4135" w:type="dxa"/>
          </w:tcPr>
          <w:p w14:paraId="1B50E85E" w14:textId="77777777" w:rsidR="0043574B" w:rsidRPr="00C278E1" w:rsidRDefault="0043574B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9EF2DBA" w14:textId="33923966" w:rsidR="0043574B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4" w:type="dxa"/>
          </w:tcPr>
          <w:p w14:paraId="37B9E84D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11A07F" w14:textId="13DA1BE2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29470FC4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6348DC6" w14:textId="24495062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E5F1F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492FA7EA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449A4AF" w14:textId="5F24CA94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3574B"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3574B" w:rsidRPr="00C278E1" w:rsidDel="00545430" w14:paraId="219D930F" w14:textId="77777777" w:rsidTr="001106DE">
        <w:tc>
          <w:tcPr>
            <w:tcW w:w="4135" w:type="dxa"/>
          </w:tcPr>
          <w:p w14:paraId="1B994F9B" w14:textId="77777777" w:rsidR="0043574B" w:rsidRPr="00C278E1" w:rsidRDefault="0043574B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638FB8FC" w14:textId="5EF56F1E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A408F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1BB886EC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1CCA61" w14:textId="40058D49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188C9906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D72DFB" w14:textId="1677FFF9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4" w:type="dxa"/>
          </w:tcPr>
          <w:p w14:paraId="2E0BD5DE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7187DC4" w14:textId="4174C378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3574B" w:rsidRPr="00C278E1" w:rsidDel="00545430" w14:paraId="1E4E3CF8" w14:textId="77777777" w:rsidTr="001106DE">
        <w:tc>
          <w:tcPr>
            <w:tcW w:w="4135" w:type="dxa"/>
          </w:tcPr>
          <w:p w14:paraId="351F6B89" w14:textId="77777777" w:rsidR="0043574B" w:rsidRPr="00C278E1" w:rsidRDefault="0043574B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116D2C62" w14:textId="4F25757F" w:rsidR="0043574B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244C5544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6FC4E2" w14:textId="52ADB3ED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2" w:type="dxa"/>
          </w:tcPr>
          <w:p w14:paraId="1DE0C7E7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361AC6D" w14:textId="61E1D146" w:rsidR="0043574B" w:rsidRPr="00C278E1" w:rsidRDefault="009E5F1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4" w:type="dxa"/>
          </w:tcPr>
          <w:p w14:paraId="6520C4B0" w14:textId="77777777" w:rsidR="0043574B" w:rsidRPr="00C278E1" w:rsidRDefault="0043574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5266DC7" w14:textId="0D23DB98" w:rsidR="0043574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3574B"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E29AB" w:rsidRPr="008F30FE" w:rsidDel="00545430" w14:paraId="160E86AA" w14:textId="77777777" w:rsidTr="001106DE">
        <w:tc>
          <w:tcPr>
            <w:tcW w:w="4135" w:type="dxa"/>
          </w:tcPr>
          <w:p w14:paraId="3A85A91F" w14:textId="77777777" w:rsidR="00CD233D" w:rsidRPr="008F30FE" w:rsidRDefault="00CD233D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34B5D87D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3F3EFF2A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6ECFBA3C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322870AE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47797CE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0B079673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3D2380BC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C278E1" w:rsidDel="00545430" w14:paraId="369E3318" w14:textId="77777777" w:rsidTr="001106DE">
        <w:tc>
          <w:tcPr>
            <w:tcW w:w="4135" w:type="dxa"/>
          </w:tcPr>
          <w:p w14:paraId="4650DD7B" w14:textId="77777777" w:rsidR="00CD233D" w:rsidRPr="00C278E1" w:rsidRDefault="00CD233D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274D9A97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73063B3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6DC9DB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E5ABC0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1FAD2BF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E73B5BD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0FF106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40E" w:rsidRPr="00C278E1" w:rsidDel="00545430" w14:paraId="0B1E4BC9" w14:textId="77777777" w:rsidTr="001106DE">
        <w:tc>
          <w:tcPr>
            <w:tcW w:w="4135" w:type="dxa"/>
          </w:tcPr>
          <w:p w14:paraId="6E1AF73C" w14:textId="77777777" w:rsidR="00D0540E" w:rsidRPr="00C278E1" w:rsidRDefault="00D0540E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</w:p>
        </w:tc>
        <w:tc>
          <w:tcPr>
            <w:tcW w:w="1104" w:type="dxa"/>
          </w:tcPr>
          <w:p w14:paraId="1B8B98A2" w14:textId="19DEE66F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A408F" w:rsidRPr="00C278E1">
              <w:rPr>
                <w:rFonts w:asciiTheme="majorBidi" w:hAnsiTheme="majorBidi" w:cstheme="majorBidi"/>
                <w:sz w:val="30"/>
                <w:szCs w:val="30"/>
              </w:rPr>
              <w:t>,211</w:t>
            </w:r>
          </w:p>
        </w:tc>
        <w:tc>
          <w:tcPr>
            <w:tcW w:w="274" w:type="dxa"/>
          </w:tcPr>
          <w:p w14:paraId="556B3E9D" w14:textId="77777777" w:rsidR="00D0540E" w:rsidRPr="00C278E1" w:rsidRDefault="00D0540E" w:rsidP="00C278E1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0E4DFCFB" w14:textId="1F8C86CA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0540E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0540E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60EEEAE5" w14:textId="77777777" w:rsidR="00D0540E" w:rsidRPr="00C278E1" w:rsidRDefault="00D0540E" w:rsidP="00C278E1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B6387F" w14:textId="1E1195D1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E5F1F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4" w:type="dxa"/>
          </w:tcPr>
          <w:p w14:paraId="11A229CB" w14:textId="77777777" w:rsidR="00D0540E" w:rsidRPr="00C278E1" w:rsidRDefault="00D0540E" w:rsidP="00C278E1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152A196E" w14:textId="3EB9CA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D0540E" w:rsidRPr="00C278E1" w:rsidDel="00545430" w14:paraId="037C8608" w14:textId="77777777" w:rsidTr="001106DE">
        <w:tc>
          <w:tcPr>
            <w:tcW w:w="4135" w:type="dxa"/>
          </w:tcPr>
          <w:p w14:paraId="244E01B0" w14:textId="77777777" w:rsidR="00D0540E" w:rsidRPr="00C278E1" w:rsidRDefault="00D0540E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5FA38218" w14:textId="20FA6AB1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4" w:type="dxa"/>
          </w:tcPr>
          <w:p w14:paraId="1EC2C5A9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125B04C" w14:textId="3A436E8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14:paraId="0DE92D87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5844652" w14:textId="5C900AF0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4" w:type="dxa"/>
          </w:tcPr>
          <w:p w14:paraId="7E8A8D0E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452470D" w14:textId="49813E4D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D0540E" w:rsidRPr="00C278E1" w:rsidDel="00545430" w14:paraId="563FFFDA" w14:textId="77777777" w:rsidTr="001106DE">
        <w:tc>
          <w:tcPr>
            <w:tcW w:w="4135" w:type="dxa"/>
          </w:tcPr>
          <w:p w14:paraId="093B16F4" w14:textId="2354DFBB" w:rsidR="00D0540E" w:rsidRPr="00C278E1" w:rsidRDefault="00D0540E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AEC39A6" w14:textId="70874073" w:rsidR="00D0540E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36C7930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71DEC9" w14:textId="0FC05FF6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27C8F47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F914A7D" w14:textId="269FC8E1" w:rsidR="00D0540E" w:rsidRPr="00C278E1" w:rsidRDefault="009E5F1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4" w:type="dxa"/>
          </w:tcPr>
          <w:p w14:paraId="03E3AA5B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00B22B9" w14:textId="6B1952EF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D0540E" w:rsidRPr="00C278E1" w:rsidDel="00545430" w14:paraId="427F58A2" w14:textId="77777777" w:rsidTr="001106DE">
        <w:tc>
          <w:tcPr>
            <w:tcW w:w="4135" w:type="dxa"/>
          </w:tcPr>
          <w:p w14:paraId="5B2E9F3F" w14:textId="77777777" w:rsidR="00D0540E" w:rsidRPr="00C278E1" w:rsidRDefault="00D0540E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6A01286" w14:textId="1675FD90" w:rsidR="00D0540E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4" w:type="dxa"/>
          </w:tcPr>
          <w:p w14:paraId="65F361F7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5021EEA" w14:textId="59485D5A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2" w:type="dxa"/>
          </w:tcPr>
          <w:p w14:paraId="7D68DD35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AFB312A" w14:textId="0E7028BD" w:rsidR="00D0540E" w:rsidRPr="00C278E1" w:rsidRDefault="009E5F1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4" w:type="dxa"/>
          </w:tcPr>
          <w:p w14:paraId="5199FC49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70692B" w14:textId="46E7D152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D0540E" w:rsidRPr="00C278E1" w:rsidDel="00545430" w14:paraId="7B4C363A" w14:textId="77777777" w:rsidTr="001106DE">
        <w:tc>
          <w:tcPr>
            <w:tcW w:w="4135" w:type="dxa"/>
          </w:tcPr>
          <w:p w14:paraId="0C3C2D7D" w14:textId="77777777" w:rsidR="00D0540E" w:rsidRPr="00C278E1" w:rsidRDefault="00D0540E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BA9CAE1" w14:textId="3950E58C" w:rsidR="00D0540E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4" w:type="dxa"/>
          </w:tcPr>
          <w:p w14:paraId="3BD91BF7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12A0E2" w14:textId="396979DC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4CB2C2E3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0EB4E91" w14:textId="7E05FA85" w:rsidR="00D0540E" w:rsidRPr="00C278E1" w:rsidRDefault="009E5F1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5E31CAD2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73EB255" w14:textId="7AC2874F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0540E" w:rsidRPr="00C278E1" w:rsidDel="00545430" w14:paraId="5F7CFC17" w14:textId="77777777" w:rsidTr="00E73BC7">
        <w:tc>
          <w:tcPr>
            <w:tcW w:w="4135" w:type="dxa"/>
          </w:tcPr>
          <w:p w14:paraId="35C9369F" w14:textId="77777777" w:rsidR="00D0540E" w:rsidRPr="00C278E1" w:rsidRDefault="00D0540E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03414CCE" w14:textId="6D58D2B6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4" w:type="dxa"/>
          </w:tcPr>
          <w:p w14:paraId="7B2C228B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736390A" w14:textId="312FADCF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2" w:type="dxa"/>
          </w:tcPr>
          <w:p w14:paraId="26371FDB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BCDEBA0" w14:textId="0D643CDE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4" w:type="dxa"/>
          </w:tcPr>
          <w:p w14:paraId="15D53584" w14:textId="77777777" w:rsidR="00D0540E" w:rsidRPr="00C278E1" w:rsidRDefault="00D0540E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F72BB02" w14:textId="7970A158" w:rsidR="00D0540E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9E29AB" w:rsidRPr="008F30FE" w:rsidDel="00545430" w14:paraId="4455CCBA" w14:textId="77777777" w:rsidTr="001106DE">
        <w:tc>
          <w:tcPr>
            <w:tcW w:w="4135" w:type="dxa"/>
          </w:tcPr>
          <w:p w14:paraId="58DFD951" w14:textId="77777777" w:rsidR="00CD233D" w:rsidRPr="008F30FE" w:rsidRDefault="00CD233D" w:rsidP="00FE2B7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1EA0E5E6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1DA06A7E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2E22379F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71BC8C0D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6955BEE3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19890786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38F2593A" w14:textId="77777777" w:rsidR="00CD233D" w:rsidRPr="008F30FE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29AB" w:rsidRPr="00C278E1" w:rsidDel="00545430" w14:paraId="22965F1D" w14:textId="77777777" w:rsidTr="001106DE">
        <w:tc>
          <w:tcPr>
            <w:tcW w:w="4135" w:type="dxa"/>
          </w:tcPr>
          <w:p w14:paraId="2A9BE06D" w14:textId="77777777" w:rsidR="00CD233D" w:rsidRPr="00C278E1" w:rsidRDefault="00CD233D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38FD7BCE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836F3D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4F7C76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46673BD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72EE55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2DF019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60B1EC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17C" w:rsidRPr="00C278E1" w:rsidDel="00545430" w14:paraId="3DB19AC6" w14:textId="77777777" w:rsidTr="001106DE">
        <w:trPr>
          <w:trHeight w:val="398"/>
        </w:trPr>
        <w:tc>
          <w:tcPr>
            <w:tcW w:w="4135" w:type="dxa"/>
          </w:tcPr>
          <w:p w14:paraId="7DCB8DBC" w14:textId="77777777" w:rsidR="0098617C" w:rsidRPr="00C278E1" w:rsidRDefault="0098617C" w:rsidP="00C278E1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050959F7" w14:textId="1A606D51" w:rsidR="0098617C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121,0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4" w:type="dxa"/>
          </w:tcPr>
          <w:p w14:paraId="52CD052A" w14:textId="77777777" w:rsidR="0098617C" w:rsidRPr="00C278E1" w:rsidRDefault="0098617C" w:rsidP="00C278E1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1E4BEB16" w14:textId="397CB4D9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618661C3" w14:textId="77777777" w:rsidR="0098617C" w:rsidRPr="00C278E1" w:rsidRDefault="0098617C" w:rsidP="00C278E1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B616D92" w14:textId="5EF2E3D1" w:rsidR="0098617C" w:rsidRPr="00C278E1" w:rsidRDefault="009E5F1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63B58448" w14:textId="77777777" w:rsidR="0098617C" w:rsidRPr="00C278E1" w:rsidRDefault="0098617C" w:rsidP="00C278E1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45A09CF1" w14:textId="43F16A3A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100,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8617C" w:rsidRPr="00C278E1" w:rsidDel="00545430" w14:paraId="02B9F20A" w14:textId="77777777" w:rsidTr="001106DE">
        <w:tc>
          <w:tcPr>
            <w:tcW w:w="4135" w:type="dxa"/>
          </w:tcPr>
          <w:p w14:paraId="618B73DF" w14:textId="77777777" w:rsidR="0098617C" w:rsidRPr="00C278E1" w:rsidRDefault="0098617C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3DE918F7" w14:textId="466B9AD3" w:rsidR="0098617C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326F853C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B572FE7" w14:textId="50E51A71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272" w:type="dxa"/>
          </w:tcPr>
          <w:p w14:paraId="5AD59A57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F8EEB53" w14:textId="04A8727D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5F1F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9E5F1F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38E6A253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2EE1576" w14:textId="037A031E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8617C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98617C" w:rsidRPr="00C278E1" w:rsidDel="00545430" w14:paraId="28683575" w14:textId="77777777" w:rsidTr="001106DE">
        <w:tc>
          <w:tcPr>
            <w:tcW w:w="4135" w:type="dxa"/>
          </w:tcPr>
          <w:p w14:paraId="32871685" w14:textId="271FC054" w:rsidR="0098617C" w:rsidRPr="00C278E1" w:rsidRDefault="0098617C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กำไร </w:t>
            </w:r>
            <w:r w:rsidRPr="00C278E1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C278E1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ขาดทุน</w:t>
            </w:r>
            <w:r w:rsidRPr="00C278E1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) </w:t>
            </w:r>
            <w:r w:rsidRPr="00C278E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104" w:type="dxa"/>
          </w:tcPr>
          <w:p w14:paraId="0377AF3A" w14:textId="085CA9FA" w:rsidR="0098617C" w:rsidRPr="00C278E1" w:rsidRDefault="00040AD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2189F7C6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4F32725" w14:textId="4FD4933C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2" w:type="dxa"/>
          </w:tcPr>
          <w:p w14:paraId="3F318378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98D61F1" w14:textId="7CF6C097" w:rsidR="0098617C" w:rsidRPr="00C278E1" w:rsidRDefault="00040AD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6FF34219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23BBA55" w14:textId="5BDFB217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98617C" w:rsidRPr="00C278E1" w:rsidDel="00545430" w14:paraId="261FE9F6" w14:textId="77777777" w:rsidTr="001106DE">
        <w:tc>
          <w:tcPr>
            <w:tcW w:w="4135" w:type="dxa"/>
          </w:tcPr>
          <w:p w14:paraId="515F7840" w14:textId="091A1D59" w:rsidR="0098617C" w:rsidRPr="00C278E1" w:rsidRDefault="0098617C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56950FFB" w14:textId="5E75EDB1" w:rsidR="0098617C" w:rsidRPr="00C278E1" w:rsidDel="00FB5209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4" w:type="dxa"/>
          </w:tcPr>
          <w:p w14:paraId="2F92FD21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505B8E0" w14:textId="629F98AA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379233B4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ED6616B" w14:textId="4C0C1794" w:rsidR="0098617C" w:rsidRPr="00C278E1" w:rsidDel="00FB5209" w:rsidRDefault="009E5F1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4" w:type="dxa"/>
          </w:tcPr>
          <w:p w14:paraId="01644EB2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02BA9DB" w14:textId="778E4CE3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8617C" w:rsidRPr="00C278E1" w:rsidDel="00545430" w14:paraId="79038457" w14:textId="77777777" w:rsidTr="001106DE">
        <w:tc>
          <w:tcPr>
            <w:tcW w:w="4135" w:type="dxa"/>
          </w:tcPr>
          <w:p w14:paraId="0B5EA139" w14:textId="77777777" w:rsidR="0098617C" w:rsidRPr="00C278E1" w:rsidRDefault="0098617C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485BC7C5" w14:textId="5EAED23A" w:rsidR="0098617C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4" w:type="dxa"/>
          </w:tcPr>
          <w:p w14:paraId="040BB606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52B568" w14:textId="5F43FEC4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10063D96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A755F0F" w14:textId="4B71820A" w:rsidR="0098617C" w:rsidRPr="00C278E1" w:rsidRDefault="009E5F1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4" w:type="dxa"/>
          </w:tcPr>
          <w:p w14:paraId="63CCABCC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DE799C9" w14:textId="3CEDE7BF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8617C" w:rsidRPr="00C278E1" w:rsidDel="00545430" w14:paraId="5B8E75A4" w14:textId="77777777" w:rsidTr="001106DE">
        <w:tc>
          <w:tcPr>
            <w:tcW w:w="4135" w:type="dxa"/>
          </w:tcPr>
          <w:p w14:paraId="16F8F305" w14:textId="77777777" w:rsidR="0098617C" w:rsidRPr="00C278E1" w:rsidRDefault="0098617C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678FD291" w14:textId="561C6421" w:rsidR="0098617C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138DF705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4A3556" w14:textId="4019B9AA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61ECF8C2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B10267B" w14:textId="1C802C53" w:rsidR="0098617C" w:rsidRPr="00C278E1" w:rsidRDefault="009E5F1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15A12E21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3735B9D" w14:textId="019F01F5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8617C" w:rsidRPr="00C278E1" w:rsidDel="00545430" w14:paraId="15BD1BD4" w14:textId="77777777" w:rsidTr="001106DE">
        <w:tc>
          <w:tcPr>
            <w:tcW w:w="4135" w:type="dxa"/>
          </w:tcPr>
          <w:p w14:paraId="03440C18" w14:textId="77777777" w:rsidR="0098617C" w:rsidRPr="00C278E1" w:rsidRDefault="0098617C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64909D54" w14:textId="05859EEC" w:rsidR="0098617C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74" w:type="dxa"/>
          </w:tcPr>
          <w:p w14:paraId="1AF08A98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01A2FE" w14:textId="3B5D303E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6ED69F78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AB0BD73" w14:textId="7111C0B6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74" w:type="dxa"/>
          </w:tcPr>
          <w:p w14:paraId="2960AC30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CBA64E2" w14:textId="0C35EF61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9E29AB" w:rsidRPr="00C278E1" w:rsidDel="00545430" w14:paraId="726998F7" w14:textId="77777777" w:rsidTr="001106DE">
        <w:tc>
          <w:tcPr>
            <w:tcW w:w="4135" w:type="dxa"/>
          </w:tcPr>
          <w:p w14:paraId="2EEA4079" w14:textId="4BE67536" w:rsidR="003C7B63" w:rsidRPr="00C278E1" w:rsidRDefault="003C7B63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104" w:type="dxa"/>
          </w:tcPr>
          <w:p w14:paraId="6BB8302E" w14:textId="180EB5D9" w:rsidR="003C7B63" w:rsidRPr="00C278E1" w:rsidRDefault="007A408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4" w:type="dxa"/>
          </w:tcPr>
          <w:p w14:paraId="141D46D4" w14:textId="77777777" w:rsidR="003C7B63" w:rsidRPr="00C278E1" w:rsidRDefault="003C7B6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232FF11" w14:textId="2840E438" w:rsidR="003C7B63" w:rsidRPr="00C278E1" w:rsidRDefault="003C7B6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701707" w14:textId="77777777" w:rsidR="003C7B63" w:rsidRPr="00C278E1" w:rsidRDefault="003C7B6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C3037F2" w14:textId="7546D502" w:rsidR="003C7B6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E5F1F" w:rsidRPr="00C278E1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4" w:type="dxa"/>
          </w:tcPr>
          <w:p w14:paraId="00DEEE93" w14:textId="77777777" w:rsidR="003C7B63" w:rsidRPr="00C278E1" w:rsidRDefault="003C7B6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3731E99" w14:textId="1711BA8C" w:rsidR="003C7B63" w:rsidRPr="00C278E1" w:rsidRDefault="003C7B6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4433" w:rsidRPr="00C278E1" w:rsidDel="00545430" w14:paraId="2D082CCC" w14:textId="77777777" w:rsidTr="001106DE">
        <w:tc>
          <w:tcPr>
            <w:tcW w:w="4135" w:type="dxa"/>
          </w:tcPr>
          <w:p w14:paraId="691377A0" w14:textId="1F85234B" w:rsidR="00DC4433" w:rsidRPr="00C278E1" w:rsidRDefault="00DC4433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2AE11E40" w14:textId="721204FA" w:rsidR="00DC4433" w:rsidRPr="00C278E1" w:rsidRDefault="00DC443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19525106" w14:textId="77777777" w:rsidR="00DC4433" w:rsidRPr="00C278E1" w:rsidRDefault="00DC443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5FB0982" w14:textId="44250FCD" w:rsidR="00DC4433" w:rsidRPr="00C278E1" w:rsidRDefault="00DC443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AA867CB" w14:textId="77777777" w:rsidR="00DC4433" w:rsidRPr="00C278E1" w:rsidRDefault="00DC443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A2869F" w14:textId="27E2D57E" w:rsidR="00DC4433" w:rsidRPr="00C278E1" w:rsidRDefault="00DC443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6B138496" w14:textId="77777777" w:rsidR="00DC4433" w:rsidRPr="00C278E1" w:rsidRDefault="00DC443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D24E06" w14:textId="5CDBFAD2" w:rsidR="00DC4433" w:rsidRPr="00C278E1" w:rsidRDefault="00DC443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AB" w:rsidRPr="00C278E1" w:rsidDel="00545430" w14:paraId="1B4BE924" w14:textId="77777777" w:rsidTr="001106DE">
        <w:tc>
          <w:tcPr>
            <w:tcW w:w="4135" w:type="dxa"/>
          </w:tcPr>
          <w:p w14:paraId="6F3DDDB7" w14:textId="77777777" w:rsidR="00CD233D" w:rsidRPr="00C278E1" w:rsidRDefault="00CD233D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04" w:type="dxa"/>
          </w:tcPr>
          <w:p w14:paraId="336F9670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AEB2253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990A99D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DC7AF40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09ADB1B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FD45EC6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1447BBD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C278E1" w:rsidDel="00545430" w14:paraId="2BC432BA" w14:textId="77777777" w:rsidTr="001106DE">
        <w:tc>
          <w:tcPr>
            <w:tcW w:w="4135" w:type="dxa"/>
          </w:tcPr>
          <w:p w14:paraId="4A3BB7A2" w14:textId="77777777" w:rsidR="00CD233D" w:rsidRPr="00C278E1" w:rsidRDefault="00CD233D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7000AC79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E58A00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4EC1F81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1817B39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F60E7A3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3A33F52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C0E955" w14:textId="77777777" w:rsidR="00CD233D" w:rsidRPr="00C278E1" w:rsidRDefault="00CD233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17C" w:rsidRPr="00C278E1" w:rsidDel="00545430" w14:paraId="1444E479" w14:textId="77777777" w:rsidTr="001106DE">
        <w:tc>
          <w:tcPr>
            <w:tcW w:w="4135" w:type="dxa"/>
          </w:tcPr>
          <w:p w14:paraId="20DAE309" w14:textId="77777777" w:rsidR="0098617C" w:rsidRPr="00C278E1" w:rsidRDefault="0098617C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0844A577" w14:textId="7B173C76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</w:p>
        </w:tc>
        <w:tc>
          <w:tcPr>
            <w:tcW w:w="274" w:type="dxa"/>
          </w:tcPr>
          <w:p w14:paraId="4C8C8DDD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72B23A3" w14:textId="215A312F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  <w:tc>
          <w:tcPr>
            <w:tcW w:w="272" w:type="dxa"/>
          </w:tcPr>
          <w:p w14:paraId="5D030193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7604AAE" w14:textId="311D4CCD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85</w:t>
            </w:r>
          </w:p>
        </w:tc>
        <w:tc>
          <w:tcPr>
            <w:tcW w:w="274" w:type="dxa"/>
          </w:tcPr>
          <w:p w14:paraId="241DCCBB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643DB68" w14:textId="722CFB92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</w:tr>
      <w:tr w:rsidR="0098617C" w:rsidRPr="00C278E1" w:rsidDel="00545430" w14:paraId="5B242A56" w14:textId="77777777" w:rsidTr="001106DE">
        <w:tc>
          <w:tcPr>
            <w:tcW w:w="4135" w:type="dxa"/>
          </w:tcPr>
          <w:p w14:paraId="31FDB892" w14:textId="77777777" w:rsidR="0098617C" w:rsidRPr="00C278E1" w:rsidRDefault="0098617C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6D9E7EDF" w14:textId="77777777" w:rsidR="0098617C" w:rsidRPr="00C278E1" w:rsidRDefault="0098617C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47615F0" w14:textId="00C6DB0A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71348BCD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7E41BCE" w14:textId="08C539D5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bottom"/>
          </w:tcPr>
          <w:p w14:paraId="550B69B4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31E2FD40" w14:textId="59D37268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6C1A5870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9BFB8DF" w14:textId="1D449B90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98617C" w:rsidRPr="00C278E1" w:rsidDel="00545430" w14:paraId="414BA0B2" w14:textId="77777777" w:rsidTr="001106DE">
        <w:tc>
          <w:tcPr>
            <w:tcW w:w="4135" w:type="dxa"/>
          </w:tcPr>
          <w:p w14:paraId="15791197" w14:textId="77777777" w:rsidR="0098617C" w:rsidRPr="00C278E1" w:rsidRDefault="0098617C" w:rsidP="00C278E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0A49A5B" w14:textId="15150391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74" w:type="dxa"/>
          </w:tcPr>
          <w:p w14:paraId="25C2805C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1C30118" w14:textId="60909B7C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210DCDFD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29A41557" w14:textId="54AD3C24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74" w:type="dxa"/>
          </w:tcPr>
          <w:p w14:paraId="16D36773" w14:textId="77777777" w:rsidR="0098617C" w:rsidRPr="00C278E1" w:rsidRDefault="0098617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7346D23" w14:textId="74EC9D43" w:rsidR="0098617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="Angsana New" w:hAnsi="Angsana New" w:hint="cs"/>
                <w:b/>
                <w:bCs/>
                <w:sz w:val="30"/>
                <w:szCs w:val="30"/>
              </w:rPr>
              <w:t>74</w:t>
            </w:r>
          </w:p>
        </w:tc>
      </w:tr>
    </w:tbl>
    <w:p w14:paraId="4B83BDF9" w14:textId="37720726" w:rsidR="00586788" w:rsidRPr="008F30FE" w:rsidRDefault="00586788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9E29AB" w:rsidRPr="00C278E1" w14:paraId="1418A0F6" w14:textId="77777777" w:rsidTr="0069768F">
        <w:trPr>
          <w:cantSplit/>
          <w:tblHeader/>
        </w:trPr>
        <w:tc>
          <w:tcPr>
            <w:tcW w:w="4230" w:type="dxa"/>
          </w:tcPr>
          <w:p w14:paraId="0D386330" w14:textId="14FEB8F7" w:rsidR="00AE4426" w:rsidRPr="00C278E1" w:rsidRDefault="00AE4426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41F145" w14:textId="77777777" w:rsidR="00AE4426" w:rsidRPr="00C278E1" w:rsidRDefault="00AE44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7D1ACD2" w14:textId="77777777" w:rsidR="00AE4426" w:rsidRPr="00C278E1" w:rsidRDefault="00AE44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51DFDC70" w14:textId="77777777" w:rsidR="00AE4426" w:rsidRPr="00C278E1" w:rsidRDefault="00AE4426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29AB" w:rsidRPr="00C278E1" w14:paraId="1C05514A" w14:textId="77777777" w:rsidTr="0069768F">
        <w:trPr>
          <w:cantSplit/>
          <w:tblHeader/>
        </w:trPr>
        <w:tc>
          <w:tcPr>
            <w:tcW w:w="4230" w:type="dxa"/>
          </w:tcPr>
          <w:p w14:paraId="0FE3C2E7" w14:textId="16AD7114" w:rsidR="002066FD" w:rsidRPr="00C278E1" w:rsidRDefault="002066FD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2FB8E0F9" w14:textId="2F3F2508" w:rsidR="002066FD" w:rsidRPr="00C278E1" w:rsidRDefault="00E0786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582234" w:rsidRPr="00C278E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82234" w:rsidRPr="00C278E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629B8E1E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4A7F0B1" w14:textId="53A3C014" w:rsidR="002066FD" w:rsidRPr="00C278E1" w:rsidRDefault="00E0786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2066FD" w:rsidRPr="00C278E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2066FD" w:rsidRPr="00C278E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9C956F8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C1A496C" w14:textId="1DA1CCB8" w:rsidR="002066FD" w:rsidRPr="00C278E1" w:rsidRDefault="00E0786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582234" w:rsidRPr="00C278E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82234" w:rsidRPr="00C278E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77FB291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8F221BF" w14:textId="6255CC55" w:rsidR="002066FD" w:rsidRPr="00C278E1" w:rsidRDefault="00E0786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2066FD" w:rsidRPr="00C278E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2066FD" w:rsidRPr="00C278E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E29AB" w:rsidRPr="00C278E1" w14:paraId="35B3200C" w14:textId="77777777" w:rsidTr="0069768F">
        <w:trPr>
          <w:cantSplit/>
          <w:tblHeader/>
        </w:trPr>
        <w:tc>
          <w:tcPr>
            <w:tcW w:w="4230" w:type="dxa"/>
          </w:tcPr>
          <w:p w14:paraId="1FE9B3E4" w14:textId="031CF5A2" w:rsidR="002066FD" w:rsidRPr="00C278E1" w:rsidRDefault="002066FD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278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63A6FF61" w14:textId="5BEBBC59" w:rsidR="002066FD" w:rsidRPr="00C278E1" w:rsidRDefault="0008099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 w:hint="cs"/>
                <w:sz w:val="30"/>
                <w:szCs w:val="30"/>
              </w:rPr>
              <w:t>569</w:t>
            </w:r>
          </w:p>
        </w:tc>
        <w:tc>
          <w:tcPr>
            <w:tcW w:w="237" w:type="dxa"/>
          </w:tcPr>
          <w:p w14:paraId="18A00601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131F11" w14:textId="4DCFEE76" w:rsidR="002066FD" w:rsidRPr="00C278E1" w:rsidRDefault="0008099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 w:hint="cs"/>
                <w:sz w:val="30"/>
                <w:szCs w:val="30"/>
              </w:rPr>
              <w:t>568</w:t>
            </w:r>
          </w:p>
        </w:tc>
        <w:tc>
          <w:tcPr>
            <w:tcW w:w="236" w:type="dxa"/>
          </w:tcPr>
          <w:p w14:paraId="4E9BACB0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53CA9CA" w14:textId="51208F94" w:rsidR="002066FD" w:rsidRPr="00C278E1" w:rsidRDefault="0008099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 w:hint="cs"/>
                <w:sz w:val="30"/>
                <w:szCs w:val="30"/>
              </w:rPr>
              <w:t>569</w:t>
            </w:r>
          </w:p>
        </w:tc>
        <w:tc>
          <w:tcPr>
            <w:tcW w:w="239" w:type="dxa"/>
          </w:tcPr>
          <w:p w14:paraId="434A79A8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2A029E" w14:textId="2BD44701" w:rsidR="002066FD" w:rsidRPr="00C278E1" w:rsidRDefault="0008099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 w:hint="cs"/>
                <w:sz w:val="30"/>
                <w:szCs w:val="30"/>
              </w:rPr>
              <w:t>568</w:t>
            </w:r>
          </w:p>
        </w:tc>
      </w:tr>
      <w:tr w:rsidR="009E29AB" w:rsidRPr="00C278E1" w14:paraId="767D66C4" w14:textId="77777777" w:rsidTr="0069768F">
        <w:trPr>
          <w:cantSplit/>
          <w:tblHeader/>
        </w:trPr>
        <w:tc>
          <w:tcPr>
            <w:tcW w:w="4230" w:type="dxa"/>
          </w:tcPr>
          <w:p w14:paraId="130C4081" w14:textId="77777777" w:rsidR="002066FD" w:rsidRPr="00C278E1" w:rsidRDefault="002066FD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8134651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9AB" w:rsidRPr="00C278E1" w14:paraId="7A00DF61" w14:textId="77777777" w:rsidTr="0069768F">
        <w:trPr>
          <w:cantSplit/>
        </w:trPr>
        <w:tc>
          <w:tcPr>
            <w:tcW w:w="4230" w:type="dxa"/>
          </w:tcPr>
          <w:p w14:paraId="43DC6922" w14:textId="77777777" w:rsidR="002066FD" w:rsidRPr="00C278E1" w:rsidRDefault="002066FD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9BA27F9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59C6780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C3B9702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1CE4CB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0821B03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A52FEB5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D023D93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C278E1" w14:paraId="3765CD1C" w14:textId="77777777" w:rsidTr="0069768F">
        <w:trPr>
          <w:cantSplit/>
        </w:trPr>
        <w:tc>
          <w:tcPr>
            <w:tcW w:w="4230" w:type="dxa"/>
          </w:tcPr>
          <w:p w14:paraId="0E86882C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A22C43E" w14:textId="16B4A1DD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37" w:type="dxa"/>
          </w:tcPr>
          <w:p w14:paraId="02CF6A9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A383A07" w14:textId="16BAD28C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36" w:type="dxa"/>
          </w:tcPr>
          <w:p w14:paraId="0A171A5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59D5B1" w14:textId="0F098A46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39" w:type="dxa"/>
          </w:tcPr>
          <w:p w14:paraId="1867C49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ED8DCD" w14:textId="6C1BF34E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</w:tr>
      <w:tr w:rsidR="009E29AB" w:rsidRPr="00C278E1" w14:paraId="4564B128" w14:textId="77777777" w:rsidTr="0069768F">
        <w:trPr>
          <w:cantSplit/>
        </w:trPr>
        <w:tc>
          <w:tcPr>
            <w:tcW w:w="4230" w:type="dxa"/>
          </w:tcPr>
          <w:p w14:paraId="577A8AA1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3252C11" w14:textId="50264D42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18390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050ABDF" w14:textId="719A77FD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DE33D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476E6C4" w14:textId="323B2A0B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7EA9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957EA9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507FCF82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248940E" w14:textId="441537CA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066FD" w:rsidRPr="00C278E1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9E29AB" w:rsidRPr="00C278E1" w14:paraId="66BADDF1" w14:textId="77777777" w:rsidTr="0069768F">
        <w:trPr>
          <w:cantSplit/>
        </w:trPr>
        <w:tc>
          <w:tcPr>
            <w:tcW w:w="4230" w:type="dxa"/>
          </w:tcPr>
          <w:p w14:paraId="42ED1DBA" w14:textId="77777777" w:rsidR="002066FD" w:rsidRPr="00C278E1" w:rsidRDefault="002066FD" w:rsidP="00C278E1">
            <w:pPr>
              <w:tabs>
                <w:tab w:val="clear" w:pos="3742"/>
                <w:tab w:val="left" w:pos="3735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D9A4C61" w14:textId="254CD3BE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4370D69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AE639C6" w14:textId="09B93612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4D433A9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72CA980" w14:textId="60E7EC93" w:rsidR="002066FD" w:rsidRPr="00C278E1" w:rsidRDefault="00957E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2,21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776F4EC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42DA90C" w14:textId="7DE83264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E29AB" w:rsidRPr="00C278E1" w:rsidDel="00545430" w14:paraId="07F3A56F" w14:textId="77777777" w:rsidTr="0069768F">
        <w:trPr>
          <w:cantSplit/>
        </w:trPr>
        <w:tc>
          <w:tcPr>
            <w:tcW w:w="4230" w:type="dxa"/>
          </w:tcPr>
          <w:p w14:paraId="29E14350" w14:textId="77777777" w:rsidR="002066FD" w:rsidRPr="00C278E1" w:rsidRDefault="002066FD" w:rsidP="00C278E1">
            <w:pPr>
              <w:tabs>
                <w:tab w:val="clear" w:pos="3742"/>
                <w:tab w:val="left" w:pos="3735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1E028F5" w14:textId="6CF44D80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7" w:type="dxa"/>
          </w:tcPr>
          <w:p w14:paraId="4F90112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4EDD576" w14:textId="071DAA52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36" w:type="dxa"/>
          </w:tcPr>
          <w:p w14:paraId="1322EBB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BA32EF" w14:textId="16422E24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957EA9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2B40D809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1ACA99B" w14:textId="366EDEE3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9E29AB" w:rsidRPr="00C278E1" w14:paraId="2037E4CC" w14:textId="77777777" w:rsidTr="0069768F">
        <w:trPr>
          <w:cantSplit/>
        </w:trPr>
        <w:tc>
          <w:tcPr>
            <w:tcW w:w="4230" w:type="dxa"/>
          </w:tcPr>
          <w:p w14:paraId="291E4C32" w14:textId="77777777" w:rsidR="002066FD" w:rsidRPr="00C278E1" w:rsidRDefault="002066FD" w:rsidP="00C278E1">
            <w:pPr>
              <w:tabs>
                <w:tab w:val="clear" w:pos="3742"/>
                <w:tab w:val="left" w:pos="3735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5DEED6" w14:textId="25206EFB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12,111</w:t>
            </w:r>
          </w:p>
        </w:tc>
        <w:tc>
          <w:tcPr>
            <w:tcW w:w="237" w:type="dxa"/>
          </w:tcPr>
          <w:p w14:paraId="50A044F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F825434" w14:textId="70DE8BE4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5E529A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37ADE0E" w14:textId="1BD5C7B1" w:rsidR="002066FD" w:rsidRPr="00C278E1" w:rsidRDefault="00957E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39" w:type="dxa"/>
          </w:tcPr>
          <w:p w14:paraId="0BA58D6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92DE1AF" w14:textId="4B1DB72B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9E29AB" w:rsidRPr="00C278E1" w14:paraId="04B549C0" w14:textId="77777777" w:rsidTr="0069768F">
        <w:trPr>
          <w:cantSplit/>
        </w:trPr>
        <w:tc>
          <w:tcPr>
            <w:tcW w:w="4230" w:type="dxa"/>
          </w:tcPr>
          <w:p w14:paraId="1B512101" w14:textId="77777777" w:rsidR="002066FD" w:rsidRPr="00C278E1" w:rsidRDefault="002066FD" w:rsidP="00C278E1">
            <w:pPr>
              <w:tabs>
                <w:tab w:val="clear" w:pos="3742"/>
                <w:tab w:val="left" w:pos="3735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6BF45D" w14:textId="7397E282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37" w:type="dxa"/>
          </w:tcPr>
          <w:p w14:paraId="528A54D2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FE4EF9B" w14:textId="72CFB606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CC8D5B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FBAAC9C" w14:textId="442DDE79" w:rsidR="002066FD" w:rsidRPr="00C278E1" w:rsidRDefault="00957E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239" w:type="dxa"/>
          </w:tcPr>
          <w:p w14:paraId="277CB73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68C7018" w14:textId="177DAAEE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</w:tr>
      <w:tr w:rsidR="00313542" w:rsidRPr="00C278E1" w14:paraId="74EE23DF" w14:textId="77777777" w:rsidTr="0069768F">
        <w:trPr>
          <w:cantSplit/>
        </w:trPr>
        <w:tc>
          <w:tcPr>
            <w:tcW w:w="4230" w:type="dxa"/>
          </w:tcPr>
          <w:p w14:paraId="5B6A5DC1" w14:textId="77777777" w:rsidR="00313542" w:rsidRPr="00C278E1" w:rsidRDefault="0031354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A9B9699" w14:textId="77777777" w:rsidR="00313542" w:rsidRPr="00C278E1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5DED2B1F" w14:textId="77777777" w:rsidR="00313542" w:rsidRPr="00C278E1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9C1F4C" w14:textId="77777777" w:rsidR="00313542" w:rsidRPr="00C278E1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699B0C" w14:textId="77777777" w:rsidR="00313542" w:rsidRPr="00C278E1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5" w:type="dxa"/>
          </w:tcPr>
          <w:p w14:paraId="4C6DFFB0" w14:textId="77777777" w:rsidR="00313542" w:rsidRPr="00C278E1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2F6E52B" w14:textId="77777777" w:rsidR="00313542" w:rsidRPr="00C278E1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</w:tcPr>
          <w:p w14:paraId="44C2817B" w14:textId="77777777" w:rsidR="00313542" w:rsidRPr="00C278E1" w:rsidRDefault="0031354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C278E1" w14:paraId="1B98BD11" w14:textId="77777777" w:rsidTr="0069768F">
        <w:trPr>
          <w:cantSplit/>
        </w:trPr>
        <w:tc>
          <w:tcPr>
            <w:tcW w:w="4230" w:type="dxa"/>
          </w:tcPr>
          <w:p w14:paraId="2756408B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278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32F6CAAC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C9E879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CE84872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FF2C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81094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94D5B29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7AEE51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C278E1" w14:paraId="7A62EF9D" w14:textId="77777777" w:rsidTr="0069768F">
        <w:trPr>
          <w:cantSplit/>
        </w:trPr>
        <w:tc>
          <w:tcPr>
            <w:tcW w:w="4230" w:type="dxa"/>
          </w:tcPr>
          <w:p w14:paraId="4D99F0BE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5B59260" w14:textId="43C67FCA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7" w:type="dxa"/>
          </w:tcPr>
          <w:p w14:paraId="41BD2F3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1C814C4" w14:textId="36C8B6DA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43D14BE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F593581" w14:textId="7ED156C4" w:rsidR="002066FD" w:rsidRPr="00C278E1" w:rsidRDefault="00957E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9" w:type="dxa"/>
          </w:tcPr>
          <w:p w14:paraId="2C66813D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78BFCC" w14:textId="38F9BA0E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9E29AB" w:rsidRPr="00C278E1" w14:paraId="4D573291" w14:textId="77777777" w:rsidTr="0069768F">
        <w:trPr>
          <w:cantSplit/>
        </w:trPr>
        <w:tc>
          <w:tcPr>
            <w:tcW w:w="4230" w:type="dxa"/>
          </w:tcPr>
          <w:p w14:paraId="408F59A3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66EA8F1" w14:textId="54A91221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E54008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7A48F10" w14:textId="105D5E8A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111AD2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3EEB76" w14:textId="4C46996A" w:rsidR="002066FD" w:rsidRPr="00C278E1" w:rsidRDefault="00957E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9" w:type="dxa"/>
          </w:tcPr>
          <w:p w14:paraId="4EDC13C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EF1074" w14:textId="45F4D354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9E29AB" w:rsidRPr="00C278E1" w14:paraId="2DBB4C1A" w14:textId="77777777" w:rsidTr="0069768F">
        <w:trPr>
          <w:cantSplit/>
        </w:trPr>
        <w:tc>
          <w:tcPr>
            <w:tcW w:w="4230" w:type="dxa"/>
          </w:tcPr>
          <w:p w14:paraId="253BCB68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1F70963" w14:textId="5FC4ACCC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74619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7D2FBBB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B40F70F" w14:textId="07D76107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7652BF0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F769148" w14:textId="2895B508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9" w:type="dxa"/>
          </w:tcPr>
          <w:p w14:paraId="62B0642D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3FFF734" w14:textId="7DD12F33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066FD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E29AB" w:rsidRPr="00C278E1" w14:paraId="1CC8D681" w14:textId="77777777" w:rsidTr="0069768F">
        <w:trPr>
          <w:cantSplit/>
        </w:trPr>
        <w:tc>
          <w:tcPr>
            <w:tcW w:w="4230" w:type="dxa"/>
          </w:tcPr>
          <w:p w14:paraId="05633C7E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B146658" w14:textId="7ECE5E99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7" w:type="dxa"/>
          </w:tcPr>
          <w:p w14:paraId="68A71D2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E1548B0" w14:textId="7C16F502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066FD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1926FA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9D1A90B" w14:textId="588F0674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9" w:type="dxa"/>
          </w:tcPr>
          <w:p w14:paraId="6B4EC2E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7979200" w14:textId="5981161B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9E29AB" w:rsidRPr="00C278E1" w14:paraId="25C6E767" w14:textId="77777777" w:rsidTr="0069768F">
        <w:trPr>
          <w:cantSplit/>
        </w:trPr>
        <w:tc>
          <w:tcPr>
            <w:tcW w:w="4230" w:type="dxa"/>
          </w:tcPr>
          <w:p w14:paraId="5FD9D7CC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388B25" w14:textId="0E7B1366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B3EE2B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68C128B" w14:textId="04821F67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36" w:type="dxa"/>
          </w:tcPr>
          <w:p w14:paraId="26B041C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2D83C9E" w14:textId="04B08F26" w:rsidR="002066FD" w:rsidRPr="00C278E1" w:rsidRDefault="00957E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9" w:type="dxa"/>
          </w:tcPr>
          <w:p w14:paraId="4C9A649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A12FED4" w14:textId="7309578C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066FD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E29AB" w:rsidRPr="00C278E1" w14:paraId="2E26DA42" w14:textId="77777777" w:rsidTr="0069768F">
        <w:trPr>
          <w:cantSplit/>
        </w:trPr>
        <w:tc>
          <w:tcPr>
            <w:tcW w:w="4230" w:type="dxa"/>
          </w:tcPr>
          <w:p w14:paraId="5AA832D5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B2FC1C" w14:textId="13FDD798" w:rsidR="002066FD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37" w:type="dxa"/>
          </w:tcPr>
          <w:p w14:paraId="4A7E72C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005DD09" w14:textId="494E7816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BFDA19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C2C4F42" w14:textId="555FC92F" w:rsidR="002066FD" w:rsidRPr="00C278E1" w:rsidRDefault="00957E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0AE95C1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57D976C" w14:textId="5F8BFC53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  <w:tr w:rsidR="008F30FE" w:rsidRPr="00C278E1" w14:paraId="62E47D12" w14:textId="77777777" w:rsidTr="004E0DB4">
        <w:trPr>
          <w:cantSplit/>
        </w:trPr>
        <w:tc>
          <w:tcPr>
            <w:tcW w:w="4230" w:type="dxa"/>
          </w:tcPr>
          <w:p w14:paraId="6E9D9962" w14:textId="77777777" w:rsidR="008F30FE" w:rsidRPr="00C278E1" w:rsidRDefault="008F30FE" w:rsidP="004E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F123C6A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69A47311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</w:tcPr>
          <w:p w14:paraId="64DF34BB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1F6D6CD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5" w:type="dxa"/>
          </w:tcPr>
          <w:p w14:paraId="559B73C0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7B48190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</w:tcPr>
          <w:p w14:paraId="72DB51F8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C278E1" w14:paraId="5DC8CDE4" w14:textId="77777777" w:rsidTr="0069768F">
        <w:trPr>
          <w:cantSplit/>
        </w:trPr>
        <w:tc>
          <w:tcPr>
            <w:tcW w:w="4230" w:type="dxa"/>
          </w:tcPr>
          <w:p w14:paraId="1AF55E20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5228A579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61077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16871B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E0564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F5A838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E74086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72A8F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C278E1" w14:paraId="44807353" w14:textId="77777777" w:rsidTr="0069768F">
        <w:trPr>
          <w:cantSplit/>
        </w:trPr>
        <w:tc>
          <w:tcPr>
            <w:tcW w:w="4230" w:type="dxa"/>
          </w:tcPr>
          <w:p w14:paraId="7B8F8C93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0E10E" w14:textId="5041286D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0AD8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1B96C77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26E802A" w14:textId="2949F9FF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6437889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18132E6" w14:textId="3F28A655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0AD8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48A8B0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2056856" w14:textId="093DE559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9E29AB" w:rsidRPr="00C278E1" w14:paraId="720E7B41" w14:textId="77777777" w:rsidTr="0069768F">
        <w:trPr>
          <w:cantSplit/>
        </w:trPr>
        <w:tc>
          <w:tcPr>
            <w:tcW w:w="4230" w:type="dxa"/>
          </w:tcPr>
          <w:p w14:paraId="0ED506F4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788347" w14:textId="3347377B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40AD8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3350FCF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5050564" w14:textId="11CC524F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6CACA49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63432B1" w14:textId="7A70F4D0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40AD8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0B897C5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474708C" w14:textId="6EDDD64D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  <w:tr w:rsidR="008F30FE" w:rsidRPr="00C278E1" w14:paraId="1A436649" w14:textId="77777777" w:rsidTr="004E0DB4">
        <w:trPr>
          <w:cantSplit/>
        </w:trPr>
        <w:tc>
          <w:tcPr>
            <w:tcW w:w="4230" w:type="dxa"/>
          </w:tcPr>
          <w:p w14:paraId="729EFD9E" w14:textId="77777777" w:rsidR="008F30FE" w:rsidRPr="00C278E1" w:rsidRDefault="008F30FE" w:rsidP="004E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8748DAF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0A6C5303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</w:tcPr>
          <w:p w14:paraId="78B944CC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91347A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5" w:type="dxa"/>
          </w:tcPr>
          <w:p w14:paraId="3B971B97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F0A3FA8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</w:tcPr>
          <w:p w14:paraId="3738D4AB" w14:textId="77777777" w:rsidR="008F30FE" w:rsidRPr="00C278E1" w:rsidRDefault="008F30FE" w:rsidP="004E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C278E1" w14:paraId="12FDC2A1" w14:textId="77777777" w:rsidTr="0069768F">
        <w:trPr>
          <w:cantSplit/>
        </w:trPr>
        <w:tc>
          <w:tcPr>
            <w:tcW w:w="4230" w:type="dxa"/>
          </w:tcPr>
          <w:p w14:paraId="608FD27B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278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88A945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768ED3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62737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F44D1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D3E08F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FEA48D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9F83B0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C278E1" w14:paraId="12F7F88C" w14:textId="77777777" w:rsidTr="0069768F">
        <w:trPr>
          <w:cantSplit/>
        </w:trPr>
        <w:tc>
          <w:tcPr>
            <w:tcW w:w="4230" w:type="dxa"/>
          </w:tcPr>
          <w:p w14:paraId="5415E818" w14:textId="7C577CAF" w:rsidR="008E7598" w:rsidRPr="00C278E1" w:rsidRDefault="008E7598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ind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775B96F" w14:textId="70B02C54" w:rsidR="008E7598" w:rsidRPr="00C278E1" w:rsidRDefault="0077461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A57B390" w14:textId="77777777" w:rsidR="008E7598" w:rsidRPr="00C278E1" w:rsidRDefault="008E759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19065CC" w14:textId="01FA01A5" w:rsidR="008E7598" w:rsidRPr="00C278E1" w:rsidRDefault="008E759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9DE55B" w14:textId="77777777" w:rsidR="008E7598" w:rsidRPr="00C278E1" w:rsidRDefault="008E759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37487EA" w14:textId="13FDFF99" w:rsidR="008E7598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A65AC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788ECF4B" w14:textId="77777777" w:rsidR="008E7598" w:rsidRPr="00C278E1" w:rsidRDefault="008E759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B36A0B" w14:textId="4DF089C6" w:rsidR="008E7598" w:rsidRPr="00C278E1" w:rsidRDefault="008E759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E29AB" w:rsidRPr="00C278E1" w14:paraId="7DDDE420" w14:textId="77777777" w:rsidTr="0069768F">
        <w:trPr>
          <w:cantSplit/>
        </w:trPr>
        <w:tc>
          <w:tcPr>
            <w:tcW w:w="4230" w:type="dxa"/>
          </w:tcPr>
          <w:p w14:paraId="1764A13E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8A94B4" w14:textId="1D333DDA" w:rsidR="002066FD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177745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EB6005F" w14:textId="531E0BE3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39182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46054BA" w14:textId="3BE40A9C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A65AC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6E9F452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F2BC97E" w14:textId="5AE054A3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9E29AB" w:rsidRPr="00C278E1" w14:paraId="4E3F65CE" w14:textId="77777777" w:rsidTr="0069768F">
        <w:trPr>
          <w:cantSplit/>
        </w:trPr>
        <w:tc>
          <w:tcPr>
            <w:tcW w:w="4230" w:type="dxa"/>
          </w:tcPr>
          <w:p w14:paraId="44859B7B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AAA14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20" w:lineRule="exact"/>
              <w:ind w:left="-115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30F9708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C5F38D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C159B9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3FE4B3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4D985DA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94D1C3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29AB" w:rsidRPr="00C278E1" w14:paraId="0273FE09" w14:textId="77777777" w:rsidTr="0069768F">
        <w:trPr>
          <w:cantSplit/>
        </w:trPr>
        <w:tc>
          <w:tcPr>
            <w:tcW w:w="4230" w:type="dxa"/>
          </w:tcPr>
          <w:p w14:paraId="71318027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278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30E3CB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43C560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9BE308D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9666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0BADE8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BF6C73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545665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C278E1" w14:paraId="49FA6E6D" w14:textId="77777777" w:rsidTr="0069768F">
        <w:trPr>
          <w:cantSplit/>
        </w:trPr>
        <w:tc>
          <w:tcPr>
            <w:tcW w:w="4230" w:type="dxa"/>
          </w:tcPr>
          <w:p w14:paraId="36E55E6F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64A6E4" w14:textId="7FB64B28" w:rsidR="002066FD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86325C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EAD6942" w14:textId="15B1CC0C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ABEFA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814C77B" w14:textId="652871A1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A65AC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A65AC"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0035AB4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F8845B" w14:textId="2F228176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E29AB" w:rsidRPr="00C278E1" w14:paraId="63290279" w14:textId="77777777" w:rsidTr="0069768F">
        <w:trPr>
          <w:cantSplit/>
        </w:trPr>
        <w:tc>
          <w:tcPr>
            <w:tcW w:w="4230" w:type="dxa"/>
          </w:tcPr>
          <w:p w14:paraId="276B2BE2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7F403D" w14:textId="36B28EB6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5A65AC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0DD03469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777683B" w14:textId="18B125FB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0AE648D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F8657A5" w14:textId="2582DCE0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5A65AC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1FDD3D7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58BE6FC" w14:textId="3A4706FB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9E29AB" w:rsidRPr="00C278E1" w14:paraId="02B23072" w14:textId="77777777" w:rsidTr="0069768F">
        <w:trPr>
          <w:cantSplit/>
        </w:trPr>
        <w:tc>
          <w:tcPr>
            <w:tcW w:w="4230" w:type="dxa"/>
          </w:tcPr>
          <w:p w14:paraId="3750CD40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EDC4E" w14:textId="0F4A1555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5A65AC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4DB65DD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83A380C" w14:textId="25A62433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1C8520B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A45E095" w14:textId="0CC08875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A65AC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9" w:type="dxa"/>
          </w:tcPr>
          <w:p w14:paraId="25C5798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3D37813" w14:textId="0A701F02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066FD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9E29AB" w:rsidRPr="00C278E1" w14:paraId="1333C6E4" w14:textId="77777777" w:rsidTr="0069768F">
        <w:trPr>
          <w:cantSplit/>
        </w:trPr>
        <w:tc>
          <w:tcPr>
            <w:tcW w:w="4230" w:type="dxa"/>
          </w:tcPr>
          <w:p w14:paraId="08F93A18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6526F" w14:textId="47568CF5" w:rsidR="002066FD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B05412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3A09796" w14:textId="0931600B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E40DFD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1F97B1A" w14:textId="5E6A6BDE" w:rsidR="002066FD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AF4664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D042608" w14:textId="5C242925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29AB" w:rsidRPr="00C278E1" w14:paraId="73852F27" w14:textId="77777777" w:rsidTr="0069768F">
        <w:trPr>
          <w:cantSplit/>
        </w:trPr>
        <w:tc>
          <w:tcPr>
            <w:tcW w:w="4230" w:type="dxa"/>
          </w:tcPr>
          <w:p w14:paraId="4461E554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A7B2CF" w14:textId="1A2784C4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5A65AC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0E83B39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D8DCCEC" w14:textId="0B396C05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066FD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3FB597D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CA51603" w14:textId="7814C3E9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A65AC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9" w:type="dxa"/>
          </w:tcPr>
          <w:p w14:paraId="344A1F79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AA62925" w14:textId="38C18C31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9E29AB" w:rsidRPr="00C278E1" w14:paraId="749735CE" w14:textId="77777777" w:rsidTr="0069768F">
        <w:trPr>
          <w:cantSplit/>
          <w:trHeight w:val="144"/>
        </w:trPr>
        <w:tc>
          <w:tcPr>
            <w:tcW w:w="4230" w:type="dxa"/>
          </w:tcPr>
          <w:p w14:paraId="576EECA5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794AFC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293E859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5E985FE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6A3FD8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2C42115D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7DA0F72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33648E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29AB" w:rsidRPr="00C278E1" w14:paraId="73CD1E2B" w14:textId="77777777" w:rsidTr="0069768F">
        <w:trPr>
          <w:cantSplit/>
        </w:trPr>
        <w:tc>
          <w:tcPr>
            <w:tcW w:w="4230" w:type="dxa"/>
          </w:tcPr>
          <w:p w14:paraId="67F81E03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4A454CC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F55EBA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E3F3652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13C5E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39BE7C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F18050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786A74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C278E1" w14:paraId="0B0C7AA0" w14:textId="77777777" w:rsidTr="0069768F">
        <w:trPr>
          <w:cantSplit/>
        </w:trPr>
        <w:tc>
          <w:tcPr>
            <w:tcW w:w="4230" w:type="dxa"/>
          </w:tcPr>
          <w:p w14:paraId="1F0B58BA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15789DA" w14:textId="19E8CF9C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565857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7" w:type="dxa"/>
          </w:tcPr>
          <w:p w14:paraId="66501F19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AC5F70C" w14:textId="7C67271A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2066FD" w:rsidRPr="00C278E1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07A34F9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F313198" w14:textId="53EEECE1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565857" w:rsidRPr="00C278E1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9" w:type="dxa"/>
          </w:tcPr>
          <w:p w14:paraId="3D48509D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A4959F3" w14:textId="5DA63071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2066FD" w:rsidRPr="00C278E1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9E29AB" w:rsidRPr="00C278E1" w14:paraId="1AB05325" w14:textId="77777777" w:rsidTr="0069768F">
        <w:trPr>
          <w:cantSplit/>
        </w:trPr>
        <w:tc>
          <w:tcPr>
            <w:tcW w:w="4230" w:type="dxa"/>
          </w:tcPr>
          <w:p w14:paraId="78C8FA34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3391EE" w14:textId="136FF358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27226C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47BAC0" w14:textId="578733EF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D432A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9A77DB7" w14:textId="0D0C654C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65857"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398EC1E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4B18E64" w14:textId="41E8A9A3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9E29AB" w:rsidRPr="00C278E1" w14:paraId="01E5A70B" w14:textId="77777777" w:rsidTr="0069768F">
        <w:trPr>
          <w:cantSplit/>
        </w:trPr>
        <w:tc>
          <w:tcPr>
            <w:tcW w:w="4230" w:type="dxa"/>
          </w:tcPr>
          <w:p w14:paraId="79726A7C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56C1228" w14:textId="1D2AB486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7" w:type="dxa"/>
          </w:tcPr>
          <w:p w14:paraId="0E014CC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2EBCD6D" w14:textId="4C25F532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0B34CBF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3812510" w14:textId="420887A4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9" w:type="dxa"/>
          </w:tcPr>
          <w:p w14:paraId="0C778CFD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16885E6" w14:textId="10EC39B9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9E29AB" w:rsidRPr="00C278E1" w14:paraId="7FDF8CE2" w14:textId="77777777" w:rsidTr="0069768F">
        <w:trPr>
          <w:cantSplit/>
        </w:trPr>
        <w:tc>
          <w:tcPr>
            <w:tcW w:w="4230" w:type="dxa"/>
          </w:tcPr>
          <w:p w14:paraId="62460658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36E4466" w14:textId="4F0DC09A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7" w:type="dxa"/>
          </w:tcPr>
          <w:p w14:paraId="2842D32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6AB2755" w14:textId="1C942C96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0F10A92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D35ABF0" w14:textId="44A14D50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5F11D23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BA01B0" w14:textId="3D738369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9E29AB" w:rsidRPr="00C278E1" w14:paraId="57680702" w14:textId="77777777" w:rsidTr="0069768F">
        <w:trPr>
          <w:cantSplit/>
        </w:trPr>
        <w:tc>
          <w:tcPr>
            <w:tcW w:w="4230" w:type="dxa"/>
          </w:tcPr>
          <w:p w14:paraId="3E2CB309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D40B4" w14:textId="0E71E2DA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6A080A7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1863F3C" w14:textId="61240ADB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2,11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634CFF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31C0C07" w14:textId="5EEC5FC6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760650B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B528292" w14:textId="31A52EA4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E29AB" w:rsidRPr="00C278E1" w14:paraId="5AD5AF63" w14:textId="77777777" w:rsidTr="0069768F">
        <w:trPr>
          <w:cantSplit/>
          <w:trHeight w:val="20"/>
        </w:trPr>
        <w:tc>
          <w:tcPr>
            <w:tcW w:w="4230" w:type="dxa"/>
          </w:tcPr>
          <w:p w14:paraId="4CE1CE30" w14:textId="77777777" w:rsidR="002066FD" w:rsidRPr="00C278E1" w:rsidRDefault="002066FD" w:rsidP="00C278E1">
            <w:pPr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AFE7F3" w14:textId="0084468C" w:rsidR="002066FD" w:rsidRPr="00C278E1" w:rsidRDefault="00E07862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565857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237" w:type="dxa"/>
          </w:tcPr>
          <w:p w14:paraId="306206F5" w14:textId="77777777" w:rsidR="002066FD" w:rsidRPr="00C278E1" w:rsidRDefault="002066F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BB1A8E4" w14:textId="52DBB419" w:rsidR="002066FD" w:rsidRPr="00C278E1" w:rsidRDefault="00E07862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2066FD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2066FD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9A8FC09" w14:textId="77777777" w:rsidR="002066FD" w:rsidRPr="00C278E1" w:rsidRDefault="002066F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52D9AA81" w14:textId="3CE718F0" w:rsidR="002066FD" w:rsidRPr="00C278E1" w:rsidRDefault="00E07862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565857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39" w:type="dxa"/>
          </w:tcPr>
          <w:p w14:paraId="036EEA6A" w14:textId="77777777" w:rsidR="002066FD" w:rsidRPr="00C278E1" w:rsidRDefault="002066F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12385ED" w14:textId="7795BF99" w:rsidR="002066FD" w:rsidRPr="00C278E1" w:rsidRDefault="00E07862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2066FD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2066FD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88724D" w:rsidRPr="00FE2B7A" w14:paraId="5950479A" w14:textId="77777777" w:rsidTr="0088724D">
        <w:trPr>
          <w:cantSplit/>
          <w:trHeight w:val="20"/>
        </w:trPr>
        <w:tc>
          <w:tcPr>
            <w:tcW w:w="4230" w:type="dxa"/>
          </w:tcPr>
          <w:p w14:paraId="62F376E0" w14:textId="77777777" w:rsidR="00565857" w:rsidRPr="00FE2B7A" w:rsidRDefault="00565857" w:rsidP="00C278E1">
            <w:pPr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24519B" w14:textId="77777777" w:rsidR="0088724D" w:rsidRPr="00FE2B7A" w:rsidRDefault="0088724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595B862B" w14:textId="77777777" w:rsidR="0088724D" w:rsidRPr="00FE2B7A" w:rsidRDefault="0088724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736F7D0" w14:textId="77777777" w:rsidR="0088724D" w:rsidRPr="00FE2B7A" w:rsidRDefault="0088724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2CDB863" w14:textId="77777777" w:rsidR="0088724D" w:rsidRPr="00FE2B7A" w:rsidRDefault="0088724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29276EEE" w14:textId="77777777" w:rsidR="0088724D" w:rsidRPr="00FE2B7A" w:rsidRDefault="0088724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8D76672" w14:textId="77777777" w:rsidR="0088724D" w:rsidRPr="00FE2B7A" w:rsidRDefault="0088724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A8206EC" w14:textId="77777777" w:rsidR="0088724D" w:rsidRPr="00FE2B7A" w:rsidRDefault="0088724D" w:rsidP="00C278E1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C3DA9" w:rsidRPr="00C278E1" w14:paraId="5D95694A" w14:textId="77777777" w:rsidTr="0069768F">
        <w:trPr>
          <w:cantSplit/>
        </w:trPr>
        <w:tc>
          <w:tcPr>
            <w:tcW w:w="4230" w:type="dxa"/>
          </w:tcPr>
          <w:p w14:paraId="7953BCC7" w14:textId="18F17D2D" w:rsidR="003C3DA9" w:rsidRPr="00C278E1" w:rsidRDefault="003C3DA9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278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C7E28C3" w14:textId="77777777" w:rsidR="003C3DA9" w:rsidRPr="00C278E1" w:rsidRDefault="003C3D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EE8E18" w14:textId="77777777" w:rsidR="003C3DA9" w:rsidRPr="00C278E1" w:rsidRDefault="003C3D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0CDEC9D" w14:textId="77777777" w:rsidR="003C3DA9" w:rsidRPr="00C278E1" w:rsidRDefault="003C3D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AF7DC" w14:textId="77777777" w:rsidR="003C3DA9" w:rsidRPr="00C278E1" w:rsidRDefault="003C3D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5038EF0" w14:textId="77777777" w:rsidR="003C3DA9" w:rsidRPr="00C278E1" w:rsidRDefault="003C3D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8F42C4" w14:textId="77777777" w:rsidR="003C3DA9" w:rsidRPr="00C278E1" w:rsidRDefault="003C3D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70107CF" w14:textId="77777777" w:rsidR="003C3DA9" w:rsidRPr="00C278E1" w:rsidRDefault="003C3D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C278E1" w14:paraId="40144A2F" w14:textId="77777777" w:rsidTr="0069768F">
        <w:trPr>
          <w:cantSplit/>
        </w:trPr>
        <w:tc>
          <w:tcPr>
            <w:tcW w:w="4230" w:type="dxa"/>
          </w:tcPr>
          <w:p w14:paraId="180326A9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BEEDA31" w14:textId="0DD4C76E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857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2535578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6AB134" w14:textId="19D14793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A1CDA5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FF18CF4" w14:textId="5D82E1A7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857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70B959C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1B74D11" w14:textId="360EA7F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9E29AB" w:rsidRPr="00C278E1" w14:paraId="6297E4FB" w14:textId="77777777" w:rsidTr="0069768F">
        <w:trPr>
          <w:cantSplit/>
        </w:trPr>
        <w:tc>
          <w:tcPr>
            <w:tcW w:w="4230" w:type="dxa"/>
          </w:tcPr>
          <w:p w14:paraId="656ED213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77E1D68" w14:textId="61A0AB1A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C3B1E4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3069C62" w14:textId="18C29CBD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AA33C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F91C491" w14:textId="16371AC9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9" w:type="dxa"/>
          </w:tcPr>
          <w:p w14:paraId="762ED60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D4AA58" w14:textId="3B08C6AF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9E29AB" w:rsidRPr="00C278E1" w14:paraId="46678698" w14:textId="77777777" w:rsidTr="0069768F">
        <w:trPr>
          <w:cantSplit/>
        </w:trPr>
        <w:tc>
          <w:tcPr>
            <w:tcW w:w="4230" w:type="dxa"/>
          </w:tcPr>
          <w:p w14:paraId="78386A7D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5A4089" w14:textId="0AFC2377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65857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4C6A9CD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10EB79F" w14:textId="62F57521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2066FD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CA7235C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30436AB" w14:textId="0DB3FB3C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39" w:type="dxa"/>
          </w:tcPr>
          <w:p w14:paraId="63B22B7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539686A" w14:textId="3F6F8B0B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066FD"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E29AB" w:rsidRPr="00C278E1" w14:paraId="0D604836" w14:textId="77777777" w:rsidTr="0069768F">
        <w:trPr>
          <w:cantSplit/>
        </w:trPr>
        <w:tc>
          <w:tcPr>
            <w:tcW w:w="4230" w:type="dxa"/>
          </w:tcPr>
          <w:p w14:paraId="0CA35821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1789478" w14:textId="77BB30AB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65857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39E4BF6C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7906795" w14:textId="64ABBA8F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</w:tcPr>
          <w:p w14:paraId="19E26E5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EAF9D5B" w14:textId="49D3B334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9" w:type="dxa"/>
          </w:tcPr>
          <w:p w14:paraId="523463C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EE5B512" w14:textId="74D3260F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E29AB" w:rsidRPr="00C278E1" w14:paraId="320EE871" w14:textId="77777777" w:rsidTr="0069768F">
        <w:trPr>
          <w:cantSplit/>
        </w:trPr>
        <w:tc>
          <w:tcPr>
            <w:tcW w:w="4230" w:type="dxa"/>
          </w:tcPr>
          <w:p w14:paraId="41BEFCD5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F66094" w14:textId="50693140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37" w:type="dxa"/>
          </w:tcPr>
          <w:p w14:paraId="44E3E88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65B756D" w14:textId="23A55A0D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2DB4CB4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BE69C24" w14:textId="2B2842AC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9" w:type="dxa"/>
          </w:tcPr>
          <w:p w14:paraId="2900B98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BDAC045" w14:textId="162C460C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E29AB" w:rsidRPr="00C278E1" w14:paraId="2625484B" w14:textId="77777777" w:rsidTr="0069768F">
        <w:trPr>
          <w:cantSplit/>
        </w:trPr>
        <w:tc>
          <w:tcPr>
            <w:tcW w:w="4230" w:type="dxa"/>
          </w:tcPr>
          <w:p w14:paraId="00F7F492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6E3D63" w14:textId="225FC54C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857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7" w:type="dxa"/>
          </w:tcPr>
          <w:p w14:paraId="7735C93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5754EDF" w14:textId="5D3AE4E0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</w:t>
            </w:r>
          </w:p>
        </w:tc>
        <w:tc>
          <w:tcPr>
            <w:tcW w:w="236" w:type="dxa"/>
          </w:tcPr>
          <w:p w14:paraId="605F9FA5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F7C6697" w14:textId="506A0808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65857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,02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72788D0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5C79ED7" w14:textId="56F0B8EA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FE2B7A" w:rsidRPr="009C2A2F" w14:paraId="112CC1DE" w14:textId="77777777" w:rsidTr="00B555C7">
        <w:trPr>
          <w:cantSplit/>
        </w:trPr>
        <w:tc>
          <w:tcPr>
            <w:tcW w:w="4230" w:type="dxa"/>
          </w:tcPr>
          <w:p w14:paraId="6EC7CB16" w14:textId="77777777" w:rsidR="00FE2B7A" w:rsidRPr="009C2A2F" w:rsidRDefault="00FE2B7A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C70474" w14:textId="77777777" w:rsidR="00FE2B7A" w:rsidRPr="009C2A2F" w:rsidRDefault="00FE2B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4B029A8D" w14:textId="77777777" w:rsidR="00FE2B7A" w:rsidRPr="009C2A2F" w:rsidRDefault="00FE2B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DEFE6D8" w14:textId="77777777" w:rsidR="00FE2B7A" w:rsidRPr="009C2A2F" w:rsidRDefault="00FE2B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777D239" w14:textId="77777777" w:rsidR="00FE2B7A" w:rsidRPr="009C2A2F" w:rsidRDefault="00FE2B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AC8A1D0" w14:textId="77777777" w:rsidR="00FE2B7A" w:rsidRPr="009C2A2F" w:rsidRDefault="00FE2B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4DF45884" w14:textId="77777777" w:rsidR="00FE2B7A" w:rsidRPr="009C2A2F" w:rsidRDefault="00FE2B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1F4A362" w14:textId="77777777" w:rsidR="00FE2B7A" w:rsidRPr="009C2A2F" w:rsidRDefault="00FE2B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E2B7A" w:rsidRPr="00C278E1" w14:paraId="60DA5ED4" w14:textId="77777777" w:rsidTr="00A90EC2">
        <w:trPr>
          <w:cantSplit/>
          <w:trHeight w:val="341"/>
        </w:trPr>
        <w:tc>
          <w:tcPr>
            <w:tcW w:w="4230" w:type="dxa"/>
          </w:tcPr>
          <w:p w14:paraId="669F01C3" w14:textId="7D14BCAB" w:rsidR="00FE2B7A" w:rsidRPr="00C278E1" w:rsidRDefault="00B555C7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55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080" w:type="dxa"/>
          </w:tcPr>
          <w:p w14:paraId="7D1395E4" w14:textId="77777777" w:rsidR="00FE2B7A" w:rsidRPr="00C278E1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6A35EC" w14:textId="77777777" w:rsidR="00FE2B7A" w:rsidRPr="00C278E1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CA3A6BB" w14:textId="77777777" w:rsidR="00FE2B7A" w:rsidRPr="00C278E1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0217C" w14:textId="77777777" w:rsidR="00FE2B7A" w:rsidRPr="00C278E1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0516BCF" w14:textId="77777777" w:rsidR="00FE2B7A" w:rsidRPr="00FE2B7A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EA1D544" w14:textId="77777777" w:rsidR="00FE2B7A" w:rsidRPr="00C278E1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17F6F38" w14:textId="77777777" w:rsidR="00FE2B7A" w:rsidRPr="00C278E1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B7A" w:rsidRPr="00C278E1" w14:paraId="2839A76F" w14:textId="77777777" w:rsidTr="00A90EC2">
        <w:trPr>
          <w:cantSplit/>
        </w:trPr>
        <w:tc>
          <w:tcPr>
            <w:tcW w:w="4230" w:type="dxa"/>
          </w:tcPr>
          <w:p w14:paraId="3474E0A7" w14:textId="77777777" w:rsidR="00FE2B7A" w:rsidRPr="00C278E1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DB4741" w14:textId="3C790F2D" w:rsidR="00FE2B7A" w:rsidRPr="00C278E1" w:rsidRDefault="00B555C7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237" w:type="dxa"/>
          </w:tcPr>
          <w:p w14:paraId="31494143" w14:textId="77777777" w:rsidR="00FE2B7A" w:rsidRPr="00C278E1" w:rsidRDefault="00FE2B7A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259671B" w14:textId="6AAB0F1D" w:rsidR="00FE2B7A" w:rsidRPr="00C278E1" w:rsidRDefault="00B555C7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D55765" w14:textId="77777777" w:rsidR="00FE2B7A" w:rsidRPr="00C278E1" w:rsidRDefault="00FE2B7A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5867657" w14:textId="540039BD" w:rsidR="00FE2B7A" w:rsidRPr="00C278E1" w:rsidRDefault="00B555C7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276A75F" w14:textId="77777777" w:rsidR="00FE2B7A" w:rsidRPr="00C278E1" w:rsidRDefault="00FE2B7A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CFFB117" w14:textId="4655E008" w:rsidR="00FE2B7A" w:rsidRPr="00C278E1" w:rsidRDefault="00B555C7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2B7A" w:rsidRPr="00C278E1" w:rsidDel="00C4573B" w14:paraId="0412C06A" w14:textId="77777777" w:rsidTr="00A90EC2">
        <w:trPr>
          <w:cantSplit/>
          <w:trHeight w:val="233"/>
        </w:trPr>
        <w:tc>
          <w:tcPr>
            <w:tcW w:w="4230" w:type="dxa"/>
          </w:tcPr>
          <w:p w14:paraId="46D90C57" w14:textId="77777777" w:rsidR="00FE2B7A" w:rsidRPr="00C278E1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BB363B" w14:textId="0FDDF04D" w:rsidR="00FE2B7A" w:rsidRPr="00B555C7" w:rsidRDefault="00B555C7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2,091</w:t>
            </w:r>
          </w:p>
        </w:tc>
        <w:tc>
          <w:tcPr>
            <w:tcW w:w="237" w:type="dxa"/>
          </w:tcPr>
          <w:p w14:paraId="1C1C39FF" w14:textId="77777777" w:rsidR="00FE2B7A" w:rsidRPr="00B555C7" w:rsidDel="00C4573B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1E9A6D6" w14:textId="3A393943" w:rsidR="00FE2B7A" w:rsidRPr="00B555C7" w:rsidRDefault="00B555C7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B1FFE2" w14:textId="77777777" w:rsidR="00FE2B7A" w:rsidRPr="00B555C7" w:rsidDel="00C4573B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6B27E62" w14:textId="4383F5DD" w:rsidR="00FE2B7A" w:rsidRPr="00B555C7" w:rsidRDefault="00B555C7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8A75B21" w14:textId="77777777" w:rsidR="00FE2B7A" w:rsidRPr="00B555C7" w:rsidDel="00C4573B" w:rsidRDefault="00FE2B7A" w:rsidP="00A9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75FDFA0" w14:textId="6EF62D85" w:rsidR="00FE2B7A" w:rsidRPr="00B555C7" w:rsidRDefault="00B555C7" w:rsidP="00A90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E29AB" w:rsidRPr="00C278E1" w14:paraId="163F3667" w14:textId="77777777" w:rsidTr="0069768F">
        <w:trPr>
          <w:cantSplit/>
          <w:trHeight w:val="341"/>
        </w:trPr>
        <w:tc>
          <w:tcPr>
            <w:tcW w:w="4230" w:type="dxa"/>
          </w:tcPr>
          <w:p w14:paraId="300AC01D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ตราสารอนุพันธ์ - หนี้สินหมุนเวียน</w:t>
            </w:r>
          </w:p>
        </w:tc>
        <w:tc>
          <w:tcPr>
            <w:tcW w:w="1080" w:type="dxa"/>
          </w:tcPr>
          <w:p w14:paraId="2778DF7E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22BF23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70B7DCD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60461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42CE15" w14:textId="77777777" w:rsidR="002066FD" w:rsidRPr="00FE2B7A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2E8FB76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038CDA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C278E1" w14:paraId="6C47938F" w14:textId="77777777" w:rsidTr="0069768F">
        <w:trPr>
          <w:cantSplit/>
        </w:trPr>
        <w:tc>
          <w:tcPr>
            <w:tcW w:w="4230" w:type="dxa"/>
          </w:tcPr>
          <w:p w14:paraId="1216D188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710628" w14:textId="255F6063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37" w:type="dxa"/>
          </w:tcPr>
          <w:p w14:paraId="5B05E56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C3E7517" w14:textId="2BF149C9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31EB092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B68BA3D" w14:textId="6E814B56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39" w:type="dxa"/>
          </w:tcPr>
          <w:p w14:paraId="5BBD90E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26CA01F" w14:textId="66D54921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E29AB" w:rsidRPr="00C278E1" w:rsidDel="00C4573B" w14:paraId="74F37328" w14:textId="77777777" w:rsidTr="0069768F">
        <w:trPr>
          <w:cantSplit/>
          <w:trHeight w:val="233"/>
        </w:trPr>
        <w:tc>
          <w:tcPr>
            <w:tcW w:w="4230" w:type="dxa"/>
          </w:tcPr>
          <w:p w14:paraId="10F4CE09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0F721" w14:textId="78877C3E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37" w:type="dxa"/>
          </w:tcPr>
          <w:p w14:paraId="466567E2" w14:textId="77777777" w:rsidR="002066FD" w:rsidRPr="00C278E1" w:rsidDel="00C4573B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B4F1A1A" w14:textId="75306FBF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4A9187B" w14:textId="77777777" w:rsidR="002066FD" w:rsidRPr="00C278E1" w:rsidDel="00C4573B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61D1A00" w14:textId="6EAE295E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39" w:type="dxa"/>
          </w:tcPr>
          <w:p w14:paraId="657B3A61" w14:textId="77777777" w:rsidR="002066FD" w:rsidRPr="00C278E1" w:rsidDel="00C4573B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37B86E9" w14:textId="45A9C6EE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E29AB" w:rsidRPr="00C278E1" w14:paraId="4714B86D" w14:textId="77777777" w:rsidTr="0069768F">
        <w:trPr>
          <w:cantSplit/>
        </w:trPr>
        <w:tc>
          <w:tcPr>
            <w:tcW w:w="4230" w:type="dxa"/>
          </w:tcPr>
          <w:p w14:paraId="3A95AF8E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7CB554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4509B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592A624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spacing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CAC2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09658F1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18302CC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B3338B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E29AB" w:rsidRPr="00C278E1" w14:paraId="1B503F2B" w14:textId="77777777" w:rsidTr="0069768F">
        <w:trPr>
          <w:cantSplit/>
        </w:trPr>
        <w:tc>
          <w:tcPr>
            <w:tcW w:w="4230" w:type="dxa"/>
          </w:tcPr>
          <w:p w14:paraId="00F3FA8E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080" w:type="dxa"/>
          </w:tcPr>
          <w:p w14:paraId="2ADFBB9B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2CEE9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ACB096A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4F9C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5F321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81089CB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D8325DC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29AB" w:rsidRPr="00C278E1" w14:paraId="11DE21F4" w14:textId="77777777" w:rsidTr="0069768F">
        <w:trPr>
          <w:cantSplit/>
        </w:trPr>
        <w:tc>
          <w:tcPr>
            <w:tcW w:w="4230" w:type="dxa"/>
          </w:tcPr>
          <w:p w14:paraId="70940AB7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A6C1439" w14:textId="76F02A95" w:rsidR="002066FD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F50D7C1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B71C321" w14:textId="3AAE756F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57B5C8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E5AFF7" w14:textId="06C91BFE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239" w:type="dxa"/>
          </w:tcPr>
          <w:p w14:paraId="6F9C8FA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404D30" w14:textId="79A3676D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066FD"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E29AB" w:rsidRPr="00C278E1" w14:paraId="655DDFAE" w14:textId="77777777" w:rsidTr="0069768F">
        <w:trPr>
          <w:cantSplit/>
        </w:trPr>
        <w:tc>
          <w:tcPr>
            <w:tcW w:w="4230" w:type="dxa"/>
          </w:tcPr>
          <w:p w14:paraId="11C93641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F332052" w14:textId="6B47BFED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857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176BD949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7B83CA" w14:textId="10BC683A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607B8DAF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F76057" w14:textId="306BD686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857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7337EDC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3A9D504" w14:textId="3994A31A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9E29AB" w:rsidRPr="00C278E1" w14:paraId="263F3753" w14:textId="77777777" w:rsidTr="0069768F">
        <w:trPr>
          <w:cantSplit/>
        </w:trPr>
        <w:tc>
          <w:tcPr>
            <w:tcW w:w="4230" w:type="dxa"/>
          </w:tcPr>
          <w:p w14:paraId="5D5AFF42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FF7A25" w14:textId="7A34599B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857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11FD97E3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8B8AD04" w14:textId="728ED2E0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6FD24C3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1C2CB0B" w14:textId="183F967F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65857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58F468F2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36AE0CF" w14:textId="000D130C" w:rsidR="002066FD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</w:tr>
      <w:tr w:rsidR="009E29AB" w:rsidRPr="00C278E1" w14:paraId="689C5455" w14:textId="77777777" w:rsidTr="0069768F">
        <w:trPr>
          <w:cantSplit/>
          <w:trHeight w:val="62"/>
        </w:trPr>
        <w:tc>
          <w:tcPr>
            <w:tcW w:w="4230" w:type="dxa"/>
          </w:tcPr>
          <w:p w14:paraId="623A21A0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28D2FC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83301E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7DD24ED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spacing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E9DC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6C576A34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0922C6C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2BF1BDA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C278E1" w14:paraId="47EAE6F9" w14:textId="77777777" w:rsidTr="0069768F">
        <w:trPr>
          <w:cantSplit/>
          <w:trHeight w:val="159"/>
        </w:trPr>
        <w:tc>
          <w:tcPr>
            <w:tcW w:w="4230" w:type="dxa"/>
          </w:tcPr>
          <w:p w14:paraId="505C2E6C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B6DD480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F7E289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5E7E685" w14:textId="77777777" w:rsidR="002066FD" w:rsidRPr="00C278E1" w:rsidRDefault="002066FD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368F7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85E8DBE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708CD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ED7CD46" w14:textId="77777777" w:rsidR="002066FD" w:rsidRPr="00C278E1" w:rsidRDefault="002066F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C278E1" w14:paraId="7B541CB0" w14:textId="77777777" w:rsidTr="0069768F">
        <w:trPr>
          <w:cantSplit/>
          <w:trHeight w:val="159"/>
        </w:trPr>
        <w:tc>
          <w:tcPr>
            <w:tcW w:w="4230" w:type="dxa"/>
          </w:tcPr>
          <w:p w14:paraId="19ABB18E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AC758EB" w14:textId="741A56F9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7" w:type="dxa"/>
          </w:tcPr>
          <w:p w14:paraId="7CAB2262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C5302E9" w14:textId="1FA9D0AA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36" w:type="dxa"/>
          </w:tcPr>
          <w:p w14:paraId="27A3817C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6AB278C" w14:textId="34BEC2D3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39" w:type="dxa"/>
          </w:tcPr>
          <w:p w14:paraId="2F18F3DC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501C21" w14:textId="5F5CE022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9E29AB" w:rsidRPr="00C278E1" w14:paraId="483F838E" w14:textId="77777777" w:rsidTr="0069768F">
        <w:trPr>
          <w:cantSplit/>
          <w:trHeight w:val="159"/>
        </w:trPr>
        <w:tc>
          <w:tcPr>
            <w:tcW w:w="4230" w:type="dxa"/>
          </w:tcPr>
          <w:p w14:paraId="64DD9222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33C087B" w14:textId="5B909221" w:rsidR="00D22AF2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11E2043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C8926B" w14:textId="3D727A02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A5D1D0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C6EE237" w14:textId="0F824FAF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44E94706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569283" w14:textId="12CA3B79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E29AB" w:rsidRPr="00C278E1" w:rsidDel="000008D6" w14:paraId="781ED380" w14:textId="77777777" w:rsidTr="0069768F">
        <w:trPr>
          <w:cantSplit/>
          <w:trHeight w:val="166"/>
        </w:trPr>
        <w:tc>
          <w:tcPr>
            <w:tcW w:w="4230" w:type="dxa"/>
          </w:tcPr>
          <w:p w14:paraId="47A6C1DE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3682EF9" w14:textId="25D517E0" w:rsidR="00D22AF2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7" w:type="dxa"/>
          </w:tcPr>
          <w:p w14:paraId="2EDEF1AE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9EA7747" w14:textId="621572E8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14:paraId="72EEBB2D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B8FAC20" w14:textId="7B01B56D" w:rsidR="00D22AF2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9" w:type="dxa"/>
          </w:tcPr>
          <w:p w14:paraId="61CB2E5A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ABE0DA8" w14:textId="1F9621D9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E29AB" w:rsidRPr="00C278E1" w14:paraId="16D6B11F" w14:textId="77777777" w:rsidTr="0069768F">
        <w:trPr>
          <w:cantSplit/>
          <w:trHeight w:val="166"/>
        </w:trPr>
        <w:tc>
          <w:tcPr>
            <w:tcW w:w="4230" w:type="dxa"/>
          </w:tcPr>
          <w:p w14:paraId="51A4BDCD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23551" w14:textId="0A5C2009" w:rsidR="00D22AF2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7" w:type="dxa"/>
          </w:tcPr>
          <w:p w14:paraId="2D944815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C9E176F" w14:textId="1CDD218C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7F5D3F1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CD09D7E" w14:textId="0BAD654D" w:rsidR="00D22AF2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12,2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9" w:type="dxa"/>
          </w:tcPr>
          <w:p w14:paraId="2A36B58E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FDFC6B4" w14:textId="3842D58C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E29AB" w:rsidRPr="00C278E1" w14:paraId="16E8DC25" w14:textId="77777777" w:rsidTr="0069768F">
        <w:trPr>
          <w:cantSplit/>
          <w:trHeight w:val="166"/>
        </w:trPr>
        <w:tc>
          <w:tcPr>
            <w:tcW w:w="4230" w:type="dxa"/>
          </w:tcPr>
          <w:p w14:paraId="4555C1E9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FCE4B6" w14:textId="6B6FFC84" w:rsidR="00D22AF2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51DEBE28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931EC88" w14:textId="18CE9F80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36" w:type="dxa"/>
          </w:tcPr>
          <w:p w14:paraId="3B4BFBBE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D0575CC" w14:textId="1BEA3D72" w:rsidR="00D22AF2" w:rsidRPr="00C278E1" w:rsidRDefault="0056585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058501C8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AA21412" w14:textId="5311682B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</w:tr>
      <w:tr w:rsidR="009E29AB" w:rsidRPr="00C278E1" w14:paraId="70A841B9" w14:textId="77777777" w:rsidTr="0069768F">
        <w:trPr>
          <w:cantSplit/>
          <w:trHeight w:val="166"/>
        </w:trPr>
        <w:tc>
          <w:tcPr>
            <w:tcW w:w="4230" w:type="dxa"/>
          </w:tcPr>
          <w:p w14:paraId="7E52369A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05B6DF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D45457A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5874990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1DF70D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229B6A1E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F42C3CF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F5EBDE7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4C25" w:rsidRPr="00C278E1" w14:paraId="0F0DD183" w14:textId="77777777" w:rsidTr="0069768F">
        <w:trPr>
          <w:cantSplit/>
          <w:trHeight w:val="166"/>
        </w:trPr>
        <w:tc>
          <w:tcPr>
            <w:tcW w:w="4230" w:type="dxa"/>
          </w:tcPr>
          <w:p w14:paraId="289A50F4" w14:textId="3F7CEB84" w:rsidR="00114C25" w:rsidRPr="00C278E1" w:rsidRDefault="00114C2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43206307" w14:textId="77777777" w:rsidR="00114C25" w:rsidRPr="00C278E1" w:rsidRDefault="00114C2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83DAD6" w14:textId="77777777" w:rsidR="00114C25" w:rsidRPr="00C278E1" w:rsidDel="00C4573B" w:rsidRDefault="00114C25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96F0EAB" w14:textId="77777777" w:rsidR="00114C25" w:rsidRPr="00C278E1" w:rsidRDefault="00114C2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2A88A" w14:textId="77777777" w:rsidR="00114C25" w:rsidRPr="00C278E1" w:rsidDel="00C4573B" w:rsidRDefault="00114C2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5877B1" w14:textId="77777777" w:rsidR="00114C25" w:rsidRPr="00C278E1" w:rsidRDefault="00114C2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1F4BF08" w14:textId="77777777" w:rsidR="00114C25" w:rsidRPr="00C278E1" w:rsidDel="00C4573B" w:rsidRDefault="00114C2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55167F4" w14:textId="77777777" w:rsidR="00114C25" w:rsidRPr="00C278E1" w:rsidRDefault="00114C2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C278E1" w14:paraId="10A325BF" w14:textId="77777777" w:rsidTr="0069768F">
        <w:trPr>
          <w:cantSplit/>
          <w:trHeight w:val="166"/>
        </w:trPr>
        <w:tc>
          <w:tcPr>
            <w:tcW w:w="4230" w:type="dxa"/>
          </w:tcPr>
          <w:p w14:paraId="6E8366B0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076E11" w14:textId="6910EF49" w:rsidR="00D22AF2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2164D08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C95F0FE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4B05E2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C2D7F20" w14:textId="4F8B427E" w:rsidR="00D22AF2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39" w:type="dxa"/>
          </w:tcPr>
          <w:p w14:paraId="3872C82A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675CF6C" w14:textId="7BF9E1E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9E29AB" w:rsidRPr="00C278E1" w14:paraId="59B2FAAA" w14:textId="77777777" w:rsidTr="0069768F">
        <w:trPr>
          <w:cantSplit/>
          <w:trHeight w:val="166"/>
        </w:trPr>
        <w:tc>
          <w:tcPr>
            <w:tcW w:w="4230" w:type="dxa"/>
          </w:tcPr>
          <w:p w14:paraId="5DEBDD1D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E7B60" w14:textId="4AD59FF4" w:rsidR="00D22AF2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11FE38C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F694B3F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78A47B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04AA814" w14:textId="2C25293A" w:rsidR="00D22AF2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39" w:type="dxa"/>
          </w:tcPr>
          <w:p w14:paraId="4B1EACE1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2DB149F" w14:textId="3C90F7E9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</w:tr>
      <w:tr w:rsidR="009E29AB" w:rsidRPr="00C278E1" w14:paraId="0F3FB29A" w14:textId="77777777" w:rsidTr="0069768F">
        <w:trPr>
          <w:cantSplit/>
          <w:trHeight w:val="27"/>
        </w:trPr>
        <w:tc>
          <w:tcPr>
            <w:tcW w:w="4230" w:type="dxa"/>
          </w:tcPr>
          <w:p w14:paraId="424742F8" w14:textId="77777777" w:rsidR="005A65AC" w:rsidRPr="00C278E1" w:rsidRDefault="005A65AC" w:rsidP="004A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E0FD8F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2C24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CE64F12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745841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3C6A930D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F98209A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A27ADB4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C278E1" w14:paraId="053A8D48" w14:textId="77777777" w:rsidTr="0069768F">
        <w:trPr>
          <w:cantSplit/>
          <w:trHeight w:val="166"/>
        </w:trPr>
        <w:tc>
          <w:tcPr>
            <w:tcW w:w="4230" w:type="dxa"/>
          </w:tcPr>
          <w:p w14:paraId="02517D90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278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0B4AA8D9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3C54C4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78CBC10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76656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5BDD7BE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F0A8072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0EE68E2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C278E1" w14:paraId="64583AAD" w14:textId="77777777" w:rsidTr="0069768F">
        <w:trPr>
          <w:cantSplit/>
          <w:trHeight w:val="166"/>
        </w:trPr>
        <w:tc>
          <w:tcPr>
            <w:tcW w:w="4230" w:type="dxa"/>
          </w:tcPr>
          <w:p w14:paraId="324ABB47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FF6E81" w14:textId="6E1634E2" w:rsidR="00D22AF2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D3F314B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C52C96A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059FB5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5CC9F13" w14:textId="6F48AF05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5A65AC" w:rsidRPr="00C278E1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9" w:type="dxa"/>
          </w:tcPr>
          <w:p w14:paraId="15FF57D9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FD9DF4B" w14:textId="6D840694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22AF2" w:rsidRPr="00C278E1">
              <w:rPr>
                <w:rFonts w:asciiTheme="majorBidi" w:hAnsiTheme="majorBidi" w:cstheme="majorBidi"/>
                <w:sz w:val="30"/>
                <w:szCs w:val="30"/>
              </w:rPr>
              <w:t>,201</w:t>
            </w:r>
          </w:p>
        </w:tc>
      </w:tr>
      <w:tr w:rsidR="009E29AB" w:rsidRPr="00C278E1" w14:paraId="79AEA2B8" w14:textId="77777777" w:rsidTr="0069768F">
        <w:trPr>
          <w:cantSplit/>
          <w:trHeight w:val="166"/>
        </w:trPr>
        <w:tc>
          <w:tcPr>
            <w:tcW w:w="4230" w:type="dxa"/>
          </w:tcPr>
          <w:p w14:paraId="27CFF78F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058F453" w14:textId="0E259EA6" w:rsidR="00D22AF2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FA20A04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6670AA7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108248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662E749" w14:textId="1052C0B6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5A65AC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39" w:type="dxa"/>
          </w:tcPr>
          <w:p w14:paraId="5B4FC145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DB66789" w14:textId="1D86AB0D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D22AF2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,201</w:t>
            </w:r>
          </w:p>
        </w:tc>
      </w:tr>
      <w:tr w:rsidR="009E29AB" w:rsidRPr="00C278E1" w14:paraId="4A0E55DA" w14:textId="77777777" w:rsidTr="0069768F">
        <w:trPr>
          <w:cantSplit/>
          <w:trHeight w:val="166"/>
        </w:trPr>
        <w:tc>
          <w:tcPr>
            <w:tcW w:w="4230" w:type="dxa"/>
          </w:tcPr>
          <w:p w14:paraId="3BA576A3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C5268D" w14:textId="4DAFEC64" w:rsidR="00D22AF2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764D92D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2EC40AE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7A28ED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810481" w14:textId="710C8BF2" w:rsidR="00D22AF2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196C52B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016E9A6" w14:textId="58DB12CC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2AF2" w:rsidRPr="00C278E1" w14:paraId="1EC720B0" w14:textId="77777777" w:rsidTr="0069768F">
        <w:trPr>
          <w:cantSplit/>
          <w:trHeight w:val="166"/>
        </w:trPr>
        <w:tc>
          <w:tcPr>
            <w:tcW w:w="4230" w:type="dxa"/>
          </w:tcPr>
          <w:p w14:paraId="23007027" w14:textId="77777777" w:rsidR="00D22AF2" w:rsidRPr="00C278E1" w:rsidRDefault="00D22AF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DB477B" w14:textId="0961B808" w:rsidR="00D22AF2" w:rsidRPr="00C278E1" w:rsidRDefault="005A65A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152262F" w14:textId="77777777" w:rsidR="00D22AF2" w:rsidRPr="00C278E1" w:rsidDel="00C4573B" w:rsidRDefault="00D22AF2" w:rsidP="00C278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78F8D27" w14:textId="77777777" w:rsidR="00D22AF2" w:rsidRPr="00C278E1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26CDDB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0B44FB4" w14:textId="129F53A4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5A65AC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39" w:type="dxa"/>
          </w:tcPr>
          <w:p w14:paraId="0062A40E" w14:textId="77777777" w:rsidR="00D22AF2" w:rsidRPr="00C278E1" w:rsidDel="00C4573B" w:rsidRDefault="00D22AF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33C63A2" w14:textId="4E658C6B" w:rsidR="00D22AF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D22AF2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,201</w:t>
            </w:r>
          </w:p>
        </w:tc>
      </w:tr>
    </w:tbl>
    <w:p w14:paraId="1DD4BD69" w14:textId="4FE2428F" w:rsidR="00040471" w:rsidRPr="00C278E1" w:rsidRDefault="00040471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468219EB" w14:textId="77777777" w:rsidR="00B555C7" w:rsidRDefault="00B555C7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2FF157" w14:textId="77777777" w:rsidR="00B555C7" w:rsidRDefault="00B555C7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AE8F28" w14:textId="082929A9" w:rsidR="00392039" w:rsidRPr="00C278E1" w:rsidRDefault="00C9272E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78E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6B740E73" w14:textId="77777777" w:rsidR="00755A56" w:rsidRPr="00C278E1" w:rsidRDefault="00755A56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D766F8" w14:textId="2D8E34BB" w:rsidR="00C9272E" w:rsidRPr="00C278E1" w:rsidRDefault="00C9272E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78E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07862" w:rsidRPr="00E07862">
        <w:rPr>
          <w:rFonts w:ascii="Angsana New" w:hAnsi="Angsana New" w:hint="cs"/>
          <w:sz w:val="30"/>
          <w:szCs w:val="30"/>
        </w:rPr>
        <w:t>3</w:t>
      </w:r>
      <w:r w:rsidR="00582234" w:rsidRPr="00C278E1">
        <w:rPr>
          <w:rFonts w:ascii="Angsana New" w:hAnsi="Angsana New" w:hint="cs"/>
          <w:sz w:val="30"/>
          <w:szCs w:val="30"/>
        </w:rPr>
        <w:t xml:space="preserve">0 </w:t>
      </w:r>
      <w:r w:rsidR="00582234" w:rsidRPr="00C278E1">
        <w:rPr>
          <w:rFonts w:ascii="Angsana New" w:hAnsi="Angsana New" w:hint="cs"/>
          <w:sz w:val="30"/>
          <w:szCs w:val="30"/>
          <w:cs/>
        </w:rPr>
        <w:t>มิถุนายน</w:t>
      </w:r>
      <w:r w:rsidR="00265EA5" w:rsidRPr="00C278E1">
        <w:rPr>
          <w:rFonts w:ascii="Angsana New" w:hAnsi="Angsana New" w:hint="cs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</w:rPr>
        <w:t>2</w:t>
      </w:r>
      <w:r w:rsidR="00E07862" w:rsidRPr="00E07862">
        <w:rPr>
          <w:rFonts w:ascii="Angsana New" w:hAnsi="Angsana New" w:hint="cs"/>
          <w:sz w:val="30"/>
          <w:szCs w:val="30"/>
        </w:rPr>
        <w:t>569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="00F2242F" w:rsidRPr="00C278E1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2E591980" w14:textId="77777777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910D3A" w14:textId="6C2DA67E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278E1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52B53AD8" w14:textId="4E406281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  <w:r w:rsidRPr="00C278E1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บริษัทมีสัญญาซื้อขายเอทิลีนรวมจำนวน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ฉบับ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2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แห่ง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โดยตามสัญญาแต่ละฉบับกำหนดราคาขายอ้างอิงจากราคาเอทิลีนในตลาดโลก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สัญญา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ฉบับมีระยะเวลา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10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ปี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ถึง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1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ปี</w:t>
      </w:r>
      <w:r w:rsidRPr="00C278E1">
        <w:rPr>
          <w:rFonts w:ascii="Angsana New" w:hAnsi="Angsana New"/>
          <w:sz w:val="30"/>
          <w:szCs w:val="30"/>
          <w:cs/>
        </w:rPr>
        <w:t xml:space="preserve">  </w:t>
      </w:r>
      <w:r w:rsidRPr="00C278E1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และจะมีผลสิ้นสุดในเดือนธันวาคม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574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58</w:t>
      </w:r>
      <w:r w:rsidRPr="00C278E1">
        <w:rPr>
          <w:rFonts w:ascii="Angsana New" w:hAnsi="Angsana New"/>
          <w:sz w:val="30"/>
          <w:szCs w:val="30"/>
        </w:rPr>
        <w:t>0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83E4F42" w14:textId="77777777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1FA03B74" w14:textId="50100E5F" w:rsidR="00932FE4" w:rsidRPr="00C278E1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278E1">
        <w:rPr>
          <w:rFonts w:ascii="Angsana New" w:hAnsi="Angsana New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13567E83" w14:textId="172574BC" w:rsidR="00932FE4" w:rsidRPr="00C278E1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บริษัทและบริษัทย่อยหลายแห่งมีสัญญาซื้อขายไฟฟ้า ไอน้ำและน้ำเพื่อการอุตสาหกรรมจำนวนหลายฉบับกับกิจการที่เกี่ยวข้องกัน </w:t>
      </w:r>
      <w:r w:rsidRPr="00C278E1">
        <w:rPr>
          <w:rFonts w:ascii="Angsana New" w:hAnsi="Angsana New"/>
          <w:sz w:val="30"/>
          <w:szCs w:val="30"/>
        </w:rPr>
        <w:t xml:space="preserve">2 </w:t>
      </w:r>
      <w:r w:rsidRPr="00C278E1">
        <w:rPr>
          <w:rFonts w:ascii="Angsana New" w:hAnsi="Angsana New"/>
          <w:sz w:val="30"/>
          <w:szCs w:val="30"/>
          <w:cs/>
        </w:rPr>
        <w:t xml:space="preserve">แห่ง สัญญามีระยะเวลาตั้งแต่ </w:t>
      </w:r>
      <w:r w:rsidRPr="00C278E1">
        <w:rPr>
          <w:rFonts w:ascii="Angsana New" w:hAnsi="Angsana New"/>
          <w:sz w:val="30"/>
          <w:szCs w:val="30"/>
        </w:rPr>
        <w:t xml:space="preserve">2 </w:t>
      </w:r>
      <w:r w:rsidRPr="00C278E1">
        <w:rPr>
          <w:rFonts w:ascii="Angsana New" w:hAnsi="Angsana New"/>
          <w:sz w:val="30"/>
          <w:szCs w:val="30"/>
          <w:cs/>
        </w:rPr>
        <w:t xml:space="preserve">ปี 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เดือน ถึง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>ปี นับจากวันที่ที่มีผลบังคับตามที่ระบุไว้ในแต่ละสัญญา และจะมีผลสิ้นสุดในช่วงเดือน</w:t>
      </w:r>
      <w:r w:rsidR="006F54D2" w:rsidRPr="00C278E1">
        <w:rPr>
          <w:rFonts w:ascii="Angsana New" w:hAnsi="Angsana New" w:hint="cs"/>
          <w:sz w:val="30"/>
          <w:szCs w:val="30"/>
          <w:cs/>
        </w:rPr>
        <w:t>ธันวาคม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ถึงเดือนมิถุนายน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588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>และสัญญาอีกฉบับจะมีผลบังคับต่อเนื่องโดยอัตโนมัติ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18FAEEF2" w14:textId="77777777" w:rsidR="00932FE4" w:rsidRPr="00C278E1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6E4FCB25" w14:textId="0139944D" w:rsidR="00932FE4" w:rsidRPr="00C278E1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278E1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1A9A3426" w14:textId="33E5B74E" w:rsidR="00737FF4" w:rsidRDefault="00932FE4" w:rsidP="00B555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บริษัทและบริษัทย่อยแห่งหนึ่ง ได้ทำสัญญาซื้อขายก๊าซธรรมชาติจำนวนหลายฉบับกับบริษัทใหญ่ ซึ่งสัญญามีระยะเวลาตั้งแต่ 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ปี ถึง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นับจากวันที่ที่มีผลบังคับตามที่ระบุไว้ในแต่ละสัญญา และจะมีผลสิ้นสุดในช่วงเดือนมีนาคม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57</w:t>
      </w:r>
      <w:r w:rsidRPr="00C278E1">
        <w:rPr>
          <w:rFonts w:ascii="Angsana New" w:hAnsi="Angsana New"/>
          <w:sz w:val="30"/>
          <w:szCs w:val="30"/>
        </w:rPr>
        <w:t xml:space="preserve">0 </w:t>
      </w:r>
      <w:r w:rsidRPr="00C278E1">
        <w:rPr>
          <w:rFonts w:ascii="Angsana New" w:hAnsi="Angsana New"/>
          <w:sz w:val="30"/>
          <w:szCs w:val="30"/>
          <w:cs/>
        </w:rPr>
        <w:t xml:space="preserve">ถึงเดือนธันวาคม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59</w:t>
      </w:r>
      <w:r w:rsidRPr="00C278E1">
        <w:rPr>
          <w:rFonts w:ascii="Angsana New" w:hAnsi="Angsana New"/>
          <w:sz w:val="30"/>
          <w:szCs w:val="30"/>
        </w:rPr>
        <w:t>0</w:t>
      </w:r>
    </w:p>
    <w:p w14:paraId="36D01793" w14:textId="77777777" w:rsidR="00737FF4" w:rsidRPr="00C278E1" w:rsidRDefault="00737FF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1D8D70C" w14:textId="77777777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278E1">
        <w:rPr>
          <w:rFonts w:ascii="Angsana New" w:hAnsi="Angsana New" w:hint="cs"/>
          <w:i/>
          <w:iCs/>
          <w:sz w:val="30"/>
          <w:szCs w:val="30"/>
          <w:cs/>
        </w:rPr>
        <w:t>สัญญาจัดหาน้ำมันดิบและวัตถุดิบอื่นระยะยาว</w:t>
      </w:r>
    </w:p>
    <w:p w14:paraId="66BEAE9D" w14:textId="1DD95868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บริษัทมีสัญญาจัดหาน้ำมันดิบและวัตถุดิบอื่นจำนวน </w:t>
      </w:r>
      <w:r w:rsidRPr="00C278E1">
        <w:rPr>
          <w:rFonts w:ascii="Angsana New" w:hAnsi="Angsana New"/>
          <w:sz w:val="30"/>
          <w:szCs w:val="30"/>
        </w:rPr>
        <w:t xml:space="preserve">2 </w:t>
      </w:r>
      <w:r w:rsidRPr="00C278E1">
        <w:rPr>
          <w:rFonts w:ascii="Angsana New" w:hAnsi="Angsana New"/>
          <w:sz w:val="30"/>
          <w:szCs w:val="30"/>
          <w:cs/>
        </w:rPr>
        <w:t xml:space="preserve">ฉบับกับบริษัทใหญ่ โดยตามสัญญากำหนดราคาอิงตามราคาตลาดของน้ำมันดิบและวัตถุดิบอื่น สัญญาฉบับหนึ่งมีระยะเวลา </w:t>
      </w:r>
      <w:r w:rsidRPr="00C278E1">
        <w:rPr>
          <w:rFonts w:ascii="Angsana New" w:hAnsi="Angsana New"/>
          <w:sz w:val="30"/>
          <w:szCs w:val="30"/>
        </w:rPr>
        <w:t>1</w:t>
      </w:r>
      <w:r w:rsidR="00E07862" w:rsidRPr="00E07862">
        <w:rPr>
          <w:rFonts w:ascii="Angsana New" w:hAnsi="Angsana New"/>
          <w:sz w:val="30"/>
          <w:szCs w:val="30"/>
        </w:rPr>
        <w:t>8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ปี ซึ่งต่อมาได้มีผลบังคับต่อเนื่องโดยอัตโนมัติและจะมีผลสิ้นสุดในเดือนกุมภาพันธ์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57</w:t>
      </w:r>
      <w:r w:rsidRPr="00C278E1">
        <w:rPr>
          <w:rFonts w:ascii="Angsana New" w:hAnsi="Angsana New"/>
          <w:sz w:val="30"/>
          <w:szCs w:val="30"/>
        </w:rPr>
        <w:t xml:space="preserve">0 </w:t>
      </w:r>
      <w:r w:rsidRPr="00C278E1">
        <w:rPr>
          <w:rFonts w:ascii="Angsana New" w:hAnsi="Angsana New"/>
          <w:sz w:val="30"/>
          <w:szCs w:val="30"/>
          <w:cs/>
        </w:rPr>
        <w:t>และสัญญาอีกฉบับหน</w:t>
      </w:r>
      <w:r w:rsidRPr="00C278E1">
        <w:rPr>
          <w:rFonts w:ascii="Angsana New" w:hAnsi="Angsana New" w:hint="cs"/>
          <w:sz w:val="30"/>
          <w:szCs w:val="30"/>
          <w:cs/>
        </w:rPr>
        <w:t>ึ่</w:t>
      </w:r>
      <w:r w:rsidRPr="00C278E1">
        <w:rPr>
          <w:rFonts w:ascii="Angsana New" w:hAnsi="Angsana New"/>
          <w:sz w:val="30"/>
          <w:szCs w:val="30"/>
          <w:cs/>
        </w:rPr>
        <w:t xml:space="preserve">งมีระยะเวลา </w:t>
      </w:r>
      <w:r w:rsidRPr="00C278E1">
        <w:rPr>
          <w:rFonts w:ascii="Angsana New" w:hAnsi="Angsana New"/>
          <w:sz w:val="30"/>
          <w:szCs w:val="30"/>
        </w:rPr>
        <w:t xml:space="preserve">20 </w:t>
      </w:r>
      <w:r w:rsidRPr="00C278E1">
        <w:rPr>
          <w:rFonts w:ascii="Angsana New" w:hAnsi="Angsana New"/>
          <w:sz w:val="30"/>
          <w:szCs w:val="30"/>
          <w:cs/>
        </w:rPr>
        <w:t xml:space="preserve">ปี ซึ่งต่อมาได้มีผลบังคับต่อเนื่องโดยอัตโนมัติและจะมีผลสิ้นสุดในเดือนธันวาคม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ทั้งนี้สัญญาทั้ง </w:t>
      </w:r>
      <w:r w:rsidRPr="00C278E1">
        <w:rPr>
          <w:rFonts w:ascii="Angsana New" w:hAnsi="Angsana New"/>
          <w:sz w:val="30"/>
          <w:szCs w:val="30"/>
        </w:rPr>
        <w:t xml:space="preserve">2 </w:t>
      </w:r>
      <w:r w:rsidRPr="00C278E1">
        <w:rPr>
          <w:rFonts w:ascii="Angsana New" w:hAnsi="Angsana New"/>
          <w:sz w:val="30"/>
          <w:szCs w:val="30"/>
          <w:cs/>
        </w:rPr>
        <w:t>ฉบับจะมีผลบังคับต่อเนื่อง</w:t>
      </w:r>
      <w:r w:rsidRPr="00C278E1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278E1">
        <w:rPr>
          <w:rFonts w:ascii="Angsana New" w:hAnsi="Angsana New"/>
          <w:sz w:val="30"/>
          <w:szCs w:val="30"/>
          <w:cs/>
        </w:rPr>
        <w:t>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5E4A241F" w14:textId="77777777" w:rsidR="00AD1E75" w:rsidRPr="00617D57" w:rsidRDefault="00AD1E75" w:rsidP="00617D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6135009" w14:textId="77777777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278E1">
        <w:rPr>
          <w:rFonts w:ascii="Angsana New" w:hAnsi="Angsana New" w:hint="cs"/>
          <w:i/>
          <w:iCs/>
          <w:sz w:val="30"/>
          <w:szCs w:val="30"/>
          <w:cs/>
        </w:rPr>
        <w:t>สัญญาความร่วมมือทางธุรกิจ</w:t>
      </w:r>
      <w:r w:rsidRPr="00C278E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DDAEAD2" w14:textId="0EB5FC30" w:rsidR="005B5F5F" w:rsidRPr="00B555C7" w:rsidRDefault="005B5F5F" w:rsidP="00B555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 w:hint="cs"/>
          <w:sz w:val="30"/>
          <w:szCs w:val="30"/>
          <w:cs/>
        </w:rPr>
        <w:t>บริษัทเข้าทำสัญญาในการให้ความร่วมมือทางธุรกิจกับบริษัทใหญ่เพื่อกำหนดหลักเกณฑ์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เงื่อนไข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และแนวทางปฏิบัติในการขยายระยะเวลาการชำระเงินค่าวัตถุดิบเป็นไม่เกิน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1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</w:rPr>
        <w:t>0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วัน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โดยมีการออกเลตเตอร์ออฟเครดิตให้แก่บริษัทใหญ่ประกอบการขยายระยะเวลาการชำระเงิน</w:t>
      </w:r>
      <w:r w:rsidRPr="00C278E1">
        <w:rPr>
          <w:rFonts w:ascii="Angsana New" w:hAnsi="Angsana New"/>
          <w:sz w:val="30"/>
          <w:szCs w:val="30"/>
          <w:cs/>
        </w:rPr>
        <w:t xml:space="preserve">  </w:t>
      </w:r>
      <w:r w:rsidRPr="00C278E1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</w:p>
    <w:p w14:paraId="326F746C" w14:textId="24C6AFE2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วันที่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="00582234" w:rsidRPr="00C278E1">
        <w:rPr>
          <w:rFonts w:ascii="Angsana New" w:hAnsi="Angsana New"/>
          <w:sz w:val="30"/>
          <w:szCs w:val="30"/>
        </w:rPr>
        <w:t xml:space="preserve">0 </w:t>
      </w:r>
      <w:r w:rsidR="00582234" w:rsidRPr="00C278E1">
        <w:rPr>
          <w:rFonts w:ascii="Angsana New" w:hAnsi="Angsana New"/>
          <w:sz w:val="30"/>
          <w:szCs w:val="30"/>
          <w:cs/>
        </w:rPr>
        <w:t>มิถุนายน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บริษัทมีเจ้าหนี้การค้าภายใต้สัญญาดังกล่าวที่ผู้ขายได้รับการชำระจากสถาบันการเงินแล้ว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 xml:space="preserve">        </w:t>
      </w:r>
      <w:r w:rsidR="00E07862" w:rsidRPr="00E07862">
        <w:rPr>
          <w:rFonts w:ascii="Angsana New" w:hAnsi="Angsana New"/>
          <w:sz w:val="30"/>
          <w:szCs w:val="30"/>
        </w:rPr>
        <w:t>77</w:t>
      </w:r>
      <w:r w:rsidR="00932FE4"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/>
          <w:sz w:val="30"/>
          <w:szCs w:val="30"/>
        </w:rPr>
        <w:t>75</w:t>
      </w:r>
      <w:r w:rsidR="00932FE4" w:rsidRPr="00C278E1">
        <w:rPr>
          <w:rFonts w:ascii="Angsana New" w:hAnsi="Angsana New"/>
          <w:sz w:val="30"/>
          <w:szCs w:val="30"/>
        </w:rPr>
        <w:t>0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ล้านบาท</w:t>
      </w:r>
      <w:r w:rsidRPr="00C278E1">
        <w:rPr>
          <w:rFonts w:ascii="Angsana New" w:hAnsi="Angsana New"/>
          <w:sz w:val="30"/>
          <w:szCs w:val="30"/>
          <w:cs/>
        </w:rPr>
        <w:t xml:space="preserve">  </w:t>
      </w:r>
    </w:p>
    <w:p w14:paraId="78D22FEB" w14:textId="77777777" w:rsidR="005B5F5F" w:rsidRPr="00737FF4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2"/>
          <w:szCs w:val="22"/>
        </w:rPr>
      </w:pPr>
    </w:p>
    <w:p w14:paraId="32853EA9" w14:textId="77777777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278E1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สัญญาซื้อขายผลิตภัณฑ์อะโรเมติกส์</w:t>
      </w:r>
      <w:r w:rsidRPr="00C278E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3CC1AFA3" w14:textId="067DDFA8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 บริษัทใหญ่และกิจการที่เกี่ยวข้องกันหลายแห่ง ราคาซื้อขายวัตถุดิบและผลิตภัณฑ์ดังกล่าวจะเป็นไปตามข้อตกลงในสัญญา สัญญาดังกล่าวจะมีผลใช้บังคับเป็นระยะเวลา </w:t>
      </w:r>
      <w:r w:rsidRPr="00C278E1">
        <w:rPr>
          <w:rFonts w:ascii="Angsana New" w:hAnsi="Angsana New"/>
          <w:sz w:val="30"/>
          <w:szCs w:val="30"/>
        </w:rPr>
        <w:t>1</w:t>
      </w:r>
      <w:r w:rsidRPr="00C278E1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โดยสัญญามีผลสิ้นสุด</w:t>
      </w:r>
      <w:r w:rsidR="00932FE4" w:rsidRPr="00C278E1">
        <w:rPr>
          <w:rFonts w:ascii="Angsana New" w:hAnsi="Angsana New" w:hint="cs"/>
          <w:sz w:val="30"/>
          <w:szCs w:val="30"/>
          <w:cs/>
        </w:rPr>
        <w:t>ใน</w:t>
      </w:r>
      <w:r w:rsidRPr="00C278E1">
        <w:rPr>
          <w:rFonts w:ascii="Angsana New" w:hAnsi="Angsana New"/>
          <w:sz w:val="30"/>
          <w:szCs w:val="30"/>
          <w:cs/>
        </w:rPr>
        <w:t xml:space="preserve">เดือนธันวาคม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  <w:cs/>
        </w:rPr>
        <w:t xml:space="preserve"> และสัญญาฉบับอื่น ๆ จะมีผลบังคับต่อเนื่องโดยอัตโนมัติ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852CD4B" w14:textId="77777777" w:rsidR="00B15455" w:rsidRPr="00737FF4" w:rsidRDefault="00B15455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3CDB83B" w14:textId="5C9CD98D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278E1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4621921D" w14:textId="02A4C147" w:rsidR="005B5F5F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บริษัทมีสัญญาเงินให้กู้ยืมระยะสั้น โดยการใช้บริการโอนเงินระหว่างบัญชีผ่านระบบ </w:t>
      </w:r>
      <w:r w:rsidRPr="00C278E1">
        <w:rPr>
          <w:rFonts w:ascii="Angsana New" w:hAnsi="Angsana New"/>
          <w:sz w:val="30"/>
          <w:szCs w:val="30"/>
        </w:rPr>
        <w:t>Liquidity Management System (“</w:t>
      </w:r>
      <w:r w:rsidRPr="00C278E1">
        <w:rPr>
          <w:rFonts w:ascii="Angsana New" w:hAnsi="Angsana New"/>
          <w:sz w:val="30"/>
          <w:szCs w:val="30"/>
          <w:cs/>
        </w:rPr>
        <w:t xml:space="preserve">ระบบ </w:t>
      </w:r>
      <w:r w:rsidRPr="00C278E1">
        <w:rPr>
          <w:rFonts w:ascii="Angsana New" w:hAnsi="Angsana New"/>
          <w:sz w:val="30"/>
          <w:szCs w:val="30"/>
        </w:rPr>
        <w:t xml:space="preserve">LMS”) </w:t>
      </w:r>
      <w:r w:rsidRPr="00C278E1">
        <w:rPr>
          <w:rFonts w:ascii="Angsana New" w:hAnsi="Angsana New"/>
          <w:sz w:val="30"/>
          <w:szCs w:val="30"/>
          <w:cs/>
        </w:rPr>
        <w:t xml:space="preserve">ซึ่งไม่มีหลักประกันอายุสัญญา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 </w:t>
      </w:r>
      <w:r w:rsidR="00E07862" w:rsidRPr="00E07862">
        <w:rPr>
          <w:rFonts w:ascii="Angsana New" w:hAnsi="Angsana New"/>
          <w:sz w:val="30"/>
          <w:szCs w:val="30"/>
        </w:rPr>
        <w:t>7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แห่ง โดยมีวงเงินกู้ </w:t>
      </w:r>
      <w:r w:rsidRPr="00C278E1">
        <w:rPr>
          <w:rFonts w:ascii="Angsana New" w:hAnsi="Angsana New"/>
          <w:sz w:val="30"/>
          <w:szCs w:val="30"/>
        </w:rPr>
        <w:t xml:space="preserve">                 20 </w:t>
      </w:r>
      <w:r w:rsidRPr="00C278E1">
        <w:rPr>
          <w:rFonts w:ascii="Angsana New" w:hAnsi="Angsana New"/>
          <w:sz w:val="30"/>
          <w:szCs w:val="30"/>
          <w:cs/>
        </w:rPr>
        <w:t xml:space="preserve">ล้านบาทถึง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</w:rPr>
        <w:t xml:space="preserve">00 </w:t>
      </w:r>
      <w:r w:rsidRPr="00C278E1">
        <w:rPr>
          <w:rFonts w:ascii="Angsana New" w:hAnsi="Angsana New"/>
          <w:sz w:val="30"/>
          <w:szCs w:val="30"/>
          <w:cs/>
        </w:rPr>
        <w:t xml:space="preserve">ล้านบาท 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C278E1">
        <w:rPr>
          <w:rFonts w:ascii="Angsana New" w:hAnsi="Angsana New"/>
          <w:sz w:val="30"/>
          <w:szCs w:val="30"/>
        </w:rPr>
        <w:t xml:space="preserve">THOR </w:t>
      </w:r>
      <w:r w:rsidRPr="00C278E1">
        <w:rPr>
          <w:rFonts w:ascii="Angsana New" w:hAnsi="Angsana New"/>
          <w:sz w:val="30"/>
          <w:szCs w:val="30"/>
          <w:cs/>
        </w:rPr>
        <w:t>บวกส่วนต่างอัตราดอกเบี้ย</w:t>
      </w:r>
    </w:p>
    <w:p w14:paraId="75E9DAB0" w14:textId="77777777" w:rsidR="00737FF4" w:rsidRPr="00737FF4" w:rsidRDefault="00737FF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49D3D063" w14:textId="41B8B9C2" w:rsidR="005B5F5F" w:rsidRPr="00C278E1" w:rsidRDefault="005B5F5F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บริษัทมีสัญญาเงินให้กู้ยืมระยะยาวซึ่งไม่มีหลักประกัน อายุสัญญา </w:t>
      </w:r>
      <w:r w:rsidR="00E07862" w:rsidRPr="00E07862">
        <w:rPr>
          <w:rFonts w:ascii="Angsana New" w:hAnsi="Angsana New"/>
          <w:sz w:val="30"/>
          <w:szCs w:val="30"/>
        </w:rPr>
        <w:t>4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ปี 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เดือน แก่กิจการที่เกี่ยวข้องกันแห่งหนึ่ง โดยมีวงเงินกู้ </w:t>
      </w:r>
      <w:r w:rsidRPr="00C278E1">
        <w:rPr>
          <w:rFonts w:ascii="Angsana New" w:hAnsi="Angsana New"/>
          <w:sz w:val="30"/>
          <w:szCs w:val="30"/>
        </w:rPr>
        <w:t>1</w:t>
      </w:r>
      <w:r w:rsidR="00E07862" w:rsidRPr="00E07862">
        <w:rPr>
          <w:rFonts w:ascii="Angsana New" w:hAnsi="Angsana New"/>
          <w:sz w:val="30"/>
          <w:szCs w:val="30"/>
        </w:rPr>
        <w:t>8</w:t>
      </w:r>
      <w:r w:rsidRPr="00C278E1">
        <w:rPr>
          <w:rFonts w:ascii="Angsana New" w:hAnsi="Angsana New"/>
          <w:sz w:val="30"/>
          <w:szCs w:val="30"/>
        </w:rPr>
        <w:t xml:space="preserve">2 </w:t>
      </w:r>
      <w:r w:rsidRPr="00C278E1">
        <w:rPr>
          <w:rFonts w:ascii="Angsana New" w:hAnsi="Angsana New"/>
          <w:sz w:val="30"/>
          <w:szCs w:val="30"/>
          <w:cs/>
        </w:rPr>
        <w:t>ล้าน</w:t>
      </w:r>
      <w:r w:rsidRPr="00C278E1">
        <w:rPr>
          <w:rFonts w:ascii="Angsana New" w:hAnsi="Angsana New" w:hint="cs"/>
          <w:sz w:val="30"/>
          <w:szCs w:val="30"/>
          <w:cs/>
        </w:rPr>
        <w:t>บาท</w:t>
      </w:r>
      <w:r w:rsidRPr="00C278E1">
        <w:rPr>
          <w:rFonts w:ascii="Angsana New" w:hAnsi="Angsana New"/>
          <w:sz w:val="30"/>
          <w:szCs w:val="30"/>
          <w:cs/>
        </w:rPr>
        <w:t xml:space="preserve"> เงินให้กู้ยืมดังกล่าวมีอัตราดอกเบี้ยคงที่</w:t>
      </w:r>
    </w:p>
    <w:p w14:paraId="291C663C" w14:textId="77777777" w:rsidR="00932FE4" w:rsidRPr="00737FF4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05AFF163" w14:textId="059706B8" w:rsidR="00932FE4" w:rsidRPr="00C278E1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บริษัทมีสัญญาเงินให้กู้ยืมระยะยาวซึ่งไม่มีหลักประกัน อายุสัญญา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  <w:cs/>
        </w:rPr>
        <w:t xml:space="preserve"> ปี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  <w:cs/>
        </w:rPr>
        <w:t xml:space="preserve"> เดือน แก่กิจการที่เกี่ยวข้องกันแห่งหนึ่ง โดยมีวงเงินกู้ </w:t>
      </w:r>
      <w:r w:rsidRPr="00C278E1">
        <w:rPr>
          <w:rFonts w:ascii="Angsana New" w:hAnsi="Angsana New"/>
          <w:sz w:val="30"/>
          <w:szCs w:val="30"/>
        </w:rPr>
        <w:t>20</w:t>
      </w:r>
      <w:r w:rsidRPr="00C278E1">
        <w:rPr>
          <w:rFonts w:ascii="Angsana New" w:hAnsi="Angsana New"/>
          <w:sz w:val="30"/>
          <w:szCs w:val="30"/>
          <w:cs/>
        </w:rPr>
        <w:t xml:space="preserve"> ล้านยูโร เงินให้กู้ยืมดังกล่าวมีอัตราดอกเบี้ยคงที่</w:t>
      </w:r>
    </w:p>
    <w:p w14:paraId="5346EB55" w14:textId="77777777" w:rsidR="00932FE4" w:rsidRPr="00C278E1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186B54B" w14:textId="1CE73D2B" w:rsidR="00932FE4" w:rsidRPr="00C278E1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บริษัทมีสัญญาเงินให้กู้ยืมระยะยาวซึ่งไม่มีหลักประกัน อายุสัญญา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  <w:cs/>
        </w:rPr>
        <w:t xml:space="preserve"> ปี แก่กิจการที่เกี่ยวข้องกันแห่งหนึ่ง โดยมีวงเงินกู้ </w:t>
      </w:r>
      <w:r w:rsidR="00E07862" w:rsidRPr="00E07862">
        <w:rPr>
          <w:rFonts w:ascii="Angsana New" w:hAnsi="Angsana New"/>
          <w:sz w:val="30"/>
          <w:szCs w:val="30"/>
        </w:rPr>
        <w:t>47</w:t>
      </w:r>
      <w:r w:rsidRPr="00C278E1">
        <w:rPr>
          <w:rFonts w:ascii="Angsana New" w:hAnsi="Angsana New"/>
          <w:sz w:val="30"/>
          <w:szCs w:val="30"/>
          <w:cs/>
        </w:rPr>
        <w:t xml:space="preserve"> ล้านยูโร เงินให้กู้ยืมดังกล่าวมีอัตราดอกเบี้ยคงที่</w:t>
      </w:r>
    </w:p>
    <w:p w14:paraId="757A1559" w14:textId="77777777" w:rsidR="00932FE4" w:rsidRPr="00737FF4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5031DD3" w14:textId="6CFABEC0" w:rsidR="00932FE4" w:rsidRPr="00C278E1" w:rsidRDefault="00932FE4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="00F91B5F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ปี </w:t>
      </w:r>
      <w:r w:rsidR="00E07862" w:rsidRPr="00E07862">
        <w:rPr>
          <w:rFonts w:ascii="Angsana New" w:hAnsi="Angsana New"/>
          <w:sz w:val="30"/>
          <w:szCs w:val="30"/>
        </w:rPr>
        <w:t>4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เดือน แก่กิจการที่เกี่ยวข้องกันแห่งหนึ่ง โดยมีวงเงินกู้ </w:t>
      </w:r>
      <w:r w:rsidRPr="00C278E1">
        <w:rPr>
          <w:rFonts w:ascii="Angsana New" w:hAnsi="Angsana New"/>
          <w:sz w:val="30"/>
          <w:szCs w:val="30"/>
        </w:rPr>
        <w:t xml:space="preserve">200 </w:t>
      </w:r>
      <w:r w:rsidRPr="00C278E1">
        <w:rPr>
          <w:rFonts w:ascii="Angsana New" w:hAnsi="Angsana New"/>
          <w:sz w:val="30"/>
          <w:szCs w:val="30"/>
          <w:cs/>
        </w:rPr>
        <w:t>ล้านเหรียญสหรัฐฯ เงินให้กู้ยืมดังกล่าวมีอัตราดอกเบี้ยลอยตัว</w:t>
      </w:r>
    </w:p>
    <w:p w14:paraId="0713706F" w14:textId="77777777" w:rsidR="00CB4F73" w:rsidRPr="00737FF4" w:rsidRDefault="00CB4F73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  <w:cs/>
        </w:rPr>
      </w:pPr>
    </w:p>
    <w:p w14:paraId="51223353" w14:textId="2817E539" w:rsidR="00B555C7" w:rsidRDefault="005B5F5F" w:rsidP="00B555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บริษัทมีสัญญาเงินกู้ยืมระยะสั้นโดยการใช้บริการโอนเงินระหว่างบัญชีผ่านระบบ </w:t>
      </w:r>
      <w:r w:rsidRPr="00C278E1">
        <w:rPr>
          <w:rFonts w:ascii="Angsana New" w:hAnsi="Angsana New"/>
          <w:sz w:val="30"/>
          <w:szCs w:val="30"/>
        </w:rPr>
        <w:t xml:space="preserve">LMS </w:t>
      </w:r>
      <w:r w:rsidRPr="00C278E1">
        <w:rPr>
          <w:rFonts w:ascii="Angsana New" w:hAnsi="Angsana New"/>
          <w:sz w:val="30"/>
          <w:szCs w:val="30"/>
          <w:cs/>
        </w:rPr>
        <w:t>ซึ่งไม่มีหลักประกัน</w:t>
      </w:r>
      <w:r w:rsidRPr="00C278E1">
        <w:rPr>
          <w:rFonts w:ascii="Angsana New" w:hAnsi="Angsana New" w:hint="cs"/>
          <w:sz w:val="30"/>
          <w:szCs w:val="30"/>
          <w:cs/>
        </w:rPr>
        <w:t xml:space="preserve">       </w:t>
      </w:r>
      <w:r w:rsidRPr="00C278E1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ปี จากกิจการที่เกี่ยวข้องกัน </w:t>
      </w:r>
      <w:r w:rsidR="00E07862" w:rsidRPr="00E07862">
        <w:rPr>
          <w:rFonts w:ascii="Angsana New" w:hAnsi="Angsana New"/>
          <w:sz w:val="30"/>
          <w:szCs w:val="30"/>
        </w:rPr>
        <w:t>7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แห่ง โดยมีวงเงินกู้ </w:t>
      </w:r>
      <w:r w:rsidR="00E07862" w:rsidRPr="00E07862">
        <w:rPr>
          <w:rFonts w:ascii="Angsana New" w:hAnsi="Angsana New"/>
          <w:sz w:val="30"/>
          <w:szCs w:val="30"/>
        </w:rPr>
        <w:t>9</w:t>
      </w:r>
      <w:r w:rsidRPr="00C278E1">
        <w:rPr>
          <w:rFonts w:ascii="Angsana New" w:hAnsi="Angsana New"/>
          <w:sz w:val="30"/>
          <w:szCs w:val="30"/>
        </w:rPr>
        <w:t xml:space="preserve">0 </w:t>
      </w:r>
      <w:r w:rsidRPr="00C278E1">
        <w:rPr>
          <w:rFonts w:ascii="Angsana New" w:hAnsi="Angsana New"/>
          <w:sz w:val="30"/>
          <w:szCs w:val="30"/>
          <w:cs/>
        </w:rPr>
        <w:t xml:space="preserve">ล้านบาทถึง </w:t>
      </w:r>
      <w:r w:rsidRPr="00C278E1">
        <w:rPr>
          <w:rFonts w:ascii="Angsana New" w:hAnsi="Angsana New"/>
          <w:sz w:val="30"/>
          <w:szCs w:val="30"/>
        </w:rPr>
        <w:t>1,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</w:rPr>
        <w:t xml:space="preserve">00 </w:t>
      </w:r>
      <w:r w:rsidRPr="00C278E1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เงินกู้ยืมดังกล่าวมีอัตราดอกเบี้ยเท่ากับอัตราดอกเบี้ยตามภาวะตลาดเงินโดยอ้างอิง </w:t>
      </w:r>
      <w:r w:rsidRPr="00C278E1">
        <w:rPr>
          <w:rFonts w:ascii="Angsana New" w:hAnsi="Angsana New"/>
          <w:sz w:val="30"/>
          <w:szCs w:val="30"/>
        </w:rPr>
        <w:t xml:space="preserve">THOR </w:t>
      </w:r>
      <w:r w:rsidRPr="00C278E1">
        <w:rPr>
          <w:rFonts w:ascii="Angsana New" w:hAnsi="Angsana New"/>
          <w:sz w:val="30"/>
          <w:szCs w:val="30"/>
          <w:cs/>
        </w:rPr>
        <w:t>ลบส่วนต่างอัตราดอกเบี้ย</w:t>
      </w:r>
    </w:p>
    <w:p w14:paraId="1798D8C9" w14:textId="77777777" w:rsidR="00B555C7" w:rsidRPr="00C278E1" w:rsidRDefault="00B555C7" w:rsidP="00B555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6F334C70" w14:textId="77777777" w:rsidR="00313542" w:rsidRPr="00737FF4" w:rsidRDefault="00313542" w:rsidP="00C278E1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25998133" w14:textId="544FC9F8" w:rsidR="00B931FA" w:rsidRPr="00C278E1" w:rsidRDefault="00B931FA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lastRenderedPageBreak/>
        <w:t>บริษัททำสัญญาเงินกู้ยืมเงินระยะสั้นระหว่างกัน (</w:t>
      </w:r>
      <w:r w:rsidRPr="00C278E1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C278E1">
        <w:rPr>
          <w:rFonts w:ascii="Angsana New" w:hAnsi="Angsana New"/>
          <w:sz w:val="30"/>
          <w:szCs w:val="30"/>
          <w:cs/>
        </w:rPr>
        <w:t xml:space="preserve">กับบริษัทใหญ่ </w:t>
      </w:r>
      <w:r w:rsidRPr="00C278E1">
        <w:rPr>
          <w:rFonts w:ascii="Angsana New" w:hAnsi="Angsana New"/>
          <w:sz w:val="30"/>
          <w:szCs w:val="30"/>
        </w:rPr>
        <w:t xml:space="preserve">  </w:t>
      </w:r>
      <w:r w:rsidRPr="00C278E1">
        <w:rPr>
          <w:rFonts w:ascii="Angsana New" w:hAnsi="Angsana New"/>
          <w:sz w:val="30"/>
          <w:szCs w:val="30"/>
          <w:cs/>
        </w:rPr>
        <w:t xml:space="preserve">ซึ่งเป็นวงเงินสินเชื่อระยะสั้นชนิดไม่ผูกพันและไม่มีหลักประกันอายุสัญญา </w:t>
      </w:r>
      <w:r w:rsidRPr="00C278E1">
        <w:rPr>
          <w:rFonts w:ascii="Angsana New" w:hAnsi="Angsana New"/>
          <w:sz w:val="30"/>
          <w:szCs w:val="30"/>
        </w:rPr>
        <w:t xml:space="preserve">1 </w:t>
      </w:r>
      <w:r w:rsidRPr="00C278E1">
        <w:rPr>
          <w:rFonts w:ascii="Angsana New" w:hAnsi="Angsana New"/>
          <w:sz w:val="30"/>
          <w:szCs w:val="30"/>
          <w:cs/>
        </w:rPr>
        <w:t xml:space="preserve">ปี ซึ่งจะมีผลสิ้นสุดในวันที่ </w:t>
      </w:r>
      <w:r w:rsidRPr="00C278E1">
        <w:rPr>
          <w:rFonts w:ascii="Angsana New" w:hAnsi="Angsana New"/>
          <w:sz w:val="30"/>
          <w:szCs w:val="30"/>
        </w:rPr>
        <w:t xml:space="preserve">               1</w:t>
      </w:r>
      <w:r w:rsidR="00E07862" w:rsidRPr="00E07862">
        <w:rPr>
          <w:rFonts w:ascii="Angsana New" w:hAnsi="Angsana New"/>
          <w:sz w:val="30"/>
          <w:szCs w:val="30"/>
        </w:rPr>
        <w:t>9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568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ทั้งนี้บริษัทได้ต่ออายุสัญญาดังกล่าวออกไปจนถึงวันที่ </w:t>
      </w:r>
      <w:r w:rsidRPr="00C278E1">
        <w:rPr>
          <w:rFonts w:ascii="Angsana New" w:hAnsi="Angsana New"/>
          <w:sz w:val="30"/>
          <w:szCs w:val="30"/>
        </w:rPr>
        <w:t>1</w:t>
      </w:r>
      <w:r w:rsidR="00E07862" w:rsidRPr="00E07862">
        <w:rPr>
          <w:rFonts w:ascii="Angsana New" w:hAnsi="Angsana New"/>
          <w:sz w:val="30"/>
          <w:szCs w:val="30"/>
        </w:rPr>
        <w:t>9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Pr="00C278E1">
        <w:rPr>
          <w:rFonts w:ascii="Angsana New" w:hAnsi="Angsana New"/>
          <w:sz w:val="30"/>
          <w:szCs w:val="30"/>
        </w:rPr>
        <w:t xml:space="preserve">20,000 </w:t>
      </w:r>
      <w:r w:rsidRPr="00C278E1">
        <w:rPr>
          <w:rFonts w:ascii="Angsana New" w:hAnsi="Angsana New"/>
          <w:sz w:val="30"/>
          <w:szCs w:val="30"/>
          <w:cs/>
        </w:rPr>
        <w:t xml:space="preserve">ล้านบาทและวงเงินให้กู้ยืม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</w:rPr>
        <w:t xml:space="preserve">00 </w:t>
      </w:r>
      <w:r w:rsidRPr="00C278E1">
        <w:rPr>
          <w:rFonts w:ascii="Angsana New" w:hAnsi="Angsana New"/>
          <w:sz w:val="30"/>
          <w:szCs w:val="30"/>
          <w:cs/>
        </w:rPr>
        <w:t xml:space="preserve">ล้านบาท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C278E1">
        <w:rPr>
          <w:rFonts w:ascii="Angsana New" w:hAnsi="Angsana New"/>
          <w:sz w:val="30"/>
          <w:szCs w:val="30"/>
        </w:rPr>
        <w:t xml:space="preserve">THOR </w:t>
      </w:r>
      <w:r w:rsidRPr="00C278E1">
        <w:rPr>
          <w:rFonts w:ascii="Angsana New" w:hAnsi="Angsana New"/>
          <w:sz w:val="30"/>
          <w:szCs w:val="30"/>
          <w:cs/>
        </w:rPr>
        <w:t xml:space="preserve">หรือ </w:t>
      </w:r>
      <w:r w:rsidRPr="00C278E1">
        <w:rPr>
          <w:rFonts w:ascii="Angsana New" w:hAnsi="Angsana New"/>
          <w:sz w:val="30"/>
          <w:szCs w:val="30"/>
        </w:rPr>
        <w:t xml:space="preserve">SOFR </w:t>
      </w:r>
      <w:r w:rsidRPr="00C278E1">
        <w:rPr>
          <w:rFonts w:ascii="Angsana New" w:hAnsi="Angsana New"/>
          <w:sz w:val="30"/>
          <w:szCs w:val="30"/>
          <w:cs/>
        </w:rPr>
        <w:t>บวกส่วนต่างอัตราดอกเบี้ยแล้วแต่สกุลเงินกู้หรืออัตราดอกเบี้ยเงินกู้ยืมอ้างอิงอื่นที่เหมาะสมตามที่ผู้ให้กู้กำหนดหากสภาวะตลาดเปลี่ยนแปลงไป  โดยคำนึงถึงผลตอบแทน</w:t>
      </w:r>
      <w:r w:rsidRPr="00C278E1">
        <w:rPr>
          <w:rFonts w:ascii="Angsana New" w:hAnsi="Angsana New"/>
          <w:sz w:val="30"/>
          <w:szCs w:val="30"/>
        </w:rPr>
        <w:t xml:space="preserve">        </w:t>
      </w:r>
      <w:r w:rsidRPr="00C278E1">
        <w:rPr>
          <w:rFonts w:ascii="Angsana New" w:hAnsi="Angsana New"/>
          <w:sz w:val="30"/>
          <w:szCs w:val="30"/>
          <w:cs/>
        </w:rPr>
        <w:t>เงินลงทุนระยะสั้น 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7D9AFE7F" w14:textId="77777777" w:rsidR="000F3B74" w:rsidRPr="00737FF4" w:rsidRDefault="000F3B74" w:rsidP="00C278E1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5BCB5EE4" w14:textId="1707D509" w:rsidR="00B931FA" w:rsidRPr="00C278E1" w:rsidRDefault="00B931FA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C278E1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C278E1">
        <w:rPr>
          <w:rFonts w:ascii="Angsana New" w:hAnsi="Angsana New"/>
          <w:sz w:val="30"/>
          <w:szCs w:val="30"/>
          <w:cs/>
        </w:rPr>
        <w:t xml:space="preserve">กับกิจการที่เกี่ยวข้องกัน ซึ่งเป็นวงเงินสินเชื่อระยะสั้นชนิดไม่ผูกพันและไม่มีหลักประกันอายุสัญญา </w:t>
      </w:r>
      <w:r w:rsidRPr="00C278E1">
        <w:rPr>
          <w:rFonts w:ascii="Angsana New" w:hAnsi="Angsana New"/>
          <w:sz w:val="30"/>
          <w:szCs w:val="30"/>
        </w:rPr>
        <w:t xml:space="preserve">1 </w:t>
      </w:r>
      <w:r w:rsidRPr="00C278E1">
        <w:rPr>
          <w:rFonts w:ascii="Angsana New" w:hAnsi="Angsana New"/>
          <w:sz w:val="30"/>
          <w:szCs w:val="30"/>
          <w:cs/>
        </w:rPr>
        <w:t>ปี ซึ่งจะมีผลสิ้นสุด</w:t>
      </w:r>
      <w:r w:rsidRPr="00C278E1">
        <w:rPr>
          <w:rFonts w:ascii="Angsana New" w:hAnsi="Angsana New"/>
          <w:sz w:val="30"/>
          <w:szCs w:val="30"/>
        </w:rPr>
        <w:t xml:space="preserve">      </w:t>
      </w:r>
      <w:r w:rsidRPr="00C278E1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 xml:space="preserve">0 </w:t>
      </w:r>
      <w:r w:rsidRPr="00C278E1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57</w:t>
      </w:r>
      <w:r w:rsidRPr="00C278E1">
        <w:rPr>
          <w:rFonts w:ascii="Angsana New" w:hAnsi="Angsana New"/>
          <w:sz w:val="30"/>
          <w:szCs w:val="30"/>
        </w:rPr>
        <w:t xml:space="preserve">0 </w:t>
      </w:r>
      <w:r w:rsidRPr="00C278E1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Pr="00C278E1">
        <w:rPr>
          <w:rFonts w:ascii="Angsana New" w:hAnsi="Angsana New"/>
          <w:sz w:val="30"/>
          <w:szCs w:val="30"/>
        </w:rPr>
        <w:t xml:space="preserve">200 </w:t>
      </w:r>
      <w:r w:rsidRPr="00C278E1">
        <w:rPr>
          <w:rFonts w:ascii="Angsana New" w:hAnsi="Angsana New"/>
          <w:sz w:val="30"/>
          <w:szCs w:val="30"/>
          <w:cs/>
        </w:rPr>
        <w:t xml:space="preserve">ล้านบาทและวงเงินให้กู้ยืม </w:t>
      </w:r>
      <w:r w:rsidRPr="00C278E1">
        <w:rPr>
          <w:rFonts w:ascii="Angsana New" w:hAnsi="Angsana New"/>
          <w:sz w:val="30"/>
          <w:szCs w:val="30"/>
        </w:rPr>
        <w:t xml:space="preserve">1,000 </w:t>
      </w:r>
      <w:r w:rsidRPr="00C278E1">
        <w:rPr>
          <w:rFonts w:ascii="Angsana New" w:hAnsi="Angsana New"/>
          <w:sz w:val="30"/>
          <w:szCs w:val="30"/>
          <w:cs/>
        </w:rPr>
        <w:t>ล้านบาท เงินกู้ยืมและ</w:t>
      </w:r>
      <w:r w:rsidR="003175D2" w:rsidRPr="00C278E1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C278E1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C278E1">
        <w:rPr>
          <w:rFonts w:ascii="Angsana New" w:hAnsi="Angsana New"/>
          <w:sz w:val="30"/>
          <w:szCs w:val="30"/>
        </w:rPr>
        <w:t xml:space="preserve">THOR </w:t>
      </w:r>
      <w:r w:rsidRPr="00C278E1">
        <w:rPr>
          <w:rFonts w:ascii="Angsana New" w:hAnsi="Angsana New"/>
          <w:sz w:val="30"/>
          <w:szCs w:val="30"/>
          <w:cs/>
        </w:rPr>
        <w:t>หรืออัตราดอกเบี้ย</w:t>
      </w:r>
      <w:r w:rsidRPr="00C278E1">
        <w:rPr>
          <w:rFonts w:ascii="Angsana New" w:hAnsi="Angsana New"/>
          <w:sz w:val="30"/>
          <w:szCs w:val="30"/>
        </w:rPr>
        <w:t xml:space="preserve">       </w:t>
      </w:r>
      <w:r w:rsidRPr="00C278E1">
        <w:rPr>
          <w:rFonts w:ascii="Angsana New" w:hAnsi="Angsana New"/>
          <w:sz w:val="30"/>
          <w:szCs w:val="30"/>
          <w:cs/>
        </w:rPr>
        <w:t>เงินกู้ยืมอ้างอิงอื่นที่เหมาะสมตามที่ผู้ให้กู้กำหนดหากสภาวะตลาดเปลี่ยนแปลงไป โดยคำนึงถึงผลตอบแทน</w:t>
      </w:r>
      <w:r w:rsidRPr="00C278E1">
        <w:rPr>
          <w:rFonts w:ascii="Angsana New" w:hAnsi="Angsana New"/>
          <w:sz w:val="30"/>
          <w:szCs w:val="30"/>
        </w:rPr>
        <w:t xml:space="preserve">         </w:t>
      </w:r>
      <w:r w:rsidRPr="00C278E1">
        <w:rPr>
          <w:rFonts w:ascii="Angsana New" w:hAnsi="Angsana New"/>
          <w:sz w:val="30"/>
          <w:szCs w:val="30"/>
          <w:cs/>
        </w:rPr>
        <w:t>เงินลงทุนระยะสั้น 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3E825445" w14:textId="77777777" w:rsidR="000F3B74" w:rsidRPr="00737FF4" w:rsidRDefault="000F3B74" w:rsidP="00C278E1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75643BA1" w14:textId="1747567F" w:rsidR="000F3B74" w:rsidRPr="00C278E1" w:rsidRDefault="00B931FA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C278E1">
        <w:rPr>
          <w:rFonts w:ascii="Angsana New" w:hAnsi="Angsana New"/>
          <w:sz w:val="30"/>
          <w:szCs w:val="30"/>
        </w:rPr>
        <w:t xml:space="preserve">Inter Company Loan) </w:t>
      </w:r>
      <w:r w:rsidRPr="00C278E1">
        <w:rPr>
          <w:rFonts w:ascii="Angsana New" w:hAnsi="Angsana New"/>
          <w:sz w:val="30"/>
          <w:szCs w:val="30"/>
          <w:cs/>
        </w:rPr>
        <w:t xml:space="preserve">กับกิจการที่เกี่ยวข้องกัน ซึ่งเป็นวงเงินสินเชื่อระยะสั้นชนิดไม่ผูกพันและไม่มีหลักประกันอายุสัญญา </w:t>
      </w:r>
      <w:r w:rsidRPr="00C278E1">
        <w:rPr>
          <w:rFonts w:ascii="Angsana New" w:hAnsi="Angsana New"/>
          <w:sz w:val="30"/>
          <w:szCs w:val="30"/>
        </w:rPr>
        <w:t xml:space="preserve">1 </w:t>
      </w:r>
      <w:r w:rsidRPr="00C278E1">
        <w:rPr>
          <w:rFonts w:ascii="Angsana New" w:hAnsi="Angsana New"/>
          <w:sz w:val="30"/>
          <w:szCs w:val="30"/>
          <w:cs/>
        </w:rPr>
        <w:t xml:space="preserve">ปี ซึ่งจะมีผลสิ้นสุดในวันที่ </w:t>
      </w:r>
      <w:r w:rsidRPr="00C278E1">
        <w:rPr>
          <w:rFonts w:ascii="Angsana New" w:hAnsi="Angsana New"/>
          <w:sz w:val="30"/>
          <w:szCs w:val="30"/>
        </w:rPr>
        <w:t xml:space="preserve">20 </w:t>
      </w:r>
      <w:r w:rsidRPr="00C278E1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="00E07862" w:rsidRPr="00E07862">
        <w:rPr>
          <w:rFonts w:ascii="Angsana New" w:hAnsi="Angsana New" w:hint="cs"/>
          <w:sz w:val="30"/>
          <w:szCs w:val="30"/>
        </w:rPr>
        <w:t>70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Pr="00C278E1">
        <w:rPr>
          <w:rFonts w:ascii="Angsana New" w:hAnsi="Angsana New"/>
          <w:sz w:val="30"/>
          <w:szCs w:val="30"/>
        </w:rPr>
        <w:t xml:space="preserve">100 </w:t>
      </w:r>
      <w:r w:rsidRPr="00C278E1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46501C">
        <w:rPr>
          <w:rFonts w:ascii="Angsana New" w:hAnsi="Angsana New" w:hint="cs"/>
          <w:sz w:val="30"/>
          <w:szCs w:val="30"/>
          <w:cs/>
        </w:rPr>
        <w:t>ฯ</w:t>
      </w:r>
      <w:r w:rsidRPr="00C278E1">
        <w:rPr>
          <w:rFonts w:ascii="Angsana New" w:hAnsi="Angsana New"/>
          <w:sz w:val="30"/>
          <w:szCs w:val="30"/>
          <w:cs/>
        </w:rPr>
        <w:t xml:space="preserve"> เงินกู้ยืมดังกล่าวมีอัตราดอกเบี้ยอ้างอิงตามตลาด โดยใช้อัตราดอกเบี้ย</w:t>
      </w:r>
      <w:r w:rsidR="003175D2" w:rsidRPr="00C278E1">
        <w:rPr>
          <w:rFonts w:ascii="Angsana New" w:hAnsi="Angsana New" w:hint="cs"/>
          <w:sz w:val="30"/>
          <w:szCs w:val="30"/>
          <w:cs/>
        </w:rPr>
        <w:t xml:space="preserve">      </w:t>
      </w:r>
      <w:r w:rsidRPr="00C278E1">
        <w:rPr>
          <w:rFonts w:ascii="Angsana New" w:hAnsi="Angsana New"/>
          <w:sz w:val="30"/>
          <w:szCs w:val="30"/>
          <w:cs/>
        </w:rPr>
        <w:t xml:space="preserve">เงินกู้ยืมระยะสั้น </w:t>
      </w:r>
      <w:r w:rsidRPr="00C278E1">
        <w:rPr>
          <w:rFonts w:ascii="Angsana New" w:hAnsi="Angsana New"/>
          <w:sz w:val="30"/>
          <w:szCs w:val="30"/>
        </w:rPr>
        <w:t xml:space="preserve">SOFR </w:t>
      </w:r>
      <w:r w:rsidRPr="00C278E1">
        <w:rPr>
          <w:rFonts w:ascii="Angsana New" w:hAnsi="Angsana New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 โดยคำนึงถึงผลตอบแทนเงินลงทุนระยะสั้น อัตราดอกเบี้ยเงินกู้ยืมระยะสั้นและอันดับ</w:t>
      </w:r>
      <w:r w:rsidRPr="00C278E1">
        <w:rPr>
          <w:rFonts w:ascii="Angsana New" w:hAnsi="Angsana New"/>
          <w:sz w:val="30"/>
          <w:szCs w:val="30"/>
        </w:rPr>
        <w:t xml:space="preserve">                </w:t>
      </w:r>
      <w:r w:rsidRPr="00C278E1">
        <w:rPr>
          <w:rFonts w:ascii="Angsana New" w:hAnsi="Angsana New"/>
          <w:sz w:val="30"/>
          <w:szCs w:val="30"/>
          <w:cs/>
        </w:rPr>
        <w:t>ความน่าเชื่อถือของบริษัทหรือผู้กู้ยืม</w:t>
      </w:r>
    </w:p>
    <w:p w14:paraId="4B4B88D8" w14:textId="77777777" w:rsidR="000F3B74" w:rsidRPr="00737FF4" w:rsidRDefault="000F3B74" w:rsidP="00C278E1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1A8B4C08" w14:textId="26CE0993" w:rsidR="000F3B74" w:rsidRDefault="00B931FA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C278E1">
        <w:rPr>
          <w:rFonts w:ascii="Angsana New" w:hAnsi="Angsana New"/>
          <w:sz w:val="30"/>
          <w:szCs w:val="30"/>
        </w:rPr>
        <w:t xml:space="preserve">Inter Company Loan) </w:t>
      </w:r>
      <w:r w:rsidRPr="00C278E1">
        <w:rPr>
          <w:rFonts w:ascii="Angsana New" w:hAnsi="Angsana New"/>
          <w:sz w:val="30"/>
          <w:szCs w:val="30"/>
          <w:cs/>
        </w:rPr>
        <w:t xml:space="preserve">กับกิจการที่เกี่ยวข้องกัน ซึ่งเป็นวงเงินสินเชื่อระยะสั้นชนิดไม่ผูกพันและไม่มีหลักประกันอายุสัญญา </w:t>
      </w:r>
      <w:r w:rsidRPr="00C278E1">
        <w:rPr>
          <w:rFonts w:ascii="Angsana New" w:hAnsi="Angsana New"/>
          <w:sz w:val="30"/>
          <w:szCs w:val="30"/>
        </w:rPr>
        <w:t xml:space="preserve">1 </w:t>
      </w:r>
      <w:r w:rsidRPr="00C278E1">
        <w:rPr>
          <w:rFonts w:ascii="Angsana New" w:hAnsi="Angsana New"/>
          <w:sz w:val="30"/>
          <w:szCs w:val="30"/>
          <w:cs/>
        </w:rPr>
        <w:t xml:space="preserve">ปี ซึ่งจะมีผลสิ้นสุดในวันที่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 xml:space="preserve">0 </w:t>
      </w:r>
      <w:r w:rsidRPr="00C278E1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57</w:t>
      </w:r>
      <w:r w:rsidRPr="00C278E1">
        <w:rPr>
          <w:rFonts w:ascii="Angsana New" w:hAnsi="Angsana New"/>
          <w:sz w:val="30"/>
          <w:szCs w:val="30"/>
        </w:rPr>
        <w:t xml:space="preserve">0      </w:t>
      </w:r>
      <w:r w:rsidRPr="00C278E1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Pr="00C278E1">
        <w:rPr>
          <w:rFonts w:ascii="Angsana New" w:hAnsi="Angsana New"/>
          <w:sz w:val="30"/>
          <w:szCs w:val="30"/>
        </w:rPr>
        <w:t xml:space="preserve">0 </w:t>
      </w:r>
      <w:r w:rsidRPr="00C278E1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46501C">
        <w:rPr>
          <w:rFonts w:ascii="Angsana New" w:hAnsi="Angsana New" w:hint="cs"/>
          <w:sz w:val="30"/>
          <w:szCs w:val="30"/>
          <w:cs/>
        </w:rPr>
        <w:t>ฯ</w:t>
      </w:r>
      <w:r w:rsidRPr="00C278E1">
        <w:rPr>
          <w:rFonts w:ascii="Angsana New" w:hAnsi="Angsana New"/>
          <w:sz w:val="30"/>
          <w:szCs w:val="30"/>
          <w:cs/>
        </w:rPr>
        <w:t xml:space="preserve"> เงินกู้ยืมดังกล่าวมีอัตราดอกเบี้ยอ้างอิงตามตลาด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C278E1">
        <w:rPr>
          <w:rFonts w:ascii="Angsana New" w:hAnsi="Angsana New"/>
          <w:sz w:val="30"/>
          <w:szCs w:val="30"/>
        </w:rPr>
        <w:t xml:space="preserve">SOFR </w:t>
      </w:r>
      <w:r w:rsidRPr="00C278E1">
        <w:rPr>
          <w:rFonts w:ascii="Angsana New" w:hAnsi="Angsana New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 โดยคำนึงถึงอัตราดอกเบี้ยเงินกู้ยืมระยะสั้นและอันดับความน่าเชื่อถือของบริษัทหรือผู้กู้ยืม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5D3F45B1" w14:textId="77777777" w:rsidR="00B555C7" w:rsidRDefault="00B555C7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BCD7AC1" w14:textId="77777777" w:rsidR="00B555C7" w:rsidRDefault="00B555C7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9A3E194" w14:textId="77777777" w:rsidR="00B555C7" w:rsidRDefault="00B555C7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6AC0FCAC" w14:textId="77777777" w:rsidR="00B555C7" w:rsidRDefault="00B555C7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074491DB" w14:textId="77777777" w:rsidR="00B555C7" w:rsidRPr="00C278E1" w:rsidRDefault="00B555C7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F295B10" w14:textId="77777777" w:rsidR="00B931FA" w:rsidRPr="00C278E1" w:rsidRDefault="00B931FA" w:rsidP="00C278E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5003709" w14:textId="61FE63E5" w:rsidR="00B63C41" w:rsidRPr="00C278E1" w:rsidRDefault="00B63C41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E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0B0970B5" w14:textId="77777777" w:rsidR="00420E83" w:rsidRPr="00C278E1" w:rsidRDefault="00420E83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093"/>
        <w:gridCol w:w="1079"/>
        <w:gridCol w:w="269"/>
        <w:gridCol w:w="1081"/>
        <w:gridCol w:w="273"/>
        <w:gridCol w:w="1079"/>
        <w:gridCol w:w="269"/>
        <w:gridCol w:w="1059"/>
      </w:tblGrid>
      <w:tr w:rsidR="009E29AB" w:rsidRPr="00C278E1" w14:paraId="082AED54" w14:textId="77777777" w:rsidTr="001106DE">
        <w:trPr>
          <w:tblHeader/>
        </w:trPr>
        <w:tc>
          <w:tcPr>
            <w:tcW w:w="1684" w:type="pct"/>
          </w:tcPr>
          <w:p w14:paraId="5CBFA1D8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EB0C664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1EB7CBE3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C1589FA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315AEC60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9AB" w:rsidRPr="00C278E1" w14:paraId="092C774B" w14:textId="77777777" w:rsidTr="00325B61">
        <w:trPr>
          <w:trHeight w:val="60"/>
          <w:tblHeader/>
        </w:trPr>
        <w:tc>
          <w:tcPr>
            <w:tcW w:w="1684" w:type="pct"/>
          </w:tcPr>
          <w:p w14:paraId="71DF69CF" w14:textId="2A99D03B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22EB102E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2ED8706E" w14:textId="72B54BCA" w:rsidR="00420E8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582234" w:rsidRPr="00C278E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82234" w:rsidRPr="00C278E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05DFCE2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0BB4A88" w14:textId="427A2F8E" w:rsidR="00420E8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420E83" w:rsidRPr="00C278E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20E83" w:rsidRPr="00C278E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C273AD7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09389F" w14:textId="7DBABA66" w:rsidR="00420E8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582234" w:rsidRPr="00C278E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82234" w:rsidRPr="00C278E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4CE28E4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40399B5" w14:textId="7D94C200" w:rsidR="00420E8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420E83" w:rsidRPr="00C278E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20E83" w:rsidRPr="00C278E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E29AB" w:rsidRPr="00C278E1" w14:paraId="440DE3F3" w14:textId="77777777" w:rsidTr="00325B61">
        <w:trPr>
          <w:trHeight w:val="60"/>
          <w:tblHeader/>
        </w:trPr>
        <w:tc>
          <w:tcPr>
            <w:tcW w:w="1684" w:type="pct"/>
          </w:tcPr>
          <w:p w14:paraId="4A608D2F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152135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6A7E5FD" w14:textId="7DA03EE9" w:rsidR="00420E83" w:rsidRPr="00C278E1" w:rsidRDefault="0008099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44" w:type="pct"/>
          </w:tcPr>
          <w:p w14:paraId="322EFEF1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F729D5" w14:textId="2BE477F9" w:rsidR="00420E83" w:rsidRPr="00C278E1" w:rsidRDefault="0008099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6" w:type="pct"/>
          </w:tcPr>
          <w:p w14:paraId="580CB8C1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189EEC" w14:textId="49AEB4C0" w:rsidR="00420E83" w:rsidRPr="00C278E1" w:rsidRDefault="0008099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44" w:type="pct"/>
          </w:tcPr>
          <w:p w14:paraId="7A95C9A1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F65161B" w14:textId="56490EA1" w:rsidR="00420E83" w:rsidRPr="00C278E1" w:rsidRDefault="0008099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9E29AB" w:rsidRPr="00C278E1" w14:paraId="5CAE3D08" w14:textId="77777777" w:rsidTr="00325B61">
        <w:trPr>
          <w:trHeight w:val="60"/>
          <w:tblHeader/>
        </w:trPr>
        <w:tc>
          <w:tcPr>
            <w:tcW w:w="1684" w:type="pct"/>
          </w:tcPr>
          <w:p w14:paraId="09E9371D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52F41638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31" w:type="pct"/>
            <w:gridSpan w:val="7"/>
          </w:tcPr>
          <w:p w14:paraId="79055581" w14:textId="77777777" w:rsidR="00420E83" w:rsidRPr="00C278E1" w:rsidRDefault="00420E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278E1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278E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C278E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E29AB" w:rsidRPr="00C278E1" w14:paraId="3A8A00D0" w14:textId="77777777" w:rsidTr="001106DE">
        <w:tc>
          <w:tcPr>
            <w:tcW w:w="1684" w:type="pct"/>
          </w:tcPr>
          <w:p w14:paraId="23684FD3" w14:textId="77777777" w:rsidR="00325B61" w:rsidRPr="00C278E1" w:rsidRDefault="00325B6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73CB050D" w14:textId="7207D5EC" w:rsidR="00325B61" w:rsidRPr="00C278E1" w:rsidRDefault="00B3520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78E1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4E8DB4CA" w14:textId="18419691" w:rsidR="00325B61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44" w:type="pct"/>
          </w:tcPr>
          <w:p w14:paraId="2D5D86F8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80FACE9" w14:textId="4844A585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89</w:t>
            </w:r>
            <w:r w:rsidRPr="00C278E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C69582A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67FDED" w14:textId="586AFBD5" w:rsidR="00325B61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20,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4" w:type="pct"/>
          </w:tcPr>
          <w:p w14:paraId="70854F8D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549C7FD" w14:textId="506B45E6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9</w:t>
            </w:r>
            <w:r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9E29AB" w:rsidRPr="00C278E1" w14:paraId="71F4EC71" w14:textId="77777777" w:rsidTr="001106DE">
        <w:tc>
          <w:tcPr>
            <w:tcW w:w="1684" w:type="pct"/>
          </w:tcPr>
          <w:p w14:paraId="5B4E057A" w14:textId="77777777" w:rsidR="00325B61" w:rsidRPr="00C278E1" w:rsidRDefault="00325B6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5B34F1F6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333FA3" w14:textId="168A908A" w:rsidR="00325B6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A0691A" w:rsidRPr="00C278E1">
              <w:rPr>
                <w:rFonts w:ascii="Angsana New" w:hAnsi="Angsana New"/>
                <w:sz w:val="30"/>
                <w:szCs w:val="30"/>
              </w:rPr>
              <w:t>2,</w:t>
            </w:r>
            <w:r w:rsidRPr="00E07862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44" w:type="pct"/>
          </w:tcPr>
          <w:p w14:paraId="5E1D1ED0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1E340029" w14:textId="5355E9AE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22,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146" w:type="pct"/>
          </w:tcPr>
          <w:p w14:paraId="4BF6DC44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86CFF75" w14:textId="0E4CB4D6" w:rsidR="00325B61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7</w:t>
            </w:r>
            <w:r w:rsidRPr="00C278E1">
              <w:rPr>
                <w:rFonts w:ascii="Angsana New" w:hAnsi="Angsana New"/>
                <w:sz w:val="30"/>
                <w:szCs w:val="30"/>
              </w:rPr>
              <w:t>,1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4" w:type="pct"/>
          </w:tcPr>
          <w:p w14:paraId="689114C7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0D6F800" w14:textId="46F3582C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10,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7</w:t>
            </w: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E29AB" w:rsidRPr="00C278E1" w14:paraId="0E9A542D" w14:textId="77777777" w:rsidTr="001106DE">
        <w:tc>
          <w:tcPr>
            <w:tcW w:w="1684" w:type="pct"/>
          </w:tcPr>
          <w:p w14:paraId="5C1FA016" w14:textId="77777777" w:rsidR="00325B61" w:rsidRPr="00C278E1" w:rsidRDefault="00325B6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444D61B4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7AA1DF0" w14:textId="50BF0268" w:rsidR="00325B6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A0691A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A0691A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44B8171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FB18C30" w14:textId="19118026" w:rsidR="00325B6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325B61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146" w:type="pct"/>
          </w:tcPr>
          <w:p w14:paraId="395BF9DC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88D4065" w14:textId="5DADD256" w:rsidR="00325B6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A0691A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0691A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7DEC2380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71AEA45" w14:textId="5813AB0D" w:rsidR="00325B6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25B61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0,0</w:t>
            </w: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25B61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E29AB" w:rsidRPr="00C278E1" w14:paraId="18E6C36B" w14:textId="77777777" w:rsidTr="001106DE">
        <w:tc>
          <w:tcPr>
            <w:tcW w:w="1684" w:type="pct"/>
          </w:tcPr>
          <w:p w14:paraId="519C0688" w14:textId="77777777" w:rsidR="00325B61" w:rsidRPr="00C278E1" w:rsidRDefault="00325B6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278E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278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       </w:t>
            </w:r>
          </w:p>
          <w:p w14:paraId="69B3747B" w14:textId="77777777" w:rsidR="00325B61" w:rsidRPr="00C278E1" w:rsidRDefault="00325B6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4" w:type="pct"/>
          </w:tcPr>
          <w:p w14:paraId="24889429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26A8BDF1" w14:textId="75411726" w:rsidR="00325B61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Pr="00C278E1">
              <w:rPr>
                <w:rFonts w:ascii="Angsana New" w:hAnsi="Angsana New"/>
                <w:sz w:val="30"/>
                <w:szCs w:val="30"/>
              </w:rPr>
              <w:t>2)</w:t>
            </w:r>
            <w:r w:rsidRPr="00C278E1" w:rsidDel="001559B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328B803F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CC3C57B" w14:textId="646C3A1E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35</w:t>
            </w:r>
            <w:r w:rsidRPr="00C2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D7BDC4B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8B2D1" w14:textId="0F535FBF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14D1931E" w14:textId="606E3AAB" w:rsidR="003237B8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44" w:type="pct"/>
          </w:tcPr>
          <w:p w14:paraId="4705A297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4D849191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5EAB9CE" w14:textId="71D13F90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9E29AB" w:rsidRPr="00C278E1" w14:paraId="028CC9A5" w14:textId="77777777" w:rsidTr="001106DE">
        <w:tc>
          <w:tcPr>
            <w:tcW w:w="1684" w:type="pct"/>
          </w:tcPr>
          <w:p w14:paraId="67E3A075" w14:textId="77777777" w:rsidR="00325B61" w:rsidRPr="00C278E1" w:rsidRDefault="00325B6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228F9860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9D5559E" w14:textId="4535B603" w:rsidR="00325B6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A0691A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0691A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4" w:type="pct"/>
          </w:tcPr>
          <w:p w14:paraId="084277D4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8FBA301" w14:textId="2EA0B79D" w:rsidR="00325B6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325B61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25B61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68A956E5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778102" w14:textId="58769A35" w:rsidR="00325B6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A0691A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0691A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5A9D0031" w14:textId="77777777" w:rsidR="00325B61" w:rsidRPr="00C278E1" w:rsidRDefault="00325B6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D492B" w14:textId="36606F86" w:rsidR="00325B6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25B61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0,0</w:t>
            </w: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25B61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449FC" w:rsidRPr="00C278E1" w14:paraId="5E127B0B" w14:textId="77777777" w:rsidTr="00822902">
        <w:tc>
          <w:tcPr>
            <w:tcW w:w="1684" w:type="pct"/>
          </w:tcPr>
          <w:p w14:paraId="17B65C7C" w14:textId="3AA0B455" w:rsidR="006449FC" w:rsidRPr="00C278E1" w:rsidRDefault="006449FC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84" w:type="pct"/>
          </w:tcPr>
          <w:p w14:paraId="4A06B0B3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77" w:type="pct"/>
          </w:tcPr>
          <w:p w14:paraId="7DB5B0F2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3E521FA9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8" w:type="pct"/>
          </w:tcPr>
          <w:p w14:paraId="6F957806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146" w:type="pct"/>
          </w:tcPr>
          <w:p w14:paraId="542A7205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7" w:type="pct"/>
          </w:tcPr>
          <w:p w14:paraId="7B64FCC2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6C41A199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66" w:type="pct"/>
          </w:tcPr>
          <w:p w14:paraId="2CE165FE" w14:textId="77777777" w:rsidR="00B931FA" w:rsidRPr="00C278E1" w:rsidRDefault="00B931FA" w:rsidP="00737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</w:tr>
      <w:tr w:rsidR="0088485C" w:rsidRPr="00C278E1" w14:paraId="78F6BDD2" w14:textId="77777777" w:rsidTr="00822902">
        <w:tc>
          <w:tcPr>
            <w:tcW w:w="1684" w:type="pct"/>
          </w:tcPr>
          <w:p w14:paraId="38603CBE" w14:textId="4232F759" w:rsidR="0088485C" w:rsidRPr="00C278E1" w:rsidRDefault="0088485C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5F072561" w14:textId="77777777" w:rsidR="0088485C" w:rsidRPr="00C278E1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031EAB5" w14:textId="77777777" w:rsidR="0088485C" w:rsidRPr="00C278E1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05EDE3" w14:textId="77777777" w:rsidR="0088485C" w:rsidRPr="00C278E1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C83BF8F" w14:textId="77777777" w:rsidR="0088485C" w:rsidRPr="00C278E1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589D3A" w14:textId="77777777" w:rsidR="0088485C" w:rsidRPr="00C278E1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949076" w14:textId="77777777" w:rsidR="0088485C" w:rsidRPr="00C278E1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76E944" w14:textId="77777777" w:rsidR="0088485C" w:rsidRPr="00C278E1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DDFACD9" w14:textId="77777777" w:rsidR="0088485C" w:rsidRPr="00C278E1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9FC" w:rsidRPr="00C278E1" w14:paraId="732250D6" w14:textId="77777777" w:rsidTr="00822902">
        <w:tc>
          <w:tcPr>
            <w:tcW w:w="1684" w:type="pct"/>
          </w:tcPr>
          <w:p w14:paraId="06073090" w14:textId="77777777" w:rsidR="006449FC" w:rsidRPr="00C278E1" w:rsidRDefault="006449FC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4" w:type="pct"/>
          </w:tcPr>
          <w:p w14:paraId="5CDEB670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709D461" w14:textId="250D8A4E" w:rsidR="006449FC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44" w:type="pct"/>
          </w:tcPr>
          <w:p w14:paraId="7F258A71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3CFEE5" w14:textId="225C3EC6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46" w:type="pct"/>
          </w:tcPr>
          <w:p w14:paraId="650B7C1E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4A57E71" w14:textId="0B7EF1ED" w:rsidR="006449FC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20,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BF06BF9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316B0EC4" w14:textId="5ABFF484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449FC" w:rsidRPr="00C278E1" w14:paraId="531B9B4B" w14:textId="77777777" w:rsidTr="00822902">
        <w:tc>
          <w:tcPr>
            <w:tcW w:w="1684" w:type="pct"/>
          </w:tcPr>
          <w:p w14:paraId="06842791" w14:textId="77777777" w:rsidR="006449FC" w:rsidRPr="00C278E1" w:rsidRDefault="006449FC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4" w:type="pct"/>
          </w:tcPr>
          <w:p w14:paraId="16EEA90A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CD7A36C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A54850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D41C58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5062C4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44E9CA5A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04ADAB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6876432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49FC" w:rsidRPr="00C278E1" w14:paraId="6FC2F91D" w14:textId="77777777" w:rsidTr="00822902">
        <w:tc>
          <w:tcPr>
            <w:tcW w:w="1684" w:type="pct"/>
          </w:tcPr>
          <w:p w14:paraId="652170DF" w14:textId="0F3A8FCD" w:rsidR="006449FC" w:rsidRPr="00C278E1" w:rsidRDefault="006449FC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4" w:type="pct"/>
          </w:tcPr>
          <w:p w14:paraId="4EF4190A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5718268" w14:textId="5C06B4AD" w:rsidR="006449F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4" w:type="pct"/>
          </w:tcPr>
          <w:p w14:paraId="6EA4873A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8E4A5CB" w14:textId="4D945FE1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6B941FA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C24D681" w14:textId="1D0C5315" w:rsidR="006449F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4" w:type="pct"/>
          </w:tcPr>
          <w:p w14:paraId="2C460608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15621B6E" w14:textId="32BC3DD1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6449FC" w:rsidRPr="00C278E1" w14:paraId="2A2C5C2F" w14:textId="77777777" w:rsidTr="00822902">
        <w:tc>
          <w:tcPr>
            <w:tcW w:w="1684" w:type="pct"/>
          </w:tcPr>
          <w:p w14:paraId="25DBC98B" w14:textId="5E742AC5" w:rsidR="006449FC" w:rsidRPr="00C278E1" w:rsidRDefault="00E0786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449FC"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449FC"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49FC"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7BCFA4A5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7EC5543" w14:textId="077B5151" w:rsidR="006449F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4" w:type="pct"/>
          </w:tcPr>
          <w:p w14:paraId="708FC6F9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6D14447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354185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71F4A1B" w14:textId="2AED7084" w:rsidR="006449F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44" w:type="pct"/>
          </w:tcPr>
          <w:p w14:paraId="666ACFE3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AB62EC1" w14:textId="5C4B7E79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449FC" w:rsidRPr="00C278E1" w14:paraId="1441C2BB" w14:textId="77777777" w:rsidTr="00822902">
        <w:tc>
          <w:tcPr>
            <w:tcW w:w="1684" w:type="pct"/>
          </w:tcPr>
          <w:p w14:paraId="02D94827" w14:textId="5BAFE572" w:rsidR="006449FC" w:rsidRPr="00C278E1" w:rsidRDefault="00E0786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449FC"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49FC"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="006449FC"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64B1A1CF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D997166" w14:textId="1F03FC95" w:rsidR="006449FC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2A00F73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17D8DDC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B81E05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A646B47" w14:textId="43C6C31C" w:rsidR="006449F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="00A0691A" w:rsidRPr="00C278E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4" w:type="pct"/>
          </w:tcPr>
          <w:p w14:paraId="397444E1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3C834D85" w14:textId="1D25D20F" w:rsidR="006449FC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449FC"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449FC" w:rsidRPr="00C278E1" w14:paraId="14EAC960" w14:textId="77777777" w:rsidTr="00822902">
        <w:tc>
          <w:tcPr>
            <w:tcW w:w="1684" w:type="pct"/>
          </w:tcPr>
          <w:p w14:paraId="39D84A7D" w14:textId="77777777" w:rsidR="006449FC" w:rsidRPr="00C278E1" w:rsidRDefault="006449FC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39AE6CFC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7397D5A3" w14:textId="222AE023" w:rsidR="006449FC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22EBC31B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9A8A412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65AB2865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72398D12" w14:textId="61E55EC7" w:rsidR="006449FC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24E5D856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20A92B31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449FC" w:rsidRPr="00C278E1" w14:paraId="1E8AA7E1" w14:textId="77777777" w:rsidTr="00822902">
        <w:tc>
          <w:tcPr>
            <w:tcW w:w="1684" w:type="pct"/>
          </w:tcPr>
          <w:p w14:paraId="0E3C21CC" w14:textId="77777777" w:rsidR="006449FC" w:rsidRPr="00C278E1" w:rsidRDefault="006449FC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33E9523F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50B23" w14:textId="3A07B0C4" w:rsidR="006449FC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44" w:type="pct"/>
          </w:tcPr>
          <w:p w14:paraId="718905CB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032E9" w14:textId="1EA9813C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29DD95A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4131" w14:textId="212D1E1F" w:rsidR="006449FC" w:rsidRPr="00C278E1" w:rsidRDefault="00A0691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44" w:type="pct"/>
          </w:tcPr>
          <w:p w14:paraId="4DD9B311" w14:textId="77777777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6AD8" w14:textId="422C9DEB" w:rsidR="006449FC" w:rsidRPr="00C278E1" w:rsidRDefault="006449F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</w:tr>
      <w:tr w:rsidR="0088485C" w:rsidRPr="00C278E1" w14:paraId="23EACA9E" w14:textId="77777777" w:rsidTr="00737FF4">
        <w:trPr>
          <w:trHeight w:val="199"/>
        </w:trPr>
        <w:tc>
          <w:tcPr>
            <w:tcW w:w="1684" w:type="pct"/>
          </w:tcPr>
          <w:p w14:paraId="72AF4A99" w14:textId="77777777" w:rsidR="0088485C" w:rsidRPr="00737FF4" w:rsidRDefault="0088485C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49CDC6F1" w14:textId="77777777" w:rsidR="0088485C" w:rsidRPr="00737FF4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14:paraId="7655F306" w14:textId="77777777" w:rsidR="0088485C" w:rsidRPr="00737FF4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A592776" w14:textId="77777777" w:rsidR="0088485C" w:rsidRPr="00737FF4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294BC47E" w14:textId="77777777" w:rsidR="0088485C" w:rsidRPr="00737FF4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ABDDB75" w14:textId="77777777" w:rsidR="0088485C" w:rsidRPr="00737FF4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14:paraId="4098EE7F" w14:textId="77777777" w:rsidR="0088485C" w:rsidRPr="00737FF4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4602538E" w14:textId="77777777" w:rsidR="0088485C" w:rsidRPr="00737FF4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14:paraId="624C4B1F" w14:textId="77777777" w:rsidR="0088485C" w:rsidRPr="00737FF4" w:rsidRDefault="0088485C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FF4" w:rsidRPr="00C278E1" w14:paraId="48F811EE" w14:textId="77777777" w:rsidTr="00737FF4">
        <w:trPr>
          <w:trHeight w:val="199"/>
        </w:trPr>
        <w:tc>
          <w:tcPr>
            <w:tcW w:w="1684" w:type="pct"/>
          </w:tcPr>
          <w:p w14:paraId="0924F58F" w14:textId="77777777" w:rsidR="00737FF4" w:rsidRPr="00737FF4" w:rsidRDefault="00737FF4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69ED1636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4779F659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2CECA147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0CF3FEAE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077E238B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0D26462B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105E9BB8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188888E2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FF4" w:rsidRPr="00C278E1" w14:paraId="33E2065F" w14:textId="77777777" w:rsidTr="00737FF4">
        <w:trPr>
          <w:trHeight w:val="199"/>
        </w:trPr>
        <w:tc>
          <w:tcPr>
            <w:tcW w:w="1684" w:type="pct"/>
          </w:tcPr>
          <w:p w14:paraId="2EE7310C" w14:textId="77777777" w:rsidR="00737FF4" w:rsidRPr="00737FF4" w:rsidRDefault="00737FF4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6515AB2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2A11477E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3F064BE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6855C129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3CE030B7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7FB9A8C1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108BF0DF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63A45F1F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FF4" w:rsidRPr="00C278E1" w14:paraId="78F42D21" w14:textId="77777777" w:rsidTr="00737FF4">
        <w:trPr>
          <w:trHeight w:val="199"/>
        </w:trPr>
        <w:tc>
          <w:tcPr>
            <w:tcW w:w="1684" w:type="pct"/>
          </w:tcPr>
          <w:p w14:paraId="0B3EA2EA" w14:textId="77777777" w:rsidR="00737FF4" w:rsidRPr="00737FF4" w:rsidRDefault="00737FF4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CFCA67F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038C5EE3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3B20CA9C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74099996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F56044F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11F00512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3FFF4A1F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3FCB6526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FF4" w:rsidRPr="00C278E1" w14:paraId="5CB9A3AA" w14:textId="77777777" w:rsidTr="00737FF4">
        <w:trPr>
          <w:trHeight w:val="199"/>
        </w:trPr>
        <w:tc>
          <w:tcPr>
            <w:tcW w:w="1684" w:type="pct"/>
          </w:tcPr>
          <w:p w14:paraId="40E079D1" w14:textId="77777777" w:rsidR="00737FF4" w:rsidRPr="00737FF4" w:rsidRDefault="00737FF4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EAE17B2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77D00085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01B0EE13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7BA9F6D6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26F68D4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47156BF3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1BDB2870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41AB1E63" w14:textId="77777777" w:rsidR="00737FF4" w:rsidRPr="00737FF4" w:rsidRDefault="00737FF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403F5B3" w14:textId="77777777" w:rsidR="00432A99" w:rsidRDefault="00432A99">
      <w:r>
        <w:br w:type="page"/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093"/>
        <w:gridCol w:w="1079"/>
        <w:gridCol w:w="269"/>
        <w:gridCol w:w="1081"/>
        <w:gridCol w:w="273"/>
        <w:gridCol w:w="1079"/>
        <w:gridCol w:w="269"/>
        <w:gridCol w:w="1059"/>
      </w:tblGrid>
      <w:tr w:rsidR="00432A99" w:rsidRPr="00C278E1" w14:paraId="40912BC9" w14:textId="77777777" w:rsidTr="00432A99">
        <w:trPr>
          <w:trHeight w:val="199"/>
        </w:trPr>
        <w:tc>
          <w:tcPr>
            <w:tcW w:w="1684" w:type="pct"/>
          </w:tcPr>
          <w:p w14:paraId="0A6098B0" w14:textId="77777777" w:rsidR="00432A99" w:rsidRPr="00737FF4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36CE5022" w14:textId="77777777" w:rsidR="00432A99" w:rsidRPr="00737FF4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9" w:type="pct"/>
            <w:gridSpan w:val="3"/>
          </w:tcPr>
          <w:p w14:paraId="03454173" w14:textId="0AA605B0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EC867D" w14:textId="77777777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vAlign w:val="center"/>
          </w:tcPr>
          <w:p w14:paraId="2D70198E" w14:textId="1A845CAD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A99" w:rsidRPr="00C278E1" w14:paraId="2ECFB6FF" w14:textId="77777777" w:rsidTr="00432A99">
        <w:trPr>
          <w:trHeight w:val="199"/>
        </w:trPr>
        <w:tc>
          <w:tcPr>
            <w:tcW w:w="1684" w:type="pct"/>
          </w:tcPr>
          <w:p w14:paraId="4E4053F9" w14:textId="3A4981A5" w:rsidR="00432A99" w:rsidRPr="00737FF4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14E265E7" w14:textId="4978234E" w:rsidR="00432A99" w:rsidRPr="00737FF4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77" w:type="pct"/>
          </w:tcPr>
          <w:p w14:paraId="4C6C1EB7" w14:textId="504EF495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A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2A9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AE33D7A" w14:textId="77777777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BA59D9" w14:textId="0009CA1B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8" w:hanging="298"/>
              <w:rPr>
                <w:rFonts w:ascii="Angsana New" w:hAnsi="Angsana New"/>
                <w:sz w:val="30"/>
                <w:szCs w:val="30"/>
              </w:rPr>
            </w:pPr>
            <w:r w:rsidRPr="00432A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A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A159C4B" w14:textId="77777777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19C782" w14:textId="129B1659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-96" w:hanging="210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432A99">
              <w:rPr>
                <w:rFonts w:ascii="Angsana New" w:hAnsi="Angsana New"/>
                <w:spacing w:val="8"/>
                <w:sz w:val="30"/>
                <w:szCs w:val="30"/>
              </w:rPr>
              <w:t xml:space="preserve">30 </w:t>
            </w:r>
            <w:r w:rsidRPr="00432A99">
              <w:rPr>
                <w:rFonts w:ascii="Angsana New" w:hAnsi="Angsana New"/>
                <w:spacing w:val="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0A078D0A" w14:textId="77777777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EBA5EB2" w14:textId="12E85CB1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left" w:pos="777"/>
              </w:tabs>
              <w:spacing w:after="0" w:line="240" w:lineRule="auto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432A99">
              <w:rPr>
                <w:rFonts w:ascii="Angsana New" w:hAnsi="Angsana New"/>
                <w:spacing w:val="-12"/>
                <w:sz w:val="30"/>
                <w:szCs w:val="30"/>
              </w:rPr>
              <w:t xml:space="preserve">31 </w:t>
            </w:r>
            <w:r w:rsidRPr="00432A99">
              <w:rPr>
                <w:rFonts w:ascii="Angsana New" w:hAnsi="Angsana New"/>
                <w:spacing w:val="-12"/>
                <w:sz w:val="30"/>
                <w:szCs w:val="30"/>
                <w:cs/>
              </w:rPr>
              <w:t>ธันวาคม</w:t>
            </w:r>
          </w:p>
        </w:tc>
      </w:tr>
      <w:tr w:rsidR="00432A99" w:rsidRPr="00C278E1" w14:paraId="6CD7F6F3" w14:textId="77777777" w:rsidTr="00D92C1B">
        <w:trPr>
          <w:trHeight w:val="199"/>
        </w:trPr>
        <w:tc>
          <w:tcPr>
            <w:tcW w:w="1684" w:type="pct"/>
          </w:tcPr>
          <w:p w14:paraId="00DD08CF" w14:textId="77777777" w:rsidR="00432A99" w:rsidRPr="00737FF4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3AA78F98" w14:textId="77777777" w:rsidR="00432A99" w:rsidRPr="00737FF4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77" w:type="pct"/>
          </w:tcPr>
          <w:p w14:paraId="493C7C02" w14:textId="57833DCF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A9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306E2A1A" w14:textId="77777777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51E4F7" w14:textId="60E70CD5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32A9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9C99014" w14:textId="77777777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A91985" w14:textId="1AE43108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32A9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4644DD61" w14:textId="77777777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AEDB8D0" w14:textId="7CBE02B3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2</w:t>
            </w:r>
            <w:r w:rsidRPr="00E07862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432A99" w:rsidRPr="00C278E1" w14:paraId="2FC3239D" w14:textId="77777777" w:rsidTr="00432A99">
        <w:trPr>
          <w:trHeight w:val="199"/>
        </w:trPr>
        <w:tc>
          <w:tcPr>
            <w:tcW w:w="1684" w:type="pct"/>
          </w:tcPr>
          <w:p w14:paraId="18533B6E" w14:textId="77777777" w:rsidR="00432A99" w:rsidRPr="00737FF4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4C1BA70E" w14:textId="77777777" w:rsidR="00432A99" w:rsidRPr="00737FF4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31" w:type="pct"/>
            <w:gridSpan w:val="7"/>
          </w:tcPr>
          <w:p w14:paraId="7E236ABF" w14:textId="0C0FAECF" w:rsidR="00432A99" w:rsidRPr="00432A99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A9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32A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432A9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2A99" w:rsidRPr="00C278E1" w14:paraId="32EF8C27" w14:textId="77777777" w:rsidTr="001106DE">
        <w:tc>
          <w:tcPr>
            <w:tcW w:w="1684" w:type="pct"/>
          </w:tcPr>
          <w:p w14:paraId="4E45CE19" w14:textId="01C0BC4C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67006F5E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BD64A2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ACA5B83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025A76D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94DDBB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B46AC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A2F228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7A308873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A99" w:rsidRPr="00C278E1" w14:paraId="2857E38B" w14:textId="77777777" w:rsidTr="001106DE">
        <w:tc>
          <w:tcPr>
            <w:tcW w:w="1684" w:type="pct"/>
          </w:tcPr>
          <w:p w14:paraId="4266BD0D" w14:textId="77777777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4" w:type="pct"/>
          </w:tcPr>
          <w:p w14:paraId="7A6F67B2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EA1EE9" w14:textId="345AAC18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44" w:type="pct"/>
          </w:tcPr>
          <w:p w14:paraId="16B0A53E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BFF1C6" w14:textId="4EC2FEC5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46" w:type="pct"/>
          </w:tcPr>
          <w:p w14:paraId="0BAAFFE4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781D4" w14:textId="32F68973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/>
                <w:sz w:val="30"/>
                <w:szCs w:val="30"/>
              </w:rPr>
            </w:pPr>
            <w:r w:rsidRPr="00C278E1">
              <w:rPr>
                <w:rFonts w:asciiTheme="majorBidi" w:hAnsi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/>
                <w:sz w:val="30"/>
                <w:szCs w:val="30"/>
              </w:rPr>
              <w:t>56</w:t>
            </w:r>
            <w:r w:rsidRPr="00C278E1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8AC7E1B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C6E8E5A" w14:textId="27E70818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/>
                <w:sz w:val="30"/>
                <w:szCs w:val="30"/>
              </w:rPr>
              <w:t>10,2</w:t>
            </w:r>
            <w:r w:rsidRPr="00E07862">
              <w:rPr>
                <w:rFonts w:asciiTheme="majorBidi" w:hAnsiTheme="majorBidi"/>
                <w:sz w:val="30"/>
                <w:szCs w:val="30"/>
              </w:rPr>
              <w:t>6</w:t>
            </w:r>
            <w:r w:rsidRPr="00E07862">
              <w:rPr>
                <w:rFonts w:asciiTheme="majorBidi" w:hAnsiTheme="majorBidi" w:hint="cs"/>
                <w:sz w:val="30"/>
                <w:szCs w:val="30"/>
              </w:rPr>
              <w:t>5</w:t>
            </w:r>
          </w:p>
        </w:tc>
      </w:tr>
      <w:tr w:rsidR="00432A99" w:rsidRPr="00C278E1" w14:paraId="5303CF8A" w14:textId="77777777" w:rsidTr="001106DE">
        <w:tc>
          <w:tcPr>
            <w:tcW w:w="1684" w:type="pct"/>
          </w:tcPr>
          <w:p w14:paraId="4EC124F6" w14:textId="77777777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4" w:type="pct"/>
          </w:tcPr>
          <w:p w14:paraId="62B3C68F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D549F2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829545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A52F10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0B5F17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BE3E0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71DF24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168A4EF5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A99" w:rsidRPr="00C278E1" w14:paraId="59688BAB" w14:textId="77777777" w:rsidTr="001106DE">
        <w:tc>
          <w:tcPr>
            <w:tcW w:w="1684" w:type="pct"/>
          </w:tcPr>
          <w:p w14:paraId="543DC65C" w14:textId="36A0B4CE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4" w:type="pct"/>
          </w:tcPr>
          <w:p w14:paraId="60EFA078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C0EC2" w14:textId="242430C2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144" w:type="pct"/>
          </w:tcPr>
          <w:p w14:paraId="71FF0948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0140312" w14:textId="441AFED0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46" w:type="pct"/>
          </w:tcPr>
          <w:p w14:paraId="7AC6A360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691E9" w14:textId="6D4A2C2C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CC8712F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0AAF43D" w14:textId="7EC2DBEE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32A99" w:rsidRPr="00C278E1" w14:paraId="5B706749" w14:textId="77777777" w:rsidTr="001106DE">
        <w:tc>
          <w:tcPr>
            <w:tcW w:w="1684" w:type="pct"/>
          </w:tcPr>
          <w:p w14:paraId="1AC31237" w14:textId="79D1A220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489E7B75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3092E" w14:textId="49D4F835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0B3DCBD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F280CE3" w14:textId="192CED00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E834338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6A49F" w14:textId="7B9C9B46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D6231B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30D9741" w14:textId="62B5AA20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32A99" w:rsidRPr="00C278E1" w14:paraId="20D2CDDA" w14:textId="77777777" w:rsidTr="001106DE">
        <w:tc>
          <w:tcPr>
            <w:tcW w:w="1684" w:type="pct"/>
          </w:tcPr>
          <w:p w14:paraId="02375116" w14:textId="5D8A213D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1F2E6C3F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52FB69A8" w14:textId="12CF7E88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4" w:type="pct"/>
          </w:tcPr>
          <w:p w14:paraId="1211286D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748A1A2" w14:textId="568DDC99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6" w:type="pct"/>
          </w:tcPr>
          <w:p w14:paraId="786D9AFD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1FDFE5A1" w14:textId="00F39802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6B7925EE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1B11080" w14:textId="4EA3C2A3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2A99" w:rsidRPr="00C278E1" w14:paraId="384D9D66" w14:textId="77777777" w:rsidTr="001106DE">
        <w:tc>
          <w:tcPr>
            <w:tcW w:w="1684" w:type="pct"/>
          </w:tcPr>
          <w:p w14:paraId="522FE562" w14:textId="77777777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127FBB7E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890E9" w14:textId="07F2DF0C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7FEC2710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1A38AA6" w14:textId="70826A16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1A0AC345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1F40D" w14:textId="1F6D9A21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22C633A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3BE76D01" w14:textId="0C8C047E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32A99" w:rsidRPr="00C278E1" w14:paraId="1B65386B" w14:textId="77777777" w:rsidTr="001106DE">
        <w:tc>
          <w:tcPr>
            <w:tcW w:w="1684" w:type="pct"/>
          </w:tcPr>
          <w:p w14:paraId="149C2A53" w14:textId="77777777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46106494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F64F8" w14:textId="3C4A6BEA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144" w:type="pct"/>
          </w:tcPr>
          <w:p w14:paraId="64016AD0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56B9CFC" w14:textId="10456209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146" w:type="pct"/>
          </w:tcPr>
          <w:p w14:paraId="2C7226D8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490842" w14:textId="2F12626E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4" w:type="pct"/>
          </w:tcPr>
          <w:p w14:paraId="36CE9302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DEA950F" w14:textId="75E115A4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078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432A99" w:rsidRPr="00C278E1" w14:paraId="60B9FC3B" w14:textId="77777777" w:rsidTr="001106DE">
        <w:tc>
          <w:tcPr>
            <w:tcW w:w="1684" w:type="pct"/>
          </w:tcPr>
          <w:p w14:paraId="15321DCA" w14:textId="77777777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3EAD9BB6" w14:textId="77777777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4" w:type="pct"/>
          </w:tcPr>
          <w:p w14:paraId="253B59FA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70F7A2E2" w14:textId="7BEAE558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2)</w:t>
            </w:r>
            <w:r w:rsidRPr="00C278E1" w:rsidDel="00155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6730BAD9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37D15AF" w14:textId="74CB2EDF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0B5C846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58D0D5E8" w14:textId="67CB1ABD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(20)</w:t>
            </w:r>
            <w:r w:rsidRPr="00C278E1" w:rsidDel="00155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5EAB1320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409A2DE" w14:textId="51D3ACB8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2A99" w:rsidRPr="00C278E1" w14:paraId="1331BFBA" w14:textId="77777777" w:rsidTr="001106DE">
        <w:tc>
          <w:tcPr>
            <w:tcW w:w="1684" w:type="pct"/>
          </w:tcPr>
          <w:p w14:paraId="5A0E5E9D" w14:textId="77777777" w:rsidR="00432A99" w:rsidRPr="00C278E1" w:rsidRDefault="00432A99" w:rsidP="0043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74509E8C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3DF682E" w14:textId="5B59E4DE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4" w:type="pct"/>
          </w:tcPr>
          <w:p w14:paraId="3CAC8859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1F79DCA" w14:textId="08EE580C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536D37F5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088939" w14:textId="32E410D8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28513AC" w14:textId="77777777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650574B" w14:textId="76065ED5" w:rsidR="00432A99" w:rsidRPr="00C278E1" w:rsidRDefault="00432A99" w:rsidP="00432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7DE1475B" w14:textId="77777777" w:rsidR="000966C8" w:rsidRDefault="000966C8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th-TH"/>
        </w:rPr>
      </w:pPr>
    </w:p>
    <w:p w14:paraId="7C28820D" w14:textId="123B0952" w:rsidR="00420E83" w:rsidRPr="00C278E1" w:rsidRDefault="00420E83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C278E1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C278E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C278E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C278E1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E07862" w:rsidRPr="00E07862">
        <w:rPr>
          <w:rFonts w:asciiTheme="majorBidi" w:hAnsiTheme="majorBidi" w:cstheme="majorBidi"/>
          <w:sz w:val="30"/>
          <w:szCs w:val="30"/>
        </w:rPr>
        <w:t>7</w:t>
      </w:r>
      <w:r w:rsidRPr="00C278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Pr="00C278E1">
        <w:rPr>
          <w:rFonts w:asciiTheme="majorBidi" w:hAnsiTheme="majorBidi" w:cstheme="majorBidi"/>
          <w:sz w:val="30"/>
          <w:szCs w:val="30"/>
        </w:rPr>
        <w:t>1</w:t>
      </w:r>
      <w:r w:rsidR="00E07862" w:rsidRPr="00E07862">
        <w:rPr>
          <w:rFonts w:asciiTheme="majorBidi" w:hAnsiTheme="majorBidi" w:cstheme="majorBidi"/>
          <w:sz w:val="30"/>
          <w:szCs w:val="30"/>
        </w:rPr>
        <w:t>35</w:t>
      </w:r>
      <w:r w:rsidRPr="00C278E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7DA85B15" w14:textId="77777777" w:rsidR="00B931FA" w:rsidRPr="00C278E1" w:rsidRDefault="00B931FA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99E605" w14:textId="0795D77B" w:rsidR="00706143" w:rsidRPr="00C278E1" w:rsidRDefault="004A3D72" w:rsidP="00C278E1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E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  <w:r w:rsidR="009F3A7A" w:rsidRPr="00C278E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9F3A7A" w:rsidRPr="00C278E1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การร่วมค้า และบริษัทร่วม</w:t>
      </w:r>
      <w:r w:rsidR="009F3A7A" w:rsidRPr="00C278E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D2047" w:rsidRPr="00C278E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61480D2" w14:textId="77777777" w:rsidR="00DD2047" w:rsidRPr="00C278E1" w:rsidRDefault="00DD2047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1"/>
        <w:gridCol w:w="271"/>
        <w:gridCol w:w="1350"/>
        <w:gridCol w:w="270"/>
        <w:gridCol w:w="1348"/>
      </w:tblGrid>
      <w:tr w:rsidR="009E29AB" w:rsidRPr="00C278E1" w14:paraId="5FFC354C" w14:textId="77777777">
        <w:trPr>
          <w:tblHeader/>
        </w:trPr>
        <w:tc>
          <w:tcPr>
            <w:tcW w:w="3270" w:type="pct"/>
            <w:hideMark/>
          </w:tcPr>
          <w:p w14:paraId="069BE26B" w14:textId="77777777" w:rsidR="009F3A7A" w:rsidRPr="00C278E1" w:rsidRDefault="009F3A7A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549DE4B" w14:textId="3996D0B5" w:rsidR="009F3A7A" w:rsidRPr="00C278E1" w:rsidRDefault="00A03AA7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E07862" w:rsidRPr="00E078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C278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9F3A7A" w:rsidRPr="00C278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F3A7A" w:rsidRPr="00C278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569</w:t>
            </w:r>
          </w:p>
        </w:tc>
        <w:tc>
          <w:tcPr>
            <w:tcW w:w="145" w:type="pct"/>
            <w:vAlign w:val="bottom"/>
          </w:tcPr>
          <w:p w14:paraId="1DE1984C" w14:textId="77777777" w:rsidR="009F3A7A" w:rsidRPr="00C278E1" w:rsidRDefault="009F3A7A" w:rsidP="00C278E1">
            <w:pPr>
              <w:tabs>
                <w:tab w:val="clear" w:pos="227"/>
                <w:tab w:val="decimal" w:pos="251"/>
              </w:tabs>
              <w:spacing w:line="240" w:lineRule="auto"/>
              <w:ind w:left="-108" w:right="-131"/>
              <w:jc w:val="center"/>
              <w:rPr>
                <w:rFonts w:ascii="Angsana New" w:hAnsi="Angsana New" w:cs="Arial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vAlign w:val="bottom"/>
            <w:hideMark/>
          </w:tcPr>
          <w:p w14:paraId="729C6629" w14:textId="77777777" w:rsidR="009F3A7A" w:rsidRPr="00C278E1" w:rsidRDefault="009F3A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50828D4" w14:textId="77777777" w:rsidR="009F3A7A" w:rsidRPr="00C278E1" w:rsidRDefault="009F3A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hideMark/>
          </w:tcPr>
          <w:p w14:paraId="5513499F" w14:textId="77777777" w:rsidR="009F3A7A" w:rsidRPr="00C278E1" w:rsidRDefault="009F3A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278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9AB" w:rsidRPr="00C278E1" w14:paraId="7473DDB5" w14:textId="77777777">
        <w:trPr>
          <w:trHeight w:val="344"/>
          <w:tblHeader/>
        </w:trPr>
        <w:tc>
          <w:tcPr>
            <w:tcW w:w="3270" w:type="pct"/>
          </w:tcPr>
          <w:p w14:paraId="69958AF6" w14:textId="77777777" w:rsidR="009F3A7A" w:rsidRPr="00C278E1" w:rsidRDefault="009F3A7A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00DDDA" w14:textId="77777777" w:rsidR="009F3A7A" w:rsidRPr="00C278E1" w:rsidRDefault="009F3A7A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1"/>
              <w:jc w:val="center"/>
              <w:rPr>
                <w:rFonts w:ascii="Angsana New" w:hAnsi="Angsana New" w:cs="Arial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5" w:type="pct"/>
            <w:gridSpan w:val="3"/>
            <w:hideMark/>
          </w:tcPr>
          <w:p w14:paraId="214BCFE9" w14:textId="3B1CA742" w:rsidR="009F3A7A" w:rsidRPr="00C278E1" w:rsidRDefault="009F3A7A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9AB" w:rsidRPr="00C278E1" w14:paraId="51066CF5" w14:textId="77777777">
        <w:trPr>
          <w:trHeight w:val="344"/>
        </w:trPr>
        <w:tc>
          <w:tcPr>
            <w:tcW w:w="3270" w:type="pct"/>
            <w:hideMark/>
          </w:tcPr>
          <w:p w14:paraId="1C0D4E36" w14:textId="77777777" w:rsidR="009F3A7A" w:rsidRPr="00C278E1" w:rsidRDefault="009F3A7A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" w:type="pct"/>
          </w:tcPr>
          <w:p w14:paraId="457E1EFF" w14:textId="77777777" w:rsidR="009F3A7A" w:rsidRPr="00C278E1" w:rsidRDefault="009F3A7A" w:rsidP="00C278E1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left="-108" w:right="-131"/>
              <w:rPr>
                <w:rFonts w:ascii="Angsana New" w:hAnsi="Angsana New" w:cs="Arial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1277EB04" w14:textId="77777777" w:rsidR="009F3A7A" w:rsidRPr="00C278E1" w:rsidRDefault="009F3A7A" w:rsidP="00C278E1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left="-108" w:right="-131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FABC8" w14:textId="77777777" w:rsidR="009F3A7A" w:rsidRPr="00C278E1" w:rsidRDefault="009F3A7A" w:rsidP="00C278E1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right="-131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720" w:type="pct"/>
          </w:tcPr>
          <w:p w14:paraId="45EDDB64" w14:textId="77777777" w:rsidR="009F3A7A" w:rsidRPr="00C278E1" w:rsidRDefault="009F3A7A" w:rsidP="00C278E1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left="-108" w:right="-131"/>
              <w:rPr>
                <w:rFonts w:ascii="Angsana New" w:hAnsi="Angsana New" w:cs="Arial"/>
                <w:sz w:val="30"/>
                <w:szCs w:val="30"/>
              </w:rPr>
            </w:pPr>
          </w:p>
        </w:tc>
      </w:tr>
      <w:tr w:rsidR="00E61701" w:rsidRPr="00C278E1" w14:paraId="1EB739B7" w14:textId="77777777" w:rsidTr="00A101FA">
        <w:trPr>
          <w:trHeight w:val="344"/>
        </w:trPr>
        <w:tc>
          <w:tcPr>
            <w:tcW w:w="3270" w:type="pct"/>
            <w:hideMark/>
          </w:tcPr>
          <w:p w14:paraId="7E8EE6D7" w14:textId="190BBE7B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ขาดทุนจากการด้อยค่าเงินลงทุนใน </w:t>
            </w:r>
            <w:r w:rsidRPr="00C278E1">
              <w:rPr>
                <w:rFonts w:ascii="Angsana New" w:hAnsi="Angsana New" w:hint="cs"/>
                <w:sz w:val="30"/>
                <w:szCs w:val="30"/>
              </w:rPr>
              <w:t>PTTGC America Corporation</w:t>
            </w:r>
          </w:p>
        </w:tc>
        <w:tc>
          <w:tcPr>
            <w:tcW w:w="145" w:type="pct"/>
          </w:tcPr>
          <w:p w14:paraId="4B3ABF44" w14:textId="77777777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left="-108" w:right="-131"/>
              <w:rPr>
                <w:rFonts w:ascii="Angsana New" w:hAnsi="Angsana New" w:cs="Arial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27C8629B" w14:textId="292ABBB3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7B920D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189EC9FA" w14:textId="28BA1468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</w:tr>
      <w:tr w:rsidR="00E61701" w:rsidRPr="00C278E1" w14:paraId="5F74D91E" w14:textId="77777777">
        <w:tc>
          <w:tcPr>
            <w:tcW w:w="3270" w:type="pct"/>
          </w:tcPr>
          <w:p w14:paraId="7A1266F3" w14:textId="77777777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046932" w14:textId="77777777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765"/>
              </w:tabs>
              <w:spacing w:line="240" w:lineRule="auto"/>
              <w:ind w:left="-7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574472D0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F5729F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1E3B2E88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701" w:rsidRPr="00C278E1" w14:paraId="3BE315AA" w14:textId="77777777">
        <w:tc>
          <w:tcPr>
            <w:tcW w:w="3270" w:type="pct"/>
            <w:hideMark/>
          </w:tcPr>
          <w:p w14:paraId="20BA3934" w14:textId="77777777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" w:type="pct"/>
          </w:tcPr>
          <w:p w14:paraId="2331498C" w14:textId="77777777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765"/>
              </w:tabs>
              <w:spacing w:line="240" w:lineRule="auto"/>
              <w:ind w:left="-7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34DF488A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EEB750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04FB6875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701" w:rsidRPr="00C278E1" w14:paraId="04C56029" w14:textId="77777777" w:rsidTr="00A101FA">
        <w:tc>
          <w:tcPr>
            <w:tcW w:w="3270" w:type="pct"/>
            <w:hideMark/>
          </w:tcPr>
          <w:p w14:paraId="68ECA7EC" w14:textId="77777777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จัดประเภทเงินลงทุนใน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</w:t>
            </w:r>
            <w:r w:rsidRPr="00C278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>เทอร์มินัล</w:t>
            </w:r>
            <w:r w:rsidRPr="00C278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1C2E756" w14:textId="01DA8D1A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เป็นสินทรัพย์ทางการเงินไม่หมุนเวียน</w:t>
            </w:r>
          </w:p>
        </w:tc>
        <w:tc>
          <w:tcPr>
            <w:tcW w:w="145" w:type="pct"/>
          </w:tcPr>
          <w:p w14:paraId="7D319A24" w14:textId="77777777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765"/>
              </w:tabs>
              <w:spacing w:line="240" w:lineRule="auto"/>
              <w:ind w:left="-7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  <w:vAlign w:val="bottom"/>
          </w:tcPr>
          <w:p w14:paraId="72F3575A" w14:textId="704CF4E9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7C6B16B2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  <w:vAlign w:val="bottom"/>
          </w:tcPr>
          <w:p w14:paraId="3352A65F" w14:textId="70951581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E97F08A" w14:textId="77777777" w:rsidR="009F3A7A" w:rsidRDefault="009F3A7A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A940F2" w14:textId="77777777" w:rsidR="006123A7" w:rsidRPr="00C278E1" w:rsidRDefault="006123A7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F7CC5E" w14:textId="77777777" w:rsidR="00607559" w:rsidRDefault="00607559" w:rsidP="00C278E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087FB525" w14:textId="1CEA48CE" w:rsidR="009F3A7A" w:rsidRPr="00C278E1" w:rsidRDefault="009F3A7A" w:rsidP="00C278E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278E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การด้อยค่าของเงินลงทุนในบริษัทย่อย</w:t>
      </w:r>
    </w:p>
    <w:p w14:paraId="4C6076B4" w14:textId="77777777" w:rsidR="009F3A7A" w:rsidRPr="00C278E1" w:rsidRDefault="009F3A7A" w:rsidP="00C278E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F278F6C" w14:textId="34556DC2" w:rsidR="009F3A7A" w:rsidRPr="00C278E1" w:rsidRDefault="009F3A7A" w:rsidP="00C278E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278E1">
        <w:rPr>
          <w:rFonts w:ascii="Angsana New" w:hAnsi="Angsana New" w:hint="cs"/>
          <w:i/>
          <w:iCs/>
          <w:sz w:val="30"/>
          <w:szCs w:val="30"/>
          <w:lang w:val="en-US" w:bidi="th-TH"/>
        </w:rPr>
        <w:t>PTTGC America Corporation</w:t>
      </w:r>
    </w:p>
    <w:p w14:paraId="66D906A4" w14:textId="023BC235" w:rsidR="009F3A7A" w:rsidRPr="00C278E1" w:rsidRDefault="009F3A7A" w:rsidP="00C278E1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>ในระหว่างงวด</w:t>
      </w:r>
      <w:r w:rsidR="00114851" w:rsidRPr="00C278E1">
        <w:rPr>
          <w:rFonts w:ascii="Angsana New" w:hAnsi="Angsana New" w:hint="cs"/>
          <w:sz w:val="30"/>
          <w:szCs w:val="30"/>
          <w:cs/>
        </w:rPr>
        <w:t>หก</w:t>
      </w:r>
      <w:r w:rsidRPr="00C278E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="00582234" w:rsidRPr="00C278E1">
        <w:rPr>
          <w:rFonts w:ascii="Angsana New" w:hAnsi="Angsana New"/>
          <w:sz w:val="30"/>
          <w:szCs w:val="30"/>
        </w:rPr>
        <w:t xml:space="preserve">0 </w:t>
      </w:r>
      <w:r w:rsidR="00582234" w:rsidRPr="00C278E1">
        <w:rPr>
          <w:rFonts w:ascii="Angsana New" w:hAnsi="Angsana New"/>
          <w:sz w:val="30"/>
          <w:szCs w:val="30"/>
          <w:cs/>
        </w:rPr>
        <w:t>มิถุนายน</w:t>
      </w:r>
      <w:r w:rsidRPr="00C278E1">
        <w:rPr>
          <w:rFonts w:ascii="Angsana New" w:hAnsi="Angsana New" w:hint="cs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บริษัทรับรู้ผลขาดทุนจากการด้อยค่าของเงินลงทุนใน </w:t>
      </w:r>
      <w:r w:rsidRPr="00C278E1">
        <w:rPr>
          <w:rFonts w:ascii="Angsana New" w:hAnsi="Angsana New"/>
          <w:sz w:val="30"/>
          <w:szCs w:val="30"/>
        </w:rPr>
        <w:t>PTTGC America Corporation</w:t>
      </w:r>
      <w:r w:rsidRPr="00C278E1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C278E1">
        <w:rPr>
          <w:rFonts w:ascii="Angsana New" w:hAnsi="Angsana New"/>
          <w:sz w:val="30"/>
          <w:szCs w:val="30"/>
          <w:cs/>
        </w:rPr>
        <w:t>จำนวนเงิ</w:t>
      </w:r>
      <w:r w:rsidR="007D4064" w:rsidRPr="00C278E1">
        <w:rPr>
          <w:rFonts w:ascii="Angsana New" w:hAnsi="Angsana New"/>
          <w:sz w:val="30"/>
          <w:szCs w:val="30"/>
          <w:cs/>
        </w:rPr>
        <w:t>น</w:t>
      </w:r>
      <w:r w:rsidR="007D4064" w:rsidRPr="00C278E1">
        <w:rPr>
          <w:rFonts w:ascii="Angsana New" w:hAnsi="Angsana New"/>
          <w:sz w:val="30"/>
          <w:szCs w:val="30"/>
        </w:rPr>
        <w:t xml:space="preserve"> </w:t>
      </w:r>
      <w:r w:rsidR="00E07862" w:rsidRPr="00E07862">
        <w:rPr>
          <w:rFonts w:ascii="Angsana New" w:hAnsi="Angsana New"/>
          <w:sz w:val="30"/>
          <w:szCs w:val="30"/>
        </w:rPr>
        <w:t>4</w:t>
      </w:r>
      <w:r w:rsidR="007D4064"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/>
          <w:sz w:val="30"/>
          <w:szCs w:val="30"/>
        </w:rPr>
        <w:t>759</w:t>
      </w:r>
      <w:r w:rsidR="007D4064" w:rsidRPr="00C278E1">
        <w:rPr>
          <w:rFonts w:ascii="Angsana New" w:hAnsi="Angsana New"/>
          <w:sz w:val="30"/>
          <w:szCs w:val="30"/>
        </w:rPr>
        <w:t>.</w:t>
      </w:r>
      <w:r w:rsidR="00E07862" w:rsidRPr="00E07862">
        <w:rPr>
          <w:rFonts w:ascii="Angsana New" w:hAnsi="Angsana New"/>
          <w:sz w:val="30"/>
          <w:szCs w:val="30"/>
        </w:rPr>
        <w:t>75</w:t>
      </w:r>
      <w:r w:rsidR="007D4064"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/>
          <w:sz w:val="30"/>
          <w:szCs w:val="30"/>
          <w:cs/>
        </w:rPr>
        <w:t>ล้านบาท</w:t>
      </w:r>
      <w:r w:rsidRPr="00C278E1">
        <w:rPr>
          <w:rFonts w:ascii="Angsana New" w:hAnsi="Angsana New" w:hint="cs"/>
          <w:sz w:val="30"/>
          <w:szCs w:val="30"/>
          <w:cs/>
        </w:rPr>
        <w:t xml:space="preserve"> ในงบกำไรขาดทุนเฉพาะกิจการ เนื่องจากเงินลงทุนใน </w:t>
      </w:r>
      <w:r w:rsidRPr="00C278E1">
        <w:rPr>
          <w:rFonts w:ascii="Angsana New" w:hAnsi="Angsana New"/>
          <w:sz w:val="30"/>
          <w:szCs w:val="30"/>
        </w:rPr>
        <w:t xml:space="preserve">PTTGC America LLC </w:t>
      </w:r>
      <w:r w:rsidRPr="00C278E1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ซึ่งเป็นบริษัทย่อยทางอ้อมของกลุ่มบริษัท มีมูลค่าที่คาดว่าจะได้รับคืนต่ำกว่ามูลค่าตามบัญชีของเงินลงทุนดังกล่าว</w:t>
      </w:r>
    </w:p>
    <w:p w14:paraId="25AC5EBE" w14:textId="77777777" w:rsidR="009F3A7A" w:rsidRPr="00C278E1" w:rsidRDefault="009F3A7A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1E58DC0B" w14:textId="77777777" w:rsidR="00EA2284" w:rsidRPr="00C278E1" w:rsidRDefault="00EA2284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C278E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การด้อยค่าของสินทรัพย์ใน</w:t>
      </w:r>
      <w:r w:rsidRPr="00C278E1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C278E1">
        <w:rPr>
          <w:rFonts w:asciiTheme="majorBidi" w:hAnsiTheme="majorBidi" w:cstheme="majorBidi"/>
          <w:i/>
          <w:iCs/>
          <w:sz w:val="30"/>
          <w:szCs w:val="30"/>
          <w:lang w:val="th-TH"/>
        </w:rPr>
        <w:t>PTTGC America LLC</w:t>
      </w:r>
    </w:p>
    <w:p w14:paraId="77635031" w14:textId="1806012A" w:rsidR="00EA2284" w:rsidRPr="00C278E1" w:rsidRDefault="00EA2284" w:rsidP="00C278E1">
      <w:pPr>
        <w:ind w:left="544"/>
        <w:jc w:val="thaiDistribute"/>
        <w:rPr>
          <w:sz w:val="30"/>
          <w:szCs w:val="30"/>
        </w:rPr>
      </w:pPr>
      <w:r w:rsidRPr="00C278E1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FC2B93" w:rsidRPr="00C278E1">
        <w:rPr>
          <w:rFonts w:ascii="Angsana New" w:hAnsi="Angsana New" w:hint="cs"/>
          <w:sz w:val="30"/>
          <w:szCs w:val="30"/>
          <w:cs/>
        </w:rPr>
        <w:t>หก</w:t>
      </w:r>
      <w:r w:rsidR="00A67B1A" w:rsidRPr="00C278E1">
        <w:rPr>
          <w:rFonts w:ascii="Angsana New" w:hAnsi="Angsana New" w:hint="cs"/>
          <w:sz w:val="30"/>
          <w:szCs w:val="30"/>
          <w:cs/>
        </w:rPr>
        <w:t>เดือน</w:t>
      </w:r>
      <w:r w:rsidRPr="00C278E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="00582234" w:rsidRPr="00C278E1">
        <w:rPr>
          <w:rFonts w:ascii="Angsana New" w:hAnsi="Angsana New"/>
          <w:sz w:val="30"/>
          <w:szCs w:val="30"/>
        </w:rPr>
        <w:t xml:space="preserve">0 </w:t>
      </w:r>
      <w:r w:rsidR="00582234" w:rsidRPr="00C278E1">
        <w:rPr>
          <w:rFonts w:ascii="Angsana New" w:hAnsi="Angsana New"/>
          <w:sz w:val="30"/>
          <w:szCs w:val="30"/>
          <w:cs/>
        </w:rPr>
        <w:t>มิถุนายน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="00080995"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มีความคืบหน้าเพิ่มเติมเกี่ยวกับการศึกษาความเป็นไปได้ของโครงการว่ามีสินทรัพย์บางส่วนไม่สามารถใช้งานได้กับโครงการที่อยู่ระหว่างการศึกษาในปัจจุบั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กลุ่มบริษัทจึงรับรู้ผลขาดทุนจากการด้อยค่าของสินทรัพย์ระหว่างก่อสร้าง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และสินทรัพย์ไม่หมุนเวียน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สำหรับโครงการ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 xml:space="preserve">US Petrochemical Complex </w:t>
      </w:r>
      <w:r w:rsidRPr="00C278E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="00E61701" w:rsidRPr="00C278E1">
        <w:rPr>
          <w:rFonts w:ascii="Angsana New" w:hAnsi="Angsana New"/>
          <w:sz w:val="30"/>
          <w:szCs w:val="30"/>
        </w:rPr>
        <w:t>,0</w:t>
      </w:r>
      <w:r w:rsidR="00E07862" w:rsidRPr="00E07862">
        <w:rPr>
          <w:rFonts w:ascii="Angsana New" w:hAnsi="Angsana New"/>
          <w:sz w:val="30"/>
          <w:szCs w:val="30"/>
        </w:rPr>
        <w:t>7</w:t>
      </w:r>
      <w:r w:rsidR="00E61701" w:rsidRPr="00C278E1">
        <w:rPr>
          <w:rFonts w:ascii="Angsana New" w:hAnsi="Angsana New"/>
          <w:sz w:val="30"/>
          <w:szCs w:val="30"/>
        </w:rPr>
        <w:t>2.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="00E61701" w:rsidRPr="00C278E1">
        <w:rPr>
          <w:rFonts w:ascii="Angsana New" w:hAnsi="Angsana New"/>
          <w:sz w:val="30"/>
          <w:szCs w:val="30"/>
        </w:rPr>
        <w:t>0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ล้านบาท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="005A1F4C" w:rsidRPr="00C278E1">
        <w:rPr>
          <w:rFonts w:ascii="Angsana New" w:hAnsi="Angsana New"/>
          <w:sz w:val="30"/>
          <w:szCs w:val="30"/>
          <w:cs/>
        </w:rPr>
        <w:t xml:space="preserve">และกลุ่มบริษัทได้ตัดรายการเงินรับล่วงหน้าจากหุ้นส่วนซึ่งไม่ต้องชำระคืน จำนวนเงิน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="00E61701"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/>
          <w:sz w:val="30"/>
          <w:szCs w:val="30"/>
        </w:rPr>
        <w:t>63</w:t>
      </w:r>
      <w:r w:rsidR="00E61701" w:rsidRPr="00C278E1">
        <w:rPr>
          <w:rFonts w:ascii="Angsana New" w:hAnsi="Angsana New"/>
          <w:sz w:val="30"/>
          <w:szCs w:val="30"/>
        </w:rPr>
        <w:t>0.</w:t>
      </w:r>
      <w:r w:rsidR="00E07862" w:rsidRPr="00E07862">
        <w:rPr>
          <w:rFonts w:ascii="Angsana New" w:hAnsi="Angsana New"/>
          <w:sz w:val="30"/>
          <w:szCs w:val="30"/>
        </w:rPr>
        <w:t>99</w:t>
      </w:r>
      <w:r w:rsidR="005A1F4C" w:rsidRPr="00C278E1">
        <w:rPr>
          <w:rFonts w:ascii="Angsana New" w:hAnsi="Angsana New"/>
          <w:sz w:val="30"/>
          <w:szCs w:val="30"/>
          <w:cs/>
        </w:rPr>
        <w:t xml:space="preserve"> ล้านบาท โดยบันทึกเป็นรายได้อื่นในงบกำไรขาดทุนรวม ผลกระทบจากรายการดังกล่าวต่องบการเงินรวมเป็นขาดทุนสุทธิจำนวนเงิน </w:t>
      </w:r>
      <w:r w:rsidR="00E61701" w:rsidRPr="00C278E1">
        <w:rPr>
          <w:rFonts w:ascii="Angsana New" w:hAnsi="Angsana New"/>
          <w:sz w:val="30"/>
          <w:szCs w:val="30"/>
        </w:rPr>
        <w:t>1,</w:t>
      </w:r>
      <w:r w:rsidR="00E07862" w:rsidRPr="00E07862">
        <w:rPr>
          <w:rFonts w:ascii="Angsana New" w:hAnsi="Angsana New"/>
          <w:sz w:val="30"/>
          <w:szCs w:val="30"/>
        </w:rPr>
        <w:t>44</w:t>
      </w:r>
      <w:r w:rsidR="00E61701" w:rsidRPr="00C278E1">
        <w:rPr>
          <w:rFonts w:ascii="Angsana New" w:hAnsi="Angsana New"/>
          <w:sz w:val="30"/>
          <w:szCs w:val="30"/>
        </w:rPr>
        <w:t>1.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="00E61701" w:rsidRPr="00C278E1">
        <w:rPr>
          <w:rFonts w:ascii="Angsana New" w:hAnsi="Angsana New"/>
          <w:sz w:val="30"/>
          <w:szCs w:val="30"/>
        </w:rPr>
        <w:t>1</w:t>
      </w:r>
      <w:r w:rsidR="005A1F4C" w:rsidRPr="00C278E1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9D3A0C8" w14:textId="77777777" w:rsidR="005A1F4C" w:rsidRPr="00C278E1" w:rsidRDefault="005A1F4C" w:rsidP="00C278E1">
      <w:pPr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08915D" w14:textId="77777777" w:rsidR="00637369" w:rsidRPr="00C278E1" w:rsidRDefault="00637369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/>
          <w:i/>
          <w:iCs/>
          <w:sz w:val="30"/>
          <w:szCs w:val="30"/>
          <w:lang w:val="th-TH"/>
        </w:rPr>
      </w:pPr>
      <w:r w:rsidRPr="00C278E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บริษัท</w:t>
      </w:r>
      <w:r w:rsidRPr="00C278E1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C278E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จีซี</w:t>
      </w:r>
      <w:r w:rsidRPr="00C278E1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C278E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โพลีออลส์</w:t>
      </w:r>
      <w:r w:rsidRPr="00C278E1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C278E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จำกัด</w:t>
      </w:r>
    </w:p>
    <w:p w14:paraId="19BD68FD" w14:textId="4D22EDE0" w:rsidR="00637369" w:rsidRPr="00C278E1" w:rsidRDefault="00637369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E1">
        <w:rPr>
          <w:rFonts w:asciiTheme="majorBidi" w:hAnsiTheme="majorBidi" w:hint="cs"/>
          <w:sz w:val="30"/>
          <w:szCs w:val="30"/>
          <w:cs/>
        </w:rPr>
        <w:t>ในระหว่างปีสิ้นสุดวันที่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</w:rPr>
        <w:t>3</w:t>
      </w:r>
      <w:r w:rsidRPr="00C278E1">
        <w:rPr>
          <w:rFonts w:asciiTheme="majorBidi" w:hAnsiTheme="majorBidi" w:cstheme="majorBidi"/>
          <w:sz w:val="30"/>
          <w:szCs w:val="30"/>
        </w:rPr>
        <w:t>1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ธันวาคม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</w:rPr>
        <w:t>568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บริษัท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จีซี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โพลีออลส์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จำกัด</w:t>
      </w:r>
      <w:r w:rsidRPr="00C278E1">
        <w:rPr>
          <w:rFonts w:asciiTheme="majorBidi" w:hAnsiTheme="majorBidi"/>
          <w:sz w:val="30"/>
          <w:szCs w:val="30"/>
          <w:cs/>
        </w:rPr>
        <w:t xml:space="preserve"> (“</w:t>
      </w:r>
      <w:r w:rsidRPr="00C278E1">
        <w:rPr>
          <w:rFonts w:asciiTheme="majorBidi" w:hAnsiTheme="majorBidi" w:cstheme="majorBidi"/>
          <w:sz w:val="30"/>
          <w:szCs w:val="30"/>
        </w:rPr>
        <w:t xml:space="preserve">GCP”) </w:t>
      </w:r>
      <w:r w:rsidRPr="00C278E1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ได้รับผลกระทบจากสภาวะอุปทานส่วนเกินในตลาดโพลีออลส์จากผู้ผลิตในต่างประเทศ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ส่งผลให้ผลประกอบการธุรกิจโพลีออลส์อยู่ในระดับต่ำกว่าที่คาดการณ์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ซึ่งจากเหตุการณ์ข้างต้นทำให้กลุ่มบริษัทและบริษัทมีข้อบ่งชี้การด้อยค่า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เรื่องมูลค่าที่คาดว่าจะได้รับคืนต่ำกว่ามูลค่าตามบัญชีของสินทรัพย์ของ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</w:rPr>
        <w:t xml:space="preserve">GCP </w:t>
      </w:r>
      <w:r w:rsidRPr="00C278E1">
        <w:rPr>
          <w:rFonts w:asciiTheme="majorBidi" w:hAnsiTheme="majorBidi" w:hint="cs"/>
          <w:sz w:val="30"/>
          <w:szCs w:val="30"/>
          <w:cs/>
        </w:rPr>
        <w:t>โดยมูลค่าที่คาดว่าจะได้รับคืนใช้วิธีอัตราคิดลดกระแสเงินสด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ซึ่งมีอัตราคิดลดร้อยละ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</w:rPr>
        <w:t>7</w:t>
      </w:r>
      <w:r w:rsidRPr="00C278E1">
        <w:rPr>
          <w:rFonts w:asciiTheme="majorBidi" w:hAnsiTheme="majorBidi" w:cstheme="majorBidi"/>
          <w:sz w:val="30"/>
          <w:szCs w:val="30"/>
        </w:rPr>
        <w:t>.2</w:t>
      </w:r>
      <w:r w:rsidR="00E07862" w:rsidRPr="00E07862">
        <w:rPr>
          <w:rFonts w:asciiTheme="majorBidi" w:hAnsiTheme="majorBidi" w:cstheme="majorBidi"/>
          <w:sz w:val="30"/>
          <w:szCs w:val="30"/>
        </w:rPr>
        <w:t>5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จากการบันทึกผลขาดทุนจากการด้อยค่าทำให้มูลค่าที่คาดว่าจะได้รับคืนเท่ากับมูลค่าตามบัญชี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ทั้งนี้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หากสมมติฐานที่สำคัญมีการเปลี่ยนแปลงอาจทำให้ค่าเผื่อผลขาดทุนจากการด้อยค่าเปลี่ยนแปลงไป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โดยกลุ่มบริษัทและบริษัทรับรู้ค่าเผื่อผลขาดทุนจากการด้อยค่าของสินทรัพย์ที่เกี่ยวข้องบางส่วนในงบกำไรขาดทุนรวมและงบกำไรขาดทุนเฉพาะกิจการสำหรับปีสิ้นสุดวันที่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</w:rPr>
        <w:t>3</w:t>
      </w:r>
      <w:r w:rsidRPr="00C278E1">
        <w:rPr>
          <w:rFonts w:asciiTheme="majorBidi" w:hAnsiTheme="majorBidi" w:cstheme="majorBidi"/>
          <w:sz w:val="30"/>
          <w:szCs w:val="30"/>
        </w:rPr>
        <w:t>1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ธันวาคม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</w:rPr>
        <w:t>568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</w:rPr>
        <w:t>2,</w:t>
      </w:r>
      <w:r w:rsidR="00E07862" w:rsidRPr="00E07862">
        <w:rPr>
          <w:rFonts w:asciiTheme="majorBidi" w:hAnsiTheme="majorBidi" w:cstheme="majorBidi"/>
          <w:sz w:val="30"/>
          <w:szCs w:val="30"/>
        </w:rPr>
        <w:t>89</w:t>
      </w:r>
      <w:r w:rsidRPr="00C278E1">
        <w:rPr>
          <w:rFonts w:asciiTheme="majorBidi" w:hAnsiTheme="majorBidi" w:cstheme="majorBidi"/>
          <w:sz w:val="30"/>
          <w:szCs w:val="30"/>
        </w:rPr>
        <w:t>0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ล้านบาท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และ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</w:rPr>
        <w:t>4</w:t>
      </w:r>
      <w:r w:rsidRPr="00C278E1">
        <w:rPr>
          <w:rFonts w:asciiTheme="majorBidi" w:hAnsiTheme="majorBidi" w:cstheme="majorBidi"/>
          <w:sz w:val="30"/>
          <w:szCs w:val="30"/>
        </w:rPr>
        <w:t>,</w:t>
      </w:r>
      <w:r w:rsidR="00E07862" w:rsidRPr="00E07862">
        <w:rPr>
          <w:rFonts w:asciiTheme="majorBidi" w:hAnsiTheme="majorBidi" w:cstheme="majorBidi"/>
          <w:sz w:val="30"/>
          <w:szCs w:val="30"/>
        </w:rPr>
        <w:t>363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ล้านบาท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ตามลำดับ</w:t>
      </w:r>
    </w:p>
    <w:p w14:paraId="12718156" w14:textId="77777777" w:rsidR="00637369" w:rsidRPr="00C278E1" w:rsidRDefault="00637369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11372BDC" w14:textId="792D770D" w:rsidR="005B28B9" w:rsidRPr="00C278E1" w:rsidRDefault="00637369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C278E1">
        <w:rPr>
          <w:rFonts w:asciiTheme="majorBidi" w:hAnsiTheme="majorBidi"/>
          <w:sz w:val="30"/>
          <w:szCs w:val="30"/>
          <w:cs/>
        </w:rPr>
        <w:t xml:space="preserve">ในไตรมาส </w:t>
      </w:r>
      <w:r w:rsidRPr="00C278E1">
        <w:rPr>
          <w:rFonts w:asciiTheme="majorBidi" w:hAnsiTheme="majorBidi" w:cstheme="majorBidi"/>
          <w:sz w:val="30"/>
          <w:szCs w:val="30"/>
        </w:rPr>
        <w:t xml:space="preserve">1 </w:t>
      </w:r>
      <w:r w:rsidRPr="00C278E1">
        <w:rPr>
          <w:rFonts w:asciiTheme="majorBidi" w:hAnsiTheme="majorBidi"/>
          <w:sz w:val="30"/>
          <w:szCs w:val="30"/>
          <w:cs/>
        </w:rPr>
        <w:t xml:space="preserve">ปี </w:t>
      </w:r>
      <w:r w:rsidRPr="00C278E1">
        <w:rPr>
          <w:rFonts w:asciiTheme="majorBidi" w:hAnsiTheme="majorBidi" w:cstheme="majorBidi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</w:rPr>
        <w:t>569</w:t>
      </w:r>
      <w:r w:rsidRPr="00C278E1">
        <w:rPr>
          <w:rFonts w:asciiTheme="majorBidi" w:hAnsiTheme="majorBidi" w:cstheme="majorBidi"/>
          <w:sz w:val="30"/>
          <w:szCs w:val="30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>จากสถานการณ์อุปทานส่วนเกินในตลาดโพลีออลส์จากผู้ผลิตในต่างประเทศยังคงมีผลกระทบ</w:t>
      </w:r>
      <w:r w:rsidR="005A1F4C" w:rsidRPr="00C278E1">
        <w:rPr>
          <w:rFonts w:asciiTheme="majorBidi" w:hAnsiTheme="majorBidi"/>
          <w:sz w:val="30"/>
          <w:szCs w:val="30"/>
          <w:cs/>
        </w:rPr>
        <w:t>เพิ่มขึ้น</w:t>
      </w:r>
      <w:r w:rsidRPr="00C278E1">
        <w:rPr>
          <w:rFonts w:asciiTheme="majorBidi" w:hAnsiTheme="majorBidi"/>
          <w:sz w:val="30"/>
          <w:szCs w:val="30"/>
          <w:cs/>
        </w:rPr>
        <w:t xml:space="preserve">อย่างต่อเนื่อง </w:t>
      </w:r>
      <w:r w:rsidR="005A1F4C" w:rsidRPr="00C278E1">
        <w:rPr>
          <w:rFonts w:asciiTheme="majorBidi" w:hAnsiTheme="majorBidi"/>
          <w:sz w:val="30"/>
          <w:szCs w:val="30"/>
          <w:cs/>
        </w:rPr>
        <w:t>ต้นทุนและสภาวะตลาดที่มีความผันผวนเพิ่มขึ้นอย่างมีนัยสำคัญ บริษัทย่อย</w:t>
      </w:r>
      <w:r w:rsidRPr="00C278E1">
        <w:rPr>
          <w:rFonts w:asciiTheme="majorBidi" w:hAnsiTheme="majorBidi"/>
          <w:sz w:val="30"/>
          <w:szCs w:val="30"/>
          <w:cs/>
        </w:rPr>
        <w:t>จึงมีการปรับแผนการดำเนินธุรกิจทั้งในด้านการผลิตและการขายเพื่อให้สอดคล้องกับสถานการณ์ตลาด ส่งผลให้กลุ่มบริษัทและบริษัทรับรู้ค่าเผื่อผลขาดทุนจากการด้อยค่าของสินทรัพย์ที่เกี่ยวข้องเพิ่มเติมในงบกำไรขาดทุนรวมและงบกำไรขาดทุนเฉพาะกิจการสำหรับงวด</w:t>
      </w:r>
      <w:r w:rsidR="00157AF7">
        <w:rPr>
          <w:rFonts w:asciiTheme="majorBidi" w:hAnsiTheme="majorBidi" w:hint="cs"/>
          <w:sz w:val="30"/>
          <w:szCs w:val="30"/>
          <w:cs/>
        </w:rPr>
        <w:t>หกเดือน</w:t>
      </w:r>
      <w:r w:rsidRPr="00C278E1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E07862" w:rsidRPr="00E07862">
        <w:rPr>
          <w:rFonts w:asciiTheme="majorBidi" w:hAnsiTheme="majorBidi" w:cstheme="majorBidi"/>
          <w:sz w:val="30"/>
          <w:szCs w:val="30"/>
        </w:rPr>
        <w:t>3</w:t>
      </w:r>
      <w:r w:rsidR="00582234" w:rsidRPr="00C278E1">
        <w:rPr>
          <w:rFonts w:asciiTheme="majorBidi" w:hAnsiTheme="majorBidi" w:cstheme="majorBidi"/>
          <w:sz w:val="30"/>
          <w:szCs w:val="30"/>
        </w:rPr>
        <w:t xml:space="preserve">0 </w:t>
      </w:r>
      <w:r w:rsidR="00582234" w:rsidRPr="00C278E1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</w:rPr>
        <w:t>569</w:t>
      </w:r>
      <w:r w:rsidRPr="00C278E1">
        <w:rPr>
          <w:rFonts w:asciiTheme="majorBidi" w:hAnsiTheme="majorBidi" w:cstheme="majorBidi"/>
          <w:sz w:val="30"/>
          <w:szCs w:val="30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2"/>
        <w:gridCol w:w="1349"/>
        <w:gridCol w:w="1349"/>
        <w:gridCol w:w="272"/>
        <w:gridCol w:w="1348"/>
      </w:tblGrid>
      <w:tr w:rsidR="00637369" w:rsidRPr="00C278E1" w14:paraId="6B3C9E1F" w14:textId="77777777" w:rsidTr="00B91505">
        <w:trPr>
          <w:tblHeader/>
        </w:trPr>
        <w:tc>
          <w:tcPr>
            <w:tcW w:w="2648" w:type="pct"/>
          </w:tcPr>
          <w:p w14:paraId="14A89EF9" w14:textId="77777777" w:rsidR="00637369" w:rsidRPr="00C278E1" w:rsidRDefault="00637369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vAlign w:val="bottom"/>
          </w:tcPr>
          <w:p w14:paraId="23E77D7E" w14:textId="77777777" w:rsidR="00637369" w:rsidRPr="000966C8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6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5" w:type="pct"/>
            <w:vAlign w:val="bottom"/>
          </w:tcPr>
          <w:p w14:paraId="02C605BF" w14:textId="77777777" w:rsidR="00637369" w:rsidRPr="00C278E1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1D721FE" w14:textId="77777777" w:rsidR="00637369" w:rsidRPr="00C278E1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353FCA32" w14:textId="77777777" w:rsidR="00637369" w:rsidRPr="00C278E1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346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37369" w:rsidRPr="00C278E1" w14:paraId="699D3EBF" w14:textId="77777777" w:rsidTr="00292CC8">
        <w:trPr>
          <w:trHeight w:val="353"/>
          <w:tblHeader/>
        </w:trPr>
        <w:tc>
          <w:tcPr>
            <w:tcW w:w="2648" w:type="pct"/>
          </w:tcPr>
          <w:p w14:paraId="0F8B0C24" w14:textId="77777777" w:rsidR="00637369" w:rsidRPr="00C278E1" w:rsidRDefault="00637369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645D84BD" w14:textId="77777777" w:rsidR="00637369" w:rsidRPr="00C278E1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72BA2152" w14:textId="77777777" w:rsidR="00637369" w:rsidRPr="00292CC8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2C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7369" w:rsidRPr="00C278E1" w14:paraId="63957301" w14:textId="77777777" w:rsidTr="00B91505">
        <w:trPr>
          <w:trHeight w:val="344"/>
        </w:trPr>
        <w:tc>
          <w:tcPr>
            <w:tcW w:w="2648" w:type="pct"/>
          </w:tcPr>
          <w:p w14:paraId="507D1E3F" w14:textId="77777777" w:rsidR="00637369" w:rsidRPr="00C278E1" w:rsidRDefault="00637369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735" w:type="pct"/>
          </w:tcPr>
          <w:p w14:paraId="6AFE3033" w14:textId="77777777" w:rsidR="00637369" w:rsidRPr="00C278E1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14:paraId="348C0226" w14:textId="77777777" w:rsidR="00637369" w:rsidRPr="00C278E1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A3B3BC0" w14:textId="77777777" w:rsidR="00637369" w:rsidRPr="00C278E1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4D702DAF" w14:textId="77777777" w:rsidR="00637369" w:rsidRPr="00C278E1" w:rsidRDefault="0063736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1701" w:rsidRPr="00C278E1" w14:paraId="6B011C64" w14:textId="77777777" w:rsidTr="00B91505">
        <w:tc>
          <w:tcPr>
            <w:tcW w:w="2648" w:type="pct"/>
          </w:tcPr>
          <w:p w14:paraId="7769E4CC" w14:textId="77777777" w:rsidR="00E61701" w:rsidRPr="00C278E1" w:rsidRDefault="00E61701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35" w:type="pct"/>
          </w:tcPr>
          <w:p w14:paraId="347B547B" w14:textId="77777777" w:rsidR="00E61701" w:rsidRPr="00C278E1" w:rsidRDefault="00E61701" w:rsidP="00C278E1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uto"/>
              <w:ind w:left="-79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</w:tcPr>
          <w:p w14:paraId="7A64BB96" w14:textId="188BA231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7D5F95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35C894CC" w14:textId="0B7B0B78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61701" w:rsidRPr="00C278E1" w14:paraId="2D9E1608" w14:textId="77777777" w:rsidTr="00B91505">
        <w:tc>
          <w:tcPr>
            <w:tcW w:w="2648" w:type="pct"/>
          </w:tcPr>
          <w:p w14:paraId="24AB10B5" w14:textId="77777777" w:rsidR="00E61701" w:rsidRPr="00C278E1" w:rsidRDefault="00E61701" w:rsidP="00C278E1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35" w:type="pct"/>
          </w:tcPr>
          <w:p w14:paraId="51ACA447" w14:textId="12FD27AD" w:rsidR="00E61701" w:rsidRPr="00C278E1" w:rsidRDefault="00E07862" w:rsidP="00C278E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35" w:type="pct"/>
          </w:tcPr>
          <w:p w14:paraId="67271E4B" w14:textId="13EF4E72" w:rsidR="00E6170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61701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48" w:type="pct"/>
          </w:tcPr>
          <w:p w14:paraId="62C20FAA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49DFE697" w14:textId="73C8D6FA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701" w:rsidRPr="00C278E1" w14:paraId="54C9D0C6" w14:textId="77777777" w:rsidTr="00B91505">
        <w:tc>
          <w:tcPr>
            <w:tcW w:w="2648" w:type="pct"/>
          </w:tcPr>
          <w:p w14:paraId="24C00F51" w14:textId="77777777" w:rsidR="00E61701" w:rsidRPr="00C278E1" w:rsidRDefault="00E61701" w:rsidP="00C278E1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735" w:type="pct"/>
          </w:tcPr>
          <w:p w14:paraId="77186B2B" w14:textId="77777777" w:rsidR="00E61701" w:rsidRPr="00C278E1" w:rsidRDefault="00E61701" w:rsidP="00C278E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</w:tcPr>
          <w:p w14:paraId="7ED43B2A" w14:textId="614BFD5D" w:rsidR="00E6170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8" w:type="pct"/>
          </w:tcPr>
          <w:p w14:paraId="2EEEC5DA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928FEF6" w14:textId="5305B590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701" w:rsidRPr="00C278E1" w14:paraId="3EBFB6E7" w14:textId="77777777" w:rsidTr="00B91505">
        <w:tc>
          <w:tcPr>
            <w:tcW w:w="2648" w:type="pct"/>
          </w:tcPr>
          <w:p w14:paraId="5D5B189D" w14:textId="77777777" w:rsidR="00E61701" w:rsidRPr="00C278E1" w:rsidRDefault="00E61701" w:rsidP="00C278E1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35" w:type="pct"/>
          </w:tcPr>
          <w:p w14:paraId="0ACC3354" w14:textId="77777777" w:rsidR="00E61701" w:rsidRPr="00C278E1" w:rsidRDefault="00E61701" w:rsidP="00C278E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</w:tcPr>
          <w:p w14:paraId="56D9CD65" w14:textId="4AC1CC56" w:rsidR="00E6170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61701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7CA97826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0C734F8E" w14:textId="063263C1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701" w:rsidRPr="00C278E1" w14:paraId="73D89A08" w14:textId="77777777" w:rsidTr="00B91505">
        <w:tc>
          <w:tcPr>
            <w:tcW w:w="2648" w:type="pct"/>
          </w:tcPr>
          <w:p w14:paraId="5BD89E39" w14:textId="77777777" w:rsidR="00E61701" w:rsidRPr="00C278E1" w:rsidRDefault="00E61701" w:rsidP="00C278E1">
            <w:pPr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</w:tcPr>
          <w:p w14:paraId="203AD689" w14:textId="77777777" w:rsidR="00E61701" w:rsidRPr="00C278E1" w:rsidRDefault="00E61701" w:rsidP="00C278E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0C4519D8" w14:textId="3D400331" w:rsidR="00E61701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61701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48" w:type="pct"/>
          </w:tcPr>
          <w:p w14:paraId="51FD1F4D" w14:textId="7777777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76A6B0C6" w14:textId="67643467" w:rsidR="00E61701" w:rsidRPr="00C278E1" w:rsidRDefault="00E6170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732EECD4" w14:textId="77777777" w:rsidR="005A1F4C" w:rsidRPr="00C278E1" w:rsidRDefault="005A1F4C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2C73B21" w14:textId="41E47629" w:rsidR="00E61701" w:rsidRPr="00C278E1" w:rsidRDefault="00E61701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Theme="majorBidi" w:hAnsiTheme="majorBidi"/>
          <w:sz w:val="30"/>
          <w:szCs w:val="30"/>
        </w:rPr>
      </w:pPr>
      <w:r w:rsidRPr="00C278E1">
        <w:rPr>
          <w:rFonts w:asciiTheme="majorBidi" w:hAnsiTheme="majorBidi"/>
          <w:sz w:val="30"/>
          <w:szCs w:val="30"/>
          <w:cs/>
        </w:rPr>
        <w:t xml:space="preserve">ในไตรมาส </w:t>
      </w:r>
      <w:r w:rsidRPr="00C278E1">
        <w:rPr>
          <w:rFonts w:asciiTheme="majorBidi" w:hAnsiTheme="majorBidi"/>
          <w:sz w:val="30"/>
          <w:szCs w:val="30"/>
        </w:rPr>
        <w:t xml:space="preserve">2 </w:t>
      </w:r>
      <w:r w:rsidRPr="00C278E1">
        <w:rPr>
          <w:rFonts w:asciiTheme="majorBidi" w:hAnsiTheme="majorBidi"/>
          <w:sz w:val="30"/>
          <w:szCs w:val="30"/>
          <w:cs/>
        </w:rPr>
        <w:t xml:space="preserve">ปี </w:t>
      </w:r>
      <w:r w:rsidRPr="00C278E1">
        <w:rPr>
          <w:rFonts w:asciiTheme="majorBidi" w:hAnsiTheme="majorBidi"/>
          <w:sz w:val="30"/>
          <w:szCs w:val="30"/>
        </w:rPr>
        <w:t>2</w:t>
      </w:r>
      <w:r w:rsidR="00E07862" w:rsidRPr="00E07862">
        <w:rPr>
          <w:rFonts w:asciiTheme="majorBidi" w:hAnsiTheme="majorBidi"/>
          <w:sz w:val="30"/>
          <w:szCs w:val="30"/>
        </w:rPr>
        <w:t>569</w:t>
      </w:r>
      <w:r w:rsidRPr="00C278E1">
        <w:rPr>
          <w:rFonts w:asciiTheme="majorBidi" w:hAnsiTheme="majorBidi"/>
          <w:sz w:val="30"/>
          <w:szCs w:val="30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>ที่ประชุมคณะกรรมการบริษัท</w:t>
      </w:r>
      <w:r w:rsidRPr="00C278E1">
        <w:rPr>
          <w:rFonts w:asciiTheme="majorBidi" w:hAnsiTheme="majorBidi"/>
          <w:sz w:val="30"/>
          <w:szCs w:val="30"/>
        </w:rPr>
        <w:t xml:space="preserve"> GCP </w:t>
      </w:r>
      <w:r w:rsidRPr="00C278E1">
        <w:rPr>
          <w:rFonts w:asciiTheme="majorBidi" w:hAnsiTheme="majorBidi"/>
          <w:sz w:val="30"/>
          <w:szCs w:val="30"/>
          <w:cs/>
        </w:rPr>
        <w:t>มีมติอนุมัติแผนปรับโครงสร้างธุรกิจให้สอดคล้อง</w:t>
      </w:r>
      <w:r w:rsidR="005128B9">
        <w:rPr>
          <w:rFonts w:asciiTheme="majorBidi" w:hAnsiTheme="majorBidi" w:hint="cs"/>
          <w:sz w:val="30"/>
          <w:szCs w:val="30"/>
          <w:cs/>
        </w:rPr>
        <w:t xml:space="preserve">              </w:t>
      </w:r>
      <w:r w:rsidRPr="00C278E1">
        <w:rPr>
          <w:rFonts w:asciiTheme="majorBidi" w:hAnsiTheme="majorBidi"/>
          <w:sz w:val="30"/>
          <w:szCs w:val="30"/>
          <w:cs/>
        </w:rPr>
        <w:t xml:space="preserve">กับสถานการณ์อุตสาหกรรม โดย </w:t>
      </w:r>
      <w:r w:rsidRPr="00C278E1">
        <w:rPr>
          <w:rFonts w:asciiTheme="majorBidi" w:hAnsiTheme="majorBidi"/>
          <w:sz w:val="30"/>
          <w:szCs w:val="30"/>
        </w:rPr>
        <w:t xml:space="preserve">GCP </w:t>
      </w:r>
      <w:r w:rsidRPr="00C278E1">
        <w:rPr>
          <w:rFonts w:asciiTheme="majorBidi" w:hAnsiTheme="majorBidi"/>
          <w:sz w:val="30"/>
          <w:szCs w:val="30"/>
          <w:cs/>
        </w:rPr>
        <w:t xml:space="preserve">จะหยุดดำเนินการผลิตชั่วคราว และรักษาโรงงานให้อยู่ในสภาพพร้อมกลับมาดำเนินการผลิต </w:t>
      </w:r>
      <w:r w:rsidRPr="00C278E1">
        <w:rPr>
          <w:rFonts w:asciiTheme="majorBidi" w:hAnsiTheme="majorBidi" w:hint="cs"/>
          <w:sz w:val="30"/>
          <w:szCs w:val="30"/>
          <w:cs/>
        </w:rPr>
        <w:t>ควบคู่ไปกับการอนุมัติแผนปรับโครงสร้างผู้ถือหุ้น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โดยกลุ่มบริษัทได้</w:t>
      </w:r>
      <w:r w:rsidRPr="00C278E1">
        <w:rPr>
          <w:rFonts w:asciiTheme="majorBidi" w:hAnsiTheme="majorBidi"/>
          <w:sz w:val="30"/>
          <w:szCs w:val="30"/>
          <w:cs/>
        </w:rPr>
        <w:t>รับรู้ประมาณการหนี้สินจากค่าใช้จ่ายที่คาดว่าจะเกิดขึ้นไว้</w:t>
      </w:r>
      <w:r w:rsidRPr="00C278E1">
        <w:rPr>
          <w:rFonts w:asciiTheme="majorBidi" w:hAnsiTheme="majorBidi" w:hint="cs"/>
          <w:sz w:val="30"/>
          <w:szCs w:val="30"/>
          <w:cs/>
        </w:rPr>
        <w:t>อย่าง</w:t>
      </w:r>
      <w:r w:rsidRPr="00C278E1">
        <w:rPr>
          <w:rFonts w:asciiTheme="majorBidi" w:hAnsiTheme="majorBidi"/>
          <w:sz w:val="30"/>
          <w:szCs w:val="30"/>
          <w:cs/>
        </w:rPr>
        <w:t xml:space="preserve">ครบถ้วนแล้ว </w:t>
      </w:r>
      <w:r w:rsidR="001525C7" w:rsidRPr="00C02223">
        <w:rPr>
          <w:rFonts w:asciiTheme="majorBidi" w:hAnsiTheme="majorBidi" w:hint="cs"/>
          <w:sz w:val="30"/>
          <w:szCs w:val="30"/>
          <w:cs/>
        </w:rPr>
        <w:t xml:space="preserve">เป็นจำนวน </w:t>
      </w:r>
      <w:r w:rsidR="00C02223" w:rsidRPr="00C02223">
        <w:rPr>
          <w:rFonts w:asciiTheme="majorBidi" w:hAnsiTheme="majorBidi"/>
          <w:sz w:val="30"/>
          <w:szCs w:val="30"/>
        </w:rPr>
        <w:t>2,17</w:t>
      </w:r>
      <w:r w:rsidR="00B555C7">
        <w:rPr>
          <w:rFonts w:asciiTheme="majorBidi" w:hAnsiTheme="majorBidi"/>
          <w:sz w:val="30"/>
          <w:szCs w:val="30"/>
        </w:rPr>
        <w:t>6</w:t>
      </w:r>
      <w:r w:rsidR="001525C7" w:rsidRPr="00C02223">
        <w:rPr>
          <w:rFonts w:asciiTheme="majorBidi" w:hAnsiTheme="majorBidi"/>
          <w:sz w:val="30"/>
          <w:szCs w:val="30"/>
        </w:rPr>
        <w:t xml:space="preserve"> </w:t>
      </w:r>
      <w:r w:rsidR="001525C7" w:rsidRPr="00C02223">
        <w:rPr>
          <w:rFonts w:asciiTheme="majorBidi" w:hAnsiTheme="majorBidi" w:hint="cs"/>
          <w:sz w:val="30"/>
          <w:szCs w:val="30"/>
          <w:cs/>
        </w:rPr>
        <w:t>ล้านบาท</w:t>
      </w:r>
      <w:r w:rsidR="001525C7">
        <w:rPr>
          <w:rFonts w:asciiTheme="majorBidi" w:hAnsiTheme="majorBidi" w:hint="cs"/>
          <w:sz w:val="30"/>
          <w:szCs w:val="30"/>
          <w:cs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>ในงบกำไรขาดทุนรวมสำหรับงวด</w:t>
      </w:r>
      <w:r w:rsidR="00157AF7">
        <w:rPr>
          <w:rFonts w:asciiTheme="majorBidi" w:hAnsiTheme="majorBidi" w:hint="cs"/>
          <w:sz w:val="30"/>
          <w:szCs w:val="30"/>
          <w:cs/>
        </w:rPr>
        <w:t>หกเดือน</w:t>
      </w:r>
      <w:r w:rsidRPr="00C278E1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E07862" w:rsidRPr="00E07862">
        <w:rPr>
          <w:rFonts w:asciiTheme="majorBidi" w:hAnsiTheme="majorBidi"/>
          <w:sz w:val="30"/>
          <w:szCs w:val="30"/>
        </w:rPr>
        <w:t>30</w:t>
      </w:r>
      <w:r w:rsidRPr="00C278E1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E07862" w:rsidRPr="00E07862">
        <w:rPr>
          <w:rFonts w:asciiTheme="majorBidi" w:hAnsiTheme="majorBidi"/>
          <w:sz w:val="30"/>
          <w:szCs w:val="30"/>
        </w:rPr>
        <w:t>2569</w:t>
      </w:r>
    </w:p>
    <w:p w14:paraId="3AD52EAA" w14:textId="77777777" w:rsidR="001525C7" w:rsidRDefault="001525C7" w:rsidP="00C278E1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15F701" w14:textId="41512EBC" w:rsidR="005A1F4C" w:rsidRDefault="00E61701" w:rsidP="00AE5402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E07862" w:rsidRPr="00E0786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กรกฎาคม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569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>บริษัทเข้าซื้อหุ้นส่วนที่เหลือทั้งหมดจากส่วนได้เสียที่ไม่มีอำนาจควบคุม</w:t>
      </w:r>
      <w:r w:rsidRPr="00C278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จำนวนร้อยละ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ส่งผลให้บริษัทมีสัดส่วนการถือหุ้นใน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GCP 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เพิ่มขึ้น เป็นร้อยละ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ต่อมา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GCP 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>ได้เรียกชำระค่าหุ้นเพิ่มทุน</w:t>
      </w:r>
      <w:r w:rsidRPr="00C278E1">
        <w:rPr>
          <w:rFonts w:asciiTheme="majorBidi" w:hAnsiTheme="majorBidi"/>
          <w:sz w:val="30"/>
          <w:szCs w:val="30"/>
          <w:cs/>
          <w:lang w:val="en-US" w:bidi="th-TH"/>
        </w:rPr>
        <w:t xml:space="preserve">ตามมติที่ประชุมวิสามัญผู้ถือหุ้น ครั้งที่ 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>1/2</w:t>
      </w:r>
      <w:r w:rsidR="00E07862" w:rsidRPr="00E07862">
        <w:rPr>
          <w:rFonts w:asciiTheme="majorBidi" w:hAnsiTheme="majorBidi" w:cstheme="majorBidi"/>
          <w:sz w:val="30"/>
          <w:szCs w:val="30"/>
          <w:lang w:val="en-US"/>
        </w:rPr>
        <w:t>569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  <w:lang w:val="en-US" w:bidi="th-TH"/>
        </w:rPr>
        <w:t xml:space="preserve">ในวันที่ </w:t>
      </w:r>
      <w:r w:rsidR="00E07862" w:rsidRPr="00E0786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  <w:lang w:val="en-US" w:bidi="th-TH"/>
        </w:rPr>
        <w:t xml:space="preserve">กรกฎาคม 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/>
        </w:rPr>
        <w:t>569</w:t>
      </w:r>
      <w:r w:rsidRPr="00C278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>เพื่อนำเงินดังกล่าวไป</w:t>
      </w:r>
      <w:r w:rsidRPr="00C278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ใช้ในการปรับโครงสร้างธุรกิจและปรับโครงสร้างหนี้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เป็นจำนวนเงิน </w:t>
      </w:r>
      <w:r w:rsidR="00E07862" w:rsidRPr="00E0786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>,10</w:t>
      </w:r>
      <w:r w:rsidR="00E07862" w:rsidRPr="00E0786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>ซึ่งบริษัทได้จ่ายชำระค่าหุ้นเต็ม</w:t>
      </w:r>
      <w:r w:rsidR="001525C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>นวนแล้วในเดือน</w:t>
      </w:r>
      <w:r w:rsidRPr="00C278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กรกฎาคม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2</w:t>
      </w:r>
      <w:r w:rsidR="00E07862" w:rsidRPr="005C2CBF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E07862" w:rsidRPr="00456D18">
        <w:rPr>
          <w:rFonts w:asciiTheme="majorBidi" w:hAnsiTheme="majorBidi" w:cstheme="majorBidi"/>
          <w:sz w:val="30"/>
          <w:szCs w:val="30"/>
          <w:lang w:val="en-US" w:bidi="th-TH"/>
        </w:rPr>
        <w:t>69</w:t>
      </w:r>
      <w:r w:rsidR="00F43D38" w:rsidRPr="00456D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D0BF6">
        <w:rPr>
          <w:rFonts w:asciiTheme="majorBidi" w:hAnsiTheme="majorBidi" w:hint="cs"/>
          <w:sz w:val="30"/>
          <w:szCs w:val="30"/>
          <w:cs/>
          <w:lang w:val="en-US" w:bidi="th-TH"/>
        </w:rPr>
        <w:t>พร้อมทั้ง</w:t>
      </w:r>
      <w:r w:rsidR="00AE5402" w:rsidRPr="00AE5402">
        <w:rPr>
          <w:rFonts w:asciiTheme="majorBidi" w:hAnsiTheme="majorBidi"/>
          <w:sz w:val="30"/>
          <w:szCs w:val="30"/>
          <w:cs/>
          <w:lang w:val="en-US" w:bidi="th-TH"/>
        </w:rPr>
        <w:t>รับรู้ค่าเผื่อผลขาดทุนจากการด้อยค่าของเงินเพิ่มทุนดังกล่าวในงบกำไรขาดทุนเฉพาะกิจการ</w:t>
      </w:r>
    </w:p>
    <w:p w14:paraId="5F8C2541" w14:textId="77777777" w:rsidR="00AE5402" w:rsidRPr="00C278E1" w:rsidRDefault="00AE5402" w:rsidP="00AE5402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2185DE5" w14:textId="7779F0C0" w:rsidR="00B02150" w:rsidRPr="00C278E1" w:rsidRDefault="00706143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C278E1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การปรั</w:t>
      </w:r>
      <w:r w:rsidRPr="00C278E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บโครงสร้างธุรกิจของกลุ่มบริษัท </w:t>
      </w:r>
      <w:r w:rsidRPr="00C278E1">
        <w:rPr>
          <w:rFonts w:asciiTheme="majorBidi" w:hAnsiTheme="majorBidi" w:cstheme="majorBidi"/>
          <w:i/>
          <w:iCs/>
          <w:sz w:val="30"/>
          <w:szCs w:val="30"/>
          <w:lang w:val="th-TH"/>
        </w:rPr>
        <w:t>Vencorex</w:t>
      </w:r>
    </w:p>
    <w:p w14:paraId="79B4F840" w14:textId="41C36BEF" w:rsidR="00F42AB7" w:rsidRPr="00C278E1" w:rsidRDefault="00F42AB7" w:rsidP="00C278E1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เมื่อวันที่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567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France S.A.S.U. (“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France”)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TDI S.A.S.U. (“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TDI”)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ซึ่งทั้งสองเป็นบริษัทย่อยทางอ้อมของกลุ่มบริษัท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ได้ยื่นคำร้องต่อศาลแพ่ง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เมืองลียง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ประเทศฝรั่งเศส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(“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Commercial Court in Lyon”)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เพื่อขอเข้าสู่กระบวนการปรับปรุงโครงสร้างทางธุรกิจในชั้นศาล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ตามกฎหมายของประเทศฝรั่งเศส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Book VI of the French Commercial Code)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และเมื่อวันที่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567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Commercial Court in Lyon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ได้มีคำสั่งรับคำร้องของ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France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TDI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ในการเข้าสู่กระบวนการดังกล่าว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และอยู่ระหว่างการบริหารจัดการบริษัทอื่นๆ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ในกลุ่ม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กลุ่มบริษัทและบริษัทได้รับรู้ประมาณการหนี้สินสำหรับกระบวนการปรับปรุงโครงสร้างธุรกิจทั้งหมดและค่าเผื่อผลขาดทุนจากการด้อยค่าของสินทรัพย์ที่เกี่ยวข้อง</w:t>
      </w:r>
    </w:p>
    <w:p w14:paraId="65AF0916" w14:textId="415CB2BB" w:rsidR="00F42AB7" w:rsidRPr="00C278E1" w:rsidRDefault="00F42AB7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0C278E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ในงบกำไรขาดทุนรวมและงบกำไรขาดทุนเฉพาะกิจการไว้อย่างครบถ้วนแล้ว ทั้งนี้ปัจจุบัน </w:t>
      </w:r>
      <w:proofErr w:type="spellStart"/>
      <w:r w:rsidRPr="00C278E1">
        <w:rPr>
          <w:rFonts w:asciiTheme="majorBidi" w:hAnsiTheme="majorBidi" w:cstheme="majorBidi"/>
          <w:sz w:val="30"/>
          <w:szCs w:val="30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</w:rPr>
        <w:t xml:space="preserve"> France </w:t>
      </w:r>
      <w:r w:rsidRPr="00C278E1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ำหน่ายสินทรัพย์บางส่วนและโอนสิทธิความเป็นเจ้าของในสินทรัพย์ดังกล่าวให้แก่ผู้ซื้อเป็นที่เรียบร้อยแล้วในเดือนเมษายน </w:t>
      </w:r>
      <w:r w:rsidRPr="00C278E1">
        <w:rPr>
          <w:rFonts w:asciiTheme="majorBidi" w:hAnsiTheme="majorBidi" w:cstheme="majorBidi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</w:rPr>
        <w:t>568</w:t>
      </w:r>
    </w:p>
    <w:p w14:paraId="669077CA" w14:textId="77777777" w:rsidR="005A1F4C" w:rsidRPr="00C278E1" w:rsidRDefault="005A1F4C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C8283" w14:textId="701A1774" w:rsidR="00F42AB7" w:rsidRPr="00C278E1" w:rsidRDefault="00F42AB7" w:rsidP="00C278E1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เมื่อวันที่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 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พฤษภาคม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ศาลได้พิจารณาอนุมัติให้กระบวนการปรับโครงสร้างธุรกิจของ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France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TDI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สิ้นสุดลง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และเข้าสู่กระบวนการเลิกกิจการและชำระบัญชี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(Liquidation Proceedings)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ต่อไป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โดยได้มีการแต่งตั้งผู้ชำระบัญชีเข้ามาควบคุมดูแลสินทรัพย์และหนี้สินที่เหลืออยู่ของ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France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TDI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ดังนั้น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ฝ่ายบริหารจึงพิจารณาว่ากลุ่มบริษัทได้สิ้นสุดการควบคุมในบริษัทดังกล่าวและได้นำบริษัทย่อยทางอ้อมออกจากการจัดทำงบการเงินรวมโดยมีผลตั้งแต่วันที่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 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พฤษภาคม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กลุ่มบริษัทได้ตัดรายการสินทรัพย์และหนี้สินของ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France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TDI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ออก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โดยตัดรายการสินทรัพย์รวม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1,1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68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และหนี้สินรวม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2,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963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รวมถึงผลต่างจากการแปลงค่างบการเงินของบริษัทดังกล่าวออกจากงบการเงินรวม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ผลต่างจากการสิ้นสุดการเป็นบริษัทย่อยสุทธิจำนวน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1,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84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บันทึกในงบกำไรขาดทุนรวมสำหรับปีสิ้นสุดวันที่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        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0279630" w14:textId="77777777" w:rsidR="00F42AB7" w:rsidRPr="00C278E1" w:rsidRDefault="00F42AB7" w:rsidP="00C278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CBF4F" w14:textId="28678ABD" w:rsidR="00A73EB9" w:rsidRPr="00C278E1" w:rsidRDefault="00F42AB7" w:rsidP="00C278E1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เมื่อวันที่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สิงหาคม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ที่ประชุมคณะกรรมการบริษัท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Holding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>S.A.S. (“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Holding”)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ซึ่งเป็นบริษัทย่อยทางอ้อมของกลุ่มบริษัทได้มีมติอนุมัติให้บริษัท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Holding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เข้าทำสัญญาซื้อขายหุ้นเพื่อขายหุ้นสามัญทั้งหมดร้อยละ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ของบริษัท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US, Inc. (“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U.S.”)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(Thailand) Company Limited (“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Thailand”)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ให้แก่บริษัทย่อยของบริษัท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Covestro AG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โดยสัญญาซื้อขายหุ้นได้ถูกลงนามแล้วเมื่อวันที่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สิงหาคม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และคาดการณ์โอนหุ้นแล้วเสร็จหลังจากได้รับอนุญาตให้รวมธุรกิจตามกฎหมายที่เกี่ยวข้อง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โดยการทำธุรกรรมนี้เป็นส่วนหนึ่งของการปรับโครงสร้างภายใต้กลุ่ม</w:t>
      </w:r>
      <w:r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D1B1224" w14:textId="77777777" w:rsidR="005A1F4C" w:rsidRPr="00C278E1" w:rsidRDefault="005A1F4C" w:rsidP="00C278E1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3F3AAFF" w14:textId="1EBE1A23" w:rsidR="00B27822" w:rsidRPr="00C278E1" w:rsidRDefault="00F42AB7" w:rsidP="00C278E1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ในระหว่าง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ปี </w:t>
      </w:r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568</w:t>
      </w:r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บริษัทได้ให้เงินให้กู้ยืมระยะสั้นแก่บริษัท </w:t>
      </w:r>
      <w:proofErr w:type="spellStart"/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Holding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เพิ่มจำนวน </w:t>
      </w:r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1,</w:t>
      </w:r>
      <w:r w:rsidR="00E07862" w:rsidRPr="00E0786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833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ล้านบาท และบันทึกผลขาดทุนจากการด้อยค่าเต็มจำนวนในงบกำไรขาดทุนเฉพาะกิจการ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E07862" w:rsidRPr="00E0786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1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ธันวาคม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568</w:t>
      </w:r>
      <w:r w:rsidR="009162EE"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ณ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วันที่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E07862" w:rsidRPr="00E0786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ธันวาคม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568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การซื้อขายหุ้น</w:t>
      </w:r>
      <w:r w:rsidR="00083587"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proofErr w:type="spellStart"/>
      <w:r w:rsidR="00083587"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="00083587"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U.S. </w:t>
      </w:r>
      <w:r w:rsidR="00083587"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บริษัท </w:t>
      </w:r>
      <w:proofErr w:type="spellStart"/>
      <w:r w:rsidR="00083587"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="00083587"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Thailand</w:t>
      </w:r>
      <w:r w:rsidR="00083587"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ยังไม่เสร็จสิ้น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บริษัทได้กลับรายการผลขาดทุนจากการด้อยค่าของที่ดิน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อาคารและอุปกรณ์ของ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U.S.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proofErr w:type="spellStart"/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Thailand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ที่เคยรับรู้ไว้ใน</w:t>
      </w:r>
      <w:r w:rsidR="005128B9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        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งบกำไรขาดทุนรวมในปี</w:t>
      </w:r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2</w:t>
      </w:r>
      <w:r w:rsidR="00E07862" w:rsidRPr="00E0786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567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เพื่อให้สะท้อนมูลค่าจากการทำธุรกรรมการซื้อขายหุ้นดังกล่าว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จัดประเภทสินทรัพย์และหนี้สินหลังการตัดรายการระหว่างกันในงบฐานะการเงินรวมเป็นสินทรัพย์และหนี้สินที่ถือไว้เพื่อขายรวม</w:t>
      </w:r>
      <w:r w:rsidRPr="00C278E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1,1</w:t>
      </w:r>
      <w:r w:rsidR="00E07862" w:rsidRPr="00E0786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96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E07862" w:rsidRPr="00E0786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393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ตามลำดับ</w:t>
      </w:r>
    </w:p>
    <w:p w14:paraId="1130DD0A" w14:textId="77777777" w:rsidR="00A73EB9" w:rsidRDefault="00A73EB9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F29DDC0" w14:textId="77777777" w:rsidR="00B27A83" w:rsidRDefault="00B27A83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8234EB5" w14:textId="77777777" w:rsidR="00B27A83" w:rsidRPr="00C278E1" w:rsidRDefault="00B27A83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4F394C0" w14:textId="02C1D3FC" w:rsidR="00083587" w:rsidRPr="00C278E1" w:rsidRDefault="00083587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E1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ในระหว่างงวดหกเดือนสิ้นสุดวันที่ </w:t>
      </w:r>
      <w:r w:rsidR="00E07862" w:rsidRPr="00E0786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278E1">
        <w:rPr>
          <w:rFonts w:asciiTheme="majorBidi" w:hAnsiTheme="majorBidi" w:cstheme="majorBidi"/>
          <w:sz w:val="30"/>
          <w:szCs w:val="30"/>
        </w:rPr>
        <w:t xml:space="preserve">0 </w:t>
      </w:r>
      <w:r w:rsidRPr="00C278E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278E1">
        <w:rPr>
          <w:rFonts w:asciiTheme="majorBidi" w:hAnsiTheme="majorBidi" w:cstheme="majorBidi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/>
        </w:rPr>
        <w:t>569</w:t>
      </w:r>
      <w:r w:rsidRPr="00C278E1">
        <w:rPr>
          <w:rFonts w:asciiTheme="majorBidi" w:hAnsiTheme="majorBidi" w:cstheme="majorBidi"/>
          <w:sz w:val="30"/>
          <w:szCs w:val="30"/>
        </w:rPr>
        <w:t xml:space="preserve"> </w:t>
      </w:r>
      <w:r w:rsidR="00EC5F6B"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บริษัทได้ให้เงินให้กู้ยืมระยะสั้นแก่บริษัท </w:t>
      </w:r>
      <w:proofErr w:type="spellStart"/>
      <w:r w:rsidR="00EC5F6B"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="00EC5F6B"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Holding</w:t>
      </w:r>
      <w:r w:rsidR="00EC5F6B"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เพิ่มจำนวน </w:t>
      </w:r>
      <w:r w:rsidR="00D50786" w:rsidRPr="00C278E1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E07862" w:rsidRPr="00E07862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EC5F6B" w:rsidRPr="00C278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และบันทึกผลขาดทุนจากการด้อยค่าเต็มจำนวนในงบกำไรขาดทุนเฉพาะกิจการ</w:t>
      </w:r>
      <w:r w:rsidR="00EC5F6B"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5128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วันที่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มิถุนายน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569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การซื้อขายหุ้นยังไม่เสร็จสิ้น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โดยในงบฐานะการเงินรวมมีสินทรัพย์และหนี้สินที่ถือไว้เพื่อขายรวม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1,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01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58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C278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>ตามลำดับ</w:t>
      </w:r>
    </w:p>
    <w:p w14:paraId="53174EDB" w14:textId="7F9E49EC" w:rsidR="00637369" w:rsidRPr="00C278E1" w:rsidRDefault="00637369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EA4A870" w14:textId="17873094" w:rsidR="00083587" w:rsidRDefault="00083587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278E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กรกฎาคม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07862" w:rsidRPr="00E07862">
        <w:rPr>
          <w:rFonts w:asciiTheme="majorBidi" w:hAnsiTheme="majorBidi" w:cstheme="majorBidi"/>
          <w:sz w:val="30"/>
          <w:szCs w:val="30"/>
          <w:lang w:val="en-US" w:bidi="th-TH"/>
        </w:rPr>
        <w:t>569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  <w:lang w:val="en-US" w:bidi="th-TH"/>
        </w:rPr>
        <w:t xml:space="preserve">บริษัท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Holding </w:t>
      </w:r>
      <w:r w:rsidRPr="00C278E1">
        <w:rPr>
          <w:rFonts w:asciiTheme="majorBidi" w:hAnsiTheme="majorBidi"/>
          <w:sz w:val="30"/>
          <w:szCs w:val="30"/>
          <w:cs/>
          <w:lang w:val="en-US" w:bidi="th-TH"/>
        </w:rPr>
        <w:t>ได้ดำเนินการขายหุ้นสามั</w:t>
      </w:r>
      <w:r w:rsidRPr="00C278E1">
        <w:rPr>
          <w:rFonts w:asciiTheme="majorBidi" w:hAnsiTheme="majorBidi" w:hint="cs"/>
          <w:sz w:val="30"/>
          <w:szCs w:val="30"/>
          <w:cs/>
          <w:lang w:val="en-US" w:bidi="th-TH"/>
        </w:rPr>
        <w:t>ญ</w:t>
      </w:r>
      <w:r w:rsidRPr="00C278E1">
        <w:rPr>
          <w:rFonts w:asciiTheme="majorBidi" w:hAnsiTheme="majorBidi"/>
          <w:sz w:val="30"/>
          <w:szCs w:val="30"/>
          <w:cs/>
          <w:lang w:val="en-US" w:bidi="th-TH"/>
        </w:rPr>
        <w:t xml:space="preserve">ของบริษัท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U.S. </w:t>
      </w:r>
      <w:r w:rsidRPr="00C278E1">
        <w:rPr>
          <w:rFonts w:asciiTheme="majorBidi" w:hAnsiTheme="majorBidi"/>
          <w:sz w:val="30"/>
          <w:szCs w:val="30"/>
          <w:cs/>
          <w:lang w:val="en-US" w:bidi="th-TH"/>
        </w:rPr>
        <w:t xml:space="preserve">และ บริษัท </w:t>
      </w:r>
      <w:proofErr w:type="spellStart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 Thailand </w:t>
      </w:r>
      <w:r w:rsidRPr="00C278E1">
        <w:rPr>
          <w:rFonts w:asciiTheme="majorBidi" w:hAnsiTheme="majorBidi"/>
          <w:sz w:val="30"/>
          <w:szCs w:val="30"/>
          <w:cs/>
          <w:lang w:val="en-US" w:bidi="th-TH"/>
        </w:rPr>
        <w:t xml:space="preserve">ให้แก่บริษัทย่อยของบริษัท </w:t>
      </w:r>
      <w:r w:rsidRPr="00C278E1">
        <w:rPr>
          <w:rFonts w:asciiTheme="majorBidi" w:hAnsiTheme="majorBidi" w:cstheme="majorBidi"/>
          <w:sz w:val="30"/>
          <w:szCs w:val="30"/>
          <w:lang w:val="en-US" w:bidi="th-TH"/>
        </w:rPr>
        <w:t xml:space="preserve">Covestro AG </w:t>
      </w:r>
      <w:r w:rsidRPr="00C278E1">
        <w:rPr>
          <w:rFonts w:asciiTheme="majorBidi" w:hAnsiTheme="majorBidi"/>
          <w:sz w:val="30"/>
          <w:szCs w:val="30"/>
          <w:cs/>
          <w:lang w:val="en-US" w:bidi="th-TH"/>
        </w:rPr>
        <w:t>เป็นที่เรียบร้อยแล้ว</w:t>
      </w:r>
    </w:p>
    <w:p w14:paraId="06B7DEEC" w14:textId="77777777" w:rsidR="00B27A83" w:rsidRPr="00C278E1" w:rsidRDefault="00B27A83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A9DFBF5" w14:textId="77777777" w:rsidR="00EC5F6B" w:rsidRPr="00C278E1" w:rsidRDefault="00EC5F6B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C278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การเปลี่ยนแปลงของเงินลงทุนในการร่วมค้า </w:t>
      </w:r>
    </w:p>
    <w:p w14:paraId="0E1B9802" w14:textId="77777777" w:rsidR="005A4A8D" w:rsidRPr="00C278E1" w:rsidRDefault="005A4A8D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1E4A287" w14:textId="47A488A9" w:rsidR="00D42DAC" w:rsidRPr="00C278E1" w:rsidRDefault="00D42DAC" w:rsidP="00C278E1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278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บริษัท ไทยแท้งค์เทอร์มินัล จำกัด</w:t>
      </w:r>
    </w:p>
    <w:p w14:paraId="1B3C11A7" w14:textId="387EEEC9" w:rsidR="00D42DAC" w:rsidRPr="00C278E1" w:rsidRDefault="00D42DAC" w:rsidP="00C278E1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278E1">
        <w:rPr>
          <w:rFonts w:asciiTheme="majorBidi" w:hAnsiTheme="majorBidi" w:cstheme="majorBidi"/>
          <w:sz w:val="30"/>
          <w:szCs w:val="30"/>
        </w:rPr>
        <w:t xml:space="preserve">22 </w:t>
      </w:r>
      <w:r w:rsidRPr="00C278E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278E1">
        <w:rPr>
          <w:rFonts w:ascii="Angsana New" w:hAnsi="Angsana New" w:hint="cs"/>
          <w:sz w:val="30"/>
          <w:szCs w:val="30"/>
          <w:cs/>
        </w:rPr>
        <w:t xml:space="preserve">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568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ที่ประชุมคณะกรรมการบริษัทได้มีมติอนุมัติให้บริษัทขายหุ้นสามัญของบริษัท ไทยแท้งค์เทอร์มินัล จำกัด (“</w:t>
      </w:r>
      <w:r w:rsidRPr="00C278E1">
        <w:rPr>
          <w:rFonts w:ascii="Angsana New" w:hAnsi="Angsana New"/>
          <w:sz w:val="30"/>
          <w:szCs w:val="30"/>
        </w:rPr>
        <w:t xml:space="preserve">TTT”) </w:t>
      </w:r>
      <w:r w:rsidRPr="00C278E1">
        <w:rPr>
          <w:rFonts w:ascii="Angsana New" w:hAnsi="Angsana New" w:hint="cs"/>
          <w:sz w:val="30"/>
          <w:szCs w:val="30"/>
          <w:cs/>
        </w:rPr>
        <w:t xml:space="preserve">ซึ่งเป็นการร่วมค้าทางตรงของกลุ่มบริษัท ซึ่งมีมูลค่าที่ตราไว้หุ้นละ </w:t>
      </w:r>
      <w:r w:rsidRPr="00C278E1">
        <w:rPr>
          <w:rFonts w:ascii="Angsana New" w:hAnsi="Angsana New"/>
          <w:sz w:val="30"/>
          <w:szCs w:val="30"/>
        </w:rPr>
        <w:t xml:space="preserve">100 </w:t>
      </w:r>
      <w:r w:rsidRPr="00C278E1">
        <w:rPr>
          <w:rFonts w:ascii="Angsana New" w:hAnsi="Angsana New" w:hint="cs"/>
          <w:sz w:val="30"/>
          <w:szCs w:val="30"/>
          <w:cs/>
        </w:rPr>
        <w:t>บาท ให้แก่บริษัท พีทีที แทงค์ เทอร์มินัล จำกัด (“</w:t>
      </w:r>
      <w:r w:rsidRPr="00C278E1">
        <w:rPr>
          <w:rFonts w:ascii="Angsana New" w:hAnsi="Angsana New"/>
          <w:sz w:val="30"/>
          <w:szCs w:val="30"/>
        </w:rPr>
        <w:t xml:space="preserve">PTT TANK”) </w:t>
      </w:r>
      <w:r w:rsidRPr="00C278E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07862" w:rsidRPr="00E07862">
        <w:rPr>
          <w:rFonts w:ascii="Angsana New" w:hAnsi="Angsana New"/>
          <w:sz w:val="30"/>
          <w:szCs w:val="30"/>
        </w:rPr>
        <w:t>4</w:t>
      </w:r>
      <w:r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/>
          <w:sz w:val="30"/>
          <w:szCs w:val="30"/>
        </w:rPr>
        <w:t>463</w:t>
      </w:r>
      <w:r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/>
          <w:sz w:val="30"/>
          <w:szCs w:val="30"/>
        </w:rPr>
        <w:t>999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คิดเป็นสัดส่วนประมาณร้อยละ </w:t>
      </w:r>
      <w:r w:rsidR="00E07862" w:rsidRPr="00E07862">
        <w:rPr>
          <w:rFonts w:ascii="Angsana New" w:hAnsi="Angsana New"/>
          <w:sz w:val="30"/>
          <w:szCs w:val="30"/>
        </w:rPr>
        <w:t>35</w:t>
      </w:r>
      <w:r w:rsidRPr="00C278E1">
        <w:rPr>
          <w:rFonts w:ascii="Angsana New" w:hAnsi="Angsana New"/>
          <w:sz w:val="30"/>
          <w:szCs w:val="30"/>
        </w:rPr>
        <w:t>.</w:t>
      </w:r>
      <w:r w:rsidR="00E07862" w:rsidRPr="00E07862">
        <w:rPr>
          <w:rFonts w:ascii="Angsana New" w:hAnsi="Angsana New"/>
          <w:sz w:val="30"/>
          <w:szCs w:val="30"/>
        </w:rPr>
        <w:t>43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 xml:space="preserve">ในราคาหุ้นละประมาณ </w:t>
      </w:r>
      <w:r w:rsidR="00E07862" w:rsidRPr="00E07862">
        <w:rPr>
          <w:rFonts w:ascii="Angsana New" w:hAnsi="Angsana New"/>
          <w:sz w:val="30"/>
          <w:szCs w:val="30"/>
        </w:rPr>
        <w:t>986</w:t>
      </w:r>
      <w:r w:rsidRPr="00C278E1">
        <w:rPr>
          <w:rFonts w:ascii="Angsana New" w:hAnsi="Angsana New"/>
          <w:sz w:val="30"/>
          <w:szCs w:val="30"/>
        </w:rPr>
        <w:t>.</w:t>
      </w:r>
      <w:r w:rsidR="00E07862" w:rsidRPr="00E07862">
        <w:rPr>
          <w:rFonts w:ascii="Angsana New" w:hAnsi="Angsana New"/>
          <w:sz w:val="30"/>
          <w:szCs w:val="30"/>
        </w:rPr>
        <w:t>34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บาท คิดเป็นมูลค่ารวมทั้งสิ้นจำนวน </w:t>
      </w:r>
      <w:r w:rsidR="00E07862" w:rsidRPr="00E07862">
        <w:rPr>
          <w:rFonts w:ascii="Angsana New" w:hAnsi="Angsana New"/>
          <w:sz w:val="30"/>
          <w:szCs w:val="30"/>
        </w:rPr>
        <w:t>4</w:t>
      </w:r>
      <w:r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/>
          <w:sz w:val="30"/>
          <w:szCs w:val="30"/>
        </w:rPr>
        <w:t>4</w:t>
      </w:r>
      <w:r w:rsidRPr="00C278E1">
        <w:rPr>
          <w:rFonts w:ascii="Angsana New" w:hAnsi="Angsana New"/>
          <w:sz w:val="30"/>
          <w:szCs w:val="30"/>
        </w:rPr>
        <w:t>0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ล้านบาท ทั้งนี้ บริษัทอาจได้รับค่าตอบแทนเพิ่มเติม (</w:t>
      </w:r>
      <w:r w:rsidRPr="00C278E1">
        <w:rPr>
          <w:rFonts w:ascii="Angsana New" w:hAnsi="Angsana New"/>
          <w:sz w:val="30"/>
          <w:szCs w:val="30"/>
        </w:rPr>
        <w:t xml:space="preserve">Earn Out) </w:t>
      </w:r>
      <w:r w:rsidRPr="00C278E1">
        <w:rPr>
          <w:rFonts w:ascii="Angsana New" w:hAnsi="Angsana New" w:hint="cs"/>
          <w:sz w:val="30"/>
          <w:szCs w:val="30"/>
          <w:cs/>
        </w:rPr>
        <w:t xml:space="preserve">ซึ่งคำนวณจากมูลค่าปัจจุบันของประมาณการกระแสเงินสดที่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 xml:space="preserve">จะได้รับจากการต่อสัญญาบริการถังบรรจุอีเทนที่ทำกับบริษัทในช่วงระหว่างปี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587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595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เป็นจำนวนสูงสุดไม่เกิน 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Pr="00C278E1">
        <w:rPr>
          <w:rFonts w:ascii="Angsana New" w:hAnsi="Angsana New"/>
          <w:sz w:val="30"/>
          <w:szCs w:val="30"/>
        </w:rPr>
        <w:t>0</w:t>
      </w:r>
      <w:r w:rsidR="00E07862" w:rsidRPr="00E07862">
        <w:rPr>
          <w:rFonts w:ascii="Angsana New" w:hAnsi="Angsana New"/>
          <w:sz w:val="30"/>
          <w:szCs w:val="30"/>
        </w:rPr>
        <w:t>4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ล้านบาท โดยบริษัทจะได้รับชำระค่าตอบแทนส่วนนี้เมื่อบริษัทได้เข้าทำสัญญาบริการถังบรรจุอีเทนกับ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 xml:space="preserve">ตามเงื่อนไขที่กำหนดในสัญญาซื้อขายหุ้นแล้ว นอกจากนี้ ราคาซื้อขายอาจมีการปรับลดลง หากมูลค่าโครงการสร้างถังบรรจุอีเทนหลังประกวดราคาสูงกว่างบประมาณที่ตั้งไว้ โดยการปรับลดราคาซื้อขายดังกล่าวจะดำเนินการภายหลังวันที่การซื้อขายเสร็จสมบูรณ์ตามหลักเกณฑ์ที่กำหนดไว้ในสัญญา ภายหลังการเข้าทำธุรกรรมการขายหุ้นดังกล่าว บริษัทจะยังคงถือหุ้นใน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278E1">
        <w:rPr>
          <w:rFonts w:ascii="Angsana New" w:hAnsi="Angsana New"/>
          <w:sz w:val="30"/>
          <w:szCs w:val="30"/>
        </w:rPr>
        <w:t>12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Pr="00C278E1">
        <w:rPr>
          <w:rFonts w:ascii="Angsana New" w:hAnsi="Angsana New"/>
          <w:sz w:val="30"/>
          <w:szCs w:val="30"/>
        </w:rPr>
        <w:t xml:space="preserve">,000 </w:t>
      </w:r>
      <w:r w:rsidRPr="00C278E1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คิดเป็นสัดส่วนร้อยละ </w:t>
      </w:r>
      <w:r w:rsidRPr="00C278E1">
        <w:rPr>
          <w:rFonts w:ascii="Angsana New" w:hAnsi="Angsana New"/>
          <w:sz w:val="30"/>
          <w:szCs w:val="30"/>
        </w:rPr>
        <w:t xml:space="preserve">1.00 </w:t>
      </w:r>
      <w:r w:rsidRPr="00C278E1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 xml:space="preserve">เพื่อให้โครงสร้างการถือหุ้นของ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 xml:space="preserve">เป็นไปตามเงื่อนไขที่กำหนดไว้ว่าให้ผู้ถือหุ้นเดิมต้องถือหุ้นรวมกันไม่ต่ำกว่าร้อยละ 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</w:rPr>
        <w:t xml:space="preserve">1.00 </w:t>
      </w:r>
      <w:r w:rsidRPr="00C278E1">
        <w:rPr>
          <w:rFonts w:ascii="Angsana New" w:hAnsi="Angsana New" w:hint="cs"/>
          <w:sz w:val="30"/>
          <w:szCs w:val="30"/>
          <w:cs/>
        </w:rPr>
        <w:t>ภายใต้สัญญาร่วมลงทุนหน่วยงานภาครัฐและเอกชน</w:t>
      </w:r>
      <w:r w:rsidRPr="00C278E1">
        <w:rPr>
          <w:rFonts w:ascii="Angsana New" w:hAnsi="Angsana New"/>
          <w:sz w:val="30"/>
          <w:szCs w:val="30"/>
        </w:rPr>
        <w:t xml:space="preserve"> (PPP) </w:t>
      </w:r>
      <w:r w:rsidRPr="00C278E1">
        <w:rPr>
          <w:rFonts w:ascii="Angsana New" w:hAnsi="Angsana New" w:hint="cs"/>
          <w:sz w:val="30"/>
          <w:szCs w:val="30"/>
          <w:cs/>
        </w:rPr>
        <w:t xml:space="preserve">ซึ่ง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 xml:space="preserve">ทำกับการนิคมอุตสาหกรรมแห่งประเทศไทย และมีมติอนุมัติให้บริษัทเข้าลงนามในสัญญาซื้อขายหุ้นกับ </w:t>
      </w:r>
      <w:r w:rsidRPr="00C278E1">
        <w:rPr>
          <w:rFonts w:ascii="Angsana New" w:hAnsi="Angsana New"/>
          <w:sz w:val="30"/>
          <w:szCs w:val="30"/>
        </w:rPr>
        <w:t xml:space="preserve">PTT TANK </w:t>
      </w:r>
      <w:r w:rsidRPr="00C278E1">
        <w:rPr>
          <w:rFonts w:ascii="Angsana New" w:hAnsi="Angsana New" w:hint="cs"/>
          <w:sz w:val="30"/>
          <w:szCs w:val="30"/>
          <w:cs/>
        </w:rPr>
        <w:t xml:space="preserve">ซึ่งที่ประชุมวิสามัญผู้ถือหุ้นของบริษัท ครั้งที่ </w:t>
      </w:r>
      <w:r w:rsidRPr="00C278E1">
        <w:rPr>
          <w:rFonts w:ascii="Angsana New" w:hAnsi="Angsana New"/>
          <w:sz w:val="30"/>
          <w:szCs w:val="30"/>
        </w:rPr>
        <w:t>1/2</w:t>
      </w:r>
      <w:r w:rsidR="00E07862" w:rsidRPr="00E07862">
        <w:rPr>
          <w:rFonts w:ascii="Angsana New" w:hAnsi="Angsana New"/>
          <w:sz w:val="30"/>
          <w:szCs w:val="30"/>
        </w:rPr>
        <w:t>568</w:t>
      </w:r>
      <w:r w:rsidR="009162EE" w:rsidRPr="00C278E1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278E1">
        <w:rPr>
          <w:rFonts w:ascii="Angsana New" w:hAnsi="Angsana New"/>
          <w:sz w:val="30"/>
          <w:szCs w:val="30"/>
        </w:rPr>
        <w:t>1</w:t>
      </w:r>
      <w:r w:rsidR="00E07862" w:rsidRPr="00E07862">
        <w:rPr>
          <w:rFonts w:ascii="Angsana New" w:hAnsi="Angsana New"/>
          <w:sz w:val="30"/>
          <w:szCs w:val="30"/>
        </w:rPr>
        <w:t>8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568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ได้อนุมัติให้ทำธุรกรรมดังกล่าว โดย ณ วันที่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 xml:space="preserve">1 </w:t>
      </w:r>
      <w:r w:rsidRPr="00C278E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568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เงินลงทุนใน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="00E07862" w:rsidRPr="00E07862">
        <w:rPr>
          <w:rFonts w:ascii="Angsana New" w:hAnsi="Angsana New"/>
          <w:sz w:val="30"/>
          <w:szCs w:val="30"/>
        </w:rPr>
        <w:t>35</w:t>
      </w:r>
      <w:r w:rsidRPr="00C278E1">
        <w:rPr>
          <w:rFonts w:ascii="Angsana New" w:hAnsi="Angsana New"/>
          <w:sz w:val="30"/>
          <w:szCs w:val="30"/>
        </w:rPr>
        <w:t>.</w:t>
      </w:r>
      <w:r w:rsidR="00E07862" w:rsidRPr="00E07862">
        <w:rPr>
          <w:rFonts w:ascii="Angsana New" w:hAnsi="Angsana New"/>
          <w:sz w:val="30"/>
          <w:szCs w:val="30"/>
        </w:rPr>
        <w:t>43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ได้ถูกจัดประเภทเป็นสินทรัพย์ที่ถือไว้เพื่อขายในงบฐานะการเงินรวมและงบฐานะการเงินเฉพาะกิจการจำนวน </w:t>
      </w:r>
      <w:r w:rsidRPr="00C278E1">
        <w:rPr>
          <w:rFonts w:ascii="Angsana New" w:hAnsi="Angsana New"/>
          <w:sz w:val="30"/>
          <w:szCs w:val="30"/>
        </w:rPr>
        <w:t>2,</w:t>
      </w:r>
      <w:r w:rsidR="00E07862" w:rsidRPr="00E07862">
        <w:rPr>
          <w:rFonts w:ascii="Angsana New" w:hAnsi="Angsana New"/>
          <w:sz w:val="30"/>
          <w:szCs w:val="30"/>
        </w:rPr>
        <w:t>584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E07862" w:rsidRPr="00E07862">
        <w:rPr>
          <w:rFonts w:ascii="Angsana New" w:hAnsi="Angsana New"/>
          <w:sz w:val="30"/>
          <w:szCs w:val="30"/>
        </w:rPr>
        <w:t>446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C50AD0C" w14:textId="77777777" w:rsidR="00661B4A" w:rsidRDefault="00661B4A" w:rsidP="00C278E1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450F6765" w14:textId="77777777" w:rsidR="00B27A83" w:rsidRPr="00C278E1" w:rsidRDefault="00B27A83" w:rsidP="00C278E1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6A7DE9C4" w14:textId="2ACDF3A6" w:rsidR="00D42DAC" w:rsidRPr="00C278E1" w:rsidRDefault="00D42DAC" w:rsidP="00C278E1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lastRenderedPageBreak/>
        <w:t xml:space="preserve">ต่อมาในไตรมาส </w:t>
      </w:r>
      <w:r w:rsidR="00080995" w:rsidRPr="00C278E1">
        <w:rPr>
          <w:rFonts w:ascii="Angsana New" w:hAnsi="Angsana New"/>
          <w:sz w:val="30"/>
          <w:szCs w:val="30"/>
        </w:rPr>
        <w:t>1</w:t>
      </w:r>
      <w:r w:rsidRPr="00C278E1">
        <w:rPr>
          <w:rFonts w:ascii="Angsana New" w:hAnsi="Angsana New"/>
          <w:sz w:val="30"/>
          <w:szCs w:val="30"/>
          <w:cs/>
        </w:rPr>
        <w:t xml:space="preserve"> ปี </w:t>
      </w:r>
      <w:r w:rsidR="00080995"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  <w:cs/>
        </w:rPr>
        <w:t xml:space="preserve"> บริษัทได้ดำเนินการขายหุ้นสามัญของ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 xml:space="preserve">ให้กับ </w:t>
      </w:r>
      <w:r w:rsidRPr="00C278E1">
        <w:rPr>
          <w:rFonts w:ascii="Angsana New" w:hAnsi="Angsana New"/>
          <w:sz w:val="30"/>
          <w:szCs w:val="30"/>
        </w:rPr>
        <w:t>PTT TANK</w:t>
      </w:r>
      <w:r w:rsidRPr="00C278E1">
        <w:rPr>
          <w:rFonts w:ascii="Angsana New" w:hAnsi="Angsana New" w:hint="cs"/>
          <w:sz w:val="30"/>
          <w:szCs w:val="30"/>
          <w:cs/>
        </w:rPr>
        <w:t xml:space="preserve"> เป็นที่เรียบร้อยแล้วในวันที่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7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โดยมีกำไรจากการขายเงินลงทุนในการร่วมค้ารับรู้ในงบกำไรขาดทุนรวมและงบกำไรขาดทุนเฉพาะกิจการจำนวน </w:t>
      </w:r>
      <w:r w:rsidRPr="00C278E1">
        <w:rPr>
          <w:rFonts w:ascii="Angsana New" w:hAnsi="Angsana New"/>
          <w:sz w:val="30"/>
          <w:szCs w:val="30"/>
        </w:rPr>
        <w:t>1,</w:t>
      </w:r>
      <w:r w:rsidR="00E07862" w:rsidRPr="00E07862">
        <w:rPr>
          <w:rFonts w:ascii="Angsana New" w:hAnsi="Angsana New"/>
          <w:sz w:val="30"/>
          <w:szCs w:val="30"/>
        </w:rPr>
        <w:t>8</w:t>
      </w:r>
      <w:r w:rsidRPr="00C278E1">
        <w:rPr>
          <w:rFonts w:ascii="Angsana New" w:hAnsi="Angsana New"/>
          <w:sz w:val="30"/>
          <w:szCs w:val="30"/>
        </w:rPr>
        <w:t>1</w:t>
      </w:r>
      <w:r w:rsidR="00E07862" w:rsidRPr="00E07862">
        <w:rPr>
          <w:rFonts w:ascii="Angsana New" w:hAnsi="Angsana New"/>
          <w:sz w:val="30"/>
          <w:szCs w:val="30"/>
        </w:rPr>
        <w:t>9</w:t>
      </w:r>
      <w:r w:rsidRPr="00C278E1">
        <w:rPr>
          <w:rFonts w:ascii="Angsana New" w:hAnsi="Angsana New"/>
          <w:sz w:val="30"/>
          <w:szCs w:val="30"/>
        </w:rPr>
        <w:t>.1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 w:hint="cs"/>
          <w:sz w:val="30"/>
          <w:szCs w:val="30"/>
        </w:rPr>
        <w:t>95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Pr="00C278E1">
        <w:rPr>
          <w:rFonts w:ascii="Angsana New" w:hAnsi="Angsana New"/>
          <w:sz w:val="30"/>
          <w:szCs w:val="30"/>
        </w:rPr>
        <w:t>.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Pr="00C278E1">
        <w:rPr>
          <w:rFonts w:ascii="Angsana New" w:hAnsi="Angsana New"/>
          <w:sz w:val="30"/>
          <w:szCs w:val="30"/>
        </w:rPr>
        <w:t>0</w:t>
      </w:r>
      <w:r w:rsidRPr="00C278E1">
        <w:rPr>
          <w:rFonts w:ascii="Angsana New" w:hAnsi="Angsana New" w:hint="cs"/>
          <w:sz w:val="30"/>
          <w:szCs w:val="30"/>
          <w:cs/>
        </w:rPr>
        <w:t xml:space="preserve"> ล้านบาท ตามลำดับ ภายหลังการเข้าทำธุรกรรม</w:t>
      </w:r>
      <w:r w:rsidR="005128B9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C278E1">
        <w:rPr>
          <w:rFonts w:ascii="Angsana New" w:hAnsi="Angsana New" w:hint="cs"/>
          <w:sz w:val="30"/>
          <w:szCs w:val="30"/>
          <w:cs/>
        </w:rPr>
        <w:t xml:space="preserve">การขายหุ้นดังกล่าว บริษัทมีสัดส่วนการถือหุ้นใน </w:t>
      </w:r>
      <w:r w:rsidRPr="00C278E1">
        <w:rPr>
          <w:rFonts w:ascii="Angsana New" w:hAnsi="Angsana New"/>
          <w:sz w:val="30"/>
          <w:szCs w:val="30"/>
        </w:rPr>
        <w:t>TTT</w:t>
      </w:r>
      <w:r w:rsidRPr="00C278E1">
        <w:rPr>
          <w:rFonts w:ascii="Angsana New" w:hAnsi="Angsana New" w:hint="cs"/>
          <w:sz w:val="30"/>
          <w:szCs w:val="30"/>
          <w:cs/>
        </w:rPr>
        <w:t xml:space="preserve"> ลดลงจากเดิมร้อยละ </w:t>
      </w:r>
      <w:r w:rsidR="00E07862" w:rsidRPr="00E07862">
        <w:rPr>
          <w:rFonts w:ascii="Angsana New" w:hAnsi="Angsana New"/>
          <w:sz w:val="30"/>
          <w:szCs w:val="30"/>
        </w:rPr>
        <w:t>36</w:t>
      </w:r>
      <w:r w:rsidRPr="00C278E1">
        <w:rPr>
          <w:rFonts w:ascii="Angsana New" w:hAnsi="Angsana New"/>
          <w:sz w:val="30"/>
          <w:szCs w:val="30"/>
        </w:rPr>
        <w:t>.</w:t>
      </w:r>
      <w:r w:rsidR="00E07862" w:rsidRPr="00E07862">
        <w:rPr>
          <w:rFonts w:ascii="Angsana New" w:hAnsi="Angsana New"/>
          <w:sz w:val="30"/>
          <w:szCs w:val="30"/>
        </w:rPr>
        <w:t>43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ก่อนการขายหุ้น เป็นร้อยละ </w:t>
      </w:r>
      <w:r w:rsidRPr="00C278E1">
        <w:rPr>
          <w:rFonts w:ascii="Angsana New" w:hAnsi="Angsana New"/>
          <w:sz w:val="30"/>
          <w:szCs w:val="30"/>
        </w:rPr>
        <w:t xml:space="preserve">1.00 </w:t>
      </w:r>
      <w:r w:rsidRPr="00C278E1">
        <w:rPr>
          <w:rFonts w:ascii="Angsana New" w:hAnsi="Angsana New" w:hint="cs"/>
          <w:sz w:val="30"/>
          <w:szCs w:val="30"/>
          <w:cs/>
        </w:rPr>
        <w:t xml:space="preserve">ภายหลังการขายหุ้น ซึ่งบริษัทได้จัดประเภทเงินลงทุนส่วนที่เหลือใน </w:t>
      </w:r>
      <w:r w:rsidRPr="00C278E1">
        <w:rPr>
          <w:rFonts w:ascii="Angsana New" w:hAnsi="Angsana New"/>
          <w:sz w:val="30"/>
          <w:szCs w:val="30"/>
        </w:rPr>
        <w:t xml:space="preserve">TTT </w:t>
      </w:r>
      <w:r w:rsidRPr="00C278E1">
        <w:rPr>
          <w:rFonts w:ascii="Angsana New" w:hAnsi="Angsana New" w:hint="cs"/>
          <w:sz w:val="30"/>
          <w:szCs w:val="30"/>
          <w:cs/>
        </w:rPr>
        <w:t>เป็นเงินลงทุนในสินทรัพย์</w:t>
      </w:r>
      <w:r w:rsidR="005128B9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C278E1">
        <w:rPr>
          <w:rFonts w:ascii="Angsana New" w:hAnsi="Angsana New" w:hint="cs"/>
          <w:sz w:val="30"/>
          <w:szCs w:val="30"/>
          <w:cs/>
        </w:rPr>
        <w:t>ทางการเงินไม่หมุนเวียนโดยวัดมูลค่าด้วยมูลค่ายุติธรรมผ่านกำไรขาดทุนเบ็ดเสร็จอื่น ซึ่งมีกำไรจากการวัดมูลค่ายุติธรรมใหม่ ณ วันเปลี่ยนประเภทเงินลงทุนโดยแสดงรวมเป็นส่วนหนึ่งของ</w:t>
      </w:r>
      <w:r w:rsidR="009162EE" w:rsidRPr="00C278E1">
        <w:rPr>
          <w:rFonts w:ascii="Angsana New" w:hAnsi="Angsana New" w:hint="cs"/>
          <w:sz w:val="30"/>
          <w:szCs w:val="30"/>
          <w:cs/>
        </w:rPr>
        <w:t>กำไรจากการขายเงินลงทุนในการร่วมค้า</w:t>
      </w:r>
      <w:r w:rsidRPr="00C278E1">
        <w:rPr>
          <w:rFonts w:ascii="Angsana New" w:hAnsi="Angsana New" w:hint="cs"/>
          <w:sz w:val="30"/>
          <w:szCs w:val="30"/>
          <w:cs/>
        </w:rPr>
        <w:t xml:space="preserve">ในงบกำไรขาดทุนรวมและงบกำไรขาดทุนเฉพาะกิจการจำนวน </w:t>
      </w:r>
      <w:r w:rsidR="00E07862" w:rsidRPr="00E07862">
        <w:rPr>
          <w:rFonts w:ascii="Angsana New" w:hAnsi="Angsana New"/>
          <w:sz w:val="30"/>
          <w:szCs w:val="30"/>
        </w:rPr>
        <w:t>49</w:t>
      </w:r>
      <w:r w:rsidRPr="00C278E1">
        <w:rPr>
          <w:rFonts w:ascii="Angsana New" w:hAnsi="Angsana New"/>
          <w:sz w:val="30"/>
          <w:szCs w:val="30"/>
        </w:rPr>
        <w:t>.</w:t>
      </w:r>
      <w:r w:rsidR="00E07862" w:rsidRPr="00E07862">
        <w:rPr>
          <w:rFonts w:ascii="Angsana New" w:hAnsi="Angsana New"/>
          <w:sz w:val="30"/>
          <w:szCs w:val="30"/>
        </w:rPr>
        <w:t>84</w:t>
      </w:r>
      <w:r w:rsidRPr="00C278E1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Pr="00C278E1">
        <w:rPr>
          <w:rFonts w:ascii="Angsana New" w:hAnsi="Angsana New"/>
          <w:sz w:val="30"/>
          <w:szCs w:val="30"/>
        </w:rPr>
        <w:t>111.</w:t>
      </w:r>
      <w:r w:rsidR="00E07862" w:rsidRPr="00E07862">
        <w:rPr>
          <w:rFonts w:ascii="Angsana New" w:hAnsi="Angsana New"/>
          <w:sz w:val="30"/>
          <w:szCs w:val="30"/>
        </w:rPr>
        <w:t>68</w:t>
      </w:r>
      <w:r w:rsidRPr="00C278E1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575A30AE" w14:textId="77777777" w:rsidR="006123A7" w:rsidRPr="00C278E1" w:rsidRDefault="006123A7" w:rsidP="00C278E1">
      <w:pPr>
        <w:pStyle w:val="block"/>
        <w:spacing w:after="0" w:line="240" w:lineRule="atLeast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6F758D0" w14:textId="49F583D8" w:rsidR="00D42DAC" w:rsidRPr="00C278E1" w:rsidRDefault="00D42DAC" w:rsidP="00C278E1">
      <w:pPr>
        <w:pStyle w:val="block"/>
        <w:spacing w:after="0" w:line="240" w:lineRule="atLeast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278E1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 พีทีที อาซาฮี เคมิคอล จำกัด</w:t>
      </w:r>
    </w:p>
    <w:p w14:paraId="6A16F72E" w14:textId="3866A325" w:rsidR="00D42DAC" w:rsidRPr="00C278E1" w:rsidRDefault="00D42DAC" w:rsidP="00C278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80995" w:rsidRPr="00C278E1">
        <w:rPr>
          <w:rFonts w:ascii="Angsana New" w:hAnsi="Angsana New"/>
          <w:sz w:val="30"/>
          <w:szCs w:val="30"/>
        </w:rPr>
        <w:t>1</w:t>
      </w:r>
      <w:r w:rsidR="00E07862" w:rsidRPr="00E07862">
        <w:rPr>
          <w:rFonts w:ascii="Angsana New" w:hAnsi="Angsana New"/>
          <w:sz w:val="30"/>
          <w:szCs w:val="30"/>
        </w:rPr>
        <w:t>6</w:t>
      </w:r>
      <w:r w:rsidRPr="00C278E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80995"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568</w:t>
      </w:r>
      <w:r w:rsidRPr="00C278E1">
        <w:rPr>
          <w:rFonts w:ascii="Angsana New" w:hAnsi="Angsana New"/>
          <w:sz w:val="30"/>
          <w:szCs w:val="30"/>
          <w:cs/>
        </w:rPr>
        <w:t xml:space="preserve"> บริษัท พีทีที อาซาฮี เคมิคอล จำกัด ซึ่งเป็นการร่วมค้าทางตรงของกลุ่มบริษัท ได้เรียกชำระค่าหุ้นจากการเพิ่มทุนจำนวน 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Pr="00C278E1">
        <w:rPr>
          <w:rFonts w:ascii="Angsana New" w:hAnsi="Angsana New"/>
          <w:sz w:val="30"/>
          <w:szCs w:val="30"/>
        </w:rPr>
        <w:t>,</w:t>
      </w:r>
      <w:r w:rsidR="00080995" w:rsidRPr="00C278E1">
        <w:rPr>
          <w:rFonts w:ascii="Angsana New" w:hAnsi="Angsana New"/>
          <w:sz w:val="30"/>
          <w:szCs w:val="30"/>
        </w:rPr>
        <w:t>000</w:t>
      </w:r>
      <w:r w:rsidRPr="00C278E1">
        <w:rPr>
          <w:rFonts w:ascii="Angsana New" w:hAnsi="Angsana New"/>
          <w:sz w:val="30"/>
          <w:szCs w:val="30"/>
        </w:rPr>
        <w:t>,</w:t>
      </w:r>
      <w:r w:rsidR="00080995" w:rsidRPr="00C278E1">
        <w:rPr>
          <w:rFonts w:ascii="Angsana New" w:hAnsi="Angsana New"/>
          <w:sz w:val="30"/>
          <w:szCs w:val="30"/>
        </w:rPr>
        <w:t>000</w:t>
      </w:r>
      <w:r w:rsidRPr="00C278E1">
        <w:rPr>
          <w:rFonts w:ascii="Angsana New" w:hAnsi="Angsana New"/>
          <w:sz w:val="30"/>
          <w:szCs w:val="30"/>
          <w:cs/>
        </w:rPr>
        <w:t xml:space="preserve"> หุ้น มูลค่าห้นละ </w:t>
      </w:r>
      <w:r w:rsidR="00080995" w:rsidRPr="00C278E1">
        <w:rPr>
          <w:rFonts w:ascii="Angsana New" w:hAnsi="Angsana New"/>
          <w:sz w:val="30"/>
          <w:szCs w:val="30"/>
        </w:rPr>
        <w:t>100</w:t>
      </w:r>
      <w:r w:rsidRPr="00C278E1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="00080995" w:rsidRPr="00C278E1">
        <w:rPr>
          <w:rFonts w:ascii="Angsana New" w:hAnsi="Angsana New"/>
          <w:sz w:val="30"/>
          <w:szCs w:val="30"/>
        </w:rPr>
        <w:t>00</w:t>
      </w:r>
      <w:r w:rsidRPr="00C278E1">
        <w:rPr>
          <w:rFonts w:ascii="Angsana New" w:hAnsi="Angsana New"/>
          <w:sz w:val="30"/>
          <w:szCs w:val="30"/>
          <w:cs/>
        </w:rPr>
        <w:t xml:space="preserve"> ล้านบาท ซึ่งบริษัทได้จ่ายชำระเงินค่าหุ้นเต็มจำนวนแล้วในเดือนมกราคม </w:t>
      </w:r>
      <w:r w:rsidR="00080995"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  <w:cs/>
        </w:rPr>
        <w:t xml:space="preserve"> ส่งผลให้ ณ วันที่ </w:t>
      </w:r>
      <w:r w:rsidR="00E07862" w:rsidRPr="00E07862">
        <w:rPr>
          <w:rFonts w:ascii="Angsana New" w:hAnsi="Angsana New"/>
          <w:sz w:val="30"/>
          <w:szCs w:val="30"/>
        </w:rPr>
        <w:t>3</w:t>
      </w:r>
      <w:r w:rsidR="00582234" w:rsidRPr="00C278E1">
        <w:rPr>
          <w:rFonts w:ascii="Angsana New" w:hAnsi="Angsana New"/>
          <w:sz w:val="30"/>
          <w:szCs w:val="30"/>
        </w:rPr>
        <w:t xml:space="preserve">0 </w:t>
      </w:r>
      <w:r w:rsidR="00582234" w:rsidRPr="00C278E1">
        <w:rPr>
          <w:rFonts w:ascii="Angsana New" w:hAnsi="Angsana New"/>
          <w:sz w:val="30"/>
          <w:szCs w:val="30"/>
          <w:cs/>
        </w:rPr>
        <w:t>มิถุนายน</w:t>
      </w:r>
      <w:r w:rsidRPr="00C278E1">
        <w:rPr>
          <w:rFonts w:ascii="Angsana New" w:hAnsi="Angsana New"/>
          <w:sz w:val="30"/>
          <w:szCs w:val="30"/>
          <w:cs/>
        </w:rPr>
        <w:t xml:space="preserve"> </w:t>
      </w:r>
      <w:r w:rsidR="00080995"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  <w:cs/>
        </w:rPr>
        <w:t xml:space="preserve"> บริษัทมีประมาณการหนี้สินหลังจากเพิ่มทุนคงเหลือจำนวน 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="00083587" w:rsidRPr="00C278E1">
        <w:rPr>
          <w:rFonts w:ascii="Angsana New" w:hAnsi="Angsana New"/>
          <w:sz w:val="30"/>
          <w:szCs w:val="30"/>
        </w:rPr>
        <w:t>00</w:t>
      </w:r>
      <w:r w:rsidRPr="00C278E1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D23F193" w14:textId="77777777" w:rsidR="00D42DAC" w:rsidRPr="00C278E1" w:rsidRDefault="00D42DAC" w:rsidP="00C278E1">
      <w:pPr>
        <w:pStyle w:val="block"/>
        <w:spacing w:after="0" w:line="240" w:lineRule="atLeast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BC07E1F" w14:textId="77777777" w:rsidR="00D42DAC" w:rsidRPr="00C278E1" w:rsidRDefault="00D42DAC" w:rsidP="00C278E1">
      <w:pPr>
        <w:pStyle w:val="block"/>
        <w:spacing w:after="0" w:line="240" w:lineRule="atLeast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278E1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 พีทีที เอ็มซีซี ไบโอเคม จำกัด</w:t>
      </w:r>
    </w:p>
    <w:p w14:paraId="21905C52" w14:textId="1F03BBFC" w:rsidR="002C08B3" w:rsidRPr="00C278E1" w:rsidRDefault="002C08B3" w:rsidP="00C278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 w:hint="cs"/>
          <w:sz w:val="30"/>
          <w:szCs w:val="30"/>
          <w:cs/>
        </w:rPr>
        <w:t>ในระหว่างปีสิ้นสุดวันที่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="00E07862" w:rsidRPr="00E07862">
        <w:rPr>
          <w:rFonts w:ascii="Angsana New" w:hAnsi="Angsana New" w:hint="cs"/>
          <w:sz w:val="30"/>
          <w:szCs w:val="30"/>
        </w:rPr>
        <w:t>3</w:t>
      </w:r>
      <w:r w:rsidRPr="00C278E1">
        <w:rPr>
          <w:rFonts w:ascii="Angsana New" w:hAnsi="Angsana New" w:hint="cs"/>
          <w:sz w:val="30"/>
          <w:szCs w:val="30"/>
        </w:rPr>
        <w:t xml:space="preserve">1 </w:t>
      </w:r>
      <w:r w:rsidRPr="00C278E1">
        <w:rPr>
          <w:rFonts w:ascii="Angsana New" w:hAnsi="Angsana New" w:hint="cs"/>
          <w:sz w:val="30"/>
          <w:szCs w:val="30"/>
          <w:cs/>
        </w:rPr>
        <w:t>ธันวาคม</w:t>
      </w:r>
      <w:r w:rsidRPr="00C278E1">
        <w:rPr>
          <w:rFonts w:ascii="Angsana New" w:hAnsi="Angsana New" w:hint="cs"/>
          <w:sz w:val="30"/>
          <w:szCs w:val="30"/>
        </w:rPr>
        <w:t xml:space="preserve"> 2</w:t>
      </w:r>
      <w:r w:rsidR="00E07862" w:rsidRPr="00E07862">
        <w:rPr>
          <w:rFonts w:ascii="Angsana New" w:hAnsi="Angsana New" w:hint="cs"/>
          <w:sz w:val="30"/>
          <w:szCs w:val="30"/>
        </w:rPr>
        <w:t>568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บริษัทรับรู้ผลขาดทุนจากการด้อยค่าของเงินลงทุนในบริษัท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พีทีที</w:t>
      </w:r>
      <w:r w:rsidRPr="00C278E1">
        <w:rPr>
          <w:rFonts w:ascii="Angsana New" w:hAnsi="Angsana New" w:hint="cs"/>
          <w:sz w:val="30"/>
          <w:szCs w:val="30"/>
        </w:rPr>
        <w:t xml:space="preserve">           </w:t>
      </w:r>
      <w:r w:rsidRPr="00C278E1">
        <w:rPr>
          <w:rFonts w:ascii="Angsana New" w:hAnsi="Angsana New" w:hint="cs"/>
          <w:sz w:val="30"/>
          <w:szCs w:val="30"/>
          <w:cs/>
        </w:rPr>
        <w:t>เอ็มซีซี ไบโอเคม จำกัด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="00083587" w:rsidRPr="00C278E1">
        <w:rPr>
          <w:rFonts w:ascii="Angsana New" w:hAnsi="Angsana New"/>
          <w:sz w:val="30"/>
          <w:szCs w:val="30"/>
        </w:rPr>
        <w:t xml:space="preserve"> (“PTTMCC”) </w:t>
      </w:r>
      <w:r w:rsidRPr="00C278E1">
        <w:rPr>
          <w:rFonts w:ascii="Angsana New" w:hAnsi="Angsana New" w:hint="cs"/>
          <w:sz w:val="30"/>
          <w:szCs w:val="30"/>
          <w:cs/>
        </w:rPr>
        <w:t>ซึ่งเป็นการร่วมค้าทางตรงของกลุ่มบริษัท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จำนวนเงิน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="00E07862" w:rsidRPr="00E07862">
        <w:rPr>
          <w:rFonts w:ascii="Angsana New" w:hAnsi="Angsana New" w:hint="cs"/>
          <w:sz w:val="30"/>
          <w:szCs w:val="30"/>
        </w:rPr>
        <w:t>48</w:t>
      </w:r>
      <w:r w:rsidRPr="00C278E1">
        <w:rPr>
          <w:rFonts w:ascii="Angsana New" w:hAnsi="Angsana New" w:hint="cs"/>
          <w:sz w:val="30"/>
          <w:szCs w:val="30"/>
        </w:rPr>
        <w:t>2.</w:t>
      </w:r>
      <w:r w:rsidR="00E07862" w:rsidRPr="00E07862">
        <w:rPr>
          <w:rFonts w:ascii="Angsana New" w:hAnsi="Angsana New" w:hint="cs"/>
          <w:sz w:val="30"/>
          <w:szCs w:val="30"/>
        </w:rPr>
        <w:t>3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ล้านบาท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และ</w:t>
      </w:r>
      <w:r w:rsidRPr="00C278E1">
        <w:rPr>
          <w:rFonts w:ascii="Angsana New" w:hAnsi="Angsana New" w:hint="cs"/>
          <w:sz w:val="30"/>
          <w:szCs w:val="30"/>
        </w:rPr>
        <w:t xml:space="preserve"> 1,0</w:t>
      </w:r>
      <w:r w:rsidR="00E07862" w:rsidRPr="00E07862">
        <w:rPr>
          <w:rFonts w:ascii="Angsana New" w:hAnsi="Angsana New" w:hint="cs"/>
          <w:sz w:val="30"/>
          <w:szCs w:val="30"/>
        </w:rPr>
        <w:t>66</w:t>
      </w:r>
      <w:r w:rsidRPr="00C278E1">
        <w:rPr>
          <w:rFonts w:ascii="Angsana New" w:hAnsi="Angsana New" w:hint="cs"/>
          <w:sz w:val="30"/>
          <w:szCs w:val="30"/>
        </w:rPr>
        <w:t>.0</w:t>
      </w:r>
      <w:r w:rsidR="00E07862" w:rsidRPr="00E07862">
        <w:rPr>
          <w:rFonts w:ascii="Angsana New" w:hAnsi="Angsana New" w:hint="cs"/>
          <w:sz w:val="30"/>
          <w:szCs w:val="30"/>
        </w:rPr>
        <w:t>4</w:t>
      </w:r>
      <w:r w:rsidR="00083587"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ล้านบาท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ในงบกำไรขาดทุนรวมและงบกำไรขาดทุนเฉพาะกิจการ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>ตามลำดับ เนื่องจากบริษัทได้มีการพิจารณามูลค่าที่คาดว่าจะได้รับคืนแล้วมีมูลค่าต่ำกว่ามูลค่าตามวิธีส่วนได้เสียในงบการเงินรวมและมูลค่าตามบัญชีของเงินลงทุนในงบการเงินเฉพาะกิจการ</w:t>
      </w:r>
      <w:r w:rsidRPr="00C278E1">
        <w:rPr>
          <w:rFonts w:ascii="Angsana New" w:hAnsi="Angsana New" w:hint="cs"/>
          <w:sz w:val="30"/>
          <w:szCs w:val="30"/>
        </w:rPr>
        <w:t xml:space="preserve"> </w:t>
      </w:r>
    </w:p>
    <w:p w14:paraId="421848D3" w14:textId="77777777" w:rsidR="002C08B3" w:rsidRPr="00C278E1" w:rsidRDefault="002C08B3" w:rsidP="00C278E1">
      <w:pPr>
        <w:ind w:left="540"/>
        <w:rPr>
          <w:rFonts w:ascii="Angsana New" w:hAnsi="Angsana New"/>
          <w:sz w:val="30"/>
          <w:szCs w:val="30"/>
        </w:rPr>
      </w:pPr>
    </w:p>
    <w:p w14:paraId="698D62CD" w14:textId="47CC3097" w:rsidR="00EC5F6B" w:rsidRPr="00C278E1" w:rsidRDefault="005B28B9" w:rsidP="00C278E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78E1">
        <w:rPr>
          <w:rFonts w:ascii="Angsana New" w:hAnsi="Angsana New"/>
          <w:sz w:val="30"/>
          <w:szCs w:val="30"/>
          <w:cs/>
        </w:rPr>
        <w:t xml:space="preserve">ในไตรมาส </w:t>
      </w:r>
      <w:r w:rsidR="00080995" w:rsidRPr="00C278E1">
        <w:rPr>
          <w:rFonts w:ascii="Angsana New" w:hAnsi="Angsana New"/>
          <w:sz w:val="30"/>
          <w:szCs w:val="30"/>
        </w:rPr>
        <w:t>1</w:t>
      </w:r>
      <w:r w:rsidRPr="00C278E1">
        <w:rPr>
          <w:rFonts w:ascii="Angsana New" w:hAnsi="Angsana New"/>
          <w:sz w:val="30"/>
          <w:szCs w:val="30"/>
          <w:cs/>
        </w:rPr>
        <w:t xml:space="preserve"> ปี </w:t>
      </w:r>
      <w:r w:rsidR="00080995"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  <w:cs/>
        </w:rPr>
        <w:t xml:space="preserve"> จากสภาวะตลาดที่มีความผันผวนเพิ่มขึ้นอย่างมีนัยสำคัญ บริษัทมีการปรับแผนการดำเนินธุรกิจเพื่อให้สอดคล้องกับสถานการณ์ตลาด โดยบริษัทได้บันทึกค่าใช้จ่ายที่เกี่ยวข้องกับแผนงานดังกล่าวไว้ใน</w:t>
      </w:r>
      <w:r w:rsidR="00C614A4" w:rsidRPr="00C278E1">
        <w:rPr>
          <w:rFonts w:ascii="Angsana New" w:hAnsi="Angsana New"/>
          <w:sz w:val="30"/>
          <w:szCs w:val="30"/>
        </w:rPr>
        <w:t xml:space="preserve">     </w:t>
      </w:r>
      <w:r w:rsidRPr="00C278E1">
        <w:rPr>
          <w:rFonts w:ascii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ตามสัดส่วนการถือหุ้นของบริษัทเป็นจำนวนเงิน </w:t>
      </w:r>
      <w:r w:rsidR="00976D7B" w:rsidRPr="00C278E1">
        <w:rPr>
          <w:rFonts w:ascii="Angsana New" w:hAnsi="Angsana New"/>
          <w:sz w:val="30"/>
          <w:szCs w:val="30"/>
        </w:rPr>
        <w:t>1</w:t>
      </w:r>
      <w:r w:rsidRPr="00C278E1">
        <w:rPr>
          <w:rFonts w:ascii="Angsana New" w:hAnsi="Angsana New"/>
          <w:sz w:val="30"/>
          <w:szCs w:val="30"/>
        </w:rPr>
        <w:t>,</w:t>
      </w:r>
      <w:r w:rsidR="00E07862" w:rsidRPr="00E07862">
        <w:rPr>
          <w:rFonts w:ascii="Angsana New" w:hAnsi="Angsana New"/>
          <w:sz w:val="30"/>
          <w:szCs w:val="30"/>
        </w:rPr>
        <w:t>633</w:t>
      </w:r>
      <w:r w:rsidRPr="00C278E1">
        <w:rPr>
          <w:rFonts w:ascii="Angsana New" w:hAnsi="Angsana New"/>
          <w:sz w:val="30"/>
          <w:szCs w:val="30"/>
          <w:cs/>
        </w:rPr>
        <w:t>.</w:t>
      </w:r>
      <w:r w:rsidR="00E07862" w:rsidRPr="00E07862">
        <w:rPr>
          <w:rFonts w:ascii="Angsana New" w:hAnsi="Angsana New"/>
          <w:sz w:val="30"/>
          <w:szCs w:val="30"/>
        </w:rPr>
        <w:t>5</w:t>
      </w:r>
      <w:r w:rsidR="00080995" w:rsidRPr="00C278E1">
        <w:rPr>
          <w:rFonts w:ascii="Angsana New" w:hAnsi="Angsana New"/>
          <w:sz w:val="30"/>
          <w:szCs w:val="30"/>
        </w:rPr>
        <w:t>0</w:t>
      </w:r>
      <w:r w:rsidRPr="00C278E1">
        <w:rPr>
          <w:rFonts w:ascii="Angsana New" w:hAnsi="Angsana New"/>
          <w:sz w:val="30"/>
          <w:szCs w:val="30"/>
          <w:cs/>
        </w:rPr>
        <w:t xml:space="preserve"> ล้านบาท เรียบร้อยแล้ว</w:t>
      </w:r>
      <w:r w:rsidR="00B27A8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F0F707" w14:textId="77777777" w:rsidR="00987148" w:rsidRPr="00C278E1" w:rsidRDefault="00987148" w:rsidP="00C278E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8B6AE0" w14:textId="7233FBFD" w:rsidR="00987148" w:rsidRPr="00C278E1" w:rsidRDefault="00987148" w:rsidP="00C278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278E1">
        <w:rPr>
          <w:rFonts w:ascii="Angsana New" w:hAnsi="Angsana New"/>
          <w:sz w:val="30"/>
          <w:szCs w:val="30"/>
        </w:rPr>
        <w:t xml:space="preserve">12 </w:t>
      </w:r>
      <w:r w:rsidRPr="00C278E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569</w:t>
      </w:r>
      <w:r w:rsidRPr="00C278E1">
        <w:rPr>
          <w:rFonts w:ascii="Angsana New" w:hAnsi="Angsana New"/>
          <w:sz w:val="30"/>
          <w:szCs w:val="30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</w:rPr>
        <w:t xml:space="preserve">ที่ประชุมวิสามัญผู้ถือหุ้นของ </w:t>
      </w:r>
      <w:r w:rsidRPr="00C278E1">
        <w:rPr>
          <w:rFonts w:ascii="Angsana New" w:hAnsi="Angsana New"/>
          <w:sz w:val="30"/>
          <w:szCs w:val="30"/>
        </w:rPr>
        <w:t xml:space="preserve">PTTMCC </w:t>
      </w:r>
      <w:r w:rsidRPr="00C278E1">
        <w:rPr>
          <w:rFonts w:ascii="Angsana New" w:hAnsi="Angsana New" w:hint="cs"/>
          <w:sz w:val="30"/>
          <w:szCs w:val="30"/>
          <w:cs/>
        </w:rPr>
        <w:t xml:space="preserve">มีมติอนุมัติแผนยุติการดำเนินกิจการของ </w:t>
      </w:r>
      <w:r w:rsidRPr="00C278E1">
        <w:rPr>
          <w:rFonts w:ascii="Angsana New" w:hAnsi="Angsana New"/>
          <w:sz w:val="30"/>
          <w:szCs w:val="30"/>
        </w:rPr>
        <w:t xml:space="preserve">PTTMCC </w:t>
      </w:r>
      <w:r w:rsidRPr="00C278E1">
        <w:rPr>
          <w:rFonts w:ascii="Angsana New" w:hAnsi="Angsana New" w:hint="cs"/>
          <w:sz w:val="30"/>
          <w:szCs w:val="30"/>
          <w:cs/>
        </w:rPr>
        <w:t>และคาดว่าจะดำเนินการ</w:t>
      </w:r>
      <w:r w:rsidRPr="00C278E1">
        <w:rPr>
          <w:rFonts w:ascii="Angsana New" w:hAnsi="Angsana New"/>
          <w:sz w:val="30"/>
          <w:szCs w:val="30"/>
          <w:cs/>
        </w:rPr>
        <w:t>ตามแผน</w:t>
      </w:r>
      <w:r w:rsidRPr="00C278E1">
        <w:rPr>
          <w:rFonts w:ascii="Angsana New" w:hAnsi="Angsana New" w:hint="cs"/>
          <w:sz w:val="30"/>
          <w:szCs w:val="30"/>
          <w:cs/>
        </w:rPr>
        <w:t xml:space="preserve">แล้วเสร็จภายในปี </w:t>
      </w:r>
      <w:r w:rsidRPr="00C278E1">
        <w:rPr>
          <w:rFonts w:ascii="Angsana New" w:hAnsi="Angsana New"/>
          <w:sz w:val="30"/>
          <w:szCs w:val="30"/>
        </w:rPr>
        <w:t>2</w:t>
      </w:r>
      <w:r w:rsidR="00E07862" w:rsidRPr="00E07862">
        <w:rPr>
          <w:rFonts w:ascii="Angsana New" w:hAnsi="Angsana New"/>
          <w:sz w:val="30"/>
          <w:szCs w:val="30"/>
        </w:rPr>
        <w:t>57</w:t>
      </w:r>
      <w:r w:rsidRPr="00C278E1">
        <w:rPr>
          <w:rFonts w:ascii="Angsana New" w:hAnsi="Angsana New"/>
          <w:sz w:val="30"/>
          <w:szCs w:val="30"/>
        </w:rPr>
        <w:t>1</w:t>
      </w:r>
    </w:p>
    <w:p w14:paraId="2B0727B7" w14:textId="77777777" w:rsidR="00987148" w:rsidRDefault="00987148" w:rsidP="00C278E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A587ACB" w14:textId="77777777" w:rsidR="00B27A83" w:rsidRDefault="00B27A83" w:rsidP="00C278E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F1F43E" w14:textId="77777777" w:rsidR="00B27A83" w:rsidRPr="00C278E1" w:rsidRDefault="00B27A83" w:rsidP="00C278E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36BEFA" w14:textId="58B5478F" w:rsidR="00B27822" w:rsidRPr="00C278E1" w:rsidRDefault="00B27822" w:rsidP="00C278E1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E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82EE46D" w14:textId="77777777" w:rsidR="004C0099" w:rsidRPr="00C278E1" w:rsidRDefault="004C0099" w:rsidP="00C278E1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827"/>
        <w:gridCol w:w="1465"/>
        <w:gridCol w:w="271"/>
        <w:gridCol w:w="1528"/>
      </w:tblGrid>
      <w:tr w:rsidR="009E29AB" w:rsidRPr="00C278E1" w14:paraId="42E7F22E" w14:textId="77777777" w:rsidTr="00F456AD">
        <w:tc>
          <w:tcPr>
            <w:tcW w:w="2769" w:type="pct"/>
            <w:vAlign w:val="bottom"/>
          </w:tcPr>
          <w:p w14:paraId="176B4099" w14:textId="5B7C7E81" w:rsidR="005941C2" w:rsidRPr="00C278E1" w:rsidRDefault="00A03AA7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E07862" w:rsidRPr="00E0786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C278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E11534" w:rsidRPr="00C278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11534" w:rsidRPr="00C278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E07862" w:rsidRPr="00E0786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451" w:type="pct"/>
            <w:vAlign w:val="bottom"/>
          </w:tcPr>
          <w:p w14:paraId="721B9C31" w14:textId="67B0BEB4" w:rsidR="005941C2" w:rsidRPr="00C278E1" w:rsidRDefault="00F456AD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9" w:type="pct"/>
            <w:vAlign w:val="bottom"/>
          </w:tcPr>
          <w:p w14:paraId="722F5AFA" w14:textId="79C0BCE5" w:rsidR="005941C2" w:rsidRPr="00C278E1" w:rsidRDefault="005941C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278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  <w:vAlign w:val="bottom"/>
          </w:tcPr>
          <w:p w14:paraId="1DC23011" w14:textId="77777777" w:rsidR="005941C2" w:rsidRPr="00C278E1" w:rsidRDefault="005941C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69E7483B" w14:textId="77777777" w:rsidR="005941C2" w:rsidRPr="00C278E1" w:rsidRDefault="005941C2" w:rsidP="00C278E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C278E1" w:rsidRDefault="005941C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9AB" w:rsidRPr="00C278E1" w14:paraId="5C7DDE69" w14:textId="77777777" w:rsidTr="009162EE">
        <w:trPr>
          <w:trHeight w:val="317"/>
        </w:trPr>
        <w:tc>
          <w:tcPr>
            <w:tcW w:w="2769" w:type="pct"/>
            <w:vAlign w:val="bottom"/>
          </w:tcPr>
          <w:p w14:paraId="685C9598" w14:textId="77777777" w:rsidR="005941C2" w:rsidRPr="00C278E1" w:rsidRDefault="005941C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1" w:type="pct"/>
          </w:tcPr>
          <w:p w14:paraId="53ADF3DE" w14:textId="77777777" w:rsidR="005941C2" w:rsidRPr="00C278E1" w:rsidRDefault="005941C2" w:rsidP="00C278E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0" w:type="pct"/>
            <w:gridSpan w:val="3"/>
            <w:vAlign w:val="bottom"/>
          </w:tcPr>
          <w:p w14:paraId="200AE19C" w14:textId="2843FF82" w:rsidR="005941C2" w:rsidRPr="00C278E1" w:rsidRDefault="005941C2" w:rsidP="00C278E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9AB" w:rsidRPr="00C278E1" w14:paraId="171E9E6F" w14:textId="77777777" w:rsidTr="00F456AD">
        <w:tc>
          <w:tcPr>
            <w:tcW w:w="2769" w:type="pct"/>
          </w:tcPr>
          <w:p w14:paraId="0B099EF5" w14:textId="3887B712" w:rsidR="005941C2" w:rsidRPr="00C278E1" w:rsidRDefault="005941C2" w:rsidP="00C278E1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51" w:type="pct"/>
          </w:tcPr>
          <w:p w14:paraId="43D8B558" w14:textId="77777777" w:rsidR="005941C2" w:rsidRPr="00C278E1" w:rsidRDefault="005941C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</w:tcPr>
          <w:p w14:paraId="17E8005E" w14:textId="56F079FF" w:rsidR="005941C2" w:rsidRPr="00C278E1" w:rsidRDefault="003566C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12,112</w:t>
            </w:r>
          </w:p>
        </w:tc>
        <w:tc>
          <w:tcPr>
            <w:tcW w:w="148" w:type="pct"/>
          </w:tcPr>
          <w:p w14:paraId="3A62C222" w14:textId="77777777" w:rsidR="005941C2" w:rsidRPr="00C278E1" w:rsidRDefault="005941C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79BE5DBA" w14:textId="7F76AC45" w:rsidR="005941C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8D2378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 w:hint="cs"/>
                <w:sz w:val="30"/>
                <w:szCs w:val="30"/>
              </w:rPr>
              <w:t>787</w:t>
            </w:r>
          </w:p>
        </w:tc>
      </w:tr>
      <w:tr w:rsidR="009E29AB" w:rsidRPr="00C278E1" w14:paraId="29F37FF6" w14:textId="77777777" w:rsidTr="00F456AD">
        <w:tc>
          <w:tcPr>
            <w:tcW w:w="2769" w:type="pct"/>
          </w:tcPr>
          <w:p w14:paraId="2F3D07D5" w14:textId="0AFBB6E4" w:rsidR="005941C2" w:rsidRPr="00C278E1" w:rsidRDefault="005941C2" w:rsidP="00C278E1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451" w:type="pct"/>
          </w:tcPr>
          <w:p w14:paraId="31ABE921" w14:textId="77777777" w:rsidR="005941C2" w:rsidRPr="00C278E1" w:rsidRDefault="005941C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</w:tcPr>
          <w:p w14:paraId="018BE64F" w14:textId="6D8C9981" w:rsidR="005941C2" w:rsidRPr="00C278E1" w:rsidRDefault="003566C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148" w:type="pct"/>
          </w:tcPr>
          <w:p w14:paraId="6F0F133A" w14:textId="77777777" w:rsidR="005941C2" w:rsidRPr="00C278E1" w:rsidRDefault="005941C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3061908F" w14:textId="15DE3BE5" w:rsidR="005941C2" w:rsidRPr="00C278E1" w:rsidRDefault="008D237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9E29AB" w:rsidRPr="00C278E1" w14:paraId="1ABFA3FD" w14:textId="77777777" w:rsidTr="00F456AD">
        <w:tc>
          <w:tcPr>
            <w:tcW w:w="2769" w:type="pct"/>
          </w:tcPr>
          <w:p w14:paraId="0145C4D8" w14:textId="6EF026D9" w:rsidR="0053047D" w:rsidRPr="00C278E1" w:rsidRDefault="005941C2" w:rsidP="00C278E1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51" w:type="pct"/>
          </w:tcPr>
          <w:p w14:paraId="53A52AA4" w14:textId="5F086B65" w:rsidR="00897473" w:rsidRPr="00C278E1" w:rsidRDefault="0089747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9" w:type="pct"/>
          </w:tcPr>
          <w:p w14:paraId="58343DCF" w14:textId="6F2BE9CF" w:rsidR="0053047D" w:rsidRPr="00C278E1" w:rsidRDefault="003566C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7340052" w14:textId="77777777" w:rsidR="005941C2" w:rsidRPr="00C278E1" w:rsidRDefault="005941C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50FD26A0" w14:textId="5EFB1283" w:rsidR="0053047D" w:rsidRPr="00C278E1" w:rsidRDefault="008D237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75A9" w:rsidRPr="00C278E1" w14:paraId="7F7B679C" w14:textId="77777777" w:rsidTr="00F456AD">
        <w:tc>
          <w:tcPr>
            <w:tcW w:w="2769" w:type="pct"/>
          </w:tcPr>
          <w:p w14:paraId="59920A0C" w14:textId="6B0BC555" w:rsidR="00E375A9" w:rsidRPr="00C278E1" w:rsidRDefault="00E375A9" w:rsidP="00C278E1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451" w:type="pct"/>
          </w:tcPr>
          <w:p w14:paraId="5298432D" w14:textId="18CF9038" w:rsidR="00E375A9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99" w:type="pct"/>
          </w:tcPr>
          <w:p w14:paraId="365606DD" w14:textId="745B8AA8" w:rsidR="00E375A9" w:rsidRPr="00C278E1" w:rsidRDefault="003566C1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835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D522D3F" w14:textId="77777777" w:rsidR="00E375A9" w:rsidRPr="00C278E1" w:rsidRDefault="00E375A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749E7F02" w14:textId="4BA1324D" w:rsidR="00E375A9" w:rsidRPr="00C278E1" w:rsidRDefault="008D2378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</w:tr>
    </w:tbl>
    <w:p w14:paraId="74418293" w14:textId="77777777" w:rsidR="00DA304B" w:rsidRPr="00C278E1" w:rsidRDefault="00DA304B" w:rsidP="00C278E1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 w:cstheme="majorBidi"/>
          <w:spacing w:val="8"/>
          <w:sz w:val="22"/>
          <w:szCs w:val="22"/>
        </w:rPr>
      </w:pPr>
    </w:p>
    <w:p w14:paraId="12635D4D" w14:textId="0A54D16A" w:rsidR="008866E3" w:rsidRPr="00C278E1" w:rsidRDefault="00A03AA7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C278E1">
        <w:rPr>
          <w:rFonts w:asciiTheme="majorBidi" w:hAnsiTheme="majorBidi" w:cstheme="majorBidi"/>
          <w:spacing w:val="8"/>
          <w:sz w:val="30"/>
          <w:szCs w:val="30"/>
          <w:cs/>
        </w:rPr>
        <w:t xml:space="preserve">สำหรับงวดหกเดือนสิ้นสุดวันที่ </w:t>
      </w:r>
      <w:r w:rsidR="00E07862" w:rsidRPr="00E07862">
        <w:rPr>
          <w:rFonts w:asciiTheme="majorBidi" w:hAnsiTheme="majorBidi" w:cstheme="majorBidi"/>
          <w:spacing w:val="8"/>
          <w:sz w:val="30"/>
          <w:szCs w:val="30"/>
        </w:rPr>
        <w:t>3</w:t>
      </w:r>
      <w:r w:rsidR="004813E1" w:rsidRPr="00C278E1">
        <w:rPr>
          <w:rFonts w:asciiTheme="majorBidi" w:hAnsiTheme="majorBidi" w:cstheme="majorBidi"/>
          <w:spacing w:val="8"/>
          <w:sz w:val="30"/>
          <w:szCs w:val="30"/>
        </w:rPr>
        <w:t>0</w:t>
      </w:r>
      <w:r w:rsidRPr="00C278E1">
        <w:rPr>
          <w:rFonts w:asciiTheme="majorBidi" w:hAnsiTheme="majorBidi" w:cstheme="majorBidi"/>
          <w:spacing w:val="8"/>
          <w:sz w:val="30"/>
          <w:szCs w:val="30"/>
          <w:cs/>
        </w:rPr>
        <w:t xml:space="preserve"> มิถุนายน</w:t>
      </w:r>
      <w:r w:rsidR="00E11534" w:rsidRPr="00C278E1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4813E1" w:rsidRPr="00C278E1">
        <w:rPr>
          <w:rFonts w:asciiTheme="majorBidi" w:hAnsiTheme="majorBidi" w:cstheme="majorBidi"/>
          <w:spacing w:val="8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pacing w:val="8"/>
          <w:sz w:val="30"/>
          <w:szCs w:val="30"/>
        </w:rPr>
        <w:t>569</w:t>
      </w:r>
      <w:r w:rsidR="008866E3" w:rsidRPr="00C278E1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8866E3" w:rsidRPr="00C278E1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</w:t>
      </w:r>
      <w:r w:rsidR="008866E3" w:rsidRPr="00C278E1">
        <w:rPr>
          <w:rFonts w:asciiTheme="majorBidi" w:hAnsiTheme="majorBidi" w:cstheme="majorBidi"/>
          <w:spacing w:val="-2"/>
          <w:sz w:val="30"/>
          <w:szCs w:val="30"/>
          <w:cs/>
        </w:rPr>
        <w:t>ได้บันทึกเป็นส่วนหนึ่งของต้นทุนซื้อสินทรัพย์จำนวน</w:t>
      </w:r>
      <w:r w:rsidR="008A3A6E" w:rsidRPr="00C278E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07862" w:rsidRPr="00E07862">
        <w:rPr>
          <w:rFonts w:asciiTheme="majorBidi" w:hAnsiTheme="majorBidi" w:cstheme="majorBidi" w:hint="cs"/>
          <w:spacing w:val="-2"/>
          <w:sz w:val="30"/>
          <w:szCs w:val="30"/>
        </w:rPr>
        <w:t>28</w:t>
      </w:r>
      <w:r w:rsidR="008866E3" w:rsidRPr="00C278E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866E3" w:rsidRPr="00C278E1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8866E3" w:rsidRPr="00C278E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866E3" w:rsidRPr="00C278E1">
        <w:rPr>
          <w:rFonts w:asciiTheme="majorBidi" w:hAnsiTheme="majorBidi" w:cstheme="majorBidi"/>
          <w:spacing w:val="2"/>
          <w:sz w:val="30"/>
          <w:szCs w:val="30"/>
          <w:cs/>
        </w:rPr>
        <w:t>ในงบฐานะการเงินรวม กลุ่มบริษัทมีต้นทุนการกู้ยืม</w:t>
      </w:r>
      <w:r w:rsidR="008866E3" w:rsidRPr="00C278E1">
        <w:rPr>
          <w:rFonts w:asciiTheme="majorBidi" w:hAnsiTheme="majorBidi" w:cstheme="majorBidi"/>
          <w:sz w:val="30"/>
          <w:szCs w:val="30"/>
          <w:cs/>
        </w:rPr>
        <w:t>ในอัตราร้อยละ</w:t>
      </w:r>
      <w:r w:rsidR="008866E3" w:rsidRPr="00C278E1">
        <w:rPr>
          <w:rFonts w:asciiTheme="majorBidi" w:hAnsiTheme="majorBidi" w:cstheme="majorBidi"/>
          <w:sz w:val="30"/>
          <w:szCs w:val="30"/>
        </w:rPr>
        <w:t xml:space="preserve"> </w:t>
      </w:r>
      <w:r w:rsidR="00E07862" w:rsidRPr="00E07862">
        <w:rPr>
          <w:rFonts w:asciiTheme="majorBidi" w:hAnsiTheme="majorBidi" w:cstheme="majorBidi"/>
          <w:sz w:val="30"/>
          <w:szCs w:val="30"/>
        </w:rPr>
        <w:t>4</w:t>
      </w:r>
      <w:r w:rsidR="00BF6637" w:rsidRPr="00C278E1">
        <w:rPr>
          <w:rFonts w:asciiTheme="majorBidi" w:hAnsiTheme="majorBidi" w:cstheme="majorBidi"/>
          <w:sz w:val="30"/>
          <w:szCs w:val="30"/>
        </w:rPr>
        <w:t>.</w:t>
      </w:r>
      <w:r w:rsidR="00E07862" w:rsidRPr="00E07862">
        <w:rPr>
          <w:rFonts w:asciiTheme="majorBidi" w:hAnsiTheme="majorBidi" w:cstheme="majorBidi"/>
          <w:sz w:val="30"/>
          <w:szCs w:val="30"/>
        </w:rPr>
        <w:t>5</w:t>
      </w:r>
      <w:r w:rsidR="00BF6637" w:rsidRPr="00C278E1">
        <w:rPr>
          <w:rFonts w:asciiTheme="majorBidi" w:hAnsiTheme="majorBidi" w:cstheme="majorBidi"/>
          <w:sz w:val="30"/>
          <w:szCs w:val="30"/>
        </w:rPr>
        <w:t>0</w:t>
      </w:r>
      <w:r w:rsidR="008866E3" w:rsidRPr="00C278E1">
        <w:rPr>
          <w:rFonts w:asciiTheme="majorBidi" w:hAnsiTheme="majorBidi" w:cstheme="majorBidi"/>
          <w:sz w:val="30"/>
          <w:szCs w:val="30"/>
        </w:rPr>
        <w:t xml:space="preserve"> </w:t>
      </w:r>
      <w:r w:rsidR="008866E3" w:rsidRPr="00C278E1">
        <w:rPr>
          <w:rFonts w:asciiTheme="majorBidi" w:hAnsiTheme="majorBidi" w:cstheme="majorBidi"/>
          <w:sz w:val="30"/>
          <w:szCs w:val="30"/>
          <w:cs/>
        </w:rPr>
        <w:t>ต่อปี</w:t>
      </w:r>
      <w:r w:rsidR="00CC470B" w:rsidRPr="00C278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66E3" w:rsidRPr="00C278E1">
        <w:rPr>
          <w:rFonts w:asciiTheme="majorBidi" w:hAnsiTheme="majorBidi" w:cstheme="majorBidi"/>
          <w:sz w:val="30"/>
          <w:szCs w:val="30"/>
          <w:cs/>
        </w:rPr>
        <w:t>ซึ่งได้รวมเป็นราคาทุนของสินทรัพย์</w:t>
      </w:r>
      <w:r w:rsidR="008866E3" w:rsidRPr="00C278E1">
        <w:rPr>
          <w:rFonts w:asciiTheme="majorBidi" w:hAnsiTheme="majorBidi" w:cstheme="majorBidi"/>
          <w:sz w:val="30"/>
          <w:szCs w:val="30"/>
        </w:rPr>
        <w:t xml:space="preserve"> </w:t>
      </w:r>
    </w:p>
    <w:p w14:paraId="33224196" w14:textId="77777777" w:rsidR="00637369" w:rsidRPr="00C278E1" w:rsidRDefault="00637369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7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5FB65910" w14:textId="63B0801D" w:rsidR="008866E3" w:rsidRPr="00C278E1" w:rsidRDefault="008866E3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278E1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5D9417B6" w14:textId="2A222F25" w:rsidR="00BA1B74" w:rsidRPr="00C278E1" w:rsidRDefault="008866E3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C278E1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07862" w:rsidRPr="00E07862">
        <w:rPr>
          <w:rFonts w:asciiTheme="majorBidi" w:hAnsiTheme="majorBidi" w:cstheme="majorBidi"/>
          <w:spacing w:val="8"/>
          <w:sz w:val="30"/>
          <w:szCs w:val="30"/>
        </w:rPr>
        <w:t>3</w:t>
      </w:r>
      <w:r w:rsidR="00582234" w:rsidRPr="00C278E1">
        <w:rPr>
          <w:rFonts w:asciiTheme="majorBidi" w:hAnsiTheme="majorBidi" w:cstheme="majorBidi"/>
          <w:spacing w:val="8"/>
          <w:sz w:val="30"/>
          <w:szCs w:val="30"/>
        </w:rPr>
        <w:t xml:space="preserve">0 </w:t>
      </w:r>
      <w:r w:rsidR="00582234" w:rsidRPr="00C278E1">
        <w:rPr>
          <w:rFonts w:asciiTheme="majorBidi" w:hAnsiTheme="majorBidi" w:cstheme="majorBidi"/>
          <w:spacing w:val="8"/>
          <w:sz w:val="30"/>
          <w:szCs w:val="30"/>
          <w:cs/>
        </w:rPr>
        <w:t>มิถุนายน</w:t>
      </w:r>
      <w:r w:rsidR="00E11534" w:rsidRPr="00C278E1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95275F" w:rsidRPr="00C278E1">
        <w:rPr>
          <w:rFonts w:asciiTheme="majorBidi" w:hAnsiTheme="majorBidi" w:cstheme="majorBidi"/>
          <w:spacing w:val="8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pacing w:val="8"/>
          <w:sz w:val="30"/>
          <w:szCs w:val="30"/>
        </w:rPr>
        <w:t>569</w:t>
      </w:r>
      <w:r w:rsidR="00BA1B74" w:rsidRPr="00C278E1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มูลค่าตามบัญชีของที่ดิน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อาคารและอุปกรณ์ของกลุ่มบริษัทจำนวน</w:t>
      </w:r>
      <w:r w:rsidR="00172B1F" w:rsidRPr="00C278E1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E07862" w:rsidRPr="00E07862">
        <w:rPr>
          <w:rFonts w:asciiTheme="majorBidi" w:hAnsiTheme="majorBidi"/>
          <w:spacing w:val="2"/>
          <w:sz w:val="30"/>
          <w:szCs w:val="30"/>
        </w:rPr>
        <w:t>8</w:t>
      </w:r>
      <w:r w:rsidR="003566C1" w:rsidRPr="00C278E1">
        <w:rPr>
          <w:rFonts w:asciiTheme="majorBidi" w:hAnsiTheme="majorBidi"/>
          <w:spacing w:val="2"/>
          <w:sz w:val="30"/>
          <w:szCs w:val="30"/>
        </w:rPr>
        <w:t>,11</w:t>
      </w:r>
      <w:r w:rsidR="00E07862" w:rsidRPr="00E07862">
        <w:rPr>
          <w:rFonts w:asciiTheme="majorBidi" w:hAnsiTheme="majorBidi"/>
          <w:spacing w:val="2"/>
          <w:sz w:val="30"/>
          <w:szCs w:val="30"/>
        </w:rPr>
        <w:t>6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C278E1">
        <w:rPr>
          <w:rFonts w:asciiTheme="majorBidi" w:hAnsiTheme="majorBidi"/>
          <w:spacing w:val="2"/>
          <w:sz w:val="30"/>
          <w:szCs w:val="30"/>
        </w:rPr>
        <w:t xml:space="preserve"> </w:t>
      </w:r>
      <w:r w:rsidR="00B27A83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อย่างไรก็ตาม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บัญชี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219C7E54" w14:textId="77777777" w:rsidR="00374171" w:rsidRPr="00C278E1" w:rsidRDefault="00374171" w:rsidP="00C278E1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pacing w:val="2"/>
          <w:sz w:val="22"/>
          <w:szCs w:val="22"/>
        </w:rPr>
      </w:pPr>
    </w:p>
    <w:p w14:paraId="47163867" w14:textId="1BD3DE29" w:rsidR="00A049C5" w:rsidRPr="00531439" w:rsidRDefault="00A049C5" w:rsidP="0053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278E1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การปรับโครงสร้างธุรกิจท่าเทียบเรือและคลังเก็บผลิตภัณฑ์</w:t>
      </w:r>
    </w:p>
    <w:p w14:paraId="5E7281F1" w14:textId="533064C6" w:rsidR="00CC02D4" w:rsidRPr="00C278E1" w:rsidRDefault="00A049C5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C278E1">
        <w:rPr>
          <w:rFonts w:asciiTheme="majorBidi" w:hAnsiTheme="majorBidi" w:hint="cs"/>
          <w:sz w:val="30"/>
          <w:szCs w:val="30"/>
          <w:cs/>
        </w:rPr>
        <w:t>เ</w:t>
      </w:r>
      <w:r w:rsidRPr="00C278E1">
        <w:rPr>
          <w:rFonts w:asciiTheme="majorBidi" w:hAnsiTheme="majorBidi"/>
          <w:sz w:val="30"/>
          <w:szCs w:val="30"/>
          <w:cs/>
        </w:rPr>
        <w:t xml:space="preserve">มื่อวันที่ </w:t>
      </w:r>
      <w:r w:rsidRPr="00C278E1">
        <w:rPr>
          <w:rFonts w:asciiTheme="majorBidi" w:hAnsiTheme="majorBidi"/>
          <w:sz w:val="30"/>
          <w:szCs w:val="30"/>
        </w:rPr>
        <w:t xml:space="preserve">22 </w:t>
      </w:r>
      <w:r w:rsidRPr="00C278E1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C278E1">
        <w:rPr>
          <w:rFonts w:asciiTheme="majorBidi" w:hAnsiTheme="majorBidi"/>
          <w:sz w:val="30"/>
          <w:szCs w:val="30"/>
        </w:rPr>
        <w:t>2</w:t>
      </w:r>
      <w:r w:rsidR="00E07862" w:rsidRPr="00E07862">
        <w:rPr>
          <w:rFonts w:asciiTheme="majorBidi" w:hAnsiTheme="majorBidi"/>
          <w:sz w:val="30"/>
          <w:szCs w:val="30"/>
        </w:rPr>
        <w:t>568</w:t>
      </w:r>
      <w:r w:rsidRPr="00C278E1">
        <w:rPr>
          <w:rFonts w:asciiTheme="majorBidi" w:hAnsiTheme="majorBidi"/>
          <w:sz w:val="30"/>
          <w:szCs w:val="30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 xml:space="preserve">ที่ประชุมคณะกรรมการบริษัทได้มีมติเห็นชอบการปรับโครงสร้างธุรกิจท่าเทียบเรือและคลังเก็บผลิตภัณฑ์ โดยบริษัทจะดำเนินการขายทรัพย์สินบางส่วนที่เกี่ยวข้องกับธุรกิจท่าเทียบเรือและคลังเก็บผลิตภัณฑ์ของบริษัท สาขาที่ </w:t>
      </w:r>
      <w:r w:rsidR="00E07862" w:rsidRPr="00E07862">
        <w:rPr>
          <w:rFonts w:asciiTheme="majorBidi" w:hAnsiTheme="majorBidi"/>
          <w:sz w:val="30"/>
          <w:szCs w:val="30"/>
        </w:rPr>
        <w:t>7</w:t>
      </w:r>
      <w:r w:rsidRPr="00C278E1">
        <w:rPr>
          <w:rFonts w:asciiTheme="majorBidi" w:hAnsiTheme="majorBidi"/>
          <w:sz w:val="30"/>
          <w:szCs w:val="30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>ท่าเทียบเรือและคลังผลิตภัณฑ์ (</w:t>
      </w:r>
      <w:r w:rsidRPr="00C278E1">
        <w:rPr>
          <w:rFonts w:asciiTheme="majorBidi" w:hAnsiTheme="majorBidi"/>
          <w:sz w:val="30"/>
          <w:szCs w:val="30"/>
        </w:rPr>
        <w:t xml:space="preserve">Buffer Tank Farm - BTF) </w:t>
      </w:r>
      <w:r w:rsidRPr="00C278E1">
        <w:rPr>
          <w:rFonts w:asciiTheme="majorBidi" w:hAnsiTheme="majorBidi"/>
          <w:sz w:val="30"/>
          <w:szCs w:val="30"/>
          <w:cs/>
        </w:rPr>
        <w:t xml:space="preserve">ได้แก่ ท่าเทียบเรือ ถังเก็บผลิตภัณฑ์ ระบบขนถ่ายสินค้าทางรถบรรทุก เครื่องมือและอุปกรณ์อื่น ๆ ที่เกี่ยวข้อง รวมทั้งการโอนสิทธิการให้บริการแก่ลูกค้า และสิทธิในการใช้ที่ดิน ตลอดจนการโอนใบอนุญาตที่สำคัญที่ใช้ในการประกอบกิจการท่าเทียบเรือและคลังเก็บผลิตภัณฑ์ ให้แก่ </w:t>
      </w:r>
      <w:r w:rsidR="00D42DAC" w:rsidRPr="00C278E1">
        <w:rPr>
          <w:rFonts w:asciiTheme="majorBidi" w:hAnsiTheme="majorBidi"/>
          <w:sz w:val="30"/>
          <w:szCs w:val="30"/>
          <w:cs/>
        </w:rPr>
        <w:t xml:space="preserve">บริษัท แทงค์ อินฟรา จำกัด </w:t>
      </w:r>
      <w:r w:rsidR="00D42DAC" w:rsidRPr="00C278E1">
        <w:rPr>
          <w:rFonts w:asciiTheme="majorBidi" w:hAnsiTheme="majorBidi"/>
          <w:sz w:val="30"/>
          <w:szCs w:val="30"/>
        </w:rPr>
        <w:t xml:space="preserve">(“TINF”) </w:t>
      </w:r>
      <w:r w:rsidR="00D42DAC" w:rsidRPr="00C278E1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 พีทีที แทงค์ เทอร์มินัล จำกัด</w:t>
      </w:r>
      <w:r w:rsidR="00B92BE3" w:rsidRPr="00C278E1">
        <w:rPr>
          <w:rFonts w:asciiTheme="majorBidi" w:hAnsiTheme="majorBidi" w:hint="cs"/>
          <w:sz w:val="30"/>
          <w:szCs w:val="30"/>
          <w:cs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 xml:space="preserve">โดยธุรกรรมการขายทรัพย์สินรวมถึงธุรกรรมที่เกี่ยวข้องดังกล่าวข้างต้นคิดเป็นมูลค่าการขายจำนวน </w:t>
      </w:r>
      <w:r w:rsidR="00E07862" w:rsidRPr="00E07862">
        <w:rPr>
          <w:rFonts w:asciiTheme="majorBidi" w:hAnsiTheme="majorBidi"/>
          <w:sz w:val="30"/>
          <w:szCs w:val="30"/>
        </w:rPr>
        <w:t>4</w:t>
      </w:r>
      <w:r w:rsidRPr="00C278E1">
        <w:rPr>
          <w:rFonts w:asciiTheme="majorBidi" w:hAnsiTheme="majorBidi"/>
          <w:sz w:val="30"/>
          <w:szCs w:val="30"/>
        </w:rPr>
        <w:t>,</w:t>
      </w:r>
      <w:r w:rsidR="00E07862" w:rsidRPr="00E07862">
        <w:rPr>
          <w:rFonts w:asciiTheme="majorBidi" w:hAnsiTheme="majorBidi"/>
          <w:sz w:val="30"/>
          <w:szCs w:val="30"/>
        </w:rPr>
        <w:t>84</w:t>
      </w:r>
      <w:r w:rsidRPr="00C278E1">
        <w:rPr>
          <w:rFonts w:asciiTheme="majorBidi" w:hAnsiTheme="majorBidi"/>
          <w:sz w:val="30"/>
          <w:szCs w:val="30"/>
        </w:rPr>
        <w:t xml:space="preserve">0 </w:t>
      </w:r>
      <w:r w:rsidRPr="00C278E1">
        <w:rPr>
          <w:rFonts w:asciiTheme="majorBidi" w:hAnsiTheme="majorBidi"/>
          <w:sz w:val="30"/>
          <w:szCs w:val="30"/>
          <w:cs/>
        </w:rPr>
        <w:t>ล้านบาท และภายหลังจากที่บริษัทได้ดำเนินการโอนขายทรัพย์สิน บริษัทจะเช่าทรัพย์สินกลับบางส่วนรวมถึงเข้ารับบริการท่าเทียบเรือและพื้นที่ส่วนกลาง ทำให้บริษัทสามารถใช้ทรัพย์สินที่เช่าและรับบริการในการดำเนินงานของบริษัทโดยไม่กระทบต่อการดำเนินงานของบริษัท</w:t>
      </w:r>
      <w:r w:rsidRPr="00C278E1">
        <w:rPr>
          <w:rFonts w:asciiTheme="majorBidi" w:hAnsiTheme="majorBidi"/>
          <w:sz w:val="30"/>
          <w:szCs w:val="30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 xml:space="preserve">ซึ่งที่ประชุมวิสามัญผู้ถือหุ้นของบริษัท </w:t>
      </w:r>
      <w:r w:rsidR="00CC02D4" w:rsidRPr="00C278E1">
        <w:rPr>
          <w:rFonts w:asciiTheme="majorBidi" w:hAnsiTheme="majorBidi" w:hint="cs"/>
          <w:sz w:val="30"/>
          <w:szCs w:val="30"/>
          <w:cs/>
        </w:rPr>
        <w:t xml:space="preserve">    </w:t>
      </w:r>
      <w:r w:rsidRPr="00C278E1">
        <w:rPr>
          <w:rFonts w:asciiTheme="majorBidi" w:hAnsiTheme="majorBidi"/>
          <w:sz w:val="30"/>
          <w:szCs w:val="30"/>
          <w:cs/>
        </w:rPr>
        <w:t xml:space="preserve">ครั้งที่ </w:t>
      </w:r>
      <w:r w:rsidRPr="00C278E1">
        <w:rPr>
          <w:rFonts w:asciiTheme="majorBidi" w:hAnsiTheme="majorBidi"/>
          <w:sz w:val="30"/>
          <w:szCs w:val="30"/>
        </w:rPr>
        <w:t>1/2</w:t>
      </w:r>
      <w:r w:rsidR="00E07862" w:rsidRPr="00E07862">
        <w:rPr>
          <w:rFonts w:asciiTheme="majorBidi" w:hAnsiTheme="majorBidi"/>
          <w:sz w:val="30"/>
          <w:szCs w:val="30"/>
        </w:rPr>
        <w:t>568</w:t>
      </w:r>
      <w:r w:rsidRPr="00C278E1">
        <w:rPr>
          <w:rFonts w:asciiTheme="majorBidi" w:hAnsiTheme="majorBidi"/>
          <w:sz w:val="30"/>
          <w:szCs w:val="30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278E1">
        <w:rPr>
          <w:rFonts w:asciiTheme="majorBidi" w:hAnsiTheme="majorBidi"/>
          <w:sz w:val="30"/>
          <w:szCs w:val="30"/>
        </w:rPr>
        <w:t>1</w:t>
      </w:r>
      <w:r w:rsidR="00E07862" w:rsidRPr="00E07862">
        <w:rPr>
          <w:rFonts w:asciiTheme="majorBidi" w:hAnsiTheme="majorBidi"/>
          <w:sz w:val="30"/>
          <w:szCs w:val="30"/>
        </w:rPr>
        <w:t>8</w:t>
      </w:r>
      <w:r w:rsidRPr="00C278E1">
        <w:rPr>
          <w:rFonts w:asciiTheme="majorBidi" w:hAnsiTheme="majorBidi"/>
          <w:sz w:val="30"/>
          <w:szCs w:val="30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C278E1">
        <w:rPr>
          <w:rFonts w:asciiTheme="majorBidi" w:hAnsiTheme="majorBidi"/>
          <w:sz w:val="30"/>
          <w:szCs w:val="30"/>
        </w:rPr>
        <w:t>2</w:t>
      </w:r>
      <w:r w:rsidR="00E07862" w:rsidRPr="00E07862">
        <w:rPr>
          <w:rFonts w:asciiTheme="majorBidi" w:hAnsiTheme="majorBidi"/>
          <w:sz w:val="30"/>
          <w:szCs w:val="30"/>
        </w:rPr>
        <w:t>568</w:t>
      </w:r>
      <w:r w:rsidRPr="00C278E1">
        <w:rPr>
          <w:rFonts w:asciiTheme="majorBidi" w:hAnsiTheme="majorBidi"/>
          <w:sz w:val="30"/>
          <w:szCs w:val="30"/>
        </w:rPr>
        <w:t xml:space="preserve"> </w:t>
      </w:r>
      <w:r w:rsidRPr="00C278E1">
        <w:rPr>
          <w:rFonts w:asciiTheme="majorBidi" w:hAnsiTheme="majorBidi"/>
          <w:sz w:val="30"/>
          <w:szCs w:val="30"/>
          <w:cs/>
        </w:rPr>
        <w:t xml:space="preserve">ได้อนุมัติให้ทำธุรกรรมดังกล่าว โดย ณ วันที่ </w:t>
      </w:r>
      <w:r w:rsidR="00E07862" w:rsidRPr="00E07862">
        <w:rPr>
          <w:rFonts w:asciiTheme="majorBidi" w:hAnsiTheme="majorBidi"/>
          <w:sz w:val="30"/>
          <w:szCs w:val="30"/>
        </w:rPr>
        <w:t>3</w:t>
      </w:r>
      <w:r w:rsidRPr="00C278E1">
        <w:rPr>
          <w:rFonts w:asciiTheme="majorBidi" w:hAnsiTheme="majorBidi"/>
          <w:sz w:val="30"/>
          <w:szCs w:val="30"/>
        </w:rPr>
        <w:t xml:space="preserve">1 </w:t>
      </w:r>
      <w:r w:rsidRPr="00C278E1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278E1">
        <w:rPr>
          <w:rFonts w:asciiTheme="majorBidi" w:hAnsiTheme="majorBidi"/>
          <w:sz w:val="30"/>
          <w:szCs w:val="30"/>
        </w:rPr>
        <w:t>2</w:t>
      </w:r>
      <w:r w:rsidR="00E07862" w:rsidRPr="00E07862">
        <w:rPr>
          <w:rFonts w:asciiTheme="majorBidi" w:hAnsiTheme="majorBidi"/>
          <w:sz w:val="30"/>
          <w:szCs w:val="30"/>
        </w:rPr>
        <w:t>568</w:t>
      </w:r>
      <w:r w:rsidRPr="00C278E1">
        <w:rPr>
          <w:rFonts w:asciiTheme="majorBidi" w:hAnsiTheme="majorBidi"/>
          <w:sz w:val="30"/>
          <w:szCs w:val="30"/>
        </w:rPr>
        <w:t xml:space="preserve"> </w:t>
      </w:r>
      <w:r w:rsidR="00CC02D4" w:rsidRPr="00C278E1">
        <w:rPr>
          <w:rFonts w:asciiTheme="majorBidi" w:hAnsiTheme="majorBidi" w:hint="cs"/>
          <w:sz w:val="30"/>
          <w:szCs w:val="30"/>
          <w:cs/>
        </w:rPr>
        <w:t xml:space="preserve">            </w:t>
      </w:r>
      <w:r w:rsidR="00CC02D4" w:rsidRPr="00C278E1">
        <w:rPr>
          <w:rFonts w:asciiTheme="majorBidi" w:hAnsiTheme="majorBidi"/>
          <w:sz w:val="30"/>
          <w:szCs w:val="30"/>
          <w:cs/>
        </w:rPr>
        <w:br w:type="textWrapping" w:clear="all"/>
      </w:r>
    </w:p>
    <w:p w14:paraId="3A7EB351" w14:textId="0903967D" w:rsidR="00A049C5" w:rsidRPr="00B27A83" w:rsidRDefault="00A049C5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C278E1">
        <w:rPr>
          <w:rFonts w:asciiTheme="majorBidi" w:hAnsiTheme="majorBidi" w:hint="cs"/>
          <w:sz w:val="30"/>
          <w:szCs w:val="30"/>
          <w:cs/>
        </w:rPr>
        <w:lastRenderedPageBreak/>
        <w:t>ที่ดิ</w:t>
      </w:r>
      <w:r w:rsidRPr="00B27A83">
        <w:rPr>
          <w:rFonts w:asciiTheme="majorBidi" w:hAnsiTheme="majorBidi" w:hint="cs"/>
          <w:sz w:val="30"/>
          <w:szCs w:val="30"/>
          <w:cs/>
        </w:rPr>
        <w:t>น</w:t>
      </w:r>
      <w:r w:rsidRPr="00B27A83">
        <w:rPr>
          <w:rFonts w:asciiTheme="majorBidi" w:hAnsiTheme="majorBidi"/>
          <w:sz w:val="30"/>
          <w:szCs w:val="30"/>
          <w:cs/>
        </w:rPr>
        <w:t xml:space="preserve"> </w:t>
      </w:r>
      <w:r w:rsidRPr="00B27A83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B27A83">
        <w:rPr>
          <w:rFonts w:asciiTheme="majorBidi" w:hAnsiTheme="majorBidi"/>
          <w:sz w:val="30"/>
          <w:szCs w:val="30"/>
          <w:cs/>
        </w:rPr>
        <w:t xml:space="preserve"> </w:t>
      </w:r>
      <w:r w:rsidRPr="00B27A83">
        <w:rPr>
          <w:rFonts w:asciiTheme="majorBidi" w:hAnsiTheme="majorBidi" w:hint="cs"/>
          <w:sz w:val="30"/>
          <w:szCs w:val="30"/>
          <w:cs/>
        </w:rPr>
        <w:t>และสินทรัพย์ไม่มีตัวตนที่เกี่ยวข้องกับธุรกรรมดังกล่าว</w:t>
      </w:r>
      <w:r w:rsidRPr="00B27A83">
        <w:rPr>
          <w:rFonts w:asciiTheme="majorBidi" w:hAnsiTheme="majorBidi"/>
          <w:sz w:val="30"/>
          <w:szCs w:val="30"/>
          <w:cs/>
        </w:rPr>
        <w:t>จำนวน</w:t>
      </w:r>
      <w:r w:rsidRPr="00B27A83">
        <w:rPr>
          <w:rFonts w:asciiTheme="majorBidi" w:hAnsiTheme="majorBidi"/>
          <w:sz w:val="30"/>
          <w:szCs w:val="30"/>
        </w:rPr>
        <w:t xml:space="preserve"> 2,</w:t>
      </w:r>
      <w:r w:rsidR="00E07862" w:rsidRPr="00B27A83">
        <w:rPr>
          <w:rFonts w:asciiTheme="majorBidi" w:hAnsiTheme="majorBidi"/>
          <w:sz w:val="30"/>
          <w:szCs w:val="30"/>
        </w:rPr>
        <w:t>449</w:t>
      </w:r>
      <w:r w:rsidRPr="00B27A83">
        <w:rPr>
          <w:rFonts w:asciiTheme="majorBidi" w:hAnsiTheme="majorBidi"/>
          <w:sz w:val="30"/>
          <w:szCs w:val="30"/>
        </w:rPr>
        <w:t xml:space="preserve"> </w:t>
      </w:r>
      <w:r w:rsidRPr="00B27A83">
        <w:rPr>
          <w:rFonts w:asciiTheme="majorBidi" w:hAnsiTheme="majorBidi"/>
          <w:sz w:val="30"/>
          <w:szCs w:val="30"/>
          <w:cs/>
        </w:rPr>
        <w:t>ล้านบาท</w:t>
      </w:r>
      <w:r w:rsidRPr="00B27A83">
        <w:rPr>
          <w:rFonts w:asciiTheme="majorBidi" w:hAnsiTheme="majorBidi"/>
          <w:sz w:val="30"/>
          <w:szCs w:val="30"/>
        </w:rPr>
        <w:t xml:space="preserve"> </w:t>
      </w:r>
      <w:r w:rsidRPr="00B27A8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E07862" w:rsidRPr="00B27A83">
        <w:rPr>
          <w:rFonts w:asciiTheme="majorBidi" w:hAnsiTheme="majorBidi"/>
          <w:sz w:val="30"/>
          <w:szCs w:val="30"/>
        </w:rPr>
        <w:t>46</w:t>
      </w:r>
      <w:r w:rsidRPr="00B27A83">
        <w:rPr>
          <w:rFonts w:asciiTheme="majorBidi" w:hAnsiTheme="majorBidi"/>
          <w:sz w:val="30"/>
          <w:szCs w:val="30"/>
        </w:rPr>
        <w:t xml:space="preserve"> </w:t>
      </w:r>
      <w:r w:rsidRPr="00B27A83">
        <w:rPr>
          <w:rFonts w:asciiTheme="majorBidi" w:hAnsiTheme="majorBidi"/>
          <w:sz w:val="30"/>
          <w:szCs w:val="30"/>
          <w:cs/>
        </w:rPr>
        <w:t>ล้านบาท</w:t>
      </w:r>
      <w:r w:rsidRPr="00B27A83">
        <w:rPr>
          <w:rFonts w:asciiTheme="majorBidi" w:hAnsiTheme="majorBidi"/>
          <w:sz w:val="30"/>
          <w:szCs w:val="30"/>
        </w:rPr>
        <w:t xml:space="preserve"> </w:t>
      </w:r>
      <w:r w:rsidRPr="00B27A83">
        <w:rPr>
          <w:rFonts w:asciiTheme="majorBidi" w:hAnsiTheme="majorBidi" w:hint="cs"/>
          <w:sz w:val="30"/>
          <w:szCs w:val="30"/>
          <w:cs/>
        </w:rPr>
        <w:t>ตามลำดับ</w:t>
      </w:r>
      <w:r w:rsidRPr="00B27A83">
        <w:rPr>
          <w:rFonts w:asciiTheme="majorBidi" w:hAnsiTheme="majorBidi"/>
          <w:sz w:val="30"/>
          <w:szCs w:val="30"/>
          <w:cs/>
        </w:rPr>
        <w:t>ได้ถูกจัดประเภทเป็นสินทรัพย์ที่ถือไว้เพื่อขายใน</w:t>
      </w:r>
      <w:r w:rsidRPr="00B27A83">
        <w:rPr>
          <w:rFonts w:ascii="Angsana New" w:hAnsi="Angsana New" w:hint="cs"/>
          <w:sz w:val="30"/>
          <w:szCs w:val="30"/>
          <w:cs/>
        </w:rPr>
        <w:t>งบฐานะการเงินรวมและงบฐานะการเงินเฉพาะกิจการ</w:t>
      </w:r>
    </w:p>
    <w:p w14:paraId="429DF1DC" w14:textId="77777777" w:rsidR="005B28B9" w:rsidRPr="00B27A83" w:rsidRDefault="005B28B9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44807358" w14:textId="25DE19ED" w:rsidR="00D42DAC" w:rsidRPr="00B27A83" w:rsidRDefault="00D42DAC" w:rsidP="00C278E1">
      <w:pPr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27A83">
        <w:rPr>
          <w:rFonts w:asciiTheme="majorBidi" w:hAnsiTheme="majorBidi"/>
          <w:spacing w:val="2"/>
          <w:sz w:val="30"/>
          <w:szCs w:val="30"/>
          <w:cs/>
        </w:rPr>
        <w:t xml:space="preserve">ต่อมาในไตรมาส </w:t>
      </w:r>
      <w:r w:rsidR="00080995" w:rsidRPr="00B27A83">
        <w:rPr>
          <w:rFonts w:asciiTheme="majorBidi" w:hAnsiTheme="majorBidi"/>
          <w:spacing w:val="2"/>
          <w:sz w:val="30"/>
          <w:szCs w:val="30"/>
        </w:rPr>
        <w:t>1</w:t>
      </w:r>
      <w:r w:rsidRPr="00B27A83">
        <w:rPr>
          <w:rFonts w:asciiTheme="majorBidi" w:hAnsiTheme="majorBidi"/>
          <w:spacing w:val="2"/>
          <w:sz w:val="30"/>
          <w:szCs w:val="30"/>
          <w:cs/>
        </w:rPr>
        <w:t xml:space="preserve"> ปี </w:t>
      </w:r>
      <w:r w:rsidR="00080995" w:rsidRPr="00B27A83">
        <w:rPr>
          <w:rFonts w:asciiTheme="majorBidi" w:hAnsiTheme="majorBidi"/>
          <w:spacing w:val="2"/>
          <w:sz w:val="30"/>
          <w:szCs w:val="30"/>
        </w:rPr>
        <w:t>2</w:t>
      </w:r>
      <w:r w:rsidR="00E07862" w:rsidRPr="00B27A83">
        <w:rPr>
          <w:rFonts w:asciiTheme="majorBidi" w:hAnsiTheme="majorBidi"/>
          <w:spacing w:val="2"/>
          <w:sz w:val="30"/>
          <w:szCs w:val="30"/>
        </w:rPr>
        <w:t>569</w:t>
      </w:r>
      <w:r w:rsidRPr="00B27A83">
        <w:rPr>
          <w:rFonts w:asciiTheme="majorBidi" w:hAnsiTheme="majorBidi"/>
          <w:spacing w:val="2"/>
          <w:sz w:val="30"/>
          <w:szCs w:val="30"/>
          <w:cs/>
        </w:rPr>
        <w:t xml:space="preserve"> บริษัทได้ดำเนินการโอนขายทรัพย์สิน</w:t>
      </w:r>
      <w:r w:rsidR="00992FAE" w:rsidRPr="00B27A83">
        <w:rPr>
          <w:rFonts w:asciiTheme="majorBidi" w:hAnsiTheme="majorBidi"/>
          <w:spacing w:val="2"/>
          <w:sz w:val="30"/>
          <w:szCs w:val="30"/>
          <w:cs/>
        </w:rPr>
        <w:t>บางส่วน</w:t>
      </w:r>
      <w:r w:rsidR="00B51A34" w:rsidRPr="00B27A83">
        <w:rPr>
          <w:rFonts w:asciiTheme="majorBidi" w:hAnsiTheme="majorBidi"/>
          <w:spacing w:val="2"/>
          <w:sz w:val="30"/>
          <w:szCs w:val="30"/>
          <w:cs/>
        </w:rPr>
        <w:t>ซึ่งเป็นสินทรัพย์ที่ถือไว้เพื่อขาย</w:t>
      </w:r>
      <w:r w:rsidRPr="00B27A83">
        <w:rPr>
          <w:rFonts w:asciiTheme="majorBidi" w:hAnsiTheme="majorBidi"/>
          <w:spacing w:val="2"/>
          <w:sz w:val="30"/>
          <w:szCs w:val="30"/>
          <w:cs/>
        </w:rPr>
        <w:t xml:space="preserve">ที่เกี่ยวข้องกับธุรกิจท่าเทียบเรือและคลังเก็บผลิตภัณฑ์ใน </w:t>
      </w:r>
      <w:r w:rsidRPr="00B27A83">
        <w:rPr>
          <w:rFonts w:asciiTheme="majorBidi" w:hAnsiTheme="majorBidi"/>
          <w:spacing w:val="2"/>
          <w:sz w:val="30"/>
          <w:szCs w:val="30"/>
        </w:rPr>
        <w:t xml:space="preserve">Buffer Tank Farm </w:t>
      </w:r>
      <w:r w:rsidRPr="00B27A83">
        <w:rPr>
          <w:rFonts w:asciiTheme="majorBidi" w:hAnsiTheme="majorBidi"/>
          <w:spacing w:val="2"/>
          <w:sz w:val="30"/>
          <w:szCs w:val="30"/>
          <w:cs/>
        </w:rPr>
        <w:t xml:space="preserve">ให้กับ </w:t>
      </w:r>
      <w:r w:rsidRPr="00B27A83">
        <w:rPr>
          <w:rFonts w:asciiTheme="majorBidi" w:hAnsiTheme="majorBidi"/>
          <w:spacing w:val="2"/>
          <w:sz w:val="30"/>
          <w:szCs w:val="30"/>
        </w:rPr>
        <w:t>TINF</w:t>
      </w:r>
      <w:r w:rsidRPr="00B27A83">
        <w:rPr>
          <w:rFonts w:asciiTheme="majorBidi" w:hAnsiTheme="majorBidi"/>
          <w:spacing w:val="2"/>
          <w:sz w:val="30"/>
          <w:szCs w:val="30"/>
          <w:cs/>
        </w:rPr>
        <w:t xml:space="preserve"> ในวันที่ </w:t>
      </w:r>
      <w:r w:rsidRPr="00B27A83">
        <w:rPr>
          <w:rFonts w:asciiTheme="majorBidi" w:hAnsiTheme="majorBidi"/>
          <w:spacing w:val="2"/>
          <w:sz w:val="30"/>
          <w:szCs w:val="30"/>
        </w:rPr>
        <w:t>2</w:t>
      </w:r>
      <w:r w:rsidR="00E07862" w:rsidRPr="00B27A83">
        <w:rPr>
          <w:rFonts w:asciiTheme="majorBidi" w:hAnsiTheme="majorBidi"/>
          <w:spacing w:val="2"/>
          <w:sz w:val="30"/>
          <w:szCs w:val="30"/>
        </w:rPr>
        <w:t>7</w:t>
      </w:r>
      <w:r w:rsidRPr="00B27A83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B27A83">
        <w:rPr>
          <w:rFonts w:asciiTheme="majorBidi" w:hAnsiTheme="majorBidi"/>
          <w:spacing w:val="2"/>
          <w:sz w:val="30"/>
          <w:szCs w:val="30"/>
          <w:cs/>
        </w:rPr>
        <w:t xml:space="preserve">มีนาคม </w:t>
      </w:r>
      <w:r w:rsidRPr="00B27A83">
        <w:rPr>
          <w:rFonts w:asciiTheme="majorBidi" w:hAnsiTheme="majorBidi"/>
          <w:spacing w:val="2"/>
          <w:sz w:val="30"/>
          <w:szCs w:val="30"/>
        </w:rPr>
        <w:t>2</w:t>
      </w:r>
      <w:r w:rsidR="00E07862" w:rsidRPr="00B27A83">
        <w:rPr>
          <w:rFonts w:asciiTheme="majorBidi" w:hAnsiTheme="majorBidi"/>
          <w:spacing w:val="2"/>
          <w:sz w:val="30"/>
          <w:szCs w:val="30"/>
        </w:rPr>
        <w:t>569</w:t>
      </w:r>
      <w:r w:rsidRPr="00B27A83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B27A83">
        <w:rPr>
          <w:rFonts w:asciiTheme="majorBidi" w:hAnsiTheme="majorBidi"/>
          <w:spacing w:val="2"/>
          <w:sz w:val="30"/>
          <w:szCs w:val="30"/>
          <w:cs/>
        </w:rPr>
        <w:t xml:space="preserve">โดยมีกำไรจากการขายสินทรัพย์ดังกล่าวรับรู้ในงบกำไรขาดทุนรวมและงบกำไรขาดทุนเฉพาะกิจการจำนวน </w:t>
      </w:r>
      <w:r w:rsidR="002A1996" w:rsidRPr="00B27A83">
        <w:rPr>
          <w:rFonts w:asciiTheme="majorBidi" w:hAnsiTheme="majorBidi"/>
          <w:spacing w:val="2"/>
          <w:sz w:val="30"/>
          <w:szCs w:val="30"/>
        </w:rPr>
        <w:t>1,</w:t>
      </w:r>
      <w:r w:rsidR="00E07862" w:rsidRPr="00B27A83">
        <w:rPr>
          <w:rFonts w:asciiTheme="majorBidi" w:hAnsiTheme="majorBidi"/>
          <w:spacing w:val="2"/>
          <w:sz w:val="30"/>
          <w:szCs w:val="30"/>
        </w:rPr>
        <w:t>43</w:t>
      </w:r>
      <w:r w:rsidR="002A1996" w:rsidRPr="00B27A83">
        <w:rPr>
          <w:rFonts w:asciiTheme="majorBidi" w:hAnsiTheme="majorBidi"/>
          <w:spacing w:val="2"/>
          <w:sz w:val="30"/>
          <w:szCs w:val="30"/>
        </w:rPr>
        <w:t>0.</w:t>
      </w:r>
      <w:r w:rsidR="00E07862" w:rsidRPr="00B27A83">
        <w:rPr>
          <w:rFonts w:asciiTheme="majorBidi" w:hAnsiTheme="majorBidi"/>
          <w:spacing w:val="2"/>
          <w:sz w:val="30"/>
          <w:szCs w:val="30"/>
        </w:rPr>
        <w:t>63</w:t>
      </w:r>
      <w:r w:rsidR="00992FAE" w:rsidRPr="00B27A8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27A83">
        <w:rPr>
          <w:rFonts w:asciiTheme="majorBidi" w:hAnsiTheme="majorBidi"/>
          <w:spacing w:val="2"/>
          <w:sz w:val="30"/>
          <w:szCs w:val="30"/>
          <w:cs/>
        </w:rPr>
        <w:t xml:space="preserve">ล้านบาท </w:t>
      </w:r>
      <w:r w:rsidR="00AA6F1B" w:rsidRPr="00B27A83">
        <w:rPr>
          <w:rFonts w:asciiTheme="majorBidi" w:hAnsiTheme="majorBidi"/>
          <w:spacing w:val="2"/>
          <w:sz w:val="30"/>
          <w:szCs w:val="30"/>
          <w:cs/>
        </w:rPr>
        <w:t>ทั้งนี้</w:t>
      </w:r>
      <w:r w:rsidR="00162ACC" w:rsidRPr="00B27A83">
        <w:rPr>
          <w:rFonts w:asciiTheme="majorBidi" w:hAnsiTheme="majorBidi"/>
          <w:spacing w:val="2"/>
          <w:sz w:val="30"/>
          <w:szCs w:val="30"/>
          <w:cs/>
        </w:rPr>
        <w:t>บริษัท</w:t>
      </w:r>
      <w:r w:rsidR="00C12085" w:rsidRPr="00B27A83">
        <w:rPr>
          <w:rFonts w:asciiTheme="majorBidi" w:hAnsiTheme="majorBidi"/>
          <w:spacing w:val="2"/>
          <w:sz w:val="30"/>
          <w:szCs w:val="30"/>
          <w:cs/>
        </w:rPr>
        <w:t>คาดว่าจะสามารถโอน</w:t>
      </w:r>
      <w:r w:rsidR="00992FAE" w:rsidRPr="00B27A83">
        <w:rPr>
          <w:rFonts w:asciiTheme="majorBidi" w:hAnsiTheme="majorBidi"/>
          <w:spacing w:val="2"/>
          <w:sz w:val="30"/>
          <w:szCs w:val="30"/>
          <w:cs/>
        </w:rPr>
        <w:t>ขาย</w:t>
      </w:r>
      <w:r w:rsidR="00C12085" w:rsidRPr="00B27A83">
        <w:rPr>
          <w:rFonts w:asciiTheme="majorBidi" w:hAnsiTheme="majorBidi"/>
          <w:spacing w:val="2"/>
          <w:sz w:val="30"/>
          <w:szCs w:val="30"/>
          <w:cs/>
        </w:rPr>
        <w:t xml:space="preserve">สินทรัพย์ที่เหลือให้แล้วเสร็จภายในไตรมาส </w:t>
      </w:r>
      <w:r w:rsidR="00080995" w:rsidRPr="00B27A83">
        <w:rPr>
          <w:rFonts w:asciiTheme="majorBidi" w:hAnsiTheme="majorBidi"/>
          <w:spacing w:val="2"/>
          <w:sz w:val="30"/>
          <w:szCs w:val="30"/>
        </w:rPr>
        <w:t>1</w:t>
      </w:r>
      <w:r w:rsidR="00C12085" w:rsidRPr="00B27A83">
        <w:rPr>
          <w:rFonts w:asciiTheme="majorBidi" w:hAnsiTheme="majorBidi"/>
          <w:spacing w:val="2"/>
          <w:sz w:val="30"/>
          <w:szCs w:val="30"/>
          <w:cs/>
        </w:rPr>
        <w:t xml:space="preserve"> ปี </w:t>
      </w:r>
      <w:r w:rsidR="00080995" w:rsidRPr="00B27A83">
        <w:rPr>
          <w:rFonts w:asciiTheme="majorBidi" w:hAnsiTheme="majorBidi"/>
          <w:spacing w:val="2"/>
          <w:sz w:val="30"/>
          <w:szCs w:val="30"/>
        </w:rPr>
        <w:t>2</w:t>
      </w:r>
      <w:r w:rsidR="00E07862" w:rsidRPr="00B27A83">
        <w:rPr>
          <w:rFonts w:asciiTheme="majorBidi" w:hAnsiTheme="majorBidi"/>
          <w:spacing w:val="2"/>
          <w:sz w:val="30"/>
          <w:szCs w:val="30"/>
        </w:rPr>
        <w:t>57</w:t>
      </w:r>
      <w:r w:rsidR="00080995" w:rsidRPr="00B27A83">
        <w:rPr>
          <w:rFonts w:asciiTheme="majorBidi" w:hAnsiTheme="majorBidi"/>
          <w:spacing w:val="2"/>
          <w:sz w:val="30"/>
          <w:szCs w:val="30"/>
        </w:rPr>
        <w:t>0</w:t>
      </w:r>
    </w:p>
    <w:p w14:paraId="5CE560FB" w14:textId="77777777" w:rsidR="00464938" w:rsidRPr="00B27A83" w:rsidRDefault="00464938" w:rsidP="00C278E1">
      <w:pPr>
        <w:rPr>
          <w:rFonts w:asciiTheme="majorBidi" w:hAnsiTheme="majorBidi"/>
          <w:spacing w:val="2"/>
          <w:sz w:val="30"/>
          <w:szCs w:val="30"/>
        </w:rPr>
      </w:pPr>
    </w:p>
    <w:p w14:paraId="355A7422" w14:textId="7E33953A" w:rsidR="001C1839" w:rsidRPr="00B27A83" w:rsidRDefault="007B59AE" w:rsidP="00C278E1">
      <w:pPr>
        <w:pStyle w:val="ListParagraph"/>
        <w:numPr>
          <w:ilvl w:val="0"/>
          <w:numId w:val="26"/>
        </w:numPr>
        <w:tabs>
          <w:tab w:val="left" w:pos="2070"/>
        </w:tabs>
        <w:spacing w:line="240" w:lineRule="atLeast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7A83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52D70FA9" w14:textId="77777777" w:rsidR="00F2247A" w:rsidRPr="00B27A83" w:rsidRDefault="00F2247A" w:rsidP="00C278E1">
      <w:pPr>
        <w:pStyle w:val="ListParagraph"/>
        <w:tabs>
          <w:tab w:val="left" w:pos="207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D5EA704" w14:textId="161A2545" w:rsidR="00BE615B" w:rsidRPr="00B27A83" w:rsidRDefault="00F85A82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pacing w:val="2"/>
          <w:sz w:val="30"/>
          <w:szCs w:val="30"/>
        </w:rPr>
      </w:pP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 w:rsidR="00E5473A" w:rsidRPr="00B27A83">
        <w:rPr>
          <w:rFonts w:ascii="Angsana New" w:hAnsi="Angsana New" w:hint="cs"/>
          <w:spacing w:val="2"/>
          <w:sz w:val="30"/>
          <w:szCs w:val="30"/>
        </w:rPr>
        <w:t>1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6</w:t>
      </w:r>
      <w:r w:rsidR="00E5473A" w:rsidRPr="00B27A83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E5473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กุมภาพันธ์ </w:t>
      </w:r>
      <w:r w:rsidR="00E5473A" w:rsidRPr="00B27A83">
        <w:rPr>
          <w:rFonts w:ascii="Angsana New" w:hAnsi="Angsana New" w:hint="cs"/>
          <w:spacing w:val="2"/>
          <w:sz w:val="30"/>
          <w:szCs w:val="30"/>
        </w:rPr>
        <w:t>2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569</w:t>
      </w:r>
      <w:r w:rsidR="00E5473A" w:rsidRPr="00B27A83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บริษัทได้ลงนามในสัญญาสินเชื่อประเภท </w:t>
      </w:r>
      <w:r w:rsidRPr="00B27A83">
        <w:rPr>
          <w:rFonts w:ascii="Angsana New" w:hAnsi="Angsana New" w:hint="cs"/>
          <w:spacing w:val="2"/>
          <w:sz w:val="30"/>
          <w:szCs w:val="30"/>
        </w:rPr>
        <w:t xml:space="preserve">Revolving </w:t>
      </w:r>
      <w:r w:rsidR="00F11DB9" w:rsidRPr="00B27A83">
        <w:rPr>
          <w:rFonts w:ascii="Angsana New" w:hAnsi="Angsana New" w:hint="cs"/>
          <w:spacing w:val="2"/>
          <w:sz w:val="30"/>
          <w:szCs w:val="30"/>
          <w:cs/>
        </w:rPr>
        <w:t>กับ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สถาบันการเงินแห่งหนึ่ง </w:t>
      </w:r>
      <w:r w:rsidR="00D10E0D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ซึ่งเป็นวงเงินสินเชื่อระยะสั้นและวงเงินเลตเตอร์ออฟเครดิต </w:t>
      </w:r>
      <w:r w:rsidR="00E5473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5</w:t>
      </w:r>
      <w:r w:rsidR="00E5473A" w:rsidRPr="00B27A83">
        <w:rPr>
          <w:rFonts w:ascii="Angsana New" w:hAnsi="Angsana New" w:hint="cs"/>
          <w:spacing w:val="2"/>
          <w:sz w:val="30"/>
          <w:szCs w:val="30"/>
        </w:rPr>
        <w:t>,</w:t>
      </w:r>
      <w:r w:rsidR="00080995" w:rsidRPr="00B27A83">
        <w:rPr>
          <w:rFonts w:ascii="Angsana New" w:hAnsi="Angsana New" w:hint="cs"/>
          <w:spacing w:val="2"/>
          <w:sz w:val="30"/>
          <w:szCs w:val="30"/>
        </w:rPr>
        <w:t>000</w:t>
      </w:r>
      <w:r w:rsidR="00E5473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ล้านบาท</w:t>
      </w:r>
    </w:p>
    <w:p w14:paraId="200EA88C" w14:textId="77777777" w:rsidR="005F08E4" w:rsidRPr="00B27A83" w:rsidRDefault="005F08E4" w:rsidP="00C278E1">
      <w:pPr>
        <w:tabs>
          <w:tab w:val="clear" w:pos="680"/>
        </w:tabs>
        <w:spacing w:line="240" w:lineRule="auto"/>
        <w:ind w:right="-1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DCDCBED" w14:textId="2515C428" w:rsidR="00BE69EA" w:rsidRPr="00B27A83" w:rsidRDefault="00BE69EA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pacing w:val="2"/>
          <w:sz w:val="30"/>
          <w:szCs w:val="30"/>
        </w:rPr>
      </w:pP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24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มิถุนายน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2569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บริษัทได้ลงนามในสัญญาเงินกู้ยืมไม่มีหลักประกันจากกลุ่มสถาบันการเงินสำหรับวงเงินกู้ยืมรวมจำนวน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5</w:t>
      </w:r>
      <w:r w:rsidRPr="00B27A83">
        <w:rPr>
          <w:rFonts w:ascii="Angsana New" w:hAnsi="Angsana New" w:hint="cs"/>
          <w:spacing w:val="2"/>
          <w:sz w:val="30"/>
          <w:szCs w:val="30"/>
        </w:rPr>
        <w:t>,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6</w:t>
      </w:r>
      <w:r w:rsidRPr="00B27A83">
        <w:rPr>
          <w:rFonts w:ascii="Angsana New" w:hAnsi="Angsana New" w:hint="cs"/>
          <w:spacing w:val="2"/>
          <w:sz w:val="30"/>
          <w:szCs w:val="30"/>
        </w:rPr>
        <w:t>2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4</w:t>
      </w:r>
      <w:r w:rsidRPr="00B27A83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การจัดหาเงินกู้ในครั้งนี้มีวัตถุประสงค์เพื่อใช้ในการชำระคืนเงินกู้ที่มีอยู่กับกลุ่มธนาคารเดิมของบริษัทย่อยแห่งหนึ่ง </w:t>
      </w:r>
      <w:r w:rsidR="005F08E4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เงินกู้ยืมดังกล่าวคิดอัตราดอกเบี้ย </w:t>
      </w:r>
      <w:r w:rsidR="005F08E4" w:rsidRPr="00B27A83">
        <w:rPr>
          <w:rFonts w:ascii="Angsana New" w:hAnsi="Angsana New" w:hint="cs"/>
          <w:spacing w:val="2"/>
          <w:sz w:val="30"/>
          <w:szCs w:val="30"/>
        </w:rPr>
        <w:t xml:space="preserve">THOR </w:t>
      </w:r>
      <w:r w:rsidR="005F08E4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บวกอัตราส่วนเพิ่ม โดยมีกำหนดเบิกเงินกู้ยืมดังกล่าวภายใน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6</w:t>
      </w:r>
      <w:r w:rsidR="005F08E4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เดือนนับจากวันที่ลงนาม</w:t>
      </w:r>
      <w:r w:rsidR="006E6637" w:rsidRPr="00B27A83">
        <w:rPr>
          <w:rFonts w:ascii="Angsana New" w:hAnsi="Angsana New" w:hint="cs"/>
          <w:spacing w:val="2"/>
          <w:sz w:val="30"/>
          <w:szCs w:val="30"/>
          <w:cs/>
        </w:rPr>
        <w:t>ในสัญญาและ</w:t>
      </w:r>
      <w:r w:rsidR="005F08E4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กำหนดชำระคืนเงินต้นทั้งจำนวน เมื่อครบกำหนด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3</w:t>
      </w:r>
      <w:r w:rsidR="005F08E4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ปีนับจากวันเบิกเงินกู้งวดแรก</w:t>
      </w:r>
    </w:p>
    <w:p w14:paraId="60AD8665" w14:textId="77777777" w:rsidR="00D919EA" w:rsidRPr="00B27A83" w:rsidRDefault="00D919EA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14:paraId="711CFD60" w14:textId="77777777" w:rsidR="00D919EA" w:rsidRPr="00B27A83" w:rsidRDefault="00D919EA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B27A83">
        <w:rPr>
          <w:rFonts w:ascii="Angsana New" w:hAnsi="Angsana New" w:hint="cs"/>
          <w:i/>
          <w:iCs/>
          <w:spacing w:val="2"/>
          <w:sz w:val="30"/>
          <w:szCs w:val="30"/>
          <w:cs/>
        </w:rPr>
        <w:t>การซื้อคืนและยกเลิกหุ้นกู้</w:t>
      </w:r>
    </w:p>
    <w:p w14:paraId="02FD2279" w14:textId="5CE1D0E9" w:rsidR="005E1BDB" w:rsidRPr="00B27A83" w:rsidRDefault="00D919EA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ในระหว่างงวดหกเดือนสิ้นสุดวันที่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30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มิถุนายน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2569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บริษัท จีซี ศูนย์บริหารเงิน จำกัด (“</w:t>
      </w:r>
      <w:r w:rsidRPr="00B27A83">
        <w:rPr>
          <w:rFonts w:ascii="Angsana New" w:hAnsi="Angsana New" w:hint="cs"/>
          <w:spacing w:val="2"/>
          <w:sz w:val="30"/>
          <w:szCs w:val="30"/>
        </w:rPr>
        <w:t xml:space="preserve">GCTC”)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ซึ่งเป็นบริษัทย่อยของบริษัท</w:t>
      </w:r>
      <w:r w:rsidR="00A85EA4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>ได้ดำเนินการซื้อคืนและยกเลิกหุ้นกู้บางส่วน</w:t>
      </w:r>
      <w:r w:rsidR="00A85EA4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จำนวนเงินทั้งสิ้น </w:t>
      </w:r>
      <w:r w:rsidR="00FE55C6" w:rsidRPr="00B27A83">
        <w:rPr>
          <w:rFonts w:ascii="Angsana New" w:hAnsi="Angsana New" w:hint="cs"/>
          <w:spacing w:val="2"/>
          <w:sz w:val="30"/>
          <w:szCs w:val="30"/>
        </w:rPr>
        <w:t>2</w:t>
      </w:r>
      <w:r w:rsidR="008F489E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>ล้านเหรียญสหรัฐอเมริกา</w:t>
      </w:r>
      <w:r w:rsidR="00F66551">
        <w:rPr>
          <w:rFonts w:ascii="Angsana New" w:hAnsi="Angsana New"/>
          <w:spacing w:val="2"/>
          <w:sz w:val="30"/>
          <w:szCs w:val="30"/>
        </w:rPr>
        <w:t xml:space="preserve">              </w:t>
      </w:r>
      <w:r w:rsidR="00A85EA4" w:rsidRPr="00B27A83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บันทึกกำไรจากรายการดังกล่าวจำนวน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10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345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ล้านบาท เป็น</w:t>
      </w:r>
      <w:r w:rsidR="00A85EA4" w:rsidRPr="00B27A83">
        <w:rPr>
          <w:rFonts w:ascii="Angsana New" w:hAnsi="Angsana New" w:hint="cs"/>
          <w:spacing w:val="2"/>
          <w:sz w:val="30"/>
          <w:szCs w:val="30"/>
          <w:cs/>
        </w:rPr>
        <w:t>รายได้อื่น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>ในงบกำไรขาดทุน</w:t>
      </w:r>
      <w:r w:rsidR="00A85EA4" w:rsidRPr="00B27A83">
        <w:rPr>
          <w:rFonts w:ascii="Angsana New" w:hAnsi="Angsana New" w:hint="cs"/>
          <w:spacing w:val="2"/>
          <w:sz w:val="30"/>
          <w:szCs w:val="30"/>
          <w:cs/>
        </w:rPr>
        <w:t>รวม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โดย</w:t>
      </w:r>
      <w:r w:rsidR="00A85EA4" w:rsidRPr="00B27A83">
        <w:rPr>
          <w:rFonts w:ascii="Angsana New" w:hAnsi="Angsana New" w:hint="cs"/>
          <w:spacing w:val="2"/>
          <w:sz w:val="30"/>
          <w:szCs w:val="30"/>
          <w:cs/>
        </w:rPr>
        <w:t>การ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ซื้อคืนและยกเลิกหุ้นกู้จำนวน </w:t>
      </w:r>
      <w:r w:rsidR="00FE55C6" w:rsidRPr="00B27A83">
        <w:rPr>
          <w:rFonts w:ascii="Angsana New" w:hAnsi="Angsana New" w:hint="cs"/>
          <w:spacing w:val="2"/>
          <w:sz w:val="30"/>
          <w:szCs w:val="30"/>
        </w:rPr>
        <w:t>1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รุ่น</w:t>
      </w:r>
      <w:r w:rsidR="00112846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>เป็นหุ้นกู้</w:t>
      </w:r>
      <w:r w:rsidR="00184ED7" w:rsidRPr="00B27A83">
        <w:rPr>
          <w:rFonts w:ascii="Angsana New" w:hAnsi="Angsana New" w:hint="cs"/>
          <w:spacing w:val="2"/>
          <w:sz w:val="30"/>
          <w:szCs w:val="30"/>
          <w:cs/>
        </w:rPr>
        <w:t>สกุลเงินเหรียญสหรัฐอเมริกา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ที่ไม่มีหลักประกันและไม่ด้อยสิทธิ </w:t>
      </w:r>
      <w:r w:rsidR="00184ED7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อายุ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30</w:t>
      </w:r>
      <w:r w:rsidR="00184ED7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ปี อัตราดอกเบี้ยคงที่ร้อยละ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4</w:t>
      </w:r>
      <w:r w:rsidR="00184ED7" w:rsidRPr="00B27A83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30</w:t>
      </w:r>
      <w:r w:rsidR="00184ED7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ต่อปี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ซึ่งได้ออกและเสนอขายให้กับนักลงทุน และสถาบันต่างประเทศในเดือนมีนาคม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2564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จำนวน</w:t>
      </w:r>
      <w:r w:rsidR="00184ED7" w:rsidRPr="00B27A83">
        <w:rPr>
          <w:rFonts w:ascii="Angsana New" w:hAnsi="Angsana New" w:hint="cs"/>
          <w:spacing w:val="2"/>
          <w:sz w:val="30"/>
          <w:szCs w:val="30"/>
          <w:cs/>
        </w:rPr>
        <w:t>รวม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550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ล้านเหรียญสหรัฐอเมริกา ส่งผลให้</w:t>
      </w:r>
      <w:r w:rsidR="00F66551">
        <w:rPr>
          <w:rFonts w:ascii="Angsana New" w:hAnsi="Angsana New"/>
          <w:spacing w:val="2"/>
          <w:sz w:val="30"/>
          <w:szCs w:val="30"/>
        </w:rPr>
        <w:t xml:space="preserve">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ณ วันที่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30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มิถุนายน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2569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B0354" w:rsidRPr="00B27A83">
        <w:rPr>
          <w:rFonts w:ascii="Angsana New" w:hAnsi="Angsana New" w:hint="cs"/>
          <w:spacing w:val="2"/>
          <w:sz w:val="30"/>
          <w:szCs w:val="30"/>
        </w:rPr>
        <w:t xml:space="preserve">GCTC 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มีมูลค่าหุ้นกู้เหรียญสหรัฐอเมริกา ที่จะครบกำหนดในปี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2594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คงเหลือทั้งสิ้นจำนวน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272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849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ล้านเหรียญสหรัฐอเมริกา</w:t>
      </w:r>
    </w:p>
    <w:p w14:paraId="02B692A1" w14:textId="77777777" w:rsidR="00D919EA" w:rsidRDefault="00D919EA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AA0AFBC" w14:textId="77777777" w:rsidR="00B27A83" w:rsidRPr="00B27A83" w:rsidRDefault="00B27A83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AF3E8AA" w14:textId="1A7FB490" w:rsidR="00D919EA" w:rsidRPr="00B27A83" w:rsidRDefault="00184ED7" w:rsidP="00C278E1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pacing w:val="2"/>
          <w:sz w:val="30"/>
          <w:szCs w:val="30"/>
        </w:rPr>
      </w:pPr>
      <w:r w:rsidRPr="00B27A83">
        <w:rPr>
          <w:rFonts w:ascii="Angsana New" w:hAnsi="Angsana New" w:hint="cs"/>
          <w:spacing w:val="2"/>
          <w:sz w:val="30"/>
          <w:szCs w:val="30"/>
          <w:cs/>
        </w:rPr>
        <w:lastRenderedPageBreak/>
        <w:t>ภายหลังสิ้นสุด</w:t>
      </w:r>
      <w:r w:rsidR="009D0603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งวดหกเดือนสิ้นสุดวันที่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30</w:t>
      </w:r>
      <w:r w:rsidR="009D0603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มิถุนายน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2569</w:t>
      </w:r>
      <w:r w:rsidR="009D0603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27A83">
        <w:rPr>
          <w:rFonts w:ascii="Angsana New" w:hAnsi="Angsana New" w:hint="cs"/>
          <w:spacing w:val="2"/>
          <w:sz w:val="30"/>
          <w:szCs w:val="30"/>
        </w:rPr>
        <w:t xml:space="preserve">GCTC 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>ได้ดำเนินการซื้อคืน</w:t>
      </w:r>
      <w:r w:rsidR="009D0603" w:rsidRPr="00B27A83">
        <w:rPr>
          <w:rFonts w:ascii="Angsana New" w:hAnsi="Angsana New" w:hint="cs"/>
          <w:spacing w:val="2"/>
          <w:sz w:val="30"/>
          <w:szCs w:val="30"/>
          <w:cs/>
        </w:rPr>
        <w:t>และยกเลิก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>หุ้นกู้ดังกล่าวเพิ่มเติม</w:t>
      </w:r>
      <w:r w:rsidRPr="00B27A83">
        <w:rPr>
          <w:rFonts w:ascii="Angsana New" w:hAnsi="Angsana New" w:hint="cs"/>
          <w:spacing w:val="2"/>
          <w:sz w:val="30"/>
          <w:szCs w:val="30"/>
          <w:cs/>
        </w:rPr>
        <w:t>อีก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จำนวนเงินทั้งสิ้น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45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464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ล้านเหรียญสหรัฐอเมริกา</w:t>
      </w:r>
      <w:r w:rsidR="003B4E2C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อย่างไรก็ตามการยกเลิกหุ้นกู้ดังกล่าวแล้วเสร็จในเดือนกรกฎาคม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2569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56D18">
        <w:rPr>
          <w:rFonts w:ascii="Angsana New" w:hAnsi="Angsana New" w:hint="cs"/>
          <w:spacing w:val="2"/>
          <w:sz w:val="30"/>
          <w:szCs w:val="30"/>
          <w:cs/>
        </w:rPr>
        <w:t xml:space="preserve">ทั้งนี้ </w:t>
      </w:r>
      <w:r w:rsidR="009D0603" w:rsidRPr="00B27A83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>บริษัทรับรู้กำไรจากรายการดังกล่าว</w:t>
      </w:r>
      <w:r w:rsidR="00456D18" w:rsidRPr="00292CC8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213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391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ล้านบาท เป็น</w:t>
      </w:r>
      <w:r w:rsidR="009D0603" w:rsidRPr="00B27A83">
        <w:rPr>
          <w:rFonts w:ascii="Angsana New" w:hAnsi="Angsana New" w:hint="cs"/>
          <w:spacing w:val="2"/>
          <w:sz w:val="30"/>
          <w:szCs w:val="30"/>
          <w:cs/>
        </w:rPr>
        <w:t>รายได้อื่น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>ในงบกำไรขาดทุน</w:t>
      </w:r>
      <w:r w:rsidR="009D0603" w:rsidRPr="00B27A83">
        <w:rPr>
          <w:rFonts w:ascii="Angsana New" w:hAnsi="Angsana New" w:hint="cs"/>
          <w:spacing w:val="2"/>
          <w:sz w:val="30"/>
          <w:szCs w:val="30"/>
          <w:cs/>
        </w:rPr>
        <w:t>รวม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ภายหลังการยกเลิกหุ้นกู้ดังกล่าวแล้วเสร็จ </w:t>
      </w:r>
      <w:r w:rsidR="001F0015">
        <w:rPr>
          <w:rFonts w:ascii="Angsana New" w:hAnsi="Angsana New"/>
          <w:spacing w:val="2"/>
          <w:sz w:val="30"/>
          <w:szCs w:val="30"/>
        </w:rPr>
        <w:t xml:space="preserve">GCTC 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จะมีมูลค่าหุ้นกู้เหรียญสหรัฐอเมริกา ที่จะครบกำหนดในปี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2594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คงเหลือทั้งสิ้นจำนวน 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227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E07862" w:rsidRPr="00B27A83">
        <w:rPr>
          <w:rFonts w:ascii="Angsana New" w:hAnsi="Angsana New" w:hint="cs"/>
          <w:spacing w:val="2"/>
          <w:sz w:val="30"/>
          <w:szCs w:val="30"/>
        </w:rPr>
        <w:t>385</w:t>
      </w:r>
      <w:r w:rsidR="00D919EA" w:rsidRPr="00B27A83">
        <w:rPr>
          <w:rFonts w:ascii="Angsana New" w:hAnsi="Angsana New" w:hint="cs"/>
          <w:spacing w:val="2"/>
          <w:sz w:val="30"/>
          <w:szCs w:val="30"/>
          <w:cs/>
        </w:rPr>
        <w:t xml:space="preserve"> ล้านเหรียญสหรัฐอเมริกา</w:t>
      </w:r>
    </w:p>
    <w:p w14:paraId="3527A831" w14:textId="77777777" w:rsidR="006123A7" w:rsidRPr="00B27A83" w:rsidRDefault="006123A7" w:rsidP="00C278E1">
      <w:pPr>
        <w:tabs>
          <w:tab w:val="left" w:pos="2070"/>
        </w:tabs>
        <w:jc w:val="thaiDistribute"/>
        <w:rPr>
          <w:rFonts w:ascii="Angsana New" w:hAnsi="Angsana New"/>
          <w:sz w:val="30"/>
          <w:szCs w:val="30"/>
        </w:rPr>
      </w:pPr>
    </w:p>
    <w:p w14:paraId="328D38A9" w14:textId="212D0673" w:rsidR="00B20300" w:rsidRPr="00B27A83" w:rsidRDefault="00B20300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="Angsana New" w:hAnsi="Angsana New"/>
          <w:sz w:val="30"/>
          <w:szCs w:val="30"/>
        </w:rPr>
      </w:pPr>
      <w:r w:rsidRPr="00B27A83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6D60D3" w:rsidRPr="00B27A83">
        <w:rPr>
          <w:rFonts w:ascii="Angsana New" w:hAnsi="Angsana New" w:hint="cs"/>
          <w:b/>
          <w:bCs/>
          <w:sz w:val="30"/>
          <w:szCs w:val="30"/>
          <w:cs/>
        </w:rPr>
        <w:t>่</w:t>
      </w:r>
      <w:r w:rsidRPr="00B27A83">
        <w:rPr>
          <w:rFonts w:ascii="Angsana New" w:hAnsi="Angsana New" w:hint="cs"/>
          <w:b/>
          <w:bCs/>
          <w:sz w:val="30"/>
          <w:szCs w:val="30"/>
          <w:cs/>
        </w:rPr>
        <w:t>วนงานดำเนินงาน</w:t>
      </w:r>
      <w:r w:rsidR="00AC07D0" w:rsidRPr="00B27A83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B27A83" w:rsidRDefault="007E7A4A" w:rsidP="00C278E1">
      <w:pPr>
        <w:pStyle w:val="ListParagraph"/>
        <w:tabs>
          <w:tab w:val="left" w:pos="207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4F5248F" w14:textId="5B03D200" w:rsidR="000736CD" w:rsidRPr="006123A7" w:rsidRDefault="00263128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27A83">
        <w:rPr>
          <w:rFonts w:ascii="Angsana New" w:hAnsi="Angsana New" w:hint="cs"/>
          <w:sz w:val="30"/>
          <w:szCs w:val="30"/>
          <w:cs/>
        </w:rPr>
        <w:t>ผู้บริหารพิจารณาว่ากลุ่มบริ</w:t>
      </w:r>
      <w:r w:rsidRPr="006123A7">
        <w:rPr>
          <w:rFonts w:ascii="Angsana New" w:hAnsi="Angsana New" w:hint="cs"/>
          <w:sz w:val="30"/>
          <w:szCs w:val="30"/>
          <w:cs/>
        </w:rPr>
        <w:t xml:space="preserve">ษัทมี </w:t>
      </w:r>
      <w:r w:rsidR="00E07862" w:rsidRPr="00E07862">
        <w:rPr>
          <w:rFonts w:ascii="Angsana New" w:hAnsi="Angsana New" w:hint="cs"/>
          <w:sz w:val="30"/>
          <w:szCs w:val="30"/>
        </w:rPr>
        <w:t>6</w:t>
      </w:r>
      <w:r w:rsidRPr="006123A7">
        <w:rPr>
          <w:rFonts w:ascii="Angsana New" w:hAnsi="Angsana New" w:hint="cs"/>
          <w:sz w:val="30"/>
          <w:szCs w:val="30"/>
        </w:rPr>
        <w:t xml:space="preserve"> </w:t>
      </w:r>
      <w:r w:rsidRPr="006123A7">
        <w:rPr>
          <w:rFonts w:ascii="Angsana New" w:hAnsi="Angsana New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6123A7">
        <w:rPr>
          <w:rFonts w:ascii="Angsana New" w:hAnsi="Angsana New" w:hint="cs"/>
          <w:sz w:val="30"/>
          <w:szCs w:val="30"/>
          <w:cs/>
        </w:rPr>
        <w:t xml:space="preserve">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5905AF" w:rsidRPr="006123A7">
        <w:rPr>
          <w:rFonts w:ascii="Angsana New" w:hAnsi="Angsana New" w:hint="cs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650F524A" w14:textId="07964EFB" w:rsidR="00D859C7" w:rsidRPr="006123A7" w:rsidRDefault="00D859C7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9E29AB" w:rsidRPr="006123A7" w14:paraId="5817926A" w14:textId="7BB11B5B" w:rsidTr="005171B2">
        <w:tc>
          <w:tcPr>
            <w:tcW w:w="1080" w:type="dxa"/>
          </w:tcPr>
          <w:p w14:paraId="46210795" w14:textId="763915F7" w:rsidR="005905AF" w:rsidRPr="006123A7" w:rsidRDefault="005905AF" w:rsidP="00C278E1">
            <w:pPr>
              <w:spacing w:line="240" w:lineRule="auto"/>
              <w:ind w:left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Pr="006123A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8190" w:type="dxa"/>
          </w:tcPr>
          <w:p w14:paraId="7C2CA735" w14:textId="0B4B54B6" w:rsidR="005905AF" w:rsidRPr="006123A7" w:rsidRDefault="005905AF" w:rsidP="00C278E1">
            <w:pPr>
              <w:spacing w:line="240" w:lineRule="auto"/>
              <w:ind w:left="250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กลุ่มกิจการผลิตภัณฑ์ปิโตรเคมีขั้นต้น</w:t>
            </w:r>
            <w:r w:rsidRPr="006123A7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6123A7">
              <w:rPr>
                <w:rFonts w:ascii="Angsana New" w:hAnsi="Angsana New" w:hint="cs"/>
                <w:sz w:val="30"/>
                <w:szCs w:val="30"/>
              </w:rPr>
              <w:br/>
            </w: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9E29AB" w:rsidRPr="006123A7" w14:paraId="25A2209B" w14:textId="6D96F334" w:rsidTr="005171B2">
        <w:tc>
          <w:tcPr>
            <w:tcW w:w="1080" w:type="dxa"/>
          </w:tcPr>
          <w:p w14:paraId="1B58D795" w14:textId="0D49B318" w:rsidR="005905AF" w:rsidRPr="006123A7" w:rsidRDefault="005905AF" w:rsidP="00C278E1">
            <w:pPr>
              <w:spacing w:line="240" w:lineRule="auto"/>
              <w:ind w:left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Pr="006123A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8190" w:type="dxa"/>
          </w:tcPr>
          <w:p w14:paraId="3A533842" w14:textId="41E1C49A" w:rsidR="005905AF" w:rsidRPr="006123A7" w:rsidRDefault="005905AF" w:rsidP="00C278E1">
            <w:pPr>
              <w:spacing w:line="240" w:lineRule="auto"/>
              <w:ind w:left="250" w:hanging="274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กลุ่มกิจการผลิตภัณฑ์ปิโตรเคมีขั้นกลาง</w:t>
            </w:r>
            <w:r w:rsidRPr="006123A7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6123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br/>
              <w:t>กลุ่มผลิตภัณฑ์ฟีนอล</w:t>
            </w:r>
            <w:r w:rsidRPr="006123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9E29AB" w:rsidRPr="006123A7" w14:paraId="55930DE1" w14:textId="4EB7F667" w:rsidTr="005171B2">
        <w:tc>
          <w:tcPr>
            <w:tcW w:w="1080" w:type="dxa"/>
          </w:tcPr>
          <w:p w14:paraId="57C9B1F9" w14:textId="64790BDE" w:rsidR="005905AF" w:rsidRPr="006123A7" w:rsidRDefault="005905AF" w:rsidP="00C278E1">
            <w:pPr>
              <w:spacing w:line="240" w:lineRule="auto"/>
              <w:ind w:left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E07862" w:rsidRPr="00E0786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8190" w:type="dxa"/>
          </w:tcPr>
          <w:p w14:paraId="6FBD8B39" w14:textId="6C588C19" w:rsidR="005905AF" w:rsidRPr="006123A7" w:rsidRDefault="005905AF" w:rsidP="00C278E1">
            <w:pPr>
              <w:spacing w:line="240" w:lineRule="auto"/>
              <w:ind w:left="250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9E29AB" w:rsidRPr="006123A7" w14:paraId="27A20FE6" w14:textId="51A2F0BE" w:rsidTr="005171B2">
        <w:tc>
          <w:tcPr>
            <w:tcW w:w="1080" w:type="dxa"/>
          </w:tcPr>
          <w:p w14:paraId="05885A77" w14:textId="655B0CD8" w:rsidR="005905AF" w:rsidRPr="006123A7" w:rsidRDefault="005905AF" w:rsidP="00C278E1">
            <w:pPr>
              <w:spacing w:line="240" w:lineRule="auto"/>
              <w:ind w:left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E07862" w:rsidRPr="00E07862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8190" w:type="dxa"/>
          </w:tcPr>
          <w:p w14:paraId="5B034605" w14:textId="6CB716E7" w:rsidR="005905AF" w:rsidRPr="006123A7" w:rsidRDefault="005905AF" w:rsidP="00C278E1">
            <w:pPr>
              <w:spacing w:line="240" w:lineRule="auto"/>
              <w:ind w:left="250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9E29AB" w:rsidRPr="006123A7" w14:paraId="4C95182F" w14:textId="0E30AFD6" w:rsidTr="005171B2">
        <w:tc>
          <w:tcPr>
            <w:tcW w:w="1080" w:type="dxa"/>
          </w:tcPr>
          <w:p w14:paraId="0F48BB7B" w14:textId="3B65CA7C" w:rsidR="005905AF" w:rsidRPr="006123A7" w:rsidRDefault="005905AF" w:rsidP="00C278E1">
            <w:pPr>
              <w:spacing w:line="240" w:lineRule="auto"/>
              <w:ind w:left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E07862" w:rsidRPr="00E07862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8190" w:type="dxa"/>
          </w:tcPr>
          <w:p w14:paraId="744D17C0" w14:textId="51F59629" w:rsidR="005905AF" w:rsidRPr="006123A7" w:rsidRDefault="005905AF" w:rsidP="00C278E1">
            <w:pPr>
              <w:spacing w:line="240" w:lineRule="auto"/>
              <w:ind w:left="250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6123A7" w14:paraId="4A9DAC6C" w14:textId="46A426C6" w:rsidTr="005171B2">
        <w:tc>
          <w:tcPr>
            <w:tcW w:w="1080" w:type="dxa"/>
          </w:tcPr>
          <w:p w14:paraId="0ECDB199" w14:textId="4E28D47E" w:rsidR="005905AF" w:rsidRPr="006123A7" w:rsidRDefault="005905AF" w:rsidP="00C278E1">
            <w:pPr>
              <w:spacing w:line="240" w:lineRule="auto"/>
              <w:ind w:left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E07862" w:rsidRPr="00E07862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8190" w:type="dxa"/>
          </w:tcPr>
          <w:p w14:paraId="0422EAFD" w14:textId="33875EC2" w:rsidR="005905AF" w:rsidRPr="006123A7" w:rsidRDefault="005905AF" w:rsidP="00C278E1">
            <w:pPr>
              <w:spacing w:line="240" w:lineRule="auto"/>
              <w:ind w:left="250" w:hanging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23A7">
              <w:rPr>
                <w:rFonts w:ascii="Angsana New" w:hAnsi="Angsana New" w:hint="cs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4ADFE5A" w14:textId="77777777" w:rsidR="009F29B4" w:rsidRPr="006123A7" w:rsidRDefault="009F29B4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826DC8F" w14:textId="14246FD1" w:rsidR="004C0099" w:rsidRPr="00C278E1" w:rsidRDefault="00711CAF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23A7">
        <w:rPr>
          <w:rFonts w:ascii="Angsana New" w:hAnsi="Angsana New" w:hint="cs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6123A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6123A7">
        <w:rPr>
          <w:rFonts w:ascii="Angsana New" w:hAnsi="Angsana New" w:hint="cs"/>
          <w:spacing w:val="-4"/>
          <w:sz w:val="30"/>
          <w:szCs w:val="30"/>
          <w:cs/>
        </w:rPr>
        <w:t xml:space="preserve">ค่าเสื่อมราคา </w:t>
      </w:r>
      <w:r w:rsidRPr="006123A7">
        <w:rPr>
          <w:rFonts w:ascii="Angsana New" w:hAnsi="Angsana New" w:hint="cs"/>
          <w:spacing w:val="-4"/>
          <w:sz w:val="30"/>
          <w:szCs w:val="30"/>
        </w:rPr>
        <w:t xml:space="preserve">            </w:t>
      </w:r>
      <w:r w:rsidRPr="006123A7">
        <w:rPr>
          <w:rFonts w:ascii="Angsana New" w:hAnsi="Angsana New" w:hint="cs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6123A7">
        <w:rPr>
          <w:rFonts w:ascii="Angsana New" w:hAnsi="Angsana New" w:hint="cs"/>
          <w:spacing w:val="4"/>
          <w:sz w:val="30"/>
          <w:szCs w:val="30"/>
          <w:cs/>
        </w:rPr>
        <w:t>สูงสุด</w:t>
      </w:r>
      <w:r w:rsidRPr="006123A7">
        <w:rPr>
          <w:rFonts w:ascii="Angsana New" w:hAnsi="Angsana New" w:hint="cs"/>
          <w:spacing w:val="-4"/>
          <w:sz w:val="30"/>
          <w:szCs w:val="30"/>
          <w:cs/>
        </w:rPr>
        <w:t>ด้านการดำเนินงานข</w:t>
      </w:r>
      <w:r w:rsidRPr="00C278E1">
        <w:rPr>
          <w:rFonts w:asciiTheme="majorBidi" w:hAnsiTheme="majorBidi" w:cstheme="majorBidi"/>
          <w:spacing w:val="-4"/>
          <w:sz w:val="30"/>
          <w:szCs w:val="30"/>
          <w:cs/>
        </w:rPr>
        <w:t>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C278E1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C278E1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407FB811" w:rsidR="00EC23B6" w:rsidRPr="00C278E1" w:rsidRDefault="00EC23B6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EC23B6" w:rsidRPr="00C278E1" w:rsidSect="00C506FD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6"/>
        <w:gridCol w:w="178"/>
        <w:gridCol w:w="1099"/>
        <w:gridCol w:w="179"/>
        <w:gridCol w:w="1116"/>
      </w:tblGrid>
      <w:tr w:rsidR="009E29AB" w:rsidRPr="00C278E1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C278E1" w:rsidRDefault="00711CAF" w:rsidP="00C278E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C278E1" w:rsidRDefault="00711CAF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E29AB" w:rsidRPr="00C278E1" w14:paraId="60041F44" w14:textId="77777777" w:rsidTr="00B75027">
        <w:trPr>
          <w:cantSplit/>
        </w:trPr>
        <w:tc>
          <w:tcPr>
            <w:tcW w:w="3613" w:type="dxa"/>
          </w:tcPr>
          <w:p w14:paraId="48B55486" w14:textId="78B36791" w:rsidR="00600A57" w:rsidRPr="00C278E1" w:rsidRDefault="00A03AA7" w:rsidP="00C278E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E07862" w:rsidRPr="00E0786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8E2EB2"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  <w:r w:rsidR="00E5634B"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E2EB2"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569</w:t>
            </w:r>
          </w:p>
        </w:tc>
        <w:tc>
          <w:tcPr>
            <w:tcW w:w="1354" w:type="dxa"/>
          </w:tcPr>
          <w:p w14:paraId="6F7868ED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C278E1" w:rsidRDefault="00600A57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C278E1" w:rsidRDefault="00600A57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C278E1" w:rsidRDefault="00600A57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33EDE6B2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C278E1" w:rsidRDefault="00600A57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</w:tcPr>
          <w:p w14:paraId="3DFDCE18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78" w:type="dxa"/>
          </w:tcPr>
          <w:p w14:paraId="11BB55D4" w14:textId="77777777" w:rsidR="00600A57" w:rsidRPr="00C278E1" w:rsidRDefault="00600A57" w:rsidP="00C278E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C278E1" w:rsidRDefault="00600A57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C278E1" w:rsidRDefault="00600A57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E29AB" w:rsidRPr="00C278E1" w14:paraId="6CA1DAB6" w14:textId="77777777" w:rsidTr="007A02C1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C278E1" w:rsidRDefault="00600A57" w:rsidP="00C278E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C278E1" w:rsidRDefault="00600A57" w:rsidP="00C278E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D3856" w:rsidRPr="00C278E1" w14:paraId="132F789E" w14:textId="77777777" w:rsidTr="009416CE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0D3856" w:rsidRPr="00C278E1" w:rsidRDefault="000D3856" w:rsidP="00C278E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center"/>
          </w:tcPr>
          <w:p w14:paraId="5FA6903F" w14:textId="2C6C3BCC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vAlign w:val="center"/>
          </w:tcPr>
          <w:p w14:paraId="13F89B67" w14:textId="4145C70B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436E8214" w14:textId="372282AF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018113EF" w14:textId="4B3EE30E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4FE6630F" w14:textId="392610AA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595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547308DF" w14:textId="60EC4422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5C2830D2" w14:textId="127BC617" w:rsidR="000D3856" w:rsidRPr="00C278E1" w:rsidRDefault="00E07862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0CE5D204" w14:textId="5B4957A5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67B6A23E" w14:textId="771D9EEE" w:rsidR="000D385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647B069A" w14:textId="7A188202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5EB9393B" w14:textId="7BDFF0F3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02D56CDF" w14:textId="28FE7E48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0BE51B8" w14:textId="475F8D78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051EE37" w14:textId="60717AC9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522C93D0" w14:textId="71358DD7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D3856" w:rsidRPr="00C278E1" w14:paraId="0C16E84A" w14:textId="77777777" w:rsidTr="009416CE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0D3856" w:rsidRPr="00C278E1" w:rsidRDefault="000D3856" w:rsidP="00C278E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vAlign w:val="center"/>
          </w:tcPr>
          <w:p w14:paraId="03C720ED" w14:textId="7A78BF7E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vAlign w:val="center"/>
          </w:tcPr>
          <w:p w14:paraId="0946E2AB" w14:textId="5948E3EA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center"/>
          </w:tcPr>
          <w:p w14:paraId="7F7260EE" w14:textId="7D7739BD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61FD8E1C" w14:textId="4E5118A8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vAlign w:val="center"/>
          </w:tcPr>
          <w:p w14:paraId="5741A78E" w14:textId="274D3ACB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CC5D532" w14:textId="62FEA930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bottom w:val="single" w:sz="4" w:space="0" w:color="auto"/>
            </w:tcBorders>
            <w:vAlign w:val="center"/>
          </w:tcPr>
          <w:p w14:paraId="1C909424" w14:textId="02E505A8" w:rsidR="000D3856" w:rsidRPr="00C278E1" w:rsidRDefault="000D385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718FECA9" w14:textId="27B4457C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bottom w:val="single" w:sz="4" w:space="0" w:color="auto"/>
            </w:tcBorders>
            <w:vAlign w:val="center"/>
          </w:tcPr>
          <w:p w14:paraId="39770974" w14:textId="59B5DC0C" w:rsidR="000D3856" w:rsidRPr="00C278E1" w:rsidRDefault="000D385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26B27CEF" w14:textId="19407C71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vAlign w:val="center"/>
          </w:tcPr>
          <w:p w14:paraId="286FB5D7" w14:textId="2A57546A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609FCADA" w14:textId="463F60B4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bottom w:val="single" w:sz="4" w:space="0" w:color="auto"/>
            </w:tcBorders>
            <w:vAlign w:val="center"/>
          </w:tcPr>
          <w:p w14:paraId="6D35ED8D" w14:textId="58C1DBEF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48E72AB1" w14:textId="7C805B31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center"/>
          </w:tcPr>
          <w:p w14:paraId="675D9480" w14:textId="287F1C35" w:rsidR="000D3856" w:rsidRPr="00C278E1" w:rsidRDefault="00F62473" w:rsidP="00F6247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247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0D3856" w:rsidRPr="00C278E1" w14:paraId="3BC676FB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8165" w14:textId="67FCCB8D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186" w:type="dxa"/>
            <w:vAlign w:val="center"/>
          </w:tcPr>
          <w:p w14:paraId="30290CEF" w14:textId="48DF21C5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1EF70" w14:textId="09A81D06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955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43AB6185" w14:textId="7C578B6B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103F" w14:textId="19C881DF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573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5C810E10" w14:textId="64A48F71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5919" w14:textId="4A062F43" w:rsidR="000D3856" w:rsidRPr="00C278E1" w:rsidRDefault="000D385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02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E37F365" w14:textId="5B4111E9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1EF8" w14:textId="19A207B0" w:rsidR="000D385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379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5B8DC930" w14:textId="586A2544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2002" w14:textId="3D1E7EB5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639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7414EA4E" w14:textId="46C9B328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9CA8" w14:textId="6F91BBDF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557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451FCFA5" w14:textId="595E4F15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B505" w14:textId="37DC916B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D3856" w:rsidRPr="00C278E1" w14:paraId="39A7F8C6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4D2FD52" w14:textId="5ABC1C86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(211,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6" w:type="dxa"/>
            <w:vAlign w:val="center"/>
          </w:tcPr>
          <w:p w14:paraId="5D4D176B" w14:textId="533206BA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71883B9C" w14:textId="68260C71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center"/>
          </w:tcPr>
          <w:p w14:paraId="1263C46A" w14:textId="613D926C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872C9FC" w14:textId="22E265E5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06BB9A39" w14:textId="5EAD724C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center"/>
          </w:tcPr>
          <w:p w14:paraId="66182FBB" w14:textId="241A51EE" w:rsidR="000D3856" w:rsidRPr="00C278E1" w:rsidRDefault="000D385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(10,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81" w:type="dxa"/>
            <w:vAlign w:val="center"/>
          </w:tcPr>
          <w:p w14:paraId="48EC0D86" w14:textId="49DA7924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14:paraId="22CF996F" w14:textId="1B3280B4" w:rsidR="000D3856" w:rsidRPr="00C278E1" w:rsidRDefault="000D385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113E034E" w14:textId="59F2BC50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center"/>
          </w:tcPr>
          <w:p w14:paraId="131181DC" w14:textId="635F98CF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center"/>
          </w:tcPr>
          <w:p w14:paraId="21AF8314" w14:textId="086DBD59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14:paraId="65446BE8" w14:textId="7EEA1675" w:rsidR="000D3856" w:rsidRPr="00C278E1" w:rsidRDefault="00E07862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0CEC94BA" w14:textId="63374F66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6B125732" w14:textId="5C314543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D3856" w:rsidRPr="00C278E1" w14:paraId="3941B486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1706EF3E" w14:textId="3E0EE301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0014E263" w14:textId="4138E982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3C3DA0AB" w14:textId="4F4458E6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23499C83" w14:textId="0F43A477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5A060D47" w14:textId="473839FC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(2,1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353845C5" w14:textId="3F06C1F9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4AD95C66" w14:textId="61522673" w:rsidR="000D3856" w:rsidRPr="00C278E1" w:rsidRDefault="000D385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FBA99FD" w14:textId="5D6644C6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04B225BA" w14:textId="18F613B1" w:rsidR="000D3856" w:rsidRPr="00C278E1" w:rsidRDefault="000D385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415E077E" w14:textId="502F2AEB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4F524C15" w14:textId="7634188B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233D9D45" w14:textId="7505BEA5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0DC7192A" w14:textId="3F106D76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2A1D2378" w14:textId="5BEDEBC5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3AE689D0" w14:textId="2962F6F2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51266" w:rsidRPr="00C278E1" w14:paraId="6D388F83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C51266" w:rsidRPr="00C278E1" w:rsidRDefault="00C51266" w:rsidP="00C278E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ขาดทุน) ก่อนหักต้นทุนทางการเงิน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C51266" w:rsidRPr="00C278E1" w:rsidRDefault="00C5126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064560A" w14:textId="77777777" w:rsidR="00C51266" w:rsidRPr="00C278E1" w:rsidRDefault="00C5126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C51266" w:rsidRPr="00C278E1" w:rsidRDefault="00C5126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F8B4F5B" w14:textId="77777777" w:rsidR="00C51266" w:rsidRPr="00C278E1" w:rsidRDefault="00C5126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</w:tcPr>
          <w:p w14:paraId="5C97AE04" w14:textId="77777777" w:rsidR="00C51266" w:rsidRPr="00C278E1" w:rsidRDefault="00C5126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</w:tcPr>
          <w:p w14:paraId="709A1CE5" w14:textId="77777777" w:rsidR="00C51266" w:rsidRPr="00C278E1" w:rsidRDefault="00C5126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43AE63C" w14:textId="77777777" w:rsidR="00C51266" w:rsidRPr="00C278E1" w:rsidRDefault="00C5126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29F517B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505B2AD" w14:textId="77777777" w:rsidR="00C51266" w:rsidRPr="00C278E1" w:rsidRDefault="00C5126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C51266" w:rsidRPr="00C278E1" w:rsidRDefault="00C5126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3856" w:rsidRPr="00C278E1" w14:paraId="363F6CF8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0D3856" w:rsidRPr="00C278E1" w:rsidRDefault="000D3856" w:rsidP="00C278E1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7CD97BB0" w14:textId="7682DAC4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vAlign w:val="center"/>
          </w:tcPr>
          <w:p w14:paraId="3E6AFC55" w14:textId="3F62F532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295F2A36" w14:textId="0F5BAAC6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697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42E33195" w14:textId="6361F2BD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20F20469" w14:textId="030B3CB7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181" w:type="dxa"/>
            <w:vAlign w:val="center"/>
          </w:tcPr>
          <w:p w14:paraId="7F9FFD78" w14:textId="014C4AAC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37CBCFD1" w14:textId="60BC24D5" w:rsidR="000D3856" w:rsidRPr="00C278E1" w:rsidRDefault="00E07862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833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20F05C12" w14:textId="376952F2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4008DB88" w14:textId="2B972224" w:rsidR="000D385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80" w:type="dxa"/>
            <w:vAlign w:val="center"/>
          </w:tcPr>
          <w:p w14:paraId="2EDAC4B4" w14:textId="3C8E5BC1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19B8EE22" w14:textId="614BBA06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178" w:type="dxa"/>
            <w:vAlign w:val="center"/>
          </w:tcPr>
          <w:p w14:paraId="66943F6D" w14:textId="786FAC6F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05237D3" w14:textId="5C7775C0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79" w:type="dxa"/>
            <w:vAlign w:val="center"/>
          </w:tcPr>
          <w:p w14:paraId="4D3483D3" w14:textId="517ADE19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72B21E40" w14:textId="58CCD9A5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12 </w:t>
            </w:r>
          </w:p>
        </w:tc>
      </w:tr>
      <w:tr w:rsidR="000D3856" w:rsidRPr="00C278E1" w14:paraId="0C93C892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665890E0" w14:textId="4F4FDD7E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vAlign w:val="center"/>
          </w:tcPr>
          <w:p w14:paraId="6EBACC25" w14:textId="52655841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0F36A16E" w14:textId="572D9C24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3DDBA159" w14:textId="189805FD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2DC9A980" w14:textId="2CA64103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2C7868FF" w14:textId="66D95A76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2260BBC8" w14:textId="34433C17" w:rsidR="000D3856" w:rsidRPr="00C278E1" w:rsidRDefault="00E07862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7410A385" w14:textId="5E9FE0C9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3D5E2A8A" w14:textId="1E1C6906" w:rsidR="000D385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6092C879" w14:textId="3C62C18C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7A21A9B6" w14:textId="4DDCE395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,02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7878B090" w14:textId="6F371F20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1A717C" w14:textId="6CE173B0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16806E8D" w14:textId="71A756BF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581DDC28" w14:textId="6F990B66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1,02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D3856" w:rsidRPr="00C278E1" w14:paraId="01667B72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4B1C0857" w14:textId="6A29D5BF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0D78D4D0" w14:textId="14F78E55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6F88F5EB" w14:textId="4075E414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744F27B6" w14:textId="1B2A895D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1BB36E53" w14:textId="4AA2C451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4D9C2DB5" w14:textId="3B7040A1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7B92647F" w14:textId="0A23AB0C" w:rsidR="000D3856" w:rsidRPr="00C278E1" w:rsidRDefault="000D385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3A2663FB" w14:textId="367F54D0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6DD67A29" w14:textId="59D39E8B" w:rsidR="000D3856" w:rsidRPr="00C278E1" w:rsidRDefault="000D385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(1,201)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581958E6" w14:textId="33A7E7CF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5F745FDF" w14:textId="1A9F97FC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0E8ED292" w14:textId="30B1F1C2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1830D560" w14:textId="2B35987C" w:rsidR="000D3856" w:rsidRPr="00C278E1" w:rsidRDefault="00E07862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24768F68" w14:textId="3BB7CC48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73683FDA" w14:textId="708C5C2A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</w:tr>
      <w:tr w:rsidR="000D3856" w:rsidRPr="00C278E1" w14:paraId="0AF2CDD7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6704C25D" w14:textId="4A3600A8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3CA14F8A" w14:textId="781C08C0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13752E3D" w14:textId="5B8358FD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117B8A1E" w14:textId="49E48615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4B6E5DF7" w14:textId="00E39812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6417A7FE" w14:textId="5C6C24AC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7A949E40" w14:textId="5A06E714" w:rsidR="000D3856" w:rsidRPr="00C278E1" w:rsidRDefault="000D385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21)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3287FB6E" w14:textId="4DE58894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25C5804E" w14:textId="0614C5D2" w:rsidR="000D3856" w:rsidRPr="00C278E1" w:rsidRDefault="000D385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24D805E8" w14:textId="4B74C2C5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0E675965" w14:textId="6EBB338B" w:rsidR="000D3856" w:rsidRPr="00C278E1" w:rsidRDefault="000D3856" w:rsidP="00C278E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2DDD2F71" w14:textId="35945EF1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1971BAED" w14:textId="2E77949B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3B1CC467" w14:textId="1524B968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59A786FF" w14:textId="41C7FDDF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(12,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D3856" w:rsidRPr="00C278E1" w14:paraId="59D1CB96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 (ขาดทุน) จากการด้อยค่าของสินทรัพย์และ</w:t>
            </w:r>
          </w:p>
          <w:p w14:paraId="1FCF657C" w14:textId="0B3C92A2" w:rsidR="000D3856" w:rsidRPr="00C278E1" w:rsidRDefault="000D3856" w:rsidP="00C278E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 </w:t>
            </w:r>
            <w:r w:rsidRPr="00C278E1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การจำหน่ายสินทรัพย์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6AECDF97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74F83F" w14:textId="1C4A8634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1,222 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0C647D8E" w14:textId="66889E97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3127EA07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315D06" w14:textId="6349EE13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(221)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2ECA57A4" w14:textId="5EF8B08A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6371CB82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910BB7" w14:textId="281ACED5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E7B3CDB" w14:textId="3BC7BF90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6267EC9E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DA5B14" w14:textId="62C76457" w:rsidR="000D3856" w:rsidRPr="00C278E1" w:rsidRDefault="000D385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5BE4C69C" w14:textId="79B56782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1F3ED2B2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A43F49" w14:textId="64FE9495" w:rsidR="000D3856" w:rsidRPr="00C278E1" w:rsidRDefault="000D385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221CD3F3" w14:textId="5960DFD9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57141D84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FBD1A4" w14:textId="60CD4749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45A65B8B" w14:textId="180B17A0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7CCBE819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12AA9B" w14:textId="1811CC85" w:rsidR="000D3856" w:rsidRPr="00C278E1" w:rsidRDefault="00E07862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5927BE3F" w14:textId="3CE976B1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77BF0324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A4ABB" w14:textId="218DC366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(12,2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D3856" w:rsidRPr="00C278E1" w14:paraId="07528F23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ส่วนแบ่งกำไร 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278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ของการร่วมค้าและ   </w:t>
            </w:r>
            <w:r w:rsidRPr="00C278E1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บริษัทร่วมที่ใช้วิธีส่วนได้เสีย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75C081C9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570F04" w14:textId="753FF207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24E7BF08" w14:textId="2238F5FA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58694971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9860AF" w14:textId="5A335EE6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15C1FE0E" w14:textId="059980F8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6229EE11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3C28D1" w14:textId="6D023B0C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74F6A992" w14:textId="790CD26C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13B3D4FF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44977" w14:textId="67DD1620" w:rsidR="000D3856" w:rsidRPr="00C278E1" w:rsidRDefault="000D385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2C1324C9" w14:textId="3F50ECF3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43438567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70297" w14:textId="5EB027F5" w:rsidR="000D385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71AB574F" w14:textId="74787154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638AD6B9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4166A9" w14:textId="6695D1D2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490C5010" w14:textId="7C9600F4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670CF06C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685A83" w14:textId="298F89C0" w:rsidR="000D3856" w:rsidRPr="00C278E1" w:rsidRDefault="00E07862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56655896" w14:textId="637B28B5" w:rsidR="000D3856" w:rsidRPr="00C278E1" w:rsidRDefault="000D385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6B0EA071" w14:textId="77777777" w:rsidR="000D3856" w:rsidRPr="00C278E1" w:rsidRDefault="000D3856" w:rsidP="00C278E1">
            <w:pPr>
              <w:tabs>
                <w:tab w:val="clear" w:pos="907"/>
                <w:tab w:val="decimal" w:pos="916"/>
              </w:tabs>
              <w:spacing w:line="240" w:lineRule="exac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045C38" w14:textId="0CC2D7F0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</w:p>
        </w:tc>
      </w:tr>
      <w:tr w:rsidR="000D3856" w:rsidRPr="00C278E1" w14:paraId="0E43A77C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00268C40" w14:textId="00652308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vAlign w:val="center"/>
          </w:tcPr>
          <w:p w14:paraId="61DF2D51" w14:textId="7E41399B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49DA73DD" w14:textId="7B8C5F03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5C9BBBAD" w14:textId="6CF54D9B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5D7BC63F" w14:textId="36964B0A" w:rsidR="000D385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70713607" w14:textId="7BF174A3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42328DE6" w14:textId="4CB8D291" w:rsidR="000D3856" w:rsidRPr="00C278E1" w:rsidRDefault="00E07862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81" w:type="dxa"/>
            <w:vAlign w:val="center"/>
          </w:tcPr>
          <w:p w14:paraId="287A8500" w14:textId="1E9EF089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7F4D1FAC" w14:textId="00CEACAE" w:rsidR="000D3856" w:rsidRPr="00C278E1" w:rsidRDefault="000D385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4CC4FF0C" w14:textId="4BA09A20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3C79490D" w14:textId="15693757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13F43B76" w14:textId="21AF9AD0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B99D923" w14:textId="106F1183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782BE130" w14:textId="06D5A1BE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466AE799" w14:textId="774AFB25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D385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01 </w:t>
            </w:r>
          </w:p>
        </w:tc>
      </w:tr>
      <w:tr w:rsidR="000D3856" w:rsidRPr="00C278E1" w14:paraId="66B32779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0D3856" w:rsidRPr="00C278E1" w:rsidRDefault="000D385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5A20FBA2" w14:textId="69796342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466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vAlign w:val="center"/>
          </w:tcPr>
          <w:p w14:paraId="3E625A1B" w14:textId="274BDB95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5E2798FF" w14:textId="4004D074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30254AA6" w14:textId="19AF3743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21AD9E3E" w14:textId="4CE82134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181" w:type="dxa"/>
            <w:vAlign w:val="center"/>
          </w:tcPr>
          <w:p w14:paraId="1C9C857F" w14:textId="791497B5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3BBA0BDD" w14:textId="3EEDFC49" w:rsidR="000D3856" w:rsidRPr="00C278E1" w:rsidRDefault="00E07862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375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6B65F5FF" w14:textId="527E6B78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419B3A3D" w14:textId="7E06882B" w:rsidR="000D385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757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7B1600B6" w14:textId="6B45AC24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16263C0F" w14:textId="22A270E5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78" w:type="dxa"/>
            <w:vAlign w:val="center"/>
          </w:tcPr>
          <w:p w14:paraId="53DABB54" w14:textId="68D2CEF0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95161FB" w14:textId="653A6D93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12289335" w14:textId="4CAA9E69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39A4147F" w14:textId="16E7A0E9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51266" w:rsidRPr="00C278E1" w14:paraId="27B8D4E0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C51266" w:rsidRPr="00C278E1" w:rsidRDefault="00C5126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(ขาดทุน) ตามส่วนงานสุทธิ</w:t>
            </w:r>
          </w:p>
        </w:tc>
        <w:tc>
          <w:tcPr>
            <w:tcW w:w="1354" w:type="dxa"/>
          </w:tcPr>
          <w:p w14:paraId="108D35FB" w14:textId="6C10DE28" w:rsidR="00C51266" w:rsidRPr="00C278E1" w:rsidRDefault="00C5126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14:paraId="3DAED02F" w14:textId="3DF145D5" w:rsidR="00C51266" w:rsidRPr="00C278E1" w:rsidRDefault="00C5126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</w:tcPr>
          <w:p w14:paraId="111EDD2F" w14:textId="624CF8CA" w:rsidR="00C51266" w:rsidRPr="00C278E1" w:rsidRDefault="00C5126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</w:tcPr>
          <w:p w14:paraId="00CED0E5" w14:textId="49768158" w:rsidR="00C51266" w:rsidRPr="00C278E1" w:rsidRDefault="00C5126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</w:tcPr>
          <w:p w14:paraId="757F8FEA" w14:textId="791C3051" w:rsidR="00C51266" w:rsidRPr="00C278E1" w:rsidRDefault="00C5126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3CB8AE3E" w14:textId="7728F3C1" w:rsidR="00C51266" w:rsidRPr="00C278E1" w:rsidRDefault="00C5126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0158CB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14:paraId="12B8162D" w14:textId="5C1D9D50" w:rsidR="00C51266" w:rsidRPr="00C278E1" w:rsidRDefault="00C5126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C51266" w:rsidRPr="00C278E1" w:rsidRDefault="00C5126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5A311328" w14:textId="256984EF" w:rsidR="00C51266" w:rsidRPr="00C278E1" w:rsidRDefault="00C5126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D3856" w:rsidRPr="00C278E1" w14:paraId="565B9DA4" w14:textId="77777777" w:rsidTr="00B75027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0D3856" w:rsidRPr="00C278E1" w:rsidRDefault="000D3856" w:rsidP="00C278E1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2EFDA816" w14:textId="69168535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186" w:type="dxa"/>
            <w:vAlign w:val="center"/>
          </w:tcPr>
          <w:p w14:paraId="54261AA6" w14:textId="2433A8BD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54D93728" w14:textId="6A961D3A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center"/>
          </w:tcPr>
          <w:p w14:paraId="2C25E61B" w14:textId="71E7B3DE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44F954DA" w14:textId="4DB001B1" w:rsidR="000D3856" w:rsidRPr="00C278E1" w:rsidRDefault="000D385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2C390E22" w14:textId="260CFCC2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23DFE726" w14:textId="2E19DC85" w:rsidR="000D3856" w:rsidRPr="00C278E1" w:rsidRDefault="000D385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5FB36A81" w14:textId="56EDC12B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0109BE91" w14:textId="740D7EED" w:rsidR="000D385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6DE08322" w14:textId="6AE9DE35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5913B3F9" w14:textId="73C58BD2" w:rsidR="000D3856" w:rsidRPr="00C278E1" w:rsidRDefault="00E07862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</w:t>
            </w:r>
            <w:r w:rsidR="000D385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63EC502A" w14:textId="7A59C1EC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BCC4CFF" w14:textId="3E31F910" w:rsidR="000D3856" w:rsidRPr="00C278E1" w:rsidRDefault="000D385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67B2C87F" w14:textId="488BF850" w:rsidR="000D3856" w:rsidRPr="00C278E1" w:rsidRDefault="000D385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50C2A5B3" w14:textId="08503D29" w:rsidR="000D3856" w:rsidRPr="00C278E1" w:rsidRDefault="000D385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</w:p>
        </w:tc>
      </w:tr>
    </w:tbl>
    <w:p w14:paraId="6830E78E" w14:textId="77777777" w:rsidR="002213B7" w:rsidRPr="00C278E1" w:rsidRDefault="002213B7" w:rsidP="00C278E1">
      <w:pPr>
        <w:pStyle w:val="ListParagraph"/>
        <w:ind w:left="680"/>
        <w:rPr>
          <w:rFonts w:asciiTheme="majorBidi" w:hAnsiTheme="majorBidi" w:cstheme="majorBidi"/>
          <w:sz w:val="24"/>
          <w:szCs w:val="24"/>
        </w:rPr>
      </w:pPr>
    </w:p>
    <w:p w14:paraId="5308BC63" w14:textId="075E3CC6" w:rsidR="00EE3840" w:rsidRPr="00C278E1" w:rsidRDefault="009F1EA0" w:rsidP="00C278E1">
      <w:pPr>
        <w:pStyle w:val="ListParagraph"/>
        <w:ind w:left="0"/>
      </w:pPr>
      <w:r w:rsidRPr="00C278E1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C278E1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C278E1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C278E1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C278E1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C278E1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C278E1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C278E1">
        <w:rPr>
          <w:rFonts w:asciiTheme="majorBidi" w:hAnsiTheme="majorBidi"/>
          <w:i/>
          <w:iCs/>
          <w:sz w:val="20"/>
          <w:szCs w:val="20"/>
        </w:rPr>
        <w:t> </w:t>
      </w:r>
      <w:r w:rsidR="00EE3840" w:rsidRPr="00C278E1">
        <w:br w:type="page"/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9E29AB" w:rsidRPr="00C278E1" w14:paraId="5088F43A" w14:textId="77777777" w:rsidTr="001106DE">
        <w:trPr>
          <w:cantSplit/>
        </w:trPr>
        <w:tc>
          <w:tcPr>
            <w:tcW w:w="3613" w:type="dxa"/>
          </w:tcPr>
          <w:p w14:paraId="431CC12F" w14:textId="77777777" w:rsidR="00473605" w:rsidRPr="00C278E1" w:rsidRDefault="00473605" w:rsidP="00C278E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412C0357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E29AB" w:rsidRPr="00C278E1" w14:paraId="0CF4583B" w14:textId="77777777" w:rsidTr="001106DE">
        <w:trPr>
          <w:cantSplit/>
        </w:trPr>
        <w:tc>
          <w:tcPr>
            <w:tcW w:w="3613" w:type="dxa"/>
          </w:tcPr>
          <w:p w14:paraId="310E23D2" w14:textId="31D3B698" w:rsidR="00473605" w:rsidRPr="00C278E1" w:rsidRDefault="00A03AA7" w:rsidP="00C278E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E07862" w:rsidRPr="00E0786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391D1F"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  <w:r w:rsidR="00473605"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91D1F" w:rsidRPr="00C278E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568</w:t>
            </w:r>
          </w:p>
        </w:tc>
        <w:tc>
          <w:tcPr>
            <w:tcW w:w="1354" w:type="dxa"/>
          </w:tcPr>
          <w:p w14:paraId="06810576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BB2F00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E06D025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366BD74F" w14:textId="77777777" w:rsidR="00473605" w:rsidRPr="00C278E1" w:rsidRDefault="00473605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22FD08F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60D623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103F4E7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2FD702E2" w14:textId="77777777" w:rsidR="00473605" w:rsidRPr="00C278E1" w:rsidRDefault="00473605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66965E15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31A43E7F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04FE5313" w14:textId="77777777" w:rsidR="00473605" w:rsidRPr="00C278E1" w:rsidRDefault="00473605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BC5B793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5B205AAB" w14:textId="77777777" w:rsidR="00473605" w:rsidRPr="00C278E1" w:rsidRDefault="00473605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3432AEA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D20FDA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278E1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0FB6E48F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66AFB91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41DDAB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56E1A37D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2949DF5C" w14:textId="77777777" w:rsidR="00473605" w:rsidRPr="00C278E1" w:rsidRDefault="00473605" w:rsidP="00C278E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0A8F69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2C7175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60965D3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41944511" w14:textId="77777777" w:rsidR="00473605" w:rsidRPr="00C278E1" w:rsidRDefault="00473605" w:rsidP="00C278E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02A68DA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055E92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09C5C1" w14:textId="77777777" w:rsidR="00473605" w:rsidRPr="00C278E1" w:rsidRDefault="00473605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E29AB" w:rsidRPr="00C278E1" w14:paraId="4E0EE1D0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14E97E1E" w14:textId="77777777" w:rsidR="00473605" w:rsidRPr="00C278E1" w:rsidRDefault="00473605" w:rsidP="00C278E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5C97FE98" w14:textId="77777777" w:rsidR="00473605" w:rsidRPr="00C278E1" w:rsidRDefault="00473605" w:rsidP="00C278E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80D46" w:rsidRPr="00C278E1" w14:paraId="7BEFA03A" w14:textId="77777777" w:rsidTr="00A101FA">
        <w:trPr>
          <w:cantSplit/>
          <w:trHeight w:val="288"/>
        </w:trPr>
        <w:tc>
          <w:tcPr>
            <w:tcW w:w="3613" w:type="dxa"/>
            <w:vAlign w:val="bottom"/>
          </w:tcPr>
          <w:p w14:paraId="2BF9C52D" w14:textId="77777777" w:rsidR="00E80D46" w:rsidRPr="00C278E1" w:rsidRDefault="00E80D46" w:rsidP="00C278E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280E164E" w14:textId="7FE41BDE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vAlign w:val="center"/>
          </w:tcPr>
          <w:p w14:paraId="3F7A88B3" w14:textId="522C174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ADB171D" w14:textId="6BCEC243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>0,2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22129671" w14:textId="2B94FC5A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3E223DE6" w14:textId="4EC37376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42AD7A05" w14:textId="120FF1E6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42EE703" w14:textId="6E27A049" w:rsidR="00E80D46" w:rsidRPr="00C278E1" w:rsidRDefault="00E07862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</w:p>
        </w:tc>
        <w:tc>
          <w:tcPr>
            <w:tcW w:w="181" w:type="dxa"/>
            <w:vAlign w:val="center"/>
          </w:tcPr>
          <w:p w14:paraId="666125B8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</w:tcPr>
          <w:p w14:paraId="37F0F68F" w14:textId="78C7BC20" w:rsidR="00E80D4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80" w:type="dxa"/>
            <w:vAlign w:val="center"/>
          </w:tcPr>
          <w:p w14:paraId="322FA950" w14:textId="57F9FF49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97F21F9" w14:textId="1C2238B4" w:rsidR="00E80D46" w:rsidRPr="00C278E1" w:rsidRDefault="00E07862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4D474B56" w14:textId="614148D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43220213" w14:textId="20945299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0AB678F5" w14:textId="75318009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154B119E" w14:textId="7DA07DF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07862" w:rsidRPr="00E0786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80D46" w:rsidRPr="00C278E1" w14:paraId="70536230" w14:textId="77777777" w:rsidTr="00A101FA">
        <w:trPr>
          <w:cantSplit/>
          <w:trHeight w:val="288"/>
        </w:trPr>
        <w:tc>
          <w:tcPr>
            <w:tcW w:w="3613" w:type="dxa"/>
            <w:vAlign w:val="bottom"/>
          </w:tcPr>
          <w:p w14:paraId="32E2DC5D" w14:textId="77777777" w:rsidR="00E80D46" w:rsidRPr="00C278E1" w:rsidRDefault="00E80D46" w:rsidP="00C278E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42CA909" w14:textId="27A792B9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>,10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vAlign w:val="center"/>
          </w:tcPr>
          <w:p w14:paraId="005DA287" w14:textId="48A28369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330C9DF" w14:textId="5120AD44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</w:p>
        </w:tc>
        <w:tc>
          <w:tcPr>
            <w:tcW w:w="182" w:type="dxa"/>
            <w:vAlign w:val="center"/>
          </w:tcPr>
          <w:p w14:paraId="21BD25AA" w14:textId="705EE419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05AAEB7" w14:textId="2C6C68B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61ED9904" w14:textId="4F793EFE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73141613" w14:textId="7C7CBDA1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</w:p>
        </w:tc>
        <w:tc>
          <w:tcPr>
            <w:tcW w:w="181" w:type="dxa"/>
            <w:vAlign w:val="center"/>
          </w:tcPr>
          <w:p w14:paraId="649FDF1F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43F8ACA" w14:textId="3782EBDA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4BC621D" w14:textId="349EE695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A0CE09A" w14:textId="002D15F2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80" w:type="dxa"/>
            <w:vAlign w:val="center"/>
          </w:tcPr>
          <w:p w14:paraId="5B116DB4" w14:textId="6A014D38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6AA72AC" w14:textId="75578DB5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13FE19FD" w14:textId="42C8B39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637A8CC" w14:textId="289E9028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</w:tr>
      <w:tr w:rsidR="00E80D46" w:rsidRPr="00C278E1" w14:paraId="38855CDB" w14:textId="77777777" w:rsidTr="00A101FA">
        <w:trPr>
          <w:cantSplit/>
          <w:trHeight w:val="288"/>
        </w:trPr>
        <w:tc>
          <w:tcPr>
            <w:tcW w:w="3613" w:type="dxa"/>
            <w:vAlign w:val="bottom"/>
          </w:tcPr>
          <w:p w14:paraId="49EAC199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C278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E11F5A7" w14:textId="6C3F2672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86" w:type="dxa"/>
            <w:vAlign w:val="center"/>
          </w:tcPr>
          <w:p w14:paraId="2209F72A" w14:textId="20ECA088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735BC485" w14:textId="47C09960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228F2059" w14:textId="4E6D2D3C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67D8BDE3" w14:textId="5DD98F5C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975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00F99937" w14:textId="70CD3070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02778E1A" w14:textId="0EDB930B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81" w:type="dxa"/>
            <w:vAlign w:val="center"/>
          </w:tcPr>
          <w:p w14:paraId="3F933AFC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E4ABC16" w14:textId="6AF6D744" w:rsidR="00E80D4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180" w:type="dxa"/>
            <w:vAlign w:val="center"/>
          </w:tcPr>
          <w:p w14:paraId="641E5DC0" w14:textId="23636038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BFF6CB5" w14:textId="6AAA53DC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10FA536B" w14:textId="5A038683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E5EE67E" w14:textId="363DD6FD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49BD5992" w14:textId="0A766046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022222A" w14:textId="3591CE99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80D46" w:rsidRPr="00C278E1" w14:paraId="0FFAB48C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6F480EDB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A6ED2DB" w14:textId="44D08CC2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6" w:type="dxa"/>
            <w:vAlign w:val="center"/>
          </w:tcPr>
          <w:p w14:paraId="489BF998" w14:textId="7924DA0C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22C3147D" w14:textId="30721F59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center"/>
          </w:tcPr>
          <w:p w14:paraId="30F5B1D7" w14:textId="1921DDDB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5CB441F2" w14:textId="3D71677E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0A52CDA3" w14:textId="5B799C6A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25A7AF32" w14:textId="1A346EC2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(10,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2CF8E7DC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63E39C77" w14:textId="78D6057C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22)</w:t>
            </w:r>
          </w:p>
        </w:tc>
        <w:tc>
          <w:tcPr>
            <w:tcW w:w="180" w:type="dxa"/>
            <w:vAlign w:val="center"/>
          </w:tcPr>
          <w:p w14:paraId="2DF66E41" w14:textId="5F4794F5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61F0721A" w14:textId="0B567C0E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(2,0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180" w:type="dxa"/>
            <w:vAlign w:val="center"/>
          </w:tcPr>
          <w:p w14:paraId="60563C04" w14:textId="6FD9BC8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674946DC" w14:textId="093297D7" w:rsidR="00E80D46" w:rsidRPr="00C278E1" w:rsidRDefault="00E07862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79" w:type="dxa"/>
            <w:vAlign w:val="center"/>
          </w:tcPr>
          <w:p w14:paraId="013044DC" w14:textId="39805B16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33CE64B8" w14:textId="2A06AEA3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80D46" w:rsidRPr="00C278E1" w14:paraId="3DFAEEBB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1FED2BB3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vAlign w:val="center"/>
          </w:tcPr>
          <w:p w14:paraId="68B24323" w14:textId="3CF2B520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6" w:type="dxa"/>
            <w:vAlign w:val="center"/>
          </w:tcPr>
          <w:p w14:paraId="19C67464" w14:textId="2143E3F6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6D6BD3E0" w14:textId="29737D0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182" w:type="dxa"/>
            <w:vAlign w:val="center"/>
          </w:tcPr>
          <w:p w14:paraId="5CAC3761" w14:textId="73C8A03D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55D55995" w14:textId="31CFBC1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12)</w:t>
            </w:r>
          </w:p>
        </w:tc>
        <w:tc>
          <w:tcPr>
            <w:tcW w:w="181" w:type="dxa"/>
            <w:vAlign w:val="center"/>
          </w:tcPr>
          <w:p w14:paraId="74DA7EB2" w14:textId="20184D12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7D3B5D22" w14:textId="2281C890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6970E5E6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2B308ED5" w14:textId="6F313682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01)</w:t>
            </w:r>
          </w:p>
        </w:tc>
        <w:tc>
          <w:tcPr>
            <w:tcW w:w="180" w:type="dxa"/>
            <w:vAlign w:val="center"/>
          </w:tcPr>
          <w:p w14:paraId="00E458E6" w14:textId="199F2690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53332906" w14:textId="2F88951B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11)</w:t>
            </w:r>
          </w:p>
        </w:tc>
        <w:tc>
          <w:tcPr>
            <w:tcW w:w="180" w:type="dxa"/>
            <w:vAlign w:val="center"/>
          </w:tcPr>
          <w:p w14:paraId="6CB9B13B" w14:textId="05F4C37F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2AD118E0" w14:textId="5F31E24E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32B40758" w14:textId="090A48CA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3F8A76C3" w14:textId="43237B65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80D46" w:rsidRPr="00C278E1" w14:paraId="05BDF86C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5EA5583E" w14:textId="77777777" w:rsidR="00E80D46" w:rsidRPr="00C278E1" w:rsidRDefault="00E80D46" w:rsidP="00C278E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C278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08373A56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49C5B9BA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172EF29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14DC285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F2C6539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5340DC0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9007AFB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27ACF51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C7031FD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3A8F67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C9C29BF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FA8198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4E4A6BC6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1576AE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A76AC55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D46" w:rsidRPr="00C278E1" w14:paraId="086DB721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63EFFBE8" w14:textId="77777777" w:rsidR="00E80D46" w:rsidRPr="00C278E1" w:rsidRDefault="00E80D46" w:rsidP="00C278E1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089FE7B9" w14:textId="3237DEF5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186" w:type="dxa"/>
            <w:vAlign w:val="center"/>
          </w:tcPr>
          <w:p w14:paraId="79896205" w14:textId="191DA189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26825467" w14:textId="052857AC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182" w:type="dxa"/>
            <w:vAlign w:val="center"/>
          </w:tcPr>
          <w:p w14:paraId="70ECAD2F" w14:textId="1B5EA252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42BCE600" w14:textId="47FFA1DB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63D066A3" w14:textId="641E40AA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4CFE76D9" w14:textId="310C746D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5922316E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FCF378F" w14:textId="1E0A0B55" w:rsidR="00E80D46" w:rsidRPr="00C278E1" w:rsidRDefault="00E07862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1B932053" w14:textId="29302D48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764BCC8B" w14:textId="14CD3F10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54F2D9C5" w14:textId="6EABC3F4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03993C5A" w14:textId="23319C85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28ACFDBF" w14:textId="084D7C0D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0F8F52F2" w14:textId="78D3BF52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10,10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80D46" w:rsidRPr="00C278E1" w14:paraId="783DCD44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74171CB7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35B58D5F" w14:textId="57EED166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222 </w:t>
            </w:r>
          </w:p>
        </w:tc>
        <w:tc>
          <w:tcPr>
            <w:tcW w:w="186" w:type="dxa"/>
            <w:vAlign w:val="center"/>
          </w:tcPr>
          <w:p w14:paraId="10FD36C7" w14:textId="7FE41A74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5D2B2BC9" w14:textId="35B851CC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5C3BA066" w14:textId="31446B56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768555D9" w14:textId="48E73A59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743B5C24" w14:textId="47EA5472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244ACA17" w14:textId="085A238F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64379551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36830C6" w14:textId="6C08F309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0F23E86F" w14:textId="7EB67E9F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6F98AF41" w14:textId="68C9CF04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4F885503" w14:textId="27B51BC1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3C322C6E" w14:textId="1FC6D582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10)</w:t>
            </w:r>
          </w:p>
        </w:tc>
        <w:tc>
          <w:tcPr>
            <w:tcW w:w="179" w:type="dxa"/>
            <w:vAlign w:val="center"/>
          </w:tcPr>
          <w:p w14:paraId="6BDF57B8" w14:textId="31A95E3D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72350CED" w14:textId="35728256" w:rsidR="00E80D46" w:rsidRPr="00C278E1" w:rsidRDefault="00E07862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</w:tr>
      <w:tr w:rsidR="00E80D46" w:rsidRPr="00C278E1" w14:paraId="0BAD4C5F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75F89C91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vAlign w:val="center"/>
          </w:tcPr>
          <w:p w14:paraId="5D9B520C" w14:textId="4299467A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6" w:type="dxa"/>
            <w:vAlign w:val="center"/>
          </w:tcPr>
          <w:p w14:paraId="2AA77B70" w14:textId="06D672A4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763752CC" w14:textId="2769ADD8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center"/>
          </w:tcPr>
          <w:p w14:paraId="43705784" w14:textId="3EB2F780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47DA4316" w14:textId="074FA14A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1B4C7E8F" w14:textId="597E414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609FE613" w14:textId="132BE018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714A5498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B9C486C" w14:textId="0C4054C6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80" w:type="dxa"/>
            <w:vAlign w:val="center"/>
          </w:tcPr>
          <w:p w14:paraId="45934527" w14:textId="3DF406B4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3DD0D4EA" w14:textId="6FAD0E38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0F84F67E" w14:textId="28B2486F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7AF0FF4F" w14:textId="39E11CDF" w:rsidR="00E80D46" w:rsidRPr="00C278E1" w:rsidRDefault="00E07862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79" w:type="dxa"/>
            <w:vAlign w:val="center"/>
          </w:tcPr>
          <w:p w14:paraId="0A7F7B1B" w14:textId="1FE0B61B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57A26298" w14:textId="237ECAAE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</w:tr>
      <w:tr w:rsidR="00E80D46" w:rsidRPr="00C278E1" w14:paraId="2FE56A8E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12578240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vAlign w:val="center"/>
          </w:tcPr>
          <w:p w14:paraId="422C8B65" w14:textId="61C11E62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6" w:type="dxa"/>
            <w:vAlign w:val="center"/>
          </w:tcPr>
          <w:p w14:paraId="41EC79BB" w14:textId="2B66943B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2806E52F" w14:textId="3F3D9FA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182" w:type="dxa"/>
            <w:vAlign w:val="center"/>
          </w:tcPr>
          <w:p w14:paraId="2B930548" w14:textId="60022A2B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423E6064" w14:textId="5B582162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6E04AFDF" w14:textId="203C8AED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center"/>
          </w:tcPr>
          <w:p w14:paraId="44DBEC28" w14:textId="03EC4210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181" w:type="dxa"/>
            <w:vAlign w:val="center"/>
          </w:tcPr>
          <w:p w14:paraId="43FF94F8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3F02D126" w14:textId="74C68EE8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6A1E7D96" w14:textId="2A0956BB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2EC4DB14" w14:textId="531FB50C" w:rsidR="00E80D46" w:rsidRPr="00C278E1" w:rsidRDefault="00E80D46" w:rsidP="00C278E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180" w:type="dxa"/>
            <w:vAlign w:val="center"/>
          </w:tcPr>
          <w:p w14:paraId="51156435" w14:textId="199F8A3A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center"/>
          </w:tcPr>
          <w:p w14:paraId="3CB22C35" w14:textId="64B2C4CC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1A56B6C3" w14:textId="7BDEBAC9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0BAE1196" w14:textId="48C935C3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80D46" w:rsidRPr="00C278E1" w14:paraId="25C09F9F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0F3592DE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C278E1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C278E1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C278E1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C278E1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C278E1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5501ADA" w14:textId="77777777" w:rsidR="00E80D46" w:rsidRPr="00C278E1" w:rsidRDefault="00E80D46" w:rsidP="00C278E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78E1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C278E1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C278E1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C278E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C278E1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center"/>
          </w:tcPr>
          <w:p w14:paraId="279D00D5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DC57EA" w14:textId="16B2B818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6" w:type="dxa"/>
            <w:vAlign w:val="center"/>
          </w:tcPr>
          <w:p w14:paraId="4325A923" w14:textId="395738B1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center"/>
          </w:tcPr>
          <w:p w14:paraId="2298E146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956B7F" w14:textId="488A2862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6249C41F" w14:textId="1CCA63AD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0F4CEF2A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490292" w14:textId="3FFBD691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30F47900" w14:textId="1E5267F4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center"/>
          </w:tcPr>
          <w:p w14:paraId="4B039C77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0E2E86" w14:textId="4D8458C3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1" w:type="dxa"/>
            <w:vAlign w:val="center"/>
          </w:tcPr>
          <w:p w14:paraId="5D1B8725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76420700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67C529" w14:textId="768D2AE0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80" w:type="dxa"/>
            <w:vAlign w:val="center"/>
          </w:tcPr>
          <w:p w14:paraId="09038AB8" w14:textId="3298CF54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771519D5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947CD0" w14:textId="69976B22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80" w:type="dxa"/>
            <w:vAlign w:val="center"/>
          </w:tcPr>
          <w:p w14:paraId="3684ECB0" w14:textId="778C3631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center"/>
          </w:tcPr>
          <w:p w14:paraId="22CADFC6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3A9352" w14:textId="216CB66D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</w:p>
        </w:tc>
        <w:tc>
          <w:tcPr>
            <w:tcW w:w="179" w:type="dxa"/>
            <w:vAlign w:val="center"/>
          </w:tcPr>
          <w:p w14:paraId="38328742" w14:textId="629F32FC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167132C3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9AA533" w14:textId="1B0C8D20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80D46" w:rsidRPr="00C278E1" w14:paraId="75FF4F84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69B8679B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C278E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278E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C278E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C278E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C278E1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C278E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26BA522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C278E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center"/>
          </w:tcPr>
          <w:p w14:paraId="1FBF8AD7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E82646" w14:textId="7EC19DE0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vAlign w:val="center"/>
          </w:tcPr>
          <w:p w14:paraId="5A113E25" w14:textId="64D2A3B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center"/>
          </w:tcPr>
          <w:p w14:paraId="4EF7FFE1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9DF49E" w14:textId="414C859C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center"/>
          </w:tcPr>
          <w:p w14:paraId="26BE4B29" w14:textId="2FAE831F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61AF8136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BFBE32" w14:textId="241BD74F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25F0323F" w14:textId="512A3673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center"/>
          </w:tcPr>
          <w:p w14:paraId="7519EB43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128883" w14:textId="68A5FA4B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20)</w:t>
            </w:r>
          </w:p>
        </w:tc>
        <w:tc>
          <w:tcPr>
            <w:tcW w:w="181" w:type="dxa"/>
            <w:vAlign w:val="center"/>
          </w:tcPr>
          <w:p w14:paraId="5E0BE334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2B384506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511691" w14:textId="22BF4155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07DBAC25" w14:textId="656D8074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5D343EB4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F660FE" w14:textId="6E66CC58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50F3C76A" w14:textId="017DF2C1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center"/>
          </w:tcPr>
          <w:p w14:paraId="3D13DB1E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31C294" w14:textId="1EDD5F4D" w:rsidR="00E80D46" w:rsidRPr="00C278E1" w:rsidRDefault="00E07862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5C028EDE" w14:textId="5B37AFD5" w:rsidR="00E80D46" w:rsidRPr="00C278E1" w:rsidRDefault="00E80D46" w:rsidP="00C278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33C694D6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CFF538" w14:textId="07E18124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80D46" w:rsidRPr="00C278E1" w14:paraId="3E20AD58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5E9A638D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63EA07F0" w14:textId="092BD5CF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vAlign w:val="center"/>
          </w:tcPr>
          <w:p w14:paraId="243F7BB9" w14:textId="4B69FAC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327A3383" w14:textId="212269C4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82" w:type="dxa"/>
            <w:vAlign w:val="center"/>
          </w:tcPr>
          <w:p w14:paraId="1516F120" w14:textId="46918AAA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2C2D0582" w14:textId="6604137C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56391E7F" w14:textId="7A35B87E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6853D8E8" w14:textId="6C550706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73B53643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9EF9D75" w14:textId="71461C0D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48784162" w14:textId="5DAB39B1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48712910" w14:textId="57E3CF3E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180" w:type="dxa"/>
            <w:vAlign w:val="center"/>
          </w:tcPr>
          <w:p w14:paraId="38412A32" w14:textId="4EF0978C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36FCA2C5" w14:textId="7990FEE3" w:rsidR="00E80D46" w:rsidRPr="00C278E1" w:rsidRDefault="00E07862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80D46"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14FD3AE8" w14:textId="40ACC7CB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51C999DE" w14:textId="66535908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E07862" w:rsidRPr="00E07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Pr="00C278E1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</w:tr>
      <w:tr w:rsidR="00E80D46" w:rsidRPr="00C278E1" w14:paraId="78E59CD8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06A6DEB1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278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C278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4AB9D7FC" w14:textId="3EB536AC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486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6" w:type="dxa"/>
            <w:vAlign w:val="center"/>
          </w:tcPr>
          <w:p w14:paraId="569FB46A" w14:textId="1E94A91D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47D9267E" w14:textId="0A3584DA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82" w:type="dxa"/>
            <w:vAlign w:val="center"/>
          </w:tcPr>
          <w:p w14:paraId="70A67D66" w14:textId="55DFCB18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3E2592CA" w14:textId="49B538E3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181" w:type="dxa"/>
            <w:vAlign w:val="center"/>
          </w:tcPr>
          <w:p w14:paraId="427D160A" w14:textId="7ADC7548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53C3627C" w14:textId="4D9B81D8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09A61B9F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47E5DCE" w14:textId="0044EDF6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(21)</w:t>
            </w:r>
          </w:p>
        </w:tc>
        <w:tc>
          <w:tcPr>
            <w:tcW w:w="180" w:type="dxa"/>
            <w:vAlign w:val="center"/>
          </w:tcPr>
          <w:p w14:paraId="3EE186C5" w14:textId="6F69AF89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6CFC12B9" w14:textId="7250A08F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1D673746" w14:textId="7F3EDD8A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1BC039D8" w14:textId="1C095CC1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3877DCE6" w14:textId="2C7D3B18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69623DB1" w14:textId="36F506EB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667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E80D46" w:rsidRPr="00C278E1" w14:paraId="6A1E38DF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1BBEF9BD" w14:textId="77777777" w:rsidR="00E80D46" w:rsidRPr="00C278E1" w:rsidRDefault="00E80D46" w:rsidP="00C278E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278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087F9776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21E24E81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1EA6D07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6567EF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6250ECC1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5978A0B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197B159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37B65A5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FF73B44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A96EC0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10AADCB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A09C2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915161E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FE510C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F780329" w14:textId="77777777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0D46" w:rsidRPr="00C278E1" w14:paraId="6B25779C" w14:textId="77777777" w:rsidTr="001106DE">
        <w:trPr>
          <w:cantSplit/>
          <w:trHeight w:val="80"/>
        </w:trPr>
        <w:tc>
          <w:tcPr>
            <w:tcW w:w="3613" w:type="dxa"/>
            <w:vAlign w:val="bottom"/>
          </w:tcPr>
          <w:p w14:paraId="2478C251" w14:textId="77777777" w:rsidR="00E80D46" w:rsidRPr="00C278E1" w:rsidRDefault="00E80D46" w:rsidP="00C278E1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47C36834" w14:textId="62AB54E2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(1,21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6" w:type="dxa"/>
            <w:vAlign w:val="center"/>
          </w:tcPr>
          <w:p w14:paraId="2E81775F" w14:textId="325E4851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37CD413E" w14:textId="38D09E21" w:rsidR="00E80D46" w:rsidRPr="00C278E1" w:rsidRDefault="00E80D46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center"/>
          </w:tcPr>
          <w:p w14:paraId="584CB72C" w14:textId="08D8E884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121BF00C" w14:textId="3ABAE390" w:rsidR="00E80D46" w:rsidRPr="00C278E1" w:rsidRDefault="00E07862" w:rsidP="00C278E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54D4C6C3" w14:textId="758E66F5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01DA0ED8" w14:textId="3EF93C5F" w:rsidR="00E80D46" w:rsidRPr="00C278E1" w:rsidRDefault="00E80D46" w:rsidP="00C278E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181" w:type="dxa"/>
            <w:vAlign w:val="center"/>
          </w:tcPr>
          <w:p w14:paraId="25782C71" w14:textId="77777777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E4DB8D5" w14:textId="167F6BF8" w:rsidR="00E80D46" w:rsidRPr="00C278E1" w:rsidRDefault="00E80D46" w:rsidP="00C278E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56B87C53" w14:textId="0024D8CF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7E8657C9" w14:textId="024BF03C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80" w:type="dxa"/>
            <w:vAlign w:val="center"/>
          </w:tcPr>
          <w:p w14:paraId="02E2BFD8" w14:textId="71EEB54D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4FE684D4" w14:textId="7C6B26DF" w:rsidR="00E80D46" w:rsidRPr="00C278E1" w:rsidRDefault="00E07862" w:rsidP="00C278E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636</w:t>
            </w:r>
            <w:r w:rsidR="00E80D46"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59829E2C" w14:textId="4F2B55B0" w:rsidR="00E80D46" w:rsidRPr="00C278E1" w:rsidRDefault="00E80D46" w:rsidP="00C278E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02FAD0B6" w14:textId="17E2EE0C" w:rsidR="00E80D46" w:rsidRPr="00C278E1" w:rsidRDefault="00E80D46" w:rsidP="00C278E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</w:t>
            </w:r>
            <w:r w:rsidRPr="00C278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7C9BF44F" w14:textId="2930BA6D" w:rsidR="00EE3840" w:rsidRPr="00C278E1" w:rsidRDefault="00EE3840" w:rsidP="00C278E1"/>
    <w:p w14:paraId="440DFD1A" w14:textId="77777777" w:rsidR="009F1EA0" w:rsidRPr="00C278E1" w:rsidRDefault="009F1EA0" w:rsidP="00C278E1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C278E1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C278E1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C278E1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C278E1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C278E1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C278E1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C278E1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C278E1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C278E1" w:rsidRDefault="002213B7" w:rsidP="00C278E1">
      <w:pPr>
        <w:rPr>
          <w:rFonts w:asciiTheme="majorBidi" w:hAnsiTheme="majorBidi" w:cstheme="majorBidi"/>
          <w:vanish/>
        </w:rPr>
      </w:pPr>
    </w:p>
    <w:p w14:paraId="33E0F905" w14:textId="77777777" w:rsidR="00B20300" w:rsidRPr="00C278E1" w:rsidRDefault="00B20300" w:rsidP="00C278E1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C278E1" w:rsidSect="000E1333"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A4E27DF" w14:textId="7CDCCF57" w:rsidR="003968AF" w:rsidRPr="00C278E1" w:rsidRDefault="00F43B3A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278E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 (</w:t>
      </w:r>
      <w:r w:rsidR="00B05793" w:rsidRPr="00C278E1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Pr="00C278E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) </w:t>
      </w:r>
      <w:r w:rsidR="003968AF" w:rsidRPr="00C278E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25C1FB37" w14:textId="77777777" w:rsidR="007B5609" w:rsidRPr="00C278E1" w:rsidRDefault="007B5609" w:rsidP="00C278E1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9E29AB" w:rsidRPr="00C278E1" w14:paraId="0C53FD9D" w14:textId="77777777" w:rsidTr="001106DE">
        <w:trPr>
          <w:tblHeader/>
        </w:trPr>
        <w:tc>
          <w:tcPr>
            <w:tcW w:w="2233" w:type="pct"/>
          </w:tcPr>
          <w:p w14:paraId="534711D8" w14:textId="77777777" w:rsidR="007B5609" w:rsidRPr="00C278E1" w:rsidRDefault="007B560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68847CC2" w14:textId="77777777" w:rsidR="007B5609" w:rsidRPr="00C278E1" w:rsidRDefault="007B560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3DB310E4" w14:textId="77777777" w:rsidR="007B5609" w:rsidRPr="00C278E1" w:rsidRDefault="007B560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99BE2AE" w14:textId="77777777" w:rsidR="007B5609" w:rsidRPr="00C278E1" w:rsidRDefault="007B560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9AB" w:rsidRPr="00C278E1" w14:paraId="5BBC4429" w14:textId="77777777" w:rsidTr="001106DE">
        <w:trPr>
          <w:tblHeader/>
        </w:trPr>
        <w:tc>
          <w:tcPr>
            <w:tcW w:w="2233" w:type="pct"/>
          </w:tcPr>
          <w:p w14:paraId="0D351FB1" w14:textId="5C03A4C4" w:rsidR="007B5609" w:rsidRPr="00C278E1" w:rsidRDefault="00A03AA7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07862" w:rsidRPr="00E078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1" w:type="pct"/>
          </w:tcPr>
          <w:p w14:paraId="4A0D90DB" w14:textId="734EC7C3" w:rsidR="007B5609" w:rsidRPr="00C278E1" w:rsidRDefault="0008099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 w:hint="cs"/>
                <w:sz w:val="30"/>
                <w:szCs w:val="30"/>
              </w:rPr>
              <w:t>569</w:t>
            </w:r>
          </w:p>
        </w:tc>
        <w:tc>
          <w:tcPr>
            <w:tcW w:w="146" w:type="pct"/>
          </w:tcPr>
          <w:p w14:paraId="057B0D4F" w14:textId="77777777" w:rsidR="007B5609" w:rsidRPr="00C278E1" w:rsidRDefault="007B560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BA4AD1" w14:textId="74531738" w:rsidR="007B5609" w:rsidRPr="00C278E1" w:rsidRDefault="0008099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 w:hint="cs"/>
                <w:sz w:val="30"/>
                <w:szCs w:val="30"/>
              </w:rPr>
              <w:t>568</w:t>
            </w:r>
          </w:p>
        </w:tc>
        <w:tc>
          <w:tcPr>
            <w:tcW w:w="137" w:type="pct"/>
          </w:tcPr>
          <w:p w14:paraId="71D519D3" w14:textId="77777777" w:rsidR="007B5609" w:rsidRPr="00C278E1" w:rsidRDefault="007B560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4CB50E" w14:textId="65CC0C55" w:rsidR="007B5609" w:rsidRPr="00C278E1" w:rsidRDefault="0008099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 w:hint="cs"/>
                <w:sz w:val="30"/>
                <w:szCs w:val="30"/>
              </w:rPr>
              <w:t>569</w:t>
            </w:r>
          </w:p>
        </w:tc>
        <w:tc>
          <w:tcPr>
            <w:tcW w:w="142" w:type="pct"/>
          </w:tcPr>
          <w:p w14:paraId="74CAA83C" w14:textId="77777777" w:rsidR="007B5609" w:rsidRPr="00C278E1" w:rsidRDefault="007B560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A4F0F2" w14:textId="75252D89" w:rsidR="007B5609" w:rsidRPr="00C278E1" w:rsidRDefault="0008099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 w:hint="cs"/>
                <w:sz w:val="30"/>
                <w:szCs w:val="30"/>
              </w:rPr>
              <w:t>568</w:t>
            </w:r>
          </w:p>
        </w:tc>
      </w:tr>
      <w:tr w:rsidR="009E29AB" w:rsidRPr="00C278E1" w14:paraId="39846E6B" w14:textId="77777777" w:rsidTr="001106DE">
        <w:trPr>
          <w:tblHeader/>
        </w:trPr>
        <w:tc>
          <w:tcPr>
            <w:tcW w:w="2233" w:type="pct"/>
          </w:tcPr>
          <w:p w14:paraId="608FC756" w14:textId="77777777" w:rsidR="007B5609" w:rsidRPr="00C278E1" w:rsidRDefault="007B560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6DF2468" w14:textId="77777777" w:rsidR="007B5609" w:rsidRPr="00C278E1" w:rsidRDefault="007B5609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78E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78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278E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C278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C278E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80AB5" w:rsidRPr="00C278E1" w14:paraId="24D83935" w14:textId="77777777" w:rsidTr="001106DE">
        <w:trPr>
          <w:trHeight w:val="432"/>
        </w:trPr>
        <w:tc>
          <w:tcPr>
            <w:tcW w:w="2233" w:type="pct"/>
          </w:tcPr>
          <w:p w14:paraId="288CC109" w14:textId="77777777" w:rsidR="00F80AB5" w:rsidRPr="00C278E1" w:rsidRDefault="00F80AB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สำหรับงวดที่เป็นของ</w:t>
            </w:r>
          </w:p>
          <w:p w14:paraId="3AD638A8" w14:textId="77777777" w:rsidR="00F80AB5" w:rsidRPr="00C278E1" w:rsidRDefault="00F80AB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 xml:space="preserve">    ผู้ถือหุ้นสามัญของบริษัท</w:t>
            </w:r>
          </w:p>
        </w:tc>
        <w:tc>
          <w:tcPr>
            <w:tcW w:w="581" w:type="pct"/>
            <w:vAlign w:val="bottom"/>
          </w:tcPr>
          <w:p w14:paraId="47485C53" w14:textId="744A1332" w:rsidR="00F80AB5" w:rsidRPr="00C278E1" w:rsidRDefault="00DB6FB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12,20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6" w:type="pct"/>
            <w:vAlign w:val="bottom"/>
          </w:tcPr>
          <w:p w14:paraId="3E0AA715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9B89CAF" w14:textId="5800DBFD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sz w:val="30"/>
                <w:szCs w:val="30"/>
              </w:rPr>
              <w:t>.1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Pr="00C2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7A5FA70F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298E136" w14:textId="472ADE9C" w:rsidR="00F80AB5" w:rsidRPr="00C278E1" w:rsidRDefault="00DB6FB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11,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9</w:t>
            </w:r>
            <w:r w:rsidRPr="00C278E1">
              <w:rPr>
                <w:rFonts w:ascii="Angsana New" w:hAnsi="Angsana New"/>
                <w:sz w:val="30"/>
                <w:szCs w:val="30"/>
              </w:rPr>
              <w:t>10.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vAlign w:val="bottom"/>
          </w:tcPr>
          <w:p w14:paraId="7E04AAB5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415D6A5" w14:textId="7B9EB0BC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55</w:t>
            </w:r>
            <w:r w:rsidRPr="00C278E1">
              <w:rPr>
                <w:rFonts w:ascii="Angsana New" w:hAnsi="Angsana New"/>
                <w:sz w:val="30"/>
                <w:szCs w:val="30"/>
              </w:rPr>
              <w:t>0.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3</w:t>
            </w:r>
            <w:r w:rsidRPr="00C278E1"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F80AB5" w:rsidRPr="00C278E1" w14:paraId="1F3FF40F" w14:textId="77777777" w:rsidTr="001106DE">
        <w:trPr>
          <w:trHeight w:val="432"/>
        </w:trPr>
        <w:tc>
          <w:tcPr>
            <w:tcW w:w="2233" w:type="pct"/>
          </w:tcPr>
          <w:p w14:paraId="161761C0" w14:textId="77777777" w:rsidR="00F80AB5" w:rsidRPr="00C278E1" w:rsidRDefault="00F80AB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D342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ดอกเบี้ยจ่ายสำหรับงวดของหุ้นกู้ด้อยสิทธิ</w:t>
            </w:r>
          </w:p>
          <w:p w14:paraId="1A0DBEC5" w14:textId="7AE31C8B" w:rsidR="00F80AB5" w:rsidRPr="00C278E1" w:rsidRDefault="00F80AB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ที่มีลักษณะคล้ายทุนฯ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1C5C5200" w14:textId="279AEEFE" w:rsidR="00F80AB5" w:rsidRPr="00C278E1" w:rsidRDefault="00DB6FBB" w:rsidP="00E13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939</w:t>
            </w:r>
            <w:r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76</w:t>
            </w:r>
            <w:r w:rsidRPr="00C2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1CC299F3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098D1D8" w14:textId="1BF19A03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(222.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Pr="00C278E1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37" w:type="pct"/>
            <w:vAlign w:val="bottom"/>
          </w:tcPr>
          <w:p w14:paraId="31B7521E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60D60C1C" w14:textId="5D4834F2" w:rsidR="00F80AB5" w:rsidRPr="00C278E1" w:rsidRDefault="00DB6FB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33</w:t>
            </w:r>
            <w:r w:rsidRPr="00C278E1">
              <w:rPr>
                <w:rFonts w:ascii="Angsana New" w:hAnsi="Angsana New"/>
                <w:sz w:val="30"/>
                <w:szCs w:val="30"/>
              </w:rPr>
              <w:t>2.21)</w:t>
            </w:r>
          </w:p>
        </w:tc>
        <w:tc>
          <w:tcPr>
            <w:tcW w:w="142" w:type="pct"/>
            <w:vAlign w:val="bottom"/>
          </w:tcPr>
          <w:p w14:paraId="0E9B6564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A8D7149" w14:textId="1AB74468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(222.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Pr="00C278E1">
              <w:rPr>
                <w:rFonts w:ascii="Angsana New" w:hAnsi="Angsana New"/>
                <w:sz w:val="30"/>
                <w:szCs w:val="30"/>
              </w:rPr>
              <w:t>1)</w:t>
            </w:r>
          </w:p>
        </w:tc>
      </w:tr>
      <w:tr w:rsidR="00F80AB5" w:rsidRPr="00C278E1" w14:paraId="39307CCE" w14:textId="77777777" w:rsidTr="001106DE">
        <w:trPr>
          <w:trHeight w:val="432"/>
        </w:trPr>
        <w:tc>
          <w:tcPr>
            <w:tcW w:w="2233" w:type="pct"/>
          </w:tcPr>
          <w:p w14:paraId="7382A4B5" w14:textId="77777777" w:rsidR="00F80AB5" w:rsidRPr="00C278E1" w:rsidRDefault="00F80AB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 w:rsidRPr="00C278E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ที่เป็นของ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5BBF8" w14:textId="1517A7B2" w:rsidR="00F80AB5" w:rsidRPr="00C278E1" w:rsidRDefault="00DB6FB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11,2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6" w:type="pct"/>
            <w:vAlign w:val="bottom"/>
          </w:tcPr>
          <w:p w14:paraId="6F3921FC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9BB5A" w14:textId="18B5D87D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24F560CF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FBB70" w14:textId="7242E092" w:rsidR="00F80AB5" w:rsidRPr="00C278E1" w:rsidRDefault="00DB6FB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  <w:vAlign w:val="bottom"/>
          </w:tcPr>
          <w:p w14:paraId="4916BA83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1321" w14:textId="56DC3DCB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1)</w:t>
            </w:r>
          </w:p>
        </w:tc>
      </w:tr>
      <w:tr w:rsidR="00F80AB5" w:rsidRPr="00C278E1" w14:paraId="5D9E325C" w14:textId="77777777" w:rsidTr="001106DE">
        <w:trPr>
          <w:trHeight w:val="432"/>
        </w:trPr>
        <w:tc>
          <w:tcPr>
            <w:tcW w:w="2233" w:type="pct"/>
          </w:tcPr>
          <w:p w14:paraId="1430BDEF" w14:textId="77777777" w:rsidR="00F80AB5" w:rsidRPr="00C278E1" w:rsidRDefault="00F80AB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2CF33E29" w14:textId="2F2B1530" w:rsidR="00F80AB5" w:rsidRPr="00C278E1" w:rsidRDefault="00F80AB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07862" w:rsidRPr="00E07862">
              <w:rPr>
                <w:rFonts w:asciiTheme="majorBidi" w:hAnsi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/>
                <w:sz w:val="30"/>
                <w:szCs w:val="30"/>
              </w:rPr>
              <w:t xml:space="preserve">0 </w:t>
            </w:r>
            <w:r w:rsidRPr="00C278E1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AA4778D" w14:textId="45AFECE1" w:rsidR="00F80AB5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Pr="00E07862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6" w:type="pct"/>
            <w:vAlign w:val="bottom"/>
          </w:tcPr>
          <w:p w14:paraId="628B08BA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ADAC3BB" w14:textId="421FF569" w:rsidR="00F80AB5" w:rsidRPr="00C278E1" w:rsidRDefault="00E07862" w:rsidP="00E13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="00F80AB5"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="00F80AB5"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="00F80AB5"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Pr="00E07862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7" w:type="pct"/>
            <w:vAlign w:val="bottom"/>
          </w:tcPr>
          <w:p w14:paraId="05938F97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8F83F3E" w14:textId="1831D772" w:rsidR="00F80AB5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Pr="00E07862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2" w:type="pct"/>
            <w:vAlign w:val="bottom"/>
          </w:tcPr>
          <w:p w14:paraId="369EE785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924A36D" w14:textId="3F5B705D" w:rsidR="00F80AB5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="00F80AB5"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="00F80AB5"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="00F80AB5"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Pr="00E07862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F80AB5" w:rsidRPr="00C278E1" w14:paraId="4260BAF4" w14:textId="77777777" w:rsidTr="001106DE">
        <w:trPr>
          <w:trHeight w:val="432"/>
        </w:trPr>
        <w:tc>
          <w:tcPr>
            <w:tcW w:w="2233" w:type="pct"/>
          </w:tcPr>
          <w:p w14:paraId="18FEE23E" w14:textId="77777777" w:rsidR="00F80AB5" w:rsidRPr="00C278E1" w:rsidRDefault="00F80AB5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C2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3A30CE" w14:textId="13C47E63" w:rsidR="00F80AB5" w:rsidRPr="00C278E1" w:rsidRDefault="00DB6FB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  <w:vAlign w:val="bottom"/>
          </w:tcPr>
          <w:p w14:paraId="246EFEDE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344EAF" w14:textId="3D2B2C91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5EBB66B7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605DD6" w14:textId="51A4008D" w:rsidR="00F80AB5" w:rsidRPr="00C278E1" w:rsidRDefault="00DB6FB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42" w:type="pct"/>
            <w:vAlign w:val="bottom"/>
          </w:tcPr>
          <w:p w14:paraId="49FCAF09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D3D35E" w14:textId="2F1CEA1B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(0.1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173A94A" w14:textId="57235587" w:rsidR="008B056A" w:rsidRPr="00C278E1" w:rsidRDefault="00E1330B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456902" w:rsidRPr="00C278E1" w14:paraId="35173581" w14:textId="77777777" w:rsidTr="00857A3E">
        <w:trPr>
          <w:tblHeader/>
        </w:trPr>
        <w:tc>
          <w:tcPr>
            <w:tcW w:w="2233" w:type="pct"/>
          </w:tcPr>
          <w:p w14:paraId="3BAD43AD" w14:textId="69E65909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278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2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07862" w:rsidRPr="00E078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C2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C278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010A2AE1" w14:textId="60A79A9B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1BA3D8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56998D3" w14:textId="7AD355D8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F187F57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9D9F849" w14:textId="013F7760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A16CD88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D7990C" w14:textId="1575BB85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AB5" w:rsidRPr="00C278E1" w14:paraId="3A426C30" w14:textId="77777777" w:rsidTr="00857A3E">
        <w:trPr>
          <w:tblHeader/>
        </w:trPr>
        <w:tc>
          <w:tcPr>
            <w:tcW w:w="2233" w:type="pct"/>
          </w:tcPr>
          <w:p w14:paraId="566C6F07" w14:textId="77777777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18EC3F3B" w14:textId="1891339D" w:rsidR="00F80AB5" w:rsidRPr="00C278E1" w:rsidRDefault="00F80AB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56902" w:rsidRPr="00C278E1" w14:paraId="228A2BAB" w14:textId="77777777" w:rsidTr="00857A3E">
        <w:trPr>
          <w:trHeight w:val="432"/>
        </w:trPr>
        <w:tc>
          <w:tcPr>
            <w:tcW w:w="2233" w:type="pct"/>
          </w:tcPr>
          <w:p w14:paraId="213D384B" w14:textId="77777777" w:rsidR="00456902" w:rsidRPr="00C278E1" w:rsidRDefault="0045690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สำหรับงวดที่เป็นของ</w:t>
            </w:r>
          </w:p>
          <w:p w14:paraId="44A55A54" w14:textId="77777777" w:rsidR="00456902" w:rsidRPr="00C278E1" w:rsidRDefault="0045690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 xml:space="preserve">    ผู้ถือหุ้นสามัญของบริษัท</w:t>
            </w:r>
          </w:p>
        </w:tc>
        <w:tc>
          <w:tcPr>
            <w:tcW w:w="581" w:type="pct"/>
            <w:vAlign w:val="bottom"/>
          </w:tcPr>
          <w:p w14:paraId="1687347D" w14:textId="007510EF" w:rsidR="00456902" w:rsidRPr="00C278E1" w:rsidRDefault="002209D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44</w:t>
            </w:r>
            <w:r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="00DB6FBB" w:rsidRPr="00C278E1">
              <w:rPr>
                <w:rFonts w:ascii="Angsana New" w:hAnsi="Angsana New"/>
                <w:sz w:val="30"/>
                <w:szCs w:val="30"/>
              </w:rPr>
              <w:t>.11</w:t>
            </w:r>
          </w:p>
        </w:tc>
        <w:tc>
          <w:tcPr>
            <w:tcW w:w="146" w:type="pct"/>
            <w:vAlign w:val="bottom"/>
          </w:tcPr>
          <w:p w14:paraId="5BF56F6F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1C0CEDC" w14:textId="51AE1946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sz w:val="30"/>
                <w:szCs w:val="30"/>
              </w:rPr>
              <w:t>,1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83</w:t>
            </w:r>
            <w:r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33</w:t>
            </w:r>
            <w:r w:rsidRPr="00C2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0CCCD073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8658F70" w14:textId="5D2845AA" w:rsidR="00456902" w:rsidRPr="00C278E1" w:rsidRDefault="002209D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Pr="00C278E1">
              <w:rPr>
                <w:rFonts w:ascii="Angsana New" w:hAnsi="Angsana New"/>
                <w:sz w:val="30"/>
                <w:szCs w:val="30"/>
              </w:rPr>
              <w:t>,10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="00DB6FBB"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2" w:type="pct"/>
            <w:vAlign w:val="bottom"/>
          </w:tcPr>
          <w:p w14:paraId="5B3C9659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E60CC4B" w14:textId="5C7BE868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Pr="00C278E1">
              <w:rPr>
                <w:rFonts w:ascii="Angsana New" w:hAnsi="Angsana New"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53</w:t>
            </w:r>
            <w:r w:rsidRPr="00C2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6902" w:rsidRPr="00C278E1" w14:paraId="1C04B541" w14:textId="77777777" w:rsidTr="00857A3E">
        <w:trPr>
          <w:trHeight w:val="432"/>
        </w:trPr>
        <w:tc>
          <w:tcPr>
            <w:tcW w:w="2233" w:type="pct"/>
          </w:tcPr>
          <w:p w14:paraId="29BA1178" w14:textId="77777777" w:rsidR="00456902" w:rsidRPr="00C278E1" w:rsidRDefault="0045690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D342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ดอกเบี้ยจ่ายสำหรับงวดของหุ้นกู้ด้อยสิทธิ</w:t>
            </w:r>
          </w:p>
          <w:p w14:paraId="623CF3F8" w14:textId="77777777" w:rsidR="00456902" w:rsidRPr="00C278E1" w:rsidRDefault="0045690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C278E1">
              <w:rPr>
                <w:rFonts w:ascii="Angsana New" w:hAnsi="Angsana New" w:hint="cs"/>
                <w:sz w:val="30"/>
                <w:szCs w:val="30"/>
                <w:cs/>
              </w:rPr>
              <w:t>ที่มีลักษณะคล้ายทุนฯ</w:t>
            </w:r>
            <w:r w:rsidRPr="00C278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576866F4" w14:textId="3C92D5F2" w:rsidR="00456902" w:rsidRPr="00C278E1" w:rsidRDefault="002209D4" w:rsidP="00E13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(1,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858</w:t>
            </w:r>
            <w:r w:rsidR="00DB6FBB" w:rsidRPr="00C278E1">
              <w:rPr>
                <w:rFonts w:ascii="Angsana New" w:hAnsi="Angsana New"/>
                <w:sz w:val="30"/>
                <w:szCs w:val="30"/>
              </w:rPr>
              <w:t>.20</w:t>
            </w:r>
            <w:r w:rsidRPr="00C2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5B429420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243988A3" w14:textId="2885FC07" w:rsidR="00456902" w:rsidRPr="00C278E1" w:rsidRDefault="00456902" w:rsidP="00A10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44</w:t>
            </w:r>
            <w:r w:rsidRPr="00C278E1">
              <w:rPr>
                <w:rFonts w:ascii="Angsana New" w:hAnsi="Angsana New"/>
                <w:sz w:val="30"/>
                <w:szCs w:val="30"/>
              </w:rPr>
              <w:t>2.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58</w:t>
            </w:r>
            <w:r w:rsidRPr="00C2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4E3B961A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5EFA48D2" w14:textId="72E5E870" w:rsidR="00456902" w:rsidRPr="00C278E1" w:rsidRDefault="002209D4" w:rsidP="00F66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66</w:t>
            </w:r>
            <w:r w:rsidR="00DB6FBB" w:rsidRPr="00C278E1">
              <w:rPr>
                <w:rFonts w:ascii="Angsana New" w:hAnsi="Angsana New"/>
                <w:sz w:val="30"/>
                <w:szCs w:val="30"/>
              </w:rPr>
              <w:t>0.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77</w:t>
            </w:r>
            <w:r w:rsidRPr="00C2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42C89746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2460435B" w14:textId="3CEA4989" w:rsidR="00456902" w:rsidRPr="00C278E1" w:rsidRDefault="00456902" w:rsidP="00A10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44</w:t>
            </w:r>
            <w:r w:rsidRPr="00C278E1">
              <w:rPr>
                <w:rFonts w:ascii="Angsana New" w:hAnsi="Angsana New"/>
                <w:sz w:val="30"/>
                <w:szCs w:val="30"/>
              </w:rPr>
              <w:t>2.</w:t>
            </w:r>
            <w:r w:rsidR="00E07862" w:rsidRPr="00E07862">
              <w:rPr>
                <w:rFonts w:ascii="Angsana New" w:hAnsi="Angsana New"/>
                <w:sz w:val="30"/>
                <w:szCs w:val="30"/>
              </w:rPr>
              <w:t>58</w:t>
            </w:r>
            <w:r w:rsidRPr="00C2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6902" w:rsidRPr="00C278E1" w14:paraId="2D82AD8A" w14:textId="77777777" w:rsidTr="00857A3E">
        <w:trPr>
          <w:trHeight w:val="432"/>
        </w:trPr>
        <w:tc>
          <w:tcPr>
            <w:tcW w:w="2233" w:type="pct"/>
          </w:tcPr>
          <w:p w14:paraId="7BAA451E" w14:textId="77777777" w:rsidR="00456902" w:rsidRPr="00C278E1" w:rsidRDefault="0045690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 w:rsidRPr="00C278E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ที่เป็นของ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A8D2E" w14:textId="2EA2DA28" w:rsidR="00456902" w:rsidRPr="00C278E1" w:rsidRDefault="002209D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DB6FBB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B6FBB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5176EC29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EC18D" w14:textId="16716F89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137" w:type="pct"/>
            <w:vAlign w:val="bottom"/>
          </w:tcPr>
          <w:p w14:paraId="1A642434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D9A89" w14:textId="2762C0A1" w:rsidR="00456902" w:rsidRPr="00C278E1" w:rsidRDefault="002209D4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  <w:r w:rsidR="00DB6FBB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.22</w:t>
            </w:r>
          </w:p>
        </w:tc>
        <w:tc>
          <w:tcPr>
            <w:tcW w:w="142" w:type="pct"/>
            <w:vAlign w:val="bottom"/>
          </w:tcPr>
          <w:p w14:paraId="00AE43BA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8F4C3" w14:textId="062CB9E0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1.11)</w:t>
            </w:r>
          </w:p>
        </w:tc>
      </w:tr>
      <w:tr w:rsidR="00456902" w:rsidRPr="00C278E1" w14:paraId="222575F5" w14:textId="77777777" w:rsidTr="00857A3E">
        <w:trPr>
          <w:trHeight w:val="432"/>
        </w:trPr>
        <w:tc>
          <w:tcPr>
            <w:tcW w:w="2233" w:type="pct"/>
          </w:tcPr>
          <w:p w14:paraId="09485E21" w14:textId="77777777" w:rsidR="00456902" w:rsidRPr="00C278E1" w:rsidRDefault="0045690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384FC70B" w14:textId="366AAE00" w:rsidR="00456902" w:rsidRPr="00C278E1" w:rsidRDefault="0045690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07862" w:rsidRPr="00E07862">
              <w:rPr>
                <w:rFonts w:asciiTheme="majorBidi" w:hAnsiTheme="majorBidi"/>
                <w:sz w:val="30"/>
                <w:szCs w:val="30"/>
              </w:rPr>
              <w:t>3</w:t>
            </w:r>
            <w:r w:rsidRPr="00C278E1">
              <w:rPr>
                <w:rFonts w:asciiTheme="majorBidi" w:hAnsiTheme="majorBidi"/>
                <w:sz w:val="30"/>
                <w:szCs w:val="30"/>
              </w:rPr>
              <w:t>0</w:t>
            </w:r>
            <w:r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793CD88" w14:textId="2A4EFC91" w:rsidR="00456902" w:rsidRPr="00C278E1" w:rsidRDefault="00E07862" w:rsidP="00E13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Pr="00E07862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6" w:type="pct"/>
            <w:vAlign w:val="bottom"/>
          </w:tcPr>
          <w:p w14:paraId="2C40C0C3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4B2FB0F6" w14:textId="7336C21F" w:rsidR="00456902" w:rsidRPr="00C278E1" w:rsidRDefault="00E07862" w:rsidP="00F66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="00456902"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="00456902"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="00456902"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Pr="00E07862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7" w:type="pct"/>
            <w:vAlign w:val="bottom"/>
          </w:tcPr>
          <w:p w14:paraId="7FA4A913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AF74AB1" w14:textId="52615309" w:rsidR="00456902" w:rsidRPr="00C278E1" w:rsidRDefault="00E07862" w:rsidP="0025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="002209D4"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Pr="00E07862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2" w:type="pct"/>
            <w:vAlign w:val="bottom"/>
          </w:tcPr>
          <w:p w14:paraId="2BF94DD5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162B9CA7" w14:textId="197CFC6B" w:rsidR="00456902" w:rsidRPr="00C278E1" w:rsidRDefault="00E07862" w:rsidP="0025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62">
              <w:rPr>
                <w:rFonts w:ascii="Angsana New" w:hAnsi="Angsana New"/>
                <w:sz w:val="30"/>
                <w:szCs w:val="30"/>
              </w:rPr>
              <w:t>4</w:t>
            </w:r>
            <w:r w:rsidR="00456902" w:rsidRPr="00C278E1">
              <w:rPr>
                <w:rFonts w:ascii="Angsana New" w:hAnsi="Angsana New"/>
                <w:sz w:val="30"/>
                <w:szCs w:val="30"/>
              </w:rPr>
              <w:t>,</w:t>
            </w:r>
            <w:r w:rsidRPr="00E07862">
              <w:rPr>
                <w:rFonts w:ascii="Angsana New" w:hAnsi="Angsana New"/>
                <w:sz w:val="30"/>
                <w:szCs w:val="30"/>
              </w:rPr>
              <w:t>5</w:t>
            </w:r>
            <w:r w:rsidR="00456902" w:rsidRPr="00C278E1">
              <w:rPr>
                <w:rFonts w:ascii="Angsana New" w:hAnsi="Angsana New"/>
                <w:sz w:val="30"/>
                <w:szCs w:val="30"/>
              </w:rPr>
              <w:t>0</w:t>
            </w:r>
            <w:r w:rsidRPr="00E07862">
              <w:rPr>
                <w:rFonts w:ascii="Angsana New" w:hAnsi="Angsana New"/>
                <w:sz w:val="30"/>
                <w:szCs w:val="30"/>
              </w:rPr>
              <w:t>8</w:t>
            </w:r>
            <w:r w:rsidR="00456902" w:rsidRPr="00C278E1">
              <w:rPr>
                <w:rFonts w:ascii="Angsana New" w:hAnsi="Angsana New"/>
                <w:sz w:val="30"/>
                <w:szCs w:val="30"/>
              </w:rPr>
              <w:t>.</w:t>
            </w:r>
            <w:r w:rsidRPr="00E07862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456902" w:rsidRPr="00C278E1" w14:paraId="5987B50D" w14:textId="77777777" w:rsidTr="00857A3E">
        <w:trPr>
          <w:trHeight w:val="432"/>
        </w:trPr>
        <w:tc>
          <w:tcPr>
            <w:tcW w:w="2233" w:type="pct"/>
          </w:tcPr>
          <w:p w14:paraId="122AEFD4" w14:textId="77777777" w:rsidR="00456902" w:rsidRPr="00C278E1" w:rsidRDefault="0045690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278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C2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3F57DC" w14:textId="233E3430" w:rsidR="0045690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209D4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.01</w:t>
            </w:r>
          </w:p>
        </w:tc>
        <w:tc>
          <w:tcPr>
            <w:tcW w:w="146" w:type="pct"/>
            <w:vAlign w:val="bottom"/>
          </w:tcPr>
          <w:p w14:paraId="5D1A3D1B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A718C3" w14:textId="6F963454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(1.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6F6DD684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CB7273" w14:textId="07639BB4" w:rsidR="00456902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6FBB" w:rsidRPr="00C278E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07862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42" w:type="pct"/>
            <w:vAlign w:val="bottom"/>
          </w:tcPr>
          <w:p w14:paraId="0EF28038" w14:textId="77777777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2DA10A" w14:textId="12F3C3D0" w:rsidR="00456902" w:rsidRPr="00C278E1" w:rsidRDefault="0045690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(0.1</w:t>
            </w:r>
            <w:r w:rsidR="00E07862" w:rsidRPr="00E0786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278E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BE41C30" w14:textId="77777777" w:rsidR="00F80AB5" w:rsidRPr="00C278E1" w:rsidRDefault="00F80AB5" w:rsidP="00A101F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155D2783" w14:textId="545EF930" w:rsidR="009E29AB" w:rsidRPr="00C278E1" w:rsidRDefault="000736CD" w:rsidP="00C278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C278E1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="005E33F1" w:rsidRPr="00C278E1">
        <w:rPr>
          <w:rFonts w:asciiTheme="majorBidi" w:hAnsiTheme="majorBidi" w:hint="cs"/>
          <w:spacing w:val="2"/>
          <w:sz w:val="30"/>
          <w:szCs w:val="30"/>
          <w:cs/>
        </w:rPr>
        <w:t>งวดสามเดือนและหกเดือน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E07862" w:rsidRPr="00E07862">
        <w:rPr>
          <w:rFonts w:asciiTheme="majorBidi" w:hAnsiTheme="majorBidi"/>
          <w:spacing w:val="2"/>
          <w:sz w:val="30"/>
          <w:szCs w:val="30"/>
        </w:rPr>
        <w:t>3</w:t>
      </w:r>
      <w:r w:rsidR="00582234" w:rsidRPr="00C278E1">
        <w:rPr>
          <w:rFonts w:asciiTheme="majorBidi" w:hAnsiTheme="majorBidi"/>
          <w:spacing w:val="2"/>
          <w:sz w:val="30"/>
          <w:szCs w:val="30"/>
        </w:rPr>
        <w:t xml:space="preserve">0 </w:t>
      </w:r>
      <w:r w:rsidR="00582234" w:rsidRPr="00C278E1">
        <w:rPr>
          <w:rFonts w:asciiTheme="majorBidi" w:hAnsiTheme="majorBidi"/>
          <w:spacing w:val="2"/>
          <w:sz w:val="30"/>
          <w:szCs w:val="30"/>
          <w:cs/>
        </w:rPr>
        <w:t>มิถุนายน</w:t>
      </w:r>
      <w:r w:rsidR="007B5609" w:rsidRPr="00C278E1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/>
          <w:spacing w:val="2"/>
          <w:sz w:val="30"/>
          <w:szCs w:val="30"/>
        </w:rPr>
        <w:t>2</w:t>
      </w:r>
      <w:r w:rsidR="00E07862" w:rsidRPr="00E07862">
        <w:rPr>
          <w:rFonts w:asciiTheme="majorBidi" w:hAnsiTheme="majorBidi"/>
          <w:spacing w:val="2"/>
          <w:sz w:val="30"/>
          <w:szCs w:val="30"/>
        </w:rPr>
        <w:t>569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C278E1">
        <w:rPr>
          <w:rFonts w:asciiTheme="majorBidi" w:hAnsiTheme="majorBidi"/>
          <w:spacing w:val="2"/>
          <w:sz w:val="30"/>
          <w:szCs w:val="30"/>
        </w:rPr>
        <w:t>2</w:t>
      </w:r>
      <w:r w:rsidR="00E07862" w:rsidRPr="00E07862">
        <w:rPr>
          <w:rFonts w:asciiTheme="majorBidi" w:hAnsiTheme="majorBidi"/>
          <w:spacing w:val="2"/>
          <w:sz w:val="30"/>
          <w:szCs w:val="30"/>
        </w:rPr>
        <w:t>568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C278E1">
        <w:rPr>
          <w:rFonts w:asciiTheme="majorBidi" w:hAnsiTheme="majorBidi"/>
          <w:spacing w:val="2"/>
          <w:sz w:val="30"/>
          <w:szCs w:val="30"/>
        </w:rPr>
        <w:t xml:space="preserve"> </w:t>
      </w:r>
      <w:r w:rsidR="00F43B3A" w:rsidRPr="00C278E1">
        <w:rPr>
          <w:rFonts w:asciiTheme="majorBidi" w:hAnsiTheme="majorBidi" w:hint="cs"/>
          <w:spacing w:val="2"/>
          <w:sz w:val="30"/>
          <w:szCs w:val="30"/>
          <w:cs/>
        </w:rPr>
        <w:t>กำไร (</w:t>
      </w:r>
      <w:r w:rsidR="00B05793" w:rsidRPr="00C278E1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F43B3A" w:rsidRPr="00C278E1">
        <w:rPr>
          <w:rFonts w:asciiTheme="majorBidi" w:hAnsiTheme="majorBidi" w:hint="cs"/>
          <w:spacing w:val="2"/>
          <w:sz w:val="30"/>
          <w:szCs w:val="30"/>
          <w:cs/>
        </w:rPr>
        <w:t xml:space="preserve">) </w:t>
      </w:r>
      <w:r w:rsidR="00AF00D8" w:rsidRPr="00C278E1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C278E1">
        <w:rPr>
          <w:rFonts w:asciiTheme="majorBidi" w:hAnsiTheme="majorBidi" w:hint="cs"/>
          <w:spacing w:val="2"/>
          <w:sz w:val="30"/>
          <w:szCs w:val="30"/>
          <w:cs/>
        </w:rPr>
        <w:t>เท่ากับ</w:t>
      </w:r>
      <w:r w:rsidR="00F43B3A" w:rsidRPr="00C278E1">
        <w:rPr>
          <w:rFonts w:asciiTheme="majorBidi" w:hAnsiTheme="majorBidi" w:hint="cs"/>
          <w:spacing w:val="2"/>
          <w:sz w:val="30"/>
          <w:szCs w:val="30"/>
          <w:cs/>
        </w:rPr>
        <w:t>กำไร (</w:t>
      </w:r>
      <w:r w:rsidR="00B05793" w:rsidRPr="00C278E1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F43B3A" w:rsidRPr="00C278E1">
        <w:rPr>
          <w:rFonts w:asciiTheme="majorBidi" w:hAnsiTheme="majorBidi" w:hint="cs"/>
          <w:spacing w:val="2"/>
          <w:sz w:val="30"/>
          <w:szCs w:val="30"/>
          <w:cs/>
        </w:rPr>
        <w:t xml:space="preserve">) </w:t>
      </w:r>
      <w:r w:rsidR="00AF00D8" w:rsidRPr="00C278E1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6929A906" w14:textId="77777777" w:rsidR="009E29AB" w:rsidRDefault="009E29AB" w:rsidP="00C278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5BC84AF0" w14:textId="77777777" w:rsidR="006123A7" w:rsidRPr="00C278E1" w:rsidRDefault="006123A7" w:rsidP="00C278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01391DC5" w14:textId="77777777" w:rsidR="00D428F7" w:rsidRPr="00C278E1" w:rsidRDefault="00D428F7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E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59FB3577" w14:textId="77777777" w:rsidR="00D428F7" w:rsidRPr="00C278E1" w:rsidRDefault="00D428F7" w:rsidP="00A101FA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297"/>
        <w:gridCol w:w="231"/>
        <w:gridCol w:w="1352"/>
      </w:tblGrid>
      <w:tr w:rsidR="007B65FE" w:rsidRPr="00C278E1" w:rsidDel="00D43E7A" w14:paraId="1EED7AB4" w14:textId="77777777" w:rsidTr="00857A3E">
        <w:trPr>
          <w:tblHeader/>
        </w:trPr>
        <w:tc>
          <w:tcPr>
            <w:tcW w:w="3060" w:type="dxa"/>
            <w:vAlign w:val="bottom"/>
          </w:tcPr>
          <w:p w14:paraId="1FF0C33A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7E3C08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FD1EAB0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63255A32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B021E89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</w:tcPr>
          <w:p w14:paraId="0B5A369A" w14:textId="77777777" w:rsidR="007B65FE" w:rsidRPr="00C278E1" w:rsidDel="00D43E7A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B65FE" w:rsidRPr="00C278E1" w14:paraId="6D19A96D" w14:textId="77777777" w:rsidTr="00857A3E">
        <w:trPr>
          <w:tblHeader/>
        </w:trPr>
        <w:tc>
          <w:tcPr>
            <w:tcW w:w="3060" w:type="dxa"/>
          </w:tcPr>
          <w:p w14:paraId="17890D2E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FCB639E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B9904C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41E17CAA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278636C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5F8ADBA8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65FE" w:rsidRPr="00C278E1" w14:paraId="317A85A7" w14:textId="77777777" w:rsidTr="00857A3E">
        <w:tc>
          <w:tcPr>
            <w:tcW w:w="3060" w:type="dxa"/>
          </w:tcPr>
          <w:p w14:paraId="0C85B2F0" w14:textId="11F72C79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569</w:t>
            </w:r>
          </w:p>
        </w:tc>
        <w:tc>
          <w:tcPr>
            <w:tcW w:w="1710" w:type="dxa"/>
          </w:tcPr>
          <w:p w14:paraId="002E49E1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0AD4E20E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97" w:type="dxa"/>
          </w:tcPr>
          <w:p w14:paraId="23F0F819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E6AA419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C26398D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65FE" w:rsidRPr="00C278E1" w14:paraId="68AD3C51" w14:textId="77777777" w:rsidTr="00857A3E">
        <w:tc>
          <w:tcPr>
            <w:tcW w:w="3060" w:type="dxa"/>
          </w:tcPr>
          <w:p w14:paraId="446630AF" w14:textId="0EBDA3EB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710" w:type="dxa"/>
          </w:tcPr>
          <w:p w14:paraId="1F667B53" w14:textId="731D8543" w:rsidR="007B65FE" w:rsidRPr="00C278E1" w:rsidRDefault="00811E3F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1FA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="007B65FE" w:rsidRPr="00C278E1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7B65FE"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B65FE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710" w:type="dxa"/>
          </w:tcPr>
          <w:p w14:paraId="3995D926" w14:textId="43ABB414" w:rsidR="007B65FE" w:rsidRPr="00C278E1" w:rsidRDefault="00811E3F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B65FE"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65FE" w:rsidRPr="00C278E1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7B65FE"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B65FE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297" w:type="dxa"/>
          </w:tcPr>
          <w:p w14:paraId="44B850E9" w14:textId="620EF68F" w:rsidR="007B65FE" w:rsidRPr="00C278E1" w:rsidRDefault="00811E3F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6E04C6C5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84A6263" w14:textId="23B94333" w:rsidR="007B65FE" w:rsidRPr="00C278E1" w:rsidRDefault="00811E3F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B65FE" w:rsidRPr="00C278E1" w14:paraId="46593394" w14:textId="77777777" w:rsidTr="00857A3E">
        <w:tc>
          <w:tcPr>
            <w:tcW w:w="3060" w:type="dxa"/>
          </w:tcPr>
          <w:p w14:paraId="58EFCCC9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290214D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5A3820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6280377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8199C90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997F9DC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5FE" w:rsidRPr="00C278E1" w14:paraId="38EC3C17" w14:textId="77777777" w:rsidTr="00857A3E">
        <w:tc>
          <w:tcPr>
            <w:tcW w:w="3060" w:type="dxa"/>
          </w:tcPr>
          <w:p w14:paraId="671C999E" w14:textId="4828E38A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568</w:t>
            </w:r>
          </w:p>
        </w:tc>
        <w:tc>
          <w:tcPr>
            <w:tcW w:w="1710" w:type="dxa"/>
          </w:tcPr>
          <w:p w14:paraId="4F3E2EF8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9CC181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BB82A6F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340C37C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69839C0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5FE" w:rsidRPr="00C278E1" w14:paraId="0CE7D517" w14:textId="77777777" w:rsidTr="00857A3E">
        <w:tc>
          <w:tcPr>
            <w:tcW w:w="3060" w:type="dxa"/>
          </w:tcPr>
          <w:p w14:paraId="59CA00D1" w14:textId="4D3C3E4F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710" w:type="dxa"/>
          </w:tcPr>
          <w:p w14:paraId="358E3030" w14:textId="141A3E81" w:rsidR="007B65FE" w:rsidRPr="00C278E1" w:rsidRDefault="00E07862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B65FE"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65FE" w:rsidRPr="00C278E1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7B65FE"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B65FE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710" w:type="dxa"/>
          </w:tcPr>
          <w:p w14:paraId="2ADB683F" w14:textId="220B28BE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E1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C278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297" w:type="dxa"/>
          </w:tcPr>
          <w:p w14:paraId="3E3B0550" w14:textId="2B87BB72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7947B263" w14:textId="77777777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E93887C" w14:textId="4A7F1E69" w:rsidR="007B65FE" w:rsidRPr="00C278E1" w:rsidRDefault="007B65FE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</w:tbl>
    <w:p w14:paraId="0674E5A2" w14:textId="77777777" w:rsidR="00D428F7" w:rsidRPr="00A101FA" w:rsidRDefault="00D428F7" w:rsidP="00A101FA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E463F9D" w14:textId="14D9E6B8" w:rsidR="009E29AB" w:rsidRPr="00C278E1" w:rsidRDefault="009E29AB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E1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8037493" w14:textId="77777777" w:rsidR="009E29AB" w:rsidRPr="00C278E1" w:rsidRDefault="009E29AB" w:rsidP="00C278E1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679C260F" w14:textId="77777777" w:rsidR="009E29AB" w:rsidRPr="00C278E1" w:rsidRDefault="009E29AB" w:rsidP="00C278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C278E1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C278E1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6C6CF48C" w14:textId="77777777" w:rsidR="009E29AB" w:rsidRPr="00C278E1" w:rsidRDefault="009E29AB" w:rsidP="00C278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2AEE9CAA" w14:textId="77777777" w:rsidR="009E29AB" w:rsidRPr="00C278E1" w:rsidRDefault="009E29AB" w:rsidP="00C278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C278E1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C278E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DB3BEA8" w14:textId="256A0063" w:rsidR="005116B7" w:rsidRPr="00C278E1" w:rsidRDefault="003B1077" w:rsidP="00C278E1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78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C278E1" w:rsidRDefault="000E21DC" w:rsidP="00C278E1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C278E1" w:rsidSect="000E1333">
          <w:headerReference w:type="default" r:id="rId13"/>
          <w:footerReference w:type="default" r:id="rId14"/>
          <w:headerReference w:type="first" r:id="rId15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9E29AB" w:rsidRPr="00C278E1" w14:paraId="6E21F1F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8507EA7" w14:textId="77777777" w:rsidR="00EC23B6" w:rsidRPr="00C278E1" w:rsidRDefault="00EC23B6" w:rsidP="00C278E1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317ABAD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E29AB" w:rsidRPr="00C278E1" w14:paraId="707ADD2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274CCD7A" w14:textId="77777777" w:rsidR="00EC23B6" w:rsidRPr="00C278E1" w:rsidRDefault="00EC23B6" w:rsidP="00C278E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8738A13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384E30E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6C0755FE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E29AB" w:rsidRPr="00C278E1" w14:paraId="6014F954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83AA0A" w14:textId="79CBBCDA" w:rsidR="00EC23B6" w:rsidRPr="00C278E1" w:rsidRDefault="00EC23B6" w:rsidP="00C278E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582234"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582234"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8B056A" w:rsidRPr="00C278E1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56</w:t>
            </w:r>
            <w:r w:rsidR="00E07862" w:rsidRPr="00E0786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1F1F5E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7033BE7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1DF632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27A9782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132AAB" w14:textId="77777777" w:rsidR="00EC23B6" w:rsidRPr="00C278E1" w:rsidRDefault="00EC23B6" w:rsidP="00C278E1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E58D729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430F3E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4ACA514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E45A4CA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0CFBFE3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D012D87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13C4127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9C35FA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CFBC99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82F381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CC45EFF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7D533F" w14:textId="77777777" w:rsidR="00EC23B6" w:rsidRPr="00C278E1" w:rsidRDefault="00EC23B6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6EF8656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E013AD4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03AA997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588BFC6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A31F86E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A147298" w14:textId="77777777" w:rsidR="00EC23B6" w:rsidRPr="00C278E1" w:rsidRDefault="00EC23B6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7D7D1ADD" w14:textId="2F0976D0" w:rsidR="00EC23B6" w:rsidRPr="00C278E1" w:rsidRDefault="00EC23B6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437C94FC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D6C5566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29AB" w:rsidRPr="00C278E1" w14:paraId="42580A7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1FADEC1A" w14:textId="77777777" w:rsidR="00EC23B6" w:rsidRPr="00C278E1" w:rsidRDefault="00EC23B6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6E475A17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29AB" w:rsidRPr="00C278E1" w14:paraId="3294EAFC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69700B4" w14:textId="77777777" w:rsidR="00EC23B6" w:rsidRPr="00C278E1" w:rsidRDefault="00EC23B6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A02C213" w14:textId="77777777" w:rsidR="00EC23B6" w:rsidRPr="00C278E1" w:rsidRDefault="00EC23B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DC0DB9" w14:textId="77777777" w:rsidR="00EC23B6" w:rsidRPr="00C278E1" w:rsidRDefault="00EC23B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073C3D" w14:textId="77777777" w:rsidR="00EC23B6" w:rsidRPr="00C278E1" w:rsidRDefault="00EC23B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EB552" w14:textId="77777777" w:rsidR="00EC23B6" w:rsidRPr="00C278E1" w:rsidRDefault="00EC23B6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D75F" w14:textId="77777777" w:rsidR="00EC23B6" w:rsidRPr="00C278E1" w:rsidRDefault="00EC23B6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B9140E" w14:textId="77777777" w:rsidR="00EC23B6" w:rsidRPr="00C278E1" w:rsidRDefault="00EC23B6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D432DEF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46034A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F90313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F7DDE5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088CE9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127DA5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76AE2DA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8DC313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B81A6D1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E95D85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B576A2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6207" w:rsidRPr="00C278E1" w14:paraId="16B617C6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6079FFD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D91699A" w14:textId="0E0AC441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8D17BC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D43228" w14:textId="4E17A4B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94FE79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34EE9" w14:textId="7C16D5AC" w:rsidR="00CA6207" w:rsidRPr="00C278E1" w:rsidRDefault="00942919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270A27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BD34E9" w14:textId="0E62520D" w:rsidR="00CA6207" w:rsidRPr="00C278E1" w:rsidRDefault="00E07862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54</w:t>
            </w:r>
            <w:r w:rsidR="00942919"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,0</w:t>
            </w: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89</w:t>
            </w:r>
          </w:p>
        </w:tc>
        <w:tc>
          <w:tcPr>
            <w:tcW w:w="236" w:type="dxa"/>
          </w:tcPr>
          <w:p w14:paraId="60A3B811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D953D3" w14:textId="2EBB2430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54</w:t>
            </w:r>
            <w:r w:rsidR="00942919"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,0</w:t>
            </w: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89</w:t>
            </w:r>
          </w:p>
        </w:tc>
        <w:tc>
          <w:tcPr>
            <w:tcW w:w="236" w:type="dxa"/>
          </w:tcPr>
          <w:p w14:paraId="43716B7E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359032" w14:textId="1A4A22A2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E9BCAF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F85C6A" w14:textId="291F60EB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FE3C5A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5E2D79" w14:textId="33D5D676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360A3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9F1358" w14:textId="2D914476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6207" w:rsidRPr="00C278E1" w14:paraId="4F959E30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62BAC39F" w14:textId="77777777" w:rsidR="00CA6207" w:rsidRPr="00C278E1" w:rsidRDefault="00CA6207" w:rsidP="00C278E1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31EF898C" w14:textId="38FC234E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7C9115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D6A892" w14:textId="3BE34945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0DCFFD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10CC7" w14:textId="08141253" w:rsidR="00CA6207" w:rsidRPr="00C278E1" w:rsidRDefault="00942919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236" w:type="dxa"/>
          </w:tcPr>
          <w:p w14:paraId="62840F66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4FA57A" w14:textId="12447E4C" w:rsidR="00CA6207" w:rsidRPr="00C278E1" w:rsidRDefault="00E07862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42919" w:rsidRPr="00A101FA">
              <w:rPr>
                <w:rFonts w:ascii="Angsana New" w:hAnsi="Angsana New"/>
                <w:sz w:val="26"/>
                <w:szCs w:val="26"/>
              </w:rPr>
              <w:t>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236" w:type="dxa"/>
          </w:tcPr>
          <w:p w14:paraId="2D8C28F7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0C5814" w14:textId="0205F49F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942919" w:rsidRPr="00A101FA">
              <w:rPr>
                <w:rFonts w:ascii="Angsana New" w:hAnsi="Angsana New"/>
                <w:sz w:val="26"/>
                <w:szCs w:val="26"/>
              </w:rPr>
              <w:t>,0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236" w:type="dxa"/>
          </w:tcPr>
          <w:p w14:paraId="759BFAFD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BF8A255" w14:textId="34107B4A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78A2C6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093E34" w14:textId="0F10F3DC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236" w:type="dxa"/>
            <w:vAlign w:val="bottom"/>
          </w:tcPr>
          <w:p w14:paraId="7CA4142C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DA6E088" w14:textId="4F1B0652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00A7AF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2DBC18" w14:textId="4E778B39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</w:tr>
      <w:tr w:rsidR="00CA6207" w:rsidRPr="00C278E1" w14:paraId="5ACAC335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9E27D7E" w14:textId="77777777" w:rsidR="00CA6207" w:rsidRPr="00C278E1" w:rsidRDefault="00CA6207" w:rsidP="00C278E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40F50D63" w14:textId="39CD8BC3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0F54CD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34FB0A" w14:textId="6B131662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942919" w:rsidRPr="00A101F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2A8F7BD0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D8D917C" w14:textId="0E649A2A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13215C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F37BB2" w14:textId="447AEB7D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DD3B1F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31FDD6" w14:textId="22B971A8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942919" w:rsidRPr="00A101F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4E3D1F6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FA8E54" w14:textId="7F196822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32FCB0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14D36A" w14:textId="1681D3DA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942919" w:rsidRPr="00A101F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5FF5D6E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B00939" w14:textId="45139881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5E9565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95F451" w14:textId="2AAFAD9D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942919" w:rsidRPr="00A101F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A6207" w:rsidRPr="00C278E1" w14:paraId="6923FB5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AFA4CB" w14:textId="77777777" w:rsidR="00CA6207" w:rsidRPr="00C278E1" w:rsidRDefault="00CA6207" w:rsidP="00C278E1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051BFBD" w14:textId="55F99393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356DC8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C16D5F" w14:textId="181B4AC1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53</w:t>
            </w:r>
            <w:r w:rsidR="00942919" w:rsidRPr="00A101F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368DA3F6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D7F506" w14:textId="2E20916D" w:rsidR="00CA6207" w:rsidRPr="00C278E1" w:rsidRDefault="00942919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101FA">
              <w:rPr>
                <w:rFonts w:ascii="Angsana New" w:hAnsi="Angsana New"/>
                <w:sz w:val="26"/>
                <w:szCs w:val="26"/>
              </w:rPr>
              <w:t>,22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61DFCD28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CE599C" w14:textId="3751A5D3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50ACF5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08136F" w14:textId="7391096F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101FA">
              <w:rPr>
                <w:rFonts w:ascii="Angsana New" w:hAnsi="Angsana New"/>
                <w:sz w:val="26"/>
                <w:szCs w:val="26"/>
              </w:rPr>
              <w:t>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758</w:t>
            </w:r>
          </w:p>
        </w:tc>
        <w:tc>
          <w:tcPr>
            <w:tcW w:w="236" w:type="dxa"/>
            <w:vAlign w:val="bottom"/>
          </w:tcPr>
          <w:p w14:paraId="5EDE80C2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FE80D9" w14:textId="4364CF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</w:t>
            </w:r>
            <w:r w:rsidR="00942919" w:rsidRPr="00A101FA">
              <w:rPr>
                <w:rFonts w:ascii="Angsana New" w:hAnsi="Angsana New"/>
                <w:sz w:val="26"/>
                <w:szCs w:val="26"/>
              </w:rPr>
              <w:t>2,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236" w:type="dxa"/>
            <w:vAlign w:val="bottom"/>
          </w:tcPr>
          <w:p w14:paraId="76A1CDA9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BBB84" w14:textId="0FB13713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3578D1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868B6CD" w14:textId="7EEF6CBD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2,02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439BE3F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4466AD" w14:textId="60CC8AEE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101FA">
              <w:rPr>
                <w:rFonts w:ascii="Angsana New" w:hAnsi="Angsana New"/>
                <w:sz w:val="26"/>
                <w:szCs w:val="26"/>
              </w:rPr>
              <w:t>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758</w:t>
            </w:r>
          </w:p>
        </w:tc>
      </w:tr>
      <w:tr w:rsidR="00CA6207" w:rsidRPr="00C278E1" w14:paraId="7A715B1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46E72E1" w14:textId="77777777" w:rsidR="00CA6207" w:rsidRPr="00C278E1" w:rsidRDefault="00CA6207" w:rsidP="00C278E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C39EAA5" w14:textId="68983E95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101FA">
              <w:rPr>
                <w:rFonts w:ascii="Angsana New" w:hAnsi="Angsana New"/>
                <w:sz w:val="26"/>
                <w:szCs w:val="26"/>
              </w:rPr>
              <w:t>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14EB8BAB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59DCCA" w14:textId="200389CC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236" w:type="dxa"/>
          </w:tcPr>
          <w:p w14:paraId="3177F7AB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651D22" w14:textId="6AE2BAB6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1B7C2A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736CB" w14:textId="1721CD75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7DD3EC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37FE32" w14:textId="098A0281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236" w:type="dxa"/>
          </w:tcPr>
          <w:p w14:paraId="4E1F8880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C46327" w14:textId="056DB4DB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1CA20A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812F6D" w14:textId="17A25FAF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236" w:type="dxa"/>
            <w:vAlign w:val="bottom"/>
          </w:tcPr>
          <w:p w14:paraId="0B05419E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B2F5C8" w14:textId="49BD8B8B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8BDA03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379590" w14:textId="0F48512A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453</w:t>
            </w:r>
          </w:p>
        </w:tc>
      </w:tr>
      <w:tr w:rsidR="00CA6207" w:rsidRPr="00C278E1" w14:paraId="2FFAC54D" w14:textId="77777777" w:rsidTr="00BF1F22">
        <w:trPr>
          <w:trHeight w:val="261"/>
        </w:trPr>
        <w:tc>
          <w:tcPr>
            <w:tcW w:w="3420" w:type="dxa"/>
            <w:vAlign w:val="bottom"/>
          </w:tcPr>
          <w:p w14:paraId="69BFD6B8" w14:textId="77777777" w:rsidR="00CA6207" w:rsidRPr="00C278E1" w:rsidRDefault="00CA6207" w:rsidP="00C278E1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F9D438E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35A24F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7A09720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6D28C14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654B2DC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A5E625C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21F0455B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9A1770C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6260C9AB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6259BCF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BD7233F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7019ED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29F8478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CA9D499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2A4DC5BA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4A749BD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20C490FC" w14:textId="77777777" w:rsidR="00CA6207" w:rsidRPr="00C278E1" w:rsidRDefault="00CA6207" w:rsidP="00C278E1">
            <w:pPr>
              <w:rPr>
                <w:sz w:val="16"/>
                <w:szCs w:val="16"/>
              </w:rPr>
            </w:pPr>
          </w:p>
        </w:tc>
      </w:tr>
      <w:tr w:rsidR="00CA6207" w:rsidRPr="00C278E1" w14:paraId="7128F2A7" w14:textId="77777777" w:rsidTr="00BF1F22">
        <w:trPr>
          <w:trHeight w:val="261"/>
        </w:trPr>
        <w:tc>
          <w:tcPr>
            <w:tcW w:w="3420" w:type="dxa"/>
            <w:vAlign w:val="bottom"/>
          </w:tcPr>
          <w:p w14:paraId="426FE5D4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9D0BB19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A69A0E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70DB1D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929AB6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461448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84D1AA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6C59D8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0BFB3AB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5C9F3C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557ADE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5767B8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32EC37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9CC2CF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EA6E52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7970193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2450AD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37C262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6207" w:rsidRPr="00C278E1" w14:paraId="3B9EF70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AF1F4B1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F45063D" w14:textId="028977AD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0D2721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1A2F614" w14:textId="282F451F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942919"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,10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73C735FA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6EBA6C" w14:textId="74DC3128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EF28BC9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993F5" w14:textId="3E56B674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DDF43F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EFF159" w14:textId="72E49A33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1,10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290AC2B8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CDCC92A" w14:textId="338DB668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1E0C33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4C6E65A" w14:textId="5FD99C2A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1,10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3D800521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51952F" w14:textId="0F86AA98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D50FE2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F027A" w14:textId="18030CD1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1,10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</w:tr>
      <w:tr w:rsidR="00CA6207" w:rsidRPr="00C278E1" w14:paraId="2B2CC01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C78D423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26F2CD1" w14:textId="2DE2C4A6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170932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C890A3" w14:textId="6F9ED1D1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61B660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9E4FC6" w14:textId="3AE44400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C674309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837D86" w14:textId="5882BC70" w:rsidR="00CA6207" w:rsidRPr="00C278E1" w:rsidRDefault="00942919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743</w:t>
            </w:r>
          </w:p>
        </w:tc>
        <w:tc>
          <w:tcPr>
            <w:tcW w:w="236" w:type="dxa"/>
            <w:vAlign w:val="bottom"/>
          </w:tcPr>
          <w:p w14:paraId="1F733B93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C12B3B" w14:textId="2661D4AD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743</w:t>
            </w:r>
          </w:p>
        </w:tc>
        <w:tc>
          <w:tcPr>
            <w:tcW w:w="236" w:type="dxa"/>
            <w:vAlign w:val="bottom"/>
          </w:tcPr>
          <w:p w14:paraId="67A42C15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3BFD91" w14:textId="38879C6D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7B78A5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D02B07" w14:textId="31D5A54A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CA6207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*</w:t>
            </w:r>
          </w:p>
        </w:tc>
        <w:tc>
          <w:tcPr>
            <w:tcW w:w="236" w:type="dxa"/>
            <w:vAlign w:val="bottom"/>
          </w:tcPr>
          <w:p w14:paraId="140FAAA0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117200" w14:textId="2C6B9F7A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4F347B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9D1B4A" w14:textId="73E56C16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CA6207" w:rsidRPr="00C278E1" w14:paraId="3C51815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6ED24D3B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278E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E9BB96" w14:textId="069F721E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CE1360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A3852" w14:textId="2DE9A90A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F7197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15727E" w14:textId="7806AAB0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5D60DF0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FE17292" w14:textId="109CE3A7" w:rsidR="00CA6207" w:rsidRPr="00C278E1" w:rsidRDefault="00942919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121,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36F548B2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F29FAA" w14:textId="50A621E4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121,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8E43624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FDE6CE" w14:textId="362B862D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8C63F9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E41A1B" w14:textId="10F86842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</w:t>
            </w: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45CA3EB2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D4180A" w14:textId="7BDCC820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AB2E9F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284E53" w14:textId="1C6C385E" w:rsidR="00CA6207" w:rsidRPr="00C278E1" w:rsidRDefault="00942919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</w:t>
            </w:r>
            <w:r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</w:tr>
      <w:tr w:rsidR="00CA6207" w:rsidRPr="00C278E1" w14:paraId="1FFF1E3C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DDBF9D8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B0C9B07" w14:textId="6D9DF66E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="00942919" w:rsidRPr="00A101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4DA420ED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C900595" w14:textId="51AAE01B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2C32E4AB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B4F29" w14:textId="4F2F13FC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098A5F9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3FF46" w14:textId="5C1E97A4" w:rsidR="00CA6207" w:rsidRPr="00C278E1" w:rsidRDefault="00CA6207" w:rsidP="00C278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04F4A6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2A6470" w14:textId="5E3854D1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859</w:t>
            </w:r>
          </w:p>
        </w:tc>
        <w:tc>
          <w:tcPr>
            <w:tcW w:w="236" w:type="dxa"/>
            <w:vAlign w:val="bottom"/>
          </w:tcPr>
          <w:p w14:paraId="415BF840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04F87BF" w14:textId="1B14E382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174B5C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B2B8E7" w14:textId="44740846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859</w:t>
            </w:r>
          </w:p>
        </w:tc>
        <w:tc>
          <w:tcPr>
            <w:tcW w:w="236" w:type="dxa"/>
            <w:vAlign w:val="bottom"/>
          </w:tcPr>
          <w:p w14:paraId="516C4BC5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A3B40F" w14:textId="49DA6E5B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3F8815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43EEF" w14:textId="486D2389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859</w:t>
            </w:r>
          </w:p>
        </w:tc>
      </w:tr>
      <w:tr w:rsidR="009E29AB" w:rsidRPr="00C278E1" w14:paraId="054B8340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19379B3F" w14:textId="77777777" w:rsidR="005B5F5F" w:rsidRPr="00C278E1" w:rsidRDefault="005B5F5F" w:rsidP="00C278E1">
            <w:pPr>
              <w:pStyle w:val="acctfourfigures"/>
              <w:spacing w:before="12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278E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78E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C278E1" w:rsidRDefault="00195EF2" w:rsidP="00C278E1">
      <w:r w:rsidRPr="00C278E1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9E29AB" w:rsidRPr="00C278E1" w14:paraId="6932345E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75A30E27" w14:textId="77777777" w:rsidR="005C51C5" w:rsidRPr="00C278E1" w:rsidRDefault="005C51C5" w:rsidP="00C278E1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B62D280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E29AB" w:rsidRPr="00C278E1" w14:paraId="23C3890C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460FD902" w14:textId="77777777" w:rsidR="005C51C5" w:rsidRPr="00C278E1" w:rsidRDefault="005C51C5" w:rsidP="00C278E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6904F9EA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7EF47E30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049A0521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E29AB" w:rsidRPr="00C278E1" w14:paraId="50CE6791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1F6D64D5" w14:textId="5454EB76" w:rsidR="005C51C5" w:rsidRPr="00C278E1" w:rsidRDefault="005C51C5" w:rsidP="00C278E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C278E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C20031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8E3636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C28A5D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342D5F8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617702D" w14:textId="77777777" w:rsidR="005C51C5" w:rsidRPr="00C278E1" w:rsidRDefault="005C51C5" w:rsidP="00C278E1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C37231A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4A4B21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5F30EAAE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2A8102A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4811E3C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71AAC1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BB0887B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E708C68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EC754B0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008B4C9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90C5C7C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44D63D" w14:textId="77777777" w:rsidR="005C51C5" w:rsidRPr="00C278E1" w:rsidRDefault="005C51C5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3DDBD028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34CD5AE2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5246D76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21882E26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05F18F6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5B4D4ED6" w14:textId="77777777" w:rsidR="005C51C5" w:rsidRPr="00C278E1" w:rsidRDefault="005C51C5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3FD64DCC" w14:textId="0FFEA5C5" w:rsidR="005C51C5" w:rsidRPr="00C278E1" w:rsidRDefault="005C51C5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1B735C1C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3A15F36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29AB" w:rsidRPr="00C278E1" w14:paraId="765A0702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1968146C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48E4388B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29AB" w:rsidRPr="00C278E1" w14:paraId="1D869DA8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76CBC1BF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1D4BD7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763D0D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10F0FF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FA25E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38BE7E8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4C6779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32A9601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C96062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F83560A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C887E38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B5F1A35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7D6ABA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87424A3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AE2421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5ACF88E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C82F03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5C04E3E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C278E1" w14:paraId="46F3BF12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505AF68B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CB11B65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74D6EB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A65DE6C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12A209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2DF1413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731210D0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71BFBC5" w14:textId="76C7BAA3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C278E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C278E1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7965FF4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EEBCDA2" w14:textId="00491D2D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C278E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C278E1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473CB052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4505EA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900D0D4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F58215D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304F083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F8B91A8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85F991E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68211DB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E29AB" w:rsidRPr="00C278E1" w14:paraId="503CD590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0FF5FE71" w14:textId="77777777" w:rsidR="005C51C5" w:rsidRPr="00C278E1" w:rsidRDefault="005C51C5" w:rsidP="00C278E1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B2EF3EA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504110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DCA967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5B9CCE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99B40C9" w14:textId="57DF4DD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64113077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7D3015" w14:textId="2D03C91C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2,1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236" w:type="dxa"/>
          </w:tcPr>
          <w:p w14:paraId="17AA49DB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E02130" w14:textId="148855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346</w:t>
            </w:r>
          </w:p>
        </w:tc>
        <w:tc>
          <w:tcPr>
            <w:tcW w:w="236" w:type="dxa"/>
            <w:gridSpan w:val="2"/>
          </w:tcPr>
          <w:p w14:paraId="03661BFD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4C5B99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63009B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1B1640" w14:textId="7853F6CF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1E3143DC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0501A6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1D1605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E29A0E" w14:textId="7F9C639D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9E29AB" w:rsidRPr="00C278E1" w14:paraId="5A76FA0A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48D9E448" w14:textId="77777777" w:rsidR="005C51C5" w:rsidRPr="00C278E1" w:rsidRDefault="005C51C5" w:rsidP="00C278E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A17785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171A2AA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F7A188B" w14:textId="077D82AC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0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2A0C5C99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74913BA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9869E9D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C7FB0EC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B316F1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3E0CA" w14:textId="0F08407C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0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0C53529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3934C74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E8FECA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98386F1" w14:textId="3FF0C274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0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35DC9342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A0A1E4B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3922DA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7FAC57C" w14:textId="23CD68E0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0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9E29AB" w:rsidRPr="00C278E1" w14:paraId="1BED5BB6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2163433A" w14:textId="77777777" w:rsidR="005C51C5" w:rsidRPr="00C278E1" w:rsidRDefault="005C51C5" w:rsidP="00C278E1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7816C9A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2338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4DED65" w14:textId="324E877B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456</w:t>
            </w:r>
          </w:p>
        </w:tc>
        <w:tc>
          <w:tcPr>
            <w:tcW w:w="236" w:type="dxa"/>
            <w:vAlign w:val="bottom"/>
          </w:tcPr>
          <w:p w14:paraId="0198EB3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83BD25" w14:textId="3436CC74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236" w:type="dxa"/>
            <w:gridSpan w:val="2"/>
            <w:vAlign w:val="bottom"/>
          </w:tcPr>
          <w:p w14:paraId="72FC286E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EA7F028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B51376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CB8630C" w14:textId="17B4DF54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12,2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236" w:type="dxa"/>
            <w:gridSpan w:val="2"/>
            <w:vAlign w:val="bottom"/>
          </w:tcPr>
          <w:p w14:paraId="18BC7A49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1ABFB78" w14:textId="39D609D8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10,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C278E1">
              <w:rPr>
                <w:rFonts w:ascii="Angsana New" w:hAnsi="Angsana New"/>
                <w:sz w:val="26"/>
                <w:szCs w:val="26"/>
              </w:rPr>
              <w:t>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0DDADFDF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CB271C" w14:textId="4C786DBD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2CA82062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8EF26D1" w14:textId="35B540E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236" w:type="dxa"/>
            <w:gridSpan w:val="2"/>
            <w:vAlign w:val="bottom"/>
          </w:tcPr>
          <w:p w14:paraId="19B10A40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7E3096D" w14:textId="54CA59E8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12,2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</w:p>
        </w:tc>
      </w:tr>
      <w:tr w:rsidR="009E29AB" w:rsidRPr="00C278E1" w14:paraId="0964701B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7BE42909" w14:textId="77777777" w:rsidR="005C51C5" w:rsidRPr="00C278E1" w:rsidRDefault="005C51C5" w:rsidP="00C278E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B0728E4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B89EF3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B6AE50" w14:textId="5D6C9C9C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236" w:type="dxa"/>
          </w:tcPr>
          <w:p w14:paraId="484A0B54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BA16E4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B11898A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AD65FDA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281D8B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020DD4" w14:textId="44D0E757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14:paraId="14D93790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C3555F8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2FEFF2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B1503A3" w14:textId="66FE5AA0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236" w:type="dxa"/>
            <w:gridSpan w:val="2"/>
            <w:vAlign w:val="bottom"/>
          </w:tcPr>
          <w:p w14:paraId="60394D32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1534DDC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3DEAA78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3E8440" w14:textId="407D47AE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</w:tr>
      <w:tr w:rsidR="009E29AB" w:rsidRPr="00C278E1" w14:paraId="580AF65F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6D2D8204" w14:textId="77777777" w:rsidR="005C51C5" w:rsidRPr="00C278E1" w:rsidRDefault="005C51C5" w:rsidP="00C278E1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05E1B4DD" w14:textId="77777777" w:rsidR="005C51C5" w:rsidRPr="00C278E1" w:rsidRDefault="005C51C5" w:rsidP="00C278E1"/>
        </w:tc>
        <w:tc>
          <w:tcPr>
            <w:tcW w:w="236" w:type="dxa"/>
            <w:vAlign w:val="bottom"/>
          </w:tcPr>
          <w:p w14:paraId="3EE43ADB" w14:textId="77777777" w:rsidR="005C51C5" w:rsidRPr="00C278E1" w:rsidRDefault="005C51C5" w:rsidP="00C278E1"/>
        </w:tc>
        <w:tc>
          <w:tcPr>
            <w:tcW w:w="1204" w:type="dxa"/>
            <w:vAlign w:val="bottom"/>
          </w:tcPr>
          <w:p w14:paraId="54B2C2B7" w14:textId="77777777" w:rsidR="005C51C5" w:rsidRPr="00C278E1" w:rsidRDefault="005C51C5" w:rsidP="00C278E1"/>
        </w:tc>
        <w:tc>
          <w:tcPr>
            <w:tcW w:w="236" w:type="dxa"/>
            <w:vAlign w:val="bottom"/>
          </w:tcPr>
          <w:p w14:paraId="68E4DA8B" w14:textId="77777777" w:rsidR="005C51C5" w:rsidRPr="00C278E1" w:rsidRDefault="005C51C5" w:rsidP="00C278E1"/>
        </w:tc>
        <w:tc>
          <w:tcPr>
            <w:tcW w:w="1204" w:type="dxa"/>
            <w:gridSpan w:val="2"/>
            <w:vAlign w:val="bottom"/>
          </w:tcPr>
          <w:p w14:paraId="2EA0EE33" w14:textId="77777777" w:rsidR="005C51C5" w:rsidRPr="00C278E1" w:rsidRDefault="005C51C5" w:rsidP="00C278E1"/>
        </w:tc>
        <w:tc>
          <w:tcPr>
            <w:tcW w:w="236" w:type="dxa"/>
            <w:gridSpan w:val="2"/>
            <w:vAlign w:val="bottom"/>
          </w:tcPr>
          <w:p w14:paraId="6EDEDCFC" w14:textId="77777777" w:rsidR="005C51C5" w:rsidRPr="00C278E1" w:rsidRDefault="005C51C5" w:rsidP="00C278E1"/>
        </w:tc>
        <w:tc>
          <w:tcPr>
            <w:tcW w:w="1114" w:type="dxa"/>
            <w:vAlign w:val="bottom"/>
          </w:tcPr>
          <w:p w14:paraId="76D0B42B" w14:textId="77777777" w:rsidR="005C51C5" w:rsidRPr="00C278E1" w:rsidRDefault="005C51C5" w:rsidP="00C278E1"/>
        </w:tc>
        <w:tc>
          <w:tcPr>
            <w:tcW w:w="236" w:type="dxa"/>
            <w:vAlign w:val="bottom"/>
          </w:tcPr>
          <w:p w14:paraId="3F9CC2F1" w14:textId="77777777" w:rsidR="005C51C5" w:rsidRPr="00C278E1" w:rsidRDefault="005C51C5" w:rsidP="00C278E1"/>
        </w:tc>
        <w:tc>
          <w:tcPr>
            <w:tcW w:w="1024" w:type="dxa"/>
            <w:vAlign w:val="bottom"/>
          </w:tcPr>
          <w:p w14:paraId="7BEF71FC" w14:textId="77777777" w:rsidR="005C51C5" w:rsidRPr="00C278E1" w:rsidRDefault="005C51C5" w:rsidP="00C278E1"/>
        </w:tc>
        <w:tc>
          <w:tcPr>
            <w:tcW w:w="236" w:type="dxa"/>
            <w:gridSpan w:val="2"/>
            <w:vAlign w:val="bottom"/>
          </w:tcPr>
          <w:p w14:paraId="2BF4D9F8" w14:textId="77777777" w:rsidR="005C51C5" w:rsidRPr="00C278E1" w:rsidRDefault="005C51C5" w:rsidP="00C278E1"/>
        </w:tc>
        <w:tc>
          <w:tcPr>
            <w:tcW w:w="1024" w:type="dxa"/>
            <w:gridSpan w:val="2"/>
            <w:vAlign w:val="bottom"/>
          </w:tcPr>
          <w:p w14:paraId="6B5AB7AA" w14:textId="77777777" w:rsidR="005C51C5" w:rsidRPr="00C278E1" w:rsidRDefault="005C51C5" w:rsidP="00C278E1"/>
        </w:tc>
        <w:tc>
          <w:tcPr>
            <w:tcW w:w="236" w:type="dxa"/>
            <w:gridSpan w:val="2"/>
            <w:vAlign w:val="bottom"/>
          </w:tcPr>
          <w:p w14:paraId="1244D3EB" w14:textId="77777777" w:rsidR="005C51C5" w:rsidRPr="00C278E1" w:rsidRDefault="005C51C5" w:rsidP="00C278E1"/>
        </w:tc>
        <w:tc>
          <w:tcPr>
            <w:tcW w:w="1024" w:type="dxa"/>
            <w:gridSpan w:val="2"/>
            <w:vAlign w:val="bottom"/>
          </w:tcPr>
          <w:p w14:paraId="7582AC38" w14:textId="77777777" w:rsidR="005C51C5" w:rsidRPr="00C278E1" w:rsidRDefault="005C51C5" w:rsidP="00C278E1"/>
        </w:tc>
        <w:tc>
          <w:tcPr>
            <w:tcW w:w="236" w:type="dxa"/>
            <w:gridSpan w:val="2"/>
            <w:vAlign w:val="bottom"/>
          </w:tcPr>
          <w:p w14:paraId="3115D5FB" w14:textId="77777777" w:rsidR="005C51C5" w:rsidRPr="00C278E1" w:rsidRDefault="005C51C5" w:rsidP="00C278E1"/>
        </w:tc>
        <w:tc>
          <w:tcPr>
            <w:tcW w:w="934" w:type="dxa"/>
            <w:gridSpan w:val="2"/>
            <w:vAlign w:val="bottom"/>
          </w:tcPr>
          <w:p w14:paraId="2DBEDEEB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7AA3F5" w14:textId="77777777" w:rsidR="005C51C5" w:rsidRPr="00C278E1" w:rsidRDefault="005C51C5" w:rsidP="00C278E1"/>
        </w:tc>
        <w:tc>
          <w:tcPr>
            <w:tcW w:w="1024" w:type="dxa"/>
            <w:gridSpan w:val="2"/>
            <w:vAlign w:val="bottom"/>
          </w:tcPr>
          <w:p w14:paraId="11F0A587" w14:textId="77777777" w:rsidR="005C51C5" w:rsidRPr="00C278E1" w:rsidRDefault="005C51C5" w:rsidP="00C278E1"/>
        </w:tc>
      </w:tr>
      <w:tr w:rsidR="009E29AB" w:rsidRPr="00C278E1" w14:paraId="4862A590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379A7B8B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C8265F4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8E0F0A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1E3E4D2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CE4599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A50DB6B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FE73BB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EAAC14C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C65DE5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0CF980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CC7F24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C36412C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86F1E8E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9F42B3D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2BB488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2B9721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59B38C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49AC44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C278E1" w14:paraId="095A2746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0B765EB5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71BED9D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779226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72EAE25" w14:textId="5784C3C4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14DBA254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8EF1EAC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878822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224F71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27212A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B3027DD" w14:textId="76B3204B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617640CB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0A0A116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508DB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658FB86" w14:textId="5C77FF85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6EB601F1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7757894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09FB3AF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9BD2C53" w14:textId="4A899CA3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9E29AB" w:rsidRPr="00C278E1" w14:paraId="0F7CE295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62A167F8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51E702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C0966D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657B7C8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32218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43C7EBA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FD65AD7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D67EFEE" w14:textId="687B0C7C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C51C5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</w:t>
            </w: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36" w:type="dxa"/>
            <w:vAlign w:val="bottom"/>
          </w:tcPr>
          <w:p w14:paraId="676C40D2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EFF9D71" w14:textId="78ECA404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C51C5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</w:t>
            </w: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36" w:type="dxa"/>
            <w:gridSpan w:val="2"/>
            <w:vAlign w:val="bottom"/>
          </w:tcPr>
          <w:p w14:paraId="6F47DA2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881B46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8B2CDD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44EB5C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20*</w:t>
            </w:r>
          </w:p>
        </w:tc>
        <w:tc>
          <w:tcPr>
            <w:tcW w:w="236" w:type="dxa"/>
            <w:gridSpan w:val="2"/>
            <w:vAlign w:val="bottom"/>
          </w:tcPr>
          <w:p w14:paraId="4705F06E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E574CA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BE588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560EA6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</w:t>
            </w:r>
          </w:p>
        </w:tc>
      </w:tr>
      <w:tr w:rsidR="009E29AB" w:rsidRPr="00C278E1" w14:paraId="772B69B0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450D244D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278E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4368454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7F42A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F2C42ED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106486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FED4E22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DDB45F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017155A" w14:textId="6AD9B8C2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,2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509AFFA0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54D8679" w14:textId="20247B23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,2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6A2CB8A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B3EF2D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EB6066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DDDF4BB" w14:textId="1E5E120F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959</w:t>
            </w:r>
          </w:p>
        </w:tc>
        <w:tc>
          <w:tcPr>
            <w:tcW w:w="236" w:type="dxa"/>
            <w:gridSpan w:val="2"/>
            <w:vAlign w:val="bottom"/>
          </w:tcPr>
          <w:p w14:paraId="2702954F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26B657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2DFBC0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81FCDE9" w14:textId="761B8744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959</w:t>
            </w:r>
          </w:p>
        </w:tc>
      </w:tr>
      <w:tr w:rsidR="009E29AB" w:rsidRPr="00C278E1" w14:paraId="6031F1D8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5782837E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4FB4AAC" w14:textId="024729AC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C51C5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,2</w:t>
            </w: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36" w:type="dxa"/>
            <w:vAlign w:val="bottom"/>
          </w:tcPr>
          <w:p w14:paraId="776C706A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6217ABC" w14:textId="31369642" w:rsidR="005C51C5" w:rsidRPr="00C278E1" w:rsidRDefault="005C51C5" w:rsidP="00C278E1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1D6E4B40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B499EA2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2577229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FC36969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AFA4CD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B524D80" w14:textId="42B85E1D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C51C5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,2</w:t>
            </w: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5C51C5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F73F940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F2DC63F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A1B28FD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06467" w14:textId="20ABE403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C51C5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,2</w:t>
            </w: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5C51C5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3D188BE0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1BADCA6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AFC910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C12EEB" w14:textId="1201A2DC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C51C5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,2</w:t>
            </w:r>
            <w:r w:rsidRPr="00E0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5C51C5"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</w:tr>
      <w:tr w:rsidR="009E29AB" w:rsidRPr="00C278E1" w14:paraId="66C8300F" w14:textId="77777777" w:rsidTr="005C51C5">
        <w:trPr>
          <w:trHeight w:val="261"/>
        </w:trPr>
        <w:tc>
          <w:tcPr>
            <w:tcW w:w="15030" w:type="dxa"/>
            <w:gridSpan w:val="28"/>
            <w:vAlign w:val="bottom"/>
          </w:tcPr>
          <w:p w14:paraId="7717CAB3" w14:textId="77777777" w:rsidR="005C51C5" w:rsidRPr="00C278E1" w:rsidRDefault="005C51C5" w:rsidP="00C278E1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278E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78E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  <w:tr w:rsidR="009E29AB" w:rsidRPr="00C278E1" w14:paraId="28A2C819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76969ACD" w14:textId="3B60CA22" w:rsidR="00EC23B6" w:rsidRPr="00C278E1" w:rsidRDefault="00EC23B6" w:rsidP="00C278E1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ABDA655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278E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E29AB" w:rsidRPr="00C278E1" w14:paraId="4098FD17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07E329EC" w14:textId="77777777" w:rsidR="00EC23B6" w:rsidRPr="00C278E1" w:rsidRDefault="00EC23B6" w:rsidP="00C278E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30CBF71C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BD3C5BD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2655B1F6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E29AB" w:rsidRPr="00C278E1" w14:paraId="4E2E0238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48322336" w14:textId="2C7C942A" w:rsidR="00EC23B6" w:rsidRPr="00C278E1" w:rsidRDefault="00D933C3" w:rsidP="00C278E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582234"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582234"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8B056A"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56</w:t>
            </w:r>
            <w:r w:rsidR="00E07862" w:rsidRPr="00E0786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7DAFE0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D0F55F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6224EA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D2EF1F5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0532C0" w14:textId="77777777" w:rsidR="00EC23B6" w:rsidRPr="00C278E1" w:rsidRDefault="00EC23B6" w:rsidP="00C278E1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B78B536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0CC9AB5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457CD2C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66EC65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4287DB13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0EC2F75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FE58741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38283E2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10A4295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A8FA90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AA13523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805CD9" w14:textId="77777777" w:rsidR="00EC23B6" w:rsidRPr="00C278E1" w:rsidRDefault="00EC23B6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876E891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4C4E6B4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0D37409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B1765A4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BA345D4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51BABC97" w14:textId="77777777" w:rsidR="00EC23B6" w:rsidRPr="00C278E1" w:rsidRDefault="00EC23B6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1E040" w14:textId="01C23066" w:rsidR="00EC23B6" w:rsidRPr="00C278E1" w:rsidRDefault="00EC23B6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0B64A03D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E640559" w14:textId="77777777" w:rsidR="00EC23B6" w:rsidRPr="00C278E1" w:rsidRDefault="00EC23B6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29AB" w:rsidRPr="00C278E1" w14:paraId="036E044D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561804D8" w14:textId="77777777" w:rsidR="00EC23B6" w:rsidRPr="00C278E1" w:rsidRDefault="00EC23B6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27EBEE3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29AB" w:rsidRPr="00C278E1" w14:paraId="19630BE6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2EA7BEF0" w14:textId="77777777" w:rsidR="00EC23B6" w:rsidRPr="00C278E1" w:rsidRDefault="00EC23B6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4C32B" w14:textId="77777777" w:rsidR="00EC23B6" w:rsidRPr="00C278E1" w:rsidRDefault="00EC23B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03B7C" w14:textId="77777777" w:rsidR="00EC23B6" w:rsidRPr="00C278E1" w:rsidRDefault="00EC23B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86EF6B" w14:textId="77777777" w:rsidR="00EC23B6" w:rsidRPr="00C278E1" w:rsidRDefault="00EC23B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9BC0F4" w14:textId="77777777" w:rsidR="00EC23B6" w:rsidRPr="00C278E1" w:rsidRDefault="00EC23B6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A460564" w14:textId="77777777" w:rsidR="00EC23B6" w:rsidRPr="00C278E1" w:rsidRDefault="00EC23B6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49A25F" w14:textId="77777777" w:rsidR="00EC23B6" w:rsidRPr="00C278E1" w:rsidRDefault="00EC23B6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E6F691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8E13A2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2940A76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623E31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F891CE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E418F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25EDDA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22BB68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77C5E52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3B4BF3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DD9326" w14:textId="77777777" w:rsidR="00EC23B6" w:rsidRPr="00C278E1" w:rsidRDefault="00EC23B6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6207" w:rsidRPr="00C278E1" w14:paraId="062DEAD8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07CC2A09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E754694" w14:textId="159D40BB" w:rsidR="00CA6207" w:rsidRPr="00C278E1" w:rsidRDefault="00CA6207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217528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2984DC3" w14:textId="4CC90732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EBD73B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ACBE6A" w14:textId="5725EB05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711BA09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E1A905C" w14:textId="7B4A4571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  <w:r w:rsidR="00CA6207" w:rsidRPr="00A101FA">
              <w:rPr>
                <w:rFonts w:ascii="Angsana New" w:hAnsi="Angsana New"/>
                <w:sz w:val="26"/>
                <w:szCs w:val="26"/>
              </w:rPr>
              <w:t>,2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236" w:type="dxa"/>
          </w:tcPr>
          <w:p w14:paraId="6C20EFE3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9FC8D5" w14:textId="04CB42B1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  <w:r w:rsidR="00CA6207" w:rsidRPr="00A101FA">
              <w:rPr>
                <w:rFonts w:ascii="Angsana New" w:hAnsi="Angsana New"/>
                <w:sz w:val="26"/>
                <w:szCs w:val="26"/>
              </w:rPr>
              <w:t>,2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236" w:type="dxa"/>
            <w:gridSpan w:val="2"/>
          </w:tcPr>
          <w:p w14:paraId="7AE86679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B01AA8" w14:textId="29FBF851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FB6BAF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5EEB72" w14:textId="42720DFF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7B4A35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DAAC45" w14:textId="2C8FCFEC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0FA4D1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9329FEB" w14:textId="242853DF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6207" w:rsidRPr="00C278E1" w14:paraId="6E9D1267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2A97063C" w14:textId="77777777" w:rsidR="00CA6207" w:rsidRPr="00C278E1" w:rsidRDefault="00CA6207" w:rsidP="00C278E1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ED6F440" w14:textId="3A266243" w:rsidR="00CA6207" w:rsidRPr="00C278E1" w:rsidRDefault="00CA6207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652DE5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F9E5A5F" w14:textId="6D946C6B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FDC07C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CE23F2" w14:textId="625037FA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236" w:type="dxa"/>
            <w:gridSpan w:val="2"/>
          </w:tcPr>
          <w:p w14:paraId="5445DF04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7899012" w14:textId="6A1F3ED1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2,0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368C06F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4AB1726" w14:textId="1D47C111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2,22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22A3E8D2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52775DE" w14:textId="4D75BBA3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E17441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35BAB4" w14:textId="069B6185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236" w:type="dxa"/>
            <w:gridSpan w:val="2"/>
            <w:vAlign w:val="bottom"/>
          </w:tcPr>
          <w:p w14:paraId="3948641B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353C0C" w14:textId="41BC6798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4D62D6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D59AB7" w14:textId="62F8A71D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</w:tr>
      <w:tr w:rsidR="00CA6207" w:rsidRPr="00C278E1" w14:paraId="2F46E388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1AD7F4E7" w14:textId="77777777" w:rsidR="00CA6207" w:rsidRPr="00C278E1" w:rsidRDefault="00CA6207" w:rsidP="00C278E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9DB0294" w14:textId="4EFE0BB3" w:rsidR="00CA6207" w:rsidRPr="00C278E1" w:rsidRDefault="00CA6207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EDE9B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AE96EE" w14:textId="5A260280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236" w:type="dxa"/>
          </w:tcPr>
          <w:p w14:paraId="39E11243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865A1A" w14:textId="239B81FF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F3B4F0A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542A4C" w14:textId="1FD6DAE6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E75C29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AC74D5E" w14:textId="0F57B196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236" w:type="dxa"/>
            <w:gridSpan w:val="2"/>
          </w:tcPr>
          <w:p w14:paraId="1AEFBE2B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5F3D7D" w14:textId="4229F713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C6E001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8C64B3" w14:textId="0A283702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2EFFF4CE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5F4B25" w14:textId="7D4BD009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D288C8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D63F4A" w14:textId="10748622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</w:tr>
      <w:tr w:rsidR="00CA6207" w:rsidRPr="00C278E1" w14:paraId="26269D27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4D93B697" w14:textId="77777777" w:rsidR="00CA6207" w:rsidRPr="00C278E1" w:rsidRDefault="00CA6207" w:rsidP="00C278E1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6D0A50F" w14:textId="17AD6F36" w:rsidR="00CA6207" w:rsidRPr="00C278E1" w:rsidRDefault="00CA6207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5900FE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881A97" w14:textId="5FAE3926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A6207" w:rsidRPr="00A101FA">
              <w:rPr>
                <w:rFonts w:ascii="Angsana New" w:hAnsi="Angsana New"/>
                <w:sz w:val="26"/>
                <w:szCs w:val="26"/>
              </w:rPr>
              <w:t>2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3270F8AF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30125A5" w14:textId="3FACBE1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</w:t>
            </w:r>
            <w:r w:rsidRPr="00A101FA">
              <w:rPr>
                <w:rFonts w:ascii="Angsana New" w:hAnsi="Angsana New"/>
                <w:sz w:val="26"/>
                <w:szCs w:val="26"/>
              </w:rPr>
              <w:t>2,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577</w:t>
            </w:r>
          </w:p>
        </w:tc>
        <w:tc>
          <w:tcPr>
            <w:tcW w:w="236" w:type="dxa"/>
            <w:gridSpan w:val="2"/>
            <w:vAlign w:val="bottom"/>
          </w:tcPr>
          <w:p w14:paraId="4E0DFD23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9B50B86" w14:textId="4E94878E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87C510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9F9ED3" w14:textId="1772857A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12,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101FA">
              <w:rPr>
                <w:rFonts w:ascii="Angsana New" w:hAnsi="Angsana New"/>
                <w:sz w:val="26"/>
                <w:szCs w:val="26"/>
              </w:rPr>
              <w:t>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169CDE58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B0AA52C" w14:textId="21BF55E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12,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733</w:t>
            </w:r>
          </w:p>
        </w:tc>
        <w:tc>
          <w:tcPr>
            <w:tcW w:w="236" w:type="dxa"/>
            <w:gridSpan w:val="2"/>
            <w:vAlign w:val="bottom"/>
          </w:tcPr>
          <w:p w14:paraId="026F3C3D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066ACEE" w14:textId="19679CF6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04E5D9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CF2C04C" w14:textId="2F04EA94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A10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gridSpan w:val="2"/>
            <w:vAlign w:val="bottom"/>
          </w:tcPr>
          <w:p w14:paraId="27C7E0AE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A03281C" w14:textId="4264B645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12,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101FA">
              <w:rPr>
                <w:rFonts w:ascii="Angsana New" w:hAnsi="Angsana New"/>
                <w:sz w:val="26"/>
                <w:szCs w:val="26"/>
              </w:rPr>
              <w:t>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CA6207" w:rsidRPr="00C278E1" w14:paraId="34C06ACC" w14:textId="77777777" w:rsidTr="00A101FA">
        <w:trPr>
          <w:trHeight w:val="261"/>
        </w:trPr>
        <w:tc>
          <w:tcPr>
            <w:tcW w:w="3420" w:type="dxa"/>
            <w:vAlign w:val="bottom"/>
          </w:tcPr>
          <w:p w14:paraId="7C517939" w14:textId="4B51784A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CA48467" w14:textId="17CAFB52" w:rsidR="00CA6207" w:rsidRPr="00C278E1" w:rsidRDefault="00CA6207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101FA">
              <w:rPr>
                <w:rFonts w:ascii="Angsana New" w:hAnsi="Angsana New"/>
                <w:sz w:val="26"/>
                <w:szCs w:val="26"/>
              </w:rPr>
              <w:t>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2E7857A2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9C6B120" w14:textId="3691FDB8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85F935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4CB64543" w14:textId="19BF4DF8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78C0179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121222D" w14:textId="5B1ED991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28DA10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D4256C1" w14:textId="56C99D4B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101FA">
              <w:rPr>
                <w:rFonts w:ascii="Angsana New" w:hAnsi="Angsana New"/>
                <w:sz w:val="26"/>
                <w:szCs w:val="26"/>
              </w:rPr>
              <w:t>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6506F3C4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6C2953F" w14:textId="51635B22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1E47313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1F4392" w14:textId="00DE3D8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101FA">
              <w:rPr>
                <w:rFonts w:ascii="Angsana New" w:hAnsi="Angsana New"/>
                <w:sz w:val="26"/>
                <w:szCs w:val="26"/>
              </w:rPr>
              <w:t>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2E6FFD34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951711C" w14:textId="4137E0A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46D0202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44F2E177" w14:textId="0FCC939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A101FA">
              <w:rPr>
                <w:rFonts w:ascii="Angsana New" w:hAnsi="Angsana New"/>
                <w:sz w:val="26"/>
                <w:szCs w:val="26"/>
              </w:rPr>
              <w:t>1,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101FA">
              <w:rPr>
                <w:rFonts w:ascii="Angsana New" w:hAnsi="Angsana New"/>
                <w:sz w:val="26"/>
                <w:szCs w:val="26"/>
              </w:rPr>
              <w:t>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CA6207" w:rsidRPr="00C278E1" w14:paraId="78BC9EAD" w14:textId="77777777" w:rsidTr="00514DCA">
        <w:trPr>
          <w:trHeight w:val="261"/>
        </w:trPr>
        <w:tc>
          <w:tcPr>
            <w:tcW w:w="3420" w:type="dxa"/>
            <w:vAlign w:val="bottom"/>
          </w:tcPr>
          <w:p w14:paraId="56416CA4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6F1B28F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5BEFC4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F0A078B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D05B6E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A504F12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643A6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38E168A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D0380CD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A711C0D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4E07EB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C92C378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61D199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B2AFED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13ECAA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56B203C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C0558A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629E94BA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6207" w:rsidRPr="00C278E1" w14:paraId="67D887B4" w14:textId="77777777" w:rsidTr="00514DCA">
        <w:trPr>
          <w:trHeight w:val="261"/>
        </w:trPr>
        <w:tc>
          <w:tcPr>
            <w:tcW w:w="3420" w:type="dxa"/>
            <w:vAlign w:val="bottom"/>
          </w:tcPr>
          <w:p w14:paraId="77203D65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AE030EC" w14:textId="569A6854" w:rsidR="00CA6207" w:rsidRPr="00C278E1" w:rsidRDefault="00CA6207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C1907E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DD12BE9" w14:textId="0D1E1864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8E401D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83E9AC2" w14:textId="598CE445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4C3F8FE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33ED22" w14:textId="5DAD39BD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1D086C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D8CD42" w14:textId="1F56BD69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473565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D8240E" w14:textId="75B79832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EC080C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FDA1D3" w14:textId="30DBA78D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362A52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7023945" w14:textId="4503763C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5BEFB8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1085602" w14:textId="67DA83E9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6207" w:rsidRPr="00C278E1" w14:paraId="62A9D38F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78DB03B1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5298E72" w14:textId="2D47828E" w:rsidR="00CA6207" w:rsidRPr="00C278E1" w:rsidRDefault="00CA6207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4A69AE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FC50FE1" w14:textId="52AFFBFF" w:rsidR="00CA6207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1,0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36" w:type="dxa"/>
            <w:vAlign w:val="bottom"/>
          </w:tcPr>
          <w:p w14:paraId="15FEF226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9C5340" w14:textId="5A0D1E5C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832A7FA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A62E0B0" w14:textId="4452945A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5282A1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E6A00EE" w14:textId="328C0EB2" w:rsidR="00CA6207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1,0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36" w:type="dxa"/>
            <w:gridSpan w:val="2"/>
            <w:vAlign w:val="bottom"/>
          </w:tcPr>
          <w:p w14:paraId="13B264E8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DD5E5D5" w14:textId="62AB014C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DEF624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95B424" w14:textId="5BFAF192" w:rsidR="00CA6207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1,0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36" w:type="dxa"/>
            <w:gridSpan w:val="2"/>
            <w:vAlign w:val="bottom"/>
          </w:tcPr>
          <w:p w14:paraId="172CCCF4" w14:textId="77777777" w:rsidR="00CA6207" w:rsidRPr="00C278E1" w:rsidRDefault="00CA6207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BF7A7E" w14:textId="03CCD603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CB030C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40C3F1" w14:textId="6DC8E174" w:rsidR="00CA6207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1,0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43</w:t>
            </w:r>
          </w:p>
        </w:tc>
      </w:tr>
      <w:tr w:rsidR="00114A16" w:rsidRPr="00C278E1" w14:paraId="2EDF7010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2825FB14" w14:textId="77777777" w:rsidR="00114A16" w:rsidRPr="00C278E1" w:rsidRDefault="00114A16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41DF7D8" w14:textId="4336F6A6" w:rsidR="00114A16" w:rsidRPr="00C278E1" w:rsidRDefault="00114A16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BA018C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DA16CD" w14:textId="2EA11586" w:rsidR="00114A16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7A98021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A53AAB" w14:textId="74C379A3" w:rsidR="00114A16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9C8934E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EC7E15E" w14:textId="2655ACAD" w:rsidR="00114A16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114A16"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,1</w:t>
            </w: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236" w:type="dxa"/>
            <w:vAlign w:val="bottom"/>
          </w:tcPr>
          <w:p w14:paraId="451D984F" w14:textId="77777777" w:rsidR="00114A16" w:rsidRPr="00C278E1" w:rsidRDefault="00114A16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B68DB47" w14:textId="6215C2D4" w:rsidR="00114A16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114A16"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,1</w:t>
            </w: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236" w:type="dxa"/>
            <w:gridSpan w:val="2"/>
            <w:vAlign w:val="bottom"/>
          </w:tcPr>
          <w:p w14:paraId="20B0FEB3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27CC94" w14:textId="29B835BC" w:rsidR="00114A16" w:rsidRPr="00C278E1" w:rsidRDefault="00114A16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E02268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794C50C" w14:textId="64A6E532" w:rsidR="00114A16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F775B3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114A16" w:rsidRPr="00C278E1">
              <w:rPr>
                <w:rFonts w:ascii="Angsana New" w:hAnsi="Angsana New"/>
                <w:sz w:val="26"/>
                <w:szCs w:val="26"/>
              </w:rPr>
              <w:t>,</w:t>
            </w:r>
            <w:r w:rsidR="00F775B3">
              <w:rPr>
                <w:rFonts w:ascii="Angsana New" w:hAnsi="Angsana New"/>
                <w:sz w:val="26"/>
                <w:szCs w:val="26"/>
              </w:rPr>
              <w:t>351</w:t>
            </w:r>
            <w:r w:rsidR="00114A16" w:rsidRPr="00C278E1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vAlign w:val="bottom"/>
          </w:tcPr>
          <w:p w14:paraId="51585252" w14:textId="77777777" w:rsidR="00114A16" w:rsidRPr="00C278E1" w:rsidRDefault="00114A16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45B0262" w14:textId="5727CEDB" w:rsidR="00114A16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774756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F890FF" w14:textId="7C5CC314" w:rsidR="00114A16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555C7">
              <w:rPr>
                <w:rFonts w:ascii="Angsana New" w:hAnsi="Angsana New"/>
                <w:sz w:val="26"/>
                <w:szCs w:val="26"/>
                <w:lang w:val="en-US"/>
              </w:rPr>
              <w:t>7,351</w:t>
            </w:r>
          </w:p>
        </w:tc>
      </w:tr>
      <w:tr w:rsidR="00114A16" w:rsidRPr="00C278E1" w14:paraId="1C381A8E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4CDADF18" w14:textId="77777777" w:rsidR="00114A16" w:rsidRPr="00C278E1" w:rsidRDefault="00114A16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278E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3AD67ED" w14:textId="49B04695" w:rsidR="00114A16" w:rsidRPr="00C278E1" w:rsidRDefault="00114A16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789829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372250C" w14:textId="0A90A26A" w:rsidR="00114A16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43A7E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44B44A" w14:textId="69B37FA4" w:rsidR="00114A16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4C53D6B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D21719" w14:textId="44563371" w:rsidR="00114A16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  <w:r w:rsidR="00114A16" w:rsidRPr="00C278E1">
              <w:rPr>
                <w:rFonts w:ascii="Angsana New" w:hAnsi="Angsana New"/>
                <w:sz w:val="26"/>
                <w:szCs w:val="26"/>
              </w:rPr>
              <w:t>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="00114A16" w:rsidRPr="00A101F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7FCD0321" w14:textId="77777777" w:rsidR="00114A16" w:rsidRPr="00C278E1" w:rsidRDefault="00114A16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6FDFC4D" w14:textId="39956909" w:rsidR="00114A16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  <w:r w:rsidR="00114A16" w:rsidRPr="00A101FA">
              <w:rPr>
                <w:rFonts w:ascii="Angsana New" w:hAnsi="Angsana New"/>
                <w:sz w:val="26"/>
                <w:szCs w:val="26"/>
              </w:rPr>
              <w:t>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="00114A16" w:rsidRPr="00A101F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08C504CC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955AC1A" w14:textId="642CC5E6" w:rsidR="00114A16" w:rsidRPr="00C278E1" w:rsidRDefault="00114A16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B81872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8E8D54" w14:textId="70144274" w:rsidR="00114A16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  <w:r w:rsidR="00114A16" w:rsidRPr="00A101FA">
              <w:rPr>
                <w:rFonts w:ascii="Angsana New" w:hAnsi="Angsana New"/>
                <w:sz w:val="26"/>
                <w:szCs w:val="26"/>
              </w:rPr>
              <w:t>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  <w:r w:rsidR="00114A16" w:rsidRPr="00A101F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AD0A709" w14:textId="77777777" w:rsidR="00114A16" w:rsidRPr="00C278E1" w:rsidRDefault="00114A16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1A4BDBE" w14:textId="337C50C0" w:rsidR="00114A16" w:rsidRPr="00C278E1" w:rsidRDefault="00114A16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0FE1B6" w14:textId="77777777" w:rsidR="00114A16" w:rsidRPr="00C278E1" w:rsidRDefault="00114A16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52EC18" w14:textId="295A38D7" w:rsidR="00114A16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  <w:r w:rsidR="00114A16" w:rsidRPr="00A101FA">
              <w:rPr>
                <w:rFonts w:ascii="Angsana New" w:hAnsi="Angsana New"/>
                <w:sz w:val="26"/>
                <w:szCs w:val="26"/>
              </w:rPr>
              <w:t>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  <w:r w:rsidR="00114A16" w:rsidRPr="00A101F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A6207" w:rsidRPr="00C278E1" w14:paraId="1F61D267" w14:textId="77777777" w:rsidTr="00A101FA">
        <w:trPr>
          <w:trHeight w:val="261"/>
        </w:trPr>
        <w:tc>
          <w:tcPr>
            <w:tcW w:w="3420" w:type="dxa"/>
            <w:vAlign w:val="bottom"/>
          </w:tcPr>
          <w:p w14:paraId="2F5F7827" w14:textId="77777777" w:rsidR="00CA6207" w:rsidRPr="00C278E1" w:rsidRDefault="00CA6207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C913D57" w14:textId="53ADDD43" w:rsidR="00CA6207" w:rsidRPr="00C278E1" w:rsidRDefault="00E07862" w:rsidP="00C278E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85</w:t>
            </w:r>
            <w:r w:rsidR="00114A16"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AEB3641" w14:textId="77777777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8D3AFF" w14:textId="24D46DA8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1D2B52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13A4BB" w14:textId="047F9216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7A37FC3" w14:textId="77777777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6692FE9" w14:textId="2D14177B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FCFD6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2B54EEA" w14:textId="4E6EA6C6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85</w:t>
            </w:r>
            <w:r w:rsidR="00114A16"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00A11864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15C58" w14:textId="7B84EDA5" w:rsidR="00CA6207" w:rsidRPr="00C278E1" w:rsidRDefault="00CA6207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B0664A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51192D" w14:textId="6A446D2A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85</w:t>
            </w:r>
            <w:r w:rsidR="00114A16"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1F3F833B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9A2488" w14:textId="7FFCA3BD" w:rsidR="00CA6207" w:rsidRPr="00C278E1" w:rsidRDefault="00CA6207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E78604A" w14:textId="77777777" w:rsidR="00CA6207" w:rsidRPr="00C278E1" w:rsidRDefault="00CA6207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12E82C" w14:textId="145BA137" w:rsidR="00CA6207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 w:bidi="th-TH"/>
              </w:rPr>
              <w:t>85</w:t>
            </w:r>
            <w:r w:rsidR="00114A16" w:rsidRPr="00A101FA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CA6207" w:rsidRPr="00C278E1" w14:paraId="2D67C68D" w14:textId="77777777" w:rsidTr="005C51C5">
        <w:trPr>
          <w:trHeight w:val="594"/>
        </w:trPr>
        <w:tc>
          <w:tcPr>
            <w:tcW w:w="15030" w:type="dxa"/>
            <w:gridSpan w:val="28"/>
            <w:vAlign w:val="bottom"/>
          </w:tcPr>
          <w:p w14:paraId="06D17AFC" w14:textId="77777777" w:rsidR="00CA6207" w:rsidRPr="00C278E1" w:rsidRDefault="00CA6207" w:rsidP="00C278E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278E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278E1">
              <w:rPr>
                <w:sz w:val="36"/>
                <w:szCs w:val="32"/>
              </w:rPr>
              <w:t xml:space="preserve"> </w:t>
            </w:r>
            <w:r w:rsidRPr="00C278E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4A8E5C93" w14:textId="77777777" w:rsidR="00EC23B6" w:rsidRPr="00C278E1" w:rsidRDefault="00EC23B6" w:rsidP="00C278E1">
      <w:pPr>
        <w:rPr>
          <w:cs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9E29AB" w:rsidRPr="00C278E1" w14:paraId="28ACB4AC" w14:textId="77777777" w:rsidTr="001106DE">
        <w:trPr>
          <w:trHeight w:val="261"/>
          <w:tblHeader/>
        </w:trPr>
        <w:tc>
          <w:tcPr>
            <w:tcW w:w="3420" w:type="dxa"/>
            <w:vAlign w:val="bottom"/>
          </w:tcPr>
          <w:p w14:paraId="3167BBDC" w14:textId="77777777" w:rsidR="005C51C5" w:rsidRPr="00C278E1" w:rsidRDefault="005C51C5" w:rsidP="00C278E1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39EA855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278E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E29AB" w:rsidRPr="00C278E1" w14:paraId="3FD778CE" w14:textId="77777777" w:rsidTr="001106DE">
        <w:trPr>
          <w:trHeight w:val="261"/>
          <w:tblHeader/>
        </w:trPr>
        <w:tc>
          <w:tcPr>
            <w:tcW w:w="3420" w:type="dxa"/>
            <w:vAlign w:val="bottom"/>
          </w:tcPr>
          <w:p w14:paraId="049C04A1" w14:textId="77777777" w:rsidR="005C51C5" w:rsidRPr="00C278E1" w:rsidRDefault="005C51C5" w:rsidP="00C278E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06A354E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358BE09B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52346A1B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E29AB" w:rsidRPr="00C278E1" w14:paraId="1A4AD7A6" w14:textId="77777777" w:rsidTr="001106DE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8425F5C" w14:textId="51452E08" w:rsidR="005C51C5" w:rsidRPr="00C278E1" w:rsidRDefault="005C51C5" w:rsidP="00C278E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C278E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51352C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71B048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F845EB9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432AB43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E0EAD4" w14:textId="77777777" w:rsidR="005C51C5" w:rsidRPr="00C278E1" w:rsidRDefault="005C51C5" w:rsidP="00C278E1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D9D976B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1C69387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A166999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8DDFE54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0772BE27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7F58548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106EDF5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1E37878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0E914A5F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6DED504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D9EFC57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278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7437DD5" w14:textId="77777777" w:rsidR="005C51C5" w:rsidRPr="00C278E1" w:rsidRDefault="005C51C5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333F2142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17EBA264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5C19FC2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301AAF9E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AD00795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69BFA808" w14:textId="77777777" w:rsidR="005C51C5" w:rsidRPr="00C278E1" w:rsidRDefault="005C51C5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89E30FD" w14:textId="65B77265" w:rsidR="005C51C5" w:rsidRPr="00C278E1" w:rsidRDefault="005C51C5" w:rsidP="00C278E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278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7862" w:rsidRPr="00E0786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67CA644D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5A76CAB1" w14:textId="77777777" w:rsidR="005C51C5" w:rsidRPr="00C278E1" w:rsidRDefault="005C51C5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29AB" w:rsidRPr="00C278E1" w14:paraId="27891080" w14:textId="77777777" w:rsidTr="001106DE">
        <w:trPr>
          <w:trHeight w:val="261"/>
          <w:tblHeader/>
        </w:trPr>
        <w:tc>
          <w:tcPr>
            <w:tcW w:w="3420" w:type="dxa"/>
            <w:vAlign w:val="bottom"/>
          </w:tcPr>
          <w:p w14:paraId="443FABA2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59A845C2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278E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29AB" w:rsidRPr="00C278E1" w14:paraId="0AE83EEF" w14:textId="77777777" w:rsidTr="001106DE">
        <w:trPr>
          <w:trHeight w:val="261"/>
        </w:trPr>
        <w:tc>
          <w:tcPr>
            <w:tcW w:w="3420" w:type="dxa"/>
            <w:vAlign w:val="bottom"/>
            <w:hideMark/>
          </w:tcPr>
          <w:p w14:paraId="504ABCFD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E41227B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D4AA18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8E134B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86DD0B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1DABCB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85E05E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DFD389D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67196EF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EB815A2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22B448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96AEC20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F1436C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3B437C4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CC1028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94799D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0A66E2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19C6B1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C278E1" w14:paraId="2AB4BB23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0AC30702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6F08355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EB4925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61CE4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328E32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985F44D" w14:textId="77777777" w:rsidR="005C51C5" w:rsidRPr="00C278E1" w:rsidRDefault="005C51C5" w:rsidP="00C278E1">
            <w:pPr>
              <w:pStyle w:val="acctfourfigures"/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8E1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42F9E32C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78CE77A" w14:textId="3CF0816B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,0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236" w:type="dxa"/>
          </w:tcPr>
          <w:p w14:paraId="4398FAA7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ED4AF82" w14:textId="02DD41C7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,0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236" w:type="dxa"/>
            <w:gridSpan w:val="2"/>
          </w:tcPr>
          <w:p w14:paraId="205DFC1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9C235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103C008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7EAB212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61BE3B19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9EE10C3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05EB26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71AD046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E29AB" w:rsidRPr="00C278E1" w14:paraId="280ED0FF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727BFFE9" w14:textId="77777777" w:rsidR="005C51C5" w:rsidRPr="00C278E1" w:rsidRDefault="005C51C5" w:rsidP="00C278E1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1A157174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AE2085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A225CB2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4ACBFD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809302" w14:textId="0586B350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2A94955C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132B7E6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C5C55A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B30DC86" w14:textId="70687A3A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6C88B77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3F2AE83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01DBB9F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B3890C" w14:textId="14DF802D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159D5360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F943E53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27D5B1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3D8B1D" w14:textId="3ABE6926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9E29AB" w:rsidRPr="00C278E1" w14:paraId="3914644D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5B748AF8" w14:textId="77777777" w:rsidR="005C51C5" w:rsidRPr="00C278E1" w:rsidRDefault="005C51C5" w:rsidP="00C278E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21043F1C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F5E80B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6D3C3CB" w14:textId="3CDCAC5A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467</w:t>
            </w:r>
          </w:p>
        </w:tc>
        <w:tc>
          <w:tcPr>
            <w:tcW w:w="236" w:type="dxa"/>
          </w:tcPr>
          <w:p w14:paraId="050AF567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751BC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7B867D4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74207B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0F0140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CAFC3C0" w14:textId="66818EBF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467</w:t>
            </w:r>
          </w:p>
        </w:tc>
        <w:tc>
          <w:tcPr>
            <w:tcW w:w="236" w:type="dxa"/>
            <w:gridSpan w:val="2"/>
          </w:tcPr>
          <w:p w14:paraId="0DF56BE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B384306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6FFE11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72B78D" w14:textId="394B4076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467</w:t>
            </w:r>
          </w:p>
        </w:tc>
        <w:tc>
          <w:tcPr>
            <w:tcW w:w="236" w:type="dxa"/>
            <w:gridSpan w:val="2"/>
            <w:vAlign w:val="bottom"/>
          </w:tcPr>
          <w:p w14:paraId="5AF89335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D34432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901F6E8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69E8CA" w14:textId="4637EB46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467</w:t>
            </w:r>
          </w:p>
        </w:tc>
      </w:tr>
      <w:tr w:rsidR="009E29AB" w:rsidRPr="00C278E1" w14:paraId="62796018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5E58AC6C" w14:textId="77777777" w:rsidR="005C51C5" w:rsidRPr="00C278E1" w:rsidRDefault="005C51C5" w:rsidP="00C278E1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ADB8BE5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928FCF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A3B3D8" w14:textId="6C882515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236" w:type="dxa"/>
            <w:vAlign w:val="bottom"/>
          </w:tcPr>
          <w:p w14:paraId="4B372F6C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F2326CA" w14:textId="7F536B71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10,2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236" w:type="dxa"/>
            <w:gridSpan w:val="2"/>
            <w:vAlign w:val="bottom"/>
          </w:tcPr>
          <w:p w14:paraId="2293E415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A1C529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156CF8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4022CFA" w14:textId="67134513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10,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236" w:type="dxa"/>
            <w:gridSpan w:val="2"/>
            <w:vAlign w:val="bottom"/>
          </w:tcPr>
          <w:p w14:paraId="52844637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7868C30" w14:textId="482839CB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10,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C278E1">
              <w:rPr>
                <w:rFonts w:ascii="Angsana New" w:hAnsi="Angsana New"/>
                <w:sz w:val="26"/>
                <w:szCs w:val="26"/>
              </w:rPr>
              <w:t>0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3FBCEFF8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4ED176" w14:textId="2A4E2019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40C689F0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A68F83" w14:textId="27CE5328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</w:p>
        </w:tc>
        <w:tc>
          <w:tcPr>
            <w:tcW w:w="236" w:type="dxa"/>
            <w:gridSpan w:val="2"/>
            <w:vAlign w:val="bottom"/>
          </w:tcPr>
          <w:p w14:paraId="5FDC4777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AE86E2" w14:textId="685AF62F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10,</w:t>
            </w:r>
            <w:r w:rsidR="00E07862" w:rsidRPr="00E07862">
              <w:rPr>
                <w:rFonts w:ascii="Angsana New" w:hAnsi="Angsana New"/>
                <w:sz w:val="26"/>
                <w:szCs w:val="26"/>
                <w:lang w:val="en-US"/>
              </w:rPr>
              <w:t>544</w:t>
            </w:r>
          </w:p>
        </w:tc>
      </w:tr>
      <w:tr w:rsidR="009E29AB" w:rsidRPr="00C278E1" w14:paraId="5BAF5289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65686A4F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71C3409F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93117D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712E0D2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7AE29" w14:textId="77777777" w:rsidR="005C51C5" w:rsidRPr="00C278E1" w:rsidRDefault="005C51C5" w:rsidP="00C278E1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AF11484" w14:textId="77777777" w:rsidR="005C51C5" w:rsidRPr="00C278E1" w:rsidRDefault="005C51C5" w:rsidP="00C278E1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DACD995" w14:textId="77777777" w:rsidR="005C51C5" w:rsidRPr="00C278E1" w:rsidRDefault="005C51C5" w:rsidP="00C278E1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0B23E380" w14:textId="77777777" w:rsidR="005C51C5" w:rsidRPr="00C278E1" w:rsidRDefault="005C51C5" w:rsidP="00C278E1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DB6C14" w14:textId="77777777" w:rsidR="005C51C5" w:rsidRPr="00C278E1" w:rsidRDefault="005C51C5" w:rsidP="00C278E1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</w:tcPr>
          <w:p w14:paraId="4ECE3F83" w14:textId="77777777" w:rsidR="005C51C5" w:rsidRPr="00C278E1" w:rsidRDefault="005C51C5" w:rsidP="00C278E1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967755B" w14:textId="77777777" w:rsidR="005C51C5" w:rsidRPr="00C278E1" w:rsidRDefault="005C51C5" w:rsidP="00C278E1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710E0C0E" w14:textId="77777777" w:rsidR="005C51C5" w:rsidRPr="00C278E1" w:rsidRDefault="005C51C5" w:rsidP="00C278E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2F179C9" w14:textId="77777777" w:rsidR="005C51C5" w:rsidRPr="00C278E1" w:rsidRDefault="005C51C5" w:rsidP="00C278E1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4D9E1DF" w14:textId="77777777" w:rsidR="005C51C5" w:rsidRPr="00C278E1" w:rsidRDefault="005C51C5" w:rsidP="00C278E1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5BAF748" w14:textId="77777777" w:rsidR="005C51C5" w:rsidRPr="00C278E1" w:rsidRDefault="005C51C5" w:rsidP="00C278E1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</w:tcPr>
          <w:p w14:paraId="20AD8C1B" w14:textId="77777777" w:rsidR="005C51C5" w:rsidRPr="00C278E1" w:rsidRDefault="005C51C5" w:rsidP="00C278E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3CE4A088" w14:textId="77777777" w:rsidR="005C51C5" w:rsidRPr="00C278E1" w:rsidRDefault="005C51C5" w:rsidP="00C278E1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9EF4824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9AB" w:rsidRPr="00C278E1" w14:paraId="38455906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6FFE3A38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0C582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9D9F1C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EDED0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AC23E7" w14:textId="77777777" w:rsidR="005C51C5" w:rsidRPr="00C278E1" w:rsidRDefault="005C51C5" w:rsidP="00C278E1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A2B63" w14:textId="77777777" w:rsidR="005C51C5" w:rsidRPr="00C278E1" w:rsidRDefault="005C51C5" w:rsidP="00C278E1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8F3FF7" w14:textId="77777777" w:rsidR="005C51C5" w:rsidRPr="00C278E1" w:rsidRDefault="005C51C5" w:rsidP="00C278E1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895E01D" w14:textId="77777777" w:rsidR="005C51C5" w:rsidRPr="00C278E1" w:rsidRDefault="005C51C5" w:rsidP="00C278E1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C39C43" w14:textId="77777777" w:rsidR="005C51C5" w:rsidRPr="00C278E1" w:rsidRDefault="005C51C5" w:rsidP="00C278E1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34EAD7A" w14:textId="77777777" w:rsidR="005C51C5" w:rsidRPr="00C278E1" w:rsidRDefault="005C51C5" w:rsidP="00C278E1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61F3D0" w14:textId="77777777" w:rsidR="005C51C5" w:rsidRPr="00C278E1" w:rsidRDefault="005C51C5" w:rsidP="00C278E1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D3723F" w14:textId="77777777" w:rsidR="005C51C5" w:rsidRPr="00C278E1" w:rsidRDefault="005C51C5" w:rsidP="00C278E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D27BC8" w14:textId="77777777" w:rsidR="005C51C5" w:rsidRPr="00C278E1" w:rsidRDefault="005C51C5" w:rsidP="00C278E1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BE37788" w14:textId="77777777" w:rsidR="005C51C5" w:rsidRPr="00C278E1" w:rsidRDefault="005C51C5" w:rsidP="00C278E1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6D6802" w14:textId="77777777" w:rsidR="005C51C5" w:rsidRPr="00C278E1" w:rsidRDefault="005C51C5" w:rsidP="00C278E1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03BF922" w14:textId="77777777" w:rsidR="005C51C5" w:rsidRPr="00C278E1" w:rsidRDefault="005C51C5" w:rsidP="00C278E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D1501C" w14:textId="77777777" w:rsidR="005C51C5" w:rsidRPr="00C278E1" w:rsidRDefault="005C51C5" w:rsidP="00C278E1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FB3C4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9AB" w:rsidRPr="00C278E1" w14:paraId="32A94795" w14:textId="77777777" w:rsidTr="001106DE">
        <w:trPr>
          <w:trHeight w:val="261"/>
        </w:trPr>
        <w:tc>
          <w:tcPr>
            <w:tcW w:w="3420" w:type="dxa"/>
            <w:vAlign w:val="bottom"/>
            <w:hideMark/>
          </w:tcPr>
          <w:p w14:paraId="5775091B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FEB270D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45FA2F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69BBC76" w14:textId="4794F4B9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236" w:type="dxa"/>
            <w:vAlign w:val="bottom"/>
          </w:tcPr>
          <w:p w14:paraId="1F99B71D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128882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D0BCD2D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8CB0B0B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737AB8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9379086" w14:textId="378D2F55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13B060EA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082B617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1907C5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FE729C" w14:textId="29E02E0B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027FD18C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C969989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8D0705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5532B1A" w14:textId="49D25519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</w:tr>
      <w:tr w:rsidR="009E29AB" w:rsidRPr="00C278E1" w14:paraId="59E42155" w14:textId="77777777" w:rsidTr="001106DE">
        <w:trPr>
          <w:trHeight w:val="261"/>
        </w:trPr>
        <w:tc>
          <w:tcPr>
            <w:tcW w:w="3420" w:type="dxa"/>
            <w:vAlign w:val="bottom"/>
            <w:hideMark/>
          </w:tcPr>
          <w:p w14:paraId="232BEF61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8B245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FD2D96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CABE7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FAA9F0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5561E93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DFC4B2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A89AB97" w14:textId="3A449F7C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,201</w:t>
            </w:r>
          </w:p>
        </w:tc>
        <w:tc>
          <w:tcPr>
            <w:tcW w:w="236" w:type="dxa"/>
            <w:vAlign w:val="bottom"/>
          </w:tcPr>
          <w:p w14:paraId="0E88B246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D2BE8FE" w14:textId="270147DE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,201</w:t>
            </w:r>
          </w:p>
        </w:tc>
        <w:tc>
          <w:tcPr>
            <w:tcW w:w="236" w:type="dxa"/>
            <w:gridSpan w:val="2"/>
            <w:vAlign w:val="bottom"/>
          </w:tcPr>
          <w:p w14:paraId="08962FA5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AE787B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450A84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553877A" w14:textId="057809B1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2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vAlign w:val="bottom"/>
          </w:tcPr>
          <w:p w14:paraId="40812032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4BD05F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99B7FB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33F252" w14:textId="0D51F825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2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9E29AB" w:rsidRPr="00C278E1" w14:paraId="791B19BE" w14:textId="77777777" w:rsidTr="001106DE">
        <w:trPr>
          <w:trHeight w:val="261"/>
        </w:trPr>
        <w:tc>
          <w:tcPr>
            <w:tcW w:w="3420" w:type="dxa"/>
            <w:vAlign w:val="bottom"/>
            <w:hideMark/>
          </w:tcPr>
          <w:p w14:paraId="1FDFA94D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278E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26EA645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ED80DA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51897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3D3A3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1EE1B68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69E21B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B7F9D5B" w14:textId="0FCA0EA0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</w:p>
        </w:tc>
        <w:tc>
          <w:tcPr>
            <w:tcW w:w="236" w:type="dxa"/>
            <w:vAlign w:val="bottom"/>
          </w:tcPr>
          <w:p w14:paraId="29C470EB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2CBE6F" w14:textId="6FDA3D30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</w:p>
        </w:tc>
        <w:tc>
          <w:tcPr>
            <w:tcW w:w="236" w:type="dxa"/>
            <w:gridSpan w:val="2"/>
            <w:vAlign w:val="bottom"/>
          </w:tcPr>
          <w:p w14:paraId="7F92AB12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B9D065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B7C7A19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64EEE5" w14:textId="6448E35A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0,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236" w:type="dxa"/>
            <w:gridSpan w:val="2"/>
            <w:vAlign w:val="bottom"/>
          </w:tcPr>
          <w:p w14:paraId="182D8A8E" w14:textId="77777777" w:rsidR="005C51C5" w:rsidRPr="00C278E1" w:rsidRDefault="005C51C5" w:rsidP="00C278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6292861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3FED876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C2E013" w14:textId="21C3A19F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0,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588</w:t>
            </w:r>
          </w:p>
        </w:tc>
      </w:tr>
      <w:tr w:rsidR="009E29AB" w:rsidRPr="00C278E1" w14:paraId="17C54304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1FB7989B" w14:textId="77777777" w:rsidR="005C51C5" w:rsidRPr="00C278E1" w:rsidRDefault="005C51C5" w:rsidP="00C278E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78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16636DE" w14:textId="6B70663D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,2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236" w:type="dxa"/>
            <w:vAlign w:val="bottom"/>
          </w:tcPr>
          <w:p w14:paraId="2953C435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9AEBC4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536EC3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CCD6E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F5E22C1" w14:textId="77777777" w:rsidR="005C51C5" w:rsidRPr="00C278E1" w:rsidRDefault="005C51C5" w:rsidP="00C2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9682C18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70505C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BC7C9BE" w14:textId="29AA86F3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,2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0A933C38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D79DAAE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C710BD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DDA0019" w14:textId="618CDE52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,2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1F4285F7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1A2820" w14:textId="77777777" w:rsidR="005C51C5" w:rsidRPr="00C278E1" w:rsidRDefault="005C51C5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48233D5" w14:textId="77777777" w:rsidR="005C51C5" w:rsidRPr="00C278E1" w:rsidRDefault="005C51C5" w:rsidP="00C278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0B54E9" w14:textId="6891504E" w:rsidR="005C51C5" w:rsidRPr="00C278E1" w:rsidRDefault="00E07862" w:rsidP="00C278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5C51C5" w:rsidRPr="00C278E1">
              <w:rPr>
                <w:rFonts w:ascii="Angsana New" w:hAnsi="Angsana New"/>
                <w:sz w:val="26"/>
                <w:szCs w:val="26"/>
              </w:rPr>
              <w:t>,2</w:t>
            </w:r>
            <w:r w:rsidRPr="00E07862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</w:tr>
      <w:tr w:rsidR="009E29AB" w:rsidRPr="00C278E1" w14:paraId="0B19A739" w14:textId="77777777" w:rsidTr="001106DE">
        <w:trPr>
          <w:trHeight w:val="594"/>
        </w:trPr>
        <w:tc>
          <w:tcPr>
            <w:tcW w:w="15030" w:type="dxa"/>
            <w:gridSpan w:val="28"/>
            <w:vAlign w:val="bottom"/>
          </w:tcPr>
          <w:p w14:paraId="05A8B82A" w14:textId="77777777" w:rsidR="005C51C5" w:rsidRPr="00C278E1" w:rsidRDefault="005C51C5" w:rsidP="00C278E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34ADD037" w14:textId="77777777" w:rsidR="005C51C5" w:rsidRPr="00C278E1" w:rsidRDefault="005C51C5" w:rsidP="00C278E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278E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278E1">
              <w:rPr>
                <w:sz w:val="36"/>
                <w:szCs w:val="32"/>
              </w:rPr>
              <w:t xml:space="preserve"> </w:t>
            </w:r>
            <w:r w:rsidRPr="00C278E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5DE940A" w14:textId="77777777" w:rsidR="005C51C5" w:rsidRPr="00C278E1" w:rsidRDefault="005C51C5" w:rsidP="00C278E1"/>
    <w:p w14:paraId="58D3EA1A" w14:textId="50754E8E" w:rsidR="006A0FCA" w:rsidRPr="00C278E1" w:rsidRDefault="006A0FCA" w:rsidP="00C278E1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  <w:sectPr w:rsidR="006A0FCA" w:rsidRPr="00C278E1" w:rsidSect="000E1333">
          <w:headerReference w:type="default" r:id="rId16"/>
          <w:footerReference w:type="default" r:id="rId17"/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B1718C4" w14:textId="53182AC9" w:rsidR="00F03B2B" w:rsidRPr="00C278E1" w:rsidRDefault="00F03B2B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278E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Pr="00C278E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C278E1" w:rsidRDefault="00D90054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9E29AB" w:rsidRPr="00C278E1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2A8EC37B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82234"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82234"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B056A" w:rsidRPr="00C278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E07862" w:rsidRPr="00E078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C278E1" w:rsidRDefault="00096A9B" w:rsidP="00C278E1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C278E1" w:rsidRDefault="00096A9B" w:rsidP="00C2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C278E1" w:rsidRDefault="00096A9B" w:rsidP="00C278E1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9E29AB" w:rsidRPr="00C278E1" w14:paraId="4BAFC5AC" w14:textId="77777777" w:rsidTr="007061C9">
        <w:trPr>
          <w:trHeight w:val="353"/>
          <w:tblHeader/>
        </w:trPr>
        <w:tc>
          <w:tcPr>
            <w:tcW w:w="3496" w:type="pct"/>
            <w:vAlign w:val="bottom"/>
          </w:tcPr>
          <w:p w14:paraId="04D7F535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C278E1" w:rsidRDefault="00096A9B" w:rsidP="00C278E1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27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E29AB" w:rsidRPr="00C278E1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C278E1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0293CB4A" w:rsidR="00096A9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781D31E2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513B747C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AB" w:rsidRPr="00C278E1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6D346ABC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142" w:type="pct"/>
          </w:tcPr>
          <w:p w14:paraId="56B16BF6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53D4054C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9E29AB" w:rsidRPr="00C278E1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C278E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278E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127E208F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14245BB4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57D31493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AB" w:rsidRPr="00C278E1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640EADF3" w:rsidR="00096A9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F62C5F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21F6697B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188DFE49" w:rsidR="00096A9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9E29AB" w:rsidRPr="00C278E1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4689DFD6" w:rsidR="00096A9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62C5F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2" w:type="pct"/>
          </w:tcPr>
          <w:p w14:paraId="35D4E86C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161FA93B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</w:tr>
      <w:tr w:rsidR="009E29AB" w:rsidRPr="00C278E1" w14:paraId="2DCED44F" w14:textId="77777777" w:rsidTr="005171B2">
        <w:tc>
          <w:tcPr>
            <w:tcW w:w="3496" w:type="pct"/>
          </w:tcPr>
          <w:p w14:paraId="30C64D4D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2440CAD8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C278E1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7E444938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C278E1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41133B7D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2" w:type="pct"/>
          </w:tcPr>
          <w:p w14:paraId="3CBBFB28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73C43F5B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E29AB" w:rsidRPr="00C278E1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7A396E26" w:rsidR="00096A9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2" w:type="pct"/>
          </w:tcPr>
          <w:p w14:paraId="79CB52AA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2EDEBCEA" w:rsidR="00096A9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9E29AB" w:rsidRPr="00C278E1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654C695B" w:rsidR="00096A9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62C5F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2" w:type="pct"/>
          </w:tcPr>
          <w:p w14:paraId="5DC29E3D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26B0C521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E29AB" w:rsidRPr="00C278E1" w14:paraId="72AD674D" w14:textId="77777777" w:rsidTr="005F487E">
        <w:trPr>
          <w:trHeight w:val="30"/>
        </w:trPr>
        <w:tc>
          <w:tcPr>
            <w:tcW w:w="3496" w:type="pct"/>
          </w:tcPr>
          <w:p w14:paraId="6698ECBE" w14:textId="498ED1FC" w:rsidR="004823E4" w:rsidRPr="00C278E1" w:rsidRDefault="004823E4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31C1321B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29AB" w:rsidRPr="00C278E1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C278E1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6F17062C" w:rsidR="00096A9B" w:rsidRPr="00C278E1" w:rsidRDefault="00F62C5F" w:rsidP="00C2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42" w:type="pct"/>
          </w:tcPr>
          <w:p w14:paraId="470F925D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2D6EB292" w:rsidR="00096A9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2C5F" w:rsidRPr="00C278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E29AB" w:rsidRPr="00C278E1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1541EB15" w:rsidR="00096A9B" w:rsidRPr="00C278E1" w:rsidRDefault="00F62C5F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E07862" w:rsidRPr="00E0786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2" w:type="pct"/>
          </w:tcPr>
          <w:p w14:paraId="661B59BB" w14:textId="77777777" w:rsidR="00096A9B" w:rsidRPr="00C278E1" w:rsidRDefault="00096A9B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2FFD958A" w:rsidR="00096A9B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62C5F" w:rsidRPr="00C278E1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62C5F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E29AB" w:rsidRPr="00C278E1" w14:paraId="1CD24F2A" w14:textId="77777777" w:rsidTr="005171B2">
        <w:tc>
          <w:tcPr>
            <w:tcW w:w="3496" w:type="pct"/>
            <w:hideMark/>
          </w:tcPr>
          <w:p w14:paraId="7C288AF7" w14:textId="1E4861D5" w:rsidR="000E4183" w:rsidRPr="00C278E1" w:rsidRDefault="000E41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C278E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และกิจการร่วมค้า</w:t>
            </w:r>
            <w:r w:rsidRPr="00C278E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E4183" w:rsidRPr="00C278E1" w:rsidRDefault="000E41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6E5C4B02" w:rsidR="000E418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24C15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24C15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54CABF59" w14:textId="77777777" w:rsidR="000E4183" w:rsidRPr="00C278E1" w:rsidRDefault="000E41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2C75595E" w:rsidR="000E418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324C15" w:rsidRPr="00C2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9E29AB" w:rsidRPr="00C278E1" w14:paraId="02C9DF9F" w14:textId="77777777" w:rsidTr="00BD52C0">
        <w:tc>
          <w:tcPr>
            <w:tcW w:w="3496" w:type="pct"/>
            <w:hideMark/>
          </w:tcPr>
          <w:p w14:paraId="4B33B81A" w14:textId="492F5F24" w:rsidR="000E4183" w:rsidRPr="00C278E1" w:rsidRDefault="000E41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3F236" w14:textId="519BCD75" w:rsidR="000E418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62C5F" w:rsidRPr="00C278E1">
              <w:rPr>
                <w:rFonts w:asciiTheme="majorBidi" w:hAnsiTheme="majorBidi" w:cstheme="majorBidi"/>
                <w:sz w:val="30"/>
                <w:szCs w:val="30"/>
              </w:rPr>
              <w:t>,01</w:t>
            </w:r>
            <w:r w:rsidRPr="00E078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63BFE472" w14:textId="77777777" w:rsidR="000E4183" w:rsidRPr="00C278E1" w:rsidRDefault="000E41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BD9A8" w14:textId="3EE0D59D" w:rsidR="000E418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62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F62C5F" w:rsidRPr="00C278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E4183" w:rsidRPr="00C278E1" w14:paraId="4946BAA8" w14:textId="77777777" w:rsidTr="005171B2">
        <w:tc>
          <w:tcPr>
            <w:tcW w:w="3496" w:type="pct"/>
            <w:hideMark/>
          </w:tcPr>
          <w:p w14:paraId="15948538" w14:textId="77777777" w:rsidR="000E4183" w:rsidRPr="00C278E1" w:rsidRDefault="000E41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62C6ACAE" w:rsidR="000E4183" w:rsidRPr="00C278E1" w:rsidRDefault="00324C15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7862"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142" w:type="pct"/>
          </w:tcPr>
          <w:p w14:paraId="25176457" w14:textId="77777777" w:rsidR="000E4183" w:rsidRPr="00C278E1" w:rsidRDefault="000E4183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7CDEF428" w:rsidR="000E4183" w:rsidRPr="00C278E1" w:rsidRDefault="00E07862" w:rsidP="00C2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324C15" w:rsidRPr="00C2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7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</w:p>
        </w:tc>
      </w:tr>
    </w:tbl>
    <w:p w14:paraId="2F375352" w14:textId="63D65CD4" w:rsidR="00A60247" w:rsidRPr="00C278E1" w:rsidRDefault="00A60247" w:rsidP="00C278E1">
      <w:pPr>
        <w:spacing w:line="240" w:lineRule="auto"/>
        <w:jc w:val="thaiDistribute"/>
        <w:rPr>
          <w:rFonts w:asciiTheme="majorBidi" w:hAnsiTheme="majorBidi" w:cstheme="majorBidi"/>
          <w:strike/>
          <w:spacing w:val="-2"/>
          <w:sz w:val="30"/>
          <w:szCs w:val="30"/>
          <w:cs/>
        </w:rPr>
      </w:pPr>
    </w:p>
    <w:p w14:paraId="78844A2D" w14:textId="73623E90" w:rsidR="00A60247" w:rsidRPr="00C278E1" w:rsidRDefault="00A60247" w:rsidP="00C278E1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278E1">
        <w:rPr>
          <w:rFonts w:asciiTheme="majorBidi" w:hAnsiTheme="majorBidi" w:hint="cs"/>
          <w:sz w:val="30"/>
          <w:szCs w:val="30"/>
          <w:cs/>
        </w:rPr>
        <w:t>ณ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วันที่</w:t>
      </w:r>
      <w:r w:rsidRPr="00C278E1">
        <w:rPr>
          <w:rFonts w:asciiTheme="majorBidi" w:hAnsiTheme="majorBidi" w:hint="eastAsia"/>
          <w:sz w:val="30"/>
          <w:szCs w:val="30"/>
        </w:rPr>
        <w:t> </w:t>
      </w:r>
      <w:r w:rsidR="00E07862" w:rsidRPr="00E07862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582234" w:rsidRPr="00C278E1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582234" w:rsidRPr="00C278E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มิถุนายน</w:t>
      </w:r>
      <w:r w:rsidR="005C51C5" w:rsidRPr="00C278E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C51C5" w:rsidRPr="00C278E1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E07862" w:rsidRPr="00E07862">
        <w:rPr>
          <w:rFonts w:asciiTheme="majorBidi" w:hAnsiTheme="majorBidi" w:cstheme="majorBidi"/>
          <w:spacing w:val="-2"/>
          <w:sz w:val="30"/>
          <w:szCs w:val="30"/>
          <w:lang w:val="en-US"/>
        </w:rPr>
        <w:t>569</w:t>
      </w:r>
      <w:r w:rsidR="005C51C5" w:rsidRPr="00C278E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="00E07862" w:rsidRPr="00E07862">
        <w:rPr>
          <w:rFonts w:asciiTheme="majorBidi" w:hAnsiTheme="majorBidi"/>
          <w:sz w:val="30"/>
          <w:szCs w:val="30"/>
          <w:lang w:val="en-US"/>
        </w:rPr>
        <w:t>3</w:t>
      </w:r>
      <w:r w:rsidRPr="00C278E1">
        <w:rPr>
          <w:rFonts w:asciiTheme="majorBidi" w:hAnsiTheme="majorBidi"/>
          <w:sz w:val="30"/>
          <w:szCs w:val="30"/>
        </w:rPr>
        <w:t>1</w:t>
      </w:r>
      <w:r w:rsidRPr="00C278E1">
        <w:rPr>
          <w:rFonts w:asciiTheme="majorBidi" w:hAnsiTheme="majorBidi"/>
          <w:sz w:val="30"/>
          <w:szCs w:val="30"/>
          <w:cs/>
        </w:rPr>
        <w:t xml:space="preserve"> </w:t>
      </w:r>
      <w:r w:rsidRPr="00C278E1">
        <w:rPr>
          <w:rFonts w:asciiTheme="majorBidi" w:hAnsiTheme="majorBidi" w:hint="cs"/>
          <w:sz w:val="30"/>
          <w:szCs w:val="30"/>
          <w:cs/>
        </w:rPr>
        <w:t>ธันวาคม</w:t>
      </w:r>
      <w:r w:rsidRPr="00C278E1">
        <w:rPr>
          <w:rFonts w:asciiTheme="majorBidi" w:hAnsiTheme="majorBidi" w:hint="eastAsia"/>
          <w:sz w:val="30"/>
          <w:szCs w:val="30"/>
        </w:rPr>
        <w:t> </w:t>
      </w:r>
      <w:r w:rsidRPr="00C278E1">
        <w:rPr>
          <w:rFonts w:asciiTheme="majorBidi" w:hAnsiTheme="majorBidi"/>
          <w:sz w:val="30"/>
          <w:szCs w:val="30"/>
        </w:rPr>
        <w:t>2</w:t>
      </w:r>
      <w:r w:rsidR="00E07862" w:rsidRPr="00E07862">
        <w:rPr>
          <w:rFonts w:asciiTheme="majorBidi" w:hAnsiTheme="majorBidi"/>
          <w:sz w:val="30"/>
          <w:szCs w:val="30"/>
          <w:lang w:val="en-US"/>
        </w:rPr>
        <w:t>568</w:t>
      </w:r>
    </w:p>
    <w:p w14:paraId="1C902ACF" w14:textId="639A3D8F" w:rsidR="005F487E" w:rsidRPr="00C278E1" w:rsidRDefault="005F487E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bidi="ar-SA"/>
        </w:rPr>
      </w:pPr>
      <w:r w:rsidRPr="00C278E1">
        <w:rPr>
          <w:rFonts w:asciiTheme="majorBidi" w:hAnsiTheme="majorBidi"/>
          <w:sz w:val="30"/>
          <w:szCs w:val="30"/>
        </w:rPr>
        <w:br w:type="page"/>
      </w:r>
    </w:p>
    <w:p w14:paraId="715A8800" w14:textId="77777777" w:rsidR="00234BF8" w:rsidRPr="00C278E1" w:rsidRDefault="00234BF8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E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39206608" w14:textId="77777777" w:rsidR="00234BF8" w:rsidRPr="00C278E1" w:rsidRDefault="00234BF8" w:rsidP="00C278E1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cs/>
        </w:rPr>
      </w:pPr>
    </w:p>
    <w:p w14:paraId="39235C31" w14:textId="77777777" w:rsidR="00D4239B" w:rsidRPr="00C278E1" w:rsidRDefault="00D4239B" w:rsidP="00C278E1">
      <w:pPr>
        <w:pStyle w:val="block"/>
        <w:numPr>
          <w:ilvl w:val="0"/>
          <w:numId w:val="40"/>
        </w:num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bidi="th-TH"/>
        </w:rPr>
      </w:pPr>
      <w:r w:rsidRPr="00C278E1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1C948E0F" w14:textId="77777777" w:rsidR="00D4239B" w:rsidRPr="00C278E1" w:rsidRDefault="00D4239B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Cs w:val="22"/>
          <w:lang w:bidi="th-TH"/>
        </w:rPr>
      </w:pPr>
    </w:p>
    <w:p w14:paraId="7F25B9D2" w14:textId="77804F14" w:rsidR="00EA6089" w:rsidRPr="00C278E1" w:rsidRDefault="00EA6089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ในระหว่างไตรมาสที่ 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3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bidi="th-TH"/>
        </w:rPr>
        <w:t>ปี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557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ได้ยื่นฟ้องต่อศาลแพ่งและศาลจังหวัดระยองจำนวนหลายคดี 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 จากกรณีท่อรับน้ำมันดิบของบริษัทรั่ว ซึ่งคดีฟ้องร้องบางส่วนได้ยุติแล้ว และคดีฟ้องร้องบางส่วนศาลแพ่งได้มีคำพิพากษาเมื่อวันที่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bidi="th-TH"/>
        </w:rPr>
        <w:t>สิงหาคม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559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11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.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6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ซึ่งบริษัทได้ยื่นอุทธรณ์ต่อศาลเมื่อวันที่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7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กุมภาพันธ์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0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11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พฤษภาคม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20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ธันวาคม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ส่วนโจทก์ที่เหลือ ศาลอุทธรณ์พิพากษาให้บริษัทชดใช้ค่าเสียหายพร้อมดอกเบี้ยตามคำพิพากษาศาลชั้นต้น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370C5D62" w14:textId="77777777" w:rsidR="00D4239B" w:rsidRPr="00C278E1" w:rsidRDefault="00D4239B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Cs w:val="22"/>
          <w:lang w:bidi="th-TH"/>
        </w:rPr>
      </w:pPr>
    </w:p>
    <w:p w14:paraId="67F4703B" w14:textId="4CFF2CC1" w:rsidR="00EA6089" w:rsidRPr="00C278E1" w:rsidRDefault="00EA6089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สำหรับคดีฟ้องร้องที่ศาลจังหวัดระยอง 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C278E1">
        <w:rPr>
          <w:rFonts w:ascii="Angsana New" w:hAnsi="Angsana New"/>
          <w:spacing w:val="-2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กันยายน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C278E1">
        <w:rPr>
          <w:rFonts w:ascii="Angsana New" w:hAnsi="Angsana New"/>
          <w:spacing w:val="-2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ศาลจังหวัดระยองได้มีคำพิพากษาให้บริษัทชดใช้ค่าเสียหายพร้อมดอกเบี้ยเป็นจำนวนเงินสุทธิประมาณ 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38</w:t>
      </w:r>
      <w:r w:rsidRPr="00C278E1">
        <w:rPr>
          <w:rFonts w:ascii="Angsana New" w:hAnsi="Angsana New"/>
          <w:spacing w:val="-2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ล้านบาท โดยหักเงินเยียวยาที่บริษัทได้จ่ายชดใช้ให้โจทก์แล้วก่อนหน้านี้เป็นจำนวน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4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ล้านบาทและส่วนที่เหลือบริษัทได้นำเงินไปวางที่ศาลจังหวัดระยองในวันที่ </w:t>
      </w:r>
      <w:r w:rsidRPr="00C278E1">
        <w:rPr>
          <w:rFonts w:ascii="Angsana New" w:hAnsi="Angsana New"/>
          <w:spacing w:val="-2"/>
          <w:sz w:val="30"/>
          <w:szCs w:val="30"/>
        </w:rPr>
        <w:t xml:space="preserve">               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</w:t>
      </w:r>
      <w:r w:rsidRPr="00C278E1">
        <w:rPr>
          <w:rFonts w:ascii="Angsana New" w:hAnsi="Angsana New"/>
          <w:spacing w:val="-2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กุมภาพันธ์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Pr="00C278E1">
        <w:rPr>
          <w:rFonts w:ascii="Angsana New" w:hAnsi="Angsana New"/>
          <w:spacing w:val="-2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โดยมีโจทก์บางรายยื่นอุทธรณ์คำพิพากษาของศาลจังหวัดระยอง และบริษัทได้ยื่นคำแก้อุทธรณ์ต่อศาลจังหวัดระยองเมื่อวันที่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Pr="00C278E1">
        <w:rPr>
          <w:rFonts w:ascii="Angsana New" w:hAnsi="Angsana New"/>
          <w:spacing w:val="-2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ตุลาคม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1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กันยายน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563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ศาลอุทธรณ์ภาค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2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ล้านบาท ซึ่งครอบคลุมค่าเสียหายตามคำพิพากษาไปวางที่ศาลจังหวัดระยองในวันที่ 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3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0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กันยายน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563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4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ตุลาคม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563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ศาลจังหวัดระยองได้นัดฟังคำพิพากษาหรือคำสั่งศาลอุทธรณ์ภาค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2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เพิ่มเติมในวันที่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6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พฤศจิกายน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563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มีนาคม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564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โดยศาลฎีกาได้มีคำสั่งรับฎีกาโจทก์เมื่อวันที่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2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มีนาคม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565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และได้ส่งสำเนาคำฟ้องฎีกาให้แก่บริษัทเมื่อวันที่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9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มีนาคม 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565</w:t>
      </w:r>
      <w:r w:rsidRPr="00C278E1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C278E1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บริษัทได้ยื่นคำแก้ฎีกาเมื่อวันที่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3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กันยายน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565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             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44E700D6" w14:textId="77777777" w:rsidR="00D4239B" w:rsidRPr="00C278E1" w:rsidRDefault="00D4239B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Cs w:val="22"/>
          <w:lang w:val="en-US" w:bidi="th-TH"/>
        </w:rPr>
      </w:pPr>
    </w:p>
    <w:p w14:paraId="40C840D3" w14:textId="5B377534" w:rsidR="00EA6089" w:rsidRPr="00C278E1" w:rsidRDefault="00EA6089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278E1">
        <w:rPr>
          <w:rFonts w:ascii="Angsana New" w:hAnsi="Angsana New"/>
          <w:sz w:val="30"/>
          <w:szCs w:val="30"/>
          <w:cs/>
          <w:lang w:val="en-US" w:bidi="th-TH"/>
        </w:rPr>
        <w:t xml:space="preserve">ต่อมาเมื่อวันที่ </w:t>
      </w:r>
      <w:r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8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566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บริษัทได้รับหมายเรียกและสำเนาคำฟ้องคดีแพ่งในคดีที่กรมอุทยานแห่งชาติ สัตว์ป่า และพันธุ์พืช ได้ยื่นฟ้องบริษัทเป็นจำเลย ต่อศาลจังหวัดระยอง ในข้อหาละเมิด ทำให้เกิดความเสียหายต่อทรัพยากรธรรมชาติ และให้ชดใช้ค่าเสียหาย โดยโจทก์กล่าวอ้างว่า เหตุการณ์น้ำมันดิบรั่วไหลในปี </w:t>
      </w:r>
      <w:r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556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>ส่งผลให้โจทก์ได้รับความเสียหาย บริษัทและที่ปรึกษากฎหมายของบริษัทได้พิจารณาข้อเท็จจริง หลักฐาน และข้อกฎหมายที่เกี่ยวข้องแล้ว เห็นว่า บริษัทได้ชดใช้ เยียวยา และทำให้ทรัพยากรธรรมชาติและสิ่งแวดล้อมกลับคืนสู่สภาวะปกติแล้ว หลังจากเกิดเหตุ จึงไม่มีหน้าที่ต้องรับผิดตามฟ้อง ดังนั้น บริษัทจึงไม่ได้บันทึกค่าเผื่อผลเสียหายที่อาจเกิดขึ้น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จากคดีดังกล่าว เมื่อวันที่ 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5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568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 xml:space="preserve">ศาลจังหวัดระยองมีคำพิพากษายกฟ้องโจทก์ ซึ่งต่อมาเมื่อวันที่ </w:t>
      </w:r>
      <w:r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5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ตุลาคม </w:t>
      </w:r>
      <w:r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568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บริษัทได้รับหมายแจ้งสำเนาอุทธรณ์ของโจทก์จากศาลจังหวัดระยอง </w:t>
      </w:r>
      <w:r w:rsidRPr="00C278E1">
        <w:rPr>
          <w:rFonts w:ascii="Angsana New" w:hAnsi="Angsana New"/>
          <w:sz w:val="30"/>
          <w:szCs w:val="30"/>
          <w:cs/>
          <w:lang w:val="en-US" w:bidi="th-TH"/>
        </w:rPr>
        <w:t xml:space="preserve">ซึ่งบริษัทได้ยื่นคำแก้อุทธรณ์เมื่อวันที่ </w:t>
      </w:r>
      <w:r w:rsidR="00AD35F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8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78E1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569</w:t>
      </w:r>
      <w:r w:rsidRPr="00C278E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913D5" w:rsidRPr="00C278E1">
        <w:rPr>
          <w:rFonts w:ascii="Angsana New" w:hAnsi="Angsana New"/>
          <w:sz w:val="30"/>
          <w:szCs w:val="30"/>
          <w:cs/>
          <w:lang w:val="en-US" w:bidi="th-TH"/>
        </w:rPr>
        <w:t xml:space="preserve">และเมื่อวันที่ </w:t>
      </w:r>
      <w:r w:rsidR="00A913D5" w:rsidRPr="00C278E1">
        <w:rPr>
          <w:rFonts w:ascii="Angsana New" w:hAnsi="Angsana New"/>
          <w:sz w:val="30"/>
          <w:szCs w:val="30"/>
          <w:lang w:val="en-US" w:bidi="th-TH"/>
        </w:rPr>
        <w:t>20</w:t>
      </w:r>
      <w:r w:rsidR="00A913D5" w:rsidRPr="00C278E1">
        <w:rPr>
          <w:rFonts w:ascii="Angsana New" w:hAnsi="Angsana New"/>
          <w:sz w:val="30"/>
          <w:szCs w:val="30"/>
          <w:cs/>
          <w:lang w:val="en-US" w:bidi="th-TH"/>
        </w:rPr>
        <w:t xml:space="preserve"> มิถุนายน </w:t>
      </w:r>
      <w:r w:rsidR="00A913D5"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569</w:t>
      </w:r>
      <w:r w:rsidR="00A913D5" w:rsidRPr="00C278E1">
        <w:rPr>
          <w:rFonts w:ascii="Angsana New" w:hAnsi="Angsana New"/>
          <w:sz w:val="30"/>
          <w:szCs w:val="30"/>
          <w:cs/>
          <w:lang w:val="en-US" w:bidi="th-TH"/>
        </w:rPr>
        <w:t xml:space="preserve"> ศาลจังหวัดระยองได้ส่งหมายนัดฟังคำพิพากษาของศาลอุทธรณ์</w:t>
      </w:r>
      <w:r w:rsidR="00BD4348" w:rsidRPr="00C278E1">
        <w:rPr>
          <w:rFonts w:ascii="Angsana New" w:hAnsi="Angsana New" w:hint="cs"/>
          <w:sz w:val="30"/>
          <w:szCs w:val="30"/>
          <w:cs/>
          <w:lang w:val="en-US" w:bidi="th-TH"/>
        </w:rPr>
        <w:t xml:space="preserve">    </w:t>
      </w:r>
      <w:r w:rsidR="00A913D5" w:rsidRPr="00C278E1">
        <w:rPr>
          <w:rFonts w:ascii="Angsana New" w:hAnsi="Angsana New"/>
          <w:sz w:val="30"/>
          <w:szCs w:val="30"/>
          <w:cs/>
          <w:lang w:val="en-US" w:bidi="th-TH"/>
        </w:rPr>
        <w:t xml:space="preserve">ภาค </w:t>
      </w:r>
      <w:r w:rsidR="00A913D5"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A913D5" w:rsidRPr="00C278E1">
        <w:rPr>
          <w:rFonts w:ascii="Angsana New" w:hAnsi="Angsana New"/>
          <w:sz w:val="30"/>
          <w:szCs w:val="30"/>
          <w:cs/>
          <w:lang w:val="en-US" w:bidi="th-TH"/>
        </w:rPr>
        <w:t xml:space="preserve"> ในวันที่ 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8</w:t>
      </w:r>
      <w:r w:rsidR="00A913D5" w:rsidRPr="00C278E1">
        <w:rPr>
          <w:rFonts w:ascii="Angsana New" w:hAnsi="Angsana New"/>
          <w:sz w:val="30"/>
          <w:szCs w:val="30"/>
          <w:cs/>
          <w:lang w:val="en-US" w:bidi="th-TH"/>
        </w:rPr>
        <w:t xml:space="preserve"> กันยายน </w:t>
      </w:r>
      <w:r w:rsidR="00A913D5" w:rsidRPr="00C278E1">
        <w:rPr>
          <w:rFonts w:ascii="Angsana New" w:hAnsi="Angsana New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z w:val="30"/>
          <w:szCs w:val="30"/>
          <w:lang w:val="en-US" w:bidi="th-TH"/>
        </w:rPr>
        <w:t>569</w:t>
      </w:r>
    </w:p>
    <w:p w14:paraId="4BC66D01" w14:textId="77777777" w:rsidR="00D4239B" w:rsidRPr="00C278E1" w:rsidRDefault="00D4239B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650A1E6" w14:textId="77777777" w:rsidR="00D4239B" w:rsidRPr="00C278E1" w:rsidRDefault="00D4239B" w:rsidP="00C278E1">
      <w:pPr>
        <w:pStyle w:val="block"/>
        <w:numPr>
          <w:ilvl w:val="0"/>
          <w:numId w:val="40"/>
        </w:num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bidi="th-TH"/>
        </w:rPr>
      </w:pPr>
      <w:r w:rsidRPr="00C278E1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2E5FA290" w14:textId="77777777" w:rsidR="00D4239B" w:rsidRPr="00C278E1" w:rsidRDefault="00D4239B" w:rsidP="00C278E1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pacing w:val="-4"/>
          <w:sz w:val="30"/>
          <w:szCs w:val="30"/>
          <w:lang w:bidi="th-TH"/>
        </w:rPr>
      </w:pPr>
    </w:p>
    <w:p w14:paraId="74FEB5CB" w14:textId="4F0584D4" w:rsidR="00EA6089" w:rsidRPr="00C278E1" w:rsidRDefault="00EA6089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C278E1">
        <w:rPr>
          <w:rFonts w:ascii="Angsana New" w:hAnsi="Angsana New"/>
          <w:spacing w:val="-2"/>
          <w:sz w:val="30"/>
          <w:szCs w:val="30"/>
          <w:cs/>
          <w:lang w:bidi="th-TH"/>
        </w:rPr>
        <w:t>ใน</w:t>
      </w:r>
      <w:r w:rsidRPr="00C278E1">
        <w:rPr>
          <w:rFonts w:ascii="Angsana New" w:hAnsi="Angsana New"/>
          <w:spacing w:val="-4"/>
          <w:sz w:val="30"/>
          <w:szCs w:val="30"/>
          <w:cs/>
          <w:lang w:bidi="th-TH"/>
        </w:rPr>
        <w:t>ปี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2</w:t>
      </w:r>
      <w:r w:rsidR="00E07862" w:rsidRPr="00E07862">
        <w:rPr>
          <w:rFonts w:ascii="Angsana New" w:hAnsi="Angsana New"/>
          <w:spacing w:val="-4"/>
          <w:sz w:val="30"/>
          <w:szCs w:val="30"/>
          <w:lang w:val="en-US"/>
        </w:rPr>
        <w:t>563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4"/>
          <w:sz w:val="30"/>
          <w:szCs w:val="30"/>
          <w:cs/>
          <w:lang w:bidi="th-TH"/>
        </w:rPr>
        <w:t>เรียกเงินคืน และเรียกค่าเสียหาย รวม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</w:t>
      </w:r>
      <w:r w:rsidR="00E07862" w:rsidRPr="00E07862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4"/>
          <w:sz w:val="30"/>
          <w:szCs w:val="30"/>
          <w:cs/>
          <w:lang w:bidi="th-TH"/>
        </w:rPr>
        <w:t>คดี เป็นเงินต้นและดอกเบี้ยทั้งสิ้น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1,0</w:t>
      </w:r>
      <w:r w:rsidR="00E07862" w:rsidRPr="00E07862">
        <w:rPr>
          <w:rFonts w:ascii="Angsana New" w:hAnsi="Angsana New"/>
          <w:spacing w:val="-4"/>
          <w:sz w:val="30"/>
          <w:szCs w:val="30"/>
          <w:lang w:val="en-US"/>
        </w:rPr>
        <w:t>69</w:t>
      </w:r>
      <w:r w:rsidRPr="00C278E1">
        <w:rPr>
          <w:rFonts w:ascii="Angsana New" w:hAnsi="Angsana New"/>
          <w:spacing w:val="-4"/>
          <w:sz w:val="30"/>
          <w:szCs w:val="30"/>
        </w:rPr>
        <w:t>.2</w:t>
      </w:r>
      <w:r w:rsidR="00E07862" w:rsidRPr="00E07862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4"/>
          <w:sz w:val="30"/>
          <w:szCs w:val="30"/>
          <w:cs/>
          <w:lang w:bidi="th-TH"/>
        </w:rPr>
        <w:t>ล้านบาท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บริษัทย่อยมิได้กระทำผิดสัญญาตามฟ้อง บริษัทย่อยจึงไม่มีหน้าที่ต้องชำระเงินและค่าเสียหาย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4"/>
          <w:sz w:val="30"/>
          <w:szCs w:val="30"/>
          <w:cs/>
          <w:lang w:bidi="th-TH"/>
        </w:rPr>
        <w:t>โดยได้แต่งตั้งทนายความเพื่อยื่นคำให้การต่อสู้คดี</w:t>
      </w:r>
      <w:r w:rsidRPr="00C278E1">
        <w:rPr>
          <w:rFonts w:ascii="Angsana New" w:hAnsi="Angsana New"/>
          <w:spacing w:val="-4"/>
          <w:sz w:val="30"/>
          <w:szCs w:val="30"/>
        </w:rPr>
        <w:t xml:space="preserve"> </w:t>
      </w:r>
      <w:r w:rsidRPr="00C278E1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            ทั้งนี้ ทั้งสามคดีอยู่ระหว่างการพิจารณาของศาลอุทธรณ์</w:t>
      </w:r>
    </w:p>
    <w:p w14:paraId="71E13122" w14:textId="77777777" w:rsidR="00D4239B" w:rsidRPr="00C278E1" w:rsidRDefault="00D4239B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6726E4F4" w14:textId="30760C81" w:rsidR="00D4239B" w:rsidRPr="00C278E1" w:rsidRDefault="00D4239B" w:rsidP="00C278E1">
      <w:pPr>
        <w:pStyle w:val="block"/>
        <w:numPr>
          <w:ilvl w:val="0"/>
          <w:numId w:val="40"/>
        </w:num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bidi="th-TH"/>
        </w:rPr>
      </w:pPr>
      <w:r w:rsidRPr="00C278E1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bidi="th-TH"/>
        </w:rPr>
        <w:t xml:space="preserve">คดีความเกี่ยวกับกรณีท่อรับน้ำมันดิบรั่วในปี </w:t>
      </w:r>
      <w:r w:rsidRPr="00C278E1">
        <w:rPr>
          <w:rFonts w:ascii="Angsana New" w:hAnsi="Angsana New"/>
          <w:b/>
          <w:bCs/>
          <w:i/>
          <w:iCs/>
          <w:spacing w:val="-4"/>
          <w:sz w:val="30"/>
          <w:szCs w:val="30"/>
          <w:lang w:bidi="th-TH"/>
        </w:rPr>
        <w:t>2</w:t>
      </w:r>
      <w:r w:rsidR="00E07862" w:rsidRPr="00E07862">
        <w:rPr>
          <w:rFonts w:ascii="Angsana New" w:hAnsi="Angsana New"/>
          <w:b/>
          <w:bCs/>
          <w:i/>
          <w:iCs/>
          <w:spacing w:val="-4"/>
          <w:sz w:val="30"/>
          <w:szCs w:val="30"/>
          <w:lang w:val="en-US" w:bidi="th-TH"/>
        </w:rPr>
        <w:t>565</w:t>
      </w:r>
    </w:p>
    <w:p w14:paraId="5A2A4B5E" w14:textId="77777777" w:rsidR="00D4239B" w:rsidRPr="00C278E1" w:rsidRDefault="00D4239B" w:rsidP="00C278E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19F2B4D" w14:textId="0DF38090" w:rsidR="00EA6089" w:rsidRPr="00C278E1" w:rsidRDefault="00EA6089" w:rsidP="00C278E1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US" w:bidi="th-TH"/>
        </w:rPr>
      </w:pPr>
      <w:r w:rsidRPr="00C278E1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เมื่อวันที่ 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C278E1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เมษายน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566</w:t>
      </w:r>
      <w:r w:rsidRPr="00C278E1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บริษัทได้รับหมายเรียกและสำเนาคำฟ้องคดีแพ่งในคดีที่สมาคมประมงพื้นบ้านท้องถิ่น และชาวประมง พ่อค้า แม่ค้าในจังหวัดระยองจำนวนหนึ่ง ได้ยื่นฟ้อง บริษัท สตาร์ปิโตรเลียม รีไฟน์นิ่ง จำกัด (มหาชน) เป็นจำเลยที่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C278E1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และบริษัทเป็นจำเลยที่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C278E1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ต่อศาลจังหวัดระยอง ในข้อหาละเมิด เรียกค่าเสียหาย และขอให้ฟื้นฟูทรัพยากรทางทะเล โดยโจทก์กล่าวอ้างว่า เหตุการณ์น้ำมันดิบรั่วไหลส่งผลให้โจทก์ได้รับความเสียหายจากการขาดรายได้ บริษัทและที่ปรึกษากฎหมายของบริษัทได้พิจารณาข้อเท็จจริง หลักฐาน และข้อกฎหมายที่เกี่ยวข้องแล้ว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   </w:t>
      </w:r>
      <w:r w:rsidRPr="00C278E1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 บริษัทไม่ได้กระทำละเมิดต่อโจทก์ตามที่กล่าวอ้างในคำฟ้อง จึงไม่มีหน้าที่ต้องรับผิดตามฟ้อง โดยบริษัท</w:t>
      </w:r>
      <w:r w:rsidR="00AD35FD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            </w:t>
      </w:r>
      <w:r w:rsidRPr="00B555C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ได้ยื่นคำให้การต่อสู้คดีต่อศาลจังหวัดระยองแล้วเมื่อวันที่ </w:t>
      </w:r>
      <w:r w:rsidR="00E07862" w:rsidRPr="00B555C7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B555C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มิถุนายน </w:t>
      </w:r>
      <w:r w:rsidRPr="00B555C7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B555C7">
        <w:rPr>
          <w:rFonts w:ascii="Angsana New" w:hAnsi="Angsana New"/>
          <w:spacing w:val="-2"/>
          <w:sz w:val="30"/>
          <w:szCs w:val="30"/>
          <w:lang w:val="en-US" w:bidi="th-TH"/>
        </w:rPr>
        <w:t>566</w:t>
      </w:r>
      <w:r w:rsidRPr="00B555C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ดังนั้น บริษัทจึงไม่ได้บันทึกค่าเผื่อ</w:t>
      </w:r>
      <w:r w:rsidR="00AD35FD" w:rsidRPr="00B555C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               </w:t>
      </w:r>
      <w:r w:rsidRPr="00B555C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ผลเสียหายที่อาจเกิดขึ้นจากคดีดังกล่าว </w:t>
      </w:r>
      <w:r w:rsidR="001A04E6" w:rsidRPr="00B555C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โดยเมื่อวันที่ </w:t>
      </w:r>
      <w:r w:rsidR="00612BB9">
        <w:rPr>
          <w:rFonts w:ascii="Angsana New" w:hAnsi="Angsana New"/>
          <w:spacing w:val="-2"/>
          <w:sz w:val="30"/>
          <w:szCs w:val="30"/>
          <w:lang w:val="en-US" w:bidi="th-TH"/>
        </w:rPr>
        <w:t>22</w:t>
      </w:r>
      <w:r w:rsidR="001A04E6" w:rsidRPr="00B555C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ธันวาคม </w:t>
      </w:r>
      <w:r w:rsidR="00612BB9">
        <w:rPr>
          <w:rFonts w:ascii="Angsana New" w:hAnsi="Angsana New"/>
          <w:spacing w:val="-2"/>
          <w:sz w:val="30"/>
          <w:szCs w:val="30"/>
          <w:lang w:val="en-US" w:bidi="th-TH"/>
        </w:rPr>
        <w:t>2568</w:t>
      </w:r>
      <w:r w:rsidR="001A04E6" w:rsidRPr="00B555C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ศาลจังหวัดระยองมีคำพิพากษายกฟ้องโจทก์ ต่อมาโจทก์ได้ยื่นอุทธรณ์ และอยู่ระหว่างการนำส่งหมายแจ้งคำฟ้องอุทธรณ์โดยศาลจังหวัดระยองให้แก่บริษัท</w:t>
      </w:r>
    </w:p>
    <w:p w14:paraId="48245821" w14:textId="3B513787" w:rsidR="005F487E" w:rsidRPr="00C278E1" w:rsidRDefault="005F487E" w:rsidP="00C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643DD80C" w14:textId="2E59DA9C" w:rsidR="003516BF" w:rsidRPr="00C278E1" w:rsidRDefault="003516BF" w:rsidP="00C278E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278E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BCE62D7" w14:textId="77777777" w:rsidR="00DF291D" w:rsidRPr="00C278E1" w:rsidRDefault="00DF291D" w:rsidP="00C278E1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z w:val="30"/>
          <w:szCs w:val="30"/>
        </w:rPr>
      </w:pPr>
    </w:p>
    <w:p w14:paraId="242B7931" w14:textId="75665245" w:rsidR="002E02F3" w:rsidRPr="00C278E1" w:rsidRDefault="00BD4348" w:rsidP="00C278E1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C278E1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เมื่อวันที่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</w:t>
      </w:r>
      <w:r w:rsidRPr="00C278E1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กรกฎาคม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569</w:t>
      </w:r>
      <w:r w:rsidRPr="00C278E1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บริษัทได้ลงนามในสัญญาสินเชื่อประเภท 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 xml:space="preserve">Revolving </w:t>
      </w:r>
      <w:r w:rsidRPr="00C278E1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กับสถาบันการเงินแห่งหนึ่ง ซึ่งเป็นวงเงินเลตเตอร์ออฟเครดิตจำนวน </w:t>
      </w:r>
      <w:r w:rsidR="00E07862" w:rsidRPr="00E07862">
        <w:rPr>
          <w:rFonts w:ascii="Angsana New" w:hAnsi="Angsana New"/>
          <w:spacing w:val="-2"/>
          <w:sz w:val="30"/>
          <w:szCs w:val="30"/>
          <w:lang w:val="en-US" w:bidi="th-TH"/>
        </w:rPr>
        <w:t>5</w:t>
      </w:r>
      <w:r w:rsidRPr="00C278E1">
        <w:rPr>
          <w:rFonts w:ascii="Angsana New" w:hAnsi="Angsana New"/>
          <w:spacing w:val="-2"/>
          <w:sz w:val="30"/>
          <w:szCs w:val="30"/>
          <w:lang w:val="en-US" w:bidi="th-TH"/>
        </w:rPr>
        <w:t>,000</w:t>
      </w:r>
      <w:r w:rsidRPr="00C278E1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ล้านบาท</w:t>
      </w:r>
    </w:p>
    <w:sectPr w:rsidR="002E02F3" w:rsidRPr="00C278E1" w:rsidSect="001A4DEA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4378" w14:textId="77777777" w:rsidR="00252CFB" w:rsidRDefault="00252CFB" w:rsidP="004956B4">
      <w:r>
        <w:separator/>
      </w:r>
    </w:p>
  </w:endnote>
  <w:endnote w:type="continuationSeparator" w:id="0">
    <w:p w14:paraId="02B3ED6A" w14:textId="77777777" w:rsidR="00252CFB" w:rsidRDefault="00252CFB" w:rsidP="004956B4">
      <w:r>
        <w:continuationSeparator/>
      </w:r>
    </w:p>
  </w:endnote>
  <w:endnote w:type="continuationNotice" w:id="1">
    <w:p w14:paraId="7A0515D3" w14:textId="77777777" w:rsidR="00252CFB" w:rsidRDefault="00252C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2774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A44FFB5" w14:textId="77777777" w:rsidR="00D377DF" w:rsidRPr="003B4DA5" w:rsidRDefault="00D377D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D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D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D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95923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556DCA" w14:textId="77777777" w:rsidR="00B25129" w:rsidRPr="000945FC" w:rsidRDefault="00B251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67994" w14:textId="77777777" w:rsidR="00252CFB" w:rsidRDefault="00252CFB" w:rsidP="004956B4">
      <w:r>
        <w:separator/>
      </w:r>
    </w:p>
  </w:footnote>
  <w:footnote w:type="continuationSeparator" w:id="0">
    <w:p w14:paraId="3C7302B7" w14:textId="77777777" w:rsidR="00252CFB" w:rsidRDefault="00252CFB" w:rsidP="004956B4">
      <w:r>
        <w:continuationSeparator/>
      </w:r>
    </w:p>
  </w:footnote>
  <w:footnote w:type="continuationNotice" w:id="1">
    <w:p w14:paraId="4F5B21AB" w14:textId="77777777" w:rsidR="00252CFB" w:rsidRDefault="00252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CBBF" w14:textId="77777777" w:rsidR="00D377DF" w:rsidRPr="00586788" w:rsidRDefault="00D377DF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D43B209" w14:textId="77777777" w:rsidR="00586788" w:rsidRPr="00586788" w:rsidRDefault="00586788" w:rsidP="00586788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1F9135C" w14:textId="58E19A44" w:rsidR="00186D09" w:rsidRDefault="00A03AA7" w:rsidP="00186D09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="00E07862" w:rsidRPr="00E07862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="00186D0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186D09">
      <w:rPr>
        <w:rFonts w:ascii="Angsana New" w:hAnsi="Angsana New"/>
        <w:b/>
        <w:bCs/>
        <w:sz w:val="32"/>
        <w:szCs w:val="32"/>
        <w:lang w:val="en-US"/>
      </w:rPr>
      <w:t>2</w:t>
    </w:r>
    <w:r w:rsidR="00E07862" w:rsidRPr="00E07862">
      <w:rPr>
        <w:rFonts w:ascii="Angsana New" w:hAnsi="Angsana New"/>
        <w:b/>
        <w:bCs/>
        <w:sz w:val="32"/>
        <w:szCs w:val="32"/>
        <w:lang w:val="en-US"/>
      </w:rPr>
      <w:t>56</w:t>
    </w:r>
    <w:r w:rsidR="00E07862" w:rsidRPr="00E07862">
      <w:rPr>
        <w:rFonts w:ascii="Angsana New" w:hAnsi="Angsana New" w:hint="cs"/>
        <w:b/>
        <w:bCs/>
        <w:sz w:val="32"/>
        <w:szCs w:val="32"/>
        <w:lang w:val="en-US"/>
      </w:rPr>
      <w:t>9</w:t>
    </w:r>
    <w:r w:rsidR="00186D0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86D0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2C8F3" w14:textId="77777777" w:rsidR="00D377DF" w:rsidRPr="00586788" w:rsidRDefault="00D377DF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5E1A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BA5F864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936F236" w14:textId="206ABD26" w:rsidR="00186D09" w:rsidRDefault="00A03AA7" w:rsidP="00186D09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="00E07862" w:rsidRPr="00E07862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="00186D0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186D09">
      <w:rPr>
        <w:rFonts w:ascii="Angsana New" w:hAnsi="Angsana New"/>
        <w:b/>
        <w:bCs/>
        <w:sz w:val="32"/>
        <w:szCs w:val="32"/>
        <w:lang w:val="en-US"/>
      </w:rPr>
      <w:t>2</w:t>
    </w:r>
    <w:r w:rsidR="00E07862" w:rsidRPr="00E07862">
      <w:rPr>
        <w:rFonts w:ascii="Angsana New" w:hAnsi="Angsana New"/>
        <w:b/>
        <w:bCs/>
        <w:sz w:val="32"/>
        <w:szCs w:val="32"/>
        <w:lang w:val="en-US"/>
      </w:rPr>
      <w:t>56</w:t>
    </w:r>
    <w:r w:rsidR="00E07862" w:rsidRPr="00E07862">
      <w:rPr>
        <w:rFonts w:ascii="Angsana New" w:hAnsi="Angsana New" w:hint="cs"/>
        <w:b/>
        <w:bCs/>
        <w:sz w:val="32"/>
        <w:szCs w:val="32"/>
        <w:lang w:val="en-US"/>
      </w:rPr>
      <w:t>9</w:t>
    </w:r>
    <w:r w:rsidR="00186D0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86D0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6F263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3BBD819A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021CF47" w14:textId="6FCB3572" w:rsidR="00186D09" w:rsidRDefault="00A03AA7" w:rsidP="00186D09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="00E07862" w:rsidRPr="00E07862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="00186D0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186D09">
      <w:rPr>
        <w:rFonts w:ascii="Angsana New" w:hAnsi="Angsana New"/>
        <w:b/>
        <w:bCs/>
        <w:sz w:val="32"/>
        <w:szCs w:val="32"/>
        <w:lang w:val="en-US"/>
      </w:rPr>
      <w:t>2</w:t>
    </w:r>
    <w:r w:rsidR="00E07862" w:rsidRPr="00E07862">
      <w:rPr>
        <w:rFonts w:ascii="Angsana New" w:hAnsi="Angsana New"/>
        <w:b/>
        <w:bCs/>
        <w:sz w:val="32"/>
        <w:szCs w:val="32"/>
        <w:lang w:val="en-US"/>
      </w:rPr>
      <w:t>56</w:t>
    </w:r>
    <w:r w:rsidR="00E07862" w:rsidRPr="00E07862">
      <w:rPr>
        <w:rFonts w:ascii="Angsana New" w:hAnsi="Angsana New" w:hint="cs"/>
        <w:b/>
        <w:bCs/>
        <w:sz w:val="32"/>
        <w:szCs w:val="32"/>
        <w:lang w:val="en-US"/>
      </w:rPr>
      <w:t>9</w:t>
    </w:r>
    <w:r w:rsidR="00186D0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86D0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9CAEE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48AFB47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2D6C56F" w14:textId="43D7FD67" w:rsidR="00186D09" w:rsidRDefault="00A03AA7" w:rsidP="00186D09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="00E07862" w:rsidRPr="00E07862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="00186D0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186D09">
      <w:rPr>
        <w:rFonts w:ascii="Angsana New" w:hAnsi="Angsana New"/>
        <w:b/>
        <w:bCs/>
        <w:sz w:val="32"/>
        <w:szCs w:val="32"/>
        <w:lang w:val="en-US"/>
      </w:rPr>
      <w:t>2</w:t>
    </w:r>
    <w:r w:rsidR="00E07862" w:rsidRPr="00E07862">
      <w:rPr>
        <w:rFonts w:ascii="Angsana New" w:hAnsi="Angsana New"/>
        <w:b/>
        <w:bCs/>
        <w:sz w:val="32"/>
        <w:szCs w:val="32"/>
        <w:lang w:val="en-US"/>
      </w:rPr>
      <w:t>56</w:t>
    </w:r>
    <w:r w:rsidR="00E07862" w:rsidRPr="00E07862">
      <w:rPr>
        <w:rFonts w:ascii="Angsana New" w:hAnsi="Angsana New" w:hint="cs"/>
        <w:b/>
        <w:bCs/>
        <w:sz w:val="32"/>
        <w:szCs w:val="32"/>
        <w:lang w:val="en-US"/>
      </w:rPr>
      <w:t>9</w:t>
    </w:r>
    <w:r w:rsidR="00186D0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86D0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5A9D8CFD" w14:textId="77777777" w:rsidR="00B25129" w:rsidRPr="00BF6E26" w:rsidRDefault="00B25129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059B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numFmt w:val="decimal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numFmt w:val="decimal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numFmt w:val="decimal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decimal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numFmt w:val="decimal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numFmt w:val="decimal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numFmt w:val="decimal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decimal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7ED3F18"/>
    <w:multiLevelType w:val="hybridMultilevel"/>
    <w:tmpl w:val="D55CC78A"/>
    <w:lvl w:ilvl="0" w:tplc="692C4740">
      <w:start w:val="1"/>
      <w:numFmt w:val="thaiLetters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8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0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01C59E7"/>
    <w:multiLevelType w:val="hybridMultilevel"/>
    <w:tmpl w:val="68EA355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7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BB56AB"/>
    <w:multiLevelType w:val="hybridMultilevel"/>
    <w:tmpl w:val="37D0A6BA"/>
    <w:lvl w:ilvl="0" w:tplc="F30EEF00">
      <w:start w:val="1"/>
      <w:numFmt w:val="thaiLetters"/>
      <w:lvlText w:val="(%1)"/>
      <w:lvlJc w:val="left"/>
      <w:pPr>
        <w:ind w:left="1759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79" w:hanging="360"/>
      </w:pPr>
    </w:lvl>
    <w:lvl w:ilvl="2" w:tplc="0409001B" w:tentative="1">
      <w:start w:val="1"/>
      <w:numFmt w:val="lowerRoman"/>
      <w:lvlText w:val="%3."/>
      <w:lvlJc w:val="right"/>
      <w:pPr>
        <w:ind w:left="3199" w:hanging="180"/>
      </w:pPr>
    </w:lvl>
    <w:lvl w:ilvl="3" w:tplc="0409000F" w:tentative="1">
      <w:start w:val="1"/>
      <w:numFmt w:val="decimal"/>
      <w:lvlText w:val="%4."/>
      <w:lvlJc w:val="left"/>
      <w:pPr>
        <w:ind w:left="3919" w:hanging="360"/>
      </w:pPr>
    </w:lvl>
    <w:lvl w:ilvl="4" w:tplc="04090019" w:tentative="1">
      <w:start w:val="1"/>
      <w:numFmt w:val="lowerLetter"/>
      <w:lvlText w:val="%5."/>
      <w:lvlJc w:val="left"/>
      <w:pPr>
        <w:ind w:left="4639" w:hanging="360"/>
      </w:pPr>
    </w:lvl>
    <w:lvl w:ilvl="5" w:tplc="0409001B" w:tentative="1">
      <w:start w:val="1"/>
      <w:numFmt w:val="lowerRoman"/>
      <w:lvlText w:val="%6."/>
      <w:lvlJc w:val="right"/>
      <w:pPr>
        <w:ind w:left="5359" w:hanging="180"/>
      </w:pPr>
    </w:lvl>
    <w:lvl w:ilvl="6" w:tplc="0409000F" w:tentative="1">
      <w:start w:val="1"/>
      <w:numFmt w:val="decimal"/>
      <w:lvlText w:val="%7."/>
      <w:lvlJc w:val="left"/>
      <w:pPr>
        <w:ind w:left="6079" w:hanging="360"/>
      </w:pPr>
    </w:lvl>
    <w:lvl w:ilvl="7" w:tplc="04090019" w:tentative="1">
      <w:start w:val="1"/>
      <w:numFmt w:val="lowerLetter"/>
      <w:lvlText w:val="%8."/>
      <w:lvlJc w:val="left"/>
      <w:pPr>
        <w:ind w:left="6799" w:hanging="360"/>
      </w:pPr>
    </w:lvl>
    <w:lvl w:ilvl="8" w:tplc="0409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0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05EC3"/>
    <w:multiLevelType w:val="hybridMultilevel"/>
    <w:tmpl w:val="D5162FE2"/>
    <w:lvl w:ilvl="0" w:tplc="FFFFFFFF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772E878E">
      <w:start w:val="1"/>
      <w:numFmt w:val="thaiLetters"/>
      <w:lvlText w:val="(%2)"/>
      <w:lvlJc w:val="left"/>
      <w:pPr>
        <w:ind w:left="225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970" w:hanging="180"/>
      </w:pPr>
    </w:lvl>
    <w:lvl w:ilvl="3" w:tplc="FFFFFFFF" w:tentative="1">
      <w:start w:val="1"/>
      <w:numFmt w:val="decimal"/>
      <w:lvlText w:val="%4."/>
      <w:lvlJc w:val="left"/>
      <w:pPr>
        <w:ind w:left="3690" w:hanging="360"/>
      </w:pPr>
    </w:lvl>
    <w:lvl w:ilvl="4" w:tplc="FFFFFFFF" w:tentative="1">
      <w:start w:val="1"/>
      <w:numFmt w:val="lowerLetter"/>
      <w:lvlText w:val="%5."/>
      <w:lvlJc w:val="left"/>
      <w:pPr>
        <w:ind w:left="4410" w:hanging="360"/>
      </w:pPr>
    </w:lvl>
    <w:lvl w:ilvl="5" w:tplc="FFFFFFFF" w:tentative="1">
      <w:start w:val="1"/>
      <w:numFmt w:val="lowerRoman"/>
      <w:lvlText w:val="%6."/>
      <w:lvlJc w:val="right"/>
      <w:pPr>
        <w:ind w:left="5130" w:hanging="180"/>
      </w:pPr>
    </w:lvl>
    <w:lvl w:ilvl="6" w:tplc="FFFFFFFF" w:tentative="1">
      <w:start w:val="1"/>
      <w:numFmt w:val="decimal"/>
      <w:lvlText w:val="%7."/>
      <w:lvlJc w:val="left"/>
      <w:pPr>
        <w:ind w:left="5850" w:hanging="360"/>
      </w:pPr>
    </w:lvl>
    <w:lvl w:ilvl="7" w:tplc="FFFFFFFF" w:tentative="1">
      <w:start w:val="1"/>
      <w:numFmt w:val="lowerLetter"/>
      <w:lvlText w:val="%8."/>
      <w:lvlJc w:val="left"/>
      <w:pPr>
        <w:ind w:left="6570" w:hanging="360"/>
      </w:pPr>
    </w:lvl>
    <w:lvl w:ilvl="8" w:tplc="FFFFFFFF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1F1008"/>
    <w:multiLevelType w:val="hybridMultilevel"/>
    <w:tmpl w:val="4D0E60B2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8" w15:restartNumberingAfterBreak="0">
    <w:nsid w:val="66FE60DB"/>
    <w:multiLevelType w:val="hybridMultilevel"/>
    <w:tmpl w:val="050E58E8"/>
    <w:lvl w:ilvl="0" w:tplc="772E878E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C0509D"/>
    <w:multiLevelType w:val="singleLevel"/>
    <w:tmpl w:val="75D4D7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77546"/>
    <w:multiLevelType w:val="hybridMultilevel"/>
    <w:tmpl w:val="0228F14C"/>
    <w:lvl w:ilvl="0" w:tplc="596CFF34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i w:val="0"/>
        <w:iCs w:val="0"/>
        <w:sz w:val="30"/>
        <w:szCs w:val="30"/>
      </w:rPr>
    </w:lvl>
    <w:lvl w:ilvl="1" w:tplc="F30EEF00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92401138">
      <w:numFmt w:val="bullet"/>
      <w:lvlText w:val="•"/>
      <w:lvlJc w:val="left"/>
      <w:pPr>
        <w:ind w:left="2340" w:hanging="360"/>
      </w:pPr>
      <w:rPr>
        <w:rFonts w:ascii="Angsana New" w:eastAsia="MS Mincho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8"/>
  </w:num>
  <w:num w:numId="2" w16cid:durableId="2008510125">
    <w:abstractNumId w:val="17"/>
  </w:num>
  <w:num w:numId="3" w16cid:durableId="1601595801">
    <w:abstractNumId w:val="8"/>
  </w:num>
  <w:num w:numId="4" w16cid:durableId="1418407956">
    <w:abstractNumId w:val="9"/>
  </w:num>
  <w:num w:numId="5" w16cid:durableId="1929847187">
    <w:abstractNumId w:val="24"/>
  </w:num>
  <w:num w:numId="6" w16cid:durableId="41702108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4"/>
  </w:num>
  <w:num w:numId="8" w16cid:durableId="2019455686">
    <w:abstractNumId w:val="7"/>
  </w:num>
  <w:num w:numId="9" w16cid:durableId="1513490667">
    <w:abstractNumId w:val="16"/>
  </w:num>
  <w:num w:numId="10" w16cid:durableId="1844120796">
    <w:abstractNumId w:val="36"/>
  </w:num>
  <w:num w:numId="11" w16cid:durableId="32855191">
    <w:abstractNumId w:val="26"/>
  </w:num>
  <w:num w:numId="12" w16cid:durableId="1272976603">
    <w:abstractNumId w:val="6"/>
  </w:num>
  <w:num w:numId="13" w16cid:durableId="684328439">
    <w:abstractNumId w:val="5"/>
  </w:num>
  <w:num w:numId="14" w16cid:durableId="244582018">
    <w:abstractNumId w:val="12"/>
  </w:num>
  <w:num w:numId="15" w16cid:durableId="1529173579">
    <w:abstractNumId w:val="32"/>
  </w:num>
  <w:num w:numId="16" w16cid:durableId="360739429">
    <w:abstractNumId w:val="20"/>
  </w:num>
  <w:num w:numId="17" w16cid:durableId="1402174044">
    <w:abstractNumId w:val="0"/>
  </w:num>
  <w:num w:numId="18" w16cid:durableId="2121800118">
    <w:abstractNumId w:val="3"/>
  </w:num>
  <w:num w:numId="19" w16cid:durableId="341511557">
    <w:abstractNumId w:val="10"/>
  </w:num>
  <w:num w:numId="20" w16cid:durableId="897285404">
    <w:abstractNumId w:val="13"/>
  </w:num>
  <w:num w:numId="21" w16cid:durableId="1014110971">
    <w:abstractNumId w:val="25"/>
  </w:num>
  <w:num w:numId="22" w16cid:durableId="1735011125">
    <w:abstractNumId w:val="34"/>
  </w:num>
  <w:num w:numId="23" w16cid:durableId="1803696778">
    <w:abstractNumId w:val="3"/>
  </w:num>
  <w:num w:numId="24" w16cid:durableId="82189550">
    <w:abstractNumId w:val="21"/>
  </w:num>
  <w:num w:numId="25" w16cid:durableId="192860839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35"/>
  </w:num>
  <w:num w:numId="27" w16cid:durableId="1286932813">
    <w:abstractNumId w:val="22"/>
  </w:num>
  <w:num w:numId="28" w16cid:durableId="2055230772">
    <w:abstractNumId w:val="11"/>
  </w:num>
  <w:num w:numId="29" w16cid:durableId="1248079746">
    <w:abstractNumId w:val="33"/>
  </w:num>
  <w:num w:numId="30" w16cid:durableId="605427020">
    <w:abstractNumId w:val="14"/>
  </w:num>
  <w:num w:numId="31" w16cid:durableId="554970131">
    <w:abstractNumId w:val="30"/>
  </w:num>
  <w:num w:numId="32" w16cid:durableId="377781304">
    <w:abstractNumId w:val="1"/>
  </w:num>
  <w:num w:numId="33" w16cid:durableId="283581663">
    <w:abstractNumId w:val="27"/>
  </w:num>
  <w:num w:numId="34" w16cid:durableId="2098480174">
    <w:abstractNumId w:val="28"/>
  </w:num>
  <w:num w:numId="35" w16cid:durableId="902562234">
    <w:abstractNumId w:val="23"/>
  </w:num>
  <w:num w:numId="36" w16cid:durableId="2101481797">
    <w:abstractNumId w:val="19"/>
  </w:num>
  <w:num w:numId="37" w16cid:durableId="1230307593">
    <w:abstractNumId w:val="31"/>
  </w:num>
  <w:num w:numId="38" w16cid:durableId="734740039">
    <w:abstractNumId w:val="29"/>
  </w:num>
  <w:num w:numId="39" w16cid:durableId="937830183">
    <w:abstractNumId w:val="2"/>
  </w:num>
  <w:num w:numId="40" w16cid:durableId="19118468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0661421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B4"/>
    <w:rsid w:val="000005ED"/>
    <w:rsid w:val="000007A2"/>
    <w:rsid w:val="0000080B"/>
    <w:rsid w:val="00000870"/>
    <w:rsid w:val="000008CB"/>
    <w:rsid w:val="00000A38"/>
    <w:rsid w:val="00000AA4"/>
    <w:rsid w:val="00000B50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A9D"/>
    <w:rsid w:val="00002C93"/>
    <w:rsid w:val="00002DD5"/>
    <w:rsid w:val="00002EE0"/>
    <w:rsid w:val="00002F02"/>
    <w:rsid w:val="00003005"/>
    <w:rsid w:val="000030F8"/>
    <w:rsid w:val="000032A8"/>
    <w:rsid w:val="0000343A"/>
    <w:rsid w:val="000034A6"/>
    <w:rsid w:val="00003651"/>
    <w:rsid w:val="000036BB"/>
    <w:rsid w:val="00003772"/>
    <w:rsid w:val="000038E0"/>
    <w:rsid w:val="00003922"/>
    <w:rsid w:val="00003987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033"/>
    <w:rsid w:val="0000535D"/>
    <w:rsid w:val="0000544C"/>
    <w:rsid w:val="00005746"/>
    <w:rsid w:val="000057E2"/>
    <w:rsid w:val="00005816"/>
    <w:rsid w:val="00005B82"/>
    <w:rsid w:val="00005D16"/>
    <w:rsid w:val="00005E67"/>
    <w:rsid w:val="00006356"/>
    <w:rsid w:val="00006407"/>
    <w:rsid w:val="000064B5"/>
    <w:rsid w:val="0000692B"/>
    <w:rsid w:val="00006A9C"/>
    <w:rsid w:val="00006C64"/>
    <w:rsid w:val="00006EF7"/>
    <w:rsid w:val="00006F2D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CF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64"/>
    <w:rsid w:val="00011FD3"/>
    <w:rsid w:val="000121A2"/>
    <w:rsid w:val="0001244B"/>
    <w:rsid w:val="0001247C"/>
    <w:rsid w:val="0001249C"/>
    <w:rsid w:val="00012528"/>
    <w:rsid w:val="00012724"/>
    <w:rsid w:val="00012937"/>
    <w:rsid w:val="000129AC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21"/>
    <w:rsid w:val="0001388F"/>
    <w:rsid w:val="00013B38"/>
    <w:rsid w:val="00013E1A"/>
    <w:rsid w:val="00014442"/>
    <w:rsid w:val="000149C6"/>
    <w:rsid w:val="00014A09"/>
    <w:rsid w:val="00014A54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CCE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9A4"/>
    <w:rsid w:val="00020B62"/>
    <w:rsid w:val="00020DB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B56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CA4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711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2B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16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26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2D0"/>
    <w:rsid w:val="000373D5"/>
    <w:rsid w:val="000375B1"/>
    <w:rsid w:val="00037798"/>
    <w:rsid w:val="0003793F"/>
    <w:rsid w:val="00037985"/>
    <w:rsid w:val="00037A58"/>
    <w:rsid w:val="00037A5C"/>
    <w:rsid w:val="00037A72"/>
    <w:rsid w:val="00037B04"/>
    <w:rsid w:val="00037B1A"/>
    <w:rsid w:val="00037CF6"/>
    <w:rsid w:val="00037D2A"/>
    <w:rsid w:val="00037EE9"/>
    <w:rsid w:val="00037F1A"/>
    <w:rsid w:val="0004022C"/>
    <w:rsid w:val="00040243"/>
    <w:rsid w:val="00040379"/>
    <w:rsid w:val="00040417"/>
    <w:rsid w:val="00040471"/>
    <w:rsid w:val="0004082A"/>
    <w:rsid w:val="00040AD8"/>
    <w:rsid w:val="00040AFD"/>
    <w:rsid w:val="00040C31"/>
    <w:rsid w:val="00040E1C"/>
    <w:rsid w:val="00041159"/>
    <w:rsid w:val="00041256"/>
    <w:rsid w:val="00041576"/>
    <w:rsid w:val="0004162C"/>
    <w:rsid w:val="00041684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1C9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63C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04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B8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642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36B"/>
    <w:rsid w:val="00060457"/>
    <w:rsid w:val="000604AD"/>
    <w:rsid w:val="00060649"/>
    <w:rsid w:val="0006085D"/>
    <w:rsid w:val="000608AD"/>
    <w:rsid w:val="00060908"/>
    <w:rsid w:val="00060A63"/>
    <w:rsid w:val="00060BCA"/>
    <w:rsid w:val="00060C8E"/>
    <w:rsid w:val="00061112"/>
    <w:rsid w:val="0006118E"/>
    <w:rsid w:val="00061324"/>
    <w:rsid w:val="0006151E"/>
    <w:rsid w:val="0006164F"/>
    <w:rsid w:val="0006180F"/>
    <w:rsid w:val="000619EA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D73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A4C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89B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93B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539"/>
    <w:rsid w:val="0007679B"/>
    <w:rsid w:val="00076A91"/>
    <w:rsid w:val="0007717B"/>
    <w:rsid w:val="000772F9"/>
    <w:rsid w:val="00077520"/>
    <w:rsid w:val="0007765F"/>
    <w:rsid w:val="00077864"/>
    <w:rsid w:val="0007787C"/>
    <w:rsid w:val="000778FF"/>
    <w:rsid w:val="00077B28"/>
    <w:rsid w:val="00077BEA"/>
    <w:rsid w:val="00077D33"/>
    <w:rsid w:val="00080292"/>
    <w:rsid w:val="00080312"/>
    <w:rsid w:val="0008033F"/>
    <w:rsid w:val="00080387"/>
    <w:rsid w:val="000803BC"/>
    <w:rsid w:val="00080505"/>
    <w:rsid w:val="0008077E"/>
    <w:rsid w:val="0008091A"/>
    <w:rsid w:val="00080995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587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6CC7"/>
    <w:rsid w:val="00087113"/>
    <w:rsid w:val="00087616"/>
    <w:rsid w:val="000876C0"/>
    <w:rsid w:val="000876C8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A6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E95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6C8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268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89C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6DF8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672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3BA"/>
    <w:rsid w:val="000C24BA"/>
    <w:rsid w:val="000C2640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BFE"/>
    <w:rsid w:val="000C3CED"/>
    <w:rsid w:val="000C3E42"/>
    <w:rsid w:val="000C433A"/>
    <w:rsid w:val="000C47AC"/>
    <w:rsid w:val="000C4E74"/>
    <w:rsid w:val="000C4F26"/>
    <w:rsid w:val="000C548C"/>
    <w:rsid w:val="000C5587"/>
    <w:rsid w:val="000C55D7"/>
    <w:rsid w:val="000C5677"/>
    <w:rsid w:val="000C56A4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B9D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49D"/>
    <w:rsid w:val="000D3725"/>
    <w:rsid w:val="000D3780"/>
    <w:rsid w:val="000D3856"/>
    <w:rsid w:val="000D392C"/>
    <w:rsid w:val="000D3B06"/>
    <w:rsid w:val="000D3B38"/>
    <w:rsid w:val="000D3E10"/>
    <w:rsid w:val="000D41FB"/>
    <w:rsid w:val="000D4244"/>
    <w:rsid w:val="000D45A2"/>
    <w:rsid w:val="000D4635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6C"/>
    <w:rsid w:val="000D6397"/>
    <w:rsid w:val="000D667F"/>
    <w:rsid w:val="000D6779"/>
    <w:rsid w:val="000D6D8E"/>
    <w:rsid w:val="000D7121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333"/>
    <w:rsid w:val="000E14DD"/>
    <w:rsid w:val="000E18D5"/>
    <w:rsid w:val="000E19EE"/>
    <w:rsid w:val="000E1A58"/>
    <w:rsid w:val="000E1ADF"/>
    <w:rsid w:val="000E1C29"/>
    <w:rsid w:val="000E1D28"/>
    <w:rsid w:val="000E1DDA"/>
    <w:rsid w:val="000E2039"/>
    <w:rsid w:val="000E2087"/>
    <w:rsid w:val="000E21B2"/>
    <w:rsid w:val="000E21DC"/>
    <w:rsid w:val="000E21FC"/>
    <w:rsid w:val="000E22A5"/>
    <w:rsid w:val="000E2606"/>
    <w:rsid w:val="000E2626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83"/>
    <w:rsid w:val="000E41EA"/>
    <w:rsid w:val="000E43FB"/>
    <w:rsid w:val="000E44F2"/>
    <w:rsid w:val="000E49CB"/>
    <w:rsid w:val="000E49D4"/>
    <w:rsid w:val="000E4BAC"/>
    <w:rsid w:val="000E4BD6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789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073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9FA"/>
    <w:rsid w:val="000F1A01"/>
    <w:rsid w:val="000F1A87"/>
    <w:rsid w:val="000F1BFB"/>
    <w:rsid w:val="000F1DB4"/>
    <w:rsid w:val="000F1F5C"/>
    <w:rsid w:val="000F232A"/>
    <w:rsid w:val="000F2804"/>
    <w:rsid w:val="000F291C"/>
    <w:rsid w:val="000F29C8"/>
    <w:rsid w:val="000F2A0D"/>
    <w:rsid w:val="000F3114"/>
    <w:rsid w:val="000F31D4"/>
    <w:rsid w:val="000F33A5"/>
    <w:rsid w:val="000F33B6"/>
    <w:rsid w:val="000F356A"/>
    <w:rsid w:val="000F3633"/>
    <w:rsid w:val="000F3899"/>
    <w:rsid w:val="000F3A83"/>
    <w:rsid w:val="000F3B0D"/>
    <w:rsid w:val="000F3B74"/>
    <w:rsid w:val="000F3DA6"/>
    <w:rsid w:val="000F3E2F"/>
    <w:rsid w:val="000F3E52"/>
    <w:rsid w:val="000F3EAA"/>
    <w:rsid w:val="000F3EC3"/>
    <w:rsid w:val="000F3FCF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1E4"/>
    <w:rsid w:val="000F52B1"/>
    <w:rsid w:val="000F52CD"/>
    <w:rsid w:val="000F543E"/>
    <w:rsid w:val="000F54FB"/>
    <w:rsid w:val="000F54FD"/>
    <w:rsid w:val="000F5555"/>
    <w:rsid w:val="000F564A"/>
    <w:rsid w:val="000F57A9"/>
    <w:rsid w:val="000F585C"/>
    <w:rsid w:val="000F587B"/>
    <w:rsid w:val="000F59CF"/>
    <w:rsid w:val="000F5CCD"/>
    <w:rsid w:val="000F604F"/>
    <w:rsid w:val="000F60D4"/>
    <w:rsid w:val="000F6235"/>
    <w:rsid w:val="000F6331"/>
    <w:rsid w:val="000F68A9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77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9F5"/>
    <w:rsid w:val="00101A52"/>
    <w:rsid w:val="00101B3F"/>
    <w:rsid w:val="00102097"/>
    <w:rsid w:val="0010216A"/>
    <w:rsid w:val="0010228F"/>
    <w:rsid w:val="00102380"/>
    <w:rsid w:val="001027CD"/>
    <w:rsid w:val="0010286F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84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DFE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143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46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851"/>
    <w:rsid w:val="001149A6"/>
    <w:rsid w:val="00114A16"/>
    <w:rsid w:val="00114B7D"/>
    <w:rsid w:val="00114BCD"/>
    <w:rsid w:val="00114C25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22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5C"/>
    <w:rsid w:val="001202CE"/>
    <w:rsid w:val="001202E8"/>
    <w:rsid w:val="00120302"/>
    <w:rsid w:val="0012035E"/>
    <w:rsid w:val="001203FF"/>
    <w:rsid w:val="0012079A"/>
    <w:rsid w:val="00120C73"/>
    <w:rsid w:val="00120E75"/>
    <w:rsid w:val="00121026"/>
    <w:rsid w:val="00121097"/>
    <w:rsid w:val="001210B1"/>
    <w:rsid w:val="00121317"/>
    <w:rsid w:val="001213CF"/>
    <w:rsid w:val="001216CD"/>
    <w:rsid w:val="00121724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2EDD"/>
    <w:rsid w:val="00123008"/>
    <w:rsid w:val="0012309C"/>
    <w:rsid w:val="0012339B"/>
    <w:rsid w:val="00123513"/>
    <w:rsid w:val="001236F8"/>
    <w:rsid w:val="0012384D"/>
    <w:rsid w:val="00123AE3"/>
    <w:rsid w:val="00123B00"/>
    <w:rsid w:val="00123D77"/>
    <w:rsid w:val="0012409B"/>
    <w:rsid w:val="001245F1"/>
    <w:rsid w:val="00124623"/>
    <w:rsid w:val="0012462A"/>
    <w:rsid w:val="00124704"/>
    <w:rsid w:val="00124A95"/>
    <w:rsid w:val="00124ADC"/>
    <w:rsid w:val="00124BFA"/>
    <w:rsid w:val="00125125"/>
    <w:rsid w:val="001252FE"/>
    <w:rsid w:val="00125792"/>
    <w:rsid w:val="001257AE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6F8E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578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982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B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563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A72"/>
    <w:rsid w:val="00146D16"/>
    <w:rsid w:val="00146DD0"/>
    <w:rsid w:val="00146E63"/>
    <w:rsid w:val="00146E97"/>
    <w:rsid w:val="00147243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5C7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B9"/>
    <w:rsid w:val="001559F5"/>
    <w:rsid w:val="00155B06"/>
    <w:rsid w:val="00155B88"/>
    <w:rsid w:val="0015642F"/>
    <w:rsid w:val="00156683"/>
    <w:rsid w:val="00156802"/>
    <w:rsid w:val="00156982"/>
    <w:rsid w:val="001569B1"/>
    <w:rsid w:val="00156CF3"/>
    <w:rsid w:val="00156FCD"/>
    <w:rsid w:val="0015745A"/>
    <w:rsid w:val="00157760"/>
    <w:rsid w:val="00157AF7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0D0"/>
    <w:rsid w:val="0016129F"/>
    <w:rsid w:val="001613EF"/>
    <w:rsid w:val="001615A1"/>
    <w:rsid w:val="001615CD"/>
    <w:rsid w:val="00161714"/>
    <w:rsid w:val="001619EF"/>
    <w:rsid w:val="00161C60"/>
    <w:rsid w:val="00162020"/>
    <w:rsid w:val="001620C9"/>
    <w:rsid w:val="00162212"/>
    <w:rsid w:val="00162261"/>
    <w:rsid w:val="0016246E"/>
    <w:rsid w:val="00162805"/>
    <w:rsid w:val="00162901"/>
    <w:rsid w:val="00162ACC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51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020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026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8B9"/>
    <w:rsid w:val="00172B1F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BF8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3AF"/>
    <w:rsid w:val="0017641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2E75"/>
    <w:rsid w:val="0018305D"/>
    <w:rsid w:val="00183306"/>
    <w:rsid w:val="001833FE"/>
    <w:rsid w:val="00183413"/>
    <w:rsid w:val="001834F1"/>
    <w:rsid w:val="00183798"/>
    <w:rsid w:val="001838C0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B20"/>
    <w:rsid w:val="00184CF7"/>
    <w:rsid w:val="00184E9B"/>
    <w:rsid w:val="00184ED7"/>
    <w:rsid w:val="001853B0"/>
    <w:rsid w:val="001853F3"/>
    <w:rsid w:val="001856AA"/>
    <w:rsid w:val="001857D0"/>
    <w:rsid w:val="00185818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C2A"/>
    <w:rsid w:val="00186D09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58D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474"/>
    <w:rsid w:val="00196583"/>
    <w:rsid w:val="001965A3"/>
    <w:rsid w:val="0019667D"/>
    <w:rsid w:val="001967D1"/>
    <w:rsid w:val="00196860"/>
    <w:rsid w:val="00196889"/>
    <w:rsid w:val="001969CF"/>
    <w:rsid w:val="001969EE"/>
    <w:rsid w:val="00196A16"/>
    <w:rsid w:val="00196D9F"/>
    <w:rsid w:val="00196E1E"/>
    <w:rsid w:val="00197023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4E6"/>
    <w:rsid w:val="001A0643"/>
    <w:rsid w:val="001A0A35"/>
    <w:rsid w:val="001A0A60"/>
    <w:rsid w:val="001A0C06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2B6"/>
    <w:rsid w:val="001A230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7DC"/>
    <w:rsid w:val="001A492E"/>
    <w:rsid w:val="001A49CD"/>
    <w:rsid w:val="001A4B8E"/>
    <w:rsid w:val="001A4CD0"/>
    <w:rsid w:val="001A4DEA"/>
    <w:rsid w:val="001A4E1C"/>
    <w:rsid w:val="001A5159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6BC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15"/>
    <w:rsid w:val="001B3F94"/>
    <w:rsid w:val="001B4014"/>
    <w:rsid w:val="001B40A8"/>
    <w:rsid w:val="001B40C1"/>
    <w:rsid w:val="001B4212"/>
    <w:rsid w:val="001B4287"/>
    <w:rsid w:val="001B434B"/>
    <w:rsid w:val="001B4528"/>
    <w:rsid w:val="001B452F"/>
    <w:rsid w:val="001B45A2"/>
    <w:rsid w:val="001B472A"/>
    <w:rsid w:val="001B490D"/>
    <w:rsid w:val="001B4DED"/>
    <w:rsid w:val="001B4F27"/>
    <w:rsid w:val="001B5826"/>
    <w:rsid w:val="001B5AC6"/>
    <w:rsid w:val="001B5B0A"/>
    <w:rsid w:val="001B5B6F"/>
    <w:rsid w:val="001B5BAA"/>
    <w:rsid w:val="001B5D9F"/>
    <w:rsid w:val="001B5F24"/>
    <w:rsid w:val="001B5F63"/>
    <w:rsid w:val="001B61F5"/>
    <w:rsid w:val="001B62CE"/>
    <w:rsid w:val="001B6335"/>
    <w:rsid w:val="001B63AA"/>
    <w:rsid w:val="001B6414"/>
    <w:rsid w:val="001B6487"/>
    <w:rsid w:val="001B6859"/>
    <w:rsid w:val="001B689C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39"/>
    <w:rsid w:val="001C1873"/>
    <w:rsid w:val="001C1B11"/>
    <w:rsid w:val="001C1D68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DA4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53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C47"/>
    <w:rsid w:val="001D0E2F"/>
    <w:rsid w:val="001D0F24"/>
    <w:rsid w:val="001D0FAD"/>
    <w:rsid w:val="001D103E"/>
    <w:rsid w:val="001D116D"/>
    <w:rsid w:val="001D11A0"/>
    <w:rsid w:val="001D1452"/>
    <w:rsid w:val="001D150E"/>
    <w:rsid w:val="001D15DC"/>
    <w:rsid w:val="001D16D5"/>
    <w:rsid w:val="001D17B4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07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9F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5C"/>
    <w:rsid w:val="001D6BEA"/>
    <w:rsid w:val="001D6D35"/>
    <w:rsid w:val="001D6DD4"/>
    <w:rsid w:val="001D6EA9"/>
    <w:rsid w:val="001D6F2E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8A"/>
    <w:rsid w:val="001E0FBF"/>
    <w:rsid w:val="001E11A2"/>
    <w:rsid w:val="001E12C0"/>
    <w:rsid w:val="001E1360"/>
    <w:rsid w:val="001E1904"/>
    <w:rsid w:val="001E19CA"/>
    <w:rsid w:val="001E1C75"/>
    <w:rsid w:val="001E1DE1"/>
    <w:rsid w:val="001E1EB9"/>
    <w:rsid w:val="001E20EB"/>
    <w:rsid w:val="001E2114"/>
    <w:rsid w:val="001E21D4"/>
    <w:rsid w:val="001E239C"/>
    <w:rsid w:val="001E29CD"/>
    <w:rsid w:val="001E2A4C"/>
    <w:rsid w:val="001E2A4F"/>
    <w:rsid w:val="001E30AB"/>
    <w:rsid w:val="001E33ED"/>
    <w:rsid w:val="001E359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EC6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15"/>
    <w:rsid w:val="001F0077"/>
    <w:rsid w:val="001F0364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62"/>
    <w:rsid w:val="001F2FE5"/>
    <w:rsid w:val="001F3023"/>
    <w:rsid w:val="001F3241"/>
    <w:rsid w:val="001F32C5"/>
    <w:rsid w:val="001F34EC"/>
    <w:rsid w:val="001F3630"/>
    <w:rsid w:val="001F3A47"/>
    <w:rsid w:val="001F3AC0"/>
    <w:rsid w:val="001F3AC6"/>
    <w:rsid w:val="001F3B19"/>
    <w:rsid w:val="001F3B48"/>
    <w:rsid w:val="001F3D94"/>
    <w:rsid w:val="001F3F50"/>
    <w:rsid w:val="001F41EF"/>
    <w:rsid w:val="001F42FD"/>
    <w:rsid w:val="001F463E"/>
    <w:rsid w:val="001F4728"/>
    <w:rsid w:val="001F4767"/>
    <w:rsid w:val="001F47B8"/>
    <w:rsid w:val="001F4924"/>
    <w:rsid w:val="001F4D91"/>
    <w:rsid w:val="001F50D4"/>
    <w:rsid w:val="001F53E2"/>
    <w:rsid w:val="001F566F"/>
    <w:rsid w:val="001F56B3"/>
    <w:rsid w:val="001F5B0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6B6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8F9"/>
    <w:rsid w:val="00205BAF"/>
    <w:rsid w:val="00205C27"/>
    <w:rsid w:val="00206035"/>
    <w:rsid w:val="0020604D"/>
    <w:rsid w:val="0020635E"/>
    <w:rsid w:val="002066FD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07F03"/>
    <w:rsid w:val="002100B3"/>
    <w:rsid w:val="002101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065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3CA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6A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0B"/>
    <w:rsid w:val="0022072F"/>
    <w:rsid w:val="00220867"/>
    <w:rsid w:val="002208DB"/>
    <w:rsid w:val="002209D4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9B6"/>
    <w:rsid w:val="00222BDD"/>
    <w:rsid w:val="00222F1B"/>
    <w:rsid w:val="002231E4"/>
    <w:rsid w:val="0022342F"/>
    <w:rsid w:val="0022349F"/>
    <w:rsid w:val="002236F7"/>
    <w:rsid w:val="0022370C"/>
    <w:rsid w:val="00223C58"/>
    <w:rsid w:val="00223CA8"/>
    <w:rsid w:val="00223CF1"/>
    <w:rsid w:val="00223F2E"/>
    <w:rsid w:val="00223F4A"/>
    <w:rsid w:val="00224190"/>
    <w:rsid w:val="00224570"/>
    <w:rsid w:val="00224635"/>
    <w:rsid w:val="002246D1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2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9DB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BF8"/>
    <w:rsid w:val="00234D33"/>
    <w:rsid w:val="002350C7"/>
    <w:rsid w:val="002353A9"/>
    <w:rsid w:val="002353BA"/>
    <w:rsid w:val="002353C7"/>
    <w:rsid w:val="00235652"/>
    <w:rsid w:val="002357CF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1C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92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0BF"/>
    <w:rsid w:val="00247148"/>
    <w:rsid w:val="0024733E"/>
    <w:rsid w:val="00247441"/>
    <w:rsid w:val="0024762D"/>
    <w:rsid w:val="00247942"/>
    <w:rsid w:val="00247C78"/>
    <w:rsid w:val="00250164"/>
    <w:rsid w:val="002503EE"/>
    <w:rsid w:val="00250469"/>
    <w:rsid w:val="002504BF"/>
    <w:rsid w:val="002504DF"/>
    <w:rsid w:val="00250713"/>
    <w:rsid w:val="00250828"/>
    <w:rsid w:val="002509CD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CFB"/>
    <w:rsid w:val="00252D3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22D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4F50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5E8F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0A2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57F7C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318"/>
    <w:rsid w:val="00261580"/>
    <w:rsid w:val="00261D4B"/>
    <w:rsid w:val="00261D5A"/>
    <w:rsid w:val="00261F1B"/>
    <w:rsid w:val="002621C2"/>
    <w:rsid w:val="002621FF"/>
    <w:rsid w:val="00262267"/>
    <w:rsid w:val="002625A6"/>
    <w:rsid w:val="002629D6"/>
    <w:rsid w:val="00262EAC"/>
    <w:rsid w:val="0026303B"/>
    <w:rsid w:val="0026308A"/>
    <w:rsid w:val="00263128"/>
    <w:rsid w:val="00263157"/>
    <w:rsid w:val="0026337C"/>
    <w:rsid w:val="002633D7"/>
    <w:rsid w:val="0026378B"/>
    <w:rsid w:val="00263934"/>
    <w:rsid w:val="00263C74"/>
    <w:rsid w:val="00263C82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776"/>
    <w:rsid w:val="00265A63"/>
    <w:rsid w:val="00265C02"/>
    <w:rsid w:val="00265EA5"/>
    <w:rsid w:val="00265F4B"/>
    <w:rsid w:val="00265FFB"/>
    <w:rsid w:val="0026621A"/>
    <w:rsid w:val="0026636D"/>
    <w:rsid w:val="002666D0"/>
    <w:rsid w:val="00266C48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1F"/>
    <w:rsid w:val="0027263F"/>
    <w:rsid w:val="0027270B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A4"/>
    <w:rsid w:val="00273FF4"/>
    <w:rsid w:val="0027411C"/>
    <w:rsid w:val="00274263"/>
    <w:rsid w:val="00274341"/>
    <w:rsid w:val="0027468F"/>
    <w:rsid w:val="00274823"/>
    <w:rsid w:val="00274A01"/>
    <w:rsid w:val="00274A8C"/>
    <w:rsid w:val="00274BCE"/>
    <w:rsid w:val="00274BE9"/>
    <w:rsid w:val="00274E70"/>
    <w:rsid w:val="00274F6D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274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AB2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21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BA8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33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CC8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195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05F"/>
    <w:rsid w:val="002A1254"/>
    <w:rsid w:val="002A1295"/>
    <w:rsid w:val="002A130B"/>
    <w:rsid w:val="002A134E"/>
    <w:rsid w:val="002A1611"/>
    <w:rsid w:val="002A17E0"/>
    <w:rsid w:val="002A17F9"/>
    <w:rsid w:val="002A18F3"/>
    <w:rsid w:val="002A1996"/>
    <w:rsid w:val="002A1BF7"/>
    <w:rsid w:val="002A1D85"/>
    <w:rsid w:val="002A2076"/>
    <w:rsid w:val="002A2143"/>
    <w:rsid w:val="002A21E2"/>
    <w:rsid w:val="002A230A"/>
    <w:rsid w:val="002A2A27"/>
    <w:rsid w:val="002A2D0E"/>
    <w:rsid w:val="002A2E82"/>
    <w:rsid w:val="002A3068"/>
    <w:rsid w:val="002A30A3"/>
    <w:rsid w:val="002A30AD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4E9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493"/>
    <w:rsid w:val="002A55A8"/>
    <w:rsid w:val="002A575A"/>
    <w:rsid w:val="002A5770"/>
    <w:rsid w:val="002A577B"/>
    <w:rsid w:val="002A5807"/>
    <w:rsid w:val="002A58CC"/>
    <w:rsid w:val="002A5958"/>
    <w:rsid w:val="002A5A2F"/>
    <w:rsid w:val="002A5BB6"/>
    <w:rsid w:val="002A5BE1"/>
    <w:rsid w:val="002A5BEC"/>
    <w:rsid w:val="002A5EA5"/>
    <w:rsid w:val="002A6004"/>
    <w:rsid w:val="002A60C3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6C7"/>
    <w:rsid w:val="002B0757"/>
    <w:rsid w:val="002B090D"/>
    <w:rsid w:val="002B0A37"/>
    <w:rsid w:val="002B0E91"/>
    <w:rsid w:val="002B0ED3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C19"/>
    <w:rsid w:val="002B5FC2"/>
    <w:rsid w:val="002B61BC"/>
    <w:rsid w:val="002B641C"/>
    <w:rsid w:val="002B6671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B7E0C"/>
    <w:rsid w:val="002C00E1"/>
    <w:rsid w:val="002C028C"/>
    <w:rsid w:val="002C0292"/>
    <w:rsid w:val="002C052F"/>
    <w:rsid w:val="002C08B3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026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4FBB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01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1FBF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BB2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46E"/>
    <w:rsid w:val="002D7503"/>
    <w:rsid w:val="002D7572"/>
    <w:rsid w:val="002D775D"/>
    <w:rsid w:val="002D77F0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2F3"/>
    <w:rsid w:val="002E0506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3FCF"/>
    <w:rsid w:val="002E40F9"/>
    <w:rsid w:val="002E467F"/>
    <w:rsid w:val="002E46E0"/>
    <w:rsid w:val="002E47F9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601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1A6"/>
    <w:rsid w:val="002F4387"/>
    <w:rsid w:val="002F4910"/>
    <w:rsid w:val="002F4A08"/>
    <w:rsid w:val="002F4D5C"/>
    <w:rsid w:val="002F4D6C"/>
    <w:rsid w:val="002F4F89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19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5F6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782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8DE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187"/>
    <w:rsid w:val="0030722E"/>
    <w:rsid w:val="003073D1"/>
    <w:rsid w:val="00307430"/>
    <w:rsid w:val="003074E0"/>
    <w:rsid w:val="00307801"/>
    <w:rsid w:val="00307AFB"/>
    <w:rsid w:val="00307B28"/>
    <w:rsid w:val="00307CE3"/>
    <w:rsid w:val="00307CF5"/>
    <w:rsid w:val="00307D09"/>
    <w:rsid w:val="00307D5D"/>
    <w:rsid w:val="00307E9F"/>
    <w:rsid w:val="00307EDD"/>
    <w:rsid w:val="00307EE0"/>
    <w:rsid w:val="00307FE8"/>
    <w:rsid w:val="00310178"/>
    <w:rsid w:val="0031024E"/>
    <w:rsid w:val="003107B6"/>
    <w:rsid w:val="00310832"/>
    <w:rsid w:val="00310A1B"/>
    <w:rsid w:val="00310AB0"/>
    <w:rsid w:val="00310E49"/>
    <w:rsid w:val="00310F74"/>
    <w:rsid w:val="003111DB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542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5D2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BED"/>
    <w:rsid w:val="00322D27"/>
    <w:rsid w:val="00322E64"/>
    <w:rsid w:val="00322F3A"/>
    <w:rsid w:val="00323133"/>
    <w:rsid w:val="0032330F"/>
    <w:rsid w:val="0032343A"/>
    <w:rsid w:val="00323471"/>
    <w:rsid w:val="003237B8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055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15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B6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6FE3"/>
    <w:rsid w:val="00327107"/>
    <w:rsid w:val="00327119"/>
    <w:rsid w:val="003271AC"/>
    <w:rsid w:val="003271F2"/>
    <w:rsid w:val="00327367"/>
    <w:rsid w:val="003273C5"/>
    <w:rsid w:val="003273E8"/>
    <w:rsid w:val="003274BB"/>
    <w:rsid w:val="003276C1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8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902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04F"/>
    <w:rsid w:val="00334064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33"/>
    <w:rsid w:val="003360B1"/>
    <w:rsid w:val="00336272"/>
    <w:rsid w:val="003363A5"/>
    <w:rsid w:val="003368FD"/>
    <w:rsid w:val="00336915"/>
    <w:rsid w:val="00336A49"/>
    <w:rsid w:val="00336A93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025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4BB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2E"/>
    <w:rsid w:val="00342854"/>
    <w:rsid w:val="00342DD8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1E6"/>
    <w:rsid w:val="0034431D"/>
    <w:rsid w:val="00344396"/>
    <w:rsid w:val="003443DA"/>
    <w:rsid w:val="00344567"/>
    <w:rsid w:val="00344735"/>
    <w:rsid w:val="00344B2A"/>
    <w:rsid w:val="00344D02"/>
    <w:rsid w:val="00344DD6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3A"/>
    <w:rsid w:val="0034788B"/>
    <w:rsid w:val="003479CC"/>
    <w:rsid w:val="00347D18"/>
    <w:rsid w:val="00347D53"/>
    <w:rsid w:val="00347D85"/>
    <w:rsid w:val="00347EB1"/>
    <w:rsid w:val="003504A2"/>
    <w:rsid w:val="00350512"/>
    <w:rsid w:val="00350783"/>
    <w:rsid w:val="00350BD0"/>
    <w:rsid w:val="00350DC8"/>
    <w:rsid w:val="00350E5D"/>
    <w:rsid w:val="00350F49"/>
    <w:rsid w:val="00351242"/>
    <w:rsid w:val="0035139A"/>
    <w:rsid w:val="003516A5"/>
    <w:rsid w:val="003516BF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715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5"/>
    <w:rsid w:val="00355C8C"/>
    <w:rsid w:val="00355CB8"/>
    <w:rsid w:val="00355D16"/>
    <w:rsid w:val="003566C1"/>
    <w:rsid w:val="00356739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9C2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5A4"/>
    <w:rsid w:val="003648EE"/>
    <w:rsid w:val="0036493E"/>
    <w:rsid w:val="00364BBF"/>
    <w:rsid w:val="00364C21"/>
    <w:rsid w:val="00364D28"/>
    <w:rsid w:val="00364DB5"/>
    <w:rsid w:val="00364ED8"/>
    <w:rsid w:val="00364FAE"/>
    <w:rsid w:val="00365680"/>
    <w:rsid w:val="003657F5"/>
    <w:rsid w:val="003658C6"/>
    <w:rsid w:val="00365A93"/>
    <w:rsid w:val="00365B7F"/>
    <w:rsid w:val="00365CA5"/>
    <w:rsid w:val="00365EA6"/>
    <w:rsid w:val="003662EE"/>
    <w:rsid w:val="00366B2E"/>
    <w:rsid w:val="00366E5A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771"/>
    <w:rsid w:val="00373C0C"/>
    <w:rsid w:val="00373C18"/>
    <w:rsid w:val="00373CA6"/>
    <w:rsid w:val="00373D36"/>
    <w:rsid w:val="00373FB8"/>
    <w:rsid w:val="003740FC"/>
    <w:rsid w:val="00374171"/>
    <w:rsid w:val="00374649"/>
    <w:rsid w:val="003746F8"/>
    <w:rsid w:val="003747CE"/>
    <w:rsid w:val="00374A94"/>
    <w:rsid w:val="00374D3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516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AFD"/>
    <w:rsid w:val="00377B26"/>
    <w:rsid w:val="00377B81"/>
    <w:rsid w:val="00377BAE"/>
    <w:rsid w:val="00377BB9"/>
    <w:rsid w:val="00377C8F"/>
    <w:rsid w:val="00380048"/>
    <w:rsid w:val="00380248"/>
    <w:rsid w:val="0038030A"/>
    <w:rsid w:val="00380757"/>
    <w:rsid w:val="0038089F"/>
    <w:rsid w:val="00380936"/>
    <w:rsid w:val="00380B15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3DCB"/>
    <w:rsid w:val="00384057"/>
    <w:rsid w:val="003840EB"/>
    <w:rsid w:val="0038454F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940"/>
    <w:rsid w:val="00385B0D"/>
    <w:rsid w:val="00385C4B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08"/>
    <w:rsid w:val="0039088A"/>
    <w:rsid w:val="00390B4B"/>
    <w:rsid w:val="00390B4D"/>
    <w:rsid w:val="00390C4C"/>
    <w:rsid w:val="00390CAD"/>
    <w:rsid w:val="00390CE2"/>
    <w:rsid w:val="00390E65"/>
    <w:rsid w:val="00391219"/>
    <w:rsid w:val="0039128F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1F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484"/>
    <w:rsid w:val="0039353C"/>
    <w:rsid w:val="00393740"/>
    <w:rsid w:val="00393873"/>
    <w:rsid w:val="0039399D"/>
    <w:rsid w:val="00393D4C"/>
    <w:rsid w:val="00393EC1"/>
    <w:rsid w:val="00393F53"/>
    <w:rsid w:val="00394019"/>
    <w:rsid w:val="003941B0"/>
    <w:rsid w:val="003944C7"/>
    <w:rsid w:val="00394AD0"/>
    <w:rsid w:val="00394D4B"/>
    <w:rsid w:val="00394E2F"/>
    <w:rsid w:val="00395431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4F9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E67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517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1C2"/>
    <w:rsid w:val="003A78E0"/>
    <w:rsid w:val="003A7DE8"/>
    <w:rsid w:val="003B001A"/>
    <w:rsid w:val="003B0114"/>
    <w:rsid w:val="003B06A5"/>
    <w:rsid w:val="003B073D"/>
    <w:rsid w:val="003B0911"/>
    <w:rsid w:val="003B0EB9"/>
    <w:rsid w:val="003B0EF6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E59"/>
    <w:rsid w:val="003B2F9A"/>
    <w:rsid w:val="003B303C"/>
    <w:rsid w:val="003B3040"/>
    <w:rsid w:val="003B317E"/>
    <w:rsid w:val="003B34F5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8C5"/>
    <w:rsid w:val="003B4D8A"/>
    <w:rsid w:val="003B4DA5"/>
    <w:rsid w:val="003B4E2C"/>
    <w:rsid w:val="003B4E8C"/>
    <w:rsid w:val="003B4F0A"/>
    <w:rsid w:val="003B4F0B"/>
    <w:rsid w:val="003B4F6B"/>
    <w:rsid w:val="003B4FA3"/>
    <w:rsid w:val="003B5029"/>
    <w:rsid w:val="003B515F"/>
    <w:rsid w:val="003B5345"/>
    <w:rsid w:val="003B5398"/>
    <w:rsid w:val="003B551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A9A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ACB"/>
    <w:rsid w:val="003B7BB8"/>
    <w:rsid w:val="003C0042"/>
    <w:rsid w:val="003C010A"/>
    <w:rsid w:val="003C033B"/>
    <w:rsid w:val="003C037C"/>
    <w:rsid w:val="003C048E"/>
    <w:rsid w:val="003C04BF"/>
    <w:rsid w:val="003C04E0"/>
    <w:rsid w:val="003C0A02"/>
    <w:rsid w:val="003C0BAC"/>
    <w:rsid w:val="003C10B6"/>
    <w:rsid w:val="003C12DC"/>
    <w:rsid w:val="003C151E"/>
    <w:rsid w:val="003C1616"/>
    <w:rsid w:val="003C16C3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DA9"/>
    <w:rsid w:val="003C3F21"/>
    <w:rsid w:val="003C3FAC"/>
    <w:rsid w:val="003C3FE8"/>
    <w:rsid w:val="003C4043"/>
    <w:rsid w:val="003C406D"/>
    <w:rsid w:val="003C40A6"/>
    <w:rsid w:val="003C41A9"/>
    <w:rsid w:val="003C4288"/>
    <w:rsid w:val="003C4331"/>
    <w:rsid w:val="003C43FC"/>
    <w:rsid w:val="003C455A"/>
    <w:rsid w:val="003C45E9"/>
    <w:rsid w:val="003C4623"/>
    <w:rsid w:val="003C469B"/>
    <w:rsid w:val="003C47F1"/>
    <w:rsid w:val="003C48C4"/>
    <w:rsid w:val="003C4B27"/>
    <w:rsid w:val="003C4C77"/>
    <w:rsid w:val="003C4CD3"/>
    <w:rsid w:val="003C4DEC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63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0965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E8F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1CF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0DF"/>
    <w:rsid w:val="003D6504"/>
    <w:rsid w:val="003D6665"/>
    <w:rsid w:val="003D6841"/>
    <w:rsid w:val="003D689F"/>
    <w:rsid w:val="003D6A17"/>
    <w:rsid w:val="003D6BA6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627"/>
    <w:rsid w:val="003E0747"/>
    <w:rsid w:val="003E082C"/>
    <w:rsid w:val="003E0B8C"/>
    <w:rsid w:val="003E11D3"/>
    <w:rsid w:val="003E1280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EA8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3F0C"/>
    <w:rsid w:val="003E4069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4DF8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773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ADF"/>
    <w:rsid w:val="003E7B7A"/>
    <w:rsid w:val="003E7D5D"/>
    <w:rsid w:val="003E7F6C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DF3"/>
    <w:rsid w:val="003F2E0D"/>
    <w:rsid w:val="003F301A"/>
    <w:rsid w:val="003F3052"/>
    <w:rsid w:val="003F318B"/>
    <w:rsid w:val="003F31C1"/>
    <w:rsid w:val="003F31E3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3CA2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871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1F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764"/>
    <w:rsid w:val="0040085A"/>
    <w:rsid w:val="004009FE"/>
    <w:rsid w:val="00400CA9"/>
    <w:rsid w:val="0040153A"/>
    <w:rsid w:val="00401693"/>
    <w:rsid w:val="0040169C"/>
    <w:rsid w:val="00401741"/>
    <w:rsid w:val="00401910"/>
    <w:rsid w:val="00401BF1"/>
    <w:rsid w:val="00401E7E"/>
    <w:rsid w:val="00401EE8"/>
    <w:rsid w:val="00401F98"/>
    <w:rsid w:val="00401FDF"/>
    <w:rsid w:val="00402016"/>
    <w:rsid w:val="004020F3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97"/>
    <w:rsid w:val="00403AA6"/>
    <w:rsid w:val="00403C5A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2D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C93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BB1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EFF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960"/>
    <w:rsid w:val="00414C97"/>
    <w:rsid w:val="00414CBC"/>
    <w:rsid w:val="00414D20"/>
    <w:rsid w:val="00414D9E"/>
    <w:rsid w:val="00415067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9D0"/>
    <w:rsid w:val="00416B99"/>
    <w:rsid w:val="00416BC1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E2D"/>
    <w:rsid w:val="00420E83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1FC"/>
    <w:rsid w:val="00430364"/>
    <w:rsid w:val="00430574"/>
    <w:rsid w:val="0043074B"/>
    <w:rsid w:val="00430886"/>
    <w:rsid w:val="00430966"/>
    <w:rsid w:val="00430BC2"/>
    <w:rsid w:val="00430CF5"/>
    <w:rsid w:val="00430EE4"/>
    <w:rsid w:val="00430FA8"/>
    <w:rsid w:val="0043104D"/>
    <w:rsid w:val="0043117C"/>
    <w:rsid w:val="0043128F"/>
    <w:rsid w:val="00431326"/>
    <w:rsid w:val="0043140D"/>
    <w:rsid w:val="00431438"/>
    <w:rsid w:val="004316B1"/>
    <w:rsid w:val="0043176A"/>
    <w:rsid w:val="004317A7"/>
    <w:rsid w:val="00431A24"/>
    <w:rsid w:val="00431AA9"/>
    <w:rsid w:val="00431D60"/>
    <w:rsid w:val="0043218A"/>
    <w:rsid w:val="004323A8"/>
    <w:rsid w:val="00432505"/>
    <w:rsid w:val="00432A99"/>
    <w:rsid w:val="00432B1E"/>
    <w:rsid w:val="00432D20"/>
    <w:rsid w:val="00432F59"/>
    <w:rsid w:val="00432F6D"/>
    <w:rsid w:val="00432F95"/>
    <w:rsid w:val="004333F1"/>
    <w:rsid w:val="00433606"/>
    <w:rsid w:val="00433788"/>
    <w:rsid w:val="004337B0"/>
    <w:rsid w:val="0043381B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A2D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74B"/>
    <w:rsid w:val="00435BA9"/>
    <w:rsid w:val="00435D47"/>
    <w:rsid w:val="00436052"/>
    <w:rsid w:val="00436229"/>
    <w:rsid w:val="0043628C"/>
    <w:rsid w:val="004362E9"/>
    <w:rsid w:val="00436338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BBA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A13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D95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54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8C7"/>
    <w:rsid w:val="00447E99"/>
    <w:rsid w:val="00447F15"/>
    <w:rsid w:val="004500CB"/>
    <w:rsid w:val="00450246"/>
    <w:rsid w:val="00450467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70"/>
    <w:rsid w:val="004527C3"/>
    <w:rsid w:val="0045299D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19C"/>
    <w:rsid w:val="00453718"/>
    <w:rsid w:val="00453883"/>
    <w:rsid w:val="00453902"/>
    <w:rsid w:val="00453AB7"/>
    <w:rsid w:val="00453B24"/>
    <w:rsid w:val="00453DD3"/>
    <w:rsid w:val="00453DE5"/>
    <w:rsid w:val="00453EBC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902"/>
    <w:rsid w:val="00456A9F"/>
    <w:rsid w:val="00456B19"/>
    <w:rsid w:val="00456B81"/>
    <w:rsid w:val="00456C2E"/>
    <w:rsid w:val="00456C58"/>
    <w:rsid w:val="00456CB3"/>
    <w:rsid w:val="00456D1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2D2"/>
    <w:rsid w:val="00460343"/>
    <w:rsid w:val="004603C4"/>
    <w:rsid w:val="00460532"/>
    <w:rsid w:val="0046054A"/>
    <w:rsid w:val="004606D5"/>
    <w:rsid w:val="004607F3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2C0C"/>
    <w:rsid w:val="00463071"/>
    <w:rsid w:val="004632FA"/>
    <w:rsid w:val="004633E8"/>
    <w:rsid w:val="00463423"/>
    <w:rsid w:val="0046352A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938"/>
    <w:rsid w:val="00464A14"/>
    <w:rsid w:val="00464A78"/>
    <w:rsid w:val="00464F32"/>
    <w:rsid w:val="0046501C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017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05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D4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19C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3E1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2D7F"/>
    <w:rsid w:val="00483200"/>
    <w:rsid w:val="0048356E"/>
    <w:rsid w:val="00483834"/>
    <w:rsid w:val="004838ED"/>
    <w:rsid w:val="0048399E"/>
    <w:rsid w:val="00483CB7"/>
    <w:rsid w:val="00483F6B"/>
    <w:rsid w:val="004841C3"/>
    <w:rsid w:val="00484343"/>
    <w:rsid w:val="004843CA"/>
    <w:rsid w:val="00484613"/>
    <w:rsid w:val="004846E7"/>
    <w:rsid w:val="004848C6"/>
    <w:rsid w:val="004848CB"/>
    <w:rsid w:val="00484A2E"/>
    <w:rsid w:val="00484B77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5F8B"/>
    <w:rsid w:val="0048602F"/>
    <w:rsid w:val="00486357"/>
    <w:rsid w:val="0048636F"/>
    <w:rsid w:val="0048644E"/>
    <w:rsid w:val="00486478"/>
    <w:rsid w:val="004864AE"/>
    <w:rsid w:val="00486533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18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B6F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7B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2AA"/>
    <w:rsid w:val="004973CE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26"/>
    <w:rsid w:val="004A1A58"/>
    <w:rsid w:val="004A1BAC"/>
    <w:rsid w:val="004A1EA4"/>
    <w:rsid w:val="004A1EFA"/>
    <w:rsid w:val="004A204D"/>
    <w:rsid w:val="004A21B3"/>
    <w:rsid w:val="004A21CE"/>
    <w:rsid w:val="004A239B"/>
    <w:rsid w:val="004A2639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3D72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005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4D"/>
    <w:rsid w:val="004A7F6D"/>
    <w:rsid w:val="004B01B1"/>
    <w:rsid w:val="004B02F5"/>
    <w:rsid w:val="004B0354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7F1"/>
    <w:rsid w:val="004B2B31"/>
    <w:rsid w:val="004B2CB5"/>
    <w:rsid w:val="004B2D90"/>
    <w:rsid w:val="004B2E21"/>
    <w:rsid w:val="004B310E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234"/>
    <w:rsid w:val="004B439F"/>
    <w:rsid w:val="004B4501"/>
    <w:rsid w:val="004B482B"/>
    <w:rsid w:val="004B48C2"/>
    <w:rsid w:val="004B49B8"/>
    <w:rsid w:val="004B49E6"/>
    <w:rsid w:val="004B4A7C"/>
    <w:rsid w:val="004B4ED2"/>
    <w:rsid w:val="004B5100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099"/>
    <w:rsid w:val="004C049E"/>
    <w:rsid w:val="004C0654"/>
    <w:rsid w:val="004C07D3"/>
    <w:rsid w:val="004C07DF"/>
    <w:rsid w:val="004C093F"/>
    <w:rsid w:val="004C0B36"/>
    <w:rsid w:val="004C0BF6"/>
    <w:rsid w:val="004C0C52"/>
    <w:rsid w:val="004C0EB7"/>
    <w:rsid w:val="004C0F59"/>
    <w:rsid w:val="004C12A9"/>
    <w:rsid w:val="004C13FC"/>
    <w:rsid w:val="004C19A5"/>
    <w:rsid w:val="004C1C1D"/>
    <w:rsid w:val="004C1C6D"/>
    <w:rsid w:val="004C1D74"/>
    <w:rsid w:val="004C1F4C"/>
    <w:rsid w:val="004C1FF4"/>
    <w:rsid w:val="004C20C3"/>
    <w:rsid w:val="004C210B"/>
    <w:rsid w:val="004C2206"/>
    <w:rsid w:val="004C22ED"/>
    <w:rsid w:val="004C2499"/>
    <w:rsid w:val="004C2777"/>
    <w:rsid w:val="004C2B7F"/>
    <w:rsid w:val="004C2F06"/>
    <w:rsid w:val="004C2F78"/>
    <w:rsid w:val="004C33FD"/>
    <w:rsid w:val="004C34F6"/>
    <w:rsid w:val="004C37B7"/>
    <w:rsid w:val="004C37C6"/>
    <w:rsid w:val="004C38B7"/>
    <w:rsid w:val="004C396E"/>
    <w:rsid w:val="004C3A8A"/>
    <w:rsid w:val="004C3D92"/>
    <w:rsid w:val="004C3EE2"/>
    <w:rsid w:val="004C40A5"/>
    <w:rsid w:val="004C40BF"/>
    <w:rsid w:val="004C4186"/>
    <w:rsid w:val="004C4198"/>
    <w:rsid w:val="004C41E0"/>
    <w:rsid w:val="004C4281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493"/>
    <w:rsid w:val="004C5614"/>
    <w:rsid w:val="004C58C0"/>
    <w:rsid w:val="004C5A0B"/>
    <w:rsid w:val="004C5F06"/>
    <w:rsid w:val="004C5FA1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18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427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78D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52"/>
    <w:rsid w:val="004D63B9"/>
    <w:rsid w:val="004D6588"/>
    <w:rsid w:val="004D659F"/>
    <w:rsid w:val="004D65C7"/>
    <w:rsid w:val="004D6664"/>
    <w:rsid w:val="004D676A"/>
    <w:rsid w:val="004D67E4"/>
    <w:rsid w:val="004D6866"/>
    <w:rsid w:val="004D6952"/>
    <w:rsid w:val="004D6999"/>
    <w:rsid w:val="004D6C17"/>
    <w:rsid w:val="004D6C41"/>
    <w:rsid w:val="004D6F36"/>
    <w:rsid w:val="004D6F95"/>
    <w:rsid w:val="004D70C7"/>
    <w:rsid w:val="004D7194"/>
    <w:rsid w:val="004D73A6"/>
    <w:rsid w:val="004D73EF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4C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BA5"/>
    <w:rsid w:val="004E4C0C"/>
    <w:rsid w:val="004E4C8F"/>
    <w:rsid w:val="004E505F"/>
    <w:rsid w:val="004E5097"/>
    <w:rsid w:val="004E51D1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893"/>
    <w:rsid w:val="004E7964"/>
    <w:rsid w:val="004E7D6C"/>
    <w:rsid w:val="004E7D99"/>
    <w:rsid w:val="004E7D9F"/>
    <w:rsid w:val="004E7E40"/>
    <w:rsid w:val="004E7F69"/>
    <w:rsid w:val="004E7FBD"/>
    <w:rsid w:val="004F0088"/>
    <w:rsid w:val="004F028F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C3F"/>
    <w:rsid w:val="004F3D20"/>
    <w:rsid w:val="004F3F25"/>
    <w:rsid w:val="004F405D"/>
    <w:rsid w:val="004F40FA"/>
    <w:rsid w:val="004F4155"/>
    <w:rsid w:val="004F430D"/>
    <w:rsid w:val="004F443F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8B1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9"/>
    <w:rsid w:val="004F69FA"/>
    <w:rsid w:val="004F6A44"/>
    <w:rsid w:val="004F6AE1"/>
    <w:rsid w:val="004F6B8A"/>
    <w:rsid w:val="004F6FB2"/>
    <w:rsid w:val="004F706A"/>
    <w:rsid w:val="004F71BD"/>
    <w:rsid w:val="004F7262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60E"/>
    <w:rsid w:val="00501966"/>
    <w:rsid w:val="00501968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650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12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07D9E"/>
    <w:rsid w:val="0051001F"/>
    <w:rsid w:val="0051016F"/>
    <w:rsid w:val="005108B4"/>
    <w:rsid w:val="005108C8"/>
    <w:rsid w:val="00510AE0"/>
    <w:rsid w:val="00510C98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8B9"/>
    <w:rsid w:val="00512B45"/>
    <w:rsid w:val="00512D34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CEA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EB3"/>
    <w:rsid w:val="00516F04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67"/>
    <w:rsid w:val="00520092"/>
    <w:rsid w:val="00520229"/>
    <w:rsid w:val="0052026E"/>
    <w:rsid w:val="0052035F"/>
    <w:rsid w:val="00520466"/>
    <w:rsid w:val="00520653"/>
    <w:rsid w:val="00520993"/>
    <w:rsid w:val="00520AC4"/>
    <w:rsid w:val="00520C6F"/>
    <w:rsid w:val="00520DA5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5A2"/>
    <w:rsid w:val="005247AF"/>
    <w:rsid w:val="00524AA4"/>
    <w:rsid w:val="00524C7D"/>
    <w:rsid w:val="00525019"/>
    <w:rsid w:val="00525094"/>
    <w:rsid w:val="00525187"/>
    <w:rsid w:val="005251D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EF8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BB9"/>
    <w:rsid w:val="00527CCF"/>
    <w:rsid w:val="00527E43"/>
    <w:rsid w:val="005300D8"/>
    <w:rsid w:val="005302F1"/>
    <w:rsid w:val="005303C6"/>
    <w:rsid w:val="0053047D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439"/>
    <w:rsid w:val="00531931"/>
    <w:rsid w:val="00531A46"/>
    <w:rsid w:val="00531BD1"/>
    <w:rsid w:val="00531D50"/>
    <w:rsid w:val="00531F36"/>
    <w:rsid w:val="005320D8"/>
    <w:rsid w:val="0053214D"/>
    <w:rsid w:val="00532179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D1D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5C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5FA6"/>
    <w:rsid w:val="00546013"/>
    <w:rsid w:val="005460C7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4DE"/>
    <w:rsid w:val="00550843"/>
    <w:rsid w:val="005508CC"/>
    <w:rsid w:val="00550920"/>
    <w:rsid w:val="005509C8"/>
    <w:rsid w:val="00550A8E"/>
    <w:rsid w:val="00551026"/>
    <w:rsid w:val="00551364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183"/>
    <w:rsid w:val="00552206"/>
    <w:rsid w:val="0055225F"/>
    <w:rsid w:val="005524FF"/>
    <w:rsid w:val="00552619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AC5"/>
    <w:rsid w:val="00553C88"/>
    <w:rsid w:val="00553C95"/>
    <w:rsid w:val="00553CAB"/>
    <w:rsid w:val="00553D54"/>
    <w:rsid w:val="00553DD5"/>
    <w:rsid w:val="00553EDE"/>
    <w:rsid w:val="005540B7"/>
    <w:rsid w:val="0055421A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6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CDC"/>
    <w:rsid w:val="00562D3F"/>
    <w:rsid w:val="00562E7A"/>
    <w:rsid w:val="005630A0"/>
    <w:rsid w:val="005631F7"/>
    <w:rsid w:val="0056325A"/>
    <w:rsid w:val="0056326A"/>
    <w:rsid w:val="005634E0"/>
    <w:rsid w:val="00563622"/>
    <w:rsid w:val="00563674"/>
    <w:rsid w:val="0056379D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57"/>
    <w:rsid w:val="005658C9"/>
    <w:rsid w:val="0056593F"/>
    <w:rsid w:val="00565BCA"/>
    <w:rsid w:val="005660F3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0D5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1DF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65"/>
    <w:rsid w:val="005740BC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2E1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6E55"/>
    <w:rsid w:val="00577168"/>
    <w:rsid w:val="005771DC"/>
    <w:rsid w:val="0057729A"/>
    <w:rsid w:val="005773FD"/>
    <w:rsid w:val="005774FE"/>
    <w:rsid w:val="00577A14"/>
    <w:rsid w:val="00577A16"/>
    <w:rsid w:val="00577B1D"/>
    <w:rsid w:val="00577B89"/>
    <w:rsid w:val="00577BCE"/>
    <w:rsid w:val="00577CB1"/>
    <w:rsid w:val="00577F05"/>
    <w:rsid w:val="0058000D"/>
    <w:rsid w:val="0058003B"/>
    <w:rsid w:val="005802CB"/>
    <w:rsid w:val="00580561"/>
    <w:rsid w:val="0058058F"/>
    <w:rsid w:val="005808FB"/>
    <w:rsid w:val="00580BC4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D9E"/>
    <w:rsid w:val="00581E6E"/>
    <w:rsid w:val="00582139"/>
    <w:rsid w:val="005821C2"/>
    <w:rsid w:val="00582234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5F37"/>
    <w:rsid w:val="0058629C"/>
    <w:rsid w:val="005862CE"/>
    <w:rsid w:val="0058655B"/>
    <w:rsid w:val="005865FF"/>
    <w:rsid w:val="005866AF"/>
    <w:rsid w:val="005866C1"/>
    <w:rsid w:val="00586762"/>
    <w:rsid w:val="00586788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786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4B"/>
    <w:rsid w:val="0059159D"/>
    <w:rsid w:val="00591917"/>
    <w:rsid w:val="00591A22"/>
    <w:rsid w:val="00591A97"/>
    <w:rsid w:val="00591B07"/>
    <w:rsid w:val="00591B55"/>
    <w:rsid w:val="00591BD1"/>
    <w:rsid w:val="00591F9B"/>
    <w:rsid w:val="0059223A"/>
    <w:rsid w:val="00592364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9CA"/>
    <w:rsid w:val="00594AF7"/>
    <w:rsid w:val="005950DC"/>
    <w:rsid w:val="005951FC"/>
    <w:rsid w:val="0059564E"/>
    <w:rsid w:val="005958A7"/>
    <w:rsid w:val="00595BEA"/>
    <w:rsid w:val="00595C19"/>
    <w:rsid w:val="00595DCA"/>
    <w:rsid w:val="00596845"/>
    <w:rsid w:val="0059696A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2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1F4C"/>
    <w:rsid w:val="005A20FE"/>
    <w:rsid w:val="005A2631"/>
    <w:rsid w:val="005A27AE"/>
    <w:rsid w:val="005A27CC"/>
    <w:rsid w:val="005A27E9"/>
    <w:rsid w:val="005A2C25"/>
    <w:rsid w:val="005A2DA7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4A8D"/>
    <w:rsid w:val="005A4AFC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5AC"/>
    <w:rsid w:val="005A6740"/>
    <w:rsid w:val="005A6974"/>
    <w:rsid w:val="005A6AA4"/>
    <w:rsid w:val="005A6AF6"/>
    <w:rsid w:val="005A6C9F"/>
    <w:rsid w:val="005A6CD8"/>
    <w:rsid w:val="005A6D5F"/>
    <w:rsid w:val="005A6DB9"/>
    <w:rsid w:val="005A6FB9"/>
    <w:rsid w:val="005A6FE0"/>
    <w:rsid w:val="005A7182"/>
    <w:rsid w:val="005A71B0"/>
    <w:rsid w:val="005A7236"/>
    <w:rsid w:val="005A7395"/>
    <w:rsid w:val="005A776A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1D17"/>
    <w:rsid w:val="005B240E"/>
    <w:rsid w:val="005B260A"/>
    <w:rsid w:val="005B26D4"/>
    <w:rsid w:val="005B2707"/>
    <w:rsid w:val="005B2829"/>
    <w:rsid w:val="005B283C"/>
    <w:rsid w:val="005B28B9"/>
    <w:rsid w:val="005B29B0"/>
    <w:rsid w:val="005B2AE9"/>
    <w:rsid w:val="005B2AF3"/>
    <w:rsid w:val="005B2B30"/>
    <w:rsid w:val="005B2C69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DAA"/>
    <w:rsid w:val="005B4E99"/>
    <w:rsid w:val="005B5104"/>
    <w:rsid w:val="005B515E"/>
    <w:rsid w:val="005B52A2"/>
    <w:rsid w:val="005B563A"/>
    <w:rsid w:val="005B56CE"/>
    <w:rsid w:val="005B5700"/>
    <w:rsid w:val="005B5A35"/>
    <w:rsid w:val="005B5B59"/>
    <w:rsid w:val="005B5C00"/>
    <w:rsid w:val="005B5DF6"/>
    <w:rsid w:val="005B5F5F"/>
    <w:rsid w:val="005B5F78"/>
    <w:rsid w:val="005B5F85"/>
    <w:rsid w:val="005B605A"/>
    <w:rsid w:val="005B62A4"/>
    <w:rsid w:val="005B6416"/>
    <w:rsid w:val="005B65BB"/>
    <w:rsid w:val="005B65E9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57C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03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01E"/>
    <w:rsid w:val="005C215A"/>
    <w:rsid w:val="005C21AE"/>
    <w:rsid w:val="005C23CA"/>
    <w:rsid w:val="005C29A1"/>
    <w:rsid w:val="005C2A34"/>
    <w:rsid w:val="005C2AE8"/>
    <w:rsid w:val="005C2CBF"/>
    <w:rsid w:val="005C2E5F"/>
    <w:rsid w:val="005C31A0"/>
    <w:rsid w:val="005C31B6"/>
    <w:rsid w:val="005C31FB"/>
    <w:rsid w:val="005C34B3"/>
    <w:rsid w:val="005C37E1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19"/>
    <w:rsid w:val="005C4F6D"/>
    <w:rsid w:val="005C51C5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6F4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2E4F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7E5"/>
    <w:rsid w:val="005D698C"/>
    <w:rsid w:val="005D699A"/>
    <w:rsid w:val="005D6A39"/>
    <w:rsid w:val="005D6C61"/>
    <w:rsid w:val="005D6DDE"/>
    <w:rsid w:val="005D6EAC"/>
    <w:rsid w:val="005D6F4B"/>
    <w:rsid w:val="005D6FE4"/>
    <w:rsid w:val="005D702A"/>
    <w:rsid w:val="005D72DF"/>
    <w:rsid w:val="005D73B9"/>
    <w:rsid w:val="005D75E9"/>
    <w:rsid w:val="005D79D8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BDB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3F1"/>
    <w:rsid w:val="005E340A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4F7E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D5E"/>
    <w:rsid w:val="005E7E15"/>
    <w:rsid w:val="005E7E4C"/>
    <w:rsid w:val="005E7EB3"/>
    <w:rsid w:val="005F025E"/>
    <w:rsid w:val="005F0434"/>
    <w:rsid w:val="005F052B"/>
    <w:rsid w:val="005F07EB"/>
    <w:rsid w:val="005F08E4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361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2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3FD0"/>
    <w:rsid w:val="005F41EA"/>
    <w:rsid w:val="005F4258"/>
    <w:rsid w:val="005F428E"/>
    <w:rsid w:val="005F4388"/>
    <w:rsid w:val="005F44CA"/>
    <w:rsid w:val="005F4642"/>
    <w:rsid w:val="005F4662"/>
    <w:rsid w:val="005F47D5"/>
    <w:rsid w:val="005F487E"/>
    <w:rsid w:val="005F4B3B"/>
    <w:rsid w:val="005F4D09"/>
    <w:rsid w:val="005F4EB9"/>
    <w:rsid w:val="005F5292"/>
    <w:rsid w:val="005F545D"/>
    <w:rsid w:val="005F557F"/>
    <w:rsid w:val="005F5657"/>
    <w:rsid w:val="005F56C0"/>
    <w:rsid w:val="005F57DB"/>
    <w:rsid w:val="005F5BF4"/>
    <w:rsid w:val="005F5CB6"/>
    <w:rsid w:val="005F5EDD"/>
    <w:rsid w:val="005F6057"/>
    <w:rsid w:val="005F642B"/>
    <w:rsid w:val="005F6445"/>
    <w:rsid w:val="005F6493"/>
    <w:rsid w:val="005F6554"/>
    <w:rsid w:val="005F6785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4A"/>
    <w:rsid w:val="00601F73"/>
    <w:rsid w:val="00601FA7"/>
    <w:rsid w:val="006020FF"/>
    <w:rsid w:val="0060210E"/>
    <w:rsid w:val="006022A3"/>
    <w:rsid w:val="00602714"/>
    <w:rsid w:val="006027E7"/>
    <w:rsid w:val="00602929"/>
    <w:rsid w:val="00602DCF"/>
    <w:rsid w:val="00602ECC"/>
    <w:rsid w:val="006030D0"/>
    <w:rsid w:val="00603156"/>
    <w:rsid w:val="0060318A"/>
    <w:rsid w:val="0060320E"/>
    <w:rsid w:val="006032DD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4FEC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08"/>
    <w:rsid w:val="00606DA3"/>
    <w:rsid w:val="00607011"/>
    <w:rsid w:val="00607046"/>
    <w:rsid w:val="006070CA"/>
    <w:rsid w:val="00607109"/>
    <w:rsid w:val="00607234"/>
    <w:rsid w:val="0060736E"/>
    <w:rsid w:val="0060747C"/>
    <w:rsid w:val="00607559"/>
    <w:rsid w:val="00607710"/>
    <w:rsid w:val="0060791F"/>
    <w:rsid w:val="00607945"/>
    <w:rsid w:val="00607B6E"/>
    <w:rsid w:val="00607DDA"/>
    <w:rsid w:val="00607F8C"/>
    <w:rsid w:val="00610056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3A7"/>
    <w:rsid w:val="0061247E"/>
    <w:rsid w:val="00612538"/>
    <w:rsid w:val="006125CD"/>
    <w:rsid w:val="006127F1"/>
    <w:rsid w:val="00612829"/>
    <w:rsid w:val="00612897"/>
    <w:rsid w:val="00612BB9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D57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C91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1C1"/>
    <w:rsid w:val="0062228D"/>
    <w:rsid w:val="006222F3"/>
    <w:rsid w:val="006223DA"/>
    <w:rsid w:val="006224B8"/>
    <w:rsid w:val="0062261D"/>
    <w:rsid w:val="00622B36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7B"/>
    <w:rsid w:val="00624984"/>
    <w:rsid w:val="00624A00"/>
    <w:rsid w:val="00624CE9"/>
    <w:rsid w:val="00624DC6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2D4"/>
    <w:rsid w:val="00635462"/>
    <w:rsid w:val="00635ACB"/>
    <w:rsid w:val="00635B52"/>
    <w:rsid w:val="00635BC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369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C9C"/>
    <w:rsid w:val="00641D33"/>
    <w:rsid w:val="00641D63"/>
    <w:rsid w:val="00641E0E"/>
    <w:rsid w:val="00641E20"/>
    <w:rsid w:val="0064224E"/>
    <w:rsid w:val="00642404"/>
    <w:rsid w:val="00642507"/>
    <w:rsid w:val="00642585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9FC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0F30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0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CF2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6B6"/>
    <w:rsid w:val="006617DF"/>
    <w:rsid w:val="00661B4A"/>
    <w:rsid w:val="00661E0A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69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195"/>
    <w:rsid w:val="00672247"/>
    <w:rsid w:val="0067278A"/>
    <w:rsid w:val="00672838"/>
    <w:rsid w:val="00672B27"/>
    <w:rsid w:val="00672C28"/>
    <w:rsid w:val="00672DA6"/>
    <w:rsid w:val="00672E00"/>
    <w:rsid w:val="00672EBB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BB7"/>
    <w:rsid w:val="00674DF6"/>
    <w:rsid w:val="00674E58"/>
    <w:rsid w:val="00675231"/>
    <w:rsid w:val="00675328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1F4"/>
    <w:rsid w:val="0067646D"/>
    <w:rsid w:val="00676585"/>
    <w:rsid w:val="00676647"/>
    <w:rsid w:val="00676690"/>
    <w:rsid w:val="006766CC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E65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0FC"/>
    <w:rsid w:val="006836CC"/>
    <w:rsid w:val="006837B2"/>
    <w:rsid w:val="006837E9"/>
    <w:rsid w:val="006838CC"/>
    <w:rsid w:val="006838FB"/>
    <w:rsid w:val="006839EB"/>
    <w:rsid w:val="00683A43"/>
    <w:rsid w:val="00683E23"/>
    <w:rsid w:val="00683F7B"/>
    <w:rsid w:val="0068419D"/>
    <w:rsid w:val="006841A2"/>
    <w:rsid w:val="0068420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D04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13"/>
    <w:rsid w:val="0068778A"/>
    <w:rsid w:val="006879C8"/>
    <w:rsid w:val="00687ACB"/>
    <w:rsid w:val="00690019"/>
    <w:rsid w:val="00690120"/>
    <w:rsid w:val="00690248"/>
    <w:rsid w:val="006903B2"/>
    <w:rsid w:val="00690432"/>
    <w:rsid w:val="006905B7"/>
    <w:rsid w:val="00690832"/>
    <w:rsid w:val="006909FB"/>
    <w:rsid w:val="00690CDA"/>
    <w:rsid w:val="00690D28"/>
    <w:rsid w:val="00690F4D"/>
    <w:rsid w:val="00690FE9"/>
    <w:rsid w:val="00690FF2"/>
    <w:rsid w:val="00691033"/>
    <w:rsid w:val="00691601"/>
    <w:rsid w:val="00691646"/>
    <w:rsid w:val="006916F5"/>
    <w:rsid w:val="006918FA"/>
    <w:rsid w:val="00691999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C23"/>
    <w:rsid w:val="00692EEF"/>
    <w:rsid w:val="00692EFB"/>
    <w:rsid w:val="0069323C"/>
    <w:rsid w:val="006932EB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5E7"/>
    <w:rsid w:val="00695696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957"/>
    <w:rsid w:val="00696D63"/>
    <w:rsid w:val="0069711E"/>
    <w:rsid w:val="0069726F"/>
    <w:rsid w:val="0069738D"/>
    <w:rsid w:val="00697394"/>
    <w:rsid w:val="006974B8"/>
    <w:rsid w:val="00697623"/>
    <w:rsid w:val="0069763C"/>
    <w:rsid w:val="0069768F"/>
    <w:rsid w:val="00697698"/>
    <w:rsid w:val="00697C5D"/>
    <w:rsid w:val="00697D95"/>
    <w:rsid w:val="006A002C"/>
    <w:rsid w:val="006A0149"/>
    <w:rsid w:val="006A03CC"/>
    <w:rsid w:val="006A03EF"/>
    <w:rsid w:val="006A0434"/>
    <w:rsid w:val="006A0645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DA4"/>
    <w:rsid w:val="006A2E71"/>
    <w:rsid w:val="006A2F60"/>
    <w:rsid w:val="006A302A"/>
    <w:rsid w:val="006A30CF"/>
    <w:rsid w:val="006A314E"/>
    <w:rsid w:val="006A320F"/>
    <w:rsid w:val="006A3267"/>
    <w:rsid w:val="006A33D7"/>
    <w:rsid w:val="006A3408"/>
    <w:rsid w:val="006A34F1"/>
    <w:rsid w:val="006A3610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1EA"/>
    <w:rsid w:val="006B22D3"/>
    <w:rsid w:val="006B2423"/>
    <w:rsid w:val="006B270D"/>
    <w:rsid w:val="006B27F7"/>
    <w:rsid w:val="006B2873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508"/>
    <w:rsid w:val="006B479F"/>
    <w:rsid w:val="006B4826"/>
    <w:rsid w:val="006B4A43"/>
    <w:rsid w:val="006B4CC1"/>
    <w:rsid w:val="006B4EC7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72D"/>
    <w:rsid w:val="006B69C5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7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1F56"/>
    <w:rsid w:val="006C1F73"/>
    <w:rsid w:val="006C2130"/>
    <w:rsid w:val="006C242D"/>
    <w:rsid w:val="006C24D9"/>
    <w:rsid w:val="006C295C"/>
    <w:rsid w:val="006C2A4A"/>
    <w:rsid w:val="006C2AB4"/>
    <w:rsid w:val="006C2B6C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CF2"/>
    <w:rsid w:val="006C3F42"/>
    <w:rsid w:val="006C3FEB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60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52F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0CB"/>
    <w:rsid w:val="006D5367"/>
    <w:rsid w:val="006D53D5"/>
    <w:rsid w:val="006D5429"/>
    <w:rsid w:val="006D542A"/>
    <w:rsid w:val="006D54EF"/>
    <w:rsid w:val="006D5C60"/>
    <w:rsid w:val="006D5EF7"/>
    <w:rsid w:val="006D5F12"/>
    <w:rsid w:val="006D5FFF"/>
    <w:rsid w:val="006D60D3"/>
    <w:rsid w:val="006D6104"/>
    <w:rsid w:val="006D6124"/>
    <w:rsid w:val="006D6405"/>
    <w:rsid w:val="006D644E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432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624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637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3AB"/>
    <w:rsid w:val="006F0434"/>
    <w:rsid w:val="006F04CD"/>
    <w:rsid w:val="006F09FF"/>
    <w:rsid w:val="006F0D25"/>
    <w:rsid w:val="006F0D41"/>
    <w:rsid w:val="006F0F47"/>
    <w:rsid w:val="006F0FE9"/>
    <w:rsid w:val="006F119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4D2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9F"/>
    <w:rsid w:val="006F68E3"/>
    <w:rsid w:val="006F6D2E"/>
    <w:rsid w:val="006F6DD3"/>
    <w:rsid w:val="006F70E1"/>
    <w:rsid w:val="006F77D5"/>
    <w:rsid w:val="006F781B"/>
    <w:rsid w:val="006F78B8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B24"/>
    <w:rsid w:val="00701F2A"/>
    <w:rsid w:val="007024E1"/>
    <w:rsid w:val="007026C3"/>
    <w:rsid w:val="00702854"/>
    <w:rsid w:val="00702A06"/>
    <w:rsid w:val="00702A20"/>
    <w:rsid w:val="00702C60"/>
    <w:rsid w:val="00702C7B"/>
    <w:rsid w:val="00702D6B"/>
    <w:rsid w:val="00702F31"/>
    <w:rsid w:val="00702FE6"/>
    <w:rsid w:val="0070328B"/>
    <w:rsid w:val="00703583"/>
    <w:rsid w:val="007035AB"/>
    <w:rsid w:val="007036CD"/>
    <w:rsid w:val="007037C2"/>
    <w:rsid w:val="00703806"/>
    <w:rsid w:val="00703C30"/>
    <w:rsid w:val="00703E38"/>
    <w:rsid w:val="00703F1E"/>
    <w:rsid w:val="00703F63"/>
    <w:rsid w:val="00704045"/>
    <w:rsid w:val="007040AB"/>
    <w:rsid w:val="00704145"/>
    <w:rsid w:val="00704161"/>
    <w:rsid w:val="007042EA"/>
    <w:rsid w:val="007043AC"/>
    <w:rsid w:val="00704A96"/>
    <w:rsid w:val="00704B5A"/>
    <w:rsid w:val="00704BF7"/>
    <w:rsid w:val="0070503D"/>
    <w:rsid w:val="007050E0"/>
    <w:rsid w:val="0070544A"/>
    <w:rsid w:val="0070549A"/>
    <w:rsid w:val="0070555D"/>
    <w:rsid w:val="00705993"/>
    <w:rsid w:val="007059AA"/>
    <w:rsid w:val="00705B6E"/>
    <w:rsid w:val="00705C9A"/>
    <w:rsid w:val="00705CC1"/>
    <w:rsid w:val="00705ED0"/>
    <w:rsid w:val="00705EDA"/>
    <w:rsid w:val="00705F69"/>
    <w:rsid w:val="00706143"/>
    <w:rsid w:val="007061C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1F3B"/>
    <w:rsid w:val="00711FB7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14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14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045"/>
    <w:rsid w:val="00717531"/>
    <w:rsid w:val="0071769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06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2B6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0D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703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698"/>
    <w:rsid w:val="007347B5"/>
    <w:rsid w:val="007347B6"/>
    <w:rsid w:val="0073480A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37FF4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2B14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2CC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38"/>
    <w:rsid w:val="00744F42"/>
    <w:rsid w:val="00744FC5"/>
    <w:rsid w:val="00745068"/>
    <w:rsid w:val="00745092"/>
    <w:rsid w:val="0074518D"/>
    <w:rsid w:val="0074540E"/>
    <w:rsid w:val="007454B5"/>
    <w:rsid w:val="00745654"/>
    <w:rsid w:val="00745888"/>
    <w:rsid w:val="00745A31"/>
    <w:rsid w:val="00745D39"/>
    <w:rsid w:val="00745D4A"/>
    <w:rsid w:val="00746030"/>
    <w:rsid w:val="00746050"/>
    <w:rsid w:val="007461A3"/>
    <w:rsid w:val="007461C2"/>
    <w:rsid w:val="007462D0"/>
    <w:rsid w:val="007462F5"/>
    <w:rsid w:val="0074631B"/>
    <w:rsid w:val="0074636A"/>
    <w:rsid w:val="00746449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12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AB3"/>
    <w:rsid w:val="00753C31"/>
    <w:rsid w:val="00753D06"/>
    <w:rsid w:val="00753E21"/>
    <w:rsid w:val="007540FB"/>
    <w:rsid w:val="00754689"/>
    <w:rsid w:val="007549BC"/>
    <w:rsid w:val="00754A54"/>
    <w:rsid w:val="00754B2B"/>
    <w:rsid w:val="00754BE9"/>
    <w:rsid w:val="00754C2E"/>
    <w:rsid w:val="0075515F"/>
    <w:rsid w:val="0075523C"/>
    <w:rsid w:val="00755287"/>
    <w:rsid w:val="00755389"/>
    <w:rsid w:val="007554A3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57E09"/>
    <w:rsid w:val="00760258"/>
    <w:rsid w:val="0076025A"/>
    <w:rsid w:val="007602E7"/>
    <w:rsid w:val="0076039A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66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31F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67FE3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19"/>
    <w:rsid w:val="00774646"/>
    <w:rsid w:val="007746F5"/>
    <w:rsid w:val="00774CB3"/>
    <w:rsid w:val="00774CEB"/>
    <w:rsid w:val="0077515E"/>
    <w:rsid w:val="00775296"/>
    <w:rsid w:val="0077529C"/>
    <w:rsid w:val="007752FF"/>
    <w:rsid w:val="007755B8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AFA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AB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9"/>
    <w:rsid w:val="0078259D"/>
    <w:rsid w:val="0078285C"/>
    <w:rsid w:val="007829D9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38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372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40F"/>
    <w:rsid w:val="007915C9"/>
    <w:rsid w:val="007915F8"/>
    <w:rsid w:val="00791665"/>
    <w:rsid w:val="00791A37"/>
    <w:rsid w:val="00791AA2"/>
    <w:rsid w:val="00791B11"/>
    <w:rsid w:val="00791C5C"/>
    <w:rsid w:val="00791DAF"/>
    <w:rsid w:val="00792105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B34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649"/>
    <w:rsid w:val="00795A91"/>
    <w:rsid w:val="00795BA6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2D5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32"/>
    <w:rsid w:val="007A029A"/>
    <w:rsid w:val="007A02C1"/>
    <w:rsid w:val="007A03DB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63"/>
    <w:rsid w:val="007A1DCE"/>
    <w:rsid w:val="007A1F1D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C17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8F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2EE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85E"/>
    <w:rsid w:val="007B196E"/>
    <w:rsid w:val="007B1973"/>
    <w:rsid w:val="007B1B18"/>
    <w:rsid w:val="007B1BD5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5C"/>
    <w:rsid w:val="007B3A65"/>
    <w:rsid w:val="007B3BD7"/>
    <w:rsid w:val="007B3DAB"/>
    <w:rsid w:val="007B3E85"/>
    <w:rsid w:val="007B3FBF"/>
    <w:rsid w:val="007B3FDA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3E6"/>
    <w:rsid w:val="007B55AE"/>
    <w:rsid w:val="007B5609"/>
    <w:rsid w:val="007B5693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5FE"/>
    <w:rsid w:val="007B6673"/>
    <w:rsid w:val="007B676E"/>
    <w:rsid w:val="007B67D7"/>
    <w:rsid w:val="007B695B"/>
    <w:rsid w:val="007B6AC8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D07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C93"/>
    <w:rsid w:val="007C1E7B"/>
    <w:rsid w:val="007C1FBE"/>
    <w:rsid w:val="007C213A"/>
    <w:rsid w:val="007C2342"/>
    <w:rsid w:val="007C2396"/>
    <w:rsid w:val="007C2418"/>
    <w:rsid w:val="007C2420"/>
    <w:rsid w:val="007C27CA"/>
    <w:rsid w:val="007C2811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5D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5D7"/>
    <w:rsid w:val="007C7770"/>
    <w:rsid w:val="007C7909"/>
    <w:rsid w:val="007C7ACC"/>
    <w:rsid w:val="007C7C08"/>
    <w:rsid w:val="007C7C91"/>
    <w:rsid w:val="007C7DA5"/>
    <w:rsid w:val="007C7F9F"/>
    <w:rsid w:val="007C7FF8"/>
    <w:rsid w:val="007D0042"/>
    <w:rsid w:val="007D0081"/>
    <w:rsid w:val="007D0106"/>
    <w:rsid w:val="007D01F5"/>
    <w:rsid w:val="007D0387"/>
    <w:rsid w:val="007D03CC"/>
    <w:rsid w:val="007D0A93"/>
    <w:rsid w:val="007D0AF2"/>
    <w:rsid w:val="007D0B0D"/>
    <w:rsid w:val="007D0B95"/>
    <w:rsid w:val="007D0CFA"/>
    <w:rsid w:val="007D0FAF"/>
    <w:rsid w:val="007D101A"/>
    <w:rsid w:val="007D1079"/>
    <w:rsid w:val="007D109E"/>
    <w:rsid w:val="007D112B"/>
    <w:rsid w:val="007D13D5"/>
    <w:rsid w:val="007D1406"/>
    <w:rsid w:val="007D18E1"/>
    <w:rsid w:val="007D18EF"/>
    <w:rsid w:val="007D1A96"/>
    <w:rsid w:val="007D1FD3"/>
    <w:rsid w:val="007D1FEC"/>
    <w:rsid w:val="007D200D"/>
    <w:rsid w:val="007D2496"/>
    <w:rsid w:val="007D2635"/>
    <w:rsid w:val="007D27C5"/>
    <w:rsid w:val="007D2843"/>
    <w:rsid w:val="007D2AAD"/>
    <w:rsid w:val="007D2AE0"/>
    <w:rsid w:val="007D2BC7"/>
    <w:rsid w:val="007D2C78"/>
    <w:rsid w:val="007D2C7A"/>
    <w:rsid w:val="007D308E"/>
    <w:rsid w:val="007D327D"/>
    <w:rsid w:val="007D33AB"/>
    <w:rsid w:val="007D3408"/>
    <w:rsid w:val="007D354D"/>
    <w:rsid w:val="007D3626"/>
    <w:rsid w:val="007D367E"/>
    <w:rsid w:val="007D3685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064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5CB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037"/>
    <w:rsid w:val="007D7236"/>
    <w:rsid w:val="007D77DD"/>
    <w:rsid w:val="007D7872"/>
    <w:rsid w:val="007D79C3"/>
    <w:rsid w:val="007D7AA4"/>
    <w:rsid w:val="007D7BC5"/>
    <w:rsid w:val="007D7D34"/>
    <w:rsid w:val="007D7F15"/>
    <w:rsid w:val="007D7FDB"/>
    <w:rsid w:val="007E0025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4E"/>
    <w:rsid w:val="007E188C"/>
    <w:rsid w:val="007E18BF"/>
    <w:rsid w:val="007E1959"/>
    <w:rsid w:val="007E1988"/>
    <w:rsid w:val="007E19E0"/>
    <w:rsid w:val="007E1D0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1DB"/>
    <w:rsid w:val="007E34F1"/>
    <w:rsid w:val="007E358F"/>
    <w:rsid w:val="007E35F4"/>
    <w:rsid w:val="007E3616"/>
    <w:rsid w:val="007E3730"/>
    <w:rsid w:val="007E3861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C3C"/>
    <w:rsid w:val="007E4D11"/>
    <w:rsid w:val="007E4F5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CC2"/>
    <w:rsid w:val="007E6F93"/>
    <w:rsid w:val="007E72B5"/>
    <w:rsid w:val="007E752E"/>
    <w:rsid w:val="007E76A9"/>
    <w:rsid w:val="007E780C"/>
    <w:rsid w:val="007E7952"/>
    <w:rsid w:val="007E7A05"/>
    <w:rsid w:val="007E7A4A"/>
    <w:rsid w:val="007E7C3C"/>
    <w:rsid w:val="007E7C9B"/>
    <w:rsid w:val="007E7E8D"/>
    <w:rsid w:val="007E7ED3"/>
    <w:rsid w:val="007E7EEE"/>
    <w:rsid w:val="007F026F"/>
    <w:rsid w:val="007F06A7"/>
    <w:rsid w:val="007F073A"/>
    <w:rsid w:val="007F0963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B60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2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39"/>
    <w:rsid w:val="007F78AF"/>
    <w:rsid w:val="007F7C29"/>
    <w:rsid w:val="007F7D66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D6A"/>
    <w:rsid w:val="00802E0E"/>
    <w:rsid w:val="008031E1"/>
    <w:rsid w:val="0080336C"/>
    <w:rsid w:val="0080363E"/>
    <w:rsid w:val="00803755"/>
    <w:rsid w:val="00803B84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324"/>
    <w:rsid w:val="0080764D"/>
    <w:rsid w:val="008078D2"/>
    <w:rsid w:val="00807ADD"/>
    <w:rsid w:val="00807CA0"/>
    <w:rsid w:val="00807DAB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E3F"/>
    <w:rsid w:val="00811F88"/>
    <w:rsid w:val="00812027"/>
    <w:rsid w:val="00812104"/>
    <w:rsid w:val="008122DF"/>
    <w:rsid w:val="0081230B"/>
    <w:rsid w:val="0081254E"/>
    <w:rsid w:val="00812934"/>
    <w:rsid w:val="00812A22"/>
    <w:rsid w:val="00812B36"/>
    <w:rsid w:val="00812B79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62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2DA"/>
    <w:rsid w:val="00816434"/>
    <w:rsid w:val="0081656E"/>
    <w:rsid w:val="008166A8"/>
    <w:rsid w:val="008168A0"/>
    <w:rsid w:val="008168B8"/>
    <w:rsid w:val="00816A91"/>
    <w:rsid w:val="00816B6D"/>
    <w:rsid w:val="00816C4B"/>
    <w:rsid w:val="00816E6D"/>
    <w:rsid w:val="00816EDF"/>
    <w:rsid w:val="00816F5E"/>
    <w:rsid w:val="008170AB"/>
    <w:rsid w:val="008171EB"/>
    <w:rsid w:val="00817401"/>
    <w:rsid w:val="00817774"/>
    <w:rsid w:val="008177B7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02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4E3E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111"/>
    <w:rsid w:val="00827291"/>
    <w:rsid w:val="008274AC"/>
    <w:rsid w:val="00827584"/>
    <w:rsid w:val="0082761A"/>
    <w:rsid w:val="008276D8"/>
    <w:rsid w:val="00827A3E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A5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489"/>
    <w:rsid w:val="008326D2"/>
    <w:rsid w:val="008327A2"/>
    <w:rsid w:val="008329C8"/>
    <w:rsid w:val="00832DA8"/>
    <w:rsid w:val="00833060"/>
    <w:rsid w:val="0083365C"/>
    <w:rsid w:val="008337F3"/>
    <w:rsid w:val="00833AE8"/>
    <w:rsid w:val="00833C38"/>
    <w:rsid w:val="00833CA1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16"/>
    <w:rsid w:val="00837FAC"/>
    <w:rsid w:val="008400A9"/>
    <w:rsid w:val="0084012F"/>
    <w:rsid w:val="00840518"/>
    <w:rsid w:val="00840541"/>
    <w:rsid w:val="0084054E"/>
    <w:rsid w:val="008405C3"/>
    <w:rsid w:val="008406C4"/>
    <w:rsid w:val="00840953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3F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368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B42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363"/>
    <w:rsid w:val="00846544"/>
    <w:rsid w:val="008465AE"/>
    <w:rsid w:val="008465FF"/>
    <w:rsid w:val="00846659"/>
    <w:rsid w:val="00846706"/>
    <w:rsid w:val="00846A00"/>
    <w:rsid w:val="00846D8F"/>
    <w:rsid w:val="00846F17"/>
    <w:rsid w:val="008473F2"/>
    <w:rsid w:val="0084743F"/>
    <w:rsid w:val="008476E1"/>
    <w:rsid w:val="00847707"/>
    <w:rsid w:val="008478C0"/>
    <w:rsid w:val="008479DB"/>
    <w:rsid w:val="00847BA9"/>
    <w:rsid w:val="00847EC4"/>
    <w:rsid w:val="00847F1A"/>
    <w:rsid w:val="00850008"/>
    <w:rsid w:val="0085031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00F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DA"/>
    <w:rsid w:val="00852FE6"/>
    <w:rsid w:val="00853502"/>
    <w:rsid w:val="008539DE"/>
    <w:rsid w:val="00853AF2"/>
    <w:rsid w:val="00853CE7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5F15"/>
    <w:rsid w:val="0085604D"/>
    <w:rsid w:val="0085616E"/>
    <w:rsid w:val="00856279"/>
    <w:rsid w:val="008564BC"/>
    <w:rsid w:val="008565ED"/>
    <w:rsid w:val="00856638"/>
    <w:rsid w:val="008566A8"/>
    <w:rsid w:val="00856769"/>
    <w:rsid w:val="0085678A"/>
    <w:rsid w:val="00856914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DB3"/>
    <w:rsid w:val="00860E3B"/>
    <w:rsid w:val="00860F77"/>
    <w:rsid w:val="00861046"/>
    <w:rsid w:val="008612D8"/>
    <w:rsid w:val="008613C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C93"/>
    <w:rsid w:val="00864F8C"/>
    <w:rsid w:val="008650C8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C27"/>
    <w:rsid w:val="00865DF8"/>
    <w:rsid w:val="00865F72"/>
    <w:rsid w:val="00866150"/>
    <w:rsid w:val="00866322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5E5"/>
    <w:rsid w:val="008676CD"/>
    <w:rsid w:val="008678E9"/>
    <w:rsid w:val="0086795A"/>
    <w:rsid w:val="0086795D"/>
    <w:rsid w:val="00867A61"/>
    <w:rsid w:val="00867D96"/>
    <w:rsid w:val="00867EA3"/>
    <w:rsid w:val="00867F02"/>
    <w:rsid w:val="008701E2"/>
    <w:rsid w:val="008702AE"/>
    <w:rsid w:val="00870452"/>
    <w:rsid w:val="00870C4F"/>
    <w:rsid w:val="00870D30"/>
    <w:rsid w:val="00870E0B"/>
    <w:rsid w:val="00871037"/>
    <w:rsid w:val="0087116F"/>
    <w:rsid w:val="008713B2"/>
    <w:rsid w:val="00871517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60"/>
    <w:rsid w:val="008728BD"/>
    <w:rsid w:val="0087293F"/>
    <w:rsid w:val="00872A61"/>
    <w:rsid w:val="00872A8E"/>
    <w:rsid w:val="00872A9B"/>
    <w:rsid w:val="00872B03"/>
    <w:rsid w:val="00872C58"/>
    <w:rsid w:val="00872C8E"/>
    <w:rsid w:val="00873106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CAF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85C"/>
    <w:rsid w:val="00884C05"/>
    <w:rsid w:val="00884CDE"/>
    <w:rsid w:val="00884D20"/>
    <w:rsid w:val="00884E74"/>
    <w:rsid w:val="00884F90"/>
    <w:rsid w:val="00884F96"/>
    <w:rsid w:val="008853C2"/>
    <w:rsid w:val="008854D7"/>
    <w:rsid w:val="00885772"/>
    <w:rsid w:val="0088581F"/>
    <w:rsid w:val="008859FF"/>
    <w:rsid w:val="00885AF0"/>
    <w:rsid w:val="00885C27"/>
    <w:rsid w:val="00885C6E"/>
    <w:rsid w:val="00885C75"/>
    <w:rsid w:val="00885D8D"/>
    <w:rsid w:val="00885EFE"/>
    <w:rsid w:val="00886064"/>
    <w:rsid w:val="00886152"/>
    <w:rsid w:val="00886174"/>
    <w:rsid w:val="00886370"/>
    <w:rsid w:val="008863B7"/>
    <w:rsid w:val="00886517"/>
    <w:rsid w:val="008866E3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24D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4B3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2C1"/>
    <w:rsid w:val="008943AD"/>
    <w:rsid w:val="00894496"/>
    <w:rsid w:val="00894516"/>
    <w:rsid w:val="00894564"/>
    <w:rsid w:val="008945B3"/>
    <w:rsid w:val="00894BBE"/>
    <w:rsid w:val="00894C71"/>
    <w:rsid w:val="008950C9"/>
    <w:rsid w:val="00895114"/>
    <w:rsid w:val="008958EE"/>
    <w:rsid w:val="00895B71"/>
    <w:rsid w:val="00895DBA"/>
    <w:rsid w:val="00895DE6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376"/>
    <w:rsid w:val="0089746F"/>
    <w:rsid w:val="00897473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85B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E1B"/>
    <w:rsid w:val="008A2F99"/>
    <w:rsid w:val="008A342D"/>
    <w:rsid w:val="008A3A6E"/>
    <w:rsid w:val="008A3AB3"/>
    <w:rsid w:val="008A3AD0"/>
    <w:rsid w:val="008A3D9F"/>
    <w:rsid w:val="008A3DD8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C14"/>
    <w:rsid w:val="008A6E30"/>
    <w:rsid w:val="008A6E4A"/>
    <w:rsid w:val="008A7510"/>
    <w:rsid w:val="008A7A00"/>
    <w:rsid w:val="008A7A46"/>
    <w:rsid w:val="008A7A84"/>
    <w:rsid w:val="008A7B67"/>
    <w:rsid w:val="008A7BD4"/>
    <w:rsid w:val="008A7EF0"/>
    <w:rsid w:val="008A7F2F"/>
    <w:rsid w:val="008B026B"/>
    <w:rsid w:val="008B048F"/>
    <w:rsid w:val="008B056A"/>
    <w:rsid w:val="008B0767"/>
    <w:rsid w:val="008B07B3"/>
    <w:rsid w:val="008B0AB1"/>
    <w:rsid w:val="008B0B22"/>
    <w:rsid w:val="008B0C95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0E"/>
    <w:rsid w:val="008B7598"/>
    <w:rsid w:val="008B7784"/>
    <w:rsid w:val="008B7830"/>
    <w:rsid w:val="008B78CF"/>
    <w:rsid w:val="008B7A4F"/>
    <w:rsid w:val="008B7D43"/>
    <w:rsid w:val="008C0026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10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86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4FB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127"/>
    <w:rsid w:val="008D029C"/>
    <w:rsid w:val="008D039A"/>
    <w:rsid w:val="008D047B"/>
    <w:rsid w:val="008D04B6"/>
    <w:rsid w:val="008D06BB"/>
    <w:rsid w:val="008D0759"/>
    <w:rsid w:val="008D08ED"/>
    <w:rsid w:val="008D0E0B"/>
    <w:rsid w:val="008D101E"/>
    <w:rsid w:val="008D1119"/>
    <w:rsid w:val="008D11E4"/>
    <w:rsid w:val="008D1576"/>
    <w:rsid w:val="008D1580"/>
    <w:rsid w:val="008D177C"/>
    <w:rsid w:val="008D19B7"/>
    <w:rsid w:val="008D19FA"/>
    <w:rsid w:val="008D1A2A"/>
    <w:rsid w:val="008D1BFE"/>
    <w:rsid w:val="008D1EB9"/>
    <w:rsid w:val="008D1F1F"/>
    <w:rsid w:val="008D221A"/>
    <w:rsid w:val="008D2378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168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A9D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AB2"/>
    <w:rsid w:val="008E2B54"/>
    <w:rsid w:val="008E2CBC"/>
    <w:rsid w:val="008E2D41"/>
    <w:rsid w:val="008E2EB2"/>
    <w:rsid w:val="008E2F77"/>
    <w:rsid w:val="008E2F9F"/>
    <w:rsid w:val="008E3054"/>
    <w:rsid w:val="008E324F"/>
    <w:rsid w:val="008E3289"/>
    <w:rsid w:val="008E3932"/>
    <w:rsid w:val="008E3C73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6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598"/>
    <w:rsid w:val="008E7659"/>
    <w:rsid w:val="008E7666"/>
    <w:rsid w:val="008E7A04"/>
    <w:rsid w:val="008E7BA6"/>
    <w:rsid w:val="008E7BF7"/>
    <w:rsid w:val="008E7CEB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A73"/>
    <w:rsid w:val="008F1F12"/>
    <w:rsid w:val="008F1F5B"/>
    <w:rsid w:val="008F1FB2"/>
    <w:rsid w:val="008F203E"/>
    <w:rsid w:val="008F209C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0FE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D6"/>
    <w:rsid w:val="008F40EF"/>
    <w:rsid w:val="008F428E"/>
    <w:rsid w:val="008F4428"/>
    <w:rsid w:val="008F449E"/>
    <w:rsid w:val="008F48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9C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19C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71"/>
    <w:rsid w:val="00901798"/>
    <w:rsid w:val="009017C4"/>
    <w:rsid w:val="009018E8"/>
    <w:rsid w:val="00901945"/>
    <w:rsid w:val="00901AC2"/>
    <w:rsid w:val="00901B15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D2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0BE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B5"/>
    <w:rsid w:val="009126E4"/>
    <w:rsid w:val="00912B0C"/>
    <w:rsid w:val="00912BF0"/>
    <w:rsid w:val="00912BFC"/>
    <w:rsid w:val="00912C36"/>
    <w:rsid w:val="00912C96"/>
    <w:rsid w:val="00912D11"/>
    <w:rsid w:val="00912E47"/>
    <w:rsid w:val="00912F2E"/>
    <w:rsid w:val="00912F47"/>
    <w:rsid w:val="0091308D"/>
    <w:rsid w:val="009134A1"/>
    <w:rsid w:val="009136D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3F"/>
    <w:rsid w:val="009145B7"/>
    <w:rsid w:val="009148DF"/>
    <w:rsid w:val="00914A6A"/>
    <w:rsid w:val="00914BFE"/>
    <w:rsid w:val="00914C82"/>
    <w:rsid w:val="00914DDC"/>
    <w:rsid w:val="00914FFD"/>
    <w:rsid w:val="009150C4"/>
    <w:rsid w:val="009153F3"/>
    <w:rsid w:val="00915447"/>
    <w:rsid w:val="0091554F"/>
    <w:rsid w:val="00915551"/>
    <w:rsid w:val="00915601"/>
    <w:rsid w:val="00915770"/>
    <w:rsid w:val="00915803"/>
    <w:rsid w:val="009159F1"/>
    <w:rsid w:val="00915B75"/>
    <w:rsid w:val="00915C34"/>
    <w:rsid w:val="00915DA9"/>
    <w:rsid w:val="00915FEA"/>
    <w:rsid w:val="009162EE"/>
    <w:rsid w:val="0091635E"/>
    <w:rsid w:val="009163FA"/>
    <w:rsid w:val="009167DD"/>
    <w:rsid w:val="00916A0A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C37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5E"/>
    <w:rsid w:val="0093148E"/>
    <w:rsid w:val="0093166B"/>
    <w:rsid w:val="0093173A"/>
    <w:rsid w:val="009317B7"/>
    <w:rsid w:val="00931810"/>
    <w:rsid w:val="0093198F"/>
    <w:rsid w:val="00931A82"/>
    <w:rsid w:val="00931EA5"/>
    <w:rsid w:val="00931F38"/>
    <w:rsid w:val="009322DB"/>
    <w:rsid w:val="009324C3"/>
    <w:rsid w:val="00932566"/>
    <w:rsid w:val="0093275D"/>
    <w:rsid w:val="00932A7C"/>
    <w:rsid w:val="00932B2A"/>
    <w:rsid w:val="00932C50"/>
    <w:rsid w:val="00932FC8"/>
    <w:rsid w:val="00932FE4"/>
    <w:rsid w:val="00933382"/>
    <w:rsid w:val="00933661"/>
    <w:rsid w:val="00933710"/>
    <w:rsid w:val="00933779"/>
    <w:rsid w:val="009337B4"/>
    <w:rsid w:val="009337C8"/>
    <w:rsid w:val="009339BF"/>
    <w:rsid w:val="00933DC8"/>
    <w:rsid w:val="00933F9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D3E"/>
    <w:rsid w:val="00934EF0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670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3D9"/>
    <w:rsid w:val="00942477"/>
    <w:rsid w:val="009424CD"/>
    <w:rsid w:val="009424E5"/>
    <w:rsid w:val="009425B7"/>
    <w:rsid w:val="0094267B"/>
    <w:rsid w:val="0094274E"/>
    <w:rsid w:val="00942919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86"/>
    <w:rsid w:val="00945DF2"/>
    <w:rsid w:val="00945E16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1AB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75F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58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87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57EA9"/>
    <w:rsid w:val="00957ECE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4F8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44"/>
    <w:rsid w:val="009651C2"/>
    <w:rsid w:val="009654F8"/>
    <w:rsid w:val="0096560D"/>
    <w:rsid w:val="009656BF"/>
    <w:rsid w:val="009658BA"/>
    <w:rsid w:val="009658DB"/>
    <w:rsid w:val="00965DB1"/>
    <w:rsid w:val="009660D6"/>
    <w:rsid w:val="00966109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39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AC"/>
    <w:rsid w:val="009728F0"/>
    <w:rsid w:val="00972C92"/>
    <w:rsid w:val="00973059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D7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1BB0"/>
    <w:rsid w:val="009820A6"/>
    <w:rsid w:val="00982171"/>
    <w:rsid w:val="00982404"/>
    <w:rsid w:val="009825D4"/>
    <w:rsid w:val="0098260C"/>
    <w:rsid w:val="00982682"/>
    <w:rsid w:val="00982822"/>
    <w:rsid w:val="009828E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CA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7C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48"/>
    <w:rsid w:val="009871F0"/>
    <w:rsid w:val="009872B4"/>
    <w:rsid w:val="00987359"/>
    <w:rsid w:val="00987747"/>
    <w:rsid w:val="009878F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30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2FAE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47"/>
    <w:rsid w:val="009946CD"/>
    <w:rsid w:val="00994722"/>
    <w:rsid w:val="0099481B"/>
    <w:rsid w:val="00994ACF"/>
    <w:rsid w:val="00994C2B"/>
    <w:rsid w:val="00994DDD"/>
    <w:rsid w:val="00994DF2"/>
    <w:rsid w:val="00994E10"/>
    <w:rsid w:val="00994E66"/>
    <w:rsid w:val="00994FF1"/>
    <w:rsid w:val="00995411"/>
    <w:rsid w:val="00995415"/>
    <w:rsid w:val="00995456"/>
    <w:rsid w:val="0099553C"/>
    <w:rsid w:val="00995718"/>
    <w:rsid w:val="00995834"/>
    <w:rsid w:val="00995A32"/>
    <w:rsid w:val="00995A81"/>
    <w:rsid w:val="00995ABA"/>
    <w:rsid w:val="00995C54"/>
    <w:rsid w:val="00996063"/>
    <w:rsid w:val="009960FB"/>
    <w:rsid w:val="00996426"/>
    <w:rsid w:val="009966EC"/>
    <w:rsid w:val="009969B2"/>
    <w:rsid w:val="00996AD3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756"/>
    <w:rsid w:val="0099782F"/>
    <w:rsid w:val="00997879"/>
    <w:rsid w:val="009978B7"/>
    <w:rsid w:val="009979B6"/>
    <w:rsid w:val="00997B12"/>
    <w:rsid w:val="00997D94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455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A7FFC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8D3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8FA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213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527"/>
    <w:rsid w:val="009C2762"/>
    <w:rsid w:val="009C2A2F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4FD4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6EEF"/>
    <w:rsid w:val="009C707E"/>
    <w:rsid w:val="009C70A7"/>
    <w:rsid w:val="009C71B6"/>
    <w:rsid w:val="009C733A"/>
    <w:rsid w:val="009C77E0"/>
    <w:rsid w:val="009C7921"/>
    <w:rsid w:val="009C7BEA"/>
    <w:rsid w:val="009D00FA"/>
    <w:rsid w:val="009D0422"/>
    <w:rsid w:val="009D0603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02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6AA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97"/>
    <w:rsid w:val="009E17E4"/>
    <w:rsid w:val="009E19D2"/>
    <w:rsid w:val="009E1D52"/>
    <w:rsid w:val="009E1DFB"/>
    <w:rsid w:val="009E1EC2"/>
    <w:rsid w:val="009E1F6D"/>
    <w:rsid w:val="009E1F8A"/>
    <w:rsid w:val="009E243E"/>
    <w:rsid w:val="009E29AB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1F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9B4"/>
    <w:rsid w:val="009F2A02"/>
    <w:rsid w:val="009F2ABB"/>
    <w:rsid w:val="009F2B8C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A7A"/>
    <w:rsid w:val="009F3CE4"/>
    <w:rsid w:val="009F3FDC"/>
    <w:rsid w:val="009F418F"/>
    <w:rsid w:val="009F428A"/>
    <w:rsid w:val="009F4487"/>
    <w:rsid w:val="009F4675"/>
    <w:rsid w:val="009F4877"/>
    <w:rsid w:val="009F4CEC"/>
    <w:rsid w:val="009F4D11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614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BAF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AA7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9C5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354"/>
    <w:rsid w:val="00A06479"/>
    <w:rsid w:val="00A0654B"/>
    <w:rsid w:val="00A06827"/>
    <w:rsid w:val="00A0691A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1FA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E51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AC3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B4F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931"/>
    <w:rsid w:val="00A21A06"/>
    <w:rsid w:val="00A21A8C"/>
    <w:rsid w:val="00A21B22"/>
    <w:rsid w:val="00A21C30"/>
    <w:rsid w:val="00A21D5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04"/>
    <w:rsid w:val="00A22D61"/>
    <w:rsid w:val="00A22DBF"/>
    <w:rsid w:val="00A22F35"/>
    <w:rsid w:val="00A23082"/>
    <w:rsid w:val="00A23098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4BF"/>
    <w:rsid w:val="00A246A3"/>
    <w:rsid w:val="00A248A1"/>
    <w:rsid w:val="00A24B7D"/>
    <w:rsid w:val="00A24E69"/>
    <w:rsid w:val="00A25000"/>
    <w:rsid w:val="00A2527F"/>
    <w:rsid w:val="00A25335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47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6DA"/>
    <w:rsid w:val="00A337A7"/>
    <w:rsid w:val="00A337FF"/>
    <w:rsid w:val="00A3394C"/>
    <w:rsid w:val="00A33A34"/>
    <w:rsid w:val="00A33B6C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891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439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37C69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0FD9"/>
    <w:rsid w:val="00A411C7"/>
    <w:rsid w:val="00A41205"/>
    <w:rsid w:val="00A41276"/>
    <w:rsid w:val="00A41457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2DC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4DD3"/>
    <w:rsid w:val="00A45205"/>
    <w:rsid w:val="00A452AD"/>
    <w:rsid w:val="00A45518"/>
    <w:rsid w:val="00A4557E"/>
    <w:rsid w:val="00A456AB"/>
    <w:rsid w:val="00A45712"/>
    <w:rsid w:val="00A458BC"/>
    <w:rsid w:val="00A45906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698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6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26D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1F4"/>
    <w:rsid w:val="00A5526D"/>
    <w:rsid w:val="00A552D8"/>
    <w:rsid w:val="00A55A10"/>
    <w:rsid w:val="00A55B70"/>
    <w:rsid w:val="00A55BEE"/>
    <w:rsid w:val="00A5608A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47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AB3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B1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B1A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34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9"/>
    <w:rsid w:val="00A73EBB"/>
    <w:rsid w:val="00A74086"/>
    <w:rsid w:val="00A743EA"/>
    <w:rsid w:val="00A7447F"/>
    <w:rsid w:val="00A744BD"/>
    <w:rsid w:val="00A745D7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2E"/>
    <w:rsid w:val="00A75F8E"/>
    <w:rsid w:val="00A761A1"/>
    <w:rsid w:val="00A76405"/>
    <w:rsid w:val="00A7643D"/>
    <w:rsid w:val="00A7655C"/>
    <w:rsid w:val="00A7664B"/>
    <w:rsid w:val="00A7665D"/>
    <w:rsid w:val="00A76955"/>
    <w:rsid w:val="00A76D18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158"/>
    <w:rsid w:val="00A81557"/>
    <w:rsid w:val="00A81659"/>
    <w:rsid w:val="00A8171A"/>
    <w:rsid w:val="00A81774"/>
    <w:rsid w:val="00A81980"/>
    <w:rsid w:val="00A81996"/>
    <w:rsid w:val="00A81A7B"/>
    <w:rsid w:val="00A81A8E"/>
    <w:rsid w:val="00A81BE4"/>
    <w:rsid w:val="00A81E74"/>
    <w:rsid w:val="00A81EC3"/>
    <w:rsid w:val="00A821C1"/>
    <w:rsid w:val="00A822BF"/>
    <w:rsid w:val="00A823AD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2F35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7D4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EA4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6E2"/>
    <w:rsid w:val="00A878B7"/>
    <w:rsid w:val="00A87BD9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3D5"/>
    <w:rsid w:val="00A91459"/>
    <w:rsid w:val="00A914AE"/>
    <w:rsid w:val="00A91580"/>
    <w:rsid w:val="00A9163B"/>
    <w:rsid w:val="00A9167D"/>
    <w:rsid w:val="00A916C6"/>
    <w:rsid w:val="00A916C8"/>
    <w:rsid w:val="00A917F4"/>
    <w:rsid w:val="00A919EC"/>
    <w:rsid w:val="00A91B61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CC5"/>
    <w:rsid w:val="00A92DF5"/>
    <w:rsid w:val="00A92E7D"/>
    <w:rsid w:val="00A92E94"/>
    <w:rsid w:val="00A930A1"/>
    <w:rsid w:val="00A933A5"/>
    <w:rsid w:val="00A9344F"/>
    <w:rsid w:val="00A934BF"/>
    <w:rsid w:val="00A93506"/>
    <w:rsid w:val="00A93902"/>
    <w:rsid w:val="00A939B2"/>
    <w:rsid w:val="00A93A13"/>
    <w:rsid w:val="00A93C2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335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94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3EF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E50"/>
    <w:rsid w:val="00AA4F6E"/>
    <w:rsid w:val="00AA5157"/>
    <w:rsid w:val="00AA541E"/>
    <w:rsid w:val="00AA548B"/>
    <w:rsid w:val="00AA54DE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6F1B"/>
    <w:rsid w:val="00AA6F20"/>
    <w:rsid w:val="00AA708A"/>
    <w:rsid w:val="00AA7115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8BA"/>
    <w:rsid w:val="00AB0D3B"/>
    <w:rsid w:val="00AB0E1A"/>
    <w:rsid w:val="00AB1018"/>
    <w:rsid w:val="00AB1047"/>
    <w:rsid w:val="00AB110B"/>
    <w:rsid w:val="00AB1234"/>
    <w:rsid w:val="00AB12E6"/>
    <w:rsid w:val="00AB12F6"/>
    <w:rsid w:val="00AB136A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3A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A19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2E0E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80"/>
    <w:rsid w:val="00AC57F1"/>
    <w:rsid w:val="00AC582E"/>
    <w:rsid w:val="00AC5A08"/>
    <w:rsid w:val="00AC5A7F"/>
    <w:rsid w:val="00AC5B09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C2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59C"/>
    <w:rsid w:val="00AD191A"/>
    <w:rsid w:val="00AD1A1A"/>
    <w:rsid w:val="00AD1A5F"/>
    <w:rsid w:val="00AD1A6F"/>
    <w:rsid w:val="00AD1AC1"/>
    <w:rsid w:val="00AD1C6D"/>
    <w:rsid w:val="00AD1D41"/>
    <w:rsid w:val="00AD1D96"/>
    <w:rsid w:val="00AD1E75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5FD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212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D7D4F"/>
    <w:rsid w:val="00AE01F6"/>
    <w:rsid w:val="00AE03C7"/>
    <w:rsid w:val="00AE03FE"/>
    <w:rsid w:val="00AE0570"/>
    <w:rsid w:val="00AE0572"/>
    <w:rsid w:val="00AE09A2"/>
    <w:rsid w:val="00AE0BEF"/>
    <w:rsid w:val="00AE1071"/>
    <w:rsid w:val="00AE126B"/>
    <w:rsid w:val="00AE12F8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2B04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426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02"/>
    <w:rsid w:val="00AE547C"/>
    <w:rsid w:val="00AE54B9"/>
    <w:rsid w:val="00AE54DD"/>
    <w:rsid w:val="00AE573C"/>
    <w:rsid w:val="00AE58A7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6E"/>
    <w:rsid w:val="00AE6EE3"/>
    <w:rsid w:val="00AE700B"/>
    <w:rsid w:val="00AE70F6"/>
    <w:rsid w:val="00AE7100"/>
    <w:rsid w:val="00AE7273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A91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59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075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1A"/>
    <w:rsid w:val="00AF7CDB"/>
    <w:rsid w:val="00AF7DB0"/>
    <w:rsid w:val="00AF7EE8"/>
    <w:rsid w:val="00AF7FD1"/>
    <w:rsid w:val="00AF7FF0"/>
    <w:rsid w:val="00B00432"/>
    <w:rsid w:val="00B00610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57D"/>
    <w:rsid w:val="00B01686"/>
    <w:rsid w:val="00B01855"/>
    <w:rsid w:val="00B018D8"/>
    <w:rsid w:val="00B01ADC"/>
    <w:rsid w:val="00B01F79"/>
    <w:rsid w:val="00B01F9E"/>
    <w:rsid w:val="00B02150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793"/>
    <w:rsid w:val="00B05906"/>
    <w:rsid w:val="00B05CB9"/>
    <w:rsid w:val="00B05CD1"/>
    <w:rsid w:val="00B05D14"/>
    <w:rsid w:val="00B05E41"/>
    <w:rsid w:val="00B05F8E"/>
    <w:rsid w:val="00B06046"/>
    <w:rsid w:val="00B061DD"/>
    <w:rsid w:val="00B063A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16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E15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C96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10F"/>
    <w:rsid w:val="00B142F5"/>
    <w:rsid w:val="00B149C7"/>
    <w:rsid w:val="00B14B91"/>
    <w:rsid w:val="00B14C44"/>
    <w:rsid w:val="00B14DA8"/>
    <w:rsid w:val="00B14E1F"/>
    <w:rsid w:val="00B14E31"/>
    <w:rsid w:val="00B14ED0"/>
    <w:rsid w:val="00B14F12"/>
    <w:rsid w:val="00B14F6F"/>
    <w:rsid w:val="00B15174"/>
    <w:rsid w:val="00B153EC"/>
    <w:rsid w:val="00B15455"/>
    <w:rsid w:val="00B15731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865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28"/>
    <w:rsid w:val="00B2066E"/>
    <w:rsid w:val="00B2079D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507"/>
    <w:rsid w:val="00B229A8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51E"/>
    <w:rsid w:val="00B247FB"/>
    <w:rsid w:val="00B24800"/>
    <w:rsid w:val="00B248AE"/>
    <w:rsid w:val="00B249C6"/>
    <w:rsid w:val="00B24D91"/>
    <w:rsid w:val="00B25129"/>
    <w:rsid w:val="00B25504"/>
    <w:rsid w:val="00B25AF3"/>
    <w:rsid w:val="00B25C18"/>
    <w:rsid w:val="00B25E73"/>
    <w:rsid w:val="00B25F4C"/>
    <w:rsid w:val="00B25FAF"/>
    <w:rsid w:val="00B26253"/>
    <w:rsid w:val="00B26289"/>
    <w:rsid w:val="00B2652E"/>
    <w:rsid w:val="00B26699"/>
    <w:rsid w:val="00B26833"/>
    <w:rsid w:val="00B268D7"/>
    <w:rsid w:val="00B26A81"/>
    <w:rsid w:val="00B26B13"/>
    <w:rsid w:val="00B26CE5"/>
    <w:rsid w:val="00B26EAD"/>
    <w:rsid w:val="00B273F1"/>
    <w:rsid w:val="00B27592"/>
    <w:rsid w:val="00B276FB"/>
    <w:rsid w:val="00B27822"/>
    <w:rsid w:val="00B2783F"/>
    <w:rsid w:val="00B278B2"/>
    <w:rsid w:val="00B27A04"/>
    <w:rsid w:val="00B27A83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1D"/>
    <w:rsid w:val="00B320A5"/>
    <w:rsid w:val="00B32127"/>
    <w:rsid w:val="00B3226B"/>
    <w:rsid w:val="00B3262D"/>
    <w:rsid w:val="00B32989"/>
    <w:rsid w:val="00B32A4C"/>
    <w:rsid w:val="00B32A6F"/>
    <w:rsid w:val="00B32A70"/>
    <w:rsid w:val="00B32FF6"/>
    <w:rsid w:val="00B330DA"/>
    <w:rsid w:val="00B331AF"/>
    <w:rsid w:val="00B333F1"/>
    <w:rsid w:val="00B3354A"/>
    <w:rsid w:val="00B33890"/>
    <w:rsid w:val="00B33A6B"/>
    <w:rsid w:val="00B33CC2"/>
    <w:rsid w:val="00B3414D"/>
    <w:rsid w:val="00B34197"/>
    <w:rsid w:val="00B341EF"/>
    <w:rsid w:val="00B34278"/>
    <w:rsid w:val="00B34602"/>
    <w:rsid w:val="00B34656"/>
    <w:rsid w:val="00B3476D"/>
    <w:rsid w:val="00B3483F"/>
    <w:rsid w:val="00B3497E"/>
    <w:rsid w:val="00B34B24"/>
    <w:rsid w:val="00B34B5B"/>
    <w:rsid w:val="00B35100"/>
    <w:rsid w:val="00B35123"/>
    <w:rsid w:val="00B3515E"/>
    <w:rsid w:val="00B3516D"/>
    <w:rsid w:val="00B35203"/>
    <w:rsid w:val="00B35397"/>
    <w:rsid w:val="00B353B3"/>
    <w:rsid w:val="00B35450"/>
    <w:rsid w:val="00B35ACC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67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49A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8ED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463"/>
    <w:rsid w:val="00B46802"/>
    <w:rsid w:val="00B4693D"/>
    <w:rsid w:val="00B46B82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A34"/>
    <w:rsid w:val="00B51DC5"/>
    <w:rsid w:val="00B5202C"/>
    <w:rsid w:val="00B52166"/>
    <w:rsid w:val="00B5266D"/>
    <w:rsid w:val="00B52B3A"/>
    <w:rsid w:val="00B52CE5"/>
    <w:rsid w:val="00B52E0B"/>
    <w:rsid w:val="00B52E4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3C7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2C3"/>
    <w:rsid w:val="00B55379"/>
    <w:rsid w:val="00B5539D"/>
    <w:rsid w:val="00B555C7"/>
    <w:rsid w:val="00B556F4"/>
    <w:rsid w:val="00B55D33"/>
    <w:rsid w:val="00B55E1C"/>
    <w:rsid w:val="00B55F63"/>
    <w:rsid w:val="00B56114"/>
    <w:rsid w:val="00B56671"/>
    <w:rsid w:val="00B56986"/>
    <w:rsid w:val="00B569A6"/>
    <w:rsid w:val="00B56A29"/>
    <w:rsid w:val="00B56BA5"/>
    <w:rsid w:val="00B56BEA"/>
    <w:rsid w:val="00B56CFB"/>
    <w:rsid w:val="00B56F2D"/>
    <w:rsid w:val="00B571B5"/>
    <w:rsid w:val="00B57290"/>
    <w:rsid w:val="00B5729A"/>
    <w:rsid w:val="00B5732B"/>
    <w:rsid w:val="00B573E6"/>
    <w:rsid w:val="00B5740F"/>
    <w:rsid w:val="00B574A2"/>
    <w:rsid w:val="00B57626"/>
    <w:rsid w:val="00B578D0"/>
    <w:rsid w:val="00B57A62"/>
    <w:rsid w:val="00B57AB8"/>
    <w:rsid w:val="00B60200"/>
    <w:rsid w:val="00B602E4"/>
    <w:rsid w:val="00B60493"/>
    <w:rsid w:val="00B60BDD"/>
    <w:rsid w:val="00B60E2B"/>
    <w:rsid w:val="00B60FB0"/>
    <w:rsid w:val="00B6105C"/>
    <w:rsid w:val="00B61232"/>
    <w:rsid w:val="00B614CA"/>
    <w:rsid w:val="00B61540"/>
    <w:rsid w:val="00B617BB"/>
    <w:rsid w:val="00B6196C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A2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6E0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521"/>
    <w:rsid w:val="00B677BD"/>
    <w:rsid w:val="00B679AD"/>
    <w:rsid w:val="00B67A78"/>
    <w:rsid w:val="00B67E7B"/>
    <w:rsid w:val="00B70039"/>
    <w:rsid w:val="00B7011E"/>
    <w:rsid w:val="00B70127"/>
    <w:rsid w:val="00B70278"/>
    <w:rsid w:val="00B70302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18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027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D82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3C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C8A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71D"/>
    <w:rsid w:val="00B87743"/>
    <w:rsid w:val="00B878B4"/>
    <w:rsid w:val="00B878DC"/>
    <w:rsid w:val="00B87911"/>
    <w:rsid w:val="00B87A58"/>
    <w:rsid w:val="00B87A7E"/>
    <w:rsid w:val="00B87BE5"/>
    <w:rsid w:val="00B87BED"/>
    <w:rsid w:val="00B87E96"/>
    <w:rsid w:val="00B87F42"/>
    <w:rsid w:val="00B90021"/>
    <w:rsid w:val="00B90147"/>
    <w:rsid w:val="00B90257"/>
    <w:rsid w:val="00B9030F"/>
    <w:rsid w:val="00B90402"/>
    <w:rsid w:val="00B90453"/>
    <w:rsid w:val="00B9051B"/>
    <w:rsid w:val="00B905A1"/>
    <w:rsid w:val="00B909EE"/>
    <w:rsid w:val="00B90CF9"/>
    <w:rsid w:val="00B90DA4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7D5"/>
    <w:rsid w:val="00B92BE3"/>
    <w:rsid w:val="00B92C0C"/>
    <w:rsid w:val="00B92C54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1FA"/>
    <w:rsid w:val="00B9322A"/>
    <w:rsid w:val="00B9330A"/>
    <w:rsid w:val="00B93466"/>
    <w:rsid w:val="00B934B9"/>
    <w:rsid w:val="00B93622"/>
    <w:rsid w:val="00B93AD3"/>
    <w:rsid w:val="00B93ADE"/>
    <w:rsid w:val="00B93C19"/>
    <w:rsid w:val="00B93FF5"/>
    <w:rsid w:val="00B940EB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87B"/>
    <w:rsid w:val="00B95A05"/>
    <w:rsid w:val="00B95A0B"/>
    <w:rsid w:val="00B95B49"/>
    <w:rsid w:val="00B95BB9"/>
    <w:rsid w:val="00B95DBE"/>
    <w:rsid w:val="00B95E0C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9C5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1B74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4C7"/>
    <w:rsid w:val="00BA35D8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ABF"/>
    <w:rsid w:val="00BA6BD4"/>
    <w:rsid w:val="00BA6D72"/>
    <w:rsid w:val="00BA6EEB"/>
    <w:rsid w:val="00BA6F08"/>
    <w:rsid w:val="00BA6F11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C04"/>
    <w:rsid w:val="00BB2D71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5BE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E52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B7FA5"/>
    <w:rsid w:val="00BC02A5"/>
    <w:rsid w:val="00BC03A6"/>
    <w:rsid w:val="00BC042F"/>
    <w:rsid w:val="00BC0820"/>
    <w:rsid w:val="00BC095E"/>
    <w:rsid w:val="00BC09D5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BA5"/>
    <w:rsid w:val="00BC1CA6"/>
    <w:rsid w:val="00BC1EC1"/>
    <w:rsid w:val="00BC1FC1"/>
    <w:rsid w:val="00BC1FF0"/>
    <w:rsid w:val="00BC23DF"/>
    <w:rsid w:val="00BC2A1E"/>
    <w:rsid w:val="00BC2DEA"/>
    <w:rsid w:val="00BC2ED8"/>
    <w:rsid w:val="00BC3508"/>
    <w:rsid w:val="00BC354D"/>
    <w:rsid w:val="00BC3693"/>
    <w:rsid w:val="00BC374F"/>
    <w:rsid w:val="00BC3CCF"/>
    <w:rsid w:val="00BC3EA3"/>
    <w:rsid w:val="00BC4038"/>
    <w:rsid w:val="00BC411D"/>
    <w:rsid w:val="00BC4379"/>
    <w:rsid w:val="00BC43A3"/>
    <w:rsid w:val="00BC44E4"/>
    <w:rsid w:val="00BC45E2"/>
    <w:rsid w:val="00BC497A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B8D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348"/>
    <w:rsid w:val="00BD48CA"/>
    <w:rsid w:val="00BD49D6"/>
    <w:rsid w:val="00BD49EE"/>
    <w:rsid w:val="00BD4AE5"/>
    <w:rsid w:val="00BD4C1D"/>
    <w:rsid w:val="00BD4E14"/>
    <w:rsid w:val="00BD4F91"/>
    <w:rsid w:val="00BD5151"/>
    <w:rsid w:val="00BD5277"/>
    <w:rsid w:val="00BD52B0"/>
    <w:rsid w:val="00BD5411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BA3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8F8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D25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7EB"/>
    <w:rsid w:val="00BE598F"/>
    <w:rsid w:val="00BE5A28"/>
    <w:rsid w:val="00BE5C37"/>
    <w:rsid w:val="00BE5CC2"/>
    <w:rsid w:val="00BE5EB6"/>
    <w:rsid w:val="00BE5EC5"/>
    <w:rsid w:val="00BE5F19"/>
    <w:rsid w:val="00BE615B"/>
    <w:rsid w:val="00BE636C"/>
    <w:rsid w:val="00BE63D7"/>
    <w:rsid w:val="00BE64C2"/>
    <w:rsid w:val="00BE64DC"/>
    <w:rsid w:val="00BE650C"/>
    <w:rsid w:val="00BE65B9"/>
    <w:rsid w:val="00BE694E"/>
    <w:rsid w:val="00BE69EA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56A"/>
    <w:rsid w:val="00BF1708"/>
    <w:rsid w:val="00BF186D"/>
    <w:rsid w:val="00BF1999"/>
    <w:rsid w:val="00BF1B10"/>
    <w:rsid w:val="00BF1B5F"/>
    <w:rsid w:val="00BF1E93"/>
    <w:rsid w:val="00BF1EB2"/>
    <w:rsid w:val="00BF20A3"/>
    <w:rsid w:val="00BF21F9"/>
    <w:rsid w:val="00BF237D"/>
    <w:rsid w:val="00BF2655"/>
    <w:rsid w:val="00BF2912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7E"/>
    <w:rsid w:val="00BF55F9"/>
    <w:rsid w:val="00BF564A"/>
    <w:rsid w:val="00BF5671"/>
    <w:rsid w:val="00BF580A"/>
    <w:rsid w:val="00BF5A4B"/>
    <w:rsid w:val="00BF5DE7"/>
    <w:rsid w:val="00BF5F56"/>
    <w:rsid w:val="00BF604C"/>
    <w:rsid w:val="00BF609C"/>
    <w:rsid w:val="00BF6551"/>
    <w:rsid w:val="00BF6637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1F3E"/>
    <w:rsid w:val="00C020FF"/>
    <w:rsid w:val="00C0217A"/>
    <w:rsid w:val="00C02223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4A0"/>
    <w:rsid w:val="00C0565C"/>
    <w:rsid w:val="00C05865"/>
    <w:rsid w:val="00C0587D"/>
    <w:rsid w:val="00C058B8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CC"/>
    <w:rsid w:val="00C100F5"/>
    <w:rsid w:val="00C103FF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85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4A1"/>
    <w:rsid w:val="00C147DD"/>
    <w:rsid w:val="00C14A14"/>
    <w:rsid w:val="00C14A33"/>
    <w:rsid w:val="00C14A74"/>
    <w:rsid w:val="00C1523F"/>
    <w:rsid w:val="00C15295"/>
    <w:rsid w:val="00C1530F"/>
    <w:rsid w:val="00C15313"/>
    <w:rsid w:val="00C1536D"/>
    <w:rsid w:val="00C1563C"/>
    <w:rsid w:val="00C157D8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7CC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6C5"/>
    <w:rsid w:val="00C179F0"/>
    <w:rsid w:val="00C17A25"/>
    <w:rsid w:val="00C17A93"/>
    <w:rsid w:val="00C17D38"/>
    <w:rsid w:val="00C17D66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8C"/>
    <w:rsid w:val="00C21ED0"/>
    <w:rsid w:val="00C21EE4"/>
    <w:rsid w:val="00C22142"/>
    <w:rsid w:val="00C221E1"/>
    <w:rsid w:val="00C222DD"/>
    <w:rsid w:val="00C22316"/>
    <w:rsid w:val="00C22421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0DF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93B"/>
    <w:rsid w:val="00C25ABD"/>
    <w:rsid w:val="00C25B1F"/>
    <w:rsid w:val="00C25B31"/>
    <w:rsid w:val="00C25BAE"/>
    <w:rsid w:val="00C25F0E"/>
    <w:rsid w:val="00C25F78"/>
    <w:rsid w:val="00C25FBF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8E1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5C2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4F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4F91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05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013"/>
    <w:rsid w:val="00C43231"/>
    <w:rsid w:val="00C43312"/>
    <w:rsid w:val="00C43394"/>
    <w:rsid w:val="00C434E6"/>
    <w:rsid w:val="00C43658"/>
    <w:rsid w:val="00C4370C"/>
    <w:rsid w:val="00C4378C"/>
    <w:rsid w:val="00C4385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4FC2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254"/>
    <w:rsid w:val="00C463C8"/>
    <w:rsid w:val="00C463F4"/>
    <w:rsid w:val="00C464DD"/>
    <w:rsid w:val="00C4652C"/>
    <w:rsid w:val="00C465A5"/>
    <w:rsid w:val="00C46782"/>
    <w:rsid w:val="00C4696A"/>
    <w:rsid w:val="00C46A81"/>
    <w:rsid w:val="00C46A8A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C70"/>
    <w:rsid w:val="00C47FFC"/>
    <w:rsid w:val="00C505BF"/>
    <w:rsid w:val="00C506A0"/>
    <w:rsid w:val="00C506FD"/>
    <w:rsid w:val="00C50CA1"/>
    <w:rsid w:val="00C50D53"/>
    <w:rsid w:val="00C5107A"/>
    <w:rsid w:val="00C511B7"/>
    <w:rsid w:val="00C51263"/>
    <w:rsid w:val="00C51266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BF"/>
    <w:rsid w:val="00C52CF1"/>
    <w:rsid w:val="00C52D3B"/>
    <w:rsid w:val="00C52DD3"/>
    <w:rsid w:val="00C52EAC"/>
    <w:rsid w:val="00C531CF"/>
    <w:rsid w:val="00C532E9"/>
    <w:rsid w:val="00C533E1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571"/>
    <w:rsid w:val="00C55639"/>
    <w:rsid w:val="00C55645"/>
    <w:rsid w:val="00C55784"/>
    <w:rsid w:val="00C55863"/>
    <w:rsid w:val="00C558DE"/>
    <w:rsid w:val="00C5593C"/>
    <w:rsid w:val="00C55966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0D87"/>
    <w:rsid w:val="00C6102E"/>
    <w:rsid w:val="00C610C3"/>
    <w:rsid w:val="00C61166"/>
    <w:rsid w:val="00C614A4"/>
    <w:rsid w:val="00C614B6"/>
    <w:rsid w:val="00C614BA"/>
    <w:rsid w:val="00C61646"/>
    <w:rsid w:val="00C6178D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1F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BCB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9B2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D39"/>
    <w:rsid w:val="00C67E9A"/>
    <w:rsid w:val="00C7038D"/>
    <w:rsid w:val="00C703D4"/>
    <w:rsid w:val="00C705AB"/>
    <w:rsid w:val="00C70642"/>
    <w:rsid w:val="00C70B83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AD"/>
    <w:rsid w:val="00C723FB"/>
    <w:rsid w:val="00C7245A"/>
    <w:rsid w:val="00C724C4"/>
    <w:rsid w:val="00C72514"/>
    <w:rsid w:val="00C7260F"/>
    <w:rsid w:val="00C7264A"/>
    <w:rsid w:val="00C72656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289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BE"/>
    <w:rsid w:val="00C762C8"/>
    <w:rsid w:val="00C76325"/>
    <w:rsid w:val="00C76354"/>
    <w:rsid w:val="00C763E2"/>
    <w:rsid w:val="00C76406"/>
    <w:rsid w:val="00C764D8"/>
    <w:rsid w:val="00C76558"/>
    <w:rsid w:val="00C76738"/>
    <w:rsid w:val="00C76813"/>
    <w:rsid w:val="00C76832"/>
    <w:rsid w:val="00C7695E"/>
    <w:rsid w:val="00C769C3"/>
    <w:rsid w:val="00C76B7D"/>
    <w:rsid w:val="00C76D43"/>
    <w:rsid w:val="00C76F69"/>
    <w:rsid w:val="00C76FB9"/>
    <w:rsid w:val="00C77054"/>
    <w:rsid w:val="00C77238"/>
    <w:rsid w:val="00C7738F"/>
    <w:rsid w:val="00C77521"/>
    <w:rsid w:val="00C776C8"/>
    <w:rsid w:val="00C779CD"/>
    <w:rsid w:val="00C77C04"/>
    <w:rsid w:val="00C77CFB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A8"/>
    <w:rsid w:val="00C816E6"/>
    <w:rsid w:val="00C8182B"/>
    <w:rsid w:val="00C81891"/>
    <w:rsid w:val="00C81896"/>
    <w:rsid w:val="00C81B64"/>
    <w:rsid w:val="00C81C9D"/>
    <w:rsid w:val="00C81E42"/>
    <w:rsid w:val="00C81FE7"/>
    <w:rsid w:val="00C820D8"/>
    <w:rsid w:val="00C820E6"/>
    <w:rsid w:val="00C82190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A37"/>
    <w:rsid w:val="00C83B67"/>
    <w:rsid w:val="00C83BEE"/>
    <w:rsid w:val="00C83E0A"/>
    <w:rsid w:val="00C83EBC"/>
    <w:rsid w:val="00C83FDD"/>
    <w:rsid w:val="00C8425B"/>
    <w:rsid w:val="00C84382"/>
    <w:rsid w:val="00C8443F"/>
    <w:rsid w:val="00C8451D"/>
    <w:rsid w:val="00C84701"/>
    <w:rsid w:val="00C8474E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4"/>
    <w:rsid w:val="00C85CAF"/>
    <w:rsid w:val="00C85CD8"/>
    <w:rsid w:val="00C85EDF"/>
    <w:rsid w:val="00C86004"/>
    <w:rsid w:val="00C8616E"/>
    <w:rsid w:val="00C8619C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0C1"/>
    <w:rsid w:val="00C871B3"/>
    <w:rsid w:val="00C8731D"/>
    <w:rsid w:val="00C874AA"/>
    <w:rsid w:val="00C87703"/>
    <w:rsid w:val="00C87A4F"/>
    <w:rsid w:val="00C87D61"/>
    <w:rsid w:val="00C87FA9"/>
    <w:rsid w:val="00C90050"/>
    <w:rsid w:val="00C902D8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0F6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DD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71A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8BB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7FB"/>
    <w:rsid w:val="00C968AE"/>
    <w:rsid w:val="00C9690B"/>
    <w:rsid w:val="00C96980"/>
    <w:rsid w:val="00C96999"/>
    <w:rsid w:val="00C96A9A"/>
    <w:rsid w:val="00C96AE8"/>
    <w:rsid w:val="00C96C30"/>
    <w:rsid w:val="00C96C31"/>
    <w:rsid w:val="00C96C66"/>
    <w:rsid w:val="00C96F73"/>
    <w:rsid w:val="00C97021"/>
    <w:rsid w:val="00C97345"/>
    <w:rsid w:val="00C9768C"/>
    <w:rsid w:val="00C97841"/>
    <w:rsid w:val="00C979D4"/>
    <w:rsid w:val="00C979F6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0E3"/>
    <w:rsid w:val="00CA420E"/>
    <w:rsid w:val="00CA4278"/>
    <w:rsid w:val="00CA4440"/>
    <w:rsid w:val="00CA4584"/>
    <w:rsid w:val="00CA472B"/>
    <w:rsid w:val="00CA48AC"/>
    <w:rsid w:val="00CA495D"/>
    <w:rsid w:val="00CA49DD"/>
    <w:rsid w:val="00CA4D61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5FD6"/>
    <w:rsid w:val="00CA6118"/>
    <w:rsid w:val="00CA6127"/>
    <w:rsid w:val="00CA616F"/>
    <w:rsid w:val="00CA6207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6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3A0"/>
    <w:rsid w:val="00CB153D"/>
    <w:rsid w:val="00CB15DE"/>
    <w:rsid w:val="00CB174B"/>
    <w:rsid w:val="00CB191D"/>
    <w:rsid w:val="00CB1B70"/>
    <w:rsid w:val="00CB1B74"/>
    <w:rsid w:val="00CB1C66"/>
    <w:rsid w:val="00CB1D28"/>
    <w:rsid w:val="00CB1F37"/>
    <w:rsid w:val="00CB1F8C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CA5"/>
    <w:rsid w:val="00CB3D04"/>
    <w:rsid w:val="00CB418A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73"/>
    <w:rsid w:val="00CB4F9C"/>
    <w:rsid w:val="00CB5040"/>
    <w:rsid w:val="00CB51A6"/>
    <w:rsid w:val="00CB5233"/>
    <w:rsid w:val="00CB5477"/>
    <w:rsid w:val="00CB5D6B"/>
    <w:rsid w:val="00CB60A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386"/>
    <w:rsid w:val="00CB759F"/>
    <w:rsid w:val="00CB777C"/>
    <w:rsid w:val="00CB7987"/>
    <w:rsid w:val="00CB7C71"/>
    <w:rsid w:val="00CB7E1F"/>
    <w:rsid w:val="00CC0023"/>
    <w:rsid w:val="00CC02D4"/>
    <w:rsid w:val="00CC0431"/>
    <w:rsid w:val="00CC049E"/>
    <w:rsid w:val="00CC04F2"/>
    <w:rsid w:val="00CC04F6"/>
    <w:rsid w:val="00CC05F8"/>
    <w:rsid w:val="00CC0808"/>
    <w:rsid w:val="00CC083C"/>
    <w:rsid w:val="00CC0BFE"/>
    <w:rsid w:val="00CC0F15"/>
    <w:rsid w:val="00CC11AE"/>
    <w:rsid w:val="00CC13E9"/>
    <w:rsid w:val="00CC1641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5F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70B"/>
    <w:rsid w:val="00CC4CDE"/>
    <w:rsid w:val="00CC4E7C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EA1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1E4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371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33D"/>
    <w:rsid w:val="00CD2819"/>
    <w:rsid w:val="00CD2A2F"/>
    <w:rsid w:val="00CD2A76"/>
    <w:rsid w:val="00CD2A7F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2C2D"/>
    <w:rsid w:val="00CE2C84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51"/>
    <w:rsid w:val="00CE4A88"/>
    <w:rsid w:val="00CE4ABD"/>
    <w:rsid w:val="00CE4BEF"/>
    <w:rsid w:val="00CE4C1E"/>
    <w:rsid w:val="00CE4DF7"/>
    <w:rsid w:val="00CE4EB2"/>
    <w:rsid w:val="00CE5171"/>
    <w:rsid w:val="00CE54AD"/>
    <w:rsid w:val="00CE56C2"/>
    <w:rsid w:val="00CE56F1"/>
    <w:rsid w:val="00CE5A0F"/>
    <w:rsid w:val="00CE5C7A"/>
    <w:rsid w:val="00CE5ECA"/>
    <w:rsid w:val="00CE615A"/>
    <w:rsid w:val="00CE6174"/>
    <w:rsid w:val="00CE631E"/>
    <w:rsid w:val="00CE6472"/>
    <w:rsid w:val="00CE65B0"/>
    <w:rsid w:val="00CE65EE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7BE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8F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5B1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67"/>
    <w:rsid w:val="00CF34BC"/>
    <w:rsid w:val="00CF395F"/>
    <w:rsid w:val="00CF399D"/>
    <w:rsid w:val="00CF3C1A"/>
    <w:rsid w:val="00CF3C7D"/>
    <w:rsid w:val="00CF3DC9"/>
    <w:rsid w:val="00CF3DDB"/>
    <w:rsid w:val="00CF3E77"/>
    <w:rsid w:val="00CF3ED6"/>
    <w:rsid w:val="00CF41DF"/>
    <w:rsid w:val="00CF453B"/>
    <w:rsid w:val="00CF45D7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4FB0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5F3B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041"/>
    <w:rsid w:val="00D0013E"/>
    <w:rsid w:val="00D00192"/>
    <w:rsid w:val="00D0050F"/>
    <w:rsid w:val="00D00535"/>
    <w:rsid w:val="00D00778"/>
    <w:rsid w:val="00D008A9"/>
    <w:rsid w:val="00D008DA"/>
    <w:rsid w:val="00D00B34"/>
    <w:rsid w:val="00D00B9A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6D6"/>
    <w:rsid w:val="00D037B0"/>
    <w:rsid w:val="00D03D6C"/>
    <w:rsid w:val="00D03EC1"/>
    <w:rsid w:val="00D03ED2"/>
    <w:rsid w:val="00D042C6"/>
    <w:rsid w:val="00D04611"/>
    <w:rsid w:val="00D04871"/>
    <w:rsid w:val="00D04873"/>
    <w:rsid w:val="00D04930"/>
    <w:rsid w:val="00D0493F"/>
    <w:rsid w:val="00D04BA3"/>
    <w:rsid w:val="00D04E90"/>
    <w:rsid w:val="00D04EFC"/>
    <w:rsid w:val="00D0503F"/>
    <w:rsid w:val="00D053C1"/>
    <w:rsid w:val="00D053F3"/>
    <w:rsid w:val="00D0540E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D37"/>
    <w:rsid w:val="00D10E0D"/>
    <w:rsid w:val="00D10E68"/>
    <w:rsid w:val="00D110B9"/>
    <w:rsid w:val="00D111BD"/>
    <w:rsid w:val="00D113D9"/>
    <w:rsid w:val="00D1192B"/>
    <w:rsid w:val="00D119B9"/>
    <w:rsid w:val="00D11E30"/>
    <w:rsid w:val="00D11EB9"/>
    <w:rsid w:val="00D12015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A0E"/>
    <w:rsid w:val="00D13FCD"/>
    <w:rsid w:val="00D1403D"/>
    <w:rsid w:val="00D141ED"/>
    <w:rsid w:val="00D14401"/>
    <w:rsid w:val="00D1441F"/>
    <w:rsid w:val="00D14674"/>
    <w:rsid w:val="00D14696"/>
    <w:rsid w:val="00D14945"/>
    <w:rsid w:val="00D14A4B"/>
    <w:rsid w:val="00D14A92"/>
    <w:rsid w:val="00D14E70"/>
    <w:rsid w:val="00D150C9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2EB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26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17FCB"/>
    <w:rsid w:val="00D203D4"/>
    <w:rsid w:val="00D206B5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AF2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3A5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27A"/>
    <w:rsid w:val="00D3043A"/>
    <w:rsid w:val="00D3056A"/>
    <w:rsid w:val="00D306A9"/>
    <w:rsid w:val="00D3071C"/>
    <w:rsid w:val="00D30989"/>
    <w:rsid w:val="00D30A22"/>
    <w:rsid w:val="00D30C27"/>
    <w:rsid w:val="00D30E59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A0D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01"/>
    <w:rsid w:val="00D32AE0"/>
    <w:rsid w:val="00D32EEC"/>
    <w:rsid w:val="00D32F96"/>
    <w:rsid w:val="00D3313A"/>
    <w:rsid w:val="00D3347A"/>
    <w:rsid w:val="00D33502"/>
    <w:rsid w:val="00D335A8"/>
    <w:rsid w:val="00D33681"/>
    <w:rsid w:val="00D33CEE"/>
    <w:rsid w:val="00D33F32"/>
    <w:rsid w:val="00D33F45"/>
    <w:rsid w:val="00D33F51"/>
    <w:rsid w:val="00D34009"/>
    <w:rsid w:val="00D3422F"/>
    <w:rsid w:val="00D34248"/>
    <w:rsid w:val="00D346F6"/>
    <w:rsid w:val="00D34712"/>
    <w:rsid w:val="00D34A16"/>
    <w:rsid w:val="00D34EDA"/>
    <w:rsid w:val="00D34FC8"/>
    <w:rsid w:val="00D351E2"/>
    <w:rsid w:val="00D352C2"/>
    <w:rsid w:val="00D35375"/>
    <w:rsid w:val="00D3537D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8B"/>
    <w:rsid w:val="00D36CB0"/>
    <w:rsid w:val="00D36CD3"/>
    <w:rsid w:val="00D36E0E"/>
    <w:rsid w:val="00D37130"/>
    <w:rsid w:val="00D371BD"/>
    <w:rsid w:val="00D371D9"/>
    <w:rsid w:val="00D373D7"/>
    <w:rsid w:val="00D374DA"/>
    <w:rsid w:val="00D377DF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4B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39B"/>
    <w:rsid w:val="00D42695"/>
    <w:rsid w:val="00D427E0"/>
    <w:rsid w:val="00D428F7"/>
    <w:rsid w:val="00D4292E"/>
    <w:rsid w:val="00D42BBC"/>
    <w:rsid w:val="00D42D88"/>
    <w:rsid w:val="00D42DAC"/>
    <w:rsid w:val="00D42EBD"/>
    <w:rsid w:val="00D42FEC"/>
    <w:rsid w:val="00D433EF"/>
    <w:rsid w:val="00D43425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4A22"/>
    <w:rsid w:val="00D4509B"/>
    <w:rsid w:val="00D4517F"/>
    <w:rsid w:val="00D45614"/>
    <w:rsid w:val="00D457AE"/>
    <w:rsid w:val="00D45811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DAD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786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46A"/>
    <w:rsid w:val="00D53752"/>
    <w:rsid w:val="00D5380E"/>
    <w:rsid w:val="00D53868"/>
    <w:rsid w:val="00D53A44"/>
    <w:rsid w:val="00D53B2B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CB"/>
    <w:rsid w:val="00D561DC"/>
    <w:rsid w:val="00D565F4"/>
    <w:rsid w:val="00D566E0"/>
    <w:rsid w:val="00D567B0"/>
    <w:rsid w:val="00D56853"/>
    <w:rsid w:val="00D568AF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3B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8B8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B18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67F46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A30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A7"/>
    <w:rsid w:val="00D731B7"/>
    <w:rsid w:val="00D7350B"/>
    <w:rsid w:val="00D735CD"/>
    <w:rsid w:val="00D735EA"/>
    <w:rsid w:val="00D736F4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4EEA"/>
    <w:rsid w:val="00D74FF0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7CB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6F0"/>
    <w:rsid w:val="00D8572F"/>
    <w:rsid w:val="00D858B6"/>
    <w:rsid w:val="00D858FE"/>
    <w:rsid w:val="00D859C7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794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C70"/>
    <w:rsid w:val="00D90DDE"/>
    <w:rsid w:val="00D91052"/>
    <w:rsid w:val="00D9112C"/>
    <w:rsid w:val="00D91229"/>
    <w:rsid w:val="00D91241"/>
    <w:rsid w:val="00D915B4"/>
    <w:rsid w:val="00D91976"/>
    <w:rsid w:val="00D919EA"/>
    <w:rsid w:val="00D91AC5"/>
    <w:rsid w:val="00D91CFE"/>
    <w:rsid w:val="00D91D2C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3C3"/>
    <w:rsid w:val="00D93530"/>
    <w:rsid w:val="00D9393C"/>
    <w:rsid w:val="00D93BC0"/>
    <w:rsid w:val="00D93F79"/>
    <w:rsid w:val="00D940B1"/>
    <w:rsid w:val="00D9413C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1EC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0A6"/>
    <w:rsid w:val="00DA123A"/>
    <w:rsid w:val="00DA13EC"/>
    <w:rsid w:val="00DA1425"/>
    <w:rsid w:val="00DA1466"/>
    <w:rsid w:val="00DA170A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04B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282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70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4F"/>
    <w:rsid w:val="00DA7255"/>
    <w:rsid w:val="00DA734A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1E67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3F1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A8"/>
    <w:rsid w:val="00DB63CE"/>
    <w:rsid w:val="00DB65A0"/>
    <w:rsid w:val="00DB6B72"/>
    <w:rsid w:val="00DB6CAF"/>
    <w:rsid w:val="00DB6D78"/>
    <w:rsid w:val="00DB6F48"/>
    <w:rsid w:val="00DB6F91"/>
    <w:rsid w:val="00DB6FBB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31F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C84"/>
    <w:rsid w:val="00DC2E88"/>
    <w:rsid w:val="00DC31D4"/>
    <w:rsid w:val="00DC3375"/>
    <w:rsid w:val="00DC33C7"/>
    <w:rsid w:val="00DC34C0"/>
    <w:rsid w:val="00DC34E1"/>
    <w:rsid w:val="00DC3559"/>
    <w:rsid w:val="00DC3587"/>
    <w:rsid w:val="00DC3594"/>
    <w:rsid w:val="00DC3595"/>
    <w:rsid w:val="00DC366D"/>
    <w:rsid w:val="00DC3929"/>
    <w:rsid w:val="00DC3CD5"/>
    <w:rsid w:val="00DC3F0D"/>
    <w:rsid w:val="00DC3F30"/>
    <w:rsid w:val="00DC4117"/>
    <w:rsid w:val="00DC41C6"/>
    <w:rsid w:val="00DC43A7"/>
    <w:rsid w:val="00DC4433"/>
    <w:rsid w:val="00DC443D"/>
    <w:rsid w:val="00DC4505"/>
    <w:rsid w:val="00DC46CA"/>
    <w:rsid w:val="00DC46E1"/>
    <w:rsid w:val="00DC4BDB"/>
    <w:rsid w:val="00DC4C3F"/>
    <w:rsid w:val="00DC4C68"/>
    <w:rsid w:val="00DC4E25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71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23B"/>
    <w:rsid w:val="00DD1315"/>
    <w:rsid w:val="00DD181C"/>
    <w:rsid w:val="00DD1E4B"/>
    <w:rsid w:val="00DD2047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A73"/>
    <w:rsid w:val="00DD3AA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73"/>
    <w:rsid w:val="00DD67F9"/>
    <w:rsid w:val="00DD68EC"/>
    <w:rsid w:val="00DD696E"/>
    <w:rsid w:val="00DD6A27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042"/>
    <w:rsid w:val="00DE02EA"/>
    <w:rsid w:val="00DE0358"/>
    <w:rsid w:val="00DE0460"/>
    <w:rsid w:val="00DE052A"/>
    <w:rsid w:val="00DE057D"/>
    <w:rsid w:val="00DE05B6"/>
    <w:rsid w:val="00DE093C"/>
    <w:rsid w:val="00DE0B01"/>
    <w:rsid w:val="00DE0B65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98D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0D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0EC"/>
    <w:rsid w:val="00DF25FF"/>
    <w:rsid w:val="00DF26D7"/>
    <w:rsid w:val="00DF2775"/>
    <w:rsid w:val="00DF279E"/>
    <w:rsid w:val="00DF291D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730"/>
    <w:rsid w:val="00DF48D6"/>
    <w:rsid w:val="00DF4A29"/>
    <w:rsid w:val="00DF4C36"/>
    <w:rsid w:val="00DF4EA6"/>
    <w:rsid w:val="00DF4F65"/>
    <w:rsid w:val="00DF518F"/>
    <w:rsid w:val="00DF53A2"/>
    <w:rsid w:val="00DF550E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E0A"/>
    <w:rsid w:val="00DF6FC9"/>
    <w:rsid w:val="00DF70FD"/>
    <w:rsid w:val="00DF71B1"/>
    <w:rsid w:val="00DF71FB"/>
    <w:rsid w:val="00DF748D"/>
    <w:rsid w:val="00DF7546"/>
    <w:rsid w:val="00DF7964"/>
    <w:rsid w:val="00DF79EB"/>
    <w:rsid w:val="00DF7ACD"/>
    <w:rsid w:val="00DF7CB6"/>
    <w:rsid w:val="00DF7D90"/>
    <w:rsid w:val="00DF7F46"/>
    <w:rsid w:val="00DF7F67"/>
    <w:rsid w:val="00DF7F8B"/>
    <w:rsid w:val="00E00088"/>
    <w:rsid w:val="00E0031C"/>
    <w:rsid w:val="00E0046F"/>
    <w:rsid w:val="00E0052D"/>
    <w:rsid w:val="00E007E4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2E1"/>
    <w:rsid w:val="00E033F6"/>
    <w:rsid w:val="00E036BF"/>
    <w:rsid w:val="00E03726"/>
    <w:rsid w:val="00E03768"/>
    <w:rsid w:val="00E037C2"/>
    <w:rsid w:val="00E03AA3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323"/>
    <w:rsid w:val="00E07827"/>
    <w:rsid w:val="00E07862"/>
    <w:rsid w:val="00E078EE"/>
    <w:rsid w:val="00E07985"/>
    <w:rsid w:val="00E07A2B"/>
    <w:rsid w:val="00E07B0A"/>
    <w:rsid w:val="00E07D0F"/>
    <w:rsid w:val="00E07EDA"/>
    <w:rsid w:val="00E10045"/>
    <w:rsid w:val="00E100A6"/>
    <w:rsid w:val="00E10440"/>
    <w:rsid w:val="00E105D9"/>
    <w:rsid w:val="00E1062E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534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E90"/>
    <w:rsid w:val="00E12F92"/>
    <w:rsid w:val="00E12FC3"/>
    <w:rsid w:val="00E12FD2"/>
    <w:rsid w:val="00E12FD3"/>
    <w:rsid w:val="00E130BC"/>
    <w:rsid w:val="00E130FB"/>
    <w:rsid w:val="00E132D5"/>
    <w:rsid w:val="00E1330B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4C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49A"/>
    <w:rsid w:val="00E15651"/>
    <w:rsid w:val="00E15782"/>
    <w:rsid w:val="00E157A2"/>
    <w:rsid w:val="00E15981"/>
    <w:rsid w:val="00E15A30"/>
    <w:rsid w:val="00E15D74"/>
    <w:rsid w:val="00E15DD0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ADF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96B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5D8F"/>
    <w:rsid w:val="00E360C2"/>
    <w:rsid w:val="00E36581"/>
    <w:rsid w:val="00E365E7"/>
    <w:rsid w:val="00E36727"/>
    <w:rsid w:val="00E36BAC"/>
    <w:rsid w:val="00E37079"/>
    <w:rsid w:val="00E37131"/>
    <w:rsid w:val="00E37152"/>
    <w:rsid w:val="00E3729D"/>
    <w:rsid w:val="00E37509"/>
    <w:rsid w:val="00E375A9"/>
    <w:rsid w:val="00E37794"/>
    <w:rsid w:val="00E37A5A"/>
    <w:rsid w:val="00E37C1B"/>
    <w:rsid w:val="00E37E8B"/>
    <w:rsid w:val="00E37F4E"/>
    <w:rsid w:val="00E4008D"/>
    <w:rsid w:val="00E401D6"/>
    <w:rsid w:val="00E40390"/>
    <w:rsid w:val="00E405C5"/>
    <w:rsid w:val="00E406FE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D23"/>
    <w:rsid w:val="00E41E67"/>
    <w:rsid w:val="00E4214D"/>
    <w:rsid w:val="00E4226E"/>
    <w:rsid w:val="00E42431"/>
    <w:rsid w:val="00E42762"/>
    <w:rsid w:val="00E42830"/>
    <w:rsid w:val="00E42961"/>
    <w:rsid w:val="00E42D6E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085"/>
    <w:rsid w:val="00E461DF"/>
    <w:rsid w:val="00E461EB"/>
    <w:rsid w:val="00E463A8"/>
    <w:rsid w:val="00E464ED"/>
    <w:rsid w:val="00E46831"/>
    <w:rsid w:val="00E46887"/>
    <w:rsid w:val="00E468C0"/>
    <w:rsid w:val="00E46911"/>
    <w:rsid w:val="00E469BB"/>
    <w:rsid w:val="00E46CA1"/>
    <w:rsid w:val="00E46DB0"/>
    <w:rsid w:val="00E46E50"/>
    <w:rsid w:val="00E46E7C"/>
    <w:rsid w:val="00E472C8"/>
    <w:rsid w:val="00E47353"/>
    <w:rsid w:val="00E4741D"/>
    <w:rsid w:val="00E474E8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3B"/>
    <w:rsid w:val="00E5034C"/>
    <w:rsid w:val="00E5049D"/>
    <w:rsid w:val="00E505AA"/>
    <w:rsid w:val="00E505D7"/>
    <w:rsid w:val="00E506AC"/>
    <w:rsid w:val="00E50924"/>
    <w:rsid w:val="00E50DA7"/>
    <w:rsid w:val="00E50DB1"/>
    <w:rsid w:val="00E513DE"/>
    <w:rsid w:val="00E513E5"/>
    <w:rsid w:val="00E51536"/>
    <w:rsid w:val="00E5175C"/>
    <w:rsid w:val="00E517B9"/>
    <w:rsid w:val="00E517C7"/>
    <w:rsid w:val="00E518C8"/>
    <w:rsid w:val="00E5198D"/>
    <w:rsid w:val="00E51A1C"/>
    <w:rsid w:val="00E51AF6"/>
    <w:rsid w:val="00E51CE2"/>
    <w:rsid w:val="00E51ECC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73A"/>
    <w:rsid w:val="00E549AC"/>
    <w:rsid w:val="00E549C1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63D"/>
    <w:rsid w:val="00E55A5B"/>
    <w:rsid w:val="00E55B0C"/>
    <w:rsid w:val="00E55D2E"/>
    <w:rsid w:val="00E55F66"/>
    <w:rsid w:val="00E5630F"/>
    <w:rsid w:val="00E5634B"/>
    <w:rsid w:val="00E5652C"/>
    <w:rsid w:val="00E56AB1"/>
    <w:rsid w:val="00E56CD2"/>
    <w:rsid w:val="00E56D73"/>
    <w:rsid w:val="00E56F03"/>
    <w:rsid w:val="00E57133"/>
    <w:rsid w:val="00E57141"/>
    <w:rsid w:val="00E5720C"/>
    <w:rsid w:val="00E572DE"/>
    <w:rsid w:val="00E5752C"/>
    <w:rsid w:val="00E57552"/>
    <w:rsid w:val="00E575CC"/>
    <w:rsid w:val="00E57B79"/>
    <w:rsid w:val="00E57BB4"/>
    <w:rsid w:val="00E57D9F"/>
    <w:rsid w:val="00E57E14"/>
    <w:rsid w:val="00E57F8E"/>
    <w:rsid w:val="00E60182"/>
    <w:rsid w:val="00E602D7"/>
    <w:rsid w:val="00E60322"/>
    <w:rsid w:val="00E603DF"/>
    <w:rsid w:val="00E60572"/>
    <w:rsid w:val="00E605A1"/>
    <w:rsid w:val="00E60605"/>
    <w:rsid w:val="00E6081D"/>
    <w:rsid w:val="00E6095E"/>
    <w:rsid w:val="00E60A16"/>
    <w:rsid w:val="00E60AB1"/>
    <w:rsid w:val="00E60BA2"/>
    <w:rsid w:val="00E60DCA"/>
    <w:rsid w:val="00E60FCD"/>
    <w:rsid w:val="00E61026"/>
    <w:rsid w:val="00E61070"/>
    <w:rsid w:val="00E61090"/>
    <w:rsid w:val="00E6163A"/>
    <w:rsid w:val="00E61701"/>
    <w:rsid w:val="00E61AA4"/>
    <w:rsid w:val="00E61B21"/>
    <w:rsid w:val="00E61BA5"/>
    <w:rsid w:val="00E61C3B"/>
    <w:rsid w:val="00E61C96"/>
    <w:rsid w:val="00E61FAB"/>
    <w:rsid w:val="00E61FD5"/>
    <w:rsid w:val="00E62088"/>
    <w:rsid w:val="00E6219B"/>
    <w:rsid w:val="00E624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CB"/>
    <w:rsid w:val="00E6444C"/>
    <w:rsid w:val="00E64706"/>
    <w:rsid w:val="00E64874"/>
    <w:rsid w:val="00E64953"/>
    <w:rsid w:val="00E64C22"/>
    <w:rsid w:val="00E64E9A"/>
    <w:rsid w:val="00E64F8A"/>
    <w:rsid w:val="00E64F99"/>
    <w:rsid w:val="00E64FA7"/>
    <w:rsid w:val="00E65108"/>
    <w:rsid w:val="00E6523C"/>
    <w:rsid w:val="00E652C8"/>
    <w:rsid w:val="00E652D3"/>
    <w:rsid w:val="00E65305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A13"/>
    <w:rsid w:val="00E66D22"/>
    <w:rsid w:val="00E66DD5"/>
    <w:rsid w:val="00E66ED8"/>
    <w:rsid w:val="00E67063"/>
    <w:rsid w:val="00E6723E"/>
    <w:rsid w:val="00E6737F"/>
    <w:rsid w:val="00E67409"/>
    <w:rsid w:val="00E6759B"/>
    <w:rsid w:val="00E6760C"/>
    <w:rsid w:val="00E679AB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0D6B"/>
    <w:rsid w:val="00E70D71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A96"/>
    <w:rsid w:val="00E71B5F"/>
    <w:rsid w:val="00E71B72"/>
    <w:rsid w:val="00E71BA7"/>
    <w:rsid w:val="00E71C77"/>
    <w:rsid w:val="00E71E00"/>
    <w:rsid w:val="00E72184"/>
    <w:rsid w:val="00E72384"/>
    <w:rsid w:val="00E72715"/>
    <w:rsid w:val="00E7274C"/>
    <w:rsid w:val="00E727B8"/>
    <w:rsid w:val="00E727D7"/>
    <w:rsid w:val="00E72821"/>
    <w:rsid w:val="00E729BC"/>
    <w:rsid w:val="00E72B90"/>
    <w:rsid w:val="00E72CCD"/>
    <w:rsid w:val="00E7302B"/>
    <w:rsid w:val="00E730B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3E76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E1C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BF6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BC7"/>
    <w:rsid w:val="00E80C89"/>
    <w:rsid w:val="00E80D46"/>
    <w:rsid w:val="00E80DF6"/>
    <w:rsid w:val="00E80DFC"/>
    <w:rsid w:val="00E81411"/>
    <w:rsid w:val="00E81509"/>
    <w:rsid w:val="00E8161A"/>
    <w:rsid w:val="00E8165F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D4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5988"/>
    <w:rsid w:val="00E86183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7CC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1EB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061"/>
    <w:rsid w:val="00E93138"/>
    <w:rsid w:val="00E931B4"/>
    <w:rsid w:val="00E931E2"/>
    <w:rsid w:val="00E93246"/>
    <w:rsid w:val="00E935E1"/>
    <w:rsid w:val="00E937BA"/>
    <w:rsid w:val="00E93C13"/>
    <w:rsid w:val="00E93DDA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C4C"/>
    <w:rsid w:val="00E94DD8"/>
    <w:rsid w:val="00E94E3F"/>
    <w:rsid w:val="00E94EC3"/>
    <w:rsid w:val="00E94EF4"/>
    <w:rsid w:val="00E95160"/>
    <w:rsid w:val="00E95265"/>
    <w:rsid w:val="00E952CB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9C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55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97FE9"/>
    <w:rsid w:val="00EA015F"/>
    <w:rsid w:val="00EA0439"/>
    <w:rsid w:val="00EA0592"/>
    <w:rsid w:val="00EA062F"/>
    <w:rsid w:val="00EA0646"/>
    <w:rsid w:val="00EA088D"/>
    <w:rsid w:val="00EA0940"/>
    <w:rsid w:val="00EA0A33"/>
    <w:rsid w:val="00EA0A7F"/>
    <w:rsid w:val="00EA0B51"/>
    <w:rsid w:val="00EA0CB4"/>
    <w:rsid w:val="00EA0D2F"/>
    <w:rsid w:val="00EA0D31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4C5"/>
    <w:rsid w:val="00EA16E9"/>
    <w:rsid w:val="00EA19B9"/>
    <w:rsid w:val="00EA1C8D"/>
    <w:rsid w:val="00EA1C9C"/>
    <w:rsid w:val="00EA1D2A"/>
    <w:rsid w:val="00EA1DAA"/>
    <w:rsid w:val="00EA20EA"/>
    <w:rsid w:val="00EA21A9"/>
    <w:rsid w:val="00EA2284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1E2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7F4"/>
    <w:rsid w:val="00EA58E8"/>
    <w:rsid w:val="00EA5967"/>
    <w:rsid w:val="00EA59A6"/>
    <w:rsid w:val="00EA59CC"/>
    <w:rsid w:val="00EA5CE4"/>
    <w:rsid w:val="00EA5F27"/>
    <w:rsid w:val="00EA607E"/>
    <w:rsid w:val="00EA6089"/>
    <w:rsid w:val="00EA63B7"/>
    <w:rsid w:val="00EA6527"/>
    <w:rsid w:val="00EA663C"/>
    <w:rsid w:val="00EA6789"/>
    <w:rsid w:val="00EA6B74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47D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1FFC"/>
    <w:rsid w:val="00EB203A"/>
    <w:rsid w:val="00EB2138"/>
    <w:rsid w:val="00EB21B9"/>
    <w:rsid w:val="00EB26C7"/>
    <w:rsid w:val="00EB27BB"/>
    <w:rsid w:val="00EB2AA1"/>
    <w:rsid w:val="00EB2EAC"/>
    <w:rsid w:val="00EB2EE2"/>
    <w:rsid w:val="00EB30BF"/>
    <w:rsid w:val="00EB3108"/>
    <w:rsid w:val="00EB31A2"/>
    <w:rsid w:val="00EB31C0"/>
    <w:rsid w:val="00EB31F7"/>
    <w:rsid w:val="00EB340D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58"/>
    <w:rsid w:val="00EB58DF"/>
    <w:rsid w:val="00EB5960"/>
    <w:rsid w:val="00EB5C11"/>
    <w:rsid w:val="00EB5C17"/>
    <w:rsid w:val="00EB5D67"/>
    <w:rsid w:val="00EB5E67"/>
    <w:rsid w:val="00EB5F44"/>
    <w:rsid w:val="00EB612A"/>
    <w:rsid w:val="00EB61B4"/>
    <w:rsid w:val="00EB6372"/>
    <w:rsid w:val="00EB6403"/>
    <w:rsid w:val="00EB650D"/>
    <w:rsid w:val="00EB6532"/>
    <w:rsid w:val="00EB6694"/>
    <w:rsid w:val="00EB67EE"/>
    <w:rsid w:val="00EB6803"/>
    <w:rsid w:val="00EB6B42"/>
    <w:rsid w:val="00EB6C84"/>
    <w:rsid w:val="00EB6D8F"/>
    <w:rsid w:val="00EB6E4D"/>
    <w:rsid w:val="00EB70DB"/>
    <w:rsid w:val="00EB70DE"/>
    <w:rsid w:val="00EB7176"/>
    <w:rsid w:val="00EB71D9"/>
    <w:rsid w:val="00EB721B"/>
    <w:rsid w:val="00EB73BE"/>
    <w:rsid w:val="00EB75D3"/>
    <w:rsid w:val="00EB76BE"/>
    <w:rsid w:val="00EB793F"/>
    <w:rsid w:val="00EB7A3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A3E"/>
    <w:rsid w:val="00EC1B01"/>
    <w:rsid w:val="00EC1D58"/>
    <w:rsid w:val="00EC22EA"/>
    <w:rsid w:val="00EC2389"/>
    <w:rsid w:val="00EC23B6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3F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087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5F6B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C11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3B2"/>
    <w:rsid w:val="00ED0400"/>
    <w:rsid w:val="00ED0413"/>
    <w:rsid w:val="00ED074C"/>
    <w:rsid w:val="00ED0832"/>
    <w:rsid w:val="00ED0847"/>
    <w:rsid w:val="00ED08EC"/>
    <w:rsid w:val="00ED0933"/>
    <w:rsid w:val="00ED0BF6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02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B6B"/>
    <w:rsid w:val="00ED4BB8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8E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09B"/>
    <w:rsid w:val="00EE123C"/>
    <w:rsid w:val="00EE1286"/>
    <w:rsid w:val="00EE16E2"/>
    <w:rsid w:val="00EE1AB6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7"/>
    <w:rsid w:val="00EE3418"/>
    <w:rsid w:val="00EE3476"/>
    <w:rsid w:val="00EE35DC"/>
    <w:rsid w:val="00EE37CF"/>
    <w:rsid w:val="00EE3840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39B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E75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185"/>
    <w:rsid w:val="00EF2332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3FEA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7AE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58F"/>
    <w:rsid w:val="00F038C0"/>
    <w:rsid w:val="00F03915"/>
    <w:rsid w:val="00F03B2B"/>
    <w:rsid w:val="00F03C07"/>
    <w:rsid w:val="00F03D21"/>
    <w:rsid w:val="00F03E1B"/>
    <w:rsid w:val="00F03E57"/>
    <w:rsid w:val="00F0422E"/>
    <w:rsid w:val="00F04536"/>
    <w:rsid w:val="00F046D7"/>
    <w:rsid w:val="00F04826"/>
    <w:rsid w:val="00F04A2D"/>
    <w:rsid w:val="00F04AE6"/>
    <w:rsid w:val="00F04CB2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09"/>
    <w:rsid w:val="00F078C3"/>
    <w:rsid w:val="00F078FB"/>
    <w:rsid w:val="00F07976"/>
    <w:rsid w:val="00F07990"/>
    <w:rsid w:val="00F07A96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B30"/>
    <w:rsid w:val="00F11C21"/>
    <w:rsid w:val="00F11CB4"/>
    <w:rsid w:val="00F11CB9"/>
    <w:rsid w:val="00F11D5C"/>
    <w:rsid w:val="00F11D71"/>
    <w:rsid w:val="00F11DB9"/>
    <w:rsid w:val="00F11E7E"/>
    <w:rsid w:val="00F122ED"/>
    <w:rsid w:val="00F123BC"/>
    <w:rsid w:val="00F12515"/>
    <w:rsid w:val="00F1273D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686"/>
    <w:rsid w:val="00F13783"/>
    <w:rsid w:val="00F1391B"/>
    <w:rsid w:val="00F13A35"/>
    <w:rsid w:val="00F13A4C"/>
    <w:rsid w:val="00F13AB5"/>
    <w:rsid w:val="00F13B27"/>
    <w:rsid w:val="00F13B69"/>
    <w:rsid w:val="00F13BD7"/>
    <w:rsid w:val="00F13CE7"/>
    <w:rsid w:val="00F13DC2"/>
    <w:rsid w:val="00F14450"/>
    <w:rsid w:val="00F146A5"/>
    <w:rsid w:val="00F148AA"/>
    <w:rsid w:val="00F14B02"/>
    <w:rsid w:val="00F14D27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E09"/>
    <w:rsid w:val="00F16FC4"/>
    <w:rsid w:val="00F17087"/>
    <w:rsid w:val="00F1743F"/>
    <w:rsid w:val="00F17496"/>
    <w:rsid w:val="00F177C9"/>
    <w:rsid w:val="00F178C0"/>
    <w:rsid w:val="00F17970"/>
    <w:rsid w:val="00F17B17"/>
    <w:rsid w:val="00F17B74"/>
    <w:rsid w:val="00F17C9D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EF4"/>
    <w:rsid w:val="00F20F27"/>
    <w:rsid w:val="00F2102D"/>
    <w:rsid w:val="00F2113C"/>
    <w:rsid w:val="00F21447"/>
    <w:rsid w:val="00F2148D"/>
    <w:rsid w:val="00F2155F"/>
    <w:rsid w:val="00F21588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7A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3FD5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40"/>
    <w:rsid w:val="00F25B65"/>
    <w:rsid w:val="00F25CEB"/>
    <w:rsid w:val="00F25E38"/>
    <w:rsid w:val="00F26242"/>
    <w:rsid w:val="00F264ED"/>
    <w:rsid w:val="00F26B4F"/>
    <w:rsid w:val="00F26B9D"/>
    <w:rsid w:val="00F26D6C"/>
    <w:rsid w:val="00F26E18"/>
    <w:rsid w:val="00F2762E"/>
    <w:rsid w:val="00F27841"/>
    <w:rsid w:val="00F2793F"/>
    <w:rsid w:val="00F279D4"/>
    <w:rsid w:val="00F27A3D"/>
    <w:rsid w:val="00F27A8E"/>
    <w:rsid w:val="00F27D2A"/>
    <w:rsid w:val="00F27F32"/>
    <w:rsid w:val="00F3000E"/>
    <w:rsid w:val="00F3018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1F82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9F5"/>
    <w:rsid w:val="00F339FF"/>
    <w:rsid w:val="00F33C66"/>
    <w:rsid w:val="00F3434F"/>
    <w:rsid w:val="00F34356"/>
    <w:rsid w:val="00F34683"/>
    <w:rsid w:val="00F34AB1"/>
    <w:rsid w:val="00F34AC1"/>
    <w:rsid w:val="00F34BAD"/>
    <w:rsid w:val="00F34D1C"/>
    <w:rsid w:val="00F34FC1"/>
    <w:rsid w:val="00F3511D"/>
    <w:rsid w:val="00F35193"/>
    <w:rsid w:val="00F351E2"/>
    <w:rsid w:val="00F352F4"/>
    <w:rsid w:val="00F35553"/>
    <w:rsid w:val="00F3576D"/>
    <w:rsid w:val="00F35A06"/>
    <w:rsid w:val="00F35A8F"/>
    <w:rsid w:val="00F36190"/>
    <w:rsid w:val="00F362DA"/>
    <w:rsid w:val="00F365C8"/>
    <w:rsid w:val="00F3683E"/>
    <w:rsid w:val="00F3696A"/>
    <w:rsid w:val="00F36CE5"/>
    <w:rsid w:val="00F36D1D"/>
    <w:rsid w:val="00F36FEF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AB7"/>
    <w:rsid w:val="00F42C16"/>
    <w:rsid w:val="00F42C1A"/>
    <w:rsid w:val="00F42DA5"/>
    <w:rsid w:val="00F42F4C"/>
    <w:rsid w:val="00F42FA2"/>
    <w:rsid w:val="00F43188"/>
    <w:rsid w:val="00F43211"/>
    <w:rsid w:val="00F4338D"/>
    <w:rsid w:val="00F43695"/>
    <w:rsid w:val="00F43807"/>
    <w:rsid w:val="00F43B3A"/>
    <w:rsid w:val="00F43D38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6AD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235"/>
    <w:rsid w:val="00F532CA"/>
    <w:rsid w:val="00F533E2"/>
    <w:rsid w:val="00F534AF"/>
    <w:rsid w:val="00F5362E"/>
    <w:rsid w:val="00F53805"/>
    <w:rsid w:val="00F539B4"/>
    <w:rsid w:val="00F53A4E"/>
    <w:rsid w:val="00F53A85"/>
    <w:rsid w:val="00F53C28"/>
    <w:rsid w:val="00F53DB4"/>
    <w:rsid w:val="00F53E29"/>
    <w:rsid w:val="00F54094"/>
    <w:rsid w:val="00F541CA"/>
    <w:rsid w:val="00F54231"/>
    <w:rsid w:val="00F54416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7B2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473"/>
    <w:rsid w:val="00F6256B"/>
    <w:rsid w:val="00F62693"/>
    <w:rsid w:val="00F629FC"/>
    <w:rsid w:val="00F62A98"/>
    <w:rsid w:val="00F62C5F"/>
    <w:rsid w:val="00F62DFD"/>
    <w:rsid w:val="00F62F90"/>
    <w:rsid w:val="00F631F8"/>
    <w:rsid w:val="00F63234"/>
    <w:rsid w:val="00F63271"/>
    <w:rsid w:val="00F6346F"/>
    <w:rsid w:val="00F635D1"/>
    <w:rsid w:val="00F63674"/>
    <w:rsid w:val="00F638C1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551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0F7"/>
    <w:rsid w:val="00F7025A"/>
    <w:rsid w:val="00F704B0"/>
    <w:rsid w:val="00F706BF"/>
    <w:rsid w:val="00F708E8"/>
    <w:rsid w:val="00F70997"/>
    <w:rsid w:val="00F70C62"/>
    <w:rsid w:val="00F711EB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40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23F"/>
    <w:rsid w:val="00F7546C"/>
    <w:rsid w:val="00F75480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1B1"/>
    <w:rsid w:val="00F7650A"/>
    <w:rsid w:val="00F768E0"/>
    <w:rsid w:val="00F770A8"/>
    <w:rsid w:val="00F775B3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AB5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B4C"/>
    <w:rsid w:val="00F81C60"/>
    <w:rsid w:val="00F81D4D"/>
    <w:rsid w:val="00F81E6A"/>
    <w:rsid w:val="00F81F14"/>
    <w:rsid w:val="00F81F93"/>
    <w:rsid w:val="00F81F96"/>
    <w:rsid w:val="00F8212E"/>
    <w:rsid w:val="00F82185"/>
    <w:rsid w:val="00F8224D"/>
    <w:rsid w:val="00F82443"/>
    <w:rsid w:val="00F8260B"/>
    <w:rsid w:val="00F8266E"/>
    <w:rsid w:val="00F82689"/>
    <w:rsid w:val="00F82810"/>
    <w:rsid w:val="00F82ABE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0F2"/>
    <w:rsid w:val="00F85389"/>
    <w:rsid w:val="00F853A7"/>
    <w:rsid w:val="00F854CC"/>
    <w:rsid w:val="00F8574E"/>
    <w:rsid w:val="00F859A4"/>
    <w:rsid w:val="00F85A82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2A"/>
    <w:rsid w:val="00F91879"/>
    <w:rsid w:val="00F9195E"/>
    <w:rsid w:val="00F919C4"/>
    <w:rsid w:val="00F919D1"/>
    <w:rsid w:val="00F91B45"/>
    <w:rsid w:val="00F91B5F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3E2C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0E9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6EE"/>
    <w:rsid w:val="00F96B8B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98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0DD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CB2"/>
    <w:rsid w:val="00FA3DC3"/>
    <w:rsid w:val="00FA3F93"/>
    <w:rsid w:val="00FA4061"/>
    <w:rsid w:val="00FA4075"/>
    <w:rsid w:val="00FA40EC"/>
    <w:rsid w:val="00FA4191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26B"/>
    <w:rsid w:val="00FA53FE"/>
    <w:rsid w:val="00FA54D5"/>
    <w:rsid w:val="00FA556A"/>
    <w:rsid w:val="00FA5656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739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2BB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4E0F"/>
    <w:rsid w:val="00FB50BA"/>
    <w:rsid w:val="00FB513F"/>
    <w:rsid w:val="00FB5209"/>
    <w:rsid w:val="00FB5320"/>
    <w:rsid w:val="00FB56F2"/>
    <w:rsid w:val="00FB57C1"/>
    <w:rsid w:val="00FB584B"/>
    <w:rsid w:val="00FB598E"/>
    <w:rsid w:val="00FB59DA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C4F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14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33"/>
    <w:rsid w:val="00FC2186"/>
    <w:rsid w:val="00FC226A"/>
    <w:rsid w:val="00FC2283"/>
    <w:rsid w:val="00FC22EA"/>
    <w:rsid w:val="00FC230A"/>
    <w:rsid w:val="00FC23DD"/>
    <w:rsid w:val="00FC2422"/>
    <w:rsid w:val="00FC244C"/>
    <w:rsid w:val="00FC26EF"/>
    <w:rsid w:val="00FC2764"/>
    <w:rsid w:val="00FC2821"/>
    <w:rsid w:val="00FC286C"/>
    <w:rsid w:val="00FC2B93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5FE0"/>
    <w:rsid w:val="00FC61B1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AEC"/>
    <w:rsid w:val="00FD0C1B"/>
    <w:rsid w:val="00FD0C49"/>
    <w:rsid w:val="00FD0E14"/>
    <w:rsid w:val="00FD0E39"/>
    <w:rsid w:val="00FD0F05"/>
    <w:rsid w:val="00FD0F14"/>
    <w:rsid w:val="00FD0F7B"/>
    <w:rsid w:val="00FD151B"/>
    <w:rsid w:val="00FD15D3"/>
    <w:rsid w:val="00FD18B1"/>
    <w:rsid w:val="00FD1A14"/>
    <w:rsid w:val="00FD1B19"/>
    <w:rsid w:val="00FD1B1D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1D7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16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B7A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420"/>
    <w:rsid w:val="00FE5551"/>
    <w:rsid w:val="00FE5599"/>
    <w:rsid w:val="00FE55A4"/>
    <w:rsid w:val="00FE55C6"/>
    <w:rsid w:val="00FE581D"/>
    <w:rsid w:val="00FE58EF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257"/>
    <w:rsid w:val="00FE73F3"/>
    <w:rsid w:val="00FE7451"/>
    <w:rsid w:val="00FE76B5"/>
    <w:rsid w:val="00FE76CE"/>
    <w:rsid w:val="00FE7A1F"/>
    <w:rsid w:val="00FF01D5"/>
    <w:rsid w:val="00FF01DE"/>
    <w:rsid w:val="00FF0230"/>
    <w:rsid w:val="00FF02F0"/>
    <w:rsid w:val="00FF02FA"/>
    <w:rsid w:val="00FF060E"/>
    <w:rsid w:val="00FF0697"/>
    <w:rsid w:val="00FF0A88"/>
    <w:rsid w:val="00FF0F61"/>
    <w:rsid w:val="00FF0FDC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C46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724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49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character" w:customStyle="1" w:styleId="ui-provider">
    <w:name w:val="ui-provider"/>
    <w:basedOn w:val="DefaultParagraphFont"/>
    <w:rsid w:val="00E94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C46E9A-7505-4DF8-885B-A0F6AE207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</TotalTime>
  <Pages>31</Pages>
  <Words>7433</Words>
  <Characters>42374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Natchaya, Lokessatiean</cp:lastModifiedBy>
  <cp:revision>6</cp:revision>
  <cp:lastPrinted>2026-05-05T06:23:00Z</cp:lastPrinted>
  <dcterms:created xsi:type="dcterms:W3CDTF">2026-07-28T11:41:00Z</dcterms:created>
  <dcterms:modified xsi:type="dcterms:W3CDTF">2026-07-31T04:38:00Z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GrammarlyDocumentId">
    <vt:lpwstr>c2b9fd160c7a4406b68f5ce347186f7485ea0784c054c97ded0bec1c3b24e2c1</vt:lpwstr>
  </property>
  <property fmtid="{D5CDD505-2E9C-101B-9397-08002B2CF9AE}" pid="6" name="ContentTypeId">
    <vt:lpwstr>0x010100FC3C573FF70E394A86433F5E112C33AA</vt:lpwstr>
  </property>
</Properties>
</file>