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63201" w14:textId="718B3162" w:rsidR="00C24282" w:rsidRPr="001453A3" w:rsidRDefault="00C24282" w:rsidP="004C2111">
      <w:pPr>
        <w:pStyle w:val="Reference"/>
        <w:rPr>
          <w:rFonts w:cstheme="minorBidi"/>
          <w:color w:val="auto"/>
          <w:lang w:bidi="th-TH"/>
        </w:rPr>
      </w:pPr>
    </w:p>
    <w:p w14:paraId="196FB002" w14:textId="7EF8FD2F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3115F2DB" w14:textId="5EF951A6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DBE4784" w14:textId="27CA503F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7754AB2" w14:textId="09BF3EEC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08DD9651" w14:textId="37DC45D7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8702D96" w14:textId="77777777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C40779D" w14:textId="1EE045D3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CE36468" w14:textId="5A8F9876" w:rsidR="00713528" w:rsidRPr="00915006" w:rsidRDefault="00713528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51D8C6ED" w14:textId="045446B2" w:rsidR="00713528" w:rsidRPr="00915006" w:rsidRDefault="00713528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3028D0EA" w14:textId="77777777" w:rsidR="00713528" w:rsidRPr="00915006" w:rsidRDefault="00713528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6ABC4D76" w14:textId="1C7006BB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0BEF413" w14:textId="77777777" w:rsidR="00985CBC" w:rsidRPr="00915006" w:rsidRDefault="00985CBC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9ADD9A0" w14:textId="77777777" w:rsidR="00AD23DE" w:rsidRPr="00915006" w:rsidRDefault="00AD23DE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AAEC01B" w14:textId="6C9EC426" w:rsidR="00D5430B" w:rsidRPr="00915006" w:rsidRDefault="00634D49" w:rsidP="002923E4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EE29AF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ผู้ถือหุ้นและ</w:t>
      </w: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คณะกรรมการของบริษัท </w:t>
      </w:r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ฟอร์จูน</w:t>
      </w:r>
      <w:r w:rsidR="00055556"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พาร์ท</w:t>
      </w:r>
      <w:r w:rsidR="00055556"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อิน</w:t>
      </w:r>
      <w:proofErr w:type="spellStart"/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ดั</w:t>
      </w:r>
      <w:proofErr w:type="spellEnd"/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สตรี้</w:t>
      </w: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3EEF71CD" w14:textId="77777777" w:rsidR="002923E4" w:rsidRPr="00915006" w:rsidRDefault="002923E4" w:rsidP="00815204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56EED08" w14:textId="6343B9C1" w:rsidR="009E1728" w:rsidRPr="00915006" w:rsidRDefault="009E1728" w:rsidP="00815204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ข้าพเจ้าได้สอบทานข้อมูลทางการเงิน</w:t>
      </w:r>
      <w:r w:rsidR="00363600" w:rsidRPr="00915006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และเฉพาะบริษัท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3C7FB7" w:rsidRPr="00915006">
        <w:rPr>
          <w:rFonts w:ascii="BrowalliaUPC" w:hAnsi="BrowalliaUPC" w:cs="BrowalliaUPC"/>
          <w:sz w:val="28"/>
          <w:szCs w:val="28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ฟอร์จูน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พาร์ท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อิน</w:t>
      </w:r>
      <w:proofErr w:type="spellStart"/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ดั</w:t>
      </w:r>
      <w:proofErr w:type="spellEnd"/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สตรี้ จำกัด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และบริษัทย่อย</w:t>
      </w:r>
      <w:r w:rsidR="002923E4" w:rsidRPr="00915006">
        <w:rPr>
          <w:rFonts w:ascii="BrowalliaUPC" w:hAnsi="BrowalliaUPC" w:cs="BrowalliaUPC"/>
          <w:sz w:val="28"/>
          <w:szCs w:val="28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</w:rPr>
        <w:t>(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</w:t>
      </w:r>
      <w:r w:rsidRPr="00915006">
        <w:rPr>
          <w:rFonts w:ascii="BrowalliaUPC" w:hAnsi="BrowalliaUPC" w:cs="BrowalliaUPC" w:hint="cs"/>
          <w:sz w:val="28"/>
          <w:szCs w:val="28"/>
          <w:cs/>
        </w:rPr>
        <w:t xml:space="preserve">)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ซึ่งประกอบด้วย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งบฐานะการเงินรวมและเฉพาะบริษัท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ณ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วันที่</w:t>
      </w:r>
      <w:r w:rsidR="002923E4"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DE6671">
        <w:rPr>
          <w:rFonts w:ascii="BrowalliaUPC" w:hAnsi="BrowalliaUPC" w:cs="BrowalliaUPC"/>
          <w:sz w:val="28"/>
          <w:szCs w:val="28"/>
          <w:lang w:bidi="th-TH"/>
        </w:rPr>
        <w:t>3</w:t>
      </w:r>
      <w:r w:rsidR="00FC6E05">
        <w:rPr>
          <w:rFonts w:ascii="BrowalliaUPC" w:hAnsi="BrowalliaUPC" w:cs="BrowalliaUPC"/>
          <w:sz w:val="28"/>
          <w:szCs w:val="28"/>
          <w:lang w:bidi="th-TH"/>
        </w:rPr>
        <w:t>0</w:t>
      </w:r>
      <w:r w:rsidR="00FC6E0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มิถุนายน</w:t>
      </w:r>
      <w:r w:rsidR="00DE6671">
        <w:rPr>
          <w:rFonts w:ascii="BrowalliaUPC" w:hAnsi="BrowalliaUPC" w:cs="BrowalliaUPC"/>
          <w:sz w:val="28"/>
          <w:szCs w:val="28"/>
          <w:lang w:val="en-US" w:bidi="th-TH"/>
        </w:rPr>
        <w:t xml:space="preserve"> 2569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งบกำไรขาดทุนเบ็ดเสร็จรวมและเฉพา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FC6E05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สำหรับงวดสามเดือนและหกเดือนสิ้นสุด</w:t>
      </w:r>
      <w:r w:rsidR="00984444">
        <w:rPr>
          <w:rFonts w:ascii="BrowalliaUPC" w:hAnsi="BrowalliaUPC" w:cs="BrowalliaUPC"/>
          <w:sz w:val="28"/>
          <w:szCs w:val="28"/>
          <w:lang w:bidi="th-TH"/>
        </w:rPr>
        <w:br/>
      </w:r>
      <w:r w:rsidR="00183CE0">
        <w:rPr>
          <w:rFonts w:ascii="BrowalliaUPC" w:hAnsi="BrowalliaUPC" w:cs="BrowalliaUPC" w:hint="cs"/>
          <w:sz w:val="28"/>
          <w:szCs w:val="28"/>
          <w:cs/>
          <w:lang w:bidi="th-TH"/>
        </w:rPr>
        <w:t>วันเดียวกัน</w:t>
      </w:r>
      <w:r w:rsidR="002873C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งบการเปลี่ยนแปลงส่วนของ</w:t>
      </w:r>
      <w:r w:rsidR="00D73E47">
        <w:rPr>
          <w:rFonts w:ascii="BrowalliaUPC" w:hAnsi="BrowalliaUPC" w:cs="BrowalliaUPC" w:hint="cs"/>
          <w:sz w:val="28"/>
          <w:szCs w:val="28"/>
          <w:cs/>
          <w:lang w:bidi="th-TH"/>
        </w:rPr>
        <w:t>เจ้าของ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รวมและเฉพาะบริษัท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รวมถึงงบกระแสเงินสดรวมและเฉพาะบริษัท</w:t>
      </w:r>
      <w:r w:rsidR="00E578FA" w:rsidRPr="00E578FA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FC6E05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="00E578FA" w:rsidRPr="00E578FA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เดือนสิ้นสุดวันเดียวกัน</w:t>
      </w:r>
      <w:r w:rsidR="009F3F0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</w:t>
      </w:r>
      <w:r w:rsidRPr="008A5525">
        <w:rPr>
          <w:rFonts w:ascii="BrowalliaUPC" w:hAnsi="BrowalliaUPC" w:cs="BrowalliaUPC"/>
          <w:sz w:val="28"/>
          <w:szCs w:val="28"/>
          <w:cs/>
          <w:lang w:bidi="th-TH"/>
        </w:rPr>
        <w:t>ย่อ</w:t>
      </w:r>
      <w:r w:rsidR="00C3662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984444">
        <w:rPr>
          <w:rFonts w:ascii="BrowalliaUPC" w:hAnsi="BrowalliaUPC" w:cs="BrowalliaUPC"/>
          <w:sz w:val="28"/>
          <w:szCs w:val="28"/>
          <w:lang w:bidi="th-TH"/>
        </w:rPr>
        <w:br/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</w:t>
      </w:r>
      <w:r w:rsidR="00363600" w:rsidRPr="00915006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รวมและเฉพาะบริษัทนี้ตามมาตรฐานการบัญชี</w:t>
      </w:r>
      <w:r w:rsidR="00C77315">
        <w:rPr>
          <w:rFonts w:ascii="BrowalliaUPC" w:hAnsi="BrowalliaUPC" w:cs="BrowalliaUPC"/>
          <w:sz w:val="28"/>
          <w:szCs w:val="28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ฉบับที่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>34</w:t>
      </w:r>
      <w:r w:rsidR="00C7731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เรื่อง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</w:t>
      </w:r>
      <w:r w:rsidR="008B67C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</w:t>
      </w:r>
      <w:r w:rsidR="00146F81" w:rsidRPr="00915006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รวมและเฉพาะบริษัทดังกล่าวจาก</w:t>
      </w:r>
      <w:r w:rsidR="00FC6E05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ผลการสอบทานของข้าพเจ้า</w:t>
      </w:r>
    </w:p>
    <w:p w14:paraId="3587CA76" w14:textId="77777777" w:rsidR="009E1728" w:rsidRDefault="009E1728" w:rsidP="003C23A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98A7271" w14:textId="4DC6A529" w:rsidR="004D4F62" w:rsidRPr="00915006" w:rsidRDefault="00CD4D4E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8BAF8F3" w14:textId="77777777" w:rsidR="00BF7BAF" w:rsidRPr="00915006" w:rsidRDefault="00BF7BAF" w:rsidP="0082212A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5942C595" w14:textId="7A31A128" w:rsidR="00AE762D" w:rsidRPr="00915006" w:rsidRDefault="00AE762D" w:rsidP="00AE762D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รหัส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2410 “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</w:t>
      </w:r>
      <w:r w:rsidR="00D35FF4">
        <w:rPr>
          <w:rFonts w:ascii="BrowalliaUPC" w:hAnsi="BrowalliaUPC" w:cs="BrowalliaUPC"/>
          <w:sz w:val="28"/>
          <w:szCs w:val="28"/>
          <w:lang w:bidi="th-TH"/>
        </w:rPr>
        <w:t xml:space="preserve">  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 w:rsidR="00D3799D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กิจการ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”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557FA">
        <w:rPr>
          <w:rFonts w:ascii="BrowalliaUPC" w:hAnsi="BrowalliaUPC" w:cs="BrowalliaUPC"/>
          <w:sz w:val="28"/>
          <w:szCs w:val="28"/>
          <w:lang w:bidi="th-TH"/>
        </w:rPr>
        <w:t xml:space="preserve">        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</w:t>
      </w:r>
      <w:r w:rsidR="00C77315">
        <w:rPr>
          <w:rFonts w:ascii="BrowalliaUPC" w:hAnsi="BrowalliaUPC" w:cs="BrowalliaUPC"/>
          <w:sz w:val="28"/>
          <w:szCs w:val="28"/>
          <w:lang w:bidi="th-TH"/>
        </w:rPr>
        <w:t xml:space="preserve">         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ดังนั้น</w:t>
      </w:r>
      <w:r w:rsidR="00A33BF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</w:p>
    <w:p w14:paraId="48B30667" w14:textId="27AB0670" w:rsidR="00DC3A93" w:rsidRDefault="00DC3A93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135190C" w14:textId="77777777" w:rsidR="00550219" w:rsidRDefault="00550219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9C8BE58" w14:textId="77777777" w:rsidR="00550219" w:rsidRDefault="00550219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78C5658" w14:textId="77777777" w:rsidR="00550219" w:rsidRDefault="00550219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93D3120" w14:textId="77777777" w:rsidR="00591055" w:rsidRDefault="00591055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FE9F43" w14:textId="003569A9" w:rsidR="004D4F62" w:rsidRPr="00915006" w:rsidRDefault="00BE0445" w:rsidP="000208F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0849C92B" w14:textId="77777777" w:rsidR="00AD518E" w:rsidRPr="00915006" w:rsidRDefault="00AD518E" w:rsidP="000208F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D2E6342" w14:textId="040CC84E" w:rsidR="00AD518E" w:rsidRDefault="00AD518E" w:rsidP="00AD518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595A8A" w:rsidRPr="00915006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รวมและเฉพาะบริษัทดังกล่าวไม่ได้จัดทำขึ้นตามมาตรฐานการบัญชี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ฉบับที่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เรื่อง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ในสาระสำคัญจากการสอบทานของข้าพเจ้า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64C61021" w14:textId="77777777" w:rsidR="000E0553" w:rsidRPr="004E6707" w:rsidRDefault="000E0553" w:rsidP="004E6707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567AB55C" w14:textId="77777777" w:rsidR="00780E71" w:rsidRPr="00915006" w:rsidRDefault="00780E7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63F4355E" w14:textId="77777777" w:rsidR="00873D01" w:rsidRPr="00915006" w:rsidRDefault="00873D0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36"/>
          <w:szCs w:val="36"/>
          <w:lang w:val="en-US" w:bidi="th-TH"/>
        </w:rPr>
      </w:pPr>
    </w:p>
    <w:p w14:paraId="341BA7A5" w14:textId="227CCD33" w:rsidR="00591055" w:rsidRPr="00A747CB" w:rsidRDefault="006F4229" w:rsidP="0059105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23FB4454" w14:textId="77777777" w:rsidR="00591055" w:rsidRPr="00A747CB" w:rsidRDefault="00591055" w:rsidP="0059105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60B90316" w:rsidR="006419D0" w:rsidRPr="00915006" w:rsidRDefault="00591055" w:rsidP="00591055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8837F0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55BDC701" w14:textId="77777777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66B0630E" w14:textId="77777777" w:rsidR="007D3DF2" w:rsidRDefault="006419D0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BE68716" w14:textId="6285C812" w:rsidR="0054641F" w:rsidRPr="007D3DF2" w:rsidRDefault="007D3DF2" w:rsidP="00D52C3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FC6E05" w:rsidRPr="007D3DF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สิงหาคม</w:t>
      </w:r>
      <w:r w:rsidR="00DE6671" w:rsidRPr="007D3DF2">
        <w:rPr>
          <w:rFonts w:ascii="BrowalliaUPC" w:hAnsi="BrowalliaUPC" w:cs="BrowalliaUPC"/>
          <w:sz w:val="28"/>
          <w:szCs w:val="28"/>
          <w:lang w:val="en-US" w:bidi="th-TH"/>
        </w:rPr>
        <w:t xml:space="preserve"> 2569</w:t>
      </w:r>
    </w:p>
    <w:sectPr w:rsidR="0054641F" w:rsidRPr="007D3DF2" w:rsidSect="00E12364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888A1" w14:textId="77777777" w:rsidR="00A03468" w:rsidRDefault="00A03468">
      <w:r>
        <w:separator/>
      </w:r>
    </w:p>
  </w:endnote>
  <w:endnote w:type="continuationSeparator" w:id="0">
    <w:p w14:paraId="5BC7FD38" w14:textId="77777777" w:rsidR="00A03468" w:rsidRDefault="00A03468">
      <w:r>
        <w:continuationSeparator/>
      </w:r>
    </w:p>
  </w:endnote>
  <w:endnote w:type="continuationNotice" w:id="1">
    <w:p w14:paraId="14CD8538" w14:textId="77777777" w:rsidR="00A03468" w:rsidRDefault="00A034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747E1" w14:textId="77777777" w:rsidR="00A03468" w:rsidRDefault="00A03468">
      <w:bookmarkStart w:id="0" w:name="_Hlk482348182"/>
      <w:bookmarkEnd w:id="0"/>
      <w:r>
        <w:separator/>
      </w:r>
    </w:p>
  </w:footnote>
  <w:footnote w:type="continuationSeparator" w:id="0">
    <w:p w14:paraId="0B273799" w14:textId="77777777" w:rsidR="00A03468" w:rsidRDefault="00A03468">
      <w:r>
        <w:continuationSeparator/>
      </w:r>
    </w:p>
  </w:footnote>
  <w:footnote w:type="continuationNotice" w:id="1">
    <w:p w14:paraId="7FCA376D" w14:textId="77777777" w:rsidR="00A03468" w:rsidRDefault="00A034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124143F5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6BA4FAAD" w14:textId="398868A5" w:rsidR="00E47B8C" w:rsidRDefault="00AD23D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707CD6C0" w14:textId="731E475F" w:rsidR="008648CF" w:rsidRPr="006932D7" w:rsidRDefault="00AD23D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60788"/>
    <w:multiLevelType w:val="hybridMultilevel"/>
    <w:tmpl w:val="70CCAC10"/>
    <w:lvl w:ilvl="0" w:tplc="CEC61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 w16cid:durableId="767847907">
    <w:abstractNumId w:val="3"/>
  </w:num>
  <w:num w:numId="2" w16cid:durableId="1387070381">
    <w:abstractNumId w:val="2"/>
  </w:num>
  <w:num w:numId="3" w16cid:durableId="1194685412">
    <w:abstractNumId w:val="1"/>
  </w:num>
  <w:num w:numId="4" w16cid:durableId="247232455">
    <w:abstractNumId w:val="0"/>
  </w:num>
  <w:num w:numId="5" w16cid:durableId="525598990">
    <w:abstractNumId w:val="7"/>
  </w:num>
  <w:num w:numId="6" w16cid:durableId="1972052216">
    <w:abstractNumId w:val="6"/>
  </w:num>
  <w:num w:numId="7" w16cid:durableId="158810138">
    <w:abstractNumId w:val="13"/>
  </w:num>
  <w:num w:numId="8" w16cid:durableId="792213541">
    <w:abstractNumId w:val="23"/>
  </w:num>
  <w:num w:numId="9" w16cid:durableId="812673585">
    <w:abstractNumId w:val="6"/>
  </w:num>
  <w:num w:numId="10" w16cid:durableId="291255388">
    <w:abstractNumId w:val="19"/>
  </w:num>
  <w:num w:numId="11" w16cid:durableId="1214075354">
    <w:abstractNumId w:val="17"/>
  </w:num>
  <w:num w:numId="12" w16cid:durableId="1194686147">
    <w:abstractNumId w:val="4"/>
  </w:num>
  <w:num w:numId="13" w16cid:durableId="942035709">
    <w:abstractNumId w:val="9"/>
  </w:num>
  <w:num w:numId="14" w16cid:durableId="122426946">
    <w:abstractNumId w:val="8"/>
  </w:num>
  <w:num w:numId="15" w16cid:durableId="897014872">
    <w:abstractNumId w:val="9"/>
  </w:num>
  <w:num w:numId="16" w16cid:durableId="1432508302">
    <w:abstractNumId w:val="10"/>
  </w:num>
  <w:num w:numId="17" w16cid:durableId="1536384622">
    <w:abstractNumId w:val="14"/>
  </w:num>
  <w:num w:numId="18" w16cid:durableId="634261770">
    <w:abstractNumId w:val="19"/>
  </w:num>
  <w:num w:numId="19" w16cid:durableId="998386191">
    <w:abstractNumId w:val="17"/>
  </w:num>
  <w:num w:numId="20" w16cid:durableId="1991865315">
    <w:abstractNumId w:val="4"/>
  </w:num>
  <w:num w:numId="21" w16cid:durableId="794061664">
    <w:abstractNumId w:val="9"/>
  </w:num>
  <w:num w:numId="22" w16cid:durableId="1949655980">
    <w:abstractNumId w:val="8"/>
  </w:num>
  <w:num w:numId="23" w16cid:durableId="1762216607">
    <w:abstractNumId w:val="8"/>
  </w:num>
  <w:num w:numId="24" w16cid:durableId="384061516">
    <w:abstractNumId w:val="8"/>
  </w:num>
  <w:num w:numId="25" w16cid:durableId="723606380">
    <w:abstractNumId w:val="9"/>
  </w:num>
  <w:num w:numId="26" w16cid:durableId="62994180">
    <w:abstractNumId w:val="9"/>
  </w:num>
  <w:num w:numId="27" w16cid:durableId="1792045594">
    <w:abstractNumId w:val="9"/>
  </w:num>
  <w:num w:numId="28" w16cid:durableId="545337726">
    <w:abstractNumId w:val="18"/>
  </w:num>
  <w:num w:numId="29" w16cid:durableId="395323597">
    <w:abstractNumId w:val="18"/>
  </w:num>
  <w:num w:numId="30" w16cid:durableId="2093811566">
    <w:abstractNumId w:val="18"/>
  </w:num>
  <w:num w:numId="31" w16cid:durableId="673148161">
    <w:abstractNumId w:val="15"/>
  </w:num>
  <w:num w:numId="32" w16cid:durableId="429737657">
    <w:abstractNumId w:val="15"/>
  </w:num>
  <w:num w:numId="33" w16cid:durableId="360478139">
    <w:abstractNumId w:val="15"/>
  </w:num>
  <w:num w:numId="34" w16cid:durableId="203715565">
    <w:abstractNumId w:val="11"/>
  </w:num>
  <w:num w:numId="35" w16cid:durableId="1736775687">
    <w:abstractNumId w:val="22"/>
  </w:num>
  <w:num w:numId="36" w16cid:durableId="1050961874">
    <w:abstractNumId w:val="5"/>
  </w:num>
  <w:num w:numId="37" w16cid:durableId="879825726">
    <w:abstractNumId w:val="20"/>
  </w:num>
  <w:num w:numId="38" w16cid:durableId="799105636">
    <w:abstractNumId w:val="16"/>
  </w:num>
  <w:num w:numId="39" w16cid:durableId="90201963">
    <w:abstractNumId w:val="21"/>
  </w:num>
  <w:num w:numId="40" w16cid:durableId="63433740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4FEB"/>
    <w:rsid w:val="000067B7"/>
    <w:rsid w:val="000162B0"/>
    <w:rsid w:val="00017B0B"/>
    <w:rsid w:val="00017B5B"/>
    <w:rsid w:val="000208F3"/>
    <w:rsid w:val="0002497A"/>
    <w:rsid w:val="0002730F"/>
    <w:rsid w:val="0003023B"/>
    <w:rsid w:val="00031D17"/>
    <w:rsid w:val="00035640"/>
    <w:rsid w:val="00043B02"/>
    <w:rsid w:val="00044ACE"/>
    <w:rsid w:val="0004550E"/>
    <w:rsid w:val="00050E6A"/>
    <w:rsid w:val="00052614"/>
    <w:rsid w:val="00052C58"/>
    <w:rsid w:val="00055556"/>
    <w:rsid w:val="00055CAD"/>
    <w:rsid w:val="00055D8A"/>
    <w:rsid w:val="000647F4"/>
    <w:rsid w:val="00065943"/>
    <w:rsid w:val="00066065"/>
    <w:rsid w:val="00067A2B"/>
    <w:rsid w:val="0007010D"/>
    <w:rsid w:val="000723F7"/>
    <w:rsid w:val="0007244B"/>
    <w:rsid w:val="00073AC9"/>
    <w:rsid w:val="00074485"/>
    <w:rsid w:val="00074D2B"/>
    <w:rsid w:val="00075976"/>
    <w:rsid w:val="00076543"/>
    <w:rsid w:val="0008040C"/>
    <w:rsid w:val="00080552"/>
    <w:rsid w:val="00080DA1"/>
    <w:rsid w:val="000811EE"/>
    <w:rsid w:val="000828F1"/>
    <w:rsid w:val="00082966"/>
    <w:rsid w:val="00082F59"/>
    <w:rsid w:val="00084DB3"/>
    <w:rsid w:val="000875D8"/>
    <w:rsid w:val="00090BA3"/>
    <w:rsid w:val="00090ECF"/>
    <w:rsid w:val="000910A9"/>
    <w:rsid w:val="00094333"/>
    <w:rsid w:val="00095FDF"/>
    <w:rsid w:val="00097839"/>
    <w:rsid w:val="00097FAB"/>
    <w:rsid w:val="000A314E"/>
    <w:rsid w:val="000A3FD5"/>
    <w:rsid w:val="000A5800"/>
    <w:rsid w:val="000A6824"/>
    <w:rsid w:val="000A7145"/>
    <w:rsid w:val="000B19BC"/>
    <w:rsid w:val="000B1DC4"/>
    <w:rsid w:val="000B54F4"/>
    <w:rsid w:val="000B65E3"/>
    <w:rsid w:val="000B7090"/>
    <w:rsid w:val="000C2481"/>
    <w:rsid w:val="000C3640"/>
    <w:rsid w:val="000C4A3C"/>
    <w:rsid w:val="000C62F0"/>
    <w:rsid w:val="000C6C1D"/>
    <w:rsid w:val="000C7F41"/>
    <w:rsid w:val="000D07A0"/>
    <w:rsid w:val="000D0E01"/>
    <w:rsid w:val="000D19CF"/>
    <w:rsid w:val="000D1AFB"/>
    <w:rsid w:val="000D1DCA"/>
    <w:rsid w:val="000D3A62"/>
    <w:rsid w:val="000D69B7"/>
    <w:rsid w:val="000E0553"/>
    <w:rsid w:val="000E52CE"/>
    <w:rsid w:val="000F2FA8"/>
    <w:rsid w:val="000F3AAB"/>
    <w:rsid w:val="000F4416"/>
    <w:rsid w:val="000F5D82"/>
    <w:rsid w:val="000F6E25"/>
    <w:rsid w:val="000F78B4"/>
    <w:rsid w:val="001011DF"/>
    <w:rsid w:val="00102156"/>
    <w:rsid w:val="00103432"/>
    <w:rsid w:val="00105424"/>
    <w:rsid w:val="00106E83"/>
    <w:rsid w:val="00111B45"/>
    <w:rsid w:val="001126F9"/>
    <w:rsid w:val="00112B69"/>
    <w:rsid w:val="00115946"/>
    <w:rsid w:val="00120438"/>
    <w:rsid w:val="0012564F"/>
    <w:rsid w:val="00130552"/>
    <w:rsid w:val="001316D3"/>
    <w:rsid w:val="00137939"/>
    <w:rsid w:val="00142624"/>
    <w:rsid w:val="00142760"/>
    <w:rsid w:val="00142E5B"/>
    <w:rsid w:val="001453A3"/>
    <w:rsid w:val="00146F81"/>
    <w:rsid w:val="0015098B"/>
    <w:rsid w:val="00151994"/>
    <w:rsid w:val="0015276F"/>
    <w:rsid w:val="001547F4"/>
    <w:rsid w:val="00154DD2"/>
    <w:rsid w:val="001554CD"/>
    <w:rsid w:val="00155A91"/>
    <w:rsid w:val="00156193"/>
    <w:rsid w:val="001613E2"/>
    <w:rsid w:val="00163924"/>
    <w:rsid w:val="00163F00"/>
    <w:rsid w:val="0016459D"/>
    <w:rsid w:val="001646C8"/>
    <w:rsid w:val="00165914"/>
    <w:rsid w:val="001664A4"/>
    <w:rsid w:val="00166B42"/>
    <w:rsid w:val="00167017"/>
    <w:rsid w:val="00167108"/>
    <w:rsid w:val="0016775F"/>
    <w:rsid w:val="00170C13"/>
    <w:rsid w:val="001740F6"/>
    <w:rsid w:val="00174822"/>
    <w:rsid w:val="00176B93"/>
    <w:rsid w:val="00182F9F"/>
    <w:rsid w:val="00183CE0"/>
    <w:rsid w:val="00186016"/>
    <w:rsid w:val="0019210D"/>
    <w:rsid w:val="00193D42"/>
    <w:rsid w:val="001950D2"/>
    <w:rsid w:val="001967EB"/>
    <w:rsid w:val="001A222A"/>
    <w:rsid w:val="001A3B07"/>
    <w:rsid w:val="001A3BFB"/>
    <w:rsid w:val="001A3C20"/>
    <w:rsid w:val="001A5764"/>
    <w:rsid w:val="001A6288"/>
    <w:rsid w:val="001B198C"/>
    <w:rsid w:val="001B1B59"/>
    <w:rsid w:val="001B3F1C"/>
    <w:rsid w:val="001B4277"/>
    <w:rsid w:val="001B70F6"/>
    <w:rsid w:val="001B7388"/>
    <w:rsid w:val="001C2873"/>
    <w:rsid w:val="001C56E8"/>
    <w:rsid w:val="001C6C92"/>
    <w:rsid w:val="001C6E14"/>
    <w:rsid w:val="001D074C"/>
    <w:rsid w:val="001D2302"/>
    <w:rsid w:val="001D2B03"/>
    <w:rsid w:val="001D3225"/>
    <w:rsid w:val="001D4479"/>
    <w:rsid w:val="001D644B"/>
    <w:rsid w:val="001D7BB3"/>
    <w:rsid w:val="001E12A6"/>
    <w:rsid w:val="001E498F"/>
    <w:rsid w:val="001E4B9A"/>
    <w:rsid w:val="001E61CA"/>
    <w:rsid w:val="00204F1D"/>
    <w:rsid w:val="00220929"/>
    <w:rsid w:val="00221125"/>
    <w:rsid w:val="00222A90"/>
    <w:rsid w:val="0022518C"/>
    <w:rsid w:val="00230E9F"/>
    <w:rsid w:val="00231DBE"/>
    <w:rsid w:val="00233567"/>
    <w:rsid w:val="00237A7E"/>
    <w:rsid w:val="002402D5"/>
    <w:rsid w:val="00241F16"/>
    <w:rsid w:val="002452FA"/>
    <w:rsid w:val="002473DF"/>
    <w:rsid w:val="00247969"/>
    <w:rsid w:val="00247E3B"/>
    <w:rsid w:val="00251959"/>
    <w:rsid w:val="002612ED"/>
    <w:rsid w:val="00261590"/>
    <w:rsid w:val="0026182A"/>
    <w:rsid w:val="00272CE9"/>
    <w:rsid w:val="00277EBE"/>
    <w:rsid w:val="00280100"/>
    <w:rsid w:val="002838FB"/>
    <w:rsid w:val="00285249"/>
    <w:rsid w:val="0028567E"/>
    <w:rsid w:val="002873C1"/>
    <w:rsid w:val="00290083"/>
    <w:rsid w:val="002923E4"/>
    <w:rsid w:val="00297F1D"/>
    <w:rsid w:val="002A1FFF"/>
    <w:rsid w:val="002A252E"/>
    <w:rsid w:val="002A5240"/>
    <w:rsid w:val="002B0BF8"/>
    <w:rsid w:val="002B1398"/>
    <w:rsid w:val="002B5A4A"/>
    <w:rsid w:val="002B7BDB"/>
    <w:rsid w:val="002B7FBE"/>
    <w:rsid w:val="002C0EED"/>
    <w:rsid w:val="002C116B"/>
    <w:rsid w:val="002C448B"/>
    <w:rsid w:val="002C5F4E"/>
    <w:rsid w:val="002C623D"/>
    <w:rsid w:val="002D25E6"/>
    <w:rsid w:val="002D2F4A"/>
    <w:rsid w:val="002D40FF"/>
    <w:rsid w:val="002D411E"/>
    <w:rsid w:val="002D55C8"/>
    <w:rsid w:val="002D5A0F"/>
    <w:rsid w:val="002D6E25"/>
    <w:rsid w:val="002E02F4"/>
    <w:rsid w:val="002E1A87"/>
    <w:rsid w:val="002E41E9"/>
    <w:rsid w:val="002E484F"/>
    <w:rsid w:val="002E5AD1"/>
    <w:rsid w:val="002E695C"/>
    <w:rsid w:val="002E7F1E"/>
    <w:rsid w:val="002F1C98"/>
    <w:rsid w:val="002F25AF"/>
    <w:rsid w:val="002F2DEB"/>
    <w:rsid w:val="002F3903"/>
    <w:rsid w:val="002F4A40"/>
    <w:rsid w:val="002F4A52"/>
    <w:rsid w:val="002F5C7E"/>
    <w:rsid w:val="002F6B7A"/>
    <w:rsid w:val="002F731F"/>
    <w:rsid w:val="002F7D90"/>
    <w:rsid w:val="0030026A"/>
    <w:rsid w:val="0030347B"/>
    <w:rsid w:val="00305173"/>
    <w:rsid w:val="00306128"/>
    <w:rsid w:val="003074CE"/>
    <w:rsid w:val="00313B7B"/>
    <w:rsid w:val="00321A76"/>
    <w:rsid w:val="00322D48"/>
    <w:rsid w:val="00324C75"/>
    <w:rsid w:val="00326925"/>
    <w:rsid w:val="003304A5"/>
    <w:rsid w:val="00331380"/>
    <w:rsid w:val="00335860"/>
    <w:rsid w:val="00335E5B"/>
    <w:rsid w:val="0034149A"/>
    <w:rsid w:val="00342105"/>
    <w:rsid w:val="00344FA8"/>
    <w:rsid w:val="003466B2"/>
    <w:rsid w:val="0034748E"/>
    <w:rsid w:val="0035136E"/>
    <w:rsid w:val="0035392D"/>
    <w:rsid w:val="00354F5D"/>
    <w:rsid w:val="00356BCE"/>
    <w:rsid w:val="00356D32"/>
    <w:rsid w:val="00356F87"/>
    <w:rsid w:val="00361391"/>
    <w:rsid w:val="003622DC"/>
    <w:rsid w:val="00363600"/>
    <w:rsid w:val="00363BA3"/>
    <w:rsid w:val="00365ECE"/>
    <w:rsid w:val="003664CE"/>
    <w:rsid w:val="0036664C"/>
    <w:rsid w:val="00366CE7"/>
    <w:rsid w:val="00367BB5"/>
    <w:rsid w:val="003704E0"/>
    <w:rsid w:val="003710B7"/>
    <w:rsid w:val="003744DA"/>
    <w:rsid w:val="00375D06"/>
    <w:rsid w:val="00380583"/>
    <w:rsid w:val="003825C7"/>
    <w:rsid w:val="00384904"/>
    <w:rsid w:val="00392E05"/>
    <w:rsid w:val="003A2BF0"/>
    <w:rsid w:val="003A46D5"/>
    <w:rsid w:val="003A599E"/>
    <w:rsid w:val="003A5A12"/>
    <w:rsid w:val="003A5A1C"/>
    <w:rsid w:val="003A5FA6"/>
    <w:rsid w:val="003A78E3"/>
    <w:rsid w:val="003A7C3C"/>
    <w:rsid w:val="003A7D86"/>
    <w:rsid w:val="003B1DCE"/>
    <w:rsid w:val="003B2F21"/>
    <w:rsid w:val="003B4956"/>
    <w:rsid w:val="003B4CCD"/>
    <w:rsid w:val="003B4DED"/>
    <w:rsid w:val="003B5E7F"/>
    <w:rsid w:val="003B7D49"/>
    <w:rsid w:val="003C08B4"/>
    <w:rsid w:val="003C12C5"/>
    <w:rsid w:val="003C23A8"/>
    <w:rsid w:val="003C27EF"/>
    <w:rsid w:val="003C32E9"/>
    <w:rsid w:val="003C3898"/>
    <w:rsid w:val="003C64B5"/>
    <w:rsid w:val="003C7FB7"/>
    <w:rsid w:val="003D2605"/>
    <w:rsid w:val="003D572D"/>
    <w:rsid w:val="003D5830"/>
    <w:rsid w:val="003D64D6"/>
    <w:rsid w:val="003D7BE9"/>
    <w:rsid w:val="003E034A"/>
    <w:rsid w:val="003E296B"/>
    <w:rsid w:val="003E3E21"/>
    <w:rsid w:val="003E456E"/>
    <w:rsid w:val="003E7AEC"/>
    <w:rsid w:val="003F1162"/>
    <w:rsid w:val="003F1A9A"/>
    <w:rsid w:val="003F1F55"/>
    <w:rsid w:val="003F4AF5"/>
    <w:rsid w:val="003F5A96"/>
    <w:rsid w:val="003F75A9"/>
    <w:rsid w:val="00401E42"/>
    <w:rsid w:val="00401E4E"/>
    <w:rsid w:val="004051C0"/>
    <w:rsid w:val="00406525"/>
    <w:rsid w:val="0041060F"/>
    <w:rsid w:val="0041281B"/>
    <w:rsid w:val="00412C47"/>
    <w:rsid w:val="00415593"/>
    <w:rsid w:val="00416281"/>
    <w:rsid w:val="00421CE8"/>
    <w:rsid w:val="0042218F"/>
    <w:rsid w:val="00422353"/>
    <w:rsid w:val="00426915"/>
    <w:rsid w:val="004276A5"/>
    <w:rsid w:val="00432060"/>
    <w:rsid w:val="00433F63"/>
    <w:rsid w:val="0043500A"/>
    <w:rsid w:val="00435340"/>
    <w:rsid w:val="00435788"/>
    <w:rsid w:val="004359E6"/>
    <w:rsid w:val="00436CFC"/>
    <w:rsid w:val="00443CE3"/>
    <w:rsid w:val="00444A4D"/>
    <w:rsid w:val="00451898"/>
    <w:rsid w:val="00452E7B"/>
    <w:rsid w:val="00454406"/>
    <w:rsid w:val="004546FA"/>
    <w:rsid w:val="0045520C"/>
    <w:rsid w:val="00456AA5"/>
    <w:rsid w:val="00456EA9"/>
    <w:rsid w:val="00462BCB"/>
    <w:rsid w:val="00463364"/>
    <w:rsid w:val="00464A28"/>
    <w:rsid w:val="00466EC7"/>
    <w:rsid w:val="004678A5"/>
    <w:rsid w:val="00471E09"/>
    <w:rsid w:val="00474058"/>
    <w:rsid w:val="00481FE7"/>
    <w:rsid w:val="00482118"/>
    <w:rsid w:val="004850F5"/>
    <w:rsid w:val="0048532C"/>
    <w:rsid w:val="00486DAE"/>
    <w:rsid w:val="00487A2A"/>
    <w:rsid w:val="00487E39"/>
    <w:rsid w:val="00490A39"/>
    <w:rsid w:val="0049103F"/>
    <w:rsid w:val="00494872"/>
    <w:rsid w:val="00494E73"/>
    <w:rsid w:val="004952AC"/>
    <w:rsid w:val="004A078E"/>
    <w:rsid w:val="004A0DFE"/>
    <w:rsid w:val="004A13CB"/>
    <w:rsid w:val="004A25B1"/>
    <w:rsid w:val="004A25E3"/>
    <w:rsid w:val="004A3C62"/>
    <w:rsid w:val="004B0D8B"/>
    <w:rsid w:val="004B1896"/>
    <w:rsid w:val="004B327D"/>
    <w:rsid w:val="004B4763"/>
    <w:rsid w:val="004C0971"/>
    <w:rsid w:val="004C0C25"/>
    <w:rsid w:val="004C2111"/>
    <w:rsid w:val="004C3777"/>
    <w:rsid w:val="004C732E"/>
    <w:rsid w:val="004D0FD8"/>
    <w:rsid w:val="004D20AE"/>
    <w:rsid w:val="004D3578"/>
    <w:rsid w:val="004D44D9"/>
    <w:rsid w:val="004D4F62"/>
    <w:rsid w:val="004D6145"/>
    <w:rsid w:val="004D6208"/>
    <w:rsid w:val="004D6B75"/>
    <w:rsid w:val="004D751F"/>
    <w:rsid w:val="004E6707"/>
    <w:rsid w:val="004E7E52"/>
    <w:rsid w:val="004F1A16"/>
    <w:rsid w:val="004F207F"/>
    <w:rsid w:val="004F5D91"/>
    <w:rsid w:val="004F7732"/>
    <w:rsid w:val="005005EA"/>
    <w:rsid w:val="005070FA"/>
    <w:rsid w:val="00512915"/>
    <w:rsid w:val="00512D6C"/>
    <w:rsid w:val="00513FCC"/>
    <w:rsid w:val="00515F98"/>
    <w:rsid w:val="0052186A"/>
    <w:rsid w:val="00522DCC"/>
    <w:rsid w:val="00523FEC"/>
    <w:rsid w:val="00524582"/>
    <w:rsid w:val="00526806"/>
    <w:rsid w:val="0053103A"/>
    <w:rsid w:val="0053167C"/>
    <w:rsid w:val="005321DA"/>
    <w:rsid w:val="00535A8E"/>
    <w:rsid w:val="005403A2"/>
    <w:rsid w:val="005409F8"/>
    <w:rsid w:val="00543422"/>
    <w:rsid w:val="00543C0C"/>
    <w:rsid w:val="005448A0"/>
    <w:rsid w:val="00545178"/>
    <w:rsid w:val="0054641F"/>
    <w:rsid w:val="00547004"/>
    <w:rsid w:val="00547541"/>
    <w:rsid w:val="0054756D"/>
    <w:rsid w:val="00550219"/>
    <w:rsid w:val="00551365"/>
    <w:rsid w:val="005525C4"/>
    <w:rsid w:val="005600A4"/>
    <w:rsid w:val="00560FE2"/>
    <w:rsid w:val="005627FF"/>
    <w:rsid w:val="0056449C"/>
    <w:rsid w:val="00567224"/>
    <w:rsid w:val="00567CCD"/>
    <w:rsid w:val="0057053C"/>
    <w:rsid w:val="00574202"/>
    <w:rsid w:val="0057777D"/>
    <w:rsid w:val="00577D61"/>
    <w:rsid w:val="005822AC"/>
    <w:rsid w:val="00582E7B"/>
    <w:rsid w:val="0058339E"/>
    <w:rsid w:val="00591055"/>
    <w:rsid w:val="00591E00"/>
    <w:rsid w:val="00591F0D"/>
    <w:rsid w:val="00592605"/>
    <w:rsid w:val="00592634"/>
    <w:rsid w:val="00594072"/>
    <w:rsid w:val="00594499"/>
    <w:rsid w:val="00594DA2"/>
    <w:rsid w:val="00595A8A"/>
    <w:rsid w:val="00596202"/>
    <w:rsid w:val="005A29D0"/>
    <w:rsid w:val="005A2C5B"/>
    <w:rsid w:val="005A3806"/>
    <w:rsid w:val="005A4A18"/>
    <w:rsid w:val="005A6D0B"/>
    <w:rsid w:val="005B134D"/>
    <w:rsid w:val="005B1823"/>
    <w:rsid w:val="005B21A9"/>
    <w:rsid w:val="005B405A"/>
    <w:rsid w:val="005C1117"/>
    <w:rsid w:val="005C164D"/>
    <w:rsid w:val="005C2CCB"/>
    <w:rsid w:val="005C6479"/>
    <w:rsid w:val="005C69FD"/>
    <w:rsid w:val="005C7B38"/>
    <w:rsid w:val="005C7C5F"/>
    <w:rsid w:val="005D45F8"/>
    <w:rsid w:val="005D54B4"/>
    <w:rsid w:val="005D6EA3"/>
    <w:rsid w:val="005D7025"/>
    <w:rsid w:val="005D72E7"/>
    <w:rsid w:val="005E19BE"/>
    <w:rsid w:val="005E22E4"/>
    <w:rsid w:val="005E2D67"/>
    <w:rsid w:val="005E39DA"/>
    <w:rsid w:val="005E5578"/>
    <w:rsid w:val="005E7A2B"/>
    <w:rsid w:val="005F378D"/>
    <w:rsid w:val="005F3EA8"/>
    <w:rsid w:val="005F4D62"/>
    <w:rsid w:val="005F7439"/>
    <w:rsid w:val="0060106E"/>
    <w:rsid w:val="0060114C"/>
    <w:rsid w:val="006014C1"/>
    <w:rsid w:val="00602F12"/>
    <w:rsid w:val="00610ED7"/>
    <w:rsid w:val="00612BFE"/>
    <w:rsid w:val="00620B41"/>
    <w:rsid w:val="00620CE3"/>
    <w:rsid w:val="00621086"/>
    <w:rsid w:val="00625045"/>
    <w:rsid w:val="00626A9C"/>
    <w:rsid w:val="00630040"/>
    <w:rsid w:val="00634D49"/>
    <w:rsid w:val="006365A1"/>
    <w:rsid w:val="00636AA2"/>
    <w:rsid w:val="006419D0"/>
    <w:rsid w:val="00643B6B"/>
    <w:rsid w:val="006527BC"/>
    <w:rsid w:val="006531A8"/>
    <w:rsid w:val="00653B85"/>
    <w:rsid w:val="006546DA"/>
    <w:rsid w:val="00660D3C"/>
    <w:rsid w:val="00666764"/>
    <w:rsid w:val="0066694B"/>
    <w:rsid w:val="00667585"/>
    <w:rsid w:val="00667DB6"/>
    <w:rsid w:val="006705F8"/>
    <w:rsid w:val="006726F7"/>
    <w:rsid w:val="00673FB0"/>
    <w:rsid w:val="0067409F"/>
    <w:rsid w:val="00674E61"/>
    <w:rsid w:val="006771E8"/>
    <w:rsid w:val="00677C01"/>
    <w:rsid w:val="00680EF1"/>
    <w:rsid w:val="00683168"/>
    <w:rsid w:val="00683934"/>
    <w:rsid w:val="00683CC7"/>
    <w:rsid w:val="0068523F"/>
    <w:rsid w:val="00687E50"/>
    <w:rsid w:val="006918D0"/>
    <w:rsid w:val="00692CA5"/>
    <w:rsid w:val="006932D7"/>
    <w:rsid w:val="006940AA"/>
    <w:rsid w:val="00696C42"/>
    <w:rsid w:val="006A0A33"/>
    <w:rsid w:val="006A3B2F"/>
    <w:rsid w:val="006A4184"/>
    <w:rsid w:val="006A6581"/>
    <w:rsid w:val="006A7AA9"/>
    <w:rsid w:val="006B06A2"/>
    <w:rsid w:val="006B216E"/>
    <w:rsid w:val="006B29A0"/>
    <w:rsid w:val="006B2D3B"/>
    <w:rsid w:val="006B5044"/>
    <w:rsid w:val="006B722D"/>
    <w:rsid w:val="006C03B9"/>
    <w:rsid w:val="006C16C9"/>
    <w:rsid w:val="006C3D37"/>
    <w:rsid w:val="006C5747"/>
    <w:rsid w:val="006C6376"/>
    <w:rsid w:val="006C6FD3"/>
    <w:rsid w:val="006C72D0"/>
    <w:rsid w:val="006C7751"/>
    <w:rsid w:val="006D03D0"/>
    <w:rsid w:val="006D0D43"/>
    <w:rsid w:val="006D0E11"/>
    <w:rsid w:val="006D1BD8"/>
    <w:rsid w:val="006D6FF5"/>
    <w:rsid w:val="006E09F9"/>
    <w:rsid w:val="006E2948"/>
    <w:rsid w:val="006E5BE4"/>
    <w:rsid w:val="006F0871"/>
    <w:rsid w:val="006F1B19"/>
    <w:rsid w:val="006F280D"/>
    <w:rsid w:val="006F29ED"/>
    <w:rsid w:val="006F3D53"/>
    <w:rsid w:val="006F4229"/>
    <w:rsid w:val="006F465A"/>
    <w:rsid w:val="006F4F77"/>
    <w:rsid w:val="006F53EE"/>
    <w:rsid w:val="006F7556"/>
    <w:rsid w:val="007000DF"/>
    <w:rsid w:val="0070147C"/>
    <w:rsid w:val="007014D2"/>
    <w:rsid w:val="00701F7E"/>
    <w:rsid w:val="00702AF6"/>
    <w:rsid w:val="007064E7"/>
    <w:rsid w:val="007074AC"/>
    <w:rsid w:val="007123A2"/>
    <w:rsid w:val="00713528"/>
    <w:rsid w:val="00714FD6"/>
    <w:rsid w:val="007175B8"/>
    <w:rsid w:val="007229F2"/>
    <w:rsid w:val="00723F5E"/>
    <w:rsid w:val="007265F7"/>
    <w:rsid w:val="00731894"/>
    <w:rsid w:val="00734885"/>
    <w:rsid w:val="00735923"/>
    <w:rsid w:val="00741E48"/>
    <w:rsid w:val="00746796"/>
    <w:rsid w:val="00746D91"/>
    <w:rsid w:val="007472BC"/>
    <w:rsid w:val="0075387B"/>
    <w:rsid w:val="00755038"/>
    <w:rsid w:val="0075539B"/>
    <w:rsid w:val="007557FA"/>
    <w:rsid w:val="0075598A"/>
    <w:rsid w:val="00760461"/>
    <w:rsid w:val="00761813"/>
    <w:rsid w:val="00762601"/>
    <w:rsid w:val="00766CF5"/>
    <w:rsid w:val="0076716D"/>
    <w:rsid w:val="00767313"/>
    <w:rsid w:val="00771B85"/>
    <w:rsid w:val="00772168"/>
    <w:rsid w:val="00775DA6"/>
    <w:rsid w:val="00776732"/>
    <w:rsid w:val="00780E71"/>
    <w:rsid w:val="0078170A"/>
    <w:rsid w:val="007839CD"/>
    <w:rsid w:val="00784099"/>
    <w:rsid w:val="00785C11"/>
    <w:rsid w:val="00790956"/>
    <w:rsid w:val="00790ACC"/>
    <w:rsid w:val="00791459"/>
    <w:rsid w:val="0079502D"/>
    <w:rsid w:val="007A0755"/>
    <w:rsid w:val="007A28CA"/>
    <w:rsid w:val="007A31D9"/>
    <w:rsid w:val="007A6180"/>
    <w:rsid w:val="007A6511"/>
    <w:rsid w:val="007A74F9"/>
    <w:rsid w:val="007A7B73"/>
    <w:rsid w:val="007B212E"/>
    <w:rsid w:val="007B2CB0"/>
    <w:rsid w:val="007B60E7"/>
    <w:rsid w:val="007B7C2E"/>
    <w:rsid w:val="007C22FD"/>
    <w:rsid w:val="007C6354"/>
    <w:rsid w:val="007C6F43"/>
    <w:rsid w:val="007D3C9D"/>
    <w:rsid w:val="007D3DF2"/>
    <w:rsid w:val="007D41A1"/>
    <w:rsid w:val="007D7687"/>
    <w:rsid w:val="007E7799"/>
    <w:rsid w:val="007F192D"/>
    <w:rsid w:val="007F274A"/>
    <w:rsid w:val="007F2896"/>
    <w:rsid w:val="007F3EEF"/>
    <w:rsid w:val="007F5056"/>
    <w:rsid w:val="007F52A9"/>
    <w:rsid w:val="007F7141"/>
    <w:rsid w:val="008033D0"/>
    <w:rsid w:val="00803598"/>
    <w:rsid w:val="00803FB6"/>
    <w:rsid w:val="0080510C"/>
    <w:rsid w:val="008059EF"/>
    <w:rsid w:val="00806118"/>
    <w:rsid w:val="00806FFC"/>
    <w:rsid w:val="0081134E"/>
    <w:rsid w:val="008114C8"/>
    <w:rsid w:val="008128F7"/>
    <w:rsid w:val="00812938"/>
    <w:rsid w:val="00812F9F"/>
    <w:rsid w:val="00815204"/>
    <w:rsid w:val="0081651C"/>
    <w:rsid w:val="00817AB5"/>
    <w:rsid w:val="0082212A"/>
    <w:rsid w:val="0082581C"/>
    <w:rsid w:val="00827B71"/>
    <w:rsid w:val="00830DAC"/>
    <w:rsid w:val="0083134C"/>
    <w:rsid w:val="00832F51"/>
    <w:rsid w:val="008367AC"/>
    <w:rsid w:val="008368DF"/>
    <w:rsid w:val="008373F1"/>
    <w:rsid w:val="00837B54"/>
    <w:rsid w:val="00843100"/>
    <w:rsid w:val="00847054"/>
    <w:rsid w:val="00847256"/>
    <w:rsid w:val="00847419"/>
    <w:rsid w:val="00850F25"/>
    <w:rsid w:val="00852543"/>
    <w:rsid w:val="00852722"/>
    <w:rsid w:val="008534AA"/>
    <w:rsid w:val="008541C2"/>
    <w:rsid w:val="00863F66"/>
    <w:rsid w:val="00864830"/>
    <w:rsid w:val="008648CF"/>
    <w:rsid w:val="0086494C"/>
    <w:rsid w:val="0086695A"/>
    <w:rsid w:val="00866C70"/>
    <w:rsid w:val="00870D49"/>
    <w:rsid w:val="008719C2"/>
    <w:rsid w:val="00872FF1"/>
    <w:rsid w:val="00873D01"/>
    <w:rsid w:val="00873F5B"/>
    <w:rsid w:val="00874063"/>
    <w:rsid w:val="00877383"/>
    <w:rsid w:val="0088046D"/>
    <w:rsid w:val="00881694"/>
    <w:rsid w:val="008837F0"/>
    <w:rsid w:val="00883868"/>
    <w:rsid w:val="008845BC"/>
    <w:rsid w:val="00884701"/>
    <w:rsid w:val="00884FF7"/>
    <w:rsid w:val="008855AA"/>
    <w:rsid w:val="00887F3E"/>
    <w:rsid w:val="00890476"/>
    <w:rsid w:val="008906AC"/>
    <w:rsid w:val="008909CF"/>
    <w:rsid w:val="0089168D"/>
    <w:rsid w:val="00894ACE"/>
    <w:rsid w:val="00894F5C"/>
    <w:rsid w:val="00896F15"/>
    <w:rsid w:val="008A11A2"/>
    <w:rsid w:val="008A1F2A"/>
    <w:rsid w:val="008A27AB"/>
    <w:rsid w:val="008A3206"/>
    <w:rsid w:val="008A5525"/>
    <w:rsid w:val="008A769F"/>
    <w:rsid w:val="008A7736"/>
    <w:rsid w:val="008B0EDE"/>
    <w:rsid w:val="008B19D9"/>
    <w:rsid w:val="008B1FD3"/>
    <w:rsid w:val="008B204B"/>
    <w:rsid w:val="008B67C0"/>
    <w:rsid w:val="008C0CF9"/>
    <w:rsid w:val="008C2486"/>
    <w:rsid w:val="008C3AB5"/>
    <w:rsid w:val="008C4156"/>
    <w:rsid w:val="008C49AE"/>
    <w:rsid w:val="008C59F7"/>
    <w:rsid w:val="008D114A"/>
    <w:rsid w:val="008D2984"/>
    <w:rsid w:val="008D4620"/>
    <w:rsid w:val="008E0E48"/>
    <w:rsid w:val="008E21C8"/>
    <w:rsid w:val="008E2D24"/>
    <w:rsid w:val="008E2E39"/>
    <w:rsid w:val="008E486A"/>
    <w:rsid w:val="008E7687"/>
    <w:rsid w:val="008F0E3C"/>
    <w:rsid w:val="008F11FA"/>
    <w:rsid w:val="008F14EF"/>
    <w:rsid w:val="008F33AE"/>
    <w:rsid w:val="008F4ACA"/>
    <w:rsid w:val="008F4D06"/>
    <w:rsid w:val="008F6E70"/>
    <w:rsid w:val="008F7762"/>
    <w:rsid w:val="00903342"/>
    <w:rsid w:val="00906ACE"/>
    <w:rsid w:val="00912F98"/>
    <w:rsid w:val="00915006"/>
    <w:rsid w:val="009166E1"/>
    <w:rsid w:val="00916F7F"/>
    <w:rsid w:val="00917FBB"/>
    <w:rsid w:val="009219CA"/>
    <w:rsid w:val="009223D3"/>
    <w:rsid w:val="00923DEB"/>
    <w:rsid w:val="00927B07"/>
    <w:rsid w:val="009312D2"/>
    <w:rsid w:val="00931D7A"/>
    <w:rsid w:val="009356F3"/>
    <w:rsid w:val="009359B0"/>
    <w:rsid w:val="00935D8D"/>
    <w:rsid w:val="009372E3"/>
    <w:rsid w:val="00942FE8"/>
    <w:rsid w:val="00946169"/>
    <w:rsid w:val="00952CAA"/>
    <w:rsid w:val="009530DE"/>
    <w:rsid w:val="009565D1"/>
    <w:rsid w:val="00957E70"/>
    <w:rsid w:val="00960ABE"/>
    <w:rsid w:val="00960CCA"/>
    <w:rsid w:val="00963CBE"/>
    <w:rsid w:val="0096449C"/>
    <w:rsid w:val="00966689"/>
    <w:rsid w:val="00970DAB"/>
    <w:rsid w:val="00971DAB"/>
    <w:rsid w:val="00972405"/>
    <w:rsid w:val="00972827"/>
    <w:rsid w:val="00973059"/>
    <w:rsid w:val="0097321D"/>
    <w:rsid w:val="00973827"/>
    <w:rsid w:val="00973AE2"/>
    <w:rsid w:val="00973F0B"/>
    <w:rsid w:val="00974D05"/>
    <w:rsid w:val="00974FF6"/>
    <w:rsid w:val="00980113"/>
    <w:rsid w:val="00984444"/>
    <w:rsid w:val="00985CBC"/>
    <w:rsid w:val="00986385"/>
    <w:rsid w:val="0098778F"/>
    <w:rsid w:val="009919C7"/>
    <w:rsid w:val="00992531"/>
    <w:rsid w:val="00995CD5"/>
    <w:rsid w:val="00997C4B"/>
    <w:rsid w:val="009A1787"/>
    <w:rsid w:val="009A448F"/>
    <w:rsid w:val="009A4DB6"/>
    <w:rsid w:val="009A4F5A"/>
    <w:rsid w:val="009A73BE"/>
    <w:rsid w:val="009B1F44"/>
    <w:rsid w:val="009B36BE"/>
    <w:rsid w:val="009B4573"/>
    <w:rsid w:val="009B6F18"/>
    <w:rsid w:val="009C002A"/>
    <w:rsid w:val="009C0731"/>
    <w:rsid w:val="009C3926"/>
    <w:rsid w:val="009C79B6"/>
    <w:rsid w:val="009D0A96"/>
    <w:rsid w:val="009D3C23"/>
    <w:rsid w:val="009E1728"/>
    <w:rsid w:val="009E278C"/>
    <w:rsid w:val="009E2FA3"/>
    <w:rsid w:val="009E33B0"/>
    <w:rsid w:val="009E6222"/>
    <w:rsid w:val="009E62AD"/>
    <w:rsid w:val="009F3F07"/>
    <w:rsid w:val="009F4D4C"/>
    <w:rsid w:val="009F4DAF"/>
    <w:rsid w:val="009F50F9"/>
    <w:rsid w:val="009F6EDC"/>
    <w:rsid w:val="00A00B65"/>
    <w:rsid w:val="00A00E4A"/>
    <w:rsid w:val="00A018BA"/>
    <w:rsid w:val="00A03468"/>
    <w:rsid w:val="00A035CE"/>
    <w:rsid w:val="00A04643"/>
    <w:rsid w:val="00A05015"/>
    <w:rsid w:val="00A0537F"/>
    <w:rsid w:val="00A057B0"/>
    <w:rsid w:val="00A0602E"/>
    <w:rsid w:val="00A0629F"/>
    <w:rsid w:val="00A06C1F"/>
    <w:rsid w:val="00A073EB"/>
    <w:rsid w:val="00A078D8"/>
    <w:rsid w:val="00A07FFA"/>
    <w:rsid w:val="00A10F84"/>
    <w:rsid w:val="00A11A63"/>
    <w:rsid w:val="00A11FB4"/>
    <w:rsid w:val="00A136A9"/>
    <w:rsid w:val="00A145D3"/>
    <w:rsid w:val="00A1550B"/>
    <w:rsid w:val="00A16AFE"/>
    <w:rsid w:val="00A21134"/>
    <w:rsid w:val="00A21551"/>
    <w:rsid w:val="00A21A7C"/>
    <w:rsid w:val="00A30B9B"/>
    <w:rsid w:val="00A30D5D"/>
    <w:rsid w:val="00A327C4"/>
    <w:rsid w:val="00A33BF1"/>
    <w:rsid w:val="00A35782"/>
    <w:rsid w:val="00A357F5"/>
    <w:rsid w:val="00A362F9"/>
    <w:rsid w:val="00A36969"/>
    <w:rsid w:val="00A434C6"/>
    <w:rsid w:val="00A43EE6"/>
    <w:rsid w:val="00A45198"/>
    <w:rsid w:val="00A4585A"/>
    <w:rsid w:val="00A57A92"/>
    <w:rsid w:val="00A60BBB"/>
    <w:rsid w:val="00A60F49"/>
    <w:rsid w:val="00A616AF"/>
    <w:rsid w:val="00A61E15"/>
    <w:rsid w:val="00A6218B"/>
    <w:rsid w:val="00A6359D"/>
    <w:rsid w:val="00A63E66"/>
    <w:rsid w:val="00A64C99"/>
    <w:rsid w:val="00A66F91"/>
    <w:rsid w:val="00A70229"/>
    <w:rsid w:val="00A82B93"/>
    <w:rsid w:val="00A867F7"/>
    <w:rsid w:val="00A877F8"/>
    <w:rsid w:val="00A907B4"/>
    <w:rsid w:val="00A918D1"/>
    <w:rsid w:val="00A91AD3"/>
    <w:rsid w:val="00A92387"/>
    <w:rsid w:val="00A92D79"/>
    <w:rsid w:val="00A93A9A"/>
    <w:rsid w:val="00A947CB"/>
    <w:rsid w:val="00AA1715"/>
    <w:rsid w:val="00AA219C"/>
    <w:rsid w:val="00AA2D03"/>
    <w:rsid w:val="00AA37E4"/>
    <w:rsid w:val="00AA5C16"/>
    <w:rsid w:val="00AB1178"/>
    <w:rsid w:val="00AB1F31"/>
    <w:rsid w:val="00AB3A65"/>
    <w:rsid w:val="00AB690D"/>
    <w:rsid w:val="00AC087C"/>
    <w:rsid w:val="00AC0BA8"/>
    <w:rsid w:val="00AC107E"/>
    <w:rsid w:val="00AC1F96"/>
    <w:rsid w:val="00AC31D4"/>
    <w:rsid w:val="00AC3B56"/>
    <w:rsid w:val="00AC3D97"/>
    <w:rsid w:val="00AC56FB"/>
    <w:rsid w:val="00AC571C"/>
    <w:rsid w:val="00AC6098"/>
    <w:rsid w:val="00AC653B"/>
    <w:rsid w:val="00AD0038"/>
    <w:rsid w:val="00AD23DE"/>
    <w:rsid w:val="00AD3B26"/>
    <w:rsid w:val="00AD3BA9"/>
    <w:rsid w:val="00AD518E"/>
    <w:rsid w:val="00AD5E86"/>
    <w:rsid w:val="00AE022B"/>
    <w:rsid w:val="00AE026E"/>
    <w:rsid w:val="00AE23DC"/>
    <w:rsid w:val="00AE25E4"/>
    <w:rsid w:val="00AE2BF6"/>
    <w:rsid w:val="00AE3370"/>
    <w:rsid w:val="00AE64CA"/>
    <w:rsid w:val="00AE762D"/>
    <w:rsid w:val="00AF194D"/>
    <w:rsid w:val="00AF3283"/>
    <w:rsid w:val="00AF3DCB"/>
    <w:rsid w:val="00AF3ED9"/>
    <w:rsid w:val="00AF58BD"/>
    <w:rsid w:val="00AF7092"/>
    <w:rsid w:val="00AF7B6C"/>
    <w:rsid w:val="00AF7C31"/>
    <w:rsid w:val="00B03EC6"/>
    <w:rsid w:val="00B109B7"/>
    <w:rsid w:val="00B11182"/>
    <w:rsid w:val="00B12733"/>
    <w:rsid w:val="00B1324D"/>
    <w:rsid w:val="00B14090"/>
    <w:rsid w:val="00B1491C"/>
    <w:rsid w:val="00B157E2"/>
    <w:rsid w:val="00B20DE8"/>
    <w:rsid w:val="00B2140C"/>
    <w:rsid w:val="00B224A9"/>
    <w:rsid w:val="00B24A45"/>
    <w:rsid w:val="00B25B92"/>
    <w:rsid w:val="00B26948"/>
    <w:rsid w:val="00B2694B"/>
    <w:rsid w:val="00B275A2"/>
    <w:rsid w:val="00B34D51"/>
    <w:rsid w:val="00B34DA0"/>
    <w:rsid w:val="00B35FD6"/>
    <w:rsid w:val="00B36A0E"/>
    <w:rsid w:val="00B36BA1"/>
    <w:rsid w:val="00B40D67"/>
    <w:rsid w:val="00B41947"/>
    <w:rsid w:val="00B43C45"/>
    <w:rsid w:val="00B454F4"/>
    <w:rsid w:val="00B4692D"/>
    <w:rsid w:val="00B46F6B"/>
    <w:rsid w:val="00B50A0C"/>
    <w:rsid w:val="00B50AE1"/>
    <w:rsid w:val="00B51183"/>
    <w:rsid w:val="00B52633"/>
    <w:rsid w:val="00B54790"/>
    <w:rsid w:val="00B55EE8"/>
    <w:rsid w:val="00B56989"/>
    <w:rsid w:val="00B56E6C"/>
    <w:rsid w:val="00B61593"/>
    <w:rsid w:val="00B639E7"/>
    <w:rsid w:val="00B63D0E"/>
    <w:rsid w:val="00B65C6A"/>
    <w:rsid w:val="00B67151"/>
    <w:rsid w:val="00B702B8"/>
    <w:rsid w:val="00B71291"/>
    <w:rsid w:val="00B71EE7"/>
    <w:rsid w:val="00B7460F"/>
    <w:rsid w:val="00B826BC"/>
    <w:rsid w:val="00B82AA8"/>
    <w:rsid w:val="00B83039"/>
    <w:rsid w:val="00B832D5"/>
    <w:rsid w:val="00B87E9A"/>
    <w:rsid w:val="00B9072B"/>
    <w:rsid w:val="00B91ECB"/>
    <w:rsid w:val="00B9453C"/>
    <w:rsid w:val="00B96432"/>
    <w:rsid w:val="00BA3069"/>
    <w:rsid w:val="00BA350A"/>
    <w:rsid w:val="00BA5B00"/>
    <w:rsid w:val="00BB1A07"/>
    <w:rsid w:val="00BB45F2"/>
    <w:rsid w:val="00BB6DAD"/>
    <w:rsid w:val="00BB7346"/>
    <w:rsid w:val="00BC1555"/>
    <w:rsid w:val="00BC2E3D"/>
    <w:rsid w:val="00BC60A9"/>
    <w:rsid w:val="00BC6FBF"/>
    <w:rsid w:val="00BC7C77"/>
    <w:rsid w:val="00BD1465"/>
    <w:rsid w:val="00BD1B7B"/>
    <w:rsid w:val="00BD4232"/>
    <w:rsid w:val="00BD5FC0"/>
    <w:rsid w:val="00BE0445"/>
    <w:rsid w:val="00BE0C8A"/>
    <w:rsid w:val="00BE0F58"/>
    <w:rsid w:val="00BE334D"/>
    <w:rsid w:val="00BE4988"/>
    <w:rsid w:val="00BE5F37"/>
    <w:rsid w:val="00BE5FA3"/>
    <w:rsid w:val="00BE6F4F"/>
    <w:rsid w:val="00BF11B8"/>
    <w:rsid w:val="00BF1C24"/>
    <w:rsid w:val="00BF5E73"/>
    <w:rsid w:val="00BF7BAF"/>
    <w:rsid w:val="00C04691"/>
    <w:rsid w:val="00C068E4"/>
    <w:rsid w:val="00C06939"/>
    <w:rsid w:val="00C1007A"/>
    <w:rsid w:val="00C11288"/>
    <w:rsid w:val="00C122F6"/>
    <w:rsid w:val="00C15638"/>
    <w:rsid w:val="00C15AFC"/>
    <w:rsid w:val="00C173BF"/>
    <w:rsid w:val="00C20ABD"/>
    <w:rsid w:val="00C21E3B"/>
    <w:rsid w:val="00C24282"/>
    <w:rsid w:val="00C316DA"/>
    <w:rsid w:val="00C32458"/>
    <w:rsid w:val="00C33D97"/>
    <w:rsid w:val="00C3462C"/>
    <w:rsid w:val="00C35B1A"/>
    <w:rsid w:val="00C36622"/>
    <w:rsid w:val="00C41C7D"/>
    <w:rsid w:val="00C47DA3"/>
    <w:rsid w:val="00C60F68"/>
    <w:rsid w:val="00C63023"/>
    <w:rsid w:val="00C63743"/>
    <w:rsid w:val="00C64227"/>
    <w:rsid w:val="00C64605"/>
    <w:rsid w:val="00C65C75"/>
    <w:rsid w:val="00C66936"/>
    <w:rsid w:val="00C67BA8"/>
    <w:rsid w:val="00C72C4F"/>
    <w:rsid w:val="00C76C6C"/>
    <w:rsid w:val="00C77315"/>
    <w:rsid w:val="00C80EC5"/>
    <w:rsid w:val="00C85669"/>
    <w:rsid w:val="00C86132"/>
    <w:rsid w:val="00C86BB9"/>
    <w:rsid w:val="00C87291"/>
    <w:rsid w:val="00C8772C"/>
    <w:rsid w:val="00C918DD"/>
    <w:rsid w:val="00C9590D"/>
    <w:rsid w:val="00CA07A2"/>
    <w:rsid w:val="00CA14FF"/>
    <w:rsid w:val="00CA19F9"/>
    <w:rsid w:val="00CA43FD"/>
    <w:rsid w:val="00CA53F3"/>
    <w:rsid w:val="00CB18EB"/>
    <w:rsid w:val="00CB20BD"/>
    <w:rsid w:val="00CB335B"/>
    <w:rsid w:val="00CB409D"/>
    <w:rsid w:val="00CB441E"/>
    <w:rsid w:val="00CB5173"/>
    <w:rsid w:val="00CB7781"/>
    <w:rsid w:val="00CB7C59"/>
    <w:rsid w:val="00CC1291"/>
    <w:rsid w:val="00CC1481"/>
    <w:rsid w:val="00CC2DC1"/>
    <w:rsid w:val="00CC35DE"/>
    <w:rsid w:val="00CC38A4"/>
    <w:rsid w:val="00CC39D2"/>
    <w:rsid w:val="00CC6602"/>
    <w:rsid w:val="00CC67E6"/>
    <w:rsid w:val="00CC72E9"/>
    <w:rsid w:val="00CD1AFF"/>
    <w:rsid w:val="00CD25C2"/>
    <w:rsid w:val="00CD3C1C"/>
    <w:rsid w:val="00CD4C15"/>
    <w:rsid w:val="00CD4D4E"/>
    <w:rsid w:val="00CE24E5"/>
    <w:rsid w:val="00CE2FF7"/>
    <w:rsid w:val="00CE41DB"/>
    <w:rsid w:val="00CE487D"/>
    <w:rsid w:val="00CE4D96"/>
    <w:rsid w:val="00CE60EE"/>
    <w:rsid w:val="00CE6CC6"/>
    <w:rsid w:val="00CF17AF"/>
    <w:rsid w:val="00CF1EA0"/>
    <w:rsid w:val="00CF580F"/>
    <w:rsid w:val="00CF6AEB"/>
    <w:rsid w:val="00CF7F3E"/>
    <w:rsid w:val="00D00A6F"/>
    <w:rsid w:val="00D011CD"/>
    <w:rsid w:val="00D078C4"/>
    <w:rsid w:val="00D12A59"/>
    <w:rsid w:val="00D15EA5"/>
    <w:rsid w:val="00D17227"/>
    <w:rsid w:val="00D17B7F"/>
    <w:rsid w:val="00D20220"/>
    <w:rsid w:val="00D2100B"/>
    <w:rsid w:val="00D22738"/>
    <w:rsid w:val="00D24220"/>
    <w:rsid w:val="00D268B0"/>
    <w:rsid w:val="00D279B4"/>
    <w:rsid w:val="00D30420"/>
    <w:rsid w:val="00D3089E"/>
    <w:rsid w:val="00D31D7A"/>
    <w:rsid w:val="00D32E57"/>
    <w:rsid w:val="00D33E60"/>
    <w:rsid w:val="00D341EC"/>
    <w:rsid w:val="00D35FF4"/>
    <w:rsid w:val="00D3799D"/>
    <w:rsid w:val="00D4001D"/>
    <w:rsid w:val="00D460E7"/>
    <w:rsid w:val="00D52C3D"/>
    <w:rsid w:val="00D52C83"/>
    <w:rsid w:val="00D533CC"/>
    <w:rsid w:val="00D5430B"/>
    <w:rsid w:val="00D615DC"/>
    <w:rsid w:val="00D6197A"/>
    <w:rsid w:val="00D63ABC"/>
    <w:rsid w:val="00D63D4A"/>
    <w:rsid w:val="00D643B7"/>
    <w:rsid w:val="00D65332"/>
    <w:rsid w:val="00D66657"/>
    <w:rsid w:val="00D675F1"/>
    <w:rsid w:val="00D73B96"/>
    <w:rsid w:val="00D73E47"/>
    <w:rsid w:val="00D7501B"/>
    <w:rsid w:val="00D76615"/>
    <w:rsid w:val="00D7722B"/>
    <w:rsid w:val="00D80807"/>
    <w:rsid w:val="00D80C8B"/>
    <w:rsid w:val="00D810DF"/>
    <w:rsid w:val="00D864AC"/>
    <w:rsid w:val="00D86917"/>
    <w:rsid w:val="00D92F9A"/>
    <w:rsid w:val="00D9427D"/>
    <w:rsid w:val="00D96128"/>
    <w:rsid w:val="00DA2A00"/>
    <w:rsid w:val="00DA36EE"/>
    <w:rsid w:val="00DA452E"/>
    <w:rsid w:val="00DA5128"/>
    <w:rsid w:val="00DA687D"/>
    <w:rsid w:val="00DB161D"/>
    <w:rsid w:val="00DB308D"/>
    <w:rsid w:val="00DB5F40"/>
    <w:rsid w:val="00DC1D7C"/>
    <w:rsid w:val="00DC38EB"/>
    <w:rsid w:val="00DC3A93"/>
    <w:rsid w:val="00DC44B8"/>
    <w:rsid w:val="00DC5923"/>
    <w:rsid w:val="00DC7D2F"/>
    <w:rsid w:val="00DD1E47"/>
    <w:rsid w:val="00DD23DD"/>
    <w:rsid w:val="00DD2572"/>
    <w:rsid w:val="00DD3326"/>
    <w:rsid w:val="00DD4C1A"/>
    <w:rsid w:val="00DD61A9"/>
    <w:rsid w:val="00DD654C"/>
    <w:rsid w:val="00DD6EF1"/>
    <w:rsid w:val="00DE06FA"/>
    <w:rsid w:val="00DE21F6"/>
    <w:rsid w:val="00DE2377"/>
    <w:rsid w:val="00DE364C"/>
    <w:rsid w:val="00DE4958"/>
    <w:rsid w:val="00DE4F2C"/>
    <w:rsid w:val="00DE579F"/>
    <w:rsid w:val="00DE6671"/>
    <w:rsid w:val="00DF445D"/>
    <w:rsid w:val="00DF6C1B"/>
    <w:rsid w:val="00DF7B0B"/>
    <w:rsid w:val="00DF7E8B"/>
    <w:rsid w:val="00E04361"/>
    <w:rsid w:val="00E049B6"/>
    <w:rsid w:val="00E064FD"/>
    <w:rsid w:val="00E1053A"/>
    <w:rsid w:val="00E10D91"/>
    <w:rsid w:val="00E12364"/>
    <w:rsid w:val="00E13654"/>
    <w:rsid w:val="00E15D3B"/>
    <w:rsid w:val="00E16015"/>
    <w:rsid w:val="00E16418"/>
    <w:rsid w:val="00E165EE"/>
    <w:rsid w:val="00E20E9B"/>
    <w:rsid w:val="00E21A31"/>
    <w:rsid w:val="00E26AF3"/>
    <w:rsid w:val="00E276E0"/>
    <w:rsid w:val="00E314EA"/>
    <w:rsid w:val="00E31908"/>
    <w:rsid w:val="00E329BB"/>
    <w:rsid w:val="00E33FDA"/>
    <w:rsid w:val="00E34158"/>
    <w:rsid w:val="00E34632"/>
    <w:rsid w:val="00E406D5"/>
    <w:rsid w:val="00E4627C"/>
    <w:rsid w:val="00E46BCD"/>
    <w:rsid w:val="00E46CDA"/>
    <w:rsid w:val="00E46CF2"/>
    <w:rsid w:val="00E47B8C"/>
    <w:rsid w:val="00E523CF"/>
    <w:rsid w:val="00E56701"/>
    <w:rsid w:val="00E578FA"/>
    <w:rsid w:val="00E61CA4"/>
    <w:rsid w:val="00E62754"/>
    <w:rsid w:val="00E64D2D"/>
    <w:rsid w:val="00E6740F"/>
    <w:rsid w:val="00E70291"/>
    <w:rsid w:val="00E7599E"/>
    <w:rsid w:val="00E8544C"/>
    <w:rsid w:val="00E86B53"/>
    <w:rsid w:val="00E86F4B"/>
    <w:rsid w:val="00E903BF"/>
    <w:rsid w:val="00E9110B"/>
    <w:rsid w:val="00EA2B6F"/>
    <w:rsid w:val="00EA4881"/>
    <w:rsid w:val="00EA4B56"/>
    <w:rsid w:val="00EA5A75"/>
    <w:rsid w:val="00EA6A9E"/>
    <w:rsid w:val="00EB00A2"/>
    <w:rsid w:val="00EB0DDD"/>
    <w:rsid w:val="00EB3478"/>
    <w:rsid w:val="00EB4B39"/>
    <w:rsid w:val="00EB5111"/>
    <w:rsid w:val="00EB5853"/>
    <w:rsid w:val="00EB5C70"/>
    <w:rsid w:val="00EB6029"/>
    <w:rsid w:val="00EB6FE3"/>
    <w:rsid w:val="00EC21F6"/>
    <w:rsid w:val="00EC7FC8"/>
    <w:rsid w:val="00ED2359"/>
    <w:rsid w:val="00EE0F65"/>
    <w:rsid w:val="00EE29AF"/>
    <w:rsid w:val="00EE4182"/>
    <w:rsid w:val="00EE42CA"/>
    <w:rsid w:val="00EE44DA"/>
    <w:rsid w:val="00EE59BD"/>
    <w:rsid w:val="00EF0A66"/>
    <w:rsid w:val="00EF190C"/>
    <w:rsid w:val="00EF4FC5"/>
    <w:rsid w:val="00F01358"/>
    <w:rsid w:val="00F031EF"/>
    <w:rsid w:val="00F0440E"/>
    <w:rsid w:val="00F06E1A"/>
    <w:rsid w:val="00F1093B"/>
    <w:rsid w:val="00F119DB"/>
    <w:rsid w:val="00F12AC0"/>
    <w:rsid w:val="00F144E0"/>
    <w:rsid w:val="00F1460F"/>
    <w:rsid w:val="00F23945"/>
    <w:rsid w:val="00F246A1"/>
    <w:rsid w:val="00F24A67"/>
    <w:rsid w:val="00F27F7A"/>
    <w:rsid w:val="00F30087"/>
    <w:rsid w:val="00F335B5"/>
    <w:rsid w:val="00F37917"/>
    <w:rsid w:val="00F42E57"/>
    <w:rsid w:val="00F43364"/>
    <w:rsid w:val="00F438BC"/>
    <w:rsid w:val="00F43D66"/>
    <w:rsid w:val="00F460F1"/>
    <w:rsid w:val="00F5123E"/>
    <w:rsid w:val="00F544BA"/>
    <w:rsid w:val="00F54C7C"/>
    <w:rsid w:val="00F5513E"/>
    <w:rsid w:val="00F5617C"/>
    <w:rsid w:val="00F63F3F"/>
    <w:rsid w:val="00F66FA5"/>
    <w:rsid w:val="00F71678"/>
    <w:rsid w:val="00F730E3"/>
    <w:rsid w:val="00F755E9"/>
    <w:rsid w:val="00F75F03"/>
    <w:rsid w:val="00F769F9"/>
    <w:rsid w:val="00F87736"/>
    <w:rsid w:val="00F909CD"/>
    <w:rsid w:val="00F94F7D"/>
    <w:rsid w:val="00F965F7"/>
    <w:rsid w:val="00F96B66"/>
    <w:rsid w:val="00F974D1"/>
    <w:rsid w:val="00F97FBB"/>
    <w:rsid w:val="00FA0BAA"/>
    <w:rsid w:val="00FA121E"/>
    <w:rsid w:val="00FA16E0"/>
    <w:rsid w:val="00FA1C4C"/>
    <w:rsid w:val="00FA580F"/>
    <w:rsid w:val="00FA7113"/>
    <w:rsid w:val="00FB0295"/>
    <w:rsid w:val="00FB035C"/>
    <w:rsid w:val="00FB5A39"/>
    <w:rsid w:val="00FB71BD"/>
    <w:rsid w:val="00FC2D50"/>
    <w:rsid w:val="00FC4397"/>
    <w:rsid w:val="00FC499D"/>
    <w:rsid w:val="00FC4A12"/>
    <w:rsid w:val="00FC643B"/>
    <w:rsid w:val="00FC6E05"/>
    <w:rsid w:val="00FD05AD"/>
    <w:rsid w:val="00FD0666"/>
    <w:rsid w:val="00FD6BDC"/>
    <w:rsid w:val="00FD7295"/>
    <w:rsid w:val="00FE2187"/>
    <w:rsid w:val="00FE320C"/>
    <w:rsid w:val="00FE3822"/>
    <w:rsid w:val="00FE4C02"/>
    <w:rsid w:val="00FE4D1D"/>
    <w:rsid w:val="00FE53D1"/>
    <w:rsid w:val="00FF1597"/>
    <w:rsid w:val="00FF283E"/>
    <w:rsid w:val="00FF7895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9EF14788-FFCA-40CA-8376-C597930B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7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979FB67D1F74D922D49AD560C6773" ma:contentTypeVersion="12" ma:contentTypeDescription="Create a new document." ma:contentTypeScope="" ma:versionID="76314f27db061a18505638d1f6bfb11f">
  <xsd:schema xmlns:xsd="http://www.w3.org/2001/XMLSchema" xmlns:xs="http://www.w3.org/2001/XMLSchema" xmlns:p="http://schemas.microsoft.com/office/2006/metadata/properties" xmlns:ns2="ec0ec48b-1e62-4ddc-947b-36e9c5812612" targetNamespace="http://schemas.microsoft.com/office/2006/metadata/properties" ma:root="true" ma:fieldsID="56b984e6ff4d87cc50ce1a98d113fbf8" ns2:_="">
    <xsd:import namespace="ec0ec48b-1e62-4ddc-947b-36e9c58126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ec48b-1e62-4ddc-947b-36e9c5812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BFAB05-4AE3-4F49-9833-BA7A693B2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0ec48b-1e62-4ddc-947b-36e9c5812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39</TotalTime>
  <Pages>2</Pages>
  <Words>356</Words>
  <Characters>1649</Characters>
  <Application>Microsoft Office Word</Application>
  <DocSecurity>0</DocSecurity>
  <Lines>54</Lines>
  <Paragraphs>12</Paragraphs>
  <ScaleCrop>false</ScaleCrop>
  <Company>Grant Thornton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61</cp:revision>
  <cp:lastPrinted>2026-05-12T18:18:00Z</cp:lastPrinted>
  <dcterms:created xsi:type="dcterms:W3CDTF">2025-05-07T20:54:00Z</dcterms:created>
  <dcterms:modified xsi:type="dcterms:W3CDTF">2026-08-13T09:07:00Z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0x010100C4E979FB67D1F74D922D49AD560C6773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</Properties>
</file>