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AFC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70F13801" w14:textId="719097E8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3E96225B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48A1060A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F817732" w14:textId="16B5C8B6" w:rsidR="00303307" w:rsidRDefault="0030330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F0DA3FB" w14:textId="2685347B" w:rsidR="00DC1032" w:rsidRDefault="004F36BF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98D005A" w14:textId="38E1D1D9" w:rsidR="004F36BF" w:rsidRDefault="007B69EC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461A1A7" w14:textId="0A8929F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0A693B" w:rsidRPr="000A693B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83550A" w14:textId="77777777" w:rsidR="0083298D" w:rsidRPr="009C7870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624482" w14:textId="3CDC8E8C" w:rsidR="0083298D" w:rsidRPr="00E45C2D" w:rsidRDefault="00CD716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716D">
        <w:rPr>
          <w:rFonts w:asciiTheme="majorBidi" w:hAnsiTheme="majorBidi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581F53">
        <w:rPr>
          <w:rFonts w:asciiTheme="majorBidi" w:hAnsiTheme="majorBidi" w:cstheme="majorBidi"/>
          <w:sz w:val="30"/>
          <w:szCs w:val="30"/>
        </w:rPr>
        <w:t xml:space="preserve"> </w:t>
      </w:r>
      <w:r w:rsidR="00FB5234" w:rsidRPr="0077438D">
        <w:rPr>
          <w:rFonts w:asciiTheme="majorBidi" w:hAnsiTheme="majorBidi" w:cstheme="majorBidi"/>
          <w:sz w:val="30"/>
          <w:szCs w:val="30"/>
        </w:rPr>
        <w:t>13</w:t>
      </w:r>
      <w:r w:rsidR="00006A0E" w:rsidRPr="0077438D">
        <w:rPr>
          <w:rFonts w:asciiTheme="majorBidi" w:hAnsiTheme="majorBidi" w:cstheme="majorBidi"/>
          <w:sz w:val="30"/>
          <w:szCs w:val="30"/>
        </w:rPr>
        <w:t xml:space="preserve"> </w:t>
      </w:r>
      <w:r w:rsidR="00504033" w:rsidRPr="0077438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B790F" w:rsidRPr="007743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E5" w:rsidRPr="0077438D">
        <w:rPr>
          <w:rFonts w:asciiTheme="majorBidi" w:hAnsiTheme="majorBidi" w:cstheme="majorBidi"/>
          <w:sz w:val="30"/>
          <w:szCs w:val="30"/>
        </w:rPr>
        <w:t>256</w:t>
      </w:r>
      <w:r w:rsidR="00006A0E" w:rsidRPr="0077438D">
        <w:rPr>
          <w:rFonts w:asciiTheme="majorBidi" w:hAnsiTheme="majorBidi" w:cstheme="majorBidi" w:hint="cs"/>
          <w:sz w:val="30"/>
          <w:szCs w:val="30"/>
          <w:cs/>
        </w:rPr>
        <w:t>9</w:t>
      </w:r>
    </w:p>
    <w:p w14:paraId="49EB3460" w14:textId="77777777" w:rsidR="0083298D" w:rsidRPr="009C7870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C7870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081708D" w14:textId="646A4DD3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1B3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3F1B32">
        <w:rPr>
          <w:rFonts w:asciiTheme="majorBidi" w:hAnsiTheme="majorBidi" w:cstheme="majorBidi"/>
          <w:spacing w:val="1"/>
          <w:sz w:val="30"/>
          <w:szCs w:val="30"/>
        </w:rPr>
        <w:br/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3F1B32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3F1B32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3F1B32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 w:rsidRPr="003F1B32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3F1B3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3F1B32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3F1B3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3F1B32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3F1B32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</w:t>
      </w:r>
      <w:r w:rsidR="00CE5719">
        <w:rPr>
          <w:rFonts w:asciiTheme="majorBidi" w:hAnsiTheme="majorBidi" w:cstheme="majorBidi"/>
          <w:spacing w:val="-1"/>
          <w:sz w:val="30"/>
          <w:szCs w:val="30"/>
        </w:rPr>
        <w:t>;</w:t>
      </w:r>
      <w:r w:rsidR="000B42D5" w:rsidRPr="003F1B32">
        <w:rPr>
          <w:rFonts w:asciiTheme="majorBidi" w:hAnsiTheme="majorBidi" w:cstheme="majorBidi"/>
          <w:spacing w:val="-1"/>
          <w:sz w:val="30"/>
          <w:szCs w:val="30"/>
          <w:cs/>
        </w:rPr>
        <w:t>ทรัพย์ที่เกี่ยวข้อง</w:t>
      </w:r>
      <w:r w:rsidR="00EF7ECF" w:rsidRPr="003F1B3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3F1B32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3F1B32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3F1B32">
        <w:rPr>
          <w:rFonts w:asciiTheme="majorBidi" w:hAnsiTheme="majorBidi" w:cstheme="majorBidi"/>
          <w:sz w:val="30"/>
          <w:szCs w:val="30"/>
        </w:rPr>
        <w:br/>
      </w:r>
      <w:r w:rsidR="00EF7ECF" w:rsidRPr="003F1B32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3F1B32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3F1B32">
        <w:rPr>
          <w:rFonts w:asciiTheme="majorBidi" w:hAnsiTheme="majorBidi" w:cstheme="majorBidi"/>
          <w:sz w:val="30"/>
          <w:szCs w:val="30"/>
        </w:rPr>
        <w:t>31</w:t>
      </w:r>
      <w:r w:rsidR="00EF7ECF" w:rsidRPr="003F1B32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3F1B3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3F1B32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3F1B32">
        <w:rPr>
          <w:rFonts w:asciiTheme="majorBidi" w:hAnsiTheme="majorBidi" w:cstheme="majorBidi"/>
          <w:sz w:val="30"/>
          <w:szCs w:val="30"/>
        </w:rPr>
        <w:t>256</w:t>
      </w:r>
      <w:r w:rsidR="00006A0E" w:rsidRPr="003F1B32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654BCD25" w14:textId="042C073F" w:rsidR="00595C3D" w:rsidRPr="009C7870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A3BEF6B" w14:textId="3BDA9A8D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07DE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006A0E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602D0032" w14:textId="144E652A" w:rsidR="00325AC0" w:rsidRPr="009C787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396D79DF" w14:textId="77777777" w:rsidR="001C7DF8" w:rsidRPr="00C81CBE" w:rsidRDefault="001C7DF8" w:rsidP="00820A16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9C7870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4ECE08F" w14:textId="02F16464" w:rsidR="00006A0E" w:rsidRDefault="00006A0E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0C3EA5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หก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7B58DC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B58DC" w:rsidRPr="00C81CBE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7B58DC"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7B58DC"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7B58DC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="007B58DC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48CE9CE4" w14:textId="468474B7" w:rsidR="00C04303" w:rsidRPr="009C7870" w:rsidRDefault="00C04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p w14:paraId="1FAE76F9" w14:textId="21C69694" w:rsidR="008C6A7B" w:rsidRDefault="008C6A7B" w:rsidP="008C6A7B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9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13BD887A" w14:textId="70BC8F8F" w:rsidR="0088416D" w:rsidRPr="00D54CD0" w:rsidRDefault="004B13FD" w:rsidP="00D5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  <w:r w:rsidRPr="00D54CD0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EB2917" w:rsidRPr="00EB2917" w14:paraId="2E065DE2" w14:textId="77777777" w:rsidTr="00EB2917">
        <w:trPr>
          <w:tblHeader/>
        </w:trPr>
        <w:tc>
          <w:tcPr>
            <w:tcW w:w="4950" w:type="dxa"/>
          </w:tcPr>
          <w:p w14:paraId="4729EB0B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EB07E09" w14:textId="15261DB8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3DFE747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FB857A0" w14:textId="724EEA9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2917" w:rsidRPr="00EB2917" w14:paraId="0C322EA0" w14:textId="77777777" w:rsidTr="00EB2917">
        <w:trPr>
          <w:tblHeader/>
        </w:trPr>
        <w:tc>
          <w:tcPr>
            <w:tcW w:w="4950" w:type="dxa"/>
          </w:tcPr>
          <w:p w14:paraId="229C415B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F83FCE6" w14:textId="588A9F63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6589F046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7D39CC5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B2917" w:rsidRPr="00EB2917" w14:paraId="38CC712B" w14:textId="77777777" w:rsidTr="00EB2917">
        <w:trPr>
          <w:tblHeader/>
        </w:trPr>
        <w:tc>
          <w:tcPr>
            <w:tcW w:w="4950" w:type="dxa"/>
          </w:tcPr>
          <w:p w14:paraId="08D21C95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F9F31F4" w14:textId="59116E9B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194C55D4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08566FB" w14:textId="0CCD21C1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EB2917" w:rsidRPr="00EB2917" w14:paraId="40746B27" w14:textId="77777777" w:rsidTr="00EB2917">
        <w:trPr>
          <w:tblHeader/>
        </w:trPr>
        <w:tc>
          <w:tcPr>
            <w:tcW w:w="4950" w:type="dxa"/>
          </w:tcPr>
          <w:p w14:paraId="454C68E3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C9BF031" w14:textId="444DDE45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655A7738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A9C7D01" w14:textId="2277E2F5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A21" w:rsidRPr="00EB2917" w14:paraId="7A845401" w14:textId="77777777" w:rsidTr="00EB2917">
        <w:trPr>
          <w:tblHeader/>
        </w:trPr>
        <w:tc>
          <w:tcPr>
            <w:tcW w:w="4950" w:type="dxa"/>
          </w:tcPr>
          <w:p w14:paraId="1D8B6AAD" w14:textId="7AAE00CB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80" w:type="dxa"/>
          </w:tcPr>
          <w:p w14:paraId="69FB576D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55D752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A32661D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854267" w:rsidRPr="00EB2917" w14:paraId="5262A1D8" w14:textId="77777777" w:rsidTr="00EB2917">
        <w:trPr>
          <w:tblHeader/>
        </w:trPr>
        <w:tc>
          <w:tcPr>
            <w:tcW w:w="4950" w:type="dxa"/>
          </w:tcPr>
          <w:p w14:paraId="419792BD" w14:textId="7777777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6A90DC5C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54267" w:rsidRPr="00EB2917" w14:paraId="59C29C18" w14:textId="77777777" w:rsidTr="00EB2917">
        <w:tc>
          <w:tcPr>
            <w:tcW w:w="4950" w:type="dxa"/>
          </w:tcPr>
          <w:p w14:paraId="2CE7AEF1" w14:textId="31E4340E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</w:tcPr>
          <w:p w14:paraId="5C2D1232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1FDCE8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6A9AD5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7A21" w:rsidRPr="00EB2917" w14:paraId="46018895" w14:textId="77777777" w:rsidTr="00EB2917">
        <w:tc>
          <w:tcPr>
            <w:tcW w:w="4950" w:type="dxa"/>
          </w:tcPr>
          <w:p w14:paraId="19EB1FD6" w14:textId="41938417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2F5D264B" w14:textId="22E91B07" w:rsidR="00BB7A21" w:rsidRPr="00EB2917" w:rsidRDefault="00AC2D58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478,909</w:t>
            </w:r>
          </w:p>
        </w:tc>
        <w:tc>
          <w:tcPr>
            <w:tcW w:w="270" w:type="dxa"/>
          </w:tcPr>
          <w:p w14:paraId="2392DFFE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4A7D775" w14:textId="511D22CA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380,833</w:t>
            </w:r>
          </w:p>
        </w:tc>
      </w:tr>
      <w:tr w:rsidR="00BB7A21" w:rsidRPr="00EB2917" w14:paraId="18FDE73D" w14:textId="77777777" w:rsidTr="00EB2917">
        <w:tc>
          <w:tcPr>
            <w:tcW w:w="4950" w:type="dxa"/>
          </w:tcPr>
          <w:p w14:paraId="0C59BF6E" w14:textId="533F3136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980" w:type="dxa"/>
          </w:tcPr>
          <w:p w14:paraId="6A11A3F8" w14:textId="3528C1AE" w:rsidR="00BB7A21" w:rsidRPr="00EB2917" w:rsidRDefault="00C44757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14,902</w:t>
            </w:r>
          </w:p>
        </w:tc>
        <w:tc>
          <w:tcPr>
            <w:tcW w:w="270" w:type="dxa"/>
          </w:tcPr>
          <w:p w14:paraId="41CC4619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4AA013A" w14:textId="65CC86B5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12,358</w:t>
            </w:r>
          </w:p>
        </w:tc>
      </w:tr>
      <w:tr w:rsidR="00BB7A21" w:rsidRPr="00EB2917" w14:paraId="15E67121" w14:textId="77777777" w:rsidTr="00EB2917">
        <w:trPr>
          <w:trHeight w:val="218"/>
        </w:trPr>
        <w:tc>
          <w:tcPr>
            <w:tcW w:w="4950" w:type="dxa"/>
          </w:tcPr>
          <w:p w14:paraId="04E89765" w14:textId="77777777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6A04AE18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097B598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</w:tcPr>
          <w:p w14:paraId="671E711E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</w:rPr>
            </w:pPr>
          </w:p>
        </w:tc>
      </w:tr>
      <w:tr w:rsidR="00BB7A21" w:rsidRPr="00EB2917" w14:paraId="34FE0E97" w14:textId="77777777" w:rsidTr="00EB2917">
        <w:tc>
          <w:tcPr>
            <w:tcW w:w="4950" w:type="dxa"/>
          </w:tcPr>
          <w:p w14:paraId="4CECF017" w14:textId="153C68FB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3ED697F5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062DA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2D1EA9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7A21" w:rsidRPr="00EB2917" w14:paraId="47691F87" w14:textId="77777777" w:rsidTr="00EB2917">
        <w:tc>
          <w:tcPr>
            <w:tcW w:w="4950" w:type="dxa"/>
          </w:tcPr>
          <w:p w14:paraId="11827E7D" w14:textId="6EAA8888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980" w:type="dxa"/>
          </w:tcPr>
          <w:p w14:paraId="3C230F33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AFDCE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B79F5A" w14:textId="144E6AB0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7A21" w:rsidRPr="00EB2917" w14:paraId="0E07B2B6" w14:textId="77777777" w:rsidTr="00EB2917">
        <w:tc>
          <w:tcPr>
            <w:tcW w:w="4950" w:type="dxa"/>
          </w:tcPr>
          <w:p w14:paraId="457001FE" w14:textId="4DD8BCB4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</w:tcPr>
          <w:p w14:paraId="75093F9E" w14:textId="35B53FBD" w:rsidR="00BB7A21" w:rsidRPr="00EB2917" w:rsidRDefault="00C44757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21,372</w:t>
            </w:r>
          </w:p>
        </w:tc>
        <w:tc>
          <w:tcPr>
            <w:tcW w:w="270" w:type="dxa"/>
          </w:tcPr>
          <w:p w14:paraId="7EDA8223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FBF6EBB" w14:textId="7CBFD296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21,372</w:t>
            </w:r>
          </w:p>
        </w:tc>
      </w:tr>
      <w:tr w:rsidR="00BB7A21" w:rsidRPr="00EB2917" w14:paraId="78C4CE00" w14:textId="77777777" w:rsidTr="00EB2917">
        <w:tc>
          <w:tcPr>
            <w:tcW w:w="4950" w:type="dxa"/>
          </w:tcPr>
          <w:p w14:paraId="4ED69691" w14:textId="4AE34BDE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735545D" w14:textId="4C8699E5" w:rsidR="00BB7A21" w:rsidRPr="00EB2917" w:rsidRDefault="004C3A3A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33F2599D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364B01A" w14:textId="65FEAC44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BB7A21" w:rsidRPr="00EB2917" w14:paraId="359D52AE" w14:textId="77777777" w:rsidTr="00EB2917">
        <w:tc>
          <w:tcPr>
            <w:tcW w:w="4950" w:type="dxa"/>
          </w:tcPr>
          <w:p w14:paraId="328674D2" w14:textId="652E99BE" w:rsidR="00BB7A21" w:rsidRPr="00EB2917" w:rsidRDefault="00BB7A21" w:rsidP="00BB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340834" w14:textId="13942B63" w:rsidR="00BB7A21" w:rsidRPr="00C41BEC" w:rsidRDefault="004C3A3A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22,218</w:t>
            </w:r>
          </w:p>
        </w:tc>
        <w:tc>
          <w:tcPr>
            <w:tcW w:w="270" w:type="dxa"/>
          </w:tcPr>
          <w:p w14:paraId="152B665F" w14:textId="77777777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D02F5D2" w14:textId="76239C91" w:rsidR="00BB7A21" w:rsidRPr="00EB2917" w:rsidRDefault="00BB7A21" w:rsidP="00BB7A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22,340</w:t>
            </w:r>
          </w:p>
        </w:tc>
      </w:tr>
    </w:tbl>
    <w:p w14:paraId="0FDDB6A5" w14:textId="77777777" w:rsidR="00EB2917" w:rsidRPr="00726C24" w:rsidRDefault="00EB2917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121B7EB" w14:textId="7306F501" w:rsidR="00412FA9" w:rsidRPr="00C81CBE" w:rsidRDefault="00412FA9" w:rsidP="00412FA9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0E9320D" w14:textId="77777777" w:rsidR="00854267" w:rsidRPr="00726C24" w:rsidRDefault="00854267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EB2917" w:rsidRPr="00EB2917" w14:paraId="189878AE" w14:textId="77777777" w:rsidTr="00EB2917">
        <w:tc>
          <w:tcPr>
            <w:tcW w:w="4950" w:type="dxa"/>
          </w:tcPr>
          <w:p w14:paraId="409819C8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621DDFC" w14:textId="79560749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7C4DC0B2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DE656B0" w14:textId="746284B6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2917" w:rsidRPr="00EB2917" w14:paraId="25C2E7D7" w14:textId="77777777" w:rsidTr="00EB2917">
        <w:tc>
          <w:tcPr>
            <w:tcW w:w="4950" w:type="dxa"/>
          </w:tcPr>
          <w:p w14:paraId="05C8D8F6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5380EC4" w14:textId="028A2A70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529B2DEC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63DA3D5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B2917" w:rsidRPr="00EB2917" w14:paraId="07EEDAF7" w14:textId="77777777" w:rsidTr="00EB2917">
        <w:tc>
          <w:tcPr>
            <w:tcW w:w="4950" w:type="dxa"/>
          </w:tcPr>
          <w:p w14:paraId="2DC215C7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CA34A2" w14:textId="098AC8F5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2D51ED50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B09F453" w14:textId="2C4C1050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EB2917" w:rsidRPr="00EB2917" w14:paraId="6F861F1C" w14:textId="77777777" w:rsidTr="00EB2917">
        <w:tc>
          <w:tcPr>
            <w:tcW w:w="4950" w:type="dxa"/>
          </w:tcPr>
          <w:p w14:paraId="2C5A5D6A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1BE79CF" w14:textId="7D70FBF0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353CCEC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0E94197" w14:textId="6C6B5DE2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267" w:rsidRPr="00EB2917" w14:paraId="2A50C49C" w14:textId="77777777" w:rsidTr="00EB2917">
        <w:tc>
          <w:tcPr>
            <w:tcW w:w="4950" w:type="dxa"/>
          </w:tcPr>
          <w:p w14:paraId="450B4139" w14:textId="7777777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BD213C1" w14:textId="5F6C7C47" w:rsidR="00854267" w:rsidRPr="00EB2917" w:rsidRDefault="00412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4CAA1B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26A33B" w14:textId="7D1CD011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54267" w:rsidRPr="00EB2917" w14:paraId="65BACCCF" w14:textId="77777777" w:rsidTr="00EB2917">
        <w:tc>
          <w:tcPr>
            <w:tcW w:w="4950" w:type="dxa"/>
          </w:tcPr>
          <w:p w14:paraId="07646C89" w14:textId="2117819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2A484E2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8AA605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0FF871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854267" w:rsidRPr="00EB2917" w14:paraId="6A8DC9B6" w14:textId="77777777" w:rsidTr="00EB2917">
        <w:tc>
          <w:tcPr>
            <w:tcW w:w="4950" w:type="dxa"/>
          </w:tcPr>
          <w:p w14:paraId="4A4FFF29" w14:textId="7777777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79FC9930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54267" w:rsidRPr="00EB2917" w14:paraId="605601FF" w14:textId="77777777" w:rsidTr="00EB2917">
        <w:tc>
          <w:tcPr>
            <w:tcW w:w="4950" w:type="dxa"/>
          </w:tcPr>
          <w:p w14:paraId="5C802DF2" w14:textId="551A0C1C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</w:tcPr>
          <w:p w14:paraId="3C6F8D28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87151E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F41F4B8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267" w:rsidRPr="00EB2917" w14:paraId="18F0B15B" w14:textId="77777777" w:rsidTr="00EB2917">
        <w:tc>
          <w:tcPr>
            <w:tcW w:w="4950" w:type="dxa"/>
          </w:tcPr>
          <w:p w14:paraId="5E977498" w14:textId="49E5E978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7360C6B4" w14:textId="354F987E" w:rsidR="00854267" w:rsidRPr="00EB2917" w:rsidRDefault="00051E19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169,375</w:t>
            </w:r>
          </w:p>
        </w:tc>
        <w:tc>
          <w:tcPr>
            <w:tcW w:w="270" w:type="dxa"/>
          </w:tcPr>
          <w:p w14:paraId="62B3DF46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989723F" w14:textId="51AABA41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138,918</w:t>
            </w:r>
          </w:p>
        </w:tc>
      </w:tr>
      <w:tr w:rsidR="00854267" w:rsidRPr="00726C24" w14:paraId="041FD9AB" w14:textId="77777777" w:rsidTr="00EB2917">
        <w:tc>
          <w:tcPr>
            <w:tcW w:w="4950" w:type="dxa"/>
          </w:tcPr>
          <w:p w14:paraId="282DC734" w14:textId="77777777" w:rsidR="00854267" w:rsidRPr="00726C24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F3FD4E7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ED798E7" w14:textId="77777777" w:rsidR="00854267" w:rsidRPr="00726C24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011C0D7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4267" w:rsidRPr="00EB2917" w14:paraId="4A0F1658" w14:textId="77777777" w:rsidTr="00EB2917">
        <w:tc>
          <w:tcPr>
            <w:tcW w:w="4950" w:type="dxa"/>
          </w:tcPr>
          <w:p w14:paraId="77C8BFAB" w14:textId="1ACFD5ED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80" w:type="dxa"/>
          </w:tcPr>
          <w:p w14:paraId="6B6E08A4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E6FCA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238E19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267" w:rsidRPr="00EB2917" w14:paraId="15AE796D" w14:textId="77777777" w:rsidTr="00EB2917">
        <w:tc>
          <w:tcPr>
            <w:tcW w:w="4950" w:type="dxa"/>
          </w:tcPr>
          <w:p w14:paraId="205111D8" w14:textId="5E848D27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12651D3" w14:textId="04393394" w:rsidR="00854267" w:rsidRPr="00EB2917" w:rsidRDefault="00D80853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5,057</w:t>
            </w:r>
          </w:p>
        </w:tc>
        <w:tc>
          <w:tcPr>
            <w:tcW w:w="270" w:type="dxa"/>
          </w:tcPr>
          <w:p w14:paraId="161DFB00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732DF55" w14:textId="61BE7433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7,243</w:t>
            </w:r>
          </w:p>
        </w:tc>
      </w:tr>
      <w:tr w:rsidR="00854267" w:rsidRPr="00726C24" w14:paraId="438B6254" w14:textId="77777777" w:rsidTr="00EB2917">
        <w:tc>
          <w:tcPr>
            <w:tcW w:w="4950" w:type="dxa"/>
          </w:tcPr>
          <w:p w14:paraId="65670F68" w14:textId="77777777" w:rsidR="00854267" w:rsidRPr="00726C24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DC6E338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207BE67" w14:textId="77777777" w:rsidR="00854267" w:rsidRPr="00726C24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E202DD7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54267" w:rsidRPr="00EB2917" w14:paraId="519FF2DF" w14:textId="77777777" w:rsidTr="00EB2917">
        <w:tc>
          <w:tcPr>
            <w:tcW w:w="4950" w:type="dxa"/>
          </w:tcPr>
          <w:p w14:paraId="2DFF8A2E" w14:textId="097E93BF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0" w:type="dxa"/>
          </w:tcPr>
          <w:p w14:paraId="3F64D370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04987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E191B6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4267" w:rsidRPr="00EB2917" w14:paraId="344FAD5C" w14:textId="77777777" w:rsidTr="00812E89">
        <w:tc>
          <w:tcPr>
            <w:tcW w:w="4950" w:type="dxa"/>
          </w:tcPr>
          <w:p w14:paraId="09E94A30" w14:textId="7413C251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55CFC69D" w14:textId="1F4AE89C" w:rsidR="00854267" w:rsidRPr="00EB2917" w:rsidRDefault="001E1059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77,441</w:t>
            </w:r>
          </w:p>
        </w:tc>
        <w:tc>
          <w:tcPr>
            <w:tcW w:w="270" w:type="dxa"/>
          </w:tcPr>
          <w:p w14:paraId="1F035133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5D4ED509" w14:textId="1B2A06F9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79,166</w:t>
            </w:r>
          </w:p>
        </w:tc>
      </w:tr>
    </w:tbl>
    <w:p w14:paraId="145A6A61" w14:textId="0367F06A" w:rsidR="00BB1C8F" w:rsidRPr="00C46ECB" w:rsidRDefault="00BB1C8F" w:rsidP="005B41F6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46EC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A83A6D3" w14:textId="77777777" w:rsidR="003F1B32" w:rsidRPr="00E7359E" w:rsidRDefault="003F1B32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980"/>
        <w:gridCol w:w="270"/>
        <w:gridCol w:w="1980"/>
      </w:tblGrid>
      <w:tr w:rsidR="00744977" w:rsidRPr="00EB2917" w14:paraId="73702515" w14:textId="77777777" w:rsidTr="00EB2917">
        <w:tc>
          <w:tcPr>
            <w:tcW w:w="3510" w:type="dxa"/>
          </w:tcPr>
          <w:p w14:paraId="545D09B6" w14:textId="77777777" w:rsidR="00744977" w:rsidRPr="00EB2917" w:rsidRDefault="0074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4A6509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12BC8D" w14:textId="3814CAC0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6D81C21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BBBEC96" w14:textId="19DEF330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4977" w:rsidRPr="00EB2917" w14:paraId="33146942" w14:textId="77777777" w:rsidTr="00EB2917">
        <w:tc>
          <w:tcPr>
            <w:tcW w:w="3510" w:type="dxa"/>
          </w:tcPr>
          <w:p w14:paraId="0929CBC7" w14:textId="77777777" w:rsidR="00744977" w:rsidRPr="00EB2917" w:rsidRDefault="0074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7B437F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AD92D70" w14:textId="578186AD" w:rsidR="00744977" w:rsidRPr="00EB2917" w:rsidRDefault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</w:t>
            </w:r>
            <w:r w:rsidR="00744977"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08B0F469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79D2801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31887" w:rsidRPr="00EB2917" w14:paraId="6B4772B3" w14:textId="77777777" w:rsidTr="00EB2917">
        <w:tc>
          <w:tcPr>
            <w:tcW w:w="3510" w:type="dxa"/>
          </w:tcPr>
          <w:p w14:paraId="304B9ABB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7BB466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7C49D4D" w14:textId="3ECD9A12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3CD34A32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0D234FC" w14:textId="692FB25D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431887" w:rsidRPr="00EB2917" w14:paraId="3FAFB3CE" w14:textId="77777777" w:rsidTr="00EB2917">
        <w:tc>
          <w:tcPr>
            <w:tcW w:w="3510" w:type="dxa"/>
          </w:tcPr>
          <w:p w14:paraId="368736BD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C4BCE5B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3386B8E" w14:textId="709C72B0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682C8AE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59877F" w14:textId="6E1A191B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887" w:rsidRPr="00EB2917" w14:paraId="2CBCAB61" w14:textId="77777777" w:rsidTr="00EB2917">
        <w:tc>
          <w:tcPr>
            <w:tcW w:w="3510" w:type="dxa"/>
          </w:tcPr>
          <w:p w14:paraId="2F081DFC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73282F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DD97289" w14:textId="5844F06B" w:rsidR="00431887" w:rsidRPr="00EB2917" w:rsidRDefault="00412FA9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0BB4FA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E2AD866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31887" w:rsidRPr="00EB2917" w14:paraId="0658D2E4" w14:textId="77777777" w:rsidTr="00EB2917">
        <w:tc>
          <w:tcPr>
            <w:tcW w:w="3510" w:type="dxa"/>
          </w:tcPr>
          <w:p w14:paraId="5D077869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2A33BA0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7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</w:tcPr>
          <w:p w14:paraId="4B3316AE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F9FBD7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E3F1D6D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431887" w:rsidRPr="00EB2917" w14:paraId="629169D7" w14:textId="77777777" w:rsidTr="00EB2917">
        <w:tc>
          <w:tcPr>
            <w:tcW w:w="3510" w:type="dxa"/>
          </w:tcPr>
          <w:p w14:paraId="189F3BCA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C56862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434253B0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1887" w:rsidRPr="00EB2917" w14:paraId="79775E83" w14:textId="77777777" w:rsidTr="00EB2917">
        <w:tc>
          <w:tcPr>
            <w:tcW w:w="3510" w:type="dxa"/>
          </w:tcPr>
          <w:p w14:paraId="7F965450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52D80E4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DB6802B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5FED8D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42924D8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5C6AA2F4" w14:textId="77777777" w:rsidTr="00EB2917">
        <w:tc>
          <w:tcPr>
            <w:tcW w:w="3510" w:type="dxa"/>
          </w:tcPr>
          <w:p w14:paraId="7371C4F1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6E9D4D68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3AF725D" w14:textId="548193EF" w:rsidR="00431887" w:rsidRPr="00EB2917" w:rsidRDefault="004B0E03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169,375</w:t>
            </w:r>
          </w:p>
        </w:tc>
        <w:tc>
          <w:tcPr>
            <w:tcW w:w="270" w:type="dxa"/>
          </w:tcPr>
          <w:p w14:paraId="1CC31CB3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430BA60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138,918</w:t>
            </w:r>
          </w:p>
        </w:tc>
      </w:tr>
      <w:tr w:rsidR="00431887" w:rsidRPr="00EB2917" w14:paraId="18A9F43E" w14:textId="77777777" w:rsidTr="00EB2917">
        <w:tc>
          <w:tcPr>
            <w:tcW w:w="3510" w:type="dxa"/>
          </w:tcPr>
          <w:p w14:paraId="01FA5FAF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D356568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48046C4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77AAF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9A6F3B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54EBB207" w14:textId="77777777" w:rsidTr="00EB2917">
        <w:tc>
          <w:tcPr>
            <w:tcW w:w="3510" w:type="dxa"/>
          </w:tcPr>
          <w:p w14:paraId="4B0B9EC7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17D7113C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BCF594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5ECE1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5FD63D5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776A8ECC" w14:textId="77777777" w:rsidTr="00EB2917">
        <w:tc>
          <w:tcPr>
            <w:tcW w:w="3510" w:type="dxa"/>
          </w:tcPr>
          <w:p w14:paraId="7119939A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7D406BB5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710D32" w14:textId="186E9265" w:rsidR="00431887" w:rsidRPr="00E90FC5" w:rsidRDefault="006E542D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61CD6">
              <w:rPr>
                <w:rFonts w:ascii="Angsana New" w:hAnsi="Angsana New" w:cs="Angsana New"/>
                <w:sz w:val="30"/>
                <w:szCs w:val="30"/>
              </w:rPr>
              <w:t>323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1CD6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2B13F62E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81356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1,376,543</w:t>
            </w:r>
          </w:p>
        </w:tc>
      </w:tr>
      <w:tr w:rsidR="00431887" w:rsidRPr="00EB2917" w14:paraId="77B3A12A" w14:textId="77777777" w:rsidTr="00EB2917">
        <w:tc>
          <w:tcPr>
            <w:tcW w:w="3510" w:type="dxa"/>
          </w:tcPr>
          <w:p w14:paraId="4DF53007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52406990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1E9E2B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69DD5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01AF6C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43D06F58" w14:textId="77777777" w:rsidTr="00EB2917">
        <w:tc>
          <w:tcPr>
            <w:tcW w:w="3510" w:type="dxa"/>
          </w:tcPr>
          <w:p w14:paraId="413ACDC8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07F53F83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6922D80" w14:textId="0ABE2285" w:rsidR="00431887" w:rsidRPr="00E90FC5" w:rsidRDefault="006E542D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673,641</w:t>
            </w:r>
          </w:p>
        </w:tc>
        <w:tc>
          <w:tcPr>
            <w:tcW w:w="270" w:type="dxa"/>
          </w:tcPr>
          <w:p w14:paraId="10E86816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EEDCCA3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572,009</w:t>
            </w:r>
          </w:p>
        </w:tc>
      </w:tr>
      <w:tr w:rsidR="00431887" w:rsidRPr="00EB2917" w14:paraId="13392DF2" w14:textId="77777777" w:rsidTr="00EB2917">
        <w:tc>
          <w:tcPr>
            <w:tcW w:w="3510" w:type="dxa"/>
          </w:tcPr>
          <w:p w14:paraId="2E4C4C8D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217EEF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00F7C20" w14:textId="01E7FE95" w:rsidR="00431887" w:rsidRPr="00EB2917" w:rsidRDefault="004B29C1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44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997</w:t>
            </w:r>
            <w:r w:rsidR="00344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4D19C7A4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10CCD9F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1,948,552</w:t>
            </w:r>
          </w:p>
        </w:tc>
      </w:tr>
      <w:tr w:rsidR="00431887" w:rsidRPr="00EB2917" w14:paraId="281EBF68" w14:textId="77777777" w:rsidTr="00EB2917">
        <w:tc>
          <w:tcPr>
            <w:tcW w:w="3510" w:type="dxa"/>
          </w:tcPr>
          <w:p w14:paraId="13A46705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510F6F2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6DE6A5F" w14:textId="37E40E6D" w:rsidR="00431887" w:rsidRPr="00EB2917" w:rsidRDefault="004B29C1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2,166,643</w:t>
            </w:r>
          </w:p>
        </w:tc>
        <w:tc>
          <w:tcPr>
            <w:tcW w:w="270" w:type="dxa"/>
          </w:tcPr>
          <w:p w14:paraId="6DA38AC9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6103DC7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2,087,470</w:t>
            </w:r>
          </w:p>
        </w:tc>
      </w:tr>
    </w:tbl>
    <w:p w14:paraId="3856E951" w14:textId="754B03F3" w:rsidR="00D3598E" w:rsidRPr="00813B84" w:rsidRDefault="00D3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D694816" w14:textId="16EA96C4" w:rsidR="005A1C4E" w:rsidRPr="008862C2" w:rsidRDefault="000B7744" w:rsidP="00D420A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924D56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53B08FF" w14:textId="4B472D2A" w:rsidR="002B6B2C" w:rsidRPr="008862C2" w:rsidRDefault="002B6B2C" w:rsidP="002B6B2C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684441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84441">
        <w:rPr>
          <w:rFonts w:asciiTheme="majorBidi" w:hAnsiTheme="majorBidi" w:cstheme="majorBidi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84441" w:rsidRPr="006D05D5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68444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42DF386" w14:textId="77777777" w:rsidR="00F21248" w:rsidRPr="00E7359E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sz w:val="24"/>
          <w:szCs w:val="24"/>
          <w:lang w:val="x-none" w:eastAsia="x-none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170"/>
        <w:gridCol w:w="270"/>
        <w:gridCol w:w="1161"/>
        <w:gridCol w:w="274"/>
        <w:gridCol w:w="1148"/>
      </w:tblGrid>
      <w:tr w:rsidR="00FF01F6" w:rsidRPr="00C04303" w14:paraId="1E925BFE" w14:textId="77777777">
        <w:trPr>
          <w:tblHeader/>
        </w:trPr>
        <w:tc>
          <w:tcPr>
            <w:tcW w:w="3600" w:type="dxa"/>
          </w:tcPr>
          <w:p w14:paraId="2F3E82B3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28D749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5D7BF39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CFADE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5003C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3AAD1F3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1E5FD941" w14:textId="77777777">
        <w:trPr>
          <w:tblHeader/>
        </w:trPr>
        <w:tc>
          <w:tcPr>
            <w:tcW w:w="3600" w:type="dxa"/>
          </w:tcPr>
          <w:p w14:paraId="6FDFD3C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CD1F9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70429017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9EBC4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A94490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30B80335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395977EA" w14:textId="77777777">
        <w:trPr>
          <w:tblHeader/>
        </w:trPr>
        <w:tc>
          <w:tcPr>
            <w:tcW w:w="3600" w:type="dxa"/>
          </w:tcPr>
          <w:p w14:paraId="5E1E53A6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C7BFA9E" w14:textId="77777777" w:rsidR="00FF01F6" w:rsidRPr="00C56A15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6A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B4A6E2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7046C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70E43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83" w:type="dxa"/>
            <w:gridSpan w:val="3"/>
          </w:tcPr>
          <w:p w14:paraId="65CB0A5D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01F6" w:rsidRPr="00C04303" w14:paraId="3DF6802D" w14:textId="77777777">
        <w:trPr>
          <w:tblHeader/>
        </w:trPr>
        <w:tc>
          <w:tcPr>
            <w:tcW w:w="3600" w:type="dxa"/>
          </w:tcPr>
          <w:p w14:paraId="385A1597" w14:textId="59916289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FB039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270" w:type="dxa"/>
          </w:tcPr>
          <w:p w14:paraId="22C4B6FB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AC84D6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270" w:type="dxa"/>
          </w:tcPr>
          <w:p w14:paraId="4870F4C9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06BA45A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274" w:type="dxa"/>
          </w:tcPr>
          <w:p w14:paraId="2C8CE8AA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34C67EAD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</w:tr>
      <w:tr w:rsidR="00FF01F6" w:rsidRPr="00C04303" w14:paraId="382F292D" w14:textId="77777777">
        <w:trPr>
          <w:tblHeader/>
        </w:trPr>
        <w:tc>
          <w:tcPr>
            <w:tcW w:w="3600" w:type="dxa"/>
          </w:tcPr>
          <w:p w14:paraId="34A00335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53" w:type="dxa"/>
            <w:gridSpan w:val="7"/>
          </w:tcPr>
          <w:p w14:paraId="79A7DF5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F01F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FF01F6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FF01F6" w:rsidRPr="00C04303" w14:paraId="724FB71E" w14:textId="77777777">
        <w:tc>
          <w:tcPr>
            <w:tcW w:w="3600" w:type="dxa"/>
          </w:tcPr>
          <w:p w14:paraId="044B7BD8" w14:textId="3B9B37E2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F01F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260" w:type="dxa"/>
          </w:tcPr>
          <w:p w14:paraId="5EDAAE70" w14:textId="36CE2B98" w:rsidR="00FF01F6" w:rsidRPr="00FF01F6" w:rsidRDefault="000633A0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155,</w:t>
            </w:r>
            <w:r w:rsidR="008B681A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270" w:type="dxa"/>
          </w:tcPr>
          <w:p w14:paraId="0662D589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A689E4" w14:textId="4D9F939B" w:rsidR="00FF01F6" w:rsidRPr="00FF01F6" w:rsidRDefault="00684441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150</w:t>
            </w:r>
            <w:r w:rsidRPr="006844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701</w:t>
            </w:r>
          </w:p>
        </w:tc>
        <w:tc>
          <w:tcPr>
            <w:tcW w:w="270" w:type="dxa"/>
          </w:tcPr>
          <w:p w14:paraId="4804AE3E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769D6620" w14:textId="23A43D17" w:rsidR="00FF01F6" w:rsidRPr="00FF01F6" w:rsidRDefault="00290234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166,291</w:t>
            </w:r>
          </w:p>
        </w:tc>
        <w:tc>
          <w:tcPr>
            <w:tcW w:w="274" w:type="dxa"/>
          </w:tcPr>
          <w:p w14:paraId="0F63BF28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00A919CE" w14:textId="06C85E7A" w:rsidR="00FF01F6" w:rsidRPr="00FF01F6" w:rsidRDefault="00684441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166</w:t>
            </w:r>
            <w:r w:rsidRPr="006844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291</w:t>
            </w:r>
          </w:p>
        </w:tc>
      </w:tr>
      <w:tr w:rsidR="00FF01F6" w:rsidRPr="00C04303" w14:paraId="49A3817D" w14:textId="77777777">
        <w:tc>
          <w:tcPr>
            <w:tcW w:w="3600" w:type="dxa"/>
          </w:tcPr>
          <w:p w14:paraId="3D4111FF" w14:textId="55B31168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ส่วนแบ่งกำไรของการร่วมค้า</w:t>
            </w:r>
          </w:p>
        </w:tc>
        <w:tc>
          <w:tcPr>
            <w:tcW w:w="1260" w:type="dxa"/>
          </w:tcPr>
          <w:p w14:paraId="045C378F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CC2D35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EF364E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02FEF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CFC1F2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F43D158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48" w:type="dxa"/>
          </w:tcPr>
          <w:p w14:paraId="37C2DCF5" w14:textId="5756C4D3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0C629570" w14:textId="77777777">
        <w:tc>
          <w:tcPr>
            <w:tcW w:w="3600" w:type="dxa"/>
          </w:tcPr>
          <w:p w14:paraId="20AB7420" w14:textId="51AF9F8B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1260" w:type="dxa"/>
          </w:tcPr>
          <w:p w14:paraId="6C92AFB0" w14:textId="0BE76F30" w:rsidR="00FF01F6" w:rsidRPr="00FF01F6" w:rsidRDefault="008B7323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12,63</w:t>
            </w:r>
            <w:r w:rsidR="0064281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26AD864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FC4C11" w14:textId="71F6A631" w:rsidR="00FF01F6" w:rsidRPr="00684441" w:rsidRDefault="00684441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6844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807</w:t>
            </w:r>
          </w:p>
        </w:tc>
        <w:tc>
          <w:tcPr>
            <w:tcW w:w="270" w:type="dxa"/>
          </w:tcPr>
          <w:p w14:paraId="54FF1CEA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A0516B2" w14:textId="0445A494" w:rsidR="00FF01F6" w:rsidRPr="00FF01F6" w:rsidRDefault="00EB23BF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04494C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320BDE79" w14:textId="65077886" w:rsidR="00FF01F6" w:rsidRPr="00FF01F6" w:rsidRDefault="00684441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F01F6" w:rsidRPr="00C04303" w14:paraId="633339AA" w14:textId="77777777">
        <w:tc>
          <w:tcPr>
            <w:tcW w:w="3600" w:type="dxa"/>
          </w:tcPr>
          <w:p w14:paraId="3D0B961F" w14:textId="59886C63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ผลต่างของอัตราแลกเปลี่ยนจากการ</w:t>
            </w:r>
          </w:p>
        </w:tc>
        <w:tc>
          <w:tcPr>
            <w:tcW w:w="1260" w:type="dxa"/>
          </w:tcPr>
          <w:p w14:paraId="008AF21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61320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C8AA5C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3C7AD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14167C4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536A5FD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2C8AC84F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774C8ADE" w14:textId="77777777">
        <w:tc>
          <w:tcPr>
            <w:tcW w:w="3600" w:type="dxa"/>
          </w:tcPr>
          <w:p w14:paraId="5B9FEBDA" w14:textId="77777777" w:rsidR="00FF01F6" w:rsidRPr="00FF01F6" w:rsidRDefault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260" w:type="dxa"/>
          </w:tcPr>
          <w:p w14:paraId="2128006F" w14:textId="6D88CB0E" w:rsidR="00FF01F6" w:rsidRPr="00FF01F6" w:rsidRDefault="00F57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(13,52</w:t>
            </w:r>
            <w:r w:rsidR="00642812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A56DEE" w14:textId="77777777" w:rsidR="00FF01F6" w:rsidRPr="00FF01F6" w:rsidRDefault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770180" w14:textId="464C3DBF" w:rsidR="00FF01F6" w:rsidRPr="00FF01F6" w:rsidRDefault="006844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(4</w:t>
            </w:r>
            <w:r w:rsidRPr="006844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832)</w:t>
            </w:r>
          </w:p>
        </w:tc>
        <w:tc>
          <w:tcPr>
            <w:tcW w:w="270" w:type="dxa"/>
          </w:tcPr>
          <w:p w14:paraId="6781749F" w14:textId="77777777" w:rsidR="00FF01F6" w:rsidRPr="00FF01F6" w:rsidRDefault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C63F1E4" w14:textId="7EC77ADC" w:rsidR="00FF01F6" w:rsidRPr="00FF01F6" w:rsidRDefault="00EB2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143BAE1" w14:textId="77777777" w:rsidR="00FF01F6" w:rsidRPr="00FF01F6" w:rsidRDefault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2E6517BD" w14:textId="5086F5E2" w:rsidR="00FF01F6" w:rsidRPr="00FF01F6" w:rsidRDefault="006844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6844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F01F6" w:rsidRPr="00C04303" w14:paraId="0ABB96B5" w14:textId="77777777">
        <w:tc>
          <w:tcPr>
            <w:tcW w:w="3600" w:type="dxa"/>
          </w:tcPr>
          <w:p w14:paraId="782D5910" w14:textId="24353CBF" w:rsidR="00FF01F6" w:rsidRPr="00FF01F6" w:rsidRDefault="00684441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44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</w:t>
            </w: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844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วันที่</w:t>
            </w: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30 </w:t>
            </w:r>
            <w:r w:rsidRPr="006844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BEC414" w14:textId="5C72983F" w:rsidR="00FF01F6" w:rsidRPr="00FF01F6" w:rsidRDefault="00C3223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154,45</w:t>
            </w:r>
            <w:r w:rsidR="00084B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7752A79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EB63DC" w14:textId="71513E35" w:rsidR="00FF01F6" w:rsidRPr="00FF01F6" w:rsidRDefault="00684441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152</w:t>
            </w: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676</w:t>
            </w:r>
          </w:p>
        </w:tc>
        <w:tc>
          <w:tcPr>
            <w:tcW w:w="270" w:type="dxa"/>
          </w:tcPr>
          <w:p w14:paraId="3562CB29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A18AE60" w14:textId="03BA22B1" w:rsidR="00FF01F6" w:rsidRPr="00FF01F6" w:rsidRDefault="00EB23BF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166,291</w:t>
            </w:r>
          </w:p>
        </w:tc>
        <w:tc>
          <w:tcPr>
            <w:tcW w:w="274" w:type="dxa"/>
          </w:tcPr>
          <w:p w14:paraId="0FE6617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43685E6" w14:textId="56478898" w:rsidR="00FF01F6" w:rsidRPr="00FF01F6" w:rsidRDefault="00684441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166</w:t>
            </w: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6844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291</w:t>
            </w:r>
          </w:p>
        </w:tc>
      </w:tr>
    </w:tbl>
    <w:p w14:paraId="7AD7C85F" w14:textId="19853857" w:rsidR="00FF01F6" w:rsidRDefault="00FF01F6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F01F6" w:rsidSect="00B8427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865F2B8" w14:textId="57960FCB" w:rsidR="003E7C1A" w:rsidRDefault="003E7C1A" w:rsidP="003E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Pr="00E578A7">
        <w:rPr>
          <w:rFonts w:asciiTheme="majorBidi" w:hAnsiTheme="majorBidi" w:cstheme="majorBidi"/>
          <w:sz w:val="30"/>
          <w:szCs w:val="30"/>
        </w:rPr>
        <w:t xml:space="preserve">30 </w:t>
      </w:r>
      <w:r w:rsidRPr="00E578A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2569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720"/>
        <w:gridCol w:w="184"/>
        <w:gridCol w:w="716"/>
        <w:gridCol w:w="180"/>
        <w:gridCol w:w="810"/>
        <w:gridCol w:w="180"/>
        <w:gridCol w:w="810"/>
        <w:gridCol w:w="184"/>
        <w:gridCol w:w="806"/>
        <w:gridCol w:w="183"/>
        <w:gridCol w:w="807"/>
        <w:gridCol w:w="183"/>
        <w:gridCol w:w="807"/>
        <w:gridCol w:w="182"/>
        <w:gridCol w:w="808"/>
        <w:gridCol w:w="181"/>
        <w:gridCol w:w="809"/>
        <w:gridCol w:w="180"/>
        <w:gridCol w:w="810"/>
        <w:gridCol w:w="180"/>
        <w:gridCol w:w="1259"/>
        <w:gridCol w:w="181"/>
        <w:gridCol w:w="1260"/>
      </w:tblGrid>
      <w:tr w:rsidR="00C74A87" w:rsidRPr="00A541E6" w14:paraId="5DF99BA8" w14:textId="77777777" w:rsidTr="00C74A87">
        <w:trPr>
          <w:cantSplit/>
          <w:tblHeader/>
        </w:trPr>
        <w:tc>
          <w:tcPr>
            <w:tcW w:w="2430" w:type="dxa"/>
          </w:tcPr>
          <w:p w14:paraId="0124799E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F5A663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A0FE7D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4F3E917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5EE157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8F7840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A91981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84EBD2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C57B0FB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3B2D50E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4862900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39DFD8D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B8E82E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0540A6B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C49A42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502B8A4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164369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6C8ED0D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DEE925C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471AD9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81C347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0D16B50C" w14:textId="1A716361" w:rsidR="00C74A87" w:rsidRP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81" w:type="dxa"/>
          </w:tcPr>
          <w:p w14:paraId="3B2C36B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A3C14E0" w14:textId="6C6AD6F1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74A87" w:rsidRPr="00A541E6" w14:paraId="6626EC9B" w14:textId="77777777" w:rsidTr="00C74A87">
        <w:trPr>
          <w:cantSplit/>
          <w:tblHeader/>
        </w:trPr>
        <w:tc>
          <w:tcPr>
            <w:tcW w:w="2430" w:type="dxa"/>
          </w:tcPr>
          <w:p w14:paraId="0EEEBDAC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EF1FC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BA44E7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9633E9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65F1E3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4FD7E0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D900A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BCBC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CC596D2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13379DA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7A6EAD3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398B897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925EB9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ECB79E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F11B89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45E4435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0F928F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51A47D7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6D345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E7EA53C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B95B34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490BABBF" w14:textId="52FB3C54" w:rsidR="00C74A87" w:rsidRP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  <w:r w:rsidRPr="00C74A8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แสดง</w:t>
            </w: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1" w:type="dxa"/>
          </w:tcPr>
          <w:p w14:paraId="5FC8890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B3D34FF" w14:textId="4997F270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8416D" w:rsidRPr="00A541E6" w14:paraId="417C9499" w14:textId="77777777" w:rsidTr="00C74A87">
        <w:trPr>
          <w:cantSplit/>
          <w:tblHeader/>
        </w:trPr>
        <w:tc>
          <w:tcPr>
            <w:tcW w:w="2430" w:type="dxa"/>
          </w:tcPr>
          <w:p w14:paraId="672CD63E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7F78916E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701382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C8B229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0BB4EC1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756" w:type="dxa"/>
            <w:gridSpan w:val="11"/>
          </w:tcPr>
          <w:p w14:paraId="0F60512B" w14:textId="791CE3CC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7D169BC2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67626A12" w14:textId="3D1E6EFD" w:rsidR="00C74A87" w:rsidRP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1" w:type="dxa"/>
          </w:tcPr>
          <w:p w14:paraId="458C137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9D3E81E" w14:textId="0CCDADF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A541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416D" w:rsidRPr="00A541E6" w14:paraId="007F8FCB" w14:textId="77777777" w:rsidTr="00C74A87">
        <w:trPr>
          <w:cantSplit/>
          <w:tblHeader/>
        </w:trPr>
        <w:tc>
          <w:tcPr>
            <w:tcW w:w="2430" w:type="dxa"/>
          </w:tcPr>
          <w:p w14:paraId="2727A8C4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406DF1FB" w14:textId="651C9874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  <w:r w:rsidRPr="00A541E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4E8F2A3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738B7B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A850AD" w14:textId="1320AA7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452BD3FD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796" w:type="dxa"/>
            <w:gridSpan w:val="3"/>
          </w:tcPr>
          <w:p w14:paraId="1726C85F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C16A5BD" w14:textId="45E1A2ED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3" w:type="dxa"/>
          </w:tcPr>
          <w:p w14:paraId="7BE11B1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7" w:type="dxa"/>
            <w:gridSpan w:val="3"/>
          </w:tcPr>
          <w:p w14:paraId="0964FD06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9A885B" w14:textId="024B874F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</w:tcPr>
          <w:p w14:paraId="4E6DCC2C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9" w:type="dxa"/>
            <w:gridSpan w:val="3"/>
          </w:tcPr>
          <w:p w14:paraId="64E7499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A59012D" w14:textId="17FF482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738F18B3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25BFC100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96205A6" w14:textId="485BEBF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C74A87" w:rsidRPr="00A541E6" w14:paraId="77D556A0" w14:textId="77777777" w:rsidTr="00C74A87">
        <w:trPr>
          <w:cantSplit/>
          <w:tblHeader/>
        </w:trPr>
        <w:tc>
          <w:tcPr>
            <w:tcW w:w="2430" w:type="dxa"/>
          </w:tcPr>
          <w:p w14:paraId="459616F4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D13C33" w14:textId="77777777" w:rsidR="003E7C1A" w:rsidRPr="00DF5CD9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0" w:name="_Hlk167307345"/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29FB63D6" w14:textId="22FF1B3D" w:rsidR="00C74A87" w:rsidRPr="00A541E6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bookmarkEnd w:id="0"/>
          </w:p>
        </w:tc>
        <w:tc>
          <w:tcPr>
            <w:tcW w:w="184" w:type="dxa"/>
          </w:tcPr>
          <w:p w14:paraId="2C31D060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0E13BF3B" w14:textId="671A7121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69BF16F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E20A31A" w14:textId="77777777" w:rsidR="003E7C1A" w:rsidRPr="00DF5CD9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4789EF3D" w14:textId="751E1753" w:rsidR="00C74A87" w:rsidRPr="00A541E6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1ABCEAE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04B7F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0724A2AF" w14:textId="5D136A6E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2381D344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1D06AF43" w14:textId="77777777" w:rsidR="003E7C1A" w:rsidRPr="00DF5CD9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46929A50" w14:textId="247E523E" w:rsidR="00C74A87" w:rsidRPr="00A541E6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0136DB43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89092B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308657E8" w14:textId="5D59D6A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2CE72C7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2D9FFB3" w14:textId="77777777" w:rsidR="003E7C1A" w:rsidRPr="00DF5CD9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3BA16D4B" w14:textId="30337D0D" w:rsidR="00C74A87" w:rsidRPr="00A541E6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3AEA9DD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5C7E48D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55B61D1E" w14:textId="73BDE1C8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4687E3D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59404851" w14:textId="77777777" w:rsidR="003E7C1A" w:rsidRPr="00DF5CD9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63C5DB5" w14:textId="12232FFC" w:rsidR="00C74A87" w:rsidRPr="00A541E6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4E3E83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A6D267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265011F9" w14:textId="4869E0A6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8CE335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078BC1B5" w14:textId="77777777" w:rsidR="003E7C1A" w:rsidRPr="00DF5CD9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49940E5B" w14:textId="1792EBD0" w:rsidR="00C74A87" w:rsidRPr="00A541E6" w:rsidRDefault="003E7C1A" w:rsidP="003E7C1A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4FF7A80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1EE939C" w14:textId="77777777" w:rsid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6AF5EEC1" w14:textId="5988D8B6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C74A87" w:rsidRPr="00A541E6" w14:paraId="0D654182" w14:textId="77777777" w:rsidTr="00C74A87">
        <w:trPr>
          <w:cantSplit/>
          <w:tblHeader/>
        </w:trPr>
        <w:tc>
          <w:tcPr>
            <w:tcW w:w="2430" w:type="dxa"/>
          </w:tcPr>
          <w:p w14:paraId="38166F1D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FB178A3" w14:textId="54F8BC8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4" w:type="dxa"/>
          </w:tcPr>
          <w:p w14:paraId="666DDB8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F8BD3D7" w14:textId="5A149435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24A9401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21CCD59" w14:textId="158C8BA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75FE80C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9F745D" w14:textId="7F0E76DD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633FE96D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25EAEC0A" w14:textId="70B1676E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3" w:type="dxa"/>
          </w:tcPr>
          <w:p w14:paraId="406E159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5A40545E" w14:textId="2332803F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70F191A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E6DCF5E" w14:textId="51694F1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2" w:type="dxa"/>
          </w:tcPr>
          <w:p w14:paraId="55B9345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3D1AF7A7" w14:textId="022B5586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E9BA50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4416AB79" w14:textId="006D6C5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34BD280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0734BE7E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3FA69B2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08B5957A" w14:textId="260E736C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1" w:type="dxa"/>
          </w:tcPr>
          <w:p w14:paraId="39342B8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177D64E" w14:textId="1D289AF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</w:tr>
      <w:tr w:rsidR="00C74A87" w:rsidRPr="00A541E6" w14:paraId="76E29E22" w14:textId="77777777" w:rsidTr="00C74A87">
        <w:trPr>
          <w:cantSplit/>
          <w:trHeight w:val="270"/>
        </w:trPr>
        <w:tc>
          <w:tcPr>
            <w:tcW w:w="2430" w:type="dxa"/>
          </w:tcPr>
          <w:p w14:paraId="008EE389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04BBA0F1" w14:textId="77777777" w:rsidR="00C74A87" w:rsidRPr="00A541E6" w:rsidRDefault="00C74A87" w:rsidP="00C74A87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20" w:type="dxa"/>
            <w:gridSpan w:val="19"/>
          </w:tcPr>
          <w:p w14:paraId="5643821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541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74A87" w:rsidRPr="00A541E6" w14:paraId="00FCCBE5" w14:textId="77777777" w:rsidTr="00C74A87">
        <w:trPr>
          <w:cantSplit/>
        </w:trPr>
        <w:tc>
          <w:tcPr>
            <w:tcW w:w="2430" w:type="dxa"/>
          </w:tcPr>
          <w:p w14:paraId="6ED9648D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24F36C23" w14:textId="77777777" w:rsidR="00C74A87" w:rsidRPr="00A541E6" w:rsidRDefault="00C74A87" w:rsidP="00C7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</w:tcPr>
          <w:p w14:paraId="29883862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6" w:type="dxa"/>
          </w:tcPr>
          <w:p w14:paraId="69E7CDE2" w14:textId="77777777" w:rsidR="00C74A87" w:rsidRPr="00A541E6" w:rsidRDefault="00C74A87" w:rsidP="00C74A8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D23F79" w14:textId="77777777" w:rsidR="00C74A87" w:rsidRPr="00A541E6" w:rsidRDefault="00C74A87" w:rsidP="00C74A8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8DA0623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FC3FA5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4E227009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A30F3F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630C3DBE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7A99B41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70B608C4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127B4696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E4F93E1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6DE8D8BB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8CF6E67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68CB319E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</w:tcPr>
          <w:p w14:paraId="779D646C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C226C22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F9B3993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74A87" w:rsidRPr="00A541E6" w14:paraId="4C15C118" w14:textId="77777777" w:rsidTr="00C74A87">
        <w:trPr>
          <w:cantSplit/>
        </w:trPr>
        <w:tc>
          <w:tcPr>
            <w:tcW w:w="2430" w:type="dxa"/>
          </w:tcPr>
          <w:p w14:paraId="7D26BDAB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อิชิ ตั</w:t>
            </w: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 </w:t>
            </w: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20" w:type="dxa"/>
          </w:tcPr>
          <w:p w14:paraId="52475324" w14:textId="2447760F" w:rsidR="00C74A87" w:rsidRPr="00A541E6" w:rsidRDefault="00877A70" w:rsidP="00C74A8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4" w:type="dxa"/>
          </w:tcPr>
          <w:p w14:paraId="154D616D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6" w:type="dxa"/>
          </w:tcPr>
          <w:p w14:paraId="549F41CD" w14:textId="77777777" w:rsidR="00C74A87" w:rsidRPr="00A541E6" w:rsidRDefault="00C74A87" w:rsidP="00C74A8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14:paraId="7CAC3FF1" w14:textId="77777777" w:rsidR="00C74A87" w:rsidRPr="00A541E6" w:rsidRDefault="00C74A87" w:rsidP="00C74A8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1E0505" w14:textId="28D7C8B8" w:rsidR="00C74A87" w:rsidRPr="00A541E6" w:rsidRDefault="00974E74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921,268</w:t>
            </w:r>
          </w:p>
        </w:tc>
        <w:tc>
          <w:tcPr>
            <w:tcW w:w="180" w:type="dxa"/>
          </w:tcPr>
          <w:p w14:paraId="55B3966A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E3540" w14:textId="4948E173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921,268</w:t>
            </w:r>
          </w:p>
        </w:tc>
        <w:tc>
          <w:tcPr>
            <w:tcW w:w="184" w:type="dxa"/>
          </w:tcPr>
          <w:p w14:paraId="016DC2CD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AD6F12F" w14:textId="4412EB26" w:rsidR="00C74A87" w:rsidRPr="00A541E6" w:rsidRDefault="00974E74" w:rsidP="00C74A8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460,643</w:t>
            </w:r>
          </w:p>
        </w:tc>
        <w:tc>
          <w:tcPr>
            <w:tcW w:w="183" w:type="dxa"/>
          </w:tcPr>
          <w:p w14:paraId="52EF998D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CE296CE" w14:textId="13422AEA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460,634</w:t>
            </w:r>
          </w:p>
        </w:tc>
        <w:tc>
          <w:tcPr>
            <w:tcW w:w="183" w:type="dxa"/>
          </w:tcPr>
          <w:p w14:paraId="2BC03BD9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8C4B39A" w14:textId="44F55405" w:rsidR="00C74A87" w:rsidRPr="00A541E6" w:rsidRDefault="00532592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(294,343)</w:t>
            </w:r>
          </w:p>
        </w:tc>
        <w:tc>
          <w:tcPr>
            <w:tcW w:w="182" w:type="dxa"/>
          </w:tcPr>
          <w:p w14:paraId="7D2ABE29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6BCE12F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5BBA997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09E87A8" w14:textId="5097C24F" w:rsidR="00C74A87" w:rsidRPr="00A541E6" w:rsidRDefault="004A59B0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5B5AB92D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302B36EC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4E6D62D" w14:textId="1B8CEF6D" w:rsidR="00C74A87" w:rsidRPr="00A541E6" w:rsidRDefault="00B21498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154,456</w:t>
            </w:r>
          </w:p>
        </w:tc>
        <w:tc>
          <w:tcPr>
            <w:tcW w:w="181" w:type="dxa"/>
          </w:tcPr>
          <w:p w14:paraId="26B3390B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A0136B" w14:textId="1A1E24DF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155,346</w:t>
            </w:r>
          </w:p>
        </w:tc>
      </w:tr>
      <w:tr w:rsidR="00C74A87" w:rsidRPr="00A541E6" w14:paraId="1CA5D6AF" w14:textId="77777777" w:rsidTr="00C74A87">
        <w:trPr>
          <w:cantSplit/>
          <w:trHeight w:val="91"/>
        </w:trPr>
        <w:tc>
          <w:tcPr>
            <w:tcW w:w="2430" w:type="dxa"/>
          </w:tcPr>
          <w:p w14:paraId="799D8BA9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2C03B959" w14:textId="77777777" w:rsidR="00C74A87" w:rsidRPr="00A541E6" w:rsidRDefault="00C74A87" w:rsidP="00C7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</w:tcPr>
          <w:p w14:paraId="25EA54FD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dxa"/>
          </w:tcPr>
          <w:p w14:paraId="29CB3698" w14:textId="77777777" w:rsidR="00C74A87" w:rsidRPr="00A541E6" w:rsidRDefault="00C74A87" w:rsidP="00C7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FA2009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DABE9A9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3477AF2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844882F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0AB98585" w:rsidR="00C74A87" w:rsidRPr="00A541E6" w:rsidRDefault="00974E74" w:rsidP="00C74A8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460,634</w:t>
            </w:r>
          </w:p>
        </w:tc>
        <w:tc>
          <w:tcPr>
            <w:tcW w:w="183" w:type="dxa"/>
          </w:tcPr>
          <w:p w14:paraId="7DBE80A2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620AA342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460,634</w:t>
            </w:r>
          </w:p>
        </w:tc>
        <w:tc>
          <w:tcPr>
            <w:tcW w:w="183" w:type="dxa"/>
          </w:tcPr>
          <w:p w14:paraId="5DE8C4D5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6ABA4351" w:rsidR="00C74A87" w:rsidRPr="00A541E6" w:rsidRDefault="00532592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(294,343)</w:t>
            </w:r>
          </w:p>
        </w:tc>
        <w:tc>
          <w:tcPr>
            <w:tcW w:w="182" w:type="dxa"/>
          </w:tcPr>
          <w:p w14:paraId="73AD213E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(294,343)</w:t>
            </w:r>
          </w:p>
        </w:tc>
        <w:tc>
          <w:tcPr>
            <w:tcW w:w="181" w:type="dxa"/>
          </w:tcPr>
          <w:p w14:paraId="00760B31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694E1886" w:rsidR="00C74A87" w:rsidRPr="00A541E6" w:rsidRDefault="004A59B0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1505A273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48BAE160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27F0E536" w:rsidR="00C74A87" w:rsidRPr="00A541E6" w:rsidRDefault="00B21498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154,456</w:t>
            </w:r>
          </w:p>
        </w:tc>
        <w:tc>
          <w:tcPr>
            <w:tcW w:w="181" w:type="dxa"/>
          </w:tcPr>
          <w:p w14:paraId="70EF3199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530C11F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155,346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96639" w14:textId="77777777" w:rsidR="00A541E6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A541E6" w:rsidSect="00A541E6">
          <w:foot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E15D7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07F440A" w14:textId="17083DF8" w:rsidR="00681217" w:rsidRPr="00D07181" w:rsidRDefault="00681217" w:rsidP="0089318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0718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4996F" w14:textId="532EA00A" w:rsidR="004F0B3B" w:rsidRDefault="004F0B3B" w:rsidP="004F0B3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รายการเคลื่อนไหวใน</w:t>
      </w:r>
      <w:r w:rsidRPr="00D23D65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BA016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 xml:space="preserve"> 3</w:t>
      </w:r>
      <w:r w:rsidR="003951E7">
        <w:rPr>
          <w:rFonts w:asciiTheme="majorBidi" w:hAnsiTheme="majorBidi" w:cstheme="majorBidi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3951E7">
        <w:rPr>
          <w:rFonts w:asciiTheme="majorBidi" w:hAnsiTheme="majorBidi" w:cstheme="majorBidi" w:hint="cs"/>
          <w:sz w:val="30"/>
          <w:szCs w:val="30"/>
          <w:cs/>
          <w:lang w:val="en-US"/>
        </w:rPr>
        <w:t>ิถุนายน</w:t>
      </w:r>
      <w:r w:rsidRPr="00E578A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578A7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578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0955434" w14:textId="77777777" w:rsidR="004B62AF" w:rsidRDefault="004B62AF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726C24" w:rsidRPr="00726C24" w14:paraId="49B5FD05" w14:textId="77777777" w:rsidTr="00726C24">
        <w:tc>
          <w:tcPr>
            <w:tcW w:w="4950" w:type="dxa"/>
          </w:tcPr>
          <w:p w14:paraId="51726270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C374C57" w14:textId="353404B6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60785D6D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4A504CE" w14:textId="27A5960E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6C24" w:rsidRPr="00726C24" w14:paraId="0D1CEB27" w14:textId="77777777" w:rsidTr="00726C24">
        <w:tc>
          <w:tcPr>
            <w:tcW w:w="4950" w:type="dxa"/>
          </w:tcPr>
          <w:p w14:paraId="19CE28BB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FD5F29" w14:textId="167A6C0F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57385779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780A3E9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26C24" w:rsidRPr="00726C24" w14:paraId="25BA050F" w14:textId="77777777" w:rsidTr="00726C24">
        <w:tc>
          <w:tcPr>
            <w:tcW w:w="4950" w:type="dxa"/>
          </w:tcPr>
          <w:p w14:paraId="4EBE01BC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A557B69" w14:textId="71902E2C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6C6C5D7C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4B3EEF" w14:textId="43484D10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726C24" w:rsidRPr="00726C24" w14:paraId="505A24AB" w14:textId="77777777" w:rsidTr="00726C24">
        <w:tc>
          <w:tcPr>
            <w:tcW w:w="4950" w:type="dxa"/>
          </w:tcPr>
          <w:p w14:paraId="65B88CC5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3FD473E" w14:textId="5B032C33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56A30205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6915441" w14:textId="2064D55A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D6B" w:rsidRPr="00726C24" w14:paraId="52EAB509" w14:textId="77777777" w:rsidTr="00726C24">
        <w:tc>
          <w:tcPr>
            <w:tcW w:w="4950" w:type="dxa"/>
          </w:tcPr>
          <w:p w14:paraId="2D3D92E8" w14:textId="518BF22D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E399F81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726C2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A8EDCE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2B7DECA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E13D6B" w:rsidRPr="00726C24" w14:paraId="506EF1EA" w14:textId="77777777" w:rsidTr="00726C24">
        <w:tc>
          <w:tcPr>
            <w:tcW w:w="4950" w:type="dxa"/>
          </w:tcPr>
          <w:p w14:paraId="11300951" w14:textId="77777777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7AE2233E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D016A" w:rsidRPr="00726C24" w14:paraId="55852BB2" w14:textId="77777777" w:rsidTr="00726C24">
        <w:tc>
          <w:tcPr>
            <w:tcW w:w="4950" w:type="dxa"/>
          </w:tcPr>
          <w:p w14:paraId="51DF5CB6" w14:textId="54DFB324" w:rsidR="00AD016A" w:rsidRPr="00726C24" w:rsidRDefault="00AD016A" w:rsidP="00A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1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980" w:type="dxa"/>
          </w:tcPr>
          <w:p w14:paraId="00F49819" w14:textId="050F6B1E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2,997,298</w:t>
            </w:r>
          </w:p>
        </w:tc>
        <w:tc>
          <w:tcPr>
            <w:tcW w:w="270" w:type="dxa"/>
          </w:tcPr>
          <w:p w14:paraId="427BB2BA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E845387" w14:textId="36B7A676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3,308,191</w:t>
            </w:r>
          </w:p>
        </w:tc>
      </w:tr>
      <w:tr w:rsidR="00AD016A" w:rsidRPr="00726C24" w14:paraId="4F485354" w14:textId="77777777" w:rsidTr="00726C24">
        <w:tc>
          <w:tcPr>
            <w:tcW w:w="4950" w:type="dxa"/>
          </w:tcPr>
          <w:p w14:paraId="70EA3AB5" w14:textId="698713D7" w:rsidR="00AD016A" w:rsidRPr="00726C24" w:rsidRDefault="00AD016A" w:rsidP="00A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B12EF" w14:textId="465C0A76" w:rsidR="00AD016A" w:rsidRPr="00726C24" w:rsidRDefault="009461C4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97,097</w:t>
            </w:r>
          </w:p>
        </w:tc>
        <w:tc>
          <w:tcPr>
            <w:tcW w:w="270" w:type="dxa"/>
          </w:tcPr>
          <w:p w14:paraId="43724B4B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BF4860" w14:textId="3E79D535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214,213</w:t>
            </w:r>
          </w:p>
        </w:tc>
      </w:tr>
      <w:tr w:rsidR="00AD016A" w:rsidRPr="00726C24" w14:paraId="7B456511" w14:textId="77777777" w:rsidTr="00726C24">
        <w:tc>
          <w:tcPr>
            <w:tcW w:w="4950" w:type="dxa"/>
          </w:tcPr>
          <w:p w14:paraId="2CC1B6CD" w14:textId="69EE206F" w:rsidR="00AD016A" w:rsidRPr="00726C24" w:rsidRDefault="00AD016A" w:rsidP="00A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1E8EB33C" w14:textId="6ACE9BDA" w:rsidR="00AD016A" w:rsidRPr="00726C24" w:rsidRDefault="00040E5E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637ED9B0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4722D6D" w14:textId="62F53203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(237)</w:t>
            </w:r>
          </w:p>
        </w:tc>
      </w:tr>
      <w:tr w:rsidR="00AD016A" w:rsidRPr="00726C24" w14:paraId="091339E4" w14:textId="77777777" w:rsidTr="00726C24">
        <w:tc>
          <w:tcPr>
            <w:tcW w:w="4950" w:type="dxa"/>
          </w:tcPr>
          <w:p w14:paraId="269282EE" w14:textId="6CDD6591" w:rsidR="00AD016A" w:rsidRPr="00726C24" w:rsidRDefault="00AD016A" w:rsidP="00A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5DB5BDD9" w14:textId="52DA1832" w:rsidR="00AD016A" w:rsidRPr="00726C24" w:rsidRDefault="00040E5E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(292,712)</w:t>
            </w:r>
          </w:p>
        </w:tc>
        <w:tc>
          <w:tcPr>
            <w:tcW w:w="270" w:type="dxa"/>
          </w:tcPr>
          <w:p w14:paraId="2041226C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D254FC" w14:textId="738C7C2C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(285,620)</w:t>
            </w:r>
          </w:p>
        </w:tc>
      </w:tr>
      <w:tr w:rsidR="00AD016A" w:rsidRPr="00726C24" w14:paraId="3A152045" w14:textId="77777777" w:rsidTr="0060203B">
        <w:tc>
          <w:tcPr>
            <w:tcW w:w="4950" w:type="dxa"/>
          </w:tcPr>
          <w:p w14:paraId="3425E516" w14:textId="2BEAD114" w:rsidR="00AD016A" w:rsidRPr="00726C24" w:rsidRDefault="00AD016A" w:rsidP="00A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D24EE4" w14:textId="0263EBA8" w:rsidR="00AD016A" w:rsidRPr="00726C24" w:rsidRDefault="005250F6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1,268</w:t>
            </w:r>
          </w:p>
        </w:tc>
        <w:tc>
          <w:tcPr>
            <w:tcW w:w="270" w:type="dxa"/>
          </w:tcPr>
          <w:p w14:paraId="1B2948C3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9D922B4" w14:textId="6F849114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</w:tr>
      <w:tr w:rsidR="00AD016A" w:rsidRPr="00726C24" w14:paraId="7C2FD1AE" w14:textId="77777777" w:rsidTr="00726C24">
        <w:tc>
          <w:tcPr>
            <w:tcW w:w="4950" w:type="dxa"/>
          </w:tcPr>
          <w:p w14:paraId="5783B87A" w14:textId="6D75FAC4" w:rsidR="00AD016A" w:rsidRPr="00726C24" w:rsidRDefault="00AD016A" w:rsidP="00A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349101C" w14:textId="66358ABC" w:rsidR="00AD016A" w:rsidRPr="004B5783" w:rsidRDefault="005250F6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2,802,927</w:t>
            </w:r>
          </w:p>
        </w:tc>
        <w:tc>
          <w:tcPr>
            <w:tcW w:w="270" w:type="dxa"/>
          </w:tcPr>
          <w:p w14:paraId="54FC02AC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2FF6E1A" w14:textId="4BBE9816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3,237,815</w:t>
            </w:r>
          </w:p>
        </w:tc>
      </w:tr>
      <w:tr w:rsidR="00AD016A" w:rsidRPr="00726C24" w14:paraId="6C5BE64A" w14:textId="77777777" w:rsidTr="00726C24">
        <w:tc>
          <w:tcPr>
            <w:tcW w:w="4950" w:type="dxa"/>
          </w:tcPr>
          <w:p w14:paraId="32D1810E" w14:textId="566AE1A7" w:rsidR="00AD016A" w:rsidRPr="00726C24" w:rsidRDefault="00AD016A" w:rsidP="00A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ราคาตามบัญชีสุทธิ ณ วันที่ 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A50BF4B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C7657A" w14:textId="77777777" w:rsidR="00AD016A" w:rsidRPr="00726C24" w:rsidRDefault="00AD016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5A8CF33A" w14:textId="409B4C09" w:rsidR="00AD016A" w:rsidRPr="00726C24" w:rsidRDefault="00BF1CFA" w:rsidP="00AD01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1C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2,997,298</w:t>
            </w:r>
          </w:p>
        </w:tc>
      </w:tr>
    </w:tbl>
    <w:p w14:paraId="78DE9DBE" w14:textId="77777777" w:rsidR="00C658A7" w:rsidRPr="004B62AF" w:rsidRDefault="00C658A7" w:rsidP="00935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50530" w14:textId="544BE1CB" w:rsidR="00EE7657" w:rsidRPr="000109BD" w:rsidRDefault="00EE7657" w:rsidP="00A775B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09BD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0109BD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0109B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726C24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726C24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AD0C74" w14:textId="6A349EB2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พิจารณาว่าบริษัทมีส่วนงานที่รายงานเพียงส่วนงานเดียว</w:t>
      </w:r>
    </w:p>
    <w:p w14:paraId="3E128659" w14:textId="77777777" w:rsidR="004E0DB3" w:rsidRPr="00726C24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726C24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64E11B55" w14:textId="24A58229" w:rsidR="004B62AF" w:rsidRPr="00726C24" w:rsidRDefault="004B6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0"/>
          <w:szCs w:val="20"/>
          <w:cs/>
        </w:rPr>
      </w:pPr>
    </w:p>
    <w:p w14:paraId="00208D33" w14:textId="562BA1EE" w:rsidR="000669EF" w:rsidRDefault="00BF1CFA" w:rsidP="00066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</w:t>
      </w:r>
      <w:r w:rsidRPr="00493C71">
        <w:rPr>
          <w:rFonts w:asciiTheme="majorBidi" w:hAnsiTheme="majorBidi" w:cs="Angsana New" w:hint="cs"/>
          <w:spacing w:val="4"/>
          <w:sz w:val="30"/>
          <w:szCs w:val="30"/>
          <w:cs/>
        </w:rPr>
        <w:t>สำหรับงวด</w:t>
      </w:r>
      <w:r w:rsidRPr="00493C71">
        <w:rPr>
          <w:rFonts w:asciiTheme="majorBidi" w:hAnsiTheme="majorBidi" w:cstheme="majorBidi" w:hint="cs"/>
          <w:sz w:val="30"/>
          <w:szCs w:val="30"/>
          <w:cs/>
        </w:rPr>
        <w:t>หกเดือนสิ้นสุดวันที่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" w:name="_Hlk167308152"/>
      <w:r>
        <w:rPr>
          <w:rFonts w:asciiTheme="majorBidi" w:hAnsiTheme="majorBidi" w:cstheme="majorBidi"/>
          <w:sz w:val="30"/>
          <w:szCs w:val="30"/>
        </w:rPr>
        <w:t>30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3C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bookmarkEnd w:id="1"/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0B3B">
        <w:rPr>
          <w:rFonts w:asciiTheme="majorBidi" w:hAnsiTheme="majorBidi" w:cstheme="majorBidi"/>
          <w:sz w:val="30"/>
          <w:szCs w:val="30"/>
        </w:rPr>
        <w:t>2569</w:t>
      </w:r>
      <w:r w:rsidR="004F0B3B"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="004F0B3B"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F0B3B" w:rsidRPr="00D23D65">
        <w:rPr>
          <w:rFonts w:asciiTheme="majorBidi" w:hAnsiTheme="majorBidi" w:cstheme="majorBidi"/>
          <w:sz w:val="30"/>
          <w:szCs w:val="30"/>
        </w:rPr>
        <w:t>256</w:t>
      </w:r>
      <w:r w:rsidR="004F0B3B">
        <w:rPr>
          <w:rFonts w:asciiTheme="majorBidi" w:hAnsiTheme="majorBidi" w:cstheme="majorBidi"/>
          <w:sz w:val="30"/>
          <w:szCs w:val="30"/>
        </w:rPr>
        <w:t>8</w:t>
      </w:r>
      <w:r w:rsidR="004F0B3B"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DB0A6D" w14:textId="1708FB32" w:rsidR="0093521C" w:rsidRPr="000669EF" w:rsidRDefault="000669EF" w:rsidP="00066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726C24" w:rsidRPr="00726C24" w14:paraId="21F2B241" w14:textId="77777777" w:rsidTr="00726C24">
        <w:tc>
          <w:tcPr>
            <w:tcW w:w="4950" w:type="dxa"/>
          </w:tcPr>
          <w:p w14:paraId="543B5220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CA6D5F" w14:textId="17D7835F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2AD27D86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826575E" w14:textId="41D78BDC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6C24" w:rsidRPr="00726C24" w14:paraId="2C52F67B" w14:textId="77777777" w:rsidTr="00726C24">
        <w:tc>
          <w:tcPr>
            <w:tcW w:w="4950" w:type="dxa"/>
          </w:tcPr>
          <w:p w14:paraId="4DA7D65A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AD724DF" w14:textId="051D412E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6AAE413F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A09FD9B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26C24" w:rsidRPr="00726C24" w14:paraId="07087C7D" w14:textId="77777777" w:rsidTr="00726C24">
        <w:tc>
          <w:tcPr>
            <w:tcW w:w="4950" w:type="dxa"/>
          </w:tcPr>
          <w:p w14:paraId="0E4D4541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566933F" w14:textId="4E5A3569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726C24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726C24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0B2BC06A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88164E5" w14:textId="75BFE3B8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726C24" w:rsidRPr="00726C24" w14:paraId="3D85CA18" w14:textId="77777777" w:rsidTr="00726C24">
        <w:tc>
          <w:tcPr>
            <w:tcW w:w="4950" w:type="dxa"/>
          </w:tcPr>
          <w:p w14:paraId="76AD19D0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9C43539" w14:textId="77F2B625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73AC4DE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9F477A" w14:textId="55C13B4F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D6B" w:rsidRPr="00726C24" w14:paraId="6C6E4FBF" w14:textId="77777777" w:rsidTr="00726C24">
        <w:tc>
          <w:tcPr>
            <w:tcW w:w="4950" w:type="dxa"/>
          </w:tcPr>
          <w:p w14:paraId="50A6CC17" w14:textId="6637F016" w:rsidR="00E13D6B" w:rsidRPr="00726C24" w:rsidRDefault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7A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27A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Pr="00F27A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80" w:type="dxa"/>
          </w:tcPr>
          <w:p w14:paraId="29F0723D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726C2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85B4683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ACB37B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E13D6B" w:rsidRPr="00726C24" w14:paraId="7FCF49B1" w14:textId="77777777" w:rsidTr="00726C24">
        <w:tc>
          <w:tcPr>
            <w:tcW w:w="4950" w:type="dxa"/>
          </w:tcPr>
          <w:p w14:paraId="5EF638F6" w14:textId="77777777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26F428D5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27A80" w:rsidRPr="00726C24" w14:paraId="1E8BF039" w14:textId="77777777" w:rsidTr="00726C24">
        <w:tc>
          <w:tcPr>
            <w:tcW w:w="4950" w:type="dxa"/>
          </w:tcPr>
          <w:p w14:paraId="41BB82B2" w14:textId="6887897F" w:rsidR="00F27A80" w:rsidRPr="00726C24" w:rsidRDefault="00F27A80" w:rsidP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980" w:type="dxa"/>
          </w:tcPr>
          <w:p w14:paraId="5191B869" w14:textId="2BBD6F9A" w:rsidR="00F27A80" w:rsidRPr="00726C24" w:rsidRDefault="00F54143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3,98</w:t>
            </w:r>
            <w:r w:rsidR="0059734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B64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743F">
              <w:rPr>
                <w:rFonts w:ascii="Angsana New" w:hAnsi="Angsana New" w:cs="Angsana New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5E5C7480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BEE42F8" w14:textId="0EFCA1F6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3,589,256</w:t>
            </w:r>
          </w:p>
        </w:tc>
      </w:tr>
      <w:tr w:rsidR="00F27A80" w:rsidRPr="00726C24" w14:paraId="56596F1D" w14:textId="77777777" w:rsidTr="0060203B">
        <w:tc>
          <w:tcPr>
            <w:tcW w:w="4950" w:type="dxa"/>
          </w:tcPr>
          <w:p w14:paraId="798B8329" w14:textId="0DB65439" w:rsidR="00F27A80" w:rsidRPr="00726C24" w:rsidRDefault="00F27A80" w:rsidP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833AE88" w14:textId="5B6EF9E9" w:rsidR="00F27A80" w:rsidRPr="00726C24" w:rsidRDefault="005B6478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90,308</w:t>
            </w:r>
          </w:p>
        </w:tc>
        <w:tc>
          <w:tcPr>
            <w:tcW w:w="270" w:type="dxa"/>
          </w:tcPr>
          <w:p w14:paraId="71BB944F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35931C" w14:textId="0CDE10EB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419,990</w:t>
            </w:r>
          </w:p>
        </w:tc>
      </w:tr>
      <w:tr w:rsidR="00F27A80" w:rsidRPr="00726C24" w14:paraId="5E972070" w14:textId="77777777" w:rsidTr="00726C24">
        <w:tc>
          <w:tcPr>
            <w:tcW w:w="4950" w:type="dxa"/>
          </w:tcPr>
          <w:p w14:paraId="1C305CE8" w14:textId="7EB72363" w:rsidR="00F27A80" w:rsidRPr="00726C24" w:rsidRDefault="00F27A80" w:rsidP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68EA6E" w14:textId="44D50809" w:rsidR="00F27A80" w:rsidRPr="00FA0940" w:rsidRDefault="005B6478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</w:t>
            </w:r>
            <w:r w:rsidR="001871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871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01F62FA4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C8E6A76" w14:textId="3E3BC3D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4,009,246</w:t>
            </w:r>
          </w:p>
        </w:tc>
      </w:tr>
      <w:tr w:rsidR="00F27A80" w:rsidRPr="00726C24" w14:paraId="38E60BA6" w14:textId="77777777" w:rsidTr="0060203B">
        <w:tc>
          <w:tcPr>
            <w:tcW w:w="4950" w:type="dxa"/>
          </w:tcPr>
          <w:p w14:paraId="4008927D" w14:textId="77777777" w:rsidR="00F27A80" w:rsidRPr="00726C24" w:rsidRDefault="00F27A80" w:rsidP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3E88EEB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F881E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DD5A9F5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7A80" w:rsidRPr="00726C24" w14:paraId="11A7BE6C" w14:textId="77777777" w:rsidTr="00726C24">
        <w:tc>
          <w:tcPr>
            <w:tcW w:w="4950" w:type="dxa"/>
          </w:tcPr>
          <w:p w14:paraId="6C59ABA7" w14:textId="0CBF92B9" w:rsidR="00F27A80" w:rsidRPr="00726C24" w:rsidRDefault="00F27A80" w:rsidP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471B2964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FC7C1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6F1C92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7A80" w:rsidRPr="00726C24" w14:paraId="1B504F40" w14:textId="77777777" w:rsidTr="00726C24">
        <w:tc>
          <w:tcPr>
            <w:tcW w:w="4950" w:type="dxa"/>
          </w:tcPr>
          <w:p w14:paraId="649D8B47" w14:textId="21684726" w:rsidR="00F27A80" w:rsidRPr="00726C24" w:rsidRDefault="00F27A80" w:rsidP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AF515E3" w14:textId="0CFD7CD8" w:rsidR="00F27A80" w:rsidRPr="00726C24" w:rsidRDefault="00B772CE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4,07</w:t>
            </w:r>
            <w:r w:rsidR="008C03B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03B8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775558F0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041E73A" w14:textId="15D4D8FD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4,009,246</w:t>
            </w:r>
          </w:p>
        </w:tc>
      </w:tr>
      <w:tr w:rsidR="00F27A80" w:rsidRPr="00726C24" w14:paraId="0AF8A7C1" w14:textId="77777777" w:rsidTr="00726C24">
        <w:tc>
          <w:tcPr>
            <w:tcW w:w="4950" w:type="dxa"/>
          </w:tcPr>
          <w:p w14:paraId="72FD000C" w14:textId="412C2A9B" w:rsidR="00F27A80" w:rsidRPr="00726C24" w:rsidRDefault="00F27A80" w:rsidP="00F2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EF7B63B" w14:textId="494F8871" w:rsidR="00F27A80" w:rsidRPr="00572C14" w:rsidRDefault="00B772CE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</w:t>
            </w:r>
            <w:r w:rsidR="008C0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C0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3016E89A" w14:textId="77777777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E61676" w14:textId="21951922" w:rsidR="00F27A80" w:rsidRPr="00726C24" w:rsidRDefault="00F27A80" w:rsidP="00F2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4,009,246</w:t>
            </w:r>
          </w:p>
        </w:tc>
      </w:tr>
    </w:tbl>
    <w:p w14:paraId="0C59DE99" w14:textId="77777777" w:rsidR="00726C24" w:rsidRPr="00726C24" w:rsidRDefault="00726C24" w:rsidP="0012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A850AF9" w14:textId="095E93D4" w:rsidR="00396A2A" w:rsidRPr="00C02A13" w:rsidRDefault="00396A2A" w:rsidP="0012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A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Pr="00726C24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16"/>
          <w:szCs w:val="16"/>
          <w:lang w:val="x-none"/>
        </w:rPr>
      </w:pPr>
    </w:p>
    <w:p w14:paraId="426C54C8" w14:textId="70726648" w:rsidR="004F0B3B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บริษัทมีรายได้จากลูกค้ารายหนึ่งของบริษัท</w:t>
      </w:r>
      <w:r w:rsidR="00D8416B"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</w:t>
      </w:r>
      <w:r w:rsidR="004F0B3B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งวด</w:t>
      </w:r>
      <w:r w:rsidR="004F6225">
        <w:rPr>
          <w:rFonts w:asciiTheme="majorBidi" w:hAnsiTheme="majorBidi" w:cs="Angsana New" w:hint="cs"/>
          <w:sz w:val="30"/>
          <w:szCs w:val="30"/>
          <w:cs/>
          <w:lang w:val="x-none"/>
        </w:rPr>
        <w:t>หก</w:t>
      </w:r>
      <w:r w:rsidR="004F0B3B" w:rsidRPr="00E86535">
        <w:rPr>
          <w:rFonts w:asciiTheme="majorBidi" w:hAnsiTheme="majorBidi" w:cs="Angsana New" w:hint="cs"/>
          <w:sz w:val="30"/>
          <w:szCs w:val="30"/>
          <w:cs/>
          <w:lang w:val="x-none"/>
        </w:rPr>
        <w:t>เดือนสิ้นสุดวันที่</w:t>
      </w:r>
      <w:r w:rsidR="004F0B3B" w:rsidRPr="00E86535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4F0B3B" w:rsidRPr="00E86535">
        <w:rPr>
          <w:rFonts w:asciiTheme="majorBidi" w:hAnsiTheme="majorBidi" w:cs="Angsana New"/>
          <w:sz w:val="30"/>
          <w:szCs w:val="30"/>
        </w:rPr>
        <w:t>3</w:t>
      </w:r>
      <w:r w:rsidR="004F6225">
        <w:rPr>
          <w:rFonts w:asciiTheme="majorBidi" w:hAnsiTheme="majorBidi" w:cs="Angsana New"/>
          <w:sz w:val="30"/>
          <w:szCs w:val="30"/>
        </w:rPr>
        <w:t>0</w:t>
      </w:r>
      <w:r w:rsidR="004F0B3B" w:rsidRPr="00E86535">
        <w:rPr>
          <w:rFonts w:asciiTheme="majorBidi" w:hAnsiTheme="majorBidi" w:cs="Angsana New"/>
          <w:sz w:val="30"/>
          <w:szCs w:val="30"/>
        </w:rPr>
        <w:t xml:space="preserve"> </w:t>
      </w:r>
      <w:r w:rsidR="004F622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4F0B3B" w:rsidRPr="00E8653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F0B3B" w:rsidRPr="00C02A1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F0B3B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4F0B3B"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</w:t>
      </w:r>
      <w:r w:rsid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ประมาณ</w:t>
      </w:r>
      <w:r w:rsidR="00655B3F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662B6D">
        <w:rPr>
          <w:rFonts w:asciiTheme="majorBidi" w:hAnsiTheme="majorBidi" w:cs="Angsana New"/>
          <w:spacing w:val="-2"/>
          <w:sz w:val="30"/>
          <w:szCs w:val="30"/>
        </w:rPr>
        <w:t>3,565.2</w:t>
      </w:r>
      <w:r w:rsidR="00533761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BA6AD7" w:rsidRPr="00C02A13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D8416B" w:rsidRPr="00576B86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</w:t>
      </w:r>
      <w:r w:rsidR="00F9639A" w:rsidRP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ที่แสดงเงินลงทุนตามวิธีส่วนได้เสีย</w:t>
      </w:r>
      <w:r w:rsidR="001C2F8F" w:rsidRP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และงบการเงิน</w:t>
      </w:r>
      <w:r w:rsidR="001C2F8F"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เฉพาะกิจการ</w:t>
      </w:r>
      <w:r w:rsidR="001C2F8F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</w:t>
      </w:r>
      <w:r w:rsidR="004F6225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หก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เดือนสิ้นสุดวันที่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71034E" w:rsidRPr="0071034E">
        <w:rPr>
          <w:rFonts w:asciiTheme="majorBidi" w:hAnsiTheme="majorBidi" w:cs="Angsana New"/>
          <w:i/>
          <w:iCs/>
          <w:sz w:val="30"/>
          <w:szCs w:val="30"/>
        </w:rPr>
        <w:t>3</w:t>
      </w:r>
      <w:r w:rsidR="004F6225">
        <w:rPr>
          <w:rFonts w:asciiTheme="majorBidi" w:hAnsiTheme="majorBidi" w:cs="Angsana New"/>
          <w:i/>
          <w:iCs/>
          <w:sz w:val="30"/>
          <w:szCs w:val="30"/>
        </w:rPr>
        <w:t xml:space="preserve">0 </w:t>
      </w:r>
      <w:r w:rsidR="004F6225">
        <w:rPr>
          <w:rFonts w:asciiTheme="majorBidi" w:hAnsiTheme="majorBidi" w:cs="Angsana New" w:hint="cs"/>
          <w:i/>
          <w:iCs/>
          <w:sz w:val="30"/>
          <w:szCs w:val="30"/>
          <w:cs/>
        </w:rPr>
        <w:t>มิถุนายน</w:t>
      </w:r>
      <w:r w:rsidR="0071034E" w:rsidRPr="0071034E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71034E" w:rsidRPr="0071034E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="0071034E" w:rsidRPr="0071034E"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x-none"/>
        </w:rPr>
        <w:t xml:space="preserve"> </w:t>
      </w:r>
      <w:r w:rsidR="0071034E" w:rsidRPr="0071034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x-none"/>
        </w:rPr>
        <w:t>เป็นจำนวนเงินประมาณ</w:t>
      </w:r>
      <w:r w:rsidR="0071034E" w:rsidRPr="0071034E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4F6225">
        <w:rPr>
          <w:rFonts w:asciiTheme="majorBidi" w:hAnsiTheme="majorBidi" w:cs="Angsana New"/>
          <w:i/>
          <w:iCs/>
          <w:spacing w:val="-2"/>
          <w:sz w:val="30"/>
          <w:szCs w:val="30"/>
        </w:rPr>
        <w:t>3,311.8</w:t>
      </w:r>
      <w:r w:rsidR="0071034E" w:rsidRPr="0071034E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71034E" w:rsidRPr="0071034E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71034E"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="00D8416B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สำหรับงบการเงินรวมและงบการเงินเฉพาะกิจการ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จากรายได้รวมของบริษัท</w:t>
      </w:r>
    </w:p>
    <w:p w14:paraId="34E073F2" w14:textId="77777777" w:rsidR="00005228" w:rsidRPr="00385CBC" w:rsidRDefault="00005228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16"/>
          <w:szCs w:val="16"/>
          <w:lang w:val="x-none"/>
        </w:rPr>
      </w:pPr>
    </w:p>
    <w:p w14:paraId="0F576094" w14:textId="77777777" w:rsidR="002E4383" w:rsidRPr="00F0135F" w:rsidRDefault="002E4383" w:rsidP="002E438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0135F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2620CD28" w14:textId="77777777" w:rsidR="002E4383" w:rsidRPr="00005228" w:rsidRDefault="002E4383" w:rsidP="002E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36B44A2" w14:textId="05B7F1B4" w:rsidR="002E4383" w:rsidRDefault="002E4383" w:rsidP="002E4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581C5A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รายละเอียดเงินปันผลในระหว่างงวดหกเดือนสิ้นสุดวันที่ 30 มิถุนายน 2569 และ 2568 มีดังนี้</w:t>
      </w:r>
    </w:p>
    <w:p w14:paraId="5534D12B" w14:textId="0F3CC829" w:rsidR="002E4383" w:rsidRPr="00385CBC" w:rsidRDefault="002E4383" w:rsidP="0058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2E4383" w:rsidRPr="001D532A" w14:paraId="7F34AF3D" w14:textId="77777777" w:rsidTr="0060203B">
        <w:tc>
          <w:tcPr>
            <w:tcW w:w="2430" w:type="dxa"/>
            <w:vAlign w:val="bottom"/>
          </w:tcPr>
          <w:p w14:paraId="6649420D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377C7FD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41219FDC" w14:textId="4E38354A" w:rsidR="002E4383" w:rsidRPr="001D532A" w:rsidRDefault="002E4383" w:rsidP="00F0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6" w:type="dxa"/>
            <w:vAlign w:val="bottom"/>
          </w:tcPr>
          <w:p w14:paraId="41FE9044" w14:textId="1ADC834B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5DF15645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0E877F8B" w14:textId="77777777" w:rsidR="002E4383" w:rsidRPr="001D532A" w:rsidDel="00D43E7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E4383" w:rsidRPr="001D532A" w14:paraId="6668CE5A" w14:textId="77777777" w:rsidTr="0060203B">
        <w:tc>
          <w:tcPr>
            <w:tcW w:w="2430" w:type="dxa"/>
          </w:tcPr>
          <w:p w14:paraId="2333BCC2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DD3339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B02D5E4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6D470E8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EFC4F64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107EAABD" w14:textId="77777777" w:rsidR="002E4383" w:rsidRPr="00A5376F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383" w:rsidRPr="001D532A" w14:paraId="18E075E6" w14:textId="77777777" w:rsidTr="0060203B">
        <w:tc>
          <w:tcPr>
            <w:tcW w:w="2430" w:type="dxa"/>
          </w:tcPr>
          <w:p w14:paraId="5DC14DA7" w14:textId="5114550B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5BCCDC47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2B7D1D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86B9BE6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48A2A5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1494507D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E4383" w:rsidRPr="001D532A" w14:paraId="628C03AC" w14:textId="77777777" w:rsidTr="0060203B">
        <w:tc>
          <w:tcPr>
            <w:tcW w:w="2430" w:type="dxa"/>
          </w:tcPr>
          <w:p w14:paraId="7617C2A8" w14:textId="2FC5E39A" w:rsidR="002E4383" w:rsidRPr="000F669C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8939986" w14:textId="584A5651" w:rsidR="002E4383" w:rsidRPr="000F669C" w:rsidRDefault="00150972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2E4383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E4383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2E4383"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438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14:paraId="21757223" w14:textId="427A0DDC" w:rsidR="002E4383" w:rsidRPr="000F669C" w:rsidRDefault="00BE5B7E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2E4383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E4383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2E4383"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438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1A874FE" w14:textId="28E31CDC" w:rsidR="002E4383" w:rsidRPr="000F669C" w:rsidRDefault="00C03D7B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236" w:type="dxa"/>
          </w:tcPr>
          <w:p w14:paraId="269D0AAB" w14:textId="77777777" w:rsidR="002E4383" w:rsidRPr="000F669C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1AF0627" w14:textId="32B7983F" w:rsidR="002E4383" w:rsidRPr="000F669C" w:rsidRDefault="001E5C91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715,000</w:t>
            </w:r>
          </w:p>
        </w:tc>
      </w:tr>
      <w:tr w:rsidR="002E4383" w:rsidRPr="001D532A" w14:paraId="78C4731E" w14:textId="77777777" w:rsidTr="0060203B">
        <w:tc>
          <w:tcPr>
            <w:tcW w:w="2430" w:type="dxa"/>
          </w:tcPr>
          <w:p w14:paraId="3075C0EA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076AC46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3BBB60C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343C22C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7D0DB1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0D8314DF" w14:textId="77777777" w:rsidR="002E4383" w:rsidRPr="001D532A" w:rsidRDefault="002E4383" w:rsidP="0060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E4383" w:rsidRPr="001D532A" w14:paraId="3788C997" w14:textId="77777777" w:rsidTr="0060203B">
        <w:tc>
          <w:tcPr>
            <w:tcW w:w="2430" w:type="dxa"/>
          </w:tcPr>
          <w:p w14:paraId="23814A60" w14:textId="6CF6A1FB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20EFDBF" w14:textId="77777777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295D0F" w14:textId="77777777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1E3C5AA" w14:textId="77777777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2F3F5" w14:textId="77777777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09F5D8BF" w14:textId="77777777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E4383" w:rsidRPr="001D532A" w14:paraId="763888D7" w14:textId="77777777" w:rsidTr="0060203B">
        <w:tc>
          <w:tcPr>
            <w:tcW w:w="2430" w:type="dxa"/>
          </w:tcPr>
          <w:p w14:paraId="15AA7429" w14:textId="3C51D322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4736F541" w14:textId="4BC46765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26B8679" w14:textId="7440E390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2128ADB" w14:textId="2400BAFA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6C659E31" w14:textId="77777777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172A534" w14:textId="0379F563" w:rsidR="002E4383" w:rsidRPr="001D532A" w:rsidRDefault="002E4383" w:rsidP="002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48B02A60" w14:textId="77777777" w:rsidR="002E4383" w:rsidRDefault="002E438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54D50A7A" w14:textId="78BC6FB6" w:rsidR="00F24F74" w:rsidRPr="003E5C70" w:rsidRDefault="0036747C" w:rsidP="00163E8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91D29C2" w14:textId="06751A99" w:rsidR="00453AB5" w:rsidRPr="00726C24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558A02DF" w14:textId="46609339" w:rsidR="007F14C5" w:rsidRPr="003E5C70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360F90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74F77" w14:textId="72BA6781" w:rsidR="00C6000A" w:rsidRPr="003E5C70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5C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</w:t>
      </w:r>
      <w:r w:rsidRPr="003E5C7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F7E07C9" w14:textId="29C3FB6E" w:rsidR="006950D6" w:rsidRDefault="006950D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270"/>
        <w:gridCol w:w="1260"/>
        <w:gridCol w:w="270"/>
        <w:gridCol w:w="1260"/>
        <w:gridCol w:w="270"/>
        <w:gridCol w:w="1260"/>
      </w:tblGrid>
      <w:tr w:rsidR="0067236C" w:rsidRPr="0067236C" w14:paraId="035B05E6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0222E7F1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1028ABFF" w14:textId="4E77C598" w:rsidR="0067236C" w:rsidRPr="0067236C" w:rsidRDefault="00A541E6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  <w:r w:rsidR="0067236C" w:rsidRPr="0067236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ตามวิธีส่วนได้เสีย</w:t>
            </w:r>
            <w:r w:rsidR="00F963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D51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="00F963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D51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236C" w:rsidRPr="0067236C" w14:paraId="5899E7EC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64D5615D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9051BAD" w14:textId="2EA50264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403B576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D999947" w14:textId="3EF1BC02" w:rsidR="0067236C" w:rsidRPr="0067236C" w:rsidRDefault="0067236C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236C" w:rsidRPr="0067236C" w14:paraId="6971AD99" w14:textId="77777777" w:rsidTr="00B73246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040F4182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850BF6A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2CCC1F46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การเงินที่วัดมูลค่าด้วยมูลค่ายุติธรรมผ่าน</w:t>
            </w:r>
          </w:p>
          <w:p w14:paraId="2DD88B22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75E74DC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B61023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C95DDFD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C72137E" w14:textId="77777777" w:rsidR="0067236C" w:rsidRPr="0067236C" w:rsidRDefault="0067236C" w:rsidP="0067236C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F62A7C9" w14:textId="77777777" w:rsidR="0067236C" w:rsidRPr="0067236C" w:rsidRDefault="0067236C" w:rsidP="0067236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6CB89C9" w14:textId="77777777" w:rsidR="0067236C" w:rsidRPr="0067236C" w:rsidRDefault="0067236C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236C" w:rsidRPr="0067236C" w14:paraId="2F242847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5F7F2C7D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1979462" w14:textId="781D163C" w:rsidR="0067236C" w:rsidRPr="0067236C" w:rsidRDefault="0067236C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723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7236C" w:rsidRPr="0067236C" w14:paraId="451E9730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83A7BFF" w14:textId="6883495D" w:rsidR="0067236C" w:rsidRPr="0067236C" w:rsidRDefault="00B04646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464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B046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0464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B046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Pr="00B0464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B046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6288B" w:rsidRPr="0056288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2569</w:t>
            </w:r>
          </w:p>
        </w:tc>
        <w:tc>
          <w:tcPr>
            <w:tcW w:w="1800" w:type="dxa"/>
            <w:vAlign w:val="bottom"/>
          </w:tcPr>
          <w:p w14:paraId="36B3C878" w14:textId="77777777" w:rsidR="0067236C" w:rsidRPr="0067236C" w:rsidRDefault="0067236C" w:rsidP="0067236C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A9AE150" w14:textId="77777777" w:rsidR="0067236C" w:rsidRPr="0067236C" w:rsidRDefault="0067236C" w:rsidP="006723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2AB94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0FEDB1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236C" w:rsidRPr="0067236C" w14:paraId="0D2A68CE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419AD7E4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C591C4B" w14:textId="77777777" w:rsidR="0067236C" w:rsidRPr="0067236C" w:rsidRDefault="0067236C" w:rsidP="0067236C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E3238B0" w14:textId="77777777" w:rsidR="0067236C" w:rsidRPr="0067236C" w:rsidRDefault="0067236C" w:rsidP="006723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B58498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14205D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236C" w:rsidRPr="0067236C" w14:paraId="4C88089F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2F035239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2D760EB4" w14:textId="6DEF9938" w:rsidR="0067236C" w:rsidRPr="0067236C" w:rsidRDefault="00773DE2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490,326</w:t>
            </w:r>
          </w:p>
        </w:tc>
        <w:tc>
          <w:tcPr>
            <w:tcW w:w="270" w:type="dxa"/>
          </w:tcPr>
          <w:p w14:paraId="018C5E2A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05172D" w14:textId="7F88B489" w:rsidR="0067236C" w:rsidRPr="0067236C" w:rsidRDefault="00AD325F" w:rsidP="0067236C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</w:t>
            </w:r>
            <w:r w:rsidR="00F97C0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B56C961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785DC7" w14:textId="241EEC3C" w:rsidR="0067236C" w:rsidRPr="0067236C" w:rsidRDefault="00AD325F" w:rsidP="0067236C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DE2041" w14:textId="05D7A416" w:rsidR="0067236C" w:rsidRPr="0067236C" w:rsidRDefault="00AD325F" w:rsidP="0067236C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</w:t>
            </w:r>
            <w:r w:rsidR="00F97C0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7236C" w:rsidRPr="0067236C" w14:paraId="368DAE67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5EEE654A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AB0B533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46641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73A7D9" w14:textId="77777777" w:rsidR="0067236C" w:rsidRPr="0067236C" w:rsidRDefault="0067236C" w:rsidP="0067236C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FB20AD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215574" w14:textId="77777777" w:rsidR="0067236C" w:rsidRPr="0067236C" w:rsidRDefault="0067236C" w:rsidP="0067236C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D81D5B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EAFA36" w14:textId="77777777" w:rsidR="0067236C" w:rsidRPr="0067236C" w:rsidRDefault="0067236C" w:rsidP="0067236C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769072" w14:textId="77777777" w:rsidR="00C546F7" w:rsidRDefault="00C546F7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270"/>
        <w:gridCol w:w="1260"/>
        <w:gridCol w:w="270"/>
        <w:gridCol w:w="1260"/>
        <w:gridCol w:w="270"/>
        <w:gridCol w:w="1260"/>
      </w:tblGrid>
      <w:tr w:rsidR="00F9639A" w:rsidRPr="0067236C" w14:paraId="156AAF53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1D82B80D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3ADB9833" w14:textId="77D18FE2" w:rsidR="00F9639A" w:rsidRPr="00A541E6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F9639A" w:rsidRPr="0067236C" w14:paraId="4B6B40D3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38D4D1FA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8840F4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130C861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6783EEC1" w14:textId="77777777" w:rsidR="00F9639A" w:rsidRPr="0067236C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9639A" w:rsidRPr="0067236C" w14:paraId="5454EAB4" w14:textId="77777777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6CA2A8E7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736A659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469864B2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การเงินที่วัดมูลค่าด้วยมูลค่ายุติธรรมผ่าน</w:t>
            </w:r>
          </w:p>
          <w:p w14:paraId="5F5BDBA0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2057698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6A38D86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B78FB29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B48378C" w14:textId="77777777" w:rsidR="00F9639A" w:rsidRPr="0067236C" w:rsidRDefault="00F9639A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C87E608" w14:textId="77777777" w:rsidR="00F9639A" w:rsidRPr="0067236C" w:rsidRDefault="00F9639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490713D" w14:textId="77777777" w:rsidR="00F9639A" w:rsidRPr="0067236C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9639A" w:rsidRPr="0067236C" w14:paraId="6FF36B35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58BCE869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22CE8FF" w14:textId="77777777" w:rsidR="00F9639A" w:rsidRPr="0067236C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723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7236C" w:rsidRPr="0067236C" w14:paraId="40079AE7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5997D1CF" w14:textId="15223ED2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8</w:t>
            </w:r>
          </w:p>
        </w:tc>
        <w:tc>
          <w:tcPr>
            <w:tcW w:w="1800" w:type="dxa"/>
            <w:vAlign w:val="bottom"/>
          </w:tcPr>
          <w:p w14:paraId="3058DD46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F166F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AC67BB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144EBF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1DB8C0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455C8A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FBFC37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36C" w:rsidRPr="0067236C" w14:paraId="65290A82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0E29481F" w14:textId="2ECA6D4A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0C07319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096263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1056D8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E05F01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A98E98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D01FE7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4D416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36C" w:rsidRPr="0067236C" w14:paraId="1000A67C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19345994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085D320D" w14:textId="0F1CDAC4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  <w:tc>
          <w:tcPr>
            <w:tcW w:w="270" w:type="dxa"/>
          </w:tcPr>
          <w:p w14:paraId="36C82F88" w14:textId="77777777" w:rsidR="0067236C" w:rsidRPr="0067236C" w:rsidRDefault="0067236C" w:rsidP="0067236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D44C86" w14:textId="4D1C3ED9" w:rsidR="0067236C" w:rsidRPr="0067236C" w:rsidRDefault="00A47AFA" w:rsidP="0067236C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  <w:tc>
          <w:tcPr>
            <w:tcW w:w="270" w:type="dxa"/>
          </w:tcPr>
          <w:p w14:paraId="43887B88" w14:textId="77777777" w:rsidR="0067236C" w:rsidRPr="0067236C" w:rsidRDefault="0067236C" w:rsidP="0067236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7FBDA" w14:textId="1723B766" w:rsidR="0067236C" w:rsidRPr="0067236C" w:rsidRDefault="00A47AFA" w:rsidP="0067236C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67236C" w:rsidRPr="0067236C" w:rsidRDefault="0067236C" w:rsidP="0067236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102FA5" w14:textId="0479320B" w:rsidR="0067236C" w:rsidRPr="0067236C" w:rsidRDefault="0067236C" w:rsidP="0067236C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</w:tr>
    </w:tbl>
    <w:p w14:paraId="5284EFA2" w14:textId="7FFE59DF" w:rsidR="006B3704" w:rsidRDefault="006B3704" w:rsidP="00C546F7">
      <w:pPr>
        <w:pStyle w:val="BodyText2"/>
        <w:tabs>
          <w:tab w:val="left" w:pos="540"/>
        </w:tabs>
        <w:ind w:left="0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155B49A" w14:textId="0CB248C5" w:rsidR="00726C24" w:rsidRPr="006950D6" w:rsidRDefault="006B3704" w:rsidP="006B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21BCED90" w14:textId="7A1D0346" w:rsidR="00B255C1" w:rsidRPr="006950D6" w:rsidRDefault="00BA6AD7" w:rsidP="006950D6">
      <w:pPr>
        <w:pStyle w:val="BodyText2"/>
        <w:tabs>
          <w:tab w:val="decimal" w:pos="360"/>
          <w:tab w:val="decimal" w:pos="540"/>
          <w:tab w:val="decimal" w:pos="630"/>
        </w:tabs>
        <w:ind w:left="540" w:hanging="90"/>
        <w:jc w:val="thaiDistribute"/>
        <w:rPr>
          <w:rFonts w:asciiTheme="majorBidi" w:hAnsiTheme="majorBidi"/>
          <w:sz w:val="30"/>
          <w:szCs w:val="30"/>
        </w:rPr>
      </w:pPr>
      <w:r w:rsidRPr="006950D6">
        <w:rPr>
          <w:rFonts w:asciiTheme="majorBidi" w:hAnsiTheme="majorBidi" w:hint="cs"/>
          <w:spacing w:val="-2"/>
          <w:sz w:val="30"/>
          <w:szCs w:val="30"/>
          <w:cs/>
        </w:rPr>
        <w:lastRenderedPageBreak/>
        <w:t xml:space="preserve"> </w:t>
      </w:r>
      <w:r w:rsidR="004E0C06" w:rsidRPr="006950D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A53A28" w:rsidRPr="006950D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A53A28" w:rsidRPr="006950D6">
        <w:rPr>
          <w:rFonts w:asciiTheme="majorBidi" w:hAnsiTheme="majorBidi" w:hint="cs"/>
          <w:sz w:val="30"/>
          <w:szCs w:val="30"/>
          <w:cs/>
        </w:rPr>
        <w:t>ฐ</w:t>
      </w:r>
      <w:r w:rsidR="001A0279" w:rsidRPr="006950D6">
        <w:rPr>
          <w:rFonts w:asciiTheme="majorBidi" w:hAnsiTheme="majorBidi" w:hint="cs"/>
          <w:sz w:val="30"/>
          <w:szCs w:val="30"/>
          <w:cs/>
        </w:rPr>
        <w:t>านะ</w:t>
      </w:r>
      <w:r w:rsidR="00A53A28" w:rsidRPr="006950D6">
        <w:rPr>
          <w:rFonts w:asciiTheme="majorBidi" w:hAnsiTheme="majorBidi" w:hint="cs"/>
          <w:sz w:val="30"/>
          <w:szCs w:val="30"/>
          <w:cs/>
        </w:rPr>
        <w:t>การเงิน</w:t>
      </w:r>
    </w:p>
    <w:p w14:paraId="2FD936F5" w14:textId="77777777" w:rsidR="00B255C1" w:rsidRPr="00BB7D9A" w:rsidRDefault="00B255C1" w:rsidP="006950D6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ind w:left="547" w:hanging="187"/>
        <w:jc w:val="thaiDistribute"/>
        <w:rPr>
          <w:rFonts w:asciiTheme="majorBidi" w:hAnsiTheme="majorBidi"/>
          <w:sz w:val="14"/>
          <w:szCs w:val="14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390"/>
      </w:tblGrid>
      <w:tr w:rsidR="00453AB5" w:rsidRPr="00C81CBE" w14:paraId="2C5D06D4" w14:textId="77777777" w:rsidTr="00C72D24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C72D24">
        <w:trPr>
          <w:trHeight w:val="1298"/>
        </w:trPr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423184F" w14:textId="77777777" w:rsidR="00BA6AD7" w:rsidRDefault="005959AB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12F51C4F" w:rsidR="00C87EDF" w:rsidRPr="00C81CBE" w:rsidRDefault="00C87EDF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hideMark/>
          </w:tcPr>
          <w:p w14:paraId="40B1038A" w14:textId="79D8C914" w:rsidR="0051483C" w:rsidRPr="006950D6" w:rsidRDefault="0051483C" w:rsidP="006950D6">
            <w:pPr>
              <w:pStyle w:val="block"/>
              <w:spacing w:after="0" w:line="360" w:lineRule="exact"/>
              <w:ind w:left="110" w:right="-13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ซึ่งอ้างอิงราคาหรืออัตราผลตอบแทนที่ประกาศโดยสมาคมตลาดตราสารหนี้ไทย ณ วันที่วัดมูลค่าเงินลงทุน</w:t>
            </w:r>
          </w:p>
        </w:tc>
      </w:tr>
    </w:tbl>
    <w:p w14:paraId="0E3FACAE" w14:textId="77777777" w:rsidR="009866FE" w:rsidRDefault="009866FE" w:rsidP="00BB7D9A">
      <w:pPr>
        <w:pStyle w:val="BodyText2"/>
        <w:tabs>
          <w:tab w:val="decimal" w:pos="360"/>
          <w:tab w:val="decimal" w:pos="540"/>
          <w:tab w:val="decimal" w:pos="630"/>
        </w:tabs>
        <w:ind w:left="54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0E536F" w14:textId="5C359270" w:rsidR="00453AB5" w:rsidRPr="00BB7D9A" w:rsidRDefault="00453AB5" w:rsidP="00BB7D9A">
      <w:pPr>
        <w:pStyle w:val="BodyText2"/>
        <w:tabs>
          <w:tab w:val="decimal" w:pos="360"/>
          <w:tab w:val="decimal" w:pos="540"/>
          <w:tab w:val="decimal" w:pos="630"/>
        </w:tabs>
        <w:ind w:left="54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B7D9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</w:t>
      </w:r>
      <w:r w:rsidRPr="00BB7D9A"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</w:rPr>
        <w:t>เคลื่อนไหว</w:t>
      </w:r>
      <w:r w:rsidRPr="00BB7D9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ของหน่วยลงทุนในตราสารหนี้</w:t>
      </w:r>
      <w:r w:rsidR="00EE1067" w:rsidRPr="00BB7D9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Pr="00BB7D9A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Style w:val="TableGrid"/>
        <w:tblW w:w="9389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3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23680D" w:rsidRPr="0067236C" w14:paraId="529F432E" w14:textId="77777777">
        <w:trPr>
          <w:trHeight w:val="56"/>
          <w:tblHeader/>
        </w:trPr>
        <w:tc>
          <w:tcPr>
            <w:tcW w:w="2790" w:type="dxa"/>
            <w:vAlign w:val="bottom"/>
          </w:tcPr>
          <w:p w14:paraId="7E921C0E" w14:textId="77777777" w:rsidR="0023680D" w:rsidRPr="0067236C" w:rsidRDefault="0023680D" w:rsidP="0023680D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</w:tcPr>
          <w:p w14:paraId="464B5240" w14:textId="1365C2AE" w:rsidR="0023680D" w:rsidRPr="0067236C" w:rsidRDefault="0023680D" w:rsidP="0023680D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9945D3" w:rsidRPr="0067236C" w14:paraId="639312DD" w14:textId="77777777" w:rsidTr="0067236C">
        <w:trPr>
          <w:trHeight w:val="56"/>
          <w:tblHeader/>
        </w:trPr>
        <w:tc>
          <w:tcPr>
            <w:tcW w:w="2790" w:type="dxa"/>
            <w:vAlign w:val="bottom"/>
          </w:tcPr>
          <w:p w14:paraId="42E1250F" w14:textId="2B13F944" w:rsidR="009945D3" w:rsidRPr="0067236C" w:rsidRDefault="009945D3" w:rsidP="009945D3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30" w:type="dxa"/>
            <w:vAlign w:val="bottom"/>
          </w:tcPr>
          <w:p w14:paraId="52579920" w14:textId="77777777" w:rsidR="009945D3" w:rsidRPr="0067236C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59A30F4" w14:textId="77777777" w:rsidR="009945D3" w:rsidRPr="0067236C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9945D3" w:rsidRPr="0067236C" w:rsidRDefault="009945D3" w:rsidP="009945D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6924DCB0" w14:textId="77777777" w:rsidR="009945D3" w:rsidRPr="0067236C" w:rsidRDefault="009945D3" w:rsidP="009945D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E761868" w14:textId="3F5B4C4D" w:rsidR="009945D3" w:rsidRPr="0067236C" w:rsidRDefault="00EA16B6" w:rsidP="009945D3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A16B6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F3413" w:rsidRPr="0067236C" w14:paraId="497B718A" w14:textId="77777777" w:rsidTr="0067236C">
        <w:trPr>
          <w:trHeight w:val="56"/>
        </w:trPr>
        <w:tc>
          <w:tcPr>
            <w:tcW w:w="2790" w:type="dxa"/>
            <w:hideMark/>
          </w:tcPr>
          <w:p w14:paraId="1C479442" w14:textId="77777777" w:rsidR="00BF3413" w:rsidRPr="0067236C" w:rsidRDefault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</w:tcPr>
          <w:p w14:paraId="010F7801" w14:textId="77777777" w:rsidR="00BF3413" w:rsidRPr="0067236C" w:rsidRDefault="00BF34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F3413" w:rsidRPr="0067236C" w14:paraId="5D0CBBE4" w14:textId="77777777" w:rsidTr="0067236C">
        <w:tc>
          <w:tcPr>
            <w:tcW w:w="2790" w:type="dxa"/>
          </w:tcPr>
          <w:p w14:paraId="1FBF974C" w14:textId="1DEDE16E" w:rsidR="00BF3413" w:rsidRPr="0067236C" w:rsidRDefault="006950D6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30" w:type="dxa"/>
          </w:tcPr>
          <w:p w14:paraId="141C0D96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1F834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DBAC05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32072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7E08D15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912608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76D0515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C68B9FD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8B40410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3413" w:rsidRPr="0067236C" w14:paraId="214AE76B" w14:textId="77777777" w:rsidTr="0067236C">
        <w:tc>
          <w:tcPr>
            <w:tcW w:w="2790" w:type="dxa"/>
            <w:hideMark/>
          </w:tcPr>
          <w:p w14:paraId="4C91111D" w14:textId="0B23A112" w:rsidR="00BF3413" w:rsidRPr="0067236C" w:rsidRDefault="00BF3413" w:rsidP="00FF5BE1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744A65F7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77B5C6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56A0F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D42A87A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14620DE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A67C89A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A87A1A0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0503D43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0FDC47FE" w14:textId="77777777" w:rsidTr="00650567">
        <w:trPr>
          <w:trHeight w:val="360"/>
        </w:trPr>
        <w:tc>
          <w:tcPr>
            <w:tcW w:w="2790" w:type="dxa"/>
          </w:tcPr>
          <w:p w14:paraId="5A9D956A" w14:textId="4BE7CC55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หน่วยลงทุนในตราสาร</w:t>
            </w:r>
            <w:r w:rsidRPr="0067236C"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030" w:type="dxa"/>
          </w:tcPr>
          <w:p w14:paraId="6A79EB35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62413914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79286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BD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FBC76B3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C2275F6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1143C6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05E13A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425F95E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471BCF3F" w14:textId="77777777" w:rsidTr="00650567">
        <w:trPr>
          <w:trHeight w:val="360"/>
        </w:trPr>
        <w:tc>
          <w:tcPr>
            <w:tcW w:w="2790" w:type="dxa"/>
          </w:tcPr>
          <w:p w14:paraId="5E2C5E33" w14:textId="0C8402BC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</w:tcPr>
          <w:p w14:paraId="6726A3D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50685CB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A1B71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BB004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F5C6DDB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7EF53A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36A3459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66F0A7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42B2AF5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63865F6E" w14:textId="77777777" w:rsidTr="00650567">
        <w:trPr>
          <w:trHeight w:val="360"/>
        </w:trPr>
        <w:tc>
          <w:tcPr>
            <w:tcW w:w="2790" w:type="dxa"/>
            <w:hideMark/>
          </w:tcPr>
          <w:p w14:paraId="5D5C9A83" w14:textId="0B94A243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30" w:type="dxa"/>
            <w:vAlign w:val="bottom"/>
          </w:tcPr>
          <w:p w14:paraId="44A08422" w14:textId="643C9C77" w:rsidR="00E62DDC" w:rsidRPr="0067236C" w:rsidRDefault="00E62DDC" w:rsidP="00E62DDC">
            <w:pPr>
              <w:tabs>
                <w:tab w:val="clear" w:pos="907"/>
                <w:tab w:val="left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  <w:tc>
          <w:tcPr>
            <w:tcW w:w="236" w:type="dxa"/>
            <w:vAlign w:val="bottom"/>
          </w:tcPr>
          <w:p w14:paraId="5CF9F67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707B68" w14:textId="422CC459" w:rsidR="00E62DDC" w:rsidRPr="0067236C" w:rsidRDefault="00D60087" w:rsidP="00E62DDC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1,930,000</w:t>
            </w:r>
          </w:p>
        </w:tc>
        <w:tc>
          <w:tcPr>
            <w:tcW w:w="236" w:type="dxa"/>
            <w:vAlign w:val="bottom"/>
          </w:tcPr>
          <w:p w14:paraId="023B38A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4F7FEB5" w14:textId="44987A5F" w:rsidR="00E62DDC" w:rsidRPr="0067236C" w:rsidRDefault="009A1796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(1,806,974)</w:t>
            </w:r>
          </w:p>
        </w:tc>
        <w:tc>
          <w:tcPr>
            <w:tcW w:w="231" w:type="dxa"/>
            <w:vAlign w:val="bottom"/>
          </w:tcPr>
          <w:p w14:paraId="28F34285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74BADDA" w14:textId="7C960CF1" w:rsidR="00E62DDC" w:rsidRPr="0067236C" w:rsidRDefault="009A1796" w:rsidP="00E62DDC">
            <w:pPr>
              <w:tabs>
                <w:tab w:val="clear" w:pos="454"/>
                <w:tab w:val="clear" w:pos="680"/>
                <w:tab w:val="clear" w:pos="907"/>
                <w:tab w:val="left" w:pos="618"/>
                <w:tab w:val="left" w:pos="708"/>
                <w:tab w:val="left" w:pos="798"/>
                <w:tab w:val="left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231" w:type="dxa"/>
            <w:vAlign w:val="bottom"/>
          </w:tcPr>
          <w:p w14:paraId="4D594D4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5F56DE8" w14:textId="369398EC" w:rsidR="00E62DDC" w:rsidRPr="0067236C" w:rsidRDefault="009A1796" w:rsidP="00E62DDC">
            <w:pPr>
              <w:tabs>
                <w:tab w:val="clear" w:pos="907"/>
                <w:tab w:val="left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490,326</w:t>
            </w:r>
          </w:p>
        </w:tc>
      </w:tr>
      <w:tr w:rsidR="00E62DDC" w:rsidRPr="0067236C" w14:paraId="72EAE586" w14:textId="77777777" w:rsidTr="0067236C">
        <w:tc>
          <w:tcPr>
            <w:tcW w:w="2790" w:type="dxa"/>
            <w:hideMark/>
          </w:tcPr>
          <w:p w14:paraId="3507EC6F" w14:textId="02D6A6F1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502AF50F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366,483</w:t>
            </w:r>
          </w:p>
        </w:tc>
        <w:tc>
          <w:tcPr>
            <w:tcW w:w="236" w:type="dxa"/>
            <w:vAlign w:val="bottom"/>
          </w:tcPr>
          <w:p w14:paraId="62107E2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1D92211D" w:rsidR="00E62DDC" w:rsidRPr="0067236C" w:rsidRDefault="00D60087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1,930,000</w:t>
            </w:r>
          </w:p>
        </w:tc>
        <w:tc>
          <w:tcPr>
            <w:tcW w:w="236" w:type="dxa"/>
            <w:vAlign w:val="bottom"/>
          </w:tcPr>
          <w:p w14:paraId="14B333BE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2DFE9CA1" w:rsidR="00E62DDC" w:rsidRPr="0067236C" w:rsidRDefault="009A1796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(1,806,974)</w:t>
            </w:r>
          </w:p>
        </w:tc>
        <w:tc>
          <w:tcPr>
            <w:tcW w:w="231" w:type="dxa"/>
            <w:vAlign w:val="bottom"/>
          </w:tcPr>
          <w:p w14:paraId="2F7B6CBC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6CEBD3BE" w:rsidR="00E62DDC" w:rsidRPr="0067236C" w:rsidRDefault="009A1796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817</w:t>
            </w:r>
          </w:p>
        </w:tc>
        <w:tc>
          <w:tcPr>
            <w:tcW w:w="231" w:type="dxa"/>
            <w:vAlign w:val="bottom"/>
          </w:tcPr>
          <w:p w14:paraId="083F446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5464AF70" w:rsidR="00E62DDC" w:rsidRPr="0067236C" w:rsidRDefault="009A1796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490,326</w:t>
            </w:r>
          </w:p>
        </w:tc>
      </w:tr>
      <w:tr w:rsidR="00E62DDC" w:rsidRPr="00BB7D9A" w14:paraId="6E038AC1" w14:textId="77777777" w:rsidTr="00EC482F">
        <w:trPr>
          <w:trHeight w:val="125"/>
        </w:trPr>
        <w:tc>
          <w:tcPr>
            <w:tcW w:w="2790" w:type="dxa"/>
          </w:tcPr>
          <w:p w14:paraId="3874492E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0" w:type="dxa"/>
          </w:tcPr>
          <w:p w14:paraId="60283B28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725862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7B55BD3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909EA7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right w:val="nil"/>
            </w:tcBorders>
          </w:tcPr>
          <w:p w14:paraId="5E230D8F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01CC1D31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right w:val="nil"/>
            </w:tcBorders>
          </w:tcPr>
          <w:p w14:paraId="0E88860B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" w:type="dxa"/>
          </w:tcPr>
          <w:p w14:paraId="268B120A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3" w:type="dxa"/>
          </w:tcPr>
          <w:p w14:paraId="403FE366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0F621EB" w14:textId="77777777" w:rsidR="00A23B4A" w:rsidRDefault="00A23B4A"/>
    <w:tbl>
      <w:tblPr>
        <w:tblStyle w:val="TableGrid"/>
        <w:tblW w:w="9389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3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E62DDC" w:rsidRPr="0067236C" w14:paraId="297C72E9" w14:textId="77777777">
        <w:trPr>
          <w:trHeight w:val="56"/>
          <w:tblHeader/>
        </w:trPr>
        <w:tc>
          <w:tcPr>
            <w:tcW w:w="2790" w:type="dxa"/>
            <w:vAlign w:val="bottom"/>
          </w:tcPr>
          <w:p w14:paraId="4BC83036" w14:textId="77777777" w:rsidR="00E62DDC" w:rsidRPr="0067236C" w:rsidRDefault="00E62DDC" w:rsidP="00E62DDC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  <w:vAlign w:val="bottom"/>
          </w:tcPr>
          <w:p w14:paraId="59EE63ED" w14:textId="3A09B0EF" w:rsidR="00E62DDC" w:rsidRPr="0067236C" w:rsidRDefault="00E62DDC" w:rsidP="00E62DDC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E62DDC" w:rsidRPr="0067236C" w14:paraId="2BA2FB3B" w14:textId="77777777">
        <w:trPr>
          <w:trHeight w:val="56"/>
          <w:tblHeader/>
        </w:trPr>
        <w:tc>
          <w:tcPr>
            <w:tcW w:w="2790" w:type="dxa"/>
            <w:vAlign w:val="bottom"/>
          </w:tcPr>
          <w:p w14:paraId="26511922" w14:textId="77777777" w:rsidR="00E62DDC" w:rsidRPr="0067236C" w:rsidRDefault="00E62DDC" w:rsidP="00E62DDC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30" w:type="dxa"/>
            <w:vAlign w:val="bottom"/>
          </w:tcPr>
          <w:p w14:paraId="103DE194" w14:textId="77777777" w:rsidR="00E62DDC" w:rsidRPr="0067236C" w:rsidRDefault="00E62DDC" w:rsidP="00E62DD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103B565" w14:textId="77777777" w:rsidR="00E62DDC" w:rsidRPr="0067236C" w:rsidRDefault="00E62DDC" w:rsidP="00E62DDC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7652BA3B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EBF61C4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6F16919D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4FDD2613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20A926C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1AA02C2D" w14:textId="77777777" w:rsidR="00E62DDC" w:rsidRPr="0067236C" w:rsidRDefault="00E62DDC" w:rsidP="00E62DD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DCB8667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53EFDEE8" w14:textId="77777777" w:rsidR="00E62DDC" w:rsidRPr="0067236C" w:rsidRDefault="00E62DDC" w:rsidP="00E62D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4473AAE" w14:textId="29786F6D" w:rsidR="00E62DDC" w:rsidRPr="0067236C" w:rsidRDefault="00E44D4B" w:rsidP="00E62DDC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A16B6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62DDC" w:rsidRPr="0067236C" w14:paraId="33216484" w14:textId="77777777">
        <w:trPr>
          <w:trHeight w:val="56"/>
        </w:trPr>
        <w:tc>
          <w:tcPr>
            <w:tcW w:w="2790" w:type="dxa"/>
            <w:hideMark/>
          </w:tcPr>
          <w:p w14:paraId="268CCDFE" w14:textId="77777777" w:rsidR="00E62DDC" w:rsidRPr="0067236C" w:rsidRDefault="00E62DDC" w:rsidP="00E62DDC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</w:tcPr>
          <w:p w14:paraId="02C74EA9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62DDC" w:rsidRPr="0067236C" w14:paraId="6FD3EDBA" w14:textId="77777777" w:rsidTr="0067236C">
        <w:tc>
          <w:tcPr>
            <w:tcW w:w="2790" w:type="dxa"/>
            <w:hideMark/>
          </w:tcPr>
          <w:p w14:paraId="18EF11FD" w14:textId="6C85A86D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2B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30" w:type="dxa"/>
          </w:tcPr>
          <w:p w14:paraId="2691E4C3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1DC1D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66251E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ACEE8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8D08069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1DB05CC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A7A5228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1AE835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EF1DDBA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161D5199" w14:textId="77777777" w:rsidTr="0067236C">
        <w:tc>
          <w:tcPr>
            <w:tcW w:w="2790" w:type="dxa"/>
            <w:hideMark/>
          </w:tcPr>
          <w:p w14:paraId="3053EB83" w14:textId="4D5CCE35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1E7ECCA5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7D976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7275C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CA7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0EC2413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E30AA45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C00E9D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A17AF9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9B88042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1DF8E5B8" w14:textId="77777777" w:rsidTr="000D4B4D">
        <w:trPr>
          <w:trHeight w:val="360"/>
        </w:trPr>
        <w:tc>
          <w:tcPr>
            <w:tcW w:w="2790" w:type="dxa"/>
          </w:tcPr>
          <w:p w14:paraId="67618288" w14:textId="3DB20541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หน่วยลงทุนในตราสาร</w:t>
            </w:r>
            <w:r w:rsidRPr="0067236C"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030" w:type="dxa"/>
          </w:tcPr>
          <w:p w14:paraId="22D97A7E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CFA82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312B0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D0AC06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16443F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E900FC7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7BA363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DBE8532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1087EE4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67B855C0" w14:textId="77777777" w:rsidTr="000D4B4D">
        <w:trPr>
          <w:trHeight w:val="360"/>
        </w:trPr>
        <w:tc>
          <w:tcPr>
            <w:tcW w:w="2790" w:type="dxa"/>
          </w:tcPr>
          <w:p w14:paraId="507446BA" w14:textId="5783BF41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</w:tcPr>
          <w:p w14:paraId="17CA1D39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CFCA68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94C230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EA6D1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667503C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7E01E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1D1C7F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DAF27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E9510F4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76A469C0" w14:textId="77777777" w:rsidTr="00B24C4B">
        <w:trPr>
          <w:trHeight w:val="360"/>
        </w:trPr>
        <w:tc>
          <w:tcPr>
            <w:tcW w:w="2790" w:type="dxa"/>
            <w:hideMark/>
          </w:tcPr>
          <w:p w14:paraId="5706F922" w14:textId="11F5EAB4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30" w:type="dxa"/>
            <w:vAlign w:val="bottom"/>
          </w:tcPr>
          <w:p w14:paraId="41905EF3" w14:textId="75C10028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487,551</w:t>
            </w:r>
          </w:p>
        </w:tc>
        <w:tc>
          <w:tcPr>
            <w:tcW w:w="236" w:type="dxa"/>
            <w:vAlign w:val="bottom"/>
          </w:tcPr>
          <w:p w14:paraId="5A9779B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24B7AD" w14:textId="3E1F5C97" w:rsidR="00E62DDC" w:rsidRPr="0067236C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sz w:val="28"/>
                <w:szCs w:val="28"/>
              </w:rPr>
              <w:t>2,330,000</w:t>
            </w:r>
          </w:p>
        </w:tc>
        <w:tc>
          <w:tcPr>
            <w:tcW w:w="236" w:type="dxa"/>
            <w:vAlign w:val="bottom"/>
          </w:tcPr>
          <w:p w14:paraId="1BA70DB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2C4E85C" w14:textId="5A72DBF1" w:rsidR="00E62DDC" w:rsidRPr="0067236C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sz w:val="28"/>
                <w:szCs w:val="28"/>
              </w:rPr>
              <w:t>(2,674,472)</w:t>
            </w:r>
          </w:p>
        </w:tc>
        <w:tc>
          <w:tcPr>
            <w:tcW w:w="231" w:type="dxa"/>
            <w:vAlign w:val="bottom"/>
          </w:tcPr>
          <w:p w14:paraId="07130E55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1197E91" w14:textId="1AD8677E" w:rsidR="00E62DDC" w:rsidRPr="0067236C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sz w:val="28"/>
                <w:szCs w:val="28"/>
              </w:rPr>
              <w:t>(710)</w:t>
            </w:r>
          </w:p>
        </w:tc>
        <w:tc>
          <w:tcPr>
            <w:tcW w:w="231" w:type="dxa"/>
            <w:vAlign w:val="bottom"/>
          </w:tcPr>
          <w:p w14:paraId="4A19302E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35A34B2" w14:textId="36326F08" w:rsidR="00E62DDC" w:rsidRPr="0067236C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sz w:val="28"/>
                <w:szCs w:val="28"/>
              </w:rPr>
              <w:t>142,369</w:t>
            </w:r>
          </w:p>
        </w:tc>
      </w:tr>
      <w:tr w:rsidR="00E62DDC" w:rsidRPr="0067236C" w14:paraId="65880DD3" w14:textId="77777777" w:rsidTr="0067236C">
        <w:tc>
          <w:tcPr>
            <w:tcW w:w="2790" w:type="dxa"/>
            <w:hideMark/>
          </w:tcPr>
          <w:p w14:paraId="1C79E9D5" w14:textId="72E889E1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4C42DBAD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487,551</w:t>
            </w:r>
          </w:p>
        </w:tc>
        <w:tc>
          <w:tcPr>
            <w:tcW w:w="236" w:type="dxa"/>
            <w:vAlign w:val="bottom"/>
          </w:tcPr>
          <w:p w14:paraId="4DEFF617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790EB056" w:rsidR="00E62DDC" w:rsidRPr="0067236C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2,330,000</w:t>
            </w:r>
          </w:p>
        </w:tc>
        <w:tc>
          <w:tcPr>
            <w:tcW w:w="236" w:type="dxa"/>
            <w:vAlign w:val="bottom"/>
          </w:tcPr>
          <w:p w14:paraId="4278AD5E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3CAD6DD7" w:rsidR="00E62DDC" w:rsidRPr="00EA16B6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(2,674,472)</w:t>
            </w:r>
          </w:p>
        </w:tc>
        <w:tc>
          <w:tcPr>
            <w:tcW w:w="231" w:type="dxa"/>
            <w:vAlign w:val="bottom"/>
          </w:tcPr>
          <w:p w14:paraId="4D2DF7C2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570AE3B5" w:rsidR="00E62DDC" w:rsidRPr="0067236C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(710)</w:t>
            </w:r>
          </w:p>
        </w:tc>
        <w:tc>
          <w:tcPr>
            <w:tcW w:w="231" w:type="dxa"/>
            <w:vAlign w:val="bottom"/>
          </w:tcPr>
          <w:p w14:paraId="0257F0E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04E0E1B6" w:rsidR="00E62DDC" w:rsidRPr="0067236C" w:rsidRDefault="00EA16B6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142,369</w:t>
            </w:r>
          </w:p>
        </w:tc>
      </w:tr>
    </w:tbl>
    <w:p w14:paraId="506BB941" w14:textId="77777777" w:rsidR="005460A5" w:rsidRDefault="005460A5" w:rsidP="00A23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57AF72" w14:textId="77777777" w:rsidR="00D13A28" w:rsidRDefault="00D13A28" w:rsidP="00A23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184D2E" w14:textId="00A76C40" w:rsidR="00273916" w:rsidRDefault="00A22316" w:rsidP="00163E8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34899EF" w14:textId="77777777" w:rsidR="009127D9" w:rsidRDefault="009127D9" w:rsidP="00912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9127D9" w:rsidRPr="009736FB" w14:paraId="51103079" w14:textId="77777777">
        <w:trPr>
          <w:trHeight w:val="465"/>
        </w:trPr>
        <w:tc>
          <w:tcPr>
            <w:tcW w:w="6750" w:type="dxa"/>
          </w:tcPr>
          <w:p w14:paraId="517A14C1" w14:textId="77777777" w:rsidR="009127D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537B03E2" w14:textId="77777777" w:rsidR="009127D9" w:rsidRPr="009736FB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150D1CA" w14:textId="09120B4F" w:rsidR="009127D9" w:rsidRPr="009736FB" w:rsidRDefault="000C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127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430" w:type="dxa"/>
          </w:tcPr>
          <w:p w14:paraId="048D0050" w14:textId="77777777" w:rsidR="009127D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A541E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</w:p>
          <w:p w14:paraId="3051ACF1" w14:textId="77777777" w:rsidR="009127D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E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8647603" w14:textId="77777777" w:rsidR="009127D9" w:rsidRPr="009736FB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7D9" w:rsidRPr="00F905DB" w14:paraId="0B413155" w14:textId="77777777">
        <w:trPr>
          <w:trHeight w:val="409"/>
        </w:trPr>
        <w:tc>
          <w:tcPr>
            <w:tcW w:w="6750" w:type="dxa"/>
          </w:tcPr>
          <w:p w14:paraId="7520748F" w14:textId="77777777" w:rsidR="009127D9" w:rsidRPr="00C8529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</w:tcPr>
          <w:p w14:paraId="792493A6" w14:textId="77777777" w:rsidR="009127D9" w:rsidRPr="009736FB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127D9" w:rsidRPr="00A971A5" w14:paraId="3480DF03" w14:textId="77777777">
        <w:trPr>
          <w:trHeight w:val="409"/>
        </w:trPr>
        <w:tc>
          <w:tcPr>
            <w:tcW w:w="6750" w:type="dxa"/>
          </w:tcPr>
          <w:p w14:paraId="5F0E3E41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971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430" w:type="dxa"/>
          </w:tcPr>
          <w:p w14:paraId="40771C2E" w14:textId="77777777" w:rsidR="009127D9" w:rsidRPr="00A971A5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9127D9" w:rsidRPr="00A971A5" w14:paraId="063EB922" w14:textId="77777777">
        <w:trPr>
          <w:trHeight w:val="409"/>
        </w:trPr>
        <w:tc>
          <w:tcPr>
            <w:tcW w:w="6750" w:type="dxa"/>
          </w:tcPr>
          <w:p w14:paraId="4EF848CF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260E1B6C" w14:textId="71E2E2E7" w:rsidR="009127D9" w:rsidRPr="00A971A5" w:rsidRDefault="00595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57,672</w:t>
            </w:r>
          </w:p>
        </w:tc>
      </w:tr>
      <w:tr w:rsidR="009127D9" w:rsidRPr="00A971A5" w14:paraId="37C1E83B" w14:textId="77777777">
        <w:trPr>
          <w:trHeight w:val="409"/>
        </w:trPr>
        <w:tc>
          <w:tcPr>
            <w:tcW w:w="6750" w:type="dxa"/>
          </w:tcPr>
          <w:p w14:paraId="2F50F7FD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504665F2" w14:textId="77777777" w:rsidR="009127D9" w:rsidRPr="00A971A5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7D9" w:rsidRPr="00A971A5" w14:paraId="2CEA9250" w14:textId="77777777">
        <w:trPr>
          <w:trHeight w:val="409"/>
        </w:trPr>
        <w:tc>
          <w:tcPr>
            <w:tcW w:w="6750" w:type="dxa"/>
          </w:tcPr>
          <w:p w14:paraId="24F6E7D1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</w:tcPr>
          <w:p w14:paraId="2F28023C" w14:textId="77777777" w:rsidR="009127D9" w:rsidRPr="00A971A5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FD" w:rsidRPr="00A971A5" w14:paraId="43913D9C" w14:textId="77777777">
        <w:trPr>
          <w:trHeight w:val="409"/>
        </w:trPr>
        <w:tc>
          <w:tcPr>
            <w:tcW w:w="6750" w:type="dxa"/>
          </w:tcPr>
          <w:p w14:paraId="3DFBCAB9" w14:textId="7697287B" w:rsidR="004405FD" w:rsidRPr="00A971A5" w:rsidRDefault="0044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430" w:type="dxa"/>
          </w:tcPr>
          <w:p w14:paraId="7F9CF5DE" w14:textId="446DD4BA" w:rsidR="004405FD" w:rsidRPr="00A971A5" w:rsidRDefault="0064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E96E60">
              <w:rPr>
                <w:rFonts w:asciiTheme="majorBidi" w:hAnsiTheme="majorBidi" w:cstheme="majorBidi"/>
                <w:sz w:val="30"/>
                <w:szCs w:val="30"/>
              </w:rPr>
              <w:t>,963</w:t>
            </w:r>
          </w:p>
        </w:tc>
      </w:tr>
      <w:tr w:rsidR="004405FD" w:rsidRPr="00A971A5" w14:paraId="74BFDC71" w14:textId="77777777">
        <w:trPr>
          <w:trHeight w:val="371"/>
        </w:trPr>
        <w:tc>
          <w:tcPr>
            <w:tcW w:w="6750" w:type="dxa"/>
          </w:tcPr>
          <w:p w14:paraId="35F55C2B" w14:textId="10FB311B" w:rsidR="004405FD" w:rsidRPr="00A971A5" w:rsidRDefault="004405F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430" w:type="dxa"/>
          </w:tcPr>
          <w:p w14:paraId="20DDB6F0" w14:textId="43036B1D" w:rsidR="004405FD" w:rsidRPr="00A971A5" w:rsidRDefault="00E96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26,450</w:t>
            </w:r>
          </w:p>
        </w:tc>
      </w:tr>
      <w:tr w:rsidR="004405FD" w:rsidRPr="00A971A5" w14:paraId="35876C45" w14:textId="77777777" w:rsidTr="00CC7CA7">
        <w:trPr>
          <w:trHeight w:val="371"/>
        </w:trPr>
        <w:tc>
          <w:tcPr>
            <w:tcW w:w="6750" w:type="dxa"/>
          </w:tcPr>
          <w:p w14:paraId="7F78D149" w14:textId="03D28EE0" w:rsidR="004405FD" w:rsidRPr="00A971A5" w:rsidRDefault="004405F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5901CFA2" w14:textId="58EA213E" w:rsidR="004405FD" w:rsidRPr="00176FFD" w:rsidRDefault="00E96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194,413</w:t>
            </w:r>
          </w:p>
        </w:tc>
      </w:tr>
    </w:tbl>
    <w:p w14:paraId="76F27EE6" w14:textId="77777777" w:rsidR="00F31C35" w:rsidRPr="000669EF" w:rsidRDefault="00F31C35" w:rsidP="00F13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877C975" w14:textId="538704C4" w:rsidR="00F31C35" w:rsidRPr="00575285" w:rsidRDefault="00F31C35" w:rsidP="00F31C3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5285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84D1085" w14:textId="77777777" w:rsidR="00960967" w:rsidRPr="000669EF" w:rsidRDefault="00960967" w:rsidP="009609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Theme="majorBidi" w:hAnsiTheme="majorBidi"/>
          <w:b/>
          <w:bCs/>
          <w:sz w:val="28"/>
          <w:szCs w:val="28"/>
          <w:highlight w:val="yellow"/>
        </w:rPr>
      </w:pPr>
    </w:p>
    <w:p w14:paraId="4F7F9070" w14:textId="33314477" w:rsidR="00960967" w:rsidRPr="000E572C" w:rsidRDefault="0051648E" w:rsidP="000E57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572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0E572C">
        <w:rPr>
          <w:rFonts w:asciiTheme="majorBidi" w:hAnsiTheme="majorBidi" w:cstheme="majorBidi"/>
          <w:sz w:val="30"/>
          <w:szCs w:val="30"/>
        </w:rPr>
        <w:t xml:space="preserve"> 13</w:t>
      </w:r>
      <w:r w:rsidRPr="000E572C">
        <w:rPr>
          <w:rFonts w:asciiTheme="majorBidi" w:hAnsiTheme="majorBidi" w:cstheme="majorBidi"/>
          <w:sz w:val="30"/>
          <w:szCs w:val="30"/>
        </w:rPr>
        <w:t xml:space="preserve"> </w:t>
      </w:r>
      <w:r w:rsidRPr="000E572C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0E572C">
        <w:rPr>
          <w:rFonts w:asciiTheme="majorBidi" w:hAnsiTheme="majorBidi" w:cstheme="majorBidi"/>
          <w:sz w:val="30"/>
          <w:szCs w:val="30"/>
        </w:rPr>
        <w:t>2569</w:t>
      </w:r>
      <w:r w:rsidR="000E57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559C" w:rsidRPr="000E572C">
        <w:rPr>
          <w:rFonts w:asciiTheme="majorBidi" w:hAnsiTheme="majorBidi" w:cstheme="majorBidi"/>
          <w:sz w:val="30"/>
          <w:szCs w:val="30"/>
          <w:cs/>
        </w:rPr>
        <w:t>ที่</w:t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>ประชุม</w:t>
      </w:r>
      <w:r w:rsidR="009A559C" w:rsidRPr="000E572C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9A559C" w:rsidRPr="000E572C">
        <w:rPr>
          <w:rFonts w:asciiTheme="majorBidi" w:hAnsiTheme="majorBidi" w:cstheme="majorBidi"/>
          <w:sz w:val="30"/>
          <w:szCs w:val="30"/>
          <w:cs/>
        </w:rPr>
        <w:t>ได้มีมติอนุมัติเรื่องการจัดสรรกำไรเป็น</w:t>
      </w:r>
      <w:r w:rsidR="00593117">
        <w:rPr>
          <w:rFonts w:asciiTheme="majorBidi" w:hAnsiTheme="majorBidi" w:cstheme="majorBidi"/>
          <w:sz w:val="30"/>
          <w:szCs w:val="30"/>
        </w:rPr>
        <w:br/>
      </w:r>
      <w:r w:rsidR="009A559C" w:rsidRPr="000E572C">
        <w:rPr>
          <w:rFonts w:asciiTheme="majorBidi" w:hAnsiTheme="majorBidi" w:cstheme="majorBidi"/>
          <w:sz w:val="30"/>
          <w:szCs w:val="30"/>
          <w:cs/>
        </w:rPr>
        <w:t>เงินปันผลระหว่างกาลจาก</w:t>
      </w:r>
      <w:r w:rsidR="00575285" w:rsidRPr="000E572C">
        <w:rPr>
          <w:rFonts w:asciiTheme="majorBidi" w:hAnsiTheme="majorBidi" w:cstheme="majorBidi"/>
          <w:sz w:val="30"/>
          <w:szCs w:val="30"/>
          <w:cs/>
        </w:rPr>
        <w:t>กำไร</w:t>
      </w:r>
      <w:r w:rsidR="009A559C" w:rsidRPr="000E572C">
        <w:rPr>
          <w:rFonts w:asciiTheme="majorBidi" w:hAnsiTheme="majorBidi" w:cstheme="majorBidi"/>
          <w:sz w:val="30"/>
          <w:szCs w:val="30"/>
          <w:cs/>
        </w:rPr>
        <w:t>สุทธิ</w:t>
      </w:r>
      <w:r w:rsidR="00B05D71" w:rsidRPr="000E572C">
        <w:rPr>
          <w:rFonts w:asciiTheme="majorBidi" w:hAnsiTheme="majorBidi" w:cstheme="majorBidi"/>
          <w:sz w:val="30"/>
          <w:szCs w:val="30"/>
          <w:cs/>
        </w:rPr>
        <w:t>หลังหักภาษีเงินได้สำหรับงวดหกเดือนสิ้นสุด</w:t>
      </w:r>
      <w:r w:rsidR="009509F8" w:rsidRPr="000E572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509F8" w:rsidRPr="000E572C">
        <w:rPr>
          <w:rFonts w:asciiTheme="majorBidi" w:hAnsiTheme="majorBidi" w:cstheme="majorBidi"/>
          <w:sz w:val="30"/>
          <w:szCs w:val="30"/>
        </w:rPr>
        <w:t xml:space="preserve"> 30 </w:t>
      </w:r>
      <w:r w:rsidR="009509F8" w:rsidRPr="000E572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509F8" w:rsidRPr="000E572C">
        <w:rPr>
          <w:rFonts w:asciiTheme="majorBidi" w:hAnsiTheme="majorBidi" w:cstheme="majorBidi"/>
          <w:sz w:val="30"/>
          <w:szCs w:val="30"/>
        </w:rPr>
        <w:t xml:space="preserve">2569 </w:t>
      </w:r>
      <w:r w:rsidR="00575285" w:rsidRPr="000E572C">
        <w:rPr>
          <w:rFonts w:asciiTheme="majorBidi" w:hAnsiTheme="majorBidi" w:cstheme="majorBidi"/>
          <w:sz w:val="30"/>
          <w:szCs w:val="30"/>
          <w:cs/>
        </w:rPr>
        <w:t>และ</w:t>
      </w:r>
      <w:r w:rsidR="000E572C">
        <w:rPr>
          <w:rFonts w:asciiTheme="majorBidi" w:hAnsiTheme="majorBidi" w:cstheme="majorBidi"/>
          <w:sz w:val="30"/>
          <w:szCs w:val="30"/>
          <w:cs/>
        </w:rPr>
        <w:br/>
      </w:r>
      <w:r w:rsidR="00575285" w:rsidRPr="000E572C">
        <w:rPr>
          <w:rFonts w:asciiTheme="majorBidi" w:hAnsiTheme="majorBidi" w:cstheme="majorBidi"/>
          <w:sz w:val="30"/>
          <w:szCs w:val="30"/>
          <w:cs/>
        </w:rPr>
        <w:t>กำไรสะสมที่ยังไม่ได้จัดสร</w:t>
      </w:r>
      <w:r w:rsidR="000E572C" w:rsidRPr="000E572C">
        <w:rPr>
          <w:rFonts w:asciiTheme="majorBidi" w:hAnsiTheme="majorBidi" w:cstheme="majorBidi"/>
          <w:sz w:val="30"/>
          <w:szCs w:val="30"/>
          <w:cs/>
        </w:rPr>
        <w:t>ร</w:t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960967" w:rsidRPr="000E572C">
        <w:rPr>
          <w:rFonts w:asciiTheme="majorBidi" w:hAnsiTheme="majorBidi" w:cstheme="majorBidi"/>
          <w:sz w:val="30"/>
          <w:szCs w:val="30"/>
        </w:rPr>
        <w:t>0.</w:t>
      </w:r>
      <w:r w:rsidR="001A5159" w:rsidRPr="000E572C">
        <w:rPr>
          <w:rFonts w:asciiTheme="majorBidi" w:hAnsiTheme="majorBidi" w:cstheme="majorBidi"/>
          <w:sz w:val="30"/>
          <w:szCs w:val="30"/>
        </w:rPr>
        <w:t>4</w:t>
      </w:r>
      <w:r w:rsidR="00575285" w:rsidRPr="000E572C">
        <w:rPr>
          <w:rFonts w:asciiTheme="majorBidi" w:hAnsiTheme="majorBidi" w:cstheme="majorBidi"/>
          <w:sz w:val="30"/>
          <w:szCs w:val="30"/>
        </w:rPr>
        <w:t>5</w:t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575285" w:rsidRPr="000E572C">
        <w:rPr>
          <w:rFonts w:asciiTheme="majorBidi" w:hAnsiTheme="majorBidi" w:cstheme="majorBidi"/>
          <w:sz w:val="30"/>
          <w:szCs w:val="30"/>
        </w:rPr>
        <w:t>585</w:t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 xml:space="preserve"> ล้านบาท มีกำหนดจ่ายใน</w:t>
      </w:r>
      <w:r w:rsidR="000E572C">
        <w:rPr>
          <w:rFonts w:asciiTheme="majorBidi" w:hAnsiTheme="majorBidi" w:cstheme="majorBidi"/>
          <w:sz w:val="30"/>
          <w:szCs w:val="30"/>
          <w:cs/>
        </w:rPr>
        <w:br/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17AD7" w:rsidRPr="000E572C">
        <w:rPr>
          <w:rFonts w:asciiTheme="majorBidi" w:hAnsiTheme="majorBidi" w:cstheme="majorBidi"/>
          <w:sz w:val="30"/>
          <w:szCs w:val="30"/>
        </w:rPr>
        <w:t>11</w:t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7AD7" w:rsidRPr="000E572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60967" w:rsidRPr="000E5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0967" w:rsidRPr="000E572C">
        <w:rPr>
          <w:rFonts w:asciiTheme="majorBidi" w:hAnsiTheme="majorBidi" w:cstheme="majorBidi"/>
          <w:sz w:val="30"/>
          <w:szCs w:val="30"/>
        </w:rPr>
        <w:t>2569</w:t>
      </w:r>
    </w:p>
    <w:p w14:paraId="6BD4F585" w14:textId="77777777" w:rsidR="00960967" w:rsidRPr="000669EF" w:rsidRDefault="00960967" w:rsidP="009609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7DD6580" w14:textId="0BB328A0" w:rsidR="00F31C35" w:rsidRDefault="008B4D9D" w:rsidP="008B4D9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91EFB46" w14:textId="77777777" w:rsidR="008157CD" w:rsidRPr="000669EF" w:rsidRDefault="008157CD" w:rsidP="000F21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5B0804" w14:textId="2B916D6E" w:rsidR="00EF5E3E" w:rsidRPr="000B28E7" w:rsidRDefault="00D0097D" w:rsidP="00C973BD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B28E7">
        <w:rPr>
          <w:rFonts w:asciiTheme="majorBidi" w:hAnsiTheme="majorBidi" w:cstheme="majorBidi"/>
          <w:b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จะมีผลบังคับใช้กับงบการเงินสำหรับรอบระยะเวลาบัญชีที่เริ่มในหรือหลังวันที่</w:t>
      </w:r>
      <w:r w:rsidR="007A5F07" w:rsidRPr="000B28E7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 xml:space="preserve"> </w:t>
      </w:r>
      <w:r w:rsidR="007A5F07" w:rsidRPr="000B28E7">
        <w:rPr>
          <w:rFonts w:asciiTheme="majorBidi" w:hAnsiTheme="majorBidi" w:cstheme="majorBidi"/>
          <w:bCs/>
          <w:sz w:val="30"/>
          <w:szCs w:val="30"/>
          <w:lang w:val="en-US"/>
        </w:rPr>
        <w:t>1</w:t>
      </w:r>
      <w:r w:rsidR="007A5F07" w:rsidRPr="000B28E7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0B28E7">
        <w:rPr>
          <w:rFonts w:asciiTheme="majorBidi" w:hAnsiTheme="majorBidi" w:cstheme="majorBidi"/>
          <w:b/>
          <w:sz w:val="30"/>
          <w:szCs w:val="30"/>
          <w:cs/>
        </w:rPr>
        <w:t>มกราคม</w:t>
      </w:r>
      <w:r w:rsidR="00F67F2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67F2F" w:rsidRPr="00F67F2F">
        <w:rPr>
          <w:rFonts w:asciiTheme="majorBidi" w:hAnsiTheme="majorBidi" w:cstheme="majorBidi"/>
          <w:bCs/>
          <w:sz w:val="30"/>
          <w:szCs w:val="30"/>
        </w:rPr>
        <w:t>2571</w:t>
      </w:r>
      <w:r w:rsidRPr="000B28E7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0B28E7">
        <w:rPr>
          <w:rFonts w:asciiTheme="majorBidi" w:hAnsiTheme="majorBidi" w:cstheme="majorBidi" w:hint="cs"/>
          <w:b/>
          <w:sz w:val="30"/>
          <w:szCs w:val="30"/>
          <w:cs/>
        </w:rPr>
        <w:t>อนุญาตให้</w:t>
      </w:r>
      <w:r w:rsidRPr="000B28E7">
        <w:rPr>
          <w:rFonts w:asciiTheme="majorBidi" w:hAnsiTheme="majorBidi" w:cstheme="majorBidi"/>
          <w:b/>
          <w:sz w:val="30"/>
          <w:szCs w:val="30"/>
          <w:cs/>
        </w:rPr>
        <w:t>นำมาถือปฏิบัติก่อนวันที่มีผลบังคับใช้ได้ อย่างไรก็ตาม บริษั</w:t>
      </w:r>
      <w:r w:rsidR="00CD7E29" w:rsidRPr="000B28E7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="00D44FA2" w:rsidRPr="000B28E7">
        <w:rPr>
          <w:rFonts w:asciiTheme="majorBidi" w:hAnsiTheme="majorBidi" w:cstheme="majorBidi" w:hint="cs"/>
          <w:b/>
          <w:sz w:val="30"/>
          <w:szCs w:val="30"/>
          <w:cs/>
        </w:rPr>
        <w:t>อยู่ในระหว่าง</w:t>
      </w:r>
      <w:r w:rsidR="00C90500">
        <w:rPr>
          <w:rFonts w:asciiTheme="majorBidi" w:hAnsiTheme="majorBidi" w:cstheme="majorBidi" w:hint="cs"/>
          <w:b/>
          <w:sz w:val="30"/>
          <w:szCs w:val="30"/>
          <w:cs/>
        </w:rPr>
        <w:t>การ</w:t>
      </w:r>
      <w:r w:rsidR="00880CE2" w:rsidRPr="000B28E7">
        <w:rPr>
          <w:rFonts w:asciiTheme="majorBidi" w:hAnsiTheme="majorBidi" w:cstheme="majorBidi" w:hint="cs"/>
          <w:b/>
          <w:sz w:val="30"/>
          <w:szCs w:val="30"/>
          <w:cs/>
        </w:rPr>
        <w:t>พิจารณาผลกระทบและยัง</w:t>
      </w:r>
      <w:r w:rsidRPr="000B28E7">
        <w:rPr>
          <w:rFonts w:asciiTheme="majorBidi" w:hAnsiTheme="majorBidi" w:cstheme="majorBidi"/>
          <w:b/>
          <w:sz w:val="30"/>
          <w:szCs w:val="30"/>
          <w:cs/>
        </w:rPr>
        <w:t>ไม่ได้นำมาตรฐานการ</w:t>
      </w:r>
      <w:r w:rsidRPr="000B28E7">
        <w:rPr>
          <w:rFonts w:asciiTheme="majorBidi" w:hAnsiTheme="majorBidi" w:cstheme="majorBidi" w:hint="cs"/>
          <w:b/>
          <w:sz w:val="30"/>
          <w:szCs w:val="30"/>
          <w:cs/>
        </w:rPr>
        <w:t>รายงานทางการเงินที่ออกและ</w:t>
      </w:r>
      <w:r w:rsidRPr="000B28E7">
        <w:rPr>
          <w:rFonts w:asciiTheme="majorBidi" w:hAnsiTheme="majorBidi" w:cstheme="majorBidi"/>
          <w:b/>
          <w:sz w:val="30"/>
          <w:szCs w:val="30"/>
          <w:cs/>
        </w:rPr>
        <w:t>ปรับปรุง</w:t>
      </w:r>
      <w:r w:rsidRPr="000B28E7">
        <w:rPr>
          <w:rFonts w:asciiTheme="majorBidi" w:hAnsiTheme="majorBidi" w:cstheme="majorBidi" w:hint="cs"/>
          <w:b/>
          <w:sz w:val="30"/>
          <w:szCs w:val="30"/>
          <w:cs/>
        </w:rPr>
        <w:t>ใหม่</w:t>
      </w:r>
      <w:r w:rsidRPr="000B28E7">
        <w:rPr>
          <w:rFonts w:asciiTheme="majorBidi" w:hAnsiTheme="majorBidi" w:cstheme="majorBidi"/>
          <w:b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4B2C808" w14:textId="77777777" w:rsidR="00AE4979" w:rsidRPr="000669EF" w:rsidRDefault="00AE4979" w:rsidP="00C973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860"/>
      </w:tblGrid>
      <w:tr w:rsidR="00FD134F" w:rsidRPr="002101D8" w14:paraId="15839CCB" w14:textId="77777777" w:rsidTr="00E87399">
        <w:trPr>
          <w:tblHeader/>
        </w:trPr>
        <w:tc>
          <w:tcPr>
            <w:tcW w:w="4320" w:type="dxa"/>
            <w:vAlign w:val="bottom"/>
          </w:tcPr>
          <w:p w14:paraId="15A81D30" w14:textId="7DEB32E5" w:rsidR="00FD134F" w:rsidRPr="00C90500" w:rsidRDefault="00FD134F" w:rsidP="003B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C9050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14:paraId="6D747C39" w14:textId="77777777" w:rsidR="00FD134F" w:rsidRPr="00C90500" w:rsidRDefault="00FD134F" w:rsidP="003B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9050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FD134F" w:rsidRPr="002101D8" w14:paraId="216959D6" w14:textId="77777777" w:rsidTr="00E87399">
        <w:tc>
          <w:tcPr>
            <w:tcW w:w="4320" w:type="dxa"/>
          </w:tcPr>
          <w:p w14:paraId="3F8C6C66" w14:textId="2FDCB26F" w:rsidR="00FD134F" w:rsidRPr="00C90500" w:rsidRDefault="00FD134F" w:rsidP="006B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C9050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90500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860" w:type="dxa"/>
          </w:tcPr>
          <w:p w14:paraId="092765A4" w14:textId="77777777" w:rsidR="00FD134F" w:rsidRPr="00C90500" w:rsidRDefault="00FD134F" w:rsidP="003B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C9050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</w:tr>
      <w:tr w:rsidR="00FD134F" w:rsidRPr="002101D8" w14:paraId="1C09EA83" w14:textId="77777777" w:rsidTr="00E87399">
        <w:tc>
          <w:tcPr>
            <w:tcW w:w="4320" w:type="dxa"/>
          </w:tcPr>
          <w:p w14:paraId="61A83052" w14:textId="41886CD8" w:rsidR="00FD134F" w:rsidRPr="00C90500" w:rsidRDefault="00FD134F" w:rsidP="006B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0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9050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4860" w:type="dxa"/>
          </w:tcPr>
          <w:p w14:paraId="0C52A1DE" w14:textId="77777777" w:rsidR="00FD134F" w:rsidRPr="00C90500" w:rsidRDefault="00FD134F" w:rsidP="003B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C90500">
              <w:rPr>
                <w:rFonts w:ascii="Angsana New" w:hAnsi="Angsana New" w:cs="Angsana New"/>
                <w:sz w:val="28"/>
                <w:szCs w:val="28"/>
                <w:cs/>
              </w:rPr>
              <w:t>งบกระแสเงินสด</w:t>
            </w:r>
          </w:p>
        </w:tc>
      </w:tr>
    </w:tbl>
    <w:p w14:paraId="049E129B" w14:textId="77777777" w:rsidR="00F31C35" w:rsidRPr="002F2911" w:rsidRDefault="00F31C35" w:rsidP="00F9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30"/>
        </w:rPr>
      </w:pPr>
    </w:p>
    <w:sectPr w:rsidR="00F31C35" w:rsidRPr="002F2911" w:rsidSect="00FB55E2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1104A" w14:textId="77777777" w:rsidR="00FE6BC1" w:rsidRDefault="00FE6BC1" w:rsidP="004956B4">
      <w:r>
        <w:separator/>
      </w:r>
    </w:p>
  </w:endnote>
  <w:endnote w:type="continuationSeparator" w:id="0">
    <w:p w14:paraId="4C71D4E5" w14:textId="77777777" w:rsidR="00FE6BC1" w:rsidRDefault="00FE6BC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83D07" w14:textId="77777777" w:rsidR="00FE6BC1" w:rsidRDefault="00FE6BC1" w:rsidP="004956B4">
      <w:r>
        <w:separator/>
      </w:r>
    </w:p>
  </w:footnote>
  <w:footnote w:type="continuationSeparator" w:id="0">
    <w:p w14:paraId="096776C0" w14:textId="77777777" w:rsidR="00FE6BC1" w:rsidRDefault="00FE6BC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97BC" w14:textId="75F8027D" w:rsidR="0093220B" w:rsidRDefault="0093220B" w:rsidP="009322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617FEE66" w14:textId="77777777" w:rsidR="0093220B" w:rsidRDefault="0093220B" w:rsidP="0093220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3E99680" w14:textId="6E219154" w:rsidR="0093220B" w:rsidRPr="00B755EC" w:rsidRDefault="00303307" w:rsidP="0093220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93220B">
      <w:rPr>
        <w:rFonts w:ascii="Angsana New" w:hAnsi="Angsana New" w:cs="Angsana New"/>
        <w:b/>
        <w:bCs/>
        <w:sz w:val="32"/>
        <w:szCs w:val="32"/>
      </w:rPr>
      <w:t>2</w:t>
    </w:r>
    <w:r w:rsidR="0093220B" w:rsidRPr="00332885">
      <w:rPr>
        <w:rFonts w:ascii="Angsana New" w:hAnsi="Angsana New" w:cs="Angsana New"/>
        <w:b/>
        <w:bCs/>
        <w:sz w:val="32"/>
        <w:szCs w:val="32"/>
      </w:rPr>
      <w:t>56</w:t>
    </w:r>
    <w:r w:rsidR="0093220B">
      <w:rPr>
        <w:rFonts w:ascii="Angsana New" w:hAnsi="Angsana New" w:cs="Angsana New"/>
        <w:b/>
        <w:bCs/>
        <w:sz w:val="32"/>
        <w:szCs w:val="32"/>
      </w:rPr>
      <w:t xml:space="preserve">9 </w:t>
    </w:r>
    <w:r w:rsidR="0093220B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10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228"/>
    <w:rsid w:val="0000562C"/>
    <w:rsid w:val="0000598A"/>
    <w:rsid w:val="00005E1A"/>
    <w:rsid w:val="00006468"/>
    <w:rsid w:val="000067EA"/>
    <w:rsid w:val="00006A0E"/>
    <w:rsid w:val="00006CB7"/>
    <w:rsid w:val="00006F6D"/>
    <w:rsid w:val="00007666"/>
    <w:rsid w:val="00007B0D"/>
    <w:rsid w:val="0001028C"/>
    <w:rsid w:val="000109BD"/>
    <w:rsid w:val="00010EA5"/>
    <w:rsid w:val="00010F5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52F"/>
    <w:rsid w:val="0001388D"/>
    <w:rsid w:val="00013C0F"/>
    <w:rsid w:val="00013CC3"/>
    <w:rsid w:val="00014341"/>
    <w:rsid w:val="000149A4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0E5E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C42"/>
    <w:rsid w:val="00051DE7"/>
    <w:rsid w:val="00051E19"/>
    <w:rsid w:val="00052361"/>
    <w:rsid w:val="00052CCC"/>
    <w:rsid w:val="0005408B"/>
    <w:rsid w:val="00054118"/>
    <w:rsid w:val="000542CF"/>
    <w:rsid w:val="000543CD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29"/>
    <w:rsid w:val="00055EB8"/>
    <w:rsid w:val="0005634A"/>
    <w:rsid w:val="00056899"/>
    <w:rsid w:val="000571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36C"/>
    <w:rsid w:val="000633A0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5F4C"/>
    <w:rsid w:val="000660B7"/>
    <w:rsid w:val="00066209"/>
    <w:rsid w:val="00066281"/>
    <w:rsid w:val="00066456"/>
    <w:rsid w:val="000669EF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828"/>
    <w:rsid w:val="000749D0"/>
    <w:rsid w:val="0007509B"/>
    <w:rsid w:val="00075109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77FD7"/>
    <w:rsid w:val="00080284"/>
    <w:rsid w:val="0008091F"/>
    <w:rsid w:val="0008093E"/>
    <w:rsid w:val="00080B5D"/>
    <w:rsid w:val="00080C6B"/>
    <w:rsid w:val="00080DE8"/>
    <w:rsid w:val="000814EA"/>
    <w:rsid w:val="000818EA"/>
    <w:rsid w:val="00081E26"/>
    <w:rsid w:val="00081E66"/>
    <w:rsid w:val="000824B2"/>
    <w:rsid w:val="00082617"/>
    <w:rsid w:val="00082A4A"/>
    <w:rsid w:val="00082F02"/>
    <w:rsid w:val="00082FCD"/>
    <w:rsid w:val="0008356D"/>
    <w:rsid w:val="000835AA"/>
    <w:rsid w:val="00083804"/>
    <w:rsid w:val="000839FB"/>
    <w:rsid w:val="00083A5C"/>
    <w:rsid w:val="00083D2B"/>
    <w:rsid w:val="00084667"/>
    <w:rsid w:val="0008473C"/>
    <w:rsid w:val="00084B17"/>
    <w:rsid w:val="00084C37"/>
    <w:rsid w:val="00085139"/>
    <w:rsid w:val="00085608"/>
    <w:rsid w:val="0008560F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A97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421"/>
    <w:rsid w:val="000957A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7F0"/>
    <w:rsid w:val="000A5989"/>
    <w:rsid w:val="000A598D"/>
    <w:rsid w:val="000A5B0C"/>
    <w:rsid w:val="000A5ECE"/>
    <w:rsid w:val="000A670C"/>
    <w:rsid w:val="000A693B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515"/>
    <w:rsid w:val="000B2649"/>
    <w:rsid w:val="000B28E7"/>
    <w:rsid w:val="000B321E"/>
    <w:rsid w:val="000B3695"/>
    <w:rsid w:val="000B3923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65D"/>
    <w:rsid w:val="000B7744"/>
    <w:rsid w:val="000B78AD"/>
    <w:rsid w:val="000B78FC"/>
    <w:rsid w:val="000B7A60"/>
    <w:rsid w:val="000B7B06"/>
    <w:rsid w:val="000B7C5E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1EB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EA5"/>
    <w:rsid w:val="000C3F87"/>
    <w:rsid w:val="000C4106"/>
    <w:rsid w:val="000C4CF7"/>
    <w:rsid w:val="000C51A1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766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B4D"/>
    <w:rsid w:val="000D56BE"/>
    <w:rsid w:val="000D5A49"/>
    <w:rsid w:val="000D5CEE"/>
    <w:rsid w:val="000D63E3"/>
    <w:rsid w:val="000D6A75"/>
    <w:rsid w:val="000D7308"/>
    <w:rsid w:val="000D7579"/>
    <w:rsid w:val="000D770E"/>
    <w:rsid w:val="000D79DC"/>
    <w:rsid w:val="000E0486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2C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1A7"/>
    <w:rsid w:val="000F2B79"/>
    <w:rsid w:val="000F2E5F"/>
    <w:rsid w:val="000F3060"/>
    <w:rsid w:val="000F3191"/>
    <w:rsid w:val="000F31D2"/>
    <w:rsid w:val="000F327F"/>
    <w:rsid w:val="000F37A6"/>
    <w:rsid w:val="000F37A7"/>
    <w:rsid w:val="000F405B"/>
    <w:rsid w:val="000F411B"/>
    <w:rsid w:val="000F47CB"/>
    <w:rsid w:val="000F498E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3F0A"/>
    <w:rsid w:val="0010414B"/>
    <w:rsid w:val="00104528"/>
    <w:rsid w:val="0010477E"/>
    <w:rsid w:val="00104832"/>
    <w:rsid w:val="001048EE"/>
    <w:rsid w:val="00104B0C"/>
    <w:rsid w:val="00104EA2"/>
    <w:rsid w:val="001052C0"/>
    <w:rsid w:val="001059AE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3F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4B2C"/>
    <w:rsid w:val="001251D4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61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02B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867"/>
    <w:rsid w:val="00144C3C"/>
    <w:rsid w:val="00144D1A"/>
    <w:rsid w:val="00144E3E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972"/>
    <w:rsid w:val="00150A2B"/>
    <w:rsid w:val="00150CCB"/>
    <w:rsid w:val="00150FC1"/>
    <w:rsid w:val="00151790"/>
    <w:rsid w:val="00151C7C"/>
    <w:rsid w:val="00152456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2C4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EC2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3E81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4E5"/>
    <w:rsid w:val="0017187B"/>
    <w:rsid w:val="00171D05"/>
    <w:rsid w:val="00171D75"/>
    <w:rsid w:val="00171DAA"/>
    <w:rsid w:val="0017206F"/>
    <w:rsid w:val="00172239"/>
    <w:rsid w:val="00172391"/>
    <w:rsid w:val="00172869"/>
    <w:rsid w:val="00172B37"/>
    <w:rsid w:val="00172C6D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47A"/>
    <w:rsid w:val="00175580"/>
    <w:rsid w:val="00175650"/>
    <w:rsid w:val="0017617C"/>
    <w:rsid w:val="0017620C"/>
    <w:rsid w:val="001762F1"/>
    <w:rsid w:val="00176837"/>
    <w:rsid w:val="00176DDA"/>
    <w:rsid w:val="00176E6A"/>
    <w:rsid w:val="00176FFD"/>
    <w:rsid w:val="0017712F"/>
    <w:rsid w:val="00177277"/>
    <w:rsid w:val="0017740B"/>
    <w:rsid w:val="00177DAB"/>
    <w:rsid w:val="00177FD6"/>
    <w:rsid w:val="001801A0"/>
    <w:rsid w:val="0018050A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A8B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134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2ABE"/>
    <w:rsid w:val="001A3091"/>
    <w:rsid w:val="001A325E"/>
    <w:rsid w:val="001A32F1"/>
    <w:rsid w:val="001A3C18"/>
    <w:rsid w:val="001A3D9E"/>
    <w:rsid w:val="001A41A2"/>
    <w:rsid w:val="001A423B"/>
    <w:rsid w:val="001A4270"/>
    <w:rsid w:val="001A4A7F"/>
    <w:rsid w:val="001A5159"/>
    <w:rsid w:val="001A52C7"/>
    <w:rsid w:val="001A5A83"/>
    <w:rsid w:val="001A5C8D"/>
    <w:rsid w:val="001A65E9"/>
    <w:rsid w:val="001A66BA"/>
    <w:rsid w:val="001A7328"/>
    <w:rsid w:val="001A744C"/>
    <w:rsid w:val="001A7A99"/>
    <w:rsid w:val="001A7C67"/>
    <w:rsid w:val="001A7DC6"/>
    <w:rsid w:val="001B0369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AB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15B8"/>
    <w:rsid w:val="001D231E"/>
    <w:rsid w:val="001D3781"/>
    <w:rsid w:val="001D39AF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059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C91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8F0"/>
    <w:rsid w:val="001F2D33"/>
    <w:rsid w:val="001F2DA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6E2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96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2322"/>
    <w:rsid w:val="00212DE8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0E8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1DF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5C3C"/>
    <w:rsid w:val="00235E77"/>
    <w:rsid w:val="00236256"/>
    <w:rsid w:val="00236512"/>
    <w:rsid w:val="0023680D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84F"/>
    <w:rsid w:val="00246DB3"/>
    <w:rsid w:val="002471E5"/>
    <w:rsid w:val="002476F9"/>
    <w:rsid w:val="002477BA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B36"/>
    <w:rsid w:val="00254FE5"/>
    <w:rsid w:val="002553A4"/>
    <w:rsid w:val="0025540E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475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4506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B7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4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18D"/>
    <w:rsid w:val="002952B2"/>
    <w:rsid w:val="00295BB3"/>
    <w:rsid w:val="002965E2"/>
    <w:rsid w:val="002968AE"/>
    <w:rsid w:val="00297190"/>
    <w:rsid w:val="00297230"/>
    <w:rsid w:val="002976EE"/>
    <w:rsid w:val="00297B50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1A4"/>
    <w:rsid w:val="002A31FF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9F3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B2C"/>
    <w:rsid w:val="002B6F1E"/>
    <w:rsid w:val="002B7319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7DA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9FB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157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788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383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0A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C62"/>
    <w:rsid w:val="002F4F31"/>
    <w:rsid w:val="002F5269"/>
    <w:rsid w:val="002F54D9"/>
    <w:rsid w:val="002F5E45"/>
    <w:rsid w:val="002F6170"/>
    <w:rsid w:val="002F63D7"/>
    <w:rsid w:val="002F668F"/>
    <w:rsid w:val="002F69C4"/>
    <w:rsid w:val="002F713A"/>
    <w:rsid w:val="002F71AC"/>
    <w:rsid w:val="00300121"/>
    <w:rsid w:val="00300ACC"/>
    <w:rsid w:val="00300E26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307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6DB"/>
    <w:rsid w:val="00306978"/>
    <w:rsid w:val="00306A3B"/>
    <w:rsid w:val="00306BE7"/>
    <w:rsid w:val="00306CFA"/>
    <w:rsid w:val="00306F9A"/>
    <w:rsid w:val="0030704E"/>
    <w:rsid w:val="00307054"/>
    <w:rsid w:val="0030743F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547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8C0"/>
    <w:rsid w:val="00335A31"/>
    <w:rsid w:val="00335DF2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010"/>
    <w:rsid w:val="00341454"/>
    <w:rsid w:val="00341EE6"/>
    <w:rsid w:val="00341F96"/>
    <w:rsid w:val="00342178"/>
    <w:rsid w:val="0034284B"/>
    <w:rsid w:val="00342C7C"/>
    <w:rsid w:val="00343033"/>
    <w:rsid w:val="003434EC"/>
    <w:rsid w:val="0034364E"/>
    <w:rsid w:val="00343C38"/>
    <w:rsid w:val="0034431D"/>
    <w:rsid w:val="0034434A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3FF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57D98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5B72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16A"/>
    <w:rsid w:val="00372274"/>
    <w:rsid w:val="003724A0"/>
    <w:rsid w:val="00372CA7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681"/>
    <w:rsid w:val="00385B22"/>
    <w:rsid w:val="00385CBC"/>
    <w:rsid w:val="0038621C"/>
    <w:rsid w:val="003864CA"/>
    <w:rsid w:val="003865EE"/>
    <w:rsid w:val="0038672B"/>
    <w:rsid w:val="00386E77"/>
    <w:rsid w:val="003871C1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95E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9C"/>
    <w:rsid w:val="003936E3"/>
    <w:rsid w:val="003939B6"/>
    <w:rsid w:val="00393EEB"/>
    <w:rsid w:val="00393F8C"/>
    <w:rsid w:val="0039455D"/>
    <w:rsid w:val="003949AF"/>
    <w:rsid w:val="003951E7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0F32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3A70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087C"/>
    <w:rsid w:val="003B1275"/>
    <w:rsid w:val="003B1612"/>
    <w:rsid w:val="003B1E1B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909"/>
    <w:rsid w:val="003C0B51"/>
    <w:rsid w:val="003C0FFD"/>
    <w:rsid w:val="003C10C6"/>
    <w:rsid w:val="003C13C8"/>
    <w:rsid w:val="003C146C"/>
    <w:rsid w:val="003C15DD"/>
    <w:rsid w:val="003C17D0"/>
    <w:rsid w:val="003C1B77"/>
    <w:rsid w:val="003C1D6C"/>
    <w:rsid w:val="003C1E75"/>
    <w:rsid w:val="003C1F2A"/>
    <w:rsid w:val="003C2131"/>
    <w:rsid w:val="003C23B0"/>
    <w:rsid w:val="003C23BB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793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CFB"/>
    <w:rsid w:val="003D1EDC"/>
    <w:rsid w:val="003D1F0B"/>
    <w:rsid w:val="003D2309"/>
    <w:rsid w:val="003D250C"/>
    <w:rsid w:val="003D29A9"/>
    <w:rsid w:val="003D30FE"/>
    <w:rsid w:val="003D35F0"/>
    <w:rsid w:val="003D41BB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E7C1A"/>
    <w:rsid w:val="003F094C"/>
    <w:rsid w:val="003F0C5C"/>
    <w:rsid w:val="003F0F33"/>
    <w:rsid w:val="003F13F7"/>
    <w:rsid w:val="003F1B32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4EC9"/>
    <w:rsid w:val="003F5006"/>
    <w:rsid w:val="003F51E7"/>
    <w:rsid w:val="003F54B1"/>
    <w:rsid w:val="003F56F0"/>
    <w:rsid w:val="003F5777"/>
    <w:rsid w:val="003F6072"/>
    <w:rsid w:val="003F615E"/>
    <w:rsid w:val="003F637B"/>
    <w:rsid w:val="003F64EF"/>
    <w:rsid w:val="003F6AF8"/>
    <w:rsid w:val="003F6DBE"/>
    <w:rsid w:val="003F6E5B"/>
    <w:rsid w:val="003F7154"/>
    <w:rsid w:val="003F7BAC"/>
    <w:rsid w:val="00400AF2"/>
    <w:rsid w:val="00400FC8"/>
    <w:rsid w:val="004010BF"/>
    <w:rsid w:val="004013AC"/>
    <w:rsid w:val="004013AF"/>
    <w:rsid w:val="0040140F"/>
    <w:rsid w:val="004016DD"/>
    <w:rsid w:val="004016E0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79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092"/>
    <w:rsid w:val="00412351"/>
    <w:rsid w:val="0041246F"/>
    <w:rsid w:val="0041278C"/>
    <w:rsid w:val="004127A6"/>
    <w:rsid w:val="00412B8C"/>
    <w:rsid w:val="00412BF7"/>
    <w:rsid w:val="00412D81"/>
    <w:rsid w:val="00412FA9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7A3"/>
    <w:rsid w:val="00415B47"/>
    <w:rsid w:val="00415D24"/>
    <w:rsid w:val="00415FBF"/>
    <w:rsid w:val="004163F0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CA6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C00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944"/>
    <w:rsid w:val="00430C26"/>
    <w:rsid w:val="00430C81"/>
    <w:rsid w:val="00431200"/>
    <w:rsid w:val="00431806"/>
    <w:rsid w:val="00431887"/>
    <w:rsid w:val="00431AB9"/>
    <w:rsid w:val="00431C1E"/>
    <w:rsid w:val="00431CE6"/>
    <w:rsid w:val="00431E16"/>
    <w:rsid w:val="004323B9"/>
    <w:rsid w:val="004325B0"/>
    <w:rsid w:val="00432963"/>
    <w:rsid w:val="00432D5F"/>
    <w:rsid w:val="00432FE6"/>
    <w:rsid w:val="00433104"/>
    <w:rsid w:val="00433108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5FD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12"/>
    <w:rsid w:val="00444068"/>
    <w:rsid w:val="0044451D"/>
    <w:rsid w:val="00444C4B"/>
    <w:rsid w:val="00444D13"/>
    <w:rsid w:val="00444EF7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C5B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2989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53A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504"/>
    <w:rsid w:val="00494D9E"/>
    <w:rsid w:val="004956B4"/>
    <w:rsid w:val="00495D32"/>
    <w:rsid w:val="00496472"/>
    <w:rsid w:val="00496664"/>
    <w:rsid w:val="00496666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9B0"/>
    <w:rsid w:val="004A5AE9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03"/>
    <w:rsid w:val="004B0EF1"/>
    <w:rsid w:val="004B1377"/>
    <w:rsid w:val="004B13FD"/>
    <w:rsid w:val="004B15C8"/>
    <w:rsid w:val="004B1851"/>
    <w:rsid w:val="004B19F7"/>
    <w:rsid w:val="004B1A33"/>
    <w:rsid w:val="004B1B32"/>
    <w:rsid w:val="004B205A"/>
    <w:rsid w:val="004B2794"/>
    <w:rsid w:val="004B29C1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783"/>
    <w:rsid w:val="004B591B"/>
    <w:rsid w:val="004B59E6"/>
    <w:rsid w:val="004B5EB6"/>
    <w:rsid w:val="004B60B0"/>
    <w:rsid w:val="004B62AF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0B87"/>
    <w:rsid w:val="004C18D2"/>
    <w:rsid w:val="004C1BE4"/>
    <w:rsid w:val="004C1DC9"/>
    <w:rsid w:val="004C1F4A"/>
    <w:rsid w:val="004C200E"/>
    <w:rsid w:val="004C20D9"/>
    <w:rsid w:val="004C22CF"/>
    <w:rsid w:val="004C24AA"/>
    <w:rsid w:val="004C24D2"/>
    <w:rsid w:val="004C24F2"/>
    <w:rsid w:val="004C2533"/>
    <w:rsid w:val="004C25DE"/>
    <w:rsid w:val="004C284B"/>
    <w:rsid w:val="004C2C37"/>
    <w:rsid w:val="004C30AE"/>
    <w:rsid w:val="004C3A3A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1F6"/>
    <w:rsid w:val="004E4AE8"/>
    <w:rsid w:val="004E500C"/>
    <w:rsid w:val="004E5812"/>
    <w:rsid w:val="004E5950"/>
    <w:rsid w:val="004E5955"/>
    <w:rsid w:val="004E5D46"/>
    <w:rsid w:val="004E5FE8"/>
    <w:rsid w:val="004E6396"/>
    <w:rsid w:val="004E6706"/>
    <w:rsid w:val="004E68EE"/>
    <w:rsid w:val="004E6D89"/>
    <w:rsid w:val="004E6E4E"/>
    <w:rsid w:val="004E7A63"/>
    <w:rsid w:val="004E7B20"/>
    <w:rsid w:val="004F0A73"/>
    <w:rsid w:val="004F0B3B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0D"/>
    <w:rsid w:val="004F2635"/>
    <w:rsid w:val="004F26F9"/>
    <w:rsid w:val="004F28C9"/>
    <w:rsid w:val="004F2A56"/>
    <w:rsid w:val="004F2B16"/>
    <w:rsid w:val="004F31EF"/>
    <w:rsid w:val="004F36BF"/>
    <w:rsid w:val="004F375B"/>
    <w:rsid w:val="004F398B"/>
    <w:rsid w:val="004F3A98"/>
    <w:rsid w:val="004F3FAD"/>
    <w:rsid w:val="004F3FBB"/>
    <w:rsid w:val="004F4656"/>
    <w:rsid w:val="004F4967"/>
    <w:rsid w:val="004F4D8F"/>
    <w:rsid w:val="004F514A"/>
    <w:rsid w:val="004F557F"/>
    <w:rsid w:val="004F5C51"/>
    <w:rsid w:val="004F6225"/>
    <w:rsid w:val="004F63D5"/>
    <w:rsid w:val="004F705E"/>
    <w:rsid w:val="004F7271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033"/>
    <w:rsid w:val="00504C46"/>
    <w:rsid w:val="00505013"/>
    <w:rsid w:val="0050514B"/>
    <w:rsid w:val="00505613"/>
    <w:rsid w:val="00505AE5"/>
    <w:rsid w:val="00506159"/>
    <w:rsid w:val="005069A7"/>
    <w:rsid w:val="00506DBC"/>
    <w:rsid w:val="00506E3E"/>
    <w:rsid w:val="005075F0"/>
    <w:rsid w:val="00507959"/>
    <w:rsid w:val="00507D3A"/>
    <w:rsid w:val="00510228"/>
    <w:rsid w:val="0051039A"/>
    <w:rsid w:val="005103E4"/>
    <w:rsid w:val="005108F2"/>
    <w:rsid w:val="00510CE1"/>
    <w:rsid w:val="0051139C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301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48E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2FC"/>
    <w:rsid w:val="00521564"/>
    <w:rsid w:val="0052243E"/>
    <w:rsid w:val="00522565"/>
    <w:rsid w:val="0052295B"/>
    <w:rsid w:val="00522FA9"/>
    <w:rsid w:val="00522FB7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0F6"/>
    <w:rsid w:val="00525411"/>
    <w:rsid w:val="005254FB"/>
    <w:rsid w:val="00525503"/>
    <w:rsid w:val="00525621"/>
    <w:rsid w:val="00525A92"/>
    <w:rsid w:val="00525BED"/>
    <w:rsid w:val="00525E1F"/>
    <w:rsid w:val="00525F53"/>
    <w:rsid w:val="005261F5"/>
    <w:rsid w:val="00526878"/>
    <w:rsid w:val="0052691D"/>
    <w:rsid w:val="00526BE8"/>
    <w:rsid w:val="00526BFA"/>
    <w:rsid w:val="00526CB0"/>
    <w:rsid w:val="00526CE9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592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6B8C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4CA"/>
    <w:rsid w:val="0054477B"/>
    <w:rsid w:val="00544A0D"/>
    <w:rsid w:val="00545029"/>
    <w:rsid w:val="005456C4"/>
    <w:rsid w:val="0054597E"/>
    <w:rsid w:val="00545E8B"/>
    <w:rsid w:val="005460A5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51A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AF1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50F"/>
    <w:rsid w:val="00560711"/>
    <w:rsid w:val="00560E27"/>
    <w:rsid w:val="00561034"/>
    <w:rsid w:val="00561379"/>
    <w:rsid w:val="005616BB"/>
    <w:rsid w:val="005616EA"/>
    <w:rsid w:val="0056175A"/>
    <w:rsid w:val="00562465"/>
    <w:rsid w:val="00562498"/>
    <w:rsid w:val="0056288B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237"/>
    <w:rsid w:val="00566399"/>
    <w:rsid w:val="005663C0"/>
    <w:rsid w:val="00566BE3"/>
    <w:rsid w:val="00566F30"/>
    <w:rsid w:val="00567017"/>
    <w:rsid w:val="005675BD"/>
    <w:rsid w:val="00567838"/>
    <w:rsid w:val="00567D0C"/>
    <w:rsid w:val="00567F40"/>
    <w:rsid w:val="005700DA"/>
    <w:rsid w:val="00570266"/>
    <w:rsid w:val="00570282"/>
    <w:rsid w:val="00570320"/>
    <w:rsid w:val="00570408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2C14"/>
    <w:rsid w:val="00572DBB"/>
    <w:rsid w:val="00573299"/>
    <w:rsid w:val="0057329F"/>
    <w:rsid w:val="00573449"/>
    <w:rsid w:val="005735B9"/>
    <w:rsid w:val="00573653"/>
    <w:rsid w:val="005739D4"/>
    <w:rsid w:val="00573D9A"/>
    <w:rsid w:val="00575285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C5A"/>
    <w:rsid w:val="00581E78"/>
    <w:rsid w:val="00581F53"/>
    <w:rsid w:val="00581F7E"/>
    <w:rsid w:val="00582551"/>
    <w:rsid w:val="00582580"/>
    <w:rsid w:val="005826F3"/>
    <w:rsid w:val="00582A7B"/>
    <w:rsid w:val="00582C30"/>
    <w:rsid w:val="00582EEF"/>
    <w:rsid w:val="005831C3"/>
    <w:rsid w:val="00583373"/>
    <w:rsid w:val="00583590"/>
    <w:rsid w:val="0058390B"/>
    <w:rsid w:val="00583FD7"/>
    <w:rsid w:val="00584291"/>
    <w:rsid w:val="005842A2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58C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117"/>
    <w:rsid w:val="005932DF"/>
    <w:rsid w:val="00593406"/>
    <w:rsid w:val="005938FA"/>
    <w:rsid w:val="00593D60"/>
    <w:rsid w:val="00593EE0"/>
    <w:rsid w:val="00593F91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5FA0"/>
    <w:rsid w:val="005961AF"/>
    <w:rsid w:val="005963EA"/>
    <w:rsid w:val="00596507"/>
    <w:rsid w:val="0059678F"/>
    <w:rsid w:val="00596833"/>
    <w:rsid w:val="00596C0F"/>
    <w:rsid w:val="00596C6D"/>
    <w:rsid w:val="00596E52"/>
    <w:rsid w:val="0059734A"/>
    <w:rsid w:val="005973C8"/>
    <w:rsid w:val="00597757"/>
    <w:rsid w:val="0059797C"/>
    <w:rsid w:val="005979ED"/>
    <w:rsid w:val="00597B6B"/>
    <w:rsid w:val="00597FD4"/>
    <w:rsid w:val="005A0850"/>
    <w:rsid w:val="005A0CE1"/>
    <w:rsid w:val="005A105F"/>
    <w:rsid w:val="005A1071"/>
    <w:rsid w:val="005A1102"/>
    <w:rsid w:val="005A1C4E"/>
    <w:rsid w:val="005A1DEC"/>
    <w:rsid w:val="005A2018"/>
    <w:rsid w:val="005A23AE"/>
    <w:rsid w:val="005A24FA"/>
    <w:rsid w:val="005A2619"/>
    <w:rsid w:val="005A2B76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D2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2D83"/>
    <w:rsid w:val="005B31F9"/>
    <w:rsid w:val="005B32A7"/>
    <w:rsid w:val="005B370C"/>
    <w:rsid w:val="005B3E7D"/>
    <w:rsid w:val="005B407E"/>
    <w:rsid w:val="005B41F6"/>
    <w:rsid w:val="005B4514"/>
    <w:rsid w:val="005B4D61"/>
    <w:rsid w:val="005B53BE"/>
    <w:rsid w:val="005B5D3C"/>
    <w:rsid w:val="005B6321"/>
    <w:rsid w:val="005B63A7"/>
    <w:rsid w:val="005B6478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39A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5B4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D47"/>
    <w:rsid w:val="005D7EEA"/>
    <w:rsid w:val="005E01BD"/>
    <w:rsid w:val="005E07C0"/>
    <w:rsid w:val="005E0A88"/>
    <w:rsid w:val="005E0AE7"/>
    <w:rsid w:val="005E0AFC"/>
    <w:rsid w:val="005E105A"/>
    <w:rsid w:val="005E1352"/>
    <w:rsid w:val="005E1356"/>
    <w:rsid w:val="005E1779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4DBE"/>
    <w:rsid w:val="005E52D7"/>
    <w:rsid w:val="005E53BC"/>
    <w:rsid w:val="005E5732"/>
    <w:rsid w:val="005E5A9C"/>
    <w:rsid w:val="005E5AC2"/>
    <w:rsid w:val="005E5FBA"/>
    <w:rsid w:val="005E63EF"/>
    <w:rsid w:val="005E65A0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3A7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03B"/>
    <w:rsid w:val="00602204"/>
    <w:rsid w:val="00602595"/>
    <w:rsid w:val="00602EDA"/>
    <w:rsid w:val="006030D0"/>
    <w:rsid w:val="006034AB"/>
    <w:rsid w:val="00603D11"/>
    <w:rsid w:val="00603F88"/>
    <w:rsid w:val="00604049"/>
    <w:rsid w:val="00604489"/>
    <w:rsid w:val="006046E2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16C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4FD"/>
    <w:rsid w:val="006117E4"/>
    <w:rsid w:val="00611835"/>
    <w:rsid w:val="00611A24"/>
    <w:rsid w:val="00612463"/>
    <w:rsid w:val="00612D9B"/>
    <w:rsid w:val="006130A3"/>
    <w:rsid w:val="006131FE"/>
    <w:rsid w:val="00613202"/>
    <w:rsid w:val="00613A42"/>
    <w:rsid w:val="00613DFB"/>
    <w:rsid w:val="00613E2A"/>
    <w:rsid w:val="00613E62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7B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995"/>
    <w:rsid w:val="00622FA6"/>
    <w:rsid w:val="00622FF7"/>
    <w:rsid w:val="00623082"/>
    <w:rsid w:val="0062327F"/>
    <w:rsid w:val="00623A3B"/>
    <w:rsid w:val="00623B2F"/>
    <w:rsid w:val="006247B6"/>
    <w:rsid w:val="006247B7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AD7"/>
    <w:rsid w:val="00635CC2"/>
    <w:rsid w:val="006367D5"/>
    <w:rsid w:val="00636AA5"/>
    <w:rsid w:val="00636F68"/>
    <w:rsid w:val="00636F97"/>
    <w:rsid w:val="0063702F"/>
    <w:rsid w:val="006373DD"/>
    <w:rsid w:val="00637503"/>
    <w:rsid w:val="00637A79"/>
    <w:rsid w:val="00637C5B"/>
    <w:rsid w:val="00637D2D"/>
    <w:rsid w:val="00637F9C"/>
    <w:rsid w:val="00640BB7"/>
    <w:rsid w:val="00640D54"/>
    <w:rsid w:val="00641796"/>
    <w:rsid w:val="00641D33"/>
    <w:rsid w:val="00641E1A"/>
    <w:rsid w:val="006420D0"/>
    <w:rsid w:val="006423F4"/>
    <w:rsid w:val="0064265D"/>
    <w:rsid w:val="00642812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C3E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67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B6D"/>
    <w:rsid w:val="00662FB8"/>
    <w:rsid w:val="006630B5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06A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19C9"/>
    <w:rsid w:val="0067236C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A9E"/>
    <w:rsid w:val="00675CA6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217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441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1DCE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05C"/>
    <w:rsid w:val="006950D6"/>
    <w:rsid w:val="006958CA"/>
    <w:rsid w:val="006959E1"/>
    <w:rsid w:val="00695D83"/>
    <w:rsid w:val="006968DD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963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4A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30B"/>
    <w:rsid w:val="006B2B83"/>
    <w:rsid w:val="006B30A1"/>
    <w:rsid w:val="006B30D3"/>
    <w:rsid w:val="006B312A"/>
    <w:rsid w:val="006B326F"/>
    <w:rsid w:val="006B354D"/>
    <w:rsid w:val="006B3672"/>
    <w:rsid w:val="006B3704"/>
    <w:rsid w:val="006B3C03"/>
    <w:rsid w:val="006B3E73"/>
    <w:rsid w:val="006B3E97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202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42D"/>
    <w:rsid w:val="006E55EC"/>
    <w:rsid w:val="006E569C"/>
    <w:rsid w:val="006E57C8"/>
    <w:rsid w:val="006E5A28"/>
    <w:rsid w:val="006E605A"/>
    <w:rsid w:val="006E62BE"/>
    <w:rsid w:val="006E62C5"/>
    <w:rsid w:val="006E6F8A"/>
    <w:rsid w:val="006E7920"/>
    <w:rsid w:val="006E7949"/>
    <w:rsid w:val="006E7C4B"/>
    <w:rsid w:val="006F001C"/>
    <w:rsid w:val="006F06F8"/>
    <w:rsid w:val="006F0902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6F7FC5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488B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34E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64A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9A6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5DCA"/>
    <w:rsid w:val="007265D2"/>
    <w:rsid w:val="0072663E"/>
    <w:rsid w:val="00726C24"/>
    <w:rsid w:val="00726DCD"/>
    <w:rsid w:val="00726F5F"/>
    <w:rsid w:val="00727073"/>
    <w:rsid w:val="007279E5"/>
    <w:rsid w:val="00727C84"/>
    <w:rsid w:val="0073013A"/>
    <w:rsid w:val="007303BA"/>
    <w:rsid w:val="007303C0"/>
    <w:rsid w:val="00730594"/>
    <w:rsid w:val="00731095"/>
    <w:rsid w:val="00731221"/>
    <w:rsid w:val="00731AAF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4E2A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8DF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4977"/>
    <w:rsid w:val="007451FC"/>
    <w:rsid w:val="007453B1"/>
    <w:rsid w:val="00745566"/>
    <w:rsid w:val="00745604"/>
    <w:rsid w:val="0074576E"/>
    <w:rsid w:val="00745A08"/>
    <w:rsid w:val="00745BA6"/>
    <w:rsid w:val="00745D39"/>
    <w:rsid w:val="00745EF6"/>
    <w:rsid w:val="007466E8"/>
    <w:rsid w:val="00746CB5"/>
    <w:rsid w:val="00746ED0"/>
    <w:rsid w:val="007470E2"/>
    <w:rsid w:val="007470E5"/>
    <w:rsid w:val="0074723E"/>
    <w:rsid w:val="007472BC"/>
    <w:rsid w:val="00747A45"/>
    <w:rsid w:val="00747B89"/>
    <w:rsid w:val="00747CC4"/>
    <w:rsid w:val="00747D51"/>
    <w:rsid w:val="00747EBA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A69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87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A15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3DE2"/>
    <w:rsid w:val="00773FFB"/>
    <w:rsid w:val="0077438D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1C7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6E6F"/>
    <w:rsid w:val="007973F3"/>
    <w:rsid w:val="0079792C"/>
    <w:rsid w:val="00797AD6"/>
    <w:rsid w:val="00797DD2"/>
    <w:rsid w:val="00797F98"/>
    <w:rsid w:val="007A01F2"/>
    <w:rsid w:val="007A02E6"/>
    <w:rsid w:val="007A127F"/>
    <w:rsid w:val="007A13C4"/>
    <w:rsid w:val="007A19E2"/>
    <w:rsid w:val="007A2474"/>
    <w:rsid w:val="007A2C22"/>
    <w:rsid w:val="007A30A0"/>
    <w:rsid w:val="007A312B"/>
    <w:rsid w:val="007A31D9"/>
    <w:rsid w:val="007A36FC"/>
    <w:rsid w:val="007A3712"/>
    <w:rsid w:val="007A3F78"/>
    <w:rsid w:val="007A447A"/>
    <w:rsid w:val="007A4656"/>
    <w:rsid w:val="007A4683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07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867"/>
    <w:rsid w:val="007B4AF2"/>
    <w:rsid w:val="007B4C54"/>
    <w:rsid w:val="007B51BE"/>
    <w:rsid w:val="007B58DC"/>
    <w:rsid w:val="007B5D89"/>
    <w:rsid w:val="007B5DE2"/>
    <w:rsid w:val="007B6258"/>
    <w:rsid w:val="007B62E1"/>
    <w:rsid w:val="007B63E5"/>
    <w:rsid w:val="007B6496"/>
    <w:rsid w:val="007B69EC"/>
    <w:rsid w:val="007B7308"/>
    <w:rsid w:val="007B760A"/>
    <w:rsid w:val="007B7B41"/>
    <w:rsid w:val="007B7B7D"/>
    <w:rsid w:val="007B7CD9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3A5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6A28"/>
    <w:rsid w:val="007C70A2"/>
    <w:rsid w:val="007C720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DE4"/>
    <w:rsid w:val="007D2EF9"/>
    <w:rsid w:val="007D40ED"/>
    <w:rsid w:val="007D4B2C"/>
    <w:rsid w:val="007D4C19"/>
    <w:rsid w:val="007D4CF1"/>
    <w:rsid w:val="007D524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E81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2746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A93"/>
    <w:rsid w:val="00805B0F"/>
    <w:rsid w:val="0080651D"/>
    <w:rsid w:val="008065A3"/>
    <w:rsid w:val="00807746"/>
    <w:rsid w:val="00807AE8"/>
    <w:rsid w:val="00807F96"/>
    <w:rsid w:val="00810425"/>
    <w:rsid w:val="00810668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2E89"/>
    <w:rsid w:val="008130FC"/>
    <w:rsid w:val="008132B2"/>
    <w:rsid w:val="0081355B"/>
    <w:rsid w:val="0081359B"/>
    <w:rsid w:val="00813965"/>
    <w:rsid w:val="00813B84"/>
    <w:rsid w:val="00813EC4"/>
    <w:rsid w:val="008140F1"/>
    <w:rsid w:val="0081416E"/>
    <w:rsid w:val="008141CD"/>
    <w:rsid w:val="00814408"/>
    <w:rsid w:val="00814556"/>
    <w:rsid w:val="00814715"/>
    <w:rsid w:val="00814818"/>
    <w:rsid w:val="00814881"/>
    <w:rsid w:val="00814A7D"/>
    <w:rsid w:val="008152EB"/>
    <w:rsid w:val="008157CD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A16"/>
    <w:rsid w:val="00820CDD"/>
    <w:rsid w:val="008212F0"/>
    <w:rsid w:val="008216C7"/>
    <w:rsid w:val="00821C2C"/>
    <w:rsid w:val="00822257"/>
    <w:rsid w:val="00822B13"/>
    <w:rsid w:val="00822B30"/>
    <w:rsid w:val="00822FD7"/>
    <w:rsid w:val="0082308D"/>
    <w:rsid w:val="008234FA"/>
    <w:rsid w:val="00823623"/>
    <w:rsid w:val="008238C5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403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421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AFB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267"/>
    <w:rsid w:val="00854543"/>
    <w:rsid w:val="0085460D"/>
    <w:rsid w:val="0085469D"/>
    <w:rsid w:val="0085474A"/>
    <w:rsid w:val="008553F5"/>
    <w:rsid w:val="00855A96"/>
    <w:rsid w:val="00855F90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72A"/>
    <w:rsid w:val="00861BA1"/>
    <w:rsid w:val="00861DD4"/>
    <w:rsid w:val="00862044"/>
    <w:rsid w:val="00862049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8D8"/>
    <w:rsid w:val="008719B7"/>
    <w:rsid w:val="00871AA8"/>
    <w:rsid w:val="00871CB4"/>
    <w:rsid w:val="00871D39"/>
    <w:rsid w:val="008723AF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5A"/>
    <w:rsid w:val="008768E1"/>
    <w:rsid w:val="00876A19"/>
    <w:rsid w:val="008772C9"/>
    <w:rsid w:val="00877300"/>
    <w:rsid w:val="008777AA"/>
    <w:rsid w:val="00877A4F"/>
    <w:rsid w:val="00877A70"/>
    <w:rsid w:val="00877A7D"/>
    <w:rsid w:val="00877AB0"/>
    <w:rsid w:val="00877AD5"/>
    <w:rsid w:val="00877B14"/>
    <w:rsid w:val="00877E6E"/>
    <w:rsid w:val="008800A8"/>
    <w:rsid w:val="00880716"/>
    <w:rsid w:val="00880CE2"/>
    <w:rsid w:val="008813C4"/>
    <w:rsid w:val="00881450"/>
    <w:rsid w:val="00881FC4"/>
    <w:rsid w:val="0088278E"/>
    <w:rsid w:val="00882867"/>
    <w:rsid w:val="00882A72"/>
    <w:rsid w:val="00882F73"/>
    <w:rsid w:val="00883312"/>
    <w:rsid w:val="00883957"/>
    <w:rsid w:val="008839C8"/>
    <w:rsid w:val="00883E5C"/>
    <w:rsid w:val="0088409D"/>
    <w:rsid w:val="0088416D"/>
    <w:rsid w:val="0088422F"/>
    <w:rsid w:val="0088431D"/>
    <w:rsid w:val="00884347"/>
    <w:rsid w:val="00884594"/>
    <w:rsid w:val="00884A64"/>
    <w:rsid w:val="00884BB3"/>
    <w:rsid w:val="008854D6"/>
    <w:rsid w:val="00885624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5B8"/>
    <w:rsid w:val="008947F4"/>
    <w:rsid w:val="00895026"/>
    <w:rsid w:val="008952BD"/>
    <w:rsid w:val="00895401"/>
    <w:rsid w:val="008955D5"/>
    <w:rsid w:val="008957D5"/>
    <w:rsid w:val="00895D80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A7B70"/>
    <w:rsid w:val="008B02D2"/>
    <w:rsid w:val="008B0C70"/>
    <w:rsid w:val="008B0DF7"/>
    <w:rsid w:val="008B107C"/>
    <w:rsid w:val="008B1684"/>
    <w:rsid w:val="008B168F"/>
    <w:rsid w:val="008B1AE7"/>
    <w:rsid w:val="008B1C36"/>
    <w:rsid w:val="008B1F97"/>
    <w:rsid w:val="008B218A"/>
    <w:rsid w:val="008B2241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D9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81A"/>
    <w:rsid w:val="008B6997"/>
    <w:rsid w:val="008B6A75"/>
    <w:rsid w:val="008B6C80"/>
    <w:rsid w:val="008B6D49"/>
    <w:rsid w:val="008B6E98"/>
    <w:rsid w:val="008B7323"/>
    <w:rsid w:val="008B7C1F"/>
    <w:rsid w:val="008B7C3F"/>
    <w:rsid w:val="008B7C61"/>
    <w:rsid w:val="008B7CA6"/>
    <w:rsid w:val="008B7FD8"/>
    <w:rsid w:val="008C014D"/>
    <w:rsid w:val="008C03B8"/>
    <w:rsid w:val="008C0533"/>
    <w:rsid w:val="008C0709"/>
    <w:rsid w:val="008C07FC"/>
    <w:rsid w:val="008C0A64"/>
    <w:rsid w:val="008C1492"/>
    <w:rsid w:val="008C1594"/>
    <w:rsid w:val="008C15B7"/>
    <w:rsid w:val="008C16D6"/>
    <w:rsid w:val="008C1E5E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5BF"/>
    <w:rsid w:val="008C668B"/>
    <w:rsid w:val="008C69C0"/>
    <w:rsid w:val="008C6A7B"/>
    <w:rsid w:val="008C6B48"/>
    <w:rsid w:val="008C700D"/>
    <w:rsid w:val="008C77FD"/>
    <w:rsid w:val="008C7875"/>
    <w:rsid w:val="008C7892"/>
    <w:rsid w:val="008C7A67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119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04C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1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4E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0B"/>
    <w:rsid w:val="008F56FE"/>
    <w:rsid w:val="008F57FC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9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5DFC"/>
    <w:rsid w:val="00906591"/>
    <w:rsid w:val="00906999"/>
    <w:rsid w:val="00906BE2"/>
    <w:rsid w:val="00906C70"/>
    <w:rsid w:val="009072AA"/>
    <w:rsid w:val="0090775F"/>
    <w:rsid w:val="009077D9"/>
    <w:rsid w:val="00907A84"/>
    <w:rsid w:val="00907BAE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7D9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2C1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36"/>
    <w:rsid w:val="00927B81"/>
    <w:rsid w:val="009310AF"/>
    <w:rsid w:val="009310BD"/>
    <w:rsid w:val="009312EE"/>
    <w:rsid w:val="0093167A"/>
    <w:rsid w:val="009317E4"/>
    <w:rsid w:val="00931B9E"/>
    <w:rsid w:val="0093220B"/>
    <w:rsid w:val="00932307"/>
    <w:rsid w:val="0093237D"/>
    <w:rsid w:val="009326FE"/>
    <w:rsid w:val="00932A41"/>
    <w:rsid w:val="00932CEF"/>
    <w:rsid w:val="00932D14"/>
    <w:rsid w:val="00932DBB"/>
    <w:rsid w:val="0093313B"/>
    <w:rsid w:val="00933AF9"/>
    <w:rsid w:val="00933C22"/>
    <w:rsid w:val="00933E25"/>
    <w:rsid w:val="00933FA8"/>
    <w:rsid w:val="009341F5"/>
    <w:rsid w:val="00934484"/>
    <w:rsid w:val="0093491F"/>
    <w:rsid w:val="009349E5"/>
    <w:rsid w:val="00934E7C"/>
    <w:rsid w:val="0093519D"/>
    <w:rsid w:val="0093521C"/>
    <w:rsid w:val="009354B6"/>
    <w:rsid w:val="009355A4"/>
    <w:rsid w:val="0093599F"/>
    <w:rsid w:val="00935ACB"/>
    <w:rsid w:val="00936458"/>
    <w:rsid w:val="00936B19"/>
    <w:rsid w:val="00936DC2"/>
    <w:rsid w:val="00936E3F"/>
    <w:rsid w:val="00936F97"/>
    <w:rsid w:val="00937232"/>
    <w:rsid w:val="0093745A"/>
    <w:rsid w:val="00937B30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2F2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1C4"/>
    <w:rsid w:val="00946302"/>
    <w:rsid w:val="00946B22"/>
    <w:rsid w:val="00947819"/>
    <w:rsid w:val="00947C06"/>
    <w:rsid w:val="009503F6"/>
    <w:rsid w:val="009506B6"/>
    <w:rsid w:val="009509F8"/>
    <w:rsid w:val="00950AF3"/>
    <w:rsid w:val="00950C14"/>
    <w:rsid w:val="00950E8E"/>
    <w:rsid w:val="00950FD5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0967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C48"/>
    <w:rsid w:val="00966D9C"/>
    <w:rsid w:val="00966DA4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182F"/>
    <w:rsid w:val="009721F6"/>
    <w:rsid w:val="009724B3"/>
    <w:rsid w:val="00972BA8"/>
    <w:rsid w:val="00972C02"/>
    <w:rsid w:val="00972C9C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E74"/>
    <w:rsid w:val="00974FC5"/>
    <w:rsid w:val="0097571E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18F0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6FE"/>
    <w:rsid w:val="009867D6"/>
    <w:rsid w:val="00986ABA"/>
    <w:rsid w:val="00986C69"/>
    <w:rsid w:val="00986CF8"/>
    <w:rsid w:val="0098709F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796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59C"/>
    <w:rsid w:val="009A5CC1"/>
    <w:rsid w:val="009A5E21"/>
    <w:rsid w:val="009A6426"/>
    <w:rsid w:val="009A690A"/>
    <w:rsid w:val="009A6A23"/>
    <w:rsid w:val="009A6A93"/>
    <w:rsid w:val="009A7663"/>
    <w:rsid w:val="009A77B5"/>
    <w:rsid w:val="009A7E62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2886"/>
    <w:rsid w:val="009C2E67"/>
    <w:rsid w:val="009C34AB"/>
    <w:rsid w:val="009C3C11"/>
    <w:rsid w:val="009C3CEA"/>
    <w:rsid w:val="009C4171"/>
    <w:rsid w:val="009C45B0"/>
    <w:rsid w:val="009C4B02"/>
    <w:rsid w:val="009C4EAD"/>
    <w:rsid w:val="009C516D"/>
    <w:rsid w:val="009C5305"/>
    <w:rsid w:val="009C5617"/>
    <w:rsid w:val="009C5903"/>
    <w:rsid w:val="009C65AA"/>
    <w:rsid w:val="009C6B6C"/>
    <w:rsid w:val="009C707E"/>
    <w:rsid w:val="009C76EA"/>
    <w:rsid w:val="009C7870"/>
    <w:rsid w:val="009C7A6D"/>
    <w:rsid w:val="009C7EEC"/>
    <w:rsid w:val="009C7F07"/>
    <w:rsid w:val="009D0524"/>
    <w:rsid w:val="009D0664"/>
    <w:rsid w:val="009D0B43"/>
    <w:rsid w:val="009D0C49"/>
    <w:rsid w:val="009D0E42"/>
    <w:rsid w:val="009D12D1"/>
    <w:rsid w:val="009D1806"/>
    <w:rsid w:val="009D19CB"/>
    <w:rsid w:val="009D1B63"/>
    <w:rsid w:val="009D2276"/>
    <w:rsid w:val="009D2465"/>
    <w:rsid w:val="009D264F"/>
    <w:rsid w:val="009D2973"/>
    <w:rsid w:val="009D2C2E"/>
    <w:rsid w:val="009D2C6D"/>
    <w:rsid w:val="009D2D54"/>
    <w:rsid w:val="009D2EB7"/>
    <w:rsid w:val="009D317F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451"/>
    <w:rsid w:val="009D5B79"/>
    <w:rsid w:val="009D63CF"/>
    <w:rsid w:val="009D65AB"/>
    <w:rsid w:val="009D67CB"/>
    <w:rsid w:val="009D6A97"/>
    <w:rsid w:val="009D7010"/>
    <w:rsid w:val="009D7FA6"/>
    <w:rsid w:val="009E014A"/>
    <w:rsid w:val="009E03DE"/>
    <w:rsid w:val="009E05E5"/>
    <w:rsid w:val="009E06FF"/>
    <w:rsid w:val="009E0721"/>
    <w:rsid w:val="009E090F"/>
    <w:rsid w:val="009E0D5D"/>
    <w:rsid w:val="009E0E42"/>
    <w:rsid w:val="009E1348"/>
    <w:rsid w:val="009E1529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6A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494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404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0E1F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CE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4A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6F1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6C1"/>
    <w:rsid w:val="00A34BDA"/>
    <w:rsid w:val="00A351B4"/>
    <w:rsid w:val="00A357AF"/>
    <w:rsid w:val="00A35A85"/>
    <w:rsid w:val="00A35B55"/>
    <w:rsid w:val="00A35CCE"/>
    <w:rsid w:val="00A361E7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A52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AFA"/>
    <w:rsid w:val="00A47BD8"/>
    <w:rsid w:val="00A50316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1B0"/>
    <w:rsid w:val="00A5322A"/>
    <w:rsid w:val="00A532E2"/>
    <w:rsid w:val="00A53405"/>
    <w:rsid w:val="00A53478"/>
    <w:rsid w:val="00A53627"/>
    <w:rsid w:val="00A5376F"/>
    <w:rsid w:val="00A53A28"/>
    <w:rsid w:val="00A541E6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4CA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A5B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5BC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3D0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93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472"/>
    <w:rsid w:val="00A97979"/>
    <w:rsid w:val="00A97C61"/>
    <w:rsid w:val="00A97FCB"/>
    <w:rsid w:val="00AA02B2"/>
    <w:rsid w:val="00AA036B"/>
    <w:rsid w:val="00AA03E3"/>
    <w:rsid w:val="00AA0B1E"/>
    <w:rsid w:val="00AA0C0E"/>
    <w:rsid w:val="00AA1238"/>
    <w:rsid w:val="00AA128A"/>
    <w:rsid w:val="00AA17CC"/>
    <w:rsid w:val="00AA1DC3"/>
    <w:rsid w:val="00AA2514"/>
    <w:rsid w:val="00AA285F"/>
    <w:rsid w:val="00AA31A0"/>
    <w:rsid w:val="00AA3B2E"/>
    <w:rsid w:val="00AA4459"/>
    <w:rsid w:val="00AA48C1"/>
    <w:rsid w:val="00AA4969"/>
    <w:rsid w:val="00AA4A91"/>
    <w:rsid w:val="00AA4E1B"/>
    <w:rsid w:val="00AA56DE"/>
    <w:rsid w:val="00AA60F2"/>
    <w:rsid w:val="00AA6A47"/>
    <w:rsid w:val="00AA6C91"/>
    <w:rsid w:val="00AA6D44"/>
    <w:rsid w:val="00AA6F5F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3AE"/>
    <w:rsid w:val="00AB5430"/>
    <w:rsid w:val="00AB56B2"/>
    <w:rsid w:val="00AB5899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BA0"/>
    <w:rsid w:val="00AC0D65"/>
    <w:rsid w:val="00AC0DF0"/>
    <w:rsid w:val="00AC0F06"/>
    <w:rsid w:val="00AC1193"/>
    <w:rsid w:val="00AC1423"/>
    <w:rsid w:val="00AC151A"/>
    <w:rsid w:val="00AC1648"/>
    <w:rsid w:val="00AC1751"/>
    <w:rsid w:val="00AC17D6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2D58"/>
    <w:rsid w:val="00AC3202"/>
    <w:rsid w:val="00AC350C"/>
    <w:rsid w:val="00AC386D"/>
    <w:rsid w:val="00AC3BA8"/>
    <w:rsid w:val="00AC4090"/>
    <w:rsid w:val="00AC415F"/>
    <w:rsid w:val="00AC422D"/>
    <w:rsid w:val="00AC4670"/>
    <w:rsid w:val="00AC46BB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8D9"/>
    <w:rsid w:val="00AC7909"/>
    <w:rsid w:val="00AC7A44"/>
    <w:rsid w:val="00AC7AA1"/>
    <w:rsid w:val="00AC7AE9"/>
    <w:rsid w:val="00AD016A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2B07"/>
    <w:rsid w:val="00AD325F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D7C46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2F57"/>
    <w:rsid w:val="00AE368A"/>
    <w:rsid w:val="00AE38FC"/>
    <w:rsid w:val="00AE39C4"/>
    <w:rsid w:val="00AE4485"/>
    <w:rsid w:val="00AE4561"/>
    <w:rsid w:val="00AE4979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E764F"/>
    <w:rsid w:val="00AE7962"/>
    <w:rsid w:val="00AF022B"/>
    <w:rsid w:val="00AF06BD"/>
    <w:rsid w:val="00AF0803"/>
    <w:rsid w:val="00AF0DB2"/>
    <w:rsid w:val="00AF1176"/>
    <w:rsid w:val="00AF182C"/>
    <w:rsid w:val="00AF1A5D"/>
    <w:rsid w:val="00AF24A9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13C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4DC"/>
    <w:rsid w:val="00B02518"/>
    <w:rsid w:val="00B02BE0"/>
    <w:rsid w:val="00B03387"/>
    <w:rsid w:val="00B03C82"/>
    <w:rsid w:val="00B03DA0"/>
    <w:rsid w:val="00B0410D"/>
    <w:rsid w:val="00B04646"/>
    <w:rsid w:val="00B04B4D"/>
    <w:rsid w:val="00B04FC0"/>
    <w:rsid w:val="00B051FF"/>
    <w:rsid w:val="00B05488"/>
    <w:rsid w:val="00B05772"/>
    <w:rsid w:val="00B059AC"/>
    <w:rsid w:val="00B05C59"/>
    <w:rsid w:val="00B05D71"/>
    <w:rsid w:val="00B05E33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7C4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E09"/>
    <w:rsid w:val="00B17F85"/>
    <w:rsid w:val="00B2044A"/>
    <w:rsid w:val="00B204E7"/>
    <w:rsid w:val="00B205B2"/>
    <w:rsid w:val="00B20B9F"/>
    <w:rsid w:val="00B20EBC"/>
    <w:rsid w:val="00B2126E"/>
    <w:rsid w:val="00B2132F"/>
    <w:rsid w:val="00B21498"/>
    <w:rsid w:val="00B214E4"/>
    <w:rsid w:val="00B215A4"/>
    <w:rsid w:val="00B21802"/>
    <w:rsid w:val="00B218F3"/>
    <w:rsid w:val="00B21A4E"/>
    <w:rsid w:val="00B21C94"/>
    <w:rsid w:val="00B21D3E"/>
    <w:rsid w:val="00B21E37"/>
    <w:rsid w:val="00B22D4E"/>
    <w:rsid w:val="00B22E98"/>
    <w:rsid w:val="00B23595"/>
    <w:rsid w:val="00B2397F"/>
    <w:rsid w:val="00B23A30"/>
    <w:rsid w:val="00B23B71"/>
    <w:rsid w:val="00B24093"/>
    <w:rsid w:val="00B241AD"/>
    <w:rsid w:val="00B242CF"/>
    <w:rsid w:val="00B242F0"/>
    <w:rsid w:val="00B24C4B"/>
    <w:rsid w:val="00B24D7D"/>
    <w:rsid w:val="00B255C1"/>
    <w:rsid w:val="00B25661"/>
    <w:rsid w:val="00B25A42"/>
    <w:rsid w:val="00B261C2"/>
    <w:rsid w:val="00B2678D"/>
    <w:rsid w:val="00B267BC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9D3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393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1EC"/>
    <w:rsid w:val="00B546A4"/>
    <w:rsid w:val="00B5477A"/>
    <w:rsid w:val="00B54C7F"/>
    <w:rsid w:val="00B5531D"/>
    <w:rsid w:val="00B55401"/>
    <w:rsid w:val="00B557F6"/>
    <w:rsid w:val="00B55BE9"/>
    <w:rsid w:val="00B55D33"/>
    <w:rsid w:val="00B55F8B"/>
    <w:rsid w:val="00B56E87"/>
    <w:rsid w:val="00B56F0F"/>
    <w:rsid w:val="00B57B19"/>
    <w:rsid w:val="00B57BA9"/>
    <w:rsid w:val="00B60640"/>
    <w:rsid w:val="00B60822"/>
    <w:rsid w:val="00B6084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49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6E71"/>
    <w:rsid w:val="00B772CE"/>
    <w:rsid w:val="00B77336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B13"/>
    <w:rsid w:val="00B83C9A"/>
    <w:rsid w:val="00B84273"/>
    <w:rsid w:val="00B84705"/>
    <w:rsid w:val="00B849CD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3B"/>
    <w:rsid w:val="00B91964"/>
    <w:rsid w:val="00B91A57"/>
    <w:rsid w:val="00B92020"/>
    <w:rsid w:val="00B920DA"/>
    <w:rsid w:val="00B926C3"/>
    <w:rsid w:val="00B929E3"/>
    <w:rsid w:val="00B92D23"/>
    <w:rsid w:val="00B932D8"/>
    <w:rsid w:val="00B935DA"/>
    <w:rsid w:val="00B94029"/>
    <w:rsid w:val="00B9436F"/>
    <w:rsid w:val="00B94671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16A"/>
    <w:rsid w:val="00BA0788"/>
    <w:rsid w:val="00BA0963"/>
    <w:rsid w:val="00BA0A58"/>
    <w:rsid w:val="00BA0AB5"/>
    <w:rsid w:val="00BA0DB3"/>
    <w:rsid w:val="00BA15AB"/>
    <w:rsid w:val="00BA173D"/>
    <w:rsid w:val="00BA1A55"/>
    <w:rsid w:val="00BA1D70"/>
    <w:rsid w:val="00BA1EDF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AC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69"/>
    <w:rsid w:val="00BB0FB1"/>
    <w:rsid w:val="00BB10F1"/>
    <w:rsid w:val="00BB1287"/>
    <w:rsid w:val="00BB15AC"/>
    <w:rsid w:val="00BB1795"/>
    <w:rsid w:val="00BB19C7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2FAD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B7A21"/>
    <w:rsid w:val="00BB7D9A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3DCA"/>
    <w:rsid w:val="00BC40CF"/>
    <w:rsid w:val="00BC4165"/>
    <w:rsid w:val="00BC4195"/>
    <w:rsid w:val="00BC482A"/>
    <w:rsid w:val="00BC499B"/>
    <w:rsid w:val="00BC4FCB"/>
    <w:rsid w:val="00BC503B"/>
    <w:rsid w:val="00BC5128"/>
    <w:rsid w:val="00BC5437"/>
    <w:rsid w:val="00BC56C4"/>
    <w:rsid w:val="00BC5812"/>
    <w:rsid w:val="00BC5967"/>
    <w:rsid w:val="00BC5B04"/>
    <w:rsid w:val="00BC5C29"/>
    <w:rsid w:val="00BC6240"/>
    <w:rsid w:val="00BC6329"/>
    <w:rsid w:val="00BC67B4"/>
    <w:rsid w:val="00BC6C23"/>
    <w:rsid w:val="00BC6D6F"/>
    <w:rsid w:val="00BC6E31"/>
    <w:rsid w:val="00BC708E"/>
    <w:rsid w:val="00BC72A6"/>
    <w:rsid w:val="00BC7330"/>
    <w:rsid w:val="00BC779D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1E2C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A80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6D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782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15"/>
    <w:rsid w:val="00BE4CCB"/>
    <w:rsid w:val="00BE5111"/>
    <w:rsid w:val="00BE57BB"/>
    <w:rsid w:val="00BE597B"/>
    <w:rsid w:val="00BE5AC5"/>
    <w:rsid w:val="00BE5B7E"/>
    <w:rsid w:val="00BE5BC0"/>
    <w:rsid w:val="00BE5C19"/>
    <w:rsid w:val="00BE5F49"/>
    <w:rsid w:val="00BE6232"/>
    <w:rsid w:val="00BE636E"/>
    <w:rsid w:val="00BE6432"/>
    <w:rsid w:val="00BE6844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A11"/>
    <w:rsid w:val="00BF1CFA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4D7"/>
    <w:rsid w:val="00BF6777"/>
    <w:rsid w:val="00BF6B39"/>
    <w:rsid w:val="00BF72BE"/>
    <w:rsid w:val="00BF75F2"/>
    <w:rsid w:val="00BF7793"/>
    <w:rsid w:val="00BF780D"/>
    <w:rsid w:val="00BF7C47"/>
    <w:rsid w:val="00BF7C50"/>
    <w:rsid w:val="00BF7DA1"/>
    <w:rsid w:val="00C006CD"/>
    <w:rsid w:val="00C00CD9"/>
    <w:rsid w:val="00C010AF"/>
    <w:rsid w:val="00C0118F"/>
    <w:rsid w:val="00C01D04"/>
    <w:rsid w:val="00C02756"/>
    <w:rsid w:val="00C02779"/>
    <w:rsid w:val="00C02A13"/>
    <w:rsid w:val="00C0305B"/>
    <w:rsid w:val="00C03215"/>
    <w:rsid w:val="00C03347"/>
    <w:rsid w:val="00C03384"/>
    <w:rsid w:val="00C03610"/>
    <w:rsid w:val="00C0363B"/>
    <w:rsid w:val="00C037D0"/>
    <w:rsid w:val="00C03D7B"/>
    <w:rsid w:val="00C03E12"/>
    <w:rsid w:val="00C04303"/>
    <w:rsid w:val="00C04491"/>
    <w:rsid w:val="00C04C82"/>
    <w:rsid w:val="00C057EA"/>
    <w:rsid w:val="00C05A89"/>
    <w:rsid w:val="00C05C6D"/>
    <w:rsid w:val="00C05FBC"/>
    <w:rsid w:val="00C065B3"/>
    <w:rsid w:val="00C0712B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3C2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56A"/>
    <w:rsid w:val="00C21EE4"/>
    <w:rsid w:val="00C21F64"/>
    <w:rsid w:val="00C2200A"/>
    <w:rsid w:val="00C221E1"/>
    <w:rsid w:val="00C222C7"/>
    <w:rsid w:val="00C22C31"/>
    <w:rsid w:val="00C2305C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236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BEC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A2D"/>
    <w:rsid w:val="00C43CC6"/>
    <w:rsid w:val="00C43CCF"/>
    <w:rsid w:val="00C43CE0"/>
    <w:rsid w:val="00C44260"/>
    <w:rsid w:val="00C4428A"/>
    <w:rsid w:val="00C443DF"/>
    <w:rsid w:val="00C44757"/>
    <w:rsid w:val="00C448A5"/>
    <w:rsid w:val="00C449B2"/>
    <w:rsid w:val="00C449DB"/>
    <w:rsid w:val="00C44A7A"/>
    <w:rsid w:val="00C454C3"/>
    <w:rsid w:val="00C454F3"/>
    <w:rsid w:val="00C459B6"/>
    <w:rsid w:val="00C45A49"/>
    <w:rsid w:val="00C45BBE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64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6F7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A15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6B"/>
    <w:rsid w:val="00C633D2"/>
    <w:rsid w:val="00C63457"/>
    <w:rsid w:val="00C63615"/>
    <w:rsid w:val="00C6390B"/>
    <w:rsid w:val="00C63C13"/>
    <w:rsid w:val="00C63C21"/>
    <w:rsid w:val="00C642F7"/>
    <w:rsid w:val="00C643AE"/>
    <w:rsid w:val="00C643D0"/>
    <w:rsid w:val="00C644E6"/>
    <w:rsid w:val="00C64655"/>
    <w:rsid w:val="00C64900"/>
    <w:rsid w:val="00C64B93"/>
    <w:rsid w:val="00C6512F"/>
    <w:rsid w:val="00C652F5"/>
    <w:rsid w:val="00C65565"/>
    <w:rsid w:val="00C65766"/>
    <w:rsid w:val="00C658A7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67AE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D24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376"/>
    <w:rsid w:val="00C74900"/>
    <w:rsid w:val="00C74A87"/>
    <w:rsid w:val="00C74F8F"/>
    <w:rsid w:val="00C7508B"/>
    <w:rsid w:val="00C75F04"/>
    <w:rsid w:val="00C77510"/>
    <w:rsid w:val="00C779DA"/>
    <w:rsid w:val="00C77DA8"/>
    <w:rsid w:val="00C77EED"/>
    <w:rsid w:val="00C80115"/>
    <w:rsid w:val="00C80FEC"/>
    <w:rsid w:val="00C81393"/>
    <w:rsid w:val="00C8173D"/>
    <w:rsid w:val="00C81CBE"/>
    <w:rsid w:val="00C81CF4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500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4C1B"/>
    <w:rsid w:val="00C950D1"/>
    <w:rsid w:val="00C95D44"/>
    <w:rsid w:val="00C95E17"/>
    <w:rsid w:val="00C95E4A"/>
    <w:rsid w:val="00C95F3B"/>
    <w:rsid w:val="00C96382"/>
    <w:rsid w:val="00C96799"/>
    <w:rsid w:val="00C9690B"/>
    <w:rsid w:val="00C96F7D"/>
    <w:rsid w:val="00C973B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2EC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1F9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2D17"/>
    <w:rsid w:val="00CC3045"/>
    <w:rsid w:val="00CC3ADC"/>
    <w:rsid w:val="00CC3D0D"/>
    <w:rsid w:val="00CC3F4D"/>
    <w:rsid w:val="00CC4236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8D2"/>
    <w:rsid w:val="00CC7970"/>
    <w:rsid w:val="00CC7CA7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16D"/>
    <w:rsid w:val="00CD7333"/>
    <w:rsid w:val="00CD7460"/>
    <w:rsid w:val="00CD746B"/>
    <w:rsid w:val="00CD7B4D"/>
    <w:rsid w:val="00CD7C9A"/>
    <w:rsid w:val="00CD7D4B"/>
    <w:rsid w:val="00CD7E29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A3D"/>
    <w:rsid w:val="00CE4D9B"/>
    <w:rsid w:val="00CE5719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C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625"/>
    <w:rsid w:val="00D0093D"/>
    <w:rsid w:val="00D0097D"/>
    <w:rsid w:val="00D009EE"/>
    <w:rsid w:val="00D013A9"/>
    <w:rsid w:val="00D014BC"/>
    <w:rsid w:val="00D01783"/>
    <w:rsid w:val="00D01CC2"/>
    <w:rsid w:val="00D026F2"/>
    <w:rsid w:val="00D028E9"/>
    <w:rsid w:val="00D0305F"/>
    <w:rsid w:val="00D032FC"/>
    <w:rsid w:val="00D033CA"/>
    <w:rsid w:val="00D038CC"/>
    <w:rsid w:val="00D042CC"/>
    <w:rsid w:val="00D046CB"/>
    <w:rsid w:val="00D04A34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019B"/>
    <w:rsid w:val="00D11050"/>
    <w:rsid w:val="00D113DE"/>
    <w:rsid w:val="00D113F8"/>
    <w:rsid w:val="00D114D5"/>
    <w:rsid w:val="00D11771"/>
    <w:rsid w:val="00D11792"/>
    <w:rsid w:val="00D117CC"/>
    <w:rsid w:val="00D11A36"/>
    <w:rsid w:val="00D11E4A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A28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3EBA"/>
    <w:rsid w:val="00D34001"/>
    <w:rsid w:val="00D34294"/>
    <w:rsid w:val="00D3440F"/>
    <w:rsid w:val="00D34470"/>
    <w:rsid w:val="00D34851"/>
    <w:rsid w:val="00D35250"/>
    <w:rsid w:val="00D358F8"/>
    <w:rsid w:val="00D3598E"/>
    <w:rsid w:val="00D35D36"/>
    <w:rsid w:val="00D3735B"/>
    <w:rsid w:val="00D373BE"/>
    <w:rsid w:val="00D37645"/>
    <w:rsid w:val="00D377B6"/>
    <w:rsid w:val="00D3790F"/>
    <w:rsid w:val="00D37B41"/>
    <w:rsid w:val="00D37F0B"/>
    <w:rsid w:val="00D400F3"/>
    <w:rsid w:val="00D40324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2FB0"/>
    <w:rsid w:val="00D438B2"/>
    <w:rsid w:val="00D43B59"/>
    <w:rsid w:val="00D43B6A"/>
    <w:rsid w:val="00D43D29"/>
    <w:rsid w:val="00D446D5"/>
    <w:rsid w:val="00D44FA2"/>
    <w:rsid w:val="00D45244"/>
    <w:rsid w:val="00D454B3"/>
    <w:rsid w:val="00D4558C"/>
    <w:rsid w:val="00D45EE8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CD0"/>
    <w:rsid w:val="00D54D80"/>
    <w:rsid w:val="00D54DB9"/>
    <w:rsid w:val="00D54DC2"/>
    <w:rsid w:val="00D54F05"/>
    <w:rsid w:val="00D55044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087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2E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9EA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E73"/>
    <w:rsid w:val="00D71FD5"/>
    <w:rsid w:val="00D72029"/>
    <w:rsid w:val="00D72357"/>
    <w:rsid w:val="00D72465"/>
    <w:rsid w:val="00D7265B"/>
    <w:rsid w:val="00D72D3A"/>
    <w:rsid w:val="00D7304E"/>
    <w:rsid w:val="00D730B7"/>
    <w:rsid w:val="00D730D3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7DE"/>
    <w:rsid w:val="00D77C35"/>
    <w:rsid w:val="00D80173"/>
    <w:rsid w:val="00D80282"/>
    <w:rsid w:val="00D80853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4E2E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741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0875"/>
    <w:rsid w:val="00DA1385"/>
    <w:rsid w:val="00DA1692"/>
    <w:rsid w:val="00DA16DF"/>
    <w:rsid w:val="00DA17FF"/>
    <w:rsid w:val="00DA1958"/>
    <w:rsid w:val="00DA1AB2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4740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12"/>
    <w:rsid w:val="00DB37EB"/>
    <w:rsid w:val="00DB3A4A"/>
    <w:rsid w:val="00DB41F5"/>
    <w:rsid w:val="00DB49DA"/>
    <w:rsid w:val="00DB4B1B"/>
    <w:rsid w:val="00DB4B27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579"/>
    <w:rsid w:val="00DB7D33"/>
    <w:rsid w:val="00DB7D3E"/>
    <w:rsid w:val="00DB7D99"/>
    <w:rsid w:val="00DC04E3"/>
    <w:rsid w:val="00DC05B4"/>
    <w:rsid w:val="00DC0AF6"/>
    <w:rsid w:val="00DC1032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5A9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ACA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0C5"/>
    <w:rsid w:val="00DD51AD"/>
    <w:rsid w:val="00DD54B0"/>
    <w:rsid w:val="00DD558F"/>
    <w:rsid w:val="00DD58B9"/>
    <w:rsid w:val="00DD58E3"/>
    <w:rsid w:val="00DD597F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9EC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492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7A3"/>
    <w:rsid w:val="00E0586D"/>
    <w:rsid w:val="00E0590A"/>
    <w:rsid w:val="00E05C3E"/>
    <w:rsid w:val="00E05CA2"/>
    <w:rsid w:val="00E05F36"/>
    <w:rsid w:val="00E0605A"/>
    <w:rsid w:val="00E065A8"/>
    <w:rsid w:val="00E066E5"/>
    <w:rsid w:val="00E06D60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3898"/>
    <w:rsid w:val="00E13D6B"/>
    <w:rsid w:val="00E1403E"/>
    <w:rsid w:val="00E144B1"/>
    <w:rsid w:val="00E14825"/>
    <w:rsid w:val="00E14BE2"/>
    <w:rsid w:val="00E14D2C"/>
    <w:rsid w:val="00E150C5"/>
    <w:rsid w:val="00E151E6"/>
    <w:rsid w:val="00E15301"/>
    <w:rsid w:val="00E15423"/>
    <w:rsid w:val="00E156F7"/>
    <w:rsid w:val="00E15893"/>
    <w:rsid w:val="00E15D71"/>
    <w:rsid w:val="00E164C8"/>
    <w:rsid w:val="00E164F7"/>
    <w:rsid w:val="00E16ABF"/>
    <w:rsid w:val="00E16E03"/>
    <w:rsid w:val="00E17AD7"/>
    <w:rsid w:val="00E17B3C"/>
    <w:rsid w:val="00E17C40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76A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2C13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309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4D4B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3B01"/>
    <w:rsid w:val="00E54135"/>
    <w:rsid w:val="00E54D2E"/>
    <w:rsid w:val="00E54E11"/>
    <w:rsid w:val="00E55149"/>
    <w:rsid w:val="00E55330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671"/>
    <w:rsid w:val="00E578A7"/>
    <w:rsid w:val="00E57A2B"/>
    <w:rsid w:val="00E57AD6"/>
    <w:rsid w:val="00E57AE1"/>
    <w:rsid w:val="00E57BE3"/>
    <w:rsid w:val="00E57DE8"/>
    <w:rsid w:val="00E6019C"/>
    <w:rsid w:val="00E60924"/>
    <w:rsid w:val="00E60C9B"/>
    <w:rsid w:val="00E611B3"/>
    <w:rsid w:val="00E6190A"/>
    <w:rsid w:val="00E61BAD"/>
    <w:rsid w:val="00E6231B"/>
    <w:rsid w:val="00E6243F"/>
    <w:rsid w:val="00E62638"/>
    <w:rsid w:val="00E62C62"/>
    <w:rsid w:val="00E62DDC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59E"/>
    <w:rsid w:val="00E73EF4"/>
    <w:rsid w:val="00E74297"/>
    <w:rsid w:val="00E74A41"/>
    <w:rsid w:val="00E74E98"/>
    <w:rsid w:val="00E751E4"/>
    <w:rsid w:val="00E75715"/>
    <w:rsid w:val="00E75777"/>
    <w:rsid w:val="00E7586F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77007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056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072"/>
    <w:rsid w:val="00E8739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0FC5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237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E60"/>
    <w:rsid w:val="00E96F4E"/>
    <w:rsid w:val="00E96F9B"/>
    <w:rsid w:val="00E97C27"/>
    <w:rsid w:val="00E97CC6"/>
    <w:rsid w:val="00E97CD2"/>
    <w:rsid w:val="00EA01F4"/>
    <w:rsid w:val="00EA07FF"/>
    <w:rsid w:val="00EA096E"/>
    <w:rsid w:val="00EA0BE7"/>
    <w:rsid w:val="00EA1159"/>
    <w:rsid w:val="00EA123B"/>
    <w:rsid w:val="00EA14A0"/>
    <w:rsid w:val="00EA1682"/>
    <w:rsid w:val="00EA16B6"/>
    <w:rsid w:val="00EA1CC3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237"/>
    <w:rsid w:val="00EB233B"/>
    <w:rsid w:val="00EB23BF"/>
    <w:rsid w:val="00EB2580"/>
    <w:rsid w:val="00EB2917"/>
    <w:rsid w:val="00EB2A6D"/>
    <w:rsid w:val="00EB2AAF"/>
    <w:rsid w:val="00EB2DA6"/>
    <w:rsid w:val="00EB2EDA"/>
    <w:rsid w:val="00EB31CB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0F63"/>
    <w:rsid w:val="00EC10A8"/>
    <w:rsid w:val="00EC1112"/>
    <w:rsid w:val="00EC139B"/>
    <w:rsid w:val="00EC1F2A"/>
    <w:rsid w:val="00EC1F92"/>
    <w:rsid w:val="00EC2B57"/>
    <w:rsid w:val="00EC2DD1"/>
    <w:rsid w:val="00EC2F15"/>
    <w:rsid w:val="00EC312B"/>
    <w:rsid w:val="00EC3256"/>
    <w:rsid w:val="00EC32FA"/>
    <w:rsid w:val="00EC3C1C"/>
    <w:rsid w:val="00EC3D98"/>
    <w:rsid w:val="00EC4128"/>
    <w:rsid w:val="00EC42D0"/>
    <w:rsid w:val="00EC482F"/>
    <w:rsid w:val="00EC4B95"/>
    <w:rsid w:val="00EC4D59"/>
    <w:rsid w:val="00EC534A"/>
    <w:rsid w:val="00EC53F0"/>
    <w:rsid w:val="00EC5C3D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D10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764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54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3E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135F"/>
    <w:rsid w:val="00F0220E"/>
    <w:rsid w:val="00F022B0"/>
    <w:rsid w:val="00F02547"/>
    <w:rsid w:val="00F028BC"/>
    <w:rsid w:val="00F02ECF"/>
    <w:rsid w:val="00F02F88"/>
    <w:rsid w:val="00F02FD2"/>
    <w:rsid w:val="00F036A1"/>
    <w:rsid w:val="00F03C56"/>
    <w:rsid w:val="00F03FA2"/>
    <w:rsid w:val="00F0450E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1C48"/>
    <w:rsid w:val="00F1211F"/>
    <w:rsid w:val="00F1215C"/>
    <w:rsid w:val="00F121AD"/>
    <w:rsid w:val="00F1250D"/>
    <w:rsid w:val="00F12705"/>
    <w:rsid w:val="00F131EB"/>
    <w:rsid w:val="00F13C44"/>
    <w:rsid w:val="00F13F7D"/>
    <w:rsid w:val="00F13FE1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4C8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5A7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80"/>
    <w:rsid w:val="00F27AFA"/>
    <w:rsid w:val="00F27E01"/>
    <w:rsid w:val="00F27ECF"/>
    <w:rsid w:val="00F309AB"/>
    <w:rsid w:val="00F317BB"/>
    <w:rsid w:val="00F31A3A"/>
    <w:rsid w:val="00F31C35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918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284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3F1A"/>
    <w:rsid w:val="00F54143"/>
    <w:rsid w:val="00F5440C"/>
    <w:rsid w:val="00F5441D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743"/>
    <w:rsid w:val="00F56B71"/>
    <w:rsid w:val="00F571A8"/>
    <w:rsid w:val="00F57816"/>
    <w:rsid w:val="00F57A4B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1CD6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356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67F2F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08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7C8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047"/>
    <w:rsid w:val="00F85201"/>
    <w:rsid w:val="00F852F8"/>
    <w:rsid w:val="00F8548C"/>
    <w:rsid w:val="00F85704"/>
    <w:rsid w:val="00F85CC7"/>
    <w:rsid w:val="00F85FAA"/>
    <w:rsid w:val="00F86228"/>
    <w:rsid w:val="00F86407"/>
    <w:rsid w:val="00F8689F"/>
    <w:rsid w:val="00F868DE"/>
    <w:rsid w:val="00F86F1B"/>
    <w:rsid w:val="00F8703F"/>
    <w:rsid w:val="00F87125"/>
    <w:rsid w:val="00F87422"/>
    <w:rsid w:val="00F87870"/>
    <w:rsid w:val="00F879BD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A2B"/>
    <w:rsid w:val="00F91B0C"/>
    <w:rsid w:val="00F91F65"/>
    <w:rsid w:val="00F923AF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39A"/>
    <w:rsid w:val="00F965F1"/>
    <w:rsid w:val="00F966E4"/>
    <w:rsid w:val="00F9673C"/>
    <w:rsid w:val="00F96E3C"/>
    <w:rsid w:val="00F97034"/>
    <w:rsid w:val="00F977D0"/>
    <w:rsid w:val="00F97A3D"/>
    <w:rsid w:val="00F97AA0"/>
    <w:rsid w:val="00F97C0A"/>
    <w:rsid w:val="00F97F0A"/>
    <w:rsid w:val="00FA004C"/>
    <w:rsid w:val="00FA0940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18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07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138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AD6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234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8A0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CA"/>
    <w:rsid w:val="00FC3DFA"/>
    <w:rsid w:val="00FC405B"/>
    <w:rsid w:val="00FC4342"/>
    <w:rsid w:val="00FC4A49"/>
    <w:rsid w:val="00FC4AFD"/>
    <w:rsid w:val="00FC557F"/>
    <w:rsid w:val="00FC5637"/>
    <w:rsid w:val="00FC56BA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91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36"/>
    <w:rsid w:val="00FD134F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A0E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6BC1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1F6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A78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06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D3757C1-CB1A-43CB-A075-75906403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D9DAD-D6FD-4429-B376-E0C75F15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9B858-E5E1-429B-ADBF-F3777109AA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1059</TotalTime>
  <Pages>10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398</cp:revision>
  <cp:lastPrinted>2026-05-08T02:46:00Z</cp:lastPrinted>
  <dcterms:created xsi:type="dcterms:W3CDTF">2026-04-18T12:54:00Z</dcterms:created>
  <dcterms:modified xsi:type="dcterms:W3CDTF">2026-08-10T10:11:00Z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