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363FB" w14:textId="07EFC9A2" w:rsidR="0077006B" w:rsidRDefault="008833C8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="0077006B"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="0077006B"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="0077006B"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="0077006B"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="0077006B"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="0077006B"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="0077006B"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38896B50" w14:textId="0AE69E4D" w:rsidR="008E6C6F" w:rsidRPr="008E6C6F" w:rsidRDefault="008E6C6F" w:rsidP="008E6C6F">
      <w:pPr>
        <w:rPr>
          <w:rFonts w:asciiTheme="majorBidi" w:hAnsiTheme="majorBidi" w:cstheme="majorBidi"/>
          <w:sz w:val="52"/>
          <w:szCs w:val="52"/>
        </w:rPr>
      </w:pPr>
    </w:p>
    <w:p w14:paraId="49F37630" w14:textId="77777777" w:rsidR="009B752A" w:rsidRPr="00C075DE" w:rsidRDefault="009B752A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C09EF46" w14:textId="3BDCA0CB" w:rsidR="009B752A" w:rsidRPr="00C075DE" w:rsidRDefault="00F847A7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A70F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4A70F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4A70F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5049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50492A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442D101E" w14:textId="77777777" w:rsidR="009B752A" w:rsidRPr="00C075DE" w:rsidRDefault="009B752A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FD037E0" w14:textId="77777777" w:rsidR="009B752A" w:rsidRPr="00C075DE" w:rsidRDefault="009B752A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DDBF19" w14:textId="77777777" w:rsidR="005E34EB" w:rsidRDefault="005E34EB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5782352" w14:textId="77777777" w:rsidR="005E34EB" w:rsidRDefault="005E34EB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90A9F82" w14:textId="77777777" w:rsidR="005E34EB" w:rsidRDefault="005E34EB" w:rsidP="005E34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228BDBB" w14:textId="77777777" w:rsidR="005E34EB" w:rsidRDefault="005E34EB" w:rsidP="005E34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  <w:sectPr w:rsidR="005E34EB" w:rsidSect="00693FF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70417B3" w14:textId="77777777" w:rsidR="005E34EB" w:rsidRPr="00C075DE" w:rsidRDefault="005E34EB" w:rsidP="005E34EB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030E0C84" w14:textId="77777777" w:rsidR="005E34EB" w:rsidRPr="00C075DE" w:rsidRDefault="005E34EB" w:rsidP="005E34EB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4D02D94D" w14:textId="77777777" w:rsidR="005E34EB" w:rsidRPr="00C075DE" w:rsidRDefault="005E34EB" w:rsidP="005E34EB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01574568" w14:textId="77777777" w:rsidR="005E34EB" w:rsidRPr="00C075DE" w:rsidRDefault="005E34EB" w:rsidP="005E34EB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6C1FC793" w14:textId="42DA7957" w:rsidR="005A0C16" w:rsidRPr="00C075DE" w:rsidRDefault="005A0C16" w:rsidP="005A0C16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เฉพาะกิจการ ณ วันที่ </w:t>
      </w:r>
      <w:r w:rsidR="001B03A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1B03A7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="001B03A7" w:rsidRPr="00227F3C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1B03A7" w:rsidRPr="00227F3C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1B03A7">
        <w:rPr>
          <w:rFonts w:ascii="Angsana New" w:hAnsi="Angsana New" w:hint="cs"/>
          <w:spacing w:val="-6"/>
          <w:sz w:val="30"/>
          <w:szCs w:val="30"/>
          <w:cs/>
        </w:rPr>
        <w:t>และหก</w:t>
      </w:r>
      <w:r w:rsidR="001B03A7" w:rsidRPr="00227F3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1B03A7"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1B03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B03A7" w:rsidRPr="008C2EB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1B03A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B03A7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1B03A7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B03A7" w:rsidRPr="008C2EBE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B03A7">
        <w:rPr>
          <w:rFonts w:ascii="Angsana New" w:hAnsi="Angsana New"/>
          <w:spacing w:val="-2"/>
          <w:sz w:val="30"/>
          <w:szCs w:val="30"/>
        </w:rPr>
        <w:t xml:space="preserve">9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</w:t>
      </w:r>
      <w:r w:rsidRPr="00227F3C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และงบกระแสเงินสดเฉพาะกิจการสำหรับงวด</w:t>
      </w:r>
      <w:r w:rsidR="001B03A7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B03A7">
        <w:rPr>
          <w:rFonts w:ascii="Angsana New" w:hAnsi="Angsana New"/>
          <w:spacing w:val="-6"/>
          <w:sz w:val="30"/>
          <w:szCs w:val="30"/>
        </w:rPr>
        <w:t xml:space="preserve">30 </w:t>
      </w:r>
      <w:r w:rsidR="001B03A7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27F3C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9</w:t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เซ็ปเป้ จำกัด (มหาชน) และบริษัทย่อย และของเฉพาะบริษัท เซ็ปเป้ จำกัด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</w:t>
      </w:r>
      <w:r w:rsidR="002C2E31">
        <w:rPr>
          <w:rFonts w:asciiTheme="majorBidi" w:hAnsiTheme="majorBidi" w:cstheme="majorBidi"/>
          <w:spacing w:val="-2"/>
          <w:sz w:val="30"/>
          <w:szCs w:val="30"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ข้อสรุปเกี่ยวกับข้อมูลทางการเงิน</w:t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</w:t>
      </w:r>
      <w:r w:rsidR="002C2E31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ผลการสอบทานของข้าพเจ้า</w:t>
      </w:r>
    </w:p>
    <w:p w14:paraId="1D19AE1E" w14:textId="77777777" w:rsidR="005E34EB" w:rsidRDefault="005E34EB" w:rsidP="005E34EB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D3981A9" w14:textId="55397E1E" w:rsidR="005E34EB" w:rsidRPr="00C075DE" w:rsidRDefault="005E34EB" w:rsidP="005E34EB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23020E7" w14:textId="3925BF79" w:rsidR="005E34EB" w:rsidRPr="00C075DE" w:rsidRDefault="005E34EB" w:rsidP="0B39322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6AFA63" w14:textId="5DBC6859" w:rsidR="005E34EB" w:rsidRPr="00C075DE" w:rsidRDefault="005E34EB" w:rsidP="005E34E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C2EBE" w:rsidRPr="008C2EBE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1471D8" w14:textId="77777777" w:rsidR="005E34EB" w:rsidRPr="00C075DE" w:rsidRDefault="005E34EB" w:rsidP="005E34E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560490E" w14:textId="77777777" w:rsidR="005E34EB" w:rsidRPr="00C075DE" w:rsidRDefault="005E34EB" w:rsidP="005E34E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DF72E7" w14:textId="77777777" w:rsidR="005E34EB" w:rsidRPr="008A7E61" w:rsidRDefault="005E34EB" w:rsidP="005E34E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E34EB" w:rsidRPr="008A7E61" w:rsidSect="005E34EB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C47F970" w14:textId="77777777" w:rsidR="005E34EB" w:rsidRPr="00C075DE" w:rsidRDefault="005E34EB" w:rsidP="005E34EB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38F85B" w14:textId="77777777" w:rsidR="005E34EB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49C9D83" w14:textId="229FE84F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7539E5A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DEED4E4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E69DB6A" w14:textId="77777777" w:rsidR="005E34EB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E1327E7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FEEC42D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5E8C479" w14:textId="77777777" w:rsidR="005E34EB" w:rsidRPr="00A87DD2" w:rsidRDefault="005E34EB" w:rsidP="005E34E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6DC60C6D" w14:textId="77777777" w:rsidR="005E34EB" w:rsidRPr="00A87DD2" w:rsidRDefault="005E34EB" w:rsidP="005E34E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1D7B3D2" w14:textId="616677FC" w:rsidR="005E34EB" w:rsidRPr="00C075DE" w:rsidRDefault="005E34EB" w:rsidP="005E34E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11641</w:t>
      </w:r>
    </w:p>
    <w:p w14:paraId="2B1A73CE" w14:textId="77777777" w:rsidR="005E34EB" w:rsidRPr="00C075DE" w:rsidRDefault="005E34EB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96A9F" w14:textId="77777777" w:rsidR="005E34EB" w:rsidRPr="00C075DE" w:rsidRDefault="005E34EB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FDC25DD" w14:textId="77777777" w:rsidR="005E34EB" w:rsidRPr="00C075DE" w:rsidRDefault="005E34EB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A5496E" w14:textId="15520265" w:rsidR="005E34EB" w:rsidRPr="00C075DE" w:rsidRDefault="009821D5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50492A">
        <w:rPr>
          <w:rFonts w:asciiTheme="majorBidi" w:hAnsiTheme="majorBidi" w:cstheme="majorBidi"/>
          <w:sz w:val="30"/>
          <w:szCs w:val="30"/>
        </w:rPr>
        <w:t xml:space="preserve"> </w:t>
      </w:r>
      <w:r w:rsidR="00FC685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E34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256</w:t>
      </w:r>
      <w:r w:rsidR="0050492A">
        <w:rPr>
          <w:rFonts w:asciiTheme="majorBidi" w:hAnsiTheme="majorBidi" w:cstheme="majorBidi"/>
          <w:sz w:val="30"/>
          <w:szCs w:val="30"/>
        </w:rPr>
        <w:t>9</w:t>
      </w:r>
    </w:p>
    <w:p w14:paraId="1B3F3E7F" w14:textId="77777777" w:rsidR="005E34EB" w:rsidRPr="00C075DE" w:rsidRDefault="005E34EB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53B954" w14:textId="77777777" w:rsidR="008E6C6F" w:rsidRPr="008E6C6F" w:rsidRDefault="008E6C6F" w:rsidP="008E6C6F"/>
    <w:p w14:paraId="43EC2F35" w14:textId="77777777" w:rsidR="00F3784A" w:rsidRDefault="00F3784A" w:rsidP="0050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060EDDC" w14:textId="77777777" w:rsidR="0076470C" w:rsidRPr="0076470C" w:rsidRDefault="0076470C" w:rsidP="0076470C">
      <w:pPr>
        <w:rPr>
          <w:rFonts w:asciiTheme="majorBidi" w:hAnsiTheme="majorBidi"/>
          <w:sz w:val="30"/>
          <w:szCs w:val="30"/>
        </w:rPr>
      </w:pPr>
    </w:p>
    <w:p w14:paraId="13476AC7" w14:textId="77777777" w:rsidR="0076470C" w:rsidRPr="0076470C" w:rsidRDefault="0076470C" w:rsidP="0076470C">
      <w:pPr>
        <w:rPr>
          <w:rFonts w:asciiTheme="majorBidi" w:hAnsiTheme="majorBidi"/>
          <w:sz w:val="30"/>
          <w:szCs w:val="30"/>
        </w:rPr>
      </w:pPr>
    </w:p>
    <w:p w14:paraId="3C66D9F6" w14:textId="77777777" w:rsidR="0076470C" w:rsidRPr="0076470C" w:rsidRDefault="0076470C" w:rsidP="0076470C">
      <w:pPr>
        <w:rPr>
          <w:rFonts w:asciiTheme="majorBidi" w:hAnsiTheme="majorBidi"/>
          <w:sz w:val="30"/>
          <w:szCs w:val="30"/>
        </w:rPr>
      </w:pPr>
    </w:p>
    <w:p w14:paraId="75D42354" w14:textId="77777777" w:rsidR="0076470C" w:rsidRPr="0076470C" w:rsidRDefault="0076470C" w:rsidP="0076470C">
      <w:pPr>
        <w:rPr>
          <w:rFonts w:asciiTheme="majorBidi" w:hAnsiTheme="majorBidi"/>
          <w:sz w:val="30"/>
          <w:szCs w:val="30"/>
        </w:rPr>
      </w:pPr>
    </w:p>
    <w:sectPr w:rsidR="0076470C" w:rsidRPr="0076470C" w:rsidSect="00C16CB3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E8FCA" w14:textId="77777777" w:rsidR="00BC473D" w:rsidRDefault="00BC473D">
      <w:r>
        <w:separator/>
      </w:r>
    </w:p>
  </w:endnote>
  <w:endnote w:type="continuationSeparator" w:id="0">
    <w:p w14:paraId="38509FF8" w14:textId="77777777" w:rsidR="00BC473D" w:rsidRDefault="00BC473D">
      <w:r>
        <w:continuationSeparator/>
      </w:r>
    </w:p>
  </w:endnote>
  <w:endnote w:type="continuationNotice" w:id="1">
    <w:p w14:paraId="46F92AEF" w14:textId="77777777" w:rsidR="00BC473D" w:rsidRDefault="00BC473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BF99" w14:textId="1EC0E9D7" w:rsidR="000C6A9E" w:rsidRPr="00424EB8" w:rsidRDefault="000C6A9E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8C2EBE" w:rsidRPr="008C2EBE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0C6A9E" w:rsidRDefault="000C6A9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4725E" w14:textId="586A7E9F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0C6A9E" w:rsidRDefault="000C6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1137" w14:textId="742A6EF3" w:rsidR="005E34EB" w:rsidRPr="00106206" w:rsidRDefault="005E34EB" w:rsidP="0010620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62EB" w14:textId="6A5C8FB0" w:rsidR="005E34EB" w:rsidRPr="009B752A" w:rsidRDefault="005E34EB" w:rsidP="009B752A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34FA8" w14:textId="77777777" w:rsidR="00BC473D" w:rsidRDefault="00BC473D">
      <w:r>
        <w:separator/>
      </w:r>
    </w:p>
  </w:footnote>
  <w:footnote w:type="continuationSeparator" w:id="0">
    <w:p w14:paraId="73EDEAE6" w14:textId="77777777" w:rsidR="00BC473D" w:rsidRDefault="00BC473D">
      <w:r>
        <w:continuationSeparator/>
      </w:r>
    </w:p>
  </w:footnote>
  <w:footnote w:type="continuationNotice" w:id="1">
    <w:p w14:paraId="4844DD5D" w14:textId="77777777" w:rsidR="00BC473D" w:rsidRDefault="00BC473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D99C6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64AF07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8267EB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A143C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C7A3C64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9AAD8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D900" w14:textId="77777777" w:rsidR="005E34EB" w:rsidRDefault="005E34EB">
    <w:pPr>
      <w:pStyle w:val="Header"/>
    </w:pPr>
  </w:p>
  <w:p w14:paraId="41D7BF40" w14:textId="77777777" w:rsidR="005E34EB" w:rsidRDefault="005E34EB">
    <w:pPr>
      <w:pStyle w:val="Header"/>
    </w:pPr>
  </w:p>
  <w:p w14:paraId="0CD0C39C" w14:textId="77777777" w:rsidR="005E34EB" w:rsidRDefault="005E34EB">
    <w:pPr>
      <w:pStyle w:val="Header"/>
    </w:pPr>
  </w:p>
  <w:p w14:paraId="3FECE47B" w14:textId="77777777" w:rsidR="005E34EB" w:rsidRDefault="005E34EB">
    <w:pPr>
      <w:pStyle w:val="Header"/>
    </w:pPr>
  </w:p>
  <w:p w14:paraId="7E060DFC" w14:textId="77777777" w:rsidR="005E34EB" w:rsidRDefault="005E34EB">
    <w:pPr>
      <w:pStyle w:val="Header"/>
    </w:pPr>
  </w:p>
  <w:p w14:paraId="49536B71" w14:textId="77777777" w:rsidR="005E34EB" w:rsidRDefault="005E34EB">
    <w:pPr>
      <w:pStyle w:val="Header"/>
    </w:pPr>
  </w:p>
  <w:p w14:paraId="204DA14C" w14:textId="77777777" w:rsidR="005E34EB" w:rsidRDefault="005E34EB">
    <w:pPr>
      <w:pStyle w:val="Header"/>
    </w:pPr>
  </w:p>
  <w:p w14:paraId="5D31B2E1" w14:textId="77777777" w:rsidR="005E34EB" w:rsidRDefault="005E3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CD350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06239FEC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1FBADDE1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5EDEBC9B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21F6652C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0493FAD1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3C09CF62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5F65C9ED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054D2" w14:textId="77777777" w:rsidR="0076470C" w:rsidRPr="00283B03" w:rsidRDefault="0076470C" w:rsidP="0076470C">
    <w:pPr>
      <w:pStyle w:val="Header"/>
      <w:rPr>
        <w:rFonts w:ascii="Angsana New" w:hAnsi="Angsana New"/>
        <w:sz w:val="32"/>
        <w:szCs w:val="32"/>
      </w:rPr>
    </w:pPr>
  </w:p>
  <w:p w14:paraId="3B72D920" w14:textId="77777777" w:rsidR="0076470C" w:rsidRPr="00283B03" w:rsidRDefault="0076470C" w:rsidP="0076470C">
    <w:pPr>
      <w:pStyle w:val="Header"/>
      <w:rPr>
        <w:rFonts w:ascii="Angsana New" w:hAnsi="Angsana New"/>
        <w:sz w:val="32"/>
        <w:szCs w:val="32"/>
      </w:rPr>
    </w:pPr>
  </w:p>
  <w:p w14:paraId="40007C7D" w14:textId="77777777" w:rsidR="0076470C" w:rsidRPr="00283B03" w:rsidRDefault="0076470C" w:rsidP="0076470C">
    <w:pPr>
      <w:pStyle w:val="Header"/>
      <w:rPr>
        <w:rFonts w:ascii="Angsana New" w:hAnsi="Angsana New"/>
        <w:sz w:val="32"/>
        <w:szCs w:val="32"/>
      </w:rPr>
    </w:pPr>
  </w:p>
  <w:p w14:paraId="1C666A58" w14:textId="77777777" w:rsidR="0076470C" w:rsidRPr="00283B03" w:rsidRDefault="0076470C" w:rsidP="0076470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DFD2A91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C0834CF"/>
    <w:multiLevelType w:val="multilevel"/>
    <w:tmpl w:val="179C1B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D93690A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52970EF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1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B25A3"/>
    <w:multiLevelType w:val="hybridMultilevel"/>
    <w:tmpl w:val="032E5A44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3C50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BE6A72"/>
    <w:multiLevelType w:val="hybridMultilevel"/>
    <w:tmpl w:val="74545B0C"/>
    <w:lvl w:ilvl="0" w:tplc="B262CE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A73BAD"/>
    <w:multiLevelType w:val="hybridMultilevel"/>
    <w:tmpl w:val="7FCE5FDE"/>
    <w:lvl w:ilvl="0" w:tplc="A18017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B3A2FBB"/>
    <w:multiLevelType w:val="hybridMultilevel"/>
    <w:tmpl w:val="8EC81FFC"/>
    <w:lvl w:ilvl="0" w:tplc="929046D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4"/>
  </w:num>
  <w:num w:numId="12" w16cid:durableId="981884968">
    <w:abstractNumId w:val="12"/>
  </w:num>
  <w:num w:numId="13" w16cid:durableId="1216742572">
    <w:abstractNumId w:val="24"/>
  </w:num>
  <w:num w:numId="14" w16cid:durableId="680739906">
    <w:abstractNumId w:val="13"/>
  </w:num>
  <w:num w:numId="15" w16cid:durableId="1042052798">
    <w:abstractNumId w:val="18"/>
  </w:num>
  <w:num w:numId="16" w16cid:durableId="184293811">
    <w:abstractNumId w:val="26"/>
  </w:num>
  <w:num w:numId="17" w16cid:durableId="1419518935">
    <w:abstractNumId w:val="28"/>
  </w:num>
  <w:num w:numId="18" w16cid:durableId="895622598">
    <w:abstractNumId w:val="21"/>
  </w:num>
  <w:num w:numId="19" w16cid:durableId="1902474938">
    <w:abstractNumId w:val="27"/>
  </w:num>
  <w:num w:numId="20" w16cid:durableId="1594431634">
    <w:abstractNumId w:val="29"/>
  </w:num>
  <w:num w:numId="21" w16cid:durableId="1580367293">
    <w:abstractNumId w:val="20"/>
  </w:num>
  <w:num w:numId="22" w16cid:durableId="527330773">
    <w:abstractNumId w:val="25"/>
  </w:num>
  <w:num w:numId="23" w16cid:durableId="1370639690">
    <w:abstractNumId w:val="19"/>
  </w:num>
  <w:num w:numId="24" w16cid:durableId="2134400029">
    <w:abstractNumId w:val="23"/>
  </w:num>
  <w:num w:numId="25" w16cid:durableId="1717658745">
    <w:abstractNumId w:val="17"/>
  </w:num>
  <w:num w:numId="26" w16cid:durableId="783887211">
    <w:abstractNumId w:val="11"/>
  </w:num>
  <w:num w:numId="27" w16cid:durableId="590044734">
    <w:abstractNumId w:val="30"/>
  </w:num>
  <w:num w:numId="28" w16cid:durableId="590547623">
    <w:abstractNumId w:val="22"/>
  </w:num>
  <w:num w:numId="29" w16cid:durableId="433134029">
    <w:abstractNumId w:val="15"/>
  </w:num>
  <w:num w:numId="30" w16cid:durableId="433282297">
    <w:abstractNumId w:val="10"/>
  </w:num>
  <w:num w:numId="31" w16cid:durableId="65773133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31"/>
    <w:rsid w:val="000039F0"/>
    <w:rsid w:val="000042F6"/>
    <w:rsid w:val="00004694"/>
    <w:rsid w:val="000048B2"/>
    <w:rsid w:val="00004A6F"/>
    <w:rsid w:val="0000510D"/>
    <w:rsid w:val="00005144"/>
    <w:rsid w:val="00005210"/>
    <w:rsid w:val="00005218"/>
    <w:rsid w:val="000054F7"/>
    <w:rsid w:val="000057E8"/>
    <w:rsid w:val="00005A01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22D"/>
    <w:rsid w:val="00010442"/>
    <w:rsid w:val="00010826"/>
    <w:rsid w:val="00010C8C"/>
    <w:rsid w:val="00010E04"/>
    <w:rsid w:val="00011585"/>
    <w:rsid w:val="00011A31"/>
    <w:rsid w:val="00011B02"/>
    <w:rsid w:val="00011DD2"/>
    <w:rsid w:val="0001248C"/>
    <w:rsid w:val="00012981"/>
    <w:rsid w:val="00012DE0"/>
    <w:rsid w:val="000131EC"/>
    <w:rsid w:val="0001330E"/>
    <w:rsid w:val="000135E9"/>
    <w:rsid w:val="000136FE"/>
    <w:rsid w:val="00013BE5"/>
    <w:rsid w:val="00013EAC"/>
    <w:rsid w:val="000140D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079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29A"/>
    <w:rsid w:val="000233EE"/>
    <w:rsid w:val="000234A2"/>
    <w:rsid w:val="00023A10"/>
    <w:rsid w:val="00023F6B"/>
    <w:rsid w:val="00023F99"/>
    <w:rsid w:val="00023FAB"/>
    <w:rsid w:val="000240EC"/>
    <w:rsid w:val="000241F4"/>
    <w:rsid w:val="00024217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5E28"/>
    <w:rsid w:val="00025FF4"/>
    <w:rsid w:val="000261DB"/>
    <w:rsid w:val="0002657C"/>
    <w:rsid w:val="000266BF"/>
    <w:rsid w:val="0002676B"/>
    <w:rsid w:val="000267D5"/>
    <w:rsid w:val="000267F3"/>
    <w:rsid w:val="00026866"/>
    <w:rsid w:val="000268B4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9E2"/>
    <w:rsid w:val="00031A11"/>
    <w:rsid w:val="00031B6D"/>
    <w:rsid w:val="00031BFF"/>
    <w:rsid w:val="00031C36"/>
    <w:rsid w:val="000321ED"/>
    <w:rsid w:val="0003233B"/>
    <w:rsid w:val="00032437"/>
    <w:rsid w:val="0003291E"/>
    <w:rsid w:val="00032BC1"/>
    <w:rsid w:val="00032BDF"/>
    <w:rsid w:val="00032CDA"/>
    <w:rsid w:val="00032E07"/>
    <w:rsid w:val="000331C1"/>
    <w:rsid w:val="00033341"/>
    <w:rsid w:val="0003361F"/>
    <w:rsid w:val="000337A0"/>
    <w:rsid w:val="00033C9A"/>
    <w:rsid w:val="00033E5D"/>
    <w:rsid w:val="000341ED"/>
    <w:rsid w:val="0003438B"/>
    <w:rsid w:val="000343FB"/>
    <w:rsid w:val="00034B68"/>
    <w:rsid w:val="00034CC4"/>
    <w:rsid w:val="0003538F"/>
    <w:rsid w:val="000355EA"/>
    <w:rsid w:val="0003578C"/>
    <w:rsid w:val="00035D92"/>
    <w:rsid w:val="00035EE9"/>
    <w:rsid w:val="00036301"/>
    <w:rsid w:val="00036425"/>
    <w:rsid w:val="00036459"/>
    <w:rsid w:val="000370C0"/>
    <w:rsid w:val="00037211"/>
    <w:rsid w:val="00037627"/>
    <w:rsid w:val="000377B6"/>
    <w:rsid w:val="00037B7C"/>
    <w:rsid w:val="00040205"/>
    <w:rsid w:val="00040229"/>
    <w:rsid w:val="000402FB"/>
    <w:rsid w:val="0004048C"/>
    <w:rsid w:val="000406AC"/>
    <w:rsid w:val="00040C19"/>
    <w:rsid w:val="00040CD2"/>
    <w:rsid w:val="00040CEA"/>
    <w:rsid w:val="00040FA9"/>
    <w:rsid w:val="00041035"/>
    <w:rsid w:val="00041059"/>
    <w:rsid w:val="00041102"/>
    <w:rsid w:val="0004180D"/>
    <w:rsid w:val="00041861"/>
    <w:rsid w:val="000418D1"/>
    <w:rsid w:val="00041956"/>
    <w:rsid w:val="00041976"/>
    <w:rsid w:val="00041B2A"/>
    <w:rsid w:val="00041C99"/>
    <w:rsid w:val="00041D84"/>
    <w:rsid w:val="00041DAE"/>
    <w:rsid w:val="00041EE6"/>
    <w:rsid w:val="000424B7"/>
    <w:rsid w:val="0004267C"/>
    <w:rsid w:val="00042A47"/>
    <w:rsid w:val="00042BD3"/>
    <w:rsid w:val="00042F7A"/>
    <w:rsid w:val="00043306"/>
    <w:rsid w:val="0004371C"/>
    <w:rsid w:val="0004379D"/>
    <w:rsid w:val="00043984"/>
    <w:rsid w:val="00043AEF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1DD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A3A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5F9"/>
    <w:rsid w:val="00050AAC"/>
    <w:rsid w:val="00050BC8"/>
    <w:rsid w:val="00050E37"/>
    <w:rsid w:val="00050E8A"/>
    <w:rsid w:val="00050EAD"/>
    <w:rsid w:val="0005123C"/>
    <w:rsid w:val="00051443"/>
    <w:rsid w:val="00051493"/>
    <w:rsid w:val="00051E12"/>
    <w:rsid w:val="00051EFB"/>
    <w:rsid w:val="00051FBC"/>
    <w:rsid w:val="0005210A"/>
    <w:rsid w:val="00052562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269"/>
    <w:rsid w:val="00054549"/>
    <w:rsid w:val="000546D7"/>
    <w:rsid w:val="0005499A"/>
    <w:rsid w:val="0005502B"/>
    <w:rsid w:val="000556DB"/>
    <w:rsid w:val="00055706"/>
    <w:rsid w:val="00055E40"/>
    <w:rsid w:val="00055FE1"/>
    <w:rsid w:val="00056061"/>
    <w:rsid w:val="00056506"/>
    <w:rsid w:val="000568F1"/>
    <w:rsid w:val="0005698B"/>
    <w:rsid w:val="00056B68"/>
    <w:rsid w:val="00056BB6"/>
    <w:rsid w:val="00056CB8"/>
    <w:rsid w:val="00057200"/>
    <w:rsid w:val="000572E0"/>
    <w:rsid w:val="0005732A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E61"/>
    <w:rsid w:val="00063E92"/>
    <w:rsid w:val="00063F85"/>
    <w:rsid w:val="00063FCE"/>
    <w:rsid w:val="00063FFE"/>
    <w:rsid w:val="000643F0"/>
    <w:rsid w:val="000644E0"/>
    <w:rsid w:val="00064540"/>
    <w:rsid w:val="00064635"/>
    <w:rsid w:val="000646DB"/>
    <w:rsid w:val="00064784"/>
    <w:rsid w:val="0006499C"/>
    <w:rsid w:val="00064ABA"/>
    <w:rsid w:val="00064C29"/>
    <w:rsid w:val="00064FCF"/>
    <w:rsid w:val="00065001"/>
    <w:rsid w:val="000650C0"/>
    <w:rsid w:val="0006531A"/>
    <w:rsid w:val="000653B7"/>
    <w:rsid w:val="000655C8"/>
    <w:rsid w:val="00065618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12A"/>
    <w:rsid w:val="00067305"/>
    <w:rsid w:val="00067306"/>
    <w:rsid w:val="00067E27"/>
    <w:rsid w:val="00067FA5"/>
    <w:rsid w:val="00070180"/>
    <w:rsid w:val="00070190"/>
    <w:rsid w:val="00070339"/>
    <w:rsid w:val="00070419"/>
    <w:rsid w:val="00070507"/>
    <w:rsid w:val="000705B2"/>
    <w:rsid w:val="00070746"/>
    <w:rsid w:val="00070792"/>
    <w:rsid w:val="000707C9"/>
    <w:rsid w:val="00071180"/>
    <w:rsid w:val="0007154C"/>
    <w:rsid w:val="00071703"/>
    <w:rsid w:val="0007177D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377"/>
    <w:rsid w:val="000748E9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516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2CE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B92"/>
    <w:rsid w:val="00083D27"/>
    <w:rsid w:val="0008427E"/>
    <w:rsid w:val="00084B65"/>
    <w:rsid w:val="00084CCE"/>
    <w:rsid w:val="00084EC4"/>
    <w:rsid w:val="000851AC"/>
    <w:rsid w:val="0008540D"/>
    <w:rsid w:val="00085D86"/>
    <w:rsid w:val="00085E28"/>
    <w:rsid w:val="00085E71"/>
    <w:rsid w:val="000865FF"/>
    <w:rsid w:val="00086650"/>
    <w:rsid w:val="00086BE2"/>
    <w:rsid w:val="00086E2D"/>
    <w:rsid w:val="0008719C"/>
    <w:rsid w:val="0008746E"/>
    <w:rsid w:val="000874CF"/>
    <w:rsid w:val="000874F9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9EC"/>
    <w:rsid w:val="00091A53"/>
    <w:rsid w:val="00091B39"/>
    <w:rsid w:val="00091DFD"/>
    <w:rsid w:val="00091FE0"/>
    <w:rsid w:val="00092009"/>
    <w:rsid w:val="000924E2"/>
    <w:rsid w:val="00092851"/>
    <w:rsid w:val="00092C74"/>
    <w:rsid w:val="00093070"/>
    <w:rsid w:val="0009309D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DAD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7C7"/>
    <w:rsid w:val="00097AC8"/>
    <w:rsid w:val="00097B4C"/>
    <w:rsid w:val="00097E2B"/>
    <w:rsid w:val="00097EA6"/>
    <w:rsid w:val="00097F05"/>
    <w:rsid w:val="00097FBE"/>
    <w:rsid w:val="000A00FC"/>
    <w:rsid w:val="000A0157"/>
    <w:rsid w:val="000A0496"/>
    <w:rsid w:val="000A04A1"/>
    <w:rsid w:val="000A0532"/>
    <w:rsid w:val="000A0AA5"/>
    <w:rsid w:val="000A13E5"/>
    <w:rsid w:val="000A1403"/>
    <w:rsid w:val="000A1729"/>
    <w:rsid w:val="000A1865"/>
    <w:rsid w:val="000A198C"/>
    <w:rsid w:val="000A1B32"/>
    <w:rsid w:val="000A1BE3"/>
    <w:rsid w:val="000A1F92"/>
    <w:rsid w:val="000A1FC2"/>
    <w:rsid w:val="000A20AF"/>
    <w:rsid w:val="000A22D2"/>
    <w:rsid w:val="000A2457"/>
    <w:rsid w:val="000A26C2"/>
    <w:rsid w:val="000A2AD8"/>
    <w:rsid w:val="000A2B0B"/>
    <w:rsid w:val="000A2C19"/>
    <w:rsid w:val="000A2C33"/>
    <w:rsid w:val="000A2C6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936"/>
    <w:rsid w:val="000A4A3B"/>
    <w:rsid w:val="000A4D51"/>
    <w:rsid w:val="000A4E75"/>
    <w:rsid w:val="000A4E9B"/>
    <w:rsid w:val="000A4F1C"/>
    <w:rsid w:val="000A4F59"/>
    <w:rsid w:val="000A4FB1"/>
    <w:rsid w:val="000A5267"/>
    <w:rsid w:val="000A5697"/>
    <w:rsid w:val="000A579F"/>
    <w:rsid w:val="000A5B00"/>
    <w:rsid w:val="000A5CF8"/>
    <w:rsid w:val="000A60D4"/>
    <w:rsid w:val="000A629F"/>
    <w:rsid w:val="000A62F9"/>
    <w:rsid w:val="000A65E2"/>
    <w:rsid w:val="000A6A80"/>
    <w:rsid w:val="000A6CB3"/>
    <w:rsid w:val="000A6D0A"/>
    <w:rsid w:val="000A6F36"/>
    <w:rsid w:val="000A701D"/>
    <w:rsid w:val="000A70BC"/>
    <w:rsid w:val="000A7164"/>
    <w:rsid w:val="000A75C3"/>
    <w:rsid w:val="000A75CB"/>
    <w:rsid w:val="000A7C3D"/>
    <w:rsid w:val="000A7C63"/>
    <w:rsid w:val="000A7CA8"/>
    <w:rsid w:val="000A7DEB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4D8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4CE"/>
    <w:rsid w:val="000B4515"/>
    <w:rsid w:val="000B46A3"/>
    <w:rsid w:val="000B47E1"/>
    <w:rsid w:val="000B48D1"/>
    <w:rsid w:val="000B4989"/>
    <w:rsid w:val="000B4EA2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B7EB3"/>
    <w:rsid w:val="000C0AE1"/>
    <w:rsid w:val="000C0B73"/>
    <w:rsid w:val="000C0F68"/>
    <w:rsid w:val="000C1031"/>
    <w:rsid w:val="000C1095"/>
    <w:rsid w:val="000C11BF"/>
    <w:rsid w:val="000C1261"/>
    <w:rsid w:val="000C163C"/>
    <w:rsid w:val="000C17B8"/>
    <w:rsid w:val="000C1C6C"/>
    <w:rsid w:val="000C1CB1"/>
    <w:rsid w:val="000C21E9"/>
    <w:rsid w:val="000C260D"/>
    <w:rsid w:val="000C2713"/>
    <w:rsid w:val="000C2752"/>
    <w:rsid w:val="000C2773"/>
    <w:rsid w:val="000C2855"/>
    <w:rsid w:val="000C2A68"/>
    <w:rsid w:val="000C2B2F"/>
    <w:rsid w:val="000C2D7A"/>
    <w:rsid w:val="000C2E23"/>
    <w:rsid w:val="000C2E5A"/>
    <w:rsid w:val="000C3306"/>
    <w:rsid w:val="000C3816"/>
    <w:rsid w:val="000C3D63"/>
    <w:rsid w:val="000C3FAF"/>
    <w:rsid w:val="000C3FB1"/>
    <w:rsid w:val="000C40DF"/>
    <w:rsid w:val="000C44E6"/>
    <w:rsid w:val="000C4521"/>
    <w:rsid w:val="000C4840"/>
    <w:rsid w:val="000C48BB"/>
    <w:rsid w:val="000C4F13"/>
    <w:rsid w:val="000C5211"/>
    <w:rsid w:val="000C524B"/>
    <w:rsid w:val="000C52F3"/>
    <w:rsid w:val="000C539E"/>
    <w:rsid w:val="000C5630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D2C"/>
    <w:rsid w:val="000C7F23"/>
    <w:rsid w:val="000D013B"/>
    <w:rsid w:val="000D09A8"/>
    <w:rsid w:val="000D0F86"/>
    <w:rsid w:val="000D0F91"/>
    <w:rsid w:val="000D10C6"/>
    <w:rsid w:val="000D15EF"/>
    <w:rsid w:val="000D1680"/>
    <w:rsid w:val="000D186A"/>
    <w:rsid w:val="000D1949"/>
    <w:rsid w:val="000D1A74"/>
    <w:rsid w:val="000D1EB8"/>
    <w:rsid w:val="000D1FA2"/>
    <w:rsid w:val="000D2206"/>
    <w:rsid w:val="000D2316"/>
    <w:rsid w:val="000D23E4"/>
    <w:rsid w:val="000D266C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3F3D"/>
    <w:rsid w:val="000D4336"/>
    <w:rsid w:val="000D4405"/>
    <w:rsid w:val="000D4785"/>
    <w:rsid w:val="000D48FE"/>
    <w:rsid w:val="000D4955"/>
    <w:rsid w:val="000D4C0A"/>
    <w:rsid w:val="000D4D18"/>
    <w:rsid w:val="000D4DCF"/>
    <w:rsid w:val="000D5675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22C"/>
    <w:rsid w:val="000E049A"/>
    <w:rsid w:val="000E07F4"/>
    <w:rsid w:val="000E0844"/>
    <w:rsid w:val="000E0870"/>
    <w:rsid w:val="000E088C"/>
    <w:rsid w:val="000E09B2"/>
    <w:rsid w:val="000E0CEC"/>
    <w:rsid w:val="000E0ED5"/>
    <w:rsid w:val="000E15DD"/>
    <w:rsid w:val="000E1D43"/>
    <w:rsid w:val="000E22B4"/>
    <w:rsid w:val="000E23DF"/>
    <w:rsid w:val="000E263E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51FA"/>
    <w:rsid w:val="000E5AF9"/>
    <w:rsid w:val="000E6210"/>
    <w:rsid w:val="000E6AC0"/>
    <w:rsid w:val="000E7866"/>
    <w:rsid w:val="000E79C3"/>
    <w:rsid w:val="000E7AEA"/>
    <w:rsid w:val="000E7D05"/>
    <w:rsid w:val="000E7D75"/>
    <w:rsid w:val="000E7E2D"/>
    <w:rsid w:val="000F003F"/>
    <w:rsid w:val="000F015A"/>
    <w:rsid w:val="000F0272"/>
    <w:rsid w:val="000F02B9"/>
    <w:rsid w:val="000F03A4"/>
    <w:rsid w:val="000F0820"/>
    <w:rsid w:val="000F0930"/>
    <w:rsid w:val="000F0F93"/>
    <w:rsid w:val="000F0FF5"/>
    <w:rsid w:val="000F1100"/>
    <w:rsid w:val="000F1215"/>
    <w:rsid w:val="000F13D7"/>
    <w:rsid w:val="000F1499"/>
    <w:rsid w:val="000F18AE"/>
    <w:rsid w:val="000F1E93"/>
    <w:rsid w:val="000F2333"/>
    <w:rsid w:val="000F2414"/>
    <w:rsid w:val="000F242D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CB6"/>
    <w:rsid w:val="000F6DD9"/>
    <w:rsid w:val="000F6DDF"/>
    <w:rsid w:val="000F6FF9"/>
    <w:rsid w:val="000F72D8"/>
    <w:rsid w:val="000F72EF"/>
    <w:rsid w:val="000F75AB"/>
    <w:rsid w:val="000F7A22"/>
    <w:rsid w:val="000F7AB0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B74"/>
    <w:rsid w:val="00101DB1"/>
    <w:rsid w:val="00101FE9"/>
    <w:rsid w:val="001022EC"/>
    <w:rsid w:val="001023CB"/>
    <w:rsid w:val="001027A3"/>
    <w:rsid w:val="00102876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378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08D"/>
    <w:rsid w:val="00106206"/>
    <w:rsid w:val="00106223"/>
    <w:rsid w:val="00106323"/>
    <w:rsid w:val="001067BB"/>
    <w:rsid w:val="00106C19"/>
    <w:rsid w:val="00106C33"/>
    <w:rsid w:val="00106C99"/>
    <w:rsid w:val="00106D6F"/>
    <w:rsid w:val="00106E95"/>
    <w:rsid w:val="00107306"/>
    <w:rsid w:val="001074DD"/>
    <w:rsid w:val="0010755E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3411"/>
    <w:rsid w:val="001137CE"/>
    <w:rsid w:val="0011438E"/>
    <w:rsid w:val="001143F8"/>
    <w:rsid w:val="001144F9"/>
    <w:rsid w:val="0011460E"/>
    <w:rsid w:val="00114D9C"/>
    <w:rsid w:val="0011597A"/>
    <w:rsid w:val="00115C2B"/>
    <w:rsid w:val="00115D4D"/>
    <w:rsid w:val="00115D81"/>
    <w:rsid w:val="001160B8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E0A"/>
    <w:rsid w:val="00120F25"/>
    <w:rsid w:val="00120F74"/>
    <w:rsid w:val="0012118B"/>
    <w:rsid w:val="001217E0"/>
    <w:rsid w:val="00121866"/>
    <w:rsid w:val="0012188E"/>
    <w:rsid w:val="00121998"/>
    <w:rsid w:val="00121A5A"/>
    <w:rsid w:val="00121B00"/>
    <w:rsid w:val="00121DA7"/>
    <w:rsid w:val="00122359"/>
    <w:rsid w:val="0012283D"/>
    <w:rsid w:val="00122889"/>
    <w:rsid w:val="00122942"/>
    <w:rsid w:val="001229C5"/>
    <w:rsid w:val="00122B03"/>
    <w:rsid w:val="00122C75"/>
    <w:rsid w:val="0012305C"/>
    <w:rsid w:val="00123384"/>
    <w:rsid w:val="00123745"/>
    <w:rsid w:val="00123A62"/>
    <w:rsid w:val="001240D8"/>
    <w:rsid w:val="0012453A"/>
    <w:rsid w:val="00124597"/>
    <w:rsid w:val="00124736"/>
    <w:rsid w:val="001247C1"/>
    <w:rsid w:val="0012494D"/>
    <w:rsid w:val="00124AA0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30F"/>
    <w:rsid w:val="001266AA"/>
    <w:rsid w:val="001266D2"/>
    <w:rsid w:val="001269B3"/>
    <w:rsid w:val="00126B08"/>
    <w:rsid w:val="00126E04"/>
    <w:rsid w:val="001271BE"/>
    <w:rsid w:val="0012733D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236"/>
    <w:rsid w:val="00131479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0EB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473"/>
    <w:rsid w:val="00135537"/>
    <w:rsid w:val="001356DA"/>
    <w:rsid w:val="00135BE8"/>
    <w:rsid w:val="00135F9C"/>
    <w:rsid w:val="00135FA9"/>
    <w:rsid w:val="00136469"/>
    <w:rsid w:val="001368DD"/>
    <w:rsid w:val="00136A07"/>
    <w:rsid w:val="00136BE5"/>
    <w:rsid w:val="00136E62"/>
    <w:rsid w:val="00136EA3"/>
    <w:rsid w:val="00137091"/>
    <w:rsid w:val="00137228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0EE1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4823"/>
    <w:rsid w:val="0014525C"/>
    <w:rsid w:val="0014526D"/>
    <w:rsid w:val="0014551A"/>
    <w:rsid w:val="001458F1"/>
    <w:rsid w:val="00145A0B"/>
    <w:rsid w:val="00145AA5"/>
    <w:rsid w:val="00146100"/>
    <w:rsid w:val="001462C3"/>
    <w:rsid w:val="00146509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0EBB"/>
    <w:rsid w:val="001514D9"/>
    <w:rsid w:val="00151807"/>
    <w:rsid w:val="00151AF3"/>
    <w:rsid w:val="00151C30"/>
    <w:rsid w:val="00151DCE"/>
    <w:rsid w:val="001525CC"/>
    <w:rsid w:val="00152663"/>
    <w:rsid w:val="0015274F"/>
    <w:rsid w:val="0015277B"/>
    <w:rsid w:val="00152814"/>
    <w:rsid w:val="00152E04"/>
    <w:rsid w:val="00152EEF"/>
    <w:rsid w:val="001530CB"/>
    <w:rsid w:val="00153378"/>
    <w:rsid w:val="0015368B"/>
    <w:rsid w:val="00153772"/>
    <w:rsid w:val="00153811"/>
    <w:rsid w:val="00153931"/>
    <w:rsid w:val="00153D01"/>
    <w:rsid w:val="00153D66"/>
    <w:rsid w:val="00153E0E"/>
    <w:rsid w:val="00153F2C"/>
    <w:rsid w:val="00153FDA"/>
    <w:rsid w:val="00153FF6"/>
    <w:rsid w:val="00154305"/>
    <w:rsid w:val="001543BA"/>
    <w:rsid w:val="0015451E"/>
    <w:rsid w:val="0015452A"/>
    <w:rsid w:val="0015473B"/>
    <w:rsid w:val="001548DC"/>
    <w:rsid w:val="00154940"/>
    <w:rsid w:val="00154B5C"/>
    <w:rsid w:val="00154E30"/>
    <w:rsid w:val="001551B3"/>
    <w:rsid w:val="001552AD"/>
    <w:rsid w:val="0015535B"/>
    <w:rsid w:val="00155559"/>
    <w:rsid w:val="00155762"/>
    <w:rsid w:val="00155797"/>
    <w:rsid w:val="00155C47"/>
    <w:rsid w:val="00155D40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57F91"/>
    <w:rsid w:val="0016048D"/>
    <w:rsid w:val="00160490"/>
    <w:rsid w:val="001604CE"/>
    <w:rsid w:val="001606EB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7CE"/>
    <w:rsid w:val="0016183E"/>
    <w:rsid w:val="001618A7"/>
    <w:rsid w:val="00161CE6"/>
    <w:rsid w:val="0016201E"/>
    <w:rsid w:val="00162713"/>
    <w:rsid w:val="00162915"/>
    <w:rsid w:val="00162B66"/>
    <w:rsid w:val="00162D14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4DED"/>
    <w:rsid w:val="00165119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795"/>
    <w:rsid w:val="00166923"/>
    <w:rsid w:val="00166F22"/>
    <w:rsid w:val="0016756D"/>
    <w:rsid w:val="0016792D"/>
    <w:rsid w:val="0016793B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0EF6"/>
    <w:rsid w:val="0017100F"/>
    <w:rsid w:val="0017146B"/>
    <w:rsid w:val="0017158F"/>
    <w:rsid w:val="00171986"/>
    <w:rsid w:val="00171B30"/>
    <w:rsid w:val="00171BBA"/>
    <w:rsid w:val="00171C6F"/>
    <w:rsid w:val="00171F6F"/>
    <w:rsid w:val="001722EC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34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5D0"/>
    <w:rsid w:val="001756AB"/>
    <w:rsid w:val="001756AC"/>
    <w:rsid w:val="0017591B"/>
    <w:rsid w:val="00175B6C"/>
    <w:rsid w:val="00175BFA"/>
    <w:rsid w:val="00175C01"/>
    <w:rsid w:val="00175EC3"/>
    <w:rsid w:val="00175EEE"/>
    <w:rsid w:val="00176205"/>
    <w:rsid w:val="001762A6"/>
    <w:rsid w:val="00176402"/>
    <w:rsid w:val="00176625"/>
    <w:rsid w:val="0017663A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745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CAB"/>
    <w:rsid w:val="00182D1C"/>
    <w:rsid w:val="0018327C"/>
    <w:rsid w:val="001833EC"/>
    <w:rsid w:val="001836E5"/>
    <w:rsid w:val="00183C27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4CE6"/>
    <w:rsid w:val="001852C6"/>
    <w:rsid w:val="0018538C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590"/>
    <w:rsid w:val="00192780"/>
    <w:rsid w:val="0019279A"/>
    <w:rsid w:val="001928FE"/>
    <w:rsid w:val="00192995"/>
    <w:rsid w:val="001929FB"/>
    <w:rsid w:val="0019345E"/>
    <w:rsid w:val="0019384A"/>
    <w:rsid w:val="00193B1C"/>
    <w:rsid w:val="00193B2C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14"/>
    <w:rsid w:val="001950D7"/>
    <w:rsid w:val="001956DD"/>
    <w:rsid w:val="00195B5F"/>
    <w:rsid w:val="00195E4D"/>
    <w:rsid w:val="0019623E"/>
    <w:rsid w:val="001962AA"/>
    <w:rsid w:val="001965C4"/>
    <w:rsid w:val="001967E5"/>
    <w:rsid w:val="00196E7B"/>
    <w:rsid w:val="00197472"/>
    <w:rsid w:val="001974A6"/>
    <w:rsid w:val="001977E1"/>
    <w:rsid w:val="00197BAA"/>
    <w:rsid w:val="00197BE1"/>
    <w:rsid w:val="001A04A6"/>
    <w:rsid w:val="001A0571"/>
    <w:rsid w:val="001A05D4"/>
    <w:rsid w:val="001A088A"/>
    <w:rsid w:val="001A0C2C"/>
    <w:rsid w:val="001A0EA0"/>
    <w:rsid w:val="001A0F64"/>
    <w:rsid w:val="001A0F79"/>
    <w:rsid w:val="001A0FC5"/>
    <w:rsid w:val="001A1368"/>
    <w:rsid w:val="001A1436"/>
    <w:rsid w:val="001A1B08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4B5F"/>
    <w:rsid w:val="001A4DF9"/>
    <w:rsid w:val="001A4FC8"/>
    <w:rsid w:val="001A5247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6BE7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3A7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3F6D"/>
    <w:rsid w:val="001B426C"/>
    <w:rsid w:val="001B45DF"/>
    <w:rsid w:val="001B4703"/>
    <w:rsid w:val="001B4BA2"/>
    <w:rsid w:val="001B4C02"/>
    <w:rsid w:val="001B4C11"/>
    <w:rsid w:val="001B56F0"/>
    <w:rsid w:val="001B58EA"/>
    <w:rsid w:val="001B5B0B"/>
    <w:rsid w:val="001B5B38"/>
    <w:rsid w:val="001B5FE1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03"/>
    <w:rsid w:val="001C02E7"/>
    <w:rsid w:val="001C0488"/>
    <w:rsid w:val="001C08D1"/>
    <w:rsid w:val="001C0959"/>
    <w:rsid w:val="001C0B5B"/>
    <w:rsid w:val="001C0FC2"/>
    <w:rsid w:val="001C1134"/>
    <w:rsid w:val="001C130E"/>
    <w:rsid w:val="001C1870"/>
    <w:rsid w:val="001C1987"/>
    <w:rsid w:val="001C1E01"/>
    <w:rsid w:val="001C22D3"/>
    <w:rsid w:val="001C25FC"/>
    <w:rsid w:val="001C2963"/>
    <w:rsid w:val="001C2EFB"/>
    <w:rsid w:val="001C3345"/>
    <w:rsid w:val="001C3741"/>
    <w:rsid w:val="001C380A"/>
    <w:rsid w:val="001C39F4"/>
    <w:rsid w:val="001C3B3F"/>
    <w:rsid w:val="001C3C37"/>
    <w:rsid w:val="001C4527"/>
    <w:rsid w:val="001C455C"/>
    <w:rsid w:val="001C48D2"/>
    <w:rsid w:val="001C4AAC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1DA"/>
    <w:rsid w:val="001D124B"/>
    <w:rsid w:val="001D1563"/>
    <w:rsid w:val="001D15CD"/>
    <w:rsid w:val="001D17D5"/>
    <w:rsid w:val="001D1A59"/>
    <w:rsid w:val="001D1B36"/>
    <w:rsid w:val="001D1B3D"/>
    <w:rsid w:val="001D1EDC"/>
    <w:rsid w:val="001D2017"/>
    <w:rsid w:val="001D21CA"/>
    <w:rsid w:val="001D23BA"/>
    <w:rsid w:val="001D272C"/>
    <w:rsid w:val="001D27B3"/>
    <w:rsid w:val="001D29BC"/>
    <w:rsid w:val="001D2AA0"/>
    <w:rsid w:val="001D2F62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4B53"/>
    <w:rsid w:val="001D4E3D"/>
    <w:rsid w:val="001D540F"/>
    <w:rsid w:val="001D54D5"/>
    <w:rsid w:val="001D5655"/>
    <w:rsid w:val="001D5850"/>
    <w:rsid w:val="001D5AC6"/>
    <w:rsid w:val="001D5B12"/>
    <w:rsid w:val="001D5B13"/>
    <w:rsid w:val="001D680B"/>
    <w:rsid w:val="001D6BF1"/>
    <w:rsid w:val="001D7046"/>
    <w:rsid w:val="001D70B2"/>
    <w:rsid w:val="001D7187"/>
    <w:rsid w:val="001D7270"/>
    <w:rsid w:val="001D7302"/>
    <w:rsid w:val="001D78A3"/>
    <w:rsid w:val="001D7B0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91B"/>
    <w:rsid w:val="001E0A87"/>
    <w:rsid w:val="001E0B80"/>
    <w:rsid w:val="001E0E6A"/>
    <w:rsid w:val="001E11DE"/>
    <w:rsid w:val="001E1301"/>
    <w:rsid w:val="001E1609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06"/>
    <w:rsid w:val="001E5870"/>
    <w:rsid w:val="001E61F0"/>
    <w:rsid w:val="001E6544"/>
    <w:rsid w:val="001E6749"/>
    <w:rsid w:val="001E6C02"/>
    <w:rsid w:val="001E6E89"/>
    <w:rsid w:val="001E6EBB"/>
    <w:rsid w:val="001E7392"/>
    <w:rsid w:val="001E7697"/>
    <w:rsid w:val="001E7722"/>
    <w:rsid w:val="001E7729"/>
    <w:rsid w:val="001E7BD9"/>
    <w:rsid w:val="001E7D61"/>
    <w:rsid w:val="001F00F2"/>
    <w:rsid w:val="001F02CB"/>
    <w:rsid w:val="001F0533"/>
    <w:rsid w:val="001F05F8"/>
    <w:rsid w:val="001F0A31"/>
    <w:rsid w:val="001F0EE5"/>
    <w:rsid w:val="001F113E"/>
    <w:rsid w:val="001F1140"/>
    <w:rsid w:val="001F13D3"/>
    <w:rsid w:val="001F1405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8EE"/>
    <w:rsid w:val="001F4A2B"/>
    <w:rsid w:val="001F4A6B"/>
    <w:rsid w:val="001F4D0C"/>
    <w:rsid w:val="001F4D3F"/>
    <w:rsid w:val="001F512A"/>
    <w:rsid w:val="001F5365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6D94"/>
    <w:rsid w:val="001F70FB"/>
    <w:rsid w:val="001F71AF"/>
    <w:rsid w:val="001F75B2"/>
    <w:rsid w:val="001F7FCF"/>
    <w:rsid w:val="002002F2"/>
    <w:rsid w:val="0020039A"/>
    <w:rsid w:val="002003E3"/>
    <w:rsid w:val="00200BC3"/>
    <w:rsid w:val="00200BD6"/>
    <w:rsid w:val="00200D65"/>
    <w:rsid w:val="00200F14"/>
    <w:rsid w:val="00201106"/>
    <w:rsid w:val="00201230"/>
    <w:rsid w:val="00201502"/>
    <w:rsid w:val="00201C90"/>
    <w:rsid w:val="00201E47"/>
    <w:rsid w:val="00201E5F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6FA"/>
    <w:rsid w:val="0020474D"/>
    <w:rsid w:val="00204763"/>
    <w:rsid w:val="00204B0C"/>
    <w:rsid w:val="00204B1E"/>
    <w:rsid w:val="00204BCD"/>
    <w:rsid w:val="00204E83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66"/>
    <w:rsid w:val="00207479"/>
    <w:rsid w:val="00207B06"/>
    <w:rsid w:val="00207CB8"/>
    <w:rsid w:val="00207D7F"/>
    <w:rsid w:val="00207EF4"/>
    <w:rsid w:val="00207F12"/>
    <w:rsid w:val="0021006E"/>
    <w:rsid w:val="0021021C"/>
    <w:rsid w:val="0021029C"/>
    <w:rsid w:val="002102E6"/>
    <w:rsid w:val="0021057C"/>
    <w:rsid w:val="00210625"/>
    <w:rsid w:val="00210AC7"/>
    <w:rsid w:val="00210DB3"/>
    <w:rsid w:val="00211098"/>
    <w:rsid w:val="002110E7"/>
    <w:rsid w:val="0021142B"/>
    <w:rsid w:val="00211644"/>
    <w:rsid w:val="00211791"/>
    <w:rsid w:val="00211890"/>
    <w:rsid w:val="00211BE8"/>
    <w:rsid w:val="00211E6A"/>
    <w:rsid w:val="00211EB2"/>
    <w:rsid w:val="00211FCE"/>
    <w:rsid w:val="002120BD"/>
    <w:rsid w:val="00212790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4FF5"/>
    <w:rsid w:val="00215342"/>
    <w:rsid w:val="002154CD"/>
    <w:rsid w:val="0021551A"/>
    <w:rsid w:val="002156A4"/>
    <w:rsid w:val="0021580A"/>
    <w:rsid w:val="0021580C"/>
    <w:rsid w:val="00215839"/>
    <w:rsid w:val="00215981"/>
    <w:rsid w:val="00215BD0"/>
    <w:rsid w:val="00215E1C"/>
    <w:rsid w:val="00215E2A"/>
    <w:rsid w:val="0021634A"/>
    <w:rsid w:val="002164DA"/>
    <w:rsid w:val="00216712"/>
    <w:rsid w:val="0021699A"/>
    <w:rsid w:val="00216B2C"/>
    <w:rsid w:val="00216D01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9B2"/>
    <w:rsid w:val="00220D7F"/>
    <w:rsid w:val="00220D8C"/>
    <w:rsid w:val="00220F42"/>
    <w:rsid w:val="0022102C"/>
    <w:rsid w:val="0022118B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36E"/>
    <w:rsid w:val="00224965"/>
    <w:rsid w:val="00224C4B"/>
    <w:rsid w:val="00225213"/>
    <w:rsid w:val="00225737"/>
    <w:rsid w:val="00225786"/>
    <w:rsid w:val="00225941"/>
    <w:rsid w:val="00225B7B"/>
    <w:rsid w:val="00225B7E"/>
    <w:rsid w:val="00225D03"/>
    <w:rsid w:val="00225D32"/>
    <w:rsid w:val="00225EC1"/>
    <w:rsid w:val="002262AE"/>
    <w:rsid w:val="0022639F"/>
    <w:rsid w:val="002265F1"/>
    <w:rsid w:val="0022669E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544"/>
    <w:rsid w:val="00231698"/>
    <w:rsid w:val="00231A71"/>
    <w:rsid w:val="00231A97"/>
    <w:rsid w:val="002320E8"/>
    <w:rsid w:val="00232181"/>
    <w:rsid w:val="002322EE"/>
    <w:rsid w:val="0023249E"/>
    <w:rsid w:val="00232636"/>
    <w:rsid w:val="00232AFE"/>
    <w:rsid w:val="00232B69"/>
    <w:rsid w:val="00232B89"/>
    <w:rsid w:val="0023345B"/>
    <w:rsid w:val="00233473"/>
    <w:rsid w:val="002337A5"/>
    <w:rsid w:val="00233A4F"/>
    <w:rsid w:val="00233B60"/>
    <w:rsid w:val="00233BDC"/>
    <w:rsid w:val="00233C4E"/>
    <w:rsid w:val="00233D1D"/>
    <w:rsid w:val="00233E0D"/>
    <w:rsid w:val="00233F52"/>
    <w:rsid w:val="00234074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9F4"/>
    <w:rsid w:val="00235A68"/>
    <w:rsid w:val="00235D5E"/>
    <w:rsid w:val="00235EED"/>
    <w:rsid w:val="002360DC"/>
    <w:rsid w:val="00236151"/>
    <w:rsid w:val="002361D6"/>
    <w:rsid w:val="00236288"/>
    <w:rsid w:val="002363C0"/>
    <w:rsid w:val="0023640F"/>
    <w:rsid w:val="00236524"/>
    <w:rsid w:val="002365DF"/>
    <w:rsid w:val="002367E8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91C"/>
    <w:rsid w:val="00240C10"/>
    <w:rsid w:val="00240CFF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16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AA1"/>
    <w:rsid w:val="00244BF9"/>
    <w:rsid w:val="00244E24"/>
    <w:rsid w:val="00244F2E"/>
    <w:rsid w:val="00245146"/>
    <w:rsid w:val="00245169"/>
    <w:rsid w:val="002454DF"/>
    <w:rsid w:val="00245797"/>
    <w:rsid w:val="00245E4B"/>
    <w:rsid w:val="00245E95"/>
    <w:rsid w:val="00245EDE"/>
    <w:rsid w:val="002461D3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1F6"/>
    <w:rsid w:val="0024753A"/>
    <w:rsid w:val="00247549"/>
    <w:rsid w:val="00247932"/>
    <w:rsid w:val="00247BBC"/>
    <w:rsid w:val="00247C74"/>
    <w:rsid w:val="00247D90"/>
    <w:rsid w:val="00247FEE"/>
    <w:rsid w:val="00250004"/>
    <w:rsid w:val="00250255"/>
    <w:rsid w:val="00250855"/>
    <w:rsid w:val="00250897"/>
    <w:rsid w:val="00250943"/>
    <w:rsid w:val="00250B33"/>
    <w:rsid w:val="00250BCB"/>
    <w:rsid w:val="00250CA7"/>
    <w:rsid w:val="00250FDF"/>
    <w:rsid w:val="0025127C"/>
    <w:rsid w:val="00251430"/>
    <w:rsid w:val="002514B8"/>
    <w:rsid w:val="002515A4"/>
    <w:rsid w:val="002518CC"/>
    <w:rsid w:val="002518ED"/>
    <w:rsid w:val="00251936"/>
    <w:rsid w:val="00251AA8"/>
    <w:rsid w:val="00251FC2"/>
    <w:rsid w:val="00251FDD"/>
    <w:rsid w:val="0025227E"/>
    <w:rsid w:val="00252290"/>
    <w:rsid w:val="00252395"/>
    <w:rsid w:val="002523BA"/>
    <w:rsid w:val="002523DA"/>
    <w:rsid w:val="00252490"/>
    <w:rsid w:val="00252665"/>
    <w:rsid w:val="00252763"/>
    <w:rsid w:val="0025294D"/>
    <w:rsid w:val="002529C3"/>
    <w:rsid w:val="002529CE"/>
    <w:rsid w:val="00252A32"/>
    <w:rsid w:val="00252BBC"/>
    <w:rsid w:val="00252C52"/>
    <w:rsid w:val="00252CFD"/>
    <w:rsid w:val="00252F65"/>
    <w:rsid w:val="002531A2"/>
    <w:rsid w:val="00253498"/>
    <w:rsid w:val="002535D2"/>
    <w:rsid w:val="002535EA"/>
    <w:rsid w:val="002536BB"/>
    <w:rsid w:val="00253842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2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E60"/>
    <w:rsid w:val="00257F3E"/>
    <w:rsid w:val="00257FE9"/>
    <w:rsid w:val="00260073"/>
    <w:rsid w:val="0026055E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2B5"/>
    <w:rsid w:val="0026347B"/>
    <w:rsid w:val="0026361B"/>
    <w:rsid w:val="00263944"/>
    <w:rsid w:val="00263B93"/>
    <w:rsid w:val="002643A0"/>
    <w:rsid w:val="002648A6"/>
    <w:rsid w:val="002650C7"/>
    <w:rsid w:val="0026526B"/>
    <w:rsid w:val="00265413"/>
    <w:rsid w:val="00265584"/>
    <w:rsid w:val="00265D4E"/>
    <w:rsid w:val="0026624D"/>
    <w:rsid w:val="0026643E"/>
    <w:rsid w:val="00266D0C"/>
    <w:rsid w:val="00267132"/>
    <w:rsid w:val="00267586"/>
    <w:rsid w:val="00267872"/>
    <w:rsid w:val="00267A91"/>
    <w:rsid w:val="00267A9B"/>
    <w:rsid w:val="00267BA3"/>
    <w:rsid w:val="00267C9D"/>
    <w:rsid w:val="00270230"/>
    <w:rsid w:val="00270238"/>
    <w:rsid w:val="0027046C"/>
    <w:rsid w:val="002704C8"/>
    <w:rsid w:val="002704F7"/>
    <w:rsid w:val="002705CC"/>
    <w:rsid w:val="0027070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35"/>
    <w:rsid w:val="0027405A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4FF7"/>
    <w:rsid w:val="00275160"/>
    <w:rsid w:val="002752D6"/>
    <w:rsid w:val="0027546F"/>
    <w:rsid w:val="00275638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A11"/>
    <w:rsid w:val="00277D9A"/>
    <w:rsid w:val="00277F2D"/>
    <w:rsid w:val="00280116"/>
    <w:rsid w:val="00280549"/>
    <w:rsid w:val="00280608"/>
    <w:rsid w:val="00280709"/>
    <w:rsid w:val="00280807"/>
    <w:rsid w:val="00280A28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131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DD1"/>
    <w:rsid w:val="00284F20"/>
    <w:rsid w:val="002858EF"/>
    <w:rsid w:val="00285AF1"/>
    <w:rsid w:val="00285D88"/>
    <w:rsid w:val="00285D99"/>
    <w:rsid w:val="00285E5E"/>
    <w:rsid w:val="00286159"/>
    <w:rsid w:val="00286880"/>
    <w:rsid w:val="00286D31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26"/>
    <w:rsid w:val="00287A89"/>
    <w:rsid w:val="00287CAB"/>
    <w:rsid w:val="00290135"/>
    <w:rsid w:val="00290974"/>
    <w:rsid w:val="00290988"/>
    <w:rsid w:val="00290C21"/>
    <w:rsid w:val="00290C70"/>
    <w:rsid w:val="00290F1F"/>
    <w:rsid w:val="00290F20"/>
    <w:rsid w:val="0029122F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3BD"/>
    <w:rsid w:val="002934E8"/>
    <w:rsid w:val="00293D54"/>
    <w:rsid w:val="00293E62"/>
    <w:rsid w:val="00293EB6"/>
    <w:rsid w:val="00294125"/>
    <w:rsid w:val="002941ED"/>
    <w:rsid w:val="00294458"/>
    <w:rsid w:val="00294518"/>
    <w:rsid w:val="00294629"/>
    <w:rsid w:val="002948B1"/>
    <w:rsid w:val="00294A13"/>
    <w:rsid w:val="00294A7D"/>
    <w:rsid w:val="00294B1B"/>
    <w:rsid w:val="00294DEC"/>
    <w:rsid w:val="00294FF7"/>
    <w:rsid w:val="00294FFA"/>
    <w:rsid w:val="002954A4"/>
    <w:rsid w:val="002955BB"/>
    <w:rsid w:val="00295993"/>
    <w:rsid w:val="00295DB3"/>
    <w:rsid w:val="0029602D"/>
    <w:rsid w:val="0029643C"/>
    <w:rsid w:val="00296496"/>
    <w:rsid w:val="00296680"/>
    <w:rsid w:val="00296771"/>
    <w:rsid w:val="00296BA7"/>
    <w:rsid w:val="0029710C"/>
    <w:rsid w:val="00297307"/>
    <w:rsid w:val="0029732F"/>
    <w:rsid w:val="00297624"/>
    <w:rsid w:val="002977FD"/>
    <w:rsid w:val="00297822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7AA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65A"/>
    <w:rsid w:val="002A5899"/>
    <w:rsid w:val="002A58EE"/>
    <w:rsid w:val="002A599C"/>
    <w:rsid w:val="002A5A8E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167"/>
    <w:rsid w:val="002A7556"/>
    <w:rsid w:val="002A7969"/>
    <w:rsid w:val="002B0434"/>
    <w:rsid w:val="002B052B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AAF"/>
    <w:rsid w:val="002B1EFD"/>
    <w:rsid w:val="002B20CD"/>
    <w:rsid w:val="002B2723"/>
    <w:rsid w:val="002B27A1"/>
    <w:rsid w:val="002B292A"/>
    <w:rsid w:val="002B292F"/>
    <w:rsid w:val="002B2A2C"/>
    <w:rsid w:val="002B33D7"/>
    <w:rsid w:val="002B3B3B"/>
    <w:rsid w:val="002B3C94"/>
    <w:rsid w:val="002B3D95"/>
    <w:rsid w:val="002B3F9C"/>
    <w:rsid w:val="002B40D6"/>
    <w:rsid w:val="002B40D8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5B"/>
    <w:rsid w:val="002B7DB5"/>
    <w:rsid w:val="002B7EC7"/>
    <w:rsid w:val="002C00C8"/>
    <w:rsid w:val="002C020F"/>
    <w:rsid w:val="002C0265"/>
    <w:rsid w:val="002C0435"/>
    <w:rsid w:val="002C06DD"/>
    <w:rsid w:val="002C0B8D"/>
    <w:rsid w:val="002C0C78"/>
    <w:rsid w:val="002C0D1E"/>
    <w:rsid w:val="002C0FEE"/>
    <w:rsid w:val="002C158D"/>
    <w:rsid w:val="002C16B6"/>
    <w:rsid w:val="002C16EB"/>
    <w:rsid w:val="002C1846"/>
    <w:rsid w:val="002C1939"/>
    <w:rsid w:val="002C2031"/>
    <w:rsid w:val="002C25CB"/>
    <w:rsid w:val="002C273C"/>
    <w:rsid w:val="002C2896"/>
    <w:rsid w:val="002C29C6"/>
    <w:rsid w:val="002C29EE"/>
    <w:rsid w:val="002C2E31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89"/>
    <w:rsid w:val="002C56D6"/>
    <w:rsid w:val="002C56F1"/>
    <w:rsid w:val="002C5BE2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CA2"/>
    <w:rsid w:val="002C6D26"/>
    <w:rsid w:val="002C6F0A"/>
    <w:rsid w:val="002C705B"/>
    <w:rsid w:val="002C70F4"/>
    <w:rsid w:val="002C7145"/>
    <w:rsid w:val="002C72A6"/>
    <w:rsid w:val="002C72C3"/>
    <w:rsid w:val="002C750C"/>
    <w:rsid w:val="002C7BE1"/>
    <w:rsid w:val="002C7DA7"/>
    <w:rsid w:val="002C7DDF"/>
    <w:rsid w:val="002C7E94"/>
    <w:rsid w:val="002C7FD1"/>
    <w:rsid w:val="002D013D"/>
    <w:rsid w:val="002D026E"/>
    <w:rsid w:val="002D039F"/>
    <w:rsid w:val="002D0580"/>
    <w:rsid w:val="002D05CA"/>
    <w:rsid w:val="002D0685"/>
    <w:rsid w:val="002D0A57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194F"/>
    <w:rsid w:val="002D2003"/>
    <w:rsid w:val="002D2167"/>
    <w:rsid w:val="002D2274"/>
    <w:rsid w:val="002D2582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3F33"/>
    <w:rsid w:val="002D40CB"/>
    <w:rsid w:val="002D4166"/>
    <w:rsid w:val="002D46DA"/>
    <w:rsid w:val="002D4A06"/>
    <w:rsid w:val="002D4A63"/>
    <w:rsid w:val="002D4BE4"/>
    <w:rsid w:val="002D4D97"/>
    <w:rsid w:val="002D5161"/>
    <w:rsid w:val="002D5395"/>
    <w:rsid w:val="002D54A9"/>
    <w:rsid w:val="002D5671"/>
    <w:rsid w:val="002D5717"/>
    <w:rsid w:val="002D57DA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32"/>
    <w:rsid w:val="002D76BB"/>
    <w:rsid w:val="002D77D0"/>
    <w:rsid w:val="002D77EF"/>
    <w:rsid w:val="002D7A55"/>
    <w:rsid w:val="002D7E41"/>
    <w:rsid w:val="002E02CE"/>
    <w:rsid w:val="002E0463"/>
    <w:rsid w:val="002E050A"/>
    <w:rsid w:val="002E0630"/>
    <w:rsid w:val="002E07B0"/>
    <w:rsid w:val="002E0F36"/>
    <w:rsid w:val="002E1433"/>
    <w:rsid w:val="002E1489"/>
    <w:rsid w:val="002E1573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8F9"/>
    <w:rsid w:val="002E39E1"/>
    <w:rsid w:val="002E3A50"/>
    <w:rsid w:val="002E3C02"/>
    <w:rsid w:val="002E3CE2"/>
    <w:rsid w:val="002E40C0"/>
    <w:rsid w:val="002E415F"/>
    <w:rsid w:val="002E44A9"/>
    <w:rsid w:val="002E4B88"/>
    <w:rsid w:val="002E4EA0"/>
    <w:rsid w:val="002E4F41"/>
    <w:rsid w:val="002E4FF2"/>
    <w:rsid w:val="002E5025"/>
    <w:rsid w:val="002E5029"/>
    <w:rsid w:val="002E5718"/>
    <w:rsid w:val="002E57BE"/>
    <w:rsid w:val="002E5A2A"/>
    <w:rsid w:val="002E5B07"/>
    <w:rsid w:val="002E618B"/>
    <w:rsid w:val="002E62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6FC8"/>
    <w:rsid w:val="002E7284"/>
    <w:rsid w:val="002E78F1"/>
    <w:rsid w:val="002E7A1A"/>
    <w:rsid w:val="002E7A83"/>
    <w:rsid w:val="002E7DEB"/>
    <w:rsid w:val="002F0073"/>
    <w:rsid w:val="002F053E"/>
    <w:rsid w:val="002F0836"/>
    <w:rsid w:val="002F0981"/>
    <w:rsid w:val="002F0994"/>
    <w:rsid w:val="002F0999"/>
    <w:rsid w:val="002F0D2F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523"/>
    <w:rsid w:val="002F3A44"/>
    <w:rsid w:val="002F3D10"/>
    <w:rsid w:val="002F3F8F"/>
    <w:rsid w:val="002F459F"/>
    <w:rsid w:val="002F4629"/>
    <w:rsid w:val="002F465A"/>
    <w:rsid w:val="002F48DD"/>
    <w:rsid w:val="002F4BE5"/>
    <w:rsid w:val="002F4FD0"/>
    <w:rsid w:val="002F52B7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AFE"/>
    <w:rsid w:val="002F6B98"/>
    <w:rsid w:val="002F6C85"/>
    <w:rsid w:val="002F6D55"/>
    <w:rsid w:val="002F6ECF"/>
    <w:rsid w:val="002F7045"/>
    <w:rsid w:val="002F77E8"/>
    <w:rsid w:val="002F7C7D"/>
    <w:rsid w:val="002F7DF1"/>
    <w:rsid w:val="0030014C"/>
    <w:rsid w:val="003001DD"/>
    <w:rsid w:val="0030059F"/>
    <w:rsid w:val="00300899"/>
    <w:rsid w:val="00300CCB"/>
    <w:rsid w:val="00301215"/>
    <w:rsid w:val="003015C4"/>
    <w:rsid w:val="00301708"/>
    <w:rsid w:val="0030205B"/>
    <w:rsid w:val="00302218"/>
    <w:rsid w:val="00302395"/>
    <w:rsid w:val="00302411"/>
    <w:rsid w:val="00302FB4"/>
    <w:rsid w:val="00303304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B19"/>
    <w:rsid w:val="00305F98"/>
    <w:rsid w:val="00306246"/>
    <w:rsid w:val="00306278"/>
    <w:rsid w:val="0030630A"/>
    <w:rsid w:val="00306424"/>
    <w:rsid w:val="0030642E"/>
    <w:rsid w:val="003065B2"/>
    <w:rsid w:val="0030663C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C90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2FF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B0F"/>
    <w:rsid w:val="00314C5A"/>
    <w:rsid w:val="00314D56"/>
    <w:rsid w:val="00314E8E"/>
    <w:rsid w:val="003155DB"/>
    <w:rsid w:val="00315843"/>
    <w:rsid w:val="003159F4"/>
    <w:rsid w:val="00315C54"/>
    <w:rsid w:val="00315D20"/>
    <w:rsid w:val="00315E0D"/>
    <w:rsid w:val="003160BE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13"/>
    <w:rsid w:val="003178E9"/>
    <w:rsid w:val="00317D03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C8C"/>
    <w:rsid w:val="00322E17"/>
    <w:rsid w:val="0032307D"/>
    <w:rsid w:val="003230C9"/>
    <w:rsid w:val="003234C3"/>
    <w:rsid w:val="00323690"/>
    <w:rsid w:val="003237AA"/>
    <w:rsid w:val="00323DF1"/>
    <w:rsid w:val="00323E46"/>
    <w:rsid w:val="0032401B"/>
    <w:rsid w:val="00324297"/>
    <w:rsid w:val="00324377"/>
    <w:rsid w:val="003244B5"/>
    <w:rsid w:val="0032452F"/>
    <w:rsid w:val="003247D9"/>
    <w:rsid w:val="003248A2"/>
    <w:rsid w:val="0032505A"/>
    <w:rsid w:val="0032510E"/>
    <w:rsid w:val="00325111"/>
    <w:rsid w:val="00325681"/>
    <w:rsid w:val="00325802"/>
    <w:rsid w:val="0032597D"/>
    <w:rsid w:val="00325C97"/>
    <w:rsid w:val="003261E2"/>
    <w:rsid w:val="003262C5"/>
    <w:rsid w:val="00326364"/>
    <w:rsid w:val="00326663"/>
    <w:rsid w:val="003267EF"/>
    <w:rsid w:val="0032687B"/>
    <w:rsid w:val="00326A21"/>
    <w:rsid w:val="00326A90"/>
    <w:rsid w:val="00326EB6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AA"/>
    <w:rsid w:val="003311F9"/>
    <w:rsid w:val="00331213"/>
    <w:rsid w:val="003312FA"/>
    <w:rsid w:val="003314DC"/>
    <w:rsid w:val="003315EC"/>
    <w:rsid w:val="0033167B"/>
    <w:rsid w:val="00331748"/>
    <w:rsid w:val="00331CC0"/>
    <w:rsid w:val="003321C9"/>
    <w:rsid w:val="0033287E"/>
    <w:rsid w:val="0033291F"/>
    <w:rsid w:val="00332D15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D9"/>
    <w:rsid w:val="003372F0"/>
    <w:rsid w:val="0033733C"/>
    <w:rsid w:val="0033739D"/>
    <w:rsid w:val="0033746E"/>
    <w:rsid w:val="00337519"/>
    <w:rsid w:val="00337522"/>
    <w:rsid w:val="003375D1"/>
    <w:rsid w:val="00337D20"/>
    <w:rsid w:val="00337E5B"/>
    <w:rsid w:val="00340248"/>
    <w:rsid w:val="003403D8"/>
    <w:rsid w:val="003405AF"/>
    <w:rsid w:val="00340613"/>
    <w:rsid w:val="003406B6"/>
    <w:rsid w:val="00340AC5"/>
    <w:rsid w:val="00340AFD"/>
    <w:rsid w:val="00340D71"/>
    <w:rsid w:val="00340F7F"/>
    <w:rsid w:val="003411B6"/>
    <w:rsid w:val="003414B8"/>
    <w:rsid w:val="003415AE"/>
    <w:rsid w:val="003415E8"/>
    <w:rsid w:val="00341683"/>
    <w:rsid w:val="0034191B"/>
    <w:rsid w:val="00341FCE"/>
    <w:rsid w:val="00342114"/>
    <w:rsid w:val="0034218E"/>
    <w:rsid w:val="003421AB"/>
    <w:rsid w:val="00342443"/>
    <w:rsid w:val="0034272A"/>
    <w:rsid w:val="00342B03"/>
    <w:rsid w:val="00343063"/>
    <w:rsid w:val="003433F1"/>
    <w:rsid w:val="00343876"/>
    <w:rsid w:val="003439A0"/>
    <w:rsid w:val="00343E75"/>
    <w:rsid w:val="00343F03"/>
    <w:rsid w:val="00344491"/>
    <w:rsid w:val="003444DB"/>
    <w:rsid w:val="00344545"/>
    <w:rsid w:val="0034460D"/>
    <w:rsid w:val="00344623"/>
    <w:rsid w:val="00344659"/>
    <w:rsid w:val="00344814"/>
    <w:rsid w:val="003448E3"/>
    <w:rsid w:val="00344C1D"/>
    <w:rsid w:val="00344CAC"/>
    <w:rsid w:val="00344DFC"/>
    <w:rsid w:val="00344EB9"/>
    <w:rsid w:val="0034541E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1EF"/>
    <w:rsid w:val="00346257"/>
    <w:rsid w:val="00346308"/>
    <w:rsid w:val="0034633E"/>
    <w:rsid w:val="00346864"/>
    <w:rsid w:val="003468D6"/>
    <w:rsid w:val="003469F5"/>
    <w:rsid w:val="00346A09"/>
    <w:rsid w:val="00346E38"/>
    <w:rsid w:val="00346EF9"/>
    <w:rsid w:val="00347017"/>
    <w:rsid w:val="003471C3"/>
    <w:rsid w:val="003474E8"/>
    <w:rsid w:val="003475C4"/>
    <w:rsid w:val="003475CF"/>
    <w:rsid w:val="0034767A"/>
    <w:rsid w:val="00347707"/>
    <w:rsid w:val="00347B3F"/>
    <w:rsid w:val="00347B8C"/>
    <w:rsid w:val="00347F0F"/>
    <w:rsid w:val="00350055"/>
    <w:rsid w:val="00350314"/>
    <w:rsid w:val="003503A1"/>
    <w:rsid w:val="003508F9"/>
    <w:rsid w:val="00350958"/>
    <w:rsid w:val="00350A26"/>
    <w:rsid w:val="00350B09"/>
    <w:rsid w:val="00350DDD"/>
    <w:rsid w:val="0035119E"/>
    <w:rsid w:val="003515A4"/>
    <w:rsid w:val="00351707"/>
    <w:rsid w:val="00351812"/>
    <w:rsid w:val="003518EB"/>
    <w:rsid w:val="00351A1B"/>
    <w:rsid w:val="00351A87"/>
    <w:rsid w:val="00351BD1"/>
    <w:rsid w:val="003520CE"/>
    <w:rsid w:val="003524BB"/>
    <w:rsid w:val="0035265C"/>
    <w:rsid w:val="003526A1"/>
    <w:rsid w:val="00352778"/>
    <w:rsid w:val="003529D6"/>
    <w:rsid w:val="003529FD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8E4"/>
    <w:rsid w:val="00354A25"/>
    <w:rsid w:val="00354D3D"/>
    <w:rsid w:val="00354D7F"/>
    <w:rsid w:val="00355051"/>
    <w:rsid w:val="00355103"/>
    <w:rsid w:val="003551D7"/>
    <w:rsid w:val="00355224"/>
    <w:rsid w:val="00355524"/>
    <w:rsid w:val="00355C1D"/>
    <w:rsid w:val="00355D2F"/>
    <w:rsid w:val="00355E86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929"/>
    <w:rsid w:val="00360AD4"/>
    <w:rsid w:val="00360AFC"/>
    <w:rsid w:val="003615E5"/>
    <w:rsid w:val="00361926"/>
    <w:rsid w:val="00361F12"/>
    <w:rsid w:val="00362047"/>
    <w:rsid w:val="003620B1"/>
    <w:rsid w:val="00362258"/>
    <w:rsid w:val="00362320"/>
    <w:rsid w:val="003623CC"/>
    <w:rsid w:val="003624B6"/>
    <w:rsid w:val="00362753"/>
    <w:rsid w:val="00362919"/>
    <w:rsid w:val="00362C87"/>
    <w:rsid w:val="00362FEF"/>
    <w:rsid w:val="003631CA"/>
    <w:rsid w:val="0036333E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98D"/>
    <w:rsid w:val="00364B6A"/>
    <w:rsid w:val="00364E68"/>
    <w:rsid w:val="00365045"/>
    <w:rsid w:val="00365161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B71"/>
    <w:rsid w:val="00367CA4"/>
    <w:rsid w:val="00370496"/>
    <w:rsid w:val="0037097C"/>
    <w:rsid w:val="00370A27"/>
    <w:rsid w:val="00370D3D"/>
    <w:rsid w:val="00371135"/>
    <w:rsid w:val="00371173"/>
    <w:rsid w:val="0037123A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369"/>
    <w:rsid w:val="00372592"/>
    <w:rsid w:val="00372750"/>
    <w:rsid w:val="00372AF4"/>
    <w:rsid w:val="00372AFB"/>
    <w:rsid w:val="00372B29"/>
    <w:rsid w:val="00372C59"/>
    <w:rsid w:val="00372CC1"/>
    <w:rsid w:val="00373076"/>
    <w:rsid w:val="003730C9"/>
    <w:rsid w:val="003733AA"/>
    <w:rsid w:val="00373460"/>
    <w:rsid w:val="00373C03"/>
    <w:rsid w:val="00373E75"/>
    <w:rsid w:val="00374584"/>
    <w:rsid w:val="003747B4"/>
    <w:rsid w:val="003749C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AB9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8B1"/>
    <w:rsid w:val="00380C1C"/>
    <w:rsid w:val="0038124D"/>
    <w:rsid w:val="003816BE"/>
    <w:rsid w:val="00381B96"/>
    <w:rsid w:val="00382217"/>
    <w:rsid w:val="00382403"/>
    <w:rsid w:val="003828E3"/>
    <w:rsid w:val="00383013"/>
    <w:rsid w:val="003831EE"/>
    <w:rsid w:val="0038366D"/>
    <w:rsid w:val="003836E9"/>
    <w:rsid w:val="00383743"/>
    <w:rsid w:val="00383777"/>
    <w:rsid w:val="003839D6"/>
    <w:rsid w:val="00383AF2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6BB"/>
    <w:rsid w:val="0038771C"/>
    <w:rsid w:val="00387856"/>
    <w:rsid w:val="00387C52"/>
    <w:rsid w:val="00387D23"/>
    <w:rsid w:val="0039094F"/>
    <w:rsid w:val="00390C42"/>
    <w:rsid w:val="00390CE1"/>
    <w:rsid w:val="00390D3F"/>
    <w:rsid w:val="00390F39"/>
    <w:rsid w:val="00391624"/>
    <w:rsid w:val="00391872"/>
    <w:rsid w:val="00391CDD"/>
    <w:rsid w:val="00392009"/>
    <w:rsid w:val="0039211A"/>
    <w:rsid w:val="0039231A"/>
    <w:rsid w:val="00392376"/>
    <w:rsid w:val="00392511"/>
    <w:rsid w:val="00392DFC"/>
    <w:rsid w:val="0039332D"/>
    <w:rsid w:val="00393349"/>
    <w:rsid w:val="00393701"/>
    <w:rsid w:val="00393775"/>
    <w:rsid w:val="00393993"/>
    <w:rsid w:val="00393A65"/>
    <w:rsid w:val="00393C70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4FA8"/>
    <w:rsid w:val="003950C1"/>
    <w:rsid w:val="003951F0"/>
    <w:rsid w:val="003951F2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6F8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C8B"/>
    <w:rsid w:val="003A1053"/>
    <w:rsid w:val="003A1264"/>
    <w:rsid w:val="003A1385"/>
    <w:rsid w:val="003A1CB6"/>
    <w:rsid w:val="003A208F"/>
    <w:rsid w:val="003A22AB"/>
    <w:rsid w:val="003A23CF"/>
    <w:rsid w:val="003A265C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6A2"/>
    <w:rsid w:val="003A376B"/>
    <w:rsid w:val="003A39CF"/>
    <w:rsid w:val="003A3FD3"/>
    <w:rsid w:val="003A4003"/>
    <w:rsid w:val="003A40B6"/>
    <w:rsid w:val="003A43C6"/>
    <w:rsid w:val="003A4886"/>
    <w:rsid w:val="003A4A49"/>
    <w:rsid w:val="003A4BE1"/>
    <w:rsid w:val="003A4CE0"/>
    <w:rsid w:val="003A4F5B"/>
    <w:rsid w:val="003A5494"/>
    <w:rsid w:val="003A58F2"/>
    <w:rsid w:val="003A5D7A"/>
    <w:rsid w:val="003A60CF"/>
    <w:rsid w:val="003A6CD2"/>
    <w:rsid w:val="003A709A"/>
    <w:rsid w:val="003A70AC"/>
    <w:rsid w:val="003A7140"/>
    <w:rsid w:val="003A71F1"/>
    <w:rsid w:val="003A7225"/>
    <w:rsid w:val="003A726E"/>
    <w:rsid w:val="003A72CB"/>
    <w:rsid w:val="003A74AE"/>
    <w:rsid w:val="003A7866"/>
    <w:rsid w:val="003A7ADE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762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4FDA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279"/>
    <w:rsid w:val="003B7753"/>
    <w:rsid w:val="003B78F5"/>
    <w:rsid w:val="003B7975"/>
    <w:rsid w:val="003C0149"/>
    <w:rsid w:val="003C019A"/>
    <w:rsid w:val="003C01DE"/>
    <w:rsid w:val="003C021A"/>
    <w:rsid w:val="003C0435"/>
    <w:rsid w:val="003C04FB"/>
    <w:rsid w:val="003C06A7"/>
    <w:rsid w:val="003C073A"/>
    <w:rsid w:val="003C077F"/>
    <w:rsid w:val="003C08E0"/>
    <w:rsid w:val="003C0C5C"/>
    <w:rsid w:val="003C0FA0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0E6"/>
    <w:rsid w:val="003C6798"/>
    <w:rsid w:val="003C67AE"/>
    <w:rsid w:val="003C67ED"/>
    <w:rsid w:val="003C6A3B"/>
    <w:rsid w:val="003C6AF5"/>
    <w:rsid w:val="003C6C2A"/>
    <w:rsid w:val="003C705F"/>
    <w:rsid w:val="003C7480"/>
    <w:rsid w:val="003C7563"/>
    <w:rsid w:val="003C7914"/>
    <w:rsid w:val="003C797A"/>
    <w:rsid w:val="003C7BD6"/>
    <w:rsid w:val="003C7D7C"/>
    <w:rsid w:val="003C7D8E"/>
    <w:rsid w:val="003C7E38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21"/>
    <w:rsid w:val="003D0DE9"/>
    <w:rsid w:val="003D10A1"/>
    <w:rsid w:val="003D13AE"/>
    <w:rsid w:val="003D1410"/>
    <w:rsid w:val="003D189B"/>
    <w:rsid w:val="003D1903"/>
    <w:rsid w:val="003D1BFF"/>
    <w:rsid w:val="003D1D38"/>
    <w:rsid w:val="003D1EAC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8B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5C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1C8"/>
    <w:rsid w:val="003D73E8"/>
    <w:rsid w:val="003D74B4"/>
    <w:rsid w:val="003D7B21"/>
    <w:rsid w:val="003D7EAA"/>
    <w:rsid w:val="003E0150"/>
    <w:rsid w:val="003E01C9"/>
    <w:rsid w:val="003E0BC3"/>
    <w:rsid w:val="003E1244"/>
    <w:rsid w:val="003E1BF3"/>
    <w:rsid w:val="003E20E4"/>
    <w:rsid w:val="003E21B6"/>
    <w:rsid w:val="003E2239"/>
    <w:rsid w:val="003E2253"/>
    <w:rsid w:val="003E231D"/>
    <w:rsid w:val="003E2380"/>
    <w:rsid w:val="003E250C"/>
    <w:rsid w:val="003E26C0"/>
    <w:rsid w:val="003E286A"/>
    <w:rsid w:val="003E287F"/>
    <w:rsid w:val="003E2A10"/>
    <w:rsid w:val="003E2C86"/>
    <w:rsid w:val="003E2DDE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AF4"/>
    <w:rsid w:val="003E3B8B"/>
    <w:rsid w:val="003E3C59"/>
    <w:rsid w:val="003E4155"/>
    <w:rsid w:val="003E428A"/>
    <w:rsid w:val="003E44FF"/>
    <w:rsid w:val="003E4743"/>
    <w:rsid w:val="003E4BC9"/>
    <w:rsid w:val="003E4CCE"/>
    <w:rsid w:val="003E4CD0"/>
    <w:rsid w:val="003E4DF2"/>
    <w:rsid w:val="003E58A2"/>
    <w:rsid w:val="003E5A42"/>
    <w:rsid w:val="003E5CA3"/>
    <w:rsid w:val="003E660F"/>
    <w:rsid w:val="003E6682"/>
    <w:rsid w:val="003E670E"/>
    <w:rsid w:val="003E6D50"/>
    <w:rsid w:val="003E6DB6"/>
    <w:rsid w:val="003E7852"/>
    <w:rsid w:val="003E7AAE"/>
    <w:rsid w:val="003E7B46"/>
    <w:rsid w:val="003E7D96"/>
    <w:rsid w:val="003F010B"/>
    <w:rsid w:val="003F01E8"/>
    <w:rsid w:val="003F02BA"/>
    <w:rsid w:val="003F0307"/>
    <w:rsid w:val="003F0853"/>
    <w:rsid w:val="003F09AA"/>
    <w:rsid w:val="003F0B95"/>
    <w:rsid w:val="003F0D5B"/>
    <w:rsid w:val="003F0EDA"/>
    <w:rsid w:val="003F0F4A"/>
    <w:rsid w:val="003F1073"/>
    <w:rsid w:val="003F17D3"/>
    <w:rsid w:val="003F1B4F"/>
    <w:rsid w:val="003F1B86"/>
    <w:rsid w:val="003F1C4B"/>
    <w:rsid w:val="003F1C61"/>
    <w:rsid w:val="003F1F02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7C4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D43"/>
    <w:rsid w:val="003F6EE4"/>
    <w:rsid w:val="003F700F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940"/>
    <w:rsid w:val="00401A1E"/>
    <w:rsid w:val="00401D36"/>
    <w:rsid w:val="00401EC0"/>
    <w:rsid w:val="00402166"/>
    <w:rsid w:val="00402226"/>
    <w:rsid w:val="004023E6"/>
    <w:rsid w:val="00402413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11B"/>
    <w:rsid w:val="00404417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BEF"/>
    <w:rsid w:val="00405E06"/>
    <w:rsid w:val="00405E5A"/>
    <w:rsid w:val="00406070"/>
    <w:rsid w:val="0040614B"/>
    <w:rsid w:val="004064EF"/>
    <w:rsid w:val="004066BF"/>
    <w:rsid w:val="004067EC"/>
    <w:rsid w:val="00406A2E"/>
    <w:rsid w:val="00406E3A"/>
    <w:rsid w:val="00406E4C"/>
    <w:rsid w:val="00407225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AF5"/>
    <w:rsid w:val="00411D84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5EC3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1A42E"/>
    <w:rsid w:val="0042036F"/>
    <w:rsid w:val="004210E0"/>
    <w:rsid w:val="00421170"/>
    <w:rsid w:val="00421219"/>
    <w:rsid w:val="00421568"/>
    <w:rsid w:val="004215E9"/>
    <w:rsid w:val="00421810"/>
    <w:rsid w:val="004218A6"/>
    <w:rsid w:val="00421AB1"/>
    <w:rsid w:val="00421D09"/>
    <w:rsid w:val="00421D1B"/>
    <w:rsid w:val="00421FCD"/>
    <w:rsid w:val="00421FFB"/>
    <w:rsid w:val="004221A5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A0"/>
    <w:rsid w:val="00423AD1"/>
    <w:rsid w:val="00423E0E"/>
    <w:rsid w:val="00423E86"/>
    <w:rsid w:val="004242B5"/>
    <w:rsid w:val="00424460"/>
    <w:rsid w:val="0042454E"/>
    <w:rsid w:val="0042466E"/>
    <w:rsid w:val="004246F1"/>
    <w:rsid w:val="00424792"/>
    <w:rsid w:val="00424795"/>
    <w:rsid w:val="0042497A"/>
    <w:rsid w:val="004249E0"/>
    <w:rsid w:val="00424CF8"/>
    <w:rsid w:val="00424EB8"/>
    <w:rsid w:val="00424EBF"/>
    <w:rsid w:val="00424F5D"/>
    <w:rsid w:val="00425163"/>
    <w:rsid w:val="0042518B"/>
    <w:rsid w:val="00425267"/>
    <w:rsid w:val="004252BD"/>
    <w:rsid w:val="00425334"/>
    <w:rsid w:val="004253F4"/>
    <w:rsid w:val="0042555A"/>
    <w:rsid w:val="004259D0"/>
    <w:rsid w:val="00425A5E"/>
    <w:rsid w:val="00425B78"/>
    <w:rsid w:val="00425D5E"/>
    <w:rsid w:val="00425EC3"/>
    <w:rsid w:val="00425F76"/>
    <w:rsid w:val="004263B7"/>
    <w:rsid w:val="004263EC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206"/>
    <w:rsid w:val="004303C1"/>
    <w:rsid w:val="004304F1"/>
    <w:rsid w:val="0043069B"/>
    <w:rsid w:val="0043070F"/>
    <w:rsid w:val="0043072E"/>
    <w:rsid w:val="004307E2"/>
    <w:rsid w:val="00430A30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091"/>
    <w:rsid w:val="0043315A"/>
    <w:rsid w:val="00433256"/>
    <w:rsid w:val="0043341C"/>
    <w:rsid w:val="004336D0"/>
    <w:rsid w:val="00433C86"/>
    <w:rsid w:val="00433F93"/>
    <w:rsid w:val="00434126"/>
    <w:rsid w:val="00434134"/>
    <w:rsid w:val="0043418E"/>
    <w:rsid w:val="00434236"/>
    <w:rsid w:val="0043457D"/>
    <w:rsid w:val="004346C0"/>
    <w:rsid w:val="004347BB"/>
    <w:rsid w:val="00434A03"/>
    <w:rsid w:val="00434B80"/>
    <w:rsid w:val="00434CC2"/>
    <w:rsid w:val="00435006"/>
    <w:rsid w:val="004352C1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AEE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67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2FDA"/>
    <w:rsid w:val="004431A6"/>
    <w:rsid w:val="004432A7"/>
    <w:rsid w:val="004432B1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077"/>
    <w:rsid w:val="004471E4"/>
    <w:rsid w:val="004473C8"/>
    <w:rsid w:val="004473DF"/>
    <w:rsid w:val="004475F3"/>
    <w:rsid w:val="004475FC"/>
    <w:rsid w:val="00447A32"/>
    <w:rsid w:val="00447E61"/>
    <w:rsid w:val="00447F80"/>
    <w:rsid w:val="00447F89"/>
    <w:rsid w:val="004501CE"/>
    <w:rsid w:val="004504AC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45E"/>
    <w:rsid w:val="00451536"/>
    <w:rsid w:val="004519A1"/>
    <w:rsid w:val="00451E38"/>
    <w:rsid w:val="00452241"/>
    <w:rsid w:val="0045224F"/>
    <w:rsid w:val="004523D8"/>
    <w:rsid w:val="00452635"/>
    <w:rsid w:val="004526A9"/>
    <w:rsid w:val="004528F7"/>
    <w:rsid w:val="0045291C"/>
    <w:rsid w:val="00452A0C"/>
    <w:rsid w:val="00452C45"/>
    <w:rsid w:val="00452C60"/>
    <w:rsid w:val="00452CEB"/>
    <w:rsid w:val="0045324A"/>
    <w:rsid w:val="0045329B"/>
    <w:rsid w:val="004533F9"/>
    <w:rsid w:val="00453554"/>
    <w:rsid w:val="00453991"/>
    <w:rsid w:val="00453BC7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0CC"/>
    <w:rsid w:val="004572F8"/>
    <w:rsid w:val="0045794A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4D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829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01C"/>
    <w:rsid w:val="004641FB"/>
    <w:rsid w:val="00464388"/>
    <w:rsid w:val="004645B9"/>
    <w:rsid w:val="00464841"/>
    <w:rsid w:val="00464A64"/>
    <w:rsid w:val="00464EDD"/>
    <w:rsid w:val="004650C2"/>
    <w:rsid w:val="00465380"/>
    <w:rsid w:val="00465BAE"/>
    <w:rsid w:val="00465D2E"/>
    <w:rsid w:val="00465DBB"/>
    <w:rsid w:val="00465E00"/>
    <w:rsid w:val="00465F29"/>
    <w:rsid w:val="00465F74"/>
    <w:rsid w:val="0046654C"/>
    <w:rsid w:val="00466563"/>
    <w:rsid w:val="004668EF"/>
    <w:rsid w:val="00466CB7"/>
    <w:rsid w:val="00466DC3"/>
    <w:rsid w:val="00466EE1"/>
    <w:rsid w:val="004670EB"/>
    <w:rsid w:val="004672D6"/>
    <w:rsid w:val="004674E4"/>
    <w:rsid w:val="004676B5"/>
    <w:rsid w:val="004678E3"/>
    <w:rsid w:val="00467CBB"/>
    <w:rsid w:val="0047009E"/>
    <w:rsid w:val="00470105"/>
    <w:rsid w:val="00470120"/>
    <w:rsid w:val="0047041F"/>
    <w:rsid w:val="00470668"/>
    <w:rsid w:val="00470839"/>
    <w:rsid w:val="004711B1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8B1"/>
    <w:rsid w:val="00473D1B"/>
    <w:rsid w:val="0047444B"/>
    <w:rsid w:val="00474910"/>
    <w:rsid w:val="00474A67"/>
    <w:rsid w:val="00474ACB"/>
    <w:rsid w:val="00474C81"/>
    <w:rsid w:val="00474DDE"/>
    <w:rsid w:val="00474F25"/>
    <w:rsid w:val="00474F2F"/>
    <w:rsid w:val="004750DF"/>
    <w:rsid w:val="0047568A"/>
    <w:rsid w:val="00475A34"/>
    <w:rsid w:val="00475AC8"/>
    <w:rsid w:val="00475D34"/>
    <w:rsid w:val="00475F6E"/>
    <w:rsid w:val="004762DF"/>
    <w:rsid w:val="00476943"/>
    <w:rsid w:val="00476A49"/>
    <w:rsid w:val="00476A63"/>
    <w:rsid w:val="00476DB9"/>
    <w:rsid w:val="00477201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A3"/>
    <w:rsid w:val="004806F8"/>
    <w:rsid w:val="004808C0"/>
    <w:rsid w:val="00480959"/>
    <w:rsid w:val="004809AE"/>
    <w:rsid w:val="00480B1D"/>
    <w:rsid w:val="00480BFD"/>
    <w:rsid w:val="00481084"/>
    <w:rsid w:val="00481173"/>
    <w:rsid w:val="0048137A"/>
    <w:rsid w:val="004815F9"/>
    <w:rsid w:val="00481726"/>
    <w:rsid w:val="004819E1"/>
    <w:rsid w:val="00481AF2"/>
    <w:rsid w:val="00481C75"/>
    <w:rsid w:val="00481EA4"/>
    <w:rsid w:val="00481F33"/>
    <w:rsid w:val="0048224F"/>
    <w:rsid w:val="00482274"/>
    <w:rsid w:val="0048237C"/>
    <w:rsid w:val="004823B1"/>
    <w:rsid w:val="004823C6"/>
    <w:rsid w:val="004823D1"/>
    <w:rsid w:val="00482718"/>
    <w:rsid w:val="00482A05"/>
    <w:rsid w:val="00482B97"/>
    <w:rsid w:val="00482CC4"/>
    <w:rsid w:val="00482DBC"/>
    <w:rsid w:val="00482EA5"/>
    <w:rsid w:val="00482EBE"/>
    <w:rsid w:val="00482EF0"/>
    <w:rsid w:val="00482FE8"/>
    <w:rsid w:val="004831A8"/>
    <w:rsid w:val="004833F1"/>
    <w:rsid w:val="004834D9"/>
    <w:rsid w:val="00483B18"/>
    <w:rsid w:val="00483D76"/>
    <w:rsid w:val="00484031"/>
    <w:rsid w:val="0048407C"/>
    <w:rsid w:val="00484087"/>
    <w:rsid w:val="00484754"/>
    <w:rsid w:val="0048479F"/>
    <w:rsid w:val="00484928"/>
    <w:rsid w:val="0048496E"/>
    <w:rsid w:val="00484D3E"/>
    <w:rsid w:val="00484D56"/>
    <w:rsid w:val="00484EF3"/>
    <w:rsid w:val="004852B3"/>
    <w:rsid w:val="0048556F"/>
    <w:rsid w:val="004855C4"/>
    <w:rsid w:val="004858D2"/>
    <w:rsid w:val="00485923"/>
    <w:rsid w:val="00485993"/>
    <w:rsid w:val="00485A8C"/>
    <w:rsid w:val="00485C8D"/>
    <w:rsid w:val="00485C9D"/>
    <w:rsid w:val="0048610C"/>
    <w:rsid w:val="0048612E"/>
    <w:rsid w:val="0048613D"/>
    <w:rsid w:val="004863C7"/>
    <w:rsid w:val="0048653E"/>
    <w:rsid w:val="0048659D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87C27"/>
    <w:rsid w:val="00487FFD"/>
    <w:rsid w:val="0049062A"/>
    <w:rsid w:val="004908B5"/>
    <w:rsid w:val="00490B0B"/>
    <w:rsid w:val="00490B6D"/>
    <w:rsid w:val="00490D9F"/>
    <w:rsid w:val="00490FA4"/>
    <w:rsid w:val="00491034"/>
    <w:rsid w:val="004915FD"/>
    <w:rsid w:val="00491782"/>
    <w:rsid w:val="004917C4"/>
    <w:rsid w:val="00491D55"/>
    <w:rsid w:val="00491D71"/>
    <w:rsid w:val="00491E82"/>
    <w:rsid w:val="00491F73"/>
    <w:rsid w:val="00492102"/>
    <w:rsid w:val="00492215"/>
    <w:rsid w:val="004925E3"/>
    <w:rsid w:val="00492A2A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A3"/>
    <w:rsid w:val="00493DEA"/>
    <w:rsid w:val="00493F63"/>
    <w:rsid w:val="00493F69"/>
    <w:rsid w:val="00494485"/>
    <w:rsid w:val="00494538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756"/>
    <w:rsid w:val="00496865"/>
    <w:rsid w:val="00496A5A"/>
    <w:rsid w:val="00496B0F"/>
    <w:rsid w:val="00496B25"/>
    <w:rsid w:val="00496BC0"/>
    <w:rsid w:val="00496C44"/>
    <w:rsid w:val="00496DE1"/>
    <w:rsid w:val="0049727D"/>
    <w:rsid w:val="004974AD"/>
    <w:rsid w:val="004977DE"/>
    <w:rsid w:val="004A0133"/>
    <w:rsid w:val="004A0188"/>
    <w:rsid w:val="004A0278"/>
    <w:rsid w:val="004A0554"/>
    <w:rsid w:val="004A058D"/>
    <w:rsid w:val="004A0852"/>
    <w:rsid w:val="004A08F9"/>
    <w:rsid w:val="004A0A79"/>
    <w:rsid w:val="004A109F"/>
    <w:rsid w:val="004A112A"/>
    <w:rsid w:val="004A11FE"/>
    <w:rsid w:val="004A136E"/>
    <w:rsid w:val="004A13DB"/>
    <w:rsid w:val="004A14C4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887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741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404"/>
    <w:rsid w:val="004A6985"/>
    <w:rsid w:val="004A6B5F"/>
    <w:rsid w:val="004A6C24"/>
    <w:rsid w:val="004A706C"/>
    <w:rsid w:val="004A70FF"/>
    <w:rsid w:val="004A72E8"/>
    <w:rsid w:val="004A7787"/>
    <w:rsid w:val="004A7B11"/>
    <w:rsid w:val="004A7BAE"/>
    <w:rsid w:val="004A7CF6"/>
    <w:rsid w:val="004A7EBD"/>
    <w:rsid w:val="004B01BA"/>
    <w:rsid w:val="004B060B"/>
    <w:rsid w:val="004B0A3F"/>
    <w:rsid w:val="004B0C66"/>
    <w:rsid w:val="004B0D3A"/>
    <w:rsid w:val="004B0E4D"/>
    <w:rsid w:val="004B10E8"/>
    <w:rsid w:val="004B1171"/>
    <w:rsid w:val="004B1172"/>
    <w:rsid w:val="004B121A"/>
    <w:rsid w:val="004B1448"/>
    <w:rsid w:val="004B163A"/>
    <w:rsid w:val="004B16DD"/>
    <w:rsid w:val="004B1F1A"/>
    <w:rsid w:val="004B1FC0"/>
    <w:rsid w:val="004B2127"/>
    <w:rsid w:val="004B21BE"/>
    <w:rsid w:val="004B226B"/>
    <w:rsid w:val="004B2A65"/>
    <w:rsid w:val="004B2ADD"/>
    <w:rsid w:val="004B2BA9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43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B7569"/>
    <w:rsid w:val="004B7744"/>
    <w:rsid w:val="004C0850"/>
    <w:rsid w:val="004C08C2"/>
    <w:rsid w:val="004C0E5B"/>
    <w:rsid w:val="004C0F51"/>
    <w:rsid w:val="004C12AA"/>
    <w:rsid w:val="004C134D"/>
    <w:rsid w:val="004C1DB5"/>
    <w:rsid w:val="004C1E8E"/>
    <w:rsid w:val="004C24C7"/>
    <w:rsid w:val="004C25C6"/>
    <w:rsid w:val="004C26EB"/>
    <w:rsid w:val="004C2936"/>
    <w:rsid w:val="004C2964"/>
    <w:rsid w:val="004C2A06"/>
    <w:rsid w:val="004C3175"/>
    <w:rsid w:val="004C3372"/>
    <w:rsid w:val="004C3420"/>
    <w:rsid w:val="004C39CB"/>
    <w:rsid w:val="004C3DAF"/>
    <w:rsid w:val="004C415E"/>
    <w:rsid w:val="004C41CE"/>
    <w:rsid w:val="004C4BAD"/>
    <w:rsid w:val="004C4C01"/>
    <w:rsid w:val="004C50EF"/>
    <w:rsid w:val="004C541B"/>
    <w:rsid w:val="004C5468"/>
    <w:rsid w:val="004C54B1"/>
    <w:rsid w:val="004C5672"/>
    <w:rsid w:val="004C5697"/>
    <w:rsid w:val="004C5740"/>
    <w:rsid w:val="004C5A95"/>
    <w:rsid w:val="004C5CA1"/>
    <w:rsid w:val="004C6059"/>
    <w:rsid w:val="004C62E2"/>
    <w:rsid w:val="004C65B7"/>
    <w:rsid w:val="004C67A8"/>
    <w:rsid w:val="004C67C3"/>
    <w:rsid w:val="004C6F27"/>
    <w:rsid w:val="004C6F8B"/>
    <w:rsid w:val="004C7398"/>
    <w:rsid w:val="004C76FE"/>
    <w:rsid w:val="004C77AC"/>
    <w:rsid w:val="004C791D"/>
    <w:rsid w:val="004C7986"/>
    <w:rsid w:val="004C7A66"/>
    <w:rsid w:val="004C7B32"/>
    <w:rsid w:val="004D00FA"/>
    <w:rsid w:val="004D0566"/>
    <w:rsid w:val="004D0858"/>
    <w:rsid w:val="004D0AC4"/>
    <w:rsid w:val="004D0D20"/>
    <w:rsid w:val="004D108A"/>
    <w:rsid w:val="004D1173"/>
    <w:rsid w:val="004D1428"/>
    <w:rsid w:val="004D1520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04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C7B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C3F"/>
    <w:rsid w:val="004D6EC2"/>
    <w:rsid w:val="004D6EE1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DC7"/>
    <w:rsid w:val="004E2E0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58A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0CB2"/>
    <w:rsid w:val="004F0D58"/>
    <w:rsid w:val="004F11B3"/>
    <w:rsid w:val="004F12A5"/>
    <w:rsid w:val="004F13E5"/>
    <w:rsid w:val="004F1504"/>
    <w:rsid w:val="004F1930"/>
    <w:rsid w:val="004F1E1D"/>
    <w:rsid w:val="004F1EE0"/>
    <w:rsid w:val="004F20A8"/>
    <w:rsid w:val="004F22CC"/>
    <w:rsid w:val="004F287E"/>
    <w:rsid w:val="004F29AD"/>
    <w:rsid w:val="004F2CFD"/>
    <w:rsid w:val="004F2D02"/>
    <w:rsid w:val="004F2DAB"/>
    <w:rsid w:val="004F3243"/>
    <w:rsid w:val="004F3262"/>
    <w:rsid w:val="004F3291"/>
    <w:rsid w:val="004F3846"/>
    <w:rsid w:val="004F388E"/>
    <w:rsid w:val="004F3930"/>
    <w:rsid w:val="004F3AF8"/>
    <w:rsid w:val="004F3BF6"/>
    <w:rsid w:val="004F40A5"/>
    <w:rsid w:val="004F4103"/>
    <w:rsid w:val="004F4190"/>
    <w:rsid w:val="004F4531"/>
    <w:rsid w:val="004F46CE"/>
    <w:rsid w:val="004F475B"/>
    <w:rsid w:val="004F4CF3"/>
    <w:rsid w:val="004F4D4A"/>
    <w:rsid w:val="004F4F1F"/>
    <w:rsid w:val="004F4F75"/>
    <w:rsid w:val="004F5063"/>
    <w:rsid w:val="004F5327"/>
    <w:rsid w:val="004F558C"/>
    <w:rsid w:val="004F558E"/>
    <w:rsid w:val="004F5B07"/>
    <w:rsid w:val="004F5B2C"/>
    <w:rsid w:val="004F5C31"/>
    <w:rsid w:val="004F5E24"/>
    <w:rsid w:val="004F5FAD"/>
    <w:rsid w:val="004F606E"/>
    <w:rsid w:val="004F6169"/>
    <w:rsid w:val="004F6229"/>
    <w:rsid w:val="004F6384"/>
    <w:rsid w:val="004F6537"/>
    <w:rsid w:val="004F6548"/>
    <w:rsid w:val="004F65EE"/>
    <w:rsid w:val="004F669F"/>
    <w:rsid w:val="004F670E"/>
    <w:rsid w:val="004F6808"/>
    <w:rsid w:val="004F6A12"/>
    <w:rsid w:val="004F6AE3"/>
    <w:rsid w:val="004F6B09"/>
    <w:rsid w:val="004F6B56"/>
    <w:rsid w:val="004F6C42"/>
    <w:rsid w:val="004F6C98"/>
    <w:rsid w:val="004F6ECC"/>
    <w:rsid w:val="004F6ED0"/>
    <w:rsid w:val="004F71DD"/>
    <w:rsid w:val="004F75DD"/>
    <w:rsid w:val="004F75E7"/>
    <w:rsid w:val="004F7A82"/>
    <w:rsid w:val="004F7E37"/>
    <w:rsid w:val="00500019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3F56"/>
    <w:rsid w:val="00504049"/>
    <w:rsid w:val="0050409E"/>
    <w:rsid w:val="005040CB"/>
    <w:rsid w:val="0050436B"/>
    <w:rsid w:val="00504636"/>
    <w:rsid w:val="00504862"/>
    <w:rsid w:val="00504915"/>
    <w:rsid w:val="0050492A"/>
    <w:rsid w:val="00504C1A"/>
    <w:rsid w:val="00504DB4"/>
    <w:rsid w:val="005052DB"/>
    <w:rsid w:val="00505503"/>
    <w:rsid w:val="00505522"/>
    <w:rsid w:val="00505615"/>
    <w:rsid w:val="00505A25"/>
    <w:rsid w:val="00505AF8"/>
    <w:rsid w:val="00506500"/>
    <w:rsid w:val="005065A6"/>
    <w:rsid w:val="005068B8"/>
    <w:rsid w:val="00506B67"/>
    <w:rsid w:val="00506E20"/>
    <w:rsid w:val="00506E9B"/>
    <w:rsid w:val="00507453"/>
    <w:rsid w:val="00507496"/>
    <w:rsid w:val="00507DE5"/>
    <w:rsid w:val="0051028D"/>
    <w:rsid w:val="005104AB"/>
    <w:rsid w:val="00510538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7E4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7F"/>
    <w:rsid w:val="00514DE1"/>
    <w:rsid w:val="00514E3B"/>
    <w:rsid w:val="00514FFE"/>
    <w:rsid w:val="005151A7"/>
    <w:rsid w:val="005151C7"/>
    <w:rsid w:val="005153C8"/>
    <w:rsid w:val="00515566"/>
    <w:rsid w:val="00515690"/>
    <w:rsid w:val="005157DA"/>
    <w:rsid w:val="005159B0"/>
    <w:rsid w:val="005159E9"/>
    <w:rsid w:val="00515BDA"/>
    <w:rsid w:val="00515DAB"/>
    <w:rsid w:val="00515E19"/>
    <w:rsid w:val="005160BE"/>
    <w:rsid w:val="005161CA"/>
    <w:rsid w:val="005162C1"/>
    <w:rsid w:val="00516459"/>
    <w:rsid w:val="00516511"/>
    <w:rsid w:val="0051651C"/>
    <w:rsid w:val="00516906"/>
    <w:rsid w:val="005170D9"/>
    <w:rsid w:val="005174AE"/>
    <w:rsid w:val="0051782B"/>
    <w:rsid w:val="00517967"/>
    <w:rsid w:val="00517DE0"/>
    <w:rsid w:val="00520328"/>
    <w:rsid w:val="0052044E"/>
    <w:rsid w:val="00520682"/>
    <w:rsid w:val="00520D53"/>
    <w:rsid w:val="00520FA6"/>
    <w:rsid w:val="00521119"/>
    <w:rsid w:val="005216CD"/>
    <w:rsid w:val="0052188F"/>
    <w:rsid w:val="00521AC6"/>
    <w:rsid w:val="00521BB1"/>
    <w:rsid w:val="00521C2D"/>
    <w:rsid w:val="00521DAC"/>
    <w:rsid w:val="00521E07"/>
    <w:rsid w:val="00521E91"/>
    <w:rsid w:val="00521EF9"/>
    <w:rsid w:val="00522072"/>
    <w:rsid w:val="005222FA"/>
    <w:rsid w:val="0052240B"/>
    <w:rsid w:val="005225E0"/>
    <w:rsid w:val="005228F0"/>
    <w:rsid w:val="005229D0"/>
    <w:rsid w:val="00522C97"/>
    <w:rsid w:val="00522F1D"/>
    <w:rsid w:val="005233EB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3D1"/>
    <w:rsid w:val="005267B9"/>
    <w:rsid w:val="00526AA4"/>
    <w:rsid w:val="00526B0E"/>
    <w:rsid w:val="00526B51"/>
    <w:rsid w:val="00526C2C"/>
    <w:rsid w:val="00526C55"/>
    <w:rsid w:val="00526C83"/>
    <w:rsid w:val="00526D60"/>
    <w:rsid w:val="00526E7C"/>
    <w:rsid w:val="005271EC"/>
    <w:rsid w:val="00527455"/>
    <w:rsid w:val="005274E5"/>
    <w:rsid w:val="0052782B"/>
    <w:rsid w:val="00527A1F"/>
    <w:rsid w:val="00527F9A"/>
    <w:rsid w:val="00530383"/>
    <w:rsid w:val="00530797"/>
    <w:rsid w:val="0053081F"/>
    <w:rsid w:val="00530AEA"/>
    <w:rsid w:val="00530B77"/>
    <w:rsid w:val="00530B9F"/>
    <w:rsid w:val="00530C60"/>
    <w:rsid w:val="00530D3B"/>
    <w:rsid w:val="00530DFD"/>
    <w:rsid w:val="005311B8"/>
    <w:rsid w:val="005311EB"/>
    <w:rsid w:val="00531384"/>
    <w:rsid w:val="00531534"/>
    <w:rsid w:val="00531870"/>
    <w:rsid w:val="00531E3C"/>
    <w:rsid w:val="00531EB3"/>
    <w:rsid w:val="00532198"/>
    <w:rsid w:val="0053282F"/>
    <w:rsid w:val="005329DC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4DE6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6EED"/>
    <w:rsid w:val="005371A3"/>
    <w:rsid w:val="0053754E"/>
    <w:rsid w:val="00537845"/>
    <w:rsid w:val="00537981"/>
    <w:rsid w:val="00537D3B"/>
    <w:rsid w:val="00537D5E"/>
    <w:rsid w:val="00537EF3"/>
    <w:rsid w:val="0054000F"/>
    <w:rsid w:val="0054029B"/>
    <w:rsid w:val="005402EC"/>
    <w:rsid w:val="00540347"/>
    <w:rsid w:val="005404D9"/>
    <w:rsid w:val="005405EA"/>
    <w:rsid w:val="00540957"/>
    <w:rsid w:val="00540A83"/>
    <w:rsid w:val="00540CE9"/>
    <w:rsid w:val="005411A8"/>
    <w:rsid w:val="00541C4D"/>
    <w:rsid w:val="0054206D"/>
    <w:rsid w:val="005425DC"/>
    <w:rsid w:val="00542783"/>
    <w:rsid w:val="00542794"/>
    <w:rsid w:val="00542A83"/>
    <w:rsid w:val="00542AB3"/>
    <w:rsid w:val="00542AB4"/>
    <w:rsid w:val="00542DBC"/>
    <w:rsid w:val="00542F62"/>
    <w:rsid w:val="00543A0B"/>
    <w:rsid w:val="00543AD8"/>
    <w:rsid w:val="00543C74"/>
    <w:rsid w:val="00543CCF"/>
    <w:rsid w:val="0054440A"/>
    <w:rsid w:val="00544784"/>
    <w:rsid w:val="00544B8D"/>
    <w:rsid w:val="00544FC5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003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38D"/>
    <w:rsid w:val="00552E64"/>
    <w:rsid w:val="00552F24"/>
    <w:rsid w:val="0055312C"/>
    <w:rsid w:val="0055316B"/>
    <w:rsid w:val="005531D5"/>
    <w:rsid w:val="005533D9"/>
    <w:rsid w:val="00553562"/>
    <w:rsid w:val="005539ED"/>
    <w:rsid w:val="005539F4"/>
    <w:rsid w:val="00553E17"/>
    <w:rsid w:val="00554590"/>
    <w:rsid w:val="005546D2"/>
    <w:rsid w:val="00554AC3"/>
    <w:rsid w:val="00554D3B"/>
    <w:rsid w:val="005550A6"/>
    <w:rsid w:val="005551A9"/>
    <w:rsid w:val="005551B7"/>
    <w:rsid w:val="0055546D"/>
    <w:rsid w:val="0055566C"/>
    <w:rsid w:val="00555A88"/>
    <w:rsid w:val="00555B8F"/>
    <w:rsid w:val="00555D34"/>
    <w:rsid w:val="00555FB7"/>
    <w:rsid w:val="005565D8"/>
    <w:rsid w:val="00556941"/>
    <w:rsid w:val="005569A9"/>
    <w:rsid w:val="005570A2"/>
    <w:rsid w:val="0055725C"/>
    <w:rsid w:val="0055753C"/>
    <w:rsid w:val="0055781B"/>
    <w:rsid w:val="00557A3C"/>
    <w:rsid w:val="00557BD6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1A"/>
    <w:rsid w:val="005620CC"/>
    <w:rsid w:val="0056293B"/>
    <w:rsid w:val="005630AE"/>
    <w:rsid w:val="0056314C"/>
    <w:rsid w:val="005632E2"/>
    <w:rsid w:val="005633A7"/>
    <w:rsid w:val="005635B1"/>
    <w:rsid w:val="005636BE"/>
    <w:rsid w:val="005636F7"/>
    <w:rsid w:val="00563993"/>
    <w:rsid w:val="005639F1"/>
    <w:rsid w:val="00563B3A"/>
    <w:rsid w:val="00563D68"/>
    <w:rsid w:val="00563E7F"/>
    <w:rsid w:val="00563EA3"/>
    <w:rsid w:val="005644A5"/>
    <w:rsid w:val="005646CA"/>
    <w:rsid w:val="00564867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408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854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1D88"/>
    <w:rsid w:val="00571FEF"/>
    <w:rsid w:val="00572143"/>
    <w:rsid w:val="005721B1"/>
    <w:rsid w:val="0057231A"/>
    <w:rsid w:val="005724A2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61D"/>
    <w:rsid w:val="0057761F"/>
    <w:rsid w:val="005777DF"/>
    <w:rsid w:val="00577A3F"/>
    <w:rsid w:val="00577B3A"/>
    <w:rsid w:val="00577B47"/>
    <w:rsid w:val="00577BAD"/>
    <w:rsid w:val="00577BE4"/>
    <w:rsid w:val="00577FA8"/>
    <w:rsid w:val="005803F2"/>
    <w:rsid w:val="005804A6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09"/>
    <w:rsid w:val="00582641"/>
    <w:rsid w:val="00582671"/>
    <w:rsid w:val="005826F4"/>
    <w:rsid w:val="00582A17"/>
    <w:rsid w:val="00583081"/>
    <w:rsid w:val="00583555"/>
    <w:rsid w:val="005837AB"/>
    <w:rsid w:val="005837BF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78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93D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E81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2F75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4E96"/>
    <w:rsid w:val="005951DA"/>
    <w:rsid w:val="005951F4"/>
    <w:rsid w:val="00595461"/>
    <w:rsid w:val="005954B2"/>
    <w:rsid w:val="00595CD7"/>
    <w:rsid w:val="00595D16"/>
    <w:rsid w:val="00595DE1"/>
    <w:rsid w:val="00595E07"/>
    <w:rsid w:val="00595F7C"/>
    <w:rsid w:val="005964C5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97C96"/>
    <w:rsid w:val="005A01FA"/>
    <w:rsid w:val="005A03C4"/>
    <w:rsid w:val="005A046B"/>
    <w:rsid w:val="005A058D"/>
    <w:rsid w:val="005A0653"/>
    <w:rsid w:val="005A080D"/>
    <w:rsid w:val="005A0861"/>
    <w:rsid w:val="005A08E0"/>
    <w:rsid w:val="005A09AC"/>
    <w:rsid w:val="005A0C16"/>
    <w:rsid w:val="005A0D81"/>
    <w:rsid w:val="005A0E10"/>
    <w:rsid w:val="005A0E29"/>
    <w:rsid w:val="005A0F87"/>
    <w:rsid w:val="005A1938"/>
    <w:rsid w:val="005A1A81"/>
    <w:rsid w:val="005A1AEB"/>
    <w:rsid w:val="005A1B5D"/>
    <w:rsid w:val="005A1EC9"/>
    <w:rsid w:val="005A1F06"/>
    <w:rsid w:val="005A22E3"/>
    <w:rsid w:val="005A2484"/>
    <w:rsid w:val="005A24ED"/>
    <w:rsid w:val="005A2555"/>
    <w:rsid w:val="005A2770"/>
    <w:rsid w:val="005A2882"/>
    <w:rsid w:val="005A2C22"/>
    <w:rsid w:val="005A30EF"/>
    <w:rsid w:val="005A37D3"/>
    <w:rsid w:val="005A3947"/>
    <w:rsid w:val="005A395D"/>
    <w:rsid w:val="005A3C3F"/>
    <w:rsid w:val="005A3CE3"/>
    <w:rsid w:val="005A3E54"/>
    <w:rsid w:val="005A3E6D"/>
    <w:rsid w:val="005A3ED3"/>
    <w:rsid w:val="005A416D"/>
    <w:rsid w:val="005A41AC"/>
    <w:rsid w:val="005A427C"/>
    <w:rsid w:val="005A47D3"/>
    <w:rsid w:val="005A4942"/>
    <w:rsid w:val="005A4AB0"/>
    <w:rsid w:val="005A4F1E"/>
    <w:rsid w:val="005A5420"/>
    <w:rsid w:val="005A546E"/>
    <w:rsid w:val="005A5558"/>
    <w:rsid w:val="005A59F5"/>
    <w:rsid w:val="005A5B4C"/>
    <w:rsid w:val="005A5E1B"/>
    <w:rsid w:val="005A5EFB"/>
    <w:rsid w:val="005A5FD9"/>
    <w:rsid w:val="005A6196"/>
    <w:rsid w:val="005A638B"/>
    <w:rsid w:val="005A6402"/>
    <w:rsid w:val="005A6609"/>
    <w:rsid w:val="005A6838"/>
    <w:rsid w:val="005A68CF"/>
    <w:rsid w:val="005A6C19"/>
    <w:rsid w:val="005A712C"/>
    <w:rsid w:val="005A73CD"/>
    <w:rsid w:val="005A79C3"/>
    <w:rsid w:val="005A7D06"/>
    <w:rsid w:val="005A7D3C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E51"/>
    <w:rsid w:val="005B1FB9"/>
    <w:rsid w:val="005B233F"/>
    <w:rsid w:val="005B24EC"/>
    <w:rsid w:val="005B2512"/>
    <w:rsid w:val="005B2551"/>
    <w:rsid w:val="005B2BF2"/>
    <w:rsid w:val="005B2C1A"/>
    <w:rsid w:val="005B2C1D"/>
    <w:rsid w:val="005B3093"/>
    <w:rsid w:val="005B37D2"/>
    <w:rsid w:val="005B399A"/>
    <w:rsid w:val="005B3B34"/>
    <w:rsid w:val="005B3BBE"/>
    <w:rsid w:val="005B3D41"/>
    <w:rsid w:val="005B3D5E"/>
    <w:rsid w:val="005B3D77"/>
    <w:rsid w:val="005B413F"/>
    <w:rsid w:val="005B4370"/>
    <w:rsid w:val="005B4654"/>
    <w:rsid w:val="005B46DA"/>
    <w:rsid w:val="005B4C31"/>
    <w:rsid w:val="005B4F0D"/>
    <w:rsid w:val="005B4FA4"/>
    <w:rsid w:val="005B53A6"/>
    <w:rsid w:val="005B55B4"/>
    <w:rsid w:val="005B5610"/>
    <w:rsid w:val="005B5620"/>
    <w:rsid w:val="005B57E7"/>
    <w:rsid w:val="005B5833"/>
    <w:rsid w:val="005B5F2F"/>
    <w:rsid w:val="005B6658"/>
    <w:rsid w:val="005B66C7"/>
    <w:rsid w:val="005B686B"/>
    <w:rsid w:val="005B6926"/>
    <w:rsid w:val="005B69B4"/>
    <w:rsid w:val="005B69C3"/>
    <w:rsid w:val="005B6D0E"/>
    <w:rsid w:val="005B6D5A"/>
    <w:rsid w:val="005B6D68"/>
    <w:rsid w:val="005B71EC"/>
    <w:rsid w:val="005B721F"/>
    <w:rsid w:val="005B7549"/>
    <w:rsid w:val="005B76F2"/>
    <w:rsid w:val="005B778E"/>
    <w:rsid w:val="005B77B2"/>
    <w:rsid w:val="005B7C1A"/>
    <w:rsid w:val="005B7E69"/>
    <w:rsid w:val="005B7F9A"/>
    <w:rsid w:val="005C019F"/>
    <w:rsid w:val="005C0316"/>
    <w:rsid w:val="005C0425"/>
    <w:rsid w:val="005C0671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83E"/>
    <w:rsid w:val="005C3B0B"/>
    <w:rsid w:val="005C3D52"/>
    <w:rsid w:val="005C40B2"/>
    <w:rsid w:val="005C416F"/>
    <w:rsid w:val="005C418B"/>
    <w:rsid w:val="005C43EC"/>
    <w:rsid w:val="005C49D6"/>
    <w:rsid w:val="005C49EF"/>
    <w:rsid w:val="005C4B10"/>
    <w:rsid w:val="005C4D0B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9B"/>
    <w:rsid w:val="005C69AC"/>
    <w:rsid w:val="005C6E82"/>
    <w:rsid w:val="005C7285"/>
    <w:rsid w:val="005C74FF"/>
    <w:rsid w:val="005C77FD"/>
    <w:rsid w:val="005C7D7B"/>
    <w:rsid w:val="005C7DF2"/>
    <w:rsid w:val="005D0A86"/>
    <w:rsid w:val="005D0D77"/>
    <w:rsid w:val="005D0F8E"/>
    <w:rsid w:val="005D0FE0"/>
    <w:rsid w:val="005D1550"/>
    <w:rsid w:val="005D1682"/>
    <w:rsid w:val="005D1A5F"/>
    <w:rsid w:val="005D1B47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5DF"/>
    <w:rsid w:val="005D5607"/>
    <w:rsid w:val="005D571C"/>
    <w:rsid w:val="005D5841"/>
    <w:rsid w:val="005D5855"/>
    <w:rsid w:val="005D58D4"/>
    <w:rsid w:val="005D58F0"/>
    <w:rsid w:val="005D59BD"/>
    <w:rsid w:val="005D59F6"/>
    <w:rsid w:val="005D5F55"/>
    <w:rsid w:val="005D5FCC"/>
    <w:rsid w:val="005D6003"/>
    <w:rsid w:val="005D602B"/>
    <w:rsid w:val="005D62F8"/>
    <w:rsid w:val="005D63DB"/>
    <w:rsid w:val="005D65B3"/>
    <w:rsid w:val="005D6B40"/>
    <w:rsid w:val="005D6C7F"/>
    <w:rsid w:val="005D6C9A"/>
    <w:rsid w:val="005D73D6"/>
    <w:rsid w:val="005D7727"/>
    <w:rsid w:val="005D7833"/>
    <w:rsid w:val="005D7B1F"/>
    <w:rsid w:val="005D7C57"/>
    <w:rsid w:val="005D7CE7"/>
    <w:rsid w:val="005E05E2"/>
    <w:rsid w:val="005E0B58"/>
    <w:rsid w:val="005E0DC6"/>
    <w:rsid w:val="005E0E9B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03F"/>
    <w:rsid w:val="005E3144"/>
    <w:rsid w:val="005E33F5"/>
    <w:rsid w:val="005E3493"/>
    <w:rsid w:val="005E34EB"/>
    <w:rsid w:val="005E3657"/>
    <w:rsid w:val="005E37CB"/>
    <w:rsid w:val="005E3DAC"/>
    <w:rsid w:val="005E3F62"/>
    <w:rsid w:val="005E4257"/>
    <w:rsid w:val="005E49FE"/>
    <w:rsid w:val="005E4A83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2F3"/>
    <w:rsid w:val="005E6566"/>
    <w:rsid w:val="005E6686"/>
    <w:rsid w:val="005E6BE1"/>
    <w:rsid w:val="005E6CF8"/>
    <w:rsid w:val="005E6D1C"/>
    <w:rsid w:val="005E6FF3"/>
    <w:rsid w:val="005E705F"/>
    <w:rsid w:val="005E70A9"/>
    <w:rsid w:val="005E7140"/>
    <w:rsid w:val="005E731A"/>
    <w:rsid w:val="005E7AED"/>
    <w:rsid w:val="005E7DCA"/>
    <w:rsid w:val="005F00EF"/>
    <w:rsid w:val="005F07FA"/>
    <w:rsid w:val="005F0D63"/>
    <w:rsid w:val="005F0DA6"/>
    <w:rsid w:val="005F0EA3"/>
    <w:rsid w:val="005F1544"/>
    <w:rsid w:val="005F15E2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47E"/>
    <w:rsid w:val="005F4691"/>
    <w:rsid w:val="005F46D3"/>
    <w:rsid w:val="005F4850"/>
    <w:rsid w:val="005F4935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C9A"/>
    <w:rsid w:val="005F7D6F"/>
    <w:rsid w:val="00600911"/>
    <w:rsid w:val="006009A4"/>
    <w:rsid w:val="00600F51"/>
    <w:rsid w:val="00600F94"/>
    <w:rsid w:val="00601709"/>
    <w:rsid w:val="006017F5"/>
    <w:rsid w:val="006018E9"/>
    <w:rsid w:val="00601AF7"/>
    <w:rsid w:val="00601C72"/>
    <w:rsid w:val="00601D10"/>
    <w:rsid w:val="00601E05"/>
    <w:rsid w:val="00602126"/>
    <w:rsid w:val="006021AD"/>
    <w:rsid w:val="006025F8"/>
    <w:rsid w:val="006026D6"/>
    <w:rsid w:val="006027C6"/>
    <w:rsid w:val="00602A13"/>
    <w:rsid w:val="00602D3E"/>
    <w:rsid w:val="006036BF"/>
    <w:rsid w:val="00603747"/>
    <w:rsid w:val="00603751"/>
    <w:rsid w:val="00603883"/>
    <w:rsid w:val="00603CB3"/>
    <w:rsid w:val="00603EEA"/>
    <w:rsid w:val="00604371"/>
    <w:rsid w:val="00604577"/>
    <w:rsid w:val="00604759"/>
    <w:rsid w:val="00604798"/>
    <w:rsid w:val="0060479F"/>
    <w:rsid w:val="006049C2"/>
    <w:rsid w:val="00604B5C"/>
    <w:rsid w:val="00605014"/>
    <w:rsid w:val="00605139"/>
    <w:rsid w:val="00605178"/>
    <w:rsid w:val="0060526A"/>
    <w:rsid w:val="00605394"/>
    <w:rsid w:val="00605CE8"/>
    <w:rsid w:val="00605F32"/>
    <w:rsid w:val="00605FBD"/>
    <w:rsid w:val="00605FE5"/>
    <w:rsid w:val="00606191"/>
    <w:rsid w:val="00606EEE"/>
    <w:rsid w:val="006073F0"/>
    <w:rsid w:val="00607435"/>
    <w:rsid w:val="00607C9D"/>
    <w:rsid w:val="00607E77"/>
    <w:rsid w:val="006101F0"/>
    <w:rsid w:val="006101F1"/>
    <w:rsid w:val="00610551"/>
    <w:rsid w:val="00610566"/>
    <w:rsid w:val="006107D7"/>
    <w:rsid w:val="006107FD"/>
    <w:rsid w:val="00610C84"/>
    <w:rsid w:val="00610CD4"/>
    <w:rsid w:val="00611431"/>
    <w:rsid w:val="006116E5"/>
    <w:rsid w:val="006117DC"/>
    <w:rsid w:val="00611D04"/>
    <w:rsid w:val="00611DA8"/>
    <w:rsid w:val="00611DB0"/>
    <w:rsid w:val="0061200B"/>
    <w:rsid w:val="00612A12"/>
    <w:rsid w:val="00612A4F"/>
    <w:rsid w:val="00612B13"/>
    <w:rsid w:val="00612B23"/>
    <w:rsid w:val="00612CD7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D24"/>
    <w:rsid w:val="00613DEB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810"/>
    <w:rsid w:val="00616F5D"/>
    <w:rsid w:val="00616FB0"/>
    <w:rsid w:val="00616FDE"/>
    <w:rsid w:val="006170D4"/>
    <w:rsid w:val="006171E6"/>
    <w:rsid w:val="00617263"/>
    <w:rsid w:val="00617297"/>
    <w:rsid w:val="00617346"/>
    <w:rsid w:val="006175AF"/>
    <w:rsid w:val="00617675"/>
    <w:rsid w:val="006176A7"/>
    <w:rsid w:val="006176C4"/>
    <w:rsid w:val="00617854"/>
    <w:rsid w:val="00617A47"/>
    <w:rsid w:val="00617A57"/>
    <w:rsid w:val="00617A84"/>
    <w:rsid w:val="00617BB8"/>
    <w:rsid w:val="00617CCC"/>
    <w:rsid w:val="00617E5A"/>
    <w:rsid w:val="006200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38E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2F6B"/>
    <w:rsid w:val="00623091"/>
    <w:rsid w:val="00623A9E"/>
    <w:rsid w:val="00623AF5"/>
    <w:rsid w:val="006240D3"/>
    <w:rsid w:val="00624163"/>
    <w:rsid w:val="00624194"/>
    <w:rsid w:val="0062425F"/>
    <w:rsid w:val="006247E4"/>
    <w:rsid w:val="006248D4"/>
    <w:rsid w:val="006257E2"/>
    <w:rsid w:val="006258EA"/>
    <w:rsid w:val="00625B8D"/>
    <w:rsid w:val="00625C98"/>
    <w:rsid w:val="00625D16"/>
    <w:rsid w:val="00625F57"/>
    <w:rsid w:val="00626269"/>
    <w:rsid w:val="00626721"/>
    <w:rsid w:val="00626730"/>
    <w:rsid w:val="006269A0"/>
    <w:rsid w:val="00626FE4"/>
    <w:rsid w:val="006273BF"/>
    <w:rsid w:val="0062763E"/>
    <w:rsid w:val="006277EB"/>
    <w:rsid w:val="00627FC8"/>
    <w:rsid w:val="00630002"/>
    <w:rsid w:val="006300D8"/>
    <w:rsid w:val="006301F2"/>
    <w:rsid w:val="006303BC"/>
    <w:rsid w:val="00630768"/>
    <w:rsid w:val="00630F30"/>
    <w:rsid w:val="006310F3"/>
    <w:rsid w:val="00631272"/>
    <w:rsid w:val="00631420"/>
    <w:rsid w:val="006314FF"/>
    <w:rsid w:val="006319D5"/>
    <w:rsid w:val="00631B93"/>
    <w:rsid w:val="00632509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4A2A"/>
    <w:rsid w:val="00635036"/>
    <w:rsid w:val="0063526D"/>
    <w:rsid w:val="006356EC"/>
    <w:rsid w:val="00635788"/>
    <w:rsid w:val="00635998"/>
    <w:rsid w:val="00635EAE"/>
    <w:rsid w:val="00635FA8"/>
    <w:rsid w:val="0063621A"/>
    <w:rsid w:val="006363A6"/>
    <w:rsid w:val="00636488"/>
    <w:rsid w:val="006364ED"/>
    <w:rsid w:val="006369CB"/>
    <w:rsid w:val="00636DAC"/>
    <w:rsid w:val="00636F9E"/>
    <w:rsid w:val="006371D9"/>
    <w:rsid w:val="0063767C"/>
    <w:rsid w:val="00637AA2"/>
    <w:rsid w:val="00637F26"/>
    <w:rsid w:val="0064004A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DFE"/>
    <w:rsid w:val="00642ECF"/>
    <w:rsid w:val="00643173"/>
    <w:rsid w:val="00643228"/>
    <w:rsid w:val="0064323A"/>
    <w:rsid w:val="00643BA2"/>
    <w:rsid w:val="00644246"/>
    <w:rsid w:val="006444CB"/>
    <w:rsid w:val="0064459E"/>
    <w:rsid w:val="006449CB"/>
    <w:rsid w:val="00644B83"/>
    <w:rsid w:val="00644BC2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20"/>
    <w:rsid w:val="00646AA7"/>
    <w:rsid w:val="00646B23"/>
    <w:rsid w:val="00646C9B"/>
    <w:rsid w:val="00646D13"/>
    <w:rsid w:val="00646ED4"/>
    <w:rsid w:val="00647163"/>
    <w:rsid w:val="00647534"/>
    <w:rsid w:val="006475FB"/>
    <w:rsid w:val="00647B07"/>
    <w:rsid w:val="00647D3B"/>
    <w:rsid w:val="00647FDC"/>
    <w:rsid w:val="006507FB"/>
    <w:rsid w:val="00650840"/>
    <w:rsid w:val="00650A05"/>
    <w:rsid w:val="006512F8"/>
    <w:rsid w:val="00651B01"/>
    <w:rsid w:val="00651D33"/>
    <w:rsid w:val="00651E2A"/>
    <w:rsid w:val="00651EAE"/>
    <w:rsid w:val="0065214C"/>
    <w:rsid w:val="006521AD"/>
    <w:rsid w:val="006521EA"/>
    <w:rsid w:val="0065234D"/>
    <w:rsid w:val="006524B8"/>
    <w:rsid w:val="006524CA"/>
    <w:rsid w:val="00652642"/>
    <w:rsid w:val="006528B3"/>
    <w:rsid w:val="00652A10"/>
    <w:rsid w:val="00652AA6"/>
    <w:rsid w:val="00652E06"/>
    <w:rsid w:val="00652F29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5F9"/>
    <w:rsid w:val="00654D0A"/>
    <w:rsid w:val="00654D5D"/>
    <w:rsid w:val="00654D90"/>
    <w:rsid w:val="00654ED4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0F4F"/>
    <w:rsid w:val="00661394"/>
    <w:rsid w:val="006616C5"/>
    <w:rsid w:val="00661ACE"/>
    <w:rsid w:val="00661BF2"/>
    <w:rsid w:val="00661CC0"/>
    <w:rsid w:val="00661CCC"/>
    <w:rsid w:val="00661D43"/>
    <w:rsid w:val="00661EAD"/>
    <w:rsid w:val="006621A9"/>
    <w:rsid w:val="006621D4"/>
    <w:rsid w:val="00662333"/>
    <w:rsid w:val="0066271E"/>
    <w:rsid w:val="00662C75"/>
    <w:rsid w:val="00662CEF"/>
    <w:rsid w:val="006631D3"/>
    <w:rsid w:val="00663319"/>
    <w:rsid w:val="0066338C"/>
    <w:rsid w:val="006633ED"/>
    <w:rsid w:val="00663433"/>
    <w:rsid w:val="00663A1A"/>
    <w:rsid w:val="00663C02"/>
    <w:rsid w:val="00663C6F"/>
    <w:rsid w:val="00663FBE"/>
    <w:rsid w:val="006641C2"/>
    <w:rsid w:val="00664216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6E1"/>
    <w:rsid w:val="0066783E"/>
    <w:rsid w:val="00667C63"/>
    <w:rsid w:val="00670165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9C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3371"/>
    <w:rsid w:val="00673503"/>
    <w:rsid w:val="00673533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C82"/>
    <w:rsid w:val="00675E0B"/>
    <w:rsid w:val="00676006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2B"/>
    <w:rsid w:val="00680BC8"/>
    <w:rsid w:val="00680BF6"/>
    <w:rsid w:val="00680C33"/>
    <w:rsid w:val="00680C4E"/>
    <w:rsid w:val="00680FD2"/>
    <w:rsid w:val="00680FD8"/>
    <w:rsid w:val="006811AA"/>
    <w:rsid w:val="0068142E"/>
    <w:rsid w:val="006815AE"/>
    <w:rsid w:val="00681962"/>
    <w:rsid w:val="00681AB1"/>
    <w:rsid w:val="00681AE2"/>
    <w:rsid w:val="00681B03"/>
    <w:rsid w:val="00681C52"/>
    <w:rsid w:val="00681EFF"/>
    <w:rsid w:val="0068238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7CC"/>
    <w:rsid w:val="0068690D"/>
    <w:rsid w:val="00687053"/>
    <w:rsid w:val="00687071"/>
    <w:rsid w:val="0068757E"/>
    <w:rsid w:val="00687685"/>
    <w:rsid w:val="006877D3"/>
    <w:rsid w:val="00687C38"/>
    <w:rsid w:val="00687D56"/>
    <w:rsid w:val="00687E54"/>
    <w:rsid w:val="0069003E"/>
    <w:rsid w:val="00690514"/>
    <w:rsid w:val="0069060A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88"/>
    <w:rsid w:val="00691FAA"/>
    <w:rsid w:val="006920DB"/>
    <w:rsid w:val="0069219B"/>
    <w:rsid w:val="006921EB"/>
    <w:rsid w:val="006923CE"/>
    <w:rsid w:val="006924B1"/>
    <w:rsid w:val="00692582"/>
    <w:rsid w:val="00692985"/>
    <w:rsid w:val="00692C67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7D"/>
    <w:rsid w:val="00695AEF"/>
    <w:rsid w:val="00695D1B"/>
    <w:rsid w:val="00695F5F"/>
    <w:rsid w:val="00695FEF"/>
    <w:rsid w:val="00696166"/>
    <w:rsid w:val="006961B2"/>
    <w:rsid w:val="00696308"/>
    <w:rsid w:val="0069632B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7A6"/>
    <w:rsid w:val="006A0D32"/>
    <w:rsid w:val="006A0DF0"/>
    <w:rsid w:val="006A0E25"/>
    <w:rsid w:val="006A1054"/>
    <w:rsid w:val="006A130D"/>
    <w:rsid w:val="006A195F"/>
    <w:rsid w:val="006A1B0C"/>
    <w:rsid w:val="006A1B7B"/>
    <w:rsid w:val="006A1D60"/>
    <w:rsid w:val="006A1F3D"/>
    <w:rsid w:val="006A2805"/>
    <w:rsid w:val="006A2854"/>
    <w:rsid w:val="006A29CD"/>
    <w:rsid w:val="006A30F6"/>
    <w:rsid w:val="006A312C"/>
    <w:rsid w:val="006A31B6"/>
    <w:rsid w:val="006A329F"/>
    <w:rsid w:val="006A339F"/>
    <w:rsid w:val="006A34E2"/>
    <w:rsid w:val="006A36FD"/>
    <w:rsid w:val="006A3753"/>
    <w:rsid w:val="006A386C"/>
    <w:rsid w:val="006A38BF"/>
    <w:rsid w:val="006A39F4"/>
    <w:rsid w:val="006A3F4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83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A7F3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321"/>
    <w:rsid w:val="006B236D"/>
    <w:rsid w:val="006B2542"/>
    <w:rsid w:val="006B2B77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53C"/>
    <w:rsid w:val="006B5643"/>
    <w:rsid w:val="006B56BD"/>
    <w:rsid w:val="006B5823"/>
    <w:rsid w:val="006B5B08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412"/>
    <w:rsid w:val="006B758E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C48"/>
    <w:rsid w:val="006C0F64"/>
    <w:rsid w:val="006C1620"/>
    <w:rsid w:val="006C1A77"/>
    <w:rsid w:val="006C1B65"/>
    <w:rsid w:val="006C1B8F"/>
    <w:rsid w:val="006C1F84"/>
    <w:rsid w:val="006C1FA1"/>
    <w:rsid w:val="006C244B"/>
    <w:rsid w:val="006C2A7A"/>
    <w:rsid w:val="006C2BD3"/>
    <w:rsid w:val="006C2D66"/>
    <w:rsid w:val="006C3119"/>
    <w:rsid w:val="006C333F"/>
    <w:rsid w:val="006C3597"/>
    <w:rsid w:val="006C36A9"/>
    <w:rsid w:val="006C3BBD"/>
    <w:rsid w:val="006C3EE8"/>
    <w:rsid w:val="006C425A"/>
    <w:rsid w:val="006C4287"/>
    <w:rsid w:val="006C4425"/>
    <w:rsid w:val="006C4789"/>
    <w:rsid w:val="006C47F8"/>
    <w:rsid w:val="006C4CEC"/>
    <w:rsid w:val="006C4CFF"/>
    <w:rsid w:val="006C4D8F"/>
    <w:rsid w:val="006C4FF8"/>
    <w:rsid w:val="006C5701"/>
    <w:rsid w:val="006C5C8D"/>
    <w:rsid w:val="006C5F99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C7F3C"/>
    <w:rsid w:val="006D0033"/>
    <w:rsid w:val="006D051D"/>
    <w:rsid w:val="006D06C8"/>
    <w:rsid w:val="006D08CF"/>
    <w:rsid w:val="006D0B39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1B7D"/>
    <w:rsid w:val="006D2137"/>
    <w:rsid w:val="006D21EC"/>
    <w:rsid w:val="006D261A"/>
    <w:rsid w:val="006D30D2"/>
    <w:rsid w:val="006D32F7"/>
    <w:rsid w:val="006D39F5"/>
    <w:rsid w:val="006D3A3D"/>
    <w:rsid w:val="006D3AA8"/>
    <w:rsid w:val="006D3C69"/>
    <w:rsid w:val="006D3CFD"/>
    <w:rsid w:val="006D3DAF"/>
    <w:rsid w:val="006D3E6A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2B5"/>
    <w:rsid w:val="006D53B5"/>
    <w:rsid w:val="006D56A9"/>
    <w:rsid w:val="006D585F"/>
    <w:rsid w:val="006D5AB4"/>
    <w:rsid w:val="006D5B73"/>
    <w:rsid w:val="006D5BA0"/>
    <w:rsid w:val="006D5CD1"/>
    <w:rsid w:val="006D5D73"/>
    <w:rsid w:val="006D5DB7"/>
    <w:rsid w:val="006D5EAF"/>
    <w:rsid w:val="006D629F"/>
    <w:rsid w:val="006D6463"/>
    <w:rsid w:val="006D64E1"/>
    <w:rsid w:val="006D65A3"/>
    <w:rsid w:val="006D6970"/>
    <w:rsid w:val="006D6B39"/>
    <w:rsid w:val="006D6B46"/>
    <w:rsid w:val="006D6DD8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D44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EFA"/>
    <w:rsid w:val="006E1F99"/>
    <w:rsid w:val="006E1FB5"/>
    <w:rsid w:val="006E21CC"/>
    <w:rsid w:val="006E2633"/>
    <w:rsid w:val="006E295A"/>
    <w:rsid w:val="006E2A32"/>
    <w:rsid w:val="006E2BA8"/>
    <w:rsid w:val="006E2D30"/>
    <w:rsid w:val="006E2DF8"/>
    <w:rsid w:val="006E3001"/>
    <w:rsid w:val="006E319D"/>
    <w:rsid w:val="006E31D7"/>
    <w:rsid w:val="006E31F4"/>
    <w:rsid w:val="006E322F"/>
    <w:rsid w:val="006E3398"/>
    <w:rsid w:val="006E360E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2D8"/>
    <w:rsid w:val="006E56FF"/>
    <w:rsid w:val="006E5A39"/>
    <w:rsid w:val="006E5EA2"/>
    <w:rsid w:val="006E63FD"/>
    <w:rsid w:val="006E65F4"/>
    <w:rsid w:val="006E67A4"/>
    <w:rsid w:val="006E6A16"/>
    <w:rsid w:val="006E6F30"/>
    <w:rsid w:val="006E7221"/>
    <w:rsid w:val="006E7281"/>
    <w:rsid w:val="006E7350"/>
    <w:rsid w:val="006E7486"/>
    <w:rsid w:val="006E7983"/>
    <w:rsid w:val="006E7A35"/>
    <w:rsid w:val="006E7A9C"/>
    <w:rsid w:val="006E7BDF"/>
    <w:rsid w:val="006E7CA9"/>
    <w:rsid w:val="006E7CED"/>
    <w:rsid w:val="006E7E18"/>
    <w:rsid w:val="006F0010"/>
    <w:rsid w:val="006F002F"/>
    <w:rsid w:val="006F00C6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C60"/>
    <w:rsid w:val="006F2E7C"/>
    <w:rsid w:val="006F2F9E"/>
    <w:rsid w:val="006F3016"/>
    <w:rsid w:val="006F3037"/>
    <w:rsid w:val="006F3404"/>
    <w:rsid w:val="006F3840"/>
    <w:rsid w:val="006F390D"/>
    <w:rsid w:val="006F3D29"/>
    <w:rsid w:val="006F43A2"/>
    <w:rsid w:val="006F4898"/>
    <w:rsid w:val="006F4981"/>
    <w:rsid w:val="006F4D61"/>
    <w:rsid w:val="006F4FB3"/>
    <w:rsid w:val="006F5349"/>
    <w:rsid w:val="006F55E2"/>
    <w:rsid w:val="006F5EEC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7AF"/>
    <w:rsid w:val="00700A31"/>
    <w:rsid w:val="00700CC5"/>
    <w:rsid w:val="00700E7E"/>
    <w:rsid w:val="007011B1"/>
    <w:rsid w:val="0070150B"/>
    <w:rsid w:val="00701A8E"/>
    <w:rsid w:val="00701B52"/>
    <w:rsid w:val="00701E04"/>
    <w:rsid w:val="00702104"/>
    <w:rsid w:val="0070230B"/>
    <w:rsid w:val="0070234E"/>
    <w:rsid w:val="0070243B"/>
    <w:rsid w:val="007024D7"/>
    <w:rsid w:val="0070263A"/>
    <w:rsid w:val="007027CF"/>
    <w:rsid w:val="007029B7"/>
    <w:rsid w:val="00702C0C"/>
    <w:rsid w:val="00702C1D"/>
    <w:rsid w:val="00703236"/>
    <w:rsid w:val="007032CC"/>
    <w:rsid w:val="00703527"/>
    <w:rsid w:val="00703789"/>
    <w:rsid w:val="007037B5"/>
    <w:rsid w:val="007038AA"/>
    <w:rsid w:val="0070390F"/>
    <w:rsid w:val="00703990"/>
    <w:rsid w:val="00703D04"/>
    <w:rsid w:val="007042C8"/>
    <w:rsid w:val="00704AEC"/>
    <w:rsid w:val="00704B68"/>
    <w:rsid w:val="00705389"/>
    <w:rsid w:val="007054EB"/>
    <w:rsid w:val="00705545"/>
    <w:rsid w:val="00705880"/>
    <w:rsid w:val="00705986"/>
    <w:rsid w:val="007059C4"/>
    <w:rsid w:val="00705DB2"/>
    <w:rsid w:val="00705FC1"/>
    <w:rsid w:val="0070608B"/>
    <w:rsid w:val="00706288"/>
    <w:rsid w:val="00706E35"/>
    <w:rsid w:val="00706F60"/>
    <w:rsid w:val="00707122"/>
    <w:rsid w:val="0070741A"/>
    <w:rsid w:val="00707570"/>
    <w:rsid w:val="007078CA"/>
    <w:rsid w:val="00707B96"/>
    <w:rsid w:val="00707DC4"/>
    <w:rsid w:val="00710198"/>
    <w:rsid w:val="0071022E"/>
    <w:rsid w:val="00710750"/>
    <w:rsid w:val="007109BF"/>
    <w:rsid w:val="007109C9"/>
    <w:rsid w:val="0071118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547"/>
    <w:rsid w:val="00713A29"/>
    <w:rsid w:val="0071421C"/>
    <w:rsid w:val="007143A1"/>
    <w:rsid w:val="00714467"/>
    <w:rsid w:val="00714A27"/>
    <w:rsid w:val="00714AAB"/>
    <w:rsid w:val="00714C91"/>
    <w:rsid w:val="00715127"/>
    <w:rsid w:val="0071518D"/>
    <w:rsid w:val="00715248"/>
    <w:rsid w:val="007152C5"/>
    <w:rsid w:val="007153DA"/>
    <w:rsid w:val="00715415"/>
    <w:rsid w:val="00715510"/>
    <w:rsid w:val="007155DA"/>
    <w:rsid w:val="00715820"/>
    <w:rsid w:val="00715EAC"/>
    <w:rsid w:val="00715F40"/>
    <w:rsid w:val="00716370"/>
    <w:rsid w:val="00716944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502"/>
    <w:rsid w:val="0072057D"/>
    <w:rsid w:val="00720E97"/>
    <w:rsid w:val="007212DA"/>
    <w:rsid w:val="00721382"/>
    <w:rsid w:val="007215A9"/>
    <w:rsid w:val="00721A2D"/>
    <w:rsid w:val="00721DB9"/>
    <w:rsid w:val="00721EFE"/>
    <w:rsid w:val="007223D7"/>
    <w:rsid w:val="007223ED"/>
    <w:rsid w:val="007223FF"/>
    <w:rsid w:val="007224D9"/>
    <w:rsid w:val="00722671"/>
    <w:rsid w:val="00722A5A"/>
    <w:rsid w:val="00722D60"/>
    <w:rsid w:val="0072321D"/>
    <w:rsid w:val="0072358D"/>
    <w:rsid w:val="00723638"/>
    <w:rsid w:val="00723943"/>
    <w:rsid w:val="0072405C"/>
    <w:rsid w:val="00724250"/>
    <w:rsid w:val="00724354"/>
    <w:rsid w:val="0072454A"/>
    <w:rsid w:val="007245F8"/>
    <w:rsid w:val="00724788"/>
    <w:rsid w:val="007249DA"/>
    <w:rsid w:val="00724D74"/>
    <w:rsid w:val="0072521F"/>
    <w:rsid w:val="0072526F"/>
    <w:rsid w:val="007256AE"/>
    <w:rsid w:val="007256D2"/>
    <w:rsid w:val="0072570C"/>
    <w:rsid w:val="00725BCA"/>
    <w:rsid w:val="00725CA0"/>
    <w:rsid w:val="00725EE6"/>
    <w:rsid w:val="00725F40"/>
    <w:rsid w:val="0072675F"/>
    <w:rsid w:val="0072680D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325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4E7"/>
    <w:rsid w:val="00733595"/>
    <w:rsid w:val="00733660"/>
    <w:rsid w:val="00733A2D"/>
    <w:rsid w:val="00733C00"/>
    <w:rsid w:val="00733C66"/>
    <w:rsid w:val="007340BB"/>
    <w:rsid w:val="00734331"/>
    <w:rsid w:val="00734375"/>
    <w:rsid w:val="007343EC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243"/>
    <w:rsid w:val="007378BE"/>
    <w:rsid w:val="007378FC"/>
    <w:rsid w:val="00737915"/>
    <w:rsid w:val="00737974"/>
    <w:rsid w:val="00737AF4"/>
    <w:rsid w:val="00740088"/>
    <w:rsid w:val="007401DF"/>
    <w:rsid w:val="007402E4"/>
    <w:rsid w:val="0074068E"/>
    <w:rsid w:val="00740A5E"/>
    <w:rsid w:val="00740B75"/>
    <w:rsid w:val="00741490"/>
    <w:rsid w:val="0074155F"/>
    <w:rsid w:val="00741B9E"/>
    <w:rsid w:val="00741CA0"/>
    <w:rsid w:val="00741D97"/>
    <w:rsid w:val="00741DD9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114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0C5"/>
    <w:rsid w:val="007453F4"/>
    <w:rsid w:val="007457E6"/>
    <w:rsid w:val="00745B3E"/>
    <w:rsid w:val="00745D0D"/>
    <w:rsid w:val="00746013"/>
    <w:rsid w:val="0074663F"/>
    <w:rsid w:val="00746780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97A"/>
    <w:rsid w:val="00751BD8"/>
    <w:rsid w:val="00752094"/>
    <w:rsid w:val="007526F5"/>
    <w:rsid w:val="00752776"/>
    <w:rsid w:val="007529A6"/>
    <w:rsid w:val="00752A8E"/>
    <w:rsid w:val="0075315E"/>
    <w:rsid w:val="007531D0"/>
    <w:rsid w:val="00753441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6DD"/>
    <w:rsid w:val="007558EB"/>
    <w:rsid w:val="00755AE3"/>
    <w:rsid w:val="00755CA5"/>
    <w:rsid w:val="00755D47"/>
    <w:rsid w:val="00755FD5"/>
    <w:rsid w:val="007561FD"/>
    <w:rsid w:val="0075634A"/>
    <w:rsid w:val="007563F7"/>
    <w:rsid w:val="007564B4"/>
    <w:rsid w:val="00756589"/>
    <w:rsid w:val="007566CF"/>
    <w:rsid w:val="007566F4"/>
    <w:rsid w:val="00756835"/>
    <w:rsid w:val="00756903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06F"/>
    <w:rsid w:val="00761620"/>
    <w:rsid w:val="0076164C"/>
    <w:rsid w:val="00761CA3"/>
    <w:rsid w:val="0076217D"/>
    <w:rsid w:val="007621CC"/>
    <w:rsid w:val="00762252"/>
    <w:rsid w:val="007622AB"/>
    <w:rsid w:val="00762336"/>
    <w:rsid w:val="0076240B"/>
    <w:rsid w:val="00762687"/>
    <w:rsid w:val="007626AC"/>
    <w:rsid w:val="0076270A"/>
    <w:rsid w:val="00762C32"/>
    <w:rsid w:val="00762D8F"/>
    <w:rsid w:val="00762F8A"/>
    <w:rsid w:val="007631EC"/>
    <w:rsid w:val="00763249"/>
    <w:rsid w:val="0076335D"/>
    <w:rsid w:val="0076368E"/>
    <w:rsid w:val="00763732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70C"/>
    <w:rsid w:val="007648C3"/>
    <w:rsid w:val="00764D11"/>
    <w:rsid w:val="00764EBE"/>
    <w:rsid w:val="007650F2"/>
    <w:rsid w:val="00765176"/>
    <w:rsid w:val="0076519D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07D"/>
    <w:rsid w:val="007671A8"/>
    <w:rsid w:val="00767407"/>
    <w:rsid w:val="00767738"/>
    <w:rsid w:val="00767ADB"/>
    <w:rsid w:val="0077006B"/>
    <w:rsid w:val="007701EC"/>
    <w:rsid w:val="00770236"/>
    <w:rsid w:val="007703CB"/>
    <w:rsid w:val="00770446"/>
    <w:rsid w:val="00770499"/>
    <w:rsid w:val="0077077A"/>
    <w:rsid w:val="00770881"/>
    <w:rsid w:val="00770950"/>
    <w:rsid w:val="00770B6C"/>
    <w:rsid w:val="00770B72"/>
    <w:rsid w:val="00770B9B"/>
    <w:rsid w:val="00770BF2"/>
    <w:rsid w:val="00770C93"/>
    <w:rsid w:val="00771234"/>
    <w:rsid w:val="007716AB"/>
    <w:rsid w:val="0077196A"/>
    <w:rsid w:val="00772118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AA7"/>
    <w:rsid w:val="00773BF2"/>
    <w:rsid w:val="00773E6E"/>
    <w:rsid w:val="00774041"/>
    <w:rsid w:val="0077435F"/>
    <w:rsid w:val="00774380"/>
    <w:rsid w:val="007743C9"/>
    <w:rsid w:val="007743E1"/>
    <w:rsid w:val="00774841"/>
    <w:rsid w:val="00774D72"/>
    <w:rsid w:val="00774EA8"/>
    <w:rsid w:val="00775841"/>
    <w:rsid w:val="00775BCD"/>
    <w:rsid w:val="00775BDD"/>
    <w:rsid w:val="00775CCB"/>
    <w:rsid w:val="00775FAC"/>
    <w:rsid w:val="007763AB"/>
    <w:rsid w:val="00776794"/>
    <w:rsid w:val="00776B99"/>
    <w:rsid w:val="00776BD6"/>
    <w:rsid w:val="00776C30"/>
    <w:rsid w:val="00777318"/>
    <w:rsid w:val="0077749C"/>
    <w:rsid w:val="007777D5"/>
    <w:rsid w:val="00777AFE"/>
    <w:rsid w:val="00777B0F"/>
    <w:rsid w:val="00777BAC"/>
    <w:rsid w:val="00777D8B"/>
    <w:rsid w:val="00777F11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1AAF"/>
    <w:rsid w:val="00781BD7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4F"/>
    <w:rsid w:val="00785552"/>
    <w:rsid w:val="007856BC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C41"/>
    <w:rsid w:val="00786EC6"/>
    <w:rsid w:val="00786F99"/>
    <w:rsid w:val="007871B5"/>
    <w:rsid w:val="00787251"/>
    <w:rsid w:val="007872E6"/>
    <w:rsid w:val="007876EB"/>
    <w:rsid w:val="00787711"/>
    <w:rsid w:val="00787888"/>
    <w:rsid w:val="00787A23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1D8A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008"/>
    <w:rsid w:val="00794416"/>
    <w:rsid w:val="00794C9B"/>
    <w:rsid w:val="007954FC"/>
    <w:rsid w:val="00795EA1"/>
    <w:rsid w:val="00795FFE"/>
    <w:rsid w:val="007964EE"/>
    <w:rsid w:val="00796FF7"/>
    <w:rsid w:val="007970D7"/>
    <w:rsid w:val="007975C9"/>
    <w:rsid w:val="00797887"/>
    <w:rsid w:val="007A0414"/>
    <w:rsid w:val="007A047F"/>
    <w:rsid w:val="007A09B6"/>
    <w:rsid w:val="007A0C00"/>
    <w:rsid w:val="007A0C1A"/>
    <w:rsid w:val="007A0DB0"/>
    <w:rsid w:val="007A104C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55ED"/>
    <w:rsid w:val="007A5947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2BC"/>
    <w:rsid w:val="007B02BE"/>
    <w:rsid w:val="007B04F5"/>
    <w:rsid w:val="007B0540"/>
    <w:rsid w:val="007B0556"/>
    <w:rsid w:val="007B0784"/>
    <w:rsid w:val="007B0A51"/>
    <w:rsid w:val="007B0F38"/>
    <w:rsid w:val="007B10E7"/>
    <w:rsid w:val="007B14D3"/>
    <w:rsid w:val="007B1907"/>
    <w:rsid w:val="007B1B24"/>
    <w:rsid w:val="007B1B36"/>
    <w:rsid w:val="007B1C86"/>
    <w:rsid w:val="007B1D59"/>
    <w:rsid w:val="007B1DFC"/>
    <w:rsid w:val="007B1F8B"/>
    <w:rsid w:val="007B25A7"/>
    <w:rsid w:val="007B2669"/>
    <w:rsid w:val="007B2782"/>
    <w:rsid w:val="007B286E"/>
    <w:rsid w:val="007B287B"/>
    <w:rsid w:val="007B2A90"/>
    <w:rsid w:val="007B2B75"/>
    <w:rsid w:val="007B2B89"/>
    <w:rsid w:val="007B2C07"/>
    <w:rsid w:val="007B324A"/>
    <w:rsid w:val="007B327D"/>
    <w:rsid w:val="007B3448"/>
    <w:rsid w:val="007B3485"/>
    <w:rsid w:val="007B34F0"/>
    <w:rsid w:val="007B3A60"/>
    <w:rsid w:val="007B3CBA"/>
    <w:rsid w:val="007B3E20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79"/>
    <w:rsid w:val="007B4BF1"/>
    <w:rsid w:val="007B4C68"/>
    <w:rsid w:val="007B4EC7"/>
    <w:rsid w:val="007B50B5"/>
    <w:rsid w:val="007B593E"/>
    <w:rsid w:val="007B5D16"/>
    <w:rsid w:val="007B5E33"/>
    <w:rsid w:val="007B62E8"/>
    <w:rsid w:val="007B67F3"/>
    <w:rsid w:val="007B680D"/>
    <w:rsid w:val="007B6844"/>
    <w:rsid w:val="007B6920"/>
    <w:rsid w:val="007B69C9"/>
    <w:rsid w:val="007B6B11"/>
    <w:rsid w:val="007B714B"/>
    <w:rsid w:val="007B723B"/>
    <w:rsid w:val="007B747D"/>
    <w:rsid w:val="007B763F"/>
    <w:rsid w:val="007B76A1"/>
    <w:rsid w:val="007B79D9"/>
    <w:rsid w:val="007B79EA"/>
    <w:rsid w:val="007B7B6D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0FE3"/>
    <w:rsid w:val="007C10AD"/>
    <w:rsid w:val="007C10DF"/>
    <w:rsid w:val="007C146F"/>
    <w:rsid w:val="007C14FB"/>
    <w:rsid w:val="007C151E"/>
    <w:rsid w:val="007C15CD"/>
    <w:rsid w:val="007C1D65"/>
    <w:rsid w:val="007C205C"/>
    <w:rsid w:val="007C24ED"/>
    <w:rsid w:val="007C2517"/>
    <w:rsid w:val="007C2604"/>
    <w:rsid w:val="007C275E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3DC4"/>
    <w:rsid w:val="007C41B7"/>
    <w:rsid w:val="007C44DB"/>
    <w:rsid w:val="007C45BF"/>
    <w:rsid w:val="007C489A"/>
    <w:rsid w:val="007C48D5"/>
    <w:rsid w:val="007C4A64"/>
    <w:rsid w:val="007C4D9E"/>
    <w:rsid w:val="007C4EE3"/>
    <w:rsid w:val="007C50C1"/>
    <w:rsid w:val="007C5136"/>
    <w:rsid w:val="007C5505"/>
    <w:rsid w:val="007C56F5"/>
    <w:rsid w:val="007C575F"/>
    <w:rsid w:val="007C579A"/>
    <w:rsid w:val="007C5860"/>
    <w:rsid w:val="007C5A9C"/>
    <w:rsid w:val="007C5ABE"/>
    <w:rsid w:val="007C5E96"/>
    <w:rsid w:val="007C664E"/>
    <w:rsid w:val="007C671B"/>
    <w:rsid w:val="007C6777"/>
    <w:rsid w:val="007C6877"/>
    <w:rsid w:val="007C6BBD"/>
    <w:rsid w:val="007C6CD9"/>
    <w:rsid w:val="007C6CF5"/>
    <w:rsid w:val="007C6E4D"/>
    <w:rsid w:val="007C72D0"/>
    <w:rsid w:val="007C72D1"/>
    <w:rsid w:val="007C72F9"/>
    <w:rsid w:val="007C764C"/>
    <w:rsid w:val="007C7AA1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0B"/>
    <w:rsid w:val="007D1821"/>
    <w:rsid w:val="007D1AE4"/>
    <w:rsid w:val="007D1C19"/>
    <w:rsid w:val="007D1E3E"/>
    <w:rsid w:val="007D1ECD"/>
    <w:rsid w:val="007D2067"/>
    <w:rsid w:val="007D21CE"/>
    <w:rsid w:val="007D22AB"/>
    <w:rsid w:val="007D233F"/>
    <w:rsid w:val="007D23D1"/>
    <w:rsid w:val="007D2438"/>
    <w:rsid w:val="007D25CF"/>
    <w:rsid w:val="007D2634"/>
    <w:rsid w:val="007D27CE"/>
    <w:rsid w:val="007D2835"/>
    <w:rsid w:val="007D290C"/>
    <w:rsid w:val="007D29B5"/>
    <w:rsid w:val="007D2A82"/>
    <w:rsid w:val="007D2AEC"/>
    <w:rsid w:val="007D309F"/>
    <w:rsid w:val="007D3AFC"/>
    <w:rsid w:val="007D3BA4"/>
    <w:rsid w:val="007D3BE9"/>
    <w:rsid w:val="007D3E17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2EA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A6D"/>
    <w:rsid w:val="007E0C8E"/>
    <w:rsid w:val="007E0D5B"/>
    <w:rsid w:val="007E0F95"/>
    <w:rsid w:val="007E12B8"/>
    <w:rsid w:val="007E1317"/>
    <w:rsid w:val="007E16A5"/>
    <w:rsid w:val="007E1D0F"/>
    <w:rsid w:val="007E218F"/>
    <w:rsid w:val="007E2621"/>
    <w:rsid w:val="007E279F"/>
    <w:rsid w:val="007E288F"/>
    <w:rsid w:val="007E2C28"/>
    <w:rsid w:val="007E2DEF"/>
    <w:rsid w:val="007E2E22"/>
    <w:rsid w:val="007E2E54"/>
    <w:rsid w:val="007E31A3"/>
    <w:rsid w:val="007E3579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1A8"/>
    <w:rsid w:val="007E529A"/>
    <w:rsid w:val="007E5479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6ED1"/>
    <w:rsid w:val="007E7017"/>
    <w:rsid w:val="007E73CA"/>
    <w:rsid w:val="007E741A"/>
    <w:rsid w:val="007E764A"/>
    <w:rsid w:val="007E773E"/>
    <w:rsid w:val="007E7B92"/>
    <w:rsid w:val="007E7D66"/>
    <w:rsid w:val="007E7E8D"/>
    <w:rsid w:val="007E7F71"/>
    <w:rsid w:val="007F0031"/>
    <w:rsid w:val="007F01EE"/>
    <w:rsid w:val="007F03A1"/>
    <w:rsid w:val="007F0449"/>
    <w:rsid w:val="007F0493"/>
    <w:rsid w:val="007F06AD"/>
    <w:rsid w:val="007F06CC"/>
    <w:rsid w:val="007F09DD"/>
    <w:rsid w:val="007F0C5D"/>
    <w:rsid w:val="007F0F89"/>
    <w:rsid w:val="007F1139"/>
    <w:rsid w:val="007F15B4"/>
    <w:rsid w:val="007F1633"/>
    <w:rsid w:val="007F1722"/>
    <w:rsid w:val="007F1A2C"/>
    <w:rsid w:val="007F1E41"/>
    <w:rsid w:val="007F1E7B"/>
    <w:rsid w:val="007F2386"/>
    <w:rsid w:val="007F23D9"/>
    <w:rsid w:val="007F2DBF"/>
    <w:rsid w:val="007F2F4C"/>
    <w:rsid w:val="007F31BC"/>
    <w:rsid w:val="007F3204"/>
    <w:rsid w:val="007F33B1"/>
    <w:rsid w:val="007F33DB"/>
    <w:rsid w:val="007F3BCD"/>
    <w:rsid w:val="007F3F8D"/>
    <w:rsid w:val="007F3FF4"/>
    <w:rsid w:val="007F42CD"/>
    <w:rsid w:val="007F437B"/>
    <w:rsid w:val="007F468C"/>
    <w:rsid w:val="007F46C0"/>
    <w:rsid w:val="007F47A4"/>
    <w:rsid w:val="007F48A8"/>
    <w:rsid w:val="007F4ABA"/>
    <w:rsid w:val="007F4AF7"/>
    <w:rsid w:val="007F4D77"/>
    <w:rsid w:val="007F4D83"/>
    <w:rsid w:val="007F4DE2"/>
    <w:rsid w:val="007F4F8B"/>
    <w:rsid w:val="007F5009"/>
    <w:rsid w:val="007F5106"/>
    <w:rsid w:val="007F51C6"/>
    <w:rsid w:val="007F51FE"/>
    <w:rsid w:val="007F53A7"/>
    <w:rsid w:val="007F562E"/>
    <w:rsid w:val="007F56EE"/>
    <w:rsid w:val="007F65A5"/>
    <w:rsid w:val="007F65FD"/>
    <w:rsid w:val="007F69BC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59D"/>
    <w:rsid w:val="00802612"/>
    <w:rsid w:val="00802763"/>
    <w:rsid w:val="00802786"/>
    <w:rsid w:val="00802ACF"/>
    <w:rsid w:val="00803141"/>
    <w:rsid w:val="008033D5"/>
    <w:rsid w:val="008033E4"/>
    <w:rsid w:val="00803441"/>
    <w:rsid w:val="008034C1"/>
    <w:rsid w:val="008035EC"/>
    <w:rsid w:val="00803629"/>
    <w:rsid w:val="00803659"/>
    <w:rsid w:val="00803851"/>
    <w:rsid w:val="00803B62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5B55"/>
    <w:rsid w:val="00806372"/>
    <w:rsid w:val="008069CF"/>
    <w:rsid w:val="00806AC3"/>
    <w:rsid w:val="00806BAB"/>
    <w:rsid w:val="008070BF"/>
    <w:rsid w:val="00807166"/>
    <w:rsid w:val="0080716C"/>
    <w:rsid w:val="0080720D"/>
    <w:rsid w:val="00807352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097F"/>
    <w:rsid w:val="00810CF7"/>
    <w:rsid w:val="00811208"/>
    <w:rsid w:val="00811306"/>
    <w:rsid w:val="0081150C"/>
    <w:rsid w:val="0081161B"/>
    <w:rsid w:val="00811665"/>
    <w:rsid w:val="00811A56"/>
    <w:rsid w:val="00811BDE"/>
    <w:rsid w:val="00811CB2"/>
    <w:rsid w:val="00811DC2"/>
    <w:rsid w:val="00812137"/>
    <w:rsid w:val="008121AD"/>
    <w:rsid w:val="008122E8"/>
    <w:rsid w:val="008127FB"/>
    <w:rsid w:val="00812A22"/>
    <w:rsid w:val="00812E1B"/>
    <w:rsid w:val="00812E82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B9B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5E93"/>
    <w:rsid w:val="008163F4"/>
    <w:rsid w:val="0081642B"/>
    <w:rsid w:val="008164E9"/>
    <w:rsid w:val="00816FFA"/>
    <w:rsid w:val="00817475"/>
    <w:rsid w:val="008175BC"/>
    <w:rsid w:val="0081776C"/>
    <w:rsid w:val="00817773"/>
    <w:rsid w:val="008178A8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3C0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1E0"/>
    <w:rsid w:val="00824437"/>
    <w:rsid w:val="00824716"/>
    <w:rsid w:val="00824768"/>
    <w:rsid w:val="00824775"/>
    <w:rsid w:val="008248B2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148"/>
    <w:rsid w:val="008272CE"/>
    <w:rsid w:val="00827489"/>
    <w:rsid w:val="0082787B"/>
    <w:rsid w:val="00827F75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75B"/>
    <w:rsid w:val="00833E5A"/>
    <w:rsid w:val="00833F7D"/>
    <w:rsid w:val="00833FC1"/>
    <w:rsid w:val="00834009"/>
    <w:rsid w:val="0083402C"/>
    <w:rsid w:val="008343A1"/>
    <w:rsid w:val="008345B8"/>
    <w:rsid w:val="008347B4"/>
    <w:rsid w:val="008348A1"/>
    <w:rsid w:val="00834B92"/>
    <w:rsid w:val="00834BEC"/>
    <w:rsid w:val="00834D4B"/>
    <w:rsid w:val="00834FB4"/>
    <w:rsid w:val="008351F8"/>
    <w:rsid w:val="008355FF"/>
    <w:rsid w:val="0083576A"/>
    <w:rsid w:val="00835B60"/>
    <w:rsid w:val="00835E27"/>
    <w:rsid w:val="00835EF2"/>
    <w:rsid w:val="0083601E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103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41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1B3"/>
    <w:rsid w:val="00847288"/>
    <w:rsid w:val="0084782E"/>
    <w:rsid w:val="00847BDF"/>
    <w:rsid w:val="00847C70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1DC0"/>
    <w:rsid w:val="00851ECF"/>
    <w:rsid w:val="00851F1D"/>
    <w:rsid w:val="008522CF"/>
    <w:rsid w:val="00852434"/>
    <w:rsid w:val="008525C9"/>
    <w:rsid w:val="00852633"/>
    <w:rsid w:val="008526ED"/>
    <w:rsid w:val="008529C7"/>
    <w:rsid w:val="00852C71"/>
    <w:rsid w:val="00852CA9"/>
    <w:rsid w:val="00852E69"/>
    <w:rsid w:val="00852ECF"/>
    <w:rsid w:val="00852F59"/>
    <w:rsid w:val="00852FC8"/>
    <w:rsid w:val="00852FCA"/>
    <w:rsid w:val="0085329F"/>
    <w:rsid w:val="00853633"/>
    <w:rsid w:val="008538FC"/>
    <w:rsid w:val="00854534"/>
    <w:rsid w:val="008548BD"/>
    <w:rsid w:val="0085490F"/>
    <w:rsid w:val="00854B0C"/>
    <w:rsid w:val="00854BAF"/>
    <w:rsid w:val="00854EEA"/>
    <w:rsid w:val="0085570C"/>
    <w:rsid w:val="00855784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2D3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4ED"/>
    <w:rsid w:val="00860674"/>
    <w:rsid w:val="0086070D"/>
    <w:rsid w:val="0086084A"/>
    <w:rsid w:val="00860918"/>
    <w:rsid w:val="00860958"/>
    <w:rsid w:val="008609B4"/>
    <w:rsid w:val="00860C27"/>
    <w:rsid w:val="00860C81"/>
    <w:rsid w:val="00860DEB"/>
    <w:rsid w:val="0086112B"/>
    <w:rsid w:val="008616D4"/>
    <w:rsid w:val="00861A13"/>
    <w:rsid w:val="00861B0D"/>
    <w:rsid w:val="00861D52"/>
    <w:rsid w:val="00861E3A"/>
    <w:rsid w:val="00862178"/>
    <w:rsid w:val="0086246A"/>
    <w:rsid w:val="008627A1"/>
    <w:rsid w:val="008628AC"/>
    <w:rsid w:val="00862C15"/>
    <w:rsid w:val="00863143"/>
    <w:rsid w:val="008638EB"/>
    <w:rsid w:val="00863DBF"/>
    <w:rsid w:val="00864146"/>
    <w:rsid w:val="008645C9"/>
    <w:rsid w:val="00864685"/>
    <w:rsid w:val="008647A7"/>
    <w:rsid w:val="0086481B"/>
    <w:rsid w:val="008649A0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EA5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11C"/>
    <w:rsid w:val="008735AB"/>
    <w:rsid w:val="008737B0"/>
    <w:rsid w:val="0087390B"/>
    <w:rsid w:val="00873960"/>
    <w:rsid w:val="00873C45"/>
    <w:rsid w:val="008744F8"/>
    <w:rsid w:val="0087466B"/>
    <w:rsid w:val="008746A5"/>
    <w:rsid w:val="008747E4"/>
    <w:rsid w:val="00875082"/>
    <w:rsid w:val="008752BB"/>
    <w:rsid w:val="0087546B"/>
    <w:rsid w:val="008759FE"/>
    <w:rsid w:val="00875A0B"/>
    <w:rsid w:val="00875A99"/>
    <w:rsid w:val="00875C43"/>
    <w:rsid w:val="00875F1D"/>
    <w:rsid w:val="008763F8"/>
    <w:rsid w:val="008764A9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0A0"/>
    <w:rsid w:val="00881116"/>
    <w:rsid w:val="00881131"/>
    <w:rsid w:val="0088119E"/>
    <w:rsid w:val="008811E0"/>
    <w:rsid w:val="0088141A"/>
    <w:rsid w:val="00881522"/>
    <w:rsid w:val="0088170C"/>
    <w:rsid w:val="00881A68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3C8"/>
    <w:rsid w:val="008833CB"/>
    <w:rsid w:val="00883ACB"/>
    <w:rsid w:val="00883B97"/>
    <w:rsid w:val="00883BC8"/>
    <w:rsid w:val="00883CFC"/>
    <w:rsid w:val="00883F0B"/>
    <w:rsid w:val="00883FC4"/>
    <w:rsid w:val="008841E0"/>
    <w:rsid w:val="0088437B"/>
    <w:rsid w:val="00884489"/>
    <w:rsid w:val="008844CD"/>
    <w:rsid w:val="0088469A"/>
    <w:rsid w:val="008846B2"/>
    <w:rsid w:val="008847F5"/>
    <w:rsid w:val="008848C5"/>
    <w:rsid w:val="00884973"/>
    <w:rsid w:val="00885218"/>
    <w:rsid w:val="0088527C"/>
    <w:rsid w:val="008854CB"/>
    <w:rsid w:val="00885863"/>
    <w:rsid w:val="00886177"/>
    <w:rsid w:val="008861B9"/>
    <w:rsid w:val="00886331"/>
    <w:rsid w:val="00886502"/>
    <w:rsid w:val="00886EE9"/>
    <w:rsid w:val="00886F2B"/>
    <w:rsid w:val="00886F6A"/>
    <w:rsid w:val="00886F71"/>
    <w:rsid w:val="0088704D"/>
    <w:rsid w:val="008871F0"/>
    <w:rsid w:val="008876FC"/>
    <w:rsid w:val="008879B7"/>
    <w:rsid w:val="00887A65"/>
    <w:rsid w:val="00887C34"/>
    <w:rsid w:val="00890655"/>
    <w:rsid w:val="0089097F"/>
    <w:rsid w:val="00890A16"/>
    <w:rsid w:val="00890A73"/>
    <w:rsid w:val="00890C20"/>
    <w:rsid w:val="00890F10"/>
    <w:rsid w:val="008910F4"/>
    <w:rsid w:val="00891178"/>
    <w:rsid w:val="00891201"/>
    <w:rsid w:val="0089122D"/>
    <w:rsid w:val="00891285"/>
    <w:rsid w:val="008912F2"/>
    <w:rsid w:val="0089141B"/>
    <w:rsid w:val="0089189E"/>
    <w:rsid w:val="00891D58"/>
    <w:rsid w:val="00891E81"/>
    <w:rsid w:val="00892208"/>
    <w:rsid w:val="0089222C"/>
    <w:rsid w:val="008926B1"/>
    <w:rsid w:val="008927F8"/>
    <w:rsid w:val="008928C0"/>
    <w:rsid w:val="0089298C"/>
    <w:rsid w:val="008929FA"/>
    <w:rsid w:val="008932DD"/>
    <w:rsid w:val="008934BD"/>
    <w:rsid w:val="00893532"/>
    <w:rsid w:val="00893655"/>
    <w:rsid w:val="0089389C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22E"/>
    <w:rsid w:val="008963B5"/>
    <w:rsid w:val="0089642A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60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380"/>
    <w:rsid w:val="008A4471"/>
    <w:rsid w:val="008A4480"/>
    <w:rsid w:val="008A44AC"/>
    <w:rsid w:val="008A44D9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5B0"/>
    <w:rsid w:val="008A789A"/>
    <w:rsid w:val="008A7BEE"/>
    <w:rsid w:val="008A7C66"/>
    <w:rsid w:val="008A7E61"/>
    <w:rsid w:val="008A7F69"/>
    <w:rsid w:val="008B002B"/>
    <w:rsid w:val="008B02AD"/>
    <w:rsid w:val="008B067E"/>
    <w:rsid w:val="008B0F23"/>
    <w:rsid w:val="008B0FCE"/>
    <w:rsid w:val="008B1410"/>
    <w:rsid w:val="008B143F"/>
    <w:rsid w:val="008B16A4"/>
    <w:rsid w:val="008B186B"/>
    <w:rsid w:val="008B18EC"/>
    <w:rsid w:val="008B1B71"/>
    <w:rsid w:val="008B1BBC"/>
    <w:rsid w:val="008B1C9F"/>
    <w:rsid w:val="008B20B9"/>
    <w:rsid w:val="008B20BD"/>
    <w:rsid w:val="008B20C8"/>
    <w:rsid w:val="008B22A5"/>
    <w:rsid w:val="008B2974"/>
    <w:rsid w:val="008B29F3"/>
    <w:rsid w:val="008B2BC7"/>
    <w:rsid w:val="008B2D40"/>
    <w:rsid w:val="008B2EB9"/>
    <w:rsid w:val="008B308B"/>
    <w:rsid w:val="008B3210"/>
    <w:rsid w:val="008B39DC"/>
    <w:rsid w:val="008B3CEC"/>
    <w:rsid w:val="008B4387"/>
    <w:rsid w:val="008B43F8"/>
    <w:rsid w:val="008B4418"/>
    <w:rsid w:val="008B4533"/>
    <w:rsid w:val="008B467B"/>
    <w:rsid w:val="008B4801"/>
    <w:rsid w:val="008B482B"/>
    <w:rsid w:val="008B4CB4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E86"/>
    <w:rsid w:val="008B6FC9"/>
    <w:rsid w:val="008B6FE2"/>
    <w:rsid w:val="008B7031"/>
    <w:rsid w:val="008B7117"/>
    <w:rsid w:val="008B72F3"/>
    <w:rsid w:val="008B76AA"/>
    <w:rsid w:val="008C00B3"/>
    <w:rsid w:val="008C0270"/>
    <w:rsid w:val="008C037E"/>
    <w:rsid w:val="008C052C"/>
    <w:rsid w:val="008C05B2"/>
    <w:rsid w:val="008C08CA"/>
    <w:rsid w:val="008C0A4F"/>
    <w:rsid w:val="008C0C30"/>
    <w:rsid w:val="008C0C85"/>
    <w:rsid w:val="008C1273"/>
    <w:rsid w:val="008C1525"/>
    <w:rsid w:val="008C1627"/>
    <w:rsid w:val="008C163A"/>
    <w:rsid w:val="008C1C1F"/>
    <w:rsid w:val="008C1D1C"/>
    <w:rsid w:val="008C1EF9"/>
    <w:rsid w:val="008C2496"/>
    <w:rsid w:val="008C2529"/>
    <w:rsid w:val="008C2E96"/>
    <w:rsid w:val="008C2EBE"/>
    <w:rsid w:val="008C312C"/>
    <w:rsid w:val="008C3195"/>
    <w:rsid w:val="008C330D"/>
    <w:rsid w:val="008C3471"/>
    <w:rsid w:val="008C35AF"/>
    <w:rsid w:val="008C367C"/>
    <w:rsid w:val="008C371B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76"/>
    <w:rsid w:val="008C59E4"/>
    <w:rsid w:val="008C5BDB"/>
    <w:rsid w:val="008C5E69"/>
    <w:rsid w:val="008C5F6C"/>
    <w:rsid w:val="008C5FDA"/>
    <w:rsid w:val="008C6241"/>
    <w:rsid w:val="008C6953"/>
    <w:rsid w:val="008C6A6A"/>
    <w:rsid w:val="008C6DE2"/>
    <w:rsid w:val="008C6EDD"/>
    <w:rsid w:val="008C708D"/>
    <w:rsid w:val="008C717B"/>
    <w:rsid w:val="008C7395"/>
    <w:rsid w:val="008C76FC"/>
    <w:rsid w:val="008C7749"/>
    <w:rsid w:val="008C792A"/>
    <w:rsid w:val="008C7972"/>
    <w:rsid w:val="008C7DEE"/>
    <w:rsid w:val="008D0093"/>
    <w:rsid w:val="008D0186"/>
    <w:rsid w:val="008D09F0"/>
    <w:rsid w:val="008D0E32"/>
    <w:rsid w:val="008D0E83"/>
    <w:rsid w:val="008D0EDB"/>
    <w:rsid w:val="008D1057"/>
    <w:rsid w:val="008D1273"/>
    <w:rsid w:val="008D1420"/>
    <w:rsid w:val="008D1959"/>
    <w:rsid w:val="008D19BF"/>
    <w:rsid w:val="008D1A40"/>
    <w:rsid w:val="008D1A6D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4D8"/>
    <w:rsid w:val="008D47CD"/>
    <w:rsid w:val="008D4A7F"/>
    <w:rsid w:val="008D4BE8"/>
    <w:rsid w:val="008D4DB8"/>
    <w:rsid w:val="008D5244"/>
    <w:rsid w:val="008D52A4"/>
    <w:rsid w:val="008D52A7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16B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562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3C5"/>
    <w:rsid w:val="008E4585"/>
    <w:rsid w:val="008E495D"/>
    <w:rsid w:val="008E4C12"/>
    <w:rsid w:val="008E4C2E"/>
    <w:rsid w:val="008E4F85"/>
    <w:rsid w:val="008E5040"/>
    <w:rsid w:val="008E511F"/>
    <w:rsid w:val="008E519A"/>
    <w:rsid w:val="008E525B"/>
    <w:rsid w:val="008E5573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2FB"/>
    <w:rsid w:val="008E73C5"/>
    <w:rsid w:val="008E7586"/>
    <w:rsid w:val="008E77B9"/>
    <w:rsid w:val="008E786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833"/>
    <w:rsid w:val="008F196A"/>
    <w:rsid w:val="008F1E99"/>
    <w:rsid w:val="008F207B"/>
    <w:rsid w:val="008F21EB"/>
    <w:rsid w:val="008F2549"/>
    <w:rsid w:val="008F2651"/>
    <w:rsid w:val="008F26C0"/>
    <w:rsid w:val="008F28C9"/>
    <w:rsid w:val="008F2FE2"/>
    <w:rsid w:val="008F3269"/>
    <w:rsid w:val="008F334B"/>
    <w:rsid w:val="008F336C"/>
    <w:rsid w:val="008F360C"/>
    <w:rsid w:val="008F362A"/>
    <w:rsid w:val="008F3838"/>
    <w:rsid w:val="008F3A35"/>
    <w:rsid w:val="008F3A62"/>
    <w:rsid w:val="008F3A93"/>
    <w:rsid w:val="008F3E05"/>
    <w:rsid w:val="008F3E11"/>
    <w:rsid w:val="008F3FAC"/>
    <w:rsid w:val="008F40F4"/>
    <w:rsid w:val="008F4178"/>
    <w:rsid w:val="008F41EA"/>
    <w:rsid w:val="008F4274"/>
    <w:rsid w:val="008F4290"/>
    <w:rsid w:val="008F4334"/>
    <w:rsid w:val="008F4384"/>
    <w:rsid w:val="008F468F"/>
    <w:rsid w:val="008F49E6"/>
    <w:rsid w:val="008F4A82"/>
    <w:rsid w:val="008F51D5"/>
    <w:rsid w:val="008F522F"/>
    <w:rsid w:val="008F531F"/>
    <w:rsid w:val="008F5336"/>
    <w:rsid w:val="008F53CE"/>
    <w:rsid w:val="008F54E4"/>
    <w:rsid w:val="008F568D"/>
    <w:rsid w:val="008F5A69"/>
    <w:rsid w:val="008F5B2E"/>
    <w:rsid w:val="008F5BF1"/>
    <w:rsid w:val="008F5C9B"/>
    <w:rsid w:val="008F5CF6"/>
    <w:rsid w:val="008F630E"/>
    <w:rsid w:val="008F67E1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093A"/>
    <w:rsid w:val="009009AB"/>
    <w:rsid w:val="00900A8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6C8"/>
    <w:rsid w:val="009047C1"/>
    <w:rsid w:val="00904AD4"/>
    <w:rsid w:val="00905122"/>
    <w:rsid w:val="00905243"/>
    <w:rsid w:val="0090553E"/>
    <w:rsid w:val="0090554C"/>
    <w:rsid w:val="00905609"/>
    <w:rsid w:val="00905C8A"/>
    <w:rsid w:val="00905CDA"/>
    <w:rsid w:val="00905E86"/>
    <w:rsid w:val="009060BD"/>
    <w:rsid w:val="0090610C"/>
    <w:rsid w:val="0090637F"/>
    <w:rsid w:val="00906423"/>
    <w:rsid w:val="00906BD1"/>
    <w:rsid w:val="0090711B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7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6E2"/>
    <w:rsid w:val="00913819"/>
    <w:rsid w:val="00913A92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639"/>
    <w:rsid w:val="009158A5"/>
    <w:rsid w:val="00915927"/>
    <w:rsid w:val="00915D9A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96F"/>
    <w:rsid w:val="009219CC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52"/>
    <w:rsid w:val="009238A4"/>
    <w:rsid w:val="00923A41"/>
    <w:rsid w:val="00923C2B"/>
    <w:rsid w:val="0092406E"/>
    <w:rsid w:val="009242D0"/>
    <w:rsid w:val="00924388"/>
    <w:rsid w:val="0092465F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1E"/>
    <w:rsid w:val="00926523"/>
    <w:rsid w:val="009265E3"/>
    <w:rsid w:val="009267CC"/>
    <w:rsid w:val="00926804"/>
    <w:rsid w:val="0092693B"/>
    <w:rsid w:val="00926A88"/>
    <w:rsid w:val="00926C3D"/>
    <w:rsid w:val="00926CBE"/>
    <w:rsid w:val="00926D0E"/>
    <w:rsid w:val="00926DBC"/>
    <w:rsid w:val="00927099"/>
    <w:rsid w:val="0092719C"/>
    <w:rsid w:val="009272D1"/>
    <w:rsid w:val="00927A78"/>
    <w:rsid w:val="00927B0C"/>
    <w:rsid w:val="00927C66"/>
    <w:rsid w:val="00927FFC"/>
    <w:rsid w:val="009300D5"/>
    <w:rsid w:val="00930145"/>
    <w:rsid w:val="009301D9"/>
    <w:rsid w:val="00930468"/>
    <w:rsid w:val="00930657"/>
    <w:rsid w:val="009306BC"/>
    <w:rsid w:val="00930C28"/>
    <w:rsid w:val="00930CC4"/>
    <w:rsid w:val="00930ECD"/>
    <w:rsid w:val="00931289"/>
    <w:rsid w:val="009316C5"/>
    <w:rsid w:val="00931777"/>
    <w:rsid w:val="009317B2"/>
    <w:rsid w:val="00931849"/>
    <w:rsid w:val="00931FAA"/>
    <w:rsid w:val="009322C8"/>
    <w:rsid w:val="0093234E"/>
    <w:rsid w:val="00932B25"/>
    <w:rsid w:val="00932D00"/>
    <w:rsid w:val="00932FCD"/>
    <w:rsid w:val="0093313F"/>
    <w:rsid w:val="0093344A"/>
    <w:rsid w:val="00933460"/>
    <w:rsid w:val="009335F1"/>
    <w:rsid w:val="00933651"/>
    <w:rsid w:val="009338BD"/>
    <w:rsid w:val="00933AAE"/>
    <w:rsid w:val="00933B0F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A0D"/>
    <w:rsid w:val="00936BBA"/>
    <w:rsid w:val="00936FA3"/>
    <w:rsid w:val="00936FCD"/>
    <w:rsid w:val="00937117"/>
    <w:rsid w:val="009371F6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89C"/>
    <w:rsid w:val="009409F7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689"/>
    <w:rsid w:val="00945AAF"/>
    <w:rsid w:val="00945F21"/>
    <w:rsid w:val="00946064"/>
    <w:rsid w:val="0094606B"/>
    <w:rsid w:val="00946105"/>
    <w:rsid w:val="00946110"/>
    <w:rsid w:val="00946143"/>
    <w:rsid w:val="00946210"/>
    <w:rsid w:val="00946A56"/>
    <w:rsid w:val="00946B86"/>
    <w:rsid w:val="00946D30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3B1A"/>
    <w:rsid w:val="0095455C"/>
    <w:rsid w:val="0095456B"/>
    <w:rsid w:val="00954830"/>
    <w:rsid w:val="00954A27"/>
    <w:rsid w:val="00954A66"/>
    <w:rsid w:val="00954CC1"/>
    <w:rsid w:val="00955D73"/>
    <w:rsid w:val="00955DD8"/>
    <w:rsid w:val="00955FBD"/>
    <w:rsid w:val="0095605A"/>
    <w:rsid w:val="0095690F"/>
    <w:rsid w:val="009569FD"/>
    <w:rsid w:val="00956A8D"/>
    <w:rsid w:val="00956AE7"/>
    <w:rsid w:val="00956C63"/>
    <w:rsid w:val="00956E9E"/>
    <w:rsid w:val="00956EC5"/>
    <w:rsid w:val="009572A7"/>
    <w:rsid w:val="009572AE"/>
    <w:rsid w:val="00957998"/>
    <w:rsid w:val="00957A2A"/>
    <w:rsid w:val="00957B5B"/>
    <w:rsid w:val="00957F14"/>
    <w:rsid w:val="00957FC1"/>
    <w:rsid w:val="009605B5"/>
    <w:rsid w:val="009606CE"/>
    <w:rsid w:val="0096092D"/>
    <w:rsid w:val="0096096A"/>
    <w:rsid w:val="00960A85"/>
    <w:rsid w:val="00960EDF"/>
    <w:rsid w:val="00960F66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0EB"/>
    <w:rsid w:val="009635BC"/>
    <w:rsid w:val="00963803"/>
    <w:rsid w:val="00963A25"/>
    <w:rsid w:val="00963AC5"/>
    <w:rsid w:val="00963C4D"/>
    <w:rsid w:val="00963E02"/>
    <w:rsid w:val="00963E27"/>
    <w:rsid w:val="0096421E"/>
    <w:rsid w:val="00964E57"/>
    <w:rsid w:val="009654DD"/>
    <w:rsid w:val="0096552E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8B4"/>
    <w:rsid w:val="00966C50"/>
    <w:rsid w:val="00966DEB"/>
    <w:rsid w:val="00966FCF"/>
    <w:rsid w:val="00967081"/>
    <w:rsid w:val="009672A3"/>
    <w:rsid w:val="009674DA"/>
    <w:rsid w:val="009677AF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7D1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39B"/>
    <w:rsid w:val="00974470"/>
    <w:rsid w:val="0097468E"/>
    <w:rsid w:val="00974A10"/>
    <w:rsid w:val="00974A7A"/>
    <w:rsid w:val="00974B80"/>
    <w:rsid w:val="00974CA8"/>
    <w:rsid w:val="00974D14"/>
    <w:rsid w:val="00974E6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5F29"/>
    <w:rsid w:val="009761C1"/>
    <w:rsid w:val="0097620E"/>
    <w:rsid w:val="00976364"/>
    <w:rsid w:val="009764B6"/>
    <w:rsid w:val="009765E4"/>
    <w:rsid w:val="00976656"/>
    <w:rsid w:val="009769C6"/>
    <w:rsid w:val="00976B33"/>
    <w:rsid w:val="00976B82"/>
    <w:rsid w:val="00976D5E"/>
    <w:rsid w:val="00976ED5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0BB6"/>
    <w:rsid w:val="009810A4"/>
    <w:rsid w:val="009811EB"/>
    <w:rsid w:val="00981356"/>
    <w:rsid w:val="00981474"/>
    <w:rsid w:val="00981934"/>
    <w:rsid w:val="00981C68"/>
    <w:rsid w:val="00981CC6"/>
    <w:rsid w:val="009821D5"/>
    <w:rsid w:val="009822C6"/>
    <w:rsid w:val="00982986"/>
    <w:rsid w:val="009829C1"/>
    <w:rsid w:val="00982E10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B17"/>
    <w:rsid w:val="00984E7D"/>
    <w:rsid w:val="00985190"/>
    <w:rsid w:val="00985571"/>
    <w:rsid w:val="009855BD"/>
    <w:rsid w:val="0098590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7EF"/>
    <w:rsid w:val="009868E5"/>
    <w:rsid w:val="009869C2"/>
    <w:rsid w:val="00986AE3"/>
    <w:rsid w:val="00986DB3"/>
    <w:rsid w:val="00987228"/>
    <w:rsid w:val="0098725B"/>
    <w:rsid w:val="00987A06"/>
    <w:rsid w:val="00987F3A"/>
    <w:rsid w:val="009902A2"/>
    <w:rsid w:val="009905AB"/>
    <w:rsid w:val="009907B7"/>
    <w:rsid w:val="00990A7E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526"/>
    <w:rsid w:val="00994623"/>
    <w:rsid w:val="0099475F"/>
    <w:rsid w:val="00994810"/>
    <w:rsid w:val="00994822"/>
    <w:rsid w:val="009949B1"/>
    <w:rsid w:val="00995392"/>
    <w:rsid w:val="0099597F"/>
    <w:rsid w:val="00995AEA"/>
    <w:rsid w:val="00995C22"/>
    <w:rsid w:val="00995D82"/>
    <w:rsid w:val="00996829"/>
    <w:rsid w:val="00996860"/>
    <w:rsid w:val="009969E5"/>
    <w:rsid w:val="00996BEA"/>
    <w:rsid w:val="009979AD"/>
    <w:rsid w:val="00997B73"/>
    <w:rsid w:val="009A0066"/>
    <w:rsid w:val="009A0216"/>
    <w:rsid w:val="009A025F"/>
    <w:rsid w:val="009A0353"/>
    <w:rsid w:val="009A0795"/>
    <w:rsid w:val="009A0854"/>
    <w:rsid w:val="009A0889"/>
    <w:rsid w:val="009A0B3B"/>
    <w:rsid w:val="009A0EA8"/>
    <w:rsid w:val="009A0F60"/>
    <w:rsid w:val="009A1073"/>
    <w:rsid w:val="009A11EF"/>
    <w:rsid w:val="009A135D"/>
    <w:rsid w:val="009A15BC"/>
    <w:rsid w:val="009A1654"/>
    <w:rsid w:val="009A16B2"/>
    <w:rsid w:val="009A178F"/>
    <w:rsid w:val="009A1A3A"/>
    <w:rsid w:val="009A1E6A"/>
    <w:rsid w:val="009A1E97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E15"/>
    <w:rsid w:val="009A3F22"/>
    <w:rsid w:val="009A437E"/>
    <w:rsid w:val="009A43C2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035"/>
    <w:rsid w:val="009B0375"/>
    <w:rsid w:val="009B048D"/>
    <w:rsid w:val="009B06A9"/>
    <w:rsid w:val="009B0FA2"/>
    <w:rsid w:val="009B12D3"/>
    <w:rsid w:val="009B18ED"/>
    <w:rsid w:val="009B1AA3"/>
    <w:rsid w:val="009B224F"/>
    <w:rsid w:val="009B22DC"/>
    <w:rsid w:val="009B24E1"/>
    <w:rsid w:val="009B26AB"/>
    <w:rsid w:val="009B279D"/>
    <w:rsid w:val="009B2894"/>
    <w:rsid w:val="009B2AA9"/>
    <w:rsid w:val="009B2AD9"/>
    <w:rsid w:val="009B2C14"/>
    <w:rsid w:val="009B36EE"/>
    <w:rsid w:val="009B3877"/>
    <w:rsid w:val="009B3929"/>
    <w:rsid w:val="009B3B6A"/>
    <w:rsid w:val="009B3D5F"/>
    <w:rsid w:val="009B3DD3"/>
    <w:rsid w:val="009B3E24"/>
    <w:rsid w:val="009B4167"/>
    <w:rsid w:val="009B4320"/>
    <w:rsid w:val="009B47FA"/>
    <w:rsid w:val="009B4A11"/>
    <w:rsid w:val="009B4B4C"/>
    <w:rsid w:val="009B4CD1"/>
    <w:rsid w:val="009B50ED"/>
    <w:rsid w:val="009B53ED"/>
    <w:rsid w:val="009B53F8"/>
    <w:rsid w:val="009B543B"/>
    <w:rsid w:val="009B5556"/>
    <w:rsid w:val="009B565E"/>
    <w:rsid w:val="009B5AC1"/>
    <w:rsid w:val="009B5B61"/>
    <w:rsid w:val="009B5BD0"/>
    <w:rsid w:val="009B5C18"/>
    <w:rsid w:val="009B5DC5"/>
    <w:rsid w:val="009B5F90"/>
    <w:rsid w:val="009B623A"/>
    <w:rsid w:val="009B62F6"/>
    <w:rsid w:val="009B67E9"/>
    <w:rsid w:val="009B6ACA"/>
    <w:rsid w:val="009B6AE6"/>
    <w:rsid w:val="009B6B96"/>
    <w:rsid w:val="009B6CB9"/>
    <w:rsid w:val="009B6CCD"/>
    <w:rsid w:val="009B700F"/>
    <w:rsid w:val="009B71B2"/>
    <w:rsid w:val="009B752A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97C"/>
    <w:rsid w:val="009C2C92"/>
    <w:rsid w:val="009C3104"/>
    <w:rsid w:val="009C323F"/>
    <w:rsid w:val="009C3330"/>
    <w:rsid w:val="009C333F"/>
    <w:rsid w:val="009C37D0"/>
    <w:rsid w:val="009C399A"/>
    <w:rsid w:val="009C3FE6"/>
    <w:rsid w:val="009C4254"/>
    <w:rsid w:val="009C42F4"/>
    <w:rsid w:val="009C44C3"/>
    <w:rsid w:val="009C48FD"/>
    <w:rsid w:val="009C4D0E"/>
    <w:rsid w:val="009C4E2D"/>
    <w:rsid w:val="009C5616"/>
    <w:rsid w:val="009C578E"/>
    <w:rsid w:val="009C5813"/>
    <w:rsid w:val="009C5953"/>
    <w:rsid w:val="009C5989"/>
    <w:rsid w:val="009C5A45"/>
    <w:rsid w:val="009C60B4"/>
    <w:rsid w:val="009C61A5"/>
    <w:rsid w:val="009C6378"/>
    <w:rsid w:val="009C691E"/>
    <w:rsid w:val="009C6C8F"/>
    <w:rsid w:val="009C711E"/>
    <w:rsid w:val="009C71FB"/>
    <w:rsid w:val="009C75A0"/>
    <w:rsid w:val="009C76FF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DFA"/>
    <w:rsid w:val="009D4F79"/>
    <w:rsid w:val="009D5192"/>
    <w:rsid w:val="009D539C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0F7"/>
    <w:rsid w:val="009D7238"/>
    <w:rsid w:val="009D75E6"/>
    <w:rsid w:val="009D75ED"/>
    <w:rsid w:val="009D77C7"/>
    <w:rsid w:val="009D7834"/>
    <w:rsid w:val="009D7BC4"/>
    <w:rsid w:val="009D7FCA"/>
    <w:rsid w:val="009E049B"/>
    <w:rsid w:val="009E067D"/>
    <w:rsid w:val="009E08C1"/>
    <w:rsid w:val="009E0FFB"/>
    <w:rsid w:val="009E10BF"/>
    <w:rsid w:val="009E10C5"/>
    <w:rsid w:val="009E11D6"/>
    <w:rsid w:val="009E1350"/>
    <w:rsid w:val="009E1936"/>
    <w:rsid w:val="009E1D89"/>
    <w:rsid w:val="009E1E77"/>
    <w:rsid w:val="009E2002"/>
    <w:rsid w:val="009E2126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1CF"/>
    <w:rsid w:val="009E428C"/>
    <w:rsid w:val="009E4316"/>
    <w:rsid w:val="009E48FD"/>
    <w:rsid w:val="009E49BB"/>
    <w:rsid w:val="009E4A1A"/>
    <w:rsid w:val="009E4D2C"/>
    <w:rsid w:val="009E4D79"/>
    <w:rsid w:val="009E4D8D"/>
    <w:rsid w:val="009E4DA7"/>
    <w:rsid w:val="009E4FE1"/>
    <w:rsid w:val="009E507B"/>
    <w:rsid w:val="009E5289"/>
    <w:rsid w:val="009E555A"/>
    <w:rsid w:val="009E577F"/>
    <w:rsid w:val="009E5A83"/>
    <w:rsid w:val="009E619F"/>
    <w:rsid w:val="009E61C4"/>
    <w:rsid w:val="009E62B6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A2D"/>
    <w:rsid w:val="009F1C7C"/>
    <w:rsid w:val="009F1D2C"/>
    <w:rsid w:val="009F1EFF"/>
    <w:rsid w:val="009F1FC7"/>
    <w:rsid w:val="009F20DE"/>
    <w:rsid w:val="009F2199"/>
    <w:rsid w:val="009F25F8"/>
    <w:rsid w:val="009F2677"/>
    <w:rsid w:val="009F27EE"/>
    <w:rsid w:val="009F2993"/>
    <w:rsid w:val="009F2ACB"/>
    <w:rsid w:val="009F2B42"/>
    <w:rsid w:val="009F2DCE"/>
    <w:rsid w:val="009F2E97"/>
    <w:rsid w:val="009F3140"/>
    <w:rsid w:val="009F3384"/>
    <w:rsid w:val="009F357F"/>
    <w:rsid w:val="009F3637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407"/>
    <w:rsid w:val="009F59DE"/>
    <w:rsid w:val="009F5A34"/>
    <w:rsid w:val="009F5BF8"/>
    <w:rsid w:val="009F5D0A"/>
    <w:rsid w:val="009F5E27"/>
    <w:rsid w:val="009F5FA6"/>
    <w:rsid w:val="009F5FEF"/>
    <w:rsid w:val="009F606B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47"/>
    <w:rsid w:val="009F73A0"/>
    <w:rsid w:val="009F73D6"/>
    <w:rsid w:val="009F7800"/>
    <w:rsid w:val="009F79B8"/>
    <w:rsid w:val="009F7F45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7A"/>
    <w:rsid w:val="00A038F6"/>
    <w:rsid w:val="00A03DE7"/>
    <w:rsid w:val="00A03E1D"/>
    <w:rsid w:val="00A03EB1"/>
    <w:rsid w:val="00A044AD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23F"/>
    <w:rsid w:val="00A06449"/>
    <w:rsid w:val="00A06498"/>
    <w:rsid w:val="00A06A23"/>
    <w:rsid w:val="00A06D28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30D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0E"/>
    <w:rsid w:val="00A11522"/>
    <w:rsid w:val="00A11564"/>
    <w:rsid w:val="00A11648"/>
    <w:rsid w:val="00A11A9C"/>
    <w:rsid w:val="00A11CA1"/>
    <w:rsid w:val="00A11E53"/>
    <w:rsid w:val="00A1218A"/>
    <w:rsid w:val="00A12214"/>
    <w:rsid w:val="00A12528"/>
    <w:rsid w:val="00A1259A"/>
    <w:rsid w:val="00A12AF4"/>
    <w:rsid w:val="00A12EA4"/>
    <w:rsid w:val="00A12F39"/>
    <w:rsid w:val="00A13533"/>
    <w:rsid w:val="00A13625"/>
    <w:rsid w:val="00A136AB"/>
    <w:rsid w:val="00A137AF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5D2E"/>
    <w:rsid w:val="00A16152"/>
    <w:rsid w:val="00A1620B"/>
    <w:rsid w:val="00A162A3"/>
    <w:rsid w:val="00A16634"/>
    <w:rsid w:val="00A16E8B"/>
    <w:rsid w:val="00A17218"/>
    <w:rsid w:val="00A17487"/>
    <w:rsid w:val="00A17517"/>
    <w:rsid w:val="00A17537"/>
    <w:rsid w:val="00A1785B"/>
    <w:rsid w:val="00A17995"/>
    <w:rsid w:val="00A17DE4"/>
    <w:rsid w:val="00A17F7F"/>
    <w:rsid w:val="00A2028B"/>
    <w:rsid w:val="00A2035A"/>
    <w:rsid w:val="00A2078B"/>
    <w:rsid w:val="00A20BFB"/>
    <w:rsid w:val="00A20F83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66"/>
    <w:rsid w:val="00A2259B"/>
    <w:rsid w:val="00A225CF"/>
    <w:rsid w:val="00A22718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1ED"/>
    <w:rsid w:val="00A25547"/>
    <w:rsid w:val="00A2574E"/>
    <w:rsid w:val="00A25810"/>
    <w:rsid w:val="00A25A5F"/>
    <w:rsid w:val="00A25D45"/>
    <w:rsid w:val="00A2617E"/>
    <w:rsid w:val="00A262B0"/>
    <w:rsid w:val="00A264F4"/>
    <w:rsid w:val="00A266AD"/>
    <w:rsid w:val="00A2674D"/>
    <w:rsid w:val="00A26D66"/>
    <w:rsid w:val="00A26F5D"/>
    <w:rsid w:val="00A270B0"/>
    <w:rsid w:val="00A271F4"/>
    <w:rsid w:val="00A272C8"/>
    <w:rsid w:val="00A277B0"/>
    <w:rsid w:val="00A27C83"/>
    <w:rsid w:val="00A300FB"/>
    <w:rsid w:val="00A30124"/>
    <w:rsid w:val="00A30605"/>
    <w:rsid w:val="00A307A8"/>
    <w:rsid w:val="00A30838"/>
    <w:rsid w:val="00A30C98"/>
    <w:rsid w:val="00A30EF2"/>
    <w:rsid w:val="00A3117C"/>
    <w:rsid w:val="00A31190"/>
    <w:rsid w:val="00A3138D"/>
    <w:rsid w:val="00A31422"/>
    <w:rsid w:val="00A314EB"/>
    <w:rsid w:val="00A31939"/>
    <w:rsid w:val="00A31B98"/>
    <w:rsid w:val="00A31E58"/>
    <w:rsid w:val="00A31ECA"/>
    <w:rsid w:val="00A32455"/>
    <w:rsid w:val="00A324D0"/>
    <w:rsid w:val="00A326D3"/>
    <w:rsid w:val="00A329A8"/>
    <w:rsid w:val="00A32C02"/>
    <w:rsid w:val="00A32C2D"/>
    <w:rsid w:val="00A331DF"/>
    <w:rsid w:val="00A33340"/>
    <w:rsid w:val="00A333A1"/>
    <w:rsid w:val="00A3349D"/>
    <w:rsid w:val="00A334E4"/>
    <w:rsid w:val="00A335E5"/>
    <w:rsid w:val="00A33723"/>
    <w:rsid w:val="00A3396F"/>
    <w:rsid w:val="00A33A5F"/>
    <w:rsid w:val="00A33ACA"/>
    <w:rsid w:val="00A33B90"/>
    <w:rsid w:val="00A33C0B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37F81"/>
    <w:rsid w:val="00A40710"/>
    <w:rsid w:val="00A4071E"/>
    <w:rsid w:val="00A40A1F"/>
    <w:rsid w:val="00A40D15"/>
    <w:rsid w:val="00A412C8"/>
    <w:rsid w:val="00A4181D"/>
    <w:rsid w:val="00A41B18"/>
    <w:rsid w:val="00A4203C"/>
    <w:rsid w:val="00A42431"/>
    <w:rsid w:val="00A42476"/>
    <w:rsid w:val="00A42534"/>
    <w:rsid w:val="00A428AE"/>
    <w:rsid w:val="00A42A61"/>
    <w:rsid w:val="00A42DBA"/>
    <w:rsid w:val="00A42FC2"/>
    <w:rsid w:val="00A43467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60C"/>
    <w:rsid w:val="00A458B0"/>
    <w:rsid w:val="00A4594F"/>
    <w:rsid w:val="00A45B55"/>
    <w:rsid w:val="00A45BFC"/>
    <w:rsid w:val="00A45DC6"/>
    <w:rsid w:val="00A4604F"/>
    <w:rsid w:val="00A46240"/>
    <w:rsid w:val="00A464C0"/>
    <w:rsid w:val="00A465A5"/>
    <w:rsid w:val="00A46642"/>
    <w:rsid w:val="00A46EBC"/>
    <w:rsid w:val="00A46FA5"/>
    <w:rsid w:val="00A47281"/>
    <w:rsid w:val="00A47745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1FC1"/>
    <w:rsid w:val="00A5239F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4FF0"/>
    <w:rsid w:val="00A55584"/>
    <w:rsid w:val="00A556D4"/>
    <w:rsid w:val="00A5589F"/>
    <w:rsid w:val="00A5598C"/>
    <w:rsid w:val="00A55A13"/>
    <w:rsid w:val="00A55AFB"/>
    <w:rsid w:val="00A55B03"/>
    <w:rsid w:val="00A55E75"/>
    <w:rsid w:val="00A55EF1"/>
    <w:rsid w:val="00A56635"/>
    <w:rsid w:val="00A5688B"/>
    <w:rsid w:val="00A56B93"/>
    <w:rsid w:val="00A56E3C"/>
    <w:rsid w:val="00A56F96"/>
    <w:rsid w:val="00A5709A"/>
    <w:rsid w:val="00A5725B"/>
    <w:rsid w:val="00A574FB"/>
    <w:rsid w:val="00A577A6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9A6"/>
    <w:rsid w:val="00A62CE0"/>
    <w:rsid w:val="00A62D0C"/>
    <w:rsid w:val="00A630BF"/>
    <w:rsid w:val="00A630CD"/>
    <w:rsid w:val="00A6311A"/>
    <w:rsid w:val="00A635A8"/>
    <w:rsid w:val="00A635E8"/>
    <w:rsid w:val="00A63998"/>
    <w:rsid w:val="00A6404E"/>
    <w:rsid w:val="00A643D5"/>
    <w:rsid w:val="00A644FA"/>
    <w:rsid w:val="00A645EC"/>
    <w:rsid w:val="00A64A3F"/>
    <w:rsid w:val="00A64EEF"/>
    <w:rsid w:val="00A6574A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684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AC8"/>
    <w:rsid w:val="00A72BCE"/>
    <w:rsid w:val="00A72DD1"/>
    <w:rsid w:val="00A73130"/>
    <w:rsid w:val="00A73488"/>
    <w:rsid w:val="00A73753"/>
    <w:rsid w:val="00A73894"/>
    <w:rsid w:val="00A73D33"/>
    <w:rsid w:val="00A7414A"/>
    <w:rsid w:val="00A74AC7"/>
    <w:rsid w:val="00A74C29"/>
    <w:rsid w:val="00A74D30"/>
    <w:rsid w:val="00A74EEF"/>
    <w:rsid w:val="00A751CE"/>
    <w:rsid w:val="00A75433"/>
    <w:rsid w:val="00A756B1"/>
    <w:rsid w:val="00A75704"/>
    <w:rsid w:val="00A757F8"/>
    <w:rsid w:val="00A758ED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972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1D"/>
    <w:rsid w:val="00A8172F"/>
    <w:rsid w:val="00A8177D"/>
    <w:rsid w:val="00A817C3"/>
    <w:rsid w:val="00A81C70"/>
    <w:rsid w:val="00A81CF2"/>
    <w:rsid w:val="00A8210D"/>
    <w:rsid w:val="00A82229"/>
    <w:rsid w:val="00A82239"/>
    <w:rsid w:val="00A822F2"/>
    <w:rsid w:val="00A82393"/>
    <w:rsid w:val="00A82BEB"/>
    <w:rsid w:val="00A82ED1"/>
    <w:rsid w:val="00A82F4D"/>
    <w:rsid w:val="00A830F2"/>
    <w:rsid w:val="00A838AA"/>
    <w:rsid w:val="00A839A6"/>
    <w:rsid w:val="00A83C2C"/>
    <w:rsid w:val="00A83D37"/>
    <w:rsid w:val="00A8412C"/>
    <w:rsid w:val="00A8443A"/>
    <w:rsid w:val="00A845AD"/>
    <w:rsid w:val="00A845D0"/>
    <w:rsid w:val="00A846E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136"/>
    <w:rsid w:val="00A862AE"/>
    <w:rsid w:val="00A863CB"/>
    <w:rsid w:val="00A86474"/>
    <w:rsid w:val="00A86623"/>
    <w:rsid w:val="00A867DE"/>
    <w:rsid w:val="00A8693E"/>
    <w:rsid w:val="00A86CDF"/>
    <w:rsid w:val="00A86DB9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24"/>
    <w:rsid w:val="00A90BDB"/>
    <w:rsid w:val="00A90CEE"/>
    <w:rsid w:val="00A90DB3"/>
    <w:rsid w:val="00A90FF9"/>
    <w:rsid w:val="00A91071"/>
    <w:rsid w:val="00A910A6"/>
    <w:rsid w:val="00A910AE"/>
    <w:rsid w:val="00A910BB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530"/>
    <w:rsid w:val="00A9297F"/>
    <w:rsid w:val="00A92A2B"/>
    <w:rsid w:val="00A92B3B"/>
    <w:rsid w:val="00A92CEE"/>
    <w:rsid w:val="00A92DD2"/>
    <w:rsid w:val="00A9314C"/>
    <w:rsid w:val="00A934C4"/>
    <w:rsid w:val="00A9354C"/>
    <w:rsid w:val="00A93A06"/>
    <w:rsid w:val="00A93B06"/>
    <w:rsid w:val="00A93C97"/>
    <w:rsid w:val="00A93DD4"/>
    <w:rsid w:val="00A94325"/>
    <w:rsid w:val="00A94AD2"/>
    <w:rsid w:val="00A94BC3"/>
    <w:rsid w:val="00A94FDA"/>
    <w:rsid w:val="00A94FF0"/>
    <w:rsid w:val="00A9548E"/>
    <w:rsid w:val="00A95723"/>
    <w:rsid w:val="00A95AC6"/>
    <w:rsid w:val="00A95B26"/>
    <w:rsid w:val="00A95BE3"/>
    <w:rsid w:val="00A95F71"/>
    <w:rsid w:val="00A95FA5"/>
    <w:rsid w:val="00A96153"/>
    <w:rsid w:val="00A966B4"/>
    <w:rsid w:val="00A96803"/>
    <w:rsid w:val="00A9685D"/>
    <w:rsid w:val="00A96861"/>
    <w:rsid w:val="00A96E6C"/>
    <w:rsid w:val="00A96FD6"/>
    <w:rsid w:val="00A97350"/>
    <w:rsid w:val="00A9788C"/>
    <w:rsid w:val="00A9796B"/>
    <w:rsid w:val="00A97B31"/>
    <w:rsid w:val="00A97F68"/>
    <w:rsid w:val="00AA0201"/>
    <w:rsid w:val="00AA081C"/>
    <w:rsid w:val="00AA0A42"/>
    <w:rsid w:val="00AA0AD5"/>
    <w:rsid w:val="00AA0CC0"/>
    <w:rsid w:val="00AA1120"/>
    <w:rsid w:val="00AA15C3"/>
    <w:rsid w:val="00AA16CA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263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7E4"/>
    <w:rsid w:val="00AA696F"/>
    <w:rsid w:val="00AA6A38"/>
    <w:rsid w:val="00AA6D3E"/>
    <w:rsid w:val="00AA6D48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EBD"/>
    <w:rsid w:val="00AA7FC4"/>
    <w:rsid w:val="00AB05A0"/>
    <w:rsid w:val="00AB085A"/>
    <w:rsid w:val="00AB098A"/>
    <w:rsid w:val="00AB0C10"/>
    <w:rsid w:val="00AB0C6A"/>
    <w:rsid w:val="00AB0E88"/>
    <w:rsid w:val="00AB0FAD"/>
    <w:rsid w:val="00AB0FED"/>
    <w:rsid w:val="00AB0FFD"/>
    <w:rsid w:val="00AB14A2"/>
    <w:rsid w:val="00AB1675"/>
    <w:rsid w:val="00AB190C"/>
    <w:rsid w:val="00AB1C28"/>
    <w:rsid w:val="00AB1FC7"/>
    <w:rsid w:val="00AB230E"/>
    <w:rsid w:val="00AB2892"/>
    <w:rsid w:val="00AB2F96"/>
    <w:rsid w:val="00AB32CC"/>
    <w:rsid w:val="00AB3314"/>
    <w:rsid w:val="00AB384A"/>
    <w:rsid w:val="00AB39EE"/>
    <w:rsid w:val="00AB3A09"/>
    <w:rsid w:val="00AB3EA5"/>
    <w:rsid w:val="00AB413D"/>
    <w:rsid w:val="00AB41D8"/>
    <w:rsid w:val="00AB4312"/>
    <w:rsid w:val="00AB4395"/>
    <w:rsid w:val="00AB47A1"/>
    <w:rsid w:val="00AB4B3B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1B5"/>
    <w:rsid w:val="00AB6471"/>
    <w:rsid w:val="00AB666F"/>
    <w:rsid w:val="00AB6DF7"/>
    <w:rsid w:val="00AB73B7"/>
    <w:rsid w:val="00AB7536"/>
    <w:rsid w:val="00AB7B79"/>
    <w:rsid w:val="00AB7EFB"/>
    <w:rsid w:val="00AC039D"/>
    <w:rsid w:val="00AC051B"/>
    <w:rsid w:val="00AC06E3"/>
    <w:rsid w:val="00AC07E4"/>
    <w:rsid w:val="00AC085A"/>
    <w:rsid w:val="00AC0992"/>
    <w:rsid w:val="00AC0B04"/>
    <w:rsid w:val="00AC0BC2"/>
    <w:rsid w:val="00AC0BDC"/>
    <w:rsid w:val="00AC0BEA"/>
    <w:rsid w:val="00AC10ED"/>
    <w:rsid w:val="00AC1BD5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B3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15E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AE3"/>
    <w:rsid w:val="00AD1B0A"/>
    <w:rsid w:val="00AD1E6C"/>
    <w:rsid w:val="00AD1F8F"/>
    <w:rsid w:val="00AD20F8"/>
    <w:rsid w:val="00AD25A0"/>
    <w:rsid w:val="00AD265C"/>
    <w:rsid w:val="00AD2696"/>
    <w:rsid w:val="00AD26AE"/>
    <w:rsid w:val="00AD2C4A"/>
    <w:rsid w:val="00AD2D22"/>
    <w:rsid w:val="00AD2E56"/>
    <w:rsid w:val="00AD31EC"/>
    <w:rsid w:val="00AD383A"/>
    <w:rsid w:val="00AD384C"/>
    <w:rsid w:val="00AD38C3"/>
    <w:rsid w:val="00AD39B8"/>
    <w:rsid w:val="00AD3AD5"/>
    <w:rsid w:val="00AD3DA5"/>
    <w:rsid w:val="00AD40B8"/>
    <w:rsid w:val="00AD4417"/>
    <w:rsid w:val="00AD464F"/>
    <w:rsid w:val="00AD490E"/>
    <w:rsid w:val="00AD4B36"/>
    <w:rsid w:val="00AD4B9A"/>
    <w:rsid w:val="00AD4BE6"/>
    <w:rsid w:val="00AD4C4E"/>
    <w:rsid w:val="00AD4EDB"/>
    <w:rsid w:val="00AD526B"/>
    <w:rsid w:val="00AD52BD"/>
    <w:rsid w:val="00AD5460"/>
    <w:rsid w:val="00AD547E"/>
    <w:rsid w:val="00AD55CB"/>
    <w:rsid w:val="00AD564C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9B7"/>
    <w:rsid w:val="00AE0F75"/>
    <w:rsid w:val="00AE0FF8"/>
    <w:rsid w:val="00AE1126"/>
    <w:rsid w:val="00AE11CB"/>
    <w:rsid w:val="00AE1370"/>
    <w:rsid w:val="00AE1396"/>
    <w:rsid w:val="00AE161F"/>
    <w:rsid w:val="00AE1634"/>
    <w:rsid w:val="00AE19B4"/>
    <w:rsid w:val="00AE1F4A"/>
    <w:rsid w:val="00AE1FA6"/>
    <w:rsid w:val="00AE20A4"/>
    <w:rsid w:val="00AE20B6"/>
    <w:rsid w:val="00AE22A1"/>
    <w:rsid w:val="00AE2406"/>
    <w:rsid w:val="00AE28D2"/>
    <w:rsid w:val="00AE291B"/>
    <w:rsid w:val="00AE2A7C"/>
    <w:rsid w:val="00AE2AF0"/>
    <w:rsid w:val="00AE2C55"/>
    <w:rsid w:val="00AE2C68"/>
    <w:rsid w:val="00AE303A"/>
    <w:rsid w:val="00AE30A0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4ADE"/>
    <w:rsid w:val="00AE5047"/>
    <w:rsid w:val="00AE521E"/>
    <w:rsid w:val="00AE5264"/>
    <w:rsid w:val="00AE5636"/>
    <w:rsid w:val="00AE5743"/>
    <w:rsid w:val="00AE5AF5"/>
    <w:rsid w:val="00AE5B2C"/>
    <w:rsid w:val="00AE5CEF"/>
    <w:rsid w:val="00AE5CFD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6E6"/>
    <w:rsid w:val="00AE7A7D"/>
    <w:rsid w:val="00AF0058"/>
    <w:rsid w:val="00AF06D5"/>
    <w:rsid w:val="00AF0BE4"/>
    <w:rsid w:val="00AF152F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82"/>
    <w:rsid w:val="00AF26DA"/>
    <w:rsid w:val="00AF2C32"/>
    <w:rsid w:val="00AF2DDC"/>
    <w:rsid w:val="00AF2F7B"/>
    <w:rsid w:val="00AF3949"/>
    <w:rsid w:val="00AF3B3A"/>
    <w:rsid w:val="00AF3C4A"/>
    <w:rsid w:val="00AF3D1E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B7B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330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BD8"/>
    <w:rsid w:val="00B04C96"/>
    <w:rsid w:val="00B04F61"/>
    <w:rsid w:val="00B04FFF"/>
    <w:rsid w:val="00B0536D"/>
    <w:rsid w:val="00B05572"/>
    <w:rsid w:val="00B0559E"/>
    <w:rsid w:val="00B058E1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1F1"/>
    <w:rsid w:val="00B07653"/>
    <w:rsid w:val="00B1010F"/>
    <w:rsid w:val="00B10199"/>
    <w:rsid w:val="00B101C5"/>
    <w:rsid w:val="00B104DD"/>
    <w:rsid w:val="00B1054E"/>
    <w:rsid w:val="00B105B9"/>
    <w:rsid w:val="00B10662"/>
    <w:rsid w:val="00B1092D"/>
    <w:rsid w:val="00B10D5F"/>
    <w:rsid w:val="00B10E8A"/>
    <w:rsid w:val="00B11049"/>
    <w:rsid w:val="00B112A9"/>
    <w:rsid w:val="00B112F3"/>
    <w:rsid w:val="00B114AF"/>
    <w:rsid w:val="00B1169B"/>
    <w:rsid w:val="00B1177B"/>
    <w:rsid w:val="00B117AB"/>
    <w:rsid w:val="00B11A10"/>
    <w:rsid w:val="00B11C1A"/>
    <w:rsid w:val="00B1215B"/>
    <w:rsid w:val="00B121EA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924"/>
    <w:rsid w:val="00B13D76"/>
    <w:rsid w:val="00B13DC2"/>
    <w:rsid w:val="00B13FF9"/>
    <w:rsid w:val="00B140E4"/>
    <w:rsid w:val="00B14134"/>
    <w:rsid w:val="00B14228"/>
    <w:rsid w:val="00B142C7"/>
    <w:rsid w:val="00B1464E"/>
    <w:rsid w:val="00B1487C"/>
    <w:rsid w:val="00B149E6"/>
    <w:rsid w:val="00B14E8D"/>
    <w:rsid w:val="00B14E96"/>
    <w:rsid w:val="00B152BF"/>
    <w:rsid w:val="00B1535D"/>
    <w:rsid w:val="00B153AD"/>
    <w:rsid w:val="00B15449"/>
    <w:rsid w:val="00B15546"/>
    <w:rsid w:val="00B15A40"/>
    <w:rsid w:val="00B15D46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C4B"/>
    <w:rsid w:val="00B17F9E"/>
    <w:rsid w:val="00B17FB7"/>
    <w:rsid w:val="00B20329"/>
    <w:rsid w:val="00B206DA"/>
    <w:rsid w:val="00B208B9"/>
    <w:rsid w:val="00B2093D"/>
    <w:rsid w:val="00B20B2C"/>
    <w:rsid w:val="00B20BD1"/>
    <w:rsid w:val="00B21125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3D"/>
    <w:rsid w:val="00B2235F"/>
    <w:rsid w:val="00B22A0A"/>
    <w:rsid w:val="00B22A15"/>
    <w:rsid w:val="00B22A5C"/>
    <w:rsid w:val="00B22D06"/>
    <w:rsid w:val="00B22F92"/>
    <w:rsid w:val="00B23296"/>
    <w:rsid w:val="00B23578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4DC5"/>
    <w:rsid w:val="00B25213"/>
    <w:rsid w:val="00B25309"/>
    <w:rsid w:val="00B25477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B7D"/>
    <w:rsid w:val="00B26F0D"/>
    <w:rsid w:val="00B2740B"/>
    <w:rsid w:val="00B277C5"/>
    <w:rsid w:val="00B27947"/>
    <w:rsid w:val="00B27ABF"/>
    <w:rsid w:val="00B27DD9"/>
    <w:rsid w:val="00B27F63"/>
    <w:rsid w:val="00B27FE0"/>
    <w:rsid w:val="00B3029B"/>
    <w:rsid w:val="00B30374"/>
    <w:rsid w:val="00B30507"/>
    <w:rsid w:val="00B305D0"/>
    <w:rsid w:val="00B30609"/>
    <w:rsid w:val="00B30692"/>
    <w:rsid w:val="00B30795"/>
    <w:rsid w:val="00B30FC8"/>
    <w:rsid w:val="00B31201"/>
    <w:rsid w:val="00B313A1"/>
    <w:rsid w:val="00B31601"/>
    <w:rsid w:val="00B31825"/>
    <w:rsid w:val="00B31C22"/>
    <w:rsid w:val="00B320E8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7B"/>
    <w:rsid w:val="00B34AEE"/>
    <w:rsid w:val="00B34B38"/>
    <w:rsid w:val="00B34C5B"/>
    <w:rsid w:val="00B34F5A"/>
    <w:rsid w:val="00B353F1"/>
    <w:rsid w:val="00B35495"/>
    <w:rsid w:val="00B359DA"/>
    <w:rsid w:val="00B35D4A"/>
    <w:rsid w:val="00B35FBF"/>
    <w:rsid w:val="00B3608E"/>
    <w:rsid w:val="00B36464"/>
    <w:rsid w:val="00B36701"/>
    <w:rsid w:val="00B367A4"/>
    <w:rsid w:val="00B368B9"/>
    <w:rsid w:val="00B36C59"/>
    <w:rsid w:val="00B36CA7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D4"/>
    <w:rsid w:val="00B41FE4"/>
    <w:rsid w:val="00B41FFE"/>
    <w:rsid w:val="00B421C4"/>
    <w:rsid w:val="00B42432"/>
    <w:rsid w:val="00B42696"/>
    <w:rsid w:val="00B42758"/>
    <w:rsid w:val="00B42B30"/>
    <w:rsid w:val="00B42D32"/>
    <w:rsid w:val="00B42E11"/>
    <w:rsid w:val="00B430FD"/>
    <w:rsid w:val="00B4312C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6F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BA0"/>
    <w:rsid w:val="00B46CEE"/>
    <w:rsid w:val="00B46DDD"/>
    <w:rsid w:val="00B470B3"/>
    <w:rsid w:val="00B4739B"/>
    <w:rsid w:val="00B4757A"/>
    <w:rsid w:val="00B47BE2"/>
    <w:rsid w:val="00B50376"/>
    <w:rsid w:val="00B5056A"/>
    <w:rsid w:val="00B50593"/>
    <w:rsid w:val="00B508F4"/>
    <w:rsid w:val="00B50D2A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C6"/>
    <w:rsid w:val="00B527EC"/>
    <w:rsid w:val="00B52DA3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3"/>
    <w:rsid w:val="00B54FB8"/>
    <w:rsid w:val="00B5504C"/>
    <w:rsid w:val="00B55079"/>
    <w:rsid w:val="00B55276"/>
    <w:rsid w:val="00B552C6"/>
    <w:rsid w:val="00B552EC"/>
    <w:rsid w:val="00B55596"/>
    <w:rsid w:val="00B55897"/>
    <w:rsid w:val="00B55A05"/>
    <w:rsid w:val="00B55ACD"/>
    <w:rsid w:val="00B55ADF"/>
    <w:rsid w:val="00B55C5A"/>
    <w:rsid w:val="00B55D67"/>
    <w:rsid w:val="00B55E19"/>
    <w:rsid w:val="00B55E69"/>
    <w:rsid w:val="00B5602C"/>
    <w:rsid w:val="00B56313"/>
    <w:rsid w:val="00B564CF"/>
    <w:rsid w:val="00B566F3"/>
    <w:rsid w:val="00B56868"/>
    <w:rsid w:val="00B568BC"/>
    <w:rsid w:val="00B56D9D"/>
    <w:rsid w:val="00B56EB6"/>
    <w:rsid w:val="00B570C8"/>
    <w:rsid w:val="00B5713D"/>
    <w:rsid w:val="00B571DA"/>
    <w:rsid w:val="00B57201"/>
    <w:rsid w:val="00B572AD"/>
    <w:rsid w:val="00B5742A"/>
    <w:rsid w:val="00B57488"/>
    <w:rsid w:val="00B5781B"/>
    <w:rsid w:val="00B5784F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32"/>
    <w:rsid w:val="00B61640"/>
    <w:rsid w:val="00B618EC"/>
    <w:rsid w:val="00B6205B"/>
    <w:rsid w:val="00B620E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A96"/>
    <w:rsid w:val="00B63C51"/>
    <w:rsid w:val="00B63E01"/>
    <w:rsid w:val="00B63E0D"/>
    <w:rsid w:val="00B63F62"/>
    <w:rsid w:val="00B6405D"/>
    <w:rsid w:val="00B64242"/>
    <w:rsid w:val="00B644AE"/>
    <w:rsid w:val="00B647DD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807"/>
    <w:rsid w:val="00B7183D"/>
    <w:rsid w:val="00B71B2A"/>
    <w:rsid w:val="00B71B6A"/>
    <w:rsid w:val="00B71B72"/>
    <w:rsid w:val="00B72120"/>
    <w:rsid w:val="00B72293"/>
    <w:rsid w:val="00B725AE"/>
    <w:rsid w:val="00B726AD"/>
    <w:rsid w:val="00B7285F"/>
    <w:rsid w:val="00B728DE"/>
    <w:rsid w:val="00B72BE7"/>
    <w:rsid w:val="00B73195"/>
    <w:rsid w:val="00B7346B"/>
    <w:rsid w:val="00B73614"/>
    <w:rsid w:val="00B73621"/>
    <w:rsid w:val="00B738CB"/>
    <w:rsid w:val="00B738FE"/>
    <w:rsid w:val="00B7398C"/>
    <w:rsid w:val="00B73A69"/>
    <w:rsid w:val="00B73B51"/>
    <w:rsid w:val="00B73DF7"/>
    <w:rsid w:val="00B73E5D"/>
    <w:rsid w:val="00B73FA5"/>
    <w:rsid w:val="00B743BA"/>
    <w:rsid w:val="00B74429"/>
    <w:rsid w:val="00B74546"/>
    <w:rsid w:val="00B7479C"/>
    <w:rsid w:val="00B74B54"/>
    <w:rsid w:val="00B74BCC"/>
    <w:rsid w:val="00B74E75"/>
    <w:rsid w:val="00B74EFF"/>
    <w:rsid w:val="00B74FE4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6F80"/>
    <w:rsid w:val="00B771FF"/>
    <w:rsid w:val="00B77299"/>
    <w:rsid w:val="00B7744E"/>
    <w:rsid w:val="00B77484"/>
    <w:rsid w:val="00B77593"/>
    <w:rsid w:val="00B7794D"/>
    <w:rsid w:val="00B80198"/>
    <w:rsid w:val="00B801AA"/>
    <w:rsid w:val="00B801D3"/>
    <w:rsid w:val="00B804AC"/>
    <w:rsid w:val="00B816B4"/>
    <w:rsid w:val="00B81830"/>
    <w:rsid w:val="00B81846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4E17"/>
    <w:rsid w:val="00B84EC6"/>
    <w:rsid w:val="00B8517B"/>
    <w:rsid w:val="00B85978"/>
    <w:rsid w:val="00B85C82"/>
    <w:rsid w:val="00B85D0D"/>
    <w:rsid w:val="00B85EC3"/>
    <w:rsid w:val="00B85FD4"/>
    <w:rsid w:val="00B86570"/>
    <w:rsid w:val="00B8664B"/>
    <w:rsid w:val="00B86671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7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68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9B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632"/>
    <w:rsid w:val="00BA170C"/>
    <w:rsid w:val="00BA1BDA"/>
    <w:rsid w:val="00BA1C58"/>
    <w:rsid w:val="00BA1D34"/>
    <w:rsid w:val="00BA204C"/>
    <w:rsid w:val="00BA2122"/>
    <w:rsid w:val="00BA2681"/>
    <w:rsid w:val="00BA2939"/>
    <w:rsid w:val="00BA2C0C"/>
    <w:rsid w:val="00BA2CCF"/>
    <w:rsid w:val="00BA317E"/>
    <w:rsid w:val="00BA34EE"/>
    <w:rsid w:val="00BA3713"/>
    <w:rsid w:val="00BA3A9B"/>
    <w:rsid w:val="00BA3CCC"/>
    <w:rsid w:val="00BA3DFB"/>
    <w:rsid w:val="00BA406F"/>
    <w:rsid w:val="00BA416A"/>
    <w:rsid w:val="00BA43C4"/>
    <w:rsid w:val="00BA48D5"/>
    <w:rsid w:val="00BA4EB9"/>
    <w:rsid w:val="00BA5432"/>
    <w:rsid w:val="00BA560B"/>
    <w:rsid w:val="00BA59CE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52E"/>
    <w:rsid w:val="00BA772B"/>
    <w:rsid w:val="00BA7A69"/>
    <w:rsid w:val="00BA7BDF"/>
    <w:rsid w:val="00BA7CCF"/>
    <w:rsid w:val="00BA7D89"/>
    <w:rsid w:val="00BA7FA9"/>
    <w:rsid w:val="00BB047D"/>
    <w:rsid w:val="00BB0C86"/>
    <w:rsid w:val="00BB1337"/>
    <w:rsid w:val="00BB13C8"/>
    <w:rsid w:val="00BB14BA"/>
    <w:rsid w:val="00BB14DE"/>
    <w:rsid w:val="00BB1895"/>
    <w:rsid w:val="00BB1ACE"/>
    <w:rsid w:val="00BB1C61"/>
    <w:rsid w:val="00BB21A8"/>
    <w:rsid w:val="00BB21F2"/>
    <w:rsid w:val="00BB22B2"/>
    <w:rsid w:val="00BB2573"/>
    <w:rsid w:val="00BB28FF"/>
    <w:rsid w:val="00BB295E"/>
    <w:rsid w:val="00BB29DC"/>
    <w:rsid w:val="00BB2B41"/>
    <w:rsid w:val="00BB30E9"/>
    <w:rsid w:val="00BB3370"/>
    <w:rsid w:val="00BB34E7"/>
    <w:rsid w:val="00BB3520"/>
    <w:rsid w:val="00BB3ABF"/>
    <w:rsid w:val="00BB3CD5"/>
    <w:rsid w:val="00BB3DEA"/>
    <w:rsid w:val="00BB415C"/>
    <w:rsid w:val="00BB43BA"/>
    <w:rsid w:val="00BB4484"/>
    <w:rsid w:val="00BB487E"/>
    <w:rsid w:val="00BB48CF"/>
    <w:rsid w:val="00BB493A"/>
    <w:rsid w:val="00BB49F8"/>
    <w:rsid w:val="00BB4AE1"/>
    <w:rsid w:val="00BB4B30"/>
    <w:rsid w:val="00BB4B38"/>
    <w:rsid w:val="00BB4D58"/>
    <w:rsid w:val="00BB516D"/>
    <w:rsid w:val="00BB5179"/>
    <w:rsid w:val="00BB530E"/>
    <w:rsid w:val="00BB5A6D"/>
    <w:rsid w:val="00BB5C30"/>
    <w:rsid w:val="00BB5C6E"/>
    <w:rsid w:val="00BB5D72"/>
    <w:rsid w:val="00BB65A3"/>
    <w:rsid w:val="00BB709B"/>
    <w:rsid w:val="00BB71DB"/>
    <w:rsid w:val="00BB7292"/>
    <w:rsid w:val="00BB72F3"/>
    <w:rsid w:val="00BB785B"/>
    <w:rsid w:val="00BB7A17"/>
    <w:rsid w:val="00BB7C4A"/>
    <w:rsid w:val="00BC0098"/>
    <w:rsid w:val="00BC0255"/>
    <w:rsid w:val="00BC0295"/>
    <w:rsid w:val="00BC034D"/>
    <w:rsid w:val="00BC0763"/>
    <w:rsid w:val="00BC0809"/>
    <w:rsid w:val="00BC110C"/>
    <w:rsid w:val="00BC14DC"/>
    <w:rsid w:val="00BC15AB"/>
    <w:rsid w:val="00BC1682"/>
    <w:rsid w:val="00BC1AB8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73D"/>
    <w:rsid w:val="00BC497A"/>
    <w:rsid w:val="00BC4D09"/>
    <w:rsid w:val="00BC4D27"/>
    <w:rsid w:val="00BC4E36"/>
    <w:rsid w:val="00BC5341"/>
    <w:rsid w:val="00BC5C18"/>
    <w:rsid w:val="00BC5C97"/>
    <w:rsid w:val="00BC5D1A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08"/>
    <w:rsid w:val="00BD026A"/>
    <w:rsid w:val="00BD0504"/>
    <w:rsid w:val="00BD0516"/>
    <w:rsid w:val="00BD057D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5C3"/>
    <w:rsid w:val="00BD1652"/>
    <w:rsid w:val="00BD1821"/>
    <w:rsid w:val="00BD1BE7"/>
    <w:rsid w:val="00BD1D03"/>
    <w:rsid w:val="00BD1D2C"/>
    <w:rsid w:val="00BD1E66"/>
    <w:rsid w:val="00BD1F5D"/>
    <w:rsid w:val="00BD211D"/>
    <w:rsid w:val="00BD215D"/>
    <w:rsid w:val="00BD24C2"/>
    <w:rsid w:val="00BD2743"/>
    <w:rsid w:val="00BD2AFD"/>
    <w:rsid w:val="00BD3205"/>
    <w:rsid w:val="00BD3296"/>
    <w:rsid w:val="00BD33CB"/>
    <w:rsid w:val="00BD341E"/>
    <w:rsid w:val="00BD346B"/>
    <w:rsid w:val="00BD38A7"/>
    <w:rsid w:val="00BD39A3"/>
    <w:rsid w:val="00BD3ACF"/>
    <w:rsid w:val="00BD3D44"/>
    <w:rsid w:val="00BD3E58"/>
    <w:rsid w:val="00BD3E9C"/>
    <w:rsid w:val="00BD3EF5"/>
    <w:rsid w:val="00BD3F2D"/>
    <w:rsid w:val="00BD3F50"/>
    <w:rsid w:val="00BD450E"/>
    <w:rsid w:val="00BD4616"/>
    <w:rsid w:val="00BD46D1"/>
    <w:rsid w:val="00BD4759"/>
    <w:rsid w:val="00BD48E9"/>
    <w:rsid w:val="00BD48EE"/>
    <w:rsid w:val="00BD4CD8"/>
    <w:rsid w:val="00BD4E04"/>
    <w:rsid w:val="00BD4FE0"/>
    <w:rsid w:val="00BD5068"/>
    <w:rsid w:val="00BD526C"/>
    <w:rsid w:val="00BD5316"/>
    <w:rsid w:val="00BD5555"/>
    <w:rsid w:val="00BD55E2"/>
    <w:rsid w:val="00BD56E8"/>
    <w:rsid w:val="00BD57E5"/>
    <w:rsid w:val="00BD5963"/>
    <w:rsid w:val="00BD5D76"/>
    <w:rsid w:val="00BD6091"/>
    <w:rsid w:val="00BD60B6"/>
    <w:rsid w:val="00BD6208"/>
    <w:rsid w:val="00BD6594"/>
    <w:rsid w:val="00BD683E"/>
    <w:rsid w:val="00BD68BA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0B4B"/>
    <w:rsid w:val="00BE0F15"/>
    <w:rsid w:val="00BE116A"/>
    <w:rsid w:val="00BE119E"/>
    <w:rsid w:val="00BE1202"/>
    <w:rsid w:val="00BE1741"/>
    <w:rsid w:val="00BE2078"/>
    <w:rsid w:val="00BE2118"/>
    <w:rsid w:val="00BE22C8"/>
    <w:rsid w:val="00BE2566"/>
    <w:rsid w:val="00BE256A"/>
    <w:rsid w:val="00BE2954"/>
    <w:rsid w:val="00BE2B88"/>
    <w:rsid w:val="00BE2FF1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2D"/>
    <w:rsid w:val="00BE3B9F"/>
    <w:rsid w:val="00BE3C7B"/>
    <w:rsid w:val="00BE3D1A"/>
    <w:rsid w:val="00BE40C7"/>
    <w:rsid w:val="00BE414D"/>
    <w:rsid w:val="00BE44F4"/>
    <w:rsid w:val="00BE44F6"/>
    <w:rsid w:val="00BE4A4C"/>
    <w:rsid w:val="00BE4BF0"/>
    <w:rsid w:val="00BE4C85"/>
    <w:rsid w:val="00BE5165"/>
    <w:rsid w:val="00BE544F"/>
    <w:rsid w:val="00BE5468"/>
    <w:rsid w:val="00BE5827"/>
    <w:rsid w:val="00BE5855"/>
    <w:rsid w:val="00BE5C51"/>
    <w:rsid w:val="00BE5F2B"/>
    <w:rsid w:val="00BE61DA"/>
    <w:rsid w:val="00BE6316"/>
    <w:rsid w:val="00BE6391"/>
    <w:rsid w:val="00BE66F7"/>
    <w:rsid w:val="00BE681A"/>
    <w:rsid w:val="00BE69D9"/>
    <w:rsid w:val="00BE712F"/>
    <w:rsid w:val="00BE7234"/>
    <w:rsid w:val="00BE7CAC"/>
    <w:rsid w:val="00BE7EE5"/>
    <w:rsid w:val="00BF00E7"/>
    <w:rsid w:val="00BF010F"/>
    <w:rsid w:val="00BF0141"/>
    <w:rsid w:val="00BF018F"/>
    <w:rsid w:val="00BF04CF"/>
    <w:rsid w:val="00BF0572"/>
    <w:rsid w:val="00BF064B"/>
    <w:rsid w:val="00BF06C3"/>
    <w:rsid w:val="00BF06DA"/>
    <w:rsid w:val="00BF077A"/>
    <w:rsid w:val="00BF092E"/>
    <w:rsid w:val="00BF0BA1"/>
    <w:rsid w:val="00BF0C43"/>
    <w:rsid w:val="00BF1144"/>
    <w:rsid w:val="00BF12E3"/>
    <w:rsid w:val="00BF139D"/>
    <w:rsid w:val="00BF1707"/>
    <w:rsid w:val="00BF1889"/>
    <w:rsid w:val="00BF18CB"/>
    <w:rsid w:val="00BF192D"/>
    <w:rsid w:val="00BF1B36"/>
    <w:rsid w:val="00BF1B4A"/>
    <w:rsid w:val="00BF1B83"/>
    <w:rsid w:val="00BF1F30"/>
    <w:rsid w:val="00BF1F4C"/>
    <w:rsid w:val="00BF1FCB"/>
    <w:rsid w:val="00BF20EA"/>
    <w:rsid w:val="00BF2168"/>
    <w:rsid w:val="00BF2175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0FF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7EF"/>
    <w:rsid w:val="00BF5811"/>
    <w:rsid w:val="00BF5887"/>
    <w:rsid w:val="00BF59A4"/>
    <w:rsid w:val="00BF59CB"/>
    <w:rsid w:val="00BF5B5E"/>
    <w:rsid w:val="00BF5B9D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36"/>
    <w:rsid w:val="00BF6DAA"/>
    <w:rsid w:val="00BF707E"/>
    <w:rsid w:val="00BF74AC"/>
    <w:rsid w:val="00BF753A"/>
    <w:rsid w:val="00BF7695"/>
    <w:rsid w:val="00BF79D5"/>
    <w:rsid w:val="00BF7B60"/>
    <w:rsid w:val="00C001A7"/>
    <w:rsid w:val="00C0033C"/>
    <w:rsid w:val="00C00AF1"/>
    <w:rsid w:val="00C00CF8"/>
    <w:rsid w:val="00C00F00"/>
    <w:rsid w:val="00C00F3D"/>
    <w:rsid w:val="00C013D8"/>
    <w:rsid w:val="00C01B81"/>
    <w:rsid w:val="00C01DDB"/>
    <w:rsid w:val="00C02314"/>
    <w:rsid w:val="00C02325"/>
    <w:rsid w:val="00C023BB"/>
    <w:rsid w:val="00C02ACC"/>
    <w:rsid w:val="00C02E1E"/>
    <w:rsid w:val="00C02EA7"/>
    <w:rsid w:val="00C0300C"/>
    <w:rsid w:val="00C03419"/>
    <w:rsid w:val="00C03596"/>
    <w:rsid w:val="00C03838"/>
    <w:rsid w:val="00C03AB9"/>
    <w:rsid w:val="00C03B82"/>
    <w:rsid w:val="00C03D3B"/>
    <w:rsid w:val="00C03F20"/>
    <w:rsid w:val="00C0402C"/>
    <w:rsid w:val="00C0433B"/>
    <w:rsid w:val="00C04405"/>
    <w:rsid w:val="00C049E0"/>
    <w:rsid w:val="00C04A35"/>
    <w:rsid w:val="00C04B66"/>
    <w:rsid w:val="00C05182"/>
    <w:rsid w:val="00C0535E"/>
    <w:rsid w:val="00C05539"/>
    <w:rsid w:val="00C05618"/>
    <w:rsid w:val="00C05AFC"/>
    <w:rsid w:val="00C05C6F"/>
    <w:rsid w:val="00C05F2E"/>
    <w:rsid w:val="00C06860"/>
    <w:rsid w:val="00C06C7F"/>
    <w:rsid w:val="00C06D44"/>
    <w:rsid w:val="00C06D4C"/>
    <w:rsid w:val="00C06F5C"/>
    <w:rsid w:val="00C07090"/>
    <w:rsid w:val="00C0709D"/>
    <w:rsid w:val="00C072B9"/>
    <w:rsid w:val="00C073AF"/>
    <w:rsid w:val="00C07555"/>
    <w:rsid w:val="00C07562"/>
    <w:rsid w:val="00C075D1"/>
    <w:rsid w:val="00C075DE"/>
    <w:rsid w:val="00C079C4"/>
    <w:rsid w:val="00C07A59"/>
    <w:rsid w:val="00C07C8B"/>
    <w:rsid w:val="00C07D2C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0EDD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E1F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0E61"/>
    <w:rsid w:val="00C20EDB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0FB"/>
    <w:rsid w:val="00C24126"/>
    <w:rsid w:val="00C241A7"/>
    <w:rsid w:val="00C24478"/>
    <w:rsid w:val="00C244EB"/>
    <w:rsid w:val="00C246D3"/>
    <w:rsid w:val="00C24849"/>
    <w:rsid w:val="00C249DA"/>
    <w:rsid w:val="00C2523C"/>
    <w:rsid w:val="00C25341"/>
    <w:rsid w:val="00C25734"/>
    <w:rsid w:val="00C257C9"/>
    <w:rsid w:val="00C25818"/>
    <w:rsid w:val="00C264DC"/>
    <w:rsid w:val="00C265F8"/>
    <w:rsid w:val="00C26631"/>
    <w:rsid w:val="00C2680B"/>
    <w:rsid w:val="00C2687B"/>
    <w:rsid w:val="00C26B83"/>
    <w:rsid w:val="00C26C45"/>
    <w:rsid w:val="00C26CEF"/>
    <w:rsid w:val="00C2704B"/>
    <w:rsid w:val="00C27132"/>
    <w:rsid w:val="00C2736C"/>
    <w:rsid w:val="00C2768A"/>
    <w:rsid w:val="00C276F1"/>
    <w:rsid w:val="00C27ACB"/>
    <w:rsid w:val="00C27FA0"/>
    <w:rsid w:val="00C27FE2"/>
    <w:rsid w:val="00C30327"/>
    <w:rsid w:val="00C30340"/>
    <w:rsid w:val="00C304C0"/>
    <w:rsid w:val="00C3085A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7F"/>
    <w:rsid w:val="00C324D9"/>
    <w:rsid w:val="00C325A9"/>
    <w:rsid w:val="00C32A1D"/>
    <w:rsid w:val="00C32A6F"/>
    <w:rsid w:val="00C32BA2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2DD"/>
    <w:rsid w:val="00C34651"/>
    <w:rsid w:val="00C3468A"/>
    <w:rsid w:val="00C34F77"/>
    <w:rsid w:val="00C350A1"/>
    <w:rsid w:val="00C35351"/>
    <w:rsid w:val="00C353E7"/>
    <w:rsid w:val="00C354A3"/>
    <w:rsid w:val="00C3574E"/>
    <w:rsid w:val="00C35A9D"/>
    <w:rsid w:val="00C35E4C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8A"/>
    <w:rsid w:val="00C375D4"/>
    <w:rsid w:val="00C37BF7"/>
    <w:rsid w:val="00C37C26"/>
    <w:rsid w:val="00C37FCE"/>
    <w:rsid w:val="00C40659"/>
    <w:rsid w:val="00C41182"/>
    <w:rsid w:val="00C41498"/>
    <w:rsid w:val="00C41E3E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E0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074"/>
    <w:rsid w:val="00C453D0"/>
    <w:rsid w:val="00C4546F"/>
    <w:rsid w:val="00C45C81"/>
    <w:rsid w:val="00C45D3B"/>
    <w:rsid w:val="00C45EB9"/>
    <w:rsid w:val="00C45FE8"/>
    <w:rsid w:val="00C46056"/>
    <w:rsid w:val="00C4607A"/>
    <w:rsid w:val="00C46091"/>
    <w:rsid w:val="00C46490"/>
    <w:rsid w:val="00C46495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03"/>
    <w:rsid w:val="00C50CF2"/>
    <w:rsid w:val="00C50E00"/>
    <w:rsid w:val="00C50E0F"/>
    <w:rsid w:val="00C50EAF"/>
    <w:rsid w:val="00C50FE0"/>
    <w:rsid w:val="00C51289"/>
    <w:rsid w:val="00C516EA"/>
    <w:rsid w:val="00C51764"/>
    <w:rsid w:val="00C517BA"/>
    <w:rsid w:val="00C51A40"/>
    <w:rsid w:val="00C52669"/>
    <w:rsid w:val="00C52859"/>
    <w:rsid w:val="00C52A52"/>
    <w:rsid w:val="00C52E26"/>
    <w:rsid w:val="00C53087"/>
    <w:rsid w:val="00C530FE"/>
    <w:rsid w:val="00C53105"/>
    <w:rsid w:val="00C5312F"/>
    <w:rsid w:val="00C5390E"/>
    <w:rsid w:val="00C53996"/>
    <w:rsid w:val="00C540AA"/>
    <w:rsid w:val="00C54412"/>
    <w:rsid w:val="00C546D0"/>
    <w:rsid w:val="00C54727"/>
    <w:rsid w:val="00C54BE9"/>
    <w:rsid w:val="00C54DBF"/>
    <w:rsid w:val="00C54F17"/>
    <w:rsid w:val="00C550DD"/>
    <w:rsid w:val="00C556E1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111"/>
    <w:rsid w:val="00C57336"/>
    <w:rsid w:val="00C5738A"/>
    <w:rsid w:val="00C57776"/>
    <w:rsid w:val="00C57D27"/>
    <w:rsid w:val="00C60134"/>
    <w:rsid w:val="00C602A2"/>
    <w:rsid w:val="00C60891"/>
    <w:rsid w:val="00C60913"/>
    <w:rsid w:val="00C6096A"/>
    <w:rsid w:val="00C60D7A"/>
    <w:rsid w:val="00C60E26"/>
    <w:rsid w:val="00C6117D"/>
    <w:rsid w:val="00C6124F"/>
    <w:rsid w:val="00C61375"/>
    <w:rsid w:val="00C61635"/>
    <w:rsid w:val="00C6177C"/>
    <w:rsid w:val="00C618E8"/>
    <w:rsid w:val="00C61A48"/>
    <w:rsid w:val="00C61A87"/>
    <w:rsid w:val="00C61DDF"/>
    <w:rsid w:val="00C61DF5"/>
    <w:rsid w:val="00C61FC2"/>
    <w:rsid w:val="00C61FC4"/>
    <w:rsid w:val="00C62589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3EC7"/>
    <w:rsid w:val="00C63F90"/>
    <w:rsid w:val="00C64064"/>
    <w:rsid w:val="00C6443D"/>
    <w:rsid w:val="00C645E1"/>
    <w:rsid w:val="00C64834"/>
    <w:rsid w:val="00C64945"/>
    <w:rsid w:val="00C64B7F"/>
    <w:rsid w:val="00C64E92"/>
    <w:rsid w:val="00C64EBB"/>
    <w:rsid w:val="00C64F7D"/>
    <w:rsid w:val="00C6517F"/>
    <w:rsid w:val="00C65421"/>
    <w:rsid w:val="00C654E4"/>
    <w:rsid w:val="00C65502"/>
    <w:rsid w:val="00C657BA"/>
    <w:rsid w:val="00C65B2B"/>
    <w:rsid w:val="00C66D5D"/>
    <w:rsid w:val="00C66F13"/>
    <w:rsid w:val="00C66FB4"/>
    <w:rsid w:val="00C6734C"/>
    <w:rsid w:val="00C673B3"/>
    <w:rsid w:val="00C67448"/>
    <w:rsid w:val="00C674AD"/>
    <w:rsid w:val="00C67528"/>
    <w:rsid w:val="00C6792A"/>
    <w:rsid w:val="00C67AFF"/>
    <w:rsid w:val="00C67CFE"/>
    <w:rsid w:val="00C67FE0"/>
    <w:rsid w:val="00C70060"/>
    <w:rsid w:val="00C701B3"/>
    <w:rsid w:val="00C70430"/>
    <w:rsid w:val="00C70587"/>
    <w:rsid w:val="00C7073B"/>
    <w:rsid w:val="00C70743"/>
    <w:rsid w:val="00C70803"/>
    <w:rsid w:val="00C7090E"/>
    <w:rsid w:val="00C70A47"/>
    <w:rsid w:val="00C70ED2"/>
    <w:rsid w:val="00C70F92"/>
    <w:rsid w:val="00C710B3"/>
    <w:rsid w:val="00C711ED"/>
    <w:rsid w:val="00C712CE"/>
    <w:rsid w:val="00C71355"/>
    <w:rsid w:val="00C714E7"/>
    <w:rsid w:val="00C7153C"/>
    <w:rsid w:val="00C71650"/>
    <w:rsid w:val="00C71A8D"/>
    <w:rsid w:val="00C71F3E"/>
    <w:rsid w:val="00C720B7"/>
    <w:rsid w:val="00C725BD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13C"/>
    <w:rsid w:val="00C7520D"/>
    <w:rsid w:val="00C752C1"/>
    <w:rsid w:val="00C75B02"/>
    <w:rsid w:val="00C75D7F"/>
    <w:rsid w:val="00C75DD1"/>
    <w:rsid w:val="00C75E97"/>
    <w:rsid w:val="00C75EB7"/>
    <w:rsid w:val="00C75EDA"/>
    <w:rsid w:val="00C75FED"/>
    <w:rsid w:val="00C760A2"/>
    <w:rsid w:val="00C760A5"/>
    <w:rsid w:val="00C76381"/>
    <w:rsid w:val="00C765A3"/>
    <w:rsid w:val="00C76604"/>
    <w:rsid w:val="00C76841"/>
    <w:rsid w:val="00C76B0C"/>
    <w:rsid w:val="00C76E63"/>
    <w:rsid w:val="00C770BF"/>
    <w:rsid w:val="00C77291"/>
    <w:rsid w:val="00C77631"/>
    <w:rsid w:val="00C77810"/>
    <w:rsid w:val="00C7782A"/>
    <w:rsid w:val="00C77CF9"/>
    <w:rsid w:val="00C80080"/>
    <w:rsid w:val="00C801B5"/>
    <w:rsid w:val="00C802E9"/>
    <w:rsid w:val="00C80C41"/>
    <w:rsid w:val="00C80E30"/>
    <w:rsid w:val="00C811FF"/>
    <w:rsid w:val="00C812AF"/>
    <w:rsid w:val="00C815BE"/>
    <w:rsid w:val="00C815C4"/>
    <w:rsid w:val="00C81710"/>
    <w:rsid w:val="00C81910"/>
    <w:rsid w:val="00C81A5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AFB"/>
    <w:rsid w:val="00C83EEB"/>
    <w:rsid w:val="00C83F6C"/>
    <w:rsid w:val="00C84122"/>
    <w:rsid w:val="00C841FF"/>
    <w:rsid w:val="00C8435B"/>
    <w:rsid w:val="00C85024"/>
    <w:rsid w:val="00C8524E"/>
    <w:rsid w:val="00C85265"/>
    <w:rsid w:val="00C8537E"/>
    <w:rsid w:val="00C853D8"/>
    <w:rsid w:val="00C858A4"/>
    <w:rsid w:val="00C8601D"/>
    <w:rsid w:val="00C860DC"/>
    <w:rsid w:val="00C86114"/>
    <w:rsid w:val="00C86357"/>
    <w:rsid w:val="00C8639E"/>
    <w:rsid w:val="00C8664A"/>
    <w:rsid w:val="00C866BF"/>
    <w:rsid w:val="00C86B07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956"/>
    <w:rsid w:val="00C90B31"/>
    <w:rsid w:val="00C91090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A6"/>
    <w:rsid w:val="00C92DD7"/>
    <w:rsid w:val="00C93083"/>
    <w:rsid w:val="00C932E0"/>
    <w:rsid w:val="00C934F7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2F9"/>
    <w:rsid w:val="00C955E4"/>
    <w:rsid w:val="00C956DD"/>
    <w:rsid w:val="00C95B00"/>
    <w:rsid w:val="00C95D02"/>
    <w:rsid w:val="00C9602E"/>
    <w:rsid w:val="00C960B4"/>
    <w:rsid w:val="00C96350"/>
    <w:rsid w:val="00C96352"/>
    <w:rsid w:val="00C964FA"/>
    <w:rsid w:val="00C96725"/>
    <w:rsid w:val="00C96766"/>
    <w:rsid w:val="00C96A75"/>
    <w:rsid w:val="00C96B2F"/>
    <w:rsid w:val="00C96C49"/>
    <w:rsid w:val="00C96EE1"/>
    <w:rsid w:val="00C97010"/>
    <w:rsid w:val="00C97147"/>
    <w:rsid w:val="00C9729E"/>
    <w:rsid w:val="00C974E4"/>
    <w:rsid w:val="00C9770A"/>
    <w:rsid w:val="00C97A83"/>
    <w:rsid w:val="00C97CBC"/>
    <w:rsid w:val="00CA03C6"/>
    <w:rsid w:val="00CA04FB"/>
    <w:rsid w:val="00CA0597"/>
    <w:rsid w:val="00CA0B95"/>
    <w:rsid w:val="00CA0C8F"/>
    <w:rsid w:val="00CA109C"/>
    <w:rsid w:val="00CA1565"/>
    <w:rsid w:val="00CA1C0C"/>
    <w:rsid w:val="00CA1DB1"/>
    <w:rsid w:val="00CA21BA"/>
    <w:rsid w:val="00CA21E5"/>
    <w:rsid w:val="00CA2572"/>
    <w:rsid w:val="00CA28ED"/>
    <w:rsid w:val="00CA2B67"/>
    <w:rsid w:val="00CA2CF1"/>
    <w:rsid w:val="00CA2EAD"/>
    <w:rsid w:val="00CA31A6"/>
    <w:rsid w:val="00CA3554"/>
    <w:rsid w:val="00CA386B"/>
    <w:rsid w:val="00CA39FD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56"/>
    <w:rsid w:val="00CA59CA"/>
    <w:rsid w:val="00CA5BC7"/>
    <w:rsid w:val="00CA5C23"/>
    <w:rsid w:val="00CA5DD1"/>
    <w:rsid w:val="00CA5E64"/>
    <w:rsid w:val="00CA68D9"/>
    <w:rsid w:val="00CA6A0F"/>
    <w:rsid w:val="00CA6C6A"/>
    <w:rsid w:val="00CA6E70"/>
    <w:rsid w:val="00CA6E85"/>
    <w:rsid w:val="00CA70D8"/>
    <w:rsid w:val="00CA75EE"/>
    <w:rsid w:val="00CA7661"/>
    <w:rsid w:val="00CA76ED"/>
    <w:rsid w:val="00CA7F2F"/>
    <w:rsid w:val="00CA7FAE"/>
    <w:rsid w:val="00CB007E"/>
    <w:rsid w:val="00CB031A"/>
    <w:rsid w:val="00CB04B9"/>
    <w:rsid w:val="00CB0C09"/>
    <w:rsid w:val="00CB0D33"/>
    <w:rsid w:val="00CB10F8"/>
    <w:rsid w:val="00CB1515"/>
    <w:rsid w:val="00CB1525"/>
    <w:rsid w:val="00CB16A7"/>
    <w:rsid w:val="00CB16C0"/>
    <w:rsid w:val="00CB188A"/>
    <w:rsid w:val="00CB18A1"/>
    <w:rsid w:val="00CB1B1A"/>
    <w:rsid w:val="00CB1CC7"/>
    <w:rsid w:val="00CB1DF6"/>
    <w:rsid w:val="00CB21E5"/>
    <w:rsid w:val="00CB21F7"/>
    <w:rsid w:val="00CB22C6"/>
    <w:rsid w:val="00CB245D"/>
    <w:rsid w:val="00CB24D5"/>
    <w:rsid w:val="00CB24EB"/>
    <w:rsid w:val="00CB2665"/>
    <w:rsid w:val="00CB26C5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3EEE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636"/>
    <w:rsid w:val="00CB7B98"/>
    <w:rsid w:val="00CB7D01"/>
    <w:rsid w:val="00CC00CE"/>
    <w:rsid w:val="00CC0247"/>
    <w:rsid w:val="00CC036B"/>
    <w:rsid w:val="00CC053A"/>
    <w:rsid w:val="00CC087B"/>
    <w:rsid w:val="00CC0E30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2E04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188"/>
    <w:rsid w:val="00CC520E"/>
    <w:rsid w:val="00CC5418"/>
    <w:rsid w:val="00CC5AB1"/>
    <w:rsid w:val="00CC5BB8"/>
    <w:rsid w:val="00CC603D"/>
    <w:rsid w:val="00CC6093"/>
    <w:rsid w:val="00CC6337"/>
    <w:rsid w:val="00CC636E"/>
    <w:rsid w:val="00CC64DA"/>
    <w:rsid w:val="00CC651E"/>
    <w:rsid w:val="00CC681C"/>
    <w:rsid w:val="00CC6F9E"/>
    <w:rsid w:val="00CC719D"/>
    <w:rsid w:val="00CC71E6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A8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893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4FC8"/>
    <w:rsid w:val="00CD5E5F"/>
    <w:rsid w:val="00CD5ECB"/>
    <w:rsid w:val="00CD612E"/>
    <w:rsid w:val="00CD641E"/>
    <w:rsid w:val="00CD6424"/>
    <w:rsid w:val="00CD6818"/>
    <w:rsid w:val="00CD6971"/>
    <w:rsid w:val="00CD6A4B"/>
    <w:rsid w:val="00CD6AB4"/>
    <w:rsid w:val="00CD6BDF"/>
    <w:rsid w:val="00CD6E78"/>
    <w:rsid w:val="00CD74A9"/>
    <w:rsid w:val="00CD7545"/>
    <w:rsid w:val="00CD7AA8"/>
    <w:rsid w:val="00CD7C92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5F"/>
    <w:rsid w:val="00CE2EA9"/>
    <w:rsid w:val="00CE337A"/>
    <w:rsid w:val="00CE4482"/>
    <w:rsid w:val="00CE48CC"/>
    <w:rsid w:val="00CE4915"/>
    <w:rsid w:val="00CE49AD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BB1"/>
    <w:rsid w:val="00CE5CCE"/>
    <w:rsid w:val="00CE5D98"/>
    <w:rsid w:val="00CE619B"/>
    <w:rsid w:val="00CE6445"/>
    <w:rsid w:val="00CE6451"/>
    <w:rsid w:val="00CE69F9"/>
    <w:rsid w:val="00CE6D90"/>
    <w:rsid w:val="00CE6E6C"/>
    <w:rsid w:val="00CE6E72"/>
    <w:rsid w:val="00CE6EF7"/>
    <w:rsid w:val="00CE71AD"/>
    <w:rsid w:val="00CE74A6"/>
    <w:rsid w:val="00CE7575"/>
    <w:rsid w:val="00CF022C"/>
    <w:rsid w:val="00CF025C"/>
    <w:rsid w:val="00CF0591"/>
    <w:rsid w:val="00CF06E9"/>
    <w:rsid w:val="00CF095E"/>
    <w:rsid w:val="00CF0AEB"/>
    <w:rsid w:val="00CF0D43"/>
    <w:rsid w:val="00CF1065"/>
    <w:rsid w:val="00CF1286"/>
    <w:rsid w:val="00CF15B0"/>
    <w:rsid w:val="00CF1A10"/>
    <w:rsid w:val="00CF1AD2"/>
    <w:rsid w:val="00CF1BEA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3C36"/>
    <w:rsid w:val="00CF42A9"/>
    <w:rsid w:val="00CF448B"/>
    <w:rsid w:val="00CF460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152"/>
    <w:rsid w:val="00CF726A"/>
    <w:rsid w:val="00CF7270"/>
    <w:rsid w:val="00CF749C"/>
    <w:rsid w:val="00CF74A9"/>
    <w:rsid w:val="00CF7646"/>
    <w:rsid w:val="00CF7816"/>
    <w:rsid w:val="00CF7E20"/>
    <w:rsid w:val="00D00086"/>
    <w:rsid w:val="00D00098"/>
    <w:rsid w:val="00D000C3"/>
    <w:rsid w:val="00D00236"/>
    <w:rsid w:val="00D00302"/>
    <w:rsid w:val="00D006A9"/>
    <w:rsid w:val="00D0084F"/>
    <w:rsid w:val="00D00A1C"/>
    <w:rsid w:val="00D00BE2"/>
    <w:rsid w:val="00D0112A"/>
    <w:rsid w:val="00D01178"/>
    <w:rsid w:val="00D0144B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A47"/>
    <w:rsid w:val="00D02B05"/>
    <w:rsid w:val="00D02E8F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0DE"/>
    <w:rsid w:val="00D06122"/>
    <w:rsid w:val="00D065E4"/>
    <w:rsid w:val="00D06907"/>
    <w:rsid w:val="00D06BB7"/>
    <w:rsid w:val="00D06CE4"/>
    <w:rsid w:val="00D06ECE"/>
    <w:rsid w:val="00D06FD9"/>
    <w:rsid w:val="00D070D6"/>
    <w:rsid w:val="00D07894"/>
    <w:rsid w:val="00D10120"/>
    <w:rsid w:val="00D1059E"/>
    <w:rsid w:val="00D107C2"/>
    <w:rsid w:val="00D10B4E"/>
    <w:rsid w:val="00D10C5B"/>
    <w:rsid w:val="00D10E70"/>
    <w:rsid w:val="00D10F0A"/>
    <w:rsid w:val="00D10F0F"/>
    <w:rsid w:val="00D10F93"/>
    <w:rsid w:val="00D11720"/>
    <w:rsid w:val="00D1184A"/>
    <w:rsid w:val="00D11E02"/>
    <w:rsid w:val="00D12395"/>
    <w:rsid w:val="00D12675"/>
    <w:rsid w:val="00D12893"/>
    <w:rsid w:val="00D12904"/>
    <w:rsid w:val="00D129C3"/>
    <w:rsid w:val="00D12A95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7F7"/>
    <w:rsid w:val="00D15C30"/>
    <w:rsid w:val="00D15CDD"/>
    <w:rsid w:val="00D15DD2"/>
    <w:rsid w:val="00D15EAC"/>
    <w:rsid w:val="00D15EBA"/>
    <w:rsid w:val="00D16166"/>
    <w:rsid w:val="00D1662B"/>
    <w:rsid w:val="00D16760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8BC"/>
    <w:rsid w:val="00D17904"/>
    <w:rsid w:val="00D17951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590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648"/>
    <w:rsid w:val="00D2572D"/>
    <w:rsid w:val="00D2587D"/>
    <w:rsid w:val="00D25FEB"/>
    <w:rsid w:val="00D2607B"/>
    <w:rsid w:val="00D260EC"/>
    <w:rsid w:val="00D264A2"/>
    <w:rsid w:val="00D2681F"/>
    <w:rsid w:val="00D26960"/>
    <w:rsid w:val="00D26963"/>
    <w:rsid w:val="00D26E2E"/>
    <w:rsid w:val="00D27030"/>
    <w:rsid w:val="00D275C0"/>
    <w:rsid w:val="00D278DA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0FBA"/>
    <w:rsid w:val="00D314D8"/>
    <w:rsid w:val="00D31513"/>
    <w:rsid w:val="00D31691"/>
    <w:rsid w:val="00D3191D"/>
    <w:rsid w:val="00D31AB4"/>
    <w:rsid w:val="00D31B31"/>
    <w:rsid w:val="00D31C6D"/>
    <w:rsid w:val="00D320C5"/>
    <w:rsid w:val="00D3222E"/>
    <w:rsid w:val="00D32671"/>
    <w:rsid w:val="00D32711"/>
    <w:rsid w:val="00D32D63"/>
    <w:rsid w:val="00D32E38"/>
    <w:rsid w:val="00D33058"/>
    <w:rsid w:val="00D3314A"/>
    <w:rsid w:val="00D33380"/>
    <w:rsid w:val="00D3389A"/>
    <w:rsid w:val="00D33908"/>
    <w:rsid w:val="00D339D8"/>
    <w:rsid w:val="00D33CC4"/>
    <w:rsid w:val="00D34556"/>
    <w:rsid w:val="00D345F4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37FC5"/>
    <w:rsid w:val="00D40384"/>
    <w:rsid w:val="00D40478"/>
    <w:rsid w:val="00D4084C"/>
    <w:rsid w:val="00D40B35"/>
    <w:rsid w:val="00D40B90"/>
    <w:rsid w:val="00D40E0F"/>
    <w:rsid w:val="00D40E57"/>
    <w:rsid w:val="00D40E7A"/>
    <w:rsid w:val="00D410E9"/>
    <w:rsid w:val="00D412BA"/>
    <w:rsid w:val="00D412DE"/>
    <w:rsid w:val="00D41513"/>
    <w:rsid w:val="00D41891"/>
    <w:rsid w:val="00D41B73"/>
    <w:rsid w:val="00D41EC5"/>
    <w:rsid w:val="00D420EA"/>
    <w:rsid w:val="00D424EE"/>
    <w:rsid w:val="00D427BB"/>
    <w:rsid w:val="00D427F8"/>
    <w:rsid w:val="00D429B5"/>
    <w:rsid w:val="00D42A48"/>
    <w:rsid w:val="00D42D03"/>
    <w:rsid w:val="00D4328B"/>
    <w:rsid w:val="00D435E9"/>
    <w:rsid w:val="00D43888"/>
    <w:rsid w:val="00D43BB3"/>
    <w:rsid w:val="00D4408C"/>
    <w:rsid w:val="00D4423C"/>
    <w:rsid w:val="00D44551"/>
    <w:rsid w:val="00D44907"/>
    <w:rsid w:val="00D44B78"/>
    <w:rsid w:val="00D44B7D"/>
    <w:rsid w:val="00D44E77"/>
    <w:rsid w:val="00D4518C"/>
    <w:rsid w:val="00D45755"/>
    <w:rsid w:val="00D45BF0"/>
    <w:rsid w:val="00D45F48"/>
    <w:rsid w:val="00D46194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295"/>
    <w:rsid w:val="00D5242A"/>
    <w:rsid w:val="00D528B8"/>
    <w:rsid w:val="00D52DB4"/>
    <w:rsid w:val="00D52DDA"/>
    <w:rsid w:val="00D52FC2"/>
    <w:rsid w:val="00D535A7"/>
    <w:rsid w:val="00D53699"/>
    <w:rsid w:val="00D53822"/>
    <w:rsid w:val="00D53B46"/>
    <w:rsid w:val="00D53C45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2A"/>
    <w:rsid w:val="00D5618A"/>
    <w:rsid w:val="00D56323"/>
    <w:rsid w:val="00D5638D"/>
    <w:rsid w:val="00D56532"/>
    <w:rsid w:val="00D566E6"/>
    <w:rsid w:val="00D56C56"/>
    <w:rsid w:val="00D56FBB"/>
    <w:rsid w:val="00D56FDB"/>
    <w:rsid w:val="00D571C8"/>
    <w:rsid w:val="00D573A1"/>
    <w:rsid w:val="00D574A3"/>
    <w:rsid w:val="00D5754D"/>
    <w:rsid w:val="00D57679"/>
    <w:rsid w:val="00D57941"/>
    <w:rsid w:val="00D57A7C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61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105"/>
    <w:rsid w:val="00D6538C"/>
    <w:rsid w:val="00D65425"/>
    <w:rsid w:val="00D65AB8"/>
    <w:rsid w:val="00D65EA7"/>
    <w:rsid w:val="00D65F2D"/>
    <w:rsid w:val="00D65F88"/>
    <w:rsid w:val="00D662A6"/>
    <w:rsid w:val="00D665A2"/>
    <w:rsid w:val="00D665E0"/>
    <w:rsid w:val="00D668C6"/>
    <w:rsid w:val="00D66D96"/>
    <w:rsid w:val="00D6726F"/>
    <w:rsid w:val="00D67551"/>
    <w:rsid w:val="00D6788A"/>
    <w:rsid w:val="00D67969"/>
    <w:rsid w:val="00D7016C"/>
    <w:rsid w:val="00D70248"/>
    <w:rsid w:val="00D704E3"/>
    <w:rsid w:val="00D70B9A"/>
    <w:rsid w:val="00D70EA1"/>
    <w:rsid w:val="00D71452"/>
    <w:rsid w:val="00D715F5"/>
    <w:rsid w:val="00D7196F"/>
    <w:rsid w:val="00D719CA"/>
    <w:rsid w:val="00D71B6A"/>
    <w:rsid w:val="00D71D09"/>
    <w:rsid w:val="00D71DD2"/>
    <w:rsid w:val="00D720AF"/>
    <w:rsid w:val="00D7214C"/>
    <w:rsid w:val="00D72300"/>
    <w:rsid w:val="00D72369"/>
    <w:rsid w:val="00D72423"/>
    <w:rsid w:val="00D72424"/>
    <w:rsid w:val="00D7242A"/>
    <w:rsid w:val="00D72667"/>
    <w:rsid w:val="00D72A34"/>
    <w:rsid w:val="00D72A58"/>
    <w:rsid w:val="00D72A85"/>
    <w:rsid w:val="00D72F99"/>
    <w:rsid w:val="00D7302A"/>
    <w:rsid w:val="00D736E7"/>
    <w:rsid w:val="00D73717"/>
    <w:rsid w:val="00D73E0A"/>
    <w:rsid w:val="00D7416A"/>
    <w:rsid w:val="00D74387"/>
    <w:rsid w:val="00D7453C"/>
    <w:rsid w:val="00D745A8"/>
    <w:rsid w:val="00D74A69"/>
    <w:rsid w:val="00D74ACE"/>
    <w:rsid w:val="00D74D74"/>
    <w:rsid w:val="00D74FA1"/>
    <w:rsid w:val="00D75578"/>
    <w:rsid w:val="00D758DC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091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562"/>
    <w:rsid w:val="00D8064F"/>
    <w:rsid w:val="00D80E46"/>
    <w:rsid w:val="00D80F28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4F01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95A"/>
    <w:rsid w:val="00D86B05"/>
    <w:rsid w:val="00D86E8E"/>
    <w:rsid w:val="00D87032"/>
    <w:rsid w:val="00D871D7"/>
    <w:rsid w:val="00D8744B"/>
    <w:rsid w:val="00D875CA"/>
    <w:rsid w:val="00D879EB"/>
    <w:rsid w:val="00D87A76"/>
    <w:rsid w:val="00D87ACE"/>
    <w:rsid w:val="00D87F7D"/>
    <w:rsid w:val="00D9024C"/>
    <w:rsid w:val="00D90373"/>
    <w:rsid w:val="00D90831"/>
    <w:rsid w:val="00D90B17"/>
    <w:rsid w:val="00D90D28"/>
    <w:rsid w:val="00D90D9E"/>
    <w:rsid w:val="00D90DCD"/>
    <w:rsid w:val="00D90F47"/>
    <w:rsid w:val="00D914B0"/>
    <w:rsid w:val="00D914D9"/>
    <w:rsid w:val="00D91990"/>
    <w:rsid w:val="00D919F3"/>
    <w:rsid w:val="00D92114"/>
    <w:rsid w:val="00D923B1"/>
    <w:rsid w:val="00D9258B"/>
    <w:rsid w:val="00D925BD"/>
    <w:rsid w:val="00D92AC0"/>
    <w:rsid w:val="00D92D5E"/>
    <w:rsid w:val="00D92DEF"/>
    <w:rsid w:val="00D92E54"/>
    <w:rsid w:val="00D92FD8"/>
    <w:rsid w:val="00D930B1"/>
    <w:rsid w:val="00D934E2"/>
    <w:rsid w:val="00D93D2C"/>
    <w:rsid w:val="00D93EA3"/>
    <w:rsid w:val="00D93F34"/>
    <w:rsid w:val="00D94549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699"/>
    <w:rsid w:val="00D96A34"/>
    <w:rsid w:val="00D96C5E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1B8"/>
    <w:rsid w:val="00DA0A8B"/>
    <w:rsid w:val="00DA0BC2"/>
    <w:rsid w:val="00DA0EE5"/>
    <w:rsid w:val="00DA114C"/>
    <w:rsid w:val="00DA116D"/>
    <w:rsid w:val="00DA12ED"/>
    <w:rsid w:val="00DA1600"/>
    <w:rsid w:val="00DA1727"/>
    <w:rsid w:val="00DA1AAF"/>
    <w:rsid w:val="00DA20A1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14A"/>
    <w:rsid w:val="00DA4340"/>
    <w:rsid w:val="00DA4CF3"/>
    <w:rsid w:val="00DA4DEC"/>
    <w:rsid w:val="00DA4EBE"/>
    <w:rsid w:val="00DA4FB4"/>
    <w:rsid w:val="00DA5154"/>
    <w:rsid w:val="00DA5245"/>
    <w:rsid w:val="00DA54E4"/>
    <w:rsid w:val="00DA5A53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E83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212"/>
    <w:rsid w:val="00DB5328"/>
    <w:rsid w:val="00DB568D"/>
    <w:rsid w:val="00DB57B7"/>
    <w:rsid w:val="00DB5878"/>
    <w:rsid w:val="00DB5D2E"/>
    <w:rsid w:val="00DB5E07"/>
    <w:rsid w:val="00DB60CD"/>
    <w:rsid w:val="00DB62C6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C41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823"/>
    <w:rsid w:val="00DC3932"/>
    <w:rsid w:val="00DC3B30"/>
    <w:rsid w:val="00DC3B85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4D7B"/>
    <w:rsid w:val="00DC5119"/>
    <w:rsid w:val="00DC51C4"/>
    <w:rsid w:val="00DC5206"/>
    <w:rsid w:val="00DC5970"/>
    <w:rsid w:val="00DC6182"/>
    <w:rsid w:val="00DC6373"/>
    <w:rsid w:val="00DC6487"/>
    <w:rsid w:val="00DC6982"/>
    <w:rsid w:val="00DC6DFA"/>
    <w:rsid w:val="00DC721D"/>
    <w:rsid w:val="00DC725F"/>
    <w:rsid w:val="00DC734F"/>
    <w:rsid w:val="00DC7498"/>
    <w:rsid w:val="00DC75D2"/>
    <w:rsid w:val="00DC76F1"/>
    <w:rsid w:val="00DC792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D3D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63B"/>
    <w:rsid w:val="00DD3708"/>
    <w:rsid w:val="00DD3711"/>
    <w:rsid w:val="00DD38A9"/>
    <w:rsid w:val="00DD3981"/>
    <w:rsid w:val="00DD3A1B"/>
    <w:rsid w:val="00DD3AE7"/>
    <w:rsid w:val="00DD3E51"/>
    <w:rsid w:val="00DD3FE1"/>
    <w:rsid w:val="00DD42AE"/>
    <w:rsid w:val="00DD46FC"/>
    <w:rsid w:val="00DD4B19"/>
    <w:rsid w:val="00DD4BFE"/>
    <w:rsid w:val="00DD4CD6"/>
    <w:rsid w:val="00DD4F7C"/>
    <w:rsid w:val="00DD51D6"/>
    <w:rsid w:val="00DD5438"/>
    <w:rsid w:val="00DD565A"/>
    <w:rsid w:val="00DD5B98"/>
    <w:rsid w:val="00DD5CA8"/>
    <w:rsid w:val="00DD5FA5"/>
    <w:rsid w:val="00DD6274"/>
    <w:rsid w:val="00DD6359"/>
    <w:rsid w:val="00DD68C7"/>
    <w:rsid w:val="00DD69EC"/>
    <w:rsid w:val="00DD6A3D"/>
    <w:rsid w:val="00DD6A95"/>
    <w:rsid w:val="00DD6B08"/>
    <w:rsid w:val="00DD6E6A"/>
    <w:rsid w:val="00DD6F65"/>
    <w:rsid w:val="00DD719C"/>
    <w:rsid w:val="00DD73B9"/>
    <w:rsid w:val="00DD7652"/>
    <w:rsid w:val="00DD7781"/>
    <w:rsid w:val="00DD7B48"/>
    <w:rsid w:val="00DD7E0A"/>
    <w:rsid w:val="00DD7FA0"/>
    <w:rsid w:val="00DE0216"/>
    <w:rsid w:val="00DE021D"/>
    <w:rsid w:val="00DE0411"/>
    <w:rsid w:val="00DE05B9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A6"/>
    <w:rsid w:val="00DE17F2"/>
    <w:rsid w:val="00DE1F02"/>
    <w:rsid w:val="00DE20FB"/>
    <w:rsid w:val="00DE2247"/>
    <w:rsid w:val="00DE227E"/>
    <w:rsid w:val="00DE22AC"/>
    <w:rsid w:val="00DE2494"/>
    <w:rsid w:val="00DE27ED"/>
    <w:rsid w:val="00DE2C25"/>
    <w:rsid w:val="00DE2E38"/>
    <w:rsid w:val="00DE3157"/>
    <w:rsid w:val="00DE3348"/>
    <w:rsid w:val="00DE334F"/>
    <w:rsid w:val="00DE3883"/>
    <w:rsid w:val="00DE3E49"/>
    <w:rsid w:val="00DE43ED"/>
    <w:rsid w:val="00DE4763"/>
    <w:rsid w:val="00DE4AE5"/>
    <w:rsid w:val="00DE4BD8"/>
    <w:rsid w:val="00DE4E44"/>
    <w:rsid w:val="00DE4F46"/>
    <w:rsid w:val="00DE5052"/>
    <w:rsid w:val="00DE5271"/>
    <w:rsid w:val="00DE5275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C2"/>
    <w:rsid w:val="00DE7BFC"/>
    <w:rsid w:val="00DE7D0A"/>
    <w:rsid w:val="00DE7F93"/>
    <w:rsid w:val="00DF0067"/>
    <w:rsid w:val="00DF007E"/>
    <w:rsid w:val="00DF00F0"/>
    <w:rsid w:val="00DF02C9"/>
    <w:rsid w:val="00DF03D9"/>
    <w:rsid w:val="00DF06AF"/>
    <w:rsid w:val="00DF0769"/>
    <w:rsid w:val="00DF0819"/>
    <w:rsid w:val="00DF09EE"/>
    <w:rsid w:val="00DF0BFF"/>
    <w:rsid w:val="00DF0CD2"/>
    <w:rsid w:val="00DF0E2C"/>
    <w:rsid w:val="00DF119A"/>
    <w:rsid w:val="00DF1599"/>
    <w:rsid w:val="00DF1677"/>
    <w:rsid w:val="00DF19F3"/>
    <w:rsid w:val="00DF1B50"/>
    <w:rsid w:val="00DF2219"/>
    <w:rsid w:val="00DF230C"/>
    <w:rsid w:val="00DF2440"/>
    <w:rsid w:val="00DF24C0"/>
    <w:rsid w:val="00DF26EA"/>
    <w:rsid w:val="00DF2913"/>
    <w:rsid w:val="00DF2B86"/>
    <w:rsid w:val="00DF2C92"/>
    <w:rsid w:val="00DF326B"/>
    <w:rsid w:val="00DF33B2"/>
    <w:rsid w:val="00DF3C85"/>
    <w:rsid w:val="00DF3ED4"/>
    <w:rsid w:val="00DF3F48"/>
    <w:rsid w:val="00DF408F"/>
    <w:rsid w:val="00DF436D"/>
    <w:rsid w:val="00DF4595"/>
    <w:rsid w:val="00DF4A9A"/>
    <w:rsid w:val="00DF4CE3"/>
    <w:rsid w:val="00DF536E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0EC0"/>
    <w:rsid w:val="00E111F4"/>
    <w:rsid w:val="00E11280"/>
    <w:rsid w:val="00E113C8"/>
    <w:rsid w:val="00E11420"/>
    <w:rsid w:val="00E116D2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357"/>
    <w:rsid w:val="00E12652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9AB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3AD"/>
    <w:rsid w:val="00E165E2"/>
    <w:rsid w:val="00E16622"/>
    <w:rsid w:val="00E16685"/>
    <w:rsid w:val="00E1689E"/>
    <w:rsid w:val="00E16981"/>
    <w:rsid w:val="00E16B90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1AB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C9"/>
    <w:rsid w:val="00E24FE4"/>
    <w:rsid w:val="00E25120"/>
    <w:rsid w:val="00E2524B"/>
    <w:rsid w:val="00E2528C"/>
    <w:rsid w:val="00E25407"/>
    <w:rsid w:val="00E2562E"/>
    <w:rsid w:val="00E25636"/>
    <w:rsid w:val="00E257B2"/>
    <w:rsid w:val="00E258EC"/>
    <w:rsid w:val="00E259D8"/>
    <w:rsid w:val="00E25B2D"/>
    <w:rsid w:val="00E25E7D"/>
    <w:rsid w:val="00E25EE1"/>
    <w:rsid w:val="00E26110"/>
    <w:rsid w:val="00E2618D"/>
    <w:rsid w:val="00E262B5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7A4"/>
    <w:rsid w:val="00E30A10"/>
    <w:rsid w:val="00E30BFE"/>
    <w:rsid w:val="00E30C76"/>
    <w:rsid w:val="00E30C78"/>
    <w:rsid w:val="00E3122E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66"/>
    <w:rsid w:val="00E338ED"/>
    <w:rsid w:val="00E33A62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9B1"/>
    <w:rsid w:val="00E35C88"/>
    <w:rsid w:val="00E35CAE"/>
    <w:rsid w:val="00E35E49"/>
    <w:rsid w:val="00E362B0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49C"/>
    <w:rsid w:val="00E37653"/>
    <w:rsid w:val="00E37AED"/>
    <w:rsid w:val="00E37E72"/>
    <w:rsid w:val="00E40336"/>
    <w:rsid w:val="00E406B7"/>
    <w:rsid w:val="00E40D55"/>
    <w:rsid w:val="00E412AB"/>
    <w:rsid w:val="00E41454"/>
    <w:rsid w:val="00E418B8"/>
    <w:rsid w:val="00E41BEF"/>
    <w:rsid w:val="00E422AF"/>
    <w:rsid w:val="00E423F3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19"/>
    <w:rsid w:val="00E43C61"/>
    <w:rsid w:val="00E440FD"/>
    <w:rsid w:val="00E44365"/>
    <w:rsid w:val="00E444B6"/>
    <w:rsid w:val="00E44B7E"/>
    <w:rsid w:val="00E44C09"/>
    <w:rsid w:val="00E44FCE"/>
    <w:rsid w:val="00E45540"/>
    <w:rsid w:val="00E456D5"/>
    <w:rsid w:val="00E45770"/>
    <w:rsid w:val="00E459E1"/>
    <w:rsid w:val="00E45B15"/>
    <w:rsid w:val="00E45E32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2CE"/>
    <w:rsid w:val="00E47505"/>
    <w:rsid w:val="00E47591"/>
    <w:rsid w:val="00E4772D"/>
    <w:rsid w:val="00E478E4"/>
    <w:rsid w:val="00E47C90"/>
    <w:rsid w:val="00E50242"/>
    <w:rsid w:val="00E50304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146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68D"/>
    <w:rsid w:val="00E54750"/>
    <w:rsid w:val="00E54B5E"/>
    <w:rsid w:val="00E54D21"/>
    <w:rsid w:val="00E54F94"/>
    <w:rsid w:val="00E54FB3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6F95"/>
    <w:rsid w:val="00E5706B"/>
    <w:rsid w:val="00E57121"/>
    <w:rsid w:val="00E57224"/>
    <w:rsid w:val="00E573FB"/>
    <w:rsid w:val="00E5764D"/>
    <w:rsid w:val="00E57722"/>
    <w:rsid w:val="00E578F7"/>
    <w:rsid w:val="00E57920"/>
    <w:rsid w:val="00E57BE2"/>
    <w:rsid w:val="00E57F39"/>
    <w:rsid w:val="00E57FE4"/>
    <w:rsid w:val="00E600CE"/>
    <w:rsid w:val="00E6036D"/>
    <w:rsid w:val="00E60406"/>
    <w:rsid w:val="00E60515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BC5"/>
    <w:rsid w:val="00E62C44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580"/>
    <w:rsid w:val="00E63665"/>
    <w:rsid w:val="00E63786"/>
    <w:rsid w:val="00E638B8"/>
    <w:rsid w:val="00E63937"/>
    <w:rsid w:val="00E63A29"/>
    <w:rsid w:val="00E63AF0"/>
    <w:rsid w:val="00E63FD5"/>
    <w:rsid w:val="00E6449B"/>
    <w:rsid w:val="00E64614"/>
    <w:rsid w:val="00E64828"/>
    <w:rsid w:val="00E6495E"/>
    <w:rsid w:val="00E64B55"/>
    <w:rsid w:val="00E64C8E"/>
    <w:rsid w:val="00E64D68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393"/>
    <w:rsid w:val="00E664D5"/>
    <w:rsid w:val="00E66557"/>
    <w:rsid w:val="00E6656C"/>
    <w:rsid w:val="00E66717"/>
    <w:rsid w:val="00E66862"/>
    <w:rsid w:val="00E66D27"/>
    <w:rsid w:val="00E671BC"/>
    <w:rsid w:val="00E6746F"/>
    <w:rsid w:val="00E678F4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1B04"/>
    <w:rsid w:val="00E71F94"/>
    <w:rsid w:val="00E7219F"/>
    <w:rsid w:val="00E72203"/>
    <w:rsid w:val="00E72379"/>
    <w:rsid w:val="00E723E4"/>
    <w:rsid w:val="00E72401"/>
    <w:rsid w:val="00E72693"/>
    <w:rsid w:val="00E726F4"/>
    <w:rsid w:val="00E727FC"/>
    <w:rsid w:val="00E72822"/>
    <w:rsid w:val="00E728C5"/>
    <w:rsid w:val="00E72BF3"/>
    <w:rsid w:val="00E72D14"/>
    <w:rsid w:val="00E72E29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737"/>
    <w:rsid w:val="00E759F7"/>
    <w:rsid w:val="00E75B60"/>
    <w:rsid w:val="00E75BAB"/>
    <w:rsid w:val="00E75D8E"/>
    <w:rsid w:val="00E7618E"/>
    <w:rsid w:val="00E7633A"/>
    <w:rsid w:val="00E76478"/>
    <w:rsid w:val="00E76595"/>
    <w:rsid w:val="00E765C9"/>
    <w:rsid w:val="00E7699B"/>
    <w:rsid w:val="00E76D2B"/>
    <w:rsid w:val="00E76D2F"/>
    <w:rsid w:val="00E76FF9"/>
    <w:rsid w:val="00E77475"/>
    <w:rsid w:val="00E7752E"/>
    <w:rsid w:val="00E776B8"/>
    <w:rsid w:val="00E7791E"/>
    <w:rsid w:val="00E77AA2"/>
    <w:rsid w:val="00E77AF9"/>
    <w:rsid w:val="00E800BB"/>
    <w:rsid w:val="00E8057E"/>
    <w:rsid w:val="00E80794"/>
    <w:rsid w:val="00E808B0"/>
    <w:rsid w:val="00E80F4F"/>
    <w:rsid w:val="00E811DF"/>
    <w:rsid w:val="00E812BD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76D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6CC6"/>
    <w:rsid w:val="00E870FA"/>
    <w:rsid w:val="00E8743E"/>
    <w:rsid w:val="00E87692"/>
    <w:rsid w:val="00E876E4"/>
    <w:rsid w:val="00E8777B"/>
    <w:rsid w:val="00E87839"/>
    <w:rsid w:val="00E878E6"/>
    <w:rsid w:val="00E87BE6"/>
    <w:rsid w:val="00E900A6"/>
    <w:rsid w:val="00E900D8"/>
    <w:rsid w:val="00E90184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E0E"/>
    <w:rsid w:val="00E91F57"/>
    <w:rsid w:val="00E92292"/>
    <w:rsid w:val="00E92775"/>
    <w:rsid w:val="00E929E9"/>
    <w:rsid w:val="00E92CA1"/>
    <w:rsid w:val="00E92FC5"/>
    <w:rsid w:val="00E933C3"/>
    <w:rsid w:val="00E933FA"/>
    <w:rsid w:val="00E93445"/>
    <w:rsid w:val="00E9353B"/>
    <w:rsid w:val="00E93570"/>
    <w:rsid w:val="00E936A0"/>
    <w:rsid w:val="00E939D6"/>
    <w:rsid w:val="00E93AA4"/>
    <w:rsid w:val="00E93F3F"/>
    <w:rsid w:val="00E93F77"/>
    <w:rsid w:val="00E94315"/>
    <w:rsid w:val="00E943E0"/>
    <w:rsid w:val="00E948D7"/>
    <w:rsid w:val="00E94A06"/>
    <w:rsid w:val="00E94AFA"/>
    <w:rsid w:val="00E94BBC"/>
    <w:rsid w:val="00E94E60"/>
    <w:rsid w:val="00E94E73"/>
    <w:rsid w:val="00E952FE"/>
    <w:rsid w:val="00E9532F"/>
    <w:rsid w:val="00E9555A"/>
    <w:rsid w:val="00E956F5"/>
    <w:rsid w:val="00E95779"/>
    <w:rsid w:val="00E95845"/>
    <w:rsid w:val="00E958C6"/>
    <w:rsid w:val="00E95EBB"/>
    <w:rsid w:val="00E960C8"/>
    <w:rsid w:val="00E961E3"/>
    <w:rsid w:val="00E962BB"/>
    <w:rsid w:val="00E964F4"/>
    <w:rsid w:val="00E9657D"/>
    <w:rsid w:val="00E96979"/>
    <w:rsid w:val="00E96987"/>
    <w:rsid w:val="00E96A5B"/>
    <w:rsid w:val="00E96BD8"/>
    <w:rsid w:val="00E96CF4"/>
    <w:rsid w:val="00E96E9C"/>
    <w:rsid w:val="00E97115"/>
    <w:rsid w:val="00E97227"/>
    <w:rsid w:val="00E97304"/>
    <w:rsid w:val="00E97540"/>
    <w:rsid w:val="00E97608"/>
    <w:rsid w:val="00E9790D"/>
    <w:rsid w:val="00E9794B"/>
    <w:rsid w:val="00E9798C"/>
    <w:rsid w:val="00E97C35"/>
    <w:rsid w:val="00E97C94"/>
    <w:rsid w:val="00EA01BB"/>
    <w:rsid w:val="00EA02F2"/>
    <w:rsid w:val="00EA07B7"/>
    <w:rsid w:val="00EA09D8"/>
    <w:rsid w:val="00EA0A1D"/>
    <w:rsid w:val="00EA0C7C"/>
    <w:rsid w:val="00EA11B5"/>
    <w:rsid w:val="00EA1314"/>
    <w:rsid w:val="00EA13CB"/>
    <w:rsid w:val="00EA14E4"/>
    <w:rsid w:val="00EA1602"/>
    <w:rsid w:val="00EA1855"/>
    <w:rsid w:val="00EA1914"/>
    <w:rsid w:val="00EA1A5B"/>
    <w:rsid w:val="00EA1B2C"/>
    <w:rsid w:val="00EA1CDA"/>
    <w:rsid w:val="00EA1D44"/>
    <w:rsid w:val="00EA21F9"/>
    <w:rsid w:val="00EA2529"/>
    <w:rsid w:val="00EA304A"/>
    <w:rsid w:val="00EA3585"/>
    <w:rsid w:val="00EA3730"/>
    <w:rsid w:val="00EA3774"/>
    <w:rsid w:val="00EA3857"/>
    <w:rsid w:val="00EA3B1F"/>
    <w:rsid w:val="00EA3C9B"/>
    <w:rsid w:val="00EA3ED4"/>
    <w:rsid w:val="00EA3F22"/>
    <w:rsid w:val="00EA4221"/>
    <w:rsid w:val="00EA425A"/>
    <w:rsid w:val="00EA44E7"/>
    <w:rsid w:val="00EA48CC"/>
    <w:rsid w:val="00EA491E"/>
    <w:rsid w:val="00EA4ABD"/>
    <w:rsid w:val="00EA4EAF"/>
    <w:rsid w:val="00EA503B"/>
    <w:rsid w:val="00EA51A1"/>
    <w:rsid w:val="00EA526A"/>
    <w:rsid w:val="00EA533A"/>
    <w:rsid w:val="00EA558B"/>
    <w:rsid w:val="00EA5710"/>
    <w:rsid w:val="00EA5775"/>
    <w:rsid w:val="00EA58EE"/>
    <w:rsid w:val="00EA5909"/>
    <w:rsid w:val="00EA5A38"/>
    <w:rsid w:val="00EA5A7E"/>
    <w:rsid w:val="00EA5B92"/>
    <w:rsid w:val="00EA5C21"/>
    <w:rsid w:val="00EA6083"/>
    <w:rsid w:val="00EA63F3"/>
    <w:rsid w:val="00EA67B2"/>
    <w:rsid w:val="00EA67D0"/>
    <w:rsid w:val="00EA68E6"/>
    <w:rsid w:val="00EA6999"/>
    <w:rsid w:val="00EA6AB0"/>
    <w:rsid w:val="00EA6B8E"/>
    <w:rsid w:val="00EA71B5"/>
    <w:rsid w:val="00EA72E1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0F8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4F1"/>
    <w:rsid w:val="00EB15FC"/>
    <w:rsid w:val="00EB1A70"/>
    <w:rsid w:val="00EB1C0E"/>
    <w:rsid w:val="00EB1DAB"/>
    <w:rsid w:val="00EB1ED2"/>
    <w:rsid w:val="00EB220E"/>
    <w:rsid w:val="00EB227B"/>
    <w:rsid w:val="00EB2337"/>
    <w:rsid w:val="00EB2487"/>
    <w:rsid w:val="00EB27C8"/>
    <w:rsid w:val="00EB2A62"/>
    <w:rsid w:val="00EB2D45"/>
    <w:rsid w:val="00EB2FF4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34"/>
    <w:rsid w:val="00EB404B"/>
    <w:rsid w:val="00EB4110"/>
    <w:rsid w:val="00EB426E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403"/>
    <w:rsid w:val="00EB64DA"/>
    <w:rsid w:val="00EB64F9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65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238"/>
    <w:rsid w:val="00EC261C"/>
    <w:rsid w:val="00EC27FE"/>
    <w:rsid w:val="00EC2D10"/>
    <w:rsid w:val="00EC2FD7"/>
    <w:rsid w:val="00EC307A"/>
    <w:rsid w:val="00EC31FD"/>
    <w:rsid w:val="00EC3279"/>
    <w:rsid w:val="00EC3A5E"/>
    <w:rsid w:val="00EC3A9E"/>
    <w:rsid w:val="00EC3ADB"/>
    <w:rsid w:val="00EC3E13"/>
    <w:rsid w:val="00EC3E27"/>
    <w:rsid w:val="00EC3F93"/>
    <w:rsid w:val="00EC419B"/>
    <w:rsid w:val="00EC453D"/>
    <w:rsid w:val="00EC4802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5CFE"/>
    <w:rsid w:val="00EC5D72"/>
    <w:rsid w:val="00EC636B"/>
    <w:rsid w:val="00EC644D"/>
    <w:rsid w:val="00EC659C"/>
    <w:rsid w:val="00EC68BE"/>
    <w:rsid w:val="00EC6B94"/>
    <w:rsid w:val="00EC6C05"/>
    <w:rsid w:val="00EC74E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05"/>
    <w:rsid w:val="00ED0B4D"/>
    <w:rsid w:val="00ED0BAC"/>
    <w:rsid w:val="00ED0DB1"/>
    <w:rsid w:val="00ED11BC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AE5"/>
    <w:rsid w:val="00ED2B84"/>
    <w:rsid w:val="00ED2DC4"/>
    <w:rsid w:val="00ED2FE8"/>
    <w:rsid w:val="00ED3080"/>
    <w:rsid w:val="00ED30AE"/>
    <w:rsid w:val="00ED340B"/>
    <w:rsid w:val="00ED37F0"/>
    <w:rsid w:val="00ED395C"/>
    <w:rsid w:val="00ED3B40"/>
    <w:rsid w:val="00ED3BC5"/>
    <w:rsid w:val="00ED4081"/>
    <w:rsid w:val="00ED4084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4D77"/>
    <w:rsid w:val="00ED4DAD"/>
    <w:rsid w:val="00ED517F"/>
    <w:rsid w:val="00ED5266"/>
    <w:rsid w:val="00ED5430"/>
    <w:rsid w:val="00ED57DA"/>
    <w:rsid w:val="00ED5A96"/>
    <w:rsid w:val="00ED5B00"/>
    <w:rsid w:val="00ED5C66"/>
    <w:rsid w:val="00ED5CC6"/>
    <w:rsid w:val="00ED5D4B"/>
    <w:rsid w:val="00ED61D6"/>
    <w:rsid w:val="00ED634C"/>
    <w:rsid w:val="00ED64AF"/>
    <w:rsid w:val="00ED66BA"/>
    <w:rsid w:val="00ED6CC6"/>
    <w:rsid w:val="00ED6DC9"/>
    <w:rsid w:val="00ED6F6D"/>
    <w:rsid w:val="00ED7376"/>
    <w:rsid w:val="00ED74D8"/>
    <w:rsid w:val="00ED7696"/>
    <w:rsid w:val="00ED7D2C"/>
    <w:rsid w:val="00ED7D62"/>
    <w:rsid w:val="00ED7E15"/>
    <w:rsid w:val="00EE03C8"/>
    <w:rsid w:val="00EE03F8"/>
    <w:rsid w:val="00EE0848"/>
    <w:rsid w:val="00EE0BED"/>
    <w:rsid w:val="00EE0CCF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2F9"/>
    <w:rsid w:val="00EE2418"/>
    <w:rsid w:val="00EE2574"/>
    <w:rsid w:val="00EE29D1"/>
    <w:rsid w:val="00EE2B16"/>
    <w:rsid w:val="00EE2B6D"/>
    <w:rsid w:val="00EE2BFA"/>
    <w:rsid w:val="00EE3228"/>
    <w:rsid w:val="00EE37FF"/>
    <w:rsid w:val="00EE3823"/>
    <w:rsid w:val="00EE382D"/>
    <w:rsid w:val="00EE3877"/>
    <w:rsid w:val="00EE3BA0"/>
    <w:rsid w:val="00EE3CBA"/>
    <w:rsid w:val="00EE3D07"/>
    <w:rsid w:val="00EE3D70"/>
    <w:rsid w:val="00EE3E19"/>
    <w:rsid w:val="00EE3F51"/>
    <w:rsid w:val="00EE423D"/>
    <w:rsid w:val="00EE4596"/>
    <w:rsid w:val="00EE4727"/>
    <w:rsid w:val="00EE4748"/>
    <w:rsid w:val="00EE4AC6"/>
    <w:rsid w:val="00EE4B2C"/>
    <w:rsid w:val="00EE4F6F"/>
    <w:rsid w:val="00EE50DF"/>
    <w:rsid w:val="00EE52E1"/>
    <w:rsid w:val="00EE532D"/>
    <w:rsid w:val="00EE61F1"/>
    <w:rsid w:val="00EE63C6"/>
    <w:rsid w:val="00EE66FD"/>
    <w:rsid w:val="00EE675B"/>
    <w:rsid w:val="00EE6786"/>
    <w:rsid w:val="00EE6B45"/>
    <w:rsid w:val="00EE6E82"/>
    <w:rsid w:val="00EE6EB3"/>
    <w:rsid w:val="00EE6F23"/>
    <w:rsid w:val="00EE70DB"/>
    <w:rsid w:val="00EE73A4"/>
    <w:rsid w:val="00EE7405"/>
    <w:rsid w:val="00EE76D8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4A"/>
    <w:rsid w:val="00EF1BCC"/>
    <w:rsid w:val="00EF1F0D"/>
    <w:rsid w:val="00EF1F25"/>
    <w:rsid w:val="00EF21A7"/>
    <w:rsid w:val="00EF231D"/>
    <w:rsid w:val="00EF258D"/>
    <w:rsid w:val="00EF2675"/>
    <w:rsid w:val="00EF29E9"/>
    <w:rsid w:val="00EF2C7E"/>
    <w:rsid w:val="00EF2D9F"/>
    <w:rsid w:val="00EF305B"/>
    <w:rsid w:val="00EF32F5"/>
    <w:rsid w:val="00EF3B62"/>
    <w:rsid w:val="00EF3C28"/>
    <w:rsid w:val="00EF3DC6"/>
    <w:rsid w:val="00EF3F0D"/>
    <w:rsid w:val="00EF4384"/>
    <w:rsid w:val="00EF451B"/>
    <w:rsid w:val="00EF4564"/>
    <w:rsid w:val="00EF47A3"/>
    <w:rsid w:val="00EF482B"/>
    <w:rsid w:val="00EF4893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7EC"/>
    <w:rsid w:val="00F01C6F"/>
    <w:rsid w:val="00F01CD6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3C6F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63"/>
    <w:rsid w:val="00F05E74"/>
    <w:rsid w:val="00F05FF4"/>
    <w:rsid w:val="00F064C1"/>
    <w:rsid w:val="00F06544"/>
    <w:rsid w:val="00F066BE"/>
    <w:rsid w:val="00F06A63"/>
    <w:rsid w:val="00F06C88"/>
    <w:rsid w:val="00F06E0D"/>
    <w:rsid w:val="00F06ED9"/>
    <w:rsid w:val="00F06F1C"/>
    <w:rsid w:val="00F06FC2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CA1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6A8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73B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6F8"/>
    <w:rsid w:val="00F219A5"/>
    <w:rsid w:val="00F21A68"/>
    <w:rsid w:val="00F21C78"/>
    <w:rsid w:val="00F21C89"/>
    <w:rsid w:val="00F21CAA"/>
    <w:rsid w:val="00F21D9C"/>
    <w:rsid w:val="00F2235A"/>
    <w:rsid w:val="00F224ED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0"/>
    <w:rsid w:val="00F23BD6"/>
    <w:rsid w:val="00F23C3C"/>
    <w:rsid w:val="00F23EC3"/>
    <w:rsid w:val="00F24253"/>
    <w:rsid w:val="00F24C33"/>
    <w:rsid w:val="00F24C90"/>
    <w:rsid w:val="00F24CA1"/>
    <w:rsid w:val="00F24CFE"/>
    <w:rsid w:val="00F25250"/>
    <w:rsid w:val="00F253C6"/>
    <w:rsid w:val="00F256E5"/>
    <w:rsid w:val="00F257D2"/>
    <w:rsid w:val="00F25916"/>
    <w:rsid w:val="00F25B72"/>
    <w:rsid w:val="00F26434"/>
    <w:rsid w:val="00F264FD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B4B"/>
    <w:rsid w:val="00F31D6D"/>
    <w:rsid w:val="00F320E1"/>
    <w:rsid w:val="00F3214C"/>
    <w:rsid w:val="00F323C2"/>
    <w:rsid w:val="00F326C0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196"/>
    <w:rsid w:val="00F34723"/>
    <w:rsid w:val="00F347F2"/>
    <w:rsid w:val="00F349BE"/>
    <w:rsid w:val="00F34A95"/>
    <w:rsid w:val="00F34B15"/>
    <w:rsid w:val="00F34CF6"/>
    <w:rsid w:val="00F34D7F"/>
    <w:rsid w:val="00F34DDF"/>
    <w:rsid w:val="00F3524A"/>
    <w:rsid w:val="00F353C7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4D"/>
    <w:rsid w:val="00F36FBB"/>
    <w:rsid w:val="00F3706F"/>
    <w:rsid w:val="00F3713D"/>
    <w:rsid w:val="00F37575"/>
    <w:rsid w:val="00F375CA"/>
    <w:rsid w:val="00F3780D"/>
    <w:rsid w:val="00F3784A"/>
    <w:rsid w:val="00F37C54"/>
    <w:rsid w:val="00F37CF5"/>
    <w:rsid w:val="00F37EF0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968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3C0B"/>
    <w:rsid w:val="00F4403D"/>
    <w:rsid w:val="00F44087"/>
    <w:rsid w:val="00F445EA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5E85"/>
    <w:rsid w:val="00F463B3"/>
    <w:rsid w:val="00F46403"/>
    <w:rsid w:val="00F46B53"/>
    <w:rsid w:val="00F46C8F"/>
    <w:rsid w:val="00F46F02"/>
    <w:rsid w:val="00F4713C"/>
    <w:rsid w:val="00F47193"/>
    <w:rsid w:val="00F4727A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1C5E"/>
    <w:rsid w:val="00F521F6"/>
    <w:rsid w:val="00F52220"/>
    <w:rsid w:val="00F5239C"/>
    <w:rsid w:val="00F52760"/>
    <w:rsid w:val="00F527E6"/>
    <w:rsid w:val="00F52FCE"/>
    <w:rsid w:val="00F53113"/>
    <w:rsid w:val="00F5328C"/>
    <w:rsid w:val="00F533F5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947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0E"/>
    <w:rsid w:val="00F57F7A"/>
    <w:rsid w:val="00F60032"/>
    <w:rsid w:val="00F602C6"/>
    <w:rsid w:val="00F60322"/>
    <w:rsid w:val="00F6044E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32E"/>
    <w:rsid w:val="00F623C5"/>
    <w:rsid w:val="00F62624"/>
    <w:rsid w:val="00F629B9"/>
    <w:rsid w:val="00F629C2"/>
    <w:rsid w:val="00F62D6A"/>
    <w:rsid w:val="00F63347"/>
    <w:rsid w:val="00F634B8"/>
    <w:rsid w:val="00F641BA"/>
    <w:rsid w:val="00F641CC"/>
    <w:rsid w:val="00F641E3"/>
    <w:rsid w:val="00F64230"/>
    <w:rsid w:val="00F644CF"/>
    <w:rsid w:val="00F6464C"/>
    <w:rsid w:val="00F64A87"/>
    <w:rsid w:val="00F64E1C"/>
    <w:rsid w:val="00F64F48"/>
    <w:rsid w:val="00F6521A"/>
    <w:rsid w:val="00F6522D"/>
    <w:rsid w:val="00F6527A"/>
    <w:rsid w:val="00F652D9"/>
    <w:rsid w:val="00F65485"/>
    <w:rsid w:val="00F6563B"/>
    <w:rsid w:val="00F657F5"/>
    <w:rsid w:val="00F659F1"/>
    <w:rsid w:val="00F65CE5"/>
    <w:rsid w:val="00F65FC8"/>
    <w:rsid w:val="00F661FF"/>
    <w:rsid w:val="00F66200"/>
    <w:rsid w:val="00F662FE"/>
    <w:rsid w:val="00F663E0"/>
    <w:rsid w:val="00F663E6"/>
    <w:rsid w:val="00F6642E"/>
    <w:rsid w:val="00F66573"/>
    <w:rsid w:val="00F665B8"/>
    <w:rsid w:val="00F66A3C"/>
    <w:rsid w:val="00F66CCE"/>
    <w:rsid w:val="00F66E76"/>
    <w:rsid w:val="00F6722B"/>
    <w:rsid w:val="00F67373"/>
    <w:rsid w:val="00F674AF"/>
    <w:rsid w:val="00F67530"/>
    <w:rsid w:val="00F676AD"/>
    <w:rsid w:val="00F67972"/>
    <w:rsid w:val="00F67B2E"/>
    <w:rsid w:val="00F67C63"/>
    <w:rsid w:val="00F67CB9"/>
    <w:rsid w:val="00F70017"/>
    <w:rsid w:val="00F700E2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8D"/>
    <w:rsid w:val="00F713E1"/>
    <w:rsid w:val="00F71918"/>
    <w:rsid w:val="00F71A76"/>
    <w:rsid w:val="00F720D8"/>
    <w:rsid w:val="00F722E3"/>
    <w:rsid w:val="00F728D6"/>
    <w:rsid w:val="00F72AE9"/>
    <w:rsid w:val="00F730FF"/>
    <w:rsid w:val="00F7332B"/>
    <w:rsid w:val="00F73349"/>
    <w:rsid w:val="00F73433"/>
    <w:rsid w:val="00F7357D"/>
    <w:rsid w:val="00F73667"/>
    <w:rsid w:val="00F73787"/>
    <w:rsid w:val="00F73B31"/>
    <w:rsid w:val="00F73D02"/>
    <w:rsid w:val="00F73F91"/>
    <w:rsid w:val="00F73FBB"/>
    <w:rsid w:val="00F7454C"/>
    <w:rsid w:val="00F74587"/>
    <w:rsid w:val="00F74685"/>
    <w:rsid w:val="00F7478F"/>
    <w:rsid w:val="00F747F0"/>
    <w:rsid w:val="00F74C1E"/>
    <w:rsid w:val="00F753D1"/>
    <w:rsid w:val="00F75A6C"/>
    <w:rsid w:val="00F75C17"/>
    <w:rsid w:val="00F75ED7"/>
    <w:rsid w:val="00F76622"/>
    <w:rsid w:val="00F7677A"/>
    <w:rsid w:val="00F7680E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777F9"/>
    <w:rsid w:val="00F77A14"/>
    <w:rsid w:val="00F77E3D"/>
    <w:rsid w:val="00F80136"/>
    <w:rsid w:val="00F802A1"/>
    <w:rsid w:val="00F8062F"/>
    <w:rsid w:val="00F808F5"/>
    <w:rsid w:val="00F80D3B"/>
    <w:rsid w:val="00F80E2D"/>
    <w:rsid w:val="00F80EC0"/>
    <w:rsid w:val="00F80EC4"/>
    <w:rsid w:val="00F81234"/>
    <w:rsid w:val="00F8129B"/>
    <w:rsid w:val="00F8160C"/>
    <w:rsid w:val="00F81776"/>
    <w:rsid w:val="00F81B77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7A7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6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829"/>
    <w:rsid w:val="00F92C1B"/>
    <w:rsid w:val="00F92FAB"/>
    <w:rsid w:val="00F93269"/>
    <w:rsid w:val="00F932D9"/>
    <w:rsid w:val="00F93502"/>
    <w:rsid w:val="00F93550"/>
    <w:rsid w:val="00F9367B"/>
    <w:rsid w:val="00F93BB8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0D7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247"/>
    <w:rsid w:val="00FA046B"/>
    <w:rsid w:val="00FA063E"/>
    <w:rsid w:val="00FA0684"/>
    <w:rsid w:val="00FA069F"/>
    <w:rsid w:val="00FA06A4"/>
    <w:rsid w:val="00FA06AE"/>
    <w:rsid w:val="00FA0752"/>
    <w:rsid w:val="00FA085C"/>
    <w:rsid w:val="00FA09FB"/>
    <w:rsid w:val="00FA0CD0"/>
    <w:rsid w:val="00FA11E2"/>
    <w:rsid w:val="00FA1220"/>
    <w:rsid w:val="00FA151A"/>
    <w:rsid w:val="00FA1572"/>
    <w:rsid w:val="00FA1BF5"/>
    <w:rsid w:val="00FA1D60"/>
    <w:rsid w:val="00FA2150"/>
    <w:rsid w:val="00FA250A"/>
    <w:rsid w:val="00FA263F"/>
    <w:rsid w:val="00FA2719"/>
    <w:rsid w:val="00FA29E5"/>
    <w:rsid w:val="00FA2B63"/>
    <w:rsid w:val="00FA2D28"/>
    <w:rsid w:val="00FA2DBE"/>
    <w:rsid w:val="00FA31F4"/>
    <w:rsid w:val="00FA38EC"/>
    <w:rsid w:val="00FA3ECB"/>
    <w:rsid w:val="00FA4073"/>
    <w:rsid w:val="00FA471C"/>
    <w:rsid w:val="00FA4D33"/>
    <w:rsid w:val="00FA4E94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047"/>
    <w:rsid w:val="00FA6452"/>
    <w:rsid w:val="00FA6717"/>
    <w:rsid w:val="00FA6B9A"/>
    <w:rsid w:val="00FA6F3B"/>
    <w:rsid w:val="00FA733D"/>
    <w:rsid w:val="00FA7847"/>
    <w:rsid w:val="00FA7930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3FFD"/>
    <w:rsid w:val="00FB40F0"/>
    <w:rsid w:val="00FB4218"/>
    <w:rsid w:val="00FB422E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B0D"/>
    <w:rsid w:val="00FB5E80"/>
    <w:rsid w:val="00FB60E4"/>
    <w:rsid w:val="00FB66FC"/>
    <w:rsid w:val="00FB6878"/>
    <w:rsid w:val="00FB688B"/>
    <w:rsid w:val="00FB68F5"/>
    <w:rsid w:val="00FB69CA"/>
    <w:rsid w:val="00FB6E80"/>
    <w:rsid w:val="00FB6EC0"/>
    <w:rsid w:val="00FB7029"/>
    <w:rsid w:val="00FB7081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6C1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BE8"/>
    <w:rsid w:val="00FC2FD0"/>
    <w:rsid w:val="00FC347E"/>
    <w:rsid w:val="00FC3749"/>
    <w:rsid w:val="00FC3D39"/>
    <w:rsid w:val="00FC3E3D"/>
    <w:rsid w:val="00FC3F21"/>
    <w:rsid w:val="00FC4681"/>
    <w:rsid w:val="00FC4CC6"/>
    <w:rsid w:val="00FC4D55"/>
    <w:rsid w:val="00FC4ED0"/>
    <w:rsid w:val="00FC5078"/>
    <w:rsid w:val="00FC5A4F"/>
    <w:rsid w:val="00FC5D51"/>
    <w:rsid w:val="00FC5EAB"/>
    <w:rsid w:val="00FC5FDD"/>
    <w:rsid w:val="00FC632B"/>
    <w:rsid w:val="00FC63B0"/>
    <w:rsid w:val="00FC6857"/>
    <w:rsid w:val="00FC6D51"/>
    <w:rsid w:val="00FC6DB7"/>
    <w:rsid w:val="00FC6DBB"/>
    <w:rsid w:val="00FC7003"/>
    <w:rsid w:val="00FC7087"/>
    <w:rsid w:val="00FC71E1"/>
    <w:rsid w:val="00FC74B2"/>
    <w:rsid w:val="00FC753F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353"/>
    <w:rsid w:val="00FD1844"/>
    <w:rsid w:val="00FD2102"/>
    <w:rsid w:val="00FD2419"/>
    <w:rsid w:val="00FD2436"/>
    <w:rsid w:val="00FD2724"/>
    <w:rsid w:val="00FD2732"/>
    <w:rsid w:val="00FD2D44"/>
    <w:rsid w:val="00FD2F2B"/>
    <w:rsid w:val="00FD346A"/>
    <w:rsid w:val="00FD37E4"/>
    <w:rsid w:val="00FD3809"/>
    <w:rsid w:val="00FD3DAB"/>
    <w:rsid w:val="00FD3EFC"/>
    <w:rsid w:val="00FD3F75"/>
    <w:rsid w:val="00FD4103"/>
    <w:rsid w:val="00FD41C1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4A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2F4"/>
    <w:rsid w:val="00FE1775"/>
    <w:rsid w:val="00FE195B"/>
    <w:rsid w:val="00FE1AED"/>
    <w:rsid w:val="00FE1AF9"/>
    <w:rsid w:val="00FE1B7A"/>
    <w:rsid w:val="00FE1C28"/>
    <w:rsid w:val="00FE1E0C"/>
    <w:rsid w:val="00FE2275"/>
    <w:rsid w:val="00FE2641"/>
    <w:rsid w:val="00FE281C"/>
    <w:rsid w:val="00FE29B4"/>
    <w:rsid w:val="00FE2B39"/>
    <w:rsid w:val="00FE2BBE"/>
    <w:rsid w:val="00FE2C51"/>
    <w:rsid w:val="00FE3234"/>
    <w:rsid w:val="00FE3A93"/>
    <w:rsid w:val="00FE3B43"/>
    <w:rsid w:val="00FE3BB5"/>
    <w:rsid w:val="00FE41A3"/>
    <w:rsid w:val="00FE41AC"/>
    <w:rsid w:val="00FE4457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9D6"/>
    <w:rsid w:val="00FE6D4F"/>
    <w:rsid w:val="00FE6DF0"/>
    <w:rsid w:val="00FE6E75"/>
    <w:rsid w:val="00FE708F"/>
    <w:rsid w:val="00FE70F4"/>
    <w:rsid w:val="00FE74A3"/>
    <w:rsid w:val="00FE775B"/>
    <w:rsid w:val="00FE78B1"/>
    <w:rsid w:val="00FE7B8D"/>
    <w:rsid w:val="00FE7BC5"/>
    <w:rsid w:val="00FE7BCA"/>
    <w:rsid w:val="00FF0240"/>
    <w:rsid w:val="00FF0246"/>
    <w:rsid w:val="00FF0324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203"/>
    <w:rsid w:val="00FF26B0"/>
    <w:rsid w:val="00FF27C1"/>
    <w:rsid w:val="00FF2938"/>
    <w:rsid w:val="00FF2A48"/>
    <w:rsid w:val="00FF2C25"/>
    <w:rsid w:val="00FF2E5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0BB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0FF7FCB"/>
    <w:rsid w:val="01A168FD"/>
    <w:rsid w:val="03450BFF"/>
    <w:rsid w:val="046E0F76"/>
    <w:rsid w:val="07D6F2B8"/>
    <w:rsid w:val="0AE6F6D2"/>
    <w:rsid w:val="0AFA357A"/>
    <w:rsid w:val="0B393220"/>
    <w:rsid w:val="0B8ED26A"/>
    <w:rsid w:val="0D4FD386"/>
    <w:rsid w:val="0D8125BA"/>
    <w:rsid w:val="0FED5ABF"/>
    <w:rsid w:val="11840021"/>
    <w:rsid w:val="17B88972"/>
    <w:rsid w:val="17DFDBBF"/>
    <w:rsid w:val="1AE66A2B"/>
    <w:rsid w:val="20C67E30"/>
    <w:rsid w:val="24A8ECD3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78BBE16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03F4F4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75C2DA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F6A21BE3-9284-41C6-95CB-DBDDA3FF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/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B149E6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55EA7-A25E-4FD1-A04D-35930694F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2164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Sorawit, Tirawattayawat</cp:lastModifiedBy>
  <cp:revision>592</cp:revision>
  <cp:lastPrinted>2026-08-03T13:48:00Z</cp:lastPrinted>
  <dcterms:created xsi:type="dcterms:W3CDTF">2025-08-01T02:33:00Z</dcterms:created>
  <dcterms:modified xsi:type="dcterms:W3CDTF">2026-08-06T11:16:00Z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