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270"/>
        <w:gridCol w:w="7920"/>
      </w:tblGrid>
      <w:tr w:rsidR="00F16933" w:rsidRPr="00C075DE" w14:paraId="1C84BD4D" w14:textId="77777777" w:rsidTr="004A0852">
        <w:trPr>
          <w:trHeight w:hRule="exact" w:val="389"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C075DE" w14:paraId="3C44AD1F" w14:textId="77777777" w:rsidTr="004A0852">
        <w:trPr>
          <w:trHeight w:hRule="exact" w:val="389"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320" w:rsidRPr="00C075DE" w14:paraId="7287D1D7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2B46A577" w14:textId="77777777" w:rsidR="00362320" w:rsidRPr="00C075DE" w:rsidRDefault="00362320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C075DE" w14:paraId="054B7722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F8A2CB9" w14:textId="77777777" w:rsidR="00362320" w:rsidRPr="00C075DE" w:rsidRDefault="00362320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3758A" w:rsidRPr="00C075DE" w14:paraId="161852EA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3B26119E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BA06D7" w14:textId="77777777" w:rsidR="00C3758A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  <w:p w14:paraId="7274166F" w14:textId="77777777" w:rsidR="002E7A1A" w:rsidRPr="002E7A1A" w:rsidRDefault="002E7A1A" w:rsidP="002E7A1A"/>
          <w:p w14:paraId="1EEA1AF1" w14:textId="08303C59" w:rsidR="002E7A1A" w:rsidRPr="002E7A1A" w:rsidRDefault="002E7A1A" w:rsidP="002E7A1A">
            <w:pPr>
              <w:rPr>
                <w:cs/>
              </w:rPr>
            </w:pPr>
          </w:p>
        </w:tc>
      </w:tr>
      <w:tr w:rsidR="00C3758A" w:rsidRPr="00C075DE" w14:paraId="3D3D19D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25EDB69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43338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FDD0B8" w14:textId="221915BB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3758A" w:rsidRPr="00C075DE" w14:paraId="08B7F454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4E4490F0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7D2DD62C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9B4A11" w:rsidRPr="00C075DE" w14:paraId="0592CC3D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2B067349" w14:textId="77777777" w:rsidR="009B4A11" w:rsidRPr="00C075DE" w:rsidRDefault="009B4A11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175DC" w14:textId="77777777" w:rsidR="009B4A11" w:rsidRPr="00C075DE" w:rsidRDefault="009B4A11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93578E" w14:textId="6C6121E4" w:rsidR="009B4A11" w:rsidRPr="00DC0DF6" w:rsidRDefault="00536EED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C0D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C3758A" w:rsidRPr="00C075DE" w14:paraId="5CBA6DA2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26E7F6D" w14:textId="77777777" w:rsidR="00C3758A" w:rsidRPr="00DC0DF6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2A20" w14:textId="77777777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BE9F1" w14:textId="360055FA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92C74" w:rsidRPr="00C075DE" w14:paraId="51A52F9B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63113F9" w14:textId="77777777" w:rsidR="00092C74" w:rsidRPr="00DC0DF6" w:rsidRDefault="00092C74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80A67" w14:textId="77777777" w:rsidR="00092C74" w:rsidRPr="00DC0DF6" w:rsidRDefault="00092C74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13EE2F" w14:textId="1F8BEB7A" w:rsidR="00092C74" w:rsidRPr="00C075DE" w:rsidRDefault="00092C74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92C7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E7A1A" w:rsidRPr="00C075DE" w14:paraId="1508B8FB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9EC5131" w14:textId="77777777" w:rsidR="002E7A1A" w:rsidRPr="00DC0DF6" w:rsidRDefault="002E7A1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39580" w14:textId="77777777" w:rsidR="002E7A1A" w:rsidRPr="00DC0DF6" w:rsidRDefault="002E7A1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BB1B07" w14:textId="4CD1A591" w:rsidR="002E7A1A" w:rsidRPr="00092C74" w:rsidRDefault="002E7A1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3758A" w:rsidRPr="00C075DE" w14:paraId="0B89396B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73F28FA" w14:textId="77777777" w:rsidR="00C3758A" w:rsidRPr="00DC0DF6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3EF4A" w14:textId="77777777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CFB617" w14:textId="03D56EA2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C3758A" w:rsidRPr="00C075DE" w14:paraId="4C79F3F4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08D089C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1D8FBF9E" w:rsidR="00C3758A" w:rsidRPr="00635998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635998" w:rsidRPr="00C075DE" w14:paraId="06695443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D90C6AE" w14:textId="77777777" w:rsidR="00635998" w:rsidRPr="00C075DE" w:rsidRDefault="00635998" w:rsidP="002A716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6D9028AE" w:rsidR="00635998" w:rsidRPr="00C075DE" w:rsidRDefault="00514D7F" w:rsidP="0063599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6DD8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35998" w:rsidRPr="00C075DE" w14:paraId="00CE1DA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1D2306F" w14:textId="77777777" w:rsidR="00635998" w:rsidRPr="00C075DE" w:rsidRDefault="00635998" w:rsidP="006D6DD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52E791CE" w:rsidR="00635998" w:rsidRPr="00C075DE" w:rsidRDefault="002C2E31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2E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635998" w:rsidRPr="00C075DE" w14:paraId="01A13EDC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DA5D2E0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249CCF4D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B23E6C3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br w:type="page"/>
      </w: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B58B150" w14:textId="77777777" w:rsidR="00F16933" w:rsidRPr="00131479" w:rsidRDefault="00F16933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5EFDF16" w14:textId="7EA0F577" w:rsidR="006D186F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68C6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5367D0" w:rsidRPr="00C075DE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1514D9" w:rsidRPr="00C075DE">
        <w:rPr>
          <w:rFonts w:asciiTheme="majorBidi" w:hAnsiTheme="majorBidi" w:cstheme="majorBidi"/>
          <w:sz w:val="30"/>
          <w:szCs w:val="30"/>
          <w:cs/>
        </w:rPr>
        <w:t>่</w:t>
      </w:r>
      <w:r w:rsidR="00346A09">
        <w:rPr>
          <w:rFonts w:asciiTheme="majorBidi" w:hAnsiTheme="majorBidi" w:cstheme="majorBidi"/>
          <w:sz w:val="30"/>
          <w:szCs w:val="30"/>
        </w:rPr>
        <w:t xml:space="preserve"> </w:t>
      </w:r>
      <w:r w:rsidR="009821D5">
        <w:rPr>
          <w:rFonts w:asciiTheme="majorBidi" w:hAnsiTheme="majorBidi" w:cstheme="majorBidi"/>
          <w:sz w:val="30"/>
          <w:szCs w:val="30"/>
        </w:rPr>
        <w:t>10</w:t>
      </w:r>
      <w:r w:rsidR="0050492A" w:rsidRPr="0050492A">
        <w:rPr>
          <w:rFonts w:asciiTheme="majorBidi" w:hAnsiTheme="majorBidi" w:cstheme="majorBidi"/>
          <w:sz w:val="30"/>
          <w:szCs w:val="30"/>
        </w:rPr>
        <w:t xml:space="preserve"> </w:t>
      </w:r>
      <w:r w:rsidR="002E7A1A">
        <w:rPr>
          <w:rFonts w:asciiTheme="majorBidi" w:hAnsiTheme="majorBidi" w:hint="cs"/>
          <w:sz w:val="30"/>
          <w:szCs w:val="30"/>
          <w:cs/>
        </w:rPr>
        <w:t>สิงหาคม</w:t>
      </w:r>
      <w:r w:rsidR="0050492A" w:rsidRPr="0050492A">
        <w:rPr>
          <w:rFonts w:asciiTheme="majorBidi" w:hAnsiTheme="majorBidi"/>
          <w:sz w:val="30"/>
          <w:szCs w:val="30"/>
          <w:cs/>
        </w:rPr>
        <w:t xml:space="preserve"> </w:t>
      </w:r>
      <w:r w:rsidR="0050492A" w:rsidRPr="0050492A">
        <w:rPr>
          <w:rFonts w:asciiTheme="majorBidi" w:hAnsiTheme="majorBidi" w:cstheme="majorBidi"/>
          <w:sz w:val="30"/>
          <w:szCs w:val="30"/>
        </w:rPr>
        <w:t>2569</w:t>
      </w:r>
    </w:p>
    <w:p w14:paraId="22740F28" w14:textId="77777777" w:rsidR="00724D74" w:rsidRPr="00131479" w:rsidRDefault="00724D74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79925CA" w14:textId="77777777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131479" w:rsidRDefault="00FD2436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2F7414A" w14:textId="4811F239" w:rsidR="00E57920" w:rsidRPr="00C075DE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B647DD">
        <w:rPr>
          <w:rFonts w:asciiTheme="majorBidi" w:hAnsiTheme="majorBidi" w:cstheme="majorBidi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</w:t>
      </w:r>
      <w:r w:rsidRPr="00C075DE">
        <w:rPr>
          <w:rFonts w:asciiTheme="majorBidi" w:hAnsiTheme="majorBidi" w:cstheme="majorBidi"/>
          <w:sz w:val="30"/>
          <w:szCs w:val="30"/>
        </w:rPr>
        <w:t>“</w:t>
      </w: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>”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) ตามมาตรฐานการบัญชี </w:t>
      </w:r>
      <w:r w:rsidR="00B647DD">
        <w:rPr>
          <w:rFonts w:asciiTheme="majorBidi" w:hAnsiTheme="majorBidi" w:cstheme="majorBidi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72423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31</w:t>
      </w:r>
      <w:r w:rsidR="00DA323D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</w:t>
      </w:r>
      <w:r w:rsidR="0050492A">
        <w:rPr>
          <w:rFonts w:asciiTheme="majorBidi" w:hAnsiTheme="majorBidi" w:cstheme="majorBidi"/>
          <w:sz w:val="30"/>
          <w:szCs w:val="30"/>
        </w:rPr>
        <w:t>8</w:t>
      </w:r>
    </w:p>
    <w:p w14:paraId="526AAE1F" w14:textId="77777777" w:rsidR="00F45B8D" w:rsidRPr="00131479" w:rsidRDefault="00F45B8D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A1DD8F1" w14:textId="016F0ED2" w:rsidR="00E57920" w:rsidRPr="00C075DE" w:rsidRDefault="00E57920" w:rsidP="00E579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 w:rsidRPr="00C075DE">
        <w:rPr>
          <w:rFonts w:asciiTheme="majorBidi" w:hAnsiTheme="majorBidi" w:cstheme="majorBidi"/>
          <w:sz w:val="30"/>
          <w:szCs w:val="30"/>
          <w:cs/>
        </w:rPr>
        <w:t>ที่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</w:t>
      </w:r>
      <w:r w:rsidR="0050492A">
        <w:rPr>
          <w:rFonts w:asciiTheme="majorBidi" w:hAnsiTheme="majorBidi" w:cstheme="majorBidi"/>
          <w:sz w:val="30"/>
          <w:szCs w:val="30"/>
        </w:rPr>
        <w:t>8</w:t>
      </w:r>
    </w:p>
    <w:p w14:paraId="039260E8" w14:textId="58BA9927" w:rsidR="00713547" w:rsidRPr="00131479" w:rsidRDefault="00713547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C1247C8" w14:textId="78C6F42D" w:rsidR="00F16933" w:rsidRPr="00695A7D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95A7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458BDA4" w14:textId="77777777" w:rsidR="001D78A3" w:rsidRPr="00131479" w:rsidRDefault="001D78A3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AD5C2DD" w14:textId="6216C707" w:rsidR="009B565E" w:rsidRDefault="009B565E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ที่มีสาระสำคัญสำหรับความสัมพันธ์กับบุคคลหรือกิจการที่เกี่ยวข้องกันและนโยบาย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การกำหนดราคาในระหว่างงว</w:t>
      </w:r>
      <w:r w:rsidR="0068238F">
        <w:rPr>
          <w:rFonts w:asciiTheme="majorBidi" w:hAnsiTheme="majorBidi" w:cstheme="majorBidi" w:hint="cs"/>
          <w:sz w:val="30"/>
          <w:szCs w:val="30"/>
          <w:cs/>
        </w:rPr>
        <w:t>ด</w:t>
      </w:r>
      <w:r w:rsidR="002E7A1A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713547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2E7A1A">
        <w:rPr>
          <w:rFonts w:asciiTheme="majorBidi" w:hAnsiTheme="majorBidi" w:cstheme="majorBidi"/>
          <w:sz w:val="30"/>
          <w:szCs w:val="30"/>
        </w:rPr>
        <w:t xml:space="preserve">30 </w:t>
      </w:r>
      <w:r w:rsidR="002E7A1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8238F">
        <w:rPr>
          <w:rFonts w:asciiTheme="majorBidi" w:hAnsiTheme="majorBidi"/>
          <w:sz w:val="30"/>
          <w:szCs w:val="30"/>
        </w:rPr>
        <w:t xml:space="preserve"> 2569</w:t>
      </w:r>
    </w:p>
    <w:p w14:paraId="7836DD7C" w14:textId="76146A85" w:rsidR="00FF7CE0" w:rsidRDefault="00FF7CE0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F3837" w14:textId="77777777" w:rsidR="00064C29" w:rsidRDefault="00064C29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33852" w14:textId="77777777" w:rsidR="00064C29" w:rsidRDefault="00064C29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9ADA1" w14:textId="77777777" w:rsidR="00064C29" w:rsidRDefault="00064C29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7FBC5C" w14:textId="77777777" w:rsidR="00064C29" w:rsidRDefault="00064C29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7EFBCD" w14:textId="77777777" w:rsidR="00064C29" w:rsidRPr="00E77475" w:rsidRDefault="00064C29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23"/>
        <w:gridCol w:w="255"/>
        <w:gridCol w:w="1163"/>
        <w:gridCol w:w="255"/>
        <w:gridCol w:w="1162"/>
        <w:gridCol w:w="245"/>
        <w:gridCol w:w="1227"/>
      </w:tblGrid>
      <w:tr w:rsidR="00713547" w:rsidRPr="00C075DE" w14:paraId="1622297C" w14:textId="77777777">
        <w:trPr>
          <w:tblHeader/>
        </w:trPr>
        <w:tc>
          <w:tcPr>
            <w:tcW w:w="3690" w:type="dxa"/>
          </w:tcPr>
          <w:p w14:paraId="217C709D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2641" w:type="dxa"/>
            <w:gridSpan w:val="3"/>
          </w:tcPr>
          <w:p w14:paraId="3DF8FBF8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3E73722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283AC541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71AE2767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2A7DA0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547" w:rsidRPr="00C075DE" w14:paraId="46973D52" w14:textId="77777777">
        <w:trPr>
          <w:tblHeader/>
        </w:trPr>
        <w:tc>
          <w:tcPr>
            <w:tcW w:w="3690" w:type="dxa"/>
          </w:tcPr>
          <w:p w14:paraId="379E4307" w14:textId="3C65A2F0" w:rsidR="00713547" w:rsidRPr="00C075DE" w:rsidRDefault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E7A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713547"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2E7A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E7A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50492A" w:rsidRPr="0050492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23" w:type="dxa"/>
          </w:tcPr>
          <w:p w14:paraId="4D7E3A3C" w14:textId="764510BA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92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5" w:type="dxa"/>
          </w:tcPr>
          <w:p w14:paraId="7E8CEFB4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FD4B968" w14:textId="51E51F29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92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5" w:type="dxa"/>
          </w:tcPr>
          <w:p w14:paraId="1ED9D613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5F66428" w14:textId="59B3ADA6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92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786D106B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B1BDA6D" w14:textId="38BEA928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92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13547" w:rsidRPr="00C075DE" w14:paraId="54E2A10E" w14:textId="77777777">
        <w:trPr>
          <w:tblHeader/>
        </w:trPr>
        <w:tc>
          <w:tcPr>
            <w:tcW w:w="3690" w:type="dxa"/>
          </w:tcPr>
          <w:p w14:paraId="331855B2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479C5E83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547" w:rsidRPr="00C075DE" w14:paraId="7D8F7902" w14:textId="77777777">
        <w:tc>
          <w:tcPr>
            <w:tcW w:w="3690" w:type="dxa"/>
          </w:tcPr>
          <w:p w14:paraId="15496B48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3" w:type="dxa"/>
          </w:tcPr>
          <w:p w14:paraId="3CA570CA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1E4C1BC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FE926A9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E7CE150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7DC6B37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E09FCD1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349D9E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314" w:rsidRPr="00F83795" w14:paraId="0FD31053" w14:textId="77777777">
        <w:tc>
          <w:tcPr>
            <w:tcW w:w="3690" w:type="dxa"/>
          </w:tcPr>
          <w:p w14:paraId="04222DEE" w14:textId="77777777" w:rsidR="00AB3314" w:rsidRPr="00852FC8" w:rsidRDefault="00AB3314" w:rsidP="00A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</w:tcPr>
          <w:p w14:paraId="2E48AA0D" w14:textId="5042B4E0" w:rsidR="00AB3314" w:rsidRPr="00FD65CF" w:rsidRDefault="00AB3314" w:rsidP="006B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4B07D1B" w14:textId="77777777" w:rsidR="00AB3314" w:rsidRPr="00FD65CF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1BC3A1D" w14:textId="23E0ACCF" w:rsidR="00AB3314" w:rsidRPr="00FD65CF" w:rsidRDefault="00AB3314" w:rsidP="006B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D0E6B69" w14:textId="77777777" w:rsidR="00AB3314" w:rsidRPr="00995AEA" w:rsidRDefault="00AB3314" w:rsidP="00AB33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0D3B852C" w14:textId="271196BA" w:rsidR="00AB3314" w:rsidRPr="00852FC8" w:rsidRDefault="00AB3314" w:rsidP="006B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</w:tcPr>
          <w:p w14:paraId="3F709D49" w14:textId="77777777" w:rsidR="00AB3314" w:rsidRPr="00852FC8" w:rsidRDefault="00AB3314" w:rsidP="00AB33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E4ECB1D" w14:textId="2A7D4E4D" w:rsidR="00AB3314" w:rsidRPr="00F83795" w:rsidRDefault="00AB3314" w:rsidP="006B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B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</w:p>
        </w:tc>
      </w:tr>
      <w:tr w:rsidR="00AB3314" w:rsidRPr="00F83795" w14:paraId="4B746119" w14:textId="77777777">
        <w:tc>
          <w:tcPr>
            <w:tcW w:w="3690" w:type="dxa"/>
          </w:tcPr>
          <w:p w14:paraId="2F25EC23" w14:textId="77777777" w:rsidR="00AB3314" w:rsidRPr="00F83795" w:rsidRDefault="00AB3314" w:rsidP="00A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</w:tcPr>
          <w:p w14:paraId="5CE0C617" w14:textId="2A21DAD4" w:rsidR="00AB3314" w:rsidRPr="00FD65CF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61C5638" w14:textId="77777777" w:rsidR="00AB3314" w:rsidRPr="00FD65CF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8247177" w14:textId="3EDB9DB1" w:rsidR="00AB3314" w:rsidRPr="00FD65CF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921DB3E" w14:textId="77777777" w:rsidR="00AB3314" w:rsidRPr="00995AEA" w:rsidRDefault="00AB3314" w:rsidP="00AB33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12E49A7D" w14:textId="35EA0A45" w:rsidR="00AB3314" w:rsidRPr="00F83795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58,641</w:t>
            </w:r>
          </w:p>
        </w:tc>
        <w:tc>
          <w:tcPr>
            <w:tcW w:w="245" w:type="dxa"/>
          </w:tcPr>
          <w:p w14:paraId="67077364" w14:textId="77777777" w:rsidR="00AB3314" w:rsidRPr="00F83795" w:rsidRDefault="00AB3314" w:rsidP="00AB33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3E2B632" w14:textId="1F5C78A5" w:rsidR="00AB3314" w:rsidRPr="00F83795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B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8B3B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212</w:t>
            </w:r>
          </w:p>
        </w:tc>
      </w:tr>
      <w:tr w:rsidR="00AB3314" w:rsidRPr="00F83795" w14:paraId="0208823A" w14:textId="77777777">
        <w:tc>
          <w:tcPr>
            <w:tcW w:w="3690" w:type="dxa"/>
          </w:tcPr>
          <w:p w14:paraId="5803A9F8" w14:textId="77777777" w:rsidR="00AB3314" w:rsidRPr="00F83795" w:rsidRDefault="00AB3314" w:rsidP="00A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7A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3" w:type="dxa"/>
          </w:tcPr>
          <w:p w14:paraId="1F9C852F" w14:textId="6FD4CE9B" w:rsidR="00AB3314" w:rsidRPr="00FD65CF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2AE19BD" w14:textId="77777777" w:rsidR="00AB3314" w:rsidRPr="00FD65CF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C1E544E" w14:textId="72DA4605" w:rsidR="00AB3314" w:rsidRPr="00FD65CF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2951CB6" w14:textId="77777777" w:rsidR="00AB3314" w:rsidRPr="00995AEA" w:rsidRDefault="00AB3314" w:rsidP="00AB33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1D7B4D02" w14:textId="462B3C78" w:rsidR="00AB3314" w:rsidRPr="00F83795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E4605DE" w14:textId="77777777" w:rsidR="00AB3314" w:rsidRPr="00F83795" w:rsidRDefault="00AB3314" w:rsidP="00AB33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F5BDBB4" w14:textId="77375070" w:rsidR="00AB3314" w:rsidRPr="00F83795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B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</w:tr>
      <w:tr w:rsidR="00AB3314" w:rsidRPr="00F83795" w14:paraId="7AEDC634" w14:textId="77777777">
        <w:tc>
          <w:tcPr>
            <w:tcW w:w="3690" w:type="dxa"/>
          </w:tcPr>
          <w:p w14:paraId="1B78AC09" w14:textId="77777777" w:rsidR="00AB3314" w:rsidRPr="00F83795" w:rsidRDefault="00AB3314" w:rsidP="00A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</w:tcPr>
          <w:p w14:paraId="5206F71C" w14:textId="77777777" w:rsidR="00AB3314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48CF01F" w14:textId="7042CF1A" w:rsidR="00AB3314" w:rsidRPr="00462829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DE49121" w14:textId="77777777" w:rsidR="00AB3314" w:rsidRPr="00FD65CF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D6832B9" w14:textId="77777777" w:rsidR="00AB3314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C08C607" w14:textId="1D5ABF43" w:rsidR="00AB3314" w:rsidRPr="00FD65CF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7A1A600" w14:textId="77777777" w:rsidR="00AB3314" w:rsidRPr="00995AEA" w:rsidRDefault="00AB3314" w:rsidP="00AB33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5183019B" w14:textId="77777777" w:rsidR="00AB3314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88C9D80" w14:textId="0C9AE03C" w:rsidR="00AB3314" w:rsidRPr="00F83795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206</w:t>
            </w:r>
          </w:p>
        </w:tc>
        <w:tc>
          <w:tcPr>
            <w:tcW w:w="245" w:type="dxa"/>
          </w:tcPr>
          <w:p w14:paraId="55830400" w14:textId="77777777" w:rsidR="00AB3314" w:rsidRPr="00F83795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961B82" w14:textId="77777777" w:rsidR="00AB3314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37DC4A5" w14:textId="19A9FF6E" w:rsidR="00AB3314" w:rsidRPr="00F83795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3B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</w:t>
            </w:r>
          </w:p>
        </w:tc>
      </w:tr>
      <w:tr w:rsidR="00AB3314" w:rsidRPr="00F83795" w14:paraId="1EC0D209" w14:textId="77777777">
        <w:tc>
          <w:tcPr>
            <w:tcW w:w="3690" w:type="dxa"/>
          </w:tcPr>
          <w:p w14:paraId="0ED9B80C" w14:textId="77777777" w:rsidR="00AB3314" w:rsidRPr="000919EC" w:rsidRDefault="00AB3314" w:rsidP="00A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3" w:type="dxa"/>
          </w:tcPr>
          <w:p w14:paraId="51766146" w14:textId="77777777" w:rsidR="00AB3314" w:rsidRPr="000919EC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</w:tcPr>
          <w:p w14:paraId="457EAE1E" w14:textId="77777777" w:rsidR="00AB3314" w:rsidRPr="000919EC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7EAA01F" w14:textId="77777777" w:rsidR="00AB3314" w:rsidRPr="000919EC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</w:tcPr>
          <w:p w14:paraId="6F0D9C53" w14:textId="77777777" w:rsidR="00AB3314" w:rsidRPr="000919EC" w:rsidRDefault="00AB3314" w:rsidP="00AB33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62" w:type="dxa"/>
          </w:tcPr>
          <w:p w14:paraId="78331EE6" w14:textId="77777777" w:rsidR="00AB3314" w:rsidRPr="000919EC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5" w:type="dxa"/>
          </w:tcPr>
          <w:p w14:paraId="5C355C68" w14:textId="77777777" w:rsidR="00AB3314" w:rsidRPr="000919EC" w:rsidRDefault="00AB3314" w:rsidP="00AB33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626EF8E" w14:textId="77777777" w:rsidR="00AB3314" w:rsidRPr="000919EC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B3314" w:rsidRPr="00F83795" w14:paraId="0A74AEA5" w14:textId="77777777">
        <w:tc>
          <w:tcPr>
            <w:tcW w:w="3690" w:type="dxa"/>
          </w:tcPr>
          <w:p w14:paraId="162B8A6C" w14:textId="77777777" w:rsidR="00AB3314" w:rsidRPr="00F83795" w:rsidRDefault="00AB3314" w:rsidP="00A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1F6A017E" w14:textId="77777777" w:rsidR="00AB3314" w:rsidRPr="00F83795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0C7F15A" w14:textId="77777777" w:rsidR="00AB3314" w:rsidRPr="00F83795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82D479" w14:textId="77777777" w:rsidR="00AB3314" w:rsidRPr="00F83795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31E0A70" w14:textId="77777777" w:rsidR="00AB3314" w:rsidRPr="0050492A" w:rsidRDefault="00AB3314" w:rsidP="00AB3314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5283346B" w14:textId="77777777" w:rsidR="00AB3314" w:rsidRPr="00F83795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0E7EBC86" w14:textId="77777777" w:rsidR="00AB3314" w:rsidRPr="00F83795" w:rsidRDefault="00AB3314" w:rsidP="00AB33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F131761" w14:textId="77777777" w:rsidR="00AB3314" w:rsidRPr="00F83795" w:rsidRDefault="00AB3314" w:rsidP="00AB3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E58A2" w:rsidRPr="00F83795" w14:paraId="1625ADCB" w14:textId="77777777">
        <w:tc>
          <w:tcPr>
            <w:tcW w:w="3690" w:type="dxa"/>
          </w:tcPr>
          <w:p w14:paraId="13344573" w14:textId="2A5F1515" w:rsidR="003E58A2" w:rsidRPr="00F83795" w:rsidRDefault="003E58A2" w:rsidP="003E5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</w:tcPr>
          <w:p w14:paraId="57590BA4" w14:textId="59A71617" w:rsidR="003E58A2" w:rsidRPr="00F83795" w:rsidRDefault="00BB1C61" w:rsidP="00BB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E207BA2" w14:textId="77777777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F339C4B" w14:textId="663D3F6A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5" w:type="dxa"/>
          </w:tcPr>
          <w:p w14:paraId="49FFA3B1" w14:textId="77777777" w:rsidR="003E58A2" w:rsidRPr="0050492A" w:rsidRDefault="003E58A2" w:rsidP="003E58A2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6F378AD9" w14:textId="7A6EA410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0D6A6F6" w14:textId="77777777" w:rsidR="003E58A2" w:rsidRPr="00F83795" w:rsidRDefault="003E58A2" w:rsidP="003E58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5CFF639" w14:textId="323C5ED6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3E58A2" w:rsidRPr="00F83795" w14:paraId="60E38C1B" w14:textId="77777777">
        <w:tc>
          <w:tcPr>
            <w:tcW w:w="3690" w:type="dxa"/>
          </w:tcPr>
          <w:p w14:paraId="13809DC7" w14:textId="77777777" w:rsidR="003E58A2" w:rsidRPr="00F83795" w:rsidRDefault="003E58A2" w:rsidP="003E5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</w:tcPr>
          <w:p w14:paraId="483198F5" w14:textId="0DA38866" w:rsidR="003E58A2" w:rsidRPr="00F83795" w:rsidRDefault="00BB1C61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208,573</w:t>
            </w:r>
          </w:p>
        </w:tc>
        <w:tc>
          <w:tcPr>
            <w:tcW w:w="255" w:type="dxa"/>
          </w:tcPr>
          <w:p w14:paraId="31C5DBA7" w14:textId="77777777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E8857AF" w14:textId="3AC91FF0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107,731</w:t>
            </w:r>
          </w:p>
        </w:tc>
        <w:tc>
          <w:tcPr>
            <w:tcW w:w="255" w:type="dxa"/>
          </w:tcPr>
          <w:p w14:paraId="1F988907" w14:textId="77777777" w:rsidR="003E58A2" w:rsidRPr="0050492A" w:rsidRDefault="003E58A2" w:rsidP="003E58A2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39CD8AB7" w14:textId="3BD5A18E" w:rsidR="003E58A2" w:rsidRPr="00F83795" w:rsidRDefault="00BB1C61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208,573</w:t>
            </w:r>
          </w:p>
        </w:tc>
        <w:tc>
          <w:tcPr>
            <w:tcW w:w="245" w:type="dxa"/>
          </w:tcPr>
          <w:p w14:paraId="1D4F58A9" w14:textId="77777777" w:rsidR="003E58A2" w:rsidRPr="00F83795" w:rsidRDefault="003E58A2" w:rsidP="003E58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8091E7E" w14:textId="510EFF4C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107,731</w:t>
            </w:r>
          </w:p>
        </w:tc>
      </w:tr>
      <w:tr w:rsidR="003E58A2" w:rsidRPr="00F83795" w14:paraId="5D55542B" w14:textId="77777777">
        <w:tc>
          <w:tcPr>
            <w:tcW w:w="3690" w:type="dxa"/>
          </w:tcPr>
          <w:p w14:paraId="1482DAD4" w14:textId="77777777" w:rsidR="003E58A2" w:rsidRPr="00F83795" w:rsidRDefault="003E58A2" w:rsidP="003E5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</w:tcPr>
          <w:p w14:paraId="7B11A385" w14:textId="6DBF37F4" w:rsidR="003E58A2" w:rsidRPr="00F83795" w:rsidRDefault="00BB1C61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450</w:t>
            </w:r>
          </w:p>
        </w:tc>
        <w:tc>
          <w:tcPr>
            <w:tcW w:w="255" w:type="dxa"/>
          </w:tcPr>
          <w:p w14:paraId="6EBB2178" w14:textId="77777777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BFFF80D" w14:textId="00DB33DD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55" w:type="dxa"/>
          </w:tcPr>
          <w:p w14:paraId="45DBBD26" w14:textId="77777777" w:rsidR="003E58A2" w:rsidRPr="0050492A" w:rsidRDefault="003E58A2" w:rsidP="003E58A2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19F43E03" w14:textId="370F2A34" w:rsidR="003E58A2" w:rsidRPr="00F83795" w:rsidRDefault="00BB1C61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450</w:t>
            </w:r>
          </w:p>
        </w:tc>
        <w:tc>
          <w:tcPr>
            <w:tcW w:w="245" w:type="dxa"/>
          </w:tcPr>
          <w:p w14:paraId="49FBBF72" w14:textId="77777777" w:rsidR="003E58A2" w:rsidRPr="00F83795" w:rsidRDefault="003E58A2" w:rsidP="003E58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9EC67C2" w14:textId="4764F25B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470</w:t>
            </w:r>
          </w:p>
        </w:tc>
      </w:tr>
      <w:tr w:rsidR="00803141" w:rsidRPr="0089622E" w14:paraId="5421B45F" w14:textId="77777777" w:rsidTr="00DB0225">
        <w:tc>
          <w:tcPr>
            <w:tcW w:w="3690" w:type="dxa"/>
          </w:tcPr>
          <w:p w14:paraId="5E698B25" w14:textId="1CD85A47" w:rsidR="00803141" w:rsidRPr="0089622E" w:rsidRDefault="00803141" w:rsidP="00DB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ซื้อสินทรัพย์ไม่มีตัวตน</w:t>
            </w:r>
            <w:r w:rsidR="0085329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23" w:type="dxa"/>
          </w:tcPr>
          <w:p w14:paraId="120BEA94" w14:textId="77777777" w:rsidR="00803141" w:rsidRPr="0089622E" w:rsidRDefault="00803141" w:rsidP="00DB0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  <w:tc>
          <w:tcPr>
            <w:tcW w:w="255" w:type="dxa"/>
          </w:tcPr>
          <w:p w14:paraId="6E32E4F6" w14:textId="77777777" w:rsidR="00803141" w:rsidRPr="0089622E" w:rsidRDefault="00803141" w:rsidP="00DB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186B039" w14:textId="77777777" w:rsidR="00803141" w:rsidRPr="0089622E" w:rsidRDefault="00803141" w:rsidP="006D6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723421E" w14:textId="77777777" w:rsidR="00803141" w:rsidRPr="0089622E" w:rsidRDefault="00803141" w:rsidP="00DB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AC3059" w14:textId="77777777" w:rsidR="00803141" w:rsidRPr="0089622E" w:rsidRDefault="00803141" w:rsidP="00DB0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  <w:tc>
          <w:tcPr>
            <w:tcW w:w="245" w:type="dxa"/>
          </w:tcPr>
          <w:p w14:paraId="6EC789B1" w14:textId="77777777" w:rsidR="00803141" w:rsidRPr="006D6DD8" w:rsidRDefault="00803141" w:rsidP="006D6DD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</w:tcPr>
          <w:p w14:paraId="77FA3073" w14:textId="77777777" w:rsidR="00803141" w:rsidRPr="006D6DD8" w:rsidRDefault="00803141" w:rsidP="006B5B0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D6DD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3E58A2" w:rsidRPr="00F83795" w14:paraId="3F13ED27" w14:textId="77777777" w:rsidTr="004834D9">
        <w:trPr>
          <w:trHeight w:val="290"/>
        </w:trPr>
        <w:tc>
          <w:tcPr>
            <w:tcW w:w="3690" w:type="dxa"/>
          </w:tcPr>
          <w:p w14:paraId="2D8AD588" w14:textId="77777777" w:rsidR="003E58A2" w:rsidRPr="000919EC" w:rsidRDefault="003E58A2" w:rsidP="003E5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3" w:type="dxa"/>
          </w:tcPr>
          <w:p w14:paraId="422E8910" w14:textId="77777777" w:rsidR="003E58A2" w:rsidRPr="000919EC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</w:tcPr>
          <w:p w14:paraId="0E4D0FAB" w14:textId="77777777" w:rsidR="003E58A2" w:rsidRPr="000919EC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D5ED954" w14:textId="77777777" w:rsidR="003E58A2" w:rsidRPr="000919EC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</w:tcPr>
          <w:p w14:paraId="7AC44CEB" w14:textId="77777777" w:rsidR="003E58A2" w:rsidRPr="000919EC" w:rsidRDefault="003E58A2" w:rsidP="003E58A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62" w:type="dxa"/>
          </w:tcPr>
          <w:p w14:paraId="57C7D8AB" w14:textId="77777777" w:rsidR="003E58A2" w:rsidRPr="000919EC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5" w:type="dxa"/>
          </w:tcPr>
          <w:p w14:paraId="28CFF75B" w14:textId="77777777" w:rsidR="003E58A2" w:rsidRPr="000919EC" w:rsidRDefault="003E58A2" w:rsidP="003E58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D5132BA" w14:textId="77777777" w:rsidR="003E58A2" w:rsidRPr="000919EC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E58A2" w:rsidRPr="00F83795" w14:paraId="7172FEFB" w14:textId="77777777">
        <w:tc>
          <w:tcPr>
            <w:tcW w:w="3690" w:type="dxa"/>
          </w:tcPr>
          <w:p w14:paraId="2E9C0B68" w14:textId="77777777" w:rsidR="003E58A2" w:rsidRPr="00F83795" w:rsidRDefault="003E58A2" w:rsidP="003E5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23" w:type="dxa"/>
          </w:tcPr>
          <w:p w14:paraId="336E6362" w14:textId="77777777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CE76ED5" w14:textId="77777777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593BF1D" w14:textId="77777777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50179E4A" w14:textId="77777777" w:rsidR="003E58A2" w:rsidRPr="0050492A" w:rsidRDefault="003E58A2" w:rsidP="003E58A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35206628" w14:textId="77777777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36FBEE3D" w14:textId="77777777" w:rsidR="003E58A2" w:rsidRPr="00F83795" w:rsidRDefault="003E58A2" w:rsidP="003E58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9EF6E9A" w14:textId="77777777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E58A2" w:rsidRPr="00F83795" w14:paraId="4D5FDB7C" w14:textId="77777777">
        <w:tc>
          <w:tcPr>
            <w:tcW w:w="3690" w:type="dxa"/>
          </w:tcPr>
          <w:p w14:paraId="169EBA66" w14:textId="598B8211" w:rsidR="003E58A2" w:rsidRPr="00F83795" w:rsidRDefault="003E58A2" w:rsidP="003E5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1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</w:tcPr>
          <w:p w14:paraId="62619187" w14:textId="524E35B8" w:rsidR="003E58A2" w:rsidRPr="00F83795" w:rsidRDefault="00BB1C61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  <w:tc>
          <w:tcPr>
            <w:tcW w:w="255" w:type="dxa"/>
          </w:tcPr>
          <w:p w14:paraId="5418C3E7" w14:textId="77777777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5206948" w14:textId="62BB180A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  <w:tc>
          <w:tcPr>
            <w:tcW w:w="255" w:type="dxa"/>
          </w:tcPr>
          <w:p w14:paraId="5773CC5E" w14:textId="77777777" w:rsidR="003E58A2" w:rsidRPr="0050492A" w:rsidRDefault="003E58A2" w:rsidP="003E58A2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10740A7E" w14:textId="34159434" w:rsidR="003E58A2" w:rsidRPr="00F83795" w:rsidRDefault="00BB1C61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  <w:tc>
          <w:tcPr>
            <w:tcW w:w="245" w:type="dxa"/>
          </w:tcPr>
          <w:p w14:paraId="4EC33D2B" w14:textId="2A345A75" w:rsidR="003E58A2" w:rsidRPr="00F83795" w:rsidRDefault="003E58A2" w:rsidP="003E58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30E79B5" w14:textId="4D48DEED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</w:tr>
      <w:tr w:rsidR="003E58A2" w:rsidRPr="00AE68C7" w14:paraId="01108D8B" w14:textId="77777777">
        <w:tc>
          <w:tcPr>
            <w:tcW w:w="3690" w:type="dxa"/>
          </w:tcPr>
          <w:p w14:paraId="6FB39C2A" w14:textId="61137618" w:rsidR="003E58A2" w:rsidRPr="00F83795" w:rsidRDefault="003E58A2" w:rsidP="003E5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1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3" w:type="dxa"/>
          </w:tcPr>
          <w:p w14:paraId="587AF416" w14:textId="325FBA3D" w:rsidR="003E58A2" w:rsidRPr="00F83795" w:rsidRDefault="00BB1C61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A8223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36</w:t>
            </w:r>
          </w:p>
        </w:tc>
        <w:tc>
          <w:tcPr>
            <w:tcW w:w="255" w:type="dxa"/>
          </w:tcPr>
          <w:p w14:paraId="7FF2E181" w14:textId="77777777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3C21930" w14:textId="22A9CCC5" w:rsidR="003E58A2" w:rsidRPr="00F83795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424</w:t>
            </w:r>
          </w:p>
        </w:tc>
        <w:tc>
          <w:tcPr>
            <w:tcW w:w="255" w:type="dxa"/>
          </w:tcPr>
          <w:p w14:paraId="684CFBB6" w14:textId="77777777" w:rsidR="003E58A2" w:rsidRPr="0050492A" w:rsidRDefault="003E58A2" w:rsidP="003E58A2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6C615493" w14:textId="60D4B832" w:rsidR="003E58A2" w:rsidRPr="00F83795" w:rsidRDefault="00BB1C61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613DE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36</w:t>
            </w:r>
          </w:p>
        </w:tc>
        <w:tc>
          <w:tcPr>
            <w:tcW w:w="245" w:type="dxa"/>
          </w:tcPr>
          <w:p w14:paraId="6CF674F9" w14:textId="275953B2" w:rsidR="003E58A2" w:rsidRPr="00953B1A" w:rsidRDefault="003E58A2" w:rsidP="003E58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</w:tcPr>
          <w:p w14:paraId="45F2721D" w14:textId="45D51E0C" w:rsidR="003E58A2" w:rsidRPr="00AE68C7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424</w:t>
            </w:r>
          </w:p>
        </w:tc>
      </w:tr>
      <w:tr w:rsidR="003E58A2" w:rsidRPr="00AE68C7" w14:paraId="1650B525" w14:textId="77777777">
        <w:tc>
          <w:tcPr>
            <w:tcW w:w="3690" w:type="dxa"/>
          </w:tcPr>
          <w:p w14:paraId="7312BA27" w14:textId="12D1C552" w:rsidR="003E58A2" w:rsidRPr="00953B1A" w:rsidRDefault="003E58A2" w:rsidP="003E5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1A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23" w:type="dxa"/>
          </w:tcPr>
          <w:p w14:paraId="307C4DE6" w14:textId="5FF6C94A" w:rsidR="003E58A2" w:rsidRPr="00953B1A" w:rsidRDefault="00BB1C61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55" w:type="dxa"/>
          </w:tcPr>
          <w:p w14:paraId="2BC54CF1" w14:textId="77777777" w:rsidR="003E58A2" w:rsidRPr="00953B1A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B2591F7" w14:textId="0A06BC47" w:rsidR="003E58A2" w:rsidRPr="00953B1A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55" w:type="dxa"/>
          </w:tcPr>
          <w:p w14:paraId="7B5D9774" w14:textId="77777777" w:rsidR="003E58A2" w:rsidRPr="0050492A" w:rsidRDefault="003E58A2" w:rsidP="003E58A2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50883E77" w14:textId="1A409DAB" w:rsidR="003E58A2" w:rsidRPr="00953B1A" w:rsidRDefault="00BB1C61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45" w:type="dxa"/>
          </w:tcPr>
          <w:p w14:paraId="15D148DA" w14:textId="77777777" w:rsidR="003E58A2" w:rsidRPr="00953B1A" w:rsidRDefault="003E58A2" w:rsidP="003E58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8E4A312" w14:textId="2C4E3221" w:rsidR="003E58A2" w:rsidRPr="00953B1A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</w:t>
            </w:r>
          </w:p>
        </w:tc>
      </w:tr>
      <w:tr w:rsidR="003E58A2" w:rsidRPr="00183D2F" w14:paraId="2B9C17C6" w14:textId="77777777">
        <w:tc>
          <w:tcPr>
            <w:tcW w:w="3690" w:type="dxa"/>
          </w:tcPr>
          <w:p w14:paraId="31420A7C" w14:textId="79F58DF0" w:rsidR="003E58A2" w:rsidRPr="00183D2F" w:rsidRDefault="003E58A2" w:rsidP="003E58A2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1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3" w:type="dxa"/>
          </w:tcPr>
          <w:p w14:paraId="4D98F9CF" w14:textId="1994FC8B" w:rsidR="003E58A2" w:rsidRPr="00183D2F" w:rsidRDefault="00BB1C61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0B44DF9" w14:textId="77777777" w:rsidR="003E58A2" w:rsidRPr="00183D2F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01FFFC8" w14:textId="048BCB83" w:rsidR="003E58A2" w:rsidRPr="00183D2F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55" w:type="dxa"/>
          </w:tcPr>
          <w:p w14:paraId="06A46996" w14:textId="77777777" w:rsidR="003E58A2" w:rsidRPr="0050492A" w:rsidRDefault="003E58A2" w:rsidP="003E58A2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6C735ADF" w14:textId="1BBE0CCD" w:rsidR="003E58A2" w:rsidRPr="00183D2F" w:rsidRDefault="00BB1C61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0720820" w14:textId="77777777" w:rsidR="003E58A2" w:rsidRPr="00D22590" w:rsidRDefault="003E58A2" w:rsidP="003E58A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</w:tcPr>
          <w:p w14:paraId="51AE6D18" w14:textId="342EF316" w:rsidR="003E58A2" w:rsidRPr="00183D2F" w:rsidRDefault="003E58A2" w:rsidP="006B5B0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E58A2" w:rsidRPr="00F83795" w14:paraId="0D4C5416" w14:textId="77777777">
        <w:tc>
          <w:tcPr>
            <w:tcW w:w="3690" w:type="dxa"/>
          </w:tcPr>
          <w:p w14:paraId="57A1564D" w14:textId="7BCFA0D5" w:rsidR="003E58A2" w:rsidRPr="000919EC" w:rsidRDefault="003E58A2" w:rsidP="003E5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3" w:type="dxa"/>
          </w:tcPr>
          <w:p w14:paraId="63789C57" w14:textId="06370E9E" w:rsidR="003E58A2" w:rsidRPr="000919EC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</w:tcPr>
          <w:p w14:paraId="2512A3AD" w14:textId="77777777" w:rsidR="003E58A2" w:rsidRPr="000919EC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71DF72B" w14:textId="675A146C" w:rsidR="003E58A2" w:rsidRPr="000919EC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</w:tcPr>
          <w:p w14:paraId="33A005DD" w14:textId="77777777" w:rsidR="003E58A2" w:rsidRPr="000919EC" w:rsidRDefault="003E58A2" w:rsidP="003E58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</w:tcPr>
          <w:p w14:paraId="1D0DAF93" w14:textId="04695D89" w:rsidR="003E58A2" w:rsidRPr="000919EC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5" w:type="dxa"/>
          </w:tcPr>
          <w:p w14:paraId="31156E66" w14:textId="77777777" w:rsidR="003E58A2" w:rsidRPr="000919EC" w:rsidRDefault="003E58A2" w:rsidP="003E58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E390A49" w14:textId="05CE6128" w:rsidR="003E58A2" w:rsidRPr="000919EC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E58A2" w:rsidRPr="005E4A83" w14:paraId="138B13A5" w14:textId="77777777">
        <w:tc>
          <w:tcPr>
            <w:tcW w:w="3690" w:type="dxa"/>
          </w:tcPr>
          <w:p w14:paraId="444280FF" w14:textId="181B90E6" w:rsidR="003E58A2" w:rsidRPr="005E4A83" w:rsidRDefault="003E58A2" w:rsidP="003E5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4A8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23" w:type="dxa"/>
          </w:tcPr>
          <w:p w14:paraId="465B8889" w14:textId="77777777" w:rsidR="003E58A2" w:rsidRPr="005E4A83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091B7B3" w14:textId="77777777" w:rsidR="003E58A2" w:rsidRPr="005E4A83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1413641" w14:textId="77777777" w:rsidR="003E58A2" w:rsidRPr="005E4A83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941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DCB287E" w14:textId="77777777" w:rsidR="003E58A2" w:rsidRPr="005E4A83" w:rsidRDefault="003E58A2" w:rsidP="003E58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5DD2B2F" w14:textId="77777777" w:rsidR="003E58A2" w:rsidRPr="005E4A83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0CE99DD" w14:textId="77777777" w:rsidR="003E58A2" w:rsidRPr="005E4A83" w:rsidRDefault="003E58A2" w:rsidP="003E58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0F1B3CA" w14:textId="77777777" w:rsidR="003E58A2" w:rsidRPr="005E4A83" w:rsidRDefault="003E58A2" w:rsidP="003E5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B3877" w:rsidRPr="005E4A83" w14:paraId="094D2A80" w14:textId="77777777">
        <w:tc>
          <w:tcPr>
            <w:tcW w:w="3690" w:type="dxa"/>
          </w:tcPr>
          <w:p w14:paraId="597D4A73" w14:textId="7DF88B4F" w:rsidR="009B3877" w:rsidRPr="005E4A83" w:rsidRDefault="009B3877" w:rsidP="009B3877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E4A8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5E4A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4A8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5E4A8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23" w:type="dxa"/>
          </w:tcPr>
          <w:p w14:paraId="369E0FBF" w14:textId="7B80BEA3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66,70</w:t>
            </w:r>
            <w:r w:rsidR="00A8223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</w:tcPr>
          <w:p w14:paraId="68CED06D" w14:textId="77777777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11ECEB8" w14:textId="7E4BFA51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4A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72,727</w:t>
            </w:r>
          </w:p>
        </w:tc>
        <w:tc>
          <w:tcPr>
            <w:tcW w:w="255" w:type="dxa"/>
          </w:tcPr>
          <w:p w14:paraId="75ED62F9" w14:textId="77777777" w:rsidR="009B3877" w:rsidRPr="005E4A83" w:rsidRDefault="009B3877" w:rsidP="009B38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2EFAED82" w14:textId="35643FBC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66,70</w:t>
            </w:r>
            <w:r w:rsidR="00A8223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45" w:type="dxa"/>
          </w:tcPr>
          <w:p w14:paraId="6B766239" w14:textId="77777777" w:rsidR="009B3877" w:rsidRPr="005E4A83" w:rsidRDefault="009B3877" w:rsidP="009B38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37A32848" w14:textId="4B0E0B07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4A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72,727</w:t>
            </w:r>
          </w:p>
        </w:tc>
      </w:tr>
      <w:tr w:rsidR="009B3877" w:rsidRPr="005E4A83" w14:paraId="6309FED5" w14:textId="77777777">
        <w:tc>
          <w:tcPr>
            <w:tcW w:w="3690" w:type="dxa"/>
          </w:tcPr>
          <w:p w14:paraId="706429E4" w14:textId="6B6925BB" w:rsidR="009B3877" w:rsidRPr="005E4A83" w:rsidRDefault="009B3877" w:rsidP="009B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4A8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223" w:type="dxa"/>
          </w:tcPr>
          <w:p w14:paraId="4DA81546" w14:textId="175B1B30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4,148</w:t>
            </w:r>
          </w:p>
        </w:tc>
        <w:tc>
          <w:tcPr>
            <w:tcW w:w="255" w:type="dxa"/>
          </w:tcPr>
          <w:p w14:paraId="44450B9A" w14:textId="77777777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7DADF60" w14:textId="737BACC9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4A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2,993</w:t>
            </w:r>
          </w:p>
        </w:tc>
        <w:tc>
          <w:tcPr>
            <w:tcW w:w="255" w:type="dxa"/>
          </w:tcPr>
          <w:p w14:paraId="12B823D8" w14:textId="77777777" w:rsidR="009B3877" w:rsidRPr="005E4A83" w:rsidRDefault="009B3877" w:rsidP="009B38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3D43D143" w14:textId="080C910A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4,148</w:t>
            </w:r>
          </w:p>
        </w:tc>
        <w:tc>
          <w:tcPr>
            <w:tcW w:w="245" w:type="dxa"/>
          </w:tcPr>
          <w:p w14:paraId="6DBFCF3A" w14:textId="77777777" w:rsidR="009B3877" w:rsidRPr="005E4A83" w:rsidRDefault="009B3877" w:rsidP="009B38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727DE6BE" w14:textId="02C79761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4A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2,993</w:t>
            </w:r>
          </w:p>
        </w:tc>
      </w:tr>
      <w:tr w:rsidR="009B3877" w:rsidRPr="00F83795" w14:paraId="0B7FBC8D" w14:textId="77777777">
        <w:tc>
          <w:tcPr>
            <w:tcW w:w="3690" w:type="dxa"/>
          </w:tcPr>
          <w:p w14:paraId="11821C4E" w14:textId="6FF40D10" w:rsidR="009B3877" w:rsidRPr="005E4A83" w:rsidRDefault="009B3877" w:rsidP="009B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4A83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23" w:type="dxa"/>
          </w:tcPr>
          <w:p w14:paraId="47849787" w14:textId="5E669968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4,288</w:t>
            </w:r>
          </w:p>
        </w:tc>
        <w:tc>
          <w:tcPr>
            <w:tcW w:w="255" w:type="dxa"/>
          </w:tcPr>
          <w:p w14:paraId="44B602EA" w14:textId="77777777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59AA1ED" w14:textId="2BA3EBBC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4A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4,786</w:t>
            </w:r>
          </w:p>
        </w:tc>
        <w:tc>
          <w:tcPr>
            <w:tcW w:w="255" w:type="dxa"/>
          </w:tcPr>
          <w:p w14:paraId="6842CF8C" w14:textId="77777777" w:rsidR="009B3877" w:rsidRPr="005E4A83" w:rsidRDefault="009B3877" w:rsidP="009B38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66210E84" w14:textId="554B8619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4,288</w:t>
            </w:r>
          </w:p>
        </w:tc>
        <w:tc>
          <w:tcPr>
            <w:tcW w:w="245" w:type="dxa"/>
          </w:tcPr>
          <w:p w14:paraId="1D36C3EF" w14:textId="77777777" w:rsidR="009B3877" w:rsidRPr="005E4A83" w:rsidRDefault="009B3877" w:rsidP="009B38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59076377" w14:textId="2F20306F" w:rsidR="009B3877" w:rsidRPr="005E4A83" w:rsidRDefault="009B3877" w:rsidP="009B3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4A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4,786</w:t>
            </w:r>
          </w:p>
        </w:tc>
      </w:tr>
    </w:tbl>
    <w:p w14:paraId="2A440845" w14:textId="77777777" w:rsidR="000919EC" w:rsidRPr="000919EC" w:rsidRDefault="000919EC" w:rsidP="00A81C7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087CAE28" w14:textId="52880D98" w:rsidR="00A81C70" w:rsidRDefault="009B565E" w:rsidP="00A81C7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1D09">
        <w:rPr>
          <w:rFonts w:asciiTheme="majorBidi" w:hAnsiTheme="majorBidi" w:cstheme="majorBidi"/>
          <w:spacing w:val="-4"/>
          <w:sz w:val="30"/>
          <w:szCs w:val="30"/>
          <w:cs/>
        </w:rPr>
        <w:t>รายการซื้อและขายระหว่างกันกับบริษัทร่วมที่แสดงไว้ข้างต้น ไม่รวมรายการที่บริษัทเป็นผู้รับจ้างผลิต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และเป็นผู้จัดจำหน่ายสินค้า</w:t>
      </w:r>
      <w:r w:rsidRPr="000C1CB1">
        <w:rPr>
          <w:rFonts w:asciiTheme="majorBidi" w:hAnsiTheme="majorBidi" w:cstheme="majorBidi"/>
          <w:spacing w:val="-2"/>
          <w:sz w:val="30"/>
          <w:szCs w:val="30"/>
          <w:cs/>
        </w:rPr>
        <w:t>ให้กับบริษัทร่วมทางอ้อม</w:t>
      </w:r>
      <w:r w:rsidR="00F847A7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5D55DF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F847A7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713547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5D55DF">
        <w:rPr>
          <w:rFonts w:asciiTheme="majorBidi" w:hAnsiTheme="majorBidi" w:cstheme="majorBidi"/>
          <w:sz w:val="30"/>
          <w:szCs w:val="30"/>
        </w:rPr>
        <w:t xml:space="preserve">30 </w:t>
      </w:r>
      <w:r w:rsidR="005D55D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8238F">
        <w:rPr>
          <w:rFonts w:asciiTheme="majorBidi" w:hAnsiTheme="majorBidi"/>
          <w:sz w:val="30"/>
          <w:szCs w:val="30"/>
        </w:rPr>
        <w:t xml:space="preserve"> 2569 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5569A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B72F3">
        <w:rPr>
          <w:rFonts w:asciiTheme="majorBidi" w:hAnsiTheme="majorBidi" w:cstheme="majorBidi"/>
          <w:spacing w:val="-2"/>
          <w:sz w:val="30"/>
          <w:szCs w:val="30"/>
        </w:rPr>
        <w:t>198.6</w:t>
      </w:r>
      <w:r w:rsidR="00A67684">
        <w:rPr>
          <w:rFonts w:asciiTheme="majorBidi" w:hAnsiTheme="majorBidi" w:cstheme="majorBidi" w:hint="cs"/>
          <w:spacing w:val="-2"/>
          <w:sz w:val="30"/>
          <w:szCs w:val="30"/>
          <w:cs/>
        </w:rPr>
        <w:t>4</w:t>
      </w:r>
      <w:r w:rsidR="00811DC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D4FD38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D4FD38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8238F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D4FD38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D55DF">
        <w:rPr>
          <w:rFonts w:asciiTheme="majorBidi" w:hAnsiTheme="majorBidi" w:cstheme="majorBidi"/>
          <w:i/>
          <w:iCs/>
          <w:spacing w:val="-2"/>
          <w:sz w:val="30"/>
          <w:szCs w:val="30"/>
        </w:rPr>
        <w:t>102.59</w:t>
      </w:r>
      <w:r w:rsidR="0068238F" w:rsidRPr="0068238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430A30" w:rsidRPr="00430A3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Pr="00430A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บาท</w:t>
      </w:r>
      <w:r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BE62F50" w14:textId="54B0B98C" w:rsidR="00A81C70" w:rsidRPr="00A81C70" w:rsidRDefault="00A81C70" w:rsidP="00A81C70">
      <w:pPr>
        <w:rPr>
          <w:rFonts w:asciiTheme="majorBidi" w:hAnsiTheme="majorBidi" w:cstheme="majorBidi"/>
          <w:sz w:val="30"/>
          <w:szCs w:val="30"/>
          <w:cs/>
        </w:rPr>
        <w:sectPr w:rsidR="00A81C70" w:rsidRPr="00A81C70" w:rsidSect="006B2B7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325AB748" w14:textId="602E4ABE" w:rsidR="009B565E" w:rsidRPr="00F83795" w:rsidRDefault="009B565E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8379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F83795">
        <w:rPr>
          <w:rFonts w:asciiTheme="majorBidi" w:hAnsiTheme="majorBidi" w:cstheme="majorBidi"/>
          <w:sz w:val="30"/>
          <w:szCs w:val="30"/>
        </w:rPr>
        <w:t xml:space="preserve"> </w:t>
      </w:r>
      <w:r w:rsidR="00E16B9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E16B90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68238F" w:rsidRPr="0068238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8238F" w:rsidRPr="0068238F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C2EBE" w:rsidRPr="008C2EBE">
        <w:rPr>
          <w:rFonts w:asciiTheme="majorBidi" w:hAnsiTheme="majorBidi" w:cstheme="majorBidi"/>
          <w:sz w:val="30"/>
          <w:szCs w:val="30"/>
        </w:rPr>
        <w:t>31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</w:t>
      </w:r>
      <w:r w:rsidR="0068238F">
        <w:rPr>
          <w:rFonts w:asciiTheme="majorBidi" w:hAnsiTheme="majorBidi" w:cstheme="majorBidi"/>
          <w:sz w:val="30"/>
          <w:szCs w:val="30"/>
        </w:rPr>
        <w:t>8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0D4BE66" w14:textId="13EB466B" w:rsidR="0043229B" w:rsidRPr="00131479" w:rsidRDefault="0043229B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1176"/>
        <w:gridCol w:w="308"/>
        <w:gridCol w:w="1181"/>
        <w:gridCol w:w="274"/>
        <w:gridCol w:w="1185"/>
        <w:gridCol w:w="270"/>
        <w:gridCol w:w="1186"/>
      </w:tblGrid>
      <w:tr w:rsidR="002E6FC8" w:rsidRPr="00C075DE" w14:paraId="42C5514F" w14:textId="77777777" w:rsidTr="000A579F">
        <w:trPr>
          <w:tblHeader/>
        </w:trPr>
        <w:tc>
          <w:tcPr>
            <w:tcW w:w="3682" w:type="dxa"/>
          </w:tcPr>
          <w:p w14:paraId="678EED1D" w14:textId="0198D3C4" w:rsidR="002E6FC8" w:rsidRPr="00C075DE" w:rsidRDefault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266762FF" w14:textId="77777777" w:rsidR="002E6FC8" w:rsidRPr="00C075DE" w:rsidRDefault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674D8D67" w14:textId="77777777" w:rsidR="002E6FC8" w:rsidRPr="00C075DE" w:rsidRDefault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38F8FB16" w14:textId="77777777" w:rsidR="002E6FC8" w:rsidRPr="00C075DE" w:rsidRDefault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510E" w:rsidRPr="00C075DE" w14:paraId="0F63AE57" w14:textId="77777777" w:rsidTr="000A579F">
        <w:trPr>
          <w:tblHeader/>
        </w:trPr>
        <w:tc>
          <w:tcPr>
            <w:tcW w:w="3682" w:type="dxa"/>
          </w:tcPr>
          <w:p w14:paraId="26CD2722" w14:textId="6E11B686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762F841" w14:textId="597DDCBB" w:rsidR="0032510E" w:rsidRPr="00C075DE" w:rsidRDefault="00E16B90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8" w:type="dxa"/>
          </w:tcPr>
          <w:p w14:paraId="1ADA923C" w14:textId="77777777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E28B940" w14:textId="7789199E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0B57A199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BDF19CA" w14:textId="1A469452" w:rsidR="0032510E" w:rsidRPr="00C075DE" w:rsidRDefault="00E16B90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8ED1E7D" w14:textId="77777777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BB7A5E2" w14:textId="59707376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2510E" w:rsidRPr="00C075DE" w14:paraId="3BB3CFBB" w14:textId="77777777" w:rsidTr="000A579F">
        <w:trPr>
          <w:tblHeader/>
        </w:trPr>
        <w:tc>
          <w:tcPr>
            <w:tcW w:w="3682" w:type="dxa"/>
          </w:tcPr>
          <w:p w14:paraId="5A9F8DC1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360E028D" w14:textId="25E10F71" w:rsidR="0032510E" w:rsidRPr="00270230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08" w:type="dxa"/>
          </w:tcPr>
          <w:p w14:paraId="5284A21B" w14:textId="77777777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54BB934" w14:textId="7495ACBC" w:rsidR="0032510E" w:rsidRPr="00270230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050CE01A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9FE019D" w14:textId="099D990C" w:rsidR="0032510E" w:rsidRPr="00270230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090B869" w14:textId="77777777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AFF357D" w14:textId="2710C3FB" w:rsidR="0032510E" w:rsidRPr="00270230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2510E" w:rsidRPr="00C075DE" w14:paraId="77355EFA" w14:textId="77777777" w:rsidTr="000A579F">
        <w:trPr>
          <w:tblHeader/>
        </w:trPr>
        <w:tc>
          <w:tcPr>
            <w:tcW w:w="3682" w:type="dxa"/>
          </w:tcPr>
          <w:p w14:paraId="7E23EDE8" w14:textId="77777777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36AE739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10E" w:rsidRPr="00C075DE" w14:paraId="2543D5F9" w14:textId="77777777" w:rsidTr="002102E6">
        <w:tc>
          <w:tcPr>
            <w:tcW w:w="3682" w:type="dxa"/>
          </w:tcPr>
          <w:p w14:paraId="5589A4E4" w14:textId="60CDF7A4" w:rsidR="0032510E" w:rsidRPr="00C075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6" w:type="dxa"/>
          </w:tcPr>
          <w:p w14:paraId="1C879346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1829B31B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2C8E203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3F934057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F182CBD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90E0D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81CD5D4" w14:textId="77777777" w:rsidR="0032510E" w:rsidRPr="00C075D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510E" w:rsidRPr="00F83795" w14:paraId="74CAAAEA" w14:textId="77777777">
        <w:tc>
          <w:tcPr>
            <w:tcW w:w="3682" w:type="dxa"/>
          </w:tcPr>
          <w:p w14:paraId="0F4CC23C" w14:textId="58A8F5CA" w:rsidR="0032510E" w:rsidRPr="00053164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</w:tcPr>
          <w:p w14:paraId="0EC425A8" w14:textId="48B9AB5C" w:rsidR="0032510E" w:rsidRPr="00647534" w:rsidRDefault="00390F39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38,385</w:t>
            </w:r>
          </w:p>
        </w:tc>
        <w:tc>
          <w:tcPr>
            <w:tcW w:w="308" w:type="dxa"/>
          </w:tcPr>
          <w:p w14:paraId="15E557CE" w14:textId="77777777" w:rsidR="0032510E" w:rsidRPr="00647534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A662F0A" w14:textId="428C417D" w:rsidR="0032510E" w:rsidRPr="00647534" w:rsidRDefault="00DA414A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75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309</w:t>
            </w:r>
          </w:p>
        </w:tc>
        <w:tc>
          <w:tcPr>
            <w:tcW w:w="274" w:type="dxa"/>
          </w:tcPr>
          <w:p w14:paraId="5D2744C2" w14:textId="77777777" w:rsidR="0032510E" w:rsidRPr="00647534" w:rsidRDefault="0032510E" w:rsidP="003251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5" w:type="dxa"/>
          </w:tcPr>
          <w:p w14:paraId="4685B42C" w14:textId="53A49260" w:rsidR="0032510E" w:rsidRPr="00647534" w:rsidRDefault="00390F39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38,385</w:t>
            </w:r>
          </w:p>
        </w:tc>
        <w:tc>
          <w:tcPr>
            <w:tcW w:w="270" w:type="dxa"/>
          </w:tcPr>
          <w:p w14:paraId="125DD2D4" w14:textId="77777777" w:rsidR="0032510E" w:rsidRPr="00647534" w:rsidRDefault="0032510E" w:rsidP="003251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346DD680" w14:textId="4BA0D514" w:rsidR="0032510E" w:rsidRPr="00647534" w:rsidRDefault="00DA414A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75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309</w:t>
            </w:r>
          </w:p>
        </w:tc>
      </w:tr>
      <w:tr w:rsidR="0032510E" w:rsidRPr="00F83795" w14:paraId="7F22518B" w14:textId="77777777" w:rsidTr="002102E6">
        <w:tc>
          <w:tcPr>
            <w:tcW w:w="3682" w:type="dxa"/>
          </w:tcPr>
          <w:p w14:paraId="420B5A96" w14:textId="38340885" w:rsidR="0032510E" w:rsidRPr="00C3758A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89EF8FE" w14:textId="77777777" w:rsidR="0032510E" w:rsidRPr="00C3758A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8" w:type="dxa"/>
          </w:tcPr>
          <w:p w14:paraId="15C31393" w14:textId="77777777" w:rsidR="0032510E" w:rsidRPr="00C3758A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7D2A612" w14:textId="77777777" w:rsidR="0032510E" w:rsidRPr="00C3758A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39FF2A" w14:textId="77777777" w:rsidR="0032510E" w:rsidRPr="00C3758A" w:rsidRDefault="0032510E" w:rsidP="003251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36FEED90" w14:textId="77777777" w:rsidR="0032510E" w:rsidRPr="00C3758A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EC7817" w14:textId="77777777" w:rsidR="0032510E" w:rsidRPr="00C3758A" w:rsidRDefault="0032510E" w:rsidP="003251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46C7EED6" w14:textId="77777777" w:rsidR="0032510E" w:rsidRPr="00C3758A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2510E" w:rsidRPr="00F83795" w14:paraId="1CDB9C02" w14:textId="77777777" w:rsidTr="002102E6">
        <w:tc>
          <w:tcPr>
            <w:tcW w:w="3682" w:type="dxa"/>
          </w:tcPr>
          <w:p w14:paraId="615777C6" w14:textId="6C074FA9" w:rsidR="0032510E" w:rsidRPr="00F8379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6" w:type="dxa"/>
          </w:tcPr>
          <w:p w14:paraId="739AC8C9" w14:textId="55B36784" w:rsidR="0032510E" w:rsidRPr="00F83795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1415A967" w14:textId="77777777" w:rsidR="0032510E" w:rsidRPr="00FD65CF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E109AEE" w14:textId="74D976E7" w:rsidR="0032510E" w:rsidRPr="00F83795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7E144D03" w14:textId="77777777" w:rsidR="0032510E" w:rsidRPr="00F83795" w:rsidRDefault="0032510E" w:rsidP="003251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BDB60E7" w14:textId="5628C34E" w:rsidR="0032510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15EA6" w14:textId="77777777" w:rsidR="0032510E" w:rsidRPr="00F83795" w:rsidRDefault="0032510E" w:rsidP="0032510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D38F353" w14:textId="3F37AE5C" w:rsidR="0032510E" w:rsidRDefault="0032510E" w:rsidP="00325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A414A" w:rsidRPr="00F83795" w14:paraId="48183397" w14:textId="77777777" w:rsidTr="002102E6">
        <w:tc>
          <w:tcPr>
            <w:tcW w:w="3682" w:type="dxa"/>
          </w:tcPr>
          <w:p w14:paraId="0431E15D" w14:textId="6F880864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089F58C6" w14:textId="544518FA" w:rsidR="00DA414A" w:rsidRPr="00F83795" w:rsidRDefault="00A93B06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641D48F1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2843B6A" w14:textId="2C9DEB9C" w:rsidR="00DA414A" w:rsidRPr="00F83795" w:rsidRDefault="00DA414A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5E820A2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538B980" w14:textId="6FC3D36D" w:rsidR="00DA414A" w:rsidRDefault="00390F39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15,494</w:t>
            </w:r>
          </w:p>
        </w:tc>
        <w:tc>
          <w:tcPr>
            <w:tcW w:w="270" w:type="dxa"/>
          </w:tcPr>
          <w:p w14:paraId="0C312464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544DCF58" w14:textId="0B605623" w:rsidR="00DA414A" w:rsidRDefault="00DA414A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14,702</w:t>
            </w:r>
          </w:p>
        </w:tc>
      </w:tr>
      <w:tr w:rsidR="00DA414A" w:rsidRPr="00F83795" w14:paraId="07000676" w14:textId="77777777" w:rsidTr="002102E6">
        <w:tc>
          <w:tcPr>
            <w:tcW w:w="3682" w:type="dxa"/>
          </w:tcPr>
          <w:p w14:paraId="214FA39E" w14:textId="2BA3D9FA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vAlign w:val="bottom"/>
          </w:tcPr>
          <w:p w14:paraId="07449B79" w14:textId="58D4DED8" w:rsidR="00DA414A" w:rsidRPr="00F83795" w:rsidRDefault="00A93B06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1,585</w:t>
            </w:r>
          </w:p>
        </w:tc>
        <w:tc>
          <w:tcPr>
            <w:tcW w:w="308" w:type="dxa"/>
          </w:tcPr>
          <w:p w14:paraId="6E0D37D6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C240681" w14:textId="416481AF" w:rsidR="00DA414A" w:rsidRPr="00F83795" w:rsidRDefault="00DA414A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274" w:type="dxa"/>
          </w:tcPr>
          <w:p w14:paraId="5D1A3CC8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29AAE28" w14:textId="5A3766C7" w:rsidR="00DA414A" w:rsidRDefault="00390F39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1,585</w:t>
            </w:r>
          </w:p>
        </w:tc>
        <w:tc>
          <w:tcPr>
            <w:tcW w:w="270" w:type="dxa"/>
          </w:tcPr>
          <w:p w14:paraId="131804C8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1B7C34BD" w14:textId="09D53AE9" w:rsidR="00DA414A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</w:tr>
      <w:tr w:rsidR="00DA414A" w:rsidRPr="00F83795" w14:paraId="1EFF7EDF" w14:textId="77777777" w:rsidTr="002102E6">
        <w:tc>
          <w:tcPr>
            <w:tcW w:w="3682" w:type="dxa"/>
          </w:tcPr>
          <w:p w14:paraId="4E63F123" w14:textId="6C924502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B26B43D" w14:textId="02D2090F" w:rsidR="00DA414A" w:rsidRPr="00F83795" w:rsidRDefault="00A93B06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308" w:type="dxa"/>
          </w:tcPr>
          <w:p w14:paraId="46DD70E9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8417216" w14:textId="47CFF163" w:rsidR="00DA414A" w:rsidRPr="00F83795" w:rsidRDefault="00DA414A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41C28EDB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FEF51BB" w14:textId="5A02D6C7" w:rsidR="00DA414A" w:rsidRDefault="00390F39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B1F5B88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D07601F" w14:textId="5441A6FA" w:rsidR="00DA414A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DA414A" w:rsidRPr="00F83795" w14:paraId="4E121D14" w14:textId="77777777" w:rsidTr="002102E6">
        <w:tc>
          <w:tcPr>
            <w:tcW w:w="3682" w:type="dxa"/>
          </w:tcPr>
          <w:p w14:paraId="394C9CA2" w14:textId="77777777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B21C8A5" w14:textId="47305D15" w:rsidR="00DA414A" w:rsidRPr="00F83795" w:rsidRDefault="00B31601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1,596</w:t>
            </w:r>
          </w:p>
        </w:tc>
        <w:tc>
          <w:tcPr>
            <w:tcW w:w="308" w:type="dxa"/>
          </w:tcPr>
          <w:p w14:paraId="6A1B3AF4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1B19AC0" w14:textId="0F6C4280" w:rsidR="00DA414A" w:rsidRPr="00F83795" w:rsidRDefault="00DA414A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1,698</w:t>
            </w:r>
          </w:p>
        </w:tc>
        <w:tc>
          <w:tcPr>
            <w:tcW w:w="274" w:type="dxa"/>
          </w:tcPr>
          <w:p w14:paraId="058A981D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0FA3447" w14:textId="4983CDA4" w:rsidR="00DA414A" w:rsidRDefault="00390F39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color w:val="000000"/>
                <w:sz w:val="30"/>
                <w:szCs w:val="30"/>
              </w:rPr>
              <w:t>17,090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</w:tcPr>
          <w:p w14:paraId="09B453EC" w14:textId="77777777" w:rsidR="00DA414A" w:rsidRPr="00B1535D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6044D30" w14:textId="75AFB6B5" w:rsidR="00DA414A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16,400</w:t>
            </w:r>
          </w:p>
        </w:tc>
      </w:tr>
      <w:tr w:rsidR="00DA414A" w:rsidRPr="00F83795" w14:paraId="1B99EDD7" w14:textId="77777777" w:rsidTr="002102E6">
        <w:tc>
          <w:tcPr>
            <w:tcW w:w="3682" w:type="dxa"/>
          </w:tcPr>
          <w:p w14:paraId="150FEF59" w14:textId="5AB63322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6" w:type="dxa"/>
          </w:tcPr>
          <w:p w14:paraId="1F5DE773" w14:textId="77777777" w:rsidR="00DA414A" w:rsidRPr="00F83795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7084F081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70B7AE0" w14:textId="77777777" w:rsidR="00DA414A" w:rsidRPr="00F83795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4E75C083" w14:textId="77777777" w:rsidR="00DA414A" w:rsidRPr="00F83795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66732F7" w14:textId="77777777" w:rsidR="00DA414A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AEB40" w14:textId="77777777" w:rsidR="00DA414A" w:rsidRPr="00F83795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3BFAE98" w14:textId="66F7CB06" w:rsidR="00DA414A" w:rsidRDefault="00DA414A" w:rsidP="00C91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A414A" w:rsidRPr="00F83795" w14:paraId="1073E366" w14:textId="77777777" w:rsidTr="002102E6">
        <w:tc>
          <w:tcPr>
            <w:tcW w:w="3682" w:type="dxa"/>
          </w:tcPr>
          <w:p w14:paraId="1390E25F" w14:textId="1AD48C4D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8491C45" w14:textId="256FCBD8" w:rsidR="00DA414A" w:rsidRPr="00F83795" w:rsidRDefault="00B31601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67CE6106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36D1AD6" w14:textId="13094301" w:rsidR="00DA414A" w:rsidRPr="00F83795" w:rsidRDefault="00DA414A" w:rsidP="00C91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AB8704" w14:textId="77777777" w:rsidR="00DA414A" w:rsidRPr="00F83795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E678749" w14:textId="0CE6F48E" w:rsidR="00DA414A" w:rsidRDefault="002164D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(14,649)</w:t>
            </w:r>
          </w:p>
        </w:tc>
        <w:tc>
          <w:tcPr>
            <w:tcW w:w="270" w:type="dxa"/>
          </w:tcPr>
          <w:p w14:paraId="24BDC567" w14:textId="77777777" w:rsidR="00DA414A" w:rsidRPr="00F83795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F4AB7A4" w14:textId="515962F7" w:rsidR="00DA414A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(13,221)</w:t>
            </w:r>
          </w:p>
        </w:tc>
      </w:tr>
      <w:tr w:rsidR="00DA414A" w:rsidRPr="00F83795" w14:paraId="686E9A90" w14:textId="77777777" w:rsidTr="002102E6">
        <w:tc>
          <w:tcPr>
            <w:tcW w:w="3682" w:type="dxa"/>
          </w:tcPr>
          <w:p w14:paraId="02F74392" w14:textId="2B3DA862" w:rsidR="00DA414A" w:rsidRPr="00F83795" w:rsidRDefault="00DA414A" w:rsidP="00DA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62E7D75B" w14:textId="2C0EF1EA" w:rsidR="00DA414A" w:rsidRPr="0068238F" w:rsidRDefault="00B31601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1,596</w:t>
            </w:r>
          </w:p>
        </w:tc>
        <w:tc>
          <w:tcPr>
            <w:tcW w:w="308" w:type="dxa"/>
          </w:tcPr>
          <w:p w14:paraId="733DBB6A" w14:textId="77777777" w:rsidR="00DA414A" w:rsidRPr="00FD65C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24BBDEE" w14:textId="0BCFFF95" w:rsidR="00DA414A" w:rsidRPr="0068238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A41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1,698</w:t>
            </w:r>
          </w:p>
        </w:tc>
        <w:tc>
          <w:tcPr>
            <w:tcW w:w="274" w:type="dxa"/>
          </w:tcPr>
          <w:p w14:paraId="4EC22701" w14:textId="77777777" w:rsidR="00DA414A" w:rsidRPr="0068238F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095F3F83" w14:textId="16D3BEA2" w:rsidR="00DA414A" w:rsidRPr="0068238F" w:rsidRDefault="00A93B06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2,441</w:t>
            </w:r>
          </w:p>
        </w:tc>
        <w:tc>
          <w:tcPr>
            <w:tcW w:w="270" w:type="dxa"/>
          </w:tcPr>
          <w:p w14:paraId="26143884" w14:textId="77777777" w:rsidR="00DA414A" w:rsidRPr="0068238F" w:rsidRDefault="00DA414A" w:rsidP="00DA414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0C8F512" w14:textId="6D3689ED" w:rsidR="00DA414A" w:rsidRPr="0068238F" w:rsidRDefault="00DA414A" w:rsidP="00DA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3,179</w:t>
            </w:r>
          </w:p>
        </w:tc>
      </w:tr>
    </w:tbl>
    <w:p w14:paraId="30CEF63A" w14:textId="77777777" w:rsidR="00B1010F" w:rsidRDefault="00B1010F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1176"/>
        <w:gridCol w:w="308"/>
        <w:gridCol w:w="1181"/>
        <w:gridCol w:w="274"/>
        <w:gridCol w:w="1185"/>
        <w:gridCol w:w="270"/>
        <w:gridCol w:w="1186"/>
      </w:tblGrid>
      <w:tr w:rsidR="003406B6" w:rsidRPr="00C075DE" w14:paraId="34599098" w14:textId="77777777">
        <w:tc>
          <w:tcPr>
            <w:tcW w:w="3682" w:type="dxa"/>
          </w:tcPr>
          <w:p w14:paraId="68DD2C5C" w14:textId="60070949" w:rsidR="003406B6" w:rsidRPr="00C075DE" w:rsidRDefault="003406B6" w:rsidP="00340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2FF1B130" w14:textId="6D9AA6C8" w:rsidR="003406B6" w:rsidRPr="00C075DE" w:rsidRDefault="003406B6" w:rsidP="00340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66275E1E" w14:textId="77777777" w:rsidR="003406B6" w:rsidRPr="00C075DE" w:rsidRDefault="003406B6" w:rsidP="00340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29AEDCCE" w14:textId="7580DDC2" w:rsidR="003406B6" w:rsidRPr="00C075DE" w:rsidRDefault="003406B6" w:rsidP="00340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8BA" w:rsidRPr="00C075DE" w14:paraId="50DCFC6D" w14:textId="77777777" w:rsidTr="002102E6">
        <w:tc>
          <w:tcPr>
            <w:tcW w:w="3682" w:type="dxa"/>
          </w:tcPr>
          <w:p w14:paraId="57A51B6A" w14:textId="77777777" w:rsidR="00BD68BA" w:rsidRPr="00C075DE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74198D5E" w14:textId="4C402CBC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8B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308" w:type="dxa"/>
          </w:tcPr>
          <w:p w14:paraId="13514384" w14:textId="77777777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F97D5E0" w14:textId="054B8AE5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8B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4" w:type="dxa"/>
          </w:tcPr>
          <w:p w14:paraId="6EF4D1AE" w14:textId="77777777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11D0236" w14:textId="35A52782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8B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0EAB127" w14:textId="77777777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69AEF5A" w14:textId="1BE968B1" w:rsidR="00BD68BA" w:rsidRPr="00BD68BA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8B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D68BA" w:rsidRPr="00C075DE" w14:paraId="395D3ED5" w14:textId="77777777">
        <w:tc>
          <w:tcPr>
            <w:tcW w:w="3682" w:type="dxa"/>
          </w:tcPr>
          <w:p w14:paraId="11A01302" w14:textId="77777777" w:rsidR="00BD68BA" w:rsidRPr="00C075DE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E3C462F" w14:textId="3E965A13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8BA" w:rsidRPr="00C075DE" w14:paraId="7DBD2EFE" w14:textId="77777777" w:rsidTr="002102E6">
        <w:tc>
          <w:tcPr>
            <w:tcW w:w="3682" w:type="dxa"/>
          </w:tcPr>
          <w:p w14:paraId="51B7822A" w14:textId="24828AA3" w:rsidR="00BD68BA" w:rsidRDefault="00BD68BA" w:rsidP="00BD68B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189510AB" w14:textId="683EEEC9" w:rsidR="00BD68BA" w:rsidRPr="00F83795" w:rsidRDefault="00BD68BA" w:rsidP="00BD68BA">
            <w:pPr>
              <w:tabs>
                <w:tab w:val="left" w:pos="720"/>
              </w:tabs>
              <w:spacing w:line="240" w:lineRule="auto"/>
              <w:ind w:right="-108"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2B40D6">
              <w:rPr>
                <w:rFonts w:ascii="Angsana New" w:hAnsi="Angsana New"/>
                <w:sz w:val="30"/>
                <w:szCs w:val="30"/>
                <w:cs/>
              </w:rPr>
              <w:t>ที่คาดว่า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5A6838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6" w:type="dxa"/>
          </w:tcPr>
          <w:p w14:paraId="29AD3D86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761E0981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95F932B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629DDBD2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D06E33A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7FD09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0C341BA" w14:textId="77777777" w:rsidR="00BD68BA" w:rsidRPr="00C075DE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68BA" w:rsidRPr="00F83795" w14:paraId="4B3A68CD" w14:textId="77777777" w:rsidTr="002102E6">
        <w:tc>
          <w:tcPr>
            <w:tcW w:w="3682" w:type="dxa"/>
          </w:tcPr>
          <w:p w14:paraId="6B0CF52D" w14:textId="67B6B9B5" w:rsidR="00BD68BA" w:rsidRPr="00852FC8" w:rsidRDefault="00BD68BA" w:rsidP="00BD6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Pr="004D5E1A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E16B9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16B9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6B26B701" w14:textId="6EE7E00B" w:rsidR="00BD68BA" w:rsidRPr="00FD65CF" w:rsidRDefault="00C5390E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4747A4B6" w14:textId="77777777" w:rsidR="00BD68BA" w:rsidRPr="00FD65CF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2286C3FE" w14:textId="7F25E652" w:rsidR="00BD68BA" w:rsidRPr="00FD65CF" w:rsidRDefault="00BD68BA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719B400" w14:textId="77777777" w:rsidR="00BD68BA" w:rsidRPr="00852FC8" w:rsidRDefault="00BD68BA" w:rsidP="00BD68B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201B3DD7" w14:textId="78B4E467" w:rsidR="00BD68BA" w:rsidRPr="00005A01" w:rsidRDefault="00C5390E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1,428</w:t>
            </w:r>
          </w:p>
        </w:tc>
        <w:tc>
          <w:tcPr>
            <w:tcW w:w="270" w:type="dxa"/>
          </w:tcPr>
          <w:p w14:paraId="502032C7" w14:textId="77777777" w:rsidR="00BD68BA" w:rsidRPr="00005A01" w:rsidRDefault="00BD68BA" w:rsidP="00BD68B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7E48D5AE" w14:textId="15A07D20" w:rsidR="00BD68BA" w:rsidRPr="00F83795" w:rsidRDefault="00BD68BA" w:rsidP="00BD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510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769</w:t>
            </w:r>
          </w:p>
        </w:tc>
      </w:tr>
    </w:tbl>
    <w:p w14:paraId="151E9D93" w14:textId="77777777" w:rsidR="005B3D41" w:rsidRDefault="005B3D41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1176"/>
        <w:gridCol w:w="308"/>
        <w:gridCol w:w="1181"/>
        <w:gridCol w:w="274"/>
        <w:gridCol w:w="1185"/>
        <w:gridCol w:w="270"/>
        <w:gridCol w:w="1186"/>
      </w:tblGrid>
      <w:tr w:rsidR="005B3D41" w:rsidRPr="00C075DE" w14:paraId="0B680EF5" w14:textId="77777777" w:rsidTr="005B3D41">
        <w:trPr>
          <w:tblHeader/>
        </w:trPr>
        <w:tc>
          <w:tcPr>
            <w:tcW w:w="3682" w:type="dxa"/>
          </w:tcPr>
          <w:p w14:paraId="19381806" w14:textId="4F8D3A93" w:rsidR="005B3D41" w:rsidRPr="00C075DE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5482ABFB" w14:textId="027FC8DA" w:rsidR="005B3D41" w:rsidRPr="00C075D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340C94AD" w14:textId="77777777" w:rsidR="005B3D41" w:rsidRPr="00C075D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63353611" w14:textId="7B48FD3A" w:rsidR="005B3D41" w:rsidRPr="00C075D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D41" w:rsidRPr="00C075DE" w14:paraId="1FFAFDBC" w14:textId="77777777" w:rsidTr="005B3D41">
        <w:trPr>
          <w:tblHeader/>
        </w:trPr>
        <w:tc>
          <w:tcPr>
            <w:tcW w:w="3682" w:type="dxa"/>
          </w:tcPr>
          <w:p w14:paraId="26FDBF5D" w14:textId="77777777" w:rsidR="005B3D41" w:rsidRPr="00C075DE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6FA30C2D" w14:textId="2CE9AB6B" w:rsidR="005B3D41" w:rsidRPr="005B3D41" w:rsidRDefault="00E16B90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8" w:type="dxa"/>
          </w:tcPr>
          <w:p w14:paraId="5D171FCB" w14:textId="7777777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B2B9BEA" w14:textId="1BC3BEC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3D41">
              <w:rPr>
                <w:rFonts w:asciiTheme="majorBidi" w:hAnsiTheme="majorBidi" w:cstheme="majorBidi" w:hint="cs"/>
                <w:spacing w:val="-2"/>
                <w:sz w:val="30"/>
                <w:szCs w:val="30"/>
              </w:rPr>
              <w:t xml:space="preserve">31 </w:t>
            </w:r>
            <w:r w:rsidRPr="005B3D4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330952CD" w14:textId="7777777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7BA4071" w14:textId="110912F2" w:rsidR="005B3D41" w:rsidRPr="005B3D41" w:rsidRDefault="00E16B90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F46EAD9" w14:textId="7777777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AC385C" w14:textId="5DAF5AF3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3D41">
              <w:rPr>
                <w:rFonts w:asciiTheme="majorBidi" w:hAnsiTheme="majorBidi" w:cstheme="majorBidi" w:hint="cs"/>
                <w:spacing w:val="-2"/>
                <w:sz w:val="30"/>
                <w:szCs w:val="30"/>
              </w:rPr>
              <w:t xml:space="preserve">31 </w:t>
            </w:r>
            <w:r w:rsidRPr="005B3D4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ธันวาคม</w:t>
            </w:r>
          </w:p>
        </w:tc>
      </w:tr>
      <w:tr w:rsidR="005B3D41" w:rsidRPr="00C075DE" w14:paraId="673CC1CA" w14:textId="77777777" w:rsidTr="005B3D41">
        <w:trPr>
          <w:tblHeader/>
        </w:trPr>
        <w:tc>
          <w:tcPr>
            <w:tcW w:w="3682" w:type="dxa"/>
          </w:tcPr>
          <w:p w14:paraId="2A5DCA6F" w14:textId="77777777" w:rsidR="005B3D41" w:rsidRPr="00C075DE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6B2BCD9A" w14:textId="2B41027B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08" w:type="dxa"/>
          </w:tcPr>
          <w:p w14:paraId="0A7B7F84" w14:textId="7777777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D79417" w14:textId="7808F93A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6F59057A" w14:textId="7777777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5341254" w14:textId="0B4E3064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9B007D7" w14:textId="77777777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129AF73" w14:textId="51A32BCB" w:rsidR="005B3D41" w:rsidRPr="005B3D41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B3D41" w:rsidRPr="00C075DE" w14:paraId="6A89A7E3" w14:textId="77777777" w:rsidTr="005B3D41">
        <w:trPr>
          <w:tblHeader/>
        </w:trPr>
        <w:tc>
          <w:tcPr>
            <w:tcW w:w="3682" w:type="dxa"/>
          </w:tcPr>
          <w:p w14:paraId="6FA8C001" w14:textId="77777777" w:rsidR="005B3D41" w:rsidRPr="00C075DE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565A8ABF" w14:textId="3290E4AC" w:rsidR="005B3D41" w:rsidRPr="008C2EB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3D41" w:rsidRPr="00F83795" w14:paraId="05E3FBC7" w14:textId="77777777">
        <w:tc>
          <w:tcPr>
            <w:tcW w:w="3682" w:type="dxa"/>
          </w:tcPr>
          <w:p w14:paraId="49DE76F3" w14:textId="77777777" w:rsidR="005B3D41" w:rsidRPr="007531D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6" w:type="dxa"/>
            <w:vAlign w:val="bottom"/>
          </w:tcPr>
          <w:p w14:paraId="76862BEE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145039A2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4BFAC2E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83D409F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0E4DA6B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C1FB9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5E79E8C7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3D41" w:rsidRPr="00F83795" w14:paraId="535CC4D8" w14:textId="77777777">
        <w:tc>
          <w:tcPr>
            <w:tcW w:w="3682" w:type="dxa"/>
          </w:tcPr>
          <w:p w14:paraId="163EC0D6" w14:textId="77777777" w:rsidR="005B3D41" w:rsidRPr="007531D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0078866C" w14:textId="56E211B3" w:rsidR="005B3D41" w:rsidRPr="000A20AF" w:rsidRDefault="00C5390E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308" w:type="dxa"/>
          </w:tcPr>
          <w:p w14:paraId="2AC984F3" w14:textId="77777777" w:rsidR="005B3D41" w:rsidRPr="000A20A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0FFE1C19" w14:textId="7F2BD382" w:rsidR="005B3D41" w:rsidRPr="000A20AF" w:rsidRDefault="005B3D41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10E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Pr="00AF3D1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230</w:t>
            </w:r>
          </w:p>
        </w:tc>
        <w:tc>
          <w:tcPr>
            <w:tcW w:w="274" w:type="dxa"/>
          </w:tcPr>
          <w:p w14:paraId="2288A471" w14:textId="77777777" w:rsidR="005B3D41" w:rsidRPr="000A20AF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6F194B77" w14:textId="623292C1" w:rsidR="005B3D41" w:rsidRPr="000A20AF" w:rsidRDefault="00C5390E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270" w:type="dxa"/>
          </w:tcPr>
          <w:p w14:paraId="38711692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657BA459" w14:textId="2E1B8732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10E"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</w:tr>
      <w:tr w:rsidR="005B3D41" w:rsidRPr="00F83795" w14:paraId="17D47E63" w14:textId="77777777">
        <w:tc>
          <w:tcPr>
            <w:tcW w:w="3682" w:type="dxa"/>
          </w:tcPr>
          <w:p w14:paraId="28F87C7E" w14:textId="77777777" w:rsidR="005B3D41" w:rsidRPr="00331748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5FCCC86F" w14:textId="77777777" w:rsidR="005B3D41" w:rsidRPr="00A5589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8" w:type="dxa"/>
          </w:tcPr>
          <w:p w14:paraId="4E324249" w14:textId="77777777" w:rsidR="005B3D41" w:rsidRPr="00A5589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925BCF0" w14:textId="77777777" w:rsidR="005B3D41" w:rsidRPr="00A5589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</w:tcPr>
          <w:p w14:paraId="37CE3BE6" w14:textId="77777777" w:rsidR="005B3D41" w:rsidRPr="00A5589F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7DDCB201" w14:textId="77777777" w:rsidR="005B3D41" w:rsidRPr="00A5589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6A5CD32" w14:textId="77777777" w:rsidR="005B3D41" w:rsidRPr="00A5589F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71BDC250" w14:textId="77777777" w:rsidR="005B3D41" w:rsidRPr="00A5589F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B3D41" w:rsidRPr="00F83795" w14:paraId="312FEDD8" w14:textId="77777777">
        <w:tc>
          <w:tcPr>
            <w:tcW w:w="3682" w:type="dxa"/>
          </w:tcPr>
          <w:p w14:paraId="4E01513D" w14:textId="77777777" w:rsidR="005B3D41" w:rsidRPr="007531D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176" w:type="dxa"/>
          </w:tcPr>
          <w:p w14:paraId="2396709F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5D6B46F9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78E95AC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410D1CF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044DC274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97DDC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0CE30B8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3D41" w:rsidRPr="00F83795" w14:paraId="1D089E74" w14:textId="77777777">
        <w:tc>
          <w:tcPr>
            <w:tcW w:w="3682" w:type="dxa"/>
          </w:tcPr>
          <w:p w14:paraId="16C439A2" w14:textId="77777777" w:rsidR="005B3D41" w:rsidRPr="007531D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00E3BE3E" w14:textId="37BC4BC6" w:rsidR="005B3D41" w:rsidRPr="007531D0" w:rsidRDefault="00AE4ADE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3C060174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728A12" w14:textId="337FAFE8" w:rsidR="005B3D41" w:rsidRPr="007531D0" w:rsidRDefault="005B3D41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E27AC0E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130074EC" w14:textId="366455D8" w:rsidR="005B3D41" w:rsidRPr="007531D0" w:rsidRDefault="00373E75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9,885</w:t>
            </w:r>
          </w:p>
        </w:tc>
        <w:tc>
          <w:tcPr>
            <w:tcW w:w="270" w:type="dxa"/>
          </w:tcPr>
          <w:p w14:paraId="1392416D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CE4B535" w14:textId="79B571BC" w:rsidR="005B3D41" w:rsidRPr="007531D0" w:rsidRDefault="005B3D41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11,083</w:t>
            </w:r>
          </w:p>
        </w:tc>
      </w:tr>
      <w:tr w:rsidR="005B3D41" w:rsidRPr="00F83795" w14:paraId="624A7A61" w14:textId="77777777">
        <w:tc>
          <w:tcPr>
            <w:tcW w:w="3682" w:type="dxa"/>
          </w:tcPr>
          <w:p w14:paraId="6EB386B4" w14:textId="77777777" w:rsidR="005B3D41" w:rsidRPr="007531D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8439AED" w14:textId="1963F70B" w:rsidR="005B3D41" w:rsidRPr="007531D0" w:rsidRDefault="00AE4ADE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81,425</w:t>
            </w:r>
          </w:p>
        </w:tc>
        <w:tc>
          <w:tcPr>
            <w:tcW w:w="308" w:type="dxa"/>
          </w:tcPr>
          <w:p w14:paraId="549B79E5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BA03382" w14:textId="448C2A01" w:rsidR="005B3D41" w:rsidRPr="007531D0" w:rsidRDefault="005B3D41" w:rsidP="00926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27,453</w:t>
            </w:r>
          </w:p>
        </w:tc>
        <w:tc>
          <w:tcPr>
            <w:tcW w:w="274" w:type="dxa"/>
          </w:tcPr>
          <w:p w14:paraId="7BE502F3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BAF26E1" w14:textId="454495A2" w:rsidR="005B3D41" w:rsidRPr="007531D0" w:rsidRDefault="00AE4ADE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81,425</w:t>
            </w:r>
          </w:p>
        </w:tc>
        <w:tc>
          <w:tcPr>
            <w:tcW w:w="270" w:type="dxa"/>
          </w:tcPr>
          <w:p w14:paraId="2973504B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7DC1CD2" w14:textId="40D92E43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27,453</w:t>
            </w:r>
          </w:p>
        </w:tc>
      </w:tr>
      <w:tr w:rsidR="005B3D41" w:rsidRPr="00F83795" w14:paraId="439E9305" w14:textId="77777777">
        <w:tc>
          <w:tcPr>
            <w:tcW w:w="3682" w:type="dxa"/>
          </w:tcPr>
          <w:p w14:paraId="5E45D020" w14:textId="77777777" w:rsidR="005B3D41" w:rsidRPr="007531D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74E4340" w14:textId="1AAF999B" w:rsidR="005B3D41" w:rsidRPr="0032510E" w:rsidRDefault="00AE4ADE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81,425</w:t>
            </w:r>
          </w:p>
        </w:tc>
        <w:tc>
          <w:tcPr>
            <w:tcW w:w="308" w:type="dxa"/>
          </w:tcPr>
          <w:p w14:paraId="5076D01B" w14:textId="77777777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791A7E30" w14:textId="50343038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27,453</w:t>
            </w:r>
          </w:p>
        </w:tc>
        <w:tc>
          <w:tcPr>
            <w:tcW w:w="274" w:type="dxa"/>
          </w:tcPr>
          <w:p w14:paraId="0867E43D" w14:textId="77777777" w:rsidR="005B3D41" w:rsidRPr="0032510E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4ABA1C0" w14:textId="0C085BF4" w:rsidR="005B3D41" w:rsidRPr="0032510E" w:rsidRDefault="00AE4ADE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91,310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</w:tcPr>
          <w:p w14:paraId="1768EEF6" w14:textId="77777777" w:rsidR="005B3D41" w:rsidRPr="0032510E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FA40D4A" w14:textId="66D088A5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38,536</w:t>
            </w:r>
          </w:p>
        </w:tc>
      </w:tr>
      <w:tr w:rsidR="005B3D41" w:rsidRPr="00F83795" w14:paraId="3CE907F6" w14:textId="77777777">
        <w:tc>
          <w:tcPr>
            <w:tcW w:w="3682" w:type="dxa"/>
          </w:tcPr>
          <w:p w14:paraId="357AF711" w14:textId="77777777" w:rsidR="005B3D41" w:rsidRPr="004F393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9650F42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</w:tcPr>
          <w:p w14:paraId="450726C6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3E6764ED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1F97C0A0" w14:textId="77777777" w:rsidR="005B3D41" w:rsidRPr="004F393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1BC57C84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24684E3" w14:textId="77777777" w:rsidR="005B3D41" w:rsidRPr="004F393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6649D07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B3D41" w:rsidRPr="00F83795" w14:paraId="501F3A4D" w14:textId="77777777">
        <w:tc>
          <w:tcPr>
            <w:tcW w:w="3682" w:type="dxa"/>
          </w:tcPr>
          <w:p w14:paraId="52E340DB" w14:textId="77777777" w:rsidR="005B3D41" w:rsidRPr="00645E39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6" w:type="dxa"/>
          </w:tcPr>
          <w:p w14:paraId="733BFF40" w14:textId="77777777" w:rsidR="005B3D41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5FBC3774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2A84B0F" w14:textId="77777777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D546A33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4A7AE1A5" w14:textId="77777777" w:rsidR="005B3D41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F5CD8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F09A582" w14:textId="77777777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3D41" w:rsidRPr="00F83795" w14:paraId="3CF88C8A" w14:textId="77777777">
        <w:tc>
          <w:tcPr>
            <w:tcW w:w="3682" w:type="dxa"/>
          </w:tcPr>
          <w:p w14:paraId="590C8027" w14:textId="77777777" w:rsidR="005B3D41" w:rsidRPr="00645E39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4F9D2C63" w14:textId="4E23F6BA" w:rsidR="005B3D41" w:rsidRPr="002209B2" w:rsidRDefault="00F8716B" w:rsidP="00AF3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5BBCB219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10944A4" w14:textId="7D4F9362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B9B466F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5EE9D7BB" w14:textId="0C8D5B6F" w:rsidR="005B3D41" w:rsidRPr="007C72F9" w:rsidRDefault="00AE4ADE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4C05FEBE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D0AA8C0" w14:textId="775A44CA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6,783</w:t>
            </w:r>
          </w:p>
        </w:tc>
      </w:tr>
      <w:tr w:rsidR="005B3D41" w:rsidRPr="00F83795" w14:paraId="2312024A" w14:textId="77777777">
        <w:tc>
          <w:tcPr>
            <w:tcW w:w="3682" w:type="dxa"/>
          </w:tcPr>
          <w:p w14:paraId="26346C37" w14:textId="77777777" w:rsidR="005B3D41" w:rsidRPr="00645E39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4284AE7" w14:textId="5AD43E2F" w:rsidR="005B3D41" w:rsidRPr="007C72F9" w:rsidRDefault="00F8716B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308" w:type="dxa"/>
          </w:tcPr>
          <w:p w14:paraId="58CE6059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0532DC6" w14:textId="70D6221E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74" w:type="dxa"/>
          </w:tcPr>
          <w:p w14:paraId="120FA693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D761E3B" w14:textId="0EB59A72" w:rsidR="005B3D41" w:rsidRPr="007C72F9" w:rsidRDefault="00ED11BC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3772BAEC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779B498" w14:textId="5D0DFB28" w:rsidR="005B3D41" w:rsidRPr="0032510E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5B3D41" w:rsidRPr="00F83795" w14:paraId="394DD626" w14:textId="77777777">
        <w:tc>
          <w:tcPr>
            <w:tcW w:w="3682" w:type="dxa"/>
          </w:tcPr>
          <w:p w14:paraId="04EE86E9" w14:textId="77777777" w:rsidR="005B3D41" w:rsidRPr="00645E39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A4AB2" w14:textId="4DA65906" w:rsidR="005B3D41" w:rsidRDefault="00F8716B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308" w:type="dxa"/>
          </w:tcPr>
          <w:p w14:paraId="7ED07563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4584B" w14:textId="61E7BB21" w:rsidR="005B3D41" w:rsidRPr="000C2E23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4" w:type="dxa"/>
          </w:tcPr>
          <w:p w14:paraId="592BFC80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2B0BE" w14:textId="5F38521A" w:rsidR="005B3D41" w:rsidRDefault="00ED11BC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</w:tcPr>
          <w:p w14:paraId="3BC30E43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704BE" w14:textId="7C691E72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6,964</w:t>
            </w:r>
          </w:p>
        </w:tc>
      </w:tr>
      <w:tr w:rsidR="005B3D41" w:rsidRPr="00F83795" w14:paraId="3D3BF1B0" w14:textId="77777777">
        <w:tc>
          <w:tcPr>
            <w:tcW w:w="3682" w:type="dxa"/>
          </w:tcPr>
          <w:p w14:paraId="7A1D4392" w14:textId="77777777" w:rsidR="005B3D41" w:rsidRPr="004F3930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FB63B17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</w:tcPr>
          <w:p w14:paraId="1D05AF5C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E251344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6F611668" w14:textId="77777777" w:rsidR="005B3D41" w:rsidRPr="004F393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7AA5739C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851342A" w14:textId="77777777" w:rsidR="005B3D41" w:rsidRPr="004F393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E4AF8EA" w14:textId="77777777" w:rsidR="005B3D41" w:rsidRPr="004F393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B3D41" w:rsidRPr="00F83795" w14:paraId="07E5123F" w14:textId="77777777" w:rsidTr="00BD341E">
        <w:tc>
          <w:tcPr>
            <w:tcW w:w="3682" w:type="dxa"/>
          </w:tcPr>
          <w:p w14:paraId="3FB3CE1F" w14:textId="77777777" w:rsidR="005B3D41" w:rsidRPr="00645E39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6" w:type="dxa"/>
          </w:tcPr>
          <w:p w14:paraId="6FF7454A" w14:textId="77777777" w:rsidR="005B3D41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7C2A1367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537496E" w14:textId="77777777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508FA45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247605E8" w14:textId="77777777" w:rsidR="005B3D41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CD4AC7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4BAA8A9" w14:textId="77777777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3D41" w:rsidRPr="00F83795" w14:paraId="07D2B42D" w14:textId="77777777" w:rsidTr="00BD341E">
        <w:tc>
          <w:tcPr>
            <w:tcW w:w="3682" w:type="dxa"/>
          </w:tcPr>
          <w:p w14:paraId="79F9ACDC" w14:textId="77777777" w:rsidR="005B3D41" w:rsidRPr="00645E39" w:rsidRDefault="005B3D41" w:rsidP="005B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7A697A0A" w14:textId="7BD22D0C" w:rsidR="005B3D41" w:rsidRDefault="00F8716B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70E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7,454</w:t>
            </w:r>
          </w:p>
        </w:tc>
        <w:tc>
          <w:tcPr>
            <w:tcW w:w="308" w:type="dxa"/>
          </w:tcPr>
          <w:p w14:paraId="3B7BD73B" w14:textId="77777777" w:rsidR="005B3D41" w:rsidRPr="007531D0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18FCC72E" w14:textId="1654DFF1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41,366</w:t>
            </w:r>
          </w:p>
        </w:tc>
        <w:tc>
          <w:tcPr>
            <w:tcW w:w="274" w:type="dxa"/>
          </w:tcPr>
          <w:p w14:paraId="3471F3E6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12A67D46" w14:textId="36AF8FBD" w:rsidR="005B3D41" w:rsidRDefault="00170EF6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,910</w:t>
            </w:r>
          </w:p>
        </w:tc>
        <w:tc>
          <w:tcPr>
            <w:tcW w:w="270" w:type="dxa"/>
          </w:tcPr>
          <w:p w14:paraId="18209B2F" w14:textId="77777777" w:rsidR="005B3D41" w:rsidRPr="007531D0" w:rsidRDefault="005B3D41" w:rsidP="005B3D4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5EE08C1" w14:textId="78E46475" w:rsidR="005B3D41" w:rsidRPr="00242D2C" w:rsidRDefault="005B3D41" w:rsidP="005B3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34,769</w:t>
            </w:r>
          </w:p>
        </w:tc>
      </w:tr>
    </w:tbl>
    <w:p w14:paraId="14102446" w14:textId="4A4C4A26" w:rsidR="00C63EC7" w:rsidRPr="00C63EC7" w:rsidRDefault="00C6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014A1A66" w14:textId="5268A85F" w:rsidR="003C3641" w:rsidRPr="00A97F68" w:rsidRDefault="003C3641" w:rsidP="00A97F68">
      <w:pPr>
        <w:pStyle w:val="Heading1"/>
        <w:numPr>
          <w:ilvl w:val="0"/>
          <w:numId w:val="19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97F6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12E36060" w14:textId="77777777" w:rsidR="003C3641" w:rsidRPr="004F3930" w:rsidRDefault="003C3641" w:rsidP="004F0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180"/>
        <w:gridCol w:w="1260"/>
        <w:gridCol w:w="270"/>
        <w:gridCol w:w="1170"/>
      </w:tblGrid>
      <w:tr w:rsidR="003C3641" w:rsidRPr="00C075DE" w14:paraId="200244C7" w14:textId="77777777" w:rsidTr="00B058E1">
        <w:trPr>
          <w:cantSplit/>
          <w:tblHeader/>
        </w:trPr>
        <w:tc>
          <w:tcPr>
            <w:tcW w:w="3690" w:type="dxa"/>
            <w:vAlign w:val="bottom"/>
          </w:tcPr>
          <w:p w14:paraId="37F4F885" w14:textId="77777777" w:rsidR="003C3641" w:rsidRPr="00C075DE" w:rsidRDefault="003C3641" w:rsidP="004345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BEECF21" w14:textId="77777777" w:rsidR="003C3641" w:rsidRPr="00C075DE" w:rsidRDefault="003C3641" w:rsidP="0043457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38CF59D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1B74C98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510E" w:rsidRPr="00C075DE" w14:paraId="06D16DC5" w14:textId="77777777" w:rsidTr="00B058E1">
        <w:trPr>
          <w:cantSplit/>
          <w:tblHeader/>
        </w:trPr>
        <w:tc>
          <w:tcPr>
            <w:tcW w:w="3690" w:type="dxa"/>
            <w:vAlign w:val="bottom"/>
          </w:tcPr>
          <w:p w14:paraId="12154CF4" w14:textId="77777777" w:rsidR="0032510E" w:rsidRPr="00C075DE" w:rsidRDefault="0032510E" w:rsidP="0032510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635EB21" w14:textId="31E00FDF" w:rsidR="0032510E" w:rsidRPr="00C075DE" w:rsidRDefault="00EC74E5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6D8A3D8F" w14:textId="7777777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68785B" w14:textId="68AA985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21DE19FF" w14:textId="7777777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0980481" w14:textId="1A389EF0" w:rsidR="0032510E" w:rsidRPr="00C075DE" w:rsidRDefault="00EC74E5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2F1C3E5" w14:textId="7777777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F50BC5" w14:textId="63C3B9E4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2510E" w:rsidRPr="00C075DE" w14:paraId="7F7784F4" w14:textId="77777777" w:rsidTr="00B058E1">
        <w:trPr>
          <w:cantSplit/>
          <w:tblHeader/>
        </w:trPr>
        <w:tc>
          <w:tcPr>
            <w:tcW w:w="3690" w:type="dxa"/>
            <w:vAlign w:val="bottom"/>
          </w:tcPr>
          <w:p w14:paraId="2B6CD2F1" w14:textId="77777777" w:rsidR="0032510E" w:rsidRPr="00C075DE" w:rsidRDefault="0032510E" w:rsidP="0032510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5401F" w14:textId="542FACC6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DD98D32" w14:textId="7777777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0AB03F" w14:textId="6A40232A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B184F1A" w14:textId="7777777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9FA023" w14:textId="55F96E68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CF5D1E" w14:textId="77777777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343239" w14:textId="66E08C58" w:rsidR="0032510E" w:rsidRPr="00C075DE" w:rsidRDefault="0032510E" w:rsidP="0032510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2510E" w:rsidRPr="00C075DE" w14:paraId="22220A20" w14:textId="77777777" w:rsidTr="00B058E1">
        <w:trPr>
          <w:cantSplit/>
          <w:tblHeader/>
        </w:trPr>
        <w:tc>
          <w:tcPr>
            <w:tcW w:w="3690" w:type="dxa"/>
            <w:vAlign w:val="bottom"/>
            <w:hideMark/>
          </w:tcPr>
          <w:p w14:paraId="27347316" w14:textId="77777777" w:rsidR="0032510E" w:rsidRPr="00C075DE" w:rsidRDefault="0032510E" w:rsidP="0032510E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222FE2F1" w14:textId="77777777" w:rsidR="0032510E" w:rsidRPr="00C075DE" w:rsidRDefault="0032510E" w:rsidP="003251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34A2A" w:rsidRPr="00C075DE" w14:paraId="5A169BC6" w14:textId="77777777" w:rsidTr="00B058E1">
        <w:trPr>
          <w:cantSplit/>
        </w:trPr>
        <w:tc>
          <w:tcPr>
            <w:tcW w:w="3690" w:type="dxa"/>
            <w:hideMark/>
          </w:tcPr>
          <w:p w14:paraId="0EEB278C" w14:textId="77777777" w:rsidR="00634A2A" w:rsidRPr="00C075DE" w:rsidRDefault="00634A2A" w:rsidP="00634A2A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E58E8FE" w14:textId="7B086FCF" w:rsidR="00634A2A" w:rsidRPr="00C075DE" w:rsidRDefault="00324297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F92829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399A">
              <w:rPr>
                <w:rFonts w:asciiTheme="majorBidi" w:hAnsiTheme="majorBidi" w:cstheme="majorBidi" w:hint="cs"/>
                <w:sz w:val="30"/>
                <w:szCs w:val="30"/>
                <w:cs/>
              </w:rPr>
              <w:t>048</w:t>
            </w:r>
          </w:p>
        </w:tc>
        <w:tc>
          <w:tcPr>
            <w:tcW w:w="270" w:type="dxa"/>
          </w:tcPr>
          <w:p w14:paraId="63EF4EE2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B2229E" w14:textId="015CE40A" w:rsidR="00634A2A" w:rsidRPr="00634A2A" w:rsidRDefault="00634A2A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254,415</w:t>
            </w:r>
          </w:p>
        </w:tc>
        <w:tc>
          <w:tcPr>
            <w:tcW w:w="180" w:type="dxa"/>
          </w:tcPr>
          <w:p w14:paraId="42E70487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59612" w14:textId="718A1D5D" w:rsidR="00634A2A" w:rsidRPr="00C075DE" w:rsidRDefault="00847C70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399A">
              <w:rPr>
                <w:rFonts w:asciiTheme="majorBidi" w:hAnsiTheme="majorBidi" w:cstheme="majorBidi" w:hint="cs"/>
                <w:sz w:val="30"/>
                <w:szCs w:val="30"/>
                <w:cs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399A">
              <w:rPr>
                <w:rFonts w:asciiTheme="majorBidi" w:hAnsiTheme="majorBidi" w:cstheme="majorBidi" w:hint="cs"/>
                <w:sz w:val="30"/>
                <w:szCs w:val="30"/>
                <w:cs/>
              </w:rPr>
              <w:t>440</w:t>
            </w:r>
          </w:p>
        </w:tc>
        <w:tc>
          <w:tcPr>
            <w:tcW w:w="270" w:type="dxa"/>
          </w:tcPr>
          <w:p w14:paraId="727B0102" w14:textId="77777777" w:rsidR="00634A2A" w:rsidRPr="00C075DE" w:rsidRDefault="00634A2A" w:rsidP="00634A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2AD13" w14:textId="4C9AE48F" w:rsidR="00634A2A" w:rsidRPr="00C075DE" w:rsidRDefault="00634A2A" w:rsidP="0092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245,641</w:t>
            </w:r>
          </w:p>
        </w:tc>
      </w:tr>
      <w:tr w:rsidR="00634A2A" w:rsidRPr="00C075DE" w14:paraId="4E70F2AB" w14:textId="77777777" w:rsidTr="00B058E1">
        <w:trPr>
          <w:cantSplit/>
        </w:trPr>
        <w:tc>
          <w:tcPr>
            <w:tcW w:w="3690" w:type="dxa"/>
            <w:hideMark/>
          </w:tcPr>
          <w:p w14:paraId="3062EE19" w14:textId="77777777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E54EF86" w14:textId="77777777" w:rsidR="00634A2A" w:rsidRPr="00C075DE" w:rsidRDefault="00634A2A" w:rsidP="00634A2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5DB97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762FFB" w14:textId="77777777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1BA167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0BB193" w14:textId="77777777" w:rsidR="00634A2A" w:rsidRPr="00C075DE" w:rsidRDefault="00634A2A" w:rsidP="00634A2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6A84758" w14:textId="77777777" w:rsidR="00634A2A" w:rsidRPr="00C075DE" w:rsidRDefault="00634A2A" w:rsidP="00634A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5C705" w14:textId="77777777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4A2A" w:rsidRPr="00C075DE" w14:paraId="6DC8179B" w14:textId="77777777" w:rsidTr="00B058E1">
        <w:trPr>
          <w:cantSplit/>
        </w:trPr>
        <w:tc>
          <w:tcPr>
            <w:tcW w:w="3690" w:type="dxa"/>
            <w:hideMark/>
          </w:tcPr>
          <w:p w14:paraId="5E1A5A85" w14:textId="1F84C3FE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40F7656" w14:textId="76EC7AD7" w:rsidR="00634A2A" w:rsidRPr="00C075DE" w:rsidRDefault="00AC085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159,686</w:t>
            </w:r>
          </w:p>
        </w:tc>
        <w:tc>
          <w:tcPr>
            <w:tcW w:w="270" w:type="dxa"/>
          </w:tcPr>
          <w:p w14:paraId="503B88CC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FBE5DC" w14:textId="63A50250" w:rsidR="00634A2A" w:rsidRPr="00C075DE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148,087</w:t>
            </w:r>
          </w:p>
        </w:tc>
        <w:tc>
          <w:tcPr>
            <w:tcW w:w="180" w:type="dxa"/>
          </w:tcPr>
          <w:p w14:paraId="58ADE40A" w14:textId="77777777" w:rsidR="00634A2A" w:rsidRPr="00B058E1" w:rsidRDefault="00634A2A" w:rsidP="00B058E1">
            <w:pPr>
              <w:pStyle w:val="acctfourfigures"/>
              <w:tabs>
                <w:tab w:val="decimal" w:pos="731"/>
                <w:tab w:val="decimal" w:pos="100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212398A" w14:textId="2818327B" w:rsidR="00634A2A" w:rsidRPr="00C075DE" w:rsidRDefault="00847C70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150,437</w:t>
            </w:r>
          </w:p>
        </w:tc>
        <w:tc>
          <w:tcPr>
            <w:tcW w:w="270" w:type="dxa"/>
          </w:tcPr>
          <w:p w14:paraId="303617CF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63C2E47" w14:textId="6D3F2DC5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140,921</w:t>
            </w:r>
          </w:p>
        </w:tc>
      </w:tr>
      <w:tr w:rsidR="00634A2A" w:rsidRPr="00C075DE" w14:paraId="46F3F0AD" w14:textId="77777777" w:rsidTr="00B058E1">
        <w:trPr>
          <w:cantSplit/>
        </w:trPr>
        <w:tc>
          <w:tcPr>
            <w:tcW w:w="3690" w:type="dxa"/>
            <w:hideMark/>
          </w:tcPr>
          <w:p w14:paraId="303E8FE4" w14:textId="2D260699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B22FDF5" w14:textId="3FFD91AF" w:rsidR="00634A2A" w:rsidRPr="00C075DE" w:rsidRDefault="001217E0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  <w:tc>
          <w:tcPr>
            <w:tcW w:w="270" w:type="dxa"/>
          </w:tcPr>
          <w:p w14:paraId="3875A1EE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3D2001B" w14:textId="4C56971F" w:rsidR="00634A2A" w:rsidRPr="00C075DE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39,328</w:t>
            </w:r>
          </w:p>
        </w:tc>
        <w:tc>
          <w:tcPr>
            <w:tcW w:w="180" w:type="dxa"/>
          </w:tcPr>
          <w:p w14:paraId="7A5ABAB6" w14:textId="77777777" w:rsidR="00634A2A" w:rsidRPr="00B058E1" w:rsidRDefault="00634A2A" w:rsidP="00B058E1">
            <w:pPr>
              <w:pStyle w:val="acctfourfigures"/>
              <w:tabs>
                <w:tab w:val="decimal" w:pos="731"/>
                <w:tab w:val="decimal" w:pos="100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5B9CD16" w14:textId="0BB4934C" w:rsidR="00634A2A" w:rsidRPr="00C075DE" w:rsidRDefault="00847C70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270" w:type="dxa"/>
          </w:tcPr>
          <w:p w14:paraId="43FD66EF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B62C387" w14:textId="2BCBC705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39,328</w:t>
            </w:r>
          </w:p>
        </w:tc>
      </w:tr>
      <w:tr w:rsidR="00634A2A" w:rsidRPr="00C075DE" w14:paraId="181EC633" w14:textId="77777777" w:rsidTr="00B058E1">
        <w:trPr>
          <w:cantSplit/>
        </w:trPr>
        <w:tc>
          <w:tcPr>
            <w:tcW w:w="3690" w:type="dxa"/>
            <w:hideMark/>
          </w:tcPr>
          <w:p w14:paraId="17650693" w14:textId="73B6D4CA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19B9F432" w14:textId="593A3398" w:rsidR="00634A2A" w:rsidRPr="00C075DE" w:rsidRDefault="009C399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4C1D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14:paraId="0DD9DDE3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21F805" w14:textId="30F06052" w:rsidR="00634A2A" w:rsidRPr="00C075DE" w:rsidRDefault="00634A2A" w:rsidP="00337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34DE9E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4CFE2E" w14:textId="55F8E912" w:rsidR="00634A2A" w:rsidRPr="00710198" w:rsidRDefault="00847C70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399A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53C0200C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C9A5796" w14:textId="439EC662" w:rsidR="00634A2A" w:rsidRPr="00710198" w:rsidRDefault="00634A2A" w:rsidP="002C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4A2A" w:rsidRPr="00C075DE" w14:paraId="225D282E" w14:textId="77777777" w:rsidTr="00B058E1">
        <w:trPr>
          <w:cantSplit/>
        </w:trPr>
        <w:tc>
          <w:tcPr>
            <w:tcW w:w="3690" w:type="dxa"/>
            <w:hideMark/>
          </w:tcPr>
          <w:p w14:paraId="6FA6488C" w14:textId="4D877E38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A21A3" w14:textId="6323F22A" w:rsidR="00634A2A" w:rsidRPr="00C075DE" w:rsidRDefault="00B91F7D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22,261</w:t>
            </w:r>
          </w:p>
        </w:tc>
        <w:tc>
          <w:tcPr>
            <w:tcW w:w="270" w:type="dxa"/>
          </w:tcPr>
          <w:p w14:paraId="262950F2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30884" w14:textId="10ABFE63" w:rsidR="00634A2A" w:rsidRPr="00C075DE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21,295</w:t>
            </w:r>
          </w:p>
        </w:tc>
        <w:tc>
          <w:tcPr>
            <w:tcW w:w="180" w:type="dxa"/>
          </w:tcPr>
          <w:p w14:paraId="673A770F" w14:textId="77777777" w:rsidR="00634A2A" w:rsidRPr="00B058E1" w:rsidRDefault="00634A2A" w:rsidP="00B058E1">
            <w:pPr>
              <w:pStyle w:val="acctfourfigures"/>
              <w:tabs>
                <w:tab w:val="decimal" w:pos="731"/>
                <w:tab w:val="decimal" w:pos="100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662C0" w14:textId="668107F8" w:rsidR="00634A2A" w:rsidRPr="00163A58" w:rsidRDefault="00196E7B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2,954</w:t>
            </w:r>
          </w:p>
        </w:tc>
        <w:tc>
          <w:tcPr>
            <w:tcW w:w="270" w:type="dxa"/>
          </w:tcPr>
          <w:p w14:paraId="2F373399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331DF" w14:textId="3D2D86F4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</w:tr>
      <w:tr w:rsidR="00634A2A" w:rsidRPr="00C075DE" w14:paraId="1293D213" w14:textId="77777777" w:rsidTr="00B058E1">
        <w:trPr>
          <w:cantSplit/>
        </w:trPr>
        <w:tc>
          <w:tcPr>
            <w:tcW w:w="3690" w:type="dxa"/>
            <w:hideMark/>
          </w:tcPr>
          <w:p w14:paraId="6ADB4367" w14:textId="77777777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653" w14:textId="233556F1" w:rsidR="00634A2A" w:rsidRPr="00C075DE" w:rsidRDefault="00B91F7D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543,622</w:t>
            </w:r>
          </w:p>
        </w:tc>
        <w:tc>
          <w:tcPr>
            <w:tcW w:w="270" w:type="dxa"/>
          </w:tcPr>
          <w:p w14:paraId="6BBAAB2C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59BE9" w14:textId="314AD237" w:rsidR="00634A2A" w:rsidRPr="00B058E1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463,125</w:t>
            </w:r>
          </w:p>
        </w:tc>
        <w:tc>
          <w:tcPr>
            <w:tcW w:w="180" w:type="dxa"/>
          </w:tcPr>
          <w:p w14:paraId="507B2D42" w14:textId="77777777" w:rsidR="00634A2A" w:rsidRPr="00B058E1" w:rsidRDefault="00634A2A" w:rsidP="00B058E1">
            <w:pPr>
              <w:pStyle w:val="acctfourfigures"/>
              <w:tabs>
                <w:tab w:val="decimal" w:pos="731"/>
                <w:tab w:val="decimal" w:pos="100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4214F" w14:textId="61833F04" w:rsidR="00634A2A" w:rsidRPr="00B058E1" w:rsidRDefault="00196E7B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498,295</w:t>
            </w:r>
          </w:p>
        </w:tc>
        <w:tc>
          <w:tcPr>
            <w:tcW w:w="270" w:type="dxa"/>
          </w:tcPr>
          <w:p w14:paraId="07FE8F7F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3ACAA" w14:textId="169F00F4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428,860</w:t>
            </w:r>
          </w:p>
        </w:tc>
      </w:tr>
      <w:tr w:rsidR="00634A2A" w:rsidRPr="00C075DE" w14:paraId="5235E612" w14:textId="77777777" w:rsidTr="00B058E1">
        <w:trPr>
          <w:cantSplit/>
          <w:trHeight w:val="71"/>
        </w:trPr>
        <w:tc>
          <w:tcPr>
            <w:tcW w:w="3690" w:type="dxa"/>
            <w:vAlign w:val="bottom"/>
            <w:hideMark/>
          </w:tcPr>
          <w:p w14:paraId="4BEECDFC" w14:textId="77777777" w:rsidR="00634A2A" w:rsidRPr="00C075DE" w:rsidRDefault="00634A2A" w:rsidP="00634A2A">
            <w:pPr>
              <w:tabs>
                <w:tab w:val="clear" w:pos="227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12766" w14:textId="16135BD0" w:rsidR="00634A2A" w:rsidRPr="00C075DE" w:rsidRDefault="00695FEF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(22,131)</w:t>
            </w:r>
          </w:p>
        </w:tc>
        <w:tc>
          <w:tcPr>
            <w:tcW w:w="270" w:type="dxa"/>
            <w:vAlign w:val="bottom"/>
          </w:tcPr>
          <w:p w14:paraId="61312847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31CC9" w14:textId="1E6F4EF1" w:rsidR="00634A2A" w:rsidRPr="00C075DE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(20,871)</w:t>
            </w:r>
          </w:p>
        </w:tc>
        <w:tc>
          <w:tcPr>
            <w:tcW w:w="180" w:type="dxa"/>
            <w:vAlign w:val="bottom"/>
          </w:tcPr>
          <w:p w14:paraId="64D4218F" w14:textId="77777777" w:rsidR="00634A2A" w:rsidRPr="00B058E1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86349" w14:textId="01A884BF" w:rsidR="00634A2A" w:rsidRPr="00C75D7F" w:rsidRDefault="006C4CFF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4297">
              <w:rPr>
                <w:rFonts w:asciiTheme="majorBidi" w:hAnsiTheme="majorBidi" w:cstheme="majorBidi"/>
                <w:sz w:val="30"/>
                <w:szCs w:val="30"/>
              </w:rPr>
              <w:t>2,511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7A5B66A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B540AFA" w14:textId="6CF460F6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="Angsana New" w:hAnsi="Angsana New"/>
                <w:sz w:val="30"/>
                <w:szCs w:val="30"/>
              </w:rPr>
              <w:t>(2,232)</w:t>
            </w:r>
          </w:p>
        </w:tc>
      </w:tr>
      <w:tr w:rsidR="00634A2A" w:rsidRPr="00C075DE" w14:paraId="5A63B97B" w14:textId="77777777" w:rsidTr="00B058E1">
        <w:trPr>
          <w:cantSplit/>
        </w:trPr>
        <w:tc>
          <w:tcPr>
            <w:tcW w:w="3690" w:type="dxa"/>
            <w:hideMark/>
          </w:tcPr>
          <w:p w14:paraId="78C824CA" w14:textId="77777777" w:rsidR="00634A2A" w:rsidRPr="00C075DE" w:rsidRDefault="00634A2A" w:rsidP="00634A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85AEF" w14:textId="08B7F67B" w:rsidR="00634A2A" w:rsidRPr="00C075DE" w:rsidRDefault="00695FEF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521,491</w:t>
            </w:r>
          </w:p>
        </w:tc>
        <w:tc>
          <w:tcPr>
            <w:tcW w:w="270" w:type="dxa"/>
          </w:tcPr>
          <w:p w14:paraId="5A055EE9" w14:textId="77777777" w:rsidR="00634A2A" w:rsidRPr="00C075DE" w:rsidRDefault="00634A2A" w:rsidP="00634A2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6F38D" w14:textId="2F34278D" w:rsidR="00634A2A" w:rsidRPr="00B058E1" w:rsidRDefault="00634A2A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442,254</w:t>
            </w:r>
          </w:p>
        </w:tc>
        <w:tc>
          <w:tcPr>
            <w:tcW w:w="180" w:type="dxa"/>
          </w:tcPr>
          <w:p w14:paraId="5A8A3912" w14:textId="77777777" w:rsidR="00634A2A" w:rsidRPr="00B058E1" w:rsidRDefault="00634A2A" w:rsidP="00B058E1">
            <w:pPr>
              <w:pStyle w:val="acctfourfigures"/>
              <w:tabs>
                <w:tab w:val="decimal" w:pos="731"/>
                <w:tab w:val="decimal" w:pos="100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C4102" w14:textId="414AAF60" w:rsidR="00634A2A" w:rsidRPr="00B058E1" w:rsidRDefault="00324297" w:rsidP="00B0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495,784</w:t>
            </w:r>
          </w:p>
        </w:tc>
        <w:tc>
          <w:tcPr>
            <w:tcW w:w="270" w:type="dxa"/>
          </w:tcPr>
          <w:p w14:paraId="6816988E" w14:textId="77777777" w:rsidR="00634A2A" w:rsidRPr="00B058E1" w:rsidRDefault="00634A2A" w:rsidP="00B058E1">
            <w:pPr>
              <w:pStyle w:val="acctfourfigures"/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5E76D95" w14:textId="7638B2C7" w:rsidR="00634A2A" w:rsidRPr="00C075DE" w:rsidRDefault="00634A2A" w:rsidP="006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426,628</w:t>
            </w:r>
          </w:p>
        </w:tc>
      </w:tr>
    </w:tbl>
    <w:p w14:paraId="46B1C097" w14:textId="77777777" w:rsidR="00AA7EBD" w:rsidRPr="00C63EC7" w:rsidRDefault="00AA7EBD" w:rsidP="00C6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180"/>
        <w:gridCol w:w="1255"/>
        <w:gridCol w:w="275"/>
        <w:gridCol w:w="1170"/>
      </w:tblGrid>
      <w:tr w:rsidR="00302FB4" w:rsidRPr="00B060DE" w14:paraId="716E889D" w14:textId="77777777" w:rsidTr="00337D20">
        <w:trPr>
          <w:cantSplit/>
          <w:trHeight w:val="20"/>
          <w:tblHeader/>
        </w:trPr>
        <w:tc>
          <w:tcPr>
            <w:tcW w:w="3690" w:type="dxa"/>
          </w:tcPr>
          <w:p w14:paraId="59DF574F" w14:textId="7F0E62CA" w:rsidR="00302FB4" w:rsidRPr="007212DA" w:rsidRDefault="00302FB4" w:rsidP="004F0CB2">
            <w:pPr>
              <w:pStyle w:val="acctfourfigures"/>
              <w:tabs>
                <w:tab w:val="clear" w:pos="765"/>
              </w:tabs>
              <w:spacing w:line="240" w:lineRule="atLeas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72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 w:rsidR="004F0C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72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3824E9FB" w14:textId="77777777" w:rsidR="00AF3D1E" w:rsidRDefault="00AF3D1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68254CBC" w14:textId="72761C34" w:rsidR="00302FB4" w:rsidRPr="00B060DE" w:rsidRDefault="00302F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9FDBCBB" w14:textId="77777777" w:rsidR="00302FB4" w:rsidRPr="00B060DE" w:rsidRDefault="00302F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60CE3DA" w14:textId="77777777" w:rsidR="00AF3D1E" w:rsidRDefault="00AF3D1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163E5C7B" w14:textId="7B311C05" w:rsidR="00302FB4" w:rsidRPr="00B060DE" w:rsidRDefault="00302F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510E" w:rsidRPr="00B060DE" w14:paraId="29AA9213" w14:textId="77777777" w:rsidTr="00337D20">
        <w:trPr>
          <w:cantSplit/>
          <w:trHeight w:val="20"/>
          <w:tblHeader/>
        </w:trPr>
        <w:tc>
          <w:tcPr>
            <w:tcW w:w="3690" w:type="dxa"/>
          </w:tcPr>
          <w:p w14:paraId="387BD623" w14:textId="77777777" w:rsidR="0032510E" w:rsidRPr="00B060DE" w:rsidRDefault="0032510E" w:rsidP="003251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1D2D429" w14:textId="79DBE1B9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2510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32510E"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021DB66" w14:textId="77777777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EA9BDD" w14:textId="62D151E9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510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32510E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C6A6CE4" w14:textId="77777777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09E02732" w14:textId="78BAA141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510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32510E"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5" w:type="dxa"/>
          </w:tcPr>
          <w:p w14:paraId="774C5DC3" w14:textId="77777777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5EF4F" w14:textId="01C5F993" w:rsidR="0032510E" w:rsidRPr="0032510E" w:rsidRDefault="0032510E" w:rsidP="0032510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510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32510E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</w:tr>
      <w:tr w:rsidR="0032510E" w:rsidRPr="00B060DE" w14:paraId="3FD864A2" w14:textId="77777777" w:rsidTr="00337D20">
        <w:trPr>
          <w:cantSplit/>
          <w:trHeight w:val="20"/>
          <w:tblHeader/>
        </w:trPr>
        <w:tc>
          <w:tcPr>
            <w:tcW w:w="3690" w:type="dxa"/>
          </w:tcPr>
          <w:p w14:paraId="0FB2BDB8" w14:textId="77777777" w:rsidR="0032510E" w:rsidRPr="00B060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724F503" w14:textId="77777777" w:rsidR="0032510E" w:rsidRPr="00B060DE" w:rsidRDefault="0032510E" w:rsidP="003251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2510E" w:rsidRPr="00B060DE" w14:paraId="4C48F8D8" w14:textId="77777777" w:rsidTr="00337D20">
        <w:trPr>
          <w:cantSplit/>
          <w:trHeight w:val="20"/>
        </w:trPr>
        <w:tc>
          <w:tcPr>
            <w:tcW w:w="3690" w:type="dxa"/>
          </w:tcPr>
          <w:p w14:paraId="6B996DF2" w14:textId="12F52E81" w:rsidR="0032510E" w:rsidRPr="00B060DE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781BC79C" w14:textId="1309FF29" w:rsidR="0032510E" w:rsidRPr="003A7ADE" w:rsidRDefault="003A7ADE" w:rsidP="00AF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A7ADE">
              <w:rPr>
                <w:rFonts w:asciiTheme="majorBidi" w:hAnsiTheme="majorBidi" w:cstheme="majorBidi"/>
                <w:sz w:val="30"/>
                <w:szCs w:val="30"/>
              </w:rPr>
              <w:t>20,871</w:t>
            </w:r>
          </w:p>
        </w:tc>
        <w:tc>
          <w:tcPr>
            <w:tcW w:w="270" w:type="dxa"/>
            <w:vAlign w:val="bottom"/>
          </w:tcPr>
          <w:p w14:paraId="5CC59EAF" w14:textId="77777777" w:rsidR="0032510E" w:rsidRPr="0067209C" w:rsidRDefault="0032510E" w:rsidP="0032510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6598E3" w14:textId="2280D622" w:rsidR="0032510E" w:rsidRPr="0067209C" w:rsidRDefault="00182CAB" w:rsidP="00AF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2CAB">
              <w:rPr>
                <w:rFonts w:asciiTheme="majorBidi" w:hAnsiTheme="majorBidi" w:cstheme="majorBidi"/>
                <w:sz w:val="30"/>
                <w:szCs w:val="30"/>
              </w:rPr>
              <w:t>22,395</w:t>
            </w:r>
          </w:p>
        </w:tc>
        <w:tc>
          <w:tcPr>
            <w:tcW w:w="180" w:type="dxa"/>
            <w:vAlign w:val="bottom"/>
          </w:tcPr>
          <w:p w14:paraId="68A6F2DC" w14:textId="77777777" w:rsidR="0032510E" w:rsidRPr="00337D20" w:rsidRDefault="0032510E" w:rsidP="00337D20">
            <w:pPr>
              <w:pStyle w:val="acctfourfigures"/>
              <w:tabs>
                <w:tab w:val="decimal" w:pos="100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vAlign w:val="bottom"/>
          </w:tcPr>
          <w:p w14:paraId="67BFDD2D" w14:textId="7293587A" w:rsidR="0032510E" w:rsidRPr="00D914D9" w:rsidRDefault="00D914D9" w:rsidP="00AF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914D9">
              <w:rPr>
                <w:rFonts w:asciiTheme="majorBidi" w:hAnsiTheme="majorBidi" w:cstheme="majorBidi"/>
                <w:sz w:val="30"/>
                <w:szCs w:val="30"/>
              </w:rPr>
              <w:t>2,232</w:t>
            </w:r>
          </w:p>
        </w:tc>
        <w:tc>
          <w:tcPr>
            <w:tcW w:w="275" w:type="dxa"/>
            <w:vAlign w:val="bottom"/>
          </w:tcPr>
          <w:p w14:paraId="4694FFD5" w14:textId="77777777" w:rsidR="0032510E" w:rsidRPr="00337D20" w:rsidRDefault="0032510E" w:rsidP="00337D20">
            <w:pPr>
              <w:pStyle w:val="acctfourfigures"/>
              <w:tabs>
                <w:tab w:val="decimal" w:pos="100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D276B37" w14:textId="2B1A1289" w:rsidR="0032510E" w:rsidRPr="007328F6" w:rsidRDefault="00182CAB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2CAB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182C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2CAB">
              <w:rPr>
                <w:rFonts w:asciiTheme="majorBidi" w:hAnsiTheme="majorBidi"/>
                <w:sz w:val="30"/>
                <w:szCs w:val="30"/>
                <w:cs/>
              </w:rPr>
              <w:t>500</w:t>
            </w:r>
          </w:p>
        </w:tc>
      </w:tr>
      <w:tr w:rsidR="00617854" w:rsidRPr="00B060DE" w14:paraId="59107091" w14:textId="77777777">
        <w:trPr>
          <w:cantSplit/>
          <w:trHeight w:val="20"/>
        </w:trPr>
        <w:tc>
          <w:tcPr>
            <w:tcW w:w="3690" w:type="dxa"/>
          </w:tcPr>
          <w:p w14:paraId="058050D9" w14:textId="4E402BE6" w:rsidR="00617854" w:rsidRPr="00B060DE" w:rsidRDefault="00617854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เพิ่มรายการ</w:t>
            </w:r>
          </w:p>
        </w:tc>
        <w:tc>
          <w:tcPr>
            <w:tcW w:w="1170" w:type="dxa"/>
            <w:vAlign w:val="bottom"/>
          </w:tcPr>
          <w:p w14:paraId="26AA51C0" w14:textId="163791E8" w:rsidR="00617854" w:rsidRPr="0067209C" w:rsidRDefault="00233BDC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270" w:type="dxa"/>
            <w:vAlign w:val="bottom"/>
          </w:tcPr>
          <w:p w14:paraId="6F0F0013" w14:textId="77777777" w:rsidR="00617854" w:rsidRPr="0067209C" w:rsidRDefault="00617854" w:rsidP="0061785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2C420" w14:textId="21E2973A" w:rsidR="00617854" w:rsidRPr="00182CAB" w:rsidRDefault="00617854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CAAD6C5" w14:textId="77777777" w:rsidR="00617854" w:rsidRPr="0067209C" w:rsidRDefault="00617854" w:rsidP="0061785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0FE0090" w14:textId="48E7D3AB" w:rsidR="00617854" w:rsidRPr="0067209C" w:rsidRDefault="00233BDC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275" w:type="dxa"/>
            <w:vAlign w:val="bottom"/>
          </w:tcPr>
          <w:p w14:paraId="7B68423E" w14:textId="77777777" w:rsidR="00617854" w:rsidRPr="00085D86" w:rsidRDefault="00617854" w:rsidP="00617854">
            <w:pPr>
              <w:pStyle w:val="acctfourfigures"/>
              <w:tabs>
                <w:tab w:val="decimal" w:pos="100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9C22B9F" w14:textId="02AC005C" w:rsidR="00617854" w:rsidRPr="00182CAB" w:rsidRDefault="00617854" w:rsidP="00617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617854" w:rsidRPr="00B060DE" w14:paraId="44D9CA1B" w14:textId="77777777" w:rsidTr="00337D20">
        <w:trPr>
          <w:cantSplit/>
          <w:trHeight w:val="20"/>
        </w:trPr>
        <w:tc>
          <w:tcPr>
            <w:tcW w:w="3690" w:type="dxa"/>
          </w:tcPr>
          <w:p w14:paraId="796F4331" w14:textId="77777777" w:rsidR="00617854" w:rsidRPr="001C25FC" w:rsidRDefault="00617854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3C71B659" w14:textId="371368EB" w:rsidR="00617854" w:rsidRPr="001C25FC" w:rsidRDefault="00233BDC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6D3E6F" w14:textId="77777777" w:rsidR="00617854" w:rsidRPr="001C25FC" w:rsidRDefault="00617854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011AD2" w14:textId="2C64CC8F" w:rsidR="00617854" w:rsidRPr="001C25FC" w:rsidRDefault="00617854" w:rsidP="00617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06E8C61" w14:textId="77777777" w:rsidR="00617854" w:rsidRPr="00337D20" w:rsidRDefault="00617854" w:rsidP="00617854">
            <w:pPr>
              <w:pStyle w:val="acctfourfigures"/>
              <w:tabs>
                <w:tab w:val="decimal" w:pos="73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</w:tcPr>
          <w:p w14:paraId="3C0C57E1" w14:textId="00B02503" w:rsidR="00617854" w:rsidRPr="001C25FC" w:rsidRDefault="00233BDC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0942922" w14:textId="77777777" w:rsidR="00617854" w:rsidRPr="001C25FC" w:rsidRDefault="00617854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FAC164" w14:textId="5EBEAEE8" w:rsidR="00617854" w:rsidRPr="007328F6" w:rsidRDefault="00617854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386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17854" w:rsidRPr="00B060DE" w14:paraId="4679EA95" w14:textId="77777777" w:rsidTr="00337D20">
        <w:trPr>
          <w:cantSplit/>
          <w:trHeight w:val="20"/>
        </w:trPr>
        <w:tc>
          <w:tcPr>
            <w:tcW w:w="3690" w:type="dxa"/>
          </w:tcPr>
          <w:p w14:paraId="722B5129" w14:textId="109F1401" w:rsidR="00617854" w:rsidRPr="00B060DE" w:rsidRDefault="00617854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58C8E" w14:textId="31097EA3" w:rsidR="00617854" w:rsidRPr="00182CAB" w:rsidRDefault="00233BDC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22,131</w:t>
            </w:r>
          </w:p>
        </w:tc>
        <w:tc>
          <w:tcPr>
            <w:tcW w:w="270" w:type="dxa"/>
            <w:vAlign w:val="bottom"/>
          </w:tcPr>
          <w:p w14:paraId="557DE466" w14:textId="77777777" w:rsidR="00617854" w:rsidRPr="00182CAB" w:rsidRDefault="00617854" w:rsidP="0061785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FFB77" w14:textId="04230E01" w:rsidR="00617854" w:rsidRPr="00182CAB" w:rsidRDefault="00617854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180" w:type="dxa"/>
            <w:vAlign w:val="bottom"/>
          </w:tcPr>
          <w:p w14:paraId="4F4EEFFA" w14:textId="77777777" w:rsidR="00617854" w:rsidRPr="00182CAB" w:rsidRDefault="00617854" w:rsidP="0061785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92B4E" w14:textId="681F87F5" w:rsidR="00617854" w:rsidRPr="00085D86" w:rsidRDefault="00233BDC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2,511</w:t>
            </w:r>
          </w:p>
        </w:tc>
        <w:tc>
          <w:tcPr>
            <w:tcW w:w="275" w:type="dxa"/>
            <w:vAlign w:val="bottom"/>
          </w:tcPr>
          <w:p w14:paraId="51DF0EE0" w14:textId="77777777" w:rsidR="00617854" w:rsidRPr="00085D86" w:rsidRDefault="00617854" w:rsidP="00617854">
            <w:pPr>
              <w:pStyle w:val="acctfourfigures"/>
              <w:tabs>
                <w:tab w:val="decimal" w:pos="100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8269" w14:textId="0DB8A47E" w:rsidR="00617854" w:rsidRPr="00182CAB" w:rsidRDefault="00617854" w:rsidP="006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</w:tbl>
    <w:p w14:paraId="4738637E" w14:textId="77777777" w:rsidR="00BE0B4B" w:rsidRPr="00617854" w:rsidRDefault="00BE0B4B" w:rsidP="00C63EC7">
      <w:pPr>
        <w:rPr>
          <w:rFonts w:asciiTheme="majorBidi" w:hAnsiTheme="majorBidi"/>
          <w:sz w:val="30"/>
          <w:szCs w:val="30"/>
          <w:cs/>
        </w:rPr>
      </w:pPr>
    </w:p>
    <w:p w14:paraId="765591B1" w14:textId="4607B36B" w:rsidR="004F0CB2" w:rsidRPr="00362753" w:rsidRDefault="00D7771D" w:rsidP="00131479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6275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3F5BB9F4" w14:textId="77777777" w:rsidR="00617854" w:rsidRPr="00362753" w:rsidRDefault="00617854" w:rsidP="00617854">
      <w:pPr>
        <w:rPr>
          <w:lang w:val="th-TH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4394"/>
        <w:gridCol w:w="283"/>
        <w:gridCol w:w="2127"/>
        <w:gridCol w:w="283"/>
        <w:gridCol w:w="2092"/>
      </w:tblGrid>
      <w:tr w:rsidR="00162915" w14:paraId="11D41DBE" w14:textId="77777777">
        <w:tc>
          <w:tcPr>
            <w:tcW w:w="4394" w:type="dxa"/>
          </w:tcPr>
          <w:p w14:paraId="4EC4F52F" w14:textId="7DDE423C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95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34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634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34A2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34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83" w:type="dxa"/>
          </w:tcPr>
          <w:p w14:paraId="74FEF0ED" w14:textId="77777777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127" w:type="dxa"/>
          </w:tcPr>
          <w:p w14:paraId="736DA0AA" w14:textId="77777777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FB9A19A" w14:textId="77777777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092" w:type="dxa"/>
          </w:tcPr>
          <w:p w14:paraId="1F7976ED" w14:textId="77777777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2915" w14:paraId="1983C3EF" w14:textId="77777777">
        <w:tc>
          <w:tcPr>
            <w:tcW w:w="4394" w:type="dxa"/>
          </w:tcPr>
          <w:p w14:paraId="1185CBFB" w14:textId="77777777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4EF1A60" w14:textId="77777777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4502" w:type="dxa"/>
            <w:gridSpan w:val="3"/>
          </w:tcPr>
          <w:p w14:paraId="73D3A592" w14:textId="77777777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2915" w14:paraId="071E9D19" w14:textId="77777777">
        <w:tc>
          <w:tcPr>
            <w:tcW w:w="4394" w:type="dxa"/>
          </w:tcPr>
          <w:p w14:paraId="6F005EE5" w14:textId="77777777" w:rsidR="00162915" w:rsidRPr="0047009E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7009E">
              <w:rPr>
                <w:rFonts w:asciiTheme="majorBidi" w:hAnsiTheme="majorBidi" w:hint="cs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83" w:type="dxa"/>
          </w:tcPr>
          <w:p w14:paraId="7C45646F" w14:textId="77777777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127" w:type="dxa"/>
          </w:tcPr>
          <w:p w14:paraId="0D2AF03C" w14:textId="40436F48" w:rsidR="00162915" w:rsidRPr="00253842" w:rsidRDefault="007E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A11EF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9A11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629F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83" w:type="dxa"/>
          </w:tcPr>
          <w:p w14:paraId="434EF5A7" w14:textId="77777777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092" w:type="dxa"/>
          </w:tcPr>
          <w:p w14:paraId="4732E8ED" w14:textId="3FC7A562" w:rsidR="00162915" w:rsidRPr="00253842" w:rsidRDefault="007E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629F">
              <w:rPr>
                <w:rFonts w:asciiTheme="majorBidi" w:hAnsiTheme="majorBidi" w:cstheme="majorBidi"/>
                <w:sz w:val="30"/>
                <w:szCs w:val="30"/>
              </w:rPr>
              <w:t>45,866</w:t>
            </w:r>
          </w:p>
        </w:tc>
      </w:tr>
      <w:tr w:rsidR="00162915" w14:paraId="7EC68A66" w14:textId="77777777">
        <w:tc>
          <w:tcPr>
            <w:tcW w:w="4394" w:type="dxa"/>
          </w:tcPr>
          <w:p w14:paraId="3C7D891F" w14:textId="77777777" w:rsidR="00162915" w:rsidRPr="0047009E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จำหน่ายสินทรัพย์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 - ราคาตามบัญชีสุทธิ</w:t>
            </w:r>
          </w:p>
        </w:tc>
        <w:tc>
          <w:tcPr>
            <w:tcW w:w="283" w:type="dxa"/>
          </w:tcPr>
          <w:p w14:paraId="37023737" w14:textId="77777777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127" w:type="dxa"/>
          </w:tcPr>
          <w:p w14:paraId="6B0D015C" w14:textId="45030CBD" w:rsidR="00162915" w:rsidRPr="00253842" w:rsidRDefault="007E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6D629F">
              <w:rPr>
                <w:rFonts w:asciiTheme="majorBidi" w:hAnsiTheme="majorBidi" w:cstheme="majorBidi"/>
                <w:sz w:val="30"/>
                <w:szCs w:val="30"/>
              </w:rPr>
              <w:t>,379</w:t>
            </w:r>
          </w:p>
        </w:tc>
        <w:tc>
          <w:tcPr>
            <w:tcW w:w="283" w:type="dxa"/>
          </w:tcPr>
          <w:p w14:paraId="6CFA1217" w14:textId="77777777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092" w:type="dxa"/>
          </w:tcPr>
          <w:p w14:paraId="5094FD4E" w14:textId="2D540AAA" w:rsidR="00162915" w:rsidRPr="00253842" w:rsidRDefault="007E0A6D" w:rsidP="00233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6D629F">
              <w:rPr>
                <w:rFonts w:asciiTheme="majorBidi" w:hAnsiTheme="majorBidi" w:cstheme="majorBidi"/>
                <w:sz w:val="30"/>
                <w:szCs w:val="30"/>
              </w:rPr>
              <w:t>,356</w:t>
            </w:r>
          </w:p>
        </w:tc>
      </w:tr>
      <w:tr w:rsidR="00162915" w14:paraId="084A8787" w14:textId="77777777">
        <w:tc>
          <w:tcPr>
            <w:tcW w:w="4394" w:type="dxa"/>
          </w:tcPr>
          <w:p w14:paraId="21B86EEE" w14:textId="77777777" w:rsidR="00162915" w:rsidRPr="0047009E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ขาดทุนจากการด้อยค่าสินทรัพย์</w:t>
            </w:r>
          </w:p>
        </w:tc>
        <w:tc>
          <w:tcPr>
            <w:tcW w:w="283" w:type="dxa"/>
          </w:tcPr>
          <w:p w14:paraId="3B846E50" w14:textId="77777777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127" w:type="dxa"/>
          </w:tcPr>
          <w:p w14:paraId="6288C256" w14:textId="2347097B" w:rsidR="00162915" w:rsidRPr="00253842" w:rsidRDefault="007E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5,722</w:t>
            </w:r>
          </w:p>
        </w:tc>
        <w:tc>
          <w:tcPr>
            <w:tcW w:w="283" w:type="dxa"/>
          </w:tcPr>
          <w:p w14:paraId="33943DD3" w14:textId="77777777" w:rsidR="00162915" w:rsidRDefault="0016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092" w:type="dxa"/>
          </w:tcPr>
          <w:p w14:paraId="5914A6A9" w14:textId="1A99C842" w:rsidR="00162915" w:rsidRPr="00253842" w:rsidRDefault="00233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5,722</w:t>
            </w:r>
          </w:p>
        </w:tc>
      </w:tr>
    </w:tbl>
    <w:p w14:paraId="76884001" w14:textId="77777777" w:rsidR="00BE0B4B" w:rsidRPr="00131479" w:rsidRDefault="00BE0B4B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BA96B81" w14:textId="0E82A10B" w:rsidR="00AB51B2" w:rsidRDefault="00AB51B2" w:rsidP="00B31825">
      <w:pPr>
        <w:pStyle w:val="Heading1"/>
        <w:numPr>
          <w:ilvl w:val="0"/>
          <w:numId w:val="19"/>
        </w:numPr>
        <w:tabs>
          <w:tab w:val="num" w:pos="926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3182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</w:t>
      </w:r>
      <w:r w:rsidR="00197BAA" w:rsidRPr="00B3182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B3182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1B66C477" w14:textId="77777777" w:rsidR="006E1EFA" w:rsidRPr="006E1EFA" w:rsidRDefault="006E1EFA" w:rsidP="006E1EFA">
      <w:pPr>
        <w:rPr>
          <w:lang w:val="th-TH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49"/>
        <w:gridCol w:w="842"/>
        <w:gridCol w:w="1029"/>
        <w:gridCol w:w="278"/>
        <w:gridCol w:w="1032"/>
        <w:gridCol w:w="278"/>
        <w:gridCol w:w="1031"/>
        <w:gridCol w:w="275"/>
        <w:gridCol w:w="1131"/>
      </w:tblGrid>
      <w:tr w:rsidR="006E1EFA" w:rsidRPr="00C075DE" w14:paraId="6B66B2B7" w14:textId="77777777">
        <w:trPr>
          <w:trHeight w:val="433"/>
        </w:trPr>
        <w:tc>
          <w:tcPr>
            <w:tcW w:w="3649" w:type="dxa"/>
          </w:tcPr>
          <w:p w14:paraId="13F21270" w14:textId="77777777" w:rsidR="006E1EFA" w:rsidRPr="00E95779" w:rsidRDefault="006E1EF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48BA02A4" w14:textId="77777777" w:rsidR="006E1EFA" w:rsidRPr="00E95779" w:rsidRDefault="006E1EFA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center"/>
          </w:tcPr>
          <w:p w14:paraId="23043103" w14:textId="77777777" w:rsidR="006E1EFA" w:rsidRPr="00E95779" w:rsidRDefault="006E1E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vAlign w:val="center"/>
          </w:tcPr>
          <w:p w14:paraId="72D8F4FD" w14:textId="77777777" w:rsidR="006E1EFA" w:rsidRPr="00E95779" w:rsidRDefault="006E1E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083B70E5" w14:textId="77777777" w:rsidR="006E1EFA" w:rsidRPr="00E95779" w:rsidRDefault="006E1EF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C94" w:rsidRPr="00C075DE" w14:paraId="64BF0BFE" w14:textId="77777777">
        <w:trPr>
          <w:trHeight w:val="60"/>
        </w:trPr>
        <w:tc>
          <w:tcPr>
            <w:tcW w:w="3649" w:type="dxa"/>
          </w:tcPr>
          <w:p w14:paraId="5DE31927" w14:textId="77777777" w:rsidR="00E97C94" w:rsidRPr="00E95779" w:rsidRDefault="00E97C94" w:rsidP="00E97C94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6C48E4FA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438535AB" w14:textId="218A9849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278" w:type="dxa"/>
          </w:tcPr>
          <w:p w14:paraId="6868BBDB" w14:textId="77777777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14FBBF7D" w14:textId="77777777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8" w:type="dxa"/>
          </w:tcPr>
          <w:p w14:paraId="18EDECB7" w14:textId="77777777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7A9ED4D6" w14:textId="510C450D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275" w:type="dxa"/>
          </w:tcPr>
          <w:p w14:paraId="3A5803F6" w14:textId="77777777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5D9CD5B3" w14:textId="77777777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97C94" w:rsidRPr="00C075DE" w14:paraId="22F603BD" w14:textId="77777777">
        <w:trPr>
          <w:trHeight w:val="421"/>
        </w:trPr>
        <w:tc>
          <w:tcPr>
            <w:tcW w:w="3649" w:type="dxa"/>
          </w:tcPr>
          <w:p w14:paraId="103BF28F" w14:textId="77777777" w:rsidR="00E97C94" w:rsidRPr="00E95779" w:rsidRDefault="00E97C94" w:rsidP="00E97C94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66D4FEE9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9" w:type="dxa"/>
          </w:tcPr>
          <w:p w14:paraId="14441BDF" w14:textId="77777777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8" w:type="dxa"/>
          </w:tcPr>
          <w:p w14:paraId="13EDEAB8" w14:textId="77777777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29524ADE" w14:textId="77777777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8" w:type="dxa"/>
          </w:tcPr>
          <w:p w14:paraId="550EFF10" w14:textId="77777777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3B5BEF8A" w14:textId="77777777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5" w:type="dxa"/>
          </w:tcPr>
          <w:p w14:paraId="51015C18" w14:textId="77777777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3C36F231" w14:textId="77777777" w:rsidR="00E97C94" w:rsidRPr="00E95779" w:rsidRDefault="00E97C94" w:rsidP="00E97C94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97C94" w:rsidRPr="00C075DE" w14:paraId="14737CE2" w14:textId="77777777">
        <w:trPr>
          <w:trHeight w:val="421"/>
        </w:trPr>
        <w:tc>
          <w:tcPr>
            <w:tcW w:w="3649" w:type="dxa"/>
          </w:tcPr>
          <w:p w14:paraId="52FA3D81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2" w:type="dxa"/>
          </w:tcPr>
          <w:p w14:paraId="65166184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54" w:type="dxa"/>
            <w:gridSpan w:val="7"/>
          </w:tcPr>
          <w:p w14:paraId="26A7F51F" w14:textId="77777777" w:rsidR="00E97C94" w:rsidRPr="00E95779" w:rsidRDefault="00E97C94" w:rsidP="00E97C9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957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05E63" w:rsidRPr="00C075DE" w14:paraId="0B4BFF72" w14:textId="77777777" w:rsidTr="00DB0225">
        <w:trPr>
          <w:trHeight w:val="421"/>
        </w:trPr>
        <w:tc>
          <w:tcPr>
            <w:tcW w:w="3649" w:type="dxa"/>
          </w:tcPr>
          <w:p w14:paraId="610EE31E" w14:textId="4A574CAA" w:rsidR="00F05E63" w:rsidRPr="00E95779" w:rsidRDefault="00F05E63" w:rsidP="00DB0225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42" w:type="dxa"/>
          </w:tcPr>
          <w:p w14:paraId="132BD7FC" w14:textId="77777777" w:rsidR="00F05E63" w:rsidRPr="00E95779" w:rsidRDefault="00F05E63" w:rsidP="00DB022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29" w:type="dxa"/>
          </w:tcPr>
          <w:p w14:paraId="1409A01D" w14:textId="77777777" w:rsidR="00F05E63" w:rsidRPr="00031A11" w:rsidRDefault="00F05E63" w:rsidP="00DB0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193,939</w:t>
            </w:r>
          </w:p>
        </w:tc>
        <w:tc>
          <w:tcPr>
            <w:tcW w:w="278" w:type="dxa"/>
          </w:tcPr>
          <w:p w14:paraId="5050298A" w14:textId="77777777" w:rsidR="00F05E63" w:rsidRPr="00E95779" w:rsidRDefault="00F05E63" w:rsidP="00DB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2E566508" w14:textId="77777777" w:rsidR="00F05E63" w:rsidRPr="00E95779" w:rsidRDefault="00F05E63" w:rsidP="00DB0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154,037</w:t>
            </w:r>
          </w:p>
        </w:tc>
        <w:tc>
          <w:tcPr>
            <w:tcW w:w="278" w:type="dxa"/>
          </w:tcPr>
          <w:p w14:paraId="436EABD6" w14:textId="77777777" w:rsidR="00F05E63" w:rsidRPr="00E95779" w:rsidRDefault="00F05E63" w:rsidP="00DB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07C318F9" w14:textId="77777777" w:rsidR="00F05E63" w:rsidRPr="00E95779" w:rsidRDefault="00F05E63" w:rsidP="00DB022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180,206</w:t>
            </w:r>
          </w:p>
        </w:tc>
        <w:tc>
          <w:tcPr>
            <w:tcW w:w="275" w:type="dxa"/>
          </w:tcPr>
          <w:p w14:paraId="62A1AEF8" w14:textId="77777777" w:rsidR="00F05E63" w:rsidRPr="00E95779" w:rsidRDefault="00F05E63" w:rsidP="00DB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FC247DE" w14:textId="77777777" w:rsidR="00F05E63" w:rsidRPr="00E95779" w:rsidRDefault="00F05E63" w:rsidP="00DB022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139,563</w:t>
            </w:r>
          </w:p>
        </w:tc>
      </w:tr>
      <w:tr w:rsidR="00E97C94" w:rsidRPr="00C075DE" w14:paraId="726B903C" w14:textId="77777777">
        <w:trPr>
          <w:trHeight w:val="433"/>
        </w:trPr>
        <w:tc>
          <w:tcPr>
            <w:tcW w:w="3649" w:type="dxa"/>
          </w:tcPr>
          <w:p w14:paraId="2D8A9CAE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42" w:type="dxa"/>
          </w:tcPr>
          <w:p w14:paraId="39A989FD" w14:textId="77777777" w:rsidR="00E97C94" w:rsidRPr="00E95779" w:rsidRDefault="00E97C94" w:rsidP="00E97C9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381F9364" w14:textId="0779B69E" w:rsidR="00E97C94" w:rsidRPr="00031A11" w:rsidRDefault="00EC0765" w:rsidP="00E9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193,786</w:t>
            </w:r>
          </w:p>
        </w:tc>
        <w:tc>
          <w:tcPr>
            <w:tcW w:w="278" w:type="dxa"/>
          </w:tcPr>
          <w:p w14:paraId="2E662D0F" w14:textId="77777777" w:rsidR="00E97C94" w:rsidRPr="00D2681F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20DB681A" w14:textId="77777777" w:rsidR="00E97C94" w:rsidRPr="00E95779" w:rsidRDefault="00E97C94" w:rsidP="00E9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245,467</w:t>
            </w:r>
          </w:p>
        </w:tc>
        <w:tc>
          <w:tcPr>
            <w:tcW w:w="278" w:type="dxa"/>
          </w:tcPr>
          <w:p w14:paraId="1C356425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474FA9D8" w14:textId="49EC0814" w:rsidR="00E97C94" w:rsidRPr="00E95779" w:rsidRDefault="00EC0765" w:rsidP="00E97C9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154,354</w:t>
            </w:r>
          </w:p>
        </w:tc>
        <w:tc>
          <w:tcPr>
            <w:tcW w:w="275" w:type="dxa"/>
          </w:tcPr>
          <w:p w14:paraId="5633AB78" w14:textId="77777777" w:rsidR="00E97C94" w:rsidRPr="00D2681F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1745F8EE" w14:textId="77777777" w:rsidR="00E97C94" w:rsidRPr="00E95779" w:rsidRDefault="00E97C94" w:rsidP="00E97C9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218,070</w:t>
            </w:r>
          </w:p>
        </w:tc>
      </w:tr>
      <w:tr w:rsidR="00E97C94" w:rsidRPr="00C075DE" w14:paraId="206DE1BE" w14:textId="77777777">
        <w:trPr>
          <w:trHeight w:val="60"/>
        </w:trPr>
        <w:tc>
          <w:tcPr>
            <w:tcW w:w="3649" w:type="dxa"/>
          </w:tcPr>
          <w:p w14:paraId="22BE8256" w14:textId="77777777" w:rsidR="00E97C94" w:rsidRPr="00E95779" w:rsidRDefault="00E97C94" w:rsidP="00E97C94">
            <w:pPr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42" w:type="dxa"/>
          </w:tcPr>
          <w:p w14:paraId="019AD90A" w14:textId="77777777" w:rsidR="00E97C94" w:rsidRPr="00E95779" w:rsidRDefault="00E97C94" w:rsidP="00E97C9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2C850629" w14:textId="128AB955" w:rsidR="00E97C94" w:rsidRPr="00031A11" w:rsidRDefault="00EC0765" w:rsidP="00E9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171,801</w:t>
            </w:r>
          </w:p>
        </w:tc>
        <w:tc>
          <w:tcPr>
            <w:tcW w:w="278" w:type="dxa"/>
          </w:tcPr>
          <w:p w14:paraId="064A2F36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6701E133" w14:textId="77777777" w:rsidR="00E97C94" w:rsidRPr="00E95779" w:rsidRDefault="00E97C94" w:rsidP="00E9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154,962</w:t>
            </w:r>
          </w:p>
        </w:tc>
        <w:tc>
          <w:tcPr>
            <w:tcW w:w="278" w:type="dxa"/>
          </w:tcPr>
          <w:p w14:paraId="4E295B06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2395D025" w14:textId="302030EF" w:rsidR="00E97C94" w:rsidRPr="00E95779" w:rsidRDefault="00EC0765" w:rsidP="00E97C9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167,918</w:t>
            </w:r>
          </w:p>
        </w:tc>
        <w:tc>
          <w:tcPr>
            <w:tcW w:w="275" w:type="dxa"/>
          </w:tcPr>
          <w:p w14:paraId="455EE28C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425FD28" w14:textId="77777777" w:rsidR="00E97C94" w:rsidRPr="00E95779" w:rsidRDefault="00E97C94" w:rsidP="00E97C9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138,547</w:t>
            </w:r>
          </w:p>
        </w:tc>
      </w:tr>
      <w:tr w:rsidR="00E97C94" w:rsidRPr="00C075DE" w14:paraId="3845DA53" w14:textId="77777777">
        <w:trPr>
          <w:trHeight w:val="60"/>
        </w:trPr>
        <w:tc>
          <w:tcPr>
            <w:tcW w:w="3649" w:type="dxa"/>
          </w:tcPr>
          <w:p w14:paraId="3279F351" w14:textId="77777777" w:rsidR="00E97C94" w:rsidRPr="00E95779" w:rsidRDefault="00E97C94" w:rsidP="00E97C94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</w:t>
            </w:r>
          </w:p>
        </w:tc>
        <w:tc>
          <w:tcPr>
            <w:tcW w:w="842" w:type="dxa"/>
          </w:tcPr>
          <w:p w14:paraId="0B78343C" w14:textId="77777777" w:rsidR="00E97C94" w:rsidRPr="00E95779" w:rsidRDefault="00E97C94" w:rsidP="00E97C9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1D78920E" w14:textId="23EB2CB4" w:rsidR="00E97C94" w:rsidRPr="00031A11" w:rsidRDefault="00EC0765" w:rsidP="00E9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79,600</w:t>
            </w:r>
          </w:p>
        </w:tc>
        <w:tc>
          <w:tcPr>
            <w:tcW w:w="278" w:type="dxa"/>
          </w:tcPr>
          <w:p w14:paraId="3587D5AA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371CA58A" w14:textId="77777777" w:rsidR="00E97C94" w:rsidRPr="00E95779" w:rsidRDefault="00E97C94" w:rsidP="00E9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53,626</w:t>
            </w:r>
          </w:p>
        </w:tc>
        <w:tc>
          <w:tcPr>
            <w:tcW w:w="278" w:type="dxa"/>
          </w:tcPr>
          <w:p w14:paraId="61075D3F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729129FA" w14:textId="0267BAA7" w:rsidR="00E97C94" w:rsidRPr="00E95779" w:rsidRDefault="007E0A6D" w:rsidP="00E97C9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</w:t>
            </w:r>
            <w:r w:rsidR="001A52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275" w:type="dxa"/>
          </w:tcPr>
          <w:p w14:paraId="460451D5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EC43584" w14:textId="77777777" w:rsidR="00E97C94" w:rsidRPr="00E95779" w:rsidRDefault="00E97C94" w:rsidP="00E97C9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50,288</w:t>
            </w:r>
          </w:p>
        </w:tc>
      </w:tr>
      <w:tr w:rsidR="00E97C94" w:rsidRPr="00C075DE" w14:paraId="3F71B77B" w14:textId="77777777">
        <w:trPr>
          <w:trHeight w:val="421"/>
        </w:trPr>
        <w:tc>
          <w:tcPr>
            <w:tcW w:w="3649" w:type="dxa"/>
          </w:tcPr>
          <w:p w14:paraId="6AD58608" w14:textId="77777777" w:rsidR="00E97C94" w:rsidRPr="00E95779" w:rsidRDefault="00E97C94" w:rsidP="00E97C94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42" w:type="dxa"/>
          </w:tcPr>
          <w:p w14:paraId="1C83BF9E" w14:textId="77777777" w:rsidR="00E97C94" w:rsidRPr="00E95779" w:rsidRDefault="00E97C94" w:rsidP="00E97C9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55ADAA8" w14:textId="07F51E53" w:rsidR="00E97C94" w:rsidRPr="00031A11" w:rsidRDefault="00EC0765" w:rsidP="00E9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24,643</w:t>
            </w:r>
          </w:p>
        </w:tc>
        <w:tc>
          <w:tcPr>
            <w:tcW w:w="278" w:type="dxa"/>
          </w:tcPr>
          <w:p w14:paraId="098312BC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04727684" w14:textId="77777777" w:rsidR="00E97C94" w:rsidRPr="00E95779" w:rsidRDefault="00E97C94" w:rsidP="00E9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37,681</w:t>
            </w:r>
          </w:p>
        </w:tc>
        <w:tc>
          <w:tcPr>
            <w:tcW w:w="278" w:type="dxa"/>
          </w:tcPr>
          <w:p w14:paraId="36394C9E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4F3D18BF" w14:textId="6E5787AC" w:rsidR="00E97C94" w:rsidRPr="00E95779" w:rsidRDefault="007E0A6D" w:rsidP="00E97C9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27,562</w:t>
            </w:r>
          </w:p>
        </w:tc>
        <w:tc>
          <w:tcPr>
            <w:tcW w:w="275" w:type="dxa"/>
          </w:tcPr>
          <w:p w14:paraId="75EB3EEF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CDA5813" w14:textId="77777777" w:rsidR="00E97C94" w:rsidRPr="00E95779" w:rsidRDefault="00E97C94" w:rsidP="00E97C9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38,587</w:t>
            </w:r>
          </w:p>
        </w:tc>
      </w:tr>
      <w:tr w:rsidR="00E97C94" w:rsidRPr="00C075DE" w14:paraId="058A1804" w14:textId="77777777">
        <w:trPr>
          <w:trHeight w:val="433"/>
        </w:trPr>
        <w:tc>
          <w:tcPr>
            <w:tcW w:w="3649" w:type="dxa"/>
          </w:tcPr>
          <w:p w14:paraId="0898B6B7" w14:textId="77777777" w:rsidR="00E97C94" w:rsidRPr="00E95779" w:rsidRDefault="00E97C94" w:rsidP="00E97C94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dxa"/>
          </w:tcPr>
          <w:p w14:paraId="65A63377" w14:textId="77777777" w:rsidR="00E97C94" w:rsidRPr="00E95779" w:rsidRDefault="00E97C94" w:rsidP="00E97C9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41143C8" w14:textId="427C6AF4" w:rsidR="00E97C94" w:rsidRPr="00031A11" w:rsidRDefault="00EC0765" w:rsidP="00E9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663,769</w:t>
            </w:r>
          </w:p>
        </w:tc>
        <w:tc>
          <w:tcPr>
            <w:tcW w:w="278" w:type="dxa"/>
          </w:tcPr>
          <w:p w14:paraId="15622A8C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7206FCFF" w14:textId="77777777" w:rsidR="00E97C94" w:rsidRPr="00E95779" w:rsidRDefault="00E97C94" w:rsidP="00E97C9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645,773</w:t>
            </w:r>
          </w:p>
        </w:tc>
        <w:tc>
          <w:tcPr>
            <w:tcW w:w="278" w:type="dxa"/>
          </w:tcPr>
          <w:p w14:paraId="1124AF10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475CA5FF" w14:textId="3B9D9246" w:rsidR="00E97C94" w:rsidRPr="00E95779" w:rsidRDefault="007E0A6D" w:rsidP="00E97C9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7E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602,748</w:t>
            </w:r>
          </w:p>
        </w:tc>
        <w:tc>
          <w:tcPr>
            <w:tcW w:w="275" w:type="dxa"/>
          </w:tcPr>
          <w:p w14:paraId="4858EF6B" w14:textId="77777777" w:rsidR="00E97C94" w:rsidRPr="00E95779" w:rsidRDefault="00E97C94" w:rsidP="00E9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6E5B62A" w14:textId="77777777" w:rsidR="00E97C94" w:rsidRPr="00E95779" w:rsidRDefault="00E97C94" w:rsidP="00E97C9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F3847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585,055</w:t>
            </w:r>
          </w:p>
        </w:tc>
      </w:tr>
    </w:tbl>
    <w:p w14:paraId="04F04AEC" w14:textId="1BC94278" w:rsidR="000B65BB" w:rsidRPr="00131479" w:rsidRDefault="000B65BB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55AB88F" w14:textId="185EA2F7" w:rsidR="00EC3A9E" w:rsidRDefault="00EC3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2541544" w14:textId="468E1ABF" w:rsidR="007310BF" w:rsidRDefault="007310BF" w:rsidP="00946D30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การจ่ายโดยใช้หุ้นเป็นเกณฑ์</w:t>
      </w:r>
    </w:p>
    <w:p w14:paraId="7EC0BEDF" w14:textId="77A991BE" w:rsidR="007310BF" w:rsidRPr="00131479" w:rsidRDefault="007310BF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3F491DC2" w14:textId="47081254" w:rsidR="000136FE" w:rsidRPr="002C56F1" w:rsidRDefault="000136FE" w:rsidP="002C56F1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C56F1">
        <w:rPr>
          <w:rFonts w:asciiTheme="majorBidi" w:hAnsiTheme="majorBidi" w:cstheme="majorBidi"/>
          <w:i/>
          <w:iCs/>
          <w:sz w:val="30"/>
          <w:szCs w:val="30"/>
          <w:cs/>
        </w:rPr>
        <w:t>โครงการ</w:t>
      </w:r>
      <w:r w:rsidRPr="002C56F1">
        <w:rPr>
          <w:rFonts w:asciiTheme="majorBidi" w:hAnsiTheme="majorBidi"/>
          <w:i/>
          <w:iCs/>
          <w:sz w:val="30"/>
          <w:szCs w:val="30"/>
          <w:cs/>
        </w:rPr>
        <w:t>สะสมหุ้นสำหรับพนักงาน (</w:t>
      </w:r>
      <w:r w:rsidRPr="002C56F1">
        <w:rPr>
          <w:rFonts w:asciiTheme="majorBidi" w:hAnsiTheme="majorBidi" w:cstheme="majorBidi"/>
          <w:i/>
          <w:iCs/>
          <w:sz w:val="30"/>
          <w:szCs w:val="30"/>
        </w:rPr>
        <w:t>EJIP)</w:t>
      </w:r>
    </w:p>
    <w:p w14:paraId="408782B8" w14:textId="77777777" w:rsidR="000136FE" w:rsidRPr="00131479" w:rsidRDefault="000136FE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436763CD" w14:textId="350E7123" w:rsidR="007310BF" w:rsidRDefault="007310BF" w:rsidP="007310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ในการ</w:t>
      </w:r>
      <w:r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8C2EBE" w:rsidRPr="008C2EBE">
        <w:rPr>
          <w:rFonts w:ascii="Angsana New" w:hAnsi="Angsana New"/>
          <w:spacing w:val="-4"/>
          <w:sz w:val="30"/>
          <w:szCs w:val="30"/>
        </w:rPr>
        <w:t>27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8C2EBE" w:rsidRPr="008C2EBE">
        <w:rPr>
          <w:rFonts w:ascii="Angsana New" w:hAnsi="Angsana New"/>
          <w:spacing w:val="-4"/>
          <w:sz w:val="30"/>
          <w:szCs w:val="30"/>
        </w:rPr>
        <w:t>2566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>
        <w:rPr>
          <w:rFonts w:asciiTheme="majorBidi" w:hAnsiTheme="majorBidi"/>
          <w:sz w:val="30"/>
          <w:szCs w:val="30"/>
        </w:rPr>
        <w:t xml:space="preserve">(EJIP) </w:t>
      </w:r>
      <w:r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8C2EBE" w:rsidRPr="008C2EBE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8C2EBE" w:rsidRPr="008C2EBE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8C2EBE" w:rsidRPr="008C2EBE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8C2EBE" w:rsidRPr="008C2EBE">
        <w:rPr>
          <w:rFonts w:asciiTheme="majorBidi" w:hAnsiTheme="majorBidi"/>
          <w:sz w:val="30"/>
          <w:szCs w:val="30"/>
        </w:rPr>
        <w:t>15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8C2EBE" w:rsidRPr="008C2EBE">
        <w:rPr>
          <w:rFonts w:asciiTheme="majorBidi" w:hAnsiTheme="majorBidi"/>
          <w:sz w:val="30"/>
          <w:szCs w:val="30"/>
        </w:rPr>
        <w:t>85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706C93CD" w14:textId="31F6CD50" w:rsidR="007310BF" w:rsidRPr="00131479" w:rsidRDefault="007310BF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9BF1400" w14:textId="3D0098B0" w:rsidR="006B3B70" w:rsidRDefault="006B3B70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B3B70">
        <w:rPr>
          <w:rFonts w:ascii="Angsana New" w:hAnsi="Angsana New"/>
          <w:spacing w:val="-4"/>
          <w:sz w:val="30"/>
          <w:szCs w:val="30"/>
          <w:cs/>
        </w:rPr>
        <w:t>ในการ</w:t>
      </w:r>
      <w:r w:rsidRPr="006B3B70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 w:rsidRPr="006B3B7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8C2EBE" w:rsidRPr="008C2EBE">
        <w:rPr>
          <w:rFonts w:ascii="Angsana New" w:hAnsi="Angsana New"/>
          <w:spacing w:val="-4"/>
          <w:sz w:val="30"/>
          <w:szCs w:val="30"/>
        </w:rPr>
        <w:t>1</w:t>
      </w:r>
      <w:r w:rsidRPr="002C56F1">
        <w:rPr>
          <w:rFonts w:ascii="Angsana New" w:hAnsi="Angsana New"/>
          <w:spacing w:val="-4"/>
          <w:sz w:val="30"/>
          <w:szCs w:val="30"/>
        </w:rPr>
        <w:t xml:space="preserve"> </w:t>
      </w:r>
      <w:r w:rsidRPr="002C56F1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8C2EBE" w:rsidRPr="008C2EBE">
        <w:rPr>
          <w:rFonts w:ascii="Angsana New" w:hAnsi="Angsana New"/>
          <w:spacing w:val="-4"/>
          <w:sz w:val="30"/>
          <w:szCs w:val="30"/>
        </w:rPr>
        <w:t>2567</w:t>
      </w:r>
      <w:r w:rsidRPr="006B3B70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 w:rsidRPr="006B3B70"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 w:rsidRPr="006B3B70">
        <w:rPr>
          <w:rFonts w:asciiTheme="majorBidi" w:hAnsiTheme="majorBidi"/>
          <w:sz w:val="30"/>
          <w:szCs w:val="30"/>
        </w:rPr>
        <w:t xml:space="preserve">(EJIP)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8C2EBE" w:rsidRPr="008C2EBE">
        <w:rPr>
          <w:rFonts w:asciiTheme="majorBidi" w:hAnsiTheme="majorBidi"/>
          <w:sz w:val="30"/>
          <w:szCs w:val="30"/>
        </w:rPr>
        <w:t>3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8C2EBE" w:rsidRPr="008C2EBE">
        <w:rPr>
          <w:rFonts w:asciiTheme="majorBidi" w:hAnsiTheme="majorBidi"/>
          <w:sz w:val="30"/>
          <w:szCs w:val="30"/>
        </w:rPr>
        <w:t>1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8C2EBE" w:rsidRPr="008C2EBE">
        <w:rPr>
          <w:rFonts w:asciiTheme="majorBidi" w:hAnsiTheme="majorBidi"/>
          <w:sz w:val="30"/>
          <w:szCs w:val="30"/>
        </w:rPr>
        <w:t>10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8C2EBE" w:rsidRPr="008C2EBE">
        <w:rPr>
          <w:rFonts w:asciiTheme="majorBidi" w:hAnsiTheme="majorBidi"/>
          <w:sz w:val="30"/>
          <w:szCs w:val="30"/>
        </w:rPr>
        <w:t>15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8C2EBE" w:rsidRPr="008C2EBE">
        <w:rPr>
          <w:rFonts w:asciiTheme="majorBidi" w:hAnsiTheme="majorBidi"/>
          <w:sz w:val="30"/>
          <w:szCs w:val="30"/>
        </w:rPr>
        <w:t>85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10D0C075" w14:textId="586D6462" w:rsidR="00B31825" w:rsidRPr="00131479" w:rsidRDefault="00B31825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1EBE119" w14:textId="167B3C9B" w:rsidR="007450C5" w:rsidRDefault="007450C5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17F9E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8C2EBE" w:rsidRPr="008C2EBE">
        <w:rPr>
          <w:rFonts w:asciiTheme="majorBidi" w:hAnsiTheme="majorBidi"/>
          <w:sz w:val="30"/>
          <w:szCs w:val="30"/>
        </w:rPr>
        <w:t>16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="00564867" w:rsidRPr="00B17F9E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8C2EBE" w:rsidRPr="008C2EBE">
        <w:rPr>
          <w:rFonts w:asciiTheme="majorBidi" w:hAnsiTheme="majorBidi"/>
          <w:sz w:val="30"/>
          <w:szCs w:val="30"/>
        </w:rPr>
        <w:t>2568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>ที่ประชุมมีมติอนุมัติโครงการสะสมหุ้นสำหรับพนักงาน (</w:t>
      </w:r>
      <w:r w:rsidRPr="00B17F9E">
        <w:rPr>
          <w:rFonts w:asciiTheme="majorBidi" w:hAnsiTheme="majorBidi"/>
          <w:sz w:val="30"/>
          <w:szCs w:val="30"/>
        </w:rPr>
        <w:t xml:space="preserve">EJIP) </w:t>
      </w:r>
      <w:r w:rsidRPr="00B17F9E">
        <w:rPr>
          <w:rFonts w:asciiTheme="majorBidi" w:hAnsiTheme="majorBidi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8C2EBE" w:rsidRPr="008C2EBE">
        <w:rPr>
          <w:rFonts w:asciiTheme="majorBidi" w:hAnsiTheme="majorBidi"/>
          <w:sz w:val="30"/>
          <w:szCs w:val="30"/>
        </w:rPr>
        <w:t>3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ปี โดยมีระยะเวลาจ่ายเงินสมทบ </w:t>
      </w:r>
      <w:r w:rsidR="008C2EBE" w:rsidRPr="008C2EBE">
        <w:rPr>
          <w:rFonts w:asciiTheme="majorBidi" w:hAnsiTheme="majorBidi"/>
          <w:sz w:val="30"/>
          <w:szCs w:val="30"/>
        </w:rPr>
        <w:t>1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8C2EBE" w:rsidRPr="008C2EBE">
        <w:rPr>
          <w:rFonts w:asciiTheme="majorBidi" w:hAnsiTheme="majorBidi"/>
          <w:sz w:val="30"/>
          <w:szCs w:val="30"/>
        </w:rPr>
        <w:t>10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8C2EBE" w:rsidRPr="008C2EBE">
        <w:rPr>
          <w:rFonts w:asciiTheme="majorBidi" w:hAnsiTheme="majorBidi"/>
          <w:sz w:val="30"/>
          <w:szCs w:val="30"/>
        </w:rPr>
        <w:t>15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8C2EBE" w:rsidRPr="008C2EBE">
        <w:rPr>
          <w:rFonts w:asciiTheme="majorBidi" w:hAnsiTheme="majorBidi"/>
          <w:sz w:val="30"/>
          <w:szCs w:val="30"/>
        </w:rPr>
        <w:t>85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>ของเงินสมทบของโครงการในทุกเดือน</w:t>
      </w:r>
    </w:p>
    <w:p w14:paraId="7A8B6AC5" w14:textId="77777777" w:rsidR="00C63EC7" w:rsidRDefault="00C63EC7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40A42A1" w14:textId="531A0E12" w:rsidR="00C63EC7" w:rsidRDefault="00C63EC7" w:rsidP="00C63E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04F61">
        <w:rPr>
          <w:rFonts w:asciiTheme="majorBidi" w:hAnsiTheme="majorBidi"/>
          <w:sz w:val="30"/>
          <w:szCs w:val="30"/>
          <w:cs/>
        </w:rPr>
        <w:t>ในการประชุมคณะกรรมการบริษัท เมื่อวันที่</w:t>
      </w:r>
      <w:r w:rsidRPr="00B04F61">
        <w:rPr>
          <w:rFonts w:asciiTheme="majorBidi" w:hAnsiTheme="majorBidi" w:hint="cs"/>
          <w:sz w:val="30"/>
          <w:szCs w:val="30"/>
          <w:cs/>
        </w:rPr>
        <w:t xml:space="preserve"> </w:t>
      </w:r>
      <w:r w:rsidR="007215A9" w:rsidRPr="00B04F61">
        <w:rPr>
          <w:rFonts w:asciiTheme="majorBidi" w:hAnsiTheme="majorBidi"/>
          <w:sz w:val="30"/>
          <w:szCs w:val="30"/>
        </w:rPr>
        <w:t xml:space="preserve">22 </w:t>
      </w:r>
      <w:r w:rsidR="00B04F61" w:rsidRPr="00B04F61">
        <w:rPr>
          <w:rFonts w:asciiTheme="majorBidi" w:hAnsiTheme="majorBidi" w:hint="cs"/>
          <w:sz w:val="30"/>
          <w:szCs w:val="30"/>
          <w:cs/>
        </w:rPr>
        <w:t>เมษายน</w:t>
      </w:r>
      <w:r w:rsidRPr="00B04F61">
        <w:rPr>
          <w:rFonts w:asciiTheme="majorBidi" w:hAnsiTheme="majorBidi" w:hint="cs"/>
          <w:sz w:val="30"/>
          <w:szCs w:val="30"/>
          <w:cs/>
        </w:rPr>
        <w:t xml:space="preserve"> </w:t>
      </w:r>
      <w:r w:rsidRPr="00B04F61">
        <w:rPr>
          <w:rFonts w:asciiTheme="majorBidi" w:hAnsiTheme="majorBidi"/>
          <w:sz w:val="30"/>
          <w:szCs w:val="30"/>
        </w:rPr>
        <w:t xml:space="preserve">2569 </w:t>
      </w:r>
      <w:r w:rsidRPr="00B04F61">
        <w:rPr>
          <w:rFonts w:asciiTheme="majorBidi" w:hAnsiTheme="majorBidi"/>
          <w:sz w:val="30"/>
          <w:szCs w:val="30"/>
          <w:cs/>
        </w:rPr>
        <w:t>ที่ประชุมมีมติอนุมัติโครงการสะสมหุ้นสำหรับพนักงาน (</w:t>
      </w:r>
      <w:r w:rsidRPr="00B04F61">
        <w:rPr>
          <w:rFonts w:asciiTheme="majorBidi" w:hAnsiTheme="majorBidi"/>
          <w:sz w:val="30"/>
          <w:szCs w:val="30"/>
        </w:rPr>
        <w:t xml:space="preserve">EJIP) </w:t>
      </w:r>
      <w:r w:rsidRPr="00B04F61">
        <w:rPr>
          <w:rFonts w:asciiTheme="majorBidi" w:hAnsiTheme="majorBidi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Pr="00B04F61">
        <w:rPr>
          <w:rFonts w:asciiTheme="majorBidi" w:hAnsiTheme="majorBidi"/>
          <w:sz w:val="30"/>
          <w:szCs w:val="30"/>
        </w:rPr>
        <w:t xml:space="preserve">3 </w:t>
      </w:r>
      <w:r w:rsidRPr="00B04F61">
        <w:rPr>
          <w:rFonts w:asciiTheme="majorBidi" w:hAnsiTheme="majorBidi"/>
          <w:sz w:val="30"/>
          <w:szCs w:val="30"/>
          <w:cs/>
        </w:rPr>
        <w:t xml:space="preserve">ปี โดยมีระยะเวลาจ่ายเงินสมทบ </w:t>
      </w:r>
      <w:r w:rsidRPr="00B04F61">
        <w:rPr>
          <w:rFonts w:asciiTheme="majorBidi" w:hAnsiTheme="majorBidi"/>
          <w:sz w:val="30"/>
          <w:szCs w:val="30"/>
        </w:rPr>
        <w:t xml:space="preserve">1 </w:t>
      </w:r>
      <w:r w:rsidRPr="00B04F61">
        <w:rPr>
          <w:rFonts w:asciiTheme="majorBidi" w:hAnsiTheme="majorBidi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Pr="00B04F61">
        <w:rPr>
          <w:rFonts w:asciiTheme="majorBidi" w:hAnsiTheme="majorBidi"/>
          <w:sz w:val="30"/>
          <w:szCs w:val="30"/>
        </w:rPr>
        <w:t xml:space="preserve">10 </w:t>
      </w:r>
      <w:r w:rsidRPr="00B04F61">
        <w:rPr>
          <w:rFonts w:asciiTheme="majorBidi" w:hAnsiTheme="majorBidi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Pr="00B04F61">
        <w:rPr>
          <w:rFonts w:asciiTheme="majorBidi" w:hAnsiTheme="majorBidi"/>
          <w:sz w:val="30"/>
          <w:szCs w:val="30"/>
        </w:rPr>
        <w:t xml:space="preserve">15 </w:t>
      </w:r>
      <w:r w:rsidRPr="00B04F61">
        <w:rPr>
          <w:rFonts w:asciiTheme="majorBidi" w:hAnsiTheme="majorBidi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Pr="00B04F61">
        <w:rPr>
          <w:rFonts w:asciiTheme="majorBidi" w:hAnsiTheme="majorBidi"/>
          <w:sz w:val="30"/>
          <w:szCs w:val="30"/>
        </w:rPr>
        <w:t xml:space="preserve">85 </w:t>
      </w:r>
      <w:r w:rsidRPr="00B04F61">
        <w:rPr>
          <w:rFonts w:asciiTheme="majorBidi" w:hAnsiTheme="majorBidi"/>
          <w:sz w:val="30"/>
          <w:szCs w:val="30"/>
          <w:cs/>
        </w:rPr>
        <w:t>ของเงินสมทบของโครงการในทุกเดือน</w:t>
      </w:r>
    </w:p>
    <w:p w14:paraId="0D404586" w14:textId="6F950E28" w:rsidR="005E49FE" w:rsidRPr="00131479" w:rsidRDefault="005E49FE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5B0566BC" w14:textId="167E9DDB" w:rsidR="000C2A68" w:rsidRPr="00C95D02" w:rsidRDefault="007310BF" w:rsidP="00C95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76CA2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ค่าใช้จ่ายที่เกิดจากรายการจ่ายโดยใช้หุ้นเป็นเกณฑ์ตาม</w:t>
      </w:r>
      <w:r w:rsidRPr="00D76CA2">
        <w:rPr>
          <w:rFonts w:asciiTheme="majorBidi" w:hAnsiTheme="majorBidi"/>
          <w:sz w:val="30"/>
          <w:szCs w:val="30"/>
          <w:cs/>
        </w:rPr>
        <w:t xml:space="preserve">โครงการสะสมหุ้นสำหรับพนักงาน </w:t>
      </w:r>
      <w:r w:rsidRPr="00D76CA2">
        <w:rPr>
          <w:rFonts w:asciiTheme="majorBidi" w:hAnsiTheme="majorBidi"/>
          <w:sz w:val="30"/>
          <w:szCs w:val="30"/>
        </w:rPr>
        <w:t xml:space="preserve">(EJIP) </w:t>
      </w:r>
      <w:r w:rsidRPr="00D76CA2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F847A7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95D02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847A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D76CA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95D02">
        <w:rPr>
          <w:rFonts w:asciiTheme="majorBidi" w:hAnsiTheme="majorBidi" w:cstheme="majorBidi"/>
          <w:sz w:val="30"/>
          <w:szCs w:val="30"/>
        </w:rPr>
        <w:t>30</w:t>
      </w:r>
      <w:r w:rsidR="00C95D02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7E51A8" w:rsidRPr="007E51A8">
        <w:rPr>
          <w:rFonts w:asciiTheme="majorBidi" w:hAnsiTheme="majorBidi"/>
          <w:sz w:val="30"/>
          <w:szCs w:val="30"/>
          <w:cs/>
        </w:rPr>
        <w:t xml:space="preserve"> </w:t>
      </w:r>
      <w:r w:rsidR="007E51A8" w:rsidRPr="007E51A8">
        <w:rPr>
          <w:rFonts w:asciiTheme="majorBidi" w:hAnsiTheme="majorBidi" w:cstheme="majorBidi"/>
          <w:sz w:val="30"/>
          <w:szCs w:val="30"/>
        </w:rPr>
        <w:t xml:space="preserve">2569 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>มีจำนว</w:t>
      </w:r>
      <w:r w:rsidR="00DC251B" w:rsidRPr="00D76CA2">
        <w:rPr>
          <w:rFonts w:asciiTheme="majorBidi" w:hAnsiTheme="majorBidi" w:cstheme="majorBidi" w:hint="cs"/>
          <w:sz w:val="30"/>
          <w:szCs w:val="30"/>
          <w:cs/>
        </w:rPr>
        <w:t>น</w:t>
      </w:r>
      <w:r w:rsidR="008B0FCE">
        <w:rPr>
          <w:rFonts w:asciiTheme="majorBidi" w:hAnsiTheme="majorBidi" w:cstheme="majorBidi"/>
          <w:sz w:val="30"/>
          <w:szCs w:val="30"/>
        </w:rPr>
        <w:t xml:space="preserve"> </w:t>
      </w:r>
      <w:r w:rsidR="00B04F61">
        <w:rPr>
          <w:rFonts w:asciiTheme="majorBidi" w:hAnsiTheme="majorBidi" w:cstheme="majorBidi" w:hint="cs"/>
          <w:sz w:val="30"/>
          <w:szCs w:val="30"/>
          <w:cs/>
        </w:rPr>
        <w:t>9.76</w:t>
      </w:r>
      <w:r w:rsidRPr="00D76CA2">
        <w:rPr>
          <w:rFonts w:asciiTheme="majorBidi" w:hAnsiTheme="majorBidi" w:cstheme="majorBidi"/>
          <w:sz w:val="30"/>
          <w:szCs w:val="30"/>
        </w:rPr>
        <w:t xml:space="preserve"> 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76CA2">
        <w:rPr>
          <w:rFonts w:asciiTheme="majorBidi" w:hAnsiTheme="majorBidi" w:cstheme="majorBidi"/>
          <w:sz w:val="30"/>
          <w:szCs w:val="30"/>
        </w:rPr>
        <w:br/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E51A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95D02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7E51A8" w:rsidRPr="007E51A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95D02">
        <w:rPr>
          <w:rFonts w:asciiTheme="majorBidi" w:hAnsiTheme="majorBidi" w:cstheme="majorBidi"/>
          <w:i/>
          <w:iCs/>
          <w:sz w:val="30"/>
          <w:szCs w:val="30"/>
        </w:rPr>
        <w:t>69</w:t>
      </w:r>
      <w:r w:rsidR="007E51A8" w:rsidRPr="007E51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1DAA12D" w14:textId="3D667209" w:rsidR="00687E54" w:rsidRDefault="00687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0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28"/>
        <w:gridCol w:w="1530"/>
        <w:gridCol w:w="270"/>
        <w:gridCol w:w="1440"/>
      </w:tblGrid>
      <w:tr w:rsidR="005E49FE" w:rsidRPr="00AF3847" w14:paraId="2DCD5836" w14:textId="77777777">
        <w:trPr>
          <w:trHeight w:val="86"/>
        </w:trPr>
        <w:tc>
          <w:tcPr>
            <w:tcW w:w="5828" w:type="dxa"/>
          </w:tcPr>
          <w:p w14:paraId="79D5C13C" w14:textId="77777777" w:rsidR="005E49FE" w:rsidRPr="0085329F" w:rsidRDefault="005E49FE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32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สำรองการจ่ายโด</w:t>
            </w:r>
            <w:r w:rsidRPr="008532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Pr="008532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ใช้หุ้นเป็นเกณฑ์</w:t>
            </w:r>
          </w:p>
        </w:tc>
        <w:tc>
          <w:tcPr>
            <w:tcW w:w="3240" w:type="dxa"/>
            <w:gridSpan w:val="3"/>
          </w:tcPr>
          <w:p w14:paraId="18631FF2" w14:textId="77777777" w:rsidR="005E49FE" w:rsidRPr="00AF3847" w:rsidRDefault="005E49FE">
            <w:pPr>
              <w:ind w:left="234" w:hanging="2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E49FE" w:rsidRPr="00AF3847" w14:paraId="0053D0A8" w14:textId="77777777">
        <w:trPr>
          <w:trHeight w:hRule="exact" w:val="432"/>
        </w:trPr>
        <w:tc>
          <w:tcPr>
            <w:tcW w:w="5828" w:type="dxa"/>
          </w:tcPr>
          <w:p w14:paraId="4485D07D" w14:textId="77777777" w:rsidR="005E49FE" w:rsidRPr="00AF3847" w:rsidRDefault="005E49F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9C234D" w14:textId="77777777" w:rsidR="005E49FE" w:rsidRPr="00AF3847" w:rsidRDefault="005E49FE">
            <w:pPr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D031D48" w14:textId="77777777" w:rsidR="005E49FE" w:rsidRPr="00AF3847" w:rsidRDefault="005E49F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874AF8" w14:textId="77777777" w:rsidR="005E49FE" w:rsidRPr="00AF3847" w:rsidRDefault="005E49FE">
            <w:pPr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E49FE" w:rsidRPr="00AF3847" w14:paraId="72C78611" w14:textId="77777777">
        <w:trPr>
          <w:trHeight w:hRule="exact" w:val="432"/>
        </w:trPr>
        <w:tc>
          <w:tcPr>
            <w:tcW w:w="5828" w:type="dxa"/>
          </w:tcPr>
          <w:p w14:paraId="2A78783A" w14:textId="77777777" w:rsidR="005E49FE" w:rsidRPr="00AF3847" w:rsidRDefault="005E49FE">
            <w:pPr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6AA90F94" w14:textId="77777777" w:rsidR="005E49FE" w:rsidRPr="00AF3847" w:rsidRDefault="005E49FE">
            <w:pPr>
              <w:ind w:left="234" w:hanging="2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21E07" w:rsidRPr="00AF3847" w14:paraId="051D0149" w14:textId="77777777">
        <w:trPr>
          <w:trHeight w:hRule="exact" w:val="432"/>
        </w:trPr>
        <w:tc>
          <w:tcPr>
            <w:tcW w:w="5828" w:type="dxa"/>
          </w:tcPr>
          <w:p w14:paraId="6B6F2A31" w14:textId="58A3692F" w:rsidR="00521E07" w:rsidRPr="00AF3847" w:rsidRDefault="00521E07" w:rsidP="00521E0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B288EC" w14:textId="34140C0C" w:rsidR="00521E07" w:rsidRPr="00A82393" w:rsidRDefault="00521E07" w:rsidP="00521E07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26,532</w:t>
            </w:r>
          </w:p>
        </w:tc>
        <w:tc>
          <w:tcPr>
            <w:tcW w:w="270" w:type="dxa"/>
          </w:tcPr>
          <w:p w14:paraId="363B8799" w14:textId="77777777" w:rsidR="00521E07" w:rsidRPr="00A82393" w:rsidRDefault="00521E07" w:rsidP="00521E07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CDC576" w14:textId="001F0773" w:rsidR="00521E07" w:rsidRPr="00A82393" w:rsidRDefault="00521E07" w:rsidP="00521E07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23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23,966</w:t>
            </w:r>
          </w:p>
        </w:tc>
      </w:tr>
      <w:tr w:rsidR="00521E07" w:rsidRPr="00AF3847" w14:paraId="33FA7A13" w14:textId="77777777">
        <w:trPr>
          <w:trHeight w:hRule="exact" w:val="432"/>
        </w:trPr>
        <w:tc>
          <w:tcPr>
            <w:tcW w:w="5828" w:type="dxa"/>
          </w:tcPr>
          <w:p w14:paraId="44C6F096" w14:textId="77777777" w:rsidR="00521E07" w:rsidRPr="00AF3847" w:rsidRDefault="00521E07" w:rsidP="00521E0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F0884A2" w14:textId="7D258DE4" w:rsidR="00521E07" w:rsidRPr="00A82393" w:rsidRDefault="00B04F61" w:rsidP="00521E07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,762</w:t>
            </w:r>
          </w:p>
        </w:tc>
        <w:tc>
          <w:tcPr>
            <w:tcW w:w="270" w:type="dxa"/>
          </w:tcPr>
          <w:p w14:paraId="24D50209" w14:textId="77777777" w:rsidR="00521E07" w:rsidRPr="00A82393" w:rsidRDefault="00521E07" w:rsidP="00521E07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BBDC2D" w14:textId="716E08FF" w:rsidR="00521E07" w:rsidRPr="00A82393" w:rsidRDefault="00C63EC7" w:rsidP="00521E07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8,686</w:t>
            </w:r>
          </w:p>
        </w:tc>
      </w:tr>
      <w:tr w:rsidR="00521E07" w:rsidRPr="00AF3847" w14:paraId="500E6411" w14:textId="77777777">
        <w:trPr>
          <w:trHeight w:hRule="exact" w:val="432"/>
        </w:trPr>
        <w:tc>
          <w:tcPr>
            <w:tcW w:w="5828" w:type="dxa"/>
          </w:tcPr>
          <w:p w14:paraId="2B29E892" w14:textId="77777777" w:rsidR="00521E07" w:rsidRPr="00AF3847" w:rsidRDefault="00521E07" w:rsidP="00521E0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หุ้นครบกำหนดสิทธิที่โอนให้พนักงาน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CBEF53" w14:textId="545C00DD" w:rsidR="00521E07" w:rsidRPr="00A82393" w:rsidRDefault="00B04F61" w:rsidP="00521E07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(10,5</w:t>
            </w:r>
            <w:r w:rsidR="00F37E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A9052B" w14:textId="77777777" w:rsidR="00521E07" w:rsidRPr="00A82393" w:rsidRDefault="00521E07" w:rsidP="00521E07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37F712" w14:textId="255C1F5E" w:rsidR="00521E07" w:rsidRPr="00A82393" w:rsidRDefault="00C63EC7" w:rsidP="00521E07">
            <w:pPr>
              <w:pStyle w:val="block"/>
              <w:tabs>
                <w:tab w:val="decimal" w:pos="814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21E07" w:rsidRPr="00AF3847" w14:paraId="2EA3F496" w14:textId="77777777">
        <w:trPr>
          <w:trHeight w:hRule="exact" w:val="432"/>
        </w:trPr>
        <w:tc>
          <w:tcPr>
            <w:tcW w:w="5828" w:type="dxa"/>
          </w:tcPr>
          <w:p w14:paraId="5321B884" w14:textId="77777777" w:rsidR="00521E07" w:rsidRPr="00AF3847" w:rsidRDefault="00521E07" w:rsidP="00521E0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FB07FB6" w14:textId="7F3DD73C" w:rsidR="00521E07" w:rsidRPr="00A82393" w:rsidRDefault="00B04F61" w:rsidP="00521E07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(814)</w:t>
            </w:r>
          </w:p>
        </w:tc>
        <w:tc>
          <w:tcPr>
            <w:tcW w:w="270" w:type="dxa"/>
          </w:tcPr>
          <w:p w14:paraId="41204834" w14:textId="77777777" w:rsidR="00521E07" w:rsidRPr="00A82393" w:rsidRDefault="00521E07" w:rsidP="00521E07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7EB9A0" w14:textId="2F79E922" w:rsidR="00521E07" w:rsidRPr="00A82393" w:rsidRDefault="00C63EC7" w:rsidP="00521E07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8,686</w:t>
            </w:r>
          </w:p>
        </w:tc>
      </w:tr>
      <w:tr w:rsidR="00521E07" w:rsidRPr="00AF3847" w14:paraId="64088F1E" w14:textId="77777777">
        <w:trPr>
          <w:trHeight w:hRule="exact" w:val="432"/>
        </w:trPr>
        <w:tc>
          <w:tcPr>
            <w:tcW w:w="5828" w:type="dxa"/>
          </w:tcPr>
          <w:p w14:paraId="62EAE094" w14:textId="77777777" w:rsidR="00521E07" w:rsidRPr="00AF3847" w:rsidRDefault="00521E07" w:rsidP="00521E0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B66F8C" w14:textId="77777777" w:rsidR="00521E07" w:rsidRPr="00A82393" w:rsidRDefault="00521E07" w:rsidP="00521E07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E22945" w14:textId="77777777" w:rsidR="00521E07" w:rsidRPr="00A82393" w:rsidRDefault="00521E07" w:rsidP="00521E07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62CFB" w14:textId="77777777" w:rsidR="00521E07" w:rsidRPr="00A82393" w:rsidRDefault="00521E07" w:rsidP="00521E07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21E07" w:rsidRPr="00AF3847" w14:paraId="7CC88A36" w14:textId="77777777">
        <w:trPr>
          <w:trHeight w:hRule="exact" w:val="432"/>
        </w:trPr>
        <w:tc>
          <w:tcPr>
            <w:tcW w:w="5828" w:type="dxa"/>
            <w:vAlign w:val="center"/>
          </w:tcPr>
          <w:p w14:paraId="37676E81" w14:textId="465F7C0B" w:rsidR="00521E07" w:rsidRPr="00AF3847" w:rsidRDefault="00521E07" w:rsidP="00521E0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6072754" w14:textId="609111F8" w:rsidR="00521E07" w:rsidRPr="00A82393" w:rsidRDefault="00B41FD4" w:rsidP="00521E07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25,718</w:t>
            </w:r>
          </w:p>
        </w:tc>
        <w:tc>
          <w:tcPr>
            <w:tcW w:w="270" w:type="dxa"/>
          </w:tcPr>
          <w:p w14:paraId="2B7C7A8A" w14:textId="77777777" w:rsidR="00521E07" w:rsidRPr="00A82393" w:rsidRDefault="00521E07" w:rsidP="00521E07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75BC60" w14:textId="7167C8DC" w:rsidR="00521E07" w:rsidRPr="00A82393" w:rsidRDefault="00C63EC7" w:rsidP="00521E07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32,652</w:t>
            </w:r>
          </w:p>
        </w:tc>
      </w:tr>
    </w:tbl>
    <w:p w14:paraId="794EF4CA" w14:textId="6511DD98" w:rsidR="000E50E5" w:rsidRPr="00131479" w:rsidRDefault="000E50E5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4EB830EC" w14:textId="2371077B" w:rsidR="00FB7081" w:rsidRDefault="00652642" w:rsidP="005E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5863">
        <w:rPr>
          <w:rFonts w:asciiTheme="majorBidi" w:hAnsiTheme="majorBidi" w:hint="cs"/>
          <w:sz w:val="30"/>
          <w:szCs w:val="30"/>
          <w:cs/>
        </w:rPr>
        <w:t>ในระหว่างงวด</w:t>
      </w:r>
      <w:r w:rsidR="00C95D02">
        <w:rPr>
          <w:rFonts w:asciiTheme="majorBidi" w:hAnsiTheme="majorBidi" w:hint="cs"/>
          <w:sz w:val="30"/>
          <w:szCs w:val="30"/>
          <w:cs/>
        </w:rPr>
        <w:t>หก</w:t>
      </w:r>
      <w:r w:rsidRPr="00885863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C95D02">
        <w:rPr>
          <w:rFonts w:asciiTheme="majorBidi" w:hAnsiTheme="majorBidi" w:cstheme="majorBidi"/>
          <w:sz w:val="30"/>
          <w:szCs w:val="30"/>
        </w:rPr>
        <w:t xml:space="preserve">30 </w:t>
      </w:r>
      <w:r w:rsidR="00C95D0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F0324" w:rsidRPr="0083601E">
        <w:rPr>
          <w:rFonts w:asciiTheme="majorBidi" w:hAnsiTheme="majorBidi"/>
          <w:sz w:val="30"/>
          <w:szCs w:val="30"/>
          <w:cs/>
        </w:rPr>
        <w:t xml:space="preserve"> </w:t>
      </w:r>
      <w:r w:rsidR="00FF0324" w:rsidRPr="00725BCA">
        <w:rPr>
          <w:rFonts w:asciiTheme="majorBidi" w:hAnsiTheme="majorBidi" w:cstheme="majorBidi"/>
          <w:sz w:val="30"/>
          <w:szCs w:val="30"/>
        </w:rPr>
        <w:t xml:space="preserve">2569 </w:t>
      </w:r>
      <w:r w:rsidRPr="00725BCA">
        <w:rPr>
          <w:rFonts w:asciiTheme="majorBidi" w:hAnsiTheme="majorBidi" w:hint="cs"/>
          <w:sz w:val="30"/>
          <w:szCs w:val="30"/>
          <w:cs/>
        </w:rPr>
        <w:t>บริษัทรับรู้หุ้นทุนซื้อคืนเพิ่มขึ้นจำนวน</w:t>
      </w:r>
      <w:r w:rsidR="00960F66">
        <w:rPr>
          <w:rFonts w:asciiTheme="majorBidi" w:hAnsiTheme="majorBidi"/>
          <w:sz w:val="30"/>
          <w:szCs w:val="30"/>
        </w:rPr>
        <w:t xml:space="preserve"> </w:t>
      </w:r>
      <w:r w:rsidR="00AE09B7">
        <w:rPr>
          <w:rFonts w:asciiTheme="majorBidi" w:hAnsiTheme="majorBidi"/>
          <w:sz w:val="30"/>
          <w:szCs w:val="30"/>
        </w:rPr>
        <w:t>291,324</w:t>
      </w:r>
      <w:r w:rsidR="00FF0324" w:rsidRPr="00725B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5BCA">
        <w:rPr>
          <w:rFonts w:asciiTheme="majorBidi" w:hAnsiTheme="majorBidi" w:hint="cs"/>
          <w:sz w:val="30"/>
          <w:szCs w:val="30"/>
          <w:cs/>
        </w:rPr>
        <w:t xml:space="preserve">หุ้น </w:t>
      </w:r>
      <w:r w:rsidR="00AE1634" w:rsidRPr="00725BCA">
        <w:rPr>
          <w:rFonts w:asciiTheme="majorBidi" w:hAnsiTheme="majorBidi"/>
          <w:sz w:val="30"/>
          <w:szCs w:val="30"/>
          <w:cs/>
        </w:rPr>
        <w:br/>
      </w:r>
      <w:r w:rsidRPr="00725BCA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="00074377" w:rsidRPr="00725BCA">
        <w:rPr>
          <w:rFonts w:asciiTheme="majorBidi" w:hAnsiTheme="majorBidi"/>
          <w:sz w:val="30"/>
          <w:szCs w:val="30"/>
        </w:rPr>
        <w:t xml:space="preserve"> </w:t>
      </w:r>
      <w:r w:rsidR="008F4A82">
        <w:rPr>
          <w:rFonts w:asciiTheme="majorBidi" w:hAnsiTheme="majorBidi" w:cstheme="majorBidi"/>
          <w:sz w:val="30"/>
          <w:szCs w:val="30"/>
        </w:rPr>
        <w:t>8.42</w:t>
      </w:r>
      <w:r w:rsidR="00FF0324" w:rsidRPr="00725B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5BCA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3D3F8B" w:rsidRPr="00725BCA">
        <w:rPr>
          <w:rFonts w:asciiTheme="majorBidi" w:hAnsiTheme="majorBidi"/>
          <w:sz w:val="30"/>
          <w:szCs w:val="30"/>
          <w:cs/>
        </w:rPr>
        <w:t xml:space="preserve">และการลดลงจากการโอนหุ้นที่ครบกำหนดสิทธิให้แก่พนักงานจำนวน </w:t>
      </w:r>
      <w:r w:rsidR="008F4A82">
        <w:rPr>
          <w:rFonts w:asciiTheme="majorBidi" w:hAnsiTheme="majorBidi" w:cstheme="majorBidi"/>
          <w:sz w:val="30"/>
          <w:szCs w:val="30"/>
        </w:rPr>
        <w:t>158,044</w:t>
      </w:r>
      <w:r w:rsidR="003D3F8B" w:rsidRPr="00725BCA">
        <w:rPr>
          <w:rFonts w:asciiTheme="majorBidi" w:hAnsiTheme="majorBidi" w:cstheme="majorBidi"/>
          <w:sz w:val="30"/>
          <w:szCs w:val="30"/>
        </w:rPr>
        <w:t xml:space="preserve"> </w:t>
      </w:r>
      <w:r w:rsidR="003D3F8B" w:rsidRPr="00725BCA">
        <w:rPr>
          <w:rFonts w:asciiTheme="majorBidi" w:hAnsiTheme="majorBidi"/>
          <w:sz w:val="30"/>
          <w:szCs w:val="30"/>
          <w:cs/>
        </w:rPr>
        <w:t xml:space="preserve">หุ้น คิดเป็นมูลค่า </w:t>
      </w:r>
      <w:r w:rsidR="008F4A82">
        <w:rPr>
          <w:rFonts w:asciiTheme="majorBidi" w:hAnsiTheme="majorBidi" w:cstheme="majorBidi"/>
          <w:sz w:val="30"/>
          <w:szCs w:val="30"/>
        </w:rPr>
        <w:t>10.58</w:t>
      </w:r>
      <w:r w:rsidR="003D3F8B" w:rsidRPr="00725BCA">
        <w:rPr>
          <w:rFonts w:asciiTheme="majorBidi" w:hAnsiTheme="majorBidi" w:cstheme="majorBidi"/>
          <w:sz w:val="30"/>
          <w:szCs w:val="30"/>
        </w:rPr>
        <w:t xml:space="preserve"> </w:t>
      </w:r>
      <w:r w:rsidR="003D3F8B" w:rsidRPr="00725BCA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="005C0671" w:rsidRPr="00725BCA">
        <w:rPr>
          <w:rFonts w:asciiTheme="majorBidi" w:hAnsiTheme="majorBidi" w:hint="cs"/>
          <w:spacing w:val="-2"/>
          <w:sz w:val="30"/>
          <w:szCs w:val="30"/>
          <w:cs/>
        </w:rPr>
        <w:t xml:space="preserve">ณ วันที่ </w:t>
      </w:r>
      <w:r w:rsidR="00725BCA" w:rsidRPr="00725BCA">
        <w:rPr>
          <w:rFonts w:asciiTheme="majorBidi" w:hAnsiTheme="majorBidi"/>
          <w:spacing w:val="-2"/>
          <w:sz w:val="30"/>
          <w:szCs w:val="30"/>
        </w:rPr>
        <w:t xml:space="preserve">30 </w:t>
      </w:r>
      <w:r w:rsidR="00725BCA" w:rsidRPr="00725BCA">
        <w:rPr>
          <w:rFonts w:asciiTheme="majorBidi" w:hAnsiTheme="majorBidi"/>
          <w:spacing w:val="-2"/>
          <w:sz w:val="30"/>
          <w:szCs w:val="30"/>
          <w:cs/>
        </w:rPr>
        <w:t xml:space="preserve">มิถุนายน </w:t>
      </w:r>
      <w:r w:rsidR="00725BCA" w:rsidRPr="00725BCA">
        <w:rPr>
          <w:rFonts w:asciiTheme="majorBidi" w:hAnsiTheme="majorBidi"/>
          <w:spacing w:val="-2"/>
          <w:sz w:val="30"/>
          <w:szCs w:val="30"/>
        </w:rPr>
        <w:t>2569</w:t>
      </w:r>
      <w:r w:rsidR="005C0671" w:rsidRPr="00725BCA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0E50E5" w:rsidRPr="00725BCA">
        <w:rPr>
          <w:rFonts w:asciiTheme="majorBidi" w:hAnsiTheme="majorBidi"/>
          <w:sz w:val="30"/>
          <w:szCs w:val="30"/>
          <w:cs/>
        </w:rPr>
        <w:t>บริษัทถือหุ้นบริษัทตามโครงการสะสม</w:t>
      </w:r>
      <w:r w:rsidR="000E50E5" w:rsidRPr="00725BCA">
        <w:rPr>
          <w:rFonts w:asciiTheme="majorBidi" w:hAnsiTheme="majorBidi" w:hint="cs"/>
          <w:sz w:val="30"/>
          <w:szCs w:val="30"/>
          <w:cs/>
        </w:rPr>
        <w:t xml:space="preserve">หุ้นสำหรับพนักงาน </w:t>
      </w:r>
      <w:r w:rsidR="000E50E5" w:rsidRPr="00725BCA">
        <w:rPr>
          <w:rFonts w:asciiTheme="majorBidi" w:hAnsiTheme="majorBidi"/>
          <w:sz w:val="30"/>
          <w:szCs w:val="30"/>
          <w:cs/>
        </w:rPr>
        <w:t>(</w:t>
      </w:r>
      <w:r w:rsidR="000E50E5" w:rsidRPr="00725BCA">
        <w:rPr>
          <w:rFonts w:asciiTheme="majorBidi" w:hAnsiTheme="majorBidi" w:cstheme="majorBidi"/>
          <w:sz w:val="30"/>
          <w:szCs w:val="30"/>
        </w:rPr>
        <w:t xml:space="preserve">EJIP) </w:t>
      </w:r>
      <w:r w:rsidR="000E50E5" w:rsidRPr="00725BCA">
        <w:rPr>
          <w:rFonts w:asciiTheme="majorBidi" w:hAnsiTheme="majorBidi"/>
          <w:sz w:val="30"/>
          <w:szCs w:val="30"/>
          <w:cs/>
        </w:rPr>
        <w:t>จำนวน</w:t>
      </w:r>
      <w:r w:rsidR="00405BEF" w:rsidRPr="00725BCA">
        <w:rPr>
          <w:rFonts w:asciiTheme="majorBidi" w:hAnsiTheme="majorBidi"/>
          <w:sz w:val="30"/>
          <w:szCs w:val="30"/>
        </w:rPr>
        <w:t xml:space="preserve"> </w:t>
      </w:r>
      <w:r w:rsidR="008F4A82">
        <w:rPr>
          <w:rFonts w:asciiTheme="majorBidi" w:hAnsiTheme="majorBidi" w:cstheme="majorBidi"/>
          <w:sz w:val="30"/>
          <w:szCs w:val="30"/>
        </w:rPr>
        <w:t>847,818</w:t>
      </w:r>
      <w:r w:rsidR="00FF0324" w:rsidRPr="00725B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50E5" w:rsidRPr="00725BCA">
        <w:rPr>
          <w:rFonts w:asciiTheme="majorBidi" w:hAnsiTheme="majorBidi"/>
          <w:sz w:val="30"/>
          <w:szCs w:val="30"/>
          <w:cs/>
        </w:rPr>
        <w:t>หุ้น ซึ่งคิดเป็นร้อยละ</w:t>
      </w:r>
      <w:r w:rsidR="0083375B" w:rsidRPr="00725BCA">
        <w:rPr>
          <w:rFonts w:asciiTheme="majorBidi" w:hAnsiTheme="majorBidi"/>
          <w:sz w:val="30"/>
          <w:szCs w:val="30"/>
        </w:rPr>
        <w:t xml:space="preserve"> </w:t>
      </w:r>
      <w:r w:rsidR="008F4A82">
        <w:rPr>
          <w:rFonts w:asciiTheme="majorBidi" w:hAnsiTheme="majorBidi" w:cstheme="majorBidi"/>
          <w:sz w:val="30"/>
          <w:szCs w:val="30"/>
        </w:rPr>
        <w:t>0.28</w:t>
      </w:r>
      <w:r w:rsidR="00FF0324" w:rsidRPr="00725B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50E5" w:rsidRPr="00725BCA">
        <w:rPr>
          <w:rFonts w:asciiTheme="majorBidi" w:hAnsiTheme="majorBidi"/>
          <w:sz w:val="30"/>
          <w:szCs w:val="30"/>
          <w:cs/>
        </w:rPr>
        <w:t xml:space="preserve">ของจำนวนหุ้นที่ชำระแล้ว รวมเป็นจำนวนเงินทั้งสิ้น </w:t>
      </w:r>
      <w:r w:rsidR="008F4A82">
        <w:rPr>
          <w:rFonts w:asciiTheme="majorBidi" w:hAnsiTheme="majorBidi" w:cstheme="majorBidi"/>
          <w:sz w:val="30"/>
          <w:szCs w:val="30"/>
        </w:rPr>
        <w:t>34.83</w:t>
      </w:r>
      <w:r w:rsidR="00195B5F" w:rsidRPr="00725BCA">
        <w:rPr>
          <w:rFonts w:asciiTheme="majorBidi" w:hAnsiTheme="majorBidi" w:cstheme="majorBidi"/>
          <w:sz w:val="30"/>
          <w:szCs w:val="30"/>
        </w:rPr>
        <w:t xml:space="preserve"> </w:t>
      </w:r>
      <w:r w:rsidR="008D09F0" w:rsidRPr="00725BCA">
        <w:rPr>
          <w:rFonts w:asciiTheme="majorBidi" w:hAnsiTheme="majorBidi" w:cstheme="majorBidi"/>
          <w:sz w:val="30"/>
          <w:szCs w:val="30"/>
          <w:cs/>
        </w:rPr>
        <w:br/>
      </w:r>
      <w:r w:rsidR="000E50E5" w:rsidRPr="00725BCA">
        <w:rPr>
          <w:rFonts w:asciiTheme="majorBidi" w:hAnsiTheme="majorBidi"/>
          <w:sz w:val="30"/>
          <w:szCs w:val="30"/>
          <w:cs/>
        </w:rPr>
        <w:t>ล้านบาท</w:t>
      </w:r>
      <w:r w:rsidR="001E7392" w:rsidRPr="00725BCA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 w:rsidR="008C2EBE" w:rsidRPr="00725B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1E7392" w:rsidRPr="00725B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7392" w:rsidRPr="00725B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C2EBE" w:rsidRPr="00725B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E51A8" w:rsidRPr="00725BCA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1E7392" w:rsidRPr="00725BC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96C49" w:rsidRPr="00725BC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4091C" w:rsidRPr="00725BC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E51A8" w:rsidRPr="00725BC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091C" w:rsidRPr="00725BCA">
        <w:rPr>
          <w:rFonts w:asciiTheme="majorBidi" w:hAnsiTheme="majorBidi" w:cstheme="majorBidi"/>
          <w:i/>
          <w:iCs/>
          <w:sz w:val="30"/>
          <w:szCs w:val="30"/>
        </w:rPr>
        <w:t>99</w:t>
      </w:r>
      <w:r w:rsidR="007E51A8" w:rsidRPr="00725B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7392" w:rsidRPr="00725B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E7392" w:rsidRPr="00725BC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2C27E4C" w14:textId="77777777" w:rsidR="00FB7081" w:rsidRDefault="00FB7081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897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738"/>
        <w:gridCol w:w="1530"/>
        <w:gridCol w:w="269"/>
        <w:gridCol w:w="1441"/>
      </w:tblGrid>
      <w:tr w:rsidR="005E49FE" w:rsidRPr="00AF3847" w14:paraId="7333615D" w14:textId="77777777">
        <w:trPr>
          <w:trHeight w:hRule="exact" w:val="432"/>
        </w:trPr>
        <w:tc>
          <w:tcPr>
            <w:tcW w:w="5738" w:type="dxa"/>
          </w:tcPr>
          <w:p w14:paraId="2A74241E" w14:textId="77777777" w:rsidR="005E49FE" w:rsidRPr="0085329F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532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หุ้นทุนซื้อคืนตามโครงการจ่ายโด</w:t>
            </w:r>
            <w:r w:rsidRPr="008532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</w:t>
            </w:r>
            <w:r w:rsidRPr="008532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ใช้หุ้นเป็นเกณฑ์</w:t>
            </w:r>
          </w:p>
        </w:tc>
        <w:tc>
          <w:tcPr>
            <w:tcW w:w="3240" w:type="dxa"/>
            <w:gridSpan w:val="3"/>
          </w:tcPr>
          <w:p w14:paraId="449A6C23" w14:textId="77777777" w:rsidR="005E49FE" w:rsidRPr="00AF3847" w:rsidRDefault="005E49FE">
            <w:pPr>
              <w:pStyle w:val="block"/>
              <w:tabs>
                <w:tab w:val="left" w:pos="54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งบการเงินรวม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5E49FE" w:rsidRPr="00AF3847" w14:paraId="53ED1CED" w14:textId="77777777">
        <w:trPr>
          <w:trHeight w:hRule="exact" w:val="432"/>
        </w:trPr>
        <w:tc>
          <w:tcPr>
            <w:tcW w:w="5738" w:type="dxa"/>
          </w:tcPr>
          <w:p w14:paraId="73CCDBE4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51CB3D0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9" w:type="dxa"/>
          </w:tcPr>
          <w:p w14:paraId="092B0151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</w:tcPr>
          <w:p w14:paraId="51DE303B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E49FE" w:rsidRPr="00AF3847" w14:paraId="31356635" w14:textId="77777777">
        <w:trPr>
          <w:trHeight w:hRule="exact" w:val="432"/>
        </w:trPr>
        <w:tc>
          <w:tcPr>
            <w:tcW w:w="5738" w:type="dxa"/>
          </w:tcPr>
          <w:p w14:paraId="4A7B939A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240" w:type="dxa"/>
            <w:gridSpan w:val="3"/>
          </w:tcPr>
          <w:p w14:paraId="01DA5D2E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E49FE" w:rsidRPr="00AF3847" w14:paraId="450DDF6C" w14:textId="77777777">
        <w:trPr>
          <w:trHeight w:hRule="exact" w:val="432"/>
        </w:trPr>
        <w:tc>
          <w:tcPr>
            <w:tcW w:w="5738" w:type="dxa"/>
          </w:tcPr>
          <w:p w14:paraId="689ED772" w14:textId="5EE00774" w:rsidR="005E49FE" w:rsidRPr="00AF3847" w:rsidRDefault="0024091C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0BC193D" w14:textId="77777777" w:rsidR="005E49FE" w:rsidRPr="00AF3847" w:rsidRDefault="005E49FE" w:rsidP="00926523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69" w:type="dxa"/>
          </w:tcPr>
          <w:p w14:paraId="3B21176C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F8C510A" w14:textId="77777777" w:rsidR="005E49FE" w:rsidRPr="00AF3847" w:rsidRDefault="005E49FE" w:rsidP="00926523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38,976</w:t>
            </w:r>
          </w:p>
        </w:tc>
      </w:tr>
      <w:tr w:rsidR="005E49FE" w:rsidRPr="00AF3847" w14:paraId="352096DF" w14:textId="77777777">
        <w:trPr>
          <w:trHeight w:hRule="exact" w:val="432"/>
        </w:trPr>
        <w:tc>
          <w:tcPr>
            <w:tcW w:w="5738" w:type="dxa"/>
          </w:tcPr>
          <w:p w14:paraId="40411690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การซื้อหุ้นทุนซื้อคืน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C0B7479" w14:textId="2E65FFDD" w:rsidR="005E49FE" w:rsidRPr="00AF3847" w:rsidRDefault="008F4A82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8,416</w:t>
            </w:r>
          </w:p>
        </w:tc>
        <w:tc>
          <w:tcPr>
            <w:tcW w:w="269" w:type="dxa"/>
          </w:tcPr>
          <w:p w14:paraId="7E7FF77B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E462C5D" w14:textId="52856220" w:rsidR="005E49FE" w:rsidRPr="00AF3847" w:rsidRDefault="00C63EC7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13,711</w:t>
            </w:r>
          </w:p>
        </w:tc>
      </w:tr>
      <w:tr w:rsidR="005E49FE" w:rsidRPr="00AF3847" w14:paraId="17515483" w14:textId="77777777">
        <w:trPr>
          <w:trHeight w:hRule="exact" w:val="432"/>
        </w:trPr>
        <w:tc>
          <w:tcPr>
            <w:tcW w:w="5738" w:type="dxa"/>
          </w:tcPr>
          <w:p w14:paraId="3E48AD7F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หุ้นครบกำหนดสิทธิที่โอนให้พนักงาน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34BBBB" w14:textId="7441F423" w:rsidR="005E49FE" w:rsidRPr="00AF3847" w:rsidRDefault="008F4A82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</w:t>
            </w:r>
            <w:r w:rsidR="00563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,576)</w:t>
            </w:r>
          </w:p>
        </w:tc>
        <w:tc>
          <w:tcPr>
            <w:tcW w:w="269" w:type="dxa"/>
          </w:tcPr>
          <w:p w14:paraId="53129933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B8C1013" w14:textId="62123C8A" w:rsidR="005E49FE" w:rsidRPr="00AF3847" w:rsidRDefault="00C63EC7" w:rsidP="00946D30">
            <w:pPr>
              <w:pStyle w:val="block"/>
              <w:tabs>
                <w:tab w:val="decimal" w:pos="792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9FE" w:rsidRPr="00AF3847" w14:paraId="6C8245A0" w14:textId="77777777">
        <w:trPr>
          <w:trHeight w:hRule="exact" w:val="432"/>
        </w:trPr>
        <w:tc>
          <w:tcPr>
            <w:tcW w:w="5738" w:type="dxa"/>
          </w:tcPr>
          <w:p w14:paraId="2623F47E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674384" w14:textId="14386991" w:rsidR="005E49FE" w:rsidRPr="00AF3847" w:rsidRDefault="00EC0765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(2,160)</w:t>
            </w:r>
          </w:p>
        </w:tc>
        <w:tc>
          <w:tcPr>
            <w:tcW w:w="269" w:type="dxa"/>
          </w:tcPr>
          <w:p w14:paraId="3095EC35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2936B26" w14:textId="551599F6" w:rsidR="005E49FE" w:rsidRPr="00AF3847" w:rsidRDefault="00C63EC7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13,711</w:t>
            </w:r>
          </w:p>
        </w:tc>
      </w:tr>
      <w:tr w:rsidR="005E49FE" w:rsidRPr="00AF3847" w14:paraId="3C0B3E6E" w14:textId="77777777">
        <w:trPr>
          <w:trHeight w:hRule="exact" w:val="432"/>
        </w:trPr>
        <w:tc>
          <w:tcPr>
            <w:tcW w:w="5738" w:type="dxa"/>
          </w:tcPr>
          <w:p w14:paraId="5CB60D80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30DA84" w14:textId="77777777" w:rsidR="005E49FE" w:rsidRPr="00AF3847" w:rsidRDefault="005E49FE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203BCCD3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12D9072" w14:textId="77777777" w:rsidR="005E49FE" w:rsidRPr="00AF3847" w:rsidRDefault="005E49FE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E49FE" w:rsidRPr="00AF3847" w14:paraId="19027737" w14:textId="77777777">
        <w:trPr>
          <w:trHeight w:hRule="exact" w:val="432"/>
        </w:trPr>
        <w:tc>
          <w:tcPr>
            <w:tcW w:w="5738" w:type="dxa"/>
          </w:tcPr>
          <w:p w14:paraId="1666D3B6" w14:textId="7D099D17" w:rsidR="005E49FE" w:rsidRPr="00627FC8" w:rsidRDefault="0024091C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27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="00627F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1D4A71E" w14:textId="1A0E19C3" w:rsidR="005E49FE" w:rsidRPr="00AF3847" w:rsidRDefault="00EC0765">
            <w:pPr>
              <w:pStyle w:val="block"/>
              <w:tabs>
                <w:tab w:val="decimal" w:pos="1176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34,834</w:t>
            </w:r>
          </w:p>
        </w:tc>
        <w:tc>
          <w:tcPr>
            <w:tcW w:w="269" w:type="dxa"/>
          </w:tcPr>
          <w:p w14:paraId="561BCDA3" w14:textId="77777777" w:rsidR="005E49FE" w:rsidRPr="00AF3847" w:rsidRDefault="005E49FE">
            <w:pPr>
              <w:pStyle w:val="block"/>
              <w:tabs>
                <w:tab w:val="left" w:pos="540"/>
              </w:tabs>
              <w:spacing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03ACD8B6" w14:textId="285190B8" w:rsidR="005E49FE" w:rsidRPr="00AF3847" w:rsidRDefault="00C63EC7">
            <w:pPr>
              <w:pStyle w:val="block"/>
              <w:tabs>
                <w:tab w:val="decimal" w:pos="1063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52,687</w:t>
            </w:r>
          </w:p>
        </w:tc>
      </w:tr>
    </w:tbl>
    <w:p w14:paraId="141F52F1" w14:textId="760C4E32" w:rsidR="008763F8" w:rsidRDefault="008763F8" w:rsidP="001A6BE7">
      <w:pPr>
        <w:rPr>
          <w:rFonts w:asciiTheme="majorBidi" w:hAnsiTheme="majorBidi" w:cstheme="majorBidi"/>
          <w:sz w:val="24"/>
          <w:szCs w:val="24"/>
        </w:rPr>
      </w:pPr>
    </w:p>
    <w:p w14:paraId="6D83CE6D" w14:textId="55688508" w:rsidR="001A6BE7" w:rsidRPr="001A6BE7" w:rsidRDefault="001A6BE7" w:rsidP="001A6BE7">
      <w:pPr>
        <w:rPr>
          <w:rFonts w:asciiTheme="majorBidi" w:hAnsiTheme="majorBidi" w:cstheme="majorBidi"/>
          <w:sz w:val="24"/>
          <w:szCs w:val="24"/>
          <w:cs/>
        </w:rPr>
        <w:sectPr w:rsidR="001A6BE7" w:rsidRPr="001A6BE7" w:rsidSect="006B2B77">
          <w:pgSz w:w="11909" w:h="16834" w:code="9"/>
          <w:pgMar w:top="691" w:right="1152" w:bottom="576" w:left="1152" w:header="720" w:footer="720" w:gutter="0"/>
          <w:pgNumType w:start="20"/>
          <w:cols w:space="720"/>
          <w:docGrid w:linePitch="245"/>
        </w:sectPr>
      </w:pPr>
    </w:p>
    <w:p w14:paraId="749327C0" w14:textId="77777777" w:rsidR="002354D1" w:rsidRPr="00885863" w:rsidRDefault="002354D1" w:rsidP="00B31825">
      <w:pPr>
        <w:pStyle w:val="Heading1"/>
        <w:numPr>
          <w:ilvl w:val="0"/>
          <w:numId w:val="19"/>
        </w:numPr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8586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88586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7A874EFD" w14:textId="3EB931AA" w:rsidR="00B62E57" w:rsidRPr="002C56F1" w:rsidRDefault="00B62E57">
      <w:pPr>
        <w:rPr>
          <w:sz w:val="10"/>
          <w:szCs w:val="10"/>
        </w:rPr>
      </w:pPr>
    </w:p>
    <w:tbl>
      <w:tblPr>
        <w:tblW w:w="152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5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C07D2C" w:rsidRPr="00C07D2C" w14:paraId="2F63C2A2" w14:textId="77777777">
        <w:trPr>
          <w:tblHeader/>
        </w:trPr>
        <w:tc>
          <w:tcPr>
            <w:tcW w:w="2340" w:type="dxa"/>
            <w:vAlign w:val="bottom"/>
          </w:tcPr>
          <w:p w14:paraId="0664B8B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1" w:type="dxa"/>
            <w:gridSpan w:val="23"/>
          </w:tcPr>
          <w:p w14:paraId="610F9F6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7D2C" w:rsidRPr="00C07D2C" w14:paraId="00560C83" w14:textId="77777777">
        <w:trPr>
          <w:tblHeader/>
        </w:trPr>
        <w:tc>
          <w:tcPr>
            <w:tcW w:w="2340" w:type="dxa"/>
            <w:vAlign w:val="bottom"/>
          </w:tcPr>
          <w:p w14:paraId="212E96DF" w14:textId="35D8ADA3" w:rsidR="00C07D2C" w:rsidRPr="00C07D2C" w:rsidRDefault="00F847A7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1A6BE7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021" w:type="dxa"/>
            <w:gridSpan w:val="3"/>
          </w:tcPr>
          <w:p w14:paraId="135EB09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32A8966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089F8EB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6C32E86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809D2A3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2BE2ABB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31E2E9C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92FE7D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6DDCF2F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50612CB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</w:tcPr>
          <w:p w14:paraId="3AFC690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391624" w:rsidRPr="00C07D2C" w14:paraId="3806C28D" w14:textId="77777777">
        <w:trPr>
          <w:tblHeader/>
        </w:trPr>
        <w:tc>
          <w:tcPr>
            <w:tcW w:w="2340" w:type="dxa"/>
            <w:vAlign w:val="bottom"/>
          </w:tcPr>
          <w:p w14:paraId="002A9E56" w14:textId="7F42450D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="001A6BE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1A6BE7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7E090B2D" w14:textId="59A4174A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3BFEC5EE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37FC14B4" w14:textId="328AB004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CB2FDAD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59BAD034" w14:textId="05480FD6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6ED24C7B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4CCF29D" w14:textId="283519EA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584221E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091D8B67" w14:textId="7A47E296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D79B23A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50B743AB" w14:textId="6F309A59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1ABE6D7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AC39946" w14:textId="73B5F579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1CDC0419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F95FB9D" w14:textId="0D5B0298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7E28947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8B9616D" w14:textId="3760BD3B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0ADB7D86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16B38E0" w14:textId="126030C1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2971AFE2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9754806" w14:textId="785744FB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7" w:type="dxa"/>
            <w:vAlign w:val="bottom"/>
          </w:tcPr>
          <w:p w14:paraId="7358B643" w14:textId="77777777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D552F5D" w14:textId="26318CF4" w:rsidR="00391624" w:rsidRPr="00C07D2C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</w:tr>
      <w:tr w:rsidR="00391624" w:rsidRPr="00C07D2C" w14:paraId="26CF843D" w14:textId="77777777">
        <w:trPr>
          <w:tblHeader/>
        </w:trPr>
        <w:tc>
          <w:tcPr>
            <w:tcW w:w="2340" w:type="dxa"/>
          </w:tcPr>
          <w:p w14:paraId="766264CD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81" w:type="dxa"/>
            <w:gridSpan w:val="23"/>
          </w:tcPr>
          <w:p w14:paraId="37C1F48D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1624" w:rsidRPr="00C07D2C" w14:paraId="5DBF2B94" w14:textId="77777777">
        <w:tc>
          <w:tcPr>
            <w:tcW w:w="15221" w:type="dxa"/>
            <w:gridSpan w:val="24"/>
          </w:tcPr>
          <w:p w14:paraId="0210E8C9" w14:textId="77777777" w:rsidR="00391624" w:rsidRPr="00C07D2C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1C08D1" w:rsidRPr="00C07D2C" w14:paraId="2EA26662" w14:textId="77777777">
        <w:tc>
          <w:tcPr>
            <w:tcW w:w="2340" w:type="dxa"/>
            <w:vAlign w:val="bottom"/>
          </w:tcPr>
          <w:p w14:paraId="09F7AE54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7DE783A9" w14:textId="6B051F4B" w:rsidR="001C08D1" w:rsidRPr="00C07D2C" w:rsidRDefault="00CE5BB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</w:t>
            </w:r>
            <w:r w:rsidR="00B14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613,619</w:t>
            </w:r>
          </w:p>
        </w:tc>
        <w:tc>
          <w:tcPr>
            <w:tcW w:w="236" w:type="dxa"/>
            <w:vAlign w:val="bottom"/>
          </w:tcPr>
          <w:p w14:paraId="35B2DE9C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2A12D606" w14:textId="5E45DF4F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484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093</w:t>
            </w:r>
          </w:p>
        </w:tc>
        <w:tc>
          <w:tcPr>
            <w:tcW w:w="236" w:type="dxa"/>
            <w:vAlign w:val="bottom"/>
          </w:tcPr>
          <w:p w14:paraId="2FA9655E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0A2A20A" w14:textId="6493A64E" w:rsidR="001C08D1" w:rsidRPr="00C07D2C" w:rsidRDefault="00CE5BB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178,136</w:t>
            </w:r>
          </w:p>
        </w:tc>
        <w:tc>
          <w:tcPr>
            <w:tcW w:w="236" w:type="dxa"/>
            <w:vAlign w:val="bottom"/>
          </w:tcPr>
          <w:p w14:paraId="4A2F19C5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0BFC86FE" w14:textId="4B8FA449" w:rsidR="001C08D1" w:rsidRPr="00C07D2C" w:rsidRDefault="001C08D1" w:rsidP="003E5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236" w:type="dxa"/>
            <w:vAlign w:val="bottom"/>
          </w:tcPr>
          <w:p w14:paraId="71D36B61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6CB4F6A" w14:textId="78AC7282" w:rsidR="001C08D1" w:rsidRPr="00C07D2C" w:rsidRDefault="00B1487C" w:rsidP="00B14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B273FE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6918B2FC" w14:textId="32193BE9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9753F9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F7D5CEA" w14:textId="3B7BF6CF" w:rsidR="001C08D1" w:rsidRPr="00C07D2C" w:rsidRDefault="00990A7E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2,791,755</w:t>
            </w:r>
          </w:p>
        </w:tc>
        <w:tc>
          <w:tcPr>
            <w:tcW w:w="236" w:type="dxa"/>
            <w:vAlign w:val="bottom"/>
          </w:tcPr>
          <w:p w14:paraId="57622E62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C9A5A56" w14:textId="56489AE2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690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236" w:type="dxa"/>
            <w:vAlign w:val="bottom"/>
          </w:tcPr>
          <w:p w14:paraId="7888954B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AD4486C" w14:textId="66451545" w:rsidR="001C08D1" w:rsidRPr="00C07D2C" w:rsidRDefault="00E359B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CEB198C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523FE02F" w14:textId="28C2FDB3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7883A1F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02AA94E" w14:textId="523CC616" w:rsidR="001C08D1" w:rsidRPr="00C07D2C" w:rsidRDefault="00E359B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2,791,755</w:t>
            </w:r>
          </w:p>
        </w:tc>
        <w:tc>
          <w:tcPr>
            <w:tcW w:w="237" w:type="dxa"/>
            <w:vAlign w:val="bottom"/>
          </w:tcPr>
          <w:p w14:paraId="3FADDA7F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BA406B8" w14:textId="60D7EF02" w:rsidR="001C08D1" w:rsidRPr="00C07D2C" w:rsidRDefault="001C08D1" w:rsidP="003E5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690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282</w:t>
            </w:r>
          </w:p>
        </w:tc>
      </w:tr>
      <w:tr w:rsidR="001C08D1" w:rsidRPr="00C07D2C" w14:paraId="47ADCD68" w14:textId="77777777">
        <w:tc>
          <w:tcPr>
            <w:tcW w:w="2340" w:type="dxa"/>
            <w:vAlign w:val="bottom"/>
          </w:tcPr>
          <w:p w14:paraId="273E9784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477B98" w14:textId="6B7DDEC7" w:rsidR="001C08D1" w:rsidRPr="00C07D2C" w:rsidRDefault="00CE5BB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5D4B7C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2225C903" w14:textId="1C72DBDF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36" w:type="dxa"/>
            <w:vAlign w:val="bottom"/>
          </w:tcPr>
          <w:p w14:paraId="1E9D406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11BC4766" w14:textId="61A54C43" w:rsidR="001C08D1" w:rsidRPr="00C07D2C" w:rsidRDefault="00CE5BB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58,775</w:t>
            </w:r>
          </w:p>
        </w:tc>
        <w:tc>
          <w:tcPr>
            <w:tcW w:w="236" w:type="dxa"/>
            <w:vAlign w:val="bottom"/>
          </w:tcPr>
          <w:p w14:paraId="7F0BCC53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02AA75CE" w14:textId="384BAD70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236" w:type="dxa"/>
            <w:vAlign w:val="bottom"/>
          </w:tcPr>
          <w:p w14:paraId="607617CE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D7C2DFB" w14:textId="2FB9A0E4" w:rsidR="001C08D1" w:rsidRPr="00C07D2C" w:rsidRDefault="00CE5BB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FCAF22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BD760A0" w14:textId="0D1C3330" w:rsidR="001C08D1" w:rsidRPr="001137CE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A2B995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DB672DA" w14:textId="36CDEA84" w:rsidR="001C08D1" w:rsidRPr="00C07D2C" w:rsidRDefault="00E359B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58,775</w:t>
            </w:r>
          </w:p>
        </w:tc>
        <w:tc>
          <w:tcPr>
            <w:tcW w:w="236" w:type="dxa"/>
            <w:vAlign w:val="bottom"/>
          </w:tcPr>
          <w:p w14:paraId="1B60FA5A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2710A69" w14:textId="2CC38929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76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236" w:type="dxa"/>
            <w:vAlign w:val="bottom"/>
          </w:tcPr>
          <w:p w14:paraId="75A9556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7C3F3D64" w14:textId="0FD2380A" w:rsidR="001C08D1" w:rsidRPr="00C07D2C" w:rsidRDefault="00E359B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(58,775)</w:t>
            </w:r>
          </w:p>
        </w:tc>
        <w:tc>
          <w:tcPr>
            <w:tcW w:w="236" w:type="dxa"/>
            <w:vAlign w:val="bottom"/>
          </w:tcPr>
          <w:p w14:paraId="21231CD7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B163327" w14:textId="5B8B92B8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623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7DB55135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2FF949A1" w14:textId="008827EB" w:rsidR="001C08D1" w:rsidRPr="00C07D2C" w:rsidRDefault="00E359B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98A6435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D32FA02" w14:textId="2B2BA316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08D1" w:rsidRPr="00C07D2C" w14:paraId="513EB658" w14:textId="77777777">
        <w:trPr>
          <w:trHeight w:val="355"/>
        </w:trPr>
        <w:tc>
          <w:tcPr>
            <w:tcW w:w="2340" w:type="dxa"/>
            <w:vAlign w:val="bottom"/>
          </w:tcPr>
          <w:p w14:paraId="71ADEED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082B3" w14:textId="31B378A7" w:rsidR="001C08D1" w:rsidRPr="00C07D2C" w:rsidRDefault="00CE5BB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2,</w:t>
            </w:r>
            <w:r w:rsidR="00393701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613,619</w:t>
            </w:r>
          </w:p>
        </w:tc>
        <w:tc>
          <w:tcPr>
            <w:tcW w:w="236" w:type="dxa"/>
            <w:vAlign w:val="bottom"/>
          </w:tcPr>
          <w:p w14:paraId="6692E9B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CDF68" w14:textId="5C0E909D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484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36" w:type="dxa"/>
            <w:vAlign w:val="bottom"/>
          </w:tcPr>
          <w:p w14:paraId="47B36F0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49B715A4" w14:textId="10E27967" w:rsidR="001C08D1" w:rsidRPr="00C07D2C" w:rsidRDefault="00CE5BB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236,911</w:t>
            </w:r>
          </w:p>
        </w:tc>
        <w:tc>
          <w:tcPr>
            <w:tcW w:w="236" w:type="dxa"/>
            <w:vAlign w:val="bottom"/>
          </w:tcPr>
          <w:p w14:paraId="0FC613F7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CF8A6F9" w14:textId="7E20923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282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790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2A2A79CC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3A8F4AB2" w14:textId="3D1B471F" w:rsidR="001C08D1" w:rsidRPr="00C07D2C" w:rsidRDefault="00B1487C" w:rsidP="00B14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31625C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F973924" w14:textId="0DE46E3D" w:rsidR="001C08D1" w:rsidRPr="001137CE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77EC1F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4EAA5D7E" w14:textId="22C4783A" w:rsidR="001C08D1" w:rsidRPr="00C07D2C" w:rsidRDefault="00E359B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2,850,530</w:t>
            </w:r>
          </w:p>
        </w:tc>
        <w:tc>
          <w:tcPr>
            <w:tcW w:w="236" w:type="dxa"/>
            <w:vAlign w:val="bottom"/>
          </w:tcPr>
          <w:p w14:paraId="78D18AE7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19CAC1D9" w14:textId="76EE28D3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766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905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127B541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20568B71" w14:textId="34060AB1" w:rsidR="001C08D1" w:rsidRPr="00C07D2C" w:rsidRDefault="00E359B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(58,775)</w:t>
            </w:r>
          </w:p>
        </w:tc>
        <w:tc>
          <w:tcPr>
            <w:tcW w:w="236" w:type="dxa"/>
            <w:vAlign w:val="bottom"/>
          </w:tcPr>
          <w:p w14:paraId="33303CA7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C939AE6" w14:textId="14887CC1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76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623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25AA474B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07DC4A4" w14:textId="6AF6F234" w:rsidR="001C08D1" w:rsidRPr="00C07D2C" w:rsidRDefault="00E359B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2,791,755</w:t>
            </w:r>
          </w:p>
        </w:tc>
        <w:tc>
          <w:tcPr>
            <w:tcW w:w="237" w:type="dxa"/>
            <w:vAlign w:val="bottom"/>
          </w:tcPr>
          <w:p w14:paraId="43ED8A7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AE6BF1F" w14:textId="0E47B2E2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690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282</w:t>
            </w:r>
          </w:p>
        </w:tc>
      </w:tr>
      <w:tr w:rsidR="001C08D1" w:rsidRPr="00C07D2C" w14:paraId="6358D892" w14:textId="77777777">
        <w:tc>
          <w:tcPr>
            <w:tcW w:w="2340" w:type="dxa"/>
            <w:vAlign w:val="bottom"/>
          </w:tcPr>
          <w:p w14:paraId="6DE61CA4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FE5B524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62FFC5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62FAEC4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48279B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1E2432C9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BD1BD0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vAlign w:val="bottom"/>
          </w:tcPr>
          <w:p w14:paraId="0AE0EFC1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5A75E2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136956D7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3533C5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530FF93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D874FF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590D0F1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089E8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16B66B3A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3C3CC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vAlign w:val="bottom"/>
          </w:tcPr>
          <w:p w14:paraId="74F56F2B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B6B7A4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2AAFBB29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2ABF0A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093C31EE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554233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67D7F82E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C08D1" w:rsidRPr="00C07D2C" w14:paraId="1A753F1D" w14:textId="77777777">
        <w:trPr>
          <w:trHeight w:val="68"/>
        </w:trPr>
        <w:tc>
          <w:tcPr>
            <w:tcW w:w="2340" w:type="dxa"/>
            <w:vAlign w:val="bottom"/>
          </w:tcPr>
          <w:p w14:paraId="62794D67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0" w:type="dxa"/>
            <w:vAlign w:val="bottom"/>
          </w:tcPr>
          <w:p w14:paraId="629B45A1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CB09D3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7D44E9C5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C9302A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5C499000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263A8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0EA0F1F1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6E5F4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84AE204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90"/>
              </w:tabs>
              <w:spacing w:after="0" w:line="240" w:lineRule="auto"/>
              <w:ind w:left="-122" w:right="-2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CD9383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28A0DD30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5230B0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22296E4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03A98E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B8C88D4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69D122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5B88CDF5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520A3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85ED47F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90AD0EB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EFDBDD6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76874E3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D590082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C08D1" w:rsidRPr="00C07D2C" w14:paraId="7FA97553" w14:textId="77777777">
        <w:trPr>
          <w:trHeight w:val="60"/>
        </w:trPr>
        <w:tc>
          <w:tcPr>
            <w:tcW w:w="2340" w:type="dxa"/>
            <w:vAlign w:val="bottom"/>
          </w:tcPr>
          <w:p w14:paraId="1F0304BE" w14:textId="77777777" w:rsidR="001C08D1" w:rsidRPr="00C07D2C" w:rsidRDefault="001C08D1" w:rsidP="001C08D1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7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C07D2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1D9B242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98618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1BE21977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F79E2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57B39A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5F7C5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131996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D7CE8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01BDCE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63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F65020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1F6CBD09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9CBAD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CB8A943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426367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4EC4E32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809D97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92AAA5C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D6529A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D2BCD38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46C86B4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2788B6C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5897484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547D455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C08D1" w:rsidRPr="00C07D2C" w14:paraId="159B6131" w14:textId="77777777">
        <w:tc>
          <w:tcPr>
            <w:tcW w:w="2340" w:type="dxa"/>
            <w:vAlign w:val="bottom"/>
          </w:tcPr>
          <w:p w14:paraId="2306F70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5D4077FA" w14:textId="43D8224F" w:rsidR="001C08D1" w:rsidRPr="00C07D2C" w:rsidRDefault="005A7D3C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674,832</w:t>
            </w:r>
          </w:p>
        </w:tc>
        <w:tc>
          <w:tcPr>
            <w:tcW w:w="236" w:type="dxa"/>
            <w:vAlign w:val="bottom"/>
          </w:tcPr>
          <w:p w14:paraId="0D478BE3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0CCE43AF" w14:textId="564A48B3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660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961</w:t>
            </w:r>
          </w:p>
        </w:tc>
        <w:tc>
          <w:tcPr>
            <w:tcW w:w="236" w:type="dxa"/>
            <w:vAlign w:val="bottom"/>
          </w:tcPr>
          <w:p w14:paraId="6007373C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0FDEEE83" w14:textId="4F0ED946" w:rsidR="001C08D1" w:rsidRPr="00C07D2C" w:rsidRDefault="007C5ABE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159,449</w:t>
            </w:r>
          </w:p>
        </w:tc>
        <w:tc>
          <w:tcPr>
            <w:tcW w:w="236" w:type="dxa"/>
            <w:vAlign w:val="bottom"/>
          </w:tcPr>
          <w:p w14:paraId="7670D8C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6239252E" w14:textId="18849A08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234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236" w:type="dxa"/>
            <w:vAlign w:val="bottom"/>
          </w:tcPr>
          <w:p w14:paraId="45543C4A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4B99AFE9" w14:textId="4FB4F129" w:rsidR="001C08D1" w:rsidRPr="00C07D2C" w:rsidRDefault="004F6A12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FE4CFE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3DC93D2" w14:textId="4E12873D" w:rsidR="001C08D1" w:rsidRPr="001137CE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1FE08A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1F5F4B6" w14:textId="585C22AB" w:rsidR="001C08D1" w:rsidRPr="00C07D2C" w:rsidRDefault="004F6A12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834,281</w:t>
            </w:r>
          </w:p>
        </w:tc>
        <w:tc>
          <w:tcPr>
            <w:tcW w:w="236" w:type="dxa"/>
            <w:vAlign w:val="bottom"/>
          </w:tcPr>
          <w:p w14:paraId="23B9B73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26B6B5AA" w14:textId="26BB4CF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895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236" w:type="dxa"/>
            <w:vAlign w:val="bottom"/>
          </w:tcPr>
          <w:p w14:paraId="4A63F7D3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82734E9" w14:textId="4D3875B7" w:rsidR="001C08D1" w:rsidRPr="00C07D2C" w:rsidRDefault="00F662FE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(51,31</w:t>
            </w:r>
            <w:r w:rsidR="00B1487C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325D7FE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DDBDCCD" w14:textId="5326BEC5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57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134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66B280C8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9037077" w14:textId="2C0FB9F9" w:rsidR="001C08D1" w:rsidRPr="00C07D2C" w:rsidRDefault="00EB64F9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782,</w:t>
            </w:r>
            <w:r w:rsidR="000B24D8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96</w:t>
            </w:r>
            <w:r w:rsidR="00B1487C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7" w:type="dxa"/>
            <w:vAlign w:val="bottom"/>
          </w:tcPr>
          <w:p w14:paraId="43FE7014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31E89DB" w14:textId="5828A459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838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367</w:t>
            </w:r>
          </w:p>
        </w:tc>
      </w:tr>
      <w:tr w:rsidR="001C08D1" w:rsidRPr="00C07D2C" w14:paraId="1D0970D2" w14:textId="77777777">
        <w:tc>
          <w:tcPr>
            <w:tcW w:w="2340" w:type="dxa"/>
            <w:vAlign w:val="bottom"/>
          </w:tcPr>
          <w:p w14:paraId="04EC44FC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เอเชีย</w:t>
            </w:r>
          </w:p>
        </w:tc>
        <w:tc>
          <w:tcPr>
            <w:tcW w:w="900" w:type="dxa"/>
          </w:tcPr>
          <w:p w14:paraId="771F2327" w14:textId="3417BD5A" w:rsidR="001C08D1" w:rsidRPr="00C07D2C" w:rsidRDefault="00505522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</w:t>
            </w:r>
            <w:r w:rsidR="00B14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229,003</w:t>
            </w:r>
          </w:p>
        </w:tc>
        <w:tc>
          <w:tcPr>
            <w:tcW w:w="236" w:type="dxa"/>
            <w:vAlign w:val="bottom"/>
          </w:tcPr>
          <w:p w14:paraId="0094846F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5CA95423" w14:textId="2DDEC033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763</w:t>
            </w:r>
          </w:p>
        </w:tc>
        <w:tc>
          <w:tcPr>
            <w:tcW w:w="236" w:type="dxa"/>
            <w:vAlign w:val="bottom"/>
          </w:tcPr>
          <w:p w14:paraId="670DBD4C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523F836" w14:textId="30716B11" w:rsidR="001C08D1" w:rsidRPr="00C07D2C" w:rsidRDefault="007C5ABE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41,550</w:t>
            </w:r>
          </w:p>
        </w:tc>
        <w:tc>
          <w:tcPr>
            <w:tcW w:w="236" w:type="dxa"/>
            <w:vAlign w:val="bottom"/>
          </w:tcPr>
          <w:p w14:paraId="1FF5DCC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36246C41" w14:textId="0FA16529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738</w:t>
            </w:r>
          </w:p>
        </w:tc>
        <w:tc>
          <w:tcPr>
            <w:tcW w:w="236" w:type="dxa"/>
            <w:vAlign w:val="bottom"/>
          </w:tcPr>
          <w:p w14:paraId="2E59D3E7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47231A09" w14:textId="7D67BFD3" w:rsidR="001C08D1" w:rsidRPr="00C07D2C" w:rsidRDefault="00B1487C" w:rsidP="00B14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AAB24C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3786DE15" w14:textId="37DB0A6C" w:rsidR="001C08D1" w:rsidRPr="001137CE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02A89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D0B78D6" w14:textId="356BCE6F" w:rsidR="001C08D1" w:rsidRPr="00C07D2C" w:rsidRDefault="004F6A12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1,270</w:t>
            </w:r>
            <w:r w:rsidR="005E62F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,553</w:t>
            </w:r>
          </w:p>
        </w:tc>
        <w:tc>
          <w:tcPr>
            <w:tcW w:w="236" w:type="dxa"/>
            <w:vAlign w:val="bottom"/>
          </w:tcPr>
          <w:p w14:paraId="5C276F80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FED5F75" w14:textId="44056C92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267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236" w:type="dxa"/>
            <w:vAlign w:val="bottom"/>
          </w:tcPr>
          <w:p w14:paraId="0074032B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DAA3F3E" w14:textId="10238BD3" w:rsidR="001C08D1" w:rsidRPr="00C07D2C" w:rsidRDefault="00135473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(7,46</w:t>
            </w:r>
            <w:r w:rsidR="00B14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7491754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1A109C74" w14:textId="1071706C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19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489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0A4EC4B1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ADC76C6" w14:textId="27E28AA6" w:rsidR="001C08D1" w:rsidRPr="00C07D2C" w:rsidRDefault="000B24D8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1,263,09</w:t>
            </w:r>
            <w:r w:rsidR="00B148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vAlign w:val="bottom"/>
          </w:tcPr>
          <w:p w14:paraId="46C52D72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56D4C01" w14:textId="6F34754E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012</w:t>
            </w:r>
          </w:p>
        </w:tc>
      </w:tr>
      <w:tr w:rsidR="001C08D1" w:rsidRPr="00C07D2C" w14:paraId="25550BEB" w14:textId="77777777">
        <w:tc>
          <w:tcPr>
            <w:tcW w:w="2340" w:type="dxa"/>
            <w:vAlign w:val="bottom"/>
          </w:tcPr>
          <w:p w14:paraId="0E39F372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ยุโรป</w:t>
            </w:r>
          </w:p>
        </w:tc>
        <w:tc>
          <w:tcPr>
            <w:tcW w:w="900" w:type="dxa"/>
          </w:tcPr>
          <w:p w14:paraId="603D1702" w14:textId="26B552E8" w:rsidR="001C08D1" w:rsidRPr="00C07D2C" w:rsidRDefault="00CE49AD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388,705</w:t>
            </w:r>
          </w:p>
        </w:tc>
        <w:tc>
          <w:tcPr>
            <w:tcW w:w="236" w:type="dxa"/>
            <w:vAlign w:val="bottom"/>
          </w:tcPr>
          <w:p w14:paraId="22A88337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35BEA681" w14:textId="2FCF1CE5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365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236" w:type="dxa"/>
            <w:vAlign w:val="bottom"/>
          </w:tcPr>
          <w:p w14:paraId="6E066E50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07C2EFE6" w14:textId="5C7EA090" w:rsidR="001C08D1" w:rsidRPr="00C07D2C" w:rsidRDefault="00C66FB4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7,108</w:t>
            </w:r>
          </w:p>
        </w:tc>
        <w:tc>
          <w:tcPr>
            <w:tcW w:w="236" w:type="dxa"/>
            <w:vAlign w:val="bottom"/>
          </w:tcPr>
          <w:p w14:paraId="5C79EF5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CDFE3ED" w14:textId="038F473C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236" w:type="dxa"/>
            <w:vAlign w:val="bottom"/>
          </w:tcPr>
          <w:p w14:paraId="4437D69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2D300A04" w14:textId="246BAD4E" w:rsidR="001C08D1" w:rsidRPr="00C07D2C" w:rsidRDefault="004F6A12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FD06E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53FEC8BF" w14:textId="692BB436" w:rsidR="001C08D1" w:rsidRPr="001137CE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6838C0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69561722" w14:textId="436BCB5C" w:rsidR="001C08D1" w:rsidRPr="00C07D2C" w:rsidRDefault="005E62F3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395,813</w:t>
            </w:r>
          </w:p>
        </w:tc>
        <w:tc>
          <w:tcPr>
            <w:tcW w:w="236" w:type="dxa"/>
            <w:vAlign w:val="bottom"/>
          </w:tcPr>
          <w:p w14:paraId="26C25715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8939168" w14:textId="19214189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236" w:type="dxa"/>
            <w:vAlign w:val="bottom"/>
          </w:tcPr>
          <w:p w14:paraId="203DEEEB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03036054" w14:textId="490E5DF0" w:rsidR="001C08D1" w:rsidRPr="00C07D2C" w:rsidRDefault="00135473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3931769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CF5E706" w14:textId="6AF2A571" w:rsidR="001C08D1" w:rsidRPr="005F7C9A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0AC8D6B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26BA4393" w14:textId="09349489" w:rsidR="001C08D1" w:rsidRPr="00C07D2C" w:rsidRDefault="000B24D8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395,813</w:t>
            </w:r>
          </w:p>
        </w:tc>
        <w:tc>
          <w:tcPr>
            <w:tcW w:w="237" w:type="dxa"/>
            <w:vAlign w:val="bottom"/>
          </w:tcPr>
          <w:p w14:paraId="52BF2210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98A9A7B" w14:textId="6FC22FCC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368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429</w:t>
            </w:r>
          </w:p>
        </w:tc>
      </w:tr>
      <w:tr w:rsidR="001C08D1" w:rsidRPr="00C07D2C" w14:paraId="0D466520" w14:textId="77777777">
        <w:tc>
          <w:tcPr>
            <w:tcW w:w="2340" w:type="dxa"/>
            <w:vAlign w:val="bottom"/>
          </w:tcPr>
          <w:p w14:paraId="4AB708CB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อเมริกา</w:t>
            </w:r>
          </w:p>
        </w:tc>
        <w:tc>
          <w:tcPr>
            <w:tcW w:w="900" w:type="dxa"/>
          </w:tcPr>
          <w:p w14:paraId="6AD92617" w14:textId="23AF9213" w:rsidR="001C08D1" w:rsidRPr="00C07D2C" w:rsidRDefault="00B13924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228,231</w:t>
            </w:r>
          </w:p>
        </w:tc>
        <w:tc>
          <w:tcPr>
            <w:tcW w:w="236" w:type="dxa"/>
            <w:vAlign w:val="bottom"/>
          </w:tcPr>
          <w:p w14:paraId="27973219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6E69B8BA" w14:textId="515FD9A1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149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236" w:type="dxa"/>
            <w:vAlign w:val="bottom"/>
          </w:tcPr>
          <w:p w14:paraId="68E0BAFE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0729332" w14:textId="061A2348" w:rsidR="001C08D1" w:rsidRPr="00C07D2C" w:rsidRDefault="009046C8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28,804</w:t>
            </w:r>
          </w:p>
        </w:tc>
        <w:tc>
          <w:tcPr>
            <w:tcW w:w="236" w:type="dxa"/>
            <w:vAlign w:val="bottom"/>
          </w:tcPr>
          <w:p w14:paraId="16858E61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CB3CEF8" w14:textId="3414930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074</w:t>
            </w:r>
          </w:p>
        </w:tc>
        <w:tc>
          <w:tcPr>
            <w:tcW w:w="236" w:type="dxa"/>
            <w:vAlign w:val="bottom"/>
          </w:tcPr>
          <w:p w14:paraId="3917CE9F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15E6B06" w14:textId="51E46220" w:rsidR="001C08D1" w:rsidRPr="00C07D2C" w:rsidRDefault="004F6A12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3CA70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7E0E6A6" w14:textId="4CAD79CC" w:rsidR="001C08D1" w:rsidRPr="001137CE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FD5B2E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79FA457" w14:textId="3176DB78" w:rsidR="001C08D1" w:rsidRPr="00C07D2C" w:rsidRDefault="005E62F3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257,035</w:t>
            </w:r>
          </w:p>
        </w:tc>
        <w:tc>
          <w:tcPr>
            <w:tcW w:w="236" w:type="dxa"/>
            <w:vAlign w:val="bottom"/>
          </w:tcPr>
          <w:p w14:paraId="22707307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4EF989B7" w14:textId="2FF78D0A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236" w:type="dxa"/>
            <w:vAlign w:val="bottom"/>
          </w:tcPr>
          <w:p w14:paraId="562517D5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81024DD" w14:textId="47369D19" w:rsidR="001C08D1" w:rsidRPr="00C07D2C" w:rsidRDefault="00135473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630DFF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91CD610" w14:textId="79C1C174" w:rsidR="001C08D1" w:rsidRPr="005F7C9A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24D0943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0694D4C" w14:textId="2ADF123F" w:rsidR="001C08D1" w:rsidRPr="00C07D2C" w:rsidRDefault="000B24D8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257,035</w:t>
            </w:r>
          </w:p>
        </w:tc>
        <w:tc>
          <w:tcPr>
            <w:tcW w:w="237" w:type="dxa"/>
            <w:vAlign w:val="bottom"/>
          </w:tcPr>
          <w:p w14:paraId="32C71D20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BB5172A" w14:textId="1A02D671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266</w:t>
            </w:r>
          </w:p>
        </w:tc>
      </w:tr>
      <w:tr w:rsidR="001C08D1" w:rsidRPr="00C07D2C" w14:paraId="458A0BBD" w14:textId="77777777">
        <w:tc>
          <w:tcPr>
            <w:tcW w:w="2340" w:type="dxa"/>
            <w:vAlign w:val="bottom"/>
          </w:tcPr>
          <w:p w14:paraId="60A23F4F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อื่น</w:t>
            </w:r>
            <w:r w:rsidRPr="00C07D2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63ACDD" w14:textId="683B8296" w:rsidR="001C08D1" w:rsidRPr="00C07D2C" w:rsidRDefault="00B13924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92,848</w:t>
            </w:r>
          </w:p>
        </w:tc>
        <w:tc>
          <w:tcPr>
            <w:tcW w:w="236" w:type="dxa"/>
            <w:vAlign w:val="bottom"/>
          </w:tcPr>
          <w:p w14:paraId="49EB7B1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69DE1544" w14:textId="035F9816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236" w:type="dxa"/>
            <w:vAlign w:val="bottom"/>
          </w:tcPr>
          <w:p w14:paraId="07E2D1D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2398A316" w14:textId="33C84651" w:rsidR="001C08D1" w:rsidRPr="00C07D2C" w:rsidRDefault="009046C8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B53A24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108444EF" w14:textId="402E6375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552DBC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07C865E2" w14:textId="419548D5" w:rsidR="001C08D1" w:rsidRPr="00C07D2C" w:rsidRDefault="004F6A12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F947C0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4F425083" w14:textId="36265C74" w:rsidR="001C08D1" w:rsidRPr="001137CE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17A18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B9CC67C" w14:textId="6D09EC09" w:rsidR="001C08D1" w:rsidRPr="00C07D2C" w:rsidRDefault="005E62F3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92,848</w:t>
            </w:r>
          </w:p>
        </w:tc>
        <w:tc>
          <w:tcPr>
            <w:tcW w:w="236" w:type="dxa"/>
            <w:vAlign w:val="bottom"/>
          </w:tcPr>
          <w:p w14:paraId="387741F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522B5090" w14:textId="2B44F435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236" w:type="dxa"/>
            <w:vAlign w:val="bottom"/>
          </w:tcPr>
          <w:p w14:paraId="62BE935B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4427EB3E" w14:textId="1535AAEA" w:rsidR="001C08D1" w:rsidRPr="00C07D2C" w:rsidRDefault="00135473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78738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9F5D3C0" w14:textId="19278471" w:rsidR="001C08D1" w:rsidRPr="005F7C9A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6C912F7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5AE959A2" w14:textId="16C46EF6" w:rsidR="001C08D1" w:rsidRPr="00C07D2C" w:rsidRDefault="000B24D8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92,848</w:t>
            </w:r>
          </w:p>
        </w:tc>
        <w:tc>
          <w:tcPr>
            <w:tcW w:w="237" w:type="dxa"/>
            <w:vAlign w:val="bottom"/>
          </w:tcPr>
          <w:p w14:paraId="452075C4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952B8D9" w14:textId="0B9E7065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208</w:t>
            </w:r>
          </w:p>
        </w:tc>
      </w:tr>
      <w:tr w:rsidR="001C08D1" w:rsidRPr="00C07D2C" w14:paraId="213BD6A6" w14:textId="77777777">
        <w:tc>
          <w:tcPr>
            <w:tcW w:w="2340" w:type="dxa"/>
            <w:vAlign w:val="bottom"/>
          </w:tcPr>
          <w:p w14:paraId="5BF12042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6F7292" w14:textId="391B8102" w:rsidR="001C08D1" w:rsidRPr="00C07D2C" w:rsidRDefault="00B13924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2,</w:t>
            </w:r>
            <w:r w:rsidR="00393701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613,619</w:t>
            </w:r>
          </w:p>
        </w:tc>
        <w:tc>
          <w:tcPr>
            <w:tcW w:w="236" w:type="dxa"/>
            <w:vAlign w:val="bottom"/>
          </w:tcPr>
          <w:p w14:paraId="6A8B28C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77A816AF" w14:textId="736A6D1B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484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115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067B20DA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3CA8069D" w14:textId="570DE69F" w:rsidR="001C08D1" w:rsidRPr="00C07D2C" w:rsidRDefault="009046C8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236,911</w:t>
            </w:r>
          </w:p>
        </w:tc>
        <w:tc>
          <w:tcPr>
            <w:tcW w:w="236" w:type="dxa"/>
            <w:vAlign w:val="bottom"/>
          </w:tcPr>
          <w:p w14:paraId="15129073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43C5656" w14:textId="75FC101D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282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19C8CA75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470B9A3C" w14:textId="1949A7D5" w:rsidR="001C08D1" w:rsidRPr="00C07D2C" w:rsidRDefault="00B1487C" w:rsidP="00B14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28BE53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D1A376A" w14:textId="78B5A3B5" w:rsidR="001C08D1" w:rsidRPr="001137CE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37C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CCBF5E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46D63551" w14:textId="05409B13" w:rsidR="001C08D1" w:rsidRPr="00C07D2C" w:rsidRDefault="00F662FE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2,850,530</w:t>
            </w:r>
          </w:p>
        </w:tc>
        <w:tc>
          <w:tcPr>
            <w:tcW w:w="236" w:type="dxa"/>
            <w:vAlign w:val="bottom"/>
          </w:tcPr>
          <w:p w14:paraId="22C838CC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7637B1D0" w14:textId="711F6A65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8C2EB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766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905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51AD723F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0604B421" w14:textId="2D5B1C53" w:rsidR="001C08D1" w:rsidRPr="00C07D2C" w:rsidRDefault="00244E24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79788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58,775)</w:t>
            </w:r>
          </w:p>
        </w:tc>
        <w:tc>
          <w:tcPr>
            <w:tcW w:w="236" w:type="dxa"/>
            <w:vAlign w:val="bottom"/>
          </w:tcPr>
          <w:p w14:paraId="7D7F1646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0F8675CA" w14:textId="1C109BED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76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623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346191B0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E1ED578" w14:textId="0EF8EF32" w:rsidR="001C08D1" w:rsidRPr="00C07D2C" w:rsidRDefault="000B24D8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2,791,755</w:t>
            </w:r>
          </w:p>
        </w:tc>
        <w:tc>
          <w:tcPr>
            <w:tcW w:w="237" w:type="dxa"/>
            <w:vAlign w:val="bottom"/>
          </w:tcPr>
          <w:p w14:paraId="1FF02FD7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5C681D60" w14:textId="40B61283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690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282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</w:tr>
      <w:tr w:rsidR="001C08D1" w:rsidRPr="00C07D2C" w14:paraId="5BD39070" w14:textId="77777777">
        <w:tc>
          <w:tcPr>
            <w:tcW w:w="2340" w:type="dxa"/>
            <w:vAlign w:val="bottom"/>
          </w:tcPr>
          <w:p w14:paraId="0FA671EE" w14:textId="77777777" w:rsidR="001C08D1" w:rsidRPr="00C07D2C" w:rsidRDefault="001C08D1" w:rsidP="001C08D1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F6D5FD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02DE00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630B7BA4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933405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0C3F7DCF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CA2771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vAlign w:val="bottom"/>
          </w:tcPr>
          <w:p w14:paraId="38581190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A6905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01FD0B7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AD993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15DC9E2B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AC9C68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37F911E1" w14:textId="77777777" w:rsidR="001C08D1" w:rsidRPr="00C07D2C" w:rsidRDefault="001C08D1" w:rsidP="001C08D1">
            <w:pPr>
              <w:tabs>
                <w:tab w:val="clear" w:pos="680"/>
                <w:tab w:val="left" w:pos="540"/>
              </w:tabs>
              <w:spacing w:line="240" w:lineRule="auto"/>
              <w:ind w:left="-121" w:righ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2FC53E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68AED9ED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EB4359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vAlign w:val="bottom"/>
          </w:tcPr>
          <w:p w14:paraId="5A837689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67515F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16A956B2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96FB272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4D1DA812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5C592BC" w14:textId="77777777" w:rsidR="001C08D1" w:rsidRPr="00C07D2C" w:rsidRDefault="001C08D1" w:rsidP="001C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079AE1C2" w14:textId="77777777" w:rsidR="001C08D1" w:rsidRPr="00C07D2C" w:rsidRDefault="001C08D1" w:rsidP="001C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5E590508" w14:textId="77777777" w:rsidR="00C07D2C" w:rsidRPr="002C56F1" w:rsidRDefault="00C07D2C" w:rsidP="00C07D2C">
      <w:pPr>
        <w:rPr>
          <w:sz w:val="10"/>
          <w:szCs w:val="10"/>
        </w:rPr>
      </w:pPr>
    </w:p>
    <w:tbl>
      <w:tblPr>
        <w:tblW w:w="152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3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C07D2C" w:rsidRPr="00C075DE" w14:paraId="1349D253" w14:textId="77777777">
        <w:trPr>
          <w:tblHeader/>
        </w:trPr>
        <w:tc>
          <w:tcPr>
            <w:tcW w:w="2340" w:type="dxa"/>
            <w:vAlign w:val="bottom"/>
          </w:tcPr>
          <w:p w14:paraId="1822F6C6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9" w:type="dxa"/>
            <w:gridSpan w:val="23"/>
          </w:tcPr>
          <w:p w14:paraId="1061CEDE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7D2C" w:rsidRPr="00C075DE" w14:paraId="1CA59E55" w14:textId="77777777">
        <w:trPr>
          <w:tblHeader/>
        </w:trPr>
        <w:tc>
          <w:tcPr>
            <w:tcW w:w="2340" w:type="dxa"/>
            <w:vAlign w:val="bottom"/>
          </w:tcPr>
          <w:p w14:paraId="12166C0F" w14:textId="62291297" w:rsidR="00C07D2C" w:rsidRPr="00C075DE" w:rsidRDefault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4F5063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019" w:type="dxa"/>
            <w:gridSpan w:val="3"/>
          </w:tcPr>
          <w:p w14:paraId="013C2DE1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7CB8CD94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58B3937D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7C2DF700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0A69BDFA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15A9E6C8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32073AA8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5A621B1E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00B730CF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0ED81FB0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</w:tcPr>
          <w:p w14:paraId="1444560B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391624" w:rsidRPr="00C075DE" w14:paraId="5A02F5F4" w14:textId="77777777">
        <w:trPr>
          <w:tblHeader/>
        </w:trPr>
        <w:tc>
          <w:tcPr>
            <w:tcW w:w="2340" w:type="dxa"/>
            <w:vAlign w:val="bottom"/>
          </w:tcPr>
          <w:p w14:paraId="18B7D2CC" w14:textId="1EBF9741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="004F5063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4F5063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5F1EA8DF" w14:textId="312B07A6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36416384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0593A1B6" w14:textId="2765247D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BAF8608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7B59C3F" w14:textId="6E97B9BB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3D3817B2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BF1D657" w14:textId="6F0885AB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7B896CD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F7E3672" w14:textId="723DADC8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27FBBCE9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F8AF61B" w14:textId="2461890E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110643F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3CE270DF" w14:textId="3EFF9DBE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5610E663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16359D3" w14:textId="6C56DAB0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B79E924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EF1DCB9" w14:textId="32BB54A2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2FAD8C76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FF249E2" w14:textId="4640E5B5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7D0933B9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5122B21" w14:textId="112A6C8A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7" w:type="dxa"/>
            <w:vAlign w:val="bottom"/>
          </w:tcPr>
          <w:p w14:paraId="050D72A0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FF30B3C" w14:textId="497069F5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</w:tr>
      <w:tr w:rsidR="00391624" w:rsidRPr="00C075DE" w14:paraId="2D25236F" w14:textId="77777777">
        <w:trPr>
          <w:tblHeader/>
        </w:trPr>
        <w:tc>
          <w:tcPr>
            <w:tcW w:w="2340" w:type="dxa"/>
          </w:tcPr>
          <w:p w14:paraId="3EA286E7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79" w:type="dxa"/>
            <w:gridSpan w:val="23"/>
          </w:tcPr>
          <w:p w14:paraId="7C1E3005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1624" w:rsidRPr="00C075DE" w14:paraId="374F725D" w14:textId="77777777">
        <w:tc>
          <w:tcPr>
            <w:tcW w:w="2340" w:type="dxa"/>
            <w:vAlign w:val="bottom"/>
          </w:tcPr>
          <w:p w14:paraId="04CD174B" w14:textId="77777777" w:rsidR="00391624" w:rsidRPr="001C6B90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900" w:type="dxa"/>
            <w:vAlign w:val="bottom"/>
          </w:tcPr>
          <w:p w14:paraId="4B03540A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9BBDB86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16E17FFF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3F804B8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vAlign w:val="bottom"/>
          </w:tcPr>
          <w:p w14:paraId="3CD9F1B1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019EDE4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vAlign w:val="bottom"/>
          </w:tcPr>
          <w:p w14:paraId="4DC80E75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EDF750D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2D9A1F55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CB0CEC8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vAlign w:val="bottom"/>
          </w:tcPr>
          <w:p w14:paraId="75F98C65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18BF24F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vAlign w:val="bottom"/>
          </w:tcPr>
          <w:p w14:paraId="70DB7EAA" w14:textId="77777777" w:rsidR="00391624" w:rsidRPr="00C075DE" w:rsidRDefault="00391624" w:rsidP="00391624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F9721EB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vAlign w:val="bottom"/>
          </w:tcPr>
          <w:p w14:paraId="53FCF170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9C730F4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59ADBD42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94264CA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vAlign w:val="bottom"/>
          </w:tcPr>
          <w:p w14:paraId="03219518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3A616900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4605F015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vAlign w:val="bottom"/>
          </w:tcPr>
          <w:p w14:paraId="6CD82041" w14:textId="77777777" w:rsidR="00391624" w:rsidRPr="00C075DE" w:rsidRDefault="00391624" w:rsidP="0039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vAlign w:val="bottom"/>
          </w:tcPr>
          <w:p w14:paraId="3A5A5A85" w14:textId="77777777" w:rsidR="00391624" w:rsidRPr="00C075DE" w:rsidRDefault="00391624" w:rsidP="0039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8E511F" w:rsidRPr="00C075DE" w14:paraId="28FEAC92" w14:textId="77777777">
        <w:tc>
          <w:tcPr>
            <w:tcW w:w="2340" w:type="dxa"/>
            <w:vAlign w:val="bottom"/>
          </w:tcPr>
          <w:p w14:paraId="7DE32FA6" w14:textId="77777777" w:rsidR="008E511F" w:rsidRPr="001C6B9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ผลิตภัณฑ์น้ำ</w:t>
            </w:r>
          </w:p>
        </w:tc>
        <w:tc>
          <w:tcPr>
            <w:tcW w:w="900" w:type="dxa"/>
            <w:vAlign w:val="bottom"/>
          </w:tcPr>
          <w:p w14:paraId="0FA7F9A8" w14:textId="70B06825" w:rsidR="008E511F" w:rsidRPr="001E0B80" w:rsidRDefault="0046401C" w:rsidP="003E5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</w:t>
            </w:r>
            <w:r w:rsidR="00E63A29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410,617</w:t>
            </w:r>
          </w:p>
        </w:tc>
        <w:tc>
          <w:tcPr>
            <w:tcW w:w="236" w:type="dxa"/>
            <w:vAlign w:val="bottom"/>
          </w:tcPr>
          <w:p w14:paraId="3A21495F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A0882DA" w14:textId="6634A1D3" w:rsidR="008E511F" w:rsidRPr="001E0B80" w:rsidRDefault="008E511F" w:rsidP="003E5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644</w:t>
            </w:r>
          </w:p>
        </w:tc>
        <w:tc>
          <w:tcPr>
            <w:tcW w:w="236" w:type="dxa"/>
            <w:vAlign w:val="bottom"/>
          </w:tcPr>
          <w:p w14:paraId="2390A7A9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F7CB64A" w14:textId="25370063" w:rsidR="008E511F" w:rsidRPr="001E0B80" w:rsidRDefault="00B27947" w:rsidP="003E5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196,474</w:t>
            </w:r>
          </w:p>
        </w:tc>
        <w:tc>
          <w:tcPr>
            <w:tcW w:w="236" w:type="dxa"/>
            <w:vAlign w:val="bottom"/>
          </w:tcPr>
          <w:p w14:paraId="6E6A220D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78A93F96" w14:textId="6ACB70F6" w:rsidR="008E511F" w:rsidRPr="005F7C9A" w:rsidRDefault="008E511F" w:rsidP="003E5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230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236" w:type="dxa"/>
            <w:vAlign w:val="bottom"/>
          </w:tcPr>
          <w:p w14:paraId="0FF948DE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96D2B5C" w14:textId="4E3092EE" w:rsidR="008E511F" w:rsidRPr="001E0B80" w:rsidRDefault="00E63A29" w:rsidP="00E6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2569E7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625C7199" w14:textId="20FFA51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7EDAA5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0969A2D" w14:textId="2E28D38F" w:rsidR="008E511F" w:rsidRPr="001E0B80" w:rsidRDefault="00251AA8" w:rsidP="003E5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2,607,091</w:t>
            </w:r>
          </w:p>
        </w:tc>
        <w:tc>
          <w:tcPr>
            <w:tcW w:w="236" w:type="dxa"/>
            <w:vAlign w:val="bottom"/>
          </w:tcPr>
          <w:p w14:paraId="7CA56698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705DC289" w14:textId="4F07FF0D" w:rsidR="008E511F" w:rsidRPr="001E0B80" w:rsidRDefault="008E511F" w:rsidP="003E5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236" w:type="dxa"/>
            <w:vAlign w:val="bottom"/>
          </w:tcPr>
          <w:p w14:paraId="57FD0292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0587E2C" w14:textId="0A563F45" w:rsidR="008E511F" w:rsidRPr="001E0B80" w:rsidRDefault="00250B33" w:rsidP="003E5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(26,280)</w:t>
            </w:r>
          </w:p>
        </w:tc>
        <w:tc>
          <w:tcPr>
            <w:tcW w:w="236" w:type="dxa"/>
            <w:vAlign w:val="bottom"/>
          </w:tcPr>
          <w:p w14:paraId="7DED1D5F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C8CB8FB" w14:textId="577936CC" w:rsidR="008E511F" w:rsidRPr="001E0B80" w:rsidRDefault="008E511F" w:rsidP="003E5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073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0DA12537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A1D7303" w14:textId="14B82611" w:rsidR="008E511F" w:rsidRPr="001E0B80" w:rsidRDefault="004F3AF8" w:rsidP="003E5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2,5</w:t>
            </w:r>
            <w:r w:rsidR="00162B6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80,811</w:t>
            </w:r>
          </w:p>
        </w:tc>
        <w:tc>
          <w:tcPr>
            <w:tcW w:w="237" w:type="dxa"/>
            <w:vAlign w:val="bottom"/>
          </w:tcPr>
          <w:p w14:paraId="56D23798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9ABA5A6" w14:textId="4D26127B" w:rsidR="008E511F" w:rsidRPr="001E0B80" w:rsidRDefault="008E511F" w:rsidP="003E5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452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540</w:t>
            </w:r>
          </w:p>
        </w:tc>
      </w:tr>
      <w:tr w:rsidR="008E511F" w:rsidRPr="00C075DE" w14:paraId="466A50FE" w14:textId="77777777">
        <w:tc>
          <w:tcPr>
            <w:tcW w:w="2340" w:type="dxa"/>
            <w:vAlign w:val="bottom"/>
          </w:tcPr>
          <w:p w14:paraId="4D2F19A8" w14:textId="77777777" w:rsidR="008E511F" w:rsidRPr="001C6B9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อาหารเพื่อสุขภาพ</w:t>
            </w:r>
          </w:p>
        </w:tc>
        <w:tc>
          <w:tcPr>
            <w:tcW w:w="900" w:type="dxa"/>
            <w:vAlign w:val="bottom"/>
          </w:tcPr>
          <w:p w14:paraId="22F819D9" w14:textId="4AD939DD" w:rsidR="008E511F" w:rsidRPr="001E0B80" w:rsidRDefault="0070234E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54,585</w:t>
            </w:r>
          </w:p>
        </w:tc>
        <w:tc>
          <w:tcPr>
            <w:tcW w:w="236" w:type="dxa"/>
            <w:vAlign w:val="bottom"/>
          </w:tcPr>
          <w:p w14:paraId="23046F2D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7C29E6EA" w14:textId="5185438F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644</w:t>
            </w:r>
          </w:p>
        </w:tc>
        <w:tc>
          <w:tcPr>
            <w:tcW w:w="236" w:type="dxa"/>
            <w:vAlign w:val="bottom"/>
          </w:tcPr>
          <w:p w14:paraId="6E8C897A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208311DF" w14:textId="4A168D56" w:rsidR="008E511F" w:rsidRPr="001E0B80" w:rsidRDefault="00B27947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5157ED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EA6F69D" w14:textId="7C2E862A" w:rsidR="008E511F" w:rsidRPr="005F7C9A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64FC4DE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D405EB3" w14:textId="7FB434C1" w:rsidR="008E511F" w:rsidRPr="001E0B80" w:rsidRDefault="00251AA8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7DE227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4D59C603" w14:textId="0A6D14F6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0E44C0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26701D31" w14:textId="2BDEB160" w:rsidR="008E511F" w:rsidRPr="001E0B80" w:rsidRDefault="00251AA8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54,585</w:t>
            </w:r>
          </w:p>
        </w:tc>
        <w:tc>
          <w:tcPr>
            <w:tcW w:w="236" w:type="dxa"/>
            <w:vAlign w:val="bottom"/>
          </w:tcPr>
          <w:p w14:paraId="361CB76B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6B55CD1" w14:textId="5A96537B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236" w:type="dxa"/>
            <w:vAlign w:val="bottom"/>
          </w:tcPr>
          <w:p w14:paraId="76B66257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DE78815" w14:textId="629B3035" w:rsidR="008E511F" w:rsidRPr="001E0B80" w:rsidRDefault="00591E81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5C7DCC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52D1B9" w14:textId="63CAFF74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544A583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258E5D5F" w14:textId="3AB4B38B" w:rsidR="008E511F" w:rsidRPr="001E0B80" w:rsidRDefault="00162B66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54,585</w:t>
            </w:r>
          </w:p>
        </w:tc>
        <w:tc>
          <w:tcPr>
            <w:tcW w:w="237" w:type="dxa"/>
            <w:vAlign w:val="bottom"/>
          </w:tcPr>
          <w:p w14:paraId="61A0C3A0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F7DC137" w14:textId="37EE9E3F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644</w:t>
            </w:r>
          </w:p>
        </w:tc>
      </w:tr>
      <w:tr w:rsidR="008E511F" w:rsidRPr="00C075DE" w14:paraId="6CBB4A76" w14:textId="77777777">
        <w:tc>
          <w:tcPr>
            <w:tcW w:w="2340" w:type="dxa"/>
            <w:vAlign w:val="bottom"/>
          </w:tcPr>
          <w:p w14:paraId="77B1FD68" w14:textId="77777777" w:rsidR="008E511F" w:rsidRPr="001C6B9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537685" w14:textId="32A5695A" w:rsidR="008E511F" w:rsidRPr="001E0B80" w:rsidRDefault="0070234E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148,417</w:t>
            </w:r>
          </w:p>
        </w:tc>
        <w:tc>
          <w:tcPr>
            <w:tcW w:w="236" w:type="dxa"/>
            <w:vAlign w:val="bottom"/>
          </w:tcPr>
          <w:p w14:paraId="56F689FB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4B184ED5" w14:textId="7074E3B4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160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236" w:type="dxa"/>
            <w:vAlign w:val="bottom"/>
          </w:tcPr>
          <w:p w14:paraId="7E951A64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39226670" w14:textId="2B9E4C50" w:rsidR="008E511F" w:rsidRPr="001E0B80" w:rsidRDefault="00B27947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40,437</w:t>
            </w:r>
          </w:p>
        </w:tc>
        <w:tc>
          <w:tcPr>
            <w:tcW w:w="236" w:type="dxa"/>
            <w:vAlign w:val="bottom"/>
          </w:tcPr>
          <w:p w14:paraId="77C0B71E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373DF156" w14:textId="22339021" w:rsidR="008E511F" w:rsidRPr="005F7C9A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236" w:type="dxa"/>
            <w:vAlign w:val="bottom"/>
          </w:tcPr>
          <w:p w14:paraId="5E603866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C6077D3" w14:textId="3F58D51D" w:rsidR="008E511F" w:rsidRPr="001E0B80" w:rsidRDefault="00251AA8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E19A2B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8E42628" w14:textId="28EADB68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98B1C3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E84886" w14:textId="6516AF95" w:rsidR="008E511F" w:rsidRPr="001E0B80" w:rsidRDefault="00E44B7E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188,854</w:t>
            </w:r>
          </w:p>
        </w:tc>
        <w:tc>
          <w:tcPr>
            <w:tcW w:w="236" w:type="dxa"/>
            <w:vAlign w:val="bottom"/>
          </w:tcPr>
          <w:p w14:paraId="61332FD8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03BF5248" w14:textId="218ACFAE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212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236" w:type="dxa"/>
            <w:vAlign w:val="bottom"/>
          </w:tcPr>
          <w:p w14:paraId="5DC43B58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4C2578BC" w14:textId="6E8B36A8" w:rsidR="008E511F" w:rsidRPr="001E0B80" w:rsidRDefault="00591E81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(32,495)</w:t>
            </w:r>
          </w:p>
        </w:tc>
        <w:tc>
          <w:tcPr>
            <w:tcW w:w="236" w:type="dxa"/>
            <w:vAlign w:val="bottom"/>
          </w:tcPr>
          <w:p w14:paraId="54958F00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89BD084" w14:textId="6C8969DC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550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5C9AFF70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41466153" w14:textId="616107DA" w:rsidR="008E511F" w:rsidRPr="001E0B80" w:rsidRDefault="00162B66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156,359</w:t>
            </w:r>
          </w:p>
        </w:tc>
        <w:tc>
          <w:tcPr>
            <w:tcW w:w="237" w:type="dxa"/>
            <w:vAlign w:val="bottom"/>
          </w:tcPr>
          <w:p w14:paraId="44108DBC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4A1A444E" w14:textId="37F2E49B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098</w:t>
            </w:r>
          </w:p>
        </w:tc>
      </w:tr>
      <w:tr w:rsidR="008E511F" w:rsidRPr="00C075DE" w14:paraId="20E4B552" w14:textId="77777777">
        <w:tc>
          <w:tcPr>
            <w:tcW w:w="2340" w:type="dxa"/>
            <w:vAlign w:val="bottom"/>
          </w:tcPr>
          <w:p w14:paraId="682480CF" w14:textId="77777777" w:rsidR="008E511F" w:rsidRPr="001C6B9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E6D6C" w14:textId="367C08F6" w:rsidR="008E511F" w:rsidRPr="001E0B80" w:rsidRDefault="00E939D6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2,613,619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3668BB7A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CF8BB" w14:textId="5B9A98E6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484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115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200F0DBB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E72B5" w14:textId="2967077E" w:rsidR="008E511F" w:rsidRPr="001E0B80" w:rsidRDefault="00251AA8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236,911</w:t>
            </w:r>
          </w:p>
        </w:tc>
        <w:tc>
          <w:tcPr>
            <w:tcW w:w="236" w:type="dxa"/>
            <w:vAlign w:val="bottom"/>
          </w:tcPr>
          <w:p w14:paraId="7FD3774C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48E06" w14:textId="6F079767" w:rsidR="008E511F" w:rsidRPr="007343EC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282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54198047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B069F" w14:textId="5DDDEA67" w:rsidR="008E511F" w:rsidRPr="000D4955" w:rsidRDefault="00E63A29" w:rsidP="00E6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19F201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5EE1A" w14:textId="54EFF913" w:rsidR="008E511F" w:rsidRPr="00B46BA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6BA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6C17D6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B5603" w14:textId="57CED67C" w:rsidR="008E511F" w:rsidRPr="001E0B80" w:rsidRDefault="00E44B7E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2,850</w:t>
            </w:r>
            <w:r w:rsidR="00250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,530</w:t>
            </w:r>
          </w:p>
        </w:tc>
        <w:tc>
          <w:tcPr>
            <w:tcW w:w="236" w:type="dxa"/>
            <w:vAlign w:val="bottom"/>
          </w:tcPr>
          <w:p w14:paraId="1D7FB929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F2E57" w14:textId="000E1176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8C2EB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766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905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3DD18E48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C2F5B" w14:textId="4DB62C80" w:rsidR="008E511F" w:rsidRPr="001E0B80" w:rsidRDefault="004F3AF8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(58,7</w:t>
            </w:r>
            <w:r w:rsidR="0085329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5)</w:t>
            </w:r>
          </w:p>
        </w:tc>
        <w:tc>
          <w:tcPr>
            <w:tcW w:w="236" w:type="dxa"/>
            <w:vAlign w:val="bottom"/>
          </w:tcPr>
          <w:p w14:paraId="24C18FAD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19C9E" w14:textId="4E2E2FAF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76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623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28D218CA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DCA7D" w14:textId="13E36A0A" w:rsidR="008E511F" w:rsidRPr="001E0B80" w:rsidRDefault="00162B66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2,791,755</w:t>
            </w:r>
          </w:p>
        </w:tc>
        <w:tc>
          <w:tcPr>
            <w:tcW w:w="237" w:type="dxa"/>
            <w:vAlign w:val="bottom"/>
          </w:tcPr>
          <w:p w14:paraId="6F1DCD5D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C4C37" w14:textId="2CECD9F6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690</w:t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282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</w:tr>
      <w:tr w:rsidR="008E511F" w:rsidRPr="006B1DD4" w14:paraId="2D757796" w14:textId="77777777">
        <w:tc>
          <w:tcPr>
            <w:tcW w:w="2340" w:type="dxa"/>
            <w:vAlign w:val="bottom"/>
          </w:tcPr>
          <w:p w14:paraId="010CCE61" w14:textId="77777777" w:rsidR="008E511F" w:rsidRPr="001C6B9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3560C91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2D12C1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173579FD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95ACC2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7E11841C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062D46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vAlign w:val="bottom"/>
          </w:tcPr>
          <w:p w14:paraId="650376B9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EE7C10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681A437B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9BC56F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3CF227EA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30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F207C3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50208FD1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3A25D0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2DC94AB8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444A7D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vAlign w:val="bottom"/>
          </w:tcPr>
          <w:p w14:paraId="3CEA687D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60" w:lineRule="atLeast"/>
              <w:ind w:left="-158" w:right="-144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B75D67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2086F1AA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3F1D7E7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1FF4AE42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8CDDED7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5CEA8ECF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E511F" w:rsidRPr="00C075DE" w14:paraId="3B715E95" w14:textId="77777777">
        <w:tc>
          <w:tcPr>
            <w:tcW w:w="2340" w:type="dxa"/>
            <w:vAlign w:val="bottom"/>
          </w:tcPr>
          <w:p w14:paraId="1DC88CF7" w14:textId="77777777" w:rsidR="00E71F94" w:rsidRDefault="008E511F" w:rsidP="001B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8" w:right="-100" w:hanging="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จาก</w:t>
            </w:r>
          </w:p>
          <w:p w14:paraId="164AFABC" w14:textId="181CA3E7" w:rsidR="001B3F6D" w:rsidRDefault="008E511F" w:rsidP="009F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0" w:hanging="4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เงินลงทุ</w:t>
            </w:r>
            <w:r w:rsidR="00393701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น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ในบริษัทร่วม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0E798DE9" w14:textId="4300F1D9" w:rsidR="008E511F" w:rsidRPr="001C6B90" w:rsidRDefault="008E511F" w:rsidP="001B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8"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900" w:type="dxa"/>
            <w:vAlign w:val="bottom"/>
          </w:tcPr>
          <w:p w14:paraId="6845E401" w14:textId="02E17B84" w:rsidR="008E511F" w:rsidRPr="001E0B80" w:rsidRDefault="00162B66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1,531</w:t>
            </w:r>
          </w:p>
        </w:tc>
        <w:tc>
          <w:tcPr>
            <w:tcW w:w="236" w:type="dxa"/>
            <w:vAlign w:val="bottom"/>
          </w:tcPr>
          <w:p w14:paraId="5C48FBB0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A571B7A" w14:textId="7C7DA4B9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249</w:t>
            </w:r>
          </w:p>
        </w:tc>
        <w:tc>
          <w:tcPr>
            <w:tcW w:w="236" w:type="dxa"/>
            <w:vAlign w:val="bottom"/>
          </w:tcPr>
          <w:p w14:paraId="6AC5D49C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427A54D7" w14:textId="522708E3" w:rsidR="008E511F" w:rsidRPr="001E0B80" w:rsidRDefault="00162B66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1592CC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9AF10D0" w14:textId="1BB17AF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24C1C5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92A83F9" w14:textId="50F7EA7D" w:rsidR="008E511F" w:rsidRPr="001E0B80" w:rsidRDefault="00946143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334</w:t>
            </w:r>
          </w:p>
        </w:tc>
        <w:tc>
          <w:tcPr>
            <w:tcW w:w="270" w:type="dxa"/>
            <w:vAlign w:val="bottom"/>
          </w:tcPr>
          <w:p w14:paraId="1F15C665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3286AFE0" w14:textId="75D0C985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270" w:type="dxa"/>
            <w:vAlign w:val="bottom"/>
          </w:tcPr>
          <w:p w14:paraId="7415E6D5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7457E01" w14:textId="0FA6570F" w:rsidR="008E511F" w:rsidRPr="001E0B80" w:rsidRDefault="007215A9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1,865</w:t>
            </w:r>
          </w:p>
        </w:tc>
        <w:tc>
          <w:tcPr>
            <w:tcW w:w="236" w:type="dxa"/>
            <w:vAlign w:val="bottom"/>
          </w:tcPr>
          <w:p w14:paraId="0FFFB353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6C1C786" w14:textId="13595F61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394</w:t>
            </w:r>
          </w:p>
        </w:tc>
        <w:tc>
          <w:tcPr>
            <w:tcW w:w="236" w:type="dxa"/>
            <w:vAlign w:val="bottom"/>
          </w:tcPr>
          <w:p w14:paraId="53100A2A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962C6B9" w14:textId="58C04281" w:rsidR="008E511F" w:rsidRPr="001E0B80" w:rsidRDefault="007215A9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6E7C66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E8FB443" w14:textId="2619FF30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A03549D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CD208EA" w14:textId="0B25493B" w:rsidR="008E511F" w:rsidRPr="001E0B80" w:rsidRDefault="007215A9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1,865</w:t>
            </w:r>
          </w:p>
        </w:tc>
        <w:tc>
          <w:tcPr>
            <w:tcW w:w="237" w:type="dxa"/>
            <w:vAlign w:val="bottom"/>
          </w:tcPr>
          <w:p w14:paraId="50ACD8D7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9415BF3" w14:textId="669C1D5F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Pr="00A1030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394</w:t>
            </w:r>
          </w:p>
        </w:tc>
      </w:tr>
      <w:tr w:rsidR="008E511F" w:rsidRPr="00C075DE" w14:paraId="5182B398" w14:textId="77777777">
        <w:tc>
          <w:tcPr>
            <w:tcW w:w="2340" w:type="dxa"/>
            <w:vAlign w:val="bottom"/>
          </w:tcPr>
          <w:p w14:paraId="074643CA" w14:textId="6A29A6AA" w:rsidR="008E511F" w:rsidRPr="001C6B90" w:rsidRDefault="008E511F" w:rsidP="001B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8" w:right="-100" w:hanging="1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00" w:type="dxa"/>
            <w:vAlign w:val="bottom"/>
          </w:tcPr>
          <w:p w14:paraId="2DA33EB4" w14:textId="1ADAFDE8" w:rsidR="008E511F" w:rsidRPr="001E0B80" w:rsidRDefault="00162B66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</w:t>
            </w:r>
            <w:r w:rsidR="00E63A29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25,</w:t>
            </w:r>
            <w:r w:rsidR="00563B3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794</w:t>
            </w:r>
          </w:p>
        </w:tc>
        <w:tc>
          <w:tcPr>
            <w:tcW w:w="236" w:type="dxa"/>
            <w:vAlign w:val="bottom"/>
          </w:tcPr>
          <w:p w14:paraId="6AA93A35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7FD1EC76" w14:textId="240D78E9" w:rsidR="008E511F" w:rsidRPr="001E0B80" w:rsidRDefault="00563B3A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548,306</w:t>
            </w:r>
          </w:p>
        </w:tc>
        <w:tc>
          <w:tcPr>
            <w:tcW w:w="236" w:type="dxa"/>
            <w:vAlign w:val="bottom"/>
          </w:tcPr>
          <w:p w14:paraId="33695DE2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C437A0B" w14:textId="5FC180E7" w:rsidR="008E511F" w:rsidRPr="001E0B80" w:rsidRDefault="00162B66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41,211</w:t>
            </w:r>
          </w:p>
        </w:tc>
        <w:tc>
          <w:tcPr>
            <w:tcW w:w="236" w:type="dxa"/>
            <w:vAlign w:val="bottom"/>
          </w:tcPr>
          <w:p w14:paraId="73ADFB1E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376F579" w14:textId="29EC9A1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931</w:t>
            </w:r>
          </w:p>
        </w:tc>
        <w:tc>
          <w:tcPr>
            <w:tcW w:w="236" w:type="dxa"/>
            <w:vAlign w:val="bottom"/>
          </w:tcPr>
          <w:p w14:paraId="55B3D83B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F7B2EE4" w14:textId="0D4EF748" w:rsidR="008E511F" w:rsidRPr="001E0B80" w:rsidRDefault="006A1D60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 w:line="14" w:lineRule="atLeast"/>
              <w:ind w:left="-240" w:right="-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2,523</w:t>
            </w:r>
          </w:p>
        </w:tc>
        <w:tc>
          <w:tcPr>
            <w:tcW w:w="270" w:type="dxa"/>
            <w:vAlign w:val="bottom"/>
          </w:tcPr>
          <w:p w14:paraId="63C2CA66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FE4190B" w14:textId="37DCEE60" w:rsidR="008E511F" w:rsidRPr="001E0B80" w:rsidRDefault="00A86136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2,916</w:t>
            </w:r>
          </w:p>
        </w:tc>
        <w:tc>
          <w:tcPr>
            <w:tcW w:w="270" w:type="dxa"/>
            <w:vAlign w:val="bottom"/>
          </w:tcPr>
          <w:p w14:paraId="6CA1AD69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1867D13" w14:textId="2D002A31" w:rsidR="008E511F" w:rsidRPr="001E0B80" w:rsidRDefault="007215A9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469,528</w:t>
            </w:r>
          </w:p>
        </w:tc>
        <w:tc>
          <w:tcPr>
            <w:tcW w:w="236" w:type="dxa"/>
            <w:vAlign w:val="bottom"/>
          </w:tcPr>
          <w:p w14:paraId="6F78F2FA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588796AE" w14:textId="0DC1EFF5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575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236" w:type="dxa"/>
            <w:vAlign w:val="bottom"/>
          </w:tcPr>
          <w:p w14:paraId="64AC87BF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9E091DD" w14:textId="5F6B18F9" w:rsidR="008E511F" w:rsidRPr="001E0B80" w:rsidRDefault="007215A9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1,42</w:t>
            </w:r>
            <w:r w:rsidR="00101B7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7489F34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3AEC25A3" w14:textId="7FEB11CE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239" w:type="dxa"/>
            <w:vAlign w:val="bottom"/>
          </w:tcPr>
          <w:p w14:paraId="106CB536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57087AC" w14:textId="12249BDF" w:rsidR="008E511F" w:rsidRPr="001E0B80" w:rsidRDefault="007215A9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470,95</w:t>
            </w:r>
            <w:r w:rsidR="00B743B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7" w:type="dxa"/>
            <w:vAlign w:val="bottom"/>
          </w:tcPr>
          <w:p w14:paraId="3911AE06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4043C1C" w14:textId="72362311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576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316</w:t>
            </w:r>
          </w:p>
        </w:tc>
      </w:tr>
      <w:tr w:rsidR="008E511F" w:rsidRPr="006B1DD4" w14:paraId="045638DA" w14:textId="77777777">
        <w:tc>
          <w:tcPr>
            <w:tcW w:w="2340" w:type="dxa"/>
            <w:vAlign w:val="bottom"/>
          </w:tcPr>
          <w:p w14:paraId="1E30BB9E" w14:textId="77777777" w:rsidR="008E511F" w:rsidRPr="001C6B9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E9A575E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16891E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059700D2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071F41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546C578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128A06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D45E491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5E6718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9A5C414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603497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0CE7279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0A8232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D3183EB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9E9A5A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52942937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FDF781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20CBF24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0DB986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F92FD4F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50C78F3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A88AD10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8640DCA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171C319" w14:textId="77777777" w:rsidR="008E511F" w:rsidRPr="001E0B80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E511F" w:rsidRPr="00C075DE" w14:paraId="5E2DDCC0" w14:textId="77777777">
        <w:tc>
          <w:tcPr>
            <w:tcW w:w="2340" w:type="dxa"/>
            <w:vAlign w:val="bottom"/>
          </w:tcPr>
          <w:p w14:paraId="7ACFC175" w14:textId="6AA99E78" w:rsidR="008E511F" w:rsidRPr="001C6B90" w:rsidRDefault="008E511F" w:rsidP="000C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8" w:right="-100" w:hanging="11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 ณ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0F3DAF09" w14:textId="513356CA" w:rsidR="008E511F" w:rsidRPr="001E0B80" w:rsidRDefault="00563B3A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5,066,641</w:t>
            </w:r>
          </w:p>
        </w:tc>
        <w:tc>
          <w:tcPr>
            <w:tcW w:w="236" w:type="dxa"/>
            <w:vAlign w:val="bottom"/>
          </w:tcPr>
          <w:p w14:paraId="4C70945B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70E41D75" w14:textId="4C9A6F9C" w:rsidR="008E511F" w:rsidRPr="007E5479" w:rsidRDefault="004977DE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563B3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138,555</w:t>
            </w:r>
          </w:p>
        </w:tc>
        <w:tc>
          <w:tcPr>
            <w:tcW w:w="236" w:type="dxa"/>
            <w:vAlign w:val="bottom"/>
          </w:tcPr>
          <w:p w14:paraId="7A4AF382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286CB28C" w14:textId="30185642" w:rsidR="008E511F" w:rsidRPr="007E5479" w:rsidRDefault="006A1D60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 w:rsidR="00162B6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60</w:t>
            </w:r>
            <w:r w:rsidR="0094614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,895</w:t>
            </w:r>
          </w:p>
        </w:tc>
        <w:tc>
          <w:tcPr>
            <w:tcW w:w="236" w:type="dxa"/>
            <w:vAlign w:val="bottom"/>
          </w:tcPr>
          <w:p w14:paraId="6D0A631F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2899A4B" w14:textId="49BA4A0D" w:rsidR="008E511F" w:rsidRPr="007E5479" w:rsidRDefault="003444DB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335,692</w:t>
            </w:r>
          </w:p>
        </w:tc>
        <w:tc>
          <w:tcPr>
            <w:tcW w:w="236" w:type="dxa"/>
            <w:vAlign w:val="bottom"/>
          </w:tcPr>
          <w:p w14:paraId="33F0F6CE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3E390238" w14:textId="21AB8779" w:rsidR="008E511F" w:rsidRPr="007E5479" w:rsidRDefault="00A86136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128,860</w:t>
            </w:r>
          </w:p>
        </w:tc>
        <w:tc>
          <w:tcPr>
            <w:tcW w:w="270" w:type="dxa"/>
            <w:vAlign w:val="bottom"/>
          </w:tcPr>
          <w:p w14:paraId="2C16FFD4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6F374D9F" w14:textId="6AB58401" w:rsidR="008E511F" w:rsidRPr="007E5479" w:rsidRDefault="000B4EA2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A8613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31,480</w:t>
            </w:r>
          </w:p>
        </w:tc>
        <w:tc>
          <w:tcPr>
            <w:tcW w:w="270" w:type="dxa"/>
            <w:vAlign w:val="bottom"/>
          </w:tcPr>
          <w:p w14:paraId="37A9C133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665A5DC" w14:textId="236C9601" w:rsidR="008E511F" w:rsidRPr="007E5479" w:rsidRDefault="007215A9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5,556,39</w:t>
            </w:r>
            <w:r w:rsidR="0039370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0498A4B8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1BC090D3" w14:textId="3531008E" w:rsidR="008E511F" w:rsidRPr="007E5479" w:rsidRDefault="00EB14F1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5,605,727</w:t>
            </w:r>
          </w:p>
        </w:tc>
        <w:tc>
          <w:tcPr>
            <w:tcW w:w="236" w:type="dxa"/>
            <w:vAlign w:val="bottom"/>
          </w:tcPr>
          <w:p w14:paraId="4580C019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75669ED" w14:textId="00BB2DE8" w:rsidR="008E511F" w:rsidRPr="007E5479" w:rsidRDefault="007215A9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(10,616)</w:t>
            </w:r>
          </w:p>
        </w:tc>
        <w:tc>
          <w:tcPr>
            <w:tcW w:w="236" w:type="dxa"/>
            <w:vAlign w:val="bottom"/>
          </w:tcPr>
          <w:p w14:paraId="492AAA0D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787561B" w14:textId="32861550" w:rsidR="008E511F" w:rsidRPr="007E5479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EE76D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19</w:t>
            </w:r>
            <w:r w:rsidR="00CD189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,175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4DFF3E06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3FB3B74" w14:textId="05D01939" w:rsidR="008E511F" w:rsidRPr="007E5479" w:rsidRDefault="007215A9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5,545,780</w:t>
            </w:r>
          </w:p>
        </w:tc>
        <w:tc>
          <w:tcPr>
            <w:tcW w:w="237" w:type="dxa"/>
            <w:vAlign w:val="bottom"/>
          </w:tcPr>
          <w:p w14:paraId="6824B1B9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9E0551B" w14:textId="568130D8" w:rsidR="008E511F" w:rsidRPr="007E5479" w:rsidRDefault="00815E93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5,586,552</w:t>
            </w:r>
          </w:p>
        </w:tc>
      </w:tr>
      <w:tr w:rsidR="008E511F" w:rsidRPr="00C075DE" w14:paraId="70647FAA" w14:textId="77777777">
        <w:tc>
          <w:tcPr>
            <w:tcW w:w="2340" w:type="dxa"/>
            <w:vAlign w:val="bottom"/>
          </w:tcPr>
          <w:p w14:paraId="207A99D4" w14:textId="05C37327" w:rsidR="008E511F" w:rsidRPr="001C6B90" w:rsidRDefault="008E511F" w:rsidP="000C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8" w:right="-100" w:hanging="11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หนี้สินส่วนงาน ณ วันที่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1A6C18F5" w14:textId="453CC77F" w:rsidR="008E511F" w:rsidRPr="001E0B80" w:rsidRDefault="00162B66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</w:t>
            </w:r>
            <w:r w:rsidR="00563B3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65,218</w:t>
            </w:r>
          </w:p>
        </w:tc>
        <w:tc>
          <w:tcPr>
            <w:tcW w:w="236" w:type="dxa"/>
            <w:vAlign w:val="bottom"/>
          </w:tcPr>
          <w:p w14:paraId="400638A9" w14:textId="77777777" w:rsidR="008E511F" w:rsidRPr="001E0B80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4449DE16" w14:textId="4AF95CE9" w:rsidR="008E511F" w:rsidRPr="007E5479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852E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</w:t>
            </w:r>
            <w:r w:rsidR="00563B3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56,</w:t>
            </w:r>
            <w:r w:rsidR="006A1D6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565</w:t>
            </w:r>
          </w:p>
        </w:tc>
        <w:tc>
          <w:tcPr>
            <w:tcW w:w="236" w:type="dxa"/>
            <w:vAlign w:val="bottom"/>
          </w:tcPr>
          <w:p w14:paraId="60D9BC05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C0EF757" w14:textId="496FFB8C" w:rsidR="008E511F" w:rsidRPr="007E5479" w:rsidRDefault="00946143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84,870</w:t>
            </w:r>
          </w:p>
        </w:tc>
        <w:tc>
          <w:tcPr>
            <w:tcW w:w="236" w:type="dxa"/>
            <w:vAlign w:val="bottom"/>
          </w:tcPr>
          <w:p w14:paraId="05339130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65583FA" w14:textId="47335BC2" w:rsidR="008E511F" w:rsidRPr="007E5479" w:rsidRDefault="0045794A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92</w:t>
            </w:r>
            <w:r w:rsidR="00B52DA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,364</w:t>
            </w:r>
          </w:p>
        </w:tc>
        <w:tc>
          <w:tcPr>
            <w:tcW w:w="236" w:type="dxa"/>
            <w:vAlign w:val="bottom"/>
          </w:tcPr>
          <w:p w14:paraId="39B4E7BC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C2AEFEF" w14:textId="647FF4D7" w:rsidR="008E511F" w:rsidRPr="007E5479" w:rsidRDefault="00A86136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8,691</w:t>
            </w:r>
          </w:p>
        </w:tc>
        <w:tc>
          <w:tcPr>
            <w:tcW w:w="270" w:type="dxa"/>
            <w:vAlign w:val="bottom"/>
          </w:tcPr>
          <w:p w14:paraId="46439F75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2E8105C8" w14:textId="4CFFD72B" w:rsidR="008E511F" w:rsidRPr="007E5479" w:rsidRDefault="00A86136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12,152</w:t>
            </w:r>
          </w:p>
        </w:tc>
        <w:tc>
          <w:tcPr>
            <w:tcW w:w="270" w:type="dxa"/>
            <w:vAlign w:val="bottom"/>
          </w:tcPr>
          <w:p w14:paraId="26C79F27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331584F" w14:textId="00B271B1" w:rsidR="008E511F" w:rsidRPr="007E5479" w:rsidRDefault="007215A9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1,258,779</w:t>
            </w:r>
          </w:p>
        </w:tc>
        <w:tc>
          <w:tcPr>
            <w:tcW w:w="236" w:type="dxa"/>
            <w:vAlign w:val="bottom"/>
          </w:tcPr>
          <w:p w14:paraId="2715B0EF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30816FB" w14:textId="1DC435A9" w:rsidR="008E511F" w:rsidRPr="007E5479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6117D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161,081</w:t>
            </w:r>
          </w:p>
        </w:tc>
        <w:tc>
          <w:tcPr>
            <w:tcW w:w="236" w:type="dxa"/>
            <w:vAlign w:val="bottom"/>
          </w:tcPr>
          <w:p w14:paraId="58666D01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C70A6B0" w14:textId="41941F9F" w:rsidR="008E511F" w:rsidRPr="007E5479" w:rsidRDefault="007215A9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(25,438)</w:t>
            </w:r>
          </w:p>
        </w:tc>
        <w:tc>
          <w:tcPr>
            <w:tcW w:w="236" w:type="dxa"/>
            <w:vAlign w:val="bottom"/>
          </w:tcPr>
          <w:p w14:paraId="38B79A49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739AFDDA" w14:textId="452DD375" w:rsidR="008E511F" w:rsidRPr="007E5479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101B7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32,569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1C099081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5F96587" w14:textId="494A4F7A" w:rsidR="008E511F" w:rsidRPr="007E5479" w:rsidRDefault="007215A9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1,233,341</w:t>
            </w:r>
          </w:p>
        </w:tc>
        <w:tc>
          <w:tcPr>
            <w:tcW w:w="237" w:type="dxa"/>
            <w:vAlign w:val="bottom"/>
          </w:tcPr>
          <w:p w14:paraId="3BB8BC84" w14:textId="77777777" w:rsidR="008E511F" w:rsidRPr="007E5479" w:rsidRDefault="008E511F" w:rsidP="008E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93C10FC" w14:textId="206EE410" w:rsidR="008E511F" w:rsidRPr="007E5479" w:rsidRDefault="008E511F" w:rsidP="008E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3B4FD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128,512</w:t>
            </w:r>
          </w:p>
        </w:tc>
      </w:tr>
    </w:tbl>
    <w:p w14:paraId="3F752444" w14:textId="67876C39" w:rsidR="005F4B69" w:rsidRDefault="005F4B69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E648719" w14:textId="77777777" w:rsidR="008E3155" w:rsidRPr="00C075DE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E3155" w:rsidRPr="00C075DE" w:rsidSect="00E1615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12"/>
        <w:gridCol w:w="262"/>
        <w:gridCol w:w="1527"/>
      </w:tblGrid>
      <w:tr w:rsidR="00A55E75" w:rsidRPr="00C075DE" w14:paraId="0CE5D733" w14:textId="77777777" w:rsidTr="00563D68">
        <w:trPr>
          <w:tblHeader/>
        </w:trPr>
        <w:tc>
          <w:tcPr>
            <w:tcW w:w="5850" w:type="dxa"/>
            <w:vAlign w:val="bottom"/>
          </w:tcPr>
          <w:p w14:paraId="7C839C1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0072366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E75" w:rsidRPr="00C075DE" w14:paraId="05E91DC7" w14:textId="77777777" w:rsidTr="00563D68">
        <w:trPr>
          <w:trHeight w:val="227"/>
          <w:tblHeader/>
        </w:trPr>
        <w:tc>
          <w:tcPr>
            <w:tcW w:w="5850" w:type="dxa"/>
            <w:vAlign w:val="bottom"/>
          </w:tcPr>
          <w:p w14:paraId="687D7C84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311ECE9D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235D5E" w:rsidRPr="00C075DE" w14:paraId="08FEB4BA" w14:textId="77777777" w:rsidTr="00563D68">
        <w:trPr>
          <w:tblHeader/>
        </w:trPr>
        <w:tc>
          <w:tcPr>
            <w:tcW w:w="5850" w:type="dxa"/>
            <w:vAlign w:val="bottom"/>
          </w:tcPr>
          <w:p w14:paraId="5B280C5F" w14:textId="76F7C88D" w:rsidR="00235D5E" w:rsidRPr="00A55E75" w:rsidRDefault="00F847A7" w:rsidP="0023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C0C48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="00235D5E"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C0C48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6C0C48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2" w:type="dxa"/>
          </w:tcPr>
          <w:p w14:paraId="2A6F7161" w14:textId="232F5780" w:rsidR="00235D5E" w:rsidRPr="00A55E75" w:rsidRDefault="008C2EBE" w:rsidP="0023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1C39F4">
              <w:rPr>
                <w:rFonts w:ascii="Angsana New" w:eastAsia="Calibri" w:hAnsi="Angsana New"/>
                <w:sz w:val="30"/>
                <w:szCs w:val="30"/>
              </w:rPr>
              <w:t>9</w:t>
            </w:r>
          </w:p>
        </w:tc>
        <w:tc>
          <w:tcPr>
            <w:tcW w:w="262" w:type="dxa"/>
          </w:tcPr>
          <w:p w14:paraId="105D5A0D" w14:textId="77777777" w:rsidR="00235D5E" w:rsidRPr="00A55E75" w:rsidRDefault="00235D5E" w:rsidP="0023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85466F5" w14:textId="2D9ED3FA" w:rsidR="00235D5E" w:rsidRPr="00A55E75" w:rsidRDefault="008C2EBE" w:rsidP="0023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C2EBE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1C39F4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</w:tr>
      <w:tr w:rsidR="00A55E75" w:rsidRPr="00C075DE" w14:paraId="3E529107" w14:textId="77777777" w:rsidTr="00563D68">
        <w:trPr>
          <w:tblHeader/>
        </w:trPr>
        <w:tc>
          <w:tcPr>
            <w:tcW w:w="5850" w:type="dxa"/>
            <w:vAlign w:val="bottom"/>
          </w:tcPr>
          <w:p w14:paraId="2E67F06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47D848A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55E75" w:rsidRPr="00C075DE" w14:paraId="18FA436C" w14:textId="77777777" w:rsidTr="00563D68">
        <w:tc>
          <w:tcPr>
            <w:tcW w:w="5850" w:type="dxa"/>
            <w:vAlign w:val="bottom"/>
          </w:tcPr>
          <w:p w14:paraId="00928CCB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12" w:type="dxa"/>
            <w:vAlign w:val="bottom"/>
          </w:tcPr>
          <w:p w14:paraId="112FF3A8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7A33870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BB9262C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A55E75" w:rsidRPr="00C075DE" w14:paraId="4B7E8AEE" w14:textId="77777777" w:rsidTr="00563D68">
        <w:tc>
          <w:tcPr>
            <w:tcW w:w="5850" w:type="dxa"/>
            <w:vAlign w:val="bottom"/>
          </w:tcPr>
          <w:p w14:paraId="53F94D1E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1E104B4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2255C74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E58B0A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6C0C48" w:rsidRPr="00E073CF" w14:paraId="5AAED624" w14:textId="77777777">
        <w:tc>
          <w:tcPr>
            <w:tcW w:w="5850" w:type="dxa"/>
            <w:vAlign w:val="bottom"/>
          </w:tcPr>
          <w:p w14:paraId="22C58BE1" w14:textId="77777777" w:rsidR="006C0C48" w:rsidRPr="00985190" w:rsidRDefault="006C0C48" w:rsidP="006C0C48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512" w:type="dxa"/>
          </w:tcPr>
          <w:p w14:paraId="0F9401AB" w14:textId="33B4DB08" w:rsidR="006C0C48" w:rsidRPr="006319D5" w:rsidRDefault="00C934F7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674,832</w:t>
            </w:r>
          </w:p>
        </w:tc>
        <w:tc>
          <w:tcPr>
            <w:tcW w:w="262" w:type="dxa"/>
            <w:vAlign w:val="bottom"/>
          </w:tcPr>
          <w:p w14:paraId="3C10C92D" w14:textId="77777777" w:rsidR="006C0C48" w:rsidRPr="0073031F" w:rsidRDefault="006C0C48" w:rsidP="006C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B0284D5" w14:textId="1E0712F0" w:rsidR="006C0C48" w:rsidRPr="00DE3157" w:rsidRDefault="006C0C48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660</w:t>
            </w:r>
            <w:r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961</w:t>
            </w:r>
          </w:p>
        </w:tc>
      </w:tr>
      <w:tr w:rsidR="006C0C48" w:rsidRPr="00E073CF" w14:paraId="702B7652" w14:textId="77777777" w:rsidTr="00563D68">
        <w:tc>
          <w:tcPr>
            <w:tcW w:w="5850" w:type="dxa"/>
            <w:vAlign w:val="bottom"/>
          </w:tcPr>
          <w:p w14:paraId="0059F92D" w14:textId="77777777" w:rsidR="006C0C48" w:rsidRPr="00C075DE" w:rsidRDefault="006C0C48" w:rsidP="006C0C48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เอเชีย</w:t>
            </w:r>
          </w:p>
        </w:tc>
        <w:tc>
          <w:tcPr>
            <w:tcW w:w="1512" w:type="dxa"/>
          </w:tcPr>
          <w:p w14:paraId="16B8DB83" w14:textId="5C2F6D31" w:rsidR="006C0C48" w:rsidRPr="006319D5" w:rsidRDefault="00A74EEF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74EEF">
              <w:rPr>
                <w:rFonts w:ascii="Angsana New" w:eastAsia="Calibri" w:hAnsi="Angsana New"/>
                <w:color w:val="000000"/>
                <w:sz w:val="30"/>
                <w:szCs w:val="30"/>
              </w:rPr>
              <w:t>1,</w:t>
            </w:r>
            <w:r w:rsidR="005A0653">
              <w:rPr>
                <w:rFonts w:ascii="Angsana New" w:eastAsia="Calibri" w:hAnsi="Angsana New"/>
                <w:color w:val="000000"/>
                <w:sz w:val="30"/>
                <w:szCs w:val="30"/>
              </w:rPr>
              <w:t>216,023</w:t>
            </w:r>
          </w:p>
        </w:tc>
        <w:tc>
          <w:tcPr>
            <w:tcW w:w="262" w:type="dxa"/>
            <w:vAlign w:val="bottom"/>
          </w:tcPr>
          <w:p w14:paraId="4CC9F1DA" w14:textId="77777777" w:rsidR="006C0C48" w:rsidRPr="0073031F" w:rsidRDefault="006C0C48" w:rsidP="006C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7A50286A" w14:textId="73F7951A" w:rsidR="006C0C48" w:rsidRPr="00DE3157" w:rsidRDefault="006C0C48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223</w:t>
            </w:r>
            <w:r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763</w:t>
            </w:r>
          </w:p>
        </w:tc>
      </w:tr>
      <w:tr w:rsidR="006C0C48" w:rsidRPr="00E073CF" w14:paraId="3C17E8F0" w14:textId="77777777" w:rsidTr="00563D68">
        <w:tc>
          <w:tcPr>
            <w:tcW w:w="5850" w:type="dxa"/>
            <w:vAlign w:val="bottom"/>
          </w:tcPr>
          <w:p w14:paraId="4E6725E5" w14:textId="77777777" w:rsidR="006C0C48" w:rsidRPr="00985190" w:rsidRDefault="006C0C48" w:rsidP="006C0C48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ยุโรป</w:t>
            </w:r>
          </w:p>
        </w:tc>
        <w:tc>
          <w:tcPr>
            <w:tcW w:w="1512" w:type="dxa"/>
          </w:tcPr>
          <w:p w14:paraId="662590A4" w14:textId="1ACC60F5" w:rsidR="006C0C48" w:rsidRPr="006319D5" w:rsidRDefault="00C934F7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388,705</w:t>
            </w:r>
          </w:p>
        </w:tc>
        <w:tc>
          <w:tcPr>
            <w:tcW w:w="262" w:type="dxa"/>
            <w:vAlign w:val="bottom"/>
          </w:tcPr>
          <w:p w14:paraId="4A2AC43C" w14:textId="77777777" w:rsidR="006C0C48" w:rsidRPr="0073031F" w:rsidRDefault="006C0C48" w:rsidP="006C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5B717C6" w14:textId="71085E5E" w:rsidR="006C0C48" w:rsidRPr="00DE3157" w:rsidRDefault="006C0C48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365</w:t>
            </w:r>
            <w:r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991</w:t>
            </w:r>
          </w:p>
        </w:tc>
      </w:tr>
      <w:tr w:rsidR="006C0C48" w:rsidRPr="00E073CF" w14:paraId="038507F9" w14:textId="77777777" w:rsidTr="00563D68">
        <w:tc>
          <w:tcPr>
            <w:tcW w:w="5850" w:type="dxa"/>
            <w:vAlign w:val="bottom"/>
          </w:tcPr>
          <w:p w14:paraId="7C500923" w14:textId="77777777" w:rsidR="006C0C48" w:rsidRPr="00E073CF" w:rsidRDefault="006C0C48" w:rsidP="006C0C48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อเมริกา</w:t>
            </w:r>
          </w:p>
        </w:tc>
        <w:tc>
          <w:tcPr>
            <w:tcW w:w="1512" w:type="dxa"/>
          </w:tcPr>
          <w:p w14:paraId="257B8EA2" w14:textId="4155ABAD" w:rsidR="006C0C48" w:rsidRPr="006319D5" w:rsidRDefault="00C934F7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228,231</w:t>
            </w:r>
          </w:p>
        </w:tc>
        <w:tc>
          <w:tcPr>
            <w:tcW w:w="262" w:type="dxa"/>
            <w:vAlign w:val="bottom"/>
          </w:tcPr>
          <w:p w14:paraId="101BADB4" w14:textId="77777777" w:rsidR="006C0C48" w:rsidRPr="0073031F" w:rsidRDefault="006C0C48" w:rsidP="006C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10E3857F" w14:textId="03C64D24" w:rsidR="006C0C48" w:rsidRPr="00DE3157" w:rsidRDefault="006C0C48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149</w:t>
            </w:r>
            <w:r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192</w:t>
            </w:r>
          </w:p>
        </w:tc>
      </w:tr>
      <w:tr w:rsidR="006C0C48" w:rsidRPr="00C075DE" w14:paraId="3BBDBA27" w14:textId="77777777" w:rsidTr="00563D68">
        <w:tc>
          <w:tcPr>
            <w:tcW w:w="5850" w:type="dxa"/>
            <w:vAlign w:val="bottom"/>
          </w:tcPr>
          <w:p w14:paraId="218F7CBA" w14:textId="77777777" w:rsidR="006C0C48" w:rsidRPr="00E073CF" w:rsidRDefault="006C0C48" w:rsidP="006C0C48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8B0B7ED" w14:textId="70440183" w:rsidR="006C0C48" w:rsidRPr="006319D5" w:rsidRDefault="00C934F7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92,848</w:t>
            </w:r>
          </w:p>
        </w:tc>
        <w:tc>
          <w:tcPr>
            <w:tcW w:w="262" w:type="dxa"/>
            <w:vAlign w:val="bottom"/>
          </w:tcPr>
          <w:p w14:paraId="4E8CB618" w14:textId="77777777" w:rsidR="006C0C48" w:rsidRPr="0073031F" w:rsidRDefault="006C0C48" w:rsidP="006C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07329D00" w14:textId="726B53C3" w:rsidR="006C0C48" w:rsidRPr="00DE3157" w:rsidRDefault="006C0C48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84</w:t>
            </w:r>
            <w:r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208</w:t>
            </w:r>
          </w:p>
        </w:tc>
      </w:tr>
      <w:tr w:rsidR="006C0C48" w:rsidRPr="00C075DE" w14:paraId="2F86A381" w14:textId="77777777">
        <w:tc>
          <w:tcPr>
            <w:tcW w:w="5850" w:type="dxa"/>
            <w:vAlign w:val="bottom"/>
          </w:tcPr>
          <w:p w14:paraId="789B4A00" w14:textId="77777777" w:rsidR="006C0C48" w:rsidRPr="00A55E75" w:rsidRDefault="006C0C48" w:rsidP="006C0C48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872C80D" w14:textId="263C6052" w:rsidR="006C0C48" w:rsidRPr="00481EA4" w:rsidRDefault="005A0653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ascii="Angsana New" w:eastAsia="Calibri" w:hAnsi="Angsana New"/>
                <w:b/>
                <w:bCs/>
                <w:noProof/>
                <w:color w:val="000000"/>
                <w:sz w:val="30"/>
                <w:szCs w:val="30"/>
              </w:rPr>
              <w:t>2,600,639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262" w:type="dxa"/>
            <w:vAlign w:val="bottom"/>
          </w:tcPr>
          <w:p w14:paraId="667183D8" w14:textId="77777777" w:rsidR="006C0C48" w:rsidRPr="0073031F" w:rsidRDefault="006C0C48" w:rsidP="006C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2BDBEFAE" w14:textId="3B41505F" w:rsidR="006C0C48" w:rsidRPr="00DE3157" w:rsidRDefault="006C0C48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484</w:t>
            </w: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115</w:t>
            </w:r>
          </w:p>
        </w:tc>
      </w:tr>
      <w:tr w:rsidR="006C0C48" w:rsidRPr="00C075DE" w14:paraId="3A829FF1" w14:textId="77777777" w:rsidTr="00563D68">
        <w:tc>
          <w:tcPr>
            <w:tcW w:w="5850" w:type="dxa"/>
            <w:vAlign w:val="bottom"/>
          </w:tcPr>
          <w:p w14:paraId="54033C08" w14:textId="77777777" w:rsidR="006C0C48" w:rsidRPr="00A55E75" w:rsidRDefault="006C0C48" w:rsidP="006C0C48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22D8F9" w14:textId="77777777" w:rsidR="006C0C48" w:rsidRPr="00DE122C" w:rsidRDefault="006C0C48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22EA88AC" w14:textId="77777777" w:rsidR="006C0C48" w:rsidRPr="00DE122C" w:rsidRDefault="006C0C48" w:rsidP="006C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A89FB83" w14:textId="77777777" w:rsidR="006C0C48" w:rsidRPr="00DE122C" w:rsidRDefault="006C0C48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C0C48" w:rsidRPr="00C075DE" w14:paraId="2A53EDF1" w14:textId="77777777" w:rsidTr="00563D68">
        <w:tc>
          <w:tcPr>
            <w:tcW w:w="5850" w:type="dxa"/>
            <w:vAlign w:val="bottom"/>
          </w:tcPr>
          <w:p w14:paraId="403EA1BD" w14:textId="77777777" w:rsidR="006C0C48" w:rsidRPr="00A55E75" w:rsidRDefault="006C0C48" w:rsidP="006C0C48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512" w:type="dxa"/>
            <w:vAlign w:val="bottom"/>
          </w:tcPr>
          <w:p w14:paraId="3DCFAA8C" w14:textId="77777777" w:rsidR="006C0C48" w:rsidRPr="00DE122C" w:rsidRDefault="006C0C48" w:rsidP="006C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2CEA35C" w14:textId="77777777" w:rsidR="006C0C48" w:rsidRPr="00DE122C" w:rsidRDefault="006C0C48" w:rsidP="006C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2C5DECD8" w14:textId="77777777" w:rsidR="006C0C48" w:rsidRPr="00DE122C" w:rsidRDefault="006C0C48" w:rsidP="006C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34651" w:rsidRPr="00C075DE" w14:paraId="2DBD809C" w14:textId="77777777">
        <w:tc>
          <w:tcPr>
            <w:tcW w:w="5850" w:type="dxa"/>
            <w:vAlign w:val="bottom"/>
          </w:tcPr>
          <w:p w14:paraId="1D0D9251" w14:textId="77777777" w:rsidR="00C34651" w:rsidRPr="00A55E75" w:rsidRDefault="00C34651" w:rsidP="00C34651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512" w:type="dxa"/>
            <w:vAlign w:val="bottom"/>
          </w:tcPr>
          <w:p w14:paraId="2CB2DE21" w14:textId="3E20ABFF" w:rsidR="00C34651" w:rsidRPr="006319D5" w:rsidRDefault="00C34651" w:rsidP="00C3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74EEF">
              <w:rPr>
                <w:rFonts w:ascii="Angsana New" w:eastAsia="Calibri" w:hAnsi="Angsana New"/>
                <w:color w:val="000000"/>
                <w:sz w:val="30"/>
                <w:szCs w:val="30"/>
              </w:rPr>
              <w:t>2,</w:t>
            </w:r>
            <w:r w:rsidR="005A0653">
              <w:rPr>
                <w:rFonts w:ascii="Angsana New" w:eastAsia="Calibri" w:hAnsi="Angsana New"/>
                <w:color w:val="000000"/>
                <w:sz w:val="30"/>
                <w:szCs w:val="30"/>
              </w:rPr>
              <w:t>397,637</w:t>
            </w:r>
          </w:p>
        </w:tc>
        <w:tc>
          <w:tcPr>
            <w:tcW w:w="262" w:type="dxa"/>
            <w:vAlign w:val="bottom"/>
          </w:tcPr>
          <w:p w14:paraId="6500745F" w14:textId="77777777" w:rsidR="00C34651" w:rsidRPr="00DE122C" w:rsidRDefault="00C34651" w:rsidP="00C3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D7D5F4A" w14:textId="64B5DD16" w:rsidR="00C34651" w:rsidRPr="004C24C7" w:rsidRDefault="00C34651" w:rsidP="00C3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256</w:t>
            </w:r>
            <w:r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644</w:t>
            </w:r>
          </w:p>
        </w:tc>
      </w:tr>
      <w:tr w:rsidR="00C34651" w:rsidRPr="0064004A" w14:paraId="1C2EE730" w14:textId="77777777">
        <w:tc>
          <w:tcPr>
            <w:tcW w:w="5850" w:type="dxa"/>
            <w:vAlign w:val="bottom"/>
          </w:tcPr>
          <w:p w14:paraId="59FBBBA2" w14:textId="77777777" w:rsidR="00C34651" w:rsidRPr="0064004A" w:rsidRDefault="00C34651" w:rsidP="00C34651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512" w:type="dxa"/>
            <w:vAlign w:val="bottom"/>
          </w:tcPr>
          <w:p w14:paraId="295A2353" w14:textId="22BEAB5E" w:rsidR="00C34651" w:rsidRPr="0064004A" w:rsidRDefault="00C34651" w:rsidP="00C3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74EEF">
              <w:rPr>
                <w:rFonts w:ascii="Angsana New" w:eastAsia="Calibri" w:hAnsi="Angsana New"/>
                <w:color w:val="000000"/>
                <w:sz w:val="30"/>
                <w:szCs w:val="30"/>
              </w:rPr>
              <w:t>54,585</w:t>
            </w:r>
          </w:p>
        </w:tc>
        <w:tc>
          <w:tcPr>
            <w:tcW w:w="262" w:type="dxa"/>
            <w:vAlign w:val="bottom"/>
          </w:tcPr>
          <w:p w14:paraId="0209E918" w14:textId="77777777" w:rsidR="00C34651" w:rsidRPr="0064004A" w:rsidRDefault="00C34651" w:rsidP="00C3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13FEB33" w14:textId="10700810" w:rsidR="00C34651" w:rsidRPr="004C24C7" w:rsidRDefault="00C34651" w:rsidP="00C3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66</w:t>
            </w:r>
            <w:r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644</w:t>
            </w:r>
          </w:p>
        </w:tc>
      </w:tr>
      <w:tr w:rsidR="00C34651" w:rsidRPr="0064004A" w14:paraId="326A7B85" w14:textId="77777777">
        <w:tc>
          <w:tcPr>
            <w:tcW w:w="5850" w:type="dxa"/>
            <w:vAlign w:val="bottom"/>
          </w:tcPr>
          <w:p w14:paraId="4E67D6E2" w14:textId="77777777" w:rsidR="00C34651" w:rsidRPr="0064004A" w:rsidRDefault="00C34651" w:rsidP="00C34651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 w:rsidRPr="0064004A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AB69A8" w14:textId="115814E4" w:rsidR="00C34651" w:rsidRPr="0064004A" w:rsidRDefault="00C34651" w:rsidP="00C3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74EEF">
              <w:rPr>
                <w:rFonts w:ascii="Angsana New" w:eastAsia="Calibri" w:hAnsi="Angsana New"/>
                <w:color w:val="000000"/>
                <w:sz w:val="30"/>
                <w:szCs w:val="30"/>
              </w:rPr>
              <w:t>148,417</w:t>
            </w:r>
          </w:p>
        </w:tc>
        <w:tc>
          <w:tcPr>
            <w:tcW w:w="262" w:type="dxa"/>
            <w:vAlign w:val="bottom"/>
          </w:tcPr>
          <w:p w14:paraId="4B01056F" w14:textId="77777777" w:rsidR="00C34651" w:rsidRPr="0064004A" w:rsidRDefault="00C34651" w:rsidP="00C3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13A3E08" w14:textId="42566EFF" w:rsidR="00C34651" w:rsidRPr="004C24C7" w:rsidRDefault="00C34651" w:rsidP="00C3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160</w:t>
            </w:r>
            <w:r w:rsidRPr="00481EA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color w:val="000000"/>
                <w:sz w:val="30"/>
                <w:szCs w:val="30"/>
              </w:rPr>
              <w:t>827</w:t>
            </w:r>
          </w:p>
        </w:tc>
      </w:tr>
      <w:tr w:rsidR="006C0C48" w:rsidRPr="00C075DE" w14:paraId="502C5AFA" w14:textId="77777777">
        <w:tc>
          <w:tcPr>
            <w:tcW w:w="5850" w:type="dxa"/>
            <w:vAlign w:val="bottom"/>
          </w:tcPr>
          <w:p w14:paraId="3A116327" w14:textId="77777777" w:rsidR="006C0C48" w:rsidRPr="0064004A" w:rsidRDefault="006C0C48" w:rsidP="006C0C48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6400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5993C" w14:textId="4D1D7C4F" w:rsidR="006C0C48" w:rsidRPr="00481EA4" w:rsidRDefault="005A0653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ascii="Angsana New" w:eastAsia="Calibri" w:hAnsi="Angsana New"/>
                <w:b/>
                <w:bCs/>
                <w:noProof/>
                <w:color w:val="000000"/>
                <w:sz w:val="30"/>
                <w:szCs w:val="30"/>
              </w:rPr>
              <w:t>2,600,639</w:t>
            </w: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262" w:type="dxa"/>
            <w:vAlign w:val="bottom"/>
          </w:tcPr>
          <w:p w14:paraId="7FA46EA8" w14:textId="77777777" w:rsidR="006C0C48" w:rsidRPr="0064004A" w:rsidRDefault="006C0C48" w:rsidP="006C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61765" w14:textId="0724333F" w:rsidR="006C0C48" w:rsidRPr="004C24C7" w:rsidRDefault="006C0C48" w:rsidP="006C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8C2EBE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484</w:t>
            </w: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115</w:t>
            </w:r>
            <w:r w:rsidRPr="00481EA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14:paraId="3236DCDE" w14:textId="67C960FB" w:rsidR="0043418E" w:rsidRDefault="0043418E" w:rsidP="0043418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9A681B" w14:textId="77777777" w:rsidR="0043418E" w:rsidRDefault="00434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05CCFF" w14:textId="1DBCFF34" w:rsidR="0005732A" w:rsidRDefault="0043418E" w:rsidP="002D3F33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p w14:paraId="19222DB7" w14:textId="77777777" w:rsidR="0043418E" w:rsidRDefault="0043418E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360"/>
        <w:gridCol w:w="1125"/>
        <w:gridCol w:w="243"/>
        <w:gridCol w:w="1095"/>
      </w:tblGrid>
      <w:tr w:rsidR="0043418E" w:rsidRPr="0087049C" w14:paraId="289C04FD" w14:textId="77777777" w:rsidTr="00C81A50">
        <w:trPr>
          <w:tblHeader/>
        </w:trPr>
        <w:tc>
          <w:tcPr>
            <w:tcW w:w="3870" w:type="dxa"/>
          </w:tcPr>
          <w:p w14:paraId="54F5EED5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9D83BAA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7775E43D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00C1DF31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418E" w:rsidRPr="0087049C" w14:paraId="54F138ED" w14:textId="77777777" w:rsidTr="00C81A50">
        <w:trPr>
          <w:tblHeader/>
        </w:trPr>
        <w:tc>
          <w:tcPr>
            <w:tcW w:w="3870" w:type="dxa"/>
          </w:tcPr>
          <w:p w14:paraId="04781B82" w14:textId="16F18C59" w:rsidR="0043418E" w:rsidRPr="00FA29E5" w:rsidRDefault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86EC6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FA29E5" w:rsidRPr="00FA29E5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="00FA29E5" w:rsidRPr="007556DD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86EC6">
              <w:rPr>
                <w:rFonts w:asciiTheme="majorBidi" w:hAnsiTheme="majorBidi"/>
                <w:b/>
                <w:i/>
                <w:iCs/>
                <w:sz w:val="30"/>
                <w:szCs w:val="30"/>
              </w:rPr>
              <w:t xml:space="preserve">30 </w:t>
            </w:r>
            <w:r w:rsidR="00786EC6" w:rsidRPr="00786EC6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0EC3EEAF" w14:textId="790E593E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56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0DA85DFF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F2AB421" w14:textId="4D924498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56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744CFF75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48F12D2B" w14:textId="60E392C4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56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  <w:vAlign w:val="center"/>
          </w:tcPr>
          <w:p w14:paraId="675E9E04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14:paraId="33E0DFAA" w14:textId="445AEBC0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56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3418E" w:rsidRPr="0087049C" w14:paraId="7C9A644A" w14:textId="77777777" w:rsidTr="00C81A50">
        <w:trPr>
          <w:tblHeader/>
        </w:trPr>
        <w:tc>
          <w:tcPr>
            <w:tcW w:w="3870" w:type="dxa"/>
          </w:tcPr>
          <w:p w14:paraId="4521B078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387BB34D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43418E" w:rsidRPr="0087049C" w14:paraId="58E8BBE9" w14:textId="77777777" w:rsidTr="00C81A50">
        <w:tc>
          <w:tcPr>
            <w:tcW w:w="3870" w:type="dxa"/>
          </w:tcPr>
          <w:p w14:paraId="4A066A7C" w14:textId="77777777" w:rsidR="0043418E" w:rsidRPr="000E4B50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732FFDC5" w14:textId="77777777" w:rsidR="0043418E" w:rsidRPr="0087049C" w:rsidRDefault="004341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76FE5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FC6B72" w14:textId="77777777" w:rsidR="0043418E" w:rsidRPr="0087049C" w:rsidRDefault="004341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B2EAA6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AE0D46C" w14:textId="77777777" w:rsidR="0043418E" w:rsidRPr="0087049C" w:rsidRDefault="004341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41FF49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04EB7B60" w14:textId="77777777" w:rsidR="0043418E" w:rsidRPr="0087049C" w:rsidRDefault="004341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EC6" w:rsidRPr="0087049C" w14:paraId="0B52C72F" w14:textId="77777777" w:rsidTr="00C81A50">
        <w:tc>
          <w:tcPr>
            <w:tcW w:w="3870" w:type="dxa"/>
          </w:tcPr>
          <w:p w14:paraId="737DAFA9" w14:textId="77777777" w:rsidR="00786EC6" w:rsidRPr="0087049C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7C8D451" w14:textId="56CB9F65" w:rsidR="00786EC6" w:rsidRPr="005F15E2" w:rsidRDefault="00C934F7" w:rsidP="00786EC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371,</w:t>
            </w:r>
            <w:r w:rsidR="00A94F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706</w:t>
            </w:r>
          </w:p>
        </w:tc>
        <w:tc>
          <w:tcPr>
            <w:tcW w:w="270" w:type="dxa"/>
          </w:tcPr>
          <w:p w14:paraId="2E85ECE3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DD828D" w14:textId="7FD732BE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471,638</w:t>
            </w:r>
          </w:p>
        </w:tc>
        <w:tc>
          <w:tcPr>
            <w:tcW w:w="360" w:type="dxa"/>
          </w:tcPr>
          <w:p w14:paraId="66E63D01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73F78AB6" w14:textId="77777777" w:rsidR="00786EC6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D8DED9" w14:textId="7DCC9064" w:rsidR="00C934F7" w:rsidRPr="005F15E2" w:rsidRDefault="00C934F7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356,280</w:t>
            </w:r>
          </w:p>
        </w:tc>
        <w:tc>
          <w:tcPr>
            <w:tcW w:w="243" w:type="dxa"/>
          </w:tcPr>
          <w:p w14:paraId="0BE9FA69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6416D1A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AAA88E6" w14:textId="37033D2A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465,255</w:t>
            </w:r>
          </w:p>
        </w:tc>
      </w:tr>
      <w:tr w:rsidR="00786EC6" w:rsidRPr="00C438F1" w14:paraId="6C4B151C" w14:textId="77777777" w:rsidTr="00C81A50">
        <w:tc>
          <w:tcPr>
            <w:tcW w:w="3870" w:type="dxa"/>
          </w:tcPr>
          <w:p w14:paraId="01B01192" w14:textId="77777777" w:rsidR="00786EC6" w:rsidRPr="00C438F1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A9ECA0E" w14:textId="77777777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8BA67E3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230300E" w14:textId="77777777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0" w:type="dxa"/>
          </w:tcPr>
          <w:p w14:paraId="4DB05297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005D4BF7" w14:textId="77777777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</w:tcPr>
          <w:p w14:paraId="163805CB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7E430606" w14:textId="77777777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786EC6" w:rsidRPr="0027468D" w14:paraId="2D5D6889" w14:textId="77777777" w:rsidTr="00C81A50">
        <w:tc>
          <w:tcPr>
            <w:tcW w:w="3870" w:type="dxa"/>
          </w:tcPr>
          <w:p w14:paraId="1775CC09" w14:textId="77777777" w:rsidR="00786EC6" w:rsidRPr="0087049C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1D21284C" w14:textId="77777777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3B9D6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CD127F" w14:textId="77777777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54B5E1D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7665F6A" w14:textId="77777777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D676064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71E9B1F8" w14:textId="77777777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EC6" w:rsidRPr="0087049C" w14:paraId="74DE35A4" w14:textId="77777777" w:rsidTr="00C81A50">
        <w:tc>
          <w:tcPr>
            <w:tcW w:w="3870" w:type="dxa"/>
            <w:vAlign w:val="bottom"/>
          </w:tcPr>
          <w:p w14:paraId="738029E8" w14:textId="65A983B8" w:rsidR="00786EC6" w:rsidRPr="0087049C" w:rsidRDefault="00786EC6" w:rsidP="004E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5" w:hanging="1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="0076773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</w:t>
            </w:r>
            <w:r w:rsidR="00C81A50" w:rsidRPr="008609B4">
              <w:rPr>
                <w:rFonts w:asciiTheme="majorBidi" w:hAnsiTheme="majorBidi"/>
                <w:sz w:val="30"/>
                <w:szCs w:val="30"/>
                <w:cs/>
              </w:rPr>
              <w:t>สุทธิจากหุ้นทุนซื้อคืน</w:t>
            </w:r>
            <w:r w:rsidR="00C81A5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355E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3F9AF62" w14:textId="77777777" w:rsidR="00767738" w:rsidRDefault="00767738" w:rsidP="00786EC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D496D4" w14:textId="0DE8B879" w:rsidR="00786EC6" w:rsidRPr="00BF74AC" w:rsidRDefault="0097439B" w:rsidP="00786EC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302</w:t>
            </w:r>
            <w:r w:rsidR="00BF74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05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70" w:type="dxa"/>
          </w:tcPr>
          <w:p w14:paraId="74AB0C11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06D2F" w14:textId="77777777" w:rsidR="00767738" w:rsidRDefault="00767738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FAEC33" w14:textId="0CCA09A3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  <w:tc>
          <w:tcPr>
            <w:tcW w:w="360" w:type="dxa"/>
          </w:tcPr>
          <w:p w14:paraId="15443C78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A86EE9" w14:textId="77777777" w:rsidR="00767738" w:rsidRDefault="00767738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D07632" w14:textId="7BCAD485" w:rsidR="00786EC6" w:rsidRPr="005F15E2" w:rsidRDefault="00767738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,925</w:t>
            </w:r>
          </w:p>
        </w:tc>
        <w:tc>
          <w:tcPr>
            <w:tcW w:w="243" w:type="dxa"/>
          </w:tcPr>
          <w:p w14:paraId="59535B9E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2AE5AC1A" w14:textId="77777777" w:rsidR="00767738" w:rsidRDefault="00767738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EE9530" w14:textId="41B3D456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</w:tr>
      <w:tr w:rsidR="00786EC6" w:rsidRPr="0087049C" w14:paraId="61939FC4" w14:textId="77777777" w:rsidTr="00C81A50">
        <w:tc>
          <w:tcPr>
            <w:tcW w:w="3870" w:type="dxa"/>
            <w:vAlign w:val="bottom"/>
          </w:tcPr>
          <w:p w14:paraId="0BBCC14D" w14:textId="77777777" w:rsidR="00786EC6" w:rsidRPr="0087049C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การซื้อคืนหุ้นทุน</w:t>
            </w:r>
          </w:p>
        </w:tc>
        <w:tc>
          <w:tcPr>
            <w:tcW w:w="1170" w:type="dxa"/>
          </w:tcPr>
          <w:p w14:paraId="63507007" w14:textId="78C4632D" w:rsidR="00786EC6" w:rsidRPr="005F15E2" w:rsidRDefault="0064459E" w:rsidP="00786EC6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5A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E69A35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B698AD" w14:textId="73210BFB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(543)</w:t>
            </w:r>
          </w:p>
        </w:tc>
        <w:tc>
          <w:tcPr>
            <w:tcW w:w="360" w:type="dxa"/>
          </w:tcPr>
          <w:p w14:paraId="340C123E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E24B5DB" w14:textId="0D23AFFE" w:rsidR="00786EC6" w:rsidRPr="005F15E2" w:rsidRDefault="0064459E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5AC6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71616A86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14079F6" w14:textId="7D4863F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(543)</w:t>
            </w:r>
          </w:p>
        </w:tc>
      </w:tr>
      <w:tr w:rsidR="00786EC6" w:rsidRPr="0087049C" w14:paraId="5DDE1A6C" w14:textId="77777777" w:rsidTr="00C81A50">
        <w:tc>
          <w:tcPr>
            <w:tcW w:w="3870" w:type="dxa"/>
          </w:tcPr>
          <w:p w14:paraId="77651464" w14:textId="77777777" w:rsidR="00786EC6" w:rsidRPr="0087049C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7BCC39A2" w14:textId="46981CD5" w:rsidR="00786EC6" w:rsidRPr="00EA545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 ณ วันที่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E5007B" w14:textId="77777777" w:rsidR="00786EC6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10471AA" w14:textId="7D585781" w:rsidR="005E7AED" w:rsidRPr="008A789A" w:rsidRDefault="008A789A" w:rsidP="00786EC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</w:t>
            </w:r>
            <w:r w:rsidR="001D5A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270" w:type="dxa"/>
          </w:tcPr>
          <w:p w14:paraId="2289355E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92EE17" w14:textId="77777777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274BA97" w14:textId="2BC4EBC8" w:rsidR="00786EC6" w:rsidRPr="005E49F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307,746</w:t>
            </w:r>
          </w:p>
        </w:tc>
        <w:tc>
          <w:tcPr>
            <w:tcW w:w="360" w:type="dxa"/>
          </w:tcPr>
          <w:p w14:paraId="33271DBE" w14:textId="77777777" w:rsidR="00786EC6" w:rsidRPr="005E49F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4D12CA3" w14:textId="77777777" w:rsidR="00786EC6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3F78B1" w14:textId="6881AE3C" w:rsidR="00C934F7" w:rsidRPr="005E49FE" w:rsidRDefault="00C934F7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A7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</w:t>
            </w:r>
            <w:r w:rsidR="001D5A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243" w:type="dxa"/>
          </w:tcPr>
          <w:p w14:paraId="0C06063B" w14:textId="77777777" w:rsidR="00786EC6" w:rsidRPr="005E49F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14197BD1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148B897" w14:textId="30AFBB85" w:rsidR="00786EC6" w:rsidRPr="005E49F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8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307,746</w:t>
            </w:r>
          </w:p>
        </w:tc>
      </w:tr>
      <w:tr w:rsidR="00786EC6" w:rsidRPr="00C438F1" w14:paraId="647DE5CA" w14:textId="77777777" w:rsidTr="00C81A50">
        <w:tc>
          <w:tcPr>
            <w:tcW w:w="3870" w:type="dxa"/>
          </w:tcPr>
          <w:p w14:paraId="2CA88976" w14:textId="77777777" w:rsidR="00786EC6" w:rsidRPr="00C438F1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8AE4C35" w14:textId="77777777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1AE6D03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98EB2D" w14:textId="77777777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0" w:type="dxa"/>
          </w:tcPr>
          <w:p w14:paraId="0482E415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2C74BF17" w14:textId="77777777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15D39772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7165ABD4" w14:textId="77777777" w:rsidR="00786EC6" w:rsidRPr="005F15E2" w:rsidRDefault="00786EC6" w:rsidP="00786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86EC6" w:rsidRPr="0087049C" w14:paraId="6087CA00" w14:textId="77777777" w:rsidTr="00C81A50">
        <w:tc>
          <w:tcPr>
            <w:tcW w:w="3870" w:type="dxa"/>
          </w:tcPr>
          <w:p w14:paraId="4CE5674D" w14:textId="77777777" w:rsidR="00786EC6" w:rsidRPr="0087049C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7B8C48D" w14:textId="46A510DC" w:rsidR="00786EC6" w:rsidRPr="005F15E2" w:rsidRDefault="00C934F7" w:rsidP="00786EC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1.2</w:t>
            </w:r>
            <w:r w:rsidR="008A78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265904F4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01FD32A" w14:textId="66AB4130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1.53</w:t>
            </w:r>
          </w:p>
        </w:tc>
        <w:tc>
          <w:tcPr>
            <w:tcW w:w="360" w:type="dxa"/>
            <w:vAlign w:val="bottom"/>
          </w:tcPr>
          <w:p w14:paraId="1FF4D9E3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F5794F6" w14:textId="0E638ED0" w:rsidR="00786EC6" w:rsidRPr="005F15E2" w:rsidRDefault="00C934F7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1.1</w:t>
            </w:r>
            <w:r w:rsidR="008A7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bottom"/>
          </w:tcPr>
          <w:p w14:paraId="2DFA5D63" w14:textId="77777777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78DD6565" w14:textId="4FF3885B" w:rsidR="00786EC6" w:rsidRPr="005F15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1.51</w:t>
            </w:r>
          </w:p>
        </w:tc>
      </w:tr>
    </w:tbl>
    <w:p w14:paraId="2AF36460" w14:textId="50BF7733" w:rsidR="00A54FF0" w:rsidRDefault="00786EC6" w:rsidP="00786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5"/>
        </w:tabs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ab/>
      </w:r>
    </w:p>
    <w:p w14:paraId="69D99FDF" w14:textId="77777777" w:rsidR="00786EC6" w:rsidRPr="00563D68" w:rsidRDefault="00786EC6" w:rsidP="00786EC6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5CD71509" w14:textId="77777777" w:rsidR="00786EC6" w:rsidRPr="005A47D3" w:rsidRDefault="00786EC6" w:rsidP="00786EC6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9" w:type="dxa"/>
        <w:tblInd w:w="450" w:type="dxa"/>
        <w:tblLook w:val="04A0" w:firstRow="1" w:lastRow="0" w:firstColumn="1" w:lastColumn="0" w:noHBand="0" w:noVBand="1"/>
      </w:tblPr>
      <w:tblGrid>
        <w:gridCol w:w="2340"/>
        <w:gridCol w:w="1800"/>
        <w:gridCol w:w="2430"/>
        <w:gridCol w:w="1080"/>
        <w:gridCol w:w="270"/>
        <w:gridCol w:w="1269"/>
      </w:tblGrid>
      <w:tr w:rsidR="00786EC6" w:rsidRPr="00C075DE" w:rsidDel="00D43E7A" w14:paraId="44C6FAC1" w14:textId="77777777">
        <w:trPr>
          <w:tblHeader/>
        </w:trPr>
        <w:tc>
          <w:tcPr>
            <w:tcW w:w="2340" w:type="dxa"/>
            <w:vAlign w:val="bottom"/>
          </w:tcPr>
          <w:p w14:paraId="424EF11B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98475CB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0" w:type="dxa"/>
            <w:vAlign w:val="bottom"/>
          </w:tcPr>
          <w:p w14:paraId="19A7D68C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56DE7E9E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30AC515C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5DBA07B8" w14:textId="77777777" w:rsidR="00786EC6" w:rsidRPr="00C075DE" w:rsidDel="00D43E7A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86EC6" w:rsidRPr="00C075DE" w14:paraId="4AC0120A" w14:textId="77777777">
        <w:trPr>
          <w:tblHeader/>
        </w:trPr>
        <w:tc>
          <w:tcPr>
            <w:tcW w:w="2340" w:type="dxa"/>
          </w:tcPr>
          <w:p w14:paraId="208EA0F2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AC12DCC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006A256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8E6BB3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7C67D30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4BD3C52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EC6" w:rsidRPr="00C075DE" w14:paraId="3FD3EBEA" w14:textId="77777777">
        <w:tc>
          <w:tcPr>
            <w:tcW w:w="2340" w:type="dxa"/>
          </w:tcPr>
          <w:p w14:paraId="4580E1C0" w14:textId="06400E73" w:rsidR="00786EC6" w:rsidRPr="005A48E2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7C614D9A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BEAF865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80073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619BD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D5638F6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EC6" w:rsidRPr="00C075DE" w14:paraId="23E98F20" w14:textId="77777777">
        <w:tc>
          <w:tcPr>
            <w:tcW w:w="2340" w:type="dxa"/>
          </w:tcPr>
          <w:p w14:paraId="400E52D7" w14:textId="0A174B8A" w:rsidR="00786EC6" w:rsidRPr="005A48E2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008CCBFD" w14:textId="62FC3CE5" w:rsidR="00786EC6" w:rsidRPr="00C075DE" w:rsidRDefault="00BE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86E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6E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786EC6" w:rsidRPr="008C2E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6EC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0" w:type="dxa"/>
          </w:tcPr>
          <w:p w14:paraId="347A6022" w14:textId="09FB565E" w:rsidR="00786EC6" w:rsidRPr="00C075DE" w:rsidRDefault="00BE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86E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786EC6" w:rsidRPr="008C2EB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786EC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14:paraId="55C6CD2C" w14:textId="46919E9D" w:rsidR="00786EC6" w:rsidRPr="00C075DE" w:rsidRDefault="00BE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1.75</w:t>
            </w:r>
          </w:p>
        </w:tc>
        <w:tc>
          <w:tcPr>
            <w:tcW w:w="270" w:type="dxa"/>
          </w:tcPr>
          <w:p w14:paraId="46B9E7A4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4F847DB" w14:textId="4E433304" w:rsidR="00786EC6" w:rsidRPr="00C075DE" w:rsidRDefault="0042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  <w:r w:rsidR="00CB3E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6201E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786EC6" w:rsidRPr="00C075DE" w14:paraId="22D54666" w14:textId="77777777">
        <w:tc>
          <w:tcPr>
            <w:tcW w:w="2340" w:type="dxa"/>
          </w:tcPr>
          <w:p w14:paraId="52248E0C" w14:textId="77777777" w:rsidR="00786EC6" w:rsidRPr="005A48E2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F6A50E1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CAD9E82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A6A1BD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97B88F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1902B2D" w14:textId="77777777" w:rsidR="00786EC6" w:rsidRPr="00C075DE" w:rsidRDefault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EC6" w:rsidRPr="00C075DE" w14:paraId="2B707784" w14:textId="77777777">
        <w:tc>
          <w:tcPr>
            <w:tcW w:w="2340" w:type="dxa"/>
          </w:tcPr>
          <w:p w14:paraId="6AFA83DB" w14:textId="484058AB" w:rsidR="00786EC6" w:rsidRPr="005A48E2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88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27A1495E" w14:textId="77777777" w:rsidR="00786EC6" w:rsidRPr="00C075D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18868B2" w14:textId="77777777" w:rsidR="00786EC6" w:rsidRPr="00C075D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574CB" w14:textId="77777777" w:rsidR="00786EC6" w:rsidRPr="00C075D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E5A99" w14:textId="77777777" w:rsidR="00786EC6" w:rsidRPr="00C075D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4E68B07" w14:textId="77777777" w:rsidR="00786EC6" w:rsidRPr="00C075D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EC6" w:rsidRPr="00C075DE" w14:paraId="714333D5" w14:textId="77777777">
        <w:tc>
          <w:tcPr>
            <w:tcW w:w="2340" w:type="dxa"/>
          </w:tcPr>
          <w:p w14:paraId="14A5D2FB" w14:textId="148FDA29" w:rsidR="00786EC6" w:rsidRPr="00C075D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389B9A5C" w14:textId="3B01BA88" w:rsidR="00786EC6" w:rsidRPr="00C075D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0" w:type="dxa"/>
          </w:tcPr>
          <w:p w14:paraId="447D9795" w14:textId="433656FA" w:rsidR="00786EC6" w:rsidRPr="00C075D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8C2EB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212D1901" w14:textId="00160AD9" w:rsidR="00786EC6" w:rsidRPr="00C075D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A250817" w14:textId="77777777" w:rsidR="00786EC6" w:rsidRPr="00C075D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9B43431" w14:textId="7E0FD429" w:rsidR="00786EC6" w:rsidRPr="00C075DE" w:rsidRDefault="00786EC6" w:rsidP="0078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693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</w:tbl>
    <w:p w14:paraId="09F3D458" w14:textId="77777777" w:rsidR="00786EC6" w:rsidRDefault="00786EC6" w:rsidP="00786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5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4D4659E7" w14:textId="77777777" w:rsidR="00786EC6" w:rsidRDefault="00786EC6" w:rsidP="00786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5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097066BF" w14:textId="77777777" w:rsidR="00786EC6" w:rsidRDefault="00786EC6" w:rsidP="00786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5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C99D10D" w14:textId="77777777" w:rsidR="00786EC6" w:rsidRDefault="00786EC6" w:rsidP="00786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5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0EBA862" w14:textId="77777777" w:rsidR="00786EC6" w:rsidRDefault="00786EC6" w:rsidP="00786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5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421A3B18" w14:textId="77777777" w:rsidR="00786EC6" w:rsidRPr="00131479" w:rsidRDefault="00786EC6" w:rsidP="00786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5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26517C59" w14:textId="69789555" w:rsidR="00000099" w:rsidRPr="00563D68" w:rsidRDefault="00000099" w:rsidP="002D3F33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63D6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7B3C1909" w14:textId="77777777" w:rsidR="00701E04" w:rsidRPr="00131479" w:rsidRDefault="00701E04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F1C1B81" w14:textId="77777777" w:rsidR="00000099" w:rsidRPr="00563D68" w:rsidRDefault="00000099" w:rsidP="00563D68">
      <w:pPr>
        <w:tabs>
          <w:tab w:val="clear" w:pos="227"/>
          <w:tab w:val="clear" w:pos="454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63D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7EE0C" w14:textId="77777777" w:rsidR="00000099" w:rsidRPr="00131479" w:rsidRDefault="00000099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0C53EF18" w14:textId="31DEA160" w:rsidR="00000099" w:rsidRPr="00563D68" w:rsidRDefault="00000099" w:rsidP="00563D68">
      <w:pPr>
        <w:pStyle w:val="block"/>
        <w:spacing w:after="0" w:line="240" w:lineRule="auto"/>
        <w:ind w:left="540" w:right="-7" w:hanging="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63D6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563D6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ลำดับชั้นมูลค่ายุติธรรม</w:t>
      </w:r>
      <w:r w:rsidR="00A5589F" w:rsidRPr="00563D6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="00A5589F" w:rsidRPr="00563D68">
        <w:rPr>
          <w:rFonts w:asciiTheme="majorBidi" w:hAnsiTheme="majorBidi" w:cstheme="majorBidi"/>
          <w:spacing w:val="-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A5589F" w:rsidRPr="00563D68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9FDF4E7" w14:textId="06532235" w:rsidR="006D0B3F" w:rsidRPr="007F4ABA" w:rsidRDefault="006D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6D0B3F" w:rsidRPr="007F4ABA" w:rsidSect="00563D68">
          <w:headerReference w:type="default" r:id="rId15"/>
          <w:footerReference w:type="default" r:id="rId16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67280618" w14:textId="3869916B" w:rsidR="00113411" w:rsidRDefault="00113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4A73A22B" w14:textId="226057C8" w:rsidR="006D0B3F" w:rsidRDefault="006D0B3F" w:rsidP="002C5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14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1782"/>
        <w:gridCol w:w="270"/>
        <w:gridCol w:w="1890"/>
        <w:gridCol w:w="276"/>
        <w:gridCol w:w="1524"/>
        <w:gridCol w:w="270"/>
        <w:gridCol w:w="1158"/>
        <w:gridCol w:w="7"/>
        <w:gridCol w:w="270"/>
        <w:gridCol w:w="1080"/>
        <w:gridCol w:w="270"/>
        <w:gridCol w:w="990"/>
        <w:gridCol w:w="236"/>
        <w:gridCol w:w="1202"/>
        <w:gridCol w:w="7"/>
      </w:tblGrid>
      <w:tr w:rsidR="00113411" w:rsidRPr="00AF3847" w14:paraId="2991C94A" w14:textId="77777777">
        <w:trPr>
          <w:gridAfter w:val="1"/>
          <w:wAfter w:w="7" w:type="dxa"/>
          <w:trHeight w:val="261"/>
          <w:tblHeader/>
        </w:trPr>
        <w:tc>
          <w:tcPr>
            <w:tcW w:w="2970" w:type="dxa"/>
            <w:vAlign w:val="bottom"/>
          </w:tcPr>
          <w:p w14:paraId="5BD089A5" w14:textId="77777777" w:rsidR="00113411" w:rsidRPr="00AF3847" w:rsidRDefault="0011341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A3D642B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225" w:type="dxa"/>
            <w:gridSpan w:val="14"/>
          </w:tcPr>
          <w:p w14:paraId="5038AEAB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F38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411" w:rsidRPr="00AF3847" w14:paraId="7CACDA1F" w14:textId="77777777">
        <w:trPr>
          <w:gridAfter w:val="1"/>
          <w:wAfter w:w="7" w:type="dxa"/>
          <w:trHeight w:val="261"/>
          <w:tblHeader/>
        </w:trPr>
        <w:tc>
          <w:tcPr>
            <w:tcW w:w="2970" w:type="dxa"/>
            <w:vAlign w:val="bottom"/>
          </w:tcPr>
          <w:p w14:paraId="58E3D653" w14:textId="77777777" w:rsidR="00113411" w:rsidRPr="00AF3847" w:rsidRDefault="0011341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7A22211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170" w:type="dxa"/>
            <w:gridSpan w:val="7"/>
          </w:tcPr>
          <w:p w14:paraId="6201BFF0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055" w:type="dxa"/>
            <w:gridSpan w:val="7"/>
            <w:vAlign w:val="bottom"/>
          </w:tcPr>
          <w:p w14:paraId="782D4B40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13411" w:rsidRPr="00AF3847" w14:paraId="31CA9D21" w14:textId="77777777">
        <w:trPr>
          <w:trHeight w:val="261"/>
          <w:tblHeader/>
        </w:trPr>
        <w:tc>
          <w:tcPr>
            <w:tcW w:w="2970" w:type="dxa"/>
            <w:vAlign w:val="bottom"/>
          </w:tcPr>
          <w:p w14:paraId="0E38CB7B" w14:textId="0D30D18C" w:rsidR="00113411" w:rsidRPr="00AF3847" w:rsidRDefault="0011341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E2D6AC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vAlign w:val="bottom"/>
          </w:tcPr>
          <w:p w14:paraId="205245AD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F47B260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4C92CD03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6" w:type="dxa"/>
          </w:tcPr>
          <w:p w14:paraId="36CFD883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24" w:type="dxa"/>
            <w:vAlign w:val="bottom"/>
          </w:tcPr>
          <w:p w14:paraId="5EB1ED0F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6AE03FA0" w14:textId="77777777" w:rsidR="00113411" w:rsidRPr="00AF3847" w:rsidRDefault="00113411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7F5BB89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9284B83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9E5CB23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FAEE2CC" w14:textId="77777777" w:rsidR="00113411" w:rsidRPr="00AF3847" w:rsidRDefault="0011341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33F60DC" w14:textId="77777777" w:rsidR="00113411" w:rsidRPr="00AF3847" w:rsidRDefault="0011341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173ACF6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9" w:type="dxa"/>
            <w:gridSpan w:val="2"/>
            <w:vAlign w:val="bottom"/>
          </w:tcPr>
          <w:p w14:paraId="7DBF5FC9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13411" w:rsidRPr="00AF3847" w14:paraId="4A3AC958" w14:textId="77777777">
        <w:trPr>
          <w:gridAfter w:val="1"/>
          <w:wAfter w:w="7" w:type="dxa"/>
          <w:trHeight w:val="261"/>
          <w:tblHeader/>
        </w:trPr>
        <w:tc>
          <w:tcPr>
            <w:tcW w:w="2970" w:type="dxa"/>
            <w:vAlign w:val="bottom"/>
          </w:tcPr>
          <w:p w14:paraId="44FABF3F" w14:textId="77777777" w:rsidR="00113411" w:rsidRPr="00AF3847" w:rsidRDefault="0011341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87BFEE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225" w:type="dxa"/>
            <w:gridSpan w:val="14"/>
          </w:tcPr>
          <w:p w14:paraId="0CDB0AD2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F38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13411" w:rsidRPr="00AF3847" w14:paraId="5D308B33" w14:textId="77777777">
        <w:trPr>
          <w:trHeight w:val="261"/>
        </w:trPr>
        <w:tc>
          <w:tcPr>
            <w:tcW w:w="2970" w:type="dxa"/>
          </w:tcPr>
          <w:p w14:paraId="4C4B1181" w14:textId="20955C4A" w:rsidR="00113411" w:rsidRPr="00AF3847" w:rsidRDefault="002047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1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514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6EB6836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4009E477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E8504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91D7D9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A12812A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12F2003A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F6DFC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2A2B503D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1F905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AB0BE1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3B97D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1FC8E7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6B0D40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58E82717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411" w:rsidRPr="00AF3847" w14:paraId="26CB0A8F" w14:textId="77777777">
        <w:trPr>
          <w:trHeight w:val="261"/>
        </w:trPr>
        <w:tc>
          <w:tcPr>
            <w:tcW w:w="2970" w:type="dxa"/>
          </w:tcPr>
          <w:p w14:paraId="2A59084F" w14:textId="77777777" w:rsidR="00113411" w:rsidRPr="00AF3847" w:rsidRDefault="0011341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4A07DF1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0C0C45B8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B5C0A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366CE50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A05B55E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580BBCFA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D96E4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02727B07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678FB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C334B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088343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A071F6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0D54A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04435972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411" w:rsidRPr="00AF3847" w14:paraId="0D71BE42" w14:textId="77777777">
        <w:trPr>
          <w:trHeight w:val="261"/>
        </w:trPr>
        <w:tc>
          <w:tcPr>
            <w:tcW w:w="2970" w:type="dxa"/>
          </w:tcPr>
          <w:p w14:paraId="5660E6DD" w14:textId="77777777" w:rsidR="00113411" w:rsidRPr="00AF3847" w:rsidRDefault="0011341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5E85A119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47821CBD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9564A3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F42A339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A7C8BAA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0706B6F4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558FA" w14:textId="77777777" w:rsidR="00113411" w:rsidRPr="00AF3847" w:rsidRDefault="001134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0D533A5A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245C4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6B5D74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CD82D" w14:textId="77777777" w:rsidR="00113411" w:rsidRPr="00AF3847" w:rsidRDefault="001134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2DF031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46A56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3B502A40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411" w:rsidRPr="00AF3847" w14:paraId="55C83A36" w14:textId="77777777">
        <w:trPr>
          <w:trHeight w:val="261"/>
        </w:trPr>
        <w:tc>
          <w:tcPr>
            <w:tcW w:w="2970" w:type="dxa"/>
          </w:tcPr>
          <w:p w14:paraId="5F9C97C2" w14:textId="77777777" w:rsidR="00113411" w:rsidRPr="00AF3847" w:rsidRDefault="0011341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270" w:type="dxa"/>
          </w:tcPr>
          <w:p w14:paraId="1576C6A5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08AF6144" w14:textId="0A781F60" w:rsidR="00113411" w:rsidRPr="00AF3847" w:rsidRDefault="00C05182" w:rsidP="00CA595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331F75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34A965C" w14:textId="281D047D" w:rsidR="00113411" w:rsidRPr="00AF3847" w:rsidRDefault="003160BE" w:rsidP="00CA595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5F770C81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75279CD6" w14:textId="0AE6A2E8" w:rsidR="00113411" w:rsidRPr="00AF3847" w:rsidRDefault="003160BE" w:rsidP="00CA595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10,163</w:t>
            </w:r>
          </w:p>
        </w:tc>
        <w:tc>
          <w:tcPr>
            <w:tcW w:w="270" w:type="dxa"/>
          </w:tcPr>
          <w:p w14:paraId="0BB8A4C6" w14:textId="77777777" w:rsidR="00113411" w:rsidRPr="00AF3847" w:rsidRDefault="001134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4595EA1D" w14:textId="43FBF90D" w:rsidR="00113411" w:rsidRPr="00AF3847" w:rsidRDefault="003160BE" w:rsidP="00C81A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10,163</w:t>
            </w:r>
          </w:p>
        </w:tc>
        <w:tc>
          <w:tcPr>
            <w:tcW w:w="270" w:type="dxa"/>
          </w:tcPr>
          <w:p w14:paraId="23433E7E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C12716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05637D" w14:textId="77777777" w:rsidR="00113411" w:rsidRPr="00AF3847" w:rsidRDefault="001134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C68CD9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1643E3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04373A67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B2B41" w:rsidRPr="00AF3847" w14:paraId="2585C782" w14:textId="77777777">
        <w:trPr>
          <w:trHeight w:val="261"/>
        </w:trPr>
        <w:tc>
          <w:tcPr>
            <w:tcW w:w="2970" w:type="dxa"/>
          </w:tcPr>
          <w:p w14:paraId="7D6E1DAD" w14:textId="77777777" w:rsidR="00BB2B41" w:rsidRPr="00AF3847" w:rsidRDefault="00BB2B41" w:rsidP="00BB2B4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047583EA" w14:textId="77777777" w:rsidR="00BB2B41" w:rsidRPr="00AF3847" w:rsidRDefault="00BB2B41" w:rsidP="00BB2B4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2B526A79" w14:textId="29EC1CCC" w:rsidR="00BB2B41" w:rsidRPr="00AF3847" w:rsidRDefault="00BB2B41" w:rsidP="00C81A50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458,572</w:t>
            </w:r>
          </w:p>
        </w:tc>
        <w:tc>
          <w:tcPr>
            <w:tcW w:w="270" w:type="dxa"/>
          </w:tcPr>
          <w:p w14:paraId="13CB5BDB" w14:textId="77777777" w:rsidR="00BB2B41" w:rsidRPr="00AF3847" w:rsidRDefault="00BB2B41" w:rsidP="00BB2B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B8FA75D" w14:textId="62197E05" w:rsidR="00BB2B41" w:rsidRPr="00AF3847" w:rsidRDefault="00BB2B41" w:rsidP="00BB2B4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51148D93" w14:textId="77777777" w:rsidR="00BB2B41" w:rsidRPr="00AF3847" w:rsidRDefault="00BB2B41" w:rsidP="00BB2B4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1C8824BC" w14:textId="070483B3" w:rsidR="00BB2B41" w:rsidRPr="00AF3847" w:rsidRDefault="00BB2B41" w:rsidP="00C81A5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F5FC17" w14:textId="77777777" w:rsidR="00BB2B41" w:rsidRPr="00AF3847" w:rsidRDefault="00BB2B41" w:rsidP="00BB2B41">
            <w:pPr>
              <w:tabs>
                <w:tab w:val="clear" w:pos="680"/>
                <w:tab w:val="decimal" w:pos="595"/>
                <w:tab w:val="decimal" w:pos="7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50D4D63F" w14:textId="4E074EF0" w:rsidR="00BB2B41" w:rsidRPr="00AF3847" w:rsidRDefault="00BB2B41" w:rsidP="00BB2B4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458,572</w:t>
            </w:r>
          </w:p>
        </w:tc>
        <w:tc>
          <w:tcPr>
            <w:tcW w:w="270" w:type="dxa"/>
          </w:tcPr>
          <w:p w14:paraId="102C0B34" w14:textId="77777777" w:rsidR="00BB2B41" w:rsidRPr="00AF3847" w:rsidRDefault="00BB2B41" w:rsidP="00BB2B4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674FA" w14:textId="16F52006" w:rsidR="00BB2B41" w:rsidRPr="00AF3847" w:rsidRDefault="00DF2B86" w:rsidP="00C81A5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458,572</w:t>
            </w:r>
          </w:p>
        </w:tc>
        <w:tc>
          <w:tcPr>
            <w:tcW w:w="270" w:type="dxa"/>
          </w:tcPr>
          <w:p w14:paraId="66B25F4E" w14:textId="77777777" w:rsidR="00BB2B41" w:rsidRPr="00AF3847" w:rsidRDefault="00BB2B41" w:rsidP="00BB2B4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FF0DEC" w14:textId="54DA36E2" w:rsidR="00BB2B41" w:rsidRPr="00AF3847" w:rsidRDefault="00DF2B86" w:rsidP="00BB2B41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C607BA" w14:textId="77777777" w:rsidR="00BB2B41" w:rsidRPr="00AF3847" w:rsidRDefault="00BB2B41" w:rsidP="00BB2B4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A23411D" w14:textId="0DAA123D" w:rsidR="00BB2B41" w:rsidRPr="00AF3847" w:rsidRDefault="00DF2B86" w:rsidP="00C81A5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458,572</w:t>
            </w:r>
          </w:p>
        </w:tc>
      </w:tr>
      <w:tr w:rsidR="00094DAD" w:rsidRPr="00AF3847" w14:paraId="2E63FD06" w14:textId="77777777">
        <w:trPr>
          <w:trHeight w:val="261"/>
        </w:trPr>
        <w:tc>
          <w:tcPr>
            <w:tcW w:w="2970" w:type="dxa"/>
          </w:tcPr>
          <w:p w14:paraId="0B4680EE" w14:textId="711528E7" w:rsidR="00094DAD" w:rsidRPr="00AF3847" w:rsidRDefault="00094DA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ACCCF41" w14:textId="77777777" w:rsidR="00094DAD" w:rsidRPr="00AF3847" w:rsidRDefault="00094D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0E37AB36" w14:textId="77777777" w:rsidR="00094DAD" w:rsidRDefault="00094DAD" w:rsidP="00CA595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AFEBBF" w14:textId="77777777" w:rsidR="00094DAD" w:rsidRPr="00AF3847" w:rsidRDefault="00094D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FF3A98B" w14:textId="77777777" w:rsidR="00094DAD" w:rsidRDefault="00094D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21BC2B50" w14:textId="77777777" w:rsidR="00094DAD" w:rsidRPr="00AF3847" w:rsidRDefault="00094DA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4AD67288" w14:textId="77777777" w:rsidR="00094DAD" w:rsidRDefault="00094DAD" w:rsidP="00C70A4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F49669" w14:textId="77777777" w:rsidR="00094DAD" w:rsidRPr="00AF3847" w:rsidRDefault="00094D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053B0D2B" w14:textId="77777777" w:rsidR="00094DAD" w:rsidRDefault="00094DA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74E7FD" w14:textId="77777777" w:rsidR="00094DAD" w:rsidRPr="00AF3847" w:rsidRDefault="00094D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F4A5AF" w14:textId="77777777" w:rsidR="00094DAD" w:rsidRPr="00AF3847" w:rsidRDefault="00094DAD" w:rsidP="00CA595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84FD12" w14:textId="77777777" w:rsidR="00094DAD" w:rsidRPr="00AF3847" w:rsidRDefault="00094D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ED74DA" w14:textId="77777777" w:rsidR="00094DAD" w:rsidRPr="00AF3847" w:rsidRDefault="00094DAD" w:rsidP="00CA5956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A8BCD0" w14:textId="77777777" w:rsidR="00094DAD" w:rsidRPr="00AF3847" w:rsidRDefault="00094D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0606DE0" w14:textId="77777777" w:rsidR="00094DAD" w:rsidRPr="00AF3847" w:rsidRDefault="00094DAD" w:rsidP="00CA59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411" w:rsidRPr="00AF3847" w14:paraId="022CADB5" w14:textId="77777777">
        <w:trPr>
          <w:trHeight w:val="261"/>
        </w:trPr>
        <w:tc>
          <w:tcPr>
            <w:tcW w:w="2970" w:type="dxa"/>
          </w:tcPr>
          <w:p w14:paraId="18439521" w14:textId="144B9B76" w:rsidR="00113411" w:rsidRPr="00AF3847" w:rsidRDefault="00113411" w:rsidP="00BB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firstLine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ไม่มีการซื้อขายในตลาด</w:t>
            </w:r>
          </w:p>
        </w:tc>
        <w:tc>
          <w:tcPr>
            <w:tcW w:w="270" w:type="dxa"/>
          </w:tcPr>
          <w:p w14:paraId="73BCD0BA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7D09E666" w14:textId="0844FBBE" w:rsidR="0061200B" w:rsidRPr="00AF3847" w:rsidRDefault="00BB2B4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D8DF92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2CCF361" w14:textId="24E78FB5" w:rsidR="00252CFD" w:rsidRPr="00AF3847" w:rsidRDefault="00BB2B41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27,804</w:t>
            </w:r>
          </w:p>
        </w:tc>
        <w:tc>
          <w:tcPr>
            <w:tcW w:w="276" w:type="dxa"/>
          </w:tcPr>
          <w:p w14:paraId="0BA17A0D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7CF0CDA7" w14:textId="6280DBBB" w:rsidR="00252CFD" w:rsidRPr="00AF3847" w:rsidRDefault="00BB2B41" w:rsidP="00BB2B4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0E784E" w14:textId="77777777" w:rsidR="00113411" w:rsidRPr="00AF3847" w:rsidRDefault="001134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3B3D8EC0" w14:textId="24825D67" w:rsidR="007703CB" w:rsidRPr="00AF3847" w:rsidRDefault="00BB2B4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27,804</w:t>
            </w:r>
          </w:p>
        </w:tc>
        <w:tc>
          <w:tcPr>
            <w:tcW w:w="270" w:type="dxa"/>
          </w:tcPr>
          <w:p w14:paraId="439A2268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8376C" w14:textId="612FBEF0" w:rsidR="00DB7C41" w:rsidRPr="00AF3847" w:rsidRDefault="00BE3B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330BA5" w14:textId="77777777" w:rsidR="00113411" w:rsidRPr="00AF3847" w:rsidRDefault="001134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D98DC1" w14:textId="4B990412" w:rsidR="00D56FBB" w:rsidRPr="00AF3847" w:rsidRDefault="00DF2B8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E3B2D">
              <w:rPr>
                <w:rFonts w:asciiTheme="majorBidi" w:hAnsiTheme="majorBidi" w:cstheme="majorBidi"/>
                <w:sz w:val="30"/>
                <w:szCs w:val="30"/>
              </w:rPr>
              <w:t>,804</w:t>
            </w:r>
          </w:p>
        </w:tc>
        <w:tc>
          <w:tcPr>
            <w:tcW w:w="236" w:type="dxa"/>
          </w:tcPr>
          <w:p w14:paraId="281FCC74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1CD71426" w14:textId="37C37A18" w:rsidR="00D56FBB" w:rsidRPr="00AF3847" w:rsidRDefault="00BE3B2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27,804</w:t>
            </w:r>
          </w:p>
        </w:tc>
      </w:tr>
      <w:tr w:rsidR="00113411" w:rsidRPr="00AF3847" w14:paraId="7152915D" w14:textId="77777777">
        <w:trPr>
          <w:trHeight w:val="261"/>
        </w:trPr>
        <w:tc>
          <w:tcPr>
            <w:tcW w:w="2970" w:type="dxa"/>
          </w:tcPr>
          <w:p w14:paraId="07109934" w14:textId="77777777" w:rsidR="00113411" w:rsidRPr="00AF3847" w:rsidRDefault="0011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22D205F5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6E3B5CF6" w14:textId="637312E3" w:rsidR="00113411" w:rsidRPr="00AF3847" w:rsidRDefault="00BE7EE5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458,572</w:t>
            </w:r>
          </w:p>
        </w:tc>
        <w:tc>
          <w:tcPr>
            <w:tcW w:w="270" w:type="dxa"/>
          </w:tcPr>
          <w:p w14:paraId="766A3992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42F835C" w14:textId="7FC801ED" w:rsidR="00113411" w:rsidRPr="00AF3847" w:rsidRDefault="00DF2B8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27,804</w:t>
            </w:r>
          </w:p>
        </w:tc>
        <w:tc>
          <w:tcPr>
            <w:tcW w:w="276" w:type="dxa"/>
          </w:tcPr>
          <w:p w14:paraId="0DCF3ADD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6211ECFA" w14:textId="56C22F77" w:rsidR="00113411" w:rsidRPr="00AF3847" w:rsidRDefault="00DF2B8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10,163</w:t>
            </w:r>
          </w:p>
        </w:tc>
        <w:tc>
          <w:tcPr>
            <w:tcW w:w="270" w:type="dxa"/>
          </w:tcPr>
          <w:p w14:paraId="64BD119A" w14:textId="77777777" w:rsidR="00113411" w:rsidRPr="00AF3847" w:rsidRDefault="001134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</w:tcPr>
          <w:p w14:paraId="44593888" w14:textId="2DD55CBF" w:rsidR="00113411" w:rsidRPr="00AF3847" w:rsidRDefault="004570C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962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BE7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,539</w:t>
            </w:r>
          </w:p>
        </w:tc>
        <w:tc>
          <w:tcPr>
            <w:tcW w:w="270" w:type="dxa"/>
          </w:tcPr>
          <w:p w14:paraId="2DDA8F5A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A3049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DB2A06" w14:textId="77777777" w:rsidR="00113411" w:rsidRPr="00AF3847" w:rsidRDefault="001134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E8094A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B91EF2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33E4F332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13411" w:rsidRPr="00AF3847" w14:paraId="3CDFD439" w14:textId="77777777">
        <w:trPr>
          <w:trHeight w:val="261"/>
        </w:trPr>
        <w:tc>
          <w:tcPr>
            <w:tcW w:w="2970" w:type="dxa"/>
          </w:tcPr>
          <w:p w14:paraId="079F9294" w14:textId="77777777" w:rsidR="00113411" w:rsidRPr="00AF3847" w:rsidRDefault="00113411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C6D990" w14:textId="77777777" w:rsidR="00113411" w:rsidRPr="00AF3847" w:rsidRDefault="001134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5A9519B7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08685C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E9853F5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44D9C33B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7123977B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773CD8" w14:textId="77777777" w:rsidR="00113411" w:rsidRPr="00AF3847" w:rsidRDefault="001134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626631B6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8E0E14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ECB84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924DE8" w14:textId="77777777" w:rsidR="00113411" w:rsidRPr="00AF3847" w:rsidRDefault="001134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C3BE02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5D2EF7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7FDF8435" w14:textId="77777777" w:rsidR="00113411" w:rsidRPr="00AF3847" w:rsidRDefault="0011341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F2C" w:rsidRPr="00AF3847" w14:paraId="69DAB4DC" w14:textId="77777777">
        <w:trPr>
          <w:trHeight w:val="261"/>
        </w:trPr>
        <w:tc>
          <w:tcPr>
            <w:tcW w:w="2970" w:type="dxa"/>
          </w:tcPr>
          <w:p w14:paraId="71DD68FE" w14:textId="0EA066B0" w:rsidR="00153F2C" w:rsidRPr="00AF3847" w:rsidRDefault="00153F2C" w:rsidP="00153F2C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5611D3C1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04F57A2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5B878D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A6C093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2DAA200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729C7ED7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BB026D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959076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7E0BB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93D9F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1D05C9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73C6E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A3B3A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32F54F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F2C" w:rsidRPr="00AF3847" w14:paraId="7D571F6C" w14:textId="77777777">
        <w:trPr>
          <w:trHeight w:val="261"/>
        </w:trPr>
        <w:tc>
          <w:tcPr>
            <w:tcW w:w="2970" w:type="dxa"/>
          </w:tcPr>
          <w:p w14:paraId="06594550" w14:textId="43E1268F" w:rsidR="00153F2C" w:rsidRPr="00AF3847" w:rsidRDefault="00252CFD" w:rsidP="00153F2C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270" w:type="dxa"/>
          </w:tcPr>
          <w:p w14:paraId="29C4C0B7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7C21FE3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22D76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6AF6137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0131550C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5C986D9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B06D6E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162EFC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955E77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5C568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83203E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78AEF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BDA7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7B58162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F2C" w:rsidRPr="00AF3847" w14:paraId="5BF09FD7" w14:textId="77777777">
        <w:trPr>
          <w:trHeight w:val="261"/>
        </w:trPr>
        <w:tc>
          <w:tcPr>
            <w:tcW w:w="2970" w:type="dxa"/>
          </w:tcPr>
          <w:p w14:paraId="125D6E3E" w14:textId="027CD351" w:rsidR="00153F2C" w:rsidRPr="00AF3847" w:rsidRDefault="00373C03" w:rsidP="00207EF4">
            <w:pPr>
              <w:tabs>
                <w:tab w:val="clear" w:pos="227"/>
                <w:tab w:val="left" w:pos="181"/>
              </w:tabs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207EF4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255B0BAE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30DBCCCE" w14:textId="4EAD7F2E" w:rsidR="00153F2C" w:rsidRPr="00AF3847" w:rsidRDefault="00BE3B2D" w:rsidP="00153F2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(1,766)</w:t>
            </w:r>
          </w:p>
        </w:tc>
        <w:tc>
          <w:tcPr>
            <w:tcW w:w="270" w:type="dxa"/>
          </w:tcPr>
          <w:p w14:paraId="7B4CD65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DC6FFAC" w14:textId="70F4E96B" w:rsidR="00153F2C" w:rsidRPr="00AF3847" w:rsidRDefault="00BE3B2D" w:rsidP="00CA595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664B5B4C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73FA6F70" w14:textId="7EAB9951" w:rsidR="00153F2C" w:rsidRPr="00AF3847" w:rsidRDefault="00BE3B2D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920D0D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230BA52F" w14:textId="77266CE4" w:rsidR="00153F2C" w:rsidRPr="00AF3847" w:rsidRDefault="00BE3B2D" w:rsidP="00CA59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(1,766)</w:t>
            </w:r>
          </w:p>
        </w:tc>
        <w:tc>
          <w:tcPr>
            <w:tcW w:w="270" w:type="dxa"/>
          </w:tcPr>
          <w:p w14:paraId="10CCC06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E48CC" w14:textId="182C6576" w:rsidR="00153F2C" w:rsidRPr="00AF3847" w:rsidRDefault="00BE3B2D" w:rsidP="00CA595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(1,766)</w:t>
            </w:r>
          </w:p>
        </w:tc>
        <w:tc>
          <w:tcPr>
            <w:tcW w:w="270" w:type="dxa"/>
          </w:tcPr>
          <w:p w14:paraId="4B3B8CFB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9C4EFA" w14:textId="7A3D1271" w:rsidR="00153F2C" w:rsidRPr="00AF3847" w:rsidRDefault="00BE3B2D" w:rsidP="00CA5956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8EA5D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7C7CD47C" w14:textId="13F96A32" w:rsidR="00153F2C" w:rsidRPr="00AF3847" w:rsidRDefault="00BE3B2D" w:rsidP="00BE3B2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(1,766)</w:t>
            </w:r>
          </w:p>
        </w:tc>
      </w:tr>
      <w:tr w:rsidR="00153F2C" w:rsidRPr="00AF3847" w14:paraId="0CC1C033" w14:textId="77777777">
        <w:trPr>
          <w:trHeight w:val="261"/>
        </w:trPr>
        <w:tc>
          <w:tcPr>
            <w:tcW w:w="2970" w:type="dxa"/>
          </w:tcPr>
          <w:p w14:paraId="3930F29E" w14:textId="77777777" w:rsidR="00153F2C" w:rsidRPr="00AF3847" w:rsidRDefault="00153F2C" w:rsidP="00153F2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5D86660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2" w:type="dxa"/>
          </w:tcPr>
          <w:p w14:paraId="79DC359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0084A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EECAC6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589E4FF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</w:tcPr>
          <w:p w14:paraId="4C6FB13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D908B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7BCF2C5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E4EB9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E953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1F0989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BDD39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6A32D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</w:tcPr>
          <w:p w14:paraId="1F2C97A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F2C" w:rsidRPr="00AF3847" w14:paraId="101FDBAD" w14:textId="77777777">
        <w:trPr>
          <w:trHeight w:val="261"/>
        </w:trPr>
        <w:tc>
          <w:tcPr>
            <w:tcW w:w="2970" w:type="dxa"/>
          </w:tcPr>
          <w:p w14:paraId="476E8A41" w14:textId="67F46093" w:rsidR="00153F2C" w:rsidRPr="00AF3847" w:rsidRDefault="00153F2C" w:rsidP="00153F2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400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400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400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BAAE70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72C2F2D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EA777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CF6294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A9B990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3E4BBAB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7492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1BCE90B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1DE98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15569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6E15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200A0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2D30DD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1BB8805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F2C" w:rsidRPr="00AF3847" w14:paraId="4C4E9629" w14:textId="77777777">
        <w:trPr>
          <w:trHeight w:val="261"/>
        </w:trPr>
        <w:tc>
          <w:tcPr>
            <w:tcW w:w="2970" w:type="dxa"/>
          </w:tcPr>
          <w:p w14:paraId="313B486D" w14:textId="77777777" w:rsidR="00153F2C" w:rsidRPr="00AF3847" w:rsidRDefault="00153F2C" w:rsidP="00153F2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F38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A564980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6B4E8D6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3F42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0A2B2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326265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499AF4FC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545A8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D3E1D4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58E6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3B617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D798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3D175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B4A3B7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52F9982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F2C" w:rsidRPr="00AF3847" w14:paraId="01A82585" w14:textId="77777777">
        <w:trPr>
          <w:trHeight w:val="261"/>
        </w:trPr>
        <w:tc>
          <w:tcPr>
            <w:tcW w:w="2970" w:type="dxa"/>
          </w:tcPr>
          <w:p w14:paraId="7DE3911C" w14:textId="77777777" w:rsidR="00153F2C" w:rsidRPr="00AF3847" w:rsidRDefault="00153F2C" w:rsidP="00153F2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E42E6CB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079CCAE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20822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B2E705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F98360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3D5CCF5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BADCD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05975FD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4E18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C956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CE523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FF638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9B1188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FFC6B2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F2C" w:rsidRPr="00AF3847" w14:paraId="09754015" w14:textId="77777777">
        <w:trPr>
          <w:trHeight w:val="261"/>
        </w:trPr>
        <w:tc>
          <w:tcPr>
            <w:tcW w:w="2970" w:type="dxa"/>
          </w:tcPr>
          <w:p w14:paraId="2AB40B13" w14:textId="77777777" w:rsidR="00153F2C" w:rsidRPr="00AF3847" w:rsidRDefault="00153F2C" w:rsidP="00153F2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270" w:type="dxa"/>
          </w:tcPr>
          <w:p w14:paraId="5819B4BD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6D379E0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B628C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C47BAB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56D265C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60967933" w14:textId="77777777" w:rsidR="00153F2C" w:rsidRPr="00AF3847" w:rsidRDefault="00153F2C" w:rsidP="00CA595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10,141</w:t>
            </w:r>
          </w:p>
        </w:tc>
        <w:tc>
          <w:tcPr>
            <w:tcW w:w="270" w:type="dxa"/>
          </w:tcPr>
          <w:p w14:paraId="07B47C70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2167F2C" w14:textId="77777777" w:rsidR="00153F2C" w:rsidRPr="00AF3847" w:rsidRDefault="00153F2C" w:rsidP="00CA59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10,141</w:t>
            </w:r>
          </w:p>
        </w:tc>
        <w:tc>
          <w:tcPr>
            <w:tcW w:w="270" w:type="dxa"/>
          </w:tcPr>
          <w:p w14:paraId="2419947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0D4F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D71C17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5D6AB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D37F1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62C061C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53F2C" w:rsidRPr="00AF3847" w14:paraId="501FAC27" w14:textId="77777777">
        <w:trPr>
          <w:trHeight w:val="261"/>
        </w:trPr>
        <w:tc>
          <w:tcPr>
            <w:tcW w:w="2970" w:type="dxa"/>
          </w:tcPr>
          <w:p w14:paraId="72281F19" w14:textId="77777777" w:rsidR="00153F2C" w:rsidRPr="00AF3847" w:rsidRDefault="00153F2C" w:rsidP="00153F2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083DE823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49FF497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504,567</w:t>
            </w:r>
          </w:p>
        </w:tc>
        <w:tc>
          <w:tcPr>
            <w:tcW w:w="270" w:type="dxa"/>
          </w:tcPr>
          <w:p w14:paraId="61B2A117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CDACC0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10D28FED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78E826F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19,996</w:t>
            </w:r>
          </w:p>
        </w:tc>
        <w:tc>
          <w:tcPr>
            <w:tcW w:w="270" w:type="dxa"/>
          </w:tcPr>
          <w:p w14:paraId="7D2C2147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2105A6B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524,563</w:t>
            </w:r>
          </w:p>
        </w:tc>
        <w:tc>
          <w:tcPr>
            <w:tcW w:w="270" w:type="dxa"/>
          </w:tcPr>
          <w:p w14:paraId="70D89E8D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4787A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524,735</w:t>
            </w:r>
          </w:p>
        </w:tc>
        <w:tc>
          <w:tcPr>
            <w:tcW w:w="270" w:type="dxa"/>
          </w:tcPr>
          <w:p w14:paraId="702BD207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2557D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A8CD4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9D79FF1" w14:textId="77777777" w:rsidR="00153F2C" w:rsidRPr="00AF3847" w:rsidRDefault="00153F2C" w:rsidP="00CA59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524,735</w:t>
            </w:r>
          </w:p>
        </w:tc>
      </w:tr>
      <w:tr w:rsidR="00153F2C" w:rsidRPr="00AF3847" w14:paraId="4BBFF1B4" w14:textId="77777777">
        <w:trPr>
          <w:trHeight w:val="261"/>
        </w:trPr>
        <w:tc>
          <w:tcPr>
            <w:tcW w:w="2970" w:type="dxa"/>
          </w:tcPr>
          <w:p w14:paraId="6A1C3892" w14:textId="77777777" w:rsidR="00153F2C" w:rsidRPr="00AF3847" w:rsidRDefault="00153F2C" w:rsidP="0015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เงินลงทุนในตราสารทุน 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ไม่มีการซื้อขายในตลาด</w:t>
            </w:r>
          </w:p>
        </w:tc>
        <w:tc>
          <w:tcPr>
            <w:tcW w:w="270" w:type="dxa"/>
          </w:tcPr>
          <w:p w14:paraId="57B3222A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0E327908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59DE3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AF4B5C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2EADEA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6CFC38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  <w:tc>
          <w:tcPr>
            <w:tcW w:w="276" w:type="dxa"/>
          </w:tcPr>
          <w:p w14:paraId="6B14CFE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877B4EC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646E9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F475AB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03530BE6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FC23E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  <w:tc>
          <w:tcPr>
            <w:tcW w:w="270" w:type="dxa"/>
          </w:tcPr>
          <w:p w14:paraId="1AF9913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3A11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489156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07D77C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25E34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44C68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  <w:tc>
          <w:tcPr>
            <w:tcW w:w="236" w:type="dxa"/>
          </w:tcPr>
          <w:p w14:paraId="358140D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3AA19ED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56BDE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</w:tr>
      <w:tr w:rsidR="00153F2C" w:rsidRPr="00AF3847" w14:paraId="2671539D" w14:textId="77777777">
        <w:trPr>
          <w:trHeight w:val="261"/>
        </w:trPr>
        <w:tc>
          <w:tcPr>
            <w:tcW w:w="2970" w:type="dxa"/>
          </w:tcPr>
          <w:p w14:paraId="1DA8555E" w14:textId="77777777" w:rsidR="00153F2C" w:rsidRPr="00AF3847" w:rsidRDefault="00153F2C" w:rsidP="0015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4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5DDFBBDB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6B36B00D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504,567</w:t>
            </w:r>
          </w:p>
        </w:tc>
        <w:tc>
          <w:tcPr>
            <w:tcW w:w="270" w:type="dxa"/>
          </w:tcPr>
          <w:p w14:paraId="2C0CC75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1489F7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25,776</w:t>
            </w:r>
          </w:p>
        </w:tc>
        <w:tc>
          <w:tcPr>
            <w:tcW w:w="276" w:type="dxa"/>
          </w:tcPr>
          <w:p w14:paraId="5A195A10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9A0F18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30,137</w:t>
            </w:r>
          </w:p>
        </w:tc>
        <w:tc>
          <w:tcPr>
            <w:tcW w:w="270" w:type="dxa"/>
          </w:tcPr>
          <w:p w14:paraId="4E5DB110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</w:tcPr>
          <w:p w14:paraId="7B5E8C6C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560,480</w:t>
            </w:r>
          </w:p>
        </w:tc>
        <w:tc>
          <w:tcPr>
            <w:tcW w:w="270" w:type="dxa"/>
          </w:tcPr>
          <w:p w14:paraId="753E14B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AE0965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AB6233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E317B1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10C0FD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49C85BAA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53F2C" w:rsidRPr="00AF3847" w14:paraId="3D4188AD" w14:textId="77777777">
        <w:trPr>
          <w:trHeight w:val="261"/>
        </w:trPr>
        <w:tc>
          <w:tcPr>
            <w:tcW w:w="2970" w:type="dxa"/>
          </w:tcPr>
          <w:p w14:paraId="7D9D85C8" w14:textId="68B52ADC" w:rsidR="00153F2C" w:rsidRPr="00AF3847" w:rsidRDefault="00153F2C" w:rsidP="00153F2C">
            <w:pPr>
              <w:ind w:left="160" w:right="-90" w:firstLine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223807" w14:textId="77777777" w:rsidR="00153F2C" w:rsidRPr="00AF3847" w:rsidRDefault="00153F2C" w:rsidP="00153F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7ECC2D72" w14:textId="27F12214" w:rsidR="00153F2C" w:rsidRPr="00AF3847" w:rsidRDefault="00153F2C" w:rsidP="00153F2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F8647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346687" w14:textId="0A48DA73" w:rsidR="00153F2C" w:rsidRPr="00AF3847" w:rsidRDefault="00153F2C" w:rsidP="00153F2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A4E35C3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</w:tcPr>
          <w:p w14:paraId="2571692F" w14:textId="05D6535D" w:rsidR="00153F2C" w:rsidRPr="00AF3847" w:rsidRDefault="00153F2C" w:rsidP="00153F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D06EB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5C5F2CDA" w14:textId="6B891ACE" w:rsidR="00153F2C" w:rsidRPr="00AF3847" w:rsidRDefault="00153F2C" w:rsidP="00153F2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488BF9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EB50F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4E5FB" w14:textId="77777777" w:rsidR="00153F2C" w:rsidRPr="00AF3847" w:rsidRDefault="00153F2C" w:rsidP="00153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578662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CB19EB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gridSpan w:val="2"/>
          </w:tcPr>
          <w:p w14:paraId="28AE2EAE" w14:textId="77777777" w:rsidR="00153F2C" w:rsidRPr="00AF3847" w:rsidRDefault="00153F2C" w:rsidP="00153F2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3A23B31" w14:textId="77777777" w:rsidR="00113411" w:rsidRDefault="00113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D041BDF" w14:textId="77777777" w:rsidR="00113411" w:rsidRDefault="00113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57DF9CC" w14:textId="77777777" w:rsidR="00F6642E" w:rsidRDefault="00F6642E" w:rsidP="00113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F6642E" w:rsidSect="006D0B3F">
          <w:headerReference w:type="default" r:id="rId17"/>
          <w:pgSz w:w="16834" w:h="11909" w:orient="landscape" w:code="9"/>
          <w:pgMar w:top="691" w:right="1152" w:bottom="1019" w:left="1152" w:header="720" w:footer="720" w:gutter="0"/>
          <w:cols w:space="720"/>
          <w:docGrid w:linePitch="245"/>
        </w:sectPr>
      </w:pPr>
    </w:p>
    <w:p w14:paraId="6A705662" w14:textId="49D8B3B1" w:rsidR="001C48D2" w:rsidRDefault="001C48D2" w:rsidP="00733255">
      <w:pPr>
        <w:tabs>
          <w:tab w:val="clear" w:pos="454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72AED00E" w14:textId="77777777" w:rsidR="001C48D2" w:rsidRDefault="001C48D2" w:rsidP="001C48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6"/>
        <w:gridCol w:w="1085"/>
        <w:gridCol w:w="248"/>
        <w:gridCol w:w="1136"/>
        <w:gridCol w:w="238"/>
        <w:gridCol w:w="1112"/>
        <w:gridCol w:w="236"/>
        <w:gridCol w:w="1074"/>
        <w:gridCol w:w="236"/>
        <w:gridCol w:w="1074"/>
      </w:tblGrid>
      <w:tr w:rsidR="001C48D2" w14:paraId="48D54FFF" w14:textId="77777777" w:rsidTr="00F6642E">
        <w:trPr>
          <w:tblHeader/>
        </w:trPr>
        <w:tc>
          <w:tcPr>
            <w:tcW w:w="2786" w:type="dxa"/>
          </w:tcPr>
          <w:p w14:paraId="37709CD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9" w:type="dxa"/>
            <w:gridSpan w:val="9"/>
            <w:hideMark/>
          </w:tcPr>
          <w:p w14:paraId="763E2318" w14:textId="77777777" w:rsidR="001C48D2" w:rsidRDefault="001C48D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1C48D2" w14:paraId="083E63B9" w14:textId="77777777" w:rsidTr="00F6642E">
        <w:trPr>
          <w:tblHeader/>
        </w:trPr>
        <w:tc>
          <w:tcPr>
            <w:tcW w:w="2786" w:type="dxa"/>
            <w:vAlign w:val="bottom"/>
            <w:hideMark/>
          </w:tcPr>
          <w:p w14:paraId="3A6AC247" w14:textId="77777777" w:rsidR="001C48D2" w:rsidRDefault="001C48D2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2CABF310" w14:textId="77777777" w:rsidR="001C48D2" w:rsidRDefault="001C48D2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987B69" w14:textId="3BE5DD6F" w:rsidR="001C48D2" w:rsidRDefault="008C2EB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48D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8D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03C359BE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78568564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A48567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2" w:type="dxa"/>
            <w:vAlign w:val="bottom"/>
            <w:hideMark/>
          </w:tcPr>
          <w:p w14:paraId="34293CD7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D0FCD6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52471B2B" w14:textId="77777777" w:rsidR="001C48D2" w:rsidRDefault="001C48D2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CEA100C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60B48A8F" w14:textId="77777777" w:rsidR="00275638" w:rsidRDefault="00275638" w:rsidP="00275638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AFAF2B8" w14:textId="19EDAA7F" w:rsidR="001C48D2" w:rsidRDefault="00051493" w:rsidP="00275638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1C48D2" w14:paraId="057F9232" w14:textId="77777777" w:rsidTr="00F6642E">
        <w:trPr>
          <w:tblHeader/>
        </w:trPr>
        <w:tc>
          <w:tcPr>
            <w:tcW w:w="2786" w:type="dxa"/>
          </w:tcPr>
          <w:p w14:paraId="5C8472D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6439" w:type="dxa"/>
            <w:gridSpan w:val="9"/>
            <w:vAlign w:val="bottom"/>
            <w:hideMark/>
          </w:tcPr>
          <w:p w14:paraId="6035A81F" w14:textId="77777777" w:rsidR="001C48D2" w:rsidRDefault="001C48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48D2" w14:paraId="45AAAB10" w14:textId="77777777" w:rsidTr="00F6642E">
        <w:tc>
          <w:tcPr>
            <w:tcW w:w="2786" w:type="dxa"/>
            <w:hideMark/>
          </w:tcPr>
          <w:p w14:paraId="0A182EFB" w14:textId="5BAD2BD3" w:rsidR="001C48D2" w:rsidRDefault="008C2EB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C06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5" w:type="dxa"/>
          </w:tcPr>
          <w:p w14:paraId="5CCF0A1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38D1F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09938A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6DCE3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38D70A4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74128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0FB85D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AF2B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24ED769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19679A86" w14:textId="77777777" w:rsidTr="00F6642E">
        <w:tc>
          <w:tcPr>
            <w:tcW w:w="2786" w:type="dxa"/>
            <w:hideMark/>
          </w:tcPr>
          <w:p w14:paraId="3F716F70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7DCCE15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37EED08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FC1BA5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17189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F162E8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4695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14AA04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28926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1843EB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6A9985C9" w14:textId="77777777" w:rsidTr="001D27B3">
        <w:tc>
          <w:tcPr>
            <w:tcW w:w="2786" w:type="dxa"/>
            <w:hideMark/>
          </w:tcPr>
          <w:p w14:paraId="369FD38F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C83D65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8" w:type="dxa"/>
          </w:tcPr>
          <w:p w14:paraId="58C37737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C1531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9E937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8B4552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F2A83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13EC7A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CE50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26BBF6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CD0" w14:paraId="2A7548E1" w14:textId="77777777" w:rsidTr="001D27B3">
        <w:tc>
          <w:tcPr>
            <w:tcW w:w="2786" w:type="dxa"/>
            <w:hideMark/>
          </w:tcPr>
          <w:p w14:paraId="57B41F79" w14:textId="63A98282" w:rsidR="00AB5CD0" w:rsidRPr="009E41CF" w:rsidRDefault="009E41CF" w:rsidP="009E41CF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3428586C" w14:textId="1116124E" w:rsidR="00AB5CD0" w:rsidRPr="00D80562" w:rsidRDefault="00A11CA1" w:rsidP="00CA595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1C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504,567</w:t>
            </w:r>
          </w:p>
        </w:tc>
        <w:tc>
          <w:tcPr>
            <w:tcW w:w="248" w:type="dxa"/>
            <w:vAlign w:val="bottom"/>
          </w:tcPr>
          <w:p w14:paraId="0AD4FD8E" w14:textId="77777777" w:rsidR="00AB5CD0" w:rsidRPr="001D27B3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280FEDA7" w14:textId="711CA1E9" w:rsidR="00AB5CD0" w:rsidRPr="00531534" w:rsidRDefault="00C05182" w:rsidP="00CA595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950,000</w:t>
            </w:r>
          </w:p>
        </w:tc>
        <w:tc>
          <w:tcPr>
            <w:tcW w:w="238" w:type="dxa"/>
            <w:vAlign w:val="bottom"/>
          </w:tcPr>
          <w:p w14:paraId="061CFAEF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20D35F72" w14:textId="6B1818A6" w:rsidR="00AB5CD0" w:rsidRPr="00531534" w:rsidRDefault="00C05182" w:rsidP="00CA595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(1,000,000)</w:t>
            </w:r>
          </w:p>
        </w:tc>
        <w:tc>
          <w:tcPr>
            <w:tcW w:w="236" w:type="dxa"/>
            <w:vAlign w:val="bottom"/>
          </w:tcPr>
          <w:p w14:paraId="680149DD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147B9EFF" w14:textId="2BB79274" w:rsidR="00AB5CD0" w:rsidRPr="00531534" w:rsidRDefault="00C05182" w:rsidP="009968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4,005</w:t>
            </w:r>
          </w:p>
        </w:tc>
        <w:tc>
          <w:tcPr>
            <w:tcW w:w="236" w:type="dxa"/>
            <w:vAlign w:val="bottom"/>
          </w:tcPr>
          <w:p w14:paraId="658F4BD7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455D6194" w14:textId="631DD4C3" w:rsidR="00AB5CD0" w:rsidRPr="00531534" w:rsidRDefault="00C05182" w:rsidP="00A758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458,572</w:t>
            </w:r>
          </w:p>
        </w:tc>
      </w:tr>
      <w:tr w:rsidR="000D3F3D" w14:paraId="7A88E3AE" w14:textId="77777777" w:rsidTr="001D27B3">
        <w:tc>
          <w:tcPr>
            <w:tcW w:w="2786" w:type="dxa"/>
          </w:tcPr>
          <w:p w14:paraId="1B5F2308" w14:textId="77777777" w:rsidR="000D3F3D" w:rsidRPr="00270230" w:rsidRDefault="000D3F3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BCFB463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5A480292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17977541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7A0CC4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D487FFC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62DD03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18C57650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893B5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63276CE1" w14:textId="77777777" w:rsidR="000D3F3D" w:rsidRDefault="000D3F3D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F3D" w14:paraId="4DB558C8" w14:textId="77777777" w:rsidTr="00F6642E">
        <w:tc>
          <w:tcPr>
            <w:tcW w:w="2786" w:type="dxa"/>
          </w:tcPr>
          <w:p w14:paraId="07532DFC" w14:textId="7EFAB55A" w:rsidR="000D3F3D" w:rsidRPr="00270230" w:rsidRDefault="008C2EB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C06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5" w:type="dxa"/>
          </w:tcPr>
          <w:p w14:paraId="1D17C11D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584197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BD8FF57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C8A35E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30232A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C1F02D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A27DA19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E6AC5A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D6EC62B" w14:textId="77777777" w:rsidR="000D3F3D" w:rsidRDefault="000D3F3D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2263339D" w14:textId="77777777" w:rsidTr="00F6642E">
        <w:tc>
          <w:tcPr>
            <w:tcW w:w="2786" w:type="dxa"/>
            <w:hideMark/>
          </w:tcPr>
          <w:p w14:paraId="23EF21A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27EB6D1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41E1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C3F87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1F63A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3E5AD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F3F2C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19751D4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AF97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CB261EA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00F3E5B2" w14:textId="77777777" w:rsidTr="00F6642E">
        <w:tc>
          <w:tcPr>
            <w:tcW w:w="2786" w:type="dxa"/>
            <w:hideMark/>
          </w:tcPr>
          <w:p w14:paraId="52BFCD33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32FFC1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02E6BAA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8943AC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A03D3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592BB1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EDEE6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8E0D698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5369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B5C59F5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493" w14:paraId="247E21B9" w14:textId="77777777">
        <w:tc>
          <w:tcPr>
            <w:tcW w:w="2786" w:type="dxa"/>
            <w:hideMark/>
          </w:tcPr>
          <w:p w14:paraId="27BFA167" w14:textId="77777777" w:rsidR="00051493" w:rsidRDefault="00051493" w:rsidP="00051493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7D9FA7AF" w14:textId="0504068E" w:rsidR="00051493" w:rsidRDefault="00051493" w:rsidP="0005149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48" w:type="dxa"/>
            <w:vAlign w:val="bottom"/>
          </w:tcPr>
          <w:p w14:paraId="70F0E3EA" w14:textId="77777777" w:rsidR="00051493" w:rsidRDefault="00051493" w:rsidP="00051493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6464697D" w14:textId="65E3C99A" w:rsidR="00051493" w:rsidRPr="00E808B0" w:rsidRDefault="00051493" w:rsidP="0005149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38" w:type="dxa"/>
            <w:vAlign w:val="bottom"/>
          </w:tcPr>
          <w:p w14:paraId="7B2FC662" w14:textId="77777777" w:rsidR="00051493" w:rsidRDefault="00051493" w:rsidP="00051493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72DAA5F8" w14:textId="70644684" w:rsidR="00051493" w:rsidRPr="00A11CA1" w:rsidRDefault="00051493" w:rsidP="00051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91E0B69" w14:textId="77777777" w:rsidR="00051493" w:rsidRDefault="00051493" w:rsidP="00051493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20A89FC7" w14:textId="4FADA0F9" w:rsidR="00051493" w:rsidRDefault="00051493" w:rsidP="0005149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637</w:t>
            </w:r>
          </w:p>
        </w:tc>
        <w:tc>
          <w:tcPr>
            <w:tcW w:w="236" w:type="dxa"/>
            <w:vAlign w:val="bottom"/>
          </w:tcPr>
          <w:p w14:paraId="0006469A" w14:textId="77777777" w:rsidR="00051493" w:rsidRDefault="00051493" w:rsidP="00051493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0BCF22FE" w14:textId="0E9B24CA" w:rsidR="00051493" w:rsidRDefault="00051493" w:rsidP="0005149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789</w:t>
            </w:r>
          </w:p>
        </w:tc>
      </w:tr>
    </w:tbl>
    <w:p w14:paraId="1D37A09A" w14:textId="3BA71A3F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6FE26F" w14:textId="40768411" w:rsidR="005B3B34" w:rsidRPr="00C075DE" w:rsidRDefault="005B3B34" w:rsidP="002D3F33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42E29766" w:rsidR="00296496" w:rsidRPr="00131479" w:rsidRDefault="00296496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C075DE" w14:paraId="639D4D08" w14:textId="77777777" w:rsidTr="00E26368">
        <w:trPr>
          <w:tblHeader/>
        </w:trPr>
        <w:tc>
          <w:tcPr>
            <w:tcW w:w="5670" w:type="dxa"/>
          </w:tcPr>
          <w:p w14:paraId="0700383D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715F9619" w:rsidR="00696308" w:rsidRPr="00C075DE" w:rsidRDefault="00275638" w:rsidP="00AC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81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F09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F09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C06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  <w:r w:rsidR="00AC06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620" w:type="dxa"/>
          </w:tcPr>
          <w:p w14:paraId="4B040B92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CCEA1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CFFA96" w14:textId="77777777" w:rsidR="00696308" w:rsidRPr="00C075DE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CD2F53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C075DE" w14:paraId="07C1C160" w14:textId="77777777" w:rsidTr="00E26368">
        <w:trPr>
          <w:tblHeader/>
        </w:trPr>
        <w:tc>
          <w:tcPr>
            <w:tcW w:w="5670" w:type="dxa"/>
          </w:tcPr>
          <w:p w14:paraId="24A1097E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0F5FB97" w14:textId="77777777" w:rsidR="00696308" w:rsidRPr="00C075DE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C075DE" w14:paraId="2B7B5D3B" w14:textId="77777777" w:rsidTr="00E26368">
        <w:tc>
          <w:tcPr>
            <w:tcW w:w="5670" w:type="dxa"/>
          </w:tcPr>
          <w:p w14:paraId="2F243A78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1BE3E915" w14:textId="77777777" w:rsidR="00696308" w:rsidRPr="00C075DE" w:rsidRDefault="00696308" w:rsidP="00E2636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19C27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804F9F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24ED" w:rsidRPr="00C075DE" w14:paraId="4237B8C9" w14:textId="77777777" w:rsidTr="00E26368">
        <w:tc>
          <w:tcPr>
            <w:tcW w:w="5670" w:type="dxa"/>
          </w:tcPr>
          <w:p w14:paraId="36B46B70" w14:textId="4807148C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4736">
              <w:rPr>
                <w:rFonts w:asciiTheme="majorBidi" w:hAnsi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620" w:type="dxa"/>
          </w:tcPr>
          <w:p w14:paraId="428A7AB5" w14:textId="2FA1DF6F" w:rsidR="00F224ED" w:rsidRPr="00C075DE" w:rsidRDefault="00C05182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198,523</w:t>
            </w:r>
          </w:p>
        </w:tc>
        <w:tc>
          <w:tcPr>
            <w:tcW w:w="270" w:type="dxa"/>
          </w:tcPr>
          <w:p w14:paraId="5592557C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9E646D1" w14:textId="5DE1EEF1" w:rsidR="00F224ED" w:rsidRPr="00C075DE" w:rsidRDefault="00C05182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198,523</w:t>
            </w:r>
          </w:p>
        </w:tc>
      </w:tr>
      <w:tr w:rsidR="00F224ED" w:rsidRPr="00C075DE" w14:paraId="4A9FDC9D" w14:textId="77777777" w:rsidTr="00E26368">
        <w:tc>
          <w:tcPr>
            <w:tcW w:w="5670" w:type="dxa"/>
          </w:tcPr>
          <w:p w14:paraId="6EB8D055" w14:textId="7777777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1D3A80" w14:textId="31BC598C" w:rsidR="00F224ED" w:rsidRPr="00C075DE" w:rsidRDefault="00C05182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198,523</w:t>
            </w:r>
          </w:p>
        </w:tc>
        <w:tc>
          <w:tcPr>
            <w:tcW w:w="270" w:type="dxa"/>
          </w:tcPr>
          <w:p w14:paraId="535A1073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135DE59" w14:textId="19289C64" w:rsidR="00F224ED" w:rsidRPr="00C075DE" w:rsidRDefault="00C05182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198,523</w:t>
            </w:r>
          </w:p>
        </w:tc>
      </w:tr>
      <w:tr w:rsidR="00F224ED" w:rsidRPr="00C075DE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71DF5C88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20EDC405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5BBF9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1189163A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5F0556F6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394D1C55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5E44C1E4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F3FF1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3FD4BA8C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5A5815A8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499506AF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752E429C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E4F1D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41EDC980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1AA58883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47A2C76F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4AC9BEB2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A5968B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438D3135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4ED" w:rsidRPr="00C075DE" w14:paraId="44ED7A69" w14:textId="77777777" w:rsidTr="00E26368">
        <w:tc>
          <w:tcPr>
            <w:tcW w:w="5670" w:type="dxa"/>
          </w:tcPr>
          <w:p w14:paraId="04939008" w14:textId="1D7F8178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2C0941C6" w14:textId="7777777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D0B9D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237934" w14:textId="16784F88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4A6" w:rsidRPr="00C075DE" w14:paraId="6B595C3B" w14:textId="77777777" w:rsidTr="00D46194">
        <w:tc>
          <w:tcPr>
            <w:tcW w:w="5670" w:type="dxa"/>
          </w:tcPr>
          <w:p w14:paraId="657DE2A9" w14:textId="77777777" w:rsidR="005804A6" w:rsidRPr="00A14E0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0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296D6967" w14:textId="675CA21A" w:rsidR="005804A6" w:rsidRPr="00773BF2" w:rsidRDefault="00A4560C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65715F7F" w14:textId="77777777" w:rsidR="005804A6" w:rsidRPr="00773BF2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696520" w14:textId="48574585" w:rsidR="005804A6" w:rsidRPr="005804A6" w:rsidRDefault="00C05182" w:rsidP="001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04A6" w:rsidRPr="00C075DE" w14:paraId="4AF6C7C3" w14:textId="77777777" w:rsidTr="00D46194">
        <w:tc>
          <w:tcPr>
            <w:tcW w:w="5670" w:type="dxa"/>
          </w:tcPr>
          <w:p w14:paraId="27F89E21" w14:textId="5C730F47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620" w:type="dxa"/>
          </w:tcPr>
          <w:p w14:paraId="07D72D09" w14:textId="0C020FCB" w:rsidR="005804A6" w:rsidRPr="00773BF2" w:rsidRDefault="00A4560C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11,034</w:t>
            </w:r>
          </w:p>
        </w:tc>
        <w:tc>
          <w:tcPr>
            <w:tcW w:w="270" w:type="dxa"/>
          </w:tcPr>
          <w:p w14:paraId="64E76BF6" w14:textId="77777777" w:rsidR="005804A6" w:rsidRPr="00773BF2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25B754" w14:textId="5B7A05DA" w:rsidR="005804A6" w:rsidRPr="005804A6" w:rsidRDefault="00C05182" w:rsidP="0037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7,634</w:t>
            </w:r>
          </w:p>
        </w:tc>
      </w:tr>
      <w:tr w:rsidR="005804A6" w:rsidRPr="00C075DE" w14:paraId="2080D52C" w14:textId="77777777" w:rsidTr="00E26368">
        <w:tc>
          <w:tcPr>
            <w:tcW w:w="5670" w:type="dxa"/>
          </w:tcPr>
          <w:p w14:paraId="5E343AF1" w14:textId="77777777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</w:tcPr>
          <w:p w14:paraId="14C624F7" w14:textId="69758DFB" w:rsidR="005804A6" w:rsidRPr="00C075DE" w:rsidRDefault="00C05182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  <w:tc>
          <w:tcPr>
            <w:tcW w:w="270" w:type="dxa"/>
          </w:tcPr>
          <w:p w14:paraId="1084E369" w14:textId="77777777" w:rsidR="005804A6" w:rsidRPr="00C075DE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14F827" w14:textId="46E6CB2F" w:rsidR="005804A6" w:rsidRPr="005804A6" w:rsidRDefault="00C05182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</w:tr>
      <w:tr w:rsidR="005804A6" w:rsidRPr="00C075DE" w14:paraId="7BD161EA" w14:textId="77777777" w:rsidTr="00E26368">
        <w:tc>
          <w:tcPr>
            <w:tcW w:w="5670" w:type="dxa"/>
            <w:vAlign w:val="bottom"/>
          </w:tcPr>
          <w:p w14:paraId="097ECD22" w14:textId="77777777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904427" w14:textId="62D9607B" w:rsidR="005804A6" w:rsidRPr="00C075DE" w:rsidRDefault="00C05182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21,778</w:t>
            </w:r>
          </w:p>
        </w:tc>
        <w:tc>
          <w:tcPr>
            <w:tcW w:w="270" w:type="dxa"/>
          </w:tcPr>
          <w:p w14:paraId="19936BDB" w14:textId="77777777" w:rsidR="005804A6" w:rsidRPr="00C075DE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79D6250" w14:textId="52CF8103" w:rsidR="005804A6" w:rsidRPr="005804A6" w:rsidRDefault="00C05182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18,250</w:t>
            </w:r>
          </w:p>
        </w:tc>
      </w:tr>
    </w:tbl>
    <w:p w14:paraId="76149AA3" w14:textId="77777777" w:rsidR="00DC7498" w:rsidRPr="00131479" w:rsidRDefault="00DC7498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E28C0BF" w14:textId="1F90E71C" w:rsidR="00DC7498" w:rsidRPr="00514D7F" w:rsidRDefault="00DC7498" w:rsidP="00514D7F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14D7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2C775CD2" w14:textId="77777777" w:rsidR="00DC7498" w:rsidRPr="00131479" w:rsidRDefault="00DC7498" w:rsidP="0013147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DC824EE" w14:textId="3124FFA4" w:rsidR="000F6CB6" w:rsidRDefault="000F6CB6" w:rsidP="000F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F6CB6">
        <w:rPr>
          <w:rFonts w:asciiTheme="majorBidi" w:hAnsiTheme="majorBidi"/>
          <w:sz w:val="30"/>
          <w:szCs w:val="30"/>
          <w:cs/>
        </w:rPr>
        <w:t>ในการประชุมคณะกรรมการบริษัทเมื่อวันที่</w:t>
      </w:r>
      <w:r w:rsidR="00743114">
        <w:rPr>
          <w:rFonts w:asciiTheme="majorBidi" w:hAnsiTheme="majorBidi"/>
          <w:sz w:val="30"/>
          <w:szCs w:val="30"/>
        </w:rPr>
        <w:t xml:space="preserve"> 10</w:t>
      </w:r>
      <w:r w:rsidRPr="000F6CB6">
        <w:rPr>
          <w:rFonts w:asciiTheme="majorBidi" w:hAnsiTheme="majorBidi"/>
          <w:sz w:val="30"/>
          <w:szCs w:val="30"/>
          <w:cs/>
        </w:rPr>
        <w:t xml:space="preserve"> สิงหาคม</w:t>
      </w:r>
      <w:r w:rsidR="00C64945">
        <w:rPr>
          <w:rFonts w:asciiTheme="majorBidi" w:hAnsiTheme="majorBidi"/>
          <w:sz w:val="30"/>
          <w:szCs w:val="30"/>
        </w:rPr>
        <w:t xml:space="preserve"> 2569</w:t>
      </w:r>
      <w:r w:rsidRPr="000F6CB6">
        <w:rPr>
          <w:rFonts w:asciiTheme="majorBidi" w:hAnsiTheme="majorBidi"/>
          <w:sz w:val="30"/>
          <w:szCs w:val="30"/>
          <w:cs/>
        </w:rPr>
        <w:t xml:space="preserve"> ได้มีมติอนุมัติดังต่อไปนี้</w:t>
      </w:r>
    </w:p>
    <w:p w14:paraId="497C3B69" w14:textId="77777777" w:rsidR="00BB7C4A" w:rsidRPr="00BB7C4A" w:rsidRDefault="00BB7C4A" w:rsidP="000F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18A8FABF" w14:textId="4DD7D5A8" w:rsidR="003A265C" w:rsidRDefault="003A265C" w:rsidP="003A265C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3A265C">
        <w:rPr>
          <w:rFonts w:asciiTheme="majorBidi" w:hAnsiTheme="majorBidi"/>
          <w:sz w:val="30"/>
          <w:szCs w:val="30"/>
          <w:cs/>
        </w:rPr>
        <w:t>การเพิ่มทุนในบริษัท เซ็ปเป้ โฮลดิ้ง (ประเทศไทย) จำกัด ซึ่งเป็นบริษัทย่อยของบริษัท จำนวน</w:t>
      </w:r>
      <w:r w:rsidR="00C64945">
        <w:rPr>
          <w:rFonts w:asciiTheme="majorBidi" w:hAnsiTheme="majorBidi"/>
          <w:sz w:val="30"/>
          <w:szCs w:val="30"/>
        </w:rPr>
        <w:t xml:space="preserve"> 5,000,000</w:t>
      </w:r>
      <w:r w:rsidRPr="003A265C">
        <w:rPr>
          <w:rFonts w:asciiTheme="majorBidi" w:hAnsiTheme="majorBidi"/>
          <w:sz w:val="30"/>
          <w:szCs w:val="30"/>
          <w:cs/>
        </w:rPr>
        <w:t xml:space="preserve"> หุ้น มูลค่าหุ้นละ</w:t>
      </w:r>
      <w:r w:rsidR="00C64945">
        <w:rPr>
          <w:rFonts w:asciiTheme="majorBidi" w:hAnsiTheme="majorBidi"/>
          <w:sz w:val="30"/>
          <w:szCs w:val="30"/>
        </w:rPr>
        <w:t xml:space="preserve"> 10</w:t>
      </w:r>
      <w:r w:rsidRPr="003A265C">
        <w:rPr>
          <w:rFonts w:asciiTheme="majorBidi" w:hAnsiTheme="majorBidi"/>
          <w:sz w:val="30"/>
          <w:szCs w:val="30"/>
          <w:cs/>
        </w:rPr>
        <w:t xml:space="preserve"> บาท เป็นจำนวนเงิน</w:t>
      </w:r>
      <w:r w:rsidR="00C64945">
        <w:rPr>
          <w:rFonts w:asciiTheme="majorBidi" w:hAnsiTheme="majorBidi"/>
          <w:sz w:val="30"/>
          <w:szCs w:val="30"/>
        </w:rPr>
        <w:t xml:space="preserve"> 50</w:t>
      </w:r>
      <w:r w:rsidRPr="003A265C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A94325" w:rsidRPr="00A94325">
        <w:rPr>
          <w:rFonts w:asciiTheme="majorBidi" w:hAnsiTheme="majorBidi" w:hint="cs"/>
          <w:sz w:val="30"/>
          <w:szCs w:val="30"/>
          <w:cs/>
        </w:rPr>
        <w:t>ส่งผลให้</w:t>
      </w:r>
      <w:r w:rsidRPr="003A265C">
        <w:rPr>
          <w:rFonts w:asciiTheme="majorBidi" w:hAnsiTheme="majorBidi"/>
          <w:sz w:val="30"/>
          <w:szCs w:val="30"/>
          <w:cs/>
        </w:rPr>
        <w:t>ทุนจดทะเบียนของบริษัทย่อยดังกล่าว</w:t>
      </w:r>
      <w:r w:rsidR="00A94325" w:rsidRPr="00A94325">
        <w:rPr>
          <w:rFonts w:asciiTheme="majorBidi" w:hAnsiTheme="majorBidi"/>
          <w:sz w:val="30"/>
          <w:szCs w:val="30"/>
          <w:cs/>
        </w:rPr>
        <w:t>เพิ่มขึ้น</w:t>
      </w:r>
      <w:r w:rsidRPr="003A265C">
        <w:rPr>
          <w:rFonts w:asciiTheme="majorBidi" w:hAnsiTheme="majorBidi"/>
          <w:sz w:val="30"/>
          <w:szCs w:val="30"/>
          <w:cs/>
        </w:rPr>
        <w:t>จากจำนวนเงิน</w:t>
      </w:r>
      <w:r w:rsidR="00C64945">
        <w:rPr>
          <w:rFonts w:asciiTheme="majorBidi" w:hAnsiTheme="majorBidi"/>
          <w:sz w:val="30"/>
          <w:szCs w:val="30"/>
        </w:rPr>
        <w:t xml:space="preserve"> 427</w:t>
      </w:r>
      <w:r w:rsidRPr="003A265C">
        <w:rPr>
          <w:rFonts w:asciiTheme="majorBidi" w:hAnsiTheme="majorBidi"/>
          <w:sz w:val="30"/>
          <w:szCs w:val="30"/>
          <w:cs/>
        </w:rPr>
        <w:t xml:space="preserve"> ล้านบาทเป็นจำนวน</w:t>
      </w:r>
      <w:r w:rsidR="00A06D28">
        <w:rPr>
          <w:rFonts w:asciiTheme="majorBidi" w:hAnsiTheme="majorBidi" w:hint="cs"/>
          <w:sz w:val="30"/>
          <w:szCs w:val="30"/>
          <w:cs/>
        </w:rPr>
        <w:t>เงิน</w:t>
      </w:r>
      <w:r w:rsidR="00C64945">
        <w:rPr>
          <w:rFonts w:asciiTheme="majorBidi" w:hAnsiTheme="majorBidi"/>
          <w:sz w:val="30"/>
          <w:szCs w:val="30"/>
        </w:rPr>
        <w:t xml:space="preserve"> 477</w:t>
      </w:r>
      <w:r w:rsidRPr="003A265C">
        <w:rPr>
          <w:rFonts w:asciiTheme="majorBidi" w:hAnsiTheme="majorBidi"/>
          <w:sz w:val="30"/>
          <w:szCs w:val="30"/>
          <w:cs/>
        </w:rPr>
        <w:t xml:space="preserve"> ล้านบาท (จำนวน</w:t>
      </w:r>
      <w:r w:rsidR="00C64945">
        <w:rPr>
          <w:rFonts w:asciiTheme="majorBidi" w:hAnsiTheme="majorBidi"/>
          <w:sz w:val="30"/>
          <w:szCs w:val="30"/>
        </w:rPr>
        <w:t xml:space="preserve"> 47,700,000</w:t>
      </w:r>
      <w:r w:rsidRPr="003A265C">
        <w:rPr>
          <w:rFonts w:asciiTheme="majorBidi" w:hAnsiTheme="majorBidi"/>
          <w:sz w:val="30"/>
          <w:szCs w:val="30"/>
          <w:cs/>
        </w:rPr>
        <w:t xml:space="preserve"> หุ้น มูลค่าหุ้นละ</w:t>
      </w:r>
      <w:r w:rsidR="00C64945">
        <w:rPr>
          <w:rFonts w:asciiTheme="majorBidi" w:hAnsiTheme="majorBidi"/>
          <w:sz w:val="30"/>
          <w:szCs w:val="30"/>
        </w:rPr>
        <w:t xml:space="preserve"> 10</w:t>
      </w:r>
      <w:r w:rsidRPr="003A265C">
        <w:rPr>
          <w:rFonts w:asciiTheme="majorBidi" w:hAnsiTheme="majorBidi"/>
          <w:sz w:val="30"/>
          <w:szCs w:val="30"/>
          <w:cs/>
        </w:rPr>
        <w:t xml:space="preserve"> บาท)</w:t>
      </w:r>
    </w:p>
    <w:p w14:paraId="522BE7ED" w14:textId="77777777" w:rsidR="00BB7C4A" w:rsidRPr="00BB7C4A" w:rsidRDefault="00BB7C4A" w:rsidP="00BB7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16"/>
          <w:szCs w:val="16"/>
        </w:rPr>
      </w:pPr>
    </w:p>
    <w:p w14:paraId="2781AF62" w14:textId="785C9F85" w:rsidR="00767FA6" w:rsidRDefault="00767FA6" w:rsidP="00767FA6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BB7C4A">
        <w:rPr>
          <w:rFonts w:asciiTheme="majorBidi" w:hAnsiTheme="majorBidi"/>
          <w:sz w:val="30"/>
          <w:szCs w:val="30"/>
          <w:cs/>
        </w:rPr>
        <w:t xml:space="preserve">การเพิ่มทุนในบริษัท </w:t>
      </w:r>
      <w:r w:rsidRPr="00BB7C4A">
        <w:rPr>
          <w:rFonts w:asciiTheme="majorBidi" w:hAnsiTheme="majorBidi"/>
          <w:sz w:val="30"/>
          <w:szCs w:val="30"/>
        </w:rPr>
        <w:t xml:space="preserve">SAPPE Philippines Corporation </w:t>
      </w:r>
      <w:r w:rsidRPr="00BB7C4A">
        <w:rPr>
          <w:rFonts w:asciiTheme="majorBidi" w:hAnsiTheme="majorBidi" w:hint="cs"/>
          <w:sz w:val="30"/>
          <w:szCs w:val="30"/>
          <w:cs/>
        </w:rPr>
        <w:t xml:space="preserve">ซึ่งเป็นบริษัทย่อยทางอ้อมของบริษัท </w:t>
      </w:r>
      <w:r>
        <w:rPr>
          <w:rFonts w:asciiTheme="majorBidi" w:hAnsi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z w:val="30"/>
          <w:szCs w:val="30"/>
        </w:rPr>
        <w:br/>
        <w:t xml:space="preserve">113,000 </w:t>
      </w:r>
      <w:r>
        <w:rPr>
          <w:rFonts w:asciiTheme="majorBidi" w:hAnsiTheme="majorBidi" w:hint="cs"/>
          <w:sz w:val="30"/>
          <w:szCs w:val="30"/>
          <w:cs/>
        </w:rPr>
        <w:t>หุ้น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มูลค่าหุ้นละ 1</w:t>
      </w:r>
      <w:r>
        <w:rPr>
          <w:rFonts w:asciiTheme="majorBidi" w:hAnsiTheme="majorBidi"/>
          <w:sz w:val="30"/>
          <w:szCs w:val="30"/>
        </w:rPr>
        <w:t xml:space="preserve">,100 </w:t>
      </w:r>
      <w:r w:rsidRPr="00BB7C4A">
        <w:rPr>
          <w:rFonts w:asciiTheme="majorBidi" w:hAnsiTheme="majorBidi"/>
          <w:sz w:val="30"/>
          <w:szCs w:val="30"/>
          <w:cs/>
        </w:rPr>
        <w:t>เปโซฟิลิปปินส์</w:t>
      </w:r>
      <w:r>
        <w:rPr>
          <w:rFonts w:asciiTheme="majorBidi" w:hAnsiTheme="majorBidi"/>
          <w:sz w:val="30"/>
          <w:szCs w:val="30"/>
        </w:rPr>
        <w:t xml:space="preserve"> </w:t>
      </w:r>
      <w:r w:rsidRPr="00BB7C4A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Pr="00BB7C4A">
        <w:rPr>
          <w:rFonts w:asciiTheme="majorBidi" w:hAnsiTheme="majorBidi"/>
          <w:sz w:val="30"/>
          <w:szCs w:val="30"/>
        </w:rPr>
        <w:t>12</w:t>
      </w:r>
      <w:r>
        <w:rPr>
          <w:rFonts w:asciiTheme="majorBidi" w:hAnsiTheme="majorBidi"/>
          <w:sz w:val="30"/>
          <w:szCs w:val="30"/>
        </w:rPr>
        <w:t>4.30</w:t>
      </w:r>
      <w:r w:rsidRPr="00BB7C4A">
        <w:rPr>
          <w:rFonts w:asciiTheme="majorBidi" w:hAnsiTheme="majorBidi"/>
          <w:sz w:val="30"/>
          <w:szCs w:val="30"/>
        </w:rPr>
        <w:t xml:space="preserve"> </w:t>
      </w:r>
      <w:r w:rsidRPr="00BB7C4A">
        <w:rPr>
          <w:rFonts w:asciiTheme="majorBidi" w:hAnsiTheme="majorBidi"/>
          <w:sz w:val="30"/>
          <w:szCs w:val="30"/>
          <w:cs/>
        </w:rPr>
        <w:t>ล้านเปโซฟิลิปปินส์</w:t>
      </w:r>
      <w:r w:rsidRPr="00BB7C4A">
        <w:rPr>
          <w:rFonts w:asciiTheme="majorBidi" w:hAnsiTheme="majorBidi" w:hint="cs"/>
          <w:sz w:val="30"/>
          <w:szCs w:val="30"/>
          <w:cs/>
        </w:rPr>
        <w:t xml:space="preserve"> ส่งผลให้</w:t>
      </w:r>
      <w:r>
        <w:rPr>
          <w:rFonts w:asciiTheme="majorBidi" w:hAnsiTheme="majorBidi"/>
          <w:sz w:val="30"/>
          <w:szCs w:val="30"/>
        </w:rPr>
        <w:br/>
      </w:r>
      <w:r w:rsidRPr="00BB7C4A">
        <w:rPr>
          <w:rFonts w:asciiTheme="majorBidi" w:hAnsiTheme="majorBidi"/>
          <w:sz w:val="30"/>
          <w:szCs w:val="30"/>
          <w:cs/>
        </w:rPr>
        <w:t>ทุนจดทะเบียน</w:t>
      </w:r>
      <w:r w:rsidRPr="00BB7C4A">
        <w:rPr>
          <w:rFonts w:asciiTheme="majorBidi" w:hAnsiTheme="majorBidi" w:hint="cs"/>
          <w:sz w:val="30"/>
          <w:szCs w:val="30"/>
          <w:cs/>
        </w:rPr>
        <w:t>ของบริษัทย่อยทางอ้อมดังกล่าว</w:t>
      </w:r>
      <w:r w:rsidRPr="00BB7C4A">
        <w:rPr>
          <w:rFonts w:asciiTheme="majorBidi" w:hAnsiTheme="majorBidi"/>
          <w:sz w:val="30"/>
          <w:szCs w:val="30"/>
          <w:cs/>
        </w:rPr>
        <w:t>เพิ่มขึ้น</w:t>
      </w:r>
      <w:r w:rsidRPr="00BB7C4A">
        <w:rPr>
          <w:rFonts w:asciiTheme="majorBidi" w:hAnsiTheme="majorBidi" w:hint="cs"/>
          <w:sz w:val="30"/>
          <w:szCs w:val="30"/>
          <w:cs/>
        </w:rPr>
        <w:t>จาก</w:t>
      </w:r>
      <w:r w:rsidRPr="00BB7C4A">
        <w:rPr>
          <w:rFonts w:asciiTheme="majorBidi" w:hAnsiTheme="majorBidi"/>
          <w:sz w:val="30"/>
          <w:szCs w:val="30"/>
          <w:cs/>
        </w:rPr>
        <w:t>จำนวน</w:t>
      </w:r>
      <w:r w:rsidRPr="00BB7C4A">
        <w:rPr>
          <w:rFonts w:asciiTheme="majorBidi" w:hAnsiTheme="majorBidi" w:hint="cs"/>
          <w:sz w:val="30"/>
          <w:szCs w:val="30"/>
          <w:cs/>
        </w:rPr>
        <w:t>เงิน</w:t>
      </w:r>
      <w:r w:rsidRPr="00BB7C4A">
        <w:rPr>
          <w:rFonts w:asciiTheme="majorBidi" w:hAnsiTheme="majorBidi"/>
          <w:sz w:val="30"/>
          <w:szCs w:val="30"/>
        </w:rPr>
        <w:t xml:space="preserve"> 22</w:t>
      </w:r>
      <w:r>
        <w:rPr>
          <w:rFonts w:asciiTheme="majorBidi" w:hAnsiTheme="majorBidi"/>
          <w:sz w:val="30"/>
          <w:szCs w:val="30"/>
        </w:rPr>
        <w:t>.00</w:t>
      </w:r>
      <w:r w:rsidRPr="00BB7C4A">
        <w:rPr>
          <w:rFonts w:asciiTheme="majorBidi" w:hAnsiTheme="majorBidi"/>
          <w:sz w:val="30"/>
          <w:szCs w:val="30"/>
          <w:cs/>
        </w:rPr>
        <w:t xml:space="preserve"> ล้านเปโซฟิลิปปินส์</w:t>
      </w:r>
      <w:r w:rsidRPr="00BB7C4A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BB7C4A">
        <w:rPr>
          <w:rFonts w:asciiTheme="majorBidi" w:hAnsiTheme="majorBidi"/>
          <w:sz w:val="30"/>
          <w:szCs w:val="30"/>
          <w:cs/>
        </w:rPr>
        <w:t>เป็นจำนวนเงิน</w:t>
      </w:r>
      <w:r w:rsidRPr="00BB7C4A">
        <w:rPr>
          <w:rFonts w:asciiTheme="majorBidi" w:hAnsiTheme="majorBidi"/>
          <w:sz w:val="30"/>
          <w:szCs w:val="30"/>
        </w:rPr>
        <w:t xml:space="preserve"> 14</w:t>
      </w:r>
      <w:r>
        <w:rPr>
          <w:rFonts w:asciiTheme="majorBidi" w:hAnsiTheme="majorBidi"/>
          <w:sz w:val="30"/>
          <w:szCs w:val="30"/>
        </w:rPr>
        <w:t>6.30</w:t>
      </w:r>
      <w:r w:rsidRPr="00BB7C4A">
        <w:rPr>
          <w:rFonts w:asciiTheme="majorBidi" w:hAnsiTheme="majorBidi"/>
          <w:sz w:val="30"/>
          <w:szCs w:val="30"/>
          <w:cs/>
        </w:rPr>
        <w:t xml:space="preserve"> ล้านเปโซฟิลิปปินส์ </w:t>
      </w:r>
      <w:r w:rsidRPr="003A265C">
        <w:rPr>
          <w:rFonts w:asciiTheme="majorBidi" w:hAnsiTheme="majorBidi"/>
          <w:sz w:val="30"/>
          <w:szCs w:val="30"/>
          <w:cs/>
        </w:rPr>
        <w:t>(จำนวน</w:t>
      </w:r>
      <w:r>
        <w:rPr>
          <w:rFonts w:asciiTheme="majorBidi" w:hAnsiTheme="majorBidi"/>
          <w:sz w:val="30"/>
          <w:szCs w:val="30"/>
        </w:rPr>
        <w:t xml:space="preserve"> 133,000</w:t>
      </w:r>
      <w:r w:rsidRPr="003A265C">
        <w:rPr>
          <w:rFonts w:asciiTheme="majorBidi" w:hAnsiTheme="majorBidi"/>
          <w:sz w:val="30"/>
          <w:szCs w:val="30"/>
          <w:cs/>
        </w:rPr>
        <w:t xml:space="preserve"> หุ้น มูลค่าหุ้นละ</w:t>
      </w:r>
      <w:r>
        <w:rPr>
          <w:rFonts w:asciiTheme="majorBidi" w:hAnsiTheme="majorBidi"/>
          <w:sz w:val="30"/>
          <w:szCs w:val="30"/>
        </w:rPr>
        <w:t xml:space="preserve"> 1,100</w:t>
      </w:r>
      <w:r w:rsidRPr="003A265C">
        <w:rPr>
          <w:rFonts w:asciiTheme="majorBidi" w:hAnsiTheme="majorBidi"/>
          <w:sz w:val="30"/>
          <w:szCs w:val="30"/>
          <w:cs/>
        </w:rPr>
        <w:t xml:space="preserve"> </w:t>
      </w:r>
      <w:r w:rsidR="00644D49" w:rsidRPr="00BB7C4A">
        <w:rPr>
          <w:rFonts w:asciiTheme="majorBidi" w:hAnsiTheme="majorBidi"/>
          <w:sz w:val="30"/>
          <w:szCs w:val="30"/>
          <w:cs/>
        </w:rPr>
        <w:t>ล้านเปโซฟิลิปปินส์</w:t>
      </w:r>
      <w:r w:rsidRPr="003A265C"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/>
          <w:sz w:val="30"/>
          <w:szCs w:val="30"/>
        </w:rPr>
        <w:t xml:space="preserve"> </w:t>
      </w:r>
      <w:r w:rsidR="00644D49">
        <w:rPr>
          <w:rFonts w:asciiTheme="majorBidi" w:hAnsiTheme="majorBidi"/>
          <w:sz w:val="30"/>
          <w:szCs w:val="30"/>
        </w:rPr>
        <w:br/>
      </w:r>
      <w:r w:rsidRPr="00BB7C4A">
        <w:rPr>
          <w:rFonts w:asciiTheme="majorBidi" w:hAnsiTheme="majorBidi"/>
          <w:sz w:val="30"/>
          <w:szCs w:val="30"/>
          <w:cs/>
        </w:rPr>
        <w:t>โดยจะ</w:t>
      </w:r>
      <w:r w:rsidRPr="00BB7C4A">
        <w:rPr>
          <w:rFonts w:asciiTheme="majorBidi" w:hAnsiTheme="majorBidi" w:hint="cs"/>
          <w:sz w:val="30"/>
          <w:szCs w:val="30"/>
          <w:cs/>
        </w:rPr>
        <w:t>เรียก</w:t>
      </w:r>
      <w:r w:rsidRPr="00BB7C4A">
        <w:rPr>
          <w:rFonts w:asciiTheme="majorBidi" w:hAnsiTheme="majorBidi"/>
          <w:sz w:val="30"/>
          <w:szCs w:val="30"/>
          <w:cs/>
        </w:rPr>
        <w:t>ชำระค่าหุ้นเป็นจำนวน</w:t>
      </w:r>
      <w:r w:rsidRPr="00BB7C4A">
        <w:rPr>
          <w:rFonts w:asciiTheme="majorBidi" w:hAnsiTheme="majorBidi" w:hint="cs"/>
          <w:sz w:val="30"/>
          <w:szCs w:val="30"/>
          <w:cs/>
        </w:rPr>
        <w:t>เงิน</w:t>
      </w:r>
      <w:r w:rsidRPr="00BB7C4A">
        <w:rPr>
          <w:rFonts w:asciiTheme="majorBidi" w:hAnsiTheme="majorBidi"/>
          <w:sz w:val="30"/>
          <w:szCs w:val="30"/>
        </w:rPr>
        <w:t xml:space="preserve"> 7</w:t>
      </w:r>
      <w:r>
        <w:rPr>
          <w:rFonts w:asciiTheme="majorBidi" w:hAnsiTheme="majorBidi"/>
          <w:sz w:val="30"/>
          <w:szCs w:val="30"/>
        </w:rPr>
        <w:t>4.80</w:t>
      </w:r>
      <w:r w:rsidRPr="00BB7C4A">
        <w:rPr>
          <w:rFonts w:asciiTheme="majorBidi" w:hAnsiTheme="majorBidi"/>
          <w:sz w:val="30"/>
          <w:szCs w:val="30"/>
          <w:cs/>
        </w:rPr>
        <w:t xml:space="preserve"> ล้านเปโซฟิลิปปินส์</w:t>
      </w:r>
    </w:p>
    <w:p w14:paraId="423C1801" w14:textId="77777777" w:rsidR="00BB7C4A" w:rsidRPr="00BB7C4A" w:rsidRDefault="00BB7C4A" w:rsidP="00BB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20C7B031" w14:textId="67285484" w:rsidR="00F3784A" w:rsidRDefault="003A265C" w:rsidP="00F3784A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3A265C">
        <w:rPr>
          <w:rFonts w:asciiTheme="majorBidi" w:hAnsiTheme="majorBidi"/>
          <w:sz w:val="30"/>
          <w:szCs w:val="30"/>
          <w:cs/>
        </w:rPr>
        <w:t>การจัดตั้งบริษัทย่อยในประเทศอินโดนีเซียด้วยทุนจดทะเบียน</w:t>
      </w:r>
      <w:r w:rsidR="00C64945">
        <w:rPr>
          <w:rFonts w:asciiTheme="majorBidi" w:hAnsiTheme="majorBidi"/>
          <w:sz w:val="30"/>
          <w:szCs w:val="30"/>
        </w:rPr>
        <w:t xml:space="preserve"> 40,000</w:t>
      </w:r>
      <w:r w:rsidRPr="003A265C">
        <w:rPr>
          <w:rFonts w:asciiTheme="majorBidi" w:hAnsiTheme="majorBidi"/>
          <w:sz w:val="30"/>
          <w:szCs w:val="30"/>
          <w:cs/>
        </w:rPr>
        <w:t xml:space="preserve"> ล้านรูเปียห์อินโดนีเซีย </w:t>
      </w:r>
      <w:r w:rsidR="002F4629">
        <w:rPr>
          <w:rFonts w:asciiTheme="majorBidi" w:hAnsiTheme="majorBidi" w:hint="cs"/>
          <w:sz w:val="30"/>
          <w:szCs w:val="30"/>
          <w:cs/>
        </w:rPr>
        <w:t>และทุนชำระแล้ว</w:t>
      </w:r>
      <w:r w:rsidRPr="003A265C">
        <w:rPr>
          <w:rFonts w:asciiTheme="majorBidi" w:hAnsiTheme="majorBidi"/>
          <w:sz w:val="30"/>
          <w:szCs w:val="30"/>
          <w:cs/>
        </w:rPr>
        <w:t>ขั้นต่ำ</w:t>
      </w:r>
      <w:r w:rsidR="00C64945">
        <w:rPr>
          <w:rFonts w:asciiTheme="majorBidi" w:hAnsiTheme="majorBidi"/>
          <w:sz w:val="30"/>
          <w:szCs w:val="30"/>
        </w:rPr>
        <w:t xml:space="preserve"> 2</w:t>
      </w:r>
      <w:r w:rsidR="007D3E17">
        <w:rPr>
          <w:rFonts w:asciiTheme="majorBidi" w:hAnsiTheme="majorBidi"/>
          <w:sz w:val="30"/>
          <w:szCs w:val="30"/>
        </w:rPr>
        <w:t>,</w:t>
      </w:r>
      <w:r w:rsidR="00C64945">
        <w:rPr>
          <w:rFonts w:asciiTheme="majorBidi" w:hAnsiTheme="majorBidi"/>
          <w:sz w:val="30"/>
          <w:szCs w:val="30"/>
        </w:rPr>
        <w:t>5</w:t>
      </w:r>
      <w:r w:rsidR="007D3E17">
        <w:rPr>
          <w:rFonts w:asciiTheme="majorBidi" w:hAnsiTheme="majorBidi"/>
          <w:sz w:val="30"/>
          <w:szCs w:val="30"/>
        </w:rPr>
        <w:t>00</w:t>
      </w:r>
      <w:r w:rsidRPr="003A265C">
        <w:rPr>
          <w:rFonts w:asciiTheme="majorBidi" w:hAnsiTheme="majorBidi"/>
          <w:sz w:val="30"/>
          <w:szCs w:val="30"/>
          <w:cs/>
        </w:rPr>
        <w:t xml:space="preserve"> ล้านรูเปียห์อินโดนีเซีย</w:t>
      </w:r>
    </w:p>
    <w:p w14:paraId="44596C34" w14:textId="77777777" w:rsidR="00F3784A" w:rsidRPr="00F3784A" w:rsidRDefault="00F3784A" w:rsidP="00F378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  <w:cs/>
        </w:rPr>
      </w:pPr>
    </w:p>
    <w:p w14:paraId="469D6F68" w14:textId="755362FC" w:rsidR="00F3784A" w:rsidRDefault="00F3784A" w:rsidP="00F3784A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/>
          <w:sz w:val="30"/>
          <w:szCs w:val="30"/>
        </w:rPr>
      </w:pPr>
      <w:r w:rsidRPr="00F3784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มาตรฐาน</w:t>
      </w:r>
      <w:r w:rsidRPr="00F3784A">
        <w:rPr>
          <w:rFonts w:asciiTheme="majorBidi" w:hAnsiTheme="majorBidi"/>
          <w:sz w:val="30"/>
          <w:szCs w:val="30"/>
          <w:u w:val="none"/>
          <w:cs/>
          <w:lang w:val="th-TH"/>
        </w:rPr>
        <w:t>การรายงานทางการเงินที่ยังไม่ได้ใช้</w:t>
      </w:r>
    </w:p>
    <w:p w14:paraId="6272584D" w14:textId="77777777" w:rsidR="00F3784A" w:rsidRDefault="00F3784A" w:rsidP="00F37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E737F45" w14:textId="012F33A9" w:rsidR="00B149E6" w:rsidRPr="00767FA6" w:rsidRDefault="00B149E6" w:rsidP="00767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15E0D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</w:t>
      </w:r>
      <w:r w:rsidRPr="00315E0D">
        <w:rPr>
          <w:rFonts w:asciiTheme="majorBidi" w:hAnsiTheme="majorBidi" w:hint="cs"/>
          <w:sz w:val="30"/>
          <w:szCs w:val="30"/>
          <w:cs/>
        </w:rPr>
        <w:t xml:space="preserve">กลุ่มบริษัท </w:t>
      </w:r>
      <w:r w:rsidRPr="00315E0D">
        <w:rPr>
          <w:rFonts w:asciiTheme="majorBidi" w:hAnsiTheme="majorBidi"/>
          <w:sz w:val="30"/>
          <w:szCs w:val="30"/>
          <w:cs/>
        </w:rPr>
        <w:t>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315E0D">
        <w:rPr>
          <w:rFonts w:asciiTheme="majorBidi" w:hAnsiTheme="majorBidi"/>
          <w:sz w:val="30"/>
          <w:szCs w:val="30"/>
        </w:rPr>
        <w:t xml:space="preserve"> </w:t>
      </w:r>
      <w:r w:rsidRPr="00315E0D">
        <w:rPr>
          <w:rFonts w:asciiTheme="majorBidi" w:hAnsi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315E0D">
        <w:rPr>
          <w:rFonts w:asciiTheme="majorBidi" w:hAnsiTheme="majorBidi"/>
          <w:sz w:val="30"/>
          <w:szCs w:val="30"/>
        </w:rPr>
        <w:t>1</w:t>
      </w:r>
      <w:r w:rsidRPr="00315E0D">
        <w:rPr>
          <w:rFonts w:asciiTheme="majorBidi" w:hAnsiTheme="majorBidi"/>
          <w:sz w:val="30"/>
          <w:szCs w:val="30"/>
          <w:cs/>
        </w:rPr>
        <w:t xml:space="preserve"> มกราคม</w:t>
      </w:r>
      <w:r w:rsidRPr="00315E0D">
        <w:rPr>
          <w:rFonts w:asciiTheme="majorBidi" w:hAnsiTheme="majorBidi" w:hint="cs"/>
          <w:sz w:val="30"/>
          <w:szCs w:val="30"/>
          <w:cs/>
        </w:rPr>
        <w:t>ใน</w:t>
      </w:r>
      <w:r w:rsidRPr="00315E0D">
        <w:rPr>
          <w:rFonts w:asciiTheme="majorBidi" w:hAnsiTheme="majorBidi"/>
          <w:sz w:val="30"/>
          <w:szCs w:val="30"/>
          <w:cs/>
        </w:rPr>
        <w:t>ปีดังต่อไปนี้ และ</w:t>
      </w:r>
      <w:r w:rsidRPr="00315E0D">
        <w:rPr>
          <w:rFonts w:asciiTheme="majorBidi" w:hAnsiTheme="majorBidi" w:hint="cs"/>
          <w:sz w:val="30"/>
          <w:szCs w:val="30"/>
          <w:cs/>
        </w:rPr>
        <w:t>อนุญาตให้</w:t>
      </w:r>
      <w:r w:rsidRPr="00315E0D">
        <w:rPr>
          <w:rFonts w:asciiTheme="majorBidi" w:hAnsi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</w:t>
      </w:r>
      <w:r w:rsidRPr="00315E0D">
        <w:rPr>
          <w:rFonts w:asciiTheme="majorBidi" w:hAnsiTheme="majorBidi" w:hint="cs"/>
          <w:sz w:val="30"/>
          <w:szCs w:val="30"/>
          <w:cs/>
        </w:rPr>
        <w:t xml:space="preserve"> กลุ่มบริษัท</w:t>
      </w:r>
      <w:r w:rsidRPr="00315E0D">
        <w:rPr>
          <w:rFonts w:asciiTheme="majorBidi" w:hAnsiTheme="majorBidi"/>
          <w:sz w:val="30"/>
          <w:szCs w:val="30"/>
          <w:cs/>
        </w:rPr>
        <w:t>ไม่ได้นำมาตรฐานการ</w:t>
      </w:r>
      <w:r w:rsidRPr="00315E0D">
        <w:rPr>
          <w:rFonts w:asciiTheme="majorBidi" w:hAnsiTheme="majorBidi" w:hint="cs"/>
          <w:sz w:val="30"/>
          <w:szCs w:val="30"/>
          <w:cs/>
        </w:rPr>
        <w:t>รายงานที่ออกใหม่</w:t>
      </w:r>
      <w:r w:rsidRPr="00315E0D">
        <w:rPr>
          <w:rFonts w:asciiTheme="majorBidi" w:hAnsi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tbl>
      <w:tblPr>
        <w:tblStyle w:val="TableGrid"/>
        <w:tblW w:w="9164" w:type="dxa"/>
        <w:tblInd w:w="450" w:type="dxa"/>
        <w:tblLook w:val="04A0" w:firstRow="1" w:lastRow="0" w:firstColumn="1" w:lastColumn="0" w:noHBand="0" w:noVBand="1"/>
      </w:tblPr>
      <w:tblGrid>
        <w:gridCol w:w="3690"/>
        <w:gridCol w:w="4230"/>
        <w:gridCol w:w="1244"/>
      </w:tblGrid>
      <w:tr w:rsidR="00B149E6" w:rsidRPr="00315E0D" w14:paraId="2EFE66D6" w14:textId="77777777" w:rsidTr="00315E0D">
        <w:trPr>
          <w:tblHeader/>
        </w:trPr>
        <w:tc>
          <w:tcPr>
            <w:tcW w:w="3690" w:type="dxa"/>
            <w:vAlign w:val="bottom"/>
          </w:tcPr>
          <w:p w14:paraId="7FE6278B" w14:textId="530B2EC5" w:rsidR="00B149E6" w:rsidRPr="00315E0D" w:rsidRDefault="00B149E6" w:rsidP="00543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15E0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  <w:r w:rsidRPr="00315E0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230" w:type="dxa"/>
            <w:vAlign w:val="bottom"/>
          </w:tcPr>
          <w:p w14:paraId="3B880984" w14:textId="77777777" w:rsidR="00B149E6" w:rsidRPr="00315E0D" w:rsidRDefault="00B149E6" w:rsidP="00543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315E0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6CE1D6E8" w14:textId="77777777" w:rsidR="00B149E6" w:rsidRPr="00315E0D" w:rsidRDefault="00B149E6" w:rsidP="000C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315E0D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B149E6" w:rsidRPr="00315E0D" w14:paraId="3485BD05" w14:textId="77777777" w:rsidTr="00315E0D">
        <w:tc>
          <w:tcPr>
            <w:tcW w:w="3690" w:type="dxa"/>
          </w:tcPr>
          <w:p w14:paraId="13614AD3" w14:textId="77777777" w:rsidR="00B149E6" w:rsidRPr="00315E0D" w:rsidRDefault="00B149E6" w:rsidP="000C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15E0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15E0D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230" w:type="dxa"/>
          </w:tcPr>
          <w:p w14:paraId="168034A8" w14:textId="77777777" w:rsidR="00B149E6" w:rsidRPr="00315E0D" w:rsidRDefault="00B149E6" w:rsidP="00315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15E0D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4F70C6C1" w14:textId="77777777" w:rsidR="00B149E6" w:rsidRPr="00315E0D" w:rsidRDefault="00B149E6" w:rsidP="000C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15E0D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B149E6" w:rsidRPr="00315E0D" w14:paraId="476930A0" w14:textId="77777777" w:rsidTr="00315E0D">
        <w:tc>
          <w:tcPr>
            <w:tcW w:w="3690" w:type="dxa"/>
          </w:tcPr>
          <w:p w14:paraId="09B139AB" w14:textId="77777777" w:rsidR="00B149E6" w:rsidRPr="00315E0D" w:rsidRDefault="00B149E6" w:rsidP="000C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15E0D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315E0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15E0D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315E0D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4230" w:type="dxa"/>
          </w:tcPr>
          <w:p w14:paraId="6EFE0838" w14:textId="77777777" w:rsidR="00B149E6" w:rsidRPr="00315E0D" w:rsidRDefault="00B149E6" w:rsidP="000C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15E0D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228E47E7" w14:textId="77777777" w:rsidR="00B149E6" w:rsidRPr="00315E0D" w:rsidRDefault="00B149E6" w:rsidP="000C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15E0D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4DD1A8B4" w14:textId="2AE1681A" w:rsidR="00B149E6" w:rsidRPr="00315E0D" w:rsidRDefault="00B149E6" w:rsidP="00CE6D90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1A52E6C0" w14:textId="0DCD60A0" w:rsidR="00B149E6" w:rsidRPr="008E2562" w:rsidRDefault="00B149E6" w:rsidP="008E2562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E256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8E256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8E256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796B154F" w14:textId="77777777" w:rsidR="00B149E6" w:rsidRPr="00315E0D" w:rsidRDefault="00B149E6" w:rsidP="00B149E6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C1D756E" w14:textId="77777777" w:rsidR="00B149E6" w:rsidRPr="00315E0D" w:rsidRDefault="00B149E6" w:rsidP="008E256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315E0D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315E0D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315E0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15E0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315E0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312ECF02" w14:textId="77777777" w:rsidR="00B149E6" w:rsidRPr="008E2562" w:rsidRDefault="00B149E6" w:rsidP="00B149E6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BC85598" w14:textId="5C5D0725" w:rsidR="00B149E6" w:rsidRPr="00315E0D" w:rsidRDefault="00B149E6" w:rsidP="008E2562">
      <w:pPr>
        <w:pStyle w:val="ListParagraph"/>
        <w:numPr>
          <w:ilvl w:val="0"/>
          <w:numId w:val="31"/>
        </w:numPr>
        <w:tabs>
          <w:tab w:val="clear" w:pos="680"/>
          <w:tab w:val="clear" w:pos="907"/>
          <w:tab w:val="num" w:pos="261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315E0D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315E0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7F888833" w14:textId="34CCD2E1" w:rsidR="00B149E6" w:rsidRPr="00315E0D" w:rsidRDefault="00B149E6" w:rsidP="008E2562">
      <w:pPr>
        <w:pStyle w:val="ListParagraph"/>
        <w:numPr>
          <w:ilvl w:val="0"/>
          <w:numId w:val="31"/>
        </w:numPr>
        <w:tabs>
          <w:tab w:val="clear" w:pos="680"/>
          <w:tab w:val="clear" w:pos="907"/>
          <w:tab w:val="num" w:pos="261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315E0D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br/>
        <w:t>งบการเงิน</w:t>
      </w: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33DE0098" w14:textId="77777777" w:rsidR="00B149E6" w:rsidRPr="00315E0D" w:rsidRDefault="00B149E6" w:rsidP="008E2562">
      <w:pPr>
        <w:pStyle w:val="ListParagraph"/>
        <w:numPr>
          <w:ilvl w:val="0"/>
          <w:numId w:val="31"/>
        </w:numPr>
        <w:tabs>
          <w:tab w:val="clear" w:pos="680"/>
          <w:tab w:val="clear" w:pos="907"/>
          <w:tab w:val="num" w:pos="261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66C988A1" w14:textId="77777777" w:rsidR="00B149E6" w:rsidRPr="00315E0D" w:rsidRDefault="00B149E6" w:rsidP="00B149E6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C8B7848" w14:textId="3D77598F" w:rsidR="00B149E6" w:rsidRPr="00315E0D" w:rsidRDefault="00B149E6" w:rsidP="008E256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br/>
        <w:t>งบกระแสเงินสด เมื่อกิจการนำเสนอกระแสเงินสดจากกิจกรรมดำเนินงาน</w:t>
      </w:r>
      <w:r w:rsidRPr="00315E0D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315E0D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2934CB5C" w14:textId="77777777" w:rsidR="00B149E6" w:rsidRPr="00315E0D" w:rsidRDefault="00B149E6" w:rsidP="00B149E6">
      <w:pPr>
        <w:spacing w:line="240" w:lineRule="auto"/>
        <w:ind w:left="729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D1866" w14:textId="2873026E" w:rsidR="00B149E6" w:rsidRPr="00315E0D" w:rsidRDefault="00B149E6" w:rsidP="00315E0D">
      <w:pPr>
        <w:tabs>
          <w:tab w:val="clear" w:pos="680"/>
          <w:tab w:val="clear" w:pos="907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15E0D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315E0D">
        <w:rPr>
          <w:rFonts w:asciiTheme="majorBidi" w:hAnsiTheme="majorBidi" w:cstheme="majorBidi"/>
          <w:sz w:val="30"/>
          <w:szCs w:val="30"/>
        </w:rPr>
        <w:br/>
      </w:r>
      <w:r w:rsidRPr="00315E0D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การรายงานทางการเงินที่ออก</w:t>
      </w:r>
      <w:r w:rsidRPr="00315E0D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315E0D">
        <w:rPr>
          <w:rFonts w:asciiTheme="majorBidi" w:hAnsiTheme="majorBidi" w:cstheme="majorBidi"/>
          <w:sz w:val="30"/>
          <w:szCs w:val="30"/>
          <w:cs/>
        </w:rPr>
        <w:t xml:space="preserve">ดังกล่าวข้างต้น  </w:t>
      </w:r>
    </w:p>
    <w:p w14:paraId="43EC2F35" w14:textId="77777777" w:rsidR="00F3784A" w:rsidRPr="00F3784A" w:rsidRDefault="00F3784A" w:rsidP="00F37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sectPr w:rsidR="00F3784A" w:rsidRPr="00F3784A" w:rsidSect="00C16CB3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131D1" w14:textId="77777777" w:rsidR="00616D4D" w:rsidRDefault="00616D4D">
      <w:r>
        <w:separator/>
      </w:r>
    </w:p>
  </w:endnote>
  <w:endnote w:type="continuationSeparator" w:id="0">
    <w:p w14:paraId="57C1D094" w14:textId="77777777" w:rsidR="00616D4D" w:rsidRDefault="00616D4D">
      <w:r>
        <w:continuationSeparator/>
      </w:r>
    </w:p>
  </w:endnote>
  <w:endnote w:type="continuationNotice" w:id="1">
    <w:p w14:paraId="5773092E" w14:textId="77777777" w:rsidR="00616D4D" w:rsidRDefault="00616D4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262E8" w14:textId="6C8517B4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11A85" w14:textId="48F7BE68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8CBF" w14:textId="4B727455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9F512" w14:textId="77777777" w:rsidR="00616D4D" w:rsidRDefault="00616D4D">
      <w:r>
        <w:separator/>
      </w:r>
    </w:p>
  </w:footnote>
  <w:footnote w:type="continuationSeparator" w:id="0">
    <w:p w14:paraId="6D3C4A87" w14:textId="77777777" w:rsidR="00616D4D" w:rsidRDefault="00616D4D">
      <w:r>
        <w:continuationSeparator/>
      </w:r>
    </w:p>
  </w:footnote>
  <w:footnote w:type="continuationNotice" w:id="1">
    <w:p w14:paraId="5D0623B4" w14:textId="77777777" w:rsidR="00616D4D" w:rsidRDefault="00616D4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E3562" w14:textId="77777777" w:rsidR="000C6A9E" w:rsidRPr="00D8594F" w:rsidRDefault="000C6A9E" w:rsidP="009D6D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5C28F2C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3FB505E" w14:textId="7A6142E5" w:rsidR="00713547" w:rsidRPr="00D8594F" w:rsidRDefault="00F847A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</w:t>
    </w:r>
    <w:r w:rsidR="002E7A1A">
      <w:rPr>
        <w:rFonts w:ascii="Angsana New" w:hAnsi="Angsana New" w:hint="cs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สิ้นสุดวันที่ </w:t>
    </w:r>
    <w:r w:rsidR="002E7A1A">
      <w:rPr>
        <w:rFonts w:ascii="Angsana New" w:hAnsi="Angsana New"/>
        <w:bCs/>
        <w:sz w:val="32"/>
        <w:szCs w:val="32"/>
        <w:lang w:val="en-US" w:bidi="th-TH"/>
      </w:rPr>
      <w:t xml:space="preserve">30 </w:t>
    </w:r>
    <w:r w:rsidR="002E7A1A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50492A" w:rsidRPr="0050492A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50492A" w:rsidRPr="0050492A">
      <w:rPr>
        <w:rFonts w:ascii="Angsana New" w:hAnsi="Angsana New"/>
        <w:bCs/>
        <w:sz w:val="32"/>
        <w:szCs w:val="32"/>
        <w:lang w:val="en-US" w:bidi="th-TH"/>
      </w:rPr>
      <w:t>2569</w:t>
    </w:r>
    <w:r w:rsidR="0050492A" w:rsidRPr="0050492A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(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647E396F" w14:textId="77777777" w:rsidR="000C6A9E" w:rsidRPr="00713547" w:rsidRDefault="000C6A9E" w:rsidP="009D6D7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AB1D3" w14:textId="77777777" w:rsidR="0002329A" w:rsidRPr="00D8594F" w:rsidRDefault="0002329A" w:rsidP="000232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9C4CC29" w14:textId="77777777" w:rsidR="0002329A" w:rsidRPr="00D8594F" w:rsidRDefault="0002329A" w:rsidP="000232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D918EF" w14:textId="2A52E592" w:rsidR="0002329A" w:rsidRPr="00D8594F" w:rsidRDefault="00F847A7" w:rsidP="0002329A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</w:t>
    </w:r>
    <w:r w:rsidR="004F5063">
      <w:rPr>
        <w:rFonts w:ascii="Angsana New" w:hAnsi="Angsana New" w:hint="cs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สิ้นสุดวันที่ </w:t>
    </w:r>
    <w:r w:rsidR="004F5063">
      <w:rPr>
        <w:rFonts w:ascii="Angsana New" w:hAnsi="Angsana New"/>
        <w:bCs/>
        <w:sz w:val="32"/>
        <w:szCs w:val="32"/>
        <w:lang w:val="en-US" w:bidi="th-TH"/>
      </w:rPr>
      <w:t xml:space="preserve">30 </w:t>
    </w:r>
    <w:r w:rsidR="004F5063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F77E3D" w:rsidRPr="00F77E3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F77E3D" w:rsidRPr="00F77E3D">
      <w:rPr>
        <w:rFonts w:ascii="Angsana New" w:hAnsi="Angsana New"/>
        <w:bCs/>
        <w:sz w:val="32"/>
        <w:szCs w:val="32"/>
        <w:lang w:val="en-US" w:bidi="th-TH"/>
      </w:rPr>
      <w:t>2569</w:t>
    </w:r>
    <w:r w:rsidR="00F77E3D" w:rsidRPr="00F77E3D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 w:rsidR="0002329A" w:rsidRPr="00D8594F">
      <w:rPr>
        <w:rFonts w:ascii="Angsana New" w:hAnsi="Angsana New" w:hint="cs"/>
        <w:bCs/>
        <w:sz w:val="32"/>
        <w:szCs w:val="32"/>
        <w:lang w:bidi="th-TH"/>
      </w:rPr>
      <w:t>(</w:t>
    </w:r>
    <w:r w:rsidR="0002329A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02329A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1A53D2BF" w14:textId="77777777" w:rsidR="000C6A9E" w:rsidRPr="0002329A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E615" w14:textId="77777777" w:rsidR="00713547" w:rsidRPr="00D8594F" w:rsidRDefault="00713547" w:rsidP="007135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C86A539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7D3D45" w14:textId="3686B787" w:rsidR="00713547" w:rsidRPr="00D8594F" w:rsidRDefault="00F847A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>สำหรับงวด</w:t>
    </w:r>
    <w:r w:rsidR="006C0C48">
      <w:rPr>
        <w:rFonts w:ascii="Angsana New" w:hAnsi="Angsana New" w:hint="cs"/>
        <w:bCs/>
        <w:sz w:val="32"/>
        <w:szCs w:val="32"/>
        <w:cs/>
        <w:lang w:bidi="th-TH"/>
      </w:rPr>
      <w:t>สาม</w:t>
    </w:r>
    <w:r>
      <w:rPr>
        <w:rFonts w:ascii="Angsana New" w:hAnsi="Angsana New" w:hint="cs"/>
        <w:bCs/>
        <w:sz w:val="32"/>
        <w:szCs w:val="32"/>
        <w:cs/>
        <w:lang w:bidi="th-TH"/>
      </w:rPr>
      <w:t>เดือน</w:t>
    </w:r>
    <w:r w:rsidR="006C0C48">
      <w:rPr>
        <w:rFonts w:ascii="Angsana New" w:hAnsi="Angsana New" w:hint="cs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สิ้นสุดวันที่ </w:t>
    </w:r>
    <w:r w:rsidR="006C0C48">
      <w:rPr>
        <w:rFonts w:ascii="Angsana New" w:hAnsi="Angsana New"/>
        <w:bCs/>
        <w:sz w:val="32"/>
        <w:szCs w:val="32"/>
        <w:lang w:val="en-US" w:bidi="th-TH"/>
      </w:rPr>
      <w:t xml:space="preserve">30 </w:t>
    </w:r>
    <w:r w:rsidR="006C0C48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F77E3D" w:rsidRPr="00F77E3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F77E3D" w:rsidRPr="00F77E3D">
      <w:rPr>
        <w:rFonts w:ascii="Angsana New" w:hAnsi="Angsana New"/>
        <w:bCs/>
        <w:sz w:val="32"/>
        <w:szCs w:val="32"/>
        <w:lang w:val="en-US" w:bidi="th-TH"/>
      </w:rPr>
      <w:t>2569</w:t>
    </w:r>
    <w:r w:rsidR="00F77E3D" w:rsidRPr="00F77E3D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(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3FA00A41" w14:textId="77777777" w:rsidR="00784CD2" w:rsidRPr="00713547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E8F1B" w14:textId="77777777" w:rsidR="00713547" w:rsidRPr="00D8594F" w:rsidRDefault="00713547" w:rsidP="007135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954D80D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F12B03" w14:textId="4F30FB61" w:rsidR="00713547" w:rsidRPr="00D8594F" w:rsidRDefault="00F847A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</w:t>
    </w:r>
    <w:r w:rsidR="00051493">
      <w:rPr>
        <w:rFonts w:ascii="Angsana New" w:hAnsi="Angsana New" w:hint="cs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สิ้นสุดวันที่ </w:t>
    </w:r>
    <w:r w:rsidR="00051493">
      <w:rPr>
        <w:rFonts w:ascii="Angsana New" w:hAnsi="Angsana New"/>
        <w:bCs/>
        <w:sz w:val="32"/>
        <w:szCs w:val="32"/>
        <w:lang w:val="en-US" w:bidi="th-TH"/>
      </w:rPr>
      <w:t xml:space="preserve">30 </w:t>
    </w:r>
    <w:r w:rsidR="00051493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F77E3D" w:rsidRPr="00F77E3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F77E3D" w:rsidRPr="00F77E3D">
      <w:rPr>
        <w:rFonts w:ascii="Angsana New" w:hAnsi="Angsana New"/>
        <w:bCs/>
        <w:sz w:val="32"/>
        <w:szCs w:val="32"/>
        <w:lang w:val="en-US" w:bidi="th-TH"/>
      </w:rPr>
      <w:t>2569</w:t>
    </w:r>
    <w:r w:rsidR="00F77E3D" w:rsidRPr="00F77E3D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(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7195C3B8" w14:textId="77777777" w:rsidR="005A22E3" w:rsidRPr="00713547" w:rsidRDefault="005A22E3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0A09B" w14:textId="77777777" w:rsidR="00713547" w:rsidRPr="00D8594F" w:rsidRDefault="00713547" w:rsidP="007135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BFE1F52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044B6D" w14:textId="59434DCE" w:rsidR="00713547" w:rsidRPr="00D8594F" w:rsidRDefault="00F847A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</w:t>
    </w:r>
    <w:r w:rsidR="00051493">
      <w:rPr>
        <w:rFonts w:ascii="Angsana New" w:hAnsi="Angsana New" w:hint="cs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สิ้นสุดวันที่ </w:t>
    </w:r>
    <w:r w:rsidR="00051493">
      <w:rPr>
        <w:rFonts w:ascii="Angsana New" w:hAnsi="Angsana New"/>
        <w:bCs/>
        <w:sz w:val="32"/>
        <w:szCs w:val="32"/>
        <w:lang w:val="en-US" w:bidi="th-TH"/>
      </w:rPr>
      <w:t xml:space="preserve">30 </w:t>
    </w:r>
    <w:r w:rsidR="00051493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F77E3D" w:rsidRPr="00F77E3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F77E3D" w:rsidRPr="00F77E3D">
      <w:rPr>
        <w:rFonts w:ascii="Angsana New" w:hAnsi="Angsana New"/>
        <w:bCs/>
        <w:sz w:val="32"/>
        <w:szCs w:val="32"/>
        <w:lang w:val="en-US" w:bidi="th-TH"/>
      </w:rPr>
      <w:t>2569</w:t>
    </w:r>
    <w:r w:rsidR="00F77E3D" w:rsidRPr="00F77E3D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(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4B1E9D25" w14:textId="77777777" w:rsidR="004D1173" w:rsidRDefault="004D1173" w:rsidP="00FC166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DFD2A91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C0834CF"/>
    <w:multiLevelType w:val="multilevel"/>
    <w:tmpl w:val="179C1B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D93690A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52970EF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466A7"/>
    <w:multiLevelType w:val="multilevel"/>
    <w:tmpl w:val="0FD004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1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B25A3"/>
    <w:multiLevelType w:val="hybridMultilevel"/>
    <w:tmpl w:val="032E5A44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3C50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9BE6A72"/>
    <w:multiLevelType w:val="hybridMultilevel"/>
    <w:tmpl w:val="74545B0C"/>
    <w:lvl w:ilvl="0" w:tplc="B262CE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A73BAD"/>
    <w:multiLevelType w:val="hybridMultilevel"/>
    <w:tmpl w:val="7FCE5FDE"/>
    <w:lvl w:ilvl="0" w:tplc="A18017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B3A2FBB"/>
    <w:multiLevelType w:val="hybridMultilevel"/>
    <w:tmpl w:val="8EC81FFC"/>
    <w:lvl w:ilvl="0" w:tplc="929046D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14"/>
  </w:num>
  <w:num w:numId="12" w16cid:durableId="981884968">
    <w:abstractNumId w:val="12"/>
  </w:num>
  <w:num w:numId="13" w16cid:durableId="1216742572">
    <w:abstractNumId w:val="24"/>
  </w:num>
  <w:num w:numId="14" w16cid:durableId="680739906">
    <w:abstractNumId w:val="13"/>
  </w:num>
  <w:num w:numId="15" w16cid:durableId="1042052798">
    <w:abstractNumId w:val="18"/>
  </w:num>
  <w:num w:numId="16" w16cid:durableId="184293811">
    <w:abstractNumId w:val="26"/>
  </w:num>
  <w:num w:numId="17" w16cid:durableId="1419518935">
    <w:abstractNumId w:val="28"/>
  </w:num>
  <w:num w:numId="18" w16cid:durableId="895622598">
    <w:abstractNumId w:val="21"/>
  </w:num>
  <w:num w:numId="19" w16cid:durableId="1902474938">
    <w:abstractNumId w:val="27"/>
  </w:num>
  <w:num w:numId="20" w16cid:durableId="1594431634">
    <w:abstractNumId w:val="29"/>
  </w:num>
  <w:num w:numId="21" w16cid:durableId="1580367293">
    <w:abstractNumId w:val="20"/>
  </w:num>
  <w:num w:numId="22" w16cid:durableId="527330773">
    <w:abstractNumId w:val="25"/>
  </w:num>
  <w:num w:numId="23" w16cid:durableId="1370639690">
    <w:abstractNumId w:val="19"/>
  </w:num>
  <w:num w:numId="24" w16cid:durableId="2134400029">
    <w:abstractNumId w:val="23"/>
  </w:num>
  <w:num w:numId="25" w16cid:durableId="1717658745">
    <w:abstractNumId w:val="17"/>
  </w:num>
  <w:num w:numId="26" w16cid:durableId="783887211">
    <w:abstractNumId w:val="11"/>
  </w:num>
  <w:num w:numId="27" w16cid:durableId="590044734">
    <w:abstractNumId w:val="30"/>
  </w:num>
  <w:num w:numId="28" w16cid:durableId="590547623">
    <w:abstractNumId w:val="22"/>
  </w:num>
  <w:num w:numId="29" w16cid:durableId="433134029">
    <w:abstractNumId w:val="15"/>
  </w:num>
  <w:num w:numId="30" w16cid:durableId="433282297">
    <w:abstractNumId w:val="10"/>
  </w:num>
  <w:num w:numId="31" w16cid:durableId="65773133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099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6D7"/>
    <w:rsid w:val="00001828"/>
    <w:rsid w:val="000019FF"/>
    <w:rsid w:val="00001C5C"/>
    <w:rsid w:val="0000218F"/>
    <w:rsid w:val="0000225E"/>
    <w:rsid w:val="00002453"/>
    <w:rsid w:val="000024E1"/>
    <w:rsid w:val="0000253F"/>
    <w:rsid w:val="0000258E"/>
    <w:rsid w:val="000025E7"/>
    <w:rsid w:val="00002775"/>
    <w:rsid w:val="00002D4C"/>
    <w:rsid w:val="00003014"/>
    <w:rsid w:val="0000319B"/>
    <w:rsid w:val="00003931"/>
    <w:rsid w:val="000039F0"/>
    <w:rsid w:val="000042F6"/>
    <w:rsid w:val="00004694"/>
    <w:rsid w:val="000048B2"/>
    <w:rsid w:val="00004A6F"/>
    <w:rsid w:val="0000510D"/>
    <w:rsid w:val="00005144"/>
    <w:rsid w:val="00005210"/>
    <w:rsid w:val="00005218"/>
    <w:rsid w:val="000054F7"/>
    <w:rsid w:val="000057E8"/>
    <w:rsid w:val="00005A01"/>
    <w:rsid w:val="00005DA2"/>
    <w:rsid w:val="00005E97"/>
    <w:rsid w:val="0000618E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22D"/>
    <w:rsid w:val="00010442"/>
    <w:rsid w:val="00010826"/>
    <w:rsid w:val="00010C8C"/>
    <w:rsid w:val="00010E04"/>
    <w:rsid w:val="00011585"/>
    <w:rsid w:val="00011A31"/>
    <w:rsid w:val="00011B02"/>
    <w:rsid w:val="00011DD2"/>
    <w:rsid w:val="0001248C"/>
    <w:rsid w:val="00012981"/>
    <w:rsid w:val="00012DE0"/>
    <w:rsid w:val="000131EC"/>
    <w:rsid w:val="0001330E"/>
    <w:rsid w:val="000135E9"/>
    <w:rsid w:val="000136FE"/>
    <w:rsid w:val="00013BE5"/>
    <w:rsid w:val="00013EAC"/>
    <w:rsid w:val="000140D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079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2A1"/>
    <w:rsid w:val="00022510"/>
    <w:rsid w:val="000226A2"/>
    <w:rsid w:val="00022C35"/>
    <w:rsid w:val="00022CE6"/>
    <w:rsid w:val="0002303C"/>
    <w:rsid w:val="00023061"/>
    <w:rsid w:val="00023093"/>
    <w:rsid w:val="0002329A"/>
    <w:rsid w:val="000233EE"/>
    <w:rsid w:val="000234A2"/>
    <w:rsid w:val="00023A10"/>
    <w:rsid w:val="00023F6B"/>
    <w:rsid w:val="00023F99"/>
    <w:rsid w:val="00023FAB"/>
    <w:rsid w:val="000240EC"/>
    <w:rsid w:val="000241F4"/>
    <w:rsid w:val="00024217"/>
    <w:rsid w:val="000243C2"/>
    <w:rsid w:val="00024486"/>
    <w:rsid w:val="0002477D"/>
    <w:rsid w:val="00024BA6"/>
    <w:rsid w:val="00024C02"/>
    <w:rsid w:val="00024C6E"/>
    <w:rsid w:val="00024D62"/>
    <w:rsid w:val="00024DCE"/>
    <w:rsid w:val="00024E00"/>
    <w:rsid w:val="00024E82"/>
    <w:rsid w:val="00024E86"/>
    <w:rsid w:val="00025587"/>
    <w:rsid w:val="0002571E"/>
    <w:rsid w:val="000257B8"/>
    <w:rsid w:val="00025800"/>
    <w:rsid w:val="00025D88"/>
    <w:rsid w:val="00025DA7"/>
    <w:rsid w:val="00025E28"/>
    <w:rsid w:val="00025FF4"/>
    <w:rsid w:val="000261DB"/>
    <w:rsid w:val="0002657C"/>
    <w:rsid w:val="000266BF"/>
    <w:rsid w:val="0002676B"/>
    <w:rsid w:val="000267D5"/>
    <w:rsid w:val="000267F3"/>
    <w:rsid w:val="00026866"/>
    <w:rsid w:val="000268B4"/>
    <w:rsid w:val="00026E5A"/>
    <w:rsid w:val="00027133"/>
    <w:rsid w:val="00027732"/>
    <w:rsid w:val="00027A4F"/>
    <w:rsid w:val="00027EB2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9E2"/>
    <w:rsid w:val="00031A11"/>
    <w:rsid w:val="00031B6D"/>
    <w:rsid w:val="00031BFF"/>
    <w:rsid w:val="00031C36"/>
    <w:rsid w:val="000321ED"/>
    <w:rsid w:val="0003233B"/>
    <w:rsid w:val="00032437"/>
    <w:rsid w:val="0003291E"/>
    <w:rsid w:val="00032BC1"/>
    <w:rsid w:val="00032BDF"/>
    <w:rsid w:val="00032CDA"/>
    <w:rsid w:val="00032E07"/>
    <w:rsid w:val="000331C1"/>
    <w:rsid w:val="00033341"/>
    <w:rsid w:val="0003361F"/>
    <w:rsid w:val="000337A0"/>
    <w:rsid w:val="00033C9A"/>
    <w:rsid w:val="00033E5D"/>
    <w:rsid w:val="000341ED"/>
    <w:rsid w:val="0003438B"/>
    <w:rsid w:val="000343FB"/>
    <w:rsid w:val="00034B68"/>
    <w:rsid w:val="00034CC4"/>
    <w:rsid w:val="0003538F"/>
    <w:rsid w:val="000355EA"/>
    <w:rsid w:val="0003578C"/>
    <w:rsid w:val="00035D92"/>
    <w:rsid w:val="00035EE9"/>
    <w:rsid w:val="00036301"/>
    <w:rsid w:val="00036425"/>
    <w:rsid w:val="00036459"/>
    <w:rsid w:val="000370C0"/>
    <w:rsid w:val="00037211"/>
    <w:rsid w:val="00037627"/>
    <w:rsid w:val="000377B6"/>
    <w:rsid w:val="00037B7C"/>
    <w:rsid w:val="00040205"/>
    <w:rsid w:val="00040229"/>
    <w:rsid w:val="000402FB"/>
    <w:rsid w:val="0004048C"/>
    <w:rsid w:val="000406AC"/>
    <w:rsid w:val="00040C19"/>
    <w:rsid w:val="00040CD2"/>
    <w:rsid w:val="00040CEA"/>
    <w:rsid w:val="00040FA9"/>
    <w:rsid w:val="00041035"/>
    <w:rsid w:val="00041059"/>
    <w:rsid w:val="00041102"/>
    <w:rsid w:val="0004180D"/>
    <w:rsid w:val="00041861"/>
    <w:rsid w:val="000418D1"/>
    <w:rsid w:val="00041956"/>
    <w:rsid w:val="00041976"/>
    <w:rsid w:val="00041B2A"/>
    <w:rsid w:val="00041C99"/>
    <w:rsid w:val="00041D84"/>
    <w:rsid w:val="00041DAE"/>
    <w:rsid w:val="00041EE6"/>
    <w:rsid w:val="000424B7"/>
    <w:rsid w:val="0004267C"/>
    <w:rsid w:val="00042A47"/>
    <w:rsid w:val="00042BD3"/>
    <w:rsid w:val="00042F7A"/>
    <w:rsid w:val="00043306"/>
    <w:rsid w:val="0004371C"/>
    <w:rsid w:val="0004379D"/>
    <w:rsid w:val="00043984"/>
    <w:rsid w:val="00043AEF"/>
    <w:rsid w:val="00043D2E"/>
    <w:rsid w:val="00043D9B"/>
    <w:rsid w:val="00043F2A"/>
    <w:rsid w:val="000442A4"/>
    <w:rsid w:val="00044386"/>
    <w:rsid w:val="000444DD"/>
    <w:rsid w:val="0004479A"/>
    <w:rsid w:val="000447FC"/>
    <w:rsid w:val="00044C40"/>
    <w:rsid w:val="00045126"/>
    <w:rsid w:val="000451DD"/>
    <w:rsid w:val="0004539A"/>
    <w:rsid w:val="0004542F"/>
    <w:rsid w:val="0004560C"/>
    <w:rsid w:val="00045827"/>
    <w:rsid w:val="000459ED"/>
    <w:rsid w:val="00045DD1"/>
    <w:rsid w:val="00045EBB"/>
    <w:rsid w:val="00045F06"/>
    <w:rsid w:val="000460E9"/>
    <w:rsid w:val="0004662B"/>
    <w:rsid w:val="00046978"/>
    <w:rsid w:val="00046A3A"/>
    <w:rsid w:val="00046CD4"/>
    <w:rsid w:val="00046D1C"/>
    <w:rsid w:val="0004704C"/>
    <w:rsid w:val="00047454"/>
    <w:rsid w:val="000475D1"/>
    <w:rsid w:val="0004764A"/>
    <w:rsid w:val="0004768C"/>
    <w:rsid w:val="00050115"/>
    <w:rsid w:val="00050237"/>
    <w:rsid w:val="0005055E"/>
    <w:rsid w:val="000505F9"/>
    <w:rsid w:val="00050AAC"/>
    <w:rsid w:val="00050BC8"/>
    <w:rsid w:val="00050E37"/>
    <w:rsid w:val="00050E8A"/>
    <w:rsid w:val="00050EAD"/>
    <w:rsid w:val="0005123C"/>
    <w:rsid w:val="00051443"/>
    <w:rsid w:val="00051493"/>
    <w:rsid w:val="00051E12"/>
    <w:rsid w:val="00051EFB"/>
    <w:rsid w:val="00051FBC"/>
    <w:rsid w:val="0005210A"/>
    <w:rsid w:val="00052562"/>
    <w:rsid w:val="000526F5"/>
    <w:rsid w:val="0005293C"/>
    <w:rsid w:val="00052976"/>
    <w:rsid w:val="000529AF"/>
    <w:rsid w:val="00052E52"/>
    <w:rsid w:val="00052E72"/>
    <w:rsid w:val="00052EBD"/>
    <w:rsid w:val="00052F3E"/>
    <w:rsid w:val="00053164"/>
    <w:rsid w:val="00053864"/>
    <w:rsid w:val="00053BCF"/>
    <w:rsid w:val="00053ED3"/>
    <w:rsid w:val="00054269"/>
    <w:rsid w:val="00054549"/>
    <w:rsid w:val="000546D7"/>
    <w:rsid w:val="0005499A"/>
    <w:rsid w:val="0005502B"/>
    <w:rsid w:val="000556DB"/>
    <w:rsid w:val="00055706"/>
    <w:rsid w:val="00055E40"/>
    <w:rsid w:val="00055FE1"/>
    <w:rsid w:val="00056061"/>
    <w:rsid w:val="00056506"/>
    <w:rsid w:val="000568F1"/>
    <w:rsid w:val="0005698B"/>
    <w:rsid w:val="00056B68"/>
    <w:rsid w:val="00056BB6"/>
    <w:rsid w:val="00056CB8"/>
    <w:rsid w:val="00057200"/>
    <w:rsid w:val="000572E0"/>
    <w:rsid w:val="0005732A"/>
    <w:rsid w:val="0005738A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8D7"/>
    <w:rsid w:val="00063967"/>
    <w:rsid w:val="00063A35"/>
    <w:rsid w:val="00063E0D"/>
    <w:rsid w:val="00063E61"/>
    <w:rsid w:val="00063E92"/>
    <w:rsid w:val="00063F85"/>
    <w:rsid w:val="00063FCE"/>
    <w:rsid w:val="00063FFE"/>
    <w:rsid w:val="000643F0"/>
    <w:rsid w:val="000644E0"/>
    <w:rsid w:val="00064540"/>
    <w:rsid w:val="00064635"/>
    <w:rsid w:val="000646DB"/>
    <w:rsid w:val="00064784"/>
    <w:rsid w:val="0006499C"/>
    <w:rsid w:val="00064ABA"/>
    <w:rsid w:val="00064C29"/>
    <w:rsid w:val="00064FCF"/>
    <w:rsid w:val="00065001"/>
    <w:rsid w:val="000650C0"/>
    <w:rsid w:val="0006531A"/>
    <w:rsid w:val="000653B7"/>
    <w:rsid w:val="000655C8"/>
    <w:rsid w:val="00065618"/>
    <w:rsid w:val="00065749"/>
    <w:rsid w:val="000659EA"/>
    <w:rsid w:val="00065D3D"/>
    <w:rsid w:val="00065E32"/>
    <w:rsid w:val="00065F53"/>
    <w:rsid w:val="00066139"/>
    <w:rsid w:val="00066571"/>
    <w:rsid w:val="00066B52"/>
    <w:rsid w:val="00066B57"/>
    <w:rsid w:val="00066EAF"/>
    <w:rsid w:val="0006701B"/>
    <w:rsid w:val="0006712A"/>
    <w:rsid w:val="00067305"/>
    <w:rsid w:val="00067306"/>
    <w:rsid w:val="00067E27"/>
    <w:rsid w:val="00067FA5"/>
    <w:rsid w:val="00070180"/>
    <w:rsid w:val="00070190"/>
    <w:rsid w:val="00070339"/>
    <w:rsid w:val="00070419"/>
    <w:rsid w:val="00070507"/>
    <w:rsid w:val="000705B2"/>
    <w:rsid w:val="00070746"/>
    <w:rsid w:val="00070792"/>
    <w:rsid w:val="000707C9"/>
    <w:rsid w:val="00071180"/>
    <w:rsid w:val="0007154C"/>
    <w:rsid w:val="00071703"/>
    <w:rsid w:val="0007177D"/>
    <w:rsid w:val="00071852"/>
    <w:rsid w:val="0007191E"/>
    <w:rsid w:val="00071962"/>
    <w:rsid w:val="00072412"/>
    <w:rsid w:val="000729D0"/>
    <w:rsid w:val="00072B42"/>
    <w:rsid w:val="00072CBA"/>
    <w:rsid w:val="00073583"/>
    <w:rsid w:val="00073951"/>
    <w:rsid w:val="00073B38"/>
    <w:rsid w:val="00073E18"/>
    <w:rsid w:val="00074067"/>
    <w:rsid w:val="00074377"/>
    <w:rsid w:val="000748E9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4EB"/>
    <w:rsid w:val="00076516"/>
    <w:rsid w:val="00076772"/>
    <w:rsid w:val="0007677A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273"/>
    <w:rsid w:val="000802CE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B92"/>
    <w:rsid w:val="00083D27"/>
    <w:rsid w:val="0008427E"/>
    <w:rsid w:val="00084B65"/>
    <w:rsid w:val="00084CCE"/>
    <w:rsid w:val="00084EC4"/>
    <w:rsid w:val="000851AC"/>
    <w:rsid w:val="0008540D"/>
    <w:rsid w:val="00085D86"/>
    <w:rsid w:val="00085E28"/>
    <w:rsid w:val="00085E71"/>
    <w:rsid w:val="000865FF"/>
    <w:rsid w:val="00086650"/>
    <w:rsid w:val="00086BE2"/>
    <w:rsid w:val="00086E2D"/>
    <w:rsid w:val="0008719C"/>
    <w:rsid w:val="0008746E"/>
    <w:rsid w:val="000874CF"/>
    <w:rsid w:val="000874F9"/>
    <w:rsid w:val="0008765C"/>
    <w:rsid w:val="00087771"/>
    <w:rsid w:val="000879A9"/>
    <w:rsid w:val="00087A96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9EC"/>
    <w:rsid w:val="00091A53"/>
    <w:rsid w:val="00091B39"/>
    <w:rsid w:val="00091DFD"/>
    <w:rsid w:val="00091FE0"/>
    <w:rsid w:val="00092009"/>
    <w:rsid w:val="000924E2"/>
    <w:rsid w:val="00092851"/>
    <w:rsid w:val="00092C74"/>
    <w:rsid w:val="00093070"/>
    <w:rsid w:val="0009309D"/>
    <w:rsid w:val="0009317C"/>
    <w:rsid w:val="0009325E"/>
    <w:rsid w:val="000934A0"/>
    <w:rsid w:val="00093881"/>
    <w:rsid w:val="0009390D"/>
    <w:rsid w:val="00093B22"/>
    <w:rsid w:val="00094399"/>
    <w:rsid w:val="000944F9"/>
    <w:rsid w:val="00094AC2"/>
    <w:rsid w:val="00094B0E"/>
    <w:rsid w:val="00094BE8"/>
    <w:rsid w:val="00094DAD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3E"/>
    <w:rsid w:val="000976AB"/>
    <w:rsid w:val="000977C7"/>
    <w:rsid w:val="00097AC8"/>
    <w:rsid w:val="00097B4C"/>
    <w:rsid w:val="00097E2B"/>
    <w:rsid w:val="00097EA6"/>
    <w:rsid w:val="00097F05"/>
    <w:rsid w:val="00097FBE"/>
    <w:rsid w:val="000A00FC"/>
    <w:rsid w:val="000A0157"/>
    <w:rsid w:val="000A0496"/>
    <w:rsid w:val="000A04A1"/>
    <w:rsid w:val="000A0532"/>
    <w:rsid w:val="000A0AA5"/>
    <w:rsid w:val="000A13E5"/>
    <w:rsid w:val="000A1403"/>
    <w:rsid w:val="000A1729"/>
    <w:rsid w:val="000A1865"/>
    <w:rsid w:val="000A198C"/>
    <w:rsid w:val="000A1B32"/>
    <w:rsid w:val="000A1BE3"/>
    <w:rsid w:val="000A1F92"/>
    <w:rsid w:val="000A1FC2"/>
    <w:rsid w:val="000A20AF"/>
    <w:rsid w:val="000A22D2"/>
    <w:rsid w:val="000A2457"/>
    <w:rsid w:val="000A26C2"/>
    <w:rsid w:val="000A2AD8"/>
    <w:rsid w:val="000A2B0B"/>
    <w:rsid w:val="000A2C19"/>
    <w:rsid w:val="000A2C33"/>
    <w:rsid w:val="000A2C6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936"/>
    <w:rsid w:val="000A4A3B"/>
    <w:rsid w:val="000A4D51"/>
    <w:rsid w:val="000A4E75"/>
    <w:rsid w:val="000A4E9B"/>
    <w:rsid w:val="000A4F1C"/>
    <w:rsid w:val="000A4F59"/>
    <w:rsid w:val="000A4FB1"/>
    <w:rsid w:val="000A5267"/>
    <w:rsid w:val="000A5697"/>
    <w:rsid w:val="000A579F"/>
    <w:rsid w:val="000A5B00"/>
    <w:rsid w:val="000A5CF8"/>
    <w:rsid w:val="000A60D4"/>
    <w:rsid w:val="000A629F"/>
    <w:rsid w:val="000A62F9"/>
    <w:rsid w:val="000A65E2"/>
    <w:rsid w:val="000A6A80"/>
    <w:rsid w:val="000A6CB3"/>
    <w:rsid w:val="000A6D0A"/>
    <w:rsid w:val="000A6F36"/>
    <w:rsid w:val="000A701D"/>
    <w:rsid w:val="000A70BC"/>
    <w:rsid w:val="000A7164"/>
    <w:rsid w:val="000A75C3"/>
    <w:rsid w:val="000A75CB"/>
    <w:rsid w:val="000A7C3D"/>
    <w:rsid w:val="000A7C63"/>
    <w:rsid w:val="000A7CA8"/>
    <w:rsid w:val="000A7DEB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4A0"/>
    <w:rsid w:val="000B24D8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4CE"/>
    <w:rsid w:val="000B4515"/>
    <w:rsid w:val="000B46A3"/>
    <w:rsid w:val="000B47E1"/>
    <w:rsid w:val="000B48D1"/>
    <w:rsid w:val="000B4989"/>
    <w:rsid w:val="000B4EA2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BDD"/>
    <w:rsid w:val="000B7CAE"/>
    <w:rsid w:val="000B7D9A"/>
    <w:rsid w:val="000B7EB3"/>
    <w:rsid w:val="000C0AE1"/>
    <w:rsid w:val="000C0B73"/>
    <w:rsid w:val="000C0F68"/>
    <w:rsid w:val="000C1031"/>
    <w:rsid w:val="000C1095"/>
    <w:rsid w:val="000C11BF"/>
    <w:rsid w:val="000C1261"/>
    <w:rsid w:val="000C163C"/>
    <w:rsid w:val="000C17B8"/>
    <w:rsid w:val="000C1C6C"/>
    <w:rsid w:val="000C1CB1"/>
    <w:rsid w:val="000C21E9"/>
    <w:rsid w:val="000C260D"/>
    <w:rsid w:val="000C2713"/>
    <w:rsid w:val="000C2752"/>
    <w:rsid w:val="000C2773"/>
    <w:rsid w:val="000C2855"/>
    <w:rsid w:val="000C2A68"/>
    <w:rsid w:val="000C2B2F"/>
    <w:rsid w:val="000C2D7A"/>
    <w:rsid w:val="000C2E23"/>
    <w:rsid w:val="000C2E5A"/>
    <w:rsid w:val="000C3306"/>
    <w:rsid w:val="000C3816"/>
    <w:rsid w:val="000C3D63"/>
    <w:rsid w:val="000C3FAF"/>
    <w:rsid w:val="000C3FB1"/>
    <w:rsid w:val="000C40DF"/>
    <w:rsid w:val="000C44E6"/>
    <w:rsid w:val="000C4521"/>
    <w:rsid w:val="000C4840"/>
    <w:rsid w:val="000C48BB"/>
    <w:rsid w:val="000C4F13"/>
    <w:rsid w:val="000C5211"/>
    <w:rsid w:val="000C524B"/>
    <w:rsid w:val="000C52F3"/>
    <w:rsid w:val="000C539E"/>
    <w:rsid w:val="000C5630"/>
    <w:rsid w:val="000C563D"/>
    <w:rsid w:val="000C565B"/>
    <w:rsid w:val="000C57E3"/>
    <w:rsid w:val="000C588A"/>
    <w:rsid w:val="000C58EE"/>
    <w:rsid w:val="000C6363"/>
    <w:rsid w:val="000C63DB"/>
    <w:rsid w:val="000C648A"/>
    <w:rsid w:val="000C6A9E"/>
    <w:rsid w:val="000C70FE"/>
    <w:rsid w:val="000C7D2C"/>
    <w:rsid w:val="000C7F23"/>
    <w:rsid w:val="000D013B"/>
    <w:rsid w:val="000D09A8"/>
    <w:rsid w:val="000D0F86"/>
    <w:rsid w:val="000D0F91"/>
    <w:rsid w:val="000D10C6"/>
    <w:rsid w:val="000D15EF"/>
    <w:rsid w:val="000D1680"/>
    <w:rsid w:val="000D186A"/>
    <w:rsid w:val="000D1949"/>
    <w:rsid w:val="000D1A74"/>
    <w:rsid w:val="000D1EB8"/>
    <w:rsid w:val="000D1FA2"/>
    <w:rsid w:val="000D2206"/>
    <w:rsid w:val="000D2316"/>
    <w:rsid w:val="000D23E4"/>
    <w:rsid w:val="000D266C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3F3D"/>
    <w:rsid w:val="000D4336"/>
    <w:rsid w:val="000D4405"/>
    <w:rsid w:val="000D4785"/>
    <w:rsid w:val="000D48FE"/>
    <w:rsid w:val="000D4955"/>
    <w:rsid w:val="000D4C0A"/>
    <w:rsid w:val="000D4D18"/>
    <w:rsid w:val="000D4DCF"/>
    <w:rsid w:val="000D5675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22C"/>
    <w:rsid w:val="000E049A"/>
    <w:rsid w:val="000E07F4"/>
    <w:rsid w:val="000E0844"/>
    <w:rsid w:val="000E0870"/>
    <w:rsid w:val="000E088C"/>
    <w:rsid w:val="000E09B2"/>
    <w:rsid w:val="000E0CEC"/>
    <w:rsid w:val="000E0ED5"/>
    <w:rsid w:val="000E15DD"/>
    <w:rsid w:val="000E1D43"/>
    <w:rsid w:val="000E22B4"/>
    <w:rsid w:val="000E23DF"/>
    <w:rsid w:val="000E263E"/>
    <w:rsid w:val="000E27E1"/>
    <w:rsid w:val="000E291D"/>
    <w:rsid w:val="000E3180"/>
    <w:rsid w:val="000E38D2"/>
    <w:rsid w:val="000E3E25"/>
    <w:rsid w:val="000E40A1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51FA"/>
    <w:rsid w:val="000E5AF9"/>
    <w:rsid w:val="000E6210"/>
    <w:rsid w:val="000E6AC0"/>
    <w:rsid w:val="000E7866"/>
    <w:rsid w:val="000E79C3"/>
    <w:rsid w:val="000E7AEA"/>
    <w:rsid w:val="000E7D05"/>
    <w:rsid w:val="000E7D75"/>
    <w:rsid w:val="000E7E2D"/>
    <w:rsid w:val="000F003F"/>
    <w:rsid w:val="000F015A"/>
    <w:rsid w:val="000F0272"/>
    <w:rsid w:val="000F02B9"/>
    <w:rsid w:val="000F03A4"/>
    <w:rsid w:val="000F0820"/>
    <w:rsid w:val="000F0930"/>
    <w:rsid w:val="000F0F93"/>
    <w:rsid w:val="000F0FF5"/>
    <w:rsid w:val="000F1100"/>
    <w:rsid w:val="000F1215"/>
    <w:rsid w:val="000F13D7"/>
    <w:rsid w:val="000F1499"/>
    <w:rsid w:val="000F18AE"/>
    <w:rsid w:val="000F1E93"/>
    <w:rsid w:val="000F2333"/>
    <w:rsid w:val="000F2414"/>
    <w:rsid w:val="000F242D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1D2"/>
    <w:rsid w:val="000F4245"/>
    <w:rsid w:val="000F4D17"/>
    <w:rsid w:val="000F4E2C"/>
    <w:rsid w:val="000F5440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56"/>
    <w:rsid w:val="000F6884"/>
    <w:rsid w:val="000F6CB6"/>
    <w:rsid w:val="000F6DD9"/>
    <w:rsid w:val="000F6DDF"/>
    <w:rsid w:val="000F6FF9"/>
    <w:rsid w:val="000F72D8"/>
    <w:rsid w:val="000F72EF"/>
    <w:rsid w:val="000F75AB"/>
    <w:rsid w:val="000F7A22"/>
    <w:rsid w:val="000F7AB0"/>
    <w:rsid w:val="000F7E27"/>
    <w:rsid w:val="001000D4"/>
    <w:rsid w:val="001000DB"/>
    <w:rsid w:val="001005AD"/>
    <w:rsid w:val="00100A18"/>
    <w:rsid w:val="00100ED9"/>
    <w:rsid w:val="00100FAF"/>
    <w:rsid w:val="001011AA"/>
    <w:rsid w:val="001016EB"/>
    <w:rsid w:val="001017E7"/>
    <w:rsid w:val="00101B74"/>
    <w:rsid w:val="00101DB1"/>
    <w:rsid w:val="00101FE9"/>
    <w:rsid w:val="001022EC"/>
    <w:rsid w:val="001023CB"/>
    <w:rsid w:val="001027A3"/>
    <w:rsid w:val="00102876"/>
    <w:rsid w:val="00102BE5"/>
    <w:rsid w:val="00102EF9"/>
    <w:rsid w:val="00102F41"/>
    <w:rsid w:val="00102F7E"/>
    <w:rsid w:val="0010303D"/>
    <w:rsid w:val="0010324A"/>
    <w:rsid w:val="001037FC"/>
    <w:rsid w:val="00103AD6"/>
    <w:rsid w:val="00103BC3"/>
    <w:rsid w:val="0010429A"/>
    <w:rsid w:val="00104377"/>
    <w:rsid w:val="00104378"/>
    <w:rsid w:val="00104564"/>
    <w:rsid w:val="00104ADD"/>
    <w:rsid w:val="0010521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08D"/>
    <w:rsid w:val="00106206"/>
    <w:rsid w:val="00106223"/>
    <w:rsid w:val="00106323"/>
    <w:rsid w:val="001067BB"/>
    <w:rsid w:val="00106C19"/>
    <w:rsid w:val="00106C33"/>
    <w:rsid w:val="00106C99"/>
    <w:rsid w:val="00106D6F"/>
    <w:rsid w:val="00106E95"/>
    <w:rsid w:val="00107306"/>
    <w:rsid w:val="001074DD"/>
    <w:rsid w:val="0010755E"/>
    <w:rsid w:val="001078C7"/>
    <w:rsid w:val="001101D4"/>
    <w:rsid w:val="0011062F"/>
    <w:rsid w:val="00111149"/>
    <w:rsid w:val="001111BE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3411"/>
    <w:rsid w:val="001137CE"/>
    <w:rsid w:val="0011438E"/>
    <w:rsid w:val="001143F8"/>
    <w:rsid w:val="001144F9"/>
    <w:rsid w:val="0011460E"/>
    <w:rsid w:val="00114D9C"/>
    <w:rsid w:val="0011597A"/>
    <w:rsid w:val="00115C2B"/>
    <w:rsid w:val="00115D4D"/>
    <w:rsid w:val="00115D81"/>
    <w:rsid w:val="001160B8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17D97"/>
    <w:rsid w:val="00117F07"/>
    <w:rsid w:val="00120006"/>
    <w:rsid w:val="001201C4"/>
    <w:rsid w:val="001202DC"/>
    <w:rsid w:val="0012039E"/>
    <w:rsid w:val="0012039F"/>
    <w:rsid w:val="001203C7"/>
    <w:rsid w:val="0012048B"/>
    <w:rsid w:val="001206B8"/>
    <w:rsid w:val="001208E5"/>
    <w:rsid w:val="00120E0A"/>
    <w:rsid w:val="00120F25"/>
    <w:rsid w:val="00120F74"/>
    <w:rsid w:val="0012118B"/>
    <w:rsid w:val="001217E0"/>
    <w:rsid w:val="00121866"/>
    <w:rsid w:val="0012188E"/>
    <w:rsid w:val="00121998"/>
    <w:rsid w:val="00121A5A"/>
    <w:rsid w:val="00121B00"/>
    <w:rsid w:val="00121DA7"/>
    <w:rsid w:val="00122359"/>
    <w:rsid w:val="0012283D"/>
    <w:rsid w:val="00122889"/>
    <w:rsid w:val="00122942"/>
    <w:rsid w:val="001229C5"/>
    <w:rsid w:val="00122B03"/>
    <w:rsid w:val="00122C75"/>
    <w:rsid w:val="0012305C"/>
    <w:rsid w:val="00123384"/>
    <w:rsid w:val="00123745"/>
    <w:rsid w:val="00123A62"/>
    <w:rsid w:val="001240D8"/>
    <w:rsid w:val="0012453A"/>
    <w:rsid w:val="00124597"/>
    <w:rsid w:val="00124736"/>
    <w:rsid w:val="001247C1"/>
    <w:rsid w:val="0012494D"/>
    <w:rsid w:val="00124AA0"/>
    <w:rsid w:val="00124BAC"/>
    <w:rsid w:val="00124DF3"/>
    <w:rsid w:val="00124EEF"/>
    <w:rsid w:val="00124F2E"/>
    <w:rsid w:val="00124F3A"/>
    <w:rsid w:val="001252AE"/>
    <w:rsid w:val="0012558C"/>
    <w:rsid w:val="00125673"/>
    <w:rsid w:val="00125753"/>
    <w:rsid w:val="001258A5"/>
    <w:rsid w:val="00125905"/>
    <w:rsid w:val="00125CA7"/>
    <w:rsid w:val="00125DA7"/>
    <w:rsid w:val="0012600D"/>
    <w:rsid w:val="00126133"/>
    <w:rsid w:val="0012630F"/>
    <w:rsid w:val="001266AA"/>
    <w:rsid w:val="001266D2"/>
    <w:rsid w:val="001269B3"/>
    <w:rsid w:val="00126B08"/>
    <w:rsid w:val="00126E04"/>
    <w:rsid w:val="001271BE"/>
    <w:rsid w:val="0012733D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236"/>
    <w:rsid w:val="00131479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0EB"/>
    <w:rsid w:val="00133304"/>
    <w:rsid w:val="001333A2"/>
    <w:rsid w:val="00133523"/>
    <w:rsid w:val="0013375E"/>
    <w:rsid w:val="00133B42"/>
    <w:rsid w:val="00133FE0"/>
    <w:rsid w:val="00133FFF"/>
    <w:rsid w:val="0013443B"/>
    <w:rsid w:val="0013467C"/>
    <w:rsid w:val="001349D3"/>
    <w:rsid w:val="00134CEC"/>
    <w:rsid w:val="00135473"/>
    <w:rsid w:val="00135537"/>
    <w:rsid w:val="001356DA"/>
    <w:rsid w:val="00135BE8"/>
    <w:rsid w:val="00135F9C"/>
    <w:rsid w:val="00135FA9"/>
    <w:rsid w:val="00136469"/>
    <w:rsid w:val="001368DD"/>
    <w:rsid w:val="00136A07"/>
    <w:rsid w:val="00136BE5"/>
    <w:rsid w:val="00136E62"/>
    <w:rsid w:val="00136EA3"/>
    <w:rsid w:val="00137091"/>
    <w:rsid w:val="00137228"/>
    <w:rsid w:val="0013740A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0EE1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355"/>
    <w:rsid w:val="0014452B"/>
    <w:rsid w:val="00144823"/>
    <w:rsid w:val="0014525C"/>
    <w:rsid w:val="0014526D"/>
    <w:rsid w:val="0014551A"/>
    <w:rsid w:val="001458F1"/>
    <w:rsid w:val="00145A0B"/>
    <w:rsid w:val="00145AA5"/>
    <w:rsid w:val="00146100"/>
    <w:rsid w:val="001462C3"/>
    <w:rsid w:val="00146509"/>
    <w:rsid w:val="001469DE"/>
    <w:rsid w:val="00146C24"/>
    <w:rsid w:val="00146C46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0EBB"/>
    <w:rsid w:val="001514D9"/>
    <w:rsid w:val="00151807"/>
    <w:rsid w:val="00151AF3"/>
    <w:rsid w:val="00151C30"/>
    <w:rsid w:val="00151DCE"/>
    <w:rsid w:val="001525CC"/>
    <w:rsid w:val="00152663"/>
    <w:rsid w:val="0015274F"/>
    <w:rsid w:val="0015277B"/>
    <w:rsid w:val="00152814"/>
    <w:rsid w:val="00152E04"/>
    <w:rsid w:val="00152EEF"/>
    <w:rsid w:val="001530CB"/>
    <w:rsid w:val="00153378"/>
    <w:rsid w:val="0015368B"/>
    <w:rsid w:val="00153772"/>
    <w:rsid w:val="00153811"/>
    <w:rsid w:val="00153931"/>
    <w:rsid w:val="00153D01"/>
    <w:rsid w:val="00153D66"/>
    <w:rsid w:val="00153E0E"/>
    <w:rsid w:val="00153F2C"/>
    <w:rsid w:val="00153FDA"/>
    <w:rsid w:val="00153FF6"/>
    <w:rsid w:val="00154305"/>
    <w:rsid w:val="001543BA"/>
    <w:rsid w:val="0015451E"/>
    <w:rsid w:val="0015452A"/>
    <w:rsid w:val="0015473B"/>
    <w:rsid w:val="001548DC"/>
    <w:rsid w:val="00154940"/>
    <w:rsid w:val="00154B5C"/>
    <w:rsid w:val="00154E30"/>
    <w:rsid w:val="001551B3"/>
    <w:rsid w:val="001552AD"/>
    <w:rsid w:val="0015535B"/>
    <w:rsid w:val="00155559"/>
    <w:rsid w:val="00155762"/>
    <w:rsid w:val="00155797"/>
    <w:rsid w:val="00155C47"/>
    <w:rsid w:val="00155D40"/>
    <w:rsid w:val="001562C6"/>
    <w:rsid w:val="00156752"/>
    <w:rsid w:val="0015735B"/>
    <w:rsid w:val="001573BA"/>
    <w:rsid w:val="0015798D"/>
    <w:rsid w:val="00157D3B"/>
    <w:rsid w:val="00157DDD"/>
    <w:rsid w:val="00157E43"/>
    <w:rsid w:val="00157E5C"/>
    <w:rsid w:val="00157F91"/>
    <w:rsid w:val="0016048D"/>
    <w:rsid w:val="00160490"/>
    <w:rsid w:val="001604CE"/>
    <w:rsid w:val="001606EB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7CE"/>
    <w:rsid w:val="0016183E"/>
    <w:rsid w:val="001618A7"/>
    <w:rsid w:val="00161CE6"/>
    <w:rsid w:val="0016201E"/>
    <w:rsid w:val="00162713"/>
    <w:rsid w:val="00162915"/>
    <w:rsid w:val="00162B66"/>
    <w:rsid w:val="00162D14"/>
    <w:rsid w:val="0016304D"/>
    <w:rsid w:val="001635C3"/>
    <w:rsid w:val="0016364A"/>
    <w:rsid w:val="00163A58"/>
    <w:rsid w:val="00163A71"/>
    <w:rsid w:val="00163C55"/>
    <w:rsid w:val="00163E61"/>
    <w:rsid w:val="00163FDB"/>
    <w:rsid w:val="001641D9"/>
    <w:rsid w:val="0016460B"/>
    <w:rsid w:val="00164A74"/>
    <w:rsid w:val="00164DED"/>
    <w:rsid w:val="00165119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795"/>
    <w:rsid w:val="00166923"/>
    <w:rsid w:val="00166F22"/>
    <w:rsid w:val="0016756D"/>
    <w:rsid w:val="0016792D"/>
    <w:rsid w:val="0016793B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0EF6"/>
    <w:rsid w:val="0017100F"/>
    <w:rsid w:val="0017146B"/>
    <w:rsid w:val="0017158F"/>
    <w:rsid w:val="00171986"/>
    <w:rsid w:val="00171B30"/>
    <w:rsid w:val="00171BBA"/>
    <w:rsid w:val="00171C6F"/>
    <w:rsid w:val="00171F6F"/>
    <w:rsid w:val="001722EC"/>
    <w:rsid w:val="001723E0"/>
    <w:rsid w:val="0017248E"/>
    <w:rsid w:val="00172535"/>
    <w:rsid w:val="001726D4"/>
    <w:rsid w:val="00172BF0"/>
    <w:rsid w:val="0017314A"/>
    <w:rsid w:val="001731BE"/>
    <w:rsid w:val="00173402"/>
    <w:rsid w:val="00173854"/>
    <w:rsid w:val="00173970"/>
    <w:rsid w:val="00173A32"/>
    <w:rsid w:val="00173ECA"/>
    <w:rsid w:val="0017408A"/>
    <w:rsid w:val="00174134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5D0"/>
    <w:rsid w:val="001756AB"/>
    <w:rsid w:val="001756AC"/>
    <w:rsid w:val="0017591B"/>
    <w:rsid w:val="00175B6C"/>
    <w:rsid w:val="00175BFA"/>
    <w:rsid w:val="00175C01"/>
    <w:rsid w:val="00175EC3"/>
    <w:rsid w:val="00175EEE"/>
    <w:rsid w:val="00176205"/>
    <w:rsid w:val="001762A6"/>
    <w:rsid w:val="00176402"/>
    <w:rsid w:val="00176625"/>
    <w:rsid w:val="0017663A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745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473"/>
    <w:rsid w:val="00182680"/>
    <w:rsid w:val="00182927"/>
    <w:rsid w:val="00182CAB"/>
    <w:rsid w:val="00182D1C"/>
    <w:rsid w:val="0018327C"/>
    <w:rsid w:val="001833EC"/>
    <w:rsid w:val="001836E5"/>
    <w:rsid w:val="00183C27"/>
    <w:rsid w:val="00183C55"/>
    <w:rsid w:val="00183C6D"/>
    <w:rsid w:val="00183D2F"/>
    <w:rsid w:val="00183D85"/>
    <w:rsid w:val="001840BD"/>
    <w:rsid w:val="001840C6"/>
    <w:rsid w:val="0018434C"/>
    <w:rsid w:val="001843E9"/>
    <w:rsid w:val="0018473D"/>
    <w:rsid w:val="00184CE6"/>
    <w:rsid w:val="001852C6"/>
    <w:rsid w:val="0018538C"/>
    <w:rsid w:val="0018543B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14E"/>
    <w:rsid w:val="00187375"/>
    <w:rsid w:val="001878D5"/>
    <w:rsid w:val="00190127"/>
    <w:rsid w:val="0019021F"/>
    <w:rsid w:val="00190481"/>
    <w:rsid w:val="0019049C"/>
    <w:rsid w:val="001904AF"/>
    <w:rsid w:val="0019068E"/>
    <w:rsid w:val="00190C33"/>
    <w:rsid w:val="00191216"/>
    <w:rsid w:val="00191547"/>
    <w:rsid w:val="0019200C"/>
    <w:rsid w:val="001920DC"/>
    <w:rsid w:val="00192366"/>
    <w:rsid w:val="001923A1"/>
    <w:rsid w:val="00192590"/>
    <w:rsid w:val="00192780"/>
    <w:rsid w:val="0019279A"/>
    <w:rsid w:val="001928FE"/>
    <w:rsid w:val="00192995"/>
    <w:rsid w:val="001929FB"/>
    <w:rsid w:val="0019345E"/>
    <w:rsid w:val="0019384A"/>
    <w:rsid w:val="00193B1C"/>
    <w:rsid w:val="00193B2C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C70"/>
    <w:rsid w:val="00194ED0"/>
    <w:rsid w:val="00194F81"/>
    <w:rsid w:val="00195014"/>
    <w:rsid w:val="001950D7"/>
    <w:rsid w:val="001956DD"/>
    <w:rsid w:val="00195B5F"/>
    <w:rsid w:val="00195E4D"/>
    <w:rsid w:val="0019623E"/>
    <w:rsid w:val="001962AA"/>
    <w:rsid w:val="001965C4"/>
    <w:rsid w:val="001967E5"/>
    <w:rsid w:val="00196E7B"/>
    <w:rsid w:val="00197472"/>
    <w:rsid w:val="001974A6"/>
    <w:rsid w:val="001977E1"/>
    <w:rsid w:val="00197BAA"/>
    <w:rsid w:val="00197BE1"/>
    <w:rsid w:val="001A04A6"/>
    <w:rsid w:val="001A0571"/>
    <w:rsid w:val="001A05D4"/>
    <w:rsid w:val="001A088A"/>
    <w:rsid w:val="001A0C2C"/>
    <w:rsid w:val="001A0EA0"/>
    <w:rsid w:val="001A0F64"/>
    <w:rsid w:val="001A0F79"/>
    <w:rsid w:val="001A0FC5"/>
    <w:rsid w:val="001A1368"/>
    <w:rsid w:val="001A1436"/>
    <w:rsid w:val="001A1B08"/>
    <w:rsid w:val="001A1C7D"/>
    <w:rsid w:val="001A23F3"/>
    <w:rsid w:val="001A2BA6"/>
    <w:rsid w:val="001A2BAB"/>
    <w:rsid w:val="001A2CB3"/>
    <w:rsid w:val="001A2CBB"/>
    <w:rsid w:val="001A2DBA"/>
    <w:rsid w:val="001A2EE7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4B5F"/>
    <w:rsid w:val="001A4DF9"/>
    <w:rsid w:val="001A4FC8"/>
    <w:rsid w:val="001A5247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6BE7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3A7"/>
    <w:rsid w:val="001B085F"/>
    <w:rsid w:val="001B09E7"/>
    <w:rsid w:val="001B0EC3"/>
    <w:rsid w:val="001B13AD"/>
    <w:rsid w:val="001B1697"/>
    <w:rsid w:val="001B1A81"/>
    <w:rsid w:val="001B22F8"/>
    <w:rsid w:val="001B27B5"/>
    <w:rsid w:val="001B27E7"/>
    <w:rsid w:val="001B3178"/>
    <w:rsid w:val="001B319E"/>
    <w:rsid w:val="001B3206"/>
    <w:rsid w:val="001B3691"/>
    <w:rsid w:val="001B36C3"/>
    <w:rsid w:val="001B3F6D"/>
    <w:rsid w:val="001B426C"/>
    <w:rsid w:val="001B45DF"/>
    <w:rsid w:val="001B4703"/>
    <w:rsid w:val="001B4BA2"/>
    <w:rsid w:val="001B4C02"/>
    <w:rsid w:val="001B4C11"/>
    <w:rsid w:val="001B56F0"/>
    <w:rsid w:val="001B58EA"/>
    <w:rsid w:val="001B5B0B"/>
    <w:rsid w:val="001B5B38"/>
    <w:rsid w:val="001B5FE1"/>
    <w:rsid w:val="001B60F9"/>
    <w:rsid w:val="001B6127"/>
    <w:rsid w:val="001B6601"/>
    <w:rsid w:val="001B6868"/>
    <w:rsid w:val="001B6B79"/>
    <w:rsid w:val="001B6DD4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03"/>
    <w:rsid w:val="001C02E7"/>
    <w:rsid w:val="001C0488"/>
    <w:rsid w:val="001C08D1"/>
    <w:rsid w:val="001C0959"/>
    <w:rsid w:val="001C0B5B"/>
    <w:rsid w:val="001C0FC2"/>
    <w:rsid w:val="001C1134"/>
    <w:rsid w:val="001C130E"/>
    <w:rsid w:val="001C1870"/>
    <w:rsid w:val="001C1987"/>
    <w:rsid w:val="001C1E01"/>
    <w:rsid w:val="001C22D3"/>
    <w:rsid w:val="001C25FC"/>
    <w:rsid w:val="001C2963"/>
    <w:rsid w:val="001C2EFB"/>
    <w:rsid w:val="001C3345"/>
    <w:rsid w:val="001C3741"/>
    <w:rsid w:val="001C380A"/>
    <w:rsid w:val="001C39F4"/>
    <w:rsid w:val="001C3B3F"/>
    <w:rsid w:val="001C3C37"/>
    <w:rsid w:val="001C4527"/>
    <w:rsid w:val="001C455C"/>
    <w:rsid w:val="001C48D2"/>
    <w:rsid w:val="001C4AAC"/>
    <w:rsid w:val="001C4CFA"/>
    <w:rsid w:val="001C4FBC"/>
    <w:rsid w:val="001C51A2"/>
    <w:rsid w:val="001C5256"/>
    <w:rsid w:val="001C5455"/>
    <w:rsid w:val="001C5742"/>
    <w:rsid w:val="001C5978"/>
    <w:rsid w:val="001C5A1B"/>
    <w:rsid w:val="001C63B5"/>
    <w:rsid w:val="001C6617"/>
    <w:rsid w:val="001C66CA"/>
    <w:rsid w:val="001C6B90"/>
    <w:rsid w:val="001C6D02"/>
    <w:rsid w:val="001C70E5"/>
    <w:rsid w:val="001C72CB"/>
    <w:rsid w:val="001C7527"/>
    <w:rsid w:val="001C77BC"/>
    <w:rsid w:val="001C7C30"/>
    <w:rsid w:val="001D016A"/>
    <w:rsid w:val="001D01A1"/>
    <w:rsid w:val="001D07B2"/>
    <w:rsid w:val="001D0E48"/>
    <w:rsid w:val="001D0EA2"/>
    <w:rsid w:val="001D0EC4"/>
    <w:rsid w:val="001D1175"/>
    <w:rsid w:val="001D11DA"/>
    <w:rsid w:val="001D124B"/>
    <w:rsid w:val="001D1563"/>
    <w:rsid w:val="001D15CD"/>
    <w:rsid w:val="001D17D5"/>
    <w:rsid w:val="001D1A59"/>
    <w:rsid w:val="001D1B36"/>
    <w:rsid w:val="001D1B3D"/>
    <w:rsid w:val="001D1EDC"/>
    <w:rsid w:val="001D2017"/>
    <w:rsid w:val="001D21CA"/>
    <w:rsid w:val="001D23BA"/>
    <w:rsid w:val="001D272C"/>
    <w:rsid w:val="001D27B3"/>
    <w:rsid w:val="001D29BC"/>
    <w:rsid w:val="001D2AA0"/>
    <w:rsid w:val="001D2F62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4B53"/>
    <w:rsid w:val="001D4E3D"/>
    <w:rsid w:val="001D540F"/>
    <w:rsid w:val="001D54D5"/>
    <w:rsid w:val="001D5655"/>
    <w:rsid w:val="001D5850"/>
    <w:rsid w:val="001D5AC6"/>
    <w:rsid w:val="001D5B12"/>
    <w:rsid w:val="001D5B13"/>
    <w:rsid w:val="001D680B"/>
    <w:rsid w:val="001D6BF1"/>
    <w:rsid w:val="001D7046"/>
    <w:rsid w:val="001D70B2"/>
    <w:rsid w:val="001D7187"/>
    <w:rsid w:val="001D7270"/>
    <w:rsid w:val="001D7302"/>
    <w:rsid w:val="001D78A3"/>
    <w:rsid w:val="001D7B0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91B"/>
    <w:rsid w:val="001E0A87"/>
    <w:rsid w:val="001E0B80"/>
    <w:rsid w:val="001E0E6A"/>
    <w:rsid w:val="001E11DE"/>
    <w:rsid w:val="001E1301"/>
    <w:rsid w:val="001E1609"/>
    <w:rsid w:val="001E1633"/>
    <w:rsid w:val="001E1B56"/>
    <w:rsid w:val="001E1ED0"/>
    <w:rsid w:val="001E21C4"/>
    <w:rsid w:val="001E2202"/>
    <w:rsid w:val="001E29DD"/>
    <w:rsid w:val="001E2A3C"/>
    <w:rsid w:val="001E2D32"/>
    <w:rsid w:val="001E31A0"/>
    <w:rsid w:val="001E3A07"/>
    <w:rsid w:val="001E3CEE"/>
    <w:rsid w:val="001E42A1"/>
    <w:rsid w:val="001E4365"/>
    <w:rsid w:val="001E448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06"/>
    <w:rsid w:val="001E5870"/>
    <w:rsid w:val="001E61F0"/>
    <w:rsid w:val="001E6544"/>
    <w:rsid w:val="001E6749"/>
    <w:rsid w:val="001E6C02"/>
    <w:rsid w:val="001E6E89"/>
    <w:rsid w:val="001E6EBB"/>
    <w:rsid w:val="001E7392"/>
    <w:rsid w:val="001E7697"/>
    <w:rsid w:val="001E7722"/>
    <w:rsid w:val="001E7729"/>
    <w:rsid w:val="001E7BD9"/>
    <w:rsid w:val="001E7D61"/>
    <w:rsid w:val="001F00F2"/>
    <w:rsid w:val="001F02CB"/>
    <w:rsid w:val="001F0533"/>
    <w:rsid w:val="001F05F8"/>
    <w:rsid w:val="001F0A31"/>
    <w:rsid w:val="001F0EE5"/>
    <w:rsid w:val="001F113E"/>
    <w:rsid w:val="001F1140"/>
    <w:rsid w:val="001F13D3"/>
    <w:rsid w:val="001F1405"/>
    <w:rsid w:val="001F1A1C"/>
    <w:rsid w:val="001F1B33"/>
    <w:rsid w:val="001F1B69"/>
    <w:rsid w:val="001F208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8B"/>
    <w:rsid w:val="001F4490"/>
    <w:rsid w:val="001F48EE"/>
    <w:rsid w:val="001F4A2B"/>
    <w:rsid w:val="001F4A6B"/>
    <w:rsid w:val="001F4D0C"/>
    <w:rsid w:val="001F4D3F"/>
    <w:rsid w:val="001F512A"/>
    <w:rsid w:val="001F5365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6D94"/>
    <w:rsid w:val="001F70FB"/>
    <w:rsid w:val="001F71AF"/>
    <w:rsid w:val="001F75B2"/>
    <w:rsid w:val="001F7FCF"/>
    <w:rsid w:val="002002F2"/>
    <w:rsid w:val="0020039A"/>
    <w:rsid w:val="002003E3"/>
    <w:rsid w:val="00200BC3"/>
    <w:rsid w:val="00200BD6"/>
    <w:rsid w:val="00200D65"/>
    <w:rsid w:val="00200F14"/>
    <w:rsid w:val="00201106"/>
    <w:rsid w:val="00201230"/>
    <w:rsid w:val="00201502"/>
    <w:rsid w:val="00201C90"/>
    <w:rsid w:val="00201E47"/>
    <w:rsid w:val="00201E5F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3F8A"/>
    <w:rsid w:val="00204691"/>
    <w:rsid w:val="002046FA"/>
    <w:rsid w:val="0020474D"/>
    <w:rsid w:val="00204763"/>
    <w:rsid w:val="00204B0C"/>
    <w:rsid w:val="00204B1E"/>
    <w:rsid w:val="00204BCD"/>
    <w:rsid w:val="00204E83"/>
    <w:rsid w:val="002053E4"/>
    <w:rsid w:val="002056AA"/>
    <w:rsid w:val="0020571B"/>
    <w:rsid w:val="00205812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66"/>
    <w:rsid w:val="00207479"/>
    <w:rsid w:val="00207B06"/>
    <w:rsid w:val="00207CB8"/>
    <w:rsid w:val="00207D7F"/>
    <w:rsid w:val="00207EF4"/>
    <w:rsid w:val="00207F12"/>
    <w:rsid w:val="0021006E"/>
    <w:rsid w:val="0021021C"/>
    <w:rsid w:val="0021029C"/>
    <w:rsid w:val="002102E6"/>
    <w:rsid w:val="0021057C"/>
    <w:rsid w:val="00210625"/>
    <w:rsid w:val="00210AC7"/>
    <w:rsid w:val="00210DB3"/>
    <w:rsid w:val="00211098"/>
    <w:rsid w:val="002110E7"/>
    <w:rsid w:val="0021142B"/>
    <w:rsid w:val="00211644"/>
    <w:rsid w:val="00211791"/>
    <w:rsid w:val="00211890"/>
    <w:rsid w:val="00211BE8"/>
    <w:rsid w:val="00211E6A"/>
    <w:rsid w:val="00211EB2"/>
    <w:rsid w:val="00211FCE"/>
    <w:rsid w:val="002120BD"/>
    <w:rsid w:val="00212790"/>
    <w:rsid w:val="0021288D"/>
    <w:rsid w:val="002129D2"/>
    <w:rsid w:val="00212A50"/>
    <w:rsid w:val="00212CD3"/>
    <w:rsid w:val="00213191"/>
    <w:rsid w:val="00213245"/>
    <w:rsid w:val="002133D3"/>
    <w:rsid w:val="00213493"/>
    <w:rsid w:val="0021384F"/>
    <w:rsid w:val="00213A79"/>
    <w:rsid w:val="00213AB4"/>
    <w:rsid w:val="00213BDA"/>
    <w:rsid w:val="00213E67"/>
    <w:rsid w:val="00213F1D"/>
    <w:rsid w:val="00213F76"/>
    <w:rsid w:val="0021412D"/>
    <w:rsid w:val="002144E8"/>
    <w:rsid w:val="00214702"/>
    <w:rsid w:val="00214748"/>
    <w:rsid w:val="00214809"/>
    <w:rsid w:val="00214FF5"/>
    <w:rsid w:val="00215342"/>
    <w:rsid w:val="002154CD"/>
    <w:rsid w:val="0021551A"/>
    <w:rsid w:val="002156A4"/>
    <w:rsid w:val="0021580A"/>
    <w:rsid w:val="0021580C"/>
    <w:rsid w:val="00215839"/>
    <w:rsid w:val="00215981"/>
    <w:rsid w:val="00215BD0"/>
    <w:rsid w:val="00215E1C"/>
    <w:rsid w:val="00215E2A"/>
    <w:rsid w:val="0021634A"/>
    <w:rsid w:val="002164DA"/>
    <w:rsid w:val="00216712"/>
    <w:rsid w:val="0021699A"/>
    <w:rsid w:val="00216B2C"/>
    <w:rsid w:val="00216D01"/>
    <w:rsid w:val="00216E71"/>
    <w:rsid w:val="002170EC"/>
    <w:rsid w:val="002171A7"/>
    <w:rsid w:val="0021730B"/>
    <w:rsid w:val="00217312"/>
    <w:rsid w:val="002176F3"/>
    <w:rsid w:val="0021792C"/>
    <w:rsid w:val="00217A67"/>
    <w:rsid w:val="00217B9D"/>
    <w:rsid w:val="00217BD8"/>
    <w:rsid w:val="00217BDE"/>
    <w:rsid w:val="00217C27"/>
    <w:rsid w:val="00217E18"/>
    <w:rsid w:val="0022006F"/>
    <w:rsid w:val="0022008C"/>
    <w:rsid w:val="002205B5"/>
    <w:rsid w:val="002205D4"/>
    <w:rsid w:val="00220645"/>
    <w:rsid w:val="002206C2"/>
    <w:rsid w:val="002206DA"/>
    <w:rsid w:val="002206F7"/>
    <w:rsid w:val="00220726"/>
    <w:rsid w:val="002207B1"/>
    <w:rsid w:val="002209B2"/>
    <w:rsid w:val="00220D7F"/>
    <w:rsid w:val="00220D8C"/>
    <w:rsid w:val="00220F42"/>
    <w:rsid w:val="0022102C"/>
    <w:rsid w:val="0022118B"/>
    <w:rsid w:val="0022124D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36E"/>
    <w:rsid w:val="00224965"/>
    <w:rsid w:val="00224C4B"/>
    <w:rsid w:val="00225213"/>
    <w:rsid w:val="00225737"/>
    <w:rsid w:val="00225786"/>
    <w:rsid w:val="00225941"/>
    <w:rsid w:val="00225B7B"/>
    <w:rsid w:val="00225B7E"/>
    <w:rsid w:val="00225D03"/>
    <w:rsid w:val="00225D32"/>
    <w:rsid w:val="00225EC1"/>
    <w:rsid w:val="002262AE"/>
    <w:rsid w:val="0022639F"/>
    <w:rsid w:val="002265F1"/>
    <w:rsid w:val="0022669E"/>
    <w:rsid w:val="00226B38"/>
    <w:rsid w:val="00226E45"/>
    <w:rsid w:val="0022735E"/>
    <w:rsid w:val="002273BA"/>
    <w:rsid w:val="0022762D"/>
    <w:rsid w:val="00227716"/>
    <w:rsid w:val="002278BE"/>
    <w:rsid w:val="00227A40"/>
    <w:rsid w:val="00227BF4"/>
    <w:rsid w:val="00227DEB"/>
    <w:rsid w:val="00227DF2"/>
    <w:rsid w:val="002302EF"/>
    <w:rsid w:val="00230B0F"/>
    <w:rsid w:val="00230C61"/>
    <w:rsid w:val="00231544"/>
    <w:rsid w:val="00231698"/>
    <w:rsid w:val="00231A71"/>
    <w:rsid w:val="00231A97"/>
    <w:rsid w:val="002320E8"/>
    <w:rsid w:val="00232181"/>
    <w:rsid w:val="002322EE"/>
    <w:rsid w:val="0023249E"/>
    <w:rsid w:val="00232636"/>
    <w:rsid w:val="00232AFE"/>
    <w:rsid w:val="00232B69"/>
    <w:rsid w:val="00232B89"/>
    <w:rsid w:val="0023345B"/>
    <w:rsid w:val="00233473"/>
    <w:rsid w:val="002337A5"/>
    <w:rsid w:val="00233A4F"/>
    <w:rsid w:val="00233B60"/>
    <w:rsid w:val="00233BDC"/>
    <w:rsid w:val="00233C4E"/>
    <w:rsid w:val="00233D1D"/>
    <w:rsid w:val="00233E0D"/>
    <w:rsid w:val="00233F52"/>
    <w:rsid w:val="00234074"/>
    <w:rsid w:val="002341D8"/>
    <w:rsid w:val="0023422E"/>
    <w:rsid w:val="002343EE"/>
    <w:rsid w:val="002343FF"/>
    <w:rsid w:val="002344FA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6EF"/>
    <w:rsid w:val="002359F4"/>
    <w:rsid w:val="00235A68"/>
    <w:rsid w:val="00235D5E"/>
    <w:rsid w:val="00235EED"/>
    <w:rsid w:val="002360DC"/>
    <w:rsid w:val="00236151"/>
    <w:rsid w:val="002361D6"/>
    <w:rsid w:val="00236288"/>
    <w:rsid w:val="002363C0"/>
    <w:rsid w:val="0023640F"/>
    <w:rsid w:val="00236524"/>
    <w:rsid w:val="002365DF"/>
    <w:rsid w:val="002367E8"/>
    <w:rsid w:val="00236D96"/>
    <w:rsid w:val="00236E3D"/>
    <w:rsid w:val="00236FB8"/>
    <w:rsid w:val="0023730E"/>
    <w:rsid w:val="00237527"/>
    <w:rsid w:val="00237973"/>
    <w:rsid w:val="00237C16"/>
    <w:rsid w:val="00237C8C"/>
    <w:rsid w:val="00237EF0"/>
    <w:rsid w:val="00240062"/>
    <w:rsid w:val="00240758"/>
    <w:rsid w:val="00240902"/>
    <w:rsid w:val="0024091C"/>
    <w:rsid w:val="00240C10"/>
    <w:rsid w:val="00240CFF"/>
    <w:rsid w:val="00240E75"/>
    <w:rsid w:val="00241356"/>
    <w:rsid w:val="002418A2"/>
    <w:rsid w:val="00241B1F"/>
    <w:rsid w:val="00241B2D"/>
    <w:rsid w:val="00241B73"/>
    <w:rsid w:val="00241C5C"/>
    <w:rsid w:val="00241E5E"/>
    <w:rsid w:val="0024217D"/>
    <w:rsid w:val="002421FE"/>
    <w:rsid w:val="00242217"/>
    <w:rsid w:val="0024231F"/>
    <w:rsid w:val="002424D1"/>
    <w:rsid w:val="002425C9"/>
    <w:rsid w:val="00242616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AA1"/>
    <w:rsid w:val="00244BF9"/>
    <w:rsid w:val="00244E24"/>
    <w:rsid w:val="00244F2E"/>
    <w:rsid w:val="00245146"/>
    <w:rsid w:val="00245169"/>
    <w:rsid w:val="002454DF"/>
    <w:rsid w:val="00245797"/>
    <w:rsid w:val="00245E4B"/>
    <w:rsid w:val="00245E95"/>
    <w:rsid w:val="00245EDE"/>
    <w:rsid w:val="002461D3"/>
    <w:rsid w:val="002461D5"/>
    <w:rsid w:val="00246281"/>
    <w:rsid w:val="00246708"/>
    <w:rsid w:val="00246764"/>
    <w:rsid w:val="00246BD4"/>
    <w:rsid w:val="00246D4A"/>
    <w:rsid w:val="00246DE7"/>
    <w:rsid w:val="00246DED"/>
    <w:rsid w:val="002471C7"/>
    <w:rsid w:val="002471F6"/>
    <w:rsid w:val="0024753A"/>
    <w:rsid w:val="00247549"/>
    <w:rsid w:val="00247932"/>
    <w:rsid w:val="00247BBC"/>
    <w:rsid w:val="00247C74"/>
    <w:rsid w:val="00247D90"/>
    <w:rsid w:val="00247FEE"/>
    <w:rsid w:val="00250004"/>
    <w:rsid w:val="00250255"/>
    <w:rsid w:val="00250855"/>
    <w:rsid w:val="00250897"/>
    <w:rsid w:val="00250943"/>
    <w:rsid w:val="00250B33"/>
    <w:rsid w:val="00250BCB"/>
    <w:rsid w:val="00250CA7"/>
    <w:rsid w:val="00250FDF"/>
    <w:rsid w:val="0025127C"/>
    <w:rsid w:val="00251430"/>
    <w:rsid w:val="002514B8"/>
    <w:rsid w:val="002515A4"/>
    <w:rsid w:val="002518CC"/>
    <w:rsid w:val="002518ED"/>
    <w:rsid w:val="00251936"/>
    <w:rsid w:val="00251AA8"/>
    <w:rsid w:val="00251FC2"/>
    <w:rsid w:val="00251FDD"/>
    <w:rsid w:val="0025227E"/>
    <w:rsid w:val="00252290"/>
    <w:rsid w:val="00252395"/>
    <w:rsid w:val="002523BA"/>
    <w:rsid w:val="002523DA"/>
    <w:rsid w:val="00252490"/>
    <w:rsid w:val="00252665"/>
    <w:rsid w:val="00252763"/>
    <w:rsid w:val="0025294D"/>
    <w:rsid w:val="002529C3"/>
    <w:rsid w:val="002529CE"/>
    <w:rsid w:val="00252A32"/>
    <w:rsid w:val="00252BBC"/>
    <w:rsid w:val="00252C52"/>
    <w:rsid w:val="00252CFD"/>
    <w:rsid w:val="00252F65"/>
    <w:rsid w:val="002531A2"/>
    <w:rsid w:val="00253498"/>
    <w:rsid w:val="002535D2"/>
    <w:rsid w:val="002535EA"/>
    <w:rsid w:val="002536BB"/>
    <w:rsid w:val="00253842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2"/>
    <w:rsid w:val="00255BF5"/>
    <w:rsid w:val="00255EEA"/>
    <w:rsid w:val="0025673C"/>
    <w:rsid w:val="00256791"/>
    <w:rsid w:val="00256D4A"/>
    <w:rsid w:val="00256F4D"/>
    <w:rsid w:val="00257261"/>
    <w:rsid w:val="002577D1"/>
    <w:rsid w:val="00257B5B"/>
    <w:rsid w:val="00257E60"/>
    <w:rsid w:val="00257F3E"/>
    <w:rsid w:val="00257FE9"/>
    <w:rsid w:val="00260073"/>
    <w:rsid w:val="0026055E"/>
    <w:rsid w:val="00260C30"/>
    <w:rsid w:val="00260D8B"/>
    <w:rsid w:val="00260EAA"/>
    <w:rsid w:val="00260FBF"/>
    <w:rsid w:val="002610A8"/>
    <w:rsid w:val="0026144B"/>
    <w:rsid w:val="002617AE"/>
    <w:rsid w:val="002619D8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2B5"/>
    <w:rsid w:val="0026347B"/>
    <w:rsid w:val="0026361B"/>
    <w:rsid w:val="00263944"/>
    <w:rsid w:val="00263B93"/>
    <w:rsid w:val="002643A0"/>
    <w:rsid w:val="002648A6"/>
    <w:rsid w:val="002650C7"/>
    <w:rsid w:val="0026526B"/>
    <w:rsid w:val="00265413"/>
    <w:rsid w:val="00265584"/>
    <w:rsid w:val="00265D4E"/>
    <w:rsid w:val="0026624D"/>
    <w:rsid w:val="0026643E"/>
    <w:rsid w:val="00266D0C"/>
    <w:rsid w:val="00267132"/>
    <w:rsid w:val="00267586"/>
    <w:rsid w:val="00267872"/>
    <w:rsid w:val="00267A91"/>
    <w:rsid w:val="00267A9B"/>
    <w:rsid w:val="00267BA3"/>
    <w:rsid w:val="00267C9D"/>
    <w:rsid w:val="00270230"/>
    <w:rsid w:val="00270238"/>
    <w:rsid w:val="0027046C"/>
    <w:rsid w:val="002704C8"/>
    <w:rsid w:val="002704F7"/>
    <w:rsid w:val="002705CC"/>
    <w:rsid w:val="0027070C"/>
    <w:rsid w:val="00270CFA"/>
    <w:rsid w:val="00270EBE"/>
    <w:rsid w:val="002712A4"/>
    <w:rsid w:val="00271A43"/>
    <w:rsid w:val="0027221C"/>
    <w:rsid w:val="00272300"/>
    <w:rsid w:val="0027235D"/>
    <w:rsid w:val="002723D0"/>
    <w:rsid w:val="00272574"/>
    <w:rsid w:val="0027257C"/>
    <w:rsid w:val="002725A2"/>
    <w:rsid w:val="002730A6"/>
    <w:rsid w:val="002732F0"/>
    <w:rsid w:val="0027330C"/>
    <w:rsid w:val="002734B1"/>
    <w:rsid w:val="00273738"/>
    <w:rsid w:val="00273860"/>
    <w:rsid w:val="00273A00"/>
    <w:rsid w:val="00273A8A"/>
    <w:rsid w:val="00273CA4"/>
    <w:rsid w:val="0027401E"/>
    <w:rsid w:val="00274035"/>
    <w:rsid w:val="0027405A"/>
    <w:rsid w:val="002740C5"/>
    <w:rsid w:val="002740DA"/>
    <w:rsid w:val="00274110"/>
    <w:rsid w:val="00274144"/>
    <w:rsid w:val="002741BE"/>
    <w:rsid w:val="002742AF"/>
    <w:rsid w:val="00274BFE"/>
    <w:rsid w:val="00274D6A"/>
    <w:rsid w:val="00274FC5"/>
    <w:rsid w:val="00274FF7"/>
    <w:rsid w:val="00275160"/>
    <w:rsid w:val="002752D6"/>
    <w:rsid w:val="0027546F"/>
    <w:rsid w:val="00275638"/>
    <w:rsid w:val="00275857"/>
    <w:rsid w:val="00275A96"/>
    <w:rsid w:val="00275B9A"/>
    <w:rsid w:val="00275F61"/>
    <w:rsid w:val="00275FBB"/>
    <w:rsid w:val="0027616E"/>
    <w:rsid w:val="002761D4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A11"/>
    <w:rsid w:val="00277D9A"/>
    <w:rsid w:val="00277F2D"/>
    <w:rsid w:val="00280116"/>
    <w:rsid w:val="00280549"/>
    <w:rsid w:val="00280608"/>
    <w:rsid w:val="00280709"/>
    <w:rsid w:val="00280807"/>
    <w:rsid w:val="00280A28"/>
    <w:rsid w:val="00280C86"/>
    <w:rsid w:val="0028162C"/>
    <w:rsid w:val="00281660"/>
    <w:rsid w:val="0028216C"/>
    <w:rsid w:val="0028271E"/>
    <w:rsid w:val="00282831"/>
    <w:rsid w:val="002828D7"/>
    <w:rsid w:val="00282A7E"/>
    <w:rsid w:val="00282B2A"/>
    <w:rsid w:val="00283131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DD1"/>
    <w:rsid w:val="00284F20"/>
    <w:rsid w:val="002858EF"/>
    <w:rsid w:val="00285AF1"/>
    <w:rsid w:val="00285D88"/>
    <w:rsid w:val="00285D99"/>
    <w:rsid w:val="00285E5E"/>
    <w:rsid w:val="00286159"/>
    <w:rsid w:val="00286880"/>
    <w:rsid w:val="00286D31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26"/>
    <w:rsid w:val="00287A89"/>
    <w:rsid w:val="00287CAB"/>
    <w:rsid w:val="00290135"/>
    <w:rsid w:val="00290974"/>
    <w:rsid w:val="00290988"/>
    <w:rsid w:val="00290C21"/>
    <w:rsid w:val="00290C70"/>
    <w:rsid w:val="00290F1F"/>
    <w:rsid w:val="00290F20"/>
    <w:rsid w:val="0029122F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3BD"/>
    <w:rsid w:val="002934E8"/>
    <w:rsid w:val="00293D54"/>
    <w:rsid w:val="00293E62"/>
    <w:rsid w:val="00293EB6"/>
    <w:rsid w:val="00294125"/>
    <w:rsid w:val="002941ED"/>
    <w:rsid w:val="00294458"/>
    <w:rsid w:val="00294518"/>
    <w:rsid w:val="00294629"/>
    <w:rsid w:val="002948B1"/>
    <w:rsid w:val="00294A13"/>
    <w:rsid w:val="00294A7D"/>
    <w:rsid w:val="00294B1B"/>
    <w:rsid w:val="00294DEC"/>
    <w:rsid w:val="00294FF7"/>
    <w:rsid w:val="00294FFA"/>
    <w:rsid w:val="002954A4"/>
    <w:rsid w:val="002955BB"/>
    <w:rsid w:val="00295993"/>
    <w:rsid w:val="00295DB3"/>
    <w:rsid w:val="0029602D"/>
    <w:rsid w:val="0029643C"/>
    <w:rsid w:val="00296496"/>
    <w:rsid w:val="00296680"/>
    <w:rsid w:val="00296771"/>
    <w:rsid w:val="00296BA7"/>
    <w:rsid w:val="0029710C"/>
    <w:rsid w:val="00297307"/>
    <w:rsid w:val="0029732F"/>
    <w:rsid w:val="00297624"/>
    <w:rsid w:val="002977FD"/>
    <w:rsid w:val="00297822"/>
    <w:rsid w:val="002978C6"/>
    <w:rsid w:val="00297BC2"/>
    <w:rsid w:val="00297D15"/>
    <w:rsid w:val="002A0170"/>
    <w:rsid w:val="002A0213"/>
    <w:rsid w:val="002A0312"/>
    <w:rsid w:val="002A03BF"/>
    <w:rsid w:val="002A0707"/>
    <w:rsid w:val="002A10FE"/>
    <w:rsid w:val="002A1329"/>
    <w:rsid w:val="002A15F4"/>
    <w:rsid w:val="002A161C"/>
    <w:rsid w:val="002A1959"/>
    <w:rsid w:val="002A1BBA"/>
    <w:rsid w:val="002A2055"/>
    <w:rsid w:val="002A266D"/>
    <w:rsid w:val="002A27AA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3EE6"/>
    <w:rsid w:val="002A44B5"/>
    <w:rsid w:val="002A4625"/>
    <w:rsid w:val="002A467C"/>
    <w:rsid w:val="002A48FF"/>
    <w:rsid w:val="002A4C69"/>
    <w:rsid w:val="002A4D2F"/>
    <w:rsid w:val="002A4F2E"/>
    <w:rsid w:val="002A5500"/>
    <w:rsid w:val="002A565A"/>
    <w:rsid w:val="002A5899"/>
    <w:rsid w:val="002A58EE"/>
    <w:rsid w:val="002A599C"/>
    <w:rsid w:val="002A5A8E"/>
    <w:rsid w:val="002A5C4E"/>
    <w:rsid w:val="002A5E04"/>
    <w:rsid w:val="002A5E8B"/>
    <w:rsid w:val="002A6180"/>
    <w:rsid w:val="002A62DD"/>
    <w:rsid w:val="002A6429"/>
    <w:rsid w:val="002A642B"/>
    <w:rsid w:val="002A6525"/>
    <w:rsid w:val="002A658D"/>
    <w:rsid w:val="002A6818"/>
    <w:rsid w:val="002A6CCC"/>
    <w:rsid w:val="002A7167"/>
    <w:rsid w:val="002A7556"/>
    <w:rsid w:val="002A7969"/>
    <w:rsid w:val="002B0434"/>
    <w:rsid w:val="002B052B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AAF"/>
    <w:rsid w:val="002B1EFD"/>
    <w:rsid w:val="002B20CD"/>
    <w:rsid w:val="002B2723"/>
    <w:rsid w:val="002B27A1"/>
    <w:rsid w:val="002B292A"/>
    <w:rsid w:val="002B292F"/>
    <w:rsid w:val="002B2A2C"/>
    <w:rsid w:val="002B33D7"/>
    <w:rsid w:val="002B3B3B"/>
    <w:rsid w:val="002B3C94"/>
    <w:rsid w:val="002B3D95"/>
    <w:rsid w:val="002B3F9C"/>
    <w:rsid w:val="002B40D6"/>
    <w:rsid w:val="002B40D8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5B"/>
    <w:rsid w:val="002B7DB5"/>
    <w:rsid w:val="002B7EC7"/>
    <w:rsid w:val="002C00C8"/>
    <w:rsid w:val="002C020F"/>
    <w:rsid w:val="002C0265"/>
    <w:rsid w:val="002C0435"/>
    <w:rsid w:val="002C06DD"/>
    <w:rsid w:val="002C0B8D"/>
    <w:rsid w:val="002C0C78"/>
    <w:rsid w:val="002C0D1E"/>
    <w:rsid w:val="002C0FEE"/>
    <w:rsid w:val="002C158D"/>
    <w:rsid w:val="002C16B6"/>
    <w:rsid w:val="002C16EB"/>
    <w:rsid w:val="002C1846"/>
    <w:rsid w:val="002C1939"/>
    <w:rsid w:val="002C2031"/>
    <w:rsid w:val="002C25CB"/>
    <w:rsid w:val="002C273C"/>
    <w:rsid w:val="002C2896"/>
    <w:rsid w:val="002C29C6"/>
    <w:rsid w:val="002C29EE"/>
    <w:rsid w:val="002C2E31"/>
    <w:rsid w:val="002C2ED6"/>
    <w:rsid w:val="002C2F4A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4F67"/>
    <w:rsid w:val="002C5163"/>
    <w:rsid w:val="002C525B"/>
    <w:rsid w:val="002C5689"/>
    <w:rsid w:val="002C56D6"/>
    <w:rsid w:val="002C56F1"/>
    <w:rsid w:val="002C5BE2"/>
    <w:rsid w:val="002C5CA6"/>
    <w:rsid w:val="002C5CE7"/>
    <w:rsid w:val="002C6077"/>
    <w:rsid w:val="002C61DB"/>
    <w:rsid w:val="002C6226"/>
    <w:rsid w:val="002C644E"/>
    <w:rsid w:val="002C64A8"/>
    <w:rsid w:val="002C65AB"/>
    <w:rsid w:val="002C65B6"/>
    <w:rsid w:val="002C6CA2"/>
    <w:rsid w:val="002C6D26"/>
    <w:rsid w:val="002C6F0A"/>
    <w:rsid w:val="002C705B"/>
    <w:rsid w:val="002C70F4"/>
    <w:rsid w:val="002C7145"/>
    <w:rsid w:val="002C72A6"/>
    <w:rsid w:val="002C72C3"/>
    <w:rsid w:val="002C750C"/>
    <w:rsid w:val="002C7BE1"/>
    <w:rsid w:val="002C7DA7"/>
    <w:rsid w:val="002C7DDF"/>
    <w:rsid w:val="002C7E94"/>
    <w:rsid w:val="002C7FD1"/>
    <w:rsid w:val="002D013D"/>
    <w:rsid w:val="002D026E"/>
    <w:rsid w:val="002D039F"/>
    <w:rsid w:val="002D0580"/>
    <w:rsid w:val="002D05CA"/>
    <w:rsid w:val="002D0685"/>
    <w:rsid w:val="002D0A57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194F"/>
    <w:rsid w:val="002D2003"/>
    <w:rsid w:val="002D2167"/>
    <w:rsid w:val="002D2274"/>
    <w:rsid w:val="002D2582"/>
    <w:rsid w:val="002D2793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3D8D"/>
    <w:rsid w:val="002D3F33"/>
    <w:rsid w:val="002D40CB"/>
    <w:rsid w:val="002D4166"/>
    <w:rsid w:val="002D46DA"/>
    <w:rsid w:val="002D4A06"/>
    <w:rsid w:val="002D4A63"/>
    <w:rsid w:val="002D4BE4"/>
    <w:rsid w:val="002D4D97"/>
    <w:rsid w:val="002D5161"/>
    <w:rsid w:val="002D5395"/>
    <w:rsid w:val="002D54A9"/>
    <w:rsid w:val="002D5671"/>
    <w:rsid w:val="002D5717"/>
    <w:rsid w:val="002D57DA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32"/>
    <w:rsid w:val="002D76BB"/>
    <w:rsid w:val="002D77D0"/>
    <w:rsid w:val="002D77EF"/>
    <w:rsid w:val="002D7A55"/>
    <w:rsid w:val="002D7E41"/>
    <w:rsid w:val="002E02CE"/>
    <w:rsid w:val="002E0463"/>
    <w:rsid w:val="002E050A"/>
    <w:rsid w:val="002E0630"/>
    <w:rsid w:val="002E07B0"/>
    <w:rsid w:val="002E0F36"/>
    <w:rsid w:val="002E1433"/>
    <w:rsid w:val="002E1489"/>
    <w:rsid w:val="002E1573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8F9"/>
    <w:rsid w:val="002E39E1"/>
    <w:rsid w:val="002E3A50"/>
    <w:rsid w:val="002E3C02"/>
    <w:rsid w:val="002E3CE2"/>
    <w:rsid w:val="002E40C0"/>
    <w:rsid w:val="002E415F"/>
    <w:rsid w:val="002E44A9"/>
    <w:rsid w:val="002E4B88"/>
    <w:rsid w:val="002E4EA0"/>
    <w:rsid w:val="002E4F41"/>
    <w:rsid w:val="002E4FF2"/>
    <w:rsid w:val="002E5025"/>
    <w:rsid w:val="002E5029"/>
    <w:rsid w:val="002E5718"/>
    <w:rsid w:val="002E57BE"/>
    <w:rsid w:val="002E5A2A"/>
    <w:rsid w:val="002E5B07"/>
    <w:rsid w:val="002E618B"/>
    <w:rsid w:val="002E62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6FC8"/>
    <w:rsid w:val="002E7284"/>
    <w:rsid w:val="002E78F1"/>
    <w:rsid w:val="002E7A1A"/>
    <w:rsid w:val="002E7A83"/>
    <w:rsid w:val="002E7DEB"/>
    <w:rsid w:val="002F0073"/>
    <w:rsid w:val="002F053E"/>
    <w:rsid w:val="002F0836"/>
    <w:rsid w:val="002F0981"/>
    <w:rsid w:val="002F0994"/>
    <w:rsid w:val="002F0999"/>
    <w:rsid w:val="002F0D2F"/>
    <w:rsid w:val="002F0EA7"/>
    <w:rsid w:val="002F1275"/>
    <w:rsid w:val="002F13D7"/>
    <w:rsid w:val="002F13DE"/>
    <w:rsid w:val="002F18B2"/>
    <w:rsid w:val="002F1C53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523"/>
    <w:rsid w:val="002F3A44"/>
    <w:rsid w:val="002F3D10"/>
    <w:rsid w:val="002F3F8F"/>
    <w:rsid w:val="002F459F"/>
    <w:rsid w:val="002F4629"/>
    <w:rsid w:val="002F465A"/>
    <w:rsid w:val="002F48DD"/>
    <w:rsid w:val="002F4BE5"/>
    <w:rsid w:val="002F4FD0"/>
    <w:rsid w:val="002F52B7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AFE"/>
    <w:rsid w:val="002F6B98"/>
    <w:rsid w:val="002F6C85"/>
    <w:rsid w:val="002F6D55"/>
    <w:rsid w:val="002F6ECF"/>
    <w:rsid w:val="002F7045"/>
    <w:rsid w:val="002F77E8"/>
    <w:rsid w:val="002F7C7D"/>
    <w:rsid w:val="002F7DF1"/>
    <w:rsid w:val="0030014C"/>
    <w:rsid w:val="003001DD"/>
    <w:rsid w:val="0030059F"/>
    <w:rsid w:val="00300899"/>
    <w:rsid w:val="00300CCB"/>
    <w:rsid w:val="00301215"/>
    <w:rsid w:val="003015C4"/>
    <w:rsid w:val="00301708"/>
    <w:rsid w:val="0030205B"/>
    <w:rsid w:val="00302218"/>
    <w:rsid w:val="00302395"/>
    <w:rsid w:val="00302411"/>
    <w:rsid w:val="00302FB4"/>
    <w:rsid w:val="00303304"/>
    <w:rsid w:val="0030346F"/>
    <w:rsid w:val="003034F5"/>
    <w:rsid w:val="0030352F"/>
    <w:rsid w:val="00304189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B19"/>
    <w:rsid w:val="00305F98"/>
    <w:rsid w:val="00306246"/>
    <w:rsid w:val="00306278"/>
    <w:rsid w:val="0030630A"/>
    <w:rsid w:val="00306424"/>
    <w:rsid w:val="0030642E"/>
    <w:rsid w:val="003065B2"/>
    <w:rsid w:val="0030663C"/>
    <w:rsid w:val="003066E0"/>
    <w:rsid w:val="00306743"/>
    <w:rsid w:val="00306DDB"/>
    <w:rsid w:val="00306E2C"/>
    <w:rsid w:val="00307040"/>
    <w:rsid w:val="003070A0"/>
    <w:rsid w:val="00307261"/>
    <w:rsid w:val="00307488"/>
    <w:rsid w:val="0030752C"/>
    <w:rsid w:val="00307553"/>
    <w:rsid w:val="00307586"/>
    <w:rsid w:val="00307BD7"/>
    <w:rsid w:val="00307C90"/>
    <w:rsid w:val="00307EF1"/>
    <w:rsid w:val="00310357"/>
    <w:rsid w:val="00310643"/>
    <w:rsid w:val="003106F7"/>
    <w:rsid w:val="00310A0E"/>
    <w:rsid w:val="00310B36"/>
    <w:rsid w:val="00310B96"/>
    <w:rsid w:val="00310C67"/>
    <w:rsid w:val="00310FAF"/>
    <w:rsid w:val="003112B0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2FFC"/>
    <w:rsid w:val="0031303C"/>
    <w:rsid w:val="003131C0"/>
    <w:rsid w:val="00313523"/>
    <w:rsid w:val="00313690"/>
    <w:rsid w:val="00313837"/>
    <w:rsid w:val="003138CD"/>
    <w:rsid w:val="00313943"/>
    <w:rsid w:val="00313C8E"/>
    <w:rsid w:val="00313E5A"/>
    <w:rsid w:val="00314116"/>
    <w:rsid w:val="0031418A"/>
    <w:rsid w:val="003143D0"/>
    <w:rsid w:val="00314791"/>
    <w:rsid w:val="00314A5B"/>
    <w:rsid w:val="00314A6A"/>
    <w:rsid w:val="00314B0F"/>
    <w:rsid w:val="00314C5A"/>
    <w:rsid w:val="00314D56"/>
    <w:rsid w:val="00314E8E"/>
    <w:rsid w:val="003155DB"/>
    <w:rsid w:val="00315843"/>
    <w:rsid w:val="003159F4"/>
    <w:rsid w:val="00315C54"/>
    <w:rsid w:val="00315D20"/>
    <w:rsid w:val="00315E0D"/>
    <w:rsid w:val="003160BE"/>
    <w:rsid w:val="0031610C"/>
    <w:rsid w:val="0031644A"/>
    <w:rsid w:val="00316595"/>
    <w:rsid w:val="003168F1"/>
    <w:rsid w:val="00316BA3"/>
    <w:rsid w:val="00316D35"/>
    <w:rsid w:val="00316F19"/>
    <w:rsid w:val="003170F2"/>
    <w:rsid w:val="00317706"/>
    <w:rsid w:val="00317813"/>
    <w:rsid w:val="003178E9"/>
    <w:rsid w:val="00317D03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8DF"/>
    <w:rsid w:val="00321934"/>
    <w:rsid w:val="00321DBC"/>
    <w:rsid w:val="00321FC8"/>
    <w:rsid w:val="00322154"/>
    <w:rsid w:val="00322162"/>
    <w:rsid w:val="0032220C"/>
    <w:rsid w:val="00322352"/>
    <w:rsid w:val="00322553"/>
    <w:rsid w:val="00322C8C"/>
    <w:rsid w:val="00322E17"/>
    <w:rsid w:val="0032307D"/>
    <w:rsid w:val="003230C9"/>
    <w:rsid w:val="003234C3"/>
    <w:rsid w:val="00323690"/>
    <w:rsid w:val="003237AA"/>
    <w:rsid w:val="00323DF1"/>
    <w:rsid w:val="00323E46"/>
    <w:rsid w:val="0032401B"/>
    <w:rsid w:val="00324297"/>
    <w:rsid w:val="00324377"/>
    <w:rsid w:val="003244B5"/>
    <w:rsid w:val="0032452F"/>
    <w:rsid w:val="003247D9"/>
    <w:rsid w:val="003248A2"/>
    <w:rsid w:val="0032505A"/>
    <w:rsid w:val="0032510E"/>
    <w:rsid w:val="00325111"/>
    <w:rsid w:val="00325681"/>
    <w:rsid w:val="00325802"/>
    <w:rsid w:val="0032597D"/>
    <w:rsid w:val="00325C97"/>
    <w:rsid w:val="003261E2"/>
    <w:rsid w:val="003262C5"/>
    <w:rsid w:val="00326364"/>
    <w:rsid w:val="00326663"/>
    <w:rsid w:val="003267EF"/>
    <w:rsid w:val="0032687B"/>
    <w:rsid w:val="00326A21"/>
    <w:rsid w:val="00326A90"/>
    <w:rsid w:val="00326EB6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AA"/>
    <w:rsid w:val="003311F9"/>
    <w:rsid w:val="00331213"/>
    <w:rsid w:val="003312FA"/>
    <w:rsid w:val="003314DC"/>
    <w:rsid w:val="003315EC"/>
    <w:rsid w:val="0033167B"/>
    <w:rsid w:val="00331748"/>
    <w:rsid w:val="00331CC0"/>
    <w:rsid w:val="003321C9"/>
    <w:rsid w:val="0033287E"/>
    <w:rsid w:val="0033291F"/>
    <w:rsid w:val="00332D15"/>
    <w:rsid w:val="00332D23"/>
    <w:rsid w:val="00332E9A"/>
    <w:rsid w:val="00332FF6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D9"/>
    <w:rsid w:val="003372F0"/>
    <w:rsid w:val="0033733C"/>
    <w:rsid w:val="0033739D"/>
    <w:rsid w:val="0033746E"/>
    <w:rsid w:val="00337519"/>
    <w:rsid w:val="00337522"/>
    <w:rsid w:val="003375D1"/>
    <w:rsid w:val="00337D20"/>
    <w:rsid w:val="00337E5B"/>
    <w:rsid w:val="00340248"/>
    <w:rsid w:val="003403D8"/>
    <w:rsid w:val="003405AF"/>
    <w:rsid w:val="00340613"/>
    <w:rsid w:val="003406B6"/>
    <w:rsid w:val="00340AC5"/>
    <w:rsid w:val="00340AFD"/>
    <w:rsid w:val="00340D71"/>
    <w:rsid w:val="00340F7F"/>
    <w:rsid w:val="003411B6"/>
    <w:rsid w:val="003414B8"/>
    <w:rsid w:val="003415AE"/>
    <w:rsid w:val="003415E8"/>
    <w:rsid w:val="00341683"/>
    <w:rsid w:val="0034191B"/>
    <w:rsid w:val="00341FCE"/>
    <w:rsid w:val="00342114"/>
    <w:rsid w:val="0034218E"/>
    <w:rsid w:val="003421AB"/>
    <w:rsid w:val="00342443"/>
    <w:rsid w:val="0034272A"/>
    <w:rsid w:val="00342B03"/>
    <w:rsid w:val="00343063"/>
    <w:rsid w:val="003433F1"/>
    <w:rsid w:val="00343876"/>
    <w:rsid w:val="003439A0"/>
    <w:rsid w:val="00343E75"/>
    <w:rsid w:val="00343F03"/>
    <w:rsid w:val="00344491"/>
    <w:rsid w:val="003444DB"/>
    <w:rsid w:val="00344545"/>
    <w:rsid w:val="0034460D"/>
    <w:rsid w:val="00344623"/>
    <w:rsid w:val="00344659"/>
    <w:rsid w:val="00344814"/>
    <w:rsid w:val="003448E3"/>
    <w:rsid w:val="00344C1D"/>
    <w:rsid w:val="00344CAC"/>
    <w:rsid w:val="00344DFC"/>
    <w:rsid w:val="00344EB9"/>
    <w:rsid w:val="0034541E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1EF"/>
    <w:rsid w:val="00346257"/>
    <w:rsid w:val="00346308"/>
    <w:rsid w:val="0034633E"/>
    <w:rsid w:val="00346864"/>
    <w:rsid w:val="003468D6"/>
    <w:rsid w:val="003469F5"/>
    <w:rsid w:val="00346A09"/>
    <w:rsid w:val="00346E38"/>
    <w:rsid w:val="00346EF9"/>
    <w:rsid w:val="00347017"/>
    <w:rsid w:val="003471C3"/>
    <w:rsid w:val="003474E8"/>
    <w:rsid w:val="003475C4"/>
    <w:rsid w:val="003475CF"/>
    <w:rsid w:val="0034767A"/>
    <w:rsid w:val="00347707"/>
    <w:rsid w:val="00347B3F"/>
    <w:rsid w:val="00347B8C"/>
    <w:rsid w:val="00347F0F"/>
    <w:rsid w:val="00350055"/>
    <w:rsid w:val="00350314"/>
    <w:rsid w:val="003503A1"/>
    <w:rsid w:val="003508F9"/>
    <w:rsid w:val="00350958"/>
    <w:rsid w:val="00350A26"/>
    <w:rsid w:val="00350B09"/>
    <w:rsid w:val="00350DDD"/>
    <w:rsid w:val="0035119E"/>
    <w:rsid w:val="003515A4"/>
    <w:rsid w:val="00351707"/>
    <w:rsid w:val="00351812"/>
    <w:rsid w:val="003518EB"/>
    <w:rsid w:val="00351A1B"/>
    <w:rsid w:val="00351A87"/>
    <w:rsid w:val="00351BD1"/>
    <w:rsid w:val="003520CE"/>
    <w:rsid w:val="003524BB"/>
    <w:rsid w:val="0035265C"/>
    <w:rsid w:val="003526A1"/>
    <w:rsid w:val="00352778"/>
    <w:rsid w:val="003529D6"/>
    <w:rsid w:val="003529FD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8E4"/>
    <w:rsid w:val="00354A25"/>
    <w:rsid w:val="00354D3D"/>
    <w:rsid w:val="00354D7F"/>
    <w:rsid w:val="00355051"/>
    <w:rsid w:val="00355103"/>
    <w:rsid w:val="003551D7"/>
    <w:rsid w:val="00355224"/>
    <w:rsid w:val="00355524"/>
    <w:rsid w:val="00355C1D"/>
    <w:rsid w:val="00355D2F"/>
    <w:rsid w:val="00355E86"/>
    <w:rsid w:val="0035619C"/>
    <w:rsid w:val="00356446"/>
    <w:rsid w:val="00356520"/>
    <w:rsid w:val="003567B5"/>
    <w:rsid w:val="003567DC"/>
    <w:rsid w:val="00356807"/>
    <w:rsid w:val="0035751C"/>
    <w:rsid w:val="0035765A"/>
    <w:rsid w:val="00357F84"/>
    <w:rsid w:val="00357FCD"/>
    <w:rsid w:val="00357FE5"/>
    <w:rsid w:val="003608B5"/>
    <w:rsid w:val="00360929"/>
    <w:rsid w:val="00360AD4"/>
    <w:rsid w:val="00360AFC"/>
    <w:rsid w:val="003615E5"/>
    <w:rsid w:val="00361926"/>
    <w:rsid w:val="00361F12"/>
    <w:rsid w:val="00362047"/>
    <w:rsid w:val="003620B1"/>
    <w:rsid w:val="00362258"/>
    <w:rsid w:val="00362320"/>
    <w:rsid w:val="003623CC"/>
    <w:rsid w:val="003624B6"/>
    <w:rsid w:val="00362753"/>
    <w:rsid w:val="00362919"/>
    <w:rsid w:val="00362C87"/>
    <w:rsid w:val="00362FEF"/>
    <w:rsid w:val="003631CA"/>
    <w:rsid w:val="0036333E"/>
    <w:rsid w:val="003639AA"/>
    <w:rsid w:val="00363CC8"/>
    <w:rsid w:val="00363FBB"/>
    <w:rsid w:val="003640CF"/>
    <w:rsid w:val="00364183"/>
    <w:rsid w:val="0036435A"/>
    <w:rsid w:val="0036451C"/>
    <w:rsid w:val="00364561"/>
    <w:rsid w:val="003645EF"/>
    <w:rsid w:val="00364870"/>
    <w:rsid w:val="00364957"/>
    <w:rsid w:val="0036498D"/>
    <w:rsid w:val="00364B6A"/>
    <w:rsid w:val="00364E68"/>
    <w:rsid w:val="00365045"/>
    <w:rsid w:val="00365161"/>
    <w:rsid w:val="00365369"/>
    <w:rsid w:val="00365464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579"/>
    <w:rsid w:val="00366E1A"/>
    <w:rsid w:val="0036705C"/>
    <w:rsid w:val="003671D4"/>
    <w:rsid w:val="003671D7"/>
    <w:rsid w:val="00367A46"/>
    <w:rsid w:val="00367B71"/>
    <w:rsid w:val="00367CA4"/>
    <w:rsid w:val="00370496"/>
    <w:rsid w:val="0037097C"/>
    <w:rsid w:val="00370A27"/>
    <w:rsid w:val="00370D3D"/>
    <w:rsid w:val="00371135"/>
    <w:rsid w:val="00371173"/>
    <w:rsid w:val="0037123A"/>
    <w:rsid w:val="003716F9"/>
    <w:rsid w:val="003717C3"/>
    <w:rsid w:val="00371938"/>
    <w:rsid w:val="00371996"/>
    <w:rsid w:val="00371BFC"/>
    <w:rsid w:val="00371CC7"/>
    <w:rsid w:val="00371E70"/>
    <w:rsid w:val="00372067"/>
    <w:rsid w:val="00372294"/>
    <w:rsid w:val="00372369"/>
    <w:rsid w:val="00372592"/>
    <w:rsid w:val="00372750"/>
    <w:rsid w:val="00372AF4"/>
    <w:rsid w:val="00372AFB"/>
    <w:rsid w:val="00372B29"/>
    <w:rsid w:val="00372C59"/>
    <w:rsid w:val="00372CC1"/>
    <w:rsid w:val="00373076"/>
    <w:rsid w:val="003730C9"/>
    <w:rsid w:val="003733AA"/>
    <w:rsid w:val="00373460"/>
    <w:rsid w:val="00373C03"/>
    <w:rsid w:val="00373E75"/>
    <w:rsid w:val="00374584"/>
    <w:rsid w:val="003747B4"/>
    <w:rsid w:val="003749C4"/>
    <w:rsid w:val="00374A47"/>
    <w:rsid w:val="00374BBA"/>
    <w:rsid w:val="00374BFA"/>
    <w:rsid w:val="00374C21"/>
    <w:rsid w:val="00374D27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AB9"/>
    <w:rsid w:val="00376DCA"/>
    <w:rsid w:val="00376DDE"/>
    <w:rsid w:val="003770A4"/>
    <w:rsid w:val="003772EF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7BB"/>
    <w:rsid w:val="003808B1"/>
    <w:rsid w:val="00380C1C"/>
    <w:rsid w:val="0038124D"/>
    <w:rsid w:val="003816BE"/>
    <w:rsid w:val="00381B96"/>
    <w:rsid w:val="00382217"/>
    <w:rsid w:val="00382403"/>
    <w:rsid w:val="003828E3"/>
    <w:rsid w:val="00383013"/>
    <w:rsid w:val="003831EE"/>
    <w:rsid w:val="0038366D"/>
    <w:rsid w:val="003836E9"/>
    <w:rsid w:val="00383743"/>
    <w:rsid w:val="00383777"/>
    <w:rsid w:val="003839D6"/>
    <w:rsid w:val="00383AF2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2"/>
    <w:rsid w:val="003875D8"/>
    <w:rsid w:val="003876B9"/>
    <w:rsid w:val="003876BB"/>
    <w:rsid w:val="0038771C"/>
    <w:rsid w:val="00387856"/>
    <w:rsid w:val="00387C52"/>
    <w:rsid w:val="00387D23"/>
    <w:rsid w:val="0039094F"/>
    <w:rsid w:val="00390C42"/>
    <w:rsid w:val="00390CE1"/>
    <w:rsid w:val="00390D3F"/>
    <w:rsid w:val="00390F39"/>
    <w:rsid w:val="00391624"/>
    <w:rsid w:val="00391872"/>
    <w:rsid w:val="00391CDD"/>
    <w:rsid w:val="00392009"/>
    <w:rsid w:val="0039211A"/>
    <w:rsid w:val="0039231A"/>
    <w:rsid w:val="00392376"/>
    <w:rsid w:val="00392511"/>
    <w:rsid w:val="00392DFC"/>
    <w:rsid w:val="0039332D"/>
    <w:rsid w:val="00393349"/>
    <w:rsid w:val="00393701"/>
    <w:rsid w:val="00393775"/>
    <w:rsid w:val="00393993"/>
    <w:rsid w:val="00393A65"/>
    <w:rsid w:val="00393C70"/>
    <w:rsid w:val="00393E22"/>
    <w:rsid w:val="003940BF"/>
    <w:rsid w:val="0039452B"/>
    <w:rsid w:val="003945A5"/>
    <w:rsid w:val="003946DC"/>
    <w:rsid w:val="00394CF3"/>
    <w:rsid w:val="00394D10"/>
    <w:rsid w:val="00394D45"/>
    <w:rsid w:val="00394DEB"/>
    <w:rsid w:val="00394E05"/>
    <w:rsid w:val="00394FA8"/>
    <w:rsid w:val="003950C1"/>
    <w:rsid w:val="003951F0"/>
    <w:rsid w:val="003951F2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6F8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0C8B"/>
    <w:rsid w:val="003A1053"/>
    <w:rsid w:val="003A1264"/>
    <w:rsid w:val="003A1385"/>
    <w:rsid w:val="003A1CB6"/>
    <w:rsid w:val="003A208F"/>
    <w:rsid w:val="003A22AB"/>
    <w:rsid w:val="003A23CF"/>
    <w:rsid w:val="003A265C"/>
    <w:rsid w:val="003A27E2"/>
    <w:rsid w:val="003A2C2A"/>
    <w:rsid w:val="003A2C98"/>
    <w:rsid w:val="003A2D70"/>
    <w:rsid w:val="003A3058"/>
    <w:rsid w:val="003A30E6"/>
    <w:rsid w:val="003A3272"/>
    <w:rsid w:val="003A32C8"/>
    <w:rsid w:val="003A3373"/>
    <w:rsid w:val="003A36A2"/>
    <w:rsid w:val="003A376B"/>
    <w:rsid w:val="003A39CF"/>
    <w:rsid w:val="003A3FD3"/>
    <w:rsid w:val="003A4003"/>
    <w:rsid w:val="003A40B6"/>
    <w:rsid w:val="003A43C6"/>
    <w:rsid w:val="003A4886"/>
    <w:rsid w:val="003A4A49"/>
    <w:rsid w:val="003A4BE1"/>
    <w:rsid w:val="003A4CE0"/>
    <w:rsid w:val="003A4F5B"/>
    <w:rsid w:val="003A5494"/>
    <w:rsid w:val="003A58F2"/>
    <w:rsid w:val="003A5D7A"/>
    <w:rsid w:val="003A60CF"/>
    <w:rsid w:val="003A6CD2"/>
    <w:rsid w:val="003A709A"/>
    <w:rsid w:val="003A70AC"/>
    <w:rsid w:val="003A7140"/>
    <w:rsid w:val="003A71F1"/>
    <w:rsid w:val="003A7225"/>
    <w:rsid w:val="003A726E"/>
    <w:rsid w:val="003A72CB"/>
    <w:rsid w:val="003A74AE"/>
    <w:rsid w:val="003A7866"/>
    <w:rsid w:val="003A7ADE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762"/>
    <w:rsid w:val="003B28FD"/>
    <w:rsid w:val="003B2905"/>
    <w:rsid w:val="003B2968"/>
    <w:rsid w:val="003B2B55"/>
    <w:rsid w:val="003B2CA1"/>
    <w:rsid w:val="003B3251"/>
    <w:rsid w:val="003B3295"/>
    <w:rsid w:val="003B3672"/>
    <w:rsid w:val="003B36BC"/>
    <w:rsid w:val="003B3B42"/>
    <w:rsid w:val="003B3B88"/>
    <w:rsid w:val="003B3D0D"/>
    <w:rsid w:val="003B403F"/>
    <w:rsid w:val="003B40BF"/>
    <w:rsid w:val="003B44B2"/>
    <w:rsid w:val="003B4673"/>
    <w:rsid w:val="003B47A9"/>
    <w:rsid w:val="003B4857"/>
    <w:rsid w:val="003B4BF7"/>
    <w:rsid w:val="003B4C6D"/>
    <w:rsid w:val="003B4FC1"/>
    <w:rsid w:val="003B4FDA"/>
    <w:rsid w:val="003B50C3"/>
    <w:rsid w:val="003B51F1"/>
    <w:rsid w:val="003B529B"/>
    <w:rsid w:val="003B5680"/>
    <w:rsid w:val="003B5837"/>
    <w:rsid w:val="003B58E6"/>
    <w:rsid w:val="003B5C8F"/>
    <w:rsid w:val="003B5E9F"/>
    <w:rsid w:val="003B619A"/>
    <w:rsid w:val="003B61F0"/>
    <w:rsid w:val="003B6768"/>
    <w:rsid w:val="003B6775"/>
    <w:rsid w:val="003B69F5"/>
    <w:rsid w:val="003B6F6A"/>
    <w:rsid w:val="003B71D4"/>
    <w:rsid w:val="003B7279"/>
    <w:rsid w:val="003B7753"/>
    <w:rsid w:val="003B78F5"/>
    <w:rsid w:val="003B7975"/>
    <w:rsid w:val="003C0149"/>
    <w:rsid w:val="003C019A"/>
    <w:rsid w:val="003C01DE"/>
    <w:rsid w:val="003C021A"/>
    <w:rsid w:val="003C0435"/>
    <w:rsid w:val="003C04FB"/>
    <w:rsid w:val="003C06A7"/>
    <w:rsid w:val="003C073A"/>
    <w:rsid w:val="003C077F"/>
    <w:rsid w:val="003C08E0"/>
    <w:rsid w:val="003C0C5C"/>
    <w:rsid w:val="003C0FA0"/>
    <w:rsid w:val="003C10F0"/>
    <w:rsid w:val="003C129F"/>
    <w:rsid w:val="003C13A2"/>
    <w:rsid w:val="003C14C9"/>
    <w:rsid w:val="003C1531"/>
    <w:rsid w:val="003C286D"/>
    <w:rsid w:val="003C2966"/>
    <w:rsid w:val="003C3416"/>
    <w:rsid w:val="003C3641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880"/>
    <w:rsid w:val="003C5A32"/>
    <w:rsid w:val="003C5BB5"/>
    <w:rsid w:val="003C604C"/>
    <w:rsid w:val="003C60E6"/>
    <w:rsid w:val="003C6798"/>
    <w:rsid w:val="003C67AE"/>
    <w:rsid w:val="003C67ED"/>
    <w:rsid w:val="003C6A3B"/>
    <w:rsid w:val="003C6AF5"/>
    <w:rsid w:val="003C6C2A"/>
    <w:rsid w:val="003C705F"/>
    <w:rsid w:val="003C7480"/>
    <w:rsid w:val="003C7563"/>
    <w:rsid w:val="003C7914"/>
    <w:rsid w:val="003C797A"/>
    <w:rsid w:val="003C7BD6"/>
    <w:rsid w:val="003C7D7C"/>
    <w:rsid w:val="003C7D8E"/>
    <w:rsid w:val="003C7E38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05"/>
    <w:rsid w:val="003D084A"/>
    <w:rsid w:val="003D0A33"/>
    <w:rsid w:val="003D0D21"/>
    <w:rsid w:val="003D0DE9"/>
    <w:rsid w:val="003D10A1"/>
    <w:rsid w:val="003D13AE"/>
    <w:rsid w:val="003D1410"/>
    <w:rsid w:val="003D189B"/>
    <w:rsid w:val="003D1903"/>
    <w:rsid w:val="003D1BFF"/>
    <w:rsid w:val="003D1D38"/>
    <w:rsid w:val="003D1EAC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473"/>
    <w:rsid w:val="003D3C52"/>
    <w:rsid w:val="003D3ECC"/>
    <w:rsid w:val="003D3F8B"/>
    <w:rsid w:val="003D3FB3"/>
    <w:rsid w:val="003D42C7"/>
    <w:rsid w:val="003D43A8"/>
    <w:rsid w:val="003D43D9"/>
    <w:rsid w:val="003D452E"/>
    <w:rsid w:val="003D46D7"/>
    <w:rsid w:val="003D4A64"/>
    <w:rsid w:val="003D4BCB"/>
    <w:rsid w:val="003D4BD6"/>
    <w:rsid w:val="003D4C62"/>
    <w:rsid w:val="003D4EB7"/>
    <w:rsid w:val="003D523E"/>
    <w:rsid w:val="003D525C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675"/>
    <w:rsid w:val="003D68B9"/>
    <w:rsid w:val="003D68E1"/>
    <w:rsid w:val="003D6ABE"/>
    <w:rsid w:val="003D6ACC"/>
    <w:rsid w:val="003D6B52"/>
    <w:rsid w:val="003D6BBA"/>
    <w:rsid w:val="003D6FA0"/>
    <w:rsid w:val="003D70D9"/>
    <w:rsid w:val="003D71C8"/>
    <w:rsid w:val="003D73E8"/>
    <w:rsid w:val="003D74B4"/>
    <w:rsid w:val="003D7B21"/>
    <w:rsid w:val="003D7EAA"/>
    <w:rsid w:val="003E0150"/>
    <w:rsid w:val="003E01C9"/>
    <w:rsid w:val="003E0BC3"/>
    <w:rsid w:val="003E1244"/>
    <w:rsid w:val="003E1BF3"/>
    <w:rsid w:val="003E20E4"/>
    <w:rsid w:val="003E21B6"/>
    <w:rsid w:val="003E2239"/>
    <w:rsid w:val="003E2253"/>
    <w:rsid w:val="003E231D"/>
    <w:rsid w:val="003E2380"/>
    <w:rsid w:val="003E250C"/>
    <w:rsid w:val="003E26C0"/>
    <w:rsid w:val="003E286A"/>
    <w:rsid w:val="003E287F"/>
    <w:rsid w:val="003E2A10"/>
    <w:rsid w:val="003E2C86"/>
    <w:rsid w:val="003E2DDE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AF4"/>
    <w:rsid w:val="003E3B8B"/>
    <w:rsid w:val="003E3C59"/>
    <w:rsid w:val="003E4155"/>
    <w:rsid w:val="003E428A"/>
    <w:rsid w:val="003E44FF"/>
    <w:rsid w:val="003E4743"/>
    <w:rsid w:val="003E4BC9"/>
    <w:rsid w:val="003E4CCE"/>
    <w:rsid w:val="003E4CD0"/>
    <w:rsid w:val="003E4DF2"/>
    <w:rsid w:val="003E58A2"/>
    <w:rsid w:val="003E5A42"/>
    <w:rsid w:val="003E5CA3"/>
    <w:rsid w:val="003E660F"/>
    <w:rsid w:val="003E6682"/>
    <w:rsid w:val="003E670E"/>
    <w:rsid w:val="003E6D50"/>
    <w:rsid w:val="003E6DB6"/>
    <w:rsid w:val="003E7852"/>
    <w:rsid w:val="003E7AAE"/>
    <w:rsid w:val="003E7B46"/>
    <w:rsid w:val="003E7D96"/>
    <w:rsid w:val="003F010B"/>
    <w:rsid w:val="003F01E8"/>
    <w:rsid w:val="003F02BA"/>
    <w:rsid w:val="003F0307"/>
    <w:rsid w:val="003F0853"/>
    <w:rsid w:val="003F09AA"/>
    <w:rsid w:val="003F0B95"/>
    <w:rsid w:val="003F0D5B"/>
    <w:rsid w:val="003F0EDA"/>
    <w:rsid w:val="003F0F4A"/>
    <w:rsid w:val="003F1073"/>
    <w:rsid w:val="003F17D3"/>
    <w:rsid w:val="003F1B4F"/>
    <w:rsid w:val="003F1B86"/>
    <w:rsid w:val="003F1C4B"/>
    <w:rsid w:val="003F1C61"/>
    <w:rsid w:val="003F1F02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7C4"/>
    <w:rsid w:val="003F3EB7"/>
    <w:rsid w:val="003F4459"/>
    <w:rsid w:val="003F45B8"/>
    <w:rsid w:val="003F4673"/>
    <w:rsid w:val="003F477B"/>
    <w:rsid w:val="003F4C29"/>
    <w:rsid w:val="003F4DB8"/>
    <w:rsid w:val="003F4FE8"/>
    <w:rsid w:val="003F5296"/>
    <w:rsid w:val="003F5304"/>
    <w:rsid w:val="003F5688"/>
    <w:rsid w:val="003F5DF7"/>
    <w:rsid w:val="003F5E5C"/>
    <w:rsid w:val="003F63C8"/>
    <w:rsid w:val="003F6591"/>
    <w:rsid w:val="003F6649"/>
    <w:rsid w:val="003F6827"/>
    <w:rsid w:val="003F6B71"/>
    <w:rsid w:val="003F6B8D"/>
    <w:rsid w:val="003F6C77"/>
    <w:rsid w:val="003F6D43"/>
    <w:rsid w:val="003F6EE4"/>
    <w:rsid w:val="003F700F"/>
    <w:rsid w:val="003F7104"/>
    <w:rsid w:val="003F7534"/>
    <w:rsid w:val="003F774F"/>
    <w:rsid w:val="003F779D"/>
    <w:rsid w:val="003F78B7"/>
    <w:rsid w:val="003F7914"/>
    <w:rsid w:val="003F7B76"/>
    <w:rsid w:val="003F7CB4"/>
    <w:rsid w:val="003F7F66"/>
    <w:rsid w:val="0040036C"/>
    <w:rsid w:val="00400435"/>
    <w:rsid w:val="0040074F"/>
    <w:rsid w:val="00400E6B"/>
    <w:rsid w:val="00401054"/>
    <w:rsid w:val="0040129B"/>
    <w:rsid w:val="004015BB"/>
    <w:rsid w:val="0040191B"/>
    <w:rsid w:val="00401940"/>
    <w:rsid w:val="00401A1E"/>
    <w:rsid w:val="00401D36"/>
    <w:rsid w:val="00401EC0"/>
    <w:rsid w:val="00402166"/>
    <w:rsid w:val="00402226"/>
    <w:rsid w:val="004023E6"/>
    <w:rsid w:val="00402413"/>
    <w:rsid w:val="00402843"/>
    <w:rsid w:val="004028C8"/>
    <w:rsid w:val="004029FB"/>
    <w:rsid w:val="00402D95"/>
    <w:rsid w:val="00402EE7"/>
    <w:rsid w:val="0040317D"/>
    <w:rsid w:val="00403491"/>
    <w:rsid w:val="00403C36"/>
    <w:rsid w:val="00403DD9"/>
    <w:rsid w:val="0040411B"/>
    <w:rsid w:val="00404417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BEF"/>
    <w:rsid w:val="00405E06"/>
    <w:rsid w:val="00405E5A"/>
    <w:rsid w:val="00406070"/>
    <w:rsid w:val="0040614B"/>
    <w:rsid w:val="004064EF"/>
    <w:rsid w:val="004066BF"/>
    <w:rsid w:val="004067EC"/>
    <w:rsid w:val="00406A2E"/>
    <w:rsid w:val="00406E3A"/>
    <w:rsid w:val="00406E4C"/>
    <w:rsid w:val="00407225"/>
    <w:rsid w:val="00407C75"/>
    <w:rsid w:val="00407E1E"/>
    <w:rsid w:val="00407E48"/>
    <w:rsid w:val="00407FA4"/>
    <w:rsid w:val="00410235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AF5"/>
    <w:rsid w:val="00411D84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0F4"/>
    <w:rsid w:val="004151FB"/>
    <w:rsid w:val="00415477"/>
    <w:rsid w:val="00415498"/>
    <w:rsid w:val="004159B0"/>
    <w:rsid w:val="00415AA9"/>
    <w:rsid w:val="00415B10"/>
    <w:rsid w:val="00415C3B"/>
    <w:rsid w:val="00415D39"/>
    <w:rsid w:val="00415EC3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1A42E"/>
    <w:rsid w:val="0042036F"/>
    <w:rsid w:val="004210E0"/>
    <w:rsid w:val="00421170"/>
    <w:rsid w:val="00421219"/>
    <w:rsid w:val="00421568"/>
    <w:rsid w:val="004215E9"/>
    <w:rsid w:val="00421810"/>
    <w:rsid w:val="004218A6"/>
    <w:rsid w:val="00421AB1"/>
    <w:rsid w:val="00421D09"/>
    <w:rsid w:val="00421D1B"/>
    <w:rsid w:val="00421FCD"/>
    <w:rsid w:val="00421FFB"/>
    <w:rsid w:val="004221A5"/>
    <w:rsid w:val="004229AE"/>
    <w:rsid w:val="00422CD0"/>
    <w:rsid w:val="004231DC"/>
    <w:rsid w:val="0042330F"/>
    <w:rsid w:val="004235C8"/>
    <w:rsid w:val="0042361D"/>
    <w:rsid w:val="0042366D"/>
    <w:rsid w:val="0042373B"/>
    <w:rsid w:val="00423998"/>
    <w:rsid w:val="00423AA0"/>
    <w:rsid w:val="00423AD1"/>
    <w:rsid w:val="00423E0E"/>
    <w:rsid w:val="00423E86"/>
    <w:rsid w:val="004242B5"/>
    <w:rsid w:val="00424460"/>
    <w:rsid w:val="0042454E"/>
    <w:rsid w:val="0042466E"/>
    <w:rsid w:val="004246F1"/>
    <w:rsid w:val="00424792"/>
    <w:rsid w:val="00424795"/>
    <w:rsid w:val="0042497A"/>
    <w:rsid w:val="004249E0"/>
    <w:rsid w:val="00424CF8"/>
    <w:rsid w:val="00424EB8"/>
    <w:rsid w:val="00424EBF"/>
    <w:rsid w:val="00424F5D"/>
    <w:rsid w:val="00425163"/>
    <w:rsid w:val="0042518B"/>
    <w:rsid w:val="00425267"/>
    <w:rsid w:val="004252BD"/>
    <w:rsid w:val="00425334"/>
    <w:rsid w:val="004253F4"/>
    <w:rsid w:val="0042555A"/>
    <w:rsid w:val="004259D0"/>
    <w:rsid w:val="00425A5E"/>
    <w:rsid w:val="00425B78"/>
    <w:rsid w:val="00425D5E"/>
    <w:rsid w:val="00425EC3"/>
    <w:rsid w:val="00425F76"/>
    <w:rsid w:val="004263B7"/>
    <w:rsid w:val="004263EC"/>
    <w:rsid w:val="00426409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8D"/>
    <w:rsid w:val="004301F5"/>
    <w:rsid w:val="00430206"/>
    <w:rsid w:val="004303C1"/>
    <w:rsid w:val="004304F1"/>
    <w:rsid w:val="0043069B"/>
    <w:rsid w:val="0043070F"/>
    <w:rsid w:val="0043072E"/>
    <w:rsid w:val="004307E2"/>
    <w:rsid w:val="00430A30"/>
    <w:rsid w:val="00430ABB"/>
    <w:rsid w:val="00430B90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B2"/>
    <w:rsid w:val="004322DA"/>
    <w:rsid w:val="00432645"/>
    <w:rsid w:val="004326C6"/>
    <w:rsid w:val="00432AAB"/>
    <w:rsid w:val="00432B3E"/>
    <w:rsid w:val="00432D09"/>
    <w:rsid w:val="00432D34"/>
    <w:rsid w:val="0043302E"/>
    <w:rsid w:val="00433091"/>
    <w:rsid w:val="0043315A"/>
    <w:rsid w:val="00433256"/>
    <w:rsid w:val="0043341C"/>
    <w:rsid w:val="004336D0"/>
    <w:rsid w:val="00433C86"/>
    <w:rsid w:val="00433F93"/>
    <w:rsid w:val="00434126"/>
    <w:rsid w:val="00434134"/>
    <w:rsid w:val="0043418E"/>
    <w:rsid w:val="00434236"/>
    <w:rsid w:val="0043457D"/>
    <w:rsid w:val="004346C0"/>
    <w:rsid w:val="004347BB"/>
    <w:rsid w:val="00434A03"/>
    <w:rsid w:val="00434B80"/>
    <w:rsid w:val="00434CC2"/>
    <w:rsid w:val="00435006"/>
    <w:rsid w:val="004352C1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AEE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3A2"/>
    <w:rsid w:val="00440632"/>
    <w:rsid w:val="004407E3"/>
    <w:rsid w:val="00440863"/>
    <w:rsid w:val="00440950"/>
    <w:rsid w:val="00440967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2FDA"/>
    <w:rsid w:val="004431A6"/>
    <w:rsid w:val="004432A7"/>
    <w:rsid w:val="004432B1"/>
    <w:rsid w:val="00443ECC"/>
    <w:rsid w:val="00443FBB"/>
    <w:rsid w:val="004440E2"/>
    <w:rsid w:val="00444131"/>
    <w:rsid w:val="0044418A"/>
    <w:rsid w:val="0044443D"/>
    <w:rsid w:val="0044451F"/>
    <w:rsid w:val="004445F4"/>
    <w:rsid w:val="0044469F"/>
    <w:rsid w:val="00444870"/>
    <w:rsid w:val="004449A6"/>
    <w:rsid w:val="00444A2F"/>
    <w:rsid w:val="00444C10"/>
    <w:rsid w:val="004450E7"/>
    <w:rsid w:val="004457E0"/>
    <w:rsid w:val="004458CB"/>
    <w:rsid w:val="004459DD"/>
    <w:rsid w:val="00445AD3"/>
    <w:rsid w:val="00445AF4"/>
    <w:rsid w:val="00445E50"/>
    <w:rsid w:val="00445F11"/>
    <w:rsid w:val="0044619B"/>
    <w:rsid w:val="004462FE"/>
    <w:rsid w:val="00446472"/>
    <w:rsid w:val="0044672C"/>
    <w:rsid w:val="004469ED"/>
    <w:rsid w:val="00446CB1"/>
    <w:rsid w:val="00447077"/>
    <w:rsid w:val="004471E4"/>
    <w:rsid w:val="004473C8"/>
    <w:rsid w:val="004473DF"/>
    <w:rsid w:val="004475F3"/>
    <w:rsid w:val="004475FC"/>
    <w:rsid w:val="00447A32"/>
    <w:rsid w:val="00447E61"/>
    <w:rsid w:val="00447F80"/>
    <w:rsid w:val="00447F89"/>
    <w:rsid w:val="004501CE"/>
    <w:rsid w:val="004504AC"/>
    <w:rsid w:val="004508F3"/>
    <w:rsid w:val="00450CAE"/>
    <w:rsid w:val="00450CFA"/>
    <w:rsid w:val="00450D2C"/>
    <w:rsid w:val="00450EE7"/>
    <w:rsid w:val="00451068"/>
    <w:rsid w:val="004512D4"/>
    <w:rsid w:val="0045136C"/>
    <w:rsid w:val="004513A9"/>
    <w:rsid w:val="004513BF"/>
    <w:rsid w:val="0045145E"/>
    <w:rsid w:val="00451536"/>
    <w:rsid w:val="004519A1"/>
    <w:rsid w:val="00451E38"/>
    <w:rsid w:val="00452241"/>
    <w:rsid w:val="0045224F"/>
    <w:rsid w:val="004523D8"/>
    <w:rsid w:val="00452635"/>
    <w:rsid w:val="004526A9"/>
    <w:rsid w:val="004528F7"/>
    <w:rsid w:val="0045291C"/>
    <w:rsid w:val="00452A0C"/>
    <w:rsid w:val="00452C45"/>
    <w:rsid w:val="00452C60"/>
    <w:rsid w:val="00452CEB"/>
    <w:rsid w:val="0045324A"/>
    <w:rsid w:val="0045329B"/>
    <w:rsid w:val="004533F9"/>
    <w:rsid w:val="00453554"/>
    <w:rsid w:val="00453991"/>
    <w:rsid w:val="00453BC7"/>
    <w:rsid w:val="00453CB1"/>
    <w:rsid w:val="00453EEF"/>
    <w:rsid w:val="00453FC4"/>
    <w:rsid w:val="00454217"/>
    <w:rsid w:val="004542DA"/>
    <w:rsid w:val="00454542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C2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0CC"/>
    <w:rsid w:val="004572F8"/>
    <w:rsid w:val="0045794A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4D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829"/>
    <w:rsid w:val="00462C64"/>
    <w:rsid w:val="00462C89"/>
    <w:rsid w:val="00462DEB"/>
    <w:rsid w:val="00462EDC"/>
    <w:rsid w:val="0046303E"/>
    <w:rsid w:val="0046308F"/>
    <w:rsid w:val="00463183"/>
    <w:rsid w:val="004635EC"/>
    <w:rsid w:val="004639C8"/>
    <w:rsid w:val="00463CB0"/>
    <w:rsid w:val="0046401C"/>
    <w:rsid w:val="004641FB"/>
    <w:rsid w:val="00464388"/>
    <w:rsid w:val="004645B9"/>
    <w:rsid w:val="00464841"/>
    <w:rsid w:val="00464A64"/>
    <w:rsid w:val="00464EDD"/>
    <w:rsid w:val="004650C2"/>
    <w:rsid w:val="00465380"/>
    <w:rsid w:val="004654E3"/>
    <w:rsid w:val="00465BAE"/>
    <w:rsid w:val="00465D2E"/>
    <w:rsid w:val="00465DBB"/>
    <w:rsid w:val="00465E00"/>
    <w:rsid w:val="00465F29"/>
    <w:rsid w:val="00465F74"/>
    <w:rsid w:val="0046654C"/>
    <w:rsid w:val="00466563"/>
    <w:rsid w:val="004668EF"/>
    <w:rsid w:val="00466CB7"/>
    <w:rsid w:val="00466DC3"/>
    <w:rsid w:val="00466EE1"/>
    <w:rsid w:val="004670EB"/>
    <w:rsid w:val="004672D6"/>
    <w:rsid w:val="004674E4"/>
    <w:rsid w:val="004676B5"/>
    <w:rsid w:val="004678E3"/>
    <w:rsid w:val="00467CBB"/>
    <w:rsid w:val="0047009E"/>
    <w:rsid w:val="00470105"/>
    <w:rsid w:val="00470120"/>
    <w:rsid w:val="0047041F"/>
    <w:rsid w:val="00470668"/>
    <w:rsid w:val="00470839"/>
    <w:rsid w:val="004711B1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8B1"/>
    <w:rsid w:val="00473D1B"/>
    <w:rsid w:val="0047444B"/>
    <w:rsid w:val="00474910"/>
    <w:rsid w:val="00474A67"/>
    <w:rsid w:val="00474ACB"/>
    <w:rsid w:val="00474C81"/>
    <w:rsid w:val="00474DDE"/>
    <w:rsid w:val="00474F25"/>
    <w:rsid w:val="00474F2F"/>
    <w:rsid w:val="004750DF"/>
    <w:rsid w:val="0047568A"/>
    <w:rsid w:val="00475A34"/>
    <w:rsid w:val="00475AC8"/>
    <w:rsid w:val="00475D34"/>
    <w:rsid w:val="00475F6E"/>
    <w:rsid w:val="004762DF"/>
    <w:rsid w:val="00476943"/>
    <w:rsid w:val="00476A49"/>
    <w:rsid w:val="00476A63"/>
    <w:rsid w:val="00476DB9"/>
    <w:rsid w:val="00477201"/>
    <w:rsid w:val="00477579"/>
    <w:rsid w:val="0047768C"/>
    <w:rsid w:val="004777DB"/>
    <w:rsid w:val="00477ABF"/>
    <w:rsid w:val="00477E84"/>
    <w:rsid w:val="00477EC5"/>
    <w:rsid w:val="00477F2D"/>
    <w:rsid w:val="00477FCC"/>
    <w:rsid w:val="00480682"/>
    <w:rsid w:val="004806A3"/>
    <w:rsid w:val="004806F8"/>
    <w:rsid w:val="004808C0"/>
    <w:rsid w:val="00480959"/>
    <w:rsid w:val="004809AE"/>
    <w:rsid w:val="00480B1D"/>
    <w:rsid w:val="00480BFD"/>
    <w:rsid w:val="00481084"/>
    <w:rsid w:val="00481173"/>
    <w:rsid w:val="0048137A"/>
    <w:rsid w:val="004815F9"/>
    <w:rsid w:val="00481726"/>
    <w:rsid w:val="004819E1"/>
    <w:rsid w:val="00481AF2"/>
    <w:rsid w:val="00481C75"/>
    <w:rsid w:val="00481EA4"/>
    <w:rsid w:val="00481F33"/>
    <w:rsid w:val="0048224F"/>
    <w:rsid w:val="00482274"/>
    <w:rsid w:val="0048237C"/>
    <w:rsid w:val="004823B1"/>
    <w:rsid w:val="004823C6"/>
    <w:rsid w:val="004823D1"/>
    <w:rsid w:val="00482718"/>
    <w:rsid w:val="00482A05"/>
    <w:rsid w:val="00482B97"/>
    <w:rsid w:val="00482CC4"/>
    <w:rsid w:val="00482DBC"/>
    <w:rsid w:val="00482EA5"/>
    <w:rsid w:val="00482EBE"/>
    <w:rsid w:val="00482EF0"/>
    <w:rsid w:val="00482FE8"/>
    <w:rsid w:val="004831A8"/>
    <w:rsid w:val="004833F1"/>
    <w:rsid w:val="004834D9"/>
    <w:rsid w:val="00483B18"/>
    <w:rsid w:val="00483D76"/>
    <w:rsid w:val="00484031"/>
    <w:rsid w:val="0048407C"/>
    <w:rsid w:val="00484087"/>
    <w:rsid w:val="00484754"/>
    <w:rsid w:val="0048479F"/>
    <w:rsid w:val="00484928"/>
    <w:rsid w:val="0048496E"/>
    <w:rsid w:val="00484D3E"/>
    <w:rsid w:val="00484D56"/>
    <w:rsid w:val="00484EF3"/>
    <w:rsid w:val="004852B3"/>
    <w:rsid w:val="0048556F"/>
    <w:rsid w:val="004855C4"/>
    <w:rsid w:val="004858D2"/>
    <w:rsid w:val="00485923"/>
    <w:rsid w:val="00485993"/>
    <w:rsid w:val="00485A8C"/>
    <w:rsid w:val="00485C8D"/>
    <w:rsid w:val="00485C9D"/>
    <w:rsid w:val="0048610C"/>
    <w:rsid w:val="0048612E"/>
    <w:rsid w:val="0048613D"/>
    <w:rsid w:val="004863C7"/>
    <w:rsid w:val="0048653E"/>
    <w:rsid w:val="0048659D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87C27"/>
    <w:rsid w:val="00487FFD"/>
    <w:rsid w:val="0049062A"/>
    <w:rsid w:val="004908B5"/>
    <w:rsid w:val="00490B0B"/>
    <w:rsid w:val="00490B6D"/>
    <w:rsid w:val="00490D9F"/>
    <w:rsid w:val="00490FA4"/>
    <w:rsid w:val="00491034"/>
    <w:rsid w:val="004915FD"/>
    <w:rsid w:val="00491782"/>
    <w:rsid w:val="004917C4"/>
    <w:rsid w:val="00491D55"/>
    <w:rsid w:val="00491D71"/>
    <w:rsid w:val="00491E82"/>
    <w:rsid w:val="00491F73"/>
    <w:rsid w:val="00492102"/>
    <w:rsid w:val="00492215"/>
    <w:rsid w:val="004925E3"/>
    <w:rsid w:val="00492A2A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DA3"/>
    <w:rsid w:val="00493DEA"/>
    <w:rsid w:val="00493F63"/>
    <w:rsid w:val="00493F69"/>
    <w:rsid w:val="00494485"/>
    <w:rsid w:val="00494538"/>
    <w:rsid w:val="004946BA"/>
    <w:rsid w:val="00494AE8"/>
    <w:rsid w:val="00495388"/>
    <w:rsid w:val="004953E2"/>
    <w:rsid w:val="0049543D"/>
    <w:rsid w:val="004956F7"/>
    <w:rsid w:val="00495870"/>
    <w:rsid w:val="00495BC3"/>
    <w:rsid w:val="00495CE5"/>
    <w:rsid w:val="00495E5D"/>
    <w:rsid w:val="00496082"/>
    <w:rsid w:val="004961D9"/>
    <w:rsid w:val="00496282"/>
    <w:rsid w:val="00496419"/>
    <w:rsid w:val="00496547"/>
    <w:rsid w:val="00496603"/>
    <w:rsid w:val="00496756"/>
    <w:rsid w:val="00496865"/>
    <w:rsid w:val="00496A5A"/>
    <w:rsid w:val="00496B0F"/>
    <w:rsid w:val="00496B25"/>
    <w:rsid w:val="00496BC0"/>
    <w:rsid w:val="00496C44"/>
    <w:rsid w:val="00496DE1"/>
    <w:rsid w:val="0049727D"/>
    <w:rsid w:val="004974AD"/>
    <w:rsid w:val="004977DE"/>
    <w:rsid w:val="004A0133"/>
    <w:rsid w:val="004A0188"/>
    <w:rsid w:val="004A0278"/>
    <w:rsid w:val="004A0554"/>
    <w:rsid w:val="004A058D"/>
    <w:rsid w:val="004A0852"/>
    <w:rsid w:val="004A08F9"/>
    <w:rsid w:val="004A0A79"/>
    <w:rsid w:val="004A109F"/>
    <w:rsid w:val="004A112A"/>
    <w:rsid w:val="004A11FE"/>
    <w:rsid w:val="004A136E"/>
    <w:rsid w:val="004A13DB"/>
    <w:rsid w:val="004A14C4"/>
    <w:rsid w:val="004A15DE"/>
    <w:rsid w:val="004A1D8F"/>
    <w:rsid w:val="004A1E27"/>
    <w:rsid w:val="004A1E7A"/>
    <w:rsid w:val="004A207F"/>
    <w:rsid w:val="004A20E9"/>
    <w:rsid w:val="004A211A"/>
    <w:rsid w:val="004A23BA"/>
    <w:rsid w:val="004A2583"/>
    <w:rsid w:val="004A2ACC"/>
    <w:rsid w:val="004A2C72"/>
    <w:rsid w:val="004A2CEB"/>
    <w:rsid w:val="004A2EA2"/>
    <w:rsid w:val="004A2FD6"/>
    <w:rsid w:val="004A316A"/>
    <w:rsid w:val="004A35E5"/>
    <w:rsid w:val="004A3887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741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5FDA"/>
    <w:rsid w:val="004A6105"/>
    <w:rsid w:val="004A6404"/>
    <w:rsid w:val="004A6985"/>
    <w:rsid w:val="004A6B5F"/>
    <w:rsid w:val="004A6C24"/>
    <w:rsid w:val="004A706C"/>
    <w:rsid w:val="004A70FF"/>
    <w:rsid w:val="004A72E8"/>
    <w:rsid w:val="004A7787"/>
    <w:rsid w:val="004A7B11"/>
    <w:rsid w:val="004A7BAE"/>
    <w:rsid w:val="004A7CF6"/>
    <w:rsid w:val="004A7EBD"/>
    <w:rsid w:val="004B01BA"/>
    <w:rsid w:val="004B060B"/>
    <w:rsid w:val="004B0A3F"/>
    <w:rsid w:val="004B0C66"/>
    <w:rsid w:val="004B0D3A"/>
    <w:rsid w:val="004B0E4D"/>
    <w:rsid w:val="004B10E8"/>
    <w:rsid w:val="004B1171"/>
    <w:rsid w:val="004B1172"/>
    <w:rsid w:val="004B121A"/>
    <w:rsid w:val="004B1448"/>
    <w:rsid w:val="004B163A"/>
    <w:rsid w:val="004B16DD"/>
    <w:rsid w:val="004B1F1A"/>
    <w:rsid w:val="004B1FC0"/>
    <w:rsid w:val="004B2127"/>
    <w:rsid w:val="004B21BE"/>
    <w:rsid w:val="004B226B"/>
    <w:rsid w:val="004B2A65"/>
    <w:rsid w:val="004B2ADD"/>
    <w:rsid w:val="004B2BA9"/>
    <w:rsid w:val="004B2C6C"/>
    <w:rsid w:val="004B2D20"/>
    <w:rsid w:val="004B304A"/>
    <w:rsid w:val="004B3094"/>
    <w:rsid w:val="004B3202"/>
    <w:rsid w:val="004B3356"/>
    <w:rsid w:val="004B382F"/>
    <w:rsid w:val="004B3AC6"/>
    <w:rsid w:val="004B3ECD"/>
    <w:rsid w:val="004B3FFF"/>
    <w:rsid w:val="004B411F"/>
    <w:rsid w:val="004B4167"/>
    <w:rsid w:val="004B421A"/>
    <w:rsid w:val="004B45E1"/>
    <w:rsid w:val="004B47FF"/>
    <w:rsid w:val="004B4D43"/>
    <w:rsid w:val="004B4DAD"/>
    <w:rsid w:val="004B526A"/>
    <w:rsid w:val="004B5BA4"/>
    <w:rsid w:val="004B5F71"/>
    <w:rsid w:val="004B6009"/>
    <w:rsid w:val="004B66D6"/>
    <w:rsid w:val="004B6887"/>
    <w:rsid w:val="004B6ADA"/>
    <w:rsid w:val="004B7527"/>
    <w:rsid w:val="004B7569"/>
    <w:rsid w:val="004B7744"/>
    <w:rsid w:val="004C0850"/>
    <w:rsid w:val="004C08C2"/>
    <w:rsid w:val="004C0E5B"/>
    <w:rsid w:val="004C0F51"/>
    <w:rsid w:val="004C12AA"/>
    <w:rsid w:val="004C134D"/>
    <w:rsid w:val="004C1DB5"/>
    <w:rsid w:val="004C1E8E"/>
    <w:rsid w:val="004C24C7"/>
    <w:rsid w:val="004C25C6"/>
    <w:rsid w:val="004C26EB"/>
    <w:rsid w:val="004C2936"/>
    <w:rsid w:val="004C2964"/>
    <w:rsid w:val="004C2A06"/>
    <w:rsid w:val="004C3175"/>
    <w:rsid w:val="004C3372"/>
    <w:rsid w:val="004C3420"/>
    <w:rsid w:val="004C39CB"/>
    <w:rsid w:val="004C3DAF"/>
    <w:rsid w:val="004C415E"/>
    <w:rsid w:val="004C41CE"/>
    <w:rsid w:val="004C4BAD"/>
    <w:rsid w:val="004C4C01"/>
    <w:rsid w:val="004C50EF"/>
    <w:rsid w:val="004C541B"/>
    <w:rsid w:val="004C5468"/>
    <w:rsid w:val="004C54B1"/>
    <w:rsid w:val="004C5672"/>
    <w:rsid w:val="004C5697"/>
    <w:rsid w:val="004C5740"/>
    <w:rsid w:val="004C5A95"/>
    <w:rsid w:val="004C5CA1"/>
    <w:rsid w:val="004C6059"/>
    <w:rsid w:val="004C62E2"/>
    <w:rsid w:val="004C65B7"/>
    <w:rsid w:val="004C67A8"/>
    <w:rsid w:val="004C67C3"/>
    <w:rsid w:val="004C6F27"/>
    <w:rsid w:val="004C6F8B"/>
    <w:rsid w:val="004C7398"/>
    <w:rsid w:val="004C76FE"/>
    <w:rsid w:val="004C77AC"/>
    <w:rsid w:val="004C791D"/>
    <w:rsid w:val="004C7986"/>
    <w:rsid w:val="004C7A66"/>
    <w:rsid w:val="004C7B32"/>
    <w:rsid w:val="004D00FA"/>
    <w:rsid w:val="004D0566"/>
    <w:rsid w:val="004D0858"/>
    <w:rsid w:val="004D0AC4"/>
    <w:rsid w:val="004D0D20"/>
    <w:rsid w:val="004D108A"/>
    <w:rsid w:val="004D1173"/>
    <w:rsid w:val="004D1428"/>
    <w:rsid w:val="004D1520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04"/>
    <w:rsid w:val="004D3938"/>
    <w:rsid w:val="004D3BAD"/>
    <w:rsid w:val="004D3DFA"/>
    <w:rsid w:val="004D3E66"/>
    <w:rsid w:val="004D40F8"/>
    <w:rsid w:val="004D422E"/>
    <w:rsid w:val="004D4269"/>
    <w:rsid w:val="004D4A9A"/>
    <w:rsid w:val="004D4BCD"/>
    <w:rsid w:val="004D4CDB"/>
    <w:rsid w:val="004D4CDC"/>
    <w:rsid w:val="004D55A3"/>
    <w:rsid w:val="004D59FC"/>
    <w:rsid w:val="004D5C7B"/>
    <w:rsid w:val="004D5D5A"/>
    <w:rsid w:val="004D5DCF"/>
    <w:rsid w:val="004D5E1A"/>
    <w:rsid w:val="004D5F43"/>
    <w:rsid w:val="004D5F4C"/>
    <w:rsid w:val="004D5FDD"/>
    <w:rsid w:val="004D6251"/>
    <w:rsid w:val="004D6364"/>
    <w:rsid w:val="004D6645"/>
    <w:rsid w:val="004D68B9"/>
    <w:rsid w:val="004D6B04"/>
    <w:rsid w:val="004D6C3F"/>
    <w:rsid w:val="004D6EC2"/>
    <w:rsid w:val="004D6EE1"/>
    <w:rsid w:val="004D73E7"/>
    <w:rsid w:val="004D7617"/>
    <w:rsid w:val="004D76D6"/>
    <w:rsid w:val="004D7A19"/>
    <w:rsid w:val="004D7F87"/>
    <w:rsid w:val="004D7FB1"/>
    <w:rsid w:val="004E0109"/>
    <w:rsid w:val="004E043C"/>
    <w:rsid w:val="004E0750"/>
    <w:rsid w:val="004E0866"/>
    <w:rsid w:val="004E0B03"/>
    <w:rsid w:val="004E1150"/>
    <w:rsid w:val="004E17C7"/>
    <w:rsid w:val="004E191B"/>
    <w:rsid w:val="004E1D09"/>
    <w:rsid w:val="004E2021"/>
    <w:rsid w:val="004E2269"/>
    <w:rsid w:val="004E230D"/>
    <w:rsid w:val="004E2392"/>
    <w:rsid w:val="004E24C1"/>
    <w:rsid w:val="004E2A15"/>
    <w:rsid w:val="004E2B53"/>
    <w:rsid w:val="004E2CA3"/>
    <w:rsid w:val="004E2DC7"/>
    <w:rsid w:val="004E2E0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58A"/>
    <w:rsid w:val="004E6948"/>
    <w:rsid w:val="004E6BA4"/>
    <w:rsid w:val="004E6CC3"/>
    <w:rsid w:val="004E6D36"/>
    <w:rsid w:val="004E70F4"/>
    <w:rsid w:val="004E73B7"/>
    <w:rsid w:val="004E77C8"/>
    <w:rsid w:val="004E77FF"/>
    <w:rsid w:val="004E7ABF"/>
    <w:rsid w:val="004E7B16"/>
    <w:rsid w:val="004F00C4"/>
    <w:rsid w:val="004F0838"/>
    <w:rsid w:val="004F0ACB"/>
    <w:rsid w:val="004F0CB2"/>
    <w:rsid w:val="004F0D58"/>
    <w:rsid w:val="004F11B3"/>
    <w:rsid w:val="004F12A5"/>
    <w:rsid w:val="004F13E5"/>
    <w:rsid w:val="004F1504"/>
    <w:rsid w:val="004F1930"/>
    <w:rsid w:val="004F1E1D"/>
    <w:rsid w:val="004F1EE0"/>
    <w:rsid w:val="004F20A8"/>
    <w:rsid w:val="004F22CC"/>
    <w:rsid w:val="004F287E"/>
    <w:rsid w:val="004F29AD"/>
    <w:rsid w:val="004F2CFD"/>
    <w:rsid w:val="004F2D02"/>
    <w:rsid w:val="004F2DAB"/>
    <w:rsid w:val="004F3243"/>
    <w:rsid w:val="004F3262"/>
    <w:rsid w:val="004F3291"/>
    <w:rsid w:val="004F3846"/>
    <w:rsid w:val="004F388E"/>
    <w:rsid w:val="004F3930"/>
    <w:rsid w:val="004F3AF8"/>
    <w:rsid w:val="004F3BF6"/>
    <w:rsid w:val="004F40A5"/>
    <w:rsid w:val="004F4103"/>
    <w:rsid w:val="004F4190"/>
    <w:rsid w:val="004F4531"/>
    <w:rsid w:val="004F46CE"/>
    <w:rsid w:val="004F475B"/>
    <w:rsid w:val="004F4CF3"/>
    <w:rsid w:val="004F4D4A"/>
    <w:rsid w:val="004F4F1F"/>
    <w:rsid w:val="004F4F75"/>
    <w:rsid w:val="004F5063"/>
    <w:rsid w:val="004F5327"/>
    <w:rsid w:val="004F558C"/>
    <w:rsid w:val="004F558E"/>
    <w:rsid w:val="004F5B07"/>
    <w:rsid w:val="004F5B2C"/>
    <w:rsid w:val="004F5C31"/>
    <w:rsid w:val="004F5E24"/>
    <w:rsid w:val="004F5FAD"/>
    <w:rsid w:val="004F606E"/>
    <w:rsid w:val="004F6169"/>
    <w:rsid w:val="004F6229"/>
    <w:rsid w:val="004F6384"/>
    <w:rsid w:val="004F6537"/>
    <w:rsid w:val="004F6548"/>
    <w:rsid w:val="004F65EE"/>
    <w:rsid w:val="004F669F"/>
    <w:rsid w:val="004F670E"/>
    <w:rsid w:val="004F6808"/>
    <w:rsid w:val="004F6A12"/>
    <w:rsid w:val="004F6AE3"/>
    <w:rsid w:val="004F6B09"/>
    <w:rsid w:val="004F6B56"/>
    <w:rsid w:val="004F6C42"/>
    <w:rsid w:val="004F6C98"/>
    <w:rsid w:val="004F6ECC"/>
    <w:rsid w:val="004F6ED0"/>
    <w:rsid w:val="004F71DD"/>
    <w:rsid w:val="004F75DD"/>
    <w:rsid w:val="004F75E7"/>
    <w:rsid w:val="004F7A82"/>
    <w:rsid w:val="004F7E37"/>
    <w:rsid w:val="00500019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0BE8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3E5"/>
    <w:rsid w:val="0050374D"/>
    <w:rsid w:val="005037D0"/>
    <w:rsid w:val="00503885"/>
    <w:rsid w:val="005039E5"/>
    <w:rsid w:val="00503CDB"/>
    <w:rsid w:val="00503F56"/>
    <w:rsid w:val="00504049"/>
    <w:rsid w:val="0050409E"/>
    <w:rsid w:val="005040CB"/>
    <w:rsid w:val="0050436B"/>
    <w:rsid w:val="00504636"/>
    <w:rsid w:val="00504862"/>
    <w:rsid w:val="00504915"/>
    <w:rsid w:val="0050492A"/>
    <w:rsid w:val="00504C1A"/>
    <w:rsid w:val="00504DB4"/>
    <w:rsid w:val="005052DB"/>
    <w:rsid w:val="00505503"/>
    <w:rsid w:val="00505522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07DE5"/>
    <w:rsid w:val="0051028D"/>
    <w:rsid w:val="005104AB"/>
    <w:rsid w:val="00510538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7E4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38A1"/>
    <w:rsid w:val="00514148"/>
    <w:rsid w:val="005141C4"/>
    <w:rsid w:val="00514217"/>
    <w:rsid w:val="00514234"/>
    <w:rsid w:val="00514AFD"/>
    <w:rsid w:val="00514CFA"/>
    <w:rsid w:val="00514D7F"/>
    <w:rsid w:val="00514DE1"/>
    <w:rsid w:val="00514E3B"/>
    <w:rsid w:val="00514FFE"/>
    <w:rsid w:val="005151A7"/>
    <w:rsid w:val="005151C7"/>
    <w:rsid w:val="005153C8"/>
    <w:rsid w:val="00515566"/>
    <w:rsid w:val="00515690"/>
    <w:rsid w:val="005157DA"/>
    <w:rsid w:val="005159B0"/>
    <w:rsid w:val="005159E9"/>
    <w:rsid w:val="00515BDA"/>
    <w:rsid w:val="00515DAB"/>
    <w:rsid w:val="00515E19"/>
    <w:rsid w:val="005160BE"/>
    <w:rsid w:val="005161CA"/>
    <w:rsid w:val="005162C1"/>
    <w:rsid w:val="00516459"/>
    <w:rsid w:val="00516511"/>
    <w:rsid w:val="0051651C"/>
    <w:rsid w:val="00516906"/>
    <w:rsid w:val="005170D9"/>
    <w:rsid w:val="005174AE"/>
    <w:rsid w:val="0051782B"/>
    <w:rsid w:val="00517967"/>
    <w:rsid w:val="00517DE0"/>
    <w:rsid w:val="00520328"/>
    <w:rsid w:val="0052044E"/>
    <w:rsid w:val="00520682"/>
    <w:rsid w:val="00520D53"/>
    <w:rsid w:val="00520FA6"/>
    <w:rsid w:val="00521119"/>
    <w:rsid w:val="005216CD"/>
    <w:rsid w:val="0052188F"/>
    <w:rsid w:val="00521AC6"/>
    <w:rsid w:val="00521BB1"/>
    <w:rsid w:val="00521C2D"/>
    <w:rsid w:val="00521DAC"/>
    <w:rsid w:val="00521E07"/>
    <w:rsid w:val="00521E91"/>
    <w:rsid w:val="00521EF9"/>
    <w:rsid w:val="00522072"/>
    <w:rsid w:val="005222FA"/>
    <w:rsid w:val="0052240B"/>
    <w:rsid w:val="005225E0"/>
    <w:rsid w:val="005228F0"/>
    <w:rsid w:val="005229D0"/>
    <w:rsid w:val="00522C97"/>
    <w:rsid w:val="00522F1D"/>
    <w:rsid w:val="005233EB"/>
    <w:rsid w:val="005236F3"/>
    <w:rsid w:val="0052370C"/>
    <w:rsid w:val="00523735"/>
    <w:rsid w:val="00523C95"/>
    <w:rsid w:val="00523E51"/>
    <w:rsid w:val="00523EE0"/>
    <w:rsid w:val="00524CC0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3D1"/>
    <w:rsid w:val="005267B9"/>
    <w:rsid w:val="00526AA4"/>
    <w:rsid w:val="00526B0E"/>
    <w:rsid w:val="00526B51"/>
    <w:rsid w:val="00526C2C"/>
    <w:rsid w:val="00526C55"/>
    <w:rsid w:val="00526C83"/>
    <w:rsid w:val="00526D60"/>
    <w:rsid w:val="00526E7C"/>
    <w:rsid w:val="005271EC"/>
    <w:rsid w:val="00527455"/>
    <w:rsid w:val="005274E5"/>
    <w:rsid w:val="0052782B"/>
    <w:rsid w:val="00527A1F"/>
    <w:rsid w:val="00527F9A"/>
    <w:rsid w:val="00530383"/>
    <w:rsid w:val="00530797"/>
    <w:rsid w:val="0053081F"/>
    <w:rsid w:val="00530AEA"/>
    <w:rsid w:val="00530B77"/>
    <w:rsid w:val="00530B9F"/>
    <w:rsid w:val="00530C60"/>
    <w:rsid w:val="00530D3B"/>
    <w:rsid w:val="00530DFD"/>
    <w:rsid w:val="005311B8"/>
    <w:rsid w:val="005311EB"/>
    <w:rsid w:val="00531384"/>
    <w:rsid w:val="00531534"/>
    <w:rsid w:val="00531870"/>
    <w:rsid w:val="00531E3C"/>
    <w:rsid w:val="00531EB3"/>
    <w:rsid w:val="00532198"/>
    <w:rsid w:val="0053282F"/>
    <w:rsid w:val="005329DC"/>
    <w:rsid w:val="00532A12"/>
    <w:rsid w:val="00532C74"/>
    <w:rsid w:val="00532FE4"/>
    <w:rsid w:val="0053327F"/>
    <w:rsid w:val="0053346B"/>
    <w:rsid w:val="005334DA"/>
    <w:rsid w:val="005338A7"/>
    <w:rsid w:val="0053418D"/>
    <w:rsid w:val="00534533"/>
    <w:rsid w:val="00534BB6"/>
    <w:rsid w:val="00534D60"/>
    <w:rsid w:val="00534DD7"/>
    <w:rsid w:val="00534DE6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AD6"/>
    <w:rsid w:val="00536D3D"/>
    <w:rsid w:val="00536EED"/>
    <w:rsid w:val="005371A3"/>
    <w:rsid w:val="0053754E"/>
    <w:rsid w:val="00537845"/>
    <w:rsid w:val="00537981"/>
    <w:rsid w:val="00537D3B"/>
    <w:rsid w:val="00537D5E"/>
    <w:rsid w:val="00537EF3"/>
    <w:rsid w:val="0054000F"/>
    <w:rsid w:val="0054029B"/>
    <w:rsid w:val="005402EC"/>
    <w:rsid w:val="00540347"/>
    <w:rsid w:val="005404D9"/>
    <w:rsid w:val="005405EA"/>
    <w:rsid w:val="00540957"/>
    <w:rsid w:val="00540A83"/>
    <w:rsid w:val="00540CE9"/>
    <w:rsid w:val="005411A8"/>
    <w:rsid w:val="00541C4D"/>
    <w:rsid w:val="0054206D"/>
    <w:rsid w:val="005425DC"/>
    <w:rsid w:val="00542783"/>
    <w:rsid w:val="00542794"/>
    <w:rsid w:val="00542A83"/>
    <w:rsid w:val="00542AB3"/>
    <w:rsid w:val="00542AB4"/>
    <w:rsid w:val="00542DBC"/>
    <w:rsid w:val="00542F62"/>
    <w:rsid w:val="00543A0B"/>
    <w:rsid w:val="00543AD8"/>
    <w:rsid w:val="00543C74"/>
    <w:rsid w:val="00543CCF"/>
    <w:rsid w:val="0054440A"/>
    <w:rsid w:val="00544784"/>
    <w:rsid w:val="00544B8D"/>
    <w:rsid w:val="00544FC5"/>
    <w:rsid w:val="00545235"/>
    <w:rsid w:val="005452D5"/>
    <w:rsid w:val="00545474"/>
    <w:rsid w:val="0054550A"/>
    <w:rsid w:val="00545778"/>
    <w:rsid w:val="00545977"/>
    <w:rsid w:val="00545C28"/>
    <w:rsid w:val="00545CE6"/>
    <w:rsid w:val="00546346"/>
    <w:rsid w:val="005463D8"/>
    <w:rsid w:val="00547003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1E29"/>
    <w:rsid w:val="0055238D"/>
    <w:rsid w:val="00552E64"/>
    <w:rsid w:val="00552F24"/>
    <w:rsid w:val="0055312C"/>
    <w:rsid w:val="0055316B"/>
    <w:rsid w:val="005531D5"/>
    <w:rsid w:val="005533D9"/>
    <w:rsid w:val="00553562"/>
    <w:rsid w:val="005539ED"/>
    <w:rsid w:val="005539F4"/>
    <w:rsid w:val="00553E17"/>
    <w:rsid w:val="00554590"/>
    <w:rsid w:val="005546D2"/>
    <w:rsid w:val="00554AC3"/>
    <w:rsid w:val="00554D3B"/>
    <w:rsid w:val="005550A6"/>
    <w:rsid w:val="005551A9"/>
    <w:rsid w:val="005551B7"/>
    <w:rsid w:val="0055546D"/>
    <w:rsid w:val="0055566C"/>
    <w:rsid w:val="00555A88"/>
    <w:rsid w:val="00555B8F"/>
    <w:rsid w:val="00555D34"/>
    <w:rsid w:val="00555FB7"/>
    <w:rsid w:val="005565D8"/>
    <w:rsid w:val="00556941"/>
    <w:rsid w:val="005569A9"/>
    <w:rsid w:val="005570A2"/>
    <w:rsid w:val="0055725C"/>
    <w:rsid w:val="0055753C"/>
    <w:rsid w:val="0055781B"/>
    <w:rsid w:val="00557A3C"/>
    <w:rsid w:val="00557BD6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CE"/>
    <w:rsid w:val="00561BFE"/>
    <w:rsid w:val="00561C44"/>
    <w:rsid w:val="00561D4F"/>
    <w:rsid w:val="0056201A"/>
    <w:rsid w:val="005620CC"/>
    <w:rsid w:val="0056293B"/>
    <w:rsid w:val="005630AE"/>
    <w:rsid w:val="0056314C"/>
    <w:rsid w:val="005632E2"/>
    <w:rsid w:val="005633A7"/>
    <w:rsid w:val="005635B1"/>
    <w:rsid w:val="005636BE"/>
    <w:rsid w:val="005636F7"/>
    <w:rsid w:val="00563993"/>
    <w:rsid w:val="005639F1"/>
    <w:rsid w:val="00563B3A"/>
    <w:rsid w:val="00563D68"/>
    <w:rsid w:val="00563E7F"/>
    <w:rsid w:val="00563EA3"/>
    <w:rsid w:val="005644A5"/>
    <w:rsid w:val="005646CA"/>
    <w:rsid w:val="00564867"/>
    <w:rsid w:val="00564A04"/>
    <w:rsid w:val="00564C76"/>
    <w:rsid w:val="00565032"/>
    <w:rsid w:val="00565115"/>
    <w:rsid w:val="00565555"/>
    <w:rsid w:val="005655F3"/>
    <w:rsid w:val="0056564B"/>
    <w:rsid w:val="00565C2D"/>
    <w:rsid w:val="00565D33"/>
    <w:rsid w:val="005661E6"/>
    <w:rsid w:val="005663FE"/>
    <w:rsid w:val="0056671B"/>
    <w:rsid w:val="00566A44"/>
    <w:rsid w:val="00566BEF"/>
    <w:rsid w:val="00566C2B"/>
    <w:rsid w:val="00566EDA"/>
    <w:rsid w:val="00567010"/>
    <w:rsid w:val="00567408"/>
    <w:rsid w:val="0056751A"/>
    <w:rsid w:val="0056757D"/>
    <w:rsid w:val="005677ED"/>
    <w:rsid w:val="005678BD"/>
    <w:rsid w:val="005679D4"/>
    <w:rsid w:val="00567EB7"/>
    <w:rsid w:val="00570186"/>
    <w:rsid w:val="005701B9"/>
    <w:rsid w:val="0057026D"/>
    <w:rsid w:val="0057028F"/>
    <w:rsid w:val="005705A6"/>
    <w:rsid w:val="0057084D"/>
    <w:rsid w:val="00570854"/>
    <w:rsid w:val="00570BB6"/>
    <w:rsid w:val="00570E9B"/>
    <w:rsid w:val="0057102D"/>
    <w:rsid w:val="005711B0"/>
    <w:rsid w:val="00571334"/>
    <w:rsid w:val="00571490"/>
    <w:rsid w:val="005714A0"/>
    <w:rsid w:val="00571705"/>
    <w:rsid w:val="0057196F"/>
    <w:rsid w:val="00571AF6"/>
    <w:rsid w:val="00571D88"/>
    <w:rsid w:val="00571FEF"/>
    <w:rsid w:val="00572143"/>
    <w:rsid w:val="005721B1"/>
    <w:rsid w:val="0057231A"/>
    <w:rsid w:val="005724A2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060"/>
    <w:rsid w:val="005751E0"/>
    <w:rsid w:val="0057539D"/>
    <w:rsid w:val="005753FB"/>
    <w:rsid w:val="005757A1"/>
    <w:rsid w:val="00575F2A"/>
    <w:rsid w:val="005768C8"/>
    <w:rsid w:val="005769A8"/>
    <w:rsid w:val="00576DC1"/>
    <w:rsid w:val="00576FCC"/>
    <w:rsid w:val="0057709F"/>
    <w:rsid w:val="0057714E"/>
    <w:rsid w:val="005771BE"/>
    <w:rsid w:val="0057734F"/>
    <w:rsid w:val="00577354"/>
    <w:rsid w:val="0057761D"/>
    <w:rsid w:val="0057761F"/>
    <w:rsid w:val="005777DF"/>
    <w:rsid w:val="00577A3F"/>
    <w:rsid w:val="00577B3A"/>
    <w:rsid w:val="00577B47"/>
    <w:rsid w:val="00577BAD"/>
    <w:rsid w:val="00577BE4"/>
    <w:rsid w:val="00577FA8"/>
    <w:rsid w:val="005803F2"/>
    <w:rsid w:val="005804A6"/>
    <w:rsid w:val="0058072D"/>
    <w:rsid w:val="00580B8D"/>
    <w:rsid w:val="00581517"/>
    <w:rsid w:val="0058173A"/>
    <w:rsid w:val="0058177B"/>
    <w:rsid w:val="00581A12"/>
    <w:rsid w:val="00581C6E"/>
    <w:rsid w:val="00581C84"/>
    <w:rsid w:val="00581FE8"/>
    <w:rsid w:val="00582609"/>
    <w:rsid w:val="00582641"/>
    <w:rsid w:val="00582671"/>
    <w:rsid w:val="005826F4"/>
    <w:rsid w:val="00582A17"/>
    <w:rsid w:val="00583081"/>
    <w:rsid w:val="00583555"/>
    <w:rsid w:val="005837AB"/>
    <w:rsid w:val="005837BF"/>
    <w:rsid w:val="005838A6"/>
    <w:rsid w:val="00583F6C"/>
    <w:rsid w:val="00584057"/>
    <w:rsid w:val="005840CD"/>
    <w:rsid w:val="005841E4"/>
    <w:rsid w:val="00584525"/>
    <w:rsid w:val="005845FB"/>
    <w:rsid w:val="00584AD2"/>
    <w:rsid w:val="00584C56"/>
    <w:rsid w:val="00584DB5"/>
    <w:rsid w:val="005851DF"/>
    <w:rsid w:val="00585278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93D"/>
    <w:rsid w:val="00587DB1"/>
    <w:rsid w:val="00587FBA"/>
    <w:rsid w:val="00590507"/>
    <w:rsid w:val="005907A6"/>
    <w:rsid w:val="0059086D"/>
    <w:rsid w:val="00590F89"/>
    <w:rsid w:val="00591221"/>
    <w:rsid w:val="005913B1"/>
    <w:rsid w:val="00591686"/>
    <w:rsid w:val="005917A9"/>
    <w:rsid w:val="00591CC9"/>
    <w:rsid w:val="00591D09"/>
    <w:rsid w:val="00591E81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2F75"/>
    <w:rsid w:val="00593059"/>
    <w:rsid w:val="00593320"/>
    <w:rsid w:val="00593E45"/>
    <w:rsid w:val="00593FE5"/>
    <w:rsid w:val="0059482D"/>
    <w:rsid w:val="00594869"/>
    <w:rsid w:val="0059496B"/>
    <w:rsid w:val="00594A15"/>
    <w:rsid w:val="00594D58"/>
    <w:rsid w:val="00594E96"/>
    <w:rsid w:val="005951DA"/>
    <w:rsid w:val="005951F4"/>
    <w:rsid w:val="00595461"/>
    <w:rsid w:val="005954B2"/>
    <w:rsid w:val="00595CD7"/>
    <w:rsid w:val="00595D16"/>
    <w:rsid w:val="00595DE1"/>
    <w:rsid w:val="00595E07"/>
    <w:rsid w:val="00595F7C"/>
    <w:rsid w:val="005964C5"/>
    <w:rsid w:val="00596706"/>
    <w:rsid w:val="0059684F"/>
    <w:rsid w:val="00596D26"/>
    <w:rsid w:val="00596D36"/>
    <w:rsid w:val="00597135"/>
    <w:rsid w:val="005971F4"/>
    <w:rsid w:val="00597217"/>
    <w:rsid w:val="00597403"/>
    <w:rsid w:val="0059762D"/>
    <w:rsid w:val="00597699"/>
    <w:rsid w:val="0059772C"/>
    <w:rsid w:val="005979BC"/>
    <w:rsid w:val="00597C96"/>
    <w:rsid w:val="005A01FA"/>
    <w:rsid w:val="005A03C4"/>
    <w:rsid w:val="005A046B"/>
    <w:rsid w:val="005A058D"/>
    <w:rsid w:val="005A0653"/>
    <w:rsid w:val="005A080D"/>
    <w:rsid w:val="005A0861"/>
    <w:rsid w:val="005A08E0"/>
    <w:rsid w:val="005A09AC"/>
    <w:rsid w:val="005A0C16"/>
    <w:rsid w:val="005A0D81"/>
    <w:rsid w:val="005A0E10"/>
    <w:rsid w:val="005A0E29"/>
    <w:rsid w:val="005A0F87"/>
    <w:rsid w:val="005A1938"/>
    <w:rsid w:val="005A1A81"/>
    <w:rsid w:val="005A1AEB"/>
    <w:rsid w:val="005A1B5D"/>
    <w:rsid w:val="005A1EC9"/>
    <w:rsid w:val="005A1F06"/>
    <w:rsid w:val="005A22E3"/>
    <w:rsid w:val="005A2484"/>
    <w:rsid w:val="005A24ED"/>
    <w:rsid w:val="005A2555"/>
    <w:rsid w:val="005A2770"/>
    <w:rsid w:val="005A2882"/>
    <w:rsid w:val="005A2C22"/>
    <w:rsid w:val="005A30EF"/>
    <w:rsid w:val="005A37D3"/>
    <w:rsid w:val="005A3947"/>
    <w:rsid w:val="005A395D"/>
    <w:rsid w:val="005A3C3F"/>
    <w:rsid w:val="005A3CE3"/>
    <w:rsid w:val="005A3E54"/>
    <w:rsid w:val="005A3E6D"/>
    <w:rsid w:val="005A3ED3"/>
    <w:rsid w:val="005A416D"/>
    <w:rsid w:val="005A41AC"/>
    <w:rsid w:val="005A427C"/>
    <w:rsid w:val="005A47D3"/>
    <w:rsid w:val="005A4942"/>
    <w:rsid w:val="005A4AB0"/>
    <w:rsid w:val="005A4F1E"/>
    <w:rsid w:val="005A5420"/>
    <w:rsid w:val="005A546E"/>
    <w:rsid w:val="005A5558"/>
    <w:rsid w:val="005A59F5"/>
    <w:rsid w:val="005A5B4C"/>
    <w:rsid w:val="005A5E1B"/>
    <w:rsid w:val="005A5EFB"/>
    <w:rsid w:val="005A5FD9"/>
    <w:rsid w:val="005A6196"/>
    <w:rsid w:val="005A638B"/>
    <w:rsid w:val="005A6402"/>
    <w:rsid w:val="005A6609"/>
    <w:rsid w:val="005A6838"/>
    <w:rsid w:val="005A68CF"/>
    <w:rsid w:val="005A6C19"/>
    <w:rsid w:val="005A712C"/>
    <w:rsid w:val="005A73CD"/>
    <w:rsid w:val="005A79C3"/>
    <w:rsid w:val="005A7D06"/>
    <w:rsid w:val="005A7D3C"/>
    <w:rsid w:val="005B0021"/>
    <w:rsid w:val="005B0330"/>
    <w:rsid w:val="005B0471"/>
    <w:rsid w:val="005B04DA"/>
    <w:rsid w:val="005B0AB2"/>
    <w:rsid w:val="005B0C4C"/>
    <w:rsid w:val="005B0CC2"/>
    <w:rsid w:val="005B0F26"/>
    <w:rsid w:val="005B0FF1"/>
    <w:rsid w:val="005B1112"/>
    <w:rsid w:val="005B1286"/>
    <w:rsid w:val="005B12F2"/>
    <w:rsid w:val="005B1463"/>
    <w:rsid w:val="005B16AB"/>
    <w:rsid w:val="005B16C7"/>
    <w:rsid w:val="005B1E51"/>
    <w:rsid w:val="005B1FB9"/>
    <w:rsid w:val="005B233F"/>
    <w:rsid w:val="005B24EC"/>
    <w:rsid w:val="005B2512"/>
    <w:rsid w:val="005B2551"/>
    <w:rsid w:val="005B2BF2"/>
    <w:rsid w:val="005B2C1A"/>
    <w:rsid w:val="005B2C1D"/>
    <w:rsid w:val="005B3093"/>
    <w:rsid w:val="005B37D2"/>
    <w:rsid w:val="005B399A"/>
    <w:rsid w:val="005B3B34"/>
    <w:rsid w:val="005B3BBE"/>
    <w:rsid w:val="005B3D41"/>
    <w:rsid w:val="005B3D5E"/>
    <w:rsid w:val="005B3D77"/>
    <w:rsid w:val="005B413F"/>
    <w:rsid w:val="005B4370"/>
    <w:rsid w:val="005B4654"/>
    <w:rsid w:val="005B46DA"/>
    <w:rsid w:val="005B4C31"/>
    <w:rsid w:val="005B4F0D"/>
    <w:rsid w:val="005B4FA4"/>
    <w:rsid w:val="005B53A6"/>
    <w:rsid w:val="005B55B4"/>
    <w:rsid w:val="005B5610"/>
    <w:rsid w:val="005B5620"/>
    <w:rsid w:val="005B57E7"/>
    <w:rsid w:val="005B5833"/>
    <w:rsid w:val="005B5F2F"/>
    <w:rsid w:val="005B6658"/>
    <w:rsid w:val="005B66C7"/>
    <w:rsid w:val="005B686B"/>
    <w:rsid w:val="005B6926"/>
    <w:rsid w:val="005B69B4"/>
    <w:rsid w:val="005B69C3"/>
    <w:rsid w:val="005B6D0E"/>
    <w:rsid w:val="005B6D5A"/>
    <w:rsid w:val="005B6D68"/>
    <w:rsid w:val="005B71EC"/>
    <w:rsid w:val="005B721F"/>
    <w:rsid w:val="005B7549"/>
    <w:rsid w:val="005B76F2"/>
    <w:rsid w:val="005B778E"/>
    <w:rsid w:val="005B77B2"/>
    <w:rsid w:val="005B7C1A"/>
    <w:rsid w:val="005B7E69"/>
    <w:rsid w:val="005B7F9A"/>
    <w:rsid w:val="005C019F"/>
    <w:rsid w:val="005C0316"/>
    <w:rsid w:val="005C0425"/>
    <w:rsid w:val="005C0671"/>
    <w:rsid w:val="005C09E2"/>
    <w:rsid w:val="005C0A10"/>
    <w:rsid w:val="005C0AF6"/>
    <w:rsid w:val="005C0E86"/>
    <w:rsid w:val="005C14EE"/>
    <w:rsid w:val="005C1856"/>
    <w:rsid w:val="005C1AB9"/>
    <w:rsid w:val="005C1B4C"/>
    <w:rsid w:val="005C1B85"/>
    <w:rsid w:val="005C1D6A"/>
    <w:rsid w:val="005C1DEF"/>
    <w:rsid w:val="005C1FA4"/>
    <w:rsid w:val="005C2B99"/>
    <w:rsid w:val="005C2C8C"/>
    <w:rsid w:val="005C3345"/>
    <w:rsid w:val="005C36DA"/>
    <w:rsid w:val="005C383E"/>
    <w:rsid w:val="005C3B0B"/>
    <w:rsid w:val="005C3D52"/>
    <w:rsid w:val="005C40B2"/>
    <w:rsid w:val="005C416F"/>
    <w:rsid w:val="005C418B"/>
    <w:rsid w:val="005C43EC"/>
    <w:rsid w:val="005C49D6"/>
    <w:rsid w:val="005C49EF"/>
    <w:rsid w:val="005C4B10"/>
    <w:rsid w:val="005C4D0B"/>
    <w:rsid w:val="005C4DE9"/>
    <w:rsid w:val="005C5004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9B"/>
    <w:rsid w:val="005C69AC"/>
    <w:rsid w:val="005C6E82"/>
    <w:rsid w:val="005C7285"/>
    <w:rsid w:val="005C74FF"/>
    <w:rsid w:val="005C77FD"/>
    <w:rsid w:val="005C7D7B"/>
    <w:rsid w:val="005C7DF2"/>
    <w:rsid w:val="005D0A86"/>
    <w:rsid w:val="005D0D77"/>
    <w:rsid w:val="005D0F8E"/>
    <w:rsid w:val="005D0FE0"/>
    <w:rsid w:val="005D1550"/>
    <w:rsid w:val="005D1682"/>
    <w:rsid w:val="005D1A5F"/>
    <w:rsid w:val="005D1B47"/>
    <w:rsid w:val="005D1CDD"/>
    <w:rsid w:val="005D1D4D"/>
    <w:rsid w:val="005D23BF"/>
    <w:rsid w:val="005D273D"/>
    <w:rsid w:val="005D2E34"/>
    <w:rsid w:val="005D2ECF"/>
    <w:rsid w:val="005D2ED9"/>
    <w:rsid w:val="005D3320"/>
    <w:rsid w:val="005D3997"/>
    <w:rsid w:val="005D3A19"/>
    <w:rsid w:val="005D4121"/>
    <w:rsid w:val="005D445A"/>
    <w:rsid w:val="005D44C9"/>
    <w:rsid w:val="005D472C"/>
    <w:rsid w:val="005D4FB3"/>
    <w:rsid w:val="005D5279"/>
    <w:rsid w:val="005D55DF"/>
    <w:rsid w:val="005D5607"/>
    <w:rsid w:val="005D571C"/>
    <w:rsid w:val="005D5841"/>
    <w:rsid w:val="005D5855"/>
    <w:rsid w:val="005D58D4"/>
    <w:rsid w:val="005D58F0"/>
    <w:rsid w:val="005D59BD"/>
    <w:rsid w:val="005D59F6"/>
    <w:rsid w:val="005D5F55"/>
    <w:rsid w:val="005D5FCC"/>
    <w:rsid w:val="005D6003"/>
    <w:rsid w:val="005D602B"/>
    <w:rsid w:val="005D62F8"/>
    <w:rsid w:val="005D63DB"/>
    <w:rsid w:val="005D65B3"/>
    <w:rsid w:val="005D6B40"/>
    <w:rsid w:val="005D6C7F"/>
    <w:rsid w:val="005D6C9A"/>
    <w:rsid w:val="005D73D6"/>
    <w:rsid w:val="005D7727"/>
    <w:rsid w:val="005D7833"/>
    <w:rsid w:val="005D7B1F"/>
    <w:rsid w:val="005D7C57"/>
    <w:rsid w:val="005D7CE7"/>
    <w:rsid w:val="005E05E2"/>
    <w:rsid w:val="005E0B58"/>
    <w:rsid w:val="005E0DC6"/>
    <w:rsid w:val="005E0E9B"/>
    <w:rsid w:val="005E0F9B"/>
    <w:rsid w:val="005E113D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03F"/>
    <w:rsid w:val="005E3144"/>
    <w:rsid w:val="005E33F5"/>
    <w:rsid w:val="005E3493"/>
    <w:rsid w:val="005E34EB"/>
    <w:rsid w:val="005E3657"/>
    <w:rsid w:val="005E37CB"/>
    <w:rsid w:val="005E3DAC"/>
    <w:rsid w:val="005E3F62"/>
    <w:rsid w:val="005E4257"/>
    <w:rsid w:val="005E49FE"/>
    <w:rsid w:val="005E4A83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2F3"/>
    <w:rsid w:val="005E6566"/>
    <w:rsid w:val="005E6686"/>
    <w:rsid w:val="005E6BE1"/>
    <w:rsid w:val="005E6CF8"/>
    <w:rsid w:val="005E6D1C"/>
    <w:rsid w:val="005E6FF3"/>
    <w:rsid w:val="005E705F"/>
    <w:rsid w:val="005E70A9"/>
    <w:rsid w:val="005E7140"/>
    <w:rsid w:val="005E731A"/>
    <w:rsid w:val="005E7AED"/>
    <w:rsid w:val="005E7DCA"/>
    <w:rsid w:val="005F00EF"/>
    <w:rsid w:val="005F07FA"/>
    <w:rsid w:val="005F0D63"/>
    <w:rsid w:val="005F0DA6"/>
    <w:rsid w:val="005F0EA3"/>
    <w:rsid w:val="005F1544"/>
    <w:rsid w:val="005F15E2"/>
    <w:rsid w:val="005F17A6"/>
    <w:rsid w:val="005F1F3C"/>
    <w:rsid w:val="005F2514"/>
    <w:rsid w:val="005F2542"/>
    <w:rsid w:val="005F267F"/>
    <w:rsid w:val="005F28F9"/>
    <w:rsid w:val="005F2A18"/>
    <w:rsid w:val="005F2A5E"/>
    <w:rsid w:val="005F2E9A"/>
    <w:rsid w:val="005F2F6F"/>
    <w:rsid w:val="005F3170"/>
    <w:rsid w:val="005F3336"/>
    <w:rsid w:val="005F349F"/>
    <w:rsid w:val="005F41B4"/>
    <w:rsid w:val="005F41D0"/>
    <w:rsid w:val="005F447E"/>
    <w:rsid w:val="005F4691"/>
    <w:rsid w:val="005F46D3"/>
    <w:rsid w:val="005F4850"/>
    <w:rsid w:val="005F4935"/>
    <w:rsid w:val="005F4B69"/>
    <w:rsid w:val="005F4CEA"/>
    <w:rsid w:val="005F4FA0"/>
    <w:rsid w:val="005F56E2"/>
    <w:rsid w:val="005F5728"/>
    <w:rsid w:val="005F6A70"/>
    <w:rsid w:val="005F6BCC"/>
    <w:rsid w:val="005F6F6B"/>
    <w:rsid w:val="005F7082"/>
    <w:rsid w:val="005F70CA"/>
    <w:rsid w:val="005F71F0"/>
    <w:rsid w:val="005F7887"/>
    <w:rsid w:val="005F78A1"/>
    <w:rsid w:val="005F79E9"/>
    <w:rsid w:val="005F7C9A"/>
    <w:rsid w:val="005F7D6F"/>
    <w:rsid w:val="00600911"/>
    <w:rsid w:val="006009A4"/>
    <w:rsid w:val="00600F51"/>
    <w:rsid w:val="00600F94"/>
    <w:rsid w:val="00601709"/>
    <w:rsid w:val="006017F5"/>
    <w:rsid w:val="006018E9"/>
    <w:rsid w:val="00601AF7"/>
    <w:rsid w:val="00601C72"/>
    <w:rsid w:val="00601D10"/>
    <w:rsid w:val="00601E05"/>
    <w:rsid w:val="00602126"/>
    <w:rsid w:val="006021AD"/>
    <w:rsid w:val="006025F8"/>
    <w:rsid w:val="006026D6"/>
    <w:rsid w:val="006027C6"/>
    <w:rsid w:val="00602A13"/>
    <w:rsid w:val="00602D3E"/>
    <w:rsid w:val="006036BF"/>
    <w:rsid w:val="00603747"/>
    <w:rsid w:val="00603751"/>
    <w:rsid w:val="00603883"/>
    <w:rsid w:val="00603CB3"/>
    <w:rsid w:val="00603EEA"/>
    <w:rsid w:val="00604371"/>
    <w:rsid w:val="00604577"/>
    <w:rsid w:val="00604759"/>
    <w:rsid w:val="00604798"/>
    <w:rsid w:val="0060479F"/>
    <w:rsid w:val="006049C2"/>
    <w:rsid w:val="00604B5C"/>
    <w:rsid w:val="00605014"/>
    <w:rsid w:val="00605139"/>
    <w:rsid w:val="00605178"/>
    <w:rsid w:val="0060526A"/>
    <w:rsid w:val="00605394"/>
    <w:rsid w:val="00605CE8"/>
    <w:rsid w:val="00605F32"/>
    <w:rsid w:val="00605FBD"/>
    <w:rsid w:val="00605FE5"/>
    <w:rsid w:val="00606191"/>
    <w:rsid w:val="00606EEE"/>
    <w:rsid w:val="006073F0"/>
    <w:rsid w:val="00607435"/>
    <w:rsid w:val="00607C9D"/>
    <w:rsid w:val="00607E77"/>
    <w:rsid w:val="006101F0"/>
    <w:rsid w:val="006101F1"/>
    <w:rsid w:val="00610551"/>
    <w:rsid w:val="00610566"/>
    <w:rsid w:val="006107D7"/>
    <w:rsid w:val="006107FD"/>
    <w:rsid w:val="00610C84"/>
    <w:rsid w:val="00610CD4"/>
    <w:rsid w:val="00611431"/>
    <w:rsid w:val="006116E5"/>
    <w:rsid w:val="006117DC"/>
    <w:rsid w:val="00611D04"/>
    <w:rsid w:val="00611DA8"/>
    <w:rsid w:val="00611DB0"/>
    <w:rsid w:val="0061200B"/>
    <w:rsid w:val="00612A12"/>
    <w:rsid w:val="00612A4F"/>
    <w:rsid w:val="00612B13"/>
    <w:rsid w:val="00612B23"/>
    <w:rsid w:val="00612CD7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D24"/>
    <w:rsid w:val="00613DEB"/>
    <w:rsid w:val="00613E12"/>
    <w:rsid w:val="006140C9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810"/>
    <w:rsid w:val="00616D4D"/>
    <w:rsid w:val="00616F5D"/>
    <w:rsid w:val="00616FB0"/>
    <w:rsid w:val="00616FDE"/>
    <w:rsid w:val="006170D4"/>
    <w:rsid w:val="006171E6"/>
    <w:rsid w:val="00617263"/>
    <w:rsid w:val="00617297"/>
    <w:rsid w:val="00617346"/>
    <w:rsid w:val="006175AF"/>
    <w:rsid w:val="00617675"/>
    <w:rsid w:val="006176A7"/>
    <w:rsid w:val="006176C4"/>
    <w:rsid w:val="00617854"/>
    <w:rsid w:val="00617A47"/>
    <w:rsid w:val="00617A57"/>
    <w:rsid w:val="00617A84"/>
    <w:rsid w:val="00617BB8"/>
    <w:rsid w:val="00617CCC"/>
    <w:rsid w:val="00617E5A"/>
    <w:rsid w:val="0062005A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38E"/>
    <w:rsid w:val="00621A15"/>
    <w:rsid w:val="00621C01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2F6B"/>
    <w:rsid w:val="00623091"/>
    <w:rsid w:val="00623A9E"/>
    <w:rsid w:val="00623AF5"/>
    <w:rsid w:val="006240D3"/>
    <w:rsid w:val="00624163"/>
    <w:rsid w:val="00624194"/>
    <w:rsid w:val="0062425F"/>
    <w:rsid w:val="006247E4"/>
    <w:rsid w:val="006248D4"/>
    <w:rsid w:val="006257E2"/>
    <w:rsid w:val="006258EA"/>
    <w:rsid w:val="00625B8D"/>
    <w:rsid w:val="00625C98"/>
    <w:rsid w:val="00625D16"/>
    <w:rsid w:val="00625F57"/>
    <w:rsid w:val="00626269"/>
    <w:rsid w:val="00626721"/>
    <w:rsid w:val="00626730"/>
    <w:rsid w:val="006269A0"/>
    <w:rsid w:val="00626FE4"/>
    <w:rsid w:val="006273BF"/>
    <w:rsid w:val="0062763E"/>
    <w:rsid w:val="006277EB"/>
    <w:rsid w:val="00627FC8"/>
    <w:rsid w:val="00630002"/>
    <w:rsid w:val="006300D8"/>
    <w:rsid w:val="006301F2"/>
    <w:rsid w:val="006303BC"/>
    <w:rsid w:val="00630768"/>
    <w:rsid w:val="00630F30"/>
    <w:rsid w:val="006310F3"/>
    <w:rsid w:val="00631272"/>
    <w:rsid w:val="00631420"/>
    <w:rsid w:val="006314FF"/>
    <w:rsid w:val="006319D5"/>
    <w:rsid w:val="00631B93"/>
    <w:rsid w:val="00632509"/>
    <w:rsid w:val="0063280F"/>
    <w:rsid w:val="006329C2"/>
    <w:rsid w:val="00632C93"/>
    <w:rsid w:val="00632D41"/>
    <w:rsid w:val="00632F21"/>
    <w:rsid w:val="00633291"/>
    <w:rsid w:val="00633391"/>
    <w:rsid w:val="006335B6"/>
    <w:rsid w:val="006335D0"/>
    <w:rsid w:val="00633717"/>
    <w:rsid w:val="00633998"/>
    <w:rsid w:val="00633E5D"/>
    <w:rsid w:val="00633FF6"/>
    <w:rsid w:val="006341A1"/>
    <w:rsid w:val="006341BA"/>
    <w:rsid w:val="00634335"/>
    <w:rsid w:val="00634451"/>
    <w:rsid w:val="006346F3"/>
    <w:rsid w:val="00634A2A"/>
    <w:rsid w:val="00635036"/>
    <w:rsid w:val="0063526D"/>
    <w:rsid w:val="006356EC"/>
    <w:rsid w:val="00635788"/>
    <w:rsid w:val="00635998"/>
    <w:rsid w:val="00635EAE"/>
    <w:rsid w:val="00635FA8"/>
    <w:rsid w:val="0063621A"/>
    <w:rsid w:val="006363A6"/>
    <w:rsid w:val="00636488"/>
    <w:rsid w:val="006364ED"/>
    <w:rsid w:val="006369CB"/>
    <w:rsid w:val="00636DAC"/>
    <w:rsid w:val="00636F9E"/>
    <w:rsid w:val="006371D9"/>
    <w:rsid w:val="0063767C"/>
    <w:rsid w:val="00637AA2"/>
    <w:rsid w:val="00637F26"/>
    <w:rsid w:val="0064004A"/>
    <w:rsid w:val="0064059A"/>
    <w:rsid w:val="006408B0"/>
    <w:rsid w:val="00640C5E"/>
    <w:rsid w:val="00640CAB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DFE"/>
    <w:rsid w:val="00642ECF"/>
    <w:rsid w:val="00643173"/>
    <w:rsid w:val="00643228"/>
    <w:rsid w:val="0064323A"/>
    <w:rsid w:val="00643BA2"/>
    <w:rsid w:val="00644246"/>
    <w:rsid w:val="006444CB"/>
    <w:rsid w:val="0064459E"/>
    <w:rsid w:val="006449CB"/>
    <w:rsid w:val="00644B83"/>
    <w:rsid w:val="00644BC2"/>
    <w:rsid w:val="00644D49"/>
    <w:rsid w:val="006450D1"/>
    <w:rsid w:val="006454A6"/>
    <w:rsid w:val="006454EA"/>
    <w:rsid w:val="006456AA"/>
    <w:rsid w:val="00645859"/>
    <w:rsid w:val="00645A14"/>
    <w:rsid w:val="00645BDF"/>
    <w:rsid w:val="00645F21"/>
    <w:rsid w:val="006461E1"/>
    <w:rsid w:val="00646543"/>
    <w:rsid w:val="0064657A"/>
    <w:rsid w:val="0064677B"/>
    <w:rsid w:val="00646A20"/>
    <w:rsid w:val="00646AA7"/>
    <w:rsid w:val="00646B23"/>
    <w:rsid w:val="00646C9B"/>
    <w:rsid w:val="00646D13"/>
    <w:rsid w:val="00646ED4"/>
    <w:rsid w:val="00647163"/>
    <w:rsid w:val="00647534"/>
    <w:rsid w:val="006475FB"/>
    <w:rsid w:val="00647B07"/>
    <w:rsid w:val="00647D3B"/>
    <w:rsid w:val="00647FDC"/>
    <w:rsid w:val="006507FB"/>
    <w:rsid w:val="00650840"/>
    <w:rsid w:val="00650A05"/>
    <w:rsid w:val="006512F8"/>
    <w:rsid w:val="00651B01"/>
    <w:rsid w:val="00651D33"/>
    <w:rsid w:val="00651E2A"/>
    <w:rsid w:val="00651EAE"/>
    <w:rsid w:val="0065214C"/>
    <w:rsid w:val="006521AD"/>
    <w:rsid w:val="006521EA"/>
    <w:rsid w:val="0065234D"/>
    <w:rsid w:val="006524B8"/>
    <w:rsid w:val="006524CA"/>
    <w:rsid w:val="00652642"/>
    <w:rsid w:val="006528B3"/>
    <w:rsid w:val="00652A10"/>
    <w:rsid w:val="00652AA6"/>
    <w:rsid w:val="00652E06"/>
    <w:rsid w:val="00652F29"/>
    <w:rsid w:val="0065346C"/>
    <w:rsid w:val="006539D2"/>
    <w:rsid w:val="00653D18"/>
    <w:rsid w:val="00653DE4"/>
    <w:rsid w:val="00653E24"/>
    <w:rsid w:val="00654238"/>
    <w:rsid w:val="00654289"/>
    <w:rsid w:val="00654293"/>
    <w:rsid w:val="006542BE"/>
    <w:rsid w:val="006542E3"/>
    <w:rsid w:val="0065444E"/>
    <w:rsid w:val="006545F9"/>
    <w:rsid w:val="00654D0A"/>
    <w:rsid w:val="00654D5D"/>
    <w:rsid w:val="00654D90"/>
    <w:rsid w:val="00654ED4"/>
    <w:rsid w:val="006555D9"/>
    <w:rsid w:val="00655891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0F4F"/>
    <w:rsid w:val="00661394"/>
    <w:rsid w:val="006616C5"/>
    <w:rsid w:val="00661ACE"/>
    <w:rsid w:val="00661BF2"/>
    <w:rsid w:val="00661CC0"/>
    <w:rsid w:val="00661CCC"/>
    <w:rsid w:val="00661D43"/>
    <w:rsid w:val="00661EAD"/>
    <w:rsid w:val="006621A9"/>
    <w:rsid w:val="006621D4"/>
    <w:rsid w:val="00662333"/>
    <w:rsid w:val="0066271E"/>
    <w:rsid w:val="00662C75"/>
    <w:rsid w:val="00662CEF"/>
    <w:rsid w:val="006631D3"/>
    <w:rsid w:val="00663319"/>
    <w:rsid w:val="0066338C"/>
    <w:rsid w:val="006633ED"/>
    <w:rsid w:val="00663433"/>
    <w:rsid w:val="00663A1A"/>
    <w:rsid w:val="00663C02"/>
    <w:rsid w:val="00663C6F"/>
    <w:rsid w:val="00663FBE"/>
    <w:rsid w:val="006641C2"/>
    <w:rsid w:val="00664216"/>
    <w:rsid w:val="00664A4E"/>
    <w:rsid w:val="00664B06"/>
    <w:rsid w:val="00664BEA"/>
    <w:rsid w:val="00664FBB"/>
    <w:rsid w:val="00665070"/>
    <w:rsid w:val="006657AC"/>
    <w:rsid w:val="0066581B"/>
    <w:rsid w:val="00665A20"/>
    <w:rsid w:val="00665B4B"/>
    <w:rsid w:val="00665D46"/>
    <w:rsid w:val="00665D53"/>
    <w:rsid w:val="00666106"/>
    <w:rsid w:val="00666298"/>
    <w:rsid w:val="006662DB"/>
    <w:rsid w:val="00666768"/>
    <w:rsid w:val="00666B4A"/>
    <w:rsid w:val="00666B78"/>
    <w:rsid w:val="0066707D"/>
    <w:rsid w:val="00667691"/>
    <w:rsid w:val="006676E1"/>
    <w:rsid w:val="0066783E"/>
    <w:rsid w:val="00667C63"/>
    <w:rsid w:val="00670165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1EED"/>
    <w:rsid w:val="0067209C"/>
    <w:rsid w:val="006720A1"/>
    <w:rsid w:val="00672142"/>
    <w:rsid w:val="006722E7"/>
    <w:rsid w:val="00672716"/>
    <w:rsid w:val="006727EC"/>
    <w:rsid w:val="0067281E"/>
    <w:rsid w:val="0067283A"/>
    <w:rsid w:val="00672BB0"/>
    <w:rsid w:val="00672F72"/>
    <w:rsid w:val="00673371"/>
    <w:rsid w:val="00673503"/>
    <w:rsid w:val="00673533"/>
    <w:rsid w:val="0067407E"/>
    <w:rsid w:val="00674147"/>
    <w:rsid w:val="0067450E"/>
    <w:rsid w:val="006745F2"/>
    <w:rsid w:val="00674B12"/>
    <w:rsid w:val="00674B9A"/>
    <w:rsid w:val="00675032"/>
    <w:rsid w:val="006752EE"/>
    <w:rsid w:val="0067544B"/>
    <w:rsid w:val="006759CB"/>
    <w:rsid w:val="00675A3C"/>
    <w:rsid w:val="00675AA7"/>
    <w:rsid w:val="00675AB9"/>
    <w:rsid w:val="00675C82"/>
    <w:rsid w:val="00675E0B"/>
    <w:rsid w:val="00676006"/>
    <w:rsid w:val="006769B7"/>
    <w:rsid w:val="00676B89"/>
    <w:rsid w:val="00676D04"/>
    <w:rsid w:val="00676D5F"/>
    <w:rsid w:val="00676DD1"/>
    <w:rsid w:val="00676EA9"/>
    <w:rsid w:val="00676F15"/>
    <w:rsid w:val="00677312"/>
    <w:rsid w:val="00677778"/>
    <w:rsid w:val="006778F5"/>
    <w:rsid w:val="00677DF3"/>
    <w:rsid w:val="00677EAB"/>
    <w:rsid w:val="0068061A"/>
    <w:rsid w:val="006809FC"/>
    <w:rsid w:val="00680B2B"/>
    <w:rsid w:val="00680BC8"/>
    <w:rsid w:val="00680BF6"/>
    <w:rsid w:val="00680C33"/>
    <w:rsid w:val="00680C4E"/>
    <w:rsid w:val="00680FD2"/>
    <w:rsid w:val="00680FD8"/>
    <w:rsid w:val="006811AA"/>
    <w:rsid w:val="0068142E"/>
    <w:rsid w:val="006815AE"/>
    <w:rsid w:val="00681962"/>
    <w:rsid w:val="00681AB1"/>
    <w:rsid w:val="00681AE2"/>
    <w:rsid w:val="00681B03"/>
    <w:rsid w:val="00681C52"/>
    <w:rsid w:val="00681EFF"/>
    <w:rsid w:val="0068238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705"/>
    <w:rsid w:val="00685EB6"/>
    <w:rsid w:val="00686170"/>
    <w:rsid w:val="00686490"/>
    <w:rsid w:val="0068662C"/>
    <w:rsid w:val="006867CC"/>
    <w:rsid w:val="0068690D"/>
    <w:rsid w:val="00687053"/>
    <w:rsid w:val="00687071"/>
    <w:rsid w:val="0068757E"/>
    <w:rsid w:val="00687685"/>
    <w:rsid w:val="006877D3"/>
    <w:rsid w:val="00687C38"/>
    <w:rsid w:val="00687D56"/>
    <w:rsid w:val="00687E54"/>
    <w:rsid w:val="0069003E"/>
    <w:rsid w:val="00690514"/>
    <w:rsid w:val="0069060A"/>
    <w:rsid w:val="00690AF5"/>
    <w:rsid w:val="00690B59"/>
    <w:rsid w:val="00690E64"/>
    <w:rsid w:val="00691047"/>
    <w:rsid w:val="00691059"/>
    <w:rsid w:val="00691323"/>
    <w:rsid w:val="00691504"/>
    <w:rsid w:val="006916A6"/>
    <w:rsid w:val="00691820"/>
    <w:rsid w:val="006918FF"/>
    <w:rsid w:val="00691A29"/>
    <w:rsid w:val="00691A80"/>
    <w:rsid w:val="00691ECC"/>
    <w:rsid w:val="00691F03"/>
    <w:rsid w:val="00691F88"/>
    <w:rsid w:val="00691FAA"/>
    <w:rsid w:val="006920DB"/>
    <w:rsid w:val="0069219B"/>
    <w:rsid w:val="006921EB"/>
    <w:rsid w:val="006923CE"/>
    <w:rsid w:val="006924B1"/>
    <w:rsid w:val="00692582"/>
    <w:rsid w:val="00692985"/>
    <w:rsid w:val="00692C67"/>
    <w:rsid w:val="00692DF6"/>
    <w:rsid w:val="00692FB5"/>
    <w:rsid w:val="00693229"/>
    <w:rsid w:val="006932FE"/>
    <w:rsid w:val="006936CB"/>
    <w:rsid w:val="00693CB6"/>
    <w:rsid w:val="00693D16"/>
    <w:rsid w:val="00693E53"/>
    <w:rsid w:val="00693E97"/>
    <w:rsid w:val="00693FF5"/>
    <w:rsid w:val="00694155"/>
    <w:rsid w:val="00694245"/>
    <w:rsid w:val="0069491A"/>
    <w:rsid w:val="00694B93"/>
    <w:rsid w:val="00694F54"/>
    <w:rsid w:val="0069512E"/>
    <w:rsid w:val="00695194"/>
    <w:rsid w:val="00695246"/>
    <w:rsid w:val="006953A8"/>
    <w:rsid w:val="00695577"/>
    <w:rsid w:val="0069562F"/>
    <w:rsid w:val="00695A7D"/>
    <w:rsid w:val="00695AEF"/>
    <w:rsid w:val="00695D1B"/>
    <w:rsid w:val="00695F5F"/>
    <w:rsid w:val="00695FEF"/>
    <w:rsid w:val="00696166"/>
    <w:rsid w:val="006961B2"/>
    <w:rsid w:val="00696308"/>
    <w:rsid w:val="0069632B"/>
    <w:rsid w:val="00696AED"/>
    <w:rsid w:val="00696FEB"/>
    <w:rsid w:val="0069707C"/>
    <w:rsid w:val="00697449"/>
    <w:rsid w:val="0069780E"/>
    <w:rsid w:val="00697819"/>
    <w:rsid w:val="00697A88"/>
    <w:rsid w:val="00697C38"/>
    <w:rsid w:val="006A00D3"/>
    <w:rsid w:val="006A052B"/>
    <w:rsid w:val="006A07A6"/>
    <w:rsid w:val="006A0D32"/>
    <w:rsid w:val="006A0DF0"/>
    <w:rsid w:val="006A0E25"/>
    <w:rsid w:val="006A1054"/>
    <w:rsid w:val="006A130D"/>
    <w:rsid w:val="006A195F"/>
    <w:rsid w:val="006A1B0C"/>
    <w:rsid w:val="006A1B7B"/>
    <w:rsid w:val="006A1D60"/>
    <w:rsid w:val="006A1F3D"/>
    <w:rsid w:val="006A2805"/>
    <w:rsid w:val="006A2854"/>
    <w:rsid w:val="006A29CD"/>
    <w:rsid w:val="006A30F6"/>
    <w:rsid w:val="006A312C"/>
    <w:rsid w:val="006A31B6"/>
    <w:rsid w:val="006A329F"/>
    <w:rsid w:val="006A339F"/>
    <w:rsid w:val="006A34E2"/>
    <w:rsid w:val="006A36FD"/>
    <w:rsid w:val="006A3753"/>
    <w:rsid w:val="006A386C"/>
    <w:rsid w:val="006A38BF"/>
    <w:rsid w:val="006A39F4"/>
    <w:rsid w:val="006A3F4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83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A7F37"/>
    <w:rsid w:val="006B02A6"/>
    <w:rsid w:val="006B0537"/>
    <w:rsid w:val="006B05D5"/>
    <w:rsid w:val="006B0BBC"/>
    <w:rsid w:val="006B0E7E"/>
    <w:rsid w:val="006B0F33"/>
    <w:rsid w:val="006B1185"/>
    <w:rsid w:val="006B1C4C"/>
    <w:rsid w:val="006B1DD4"/>
    <w:rsid w:val="006B1E4B"/>
    <w:rsid w:val="006B2321"/>
    <w:rsid w:val="006B236D"/>
    <w:rsid w:val="006B2542"/>
    <w:rsid w:val="006B2B77"/>
    <w:rsid w:val="006B340E"/>
    <w:rsid w:val="006B3454"/>
    <w:rsid w:val="006B3B70"/>
    <w:rsid w:val="006B3FC5"/>
    <w:rsid w:val="006B43A2"/>
    <w:rsid w:val="006B4499"/>
    <w:rsid w:val="006B462E"/>
    <w:rsid w:val="006B4B1F"/>
    <w:rsid w:val="006B4CB2"/>
    <w:rsid w:val="006B517A"/>
    <w:rsid w:val="006B553C"/>
    <w:rsid w:val="006B5643"/>
    <w:rsid w:val="006B56BD"/>
    <w:rsid w:val="006B5823"/>
    <w:rsid w:val="006B5B08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412"/>
    <w:rsid w:val="006B758E"/>
    <w:rsid w:val="006B77B1"/>
    <w:rsid w:val="006B7AB6"/>
    <w:rsid w:val="006B7FEC"/>
    <w:rsid w:val="006C001C"/>
    <w:rsid w:val="006C00F1"/>
    <w:rsid w:val="006C01EB"/>
    <w:rsid w:val="006C0409"/>
    <w:rsid w:val="006C07F5"/>
    <w:rsid w:val="006C0B9E"/>
    <w:rsid w:val="006C0C48"/>
    <w:rsid w:val="006C0F64"/>
    <w:rsid w:val="006C1620"/>
    <w:rsid w:val="006C1A77"/>
    <w:rsid w:val="006C1B65"/>
    <w:rsid w:val="006C1B8F"/>
    <w:rsid w:val="006C1F84"/>
    <w:rsid w:val="006C1FA1"/>
    <w:rsid w:val="006C244B"/>
    <w:rsid w:val="006C2A7A"/>
    <w:rsid w:val="006C2BD3"/>
    <w:rsid w:val="006C2D66"/>
    <w:rsid w:val="006C3119"/>
    <w:rsid w:val="006C333F"/>
    <w:rsid w:val="006C3597"/>
    <w:rsid w:val="006C36A9"/>
    <w:rsid w:val="006C3BBD"/>
    <w:rsid w:val="006C3EE8"/>
    <w:rsid w:val="006C425A"/>
    <w:rsid w:val="006C4287"/>
    <w:rsid w:val="006C4425"/>
    <w:rsid w:val="006C4789"/>
    <w:rsid w:val="006C47F8"/>
    <w:rsid w:val="006C4CEC"/>
    <w:rsid w:val="006C4CFF"/>
    <w:rsid w:val="006C4D8F"/>
    <w:rsid w:val="006C4FF8"/>
    <w:rsid w:val="006C5701"/>
    <w:rsid w:val="006C5C8D"/>
    <w:rsid w:val="006C5F99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C7F3C"/>
    <w:rsid w:val="006D0033"/>
    <w:rsid w:val="006D051D"/>
    <w:rsid w:val="006D06C8"/>
    <w:rsid w:val="006D08CF"/>
    <w:rsid w:val="006D0B39"/>
    <w:rsid w:val="006D0B3F"/>
    <w:rsid w:val="006D0CCC"/>
    <w:rsid w:val="006D0D64"/>
    <w:rsid w:val="006D0E63"/>
    <w:rsid w:val="006D0E6D"/>
    <w:rsid w:val="006D0FF9"/>
    <w:rsid w:val="006D11EE"/>
    <w:rsid w:val="006D12F9"/>
    <w:rsid w:val="006D14E7"/>
    <w:rsid w:val="006D16B4"/>
    <w:rsid w:val="006D186F"/>
    <w:rsid w:val="006D1B7D"/>
    <w:rsid w:val="006D2137"/>
    <w:rsid w:val="006D21EC"/>
    <w:rsid w:val="006D261A"/>
    <w:rsid w:val="006D30D2"/>
    <w:rsid w:val="006D32F7"/>
    <w:rsid w:val="006D39F5"/>
    <w:rsid w:val="006D3A3D"/>
    <w:rsid w:val="006D3AA8"/>
    <w:rsid w:val="006D3C69"/>
    <w:rsid w:val="006D3CFD"/>
    <w:rsid w:val="006D3DAF"/>
    <w:rsid w:val="006D3E6A"/>
    <w:rsid w:val="006D3EF4"/>
    <w:rsid w:val="006D4182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2B5"/>
    <w:rsid w:val="006D53B5"/>
    <w:rsid w:val="006D56A9"/>
    <w:rsid w:val="006D585F"/>
    <w:rsid w:val="006D5AB4"/>
    <w:rsid w:val="006D5B73"/>
    <w:rsid w:val="006D5BA0"/>
    <w:rsid w:val="006D5CD1"/>
    <w:rsid w:val="006D5D73"/>
    <w:rsid w:val="006D5DB7"/>
    <w:rsid w:val="006D5EAF"/>
    <w:rsid w:val="006D629F"/>
    <w:rsid w:val="006D6463"/>
    <w:rsid w:val="006D64E1"/>
    <w:rsid w:val="006D65A3"/>
    <w:rsid w:val="006D6970"/>
    <w:rsid w:val="006D6B39"/>
    <w:rsid w:val="006D6B46"/>
    <w:rsid w:val="006D6DD8"/>
    <w:rsid w:val="006D71C0"/>
    <w:rsid w:val="006D7547"/>
    <w:rsid w:val="006D75DC"/>
    <w:rsid w:val="006D7661"/>
    <w:rsid w:val="006D7A77"/>
    <w:rsid w:val="006E0598"/>
    <w:rsid w:val="006E060F"/>
    <w:rsid w:val="006E066F"/>
    <w:rsid w:val="006E06F3"/>
    <w:rsid w:val="006E0975"/>
    <w:rsid w:val="006E0D44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C36"/>
    <w:rsid w:val="006E1E9B"/>
    <w:rsid w:val="006E1EFA"/>
    <w:rsid w:val="006E1F99"/>
    <w:rsid w:val="006E1FB5"/>
    <w:rsid w:val="006E21CC"/>
    <w:rsid w:val="006E2633"/>
    <w:rsid w:val="006E295A"/>
    <w:rsid w:val="006E2A32"/>
    <w:rsid w:val="006E2BA8"/>
    <w:rsid w:val="006E2D30"/>
    <w:rsid w:val="006E2DF8"/>
    <w:rsid w:val="006E3001"/>
    <w:rsid w:val="006E319D"/>
    <w:rsid w:val="006E31D7"/>
    <w:rsid w:val="006E31F4"/>
    <w:rsid w:val="006E322F"/>
    <w:rsid w:val="006E3398"/>
    <w:rsid w:val="006E360E"/>
    <w:rsid w:val="006E3886"/>
    <w:rsid w:val="006E3C7E"/>
    <w:rsid w:val="006E41C0"/>
    <w:rsid w:val="006E482F"/>
    <w:rsid w:val="006E4CD5"/>
    <w:rsid w:val="006E4E4A"/>
    <w:rsid w:val="006E4EAE"/>
    <w:rsid w:val="006E50E1"/>
    <w:rsid w:val="006E5103"/>
    <w:rsid w:val="006E521E"/>
    <w:rsid w:val="006E52D8"/>
    <w:rsid w:val="006E56FF"/>
    <w:rsid w:val="006E5A39"/>
    <w:rsid w:val="006E5EA2"/>
    <w:rsid w:val="006E63FD"/>
    <w:rsid w:val="006E65F4"/>
    <w:rsid w:val="006E67A4"/>
    <w:rsid w:val="006E6A16"/>
    <w:rsid w:val="006E6F30"/>
    <w:rsid w:val="006E7221"/>
    <w:rsid w:val="006E7281"/>
    <w:rsid w:val="006E7350"/>
    <w:rsid w:val="006E7486"/>
    <w:rsid w:val="006E7983"/>
    <w:rsid w:val="006E7A35"/>
    <w:rsid w:val="006E7A9C"/>
    <w:rsid w:val="006E7BDF"/>
    <w:rsid w:val="006E7CA9"/>
    <w:rsid w:val="006E7CED"/>
    <w:rsid w:val="006E7E18"/>
    <w:rsid w:val="006F0010"/>
    <w:rsid w:val="006F002F"/>
    <w:rsid w:val="006F00C6"/>
    <w:rsid w:val="006F00E3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C60"/>
    <w:rsid w:val="006F2E7C"/>
    <w:rsid w:val="006F2F9E"/>
    <w:rsid w:val="006F3016"/>
    <w:rsid w:val="006F3037"/>
    <w:rsid w:val="006F3404"/>
    <w:rsid w:val="006F3840"/>
    <w:rsid w:val="006F390D"/>
    <w:rsid w:val="006F3D29"/>
    <w:rsid w:val="006F43A2"/>
    <w:rsid w:val="006F4898"/>
    <w:rsid w:val="006F4981"/>
    <w:rsid w:val="006F4D61"/>
    <w:rsid w:val="006F4FB3"/>
    <w:rsid w:val="006F5349"/>
    <w:rsid w:val="006F55E2"/>
    <w:rsid w:val="006F5EEC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C1F"/>
    <w:rsid w:val="006F7E76"/>
    <w:rsid w:val="00700163"/>
    <w:rsid w:val="007007AF"/>
    <w:rsid w:val="00700A31"/>
    <w:rsid w:val="00700CC5"/>
    <w:rsid w:val="00700E7E"/>
    <w:rsid w:val="007011B1"/>
    <w:rsid w:val="0070150B"/>
    <w:rsid w:val="00701A8E"/>
    <w:rsid w:val="00701B52"/>
    <w:rsid w:val="00701E04"/>
    <w:rsid w:val="00702104"/>
    <w:rsid w:val="0070230B"/>
    <w:rsid w:val="0070234E"/>
    <w:rsid w:val="0070243B"/>
    <w:rsid w:val="007024D7"/>
    <w:rsid w:val="0070263A"/>
    <w:rsid w:val="007027CF"/>
    <w:rsid w:val="007029B7"/>
    <w:rsid w:val="00702C0C"/>
    <w:rsid w:val="00702C1D"/>
    <w:rsid w:val="00703236"/>
    <w:rsid w:val="007032CC"/>
    <w:rsid w:val="00703527"/>
    <w:rsid w:val="00703789"/>
    <w:rsid w:val="007037B5"/>
    <w:rsid w:val="007038AA"/>
    <w:rsid w:val="0070390F"/>
    <w:rsid w:val="00703990"/>
    <w:rsid w:val="00703D04"/>
    <w:rsid w:val="007042C8"/>
    <w:rsid w:val="00704AEC"/>
    <w:rsid w:val="00704B68"/>
    <w:rsid w:val="00705389"/>
    <w:rsid w:val="007054EB"/>
    <w:rsid w:val="00705545"/>
    <w:rsid w:val="00705880"/>
    <w:rsid w:val="00705986"/>
    <w:rsid w:val="007059C4"/>
    <w:rsid w:val="00705DB2"/>
    <w:rsid w:val="00705FC1"/>
    <w:rsid w:val="0070608B"/>
    <w:rsid w:val="00706288"/>
    <w:rsid w:val="00706E35"/>
    <w:rsid w:val="00706F60"/>
    <w:rsid w:val="00707122"/>
    <w:rsid w:val="0070741A"/>
    <w:rsid w:val="00707570"/>
    <w:rsid w:val="007078CA"/>
    <w:rsid w:val="00707B96"/>
    <w:rsid w:val="00707DC4"/>
    <w:rsid w:val="00710198"/>
    <w:rsid w:val="0071022E"/>
    <w:rsid w:val="00710750"/>
    <w:rsid w:val="007109BF"/>
    <w:rsid w:val="007109C9"/>
    <w:rsid w:val="0071118F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4EA"/>
    <w:rsid w:val="00713547"/>
    <w:rsid w:val="00713A29"/>
    <w:rsid w:val="0071421C"/>
    <w:rsid w:val="007143A1"/>
    <w:rsid w:val="00714467"/>
    <w:rsid w:val="00714A27"/>
    <w:rsid w:val="00714AAB"/>
    <w:rsid w:val="00714C91"/>
    <w:rsid w:val="00715127"/>
    <w:rsid w:val="0071518D"/>
    <w:rsid w:val="00715248"/>
    <w:rsid w:val="007152C5"/>
    <w:rsid w:val="007153DA"/>
    <w:rsid w:val="00715415"/>
    <w:rsid w:val="00715510"/>
    <w:rsid w:val="007155DA"/>
    <w:rsid w:val="00715820"/>
    <w:rsid w:val="00715EAC"/>
    <w:rsid w:val="00715F40"/>
    <w:rsid w:val="00716370"/>
    <w:rsid w:val="00716944"/>
    <w:rsid w:val="007169FA"/>
    <w:rsid w:val="00716BDA"/>
    <w:rsid w:val="00716D1B"/>
    <w:rsid w:val="00716DCF"/>
    <w:rsid w:val="00716F48"/>
    <w:rsid w:val="00717073"/>
    <w:rsid w:val="0071714B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502"/>
    <w:rsid w:val="0072057D"/>
    <w:rsid w:val="00720E97"/>
    <w:rsid w:val="007212DA"/>
    <w:rsid w:val="00721382"/>
    <w:rsid w:val="007215A9"/>
    <w:rsid w:val="00721A2D"/>
    <w:rsid w:val="00721DB9"/>
    <w:rsid w:val="00721EFE"/>
    <w:rsid w:val="007223D7"/>
    <w:rsid w:val="007223ED"/>
    <w:rsid w:val="007223FF"/>
    <w:rsid w:val="007224D9"/>
    <w:rsid w:val="00722671"/>
    <w:rsid w:val="00722A5A"/>
    <w:rsid w:val="00722D60"/>
    <w:rsid w:val="0072321D"/>
    <w:rsid w:val="0072358D"/>
    <w:rsid w:val="00723638"/>
    <w:rsid w:val="00723943"/>
    <w:rsid w:val="0072405C"/>
    <w:rsid w:val="00724250"/>
    <w:rsid w:val="00724354"/>
    <w:rsid w:val="0072454A"/>
    <w:rsid w:val="007245F8"/>
    <w:rsid w:val="00724788"/>
    <w:rsid w:val="007249DA"/>
    <w:rsid w:val="00724D74"/>
    <w:rsid w:val="0072521F"/>
    <w:rsid w:val="0072526F"/>
    <w:rsid w:val="007256AE"/>
    <w:rsid w:val="007256D2"/>
    <w:rsid w:val="0072570C"/>
    <w:rsid w:val="00725BCA"/>
    <w:rsid w:val="00725CA0"/>
    <w:rsid w:val="00725EE6"/>
    <w:rsid w:val="00725F40"/>
    <w:rsid w:val="0072675F"/>
    <w:rsid w:val="0072680D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0ED1"/>
    <w:rsid w:val="00731012"/>
    <w:rsid w:val="007310BF"/>
    <w:rsid w:val="00731325"/>
    <w:rsid w:val="0073154A"/>
    <w:rsid w:val="0073177A"/>
    <w:rsid w:val="007327A5"/>
    <w:rsid w:val="007327F1"/>
    <w:rsid w:val="007328F6"/>
    <w:rsid w:val="00732975"/>
    <w:rsid w:val="007329A1"/>
    <w:rsid w:val="00732B67"/>
    <w:rsid w:val="00732E63"/>
    <w:rsid w:val="00732EAA"/>
    <w:rsid w:val="00733127"/>
    <w:rsid w:val="0073314C"/>
    <w:rsid w:val="00733204"/>
    <w:rsid w:val="00733255"/>
    <w:rsid w:val="007334E7"/>
    <w:rsid w:val="00733595"/>
    <w:rsid w:val="00733660"/>
    <w:rsid w:val="00733A2D"/>
    <w:rsid w:val="00733C00"/>
    <w:rsid w:val="00733C66"/>
    <w:rsid w:val="007340BB"/>
    <w:rsid w:val="00734331"/>
    <w:rsid w:val="00734375"/>
    <w:rsid w:val="007343EC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243"/>
    <w:rsid w:val="007378BE"/>
    <w:rsid w:val="007378FC"/>
    <w:rsid w:val="00737915"/>
    <w:rsid w:val="00737974"/>
    <w:rsid w:val="00737AF4"/>
    <w:rsid w:val="00740088"/>
    <w:rsid w:val="007401DF"/>
    <w:rsid w:val="007402E4"/>
    <w:rsid w:val="0074068E"/>
    <w:rsid w:val="00740A5E"/>
    <w:rsid w:val="00740B75"/>
    <w:rsid w:val="00741490"/>
    <w:rsid w:val="0074155F"/>
    <w:rsid w:val="00741B9E"/>
    <w:rsid w:val="00741CA0"/>
    <w:rsid w:val="00741D97"/>
    <w:rsid w:val="00741DD9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114"/>
    <w:rsid w:val="007434BB"/>
    <w:rsid w:val="00743518"/>
    <w:rsid w:val="00743727"/>
    <w:rsid w:val="00743A63"/>
    <w:rsid w:val="00743E63"/>
    <w:rsid w:val="00744044"/>
    <w:rsid w:val="00744087"/>
    <w:rsid w:val="0074464D"/>
    <w:rsid w:val="007446D0"/>
    <w:rsid w:val="00744EFD"/>
    <w:rsid w:val="007450C5"/>
    <w:rsid w:val="007453F4"/>
    <w:rsid w:val="007457E6"/>
    <w:rsid w:val="00745B3E"/>
    <w:rsid w:val="00745D0D"/>
    <w:rsid w:val="00746013"/>
    <w:rsid w:val="0074663F"/>
    <w:rsid w:val="00746780"/>
    <w:rsid w:val="0074688E"/>
    <w:rsid w:val="007469CB"/>
    <w:rsid w:val="00746B8F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7C4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97A"/>
    <w:rsid w:val="00751BD8"/>
    <w:rsid w:val="00752094"/>
    <w:rsid w:val="007526F5"/>
    <w:rsid w:val="00752776"/>
    <w:rsid w:val="007529A6"/>
    <w:rsid w:val="00752A8E"/>
    <w:rsid w:val="0075315E"/>
    <w:rsid w:val="007531D0"/>
    <w:rsid w:val="00753441"/>
    <w:rsid w:val="00753AF9"/>
    <w:rsid w:val="00753B69"/>
    <w:rsid w:val="0075439C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6DD"/>
    <w:rsid w:val="007558EB"/>
    <w:rsid w:val="00755AE3"/>
    <w:rsid w:val="00755CA5"/>
    <w:rsid w:val="00755D47"/>
    <w:rsid w:val="00755FD5"/>
    <w:rsid w:val="007561FD"/>
    <w:rsid w:val="0075634A"/>
    <w:rsid w:val="007563F7"/>
    <w:rsid w:val="007564B4"/>
    <w:rsid w:val="00756589"/>
    <w:rsid w:val="007566CF"/>
    <w:rsid w:val="007566F4"/>
    <w:rsid w:val="00756835"/>
    <w:rsid w:val="00756903"/>
    <w:rsid w:val="007569F1"/>
    <w:rsid w:val="00757037"/>
    <w:rsid w:val="0075717D"/>
    <w:rsid w:val="007575CC"/>
    <w:rsid w:val="0075770A"/>
    <w:rsid w:val="0075785A"/>
    <w:rsid w:val="00760160"/>
    <w:rsid w:val="007602DC"/>
    <w:rsid w:val="007602EF"/>
    <w:rsid w:val="0076043D"/>
    <w:rsid w:val="00760A54"/>
    <w:rsid w:val="00760AEA"/>
    <w:rsid w:val="00760E1D"/>
    <w:rsid w:val="00760EF7"/>
    <w:rsid w:val="00760FB7"/>
    <w:rsid w:val="0076106F"/>
    <w:rsid w:val="00761620"/>
    <w:rsid w:val="0076164C"/>
    <w:rsid w:val="00761CA3"/>
    <w:rsid w:val="0076217D"/>
    <w:rsid w:val="007621CC"/>
    <w:rsid w:val="00762252"/>
    <w:rsid w:val="007622AB"/>
    <w:rsid w:val="00762336"/>
    <w:rsid w:val="0076240B"/>
    <w:rsid w:val="00762687"/>
    <w:rsid w:val="007626AC"/>
    <w:rsid w:val="0076270A"/>
    <w:rsid w:val="00762C32"/>
    <w:rsid w:val="00762D8F"/>
    <w:rsid w:val="00762F8A"/>
    <w:rsid w:val="007631EC"/>
    <w:rsid w:val="00763249"/>
    <w:rsid w:val="0076335D"/>
    <w:rsid w:val="0076368E"/>
    <w:rsid w:val="00763732"/>
    <w:rsid w:val="00763806"/>
    <w:rsid w:val="0076380B"/>
    <w:rsid w:val="00763AB2"/>
    <w:rsid w:val="00763E6D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19D"/>
    <w:rsid w:val="00765202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07D"/>
    <w:rsid w:val="007671A8"/>
    <w:rsid w:val="00767407"/>
    <w:rsid w:val="00767738"/>
    <w:rsid w:val="00767ADB"/>
    <w:rsid w:val="00767FA6"/>
    <w:rsid w:val="0077006B"/>
    <w:rsid w:val="007701EC"/>
    <w:rsid w:val="00770236"/>
    <w:rsid w:val="007703CB"/>
    <w:rsid w:val="00770446"/>
    <w:rsid w:val="00770499"/>
    <w:rsid w:val="0077077A"/>
    <w:rsid w:val="00770881"/>
    <w:rsid w:val="00770950"/>
    <w:rsid w:val="00770B6C"/>
    <w:rsid w:val="00770B72"/>
    <w:rsid w:val="00770B9B"/>
    <w:rsid w:val="00770BF2"/>
    <w:rsid w:val="00770C93"/>
    <w:rsid w:val="00771234"/>
    <w:rsid w:val="007716AB"/>
    <w:rsid w:val="0077196A"/>
    <w:rsid w:val="00772118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8EC"/>
    <w:rsid w:val="00773908"/>
    <w:rsid w:val="00773AA7"/>
    <w:rsid w:val="00773BF2"/>
    <w:rsid w:val="00773E6E"/>
    <w:rsid w:val="00774041"/>
    <w:rsid w:val="0077435F"/>
    <w:rsid w:val="00774380"/>
    <w:rsid w:val="007743C9"/>
    <w:rsid w:val="007743E1"/>
    <w:rsid w:val="00774841"/>
    <w:rsid w:val="00774D72"/>
    <w:rsid w:val="00774EA8"/>
    <w:rsid w:val="00775841"/>
    <w:rsid w:val="00775BCD"/>
    <w:rsid w:val="00775BDD"/>
    <w:rsid w:val="00775CCB"/>
    <w:rsid w:val="00775FAC"/>
    <w:rsid w:val="007763AB"/>
    <w:rsid w:val="00776794"/>
    <w:rsid w:val="00776B99"/>
    <w:rsid w:val="00776BD6"/>
    <w:rsid w:val="00776C30"/>
    <w:rsid w:val="00777318"/>
    <w:rsid w:val="0077749C"/>
    <w:rsid w:val="007777D5"/>
    <w:rsid w:val="00777AFE"/>
    <w:rsid w:val="00777B0F"/>
    <w:rsid w:val="00777BAC"/>
    <w:rsid w:val="00777D8B"/>
    <w:rsid w:val="00777F11"/>
    <w:rsid w:val="0078020C"/>
    <w:rsid w:val="00780741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1AAF"/>
    <w:rsid w:val="00781BD7"/>
    <w:rsid w:val="00782065"/>
    <w:rsid w:val="00782089"/>
    <w:rsid w:val="00782107"/>
    <w:rsid w:val="00782199"/>
    <w:rsid w:val="0078239A"/>
    <w:rsid w:val="0078245F"/>
    <w:rsid w:val="007824DA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BFD"/>
    <w:rsid w:val="00784CD2"/>
    <w:rsid w:val="00784EDD"/>
    <w:rsid w:val="0078546D"/>
    <w:rsid w:val="0078554F"/>
    <w:rsid w:val="00785552"/>
    <w:rsid w:val="007856BC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C41"/>
    <w:rsid w:val="00786EC6"/>
    <w:rsid w:val="00786F99"/>
    <w:rsid w:val="007871B5"/>
    <w:rsid w:val="00787251"/>
    <w:rsid w:val="007872E6"/>
    <w:rsid w:val="007876EB"/>
    <w:rsid w:val="00787711"/>
    <w:rsid w:val="00787888"/>
    <w:rsid w:val="00787A23"/>
    <w:rsid w:val="0079012F"/>
    <w:rsid w:val="007904DA"/>
    <w:rsid w:val="0079070F"/>
    <w:rsid w:val="00790778"/>
    <w:rsid w:val="007907A7"/>
    <w:rsid w:val="00790F27"/>
    <w:rsid w:val="007911F7"/>
    <w:rsid w:val="007911FB"/>
    <w:rsid w:val="00791426"/>
    <w:rsid w:val="007914CF"/>
    <w:rsid w:val="00791B88"/>
    <w:rsid w:val="00791D8A"/>
    <w:rsid w:val="00792756"/>
    <w:rsid w:val="00792772"/>
    <w:rsid w:val="00792804"/>
    <w:rsid w:val="00792B80"/>
    <w:rsid w:val="00792F0C"/>
    <w:rsid w:val="00792FA6"/>
    <w:rsid w:val="0079301E"/>
    <w:rsid w:val="00793125"/>
    <w:rsid w:val="0079380E"/>
    <w:rsid w:val="00793999"/>
    <w:rsid w:val="007939B0"/>
    <w:rsid w:val="00793A8F"/>
    <w:rsid w:val="00793B38"/>
    <w:rsid w:val="00793D45"/>
    <w:rsid w:val="00794008"/>
    <w:rsid w:val="00794416"/>
    <w:rsid w:val="00794C9B"/>
    <w:rsid w:val="007954FC"/>
    <w:rsid w:val="00795EA1"/>
    <w:rsid w:val="00795FFE"/>
    <w:rsid w:val="007964EE"/>
    <w:rsid w:val="00796FF7"/>
    <w:rsid w:val="007970D7"/>
    <w:rsid w:val="007975C9"/>
    <w:rsid w:val="00797887"/>
    <w:rsid w:val="007A0414"/>
    <w:rsid w:val="007A047F"/>
    <w:rsid w:val="007A09B6"/>
    <w:rsid w:val="007A0C00"/>
    <w:rsid w:val="007A0C1A"/>
    <w:rsid w:val="007A0DB0"/>
    <w:rsid w:val="007A104C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55ED"/>
    <w:rsid w:val="007A5947"/>
    <w:rsid w:val="007A6052"/>
    <w:rsid w:val="007A63C1"/>
    <w:rsid w:val="007A64C7"/>
    <w:rsid w:val="007A6654"/>
    <w:rsid w:val="007A67D0"/>
    <w:rsid w:val="007A6888"/>
    <w:rsid w:val="007A6B00"/>
    <w:rsid w:val="007A701C"/>
    <w:rsid w:val="007A7216"/>
    <w:rsid w:val="007A78BA"/>
    <w:rsid w:val="007A7D9B"/>
    <w:rsid w:val="007A7F42"/>
    <w:rsid w:val="007B009E"/>
    <w:rsid w:val="007B02BC"/>
    <w:rsid w:val="007B02BE"/>
    <w:rsid w:val="007B04F5"/>
    <w:rsid w:val="007B0540"/>
    <w:rsid w:val="007B0556"/>
    <w:rsid w:val="007B0784"/>
    <w:rsid w:val="007B0A51"/>
    <w:rsid w:val="007B0F38"/>
    <w:rsid w:val="007B10E7"/>
    <w:rsid w:val="007B14D3"/>
    <w:rsid w:val="007B1907"/>
    <w:rsid w:val="007B1B24"/>
    <w:rsid w:val="007B1B36"/>
    <w:rsid w:val="007B1C86"/>
    <w:rsid w:val="007B1D59"/>
    <w:rsid w:val="007B1DFC"/>
    <w:rsid w:val="007B1F8B"/>
    <w:rsid w:val="007B25A7"/>
    <w:rsid w:val="007B2669"/>
    <w:rsid w:val="007B2782"/>
    <w:rsid w:val="007B286E"/>
    <w:rsid w:val="007B287B"/>
    <w:rsid w:val="007B2A90"/>
    <w:rsid w:val="007B2B75"/>
    <w:rsid w:val="007B2B89"/>
    <w:rsid w:val="007B2C07"/>
    <w:rsid w:val="007B324A"/>
    <w:rsid w:val="007B327D"/>
    <w:rsid w:val="007B3448"/>
    <w:rsid w:val="007B3485"/>
    <w:rsid w:val="007B34F0"/>
    <w:rsid w:val="007B3A60"/>
    <w:rsid w:val="007B3CBA"/>
    <w:rsid w:val="007B3E20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79"/>
    <w:rsid w:val="007B4BF1"/>
    <w:rsid w:val="007B4C68"/>
    <w:rsid w:val="007B4EC7"/>
    <w:rsid w:val="007B50B5"/>
    <w:rsid w:val="007B593E"/>
    <w:rsid w:val="007B5D16"/>
    <w:rsid w:val="007B5E33"/>
    <w:rsid w:val="007B62E8"/>
    <w:rsid w:val="007B67F3"/>
    <w:rsid w:val="007B680D"/>
    <w:rsid w:val="007B6844"/>
    <w:rsid w:val="007B6920"/>
    <w:rsid w:val="007B69C9"/>
    <w:rsid w:val="007B6B11"/>
    <w:rsid w:val="007B714B"/>
    <w:rsid w:val="007B723B"/>
    <w:rsid w:val="007B747D"/>
    <w:rsid w:val="007B763F"/>
    <w:rsid w:val="007B76A1"/>
    <w:rsid w:val="007B79D9"/>
    <w:rsid w:val="007B79EA"/>
    <w:rsid w:val="007B7B6D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0FE3"/>
    <w:rsid w:val="007C10AD"/>
    <w:rsid w:val="007C10DF"/>
    <w:rsid w:val="007C146F"/>
    <w:rsid w:val="007C14FB"/>
    <w:rsid w:val="007C151E"/>
    <w:rsid w:val="007C15CD"/>
    <w:rsid w:val="007C1D65"/>
    <w:rsid w:val="007C205C"/>
    <w:rsid w:val="007C24ED"/>
    <w:rsid w:val="007C2517"/>
    <w:rsid w:val="007C2604"/>
    <w:rsid w:val="007C275E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3DC4"/>
    <w:rsid w:val="007C41B7"/>
    <w:rsid w:val="007C44DB"/>
    <w:rsid w:val="007C45BF"/>
    <w:rsid w:val="007C489A"/>
    <w:rsid w:val="007C48D5"/>
    <w:rsid w:val="007C4A64"/>
    <w:rsid w:val="007C4D9E"/>
    <w:rsid w:val="007C4EE3"/>
    <w:rsid w:val="007C50C1"/>
    <w:rsid w:val="007C5136"/>
    <w:rsid w:val="007C5505"/>
    <w:rsid w:val="007C56F5"/>
    <w:rsid w:val="007C575F"/>
    <w:rsid w:val="007C579A"/>
    <w:rsid w:val="007C5860"/>
    <w:rsid w:val="007C5A9C"/>
    <w:rsid w:val="007C5ABE"/>
    <w:rsid w:val="007C5E96"/>
    <w:rsid w:val="007C664E"/>
    <w:rsid w:val="007C671B"/>
    <w:rsid w:val="007C6777"/>
    <w:rsid w:val="007C6877"/>
    <w:rsid w:val="007C6BBD"/>
    <w:rsid w:val="007C6CD9"/>
    <w:rsid w:val="007C6CF5"/>
    <w:rsid w:val="007C6E4D"/>
    <w:rsid w:val="007C72D0"/>
    <w:rsid w:val="007C72D1"/>
    <w:rsid w:val="007C72F9"/>
    <w:rsid w:val="007C764C"/>
    <w:rsid w:val="007C7AA1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0B"/>
    <w:rsid w:val="007D1821"/>
    <w:rsid w:val="007D1AE4"/>
    <w:rsid w:val="007D1C19"/>
    <w:rsid w:val="007D1E3E"/>
    <w:rsid w:val="007D1ECD"/>
    <w:rsid w:val="007D2067"/>
    <w:rsid w:val="007D21CE"/>
    <w:rsid w:val="007D22AB"/>
    <w:rsid w:val="007D233F"/>
    <w:rsid w:val="007D23D1"/>
    <w:rsid w:val="007D2438"/>
    <w:rsid w:val="007D25CF"/>
    <w:rsid w:val="007D2634"/>
    <w:rsid w:val="007D27CE"/>
    <w:rsid w:val="007D2835"/>
    <w:rsid w:val="007D290C"/>
    <w:rsid w:val="007D29B5"/>
    <w:rsid w:val="007D2A82"/>
    <w:rsid w:val="007D2AEC"/>
    <w:rsid w:val="007D309F"/>
    <w:rsid w:val="007D3AFC"/>
    <w:rsid w:val="007D3BA4"/>
    <w:rsid w:val="007D3BE9"/>
    <w:rsid w:val="007D3E17"/>
    <w:rsid w:val="007D3F81"/>
    <w:rsid w:val="007D42BD"/>
    <w:rsid w:val="007D458D"/>
    <w:rsid w:val="007D4629"/>
    <w:rsid w:val="007D4669"/>
    <w:rsid w:val="007D46E4"/>
    <w:rsid w:val="007D493A"/>
    <w:rsid w:val="007D4C76"/>
    <w:rsid w:val="007D4FF8"/>
    <w:rsid w:val="007D5823"/>
    <w:rsid w:val="007D62EA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D7A2B"/>
    <w:rsid w:val="007D7CF9"/>
    <w:rsid w:val="007E0140"/>
    <w:rsid w:val="007E01FF"/>
    <w:rsid w:val="007E079A"/>
    <w:rsid w:val="007E0912"/>
    <w:rsid w:val="007E0A6D"/>
    <w:rsid w:val="007E0C8E"/>
    <w:rsid w:val="007E0D5B"/>
    <w:rsid w:val="007E0F95"/>
    <w:rsid w:val="007E12B8"/>
    <w:rsid w:val="007E1317"/>
    <w:rsid w:val="007E16A5"/>
    <w:rsid w:val="007E1D0F"/>
    <w:rsid w:val="007E218F"/>
    <w:rsid w:val="007E2621"/>
    <w:rsid w:val="007E279F"/>
    <w:rsid w:val="007E288F"/>
    <w:rsid w:val="007E2C28"/>
    <w:rsid w:val="007E2DEF"/>
    <w:rsid w:val="007E2E22"/>
    <w:rsid w:val="007E2E54"/>
    <w:rsid w:val="007E31A3"/>
    <w:rsid w:val="007E3579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1A8"/>
    <w:rsid w:val="007E529A"/>
    <w:rsid w:val="007E5479"/>
    <w:rsid w:val="007E570D"/>
    <w:rsid w:val="007E5B52"/>
    <w:rsid w:val="007E5C78"/>
    <w:rsid w:val="007E6010"/>
    <w:rsid w:val="007E60CB"/>
    <w:rsid w:val="007E62B3"/>
    <w:rsid w:val="007E6341"/>
    <w:rsid w:val="007E6433"/>
    <w:rsid w:val="007E646F"/>
    <w:rsid w:val="007E6625"/>
    <w:rsid w:val="007E66DB"/>
    <w:rsid w:val="007E6B17"/>
    <w:rsid w:val="007E6C4C"/>
    <w:rsid w:val="007E6CF3"/>
    <w:rsid w:val="007E6ED1"/>
    <w:rsid w:val="007E7017"/>
    <w:rsid w:val="007E73CA"/>
    <w:rsid w:val="007E741A"/>
    <w:rsid w:val="007E764A"/>
    <w:rsid w:val="007E773E"/>
    <w:rsid w:val="007E7B92"/>
    <w:rsid w:val="007E7D66"/>
    <w:rsid w:val="007E7E8D"/>
    <w:rsid w:val="007E7F71"/>
    <w:rsid w:val="007F0031"/>
    <w:rsid w:val="007F01EE"/>
    <w:rsid w:val="007F03A1"/>
    <w:rsid w:val="007F0449"/>
    <w:rsid w:val="007F0493"/>
    <w:rsid w:val="007F06AD"/>
    <w:rsid w:val="007F06CC"/>
    <w:rsid w:val="007F09DD"/>
    <w:rsid w:val="007F0C5D"/>
    <w:rsid w:val="007F0F89"/>
    <w:rsid w:val="007F1139"/>
    <w:rsid w:val="007F15B4"/>
    <w:rsid w:val="007F1633"/>
    <w:rsid w:val="007F1722"/>
    <w:rsid w:val="007F1A2C"/>
    <w:rsid w:val="007F1E41"/>
    <w:rsid w:val="007F1E7B"/>
    <w:rsid w:val="007F2386"/>
    <w:rsid w:val="007F23D9"/>
    <w:rsid w:val="007F2DBF"/>
    <w:rsid w:val="007F2F4C"/>
    <w:rsid w:val="007F31BC"/>
    <w:rsid w:val="007F3204"/>
    <w:rsid w:val="007F33B1"/>
    <w:rsid w:val="007F33DB"/>
    <w:rsid w:val="007F3BCD"/>
    <w:rsid w:val="007F3F8D"/>
    <w:rsid w:val="007F3FF4"/>
    <w:rsid w:val="007F42CD"/>
    <w:rsid w:val="007F437B"/>
    <w:rsid w:val="007F468C"/>
    <w:rsid w:val="007F46C0"/>
    <w:rsid w:val="007F47A4"/>
    <w:rsid w:val="007F48A8"/>
    <w:rsid w:val="007F4ABA"/>
    <w:rsid w:val="007F4AF7"/>
    <w:rsid w:val="007F4D77"/>
    <w:rsid w:val="007F4D83"/>
    <w:rsid w:val="007F4DE2"/>
    <w:rsid w:val="007F4F8B"/>
    <w:rsid w:val="007F5009"/>
    <w:rsid w:val="007F5106"/>
    <w:rsid w:val="007F51C6"/>
    <w:rsid w:val="007F51FE"/>
    <w:rsid w:val="007F53A7"/>
    <w:rsid w:val="007F562E"/>
    <w:rsid w:val="007F56EE"/>
    <w:rsid w:val="007F65A5"/>
    <w:rsid w:val="007F65FD"/>
    <w:rsid w:val="007F69BC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59D"/>
    <w:rsid w:val="00802612"/>
    <w:rsid w:val="00802763"/>
    <w:rsid w:val="00802786"/>
    <w:rsid w:val="00802ACF"/>
    <w:rsid w:val="00803141"/>
    <w:rsid w:val="008033D5"/>
    <w:rsid w:val="008033E4"/>
    <w:rsid w:val="00803441"/>
    <w:rsid w:val="008034C1"/>
    <w:rsid w:val="008035EC"/>
    <w:rsid w:val="00803629"/>
    <w:rsid w:val="00803659"/>
    <w:rsid w:val="00803851"/>
    <w:rsid w:val="00803B62"/>
    <w:rsid w:val="00803CF4"/>
    <w:rsid w:val="00803D25"/>
    <w:rsid w:val="0080423A"/>
    <w:rsid w:val="008048F9"/>
    <w:rsid w:val="00804B67"/>
    <w:rsid w:val="0080507E"/>
    <w:rsid w:val="008052C1"/>
    <w:rsid w:val="008053AD"/>
    <w:rsid w:val="0080584E"/>
    <w:rsid w:val="008058F8"/>
    <w:rsid w:val="008059AC"/>
    <w:rsid w:val="00805B55"/>
    <w:rsid w:val="00806372"/>
    <w:rsid w:val="008069CF"/>
    <w:rsid w:val="00806AC3"/>
    <w:rsid w:val="00806BAB"/>
    <w:rsid w:val="008070BF"/>
    <w:rsid w:val="00807166"/>
    <w:rsid w:val="0080716C"/>
    <w:rsid w:val="0080720D"/>
    <w:rsid w:val="00807352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097F"/>
    <w:rsid w:val="00810CF7"/>
    <w:rsid w:val="00811208"/>
    <w:rsid w:val="00811306"/>
    <w:rsid w:val="0081150C"/>
    <w:rsid w:val="0081161B"/>
    <w:rsid w:val="00811665"/>
    <w:rsid w:val="00811A56"/>
    <w:rsid w:val="00811BDE"/>
    <w:rsid w:val="00811CB2"/>
    <w:rsid w:val="00811DC2"/>
    <w:rsid w:val="00812137"/>
    <w:rsid w:val="008121AD"/>
    <w:rsid w:val="008122E8"/>
    <w:rsid w:val="008127FB"/>
    <w:rsid w:val="00812A22"/>
    <w:rsid w:val="00812E1B"/>
    <w:rsid w:val="00812E82"/>
    <w:rsid w:val="008130A3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B9B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5E93"/>
    <w:rsid w:val="008163F4"/>
    <w:rsid w:val="0081642B"/>
    <w:rsid w:val="008164E9"/>
    <w:rsid w:val="00816FFA"/>
    <w:rsid w:val="00817475"/>
    <w:rsid w:val="008175BC"/>
    <w:rsid w:val="0081776C"/>
    <w:rsid w:val="00817773"/>
    <w:rsid w:val="008178A8"/>
    <w:rsid w:val="008179BE"/>
    <w:rsid w:val="00817B1F"/>
    <w:rsid w:val="008201FF"/>
    <w:rsid w:val="00820959"/>
    <w:rsid w:val="00820ADC"/>
    <w:rsid w:val="00820BBC"/>
    <w:rsid w:val="00820C37"/>
    <w:rsid w:val="00820C7E"/>
    <w:rsid w:val="00820FDE"/>
    <w:rsid w:val="00821352"/>
    <w:rsid w:val="008213C0"/>
    <w:rsid w:val="00821631"/>
    <w:rsid w:val="008216D8"/>
    <w:rsid w:val="008216E7"/>
    <w:rsid w:val="0082175C"/>
    <w:rsid w:val="00821A85"/>
    <w:rsid w:val="00821D07"/>
    <w:rsid w:val="00821E2C"/>
    <w:rsid w:val="00821E95"/>
    <w:rsid w:val="00821FC1"/>
    <w:rsid w:val="008221C7"/>
    <w:rsid w:val="008223B3"/>
    <w:rsid w:val="008224CC"/>
    <w:rsid w:val="008224F9"/>
    <w:rsid w:val="00822A67"/>
    <w:rsid w:val="00822CFC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1E0"/>
    <w:rsid w:val="00824437"/>
    <w:rsid w:val="00824716"/>
    <w:rsid w:val="00824768"/>
    <w:rsid w:val="00824775"/>
    <w:rsid w:val="008248B2"/>
    <w:rsid w:val="00824ADB"/>
    <w:rsid w:val="00825508"/>
    <w:rsid w:val="0082568B"/>
    <w:rsid w:val="00825B6A"/>
    <w:rsid w:val="008261D4"/>
    <w:rsid w:val="00826200"/>
    <w:rsid w:val="00826326"/>
    <w:rsid w:val="00826370"/>
    <w:rsid w:val="00826992"/>
    <w:rsid w:val="00826AB1"/>
    <w:rsid w:val="00826C32"/>
    <w:rsid w:val="00826D72"/>
    <w:rsid w:val="00827148"/>
    <w:rsid w:val="008272CE"/>
    <w:rsid w:val="00827489"/>
    <w:rsid w:val="0082787B"/>
    <w:rsid w:val="00827F75"/>
    <w:rsid w:val="008300CE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75B"/>
    <w:rsid w:val="00833E5A"/>
    <w:rsid w:val="00833F7D"/>
    <w:rsid w:val="00833FC1"/>
    <w:rsid w:val="00834009"/>
    <w:rsid w:val="0083402C"/>
    <w:rsid w:val="008343A1"/>
    <w:rsid w:val="008345B8"/>
    <w:rsid w:val="008347B4"/>
    <w:rsid w:val="008348A1"/>
    <w:rsid w:val="00834B92"/>
    <w:rsid w:val="00834BEC"/>
    <w:rsid w:val="00834D4B"/>
    <w:rsid w:val="00834FB4"/>
    <w:rsid w:val="008351F8"/>
    <w:rsid w:val="008355FF"/>
    <w:rsid w:val="0083576A"/>
    <w:rsid w:val="00835B60"/>
    <w:rsid w:val="00835E27"/>
    <w:rsid w:val="00835EF2"/>
    <w:rsid w:val="0083601E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B68"/>
    <w:rsid w:val="00837E5E"/>
    <w:rsid w:val="00837F2B"/>
    <w:rsid w:val="00837FF6"/>
    <w:rsid w:val="008400BB"/>
    <w:rsid w:val="00840103"/>
    <w:rsid w:val="008406F4"/>
    <w:rsid w:val="00840AD3"/>
    <w:rsid w:val="0084144A"/>
    <w:rsid w:val="008418F2"/>
    <w:rsid w:val="00841E3F"/>
    <w:rsid w:val="00841F0D"/>
    <w:rsid w:val="008420F7"/>
    <w:rsid w:val="00842203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1E6"/>
    <w:rsid w:val="008443AF"/>
    <w:rsid w:val="0084460B"/>
    <w:rsid w:val="00844743"/>
    <w:rsid w:val="0084484D"/>
    <w:rsid w:val="00844D41"/>
    <w:rsid w:val="00844D55"/>
    <w:rsid w:val="00844F04"/>
    <w:rsid w:val="00844FA8"/>
    <w:rsid w:val="00845026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6A1B"/>
    <w:rsid w:val="008471B3"/>
    <w:rsid w:val="00847288"/>
    <w:rsid w:val="0084782E"/>
    <w:rsid w:val="00847BDF"/>
    <w:rsid w:val="00847C70"/>
    <w:rsid w:val="00847DCA"/>
    <w:rsid w:val="008501C4"/>
    <w:rsid w:val="0085056B"/>
    <w:rsid w:val="00850E2D"/>
    <w:rsid w:val="00850E52"/>
    <w:rsid w:val="00850ED8"/>
    <w:rsid w:val="00851244"/>
    <w:rsid w:val="008517F4"/>
    <w:rsid w:val="00851B31"/>
    <w:rsid w:val="00851CB1"/>
    <w:rsid w:val="00851DC0"/>
    <w:rsid w:val="00851ECF"/>
    <w:rsid w:val="00851F1D"/>
    <w:rsid w:val="008522CF"/>
    <w:rsid w:val="00852434"/>
    <w:rsid w:val="008525C9"/>
    <w:rsid w:val="00852633"/>
    <w:rsid w:val="008526ED"/>
    <w:rsid w:val="008529C7"/>
    <w:rsid w:val="00852C71"/>
    <w:rsid w:val="00852CA9"/>
    <w:rsid w:val="00852E69"/>
    <w:rsid w:val="00852ECF"/>
    <w:rsid w:val="00852F59"/>
    <w:rsid w:val="00852FC8"/>
    <w:rsid w:val="00852FCA"/>
    <w:rsid w:val="0085329F"/>
    <w:rsid w:val="00853633"/>
    <w:rsid w:val="008538FC"/>
    <w:rsid w:val="00854534"/>
    <w:rsid w:val="008548BD"/>
    <w:rsid w:val="0085490F"/>
    <w:rsid w:val="00854B0C"/>
    <w:rsid w:val="00854BAF"/>
    <w:rsid w:val="00854EEA"/>
    <w:rsid w:val="0085570C"/>
    <w:rsid w:val="00855784"/>
    <w:rsid w:val="00855B68"/>
    <w:rsid w:val="00855C1A"/>
    <w:rsid w:val="00855C32"/>
    <w:rsid w:val="00855CDD"/>
    <w:rsid w:val="00855D79"/>
    <w:rsid w:val="00855DE8"/>
    <w:rsid w:val="00855E3B"/>
    <w:rsid w:val="00855F56"/>
    <w:rsid w:val="008560F5"/>
    <w:rsid w:val="00856153"/>
    <w:rsid w:val="008561DE"/>
    <w:rsid w:val="008562D3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4ED"/>
    <w:rsid w:val="00860674"/>
    <w:rsid w:val="0086070D"/>
    <w:rsid w:val="0086084A"/>
    <w:rsid w:val="00860918"/>
    <w:rsid w:val="00860958"/>
    <w:rsid w:val="008609B4"/>
    <w:rsid w:val="00860C27"/>
    <w:rsid w:val="00860C81"/>
    <w:rsid w:val="00860DEB"/>
    <w:rsid w:val="0086112B"/>
    <w:rsid w:val="008616D4"/>
    <w:rsid w:val="00861A13"/>
    <w:rsid w:val="00861B0D"/>
    <w:rsid w:val="00861D52"/>
    <w:rsid w:val="00861E3A"/>
    <w:rsid w:val="00862178"/>
    <w:rsid w:val="0086246A"/>
    <w:rsid w:val="008627A1"/>
    <w:rsid w:val="008628AC"/>
    <w:rsid w:val="00862C15"/>
    <w:rsid w:val="00863143"/>
    <w:rsid w:val="008638EB"/>
    <w:rsid w:val="00863DBF"/>
    <w:rsid w:val="00864146"/>
    <w:rsid w:val="008645C9"/>
    <w:rsid w:val="00864685"/>
    <w:rsid w:val="008647A7"/>
    <w:rsid w:val="0086481B"/>
    <w:rsid w:val="008649A0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D6F"/>
    <w:rsid w:val="00865EA5"/>
    <w:rsid w:val="00865F2D"/>
    <w:rsid w:val="00865F63"/>
    <w:rsid w:val="00865FAB"/>
    <w:rsid w:val="0086625F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BF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11C"/>
    <w:rsid w:val="008735AB"/>
    <w:rsid w:val="008737B0"/>
    <w:rsid w:val="0087390B"/>
    <w:rsid w:val="00873960"/>
    <w:rsid w:val="00873C45"/>
    <w:rsid w:val="008744F8"/>
    <w:rsid w:val="0087466B"/>
    <w:rsid w:val="008746A5"/>
    <w:rsid w:val="008747E4"/>
    <w:rsid w:val="00875082"/>
    <w:rsid w:val="008752BB"/>
    <w:rsid w:val="0087546B"/>
    <w:rsid w:val="008759FE"/>
    <w:rsid w:val="00875A0B"/>
    <w:rsid w:val="00875A99"/>
    <w:rsid w:val="00875C43"/>
    <w:rsid w:val="00875F1D"/>
    <w:rsid w:val="008763F8"/>
    <w:rsid w:val="008764A9"/>
    <w:rsid w:val="00876EA3"/>
    <w:rsid w:val="00876FE3"/>
    <w:rsid w:val="00877121"/>
    <w:rsid w:val="008771A7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0A0"/>
    <w:rsid w:val="00881116"/>
    <w:rsid w:val="00881131"/>
    <w:rsid w:val="0088119E"/>
    <w:rsid w:val="008811E0"/>
    <w:rsid w:val="0088141A"/>
    <w:rsid w:val="00881522"/>
    <w:rsid w:val="0088170C"/>
    <w:rsid w:val="00881A68"/>
    <w:rsid w:val="00881D5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3C8"/>
    <w:rsid w:val="008833CB"/>
    <w:rsid w:val="00883ACB"/>
    <w:rsid w:val="00883B97"/>
    <w:rsid w:val="00883BC8"/>
    <w:rsid w:val="00883CFC"/>
    <w:rsid w:val="00883F0B"/>
    <w:rsid w:val="00883FC4"/>
    <w:rsid w:val="008841E0"/>
    <w:rsid w:val="0088437B"/>
    <w:rsid w:val="00884489"/>
    <w:rsid w:val="008844CD"/>
    <w:rsid w:val="0088469A"/>
    <w:rsid w:val="008846B2"/>
    <w:rsid w:val="008847F5"/>
    <w:rsid w:val="008848C5"/>
    <w:rsid w:val="00884973"/>
    <w:rsid w:val="00885218"/>
    <w:rsid w:val="0088527C"/>
    <w:rsid w:val="008854CB"/>
    <w:rsid w:val="00885863"/>
    <w:rsid w:val="00886177"/>
    <w:rsid w:val="008861B9"/>
    <w:rsid w:val="00886331"/>
    <w:rsid w:val="00886502"/>
    <w:rsid w:val="00886EE9"/>
    <w:rsid w:val="00886F2B"/>
    <w:rsid w:val="00886F6A"/>
    <w:rsid w:val="00886F71"/>
    <w:rsid w:val="0088704D"/>
    <w:rsid w:val="008871F0"/>
    <w:rsid w:val="008876FC"/>
    <w:rsid w:val="008879B7"/>
    <w:rsid w:val="00887A65"/>
    <w:rsid w:val="00887C34"/>
    <w:rsid w:val="00890655"/>
    <w:rsid w:val="0089097F"/>
    <w:rsid w:val="00890A16"/>
    <w:rsid w:val="00890A73"/>
    <w:rsid w:val="00890C20"/>
    <w:rsid w:val="00890F10"/>
    <w:rsid w:val="008910F4"/>
    <w:rsid w:val="00891178"/>
    <w:rsid w:val="00891201"/>
    <w:rsid w:val="0089122D"/>
    <w:rsid w:val="00891285"/>
    <w:rsid w:val="008912F2"/>
    <w:rsid w:val="0089141B"/>
    <w:rsid w:val="0089189E"/>
    <w:rsid w:val="00891D58"/>
    <w:rsid w:val="00891E81"/>
    <w:rsid w:val="00892208"/>
    <w:rsid w:val="0089222C"/>
    <w:rsid w:val="008926B1"/>
    <w:rsid w:val="008927F8"/>
    <w:rsid w:val="008928C0"/>
    <w:rsid w:val="0089298C"/>
    <w:rsid w:val="008929FA"/>
    <w:rsid w:val="008932DD"/>
    <w:rsid w:val="008934BD"/>
    <w:rsid w:val="00893532"/>
    <w:rsid w:val="00893655"/>
    <w:rsid w:val="0089389C"/>
    <w:rsid w:val="008938EE"/>
    <w:rsid w:val="00893E4D"/>
    <w:rsid w:val="00893EB7"/>
    <w:rsid w:val="00893F64"/>
    <w:rsid w:val="00894655"/>
    <w:rsid w:val="00894B8C"/>
    <w:rsid w:val="00894E83"/>
    <w:rsid w:val="00894F4D"/>
    <w:rsid w:val="00895035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0CA"/>
    <w:rsid w:val="0089622E"/>
    <w:rsid w:val="008963B5"/>
    <w:rsid w:val="0089642A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1CED"/>
    <w:rsid w:val="008A2260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3EB0"/>
    <w:rsid w:val="008A4380"/>
    <w:rsid w:val="008A4471"/>
    <w:rsid w:val="008A4480"/>
    <w:rsid w:val="008A44AC"/>
    <w:rsid w:val="008A44D9"/>
    <w:rsid w:val="008A461F"/>
    <w:rsid w:val="008A49E8"/>
    <w:rsid w:val="008A4CED"/>
    <w:rsid w:val="008A6230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361"/>
    <w:rsid w:val="008A75B0"/>
    <w:rsid w:val="008A789A"/>
    <w:rsid w:val="008A7BEE"/>
    <w:rsid w:val="008A7C66"/>
    <w:rsid w:val="008A7E61"/>
    <w:rsid w:val="008A7F69"/>
    <w:rsid w:val="008B002B"/>
    <w:rsid w:val="008B02AD"/>
    <w:rsid w:val="008B067E"/>
    <w:rsid w:val="008B0F23"/>
    <w:rsid w:val="008B0FCE"/>
    <w:rsid w:val="008B1410"/>
    <w:rsid w:val="008B143F"/>
    <w:rsid w:val="008B16A4"/>
    <w:rsid w:val="008B186B"/>
    <w:rsid w:val="008B18EC"/>
    <w:rsid w:val="008B1B71"/>
    <w:rsid w:val="008B1BBC"/>
    <w:rsid w:val="008B1C9F"/>
    <w:rsid w:val="008B20B9"/>
    <w:rsid w:val="008B20BD"/>
    <w:rsid w:val="008B20C8"/>
    <w:rsid w:val="008B22A5"/>
    <w:rsid w:val="008B2974"/>
    <w:rsid w:val="008B29F3"/>
    <w:rsid w:val="008B2BC7"/>
    <w:rsid w:val="008B2D40"/>
    <w:rsid w:val="008B2EB9"/>
    <w:rsid w:val="008B308B"/>
    <w:rsid w:val="008B3210"/>
    <w:rsid w:val="008B39DC"/>
    <w:rsid w:val="008B3CEC"/>
    <w:rsid w:val="008B4387"/>
    <w:rsid w:val="008B43F8"/>
    <w:rsid w:val="008B4418"/>
    <w:rsid w:val="008B4533"/>
    <w:rsid w:val="008B467B"/>
    <w:rsid w:val="008B4801"/>
    <w:rsid w:val="008B482B"/>
    <w:rsid w:val="008B4CB4"/>
    <w:rsid w:val="008B5433"/>
    <w:rsid w:val="008B5576"/>
    <w:rsid w:val="008B5722"/>
    <w:rsid w:val="008B5C8D"/>
    <w:rsid w:val="008B5DB2"/>
    <w:rsid w:val="008B62B0"/>
    <w:rsid w:val="008B630A"/>
    <w:rsid w:val="008B6359"/>
    <w:rsid w:val="008B6407"/>
    <w:rsid w:val="008B6562"/>
    <w:rsid w:val="008B6E86"/>
    <w:rsid w:val="008B6FC9"/>
    <w:rsid w:val="008B6FE2"/>
    <w:rsid w:val="008B7031"/>
    <w:rsid w:val="008B7117"/>
    <w:rsid w:val="008B72F3"/>
    <w:rsid w:val="008B76AA"/>
    <w:rsid w:val="008C00B3"/>
    <w:rsid w:val="008C0270"/>
    <w:rsid w:val="008C037E"/>
    <w:rsid w:val="008C052C"/>
    <w:rsid w:val="008C05B2"/>
    <w:rsid w:val="008C08CA"/>
    <w:rsid w:val="008C0A4F"/>
    <w:rsid w:val="008C0C30"/>
    <w:rsid w:val="008C0C85"/>
    <w:rsid w:val="008C1273"/>
    <w:rsid w:val="008C1525"/>
    <w:rsid w:val="008C1627"/>
    <w:rsid w:val="008C163A"/>
    <w:rsid w:val="008C1C1F"/>
    <w:rsid w:val="008C1D1C"/>
    <w:rsid w:val="008C1EF9"/>
    <w:rsid w:val="008C2496"/>
    <w:rsid w:val="008C2529"/>
    <w:rsid w:val="008C2E96"/>
    <w:rsid w:val="008C2EBE"/>
    <w:rsid w:val="008C312C"/>
    <w:rsid w:val="008C3195"/>
    <w:rsid w:val="008C330D"/>
    <w:rsid w:val="008C3471"/>
    <w:rsid w:val="008C35AF"/>
    <w:rsid w:val="008C367C"/>
    <w:rsid w:val="008C371B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36A"/>
    <w:rsid w:val="008C568F"/>
    <w:rsid w:val="008C5694"/>
    <w:rsid w:val="008C595C"/>
    <w:rsid w:val="008C5976"/>
    <w:rsid w:val="008C59E4"/>
    <w:rsid w:val="008C5BDB"/>
    <w:rsid w:val="008C5E69"/>
    <w:rsid w:val="008C5F6C"/>
    <w:rsid w:val="008C5FDA"/>
    <w:rsid w:val="008C6241"/>
    <w:rsid w:val="008C6953"/>
    <w:rsid w:val="008C6A6A"/>
    <w:rsid w:val="008C6DE2"/>
    <w:rsid w:val="008C6EDD"/>
    <w:rsid w:val="008C708D"/>
    <w:rsid w:val="008C717B"/>
    <w:rsid w:val="008C7395"/>
    <w:rsid w:val="008C76FC"/>
    <w:rsid w:val="008C7749"/>
    <w:rsid w:val="008C792A"/>
    <w:rsid w:val="008C7972"/>
    <w:rsid w:val="008C7DEE"/>
    <w:rsid w:val="008D0093"/>
    <w:rsid w:val="008D0186"/>
    <w:rsid w:val="008D09F0"/>
    <w:rsid w:val="008D0E32"/>
    <w:rsid w:val="008D0E83"/>
    <w:rsid w:val="008D0EDB"/>
    <w:rsid w:val="008D1057"/>
    <w:rsid w:val="008D1273"/>
    <w:rsid w:val="008D1420"/>
    <w:rsid w:val="008D1959"/>
    <w:rsid w:val="008D19BF"/>
    <w:rsid w:val="008D1A40"/>
    <w:rsid w:val="008D1A6D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4D8"/>
    <w:rsid w:val="008D47CD"/>
    <w:rsid w:val="008D4A7F"/>
    <w:rsid w:val="008D4BE8"/>
    <w:rsid w:val="008D4DB8"/>
    <w:rsid w:val="008D5244"/>
    <w:rsid w:val="008D52A4"/>
    <w:rsid w:val="008D52A7"/>
    <w:rsid w:val="008D5471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7CB"/>
    <w:rsid w:val="008D7BE1"/>
    <w:rsid w:val="008D7CB2"/>
    <w:rsid w:val="008D7EEC"/>
    <w:rsid w:val="008E0026"/>
    <w:rsid w:val="008E016B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04"/>
    <w:rsid w:val="008E17A4"/>
    <w:rsid w:val="008E1FCA"/>
    <w:rsid w:val="008E2083"/>
    <w:rsid w:val="008E209F"/>
    <w:rsid w:val="008E2562"/>
    <w:rsid w:val="008E2A29"/>
    <w:rsid w:val="008E2E0E"/>
    <w:rsid w:val="008E2E35"/>
    <w:rsid w:val="008E30DD"/>
    <w:rsid w:val="008E3155"/>
    <w:rsid w:val="008E33CC"/>
    <w:rsid w:val="008E388F"/>
    <w:rsid w:val="008E3EE0"/>
    <w:rsid w:val="008E405C"/>
    <w:rsid w:val="008E42D8"/>
    <w:rsid w:val="008E43C5"/>
    <w:rsid w:val="008E4585"/>
    <w:rsid w:val="008E495D"/>
    <w:rsid w:val="008E4C12"/>
    <w:rsid w:val="008E4C2E"/>
    <w:rsid w:val="008E4F85"/>
    <w:rsid w:val="008E5040"/>
    <w:rsid w:val="008E511F"/>
    <w:rsid w:val="008E519A"/>
    <w:rsid w:val="008E525B"/>
    <w:rsid w:val="008E5573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2FB"/>
    <w:rsid w:val="008E73C5"/>
    <w:rsid w:val="008E7586"/>
    <w:rsid w:val="008E77B9"/>
    <w:rsid w:val="008E7869"/>
    <w:rsid w:val="008E7A23"/>
    <w:rsid w:val="008E7CB0"/>
    <w:rsid w:val="008E7CE8"/>
    <w:rsid w:val="008F10DA"/>
    <w:rsid w:val="008F1149"/>
    <w:rsid w:val="008F1336"/>
    <w:rsid w:val="008F13F9"/>
    <w:rsid w:val="008F1422"/>
    <w:rsid w:val="008F17D7"/>
    <w:rsid w:val="008F1833"/>
    <w:rsid w:val="008F196A"/>
    <w:rsid w:val="008F1E99"/>
    <w:rsid w:val="008F207B"/>
    <w:rsid w:val="008F21EB"/>
    <w:rsid w:val="008F2549"/>
    <w:rsid w:val="008F2651"/>
    <w:rsid w:val="008F26C0"/>
    <w:rsid w:val="008F28C9"/>
    <w:rsid w:val="008F2FE2"/>
    <w:rsid w:val="008F3269"/>
    <w:rsid w:val="008F334B"/>
    <w:rsid w:val="008F336C"/>
    <w:rsid w:val="008F360C"/>
    <w:rsid w:val="008F362A"/>
    <w:rsid w:val="008F3838"/>
    <w:rsid w:val="008F3A35"/>
    <w:rsid w:val="008F3A62"/>
    <w:rsid w:val="008F3A93"/>
    <w:rsid w:val="008F3E05"/>
    <w:rsid w:val="008F3E11"/>
    <w:rsid w:val="008F3FAC"/>
    <w:rsid w:val="008F40F4"/>
    <w:rsid w:val="008F4178"/>
    <w:rsid w:val="008F41EA"/>
    <w:rsid w:val="008F4274"/>
    <w:rsid w:val="008F4290"/>
    <w:rsid w:val="008F4334"/>
    <w:rsid w:val="008F4384"/>
    <w:rsid w:val="008F468F"/>
    <w:rsid w:val="008F49E6"/>
    <w:rsid w:val="008F4A82"/>
    <w:rsid w:val="008F51D5"/>
    <w:rsid w:val="008F522F"/>
    <w:rsid w:val="008F531F"/>
    <w:rsid w:val="008F5336"/>
    <w:rsid w:val="008F53CE"/>
    <w:rsid w:val="008F54E4"/>
    <w:rsid w:val="008F568D"/>
    <w:rsid w:val="008F5A69"/>
    <w:rsid w:val="008F5B2E"/>
    <w:rsid w:val="008F5BF1"/>
    <w:rsid w:val="008F5C9B"/>
    <w:rsid w:val="008F5CF6"/>
    <w:rsid w:val="008F630E"/>
    <w:rsid w:val="008F67E1"/>
    <w:rsid w:val="008F6A12"/>
    <w:rsid w:val="008F6C18"/>
    <w:rsid w:val="008F7022"/>
    <w:rsid w:val="008F70CD"/>
    <w:rsid w:val="008F7302"/>
    <w:rsid w:val="008F7512"/>
    <w:rsid w:val="008F77B1"/>
    <w:rsid w:val="008F78AA"/>
    <w:rsid w:val="008F7916"/>
    <w:rsid w:val="008F7C6B"/>
    <w:rsid w:val="008F7E2D"/>
    <w:rsid w:val="008F7EF5"/>
    <w:rsid w:val="0090020B"/>
    <w:rsid w:val="00900279"/>
    <w:rsid w:val="0090037E"/>
    <w:rsid w:val="009005E3"/>
    <w:rsid w:val="009006E0"/>
    <w:rsid w:val="0090093A"/>
    <w:rsid w:val="009009AB"/>
    <w:rsid w:val="00900A8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599"/>
    <w:rsid w:val="009036F0"/>
    <w:rsid w:val="00903A9F"/>
    <w:rsid w:val="00903B35"/>
    <w:rsid w:val="00903BD4"/>
    <w:rsid w:val="00903EF4"/>
    <w:rsid w:val="00904357"/>
    <w:rsid w:val="009046C8"/>
    <w:rsid w:val="009047C1"/>
    <w:rsid w:val="00904AD4"/>
    <w:rsid w:val="00905122"/>
    <w:rsid w:val="00905243"/>
    <w:rsid w:val="0090553E"/>
    <w:rsid w:val="0090554C"/>
    <w:rsid w:val="00905609"/>
    <w:rsid w:val="00905C8A"/>
    <w:rsid w:val="00905CDA"/>
    <w:rsid w:val="00905E86"/>
    <w:rsid w:val="009060BD"/>
    <w:rsid w:val="0090610C"/>
    <w:rsid w:val="0090637F"/>
    <w:rsid w:val="00906423"/>
    <w:rsid w:val="00906BD1"/>
    <w:rsid w:val="0090711B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807"/>
    <w:rsid w:val="0091091D"/>
    <w:rsid w:val="00910B4B"/>
    <w:rsid w:val="00910B9F"/>
    <w:rsid w:val="00910DAA"/>
    <w:rsid w:val="00911245"/>
    <w:rsid w:val="009113BE"/>
    <w:rsid w:val="009114B4"/>
    <w:rsid w:val="009115E0"/>
    <w:rsid w:val="00911709"/>
    <w:rsid w:val="009117A5"/>
    <w:rsid w:val="00911817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6E2"/>
    <w:rsid w:val="00913819"/>
    <w:rsid w:val="00913A92"/>
    <w:rsid w:val="00913AB0"/>
    <w:rsid w:val="00913D8D"/>
    <w:rsid w:val="0091427D"/>
    <w:rsid w:val="00914761"/>
    <w:rsid w:val="00914A0A"/>
    <w:rsid w:val="00914B53"/>
    <w:rsid w:val="00914C9E"/>
    <w:rsid w:val="00914E01"/>
    <w:rsid w:val="00914EBD"/>
    <w:rsid w:val="0091514E"/>
    <w:rsid w:val="009155D9"/>
    <w:rsid w:val="00915639"/>
    <w:rsid w:val="009158A5"/>
    <w:rsid w:val="00915927"/>
    <w:rsid w:val="00915D9A"/>
    <w:rsid w:val="00915DEC"/>
    <w:rsid w:val="00915FD7"/>
    <w:rsid w:val="00916147"/>
    <w:rsid w:val="0091636F"/>
    <w:rsid w:val="009168C6"/>
    <w:rsid w:val="00916916"/>
    <w:rsid w:val="00916C51"/>
    <w:rsid w:val="00916E23"/>
    <w:rsid w:val="00916EEF"/>
    <w:rsid w:val="009177D5"/>
    <w:rsid w:val="00917AF0"/>
    <w:rsid w:val="00917B0F"/>
    <w:rsid w:val="00917CFF"/>
    <w:rsid w:val="00917D22"/>
    <w:rsid w:val="00917FD8"/>
    <w:rsid w:val="0092033D"/>
    <w:rsid w:val="009203EC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96F"/>
    <w:rsid w:val="009219CC"/>
    <w:rsid w:val="00921AE9"/>
    <w:rsid w:val="00921AFD"/>
    <w:rsid w:val="00921C0F"/>
    <w:rsid w:val="00921D7C"/>
    <w:rsid w:val="009226AE"/>
    <w:rsid w:val="00922C45"/>
    <w:rsid w:val="00923058"/>
    <w:rsid w:val="009232B0"/>
    <w:rsid w:val="00923322"/>
    <w:rsid w:val="0092334F"/>
    <w:rsid w:val="009233BB"/>
    <w:rsid w:val="009234EB"/>
    <w:rsid w:val="0092380F"/>
    <w:rsid w:val="00923852"/>
    <w:rsid w:val="009238A4"/>
    <w:rsid w:val="00923A41"/>
    <w:rsid w:val="00923C2B"/>
    <w:rsid w:val="0092406E"/>
    <w:rsid w:val="009242D0"/>
    <w:rsid w:val="00924388"/>
    <w:rsid w:val="0092465F"/>
    <w:rsid w:val="00924D3D"/>
    <w:rsid w:val="00924E51"/>
    <w:rsid w:val="00924E72"/>
    <w:rsid w:val="00924F6E"/>
    <w:rsid w:val="009256CD"/>
    <w:rsid w:val="009257F0"/>
    <w:rsid w:val="009259B8"/>
    <w:rsid w:val="00925BF6"/>
    <w:rsid w:val="00925BFF"/>
    <w:rsid w:val="00925D57"/>
    <w:rsid w:val="009261A0"/>
    <w:rsid w:val="009261BD"/>
    <w:rsid w:val="0092651E"/>
    <w:rsid w:val="00926523"/>
    <w:rsid w:val="009265E3"/>
    <w:rsid w:val="009267CC"/>
    <w:rsid w:val="00926804"/>
    <w:rsid w:val="0092693B"/>
    <w:rsid w:val="00926A88"/>
    <w:rsid w:val="00926C3D"/>
    <w:rsid w:val="00926CBE"/>
    <w:rsid w:val="00926D0E"/>
    <w:rsid w:val="00926DBC"/>
    <w:rsid w:val="00927099"/>
    <w:rsid w:val="0092719C"/>
    <w:rsid w:val="009272D1"/>
    <w:rsid w:val="00927A78"/>
    <w:rsid w:val="00927B0C"/>
    <w:rsid w:val="00927C66"/>
    <w:rsid w:val="00927FFC"/>
    <w:rsid w:val="009300D5"/>
    <w:rsid w:val="00930145"/>
    <w:rsid w:val="009301D9"/>
    <w:rsid w:val="00930468"/>
    <w:rsid w:val="00930657"/>
    <w:rsid w:val="009306BC"/>
    <w:rsid w:val="00930C28"/>
    <w:rsid w:val="00930CC4"/>
    <w:rsid w:val="00930ECD"/>
    <w:rsid w:val="00931289"/>
    <w:rsid w:val="009316C5"/>
    <w:rsid w:val="00931777"/>
    <w:rsid w:val="009317B2"/>
    <w:rsid w:val="00931849"/>
    <w:rsid w:val="00931FAA"/>
    <w:rsid w:val="009322C8"/>
    <w:rsid w:val="0093234E"/>
    <w:rsid w:val="00932B25"/>
    <w:rsid w:val="00932D00"/>
    <w:rsid w:val="00932FCD"/>
    <w:rsid w:val="0093313F"/>
    <w:rsid w:val="0093344A"/>
    <w:rsid w:val="00933460"/>
    <w:rsid w:val="009335F1"/>
    <w:rsid w:val="00933651"/>
    <w:rsid w:val="009338BD"/>
    <w:rsid w:val="00933AAE"/>
    <w:rsid w:val="00933B0F"/>
    <w:rsid w:val="00933C7D"/>
    <w:rsid w:val="00933C9B"/>
    <w:rsid w:val="00933E85"/>
    <w:rsid w:val="00933FC6"/>
    <w:rsid w:val="0093425A"/>
    <w:rsid w:val="00934376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A0D"/>
    <w:rsid w:val="00936BBA"/>
    <w:rsid w:val="00936FA3"/>
    <w:rsid w:val="00936FCD"/>
    <w:rsid w:val="00937117"/>
    <w:rsid w:val="009371F6"/>
    <w:rsid w:val="009375B6"/>
    <w:rsid w:val="0093762D"/>
    <w:rsid w:val="0093764F"/>
    <w:rsid w:val="00937759"/>
    <w:rsid w:val="00937A67"/>
    <w:rsid w:val="00937AF9"/>
    <w:rsid w:val="00937E03"/>
    <w:rsid w:val="00937ECB"/>
    <w:rsid w:val="00940113"/>
    <w:rsid w:val="0094027E"/>
    <w:rsid w:val="0094030E"/>
    <w:rsid w:val="00940330"/>
    <w:rsid w:val="00940885"/>
    <w:rsid w:val="0094089C"/>
    <w:rsid w:val="009409F7"/>
    <w:rsid w:val="00940AD2"/>
    <w:rsid w:val="00941211"/>
    <w:rsid w:val="009417A9"/>
    <w:rsid w:val="00941B73"/>
    <w:rsid w:val="00941D92"/>
    <w:rsid w:val="00941DD1"/>
    <w:rsid w:val="00941F92"/>
    <w:rsid w:val="0094203A"/>
    <w:rsid w:val="009421BE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689"/>
    <w:rsid w:val="00945AAF"/>
    <w:rsid w:val="00945F21"/>
    <w:rsid w:val="00946064"/>
    <w:rsid w:val="0094606B"/>
    <w:rsid w:val="00946105"/>
    <w:rsid w:val="00946110"/>
    <w:rsid w:val="00946143"/>
    <w:rsid w:val="00946210"/>
    <w:rsid w:val="00946A56"/>
    <w:rsid w:val="00946B86"/>
    <w:rsid w:val="00946D30"/>
    <w:rsid w:val="00947364"/>
    <w:rsid w:val="009479E1"/>
    <w:rsid w:val="00947DC0"/>
    <w:rsid w:val="00947F30"/>
    <w:rsid w:val="009500E6"/>
    <w:rsid w:val="00950435"/>
    <w:rsid w:val="009504EC"/>
    <w:rsid w:val="00950933"/>
    <w:rsid w:val="00950B7F"/>
    <w:rsid w:val="00950BE6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3B1A"/>
    <w:rsid w:val="0095455C"/>
    <w:rsid w:val="0095456B"/>
    <w:rsid w:val="00954830"/>
    <w:rsid w:val="00954A27"/>
    <w:rsid w:val="00954A66"/>
    <w:rsid w:val="00954CC1"/>
    <w:rsid w:val="00955D73"/>
    <w:rsid w:val="00955DD8"/>
    <w:rsid w:val="00955FBD"/>
    <w:rsid w:val="0095605A"/>
    <w:rsid w:val="0095690F"/>
    <w:rsid w:val="009569FD"/>
    <w:rsid w:val="00956A8D"/>
    <w:rsid w:val="00956AE7"/>
    <w:rsid w:val="00956C63"/>
    <w:rsid w:val="00956E9E"/>
    <w:rsid w:val="00956EC5"/>
    <w:rsid w:val="009572A7"/>
    <w:rsid w:val="009572AE"/>
    <w:rsid w:val="00957998"/>
    <w:rsid w:val="00957A2A"/>
    <w:rsid w:val="00957B5B"/>
    <w:rsid w:val="00957F14"/>
    <w:rsid w:val="00957FC1"/>
    <w:rsid w:val="009605B5"/>
    <w:rsid w:val="009606CE"/>
    <w:rsid w:val="0096092D"/>
    <w:rsid w:val="0096096A"/>
    <w:rsid w:val="00960A85"/>
    <w:rsid w:val="00960EDF"/>
    <w:rsid w:val="00960F66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0EB"/>
    <w:rsid w:val="009635BC"/>
    <w:rsid w:val="00963803"/>
    <w:rsid w:val="00963A25"/>
    <w:rsid w:val="00963AC5"/>
    <w:rsid w:val="00963C4D"/>
    <w:rsid w:val="00963E02"/>
    <w:rsid w:val="00963E27"/>
    <w:rsid w:val="0096421E"/>
    <w:rsid w:val="00964E57"/>
    <w:rsid w:val="009654DD"/>
    <w:rsid w:val="0096552E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8B4"/>
    <w:rsid w:val="00966C50"/>
    <w:rsid w:val="00966DEB"/>
    <w:rsid w:val="00966FCF"/>
    <w:rsid w:val="00967081"/>
    <w:rsid w:val="009672A3"/>
    <w:rsid w:val="009674DA"/>
    <w:rsid w:val="009677AF"/>
    <w:rsid w:val="00967959"/>
    <w:rsid w:val="009679E5"/>
    <w:rsid w:val="00967ABE"/>
    <w:rsid w:val="00967D7E"/>
    <w:rsid w:val="00967E50"/>
    <w:rsid w:val="00967E59"/>
    <w:rsid w:val="00967EC4"/>
    <w:rsid w:val="009700E0"/>
    <w:rsid w:val="00970400"/>
    <w:rsid w:val="009706B3"/>
    <w:rsid w:val="009707D1"/>
    <w:rsid w:val="0097082A"/>
    <w:rsid w:val="009709F5"/>
    <w:rsid w:val="00970E67"/>
    <w:rsid w:val="00971113"/>
    <w:rsid w:val="0097131A"/>
    <w:rsid w:val="00971467"/>
    <w:rsid w:val="00971B3E"/>
    <w:rsid w:val="00971CD2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2A7"/>
    <w:rsid w:val="00974382"/>
    <w:rsid w:val="0097439B"/>
    <w:rsid w:val="00974470"/>
    <w:rsid w:val="0097468E"/>
    <w:rsid w:val="00974A10"/>
    <w:rsid w:val="00974A7A"/>
    <w:rsid w:val="00974B80"/>
    <w:rsid w:val="00974CA8"/>
    <w:rsid w:val="00974D14"/>
    <w:rsid w:val="00974E6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5F29"/>
    <w:rsid w:val="009761C1"/>
    <w:rsid w:val="0097620E"/>
    <w:rsid w:val="00976364"/>
    <w:rsid w:val="009764B6"/>
    <w:rsid w:val="009765E4"/>
    <w:rsid w:val="00976656"/>
    <w:rsid w:val="009769C6"/>
    <w:rsid w:val="00976B33"/>
    <w:rsid w:val="00976B82"/>
    <w:rsid w:val="00976D5E"/>
    <w:rsid w:val="00976ED5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630"/>
    <w:rsid w:val="0098094B"/>
    <w:rsid w:val="00980BB6"/>
    <w:rsid w:val="009810A4"/>
    <w:rsid w:val="009811EB"/>
    <w:rsid w:val="00981356"/>
    <w:rsid w:val="00981474"/>
    <w:rsid w:val="00981934"/>
    <w:rsid w:val="00981C68"/>
    <w:rsid w:val="00981CC6"/>
    <w:rsid w:val="009821D5"/>
    <w:rsid w:val="009822C6"/>
    <w:rsid w:val="00982986"/>
    <w:rsid w:val="009829C1"/>
    <w:rsid w:val="00982E10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4B17"/>
    <w:rsid w:val="00984E7D"/>
    <w:rsid w:val="00985190"/>
    <w:rsid w:val="00985571"/>
    <w:rsid w:val="009855BD"/>
    <w:rsid w:val="0098590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7EF"/>
    <w:rsid w:val="009868E5"/>
    <w:rsid w:val="009869C2"/>
    <w:rsid w:val="00986AE3"/>
    <w:rsid w:val="00986DB3"/>
    <w:rsid w:val="00987228"/>
    <w:rsid w:val="0098725B"/>
    <w:rsid w:val="00987A06"/>
    <w:rsid w:val="00987F3A"/>
    <w:rsid w:val="009902A2"/>
    <w:rsid w:val="009905AB"/>
    <w:rsid w:val="009907B7"/>
    <w:rsid w:val="00990A7E"/>
    <w:rsid w:val="00990DCF"/>
    <w:rsid w:val="0099104B"/>
    <w:rsid w:val="00991206"/>
    <w:rsid w:val="00991708"/>
    <w:rsid w:val="009919CC"/>
    <w:rsid w:val="00991A0F"/>
    <w:rsid w:val="00991E45"/>
    <w:rsid w:val="00992245"/>
    <w:rsid w:val="00992405"/>
    <w:rsid w:val="00992769"/>
    <w:rsid w:val="009928CB"/>
    <w:rsid w:val="00992DDF"/>
    <w:rsid w:val="00992E8C"/>
    <w:rsid w:val="00992EA1"/>
    <w:rsid w:val="00992F4A"/>
    <w:rsid w:val="00993949"/>
    <w:rsid w:val="009939D2"/>
    <w:rsid w:val="00993A23"/>
    <w:rsid w:val="00993B03"/>
    <w:rsid w:val="00993E2E"/>
    <w:rsid w:val="00994526"/>
    <w:rsid w:val="00994623"/>
    <w:rsid w:val="0099475F"/>
    <w:rsid w:val="00994810"/>
    <w:rsid w:val="00994822"/>
    <w:rsid w:val="009949B1"/>
    <w:rsid w:val="00995392"/>
    <w:rsid w:val="0099597F"/>
    <w:rsid w:val="00995AEA"/>
    <w:rsid w:val="00995C22"/>
    <w:rsid w:val="00995D82"/>
    <w:rsid w:val="00996829"/>
    <w:rsid w:val="00996860"/>
    <w:rsid w:val="009969E5"/>
    <w:rsid w:val="00996BEA"/>
    <w:rsid w:val="009979AD"/>
    <w:rsid w:val="00997B73"/>
    <w:rsid w:val="009A0066"/>
    <w:rsid w:val="009A0216"/>
    <w:rsid w:val="009A025F"/>
    <w:rsid w:val="009A0353"/>
    <w:rsid w:val="009A0795"/>
    <w:rsid w:val="009A0854"/>
    <w:rsid w:val="009A0889"/>
    <w:rsid w:val="009A0B3B"/>
    <w:rsid w:val="009A0EA8"/>
    <w:rsid w:val="009A0F60"/>
    <w:rsid w:val="009A1073"/>
    <w:rsid w:val="009A11EF"/>
    <w:rsid w:val="009A135D"/>
    <w:rsid w:val="009A15BC"/>
    <w:rsid w:val="009A1654"/>
    <w:rsid w:val="009A16B2"/>
    <w:rsid w:val="009A178F"/>
    <w:rsid w:val="009A1A3A"/>
    <w:rsid w:val="009A1E6A"/>
    <w:rsid w:val="009A1E97"/>
    <w:rsid w:val="009A1FA4"/>
    <w:rsid w:val="009A226B"/>
    <w:rsid w:val="009A26E3"/>
    <w:rsid w:val="009A2729"/>
    <w:rsid w:val="009A2AA2"/>
    <w:rsid w:val="009A2C96"/>
    <w:rsid w:val="009A352C"/>
    <w:rsid w:val="009A358E"/>
    <w:rsid w:val="009A360E"/>
    <w:rsid w:val="009A3707"/>
    <w:rsid w:val="009A3956"/>
    <w:rsid w:val="009A3E15"/>
    <w:rsid w:val="009A3F22"/>
    <w:rsid w:val="009A437E"/>
    <w:rsid w:val="009A43C2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035"/>
    <w:rsid w:val="009B0375"/>
    <w:rsid w:val="009B048D"/>
    <w:rsid w:val="009B06A9"/>
    <w:rsid w:val="009B0FA2"/>
    <w:rsid w:val="009B12D3"/>
    <w:rsid w:val="009B18ED"/>
    <w:rsid w:val="009B1AA3"/>
    <w:rsid w:val="009B224F"/>
    <w:rsid w:val="009B22DC"/>
    <w:rsid w:val="009B24E1"/>
    <w:rsid w:val="009B26AB"/>
    <w:rsid w:val="009B279D"/>
    <w:rsid w:val="009B2894"/>
    <w:rsid w:val="009B2AA9"/>
    <w:rsid w:val="009B2AD9"/>
    <w:rsid w:val="009B2C14"/>
    <w:rsid w:val="009B36EE"/>
    <w:rsid w:val="009B3877"/>
    <w:rsid w:val="009B3929"/>
    <w:rsid w:val="009B3B6A"/>
    <w:rsid w:val="009B3D5F"/>
    <w:rsid w:val="009B3DD3"/>
    <w:rsid w:val="009B3E24"/>
    <w:rsid w:val="009B4167"/>
    <w:rsid w:val="009B4320"/>
    <w:rsid w:val="009B47FA"/>
    <w:rsid w:val="009B4A11"/>
    <w:rsid w:val="009B4B4C"/>
    <w:rsid w:val="009B4CD1"/>
    <w:rsid w:val="009B50ED"/>
    <w:rsid w:val="009B53ED"/>
    <w:rsid w:val="009B53F8"/>
    <w:rsid w:val="009B543B"/>
    <w:rsid w:val="009B5556"/>
    <w:rsid w:val="009B565E"/>
    <w:rsid w:val="009B5AC1"/>
    <w:rsid w:val="009B5B61"/>
    <w:rsid w:val="009B5BD0"/>
    <w:rsid w:val="009B5C18"/>
    <w:rsid w:val="009B5DC5"/>
    <w:rsid w:val="009B5F90"/>
    <w:rsid w:val="009B623A"/>
    <w:rsid w:val="009B62F6"/>
    <w:rsid w:val="009B67E9"/>
    <w:rsid w:val="009B6ACA"/>
    <w:rsid w:val="009B6AE6"/>
    <w:rsid w:val="009B6B96"/>
    <w:rsid w:val="009B6CB9"/>
    <w:rsid w:val="009B6CCD"/>
    <w:rsid w:val="009B700F"/>
    <w:rsid w:val="009B71B2"/>
    <w:rsid w:val="009B752A"/>
    <w:rsid w:val="009B75F4"/>
    <w:rsid w:val="009B766C"/>
    <w:rsid w:val="009B7D54"/>
    <w:rsid w:val="009C01EF"/>
    <w:rsid w:val="009C0502"/>
    <w:rsid w:val="009C0540"/>
    <w:rsid w:val="009C05B7"/>
    <w:rsid w:val="009C0656"/>
    <w:rsid w:val="009C0774"/>
    <w:rsid w:val="009C0A0D"/>
    <w:rsid w:val="009C0AB7"/>
    <w:rsid w:val="009C0E20"/>
    <w:rsid w:val="009C0ED2"/>
    <w:rsid w:val="009C0F28"/>
    <w:rsid w:val="009C10A5"/>
    <w:rsid w:val="009C13E6"/>
    <w:rsid w:val="009C15C3"/>
    <w:rsid w:val="009C1CF5"/>
    <w:rsid w:val="009C2300"/>
    <w:rsid w:val="009C2540"/>
    <w:rsid w:val="009C25DF"/>
    <w:rsid w:val="009C2661"/>
    <w:rsid w:val="009C2803"/>
    <w:rsid w:val="009C297C"/>
    <w:rsid w:val="009C2C92"/>
    <w:rsid w:val="009C3104"/>
    <w:rsid w:val="009C323F"/>
    <w:rsid w:val="009C3330"/>
    <w:rsid w:val="009C333F"/>
    <w:rsid w:val="009C37D0"/>
    <w:rsid w:val="009C399A"/>
    <w:rsid w:val="009C3FE6"/>
    <w:rsid w:val="009C4254"/>
    <w:rsid w:val="009C42F4"/>
    <w:rsid w:val="009C44C3"/>
    <w:rsid w:val="009C48FD"/>
    <w:rsid w:val="009C4D0E"/>
    <w:rsid w:val="009C4E2D"/>
    <w:rsid w:val="009C5616"/>
    <w:rsid w:val="009C578E"/>
    <w:rsid w:val="009C5813"/>
    <w:rsid w:val="009C5953"/>
    <w:rsid w:val="009C5989"/>
    <w:rsid w:val="009C5A45"/>
    <w:rsid w:val="009C60B4"/>
    <w:rsid w:val="009C61A5"/>
    <w:rsid w:val="009C6378"/>
    <w:rsid w:val="009C691E"/>
    <w:rsid w:val="009C6C8F"/>
    <w:rsid w:val="009C711E"/>
    <w:rsid w:val="009C71FB"/>
    <w:rsid w:val="009C75A0"/>
    <w:rsid w:val="009C76FF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98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3AC9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DFA"/>
    <w:rsid w:val="009D4F79"/>
    <w:rsid w:val="009D5192"/>
    <w:rsid w:val="009D539C"/>
    <w:rsid w:val="009D5447"/>
    <w:rsid w:val="009D549D"/>
    <w:rsid w:val="009D5871"/>
    <w:rsid w:val="009D5A52"/>
    <w:rsid w:val="009D64D1"/>
    <w:rsid w:val="009D6860"/>
    <w:rsid w:val="009D6CFD"/>
    <w:rsid w:val="009D6D7F"/>
    <w:rsid w:val="009D6F72"/>
    <w:rsid w:val="009D70F7"/>
    <w:rsid w:val="009D7238"/>
    <w:rsid w:val="009D75E6"/>
    <w:rsid w:val="009D75ED"/>
    <w:rsid w:val="009D77C7"/>
    <w:rsid w:val="009D7834"/>
    <w:rsid w:val="009D7BC4"/>
    <w:rsid w:val="009D7FCA"/>
    <w:rsid w:val="009E049B"/>
    <w:rsid w:val="009E067D"/>
    <w:rsid w:val="009E08C1"/>
    <w:rsid w:val="009E0FFB"/>
    <w:rsid w:val="009E10BF"/>
    <w:rsid w:val="009E10C5"/>
    <w:rsid w:val="009E11D6"/>
    <w:rsid w:val="009E1350"/>
    <w:rsid w:val="009E1936"/>
    <w:rsid w:val="009E1D89"/>
    <w:rsid w:val="009E1E77"/>
    <w:rsid w:val="009E2002"/>
    <w:rsid w:val="009E2126"/>
    <w:rsid w:val="009E25A9"/>
    <w:rsid w:val="009E279A"/>
    <w:rsid w:val="009E291B"/>
    <w:rsid w:val="009E2BF8"/>
    <w:rsid w:val="009E2CBB"/>
    <w:rsid w:val="009E2CCD"/>
    <w:rsid w:val="009E2D40"/>
    <w:rsid w:val="009E2E6D"/>
    <w:rsid w:val="009E3295"/>
    <w:rsid w:val="009E33D7"/>
    <w:rsid w:val="009E35C4"/>
    <w:rsid w:val="009E3DBE"/>
    <w:rsid w:val="009E403E"/>
    <w:rsid w:val="009E415E"/>
    <w:rsid w:val="009E41CF"/>
    <w:rsid w:val="009E428C"/>
    <w:rsid w:val="009E4316"/>
    <w:rsid w:val="009E48FD"/>
    <w:rsid w:val="009E49BB"/>
    <w:rsid w:val="009E4A1A"/>
    <w:rsid w:val="009E4D2C"/>
    <w:rsid w:val="009E4D79"/>
    <w:rsid w:val="009E4D8D"/>
    <w:rsid w:val="009E4DA7"/>
    <w:rsid w:val="009E4FE1"/>
    <w:rsid w:val="009E507B"/>
    <w:rsid w:val="009E5289"/>
    <w:rsid w:val="009E555A"/>
    <w:rsid w:val="009E577F"/>
    <w:rsid w:val="009E5A83"/>
    <w:rsid w:val="009E619F"/>
    <w:rsid w:val="009E61C4"/>
    <w:rsid w:val="009E62B6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0E88"/>
    <w:rsid w:val="009F15CF"/>
    <w:rsid w:val="009F1A2D"/>
    <w:rsid w:val="009F1C7C"/>
    <w:rsid w:val="009F1D2C"/>
    <w:rsid w:val="009F1EFF"/>
    <w:rsid w:val="009F1FC7"/>
    <w:rsid w:val="009F20DE"/>
    <w:rsid w:val="009F2199"/>
    <w:rsid w:val="009F25F8"/>
    <w:rsid w:val="009F2677"/>
    <w:rsid w:val="009F27EE"/>
    <w:rsid w:val="009F2993"/>
    <w:rsid w:val="009F2ACB"/>
    <w:rsid w:val="009F2B42"/>
    <w:rsid w:val="009F2DCE"/>
    <w:rsid w:val="009F2E97"/>
    <w:rsid w:val="009F3140"/>
    <w:rsid w:val="009F3384"/>
    <w:rsid w:val="009F357F"/>
    <w:rsid w:val="009F3637"/>
    <w:rsid w:val="009F3860"/>
    <w:rsid w:val="009F3B9F"/>
    <w:rsid w:val="009F410C"/>
    <w:rsid w:val="009F4157"/>
    <w:rsid w:val="009F4881"/>
    <w:rsid w:val="009F4C0F"/>
    <w:rsid w:val="009F4CA3"/>
    <w:rsid w:val="009F4D42"/>
    <w:rsid w:val="009F4E93"/>
    <w:rsid w:val="009F5160"/>
    <w:rsid w:val="009F5407"/>
    <w:rsid w:val="009F59DE"/>
    <w:rsid w:val="009F5A34"/>
    <w:rsid w:val="009F5BF8"/>
    <w:rsid w:val="009F5D0A"/>
    <w:rsid w:val="009F5E27"/>
    <w:rsid w:val="009F5FA6"/>
    <w:rsid w:val="009F5FEF"/>
    <w:rsid w:val="009F606B"/>
    <w:rsid w:val="009F6523"/>
    <w:rsid w:val="009F6629"/>
    <w:rsid w:val="009F679C"/>
    <w:rsid w:val="009F695D"/>
    <w:rsid w:val="009F69C2"/>
    <w:rsid w:val="009F6AB1"/>
    <w:rsid w:val="009F6CD1"/>
    <w:rsid w:val="009F6D30"/>
    <w:rsid w:val="009F6E27"/>
    <w:rsid w:val="009F6EE9"/>
    <w:rsid w:val="009F6F46"/>
    <w:rsid w:val="009F7347"/>
    <w:rsid w:val="009F73A0"/>
    <w:rsid w:val="009F73D6"/>
    <w:rsid w:val="009F7800"/>
    <w:rsid w:val="009F79B8"/>
    <w:rsid w:val="009F7F45"/>
    <w:rsid w:val="00A00770"/>
    <w:rsid w:val="00A00E97"/>
    <w:rsid w:val="00A014A4"/>
    <w:rsid w:val="00A01570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7A"/>
    <w:rsid w:val="00A038F6"/>
    <w:rsid w:val="00A03DE7"/>
    <w:rsid w:val="00A03E1D"/>
    <w:rsid w:val="00A03EB1"/>
    <w:rsid w:val="00A044AD"/>
    <w:rsid w:val="00A0455F"/>
    <w:rsid w:val="00A04BF3"/>
    <w:rsid w:val="00A05198"/>
    <w:rsid w:val="00A051CC"/>
    <w:rsid w:val="00A0550B"/>
    <w:rsid w:val="00A05692"/>
    <w:rsid w:val="00A0596E"/>
    <w:rsid w:val="00A05AC6"/>
    <w:rsid w:val="00A05AE8"/>
    <w:rsid w:val="00A05AF3"/>
    <w:rsid w:val="00A05B02"/>
    <w:rsid w:val="00A05DBE"/>
    <w:rsid w:val="00A05F0A"/>
    <w:rsid w:val="00A0623F"/>
    <w:rsid w:val="00A06449"/>
    <w:rsid w:val="00A06498"/>
    <w:rsid w:val="00A06A23"/>
    <w:rsid w:val="00A06D28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30D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0E"/>
    <w:rsid w:val="00A11522"/>
    <w:rsid w:val="00A11564"/>
    <w:rsid w:val="00A11648"/>
    <w:rsid w:val="00A11A9C"/>
    <w:rsid w:val="00A11CA1"/>
    <w:rsid w:val="00A11E53"/>
    <w:rsid w:val="00A1218A"/>
    <w:rsid w:val="00A12214"/>
    <w:rsid w:val="00A12528"/>
    <w:rsid w:val="00A1259A"/>
    <w:rsid w:val="00A12AF4"/>
    <w:rsid w:val="00A12EA4"/>
    <w:rsid w:val="00A12F39"/>
    <w:rsid w:val="00A13533"/>
    <w:rsid w:val="00A13625"/>
    <w:rsid w:val="00A136AB"/>
    <w:rsid w:val="00A137AF"/>
    <w:rsid w:val="00A13C6E"/>
    <w:rsid w:val="00A13CDF"/>
    <w:rsid w:val="00A13EED"/>
    <w:rsid w:val="00A1428C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5D2E"/>
    <w:rsid w:val="00A16152"/>
    <w:rsid w:val="00A1620B"/>
    <w:rsid w:val="00A162A3"/>
    <w:rsid w:val="00A16634"/>
    <w:rsid w:val="00A16E8B"/>
    <w:rsid w:val="00A17218"/>
    <w:rsid w:val="00A17487"/>
    <w:rsid w:val="00A17517"/>
    <w:rsid w:val="00A17537"/>
    <w:rsid w:val="00A1785B"/>
    <w:rsid w:val="00A17995"/>
    <w:rsid w:val="00A17DE4"/>
    <w:rsid w:val="00A17F7F"/>
    <w:rsid w:val="00A2028B"/>
    <w:rsid w:val="00A2035A"/>
    <w:rsid w:val="00A2078B"/>
    <w:rsid w:val="00A20BFB"/>
    <w:rsid w:val="00A20F83"/>
    <w:rsid w:val="00A20FFC"/>
    <w:rsid w:val="00A210B9"/>
    <w:rsid w:val="00A21673"/>
    <w:rsid w:val="00A2171D"/>
    <w:rsid w:val="00A21A03"/>
    <w:rsid w:val="00A21A3E"/>
    <w:rsid w:val="00A21AA6"/>
    <w:rsid w:val="00A21C00"/>
    <w:rsid w:val="00A21C67"/>
    <w:rsid w:val="00A21E1B"/>
    <w:rsid w:val="00A21F2E"/>
    <w:rsid w:val="00A223AC"/>
    <w:rsid w:val="00A22489"/>
    <w:rsid w:val="00A22566"/>
    <w:rsid w:val="00A2259B"/>
    <w:rsid w:val="00A225CF"/>
    <w:rsid w:val="00A22718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4E0F"/>
    <w:rsid w:val="00A251ED"/>
    <w:rsid w:val="00A25547"/>
    <w:rsid w:val="00A2574E"/>
    <w:rsid w:val="00A25810"/>
    <w:rsid w:val="00A25A5F"/>
    <w:rsid w:val="00A25D45"/>
    <w:rsid w:val="00A2617E"/>
    <w:rsid w:val="00A262B0"/>
    <w:rsid w:val="00A264F4"/>
    <w:rsid w:val="00A266AD"/>
    <w:rsid w:val="00A2674D"/>
    <w:rsid w:val="00A26D66"/>
    <w:rsid w:val="00A26F5D"/>
    <w:rsid w:val="00A270B0"/>
    <w:rsid w:val="00A271F4"/>
    <w:rsid w:val="00A272C8"/>
    <w:rsid w:val="00A277B0"/>
    <w:rsid w:val="00A27C83"/>
    <w:rsid w:val="00A300FB"/>
    <w:rsid w:val="00A30124"/>
    <w:rsid w:val="00A30605"/>
    <w:rsid w:val="00A307A8"/>
    <w:rsid w:val="00A30838"/>
    <w:rsid w:val="00A30C98"/>
    <w:rsid w:val="00A30EF2"/>
    <w:rsid w:val="00A3117C"/>
    <w:rsid w:val="00A31190"/>
    <w:rsid w:val="00A3138D"/>
    <w:rsid w:val="00A31422"/>
    <w:rsid w:val="00A314EB"/>
    <w:rsid w:val="00A31939"/>
    <w:rsid w:val="00A31B98"/>
    <w:rsid w:val="00A31E58"/>
    <w:rsid w:val="00A31ECA"/>
    <w:rsid w:val="00A32455"/>
    <w:rsid w:val="00A324D0"/>
    <w:rsid w:val="00A326D3"/>
    <w:rsid w:val="00A329A8"/>
    <w:rsid w:val="00A32C02"/>
    <w:rsid w:val="00A32C2D"/>
    <w:rsid w:val="00A331DF"/>
    <w:rsid w:val="00A33340"/>
    <w:rsid w:val="00A333A1"/>
    <w:rsid w:val="00A3349D"/>
    <w:rsid w:val="00A334E4"/>
    <w:rsid w:val="00A335E5"/>
    <w:rsid w:val="00A33723"/>
    <w:rsid w:val="00A3396F"/>
    <w:rsid w:val="00A33A5F"/>
    <w:rsid w:val="00A33ACA"/>
    <w:rsid w:val="00A33B90"/>
    <w:rsid w:val="00A33C0B"/>
    <w:rsid w:val="00A33DCC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37F81"/>
    <w:rsid w:val="00A40710"/>
    <w:rsid w:val="00A4071E"/>
    <w:rsid w:val="00A40A1F"/>
    <w:rsid w:val="00A40D15"/>
    <w:rsid w:val="00A412C8"/>
    <w:rsid w:val="00A4181D"/>
    <w:rsid w:val="00A41B18"/>
    <w:rsid w:val="00A4203C"/>
    <w:rsid w:val="00A42431"/>
    <w:rsid w:val="00A42476"/>
    <w:rsid w:val="00A42534"/>
    <w:rsid w:val="00A428AE"/>
    <w:rsid w:val="00A42A61"/>
    <w:rsid w:val="00A42DBA"/>
    <w:rsid w:val="00A42FC2"/>
    <w:rsid w:val="00A43467"/>
    <w:rsid w:val="00A43846"/>
    <w:rsid w:val="00A4392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83D"/>
    <w:rsid w:val="00A44A09"/>
    <w:rsid w:val="00A44A81"/>
    <w:rsid w:val="00A44BC8"/>
    <w:rsid w:val="00A44C56"/>
    <w:rsid w:val="00A44E8C"/>
    <w:rsid w:val="00A44EED"/>
    <w:rsid w:val="00A45401"/>
    <w:rsid w:val="00A4560C"/>
    <w:rsid w:val="00A458B0"/>
    <w:rsid w:val="00A4594F"/>
    <w:rsid w:val="00A45B55"/>
    <w:rsid w:val="00A45BFC"/>
    <w:rsid w:val="00A45DC6"/>
    <w:rsid w:val="00A4604F"/>
    <w:rsid w:val="00A46240"/>
    <w:rsid w:val="00A464C0"/>
    <w:rsid w:val="00A465A5"/>
    <w:rsid w:val="00A46642"/>
    <w:rsid w:val="00A46EBC"/>
    <w:rsid w:val="00A46FA5"/>
    <w:rsid w:val="00A47281"/>
    <w:rsid w:val="00A47745"/>
    <w:rsid w:val="00A479D9"/>
    <w:rsid w:val="00A47C36"/>
    <w:rsid w:val="00A50234"/>
    <w:rsid w:val="00A50386"/>
    <w:rsid w:val="00A503BB"/>
    <w:rsid w:val="00A504ED"/>
    <w:rsid w:val="00A50A8A"/>
    <w:rsid w:val="00A50B1E"/>
    <w:rsid w:val="00A50D1D"/>
    <w:rsid w:val="00A50E1B"/>
    <w:rsid w:val="00A5100A"/>
    <w:rsid w:val="00A51369"/>
    <w:rsid w:val="00A51727"/>
    <w:rsid w:val="00A51756"/>
    <w:rsid w:val="00A5176B"/>
    <w:rsid w:val="00A5184A"/>
    <w:rsid w:val="00A51932"/>
    <w:rsid w:val="00A519A1"/>
    <w:rsid w:val="00A51AB7"/>
    <w:rsid w:val="00A51FC1"/>
    <w:rsid w:val="00A5239F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30"/>
    <w:rsid w:val="00A540D0"/>
    <w:rsid w:val="00A54338"/>
    <w:rsid w:val="00A54C4C"/>
    <w:rsid w:val="00A54FF0"/>
    <w:rsid w:val="00A55584"/>
    <w:rsid w:val="00A556D4"/>
    <w:rsid w:val="00A5589F"/>
    <w:rsid w:val="00A5598C"/>
    <w:rsid w:val="00A55A13"/>
    <w:rsid w:val="00A55AFB"/>
    <w:rsid w:val="00A55B03"/>
    <w:rsid w:val="00A55E75"/>
    <w:rsid w:val="00A55EF1"/>
    <w:rsid w:val="00A56635"/>
    <w:rsid w:val="00A5688B"/>
    <w:rsid w:val="00A56B93"/>
    <w:rsid w:val="00A56E3C"/>
    <w:rsid w:val="00A56F96"/>
    <w:rsid w:val="00A5709A"/>
    <w:rsid w:val="00A5725B"/>
    <w:rsid w:val="00A574FB"/>
    <w:rsid w:val="00A577A6"/>
    <w:rsid w:val="00A5791E"/>
    <w:rsid w:val="00A57A7B"/>
    <w:rsid w:val="00A57AA6"/>
    <w:rsid w:val="00A57E5B"/>
    <w:rsid w:val="00A6011D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9A6"/>
    <w:rsid w:val="00A62CE0"/>
    <w:rsid w:val="00A62D0C"/>
    <w:rsid w:val="00A630BF"/>
    <w:rsid w:val="00A630CD"/>
    <w:rsid w:val="00A6311A"/>
    <w:rsid w:val="00A635A8"/>
    <w:rsid w:val="00A635E8"/>
    <w:rsid w:val="00A63998"/>
    <w:rsid w:val="00A6404E"/>
    <w:rsid w:val="00A643D5"/>
    <w:rsid w:val="00A644FA"/>
    <w:rsid w:val="00A645EC"/>
    <w:rsid w:val="00A64A3F"/>
    <w:rsid w:val="00A64EEF"/>
    <w:rsid w:val="00A6574A"/>
    <w:rsid w:val="00A6575B"/>
    <w:rsid w:val="00A65820"/>
    <w:rsid w:val="00A65A6B"/>
    <w:rsid w:val="00A664B7"/>
    <w:rsid w:val="00A6680D"/>
    <w:rsid w:val="00A66AB5"/>
    <w:rsid w:val="00A66E3E"/>
    <w:rsid w:val="00A66F61"/>
    <w:rsid w:val="00A67192"/>
    <w:rsid w:val="00A67500"/>
    <w:rsid w:val="00A675A7"/>
    <w:rsid w:val="00A67684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AC8"/>
    <w:rsid w:val="00A72BCE"/>
    <w:rsid w:val="00A72DD1"/>
    <w:rsid w:val="00A73130"/>
    <w:rsid w:val="00A73488"/>
    <w:rsid w:val="00A73753"/>
    <w:rsid w:val="00A73894"/>
    <w:rsid w:val="00A73D33"/>
    <w:rsid w:val="00A7414A"/>
    <w:rsid w:val="00A74AC7"/>
    <w:rsid w:val="00A74C29"/>
    <w:rsid w:val="00A74D30"/>
    <w:rsid w:val="00A74EEF"/>
    <w:rsid w:val="00A751CE"/>
    <w:rsid w:val="00A75433"/>
    <w:rsid w:val="00A756B1"/>
    <w:rsid w:val="00A75704"/>
    <w:rsid w:val="00A757F8"/>
    <w:rsid w:val="00A758ED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972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1D"/>
    <w:rsid w:val="00A8172F"/>
    <w:rsid w:val="00A8177D"/>
    <w:rsid w:val="00A817C3"/>
    <w:rsid w:val="00A81C70"/>
    <w:rsid w:val="00A81CF2"/>
    <w:rsid w:val="00A8210D"/>
    <w:rsid w:val="00A82229"/>
    <w:rsid w:val="00A82239"/>
    <w:rsid w:val="00A822F2"/>
    <w:rsid w:val="00A82393"/>
    <w:rsid w:val="00A82BEB"/>
    <w:rsid w:val="00A82ED1"/>
    <w:rsid w:val="00A82F4D"/>
    <w:rsid w:val="00A830F2"/>
    <w:rsid w:val="00A838AA"/>
    <w:rsid w:val="00A839A6"/>
    <w:rsid w:val="00A83C2C"/>
    <w:rsid w:val="00A83D37"/>
    <w:rsid w:val="00A8412C"/>
    <w:rsid w:val="00A8443A"/>
    <w:rsid w:val="00A845AD"/>
    <w:rsid w:val="00A845D0"/>
    <w:rsid w:val="00A846E0"/>
    <w:rsid w:val="00A84737"/>
    <w:rsid w:val="00A8479E"/>
    <w:rsid w:val="00A84D63"/>
    <w:rsid w:val="00A84F12"/>
    <w:rsid w:val="00A84F33"/>
    <w:rsid w:val="00A84F3E"/>
    <w:rsid w:val="00A850A5"/>
    <w:rsid w:val="00A850D8"/>
    <w:rsid w:val="00A85A8E"/>
    <w:rsid w:val="00A85AEE"/>
    <w:rsid w:val="00A85B95"/>
    <w:rsid w:val="00A85D4F"/>
    <w:rsid w:val="00A8600B"/>
    <w:rsid w:val="00A86136"/>
    <w:rsid w:val="00A862AE"/>
    <w:rsid w:val="00A863CB"/>
    <w:rsid w:val="00A86474"/>
    <w:rsid w:val="00A86623"/>
    <w:rsid w:val="00A867DE"/>
    <w:rsid w:val="00A8693E"/>
    <w:rsid w:val="00A86CDF"/>
    <w:rsid w:val="00A86DB9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24"/>
    <w:rsid w:val="00A90BDB"/>
    <w:rsid w:val="00A90CEE"/>
    <w:rsid w:val="00A90DB3"/>
    <w:rsid w:val="00A90FF9"/>
    <w:rsid w:val="00A91071"/>
    <w:rsid w:val="00A910A6"/>
    <w:rsid w:val="00A910AE"/>
    <w:rsid w:val="00A910BB"/>
    <w:rsid w:val="00A91144"/>
    <w:rsid w:val="00A914C2"/>
    <w:rsid w:val="00A916A3"/>
    <w:rsid w:val="00A91791"/>
    <w:rsid w:val="00A917E7"/>
    <w:rsid w:val="00A918D1"/>
    <w:rsid w:val="00A91E57"/>
    <w:rsid w:val="00A91E64"/>
    <w:rsid w:val="00A91FC0"/>
    <w:rsid w:val="00A92183"/>
    <w:rsid w:val="00A924DC"/>
    <w:rsid w:val="00A924F9"/>
    <w:rsid w:val="00A92530"/>
    <w:rsid w:val="00A9297F"/>
    <w:rsid w:val="00A92A2B"/>
    <w:rsid w:val="00A92B3B"/>
    <w:rsid w:val="00A92CEE"/>
    <w:rsid w:val="00A92DD2"/>
    <w:rsid w:val="00A9314C"/>
    <w:rsid w:val="00A934C4"/>
    <w:rsid w:val="00A9354C"/>
    <w:rsid w:val="00A93A06"/>
    <w:rsid w:val="00A93B06"/>
    <w:rsid w:val="00A93C97"/>
    <w:rsid w:val="00A93DD4"/>
    <w:rsid w:val="00A94325"/>
    <w:rsid w:val="00A94AD2"/>
    <w:rsid w:val="00A94BC3"/>
    <w:rsid w:val="00A94FDA"/>
    <w:rsid w:val="00A94FF0"/>
    <w:rsid w:val="00A9548E"/>
    <w:rsid w:val="00A95723"/>
    <w:rsid w:val="00A95AC6"/>
    <w:rsid w:val="00A95B26"/>
    <w:rsid w:val="00A95BE3"/>
    <w:rsid w:val="00A95F71"/>
    <w:rsid w:val="00A95FA5"/>
    <w:rsid w:val="00A96153"/>
    <w:rsid w:val="00A966B4"/>
    <w:rsid w:val="00A96803"/>
    <w:rsid w:val="00A9685D"/>
    <w:rsid w:val="00A96861"/>
    <w:rsid w:val="00A96E6C"/>
    <w:rsid w:val="00A96FD6"/>
    <w:rsid w:val="00A97350"/>
    <w:rsid w:val="00A9788C"/>
    <w:rsid w:val="00A9796B"/>
    <w:rsid w:val="00A97B31"/>
    <w:rsid w:val="00A97F68"/>
    <w:rsid w:val="00AA0201"/>
    <w:rsid w:val="00AA081C"/>
    <w:rsid w:val="00AA0A42"/>
    <w:rsid w:val="00AA0AD5"/>
    <w:rsid w:val="00AA0CC0"/>
    <w:rsid w:val="00AA1120"/>
    <w:rsid w:val="00AA15C3"/>
    <w:rsid w:val="00AA16CA"/>
    <w:rsid w:val="00AA16D4"/>
    <w:rsid w:val="00AA181D"/>
    <w:rsid w:val="00AA185D"/>
    <w:rsid w:val="00AA1957"/>
    <w:rsid w:val="00AA1BD7"/>
    <w:rsid w:val="00AA2122"/>
    <w:rsid w:val="00AA2141"/>
    <w:rsid w:val="00AA21C6"/>
    <w:rsid w:val="00AA21D6"/>
    <w:rsid w:val="00AA301E"/>
    <w:rsid w:val="00AA3263"/>
    <w:rsid w:val="00AA36E1"/>
    <w:rsid w:val="00AA3870"/>
    <w:rsid w:val="00AA3A97"/>
    <w:rsid w:val="00AA3AEA"/>
    <w:rsid w:val="00AA3E0D"/>
    <w:rsid w:val="00AA3E43"/>
    <w:rsid w:val="00AA3F5A"/>
    <w:rsid w:val="00AA4237"/>
    <w:rsid w:val="00AA42E1"/>
    <w:rsid w:val="00AA44B3"/>
    <w:rsid w:val="00AA44C1"/>
    <w:rsid w:val="00AA48F7"/>
    <w:rsid w:val="00AA4B6A"/>
    <w:rsid w:val="00AA4E89"/>
    <w:rsid w:val="00AA4F1C"/>
    <w:rsid w:val="00AA52DE"/>
    <w:rsid w:val="00AA5907"/>
    <w:rsid w:val="00AA5A63"/>
    <w:rsid w:val="00AA5A6E"/>
    <w:rsid w:val="00AA5A9B"/>
    <w:rsid w:val="00AA5EF4"/>
    <w:rsid w:val="00AA615B"/>
    <w:rsid w:val="00AA67E4"/>
    <w:rsid w:val="00AA696F"/>
    <w:rsid w:val="00AA6A38"/>
    <w:rsid w:val="00AA6D3E"/>
    <w:rsid w:val="00AA6D48"/>
    <w:rsid w:val="00AA70D4"/>
    <w:rsid w:val="00AA71EA"/>
    <w:rsid w:val="00AA72FF"/>
    <w:rsid w:val="00AA73B6"/>
    <w:rsid w:val="00AA73B9"/>
    <w:rsid w:val="00AA7698"/>
    <w:rsid w:val="00AA76E1"/>
    <w:rsid w:val="00AA79C5"/>
    <w:rsid w:val="00AA7A76"/>
    <w:rsid w:val="00AA7B3F"/>
    <w:rsid w:val="00AA7E9F"/>
    <w:rsid w:val="00AA7EBD"/>
    <w:rsid w:val="00AA7FC4"/>
    <w:rsid w:val="00AB05A0"/>
    <w:rsid w:val="00AB085A"/>
    <w:rsid w:val="00AB098A"/>
    <w:rsid w:val="00AB0C10"/>
    <w:rsid w:val="00AB0C6A"/>
    <w:rsid w:val="00AB0E88"/>
    <w:rsid w:val="00AB0FAD"/>
    <w:rsid w:val="00AB0FED"/>
    <w:rsid w:val="00AB0FFD"/>
    <w:rsid w:val="00AB14A2"/>
    <w:rsid w:val="00AB1675"/>
    <w:rsid w:val="00AB190C"/>
    <w:rsid w:val="00AB1C28"/>
    <w:rsid w:val="00AB1FC7"/>
    <w:rsid w:val="00AB230E"/>
    <w:rsid w:val="00AB2892"/>
    <w:rsid w:val="00AB2F96"/>
    <w:rsid w:val="00AB32CC"/>
    <w:rsid w:val="00AB3314"/>
    <w:rsid w:val="00AB384A"/>
    <w:rsid w:val="00AB39EE"/>
    <w:rsid w:val="00AB3A09"/>
    <w:rsid w:val="00AB3EA5"/>
    <w:rsid w:val="00AB413D"/>
    <w:rsid w:val="00AB41D8"/>
    <w:rsid w:val="00AB4312"/>
    <w:rsid w:val="00AB4395"/>
    <w:rsid w:val="00AB47A1"/>
    <w:rsid w:val="00AB4B3B"/>
    <w:rsid w:val="00AB4E36"/>
    <w:rsid w:val="00AB4EDB"/>
    <w:rsid w:val="00AB51B2"/>
    <w:rsid w:val="00AB52B3"/>
    <w:rsid w:val="00AB55F3"/>
    <w:rsid w:val="00AB5CD0"/>
    <w:rsid w:val="00AB5D12"/>
    <w:rsid w:val="00AB5E8E"/>
    <w:rsid w:val="00AB612F"/>
    <w:rsid w:val="00AB61B5"/>
    <w:rsid w:val="00AB6471"/>
    <w:rsid w:val="00AB666F"/>
    <w:rsid w:val="00AB6DF7"/>
    <w:rsid w:val="00AB73B7"/>
    <w:rsid w:val="00AB7536"/>
    <w:rsid w:val="00AB7B79"/>
    <w:rsid w:val="00AB7EFB"/>
    <w:rsid w:val="00AC039D"/>
    <w:rsid w:val="00AC051B"/>
    <w:rsid w:val="00AC06E3"/>
    <w:rsid w:val="00AC07E4"/>
    <w:rsid w:val="00AC085A"/>
    <w:rsid w:val="00AC0992"/>
    <w:rsid w:val="00AC0B04"/>
    <w:rsid w:val="00AC0BC2"/>
    <w:rsid w:val="00AC0BDC"/>
    <w:rsid w:val="00AC0BEA"/>
    <w:rsid w:val="00AC10ED"/>
    <w:rsid w:val="00AC1BD5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3C95"/>
    <w:rsid w:val="00AC4081"/>
    <w:rsid w:val="00AC47E4"/>
    <w:rsid w:val="00AC4A25"/>
    <w:rsid w:val="00AC4B3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15E"/>
    <w:rsid w:val="00AC627E"/>
    <w:rsid w:val="00AC63A1"/>
    <w:rsid w:val="00AC67F3"/>
    <w:rsid w:val="00AC6836"/>
    <w:rsid w:val="00AC690C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AE3"/>
    <w:rsid w:val="00AD1B0A"/>
    <w:rsid w:val="00AD1E6C"/>
    <w:rsid w:val="00AD1F8F"/>
    <w:rsid w:val="00AD20F8"/>
    <w:rsid w:val="00AD25A0"/>
    <w:rsid w:val="00AD265C"/>
    <w:rsid w:val="00AD2696"/>
    <w:rsid w:val="00AD26AE"/>
    <w:rsid w:val="00AD2C4A"/>
    <w:rsid w:val="00AD2D22"/>
    <w:rsid w:val="00AD2E56"/>
    <w:rsid w:val="00AD31EC"/>
    <w:rsid w:val="00AD383A"/>
    <w:rsid w:val="00AD384C"/>
    <w:rsid w:val="00AD38C3"/>
    <w:rsid w:val="00AD39B8"/>
    <w:rsid w:val="00AD3AD5"/>
    <w:rsid w:val="00AD3DA5"/>
    <w:rsid w:val="00AD40B8"/>
    <w:rsid w:val="00AD4417"/>
    <w:rsid w:val="00AD464F"/>
    <w:rsid w:val="00AD490E"/>
    <w:rsid w:val="00AD4B36"/>
    <w:rsid w:val="00AD4B9A"/>
    <w:rsid w:val="00AD4BE6"/>
    <w:rsid w:val="00AD4C4E"/>
    <w:rsid w:val="00AD4EDB"/>
    <w:rsid w:val="00AD526B"/>
    <w:rsid w:val="00AD52BD"/>
    <w:rsid w:val="00AD5460"/>
    <w:rsid w:val="00AD547E"/>
    <w:rsid w:val="00AD55CB"/>
    <w:rsid w:val="00AD564C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D74F4"/>
    <w:rsid w:val="00AD7527"/>
    <w:rsid w:val="00AE04B8"/>
    <w:rsid w:val="00AE09B7"/>
    <w:rsid w:val="00AE0F75"/>
    <w:rsid w:val="00AE0FF8"/>
    <w:rsid w:val="00AE1126"/>
    <w:rsid w:val="00AE11CB"/>
    <w:rsid w:val="00AE1370"/>
    <w:rsid w:val="00AE1396"/>
    <w:rsid w:val="00AE161F"/>
    <w:rsid w:val="00AE1634"/>
    <w:rsid w:val="00AE19B4"/>
    <w:rsid w:val="00AE1F4A"/>
    <w:rsid w:val="00AE1FA6"/>
    <w:rsid w:val="00AE20A4"/>
    <w:rsid w:val="00AE20B6"/>
    <w:rsid w:val="00AE22A1"/>
    <w:rsid w:val="00AE2406"/>
    <w:rsid w:val="00AE28D2"/>
    <w:rsid w:val="00AE291B"/>
    <w:rsid w:val="00AE2A7C"/>
    <w:rsid w:val="00AE2AF0"/>
    <w:rsid w:val="00AE2C55"/>
    <w:rsid w:val="00AE2C68"/>
    <w:rsid w:val="00AE303A"/>
    <w:rsid w:val="00AE30A0"/>
    <w:rsid w:val="00AE30A1"/>
    <w:rsid w:val="00AE3100"/>
    <w:rsid w:val="00AE3103"/>
    <w:rsid w:val="00AE35C5"/>
    <w:rsid w:val="00AE38BA"/>
    <w:rsid w:val="00AE3B7B"/>
    <w:rsid w:val="00AE3BB7"/>
    <w:rsid w:val="00AE3BE1"/>
    <w:rsid w:val="00AE3D78"/>
    <w:rsid w:val="00AE3DB4"/>
    <w:rsid w:val="00AE3F10"/>
    <w:rsid w:val="00AE4107"/>
    <w:rsid w:val="00AE461A"/>
    <w:rsid w:val="00AE4ADE"/>
    <w:rsid w:val="00AE5047"/>
    <w:rsid w:val="00AE521E"/>
    <w:rsid w:val="00AE5264"/>
    <w:rsid w:val="00AE5636"/>
    <w:rsid w:val="00AE5743"/>
    <w:rsid w:val="00AE5AF5"/>
    <w:rsid w:val="00AE5B2C"/>
    <w:rsid w:val="00AE5CEF"/>
    <w:rsid w:val="00AE5CFD"/>
    <w:rsid w:val="00AE637C"/>
    <w:rsid w:val="00AE63EE"/>
    <w:rsid w:val="00AE6426"/>
    <w:rsid w:val="00AE662F"/>
    <w:rsid w:val="00AE674B"/>
    <w:rsid w:val="00AE67E6"/>
    <w:rsid w:val="00AE686E"/>
    <w:rsid w:val="00AE68C7"/>
    <w:rsid w:val="00AE69C1"/>
    <w:rsid w:val="00AE6BE3"/>
    <w:rsid w:val="00AE6D63"/>
    <w:rsid w:val="00AE7444"/>
    <w:rsid w:val="00AE76E6"/>
    <w:rsid w:val="00AE7A7D"/>
    <w:rsid w:val="00AF0058"/>
    <w:rsid w:val="00AF06D5"/>
    <w:rsid w:val="00AF0BE4"/>
    <w:rsid w:val="00AF152F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82"/>
    <w:rsid w:val="00AF26DA"/>
    <w:rsid w:val="00AF2C32"/>
    <w:rsid w:val="00AF2DDC"/>
    <w:rsid w:val="00AF2F7B"/>
    <w:rsid w:val="00AF3949"/>
    <w:rsid w:val="00AF3B3A"/>
    <w:rsid w:val="00AF3C4A"/>
    <w:rsid w:val="00AF3D1E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B7B"/>
    <w:rsid w:val="00AF6D15"/>
    <w:rsid w:val="00AF6F2B"/>
    <w:rsid w:val="00AF7198"/>
    <w:rsid w:val="00AF725D"/>
    <w:rsid w:val="00AF7617"/>
    <w:rsid w:val="00AF7AAC"/>
    <w:rsid w:val="00AF7C2E"/>
    <w:rsid w:val="00B0014E"/>
    <w:rsid w:val="00B0028C"/>
    <w:rsid w:val="00B00330"/>
    <w:rsid w:val="00B00785"/>
    <w:rsid w:val="00B00880"/>
    <w:rsid w:val="00B00C2D"/>
    <w:rsid w:val="00B00C78"/>
    <w:rsid w:val="00B016F5"/>
    <w:rsid w:val="00B016FF"/>
    <w:rsid w:val="00B01734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BD8"/>
    <w:rsid w:val="00B04C96"/>
    <w:rsid w:val="00B04F61"/>
    <w:rsid w:val="00B04FFF"/>
    <w:rsid w:val="00B0536D"/>
    <w:rsid w:val="00B05572"/>
    <w:rsid w:val="00B0559E"/>
    <w:rsid w:val="00B058E1"/>
    <w:rsid w:val="00B05B98"/>
    <w:rsid w:val="00B05CBE"/>
    <w:rsid w:val="00B05CD4"/>
    <w:rsid w:val="00B05E2E"/>
    <w:rsid w:val="00B05E9D"/>
    <w:rsid w:val="00B060DE"/>
    <w:rsid w:val="00B0693A"/>
    <w:rsid w:val="00B06A9C"/>
    <w:rsid w:val="00B06C57"/>
    <w:rsid w:val="00B0716C"/>
    <w:rsid w:val="00B071F1"/>
    <w:rsid w:val="00B07653"/>
    <w:rsid w:val="00B1010F"/>
    <w:rsid w:val="00B10199"/>
    <w:rsid w:val="00B101C5"/>
    <w:rsid w:val="00B104DD"/>
    <w:rsid w:val="00B1054E"/>
    <w:rsid w:val="00B105B9"/>
    <w:rsid w:val="00B10662"/>
    <w:rsid w:val="00B1092D"/>
    <w:rsid w:val="00B10D5F"/>
    <w:rsid w:val="00B10E8A"/>
    <w:rsid w:val="00B11049"/>
    <w:rsid w:val="00B112A9"/>
    <w:rsid w:val="00B112F3"/>
    <w:rsid w:val="00B114AF"/>
    <w:rsid w:val="00B1169B"/>
    <w:rsid w:val="00B1177B"/>
    <w:rsid w:val="00B117AB"/>
    <w:rsid w:val="00B11A10"/>
    <w:rsid w:val="00B11C1A"/>
    <w:rsid w:val="00B1215B"/>
    <w:rsid w:val="00B121EA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924"/>
    <w:rsid w:val="00B13D76"/>
    <w:rsid w:val="00B13DC2"/>
    <w:rsid w:val="00B13FF9"/>
    <w:rsid w:val="00B140E4"/>
    <w:rsid w:val="00B14134"/>
    <w:rsid w:val="00B14228"/>
    <w:rsid w:val="00B142C7"/>
    <w:rsid w:val="00B1464E"/>
    <w:rsid w:val="00B1487C"/>
    <w:rsid w:val="00B149E6"/>
    <w:rsid w:val="00B14E8D"/>
    <w:rsid w:val="00B14E96"/>
    <w:rsid w:val="00B152BF"/>
    <w:rsid w:val="00B1535D"/>
    <w:rsid w:val="00B153AD"/>
    <w:rsid w:val="00B15449"/>
    <w:rsid w:val="00B15546"/>
    <w:rsid w:val="00B15A40"/>
    <w:rsid w:val="00B15D46"/>
    <w:rsid w:val="00B163FC"/>
    <w:rsid w:val="00B1643C"/>
    <w:rsid w:val="00B1643E"/>
    <w:rsid w:val="00B1678D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C4B"/>
    <w:rsid w:val="00B17F9E"/>
    <w:rsid w:val="00B17FB7"/>
    <w:rsid w:val="00B20329"/>
    <w:rsid w:val="00B206DA"/>
    <w:rsid w:val="00B208B9"/>
    <w:rsid w:val="00B2093D"/>
    <w:rsid w:val="00B20B2C"/>
    <w:rsid w:val="00B20BD1"/>
    <w:rsid w:val="00B21125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3D"/>
    <w:rsid w:val="00B2235F"/>
    <w:rsid w:val="00B22A0A"/>
    <w:rsid w:val="00B22A15"/>
    <w:rsid w:val="00B22A5C"/>
    <w:rsid w:val="00B22D06"/>
    <w:rsid w:val="00B22F92"/>
    <w:rsid w:val="00B23296"/>
    <w:rsid w:val="00B23578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4DC5"/>
    <w:rsid w:val="00B25213"/>
    <w:rsid w:val="00B25309"/>
    <w:rsid w:val="00B25477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B7D"/>
    <w:rsid w:val="00B26F0D"/>
    <w:rsid w:val="00B2740B"/>
    <w:rsid w:val="00B277C5"/>
    <w:rsid w:val="00B27947"/>
    <w:rsid w:val="00B27ABF"/>
    <w:rsid w:val="00B27DD9"/>
    <w:rsid w:val="00B27F63"/>
    <w:rsid w:val="00B27FE0"/>
    <w:rsid w:val="00B3029B"/>
    <w:rsid w:val="00B30374"/>
    <w:rsid w:val="00B30507"/>
    <w:rsid w:val="00B305D0"/>
    <w:rsid w:val="00B30609"/>
    <w:rsid w:val="00B30692"/>
    <w:rsid w:val="00B30795"/>
    <w:rsid w:val="00B30FC8"/>
    <w:rsid w:val="00B31201"/>
    <w:rsid w:val="00B313A1"/>
    <w:rsid w:val="00B31601"/>
    <w:rsid w:val="00B31825"/>
    <w:rsid w:val="00B31C22"/>
    <w:rsid w:val="00B320E8"/>
    <w:rsid w:val="00B32220"/>
    <w:rsid w:val="00B32687"/>
    <w:rsid w:val="00B32C5A"/>
    <w:rsid w:val="00B32C6F"/>
    <w:rsid w:val="00B32E2A"/>
    <w:rsid w:val="00B32FCC"/>
    <w:rsid w:val="00B3325F"/>
    <w:rsid w:val="00B3332A"/>
    <w:rsid w:val="00B333D5"/>
    <w:rsid w:val="00B3346D"/>
    <w:rsid w:val="00B3362F"/>
    <w:rsid w:val="00B3385A"/>
    <w:rsid w:val="00B34573"/>
    <w:rsid w:val="00B34A7B"/>
    <w:rsid w:val="00B34AEE"/>
    <w:rsid w:val="00B34B38"/>
    <w:rsid w:val="00B34C5B"/>
    <w:rsid w:val="00B34F5A"/>
    <w:rsid w:val="00B353F1"/>
    <w:rsid w:val="00B35495"/>
    <w:rsid w:val="00B359DA"/>
    <w:rsid w:val="00B35D4A"/>
    <w:rsid w:val="00B35FBF"/>
    <w:rsid w:val="00B3608E"/>
    <w:rsid w:val="00B36464"/>
    <w:rsid w:val="00B36701"/>
    <w:rsid w:val="00B367A4"/>
    <w:rsid w:val="00B368B9"/>
    <w:rsid w:val="00B36C59"/>
    <w:rsid w:val="00B36CA7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8A5"/>
    <w:rsid w:val="00B4093C"/>
    <w:rsid w:val="00B40997"/>
    <w:rsid w:val="00B40AA7"/>
    <w:rsid w:val="00B40F8F"/>
    <w:rsid w:val="00B410DD"/>
    <w:rsid w:val="00B41557"/>
    <w:rsid w:val="00B4158B"/>
    <w:rsid w:val="00B41AA3"/>
    <w:rsid w:val="00B41ABF"/>
    <w:rsid w:val="00B41C6C"/>
    <w:rsid w:val="00B41C7E"/>
    <w:rsid w:val="00B41E09"/>
    <w:rsid w:val="00B41F38"/>
    <w:rsid w:val="00B41FD4"/>
    <w:rsid w:val="00B41FE4"/>
    <w:rsid w:val="00B41FFE"/>
    <w:rsid w:val="00B421C4"/>
    <w:rsid w:val="00B42432"/>
    <w:rsid w:val="00B42696"/>
    <w:rsid w:val="00B42758"/>
    <w:rsid w:val="00B42B30"/>
    <w:rsid w:val="00B42D32"/>
    <w:rsid w:val="00B42E11"/>
    <w:rsid w:val="00B430FD"/>
    <w:rsid w:val="00B4312C"/>
    <w:rsid w:val="00B43216"/>
    <w:rsid w:val="00B43455"/>
    <w:rsid w:val="00B4356A"/>
    <w:rsid w:val="00B43685"/>
    <w:rsid w:val="00B436E5"/>
    <w:rsid w:val="00B4386E"/>
    <w:rsid w:val="00B43E46"/>
    <w:rsid w:val="00B43F98"/>
    <w:rsid w:val="00B4404B"/>
    <w:rsid w:val="00B443F4"/>
    <w:rsid w:val="00B44502"/>
    <w:rsid w:val="00B44808"/>
    <w:rsid w:val="00B4487E"/>
    <w:rsid w:val="00B44A6F"/>
    <w:rsid w:val="00B44AB9"/>
    <w:rsid w:val="00B44D21"/>
    <w:rsid w:val="00B44F1F"/>
    <w:rsid w:val="00B45017"/>
    <w:rsid w:val="00B4544D"/>
    <w:rsid w:val="00B45556"/>
    <w:rsid w:val="00B4557A"/>
    <w:rsid w:val="00B45C65"/>
    <w:rsid w:val="00B464C7"/>
    <w:rsid w:val="00B465EB"/>
    <w:rsid w:val="00B4662C"/>
    <w:rsid w:val="00B46758"/>
    <w:rsid w:val="00B46779"/>
    <w:rsid w:val="00B4694E"/>
    <w:rsid w:val="00B469FE"/>
    <w:rsid w:val="00B46BA0"/>
    <w:rsid w:val="00B46CEE"/>
    <w:rsid w:val="00B46DDD"/>
    <w:rsid w:val="00B470B3"/>
    <w:rsid w:val="00B4739B"/>
    <w:rsid w:val="00B4757A"/>
    <w:rsid w:val="00B47BE2"/>
    <w:rsid w:val="00B50376"/>
    <w:rsid w:val="00B5056A"/>
    <w:rsid w:val="00B50593"/>
    <w:rsid w:val="00B508F4"/>
    <w:rsid w:val="00B50D2A"/>
    <w:rsid w:val="00B50E2D"/>
    <w:rsid w:val="00B50E57"/>
    <w:rsid w:val="00B50F8D"/>
    <w:rsid w:val="00B51456"/>
    <w:rsid w:val="00B51654"/>
    <w:rsid w:val="00B51665"/>
    <w:rsid w:val="00B51954"/>
    <w:rsid w:val="00B51A74"/>
    <w:rsid w:val="00B51AD2"/>
    <w:rsid w:val="00B51C0A"/>
    <w:rsid w:val="00B51CD8"/>
    <w:rsid w:val="00B52674"/>
    <w:rsid w:val="00B526E2"/>
    <w:rsid w:val="00B527A6"/>
    <w:rsid w:val="00B527C6"/>
    <w:rsid w:val="00B527EC"/>
    <w:rsid w:val="00B52DA3"/>
    <w:rsid w:val="00B53473"/>
    <w:rsid w:val="00B5386C"/>
    <w:rsid w:val="00B53B3A"/>
    <w:rsid w:val="00B53E75"/>
    <w:rsid w:val="00B53F57"/>
    <w:rsid w:val="00B54008"/>
    <w:rsid w:val="00B540D9"/>
    <w:rsid w:val="00B543C6"/>
    <w:rsid w:val="00B54E30"/>
    <w:rsid w:val="00B54E5C"/>
    <w:rsid w:val="00B54FB3"/>
    <w:rsid w:val="00B54FB8"/>
    <w:rsid w:val="00B5504C"/>
    <w:rsid w:val="00B55079"/>
    <w:rsid w:val="00B55276"/>
    <w:rsid w:val="00B552C6"/>
    <w:rsid w:val="00B552EC"/>
    <w:rsid w:val="00B55596"/>
    <w:rsid w:val="00B55897"/>
    <w:rsid w:val="00B55A05"/>
    <w:rsid w:val="00B55ACD"/>
    <w:rsid w:val="00B55ADF"/>
    <w:rsid w:val="00B55C5A"/>
    <w:rsid w:val="00B55D67"/>
    <w:rsid w:val="00B55E19"/>
    <w:rsid w:val="00B55E69"/>
    <w:rsid w:val="00B5602C"/>
    <w:rsid w:val="00B56313"/>
    <w:rsid w:val="00B564CF"/>
    <w:rsid w:val="00B566F3"/>
    <w:rsid w:val="00B56868"/>
    <w:rsid w:val="00B568BC"/>
    <w:rsid w:val="00B56D9D"/>
    <w:rsid w:val="00B56EB6"/>
    <w:rsid w:val="00B570C8"/>
    <w:rsid w:val="00B5713D"/>
    <w:rsid w:val="00B571DA"/>
    <w:rsid w:val="00B57201"/>
    <w:rsid w:val="00B572AD"/>
    <w:rsid w:val="00B5742A"/>
    <w:rsid w:val="00B57488"/>
    <w:rsid w:val="00B5781B"/>
    <w:rsid w:val="00B5784F"/>
    <w:rsid w:val="00B57CFC"/>
    <w:rsid w:val="00B600B2"/>
    <w:rsid w:val="00B602FE"/>
    <w:rsid w:val="00B606CC"/>
    <w:rsid w:val="00B607B1"/>
    <w:rsid w:val="00B607B8"/>
    <w:rsid w:val="00B60DAE"/>
    <w:rsid w:val="00B61295"/>
    <w:rsid w:val="00B61496"/>
    <w:rsid w:val="00B61623"/>
    <w:rsid w:val="00B61632"/>
    <w:rsid w:val="00B61640"/>
    <w:rsid w:val="00B618EC"/>
    <w:rsid w:val="00B6205B"/>
    <w:rsid w:val="00B620EB"/>
    <w:rsid w:val="00B6216A"/>
    <w:rsid w:val="00B62214"/>
    <w:rsid w:val="00B62425"/>
    <w:rsid w:val="00B62803"/>
    <w:rsid w:val="00B62AA4"/>
    <w:rsid w:val="00B62BB5"/>
    <w:rsid w:val="00B62D2F"/>
    <w:rsid w:val="00B62D84"/>
    <w:rsid w:val="00B62E57"/>
    <w:rsid w:val="00B63726"/>
    <w:rsid w:val="00B63A96"/>
    <w:rsid w:val="00B63C51"/>
    <w:rsid w:val="00B63E01"/>
    <w:rsid w:val="00B63E0D"/>
    <w:rsid w:val="00B63F62"/>
    <w:rsid w:val="00B6405D"/>
    <w:rsid w:val="00B64242"/>
    <w:rsid w:val="00B644AE"/>
    <w:rsid w:val="00B647DD"/>
    <w:rsid w:val="00B6480B"/>
    <w:rsid w:val="00B6482A"/>
    <w:rsid w:val="00B651B6"/>
    <w:rsid w:val="00B6539C"/>
    <w:rsid w:val="00B654D7"/>
    <w:rsid w:val="00B659AB"/>
    <w:rsid w:val="00B65A0A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5E7"/>
    <w:rsid w:val="00B70683"/>
    <w:rsid w:val="00B70ADA"/>
    <w:rsid w:val="00B70EAF"/>
    <w:rsid w:val="00B71065"/>
    <w:rsid w:val="00B711AE"/>
    <w:rsid w:val="00B7170E"/>
    <w:rsid w:val="00B71751"/>
    <w:rsid w:val="00B717F5"/>
    <w:rsid w:val="00B71807"/>
    <w:rsid w:val="00B7183D"/>
    <w:rsid w:val="00B71B2A"/>
    <w:rsid w:val="00B71B6A"/>
    <w:rsid w:val="00B71B72"/>
    <w:rsid w:val="00B72120"/>
    <w:rsid w:val="00B72293"/>
    <w:rsid w:val="00B725AE"/>
    <w:rsid w:val="00B726AD"/>
    <w:rsid w:val="00B7285F"/>
    <w:rsid w:val="00B728DE"/>
    <w:rsid w:val="00B72BE7"/>
    <w:rsid w:val="00B73195"/>
    <w:rsid w:val="00B7346B"/>
    <w:rsid w:val="00B73614"/>
    <w:rsid w:val="00B73621"/>
    <w:rsid w:val="00B738CB"/>
    <w:rsid w:val="00B738FE"/>
    <w:rsid w:val="00B7398C"/>
    <w:rsid w:val="00B73A69"/>
    <w:rsid w:val="00B73B51"/>
    <w:rsid w:val="00B73DF7"/>
    <w:rsid w:val="00B73E5D"/>
    <w:rsid w:val="00B73FA5"/>
    <w:rsid w:val="00B743BA"/>
    <w:rsid w:val="00B74429"/>
    <w:rsid w:val="00B74546"/>
    <w:rsid w:val="00B7479C"/>
    <w:rsid w:val="00B74B54"/>
    <w:rsid w:val="00B74BCC"/>
    <w:rsid w:val="00B74E75"/>
    <w:rsid w:val="00B74EFF"/>
    <w:rsid w:val="00B74FE4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6F80"/>
    <w:rsid w:val="00B771FF"/>
    <w:rsid w:val="00B77299"/>
    <w:rsid w:val="00B7744E"/>
    <w:rsid w:val="00B77484"/>
    <w:rsid w:val="00B77593"/>
    <w:rsid w:val="00B7794D"/>
    <w:rsid w:val="00B80198"/>
    <w:rsid w:val="00B801AA"/>
    <w:rsid w:val="00B801D3"/>
    <w:rsid w:val="00B804AC"/>
    <w:rsid w:val="00B816B4"/>
    <w:rsid w:val="00B81830"/>
    <w:rsid w:val="00B81846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6C3"/>
    <w:rsid w:val="00B848CE"/>
    <w:rsid w:val="00B84918"/>
    <w:rsid w:val="00B84E17"/>
    <w:rsid w:val="00B84EC6"/>
    <w:rsid w:val="00B8517B"/>
    <w:rsid w:val="00B85978"/>
    <w:rsid w:val="00B85C82"/>
    <w:rsid w:val="00B85D0D"/>
    <w:rsid w:val="00B85EC3"/>
    <w:rsid w:val="00B85FD4"/>
    <w:rsid w:val="00B86570"/>
    <w:rsid w:val="00B8664B"/>
    <w:rsid w:val="00B86671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0F3A"/>
    <w:rsid w:val="00B9100B"/>
    <w:rsid w:val="00B91245"/>
    <w:rsid w:val="00B918B7"/>
    <w:rsid w:val="00B91962"/>
    <w:rsid w:val="00B91BEA"/>
    <w:rsid w:val="00B91CDB"/>
    <w:rsid w:val="00B91D4D"/>
    <w:rsid w:val="00B91F7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68"/>
    <w:rsid w:val="00B948E1"/>
    <w:rsid w:val="00B94926"/>
    <w:rsid w:val="00B95E95"/>
    <w:rsid w:val="00B960F1"/>
    <w:rsid w:val="00B96509"/>
    <w:rsid w:val="00B96E83"/>
    <w:rsid w:val="00B96F52"/>
    <w:rsid w:val="00B97151"/>
    <w:rsid w:val="00B971E3"/>
    <w:rsid w:val="00B976F6"/>
    <w:rsid w:val="00B97739"/>
    <w:rsid w:val="00B9779B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632"/>
    <w:rsid w:val="00BA170C"/>
    <w:rsid w:val="00BA1BDA"/>
    <w:rsid w:val="00BA1C58"/>
    <w:rsid w:val="00BA1D34"/>
    <w:rsid w:val="00BA204C"/>
    <w:rsid w:val="00BA2122"/>
    <w:rsid w:val="00BA2681"/>
    <w:rsid w:val="00BA2939"/>
    <w:rsid w:val="00BA2C0C"/>
    <w:rsid w:val="00BA2CCF"/>
    <w:rsid w:val="00BA317E"/>
    <w:rsid w:val="00BA34EE"/>
    <w:rsid w:val="00BA3713"/>
    <w:rsid w:val="00BA3A9B"/>
    <w:rsid w:val="00BA3CCC"/>
    <w:rsid w:val="00BA3DFB"/>
    <w:rsid w:val="00BA406F"/>
    <w:rsid w:val="00BA416A"/>
    <w:rsid w:val="00BA43C4"/>
    <w:rsid w:val="00BA48D5"/>
    <w:rsid w:val="00BA4EB9"/>
    <w:rsid w:val="00BA5432"/>
    <w:rsid w:val="00BA560B"/>
    <w:rsid w:val="00BA59CE"/>
    <w:rsid w:val="00BA5C95"/>
    <w:rsid w:val="00BA5E94"/>
    <w:rsid w:val="00BA5EC1"/>
    <w:rsid w:val="00BA5FFD"/>
    <w:rsid w:val="00BA618C"/>
    <w:rsid w:val="00BA62C9"/>
    <w:rsid w:val="00BA6351"/>
    <w:rsid w:val="00BA64AF"/>
    <w:rsid w:val="00BA64DE"/>
    <w:rsid w:val="00BA67C4"/>
    <w:rsid w:val="00BA6818"/>
    <w:rsid w:val="00BA68AB"/>
    <w:rsid w:val="00BA6A36"/>
    <w:rsid w:val="00BA6C20"/>
    <w:rsid w:val="00BA752E"/>
    <w:rsid w:val="00BA772B"/>
    <w:rsid w:val="00BA7A69"/>
    <w:rsid w:val="00BA7BDF"/>
    <w:rsid w:val="00BA7CCF"/>
    <w:rsid w:val="00BA7D89"/>
    <w:rsid w:val="00BA7FA9"/>
    <w:rsid w:val="00BB047D"/>
    <w:rsid w:val="00BB0C86"/>
    <w:rsid w:val="00BB1337"/>
    <w:rsid w:val="00BB13C8"/>
    <w:rsid w:val="00BB14BA"/>
    <w:rsid w:val="00BB14DE"/>
    <w:rsid w:val="00BB1895"/>
    <w:rsid w:val="00BB1ACE"/>
    <w:rsid w:val="00BB1C61"/>
    <w:rsid w:val="00BB21A8"/>
    <w:rsid w:val="00BB21F2"/>
    <w:rsid w:val="00BB22B2"/>
    <w:rsid w:val="00BB2573"/>
    <w:rsid w:val="00BB28FF"/>
    <w:rsid w:val="00BB295E"/>
    <w:rsid w:val="00BB29DC"/>
    <w:rsid w:val="00BB2B41"/>
    <w:rsid w:val="00BB30E9"/>
    <w:rsid w:val="00BB3370"/>
    <w:rsid w:val="00BB34E7"/>
    <w:rsid w:val="00BB3520"/>
    <w:rsid w:val="00BB3ABF"/>
    <w:rsid w:val="00BB3CD5"/>
    <w:rsid w:val="00BB3DEA"/>
    <w:rsid w:val="00BB415C"/>
    <w:rsid w:val="00BB43BA"/>
    <w:rsid w:val="00BB4484"/>
    <w:rsid w:val="00BB487E"/>
    <w:rsid w:val="00BB48CF"/>
    <w:rsid w:val="00BB493A"/>
    <w:rsid w:val="00BB49F8"/>
    <w:rsid w:val="00BB4AE1"/>
    <w:rsid w:val="00BB4B30"/>
    <w:rsid w:val="00BB4B38"/>
    <w:rsid w:val="00BB4D58"/>
    <w:rsid w:val="00BB516D"/>
    <w:rsid w:val="00BB5179"/>
    <w:rsid w:val="00BB530E"/>
    <w:rsid w:val="00BB5A6D"/>
    <w:rsid w:val="00BB5C30"/>
    <w:rsid w:val="00BB5C6E"/>
    <w:rsid w:val="00BB5D72"/>
    <w:rsid w:val="00BB65A3"/>
    <w:rsid w:val="00BB709B"/>
    <w:rsid w:val="00BB71DB"/>
    <w:rsid w:val="00BB7292"/>
    <w:rsid w:val="00BB72F3"/>
    <w:rsid w:val="00BB785B"/>
    <w:rsid w:val="00BB7A17"/>
    <w:rsid w:val="00BB7C4A"/>
    <w:rsid w:val="00BC0098"/>
    <w:rsid w:val="00BC0255"/>
    <w:rsid w:val="00BC0295"/>
    <w:rsid w:val="00BC034D"/>
    <w:rsid w:val="00BC0763"/>
    <w:rsid w:val="00BC0809"/>
    <w:rsid w:val="00BC110C"/>
    <w:rsid w:val="00BC14DC"/>
    <w:rsid w:val="00BC15AB"/>
    <w:rsid w:val="00BC1682"/>
    <w:rsid w:val="00BC1AB8"/>
    <w:rsid w:val="00BC1BD3"/>
    <w:rsid w:val="00BC1C6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CA1"/>
    <w:rsid w:val="00BC2DC8"/>
    <w:rsid w:val="00BC2DFE"/>
    <w:rsid w:val="00BC2E0C"/>
    <w:rsid w:val="00BC2EC9"/>
    <w:rsid w:val="00BC3007"/>
    <w:rsid w:val="00BC3084"/>
    <w:rsid w:val="00BC3220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18"/>
    <w:rsid w:val="00BC5C97"/>
    <w:rsid w:val="00BC5D1A"/>
    <w:rsid w:val="00BC6067"/>
    <w:rsid w:val="00BC6362"/>
    <w:rsid w:val="00BC6525"/>
    <w:rsid w:val="00BC6551"/>
    <w:rsid w:val="00BC6601"/>
    <w:rsid w:val="00BC6662"/>
    <w:rsid w:val="00BC68E2"/>
    <w:rsid w:val="00BC6A3A"/>
    <w:rsid w:val="00BC6B39"/>
    <w:rsid w:val="00BC6DA3"/>
    <w:rsid w:val="00BC71BE"/>
    <w:rsid w:val="00BC751C"/>
    <w:rsid w:val="00BC7673"/>
    <w:rsid w:val="00BC7E9B"/>
    <w:rsid w:val="00BC7F79"/>
    <w:rsid w:val="00BD0183"/>
    <w:rsid w:val="00BD0208"/>
    <w:rsid w:val="00BD026A"/>
    <w:rsid w:val="00BD0504"/>
    <w:rsid w:val="00BD0516"/>
    <w:rsid w:val="00BD057D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5C3"/>
    <w:rsid w:val="00BD1652"/>
    <w:rsid w:val="00BD1821"/>
    <w:rsid w:val="00BD1BE7"/>
    <w:rsid w:val="00BD1D03"/>
    <w:rsid w:val="00BD1D2C"/>
    <w:rsid w:val="00BD1E66"/>
    <w:rsid w:val="00BD1F5D"/>
    <w:rsid w:val="00BD211D"/>
    <w:rsid w:val="00BD215D"/>
    <w:rsid w:val="00BD24C2"/>
    <w:rsid w:val="00BD2743"/>
    <w:rsid w:val="00BD2AFD"/>
    <w:rsid w:val="00BD3205"/>
    <w:rsid w:val="00BD3296"/>
    <w:rsid w:val="00BD33CB"/>
    <w:rsid w:val="00BD341E"/>
    <w:rsid w:val="00BD346B"/>
    <w:rsid w:val="00BD38A7"/>
    <w:rsid w:val="00BD39A3"/>
    <w:rsid w:val="00BD3ACF"/>
    <w:rsid w:val="00BD3D44"/>
    <w:rsid w:val="00BD3E58"/>
    <w:rsid w:val="00BD3E9C"/>
    <w:rsid w:val="00BD3EF5"/>
    <w:rsid w:val="00BD3F2D"/>
    <w:rsid w:val="00BD3F50"/>
    <w:rsid w:val="00BD450E"/>
    <w:rsid w:val="00BD4616"/>
    <w:rsid w:val="00BD46D1"/>
    <w:rsid w:val="00BD4759"/>
    <w:rsid w:val="00BD48E9"/>
    <w:rsid w:val="00BD48EE"/>
    <w:rsid w:val="00BD4CD8"/>
    <w:rsid w:val="00BD4E04"/>
    <w:rsid w:val="00BD4FE0"/>
    <w:rsid w:val="00BD5068"/>
    <w:rsid w:val="00BD526C"/>
    <w:rsid w:val="00BD5316"/>
    <w:rsid w:val="00BD5555"/>
    <w:rsid w:val="00BD55E2"/>
    <w:rsid w:val="00BD56E8"/>
    <w:rsid w:val="00BD57E5"/>
    <w:rsid w:val="00BD5963"/>
    <w:rsid w:val="00BD5D76"/>
    <w:rsid w:val="00BD6091"/>
    <w:rsid w:val="00BD60B6"/>
    <w:rsid w:val="00BD6208"/>
    <w:rsid w:val="00BD6594"/>
    <w:rsid w:val="00BD683E"/>
    <w:rsid w:val="00BD68BA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0B4B"/>
    <w:rsid w:val="00BE0F15"/>
    <w:rsid w:val="00BE116A"/>
    <w:rsid w:val="00BE119E"/>
    <w:rsid w:val="00BE1202"/>
    <w:rsid w:val="00BE1741"/>
    <w:rsid w:val="00BE2078"/>
    <w:rsid w:val="00BE2118"/>
    <w:rsid w:val="00BE22C8"/>
    <w:rsid w:val="00BE2566"/>
    <w:rsid w:val="00BE256A"/>
    <w:rsid w:val="00BE2954"/>
    <w:rsid w:val="00BE2B88"/>
    <w:rsid w:val="00BE2FF1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2D"/>
    <w:rsid w:val="00BE3B9F"/>
    <w:rsid w:val="00BE3C7B"/>
    <w:rsid w:val="00BE3D1A"/>
    <w:rsid w:val="00BE40C7"/>
    <w:rsid w:val="00BE414D"/>
    <w:rsid w:val="00BE44F4"/>
    <w:rsid w:val="00BE44F6"/>
    <w:rsid w:val="00BE4A4C"/>
    <w:rsid w:val="00BE4BF0"/>
    <w:rsid w:val="00BE4C85"/>
    <w:rsid w:val="00BE5165"/>
    <w:rsid w:val="00BE544F"/>
    <w:rsid w:val="00BE5468"/>
    <w:rsid w:val="00BE5827"/>
    <w:rsid w:val="00BE5855"/>
    <w:rsid w:val="00BE5C51"/>
    <w:rsid w:val="00BE5F2B"/>
    <w:rsid w:val="00BE61DA"/>
    <w:rsid w:val="00BE6316"/>
    <w:rsid w:val="00BE6391"/>
    <w:rsid w:val="00BE66F7"/>
    <w:rsid w:val="00BE681A"/>
    <w:rsid w:val="00BE69D9"/>
    <w:rsid w:val="00BE712F"/>
    <w:rsid w:val="00BE7234"/>
    <w:rsid w:val="00BE7CAC"/>
    <w:rsid w:val="00BE7EE5"/>
    <w:rsid w:val="00BF00E7"/>
    <w:rsid w:val="00BF010F"/>
    <w:rsid w:val="00BF0141"/>
    <w:rsid w:val="00BF018F"/>
    <w:rsid w:val="00BF04CF"/>
    <w:rsid w:val="00BF0572"/>
    <w:rsid w:val="00BF064B"/>
    <w:rsid w:val="00BF06C3"/>
    <w:rsid w:val="00BF06DA"/>
    <w:rsid w:val="00BF077A"/>
    <w:rsid w:val="00BF092E"/>
    <w:rsid w:val="00BF0BA1"/>
    <w:rsid w:val="00BF0C43"/>
    <w:rsid w:val="00BF1144"/>
    <w:rsid w:val="00BF12E3"/>
    <w:rsid w:val="00BF139D"/>
    <w:rsid w:val="00BF1707"/>
    <w:rsid w:val="00BF1889"/>
    <w:rsid w:val="00BF18CB"/>
    <w:rsid w:val="00BF192D"/>
    <w:rsid w:val="00BF1B36"/>
    <w:rsid w:val="00BF1B4A"/>
    <w:rsid w:val="00BF1B83"/>
    <w:rsid w:val="00BF1F30"/>
    <w:rsid w:val="00BF1F4C"/>
    <w:rsid w:val="00BF1FCB"/>
    <w:rsid w:val="00BF20EA"/>
    <w:rsid w:val="00BF2168"/>
    <w:rsid w:val="00BF2175"/>
    <w:rsid w:val="00BF21F6"/>
    <w:rsid w:val="00BF23D2"/>
    <w:rsid w:val="00BF258B"/>
    <w:rsid w:val="00BF2A91"/>
    <w:rsid w:val="00BF2BB0"/>
    <w:rsid w:val="00BF2BBE"/>
    <w:rsid w:val="00BF2CE2"/>
    <w:rsid w:val="00BF2F3E"/>
    <w:rsid w:val="00BF2FAB"/>
    <w:rsid w:val="00BF30FF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7EF"/>
    <w:rsid w:val="00BF5811"/>
    <w:rsid w:val="00BF5887"/>
    <w:rsid w:val="00BF59A4"/>
    <w:rsid w:val="00BF59CB"/>
    <w:rsid w:val="00BF5B5E"/>
    <w:rsid w:val="00BF5B9D"/>
    <w:rsid w:val="00BF5BBC"/>
    <w:rsid w:val="00BF5C36"/>
    <w:rsid w:val="00BF5E83"/>
    <w:rsid w:val="00BF60A9"/>
    <w:rsid w:val="00BF62FF"/>
    <w:rsid w:val="00BF6394"/>
    <w:rsid w:val="00BF657A"/>
    <w:rsid w:val="00BF672A"/>
    <w:rsid w:val="00BF68CF"/>
    <w:rsid w:val="00BF6924"/>
    <w:rsid w:val="00BF6B44"/>
    <w:rsid w:val="00BF6BE4"/>
    <w:rsid w:val="00BF6C1D"/>
    <w:rsid w:val="00BF6D2E"/>
    <w:rsid w:val="00BF6D36"/>
    <w:rsid w:val="00BF6DAA"/>
    <w:rsid w:val="00BF707E"/>
    <w:rsid w:val="00BF74AC"/>
    <w:rsid w:val="00BF753A"/>
    <w:rsid w:val="00BF7695"/>
    <w:rsid w:val="00BF79D5"/>
    <w:rsid w:val="00BF7B60"/>
    <w:rsid w:val="00C001A7"/>
    <w:rsid w:val="00C0033C"/>
    <w:rsid w:val="00C00AF1"/>
    <w:rsid w:val="00C00CF8"/>
    <w:rsid w:val="00C00F00"/>
    <w:rsid w:val="00C00F3D"/>
    <w:rsid w:val="00C013D8"/>
    <w:rsid w:val="00C01B81"/>
    <w:rsid w:val="00C01DDB"/>
    <w:rsid w:val="00C02314"/>
    <w:rsid w:val="00C02325"/>
    <w:rsid w:val="00C023BB"/>
    <w:rsid w:val="00C02ACC"/>
    <w:rsid w:val="00C02E1E"/>
    <w:rsid w:val="00C02EA7"/>
    <w:rsid w:val="00C0300C"/>
    <w:rsid w:val="00C03419"/>
    <w:rsid w:val="00C03596"/>
    <w:rsid w:val="00C03838"/>
    <w:rsid w:val="00C03AB9"/>
    <w:rsid w:val="00C03B82"/>
    <w:rsid w:val="00C03D3B"/>
    <w:rsid w:val="00C03F20"/>
    <w:rsid w:val="00C0402C"/>
    <w:rsid w:val="00C0433B"/>
    <w:rsid w:val="00C04405"/>
    <w:rsid w:val="00C049E0"/>
    <w:rsid w:val="00C04A35"/>
    <w:rsid w:val="00C04B66"/>
    <w:rsid w:val="00C05182"/>
    <w:rsid w:val="00C0535E"/>
    <w:rsid w:val="00C05539"/>
    <w:rsid w:val="00C05618"/>
    <w:rsid w:val="00C05AFC"/>
    <w:rsid w:val="00C05C6F"/>
    <w:rsid w:val="00C05F2E"/>
    <w:rsid w:val="00C06860"/>
    <w:rsid w:val="00C06C7F"/>
    <w:rsid w:val="00C06D44"/>
    <w:rsid w:val="00C06D4C"/>
    <w:rsid w:val="00C06F5C"/>
    <w:rsid w:val="00C07090"/>
    <w:rsid w:val="00C0709D"/>
    <w:rsid w:val="00C072B9"/>
    <w:rsid w:val="00C073AF"/>
    <w:rsid w:val="00C07555"/>
    <w:rsid w:val="00C07562"/>
    <w:rsid w:val="00C075D1"/>
    <w:rsid w:val="00C075DE"/>
    <w:rsid w:val="00C079C4"/>
    <w:rsid w:val="00C07A59"/>
    <w:rsid w:val="00C07C8B"/>
    <w:rsid w:val="00C07D2C"/>
    <w:rsid w:val="00C07E48"/>
    <w:rsid w:val="00C1019B"/>
    <w:rsid w:val="00C10222"/>
    <w:rsid w:val="00C10324"/>
    <w:rsid w:val="00C10574"/>
    <w:rsid w:val="00C1076C"/>
    <w:rsid w:val="00C108FC"/>
    <w:rsid w:val="00C10A39"/>
    <w:rsid w:val="00C10A46"/>
    <w:rsid w:val="00C10D32"/>
    <w:rsid w:val="00C10E0C"/>
    <w:rsid w:val="00C10EDD"/>
    <w:rsid w:val="00C112CD"/>
    <w:rsid w:val="00C1170E"/>
    <w:rsid w:val="00C11812"/>
    <w:rsid w:val="00C1187A"/>
    <w:rsid w:val="00C11A7D"/>
    <w:rsid w:val="00C11F34"/>
    <w:rsid w:val="00C1204A"/>
    <w:rsid w:val="00C121EB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A7E"/>
    <w:rsid w:val="00C13E1F"/>
    <w:rsid w:val="00C13F54"/>
    <w:rsid w:val="00C13F90"/>
    <w:rsid w:val="00C141CD"/>
    <w:rsid w:val="00C143AD"/>
    <w:rsid w:val="00C144B9"/>
    <w:rsid w:val="00C14951"/>
    <w:rsid w:val="00C14961"/>
    <w:rsid w:val="00C14B44"/>
    <w:rsid w:val="00C14C97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797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3"/>
    <w:rsid w:val="00C17EE9"/>
    <w:rsid w:val="00C207AE"/>
    <w:rsid w:val="00C20869"/>
    <w:rsid w:val="00C20B90"/>
    <w:rsid w:val="00C20DB5"/>
    <w:rsid w:val="00C20E61"/>
    <w:rsid w:val="00C20EDB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AE"/>
    <w:rsid w:val="00C238DB"/>
    <w:rsid w:val="00C23AA8"/>
    <w:rsid w:val="00C240FB"/>
    <w:rsid w:val="00C24126"/>
    <w:rsid w:val="00C241A7"/>
    <w:rsid w:val="00C24478"/>
    <w:rsid w:val="00C244EB"/>
    <w:rsid w:val="00C246D3"/>
    <w:rsid w:val="00C24849"/>
    <w:rsid w:val="00C249DA"/>
    <w:rsid w:val="00C2523C"/>
    <w:rsid w:val="00C25341"/>
    <w:rsid w:val="00C25734"/>
    <w:rsid w:val="00C257C9"/>
    <w:rsid w:val="00C25818"/>
    <w:rsid w:val="00C264DC"/>
    <w:rsid w:val="00C265F8"/>
    <w:rsid w:val="00C26631"/>
    <w:rsid w:val="00C2680B"/>
    <w:rsid w:val="00C2687B"/>
    <w:rsid w:val="00C26B83"/>
    <w:rsid w:val="00C26C45"/>
    <w:rsid w:val="00C26CEF"/>
    <w:rsid w:val="00C2704B"/>
    <w:rsid w:val="00C27132"/>
    <w:rsid w:val="00C2736C"/>
    <w:rsid w:val="00C2768A"/>
    <w:rsid w:val="00C276F1"/>
    <w:rsid w:val="00C27ACB"/>
    <w:rsid w:val="00C27FA0"/>
    <w:rsid w:val="00C27FE2"/>
    <w:rsid w:val="00C30327"/>
    <w:rsid w:val="00C30340"/>
    <w:rsid w:val="00C304C0"/>
    <w:rsid w:val="00C3085A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7F"/>
    <w:rsid w:val="00C324D9"/>
    <w:rsid w:val="00C325A9"/>
    <w:rsid w:val="00C32A1D"/>
    <w:rsid w:val="00C32A6F"/>
    <w:rsid w:val="00C32BA2"/>
    <w:rsid w:val="00C330D1"/>
    <w:rsid w:val="00C331EE"/>
    <w:rsid w:val="00C33371"/>
    <w:rsid w:val="00C3354B"/>
    <w:rsid w:val="00C3356C"/>
    <w:rsid w:val="00C33800"/>
    <w:rsid w:val="00C33945"/>
    <w:rsid w:val="00C33BE4"/>
    <w:rsid w:val="00C33EAF"/>
    <w:rsid w:val="00C342DD"/>
    <w:rsid w:val="00C34651"/>
    <w:rsid w:val="00C3468A"/>
    <w:rsid w:val="00C34F77"/>
    <w:rsid w:val="00C350A1"/>
    <w:rsid w:val="00C35351"/>
    <w:rsid w:val="00C353E7"/>
    <w:rsid w:val="00C354A3"/>
    <w:rsid w:val="00C3574E"/>
    <w:rsid w:val="00C35A9D"/>
    <w:rsid w:val="00C35E4C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8A"/>
    <w:rsid w:val="00C375D4"/>
    <w:rsid w:val="00C37BF7"/>
    <w:rsid w:val="00C37C26"/>
    <w:rsid w:val="00C37FCE"/>
    <w:rsid w:val="00C40659"/>
    <w:rsid w:val="00C41182"/>
    <w:rsid w:val="00C41498"/>
    <w:rsid w:val="00C41E3E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E0"/>
    <w:rsid w:val="00C438FD"/>
    <w:rsid w:val="00C43B46"/>
    <w:rsid w:val="00C43BB5"/>
    <w:rsid w:val="00C43E03"/>
    <w:rsid w:val="00C43E75"/>
    <w:rsid w:val="00C443E5"/>
    <w:rsid w:val="00C4470C"/>
    <w:rsid w:val="00C44950"/>
    <w:rsid w:val="00C44955"/>
    <w:rsid w:val="00C45074"/>
    <w:rsid w:val="00C453D0"/>
    <w:rsid w:val="00C4546F"/>
    <w:rsid w:val="00C45C81"/>
    <w:rsid w:val="00C45D3B"/>
    <w:rsid w:val="00C45EB9"/>
    <w:rsid w:val="00C45FE8"/>
    <w:rsid w:val="00C46056"/>
    <w:rsid w:val="00C4607A"/>
    <w:rsid w:val="00C46091"/>
    <w:rsid w:val="00C46490"/>
    <w:rsid w:val="00C46495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C03"/>
    <w:rsid w:val="00C50CF2"/>
    <w:rsid w:val="00C50E00"/>
    <w:rsid w:val="00C50E0F"/>
    <w:rsid w:val="00C50EAF"/>
    <w:rsid w:val="00C50FE0"/>
    <w:rsid w:val="00C51289"/>
    <w:rsid w:val="00C516EA"/>
    <w:rsid w:val="00C51764"/>
    <w:rsid w:val="00C517BA"/>
    <w:rsid w:val="00C51A40"/>
    <w:rsid w:val="00C52669"/>
    <w:rsid w:val="00C52859"/>
    <w:rsid w:val="00C52A52"/>
    <w:rsid w:val="00C52E26"/>
    <w:rsid w:val="00C53087"/>
    <w:rsid w:val="00C530FE"/>
    <w:rsid w:val="00C53105"/>
    <w:rsid w:val="00C5312F"/>
    <w:rsid w:val="00C5390E"/>
    <w:rsid w:val="00C53996"/>
    <w:rsid w:val="00C540AA"/>
    <w:rsid w:val="00C54412"/>
    <w:rsid w:val="00C546D0"/>
    <w:rsid w:val="00C54727"/>
    <w:rsid w:val="00C54BE9"/>
    <w:rsid w:val="00C54DBF"/>
    <w:rsid w:val="00C54F17"/>
    <w:rsid w:val="00C550DD"/>
    <w:rsid w:val="00C556E1"/>
    <w:rsid w:val="00C55739"/>
    <w:rsid w:val="00C55806"/>
    <w:rsid w:val="00C558C0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111"/>
    <w:rsid w:val="00C57336"/>
    <w:rsid w:val="00C5738A"/>
    <w:rsid w:val="00C57776"/>
    <w:rsid w:val="00C57D27"/>
    <w:rsid w:val="00C60134"/>
    <w:rsid w:val="00C602A2"/>
    <w:rsid w:val="00C60891"/>
    <w:rsid w:val="00C60913"/>
    <w:rsid w:val="00C6096A"/>
    <w:rsid w:val="00C60D7A"/>
    <w:rsid w:val="00C60E26"/>
    <w:rsid w:val="00C6117D"/>
    <w:rsid w:val="00C6124F"/>
    <w:rsid w:val="00C61375"/>
    <w:rsid w:val="00C61635"/>
    <w:rsid w:val="00C6177C"/>
    <w:rsid w:val="00C618E8"/>
    <w:rsid w:val="00C61A48"/>
    <w:rsid w:val="00C61A87"/>
    <w:rsid w:val="00C61DDF"/>
    <w:rsid w:val="00C61DF5"/>
    <w:rsid w:val="00C61FC2"/>
    <w:rsid w:val="00C61FC4"/>
    <w:rsid w:val="00C62589"/>
    <w:rsid w:val="00C626F4"/>
    <w:rsid w:val="00C62721"/>
    <w:rsid w:val="00C62A20"/>
    <w:rsid w:val="00C62A47"/>
    <w:rsid w:val="00C62A56"/>
    <w:rsid w:val="00C62C97"/>
    <w:rsid w:val="00C62D7D"/>
    <w:rsid w:val="00C63661"/>
    <w:rsid w:val="00C63852"/>
    <w:rsid w:val="00C63A0E"/>
    <w:rsid w:val="00C63B43"/>
    <w:rsid w:val="00C63B47"/>
    <w:rsid w:val="00C63EC7"/>
    <w:rsid w:val="00C63F90"/>
    <w:rsid w:val="00C64064"/>
    <w:rsid w:val="00C6443D"/>
    <w:rsid w:val="00C645E1"/>
    <w:rsid w:val="00C64834"/>
    <w:rsid w:val="00C64945"/>
    <w:rsid w:val="00C64B7F"/>
    <w:rsid w:val="00C64E92"/>
    <w:rsid w:val="00C64EBB"/>
    <w:rsid w:val="00C64F7D"/>
    <w:rsid w:val="00C6517F"/>
    <w:rsid w:val="00C65421"/>
    <w:rsid w:val="00C654E4"/>
    <w:rsid w:val="00C65502"/>
    <w:rsid w:val="00C657BA"/>
    <w:rsid w:val="00C65B2B"/>
    <w:rsid w:val="00C66D5D"/>
    <w:rsid w:val="00C66F13"/>
    <w:rsid w:val="00C66FB4"/>
    <w:rsid w:val="00C6734C"/>
    <w:rsid w:val="00C673B3"/>
    <w:rsid w:val="00C67448"/>
    <w:rsid w:val="00C674AD"/>
    <w:rsid w:val="00C67528"/>
    <w:rsid w:val="00C6792A"/>
    <w:rsid w:val="00C67AFF"/>
    <w:rsid w:val="00C67CFE"/>
    <w:rsid w:val="00C67FE0"/>
    <w:rsid w:val="00C70060"/>
    <w:rsid w:val="00C701B3"/>
    <w:rsid w:val="00C70430"/>
    <w:rsid w:val="00C70587"/>
    <w:rsid w:val="00C7073B"/>
    <w:rsid w:val="00C70743"/>
    <w:rsid w:val="00C70803"/>
    <w:rsid w:val="00C7090E"/>
    <w:rsid w:val="00C70A47"/>
    <w:rsid w:val="00C70ED2"/>
    <w:rsid w:val="00C70F92"/>
    <w:rsid w:val="00C710B3"/>
    <w:rsid w:val="00C711ED"/>
    <w:rsid w:val="00C712CE"/>
    <w:rsid w:val="00C71355"/>
    <w:rsid w:val="00C714E7"/>
    <w:rsid w:val="00C7153C"/>
    <w:rsid w:val="00C71650"/>
    <w:rsid w:val="00C71A8D"/>
    <w:rsid w:val="00C71F3E"/>
    <w:rsid w:val="00C720B7"/>
    <w:rsid w:val="00C725BD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13C"/>
    <w:rsid w:val="00C7520D"/>
    <w:rsid w:val="00C752C1"/>
    <w:rsid w:val="00C75B02"/>
    <w:rsid w:val="00C75D7F"/>
    <w:rsid w:val="00C75DD1"/>
    <w:rsid w:val="00C75E97"/>
    <w:rsid w:val="00C75EB7"/>
    <w:rsid w:val="00C75EDA"/>
    <w:rsid w:val="00C75FED"/>
    <w:rsid w:val="00C760A2"/>
    <w:rsid w:val="00C760A5"/>
    <w:rsid w:val="00C76381"/>
    <w:rsid w:val="00C765A3"/>
    <w:rsid w:val="00C76604"/>
    <w:rsid w:val="00C76841"/>
    <w:rsid w:val="00C76B0C"/>
    <w:rsid w:val="00C76E63"/>
    <w:rsid w:val="00C770BF"/>
    <w:rsid w:val="00C77291"/>
    <w:rsid w:val="00C77631"/>
    <w:rsid w:val="00C77810"/>
    <w:rsid w:val="00C7782A"/>
    <w:rsid w:val="00C77CF9"/>
    <w:rsid w:val="00C80080"/>
    <w:rsid w:val="00C801B5"/>
    <w:rsid w:val="00C802E9"/>
    <w:rsid w:val="00C80C41"/>
    <w:rsid w:val="00C80E30"/>
    <w:rsid w:val="00C811FF"/>
    <w:rsid w:val="00C812AF"/>
    <w:rsid w:val="00C815BE"/>
    <w:rsid w:val="00C815C4"/>
    <w:rsid w:val="00C81710"/>
    <w:rsid w:val="00C81910"/>
    <w:rsid w:val="00C81A50"/>
    <w:rsid w:val="00C81BEC"/>
    <w:rsid w:val="00C81E64"/>
    <w:rsid w:val="00C81EAA"/>
    <w:rsid w:val="00C822B6"/>
    <w:rsid w:val="00C8237A"/>
    <w:rsid w:val="00C826AF"/>
    <w:rsid w:val="00C829C7"/>
    <w:rsid w:val="00C829E4"/>
    <w:rsid w:val="00C82A2A"/>
    <w:rsid w:val="00C82C5F"/>
    <w:rsid w:val="00C83266"/>
    <w:rsid w:val="00C83AFB"/>
    <w:rsid w:val="00C83EEB"/>
    <w:rsid w:val="00C83F6C"/>
    <w:rsid w:val="00C84122"/>
    <w:rsid w:val="00C841FF"/>
    <w:rsid w:val="00C8435B"/>
    <w:rsid w:val="00C85024"/>
    <w:rsid w:val="00C8524E"/>
    <w:rsid w:val="00C85265"/>
    <w:rsid w:val="00C8537E"/>
    <w:rsid w:val="00C853D8"/>
    <w:rsid w:val="00C858A4"/>
    <w:rsid w:val="00C8601D"/>
    <w:rsid w:val="00C860DC"/>
    <w:rsid w:val="00C86114"/>
    <w:rsid w:val="00C86357"/>
    <w:rsid w:val="00C8639E"/>
    <w:rsid w:val="00C8664A"/>
    <w:rsid w:val="00C866BF"/>
    <w:rsid w:val="00C86B07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956"/>
    <w:rsid w:val="00C90B31"/>
    <w:rsid w:val="00C91090"/>
    <w:rsid w:val="00C910DB"/>
    <w:rsid w:val="00C91361"/>
    <w:rsid w:val="00C91832"/>
    <w:rsid w:val="00C91944"/>
    <w:rsid w:val="00C91990"/>
    <w:rsid w:val="00C91AB2"/>
    <w:rsid w:val="00C91CF2"/>
    <w:rsid w:val="00C91E98"/>
    <w:rsid w:val="00C92244"/>
    <w:rsid w:val="00C92C1C"/>
    <w:rsid w:val="00C92CC9"/>
    <w:rsid w:val="00C92DA6"/>
    <w:rsid w:val="00C92DD7"/>
    <w:rsid w:val="00C93083"/>
    <w:rsid w:val="00C932E0"/>
    <w:rsid w:val="00C934F7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2F9"/>
    <w:rsid w:val="00C955E4"/>
    <w:rsid w:val="00C956DD"/>
    <w:rsid w:val="00C95B00"/>
    <w:rsid w:val="00C95D02"/>
    <w:rsid w:val="00C9602E"/>
    <w:rsid w:val="00C960B4"/>
    <w:rsid w:val="00C96350"/>
    <w:rsid w:val="00C96352"/>
    <w:rsid w:val="00C964FA"/>
    <w:rsid w:val="00C96725"/>
    <w:rsid w:val="00C96766"/>
    <w:rsid w:val="00C96A75"/>
    <w:rsid w:val="00C96B2F"/>
    <w:rsid w:val="00C96C49"/>
    <w:rsid w:val="00C96EE1"/>
    <w:rsid w:val="00C97010"/>
    <w:rsid w:val="00C97147"/>
    <w:rsid w:val="00C9729E"/>
    <w:rsid w:val="00C974E4"/>
    <w:rsid w:val="00C9770A"/>
    <w:rsid w:val="00C97A83"/>
    <w:rsid w:val="00C97CBC"/>
    <w:rsid w:val="00CA03C6"/>
    <w:rsid w:val="00CA04FB"/>
    <w:rsid w:val="00CA0597"/>
    <w:rsid w:val="00CA0B95"/>
    <w:rsid w:val="00CA0C8F"/>
    <w:rsid w:val="00CA109C"/>
    <w:rsid w:val="00CA1565"/>
    <w:rsid w:val="00CA1C0C"/>
    <w:rsid w:val="00CA1DB1"/>
    <w:rsid w:val="00CA21BA"/>
    <w:rsid w:val="00CA21E5"/>
    <w:rsid w:val="00CA2572"/>
    <w:rsid w:val="00CA28ED"/>
    <w:rsid w:val="00CA2B67"/>
    <w:rsid w:val="00CA2CF1"/>
    <w:rsid w:val="00CA2EAD"/>
    <w:rsid w:val="00CA31A6"/>
    <w:rsid w:val="00CA3554"/>
    <w:rsid w:val="00CA386B"/>
    <w:rsid w:val="00CA39FD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56"/>
    <w:rsid w:val="00CA59CA"/>
    <w:rsid w:val="00CA5BC7"/>
    <w:rsid w:val="00CA5C23"/>
    <w:rsid w:val="00CA5DD1"/>
    <w:rsid w:val="00CA5E64"/>
    <w:rsid w:val="00CA68D9"/>
    <w:rsid w:val="00CA6A0F"/>
    <w:rsid w:val="00CA6C6A"/>
    <w:rsid w:val="00CA6E70"/>
    <w:rsid w:val="00CA6E85"/>
    <w:rsid w:val="00CA70D8"/>
    <w:rsid w:val="00CA75EE"/>
    <w:rsid w:val="00CA7661"/>
    <w:rsid w:val="00CA76ED"/>
    <w:rsid w:val="00CA7F2F"/>
    <w:rsid w:val="00CA7FAE"/>
    <w:rsid w:val="00CB007E"/>
    <w:rsid w:val="00CB031A"/>
    <w:rsid w:val="00CB04B9"/>
    <w:rsid w:val="00CB0C09"/>
    <w:rsid w:val="00CB0D33"/>
    <w:rsid w:val="00CB10F8"/>
    <w:rsid w:val="00CB1515"/>
    <w:rsid w:val="00CB1525"/>
    <w:rsid w:val="00CB16A7"/>
    <w:rsid w:val="00CB16C0"/>
    <w:rsid w:val="00CB188A"/>
    <w:rsid w:val="00CB18A1"/>
    <w:rsid w:val="00CB1B1A"/>
    <w:rsid w:val="00CB1CC7"/>
    <w:rsid w:val="00CB1DF6"/>
    <w:rsid w:val="00CB21E5"/>
    <w:rsid w:val="00CB21F7"/>
    <w:rsid w:val="00CB22C6"/>
    <w:rsid w:val="00CB245D"/>
    <w:rsid w:val="00CB24D5"/>
    <w:rsid w:val="00CB24EB"/>
    <w:rsid w:val="00CB2665"/>
    <w:rsid w:val="00CB26C5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3EEE"/>
    <w:rsid w:val="00CB405E"/>
    <w:rsid w:val="00CB40EE"/>
    <w:rsid w:val="00CB41D1"/>
    <w:rsid w:val="00CB44A9"/>
    <w:rsid w:val="00CB44AF"/>
    <w:rsid w:val="00CB468C"/>
    <w:rsid w:val="00CB4C70"/>
    <w:rsid w:val="00CB4D55"/>
    <w:rsid w:val="00CB4D92"/>
    <w:rsid w:val="00CB4DE5"/>
    <w:rsid w:val="00CB5143"/>
    <w:rsid w:val="00CB539C"/>
    <w:rsid w:val="00CB5AD3"/>
    <w:rsid w:val="00CB6D7A"/>
    <w:rsid w:val="00CB6E40"/>
    <w:rsid w:val="00CB7636"/>
    <w:rsid w:val="00CB7B98"/>
    <w:rsid w:val="00CB7D01"/>
    <w:rsid w:val="00CC00CE"/>
    <w:rsid w:val="00CC0247"/>
    <w:rsid w:val="00CC036B"/>
    <w:rsid w:val="00CC053A"/>
    <w:rsid w:val="00CC087B"/>
    <w:rsid w:val="00CC0E30"/>
    <w:rsid w:val="00CC13C1"/>
    <w:rsid w:val="00CC18E7"/>
    <w:rsid w:val="00CC1A61"/>
    <w:rsid w:val="00CC1B78"/>
    <w:rsid w:val="00CC1C77"/>
    <w:rsid w:val="00CC2055"/>
    <w:rsid w:val="00CC22E2"/>
    <w:rsid w:val="00CC239B"/>
    <w:rsid w:val="00CC2C6C"/>
    <w:rsid w:val="00CC2D1D"/>
    <w:rsid w:val="00CC2E04"/>
    <w:rsid w:val="00CC3292"/>
    <w:rsid w:val="00CC32B9"/>
    <w:rsid w:val="00CC3615"/>
    <w:rsid w:val="00CC36E5"/>
    <w:rsid w:val="00CC3B72"/>
    <w:rsid w:val="00CC3D25"/>
    <w:rsid w:val="00CC4000"/>
    <w:rsid w:val="00CC404D"/>
    <w:rsid w:val="00CC42EB"/>
    <w:rsid w:val="00CC4421"/>
    <w:rsid w:val="00CC4587"/>
    <w:rsid w:val="00CC46D5"/>
    <w:rsid w:val="00CC4E2D"/>
    <w:rsid w:val="00CC5188"/>
    <w:rsid w:val="00CC520E"/>
    <w:rsid w:val="00CC5418"/>
    <w:rsid w:val="00CC5AB1"/>
    <w:rsid w:val="00CC5BB8"/>
    <w:rsid w:val="00CC603D"/>
    <w:rsid w:val="00CC6093"/>
    <w:rsid w:val="00CC6337"/>
    <w:rsid w:val="00CC636E"/>
    <w:rsid w:val="00CC64DA"/>
    <w:rsid w:val="00CC651E"/>
    <w:rsid w:val="00CC681C"/>
    <w:rsid w:val="00CC6F9E"/>
    <w:rsid w:val="00CC719D"/>
    <w:rsid w:val="00CC71E6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6E6"/>
    <w:rsid w:val="00CD0979"/>
    <w:rsid w:val="00CD0A87"/>
    <w:rsid w:val="00CD0C0F"/>
    <w:rsid w:val="00CD0EA8"/>
    <w:rsid w:val="00CD0EC0"/>
    <w:rsid w:val="00CD100F"/>
    <w:rsid w:val="00CD124E"/>
    <w:rsid w:val="00CD130B"/>
    <w:rsid w:val="00CD1473"/>
    <w:rsid w:val="00CD149B"/>
    <w:rsid w:val="00CD15EC"/>
    <w:rsid w:val="00CD15EF"/>
    <w:rsid w:val="00CD162E"/>
    <w:rsid w:val="00CD17AC"/>
    <w:rsid w:val="00CD1893"/>
    <w:rsid w:val="00CD1A64"/>
    <w:rsid w:val="00CD1C45"/>
    <w:rsid w:val="00CD1FAB"/>
    <w:rsid w:val="00CD21B2"/>
    <w:rsid w:val="00CD23E4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59A"/>
    <w:rsid w:val="00CD489B"/>
    <w:rsid w:val="00CD4990"/>
    <w:rsid w:val="00CD4A7E"/>
    <w:rsid w:val="00CD4EE6"/>
    <w:rsid w:val="00CD4FC6"/>
    <w:rsid w:val="00CD4FC8"/>
    <w:rsid w:val="00CD5E5F"/>
    <w:rsid w:val="00CD5ECB"/>
    <w:rsid w:val="00CD612E"/>
    <w:rsid w:val="00CD641E"/>
    <w:rsid w:val="00CD6424"/>
    <w:rsid w:val="00CD6818"/>
    <w:rsid w:val="00CD6971"/>
    <w:rsid w:val="00CD6A4B"/>
    <w:rsid w:val="00CD6AB4"/>
    <w:rsid w:val="00CD6BDF"/>
    <w:rsid w:val="00CD6E78"/>
    <w:rsid w:val="00CD74A9"/>
    <w:rsid w:val="00CD7545"/>
    <w:rsid w:val="00CD7AA8"/>
    <w:rsid w:val="00CD7C92"/>
    <w:rsid w:val="00CD7F69"/>
    <w:rsid w:val="00CE007A"/>
    <w:rsid w:val="00CE036F"/>
    <w:rsid w:val="00CE045E"/>
    <w:rsid w:val="00CE05A7"/>
    <w:rsid w:val="00CE0700"/>
    <w:rsid w:val="00CE07EB"/>
    <w:rsid w:val="00CE0876"/>
    <w:rsid w:val="00CE1143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5F"/>
    <w:rsid w:val="00CE2EA9"/>
    <w:rsid w:val="00CE337A"/>
    <w:rsid w:val="00CE4482"/>
    <w:rsid w:val="00CE48CC"/>
    <w:rsid w:val="00CE4915"/>
    <w:rsid w:val="00CE49AD"/>
    <w:rsid w:val="00CE4BA0"/>
    <w:rsid w:val="00CE4C35"/>
    <w:rsid w:val="00CE4E63"/>
    <w:rsid w:val="00CE4F49"/>
    <w:rsid w:val="00CE50C1"/>
    <w:rsid w:val="00CE5163"/>
    <w:rsid w:val="00CE5794"/>
    <w:rsid w:val="00CE589B"/>
    <w:rsid w:val="00CE5B38"/>
    <w:rsid w:val="00CE5BB1"/>
    <w:rsid w:val="00CE5CCE"/>
    <w:rsid w:val="00CE5D98"/>
    <w:rsid w:val="00CE619B"/>
    <w:rsid w:val="00CE6445"/>
    <w:rsid w:val="00CE6451"/>
    <w:rsid w:val="00CE69F9"/>
    <w:rsid w:val="00CE6D90"/>
    <w:rsid w:val="00CE6E6C"/>
    <w:rsid w:val="00CE6E72"/>
    <w:rsid w:val="00CE6EF7"/>
    <w:rsid w:val="00CE71AD"/>
    <w:rsid w:val="00CE74A6"/>
    <w:rsid w:val="00CE7575"/>
    <w:rsid w:val="00CF022C"/>
    <w:rsid w:val="00CF025C"/>
    <w:rsid w:val="00CF0591"/>
    <w:rsid w:val="00CF06E9"/>
    <w:rsid w:val="00CF095E"/>
    <w:rsid w:val="00CF0AEB"/>
    <w:rsid w:val="00CF0D43"/>
    <w:rsid w:val="00CF1065"/>
    <w:rsid w:val="00CF1286"/>
    <w:rsid w:val="00CF15B0"/>
    <w:rsid w:val="00CF1A10"/>
    <w:rsid w:val="00CF1AD2"/>
    <w:rsid w:val="00CF1BEA"/>
    <w:rsid w:val="00CF1C48"/>
    <w:rsid w:val="00CF1CE2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3C36"/>
    <w:rsid w:val="00CF42A9"/>
    <w:rsid w:val="00CF448B"/>
    <w:rsid w:val="00CF460B"/>
    <w:rsid w:val="00CF4709"/>
    <w:rsid w:val="00CF4B72"/>
    <w:rsid w:val="00CF4BE3"/>
    <w:rsid w:val="00CF4FE1"/>
    <w:rsid w:val="00CF5155"/>
    <w:rsid w:val="00CF5F1E"/>
    <w:rsid w:val="00CF61A3"/>
    <w:rsid w:val="00CF6291"/>
    <w:rsid w:val="00CF6373"/>
    <w:rsid w:val="00CF6686"/>
    <w:rsid w:val="00CF6C38"/>
    <w:rsid w:val="00CF6E97"/>
    <w:rsid w:val="00CF7152"/>
    <w:rsid w:val="00CF726A"/>
    <w:rsid w:val="00CF7270"/>
    <w:rsid w:val="00CF749C"/>
    <w:rsid w:val="00CF74A9"/>
    <w:rsid w:val="00CF7646"/>
    <w:rsid w:val="00CF7816"/>
    <w:rsid w:val="00CF7E20"/>
    <w:rsid w:val="00D00086"/>
    <w:rsid w:val="00D00098"/>
    <w:rsid w:val="00D000C3"/>
    <w:rsid w:val="00D00236"/>
    <w:rsid w:val="00D00302"/>
    <w:rsid w:val="00D006A9"/>
    <w:rsid w:val="00D0084F"/>
    <w:rsid w:val="00D00A1C"/>
    <w:rsid w:val="00D00BE2"/>
    <w:rsid w:val="00D0112A"/>
    <w:rsid w:val="00D01178"/>
    <w:rsid w:val="00D0144B"/>
    <w:rsid w:val="00D017CD"/>
    <w:rsid w:val="00D01B49"/>
    <w:rsid w:val="00D01B65"/>
    <w:rsid w:val="00D01D91"/>
    <w:rsid w:val="00D01E0B"/>
    <w:rsid w:val="00D01F26"/>
    <w:rsid w:val="00D023B9"/>
    <w:rsid w:val="00D0254B"/>
    <w:rsid w:val="00D029D6"/>
    <w:rsid w:val="00D02A47"/>
    <w:rsid w:val="00D02B05"/>
    <w:rsid w:val="00D02E8F"/>
    <w:rsid w:val="00D033E8"/>
    <w:rsid w:val="00D03482"/>
    <w:rsid w:val="00D03889"/>
    <w:rsid w:val="00D03DE2"/>
    <w:rsid w:val="00D03F13"/>
    <w:rsid w:val="00D0410C"/>
    <w:rsid w:val="00D04202"/>
    <w:rsid w:val="00D04502"/>
    <w:rsid w:val="00D045F4"/>
    <w:rsid w:val="00D0499B"/>
    <w:rsid w:val="00D04A5F"/>
    <w:rsid w:val="00D04C77"/>
    <w:rsid w:val="00D04E6C"/>
    <w:rsid w:val="00D05797"/>
    <w:rsid w:val="00D057AA"/>
    <w:rsid w:val="00D057D9"/>
    <w:rsid w:val="00D060DE"/>
    <w:rsid w:val="00D06122"/>
    <w:rsid w:val="00D065E4"/>
    <w:rsid w:val="00D06907"/>
    <w:rsid w:val="00D06BB7"/>
    <w:rsid w:val="00D06CE4"/>
    <w:rsid w:val="00D06ECE"/>
    <w:rsid w:val="00D06FD9"/>
    <w:rsid w:val="00D070D6"/>
    <w:rsid w:val="00D07894"/>
    <w:rsid w:val="00D10120"/>
    <w:rsid w:val="00D1059E"/>
    <w:rsid w:val="00D107C2"/>
    <w:rsid w:val="00D10B4E"/>
    <w:rsid w:val="00D10C5B"/>
    <w:rsid w:val="00D10E70"/>
    <w:rsid w:val="00D10F0A"/>
    <w:rsid w:val="00D10F0F"/>
    <w:rsid w:val="00D10F93"/>
    <w:rsid w:val="00D11720"/>
    <w:rsid w:val="00D1184A"/>
    <w:rsid w:val="00D11E02"/>
    <w:rsid w:val="00D12395"/>
    <w:rsid w:val="00D12675"/>
    <w:rsid w:val="00D12893"/>
    <w:rsid w:val="00D12904"/>
    <w:rsid w:val="00D129C3"/>
    <w:rsid w:val="00D12A95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0F6"/>
    <w:rsid w:val="00D14495"/>
    <w:rsid w:val="00D1474C"/>
    <w:rsid w:val="00D149D9"/>
    <w:rsid w:val="00D14A03"/>
    <w:rsid w:val="00D14DF9"/>
    <w:rsid w:val="00D157F7"/>
    <w:rsid w:val="00D15C30"/>
    <w:rsid w:val="00D15CDD"/>
    <w:rsid w:val="00D15DD2"/>
    <w:rsid w:val="00D15EAC"/>
    <w:rsid w:val="00D15EBA"/>
    <w:rsid w:val="00D16166"/>
    <w:rsid w:val="00D1662B"/>
    <w:rsid w:val="00D16760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8BC"/>
    <w:rsid w:val="00D17904"/>
    <w:rsid w:val="00D17951"/>
    <w:rsid w:val="00D17D35"/>
    <w:rsid w:val="00D17E95"/>
    <w:rsid w:val="00D17F9B"/>
    <w:rsid w:val="00D200AB"/>
    <w:rsid w:val="00D202F6"/>
    <w:rsid w:val="00D2038C"/>
    <w:rsid w:val="00D20719"/>
    <w:rsid w:val="00D2076A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590"/>
    <w:rsid w:val="00D22E22"/>
    <w:rsid w:val="00D22E91"/>
    <w:rsid w:val="00D2313A"/>
    <w:rsid w:val="00D232C3"/>
    <w:rsid w:val="00D233FF"/>
    <w:rsid w:val="00D23974"/>
    <w:rsid w:val="00D23D7A"/>
    <w:rsid w:val="00D24112"/>
    <w:rsid w:val="00D2442D"/>
    <w:rsid w:val="00D244AE"/>
    <w:rsid w:val="00D246BF"/>
    <w:rsid w:val="00D2481A"/>
    <w:rsid w:val="00D24829"/>
    <w:rsid w:val="00D24CE6"/>
    <w:rsid w:val="00D24E3A"/>
    <w:rsid w:val="00D24FCE"/>
    <w:rsid w:val="00D25558"/>
    <w:rsid w:val="00D25648"/>
    <w:rsid w:val="00D2572D"/>
    <w:rsid w:val="00D2587D"/>
    <w:rsid w:val="00D25FEB"/>
    <w:rsid w:val="00D2607B"/>
    <w:rsid w:val="00D260EC"/>
    <w:rsid w:val="00D264A2"/>
    <w:rsid w:val="00D2681F"/>
    <w:rsid w:val="00D26960"/>
    <w:rsid w:val="00D26963"/>
    <w:rsid w:val="00D26E2E"/>
    <w:rsid w:val="00D27030"/>
    <w:rsid w:val="00D275C0"/>
    <w:rsid w:val="00D278DA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0FBA"/>
    <w:rsid w:val="00D314D8"/>
    <w:rsid w:val="00D31513"/>
    <w:rsid w:val="00D31691"/>
    <w:rsid w:val="00D3191D"/>
    <w:rsid w:val="00D31AB4"/>
    <w:rsid w:val="00D31B31"/>
    <w:rsid w:val="00D31C6D"/>
    <w:rsid w:val="00D320C5"/>
    <w:rsid w:val="00D3222E"/>
    <w:rsid w:val="00D32671"/>
    <w:rsid w:val="00D32711"/>
    <w:rsid w:val="00D32D63"/>
    <w:rsid w:val="00D32E38"/>
    <w:rsid w:val="00D33058"/>
    <w:rsid w:val="00D3314A"/>
    <w:rsid w:val="00D33380"/>
    <w:rsid w:val="00D3389A"/>
    <w:rsid w:val="00D33908"/>
    <w:rsid w:val="00D339D8"/>
    <w:rsid w:val="00D33CC4"/>
    <w:rsid w:val="00D34556"/>
    <w:rsid w:val="00D345F4"/>
    <w:rsid w:val="00D34808"/>
    <w:rsid w:val="00D3494C"/>
    <w:rsid w:val="00D34AB1"/>
    <w:rsid w:val="00D34FB8"/>
    <w:rsid w:val="00D3519A"/>
    <w:rsid w:val="00D3524B"/>
    <w:rsid w:val="00D35274"/>
    <w:rsid w:val="00D354D8"/>
    <w:rsid w:val="00D35637"/>
    <w:rsid w:val="00D35DE1"/>
    <w:rsid w:val="00D362C4"/>
    <w:rsid w:val="00D36434"/>
    <w:rsid w:val="00D36A5F"/>
    <w:rsid w:val="00D36DE8"/>
    <w:rsid w:val="00D36F7A"/>
    <w:rsid w:val="00D36F89"/>
    <w:rsid w:val="00D370C3"/>
    <w:rsid w:val="00D37229"/>
    <w:rsid w:val="00D373C2"/>
    <w:rsid w:val="00D3760A"/>
    <w:rsid w:val="00D3790F"/>
    <w:rsid w:val="00D37CF7"/>
    <w:rsid w:val="00D37E03"/>
    <w:rsid w:val="00D37EA4"/>
    <w:rsid w:val="00D37FC5"/>
    <w:rsid w:val="00D40384"/>
    <w:rsid w:val="00D40478"/>
    <w:rsid w:val="00D4084C"/>
    <w:rsid w:val="00D40B35"/>
    <w:rsid w:val="00D40B90"/>
    <w:rsid w:val="00D40E0F"/>
    <w:rsid w:val="00D40E57"/>
    <w:rsid w:val="00D40E7A"/>
    <w:rsid w:val="00D410E9"/>
    <w:rsid w:val="00D412BA"/>
    <w:rsid w:val="00D412DE"/>
    <w:rsid w:val="00D41513"/>
    <w:rsid w:val="00D41891"/>
    <w:rsid w:val="00D41B73"/>
    <w:rsid w:val="00D41EC5"/>
    <w:rsid w:val="00D420EA"/>
    <w:rsid w:val="00D424EE"/>
    <w:rsid w:val="00D427BB"/>
    <w:rsid w:val="00D427F8"/>
    <w:rsid w:val="00D429B5"/>
    <w:rsid w:val="00D42A48"/>
    <w:rsid w:val="00D42D03"/>
    <w:rsid w:val="00D4328B"/>
    <w:rsid w:val="00D435E9"/>
    <w:rsid w:val="00D43888"/>
    <w:rsid w:val="00D43BB3"/>
    <w:rsid w:val="00D4408C"/>
    <w:rsid w:val="00D4423C"/>
    <w:rsid w:val="00D44551"/>
    <w:rsid w:val="00D44907"/>
    <w:rsid w:val="00D44B78"/>
    <w:rsid w:val="00D44B7D"/>
    <w:rsid w:val="00D44E77"/>
    <w:rsid w:val="00D4518C"/>
    <w:rsid w:val="00D45755"/>
    <w:rsid w:val="00D45BF0"/>
    <w:rsid w:val="00D45F48"/>
    <w:rsid w:val="00D46194"/>
    <w:rsid w:val="00D462C5"/>
    <w:rsid w:val="00D466FB"/>
    <w:rsid w:val="00D468E6"/>
    <w:rsid w:val="00D469CB"/>
    <w:rsid w:val="00D46A2F"/>
    <w:rsid w:val="00D46BF9"/>
    <w:rsid w:val="00D46D86"/>
    <w:rsid w:val="00D46F48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1F84"/>
    <w:rsid w:val="00D5201E"/>
    <w:rsid w:val="00D52022"/>
    <w:rsid w:val="00D5205E"/>
    <w:rsid w:val="00D52291"/>
    <w:rsid w:val="00D52295"/>
    <w:rsid w:val="00D5242A"/>
    <w:rsid w:val="00D528B8"/>
    <w:rsid w:val="00D52DB4"/>
    <w:rsid w:val="00D52DDA"/>
    <w:rsid w:val="00D52FC2"/>
    <w:rsid w:val="00D535A7"/>
    <w:rsid w:val="00D53699"/>
    <w:rsid w:val="00D53822"/>
    <w:rsid w:val="00D53B46"/>
    <w:rsid w:val="00D53C45"/>
    <w:rsid w:val="00D53DA1"/>
    <w:rsid w:val="00D53E46"/>
    <w:rsid w:val="00D53E70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0C7"/>
    <w:rsid w:val="00D5612A"/>
    <w:rsid w:val="00D5618A"/>
    <w:rsid w:val="00D56323"/>
    <w:rsid w:val="00D5638D"/>
    <w:rsid w:val="00D56532"/>
    <w:rsid w:val="00D566E6"/>
    <w:rsid w:val="00D56C56"/>
    <w:rsid w:val="00D56FBB"/>
    <w:rsid w:val="00D56FDB"/>
    <w:rsid w:val="00D571C8"/>
    <w:rsid w:val="00D573A1"/>
    <w:rsid w:val="00D574A3"/>
    <w:rsid w:val="00D5754D"/>
    <w:rsid w:val="00D57679"/>
    <w:rsid w:val="00D57941"/>
    <w:rsid w:val="00D57A7C"/>
    <w:rsid w:val="00D57B1B"/>
    <w:rsid w:val="00D60331"/>
    <w:rsid w:val="00D606A3"/>
    <w:rsid w:val="00D60900"/>
    <w:rsid w:val="00D6098D"/>
    <w:rsid w:val="00D60F45"/>
    <w:rsid w:val="00D61148"/>
    <w:rsid w:val="00D6192A"/>
    <w:rsid w:val="00D61DEA"/>
    <w:rsid w:val="00D61EDA"/>
    <w:rsid w:val="00D61F17"/>
    <w:rsid w:val="00D61FD1"/>
    <w:rsid w:val="00D620CA"/>
    <w:rsid w:val="00D62361"/>
    <w:rsid w:val="00D6238F"/>
    <w:rsid w:val="00D623E0"/>
    <w:rsid w:val="00D6283C"/>
    <w:rsid w:val="00D62A09"/>
    <w:rsid w:val="00D62DCB"/>
    <w:rsid w:val="00D62E7F"/>
    <w:rsid w:val="00D632D7"/>
    <w:rsid w:val="00D632F5"/>
    <w:rsid w:val="00D63439"/>
    <w:rsid w:val="00D63720"/>
    <w:rsid w:val="00D6386A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105"/>
    <w:rsid w:val="00D6538C"/>
    <w:rsid w:val="00D65425"/>
    <w:rsid w:val="00D65AB8"/>
    <w:rsid w:val="00D65EA7"/>
    <w:rsid w:val="00D65F2D"/>
    <w:rsid w:val="00D65F88"/>
    <w:rsid w:val="00D662A6"/>
    <w:rsid w:val="00D665A2"/>
    <w:rsid w:val="00D665E0"/>
    <w:rsid w:val="00D668C6"/>
    <w:rsid w:val="00D66D96"/>
    <w:rsid w:val="00D6726F"/>
    <w:rsid w:val="00D67551"/>
    <w:rsid w:val="00D6788A"/>
    <w:rsid w:val="00D67969"/>
    <w:rsid w:val="00D7016C"/>
    <w:rsid w:val="00D70248"/>
    <w:rsid w:val="00D704E3"/>
    <w:rsid w:val="00D70B9A"/>
    <w:rsid w:val="00D70EA1"/>
    <w:rsid w:val="00D71452"/>
    <w:rsid w:val="00D715F5"/>
    <w:rsid w:val="00D7196F"/>
    <w:rsid w:val="00D719CA"/>
    <w:rsid w:val="00D71B6A"/>
    <w:rsid w:val="00D71D09"/>
    <w:rsid w:val="00D71DD2"/>
    <w:rsid w:val="00D720AF"/>
    <w:rsid w:val="00D7214C"/>
    <w:rsid w:val="00D72300"/>
    <w:rsid w:val="00D72369"/>
    <w:rsid w:val="00D72423"/>
    <w:rsid w:val="00D72424"/>
    <w:rsid w:val="00D7242A"/>
    <w:rsid w:val="00D72667"/>
    <w:rsid w:val="00D72A34"/>
    <w:rsid w:val="00D72A58"/>
    <w:rsid w:val="00D72A85"/>
    <w:rsid w:val="00D72F99"/>
    <w:rsid w:val="00D7302A"/>
    <w:rsid w:val="00D736E7"/>
    <w:rsid w:val="00D73717"/>
    <w:rsid w:val="00D73E0A"/>
    <w:rsid w:val="00D7416A"/>
    <w:rsid w:val="00D74387"/>
    <w:rsid w:val="00D7453C"/>
    <w:rsid w:val="00D745A8"/>
    <w:rsid w:val="00D74A69"/>
    <w:rsid w:val="00D74ACE"/>
    <w:rsid w:val="00D74D74"/>
    <w:rsid w:val="00D74FA1"/>
    <w:rsid w:val="00D75578"/>
    <w:rsid w:val="00D758DC"/>
    <w:rsid w:val="00D75995"/>
    <w:rsid w:val="00D75DCD"/>
    <w:rsid w:val="00D75EC4"/>
    <w:rsid w:val="00D761B0"/>
    <w:rsid w:val="00D762E0"/>
    <w:rsid w:val="00D76306"/>
    <w:rsid w:val="00D76658"/>
    <w:rsid w:val="00D76C48"/>
    <w:rsid w:val="00D76CA2"/>
    <w:rsid w:val="00D76DA8"/>
    <w:rsid w:val="00D7702D"/>
    <w:rsid w:val="00D77091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562"/>
    <w:rsid w:val="00D8064F"/>
    <w:rsid w:val="00D80E46"/>
    <w:rsid w:val="00D80F28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913"/>
    <w:rsid w:val="00D83A49"/>
    <w:rsid w:val="00D83C21"/>
    <w:rsid w:val="00D84590"/>
    <w:rsid w:val="00D8459C"/>
    <w:rsid w:val="00D84707"/>
    <w:rsid w:val="00D84966"/>
    <w:rsid w:val="00D84AC6"/>
    <w:rsid w:val="00D84BFE"/>
    <w:rsid w:val="00D84EAE"/>
    <w:rsid w:val="00D84F01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95A"/>
    <w:rsid w:val="00D86B05"/>
    <w:rsid w:val="00D86E8E"/>
    <w:rsid w:val="00D87032"/>
    <w:rsid w:val="00D871D7"/>
    <w:rsid w:val="00D8744B"/>
    <w:rsid w:val="00D875CA"/>
    <w:rsid w:val="00D879EB"/>
    <w:rsid w:val="00D87A76"/>
    <w:rsid w:val="00D87ACE"/>
    <w:rsid w:val="00D87F7D"/>
    <w:rsid w:val="00D9024C"/>
    <w:rsid w:val="00D90373"/>
    <w:rsid w:val="00D90831"/>
    <w:rsid w:val="00D90B17"/>
    <w:rsid w:val="00D90D28"/>
    <w:rsid w:val="00D90D9E"/>
    <w:rsid w:val="00D90DCD"/>
    <w:rsid w:val="00D90F47"/>
    <w:rsid w:val="00D914B0"/>
    <w:rsid w:val="00D914D9"/>
    <w:rsid w:val="00D91990"/>
    <w:rsid w:val="00D919F3"/>
    <w:rsid w:val="00D92114"/>
    <w:rsid w:val="00D923B1"/>
    <w:rsid w:val="00D9258B"/>
    <w:rsid w:val="00D925BD"/>
    <w:rsid w:val="00D92AC0"/>
    <w:rsid w:val="00D92D5E"/>
    <w:rsid w:val="00D92DEF"/>
    <w:rsid w:val="00D92E54"/>
    <w:rsid w:val="00D92FD8"/>
    <w:rsid w:val="00D930B1"/>
    <w:rsid w:val="00D934E2"/>
    <w:rsid w:val="00D93D2C"/>
    <w:rsid w:val="00D93EA3"/>
    <w:rsid w:val="00D93F34"/>
    <w:rsid w:val="00D94549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699"/>
    <w:rsid w:val="00D96A34"/>
    <w:rsid w:val="00D96C5E"/>
    <w:rsid w:val="00D971D1"/>
    <w:rsid w:val="00D97404"/>
    <w:rsid w:val="00D975A5"/>
    <w:rsid w:val="00D976B8"/>
    <w:rsid w:val="00D97A35"/>
    <w:rsid w:val="00D97A76"/>
    <w:rsid w:val="00D97B6D"/>
    <w:rsid w:val="00D97EB3"/>
    <w:rsid w:val="00DA002B"/>
    <w:rsid w:val="00DA00FF"/>
    <w:rsid w:val="00DA0158"/>
    <w:rsid w:val="00DA0184"/>
    <w:rsid w:val="00DA01B8"/>
    <w:rsid w:val="00DA0A8B"/>
    <w:rsid w:val="00DA0BC2"/>
    <w:rsid w:val="00DA0EE5"/>
    <w:rsid w:val="00DA114C"/>
    <w:rsid w:val="00DA116D"/>
    <w:rsid w:val="00DA12ED"/>
    <w:rsid w:val="00DA1600"/>
    <w:rsid w:val="00DA1727"/>
    <w:rsid w:val="00DA1AAF"/>
    <w:rsid w:val="00DA20A1"/>
    <w:rsid w:val="00DA2162"/>
    <w:rsid w:val="00DA21EC"/>
    <w:rsid w:val="00DA2303"/>
    <w:rsid w:val="00DA23CA"/>
    <w:rsid w:val="00DA2C50"/>
    <w:rsid w:val="00DA2D8E"/>
    <w:rsid w:val="00DA323D"/>
    <w:rsid w:val="00DA3919"/>
    <w:rsid w:val="00DA3C6E"/>
    <w:rsid w:val="00DA3D98"/>
    <w:rsid w:val="00DA414A"/>
    <w:rsid w:val="00DA4340"/>
    <w:rsid w:val="00DA4CF3"/>
    <w:rsid w:val="00DA4DEC"/>
    <w:rsid w:val="00DA4EBE"/>
    <w:rsid w:val="00DA4FB4"/>
    <w:rsid w:val="00DA5154"/>
    <w:rsid w:val="00DA5245"/>
    <w:rsid w:val="00DA54E4"/>
    <w:rsid w:val="00DA5A53"/>
    <w:rsid w:val="00DA5BDE"/>
    <w:rsid w:val="00DA5D68"/>
    <w:rsid w:val="00DA5F72"/>
    <w:rsid w:val="00DA5F8A"/>
    <w:rsid w:val="00DA62CD"/>
    <w:rsid w:val="00DA664D"/>
    <w:rsid w:val="00DA66D0"/>
    <w:rsid w:val="00DA6A97"/>
    <w:rsid w:val="00DA6C98"/>
    <w:rsid w:val="00DA6E83"/>
    <w:rsid w:val="00DA6FB5"/>
    <w:rsid w:val="00DA71CB"/>
    <w:rsid w:val="00DA7242"/>
    <w:rsid w:val="00DA7288"/>
    <w:rsid w:val="00DA7369"/>
    <w:rsid w:val="00DA78DF"/>
    <w:rsid w:val="00DA7B14"/>
    <w:rsid w:val="00DA7B62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672"/>
    <w:rsid w:val="00DB4A67"/>
    <w:rsid w:val="00DB4C54"/>
    <w:rsid w:val="00DB4FA3"/>
    <w:rsid w:val="00DB51EB"/>
    <w:rsid w:val="00DB5212"/>
    <w:rsid w:val="00DB5328"/>
    <w:rsid w:val="00DB568D"/>
    <w:rsid w:val="00DB57B7"/>
    <w:rsid w:val="00DB5878"/>
    <w:rsid w:val="00DB5D2E"/>
    <w:rsid w:val="00DB5E07"/>
    <w:rsid w:val="00DB60CD"/>
    <w:rsid w:val="00DB62C6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C41"/>
    <w:rsid w:val="00DB7ED9"/>
    <w:rsid w:val="00DC0576"/>
    <w:rsid w:val="00DC0DF6"/>
    <w:rsid w:val="00DC0EF1"/>
    <w:rsid w:val="00DC1334"/>
    <w:rsid w:val="00DC1838"/>
    <w:rsid w:val="00DC199E"/>
    <w:rsid w:val="00DC1B24"/>
    <w:rsid w:val="00DC2177"/>
    <w:rsid w:val="00DC2304"/>
    <w:rsid w:val="00DC23A0"/>
    <w:rsid w:val="00DC2504"/>
    <w:rsid w:val="00DC251B"/>
    <w:rsid w:val="00DC26F7"/>
    <w:rsid w:val="00DC3076"/>
    <w:rsid w:val="00DC347C"/>
    <w:rsid w:val="00DC34F3"/>
    <w:rsid w:val="00DC3637"/>
    <w:rsid w:val="00DC3823"/>
    <w:rsid w:val="00DC3932"/>
    <w:rsid w:val="00DC3B30"/>
    <w:rsid w:val="00DC3B85"/>
    <w:rsid w:val="00DC3E8C"/>
    <w:rsid w:val="00DC3FC5"/>
    <w:rsid w:val="00DC40F4"/>
    <w:rsid w:val="00DC4394"/>
    <w:rsid w:val="00DC44CF"/>
    <w:rsid w:val="00DC45DE"/>
    <w:rsid w:val="00DC4664"/>
    <w:rsid w:val="00DC4A70"/>
    <w:rsid w:val="00DC4C47"/>
    <w:rsid w:val="00DC4D7B"/>
    <w:rsid w:val="00DC5119"/>
    <w:rsid w:val="00DC51C4"/>
    <w:rsid w:val="00DC5206"/>
    <w:rsid w:val="00DC5970"/>
    <w:rsid w:val="00DC6182"/>
    <w:rsid w:val="00DC6373"/>
    <w:rsid w:val="00DC6487"/>
    <w:rsid w:val="00DC6982"/>
    <w:rsid w:val="00DC6DFA"/>
    <w:rsid w:val="00DC721D"/>
    <w:rsid w:val="00DC725F"/>
    <w:rsid w:val="00DC734F"/>
    <w:rsid w:val="00DC7498"/>
    <w:rsid w:val="00DC75D2"/>
    <w:rsid w:val="00DC76F1"/>
    <w:rsid w:val="00DC7921"/>
    <w:rsid w:val="00DC7B0B"/>
    <w:rsid w:val="00DC7D39"/>
    <w:rsid w:val="00DC7D60"/>
    <w:rsid w:val="00DD010F"/>
    <w:rsid w:val="00DD0205"/>
    <w:rsid w:val="00DD06BD"/>
    <w:rsid w:val="00DD0A7B"/>
    <w:rsid w:val="00DD0A7F"/>
    <w:rsid w:val="00DD0CD4"/>
    <w:rsid w:val="00DD0CFA"/>
    <w:rsid w:val="00DD0D3D"/>
    <w:rsid w:val="00DD0EB3"/>
    <w:rsid w:val="00DD13C5"/>
    <w:rsid w:val="00DD14F9"/>
    <w:rsid w:val="00DD18E1"/>
    <w:rsid w:val="00DD1E42"/>
    <w:rsid w:val="00DD1FB1"/>
    <w:rsid w:val="00DD2434"/>
    <w:rsid w:val="00DD251A"/>
    <w:rsid w:val="00DD2A03"/>
    <w:rsid w:val="00DD3555"/>
    <w:rsid w:val="00DD363B"/>
    <w:rsid w:val="00DD3708"/>
    <w:rsid w:val="00DD3711"/>
    <w:rsid w:val="00DD38A9"/>
    <w:rsid w:val="00DD3981"/>
    <w:rsid w:val="00DD3A1B"/>
    <w:rsid w:val="00DD3AE7"/>
    <w:rsid w:val="00DD3E51"/>
    <w:rsid w:val="00DD3FE1"/>
    <w:rsid w:val="00DD42AE"/>
    <w:rsid w:val="00DD46FC"/>
    <w:rsid w:val="00DD4B19"/>
    <w:rsid w:val="00DD4BFE"/>
    <w:rsid w:val="00DD4CD6"/>
    <w:rsid w:val="00DD4F7C"/>
    <w:rsid w:val="00DD51D6"/>
    <w:rsid w:val="00DD5438"/>
    <w:rsid w:val="00DD565A"/>
    <w:rsid w:val="00DD5B98"/>
    <w:rsid w:val="00DD5CA8"/>
    <w:rsid w:val="00DD5FA5"/>
    <w:rsid w:val="00DD6274"/>
    <w:rsid w:val="00DD6359"/>
    <w:rsid w:val="00DD68C7"/>
    <w:rsid w:val="00DD69EC"/>
    <w:rsid w:val="00DD6A3D"/>
    <w:rsid w:val="00DD6A95"/>
    <w:rsid w:val="00DD6B08"/>
    <w:rsid w:val="00DD6E6A"/>
    <w:rsid w:val="00DD6F65"/>
    <w:rsid w:val="00DD719C"/>
    <w:rsid w:val="00DD73B9"/>
    <w:rsid w:val="00DD7652"/>
    <w:rsid w:val="00DD7781"/>
    <w:rsid w:val="00DD7B48"/>
    <w:rsid w:val="00DD7E0A"/>
    <w:rsid w:val="00DD7FA0"/>
    <w:rsid w:val="00DE0216"/>
    <w:rsid w:val="00DE021D"/>
    <w:rsid w:val="00DE0411"/>
    <w:rsid w:val="00DE05B9"/>
    <w:rsid w:val="00DE086C"/>
    <w:rsid w:val="00DE0AEE"/>
    <w:rsid w:val="00DE0B28"/>
    <w:rsid w:val="00DE0DE0"/>
    <w:rsid w:val="00DE107D"/>
    <w:rsid w:val="00DE122C"/>
    <w:rsid w:val="00DE1311"/>
    <w:rsid w:val="00DE14D8"/>
    <w:rsid w:val="00DE16FC"/>
    <w:rsid w:val="00DE177D"/>
    <w:rsid w:val="00DE17A6"/>
    <w:rsid w:val="00DE17F2"/>
    <w:rsid w:val="00DE1F02"/>
    <w:rsid w:val="00DE20FB"/>
    <w:rsid w:val="00DE2247"/>
    <w:rsid w:val="00DE227E"/>
    <w:rsid w:val="00DE22AC"/>
    <w:rsid w:val="00DE2494"/>
    <w:rsid w:val="00DE27ED"/>
    <w:rsid w:val="00DE2C25"/>
    <w:rsid w:val="00DE2E38"/>
    <w:rsid w:val="00DE3157"/>
    <w:rsid w:val="00DE3348"/>
    <w:rsid w:val="00DE334F"/>
    <w:rsid w:val="00DE3883"/>
    <w:rsid w:val="00DE3E49"/>
    <w:rsid w:val="00DE43ED"/>
    <w:rsid w:val="00DE4763"/>
    <w:rsid w:val="00DE4AE5"/>
    <w:rsid w:val="00DE4BD8"/>
    <w:rsid w:val="00DE4E44"/>
    <w:rsid w:val="00DE4F46"/>
    <w:rsid w:val="00DE5052"/>
    <w:rsid w:val="00DE5271"/>
    <w:rsid w:val="00DE5275"/>
    <w:rsid w:val="00DE5551"/>
    <w:rsid w:val="00DE5A51"/>
    <w:rsid w:val="00DE5DE6"/>
    <w:rsid w:val="00DE5DE9"/>
    <w:rsid w:val="00DE5F7F"/>
    <w:rsid w:val="00DE640A"/>
    <w:rsid w:val="00DE6654"/>
    <w:rsid w:val="00DE68AB"/>
    <w:rsid w:val="00DE6E23"/>
    <w:rsid w:val="00DE7087"/>
    <w:rsid w:val="00DE7B96"/>
    <w:rsid w:val="00DE7BBC"/>
    <w:rsid w:val="00DE7BC2"/>
    <w:rsid w:val="00DE7BFC"/>
    <w:rsid w:val="00DE7D0A"/>
    <w:rsid w:val="00DE7F93"/>
    <w:rsid w:val="00DF0067"/>
    <w:rsid w:val="00DF007E"/>
    <w:rsid w:val="00DF00F0"/>
    <w:rsid w:val="00DF02C9"/>
    <w:rsid w:val="00DF03D9"/>
    <w:rsid w:val="00DF06AF"/>
    <w:rsid w:val="00DF0769"/>
    <w:rsid w:val="00DF0819"/>
    <w:rsid w:val="00DF09EE"/>
    <w:rsid w:val="00DF0BFF"/>
    <w:rsid w:val="00DF0CD2"/>
    <w:rsid w:val="00DF0E2C"/>
    <w:rsid w:val="00DF119A"/>
    <w:rsid w:val="00DF1599"/>
    <w:rsid w:val="00DF1677"/>
    <w:rsid w:val="00DF19F3"/>
    <w:rsid w:val="00DF1B50"/>
    <w:rsid w:val="00DF2219"/>
    <w:rsid w:val="00DF230C"/>
    <w:rsid w:val="00DF2440"/>
    <w:rsid w:val="00DF24C0"/>
    <w:rsid w:val="00DF26EA"/>
    <w:rsid w:val="00DF2913"/>
    <w:rsid w:val="00DF2B86"/>
    <w:rsid w:val="00DF2C92"/>
    <w:rsid w:val="00DF326B"/>
    <w:rsid w:val="00DF33B2"/>
    <w:rsid w:val="00DF3C85"/>
    <w:rsid w:val="00DF3ED4"/>
    <w:rsid w:val="00DF3F48"/>
    <w:rsid w:val="00DF408F"/>
    <w:rsid w:val="00DF436D"/>
    <w:rsid w:val="00DF4595"/>
    <w:rsid w:val="00DF4A9A"/>
    <w:rsid w:val="00DF4CE3"/>
    <w:rsid w:val="00DF536E"/>
    <w:rsid w:val="00DF5751"/>
    <w:rsid w:val="00DF5B36"/>
    <w:rsid w:val="00DF5DE7"/>
    <w:rsid w:val="00DF5EAA"/>
    <w:rsid w:val="00DF674A"/>
    <w:rsid w:val="00DF67FE"/>
    <w:rsid w:val="00DF68C8"/>
    <w:rsid w:val="00DF6CC2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93A"/>
    <w:rsid w:val="00E00E11"/>
    <w:rsid w:val="00E01138"/>
    <w:rsid w:val="00E01226"/>
    <w:rsid w:val="00E0125F"/>
    <w:rsid w:val="00E012D7"/>
    <w:rsid w:val="00E01BBA"/>
    <w:rsid w:val="00E021CC"/>
    <w:rsid w:val="00E02579"/>
    <w:rsid w:val="00E026AF"/>
    <w:rsid w:val="00E0289F"/>
    <w:rsid w:val="00E0324A"/>
    <w:rsid w:val="00E035B5"/>
    <w:rsid w:val="00E035E9"/>
    <w:rsid w:val="00E03949"/>
    <w:rsid w:val="00E0440A"/>
    <w:rsid w:val="00E046D1"/>
    <w:rsid w:val="00E04F8B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0EC0"/>
    <w:rsid w:val="00E111F4"/>
    <w:rsid w:val="00E11280"/>
    <w:rsid w:val="00E113C8"/>
    <w:rsid w:val="00E11420"/>
    <w:rsid w:val="00E116D2"/>
    <w:rsid w:val="00E1172D"/>
    <w:rsid w:val="00E11791"/>
    <w:rsid w:val="00E1180A"/>
    <w:rsid w:val="00E1182E"/>
    <w:rsid w:val="00E1190D"/>
    <w:rsid w:val="00E11911"/>
    <w:rsid w:val="00E119C6"/>
    <w:rsid w:val="00E11C2C"/>
    <w:rsid w:val="00E11DEE"/>
    <w:rsid w:val="00E11E26"/>
    <w:rsid w:val="00E11FEE"/>
    <w:rsid w:val="00E122DE"/>
    <w:rsid w:val="00E12357"/>
    <w:rsid w:val="00E12652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9AB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3AD"/>
    <w:rsid w:val="00E165E2"/>
    <w:rsid w:val="00E16622"/>
    <w:rsid w:val="00E16685"/>
    <w:rsid w:val="00E1689E"/>
    <w:rsid w:val="00E16981"/>
    <w:rsid w:val="00E16B90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B31"/>
    <w:rsid w:val="00E17D51"/>
    <w:rsid w:val="00E17D8B"/>
    <w:rsid w:val="00E2046F"/>
    <w:rsid w:val="00E2047F"/>
    <w:rsid w:val="00E20508"/>
    <w:rsid w:val="00E205DF"/>
    <w:rsid w:val="00E20A00"/>
    <w:rsid w:val="00E20C50"/>
    <w:rsid w:val="00E210BC"/>
    <w:rsid w:val="00E211AB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C9"/>
    <w:rsid w:val="00E24FE4"/>
    <w:rsid w:val="00E25120"/>
    <w:rsid w:val="00E2524B"/>
    <w:rsid w:val="00E2528C"/>
    <w:rsid w:val="00E25407"/>
    <w:rsid w:val="00E2562E"/>
    <w:rsid w:val="00E25636"/>
    <w:rsid w:val="00E257B2"/>
    <w:rsid w:val="00E258EC"/>
    <w:rsid w:val="00E259D8"/>
    <w:rsid w:val="00E25B2D"/>
    <w:rsid w:val="00E25E7D"/>
    <w:rsid w:val="00E25EE1"/>
    <w:rsid w:val="00E26110"/>
    <w:rsid w:val="00E2618D"/>
    <w:rsid w:val="00E262B5"/>
    <w:rsid w:val="00E262BD"/>
    <w:rsid w:val="00E26368"/>
    <w:rsid w:val="00E2648A"/>
    <w:rsid w:val="00E26729"/>
    <w:rsid w:val="00E26848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2BC"/>
    <w:rsid w:val="00E305B7"/>
    <w:rsid w:val="00E306AC"/>
    <w:rsid w:val="00E307A4"/>
    <w:rsid w:val="00E30A10"/>
    <w:rsid w:val="00E30BFE"/>
    <w:rsid w:val="00E30C76"/>
    <w:rsid w:val="00E30C78"/>
    <w:rsid w:val="00E3122E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2B4B"/>
    <w:rsid w:val="00E32C8D"/>
    <w:rsid w:val="00E334DC"/>
    <w:rsid w:val="00E3380D"/>
    <w:rsid w:val="00E33866"/>
    <w:rsid w:val="00E338ED"/>
    <w:rsid w:val="00E33A62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9B1"/>
    <w:rsid w:val="00E35C88"/>
    <w:rsid w:val="00E35CAE"/>
    <w:rsid w:val="00E35E49"/>
    <w:rsid w:val="00E362B0"/>
    <w:rsid w:val="00E3655B"/>
    <w:rsid w:val="00E367EC"/>
    <w:rsid w:val="00E36D02"/>
    <w:rsid w:val="00E36ED3"/>
    <w:rsid w:val="00E370E5"/>
    <w:rsid w:val="00E37276"/>
    <w:rsid w:val="00E37286"/>
    <w:rsid w:val="00E372C5"/>
    <w:rsid w:val="00E37436"/>
    <w:rsid w:val="00E3749C"/>
    <w:rsid w:val="00E37653"/>
    <w:rsid w:val="00E37AED"/>
    <w:rsid w:val="00E37E72"/>
    <w:rsid w:val="00E40336"/>
    <w:rsid w:val="00E406B7"/>
    <w:rsid w:val="00E40D55"/>
    <w:rsid w:val="00E412AB"/>
    <w:rsid w:val="00E41454"/>
    <w:rsid w:val="00E418B8"/>
    <w:rsid w:val="00E41BEF"/>
    <w:rsid w:val="00E422AF"/>
    <w:rsid w:val="00E423F3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19"/>
    <w:rsid w:val="00E43C61"/>
    <w:rsid w:val="00E440FD"/>
    <w:rsid w:val="00E44365"/>
    <w:rsid w:val="00E444B6"/>
    <w:rsid w:val="00E44B7E"/>
    <w:rsid w:val="00E44C09"/>
    <w:rsid w:val="00E44FCE"/>
    <w:rsid w:val="00E45540"/>
    <w:rsid w:val="00E456D5"/>
    <w:rsid w:val="00E45770"/>
    <w:rsid w:val="00E459E1"/>
    <w:rsid w:val="00E45B15"/>
    <w:rsid w:val="00E45E32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2CE"/>
    <w:rsid w:val="00E47505"/>
    <w:rsid w:val="00E47591"/>
    <w:rsid w:val="00E4772D"/>
    <w:rsid w:val="00E478E4"/>
    <w:rsid w:val="00E47C90"/>
    <w:rsid w:val="00E50242"/>
    <w:rsid w:val="00E50304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6C5"/>
    <w:rsid w:val="00E51ECF"/>
    <w:rsid w:val="00E52074"/>
    <w:rsid w:val="00E520B5"/>
    <w:rsid w:val="00E52146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68D"/>
    <w:rsid w:val="00E54750"/>
    <w:rsid w:val="00E54B5E"/>
    <w:rsid w:val="00E54D21"/>
    <w:rsid w:val="00E54F94"/>
    <w:rsid w:val="00E54FB3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6F95"/>
    <w:rsid w:val="00E5706B"/>
    <w:rsid w:val="00E57121"/>
    <w:rsid w:val="00E57224"/>
    <w:rsid w:val="00E573FB"/>
    <w:rsid w:val="00E5764D"/>
    <w:rsid w:val="00E57722"/>
    <w:rsid w:val="00E578F7"/>
    <w:rsid w:val="00E57920"/>
    <w:rsid w:val="00E57BE2"/>
    <w:rsid w:val="00E57F39"/>
    <w:rsid w:val="00E57FE4"/>
    <w:rsid w:val="00E600CE"/>
    <w:rsid w:val="00E6036D"/>
    <w:rsid w:val="00E60406"/>
    <w:rsid w:val="00E60515"/>
    <w:rsid w:val="00E606C0"/>
    <w:rsid w:val="00E609D5"/>
    <w:rsid w:val="00E60A50"/>
    <w:rsid w:val="00E60B3F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BC5"/>
    <w:rsid w:val="00E62C44"/>
    <w:rsid w:val="00E62C88"/>
    <w:rsid w:val="00E62EE1"/>
    <w:rsid w:val="00E62F5F"/>
    <w:rsid w:val="00E62FF6"/>
    <w:rsid w:val="00E630FC"/>
    <w:rsid w:val="00E63198"/>
    <w:rsid w:val="00E63218"/>
    <w:rsid w:val="00E6336F"/>
    <w:rsid w:val="00E63392"/>
    <w:rsid w:val="00E6343A"/>
    <w:rsid w:val="00E63560"/>
    <w:rsid w:val="00E63580"/>
    <w:rsid w:val="00E63665"/>
    <w:rsid w:val="00E63786"/>
    <w:rsid w:val="00E638B8"/>
    <w:rsid w:val="00E63937"/>
    <w:rsid w:val="00E63A29"/>
    <w:rsid w:val="00E63AF0"/>
    <w:rsid w:val="00E63FD5"/>
    <w:rsid w:val="00E6449B"/>
    <w:rsid w:val="00E64614"/>
    <w:rsid w:val="00E64828"/>
    <w:rsid w:val="00E6495E"/>
    <w:rsid w:val="00E64B55"/>
    <w:rsid w:val="00E64C8E"/>
    <w:rsid w:val="00E64D68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393"/>
    <w:rsid w:val="00E664D5"/>
    <w:rsid w:val="00E66557"/>
    <w:rsid w:val="00E6656C"/>
    <w:rsid w:val="00E66717"/>
    <w:rsid w:val="00E66862"/>
    <w:rsid w:val="00E66D27"/>
    <w:rsid w:val="00E671BC"/>
    <w:rsid w:val="00E6746F"/>
    <w:rsid w:val="00E678F4"/>
    <w:rsid w:val="00E67A6D"/>
    <w:rsid w:val="00E67B4D"/>
    <w:rsid w:val="00E67B95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3C6"/>
    <w:rsid w:val="00E716A6"/>
    <w:rsid w:val="00E71A01"/>
    <w:rsid w:val="00E71B04"/>
    <w:rsid w:val="00E71F94"/>
    <w:rsid w:val="00E7219F"/>
    <w:rsid w:val="00E72203"/>
    <w:rsid w:val="00E72379"/>
    <w:rsid w:val="00E723E4"/>
    <w:rsid w:val="00E72401"/>
    <w:rsid w:val="00E72693"/>
    <w:rsid w:val="00E726F4"/>
    <w:rsid w:val="00E727FC"/>
    <w:rsid w:val="00E72822"/>
    <w:rsid w:val="00E728C5"/>
    <w:rsid w:val="00E72BF3"/>
    <w:rsid w:val="00E72D14"/>
    <w:rsid w:val="00E72E29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737"/>
    <w:rsid w:val="00E759F7"/>
    <w:rsid w:val="00E75B60"/>
    <w:rsid w:val="00E75BAB"/>
    <w:rsid w:val="00E75D8E"/>
    <w:rsid w:val="00E7618E"/>
    <w:rsid w:val="00E7633A"/>
    <w:rsid w:val="00E76478"/>
    <w:rsid w:val="00E76595"/>
    <w:rsid w:val="00E765C9"/>
    <w:rsid w:val="00E7699B"/>
    <w:rsid w:val="00E76D2B"/>
    <w:rsid w:val="00E76D2F"/>
    <w:rsid w:val="00E76FF9"/>
    <w:rsid w:val="00E77475"/>
    <w:rsid w:val="00E7752E"/>
    <w:rsid w:val="00E776B8"/>
    <w:rsid w:val="00E7791E"/>
    <w:rsid w:val="00E77AA2"/>
    <w:rsid w:val="00E77AF9"/>
    <w:rsid w:val="00E800BB"/>
    <w:rsid w:val="00E8057E"/>
    <w:rsid w:val="00E80794"/>
    <w:rsid w:val="00E808B0"/>
    <w:rsid w:val="00E80F4F"/>
    <w:rsid w:val="00E811DF"/>
    <w:rsid w:val="00E812BD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76D"/>
    <w:rsid w:val="00E838B9"/>
    <w:rsid w:val="00E839E2"/>
    <w:rsid w:val="00E83F63"/>
    <w:rsid w:val="00E84286"/>
    <w:rsid w:val="00E8453C"/>
    <w:rsid w:val="00E8453D"/>
    <w:rsid w:val="00E85219"/>
    <w:rsid w:val="00E85C02"/>
    <w:rsid w:val="00E8609A"/>
    <w:rsid w:val="00E86162"/>
    <w:rsid w:val="00E86326"/>
    <w:rsid w:val="00E864C1"/>
    <w:rsid w:val="00E86663"/>
    <w:rsid w:val="00E866E9"/>
    <w:rsid w:val="00E86729"/>
    <w:rsid w:val="00E867B2"/>
    <w:rsid w:val="00E86C02"/>
    <w:rsid w:val="00E86CC6"/>
    <w:rsid w:val="00E870FA"/>
    <w:rsid w:val="00E8743E"/>
    <w:rsid w:val="00E87692"/>
    <w:rsid w:val="00E876E4"/>
    <w:rsid w:val="00E8777B"/>
    <w:rsid w:val="00E87839"/>
    <w:rsid w:val="00E878E6"/>
    <w:rsid w:val="00E87BE6"/>
    <w:rsid w:val="00E900A6"/>
    <w:rsid w:val="00E900D8"/>
    <w:rsid w:val="00E90184"/>
    <w:rsid w:val="00E9049F"/>
    <w:rsid w:val="00E90533"/>
    <w:rsid w:val="00E908DB"/>
    <w:rsid w:val="00E90B5F"/>
    <w:rsid w:val="00E90BAA"/>
    <w:rsid w:val="00E91085"/>
    <w:rsid w:val="00E913A5"/>
    <w:rsid w:val="00E91778"/>
    <w:rsid w:val="00E917CF"/>
    <w:rsid w:val="00E91A10"/>
    <w:rsid w:val="00E91E0E"/>
    <w:rsid w:val="00E91F57"/>
    <w:rsid w:val="00E92292"/>
    <w:rsid w:val="00E92775"/>
    <w:rsid w:val="00E929E9"/>
    <w:rsid w:val="00E92CA1"/>
    <w:rsid w:val="00E92FC5"/>
    <w:rsid w:val="00E933C3"/>
    <w:rsid w:val="00E933FA"/>
    <w:rsid w:val="00E93445"/>
    <w:rsid w:val="00E9353B"/>
    <w:rsid w:val="00E93570"/>
    <w:rsid w:val="00E936A0"/>
    <w:rsid w:val="00E939D6"/>
    <w:rsid w:val="00E93AA4"/>
    <w:rsid w:val="00E93F3F"/>
    <w:rsid w:val="00E93F77"/>
    <w:rsid w:val="00E94315"/>
    <w:rsid w:val="00E943E0"/>
    <w:rsid w:val="00E948D7"/>
    <w:rsid w:val="00E94A06"/>
    <w:rsid w:val="00E94AFA"/>
    <w:rsid w:val="00E94BBC"/>
    <w:rsid w:val="00E94E60"/>
    <w:rsid w:val="00E94E73"/>
    <w:rsid w:val="00E952FE"/>
    <w:rsid w:val="00E9532F"/>
    <w:rsid w:val="00E9555A"/>
    <w:rsid w:val="00E956F5"/>
    <w:rsid w:val="00E95779"/>
    <w:rsid w:val="00E95845"/>
    <w:rsid w:val="00E958C6"/>
    <w:rsid w:val="00E95EBB"/>
    <w:rsid w:val="00E960C8"/>
    <w:rsid w:val="00E961E3"/>
    <w:rsid w:val="00E962BB"/>
    <w:rsid w:val="00E964F4"/>
    <w:rsid w:val="00E9657D"/>
    <w:rsid w:val="00E96979"/>
    <w:rsid w:val="00E96987"/>
    <w:rsid w:val="00E96A5B"/>
    <w:rsid w:val="00E96BD8"/>
    <w:rsid w:val="00E96CF4"/>
    <w:rsid w:val="00E96E9C"/>
    <w:rsid w:val="00E97115"/>
    <w:rsid w:val="00E97227"/>
    <w:rsid w:val="00E97304"/>
    <w:rsid w:val="00E97540"/>
    <w:rsid w:val="00E97608"/>
    <w:rsid w:val="00E9790D"/>
    <w:rsid w:val="00E9794B"/>
    <w:rsid w:val="00E9798C"/>
    <w:rsid w:val="00E97C35"/>
    <w:rsid w:val="00E97C94"/>
    <w:rsid w:val="00EA01BB"/>
    <w:rsid w:val="00EA02F2"/>
    <w:rsid w:val="00EA07B7"/>
    <w:rsid w:val="00EA09D8"/>
    <w:rsid w:val="00EA0A1D"/>
    <w:rsid w:val="00EA0C7C"/>
    <w:rsid w:val="00EA11B5"/>
    <w:rsid w:val="00EA1314"/>
    <w:rsid w:val="00EA13CB"/>
    <w:rsid w:val="00EA14E4"/>
    <w:rsid w:val="00EA1602"/>
    <w:rsid w:val="00EA1855"/>
    <w:rsid w:val="00EA1914"/>
    <w:rsid w:val="00EA1A5B"/>
    <w:rsid w:val="00EA1B2C"/>
    <w:rsid w:val="00EA1CDA"/>
    <w:rsid w:val="00EA1D44"/>
    <w:rsid w:val="00EA21F9"/>
    <w:rsid w:val="00EA2529"/>
    <w:rsid w:val="00EA304A"/>
    <w:rsid w:val="00EA3585"/>
    <w:rsid w:val="00EA3730"/>
    <w:rsid w:val="00EA3774"/>
    <w:rsid w:val="00EA3857"/>
    <w:rsid w:val="00EA3B1F"/>
    <w:rsid w:val="00EA3C9B"/>
    <w:rsid w:val="00EA3ED4"/>
    <w:rsid w:val="00EA3F22"/>
    <w:rsid w:val="00EA4221"/>
    <w:rsid w:val="00EA425A"/>
    <w:rsid w:val="00EA44E7"/>
    <w:rsid w:val="00EA48CC"/>
    <w:rsid w:val="00EA491E"/>
    <w:rsid w:val="00EA4ABD"/>
    <w:rsid w:val="00EA4EAF"/>
    <w:rsid w:val="00EA503B"/>
    <w:rsid w:val="00EA51A1"/>
    <w:rsid w:val="00EA526A"/>
    <w:rsid w:val="00EA533A"/>
    <w:rsid w:val="00EA558B"/>
    <w:rsid w:val="00EA5710"/>
    <w:rsid w:val="00EA5775"/>
    <w:rsid w:val="00EA58EE"/>
    <w:rsid w:val="00EA5909"/>
    <w:rsid w:val="00EA5A38"/>
    <w:rsid w:val="00EA5A7E"/>
    <w:rsid w:val="00EA5B92"/>
    <w:rsid w:val="00EA5C21"/>
    <w:rsid w:val="00EA6083"/>
    <w:rsid w:val="00EA63F3"/>
    <w:rsid w:val="00EA67B2"/>
    <w:rsid w:val="00EA67D0"/>
    <w:rsid w:val="00EA68E6"/>
    <w:rsid w:val="00EA6999"/>
    <w:rsid w:val="00EA6AB0"/>
    <w:rsid w:val="00EA6B8E"/>
    <w:rsid w:val="00EA71B5"/>
    <w:rsid w:val="00EA72E1"/>
    <w:rsid w:val="00EA7358"/>
    <w:rsid w:val="00EA7642"/>
    <w:rsid w:val="00EA7802"/>
    <w:rsid w:val="00EA7804"/>
    <w:rsid w:val="00EA784A"/>
    <w:rsid w:val="00EA79FB"/>
    <w:rsid w:val="00EA7ABC"/>
    <w:rsid w:val="00EA7BEB"/>
    <w:rsid w:val="00EA7BFD"/>
    <w:rsid w:val="00EA7C6A"/>
    <w:rsid w:val="00EA7E94"/>
    <w:rsid w:val="00EB00F8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4F1"/>
    <w:rsid w:val="00EB15FC"/>
    <w:rsid w:val="00EB1A70"/>
    <w:rsid w:val="00EB1C0E"/>
    <w:rsid w:val="00EB1DAB"/>
    <w:rsid w:val="00EB1ED2"/>
    <w:rsid w:val="00EB220E"/>
    <w:rsid w:val="00EB227B"/>
    <w:rsid w:val="00EB2337"/>
    <w:rsid w:val="00EB2487"/>
    <w:rsid w:val="00EB27C8"/>
    <w:rsid w:val="00EB2A62"/>
    <w:rsid w:val="00EB2D45"/>
    <w:rsid w:val="00EB2FF4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34"/>
    <w:rsid w:val="00EB404B"/>
    <w:rsid w:val="00EB4110"/>
    <w:rsid w:val="00EB426E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403"/>
    <w:rsid w:val="00EB64DA"/>
    <w:rsid w:val="00EB64F9"/>
    <w:rsid w:val="00EB6665"/>
    <w:rsid w:val="00EB6748"/>
    <w:rsid w:val="00EB678A"/>
    <w:rsid w:val="00EB68F4"/>
    <w:rsid w:val="00EB703A"/>
    <w:rsid w:val="00EB72C3"/>
    <w:rsid w:val="00EB74DC"/>
    <w:rsid w:val="00EB78CD"/>
    <w:rsid w:val="00EB79FC"/>
    <w:rsid w:val="00EB7B04"/>
    <w:rsid w:val="00EC05A1"/>
    <w:rsid w:val="00EC0765"/>
    <w:rsid w:val="00EC07EF"/>
    <w:rsid w:val="00EC0803"/>
    <w:rsid w:val="00EC0A52"/>
    <w:rsid w:val="00EC0BAA"/>
    <w:rsid w:val="00EC11B1"/>
    <w:rsid w:val="00EC11DC"/>
    <w:rsid w:val="00EC123A"/>
    <w:rsid w:val="00EC1280"/>
    <w:rsid w:val="00EC19AF"/>
    <w:rsid w:val="00EC1B8C"/>
    <w:rsid w:val="00EC2059"/>
    <w:rsid w:val="00EC2238"/>
    <w:rsid w:val="00EC261C"/>
    <w:rsid w:val="00EC27FE"/>
    <w:rsid w:val="00EC2D10"/>
    <w:rsid w:val="00EC2FD7"/>
    <w:rsid w:val="00EC307A"/>
    <w:rsid w:val="00EC31FD"/>
    <w:rsid w:val="00EC3279"/>
    <w:rsid w:val="00EC3A5E"/>
    <w:rsid w:val="00EC3A9E"/>
    <w:rsid w:val="00EC3ADB"/>
    <w:rsid w:val="00EC3E13"/>
    <w:rsid w:val="00EC3E27"/>
    <w:rsid w:val="00EC3F93"/>
    <w:rsid w:val="00EC419B"/>
    <w:rsid w:val="00EC453D"/>
    <w:rsid w:val="00EC4802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5CFE"/>
    <w:rsid w:val="00EC5D72"/>
    <w:rsid w:val="00EC636B"/>
    <w:rsid w:val="00EC644D"/>
    <w:rsid w:val="00EC659C"/>
    <w:rsid w:val="00EC68BE"/>
    <w:rsid w:val="00EC6B94"/>
    <w:rsid w:val="00EC6C05"/>
    <w:rsid w:val="00EC74E5"/>
    <w:rsid w:val="00EC78D9"/>
    <w:rsid w:val="00EC797F"/>
    <w:rsid w:val="00EC7D9D"/>
    <w:rsid w:val="00EC7DBE"/>
    <w:rsid w:val="00EC7DC7"/>
    <w:rsid w:val="00EC7F78"/>
    <w:rsid w:val="00ED015A"/>
    <w:rsid w:val="00ED023F"/>
    <w:rsid w:val="00ED06A9"/>
    <w:rsid w:val="00ED0908"/>
    <w:rsid w:val="00ED0B05"/>
    <w:rsid w:val="00ED0B4D"/>
    <w:rsid w:val="00ED0BAC"/>
    <w:rsid w:val="00ED0DB1"/>
    <w:rsid w:val="00ED11BC"/>
    <w:rsid w:val="00ED13C9"/>
    <w:rsid w:val="00ED1D2E"/>
    <w:rsid w:val="00ED1D34"/>
    <w:rsid w:val="00ED1EE5"/>
    <w:rsid w:val="00ED20E9"/>
    <w:rsid w:val="00ED2193"/>
    <w:rsid w:val="00ED25F9"/>
    <w:rsid w:val="00ED260A"/>
    <w:rsid w:val="00ED2A1C"/>
    <w:rsid w:val="00ED2A2A"/>
    <w:rsid w:val="00ED2AE5"/>
    <w:rsid w:val="00ED2B84"/>
    <w:rsid w:val="00ED2DC4"/>
    <w:rsid w:val="00ED2FE8"/>
    <w:rsid w:val="00ED3080"/>
    <w:rsid w:val="00ED30AE"/>
    <w:rsid w:val="00ED340B"/>
    <w:rsid w:val="00ED37F0"/>
    <w:rsid w:val="00ED395C"/>
    <w:rsid w:val="00ED3B40"/>
    <w:rsid w:val="00ED3BC5"/>
    <w:rsid w:val="00ED4081"/>
    <w:rsid w:val="00ED4084"/>
    <w:rsid w:val="00ED4180"/>
    <w:rsid w:val="00ED41A2"/>
    <w:rsid w:val="00ED41EC"/>
    <w:rsid w:val="00ED441D"/>
    <w:rsid w:val="00ED4459"/>
    <w:rsid w:val="00ED44FA"/>
    <w:rsid w:val="00ED4918"/>
    <w:rsid w:val="00ED496C"/>
    <w:rsid w:val="00ED499A"/>
    <w:rsid w:val="00ED4D77"/>
    <w:rsid w:val="00ED4DAD"/>
    <w:rsid w:val="00ED517F"/>
    <w:rsid w:val="00ED5266"/>
    <w:rsid w:val="00ED5430"/>
    <w:rsid w:val="00ED57DA"/>
    <w:rsid w:val="00ED5A96"/>
    <w:rsid w:val="00ED5B00"/>
    <w:rsid w:val="00ED5C66"/>
    <w:rsid w:val="00ED5CC6"/>
    <w:rsid w:val="00ED5D4B"/>
    <w:rsid w:val="00ED61D6"/>
    <w:rsid w:val="00ED634C"/>
    <w:rsid w:val="00ED64AF"/>
    <w:rsid w:val="00ED66BA"/>
    <w:rsid w:val="00ED6CC6"/>
    <w:rsid w:val="00ED6DC9"/>
    <w:rsid w:val="00ED6F6D"/>
    <w:rsid w:val="00ED7376"/>
    <w:rsid w:val="00ED74D8"/>
    <w:rsid w:val="00ED7696"/>
    <w:rsid w:val="00ED7D2C"/>
    <w:rsid w:val="00ED7D62"/>
    <w:rsid w:val="00ED7E15"/>
    <w:rsid w:val="00ED7FDD"/>
    <w:rsid w:val="00EE03C8"/>
    <w:rsid w:val="00EE03F8"/>
    <w:rsid w:val="00EE0848"/>
    <w:rsid w:val="00EE0BED"/>
    <w:rsid w:val="00EE0CCF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2F9"/>
    <w:rsid w:val="00EE2418"/>
    <w:rsid w:val="00EE2574"/>
    <w:rsid w:val="00EE29D1"/>
    <w:rsid w:val="00EE2B16"/>
    <w:rsid w:val="00EE2B6D"/>
    <w:rsid w:val="00EE2BFA"/>
    <w:rsid w:val="00EE3228"/>
    <w:rsid w:val="00EE37FF"/>
    <w:rsid w:val="00EE3823"/>
    <w:rsid w:val="00EE382D"/>
    <w:rsid w:val="00EE3877"/>
    <w:rsid w:val="00EE3BA0"/>
    <w:rsid w:val="00EE3CBA"/>
    <w:rsid w:val="00EE3D07"/>
    <w:rsid w:val="00EE3D70"/>
    <w:rsid w:val="00EE3E19"/>
    <w:rsid w:val="00EE3F51"/>
    <w:rsid w:val="00EE423D"/>
    <w:rsid w:val="00EE4596"/>
    <w:rsid w:val="00EE4727"/>
    <w:rsid w:val="00EE4748"/>
    <w:rsid w:val="00EE4AC6"/>
    <w:rsid w:val="00EE4B2C"/>
    <w:rsid w:val="00EE4F6F"/>
    <w:rsid w:val="00EE50DF"/>
    <w:rsid w:val="00EE52E1"/>
    <w:rsid w:val="00EE532D"/>
    <w:rsid w:val="00EE61F1"/>
    <w:rsid w:val="00EE63C6"/>
    <w:rsid w:val="00EE66FD"/>
    <w:rsid w:val="00EE675B"/>
    <w:rsid w:val="00EE6786"/>
    <w:rsid w:val="00EE6B45"/>
    <w:rsid w:val="00EE6E82"/>
    <w:rsid w:val="00EE6EB3"/>
    <w:rsid w:val="00EE6F23"/>
    <w:rsid w:val="00EE70DB"/>
    <w:rsid w:val="00EE73A4"/>
    <w:rsid w:val="00EE7405"/>
    <w:rsid w:val="00EE76D8"/>
    <w:rsid w:val="00EE7BD6"/>
    <w:rsid w:val="00EF077C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4A"/>
    <w:rsid w:val="00EF1BCC"/>
    <w:rsid w:val="00EF1F0D"/>
    <w:rsid w:val="00EF1F25"/>
    <w:rsid w:val="00EF21A7"/>
    <w:rsid w:val="00EF231D"/>
    <w:rsid w:val="00EF258D"/>
    <w:rsid w:val="00EF2675"/>
    <w:rsid w:val="00EF29E9"/>
    <w:rsid w:val="00EF2C7E"/>
    <w:rsid w:val="00EF2D9F"/>
    <w:rsid w:val="00EF305B"/>
    <w:rsid w:val="00EF32F5"/>
    <w:rsid w:val="00EF3B62"/>
    <w:rsid w:val="00EF3C28"/>
    <w:rsid w:val="00EF3DC6"/>
    <w:rsid w:val="00EF3F0D"/>
    <w:rsid w:val="00EF4384"/>
    <w:rsid w:val="00EF451B"/>
    <w:rsid w:val="00EF4564"/>
    <w:rsid w:val="00EF47A3"/>
    <w:rsid w:val="00EF482B"/>
    <w:rsid w:val="00EF4893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06F"/>
    <w:rsid w:val="00EF721F"/>
    <w:rsid w:val="00EF7B05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7EC"/>
    <w:rsid w:val="00F01C6F"/>
    <w:rsid w:val="00F01CD6"/>
    <w:rsid w:val="00F01D55"/>
    <w:rsid w:val="00F0223B"/>
    <w:rsid w:val="00F02686"/>
    <w:rsid w:val="00F02C4C"/>
    <w:rsid w:val="00F02C8F"/>
    <w:rsid w:val="00F02DD5"/>
    <w:rsid w:val="00F0341A"/>
    <w:rsid w:val="00F034DB"/>
    <w:rsid w:val="00F035D3"/>
    <w:rsid w:val="00F037DB"/>
    <w:rsid w:val="00F03892"/>
    <w:rsid w:val="00F03B46"/>
    <w:rsid w:val="00F03C6F"/>
    <w:rsid w:val="00F04097"/>
    <w:rsid w:val="00F04247"/>
    <w:rsid w:val="00F042D8"/>
    <w:rsid w:val="00F0430F"/>
    <w:rsid w:val="00F04427"/>
    <w:rsid w:val="00F044AF"/>
    <w:rsid w:val="00F045A0"/>
    <w:rsid w:val="00F0537D"/>
    <w:rsid w:val="00F05529"/>
    <w:rsid w:val="00F0567C"/>
    <w:rsid w:val="00F05686"/>
    <w:rsid w:val="00F05B9F"/>
    <w:rsid w:val="00F05C42"/>
    <w:rsid w:val="00F05D9D"/>
    <w:rsid w:val="00F05E63"/>
    <w:rsid w:val="00F05E74"/>
    <w:rsid w:val="00F05FF4"/>
    <w:rsid w:val="00F064C1"/>
    <w:rsid w:val="00F06544"/>
    <w:rsid w:val="00F066BE"/>
    <w:rsid w:val="00F06A63"/>
    <w:rsid w:val="00F06C88"/>
    <w:rsid w:val="00F06E0D"/>
    <w:rsid w:val="00F06ED9"/>
    <w:rsid w:val="00F06F1C"/>
    <w:rsid w:val="00F06FC2"/>
    <w:rsid w:val="00F0712D"/>
    <w:rsid w:val="00F07220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CA1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6A8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02B"/>
    <w:rsid w:val="00F142BA"/>
    <w:rsid w:val="00F1483C"/>
    <w:rsid w:val="00F150EF"/>
    <w:rsid w:val="00F1531D"/>
    <w:rsid w:val="00F15500"/>
    <w:rsid w:val="00F15790"/>
    <w:rsid w:val="00F15B7A"/>
    <w:rsid w:val="00F15E18"/>
    <w:rsid w:val="00F15F7B"/>
    <w:rsid w:val="00F1600F"/>
    <w:rsid w:val="00F161A6"/>
    <w:rsid w:val="00F16405"/>
    <w:rsid w:val="00F164F2"/>
    <w:rsid w:val="00F1669C"/>
    <w:rsid w:val="00F16933"/>
    <w:rsid w:val="00F1694F"/>
    <w:rsid w:val="00F169E0"/>
    <w:rsid w:val="00F1773B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6F8"/>
    <w:rsid w:val="00F219A5"/>
    <w:rsid w:val="00F21A68"/>
    <w:rsid w:val="00F21C78"/>
    <w:rsid w:val="00F21C89"/>
    <w:rsid w:val="00F21CAA"/>
    <w:rsid w:val="00F21D9C"/>
    <w:rsid w:val="00F2235A"/>
    <w:rsid w:val="00F224ED"/>
    <w:rsid w:val="00F2257F"/>
    <w:rsid w:val="00F229D6"/>
    <w:rsid w:val="00F22ADE"/>
    <w:rsid w:val="00F22BA4"/>
    <w:rsid w:val="00F22EF7"/>
    <w:rsid w:val="00F23076"/>
    <w:rsid w:val="00F23082"/>
    <w:rsid w:val="00F230AF"/>
    <w:rsid w:val="00F232A9"/>
    <w:rsid w:val="00F2368E"/>
    <w:rsid w:val="00F237B4"/>
    <w:rsid w:val="00F23893"/>
    <w:rsid w:val="00F23BD0"/>
    <w:rsid w:val="00F23BD6"/>
    <w:rsid w:val="00F23C3C"/>
    <w:rsid w:val="00F23EC3"/>
    <w:rsid w:val="00F24253"/>
    <w:rsid w:val="00F24C33"/>
    <w:rsid w:val="00F24C90"/>
    <w:rsid w:val="00F24CA1"/>
    <w:rsid w:val="00F24CFE"/>
    <w:rsid w:val="00F25250"/>
    <w:rsid w:val="00F253C6"/>
    <w:rsid w:val="00F256E5"/>
    <w:rsid w:val="00F257D2"/>
    <w:rsid w:val="00F25916"/>
    <w:rsid w:val="00F25B72"/>
    <w:rsid w:val="00F26434"/>
    <w:rsid w:val="00F264FD"/>
    <w:rsid w:val="00F26516"/>
    <w:rsid w:val="00F266B9"/>
    <w:rsid w:val="00F26CB1"/>
    <w:rsid w:val="00F26E48"/>
    <w:rsid w:val="00F26EBA"/>
    <w:rsid w:val="00F27326"/>
    <w:rsid w:val="00F27414"/>
    <w:rsid w:val="00F2753B"/>
    <w:rsid w:val="00F2774F"/>
    <w:rsid w:val="00F27762"/>
    <w:rsid w:val="00F27FEC"/>
    <w:rsid w:val="00F30E3A"/>
    <w:rsid w:val="00F3106F"/>
    <w:rsid w:val="00F31169"/>
    <w:rsid w:val="00F31436"/>
    <w:rsid w:val="00F3199D"/>
    <w:rsid w:val="00F31A28"/>
    <w:rsid w:val="00F31B4B"/>
    <w:rsid w:val="00F31D6D"/>
    <w:rsid w:val="00F320E1"/>
    <w:rsid w:val="00F3214C"/>
    <w:rsid w:val="00F323C2"/>
    <w:rsid w:val="00F326C0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196"/>
    <w:rsid w:val="00F34723"/>
    <w:rsid w:val="00F347F2"/>
    <w:rsid w:val="00F349BE"/>
    <w:rsid w:val="00F34A95"/>
    <w:rsid w:val="00F34B15"/>
    <w:rsid w:val="00F34CF6"/>
    <w:rsid w:val="00F34D7F"/>
    <w:rsid w:val="00F34DDF"/>
    <w:rsid w:val="00F3524A"/>
    <w:rsid w:val="00F353C7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6F4D"/>
    <w:rsid w:val="00F36FBB"/>
    <w:rsid w:val="00F3706F"/>
    <w:rsid w:val="00F3713D"/>
    <w:rsid w:val="00F37575"/>
    <w:rsid w:val="00F375CA"/>
    <w:rsid w:val="00F3780D"/>
    <w:rsid w:val="00F3784A"/>
    <w:rsid w:val="00F37C54"/>
    <w:rsid w:val="00F37CF5"/>
    <w:rsid w:val="00F37EF0"/>
    <w:rsid w:val="00F40197"/>
    <w:rsid w:val="00F401A4"/>
    <w:rsid w:val="00F40575"/>
    <w:rsid w:val="00F4079C"/>
    <w:rsid w:val="00F4093C"/>
    <w:rsid w:val="00F40A6A"/>
    <w:rsid w:val="00F40FAA"/>
    <w:rsid w:val="00F413A9"/>
    <w:rsid w:val="00F416A5"/>
    <w:rsid w:val="00F41968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3C0B"/>
    <w:rsid w:val="00F4403D"/>
    <w:rsid w:val="00F44087"/>
    <w:rsid w:val="00F445EA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5E85"/>
    <w:rsid w:val="00F463B3"/>
    <w:rsid w:val="00F46403"/>
    <w:rsid w:val="00F46B53"/>
    <w:rsid w:val="00F46C8F"/>
    <w:rsid w:val="00F46F02"/>
    <w:rsid w:val="00F4713C"/>
    <w:rsid w:val="00F47193"/>
    <w:rsid w:val="00F4727A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1C5E"/>
    <w:rsid w:val="00F521F6"/>
    <w:rsid w:val="00F52220"/>
    <w:rsid w:val="00F5239C"/>
    <w:rsid w:val="00F52760"/>
    <w:rsid w:val="00F527E6"/>
    <w:rsid w:val="00F52FCE"/>
    <w:rsid w:val="00F53113"/>
    <w:rsid w:val="00F5328C"/>
    <w:rsid w:val="00F533F5"/>
    <w:rsid w:val="00F5362C"/>
    <w:rsid w:val="00F53D58"/>
    <w:rsid w:val="00F53FE8"/>
    <w:rsid w:val="00F5402B"/>
    <w:rsid w:val="00F545A4"/>
    <w:rsid w:val="00F54661"/>
    <w:rsid w:val="00F54EC2"/>
    <w:rsid w:val="00F54FB7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947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0E"/>
    <w:rsid w:val="00F57F7A"/>
    <w:rsid w:val="00F60032"/>
    <w:rsid w:val="00F602C6"/>
    <w:rsid w:val="00F60322"/>
    <w:rsid w:val="00F6044E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32E"/>
    <w:rsid w:val="00F623C5"/>
    <w:rsid w:val="00F62624"/>
    <w:rsid w:val="00F629B9"/>
    <w:rsid w:val="00F629C2"/>
    <w:rsid w:val="00F62D6A"/>
    <w:rsid w:val="00F63347"/>
    <w:rsid w:val="00F634B8"/>
    <w:rsid w:val="00F641BA"/>
    <w:rsid w:val="00F641CC"/>
    <w:rsid w:val="00F641E3"/>
    <w:rsid w:val="00F64230"/>
    <w:rsid w:val="00F644CF"/>
    <w:rsid w:val="00F6464C"/>
    <w:rsid w:val="00F64A87"/>
    <w:rsid w:val="00F64E1C"/>
    <w:rsid w:val="00F64F48"/>
    <w:rsid w:val="00F6521A"/>
    <w:rsid w:val="00F6522D"/>
    <w:rsid w:val="00F6527A"/>
    <w:rsid w:val="00F652D9"/>
    <w:rsid w:val="00F65485"/>
    <w:rsid w:val="00F6563B"/>
    <w:rsid w:val="00F657F5"/>
    <w:rsid w:val="00F659F1"/>
    <w:rsid w:val="00F65CE5"/>
    <w:rsid w:val="00F65FC8"/>
    <w:rsid w:val="00F661FF"/>
    <w:rsid w:val="00F66200"/>
    <w:rsid w:val="00F662FE"/>
    <w:rsid w:val="00F663E0"/>
    <w:rsid w:val="00F663E6"/>
    <w:rsid w:val="00F6642E"/>
    <w:rsid w:val="00F66573"/>
    <w:rsid w:val="00F665B8"/>
    <w:rsid w:val="00F66A3C"/>
    <w:rsid w:val="00F66CCE"/>
    <w:rsid w:val="00F66E76"/>
    <w:rsid w:val="00F6722B"/>
    <w:rsid w:val="00F67373"/>
    <w:rsid w:val="00F674AF"/>
    <w:rsid w:val="00F67530"/>
    <w:rsid w:val="00F676AD"/>
    <w:rsid w:val="00F67972"/>
    <w:rsid w:val="00F67B2E"/>
    <w:rsid w:val="00F67C63"/>
    <w:rsid w:val="00F67CB9"/>
    <w:rsid w:val="00F70017"/>
    <w:rsid w:val="00F700E2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8D"/>
    <w:rsid w:val="00F713E1"/>
    <w:rsid w:val="00F71918"/>
    <w:rsid w:val="00F71A76"/>
    <w:rsid w:val="00F720D8"/>
    <w:rsid w:val="00F722E3"/>
    <w:rsid w:val="00F728D6"/>
    <w:rsid w:val="00F72AE9"/>
    <w:rsid w:val="00F730FF"/>
    <w:rsid w:val="00F7332B"/>
    <w:rsid w:val="00F73349"/>
    <w:rsid w:val="00F73433"/>
    <w:rsid w:val="00F7357D"/>
    <w:rsid w:val="00F73667"/>
    <w:rsid w:val="00F73787"/>
    <w:rsid w:val="00F73B31"/>
    <w:rsid w:val="00F73D02"/>
    <w:rsid w:val="00F73F91"/>
    <w:rsid w:val="00F73FBB"/>
    <w:rsid w:val="00F7454C"/>
    <w:rsid w:val="00F74587"/>
    <w:rsid w:val="00F74685"/>
    <w:rsid w:val="00F7478F"/>
    <w:rsid w:val="00F747F0"/>
    <w:rsid w:val="00F74C1E"/>
    <w:rsid w:val="00F753D1"/>
    <w:rsid w:val="00F75A6C"/>
    <w:rsid w:val="00F75C17"/>
    <w:rsid w:val="00F75ED7"/>
    <w:rsid w:val="00F76622"/>
    <w:rsid w:val="00F7677A"/>
    <w:rsid w:val="00F7680E"/>
    <w:rsid w:val="00F76844"/>
    <w:rsid w:val="00F76881"/>
    <w:rsid w:val="00F76978"/>
    <w:rsid w:val="00F76A69"/>
    <w:rsid w:val="00F76E0F"/>
    <w:rsid w:val="00F76E8C"/>
    <w:rsid w:val="00F77032"/>
    <w:rsid w:val="00F770ED"/>
    <w:rsid w:val="00F77245"/>
    <w:rsid w:val="00F777F9"/>
    <w:rsid w:val="00F77A14"/>
    <w:rsid w:val="00F77E3D"/>
    <w:rsid w:val="00F80136"/>
    <w:rsid w:val="00F802A1"/>
    <w:rsid w:val="00F8062F"/>
    <w:rsid w:val="00F808F5"/>
    <w:rsid w:val="00F80D3B"/>
    <w:rsid w:val="00F80E2D"/>
    <w:rsid w:val="00F80EC0"/>
    <w:rsid w:val="00F80EC4"/>
    <w:rsid w:val="00F81234"/>
    <w:rsid w:val="00F8129B"/>
    <w:rsid w:val="00F8160C"/>
    <w:rsid w:val="00F81776"/>
    <w:rsid w:val="00F81B77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7A7"/>
    <w:rsid w:val="00F84A07"/>
    <w:rsid w:val="00F850C1"/>
    <w:rsid w:val="00F85243"/>
    <w:rsid w:val="00F8589A"/>
    <w:rsid w:val="00F85E10"/>
    <w:rsid w:val="00F86094"/>
    <w:rsid w:val="00F86352"/>
    <w:rsid w:val="00F86565"/>
    <w:rsid w:val="00F866AA"/>
    <w:rsid w:val="00F86D87"/>
    <w:rsid w:val="00F86E57"/>
    <w:rsid w:val="00F86FD8"/>
    <w:rsid w:val="00F8710B"/>
    <w:rsid w:val="00F8716B"/>
    <w:rsid w:val="00F871AC"/>
    <w:rsid w:val="00F87212"/>
    <w:rsid w:val="00F873AB"/>
    <w:rsid w:val="00F87559"/>
    <w:rsid w:val="00F875DF"/>
    <w:rsid w:val="00F876C4"/>
    <w:rsid w:val="00F87EA4"/>
    <w:rsid w:val="00F90288"/>
    <w:rsid w:val="00F90366"/>
    <w:rsid w:val="00F90C64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829"/>
    <w:rsid w:val="00F92C1B"/>
    <w:rsid w:val="00F92FAB"/>
    <w:rsid w:val="00F93269"/>
    <w:rsid w:val="00F932D9"/>
    <w:rsid w:val="00F93502"/>
    <w:rsid w:val="00F93550"/>
    <w:rsid w:val="00F9367B"/>
    <w:rsid w:val="00F93BB8"/>
    <w:rsid w:val="00F93BE1"/>
    <w:rsid w:val="00F93C61"/>
    <w:rsid w:val="00F93E61"/>
    <w:rsid w:val="00F940ED"/>
    <w:rsid w:val="00F9443F"/>
    <w:rsid w:val="00F944C7"/>
    <w:rsid w:val="00F9493A"/>
    <w:rsid w:val="00F94CDB"/>
    <w:rsid w:val="00F94D69"/>
    <w:rsid w:val="00F94DFA"/>
    <w:rsid w:val="00F94EF4"/>
    <w:rsid w:val="00F950AC"/>
    <w:rsid w:val="00F950D7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247"/>
    <w:rsid w:val="00FA046B"/>
    <w:rsid w:val="00FA063E"/>
    <w:rsid w:val="00FA0684"/>
    <w:rsid w:val="00FA069F"/>
    <w:rsid w:val="00FA06A4"/>
    <w:rsid w:val="00FA06AE"/>
    <w:rsid w:val="00FA0752"/>
    <w:rsid w:val="00FA085C"/>
    <w:rsid w:val="00FA09FB"/>
    <w:rsid w:val="00FA0CD0"/>
    <w:rsid w:val="00FA11E2"/>
    <w:rsid w:val="00FA1220"/>
    <w:rsid w:val="00FA151A"/>
    <w:rsid w:val="00FA1572"/>
    <w:rsid w:val="00FA1BF5"/>
    <w:rsid w:val="00FA1D60"/>
    <w:rsid w:val="00FA2150"/>
    <w:rsid w:val="00FA250A"/>
    <w:rsid w:val="00FA263F"/>
    <w:rsid w:val="00FA2719"/>
    <w:rsid w:val="00FA29E5"/>
    <w:rsid w:val="00FA2B63"/>
    <w:rsid w:val="00FA2D28"/>
    <w:rsid w:val="00FA2DBE"/>
    <w:rsid w:val="00FA31F4"/>
    <w:rsid w:val="00FA38EC"/>
    <w:rsid w:val="00FA3ECB"/>
    <w:rsid w:val="00FA4073"/>
    <w:rsid w:val="00FA471C"/>
    <w:rsid w:val="00FA4D33"/>
    <w:rsid w:val="00FA4E94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047"/>
    <w:rsid w:val="00FA6452"/>
    <w:rsid w:val="00FA6717"/>
    <w:rsid w:val="00FA6B9A"/>
    <w:rsid w:val="00FA6F3B"/>
    <w:rsid w:val="00FA733D"/>
    <w:rsid w:val="00FA7847"/>
    <w:rsid w:val="00FA7930"/>
    <w:rsid w:val="00FA7CB1"/>
    <w:rsid w:val="00FA7E65"/>
    <w:rsid w:val="00FA7E6B"/>
    <w:rsid w:val="00FA7F85"/>
    <w:rsid w:val="00FB006C"/>
    <w:rsid w:val="00FB012B"/>
    <w:rsid w:val="00FB036D"/>
    <w:rsid w:val="00FB047A"/>
    <w:rsid w:val="00FB04A5"/>
    <w:rsid w:val="00FB094C"/>
    <w:rsid w:val="00FB0A0C"/>
    <w:rsid w:val="00FB0E00"/>
    <w:rsid w:val="00FB0E3D"/>
    <w:rsid w:val="00FB1288"/>
    <w:rsid w:val="00FB15AC"/>
    <w:rsid w:val="00FB15E9"/>
    <w:rsid w:val="00FB1747"/>
    <w:rsid w:val="00FB175E"/>
    <w:rsid w:val="00FB1789"/>
    <w:rsid w:val="00FB1C5B"/>
    <w:rsid w:val="00FB1DF8"/>
    <w:rsid w:val="00FB1FBF"/>
    <w:rsid w:val="00FB1FED"/>
    <w:rsid w:val="00FB207E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3FFD"/>
    <w:rsid w:val="00FB40F0"/>
    <w:rsid w:val="00FB4218"/>
    <w:rsid w:val="00FB422E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74B"/>
    <w:rsid w:val="00FB59D0"/>
    <w:rsid w:val="00FB5B0D"/>
    <w:rsid w:val="00FB5E80"/>
    <w:rsid w:val="00FB60E4"/>
    <w:rsid w:val="00FB66FC"/>
    <w:rsid w:val="00FB6878"/>
    <w:rsid w:val="00FB688B"/>
    <w:rsid w:val="00FB68F5"/>
    <w:rsid w:val="00FB69CA"/>
    <w:rsid w:val="00FB6E80"/>
    <w:rsid w:val="00FB6EC0"/>
    <w:rsid w:val="00FB7029"/>
    <w:rsid w:val="00FB7081"/>
    <w:rsid w:val="00FB7256"/>
    <w:rsid w:val="00FB7338"/>
    <w:rsid w:val="00FB7781"/>
    <w:rsid w:val="00FB77D5"/>
    <w:rsid w:val="00FB7AF7"/>
    <w:rsid w:val="00FB7D82"/>
    <w:rsid w:val="00FB7DDE"/>
    <w:rsid w:val="00FB7F82"/>
    <w:rsid w:val="00FC0634"/>
    <w:rsid w:val="00FC06C1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BE8"/>
    <w:rsid w:val="00FC2FD0"/>
    <w:rsid w:val="00FC347E"/>
    <w:rsid w:val="00FC3749"/>
    <w:rsid w:val="00FC3D39"/>
    <w:rsid w:val="00FC3E3D"/>
    <w:rsid w:val="00FC3F21"/>
    <w:rsid w:val="00FC4681"/>
    <w:rsid w:val="00FC4CC6"/>
    <w:rsid w:val="00FC4D55"/>
    <w:rsid w:val="00FC4ED0"/>
    <w:rsid w:val="00FC5078"/>
    <w:rsid w:val="00FC5A4F"/>
    <w:rsid w:val="00FC5D51"/>
    <w:rsid w:val="00FC5EAB"/>
    <w:rsid w:val="00FC5FDD"/>
    <w:rsid w:val="00FC632B"/>
    <w:rsid w:val="00FC63B0"/>
    <w:rsid w:val="00FC6857"/>
    <w:rsid w:val="00FC6D51"/>
    <w:rsid w:val="00FC6DB7"/>
    <w:rsid w:val="00FC6DBB"/>
    <w:rsid w:val="00FC7003"/>
    <w:rsid w:val="00FC7087"/>
    <w:rsid w:val="00FC71E1"/>
    <w:rsid w:val="00FC74B2"/>
    <w:rsid w:val="00FC753F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353"/>
    <w:rsid w:val="00FD1844"/>
    <w:rsid w:val="00FD2102"/>
    <w:rsid w:val="00FD2419"/>
    <w:rsid w:val="00FD2436"/>
    <w:rsid w:val="00FD2724"/>
    <w:rsid w:val="00FD2732"/>
    <w:rsid w:val="00FD2D44"/>
    <w:rsid w:val="00FD2F2B"/>
    <w:rsid w:val="00FD346A"/>
    <w:rsid w:val="00FD37E4"/>
    <w:rsid w:val="00FD3809"/>
    <w:rsid w:val="00FD3DAB"/>
    <w:rsid w:val="00FD3EFC"/>
    <w:rsid w:val="00FD3F75"/>
    <w:rsid w:val="00FD4103"/>
    <w:rsid w:val="00FD41C1"/>
    <w:rsid w:val="00FD4395"/>
    <w:rsid w:val="00FD47AC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5CF"/>
    <w:rsid w:val="00FD66D4"/>
    <w:rsid w:val="00FD6796"/>
    <w:rsid w:val="00FD679E"/>
    <w:rsid w:val="00FD6843"/>
    <w:rsid w:val="00FD6B11"/>
    <w:rsid w:val="00FD6BE5"/>
    <w:rsid w:val="00FD6C8A"/>
    <w:rsid w:val="00FD6F30"/>
    <w:rsid w:val="00FD6F49"/>
    <w:rsid w:val="00FD7AE9"/>
    <w:rsid w:val="00FD7C4A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2F4"/>
    <w:rsid w:val="00FE1775"/>
    <w:rsid w:val="00FE195B"/>
    <w:rsid w:val="00FE1AED"/>
    <w:rsid w:val="00FE1AF9"/>
    <w:rsid w:val="00FE1B7A"/>
    <w:rsid w:val="00FE1C28"/>
    <w:rsid w:val="00FE1E0C"/>
    <w:rsid w:val="00FE2275"/>
    <w:rsid w:val="00FE2641"/>
    <w:rsid w:val="00FE281C"/>
    <w:rsid w:val="00FE29B4"/>
    <w:rsid w:val="00FE2B39"/>
    <w:rsid w:val="00FE2BBE"/>
    <w:rsid w:val="00FE2C51"/>
    <w:rsid w:val="00FE3234"/>
    <w:rsid w:val="00FE3A93"/>
    <w:rsid w:val="00FE3B43"/>
    <w:rsid w:val="00FE3BB5"/>
    <w:rsid w:val="00FE41A3"/>
    <w:rsid w:val="00FE41AC"/>
    <w:rsid w:val="00FE4457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9D6"/>
    <w:rsid w:val="00FE6D4F"/>
    <w:rsid w:val="00FE6DF0"/>
    <w:rsid w:val="00FE6E75"/>
    <w:rsid w:val="00FE708F"/>
    <w:rsid w:val="00FE70F4"/>
    <w:rsid w:val="00FE74A3"/>
    <w:rsid w:val="00FE775B"/>
    <w:rsid w:val="00FE78B1"/>
    <w:rsid w:val="00FE7B8D"/>
    <w:rsid w:val="00FE7BC5"/>
    <w:rsid w:val="00FE7BCA"/>
    <w:rsid w:val="00FF0240"/>
    <w:rsid w:val="00FF0246"/>
    <w:rsid w:val="00FF0324"/>
    <w:rsid w:val="00FF0362"/>
    <w:rsid w:val="00FF068C"/>
    <w:rsid w:val="00FF0B06"/>
    <w:rsid w:val="00FF0B89"/>
    <w:rsid w:val="00FF1082"/>
    <w:rsid w:val="00FF10EA"/>
    <w:rsid w:val="00FF129D"/>
    <w:rsid w:val="00FF1702"/>
    <w:rsid w:val="00FF19FD"/>
    <w:rsid w:val="00FF1E47"/>
    <w:rsid w:val="00FF2203"/>
    <w:rsid w:val="00FF26B0"/>
    <w:rsid w:val="00FF27C1"/>
    <w:rsid w:val="00FF2938"/>
    <w:rsid w:val="00FF2A48"/>
    <w:rsid w:val="00FF2C25"/>
    <w:rsid w:val="00FF2E5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0BB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0FF7FCB"/>
    <w:rsid w:val="01A168FD"/>
    <w:rsid w:val="03450BFF"/>
    <w:rsid w:val="046E0F76"/>
    <w:rsid w:val="07D6F2B8"/>
    <w:rsid w:val="0AE6F6D2"/>
    <w:rsid w:val="0AFA357A"/>
    <w:rsid w:val="0B393220"/>
    <w:rsid w:val="0B8ED26A"/>
    <w:rsid w:val="0D4FD386"/>
    <w:rsid w:val="0D8125BA"/>
    <w:rsid w:val="0FED5ABF"/>
    <w:rsid w:val="11840021"/>
    <w:rsid w:val="17B88972"/>
    <w:rsid w:val="17DFDBBF"/>
    <w:rsid w:val="1AE66A2B"/>
    <w:rsid w:val="20C67E30"/>
    <w:rsid w:val="24A8ECD3"/>
    <w:rsid w:val="264852C5"/>
    <w:rsid w:val="285F997D"/>
    <w:rsid w:val="2891CCA9"/>
    <w:rsid w:val="2ED5F621"/>
    <w:rsid w:val="34C3507E"/>
    <w:rsid w:val="3505D9BE"/>
    <w:rsid w:val="3E96900A"/>
    <w:rsid w:val="3FA38BB9"/>
    <w:rsid w:val="404D8106"/>
    <w:rsid w:val="4064B02A"/>
    <w:rsid w:val="43CAC5C8"/>
    <w:rsid w:val="45919479"/>
    <w:rsid w:val="45D6FCD9"/>
    <w:rsid w:val="474C246A"/>
    <w:rsid w:val="478BBE16"/>
    <w:rsid w:val="48AA4648"/>
    <w:rsid w:val="49AFE73B"/>
    <w:rsid w:val="4DD54B04"/>
    <w:rsid w:val="4E69B523"/>
    <w:rsid w:val="5246A1C7"/>
    <w:rsid w:val="53CCFC75"/>
    <w:rsid w:val="542748D9"/>
    <w:rsid w:val="54E7732E"/>
    <w:rsid w:val="5AE91DBB"/>
    <w:rsid w:val="5B9EC5D5"/>
    <w:rsid w:val="5C2177B7"/>
    <w:rsid w:val="5CD9BF1C"/>
    <w:rsid w:val="5E0EAEC5"/>
    <w:rsid w:val="6013F876"/>
    <w:rsid w:val="61016AB8"/>
    <w:rsid w:val="613E8915"/>
    <w:rsid w:val="6527373F"/>
    <w:rsid w:val="6636A738"/>
    <w:rsid w:val="68638F0E"/>
    <w:rsid w:val="6903F4F4"/>
    <w:rsid w:val="698524CE"/>
    <w:rsid w:val="69F7838F"/>
    <w:rsid w:val="6FC5684D"/>
    <w:rsid w:val="70F5388A"/>
    <w:rsid w:val="71CD06FC"/>
    <w:rsid w:val="73F36C43"/>
    <w:rsid w:val="77C7984A"/>
    <w:rsid w:val="791E8432"/>
    <w:rsid w:val="796D3EB7"/>
    <w:rsid w:val="797CF0D6"/>
    <w:rsid w:val="79BF0AF5"/>
    <w:rsid w:val="7ADB9F0A"/>
    <w:rsid w:val="7C3EA630"/>
    <w:rsid w:val="7E9275FC"/>
    <w:rsid w:val="7F1D0683"/>
    <w:rsid w:val="7F37AD89"/>
    <w:rsid w:val="7F75C2DA"/>
    <w:rsid w:val="7F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F6A21BE3-9284-41C6-95CB-DBDDA3FF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/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B149E6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55EA7-A25E-4FD1-A04D-35930694F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2140</TotalTime>
  <Pages>18</Pages>
  <Words>2797</Words>
  <Characters>15949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Chalida  Kulkanjanatorn</cp:lastModifiedBy>
  <cp:revision>594</cp:revision>
  <cp:lastPrinted>2026-08-03T13:48:00Z</cp:lastPrinted>
  <dcterms:created xsi:type="dcterms:W3CDTF">2025-08-01T02:33:00Z</dcterms:created>
  <dcterms:modified xsi:type="dcterms:W3CDTF">2026-08-10T15:12:00Z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