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480"/>
      </w:tblGrid>
      <w:tr w:rsidR="008443D7" w:rsidRPr="00CD7E22" w14:paraId="58FDE88A" w14:textId="77777777" w:rsidTr="007707B2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B84ABC" w14:textId="77777777" w:rsidR="008443D7" w:rsidRPr="00CD7E22" w:rsidRDefault="008443D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17E1D7" w14:textId="77777777" w:rsidR="008443D7" w:rsidRPr="00CD7E22" w:rsidRDefault="008443D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73FE340" w14:textId="77777777" w:rsidR="008443D7" w:rsidRPr="00CD7E22" w:rsidRDefault="008443D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D639FE" w:rsidRPr="00CD7E22" w14:paraId="4E2516B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FCECB41" w14:textId="77777777" w:rsidR="00D639FE" w:rsidRPr="00CD7E22" w:rsidRDefault="00D639FE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583D46" w14:textId="77777777" w:rsidR="00D639FE" w:rsidRPr="00CD7E22" w:rsidRDefault="00D639FE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3339D44" w14:textId="77777777" w:rsidR="00D639FE" w:rsidRPr="00CD7E22" w:rsidRDefault="00D639FE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443D7" w:rsidRPr="00CD7E22" w14:paraId="4DBD74E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2936498" w14:textId="65919EC1" w:rsidR="008443D7" w:rsidRPr="00CD7E22" w:rsidRDefault="00E13A16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B870145" w14:textId="77777777" w:rsidR="008443D7" w:rsidRPr="00CD7E22" w:rsidRDefault="008443D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05489D0B" w14:textId="77777777" w:rsidR="008443D7" w:rsidRPr="00CD7E22" w:rsidRDefault="00D230BB" w:rsidP="00CD7E22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7E22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E13A16" w:rsidRPr="00CD7E22" w14:paraId="3898B71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1CC8FC6" w14:textId="63E7B0AE" w:rsidR="00E13A16" w:rsidRPr="00CD7E22" w:rsidRDefault="007661F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FB45626" w14:textId="77777777" w:rsidR="00E13A16" w:rsidRPr="00CD7E22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459EAFC" w14:textId="77777777" w:rsidR="00E13A16" w:rsidRPr="00CD7E22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13A16" w:rsidRPr="00CD7E22" w14:paraId="54C56C6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5B3C1D8" w14:textId="0DFD849B" w:rsidR="00E13A16" w:rsidRPr="00CD7E22" w:rsidRDefault="007661F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C205DEC" w14:textId="77777777" w:rsidR="00E13A16" w:rsidRPr="00945B01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0C01A80" w14:textId="562452D2" w:rsidR="00E13A16" w:rsidRPr="00AD0325" w:rsidRDefault="00AD03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AD0325">
              <w:rPr>
                <w:rFonts w:ascii="Angsana New" w:hAnsi="Angsana New" w:cs="Angsana New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สินค้าคงเหลือ</w:t>
            </w:r>
          </w:p>
        </w:tc>
      </w:tr>
      <w:tr w:rsidR="00E13A16" w:rsidRPr="00CD7E22" w14:paraId="1749B618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4DC8555" w14:textId="6D1502A4" w:rsidR="00E13A16" w:rsidRPr="00CD7E22" w:rsidRDefault="007661F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AF3E686" w14:textId="77777777" w:rsidR="00E13A16" w:rsidRPr="00CD7E22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9DF5196" w14:textId="016F57AB" w:rsidR="00E13A16" w:rsidRPr="00CD7E22" w:rsidRDefault="00362B8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F5825" w:rsidRPr="00CD7E22" w14:paraId="22FFABD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7DB3F28" w14:textId="2E1AEBC1" w:rsidR="00DF5825" w:rsidRPr="00CD7E22" w:rsidRDefault="007661F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112977B" w14:textId="77777777" w:rsidR="00DF5825" w:rsidRPr="00CD7E22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14A1B21" w14:textId="3E14CFE1" w:rsidR="00DF5825" w:rsidRPr="00CD7E22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571E1" w:rsidRPr="00CD7E22" w14:paraId="325C284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4BFC8CC" w14:textId="126EAB23" w:rsidR="00C571E1" w:rsidRPr="00CD7E22" w:rsidRDefault="007661F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C86E7AA" w14:textId="77777777" w:rsidR="00C571E1" w:rsidRPr="00CD7E22" w:rsidRDefault="00C571E1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E724F61" w14:textId="575BEBF3" w:rsidR="00C571E1" w:rsidRPr="00CD7E22" w:rsidRDefault="00C571E1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DF5825" w:rsidRPr="00CD7E22" w14:paraId="3B363DBF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1DB7EF4" w14:textId="4F3D0EA2" w:rsidR="00DF5825" w:rsidRPr="00CD7E22" w:rsidRDefault="005B64AA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CA20E03" w14:textId="77777777" w:rsidR="00DF5825" w:rsidRPr="00CD7E22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0006BD9" w14:textId="6BA6DFE9" w:rsidR="00DF5825" w:rsidRPr="00CD7E22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F5825" w:rsidRPr="00CD7E22" w14:paraId="7C8DB37C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AEBA107" w14:textId="3967566B" w:rsidR="00DF5825" w:rsidRPr="00984455" w:rsidRDefault="005B64AA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C8D5ED0" w14:textId="77777777" w:rsidR="00DF5825" w:rsidRPr="00984455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67B202A" w14:textId="0F6E8BDD" w:rsidR="00DF5825" w:rsidRPr="00984455" w:rsidRDefault="00DF5825" w:rsidP="00CD7E22">
            <w:pPr>
              <w:pStyle w:val="index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84455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645187" w:rsidRPr="00CD7E22" w14:paraId="3D2D05F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BC56A4F" w14:textId="24134605" w:rsidR="00645187" w:rsidRDefault="005B64AA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F8C2C8B" w14:textId="77777777" w:rsidR="00645187" w:rsidRPr="00CD7E22" w:rsidRDefault="0064518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F95B426" w14:textId="72206FF2" w:rsidR="00645187" w:rsidRPr="00CD7E22" w:rsidRDefault="00BA4E16" w:rsidP="00CD7E22">
            <w:pPr>
              <w:pStyle w:val="index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A4E1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466AFC" w:rsidRPr="00CD7E22" w14:paraId="63885C75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7271495E" w14:textId="395503F5" w:rsidR="00466AFC" w:rsidRPr="00CD7E22" w:rsidRDefault="008917CD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B6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F1891AE" w14:textId="77777777" w:rsidR="00466AFC" w:rsidRPr="00CD7E22" w:rsidRDefault="00466AFC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C99CE33" w14:textId="0D1741F0" w:rsidR="00466AFC" w:rsidRPr="00CD7E22" w:rsidRDefault="00BA4E16" w:rsidP="00CD7E22">
            <w:pPr>
              <w:pStyle w:val="index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BA4E16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466AFC" w:rsidRPr="00CD7E22" w14:paraId="3A9FFD4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32BA025" w14:textId="5A5708B8" w:rsidR="00466AFC" w:rsidRPr="00CD7E22" w:rsidRDefault="008917CD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B6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BAB8E46" w14:textId="77777777" w:rsidR="00466AFC" w:rsidRPr="00CD7E22" w:rsidRDefault="00466AFC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F7DDD50" w14:textId="3B22E842" w:rsidR="00466AFC" w:rsidRPr="00CD7E22" w:rsidRDefault="00466AFC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D1A51" w:rsidRPr="00CD7E22" w14:paraId="72C70C74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8C9876C" w14:textId="21A55D88" w:rsidR="006D1A51" w:rsidRPr="00CD7E22" w:rsidRDefault="006D1A51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B64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65CE9D1" w14:textId="77777777" w:rsidR="006D1A51" w:rsidRPr="00CD7E22" w:rsidRDefault="006D1A51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582B784" w14:textId="4DDE8F45" w:rsidR="006D1A51" w:rsidRPr="00CD7E22" w:rsidRDefault="006D1A51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983914" w:rsidRPr="00CD7E22" w14:paraId="2FA4F0A8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C8C509A" w14:textId="684C1EBE" w:rsidR="00983914" w:rsidRPr="00CD7E22" w:rsidRDefault="00983914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7DFCDBD7" w14:textId="77777777" w:rsidR="00983914" w:rsidRPr="00CD7E22" w:rsidRDefault="00983914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88ACB44" w14:textId="52E0F4CA" w:rsidR="00983914" w:rsidRPr="00983914" w:rsidRDefault="00983914" w:rsidP="000F731B">
            <w:pPr>
              <w:pStyle w:val="TOC2"/>
              <w:spacing w:before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731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393688" w:rsidRPr="00CD7E22" w14:paraId="75257E8B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FC03203" w14:textId="1798F62B" w:rsidR="00393688" w:rsidRPr="00CD7E22" w:rsidRDefault="00393688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8391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B4B6A0A" w14:textId="77777777" w:rsidR="00393688" w:rsidRPr="00CD7E22" w:rsidRDefault="00393688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272FF061" w14:textId="76E36A84" w:rsidR="00393688" w:rsidRPr="00CD7E22" w:rsidRDefault="00393688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9368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7439C572" w14:textId="77777777" w:rsidR="00D5699E" w:rsidRPr="00CA54E3" w:rsidRDefault="00B445AA" w:rsidP="008B5DC4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br w:type="page"/>
      </w:r>
      <w:r w:rsidR="00D5699E" w:rsidRPr="00CA54E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75898FA" w14:textId="77777777" w:rsidR="005D3DDE" w:rsidRPr="00183D3E" w:rsidRDefault="005D3DDE" w:rsidP="008B5DC4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F1A4AF" w14:textId="74EADCDD" w:rsidR="00D5699E" w:rsidRPr="00CA54E3" w:rsidRDefault="00D5699E" w:rsidP="4A8FFFDF">
      <w:pPr>
        <w:tabs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4A8FFFD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F3DAA" w:rsidRPr="4A8FFFDF">
        <w:rPr>
          <w:rFonts w:asciiTheme="majorBidi" w:hAnsiTheme="majorBidi" w:cstheme="majorBidi"/>
          <w:sz w:val="30"/>
          <w:szCs w:val="30"/>
          <w:cs/>
        </w:rPr>
        <w:t>คณะ</w:t>
      </w:r>
      <w:r w:rsidR="0036161D" w:rsidRPr="4A8FFFDF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BE7058" w:rsidRPr="4A8FFFDF">
        <w:rPr>
          <w:rFonts w:asciiTheme="majorBidi" w:hAnsiTheme="majorBidi" w:cstheme="majorBidi"/>
          <w:sz w:val="30"/>
          <w:szCs w:val="30"/>
        </w:rPr>
        <w:t xml:space="preserve"> </w:t>
      </w:r>
      <w:r w:rsidR="00972384">
        <w:rPr>
          <w:rFonts w:asciiTheme="majorBidi" w:hAnsiTheme="majorBidi" w:cstheme="majorBidi"/>
          <w:sz w:val="30"/>
          <w:szCs w:val="30"/>
        </w:rPr>
        <w:t>10</w:t>
      </w:r>
      <w:r w:rsidR="0062307F" w:rsidRPr="4A8FFFDF">
        <w:rPr>
          <w:rFonts w:asciiTheme="majorBidi" w:hAnsiTheme="majorBidi" w:cstheme="majorBidi"/>
          <w:sz w:val="30"/>
          <w:szCs w:val="30"/>
        </w:rPr>
        <w:t xml:space="preserve"> </w:t>
      </w:r>
      <w:r w:rsidR="00295A63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BD4415" w:rsidRPr="4A8FFFD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4415" w:rsidRPr="4A8FFFDF">
        <w:rPr>
          <w:rFonts w:asciiTheme="majorBidi" w:hAnsiTheme="majorBidi" w:cstheme="majorBidi"/>
          <w:sz w:val="30"/>
          <w:szCs w:val="30"/>
        </w:rPr>
        <w:t>256</w:t>
      </w:r>
      <w:r w:rsidR="005E2377">
        <w:rPr>
          <w:rFonts w:asciiTheme="majorBidi" w:hAnsiTheme="majorBidi" w:cstheme="majorBidi"/>
          <w:sz w:val="30"/>
          <w:szCs w:val="30"/>
        </w:rPr>
        <w:t>9</w:t>
      </w:r>
    </w:p>
    <w:p w14:paraId="78E09E3B" w14:textId="361C9C7B" w:rsidR="005F2619" w:rsidRPr="00F728F3" w:rsidRDefault="005F2619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D138DF3" w14:textId="1A7103B3" w:rsidR="00480A02" w:rsidRPr="00CA54E3" w:rsidRDefault="00F75022">
      <w:pPr>
        <w:pStyle w:val="Heading8"/>
        <w:numPr>
          <w:ilvl w:val="0"/>
          <w:numId w:val="16"/>
        </w:numPr>
        <w:tabs>
          <w:tab w:val="left" w:pos="540"/>
        </w:tabs>
        <w:spacing w:line="370" w:lineRule="exact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CA54E3">
        <w:rPr>
          <w:rFonts w:asciiTheme="majorBidi" w:hAnsiTheme="majorBidi" w:cstheme="majorBidi"/>
          <w:sz w:val="30"/>
          <w:szCs w:val="30"/>
          <w:cs/>
          <w:lang w:val="th-TH"/>
        </w:rPr>
        <w:t>เกณฑ์</w:t>
      </w:r>
      <w:r w:rsidR="00D5699E" w:rsidRPr="00CA54E3">
        <w:rPr>
          <w:rFonts w:asciiTheme="majorBidi" w:hAnsiTheme="majorBidi" w:cstheme="majorBidi"/>
          <w:sz w:val="30"/>
          <w:szCs w:val="30"/>
          <w:cs/>
          <w:lang w:val="th-TH"/>
        </w:rPr>
        <w:t>การจัดทำงบการเงินระหว่างกาล</w:t>
      </w:r>
    </w:p>
    <w:p w14:paraId="7CA7B9D3" w14:textId="77777777" w:rsidR="00F90A20" w:rsidRPr="00183D3E" w:rsidRDefault="00F90A20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45D466" w14:textId="060D8695" w:rsidR="00F90A20" w:rsidRPr="00CA54E3" w:rsidRDefault="00F90A20" w:rsidP="008B5DC4">
      <w:pPr>
        <w:tabs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i/>
          <w:iCs/>
          <w:spacing w:val="-3"/>
          <w:sz w:val="30"/>
          <w:szCs w:val="30"/>
        </w:rPr>
      </w:pPr>
      <w:r w:rsidRPr="00CA54E3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>(“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งบการเงินระหว่างกาล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”) </w:t>
      </w:r>
      <w:r w:rsidRPr="00CA54E3">
        <w:rPr>
          <w:rFonts w:asciiTheme="majorBidi" w:hAnsiTheme="majorBidi" w:cstheme="majorBidi"/>
          <w:spacing w:val="-4"/>
          <w:sz w:val="30"/>
          <w:szCs w:val="30"/>
          <w:cs/>
        </w:rPr>
        <w:t>ตามมาตรฐานการบัญชี</w:t>
      </w:r>
      <w:r w:rsidRPr="00CA54E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Pr="00CA54E3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เรื่อง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การรายงานทางการเงินระหว่างกาล</w:t>
      </w:r>
      <w:r w:rsidRPr="00CA54E3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 จึงควรอ่านควบคู่กับงบการเงินของบริษัท สำหรับปีสิ้นสุดวันที่ 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>31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 ธันวาคม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256</w:t>
      </w:r>
      <w:r w:rsidR="00B303CE">
        <w:rPr>
          <w:rFonts w:asciiTheme="majorBidi" w:hAnsiTheme="majorBidi" w:cstheme="majorBidi"/>
          <w:spacing w:val="-3"/>
          <w:sz w:val="30"/>
          <w:szCs w:val="30"/>
        </w:rPr>
        <w:t>8</w:t>
      </w:r>
    </w:p>
    <w:p w14:paraId="6AF20E8A" w14:textId="77777777" w:rsidR="00F90A20" w:rsidRPr="00183D3E" w:rsidRDefault="00F90A20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24BAE4" w14:textId="211CC114" w:rsidR="00F90A20" w:rsidRPr="00CA54E3" w:rsidRDefault="00F90A20" w:rsidP="008B5DC4">
      <w:pPr>
        <w:pStyle w:val="block"/>
        <w:spacing w:after="0" w:line="370" w:lineRule="exac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US" w:bidi="th-TH"/>
        </w:rPr>
      </w:pP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ในการจัดทำงบการเงินระหว่างกาล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ผู้บริหารได้มีการใช้วิจารณญาณและการประมาณการในการถือปฏิบัติตามนโยบายการบัญชีของบริษัท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ซึ่งผลที่เกิดขึ้นจริงอาจแตกต่างจากที่ประมาณการไว้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lang w:bidi="th-TH"/>
        </w:rPr>
        <w:t xml:space="preserve"> 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ทั้งนี้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นโยบายการบัญชี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วิธีกา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val="en-US" w:bidi="th-TH"/>
        </w:rPr>
        <w:t>ร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cs/>
          <w:lang w:bidi="th-TH"/>
        </w:rPr>
        <w:t>สำหรับปีสิ้นสุดวันที่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 xml:space="preserve">31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cs/>
          <w:lang w:bidi="th-TH"/>
        </w:rPr>
        <w:t>ธันวาคม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>256</w:t>
      </w:r>
      <w:r w:rsidR="005E2377">
        <w:rPr>
          <w:rFonts w:asciiTheme="majorBidi" w:eastAsia="Calibri" w:hAnsiTheme="majorBidi" w:cstheme="majorBidi"/>
          <w:spacing w:val="-2"/>
          <w:sz w:val="30"/>
          <w:szCs w:val="30"/>
          <w:lang w:val="en-US" w:bidi="th-TH"/>
        </w:rPr>
        <w:t>8</w:t>
      </w:r>
    </w:p>
    <w:p w14:paraId="29E253BA" w14:textId="61BC7A5F" w:rsidR="005D7EAF" w:rsidRPr="00324D6E" w:rsidRDefault="005D7EAF" w:rsidP="0057174C">
      <w:pPr>
        <w:pStyle w:val="Heading8"/>
        <w:tabs>
          <w:tab w:val="left" w:pos="540"/>
        </w:tabs>
        <w:spacing w:line="370" w:lineRule="exact"/>
        <w:rPr>
          <w:rFonts w:asciiTheme="majorBidi" w:hAnsiTheme="majorBidi"/>
          <w:sz w:val="30"/>
          <w:szCs w:val="30"/>
          <w:cs/>
          <w:lang w:val="en-US"/>
        </w:rPr>
      </w:pPr>
    </w:p>
    <w:p w14:paraId="6D972B6C" w14:textId="46769D24" w:rsidR="008E67E2" w:rsidRPr="00CA54E3" w:rsidRDefault="002F3CA4">
      <w:pPr>
        <w:pStyle w:val="Heading8"/>
        <w:numPr>
          <w:ilvl w:val="0"/>
          <w:numId w:val="16"/>
        </w:numPr>
        <w:tabs>
          <w:tab w:val="left" w:pos="540"/>
        </w:tabs>
        <w:spacing w:line="370" w:lineRule="exact"/>
        <w:ind w:left="540" w:hanging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CA54E3">
        <w:rPr>
          <w:rFonts w:asciiTheme="majorBidi" w:hAnsiTheme="majorBidi" w:cstheme="majorBidi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B69CD16" w14:textId="77777777" w:rsidR="00B87902" w:rsidRPr="00183D3E" w:rsidRDefault="00B87902" w:rsidP="008B5DC4">
      <w:pPr>
        <w:tabs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90DD4F9" w14:textId="0C47E5DC" w:rsidR="00DC6955" w:rsidRDefault="0045785C" w:rsidP="008B5DC4">
      <w:pPr>
        <w:tabs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A54E3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ความสัมพันธ์ที่มีกับบุคคลหรือกิจการที่เกี่ยวข้องกันและ</w:t>
      </w:r>
      <w:r w:rsidR="00AC1C5D" w:rsidRPr="00CA54E3">
        <w:rPr>
          <w:rFonts w:asciiTheme="majorBidi" w:hAnsiTheme="majorBidi" w:cstheme="majorBidi"/>
          <w:sz w:val="30"/>
          <w:szCs w:val="30"/>
          <w:cs/>
        </w:rPr>
        <w:t>นโยบายการกำหนดราคา</w:t>
      </w:r>
      <w:r w:rsidR="0022772B" w:rsidRPr="00CA54E3">
        <w:rPr>
          <w:rFonts w:asciiTheme="majorBidi" w:hAnsiTheme="majorBidi" w:cstheme="majorBidi"/>
          <w:sz w:val="30"/>
          <w:szCs w:val="30"/>
          <w:cs/>
        </w:rPr>
        <w:t>ไม่</w:t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>มีการเปลี่ยนแปลงอย่าง</w:t>
      </w:r>
      <w:r w:rsidRPr="00CA54E3">
        <w:rPr>
          <w:rFonts w:asciiTheme="majorBidi" w:hAnsiTheme="majorBidi" w:cstheme="majorBidi"/>
          <w:sz w:val="30"/>
          <w:szCs w:val="30"/>
          <w:cs/>
        </w:rPr>
        <w:br/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>มีสาระสำคัญในระหว่างงวด</w:t>
      </w:r>
      <w:r w:rsidR="005E6A14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075F41" w:rsidRPr="00CA54E3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95A63">
        <w:rPr>
          <w:rFonts w:asciiTheme="majorBidi" w:hAnsiTheme="majorBidi" w:cstheme="majorBidi"/>
          <w:sz w:val="30"/>
          <w:szCs w:val="30"/>
        </w:rPr>
        <w:t xml:space="preserve">30 </w:t>
      </w:r>
      <w:r w:rsidR="00295A6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075F4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D4415">
        <w:rPr>
          <w:rFonts w:asciiTheme="majorBidi" w:hAnsiTheme="majorBidi" w:cstheme="majorBidi"/>
          <w:sz w:val="30"/>
          <w:szCs w:val="30"/>
        </w:rPr>
        <w:t>256</w:t>
      </w:r>
      <w:r w:rsidR="005E2377">
        <w:rPr>
          <w:rFonts w:asciiTheme="majorBidi" w:hAnsiTheme="majorBidi" w:cstheme="majorBidi"/>
          <w:sz w:val="30"/>
          <w:szCs w:val="30"/>
        </w:rPr>
        <w:t>9</w:t>
      </w:r>
      <w:r w:rsidR="00E11819" w:rsidRPr="00CA54E3">
        <w:rPr>
          <w:rFonts w:asciiTheme="majorBidi" w:hAnsiTheme="majorBidi" w:cstheme="majorBidi"/>
          <w:sz w:val="30"/>
          <w:szCs w:val="30"/>
        </w:rPr>
        <w:t xml:space="preserve"> </w:t>
      </w:r>
    </w:p>
    <w:p w14:paraId="792EE135" w14:textId="1682A638" w:rsidR="006472F7" w:rsidRDefault="006472F7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98"/>
        <w:gridCol w:w="1351"/>
        <w:gridCol w:w="180"/>
        <w:gridCol w:w="1351"/>
      </w:tblGrid>
      <w:tr w:rsidR="00075F41" w:rsidRPr="008053F0" w14:paraId="77E237A8" w14:textId="77777777" w:rsidTr="009167DA">
        <w:trPr>
          <w:cantSplit/>
        </w:trPr>
        <w:tc>
          <w:tcPr>
            <w:tcW w:w="6298" w:type="dxa"/>
          </w:tcPr>
          <w:p w14:paraId="34E1FADB" w14:textId="77777777" w:rsidR="00075F41" w:rsidRPr="008053F0" w:rsidRDefault="00075F41" w:rsidP="0097516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1" w:type="dxa"/>
            <w:vAlign w:val="bottom"/>
          </w:tcPr>
          <w:p w14:paraId="5C616F03" w14:textId="77777777" w:rsidR="00075F41" w:rsidRPr="008053F0" w:rsidRDefault="00075F41" w:rsidP="0097516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0EC9C8F" w14:textId="77777777" w:rsidR="00075F41" w:rsidRPr="008053F0" w:rsidRDefault="00075F41" w:rsidP="009751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303EE4F4" w14:textId="77777777" w:rsidR="00075F41" w:rsidRPr="008053F0" w:rsidRDefault="00075F41" w:rsidP="0097516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075F41" w:rsidRPr="008053F0" w14:paraId="793EA897" w14:textId="77777777" w:rsidTr="009167DA">
        <w:trPr>
          <w:cantSplit/>
        </w:trPr>
        <w:tc>
          <w:tcPr>
            <w:tcW w:w="6298" w:type="dxa"/>
          </w:tcPr>
          <w:p w14:paraId="3C7E3220" w14:textId="05BFB9FE" w:rsidR="00075F41" w:rsidRPr="00CF56D9" w:rsidRDefault="00075F41" w:rsidP="0097516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E6A1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5E237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295A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95A6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1" w:type="dxa"/>
            <w:vAlign w:val="bottom"/>
          </w:tcPr>
          <w:p w14:paraId="5055C679" w14:textId="07126982" w:rsidR="00075F41" w:rsidRPr="008053F0" w:rsidRDefault="00075F41" w:rsidP="0097516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5E23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05ABE96D" w14:textId="77777777" w:rsidR="00075F41" w:rsidRPr="008053F0" w:rsidRDefault="00075F41" w:rsidP="009751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2F26A96E" w14:textId="3B77719A" w:rsidR="00075F41" w:rsidRPr="008053F0" w:rsidRDefault="00075F41" w:rsidP="0097516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5E23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075F41" w:rsidRPr="008053F0" w14:paraId="27E0C847" w14:textId="77777777" w:rsidTr="009167DA">
        <w:trPr>
          <w:cantSplit/>
        </w:trPr>
        <w:tc>
          <w:tcPr>
            <w:tcW w:w="6298" w:type="dxa"/>
          </w:tcPr>
          <w:p w14:paraId="73D69B91" w14:textId="77777777" w:rsidR="00075F41" w:rsidRPr="008053F0" w:rsidRDefault="00075F41" w:rsidP="0097516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2" w:type="dxa"/>
            <w:gridSpan w:val="3"/>
          </w:tcPr>
          <w:p w14:paraId="0B1B0D7A" w14:textId="77777777" w:rsidR="00075F41" w:rsidRPr="008053F0" w:rsidRDefault="00075F41" w:rsidP="0097516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75F41" w:rsidRPr="008053F0" w14:paraId="71F3836D" w14:textId="77777777" w:rsidTr="009167DA">
        <w:trPr>
          <w:cantSplit/>
        </w:trPr>
        <w:tc>
          <w:tcPr>
            <w:tcW w:w="6298" w:type="dxa"/>
          </w:tcPr>
          <w:p w14:paraId="75702627" w14:textId="77777777" w:rsidR="00075F41" w:rsidRPr="008053F0" w:rsidRDefault="00075F41" w:rsidP="0097516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1" w:type="dxa"/>
          </w:tcPr>
          <w:p w14:paraId="6A74A89E" w14:textId="77777777" w:rsidR="00075F41" w:rsidRPr="008053F0" w:rsidRDefault="00075F41" w:rsidP="0097516C">
            <w:pPr>
              <w:tabs>
                <w:tab w:val="decimal" w:pos="9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8759862" w14:textId="77777777" w:rsidR="00075F41" w:rsidRPr="008053F0" w:rsidRDefault="00075F41" w:rsidP="009751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7263990D" w14:textId="77777777" w:rsidR="00075F41" w:rsidRPr="008053F0" w:rsidRDefault="00075F41" w:rsidP="0097516C">
            <w:pPr>
              <w:tabs>
                <w:tab w:val="decimal" w:pos="104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5A63" w:rsidRPr="008053F0" w14:paraId="7A89D1BD" w14:textId="77777777" w:rsidTr="009167DA">
        <w:trPr>
          <w:cantSplit/>
        </w:trPr>
        <w:tc>
          <w:tcPr>
            <w:tcW w:w="6298" w:type="dxa"/>
          </w:tcPr>
          <w:p w14:paraId="2ECA8F3D" w14:textId="09B9EB0B" w:rsidR="00295A63" w:rsidRPr="00395103" w:rsidRDefault="00295A63" w:rsidP="00295A63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10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ซื้อวัตถุดิบและสินค้า</w:t>
            </w:r>
          </w:p>
        </w:tc>
        <w:tc>
          <w:tcPr>
            <w:tcW w:w="1351" w:type="dxa"/>
          </w:tcPr>
          <w:p w14:paraId="2BE5D9C6" w14:textId="6779EA29" w:rsidR="00295A63" w:rsidRPr="008053F0" w:rsidRDefault="00EB7A84" w:rsidP="00295A63">
            <w:pPr>
              <w:tabs>
                <w:tab w:val="decimal" w:pos="72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BE046C4" w14:textId="77777777" w:rsidR="00295A63" w:rsidRPr="008053F0" w:rsidRDefault="00295A63" w:rsidP="00295A6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56078BC4" w14:textId="6DFAACA3" w:rsidR="00295A63" w:rsidRPr="008053F0" w:rsidRDefault="00295A63" w:rsidP="00295A63">
            <w:pPr>
              <w:tabs>
                <w:tab w:val="decimal" w:pos="104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10,484</w:t>
            </w:r>
          </w:p>
        </w:tc>
      </w:tr>
      <w:tr w:rsidR="00295A63" w:rsidRPr="00465A29" w14:paraId="55AE5099" w14:textId="77777777" w:rsidTr="009167DA">
        <w:trPr>
          <w:cantSplit/>
        </w:trPr>
        <w:tc>
          <w:tcPr>
            <w:tcW w:w="6298" w:type="dxa"/>
          </w:tcPr>
          <w:p w14:paraId="2605E89B" w14:textId="50F8C842" w:rsidR="00295A63" w:rsidRPr="00465A29" w:rsidRDefault="00295A63" w:rsidP="00295A63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5A2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ค่าเบี้ย</w:t>
            </w:r>
            <w:r w:rsidRPr="00465A2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ประกันชีวิตแบบกลุ่ม</w:t>
            </w:r>
          </w:p>
        </w:tc>
        <w:tc>
          <w:tcPr>
            <w:tcW w:w="1351" w:type="dxa"/>
          </w:tcPr>
          <w:p w14:paraId="4BB94D76" w14:textId="72A7B58D" w:rsidR="00295A63" w:rsidRPr="00465A29" w:rsidRDefault="00EB7A84" w:rsidP="00295A63">
            <w:pPr>
              <w:tabs>
                <w:tab w:val="decimal" w:pos="100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1,527</w:t>
            </w:r>
          </w:p>
        </w:tc>
        <w:tc>
          <w:tcPr>
            <w:tcW w:w="180" w:type="dxa"/>
            <w:vAlign w:val="bottom"/>
          </w:tcPr>
          <w:p w14:paraId="1EDD88D4" w14:textId="77777777" w:rsidR="00295A63" w:rsidRPr="00465A29" w:rsidRDefault="00295A63" w:rsidP="00295A6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33D6E224" w14:textId="41F8DEEA" w:rsidR="00295A63" w:rsidRPr="00465A29" w:rsidRDefault="00295A63" w:rsidP="00295A63">
            <w:pPr>
              <w:tabs>
                <w:tab w:val="decimal" w:pos="10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1,288</w:t>
            </w:r>
          </w:p>
        </w:tc>
      </w:tr>
      <w:tr w:rsidR="00295A63" w:rsidRPr="00465A29" w14:paraId="6F76B7D1" w14:textId="77777777" w:rsidTr="009167DA">
        <w:trPr>
          <w:cantSplit/>
          <w:trHeight w:val="389"/>
        </w:trPr>
        <w:tc>
          <w:tcPr>
            <w:tcW w:w="6298" w:type="dxa"/>
          </w:tcPr>
          <w:p w14:paraId="1B56EF67" w14:textId="5EF8FAE3" w:rsidR="00295A63" w:rsidRPr="00465A29" w:rsidRDefault="00295A63" w:rsidP="00295A63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1" w:type="dxa"/>
          </w:tcPr>
          <w:p w14:paraId="712AF285" w14:textId="10BDB387" w:rsidR="00295A63" w:rsidRPr="00465A29" w:rsidRDefault="00295A63" w:rsidP="00295A63">
            <w:pPr>
              <w:tabs>
                <w:tab w:val="decimal" w:pos="100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7A6C9B0" w14:textId="77777777" w:rsidR="00295A63" w:rsidRPr="00465A29" w:rsidRDefault="00295A63" w:rsidP="00295A6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749411AB" w14:textId="589D0C72" w:rsidR="00295A63" w:rsidRPr="00465A29" w:rsidRDefault="00295A63" w:rsidP="00295A63">
            <w:pPr>
              <w:tabs>
                <w:tab w:val="decimal" w:pos="10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5A63" w:rsidRPr="00031A27" w14:paraId="47324CE6" w14:textId="77777777" w:rsidTr="009167DA">
        <w:trPr>
          <w:cantSplit/>
        </w:trPr>
        <w:tc>
          <w:tcPr>
            <w:tcW w:w="6298" w:type="dxa"/>
          </w:tcPr>
          <w:p w14:paraId="3876BFF1" w14:textId="1BF3596B" w:rsidR="00295A63" w:rsidRPr="00031A27" w:rsidRDefault="00295A63" w:rsidP="00ED22B9">
            <w:pPr>
              <w:tabs>
                <w:tab w:val="left" w:pos="54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5A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1" w:type="dxa"/>
          </w:tcPr>
          <w:p w14:paraId="3EAE537F" w14:textId="77777777" w:rsidR="00295A63" w:rsidRPr="00031A27" w:rsidRDefault="00295A63" w:rsidP="00295A63">
            <w:pPr>
              <w:tabs>
                <w:tab w:val="left" w:pos="540"/>
              </w:tabs>
              <w:ind w:left="540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C60BE6" w14:textId="77777777" w:rsidR="00295A63" w:rsidRPr="00031A27" w:rsidRDefault="00295A63" w:rsidP="00295A63">
            <w:pPr>
              <w:tabs>
                <w:tab w:val="left" w:pos="540"/>
              </w:tabs>
              <w:ind w:left="54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08C34B74" w14:textId="77777777" w:rsidR="00295A63" w:rsidRPr="00031A27" w:rsidRDefault="00295A63" w:rsidP="00295A63">
            <w:pPr>
              <w:tabs>
                <w:tab w:val="left" w:pos="540"/>
              </w:tabs>
              <w:ind w:left="540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5A63" w:rsidRPr="00465A29" w14:paraId="19E43BB3" w14:textId="77777777" w:rsidTr="009167DA">
        <w:trPr>
          <w:cantSplit/>
        </w:trPr>
        <w:tc>
          <w:tcPr>
            <w:tcW w:w="6298" w:type="dxa"/>
          </w:tcPr>
          <w:p w14:paraId="6FBCF063" w14:textId="3AE4CD3F" w:rsidR="00295A63" w:rsidRPr="00465A29" w:rsidRDefault="00295A63" w:rsidP="00295A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465A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1" w:type="dxa"/>
          </w:tcPr>
          <w:p w14:paraId="3E5F0831" w14:textId="77777777" w:rsidR="00295A63" w:rsidRPr="00465A29" w:rsidRDefault="00295A63" w:rsidP="00295A63">
            <w:pPr>
              <w:tabs>
                <w:tab w:val="decimal" w:pos="100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CA0DF3" w14:textId="77777777" w:rsidR="00295A63" w:rsidRPr="00465A29" w:rsidRDefault="00295A63" w:rsidP="00295A6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08860E6E" w14:textId="77777777" w:rsidR="00295A63" w:rsidRPr="00465A29" w:rsidRDefault="00295A63" w:rsidP="00295A63">
            <w:pPr>
              <w:tabs>
                <w:tab w:val="decimal" w:pos="104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5A63" w:rsidRPr="00465A29" w14:paraId="56E083EE" w14:textId="77777777" w:rsidTr="009167DA">
        <w:trPr>
          <w:cantSplit/>
        </w:trPr>
        <w:tc>
          <w:tcPr>
            <w:tcW w:w="6298" w:type="dxa"/>
          </w:tcPr>
          <w:p w14:paraId="63D2FC2B" w14:textId="5A9AE681" w:rsidR="00295A63" w:rsidRPr="00465A29" w:rsidRDefault="00295A63" w:rsidP="00295A63">
            <w:pPr>
              <w:tabs>
                <w:tab w:val="left" w:pos="50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65A2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ผลประโยชน์ระยะสั้นของพนักงาน </w:t>
            </w:r>
            <w:r w:rsidRPr="00465A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65A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465A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1" w:type="dxa"/>
          </w:tcPr>
          <w:p w14:paraId="3020FC07" w14:textId="193A9523" w:rsidR="00295A63" w:rsidRPr="00465A29" w:rsidRDefault="00EB7A84" w:rsidP="00295A63">
            <w:pPr>
              <w:tabs>
                <w:tab w:val="decimal" w:pos="100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17,025</w:t>
            </w:r>
          </w:p>
        </w:tc>
        <w:tc>
          <w:tcPr>
            <w:tcW w:w="180" w:type="dxa"/>
            <w:vAlign w:val="bottom"/>
          </w:tcPr>
          <w:p w14:paraId="7C715C6D" w14:textId="77777777" w:rsidR="00295A63" w:rsidRPr="00465A29" w:rsidRDefault="00295A63" w:rsidP="00295A6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23F3B12B" w14:textId="4391FB83" w:rsidR="00295A63" w:rsidRPr="00465A29" w:rsidRDefault="00295A63" w:rsidP="00295A63">
            <w:pPr>
              <w:tabs>
                <w:tab w:val="decimal" w:pos="104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16,603</w:t>
            </w:r>
          </w:p>
        </w:tc>
      </w:tr>
    </w:tbl>
    <w:p w14:paraId="5BAD07CD" w14:textId="63E5A46C" w:rsidR="00BB00F4" w:rsidRPr="006D304C" w:rsidRDefault="003B40A9" w:rsidP="003A159F">
      <w:pPr>
        <w:pStyle w:val="Heading8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  <w:lang w:val="en-US" w:eastAsia="en-US"/>
        </w:rPr>
        <w:lastRenderedPageBreak/>
        <w:t>สัญญาสำคัญที่ทำกับกิจการที่เกี่ยวข้องกัน</w:t>
      </w:r>
    </w:p>
    <w:p w14:paraId="18112C13" w14:textId="77777777" w:rsidR="009A44F5" w:rsidRPr="00031A27" w:rsidRDefault="009A44F5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5D49E41" w14:textId="77777777" w:rsidR="00BB00F4" w:rsidRPr="006D304C" w:rsidRDefault="00BB00F4" w:rsidP="00BB00F4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</w:t>
      </w:r>
      <w:r w:rsidR="00BE668D" w:rsidRPr="006D304C">
        <w:rPr>
          <w:rFonts w:asciiTheme="majorBidi" w:hAnsiTheme="majorBidi" w:cstheme="majorBidi"/>
          <w:i/>
          <w:iCs/>
          <w:sz w:val="30"/>
          <w:szCs w:val="30"/>
          <w:cs/>
        </w:rPr>
        <w:t>ชีวิต</w:t>
      </w:r>
      <w:r w:rsidR="00433491" w:rsidRPr="006D304C">
        <w:rPr>
          <w:rFonts w:asciiTheme="majorBidi" w:hAnsiTheme="majorBidi" w:cstheme="majorBidi"/>
          <w:i/>
          <w:iCs/>
          <w:sz w:val="30"/>
          <w:szCs w:val="30"/>
          <w:cs/>
        </w:rPr>
        <w:t>แบบกลุ่ม</w:t>
      </w:r>
    </w:p>
    <w:p w14:paraId="28C81D26" w14:textId="77777777" w:rsidR="00BB00F4" w:rsidRPr="006D304C" w:rsidRDefault="00BB00F4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B9A7EB" w14:textId="6904D0A4" w:rsidR="00295A63" w:rsidRDefault="00BB00F4" w:rsidP="00577D6C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บริษัทได้ทำสัญญารับบริการประกัน</w:t>
      </w:r>
      <w:r w:rsidR="00BE668D" w:rsidRPr="006D304C">
        <w:rPr>
          <w:rFonts w:asciiTheme="majorBidi" w:hAnsiTheme="majorBidi" w:cstheme="majorBidi"/>
          <w:spacing w:val="2"/>
          <w:sz w:val="30"/>
          <w:szCs w:val="30"/>
          <w:cs/>
        </w:rPr>
        <w:t>ชีวิต</w:t>
      </w:r>
      <w:r w:rsidR="00034948" w:rsidRPr="006D304C">
        <w:rPr>
          <w:rFonts w:asciiTheme="majorBidi" w:hAnsiTheme="majorBidi" w:cstheme="majorBidi"/>
          <w:spacing w:val="2"/>
          <w:sz w:val="30"/>
          <w:szCs w:val="30"/>
          <w:cs/>
        </w:rPr>
        <w:t>แบบกลุ่ม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จากกิจการที่เกี่ยวข้องกันแห่งหนึ่ง โดยกิจการที่เกี่ยวข้องกันดังกล่าวจะให้บริการทางด้านการประกัน</w:t>
      </w:r>
      <w:r w:rsidR="00BE668D" w:rsidRPr="006D304C">
        <w:rPr>
          <w:rFonts w:asciiTheme="majorBidi" w:hAnsiTheme="majorBidi" w:cstheme="majorBidi"/>
          <w:spacing w:val="2"/>
          <w:sz w:val="30"/>
          <w:szCs w:val="30"/>
          <w:cs/>
        </w:rPr>
        <w:t>ชีวิต</w:t>
      </w:r>
      <w:r w:rsidR="00111FF7" w:rsidRPr="006D304C">
        <w:rPr>
          <w:rFonts w:asciiTheme="majorBidi" w:hAnsiTheme="majorBidi" w:cstheme="majorBidi"/>
          <w:spacing w:val="2"/>
          <w:sz w:val="30"/>
          <w:szCs w:val="30"/>
          <w:cs/>
        </w:rPr>
        <w:t>แบบกลุ่ม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แก่บริษัท ทั้งนี้ บริษัทต้องจ่ายค่า</w:t>
      </w:r>
      <w:r w:rsidR="00FB41BC" w:rsidRPr="006D304C">
        <w:rPr>
          <w:rFonts w:asciiTheme="majorBidi" w:hAnsiTheme="majorBidi" w:cstheme="majorBidi"/>
          <w:spacing w:val="2"/>
          <w:sz w:val="30"/>
          <w:szCs w:val="30"/>
          <w:cs/>
        </w:rPr>
        <w:t>เบี้ยประกัน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เป็นจำนวนเงินตามที่ระบุในสัญญา สัญญาดังกล่าวมีอายุ </w:t>
      </w:r>
      <w:r w:rsidR="002E4EE2" w:rsidRPr="006D304C">
        <w:rPr>
          <w:rFonts w:asciiTheme="majorBidi" w:hAnsiTheme="majorBidi" w:cstheme="majorBidi"/>
          <w:spacing w:val="2"/>
          <w:sz w:val="30"/>
          <w:szCs w:val="30"/>
        </w:rPr>
        <w:t>1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ปี</w:t>
      </w:r>
    </w:p>
    <w:p w14:paraId="3B797E2B" w14:textId="77777777" w:rsidR="00577D6C" w:rsidRPr="00D333A4" w:rsidRDefault="00577D6C" w:rsidP="00577D6C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12D904B7" w14:textId="344D88D4" w:rsidR="00632482" w:rsidRDefault="00AD0325" w:rsidP="00AC1544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สินค้าคงเหลือ</w:t>
      </w:r>
    </w:p>
    <w:p w14:paraId="02A6FA3B" w14:textId="43253DF3" w:rsidR="00BB5A7B" w:rsidRPr="00BB5A7B" w:rsidRDefault="00BB5A7B" w:rsidP="00BB5A7B">
      <w:pPr>
        <w:rPr>
          <w:lang w:eastAsia="x-none"/>
        </w:rPr>
      </w:pPr>
      <w:r w:rsidRPr="00BB5A7B">
        <w:rPr>
          <w:noProof/>
          <w:lang w:eastAsia="x-none"/>
        </w:rPr>
        <w:drawing>
          <wp:inline distT="0" distB="0" distL="0" distR="0" wp14:anchorId="06C6782C" wp14:editId="5DD0FA29">
            <wp:extent cx="6099175" cy="3930650"/>
            <wp:effectExtent l="0" t="0" r="0" b="0"/>
            <wp:docPr id="197828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8282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93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26E2B8" w14:textId="5573BCE7" w:rsidR="00EB7A84" w:rsidRDefault="00EB7A84" w:rsidP="00AC1544">
      <w:pPr>
        <w:rPr>
          <w:noProof/>
          <w:lang w:eastAsia="x-none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82"/>
        <w:gridCol w:w="1260"/>
        <w:gridCol w:w="270"/>
        <w:gridCol w:w="1260"/>
      </w:tblGrid>
      <w:tr w:rsidR="008C2CD9" w:rsidRPr="00B2145F" w14:paraId="11543B4A" w14:textId="77777777" w:rsidTr="008C2CD9">
        <w:tc>
          <w:tcPr>
            <w:tcW w:w="6282" w:type="dxa"/>
          </w:tcPr>
          <w:p w14:paraId="19C26705" w14:textId="77777777" w:rsidR="008C2CD9" w:rsidRPr="008C2CD9" w:rsidRDefault="008C2CD9" w:rsidP="00DF100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1F6E449" w14:textId="103E20FB" w:rsidR="008C2CD9" w:rsidRPr="008C2CD9" w:rsidRDefault="008C2CD9" w:rsidP="008C2C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70" w:type="dxa"/>
            <w:vAlign w:val="bottom"/>
          </w:tcPr>
          <w:p w14:paraId="07A0AA93" w14:textId="77777777" w:rsidR="008C2CD9" w:rsidRPr="00B2145F" w:rsidRDefault="008C2CD9" w:rsidP="00DF100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BC8C04" w14:textId="7FFAE3C1" w:rsidR="008C2CD9" w:rsidRPr="008C2CD9" w:rsidRDefault="008C2CD9" w:rsidP="008C2C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C2CD9" w:rsidRPr="00B2145F" w14:paraId="78FEB9EC" w14:textId="77777777" w:rsidTr="00DF100A">
        <w:trPr>
          <w:tblHeader/>
        </w:trPr>
        <w:tc>
          <w:tcPr>
            <w:tcW w:w="6282" w:type="dxa"/>
          </w:tcPr>
          <w:p w14:paraId="67734472" w14:textId="77777777" w:rsidR="008C2CD9" w:rsidRPr="00B2145F" w:rsidRDefault="008C2CD9" w:rsidP="00DF100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4C15BCF4" w14:textId="77777777" w:rsidR="008C2CD9" w:rsidRPr="00B2145F" w:rsidRDefault="008C2CD9" w:rsidP="00DF100A">
            <w:pPr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2CD9" w:rsidRPr="00B2145F" w14:paraId="34273EA6" w14:textId="77777777" w:rsidTr="00DF100A">
        <w:tc>
          <w:tcPr>
            <w:tcW w:w="6282" w:type="dxa"/>
          </w:tcPr>
          <w:p w14:paraId="5F2F9868" w14:textId="77777777" w:rsidR="008C2CD9" w:rsidRPr="00686A0C" w:rsidRDefault="008C2CD9" w:rsidP="00DF100A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2145F">
              <w:rPr>
                <w:rFonts w:ascii="Angsana New" w:hAnsi="Angsana New" w:cs="Angsana New" w:hint="cs"/>
                <w:cs/>
              </w:rPr>
              <w:t>สินค้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าคงเหลือ</w:t>
            </w:r>
          </w:p>
        </w:tc>
        <w:tc>
          <w:tcPr>
            <w:tcW w:w="1260" w:type="dxa"/>
            <w:vAlign w:val="bottom"/>
          </w:tcPr>
          <w:p w14:paraId="3FF6A96B" w14:textId="3FEA892B" w:rsidR="008C2CD9" w:rsidRPr="009B17DC" w:rsidRDefault="008C2CD9" w:rsidP="00DF100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385,644</w:t>
            </w:r>
          </w:p>
        </w:tc>
        <w:tc>
          <w:tcPr>
            <w:tcW w:w="270" w:type="dxa"/>
          </w:tcPr>
          <w:p w14:paraId="74CE4D54" w14:textId="77777777" w:rsidR="008C2CD9" w:rsidRPr="00B2145F" w:rsidRDefault="008C2CD9" w:rsidP="00DF100A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9797917" w14:textId="4BDC5092" w:rsidR="008C2CD9" w:rsidRPr="00686A0C" w:rsidRDefault="008C2CD9" w:rsidP="00DF100A">
            <w:pPr>
              <w:tabs>
                <w:tab w:val="decimal" w:pos="970"/>
              </w:tabs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210,867</w:t>
            </w:r>
          </w:p>
        </w:tc>
      </w:tr>
      <w:tr w:rsidR="008C2CD9" w:rsidRPr="00B2145F" w14:paraId="5DFB2579" w14:textId="77777777" w:rsidTr="00DF100A">
        <w:tc>
          <w:tcPr>
            <w:tcW w:w="6282" w:type="dxa"/>
          </w:tcPr>
          <w:p w14:paraId="609B313B" w14:textId="77777777" w:rsidR="008C2CD9" w:rsidRPr="00B2145F" w:rsidRDefault="008C2CD9" w:rsidP="00DF100A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2145F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B2145F">
              <w:rPr>
                <w:rFonts w:ascii="Angsana New" w:hAnsi="Angsana New" w:cs="Angsana New" w:hint="cs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CBC96DA" w14:textId="02254135" w:rsidR="008C2CD9" w:rsidRPr="009B17DC" w:rsidRDefault="008C2CD9" w:rsidP="00DF100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(88,416)</w:t>
            </w:r>
          </w:p>
        </w:tc>
        <w:tc>
          <w:tcPr>
            <w:tcW w:w="270" w:type="dxa"/>
          </w:tcPr>
          <w:p w14:paraId="29F3EAAF" w14:textId="77777777" w:rsidR="008C2CD9" w:rsidRPr="00B2145F" w:rsidRDefault="008C2CD9" w:rsidP="00DF100A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D7F0BFA" w14:textId="3FED099A" w:rsidR="008C2CD9" w:rsidRPr="00B2145F" w:rsidRDefault="008C2CD9" w:rsidP="00DF100A">
            <w:pPr>
              <w:tabs>
                <w:tab w:val="decimal" w:pos="97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</w:t>
            </w:r>
            <w:r w:rsidR="00BB5A7B">
              <w:rPr>
                <w:rFonts w:ascii="Angsana New" w:hAnsi="Angsana New"/>
                <w:sz w:val="30"/>
                <w:szCs w:val="30"/>
              </w:rPr>
              <w:t>862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C2CD9" w:rsidRPr="00B2145F" w14:paraId="427DAC23" w14:textId="77777777" w:rsidTr="00DF100A">
        <w:tc>
          <w:tcPr>
            <w:tcW w:w="6282" w:type="dxa"/>
          </w:tcPr>
          <w:p w14:paraId="06D980E1" w14:textId="77777777" w:rsidR="008C2CD9" w:rsidRPr="00B2145F" w:rsidRDefault="008C2CD9" w:rsidP="00DF100A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B2145F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1FD1F" w14:textId="268001EC" w:rsidR="008C2CD9" w:rsidRPr="009B17DC" w:rsidRDefault="008C2CD9" w:rsidP="00DF100A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297,228</w:t>
            </w:r>
          </w:p>
        </w:tc>
        <w:tc>
          <w:tcPr>
            <w:tcW w:w="270" w:type="dxa"/>
          </w:tcPr>
          <w:p w14:paraId="55C86FBE" w14:textId="77777777" w:rsidR="008C2CD9" w:rsidRPr="00B2145F" w:rsidRDefault="008C2CD9" w:rsidP="00DF100A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3B1EE" w14:textId="49FC9489" w:rsidR="008C2CD9" w:rsidRPr="00B2145F" w:rsidRDefault="008C2CD9" w:rsidP="00DF100A">
            <w:pPr>
              <w:tabs>
                <w:tab w:val="decimal" w:pos="97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197,005</w:t>
            </w:r>
          </w:p>
        </w:tc>
      </w:tr>
      <w:tr w:rsidR="008C2CD9" w:rsidRPr="004F7D64" w14:paraId="5ABFA3B2" w14:textId="77777777" w:rsidTr="00DF100A">
        <w:trPr>
          <w:trHeight w:val="332"/>
        </w:trPr>
        <w:tc>
          <w:tcPr>
            <w:tcW w:w="6282" w:type="dxa"/>
          </w:tcPr>
          <w:p w14:paraId="6A4188CA" w14:textId="77777777" w:rsidR="00C3053B" w:rsidRPr="004F7D64" w:rsidRDefault="00C3053B" w:rsidP="00DF100A">
            <w:pPr>
              <w:pStyle w:val="BodyText"/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F29918F" w14:textId="77777777" w:rsidR="008C2CD9" w:rsidRPr="004F7D64" w:rsidRDefault="008C2CD9" w:rsidP="00DF100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8C21589" w14:textId="77777777" w:rsidR="008C2CD9" w:rsidRPr="004F7D64" w:rsidRDefault="008C2CD9" w:rsidP="00DF100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C0E28A" w14:textId="77777777" w:rsidR="008C2CD9" w:rsidRPr="004F7D64" w:rsidRDefault="008C2CD9" w:rsidP="00DF100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B5A7B" w:rsidRPr="00B2145F" w14:paraId="773AF1DA" w14:textId="77777777" w:rsidTr="00434DA2">
        <w:tc>
          <w:tcPr>
            <w:tcW w:w="6282" w:type="dxa"/>
          </w:tcPr>
          <w:p w14:paraId="758ED98F" w14:textId="77777777" w:rsidR="00BB5A7B" w:rsidRPr="00B2145F" w:rsidRDefault="00BB5A7B" w:rsidP="00C3053B">
            <w:pPr>
              <w:pStyle w:val="BodyText"/>
              <w:spacing w:after="0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3863E7C8" w14:textId="77777777" w:rsidR="00BB5A7B" w:rsidRDefault="00BB5A7B" w:rsidP="00BB5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สำหรับงวดหกเดือนสิ้นสุด</w:t>
            </w:r>
          </w:p>
          <w:p w14:paraId="06BF62B8" w14:textId="2D44830A" w:rsidR="00BB5A7B" w:rsidRPr="00BB5A7B" w:rsidRDefault="00BB5A7B" w:rsidP="00BB5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วันที่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</w:tr>
      <w:tr w:rsidR="00C3053B" w:rsidRPr="00B2145F" w14:paraId="2FD017B9" w14:textId="77777777" w:rsidTr="005769B5">
        <w:tc>
          <w:tcPr>
            <w:tcW w:w="6282" w:type="dxa"/>
          </w:tcPr>
          <w:p w14:paraId="70262263" w14:textId="77777777" w:rsidR="00C3053B" w:rsidRPr="00B2145F" w:rsidRDefault="00C3053B" w:rsidP="00C3053B">
            <w:pPr>
              <w:pStyle w:val="BodyText"/>
              <w:spacing w:after="0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2022D66" w14:textId="68489EDC" w:rsidR="00C3053B" w:rsidRPr="00BB5A7B" w:rsidRDefault="00BB5A7B" w:rsidP="00C30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A7B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bottom"/>
          </w:tcPr>
          <w:p w14:paraId="2894583B" w14:textId="77777777" w:rsidR="00C3053B" w:rsidRPr="00B2145F" w:rsidRDefault="00C3053B" w:rsidP="00C3053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E098F6C" w14:textId="3EB63D45" w:rsidR="00C3053B" w:rsidRPr="00B2145F" w:rsidRDefault="00BB5A7B" w:rsidP="00C30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C3053B" w:rsidRPr="00B2145F" w14:paraId="0E05D9D5" w14:textId="77777777" w:rsidTr="00AD0536">
        <w:tc>
          <w:tcPr>
            <w:tcW w:w="6282" w:type="dxa"/>
          </w:tcPr>
          <w:p w14:paraId="39746B03" w14:textId="77777777" w:rsidR="00C3053B" w:rsidRPr="00B2145F" w:rsidRDefault="00C3053B" w:rsidP="00C3053B">
            <w:pPr>
              <w:pStyle w:val="BodyText"/>
              <w:spacing w:after="0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36E5193C" w14:textId="50B281C2" w:rsidR="00C3053B" w:rsidRPr="00B2145F" w:rsidRDefault="00C3053B" w:rsidP="00C3053B">
            <w:pPr>
              <w:tabs>
                <w:tab w:val="decimal" w:pos="970"/>
              </w:tabs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053B" w:rsidRPr="00B2145F" w14:paraId="6D25C75F" w14:textId="77777777" w:rsidTr="00DF100A">
        <w:tc>
          <w:tcPr>
            <w:tcW w:w="6282" w:type="dxa"/>
          </w:tcPr>
          <w:p w14:paraId="04F7BC29" w14:textId="77777777" w:rsidR="00C3053B" w:rsidRPr="00B2145F" w:rsidRDefault="00C3053B" w:rsidP="00C3053B">
            <w:pPr>
              <w:pStyle w:val="BodyText"/>
              <w:spacing w:after="0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260" w:type="dxa"/>
            <w:vAlign w:val="bottom"/>
          </w:tcPr>
          <w:p w14:paraId="2EFA11DD" w14:textId="77777777" w:rsidR="00C3053B" w:rsidRPr="009B17DC" w:rsidRDefault="00C3053B" w:rsidP="00C3053B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8C2220" w14:textId="77777777" w:rsidR="00C3053B" w:rsidRPr="00B2145F" w:rsidRDefault="00C3053B" w:rsidP="00C3053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D061377" w14:textId="77777777" w:rsidR="00C3053B" w:rsidRPr="00B2145F" w:rsidRDefault="00C3053B" w:rsidP="00C3053B">
            <w:pPr>
              <w:tabs>
                <w:tab w:val="decimal" w:pos="97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3053B" w:rsidRPr="00B2145F" w14:paraId="365E3BAE" w14:textId="77777777" w:rsidTr="00DF100A">
        <w:tc>
          <w:tcPr>
            <w:tcW w:w="6282" w:type="dxa"/>
          </w:tcPr>
          <w:p w14:paraId="5D5E6D30" w14:textId="77777777" w:rsidR="00C3053B" w:rsidRPr="00B2145F" w:rsidRDefault="00C3053B" w:rsidP="00251F9A">
            <w:pPr>
              <w:pStyle w:val="BodyText"/>
              <w:numPr>
                <w:ilvl w:val="0"/>
                <w:numId w:val="25"/>
              </w:numPr>
              <w:spacing w:after="0"/>
              <w:ind w:left="417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ต้นทุนขาย </w:t>
            </w:r>
          </w:p>
        </w:tc>
        <w:tc>
          <w:tcPr>
            <w:tcW w:w="1260" w:type="dxa"/>
            <w:vAlign w:val="bottom"/>
          </w:tcPr>
          <w:p w14:paraId="0A8FB703" w14:textId="3434B590" w:rsidR="00C3053B" w:rsidRPr="009B17DC" w:rsidRDefault="00C3053B" w:rsidP="00C3053B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562,81</w:t>
            </w:r>
            <w:r w:rsidR="00BB5A7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66CA922" w14:textId="77777777" w:rsidR="00C3053B" w:rsidRPr="00B2145F" w:rsidRDefault="00C3053B" w:rsidP="00C3053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1A15C49" w14:textId="5E6F64B6" w:rsidR="00C3053B" w:rsidRPr="00B2145F" w:rsidRDefault="00C3053B" w:rsidP="00C3053B">
            <w:pPr>
              <w:tabs>
                <w:tab w:val="decimal" w:pos="97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579,788</w:t>
            </w:r>
          </w:p>
        </w:tc>
      </w:tr>
      <w:tr w:rsidR="00C3053B" w:rsidRPr="00B2145F" w14:paraId="45646689" w14:textId="77777777" w:rsidTr="00DF100A">
        <w:tc>
          <w:tcPr>
            <w:tcW w:w="6282" w:type="dxa"/>
          </w:tcPr>
          <w:p w14:paraId="58244FE9" w14:textId="77777777" w:rsidR="00C3053B" w:rsidRPr="00B2145F" w:rsidRDefault="00C3053B" w:rsidP="00251F9A">
            <w:pPr>
              <w:pStyle w:val="BodyText"/>
              <w:numPr>
                <w:ilvl w:val="0"/>
                <w:numId w:val="25"/>
              </w:numPr>
              <w:spacing w:after="0"/>
              <w:ind w:left="417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260" w:type="dxa"/>
            <w:vAlign w:val="bottom"/>
          </w:tcPr>
          <w:p w14:paraId="041A8559" w14:textId="026D998E" w:rsidR="00C3053B" w:rsidRPr="00B2145F" w:rsidRDefault="00C3053B" w:rsidP="00C3053B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74,55</w:t>
            </w:r>
            <w:r w:rsidR="00BB5A7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87A69CC" w14:textId="77777777" w:rsidR="00C3053B" w:rsidRPr="00B2145F" w:rsidRDefault="00C3053B" w:rsidP="00C3053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B396F01" w14:textId="46AF0B05" w:rsidR="00C3053B" w:rsidRPr="00B2145F" w:rsidRDefault="00C3053B" w:rsidP="00C3053B">
            <w:pPr>
              <w:tabs>
                <w:tab w:val="decimal" w:pos="97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2,357</w:t>
            </w:r>
          </w:p>
        </w:tc>
      </w:tr>
      <w:tr w:rsidR="00C3053B" w:rsidRPr="00B2145F" w14:paraId="419BF901" w14:textId="77777777" w:rsidTr="00DF100A">
        <w:tc>
          <w:tcPr>
            <w:tcW w:w="6282" w:type="dxa"/>
          </w:tcPr>
          <w:p w14:paraId="2B27102D" w14:textId="77777777" w:rsidR="00C3053B" w:rsidRPr="00B2145F" w:rsidRDefault="00C3053B" w:rsidP="00C3053B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B2145F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452D6" w14:textId="793E0F7B" w:rsidR="00C3053B" w:rsidRPr="00B2145F" w:rsidRDefault="00C3053B" w:rsidP="00C3053B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637,365</w:t>
            </w:r>
          </w:p>
        </w:tc>
        <w:tc>
          <w:tcPr>
            <w:tcW w:w="270" w:type="dxa"/>
          </w:tcPr>
          <w:p w14:paraId="7F0A9B77" w14:textId="77777777" w:rsidR="00C3053B" w:rsidRPr="00B2145F" w:rsidRDefault="00C3053B" w:rsidP="00C3053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B23DF" w14:textId="6697B96B" w:rsidR="00C3053B" w:rsidRPr="00B2145F" w:rsidRDefault="00C3053B" w:rsidP="00C3053B">
            <w:pPr>
              <w:tabs>
                <w:tab w:val="decimal" w:pos="97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582,145</w:t>
            </w:r>
          </w:p>
        </w:tc>
      </w:tr>
    </w:tbl>
    <w:p w14:paraId="4FE89222" w14:textId="77777777" w:rsidR="00A13715" w:rsidRDefault="00A13715" w:rsidP="00D03D85">
      <w:pPr>
        <w:rPr>
          <w:rFonts w:asciiTheme="majorBidi" w:hAnsiTheme="majorBidi" w:cstheme="majorBidi" w:hint="cs"/>
          <w:sz w:val="30"/>
          <w:szCs w:val="30"/>
          <w:lang w:eastAsia="x-none"/>
        </w:rPr>
      </w:pPr>
    </w:p>
    <w:p w14:paraId="628262B9" w14:textId="390A7325" w:rsidR="00E27279" w:rsidRPr="00E27279" w:rsidRDefault="00E27279" w:rsidP="00E27279">
      <w:pPr>
        <w:ind w:left="540"/>
        <w:rPr>
          <w:rFonts w:asciiTheme="majorBidi" w:hAnsiTheme="majorBidi" w:cstheme="majorBidi" w:hint="cs"/>
          <w:spacing w:val="-2"/>
          <w:sz w:val="30"/>
          <w:szCs w:val="30"/>
        </w:rPr>
      </w:pPr>
      <w:r w:rsidRPr="00E27279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ในระหว่างงวดหกเดือนสิ้นสุดวันที่ </w:t>
      </w:r>
      <w:r w:rsidR="00666E9C">
        <w:rPr>
          <w:rFonts w:asciiTheme="majorBidi" w:hAnsiTheme="majorBidi" w:cstheme="majorBidi"/>
          <w:sz w:val="30"/>
          <w:szCs w:val="30"/>
          <w:lang w:val="en-GB"/>
        </w:rPr>
        <w:t>30</w:t>
      </w:r>
      <w:r w:rsidRPr="00E27279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มิถุนายน </w:t>
      </w:r>
      <w:r w:rsidR="00666E9C">
        <w:rPr>
          <w:rFonts w:asciiTheme="majorBidi" w:hAnsiTheme="majorBidi" w:cstheme="majorBidi"/>
          <w:sz w:val="30"/>
          <w:szCs w:val="30"/>
          <w:lang w:val="en-GB"/>
        </w:rPr>
        <w:t>2569</w:t>
      </w:r>
      <w:r w:rsidRPr="00E27279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บริษัทรับรู้ขาดทุนจากการลดมูลค่าสินค้าคงเหลือจากสินค้าที่หมดอายุและเสื่อมคุณภาพจำนวนเงิน 74.55 ล้านบาท</w:t>
      </w:r>
      <w:r w:rsidRPr="00E27279">
        <w:rPr>
          <w:rFonts w:asciiTheme="majorBidi" w:hAnsiTheme="majorBidi"/>
          <w:sz w:val="30"/>
          <w:szCs w:val="30"/>
          <w:cs/>
        </w:rPr>
        <w:t xml:space="preserve"> </w:t>
      </w:r>
      <w:r w:rsidRPr="00E27279">
        <w:rPr>
          <w:rFonts w:asciiTheme="majorBidi" w:hAnsiTheme="majorBidi" w:cstheme="majorBidi"/>
          <w:i/>
          <w:iCs/>
          <w:spacing w:val="2"/>
          <w:sz w:val="30"/>
          <w:szCs w:val="30"/>
          <w:cs/>
          <w:lang w:val="en-GB"/>
        </w:rPr>
        <w:t>(</w:t>
      </w:r>
      <w:r w:rsidRPr="00865F38">
        <w:rPr>
          <w:rFonts w:asciiTheme="majorBidi" w:hAnsiTheme="majorBidi" w:cstheme="majorBidi"/>
          <w:i/>
          <w:iCs/>
          <w:spacing w:val="2"/>
          <w:sz w:val="30"/>
          <w:szCs w:val="30"/>
          <w:cs/>
          <w:lang w:val="en-GB"/>
        </w:rPr>
        <w:t>งวด</w:t>
      </w:r>
      <w:r w:rsidRPr="00865F38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  <w:lang w:val="en-GB"/>
        </w:rPr>
        <w:t>หก</w:t>
      </w:r>
      <w:r w:rsidRPr="00865F38">
        <w:rPr>
          <w:rFonts w:asciiTheme="majorBidi" w:hAnsiTheme="majorBidi" w:cstheme="majorBidi"/>
          <w:i/>
          <w:iCs/>
          <w:spacing w:val="2"/>
          <w:sz w:val="30"/>
          <w:szCs w:val="30"/>
          <w:cs/>
          <w:lang w:val="en-GB"/>
        </w:rPr>
        <w:t>เดือนสิ้นสุดวันที่</w:t>
      </w:r>
      <w:r w:rsidRPr="00865F38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  <w:lang w:val="en-GB"/>
        </w:rPr>
        <w:t xml:space="preserve"> </w:t>
      </w:r>
      <w:r w:rsidR="00666E9C">
        <w:rPr>
          <w:rFonts w:asciiTheme="majorBidi" w:hAnsiTheme="majorBidi" w:cstheme="majorBidi"/>
          <w:i/>
          <w:iCs/>
          <w:spacing w:val="2"/>
          <w:sz w:val="30"/>
          <w:szCs w:val="30"/>
          <w:lang w:val="en-GB"/>
        </w:rPr>
        <w:t>30</w:t>
      </w:r>
      <w:r w:rsidRPr="00E27279">
        <w:rPr>
          <w:rFonts w:asciiTheme="majorBidi" w:hAnsiTheme="majorBidi" w:cstheme="majorBidi"/>
          <w:i/>
          <w:iCs/>
          <w:spacing w:val="2"/>
          <w:sz w:val="30"/>
          <w:szCs w:val="30"/>
          <w:lang w:val="en-GB"/>
        </w:rPr>
        <w:t xml:space="preserve"> </w:t>
      </w:r>
      <w:r w:rsidRPr="00E27279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  <w:lang w:val="en-GB"/>
        </w:rPr>
        <w:t xml:space="preserve">มิถุนายน </w:t>
      </w:r>
      <w:r w:rsidR="00666E9C">
        <w:rPr>
          <w:rFonts w:asciiTheme="majorBidi" w:hAnsiTheme="majorBidi" w:cstheme="majorBidi"/>
          <w:i/>
          <w:iCs/>
          <w:spacing w:val="2"/>
          <w:sz w:val="30"/>
          <w:szCs w:val="30"/>
          <w:lang w:val="en-GB"/>
        </w:rPr>
        <w:t>2568</w:t>
      </w:r>
      <w:r w:rsidRPr="00E27279">
        <w:rPr>
          <w:rFonts w:asciiTheme="majorBidi" w:hAnsiTheme="majorBidi" w:cstheme="majorBidi"/>
          <w:i/>
          <w:iCs/>
          <w:spacing w:val="2"/>
          <w:sz w:val="30"/>
          <w:szCs w:val="30"/>
          <w:cs/>
          <w:lang w:val="en-GB"/>
        </w:rPr>
        <w:t xml:space="preserve">: </w:t>
      </w:r>
      <w:r w:rsidR="00666E9C">
        <w:rPr>
          <w:rFonts w:asciiTheme="majorBidi" w:hAnsiTheme="majorBidi" w:cstheme="majorBidi"/>
          <w:i/>
          <w:iCs/>
          <w:spacing w:val="2"/>
          <w:sz w:val="30"/>
          <w:szCs w:val="30"/>
          <w:lang w:val="en-GB"/>
        </w:rPr>
        <w:t>2</w:t>
      </w:r>
      <w:r w:rsidRPr="00E27279">
        <w:rPr>
          <w:rFonts w:asciiTheme="majorBidi" w:hAnsiTheme="majorBidi" w:cstheme="majorBidi"/>
          <w:i/>
          <w:iCs/>
          <w:spacing w:val="2"/>
          <w:sz w:val="30"/>
          <w:szCs w:val="30"/>
          <w:cs/>
          <w:lang w:val="en-GB"/>
        </w:rPr>
        <w:t>.</w:t>
      </w:r>
      <w:r w:rsidR="00666E9C">
        <w:rPr>
          <w:rFonts w:asciiTheme="majorBidi" w:hAnsiTheme="majorBidi" w:cstheme="majorBidi"/>
          <w:i/>
          <w:iCs/>
          <w:spacing w:val="2"/>
          <w:sz w:val="30"/>
          <w:szCs w:val="30"/>
          <w:lang w:val="en-GB"/>
        </w:rPr>
        <w:t>36</w:t>
      </w:r>
      <w:r w:rsidRPr="00E27279">
        <w:rPr>
          <w:rFonts w:asciiTheme="majorBidi" w:hAnsiTheme="majorBidi" w:cstheme="majorBidi"/>
          <w:i/>
          <w:iCs/>
          <w:spacing w:val="2"/>
          <w:sz w:val="30"/>
          <w:szCs w:val="30"/>
          <w:cs/>
          <w:lang w:val="en-GB"/>
        </w:rPr>
        <w:t xml:space="preserve"> ล้านบาท)</w:t>
      </w:r>
    </w:p>
    <w:p w14:paraId="778EF41C" w14:textId="39C6BAF8" w:rsidR="00A13715" w:rsidRPr="00A13715" w:rsidRDefault="00E27279" w:rsidP="00E27279">
      <w:pPr>
        <w:ind w:left="540"/>
        <w:rPr>
          <w:rFonts w:asciiTheme="majorBidi" w:hAnsiTheme="majorBidi" w:cstheme="majorBidi" w:hint="cs"/>
          <w:sz w:val="30"/>
          <w:szCs w:val="30"/>
        </w:rPr>
        <w:sectPr w:rsidR="00A13715" w:rsidRPr="00A13715" w:rsidSect="008917CD">
          <w:headerReference w:type="default" r:id="rId12"/>
          <w:footerReference w:type="defaul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12"/>
          <w:cols w:space="720"/>
        </w:sectPr>
      </w:pPr>
      <w:r w:rsidRPr="00E27279">
        <w:rPr>
          <w:rFonts w:asciiTheme="majorBidi" w:hAnsiTheme="majorBidi"/>
          <w:sz w:val="30"/>
          <w:szCs w:val="30"/>
          <w:cs/>
        </w:rPr>
        <w:t xml:space="preserve"> </w:t>
      </w:r>
    </w:p>
    <w:p w14:paraId="29CC54A3" w14:textId="5BCCBAB4" w:rsidR="00AF6A35" w:rsidRDefault="00DB3383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DD6CCE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58237484" w14:textId="77777777" w:rsidR="000C75EB" w:rsidRPr="000C75EB" w:rsidRDefault="000C75EB" w:rsidP="000C75EB">
      <w:pPr>
        <w:rPr>
          <w:lang w:val="th-TH" w:eastAsia="x-none"/>
        </w:rPr>
      </w:pPr>
    </w:p>
    <w:tbl>
      <w:tblPr>
        <w:tblW w:w="13774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432"/>
        <w:gridCol w:w="1476"/>
        <w:gridCol w:w="242"/>
        <w:gridCol w:w="1434"/>
        <w:gridCol w:w="270"/>
        <w:gridCol w:w="1440"/>
        <w:gridCol w:w="270"/>
        <w:gridCol w:w="1440"/>
        <w:gridCol w:w="270"/>
        <w:gridCol w:w="1260"/>
        <w:gridCol w:w="270"/>
        <w:gridCol w:w="1350"/>
        <w:gridCol w:w="270"/>
        <w:gridCol w:w="1350"/>
      </w:tblGrid>
      <w:tr w:rsidR="000C75EB" w:rsidRPr="001A6678" w14:paraId="4AA8FEED" w14:textId="77777777" w:rsidTr="007A32A1">
        <w:trPr>
          <w:cantSplit/>
          <w:trHeight w:val="68"/>
          <w:tblHeader/>
        </w:trPr>
        <w:tc>
          <w:tcPr>
            <w:tcW w:w="2432" w:type="dxa"/>
          </w:tcPr>
          <w:p w14:paraId="1EC68C67" w14:textId="77777777" w:rsidR="000C75EB" w:rsidRPr="001A6678" w:rsidRDefault="000C75EB" w:rsidP="001A6678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476" w:type="dxa"/>
            <w:vAlign w:val="bottom"/>
          </w:tcPr>
          <w:p w14:paraId="4204FF91" w14:textId="77777777" w:rsidR="000C75EB" w:rsidRPr="001A6678" w:rsidRDefault="000C75EB" w:rsidP="001A6678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242" w:type="dxa"/>
            <w:vAlign w:val="bottom"/>
          </w:tcPr>
          <w:p w14:paraId="54CD47B3" w14:textId="77777777" w:rsidR="000C75EB" w:rsidRPr="001A6678" w:rsidRDefault="000C75EB" w:rsidP="001A6678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4" w:type="dxa"/>
            <w:vAlign w:val="bottom"/>
          </w:tcPr>
          <w:p w14:paraId="624478B0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7D6EFE5" w14:textId="77777777" w:rsidR="000C75EB" w:rsidRPr="001A6678" w:rsidRDefault="000C75EB" w:rsidP="001A6678">
            <w:pP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BBE1CFB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76A752B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A1DBDFF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  <w:vAlign w:val="bottom"/>
          </w:tcPr>
          <w:p w14:paraId="120ED581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E215E9F" w14:textId="77777777" w:rsidR="000C75EB" w:rsidRPr="001A6678" w:rsidRDefault="000C75EB" w:rsidP="001A667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137F2C5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6956D2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5634754D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8501F6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5EB" w:rsidRPr="001A6678" w14:paraId="4B3F6E00" w14:textId="77777777" w:rsidTr="007A32A1">
        <w:trPr>
          <w:cantSplit/>
          <w:trHeight w:val="68"/>
          <w:tblHeader/>
        </w:trPr>
        <w:tc>
          <w:tcPr>
            <w:tcW w:w="2432" w:type="dxa"/>
          </w:tcPr>
          <w:p w14:paraId="5048ABA7" w14:textId="77777777" w:rsidR="000C75EB" w:rsidRPr="001A6678" w:rsidRDefault="000C75EB" w:rsidP="001A6678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476" w:type="dxa"/>
            <w:vAlign w:val="bottom"/>
          </w:tcPr>
          <w:p w14:paraId="0EEE128B" w14:textId="77777777" w:rsidR="000C75EB" w:rsidRPr="001A6678" w:rsidRDefault="000C75EB" w:rsidP="001A6678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1A6678">
              <w:rPr>
                <w:rFonts w:ascii="Angsana New" w:hAnsi="Angsana New" w:cs="Angsana New"/>
                <w:b w:val="0"/>
                <w:bCs w:val="0"/>
                <w:cs/>
              </w:rPr>
              <w:t>ที่ดิน</w:t>
            </w:r>
          </w:p>
        </w:tc>
        <w:tc>
          <w:tcPr>
            <w:tcW w:w="242" w:type="dxa"/>
            <w:vAlign w:val="bottom"/>
          </w:tcPr>
          <w:p w14:paraId="5E4A0F0C" w14:textId="77777777" w:rsidR="000C75EB" w:rsidRPr="001A6678" w:rsidRDefault="000C75EB" w:rsidP="001A6678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4" w:type="dxa"/>
            <w:vAlign w:val="bottom"/>
          </w:tcPr>
          <w:p w14:paraId="5A30342C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vAlign w:val="bottom"/>
          </w:tcPr>
          <w:p w14:paraId="064E5CA5" w14:textId="77777777" w:rsidR="000C75EB" w:rsidRPr="001A6678" w:rsidRDefault="000C75EB" w:rsidP="001A6678">
            <w:pP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744E58F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vAlign w:val="bottom"/>
          </w:tcPr>
          <w:p w14:paraId="79275A97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5CB432C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11DCD39E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FAF05C6" w14:textId="77777777" w:rsidR="000C75EB" w:rsidRPr="001A6678" w:rsidRDefault="000C75EB" w:rsidP="001A667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87D71AB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7E86CF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vAlign w:val="bottom"/>
          </w:tcPr>
          <w:p w14:paraId="14069D4D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CCD4E3D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5EB" w:rsidRPr="001A6678" w14:paraId="6DB8EC18" w14:textId="77777777" w:rsidTr="007A32A1">
        <w:trPr>
          <w:cantSplit/>
          <w:trHeight w:val="68"/>
          <w:tblHeader/>
        </w:trPr>
        <w:tc>
          <w:tcPr>
            <w:tcW w:w="2432" w:type="dxa"/>
          </w:tcPr>
          <w:p w14:paraId="5B6BC8CB" w14:textId="77777777" w:rsidR="000C75EB" w:rsidRPr="001A6678" w:rsidRDefault="000C75EB" w:rsidP="001A6678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476" w:type="dxa"/>
            <w:vAlign w:val="bottom"/>
          </w:tcPr>
          <w:p w14:paraId="510308EF" w14:textId="77777777" w:rsidR="000C75EB" w:rsidRPr="001A6678" w:rsidRDefault="000C75EB" w:rsidP="001A6678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1A6678">
              <w:rPr>
                <w:rFonts w:ascii="Angsana New" w:hAnsi="Angsana New" w:cs="Angsana New"/>
                <w:b w:val="0"/>
                <w:bCs w:val="0"/>
                <w:cs/>
              </w:rPr>
              <w:t>และส่วน</w:t>
            </w:r>
          </w:p>
        </w:tc>
        <w:tc>
          <w:tcPr>
            <w:tcW w:w="242" w:type="dxa"/>
            <w:vAlign w:val="bottom"/>
          </w:tcPr>
          <w:p w14:paraId="7C7A95F5" w14:textId="77777777" w:rsidR="000C75EB" w:rsidRPr="001A6678" w:rsidRDefault="000C75EB" w:rsidP="001A6678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4" w:type="dxa"/>
            <w:vAlign w:val="bottom"/>
          </w:tcPr>
          <w:p w14:paraId="05D7CFBE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</w:tc>
        <w:tc>
          <w:tcPr>
            <w:tcW w:w="270" w:type="dxa"/>
            <w:vAlign w:val="bottom"/>
          </w:tcPr>
          <w:p w14:paraId="434969B1" w14:textId="77777777" w:rsidR="000C75EB" w:rsidRPr="001A6678" w:rsidRDefault="000C75EB" w:rsidP="001A6678">
            <w:pP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2687195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  <w:vAlign w:val="bottom"/>
          </w:tcPr>
          <w:p w14:paraId="2BDA4981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042B4C0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70" w:type="dxa"/>
            <w:vAlign w:val="bottom"/>
          </w:tcPr>
          <w:p w14:paraId="4A1D1040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80553AC" w14:textId="77777777" w:rsidR="000C75EB" w:rsidRPr="001A6678" w:rsidRDefault="000C75EB" w:rsidP="001A667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F67C0F4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6237D2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  <w:vAlign w:val="bottom"/>
          </w:tcPr>
          <w:p w14:paraId="15042B57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BFF56FC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5EB" w:rsidRPr="001A6678" w14:paraId="683A267D" w14:textId="77777777" w:rsidTr="007A32A1">
        <w:trPr>
          <w:cantSplit/>
          <w:trHeight w:val="68"/>
          <w:tblHeader/>
        </w:trPr>
        <w:tc>
          <w:tcPr>
            <w:tcW w:w="2432" w:type="dxa"/>
          </w:tcPr>
          <w:p w14:paraId="6A4639CB" w14:textId="77777777" w:rsidR="000C75EB" w:rsidRPr="001A6678" w:rsidRDefault="000C75EB" w:rsidP="001A6678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476" w:type="dxa"/>
            <w:vAlign w:val="bottom"/>
          </w:tcPr>
          <w:p w14:paraId="2324224D" w14:textId="77777777" w:rsidR="000C75EB" w:rsidRPr="001A6678" w:rsidRDefault="000C75EB" w:rsidP="001A6678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1A6678">
              <w:rPr>
                <w:rFonts w:ascii="Angsana New" w:hAnsi="Angsana New" w:cs="Angsana New"/>
                <w:b w:val="0"/>
                <w:bCs w:val="0"/>
                <w:cs/>
              </w:rPr>
              <w:t>ปรับปรุงที่ดิน</w:t>
            </w:r>
          </w:p>
        </w:tc>
        <w:tc>
          <w:tcPr>
            <w:tcW w:w="242" w:type="dxa"/>
            <w:vAlign w:val="bottom"/>
          </w:tcPr>
          <w:p w14:paraId="3C44999F" w14:textId="77777777" w:rsidR="000C75EB" w:rsidRPr="001A6678" w:rsidRDefault="000C75EB" w:rsidP="001A6678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4" w:type="dxa"/>
            <w:vAlign w:val="bottom"/>
          </w:tcPr>
          <w:p w14:paraId="2EC644B3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270" w:type="dxa"/>
            <w:vAlign w:val="bottom"/>
          </w:tcPr>
          <w:p w14:paraId="07465C00" w14:textId="77777777" w:rsidR="000C75EB" w:rsidRPr="001A6678" w:rsidRDefault="000C75EB" w:rsidP="001A6678">
            <w:pP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441EBA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โรงงาน</w:t>
            </w:r>
          </w:p>
        </w:tc>
        <w:tc>
          <w:tcPr>
            <w:tcW w:w="270" w:type="dxa"/>
            <w:vAlign w:val="bottom"/>
          </w:tcPr>
          <w:p w14:paraId="1D5B9E4A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ED432C1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vAlign w:val="bottom"/>
          </w:tcPr>
          <w:p w14:paraId="0DAC06F5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B93AD9D" w14:textId="77777777" w:rsidR="000C75EB" w:rsidRPr="001A6678" w:rsidRDefault="000C75EB" w:rsidP="001A667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1A6678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0B7813E4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9FB99E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42A0A72F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3A862D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C75EB" w:rsidRPr="001A6678" w14:paraId="0C9D94C5" w14:textId="77777777" w:rsidTr="007A32A1">
        <w:trPr>
          <w:cantSplit/>
          <w:trHeight w:val="68"/>
          <w:tblHeader/>
        </w:trPr>
        <w:tc>
          <w:tcPr>
            <w:tcW w:w="2432" w:type="dxa"/>
          </w:tcPr>
          <w:p w14:paraId="19E387D1" w14:textId="77777777" w:rsidR="000C75EB" w:rsidRPr="001A6678" w:rsidRDefault="000C75EB" w:rsidP="001A66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2" w:type="dxa"/>
            <w:gridSpan w:val="13"/>
          </w:tcPr>
          <w:p w14:paraId="48DE20D0" w14:textId="77777777" w:rsidR="000C75EB" w:rsidRPr="001A6678" w:rsidRDefault="000C75EB" w:rsidP="001A6678">
            <w:pPr>
              <w:pStyle w:val="a3"/>
              <w:tabs>
                <w:tab w:val="decimal" w:pos="6012"/>
              </w:tabs>
              <w:ind w:left="-108" w:right="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1A667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1A66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C75EB" w:rsidRPr="001A6678" w14:paraId="5D14FA3B" w14:textId="77777777" w:rsidTr="007A32A1">
        <w:trPr>
          <w:cantSplit/>
          <w:trHeight w:val="288"/>
        </w:trPr>
        <w:tc>
          <w:tcPr>
            <w:tcW w:w="2432" w:type="dxa"/>
          </w:tcPr>
          <w:p w14:paraId="14610ECE" w14:textId="77777777" w:rsidR="000C75EB" w:rsidRPr="001A6678" w:rsidRDefault="000C75EB" w:rsidP="001A667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A66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76" w:type="dxa"/>
          </w:tcPr>
          <w:p w14:paraId="6A81A204" w14:textId="77777777" w:rsidR="000C75EB" w:rsidRPr="001A6678" w:rsidRDefault="000C75EB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0A31619A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</w:tcPr>
          <w:p w14:paraId="237A04DF" w14:textId="77777777" w:rsidR="000C75EB" w:rsidRPr="001A6678" w:rsidRDefault="000C75EB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B19B422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203D04" w14:textId="77777777" w:rsidR="000C75EB" w:rsidRPr="001A6678" w:rsidRDefault="000C75EB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3D192EE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FE6B16" w14:textId="77777777" w:rsidR="000C75EB" w:rsidRPr="001A6678" w:rsidRDefault="000C75EB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5EEE6D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EDB7B9" w14:textId="77777777" w:rsidR="000C75EB" w:rsidRPr="001A6678" w:rsidRDefault="000C75EB" w:rsidP="001A6678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ADEBE1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3EEF01" w14:textId="77777777" w:rsidR="000C75EB" w:rsidRPr="001A6678" w:rsidRDefault="000C75EB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63D227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82055F" w14:textId="77777777" w:rsidR="000C75EB" w:rsidRPr="001A6678" w:rsidRDefault="000C75EB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877B0" w:rsidRPr="001A6678" w14:paraId="7F1E72BE" w14:textId="77777777" w:rsidTr="007A32A1">
        <w:trPr>
          <w:cantSplit/>
          <w:trHeight w:val="288"/>
        </w:trPr>
        <w:tc>
          <w:tcPr>
            <w:tcW w:w="2432" w:type="dxa"/>
          </w:tcPr>
          <w:p w14:paraId="08D098DB" w14:textId="5DA62F6F" w:rsidR="006877B0" w:rsidRPr="001A6678" w:rsidRDefault="006877B0" w:rsidP="006877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1A667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A6678">
              <w:rPr>
                <w:rFonts w:ascii="Angsana New" w:hAnsi="Angsana New"/>
                <w:sz w:val="30"/>
                <w:szCs w:val="30"/>
              </w:rPr>
              <w:t>256</w:t>
            </w:r>
            <w:r w:rsidR="00F35F2E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</w:p>
        </w:tc>
        <w:tc>
          <w:tcPr>
            <w:tcW w:w="1476" w:type="dxa"/>
          </w:tcPr>
          <w:p w14:paraId="4584C0DB" w14:textId="62BDA4DC" w:rsidR="006877B0" w:rsidRPr="001F5BEB" w:rsidRDefault="00BF326B" w:rsidP="006877B0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326B">
              <w:rPr>
                <w:rFonts w:ascii="Angsana New" w:hAnsi="Angsana New"/>
                <w:sz w:val="29"/>
                <w:szCs w:val="29"/>
                <w:lang w:val="en-US"/>
              </w:rPr>
              <w:t>290,767</w:t>
            </w:r>
          </w:p>
        </w:tc>
        <w:tc>
          <w:tcPr>
            <w:tcW w:w="242" w:type="dxa"/>
            <w:vAlign w:val="bottom"/>
          </w:tcPr>
          <w:p w14:paraId="10E76D59" w14:textId="77777777" w:rsidR="006877B0" w:rsidRPr="001F5BEB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14:paraId="195AB65E" w14:textId="61C59326" w:rsidR="006877B0" w:rsidRPr="00AB325D" w:rsidRDefault="00BF326B" w:rsidP="006877B0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29"/>
                <w:szCs w:val="29"/>
                <w:lang w:val="en-US"/>
              </w:rPr>
              <w:t>395,222</w:t>
            </w:r>
          </w:p>
        </w:tc>
        <w:tc>
          <w:tcPr>
            <w:tcW w:w="270" w:type="dxa"/>
            <w:vAlign w:val="bottom"/>
          </w:tcPr>
          <w:p w14:paraId="4812EF1E" w14:textId="77777777" w:rsidR="006877B0" w:rsidRPr="00AB325D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6C29DE" w14:textId="1351F002" w:rsidR="006877B0" w:rsidRPr="00AB325D" w:rsidRDefault="00BF326B" w:rsidP="006877B0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29"/>
                <w:szCs w:val="29"/>
                <w:lang w:val="en-US"/>
              </w:rPr>
              <w:t>658,087</w:t>
            </w:r>
          </w:p>
        </w:tc>
        <w:tc>
          <w:tcPr>
            <w:tcW w:w="270" w:type="dxa"/>
          </w:tcPr>
          <w:p w14:paraId="658EE690" w14:textId="77777777" w:rsidR="006877B0" w:rsidRPr="00AB325D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6301601" w14:textId="115009D5" w:rsidR="006877B0" w:rsidRPr="00AB325D" w:rsidRDefault="00BF326B" w:rsidP="006877B0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29"/>
                <w:szCs w:val="29"/>
                <w:lang w:val="en-US"/>
              </w:rPr>
              <w:t>34,607</w:t>
            </w:r>
          </w:p>
        </w:tc>
        <w:tc>
          <w:tcPr>
            <w:tcW w:w="270" w:type="dxa"/>
          </w:tcPr>
          <w:p w14:paraId="6DC8E938" w14:textId="77777777" w:rsidR="006877B0" w:rsidRPr="00AB325D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A806C6" w14:textId="3931A1E5" w:rsidR="006877B0" w:rsidRPr="00AB325D" w:rsidRDefault="00BF326B" w:rsidP="006877B0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29"/>
                <w:szCs w:val="29"/>
                <w:lang w:val="en-US"/>
              </w:rPr>
              <w:t>51,118</w:t>
            </w:r>
          </w:p>
        </w:tc>
        <w:tc>
          <w:tcPr>
            <w:tcW w:w="270" w:type="dxa"/>
          </w:tcPr>
          <w:p w14:paraId="7C18B676" w14:textId="77777777" w:rsidR="006877B0" w:rsidRPr="00AB325D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1CD995" w14:textId="78C40A10" w:rsidR="006877B0" w:rsidRPr="00AB325D" w:rsidRDefault="00BF326B" w:rsidP="006877B0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29"/>
                <w:szCs w:val="29"/>
                <w:lang w:val="en-US"/>
              </w:rPr>
              <w:t>32,342</w:t>
            </w:r>
          </w:p>
        </w:tc>
        <w:tc>
          <w:tcPr>
            <w:tcW w:w="270" w:type="dxa"/>
          </w:tcPr>
          <w:p w14:paraId="7CD407C3" w14:textId="77777777" w:rsidR="006877B0" w:rsidRPr="00AB325D" w:rsidRDefault="006877B0" w:rsidP="006877B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3AAD7C" w14:textId="2D27191A" w:rsidR="006877B0" w:rsidRPr="00AB325D" w:rsidRDefault="00BF326B" w:rsidP="006877B0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29"/>
                <w:szCs w:val="29"/>
                <w:lang w:val="en-US"/>
              </w:rPr>
              <w:t>1,462,143</w:t>
            </w:r>
          </w:p>
        </w:tc>
      </w:tr>
      <w:tr w:rsidR="007A32A1" w:rsidRPr="001A6678" w14:paraId="0C16A198" w14:textId="77777777" w:rsidTr="007A32A1">
        <w:trPr>
          <w:cantSplit/>
          <w:trHeight w:val="288"/>
        </w:trPr>
        <w:tc>
          <w:tcPr>
            <w:tcW w:w="2432" w:type="dxa"/>
          </w:tcPr>
          <w:p w14:paraId="4E24D73D" w14:textId="77777777" w:rsidR="007A32A1" w:rsidRPr="001A6678" w:rsidRDefault="007A32A1" w:rsidP="001A667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76" w:type="dxa"/>
          </w:tcPr>
          <w:p w14:paraId="76620E82" w14:textId="0BEABD1B" w:rsidR="007A32A1" w:rsidRPr="001A6678" w:rsidRDefault="00706373" w:rsidP="00A049C6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14:paraId="2AD378C7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14:paraId="0DCD4556" w14:textId="77E2BAC3" w:rsidR="007A32A1" w:rsidRPr="00AB325D" w:rsidRDefault="00706373" w:rsidP="00556A93">
            <w:pPr>
              <w:pStyle w:val="a3"/>
              <w:tabs>
                <w:tab w:val="decimal" w:pos="97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</w:tcPr>
          <w:p w14:paraId="16E99BF5" w14:textId="77777777" w:rsidR="007A32A1" w:rsidRPr="00AB325D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B10C3D3" w14:textId="374A11C1" w:rsidR="007A32A1" w:rsidRPr="00AB325D" w:rsidRDefault="00706373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771</w:t>
            </w:r>
          </w:p>
        </w:tc>
        <w:tc>
          <w:tcPr>
            <w:tcW w:w="270" w:type="dxa"/>
          </w:tcPr>
          <w:p w14:paraId="6D352382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AA0125C" w14:textId="7FB8C56E" w:rsidR="007A32A1" w:rsidRPr="00AB325D" w:rsidRDefault="00706373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2,119</w:t>
            </w:r>
          </w:p>
        </w:tc>
        <w:tc>
          <w:tcPr>
            <w:tcW w:w="270" w:type="dxa"/>
          </w:tcPr>
          <w:p w14:paraId="59ED2F0F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B3331E8" w14:textId="41B64928" w:rsidR="007A32A1" w:rsidRPr="00AB325D" w:rsidRDefault="00706373" w:rsidP="00653292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10,745</w:t>
            </w:r>
          </w:p>
        </w:tc>
        <w:tc>
          <w:tcPr>
            <w:tcW w:w="270" w:type="dxa"/>
          </w:tcPr>
          <w:p w14:paraId="760E7ADA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48BFADA" w14:textId="4E644515" w:rsidR="007A32A1" w:rsidRPr="00AB325D" w:rsidRDefault="00706373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39,209</w:t>
            </w:r>
          </w:p>
        </w:tc>
        <w:tc>
          <w:tcPr>
            <w:tcW w:w="270" w:type="dxa"/>
          </w:tcPr>
          <w:p w14:paraId="29234833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9959F8C" w14:textId="77F49AE6" w:rsidR="007A32A1" w:rsidRPr="00AB325D" w:rsidRDefault="00706373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52,844</w:t>
            </w:r>
          </w:p>
        </w:tc>
      </w:tr>
      <w:tr w:rsidR="007A32A1" w:rsidRPr="001A6678" w14:paraId="40127B93" w14:textId="77777777" w:rsidTr="007A32A1">
        <w:trPr>
          <w:cantSplit/>
          <w:trHeight w:val="288"/>
        </w:trPr>
        <w:tc>
          <w:tcPr>
            <w:tcW w:w="2432" w:type="dxa"/>
          </w:tcPr>
          <w:p w14:paraId="5B41EEA0" w14:textId="77777777" w:rsidR="007A32A1" w:rsidRPr="001A6678" w:rsidRDefault="007A32A1" w:rsidP="001A667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476" w:type="dxa"/>
          </w:tcPr>
          <w:p w14:paraId="0B6C68FD" w14:textId="47657E50" w:rsidR="003773DB" w:rsidRPr="001A6678" w:rsidRDefault="00706373" w:rsidP="003773DB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14:paraId="590464DC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14:paraId="189E398B" w14:textId="2E25A3C1" w:rsidR="007A32A1" w:rsidRPr="00AB325D" w:rsidRDefault="00706373" w:rsidP="00CA3B2F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9,465</w:t>
            </w:r>
          </w:p>
        </w:tc>
        <w:tc>
          <w:tcPr>
            <w:tcW w:w="270" w:type="dxa"/>
          </w:tcPr>
          <w:p w14:paraId="09125960" w14:textId="77777777" w:rsidR="007A32A1" w:rsidRPr="00AB325D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FFB5D1E" w14:textId="48638C57" w:rsidR="007A32A1" w:rsidRPr="00AB325D" w:rsidRDefault="00706373" w:rsidP="00087E76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26,607</w:t>
            </w:r>
          </w:p>
        </w:tc>
        <w:tc>
          <w:tcPr>
            <w:tcW w:w="270" w:type="dxa"/>
          </w:tcPr>
          <w:p w14:paraId="093005F1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1260B151" w14:textId="6E7B0AFD" w:rsidR="007A32A1" w:rsidRPr="00AB325D" w:rsidRDefault="00706373" w:rsidP="0060285D">
            <w:pPr>
              <w:pStyle w:val="a3"/>
              <w:tabs>
                <w:tab w:val="decimal" w:pos="97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27F1DD6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1A85112" w14:textId="09215FC6" w:rsidR="007A32A1" w:rsidRPr="00AB325D" w:rsidRDefault="00706373" w:rsidP="001A6678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13AC71A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6F506B1" w14:textId="23FB5A11" w:rsidR="007A32A1" w:rsidRPr="00AB325D" w:rsidRDefault="00706373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(36,072)</w:t>
            </w:r>
          </w:p>
        </w:tc>
        <w:tc>
          <w:tcPr>
            <w:tcW w:w="270" w:type="dxa"/>
          </w:tcPr>
          <w:p w14:paraId="710E75E6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2CDE68C" w14:textId="7DE7688E" w:rsidR="007A32A1" w:rsidRPr="00AB325D" w:rsidRDefault="00706373" w:rsidP="00C84DB2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06373" w:rsidRPr="001A6678" w14:paraId="39371E0C" w14:textId="77777777" w:rsidTr="007A32A1">
        <w:trPr>
          <w:cantSplit/>
          <w:trHeight w:val="288"/>
        </w:trPr>
        <w:tc>
          <w:tcPr>
            <w:tcW w:w="2432" w:type="dxa"/>
          </w:tcPr>
          <w:p w14:paraId="55C8C66E" w14:textId="5123C92D" w:rsidR="00706373" w:rsidRPr="001A6678" w:rsidRDefault="00AD0325" w:rsidP="001A66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476" w:type="dxa"/>
          </w:tcPr>
          <w:p w14:paraId="12715303" w14:textId="12888C5A" w:rsidR="00706373" w:rsidRDefault="00706373" w:rsidP="003773DB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14:paraId="208A66E5" w14:textId="77777777" w:rsidR="00706373" w:rsidRPr="001A6678" w:rsidRDefault="00706373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14:paraId="789A19A2" w14:textId="2E0C3A7B" w:rsidR="00706373" w:rsidRDefault="00706373" w:rsidP="00CA3B2F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</w:t>
            </w:r>
            <w:r w:rsidR="00AD032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AD64FC4" w14:textId="77777777" w:rsidR="00706373" w:rsidRPr="00AB325D" w:rsidRDefault="00706373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ABEEC0B" w14:textId="43E4039B" w:rsidR="00706373" w:rsidRPr="00AB325D" w:rsidRDefault="00706373" w:rsidP="00087E76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(899)</w:t>
            </w:r>
          </w:p>
        </w:tc>
        <w:tc>
          <w:tcPr>
            <w:tcW w:w="270" w:type="dxa"/>
          </w:tcPr>
          <w:p w14:paraId="297233AB" w14:textId="77777777" w:rsidR="00706373" w:rsidRPr="00AB325D" w:rsidRDefault="00706373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1D350083" w14:textId="33FCA416" w:rsidR="00706373" w:rsidRPr="00AB325D" w:rsidRDefault="00706373" w:rsidP="00C84DB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(74)</w:t>
            </w:r>
          </w:p>
        </w:tc>
        <w:tc>
          <w:tcPr>
            <w:tcW w:w="270" w:type="dxa"/>
          </w:tcPr>
          <w:p w14:paraId="15616FD1" w14:textId="77777777" w:rsidR="00706373" w:rsidRPr="00AB325D" w:rsidRDefault="00706373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60B70AD" w14:textId="6063D30B" w:rsidR="00706373" w:rsidRPr="00AB325D" w:rsidRDefault="00706373" w:rsidP="001A6678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FEE8F31" w14:textId="77777777" w:rsidR="00706373" w:rsidRPr="00AB325D" w:rsidRDefault="00706373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DF80552" w14:textId="7CBB02F5" w:rsidR="00706373" w:rsidRPr="00AB325D" w:rsidRDefault="00706373" w:rsidP="00C84DB2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EF0EF4F" w14:textId="77777777" w:rsidR="00706373" w:rsidRPr="00AB325D" w:rsidRDefault="00706373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C197F58" w14:textId="05046C8C" w:rsidR="00706373" w:rsidRPr="00AB325D" w:rsidRDefault="00706373" w:rsidP="00C84DB2">
            <w:pPr>
              <w:pStyle w:val="a3"/>
              <w:tabs>
                <w:tab w:val="decimal" w:pos="794"/>
              </w:tabs>
              <w:ind w:left="-108" w:right="-17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(1,01</w:t>
            </w:r>
            <w:r w:rsidR="00AD032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A32A1" w:rsidRPr="001A6678" w14:paraId="52214339" w14:textId="77777777" w:rsidTr="007A32A1">
        <w:trPr>
          <w:cantSplit/>
          <w:trHeight w:val="288"/>
        </w:trPr>
        <w:tc>
          <w:tcPr>
            <w:tcW w:w="2432" w:type="dxa"/>
          </w:tcPr>
          <w:p w14:paraId="6C9FF6DB" w14:textId="1776B0F8" w:rsidR="007A32A1" w:rsidRPr="001A6678" w:rsidRDefault="00F35F2E" w:rsidP="001A6678">
            <w:pPr>
              <w:ind w:left="249" w:hanging="2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C52D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FC52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4FCE2E90" w14:textId="09F0D9DD" w:rsidR="007A32A1" w:rsidRPr="00875E4D" w:rsidRDefault="00706373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290,767</w:t>
            </w:r>
          </w:p>
        </w:tc>
        <w:tc>
          <w:tcPr>
            <w:tcW w:w="242" w:type="dxa"/>
            <w:vAlign w:val="bottom"/>
          </w:tcPr>
          <w:p w14:paraId="33DD1FA8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45144599" w14:textId="0ACB2432" w:rsidR="007A32A1" w:rsidRPr="00AB325D" w:rsidRDefault="00706373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404,64</w:t>
            </w:r>
            <w:r w:rsidR="00AD03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35BEE90E" w14:textId="77777777" w:rsidR="007A32A1" w:rsidRPr="00AB325D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FF9C31" w14:textId="156B08B8" w:rsidR="007A32A1" w:rsidRPr="00AB325D" w:rsidRDefault="00706373" w:rsidP="00CA3B2F">
            <w:pPr>
              <w:pStyle w:val="a3"/>
              <w:tabs>
                <w:tab w:val="decimal" w:pos="1239"/>
              </w:tabs>
              <w:ind w:left="-98" w:right="-2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684,566</w:t>
            </w:r>
          </w:p>
        </w:tc>
        <w:tc>
          <w:tcPr>
            <w:tcW w:w="270" w:type="dxa"/>
          </w:tcPr>
          <w:p w14:paraId="24180966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2D62CC" w14:textId="7A5894C6" w:rsidR="007A32A1" w:rsidRPr="00AB325D" w:rsidRDefault="00706373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36,652</w:t>
            </w:r>
          </w:p>
        </w:tc>
        <w:tc>
          <w:tcPr>
            <w:tcW w:w="270" w:type="dxa"/>
          </w:tcPr>
          <w:p w14:paraId="6D3416A8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256101D" w14:textId="2DF2C4D1" w:rsidR="007A32A1" w:rsidRPr="00AB325D" w:rsidRDefault="00706373" w:rsidP="001A6678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61,863</w:t>
            </w:r>
          </w:p>
        </w:tc>
        <w:tc>
          <w:tcPr>
            <w:tcW w:w="270" w:type="dxa"/>
          </w:tcPr>
          <w:p w14:paraId="3AB4DD5C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79CEE70" w14:textId="74898C9A" w:rsidR="007A32A1" w:rsidRPr="00AB325D" w:rsidRDefault="00706373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35,479</w:t>
            </w:r>
          </w:p>
        </w:tc>
        <w:tc>
          <w:tcPr>
            <w:tcW w:w="270" w:type="dxa"/>
          </w:tcPr>
          <w:p w14:paraId="6A740B43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E0FB9C" w14:textId="3FC04702" w:rsidR="007A32A1" w:rsidRPr="00AB325D" w:rsidRDefault="00706373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1,513,97</w:t>
            </w:r>
            <w:r w:rsidR="00AD03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  <w:tr w:rsidR="007A32A1" w:rsidRPr="001A6678" w14:paraId="32C0FC31" w14:textId="77777777" w:rsidTr="007A32A1">
        <w:trPr>
          <w:cantSplit/>
          <w:trHeight w:val="288"/>
        </w:trPr>
        <w:tc>
          <w:tcPr>
            <w:tcW w:w="2432" w:type="dxa"/>
          </w:tcPr>
          <w:p w14:paraId="611CBA59" w14:textId="77777777" w:rsidR="007A32A1" w:rsidRPr="001A6678" w:rsidRDefault="007A32A1" w:rsidP="001A6678">
            <w:pPr>
              <w:ind w:left="249" w:hanging="2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625C911" w14:textId="77777777" w:rsidR="007A32A1" w:rsidRPr="001A6678" w:rsidRDefault="007A32A1" w:rsidP="001A6678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129F57C3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05F68B5E" w14:textId="77777777" w:rsidR="007A32A1" w:rsidRPr="00AB325D" w:rsidRDefault="007A32A1" w:rsidP="001A6678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4D391D" w14:textId="77777777" w:rsidR="007A32A1" w:rsidRPr="00AB325D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94EE91" w14:textId="77777777" w:rsidR="007A32A1" w:rsidRPr="00AB325D" w:rsidRDefault="007A32A1" w:rsidP="001A6678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911322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97CCC1" w14:textId="77777777" w:rsidR="007A32A1" w:rsidRPr="00AB325D" w:rsidRDefault="007A32A1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96D3F1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4D977F" w14:textId="77777777" w:rsidR="007A32A1" w:rsidRPr="00AB325D" w:rsidRDefault="007A32A1" w:rsidP="001A6678">
            <w:pPr>
              <w:pStyle w:val="a3"/>
              <w:tabs>
                <w:tab w:val="decimal" w:pos="798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B9BFE5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E03AF73" w14:textId="77777777" w:rsidR="007A32A1" w:rsidRPr="00AB325D" w:rsidRDefault="007A32A1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6EA0E6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1F7464" w14:textId="77777777" w:rsidR="007A32A1" w:rsidRPr="00AB325D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32A1" w:rsidRPr="001A6678" w14:paraId="1093E5FF" w14:textId="77777777" w:rsidTr="007A32A1">
        <w:trPr>
          <w:cantSplit/>
          <w:trHeight w:val="288"/>
        </w:trPr>
        <w:tc>
          <w:tcPr>
            <w:tcW w:w="2432" w:type="dxa"/>
          </w:tcPr>
          <w:p w14:paraId="3097B1CD" w14:textId="77777777" w:rsidR="007A32A1" w:rsidRPr="001A6678" w:rsidRDefault="007A32A1" w:rsidP="001A6678">
            <w:pPr>
              <w:ind w:left="249" w:hanging="2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76" w:type="dxa"/>
          </w:tcPr>
          <w:p w14:paraId="468CE2AF" w14:textId="77777777" w:rsidR="007A32A1" w:rsidRPr="001A6678" w:rsidRDefault="007A32A1" w:rsidP="001A6678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25E12BEB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14:paraId="4A5E8FC4" w14:textId="77777777" w:rsidR="007A32A1" w:rsidRPr="00AB325D" w:rsidRDefault="007A32A1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BE314A" w14:textId="77777777" w:rsidR="007A32A1" w:rsidRPr="00AB325D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375AA9E" w14:textId="77777777" w:rsidR="007A32A1" w:rsidRPr="00AB325D" w:rsidRDefault="007A32A1" w:rsidP="001A6678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1F34DB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6C3B9E02" w14:textId="77777777" w:rsidR="007A32A1" w:rsidRPr="00AB325D" w:rsidRDefault="007A32A1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2994A8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438DA75" w14:textId="77777777" w:rsidR="007A32A1" w:rsidRPr="00AB325D" w:rsidRDefault="007A32A1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2183C8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4C98239" w14:textId="77777777" w:rsidR="007A32A1" w:rsidRPr="00AB325D" w:rsidRDefault="007A32A1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959421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260A482" w14:textId="77777777" w:rsidR="007A32A1" w:rsidRPr="00AB325D" w:rsidRDefault="007A32A1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877B0" w:rsidRPr="001A6678" w14:paraId="04ED0994" w14:textId="77777777" w:rsidTr="007A32A1">
        <w:trPr>
          <w:cantSplit/>
          <w:trHeight w:val="288"/>
        </w:trPr>
        <w:tc>
          <w:tcPr>
            <w:tcW w:w="2432" w:type="dxa"/>
          </w:tcPr>
          <w:p w14:paraId="14EB2827" w14:textId="66C99EC1" w:rsidR="006877B0" w:rsidRPr="001A6678" w:rsidRDefault="006877B0" w:rsidP="006877B0">
            <w:pPr>
              <w:ind w:left="249" w:hanging="2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1A667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A6678">
              <w:rPr>
                <w:rFonts w:ascii="Angsana New" w:hAnsi="Angsana New"/>
                <w:sz w:val="30"/>
                <w:szCs w:val="30"/>
              </w:rPr>
              <w:t>256</w:t>
            </w:r>
            <w:r w:rsidR="00F35F2E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</w:p>
        </w:tc>
        <w:tc>
          <w:tcPr>
            <w:tcW w:w="1476" w:type="dxa"/>
          </w:tcPr>
          <w:p w14:paraId="1C7022B5" w14:textId="4B6B4C5B" w:rsidR="006877B0" w:rsidRPr="001F5BEB" w:rsidRDefault="006877B0" w:rsidP="006877B0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2" w:type="dxa"/>
          </w:tcPr>
          <w:p w14:paraId="14F0389F" w14:textId="77777777" w:rsidR="006877B0" w:rsidRPr="001F5BEB" w:rsidRDefault="006877B0" w:rsidP="006877B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14:paraId="5EB8EE72" w14:textId="15758BF1" w:rsidR="006877B0" w:rsidRPr="00AB325D" w:rsidRDefault="00312F11" w:rsidP="006877B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29"/>
                <w:szCs w:val="29"/>
                <w:lang w:val="en-US"/>
              </w:rPr>
              <w:t>133,863</w:t>
            </w:r>
          </w:p>
        </w:tc>
        <w:tc>
          <w:tcPr>
            <w:tcW w:w="270" w:type="dxa"/>
          </w:tcPr>
          <w:p w14:paraId="77A07E93" w14:textId="77777777" w:rsidR="006877B0" w:rsidRPr="00AB325D" w:rsidRDefault="006877B0" w:rsidP="006877B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324D492" w14:textId="24D9CB87" w:rsidR="006877B0" w:rsidRPr="00AB325D" w:rsidRDefault="00312F11" w:rsidP="006877B0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29"/>
                <w:szCs w:val="29"/>
                <w:lang w:val="en-US"/>
              </w:rPr>
              <w:t>268,816</w:t>
            </w:r>
          </w:p>
        </w:tc>
        <w:tc>
          <w:tcPr>
            <w:tcW w:w="270" w:type="dxa"/>
          </w:tcPr>
          <w:p w14:paraId="16FBD8F5" w14:textId="77777777" w:rsidR="006877B0" w:rsidRPr="00AB325D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56BEE267" w14:textId="3B74A2FD" w:rsidR="006877B0" w:rsidRPr="00AB325D" w:rsidRDefault="00312F11" w:rsidP="006877B0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29"/>
                <w:szCs w:val="29"/>
                <w:lang w:val="en-US"/>
              </w:rPr>
              <w:t>24,618</w:t>
            </w:r>
          </w:p>
        </w:tc>
        <w:tc>
          <w:tcPr>
            <w:tcW w:w="270" w:type="dxa"/>
          </w:tcPr>
          <w:p w14:paraId="74007A7B" w14:textId="77777777" w:rsidR="006877B0" w:rsidRPr="00AB325D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167C48F" w14:textId="73B7CFA7" w:rsidR="006877B0" w:rsidRPr="00AB325D" w:rsidRDefault="00312F11" w:rsidP="006877B0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29"/>
                <w:szCs w:val="29"/>
                <w:lang w:val="en-US"/>
              </w:rPr>
              <w:t>37,152</w:t>
            </w:r>
          </w:p>
        </w:tc>
        <w:tc>
          <w:tcPr>
            <w:tcW w:w="270" w:type="dxa"/>
          </w:tcPr>
          <w:p w14:paraId="14EC6FCD" w14:textId="77777777" w:rsidR="006877B0" w:rsidRPr="00AB325D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D89DABF" w14:textId="7395D580" w:rsidR="006877B0" w:rsidRPr="00AB325D" w:rsidRDefault="006877B0" w:rsidP="006877B0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</w:tcPr>
          <w:p w14:paraId="3C99B1F8" w14:textId="77777777" w:rsidR="006877B0" w:rsidRPr="00AB325D" w:rsidRDefault="006877B0" w:rsidP="006877B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F4D561A" w14:textId="4F279478" w:rsidR="006877B0" w:rsidRPr="00AB325D" w:rsidRDefault="00312F11" w:rsidP="006877B0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29"/>
                <w:szCs w:val="29"/>
                <w:lang w:val="en-US"/>
              </w:rPr>
              <w:t>464,449</w:t>
            </w:r>
          </w:p>
        </w:tc>
      </w:tr>
      <w:tr w:rsidR="007A32A1" w:rsidRPr="001A6678" w14:paraId="685F19A4" w14:textId="77777777" w:rsidTr="007A32A1">
        <w:trPr>
          <w:cantSplit/>
          <w:trHeight w:val="288"/>
        </w:trPr>
        <w:tc>
          <w:tcPr>
            <w:tcW w:w="2432" w:type="dxa"/>
          </w:tcPr>
          <w:p w14:paraId="1495160F" w14:textId="77777777" w:rsidR="007A32A1" w:rsidRPr="001A6678" w:rsidRDefault="007A32A1" w:rsidP="001A6678">
            <w:pPr>
              <w:ind w:left="249" w:hanging="249"/>
              <w:jc w:val="thaiDistribute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476" w:type="dxa"/>
          </w:tcPr>
          <w:p w14:paraId="367C0621" w14:textId="3DF7A304" w:rsidR="00CA3B2F" w:rsidRPr="001A6678" w:rsidRDefault="00706373" w:rsidP="00CA3B2F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14:paraId="4F04012B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14:paraId="67ADBF03" w14:textId="4A27C50F" w:rsidR="007A32A1" w:rsidRPr="00AB325D" w:rsidRDefault="00706373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9,620</w:t>
            </w:r>
          </w:p>
        </w:tc>
        <w:tc>
          <w:tcPr>
            <w:tcW w:w="270" w:type="dxa"/>
          </w:tcPr>
          <w:p w14:paraId="0F85C19D" w14:textId="77777777" w:rsidR="007A32A1" w:rsidRPr="00AB325D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961709D" w14:textId="7EC3D768" w:rsidR="007A32A1" w:rsidRPr="00AB325D" w:rsidRDefault="00706373" w:rsidP="001A6678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21,405</w:t>
            </w:r>
          </w:p>
        </w:tc>
        <w:tc>
          <w:tcPr>
            <w:tcW w:w="270" w:type="dxa"/>
          </w:tcPr>
          <w:p w14:paraId="4A2A02F0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48BF8B1A" w14:textId="4881BD60" w:rsidR="007A32A1" w:rsidRPr="00AB325D" w:rsidRDefault="00706373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2,088</w:t>
            </w:r>
          </w:p>
        </w:tc>
        <w:tc>
          <w:tcPr>
            <w:tcW w:w="270" w:type="dxa"/>
          </w:tcPr>
          <w:p w14:paraId="77483D15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95C4A43" w14:textId="60DAA93F" w:rsidR="007A32A1" w:rsidRPr="00AB325D" w:rsidRDefault="00706373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2,519</w:t>
            </w:r>
          </w:p>
        </w:tc>
        <w:tc>
          <w:tcPr>
            <w:tcW w:w="270" w:type="dxa"/>
          </w:tcPr>
          <w:p w14:paraId="5499BB17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8AB3786" w14:textId="5BE3D53F" w:rsidR="007A32A1" w:rsidRPr="00AB325D" w:rsidRDefault="00706373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7DE52C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7CDAC7D" w14:textId="72CAE79D" w:rsidR="007A32A1" w:rsidRPr="00AB325D" w:rsidRDefault="00706373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35,632</w:t>
            </w:r>
          </w:p>
        </w:tc>
      </w:tr>
      <w:tr w:rsidR="00706373" w:rsidRPr="001A6678" w14:paraId="4DBAD543" w14:textId="77777777" w:rsidTr="007A32A1">
        <w:trPr>
          <w:cantSplit/>
          <w:trHeight w:val="288"/>
        </w:trPr>
        <w:tc>
          <w:tcPr>
            <w:tcW w:w="2432" w:type="dxa"/>
          </w:tcPr>
          <w:p w14:paraId="5DDC155E" w14:textId="01D55C50" w:rsidR="00706373" w:rsidRPr="001A6678" w:rsidRDefault="00AD0325" w:rsidP="001A6678">
            <w:pPr>
              <w:ind w:left="249" w:hanging="2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476" w:type="dxa"/>
          </w:tcPr>
          <w:p w14:paraId="5F2C9987" w14:textId="6035B5D4" w:rsidR="00706373" w:rsidRPr="001A6678" w:rsidRDefault="00706373" w:rsidP="00CA3B2F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14:paraId="4D0ABCD7" w14:textId="77777777" w:rsidR="00706373" w:rsidRPr="001A6678" w:rsidRDefault="00706373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14:paraId="2FFB540E" w14:textId="748F91C6" w:rsidR="00706373" w:rsidRDefault="00706373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D0325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7D46FA8" w14:textId="77777777" w:rsidR="00706373" w:rsidRPr="00AB325D" w:rsidRDefault="00706373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BCC6051" w14:textId="3B4B0D2F" w:rsidR="00706373" w:rsidRPr="00AB325D" w:rsidRDefault="00AD0325" w:rsidP="001A6678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06373">
              <w:rPr>
                <w:rFonts w:ascii="Angsana New" w:hAnsi="Angsana New"/>
                <w:sz w:val="30"/>
                <w:szCs w:val="30"/>
                <w:lang w:val="en-US"/>
              </w:rPr>
              <w:t>775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A97C690" w14:textId="77777777" w:rsidR="00706373" w:rsidRPr="00AB325D" w:rsidRDefault="00706373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6BA9528F" w14:textId="2C814E2B" w:rsidR="00706373" w:rsidRPr="00AB325D" w:rsidRDefault="00706373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(74)</w:t>
            </w:r>
          </w:p>
        </w:tc>
        <w:tc>
          <w:tcPr>
            <w:tcW w:w="270" w:type="dxa"/>
          </w:tcPr>
          <w:p w14:paraId="59D12664" w14:textId="77777777" w:rsidR="00706373" w:rsidRPr="00AB325D" w:rsidRDefault="00706373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7BAC0A4" w14:textId="3F9BC5E8" w:rsidR="00706373" w:rsidRPr="00AB325D" w:rsidRDefault="00706373" w:rsidP="00C84DB2">
            <w:pPr>
              <w:pStyle w:val="a3"/>
              <w:tabs>
                <w:tab w:val="decimal" w:pos="797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27D2626" w14:textId="77777777" w:rsidR="00706373" w:rsidRPr="00AB325D" w:rsidRDefault="00706373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62D6016" w14:textId="4E78C1E7" w:rsidR="00706373" w:rsidRPr="00AB325D" w:rsidRDefault="00706373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5CC157E" w14:textId="77777777" w:rsidR="00706373" w:rsidRPr="00AB325D" w:rsidRDefault="00706373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1615306" w14:textId="5CA58838" w:rsidR="00706373" w:rsidRPr="00AB325D" w:rsidRDefault="00706373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(86</w:t>
            </w:r>
            <w:r w:rsidR="00AD032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A32A1" w:rsidRPr="001A6678" w14:paraId="14B6AA43" w14:textId="77777777" w:rsidTr="00D02D84">
        <w:trPr>
          <w:cantSplit/>
          <w:trHeight w:val="288"/>
        </w:trPr>
        <w:tc>
          <w:tcPr>
            <w:tcW w:w="2432" w:type="dxa"/>
          </w:tcPr>
          <w:p w14:paraId="68F91073" w14:textId="0B9C6CC5" w:rsidR="007A32A1" w:rsidRPr="001A6678" w:rsidRDefault="006877B0" w:rsidP="001A667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</w:t>
            </w:r>
            <w:r w:rsidR="007453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7453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35F2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35F8F56D" w14:textId="078D7D01" w:rsidR="007A32A1" w:rsidRPr="001A6678" w:rsidRDefault="00706373" w:rsidP="001A6678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14:paraId="2AEC34C9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42B1C2DC" w14:textId="7ED7F5A4" w:rsidR="007A32A1" w:rsidRPr="00AB325D" w:rsidRDefault="00706373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143,464</w:t>
            </w:r>
          </w:p>
        </w:tc>
        <w:tc>
          <w:tcPr>
            <w:tcW w:w="270" w:type="dxa"/>
          </w:tcPr>
          <w:p w14:paraId="388D4278" w14:textId="77777777" w:rsidR="007A32A1" w:rsidRPr="00AB325D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3BD98D" w14:textId="104BFA39" w:rsidR="007A32A1" w:rsidRPr="00AB325D" w:rsidRDefault="00706373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289,44</w:t>
            </w:r>
            <w:r w:rsidR="00AD03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7915B589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E23544" w14:textId="68F43A00" w:rsidR="007A32A1" w:rsidRPr="00AB325D" w:rsidRDefault="00706373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26,632</w:t>
            </w:r>
          </w:p>
        </w:tc>
        <w:tc>
          <w:tcPr>
            <w:tcW w:w="270" w:type="dxa"/>
          </w:tcPr>
          <w:p w14:paraId="11224C25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BCFE422" w14:textId="346E7F21" w:rsidR="007A32A1" w:rsidRPr="00AB325D" w:rsidRDefault="00706373" w:rsidP="001A6678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39,671</w:t>
            </w:r>
          </w:p>
        </w:tc>
        <w:tc>
          <w:tcPr>
            <w:tcW w:w="270" w:type="dxa"/>
          </w:tcPr>
          <w:p w14:paraId="216FCB23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D0CF03" w14:textId="09B3A9F7" w:rsidR="007A32A1" w:rsidRPr="00AB325D" w:rsidRDefault="00706373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DA28300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E8879D5" w14:textId="0656341E" w:rsidR="007A32A1" w:rsidRPr="00AB325D" w:rsidRDefault="00706373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499,21</w:t>
            </w:r>
            <w:r w:rsidR="00AD03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  <w:tr w:rsidR="00791535" w:rsidRPr="001A6678" w14:paraId="69329046" w14:textId="77777777" w:rsidTr="00791535">
        <w:trPr>
          <w:cantSplit/>
        </w:trPr>
        <w:tc>
          <w:tcPr>
            <w:tcW w:w="2432" w:type="dxa"/>
          </w:tcPr>
          <w:p w14:paraId="6FF1D100" w14:textId="77777777" w:rsidR="00791535" w:rsidRPr="001A6678" w:rsidRDefault="00791535" w:rsidP="001A667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AEBECC1" w14:textId="77777777" w:rsidR="00791535" w:rsidRPr="001A6678" w:rsidRDefault="00791535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37E6766A" w14:textId="77777777" w:rsidR="00791535" w:rsidRPr="001A6678" w:rsidRDefault="00791535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1F59933B" w14:textId="77777777" w:rsidR="00791535" w:rsidRPr="001A6678" w:rsidRDefault="00791535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A72064A" w14:textId="77777777" w:rsidR="00791535" w:rsidRPr="001A6678" w:rsidRDefault="00791535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682625" w14:textId="77777777" w:rsidR="00791535" w:rsidRPr="001A6678" w:rsidRDefault="00791535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D8C0414" w14:textId="77777777" w:rsidR="00791535" w:rsidRPr="001A6678" w:rsidRDefault="00791535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85344E" w14:textId="77777777" w:rsidR="00791535" w:rsidRPr="001A6678" w:rsidRDefault="00791535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346149" w14:textId="77777777" w:rsidR="00791535" w:rsidRPr="001A6678" w:rsidRDefault="00791535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851C43" w14:textId="77777777" w:rsidR="00791535" w:rsidRPr="001A6678" w:rsidRDefault="00791535" w:rsidP="001A6678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9A2204" w14:textId="77777777" w:rsidR="00791535" w:rsidRPr="001A6678" w:rsidRDefault="00791535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517A7AE" w14:textId="77777777" w:rsidR="00791535" w:rsidRPr="001A6678" w:rsidRDefault="00791535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8888D8" w14:textId="77777777" w:rsidR="00791535" w:rsidRPr="001A6678" w:rsidRDefault="00791535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BF676A5" w14:textId="77777777" w:rsidR="00791535" w:rsidRPr="00AB325D" w:rsidRDefault="00791535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7A32A1" w:rsidRPr="001A6678" w14:paraId="59B70AFC" w14:textId="77777777" w:rsidTr="00791535">
        <w:trPr>
          <w:cantSplit/>
        </w:trPr>
        <w:tc>
          <w:tcPr>
            <w:tcW w:w="2432" w:type="dxa"/>
          </w:tcPr>
          <w:p w14:paraId="323EC6EB" w14:textId="725ED19F" w:rsidR="007A32A1" w:rsidRPr="001A6678" w:rsidRDefault="007A32A1" w:rsidP="001A667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476" w:type="dxa"/>
          </w:tcPr>
          <w:p w14:paraId="2D61E85C" w14:textId="7EF65595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201BD3BC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14:paraId="6696A39E" w14:textId="51AD4329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C0FD9D0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723CC3D" w14:textId="78E0586D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35F2B88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515E569" w14:textId="0EFF72B6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0EC14B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51A0D0C" w14:textId="3BB44D1F" w:rsidR="007A32A1" w:rsidRPr="001A6678" w:rsidRDefault="007A32A1" w:rsidP="001A6678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73650B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CF82F1C" w14:textId="0E1E4E73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343664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6175F7C" w14:textId="53A8CF1C" w:rsidR="007A32A1" w:rsidRPr="00AB325D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7A32A1" w:rsidRPr="001A6678" w14:paraId="4188F7AA" w14:textId="77777777" w:rsidTr="007A32A1">
        <w:trPr>
          <w:cantSplit/>
        </w:trPr>
        <w:tc>
          <w:tcPr>
            <w:tcW w:w="2432" w:type="dxa"/>
          </w:tcPr>
          <w:p w14:paraId="5E2D57D0" w14:textId="58053B0E" w:rsidR="007A32A1" w:rsidRPr="001A6678" w:rsidRDefault="007A32A1" w:rsidP="001A667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453DB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7453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="00075F41"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35F2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76" w:type="dxa"/>
          </w:tcPr>
          <w:p w14:paraId="0C8EA07B" w14:textId="2C7ADFFC" w:rsidR="007A32A1" w:rsidRPr="001A6678" w:rsidRDefault="007A32A1" w:rsidP="00F36594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56AF40F6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14:paraId="1C5BF2A3" w14:textId="1C0CA74C" w:rsidR="007A32A1" w:rsidRPr="001A6678" w:rsidRDefault="007A32A1" w:rsidP="00FF45B7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E7825D1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24F8B28" w14:textId="3F5ADE3D" w:rsidR="007A32A1" w:rsidRPr="001A6678" w:rsidRDefault="007A32A1" w:rsidP="00FF45B7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9A5B45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CAC2276" w14:textId="0C2D4273" w:rsidR="007A32A1" w:rsidRPr="001A6678" w:rsidRDefault="007A32A1" w:rsidP="00FF45B7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2B2CBC7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0407301" w14:textId="375327DE" w:rsidR="007A32A1" w:rsidRPr="001A6678" w:rsidRDefault="007A32A1" w:rsidP="00A0612C">
            <w:pPr>
              <w:pStyle w:val="a3"/>
              <w:tabs>
                <w:tab w:val="decimal" w:pos="796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889B72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AC03317" w14:textId="2940D5B4" w:rsidR="007A32A1" w:rsidRPr="001A6678" w:rsidRDefault="007A32A1" w:rsidP="00A0612C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A74D6F0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F66B05F" w14:textId="4B3E1F3A" w:rsidR="007A32A1" w:rsidRPr="00AB325D" w:rsidRDefault="007A32A1" w:rsidP="00A0612C">
            <w:pPr>
              <w:pStyle w:val="a3"/>
              <w:tabs>
                <w:tab w:val="decimal" w:pos="80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877B0" w:rsidRPr="001A6678" w14:paraId="3419AC41" w14:textId="77777777" w:rsidTr="00F425CA">
        <w:trPr>
          <w:cantSplit/>
          <w:trHeight w:val="306"/>
        </w:trPr>
        <w:tc>
          <w:tcPr>
            <w:tcW w:w="2432" w:type="dxa"/>
          </w:tcPr>
          <w:p w14:paraId="3E9215B7" w14:textId="77777777" w:rsidR="006877B0" w:rsidRPr="001A6678" w:rsidRDefault="006877B0" w:rsidP="006877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0557E8F9" w14:textId="313118C0" w:rsidR="006877B0" w:rsidRPr="00754922" w:rsidRDefault="00706373" w:rsidP="006877B0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290,767</w:t>
            </w:r>
          </w:p>
        </w:tc>
        <w:tc>
          <w:tcPr>
            <w:tcW w:w="242" w:type="dxa"/>
          </w:tcPr>
          <w:p w14:paraId="1891439E" w14:textId="77777777" w:rsidR="006877B0" w:rsidRPr="00754922" w:rsidRDefault="006877B0" w:rsidP="006877B0">
            <w:pPr>
              <w:pStyle w:val="a3"/>
              <w:tabs>
                <w:tab w:val="decimal" w:pos="913"/>
              </w:tabs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bottom w:val="double" w:sz="4" w:space="0" w:color="auto"/>
            </w:tcBorders>
          </w:tcPr>
          <w:p w14:paraId="17DBCFDB" w14:textId="68F00600" w:rsidR="006877B0" w:rsidRPr="00754922" w:rsidRDefault="00706373" w:rsidP="006877B0">
            <w:pPr>
              <w:pStyle w:val="a3"/>
              <w:tabs>
                <w:tab w:val="decimal" w:pos="1212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261,18</w:t>
            </w:r>
            <w:r w:rsidR="00AD03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66C1B4A9" w14:textId="77777777" w:rsidR="006877B0" w:rsidRPr="00754922" w:rsidRDefault="006877B0" w:rsidP="006877B0">
            <w:pPr>
              <w:pStyle w:val="a3"/>
              <w:tabs>
                <w:tab w:val="decimal" w:pos="913"/>
              </w:tabs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03CA8C3" w14:textId="6D350F24" w:rsidR="006877B0" w:rsidRPr="00754922" w:rsidRDefault="00706373" w:rsidP="006877B0">
            <w:pPr>
              <w:pStyle w:val="a3"/>
              <w:tabs>
                <w:tab w:val="decimal" w:pos="1226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395,12</w:t>
            </w:r>
            <w:r w:rsidR="00AD03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222313DD" w14:textId="77777777" w:rsidR="006877B0" w:rsidRPr="00754922" w:rsidRDefault="006877B0" w:rsidP="006877B0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6BDC2A7" w14:textId="46BAF2E5" w:rsidR="006877B0" w:rsidRPr="00754922" w:rsidRDefault="00706373" w:rsidP="006877B0">
            <w:pPr>
              <w:pStyle w:val="a3"/>
              <w:tabs>
                <w:tab w:val="decimal" w:pos="1226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10,020</w:t>
            </w:r>
          </w:p>
        </w:tc>
        <w:tc>
          <w:tcPr>
            <w:tcW w:w="270" w:type="dxa"/>
          </w:tcPr>
          <w:p w14:paraId="28E15171" w14:textId="77777777" w:rsidR="006877B0" w:rsidRPr="00754922" w:rsidRDefault="006877B0" w:rsidP="006877B0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6FE2E8B" w14:textId="12B16894" w:rsidR="006877B0" w:rsidRPr="00754922" w:rsidRDefault="00706373" w:rsidP="006877B0">
            <w:pPr>
              <w:pStyle w:val="a3"/>
              <w:tabs>
                <w:tab w:val="decimal" w:pos="1041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22,192</w:t>
            </w:r>
          </w:p>
        </w:tc>
        <w:tc>
          <w:tcPr>
            <w:tcW w:w="270" w:type="dxa"/>
          </w:tcPr>
          <w:p w14:paraId="404C8A2D" w14:textId="77777777" w:rsidR="006877B0" w:rsidRPr="00754922" w:rsidRDefault="006877B0" w:rsidP="006877B0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35DA79B" w14:textId="79C90FD9" w:rsidR="006877B0" w:rsidRPr="00754922" w:rsidRDefault="00706373" w:rsidP="006877B0">
            <w:pPr>
              <w:pStyle w:val="a3"/>
              <w:tabs>
                <w:tab w:val="decimal" w:pos="1055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35,479</w:t>
            </w:r>
          </w:p>
        </w:tc>
        <w:tc>
          <w:tcPr>
            <w:tcW w:w="270" w:type="dxa"/>
          </w:tcPr>
          <w:p w14:paraId="4AF3B52F" w14:textId="77777777" w:rsidR="006877B0" w:rsidRPr="00754922" w:rsidRDefault="006877B0" w:rsidP="006877B0">
            <w:pPr>
              <w:pStyle w:val="acctfourfigures"/>
              <w:tabs>
                <w:tab w:val="clear" w:pos="765"/>
                <w:tab w:val="decimal" w:pos="913"/>
                <w:tab w:val="decimal" w:pos="1060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27A97AE" w14:textId="55690541" w:rsidR="006877B0" w:rsidRPr="00AB325D" w:rsidRDefault="00706373" w:rsidP="006877B0">
            <w:pPr>
              <w:pStyle w:val="a3"/>
              <w:tabs>
                <w:tab w:val="decimal" w:pos="106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1,014,759</w:t>
            </w:r>
          </w:p>
        </w:tc>
      </w:tr>
    </w:tbl>
    <w:p w14:paraId="1DF11185" w14:textId="77777777" w:rsidR="00466AFC" w:rsidRPr="00031A27" w:rsidRDefault="00466AFC" w:rsidP="00031A27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081121D6" w14:textId="77777777" w:rsidR="00B556BE" w:rsidRDefault="00B556BE" w:rsidP="00B556B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  <w:lang w:bidi="th-TH"/>
        </w:rPr>
      </w:pPr>
      <w:r w:rsidRPr="003C4412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  <w:lang w:bidi="th-TH"/>
        </w:rPr>
        <w:t>การค้ำประกัน</w:t>
      </w:r>
    </w:p>
    <w:p w14:paraId="144BCB5D" w14:textId="77777777" w:rsidR="00B556BE" w:rsidRPr="009D595D" w:rsidRDefault="00B556BE" w:rsidP="00B556B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</w:pPr>
    </w:p>
    <w:p w14:paraId="4237C7C3" w14:textId="0A987C7E" w:rsidR="00B556BE" w:rsidRDefault="00B556BE" w:rsidP="00B556B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eastAsia="x-none"/>
        </w:rPr>
        <w:sectPr w:rsidR="00B556BE" w:rsidSect="00C56E71">
          <w:pgSz w:w="16834" w:h="11909" w:orient="landscape" w:code="9"/>
          <w:pgMar w:top="1152" w:right="1267" w:bottom="1152" w:left="1166" w:header="720" w:footer="720" w:gutter="0"/>
          <w:cols w:space="720"/>
        </w:sectPr>
      </w:pPr>
      <w:r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ณ วันที่ </w:t>
      </w:r>
      <w:r w:rsidR="007453DB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30 </w:t>
      </w:r>
      <w:r w:rsidR="007453DB">
        <w:rPr>
          <w:rFonts w:asciiTheme="majorBidi" w:hAnsiTheme="majorBidi" w:cstheme="majorBidi" w:hint="cs"/>
          <w:spacing w:val="4"/>
          <w:sz w:val="30"/>
          <w:szCs w:val="30"/>
          <w:cs/>
          <w:lang w:val="en-US" w:bidi="th-TH"/>
        </w:rPr>
        <w:t>มิถุนายน</w:t>
      </w:r>
      <w:r w:rsidR="00094040">
        <w:rPr>
          <w:rFonts w:asciiTheme="majorBidi" w:hAnsiTheme="majorBidi" w:cstheme="majorBidi" w:hint="cs"/>
          <w:spacing w:val="4"/>
          <w:sz w:val="30"/>
          <w:szCs w:val="30"/>
          <w:cs/>
          <w:lang w:val="en-US" w:bidi="th-TH"/>
        </w:rPr>
        <w:t xml:space="preserve"> </w:t>
      </w:r>
      <w:r w:rsidR="007A32A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256</w:t>
      </w:r>
      <w:r w:rsidR="00D57D5D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9</w:t>
      </w:r>
      <w:r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ที่ดิน และอาคารสิ่งปลูกสร้างของบริษัท ซึ่งมี</w:t>
      </w:r>
      <w:r w:rsidRPr="00BD1829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มูลค่าตาม</w:t>
      </w:r>
      <w:r w:rsidRPr="0033227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บัญชีจำนวน</w:t>
      </w:r>
      <w:r w:rsidRPr="0033227C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 </w:t>
      </w:r>
      <w:bookmarkStart w:id="0" w:name="_Hlk173239996"/>
      <w:r w:rsidR="00913F8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279.83</w:t>
      </w:r>
      <w:r w:rsidR="0062307F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 </w:t>
      </w:r>
      <w:bookmarkEnd w:id="0"/>
      <w:r w:rsidRPr="0033227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ล้านบาท</w:t>
      </w:r>
      <w:r w:rsidRPr="0033227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3227C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(31 </w:t>
      </w:r>
      <w:r w:rsidRPr="0033227C">
        <w:rPr>
          <w:rFonts w:asciiTheme="majorBidi" w:hAnsiTheme="majorBidi" w:cstheme="majorBidi"/>
          <w:i/>
          <w:iCs/>
          <w:spacing w:val="8"/>
          <w:sz w:val="30"/>
          <w:szCs w:val="30"/>
          <w:cs/>
          <w:lang w:bidi="th-TH"/>
        </w:rPr>
        <w:t>ธันวาคม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 xml:space="preserve"> 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</w:rPr>
        <w:t>256</w:t>
      </w:r>
      <w:r w:rsidR="00D57D5D">
        <w:rPr>
          <w:rFonts w:asciiTheme="majorBidi" w:hAnsiTheme="majorBidi" w:cstheme="majorBidi"/>
          <w:i/>
          <w:iCs/>
          <w:spacing w:val="8"/>
          <w:sz w:val="30"/>
          <w:szCs w:val="30"/>
          <w:lang w:val="en-US" w:bidi="th-TH"/>
        </w:rPr>
        <w:t>8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: </w:t>
      </w:r>
      <w:r w:rsidR="00D57D5D" w:rsidRPr="00D57D5D">
        <w:rPr>
          <w:rFonts w:ascii="Angsana New" w:hAnsi="Angsana New"/>
          <w:i/>
          <w:iCs/>
          <w:spacing w:val="4"/>
          <w:sz w:val="30"/>
          <w:szCs w:val="30"/>
        </w:rPr>
        <w:t>280.92</w:t>
      </w:r>
      <w:r w:rsidR="00D57D5D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  <w:cs/>
          <w:lang w:bidi="th-TH"/>
        </w:rPr>
        <w:t>ล้านบาท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) </w:t>
      </w:r>
      <w:r w:rsidRPr="00DE6B1A">
        <w:rPr>
          <w:rFonts w:asciiTheme="majorBidi" w:hAnsiTheme="majorBidi" w:cstheme="majorBidi"/>
          <w:spacing w:val="8"/>
          <w:sz w:val="30"/>
          <w:szCs w:val="30"/>
          <w:cs/>
          <w:lang w:bidi="th-TH"/>
        </w:rPr>
        <w:t>ได้ถูกจดจำนองเพื่อเป็นหลักทรัพย์ค้ำประกันวงเงินสิ</w:t>
      </w:r>
      <w:r w:rsidRPr="008415FC">
        <w:rPr>
          <w:rFonts w:asciiTheme="majorBidi" w:hAnsiTheme="majorBidi" w:cstheme="majorBidi"/>
          <w:spacing w:val="8"/>
          <w:sz w:val="30"/>
          <w:szCs w:val="30"/>
          <w:cs/>
          <w:lang w:bidi="th-TH"/>
        </w:rPr>
        <w:t>นเชื่อของบริษัท</w:t>
      </w:r>
      <w:r w:rsidRPr="008415FC">
        <w:rPr>
          <w:rFonts w:asciiTheme="majorBidi" w:hAnsiTheme="majorBidi" w:cstheme="majorBidi"/>
          <w:spacing w:val="8"/>
          <w:sz w:val="30"/>
          <w:szCs w:val="30"/>
          <w:lang w:bidi="th-TH"/>
        </w:rPr>
        <w:t xml:space="preserve"> (</w:t>
      </w:r>
      <w:r w:rsidRPr="008415FC">
        <w:rPr>
          <w:rFonts w:asciiTheme="majorBidi" w:hAnsiTheme="majorBidi" w:cstheme="majorBidi" w:hint="cs"/>
          <w:spacing w:val="8"/>
          <w:sz w:val="30"/>
          <w:szCs w:val="30"/>
          <w:cs/>
          <w:lang w:bidi="th-TH"/>
        </w:rPr>
        <w:t>ดูหมายเหตุข้อ</w:t>
      </w:r>
      <w:r>
        <w:rPr>
          <w:rFonts w:asciiTheme="majorBidi" w:hAnsiTheme="majorBidi" w:cstheme="majorBidi"/>
          <w:spacing w:val="8"/>
          <w:sz w:val="30"/>
          <w:szCs w:val="30"/>
          <w:lang w:bidi="th-TH"/>
        </w:rPr>
        <w:t xml:space="preserve"> </w:t>
      </w:r>
      <w:r w:rsidR="00754922">
        <w:rPr>
          <w:rFonts w:asciiTheme="majorBidi" w:hAnsiTheme="majorBidi" w:cstheme="majorBidi"/>
          <w:spacing w:val="8"/>
          <w:sz w:val="30"/>
          <w:szCs w:val="30"/>
          <w:lang w:val="en-US" w:bidi="th-TH"/>
        </w:rPr>
        <w:t>5</w:t>
      </w:r>
      <w:r>
        <w:rPr>
          <w:rFonts w:asciiTheme="majorBidi" w:hAnsiTheme="majorBidi" w:cstheme="majorBidi"/>
          <w:spacing w:val="8"/>
          <w:sz w:val="30"/>
          <w:szCs w:val="30"/>
          <w:lang w:bidi="th-TH"/>
        </w:rPr>
        <w:t>)</w:t>
      </w:r>
    </w:p>
    <w:p w14:paraId="3056C07B" w14:textId="1B1A730B" w:rsidR="00104C90" w:rsidRDefault="00D75BB6">
      <w:pPr>
        <w:pStyle w:val="Heading8"/>
        <w:numPr>
          <w:ilvl w:val="0"/>
          <w:numId w:val="16"/>
        </w:numPr>
        <w:tabs>
          <w:tab w:val="left" w:pos="540"/>
          <w:tab w:val="left" w:pos="882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647F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หนี้สินที่มีภาระดอกเบี้ย</w:t>
      </w:r>
    </w:p>
    <w:p w14:paraId="60BC2E8F" w14:textId="77777777" w:rsidR="00355173" w:rsidRPr="00031A27" w:rsidRDefault="00355173" w:rsidP="00961683">
      <w:pPr>
        <w:pStyle w:val="BodyText"/>
        <w:spacing w:after="0" w:line="120" w:lineRule="auto"/>
        <w:ind w:left="547" w:right="-43"/>
        <w:jc w:val="both"/>
        <w:rPr>
          <w:rFonts w:ascii="Angsana New" w:hAnsi="Angsana New"/>
          <w:sz w:val="22"/>
          <w:szCs w:val="22"/>
        </w:rPr>
      </w:pPr>
    </w:p>
    <w:tbl>
      <w:tblPr>
        <w:tblStyle w:val="TableGrid"/>
        <w:tblpPr w:leftFromText="180" w:rightFromText="180" w:vertAnchor="text" w:tblpX="450" w:tblpY="1"/>
        <w:tblOverlap w:val="never"/>
        <w:tblW w:w="93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236"/>
        <w:gridCol w:w="1019"/>
        <w:gridCol w:w="236"/>
        <w:gridCol w:w="865"/>
        <w:gridCol w:w="236"/>
        <w:gridCol w:w="979"/>
        <w:gridCol w:w="236"/>
        <w:gridCol w:w="1016"/>
        <w:gridCol w:w="241"/>
        <w:gridCol w:w="891"/>
      </w:tblGrid>
      <w:tr w:rsidR="00355173" w:rsidRPr="00CA6781" w14:paraId="1919230D" w14:textId="77777777" w:rsidTr="00C718C8">
        <w:trPr>
          <w:tblHeader/>
        </w:trPr>
        <w:tc>
          <w:tcPr>
            <w:tcW w:w="2340" w:type="dxa"/>
          </w:tcPr>
          <w:p w14:paraId="67B61623" w14:textId="77777777" w:rsidR="00355173" w:rsidRPr="00E20536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36" w:type="dxa"/>
            <w:gridSpan w:val="5"/>
            <w:vAlign w:val="bottom"/>
          </w:tcPr>
          <w:p w14:paraId="4F7C3C78" w14:textId="70377CEA" w:rsidR="00355173" w:rsidRPr="000E7799" w:rsidRDefault="007453DB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5D2EA9" w:rsidRPr="005D2EA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D2EA9" w:rsidRPr="005D2EA9">
              <w:rPr>
                <w:rFonts w:ascii="Angsana New" w:hAnsi="Angsana New"/>
                <w:sz w:val="28"/>
                <w:szCs w:val="28"/>
              </w:rPr>
              <w:t>256</w:t>
            </w:r>
            <w:r w:rsidR="005D2EA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6C2895D1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" w:right="-110" w:firstLine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3" w:type="dxa"/>
            <w:gridSpan w:val="5"/>
            <w:vAlign w:val="bottom"/>
          </w:tcPr>
          <w:p w14:paraId="6C08650A" w14:textId="06A4B554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7799">
              <w:rPr>
                <w:rFonts w:ascii="Angsana New" w:hAnsi="Angsana New"/>
                <w:sz w:val="28"/>
                <w:szCs w:val="28"/>
              </w:rPr>
              <w:t>256</w:t>
            </w:r>
            <w:r w:rsidR="005D2EA9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355173" w:rsidRPr="00CA6781" w14:paraId="71C721A1" w14:textId="77777777" w:rsidTr="00C718C8">
        <w:trPr>
          <w:tblHeader/>
        </w:trPr>
        <w:tc>
          <w:tcPr>
            <w:tcW w:w="2340" w:type="dxa"/>
          </w:tcPr>
          <w:p w14:paraId="74626B48" w14:textId="77777777" w:rsidR="00355173" w:rsidRPr="00CA6781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EBAA6E2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9A12483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6028B89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AAFC75B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14:paraId="447FDDED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7871AE47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3C37CA30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3545899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vAlign w:val="bottom"/>
          </w:tcPr>
          <w:p w14:paraId="15D7B229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</w:t>
            </w:r>
          </w:p>
          <w:p w14:paraId="0EDA9ACD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241" w:type="dxa"/>
            <w:vAlign w:val="bottom"/>
          </w:tcPr>
          <w:p w14:paraId="73715E05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1" w:type="dxa"/>
            <w:vAlign w:val="bottom"/>
          </w:tcPr>
          <w:p w14:paraId="5F30E4D1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55173" w:rsidRPr="00CA6781" w14:paraId="5830B5E5" w14:textId="77777777" w:rsidTr="00C718C8">
        <w:trPr>
          <w:tblHeader/>
        </w:trPr>
        <w:tc>
          <w:tcPr>
            <w:tcW w:w="2340" w:type="dxa"/>
          </w:tcPr>
          <w:p w14:paraId="7F62196B" w14:textId="77777777" w:rsidR="00355173" w:rsidRPr="00CA6781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035" w:type="dxa"/>
            <w:gridSpan w:val="11"/>
          </w:tcPr>
          <w:p w14:paraId="7176087E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0E779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0E7799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8D16D9" w:rsidRPr="00CA6781" w14:paraId="31F1EFCC" w14:textId="77777777" w:rsidTr="00DF4A20">
        <w:tc>
          <w:tcPr>
            <w:tcW w:w="2340" w:type="dxa"/>
          </w:tcPr>
          <w:p w14:paraId="1EC5B431" w14:textId="77777777" w:rsidR="008D16D9" w:rsidRPr="000E7799" w:rsidRDefault="008D16D9" w:rsidP="008D16D9">
            <w:pPr>
              <w:tabs>
                <w:tab w:val="clear" w:pos="227"/>
                <w:tab w:val="left" w:pos="162"/>
              </w:tabs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219E7220" w14:textId="4D11FE1E" w:rsidR="008D16D9" w:rsidRPr="00F812E3" w:rsidRDefault="003F2A87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20,481</w:t>
            </w:r>
          </w:p>
        </w:tc>
        <w:tc>
          <w:tcPr>
            <w:tcW w:w="236" w:type="dxa"/>
          </w:tcPr>
          <w:p w14:paraId="568D038D" w14:textId="77777777" w:rsidR="008D16D9" w:rsidRPr="002C2227" w:rsidRDefault="008D16D9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7ACE0E76" w14:textId="15C09E65" w:rsidR="008D16D9" w:rsidRPr="00F812E3" w:rsidRDefault="003F2A87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21,333</w:t>
            </w:r>
          </w:p>
        </w:tc>
        <w:tc>
          <w:tcPr>
            <w:tcW w:w="236" w:type="dxa"/>
          </w:tcPr>
          <w:p w14:paraId="4E0DC7B1" w14:textId="77777777" w:rsidR="008D16D9" w:rsidRPr="00F812E3" w:rsidRDefault="008D16D9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01B2B0D7" w14:textId="45F085CE" w:rsidR="008D16D9" w:rsidRPr="00F812E3" w:rsidRDefault="003F2A87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41,81</w:t>
            </w:r>
            <w:r w:rsidR="00AD032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3F36CBEC" w14:textId="77777777" w:rsidR="008D16D9" w:rsidRPr="000E7799" w:rsidRDefault="008D16D9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3439EFD5" w14:textId="51986607" w:rsidR="008D16D9" w:rsidRPr="000E7799" w:rsidRDefault="008D16D9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21,019</w:t>
            </w:r>
          </w:p>
        </w:tc>
        <w:tc>
          <w:tcPr>
            <w:tcW w:w="236" w:type="dxa"/>
          </w:tcPr>
          <w:p w14:paraId="2DB299B8" w14:textId="77777777" w:rsidR="008D16D9" w:rsidRPr="000E7799" w:rsidRDefault="008D16D9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</w:tcPr>
          <w:p w14:paraId="37BFEB6E" w14:textId="5E8F0CE2" w:rsidR="008D16D9" w:rsidRPr="000E7799" w:rsidRDefault="008D16D9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21,542</w:t>
            </w:r>
          </w:p>
        </w:tc>
        <w:tc>
          <w:tcPr>
            <w:tcW w:w="241" w:type="dxa"/>
          </w:tcPr>
          <w:p w14:paraId="58B7AEA8" w14:textId="77777777" w:rsidR="008D16D9" w:rsidRPr="000E7799" w:rsidRDefault="008D16D9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</w:tcPr>
          <w:p w14:paraId="19B438C0" w14:textId="30EE1AFC" w:rsidR="008D16D9" w:rsidRPr="000E7799" w:rsidRDefault="008D16D9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 w:rsidRPr="00C83B63">
              <w:rPr>
                <w:rFonts w:ascii="Angsana New" w:hAnsi="Angsana New"/>
                <w:sz w:val="28"/>
                <w:szCs w:val="28"/>
              </w:rPr>
              <w:t>42,561</w:t>
            </w:r>
          </w:p>
        </w:tc>
      </w:tr>
      <w:tr w:rsidR="008D16D9" w:rsidRPr="00CA6781" w14:paraId="783532EA" w14:textId="77777777" w:rsidTr="00DF4A20">
        <w:tc>
          <w:tcPr>
            <w:tcW w:w="2340" w:type="dxa"/>
          </w:tcPr>
          <w:p w14:paraId="29893AFB" w14:textId="77777777" w:rsidR="008D16D9" w:rsidRPr="000E7799" w:rsidRDefault="008D16D9" w:rsidP="008D16D9">
            <w:pPr>
              <w:pStyle w:val="ListParagraph"/>
              <w:ind w:left="166" w:right="-78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0E77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A868CF" w14:textId="794072E6" w:rsidR="008D16D9" w:rsidRPr="00F812E3" w:rsidRDefault="003F2A87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20,481</w:t>
            </w:r>
          </w:p>
        </w:tc>
        <w:tc>
          <w:tcPr>
            <w:tcW w:w="236" w:type="dxa"/>
          </w:tcPr>
          <w:p w14:paraId="27C97477" w14:textId="78A0A802" w:rsidR="008D16D9" w:rsidRPr="002C2227" w:rsidRDefault="008D16D9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7685B399" w14:textId="7791129C" w:rsidR="008D16D9" w:rsidRPr="00F812E3" w:rsidRDefault="003F2A87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21,333</w:t>
            </w:r>
          </w:p>
        </w:tc>
        <w:tc>
          <w:tcPr>
            <w:tcW w:w="236" w:type="dxa"/>
          </w:tcPr>
          <w:p w14:paraId="0247E188" w14:textId="77777777" w:rsidR="008D16D9" w:rsidRPr="00F812E3" w:rsidRDefault="008D16D9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</w:tcPr>
          <w:p w14:paraId="1AA3D615" w14:textId="2DEC28D3" w:rsidR="008D16D9" w:rsidRPr="00F812E3" w:rsidRDefault="003F2A87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41,81</w:t>
            </w:r>
            <w:r w:rsidR="00AD0325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1A589589" w14:textId="77777777" w:rsidR="008D16D9" w:rsidRPr="000E7799" w:rsidRDefault="008D16D9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6D7233" w14:textId="398E0A11" w:rsidR="008D16D9" w:rsidRPr="000E7799" w:rsidRDefault="008D16D9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1A05">
              <w:rPr>
                <w:rFonts w:ascii="Angsana New" w:hAnsi="Angsana New"/>
                <w:b/>
                <w:bCs/>
                <w:sz w:val="28"/>
                <w:szCs w:val="28"/>
              </w:rPr>
              <w:t>21,019</w:t>
            </w:r>
          </w:p>
        </w:tc>
        <w:tc>
          <w:tcPr>
            <w:tcW w:w="236" w:type="dxa"/>
          </w:tcPr>
          <w:p w14:paraId="28C2E8AB" w14:textId="77777777" w:rsidR="008D16D9" w:rsidRPr="000E7799" w:rsidRDefault="008D16D9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5864AF4D" w14:textId="192503D2" w:rsidR="008D16D9" w:rsidRPr="000E7799" w:rsidRDefault="008D16D9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2363">
              <w:rPr>
                <w:rFonts w:ascii="Angsana New" w:hAnsi="Angsana New"/>
                <w:b/>
                <w:bCs/>
                <w:sz w:val="28"/>
                <w:szCs w:val="28"/>
              </w:rPr>
              <w:t>21,542</w:t>
            </w:r>
          </w:p>
        </w:tc>
        <w:tc>
          <w:tcPr>
            <w:tcW w:w="241" w:type="dxa"/>
          </w:tcPr>
          <w:p w14:paraId="29A60C3E" w14:textId="77777777" w:rsidR="008D16D9" w:rsidRPr="000E7799" w:rsidRDefault="008D16D9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6230763F" w14:textId="3C105A5E" w:rsidR="008D16D9" w:rsidRPr="000E7799" w:rsidRDefault="008D16D9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3B63">
              <w:rPr>
                <w:rFonts w:ascii="Angsana New" w:hAnsi="Angsana New"/>
                <w:b/>
                <w:bCs/>
                <w:sz w:val="28"/>
                <w:szCs w:val="28"/>
              </w:rPr>
              <w:t>42,561</w:t>
            </w:r>
          </w:p>
        </w:tc>
      </w:tr>
    </w:tbl>
    <w:p w14:paraId="71EA309E" w14:textId="77777777" w:rsidR="004323BB" w:rsidRDefault="004323BB" w:rsidP="004323BB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</w:pPr>
    </w:p>
    <w:p w14:paraId="42DA9262" w14:textId="3269775C" w:rsidR="005635D9" w:rsidRDefault="005635D9" w:rsidP="00B867DA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lang w:val="en-GB"/>
        </w:rPr>
      </w:pPr>
      <w:r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สัญญาเช่าที่ดินของบริษัท ค้ำประกันโดยหนังสือค้ำประกัน</w:t>
      </w:r>
      <w:r w:rsidR="004323BB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จาก</w:t>
      </w:r>
      <w:r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ธนาคาร</w:t>
      </w:r>
    </w:p>
    <w:p w14:paraId="65687181" w14:textId="77777777" w:rsidR="00BD0813" w:rsidRDefault="00BD0813" w:rsidP="00B867DA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</w:pPr>
    </w:p>
    <w:p w14:paraId="10B449F1" w14:textId="15060A5E" w:rsidR="00812338" w:rsidRPr="00B77263" w:rsidRDefault="00812338" w:rsidP="00B867DA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lang w:val="en-GB"/>
        </w:rPr>
      </w:pPr>
      <w:r w:rsidRPr="00B77263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ณ วันที่</w:t>
      </w:r>
      <w:r w:rsidRPr="00B77263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="007453DB">
        <w:rPr>
          <w:rFonts w:asciiTheme="majorBidi" w:hAnsiTheme="majorBidi" w:cstheme="majorBidi"/>
          <w:sz w:val="30"/>
          <w:szCs w:val="30"/>
          <w:lang w:val="en-GB"/>
        </w:rPr>
        <w:t>30</w:t>
      </w:r>
      <w:r w:rsidR="007453D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มิถุนายน</w:t>
      </w:r>
      <w:r w:rsidR="008D16D9" w:rsidRPr="00990B88">
        <w:rPr>
          <w:rFonts w:asciiTheme="majorBidi" w:hAnsiTheme="majorBidi" w:cstheme="majorBidi"/>
          <w:sz w:val="30"/>
          <w:szCs w:val="30"/>
          <w:lang w:val="en-GB"/>
        </w:rPr>
        <w:t xml:space="preserve"> 256</w:t>
      </w:r>
      <w:r w:rsidR="008D16D9">
        <w:rPr>
          <w:rFonts w:asciiTheme="majorBidi" w:hAnsiTheme="majorBidi" w:cstheme="majorBidi"/>
          <w:sz w:val="30"/>
          <w:szCs w:val="30"/>
          <w:lang w:val="en-GB"/>
        </w:rPr>
        <w:t>9</w:t>
      </w:r>
      <w:r w:rsidR="008D16D9" w:rsidRPr="00B56571">
        <w:rPr>
          <w:rFonts w:ascii="Angsana New" w:hAnsi="Angsana New"/>
          <w:sz w:val="30"/>
          <w:szCs w:val="30"/>
        </w:rPr>
        <w:t xml:space="preserve"> </w:t>
      </w:r>
      <w:r w:rsidRPr="00B77263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บริษัทมีวงเงินสินเชื่อซึ่งยังมิได้เบิกใช้เป็นจำนวนเงินรวม</w:t>
      </w:r>
      <w:r w:rsidRPr="00B77263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="0096477C">
        <w:rPr>
          <w:rFonts w:asciiTheme="majorBidi" w:hAnsiTheme="majorBidi" w:cstheme="majorBidi"/>
          <w:spacing w:val="4"/>
          <w:sz w:val="30"/>
          <w:szCs w:val="30"/>
        </w:rPr>
        <w:t>245.16</w:t>
      </w:r>
      <w:r w:rsidR="00A55FB4" w:rsidRPr="00B77263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B77263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ล้านบาท</w:t>
      </w:r>
      <w:r w:rsidRPr="00D955C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F35447" w:rsidRPr="00D955CF">
        <w:rPr>
          <w:rFonts w:asciiTheme="majorBidi" w:hAnsiTheme="majorBidi" w:cstheme="majorBidi"/>
          <w:sz w:val="30"/>
          <w:szCs w:val="30"/>
          <w:lang w:val="en-GB"/>
        </w:rPr>
        <w:br w:type="textWrapping" w:clear="all"/>
      </w:r>
      <w:r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(31 </w:t>
      </w:r>
      <w:r w:rsidRPr="00D955C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ธันวาคม </w:t>
      </w:r>
      <w:r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>256</w:t>
      </w:r>
      <w:r w:rsidR="008D16D9">
        <w:rPr>
          <w:rFonts w:asciiTheme="majorBidi" w:hAnsiTheme="majorBidi" w:cstheme="majorBidi"/>
          <w:i/>
          <w:iCs/>
          <w:sz w:val="30"/>
          <w:szCs w:val="30"/>
          <w:lang w:val="en-GB"/>
        </w:rPr>
        <w:t>8</w:t>
      </w:r>
      <w:r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="00DF7FD9">
        <w:rPr>
          <w:rFonts w:asciiTheme="majorBidi" w:hAnsiTheme="majorBidi" w:cstheme="majorBidi"/>
          <w:i/>
          <w:iCs/>
          <w:sz w:val="30"/>
          <w:szCs w:val="30"/>
          <w:lang w:val="en-GB"/>
        </w:rPr>
        <w:t>240</w:t>
      </w:r>
      <w:r w:rsidR="008D16D9" w:rsidRPr="008D16D9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.83 </w:t>
      </w:r>
      <w:r w:rsidRPr="00D955C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ล้านบาท</w:t>
      </w:r>
      <w:r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>)</w:t>
      </w:r>
      <w:r w:rsidRPr="00D955C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77263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วงเงินสินเชื่อดังกล่าวค้ำประกันโดยที่ดิน อาคารสิ่งปลูกสร้าง</w:t>
      </w:r>
      <w:r w:rsidR="00F81925" w:rsidRPr="00B77263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ทั้งใ</w:t>
      </w:r>
      <w:r w:rsidR="00B867DA" w:rsidRPr="00B77263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น</w:t>
      </w:r>
      <w:r w:rsidR="00F81925" w:rsidRPr="00B77263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ปัจจุบันและในอนาคต</w:t>
      </w:r>
    </w:p>
    <w:p w14:paraId="4F460DF1" w14:textId="7C53B359" w:rsidR="00C571E1" w:rsidRPr="00324D6E" w:rsidRDefault="00C571E1" w:rsidP="00324D6E">
      <w:pPr>
        <w:pStyle w:val="Heading8"/>
        <w:tabs>
          <w:tab w:val="left" w:pos="540"/>
        </w:tabs>
        <w:spacing w:line="370" w:lineRule="exact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4FACD51A" w14:textId="77777777" w:rsidR="00C571E1" w:rsidRPr="00094040" w:rsidRDefault="00C571E1" w:rsidP="00094040">
      <w:pPr>
        <w:pStyle w:val="Heading8"/>
        <w:numPr>
          <w:ilvl w:val="0"/>
          <w:numId w:val="16"/>
        </w:numPr>
        <w:tabs>
          <w:tab w:val="left" w:pos="540"/>
          <w:tab w:val="left" w:pos="8820"/>
        </w:tabs>
        <w:ind w:left="540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94040">
        <w:rPr>
          <w:rFonts w:ascii="Angsana New" w:hAnsi="Angsana New"/>
          <w:sz w:val="30"/>
          <w:szCs w:val="30"/>
          <w:cs/>
          <w:lang w:val="en-US"/>
        </w:rPr>
        <w:t>ทุนเรือนหุ้น</w:t>
      </w:r>
    </w:p>
    <w:p w14:paraId="4F5D9679" w14:textId="77777777" w:rsidR="00C571E1" w:rsidRPr="00094040" w:rsidRDefault="00C571E1" w:rsidP="00094040">
      <w:pPr>
        <w:pStyle w:val="BodyText"/>
        <w:spacing w:after="0"/>
        <w:ind w:left="547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9"/>
        <w:gridCol w:w="806"/>
        <w:gridCol w:w="239"/>
        <w:gridCol w:w="1114"/>
        <w:gridCol w:w="270"/>
        <w:gridCol w:w="1081"/>
        <w:gridCol w:w="272"/>
        <w:gridCol w:w="1169"/>
        <w:gridCol w:w="272"/>
        <w:gridCol w:w="1166"/>
      </w:tblGrid>
      <w:tr w:rsidR="00094040" w:rsidRPr="00094040" w14:paraId="15E8E72D" w14:textId="77777777" w:rsidTr="0097516C">
        <w:trPr>
          <w:tblHeader/>
        </w:trPr>
        <w:tc>
          <w:tcPr>
            <w:tcW w:w="1519" w:type="pct"/>
          </w:tcPr>
          <w:p w14:paraId="0CEE5736" w14:textId="77777777" w:rsidR="00094040" w:rsidRPr="00094040" w:rsidRDefault="00094040" w:rsidP="00094040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2E9476F4" w14:textId="77777777" w:rsidR="00094040" w:rsidRPr="00094040" w:rsidRDefault="00094040" w:rsidP="00094040">
            <w:pPr>
              <w:pStyle w:val="30"/>
              <w:tabs>
                <w:tab w:val="clear" w:pos="360"/>
                <w:tab w:val="clear" w:pos="720"/>
              </w:tabs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9404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มูลค่าหุ้น</w:t>
            </w:r>
          </w:p>
        </w:tc>
        <w:tc>
          <w:tcPr>
            <w:tcW w:w="130" w:type="pct"/>
            <w:tcBorders>
              <w:left w:val="nil"/>
            </w:tcBorders>
          </w:tcPr>
          <w:p w14:paraId="10A43B4C" w14:textId="77777777" w:rsidR="00094040" w:rsidRPr="00094040" w:rsidRDefault="00094040" w:rsidP="00094040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3" w:type="pct"/>
            <w:gridSpan w:val="3"/>
            <w:tcBorders>
              <w:bottom w:val="single" w:sz="4" w:space="0" w:color="auto"/>
            </w:tcBorders>
          </w:tcPr>
          <w:p w14:paraId="07837F1F" w14:textId="724FA0B9" w:rsidR="00094040" w:rsidRPr="00094040" w:rsidRDefault="00094040" w:rsidP="00094040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D16D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5AB077B1" w14:textId="77777777" w:rsidR="00094040" w:rsidRPr="00094040" w:rsidRDefault="00094040" w:rsidP="00094040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pct"/>
            <w:gridSpan w:val="3"/>
            <w:tcBorders>
              <w:bottom w:val="single" w:sz="4" w:space="0" w:color="auto"/>
            </w:tcBorders>
          </w:tcPr>
          <w:p w14:paraId="3EEC9A51" w14:textId="6AFD25C1" w:rsidR="00094040" w:rsidRPr="00094040" w:rsidRDefault="00094040" w:rsidP="00094040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D16D9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94040" w:rsidRPr="00094040" w14:paraId="2CC1E5FE" w14:textId="77777777" w:rsidTr="0097516C">
        <w:trPr>
          <w:tblHeader/>
        </w:trPr>
        <w:tc>
          <w:tcPr>
            <w:tcW w:w="1519" w:type="pct"/>
          </w:tcPr>
          <w:p w14:paraId="22F96358" w14:textId="77777777" w:rsidR="00094040" w:rsidRPr="00094040" w:rsidRDefault="00094040" w:rsidP="00094040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5464F112" w14:textId="77777777" w:rsidR="00094040" w:rsidRPr="00094040" w:rsidRDefault="00094040" w:rsidP="00094040">
            <w:pPr>
              <w:pStyle w:val="30"/>
              <w:tabs>
                <w:tab w:val="clear" w:pos="360"/>
                <w:tab w:val="clear" w:pos="720"/>
              </w:tabs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94040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ต่อหุ้น</w:t>
            </w:r>
          </w:p>
        </w:tc>
        <w:tc>
          <w:tcPr>
            <w:tcW w:w="130" w:type="pct"/>
            <w:tcBorders>
              <w:left w:val="nil"/>
            </w:tcBorders>
          </w:tcPr>
          <w:p w14:paraId="3F813208" w14:textId="77777777" w:rsidR="00094040" w:rsidRPr="00094040" w:rsidRDefault="00094040" w:rsidP="00094040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5A69255C" w14:textId="77777777" w:rsidR="00094040" w:rsidRPr="00094040" w:rsidRDefault="00094040" w:rsidP="00094040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4040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0ECB2D11" w14:textId="77777777" w:rsidR="00094040" w:rsidRPr="00094040" w:rsidRDefault="00094040" w:rsidP="00094040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238C9535" w14:textId="77777777" w:rsidR="00094040" w:rsidRPr="00094040" w:rsidRDefault="00094040" w:rsidP="00094040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4040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8" w:type="pct"/>
          </w:tcPr>
          <w:p w14:paraId="6344D649" w14:textId="77777777" w:rsidR="00094040" w:rsidRPr="00094040" w:rsidRDefault="00094040" w:rsidP="00094040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62DDAC06" w14:textId="77777777" w:rsidR="00094040" w:rsidRPr="00094040" w:rsidRDefault="00094040" w:rsidP="00094040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4040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6D1D4588" w14:textId="77777777" w:rsidR="00094040" w:rsidRPr="00094040" w:rsidRDefault="00094040" w:rsidP="00094040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17016D11" w14:textId="77777777" w:rsidR="00094040" w:rsidRPr="00094040" w:rsidRDefault="00094040" w:rsidP="00094040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4040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094040" w:rsidRPr="00094040" w14:paraId="2788B0F5" w14:textId="77777777" w:rsidTr="0097516C">
        <w:trPr>
          <w:trHeight w:val="80"/>
          <w:tblHeader/>
        </w:trPr>
        <w:tc>
          <w:tcPr>
            <w:tcW w:w="1519" w:type="pct"/>
          </w:tcPr>
          <w:p w14:paraId="25A0F952" w14:textId="77777777" w:rsidR="00094040" w:rsidRPr="00094040" w:rsidRDefault="00094040" w:rsidP="00094040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2B899389" w14:textId="77777777" w:rsidR="00094040" w:rsidRPr="00094040" w:rsidRDefault="00094040" w:rsidP="00094040">
            <w:pPr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40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0" w:type="pct"/>
            <w:tcBorders>
              <w:left w:val="nil"/>
            </w:tcBorders>
          </w:tcPr>
          <w:p w14:paraId="57EDB2F4" w14:textId="77777777" w:rsidR="00094040" w:rsidRPr="00094040" w:rsidRDefault="00094040" w:rsidP="00094040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911" w:type="pct"/>
            <w:gridSpan w:val="7"/>
          </w:tcPr>
          <w:p w14:paraId="54F71FB8" w14:textId="77777777" w:rsidR="00094040" w:rsidRPr="00094040" w:rsidRDefault="00094040" w:rsidP="00094040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40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Pr="00094040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0940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94040" w:rsidRPr="00094040" w14:paraId="6D3E00FB" w14:textId="77777777" w:rsidTr="0097516C">
        <w:tc>
          <w:tcPr>
            <w:tcW w:w="1519" w:type="pct"/>
          </w:tcPr>
          <w:p w14:paraId="41F97C0C" w14:textId="77777777" w:rsidR="00094040" w:rsidRPr="00094040" w:rsidRDefault="00094040" w:rsidP="00094040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40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39" w:type="pct"/>
          </w:tcPr>
          <w:p w14:paraId="1B18B86C" w14:textId="77777777" w:rsidR="00094040" w:rsidRPr="00094040" w:rsidRDefault="00094040" w:rsidP="00094040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  <w:tcBorders>
              <w:left w:val="nil"/>
            </w:tcBorders>
          </w:tcPr>
          <w:p w14:paraId="1E67B578" w14:textId="77777777" w:rsidR="00094040" w:rsidRPr="00094040" w:rsidRDefault="00094040" w:rsidP="00094040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</w:tcPr>
          <w:p w14:paraId="0BA972D8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EA78F6C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D3622F5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0E8139B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244EBDE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9194CDC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AA66A04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4040" w:rsidRPr="00094040" w14:paraId="213AE162" w14:textId="77777777" w:rsidTr="0097516C">
        <w:tc>
          <w:tcPr>
            <w:tcW w:w="1519" w:type="pct"/>
          </w:tcPr>
          <w:p w14:paraId="7EB87BBD" w14:textId="77777777" w:rsidR="00094040" w:rsidRPr="00094040" w:rsidRDefault="00094040" w:rsidP="00094040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4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9404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9404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39" w:type="pct"/>
          </w:tcPr>
          <w:p w14:paraId="06700ADC" w14:textId="77777777" w:rsidR="00094040" w:rsidRPr="00094040" w:rsidRDefault="00094040" w:rsidP="00094040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4040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135D3D84" w14:textId="77777777" w:rsidR="00094040" w:rsidRPr="00094040" w:rsidRDefault="00094040" w:rsidP="00094040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7B0DAF24" w14:textId="36CC3D88" w:rsidR="00094040" w:rsidRPr="00094040" w:rsidRDefault="000E079F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428,264</w:t>
            </w:r>
          </w:p>
        </w:tc>
        <w:tc>
          <w:tcPr>
            <w:tcW w:w="147" w:type="pct"/>
          </w:tcPr>
          <w:p w14:paraId="5704EF23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735703AE" w14:textId="5239D235" w:rsidR="00094040" w:rsidRPr="00094040" w:rsidRDefault="000E079F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214,132</w:t>
            </w:r>
          </w:p>
        </w:tc>
        <w:tc>
          <w:tcPr>
            <w:tcW w:w="148" w:type="pct"/>
          </w:tcPr>
          <w:p w14:paraId="6C350E9D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A7E8629" w14:textId="60498093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094040">
              <w:rPr>
                <w:rFonts w:ascii="Angsana New" w:hAnsi="Angsana New"/>
                <w:sz w:val="30"/>
                <w:szCs w:val="30"/>
              </w:rPr>
              <w:t>428,264</w:t>
            </w:r>
          </w:p>
        </w:tc>
        <w:tc>
          <w:tcPr>
            <w:tcW w:w="148" w:type="pct"/>
          </w:tcPr>
          <w:p w14:paraId="72EDA6BD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2228451" w14:textId="03A4DEF2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094040">
              <w:rPr>
                <w:rFonts w:ascii="Angsana New" w:hAnsi="Angsana New"/>
                <w:sz w:val="30"/>
                <w:szCs w:val="30"/>
              </w:rPr>
              <w:t>214,132</w:t>
            </w:r>
          </w:p>
        </w:tc>
      </w:tr>
      <w:tr w:rsidR="00094040" w:rsidRPr="00094040" w14:paraId="530BB9B7" w14:textId="77777777" w:rsidTr="0097516C">
        <w:tc>
          <w:tcPr>
            <w:tcW w:w="1519" w:type="pct"/>
          </w:tcPr>
          <w:p w14:paraId="6AE52ACA" w14:textId="656B6CE6" w:rsidR="00094040" w:rsidRPr="00094040" w:rsidRDefault="00094040" w:rsidP="00094040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4040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ณ วันที่</w:t>
            </w:r>
            <w:r w:rsidRPr="00094040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="007F0534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30</w:t>
            </w:r>
            <w:r w:rsidR="007F0534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 มิถุนายน</w:t>
            </w:r>
            <w:r w:rsidRPr="000940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31 </w:t>
            </w:r>
            <w:r w:rsidRPr="000940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9" w:type="pct"/>
          </w:tcPr>
          <w:p w14:paraId="74A77E71" w14:textId="77777777" w:rsidR="00094040" w:rsidRPr="00094040" w:rsidRDefault="00094040" w:rsidP="00094040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040"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58AAA704" w14:textId="77777777" w:rsidR="00094040" w:rsidRPr="00094040" w:rsidRDefault="00094040" w:rsidP="00094040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25D628EF" w14:textId="0571B6D1" w:rsidR="00094040" w:rsidRPr="00094040" w:rsidRDefault="00913F81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147" w:type="pct"/>
          </w:tcPr>
          <w:p w14:paraId="23ED228E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B53713C" w14:textId="4B0EE6CF" w:rsidR="00094040" w:rsidRPr="00094040" w:rsidRDefault="00913F81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  <w:tc>
          <w:tcPr>
            <w:tcW w:w="148" w:type="pct"/>
          </w:tcPr>
          <w:p w14:paraId="2B2BE7DC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E6AAD53" w14:textId="77F60AD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0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428</w:t>
            </w:r>
            <w:r w:rsidRPr="000940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940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264</w:t>
            </w:r>
          </w:p>
        </w:tc>
        <w:tc>
          <w:tcPr>
            <w:tcW w:w="148" w:type="pct"/>
          </w:tcPr>
          <w:p w14:paraId="6D883126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1CD28381" w14:textId="7BC4E1AF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0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214</w:t>
            </w:r>
            <w:r w:rsidRPr="000940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940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132</w:t>
            </w:r>
          </w:p>
        </w:tc>
      </w:tr>
      <w:tr w:rsidR="00094040" w:rsidRPr="00094040" w14:paraId="79EE1C8D" w14:textId="77777777" w:rsidTr="007F0534">
        <w:trPr>
          <w:trHeight w:val="611"/>
        </w:trPr>
        <w:tc>
          <w:tcPr>
            <w:tcW w:w="1519" w:type="pct"/>
          </w:tcPr>
          <w:p w14:paraId="03E070C2" w14:textId="77777777" w:rsidR="00094040" w:rsidRPr="00094040" w:rsidRDefault="00094040" w:rsidP="00094040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54527CB2" w14:textId="77777777" w:rsidR="00094040" w:rsidRPr="00094040" w:rsidRDefault="00094040" w:rsidP="00094040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tcBorders>
              <w:left w:val="nil"/>
            </w:tcBorders>
          </w:tcPr>
          <w:p w14:paraId="7B8697AB" w14:textId="77777777" w:rsidR="00094040" w:rsidRPr="00094040" w:rsidRDefault="00094040" w:rsidP="00094040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7575879C" w14:textId="77777777" w:rsidR="00094040" w:rsidRPr="00094040" w:rsidRDefault="00094040" w:rsidP="00094040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E05BB1" w14:textId="77777777" w:rsidR="00094040" w:rsidRPr="00094040" w:rsidRDefault="00094040" w:rsidP="00094040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22A5E0F" w14:textId="77777777" w:rsidR="00094040" w:rsidRPr="00094040" w:rsidRDefault="00094040" w:rsidP="00094040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E67273C" w14:textId="77777777" w:rsidR="00094040" w:rsidRPr="00094040" w:rsidRDefault="00094040" w:rsidP="00094040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6591511" w14:textId="77777777" w:rsidR="00094040" w:rsidRPr="00094040" w:rsidRDefault="00094040" w:rsidP="00094040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28A1926" w14:textId="77777777" w:rsidR="00094040" w:rsidRPr="00094040" w:rsidRDefault="00094040" w:rsidP="00094040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6F396D3" w14:textId="77777777" w:rsidR="00094040" w:rsidRPr="00094040" w:rsidRDefault="00094040" w:rsidP="00094040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4040" w:rsidRPr="00094040" w14:paraId="178033F5" w14:textId="77777777" w:rsidTr="00322E3E">
        <w:tc>
          <w:tcPr>
            <w:tcW w:w="1519" w:type="pct"/>
          </w:tcPr>
          <w:p w14:paraId="3ECA4FD3" w14:textId="77777777" w:rsidR="00094040" w:rsidRPr="00094040" w:rsidRDefault="00094040" w:rsidP="00094040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40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439" w:type="pct"/>
          </w:tcPr>
          <w:p w14:paraId="72651C34" w14:textId="77777777" w:rsidR="00094040" w:rsidRPr="00094040" w:rsidRDefault="00094040" w:rsidP="00094040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  <w:tcBorders>
              <w:left w:val="nil"/>
            </w:tcBorders>
          </w:tcPr>
          <w:p w14:paraId="2BF7ECD4" w14:textId="77777777" w:rsidR="00094040" w:rsidRPr="00094040" w:rsidRDefault="00094040" w:rsidP="00094040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</w:tcPr>
          <w:p w14:paraId="61455742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C315B70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C8DB712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3B51024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43936C8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1F75A52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950B017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0CB7" w:rsidRPr="00094040" w14:paraId="5B6CC544" w14:textId="77777777" w:rsidTr="00322E3E">
        <w:tc>
          <w:tcPr>
            <w:tcW w:w="1519" w:type="pct"/>
          </w:tcPr>
          <w:p w14:paraId="2C55EA10" w14:textId="77777777" w:rsidR="00DB0CB7" w:rsidRPr="00094040" w:rsidRDefault="00DB0CB7" w:rsidP="00DB0CB7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4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9404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9404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39" w:type="pct"/>
          </w:tcPr>
          <w:p w14:paraId="77013A28" w14:textId="77777777" w:rsidR="00DB0CB7" w:rsidRPr="00094040" w:rsidRDefault="00DB0CB7" w:rsidP="00DB0CB7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4040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05210247" w14:textId="77777777" w:rsidR="00DB0CB7" w:rsidRPr="00094040" w:rsidRDefault="00DB0CB7" w:rsidP="00DB0CB7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5E610714" w14:textId="260D42A3" w:rsidR="00DB0CB7" w:rsidRPr="00094040" w:rsidRDefault="0094118A" w:rsidP="00DB0CB7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  <w:r>
              <w:rPr>
                <w:rFonts w:ascii="Angsana New" w:hAnsi="Angsana New"/>
                <w:sz w:val="30"/>
                <w:szCs w:val="30"/>
                <w:lang w:bidi="te-IN"/>
              </w:rPr>
              <w:t>428,264</w:t>
            </w:r>
          </w:p>
        </w:tc>
        <w:tc>
          <w:tcPr>
            <w:tcW w:w="147" w:type="pct"/>
          </w:tcPr>
          <w:p w14:paraId="4B596754" w14:textId="77777777" w:rsidR="00DB0CB7" w:rsidRPr="00094040" w:rsidRDefault="00DB0CB7" w:rsidP="00DB0CB7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FDDCBEB" w14:textId="0947871B" w:rsidR="00DB0CB7" w:rsidRPr="00094040" w:rsidRDefault="0094118A" w:rsidP="00DB0CB7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  <w:r>
              <w:rPr>
                <w:rFonts w:ascii="Angsana New" w:hAnsi="Angsana New"/>
                <w:sz w:val="30"/>
                <w:szCs w:val="30"/>
                <w:lang w:bidi="te-IN"/>
              </w:rPr>
              <w:t>214,132</w:t>
            </w:r>
          </w:p>
        </w:tc>
        <w:tc>
          <w:tcPr>
            <w:tcW w:w="148" w:type="pct"/>
          </w:tcPr>
          <w:p w14:paraId="3AE4DE5F" w14:textId="77777777" w:rsidR="00DB0CB7" w:rsidRPr="00094040" w:rsidRDefault="00DB0CB7" w:rsidP="00DB0CB7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7933C0D8" w14:textId="4DEB91AF" w:rsidR="00DB0CB7" w:rsidRPr="00094040" w:rsidRDefault="00DB0CB7" w:rsidP="00DB0CB7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990B88">
              <w:rPr>
                <w:rFonts w:ascii="Angsana New" w:hAnsi="Angsana New"/>
                <w:sz w:val="30"/>
                <w:szCs w:val="30"/>
              </w:rPr>
              <w:t>428,264</w:t>
            </w:r>
          </w:p>
        </w:tc>
        <w:tc>
          <w:tcPr>
            <w:tcW w:w="148" w:type="pct"/>
          </w:tcPr>
          <w:p w14:paraId="517A129B" w14:textId="77777777" w:rsidR="00DB0CB7" w:rsidRPr="00094040" w:rsidRDefault="00DB0CB7" w:rsidP="00DB0CB7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5328B320" w14:textId="0B7BBBAF" w:rsidR="00DB0CB7" w:rsidRPr="00094040" w:rsidRDefault="00DB0CB7" w:rsidP="00DB0CB7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990B88">
              <w:rPr>
                <w:rFonts w:ascii="Angsana New" w:hAnsi="Angsana New"/>
                <w:sz w:val="30"/>
                <w:szCs w:val="30"/>
              </w:rPr>
              <w:t>214,132</w:t>
            </w:r>
          </w:p>
        </w:tc>
      </w:tr>
      <w:tr w:rsidR="00DB0CB7" w:rsidRPr="00094040" w14:paraId="3BFC8162" w14:textId="77777777" w:rsidTr="00322E3E">
        <w:tc>
          <w:tcPr>
            <w:tcW w:w="1519" w:type="pct"/>
          </w:tcPr>
          <w:p w14:paraId="7A70F4EB" w14:textId="523FE64A" w:rsidR="00DB0CB7" w:rsidRPr="00094040" w:rsidRDefault="00DB0CB7" w:rsidP="00DB0CB7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4040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ณ วันที่</w:t>
            </w:r>
            <w:r w:rsidRPr="00094040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="007F0534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30 </w:t>
            </w:r>
            <w:r w:rsidR="007F0534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มิถุนายน</w:t>
            </w:r>
            <w:r w:rsidRPr="000940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31 </w:t>
            </w:r>
            <w:r w:rsidRPr="000940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9" w:type="pct"/>
          </w:tcPr>
          <w:p w14:paraId="5A70D607" w14:textId="77777777" w:rsidR="00DB0CB7" w:rsidRPr="00094040" w:rsidRDefault="00DB0CB7" w:rsidP="00DB0CB7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040"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35CFB1B8" w14:textId="77777777" w:rsidR="00DB0CB7" w:rsidRPr="00094040" w:rsidRDefault="00DB0CB7" w:rsidP="00DB0CB7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BE1BE40" w14:textId="2A1A056B" w:rsidR="00DB0CB7" w:rsidRPr="00094040" w:rsidRDefault="00913F81" w:rsidP="00DB0CB7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147" w:type="pct"/>
          </w:tcPr>
          <w:p w14:paraId="1E4C985C" w14:textId="77777777" w:rsidR="00DB0CB7" w:rsidRPr="00094040" w:rsidRDefault="00DB0CB7" w:rsidP="00DB0CB7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B7DC5AE" w14:textId="445ED98D" w:rsidR="00DB0CB7" w:rsidRPr="00094040" w:rsidRDefault="00913F81" w:rsidP="00DB0CB7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  <w:tc>
          <w:tcPr>
            <w:tcW w:w="148" w:type="pct"/>
          </w:tcPr>
          <w:p w14:paraId="23159042" w14:textId="77777777" w:rsidR="00DB0CB7" w:rsidRPr="00094040" w:rsidRDefault="00DB0CB7" w:rsidP="00DB0CB7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D4C0B1F" w14:textId="7D137E8F" w:rsidR="00DB0CB7" w:rsidRPr="00094040" w:rsidRDefault="00DB0CB7" w:rsidP="00DB0CB7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7AAE"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148" w:type="pct"/>
          </w:tcPr>
          <w:p w14:paraId="39536141" w14:textId="77777777" w:rsidR="00DB0CB7" w:rsidRPr="00094040" w:rsidRDefault="00DB0CB7" w:rsidP="00DB0CB7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EC6CEE8" w14:textId="2B3CE4F0" w:rsidR="00DB0CB7" w:rsidRPr="00094040" w:rsidRDefault="00DB0CB7" w:rsidP="00DB0CB7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7AAE"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</w:tr>
    </w:tbl>
    <w:p w14:paraId="1E035579" w14:textId="77777777" w:rsidR="00AF1AEC" w:rsidRPr="00094040" w:rsidRDefault="00AF1AEC" w:rsidP="0009404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75ECC3B" w14:textId="22CC9881" w:rsidR="00A135B0" w:rsidRDefault="00C571E1" w:rsidP="0009404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94040">
        <w:rPr>
          <w:rFonts w:ascii="Angsana New" w:hAnsi="Angsana New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</w:t>
      </w:r>
      <w:r w:rsidRPr="00094040">
        <w:rPr>
          <w:rFonts w:ascii="Angsana New" w:hAnsi="Angsana New"/>
          <w:sz w:val="30"/>
          <w:szCs w:val="30"/>
          <w:cs/>
        </w:rPr>
        <w:br/>
      </w:r>
      <w:r w:rsidRPr="00C647FC">
        <w:rPr>
          <w:rFonts w:ascii="Angsana New" w:hAnsi="Angsana New" w:hint="cs"/>
          <w:sz w:val="30"/>
          <w:szCs w:val="30"/>
          <w:cs/>
        </w:rPr>
        <w:t>หนึ่งเสียงต่อหนึ่งหุ้นในที่ประชุมของบริษัท</w:t>
      </w:r>
    </w:p>
    <w:p w14:paraId="3C4C0AF0" w14:textId="77777777" w:rsidR="00E37E52" w:rsidRDefault="00E37E52" w:rsidP="0009404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9A0FF57" w14:textId="77777777" w:rsidR="00E37E52" w:rsidRDefault="00E37E52" w:rsidP="0009404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4EBA059" w14:textId="7127F069" w:rsidR="00C647FC" w:rsidRPr="00E37E52" w:rsidRDefault="00C647FC" w:rsidP="00972384">
      <w:pPr>
        <w:jc w:val="thaiDistribute"/>
        <w:rPr>
          <w:rFonts w:ascii="Angsana New" w:hAnsi="Angsana New"/>
          <w:sz w:val="30"/>
          <w:szCs w:val="30"/>
          <w:cs/>
        </w:rPr>
        <w:sectPr w:rsidR="00C647FC" w:rsidRPr="00E37E52" w:rsidSect="00C56E71">
          <w:pgSz w:w="11909" w:h="16834" w:code="9"/>
          <w:pgMar w:top="691" w:right="1152" w:bottom="576" w:left="1152" w:header="720" w:footer="720" w:gutter="0"/>
          <w:cols w:space="720"/>
        </w:sectPr>
      </w:pPr>
    </w:p>
    <w:p w14:paraId="2F5CB68D" w14:textId="6A5CEE4E" w:rsidR="00F5517F" w:rsidRPr="006D304C" w:rsidRDefault="00841F0C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6D304C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ส่วนงานดำเนินงาน</w:t>
      </w:r>
      <w:r w:rsidR="00737C2E" w:rsidRPr="006D304C">
        <w:rPr>
          <w:rFonts w:asciiTheme="majorBidi" w:hAnsiTheme="majorBidi" w:cstheme="majorBidi"/>
          <w:sz w:val="30"/>
          <w:szCs w:val="30"/>
          <w:cs/>
          <w:lang w:val="th-TH"/>
        </w:rPr>
        <w:t>และการจำแนกรายได้</w:t>
      </w:r>
    </w:p>
    <w:p w14:paraId="12D4043C" w14:textId="77777777" w:rsidR="00F5517F" w:rsidRPr="006D304C" w:rsidRDefault="00F5517F" w:rsidP="0044086A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AB3306F" w14:textId="03829616" w:rsidR="00F5517F" w:rsidRPr="00C716F6" w:rsidRDefault="00F5517F">
      <w:pPr>
        <w:pStyle w:val="ListParagraph"/>
        <w:numPr>
          <w:ilvl w:val="0"/>
          <w:numId w:val="17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716F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ส่วนงานธุรกิจ</w:t>
      </w:r>
    </w:p>
    <w:p w14:paraId="77560CD4" w14:textId="77777777" w:rsidR="00F5517F" w:rsidRPr="006D304C" w:rsidRDefault="00F5517F" w:rsidP="0044086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FBFCF76" w14:textId="66D1A11C" w:rsidR="00F41219" w:rsidRPr="00F41219" w:rsidRDefault="005C7711" w:rsidP="00F41219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5C7711">
        <w:rPr>
          <w:rFonts w:ascii="Angsana New" w:hAnsi="Angsana New" w:hint="cs"/>
          <w:color w:val="000000"/>
          <w:sz w:val="30"/>
          <w:szCs w:val="30"/>
          <w:cs/>
        </w:rPr>
        <w:t xml:space="preserve">ผู้บริหารพิจารณาว่าบริษัทดำเนินกิจการใน </w:t>
      </w:r>
      <w:r w:rsidRPr="005C7711">
        <w:rPr>
          <w:rFonts w:ascii="Angsana New" w:hAnsi="Angsana New"/>
          <w:color w:val="000000"/>
          <w:sz w:val="30"/>
          <w:szCs w:val="30"/>
        </w:rPr>
        <w:t xml:space="preserve">2 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 xml:space="preserve">ส่วนงานธุรกิจ </w:t>
      </w:r>
      <w:r w:rsidRPr="005C7711">
        <w:rPr>
          <w:rFonts w:ascii="Angsana New" w:hAnsi="Angsana New"/>
          <w:color w:val="000000"/>
          <w:sz w:val="30"/>
          <w:szCs w:val="30"/>
          <w:cs/>
        </w:rPr>
        <w:t>ซึ่งเป็น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>ส่วนงาน</w:t>
      </w:r>
      <w:r w:rsidRPr="005C7711">
        <w:rPr>
          <w:rFonts w:ascii="Angsana New" w:hAnsi="Angsana New"/>
          <w:color w:val="000000"/>
          <w:sz w:val="30"/>
          <w:szCs w:val="30"/>
          <w:cs/>
        </w:rPr>
        <w:t>ธุรกิจที่สำคัญของบริษัทที่มีสินค้าที่แตกต่างกัน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 xml:space="preserve"> คือ ธุรกิจ</w:t>
      </w:r>
      <w:r w:rsidRPr="005C7711">
        <w:rPr>
          <w:rFonts w:ascii="Angsana New" w:hAnsi="Angsana New"/>
          <w:color w:val="000000"/>
          <w:sz w:val="30"/>
          <w:szCs w:val="30"/>
          <w:cs/>
        </w:rPr>
        <w:t>ซอสปรุงรสและน้ำจิ้มต่าง ๆ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 xml:space="preserve"> และธุรกิจ</w:t>
      </w:r>
      <w:r w:rsidRPr="00EE7B6E">
        <w:rPr>
          <w:rFonts w:ascii="Angsana New" w:hAnsi="Angsana New"/>
          <w:color w:val="000000"/>
          <w:sz w:val="30"/>
          <w:szCs w:val="30"/>
          <w:cs/>
        </w:rPr>
        <w:t>เครื่องปรุงแกงและเครื่องประกอบอาหาร</w:t>
      </w:r>
      <w:r w:rsidRPr="00EE7B6E">
        <w:rPr>
          <w:rFonts w:ascii="Angsana New" w:hAnsi="Angsana New" w:hint="cs"/>
          <w:color w:val="000000"/>
          <w:sz w:val="30"/>
          <w:szCs w:val="30"/>
          <w:cs/>
        </w:rPr>
        <w:t xml:space="preserve"> ส่วนงานอื่น</w:t>
      </w:r>
      <w:r w:rsidRPr="00EE7B6E">
        <w:rPr>
          <w:rFonts w:ascii="Angsana New" w:hAnsi="Angsana New"/>
          <w:color w:val="000000"/>
          <w:sz w:val="30"/>
          <w:szCs w:val="30"/>
        </w:rPr>
        <w:t xml:space="preserve"> </w:t>
      </w:r>
      <w:r w:rsidRPr="00EE7B6E">
        <w:rPr>
          <w:rFonts w:ascii="Angsana New" w:hAnsi="Angsana New" w:hint="cs"/>
          <w:color w:val="000000"/>
          <w:sz w:val="30"/>
          <w:szCs w:val="30"/>
          <w:cs/>
        </w:rPr>
        <w:t>ไม่มีส่วนงานใดที่เข้าเกณฑ์</w:t>
      </w:r>
      <w:r w:rsidRPr="00EE7B6E">
        <w:rPr>
          <w:rFonts w:ascii="Angsana New" w:hAnsi="Angsana New"/>
          <w:color w:val="000000"/>
          <w:sz w:val="30"/>
          <w:szCs w:val="30"/>
          <w:cs/>
        </w:rPr>
        <w:t>เชิงปริมาณเพื่อกำหนดส่วนงานที่รายงาน</w:t>
      </w:r>
      <w:r w:rsidR="005E303F" w:rsidRPr="00EE7B6E">
        <w:rPr>
          <w:rFonts w:ascii="Angsana New" w:hAnsi="Angsana New"/>
          <w:color w:val="000000"/>
          <w:sz w:val="30"/>
          <w:szCs w:val="30"/>
          <w:cs/>
        </w:rPr>
        <w:t>สำหรับงวด</w:t>
      </w:r>
      <w:r w:rsidR="000522E3">
        <w:rPr>
          <w:rFonts w:ascii="Angsana New" w:hAnsi="Angsana New" w:hint="cs"/>
          <w:color w:val="000000"/>
          <w:sz w:val="30"/>
          <w:szCs w:val="30"/>
          <w:cs/>
        </w:rPr>
        <w:t>หกเดือน</w:t>
      </w:r>
      <w:r w:rsidR="005E303F" w:rsidRPr="00EE7B6E">
        <w:rPr>
          <w:rFonts w:ascii="Angsana New" w:hAnsi="Angsana New"/>
          <w:color w:val="000000"/>
          <w:sz w:val="30"/>
          <w:szCs w:val="30"/>
          <w:cs/>
        </w:rPr>
        <w:t>สิ้นสุดวันที่</w:t>
      </w:r>
      <w:r w:rsidR="005E303F" w:rsidRPr="00EE7B6E">
        <w:rPr>
          <w:rFonts w:ascii="Angsana New" w:hAnsi="Angsana New"/>
          <w:color w:val="000000"/>
          <w:sz w:val="30"/>
          <w:szCs w:val="30"/>
        </w:rPr>
        <w:t xml:space="preserve"> 3</w:t>
      </w:r>
      <w:r w:rsidR="000522E3">
        <w:rPr>
          <w:rFonts w:ascii="Angsana New" w:hAnsi="Angsana New"/>
          <w:color w:val="000000"/>
          <w:sz w:val="30"/>
          <w:szCs w:val="30"/>
        </w:rPr>
        <w:t>0</w:t>
      </w:r>
      <w:r w:rsidR="005E303F" w:rsidRPr="00EE7B6E">
        <w:rPr>
          <w:rFonts w:ascii="Angsana New" w:hAnsi="Angsana New"/>
          <w:color w:val="000000"/>
          <w:sz w:val="30"/>
          <w:szCs w:val="30"/>
        </w:rPr>
        <w:t xml:space="preserve"> </w:t>
      </w:r>
      <w:r w:rsidR="000522E3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="005E303F" w:rsidRPr="00EE7B6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5E303F" w:rsidRPr="00EE7B6E">
        <w:rPr>
          <w:rFonts w:ascii="Angsana New" w:hAnsi="Angsana New"/>
          <w:color w:val="000000"/>
          <w:sz w:val="30"/>
          <w:szCs w:val="30"/>
        </w:rPr>
        <w:t>256</w:t>
      </w:r>
      <w:r w:rsidR="005E303F">
        <w:rPr>
          <w:rFonts w:ascii="Angsana New" w:hAnsi="Angsana New"/>
          <w:color w:val="000000"/>
          <w:sz w:val="30"/>
          <w:szCs w:val="30"/>
        </w:rPr>
        <w:t>9</w:t>
      </w:r>
      <w:r w:rsidR="005E303F" w:rsidRPr="00EE7B6E">
        <w:rPr>
          <w:rFonts w:ascii="Angsana New" w:hAnsi="Angsana New"/>
          <w:color w:val="000000"/>
          <w:sz w:val="30"/>
          <w:szCs w:val="30"/>
        </w:rPr>
        <w:t xml:space="preserve"> </w:t>
      </w:r>
      <w:r w:rsidRPr="00EE7B6E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Pr="00EE7B6E">
        <w:rPr>
          <w:rFonts w:ascii="Angsana New" w:hAnsi="Angsana New"/>
          <w:color w:val="000000"/>
          <w:sz w:val="30"/>
          <w:szCs w:val="30"/>
        </w:rPr>
        <w:t>256</w:t>
      </w:r>
      <w:r w:rsidR="005E303F">
        <w:rPr>
          <w:rFonts w:ascii="Angsana New" w:hAnsi="Angsana New"/>
          <w:color w:val="000000"/>
          <w:sz w:val="30"/>
          <w:szCs w:val="30"/>
        </w:rPr>
        <w:t>8</w:t>
      </w:r>
      <w:r w:rsidRPr="005C7711">
        <w:rPr>
          <w:rFonts w:ascii="Angsana New" w:hAnsi="Angsana New"/>
          <w:color w:val="000000"/>
          <w:sz w:val="30"/>
          <w:szCs w:val="30"/>
        </w:rPr>
        <w:t xml:space="preserve"> 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>ผู้มีอำนาจตัดสินใจสูงสุดด้านการดำเนินงานของบริษัทมีการสอบทานรายงานการจัดการอย่างน้อยทุกไตรมาส</w:t>
      </w:r>
    </w:p>
    <w:p w14:paraId="2A2559BD" w14:textId="135786CE" w:rsidR="007B59C9" w:rsidRDefault="007B59C9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14483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081"/>
        <w:gridCol w:w="900"/>
        <w:gridCol w:w="270"/>
        <w:gridCol w:w="846"/>
        <w:gridCol w:w="236"/>
        <w:gridCol w:w="990"/>
        <w:gridCol w:w="270"/>
        <w:gridCol w:w="990"/>
        <w:gridCol w:w="270"/>
        <w:gridCol w:w="900"/>
        <w:gridCol w:w="238"/>
        <w:gridCol w:w="964"/>
        <w:gridCol w:w="238"/>
        <w:gridCol w:w="900"/>
        <w:gridCol w:w="270"/>
        <w:gridCol w:w="810"/>
        <w:gridCol w:w="270"/>
        <w:gridCol w:w="870"/>
        <w:gridCol w:w="270"/>
        <w:gridCol w:w="900"/>
      </w:tblGrid>
      <w:tr w:rsidR="00094040" w:rsidRPr="00207A77" w14:paraId="3DBECF76" w14:textId="77777777" w:rsidTr="0097516C">
        <w:trPr>
          <w:trHeight w:val="161"/>
        </w:trPr>
        <w:tc>
          <w:tcPr>
            <w:tcW w:w="3081" w:type="dxa"/>
          </w:tcPr>
          <w:p w14:paraId="101A4767" w14:textId="77777777" w:rsidR="00094040" w:rsidRPr="00207A77" w:rsidRDefault="00094040" w:rsidP="0097516C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016" w:type="dxa"/>
            <w:gridSpan w:val="3"/>
          </w:tcPr>
          <w:p w14:paraId="5B31F682" w14:textId="77777777" w:rsidR="00094040" w:rsidRDefault="00094040" w:rsidP="0097516C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กลุ่มผลิตภัณฑ์ซอสปรุงรส</w:t>
            </w:r>
          </w:p>
          <w:p w14:paraId="26CACCFE" w14:textId="77777777" w:rsidR="00094040" w:rsidRPr="00207A77" w:rsidRDefault="00094040" w:rsidP="0097516C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และน้ำจิ้มต่าง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36" w:type="dxa"/>
          </w:tcPr>
          <w:p w14:paraId="4D26F81A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6B08D063" w14:textId="77777777" w:rsidR="00094040" w:rsidRPr="00207A77" w:rsidRDefault="00094040" w:rsidP="0097516C">
            <w:pPr>
              <w:tabs>
                <w:tab w:val="decimal" w:pos="432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กลุ่มผลิตภัณท์เครื่องปรุงแกงและ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เครื่องประกอบอาหาร</w:t>
            </w:r>
          </w:p>
        </w:tc>
        <w:tc>
          <w:tcPr>
            <w:tcW w:w="270" w:type="dxa"/>
          </w:tcPr>
          <w:p w14:paraId="4C2F6917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02" w:type="dxa"/>
            <w:gridSpan w:val="3"/>
          </w:tcPr>
          <w:p w14:paraId="51DF6C66" w14:textId="77777777" w:rsidR="00094040" w:rsidRDefault="00094040" w:rsidP="0097516C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034E651E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รวมส่วนงานที่รายงาน</w:t>
            </w:r>
          </w:p>
        </w:tc>
        <w:tc>
          <w:tcPr>
            <w:tcW w:w="238" w:type="dxa"/>
          </w:tcPr>
          <w:p w14:paraId="7189DE20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511B749A" w14:textId="77777777" w:rsidR="00094040" w:rsidRDefault="00094040" w:rsidP="0097516C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55515FB" w14:textId="77777777" w:rsidR="00094040" w:rsidRPr="00207A77" w:rsidRDefault="00094040" w:rsidP="0097516C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</w:tcPr>
          <w:p w14:paraId="4C391673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40" w:type="dxa"/>
            <w:gridSpan w:val="3"/>
          </w:tcPr>
          <w:p w14:paraId="451F1291" w14:textId="77777777" w:rsidR="00094040" w:rsidRDefault="00094040" w:rsidP="0097516C">
            <w:pPr>
              <w:tabs>
                <w:tab w:val="decimal" w:pos="4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541827E1" w14:textId="77777777" w:rsidR="00094040" w:rsidRPr="00207A77" w:rsidRDefault="00094040" w:rsidP="0097516C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E303F" w:rsidRPr="00207A77" w14:paraId="7FC3A155" w14:textId="77777777" w:rsidTr="0097516C">
        <w:trPr>
          <w:trHeight w:val="161"/>
        </w:trPr>
        <w:tc>
          <w:tcPr>
            <w:tcW w:w="3081" w:type="dxa"/>
          </w:tcPr>
          <w:p w14:paraId="5C29AAD9" w14:textId="34456F75" w:rsidR="005E303F" w:rsidRPr="00690764" w:rsidRDefault="005E303F" w:rsidP="005E303F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="0079226E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หก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79226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30</w:t>
            </w:r>
            <w:r w:rsidR="0079226E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00" w:type="dxa"/>
          </w:tcPr>
          <w:p w14:paraId="458C1D86" w14:textId="61C7D50F" w:rsidR="005E303F" w:rsidRPr="00207A77" w:rsidRDefault="005E303F" w:rsidP="005E303F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270" w:type="dxa"/>
          </w:tcPr>
          <w:p w14:paraId="2B557D97" w14:textId="77777777" w:rsidR="005E303F" w:rsidRPr="00207A77" w:rsidRDefault="005E303F" w:rsidP="005E303F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09BFD084" w14:textId="689EE177" w:rsidR="005E303F" w:rsidRPr="00207A77" w:rsidRDefault="005E303F" w:rsidP="005E303F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1EAF1672" w14:textId="77777777" w:rsidR="005E303F" w:rsidRPr="00207A77" w:rsidRDefault="005E303F" w:rsidP="005E303F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FCD99F" w14:textId="2CB5167E" w:rsidR="005E303F" w:rsidRPr="00207A77" w:rsidRDefault="005E303F" w:rsidP="005E303F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270" w:type="dxa"/>
          </w:tcPr>
          <w:p w14:paraId="28358A2C" w14:textId="77777777" w:rsidR="005E303F" w:rsidRPr="00207A77" w:rsidRDefault="005E303F" w:rsidP="005E303F">
            <w:pPr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902728F" w14:textId="5D4496F6" w:rsidR="005E303F" w:rsidRPr="00207A77" w:rsidRDefault="005E303F" w:rsidP="005E303F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5DF190BE" w14:textId="77777777" w:rsidR="005E303F" w:rsidRPr="00207A77" w:rsidRDefault="005E303F" w:rsidP="005E303F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4ABD17" w14:textId="533349B4" w:rsidR="005E303F" w:rsidRPr="00207A77" w:rsidRDefault="005E303F" w:rsidP="005E303F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238" w:type="dxa"/>
          </w:tcPr>
          <w:p w14:paraId="2944DCB2" w14:textId="77777777" w:rsidR="005E303F" w:rsidRPr="00207A77" w:rsidRDefault="005E303F" w:rsidP="005E303F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51D35B20" w14:textId="0A89CFC8" w:rsidR="005E303F" w:rsidRPr="00207A77" w:rsidRDefault="005E303F" w:rsidP="005E303F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38" w:type="dxa"/>
          </w:tcPr>
          <w:p w14:paraId="345BB8E3" w14:textId="77777777" w:rsidR="005E303F" w:rsidRPr="00207A77" w:rsidRDefault="005E303F" w:rsidP="005E303F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D0A346" w14:textId="07827713" w:rsidR="005E303F" w:rsidRPr="00207A77" w:rsidRDefault="005E303F" w:rsidP="005E303F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270" w:type="dxa"/>
          </w:tcPr>
          <w:p w14:paraId="081480DC" w14:textId="77777777" w:rsidR="005E303F" w:rsidRPr="00207A77" w:rsidRDefault="005E303F" w:rsidP="005E303F">
            <w:pPr>
              <w:ind w:left="-250" w:firstLine="14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5A035E4" w14:textId="3F3E0120" w:rsidR="005E303F" w:rsidRPr="00207A77" w:rsidRDefault="005E303F" w:rsidP="005E303F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3E40279F" w14:textId="77777777" w:rsidR="005E303F" w:rsidRPr="00207A77" w:rsidRDefault="005E303F" w:rsidP="005E303F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</w:tcPr>
          <w:p w14:paraId="3E3CD6A7" w14:textId="72BBC81B" w:rsidR="005E303F" w:rsidRPr="00207A77" w:rsidRDefault="005E303F" w:rsidP="005E303F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270" w:type="dxa"/>
          </w:tcPr>
          <w:p w14:paraId="3F03A0FB" w14:textId="77777777" w:rsidR="005E303F" w:rsidRPr="00207A77" w:rsidRDefault="005E303F" w:rsidP="005E303F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438EA2" w14:textId="67C86CB7" w:rsidR="005E303F" w:rsidRPr="00207A77" w:rsidRDefault="005E303F" w:rsidP="005E303F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094040" w:rsidRPr="00141BF6" w14:paraId="6FAAAB23" w14:textId="77777777" w:rsidTr="0097516C">
        <w:trPr>
          <w:trHeight w:val="263"/>
        </w:trPr>
        <w:tc>
          <w:tcPr>
            <w:tcW w:w="3081" w:type="dxa"/>
          </w:tcPr>
          <w:p w14:paraId="0F113AD5" w14:textId="77777777" w:rsidR="00094040" w:rsidRPr="00207A77" w:rsidRDefault="00094040" w:rsidP="0097516C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402" w:type="dxa"/>
            <w:gridSpan w:val="19"/>
          </w:tcPr>
          <w:p w14:paraId="230AC816" w14:textId="77777777" w:rsidR="00094040" w:rsidRPr="00141BF6" w:rsidRDefault="00094040" w:rsidP="0097516C">
            <w:pPr>
              <w:tabs>
                <w:tab w:val="decimal" w:pos="432"/>
              </w:tabs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94040" w:rsidRPr="00141BF6" w14:paraId="7B52F8A8" w14:textId="77777777" w:rsidTr="0097516C">
        <w:trPr>
          <w:trHeight w:val="263"/>
        </w:trPr>
        <w:tc>
          <w:tcPr>
            <w:tcW w:w="3081" w:type="dxa"/>
          </w:tcPr>
          <w:p w14:paraId="017451EF" w14:textId="77777777" w:rsidR="00094040" w:rsidRDefault="00094040" w:rsidP="0097516C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900" w:type="dxa"/>
          </w:tcPr>
          <w:p w14:paraId="6677E6CF" w14:textId="77777777" w:rsidR="00094040" w:rsidRPr="00207A77" w:rsidRDefault="00094040" w:rsidP="0097516C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DE7AC1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1217FE1B" w14:textId="77777777" w:rsidR="00094040" w:rsidRPr="00207A77" w:rsidRDefault="00094040" w:rsidP="0097516C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7C09EE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95CB2C" w14:textId="77777777" w:rsidR="00094040" w:rsidRPr="00207A77" w:rsidRDefault="00094040" w:rsidP="0097516C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A03D69" w14:textId="77777777" w:rsidR="00094040" w:rsidRPr="00207A77" w:rsidRDefault="00094040" w:rsidP="0097516C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60CA9A" w14:textId="77777777" w:rsidR="00094040" w:rsidRPr="00207A77" w:rsidRDefault="00094040" w:rsidP="0097516C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49272C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670A9CA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2B2E717E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2FC4B0B6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27BC09F7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D70605" w14:textId="77777777" w:rsidR="00094040" w:rsidRPr="00207A77" w:rsidRDefault="00094040" w:rsidP="0097516C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0EDDFD" w14:textId="77777777" w:rsidR="00094040" w:rsidRPr="00207A77" w:rsidRDefault="00094040" w:rsidP="0097516C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66E33E" w14:textId="77777777" w:rsidR="00094040" w:rsidRPr="00207A77" w:rsidRDefault="00094040" w:rsidP="0097516C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287B12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</w:tcPr>
          <w:p w14:paraId="1E062833" w14:textId="77777777" w:rsidR="00094040" w:rsidRPr="00207A77" w:rsidRDefault="00094040" w:rsidP="0097516C">
            <w:pPr>
              <w:tabs>
                <w:tab w:val="decimal" w:pos="432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40EB04" w14:textId="77777777" w:rsidR="00094040" w:rsidRPr="00207A77" w:rsidRDefault="00094040" w:rsidP="0097516C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84E506" w14:textId="77777777" w:rsidR="00094040" w:rsidRPr="00141BF6" w:rsidRDefault="00094040" w:rsidP="0097516C">
            <w:pPr>
              <w:tabs>
                <w:tab w:val="decimal" w:pos="432"/>
              </w:tabs>
              <w:ind w:left="-108" w:right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22E3" w:rsidRPr="00207A77" w14:paraId="28E36ACB" w14:textId="77777777" w:rsidTr="0097516C">
        <w:trPr>
          <w:trHeight w:val="155"/>
        </w:trPr>
        <w:tc>
          <w:tcPr>
            <w:tcW w:w="3081" w:type="dxa"/>
          </w:tcPr>
          <w:p w14:paraId="391A515F" w14:textId="77777777" w:rsidR="000522E3" w:rsidRPr="00207A77" w:rsidRDefault="000522E3" w:rsidP="000522E3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1B08B98" w14:textId="56563ECD" w:rsidR="000522E3" w:rsidRPr="00395C8D" w:rsidRDefault="005B449E" w:rsidP="000522E3">
            <w:pPr>
              <w:tabs>
                <w:tab w:val="decimal" w:pos="681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992,545</w:t>
            </w:r>
          </w:p>
        </w:tc>
        <w:tc>
          <w:tcPr>
            <w:tcW w:w="270" w:type="dxa"/>
          </w:tcPr>
          <w:p w14:paraId="2CE81725" w14:textId="77777777" w:rsidR="000522E3" w:rsidRPr="00207A77" w:rsidRDefault="000522E3" w:rsidP="000522E3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5ECCA082" w14:textId="155ACD7E" w:rsidR="000522E3" w:rsidRPr="00207A77" w:rsidRDefault="000522E3" w:rsidP="000522E3">
            <w:pPr>
              <w:tabs>
                <w:tab w:val="decimal" w:pos="851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977,282</w:t>
            </w:r>
          </w:p>
        </w:tc>
        <w:tc>
          <w:tcPr>
            <w:tcW w:w="236" w:type="dxa"/>
          </w:tcPr>
          <w:p w14:paraId="6B3692A9" w14:textId="77777777" w:rsidR="000522E3" w:rsidRPr="00207A77" w:rsidRDefault="000522E3" w:rsidP="000522E3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A54BC4" w14:textId="5D068D7A" w:rsidR="000522E3" w:rsidRPr="00207A77" w:rsidRDefault="005B449E" w:rsidP="000522E3">
            <w:pPr>
              <w:tabs>
                <w:tab w:val="decimal" w:pos="522"/>
                <w:tab w:val="decimal" w:pos="813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61,568</w:t>
            </w:r>
          </w:p>
        </w:tc>
        <w:tc>
          <w:tcPr>
            <w:tcW w:w="270" w:type="dxa"/>
          </w:tcPr>
          <w:p w14:paraId="0B58671D" w14:textId="77777777" w:rsidR="000522E3" w:rsidRPr="00207A77" w:rsidRDefault="000522E3" w:rsidP="000522E3">
            <w:pPr>
              <w:tabs>
                <w:tab w:val="decimal" w:pos="522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786CE5" w14:textId="368242A0" w:rsidR="000522E3" w:rsidRPr="00207A77" w:rsidRDefault="000522E3" w:rsidP="000522E3">
            <w:pPr>
              <w:tabs>
                <w:tab w:val="decimal" w:pos="522"/>
                <w:tab w:val="decimal" w:pos="851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60,289</w:t>
            </w:r>
          </w:p>
        </w:tc>
        <w:tc>
          <w:tcPr>
            <w:tcW w:w="270" w:type="dxa"/>
          </w:tcPr>
          <w:p w14:paraId="7BF67138" w14:textId="77777777" w:rsidR="000522E3" w:rsidRPr="00207A77" w:rsidRDefault="000522E3" w:rsidP="000522E3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8625DFE" w14:textId="4BB1FF23" w:rsidR="000522E3" w:rsidRPr="00207A77" w:rsidRDefault="005B449E" w:rsidP="000522E3">
            <w:pPr>
              <w:tabs>
                <w:tab w:val="decimal" w:pos="668"/>
                <w:tab w:val="decimal" w:pos="95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1,054,113</w:t>
            </w:r>
          </w:p>
        </w:tc>
        <w:tc>
          <w:tcPr>
            <w:tcW w:w="238" w:type="dxa"/>
          </w:tcPr>
          <w:p w14:paraId="30BC9B70" w14:textId="77777777" w:rsidR="000522E3" w:rsidRPr="00207A77" w:rsidRDefault="000522E3" w:rsidP="000522E3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4EA3DA13" w14:textId="261C8112" w:rsidR="000522E3" w:rsidRPr="00DC34ED" w:rsidRDefault="000522E3" w:rsidP="000522E3">
            <w:pPr>
              <w:tabs>
                <w:tab w:val="decimal" w:pos="668"/>
                <w:tab w:val="decimal" w:pos="95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1,037,571</w:t>
            </w:r>
          </w:p>
        </w:tc>
        <w:tc>
          <w:tcPr>
            <w:tcW w:w="238" w:type="dxa"/>
          </w:tcPr>
          <w:p w14:paraId="7EF1E231" w14:textId="77777777" w:rsidR="000522E3" w:rsidRPr="00207A77" w:rsidRDefault="000522E3" w:rsidP="000522E3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07F6318" w14:textId="10D0FD58" w:rsidR="000522E3" w:rsidRPr="00207A77" w:rsidRDefault="005B449E" w:rsidP="000522E3">
            <w:pPr>
              <w:tabs>
                <w:tab w:val="decimal" w:pos="522"/>
                <w:tab w:val="decimal" w:pos="618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45,55</w:t>
            </w:r>
            <w:r w:rsidR="008E7F58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52095BC5" w14:textId="77777777" w:rsidR="000522E3" w:rsidRPr="00207A77" w:rsidRDefault="000522E3" w:rsidP="000522E3">
            <w:pPr>
              <w:tabs>
                <w:tab w:val="decimal" w:pos="522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C127C6B" w14:textId="47DD1EA3" w:rsidR="000522E3" w:rsidRPr="00207A77" w:rsidRDefault="000522E3" w:rsidP="000522E3">
            <w:pPr>
              <w:tabs>
                <w:tab w:val="decimal" w:pos="522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41DC">
              <w:rPr>
                <w:rFonts w:ascii="Angsana New" w:hAnsi="Angsana New"/>
                <w:sz w:val="24"/>
                <w:szCs w:val="24"/>
              </w:rPr>
              <w:t>53,801</w:t>
            </w:r>
          </w:p>
        </w:tc>
        <w:tc>
          <w:tcPr>
            <w:tcW w:w="270" w:type="dxa"/>
          </w:tcPr>
          <w:p w14:paraId="7C3BE544" w14:textId="77777777" w:rsidR="000522E3" w:rsidRPr="00207A77" w:rsidRDefault="000522E3" w:rsidP="000522E3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20D75E16" w14:textId="5B4C09D8" w:rsidR="000522E3" w:rsidRPr="00207A77" w:rsidRDefault="005B449E" w:rsidP="000522E3">
            <w:pPr>
              <w:tabs>
                <w:tab w:val="decimal" w:pos="538"/>
              </w:tabs>
              <w:ind w:left="-108" w:right="-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1,099,66</w:t>
            </w:r>
            <w:r w:rsidR="008E7F58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0141398E" w14:textId="77777777" w:rsidR="000522E3" w:rsidRPr="00207A77" w:rsidRDefault="000522E3" w:rsidP="000522E3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E499B9B" w14:textId="79274406" w:rsidR="000522E3" w:rsidRPr="00207A77" w:rsidRDefault="000522E3" w:rsidP="000522E3">
            <w:pPr>
              <w:tabs>
                <w:tab w:val="decimal" w:pos="522"/>
              </w:tabs>
              <w:ind w:left="-108" w:right="-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1,091,372</w:t>
            </w:r>
          </w:p>
        </w:tc>
      </w:tr>
      <w:tr w:rsidR="000522E3" w:rsidRPr="00782419" w14:paraId="0CC08D2F" w14:textId="77777777" w:rsidTr="0097516C">
        <w:trPr>
          <w:trHeight w:val="155"/>
        </w:trPr>
        <w:tc>
          <w:tcPr>
            <w:tcW w:w="3081" w:type="dxa"/>
          </w:tcPr>
          <w:p w14:paraId="3784B8C0" w14:textId="77777777" w:rsidR="000522E3" w:rsidRPr="00207A77" w:rsidRDefault="000522E3" w:rsidP="000522E3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9B070C4" w14:textId="134A1126" w:rsidR="000522E3" w:rsidRPr="00395C8D" w:rsidRDefault="005B449E" w:rsidP="000522E3">
            <w:pPr>
              <w:tabs>
                <w:tab w:val="decimal" w:pos="681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992,545</w:t>
            </w:r>
          </w:p>
        </w:tc>
        <w:tc>
          <w:tcPr>
            <w:tcW w:w="270" w:type="dxa"/>
          </w:tcPr>
          <w:p w14:paraId="00E3194D" w14:textId="77777777" w:rsidR="000522E3" w:rsidRPr="00CE34BA" w:rsidRDefault="000522E3" w:rsidP="000522E3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234E4976" w14:textId="578A052F" w:rsidR="000522E3" w:rsidRPr="00782419" w:rsidRDefault="000522E3" w:rsidP="000522E3">
            <w:pPr>
              <w:tabs>
                <w:tab w:val="decimal" w:pos="560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141DC">
              <w:rPr>
                <w:rFonts w:ascii="Angsana New" w:hAnsi="Angsana New"/>
                <w:b/>
                <w:bCs/>
                <w:sz w:val="24"/>
                <w:szCs w:val="24"/>
              </w:rPr>
              <w:t>977,28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0D64E6F9" w14:textId="77777777" w:rsidR="000522E3" w:rsidRPr="00782419" w:rsidRDefault="000522E3" w:rsidP="000522E3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2FD98C9" w14:textId="4B6F985F" w:rsidR="000522E3" w:rsidRPr="00782419" w:rsidRDefault="005B449E" w:rsidP="000522E3">
            <w:pPr>
              <w:tabs>
                <w:tab w:val="decimal" w:pos="538"/>
                <w:tab w:val="decimal" w:pos="813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61,568</w:t>
            </w:r>
          </w:p>
        </w:tc>
        <w:tc>
          <w:tcPr>
            <w:tcW w:w="270" w:type="dxa"/>
          </w:tcPr>
          <w:p w14:paraId="05DB53AB" w14:textId="77777777" w:rsidR="000522E3" w:rsidRPr="00782419" w:rsidRDefault="000522E3" w:rsidP="000522E3">
            <w:pPr>
              <w:tabs>
                <w:tab w:val="decimal" w:pos="538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A256D8F" w14:textId="3E42C559" w:rsidR="000522E3" w:rsidRPr="00782419" w:rsidRDefault="000522E3" w:rsidP="000522E3">
            <w:pPr>
              <w:tabs>
                <w:tab w:val="decimal" w:pos="538"/>
                <w:tab w:val="decimal" w:pos="851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141DC">
              <w:rPr>
                <w:rFonts w:ascii="Angsana New" w:hAnsi="Angsana New"/>
                <w:b/>
                <w:bCs/>
                <w:sz w:val="24"/>
                <w:szCs w:val="24"/>
              </w:rPr>
              <w:t>60,2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89</w:t>
            </w:r>
          </w:p>
        </w:tc>
        <w:tc>
          <w:tcPr>
            <w:tcW w:w="270" w:type="dxa"/>
          </w:tcPr>
          <w:p w14:paraId="18E8E7C2" w14:textId="77777777" w:rsidR="000522E3" w:rsidRPr="00782419" w:rsidRDefault="000522E3" w:rsidP="000522E3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A0FCB07" w14:textId="7D9145EA" w:rsidR="000522E3" w:rsidRPr="00782419" w:rsidRDefault="005B449E" w:rsidP="000522E3">
            <w:pPr>
              <w:tabs>
                <w:tab w:val="decimal" w:pos="681"/>
                <w:tab w:val="decimal" w:pos="954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1,054,113</w:t>
            </w:r>
          </w:p>
        </w:tc>
        <w:tc>
          <w:tcPr>
            <w:tcW w:w="238" w:type="dxa"/>
          </w:tcPr>
          <w:p w14:paraId="0AECA550" w14:textId="77777777" w:rsidR="000522E3" w:rsidRPr="00782419" w:rsidRDefault="000522E3" w:rsidP="000522E3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</w:tcPr>
          <w:p w14:paraId="338E9267" w14:textId="2E9049D6" w:rsidR="000522E3" w:rsidRPr="00430CA4" w:rsidRDefault="000522E3" w:rsidP="000522E3">
            <w:pPr>
              <w:tabs>
                <w:tab w:val="decimal" w:pos="668"/>
                <w:tab w:val="decimal" w:pos="954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141DC">
              <w:rPr>
                <w:rFonts w:ascii="Angsana New" w:hAnsi="Angsana New"/>
                <w:b/>
                <w:bCs/>
                <w:sz w:val="24"/>
                <w:szCs w:val="24"/>
              </w:rPr>
              <w:t>1,037,571</w:t>
            </w:r>
          </w:p>
        </w:tc>
        <w:tc>
          <w:tcPr>
            <w:tcW w:w="238" w:type="dxa"/>
          </w:tcPr>
          <w:p w14:paraId="7F9356ED" w14:textId="77777777" w:rsidR="000522E3" w:rsidRPr="00782419" w:rsidRDefault="000522E3" w:rsidP="000522E3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27AB650" w14:textId="0DFA18DF" w:rsidR="000522E3" w:rsidRPr="00782419" w:rsidRDefault="005B449E" w:rsidP="000522E3">
            <w:pPr>
              <w:tabs>
                <w:tab w:val="decimal" w:pos="538"/>
                <w:tab w:val="decimal" w:pos="618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45,55</w:t>
            </w:r>
            <w:r w:rsidR="008E7F58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48B0EA69" w14:textId="77777777" w:rsidR="000522E3" w:rsidRPr="00782419" w:rsidRDefault="000522E3" w:rsidP="000522E3">
            <w:pPr>
              <w:tabs>
                <w:tab w:val="decimal" w:pos="538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61DA5B2" w14:textId="08ED3D51" w:rsidR="000522E3" w:rsidRPr="00782419" w:rsidRDefault="000522E3" w:rsidP="000522E3">
            <w:pPr>
              <w:tabs>
                <w:tab w:val="decimal" w:pos="538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141DC">
              <w:rPr>
                <w:rFonts w:ascii="Angsana New" w:hAnsi="Angsana New"/>
                <w:b/>
                <w:bCs/>
                <w:sz w:val="24"/>
                <w:szCs w:val="24"/>
              </w:rPr>
              <w:t>53,801</w:t>
            </w:r>
          </w:p>
        </w:tc>
        <w:tc>
          <w:tcPr>
            <w:tcW w:w="270" w:type="dxa"/>
          </w:tcPr>
          <w:p w14:paraId="7A6A788D" w14:textId="77777777" w:rsidR="000522E3" w:rsidRPr="00782419" w:rsidRDefault="000522E3" w:rsidP="000522E3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</w:tcPr>
          <w:p w14:paraId="619F9FB9" w14:textId="3B5E9827" w:rsidR="000522E3" w:rsidRPr="00782419" w:rsidRDefault="005B449E" w:rsidP="000522E3">
            <w:pPr>
              <w:tabs>
                <w:tab w:val="decimal" w:pos="538"/>
              </w:tabs>
              <w:ind w:left="-108" w:right="-1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1,099,66</w:t>
            </w:r>
            <w:r w:rsidR="008E7F58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43BF68A1" w14:textId="77777777" w:rsidR="000522E3" w:rsidRPr="00782419" w:rsidRDefault="000522E3" w:rsidP="000522E3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11DBBF6" w14:textId="72699C1A" w:rsidR="000522E3" w:rsidRPr="00782419" w:rsidRDefault="000522E3" w:rsidP="000522E3">
            <w:pPr>
              <w:tabs>
                <w:tab w:val="decimal" w:pos="522"/>
              </w:tabs>
              <w:ind w:left="-108" w:right="-1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141DC">
              <w:rPr>
                <w:rFonts w:ascii="Angsana New" w:hAnsi="Angsana New"/>
                <w:b/>
                <w:bCs/>
                <w:sz w:val="24"/>
                <w:szCs w:val="24"/>
              </w:rPr>
              <w:t>1,091,372</w:t>
            </w:r>
          </w:p>
        </w:tc>
      </w:tr>
    </w:tbl>
    <w:p w14:paraId="1FDB3706" w14:textId="77777777" w:rsidR="003340FF" w:rsidRDefault="003340FF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8027086" w14:textId="50A39FCB" w:rsidR="007B59C9" w:rsidRDefault="00F41219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07F80092" w14:textId="7A09801C" w:rsidR="00F5517F" w:rsidRPr="009E57D2" w:rsidRDefault="00F5517F">
      <w:pPr>
        <w:pStyle w:val="ListParagraph"/>
        <w:numPr>
          <w:ilvl w:val="0"/>
          <w:numId w:val="17"/>
        </w:numPr>
        <w:ind w:left="63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E57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503AA3A6" w14:textId="77777777" w:rsidR="00F5517F" w:rsidRPr="006D304C" w:rsidRDefault="00F5517F" w:rsidP="0044086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4A50380" w14:textId="61284625" w:rsidR="00F5517F" w:rsidRDefault="00F5517F" w:rsidP="0044086A">
      <w:pPr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บริษัทดำเนินธุรกิจการผลิตในประเทศไทย และดำเนินธุรกิจการจำหน่ายทั้งตลาดภายในประเทศและต่างประเทศ โดยฝ่ายบริหารพิจารณาว่าบริษัทมีข้อมูลทางการเงินเกี่ยวกับการดำเนินงานของบริษัทจำแนกตามส่วนงานทางภูมิศาสตร์</w:t>
      </w:r>
      <w:r w:rsidR="008C323D" w:rsidRPr="006D304C">
        <w:rPr>
          <w:rFonts w:asciiTheme="majorBidi" w:hAnsiTheme="majorBidi" w:cstheme="majorBidi"/>
          <w:spacing w:val="2"/>
          <w:sz w:val="30"/>
          <w:szCs w:val="30"/>
          <w:cs/>
        </w:rPr>
        <w:t>สำหรับงวด</w:t>
      </w:r>
      <w:r w:rsidR="0079226E">
        <w:rPr>
          <w:rFonts w:asciiTheme="majorBidi" w:hAnsiTheme="majorBidi" w:cstheme="majorBidi" w:hint="cs"/>
          <w:spacing w:val="2"/>
          <w:sz w:val="30"/>
          <w:szCs w:val="30"/>
          <w:cs/>
        </w:rPr>
        <w:t>หก</w:t>
      </w:r>
      <w:r w:rsidR="008C323D"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เดือนสิ้นสุดวันที่ </w:t>
      </w:r>
      <w:r w:rsidR="008C323D">
        <w:rPr>
          <w:rFonts w:asciiTheme="majorBidi" w:hAnsiTheme="majorBidi" w:cstheme="majorBidi"/>
          <w:spacing w:val="2"/>
          <w:sz w:val="30"/>
          <w:szCs w:val="30"/>
        </w:rPr>
        <w:t>3</w:t>
      </w:r>
      <w:r w:rsidR="0079226E">
        <w:rPr>
          <w:rFonts w:asciiTheme="majorBidi" w:hAnsiTheme="majorBidi" w:cstheme="majorBidi"/>
          <w:spacing w:val="2"/>
          <w:sz w:val="30"/>
          <w:szCs w:val="30"/>
        </w:rPr>
        <w:t>0</w:t>
      </w:r>
      <w:r w:rsidR="008C323D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8C323D">
        <w:rPr>
          <w:rFonts w:asciiTheme="majorBidi" w:hAnsiTheme="majorBidi" w:cstheme="majorBidi" w:hint="cs"/>
          <w:spacing w:val="2"/>
          <w:sz w:val="30"/>
          <w:szCs w:val="30"/>
          <w:cs/>
        </w:rPr>
        <w:t>ม</w:t>
      </w:r>
      <w:r w:rsidR="0079226E">
        <w:rPr>
          <w:rFonts w:asciiTheme="majorBidi" w:hAnsiTheme="majorBidi" w:cstheme="majorBidi" w:hint="cs"/>
          <w:spacing w:val="2"/>
          <w:sz w:val="30"/>
          <w:szCs w:val="30"/>
          <w:cs/>
        </w:rPr>
        <w:t>ิถุนายน</w:t>
      </w:r>
      <w:r w:rsidR="008C323D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8C323D">
        <w:rPr>
          <w:rFonts w:asciiTheme="majorBidi" w:hAnsiTheme="majorBidi" w:cstheme="majorBidi"/>
          <w:spacing w:val="2"/>
          <w:sz w:val="30"/>
          <w:szCs w:val="30"/>
        </w:rPr>
        <w:t>2569</w:t>
      </w:r>
      <w:r w:rsidR="008C323D"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8C323D"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="008C323D" w:rsidRPr="006D304C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8C323D">
        <w:rPr>
          <w:rFonts w:asciiTheme="majorBidi" w:hAnsiTheme="majorBidi" w:cstheme="majorBidi"/>
          <w:spacing w:val="2"/>
          <w:sz w:val="30"/>
          <w:szCs w:val="30"/>
        </w:rPr>
        <w:t>8</w:t>
      </w:r>
      <w:r w:rsidR="008C323D"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มีดังต่อไปนี้</w:t>
      </w:r>
    </w:p>
    <w:p w14:paraId="24CFE885" w14:textId="77777777" w:rsidR="005270A4" w:rsidRDefault="005270A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423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671"/>
        <w:gridCol w:w="810"/>
        <w:gridCol w:w="262"/>
        <w:gridCol w:w="751"/>
        <w:gridCol w:w="275"/>
        <w:gridCol w:w="713"/>
        <w:gridCol w:w="241"/>
        <w:gridCol w:w="747"/>
        <w:gridCol w:w="270"/>
        <w:gridCol w:w="709"/>
        <w:gridCol w:w="270"/>
        <w:gridCol w:w="704"/>
        <w:gridCol w:w="236"/>
        <w:gridCol w:w="685"/>
        <w:gridCol w:w="270"/>
        <w:gridCol w:w="630"/>
        <w:gridCol w:w="270"/>
        <w:gridCol w:w="731"/>
        <w:gridCol w:w="236"/>
        <w:gridCol w:w="749"/>
      </w:tblGrid>
      <w:tr w:rsidR="00094040" w:rsidRPr="00207A77" w14:paraId="5E30505A" w14:textId="77777777" w:rsidTr="0097516C">
        <w:trPr>
          <w:trHeight w:val="155"/>
        </w:trPr>
        <w:tc>
          <w:tcPr>
            <w:tcW w:w="4671" w:type="dxa"/>
            <w:vAlign w:val="bottom"/>
          </w:tcPr>
          <w:p w14:paraId="571802D1" w14:textId="77777777" w:rsidR="00094040" w:rsidRDefault="00094040" w:rsidP="0097516C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23" w:type="dxa"/>
            <w:gridSpan w:val="3"/>
          </w:tcPr>
          <w:p w14:paraId="4F30F739" w14:textId="77777777" w:rsidR="00094040" w:rsidRPr="00207A77" w:rsidRDefault="00094040" w:rsidP="0097516C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ยุโรป</w:t>
            </w:r>
          </w:p>
        </w:tc>
        <w:tc>
          <w:tcPr>
            <w:tcW w:w="275" w:type="dxa"/>
          </w:tcPr>
          <w:p w14:paraId="248923BE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14:paraId="3C2D084A" w14:textId="77777777" w:rsidR="00094040" w:rsidRPr="00207A77" w:rsidRDefault="00094040" w:rsidP="0097516C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อเมริกา</w:t>
            </w:r>
          </w:p>
        </w:tc>
        <w:tc>
          <w:tcPr>
            <w:tcW w:w="270" w:type="dxa"/>
          </w:tcPr>
          <w:p w14:paraId="26A3D7AD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3" w:type="dxa"/>
            <w:gridSpan w:val="3"/>
          </w:tcPr>
          <w:p w14:paraId="7695C4B0" w14:textId="77777777" w:rsidR="00094040" w:rsidRPr="00207A77" w:rsidRDefault="00094040" w:rsidP="0097516C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6AA780A8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5" w:type="dxa"/>
            <w:gridSpan w:val="3"/>
          </w:tcPr>
          <w:p w14:paraId="36FF9C73" w14:textId="77777777" w:rsidR="00094040" w:rsidRPr="00207A77" w:rsidRDefault="00094040" w:rsidP="0097516C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</w:tcPr>
          <w:p w14:paraId="0721C571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6" w:type="dxa"/>
            <w:gridSpan w:val="3"/>
          </w:tcPr>
          <w:p w14:paraId="35A0357A" w14:textId="77777777" w:rsidR="00094040" w:rsidRPr="00207A77" w:rsidRDefault="00094040" w:rsidP="0097516C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C323D" w:rsidRPr="00207A77" w14:paraId="297394C8" w14:textId="77777777" w:rsidTr="0097516C">
        <w:trPr>
          <w:trHeight w:val="155"/>
        </w:trPr>
        <w:tc>
          <w:tcPr>
            <w:tcW w:w="4671" w:type="dxa"/>
            <w:vAlign w:val="bottom"/>
          </w:tcPr>
          <w:p w14:paraId="7E876E06" w14:textId="01473B9C" w:rsidR="008C323D" w:rsidRDefault="008C323D" w:rsidP="008C323D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="0079226E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หก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79226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30 </w:t>
            </w:r>
            <w:r w:rsidR="0079226E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10" w:type="dxa"/>
          </w:tcPr>
          <w:p w14:paraId="2C94DA83" w14:textId="061C783D" w:rsidR="008C323D" w:rsidRPr="00207A77" w:rsidRDefault="008C323D" w:rsidP="008C323D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262" w:type="dxa"/>
          </w:tcPr>
          <w:p w14:paraId="658F90A8" w14:textId="77777777" w:rsidR="008C323D" w:rsidRPr="00207A77" w:rsidRDefault="008C323D" w:rsidP="008C323D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</w:tcPr>
          <w:p w14:paraId="4FAD584B" w14:textId="0B96F35F" w:rsidR="008C323D" w:rsidRPr="00207A77" w:rsidRDefault="008C323D" w:rsidP="008C323D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75" w:type="dxa"/>
          </w:tcPr>
          <w:p w14:paraId="4821183A" w14:textId="77777777" w:rsidR="008C323D" w:rsidRPr="00207A77" w:rsidRDefault="008C323D" w:rsidP="008C323D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</w:tcPr>
          <w:p w14:paraId="38AB40E3" w14:textId="6656A491" w:rsidR="008C323D" w:rsidRPr="00207A77" w:rsidRDefault="008C323D" w:rsidP="008C323D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241" w:type="dxa"/>
          </w:tcPr>
          <w:p w14:paraId="1CE519D0" w14:textId="77777777" w:rsidR="008C323D" w:rsidRPr="00207A77" w:rsidRDefault="008C323D" w:rsidP="008C323D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</w:tcPr>
          <w:p w14:paraId="1C1BEFC5" w14:textId="46F6B3C9" w:rsidR="008C323D" w:rsidRPr="00207A77" w:rsidRDefault="008C323D" w:rsidP="008C323D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76CA1CAC" w14:textId="77777777" w:rsidR="008C323D" w:rsidRPr="00207A77" w:rsidRDefault="008C323D" w:rsidP="008C323D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2BAF6F5" w14:textId="19BC0EE9" w:rsidR="008C323D" w:rsidRPr="00207A77" w:rsidRDefault="008C323D" w:rsidP="008C323D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270" w:type="dxa"/>
          </w:tcPr>
          <w:p w14:paraId="19A0F43E" w14:textId="77777777" w:rsidR="008C323D" w:rsidRPr="00207A77" w:rsidRDefault="008C323D" w:rsidP="008C323D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</w:tcPr>
          <w:p w14:paraId="4EC69CD4" w14:textId="08FFE440" w:rsidR="008C323D" w:rsidRPr="00207A77" w:rsidRDefault="008C323D" w:rsidP="008C323D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347B5499" w14:textId="77777777" w:rsidR="008C323D" w:rsidRPr="00207A77" w:rsidRDefault="008C323D" w:rsidP="008C323D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</w:tcPr>
          <w:p w14:paraId="7A69346A" w14:textId="62E74BFE" w:rsidR="008C323D" w:rsidRPr="00207A77" w:rsidRDefault="008C323D" w:rsidP="008C323D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270" w:type="dxa"/>
          </w:tcPr>
          <w:p w14:paraId="310CC79C" w14:textId="77777777" w:rsidR="008C323D" w:rsidRPr="00207A77" w:rsidRDefault="008C323D" w:rsidP="008C323D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2528450" w14:textId="6CC3327F" w:rsidR="008C323D" w:rsidRPr="00207A77" w:rsidRDefault="008C323D" w:rsidP="008C323D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42AAC655" w14:textId="77777777" w:rsidR="008C323D" w:rsidRPr="00207A77" w:rsidRDefault="008C323D" w:rsidP="008C323D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</w:tcPr>
          <w:p w14:paraId="2C87797B" w14:textId="4EB88846" w:rsidR="008C323D" w:rsidRPr="00207A77" w:rsidRDefault="008C323D" w:rsidP="008C323D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236" w:type="dxa"/>
          </w:tcPr>
          <w:p w14:paraId="644C2BEA" w14:textId="77777777" w:rsidR="008C323D" w:rsidRPr="00207A77" w:rsidRDefault="008C323D" w:rsidP="008C323D">
            <w:pPr>
              <w:ind w:left="-278" w:firstLine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593D8DBE" w14:textId="6DD183B2" w:rsidR="008C323D" w:rsidRPr="00207A77" w:rsidRDefault="008C323D" w:rsidP="008C323D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094040" w:rsidRPr="00207A77" w14:paraId="1653E70C" w14:textId="77777777" w:rsidTr="0097516C">
        <w:trPr>
          <w:trHeight w:val="155"/>
        </w:trPr>
        <w:tc>
          <w:tcPr>
            <w:tcW w:w="4671" w:type="dxa"/>
            <w:vAlign w:val="bottom"/>
          </w:tcPr>
          <w:p w14:paraId="521F7F91" w14:textId="77777777" w:rsidR="00094040" w:rsidRDefault="00094040" w:rsidP="0097516C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559" w:type="dxa"/>
            <w:gridSpan w:val="19"/>
          </w:tcPr>
          <w:p w14:paraId="1D6DBF62" w14:textId="77777777" w:rsidR="00094040" w:rsidRPr="00207A77" w:rsidRDefault="00094040" w:rsidP="0097516C">
            <w:pPr>
              <w:tabs>
                <w:tab w:val="decimal" w:pos="504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94040" w:rsidRPr="00207A77" w14:paraId="539361F8" w14:textId="77777777" w:rsidTr="0097516C">
        <w:tc>
          <w:tcPr>
            <w:tcW w:w="4671" w:type="dxa"/>
          </w:tcPr>
          <w:p w14:paraId="2BD38609" w14:textId="77777777" w:rsidR="00094040" w:rsidRPr="00207A77" w:rsidRDefault="00094040" w:rsidP="0097516C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810" w:type="dxa"/>
          </w:tcPr>
          <w:p w14:paraId="6CC9D677" w14:textId="77777777" w:rsidR="00094040" w:rsidRPr="00207A77" w:rsidRDefault="00094040" w:rsidP="0097516C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16359336" w14:textId="77777777" w:rsidR="00094040" w:rsidRPr="00207A77" w:rsidRDefault="00094040" w:rsidP="0097516C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</w:tcPr>
          <w:p w14:paraId="205D3B63" w14:textId="77777777" w:rsidR="00094040" w:rsidRPr="00207A77" w:rsidRDefault="00094040" w:rsidP="0097516C">
            <w:pPr>
              <w:tabs>
                <w:tab w:val="decimal" w:pos="594"/>
              </w:tabs>
              <w:ind w:left="-108" w:right="-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" w:type="dxa"/>
          </w:tcPr>
          <w:p w14:paraId="33BC045B" w14:textId="77777777" w:rsidR="00094040" w:rsidRPr="00207A77" w:rsidRDefault="00094040" w:rsidP="0097516C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</w:tcPr>
          <w:p w14:paraId="4EFFE429" w14:textId="77777777" w:rsidR="00094040" w:rsidRPr="00207A77" w:rsidRDefault="00094040" w:rsidP="0097516C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49E0CF36" w14:textId="77777777" w:rsidR="00094040" w:rsidRPr="00207A77" w:rsidRDefault="00094040" w:rsidP="0097516C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</w:tcPr>
          <w:p w14:paraId="507A2E0C" w14:textId="77777777" w:rsidR="00094040" w:rsidRPr="00207A77" w:rsidRDefault="00094040" w:rsidP="0097516C">
            <w:pPr>
              <w:tabs>
                <w:tab w:val="decimal" w:pos="501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A455D9E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2257FBE" w14:textId="77777777" w:rsidR="00094040" w:rsidRPr="00207A77" w:rsidRDefault="00094040" w:rsidP="0097516C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3A273EB" w14:textId="77777777" w:rsidR="00094040" w:rsidRPr="00207A77" w:rsidRDefault="00094040" w:rsidP="0097516C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0A45B453" w14:textId="77777777" w:rsidR="00094040" w:rsidRPr="00207A77" w:rsidRDefault="00094040" w:rsidP="0097516C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F237F3D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</w:tcPr>
          <w:p w14:paraId="7FD50BA4" w14:textId="77777777" w:rsidR="00094040" w:rsidRPr="00207A77" w:rsidRDefault="00094040" w:rsidP="0097516C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B2C9388" w14:textId="77777777" w:rsidR="00094040" w:rsidRPr="00207A77" w:rsidRDefault="00094040" w:rsidP="0097516C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824931C" w14:textId="77777777" w:rsidR="00094040" w:rsidRPr="00207A77" w:rsidRDefault="00094040" w:rsidP="0097516C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E2C76AE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</w:tcPr>
          <w:p w14:paraId="6AD1E56C" w14:textId="77777777" w:rsidR="00094040" w:rsidRPr="00207A77" w:rsidRDefault="00094040" w:rsidP="0097516C">
            <w:pPr>
              <w:tabs>
                <w:tab w:val="decimal" w:pos="510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5B55E0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77FA2CBE" w14:textId="77777777" w:rsidR="00094040" w:rsidRPr="00207A77" w:rsidRDefault="00094040" w:rsidP="0097516C">
            <w:pPr>
              <w:tabs>
                <w:tab w:val="decimal" w:pos="56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F3FBA" w:rsidRPr="00207A77" w14:paraId="4581E701" w14:textId="77777777" w:rsidTr="0097516C">
        <w:tc>
          <w:tcPr>
            <w:tcW w:w="4671" w:type="dxa"/>
          </w:tcPr>
          <w:p w14:paraId="58224521" w14:textId="77777777" w:rsidR="00FF3FBA" w:rsidRPr="00207A77" w:rsidRDefault="00FF3FBA" w:rsidP="00FF3FBA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5C2DB41" w14:textId="497D3B44" w:rsidR="00FF3FBA" w:rsidRPr="00207A77" w:rsidRDefault="005B449E" w:rsidP="00FF3FBA">
            <w:pPr>
              <w:tabs>
                <w:tab w:val="decimal" w:pos="601"/>
              </w:tabs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910,924</w:t>
            </w:r>
          </w:p>
        </w:tc>
        <w:tc>
          <w:tcPr>
            <w:tcW w:w="262" w:type="dxa"/>
          </w:tcPr>
          <w:p w14:paraId="0F622568" w14:textId="77777777" w:rsidR="00FF3FBA" w:rsidRPr="00207A77" w:rsidRDefault="00FF3FBA" w:rsidP="00FF3FBA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4341C3A0" w14:textId="2188E9C3" w:rsidR="00FF3FBA" w:rsidRPr="00207A77" w:rsidRDefault="00FF3FBA" w:rsidP="00FF3FBA">
            <w:pPr>
              <w:tabs>
                <w:tab w:val="decimal" w:pos="533"/>
              </w:tabs>
              <w:ind w:left="-108" w:right="-108" w:hanging="17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906,687</w:t>
            </w:r>
          </w:p>
        </w:tc>
        <w:tc>
          <w:tcPr>
            <w:tcW w:w="275" w:type="dxa"/>
          </w:tcPr>
          <w:p w14:paraId="4CFA977B" w14:textId="77777777" w:rsidR="00FF3FBA" w:rsidRPr="00207A77" w:rsidRDefault="00FF3FBA" w:rsidP="00FF3FBA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44923907" w14:textId="03943F0E" w:rsidR="00FF3FBA" w:rsidRPr="00207A77" w:rsidRDefault="007B29BA" w:rsidP="00FF3FBA">
            <w:pPr>
              <w:tabs>
                <w:tab w:val="decimal" w:pos="50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36</w:t>
            </w:r>
            <w:r w:rsidR="005B449E">
              <w:rPr>
                <w:rFonts w:ascii="Angsana New" w:hAnsi="Angsana New"/>
                <w:sz w:val="24"/>
                <w:szCs w:val="24"/>
              </w:rPr>
              <w:t>,6</w:t>
            </w:r>
            <w:r>
              <w:rPr>
                <w:rFonts w:ascii="Angsana New" w:hAnsi="Angsana New"/>
                <w:sz w:val="24"/>
                <w:szCs w:val="24"/>
              </w:rPr>
              <w:t>41</w:t>
            </w:r>
          </w:p>
        </w:tc>
        <w:tc>
          <w:tcPr>
            <w:tcW w:w="241" w:type="dxa"/>
          </w:tcPr>
          <w:p w14:paraId="38A2983C" w14:textId="77777777" w:rsidR="00FF3FBA" w:rsidRPr="00207A77" w:rsidRDefault="00FF3FBA" w:rsidP="00FF3FB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50B715B4" w14:textId="1E22994A" w:rsidR="00FF3FBA" w:rsidRPr="00207A77" w:rsidRDefault="007B29BA" w:rsidP="00FF3FBA">
            <w:pPr>
              <w:tabs>
                <w:tab w:val="decimal" w:pos="533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34,641</w:t>
            </w:r>
          </w:p>
        </w:tc>
        <w:tc>
          <w:tcPr>
            <w:tcW w:w="270" w:type="dxa"/>
          </w:tcPr>
          <w:p w14:paraId="1AC8876A" w14:textId="77777777" w:rsidR="00FF3FBA" w:rsidRPr="00207A77" w:rsidRDefault="00FF3FBA" w:rsidP="00FF3FB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FFAC00" w14:textId="23C8CB06" w:rsidR="00FF3FBA" w:rsidRPr="00207A77" w:rsidRDefault="005B449E" w:rsidP="00FF3FB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="007B29BA">
              <w:rPr>
                <w:rFonts w:ascii="Angsana New" w:hAnsi="Angsana New"/>
                <w:sz w:val="24"/>
                <w:szCs w:val="24"/>
              </w:rPr>
              <w:t>47</w:t>
            </w:r>
            <w:r>
              <w:rPr>
                <w:rFonts w:ascii="Angsana New" w:hAnsi="Angsana New"/>
                <w:sz w:val="24"/>
                <w:szCs w:val="24"/>
              </w:rPr>
              <w:t>,5</w:t>
            </w:r>
            <w:r w:rsidR="007B29BA">
              <w:rPr>
                <w:rFonts w:ascii="Angsana New" w:hAnsi="Angsana New"/>
                <w:sz w:val="24"/>
                <w:szCs w:val="24"/>
              </w:rPr>
              <w:t>65</w:t>
            </w:r>
          </w:p>
        </w:tc>
        <w:tc>
          <w:tcPr>
            <w:tcW w:w="270" w:type="dxa"/>
          </w:tcPr>
          <w:p w14:paraId="00764236" w14:textId="77777777" w:rsidR="00FF3FBA" w:rsidRPr="00207A77" w:rsidRDefault="00FF3FBA" w:rsidP="00FF3FB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14:paraId="53D6CCA9" w14:textId="740D782D" w:rsidR="00FF3FBA" w:rsidRPr="00207A77" w:rsidRDefault="00FF3FBA" w:rsidP="00FF3FB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="007B29BA">
              <w:rPr>
                <w:rFonts w:ascii="Angsana New" w:hAnsi="Angsana New"/>
                <w:sz w:val="24"/>
                <w:szCs w:val="24"/>
              </w:rPr>
              <w:t>41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7B29BA">
              <w:rPr>
                <w:rFonts w:ascii="Angsana New" w:hAnsi="Angsana New"/>
                <w:sz w:val="24"/>
                <w:szCs w:val="24"/>
              </w:rPr>
              <w:t>328</w:t>
            </w:r>
          </w:p>
        </w:tc>
        <w:tc>
          <w:tcPr>
            <w:tcW w:w="236" w:type="dxa"/>
          </w:tcPr>
          <w:p w14:paraId="72764E54" w14:textId="77777777" w:rsidR="00FF3FBA" w:rsidRPr="00207A77" w:rsidRDefault="00FF3FBA" w:rsidP="00FF3FB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3FA7D724" w14:textId="7042A21F" w:rsidR="00FF3FBA" w:rsidRPr="00207A77" w:rsidRDefault="005B449E" w:rsidP="00FF3FBA">
            <w:pPr>
              <w:tabs>
                <w:tab w:val="decimal" w:pos="480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7B29BA">
              <w:rPr>
                <w:rFonts w:ascii="Angsana New" w:hAnsi="Angsana New"/>
                <w:sz w:val="24"/>
                <w:szCs w:val="24"/>
              </w:rPr>
              <w:t>52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7B29BA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14:paraId="24F545D7" w14:textId="77777777" w:rsidR="00FF3FBA" w:rsidRPr="00207A77" w:rsidRDefault="00FF3FBA" w:rsidP="00FF3FBA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08500B3" w14:textId="7082C9F8" w:rsidR="00FF3FBA" w:rsidRPr="00207A77" w:rsidRDefault="00FF3FBA" w:rsidP="00FF3FB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7B29BA">
              <w:rPr>
                <w:rFonts w:ascii="Angsana New" w:hAnsi="Angsana New"/>
                <w:sz w:val="24"/>
                <w:szCs w:val="24"/>
              </w:rPr>
              <w:t>50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7B29BA">
              <w:rPr>
                <w:rFonts w:ascii="Angsana New" w:hAnsi="Angsana New"/>
                <w:sz w:val="24"/>
                <w:szCs w:val="24"/>
              </w:rPr>
              <w:t>044</w:t>
            </w:r>
          </w:p>
        </w:tc>
        <w:tc>
          <w:tcPr>
            <w:tcW w:w="270" w:type="dxa"/>
          </w:tcPr>
          <w:p w14:paraId="3978CAB0" w14:textId="77777777" w:rsidR="00FF3FBA" w:rsidRPr="00207A77" w:rsidRDefault="00FF3FBA" w:rsidP="00FF3FB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6A049EEC" w14:textId="2DE865BF" w:rsidR="00FF3FBA" w:rsidRPr="00207A77" w:rsidRDefault="005B449E" w:rsidP="00FF3FBA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1,099,66</w:t>
            </w:r>
            <w:r w:rsidR="007B29BA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4E51AD88" w14:textId="77777777" w:rsidR="00FF3FBA" w:rsidRPr="00207A77" w:rsidRDefault="00FF3FBA" w:rsidP="00FF3FB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2E7B2687" w14:textId="68E210EB" w:rsidR="00FF3FBA" w:rsidRPr="00207A77" w:rsidRDefault="00FF3FBA" w:rsidP="00FF3FBA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1,091,372</w:t>
            </w:r>
          </w:p>
        </w:tc>
      </w:tr>
      <w:tr w:rsidR="00FF3FBA" w:rsidRPr="00FC7B6A" w14:paraId="200714C1" w14:textId="77777777" w:rsidTr="0097516C">
        <w:tc>
          <w:tcPr>
            <w:tcW w:w="4671" w:type="dxa"/>
          </w:tcPr>
          <w:p w14:paraId="2387E2AA" w14:textId="77777777" w:rsidR="00FF3FBA" w:rsidRPr="00207A77" w:rsidRDefault="00FF3FBA" w:rsidP="00FF3FBA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F0F4A4F" w14:textId="25F46557" w:rsidR="00FF3FBA" w:rsidRPr="00FC7B6A" w:rsidRDefault="005B449E" w:rsidP="00FF3FBA">
            <w:pPr>
              <w:tabs>
                <w:tab w:val="decimal" w:pos="601"/>
              </w:tabs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910,924</w:t>
            </w:r>
          </w:p>
        </w:tc>
        <w:tc>
          <w:tcPr>
            <w:tcW w:w="262" w:type="dxa"/>
          </w:tcPr>
          <w:p w14:paraId="78A2752A" w14:textId="77777777" w:rsidR="00FF3FBA" w:rsidRPr="00FC7B6A" w:rsidRDefault="00FF3FBA" w:rsidP="00FF3FBA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14:paraId="0B75BC81" w14:textId="1C7CA3E6" w:rsidR="00FF3FBA" w:rsidRPr="00FC7B6A" w:rsidRDefault="00FF3FBA" w:rsidP="00FF3FBA">
            <w:pPr>
              <w:tabs>
                <w:tab w:val="decimal" w:pos="533"/>
              </w:tabs>
              <w:ind w:left="-108" w:right="-108" w:hanging="17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45EA9">
              <w:rPr>
                <w:rFonts w:ascii="Angsana New" w:hAnsi="Angsana New"/>
                <w:b/>
                <w:bCs/>
                <w:sz w:val="24"/>
                <w:szCs w:val="24"/>
              </w:rPr>
              <w:t>906,687</w:t>
            </w:r>
          </w:p>
        </w:tc>
        <w:tc>
          <w:tcPr>
            <w:tcW w:w="275" w:type="dxa"/>
          </w:tcPr>
          <w:p w14:paraId="3ECD583C" w14:textId="77777777" w:rsidR="00FF3FBA" w:rsidRPr="00FC7B6A" w:rsidRDefault="00FF3FBA" w:rsidP="00FF3FBA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66BED88D" w14:textId="6718A572" w:rsidR="00FF3FBA" w:rsidRPr="00FC7B6A" w:rsidRDefault="007B29BA" w:rsidP="00FF3FBA">
            <w:pPr>
              <w:tabs>
                <w:tab w:val="decimal" w:pos="501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36</w:t>
            </w:r>
            <w:r w:rsidR="005B449E">
              <w:rPr>
                <w:rFonts w:ascii="Angsana New" w:hAnsi="Angsana New"/>
                <w:b/>
                <w:bCs/>
                <w:sz w:val="24"/>
                <w:szCs w:val="24"/>
              </w:rPr>
              <w:t>,6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241" w:type="dxa"/>
          </w:tcPr>
          <w:p w14:paraId="4286827F" w14:textId="77777777" w:rsidR="00FF3FBA" w:rsidRPr="00FC7B6A" w:rsidRDefault="00FF3FBA" w:rsidP="00FF3FBA">
            <w:pPr>
              <w:tabs>
                <w:tab w:val="decimal" w:pos="59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3D4923D8" w14:textId="7ABC6012" w:rsidR="00FF3FBA" w:rsidRPr="00FC7B6A" w:rsidRDefault="007B29BA" w:rsidP="00FF3FBA">
            <w:pPr>
              <w:tabs>
                <w:tab w:val="decimal" w:pos="533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34</w:t>
            </w:r>
            <w:r w:rsidR="00FF3FBA" w:rsidRPr="00845EA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641</w:t>
            </w:r>
          </w:p>
        </w:tc>
        <w:tc>
          <w:tcPr>
            <w:tcW w:w="270" w:type="dxa"/>
          </w:tcPr>
          <w:p w14:paraId="39F0E9EA" w14:textId="77777777" w:rsidR="00FF3FBA" w:rsidRPr="00FC7B6A" w:rsidRDefault="00FF3FBA" w:rsidP="00FF3FBA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6A4A84AE" w14:textId="5632AF58" w:rsidR="00FF3FBA" w:rsidRPr="00FC7B6A" w:rsidRDefault="005B449E" w:rsidP="00FF3FB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="007B29BA">
              <w:rPr>
                <w:rFonts w:ascii="Angsana New" w:hAnsi="Angsana New"/>
                <w:b/>
                <w:bCs/>
                <w:sz w:val="24"/>
                <w:szCs w:val="24"/>
              </w:rPr>
              <w:t>47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,5</w:t>
            </w:r>
            <w:r w:rsidR="007B29BA">
              <w:rPr>
                <w:rFonts w:ascii="Angsana New" w:hAnsi="Angsana New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270" w:type="dxa"/>
          </w:tcPr>
          <w:p w14:paraId="47D0FCC6" w14:textId="77777777" w:rsidR="00FF3FBA" w:rsidRPr="00FC7B6A" w:rsidRDefault="00FF3FBA" w:rsidP="00FF3FBA">
            <w:pPr>
              <w:tabs>
                <w:tab w:val="decimal" w:pos="59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</w:tcPr>
          <w:p w14:paraId="377E118B" w14:textId="04EFC13B" w:rsidR="00FF3FBA" w:rsidRPr="00FC7B6A" w:rsidRDefault="00FF3FBA" w:rsidP="00FF3FB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45EA9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="007B29BA">
              <w:rPr>
                <w:rFonts w:ascii="Angsana New" w:hAnsi="Angsana New"/>
                <w:b/>
                <w:bCs/>
                <w:sz w:val="24"/>
                <w:szCs w:val="24"/>
              </w:rPr>
              <w:t>41</w:t>
            </w:r>
            <w:r w:rsidRPr="00845EA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7B29BA">
              <w:rPr>
                <w:rFonts w:ascii="Angsana New" w:hAnsi="Angsana New"/>
                <w:b/>
                <w:bCs/>
                <w:sz w:val="24"/>
                <w:szCs w:val="24"/>
              </w:rPr>
              <w:t>328</w:t>
            </w:r>
          </w:p>
        </w:tc>
        <w:tc>
          <w:tcPr>
            <w:tcW w:w="236" w:type="dxa"/>
          </w:tcPr>
          <w:p w14:paraId="7A73E49F" w14:textId="77777777" w:rsidR="00FF3FBA" w:rsidRPr="00FC7B6A" w:rsidRDefault="00FF3FBA" w:rsidP="00FF3FBA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4B16B3E1" w14:textId="584F7492" w:rsidR="00FF3FBA" w:rsidRPr="00FC7B6A" w:rsidRDefault="005B449E" w:rsidP="00FF3FBA">
            <w:pPr>
              <w:tabs>
                <w:tab w:val="decimal" w:pos="480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7B29BA">
              <w:rPr>
                <w:rFonts w:ascii="Angsana New" w:hAnsi="Angsana New"/>
                <w:b/>
                <w:bCs/>
                <w:sz w:val="24"/>
                <w:szCs w:val="24"/>
              </w:rPr>
              <w:t>52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7B29BA">
              <w:rPr>
                <w:rFonts w:ascii="Angsana New" w:hAnsi="Angsana New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14:paraId="40FF8BFD" w14:textId="77777777" w:rsidR="00FF3FBA" w:rsidRPr="00FC7B6A" w:rsidRDefault="00FF3FBA" w:rsidP="00FF3FBA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6AA4D2B" w14:textId="5BD7AFC4" w:rsidR="00FF3FBA" w:rsidRPr="00FC7B6A" w:rsidRDefault="00FF3FBA" w:rsidP="00FF3FB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45EA9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7B29BA">
              <w:rPr>
                <w:rFonts w:ascii="Angsana New" w:hAnsi="Angsana New"/>
                <w:b/>
                <w:bCs/>
                <w:sz w:val="24"/>
                <w:szCs w:val="24"/>
              </w:rPr>
              <w:t>50</w:t>
            </w:r>
            <w:r w:rsidRPr="00845EA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7B29BA">
              <w:rPr>
                <w:rFonts w:ascii="Angsana New" w:hAnsi="Angsana New"/>
                <w:b/>
                <w:bCs/>
                <w:sz w:val="24"/>
                <w:szCs w:val="24"/>
              </w:rPr>
              <w:t>044</w:t>
            </w:r>
          </w:p>
        </w:tc>
        <w:tc>
          <w:tcPr>
            <w:tcW w:w="270" w:type="dxa"/>
          </w:tcPr>
          <w:p w14:paraId="6E5F1F71" w14:textId="77777777" w:rsidR="00FF3FBA" w:rsidRPr="00FC7B6A" w:rsidRDefault="00FF3FBA" w:rsidP="00FF3FBA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5246346D" w14:textId="19DCE7FA" w:rsidR="00FF3FBA" w:rsidRPr="00FC7B6A" w:rsidRDefault="005B449E" w:rsidP="00FF3FBA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1,099,66</w:t>
            </w:r>
            <w:r w:rsidR="007B29BA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6A561588" w14:textId="77777777" w:rsidR="00FF3FBA" w:rsidRPr="00FC7B6A" w:rsidRDefault="00FF3FBA" w:rsidP="00FF3FBA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0384FDBE" w14:textId="43AFEB67" w:rsidR="00FF3FBA" w:rsidRPr="00FC7B6A" w:rsidRDefault="00FF3FBA" w:rsidP="00FF3FBA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45EA9">
              <w:rPr>
                <w:rFonts w:ascii="Angsana New" w:hAnsi="Angsana New"/>
                <w:b/>
                <w:bCs/>
                <w:sz w:val="24"/>
                <w:szCs w:val="24"/>
              </w:rPr>
              <w:t>1,091,372</w:t>
            </w:r>
          </w:p>
        </w:tc>
      </w:tr>
      <w:tr w:rsidR="00FF3FBA" w:rsidRPr="00207A77" w14:paraId="3C302E75" w14:textId="77777777" w:rsidTr="0097516C">
        <w:tc>
          <w:tcPr>
            <w:tcW w:w="4671" w:type="dxa"/>
            <w:vAlign w:val="bottom"/>
          </w:tcPr>
          <w:p w14:paraId="4AB3E277" w14:textId="77777777" w:rsidR="00FF3FBA" w:rsidRPr="00207A77" w:rsidRDefault="00FF3FBA" w:rsidP="00FF3FBA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203CB77" w14:textId="77777777" w:rsidR="00FF3FBA" w:rsidRPr="00207A77" w:rsidRDefault="00FF3FBA" w:rsidP="00FF3FBA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16A18513" w14:textId="77777777" w:rsidR="00FF3FBA" w:rsidRPr="00207A77" w:rsidRDefault="00FF3FBA" w:rsidP="00FF3FBA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double" w:sz="4" w:space="0" w:color="auto"/>
            </w:tcBorders>
          </w:tcPr>
          <w:p w14:paraId="4D7AF2A8" w14:textId="77777777" w:rsidR="00FF3FBA" w:rsidRPr="00207A77" w:rsidRDefault="00FF3FBA" w:rsidP="00FF3FBA">
            <w:pPr>
              <w:tabs>
                <w:tab w:val="decimal" w:pos="525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00BBFF30" w14:textId="77777777" w:rsidR="00FF3FBA" w:rsidRPr="00207A77" w:rsidRDefault="00FF3FBA" w:rsidP="00FF3FBA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</w:tcPr>
          <w:p w14:paraId="473973FB" w14:textId="77777777" w:rsidR="00FF3FBA" w:rsidRPr="00207A77" w:rsidRDefault="00FF3FBA" w:rsidP="00FF3FBA">
            <w:pPr>
              <w:tabs>
                <w:tab w:val="decimal" w:pos="50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02235016" w14:textId="77777777" w:rsidR="00FF3FBA" w:rsidRPr="00207A77" w:rsidRDefault="00FF3FBA" w:rsidP="00FF3FB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top w:val="double" w:sz="4" w:space="0" w:color="auto"/>
            </w:tcBorders>
          </w:tcPr>
          <w:p w14:paraId="1FC40A26" w14:textId="77777777" w:rsidR="00FF3FBA" w:rsidRPr="00207A77" w:rsidRDefault="00FF3FBA" w:rsidP="00FF3FB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C62973" w14:textId="77777777" w:rsidR="00FF3FBA" w:rsidRPr="00207A77" w:rsidRDefault="00FF3FBA" w:rsidP="00FF3FB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533102DC" w14:textId="77777777" w:rsidR="00FF3FBA" w:rsidRPr="00207A77" w:rsidRDefault="00FF3FBA" w:rsidP="00FF3FB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A4782D9" w14:textId="77777777" w:rsidR="00FF3FBA" w:rsidRPr="00207A77" w:rsidRDefault="00FF3FBA" w:rsidP="00FF3FB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top w:val="double" w:sz="4" w:space="0" w:color="auto"/>
            </w:tcBorders>
          </w:tcPr>
          <w:p w14:paraId="447378E7" w14:textId="77777777" w:rsidR="00FF3FBA" w:rsidRPr="00207A77" w:rsidRDefault="00FF3FBA" w:rsidP="00FF3FB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F206FE" w14:textId="77777777" w:rsidR="00FF3FBA" w:rsidRPr="00207A77" w:rsidRDefault="00FF3FBA" w:rsidP="00FF3FB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</w:tcPr>
          <w:p w14:paraId="0C030648" w14:textId="77777777" w:rsidR="00FF3FBA" w:rsidRPr="00207A77" w:rsidRDefault="00FF3FBA" w:rsidP="00FF3FB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B14C0FC" w14:textId="77777777" w:rsidR="00FF3FBA" w:rsidRPr="00207A77" w:rsidRDefault="00FF3FBA" w:rsidP="00FF3FBA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163C72AB" w14:textId="77777777" w:rsidR="00FF3FBA" w:rsidRPr="00207A77" w:rsidRDefault="00FF3FBA" w:rsidP="00FF3FB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07CBFC" w14:textId="77777777" w:rsidR="00FF3FBA" w:rsidRPr="00207A77" w:rsidRDefault="00FF3FBA" w:rsidP="00FF3FB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14:paraId="4E294F6C" w14:textId="77777777" w:rsidR="00FF3FBA" w:rsidRPr="00207A77" w:rsidRDefault="00FF3FBA" w:rsidP="00FF3FBA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D8CA03" w14:textId="77777777" w:rsidR="00FF3FBA" w:rsidRPr="00207A77" w:rsidRDefault="00FF3FBA" w:rsidP="00FF3FB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double" w:sz="4" w:space="0" w:color="auto"/>
            </w:tcBorders>
          </w:tcPr>
          <w:p w14:paraId="14CA9E86" w14:textId="77777777" w:rsidR="00FF3FBA" w:rsidRPr="00207A77" w:rsidRDefault="00FF3FBA" w:rsidP="00FF3FBA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F3FBA" w:rsidRPr="00207A77" w14:paraId="60C5523A" w14:textId="77777777" w:rsidTr="0097516C">
        <w:tc>
          <w:tcPr>
            <w:tcW w:w="4671" w:type="dxa"/>
            <w:vAlign w:val="bottom"/>
          </w:tcPr>
          <w:p w14:paraId="1F7305B0" w14:textId="77777777" w:rsidR="00FF3FBA" w:rsidRPr="00207A77" w:rsidRDefault="00FF3FBA" w:rsidP="00FF3FBA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ขั้นต้นตามส่วนงาน</w:t>
            </w:r>
          </w:p>
        </w:tc>
        <w:tc>
          <w:tcPr>
            <w:tcW w:w="810" w:type="dxa"/>
          </w:tcPr>
          <w:p w14:paraId="1AADF9D8" w14:textId="7FCDA3E8" w:rsidR="00FF3FBA" w:rsidRPr="00207A77" w:rsidRDefault="005B449E" w:rsidP="00FF3FBA">
            <w:pPr>
              <w:tabs>
                <w:tab w:val="decimal" w:pos="601"/>
              </w:tabs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395,1</w:t>
            </w:r>
            <w:r w:rsidR="0025317A">
              <w:rPr>
                <w:rFonts w:ascii="Angsana New" w:hAnsi="Angsana New"/>
                <w:sz w:val="24"/>
                <w:szCs w:val="24"/>
              </w:rPr>
              <w:t>17</w:t>
            </w:r>
          </w:p>
        </w:tc>
        <w:tc>
          <w:tcPr>
            <w:tcW w:w="262" w:type="dxa"/>
          </w:tcPr>
          <w:p w14:paraId="1F56A332" w14:textId="77777777" w:rsidR="00FF3FBA" w:rsidRPr="00207A77" w:rsidRDefault="00FF3FBA" w:rsidP="00FF3FBA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</w:tcPr>
          <w:p w14:paraId="59BF72D4" w14:textId="74A88206" w:rsidR="00FF3FBA" w:rsidRPr="00FC7B6A" w:rsidRDefault="00FF3FBA" w:rsidP="00FF3FBA">
            <w:pPr>
              <w:tabs>
                <w:tab w:val="decimal" w:pos="525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430,511</w:t>
            </w:r>
          </w:p>
        </w:tc>
        <w:tc>
          <w:tcPr>
            <w:tcW w:w="275" w:type="dxa"/>
          </w:tcPr>
          <w:p w14:paraId="20A51BAA" w14:textId="77777777" w:rsidR="00FF3FBA" w:rsidRPr="00FC7B6A" w:rsidRDefault="00FF3FBA" w:rsidP="00FF3FBA">
            <w:pPr>
              <w:tabs>
                <w:tab w:val="decimal" w:pos="594"/>
                <w:tab w:val="decimal" w:pos="95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</w:tcPr>
          <w:p w14:paraId="79230AC4" w14:textId="133874A8" w:rsidR="00FF3FBA" w:rsidRPr="00FC7B6A" w:rsidRDefault="007B29BA" w:rsidP="00FF3FBA">
            <w:pPr>
              <w:tabs>
                <w:tab w:val="decimal" w:pos="501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="005B449E">
              <w:rPr>
                <w:rFonts w:ascii="Angsana New" w:hAnsi="Angsana New"/>
                <w:sz w:val="24"/>
                <w:szCs w:val="24"/>
              </w:rPr>
              <w:t>,0</w:t>
            </w:r>
            <w:r>
              <w:rPr>
                <w:rFonts w:ascii="Angsana New" w:hAnsi="Angsana New"/>
                <w:sz w:val="24"/>
                <w:szCs w:val="24"/>
              </w:rPr>
              <w:t>05</w:t>
            </w:r>
          </w:p>
        </w:tc>
        <w:tc>
          <w:tcPr>
            <w:tcW w:w="241" w:type="dxa"/>
          </w:tcPr>
          <w:p w14:paraId="50610261" w14:textId="77777777" w:rsidR="00FF3FBA" w:rsidRPr="00FC7B6A" w:rsidRDefault="00FF3FBA" w:rsidP="00FF3FBA">
            <w:pPr>
              <w:tabs>
                <w:tab w:val="decimal" w:pos="594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</w:tcPr>
          <w:p w14:paraId="34A522C6" w14:textId="40D3E215" w:rsidR="00FF3FBA" w:rsidRPr="00FC7B6A" w:rsidRDefault="007B29BA" w:rsidP="00FF3FBA">
            <w:pPr>
              <w:tabs>
                <w:tab w:val="decimal" w:pos="5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12,013</w:t>
            </w:r>
          </w:p>
        </w:tc>
        <w:tc>
          <w:tcPr>
            <w:tcW w:w="270" w:type="dxa"/>
          </w:tcPr>
          <w:p w14:paraId="3E33D01C" w14:textId="77777777" w:rsidR="00FF3FBA" w:rsidRPr="00FC7B6A" w:rsidRDefault="00FF3FBA" w:rsidP="00FF3FBA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4C39544" w14:textId="63DB7903" w:rsidR="00FF3FBA" w:rsidRPr="00207A77" w:rsidRDefault="005B449E" w:rsidP="00FF3FB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7B29BA">
              <w:rPr>
                <w:rFonts w:ascii="Angsana New" w:hAnsi="Angsana New"/>
                <w:sz w:val="24"/>
                <w:szCs w:val="24"/>
              </w:rPr>
              <w:t>04</w:t>
            </w:r>
            <w:r>
              <w:rPr>
                <w:rFonts w:ascii="Angsana New" w:hAnsi="Angsana New"/>
                <w:sz w:val="24"/>
                <w:szCs w:val="24"/>
              </w:rPr>
              <w:t>,1</w:t>
            </w:r>
            <w:r w:rsidR="007B29BA">
              <w:rPr>
                <w:rFonts w:ascii="Angsana New" w:hAnsi="Angsana New"/>
                <w:sz w:val="24"/>
                <w:szCs w:val="24"/>
              </w:rPr>
              <w:t>2</w:t>
            </w:r>
            <w:r w:rsidR="002363ED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3E423C67" w14:textId="77777777" w:rsidR="00FF3FBA" w:rsidRPr="00207A77" w:rsidRDefault="00FF3FBA" w:rsidP="00FF3FB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0E140813" w14:textId="61846460" w:rsidR="00FF3FBA" w:rsidRPr="00207A77" w:rsidRDefault="00FF3FBA" w:rsidP="00FF3FB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7B29BA">
              <w:rPr>
                <w:rFonts w:ascii="Angsana New" w:hAnsi="Angsana New"/>
                <w:sz w:val="24"/>
                <w:szCs w:val="24"/>
              </w:rPr>
              <w:t>42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7B29BA">
              <w:rPr>
                <w:rFonts w:ascii="Angsana New" w:hAnsi="Angsana New"/>
                <w:sz w:val="24"/>
                <w:szCs w:val="24"/>
              </w:rPr>
              <w:t>524</w:t>
            </w:r>
          </w:p>
        </w:tc>
        <w:tc>
          <w:tcPr>
            <w:tcW w:w="236" w:type="dxa"/>
          </w:tcPr>
          <w:p w14:paraId="31866D69" w14:textId="77777777" w:rsidR="00FF3FBA" w:rsidRPr="00207A77" w:rsidRDefault="00FF3FBA" w:rsidP="00FF3FB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</w:tcPr>
          <w:p w14:paraId="0D202AF1" w14:textId="4D86DC10" w:rsidR="00FF3FBA" w:rsidRPr="00BE325E" w:rsidRDefault="007B29BA" w:rsidP="00FF3FBA">
            <w:pPr>
              <w:tabs>
                <w:tab w:val="decimal" w:pos="48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</w:t>
            </w:r>
            <w:r w:rsidR="005B449E">
              <w:rPr>
                <w:rFonts w:ascii="Angsana New" w:hAnsi="Angsana New"/>
                <w:sz w:val="24"/>
                <w:szCs w:val="24"/>
              </w:rPr>
              <w:t>,1</w:t>
            </w:r>
            <w:r>
              <w:rPr>
                <w:rFonts w:ascii="Angsana New" w:hAnsi="Angsana New"/>
                <w:sz w:val="24"/>
                <w:szCs w:val="24"/>
              </w:rPr>
              <w:t>78</w:t>
            </w:r>
          </w:p>
        </w:tc>
        <w:tc>
          <w:tcPr>
            <w:tcW w:w="270" w:type="dxa"/>
          </w:tcPr>
          <w:p w14:paraId="261C1234" w14:textId="77777777" w:rsidR="00FF3FBA" w:rsidRPr="00BE325E" w:rsidRDefault="00FF3FBA" w:rsidP="00FF3FBA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DF326A4" w14:textId="2F82EB72" w:rsidR="00FF3FBA" w:rsidRPr="00BE325E" w:rsidRDefault="007B29BA" w:rsidP="00FF3FB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</w:t>
            </w:r>
            <w:r w:rsidR="00FF3FBA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703</w:t>
            </w:r>
          </w:p>
        </w:tc>
        <w:tc>
          <w:tcPr>
            <w:tcW w:w="270" w:type="dxa"/>
          </w:tcPr>
          <w:p w14:paraId="141E1B93" w14:textId="77777777" w:rsidR="00FF3FBA" w:rsidRPr="00BE325E" w:rsidRDefault="00FF3FBA" w:rsidP="00FF3FB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</w:tcPr>
          <w:p w14:paraId="6214A081" w14:textId="48800B05" w:rsidR="00FF3FBA" w:rsidRPr="00BE325E" w:rsidRDefault="005B449E" w:rsidP="00FF3FBA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462,</w:t>
            </w:r>
            <w:r w:rsidR="0025317A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236" w:type="dxa"/>
          </w:tcPr>
          <w:p w14:paraId="4C5E675A" w14:textId="77777777" w:rsidR="00FF3FBA" w:rsidRPr="00207A77" w:rsidRDefault="00FF3FBA" w:rsidP="00FF3FB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5CAFD683" w14:textId="306989AA" w:rsidR="00FF3FBA" w:rsidRPr="00207A77" w:rsidRDefault="00FF3FBA" w:rsidP="00FF3FBA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509,22</w:t>
            </w:r>
            <w:r w:rsidR="007B29BA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FF3FBA" w:rsidRPr="00207A77" w14:paraId="6095D5C2" w14:textId="77777777" w:rsidTr="0097516C">
        <w:trPr>
          <w:trHeight w:val="173"/>
        </w:trPr>
        <w:tc>
          <w:tcPr>
            <w:tcW w:w="4671" w:type="dxa"/>
            <w:vAlign w:val="bottom"/>
          </w:tcPr>
          <w:p w14:paraId="0CF077D4" w14:textId="77777777" w:rsidR="00FF3FBA" w:rsidRPr="00207A77" w:rsidRDefault="00FF3FBA" w:rsidP="00FF3FBA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</w:tcPr>
          <w:p w14:paraId="0031C40E" w14:textId="77777777" w:rsidR="00FF3FBA" w:rsidRPr="00207A77" w:rsidRDefault="00FF3FBA" w:rsidP="00FF3FBA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103AFDDE" w14:textId="77777777" w:rsidR="00FF3FBA" w:rsidRPr="00207A77" w:rsidRDefault="00FF3FBA" w:rsidP="00FF3FBA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</w:tcPr>
          <w:p w14:paraId="4229EAA4" w14:textId="77777777" w:rsidR="00FF3FBA" w:rsidRPr="00207A77" w:rsidRDefault="00FF3FBA" w:rsidP="00FF3FB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5D1B783D" w14:textId="77777777" w:rsidR="00FF3FBA" w:rsidRPr="00207A77" w:rsidRDefault="00FF3FBA" w:rsidP="00FF3FBA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</w:tcPr>
          <w:p w14:paraId="01E0A656" w14:textId="77777777" w:rsidR="00FF3FBA" w:rsidRPr="00207A77" w:rsidRDefault="00FF3FBA" w:rsidP="00FF3FBA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2259F37B" w14:textId="77777777" w:rsidR="00FF3FBA" w:rsidRPr="00207A77" w:rsidRDefault="00FF3FBA" w:rsidP="00FF3FB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</w:tcPr>
          <w:p w14:paraId="6FDE7F0A" w14:textId="77777777" w:rsidR="00FF3FBA" w:rsidRPr="00207A77" w:rsidRDefault="00FF3FBA" w:rsidP="00FF3FB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BC8CCE" w14:textId="77777777" w:rsidR="00FF3FBA" w:rsidRPr="00207A77" w:rsidRDefault="00FF3FBA" w:rsidP="00FF3FB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D72A382" w14:textId="77777777" w:rsidR="00FF3FBA" w:rsidRPr="00207A77" w:rsidRDefault="00FF3FBA" w:rsidP="00FF3FB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1F7A8E9" w14:textId="77777777" w:rsidR="00FF3FBA" w:rsidRPr="00207A77" w:rsidRDefault="00FF3FBA" w:rsidP="00FF3FB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7517E80E" w14:textId="77777777" w:rsidR="00FF3FBA" w:rsidRPr="00207A77" w:rsidRDefault="00FF3FBA" w:rsidP="00FF3FB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2E5321" w14:textId="77777777" w:rsidR="00FF3FBA" w:rsidRPr="00207A77" w:rsidRDefault="00FF3FBA" w:rsidP="00FF3FB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</w:tcPr>
          <w:p w14:paraId="5937DE25" w14:textId="77777777" w:rsidR="00FF3FBA" w:rsidRPr="00207A77" w:rsidRDefault="00FF3FBA" w:rsidP="00FF3FB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F522461" w14:textId="77777777" w:rsidR="00FF3FBA" w:rsidRPr="00207A77" w:rsidRDefault="00FF3FBA" w:rsidP="00FF3FBA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D4A8F82" w14:textId="77777777" w:rsidR="00FF3FBA" w:rsidRPr="00207A77" w:rsidRDefault="00FF3FBA" w:rsidP="00FF3FB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7021C7" w14:textId="77777777" w:rsidR="00FF3FBA" w:rsidRPr="00207A77" w:rsidRDefault="00FF3FBA" w:rsidP="00FF3FB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</w:tcPr>
          <w:p w14:paraId="78CCA7EE" w14:textId="77777777" w:rsidR="00FF3FBA" w:rsidRPr="00207A77" w:rsidRDefault="00FF3FBA" w:rsidP="00FF3FBA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535117" w14:textId="77777777" w:rsidR="00FF3FBA" w:rsidRPr="00207A77" w:rsidRDefault="00FF3FBA" w:rsidP="00FF3FB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3D5AD478" w14:textId="77777777" w:rsidR="00FF3FBA" w:rsidRPr="00207A77" w:rsidRDefault="00FF3FBA" w:rsidP="00FF3FBA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F3FBA" w:rsidRPr="00207A77" w14:paraId="3038414C" w14:textId="77777777" w:rsidTr="0097516C">
        <w:tc>
          <w:tcPr>
            <w:tcW w:w="4671" w:type="dxa"/>
            <w:vAlign w:val="bottom"/>
          </w:tcPr>
          <w:p w14:paraId="6F366F55" w14:textId="77777777" w:rsidR="00FF3FBA" w:rsidRPr="00207A77" w:rsidRDefault="00FF3FBA" w:rsidP="00FF3FBA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สินทรัพย์ส่วนงาน</w:t>
            </w:r>
          </w:p>
        </w:tc>
        <w:tc>
          <w:tcPr>
            <w:tcW w:w="810" w:type="dxa"/>
          </w:tcPr>
          <w:p w14:paraId="1659F363" w14:textId="77777777" w:rsidR="00FF3FBA" w:rsidRPr="00207A77" w:rsidRDefault="00FF3FBA" w:rsidP="00FF3FBA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13DAD8D6" w14:textId="77777777" w:rsidR="00FF3FBA" w:rsidRPr="00207A77" w:rsidRDefault="00FF3FBA" w:rsidP="00FF3FBA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</w:tcPr>
          <w:p w14:paraId="4DBD423D" w14:textId="77777777" w:rsidR="00FF3FBA" w:rsidRPr="00207A77" w:rsidRDefault="00FF3FBA" w:rsidP="00FF3FB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70A2F659" w14:textId="77777777" w:rsidR="00FF3FBA" w:rsidRPr="00207A77" w:rsidRDefault="00FF3FBA" w:rsidP="00FF3FBA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</w:tcPr>
          <w:p w14:paraId="36D1AC85" w14:textId="77777777" w:rsidR="00FF3FBA" w:rsidRPr="00207A77" w:rsidRDefault="00FF3FBA" w:rsidP="00FF3FBA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24D42B48" w14:textId="77777777" w:rsidR="00FF3FBA" w:rsidRPr="00207A77" w:rsidRDefault="00FF3FBA" w:rsidP="00FF3FB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</w:tcPr>
          <w:p w14:paraId="7A8D2F23" w14:textId="77777777" w:rsidR="00FF3FBA" w:rsidRPr="00207A77" w:rsidRDefault="00FF3FBA" w:rsidP="00FF3FB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564495" w14:textId="77777777" w:rsidR="00FF3FBA" w:rsidRPr="00207A77" w:rsidRDefault="00FF3FBA" w:rsidP="00FF3FB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991CD24" w14:textId="77777777" w:rsidR="00FF3FBA" w:rsidRPr="00207A77" w:rsidRDefault="00FF3FBA" w:rsidP="00FF3FB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9779CB8" w14:textId="77777777" w:rsidR="00FF3FBA" w:rsidRPr="00207A77" w:rsidRDefault="00FF3FBA" w:rsidP="00FF3FB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5CC412FD" w14:textId="77777777" w:rsidR="00FF3FBA" w:rsidRPr="00207A77" w:rsidRDefault="00FF3FBA" w:rsidP="00FF3FB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194D13" w14:textId="77777777" w:rsidR="00FF3FBA" w:rsidRPr="00207A77" w:rsidRDefault="00FF3FBA" w:rsidP="00FF3FB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</w:tcPr>
          <w:p w14:paraId="0AAEB197" w14:textId="77777777" w:rsidR="00FF3FBA" w:rsidRPr="00207A77" w:rsidRDefault="00FF3FBA" w:rsidP="00FF3FB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ADF9F9B" w14:textId="77777777" w:rsidR="00FF3FBA" w:rsidRPr="00207A77" w:rsidRDefault="00FF3FBA" w:rsidP="00FF3FBA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FFAEE87" w14:textId="77777777" w:rsidR="00FF3FBA" w:rsidRPr="00207A77" w:rsidRDefault="00FF3FBA" w:rsidP="00FF3FB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9D7633" w14:textId="77777777" w:rsidR="00FF3FBA" w:rsidRPr="00207A77" w:rsidRDefault="00FF3FBA" w:rsidP="00FF3FB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</w:tcPr>
          <w:p w14:paraId="4BCC7578" w14:textId="77777777" w:rsidR="00FF3FBA" w:rsidRPr="00207A77" w:rsidRDefault="00FF3FBA" w:rsidP="00FF3FBA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C348A4" w14:textId="77777777" w:rsidR="00FF3FBA" w:rsidRPr="00207A77" w:rsidRDefault="00FF3FBA" w:rsidP="00FF3FB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47C6C9CB" w14:textId="77777777" w:rsidR="00FF3FBA" w:rsidRPr="00207A77" w:rsidRDefault="00FF3FBA" w:rsidP="00FF3FBA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F3FBA" w:rsidRPr="00EC6BFE" w14:paraId="02ADC722" w14:textId="77777777" w:rsidTr="0097516C">
        <w:tc>
          <w:tcPr>
            <w:tcW w:w="4671" w:type="dxa"/>
            <w:vAlign w:val="bottom"/>
          </w:tcPr>
          <w:p w14:paraId="792DBE33" w14:textId="300D8A37" w:rsidR="00FF3FBA" w:rsidRPr="00BC5A1F" w:rsidRDefault="00FF3FBA" w:rsidP="00FF3FBA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ณ วันที่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/ 31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0" w:type="dxa"/>
          </w:tcPr>
          <w:p w14:paraId="6AE69034" w14:textId="77777777" w:rsidR="00FF3FBA" w:rsidRPr="00207A77" w:rsidRDefault="00FF3FBA" w:rsidP="00FF3FBA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2A370777" w14:textId="77777777" w:rsidR="00FF3FBA" w:rsidRPr="00207A77" w:rsidRDefault="00FF3FBA" w:rsidP="00FF3FBA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</w:tcPr>
          <w:p w14:paraId="1C261B5A" w14:textId="77777777" w:rsidR="00FF3FBA" w:rsidRPr="00207A77" w:rsidRDefault="00FF3FBA" w:rsidP="00FF3FB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7CF40B3B" w14:textId="77777777" w:rsidR="00FF3FBA" w:rsidRPr="00207A77" w:rsidRDefault="00FF3FBA" w:rsidP="00FF3FBA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</w:tcPr>
          <w:p w14:paraId="395FD7D6" w14:textId="77777777" w:rsidR="00FF3FBA" w:rsidRPr="00207A77" w:rsidRDefault="00FF3FBA" w:rsidP="00FF3FBA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2CE7FAE5" w14:textId="77777777" w:rsidR="00FF3FBA" w:rsidRPr="00207A77" w:rsidRDefault="00FF3FBA" w:rsidP="00FF3FB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</w:tcPr>
          <w:p w14:paraId="5A90E7F9" w14:textId="77777777" w:rsidR="00FF3FBA" w:rsidRPr="00207A77" w:rsidRDefault="00FF3FBA" w:rsidP="00FF3FB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2031EC" w14:textId="77777777" w:rsidR="00FF3FBA" w:rsidRPr="00207A77" w:rsidRDefault="00FF3FBA" w:rsidP="00FF3FB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227E4E1" w14:textId="77777777" w:rsidR="00FF3FBA" w:rsidRPr="00207A77" w:rsidRDefault="00FF3FBA" w:rsidP="00FF3FB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F8463C8" w14:textId="77777777" w:rsidR="00FF3FBA" w:rsidRPr="00207A77" w:rsidRDefault="00FF3FBA" w:rsidP="00FF3FB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04F4B38C" w14:textId="77777777" w:rsidR="00FF3FBA" w:rsidRPr="00207A77" w:rsidRDefault="00FF3FBA" w:rsidP="00FF3FB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98A4B4" w14:textId="77777777" w:rsidR="00FF3FBA" w:rsidRPr="00207A77" w:rsidRDefault="00FF3FBA" w:rsidP="00FF3FB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</w:tcPr>
          <w:p w14:paraId="0CF352A1" w14:textId="77777777" w:rsidR="00FF3FBA" w:rsidRPr="00207A77" w:rsidRDefault="00FF3FBA" w:rsidP="00FF3FB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DB597AB" w14:textId="77777777" w:rsidR="00FF3FBA" w:rsidRPr="00207A77" w:rsidRDefault="00FF3FBA" w:rsidP="00FF3FBA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A886943" w14:textId="77777777" w:rsidR="00FF3FBA" w:rsidRPr="00C463C1" w:rsidRDefault="00FF3FBA" w:rsidP="00FF3FB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3B3025" w14:textId="77777777" w:rsidR="00FF3FBA" w:rsidRPr="00C463C1" w:rsidRDefault="00FF3FBA" w:rsidP="00FF3FB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</w:tcPr>
          <w:p w14:paraId="0FB2B823" w14:textId="400B0BA1" w:rsidR="00FF3FBA" w:rsidRPr="00C463C1" w:rsidRDefault="00737A49" w:rsidP="00FF3FBA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</w:t>
            </w:r>
            <w:r w:rsidR="007270FA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0,</w:t>
            </w:r>
            <w:r w:rsidR="007270FA">
              <w:rPr>
                <w:rFonts w:ascii="Angsana New" w:hAnsi="Angsana New"/>
                <w:sz w:val="24"/>
                <w:szCs w:val="24"/>
              </w:rPr>
              <w:t>944</w:t>
            </w:r>
          </w:p>
        </w:tc>
        <w:tc>
          <w:tcPr>
            <w:tcW w:w="236" w:type="dxa"/>
          </w:tcPr>
          <w:p w14:paraId="564ECF23" w14:textId="77777777" w:rsidR="00FF3FBA" w:rsidRPr="00207A77" w:rsidRDefault="00FF3FBA" w:rsidP="00FF3FB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286D42F0" w14:textId="738B57F6" w:rsidR="00FF3FBA" w:rsidRPr="00EC6BFE" w:rsidRDefault="00FF3FBA" w:rsidP="00FF3FBA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</w:t>
            </w:r>
            <w:r w:rsidR="007270FA">
              <w:rPr>
                <w:rFonts w:ascii="Angsana New" w:hAnsi="Angsana New"/>
                <w:sz w:val="24"/>
                <w:szCs w:val="24"/>
              </w:rPr>
              <w:t>170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7B29BA">
              <w:rPr>
                <w:rFonts w:ascii="Angsana New" w:hAnsi="Angsana New"/>
                <w:sz w:val="24"/>
                <w:szCs w:val="24"/>
              </w:rPr>
              <w:t>9</w:t>
            </w:r>
            <w:r w:rsidR="007270FA">
              <w:rPr>
                <w:rFonts w:ascii="Angsana New" w:hAnsi="Angsana New"/>
                <w:sz w:val="24"/>
                <w:szCs w:val="24"/>
              </w:rPr>
              <w:t>24</w:t>
            </w:r>
          </w:p>
        </w:tc>
      </w:tr>
      <w:tr w:rsidR="00FF3FBA" w:rsidRPr="00710D8F" w14:paraId="48D63B68" w14:textId="77777777" w:rsidTr="0097516C">
        <w:tc>
          <w:tcPr>
            <w:tcW w:w="4671" w:type="dxa"/>
            <w:vAlign w:val="bottom"/>
          </w:tcPr>
          <w:p w14:paraId="5FBD23F0" w14:textId="77777777" w:rsidR="00FF3FBA" w:rsidRPr="00207A77" w:rsidRDefault="00FF3FBA" w:rsidP="00FF3FBA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หนี้สินส่วนงาน</w:t>
            </w:r>
          </w:p>
        </w:tc>
        <w:tc>
          <w:tcPr>
            <w:tcW w:w="810" w:type="dxa"/>
          </w:tcPr>
          <w:p w14:paraId="76189E0E" w14:textId="77777777" w:rsidR="00FF3FBA" w:rsidRPr="00207A77" w:rsidRDefault="00FF3FBA" w:rsidP="00FF3FBA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29747733" w14:textId="77777777" w:rsidR="00FF3FBA" w:rsidRPr="00207A77" w:rsidRDefault="00FF3FBA" w:rsidP="00FF3FBA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</w:tcPr>
          <w:p w14:paraId="740D9998" w14:textId="77777777" w:rsidR="00FF3FBA" w:rsidRPr="00207A77" w:rsidRDefault="00FF3FBA" w:rsidP="00FF3FB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48CA53A7" w14:textId="77777777" w:rsidR="00FF3FBA" w:rsidRPr="00207A77" w:rsidRDefault="00FF3FBA" w:rsidP="00FF3FBA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</w:tcPr>
          <w:p w14:paraId="14F81C31" w14:textId="77777777" w:rsidR="00FF3FBA" w:rsidRPr="00207A77" w:rsidRDefault="00FF3FBA" w:rsidP="00FF3FBA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0D5E3435" w14:textId="77777777" w:rsidR="00FF3FBA" w:rsidRPr="00207A77" w:rsidRDefault="00FF3FBA" w:rsidP="00FF3FB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</w:tcPr>
          <w:p w14:paraId="720595C4" w14:textId="77777777" w:rsidR="00FF3FBA" w:rsidRPr="00207A77" w:rsidRDefault="00FF3FBA" w:rsidP="00FF3FB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4F691A" w14:textId="77777777" w:rsidR="00FF3FBA" w:rsidRPr="00207A77" w:rsidRDefault="00FF3FBA" w:rsidP="00FF3FB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07FEFAD" w14:textId="77777777" w:rsidR="00FF3FBA" w:rsidRPr="00207A77" w:rsidRDefault="00FF3FBA" w:rsidP="00FF3FB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71A8289" w14:textId="77777777" w:rsidR="00FF3FBA" w:rsidRPr="00207A77" w:rsidRDefault="00FF3FBA" w:rsidP="00FF3FB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6F0E8E92" w14:textId="77777777" w:rsidR="00FF3FBA" w:rsidRPr="00207A77" w:rsidRDefault="00FF3FBA" w:rsidP="00FF3FB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8057D9" w14:textId="77777777" w:rsidR="00FF3FBA" w:rsidRPr="00207A77" w:rsidRDefault="00FF3FBA" w:rsidP="00FF3FB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</w:tcPr>
          <w:p w14:paraId="02B6ED63" w14:textId="77777777" w:rsidR="00FF3FBA" w:rsidRPr="00207A77" w:rsidRDefault="00FF3FBA" w:rsidP="00FF3FB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EBDA25E" w14:textId="77777777" w:rsidR="00FF3FBA" w:rsidRPr="00207A77" w:rsidRDefault="00FF3FBA" w:rsidP="00FF3FBA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C0ABADC" w14:textId="77777777" w:rsidR="00FF3FBA" w:rsidRPr="00207A77" w:rsidRDefault="00FF3FBA" w:rsidP="00FF3FB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AF31B6" w14:textId="77777777" w:rsidR="00FF3FBA" w:rsidRPr="00207A77" w:rsidRDefault="00FF3FBA" w:rsidP="00FF3FB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</w:tcPr>
          <w:p w14:paraId="6612D7E6" w14:textId="77777777" w:rsidR="00FF3FBA" w:rsidRPr="00630343" w:rsidRDefault="00FF3FBA" w:rsidP="00FF3FBA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F18903" w14:textId="77777777" w:rsidR="00FF3FBA" w:rsidRPr="00207A77" w:rsidRDefault="00FF3FBA" w:rsidP="00FF3FB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7C223EF5" w14:textId="77777777" w:rsidR="00FF3FBA" w:rsidRPr="00710D8F" w:rsidRDefault="00FF3FBA" w:rsidP="00FF3FBA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F3FBA" w:rsidRPr="00EC6BFE" w14:paraId="4EE65007" w14:textId="77777777" w:rsidTr="0097516C">
        <w:tc>
          <w:tcPr>
            <w:tcW w:w="4671" w:type="dxa"/>
            <w:vAlign w:val="bottom"/>
          </w:tcPr>
          <w:p w14:paraId="5DB1EF1A" w14:textId="63184877" w:rsidR="00FF3FBA" w:rsidRPr="00207A77" w:rsidRDefault="00FF3FBA" w:rsidP="00FF3FBA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ณ วันที่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/ 31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0" w:type="dxa"/>
          </w:tcPr>
          <w:p w14:paraId="0E2EAEFC" w14:textId="77777777" w:rsidR="00FF3FBA" w:rsidRPr="00207A77" w:rsidRDefault="00FF3FBA" w:rsidP="00FF3FBA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2FFBBAA9" w14:textId="77777777" w:rsidR="00FF3FBA" w:rsidRPr="00207A77" w:rsidRDefault="00FF3FBA" w:rsidP="00FF3FBA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</w:tcPr>
          <w:p w14:paraId="6734B950" w14:textId="77777777" w:rsidR="00FF3FBA" w:rsidRPr="00207A77" w:rsidRDefault="00FF3FBA" w:rsidP="00FF3FB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6CB61CAF" w14:textId="77777777" w:rsidR="00FF3FBA" w:rsidRPr="00207A77" w:rsidRDefault="00FF3FBA" w:rsidP="00FF3FBA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</w:tcPr>
          <w:p w14:paraId="2177519F" w14:textId="77777777" w:rsidR="00FF3FBA" w:rsidRPr="00207A77" w:rsidRDefault="00FF3FBA" w:rsidP="00FF3FBA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798317E6" w14:textId="77777777" w:rsidR="00FF3FBA" w:rsidRPr="00207A77" w:rsidRDefault="00FF3FBA" w:rsidP="00FF3FB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</w:tcPr>
          <w:p w14:paraId="3538DC46" w14:textId="77777777" w:rsidR="00FF3FBA" w:rsidRPr="00207A77" w:rsidRDefault="00FF3FBA" w:rsidP="00FF3FB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673DDF" w14:textId="77777777" w:rsidR="00FF3FBA" w:rsidRPr="00207A77" w:rsidRDefault="00FF3FBA" w:rsidP="00FF3FB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0BD890D" w14:textId="77777777" w:rsidR="00FF3FBA" w:rsidRPr="00207A77" w:rsidRDefault="00FF3FBA" w:rsidP="00FF3FB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23F86ED" w14:textId="77777777" w:rsidR="00FF3FBA" w:rsidRPr="00207A77" w:rsidRDefault="00FF3FBA" w:rsidP="00FF3FB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2A27E55A" w14:textId="77777777" w:rsidR="00FF3FBA" w:rsidRPr="00207A77" w:rsidRDefault="00FF3FBA" w:rsidP="00FF3FB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966A76" w14:textId="77777777" w:rsidR="00FF3FBA" w:rsidRPr="00207A77" w:rsidRDefault="00FF3FBA" w:rsidP="00FF3FB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</w:tcPr>
          <w:p w14:paraId="407F169F" w14:textId="77777777" w:rsidR="00FF3FBA" w:rsidRPr="00207A77" w:rsidRDefault="00FF3FBA" w:rsidP="00FF3FB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6939EDC" w14:textId="77777777" w:rsidR="00FF3FBA" w:rsidRPr="00207A77" w:rsidRDefault="00FF3FBA" w:rsidP="00FF3FBA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8425A9A" w14:textId="77777777" w:rsidR="00FF3FBA" w:rsidRPr="00207A77" w:rsidRDefault="00FF3FBA" w:rsidP="00FF3FB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9AA960" w14:textId="77777777" w:rsidR="00FF3FBA" w:rsidRPr="00207A77" w:rsidRDefault="00FF3FBA" w:rsidP="00FF3FB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</w:tcPr>
          <w:p w14:paraId="2C60A324" w14:textId="3AA28730" w:rsidR="00FF3FBA" w:rsidRPr="00630343" w:rsidRDefault="00737A49" w:rsidP="00FF3FBA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367,627</w:t>
            </w:r>
          </w:p>
        </w:tc>
        <w:tc>
          <w:tcPr>
            <w:tcW w:w="236" w:type="dxa"/>
          </w:tcPr>
          <w:p w14:paraId="125F58B3" w14:textId="77777777" w:rsidR="00FF3FBA" w:rsidRPr="00207A77" w:rsidRDefault="00FF3FBA" w:rsidP="00FF3FB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6EDA7C7A" w14:textId="77DB8514" w:rsidR="00FF3FBA" w:rsidRPr="00EC6BFE" w:rsidRDefault="00FF3FBA" w:rsidP="00FF3FBA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7270FA">
              <w:rPr>
                <w:rFonts w:ascii="Angsana New" w:hAnsi="Angsana New"/>
                <w:sz w:val="24"/>
                <w:szCs w:val="24"/>
              </w:rPr>
              <w:t>12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7270FA">
              <w:rPr>
                <w:rFonts w:ascii="Angsana New" w:hAnsi="Angsana New"/>
                <w:sz w:val="24"/>
                <w:szCs w:val="24"/>
              </w:rPr>
              <w:t>771</w:t>
            </w:r>
          </w:p>
        </w:tc>
      </w:tr>
    </w:tbl>
    <w:p w14:paraId="774693E7" w14:textId="7A07707D" w:rsidR="00094040" w:rsidRDefault="00094040">
      <w:pPr>
        <w:rPr>
          <w:rFonts w:asciiTheme="majorBidi" w:hAnsiTheme="majorBidi" w:cstheme="majorBidi"/>
          <w:sz w:val="30"/>
          <w:szCs w:val="30"/>
          <w:cs/>
        </w:rPr>
        <w:sectPr w:rsidR="00094040" w:rsidSect="00C56E71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2A73EBB" w14:textId="20A4959F" w:rsidR="00186DAC" w:rsidRPr="009E57D2" w:rsidRDefault="00186DAC">
      <w:pPr>
        <w:pStyle w:val="ListParagraph"/>
        <w:numPr>
          <w:ilvl w:val="0"/>
          <w:numId w:val="17"/>
        </w:numPr>
        <w:tabs>
          <w:tab w:val="left" w:pos="540"/>
        </w:tabs>
        <w:ind w:right="65" w:hanging="90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57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34D82814" w14:textId="77777777" w:rsidR="00C647FC" w:rsidRPr="00E54DBA" w:rsidRDefault="00C647FC" w:rsidP="00031A27">
      <w:pPr>
        <w:ind w:left="547" w:right="7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D0A7A43" w14:textId="7E0EBB33" w:rsidR="00F5517F" w:rsidRPr="007F2EC0" w:rsidRDefault="00186DAC" w:rsidP="00FE42C0">
      <w:pPr>
        <w:ind w:left="540" w:right="6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รายได้จากลูกค้ารายใหญ่</w:t>
      </w:r>
      <w:r w:rsidR="00F867E7">
        <w:rPr>
          <w:rFonts w:asciiTheme="majorBidi" w:hAnsiTheme="majorBidi" w:cstheme="majorBidi"/>
          <w:spacing w:val="-4"/>
          <w:sz w:val="30"/>
          <w:szCs w:val="30"/>
        </w:rPr>
        <w:t xml:space="preserve"> 2</w:t>
      </w:r>
      <w:r w:rsidR="00BB5A5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รายตามส่วนงานภูมิศาสตร์จากประเทศในแถบยุโรปของบริษัทสำหรับงว</w:t>
      </w:r>
      <w:r w:rsidR="0088165A">
        <w:rPr>
          <w:rFonts w:asciiTheme="majorBidi" w:hAnsiTheme="majorBidi" w:cstheme="majorBidi" w:hint="cs"/>
          <w:spacing w:val="-4"/>
          <w:sz w:val="30"/>
          <w:szCs w:val="30"/>
          <w:cs/>
        </w:rPr>
        <w:t>ด</w:t>
      </w:r>
      <w:r w:rsidR="00587F18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="00E2185F">
        <w:rPr>
          <w:rFonts w:asciiTheme="majorBidi" w:hAnsiTheme="majorBidi" w:cstheme="majorBidi" w:hint="cs"/>
          <w:spacing w:val="-4"/>
          <w:sz w:val="30"/>
          <w:szCs w:val="30"/>
          <w:cs/>
        </w:rPr>
        <w:t>เ</w:t>
      </w: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ดือน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สิ้นสุดวันที่</w:t>
      </w:r>
      <w:r w:rsidR="00BB5A5F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587F18">
        <w:rPr>
          <w:rFonts w:asciiTheme="majorBidi" w:hAnsiTheme="majorBidi" w:cstheme="majorBidi"/>
          <w:spacing w:val="2"/>
          <w:sz w:val="30"/>
          <w:szCs w:val="30"/>
        </w:rPr>
        <w:t xml:space="preserve">30 </w:t>
      </w:r>
      <w:r w:rsidR="00587F18">
        <w:rPr>
          <w:rFonts w:asciiTheme="majorBidi" w:hAnsiTheme="majorBidi" w:cstheme="majorBidi" w:hint="cs"/>
          <w:spacing w:val="2"/>
          <w:sz w:val="30"/>
          <w:szCs w:val="30"/>
          <w:cs/>
        </w:rPr>
        <w:t>มิถุนายน</w:t>
      </w:r>
      <w:r w:rsidR="002E3600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88165A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2E3600">
        <w:rPr>
          <w:rFonts w:asciiTheme="majorBidi" w:hAnsiTheme="majorBidi" w:cstheme="majorBidi"/>
          <w:spacing w:val="2"/>
          <w:sz w:val="30"/>
          <w:szCs w:val="30"/>
        </w:rPr>
        <w:t>9</w:t>
      </w:r>
      <w:r w:rsidRPr="0032552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จำนวนเงิน</w:t>
      </w:r>
      <w:r w:rsidRPr="0032552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5B449E">
        <w:rPr>
          <w:rFonts w:asciiTheme="majorBidi" w:hAnsiTheme="majorBidi" w:cstheme="majorBidi"/>
          <w:spacing w:val="2"/>
          <w:sz w:val="30"/>
          <w:szCs w:val="30"/>
        </w:rPr>
        <w:t>600.99</w:t>
      </w:r>
      <w:r w:rsidR="002E3600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ล้</w:t>
      </w:r>
      <w:r w:rsidR="00404AE9" w:rsidRPr="00325525">
        <w:rPr>
          <w:rFonts w:asciiTheme="majorBidi" w:hAnsiTheme="majorBidi" w:cstheme="majorBidi"/>
          <w:spacing w:val="2"/>
          <w:sz w:val="30"/>
          <w:szCs w:val="30"/>
          <w:cs/>
        </w:rPr>
        <w:t xml:space="preserve">านบาท </w:t>
      </w:r>
      <w:r w:rsidRPr="008C1BF2">
        <w:rPr>
          <w:rFonts w:asciiTheme="majorBidi" w:hAnsiTheme="majorBidi" w:cstheme="majorBidi"/>
          <w:i/>
          <w:iCs/>
          <w:spacing w:val="2"/>
          <w:sz w:val="30"/>
          <w:szCs w:val="30"/>
        </w:rPr>
        <w:t>(</w:t>
      </w:r>
      <w:r w:rsidR="002E3600" w:rsidRPr="00C431B2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งวด</w:t>
      </w:r>
      <w:r w:rsidR="000B5EA3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>หก</w:t>
      </w:r>
      <w:r w:rsidR="002E3600" w:rsidRPr="00C431B2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เดือนสิ้นสุด</w:t>
      </w:r>
      <w:r w:rsidR="002E3600" w:rsidRPr="00D101E8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วันที่</w:t>
      </w:r>
      <w:r w:rsidR="002E3600" w:rsidRPr="00D101E8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</w:t>
      </w:r>
      <w:r w:rsidR="000B5EA3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30 </w:t>
      </w:r>
      <w:r w:rsidR="000B5EA3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>มิถุนายน</w:t>
      </w:r>
      <w:r w:rsidR="002E3600" w:rsidRPr="00D101E8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 xml:space="preserve"> </w:t>
      </w:r>
      <w:r w:rsidR="008C1BF2" w:rsidRPr="008C1BF2">
        <w:rPr>
          <w:rFonts w:asciiTheme="majorBidi" w:hAnsiTheme="majorBidi" w:cstheme="majorBidi"/>
          <w:i/>
          <w:iCs/>
          <w:spacing w:val="2"/>
          <w:sz w:val="30"/>
          <w:szCs w:val="30"/>
        </w:rPr>
        <w:t>256</w:t>
      </w:r>
      <w:r w:rsidR="002E3600">
        <w:rPr>
          <w:rFonts w:asciiTheme="majorBidi" w:hAnsiTheme="majorBidi" w:cstheme="majorBidi"/>
          <w:i/>
          <w:iCs/>
          <w:spacing w:val="2"/>
          <w:sz w:val="30"/>
          <w:szCs w:val="30"/>
        </w:rPr>
        <w:t>8</w:t>
      </w:r>
      <w:r w:rsidR="00C60427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: </w:t>
      </w:r>
      <w:r w:rsidR="00377178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 xml:space="preserve">ลูกค้ารายใหญ่ </w:t>
      </w:r>
      <w:r w:rsidR="00377178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2 </w:t>
      </w:r>
      <w:r w:rsidR="00377178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 xml:space="preserve">ราย </w:t>
      </w:r>
      <w:r w:rsidR="008C1BF2" w:rsidRPr="008C1BF2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จำนวนเงิน</w:t>
      </w:r>
      <w:r w:rsidR="008C1BF2" w:rsidRPr="008C1BF2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</w:t>
      </w:r>
      <w:r w:rsidR="000B5EA3">
        <w:rPr>
          <w:rFonts w:asciiTheme="majorBidi" w:hAnsiTheme="majorBidi" w:cstheme="majorBidi"/>
          <w:i/>
          <w:iCs/>
          <w:spacing w:val="2"/>
          <w:sz w:val="30"/>
          <w:szCs w:val="30"/>
        </w:rPr>
        <w:t>561.84</w:t>
      </w:r>
      <w:r w:rsidR="002E3600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</w:t>
      </w:r>
      <w:r w:rsidR="008C1BF2" w:rsidRPr="008C1BF2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ล้านบาท</w:t>
      </w:r>
      <w:r w:rsidRPr="008C1BF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)</w:t>
      </w:r>
      <w:r w:rsidR="00FE42C0" w:rsidRPr="008C1BF2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 </w:t>
      </w:r>
      <w:r w:rsidRPr="005270A4">
        <w:rPr>
          <w:rFonts w:asciiTheme="majorBidi" w:hAnsiTheme="majorBidi" w:cstheme="majorBidi"/>
          <w:spacing w:val="6"/>
          <w:sz w:val="30"/>
          <w:szCs w:val="30"/>
          <w:cs/>
        </w:rPr>
        <w:t>จากรายได้รวมของบริษั</w:t>
      </w:r>
      <w:r w:rsidR="00CA7C88" w:rsidRPr="005270A4">
        <w:rPr>
          <w:rFonts w:asciiTheme="majorBidi" w:hAnsiTheme="majorBidi" w:cstheme="majorBidi"/>
          <w:spacing w:val="6"/>
          <w:sz w:val="30"/>
          <w:szCs w:val="30"/>
          <w:cs/>
        </w:rPr>
        <w:t>ท</w:t>
      </w:r>
    </w:p>
    <w:p w14:paraId="19DE3707" w14:textId="7AE2833F" w:rsidR="003F358D" w:rsidRPr="00E54DBA" w:rsidRDefault="003F358D" w:rsidP="00031A27">
      <w:pPr>
        <w:ind w:left="547" w:right="7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12E0EE0" w14:textId="188F0D49" w:rsidR="002B1A2F" w:rsidRPr="00984455" w:rsidRDefault="002B1A2F" w:rsidP="003F5A90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 w:rsidRPr="00984455">
        <w:rPr>
          <w:rFonts w:asciiTheme="majorBidi" w:hAnsiTheme="majorBidi" w:cstheme="majorBidi" w:hint="cs"/>
          <w:sz w:val="30"/>
          <w:szCs w:val="30"/>
          <w:cs/>
          <w:lang w:val="en-US"/>
        </w:rPr>
        <w:t>ภาษีเงินได้</w:t>
      </w:r>
    </w:p>
    <w:p w14:paraId="4F9AAA0D" w14:textId="77777777" w:rsidR="002B1A2F" w:rsidRPr="00984455" w:rsidRDefault="002B1A2F" w:rsidP="00031A27">
      <w:pPr>
        <w:ind w:left="547" w:right="7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F3EADA6" w14:textId="212FFDCA" w:rsidR="002B5417" w:rsidRDefault="005635D9" w:rsidP="002B5417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pacing w:val="6"/>
          <w:sz w:val="30"/>
          <w:szCs w:val="30"/>
          <w:cs/>
        </w:rPr>
        <w:t>อัตราภาษีเงินได้ที่แท้จริงของบริษัทในการดำเนินงานต่อเนื่องเป็นระยะเวลา</w:t>
      </w:r>
      <w:r w:rsidR="00587F18">
        <w:rPr>
          <w:rFonts w:asciiTheme="majorBidi" w:hAnsiTheme="majorBidi" w:cstheme="majorBidi" w:hint="cs"/>
          <w:spacing w:val="6"/>
          <w:sz w:val="30"/>
          <w:szCs w:val="30"/>
          <w:cs/>
        </w:rPr>
        <w:t>หก</w:t>
      </w:r>
      <w:r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เดือนสิ้นสุดวันที่ </w:t>
      </w:r>
      <w:r w:rsidR="00587F18">
        <w:rPr>
          <w:rFonts w:asciiTheme="majorBidi" w:hAnsiTheme="majorBidi" w:cstheme="majorBidi"/>
          <w:spacing w:val="6"/>
          <w:sz w:val="30"/>
          <w:szCs w:val="30"/>
        </w:rPr>
        <w:t>30</w:t>
      </w:r>
      <w:r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6"/>
          <w:sz w:val="30"/>
          <w:szCs w:val="30"/>
          <w:cs/>
        </w:rPr>
        <w:t>ม</w:t>
      </w:r>
      <w:r w:rsidR="00587F18">
        <w:rPr>
          <w:rFonts w:asciiTheme="majorBidi" w:hAnsiTheme="majorBidi" w:cstheme="majorBidi" w:hint="cs"/>
          <w:spacing w:val="6"/>
          <w:sz w:val="30"/>
          <w:szCs w:val="30"/>
          <w:cs/>
        </w:rPr>
        <w:t>ิถุนายน</w:t>
      </w:r>
      <w:r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6"/>
          <w:sz w:val="30"/>
          <w:szCs w:val="30"/>
        </w:rPr>
        <w:t xml:space="preserve">2569 </w:t>
      </w:r>
      <w:r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คือร้อยละ </w:t>
      </w:r>
      <w:r w:rsidR="007270FA">
        <w:rPr>
          <w:rFonts w:asciiTheme="majorBidi" w:hAnsiTheme="majorBidi" w:cstheme="majorBidi"/>
          <w:spacing w:val="6"/>
          <w:sz w:val="30"/>
          <w:szCs w:val="30"/>
        </w:rPr>
        <w:t>6</w:t>
      </w:r>
      <w:r w:rsidR="00737A49">
        <w:rPr>
          <w:rFonts w:asciiTheme="majorBidi" w:hAnsiTheme="majorBidi" w:cstheme="majorBidi"/>
          <w:spacing w:val="6"/>
          <w:sz w:val="30"/>
          <w:szCs w:val="30"/>
        </w:rPr>
        <w:t>.</w:t>
      </w:r>
      <w:r w:rsidR="007270FA">
        <w:rPr>
          <w:rFonts w:asciiTheme="majorBidi" w:hAnsiTheme="majorBidi" w:cstheme="majorBidi"/>
          <w:spacing w:val="6"/>
          <w:sz w:val="30"/>
          <w:szCs w:val="30"/>
        </w:rPr>
        <w:t>23</w:t>
      </w:r>
      <w:r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5635D9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(2568: </w:t>
      </w:r>
      <w:r w:rsidR="00AD0325">
        <w:rPr>
          <w:rFonts w:asciiTheme="majorBidi" w:hAnsiTheme="majorBidi" w:cstheme="majorBidi" w:hint="cs"/>
          <w:i/>
          <w:iCs/>
          <w:spacing w:val="6"/>
          <w:sz w:val="30"/>
          <w:szCs w:val="30"/>
          <w:cs/>
        </w:rPr>
        <w:t xml:space="preserve">ร้อยละ </w:t>
      </w:r>
      <w:r w:rsidR="00AD0325">
        <w:rPr>
          <w:rFonts w:asciiTheme="majorBidi" w:hAnsiTheme="majorBidi" w:cstheme="majorBidi"/>
          <w:i/>
          <w:iCs/>
          <w:spacing w:val="6"/>
          <w:sz w:val="30"/>
          <w:szCs w:val="30"/>
        </w:rPr>
        <w:t>11.6</w:t>
      </w:r>
      <w:r w:rsidR="007270FA">
        <w:rPr>
          <w:rFonts w:asciiTheme="majorBidi" w:hAnsiTheme="majorBidi" w:cstheme="majorBidi"/>
          <w:i/>
          <w:iCs/>
          <w:spacing w:val="6"/>
          <w:sz w:val="30"/>
          <w:szCs w:val="30"/>
        </w:rPr>
        <w:t>6</w:t>
      </w:r>
      <w:r w:rsidRPr="005635D9">
        <w:rPr>
          <w:rFonts w:asciiTheme="majorBidi" w:hAnsiTheme="majorBidi" w:cstheme="majorBidi"/>
          <w:i/>
          <w:iCs/>
          <w:spacing w:val="6"/>
          <w:sz w:val="30"/>
          <w:szCs w:val="30"/>
        </w:rPr>
        <w:t>)</w:t>
      </w:r>
      <w:r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2B5417" w:rsidRPr="002B1A2F">
        <w:rPr>
          <w:rFonts w:asciiTheme="majorBidi" w:hAnsiTheme="majorBidi" w:cstheme="majorBidi"/>
          <w:spacing w:val="6"/>
          <w:sz w:val="30"/>
          <w:szCs w:val="30"/>
          <w:cs/>
        </w:rPr>
        <w:t>จำนวนภาษีเงินได้ในงบกำไรขาดทุนน้อยกว่าจำนวนภาษีเงินได้ที่คำนวณโดยการใช้อัตราภาษีเงินได้คูณกับยอดกำไรสุทธิตามบัญชี เนื่องจากกำไรสุทธิส่วนใหญ่ของบริษัทเกิดจากกิจการที่ได้รับการส่งเสริมการลงทุน</w:t>
      </w:r>
      <w:r w:rsidR="002B5417" w:rsidRPr="002B1A2F">
        <w:rPr>
          <w:rFonts w:asciiTheme="majorBidi" w:hAnsiTheme="majorBidi" w:cstheme="majorBidi"/>
          <w:sz w:val="30"/>
          <w:szCs w:val="30"/>
          <w:cs/>
        </w:rPr>
        <w:t>ซึ่งได้รับยกเว้นภาษีเงินได้นิติบุคคล</w:t>
      </w:r>
    </w:p>
    <w:p w14:paraId="2AD4DA62" w14:textId="072AD9B1" w:rsidR="00E54DBA" w:rsidRPr="00AC1C9C" w:rsidRDefault="00E54DBA">
      <w:pPr>
        <w:rPr>
          <w:rFonts w:asciiTheme="majorBidi" w:hAnsiTheme="majorBidi" w:cstheme="majorBidi"/>
          <w:sz w:val="30"/>
          <w:szCs w:val="30"/>
        </w:rPr>
      </w:pPr>
    </w:p>
    <w:p w14:paraId="3F80622A" w14:textId="358A43FB" w:rsidR="00BA4E16" w:rsidRDefault="00BA4E16" w:rsidP="003F5A90">
      <w:pPr>
        <w:pStyle w:val="Heading8"/>
        <w:numPr>
          <w:ilvl w:val="0"/>
          <w:numId w:val="16"/>
        </w:numPr>
        <w:tabs>
          <w:tab w:val="left" w:pos="540"/>
        </w:tabs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lang w:val="en-US"/>
        </w:rPr>
        <w:t xml:space="preserve">   </w:t>
      </w:r>
      <w:r w:rsidRPr="00973D88">
        <w:rPr>
          <w:rFonts w:asciiTheme="majorBidi" w:hAnsiTheme="majorBidi"/>
          <w:sz w:val="30"/>
          <w:szCs w:val="30"/>
          <w:cs/>
        </w:rPr>
        <w:t>กำไรต่อหุ้น</w:t>
      </w:r>
    </w:p>
    <w:p w14:paraId="3B42C2D8" w14:textId="77777777" w:rsidR="00BA4E16" w:rsidRPr="003A3AA5" w:rsidRDefault="00BA4E16" w:rsidP="00BA4E16">
      <w:pPr>
        <w:ind w:left="547" w:right="7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59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15"/>
        <w:gridCol w:w="954"/>
        <w:gridCol w:w="1260"/>
        <w:gridCol w:w="270"/>
        <w:gridCol w:w="1260"/>
      </w:tblGrid>
      <w:tr w:rsidR="00C60427" w:rsidRPr="00C60427" w14:paraId="65A17EB9" w14:textId="77777777" w:rsidTr="00C60427">
        <w:trPr>
          <w:cantSplit/>
          <w:trHeight w:val="68"/>
          <w:jc w:val="right"/>
        </w:trPr>
        <w:tc>
          <w:tcPr>
            <w:tcW w:w="5515" w:type="dxa"/>
          </w:tcPr>
          <w:p w14:paraId="7581D056" w14:textId="77777777" w:rsidR="00C60427" w:rsidRPr="00C60427" w:rsidRDefault="00C60427" w:rsidP="0097516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1022794B" w14:textId="77777777" w:rsidR="00C60427" w:rsidRPr="00C60427" w:rsidRDefault="00C60427" w:rsidP="0097516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90" w:type="dxa"/>
            <w:gridSpan w:val="3"/>
          </w:tcPr>
          <w:p w14:paraId="1593E414" w14:textId="36CCB973" w:rsidR="00C60427" w:rsidRPr="00C60427" w:rsidRDefault="00E03041" w:rsidP="0097516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สำหรับงวด</w:t>
            </w:r>
            <w:r w:rsidR="00C033EA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หก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เดือนสิ้นสุด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</w:rPr>
              <w:br/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วันที่ </w:t>
            </w:r>
            <w:r w:rsidR="00C033EA">
              <w:rPr>
                <w:rFonts w:asciiTheme="majorBidi" w:hAnsiTheme="majorBidi" w:cstheme="majorBidi"/>
                <w:spacing w:val="2"/>
                <w:sz w:val="30"/>
                <w:szCs w:val="30"/>
              </w:rPr>
              <w:t>30</w:t>
            </w:r>
            <w:r w:rsidR="00C033EA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C60427" w:rsidRPr="00C60427" w14:paraId="53B5E0AE" w14:textId="77777777" w:rsidTr="00C60427">
        <w:trPr>
          <w:cantSplit/>
          <w:trHeight w:val="68"/>
          <w:jc w:val="right"/>
        </w:trPr>
        <w:tc>
          <w:tcPr>
            <w:tcW w:w="5515" w:type="dxa"/>
          </w:tcPr>
          <w:p w14:paraId="7F876688" w14:textId="77777777" w:rsidR="00C60427" w:rsidRPr="00C60427" w:rsidRDefault="00C60427" w:rsidP="0097516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08755BC2" w14:textId="77777777" w:rsidR="00C60427" w:rsidRPr="00C60427" w:rsidRDefault="00C60427" w:rsidP="0097516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194DC7C5" w14:textId="44F99DA7" w:rsidR="00C60427" w:rsidRPr="00C60427" w:rsidRDefault="00C60427" w:rsidP="0097516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D0EE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7F57D13" w14:textId="77777777" w:rsidR="00C60427" w:rsidRPr="00C60427" w:rsidRDefault="00C60427" w:rsidP="0097516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CC17B1" w14:textId="2BFF26C7" w:rsidR="00C60427" w:rsidRPr="00C60427" w:rsidRDefault="00C60427" w:rsidP="0097516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D0EEA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60427" w:rsidRPr="00C60427" w14:paraId="65430EF4" w14:textId="77777777" w:rsidTr="00C60427">
        <w:trPr>
          <w:cantSplit/>
          <w:trHeight w:val="68"/>
          <w:jc w:val="right"/>
        </w:trPr>
        <w:tc>
          <w:tcPr>
            <w:tcW w:w="5515" w:type="dxa"/>
          </w:tcPr>
          <w:p w14:paraId="037944F6" w14:textId="77777777" w:rsidR="00C60427" w:rsidRPr="00C60427" w:rsidRDefault="00C60427" w:rsidP="0097516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5E574B5C" w14:textId="77777777" w:rsidR="00C60427" w:rsidRPr="00C60427" w:rsidRDefault="00C60427" w:rsidP="0097516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5F2F8E3" w14:textId="12810E65" w:rsidR="00C60427" w:rsidRPr="00C60427" w:rsidRDefault="00C60427" w:rsidP="0097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C6042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C60427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="009D257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/</w:t>
            </w:r>
            <w:r w:rsidR="009D257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C6042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033EA" w:rsidRPr="00C60427" w14:paraId="43AD68AE" w14:textId="77777777" w:rsidTr="00C60427">
        <w:trPr>
          <w:cantSplit/>
          <w:trHeight w:val="68"/>
          <w:jc w:val="right"/>
        </w:trPr>
        <w:tc>
          <w:tcPr>
            <w:tcW w:w="5515" w:type="dxa"/>
          </w:tcPr>
          <w:p w14:paraId="58A19575" w14:textId="77777777" w:rsidR="00C033EA" w:rsidRPr="00C60427" w:rsidRDefault="00C033EA" w:rsidP="00C033EA">
            <w:pPr>
              <w:tabs>
                <w:tab w:val="left" w:pos="540"/>
              </w:tabs>
              <w:ind w:left="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4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954" w:type="dxa"/>
          </w:tcPr>
          <w:p w14:paraId="49EF9C25" w14:textId="77777777" w:rsidR="00C033EA" w:rsidRPr="00C60427" w:rsidRDefault="00C033EA" w:rsidP="00C033EA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8460DD6" w14:textId="2703775B" w:rsidR="00C033EA" w:rsidRPr="00C60427" w:rsidRDefault="00737A49" w:rsidP="00C033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7B233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B233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270" w:type="dxa"/>
          </w:tcPr>
          <w:p w14:paraId="028D8EC8" w14:textId="77777777" w:rsidR="00C033EA" w:rsidRPr="00C60427" w:rsidRDefault="00C033EA" w:rsidP="00C033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BAB3F70" w14:textId="717CA418" w:rsidR="00C033EA" w:rsidRPr="00C60427" w:rsidRDefault="00C033EA" w:rsidP="00C033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283,206</w:t>
            </w:r>
          </w:p>
        </w:tc>
      </w:tr>
      <w:tr w:rsidR="00C033EA" w:rsidRPr="00C60427" w14:paraId="2B08B29D" w14:textId="77777777" w:rsidTr="00C60427">
        <w:trPr>
          <w:cantSplit/>
          <w:trHeight w:val="38"/>
          <w:jc w:val="right"/>
        </w:trPr>
        <w:tc>
          <w:tcPr>
            <w:tcW w:w="5515" w:type="dxa"/>
          </w:tcPr>
          <w:p w14:paraId="6E95C67F" w14:textId="77777777" w:rsidR="00C033EA" w:rsidRPr="00C60427" w:rsidRDefault="00C033EA" w:rsidP="00C033EA">
            <w:pPr>
              <w:tabs>
                <w:tab w:val="left" w:pos="540"/>
              </w:tabs>
              <w:ind w:left="187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604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(ปรับลด)</w:t>
            </w:r>
          </w:p>
        </w:tc>
        <w:tc>
          <w:tcPr>
            <w:tcW w:w="954" w:type="dxa"/>
          </w:tcPr>
          <w:p w14:paraId="02ECEB41" w14:textId="77777777" w:rsidR="00C033EA" w:rsidRPr="00C60427" w:rsidRDefault="00C033EA" w:rsidP="00C033EA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609CC7E" w14:textId="48C793ED" w:rsidR="00C033EA" w:rsidRPr="00C60427" w:rsidRDefault="00737A49" w:rsidP="00C033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7B233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B233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270" w:type="dxa"/>
          </w:tcPr>
          <w:p w14:paraId="50F6DA3D" w14:textId="77777777" w:rsidR="00C033EA" w:rsidRPr="00C60427" w:rsidRDefault="00C033EA" w:rsidP="00C033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291F262F" w14:textId="62732E95" w:rsidR="00C033EA" w:rsidRPr="00C60427" w:rsidRDefault="00C033EA" w:rsidP="00C033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283,206</w:t>
            </w:r>
          </w:p>
        </w:tc>
      </w:tr>
      <w:tr w:rsidR="00C033EA" w:rsidRPr="00C60427" w14:paraId="469C91C7" w14:textId="77777777" w:rsidTr="00C60427">
        <w:trPr>
          <w:cantSplit/>
          <w:trHeight w:val="68"/>
          <w:jc w:val="right"/>
        </w:trPr>
        <w:tc>
          <w:tcPr>
            <w:tcW w:w="5515" w:type="dxa"/>
          </w:tcPr>
          <w:p w14:paraId="64CA65CA" w14:textId="77777777" w:rsidR="00C033EA" w:rsidRPr="00C60427" w:rsidRDefault="00C033EA" w:rsidP="00C033EA">
            <w:pPr>
              <w:tabs>
                <w:tab w:val="left" w:pos="540"/>
              </w:tabs>
              <w:ind w:left="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4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54" w:type="dxa"/>
          </w:tcPr>
          <w:p w14:paraId="43AFDFE2" w14:textId="77777777" w:rsidR="00C033EA" w:rsidRPr="00C60427" w:rsidRDefault="00C033EA" w:rsidP="00C033EA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D2CB159" w14:textId="77777777" w:rsidR="00C033EA" w:rsidRPr="00C60427" w:rsidRDefault="00C033EA" w:rsidP="00C033E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D174E6" w:rsidRPr="00C60427" w14:paraId="05F56C06" w14:textId="77777777" w:rsidTr="002A3216">
        <w:trPr>
          <w:cantSplit/>
          <w:trHeight w:val="68"/>
          <w:jc w:val="right"/>
        </w:trPr>
        <w:tc>
          <w:tcPr>
            <w:tcW w:w="5515" w:type="dxa"/>
          </w:tcPr>
          <w:p w14:paraId="7F914F17" w14:textId="77777777" w:rsidR="00D174E6" w:rsidRPr="00C60427" w:rsidRDefault="00D174E6" w:rsidP="00D174E6">
            <w:pPr>
              <w:tabs>
                <w:tab w:val="left" w:pos="540"/>
              </w:tabs>
              <w:ind w:left="97"/>
              <w:rPr>
                <w:rFonts w:ascii="Angsana New" w:hAnsi="Angsana New"/>
                <w:sz w:val="30"/>
                <w:szCs w:val="30"/>
                <w:cs/>
              </w:rPr>
            </w:pPr>
            <w:r w:rsidRPr="00C60427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C6042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6042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54" w:type="dxa"/>
          </w:tcPr>
          <w:p w14:paraId="0494105B" w14:textId="77777777" w:rsidR="00D174E6" w:rsidRPr="00C60427" w:rsidRDefault="00D174E6" w:rsidP="00D174E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443538" w14:textId="5F5B28E1" w:rsidR="00D174E6" w:rsidRPr="00C60427" w:rsidRDefault="005B4F40" w:rsidP="00D174E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428,264</w:t>
            </w:r>
          </w:p>
        </w:tc>
        <w:tc>
          <w:tcPr>
            <w:tcW w:w="270" w:type="dxa"/>
          </w:tcPr>
          <w:p w14:paraId="36BA8E18" w14:textId="77777777" w:rsidR="00D174E6" w:rsidRPr="00C60427" w:rsidRDefault="00D174E6" w:rsidP="00D174E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DEA0603" w14:textId="423B91EF" w:rsidR="00D174E6" w:rsidRPr="00C60427" w:rsidRDefault="00D174E6" w:rsidP="00D174E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428,264</w:t>
            </w:r>
          </w:p>
        </w:tc>
      </w:tr>
      <w:tr w:rsidR="000C6056" w:rsidRPr="00C60427" w14:paraId="0D320AC1" w14:textId="77777777" w:rsidTr="002855C4">
        <w:trPr>
          <w:cantSplit/>
          <w:trHeight w:val="68"/>
          <w:jc w:val="right"/>
        </w:trPr>
        <w:tc>
          <w:tcPr>
            <w:tcW w:w="5515" w:type="dxa"/>
          </w:tcPr>
          <w:p w14:paraId="333DC7DF" w14:textId="25F4B3ED" w:rsidR="000C6056" w:rsidRPr="00C60427" w:rsidRDefault="000C6056" w:rsidP="000C6056">
            <w:pPr>
              <w:tabs>
                <w:tab w:val="left" w:pos="540"/>
              </w:tabs>
              <w:ind w:left="97"/>
              <w:rPr>
                <w:rFonts w:ascii="Angsana New" w:hAnsi="Angsana New"/>
                <w:sz w:val="30"/>
                <w:szCs w:val="30"/>
                <w:cs/>
              </w:rPr>
            </w:pPr>
            <w:r w:rsidRPr="00C604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  <w:r w:rsidRPr="00C604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="00A40D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C604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54" w:type="dxa"/>
          </w:tcPr>
          <w:p w14:paraId="6429777F" w14:textId="77777777" w:rsidR="000C6056" w:rsidRPr="00C60427" w:rsidRDefault="000C6056" w:rsidP="000C605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64D9911" w14:textId="77777777" w:rsidR="000C6056" w:rsidRDefault="000C6056" w:rsidP="000C60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25DA39E6" w14:textId="39F5E1FD" w:rsidR="000C6056" w:rsidRPr="00C60427" w:rsidRDefault="000C6056" w:rsidP="000C60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50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428,264</w:t>
            </w:r>
          </w:p>
        </w:tc>
        <w:tc>
          <w:tcPr>
            <w:tcW w:w="270" w:type="dxa"/>
          </w:tcPr>
          <w:p w14:paraId="3FEC0293" w14:textId="77777777" w:rsidR="000C6056" w:rsidRPr="00C60427" w:rsidRDefault="000C6056" w:rsidP="000C60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D43F90D" w14:textId="77777777" w:rsidR="000C6056" w:rsidRDefault="000C6056" w:rsidP="000C60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C2B88F5" w14:textId="13B6531A" w:rsidR="000C6056" w:rsidRPr="00C60427" w:rsidRDefault="000C6056" w:rsidP="000C60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50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428,264</w:t>
            </w:r>
          </w:p>
        </w:tc>
      </w:tr>
      <w:tr w:rsidR="000C6056" w:rsidRPr="00C60427" w14:paraId="6CF8A52C" w14:textId="77777777" w:rsidTr="002855C4">
        <w:trPr>
          <w:cantSplit/>
          <w:trHeight w:val="344"/>
          <w:jc w:val="right"/>
        </w:trPr>
        <w:tc>
          <w:tcPr>
            <w:tcW w:w="5515" w:type="dxa"/>
          </w:tcPr>
          <w:p w14:paraId="116282B4" w14:textId="77777777" w:rsidR="000C6056" w:rsidRDefault="000C6056" w:rsidP="000C6056">
            <w:pPr>
              <w:tabs>
                <w:tab w:val="left" w:pos="540"/>
              </w:tabs>
              <w:ind w:left="28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4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(ปรับลด)</w:t>
            </w:r>
          </w:p>
          <w:p w14:paraId="03146640" w14:textId="44D3A04D" w:rsidR="000C6056" w:rsidRPr="00C60427" w:rsidRDefault="00A40D24" w:rsidP="000C6056">
            <w:pPr>
              <w:tabs>
                <w:tab w:val="left" w:pos="540"/>
              </w:tabs>
              <w:ind w:left="285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0C6056"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6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0C6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54" w:type="dxa"/>
          </w:tcPr>
          <w:p w14:paraId="40A35654" w14:textId="77777777" w:rsidR="000C6056" w:rsidRPr="00C60427" w:rsidRDefault="000C6056" w:rsidP="000C605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666F88" w14:textId="77777777" w:rsidR="000C6056" w:rsidRPr="00D174E6" w:rsidRDefault="000C6056" w:rsidP="000C6056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533AD62" w14:textId="6AD19EF4" w:rsidR="000C6056" w:rsidRPr="00C60427" w:rsidRDefault="000C6056" w:rsidP="000C60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74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428,264</w:t>
            </w:r>
          </w:p>
        </w:tc>
        <w:tc>
          <w:tcPr>
            <w:tcW w:w="270" w:type="dxa"/>
          </w:tcPr>
          <w:p w14:paraId="3A8F636A" w14:textId="77777777" w:rsidR="000C6056" w:rsidRPr="00D174E6" w:rsidRDefault="000C6056" w:rsidP="000C60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D74F4C" w14:textId="77777777" w:rsidR="000C6056" w:rsidRPr="00D174E6" w:rsidRDefault="000C6056" w:rsidP="000C6056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29E5B90B" w14:textId="0A09CFDC" w:rsidR="000C6056" w:rsidRPr="00D174E6" w:rsidRDefault="000C6056" w:rsidP="000C605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174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428,264</w:t>
            </w:r>
          </w:p>
        </w:tc>
      </w:tr>
      <w:tr w:rsidR="000C6056" w:rsidRPr="00C60427" w14:paraId="3BBF22F0" w14:textId="77777777" w:rsidTr="00170C59">
        <w:trPr>
          <w:cantSplit/>
          <w:trHeight w:val="251"/>
          <w:jc w:val="right"/>
        </w:trPr>
        <w:tc>
          <w:tcPr>
            <w:tcW w:w="5515" w:type="dxa"/>
          </w:tcPr>
          <w:p w14:paraId="19E58272" w14:textId="1F00A1C2" w:rsidR="000C6056" w:rsidRPr="00C60427" w:rsidRDefault="000C6056" w:rsidP="000C6056">
            <w:pPr>
              <w:tabs>
                <w:tab w:val="left" w:pos="540"/>
              </w:tabs>
              <w:ind w:left="285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14CA13D4" w14:textId="77777777" w:rsidR="000C6056" w:rsidRPr="00C60427" w:rsidRDefault="000C6056" w:rsidP="000C605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2D8A12E" w14:textId="67350DBD" w:rsidR="000C6056" w:rsidRPr="00C60427" w:rsidRDefault="000C6056" w:rsidP="000C60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BAC37E2" w14:textId="77777777" w:rsidR="000C6056" w:rsidRPr="00C60427" w:rsidRDefault="000C6056" w:rsidP="000C60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8E8883B" w14:textId="0E1AA1EB" w:rsidR="000C6056" w:rsidRPr="00C60427" w:rsidRDefault="000C6056" w:rsidP="000C60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C6056" w:rsidRPr="00C60427" w14:paraId="34D83415" w14:textId="77777777" w:rsidTr="00C5761B">
        <w:trPr>
          <w:cantSplit/>
          <w:trHeight w:val="62"/>
          <w:jc w:val="right"/>
        </w:trPr>
        <w:tc>
          <w:tcPr>
            <w:tcW w:w="5515" w:type="dxa"/>
          </w:tcPr>
          <w:p w14:paraId="2EAC336B" w14:textId="04460AF6" w:rsidR="000C6056" w:rsidRPr="00C60427" w:rsidRDefault="000C6056" w:rsidP="000C6056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604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C604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54" w:type="dxa"/>
          </w:tcPr>
          <w:p w14:paraId="1F3D6EBC" w14:textId="77777777" w:rsidR="000C6056" w:rsidRPr="00C60427" w:rsidRDefault="000C6056" w:rsidP="000C6056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2CDD421" w14:textId="50A7D56E" w:rsidR="000C6056" w:rsidRPr="0025646E" w:rsidRDefault="000C6056" w:rsidP="000C60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AD03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7B2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D4FA171" w14:textId="77777777" w:rsidR="000C6056" w:rsidRPr="00C60427" w:rsidRDefault="000C6056" w:rsidP="000C6056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2F179BD" w14:textId="514E4FBA" w:rsidR="000C6056" w:rsidRPr="00C60427" w:rsidRDefault="000C6056" w:rsidP="000C6056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0.66</w:t>
            </w:r>
          </w:p>
        </w:tc>
      </w:tr>
      <w:tr w:rsidR="000C6056" w:rsidRPr="00C60427" w14:paraId="5C26B6F5" w14:textId="77777777" w:rsidTr="00C5761B">
        <w:trPr>
          <w:cantSplit/>
          <w:trHeight w:val="38"/>
          <w:jc w:val="right"/>
        </w:trPr>
        <w:tc>
          <w:tcPr>
            <w:tcW w:w="5515" w:type="dxa"/>
          </w:tcPr>
          <w:p w14:paraId="6552DD2C" w14:textId="6474D5A5" w:rsidR="000C6056" w:rsidRPr="00C60427" w:rsidRDefault="000C6056" w:rsidP="000C6056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4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C604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54" w:type="dxa"/>
          </w:tcPr>
          <w:p w14:paraId="36FBCF21" w14:textId="77777777" w:rsidR="000C6056" w:rsidRPr="00C60427" w:rsidRDefault="000C6056" w:rsidP="000C605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7545FF46" w14:textId="78C30DC2" w:rsidR="000C6056" w:rsidRPr="00C60427" w:rsidRDefault="000C6056" w:rsidP="000C60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AD03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7B2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95F1BEA" w14:textId="77777777" w:rsidR="000C6056" w:rsidRPr="00C60427" w:rsidRDefault="000C6056" w:rsidP="000C605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70BEA0AB" w14:textId="1EC1EC13" w:rsidR="000C6056" w:rsidRPr="0067503F" w:rsidRDefault="000C6056" w:rsidP="000C6056">
            <w:pPr>
              <w:ind w:left="547"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0.66</w:t>
            </w:r>
          </w:p>
        </w:tc>
      </w:tr>
    </w:tbl>
    <w:p w14:paraId="397EC840" w14:textId="49ACA565" w:rsidR="00E54DBA" w:rsidRPr="003A3AA5" w:rsidRDefault="00E54DBA">
      <w:pPr>
        <w:rPr>
          <w:sz w:val="30"/>
          <w:szCs w:val="30"/>
          <w:cs/>
          <w:lang w:eastAsia="x-none"/>
        </w:rPr>
      </w:pPr>
    </w:p>
    <w:p w14:paraId="1B28064E" w14:textId="0DD06CEB" w:rsidR="00DF2056" w:rsidRDefault="00DF2056" w:rsidP="00C60427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val="en-US"/>
        </w:rPr>
        <w:lastRenderedPageBreak/>
        <w:t>เงินปันผล</w:t>
      </w:r>
    </w:p>
    <w:p w14:paraId="32FCF70E" w14:textId="2D9EA83B" w:rsidR="00DF2056" w:rsidRPr="003A3AA5" w:rsidRDefault="00DF2056" w:rsidP="00DF2056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Style w:val="TableGrid"/>
        <w:tblW w:w="90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8"/>
        <w:gridCol w:w="1772"/>
        <w:gridCol w:w="1514"/>
        <w:gridCol w:w="1367"/>
        <w:gridCol w:w="269"/>
        <w:gridCol w:w="1268"/>
      </w:tblGrid>
      <w:tr w:rsidR="0067503F" w:rsidRPr="0067503F" w:rsidDel="00D43E7A" w14:paraId="12A8A396" w14:textId="77777777" w:rsidTr="007A11F2">
        <w:trPr>
          <w:tblHeader/>
        </w:trPr>
        <w:tc>
          <w:tcPr>
            <w:tcW w:w="2908" w:type="dxa"/>
            <w:vAlign w:val="bottom"/>
          </w:tcPr>
          <w:p w14:paraId="75B1C2C0" w14:textId="77777777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2" w:type="dxa"/>
            <w:vAlign w:val="bottom"/>
          </w:tcPr>
          <w:p w14:paraId="3F892607" w14:textId="77777777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1F2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14" w:type="dxa"/>
            <w:vAlign w:val="bottom"/>
          </w:tcPr>
          <w:p w14:paraId="0B84B223" w14:textId="77777777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1F2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67" w:type="dxa"/>
            <w:vAlign w:val="bottom"/>
          </w:tcPr>
          <w:p w14:paraId="7CB2A926" w14:textId="77777777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1F2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69" w:type="dxa"/>
          </w:tcPr>
          <w:p w14:paraId="6D101F19" w14:textId="77777777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1E85EB82" w14:textId="77777777" w:rsidR="0067503F" w:rsidRPr="007A11F2" w:rsidDel="00D43E7A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1F2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67503F" w:rsidRPr="0067503F" w14:paraId="315F96B8" w14:textId="77777777" w:rsidTr="007A11F2">
        <w:trPr>
          <w:tblHeader/>
        </w:trPr>
        <w:tc>
          <w:tcPr>
            <w:tcW w:w="2908" w:type="dxa"/>
          </w:tcPr>
          <w:p w14:paraId="6A985E4C" w14:textId="77777777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2" w:type="dxa"/>
          </w:tcPr>
          <w:p w14:paraId="72667B46" w14:textId="77777777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</w:tcPr>
          <w:p w14:paraId="60941B52" w14:textId="77777777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14:paraId="2CE91266" w14:textId="77777777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11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9" w:type="dxa"/>
          </w:tcPr>
          <w:p w14:paraId="0473A554" w14:textId="77777777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639A4BEC" w14:textId="77777777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11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7503F" w:rsidRPr="0067503F" w14:paraId="7A210C9F" w14:textId="77777777" w:rsidTr="00F71ABC">
        <w:tc>
          <w:tcPr>
            <w:tcW w:w="2908" w:type="dxa"/>
          </w:tcPr>
          <w:p w14:paraId="3B25DF98" w14:textId="2AFBAE25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11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7A11F2" w:rsidRPr="007A11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772" w:type="dxa"/>
          </w:tcPr>
          <w:p w14:paraId="36FFA063" w14:textId="77777777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14" w:type="dxa"/>
          </w:tcPr>
          <w:p w14:paraId="07B8CB76" w14:textId="77777777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67" w:type="dxa"/>
          </w:tcPr>
          <w:p w14:paraId="57622B02" w14:textId="77777777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6C18CDF5" w14:textId="77777777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0EA20EDE" w14:textId="77777777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14830" w:rsidRPr="0067503F" w14:paraId="63DBA345" w14:textId="77777777" w:rsidTr="00F71ABC">
        <w:tc>
          <w:tcPr>
            <w:tcW w:w="2908" w:type="dxa"/>
          </w:tcPr>
          <w:p w14:paraId="60EE35E2" w14:textId="09101649" w:rsidR="00614830" w:rsidRPr="007A11F2" w:rsidRDefault="00614830" w:rsidP="00614830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7A11F2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 </w:t>
            </w:r>
            <w:r w:rsidRPr="007A11F2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772" w:type="dxa"/>
          </w:tcPr>
          <w:p w14:paraId="2D95FE56" w14:textId="75473067" w:rsidR="00614830" w:rsidRPr="007A11F2" w:rsidRDefault="000C6056" w:rsidP="00614830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23</w:t>
            </w:r>
            <w:r w:rsidR="00614830" w:rsidRPr="007A11F2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614830" w:rsidRPr="007A11F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กุมภาพันธ์</w:t>
            </w:r>
            <w:r w:rsidR="00614830" w:rsidRPr="007A11F2">
              <w:rPr>
                <w:rFonts w:ascii="Angsana New" w:hAnsi="Angsana New"/>
                <w:spacing w:val="-6"/>
                <w:sz w:val="30"/>
                <w:szCs w:val="30"/>
              </w:rPr>
              <w:t xml:space="preserve"> 2569</w:t>
            </w:r>
          </w:p>
        </w:tc>
        <w:tc>
          <w:tcPr>
            <w:tcW w:w="1514" w:type="dxa"/>
          </w:tcPr>
          <w:p w14:paraId="6E4AFDE9" w14:textId="4AE488D5" w:rsidR="00614830" w:rsidRPr="007A11F2" w:rsidRDefault="000C6056" w:rsidP="00614830">
            <w:pPr>
              <w:ind w:left="-122" w:right="-14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20</w:t>
            </w:r>
            <w:r w:rsidR="00614830" w:rsidRPr="007A11F2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614830" w:rsidRPr="007A11F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มีนาคม </w:t>
            </w:r>
            <w:r w:rsidR="00614830" w:rsidRPr="007A11F2">
              <w:rPr>
                <w:rFonts w:ascii="Angsana New" w:hAnsi="Angsana New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367" w:type="dxa"/>
          </w:tcPr>
          <w:p w14:paraId="4DFBB739" w14:textId="0AA0EA4C" w:rsidR="00614830" w:rsidRPr="007A11F2" w:rsidRDefault="000C6056" w:rsidP="0061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0.358</w:t>
            </w:r>
          </w:p>
        </w:tc>
        <w:tc>
          <w:tcPr>
            <w:tcW w:w="269" w:type="dxa"/>
          </w:tcPr>
          <w:p w14:paraId="4CB0EEFB" w14:textId="77777777" w:rsidR="00614830" w:rsidRPr="007A11F2" w:rsidRDefault="00614830" w:rsidP="00614830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3ACCF4E4" w14:textId="31838D30" w:rsidR="00614830" w:rsidRPr="007A11F2" w:rsidRDefault="000C6056" w:rsidP="0061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153.31</w:t>
            </w:r>
          </w:p>
        </w:tc>
      </w:tr>
      <w:tr w:rsidR="000C6056" w:rsidRPr="0067503F" w14:paraId="3E60C4CA" w14:textId="77777777" w:rsidTr="0074746F">
        <w:tc>
          <w:tcPr>
            <w:tcW w:w="2908" w:type="dxa"/>
          </w:tcPr>
          <w:p w14:paraId="14DD7517" w14:textId="1EDC950E" w:rsidR="000C6056" w:rsidRPr="007A11F2" w:rsidRDefault="000C6056" w:rsidP="00614830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2" w:type="dxa"/>
          </w:tcPr>
          <w:p w14:paraId="0EE1BF30" w14:textId="77777777" w:rsidR="000C6056" w:rsidRDefault="000C6056" w:rsidP="00614830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514" w:type="dxa"/>
          </w:tcPr>
          <w:p w14:paraId="05704106" w14:textId="77777777" w:rsidR="000C6056" w:rsidRDefault="000C6056" w:rsidP="00614830">
            <w:pPr>
              <w:ind w:left="-122" w:right="-14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67" w:type="dxa"/>
          </w:tcPr>
          <w:p w14:paraId="3E7B3994" w14:textId="325F1083" w:rsidR="000C6056" w:rsidRDefault="000C6056" w:rsidP="00614830">
            <w:pPr>
              <w:tabs>
                <w:tab w:val="decimal" w:pos="738"/>
              </w:tabs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85CB7AA" w14:textId="77777777" w:rsidR="000C6056" w:rsidRPr="007A11F2" w:rsidRDefault="000C6056" w:rsidP="00614830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37FEA084" w14:textId="407A641A" w:rsidR="000C6056" w:rsidRDefault="000C6056" w:rsidP="00614830">
            <w:pPr>
              <w:tabs>
                <w:tab w:val="decimal" w:pos="738"/>
              </w:tabs>
              <w:ind w:left="-108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C6056" w:rsidRPr="0067503F" w14:paraId="1DAC05F3" w14:textId="77777777" w:rsidTr="00722D5D">
        <w:tc>
          <w:tcPr>
            <w:tcW w:w="2908" w:type="dxa"/>
          </w:tcPr>
          <w:p w14:paraId="76478032" w14:textId="0F4EF129" w:rsidR="000C6056" w:rsidRPr="007A11F2" w:rsidRDefault="000C6056" w:rsidP="0061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7A11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772" w:type="dxa"/>
          </w:tcPr>
          <w:p w14:paraId="300DF91F" w14:textId="77777777" w:rsidR="000C6056" w:rsidRPr="007A11F2" w:rsidRDefault="000C6056" w:rsidP="0061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14" w:type="dxa"/>
          </w:tcPr>
          <w:p w14:paraId="231AF6F3" w14:textId="77777777" w:rsidR="000C6056" w:rsidRPr="007A11F2" w:rsidRDefault="000C6056" w:rsidP="0061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67" w:type="dxa"/>
          </w:tcPr>
          <w:p w14:paraId="5C809634" w14:textId="77777777" w:rsidR="000C6056" w:rsidRPr="007A11F2" w:rsidRDefault="000C6056" w:rsidP="0061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4C0F1F22" w14:textId="77777777" w:rsidR="000C6056" w:rsidRPr="007A11F2" w:rsidRDefault="000C6056" w:rsidP="0061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7B2A37CF" w14:textId="77777777" w:rsidR="000C6056" w:rsidRPr="007A11F2" w:rsidRDefault="000C6056" w:rsidP="0061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6056" w:rsidRPr="0067503F" w14:paraId="3D48BB52" w14:textId="77777777" w:rsidTr="00F71ABC">
        <w:tc>
          <w:tcPr>
            <w:tcW w:w="2908" w:type="dxa"/>
          </w:tcPr>
          <w:p w14:paraId="6B6CF798" w14:textId="5BD43DB0" w:rsidR="000C6056" w:rsidRPr="007A11F2" w:rsidRDefault="000C6056" w:rsidP="0061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7A11F2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 </w:t>
            </w:r>
            <w:r w:rsidRPr="007A11F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772" w:type="dxa"/>
          </w:tcPr>
          <w:p w14:paraId="4E636486" w14:textId="784F6924" w:rsidR="000C6056" w:rsidRPr="007A11F2" w:rsidRDefault="000C6056" w:rsidP="0061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กุมภาพันธ์</w:t>
            </w:r>
            <w:r w:rsidRPr="002801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8014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14" w:type="dxa"/>
          </w:tcPr>
          <w:p w14:paraId="56144E82" w14:textId="198192FA" w:rsidR="000C6056" w:rsidRPr="007A11F2" w:rsidRDefault="000C6056" w:rsidP="0061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27</w:t>
            </w:r>
            <w:r w:rsidRPr="008336A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มีนาคม</w:t>
            </w:r>
            <w:r w:rsidRPr="008336A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8336A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</w:p>
        </w:tc>
        <w:tc>
          <w:tcPr>
            <w:tcW w:w="1367" w:type="dxa"/>
          </w:tcPr>
          <w:p w14:paraId="6414A54B" w14:textId="1AF02EE7" w:rsidR="000C6056" w:rsidRPr="007A11F2" w:rsidRDefault="000C6056" w:rsidP="0061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33C6">
              <w:rPr>
                <w:rFonts w:asciiTheme="majorBidi" w:hAnsiTheme="majorBidi" w:cstheme="majorBidi"/>
                <w:sz w:val="30"/>
                <w:szCs w:val="30"/>
              </w:rPr>
              <w:t>0.388</w:t>
            </w:r>
          </w:p>
        </w:tc>
        <w:tc>
          <w:tcPr>
            <w:tcW w:w="269" w:type="dxa"/>
          </w:tcPr>
          <w:p w14:paraId="071626CF" w14:textId="77777777" w:rsidR="000C6056" w:rsidRPr="007A11F2" w:rsidRDefault="000C6056" w:rsidP="0061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77DB90A3" w14:textId="0B442299" w:rsidR="000C6056" w:rsidRPr="007A11F2" w:rsidRDefault="000C6056" w:rsidP="0061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33C6">
              <w:rPr>
                <w:rFonts w:asciiTheme="majorBidi" w:hAnsiTheme="majorBidi" w:cstheme="majorBidi"/>
                <w:sz w:val="30"/>
                <w:szCs w:val="30"/>
              </w:rPr>
              <w:t>166.17</w:t>
            </w:r>
          </w:p>
        </w:tc>
      </w:tr>
    </w:tbl>
    <w:p w14:paraId="63D80168" w14:textId="77777777" w:rsidR="00DC6A31" w:rsidRPr="00AA451A" w:rsidRDefault="00DC6A31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3EDC242F" w14:textId="7D44FA55" w:rsidR="00F5517F" w:rsidRPr="00866366" w:rsidRDefault="00F5517F" w:rsidP="00866366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866366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1E64F099" w14:textId="77777777" w:rsidR="00F5517F" w:rsidRPr="00980E54" w:rsidRDefault="00F5517F" w:rsidP="0007386D">
      <w:pPr>
        <w:pStyle w:val="Heading8"/>
        <w:tabs>
          <w:tab w:val="left" w:pos="540"/>
        </w:tabs>
        <w:ind w:left="547"/>
        <w:rPr>
          <w:rFonts w:asciiTheme="majorBidi" w:hAnsiTheme="majorBidi" w:cstheme="majorBidi"/>
          <w:b w:val="0"/>
          <w:bCs w:val="0"/>
          <w:sz w:val="20"/>
          <w:szCs w:val="20"/>
          <w:highlight w:val="yellow"/>
        </w:rPr>
      </w:pPr>
    </w:p>
    <w:p w14:paraId="216EE909" w14:textId="77777777" w:rsidR="00F05E18" w:rsidRPr="007F2EC0" w:rsidRDefault="00F05E18" w:rsidP="00F05E1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7F2EC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6EED4BD" w14:textId="77777777" w:rsidR="00F05E18" w:rsidRPr="00BC6DBE" w:rsidRDefault="00F05E18" w:rsidP="0007386D">
      <w:pPr>
        <w:pStyle w:val="Heading8"/>
        <w:tabs>
          <w:tab w:val="left" w:pos="540"/>
        </w:tabs>
        <w:ind w:left="547"/>
        <w:rPr>
          <w:rFonts w:asciiTheme="majorBidi" w:hAnsiTheme="majorBidi" w:cstheme="majorBidi"/>
          <w:b w:val="0"/>
          <w:bCs w:val="0"/>
          <w:sz w:val="30"/>
          <w:szCs w:val="30"/>
          <w:highlight w:val="yellow"/>
        </w:rPr>
      </w:pPr>
    </w:p>
    <w:p w14:paraId="6AC14A35" w14:textId="4558641B" w:rsidR="000D2423" w:rsidRDefault="005F2676" w:rsidP="00A1766B">
      <w:pPr>
        <w:pStyle w:val="block"/>
        <w:spacing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  <w:sectPr w:rsidR="000D2423" w:rsidSect="00C56E71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</w:sectPr>
      </w:pPr>
      <w:r w:rsidRPr="00A369A7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3E6A6A" w:rsidRPr="003E6A6A">
        <w:rPr>
          <w:rFonts w:asciiTheme="majorBidi" w:hAnsiTheme="majorBidi"/>
          <w:sz w:val="30"/>
          <w:szCs w:val="30"/>
          <w:cs/>
          <w:lang w:bidi="th-TH"/>
        </w:rPr>
        <w:t>และหนี้สินทางการเงิน</w:t>
      </w:r>
      <w:r w:rsidRPr="00A369A7">
        <w:rPr>
          <w:rFonts w:asciiTheme="majorBidi" w:hAnsiTheme="majorBidi" w:cstheme="majorBidi"/>
          <w:sz w:val="30"/>
          <w:szCs w:val="30"/>
          <w:cs/>
          <w:lang w:bidi="th-TH"/>
        </w:rPr>
        <w:t>ที่</w:t>
      </w:r>
      <w:r w:rsidR="00186DAC" w:rsidRPr="00A369A7">
        <w:rPr>
          <w:rFonts w:asciiTheme="majorBidi" w:hAnsiTheme="majorBidi" w:cstheme="majorBidi"/>
          <w:sz w:val="30"/>
          <w:szCs w:val="30"/>
          <w:cs/>
          <w:lang w:bidi="th-TH"/>
        </w:rPr>
        <w:t>วัดมูลค่าด้วย</w:t>
      </w:r>
      <w:r w:rsidR="003E6A6A">
        <w:rPr>
          <w:rFonts w:asciiTheme="majorBidi" w:hAnsiTheme="majorBidi" w:cstheme="majorBidi"/>
          <w:sz w:val="30"/>
          <w:szCs w:val="30"/>
          <w:cs/>
          <w:lang w:bidi="th-TH"/>
        </w:rPr>
        <w:br w:type="textWrapping" w:clear="all"/>
      </w:r>
      <w:r w:rsidR="00186DAC" w:rsidRPr="00A369A7">
        <w:rPr>
          <w:rFonts w:asciiTheme="majorBidi" w:hAnsiTheme="majorBidi" w:cstheme="majorBidi"/>
          <w:sz w:val="30"/>
          <w:szCs w:val="30"/>
          <w:cs/>
          <w:lang w:bidi="th-TH"/>
        </w:rPr>
        <w:t>ราคาทุนตัดจำหน่าย</w:t>
      </w:r>
      <w:r w:rsidRPr="00A369A7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tbl>
      <w:tblPr>
        <w:tblW w:w="1386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890"/>
        <w:gridCol w:w="184"/>
        <w:gridCol w:w="1886"/>
        <w:gridCol w:w="184"/>
        <w:gridCol w:w="1436"/>
        <w:gridCol w:w="184"/>
        <w:gridCol w:w="1346"/>
        <w:gridCol w:w="180"/>
        <w:gridCol w:w="1260"/>
        <w:gridCol w:w="180"/>
        <w:gridCol w:w="1260"/>
        <w:gridCol w:w="180"/>
        <w:gridCol w:w="1260"/>
      </w:tblGrid>
      <w:tr w:rsidR="000D2423" w:rsidRPr="00BB5A5F" w14:paraId="62473E40" w14:textId="77777777" w:rsidTr="00C60427">
        <w:trPr>
          <w:cantSplit/>
          <w:trHeight w:val="191"/>
          <w:tblHeader/>
        </w:trPr>
        <w:tc>
          <w:tcPr>
            <w:tcW w:w="2430" w:type="dxa"/>
          </w:tcPr>
          <w:p w14:paraId="5B93AA09" w14:textId="77777777" w:rsidR="000D2423" w:rsidRPr="00BB5A5F" w:rsidRDefault="000D2423" w:rsidP="0097516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14:paraId="4AEEF290" w14:textId="77777777" w:rsidR="000D2423" w:rsidRPr="00BB5A5F" w:rsidRDefault="000D2423" w:rsidP="009751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4" w:type="dxa"/>
          </w:tcPr>
          <w:p w14:paraId="4BDC493E" w14:textId="77777777" w:rsidR="000D2423" w:rsidRPr="00BB5A5F" w:rsidRDefault="000D2423" w:rsidP="009751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6" w:type="dxa"/>
            <w:gridSpan w:val="7"/>
          </w:tcPr>
          <w:p w14:paraId="5CF29B93" w14:textId="77777777" w:rsidR="000D2423" w:rsidRPr="00BB5A5F" w:rsidRDefault="000D2423" w:rsidP="009751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D2423" w:rsidRPr="00BB5A5F" w14:paraId="1527AE2B" w14:textId="77777777" w:rsidTr="00C60427">
        <w:trPr>
          <w:cantSplit/>
          <w:tblHeader/>
        </w:trPr>
        <w:tc>
          <w:tcPr>
            <w:tcW w:w="2430" w:type="dxa"/>
          </w:tcPr>
          <w:p w14:paraId="622C1402" w14:textId="77777777" w:rsidR="000D2423" w:rsidRPr="00BB5A5F" w:rsidRDefault="000D2423" w:rsidP="0097516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0088D1B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731A32BA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</w:tcPr>
          <w:p w14:paraId="2ED3C37C" w14:textId="77777777" w:rsidR="00372514" w:rsidRDefault="00372514" w:rsidP="0097516C">
            <w:pPr>
              <w:pStyle w:val="acctfourfigures"/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F18F551" w14:textId="70134891" w:rsidR="000D2423" w:rsidRPr="00BB5A5F" w:rsidRDefault="000D2423" w:rsidP="0097516C">
            <w:pPr>
              <w:pStyle w:val="acctfourfigures"/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3707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0B880610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7C5D3AEC" w14:textId="77777777" w:rsidR="000D2423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FAA68E5" w14:textId="77777777" w:rsidR="000D2423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786E817" w14:textId="77777777" w:rsidR="000D2423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D829E76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707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4" w:type="dxa"/>
          </w:tcPr>
          <w:p w14:paraId="5705E21E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C07D28" w14:textId="77777777" w:rsidR="000D2423" w:rsidRPr="00BB5A5F" w:rsidRDefault="000D2423" w:rsidP="0097516C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B5A5F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8E1C5B" w14:textId="77777777" w:rsidR="000D2423" w:rsidRPr="00BB5A5F" w:rsidRDefault="000D2423" w:rsidP="0097516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E2AB12" w14:textId="77777777" w:rsidR="000D2423" w:rsidRPr="00BB5A5F" w:rsidRDefault="000D2423" w:rsidP="0097516C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B5A5F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C9AD79" w14:textId="77777777" w:rsidR="000D2423" w:rsidRPr="00BB5A5F" w:rsidRDefault="000D2423" w:rsidP="0097516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10F649" w14:textId="77777777" w:rsidR="000D2423" w:rsidRPr="00BB5A5F" w:rsidRDefault="000D2423" w:rsidP="0097516C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B5A5F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C54DF8" w14:textId="77777777" w:rsidR="000D2423" w:rsidRPr="00BB5A5F" w:rsidRDefault="000D2423" w:rsidP="0097516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4D223F" w14:textId="77777777" w:rsidR="000D2423" w:rsidRPr="00BB5A5F" w:rsidRDefault="000D2423" w:rsidP="0097516C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D2423" w:rsidRPr="00BB5A5F" w14:paraId="55823CC8" w14:textId="77777777" w:rsidTr="00C60427">
        <w:trPr>
          <w:cantSplit/>
          <w:tblHeader/>
        </w:trPr>
        <w:tc>
          <w:tcPr>
            <w:tcW w:w="2430" w:type="dxa"/>
            <w:hideMark/>
          </w:tcPr>
          <w:p w14:paraId="2E5174F3" w14:textId="77777777" w:rsidR="000D2423" w:rsidRPr="00BB5A5F" w:rsidRDefault="000D2423" w:rsidP="0097516C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30" w:type="dxa"/>
            <w:gridSpan w:val="13"/>
          </w:tcPr>
          <w:p w14:paraId="06005324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5A5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B5A5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BB5A5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BB5A5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D2423" w:rsidRPr="00BB5A5F" w14:paraId="0C34C389" w14:textId="77777777" w:rsidTr="00C60427">
        <w:trPr>
          <w:cantSplit/>
        </w:trPr>
        <w:tc>
          <w:tcPr>
            <w:tcW w:w="2430" w:type="dxa"/>
          </w:tcPr>
          <w:p w14:paraId="0062A10C" w14:textId="24D3285E" w:rsidR="000D2423" w:rsidRPr="00BB5A5F" w:rsidRDefault="001576F9" w:rsidP="0097516C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E6A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E6A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890" w:type="dxa"/>
          </w:tcPr>
          <w:p w14:paraId="62C8FB69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5361D1DF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6" w:type="dxa"/>
          </w:tcPr>
          <w:p w14:paraId="6ABD415C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79814F18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70C44267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34345ED5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6" w:type="dxa"/>
          </w:tcPr>
          <w:p w14:paraId="5826DD21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5FE2D54" w14:textId="77777777" w:rsidR="000D2423" w:rsidRPr="00BB5A5F" w:rsidRDefault="000D2423" w:rsidP="0097516C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1DD065" w14:textId="77777777" w:rsidR="000D2423" w:rsidRPr="00BB5A5F" w:rsidRDefault="000D2423" w:rsidP="009751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9D0AD94" w14:textId="77777777" w:rsidR="000D2423" w:rsidRPr="00BB5A5F" w:rsidRDefault="000D2423" w:rsidP="0097516C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9FB60C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B17B56F" w14:textId="77777777" w:rsidR="000D2423" w:rsidRPr="00BB5A5F" w:rsidRDefault="000D2423" w:rsidP="0097516C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9863AD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D2423" w:rsidRPr="00BB5A5F" w14:paraId="16E51911" w14:textId="77777777" w:rsidTr="00C60427">
        <w:trPr>
          <w:cantSplit/>
        </w:trPr>
        <w:tc>
          <w:tcPr>
            <w:tcW w:w="2430" w:type="dxa"/>
            <w:hideMark/>
          </w:tcPr>
          <w:p w14:paraId="5F3E1085" w14:textId="77777777" w:rsidR="000D2423" w:rsidRPr="00BB5A5F" w:rsidRDefault="000D2423" w:rsidP="0097516C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90" w:type="dxa"/>
          </w:tcPr>
          <w:p w14:paraId="6B0CAF88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60B6DFDA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6" w:type="dxa"/>
          </w:tcPr>
          <w:p w14:paraId="62B69A51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124AF364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6067EE43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0E2C5D41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6" w:type="dxa"/>
          </w:tcPr>
          <w:p w14:paraId="57024314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CD44683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A1C6D0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754EE62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49F0C2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FA5FD12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EA7707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D2423" w:rsidRPr="00BB5A5F" w14:paraId="66D76286" w14:textId="77777777" w:rsidTr="00C60427">
        <w:trPr>
          <w:cantSplit/>
        </w:trPr>
        <w:tc>
          <w:tcPr>
            <w:tcW w:w="2430" w:type="dxa"/>
            <w:vAlign w:val="bottom"/>
            <w:hideMark/>
          </w:tcPr>
          <w:p w14:paraId="6DFF6CA0" w14:textId="77777777" w:rsidR="000D2423" w:rsidRPr="00BB5A5F" w:rsidRDefault="000D2423" w:rsidP="0097516C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890" w:type="dxa"/>
            <w:vAlign w:val="bottom"/>
          </w:tcPr>
          <w:p w14:paraId="7AF732F4" w14:textId="75E3983D" w:rsidR="000D2423" w:rsidRPr="009B3E2E" w:rsidRDefault="000C6056" w:rsidP="0097516C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37,442</w:t>
            </w:r>
          </w:p>
        </w:tc>
        <w:tc>
          <w:tcPr>
            <w:tcW w:w="184" w:type="dxa"/>
          </w:tcPr>
          <w:p w14:paraId="786AAC27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86" w:type="dxa"/>
          </w:tcPr>
          <w:p w14:paraId="2F5B5B91" w14:textId="59E9D950" w:rsidR="000D2423" w:rsidRPr="009B3E2E" w:rsidRDefault="000C6056" w:rsidP="009D4FB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5ED485D7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6" w:type="dxa"/>
          </w:tcPr>
          <w:p w14:paraId="1A1F83D7" w14:textId="56E3206D" w:rsidR="000D2423" w:rsidRPr="009B3E2E" w:rsidRDefault="000C6056" w:rsidP="0097516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37,442</w:t>
            </w:r>
          </w:p>
        </w:tc>
        <w:tc>
          <w:tcPr>
            <w:tcW w:w="184" w:type="dxa"/>
          </w:tcPr>
          <w:p w14:paraId="461196D0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vAlign w:val="bottom"/>
          </w:tcPr>
          <w:p w14:paraId="2BD37CE2" w14:textId="729C1DA7" w:rsidR="000D2423" w:rsidRPr="009B3E2E" w:rsidRDefault="000C6056" w:rsidP="0097516C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37,442</w:t>
            </w:r>
          </w:p>
        </w:tc>
        <w:tc>
          <w:tcPr>
            <w:tcW w:w="180" w:type="dxa"/>
            <w:vAlign w:val="bottom"/>
          </w:tcPr>
          <w:p w14:paraId="6B6AC357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D4C741" w14:textId="7F036290" w:rsidR="000D2423" w:rsidRPr="009B3E2E" w:rsidRDefault="000C6056" w:rsidP="0097516C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2ED031E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9D9581" w14:textId="28664461" w:rsidR="000D2423" w:rsidRPr="009B3E2E" w:rsidRDefault="000C6056" w:rsidP="0097516C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7D3639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962A08" w14:textId="60BA6C69" w:rsidR="000D2423" w:rsidRPr="009B3E2E" w:rsidRDefault="000C6056" w:rsidP="0097516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37,442</w:t>
            </w:r>
          </w:p>
        </w:tc>
      </w:tr>
      <w:tr w:rsidR="000D2423" w:rsidRPr="00BB5A5F" w14:paraId="59A9F55A" w14:textId="77777777" w:rsidTr="00C60427">
        <w:trPr>
          <w:cantSplit/>
        </w:trPr>
        <w:tc>
          <w:tcPr>
            <w:tcW w:w="2430" w:type="dxa"/>
            <w:vAlign w:val="bottom"/>
          </w:tcPr>
          <w:p w14:paraId="6FEBA4EA" w14:textId="77777777" w:rsidR="000D2423" w:rsidRPr="00BB5A5F" w:rsidRDefault="000D2423" w:rsidP="0097516C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DE302F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E2296F9" w14:textId="37545984" w:rsidR="000D2423" w:rsidRPr="009B3E2E" w:rsidRDefault="000C6056" w:rsidP="0097516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0"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5006B2EF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14:paraId="2C0B6AEB" w14:textId="04D1A3A2" w:rsidR="000D2423" w:rsidRPr="009B3E2E" w:rsidRDefault="000C6056" w:rsidP="009D4FB5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40,000</w:t>
            </w:r>
          </w:p>
        </w:tc>
        <w:tc>
          <w:tcPr>
            <w:tcW w:w="184" w:type="dxa"/>
          </w:tcPr>
          <w:p w14:paraId="4D118905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4C261E1" w14:textId="63861EBB" w:rsidR="000D2423" w:rsidRPr="009B3E2E" w:rsidRDefault="000C6056" w:rsidP="0097516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40,000</w:t>
            </w:r>
          </w:p>
        </w:tc>
        <w:tc>
          <w:tcPr>
            <w:tcW w:w="184" w:type="dxa"/>
          </w:tcPr>
          <w:p w14:paraId="2031BF25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vAlign w:val="bottom"/>
          </w:tcPr>
          <w:p w14:paraId="2F7EB014" w14:textId="6A2A9783" w:rsidR="000D2423" w:rsidRPr="009B3E2E" w:rsidRDefault="000C6056" w:rsidP="0097516C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35CD9A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1D5AB8" w14:textId="183445CB" w:rsidR="000D2423" w:rsidRPr="009B3E2E" w:rsidRDefault="000C6056" w:rsidP="000D2423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40,000</w:t>
            </w:r>
          </w:p>
        </w:tc>
        <w:tc>
          <w:tcPr>
            <w:tcW w:w="180" w:type="dxa"/>
            <w:vAlign w:val="bottom"/>
          </w:tcPr>
          <w:p w14:paraId="1A2E3384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7B0D5D" w14:textId="765A0996" w:rsidR="000D2423" w:rsidRPr="009B3E2E" w:rsidRDefault="000C6056" w:rsidP="0097516C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0BCB4C1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6F0F47" w14:textId="7890DAD5" w:rsidR="000D2423" w:rsidRPr="009B3E2E" w:rsidRDefault="000C6056" w:rsidP="0097516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40,000</w:t>
            </w:r>
          </w:p>
        </w:tc>
      </w:tr>
      <w:tr w:rsidR="000D2423" w:rsidRPr="00BB5A5F" w14:paraId="11D902D9" w14:textId="77777777" w:rsidTr="00C60427">
        <w:trPr>
          <w:cantSplit/>
        </w:trPr>
        <w:tc>
          <w:tcPr>
            <w:tcW w:w="2430" w:type="dxa"/>
            <w:vAlign w:val="bottom"/>
          </w:tcPr>
          <w:p w14:paraId="68366BD6" w14:textId="77777777" w:rsidR="000D2423" w:rsidRPr="00BB5A5F" w:rsidRDefault="000D2423" w:rsidP="0097516C">
            <w:pPr>
              <w:ind w:left="191" w:right="-78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D3F166" w14:textId="2804C442" w:rsidR="000D2423" w:rsidRPr="009B3E2E" w:rsidRDefault="000C6056" w:rsidP="0097516C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7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37,442</w:t>
            </w:r>
          </w:p>
        </w:tc>
        <w:tc>
          <w:tcPr>
            <w:tcW w:w="184" w:type="dxa"/>
          </w:tcPr>
          <w:p w14:paraId="7FE084CE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</w:tcPr>
          <w:p w14:paraId="6353E039" w14:textId="7BF7513D" w:rsidR="000D2423" w:rsidRPr="009B3E2E" w:rsidRDefault="000C6056" w:rsidP="0097516C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184" w:type="dxa"/>
          </w:tcPr>
          <w:p w14:paraId="23CDE19F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2C554E5B" w14:textId="67E84FDB" w:rsidR="000D2423" w:rsidRPr="009B3E2E" w:rsidRDefault="000C6056" w:rsidP="0097516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77,442</w:t>
            </w:r>
          </w:p>
        </w:tc>
        <w:tc>
          <w:tcPr>
            <w:tcW w:w="184" w:type="dxa"/>
          </w:tcPr>
          <w:p w14:paraId="5FABB85F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59CD0102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8AC842B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57224F" w14:textId="77777777" w:rsidR="000D2423" w:rsidRPr="009B3E2E" w:rsidRDefault="000D2423" w:rsidP="0097516C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CC35DA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3A9721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5C4A9E6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B6BF63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D2423" w:rsidRPr="00BB5A5F" w14:paraId="24CE96DC" w14:textId="77777777" w:rsidTr="00C60427">
        <w:trPr>
          <w:cantSplit/>
        </w:trPr>
        <w:tc>
          <w:tcPr>
            <w:tcW w:w="2430" w:type="dxa"/>
            <w:vAlign w:val="bottom"/>
          </w:tcPr>
          <w:p w14:paraId="4D4EF60E" w14:textId="77777777" w:rsidR="000D2423" w:rsidRPr="00BB5A5F" w:rsidRDefault="000D2423" w:rsidP="0097516C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69424BE7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2F66CE70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double" w:sz="4" w:space="0" w:color="auto"/>
            </w:tcBorders>
          </w:tcPr>
          <w:p w14:paraId="160A5949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260FFAA5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double" w:sz="4" w:space="0" w:color="auto"/>
            </w:tcBorders>
          </w:tcPr>
          <w:p w14:paraId="4E0F5D76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3E8169AF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5C0350C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BFB200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1C7D06" w14:textId="77777777" w:rsidR="000D2423" w:rsidRPr="009B3E2E" w:rsidRDefault="000D2423" w:rsidP="0097516C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F50C8D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EF27A2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1D04459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DAFAA7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D2423" w:rsidRPr="00BB5A5F" w14:paraId="16F18292" w14:textId="77777777" w:rsidTr="00C60427">
        <w:trPr>
          <w:cantSplit/>
        </w:trPr>
        <w:tc>
          <w:tcPr>
            <w:tcW w:w="2430" w:type="dxa"/>
          </w:tcPr>
          <w:p w14:paraId="247E469F" w14:textId="3828BB1B" w:rsidR="000D2423" w:rsidRPr="00BB5A5F" w:rsidRDefault="000D2423" w:rsidP="0097516C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576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90" w:type="dxa"/>
          </w:tcPr>
          <w:p w14:paraId="1B680D4B" w14:textId="77777777" w:rsidR="000D2423" w:rsidRPr="009B3E2E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01D2AD53" w14:textId="77777777" w:rsidR="000D2423" w:rsidRPr="009B3E2E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6" w:type="dxa"/>
          </w:tcPr>
          <w:p w14:paraId="0A4FE9AD" w14:textId="77777777" w:rsidR="000D2423" w:rsidRPr="009B3E2E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36C43EE2" w14:textId="77777777" w:rsidR="000D2423" w:rsidRPr="009B3E2E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21AD34F1" w14:textId="77777777" w:rsidR="000D2423" w:rsidRPr="009B3E2E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0CD4CBBC" w14:textId="77777777" w:rsidR="000D2423" w:rsidRPr="009B3E2E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6" w:type="dxa"/>
          </w:tcPr>
          <w:p w14:paraId="5A989807" w14:textId="77777777" w:rsidR="000D2423" w:rsidRPr="009B3E2E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B0D2F3E" w14:textId="77777777" w:rsidR="000D2423" w:rsidRPr="009B3E2E" w:rsidRDefault="000D2423" w:rsidP="0097516C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DA2A2D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390D338" w14:textId="77777777" w:rsidR="000D2423" w:rsidRPr="009B3E2E" w:rsidRDefault="000D2423" w:rsidP="0097516C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03E122" w14:textId="77777777" w:rsidR="000D2423" w:rsidRPr="009B3E2E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DE0D4BC" w14:textId="77777777" w:rsidR="000D2423" w:rsidRPr="009B3E2E" w:rsidRDefault="000D2423" w:rsidP="0097516C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4DDBAF" w14:textId="77777777" w:rsidR="000D2423" w:rsidRPr="009B3E2E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D2423" w:rsidRPr="00BB5A5F" w14:paraId="71BDDF11" w14:textId="77777777" w:rsidTr="0067503F">
        <w:trPr>
          <w:cantSplit/>
        </w:trPr>
        <w:tc>
          <w:tcPr>
            <w:tcW w:w="2430" w:type="dxa"/>
            <w:hideMark/>
          </w:tcPr>
          <w:p w14:paraId="4A2AE525" w14:textId="77777777" w:rsidR="000D2423" w:rsidRPr="00BB5A5F" w:rsidRDefault="000D2423" w:rsidP="0097516C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90" w:type="dxa"/>
          </w:tcPr>
          <w:p w14:paraId="6AA58891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6B75117E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6" w:type="dxa"/>
          </w:tcPr>
          <w:p w14:paraId="052D016B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2A9C160D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4106C2B2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3B67F590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6" w:type="dxa"/>
          </w:tcPr>
          <w:p w14:paraId="1E44796B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3F2CB1F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674884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955CB25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5F0018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6934E4B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2F6836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91C97" w:rsidRPr="00BB5A5F" w14:paraId="2E74A707" w14:textId="77777777" w:rsidTr="0067503F">
        <w:trPr>
          <w:cantSplit/>
        </w:trPr>
        <w:tc>
          <w:tcPr>
            <w:tcW w:w="2430" w:type="dxa"/>
            <w:vAlign w:val="bottom"/>
            <w:hideMark/>
          </w:tcPr>
          <w:p w14:paraId="1C238E55" w14:textId="287B6B93" w:rsidR="00791C97" w:rsidRPr="00BB5A5F" w:rsidRDefault="00791C97" w:rsidP="00791C97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890" w:type="dxa"/>
            <w:vAlign w:val="bottom"/>
          </w:tcPr>
          <w:p w14:paraId="1B180FCC" w14:textId="012D6856" w:rsidR="00791C97" w:rsidRPr="009B3E2E" w:rsidRDefault="00791C97" w:rsidP="00791C97">
            <w:pPr>
              <w:pStyle w:val="acctfourfigures"/>
              <w:tabs>
                <w:tab w:val="clear" w:pos="765"/>
                <w:tab w:val="decimal" w:pos="1354"/>
              </w:tabs>
              <w:spacing w:line="240" w:lineRule="auto"/>
              <w:ind w:left="-80" w:right="-7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37,785</w:t>
            </w:r>
          </w:p>
        </w:tc>
        <w:tc>
          <w:tcPr>
            <w:tcW w:w="184" w:type="dxa"/>
          </w:tcPr>
          <w:p w14:paraId="0522D270" w14:textId="77777777" w:rsidR="00791C97" w:rsidRPr="009B3E2E" w:rsidRDefault="00791C97" w:rsidP="00791C97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86" w:type="dxa"/>
          </w:tcPr>
          <w:p w14:paraId="23EFD78C" w14:textId="4C3A5297" w:rsidR="00791C97" w:rsidRPr="009B3E2E" w:rsidRDefault="00791C97" w:rsidP="00791C9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432CECED" w14:textId="77777777" w:rsidR="00791C97" w:rsidRPr="009B3E2E" w:rsidRDefault="00791C97" w:rsidP="00791C97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6" w:type="dxa"/>
          </w:tcPr>
          <w:p w14:paraId="2D8A1C7C" w14:textId="53DC96EB" w:rsidR="00791C97" w:rsidRPr="009B3E2E" w:rsidRDefault="00791C97" w:rsidP="00791C9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2AE5">
              <w:rPr>
                <w:rFonts w:ascii="Angsana New" w:hAnsi="Angsana New"/>
                <w:sz w:val="30"/>
                <w:szCs w:val="30"/>
                <w:lang w:bidi="th-TH"/>
              </w:rPr>
              <w:t>37,785</w:t>
            </w:r>
          </w:p>
        </w:tc>
        <w:tc>
          <w:tcPr>
            <w:tcW w:w="184" w:type="dxa"/>
          </w:tcPr>
          <w:p w14:paraId="26739977" w14:textId="77777777" w:rsidR="00791C97" w:rsidRPr="009B3E2E" w:rsidRDefault="00791C97" w:rsidP="00791C97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vAlign w:val="bottom"/>
          </w:tcPr>
          <w:p w14:paraId="3BD32A98" w14:textId="3C42CDCE" w:rsidR="00791C97" w:rsidRPr="009B3E2E" w:rsidRDefault="00791C97" w:rsidP="00791C97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2AE5">
              <w:rPr>
                <w:rFonts w:ascii="Angsana New" w:hAnsi="Angsana New"/>
                <w:sz w:val="30"/>
                <w:szCs w:val="30"/>
                <w:lang w:val="en-US" w:bidi="th-TH"/>
              </w:rPr>
              <w:t>37,785</w:t>
            </w:r>
          </w:p>
        </w:tc>
        <w:tc>
          <w:tcPr>
            <w:tcW w:w="180" w:type="dxa"/>
            <w:vAlign w:val="bottom"/>
          </w:tcPr>
          <w:p w14:paraId="2F15E42F" w14:textId="77777777" w:rsidR="00791C97" w:rsidRPr="009B3E2E" w:rsidRDefault="00791C97" w:rsidP="00791C97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DFA62E" w14:textId="0BE54E5E" w:rsidR="00791C97" w:rsidRPr="009B3E2E" w:rsidRDefault="00791C97" w:rsidP="00791C97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F71B03" w14:textId="77777777" w:rsidR="00791C97" w:rsidRPr="009B3E2E" w:rsidRDefault="00791C97" w:rsidP="00791C97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D415EF" w14:textId="435B7785" w:rsidR="00791C97" w:rsidRPr="009B3E2E" w:rsidRDefault="00791C97" w:rsidP="00791C97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5A557B" w14:textId="77777777" w:rsidR="00791C97" w:rsidRPr="009B3E2E" w:rsidRDefault="00791C97" w:rsidP="00791C97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8E197C" w14:textId="045CFDF8" w:rsidR="00791C97" w:rsidRPr="009B3E2E" w:rsidRDefault="00791C97" w:rsidP="00791C9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2AE5">
              <w:rPr>
                <w:rFonts w:ascii="Angsana New" w:hAnsi="Angsana New"/>
                <w:sz w:val="30"/>
                <w:szCs w:val="30"/>
                <w:lang w:val="en-US" w:bidi="th-TH"/>
              </w:rPr>
              <w:t>37,785</w:t>
            </w:r>
          </w:p>
        </w:tc>
      </w:tr>
      <w:tr w:rsidR="00791C97" w:rsidRPr="00BB5A5F" w14:paraId="6309B55F" w14:textId="77777777" w:rsidTr="00D30869">
        <w:trPr>
          <w:cantSplit/>
        </w:trPr>
        <w:tc>
          <w:tcPr>
            <w:tcW w:w="2430" w:type="dxa"/>
            <w:vAlign w:val="bottom"/>
          </w:tcPr>
          <w:p w14:paraId="0335ADB6" w14:textId="21DAAE30" w:rsidR="00791C97" w:rsidRPr="00BB5A5F" w:rsidRDefault="00791C97" w:rsidP="00791C97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DE302F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1890" w:type="dxa"/>
            <w:vAlign w:val="bottom"/>
          </w:tcPr>
          <w:p w14:paraId="3D55E387" w14:textId="393E67B2" w:rsidR="00791C97" w:rsidRPr="009B3E2E" w:rsidRDefault="00791C97" w:rsidP="00791C97">
            <w:pPr>
              <w:pStyle w:val="acctfourfigures"/>
              <w:tabs>
                <w:tab w:val="clear" w:pos="765"/>
                <w:tab w:val="decimal" w:pos="1097"/>
              </w:tabs>
              <w:spacing w:line="240" w:lineRule="auto"/>
              <w:ind w:left="-80"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230685AB" w14:textId="77777777" w:rsidR="00791C97" w:rsidRPr="009B3E2E" w:rsidRDefault="00791C97" w:rsidP="00791C97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14:paraId="4C42B083" w14:textId="32334181" w:rsidR="00791C97" w:rsidRPr="009B3E2E" w:rsidRDefault="00791C97" w:rsidP="00791C97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40,000</w:t>
            </w:r>
          </w:p>
        </w:tc>
        <w:tc>
          <w:tcPr>
            <w:tcW w:w="184" w:type="dxa"/>
          </w:tcPr>
          <w:p w14:paraId="357A5EB1" w14:textId="77777777" w:rsidR="00791C97" w:rsidRPr="009B3E2E" w:rsidRDefault="00791C97" w:rsidP="00791C97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28F829F" w14:textId="7A8BE538" w:rsidR="00791C97" w:rsidRPr="009B3E2E" w:rsidRDefault="00791C97" w:rsidP="00791C9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40,000</w:t>
            </w:r>
          </w:p>
        </w:tc>
        <w:tc>
          <w:tcPr>
            <w:tcW w:w="184" w:type="dxa"/>
          </w:tcPr>
          <w:p w14:paraId="4692CAD4" w14:textId="77777777" w:rsidR="00791C97" w:rsidRPr="009B3E2E" w:rsidRDefault="00791C97" w:rsidP="00791C97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vAlign w:val="bottom"/>
          </w:tcPr>
          <w:p w14:paraId="087C0248" w14:textId="770C0B9B" w:rsidR="00791C97" w:rsidRPr="009B3E2E" w:rsidRDefault="00791C97" w:rsidP="00791C97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7040C7" w14:textId="77777777" w:rsidR="00791C97" w:rsidRPr="009B3E2E" w:rsidRDefault="00791C97" w:rsidP="00791C97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71C3BF" w14:textId="6A004255" w:rsidR="00791C97" w:rsidRPr="009B3E2E" w:rsidRDefault="00791C97" w:rsidP="00791C9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40,000</w:t>
            </w:r>
          </w:p>
        </w:tc>
        <w:tc>
          <w:tcPr>
            <w:tcW w:w="180" w:type="dxa"/>
            <w:vAlign w:val="bottom"/>
          </w:tcPr>
          <w:p w14:paraId="186F4BBC" w14:textId="77777777" w:rsidR="00791C97" w:rsidRPr="009B3E2E" w:rsidRDefault="00791C97" w:rsidP="00791C97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B91A82" w14:textId="6A634078" w:rsidR="00791C97" w:rsidRPr="009B3E2E" w:rsidRDefault="00791C97" w:rsidP="00791C97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3A8AF9" w14:textId="77777777" w:rsidR="00791C97" w:rsidRPr="009B3E2E" w:rsidRDefault="00791C97" w:rsidP="00791C97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F25091" w14:textId="190D5EA0" w:rsidR="00791C97" w:rsidRPr="009B3E2E" w:rsidRDefault="00791C97" w:rsidP="00791C9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40,000</w:t>
            </w:r>
          </w:p>
        </w:tc>
      </w:tr>
      <w:tr w:rsidR="00791C97" w:rsidRPr="00BB5A5F" w14:paraId="0DD75534" w14:textId="77777777" w:rsidTr="00C60427">
        <w:trPr>
          <w:cantSplit/>
        </w:trPr>
        <w:tc>
          <w:tcPr>
            <w:tcW w:w="2430" w:type="dxa"/>
            <w:vAlign w:val="bottom"/>
          </w:tcPr>
          <w:p w14:paraId="4C38907C" w14:textId="77777777" w:rsidR="00791C97" w:rsidRPr="00BB5A5F" w:rsidRDefault="00791C97" w:rsidP="00791C97">
            <w:pPr>
              <w:ind w:left="191" w:right="-78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BAFD4" w14:textId="175F71B8" w:rsidR="00791C97" w:rsidRPr="009B3E2E" w:rsidRDefault="00791C97" w:rsidP="00791C97">
            <w:pPr>
              <w:pStyle w:val="acctfourfigures"/>
              <w:tabs>
                <w:tab w:val="clear" w:pos="765"/>
                <w:tab w:val="decimal" w:pos="1354"/>
              </w:tabs>
              <w:spacing w:line="240" w:lineRule="auto"/>
              <w:ind w:left="-80" w:right="-7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2A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37,785</w:t>
            </w:r>
          </w:p>
        </w:tc>
        <w:tc>
          <w:tcPr>
            <w:tcW w:w="184" w:type="dxa"/>
          </w:tcPr>
          <w:p w14:paraId="28651622" w14:textId="77777777" w:rsidR="00791C97" w:rsidRPr="009B3E2E" w:rsidRDefault="00791C97" w:rsidP="00791C97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</w:tcPr>
          <w:p w14:paraId="490EE015" w14:textId="162FD7C9" w:rsidR="00791C97" w:rsidRPr="009B3E2E" w:rsidRDefault="00791C97" w:rsidP="00791C97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184" w:type="dxa"/>
          </w:tcPr>
          <w:p w14:paraId="5AB75547" w14:textId="77777777" w:rsidR="00791C97" w:rsidRPr="009B3E2E" w:rsidRDefault="00791C97" w:rsidP="00791C97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464F61DB" w14:textId="7E3E4F1C" w:rsidR="00791C97" w:rsidRPr="009B3E2E" w:rsidRDefault="00791C97" w:rsidP="00791C9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77,785</w:t>
            </w:r>
          </w:p>
        </w:tc>
        <w:tc>
          <w:tcPr>
            <w:tcW w:w="184" w:type="dxa"/>
          </w:tcPr>
          <w:p w14:paraId="6E69D8F6" w14:textId="77777777" w:rsidR="00791C97" w:rsidRPr="009B3E2E" w:rsidRDefault="00791C97" w:rsidP="00791C97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6DB53D5D" w14:textId="77777777" w:rsidR="00791C97" w:rsidRPr="009B3E2E" w:rsidRDefault="00791C97" w:rsidP="00791C97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001D7B" w14:textId="77777777" w:rsidR="00791C97" w:rsidRPr="009B3E2E" w:rsidRDefault="00791C97" w:rsidP="00791C97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77EBE5" w14:textId="77777777" w:rsidR="00791C97" w:rsidRPr="009B3E2E" w:rsidRDefault="00791C97" w:rsidP="00791C97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A1A5D4" w14:textId="77777777" w:rsidR="00791C97" w:rsidRPr="009B3E2E" w:rsidRDefault="00791C97" w:rsidP="00791C97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639699" w14:textId="77777777" w:rsidR="00791C97" w:rsidRPr="009B3E2E" w:rsidRDefault="00791C97" w:rsidP="00791C97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E954A96" w14:textId="77777777" w:rsidR="00791C97" w:rsidRPr="009B3E2E" w:rsidRDefault="00791C97" w:rsidP="00791C97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5B68FC" w14:textId="77777777" w:rsidR="00791C97" w:rsidRPr="009B3E2E" w:rsidRDefault="00791C97" w:rsidP="00791C9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</w:tbl>
    <w:p w14:paraId="3E59BDB1" w14:textId="77777777" w:rsidR="000D2423" w:rsidRDefault="000D2423" w:rsidP="00F12C15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3880275C" w14:textId="77777777" w:rsidR="000D2423" w:rsidRDefault="000D2423" w:rsidP="00F12C15">
      <w:pPr>
        <w:ind w:left="540"/>
        <w:rPr>
          <w:rFonts w:asciiTheme="majorBidi" w:hAnsiTheme="majorBidi" w:cstheme="majorBidi"/>
          <w:sz w:val="30"/>
          <w:szCs w:val="30"/>
        </w:rPr>
        <w:sectPr w:rsidR="000D2423" w:rsidSect="006053A4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BFE208B" w14:textId="2772B922" w:rsidR="00970875" w:rsidRDefault="00B066CA" w:rsidP="00F12C15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D6F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3622C9BB" w14:textId="77777777" w:rsidR="00F12C15" w:rsidRPr="00C60427" w:rsidRDefault="00F12C15" w:rsidP="0007386D">
      <w:pPr>
        <w:ind w:firstLine="540"/>
        <w:rPr>
          <w:rFonts w:asciiTheme="majorBidi" w:hAnsiTheme="majorBidi" w:cstheme="majorBidi"/>
          <w:cs/>
        </w:rPr>
      </w:pPr>
    </w:p>
    <w:tbl>
      <w:tblPr>
        <w:tblStyle w:val="TableGrid1"/>
        <w:tblW w:w="9333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3"/>
        <w:gridCol w:w="270"/>
        <w:gridCol w:w="4590"/>
      </w:tblGrid>
      <w:tr w:rsidR="00B066CA" w:rsidRPr="002D6F52" w14:paraId="22E72ABB" w14:textId="77777777" w:rsidTr="00372A11">
        <w:trPr>
          <w:tblHeader/>
        </w:trPr>
        <w:tc>
          <w:tcPr>
            <w:tcW w:w="4473" w:type="dxa"/>
          </w:tcPr>
          <w:p w14:paraId="40A2B7DC" w14:textId="77777777" w:rsidR="00B066CA" w:rsidRPr="002D6F52" w:rsidRDefault="00B066CA" w:rsidP="0088130D">
            <w:pPr>
              <w:pStyle w:val="block"/>
              <w:spacing w:after="0" w:line="380" w:lineRule="exact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bookmarkStart w:id="1" w:name="_Hlk38849257"/>
            <w:r w:rsidRPr="002D6F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3D744B90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3183A895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D6F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066CA" w:rsidRPr="002D6F52" w14:paraId="3E8FF4F8" w14:textId="77777777" w:rsidTr="00372A11">
        <w:tc>
          <w:tcPr>
            <w:tcW w:w="4473" w:type="dxa"/>
          </w:tcPr>
          <w:p w14:paraId="195F102B" w14:textId="5C0954CF" w:rsidR="00B066CA" w:rsidRPr="002D6F52" w:rsidRDefault="00B066CA" w:rsidP="0088130D">
            <w:pPr>
              <w:pStyle w:val="block"/>
              <w:spacing w:after="0" w:line="38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</w:t>
            </w:r>
            <w:r w:rsidR="00480FA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ตราสารทุน</w:t>
            </w: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</w:t>
            </w:r>
            <w:r w:rsidR="00F81AF3"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</w:t>
            </w:r>
            <w:r w:rsidR="00F81AF3"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  <w:r w:rsidRPr="002D6F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6EFBF8FE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538C0B07" w14:textId="020D645E" w:rsidR="00B066CA" w:rsidRPr="002D6F52" w:rsidRDefault="00480FA5" w:rsidP="0088130D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ราคาปิด</w:t>
            </w:r>
            <w:r w:rsidR="00B066CA"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="00B066CA"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3E6A6A" w:rsidRPr="002D6F52" w14:paraId="666FDD49" w14:textId="77777777" w:rsidTr="00372A11">
        <w:tc>
          <w:tcPr>
            <w:tcW w:w="4473" w:type="dxa"/>
          </w:tcPr>
          <w:p w14:paraId="657EB296" w14:textId="0CFF399A" w:rsidR="003E6A6A" w:rsidRPr="002D6F52" w:rsidRDefault="003E6A6A" w:rsidP="003E6A6A">
            <w:pPr>
              <w:pStyle w:val="block"/>
              <w:spacing w:after="0" w:line="38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6A6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</w:t>
            </w:r>
            <w:r w:rsidRPr="003E6A6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</w:t>
            </w:r>
            <w:r w:rsidRPr="003E6A6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ด้วยราคาทุน</w:t>
            </w:r>
            <w:r w:rsidR="0037251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br/>
            </w:r>
            <w:r w:rsidRPr="003E6A6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270" w:type="dxa"/>
          </w:tcPr>
          <w:p w14:paraId="489604ED" w14:textId="77777777" w:rsidR="003E6A6A" w:rsidRPr="002D6F52" w:rsidRDefault="003E6A6A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3E47E02C" w14:textId="496E6C94" w:rsidR="003E6A6A" w:rsidRDefault="003E6A6A" w:rsidP="0088130D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6A6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ราคาตลาด ณ วันที่รายงาน</w:t>
            </w:r>
          </w:p>
        </w:tc>
      </w:tr>
      <w:bookmarkEnd w:id="1"/>
    </w:tbl>
    <w:p w14:paraId="534D1138" w14:textId="319076BD" w:rsidR="006540AC" w:rsidRPr="00C60427" w:rsidRDefault="006540AC" w:rsidP="00533A16">
      <w:pPr>
        <w:ind w:left="540"/>
        <w:rPr>
          <w:rFonts w:asciiTheme="majorBidi" w:hAnsiTheme="majorBidi" w:cstheme="majorBidi"/>
          <w:spacing w:val="-6"/>
          <w:cs/>
        </w:rPr>
      </w:pPr>
    </w:p>
    <w:p w14:paraId="145DFE4E" w14:textId="0BD715B7" w:rsidR="00377178" w:rsidRDefault="00276B65" w:rsidP="007C59B4">
      <w:pPr>
        <w:ind w:left="540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533A1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รายการเคลื่อนไหวของ</w:t>
      </w:r>
      <w:r w:rsidR="00D11109" w:rsidRPr="00533A1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สินทรัพย์ทางการเงินหมุนเวียนอื่น</w:t>
      </w:r>
      <w:r w:rsidR="002B1A2F" w:rsidRPr="00533A1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สำหรับงวด</w:t>
      </w:r>
      <w:r w:rsidR="00266F6A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หก</w:t>
      </w:r>
      <w:r w:rsidR="002B1A2F" w:rsidRPr="00533A1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เดือนสิ้นสุดวันที่ </w:t>
      </w:r>
      <w:r w:rsidR="00607F15" w:rsidRPr="00533A16">
        <w:rPr>
          <w:rFonts w:asciiTheme="majorBidi" w:hAnsiTheme="majorBidi" w:cstheme="majorBidi"/>
          <w:i/>
          <w:iCs/>
          <w:spacing w:val="-6"/>
          <w:sz w:val="30"/>
          <w:szCs w:val="30"/>
        </w:rPr>
        <w:t>3</w:t>
      </w:r>
      <w:r w:rsidR="00266F6A">
        <w:rPr>
          <w:rFonts w:asciiTheme="majorBidi" w:hAnsiTheme="majorBidi" w:cstheme="majorBidi"/>
          <w:i/>
          <w:iCs/>
          <w:spacing w:val="-6"/>
          <w:sz w:val="30"/>
          <w:szCs w:val="30"/>
        </w:rPr>
        <w:t>0</w:t>
      </w:r>
      <w:r w:rsidR="00607F15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="00607F15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ม</w:t>
      </w:r>
      <w:r w:rsidR="00266F6A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ิถุนายน</w:t>
      </w:r>
      <w:r w:rsidR="00607F15" w:rsidRPr="00533A16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 xml:space="preserve"> </w:t>
      </w:r>
      <w:r w:rsidR="00607F15" w:rsidRPr="00533A16">
        <w:rPr>
          <w:rFonts w:asciiTheme="majorBidi" w:hAnsiTheme="majorBidi" w:cstheme="majorBidi"/>
          <w:i/>
          <w:iCs/>
          <w:spacing w:val="-6"/>
          <w:sz w:val="30"/>
          <w:szCs w:val="30"/>
        </w:rPr>
        <w:t>256</w:t>
      </w:r>
      <w:r w:rsidR="00607F15">
        <w:rPr>
          <w:rFonts w:asciiTheme="majorBidi" w:hAnsiTheme="majorBidi" w:cstheme="majorBidi"/>
          <w:i/>
          <w:iCs/>
          <w:spacing w:val="-6"/>
          <w:sz w:val="30"/>
          <w:szCs w:val="30"/>
        </w:rPr>
        <w:t>9</w:t>
      </w:r>
    </w:p>
    <w:p w14:paraId="7E68C30E" w14:textId="77777777" w:rsidR="007C59B4" w:rsidRPr="00805EE4" w:rsidRDefault="007C59B4" w:rsidP="007C59B4">
      <w:pPr>
        <w:ind w:left="540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</w:p>
    <w:tbl>
      <w:tblPr>
        <w:tblW w:w="8914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3060"/>
        <w:gridCol w:w="814"/>
        <w:gridCol w:w="1620"/>
        <w:gridCol w:w="270"/>
        <w:gridCol w:w="1440"/>
        <w:gridCol w:w="236"/>
        <w:gridCol w:w="1474"/>
      </w:tblGrid>
      <w:tr w:rsidR="00566C67" w:rsidRPr="00C647FC" w14:paraId="59F6A795" w14:textId="77777777" w:rsidTr="00566C67">
        <w:tc>
          <w:tcPr>
            <w:tcW w:w="3060" w:type="dxa"/>
          </w:tcPr>
          <w:p w14:paraId="29EFAF4A" w14:textId="77777777" w:rsidR="00566C67" w:rsidRPr="00C647FC" w:rsidRDefault="00566C67" w:rsidP="00C647F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2BCA315A" w14:textId="77777777" w:rsidR="00566C67" w:rsidRDefault="00566C67" w:rsidP="00C647FC">
            <w:pPr>
              <w:tabs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C5EB28B" w14:textId="35B1382E" w:rsidR="00566C67" w:rsidRPr="00C647FC" w:rsidRDefault="00566C67" w:rsidP="00EA6571">
            <w:pPr>
              <w:tabs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45AD64BB" w14:textId="25795FD8" w:rsidR="00566C67" w:rsidRPr="00C647FC" w:rsidRDefault="00566C67" w:rsidP="00EA6571">
            <w:pPr>
              <w:tabs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247CFA" w14:textId="4516022F" w:rsidR="00566C67" w:rsidRPr="00C647FC" w:rsidRDefault="00566C67" w:rsidP="00EA6571">
            <w:pPr>
              <w:tabs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36" w:type="dxa"/>
          </w:tcPr>
          <w:p w14:paraId="71DB6D84" w14:textId="77777777" w:rsidR="00566C67" w:rsidRPr="00C647FC" w:rsidRDefault="00566C67" w:rsidP="00EA6571">
            <w:pPr>
              <w:tabs>
                <w:tab w:val="decimal" w:pos="696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213A7065" w14:textId="77777777" w:rsidR="00566C67" w:rsidRPr="00C647FC" w:rsidRDefault="00566C67" w:rsidP="00EA6571">
            <w:pPr>
              <w:tabs>
                <w:tab w:val="decimal" w:pos="78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66C67" w:rsidRPr="00C647FC" w14:paraId="09342CE1" w14:textId="77777777" w:rsidTr="00566C67">
        <w:tc>
          <w:tcPr>
            <w:tcW w:w="3060" w:type="dxa"/>
          </w:tcPr>
          <w:p w14:paraId="6687F79D" w14:textId="77777777" w:rsidR="00566C67" w:rsidRPr="00C647FC" w:rsidRDefault="00566C67" w:rsidP="00C647F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1178868F" w14:textId="77777777" w:rsidR="00566C67" w:rsidRPr="00C647FC" w:rsidRDefault="00566C67" w:rsidP="00C647FC">
            <w:pPr>
              <w:tabs>
                <w:tab w:val="left" w:pos="610"/>
                <w:tab w:val="decimal" w:pos="700"/>
                <w:tab w:val="left" w:pos="2590"/>
              </w:tabs>
              <w:ind w:lef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5"/>
          </w:tcPr>
          <w:p w14:paraId="7372F8D6" w14:textId="06D416BA" w:rsidR="00566C67" w:rsidRPr="00C647FC" w:rsidRDefault="00566C67" w:rsidP="00C647FC">
            <w:pPr>
              <w:tabs>
                <w:tab w:val="left" w:pos="610"/>
                <w:tab w:val="decimal" w:pos="700"/>
                <w:tab w:val="left" w:pos="2590"/>
              </w:tabs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7F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647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647F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66C67" w:rsidRPr="00C647FC" w14:paraId="79648469" w14:textId="77777777" w:rsidTr="00566C67">
        <w:tc>
          <w:tcPr>
            <w:tcW w:w="3060" w:type="dxa"/>
          </w:tcPr>
          <w:p w14:paraId="31AA5B60" w14:textId="77777777" w:rsidR="00566C67" w:rsidRPr="00C647FC" w:rsidRDefault="00566C67" w:rsidP="00C647F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4" w:type="dxa"/>
          </w:tcPr>
          <w:p w14:paraId="3606629B" w14:textId="77777777" w:rsidR="00566C67" w:rsidRPr="00C647FC" w:rsidRDefault="00566C67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E59505" w14:textId="7D957D64" w:rsidR="00566C67" w:rsidRPr="00C647FC" w:rsidRDefault="00566C67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B2BD0D" w14:textId="1A98F46C" w:rsidR="00566C67" w:rsidRPr="00C647FC" w:rsidRDefault="00566C67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804F15" w14:textId="63717C19" w:rsidR="00566C67" w:rsidRPr="00C647FC" w:rsidRDefault="00566C67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66D756" w14:textId="77777777" w:rsidR="00566C67" w:rsidRPr="00C647FC" w:rsidRDefault="00566C67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9750598" w14:textId="77777777" w:rsidR="00566C67" w:rsidRPr="00C647FC" w:rsidRDefault="00566C67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6C67" w:rsidRPr="00C647FC" w14:paraId="5B46EAB4" w14:textId="77777777" w:rsidTr="00566C67">
        <w:tc>
          <w:tcPr>
            <w:tcW w:w="3060" w:type="dxa"/>
          </w:tcPr>
          <w:p w14:paraId="2038BB70" w14:textId="416DE10A" w:rsidR="00566C67" w:rsidRPr="00C647FC" w:rsidRDefault="00566C67" w:rsidP="003D5A5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647F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647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07F1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14" w:type="dxa"/>
          </w:tcPr>
          <w:p w14:paraId="0DA8C5D7" w14:textId="77777777" w:rsidR="00566C67" w:rsidRDefault="00566C67" w:rsidP="007B3799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CD2B0F8" w14:textId="65B576A5" w:rsidR="00566C67" w:rsidRDefault="0002536F" w:rsidP="007B3799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37,785</w:t>
            </w:r>
          </w:p>
        </w:tc>
        <w:tc>
          <w:tcPr>
            <w:tcW w:w="270" w:type="dxa"/>
          </w:tcPr>
          <w:p w14:paraId="0D7F76F8" w14:textId="1A92CD17" w:rsidR="00566C67" w:rsidRDefault="00566C67" w:rsidP="00274CBC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7B84F0" w14:textId="62C3DE3F" w:rsidR="00566C67" w:rsidRPr="00274CBC" w:rsidRDefault="0002536F" w:rsidP="0002536F">
            <w:pPr>
              <w:tabs>
                <w:tab w:val="decimal" w:pos="71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36" w:type="dxa"/>
          </w:tcPr>
          <w:p w14:paraId="0CA7CF72" w14:textId="77777777" w:rsidR="00566C67" w:rsidRPr="00274CBC" w:rsidRDefault="00566C67" w:rsidP="003D5A5C">
            <w:pPr>
              <w:ind w:left="-648" w:right="72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A9618EC" w14:textId="04AE739B" w:rsidR="00566C67" w:rsidRPr="00274CBC" w:rsidRDefault="0002536F" w:rsidP="0007386D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536F">
              <w:rPr>
                <w:rFonts w:asciiTheme="majorBidi" w:hAnsiTheme="majorBidi" w:cstheme="majorBidi"/>
                <w:sz w:val="30"/>
                <w:szCs w:val="30"/>
              </w:rPr>
              <w:t>77,785</w:t>
            </w:r>
          </w:p>
        </w:tc>
      </w:tr>
      <w:tr w:rsidR="00566C67" w:rsidRPr="00C647FC" w14:paraId="4622ABE0" w14:textId="77777777" w:rsidTr="00566C67">
        <w:tc>
          <w:tcPr>
            <w:tcW w:w="3060" w:type="dxa"/>
          </w:tcPr>
          <w:p w14:paraId="62B71D13" w14:textId="270D3136" w:rsidR="00566C67" w:rsidRPr="00C647FC" w:rsidRDefault="00566C67" w:rsidP="003D5A5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814" w:type="dxa"/>
          </w:tcPr>
          <w:p w14:paraId="7255DCCA" w14:textId="77777777" w:rsidR="00566C67" w:rsidRDefault="00566C67" w:rsidP="007B3799">
            <w:pPr>
              <w:tabs>
                <w:tab w:val="decimal" w:pos="70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F19CA7" w14:textId="6828084D" w:rsidR="00566C67" w:rsidRDefault="000C6056" w:rsidP="007B3799">
            <w:pPr>
              <w:tabs>
                <w:tab w:val="decimal" w:pos="70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56CC30" w14:textId="09DBC3C2" w:rsidR="00566C67" w:rsidRDefault="00566C67" w:rsidP="00274CBC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E33C91" w14:textId="23CC7A4B" w:rsidR="00566C67" w:rsidRPr="00054FCE" w:rsidRDefault="000C6056" w:rsidP="00566C67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  <w:tc>
          <w:tcPr>
            <w:tcW w:w="236" w:type="dxa"/>
          </w:tcPr>
          <w:p w14:paraId="19975846" w14:textId="77777777" w:rsidR="00566C67" w:rsidRPr="00274CBC" w:rsidRDefault="00566C67" w:rsidP="003D5A5C">
            <w:pPr>
              <w:ind w:left="-648" w:right="72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B8AC7DF" w14:textId="61F74503" w:rsidR="00566C67" w:rsidRDefault="000C6056" w:rsidP="00522ED2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</w:tr>
      <w:tr w:rsidR="001B4C0E" w:rsidRPr="00C647FC" w14:paraId="76E47FDB" w14:textId="77777777" w:rsidTr="00566C67">
        <w:tc>
          <w:tcPr>
            <w:tcW w:w="3060" w:type="dxa"/>
          </w:tcPr>
          <w:p w14:paraId="5EA1DDC4" w14:textId="4396BFEA" w:rsidR="001B4C0E" w:rsidRDefault="001B4C0E" w:rsidP="003D5A5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ครบกำหนดไถ่ถอน</w:t>
            </w:r>
          </w:p>
        </w:tc>
        <w:tc>
          <w:tcPr>
            <w:tcW w:w="814" w:type="dxa"/>
          </w:tcPr>
          <w:p w14:paraId="02C58CC3" w14:textId="77777777" w:rsidR="001B4C0E" w:rsidRDefault="001B4C0E" w:rsidP="007B3799">
            <w:pPr>
              <w:tabs>
                <w:tab w:val="decimal" w:pos="70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FB5BF2C" w14:textId="62D3539A" w:rsidR="001B4C0E" w:rsidRDefault="000C6056" w:rsidP="007B3799">
            <w:pPr>
              <w:tabs>
                <w:tab w:val="decimal" w:pos="70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73ECE1" w14:textId="77777777" w:rsidR="001B4C0E" w:rsidRDefault="001B4C0E" w:rsidP="00274CBC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5341E4" w14:textId="5B0C8159" w:rsidR="001B4C0E" w:rsidRPr="00054FCE" w:rsidRDefault="000C6056" w:rsidP="00566C67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(40,000)</w:t>
            </w:r>
          </w:p>
        </w:tc>
        <w:tc>
          <w:tcPr>
            <w:tcW w:w="236" w:type="dxa"/>
          </w:tcPr>
          <w:p w14:paraId="61138C9C" w14:textId="77777777" w:rsidR="001B4C0E" w:rsidRPr="00274CBC" w:rsidRDefault="001B4C0E" w:rsidP="003D5A5C">
            <w:pPr>
              <w:ind w:left="-648" w:right="72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6063322" w14:textId="1B1ECC98" w:rsidR="001B4C0E" w:rsidRDefault="000C6056" w:rsidP="00522ED2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(40,000)</w:t>
            </w:r>
          </w:p>
        </w:tc>
      </w:tr>
      <w:tr w:rsidR="00566C67" w:rsidRPr="00C647FC" w14:paraId="2002A206" w14:textId="77777777" w:rsidTr="00566C67">
        <w:tc>
          <w:tcPr>
            <w:tcW w:w="3060" w:type="dxa"/>
          </w:tcPr>
          <w:p w14:paraId="42A13E5C" w14:textId="77777777" w:rsidR="00566C67" w:rsidRPr="00C647FC" w:rsidRDefault="00566C67" w:rsidP="00C647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814" w:type="dxa"/>
          </w:tcPr>
          <w:p w14:paraId="3BD07FE6" w14:textId="77777777" w:rsidR="00566C67" w:rsidRDefault="00566C67" w:rsidP="007B3799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7B8406D" w14:textId="479112E9" w:rsidR="00566C67" w:rsidRDefault="000C6056" w:rsidP="007B3799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(343)</w:t>
            </w:r>
          </w:p>
        </w:tc>
        <w:tc>
          <w:tcPr>
            <w:tcW w:w="270" w:type="dxa"/>
          </w:tcPr>
          <w:p w14:paraId="1EBCF7F4" w14:textId="636EAB8E" w:rsidR="00566C67" w:rsidRDefault="00566C67" w:rsidP="00C647FC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E22477" w14:textId="09CB2740" w:rsidR="00566C67" w:rsidRPr="00274CBC" w:rsidRDefault="000C6056" w:rsidP="00566C67">
            <w:pPr>
              <w:tabs>
                <w:tab w:val="decimal" w:pos="71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9DC94B" w14:textId="77777777" w:rsidR="00566C67" w:rsidRPr="00274CBC" w:rsidRDefault="00566C67" w:rsidP="00C647FC">
            <w:pPr>
              <w:tabs>
                <w:tab w:val="decimal" w:pos="69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F3C1BC8" w14:textId="39731EAF" w:rsidR="00566C67" w:rsidRPr="00274CBC" w:rsidRDefault="000C6056" w:rsidP="00566C67">
            <w:pPr>
              <w:tabs>
                <w:tab w:val="decimal" w:pos="96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(343)</w:t>
            </w:r>
          </w:p>
        </w:tc>
      </w:tr>
      <w:tr w:rsidR="00566C67" w:rsidRPr="00C647FC" w14:paraId="6DEB5848" w14:textId="77777777" w:rsidTr="00566C67">
        <w:tc>
          <w:tcPr>
            <w:tcW w:w="3060" w:type="dxa"/>
          </w:tcPr>
          <w:p w14:paraId="200E75E8" w14:textId="232E7A51" w:rsidR="00566C67" w:rsidRPr="00C647FC" w:rsidRDefault="00566C67" w:rsidP="00054FCE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7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75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875FD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607F1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07F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814" w:type="dxa"/>
          </w:tcPr>
          <w:p w14:paraId="26F9F62B" w14:textId="77777777" w:rsidR="00566C67" w:rsidRDefault="00566C67" w:rsidP="00054FCE">
            <w:pPr>
              <w:tabs>
                <w:tab w:val="decimal" w:pos="97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F629B75" w14:textId="0DA00191" w:rsidR="00566C67" w:rsidRDefault="000C6056" w:rsidP="00054FCE">
            <w:pPr>
              <w:tabs>
                <w:tab w:val="decimal" w:pos="97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37,442</w:t>
            </w:r>
          </w:p>
        </w:tc>
        <w:tc>
          <w:tcPr>
            <w:tcW w:w="270" w:type="dxa"/>
          </w:tcPr>
          <w:p w14:paraId="3A912A85" w14:textId="628C6745" w:rsidR="00566C67" w:rsidRDefault="00566C67" w:rsidP="00054FCE">
            <w:pPr>
              <w:tabs>
                <w:tab w:val="decimal" w:pos="97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5CE01D2" w14:textId="536C474B" w:rsidR="00566C67" w:rsidRPr="00566C67" w:rsidRDefault="000C6056" w:rsidP="00566C67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236" w:type="dxa"/>
          </w:tcPr>
          <w:p w14:paraId="2B28CC80" w14:textId="77777777" w:rsidR="00566C67" w:rsidRPr="00274CBC" w:rsidRDefault="00566C67" w:rsidP="00054FCE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7D83EBA" w14:textId="3D7E68C3" w:rsidR="00566C67" w:rsidRPr="00274CBC" w:rsidRDefault="000C6056" w:rsidP="00054FCE">
            <w:pPr>
              <w:tabs>
                <w:tab w:val="decimal" w:pos="96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77,442</w:t>
            </w:r>
          </w:p>
        </w:tc>
      </w:tr>
    </w:tbl>
    <w:p w14:paraId="3592C5A0" w14:textId="77777777" w:rsidR="00433C87" w:rsidRDefault="00433C87" w:rsidP="00433C87">
      <w:pPr>
        <w:rPr>
          <w:lang w:val="x-none" w:eastAsia="x-none"/>
        </w:rPr>
      </w:pPr>
    </w:p>
    <w:p w14:paraId="2522A3F8" w14:textId="77777777" w:rsidR="0036375B" w:rsidRPr="00433C87" w:rsidRDefault="0036375B" w:rsidP="00433C87">
      <w:pPr>
        <w:rPr>
          <w:lang w:val="x-none" w:eastAsia="x-none"/>
        </w:rPr>
      </w:pPr>
    </w:p>
    <w:p w14:paraId="45CB5C88" w14:textId="541403A4" w:rsidR="00094E7C" w:rsidRDefault="00B5144C" w:rsidP="00360F99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8A7546">
        <w:rPr>
          <w:rFonts w:asciiTheme="majorBidi" w:hAnsiTheme="majorBidi" w:cstheme="majorBidi" w:hint="cs"/>
          <w:sz w:val="30"/>
          <w:szCs w:val="30"/>
          <w:cs/>
          <w:lang w:val="en-US"/>
        </w:rPr>
        <w:t>ภ</w:t>
      </w:r>
      <w:r w:rsidR="00F5517F" w:rsidRPr="008A7546">
        <w:rPr>
          <w:rFonts w:asciiTheme="majorBidi" w:hAnsiTheme="majorBidi" w:cstheme="majorBidi"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p w14:paraId="7E340C04" w14:textId="77777777" w:rsidR="00094E7C" w:rsidRPr="00094E7C" w:rsidRDefault="00094E7C" w:rsidP="00094E7C">
      <w:pPr>
        <w:rPr>
          <w:cs/>
          <w:lang w:val="x-none" w:eastAsia="x-none"/>
        </w:rPr>
      </w:pPr>
    </w:p>
    <w:tbl>
      <w:tblPr>
        <w:tblW w:w="8902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68"/>
        <w:gridCol w:w="178"/>
        <w:gridCol w:w="954"/>
        <w:gridCol w:w="1152"/>
        <w:gridCol w:w="1350"/>
      </w:tblGrid>
      <w:tr w:rsidR="00566C67" w:rsidRPr="00C647FC" w14:paraId="5F6E10AE" w14:textId="77777777" w:rsidTr="003E08C7">
        <w:trPr>
          <w:cantSplit/>
          <w:tblHeader/>
        </w:trPr>
        <w:tc>
          <w:tcPr>
            <w:tcW w:w="5268" w:type="dxa"/>
          </w:tcPr>
          <w:p w14:paraId="03B208BC" w14:textId="383E503C" w:rsidR="00566C67" w:rsidRPr="00805EE4" w:rsidRDefault="00805EE4" w:rsidP="007C59B4">
            <w:pPr>
              <w:rPr>
                <w:rFonts w:asciiTheme="majorBidi" w:hAnsiTheme="majorBidi" w:cstheme="majorBidi"/>
              </w:rPr>
            </w:pPr>
            <w:r w:rsidRPr="00FE3D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75F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875FD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459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78" w:type="dxa"/>
          </w:tcPr>
          <w:p w14:paraId="7020B997" w14:textId="77777777" w:rsidR="00566C67" w:rsidRPr="00C647FC" w:rsidRDefault="00566C67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54" w:type="dxa"/>
          </w:tcPr>
          <w:p w14:paraId="6005B99C" w14:textId="6C03FD7E" w:rsidR="00566C67" w:rsidRPr="00C647FC" w:rsidRDefault="00566C67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56AE810B" w14:textId="76E4B6F7" w:rsidR="00566C67" w:rsidRPr="00C647FC" w:rsidRDefault="00566C67" w:rsidP="00C647F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B379C25" w14:textId="7CAAA970" w:rsidR="00566C67" w:rsidRPr="00C647FC" w:rsidRDefault="00566C67" w:rsidP="00C647F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05EE4" w:rsidRPr="00C647FC" w14:paraId="2046AC70" w14:textId="77777777" w:rsidTr="003E08C7">
        <w:trPr>
          <w:cantSplit/>
          <w:tblHeader/>
        </w:trPr>
        <w:tc>
          <w:tcPr>
            <w:tcW w:w="5268" w:type="dxa"/>
          </w:tcPr>
          <w:p w14:paraId="25449FBE" w14:textId="77777777" w:rsidR="00805EE4" w:rsidRPr="00FE3D70" w:rsidRDefault="00805EE4" w:rsidP="00805EE4">
            <w:pPr>
              <w:ind w:firstLine="5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54B100CF" w14:textId="77777777" w:rsidR="00805EE4" w:rsidRPr="00C647FC" w:rsidRDefault="00805EE4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54" w:type="dxa"/>
          </w:tcPr>
          <w:p w14:paraId="2578D54D" w14:textId="77777777" w:rsidR="00805EE4" w:rsidRPr="00C647FC" w:rsidRDefault="00805EE4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279BA51E" w14:textId="77777777" w:rsidR="00805EE4" w:rsidRPr="00C647FC" w:rsidRDefault="00805EE4" w:rsidP="00C647F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91A47F1" w14:textId="3209BE98" w:rsidR="00805EE4" w:rsidRPr="00C647FC" w:rsidRDefault="00805EE4" w:rsidP="00C647F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47F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647F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647FC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205119" w:rsidRPr="00C647FC" w14:paraId="6FC70C0A" w14:textId="77777777" w:rsidTr="003E08C7">
        <w:trPr>
          <w:cantSplit/>
        </w:trPr>
        <w:tc>
          <w:tcPr>
            <w:tcW w:w="5268" w:type="dxa"/>
          </w:tcPr>
          <w:p w14:paraId="6CA16BC6" w14:textId="1F6CB9E8" w:rsidR="00205119" w:rsidRPr="00FE3D70" w:rsidRDefault="00205119" w:rsidP="00230CBB">
            <w:pPr>
              <w:pStyle w:val="acctfourfigures"/>
              <w:tabs>
                <w:tab w:val="left" w:pos="346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647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  <w:r w:rsidR="00230C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ab/>
            </w:r>
          </w:p>
        </w:tc>
        <w:tc>
          <w:tcPr>
            <w:tcW w:w="178" w:type="dxa"/>
          </w:tcPr>
          <w:p w14:paraId="78276679" w14:textId="77777777" w:rsidR="00205119" w:rsidRPr="00C647FC" w:rsidRDefault="00205119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54" w:type="dxa"/>
          </w:tcPr>
          <w:p w14:paraId="07B08657" w14:textId="327CC892" w:rsidR="00205119" w:rsidRPr="00C647FC" w:rsidRDefault="00205119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1A1E7161" w14:textId="77777777" w:rsidR="00205119" w:rsidRPr="00C647FC" w:rsidRDefault="00205119" w:rsidP="00C647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8AE02D" w14:textId="04DEF230" w:rsidR="00205119" w:rsidRPr="00C647FC" w:rsidRDefault="00205119" w:rsidP="00C647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5119" w:rsidRPr="00C647FC" w14:paraId="418AFDD6" w14:textId="77777777" w:rsidTr="003E08C7">
        <w:trPr>
          <w:cantSplit/>
        </w:trPr>
        <w:tc>
          <w:tcPr>
            <w:tcW w:w="5268" w:type="dxa"/>
          </w:tcPr>
          <w:p w14:paraId="50010A1C" w14:textId="5F9B914E" w:rsidR="00205119" w:rsidRPr="00C647FC" w:rsidRDefault="00205119" w:rsidP="00C647FC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8" w:type="dxa"/>
          </w:tcPr>
          <w:p w14:paraId="18D42770" w14:textId="77777777" w:rsidR="00205119" w:rsidRPr="00C647FC" w:rsidRDefault="00205119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52EDAEC2" w14:textId="1A931D35" w:rsidR="00205119" w:rsidRPr="00C647FC" w:rsidRDefault="00205119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3563979" w14:textId="77777777" w:rsidR="00205119" w:rsidRPr="00C647FC" w:rsidRDefault="00205119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6381BAF" w14:textId="08D24007" w:rsidR="00205119" w:rsidRPr="00805EE4" w:rsidRDefault="00800138" w:rsidP="00805EE4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487</w:t>
            </w:r>
            <w:r w:rsidR="000C60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948</w:t>
            </w:r>
          </w:p>
        </w:tc>
      </w:tr>
      <w:tr w:rsidR="00205119" w:rsidRPr="00C647FC" w14:paraId="57A5B0DB" w14:textId="77777777" w:rsidTr="003E08C7">
        <w:trPr>
          <w:cantSplit/>
        </w:trPr>
        <w:tc>
          <w:tcPr>
            <w:tcW w:w="5268" w:type="dxa"/>
          </w:tcPr>
          <w:p w14:paraId="0C38DEDA" w14:textId="5F20BFCF" w:rsidR="00205119" w:rsidRPr="00C647FC" w:rsidRDefault="00205119" w:rsidP="00C647F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78" w:type="dxa"/>
          </w:tcPr>
          <w:p w14:paraId="1099C4E3" w14:textId="77777777" w:rsidR="00205119" w:rsidRPr="00C647FC" w:rsidRDefault="00205119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7CC9F814" w14:textId="1DF9BB79" w:rsidR="00205119" w:rsidRPr="00C647FC" w:rsidRDefault="00205119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B3F21E1" w14:textId="77777777" w:rsidR="00205119" w:rsidRPr="00C647FC" w:rsidRDefault="00205119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97AD0B6" w14:textId="0CA6723C" w:rsidR="00205119" w:rsidRPr="00805EE4" w:rsidRDefault="00800138" w:rsidP="00805EE4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</w:t>
            </w:r>
            <w:r w:rsidR="000C60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038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2038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20389" w:rsidRPr="00C647FC" w14:paraId="50AC00FA" w14:textId="77777777" w:rsidTr="003E08C7">
        <w:trPr>
          <w:cantSplit/>
        </w:trPr>
        <w:tc>
          <w:tcPr>
            <w:tcW w:w="5268" w:type="dxa"/>
          </w:tcPr>
          <w:p w14:paraId="5E0A6005" w14:textId="1D7FA235" w:rsidR="00020389" w:rsidRPr="00C647FC" w:rsidRDefault="00020389" w:rsidP="00C647F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178" w:type="dxa"/>
          </w:tcPr>
          <w:p w14:paraId="4F129AC6" w14:textId="77777777" w:rsidR="00020389" w:rsidRPr="00C647FC" w:rsidRDefault="00020389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17C88602" w14:textId="77777777" w:rsidR="00020389" w:rsidRPr="00C647FC" w:rsidRDefault="00020389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2C9B9AC" w14:textId="77777777" w:rsidR="00020389" w:rsidRPr="00C647FC" w:rsidRDefault="00020389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FE49EC7" w14:textId="486B2B3E" w:rsidR="00020389" w:rsidRDefault="00020389" w:rsidP="00805EE4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682</w:t>
            </w:r>
          </w:p>
        </w:tc>
      </w:tr>
      <w:tr w:rsidR="00205119" w:rsidRPr="00C647FC" w14:paraId="0931117F" w14:textId="77777777" w:rsidTr="003E08C7">
        <w:trPr>
          <w:cantSplit/>
        </w:trPr>
        <w:tc>
          <w:tcPr>
            <w:tcW w:w="5268" w:type="dxa"/>
          </w:tcPr>
          <w:p w14:paraId="5C63EAC1" w14:textId="459EEEF5" w:rsidR="00205119" w:rsidRPr="00C647FC" w:rsidRDefault="00205119" w:rsidP="00B4358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78" w:type="dxa"/>
          </w:tcPr>
          <w:p w14:paraId="0031D60B" w14:textId="77777777" w:rsidR="00205119" w:rsidRPr="00C647FC" w:rsidRDefault="00205119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12ED1501" w14:textId="77777777" w:rsidR="00205119" w:rsidRPr="00C647FC" w:rsidRDefault="00205119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C4B72E6" w14:textId="77777777" w:rsidR="00205119" w:rsidRPr="00C647FC" w:rsidRDefault="00205119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83B7DA" w14:textId="3D8CA514" w:rsidR="00205119" w:rsidRPr="0007343D" w:rsidRDefault="00800138" w:rsidP="00805EE4">
            <w:pPr>
              <w:tabs>
                <w:tab w:val="decimal" w:pos="96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597</w:t>
            </w:r>
            <w:r w:rsidR="000C60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617</w:t>
            </w:r>
          </w:p>
        </w:tc>
      </w:tr>
      <w:tr w:rsidR="00205119" w:rsidRPr="00C647FC" w14:paraId="272BDD68" w14:textId="77777777" w:rsidTr="003E08C7">
        <w:trPr>
          <w:cantSplit/>
        </w:trPr>
        <w:tc>
          <w:tcPr>
            <w:tcW w:w="5268" w:type="dxa"/>
          </w:tcPr>
          <w:p w14:paraId="1D3A5A62" w14:textId="77777777" w:rsidR="00884D70" w:rsidRDefault="00884D70" w:rsidP="00B43588">
            <w:pPr>
              <w:tabs>
                <w:tab w:val="center" w:pos="2166"/>
                <w:tab w:val="left" w:pos="255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3E2FBD3" w14:textId="77777777" w:rsidR="00884D70" w:rsidRDefault="00884D70" w:rsidP="00B43588">
            <w:pPr>
              <w:tabs>
                <w:tab w:val="center" w:pos="2166"/>
                <w:tab w:val="left" w:pos="255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76CD7AA" w14:textId="77777777" w:rsidR="00884D70" w:rsidRDefault="00884D70" w:rsidP="00B43588">
            <w:pPr>
              <w:tabs>
                <w:tab w:val="center" w:pos="2166"/>
                <w:tab w:val="left" w:pos="255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EBDE0D0" w14:textId="77777777" w:rsidR="009919C3" w:rsidRDefault="009919C3" w:rsidP="00B43588">
            <w:pPr>
              <w:tabs>
                <w:tab w:val="center" w:pos="2166"/>
                <w:tab w:val="left" w:pos="255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AC2B1C3" w14:textId="55ED1B16" w:rsidR="00205119" w:rsidRPr="00C647FC" w:rsidRDefault="00205119" w:rsidP="00B43588">
            <w:pPr>
              <w:tabs>
                <w:tab w:val="center" w:pos="2166"/>
                <w:tab w:val="left" w:pos="255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21EAF7F5" w14:textId="77777777" w:rsidR="00205119" w:rsidRPr="00C647FC" w:rsidRDefault="00205119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4A2A84C5" w14:textId="7B164F3E" w:rsidR="00205119" w:rsidRPr="00C647FC" w:rsidRDefault="00205119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C3447DD" w14:textId="77777777" w:rsidR="00205119" w:rsidRPr="00C647FC" w:rsidRDefault="00205119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8BA1E5E" w14:textId="61DDFE2A" w:rsidR="00205119" w:rsidRPr="00C647FC" w:rsidRDefault="00205119" w:rsidP="00B4358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05119" w:rsidRPr="00C60427" w14:paraId="66B0D4E6" w14:textId="77777777" w:rsidTr="003E08C7">
        <w:trPr>
          <w:cantSplit/>
          <w:trHeight w:val="242"/>
        </w:trPr>
        <w:tc>
          <w:tcPr>
            <w:tcW w:w="5268" w:type="dxa"/>
          </w:tcPr>
          <w:p w14:paraId="2BD4A1AA" w14:textId="46E91E25" w:rsidR="00205119" w:rsidRPr="00C60427" w:rsidRDefault="00BA5621" w:rsidP="00B43588">
            <w:pPr>
              <w:tabs>
                <w:tab w:val="center" w:pos="2166"/>
                <w:tab w:val="left" w:pos="2550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</w:t>
            </w: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78" w:type="dxa"/>
          </w:tcPr>
          <w:p w14:paraId="174AC463" w14:textId="77777777" w:rsidR="00205119" w:rsidRPr="00C60427" w:rsidRDefault="00205119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54" w:type="dxa"/>
          </w:tcPr>
          <w:p w14:paraId="2A5CC456" w14:textId="77777777" w:rsidR="00205119" w:rsidRPr="00C60427" w:rsidRDefault="00205119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2" w:type="dxa"/>
          </w:tcPr>
          <w:p w14:paraId="43E4DDD3" w14:textId="77777777" w:rsidR="00205119" w:rsidRPr="00C60427" w:rsidRDefault="00205119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350" w:type="dxa"/>
          </w:tcPr>
          <w:p w14:paraId="3D8D0976" w14:textId="78364B21" w:rsidR="00205119" w:rsidRPr="00805EE4" w:rsidRDefault="00205119" w:rsidP="00805EE4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5119" w:rsidRPr="00C647FC" w14:paraId="429B9C16" w14:textId="77777777" w:rsidTr="00CE4571">
        <w:trPr>
          <w:cantSplit/>
        </w:trPr>
        <w:tc>
          <w:tcPr>
            <w:tcW w:w="5446" w:type="dxa"/>
            <w:gridSpan w:val="2"/>
          </w:tcPr>
          <w:p w14:paraId="576D2BB6" w14:textId="5E2CE51F" w:rsidR="00205119" w:rsidRPr="00C647FC" w:rsidRDefault="00205119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06C74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54" w:type="dxa"/>
          </w:tcPr>
          <w:p w14:paraId="1232D357" w14:textId="77777777" w:rsidR="00205119" w:rsidRPr="00C647FC" w:rsidRDefault="00205119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2E26B80" w14:textId="77777777" w:rsidR="00205119" w:rsidRPr="00C647FC" w:rsidRDefault="00205119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75E958A" w14:textId="43AB3B2B" w:rsidR="00205119" w:rsidRPr="00805EE4" w:rsidRDefault="000C6056" w:rsidP="00805EE4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80,135</w:t>
            </w:r>
          </w:p>
        </w:tc>
      </w:tr>
      <w:tr w:rsidR="003154E1" w:rsidRPr="00C647FC" w14:paraId="520E02E5" w14:textId="77777777" w:rsidTr="00CE4571">
        <w:trPr>
          <w:cantSplit/>
        </w:trPr>
        <w:tc>
          <w:tcPr>
            <w:tcW w:w="5446" w:type="dxa"/>
            <w:gridSpan w:val="2"/>
          </w:tcPr>
          <w:p w14:paraId="6E588FD0" w14:textId="60F84810" w:rsidR="003154E1" w:rsidRPr="00F06C74" w:rsidRDefault="003154E1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ภาระผูกพันตามสัญญามีสิทธิในการใช้ซอฟต์แวร์</w:t>
            </w:r>
          </w:p>
        </w:tc>
        <w:tc>
          <w:tcPr>
            <w:tcW w:w="954" w:type="dxa"/>
          </w:tcPr>
          <w:p w14:paraId="5692086F" w14:textId="77777777" w:rsidR="003154E1" w:rsidRPr="00C647FC" w:rsidRDefault="003154E1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B5A7D7D" w14:textId="77777777" w:rsidR="003154E1" w:rsidRPr="00C647FC" w:rsidRDefault="003154E1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98D0538" w14:textId="3EB018E2" w:rsidR="003154E1" w:rsidRPr="0096477C" w:rsidRDefault="000C6056" w:rsidP="00805EE4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477C">
              <w:rPr>
                <w:rFonts w:asciiTheme="majorBidi" w:hAnsiTheme="majorBidi" w:cstheme="majorBidi"/>
                <w:sz w:val="30"/>
                <w:szCs w:val="30"/>
              </w:rPr>
              <w:t>14,280</w:t>
            </w:r>
          </w:p>
        </w:tc>
      </w:tr>
      <w:tr w:rsidR="003154E1" w:rsidRPr="00C647FC" w14:paraId="45756760" w14:textId="77777777" w:rsidTr="00CE4571">
        <w:trPr>
          <w:cantSplit/>
        </w:trPr>
        <w:tc>
          <w:tcPr>
            <w:tcW w:w="5446" w:type="dxa"/>
            <w:gridSpan w:val="2"/>
          </w:tcPr>
          <w:p w14:paraId="0E002EB8" w14:textId="6EDDE4A1" w:rsidR="003154E1" w:rsidRPr="00F06C74" w:rsidRDefault="003154E1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เลคเตอร์ออฟเครดิตสำหรับเครื่องจัก</w:t>
            </w:r>
            <w:r w:rsidR="0025317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ที่ยังไม่ได้ใช้</w:t>
            </w:r>
          </w:p>
        </w:tc>
        <w:tc>
          <w:tcPr>
            <w:tcW w:w="954" w:type="dxa"/>
          </w:tcPr>
          <w:p w14:paraId="380CFBA5" w14:textId="77777777" w:rsidR="003154E1" w:rsidRPr="00C647FC" w:rsidRDefault="003154E1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51EC89F" w14:textId="77777777" w:rsidR="003154E1" w:rsidRPr="00C647FC" w:rsidRDefault="003154E1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9037A3D" w14:textId="59FC03C1" w:rsidR="003154E1" w:rsidRPr="0096477C" w:rsidRDefault="0096477C" w:rsidP="00805EE4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477C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</w:tr>
      <w:tr w:rsidR="00805EE4" w:rsidRPr="00C647FC" w14:paraId="7E9CDD55" w14:textId="70C35151" w:rsidTr="00CE4571">
        <w:trPr>
          <w:cantSplit/>
        </w:trPr>
        <w:tc>
          <w:tcPr>
            <w:tcW w:w="5446" w:type="dxa"/>
            <w:gridSpan w:val="2"/>
          </w:tcPr>
          <w:p w14:paraId="139DFDC4" w14:textId="51615A94" w:rsidR="00805EE4" w:rsidRPr="007E7FEF" w:rsidRDefault="00805EE4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06C74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954" w:type="dxa"/>
          </w:tcPr>
          <w:p w14:paraId="2F1D0A37" w14:textId="77777777" w:rsidR="00805EE4" w:rsidRPr="00C647FC" w:rsidRDefault="00805EE4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81DBACC" w14:textId="77777777" w:rsidR="00805EE4" w:rsidRPr="00C647FC" w:rsidRDefault="00805EE4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793DD47" w14:textId="39BDDCCA" w:rsidR="00805EE4" w:rsidRPr="00805EE4" w:rsidRDefault="00E069CA" w:rsidP="00805EE4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4,100</w:t>
            </w:r>
          </w:p>
        </w:tc>
      </w:tr>
      <w:tr w:rsidR="003154E1" w:rsidRPr="00C647FC" w14:paraId="319D423A" w14:textId="77777777" w:rsidTr="00CE4571">
        <w:trPr>
          <w:cantSplit/>
        </w:trPr>
        <w:tc>
          <w:tcPr>
            <w:tcW w:w="5446" w:type="dxa"/>
            <w:gridSpan w:val="2"/>
          </w:tcPr>
          <w:p w14:paraId="07EC0742" w14:textId="530DFEB9" w:rsidR="003154E1" w:rsidRPr="00F06C74" w:rsidRDefault="003154E1" w:rsidP="003154E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ภาระผูกพันตามสัญญาเช่า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ระยะสั้นและสินทรัพย์ที่มีมูลค่าต่ำ</w:t>
            </w:r>
          </w:p>
        </w:tc>
        <w:tc>
          <w:tcPr>
            <w:tcW w:w="954" w:type="dxa"/>
          </w:tcPr>
          <w:p w14:paraId="04DF1485" w14:textId="77777777" w:rsidR="003154E1" w:rsidRPr="00C647FC" w:rsidRDefault="003154E1" w:rsidP="003154E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D22E5DD" w14:textId="77777777" w:rsidR="003154E1" w:rsidRPr="00C647FC" w:rsidRDefault="003154E1" w:rsidP="003154E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ED94E4A" w14:textId="1069BCAD" w:rsidR="003154E1" w:rsidRDefault="0042347E" w:rsidP="003154E1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1,305</w:t>
            </w:r>
          </w:p>
        </w:tc>
      </w:tr>
    </w:tbl>
    <w:p w14:paraId="38435AB3" w14:textId="77777777" w:rsidR="00720373" w:rsidRDefault="00720373" w:rsidP="00720373">
      <w:pPr>
        <w:pStyle w:val="Heading8"/>
        <w:tabs>
          <w:tab w:val="left" w:pos="540"/>
        </w:tabs>
        <w:rPr>
          <w:rFonts w:asciiTheme="majorBidi" w:hAnsiTheme="majorBidi" w:cstheme="majorBidi"/>
          <w:sz w:val="28"/>
          <w:szCs w:val="28"/>
          <w:lang w:val="en-US"/>
        </w:rPr>
      </w:pPr>
    </w:p>
    <w:p w14:paraId="6D4E3558" w14:textId="7A46E217" w:rsidR="00983914" w:rsidRPr="00B12F1D" w:rsidRDefault="00983914" w:rsidP="00B12F1D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 w:rsidRPr="00B12F1D">
        <w:rPr>
          <w:rFonts w:asciiTheme="majorBidi" w:hAnsiTheme="majorBidi" w:cstheme="majorBidi"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41E7CE7C" w14:textId="77777777" w:rsidR="00983914" w:rsidRPr="00401246" w:rsidRDefault="00983914" w:rsidP="00983914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1345F413" w14:textId="30EC01C7" w:rsidR="00AF59D5" w:rsidRDefault="00AF59D5" w:rsidP="00AF59D5">
      <w:pPr>
        <w:pStyle w:val="block"/>
        <w:spacing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C408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ในการประชุมคณะกรรมการบริษัทเมื่อวันที่ </w:t>
      </w:r>
      <w:r>
        <w:rPr>
          <w:rFonts w:asciiTheme="majorBidi" w:hAnsiTheme="majorBidi" w:cstheme="majorBidi"/>
          <w:sz w:val="30"/>
          <w:szCs w:val="30"/>
          <w:lang w:bidi="th-TH"/>
        </w:rPr>
        <w:t>1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Pr="000C408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สิงหาคม </w:t>
      </w:r>
      <w:r>
        <w:rPr>
          <w:rFonts w:asciiTheme="majorBidi" w:hAnsiTheme="majorBidi" w:cstheme="majorBidi"/>
          <w:sz w:val="30"/>
          <w:szCs w:val="30"/>
          <w:lang w:bidi="th-TH"/>
        </w:rPr>
        <w:t>2569</w:t>
      </w:r>
      <w:r w:rsidRPr="000C408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คณะกรรมการบริษัทมีมติอนุมัติการจัดสรรกำไร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br w:type="textWrapping" w:clear="all"/>
      </w:r>
      <w:r w:rsidRPr="000C408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เป็นเงินปันผลระหว่างกาลในอัตราหุ้นละ </w:t>
      </w:r>
      <w:r>
        <w:rPr>
          <w:rFonts w:asciiTheme="majorBidi" w:hAnsiTheme="majorBidi" w:cstheme="majorBidi"/>
          <w:sz w:val="30"/>
          <w:szCs w:val="30"/>
          <w:lang w:bidi="th-TH"/>
        </w:rPr>
        <w:t>0.378</w:t>
      </w:r>
      <w:r w:rsidRPr="000C408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บาท เป็นเงินทั้งสิ้น </w:t>
      </w:r>
      <w:r w:rsidRPr="00275109">
        <w:rPr>
          <w:rFonts w:asciiTheme="majorBidi" w:hAnsiTheme="majorBidi" w:cstheme="majorBidi"/>
          <w:sz w:val="30"/>
          <w:szCs w:val="30"/>
          <w:lang w:bidi="th-TH"/>
        </w:rPr>
        <w:t>1</w:t>
      </w:r>
      <w:r>
        <w:rPr>
          <w:rFonts w:asciiTheme="majorBidi" w:hAnsiTheme="majorBidi" w:cstheme="majorBidi"/>
          <w:sz w:val="30"/>
          <w:szCs w:val="30"/>
          <w:lang w:bidi="th-TH"/>
        </w:rPr>
        <w:t>6</w:t>
      </w:r>
      <w:r w:rsidRPr="00275109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275109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>
        <w:rPr>
          <w:rFonts w:asciiTheme="majorBidi" w:hAnsiTheme="majorBidi" w:cstheme="majorBidi"/>
          <w:sz w:val="30"/>
          <w:szCs w:val="30"/>
          <w:lang w:bidi="th-TH"/>
        </w:rPr>
        <w:t>88</w:t>
      </w:r>
      <w:r w:rsidRPr="000C408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เงินปันผลดังกล่าวจะจ่ายให้แก่ผู้ถือหุ้นในเดือนกันยายน </w:t>
      </w:r>
      <w:r>
        <w:rPr>
          <w:rFonts w:asciiTheme="majorBidi" w:hAnsiTheme="majorBidi" w:cstheme="majorBidi"/>
          <w:sz w:val="30"/>
          <w:szCs w:val="30"/>
          <w:lang w:bidi="th-TH"/>
        </w:rPr>
        <w:t>2569</w:t>
      </w:r>
    </w:p>
    <w:p w14:paraId="64584916" w14:textId="77777777" w:rsidR="00983914" w:rsidRPr="00547FC9" w:rsidRDefault="00983914" w:rsidP="00983914">
      <w:pPr>
        <w:rPr>
          <w:lang w:eastAsia="x-none"/>
        </w:rPr>
      </w:pPr>
    </w:p>
    <w:p w14:paraId="53B94ACB" w14:textId="664E3505" w:rsidR="00720373" w:rsidRPr="00983914" w:rsidRDefault="00720373" w:rsidP="00983914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 w:rsidRPr="00983914">
        <w:rPr>
          <w:rFonts w:asciiTheme="majorBidi" w:hAnsiTheme="majorBidi" w:cstheme="majorBidi"/>
          <w:sz w:val="30"/>
          <w:szCs w:val="30"/>
          <w:cs/>
          <w:lang w:val="en-US"/>
        </w:rPr>
        <w:t>มาตรฐานการรายงานทางการเงินที่ยังไม่ได้ใช้</w:t>
      </w:r>
    </w:p>
    <w:p w14:paraId="300F432D" w14:textId="77777777" w:rsidR="00720373" w:rsidRPr="0069193F" w:rsidRDefault="00720373" w:rsidP="00720373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4E254429" w14:textId="0361D0E2" w:rsidR="00720373" w:rsidRPr="00401246" w:rsidRDefault="00720373" w:rsidP="007270FA">
      <w:pPr>
        <w:pStyle w:val="ListParagraph"/>
        <w:ind w:left="540" w:right="-27"/>
        <w:jc w:val="thaiDistribute"/>
        <w:rPr>
          <w:rFonts w:ascii="Angsana New" w:hAnsi="Angsana New"/>
          <w:sz w:val="30"/>
          <w:szCs w:val="30"/>
          <w:lang w:val="en-GB"/>
        </w:rPr>
      </w:pPr>
      <w:r w:rsidRPr="00401246">
        <w:rPr>
          <w:rFonts w:ascii="Angsana New" w:hAnsi="Angsana New"/>
          <w:sz w:val="30"/>
          <w:szCs w:val="30"/>
          <w:cs/>
          <w:lang w:val="en-GB"/>
        </w:rPr>
        <w:t>มาตรฐานการรายงานทางการเงินที่ออกและปรับปรุงใหม่ซึ่งเกี่ยวกับการดำเนินงานของบริษัท และคาดว่าจะมีผลกระทบที่มีสาระสำคัญต่องบการเงินของบริษัท เมื่อนำมาถือปฏิบัติเป็นครั้งแรก</w:t>
      </w:r>
      <w:r w:rsidRPr="00401246">
        <w:rPr>
          <w:rFonts w:ascii="Angsana New" w:hAnsi="Angsana New"/>
          <w:sz w:val="30"/>
          <w:szCs w:val="30"/>
          <w:lang w:val="en-GB"/>
        </w:rPr>
        <w:t xml:space="preserve"> </w:t>
      </w:r>
      <w:r w:rsidRPr="00401246">
        <w:rPr>
          <w:rFonts w:ascii="Angsana New" w:hAnsi="Angsana New"/>
          <w:sz w:val="30"/>
          <w:szCs w:val="30"/>
          <w:cs/>
          <w:lang w:val="en-GB"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401246">
        <w:rPr>
          <w:rFonts w:ascii="Angsana New" w:hAnsi="Angsana New"/>
          <w:sz w:val="30"/>
          <w:szCs w:val="30"/>
          <w:lang w:val="en-GB"/>
        </w:rPr>
        <w:t>1</w:t>
      </w:r>
      <w:r w:rsidRPr="00401246">
        <w:rPr>
          <w:rFonts w:ascii="Angsana New" w:hAnsi="Angsana New"/>
          <w:sz w:val="30"/>
          <w:szCs w:val="30"/>
          <w:cs/>
          <w:lang w:val="en-GB"/>
        </w:rPr>
        <w:t xml:space="preserve"> มกราคม</w:t>
      </w:r>
      <w:r w:rsidRPr="00401246">
        <w:rPr>
          <w:rFonts w:ascii="Angsana New" w:hAnsi="Angsana New" w:hint="cs"/>
          <w:sz w:val="30"/>
          <w:szCs w:val="30"/>
          <w:cs/>
          <w:lang w:val="en-GB"/>
        </w:rPr>
        <w:t>ใน</w:t>
      </w:r>
      <w:r w:rsidRPr="00401246">
        <w:rPr>
          <w:rFonts w:ascii="Angsana New" w:hAnsi="Angsana New"/>
          <w:sz w:val="30"/>
          <w:szCs w:val="30"/>
          <w:cs/>
          <w:lang w:val="en-GB"/>
        </w:rPr>
        <w:t>ปีดังต่อไปนี้ และ</w:t>
      </w:r>
      <w:r w:rsidRPr="00401246">
        <w:rPr>
          <w:rFonts w:ascii="Angsana New" w:hAnsi="Angsana New" w:hint="cs"/>
          <w:sz w:val="30"/>
          <w:szCs w:val="30"/>
          <w:cs/>
          <w:lang w:val="en-GB"/>
        </w:rPr>
        <w:t>อนุญาตให้</w:t>
      </w:r>
      <w:r w:rsidRPr="00401246">
        <w:rPr>
          <w:rFonts w:ascii="Angsana New" w:hAnsi="Angsana New"/>
          <w:sz w:val="30"/>
          <w:szCs w:val="30"/>
          <w:cs/>
          <w:lang w:val="en-GB"/>
        </w:rPr>
        <w:t>นำมาถือปฏิบัติก่อนวันที่มีผลบังคับใช้ได้ อย่างไรก็ตาม บริษัทไม่ได้นำมาตรฐานการ</w:t>
      </w:r>
      <w:r w:rsidRPr="00401246">
        <w:rPr>
          <w:rFonts w:ascii="Angsana New" w:hAnsi="Angsana New" w:hint="cs"/>
          <w:sz w:val="30"/>
          <w:szCs w:val="30"/>
          <w:cs/>
          <w:lang w:val="en-GB"/>
        </w:rPr>
        <w:t>รายงานทางการเงินที่ออกและ</w:t>
      </w:r>
      <w:r w:rsidRPr="00401246">
        <w:rPr>
          <w:rFonts w:ascii="Angsana New" w:hAnsi="Angsana New"/>
          <w:sz w:val="30"/>
          <w:szCs w:val="30"/>
          <w:cs/>
          <w:lang w:val="en-GB"/>
        </w:rPr>
        <w:t>ปรับปรุง</w:t>
      </w:r>
      <w:r w:rsidRPr="00401246">
        <w:rPr>
          <w:rFonts w:ascii="Angsana New" w:hAnsi="Angsana New" w:hint="cs"/>
          <w:sz w:val="30"/>
          <w:szCs w:val="30"/>
          <w:cs/>
          <w:lang w:val="en-GB"/>
        </w:rPr>
        <w:t>ใหม่</w:t>
      </w:r>
      <w:r w:rsidRPr="00401246">
        <w:rPr>
          <w:rFonts w:ascii="Angsana New" w:hAnsi="Angsana New"/>
          <w:sz w:val="30"/>
          <w:szCs w:val="30"/>
          <w:cs/>
          <w:lang w:val="en-GB"/>
        </w:rPr>
        <w:t>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06B4C7CB" w14:textId="77777777" w:rsidR="00720373" w:rsidRPr="0069193F" w:rsidRDefault="00720373" w:rsidP="007270FA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color w:val="0000FF"/>
          <w:sz w:val="28"/>
          <w:szCs w:val="28"/>
          <w:shd w:val="clear" w:color="auto" w:fill="E0E0E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4156"/>
        <w:gridCol w:w="1424"/>
      </w:tblGrid>
      <w:tr w:rsidR="00720373" w:rsidRPr="00A9684D" w14:paraId="69D044DE" w14:textId="77777777" w:rsidTr="007270FA">
        <w:trPr>
          <w:tblHeader/>
        </w:trPr>
        <w:tc>
          <w:tcPr>
            <w:tcW w:w="3780" w:type="dxa"/>
            <w:vAlign w:val="bottom"/>
          </w:tcPr>
          <w:p w14:paraId="606163A0" w14:textId="6BAB00D6" w:rsidR="00720373" w:rsidRPr="007270FA" w:rsidRDefault="00720373" w:rsidP="00DF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270F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7270F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156" w:type="dxa"/>
            <w:vAlign w:val="bottom"/>
          </w:tcPr>
          <w:p w14:paraId="1337E9C3" w14:textId="77777777" w:rsidR="00720373" w:rsidRPr="007270FA" w:rsidRDefault="00720373" w:rsidP="00DF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7270F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424" w:type="dxa"/>
            <w:vAlign w:val="bottom"/>
          </w:tcPr>
          <w:p w14:paraId="630FA23F" w14:textId="77777777" w:rsidR="00720373" w:rsidRPr="007270FA" w:rsidRDefault="00720373" w:rsidP="00DF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7270FA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720373" w:rsidRPr="00A9684D" w14:paraId="5322EEDA" w14:textId="77777777" w:rsidTr="007270FA">
        <w:tc>
          <w:tcPr>
            <w:tcW w:w="3780" w:type="dxa"/>
          </w:tcPr>
          <w:p w14:paraId="058BDBC3" w14:textId="77777777" w:rsidR="00720373" w:rsidRPr="007270FA" w:rsidRDefault="00720373" w:rsidP="00DF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270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270FA">
              <w:rPr>
                <w:rFonts w:asciiTheme="majorBidi" w:eastAsia="Calibr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4156" w:type="dxa"/>
          </w:tcPr>
          <w:p w14:paraId="50FC8941" w14:textId="77777777" w:rsidR="0069193F" w:rsidRDefault="00720373" w:rsidP="00DF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9193F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การแสดงรายการและการเปิดเผยข้อมูลใน</w:t>
            </w:r>
          </w:p>
          <w:p w14:paraId="617A6A9B" w14:textId="5CF6CB77" w:rsidR="00720373" w:rsidRPr="0069193F" w:rsidRDefault="0069193F" w:rsidP="00DF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</w:t>
            </w:r>
            <w:r w:rsidR="00720373" w:rsidRPr="0069193F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24" w:type="dxa"/>
          </w:tcPr>
          <w:p w14:paraId="3058A0F0" w14:textId="77777777" w:rsidR="00720373" w:rsidRPr="007270FA" w:rsidRDefault="00720373" w:rsidP="00DF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270FA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  <w:tr w:rsidR="00720373" w:rsidRPr="00A9684D" w14:paraId="1AFC80B7" w14:textId="77777777" w:rsidTr="007270FA">
        <w:tc>
          <w:tcPr>
            <w:tcW w:w="3780" w:type="dxa"/>
          </w:tcPr>
          <w:p w14:paraId="7E320EF6" w14:textId="77777777" w:rsidR="00720373" w:rsidRPr="007270FA" w:rsidRDefault="00720373" w:rsidP="00DF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270FA">
              <w:rPr>
                <w:rFonts w:ascii="Angsana New" w:hAnsi="Angsana New"/>
                <w:sz w:val="30"/>
                <w:szCs w:val="30"/>
                <w:cs/>
              </w:rPr>
              <w:t>มาตรฐานการบัญชี</w:t>
            </w:r>
            <w:r w:rsidRPr="007270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270FA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7270FA">
              <w:rPr>
                <w:rFonts w:ascii="Angsana New" w:hAnsi="Angsana New"/>
                <w:sz w:val="30"/>
                <w:szCs w:val="30"/>
              </w:rPr>
              <w:t xml:space="preserve">7 </w:t>
            </w:r>
          </w:p>
        </w:tc>
        <w:tc>
          <w:tcPr>
            <w:tcW w:w="4156" w:type="dxa"/>
          </w:tcPr>
          <w:p w14:paraId="6174F78A" w14:textId="77777777" w:rsidR="00720373" w:rsidRPr="007270FA" w:rsidRDefault="00720373" w:rsidP="00DF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270FA">
              <w:rPr>
                <w:rFonts w:ascii="Angsana New" w:hAnsi="Angsana New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424" w:type="dxa"/>
          </w:tcPr>
          <w:p w14:paraId="5F4952DB" w14:textId="77777777" w:rsidR="00720373" w:rsidRPr="007270FA" w:rsidRDefault="00720373" w:rsidP="00DF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270FA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</w:tbl>
    <w:p w14:paraId="2ACF86CC" w14:textId="77777777" w:rsidR="00720373" w:rsidRDefault="00720373" w:rsidP="00720373">
      <w:pPr>
        <w:ind w:left="540"/>
        <w:rPr>
          <w:rFonts w:asciiTheme="majorBidi" w:hAnsiTheme="majorBidi" w:cstheme="majorBidi"/>
          <w:sz w:val="28"/>
          <w:szCs w:val="28"/>
          <w:lang w:eastAsia="x-none"/>
        </w:rPr>
      </w:pPr>
    </w:p>
    <w:p w14:paraId="2713C7B8" w14:textId="77777777" w:rsidR="00012DAE" w:rsidRDefault="00012DAE">
      <w:pP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187FE423" w14:textId="6D81C948" w:rsidR="0025317A" w:rsidRPr="003D1596" w:rsidRDefault="0025317A" w:rsidP="00012DAE">
      <w:pPr>
        <w:autoSpaceDE w:val="0"/>
        <w:autoSpaceDN w:val="0"/>
        <w:adjustRightInd w:val="0"/>
        <w:ind w:firstLine="81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3D159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3D159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18 </w:t>
      </w:r>
      <w:r w:rsidRPr="003D159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7D5FC151" w14:textId="77777777" w:rsidR="0025317A" w:rsidRPr="003D1596" w:rsidRDefault="0025317A" w:rsidP="0025317A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5D883FE1" w14:textId="77777777" w:rsidR="0025317A" w:rsidRPr="003D1596" w:rsidRDefault="0025317A" w:rsidP="00012DAE">
      <w:pPr>
        <w:autoSpaceDE w:val="0"/>
        <w:autoSpaceDN w:val="0"/>
        <w:adjustRightInd w:val="0"/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D159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3D1596">
        <w:rPr>
          <w:rFonts w:asciiTheme="majorBidi" w:hAnsiTheme="majorBidi" w:cstheme="majorBidi"/>
          <w:color w:val="000000"/>
          <w:sz w:val="30"/>
          <w:szCs w:val="30"/>
        </w:rPr>
        <w:t xml:space="preserve">18 </w:t>
      </w:r>
      <w:r w:rsidRPr="003D1596">
        <w:rPr>
          <w:rFonts w:asciiTheme="majorBidi" w:hAnsiTheme="majorBidi" w:cstheme="majorBidi"/>
          <w:color w:val="000000"/>
          <w:sz w:val="30"/>
          <w:szCs w:val="30"/>
          <w:cs/>
        </w:rPr>
        <w:t>จะมาแทนมาตรฐานการบัญชี</w:t>
      </w:r>
      <w:r w:rsidRPr="003D1596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3D159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ฉบับที่ </w:t>
      </w:r>
      <w:r w:rsidRPr="003D1596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3D1596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เรื่อง</w:t>
      </w:r>
      <w:r w:rsidRPr="003D159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D159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การนำเสนองบการเงิน</w:t>
      </w:r>
      <w:r w:rsidRPr="003D159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D1596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และนำเสนอ</w:t>
      </w:r>
      <w:r w:rsidRPr="003D1596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</w:t>
      </w:r>
      <w:r w:rsidRPr="003D1596">
        <w:rPr>
          <w:rFonts w:asciiTheme="majorBidi" w:hAnsiTheme="majorBidi" w:cstheme="majorBidi" w:hint="cs"/>
          <w:color w:val="000000"/>
          <w:sz w:val="30"/>
          <w:szCs w:val="30"/>
          <w:cs/>
        </w:rPr>
        <w:t>ที่</w:t>
      </w:r>
      <w:r w:rsidRPr="003D1596">
        <w:rPr>
          <w:rFonts w:asciiTheme="majorBidi" w:hAnsiTheme="majorBidi" w:cstheme="majorBidi"/>
          <w:color w:val="000000"/>
          <w:sz w:val="30"/>
          <w:szCs w:val="30"/>
          <w:cs/>
        </w:rPr>
        <w:t>สำคัญใหม่ดังต่อไปนี้</w:t>
      </w:r>
    </w:p>
    <w:p w14:paraId="4F077387" w14:textId="77777777" w:rsidR="0025317A" w:rsidRPr="003D1596" w:rsidRDefault="0025317A" w:rsidP="00B12F1D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BE7E53F" w14:textId="64A4C91D" w:rsidR="0025317A" w:rsidRPr="003D1596" w:rsidRDefault="0025317A" w:rsidP="00012DAE">
      <w:pPr>
        <w:pStyle w:val="ListParagraph"/>
        <w:numPr>
          <w:ilvl w:val="0"/>
          <w:numId w:val="24"/>
        </w:numPr>
        <w:tabs>
          <w:tab w:val="clear" w:pos="340"/>
          <w:tab w:val="left" w:pos="227"/>
          <w:tab w:val="num" w:pos="1170"/>
          <w:tab w:val="left" w:pos="1260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1170" w:hanging="3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D1596">
        <w:rPr>
          <w:rFonts w:asciiTheme="majorBidi" w:hAnsiTheme="majorBidi" w:cstheme="majorBidi"/>
          <w:color w:val="000000"/>
          <w:sz w:val="30"/>
          <w:szCs w:val="30"/>
          <w:cs/>
        </w:rPr>
        <w:t>กิจการต้องจัดหมวดหมู่รายได้และค่าใช้จ่ายทั้งหมดในงบกำไร</w:t>
      </w:r>
      <w:r w:rsidRPr="003D1596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Pr="003D159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ขาดทุนออกเป็น </w:t>
      </w:r>
      <w:r w:rsidRPr="003D1596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3D159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หมวด ได้แก่ หมวดการดำเนินงาน หมวดการลงทุน หมวดการจัดหาเงินทุน หมวดการดำเนินงานที่ยกเลิก </w:t>
      </w:r>
      <w:r w:rsidRPr="003D1596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3D1596">
        <w:rPr>
          <w:rFonts w:asciiTheme="majorBidi" w:hAnsiTheme="majorBidi" w:cstheme="majorBidi"/>
          <w:color w:val="000000"/>
          <w:sz w:val="30"/>
          <w:szCs w:val="30"/>
          <w:cs/>
        </w:rPr>
        <w:t>หมวดภาษีเงินได้ นอกจากนี้ กิจการต้องนำเสนอยอด</w:t>
      </w:r>
      <w:r w:rsidRPr="003D1596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รวมย่อยที่กำหนดขึ้นใหม่นั่นคือ “</w:t>
      </w:r>
      <w:r w:rsidRPr="003D1596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</w:t>
      </w:r>
      <w:r w:rsidRPr="003D1596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” </w:t>
      </w:r>
      <w:r w:rsidRPr="003D1596">
        <w:rPr>
          <w:rFonts w:asciiTheme="majorBidi" w:hAnsiTheme="majorBidi" w:cstheme="majorBidi"/>
          <w:color w:val="000000"/>
          <w:sz w:val="30"/>
          <w:szCs w:val="30"/>
          <w:cs/>
        </w:rPr>
        <w:t>ทั้งนี้</w:t>
      </w:r>
      <w:r w:rsidRPr="003D159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D1596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3A528E9C" w14:textId="1968CEA2" w:rsidR="0025317A" w:rsidRPr="003D1596" w:rsidRDefault="0025317A" w:rsidP="00012DAE">
      <w:pPr>
        <w:pStyle w:val="ListParagraph"/>
        <w:numPr>
          <w:ilvl w:val="0"/>
          <w:numId w:val="24"/>
        </w:numPr>
        <w:tabs>
          <w:tab w:val="clear" w:pos="340"/>
          <w:tab w:val="left" w:pos="227"/>
          <w:tab w:val="num" w:pos="1170"/>
          <w:tab w:val="left" w:pos="1260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1170" w:hanging="3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D1596">
        <w:rPr>
          <w:rFonts w:asciiTheme="majorBidi" w:hAnsiTheme="majorBidi" w:cstheme="majorBidi" w:hint="cs"/>
          <w:color w:val="000000"/>
          <w:sz w:val="30"/>
          <w:szCs w:val="30"/>
          <w:cs/>
        </w:rPr>
        <w:t>ต้องเปิดเผย</w:t>
      </w:r>
      <w:r w:rsidRPr="003D1596">
        <w:rPr>
          <w:rFonts w:asciiTheme="majorBidi" w:hAnsiTheme="majorBidi" w:cstheme="majorBidi"/>
          <w:color w:val="000000"/>
          <w:sz w:val="30"/>
          <w:szCs w:val="30"/>
          <w:cs/>
        </w:rPr>
        <w:t>มาตรวัดผลการดำเนินงานที่นิยามโดยฝ่ายบริหาร (หรือ “</w:t>
      </w:r>
      <w:r w:rsidRPr="003D1596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Pr="003D1596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</w:t>
      </w:r>
      <w:r w:rsidR="00012DA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3D1596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</w:t>
      </w:r>
      <w:r w:rsidRPr="003D1596">
        <w:rPr>
          <w:rFonts w:asciiTheme="majorBidi" w:hAnsiTheme="majorBidi" w:cstheme="majorBidi" w:hint="cs"/>
          <w:color w:val="000000"/>
          <w:sz w:val="30"/>
          <w:szCs w:val="30"/>
          <w:cs/>
        </w:rPr>
        <w:t>ข้อเดียว</w:t>
      </w:r>
    </w:p>
    <w:p w14:paraId="0C35BFBB" w14:textId="77777777" w:rsidR="0025317A" w:rsidRPr="003D1596" w:rsidRDefault="0025317A" w:rsidP="00012DAE">
      <w:pPr>
        <w:pStyle w:val="ListParagraph"/>
        <w:numPr>
          <w:ilvl w:val="0"/>
          <w:numId w:val="24"/>
        </w:numPr>
        <w:tabs>
          <w:tab w:val="clear" w:pos="340"/>
          <w:tab w:val="left" w:pos="227"/>
          <w:tab w:val="num" w:pos="1170"/>
          <w:tab w:val="left" w:pos="1260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1170" w:hanging="3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D1596">
        <w:rPr>
          <w:rFonts w:asciiTheme="majorBidi" w:hAnsiTheme="majorBidi" w:cstheme="majorBidi" w:hint="cs"/>
          <w:color w:val="000000"/>
          <w:sz w:val="30"/>
          <w:szCs w:val="30"/>
          <w:cs/>
        </w:rPr>
        <w:t>ให้</w:t>
      </w:r>
      <w:r w:rsidRPr="003D1596">
        <w:rPr>
          <w:rFonts w:asciiTheme="majorBidi" w:hAnsiTheme="majorBidi" w:cstheme="majorBidi"/>
          <w:color w:val="000000"/>
          <w:sz w:val="30"/>
          <w:szCs w:val="30"/>
          <w:cs/>
        </w:rPr>
        <w:t>แนวทางเพิ่มเติมเกี่ยวกับ</w:t>
      </w:r>
      <w:r w:rsidRPr="003D1596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การจัดกลุ่ม</w:t>
      </w:r>
      <w:r w:rsidRPr="003D1596">
        <w:rPr>
          <w:rFonts w:asciiTheme="majorBidi" w:hAnsiTheme="majorBidi" w:cstheme="majorBidi"/>
          <w:color w:val="000000"/>
          <w:sz w:val="30"/>
          <w:szCs w:val="30"/>
          <w:cs/>
        </w:rPr>
        <w:t>ข้อมูลในงบการเงิน</w:t>
      </w:r>
    </w:p>
    <w:p w14:paraId="0509203C" w14:textId="77777777" w:rsidR="0025317A" w:rsidRPr="003D1596" w:rsidRDefault="0025317A" w:rsidP="0025317A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A265338" w14:textId="77777777" w:rsidR="0025317A" w:rsidRPr="003D1596" w:rsidRDefault="0025317A" w:rsidP="00012DAE">
      <w:pPr>
        <w:autoSpaceDE w:val="0"/>
        <w:autoSpaceDN w:val="0"/>
        <w:adjustRightInd w:val="0"/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D1596">
        <w:rPr>
          <w:rFonts w:asciiTheme="majorBidi" w:hAnsiTheme="majorBidi" w:cstheme="majorBidi"/>
          <w:color w:val="000000"/>
          <w:sz w:val="30"/>
          <w:szCs w:val="30"/>
          <w:cs/>
        </w:rPr>
        <w:t>นอกจากนี้ ทุกกิจการต้อง</w:t>
      </w:r>
      <w:r w:rsidRPr="003D1596">
        <w:rPr>
          <w:rFonts w:asciiTheme="majorBidi" w:hAnsiTheme="majorBidi" w:cstheme="majorBidi" w:hint="cs"/>
          <w:color w:val="000000"/>
          <w:sz w:val="30"/>
          <w:szCs w:val="30"/>
          <w:cs/>
        </w:rPr>
        <w:t>นำ</w:t>
      </w:r>
      <w:r w:rsidRPr="003D1596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กำไรหรือขาดทุนจากการดำเนินงานที่</w:t>
      </w:r>
      <w:r w:rsidRPr="003D1596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เป็นยอดรวมย่อย</w:t>
      </w:r>
      <w:r w:rsidRPr="003D1596">
        <w:rPr>
          <w:rFonts w:asciiTheme="majorBidi" w:hAnsiTheme="majorBidi" w:cstheme="majorBidi"/>
          <w:color w:val="000000"/>
          <w:sz w:val="30"/>
          <w:szCs w:val="30"/>
          <w:cs/>
        </w:rPr>
        <w:t>เป็นจุดเริ่มต้นของงบกระแส</w:t>
      </w:r>
      <w:r w:rsidRPr="003D1596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3D1596">
        <w:rPr>
          <w:rFonts w:asciiTheme="majorBidi" w:hAnsiTheme="majorBidi" w:cstheme="majorBidi"/>
          <w:color w:val="000000"/>
          <w:sz w:val="30"/>
          <w:szCs w:val="30"/>
          <w:cs/>
        </w:rPr>
        <w:t>เงินสด เมื่อกิจการนำเสนอกระแสเงินสดจากกิจกรรมดำเนินงาน</w:t>
      </w:r>
      <w:r w:rsidRPr="003D1596">
        <w:rPr>
          <w:rFonts w:asciiTheme="majorBidi" w:hAnsiTheme="majorBidi" w:cstheme="majorBidi" w:hint="cs"/>
          <w:color w:val="000000"/>
          <w:sz w:val="30"/>
          <w:szCs w:val="30"/>
          <w:cs/>
        </w:rPr>
        <w:t>โดย</w:t>
      </w:r>
      <w:r w:rsidRPr="003D1596">
        <w:rPr>
          <w:rFonts w:asciiTheme="majorBidi" w:hAnsiTheme="majorBidi" w:cstheme="majorBidi"/>
          <w:color w:val="000000"/>
          <w:sz w:val="30"/>
          <w:szCs w:val="30"/>
          <w:cs/>
        </w:rPr>
        <w:t>วิธีทางอ้อม</w:t>
      </w:r>
    </w:p>
    <w:p w14:paraId="3B5378BD" w14:textId="77777777" w:rsidR="0025317A" w:rsidRPr="003D1596" w:rsidRDefault="0025317A" w:rsidP="0025317A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71C01DA" w14:textId="55BED494" w:rsidR="0025317A" w:rsidRPr="00012DAE" w:rsidRDefault="0025317A" w:rsidP="00012DAE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3D1596">
        <w:rPr>
          <w:rFonts w:asciiTheme="majorBidi" w:hAnsiTheme="majorBidi" w:cs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</w:t>
      </w:r>
    </w:p>
    <w:sectPr w:rsidR="0025317A" w:rsidRPr="00012DAE" w:rsidSect="00C56E71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4A6FA" w14:textId="77777777" w:rsidR="00ED7B7D" w:rsidRDefault="00ED7B7D">
      <w:r>
        <w:separator/>
      </w:r>
    </w:p>
  </w:endnote>
  <w:endnote w:type="continuationSeparator" w:id="0">
    <w:p w14:paraId="20442AA0" w14:textId="77777777" w:rsidR="00ED7B7D" w:rsidRDefault="00ED7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090D0" w14:textId="20A3E294" w:rsidR="000B5059" w:rsidRPr="003921C6" w:rsidRDefault="000B5059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>
      <w:rPr>
        <w:rStyle w:val="PageNumber"/>
        <w:rFonts w:ascii="Angsana New" w:hAnsi="Angsana New"/>
        <w:noProof/>
        <w:sz w:val="30"/>
        <w:szCs w:val="30"/>
      </w:rPr>
      <w:t>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46D06ECD" w14:textId="77777777" w:rsidR="000B5059" w:rsidRPr="002211E5" w:rsidRDefault="000B5059" w:rsidP="006D2BC2">
    <w:pPr>
      <w:tabs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C4B49" w14:textId="2CA1F6DE" w:rsidR="000B5059" w:rsidRPr="009F42D8" w:rsidRDefault="000B5059" w:rsidP="00E517E4">
    <w:pPr>
      <w:pStyle w:val="Header"/>
      <w:tabs>
        <w:tab w:val="clear" w:pos="4536"/>
        <w:tab w:val="clear" w:pos="9072"/>
        <w:tab w:val="right" w:pos="9270"/>
        <w:tab w:val="left" w:pos="14490"/>
      </w:tabs>
      <w:rPr>
        <w:rFonts w:ascii="Angsana New" w:hAnsi="Angsana New"/>
        <w:sz w:val="30"/>
        <w:szCs w:val="30"/>
      </w:rPr>
    </w:pPr>
    <w:r w:rsidRPr="004F00AA">
      <w:rPr>
        <w:rFonts w:ascii="Angsana New" w:hAnsi="Angsana New"/>
        <w:i/>
        <w:iCs/>
        <w:sz w:val="30"/>
        <w:szCs w:val="30"/>
      </w:rPr>
      <w:fldChar w:fldCharType="begin"/>
    </w:r>
    <w:r w:rsidRPr="004F00AA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4F00AA">
      <w:rPr>
        <w:rFonts w:ascii="Angsana New" w:hAnsi="Angsana New"/>
        <w:i/>
        <w:iCs/>
        <w:sz w:val="30"/>
        <w:szCs w:val="30"/>
      </w:rPr>
      <w:fldChar w:fldCharType="separate"/>
    </w:r>
    <w:r w:rsidR="002363ED">
      <w:rPr>
        <w:rFonts w:ascii="Angsana New" w:hAnsi="Angsana New"/>
        <w:i/>
        <w:iCs/>
        <w:noProof/>
        <w:sz w:val="30"/>
        <w:szCs w:val="30"/>
      </w:rPr>
      <w:t>1835552_2026Dec_FSA_Exotic Food_06t_Q2_2 V7.docx</w:t>
    </w:r>
    <w:r w:rsidRPr="004F00AA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 w:rsidRPr="009F42D8">
      <w:rPr>
        <w:rStyle w:val="PageNumber"/>
        <w:rFonts w:ascii="Angsana New" w:hAnsi="Angsana New"/>
        <w:sz w:val="30"/>
        <w:szCs w:val="30"/>
      </w:rPr>
      <w:fldChar w:fldCharType="begin"/>
    </w:r>
    <w:r w:rsidRPr="009F42D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9F42D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9F42D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76236" w14:textId="77777777" w:rsidR="000B5059" w:rsidRPr="003921C6" w:rsidRDefault="000B5059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>
      <w:rPr>
        <w:rStyle w:val="PageNumber"/>
        <w:rFonts w:ascii="Angsana New" w:hAnsi="Angsana New"/>
        <w:noProof/>
        <w:sz w:val="30"/>
        <w:szCs w:val="30"/>
      </w:rPr>
      <w:t>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2CEF77E7" w14:textId="77777777" w:rsidR="000B5059" w:rsidRPr="002211E5" w:rsidRDefault="000B5059" w:rsidP="006D2BC2">
    <w:pPr>
      <w:tabs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3B58F" w14:textId="50A91E37" w:rsidR="000B5059" w:rsidRPr="003921C6" w:rsidRDefault="000B5059" w:rsidP="00A13462">
    <w:pPr>
      <w:pStyle w:val="Footer"/>
      <w:framePr w:h="627" w:hRule="exact"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>
      <w:rPr>
        <w:rStyle w:val="PageNumber"/>
        <w:rFonts w:ascii="Angsana New" w:hAnsi="Angsana New"/>
        <w:noProof/>
        <w:sz w:val="30"/>
        <w:szCs w:val="30"/>
      </w:rPr>
      <w:t>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58292842" w14:textId="77777777" w:rsidR="000B5059" w:rsidRPr="002211E5" w:rsidRDefault="000B5059" w:rsidP="00053BE7">
    <w:pPr>
      <w:tabs>
        <w:tab w:val="left" w:pos="9000"/>
        <w:tab w:val="left" w:pos="1413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67ABC" w14:textId="77777777" w:rsidR="00ED7B7D" w:rsidRDefault="00ED7B7D">
      <w:r>
        <w:separator/>
      </w:r>
    </w:p>
  </w:footnote>
  <w:footnote w:type="continuationSeparator" w:id="0">
    <w:p w14:paraId="05542030" w14:textId="77777777" w:rsidR="00ED7B7D" w:rsidRDefault="00ED7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50D19" w14:textId="77777777" w:rsidR="000B5059" w:rsidRPr="007D2544" w:rsidRDefault="000B5059" w:rsidP="000E34F7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4ABB8795" w14:textId="77777777" w:rsidR="006053A4" w:rsidRPr="007D2544" w:rsidRDefault="006053A4" w:rsidP="006053A4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74D3A65" w14:textId="5C1D64EB" w:rsidR="006053A4" w:rsidRPr="007D2544" w:rsidRDefault="006053A4" w:rsidP="006053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 w:rsidR="008917C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8917CD">
      <w:rPr>
        <w:rFonts w:ascii="Angsana New" w:hAnsi="Angsana New" w:cs="Angsana New"/>
        <w:sz w:val="32"/>
        <w:szCs w:val="32"/>
        <w:lang w:bidi="th-TH"/>
      </w:rPr>
      <w:t xml:space="preserve">30 </w:t>
    </w:r>
    <w:r w:rsidR="008917C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="008917CD"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 w:rsidR="008917CD">
      <w:rPr>
        <w:rFonts w:ascii="Angsana New" w:hAnsi="Angsana New" w:cs="Angsana New"/>
        <w:sz w:val="32"/>
        <w:szCs w:val="32"/>
        <w:lang w:val="en-US" w:bidi="th-TH"/>
      </w:rPr>
      <w:t>2569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3BA1698" w14:textId="77777777" w:rsidR="000B5059" w:rsidRPr="00E476AB" w:rsidRDefault="000B5059" w:rsidP="00553987">
    <w:pPr>
      <w:tabs>
        <w:tab w:val="left" w:pos="540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D6A53" w14:textId="77777777" w:rsidR="006053A4" w:rsidRPr="007D2544" w:rsidRDefault="006053A4" w:rsidP="006053A4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6144E41E" w14:textId="77777777" w:rsidR="006053A4" w:rsidRPr="007D2544" w:rsidRDefault="006053A4" w:rsidP="006053A4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AF03761" w14:textId="5932A398" w:rsidR="006053A4" w:rsidRPr="007D2544" w:rsidRDefault="006053A4" w:rsidP="006053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 w:rsidR="000522E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 w:rsidR="000522E3">
      <w:rPr>
        <w:rFonts w:ascii="Angsana New" w:hAnsi="Angsana New" w:cs="Angsana New"/>
        <w:sz w:val="32"/>
        <w:szCs w:val="32"/>
        <w:lang w:bidi="th-TH"/>
      </w:rPr>
      <w:t>0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 w:rsidR="000522E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BD441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sz w:val="32"/>
        <w:szCs w:val="32"/>
        <w:lang w:val="en-US" w:bidi="th-TH"/>
      </w:rPr>
      <w:t>256</w:t>
    </w:r>
    <w:r w:rsidR="004E194D">
      <w:rPr>
        <w:rFonts w:ascii="Angsana New" w:hAnsi="Angsana New" w:cs="Angsana New"/>
        <w:sz w:val="32"/>
        <w:szCs w:val="32"/>
        <w:lang w:val="en-US" w:bidi="th-TH"/>
      </w:rPr>
      <w:t>9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EF5B106" w14:textId="77777777" w:rsidR="000B5059" w:rsidRPr="000B4A21" w:rsidRDefault="000B5059" w:rsidP="00553987">
    <w:pPr>
      <w:tabs>
        <w:tab w:val="left" w:pos="540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94DF7" w14:textId="77777777" w:rsidR="006053A4" w:rsidRPr="007D2544" w:rsidRDefault="006053A4" w:rsidP="006053A4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1A80F2BF" w14:textId="77777777" w:rsidR="006053A4" w:rsidRPr="007D2544" w:rsidRDefault="006053A4" w:rsidP="006053A4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BC3F189" w14:textId="5C234BC8" w:rsidR="000B5059" w:rsidRDefault="006053A4" w:rsidP="007C59B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 w:rsidR="00A1766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</w:t>
    </w:r>
    <w:r w:rsidR="00A1766B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 w:rsidR="00A1766B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 w:rsidR="004E194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</w:t>
    </w:r>
    <w:r w:rsidR="00A1766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ิถุนายน</w:t>
    </w:r>
    <w:r w:rsidRPr="00BD441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sz w:val="32"/>
        <w:szCs w:val="32"/>
        <w:lang w:val="en-US" w:bidi="th-TH"/>
      </w:rPr>
      <w:t>256</w:t>
    </w:r>
    <w:r w:rsidR="004E194D">
      <w:rPr>
        <w:rFonts w:ascii="Angsana New" w:hAnsi="Angsana New" w:cs="Angsana New"/>
        <w:sz w:val="32"/>
        <w:szCs w:val="32"/>
        <w:lang w:val="en-US" w:bidi="th-TH"/>
      </w:rPr>
      <w:t>9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8C115BB" w14:textId="77777777" w:rsidR="00EF608D" w:rsidRPr="007C59B4" w:rsidRDefault="00EF608D" w:rsidP="007C59B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B465089"/>
    <w:multiLevelType w:val="multilevel"/>
    <w:tmpl w:val="70E8EA96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2F7D1768"/>
    <w:multiLevelType w:val="multilevel"/>
    <w:tmpl w:val="70E8EA96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8" w15:restartNumberingAfterBreak="0">
    <w:nsid w:val="3E7B36E5"/>
    <w:multiLevelType w:val="multilevel"/>
    <w:tmpl w:val="70E8EA96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2F91514"/>
    <w:multiLevelType w:val="multilevel"/>
    <w:tmpl w:val="DE6A0846"/>
    <w:lvl w:ilvl="0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BC05021"/>
    <w:multiLevelType w:val="hybridMultilevel"/>
    <w:tmpl w:val="E8744530"/>
    <w:lvl w:ilvl="0" w:tplc="246EE76E">
      <w:start w:val="1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2" w15:restartNumberingAfterBreak="0">
    <w:nsid w:val="4E7E76CF"/>
    <w:multiLevelType w:val="hybridMultilevel"/>
    <w:tmpl w:val="52003476"/>
    <w:lvl w:ilvl="0" w:tplc="93A25A0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FA54E1C"/>
    <w:multiLevelType w:val="hybridMultilevel"/>
    <w:tmpl w:val="ECEA5B9E"/>
    <w:lvl w:ilvl="0" w:tplc="FEC0A4B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258778D"/>
    <w:multiLevelType w:val="multilevel"/>
    <w:tmpl w:val="70E8EA96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6" w15:restartNumberingAfterBreak="0">
    <w:nsid w:val="79C07B67"/>
    <w:multiLevelType w:val="hybridMultilevel"/>
    <w:tmpl w:val="702601EC"/>
    <w:lvl w:ilvl="0" w:tplc="F1B2C7CC">
      <w:start w:val="1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 w16cid:durableId="1205750535">
    <w:abstractNumId w:val="6"/>
  </w:num>
  <w:num w:numId="2" w16cid:durableId="1043485430">
    <w:abstractNumId w:val="5"/>
  </w:num>
  <w:num w:numId="3" w16cid:durableId="1435638403">
    <w:abstractNumId w:val="9"/>
  </w:num>
  <w:num w:numId="4" w16cid:durableId="726227134">
    <w:abstractNumId w:val="7"/>
  </w:num>
  <w:num w:numId="5" w16cid:durableId="630211402">
    <w:abstractNumId w:val="8"/>
  </w:num>
  <w:num w:numId="6" w16cid:durableId="1528521738">
    <w:abstractNumId w:val="3"/>
  </w:num>
  <w:num w:numId="7" w16cid:durableId="1120227859">
    <w:abstractNumId w:val="2"/>
  </w:num>
  <w:num w:numId="8" w16cid:durableId="139033796">
    <w:abstractNumId w:val="0"/>
  </w:num>
  <w:num w:numId="9" w16cid:durableId="1621256352">
    <w:abstractNumId w:val="1"/>
  </w:num>
  <w:num w:numId="10" w16cid:durableId="1290821836">
    <w:abstractNumId w:val="4"/>
  </w:num>
  <w:num w:numId="11" w16cid:durableId="1876191511">
    <w:abstractNumId w:val="16"/>
  </w:num>
  <w:num w:numId="12" w16cid:durableId="1045374481">
    <w:abstractNumId w:val="12"/>
  </w:num>
  <w:num w:numId="13" w16cid:durableId="1225414035">
    <w:abstractNumId w:val="23"/>
  </w:num>
  <w:num w:numId="14" w16cid:durableId="732242359">
    <w:abstractNumId w:val="15"/>
  </w:num>
  <w:num w:numId="15" w16cid:durableId="1456873455">
    <w:abstractNumId w:val="19"/>
  </w:num>
  <w:num w:numId="16" w16cid:durableId="1780291244">
    <w:abstractNumId w:val="18"/>
  </w:num>
  <w:num w:numId="17" w16cid:durableId="925654065">
    <w:abstractNumId w:val="24"/>
  </w:num>
  <w:num w:numId="18" w16cid:durableId="1550650554">
    <w:abstractNumId w:val="26"/>
  </w:num>
  <w:num w:numId="19" w16cid:durableId="536940855">
    <w:abstractNumId w:val="21"/>
  </w:num>
  <w:num w:numId="20" w16cid:durableId="903220357">
    <w:abstractNumId w:val="20"/>
  </w:num>
  <w:num w:numId="21" w16cid:durableId="511839680">
    <w:abstractNumId w:val="14"/>
  </w:num>
  <w:num w:numId="22" w16cid:durableId="1662200459">
    <w:abstractNumId w:val="13"/>
  </w:num>
  <w:num w:numId="23" w16cid:durableId="433282297">
    <w:abstractNumId w:val="10"/>
  </w:num>
  <w:num w:numId="24" w16cid:durableId="657731334">
    <w:abstractNumId w:val="17"/>
  </w:num>
  <w:num w:numId="25" w16cid:durableId="1000700263">
    <w:abstractNumId w:val="22"/>
  </w:num>
  <w:num w:numId="26" w16cid:durableId="49499627">
    <w:abstractNumId w:val="11"/>
  </w:num>
  <w:num w:numId="27" w16cid:durableId="744914837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05A"/>
    <w:rsid w:val="000014A4"/>
    <w:rsid w:val="000014E1"/>
    <w:rsid w:val="00001B7D"/>
    <w:rsid w:val="000020BB"/>
    <w:rsid w:val="00002EEE"/>
    <w:rsid w:val="000033A5"/>
    <w:rsid w:val="000033DA"/>
    <w:rsid w:val="00003F5A"/>
    <w:rsid w:val="00004E56"/>
    <w:rsid w:val="0000566F"/>
    <w:rsid w:val="0000575E"/>
    <w:rsid w:val="00005DEA"/>
    <w:rsid w:val="00005E68"/>
    <w:rsid w:val="00005F0F"/>
    <w:rsid w:val="000063D7"/>
    <w:rsid w:val="00006A5A"/>
    <w:rsid w:val="00007183"/>
    <w:rsid w:val="00007518"/>
    <w:rsid w:val="00007594"/>
    <w:rsid w:val="0000765E"/>
    <w:rsid w:val="000076E1"/>
    <w:rsid w:val="00007AE6"/>
    <w:rsid w:val="00010453"/>
    <w:rsid w:val="0001117E"/>
    <w:rsid w:val="0001145F"/>
    <w:rsid w:val="0001161E"/>
    <w:rsid w:val="00011691"/>
    <w:rsid w:val="0001266A"/>
    <w:rsid w:val="00012C8D"/>
    <w:rsid w:val="00012DAE"/>
    <w:rsid w:val="00012EFE"/>
    <w:rsid w:val="00013C85"/>
    <w:rsid w:val="00013C88"/>
    <w:rsid w:val="00014641"/>
    <w:rsid w:val="00015111"/>
    <w:rsid w:val="0001542F"/>
    <w:rsid w:val="00015FFC"/>
    <w:rsid w:val="000165CC"/>
    <w:rsid w:val="00016A2D"/>
    <w:rsid w:val="000172C6"/>
    <w:rsid w:val="000173E3"/>
    <w:rsid w:val="00017A03"/>
    <w:rsid w:val="00020121"/>
    <w:rsid w:val="00020389"/>
    <w:rsid w:val="00020682"/>
    <w:rsid w:val="00020A8B"/>
    <w:rsid w:val="00020A99"/>
    <w:rsid w:val="00020C5E"/>
    <w:rsid w:val="000211C7"/>
    <w:rsid w:val="00021306"/>
    <w:rsid w:val="00021513"/>
    <w:rsid w:val="00021631"/>
    <w:rsid w:val="00021989"/>
    <w:rsid w:val="00021A20"/>
    <w:rsid w:val="00021DF4"/>
    <w:rsid w:val="00021E4C"/>
    <w:rsid w:val="000223D0"/>
    <w:rsid w:val="00022462"/>
    <w:rsid w:val="0002289E"/>
    <w:rsid w:val="00022DB4"/>
    <w:rsid w:val="00022F53"/>
    <w:rsid w:val="00023600"/>
    <w:rsid w:val="0002380C"/>
    <w:rsid w:val="0002451D"/>
    <w:rsid w:val="000248FD"/>
    <w:rsid w:val="00024925"/>
    <w:rsid w:val="00024DF5"/>
    <w:rsid w:val="00025074"/>
    <w:rsid w:val="0002536F"/>
    <w:rsid w:val="00025610"/>
    <w:rsid w:val="00025849"/>
    <w:rsid w:val="00025B4E"/>
    <w:rsid w:val="00025C60"/>
    <w:rsid w:val="00025C74"/>
    <w:rsid w:val="000263BE"/>
    <w:rsid w:val="00026559"/>
    <w:rsid w:val="00026806"/>
    <w:rsid w:val="00026817"/>
    <w:rsid w:val="0002739C"/>
    <w:rsid w:val="00027746"/>
    <w:rsid w:val="00027810"/>
    <w:rsid w:val="000278FA"/>
    <w:rsid w:val="00027932"/>
    <w:rsid w:val="00027D09"/>
    <w:rsid w:val="00027D81"/>
    <w:rsid w:val="00030019"/>
    <w:rsid w:val="0003001A"/>
    <w:rsid w:val="000305FC"/>
    <w:rsid w:val="00030F26"/>
    <w:rsid w:val="000314D4"/>
    <w:rsid w:val="0003192A"/>
    <w:rsid w:val="00031A27"/>
    <w:rsid w:val="00031C52"/>
    <w:rsid w:val="000327D3"/>
    <w:rsid w:val="00032908"/>
    <w:rsid w:val="0003294A"/>
    <w:rsid w:val="00032B3C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C93"/>
    <w:rsid w:val="00035F4A"/>
    <w:rsid w:val="00035FF2"/>
    <w:rsid w:val="000362B8"/>
    <w:rsid w:val="000365BE"/>
    <w:rsid w:val="000369BA"/>
    <w:rsid w:val="0003781C"/>
    <w:rsid w:val="00037DFB"/>
    <w:rsid w:val="00040496"/>
    <w:rsid w:val="00040685"/>
    <w:rsid w:val="00040C22"/>
    <w:rsid w:val="00040DBA"/>
    <w:rsid w:val="000419B3"/>
    <w:rsid w:val="0004243C"/>
    <w:rsid w:val="00042C9A"/>
    <w:rsid w:val="00043411"/>
    <w:rsid w:val="00043818"/>
    <w:rsid w:val="00047A1A"/>
    <w:rsid w:val="00047DD4"/>
    <w:rsid w:val="000504CE"/>
    <w:rsid w:val="0005079A"/>
    <w:rsid w:val="000517AF"/>
    <w:rsid w:val="0005194B"/>
    <w:rsid w:val="00051A49"/>
    <w:rsid w:val="00051D4B"/>
    <w:rsid w:val="000522E3"/>
    <w:rsid w:val="000522F7"/>
    <w:rsid w:val="00052667"/>
    <w:rsid w:val="000527CB"/>
    <w:rsid w:val="00052946"/>
    <w:rsid w:val="0005303C"/>
    <w:rsid w:val="0005354C"/>
    <w:rsid w:val="00053BE7"/>
    <w:rsid w:val="00054338"/>
    <w:rsid w:val="00054FCE"/>
    <w:rsid w:val="00055176"/>
    <w:rsid w:val="000551D1"/>
    <w:rsid w:val="0005596F"/>
    <w:rsid w:val="00055D98"/>
    <w:rsid w:val="00056AD3"/>
    <w:rsid w:val="00056C49"/>
    <w:rsid w:val="00057A71"/>
    <w:rsid w:val="00057BA8"/>
    <w:rsid w:val="00057EE8"/>
    <w:rsid w:val="00057F1B"/>
    <w:rsid w:val="00057F84"/>
    <w:rsid w:val="00060897"/>
    <w:rsid w:val="000609EB"/>
    <w:rsid w:val="000615AB"/>
    <w:rsid w:val="000619F8"/>
    <w:rsid w:val="00061B30"/>
    <w:rsid w:val="00061B7D"/>
    <w:rsid w:val="00061F4D"/>
    <w:rsid w:val="000629F6"/>
    <w:rsid w:val="00062F66"/>
    <w:rsid w:val="00062FE1"/>
    <w:rsid w:val="00064001"/>
    <w:rsid w:val="000643FA"/>
    <w:rsid w:val="00064A32"/>
    <w:rsid w:val="00064B9A"/>
    <w:rsid w:val="00064DA0"/>
    <w:rsid w:val="00064E49"/>
    <w:rsid w:val="00064FD7"/>
    <w:rsid w:val="00065B15"/>
    <w:rsid w:val="00065CBA"/>
    <w:rsid w:val="00065D11"/>
    <w:rsid w:val="00065E70"/>
    <w:rsid w:val="00070281"/>
    <w:rsid w:val="00070976"/>
    <w:rsid w:val="00070F44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B0"/>
    <w:rsid w:val="000727D5"/>
    <w:rsid w:val="00072BFE"/>
    <w:rsid w:val="0007343D"/>
    <w:rsid w:val="0007386D"/>
    <w:rsid w:val="00073D22"/>
    <w:rsid w:val="00073E9F"/>
    <w:rsid w:val="00073F54"/>
    <w:rsid w:val="0007464F"/>
    <w:rsid w:val="00074B0F"/>
    <w:rsid w:val="000755A3"/>
    <w:rsid w:val="00075F41"/>
    <w:rsid w:val="00076525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8E"/>
    <w:rsid w:val="000812CF"/>
    <w:rsid w:val="0008199D"/>
    <w:rsid w:val="000822EB"/>
    <w:rsid w:val="0008244E"/>
    <w:rsid w:val="00082E76"/>
    <w:rsid w:val="00083052"/>
    <w:rsid w:val="0008359B"/>
    <w:rsid w:val="000844ED"/>
    <w:rsid w:val="00084D93"/>
    <w:rsid w:val="000851D7"/>
    <w:rsid w:val="0008547B"/>
    <w:rsid w:val="00086595"/>
    <w:rsid w:val="00086DCE"/>
    <w:rsid w:val="00087201"/>
    <w:rsid w:val="00087BAF"/>
    <w:rsid w:val="00087E76"/>
    <w:rsid w:val="00087F72"/>
    <w:rsid w:val="000900DC"/>
    <w:rsid w:val="00090254"/>
    <w:rsid w:val="00090C95"/>
    <w:rsid w:val="00091463"/>
    <w:rsid w:val="00091BCB"/>
    <w:rsid w:val="00092155"/>
    <w:rsid w:val="00092FC7"/>
    <w:rsid w:val="000930FF"/>
    <w:rsid w:val="000936DB"/>
    <w:rsid w:val="000936DE"/>
    <w:rsid w:val="00094040"/>
    <w:rsid w:val="00094686"/>
    <w:rsid w:val="00094E7C"/>
    <w:rsid w:val="00094F53"/>
    <w:rsid w:val="0009522F"/>
    <w:rsid w:val="000952E0"/>
    <w:rsid w:val="000954A7"/>
    <w:rsid w:val="00095E20"/>
    <w:rsid w:val="0009626A"/>
    <w:rsid w:val="000962E7"/>
    <w:rsid w:val="00096725"/>
    <w:rsid w:val="00096807"/>
    <w:rsid w:val="00096A9A"/>
    <w:rsid w:val="00096D0C"/>
    <w:rsid w:val="00097541"/>
    <w:rsid w:val="000975C9"/>
    <w:rsid w:val="00097669"/>
    <w:rsid w:val="00097B92"/>
    <w:rsid w:val="00097C58"/>
    <w:rsid w:val="00097F77"/>
    <w:rsid w:val="00097F94"/>
    <w:rsid w:val="000A01C3"/>
    <w:rsid w:val="000A086F"/>
    <w:rsid w:val="000A0CF4"/>
    <w:rsid w:val="000A1134"/>
    <w:rsid w:val="000A1475"/>
    <w:rsid w:val="000A23CE"/>
    <w:rsid w:val="000A2940"/>
    <w:rsid w:val="000A2C94"/>
    <w:rsid w:val="000A2E38"/>
    <w:rsid w:val="000A3231"/>
    <w:rsid w:val="000A3565"/>
    <w:rsid w:val="000A57F2"/>
    <w:rsid w:val="000A5B1E"/>
    <w:rsid w:val="000A5B6E"/>
    <w:rsid w:val="000A5DC6"/>
    <w:rsid w:val="000A6291"/>
    <w:rsid w:val="000A6652"/>
    <w:rsid w:val="000A6A04"/>
    <w:rsid w:val="000A7108"/>
    <w:rsid w:val="000A724F"/>
    <w:rsid w:val="000A7CA1"/>
    <w:rsid w:val="000A7DA2"/>
    <w:rsid w:val="000B07BB"/>
    <w:rsid w:val="000B099C"/>
    <w:rsid w:val="000B19A5"/>
    <w:rsid w:val="000B223E"/>
    <w:rsid w:val="000B3379"/>
    <w:rsid w:val="000B3CCF"/>
    <w:rsid w:val="000B3F47"/>
    <w:rsid w:val="000B406B"/>
    <w:rsid w:val="000B4817"/>
    <w:rsid w:val="000B4A21"/>
    <w:rsid w:val="000B500A"/>
    <w:rsid w:val="000B5059"/>
    <w:rsid w:val="000B55E3"/>
    <w:rsid w:val="000B572F"/>
    <w:rsid w:val="000B5A91"/>
    <w:rsid w:val="000B5D2C"/>
    <w:rsid w:val="000B5EA3"/>
    <w:rsid w:val="000B64A9"/>
    <w:rsid w:val="000B719C"/>
    <w:rsid w:val="000B728F"/>
    <w:rsid w:val="000B7942"/>
    <w:rsid w:val="000B7BEA"/>
    <w:rsid w:val="000B7D4F"/>
    <w:rsid w:val="000B7DF9"/>
    <w:rsid w:val="000C1AA2"/>
    <w:rsid w:val="000C1B1A"/>
    <w:rsid w:val="000C201C"/>
    <w:rsid w:val="000C29F7"/>
    <w:rsid w:val="000C32A7"/>
    <w:rsid w:val="000C3E6C"/>
    <w:rsid w:val="000C408B"/>
    <w:rsid w:val="000C4786"/>
    <w:rsid w:val="000C47D4"/>
    <w:rsid w:val="000C4A2E"/>
    <w:rsid w:val="000C4AB0"/>
    <w:rsid w:val="000C4C9E"/>
    <w:rsid w:val="000C50D0"/>
    <w:rsid w:val="000C5674"/>
    <w:rsid w:val="000C5C6B"/>
    <w:rsid w:val="000C6056"/>
    <w:rsid w:val="000C60D3"/>
    <w:rsid w:val="000C60D6"/>
    <w:rsid w:val="000C67A6"/>
    <w:rsid w:val="000C69AA"/>
    <w:rsid w:val="000C6A52"/>
    <w:rsid w:val="000C6B66"/>
    <w:rsid w:val="000C6EE9"/>
    <w:rsid w:val="000C704C"/>
    <w:rsid w:val="000C75EB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1C9F"/>
    <w:rsid w:val="000D23F3"/>
    <w:rsid w:val="000D2423"/>
    <w:rsid w:val="000D2812"/>
    <w:rsid w:val="000D2D8D"/>
    <w:rsid w:val="000D2FF6"/>
    <w:rsid w:val="000D34CB"/>
    <w:rsid w:val="000D37D0"/>
    <w:rsid w:val="000D3815"/>
    <w:rsid w:val="000D39B8"/>
    <w:rsid w:val="000D428E"/>
    <w:rsid w:val="000D4491"/>
    <w:rsid w:val="000D4CEC"/>
    <w:rsid w:val="000D4D5F"/>
    <w:rsid w:val="000D5212"/>
    <w:rsid w:val="000D5668"/>
    <w:rsid w:val="000D57B0"/>
    <w:rsid w:val="000D5CC2"/>
    <w:rsid w:val="000D60D6"/>
    <w:rsid w:val="000D66BD"/>
    <w:rsid w:val="000D6AD0"/>
    <w:rsid w:val="000D6B0A"/>
    <w:rsid w:val="000D6E7B"/>
    <w:rsid w:val="000D7326"/>
    <w:rsid w:val="000D734A"/>
    <w:rsid w:val="000D7FAC"/>
    <w:rsid w:val="000E06C9"/>
    <w:rsid w:val="000E079F"/>
    <w:rsid w:val="000E0F6E"/>
    <w:rsid w:val="000E12AC"/>
    <w:rsid w:val="000E1F23"/>
    <w:rsid w:val="000E24B3"/>
    <w:rsid w:val="000E328B"/>
    <w:rsid w:val="000E34F7"/>
    <w:rsid w:val="000E3938"/>
    <w:rsid w:val="000E4168"/>
    <w:rsid w:val="000E45D7"/>
    <w:rsid w:val="000E4E79"/>
    <w:rsid w:val="000E4F11"/>
    <w:rsid w:val="000E52DB"/>
    <w:rsid w:val="000E5506"/>
    <w:rsid w:val="000E5B69"/>
    <w:rsid w:val="000E62C1"/>
    <w:rsid w:val="000E62C2"/>
    <w:rsid w:val="000E7734"/>
    <w:rsid w:val="000E7A31"/>
    <w:rsid w:val="000E7AB1"/>
    <w:rsid w:val="000E7E98"/>
    <w:rsid w:val="000F04A9"/>
    <w:rsid w:val="000F08B8"/>
    <w:rsid w:val="000F0C07"/>
    <w:rsid w:val="000F1036"/>
    <w:rsid w:val="000F11B5"/>
    <w:rsid w:val="000F1368"/>
    <w:rsid w:val="000F1561"/>
    <w:rsid w:val="000F1F71"/>
    <w:rsid w:val="000F1FC7"/>
    <w:rsid w:val="000F2101"/>
    <w:rsid w:val="000F28A6"/>
    <w:rsid w:val="000F2F21"/>
    <w:rsid w:val="000F44AE"/>
    <w:rsid w:val="000F4C16"/>
    <w:rsid w:val="000F4CC6"/>
    <w:rsid w:val="000F5406"/>
    <w:rsid w:val="000F546E"/>
    <w:rsid w:val="000F596A"/>
    <w:rsid w:val="000F5CE8"/>
    <w:rsid w:val="000F5D2C"/>
    <w:rsid w:val="000F607B"/>
    <w:rsid w:val="000F60B9"/>
    <w:rsid w:val="000F67AF"/>
    <w:rsid w:val="000F6B3E"/>
    <w:rsid w:val="000F6D7A"/>
    <w:rsid w:val="000F7006"/>
    <w:rsid w:val="000F71E9"/>
    <w:rsid w:val="000F731B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EA"/>
    <w:rsid w:val="00104076"/>
    <w:rsid w:val="0010442C"/>
    <w:rsid w:val="001046DB"/>
    <w:rsid w:val="0010493E"/>
    <w:rsid w:val="00104C90"/>
    <w:rsid w:val="00105427"/>
    <w:rsid w:val="001054F6"/>
    <w:rsid w:val="00105671"/>
    <w:rsid w:val="001056D2"/>
    <w:rsid w:val="00106046"/>
    <w:rsid w:val="00106084"/>
    <w:rsid w:val="001060E9"/>
    <w:rsid w:val="0010619C"/>
    <w:rsid w:val="0010657A"/>
    <w:rsid w:val="00107222"/>
    <w:rsid w:val="00107942"/>
    <w:rsid w:val="001104DC"/>
    <w:rsid w:val="00111265"/>
    <w:rsid w:val="00111460"/>
    <w:rsid w:val="001118F6"/>
    <w:rsid w:val="00111FF7"/>
    <w:rsid w:val="001121C7"/>
    <w:rsid w:val="0011247B"/>
    <w:rsid w:val="00112691"/>
    <w:rsid w:val="00112B8F"/>
    <w:rsid w:val="00112E62"/>
    <w:rsid w:val="00112F4E"/>
    <w:rsid w:val="0011383A"/>
    <w:rsid w:val="00113A84"/>
    <w:rsid w:val="00113E8B"/>
    <w:rsid w:val="00113FD2"/>
    <w:rsid w:val="001142A2"/>
    <w:rsid w:val="001143AF"/>
    <w:rsid w:val="00115A50"/>
    <w:rsid w:val="00115DEE"/>
    <w:rsid w:val="00116512"/>
    <w:rsid w:val="00116554"/>
    <w:rsid w:val="00116569"/>
    <w:rsid w:val="00117503"/>
    <w:rsid w:val="00117795"/>
    <w:rsid w:val="0011798F"/>
    <w:rsid w:val="001179A3"/>
    <w:rsid w:val="00120875"/>
    <w:rsid w:val="00120DE3"/>
    <w:rsid w:val="0012163B"/>
    <w:rsid w:val="00121B78"/>
    <w:rsid w:val="00121C8C"/>
    <w:rsid w:val="00121CF2"/>
    <w:rsid w:val="00121F79"/>
    <w:rsid w:val="00122D6C"/>
    <w:rsid w:val="00123965"/>
    <w:rsid w:val="0012396E"/>
    <w:rsid w:val="0012404C"/>
    <w:rsid w:val="00124197"/>
    <w:rsid w:val="001247C1"/>
    <w:rsid w:val="001249D4"/>
    <w:rsid w:val="00124C67"/>
    <w:rsid w:val="00124D74"/>
    <w:rsid w:val="00125357"/>
    <w:rsid w:val="00125580"/>
    <w:rsid w:val="0012585B"/>
    <w:rsid w:val="00126C1B"/>
    <w:rsid w:val="00127B20"/>
    <w:rsid w:val="00127B59"/>
    <w:rsid w:val="00130540"/>
    <w:rsid w:val="00131538"/>
    <w:rsid w:val="00131A5B"/>
    <w:rsid w:val="00131C62"/>
    <w:rsid w:val="00132058"/>
    <w:rsid w:val="00132579"/>
    <w:rsid w:val="00132790"/>
    <w:rsid w:val="0013284B"/>
    <w:rsid w:val="00132B98"/>
    <w:rsid w:val="00133494"/>
    <w:rsid w:val="001334AB"/>
    <w:rsid w:val="0013401B"/>
    <w:rsid w:val="001341CE"/>
    <w:rsid w:val="00134A18"/>
    <w:rsid w:val="00134B07"/>
    <w:rsid w:val="001357EF"/>
    <w:rsid w:val="0013649A"/>
    <w:rsid w:val="00136539"/>
    <w:rsid w:val="00137386"/>
    <w:rsid w:val="001379C9"/>
    <w:rsid w:val="00140012"/>
    <w:rsid w:val="001404D4"/>
    <w:rsid w:val="00141AD3"/>
    <w:rsid w:val="0014220E"/>
    <w:rsid w:val="00142554"/>
    <w:rsid w:val="00142C4D"/>
    <w:rsid w:val="00142D4C"/>
    <w:rsid w:val="00143254"/>
    <w:rsid w:val="0014333D"/>
    <w:rsid w:val="0014348D"/>
    <w:rsid w:val="00144925"/>
    <w:rsid w:val="00144AD1"/>
    <w:rsid w:val="00144AE3"/>
    <w:rsid w:val="00144B46"/>
    <w:rsid w:val="00144D50"/>
    <w:rsid w:val="00144F82"/>
    <w:rsid w:val="00145699"/>
    <w:rsid w:val="001458D5"/>
    <w:rsid w:val="00145926"/>
    <w:rsid w:val="00145DE7"/>
    <w:rsid w:val="00145ECC"/>
    <w:rsid w:val="001461F4"/>
    <w:rsid w:val="001464A0"/>
    <w:rsid w:val="00146A5B"/>
    <w:rsid w:val="00146B69"/>
    <w:rsid w:val="00147790"/>
    <w:rsid w:val="00147A9B"/>
    <w:rsid w:val="00147EFE"/>
    <w:rsid w:val="00150BDC"/>
    <w:rsid w:val="00150E9F"/>
    <w:rsid w:val="00150F3F"/>
    <w:rsid w:val="001517BC"/>
    <w:rsid w:val="00151D23"/>
    <w:rsid w:val="00151E6E"/>
    <w:rsid w:val="0015275D"/>
    <w:rsid w:val="00152BF0"/>
    <w:rsid w:val="00152BF4"/>
    <w:rsid w:val="00152EBD"/>
    <w:rsid w:val="00154046"/>
    <w:rsid w:val="001541ED"/>
    <w:rsid w:val="00154AF0"/>
    <w:rsid w:val="00154F59"/>
    <w:rsid w:val="00155095"/>
    <w:rsid w:val="00155876"/>
    <w:rsid w:val="00155B99"/>
    <w:rsid w:val="00156202"/>
    <w:rsid w:val="0015620F"/>
    <w:rsid w:val="00156DF4"/>
    <w:rsid w:val="00156FD5"/>
    <w:rsid w:val="00157099"/>
    <w:rsid w:val="00157470"/>
    <w:rsid w:val="001576F9"/>
    <w:rsid w:val="00157A13"/>
    <w:rsid w:val="001604CB"/>
    <w:rsid w:val="00160632"/>
    <w:rsid w:val="001607EA"/>
    <w:rsid w:val="001609FC"/>
    <w:rsid w:val="001616B7"/>
    <w:rsid w:val="00161819"/>
    <w:rsid w:val="00161E96"/>
    <w:rsid w:val="00162039"/>
    <w:rsid w:val="00162A26"/>
    <w:rsid w:val="00162B94"/>
    <w:rsid w:val="00162E6A"/>
    <w:rsid w:val="00162F88"/>
    <w:rsid w:val="00164215"/>
    <w:rsid w:val="001651BB"/>
    <w:rsid w:val="00165366"/>
    <w:rsid w:val="00165545"/>
    <w:rsid w:val="00166194"/>
    <w:rsid w:val="0016628A"/>
    <w:rsid w:val="00167109"/>
    <w:rsid w:val="00167112"/>
    <w:rsid w:val="00167A99"/>
    <w:rsid w:val="00167F0F"/>
    <w:rsid w:val="0017018D"/>
    <w:rsid w:val="001703A3"/>
    <w:rsid w:val="00170C59"/>
    <w:rsid w:val="00170E39"/>
    <w:rsid w:val="00171165"/>
    <w:rsid w:val="001712AA"/>
    <w:rsid w:val="0017148E"/>
    <w:rsid w:val="001714E3"/>
    <w:rsid w:val="00171AC1"/>
    <w:rsid w:val="001724B3"/>
    <w:rsid w:val="00172AB8"/>
    <w:rsid w:val="00172B23"/>
    <w:rsid w:val="00172FAB"/>
    <w:rsid w:val="00173342"/>
    <w:rsid w:val="001734E4"/>
    <w:rsid w:val="00173563"/>
    <w:rsid w:val="001736C5"/>
    <w:rsid w:val="001742FE"/>
    <w:rsid w:val="00175266"/>
    <w:rsid w:val="00175345"/>
    <w:rsid w:val="001757BB"/>
    <w:rsid w:val="00175EE4"/>
    <w:rsid w:val="00176392"/>
    <w:rsid w:val="00176841"/>
    <w:rsid w:val="00176E4F"/>
    <w:rsid w:val="00176E9F"/>
    <w:rsid w:val="001775AF"/>
    <w:rsid w:val="00177B15"/>
    <w:rsid w:val="00177EDB"/>
    <w:rsid w:val="001802DC"/>
    <w:rsid w:val="00180CC5"/>
    <w:rsid w:val="00180DA4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3D3E"/>
    <w:rsid w:val="00184182"/>
    <w:rsid w:val="00184DB2"/>
    <w:rsid w:val="00185518"/>
    <w:rsid w:val="0018565B"/>
    <w:rsid w:val="00185820"/>
    <w:rsid w:val="00186DAC"/>
    <w:rsid w:val="00186F56"/>
    <w:rsid w:val="00186FE8"/>
    <w:rsid w:val="0018726C"/>
    <w:rsid w:val="0018730A"/>
    <w:rsid w:val="0018774E"/>
    <w:rsid w:val="001879C4"/>
    <w:rsid w:val="00187D73"/>
    <w:rsid w:val="00187DE8"/>
    <w:rsid w:val="00187FFC"/>
    <w:rsid w:val="001903D9"/>
    <w:rsid w:val="001904B2"/>
    <w:rsid w:val="0019096D"/>
    <w:rsid w:val="00190C47"/>
    <w:rsid w:val="0019111E"/>
    <w:rsid w:val="001912A4"/>
    <w:rsid w:val="001912C4"/>
    <w:rsid w:val="001917BD"/>
    <w:rsid w:val="00191B7A"/>
    <w:rsid w:val="001922B5"/>
    <w:rsid w:val="001925C6"/>
    <w:rsid w:val="00192633"/>
    <w:rsid w:val="00192832"/>
    <w:rsid w:val="001928AB"/>
    <w:rsid w:val="00192CB0"/>
    <w:rsid w:val="0019436C"/>
    <w:rsid w:val="001949D9"/>
    <w:rsid w:val="001959AC"/>
    <w:rsid w:val="00195B5B"/>
    <w:rsid w:val="00196119"/>
    <w:rsid w:val="001964B0"/>
    <w:rsid w:val="00196AD4"/>
    <w:rsid w:val="00196EDB"/>
    <w:rsid w:val="00196F63"/>
    <w:rsid w:val="0019779D"/>
    <w:rsid w:val="00197A85"/>
    <w:rsid w:val="001A0584"/>
    <w:rsid w:val="001A0A37"/>
    <w:rsid w:val="001A0C73"/>
    <w:rsid w:val="001A0CF6"/>
    <w:rsid w:val="001A164E"/>
    <w:rsid w:val="001A188C"/>
    <w:rsid w:val="001A1E8D"/>
    <w:rsid w:val="001A1F34"/>
    <w:rsid w:val="001A1FC6"/>
    <w:rsid w:val="001A1FCA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A52"/>
    <w:rsid w:val="001A5C08"/>
    <w:rsid w:val="001A5C26"/>
    <w:rsid w:val="001A6231"/>
    <w:rsid w:val="001A6678"/>
    <w:rsid w:val="001A6E4B"/>
    <w:rsid w:val="001A7495"/>
    <w:rsid w:val="001A78E2"/>
    <w:rsid w:val="001B00F0"/>
    <w:rsid w:val="001B05C4"/>
    <w:rsid w:val="001B0872"/>
    <w:rsid w:val="001B1247"/>
    <w:rsid w:val="001B1972"/>
    <w:rsid w:val="001B3309"/>
    <w:rsid w:val="001B3318"/>
    <w:rsid w:val="001B334D"/>
    <w:rsid w:val="001B3930"/>
    <w:rsid w:val="001B41DA"/>
    <w:rsid w:val="001B46CB"/>
    <w:rsid w:val="001B493A"/>
    <w:rsid w:val="001B4C0E"/>
    <w:rsid w:val="001B5173"/>
    <w:rsid w:val="001B538C"/>
    <w:rsid w:val="001B5ED4"/>
    <w:rsid w:val="001B5F8B"/>
    <w:rsid w:val="001B60FC"/>
    <w:rsid w:val="001B6739"/>
    <w:rsid w:val="001B6A1A"/>
    <w:rsid w:val="001B6BC2"/>
    <w:rsid w:val="001B72BA"/>
    <w:rsid w:val="001B7456"/>
    <w:rsid w:val="001B774B"/>
    <w:rsid w:val="001C0251"/>
    <w:rsid w:val="001C0688"/>
    <w:rsid w:val="001C179B"/>
    <w:rsid w:val="001C19AF"/>
    <w:rsid w:val="001C1BD1"/>
    <w:rsid w:val="001C1C41"/>
    <w:rsid w:val="001C1E69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B93"/>
    <w:rsid w:val="001C5C1C"/>
    <w:rsid w:val="001C5E48"/>
    <w:rsid w:val="001C5F5B"/>
    <w:rsid w:val="001C66AB"/>
    <w:rsid w:val="001C6A8A"/>
    <w:rsid w:val="001C6C9D"/>
    <w:rsid w:val="001C6D1C"/>
    <w:rsid w:val="001C7668"/>
    <w:rsid w:val="001D04C0"/>
    <w:rsid w:val="001D07D4"/>
    <w:rsid w:val="001D0E2B"/>
    <w:rsid w:val="001D1429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6CDC"/>
    <w:rsid w:val="001D7B15"/>
    <w:rsid w:val="001D7BF7"/>
    <w:rsid w:val="001E005F"/>
    <w:rsid w:val="001E009A"/>
    <w:rsid w:val="001E0498"/>
    <w:rsid w:val="001E0BE0"/>
    <w:rsid w:val="001E0C48"/>
    <w:rsid w:val="001E12E2"/>
    <w:rsid w:val="001E1EB7"/>
    <w:rsid w:val="001E2047"/>
    <w:rsid w:val="001E2E68"/>
    <w:rsid w:val="001E2FB0"/>
    <w:rsid w:val="001E3213"/>
    <w:rsid w:val="001E326F"/>
    <w:rsid w:val="001E3852"/>
    <w:rsid w:val="001E3DAE"/>
    <w:rsid w:val="001E42D8"/>
    <w:rsid w:val="001E4732"/>
    <w:rsid w:val="001E537E"/>
    <w:rsid w:val="001E5513"/>
    <w:rsid w:val="001E5B19"/>
    <w:rsid w:val="001E5DFF"/>
    <w:rsid w:val="001E5EBE"/>
    <w:rsid w:val="001E60D2"/>
    <w:rsid w:val="001E62E1"/>
    <w:rsid w:val="001E685F"/>
    <w:rsid w:val="001E7527"/>
    <w:rsid w:val="001E77B8"/>
    <w:rsid w:val="001E7B52"/>
    <w:rsid w:val="001E7D04"/>
    <w:rsid w:val="001F0662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C28"/>
    <w:rsid w:val="001F2FE8"/>
    <w:rsid w:val="001F319E"/>
    <w:rsid w:val="001F36EE"/>
    <w:rsid w:val="001F381B"/>
    <w:rsid w:val="001F390E"/>
    <w:rsid w:val="001F39F3"/>
    <w:rsid w:val="001F3A25"/>
    <w:rsid w:val="001F4FA4"/>
    <w:rsid w:val="001F543C"/>
    <w:rsid w:val="001F59C1"/>
    <w:rsid w:val="001F5BEB"/>
    <w:rsid w:val="001F5C64"/>
    <w:rsid w:val="001F5C71"/>
    <w:rsid w:val="001F608A"/>
    <w:rsid w:val="001F6357"/>
    <w:rsid w:val="001F6F38"/>
    <w:rsid w:val="001F74D5"/>
    <w:rsid w:val="0020060A"/>
    <w:rsid w:val="00200B83"/>
    <w:rsid w:val="00200DD2"/>
    <w:rsid w:val="0020130F"/>
    <w:rsid w:val="00201DDD"/>
    <w:rsid w:val="00202591"/>
    <w:rsid w:val="002027C6"/>
    <w:rsid w:val="002033CD"/>
    <w:rsid w:val="00203B74"/>
    <w:rsid w:val="00203F73"/>
    <w:rsid w:val="002040C1"/>
    <w:rsid w:val="00204115"/>
    <w:rsid w:val="00204158"/>
    <w:rsid w:val="002046AD"/>
    <w:rsid w:val="00204CC5"/>
    <w:rsid w:val="00204E3B"/>
    <w:rsid w:val="002050E1"/>
    <w:rsid w:val="00205119"/>
    <w:rsid w:val="00205541"/>
    <w:rsid w:val="00205E00"/>
    <w:rsid w:val="00205ECB"/>
    <w:rsid w:val="00206AE4"/>
    <w:rsid w:val="00206CA9"/>
    <w:rsid w:val="002073D2"/>
    <w:rsid w:val="0021055D"/>
    <w:rsid w:val="00210946"/>
    <w:rsid w:val="0021126B"/>
    <w:rsid w:val="00211270"/>
    <w:rsid w:val="00211731"/>
    <w:rsid w:val="00211A49"/>
    <w:rsid w:val="00211BFE"/>
    <w:rsid w:val="00211C07"/>
    <w:rsid w:val="00211CFD"/>
    <w:rsid w:val="00211E5D"/>
    <w:rsid w:val="00212A37"/>
    <w:rsid w:val="00212D67"/>
    <w:rsid w:val="00212F60"/>
    <w:rsid w:val="00212F86"/>
    <w:rsid w:val="00213935"/>
    <w:rsid w:val="00213AFF"/>
    <w:rsid w:val="00214EF1"/>
    <w:rsid w:val="0021546A"/>
    <w:rsid w:val="00215658"/>
    <w:rsid w:val="002157F6"/>
    <w:rsid w:val="00215C40"/>
    <w:rsid w:val="00215C92"/>
    <w:rsid w:val="00215F8B"/>
    <w:rsid w:val="0021645B"/>
    <w:rsid w:val="00216572"/>
    <w:rsid w:val="00216981"/>
    <w:rsid w:val="00216C06"/>
    <w:rsid w:val="00216C84"/>
    <w:rsid w:val="00217B62"/>
    <w:rsid w:val="0022003F"/>
    <w:rsid w:val="0022027C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304C"/>
    <w:rsid w:val="0022366E"/>
    <w:rsid w:val="002243E0"/>
    <w:rsid w:val="002244D9"/>
    <w:rsid w:val="00224776"/>
    <w:rsid w:val="00225304"/>
    <w:rsid w:val="00225A34"/>
    <w:rsid w:val="00225AD0"/>
    <w:rsid w:val="00225E19"/>
    <w:rsid w:val="00225F72"/>
    <w:rsid w:val="00226CD2"/>
    <w:rsid w:val="00226FFF"/>
    <w:rsid w:val="0022712C"/>
    <w:rsid w:val="002273C9"/>
    <w:rsid w:val="00227626"/>
    <w:rsid w:val="0022772B"/>
    <w:rsid w:val="00227880"/>
    <w:rsid w:val="0023022F"/>
    <w:rsid w:val="002304AD"/>
    <w:rsid w:val="00230682"/>
    <w:rsid w:val="002307CD"/>
    <w:rsid w:val="00230B56"/>
    <w:rsid w:val="00230CBB"/>
    <w:rsid w:val="00230D82"/>
    <w:rsid w:val="002325EA"/>
    <w:rsid w:val="00233EDC"/>
    <w:rsid w:val="00234A1A"/>
    <w:rsid w:val="00234B92"/>
    <w:rsid w:val="00234C19"/>
    <w:rsid w:val="00234E7F"/>
    <w:rsid w:val="00234EAA"/>
    <w:rsid w:val="00235097"/>
    <w:rsid w:val="00235B2C"/>
    <w:rsid w:val="00235DF4"/>
    <w:rsid w:val="00235FBC"/>
    <w:rsid w:val="002363ED"/>
    <w:rsid w:val="0023665C"/>
    <w:rsid w:val="00236735"/>
    <w:rsid w:val="002367E4"/>
    <w:rsid w:val="00236CF1"/>
    <w:rsid w:val="00237579"/>
    <w:rsid w:val="00237EAD"/>
    <w:rsid w:val="00240184"/>
    <w:rsid w:val="00240365"/>
    <w:rsid w:val="00240991"/>
    <w:rsid w:val="00240D3A"/>
    <w:rsid w:val="00242054"/>
    <w:rsid w:val="002424AB"/>
    <w:rsid w:val="00242572"/>
    <w:rsid w:val="00242619"/>
    <w:rsid w:val="00242E9F"/>
    <w:rsid w:val="002433E0"/>
    <w:rsid w:val="00243AC9"/>
    <w:rsid w:val="00243C10"/>
    <w:rsid w:val="00244687"/>
    <w:rsid w:val="00244741"/>
    <w:rsid w:val="00244FF0"/>
    <w:rsid w:val="00245105"/>
    <w:rsid w:val="002455D8"/>
    <w:rsid w:val="00245F58"/>
    <w:rsid w:val="002460F3"/>
    <w:rsid w:val="0024664F"/>
    <w:rsid w:val="00247514"/>
    <w:rsid w:val="002478F7"/>
    <w:rsid w:val="002505BF"/>
    <w:rsid w:val="00251159"/>
    <w:rsid w:val="00251363"/>
    <w:rsid w:val="00251F9A"/>
    <w:rsid w:val="0025215D"/>
    <w:rsid w:val="002521F2"/>
    <w:rsid w:val="0025230F"/>
    <w:rsid w:val="00252C12"/>
    <w:rsid w:val="00252E68"/>
    <w:rsid w:val="00252EE7"/>
    <w:rsid w:val="00252F22"/>
    <w:rsid w:val="0025317A"/>
    <w:rsid w:val="002535D3"/>
    <w:rsid w:val="00253AA6"/>
    <w:rsid w:val="00253AD7"/>
    <w:rsid w:val="00253EBD"/>
    <w:rsid w:val="002549CA"/>
    <w:rsid w:val="00254A08"/>
    <w:rsid w:val="00254F7F"/>
    <w:rsid w:val="0025575A"/>
    <w:rsid w:val="00255D63"/>
    <w:rsid w:val="00256050"/>
    <w:rsid w:val="0025646E"/>
    <w:rsid w:val="0025674A"/>
    <w:rsid w:val="002572C1"/>
    <w:rsid w:val="00257447"/>
    <w:rsid w:val="00257F7F"/>
    <w:rsid w:val="002606CF"/>
    <w:rsid w:val="00260C2C"/>
    <w:rsid w:val="00260C34"/>
    <w:rsid w:val="00260C64"/>
    <w:rsid w:val="00260E56"/>
    <w:rsid w:val="00260E7B"/>
    <w:rsid w:val="00260EA3"/>
    <w:rsid w:val="002612A4"/>
    <w:rsid w:val="00261530"/>
    <w:rsid w:val="00261CFD"/>
    <w:rsid w:val="00261FB8"/>
    <w:rsid w:val="00262121"/>
    <w:rsid w:val="002621F0"/>
    <w:rsid w:val="002623E5"/>
    <w:rsid w:val="002624E6"/>
    <w:rsid w:val="00262759"/>
    <w:rsid w:val="002628E8"/>
    <w:rsid w:val="00262E6E"/>
    <w:rsid w:val="002636B0"/>
    <w:rsid w:val="0026404D"/>
    <w:rsid w:val="00264132"/>
    <w:rsid w:val="00264910"/>
    <w:rsid w:val="00264AD2"/>
    <w:rsid w:val="00264B28"/>
    <w:rsid w:val="00264CF7"/>
    <w:rsid w:val="00265337"/>
    <w:rsid w:val="00265483"/>
    <w:rsid w:val="0026563A"/>
    <w:rsid w:val="002657C1"/>
    <w:rsid w:val="0026597B"/>
    <w:rsid w:val="00265A08"/>
    <w:rsid w:val="00265D23"/>
    <w:rsid w:val="00266700"/>
    <w:rsid w:val="00266F6A"/>
    <w:rsid w:val="00267266"/>
    <w:rsid w:val="002702E2"/>
    <w:rsid w:val="00270855"/>
    <w:rsid w:val="00271471"/>
    <w:rsid w:val="00271AA1"/>
    <w:rsid w:val="002723B3"/>
    <w:rsid w:val="002725F1"/>
    <w:rsid w:val="00272B7C"/>
    <w:rsid w:val="00273433"/>
    <w:rsid w:val="002734A8"/>
    <w:rsid w:val="00273969"/>
    <w:rsid w:val="00273B30"/>
    <w:rsid w:val="00273E96"/>
    <w:rsid w:val="002743D6"/>
    <w:rsid w:val="002744A7"/>
    <w:rsid w:val="00274CBC"/>
    <w:rsid w:val="00275109"/>
    <w:rsid w:val="00276285"/>
    <w:rsid w:val="002762E6"/>
    <w:rsid w:val="002765B1"/>
    <w:rsid w:val="00276692"/>
    <w:rsid w:val="00276B65"/>
    <w:rsid w:val="00277198"/>
    <w:rsid w:val="0028004D"/>
    <w:rsid w:val="00280269"/>
    <w:rsid w:val="0028071D"/>
    <w:rsid w:val="00280B8E"/>
    <w:rsid w:val="00280BC8"/>
    <w:rsid w:val="00281501"/>
    <w:rsid w:val="00281583"/>
    <w:rsid w:val="00282979"/>
    <w:rsid w:val="00282D0C"/>
    <w:rsid w:val="00283857"/>
    <w:rsid w:val="00283877"/>
    <w:rsid w:val="00283E77"/>
    <w:rsid w:val="00284205"/>
    <w:rsid w:val="00284A24"/>
    <w:rsid w:val="00284C62"/>
    <w:rsid w:val="00285462"/>
    <w:rsid w:val="002856B3"/>
    <w:rsid w:val="002860A0"/>
    <w:rsid w:val="002866FC"/>
    <w:rsid w:val="00286A10"/>
    <w:rsid w:val="002877D6"/>
    <w:rsid w:val="00287EE1"/>
    <w:rsid w:val="002906E1"/>
    <w:rsid w:val="00290848"/>
    <w:rsid w:val="00290E06"/>
    <w:rsid w:val="00290FE4"/>
    <w:rsid w:val="00291249"/>
    <w:rsid w:val="0029147A"/>
    <w:rsid w:val="00291F7E"/>
    <w:rsid w:val="00292593"/>
    <w:rsid w:val="0029262D"/>
    <w:rsid w:val="002926E1"/>
    <w:rsid w:val="00292E3A"/>
    <w:rsid w:val="0029440E"/>
    <w:rsid w:val="002945BB"/>
    <w:rsid w:val="002945F2"/>
    <w:rsid w:val="00294A78"/>
    <w:rsid w:val="002953A3"/>
    <w:rsid w:val="002954C5"/>
    <w:rsid w:val="0029582D"/>
    <w:rsid w:val="00295A63"/>
    <w:rsid w:val="00296507"/>
    <w:rsid w:val="00296745"/>
    <w:rsid w:val="00296A54"/>
    <w:rsid w:val="0029736A"/>
    <w:rsid w:val="002975B8"/>
    <w:rsid w:val="002976DE"/>
    <w:rsid w:val="00297A4E"/>
    <w:rsid w:val="00297C9D"/>
    <w:rsid w:val="002A02BB"/>
    <w:rsid w:val="002A21E6"/>
    <w:rsid w:val="002A2547"/>
    <w:rsid w:val="002A256A"/>
    <w:rsid w:val="002A279B"/>
    <w:rsid w:val="002A2F39"/>
    <w:rsid w:val="002A3216"/>
    <w:rsid w:val="002A32B3"/>
    <w:rsid w:val="002A35E6"/>
    <w:rsid w:val="002A37C1"/>
    <w:rsid w:val="002A3D0D"/>
    <w:rsid w:val="002A3D92"/>
    <w:rsid w:val="002A3E4F"/>
    <w:rsid w:val="002A3F03"/>
    <w:rsid w:val="002A4209"/>
    <w:rsid w:val="002A452A"/>
    <w:rsid w:val="002A4A62"/>
    <w:rsid w:val="002A4F64"/>
    <w:rsid w:val="002A5BFE"/>
    <w:rsid w:val="002A60FF"/>
    <w:rsid w:val="002A6C91"/>
    <w:rsid w:val="002A701D"/>
    <w:rsid w:val="002A71F6"/>
    <w:rsid w:val="002A7240"/>
    <w:rsid w:val="002B00C3"/>
    <w:rsid w:val="002B02D9"/>
    <w:rsid w:val="002B08B7"/>
    <w:rsid w:val="002B16B3"/>
    <w:rsid w:val="002B198C"/>
    <w:rsid w:val="002B1A2F"/>
    <w:rsid w:val="002B2084"/>
    <w:rsid w:val="002B2F7B"/>
    <w:rsid w:val="002B3A59"/>
    <w:rsid w:val="002B3CA2"/>
    <w:rsid w:val="002B3D44"/>
    <w:rsid w:val="002B3E41"/>
    <w:rsid w:val="002B40E6"/>
    <w:rsid w:val="002B48A7"/>
    <w:rsid w:val="002B4A0C"/>
    <w:rsid w:val="002B4C4E"/>
    <w:rsid w:val="002B5108"/>
    <w:rsid w:val="002B51CF"/>
    <w:rsid w:val="002B5231"/>
    <w:rsid w:val="002B5417"/>
    <w:rsid w:val="002B5464"/>
    <w:rsid w:val="002B58AA"/>
    <w:rsid w:val="002B5CAB"/>
    <w:rsid w:val="002B5CF5"/>
    <w:rsid w:val="002B5D61"/>
    <w:rsid w:val="002B6A73"/>
    <w:rsid w:val="002C09FA"/>
    <w:rsid w:val="002C1243"/>
    <w:rsid w:val="002C19BB"/>
    <w:rsid w:val="002C19E3"/>
    <w:rsid w:val="002C2227"/>
    <w:rsid w:val="002C2B1A"/>
    <w:rsid w:val="002C2BD4"/>
    <w:rsid w:val="002C3388"/>
    <w:rsid w:val="002C347F"/>
    <w:rsid w:val="002C3D8C"/>
    <w:rsid w:val="002C4AAF"/>
    <w:rsid w:val="002C4CC9"/>
    <w:rsid w:val="002C4E75"/>
    <w:rsid w:val="002C517B"/>
    <w:rsid w:val="002C56C5"/>
    <w:rsid w:val="002C5B1F"/>
    <w:rsid w:val="002C64EA"/>
    <w:rsid w:val="002C65C0"/>
    <w:rsid w:val="002C6662"/>
    <w:rsid w:val="002C6879"/>
    <w:rsid w:val="002C7080"/>
    <w:rsid w:val="002C7D27"/>
    <w:rsid w:val="002C7F39"/>
    <w:rsid w:val="002D0EDC"/>
    <w:rsid w:val="002D1F58"/>
    <w:rsid w:val="002D291A"/>
    <w:rsid w:val="002D299B"/>
    <w:rsid w:val="002D2B9D"/>
    <w:rsid w:val="002D2DC4"/>
    <w:rsid w:val="002D3D34"/>
    <w:rsid w:val="002D3F06"/>
    <w:rsid w:val="002D489B"/>
    <w:rsid w:val="002D4F81"/>
    <w:rsid w:val="002D560E"/>
    <w:rsid w:val="002D58DE"/>
    <w:rsid w:val="002D6150"/>
    <w:rsid w:val="002D63B6"/>
    <w:rsid w:val="002D6F52"/>
    <w:rsid w:val="002D7077"/>
    <w:rsid w:val="002D7081"/>
    <w:rsid w:val="002D748B"/>
    <w:rsid w:val="002D7827"/>
    <w:rsid w:val="002D7886"/>
    <w:rsid w:val="002E024A"/>
    <w:rsid w:val="002E0262"/>
    <w:rsid w:val="002E036C"/>
    <w:rsid w:val="002E08D5"/>
    <w:rsid w:val="002E0B31"/>
    <w:rsid w:val="002E0D01"/>
    <w:rsid w:val="002E1ED3"/>
    <w:rsid w:val="002E2563"/>
    <w:rsid w:val="002E2D27"/>
    <w:rsid w:val="002E2DAB"/>
    <w:rsid w:val="002E3600"/>
    <w:rsid w:val="002E494E"/>
    <w:rsid w:val="002E4B4E"/>
    <w:rsid w:val="002E4EE2"/>
    <w:rsid w:val="002E5286"/>
    <w:rsid w:val="002E55C1"/>
    <w:rsid w:val="002E5868"/>
    <w:rsid w:val="002E5C7C"/>
    <w:rsid w:val="002E5C7E"/>
    <w:rsid w:val="002E604C"/>
    <w:rsid w:val="002E67A3"/>
    <w:rsid w:val="002E6BF5"/>
    <w:rsid w:val="002E70B2"/>
    <w:rsid w:val="002E72BE"/>
    <w:rsid w:val="002E73BA"/>
    <w:rsid w:val="002E777F"/>
    <w:rsid w:val="002E7F9D"/>
    <w:rsid w:val="002E7FD2"/>
    <w:rsid w:val="002E7FF3"/>
    <w:rsid w:val="002F045D"/>
    <w:rsid w:val="002F0549"/>
    <w:rsid w:val="002F0693"/>
    <w:rsid w:val="002F06B4"/>
    <w:rsid w:val="002F0787"/>
    <w:rsid w:val="002F1453"/>
    <w:rsid w:val="002F169C"/>
    <w:rsid w:val="002F3CA4"/>
    <w:rsid w:val="002F46EE"/>
    <w:rsid w:val="002F47D1"/>
    <w:rsid w:val="002F50A3"/>
    <w:rsid w:val="002F5164"/>
    <w:rsid w:val="002F52DE"/>
    <w:rsid w:val="002F55B9"/>
    <w:rsid w:val="002F5A11"/>
    <w:rsid w:val="002F5BF6"/>
    <w:rsid w:val="002F5F6A"/>
    <w:rsid w:val="002F60CA"/>
    <w:rsid w:val="002F636C"/>
    <w:rsid w:val="002F6AE3"/>
    <w:rsid w:val="002F7391"/>
    <w:rsid w:val="002F7907"/>
    <w:rsid w:val="002F7927"/>
    <w:rsid w:val="002F7A53"/>
    <w:rsid w:val="002F7EA6"/>
    <w:rsid w:val="00300424"/>
    <w:rsid w:val="00300CD9"/>
    <w:rsid w:val="00301465"/>
    <w:rsid w:val="003014B1"/>
    <w:rsid w:val="00301927"/>
    <w:rsid w:val="003019E8"/>
    <w:rsid w:val="00303701"/>
    <w:rsid w:val="00303B97"/>
    <w:rsid w:val="00303F82"/>
    <w:rsid w:val="00303F98"/>
    <w:rsid w:val="00304652"/>
    <w:rsid w:val="00305344"/>
    <w:rsid w:val="00305694"/>
    <w:rsid w:val="003057F9"/>
    <w:rsid w:val="00305CA5"/>
    <w:rsid w:val="00305D76"/>
    <w:rsid w:val="0030609E"/>
    <w:rsid w:val="003061DF"/>
    <w:rsid w:val="00306802"/>
    <w:rsid w:val="00306B33"/>
    <w:rsid w:val="00306CC7"/>
    <w:rsid w:val="00307330"/>
    <w:rsid w:val="003073CE"/>
    <w:rsid w:val="003075D1"/>
    <w:rsid w:val="003111ED"/>
    <w:rsid w:val="003116A4"/>
    <w:rsid w:val="003118E2"/>
    <w:rsid w:val="003125ED"/>
    <w:rsid w:val="003129D7"/>
    <w:rsid w:val="00312DF6"/>
    <w:rsid w:val="00312F11"/>
    <w:rsid w:val="00313B31"/>
    <w:rsid w:val="00314159"/>
    <w:rsid w:val="003141DC"/>
    <w:rsid w:val="00314AFB"/>
    <w:rsid w:val="0031536F"/>
    <w:rsid w:val="003154E1"/>
    <w:rsid w:val="003161C6"/>
    <w:rsid w:val="003165D5"/>
    <w:rsid w:val="003168FE"/>
    <w:rsid w:val="003169C2"/>
    <w:rsid w:val="00316A85"/>
    <w:rsid w:val="00316B4C"/>
    <w:rsid w:val="00316DB9"/>
    <w:rsid w:val="00316F72"/>
    <w:rsid w:val="00317614"/>
    <w:rsid w:val="00317A75"/>
    <w:rsid w:val="00317C33"/>
    <w:rsid w:val="00317C5D"/>
    <w:rsid w:val="00317FF1"/>
    <w:rsid w:val="003202D2"/>
    <w:rsid w:val="00320990"/>
    <w:rsid w:val="00320D38"/>
    <w:rsid w:val="00320D39"/>
    <w:rsid w:val="00320F10"/>
    <w:rsid w:val="00321957"/>
    <w:rsid w:val="00321D00"/>
    <w:rsid w:val="003223EE"/>
    <w:rsid w:val="00322620"/>
    <w:rsid w:val="00322799"/>
    <w:rsid w:val="003227F2"/>
    <w:rsid w:val="003229AF"/>
    <w:rsid w:val="00322E3E"/>
    <w:rsid w:val="0032300C"/>
    <w:rsid w:val="00323072"/>
    <w:rsid w:val="003238BC"/>
    <w:rsid w:val="00323DCC"/>
    <w:rsid w:val="003240E5"/>
    <w:rsid w:val="00324BF9"/>
    <w:rsid w:val="00324D6E"/>
    <w:rsid w:val="00325174"/>
    <w:rsid w:val="003253BA"/>
    <w:rsid w:val="00325525"/>
    <w:rsid w:val="00325744"/>
    <w:rsid w:val="00325D51"/>
    <w:rsid w:val="0032691A"/>
    <w:rsid w:val="00326A3C"/>
    <w:rsid w:val="00326DD8"/>
    <w:rsid w:val="00326F79"/>
    <w:rsid w:val="00327263"/>
    <w:rsid w:val="00327552"/>
    <w:rsid w:val="0032790E"/>
    <w:rsid w:val="00327DB3"/>
    <w:rsid w:val="00330023"/>
    <w:rsid w:val="00330B92"/>
    <w:rsid w:val="003315C2"/>
    <w:rsid w:val="00331719"/>
    <w:rsid w:val="00331940"/>
    <w:rsid w:val="00331963"/>
    <w:rsid w:val="00331B95"/>
    <w:rsid w:val="0033227C"/>
    <w:rsid w:val="003325B6"/>
    <w:rsid w:val="0033272D"/>
    <w:rsid w:val="00332D77"/>
    <w:rsid w:val="00332FCF"/>
    <w:rsid w:val="003340FF"/>
    <w:rsid w:val="003353FE"/>
    <w:rsid w:val="00335A7B"/>
    <w:rsid w:val="00335B0D"/>
    <w:rsid w:val="00335F57"/>
    <w:rsid w:val="00336156"/>
    <w:rsid w:val="003362B7"/>
    <w:rsid w:val="003364A6"/>
    <w:rsid w:val="00336A2C"/>
    <w:rsid w:val="00336B54"/>
    <w:rsid w:val="00336DA0"/>
    <w:rsid w:val="00336E44"/>
    <w:rsid w:val="0033760B"/>
    <w:rsid w:val="003403DE"/>
    <w:rsid w:val="00340577"/>
    <w:rsid w:val="00340A91"/>
    <w:rsid w:val="00340EE1"/>
    <w:rsid w:val="00341820"/>
    <w:rsid w:val="00341B9C"/>
    <w:rsid w:val="0034290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7311"/>
    <w:rsid w:val="00347937"/>
    <w:rsid w:val="00347E88"/>
    <w:rsid w:val="00347F0E"/>
    <w:rsid w:val="00350115"/>
    <w:rsid w:val="00350474"/>
    <w:rsid w:val="00350ACC"/>
    <w:rsid w:val="00350C07"/>
    <w:rsid w:val="00350DDB"/>
    <w:rsid w:val="00351561"/>
    <w:rsid w:val="00351931"/>
    <w:rsid w:val="00351DDA"/>
    <w:rsid w:val="00352085"/>
    <w:rsid w:val="00352597"/>
    <w:rsid w:val="00353159"/>
    <w:rsid w:val="003532CD"/>
    <w:rsid w:val="00354356"/>
    <w:rsid w:val="003544D0"/>
    <w:rsid w:val="00354B09"/>
    <w:rsid w:val="00354B84"/>
    <w:rsid w:val="00354DA7"/>
    <w:rsid w:val="00355055"/>
    <w:rsid w:val="003550F8"/>
    <w:rsid w:val="00355173"/>
    <w:rsid w:val="0035535C"/>
    <w:rsid w:val="003554DF"/>
    <w:rsid w:val="0035659D"/>
    <w:rsid w:val="00357621"/>
    <w:rsid w:val="00357923"/>
    <w:rsid w:val="00357933"/>
    <w:rsid w:val="00357FC7"/>
    <w:rsid w:val="00360112"/>
    <w:rsid w:val="00360F99"/>
    <w:rsid w:val="00361206"/>
    <w:rsid w:val="0036129F"/>
    <w:rsid w:val="003614F0"/>
    <w:rsid w:val="0036161D"/>
    <w:rsid w:val="00361A24"/>
    <w:rsid w:val="00361BEF"/>
    <w:rsid w:val="00361EB9"/>
    <w:rsid w:val="003621B9"/>
    <w:rsid w:val="0036235C"/>
    <w:rsid w:val="0036283A"/>
    <w:rsid w:val="00362B85"/>
    <w:rsid w:val="00363705"/>
    <w:rsid w:val="0036375B"/>
    <w:rsid w:val="00364113"/>
    <w:rsid w:val="003642EF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67043"/>
    <w:rsid w:val="00367251"/>
    <w:rsid w:val="003708DA"/>
    <w:rsid w:val="003709E7"/>
    <w:rsid w:val="00371318"/>
    <w:rsid w:val="003717E8"/>
    <w:rsid w:val="00371BD3"/>
    <w:rsid w:val="00372514"/>
    <w:rsid w:val="0037254F"/>
    <w:rsid w:val="00372A11"/>
    <w:rsid w:val="00372BB8"/>
    <w:rsid w:val="00372F9F"/>
    <w:rsid w:val="00372FC2"/>
    <w:rsid w:val="003737E0"/>
    <w:rsid w:val="00373B66"/>
    <w:rsid w:val="00373BA6"/>
    <w:rsid w:val="00374865"/>
    <w:rsid w:val="00376293"/>
    <w:rsid w:val="00376437"/>
    <w:rsid w:val="00376AC5"/>
    <w:rsid w:val="00377025"/>
    <w:rsid w:val="00377178"/>
    <w:rsid w:val="003773DB"/>
    <w:rsid w:val="003779BF"/>
    <w:rsid w:val="003779C0"/>
    <w:rsid w:val="00380212"/>
    <w:rsid w:val="0038082C"/>
    <w:rsid w:val="003814F9"/>
    <w:rsid w:val="003818CF"/>
    <w:rsid w:val="00382878"/>
    <w:rsid w:val="003829F1"/>
    <w:rsid w:val="00384930"/>
    <w:rsid w:val="00384A76"/>
    <w:rsid w:val="00384F51"/>
    <w:rsid w:val="00385B99"/>
    <w:rsid w:val="00386042"/>
    <w:rsid w:val="00386967"/>
    <w:rsid w:val="00386F72"/>
    <w:rsid w:val="0038730D"/>
    <w:rsid w:val="003879DC"/>
    <w:rsid w:val="00390558"/>
    <w:rsid w:val="0039056E"/>
    <w:rsid w:val="003905F9"/>
    <w:rsid w:val="00390B88"/>
    <w:rsid w:val="00390BF6"/>
    <w:rsid w:val="00390CC3"/>
    <w:rsid w:val="0039142F"/>
    <w:rsid w:val="003916D0"/>
    <w:rsid w:val="003921C6"/>
    <w:rsid w:val="00393536"/>
    <w:rsid w:val="00393688"/>
    <w:rsid w:val="003940F4"/>
    <w:rsid w:val="003941C6"/>
    <w:rsid w:val="003941DF"/>
    <w:rsid w:val="003948F7"/>
    <w:rsid w:val="00394C19"/>
    <w:rsid w:val="00395103"/>
    <w:rsid w:val="00395145"/>
    <w:rsid w:val="003959CE"/>
    <w:rsid w:val="00395DBC"/>
    <w:rsid w:val="00395FA2"/>
    <w:rsid w:val="00395FF4"/>
    <w:rsid w:val="00396636"/>
    <w:rsid w:val="00396AE3"/>
    <w:rsid w:val="003971C1"/>
    <w:rsid w:val="003979C6"/>
    <w:rsid w:val="003A04C5"/>
    <w:rsid w:val="003A0F6E"/>
    <w:rsid w:val="003A159F"/>
    <w:rsid w:val="003A172A"/>
    <w:rsid w:val="003A199E"/>
    <w:rsid w:val="003A1DFC"/>
    <w:rsid w:val="003A2A08"/>
    <w:rsid w:val="003A3491"/>
    <w:rsid w:val="003A37B8"/>
    <w:rsid w:val="003A3AA5"/>
    <w:rsid w:val="003A3B9A"/>
    <w:rsid w:val="003A43AA"/>
    <w:rsid w:val="003A4FD2"/>
    <w:rsid w:val="003A52D1"/>
    <w:rsid w:val="003A57D4"/>
    <w:rsid w:val="003A5806"/>
    <w:rsid w:val="003A59A3"/>
    <w:rsid w:val="003A5CE1"/>
    <w:rsid w:val="003A6476"/>
    <w:rsid w:val="003A65BF"/>
    <w:rsid w:val="003A6C51"/>
    <w:rsid w:val="003A6D70"/>
    <w:rsid w:val="003B0042"/>
    <w:rsid w:val="003B03A1"/>
    <w:rsid w:val="003B0BA9"/>
    <w:rsid w:val="003B0C3C"/>
    <w:rsid w:val="003B0DF4"/>
    <w:rsid w:val="003B0F04"/>
    <w:rsid w:val="003B14F6"/>
    <w:rsid w:val="003B18B1"/>
    <w:rsid w:val="003B18E5"/>
    <w:rsid w:val="003B19F1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5DD"/>
    <w:rsid w:val="003B4B45"/>
    <w:rsid w:val="003B4E76"/>
    <w:rsid w:val="003B5581"/>
    <w:rsid w:val="003B5616"/>
    <w:rsid w:val="003B5C15"/>
    <w:rsid w:val="003B5F06"/>
    <w:rsid w:val="003B6186"/>
    <w:rsid w:val="003B637B"/>
    <w:rsid w:val="003B657D"/>
    <w:rsid w:val="003B6950"/>
    <w:rsid w:val="003B6AE3"/>
    <w:rsid w:val="003B6DD4"/>
    <w:rsid w:val="003B7811"/>
    <w:rsid w:val="003C0032"/>
    <w:rsid w:val="003C021C"/>
    <w:rsid w:val="003C20D0"/>
    <w:rsid w:val="003C221F"/>
    <w:rsid w:val="003C244B"/>
    <w:rsid w:val="003C24C8"/>
    <w:rsid w:val="003C2825"/>
    <w:rsid w:val="003C31BC"/>
    <w:rsid w:val="003C3435"/>
    <w:rsid w:val="003C3631"/>
    <w:rsid w:val="003C3840"/>
    <w:rsid w:val="003C4011"/>
    <w:rsid w:val="003C41CE"/>
    <w:rsid w:val="003C43AE"/>
    <w:rsid w:val="003C47D4"/>
    <w:rsid w:val="003C4878"/>
    <w:rsid w:val="003C4DE0"/>
    <w:rsid w:val="003C5096"/>
    <w:rsid w:val="003C57A4"/>
    <w:rsid w:val="003C6113"/>
    <w:rsid w:val="003C6401"/>
    <w:rsid w:val="003C6539"/>
    <w:rsid w:val="003C659B"/>
    <w:rsid w:val="003C689D"/>
    <w:rsid w:val="003C699C"/>
    <w:rsid w:val="003C74ED"/>
    <w:rsid w:val="003C7666"/>
    <w:rsid w:val="003C7880"/>
    <w:rsid w:val="003C7C16"/>
    <w:rsid w:val="003D0742"/>
    <w:rsid w:val="003D10A7"/>
    <w:rsid w:val="003D13EE"/>
    <w:rsid w:val="003D1596"/>
    <w:rsid w:val="003D1619"/>
    <w:rsid w:val="003D1729"/>
    <w:rsid w:val="003D2792"/>
    <w:rsid w:val="003D29C9"/>
    <w:rsid w:val="003D2BE6"/>
    <w:rsid w:val="003D2E89"/>
    <w:rsid w:val="003D3065"/>
    <w:rsid w:val="003D4595"/>
    <w:rsid w:val="003D4771"/>
    <w:rsid w:val="003D47A0"/>
    <w:rsid w:val="003D4CF8"/>
    <w:rsid w:val="003D4D9E"/>
    <w:rsid w:val="003D4DF5"/>
    <w:rsid w:val="003D507B"/>
    <w:rsid w:val="003D53CC"/>
    <w:rsid w:val="003D55D0"/>
    <w:rsid w:val="003D5A5C"/>
    <w:rsid w:val="003D68C5"/>
    <w:rsid w:val="003D72DE"/>
    <w:rsid w:val="003D798C"/>
    <w:rsid w:val="003D7E2C"/>
    <w:rsid w:val="003E04F0"/>
    <w:rsid w:val="003E08C7"/>
    <w:rsid w:val="003E0BC2"/>
    <w:rsid w:val="003E0F06"/>
    <w:rsid w:val="003E14A3"/>
    <w:rsid w:val="003E19C0"/>
    <w:rsid w:val="003E1B7F"/>
    <w:rsid w:val="003E1E0A"/>
    <w:rsid w:val="003E1EAE"/>
    <w:rsid w:val="003E2471"/>
    <w:rsid w:val="003E289C"/>
    <w:rsid w:val="003E2CE6"/>
    <w:rsid w:val="003E3CDE"/>
    <w:rsid w:val="003E41DD"/>
    <w:rsid w:val="003E43D2"/>
    <w:rsid w:val="003E4613"/>
    <w:rsid w:val="003E47BD"/>
    <w:rsid w:val="003E497F"/>
    <w:rsid w:val="003E4C0F"/>
    <w:rsid w:val="003E4E38"/>
    <w:rsid w:val="003E4F75"/>
    <w:rsid w:val="003E6584"/>
    <w:rsid w:val="003E6A6A"/>
    <w:rsid w:val="003E6EF4"/>
    <w:rsid w:val="003E7A9A"/>
    <w:rsid w:val="003F002A"/>
    <w:rsid w:val="003F093D"/>
    <w:rsid w:val="003F0DE0"/>
    <w:rsid w:val="003F1208"/>
    <w:rsid w:val="003F17D9"/>
    <w:rsid w:val="003F1B60"/>
    <w:rsid w:val="003F1BEE"/>
    <w:rsid w:val="003F2A87"/>
    <w:rsid w:val="003F2C68"/>
    <w:rsid w:val="003F3043"/>
    <w:rsid w:val="003F3048"/>
    <w:rsid w:val="003F358D"/>
    <w:rsid w:val="003F35A7"/>
    <w:rsid w:val="003F37A2"/>
    <w:rsid w:val="003F395F"/>
    <w:rsid w:val="003F3EF7"/>
    <w:rsid w:val="003F4300"/>
    <w:rsid w:val="003F4657"/>
    <w:rsid w:val="003F5486"/>
    <w:rsid w:val="003F5832"/>
    <w:rsid w:val="003F5A90"/>
    <w:rsid w:val="003F5C5A"/>
    <w:rsid w:val="003F5F29"/>
    <w:rsid w:val="003F5F8C"/>
    <w:rsid w:val="003F64F3"/>
    <w:rsid w:val="003F6689"/>
    <w:rsid w:val="003F6BFB"/>
    <w:rsid w:val="003F7BE5"/>
    <w:rsid w:val="004001C1"/>
    <w:rsid w:val="0040026E"/>
    <w:rsid w:val="0040071C"/>
    <w:rsid w:val="004010AC"/>
    <w:rsid w:val="00401246"/>
    <w:rsid w:val="0040130D"/>
    <w:rsid w:val="004013BB"/>
    <w:rsid w:val="00401C8C"/>
    <w:rsid w:val="004025F6"/>
    <w:rsid w:val="004038B8"/>
    <w:rsid w:val="004039D6"/>
    <w:rsid w:val="00403F67"/>
    <w:rsid w:val="00404422"/>
    <w:rsid w:val="00404AE9"/>
    <w:rsid w:val="00404AEB"/>
    <w:rsid w:val="00405744"/>
    <w:rsid w:val="00405C4B"/>
    <w:rsid w:val="00405CA4"/>
    <w:rsid w:val="004060A7"/>
    <w:rsid w:val="0040644F"/>
    <w:rsid w:val="004066BA"/>
    <w:rsid w:val="00406A50"/>
    <w:rsid w:val="00406DE8"/>
    <w:rsid w:val="00406FC5"/>
    <w:rsid w:val="004073E8"/>
    <w:rsid w:val="00407485"/>
    <w:rsid w:val="00407868"/>
    <w:rsid w:val="00407A53"/>
    <w:rsid w:val="00407CFA"/>
    <w:rsid w:val="004105A6"/>
    <w:rsid w:val="0041070D"/>
    <w:rsid w:val="00410DC2"/>
    <w:rsid w:val="00410F15"/>
    <w:rsid w:val="004114C2"/>
    <w:rsid w:val="004114F4"/>
    <w:rsid w:val="0041190C"/>
    <w:rsid w:val="00411B65"/>
    <w:rsid w:val="00411E2D"/>
    <w:rsid w:val="00411EE1"/>
    <w:rsid w:val="0041274A"/>
    <w:rsid w:val="00412942"/>
    <w:rsid w:val="00412C2C"/>
    <w:rsid w:val="00412CDF"/>
    <w:rsid w:val="00413133"/>
    <w:rsid w:val="00413333"/>
    <w:rsid w:val="00413452"/>
    <w:rsid w:val="00414B88"/>
    <w:rsid w:val="0041595C"/>
    <w:rsid w:val="00416568"/>
    <w:rsid w:val="00416B67"/>
    <w:rsid w:val="004170A0"/>
    <w:rsid w:val="00417419"/>
    <w:rsid w:val="00417B51"/>
    <w:rsid w:val="00420CF0"/>
    <w:rsid w:val="00420FA2"/>
    <w:rsid w:val="004211DB"/>
    <w:rsid w:val="00421D1E"/>
    <w:rsid w:val="00422529"/>
    <w:rsid w:val="0042347E"/>
    <w:rsid w:val="0042385B"/>
    <w:rsid w:val="00423EAF"/>
    <w:rsid w:val="00424488"/>
    <w:rsid w:val="00424A00"/>
    <w:rsid w:val="00424EEA"/>
    <w:rsid w:val="004250EB"/>
    <w:rsid w:val="00425D7A"/>
    <w:rsid w:val="004262EF"/>
    <w:rsid w:val="00426967"/>
    <w:rsid w:val="00426AFC"/>
    <w:rsid w:val="00427352"/>
    <w:rsid w:val="00427F3A"/>
    <w:rsid w:val="00430CA4"/>
    <w:rsid w:val="00431098"/>
    <w:rsid w:val="004315C7"/>
    <w:rsid w:val="00432280"/>
    <w:rsid w:val="004323BB"/>
    <w:rsid w:val="00432D09"/>
    <w:rsid w:val="004330D3"/>
    <w:rsid w:val="004332D5"/>
    <w:rsid w:val="00433408"/>
    <w:rsid w:val="00433491"/>
    <w:rsid w:val="004339CF"/>
    <w:rsid w:val="00433A43"/>
    <w:rsid w:val="00433C87"/>
    <w:rsid w:val="00433D07"/>
    <w:rsid w:val="004348DF"/>
    <w:rsid w:val="00434E7E"/>
    <w:rsid w:val="00434EC4"/>
    <w:rsid w:val="00435055"/>
    <w:rsid w:val="0043506F"/>
    <w:rsid w:val="004357FD"/>
    <w:rsid w:val="004366A0"/>
    <w:rsid w:val="004367C0"/>
    <w:rsid w:val="00436DAF"/>
    <w:rsid w:val="0043754B"/>
    <w:rsid w:val="00437A5B"/>
    <w:rsid w:val="00437B27"/>
    <w:rsid w:val="00437D7D"/>
    <w:rsid w:val="00437DBF"/>
    <w:rsid w:val="00440147"/>
    <w:rsid w:val="00440226"/>
    <w:rsid w:val="004407A6"/>
    <w:rsid w:val="0044086A"/>
    <w:rsid w:val="004412A0"/>
    <w:rsid w:val="004425D6"/>
    <w:rsid w:val="004427AB"/>
    <w:rsid w:val="00443145"/>
    <w:rsid w:val="0044480E"/>
    <w:rsid w:val="00444F83"/>
    <w:rsid w:val="004456E0"/>
    <w:rsid w:val="00445C9D"/>
    <w:rsid w:val="004461D3"/>
    <w:rsid w:val="00446401"/>
    <w:rsid w:val="00447040"/>
    <w:rsid w:val="00447FC8"/>
    <w:rsid w:val="0045081B"/>
    <w:rsid w:val="00450913"/>
    <w:rsid w:val="00450F5F"/>
    <w:rsid w:val="004510BC"/>
    <w:rsid w:val="004521AA"/>
    <w:rsid w:val="00452538"/>
    <w:rsid w:val="00452678"/>
    <w:rsid w:val="004526A6"/>
    <w:rsid w:val="0045343D"/>
    <w:rsid w:val="00453A38"/>
    <w:rsid w:val="00453B70"/>
    <w:rsid w:val="00453E64"/>
    <w:rsid w:val="00454465"/>
    <w:rsid w:val="00454D17"/>
    <w:rsid w:val="00455006"/>
    <w:rsid w:val="0045550A"/>
    <w:rsid w:val="00455C53"/>
    <w:rsid w:val="00455F15"/>
    <w:rsid w:val="004562DC"/>
    <w:rsid w:val="00456359"/>
    <w:rsid w:val="0045715E"/>
    <w:rsid w:val="004573F2"/>
    <w:rsid w:val="00457580"/>
    <w:rsid w:val="0045785C"/>
    <w:rsid w:val="00457893"/>
    <w:rsid w:val="00460062"/>
    <w:rsid w:val="00460090"/>
    <w:rsid w:val="004600C4"/>
    <w:rsid w:val="0046038B"/>
    <w:rsid w:val="0046079B"/>
    <w:rsid w:val="004607AA"/>
    <w:rsid w:val="00461467"/>
    <w:rsid w:val="00461637"/>
    <w:rsid w:val="004618C7"/>
    <w:rsid w:val="00461966"/>
    <w:rsid w:val="00461F13"/>
    <w:rsid w:val="00462078"/>
    <w:rsid w:val="00462A36"/>
    <w:rsid w:val="00462BF8"/>
    <w:rsid w:val="00463683"/>
    <w:rsid w:val="004636D2"/>
    <w:rsid w:val="00463C4B"/>
    <w:rsid w:val="004641BC"/>
    <w:rsid w:val="00464502"/>
    <w:rsid w:val="004645C1"/>
    <w:rsid w:val="00465244"/>
    <w:rsid w:val="00465614"/>
    <w:rsid w:val="00465981"/>
    <w:rsid w:val="00465A29"/>
    <w:rsid w:val="00466551"/>
    <w:rsid w:val="00466AFC"/>
    <w:rsid w:val="00466B1E"/>
    <w:rsid w:val="00466B3D"/>
    <w:rsid w:val="0046747F"/>
    <w:rsid w:val="004676BF"/>
    <w:rsid w:val="00470058"/>
    <w:rsid w:val="00471056"/>
    <w:rsid w:val="0047141E"/>
    <w:rsid w:val="00471496"/>
    <w:rsid w:val="00471A3D"/>
    <w:rsid w:val="00471B4E"/>
    <w:rsid w:val="00471D0F"/>
    <w:rsid w:val="00471EEE"/>
    <w:rsid w:val="00472CE3"/>
    <w:rsid w:val="00472EB9"/>
    <w:rsid w:val="0047303F"/>
    <w:rsid w:val="004736F3"/>
    <w:rsid w:val="00473902"/>
    <w:rsid w:val="004739DB"/>
    <w:rsid w:val="00473C32"/>
    <w:rsid w:val="004741E2"/>
    <w:rsid w:val="0047435C"/>
    <w:rsid w:val="004746E6"/>
    <w:rsid w:val="00476704"/>
    <w:rsid w:val="00477350"/>
    <w:rsid w:val="00480A02"/>
    <w:rsid w:val="00480FA5"/>
    <w:rsid w:val="00481174"/>
    <w:rsid w:val="00481B18"/>
    <w:rsid w:val="004820B4"/>
    <w:rsid w:val="004822CB"/>
    <w:rsid w:val="00482612"/>
    <w:rsid w:val="00482EB7"/>
    <w:rsid w:val="00482EE0"/>
    <w:rsid w:val="0048420A"/>
    <w:rsid w:val="00484858"/>
    <w:rsid w:val="0048486C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8E"/>
    <w:rsid w:val="004907FA"/>
    <w:rsid w:val="00490D51"/>
    <w:rsid w:val="00490FEC"/>
    <w:rsid w:val="00491242"/>
    <w:rsid w:val="00491409"/>
    <w:rsid w:val="00491EDD"/>
    <w:rsid w:val="00492C58"/>
    <w:rsid w:val="00493016"/>
    <w:rsid w:val="004930A6"/>
    <w:rsid w:val="00493122"/>
    <w:rsid w:val="00493532"/>
    <w:rsid w:val="004937B2"/>
    <w:rsid w:val="004946A2"/>
    <w:rsid w:val="00494712"/>
    <w:rsid w:val="00494BB3"/>
    <w:rsid w:val="00494CE6"/>
    <w:rsid w:val="00494CE7"/>
    <w:rsid w:val="00495279"/>
    <w:rsid w:val="00495A56"/>
    <w:rsid w:val="00496124"/>
    <w:rsid w:val="0049666F"/>
    <w:rsid w:val="00496E73"/>
    <w:rsid w:val="004973DE"/>
    <w:rsid w:val="0049789E"/>
    <w:rsid w:val="00497AD4"/>
    <w:rsid w:val="00497ADB"/>
    <w:rsid w:val="00497B16"/>
    <w:rsid w:val="00497D5C"/>
    <w:rsid w:val="00497D82"/>
    <w:rsid w:val="004A03BA"/>
    <w:rsid w:val="004A0E91"/>
    <w:rsid w:val="004A1C59"/>
    <w:rsid w:val="004A1EDC"/>
    <w:rsid w:val="004A288A"/>
    <w:rsid w:val="004A3368"/>
    <w:rsid w:val="004A3AFF"/>
    <w:rsid w:val="004A3C36"/>
    <w:rsid w:val="004A41EC"/>
    <w:rsid w:val="004A441B"/>
    <w:rsid w:val="004A44BC"/>
    <w:rsid w:val="004A4C47"/>
    <w:rsid w:val="004A5EEC"/>
    <w:rsid w:val="004A5F73"/>
    <w:rsid w:val="004A61E7"/>
    <w:rsid w:val="004A66C3"/>
    <w:rsid w:val="004A7805"/>
    <w:rsid w:val="004B05E7"/>
    <w:rsid w:val="004B0663"/>
    <w:rsid w:val="004B0CC0"/>
    <w:rsid w:val="004B1179"/>
    <w:rsid w:val="004B15B4"/>
    <w:rsid w:val="004B193E"/>
    <w:rsid w:val="004B1FB8"/>
    <w:rsid w:val="004B2357"/>
    <w:rsid w:val="004B23A1"/>
    <w:rsid w:val="004B2779"/>
    <w:rsid w:val="004B2D40"/>
    <w:rsid w:val="004B3073"/>
    <w:rsid w:val="004B3423"/>
    <w:rsid w:val="004B4162"/>
    <w:rsid w:val="004B42C8"/>
    <w:rsid w:val="004B4FB7"/>
    <w:rsid w:val="004B5252"/>
    <w:rsid w:val="004B5AFD"/>
    <w:rsid w:val="004B5E6D"/>
    <w:rsid w:val="004B6289"/>
    <w:rsid w:val="004B687A"/>
    <w:rsid w:val="004B6AC0"/>
    <w:rsid w:val="004B6FB2"/>
    <w:rsid w:val="004B75D1"/>
    <w:rsid w:val="004B7A69"/>
    <w:rsid w:val="004B7C86"/>
    <w:rsid w:val="004B7E91"/>
    <w:rsid w:val="004C0182"/>
    <w:rsid w:val="004C030F"/>
    <w:rsid w:val="004C086C"/>
    <w:rsid w:val="004C0B07"/>
    <w:rsid w:val="004C0B85"/>
    <w:rsid w:val="004C0D42"/>
    <w:rsid w:val="004C1293"/>
    <w:rsid w:val="004C183D"/>
    <w:rsid w:val="004C1F1A"/>
    <w:rsid w:val="004C2224"/>
    <w:rsid w:val="004C2828"/>
    <w:rsid w:val="004C28CE"/>
    <w:rsid w:val="004C2BCF"/>
    <w:rsid w:val="004C3CA7"/>
    <w:rsid w:val="004C3E5B"/>
    <w:rsid w:val="004C408E"/>
    <w:rsid w:val="004C42B4"/>
    <w:rsid w:val="004C4416"/>
    <w:rsid w:val="004C44C3"/>
    <w:rsid w:val="004C4793"/>
    <w:rsid w:val="004C49D6"/>
    <w:rsid w:val="004C49EC"/>
    <w:rsid w:val="004C55CD"/>
    <w:rsid w:val="004C5D18"/>
    <w:rsid w:val="004C6369"/>
    <w:rsid w:val="004C6EF0"/>
    <w:rsid w:val="004C7717"/>
    <w:rsid w:val="004C78D5"/>
    <w:rsid w:val="004C7A93"/>
    <w:rsid w:val="004C7E20"/>
    <w:rsid w:val="004D09DB"/>
    <w:rsid w:val="004D121C"/>
    <w:rsid w:val="004D14D9"/>
    <w:rsid w:val="004D1F69"/>
    <w:rsid w:val="004D20B2"/>
    <w:rsid w:val="004D2421"/>
    <w:rsid w:val="004D2566"/>
    <w:rsid w:val="004D293A"/>
    <w:rsid w:val="004D2AD4"/>
    <w:rsid w:val="004D2B03"/>
    <w:rsid w:val="004D2C3F"/>
    <w:rsid w:val="004D3E1E"/>
    <w:rsid w:val="004D4AEE"/>
    <w:rsid w:val="004D555A"/>
    <w:rsid w:val="004D67A7"/>
    <w:rsid w:val="004D6C5C"/>
    <w:rsid w:val="004D78EF"/>
    <w:rsid w:val="004E0A8A"/>
    <w:rsid w:val="004E0D34"/>
    <w:rsid w:val="004E0EF2"/>
    <w:rsid w:val="004E116F"/>
    <w:rsid w:val="004E16F7"/>
    <w:rsid w:val="004E1747"/>
    <w:rsid w:val="004E17CC"/>
    <w:rsid w:val="004E194D"/>
    <w:rsid w:val="004E1AC0"/>
    <w:rsid w:val="004E1D32"/>
    <w:rsid w:val="004E21A3"/>
    <w:rsid w:val="004E275F"/>
    <w:rsid w:val="004E2DFC"/>
    <w:rsid w:val="004E346E"/>
    <w:rsid w:val="004E35AB"/>
    <w:rsid w:val="004E372B"/>
    <w:rsid w:val="004E37F2"/>
    <w:rsid w:val="004E416C"/>
    <w:rsid w:val="004E46A3"/>
    <w:rsid w:val="004E4FA4"/>
    <w:rsid w:val="004E5FC0"/>
    <w:rsid w:val="004E6AF0"/>
    <w:rsid w:val="004E6E07"/>
    <w:rsid w:val="004E6F02"/>
    <w:rsid w:val="004E7096"/>
    <w:rsid w:val="004E72FB"/>
    <w:rsid w:val="004E7349"/>
    <w:rsid w:val="004E760A"/>
    <w:rsid w:val="004E7813"/>
    <w:rsid w:val="004E7C6B"/>
    <w:rsid w:val="004E7F0F"/>
    <w:rsid w:val="004F00AA"/>
    <w:rsid w:val="004F0B6C"/>
    <w:rsid w:val="004F1137"/>
    <w:rsid w:val="004F2EE9"/>
    <w:rsid w:val="004F3D0D"/>
    <w:rsid w:val="004F3F75"/>
    <w:rsid w:val="004F455E"/>
    <w:rsid w:val="004F49D9"/>
    <w:rsid w:val="004F5250"/>
    <w:rsid w:val="004F5ACD"/>
    <w:rsid w:val="004F5F94"/>
    <w:rsid w:val="004F608C"/>
    <w:rsid w:val="004F6290"/>
    <w:rsid w:val="004F6610"/>
    <w:rsid w:val="004F6EC6"/>
    <w:rsid w:val="004F70CA"/>
    <w:rsid w:val="0050025E"/>
    <w:rsid w:val="005008F3"/>
    <w:rsid w:val="005010FD"/>
    <w:rsid w:val="00501632"/>
    <w:rsid w:val="005016B6"/>
    <w:rsid w:val="00502D37"/>
    <w:rsid w:val="0050365D"/>
    <w:rsid w:val="00503C39"/>
    <w:rsid w:val="00504438"/>
    <w:rsid w:val="00504F61"/>
    <w:rsid w:val="005050AC"/>
    <w:rsid w:val="005052A5"/>
    <w:rsid w:val="00505984"/>
    <w:rsid w:val="00505A63"/>
    <w:rsid w:val="005061BD"/>
    <w:rsid w:val="00506E5C"/>
    <w:rsid w:val="005071C9"/>
    <w:rsid w:val="00510497"/>
    <w:rsid w:val="005104B0"/>
    <w:rsid w:val="005104D0"/>
    <w:rsid w:val="00510B05"/>
    <w:rsid w:val="005111E4"/>
    <w:rsid w:val="0051145F"/>
    <w:rsid w:val="00511566"/>
    <w:rsid w:val="00511922"/>
    <w:rsid w:val="00511AF5"/>
    <w:rsid w:val="00512E3F"/>
    <w:rsid w:val="00512F56"/>
    <w:rsid w:val="0051332C"/>
    <w:rsid w:val="00513719"/>
    <w:rsid w:val="00513978"/>
    <w:rsid w:val="005144DC"/>
    <w:rsid w:val="00515403"/>
    <w:rsid w:val="00515D29"/>
    <w:rsid w:val="00516144"/>
    <w:rsid w:val="00516381"/>
    <w:rsid w:val="00516507"/>
    <w:rsid w:val="0051654F"/>
    <w:rsid w:val="00516B46"/>
    <w:rsid w:val="00516C3F"/>
    <w:rsid w:val="00516E27"/>
    <w:rsid w:val="00516FDE"/>
    <w:rsid w:val="00516FFC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2ED2"/>
    <w:rsid w:val="005230B1"/>
    <w:rsid w:val="00523241"/>
    <w:rsid w:val="0052340D"/>
    <w:rsid w:val="00523679"/>
    <w:rsid w:val="00523C1E"/>
    <w:rsid w:val="00523C67"/>
    <w:rsid w:val="00524168"/>
    <w:rsid w:val="005242C5"/>
    <w:rsid w:val="00524618"/>
    <w:rsid w:val="0052469D"/>
    <w:rsid w:val="005248DD"/>
    <w:rsid w:val="00524A32"/>
    <w:rsid w:val="00524EA4"/>
    <w:rsid w:val="00525BF9"/>
    <w:rsid w:val="00525C00"/>
    <w:rsid w:val="005270A4"/>
    <w:rsid w:val="00527832"/>
    <w:rsid w:val="005279A4"/>
    <w:rsid w:val="00527EEB"/>
    <w:rsid w:val="0053028A"/>
    <w:rsid w:val="0053149C"/>
    <w:rsid w:val="005315B9"/>
    <w:rsid w:val="005320D4"/>
    <w:rsid w:val="005323D3"/>
    <w:rsid w:val="00532694"/>
    <w:rsid w:val="0053326B"/>
    <w:rsid w:val="00533A16"/>
    <w:rsid w:val="00534485"/>
    <w:rsid w:val="0053555E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910"/>
    <w:rsid w:val="00541F57"/>
    <w:rsid w:val="00542269"/>
    <w:rsid w:val="00542D41"/>
    <w:rsid w:val="00543043"/>
    <w:rsid w:val="00543208"/>
    <w:rsid w:val="00543BA2"/>
    <w:rsid w:val="0054405D"/>
    <w:rsid w:val="00544245"/>
    <w:rsid w:val="00544D0D"/>
    <w:rsid w:val="00544FFF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47FC9"/>
    <w:rsid w:val="00550147"/>
    <w:rsid w:val="00550395"/>
    <w:rsid w:val="00550862"/>
    <w:rsid w:val="00550ECA"/>
    <w:rsid w:val="00551005"/>
    <w:rsid w:val="0055238C"/>
    <w:rsid w:val="00552636"/>
    <w:rsid w:val="00553987"/>
    <w:rsid w:val="00554271"/>
    <w:rsid w:val="00554749"/>
    <w:rsid w:val="00554804"/>
    <w:rsid w:val="00554FE4"/>
    <w:rsid w:val="005555BF"/>
    <w:rsid w:val="00555A69"/>
    <w:rsid w:val="00555C0C"/>
    <w:rsid w:val="00556046"/>
    <w:rsid w:val="00556741"/>
    <w:rsid w:val="00556A93"/>
    <w:rsid w:val="00557519"/>
    <w:rsid w:val="00557C8E"/>
    <w:rsid w:val="00557F4D"/>
    <w:rsid w:val="00560AEF"/>
    <w:rsid w:val="00561641"/>
    <w:rsid w:val="00561E02"/>
    <w:rsid w:val="00561EEE"/>
    <w:rsid w:val="0056232A"/>
    <w:rsid w:val="00562821"/>
    <w:rsid w:val="00562B26"/>
    <w:rsid w:val="00562BAC"/>
    <w:rsid w:val="00562E08"/>
    <w:rsid w:val="00563098"/>
    <w:rsid w:val="00563483"/>
    <w:rsid w:val="005635A0"/>
    <w:rsid w:val="005635D9"/>
    <w:rsid w:val="00564041"/>
    <w:rsid w:val="0056434A"/>
    <w:rsid w:val="00564E05"/>
    <w:rsid w:val="005655A6"/>
    <w:rsid w:val="00565EED"/>
    <w:rsid w:val="00565F50"/>
    <w:rsid w:val="005666B3"/>
    <w:rsid w:val="0056678A"/>
    <w:rsid w:val="00566C67"/>
    <w:rsid w:val="00567220"/>
    <w:rsid w:val="00567587"/>
    <w:rsid w:val="005676E8"/>
    <w:rsid w:val="005709FA"/>
    <w:rsid w:val="00570A64"/>
    <w:rsid w:val="00570CAB"/>
    <w:rsid w:val="00570F61"/>
    <w:rsid w:val="00571144"/>
    <w:rsid w:val="0057141B"/>
    <w:rsid w:val="0057174C"/>
    <w:rsid w:val="00571AC7"/>
    <w:rsid w:val="00571D1B"/>
    <w:rsid w:val="00571D35"/>
    <w:rsid w:val="005727EF"/>
    <w:rsid w:val="005729FD"/>
    <w:rsid w:val="0057306D"/>
    <w:rsid w:val="005732EB"/>
    <w:rsid w:val="0057334E"/>
    <w:rsid w:val="005737A9"/>
    <w:rsid w:val="00573E3B"/>
    <w:rsid w:val="005741A7"/>
    <w:rsid w:val="00574630"/>
    <w:rsid w:val="005754CB"/>
    <w:rsid w:val="00575752"/>
    <w:rsid w:val="00575D95"/>
    <w:rsid w:val="00575DC5"/>
    <w:rsid w:val="005762FB"/>
    <w:rsid w:val="00576B22"/>
    <w:rsid w:val="0057742F"/>
    <w:rsid w:val="00577954"/>
    <w:rsid w:val="00577D6C"/>
    <w:rsid w:val="00577DBC"/>
    <w:rsid w:val="005804D7"/>
    <w:rsid w:val="0058095E"/>
    <w:rsid w:val="00580CC1"/>
    <w:rsid w:val="00580F5D"/>
    <w:rsid w:val="005816A1"/>
    <w:rsid w:val="005819F4"/>
    <w:rsid w:val="005820EF"/>
    <w:rsid w:val="005821A3"/>
    <w:rsid w:val="005835CB"/>
    <w:rsid w:val="00583B95"/>
    <w:rsid w:val="00583D73"/>
    <w:rsid w:val="0058438E"/>
    <w:rsid w:val="00584D47"/>
    <w:rsid w:val="005855D7"/>
    <w:rsid w:val="00585810"/>
    <w:rsid w:val="00585A90"/>
    <w:rsid w:val="00586535"/>
    <w:rsid w:val="005865BA"/>
    <w:rsid w:val="00586A1C"/>
    <w:rsid w:val="00587009"/>
    <w:rsid w:val="00587159"/>
    <w:rsid w:val="005874B9"/>
    <w:rsid w:val="00587558"/>
    <w:rsid w:val="00587652"/>
    <w:rsid w:val="0058790A"/>
    <w:rsid w:val="0058799E"/>
    <w:rsid w:val="00587F18"/>
    <w:rsid w:val="00587F2A"/>
    <w:rsid w:val="00590252"/>
    <w:rsid w:val="00590CB0"/>
    <w:rsid w:val="005914E3"/>
    <w:rsid w:val="00591FAC"/>
    <w:rsid w:val="00592261"/>
    <w:rsid w:val="00592FE3"/>
    <w:rsid w:val="00593552"/>
    <w:rsid w:val="0059362B"/>
    <w:rsid w:val="00593928"/>
    <w:rsid w:val="00593CF3"/>
    <w:rsid w:val="0059423F"/>
    <w:rsid w:val="00594A5E"/>
    <w:rsid w:val="00594F1E"/>
    <w:rsid w:val="00594FE6"/>
    <w:rsid w:val="00596426"/>
    <w:rsid w:val="005967C5"/>
    <w:rsid w:val="00596AE1"/>
    <w:rsid w:val="00597B9C"/>
    <w:rsid w:val="005A0045"/>
    <w:rsid w:val="005A0B32"/>
    <w:rsid w:val="005A0D70"/>
    <w:rsid w:val="005A13E9"/>
    <w:rsid w:val="005A1CD9"/>
    <w:rsid w:val="005A23D9"/>
    <w:rsid w:val="005A27BB"/>
    <w:rsid w:val="005A2A5D"/>
    <w:rsid w:val="005A30A7"/>
    <w:rsid w:val="005A314E"/>
    <w:rsid w:val="005A3D8F"/>
    <w:rsid w:val="005A3F60"/>
    <w:rsid w:val="005A4801"/>
    <w:rsid w:val="005A4DAA"/>
    <w:rsid w:val="005A525F"/>
    <w:rsid w:val="005A59F3"/>
    <w:rsid w:val="005A5B85"/>
    <w:rsid w:val="005A5D06"/>
    <w:rsid w:val="005A63F8"/>
    <w:rsid w:val="005A7329"/>
    <w:rsid w:val="005A7828"/>
    <w:rsid w:val="005A7E16"/>
    <w:rsid w:val="005B0144"/>
    <w:rsid w:val="005B0415"/>
    <w:rsid w:val="005B0E00"/>
    <w:rsid w:val="005B0F0D"/>
    <w:rsid w:val="005B172A"/>
    <w:rsid w:val="005B1AD5"/>
    <w:rsid w:val="005B1B48"/>
    <w:rsid w:val="005B1B9C"/>
    <w:rsid w:val="005B1BB3"/>
    <w:rsid w:val="005B22BD"/>
    <w:rsid w:val="005B2740"/>
    <w:rsid w:val="005B2A1D"/>
    <w:rsid w:val="005B2E68"/>
    <w:rsid w:val="005B42FA"/>
    <w:rsid w:val="005B449E"/>
    <w:rsid w:val="005B4F40"/>
    <w:rsid w:val="005B50C6"/>
    <w:rsid w:val="005B53FE"/>
    <w:rsid w:val="005B5494"/>
    <w:rsid w:val="005B617D"/>
    <w:rsid w:val="005B6375"/>
    <w:rsid w:val="005B64AA"/>
    <w:rsid w:val="005B670C"/>
    <w:rsid w:val="005B6B50"/>
    <w:rsid w:val="005B6E08"/>
    <w:rsid w:val="005B7A09"/>
    <w:rsid w:val="005C01E6"/>
    <w:rsid w:val="005C0505"/>
    <w:rsid w:val="005C0D82"/>
    <w:rsid w:val="005C0D9C"/>
    <w:rsid w:val="005C125A"/>
    <w:rsid w:val="005C1546"/>
    <w:rsid w:val="005C156E"/>
    <w:rsid w:val="005C1656"/>
    <w:rsid w:val="005C293F"/>
    <w:rsid w:val="005C307F"/>
    <w:rsid w:val="005C3083"/>
    <w:rsid w:val="005C364D"/>
    <w:rsid w:val="005C4348"/>
    <w:rsid w:val="005C448F"/>
    <w:rsid w:val="005C47F1"/>
    <w:rsid w:val="005C4931"/>
    <w:rsid w:val="005C54B2"/>
    <w:rsid w:val="005C557B"/>
    <w:rsid w:val="005C5814"/>
    <w:rsid w:val="005C5A79"/>
    <w:rsid w:val="005C5BF7"/>
    <w:rsid w:val="005C611B"/>
    <w:rsid w:val="005C64F2"/>
    <w:rsid w:val="005C671E"/>
    <w:rsid w:val="005C677C"/>
    <w:rsid w:val="005C6A8C"/>
    <w:rsid w:val="005C6A9C"/>
    <w:rsid w:val="005C7711"/>
    <w:rsid w:val="005C7DB5"/>
    <w:rsid w:val="005C7F97"/>
    <w:rsid w:val="005D1805"/>
    <w:rsid w:val="005D1BBE"/>
    <w:rsid w:val="005D1FF5"/>
    <w:rsid w:val="005D227B"/>
    <w:rsid w:val="005D2EA9"/>
    <w:rsid w:val="005D30DC"/>
    <w:rsid w:val="005D31EF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5A72"/>
    <w:rsid w:val="005D6D05"/>
    <w:rsid w:val="005D7714"/>
    <w:rsid w:val="005D7EAF"/>
    <w:rsid w:val="005E00BE"/>
    <w:rsid w:val="005E02D9"/>
    <w:rsid w:val="005E0A24"/>
    <w:rsid w:val="005E0CB0"/>
    <w:rsid w:val="005E1810"/>
    <w:rsid w:val="005E2295"/>
    <w:rsid w:val="005E2377"/>
    <w:rsid w:val="005E2413"/>
    <w:rsid w:val="005E303F"/>
    <w:rsid w:val="005E3341"/>
    <w:rsid w:val="005E38F2"/>
    <w:rsid w:val="005E3D42"/>
    <w:rsid w:val="005E4742"/>
    <w:rsid w:val="005E47D4"/>
    <w:rsid w:val="005E58F6"/>
    <w:rsid w:val="005E5A42"/>
    <w:rsid w:val="005E611E"/>
    <w:rsid w:val="005E6A14"/>
    <w:rsid w:val="005E6DF6"/>
    <w:rsid w:val="005E7564"/>
    <w:rsid w:val="005E7A4B"/>
    <w:rsid w:val="005E7AB4"/>
    <w:rsid w:val="005E7B4F"/>
    <w:rsid w:val="005E7C80"/>
    <w:rsid w:val="005E7CD6"/>
    <w:rsid w:val="005F06A7"/>
    <w:rsid w:val="005F1249"/>
    <w:rsid w:val="005F14C1"/>
    <w:rsid w:val="005F1976"/>
    <w:rsid w:val="005F2619"/>
    <w:rsid w:val="005F2676"/>
    <w:rsid w:val="005F2E9A"/>
    <w:rsid w:val="005F2F59"/>
    <w:rsid w:val="005F3128"/>
    <w:rsid w:val="005F31CD"/>
    <w:rsid w:val="005F3347"/>
    <w:rsid w:val="005F3870"/>
    <w:rsid w:val="005F4EBB"/>
    <w:rsid w:val="005F4FF9"/>
    <w:rsid w:val="005F546A"/>
    <w:rsid w:val="005F5C6C"/>
    <w:rsid w:val="005F5F19"/>
    <w:rsid w:val="005F6124"/>
    <w:rsid w:val="005F642F"/>
    <w:rsid w:val="005F6ADC"/>
    <w:rsid w:val="005F6F33"/>
    <w:rsid w:val="005F6FA0"/>
    <w:rsid w:val="005F730C"/>
    <w:rsid w:val="005F78B9"/>
    <w:rsid w:val="005F791F"/>
    <w:rsid w:val="005F7B0E"/>
    <w:rsid w:val="005F7ED9"/>
    <w:rsid w:val="00600CAF"/>
    <w:rsid w:val="00600CC0"/>
    <w:rsid w:val="00600CC5"/>
    <w:rsid w:val="006011E4"/>
    <w:rsid w:val="00601229"/>
    <w:rsid w:val="006014DB"/>
    <w:rsid w:val="00601C8A"/>
    <w:rsid w:val="00602549"/>
    <w:rsid w:val="0060285D"/>
    <w:rsid w:val="00602C5E"/>
    <w:rsid w:val="00602E2A"/>
    <w:rsid w:val="0060309A"/>
    <w:rsid w:val="0060328A"/>
    <w:rsid w:val="006032E2"/>
    <w:rsid w:val="00603461"/>
    <w:rsid w:val="00603B8B"/>
    <w:rsid w:val="00603CB0"/>
    <w:rsid w:val="00603CDB"/>
    <w:rsid w:val="00603DF7"/>
    <w:rsid w:val="00603F8B"/>
    <w:rsid w:val="006044ED"/>
    <w:rsid w:val="0060495D"/>
    <w:rsid w:val="00604BAD"/>
    <w:rsid w:val="006053A4"/>
    <w:rsid w:val="006058CB"/>
    <w:rsid w:val="0060596F"/>
    <w:rsid w:val="00605D16"/>
    <w:rsid w:val="006061C9"/>
    <w:rsid w:val="006062B7"/>
    <w:rsid w:val="006062EA"/>
    <w:rsid w:val="00606D5D"/>
    <w:rsid w:val="00606FE9"/>
    <w:rsid w:val="0060706F"/>
    <w:rsid w:val="00607D15"/>
    <w:rsid w:val="00607F15"/>
    <w:rsid w:val="00610FD4"/>
    <w:rsid w:val="0061114A"/>
    <w:rsid w:val="00611DFF"/>
    <w:rsid w:val="00611E0C"/>
    <w:rsid w:val="006122B8"/>
    <w:rsid w:val="00612FBD"/>
    <w:rsid w:val="006137E5"/>
    <w:rsid w:val="00613B19"/>
    <w:rsid w:val="006141BA"/>
    <w:rsid w:val="006144BF"/>
    <w:rsid w:val="00614830"/>
    <w:rsid w:val="006151A4"/>
    <w:rsid w:val="00615CBD"/>
    <w:rsid w:val="0061670E"/>
    <w:rsid w:val="006167F9"/>
    <w:rsid w:val="00616C50"/>
    <w:rsid w:val="00617792"/>
    <w:rsid w:val="00617990"/>
    <w:rsid w:val="006179A7"/>
    <w:rsid w:val="00617A77"/>
    <w:rsid w:val="00617FA5"/>
    <w:rsid w:val="00620389"/>
    <w:rsid w:val="00621444"/>
    <w:rsid w:val="00621B12"/>
    <w:rsid w:val="00621C33"/>
    <w:rsid w:val="00622170"/>
    <w:rsid w:val="00622D27"/>
    <w:rsid w:val="0062307F"/>
    <w:rsid w:val="00623145"/>
    <w:rsid w:val="00623A75"/>
    <w:rsid w:val="00624E7E"/>
    <w:rsid w:val="00625058"/>
    <w:rsid w:val="0062522F"/>
    <w:rsid w:val="006256B3"/>
    <w:rsid w:val="00625C3F"/>
    <w:rsid w:val="00625EB0"/>
    <w:rsid w:val="0062608F"/>
    <w:rsid w:val="00626ADA"/>
    <w:rsid w:val="00626D36"/>
    <w:rsid w:val="00626E3A"/>
    <w:rsid w:val="00627302"/>
    <w:rsid w:val="00627DD5"/>
    <w:rsid w:val="006303CB"/>
    <w:rsid w:val="00630CD4"/>
    <w:rsid w:val="00631A71"/>
    <w:rsid w:val="00631BD5"/>
    <w:rsid w:val="00632105"/>
    <w:rsid w:val="0063218D"/>
    <w:rsid w:val="00632482"/>
    <w:rsid w:val="0063248B"/>
    <w:rsid w:val="0063248D"/>
    <w:rsid w:val="00632522"/>
    <w:rsid w:val="006325E9"/>
    <w:rsid w:val="006329EF"/>
    <w:rsid w:val="006338EA"/>
    <w:rsid w:val="006347F3"/>
    <w:rsid w:val="00634AFF"/>
    <w:rsid w:val="00634DDE"/>
    <w:rsid w:val="00635ACB"/>
    <w:rsid w:val="006361A5"/>
    <w:rsid w:val="00636A9C"/>
    <w:rsid w:val="00636F5A"/>
    <w:rsid w:val="00640032"/>
    <w:rsid w:val="0064015B"/>
    <w:rsid w:val="006409B7"/>
    <w:rsid w:val="00641444"/>
    <w:rsid w:val="0064147F"/>
    <w:rsid w:val="00641951"/>
    <w:rsid w:val="00641B07"/>
    <w:rsid w:val="00641D5F"/>
    <w:rsid w:val="00641F3D"/>
    <w:rsid w:val="0064238E"/>
    <w:rsid w:val="006424F7"/>
    <w:rsid w:val="0064255D"/>
    <w:rsid w:val="006427BC"/>
    <w:rsid w:val="00642826"/>
    <w:rsid w:val="00642CB1"/>
    <w:rsid w:val="00642F7E"/>
    <w:rsid w:val="006430B1"/>
    <w:rsid w:val="0064312D"/>
    <w:rsid w:val="00643582"/>
    <w:rsid w:val="00643ACF"/>
    <w:rsid w:val="00644783"/>
    <w:rsid w:val="00644CB8"/>
    <w:rsid w:val="00645187"/>
    <w:rsid w:val="006452F9"/>
    <w:rsid w:val="00645538"/>
    <w:rsid w:val="006455C5"/>
    <w:rsid w:val="006461B1"/>
    <w:rsid w:val="0064626C"/>
    <w:rsid w:val="0064719E"/>
    <w:rsid w:val="006472F7"/>
    <w:rsid w:val="0064778A"/>
    <w:rsid w:val="00650598"/>
    <w:rsid w:val="0065079B"/>
    <w:rsid w:val="006512BE"/>
    <w:rsid w:val="00651F4A"/>
    <w:rsid w:val="006526F4"/>
    <w:rsid w:val="00653292"/>
    <w:rsid w:val="006537B6"/>
    <w:rsid w:val="00653900"/>
    <w:rsid w:val="00653971"/>
    <w:rsid w:val="006540AC"/>
    <w:rsid w:val="00654A9F"/>
    <w:rsid w:val="00655173"/>
    <w:rsid w:val="0065521B"/>
    <w:rsid w:val="00655BAD"/>
    <w:rsid w:val="00655C80"/>
    <w:rsid w:val="00655CD1"/>
    <w:rsid w:val="00655CD6"/>
    <w:rsid w:val="0065628C"/>
    <w:rsid w:val="00656784"/>
    <w:rsid w:val="00656902"/>
    <w:rsid w:val="00656BF2"/>
    <w:rsid w:val="006575CC"/>
    <w:rsid w:val="00657610"/>
    <w:rsid w:val="00657734"/>
    <w:rsid w:val="006577AE"/>
    <w:rsid w:val="006578D6"/>
    <w:rsid w:val="00657FCA"/>
    <w:rsid w:val="0066041A"/>
    <w:rsid w:val="0066089C"/>
    <w:rsid w:val="00660D1E"/>
    <w:rsid w:val="00660DB9"/>
    <w:rsid w:val="00660F1B"/>
    <w:rsid w:val="006620D2"/>
    <w:rsid w:val="006621B2"/>
    <w:rsid w:val="00662A72"/>
    <w:rsid w:val="00663198"/>
    <w:rsid w:val="0066355E"/>
    <w:rsid w:val="00663A3F"/>
    <w:rsid w:val="00663AEA"/>
    <w:rsid w:val="00664215"/>
    <w:rsid w:val="00665102"/>
    <w:rsid w:val="00665305"/>
    <w:rsid w:val="00665332"/>
    <w:rsid w:val="00665922"/>
    <w:rsid w:val="00665C4D"/>
    <w:rsid w:val="00665C5B"/>
    <w:rsid w:val="00666E9C"/>
    <w:rsid w:val="00666F76"/>
    <w:rsid w:val="006672DC"/>
    <w:rsid w:val="00667435"/>
    <w:rsid w:val="00667747"/>
    <w:rsid w:val="00667759"/>
    <w:rsid w:val="00667947"/>
    <w:rsid w:val="00667DB4"/>
    <w:rsid w:val="00667EA1"/>
    <w:rsid w:val="00670475"/>
    <w:rsid w:val="0067048A"/>
    <w:rsid w:val="00670A29"/>
    <w:rsid w:val="00670D3D"/>
    <w:rsid w:val="00671608"/>
    <w:rsid w:val="006717D9"/>
    <w:rsid w:val="006717F6"/>
    <w:rsid w:val="0067187B"/>
    <w:rsid w:val="00671A27"/>
    <w:rsid w:val="00671F4C"/>
    <w:rsid w:val="00671F70"/>
    <w:rsid w:val="00672922"/>
    <w:rsid w:val="00672C2F"/>
    <w:rsid w:val="00672C3C"/>
    <w:rsid w:val="00672DC0"/>
    <w:rsid w:val="00672F31"/>
    <w:rsid w:val="00673021"/>
    <w:rsid w:val="0067314F"/>
    <w:rsid w:val="006733B7"/>
    <w:rsid w:val="00673932"/>
    <w:rsid w:val="00673BBF"/>
    <w:rsid w:val="00673BFF"/>
    <w:rsid w:val="00674069"/>
    <w:rsid w:val="006742C9"/>
    <w:rsid w:val="006743AF"/>
    <w:rsid w:val="00674C6E"/>
    <w:rsid w:val="0067503F"/>
    <w:rsid w:val="006751AD"/>
    <w:rsid w:val="0067537A"/>
    <w:rsid w:val="00675427"/>
    <w:rsid w:val="00675635"/>
    <w:rsid w:val="00675BFB"/>
    <w:rsid w:val="00675E37"/>
    <w:rsid w:val="00676388"/>
    <w:rsid w:val="00676400"/>
    <w:rsid w:val="006769C5"/>
    <w:rsid w:val="00676DE9"/>
    <w:rsid w:val="006774C3"/>
    <w:rsid w:val="00677771"/>
    <w:rsid w:val="0067796E"/>
    <w:rsid w:val="00677A02"/>
    <w:rsid w:val="00677D6C"/>
    <w:rsid w:val="00677ECD"/>
    <w:rsid w:val="006802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C"/>
    <w:rsid w:val="00682555"/>
    <w:rsid w:val="00682C2E"/>
    <w:rsid w:val="00683538"/>
    <w:rsid w:val="0068369F"/>
    <w:rsid w:val="00683765"/>
    <w:rsid w:val="00684CD1"/>
    <w:rsid w:val="006854AA"/>
    <w:rsid w:val="006858AC"/>
    <w:rsid w:val="00686223"/>
    <w:rsid w:val="00686527"/>
    <w:rsid w:val="00686A1F"/>
    <w:rsid w:val="00686DB2"/>
    <w:rsid w:val="006871E6"/>
    <w:rsid w:val="006874E0"/>
    <w:rsid w:val="006877B0"/>
    <w:rsid w:val="00687BDD"/>
    <w:rsid w:val="006906B6"/>
    <w:rsid w:val="00690764"/>
    <w:rsid w:val="00691598"/>
    <w:rsid w:val="00691678"/>
    <w:rsid w:val="0069193F"/>
    <w:rsid w:val="00691964"/>
    <w:rsid w:val="00691CBF"/>
    <w:rsid w:val="00691D68"/>
    <w:rsid w:val="00691E04"/>
    <w:rsid w:val="00691F69"/>
    <w:rsid w:val="0069208F"/>
    <w:rsid w:val="00692230"/>
    <w:rsid w:val="00692B12"/>
    <w:rsid w:val="00693135"/>
    <w:rsid w:val="00693CB8"/>
    <w:rsid w:val="00693D1B"/>
    <w:rsid w:val="00693EAA"/>
    <w:rsid w:val="00693F58"/>
    <w:rsid w:val="00694199"/>
    <w:rsid w:val="006943C3"/>
    <w:rsid w:val="00694BCB"/>
    <w:rsid w:val="00695AC8"/>
    <w:rsid w:val="00695F8D"/>
    <w:rsid w:val="0069618D"/>
    <w:rsid w:val="00696262"/>
    <w:rsid w:val="00696EA9"/>
    <w:rsid w:val="006973CF"/>
    <w:rsid w:val="00697898"/>
    <w:rsid w:val="0069791B"/>
    <w:rsid w:val="00697986"/>
    <w:rsid w:val="006A0596"/>
    <w:rsid w:val="006A1D0F"/>
    <w:rsid w:val="006A2247"/>
    <w:rsid w:val="006A275C"/>
    <w:rsid w:val="006A29B3"/>
    <w:rsid w:val="006A2E6F"/>
    <w:rsid w:val="006A3379"/>
    <w:rsid w:val="006A3AC7"/>
    <w:rsid w:val="006A3C74"/>
    <w:rsid w:val="006A4F32"/>
    <w:rsid w:val="006A50BC"/>
    <w:rsid w:val="006A55BF"/>
    <w:rsid w:val="006A5696"/>
    <w:rsid w:val="006A607F"/>
    <w:rsid w:val="006A61E3"/>
    <w:rsid w:val="006A630E"/>
    <w:rsid w:val="006A6910"/>
    <w:rsid w:val="006A70B1"/>
    <w:rsid w:val="006A76CB"/>
    <w:rsid w:val="006A7961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341"/>
    <w:rsid w:val="006B3549"/>
    <w:rsid w:val="006B36B8"/>
    <w:rsid w:val="006B401E"/>
    <w:rsid w:val="006B43DD"/>
    <w:rsid w:val="006B4F38"/>
    <w:rsid w:val="006B54BF"/>
    <w:rsid w:val="006B5F29"/>
    <w:rsid w:val="006B62A4"/>
    <w:rsid w:val="006B6536"/>
    <w:rsid w:val="006B7AE0"/>
    <w:rsid w:val="006B7B27"/>
    <w:rsid w:val="006B7B96"/>
    <w:rsid w:val="006B7F80"/>
    <w:rsid w:val="006C007B"/>
    <w:rsid w:val="006C02E4"/>
    <w:rsid w:val="006C04DF"/>
    <w:rsid w:val="006C0670"/>
    <w:rsid w:val="006C0820"/>
    <w:rsid w:val="006C0AAC"/>
    <w:rsid w:val="006C0CF3"/>
    <w:rsid w:val="006C1172"/>
    <w:rsid w:val="006C21A0"/>
    <w:rsid w:val="006C2FA1"/>
    <w:rsid w:val="006C3131"/>
    <w:rsid w:val="006C31A2"/>
    <w:rsid w:val="006C3248"/>
    <w:rsid w:val="006C3899"/>
    <w:rsid w:val="006C3F32"/>
    <w:rsid w:val="006C3F9A"/>
    <w:rsid w:val="006C410A"/>
    <w:rsid w:val="006C4168"/>
    <w:rsid w:val="006C4219"/>
    <w:rsid w:val="006C4486"/>
    <w:rsid w:val="006C44F9"/>
    <w:rsid w:val="006C475F"/>
    <w:rsid w:val="006C50C6"/>
    <w:rsid w:val="006C5AF1"/>
    <w:rsid w:val="006C5C37"/>
    <w:rsid w:val="006C5D3D"/>
    <w:rsid w:val="006C5DEF"/>
    <w:rsid w:val="006C62A3"/>
    <w:rsid w:val="006C676A"/>
    <w:rsid w:val="006C6DDC"/>
    <w:rsid w:val="006C6E3B"/>
    <w:rsid w:val="006C6E4D"/>
    <w:rsid w:val="006C77BE"/>
    <w:rsid w:val="006C7AD2"/>
    <w:rsid w:val="006D0047"/>
    <w:rsid w:val="006D004F"/>
    <w:rsid w:val="006D007B"/>
    <w:rsid w:val="006D041F"/>
    <w:rsid w:val="006D0B1A"/>
    <w:rsid w:val="006D0C0E"/>
    <w:rsid w:val="006D102D"/>
    <w:rsid w:val="006D1A51"/>
    <w:rsid w:val="006D1BAC"/>
    <w:rsid w:val="006D20DF"/>
    <w:rsid w:val="006D2120"/>
    <w:rsid w:val="006D27A9"/>
    <w:rsid w:val="006D2BC2"/>
    <w:rsid w:val="006D304C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D7E86"/>
    <w:rsid w:val="006E02E0"/>
    <w:rsid w:val="006E0C8D"/>
    <w:rsid w:val="006E0E83"/>
    <w:rsid w:val="006E0FD8"/>
    <w:rsid w:val="006E183E"/>
    <w:rsid w:val="006E2FD2"/>
    <w:rsid w:val="006E33BF"/>
    <w:rsid w:val="006E353D"/>
    <w:rsid w:val="006E3FAC"/>
    <w:rsid w:val="006E40E4"/>
    <w:rsid w:val="006E5062"/>
    <w:rsid w:val="006E50ED"/>
    <w:rsid w:val="006E56FB"/>
    <w:rsid w:val="006E5954"/>
    <w:rsid w:val="006E5B98"/>
    <w:rsid w:val="006E5D52"/>
    <w:rsid w:val="006E5D96"/>
    <w:rsid w:val="006E5F0E"/>
    <w:rsid w:val="006E6360"/>
    <w:rsid w:val="006E700B"/>
    <w:rsid w:val="006E74D3"/>
    <w:rsid w:val="006E750B"/>
    <w:rsid w:val="006E7535"/>
    <w:rsid w:val="006F006F"/>
    <w:rsid w:val="006F056A"/>
    <w:rsid w:val="006F073C"/>
    <w:rsid w:val="006F0CE3"/>
    <w:rsid w:val="006F1659"/>
    <w:rsid w:val="006F264F"/>
    <w:rsid w:val="006F2AAC"/>
    <w:rsid w:val="006F2B18"/>
    <w:rsid w:val="006F340E"/>
    <w:rsid w:val="006F34F1"/>
    <w:rsid w:val="006F3D24"/>
    <w:rsid w:val="006F415D"/>
    <w:rsid w:val="006F41EB"/>
    <w:rsid w:val="006F443A"/>
    <w:rsid w:val="006F44CC"/>
    <w:rsid w:val="006F461A"/>
    <w:rsid w:val="006F527D"/>
    <w:rsid w:val="006F6255"/>
    <w:rsid w:val="006F6666"/>
    <w:rsid w:val="006F6CBA"/>
    <w:rsid w:val="006F6EB9"/>
    <w:rsid w:val="006F7154"/>
    <w:rsid w:val="006F74D4"/>
    <w:rsid w:val="006F74EB"/>
    <w:rsid w:val="006F7FAB"/>
    <w:rsid w:val="007003D1"/>
    <w:rsid w:val="00700BF5"/>
    <w:rsid w:val="00700D18"/>
    <w:rsid w:val="007012D8"/>
    <w:rsid w:val="007013BA"/>
    <w:rsid w:val="00701563"/>
    <w:rsid w:val="0070259C"/>
    <w:rsid w:val="00702835"/>
    <w:rsid w:val="00702BCB"/>
    <w:rsid w:val="00702C41"/>
    <w:rsid w:val="0070342C"/>
    <w:rsid w:val="00703461"/>
    <w:rsid w:val="0070399E"/>
    <w:rsid w:val="00703CB3"/>
    <w:rsid w:val="0070400E"/>
    <w:rsid w:val="0070449F"/>
    <w:rsid w:val="00704979"/>
    <w:rsid w:val="0070502C"/>
    <w:rsid w:val="00705273"/>
    <w:rsid w:val="00705824"/>
    <w:rsid w:val="00705B23"/>
    <w:rsid w:val="007060A4"/>
    <w:rsid w:val="00706373"/>
    <w:rsid w:val="00706A1E"/>
    <w:rsid w:val="00706D2D"/>
    <w:rsid w:val="007078A5"/>
    <w:rsid w:val="0071013D"/>
    <w:rsid w:val="00710535"/>
    <w:rsid w:val="007105A5"/>
    <w:rsid w:val="007110EB"/>
    <w:rsid w:val="00711107"/>
    <w:rsid w:val="0071150E"/>
    <w:rsid w:val="0071175A"/>
    <w:rsid w:val="00711938"/>
    <w:rsid w:val="00712036"/>
    <w:rsid w:val="0071215C"/>
    <w:rsid w:val="00712DB5"/>
    <w:rsid w:val="007131B4"/>
    <w:rsid w:val="007132EF"/>
    <w:rsid w:val="007133C6"/>
    <w:rsid w:val="00713C41"/>
    <w:rsid w:val="00714DFE"/>
    <w:rsid w:val="00714EA9"/>
    <w:rsid w:val="00715ACA"/>
    <w:rsid w:val="00715C5E"/>
    <w:rsid w:val="00715C61"/>
    <w:rsid w:val="00715E19"/>
    <w:rsid w:val="0071640E"/>
    <w:rsid w:val="00716953"/>
    <w:rsid w:val="00717444"/>
    <w:rsid w:val="00717688"/>
    <w:rsid w:val="0071786C"/>
    <w:rsid w:val="007178B3"/>
    <w:rsid w:val="007201DC"/>
    <w:rsid w:val="00720373"/>
    <w:rsid w:val="0072046D"/>
    <w:rsid w:val="00720513"/>
    <w:rsid w:val="00720516"/>
    <w:rsid w:val="00720846"/>
    <w:rsid w:val="00720A6F"/>
    <w:rsid w:val="00721038"/>
    <w:rsid w:val="0072109E"/>
    <w:rsid w:val="007218C1"/>
    <w:rsid w:val="007219E4"/>
    <w:rsid w:val="00721CD0"/>
    <w:rsid w:val="00721F50"/>
    <w:rsid w:val="00721FD3"/>
    <w:rsid w:val="007223E1"/>
    <w:rsid w:val="00722588"/>
    <w:rsid w:val="00722681"/>
    <w:rsid w:val="00722790"/>
    <w:rsid w:val="00722D5D"/>
    <w:rsid w:val="007231BC"/>
    <w:rsid w:val="00723531"/>
    <w:rsid w:val="00724151"/>
    <w:rsid w:val="0072423C"/>
    <w:rsid w:val="00724B69"/>
    <w:rsid w:val="00725232"/>
    <w:rsid w:val="0072546B"/>
    <w:rsid w:val="007259AA"/>
    <w:rsid w:val="00725B78"/>
    <w:rsid w:val="00725BDF"/>
    <w:rsid w:val="007270D5"/>
    <w:rsid w:val="007270FA"/>
    <w:rsid w:val="00727380"/>
    <w:rsid w:val="00727616"/>
    <w:rsid w:val="00727793"/>
    <w:rsid w:val="00727AE8"/>
    <w:rsid w:val="00727BB3"/>
    <w:rsid w:val="00727C26"/>
    <w:rsid w:val="00727CD8"/>
    <w:rsid w:val="00730146"/>
    <w:rsid w:val="007309E7"/>
    <w:rsid w:val="00730BBD"/>
    <w:rsid w:val="00730E1C"/>
    <w:rsid w:val="0073100B"/>
    <w:rsid w:val="00731D76"/>
    <w:rsid w:val="00733143"/>
    <w:rsid w:val="0073361F"/>
    <w:rsid w:val="007339BE"/>
    <w:rsid w:val="00733F7D"/>
    <w:rsid w:val="007341AF"/>
    <w:rsid w:val="00734B01"/>
    <w:rsid w:val="00734C4F"/>
    <w:rsid w:val="00734F23"/>
    <w:rsid w:val="00735FE9"/>
    <w:rsid w:val="00736179"/>
    <w:rsid w:val="00736262"/>
    <w:rsid w:val="007366D2"/>
    <w:rsid w:val="00736D44"/>
    <w:rsid w:val="00737529"/>
    <w:rsid w:val="007378CF"/>
    <w:rsid w:val="00737A49"/>
    <w:rsid w:val="00737C2E"/>
    <w:rsid w:val="00737D48"/>
    <w:rsid w:val="00737D49"/>
    <w:rsid w:val="00740108"/>
    <w:rsid w:val="007403F5"/>
    <w:rsid w:val="0074139C"/>
    <w:rsid w:val="00741B6B"/>
    <w:rsid w:val="00741EEC"/>
    <w:rsid w:val="00742522"/>
    <w:rsid w:val="00742685"/>
    <w:rsid w:val="00742CAF"/>
    <w:rsid w:val="00742E02"/>
    <w:rsid w:val="00742F3B"/>
    <w:rsid w:val="0074528E"/>
    <w:rsid w:val="007453DB"/>
    <w:rsid w:val="00745B49"/>
    <w:rsid w:val="00745D86"/>
    <w:rsid w:val="00745F07"/>
    <w:rsid w:val="007462A7"/>
    <w:rsid w:val="007464B4"/>
    <w:rsid w:val="007465D6"/>
    <w:rsid w:val="00746855"/>
    <w:rsid w:val="00746F69"/>
    <w:rsid w:val="00747427"/>
    <w:rsid w:val="00747916"/>
    <w:rsid w:val="0074796B"/>
    <w:rsid w:val="007500C0"/>
    <w:rsid w:val="0075028F"/>
    <w:rsid w:val="0075053A"/>
    <w:rsid w:val="00750D70"/>
    <w:rsid w:val="007510B6"/>
    <w:rsid w:val="00751524"/>
    <w:rsid w:val="00751A8D"/>
    <w:rsid w:val="007537EC"/>
    <w:rsid w:val="00753FD0"/>
    <w:rsid w:val="00754300"/>
    <w:rsid w:val="00754517"/>
    <w:rsid w:val="00754922"/>
    <w:rsid w:val="00754AC2"/>
    <w:rsid w:val="00754CBD"/>
    <w:rsid w:val="00754CC0"/>
    <w:rsid w:val="00755418"/>
    <w:rsid w:val="00755BE2"/>
    <w:rsid w:val="00755C5E"/>
    <w:rsid w:val="00756F05"/>
    <w:rsid w:val="00757A8F"/>
    <w:rsid w:val="00757BBB"/>
    <w:rsid w:val="00757C99"/>
    <w:rsid w:val="007601D3"/>
    <w:rsid w:val="007603AC"/>
    <w:rsid w:val="007607AC"/>
    <w:rsid w:val="00761539"/>
    <w:rsid w:val="00761DEE"/>
    <w:rsid w:val="0076237B"/>
    <w:rsid w:val="00762631"/>
    <w:rsid w:val="00763132"/>
    <w:rsid w:val="00763593"/>
    <w:rsid w:val="00763783"/>
    <w:rsid w:val="00763D7F"/>
    <w:rsid w:val="007651DB"/>
    <w:rsid w:val="007652B3"/>
    <w:rsid w:val="007654B1"/>
    <w:rsid w:val="0076588D"/>
    <w:rsid w:val="00765CAB"/>
    <w:rsid w:val="007661FF"/>
    <w:rsid w:val="0076651F"/>
    <w:rsid w:val="00767F2F"/>
    <w:rsid w:val="007707B2"/>
    <w:rsid w:val="0077097D"/>
    <w:rsid w:val="00771016"/>
    <w:rsid w:val="007710C5"/>
    <w:rsid w:val="007710FE"/>
    <w:rsid w:val="00772BEA"/>
    <w:rsid w:val="007732E6"/>
    <w:rsid w:val="007733D8"/>
    <w:rsid w:val="007747D6"/>
    <w:rsid w:val="00774E25"/>
    <w:rsid w:val="007753ED"/>
    <w:rsid w:val="00775AD2"/>
    <w:rsid w:val="0077659D"/>
    <w:rsid w:val="00776EEE"/>
    <w:rsid w:val="00777507"/>
    <w:rsid w:val="00777813"/>
    <w:rsid w:val="00777B32"/>
    <w:rsid w:val="00777D6E"/>
    <w:rsid w:val="0078089B"/>
    <w:rsid w:val="007809F6"/>
    <w:rsid w:val="00781185"/>
    <w:rsid w:val="00781ED9"/>
    <w:rsid w:val="00782A42"/>
    <w:rsid w:val="00782E40"/>
    <w:rsid w:val="007833FD"/>
    <w:rsid w:val="00784A08"/>
    <w:rsid w:val="00785899"/>
    <w:rsid w:val="00786170"/>
    <w:rsid w:val="0078657A"/>
    <w:rsid w:val="007876C0"/>
    <w:rsid w:val="00787CF5"/>
    <w:rsid w:val="00787EC6"/>
    <w:rsid w:val="0079004C"/>
    <w:rsid w:val="00791404"/>
    <w:rsid w:val="00791535"/>
    <w:rsid w:val="00791849"/>
    <w:rsid w:val="00791C97"/>
    <w:rsid w:val="00791FD7"/>
    <w:rsid w:val="0079226E"/>
    <w:rsid w:val="00792797"/>
    <w:rsid w:val="00793AF6"/>
    <w:rsid w:val="00794159"/>
    <w:rsid w:val="00794B11"/>
    <w:rsid w:val="00794F00"/>
    <w:rsid w:val="00795281"/>
    <w:rsid w:val="00795F44"/>
    <w:rsid w:val="00796250"/>
    <w:rsid w:val="007962A2"/>
    <w:rsid w:val="0079731D"/>
    <w:rsid w:val="0079741C"/>
    <w:rsid w:val="0079793C"/>
    <w:rsid w:val="00797941"/>
    <w:rsid w:val="007979B0"/>
    <w:rsid w:val="00797F81"/>
    <w:rsid w:val="007A11F2"/>
    <w:rsid w:val="007A11F5"/>
    <w:rsid w:val="007A1A43"/>
    <w:rsid w:val="007A1D42"/>
    <w:rsid w:val="007A21AF"/>
    <w:rsid w:val="007A2750"/>
    <w:rsid w:val="007A2814"/>
    <w:rsid w:val="007A29B5"/>
    <w:rsid w:val="007A32A1"/>
    <w:rsid w:val="007A3952"/>
    <w:rsid w:val="007A3AE2"/>
    <w:rsid w:val="007A3E54"/>
    <w:rsid w:val="007A4735"/>
    <w:rsid w:val="007A48F3"/>
    <w:rsid w:val="007A4B04"/>
    <w:rsid w:val="007A4D99"/>
    <w:rsid w:val="007A4ECB"/>
    <w:rsid w:val="007A58FF"/>
    <w:rsid w:val="007A60C9"/>
    <w:rsid w:val="007A6157"/>
    <w:rsid w:val="007A629A"/>
    <w:rsid w:val="007A6C72"/>
    <w:rsid w:val="007A6CA8"/>
    <w:rsid w:val="007A71D9"/>
    <w:rsid w:val="007A7288"/>
    <w:rsid w:val="007A7793"/>
    <w:rsid w:val="007A793B"/>
    <w:rsid w:val="007A7F9A"/>
    <w:rsid w:val="007B0428"/>
    <w:rsid w:val="007B0527"/>
    <w:rsid w:val="007B0C70"/>
    <w:rsid w:val="007B0D52"/>
    <w:rsid w:val="007B1046"/>
    <w:rsid w:val="007B1122"/>
    <w:rsid w:val="007B12E7"/>
    <w:rsid w:val="007B134F"/>
    <w:rsid w:val="007B147C"/>
    <w:rsid w:val="007B18DD"/>
    <w:rsid w:val="007B1A3D"/>
    <w:rsid w:val="007B1CD0"/>
    <w:rsid w:val="007B2334"/>
    <w:rsid w:val="007B26CD"/>
    <w:rsid w:val="007B28E9"/>
    <w:rsid w:val="007B2924"/>
    <w:rsid w:val="007B29BA"/>
    <w:rsid w:val="007B34F9"/>
    <w:rsid w:val="007B35E2"/>
    <w:rsid w:val="007B3799"/>
    <w:rsid w:val="007B407A"/>
    <w:rsid w:val="007B4786"/>
    <w:rsid w:val="007B4CD5"/>
    <w:rsid w:val="007B5555"/>
    <w:rsid w:val="007B591D"/>
    <w:rsid w:val="007B59C9"/>
    <w:rsid w:val="007B5C52"/>
    <w:rsid w:val="007B616B"/>
    <w:rsid w:val="007B617A"/>
    <w:rsid w:val="007B6294"/>
    <w:rsid w:val="007B679D"/>
    <w:rsid w:val="007B7175"/>
    <w:rsid w:val="007B7814"/>
    <w:rsid w:val="007B7DC5"/>
    <w:rsid w:val="007C0BB5"/>
    <w:rsid w:val="007C0DE9"/>
    <w:rsid w:val="007C196B"/>
    <w:rsid w:val="007C1CF1"/>
    <w:rsid w:val="007C2521"/>
    <w:rsid w:val="007C26B0"/>
    <w:rsid w:val="007C2DD3"/>
    <w:rsid w:val="007C2FFD"/>
    <w:rsid w:val="007C3566"/>
    <w:rsid w:val="007C3780"/>
    <w:rsid w:val="007C4720"/>
    <w:rsid w:val="007C5180"/>
    <w:rsid w:val="007C52CC"/>
    <w:rsid w:val="007C55C0"/>
    <w:rsid w:val="007C5869"/>
    <w:rsid w:val="007C59B4"/>
    <w:rsid w:val="007C5DBC"/>
    <w:rsid w:val="007C5FB3"/>
    <w:rsid w:val="007C6603"/>
    <w:rsid w:val="007C6764"/>
    <w:rsid w:val="007C725B"/>
    <w:rsid w:val="007D0B0F"/>
    <w:rsid w:val="007D0CCF"/>
    <w:rsid w:val="007D0F80"/>
    <w:rsid w:val="007D0FFC"/>
    <w:rsid w:val="007D1584"/>
    <w:rsid w:val="007D1FA5"/>
    <w:rsid w:val="007D20DF"/>
    <w:rsid w:val="007D228A"/>
    <w:rsid w:val="007D2544"/>
    <w:rsid w:val="007D2647"/>
    <w:rsid w:val="007D3558"/>
    <w:rsid w:val="007D377F"/>
    <w:rsid w:val="007D393A"/>
    <w:rsid w:val="007D3D41"/>
    <w:rsid w:val="007D3E3E"/>
    <w:rsid w:val="007D476E"/>
    <w:rsid w:val="007D51CF"/>
    <w:rsid w:val="007D5C8F"/>
    <w:rsid w:val="007D5F0E"/>
    <w:rsid w:val="007D6511"/>
    <w:rsid w:val="007D65B9"/>
    <w:rsid w:val="007D6D16"/>
    <w:rsid w:val="007D6DD1"/>
    <w:rsid w:val="007D7AAA"/>
    <w:rsid w:val="007E0485"/>
    <w:rsid w:val="007E06C5"/>
    <w:rsid w:val="007E07A9"/>
    <w:rsid w:val="007E086A"/>
    <w:rsid w:val="007E0EDE"/>
    <w:rsid w:val="007E1169"/>
    <w:rsid w:val="007E197D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FDB"/>
    <w:rsid w:val="007E6220"/>
    <w:rsid w:val="007E659D"/>
    <w:rsid w:val="007E70BE"/>
    <w:rsid w:val="007E7230"/>
    <w:rsid w:val="007E768E"/>
    <w:rsid w:val="007E7A21"/>
    <w:rsid w:val="007E7BC8"/>
    <w:rsid w:val="007E7FEF"/>
    <w:rsid w:val="007F0028"/>
    <w:rsid w:val="007F023B"/>
    <w:rsid w:val="007F0534"/>
    <w:rsid w:val="007F1A33"/>
    <w:rsid w:val="007F1E40"/>
    <w:rsid w:val="007F2218"/>
    <w:rsid w:val="007F2C7A"/>
    <w:rsid w:val="007F2EC0"/>
    <w:rsid w:val="007F3057"/>
    <w:rsid w:val="007F3419"/>
    <w:rsid w:val="007F363D"/>
    <w:rsid w:val="007F36EA"/>
    <w:rsid w:val="007F3FF7"/>
    <w:rsid w:val="007F4288"/>
    <w:rsid w:val="007F4598"/>
    <w:rsid w:val="007F46E3"/>
    <w:rsid w:val="007F4737"/>
    <w:rsid w:val="007F4ACB"/>
    <w:rsid w:val="007F567B"/>
    <w:rsid w:val="007F567C"/>
    <w:rsid w:val="007F57B6"/>
    <w:rsid w:val="007F585F"/>
    <w:rsid w:val="007F587E"/>
    <w:rsid w:val="007F5A2C"/>
    <w:rsid w:val="007F5AB4"/>
    <w:rsid w:val="007F6542"/>
    <w:rsid w:val="007F72EA"/>
    <w:rsid w:val="007F7747"/>
    <w:rsid w:val="007F7C47"/>
    <w:rsid w:val="007F7F20"/>
    <w:rsid w:val="007F7FAC"/>
    <w:rsid w:val="007F7FBE"/>
    <w:rsid w:val="007F7FF5"/>
    <w:rsid w:val="00800009"/>
    <w:rsid w:val="00800138"/>
    <w:rsid w:val="008005B5"/>
    <w:rsid w:val="00800787"/>
    <w:rsid w:val="00800795"/>
    <w:rsid w:val="00800E4C"/>
    <w:rsid w:val="008010E0"/>
    <w:rsid w:val="00801950"/>
    <w:rsid w:val="008033B6"/>
    <w:rsid w:val="0080368C"/>
    <w:rsid w:val="008037E0"/>
    <w:rsid w:val="0080456B"/>
    <w:rsid w:val="00804889"/>
    <w:rsid w:val="00805283"/>
    <w:rsid w:val="00805799"/>
    <w:rsid w:val="00805888"/>
    <w:rsid w:val="00805892"/>
    <w:rsid w:val="00805A24"/>
    <w:rsid w:val="00805EE4"/>
    <w:rsid w:val="008069B3"/>
    <w:rsid w:val="00806B96"/>
    <w:rsid w:val="00807606"/>
    <w:rsid w:val="0080780F"/>
    <w:rsid w:val="00807870"/>
    <w:rsid w:val="00807B54"/>
    <w:rsid w:val="0081017D"/>
    <w:rsid w:val="0081095B"/>
    <w:rsid w:val="008109EC"/>
    <w:rsid w:val="00810D0A"/>
    <w:rsid w:val="00810F9B"/>
    <w:rsid w:val="0081127D"/>
    <w:rsid w:val="00811954"/>
    <w:rsid w:val="00811DCC"/>
    <w:rsid w:val="00811E95"/>
    <w:rsid w:val="00811FAE"/>
    <w:rsid w:val="00812338"/>
    <w:rsid w:val="00812788"/>
    <w:rsid w:val="008128AD"/>
    <w:rsid w:val="008138B3"/>
    <w:rsid w:val="0081474F"/>
    <w:rsid w:val="0081485C"/>
    <w:rsid w:val="00814AA7"/>
    <w:rsid w:val="00814B11"/>
    <w:rsid w:val="00814CCA"/>
    <w:rsid w:val="00814FF9"/>
    <w:rsid w:val="0081539A"/>
    <w:rsid w:val="0081572B"/>
    <w:rsid w:val="00815B89"/>
    <w:rsid w:val="00815EE4"/>
    <w:rsid w:val="0081602F"/>
    <w:rsid w:val="00816B69"/>
    <w:rsid w:val="00816CEC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1060"/>
    <w:rsid w:val="008212C4"/>
    <w:rsid w:val="00821585"/>
    <w:rsid w:val="008219C6"/>
    <w:rsid w:val="00821D1B"/>
    <w:rsid w:val="00821D39"/>
    <w:rsid w:val="00821DC0"/>
    <w:rsid w:val="00822065"/>
    <w:rsid w:val="0082232F"/>
    <w:rsid w:val="0082255D"/>
    <w:rsid w:val="0082266D"/>
    <w:rsid w:val="0082268E"/>
    <w:rsid w:val="0082288D"/>
    <w:rsid w:val="0082297C"/>
    <w:rsid w:val="008232D5"/>
    <w:rsid w:val="00823DD0"/>
    <w:rsid w:val="008246E8"/>
    <w:rsid w:val="00824736"/>
    <w:rsid w:val="0082478F"/>
    <w:rsid w:val="00825397"/>
    <w:rsid w:val="0082547A"/>
    <w:rsid w:val="00825F43"/>
    <w:rsid w:val="00826501"/>
    <w:rsid w:val="0082737F"/>
    <w:rsid w:val="00827691"/>
    <w:rsid w:val="008309F2"/>
    <w:rsid w:val="00830FAC"/>
    <w:rsid w:val="008313DA"/>
    <w:rsid w:val="0083168E"/>
    <w:rsid w:val="00831A17"/>
    <w:rsid w:val="00831E46"/>
    <w:rsid w:val="008323A6"/>
    <w:rsid w:val="00832400"/>
    <w:rsid w:val="0083277C"/>
    <w:rsid w:val="00832AE1"/>
    <w:rsid w:val="00832E71"/>
    <w:rsid w:val="00832E8B"/>
    <w:rsid w:val="008336A5"/>
    <w:rsid w:val="00833BC4"/>
    <w:rsid w:val="00833BE7"/>
    <w:rsid w:val="00834036"/>
    <w:rsid w:val="0083480F"/>
    <w:rsid w:val="00835211"/>
    <w:rsid w:val="00835A24"/>
    <w:rsid w:val="00835BF5"/>
    <w:rsid w:val="00835D48"/>
    <w:rsid w:val="00835FC8"/>
    <w:rsid w:val="0084026E"/>
    <w:rsid w:val="0084063D"/>
    <w:rsid w:val="008415FC"/>
    <w:rsid w:val="008418AA"/>
    <w:rsid w:val="00841B07"/>
    <w:rsid w:val="00841E49"/>
    <w:rsid w:val="00841F0C"/>
    <w:rsid w:val="00842D13"/>
    <w:rsid w:val="00843642"/>
    <w:rsid w:val="0084395F"/>
    <w:rsid w:val="008440A7"/>
    <w:rsid w:val="008443D7"/>
    <w:rsid w:val="00844AC7"/>
    <w:rsid w:val="00844AE4"/>
    <w:rsid w:val="00845453"/>
    <w:rsid w:val="00845C25"/>
    <w:rsid w:val="00845DB3"/>
    <w:rsid w:val="00845EA9"/>
    <w:rsid w:val="00846A54"/>
    <w:rsid w:val="00846B1F"/>
    <w:rsid w:val="0084736E"/>
    <w:rsid w:val="008475F0"/>
    <w:rsid w:val="00850720"/>
    <w:rsid w:val="00850A2B"/>
    <w:rsid w:val="00850EA8"/>
    <w:rsid w:val="00850F65"/>
    <w:rsid w:val="008513FB"/>
    <w:rsid w:val="00851595"/>
    <w:rsid w:val="008516DF"/>
    <w:rsid w:val="00851C1C"/>
    <w:rsid w:val="00851DF7"/>
    <w:rsid w:val="00852132"/>
    <w:rsid w:val="0085366C"/>
    <w:rsid w:val="00853AAD"/>
    <w:rsid w:val="008540BB"/>
    <w:rsid w:val="00855A6A"/>
    <w:rsid w:val="00855C20"/>
    <w:rsid w:val="00855FCF"/>
    <w:rsid w:val="00856795"/>
    <w:rsid w:val="0085691A"/>
    <w:rsid w:val="00856A8A"/>
    <w:rsid w:val="00856E69"/>
    <w:rsid w:val="00856FA5"/>
    <w:rsid w:val="00857319"/>
    <w:rsid w:val="008575EA"/>
    <w:rsid w:val="00857C9D"/>
    <w:rsid w:val="00857E22"/>
    <w:rsid w:val="00857FF9"/>
    <w:rsid w:val="008610DA"/>
    <w:rsid w:val="008614AB"/>
    <w:rsid w:val="00861D0E"/>
    <w:rsid w:val="0086213B"/>
    <w:rsid w:val="008631BF"/>
    <w:rsid w:val="00863714"/>
    <w:rsid w:val="008641D9"/>
    <w:rsid w:val="00864614"/>
    <w:rsid w:val="00865038"/>
    <w:rsid w:val="00865274"/>
    <w:rsid w:val="008655CE"/>
    <w:rsid w:val="00865F38"/>
    <w:rsid w:val="00866034"/>
    <w:rsid w:val="00866366"/>
    <w:rsid w:val="008667F4"/>
    <w:rsid w:val="00866BF9"/>
    <w:rsid w:val="008671E3"/>
    <w:rsid w:val="00867975"/>
    <w:rsid w:val="0087010A"/>
    <w:rsid w:val="008701B8"/>
    <w:rsid w:val="008704C4"/>
    <w:rsid w:val="00870C38"/>
    <w:rsid w:val="00870E2C"/>
    <w:rsid w:val="00870FC0"/>
    <w:rsid w:val="0087112B"/>
    <w:rsid w:val="008712BD"/>
    <w:rsid w:val="00871C86"/>
    <w:rsid w:val="00872585"/>
    <w:rsid w:val="00872805"/>
    <w:rsid w:val="0087308B"/>
    <w:rsid w:val="0087312A"/>
    <w:rsid w:val="0087398B"/>
    <w:rsid w:val="00873CA7"/>
    <w:rsid w:val="0087431C"/>
    <w:rsid w:val="008744CC"/>
    <w:rsid w:val="008748BD"/>
    <w:rsid w:val="00874AD7"/>
    <w:rsid w:val="00874E2A"/>
    <w:rsid w:val="00875E4D"/>
    <w:rsid w:val="00875FD2"/>
    <w:rsid w:val="00876628"/>
    <w:rsid w:val="00876A52"/>
    <w:rsid w:val="00876CCE"/>
    <w:rsid w:val="00876EF8"/>
    <w:rsid w:val="00876FD8"/>
    <w:rsid w:val="008772AF"/>
    <w:rsid w:val="00877EBF"/>
    <w:rsid w:val="0088056F"/>
    <w:rsid w:val="008809C6"/>
    <w:rsid w:val="00880B6A"/>
    <w:rsid w:val="0088114A"/>
    <w:rsid w:val="0088130D"/>
    <w:rsid w:val="0088165A"/>
    <w:rsid w:val="00881E7C"/>
    <w:rsid w:val="00881F70"/>
    <w:rsid w:val="00882358"/>
    <w:rsid w:val="0088260D"/>
    <w:rsid w:val="008829E4"/>
    <w:rsid w:val="00882CED"/>
    <w:rsid w:val="00882D3D"/>
    <w:rsid w:val="00882FE9"/>
    <w:rsid w:val="00883A89"/>
    <w:rsid w:val="00883F39"/>
    <w:rsid w:val="00884D70"/>
    <w:rsid w:val="00884F32"/>
    <w:rsid w:val="0088510E"/>
    <w:rsid w:val="00885160"/>
    <w:rsid w:val="0088542E"/>
    <w:rsid w:val="008859C4"/>
    <w:rsid w:val="008860DF"/>
    <w:rsid w:val="00886FB6"/>
    <w:rsid w:val="0088782F"/>
    <w:rsid w:val="00887F78"/>
    <w:rsid w:val="008904E5"/>
    <w:rsid w:val="00890D1D"/>
    <w:rsid w:val="00890D7D"/>
    <w:rsid w:val="008917CD"/>
    <w:rsid w:val="0089265D"/>
    <w:rsid w:val="00892814"/>
    <w:rsid w:val="00892910"/>
    <w:rsid w:val="008933F0"/>
    <w:rsid w:val="0089383A"/>
    <w:rsid w:val="008939F5"/>
    <w:rsid w:val="00893A21"/>
    <w:rsid w:val="00893EF0"/>
    <w:rsid w:val="008942B3"/>
    <w:rsid w:val="00894CB1"/>
    <w:rsid w:val="008955C5"/>
    <w:rsid w:val="00895935"/>
    <w:rsid w:val="00895ACB"/>
    <w:rsid w:val="00895E05"/>
    <w:rsid w:val="00895F48"/>
    <w:rsid w:val="00896095"/>
    <w:rsid w:val="008973B1"/>
    <w:rsid w:val="00897569"/>
    <w:rsid w:val="008A005C"/>
    <w:rsid w:val="008A04F1"/>
    <w:rsid w:val="008A12DD"/>
    <w:rsid w:val="008A1EB8"/>
    <w:rsid w:val="008A2A55"/>
    <w:rsid w:val="008A38F1"/>
    <w:rsid w:val="008A3C50"/>
    <w:rsid w:val="008A4196"/>
    <w:rsid w:val="008A53FD"/>
    <w:rsid w:val="008A564C"/>
    <w:rsid w:val="008A56E8"/>
    <w:rsid w:val="008A59D0"/>
    <w:rsid w:val="008A5B4F"/>
    <w:rsid w:val="008A5C24"/>
    <w:rsid w:val="008A5D5D"/>
    <w:rsid w:val="008A5D9C"/>
    <w:rsid w:val="008A67E9"/>
    <w:rsid w:val="008A705F"/>
    <w:rsid w:val="008A73E8"/>
    <w:rsid w:val="008A74CA"/>
    <w:rsid w:val="008A7546"/>
    <w:rsid w:val="008A7783"/>
    <w:rsid w:val="008A7E79"/>
    <w:rsid w:val="008B092A"/>
    <w:rsid w:val="008B1B1A"/>
    <w:rsid w:val="008B1B60"/>
    <w:rsid w:val="008B1F10"/>
    <w:rsid w:val="008B2259"/>
    <w:rsid w:val="008B230D"/>
    <w:rsid w:val="008B2667"/>
    <w:rsid w:val="008B26BF"/>
    <w:rsid w:val="008B30FE"/>
    <w:rsid w:val="008B329A"/>
    <w:rsid w:val="008B33FB"/>
    <w:rsid w:val="008B3440"/>
    <w:rsid w:val="008B35A2"/>
    <w:rsid w:val="008B3C3D"/>
    <w:rsid w:val="008B3E08"/>
    <w:rsid w:val="008B519F"/>
    <w:rsid w:val="008B526D"/>
    <w:rsid w:val="008B563E"/>
    <w:rsid w:val="008B56FC"/>
    <w:rsid w:val="008B5DC4"/>
    <w:rsid w:val="008B6404"/>
    <w:rsid w:val="008B646E"/>
    <w:rsid w:val="008B65F6"/>
    <w:rsid w:val="008B683A"/>
    <w:rsid w:val="008B6A09"/>
    <w:rsid w:val="008B7C42"/>
    <w:rsid w:val="008B7D5F"/>
    <w:rsid w:val="008C0DF0"/>
    <w:rsid w:val="008C0F12"/>
    <w:rsid w:val="008C1BF2"/>
    <w:rsid w:val="008C1F4E"/>
    <w:rsid w:val="008C20CB"/>
    <w:rsid w:val="008C2217"/>
    <w:rsid w:val="008C265A"/>
    <w:rsid w:val="008C2CD9"/>
    <w:rsid w:val="008C320F"/>
    <w:rsid w:val="008C323D"/>
    <w:rsid w:val="008C3445"/>
    <w:rsid w:val="008C3723"/>
    <w:rsid w:val="008C388D"/>
    <w:rsid w:val="008C3BB2"/>
    <w:rsid w:val="008C3FB8"/>
    <w:rsid w:val="008C49A5"/>
    <w:rsid w:val="008C4EA7"/>
    <w:rsid w:val="008C5042"/>
    <w:rsid w:val="008C59F7"/>
    <w:rsid w:val="008C5EB9"/>
    <w:rsid w:val="008C60B3"/>
    <w:rsid w:val="008C6B43"/>
    <w:rsid w:val="008C758A"/>
    <w:rsid w:val="008C7A3B"/>
    <w:rsid w:val="008D0141"/>
    <w:rsid w:val="008D0377"/>
    <w:rsid w:val="008D0914"/>
    <w:rsid w:val="008D1143"/>
    <w:rsid w:val="008D1179"/>
    <w:rsid w:val="008D16D9"/>
    <w:rsid w:val="008D1860"/>
    <w:rsid w:val="008D1CB2"/>
    <w:rsid w:val="008D1DF9"/>
    <w:rsid w:val="008D2122"/>
    <w:rsid w:val="008D21AD"/>
    <w:rsid w:val="008D24DC"/>
    <w:rsid w:val="008D25CE"/>
    <w:rsid w:val="008D2713"/>
    <w:rsid w:val="008D2F2B"/>
    <w:rsid w:val="008D3DC8"/>
    <w:rsid w:val="008D40B0"/>
    <w:rsid w:val="008D4448"/>
    <w:rsid w:val="008D4713"/>
    <w:rsid w:val="008D48CB"/>
    <w:rsid w:val="008D4CE7"/>
    <w:rsid w:val="008D5031"/>
    <w:rsid w:val="008D5197"/>
    <w:rsid w:val="008D5384"/>
    <w:rsid w:val="008D5AC5"/>
    <w:rsid w:val="008D5E60"/>
    <w:rsid w:val="008D6EAB"/>
    <w:rsid w:val="008D6F2E"/>
    <w:rsid w:val="008D73CE"/>
    <w:rsid w:val="008D78EB"/>
    <w:rsid w:val="008D7A18"/>
    <w:rsid w:val="008D7A95"/>
    <w:rsid w:val="008D7F51"/>
    <w:rsid w:val="008E08DA"/>
    <w:rsid w:val="008E08FD"/>
    <w:rsid w:val="008E0BF8"/>
    <w:rsid w:val="008E10F0"/>
    <w:rsid w:val="008E11CD"/>
    <w:rsid w:val="008E15CD"/>
    <w:rsid w:val="008E194A"/>
    <w:rsid w:val="008E19F0"/>
    <w:rsid w:val="008E237B"/>
    <w:rsid w:val="008E25E7"/>
    <w:rsid w:val="008E2ADF"/>
    <w:rsid w:val="008E2B4B"/>
    <w:rsid w:val="008E2B68"/>
    <w:rsid w:val="008E30D1"/>
    <w:rsid w:val="008E3246"/>
    <w:rsid w:val="008E3BFE"/>
    <w:rsid w:val="008E42D7"/>
    <w:rsid w:val="008E42FE"/>
    <w:rsid w:val="008E4655"/>
    <w:rsid w:val="008E4CBF"/>
    <w:rsid w:val="008E4F0E"/>
    <w:rsid w:val="008E5371"/>
    <w:rsid w:val="008E56E4"/>
    <w:rsid w:val="008E584C"/>
    <w:rsid w:val="008E59F1"/>
    <w:rsid w:val="008E6143"/>
    <w:rsid w:val="008E6581"/>
    <w:rsid w:val="008E6656"/>
    <w:rsid w:val="008E67E2"/>
    <w:rsid w:val="008E6B09"/>
    <w:rsid w:val="008E6CC1"/>
    <w:rsid w:val="008E6E73"/>
    <w:rsid w:val="008E7520"/>
    <w:rsid w:val="008E76B9"/>
    <w:rsid w:val="008E77D5"/>
    <w:rsid w:val="008E7F58"/>
    <w:rsid w:val="008F04D5"/>
    <w:rsid w:val="008F0CB0"/>
    <w:rsid w:val="008F0DC6"/>
    <w:rsid w:val="008F108B"/>
    <w:rsid w:val="008F10FF"/>
    <w:rsid w:val="008F1975"/>
    <w:rsid w:val="008F1B77"/>
    <w:rsid w:val="008F1E60"/>
    <w:rsid w:val="008F20C7"/>
    <w:rsid w:val="008F2496"/>
    <w:rsid w:val="008F28E4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A00"/>
    <w:rsid w:val="008F7BBF"/>
    <w:rsid w:val="0090035B"/>
    <w:rsid w:val="009003BC"/>
    <w:rsid w:val="0090074E"/>
    <w:rsid w:val="00901D5B"/>
    <w:rsid w:val="009020AF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4DF8"/>
    <w:rsid w:val="00905033"/>
    <w:rsid w:val="00905C9D"/>
    <w:rsid w:val="00905F42"/>
    <w:rsid w:val="0090644D"/>
    <w:rsid w:val="00906A77"/>
    <w:rsid w:val="00907783"/>
    <w:rsid w:val="00907BCD"/>
    <w:rsid w:val="00907D32"/>
    <w:rsid w:val="00907E50"/>
    <w:rsid w:val="0091057A"/>
    <w:rsid w:val="00910860"/>
    <w:rsid w:val="0091087E"/>
    <w:rsid w:val="009108F9"/>
    <w:rsid w:val="00910B9F"/>
    <w:rsid w:val="00910C04"/>
    <w:rsid w:val="00910C89"/>
    <w:rsid w:val="00910E65"/>
    <w:rsid w:val="009118D7"/>
    <w:rsid w:val="00911B2E"/>
    <w:rsid w:val="00911EEE"/>
    <w:rsid w:val="009121F7"/>
    <w:rsid w:val="0091256B"/>
    <w:rsid w:val="00913032"/>
    <w:rsid w:val="00913585"/>
    <w:rsid w:val="009137F7"/>
    <w:rsid w:val="00913B67"/>
    <w:rsid w:val="00913E95"/>
    <w:rsid w:val="00913F81"/>
    <w:rsid w:val="00914FEA"/>
    <w:rsid w:val="00915276"/>
    <w:rsid w:val="0091666C"/>
    <w:rsid w:val="009167DA"/>
    <w:rsid w:val="00916B97"/>
    <w:rsid w:val="00917284"/>
    <w:rsid w:val="0091728F"/>
    <w:rsid w:val="009176FD"/>
    <w:rsid w:val="00917B8A"/>
    <w:rsid w:val="009208DF"/>
    <w:rsid w:val="00921241"/>
    <w:rsid w:val="0092152E"/>
    <w:rsid w:val="00921681"/>
    <w:rsid w:val="0092168E"/>
    <w:rsid w:val="00921CC5"/>
    <w:rsid w:val="00921E6E"/>
    <w:rsid w:val="00922490"/>
    <w:rsid w:val="009224A4"/>
    <w:rsid w:val="00922F35"/>
    <w:rsid w:val="00923541"/>
    <w:rsid w:val="00924403"/>
    <w:rsid w:val="00924560"/>
    <w:rsid w:val="00924D72"/>
    <w:rsid w:val="00924F0A"/>
    <w:rsid w:val="00925076"/>
    <w:rsid w:val="00925B60"/>
    <w:rsid w:val="00925F9F"/>
    <w:rsid w:val="00926AB3"/>
    <w:rsid w:val="009272C3"/>
    <w:rsid w:val="00927F84"/>
    <w:rsid w:val="00930C71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36F"/>
    <w:rsid w:val="009356BE"/>
    <w:rsid w:val="009359F0"/>
    <w:rsid w:val="00935DC9"/>
    <w:rsid w:val="00936941"/>
    <w:rsid w:val="009371AB"/>
    <w:rsid w:val="009373BB"/>
    <w:rsid w:val="009373CE"/>
    <w:rsid w:val="009379F0"/>
    <w:rsid w:val="00940B2B"/>
    <w:rsid w:val="00940D88"/>
    <w:rsid w:val="0094118A"/>
    <w:rsid w:val="009412C6"/>
    <w:rsid w:val="00941980"/>
    <w:rsid w:val="00941ED6"/>
    <w:rsid w:val="0094202B"/>
    <w:rsid w:val="009421AA"/>
    <w:rsid w:val="0094227D"/>
    <w:rsid w:val="00942978"/>
    <w:rsid w:val="00942CA4"/>
    <w:rsid w:val="00942E7B"/>
    <w:rsid w:val="009433A1"/>
    <w:rsid w:val="00943817"/>
    <w:rsid w:val="009448D5"/>
    <w:rsid w:val="0094498C"/>
    <w:rsid w:val="0094561E"/>
    <w:rsid w:val="0094566D"/>
    <w:rsid w:val="009459CC"/>
    <w:rsid w:val="00945B01"/>
    <w:rsid w:val="00945C8D"/>
    <w:rsid w:val="00945E05"/>
    <w:rsid w:val="009462CD"/>
    <w:rsid w:val="009466EB"/>
    <w:rsid w:val="009467A6"/>
    <w:rsid w:val="00946CC5"/>
    <w:rsid w:val="009472CD"/>
    <w:rsid w:val="00947C60"/>
    <w:rsid w:val="00950500"/>
    <w:rsid w:val="00950628"/>
    <w:rsid w:val="00951176"/>
    <w:rsid w:val="009511B1"/>
    <w:rsid w:val="00951516"/>
    <w:rsid w:val="00951962"/>
    <w:rsid w:val="00951D1E"/>
    <w:rsid w:val="009521F3"/>
    <w:rsid w:val="0095233D"/>
    <w:rsid w:val="0095256D"/>
    <w:rsid w:val="00952A34"/>
    <w:rsid w:val="0095325C"/>
    <w:rsid w:val="00953527"/>
    <w:rsid w:val="009536B7"/>
    <w:rsid w:val="009543AF"/>
    <w:rsid w:val="00954731"/>
    <w:rsid w:val="0095476E"/>
    <w:rsid w:val="00954A7E"/>
    <w:rsid w:val="00954EC2"/>
    <w:rsid w:val="00955064"/>
    <w:rsid w:val="0095519F"/>
    <w:rsid w:val="0095575D"/>
    <w:rsid w:val="0095596E"/>
    <w:rsid w:val="00955BF8"/>
    <w:rsid w:val="0095646A"/>
    <w:rsid w:val="0095661A"/>
    <w:rsid w:val="00956F96"/>
    <w:rsid w:val="0095734E"/>
    <w:rsid w:val="00957953"/>
    <w:rsid w:val="00957F47"/>
    <w:rsid w:val="00957F4F"/>
    <w:rsid w:val="0096031B"/>
    <w:rsid w:val="00960860"/>
    <w:rsid w:val="0096095A"/>
    <w:rsid w:val="00960A91"/>
    <w:rsid w:val="00961048"/>
    <w:rsid w:val="0096125D"/>
    <w:rsid w:val="00961683"/>
    <w:rsid w:val="00961B06"/>
    <w:rsid w:val="00961DC1"/>
    <w:rsid w:val="009625DC"/>
    <w:rsid w:val="0096282B"/>
    <w:rsid w:val="0096289D"/>
    <w:rsid w:val="009630AA"/>
    <w:rsid w:val="00963C3C"/>
    <w:rsid w:val="009641C8"/>
    <w:rsid w:val="009641E3"/>
    <w:rsid w:val="009646AF"/>
    <w:rsid w:val="0096477C"/>
    <w:rsid w:val="0096483C"/>
    <w:rsid w:val="009648A0"/>
    <w:rsid w:val="0096542F"/>
    <w:rsid w:val="00965732"/>
    <w:rsid w:val="009657B5"/>
    <w:rsid w:val="00965C8B"/>
    <w:rsid w:val="00965F8A"/>
    <w:rsid w:val="009660C7"/>
    <w:rsid w:val="00966AFF"/>
    <w:rsid w:val="00966FEC"/>
    <w:rsid w:val="00967189"/>
    <w:rsid w:val="00967627"/>
    <w:rsid w:val="00967DD6"/>
    <w:rsid w:val="00970240"/>
    <w:rsid w:val="00970875"/>
    <w:rsid w:val="00970D8F"/>
    <w:rsid w:val="00971087"/>
    <w:rsid w:val="00971441"/>
    <w:rsid w:val="00971E82"/>
    <w:rsid w:val="00971F87"/>
    <w:rsid w:val="00972084"/>
    <w:rsid w:val="00972384"/>
    <w:rsid w:val="009724E6"/>
    <w:rsid w:val="0097278C"/>
    <w:rsid w:val="00973D88"/>
    <w:rsid w:val="00974919"/>
    <w:rsid w:val="00974EE0"/>
    <w:rsid w:val="0097516C"/>
    <w:rsid w:val="0097527A"/>
    <w:rsid w:val="0097528B"/>
    <w:rsid w:val="009757C3"/>
    <w:rsid w:val="00975A8B"/>
    <w:rsid w:val="0097729C"/>
    <w:rsid w:val="0097735C"/>
    <w:rsid w:val="00977367"/>
    <w:rsid w:val="00977820"/>
    <w:rsid w:val="00977DAE"/>
    <w:rsid w:val="009800BA"/>
    <w:rsid w:val="00980157"/>
    <w:rsid w:val="009802D6"/>
    <w:rsid w:val="0098033D"/>
    <w:rsid w:val="009803AA"/>
    <w:rsid w:val="00980869"/>
    <w:rsid w:val="00980A81"/>
    <w:rsid w:val="00980B08"/>
    <w:rsid w:val="00980E54"/>
    <w:rsid w:val="00980F4B"/>
    <w:rsid w:val="0098104F"/>
    <w:rsid w:val="0098204D"/>
    <w:rsid w:val="00982077"/>
    <w:rsid w:val="0098213F"/>
    <w:rsid w:val="0098241E"/>
    <w:rsid w:val="009825BA"/>
    <w:rsid w:val="00982D4E"/>
    <w:rsid w:val="00982ED3"/>
    <w:rsid w:val="0098312D"/>
    <w:rsid w:val="00983540"/>
    <w:rsid w:val="00983823"/>
    <w:rsid w:val="00983914"/>
    <w:rsid w:val="00983F51"/>
    <w:rsid w:val="00984455"/>
    <w:rsid w:val="00984696"/>
    <w:rsid w:val="0098502E"/>
    <w:rsid w:val="009851A0"/>
    <w:rsid w:val="00985A09"/>
    <w:rsid w:val="00985B48"/>
    <w:rsid w:val="00985B79"/>
    <w:rsid w:val="00985F29"/>
    <w:rsid w:val="0098654F"/>
    <w:rsid w:val="00986DEF"/>
    <w:rsid w:val="0098719F"/>
    <w:rsid w:val="009874A9"/>
    <w:rsid w:val="00987A8B"/>
    <w:rsid w:val="00987DBE"/>
    <w:rsid w:val="00987E2C"/>
    <w:rsid w:val="00987E65"/>
    <w:rsid w:val="009901B0"/>
    <w:rsid w:val="009901BC"/>
    <w:rsid w:val="009906A8"/>
    <w:rsid w:val="009908D1"/>
    <w:rsid w:val="00990B76"/>
    <w:rsid w:val="00990B88"/>
    <w:rsid w:val="00991860"/>
    <w:rsid w:val="00991988"/>
    <w:rsid w:val="009919C3"/>
    <w:rsid w:val="00991FC0"/>
    <w:rsid w:val="009923D4"/>
    <w:rsid w:val="0099244B"/>
    <w:rsid w:val="00993AAD"/>
    <w:rsid w:val="00994103"/>
    <w:rsid w:val="009942D6"/>
    <w:rsid w:val="00994A5D"/>
    <w:rsid w:val="009951A3"/>
    <w:rsid w:val="009952C1"/>
    <w:rsid w:val="009953F2"/>
    <w:rsid w:val="00995F26"/>
    <w:rsid w:val="009967E8"/>
    <w:rsid w:val="00996C7E"/>
    <w:rsid w:val="0099770B"/>
    <w:rsid w:val="00997E7B"/>
    <w:rsid w:val="009A03BD"/>
    <w:rsid w:val="009A0409"/>
    <w:rsid w:val="009A0F59"/>
    <w:rsid w:val="009A1731"/>
    <w:rsid w:val="009A1AEB"/>
    <w:rsid w:val="009A1C2E"/>
    <w:rsid w:val="009A230B"/>
    <w:rsid w:val="009A2CA9"/>
    <w:rsid w:val="009A2E51"/>
    <w:rsid w:val="009A36E8"/>
    <w:rsid w:val="009A383F"/>
    <w:rsid w:val="009A3895"/>
    <w:rsid w:val="009A40D2"/>
    <w:rsid w:val="009A4112"/>
    <w:rsid w:val="009A4124"/>
    <w:rsid w:val="009A42E9"/>
    <w:rsid w:val="009A44F5"/>
    <w:rsid w:val="009A461D"/>
    <w:rsid w:val="009A4B3C"/>
    <w:rsid w:val="009A5348"/>
    <w:rsid w:val="009A594D"/>
    <w:rsid w:val="009A5FAC"/>
    <w:rsid w:val="009A6568"/>
    <w:rsid w:val="009A6883"/>
    <w:rsid w:val="009A7554"/>
    <w:rsid w:val="009A7BAA"/>
    <w:rsid w:val="009A7FF4"/>
    <w:rsid w:val="009B0619"/>
    <w:rsid w:val="009B0829"/>
    <w:rsid w:val="009B1934"/>
    <w:rsid w:val="009B19A8"/>
    <w:rsid w:val="009B1BB1"/>
    <w:rsid w:val="009B23A8"/>
    <w:rsid w:val="009B29D9"/>
    <w:rsid w:val="009B2B02"/>
    <w:rsid w:val="009B2DAC"/>
    <w:rsid w:val="009B32EF"/>
    <w:rsid w:val="009B3396"/>
    <w:rsid w:val="009B3499"/>
    <w:rsid w:val="009B3E2E"/>
    <w:rsid w:val="009B4197"/>
    <w:rsid w:val="009B442C"/>
    <w:rsid w:val="009B4B9D"/>
    <w:rsid w:val="009B4DF8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B7F73"/>
    <w:rsid w:val="009C02FB"/>
    <w:rsid w:val="009C06E8"/>
    <w:rsid w:val="009C08F1"/>
    <w:rsid w:val="009C0AA5"/>
    <w:rsid w:val="009C0B8C"/>
    <w:rsid w:val="009C1298"/>
    <w:rsid w:val="009C147B"/>
    <w:rsid w:val="009C15B2"/>
    <w:rsid w:val="009C1995"/>
    <w:rsid w:val="009C1F86"/>
    <w:rsid w:val="009C2482"/>
    <w:rsid w:val="009C25C4"/>
    <w:rsid w:val="009C29DC"/>
    <w:rsid w:val="009C392E"/>
    <w:rsid w:val="009C3F18"/>
    <w:rsid w:val="009C4AC8"/>
    <w:rsid w:val="009C512C"/>
    <w:rsid w:val="009C537A"/>
    <w:rsid w:val="009C569A"/>
    <w:rsid w:val="009C6718"/>
    <w:rsid w:val="009C6936"/>
    <w:rsid w:val="009C72E7"/>
    <w:rsid w:val="009C7A9F"/>
    <w:rsid w:val="009D02DE"/>
    <w:rsid w:val="009D041A"/>
    <w:rsid w:val="009D0466"/>
    <w:rsid w:val="009D083E"/>
    <w:rsid w:val="009D0913"/>
    <w:rsid w:val="009D17A3"/>
    <w:rsid w:val="009D2278"/>
    <w:rsid w:val="009D2324"/>
    <w:rsid w:val="009D2579"/>
    <w:rsid w:val="009D2699"/>
    <w:rsid w:val="009D27C3"/>
    <w:rsid w:val="009D2941"/>
    <w:rsid w:val="009D328C"/>
    <w:rsid w:val="009D3882"/>
    <w:rsid w:val="009D410D"/>
    <w:rsid w:val="009D4A04"/>
    <w:rsid w:val="009D4FB5"/>
    <w:rsid w:val="009D4FE6"/>
    <w:rsid w:val="009D50ED"/>
    <w:rsid w:val="009D59D8"/>
    <w:rsid w:val="009D5E1B"/>
    <w:rsid w:val="009D67CF"/>
    <w:rsid w:val="009D6837"/>
    <w:rsid w:val="009D691A"/>
    <w:rsid w:val="009D739F"/>
    <w:rsid w:val="009D7F76"/>
    <w:rsid w:val="009E02F6"/>
    <w:rsid w:val="009E0543"/>
    <w:rsid w:val="009E06D7"/>
    <w:rsid w:val="009E1269"/>
    <w:rsid w:val="009E16B4"/>
    <w:rsid w:val="009E1E79"/>
    <w:rsid w:val="009E1F94"/>
    <w:rsid w:val="009E2380"/>
    <w:rsid w:val="009E24DD"/>
    <w:rsid w:val="009E2937"/>
    <w:rsid w:val="009E294C"/>
    <w:rsid w:val="009E29D3"/>
    <w:rsid w:val="009E31A7"/>
    <w:rsid w:val="009E3991"/>
    <w:rsid w:val="009E3AF8"/>
    <w:rsid w:val="009E4797"/>
    <w:rsid w:val="009E4A64"/>
    <w:rsid w:val="009E4ED0"/>
    <w:rsid w:val="009E5755"/>
    <w:rsid w:val="009E57D2"/>
    <w:rsid w:val="009E5968"/>
    <w:rsid w:val="009E5B7C"/>
    <w:rsid w:val="009E6B27"/>
    <w:rsid w:val="009E6F43"/>
    <w:rsid w:val="009F012F"/>
    <w:rsid w:val="009F03A5"/>
    <w:rsid w:val="009F060F"/>
    <w:rsid w:val="009F0C3D"/>
    <w:rsid w:val="009F1161"/>
    <w:rsid w:val="009F139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F3"/>
    <w:rsid w:val="009F6676"/>
    <w:rsid w:val="009F66D5"/>
    <w:rsid w:val="009F66E6"/>
    <w:rsid w:val="009F6741"/>
    <w:rsid w:val="009F6A87"/>
    <w:rsid w:val="00A00176"/>
    <w:rsid w:val="00A00264"/>
    <w:rsid w:val="00A00B85"/>
    <w:rsid w:val="00A00F0E"/>
    <w:rsid w:val="00A00FD9"/>
    <w:rsid w:val="00A015AF"/>
    <w:rsid w:val="00A01B01"/>
    <w:rsid w:val="00A01E3C"/>
    <w:rsid w:val="00A025D4"/>
    <w:rsid w:val="00A02654"/>
    <w:rsid w:val="00A02A16"/>
    <w:rsid w:val="00A02FB9"/>
    <w:rsid w:val="00A03379"/>
    <w:rsid w:val="00A0357B"/>
    <w:rsid w:val="00A0360E"/>
    <w:rsid w:val="00A042DC"/>
    <w:rsid w:val="00A043FB"/>
    <w:rsid w:val="00A049C6"/>
    <w:rsid w:val="00A04A0F"/>
    <w:rsid w:val="00A04ADE"/>
    <w:rsid w:val="00A04E4E"/>
    <w:rsid w:val="00A056A3"/>
    <w:rsid w:val="00A05830"/>
    <w:rsid w:val="00A0612C"/>
    <w:rsid w:val="00A067B4"/>
    <w:rsid w:val="00A06AF1"/>
    <w:rsid w:val="00A076DB"/>
    <w:rsid w:val="00A07903"/>
    <w:rsid w:val="00A10B04"/>
    <w:rsid w:val="00A112AD"/>
    <w:rsid w:val="00A11ACB"/>
    <w:rsid w:val="00A120D0"/>
    <w:rsid w:val="00A1232E"/>
    <w:rsid w:val="00A129E1"/>
    <w:rsid w:val="00A13060"/>
    <w:rsid w:val="00A1317A"/>
    <w:rsid w:val="00A13462"/>
    <w:rsid w:val="00A135B0"/>
    <w:rsid w:val="00A13715"/>
    <w:rsid w:val="00A139BA"/>
    <w:rsid w:val="00A139FD"/>
    <w:rsid w:val="00A13DB2"/>
    <w:rsid w:val="00A146C8"/>
    <w:rsid w:val="00A14785"/>
    <w:rsid w:val="00A14BE8"/>
    <w:rsid w:val="00A14EB4"/>
    <w:rsid w:val="00A15DE2"/>
    <w:rsid w:val="00A16649"/>
    <w:rsid w:val="00A167D7"/>
    <w:rsid w:val="00A172A5"/>
    <w:rsid w:val="00A1766B"/>
    <w:rsid w:val="00A17BD8"/>
    <w:rsid w:val="00A17C82"/>
    <w:rsid w:val="00A20130"/>
    <w:rsid w:val="00A20703"/>
    <w:rsid w:val="00A20A93"/>
    <w:rsid w:val="00A21B4C"/>
    <w:rsid w:val="00A21F19"/>
    <w:rsid w:val="00A2203A"/>
    <w:rsid w:val="00A223B7"/>
    <w:rsid w:val="00A225E4"/>
    <w:rsid w:val="00A227BE"/>
    <w:rsid w:val="00A22967"/>
    <w:rsid w:val="00A22A94"/>
    <w:rsid w:val="00A2300E"/>
    <w:rsid w:val="00A23348"/>
    <w:rsid w:val="00A23755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27A2D"/>
    <w:rsid w:val="00A3048A"/>
    <w:rsid w:val="00A313AD"/>
    <w:rsid w:val="00A32A44"/>
    <w:rsid w:val="00A32D3C"/>
    <w:rsid w:val="00A3350E"/>
    <w:rsid w:val="00A3393C"/>
    <w:rsid w:val="00A3394E"/>
    <w:rsid w:val="00A33EB8"/>
    <w:rsid w:val="00A34A95"/>
    <w:rsid w:val="00A352AE"/>
    <w:rsid w:val="00A35EC3"/>
    <w:rsid w:val="00A369A7"/>
    <w:rsid w:val="00A369CB"/>
    <w:rsid w:val="00A36A82"/>
    <w:rsid w:val="00A37074"/>
    <w:rsid w:val="00A37224"/>
    <w:rsid w:val="00A3789B"/>
    <w:rsid w:val="00A37D9A"/>
    <w:rsid w:val="00A406B9"/>
    <w:rsid w:val="00A407CB"/>
    <w:rsid w:val="00A40C3F"/>
    <w:rsid w:val="00A40D24"/>
    <w:rsid w:val="00A41171"/>
    <w:rsid w:val="00A41779"/>
    <w:rsid w:val="00A41A2A"/>
    <w:rsid w:val="00A41EAC"/>
    <w:rsid w:val="00A42467"/>
    <w:rsid w:val="00A4266A"/>
    <w:rsid w:val="00A42F52"/>
    <w:rsid w:val="00A43257"/>
    <w:rsid w:val="00A4352B"/>
    <w:rsid w:val="00A43CE6"/>
    <w:rsid w:val="00A4425B"/>
    <w:rsid w:val="00A44936"/>
    <w:rsid w:val="00A44CCE"/>
    <w:rsid w:val="00A44DDE"/>
    <w:rsid w:val="00A44F76"/>
    <w:rsid w:val="00A44FD9"/>
    <w:rsid w:val="00A45014"/>
    <w:rsid w:val="00A45185"/>
    <w:rsid w:val="00A45FBE"/>
    <w:rsid w:val="00A465B1"/>
    <w:rsid w:val="00A46F99"/>
    <w:rsid w:val="00A4768F"/>
    <w:rsid w:val="00A476ED"/>
    <w:rsid w:val="00A50914"/>
    <w:rsid w:val="00A50FFD"/>
    <w:rsid w:val="00A510F8"/>
    <w:rsid w:val="00A51603"/>
    <w:rsid w:val="00A5281F"/>
    <w:rsid w:val="00A52CFB"/>
    <w:rsid w:val="00A53192"/>
    <w:rsid w:val="00A5323B"/>
    <w:rsid w:val="00A537AA"/>
    <w:rsid w:val="00A53B03"/>
    <w:rsid w:val="00A53F1F"/>
    <w:rsid w:val="00A540C4"/>
    <w:rsid w:val="00A54222"/>
    <w:rsid w:val="00A543DC"/>
    <w:rsid w:val="00A550FD"/>
    <w:rsid w:val="00A55587"/>
    <w:rsid w:val="00A55843"/>
    <w:rsid w:val="00A55E53"/>
    <w:rsid w:val="00A55FB4"/>
    <w:rsid w:val="00A56040"/>
    <w:rsid w:val="00A564F8"/>
    <w:rsid w:val="00A572D2"/>
    <w:rsid w:val="00A57778"/>
    <w:rsid w:val="00A57820"/>
    <w:rsid w:val="00A57AE1"/>
    <w:rsid w:val="00A6089E"/>
    <w:rsid w:val="00A61444"/>
    <w:rsid w:val="00A61470"/>
    <w:rsid w:val="00A6187F"/>
    <w:rsid w:val="00A619A0"/>
    <w:rsid w:val="00A6208A"/>
    <w:rsid w:val="00A6252E"/>
    <w:rsid w:val="00A629DB"/>
    <w:rsid w:val="00A637D5"/>
    <w:rsid w:val="00A63952"/>
    <w:rsid w:val="00A63A9E"/>
    <w:rsid w:val="00A64139"/>
    <w:rsid w:val="00A64C9F"/>
    <w:rsid w:val="00A64DB2"/>
    <w:rsid w:val="00A655F0"/>
    <w:rsid w:val="00A66189"/>
    <w:rsid w:val="00A6667D"/>
    <w:rsid w:val="00A66C51"/>
    <w:rsid w:val="00A677D2"/>
    <w:rsid w:val="00A67ACA"/>
    <w:rsid w:val="00A7026F"/>
    <w:rsid w:val="00A704A6"/>
    <w:rsid w:val="00A70A19"/>
    <w:rsid w:val="00A70C43"/>
    <w:rsid w:val="00A710AC"/>
    <w:rsid w:val="00A712D6"/>
    <w:rsid w:val="00A718F6"/>
    <w:rsid w:val="00A71A26"/>
    <w:rsid w:val="00A71C33"/>
    <w:rsid w:val="00A71F4A"/>
    <w:rsid w:val="00A72167"/>
    <w:rsid w:val="00A7259D"/>
    <w:rsid w:val="00A726E3"/>
    <w:rsid w:val="00A73611"/>
    <w:rsid w:val="00A736F1"/>
    <w:rsid w:val="00A7386B"/>
    <w:rsid w:val="00A7390D"/>
    <w:rsid w:val="00A73BE6"/>
    <w:rsid w:val="00A7453A"/>
    <w:rsid w:val="00A74722"/>
    <w:rsid w:val="00A75098"/>
    <w:rsid w:val="00A7565D"/>
    <w:rsid w:val="00A759C9"/>
    <w:rsid w:val="00A761E1"/>
    <w:rsid w:val="00A76A47"/>
    <w:rsid w:val="00A76C55"/>
    <w:rsid w:val="00A76C77"/>
    <w:rsid w:val="00A7752F"/>
    <w:rsid w:val="00A77A97"/>
    <w:rsid w:val="00A77F1A"/>
    <w:rsid w:val="00A801CC"/>
    <w:rsid w:val="00A80257"/>
    <w:rsid w:val="00A803DC"/>
    <w:rsid w:val="00A80B36"/>
    <w:rsid w:val="00A80BD9"/>
    <w:rsid w:val="00A80CD2"/>
    <w:rsid w:val="00A80ED3"/>
    <w:rsid w:val="00A80F79"/>
    <w:rsid w:val="00A80FFA"/>
    <w:rsid w:val="00A81998"/>
    <w:rsid w:val="00A82BB8"/>
    <w:rsid w:val="00A82E80"/>
    <w:rsid w:val="00A82FCB"/>
    <w:rsid w:val="00A8311C"/>
    <w:rsid w:val="00A83E45"/>
    <w:rsid w:val="00A83F34"/>
    <w:rsid w:val="00A84312"/>
    <w:rsid w:val="00A84C5A"/>
    <w:rsid w:val="00A8586E"/>
    <w:rsid w:val="00A85D5E"/>
    <w:rsid w:val="00A85DC4"/>
    <w:rsid w:val="00A85FAE"/>
    <w:rsid w:val="00A86C51"/>
    <w:rsid w:val="00A86ED5"/>
    <w:rsid w:val="00A8703D"/>
    <w:rsid w:val="00A87131"/>
    <w:rsid w:val="00A87413"/>
    <w:rsid w:val="00A87AA8"/>
    <w:rsid w:val="00A87C21"/>
    <w:rsid w:val="00A87F57"/>
    <w:rsid w:val="00A9056D"/>
    <w:rsid w:val="00A907B8"/>
    <w:rsid w:val="00A908C8"/>
    <w:rsid w:val="00A914CF"/>
    <w:rsid w:val="00A91662"/>
    <w:rsid w:val="00A916F2"/>
    <w:rsid w:val="00A91ABC"/>
    <w:rsid w:val="00A91BA1"/>
    <w:rsid w:val="00A91CAD"/>
    <w:rsid w:val="00A91E82"/>
    <w:rsid w:val="00A9217D"/>
    <w:rsid w:val="00A92976"/>
    <w:rsid w:val="00A92982"/>
    <w:rsid w:val="00A93609"/>
    <w:rsid w:val="00A93AF9"/>
    <w:rsid w:val="00A942EA"/>
    <w:rsid w:val="00A94D22"/>
    <w:rsid w:val="00A950C5"/>
    <w:rsid w:val="00A955E0"/>
    <w:rsid w:val="00A956A5"/>
    <w:rsid w:val="00A964E2"/>
    <w:rsid w:val="00A9655D"/>
    <w:rsid w:val="00A9680C"/>
    <w:rsid w:val="00A9684D"/>
    <w:rsid w:val="00A968C5"/>
    <w:rsid w:val="00A9746E"/>
    <w:rsid w:val="00A9748B"/>
    <w:rsid w:val="00A97CC2"/>
    <w:rsid w:val="00A97FCD"/>
    <w:rsid w:val="00AA068C"/>
    <w:rsid w:val="00AA0AFE"/>
    <w:rsid w:val="00AA0D6F"/>
    <w:rsid w:val="00AA1872"/>
    <w:rsid w:val="00AA1DFC"/>
    <w:rsid w:val="00AA2721"/>
    <w:rsid w:val="00AA3415"/>
    <w:rsid w:val="00AA3DCA"/>
    <w:rsid w:val="00AA451A"/>
    <w:rsid w:val="00AA47B0"/>
    <w:rsid w:val="00AA50AD"/>
    <w:rsid w:val="00AA54D6"/>
    <w:rsid w:val="00AA5915"/>
    <w:rsid w:val="00AA5A85"/>
    <w:rsid w:val="00AA5B89"/>
    <w:rsid w:val="00AA5CA0"/>
    <w:rsid w:val="00AA6D4D"/>
    <w:rsid w:val="00AA7C66"/>
    <w:rsid w:val="00AB046B"/>
    <w:rsid w:val="00AB0B95"/>
    <w:rsid w:val="00AB10E7"/>
    <w:rsid w:val="00AB1F93"/>
    <w:rsid w:val="00AB2928"/>
    <w:rsid w:val="00AB29BA"/>
    <w:rsid w:val="00AB2A8F"/>
    <w:rsid w:val="00AB2BF1"/>
    <w:rsid w:val="00AB2EBB"/>
    <w:rsid w:val="00AB2F8A"/>
    <w:rsid w:val="00AB30E3"/>
    <w:rsid w:val="00AB31C3"/>
    <w:rsid w:val="00AB325D"/>
    <w:rsid w:val="00AB33BF"/>
    <w:rsid w:val="00AB3C12"/>
    <w:rsid w:val="00AB4EB0"/>
    <w:rsid w:val="00AB4FEE"/>
    <w:rsid w:val="00AB5CA9"/>
    <w:rsid w:val="00AB5EF1"/>
    <w:rsid w:val="00AB61FA"/>
    <w:rsid w:val="00AB77FB"/>
    <w:rsid w:val="00AC00A9"/>
    <w:rsid w:val="00AC07CF"/>
    <w:rsid w:val="00AC1544"/>
    <w:rsid w:val="00AC187F"/>
    <w:rsid w:val="00AC1B3F"/>
    <w:rsid w:val="00AC1C5D"/>
    <w:rsid w:val="00AC1C9C"/>
    <w:rsid w:val="00AC1FD3"/>
    <w:rsid w:val="00AC25D3"/>
    <w:rsid w:val="00AC296F"/>
    <w:rsid w:val="00AC31F3"/>
    <w:rsid w:val="00AC339C"/>
    <w:rsid w:val="00AC38D0"/>
    <w:rsid w:val="00AC464B"/>
    <w:rsid w:val="00AC4B0F"/>
    <w:rsid w:val="00AC4B14"/>
    <w:rsid w:val="00AC5182"/>
    <w:rsid w:val="00AC6499"/>
    <w:rsid w:val="00AC64AD"/>
    <w:rsid w:val="00AC6663"/>
    <w:rsid w:val="00AC66E2"/>
    <w:rsid w:val="00AC705E"/>
    <w:rsid w:val="00AC7137"/>
    <w:rsid w:val="00AC7504"/>
    <w:rsid w:val="00AC77B9"/>
    <w:rsid w:val="00AD0325"/>
    <w:rsid w:val="00AD04C4"/>
    <w:rsid w:val="00AD04F7"/>
    <w:rsid w:val="00AD070B"/>
    <w:rsid w:val="00AD0F9A"/>
    <w:rsid w:val="00AD1C8D"/>
    <w:rsid w:val="00AD1CDB"/>
    <w:rsid w:val="00AD1D99"/>
    <w:rsid w:val="00AD20C8"/>
    <w:rsid w:val="00AD2847"/>
    <w:rsid w:val="00AD325D"/>
    <w:rsid w:val="00AD34A2"/>
    <w:rsid w:val="00AD35AC"/>
    <w:rsid w:val="00AD39A7"/>
    <w:rsid w:val="00AD3E01"/>
    <w:rsid w:val="00AD3E64"/>
    <w:rsid w:val="00AD3FAA"/>
    <w:rsid w:val="00AD429B"/>
    <w:rsid w:val="00AD5151"/>
    <w:rsid w:val="00AD52D7"/>
    <w:rsid w:val="00AD5D9C"/>
    <w:rsid w:val="00AD75DA"/>
    <w:rsid w:val="00AD7E0D"/>
    <w:rsid w:val="00AE0705"/>
    <w:rsid w:val="00AE0F18"/>
    <w:rsid w:val="00AE111E"/>
    <w:rsid w:val="00AE2179"/>
    <w:rsid w:val="00AE2BFE"/>
    <w:rsid w:val="00AE39A1"/>
    <w:rsid w:val="00AE4054"/>
    <w:rsid w:val="00AE4E22"/>
    <w:rsid w:val="00AE56AB"/>
    <w:rsid w:val="00AE5C0C"/>
    <w:rsid w:val="00AE5CF2"/>
    <w:rsid w:val="00AE5E62"/>
    <w:rsid w:val="00AE5FBA"/>
    <w:rsid w:val="00AE60D2"/>
    <w:rsid w:val="00AE6C5A"/>
    <w:rsid w:val="00AE6D10"/>
    <w:rsid w:val="00AE7142"/>
    <w:rsid w:val="00AE7466"/>
    <w:rsid w:val="00AE7D8D"/>
    <w:rsid w:val="00AF0390"/>
    <w:rsid w:val="00AF040D"/>
    <w:rsid w:val="00AF0940"/>
    <w:rsid w:val="00AF0A09"/>
    <w:rsid w:val="00AF0A85"/>
    <w:rsid w:val="00AF1AEC"/>
    <w:rsid w:val="00AF1B92"/>
    <w:rsid w:val="00AF200B"/>
    <w:rsid w:val="00AF2126"/>
    <w:rsid w:val="00AF2C60"/>
    <w:rsid w:val="00AF33FD"/>
    <w:rsid w:val="00AF383C"/>
    <w:rsid w:val="00AF38C0"/>
    <w:rsid w:val="00AF3D6D"/>
    <w:rsid w:val="00AF3E4D"/>
    <w:rsid w:val="00AF59D5"/>
    <w:rsid w:val="00AF6A35"/>
    <w:rsid w:val="00AF7224"/>
    <w:rsid w:val="00AF779E"/>
    <w:rsid w:val="00B00289"/>
    <w:rsid w:val="00B00584"/>
    <w:rsid w:val="00B008D8"/>
    <w:rsid w:val="00B009CB"/>
    <w:rsid w:val="00B00A35"/>
    <w:rsid w:val="00B00D38"/>
    <w:rsid w:val="00B00E0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52C7"/>
    <w:rsid w:val="00B05B0A"/>
    <w:rsid w:val="00B05B97"/>
    <w:rsid w:val="00B05E3B"/>
    <w:rsid w:val="00B065EE"/>
    <w:rsid w:val="00B066CA"/>
    <w:rsid w:val="00B067B4"/>
    <w:rsid w:val="00B06D43"/>
    <w:rsid w:val="00B07065"/>
    <w:rsid w:val="00B075A3"/>
    <w:rsid w:val="00B07B47"/>
    <w:rsid w:val="00B07CF7"/>
    <w:rsid w:val="00B103F2"/>
    <w:rsid w:val="00B104B4"/>
    <w:rsid w:val="00B10F19"/>
    <w:rsid w:val="00B11938"/>
    <w:rsid w:val="00B11AC9"/>
    <w:rsid w:val="00B11E12"/>
    <w:rsid w:val="00B11ECA"/>
    <w:rsid w:val="00B121DE"/>
    <w:rsid w:val="00B12E0C"/>
    <w:rsid w:val="00B12F1D"/>
    <w:rsid w:val="00B13256"/>
    <w:rsid w:val="00B13D31"/>
    <w:rsid w:val="00B143A2"/>
    <w:rsid w:val="00B14425"/>
    <w:rsid w:val="00B144B0"/>
    <w:rsid w:val="00B14E70"/>
    <w:rsid w:val="00B1541E"/>
    <w:rsid w:val="00B15479"/>
    <w:rsid w:val="00B16153"/>
    <w:rsid w:val="00B16CD4"/>
    <w:rsid w:val="00B172D8"/>
    <w:rsid w:val="00B173A4"/>
    <w:rsid w:val="00B17586"/>
    <w:rsid w:val="00B1778A"/>
    <w:rsid w:val="00B17964"/>
    <w:rsid w:val="00B20150"/>
    <w:rsid w:val="00B2059B"/>
    <w:rsid w:val="00B207EB"/>
    <w:rsid w:val="00B20870"/>
    <w:rsid w:val="00B20C57"/>
    <w:rsid w:val="00B214E8"/>
    <w:rsid w:val="00B21C16"/>
    <w:rsid w:val="00B21DBE"/>
    <w:rsid w:val="00B21E19"/>
    <w:rsid w:val="00B22341"/>
    <w:rsid w:val="00B22476"/>
    <w:rsid w:val="00B22A4D"/>
    <w:rsid w:val="00B22BB9"/>
    <w:rsid w:val="00B22FC4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79D"/>
    <w:rsid w:val="00B26B87"/>
    <w:rsid w:val="00B26CD9"/>
    <w:rsid w:val="00B276EE"/>
    <w:rsid w:val="00B27BDA"/>
    <w:rsid w:val="00B303CE"/>
    <w:rsid w:val="00B30536"/>
    <w:rsid w:val="00B3093F"/>
    <w:rsid w:val="00B30D57"/>
    <w:rsid w:val="00B31430"/>
    <w:rsid w:val="00B31AB2"/>
    <w:rsid w:val="00B32A4F"/>
    <w:rsid w:val="00B333B1"/>
    <w:rsid w:val="00B3374E"/>
    <w:rsid w:val="00B33810"/>
    <w:rsid w:val="00B33AC9"/>
    <w:rsid w:val="00B33ECF"/>
    <w:rsid w:val="00B34146"/>
    <w:rsid w:val="00B35192"/>
    <w:rsid w:val="00B35443"/>
    <w:rsid w:val="00B3586E"/>
    <w:rsid w:val="00B359F9"/>
    <w:rsid w:val="00B35A3C"/>
    <w:rsid w:val="00B377ED"/>
    <w:rsid w:val="00B379D7"/>
    <w:rsid w:val="00B40358"/>
    <w:rsid w:val="00B40398"/>
    <w:rsid w:val="00B40F88"/>
    <w:rsid w:val="00B41565"/>
    <w:rsid w:val="00B42233"/>
    <w:rsid w:val="00B422A8"/>
    <w:rsid w:val="00B42D05"/>
    <w:rsid w:val="00B43588"/>
    <w:rsid w:val="00B43614"/>
    <w:rsid w:val="00B43E54"/>
    <w:rsid w:val="00B44082"/>
    <w:rsid w:val="00B4422A"/>
    <w:rsid w:val="00B445AA"/>
    <w:rsid w:val="00B44721"/>
    <w:rsid w:val="00B4483B"/>
    <w:rsid w:val="00B450AE"/>
    <w:rsid w:val="00B456D5"/>
    <w:rsid w:val="00B459AA"/>
    <w:rsid w:val="00B45E9D"/>
    <w:rsid w:val="00B4650B"/>
    <w:rsid w:val="00B46B3B"/>
    <w:rsid w:val="00B46C88"/>
    <w:rsid w:val="00B46DD6"/>
    <w:rsid w:val="00B473A6"/>
    <w:rsid w:val="00B47705"/>
    <w:rsid w:val="00B4770D"/>
    <w:rsid w:val="00B4796C"/>
    <w:rsid w:val="00B47A28"/>
    <w:rsid w:val="00B47B92"/>
    <w:rsid w:val="00B47C44"/>
    <w:rsid w:val="00B50102"/>
    <w:rsid w:val="00B5025E"/>
    <w:rsid w:val="00B50404"/>
    <w:rsid w:val="00B5061C"/>
    <w:rsid w:val="00B51078"/>
    <w:rsid w:val="00B5144C"/>
    <w:rsid w:val="00B51B10"/>
    <w:rsid w:val="00B52652"/>
    <w:rsid w:val="00B52E43"/>
    <w:rsid w:val="00B52FC2"/>
    <w:rsid w:val="00B52FDD"/>
    <w:rsid w:val="00B530BA"/>
    <w:rsid w:val="00B533B8"/>
    <w:rsid w:val="00B536FC"/>
    <w:rsid w:val="00B53F65"/>
    <w:rsid w:val="00B548A1"/>
    <w:rsid w:val="00B54C12"/>
    <w:rsid w:val="00B54C37"/>
    <w:rsid w:val="00B5539B"/>
    <w:rsid w:val="00B556BE"/>
    <w:rsid w:val="00B55713"/>
    <w:rsid w:val="00B564C6"/>
    <w:rsid w:val="00B56571"/>
    <w:rsid w:val="00B5663A"/>
    <w:rsid w:val="00B56C1A"/>
    <w:rsid w:val="00B57A40"/>
    <w:rsid w:val="00B57CB6"/>
    <w:rsid w:val="00B607D8"/>
    <w:rsid w:val="00B60E69"/>
    <w:rsid w:val="00B60FFF"/>
    <w:rsid w:val="00B619D7"/>
    <w:rsid w:val="00B627AA"/>
    <w:rsid w:val="00B627FF"/>
    <w:rsid w:val="00B62F86"/>
    <w:rsid w:val="00B630A0"/>
    <w:rsid w:val="00B63515"/>
    <w:rsid w:val="00B6380B"/>
    <w:rsid w:val="00B63EEA"/>
    <w:rsid w:val="00B640AB"/>
    <w:rsid w:val="00B642FF"/>
    <w:rsid w:val="00B64395"/>
    <w:rsid w:val="00B64499"/>
    <w:rsid w:val="00B64A89"/>
    <w:rsid w:val="00B64BE1"/>
    <w:rsid w:val="00B654AB"/>
    <w:rsid w:val="00B65B13"/>
    <w:rsid w:val="00B66B4B"/>
    <w:rsid w:val="00B66BED"/>
    <w:rsid w:val="00B66D6B"/>
    <w:rsid w:val="00B67327"/>
    <w:rsid w:val="00B675AD"/>
    <w:rsid w:val="00B67634"/>
    <w:rsid w:val="00B703D0"/>
    <w:rsid w:val="00B70855"/>
    <w:rsid w:val="00B70859"/>
    <w:rsid w:val="00B709E8"/>
    <w:rsid w:val="00B70F31"/>
    <w:rsid w:val="00B717A1"/>
    <w:rsid w:val="00B71B76"/>
    <w:rsid w:val="00B71F34"/>
    <w:rsid w:val="00B72229"/>
    <w:rsid w:val="00B722E9"/>
    <w:rsid w:val="00B726ED"/>
    <w:rsid w:val="00B7286B"/>
    <w:rsid w:val="00B72FF4"/>
    <w:rsid w:val="00B7316E"/>
    <w:rsid w:val="00B73AF0"/>
    <w:rsid w:val="00B7452E"/>
    <w:rsid w:val="00B7480A"/>
    <w:rsid w:val="00B74A85"/>
    <w:rsid w:val="00B74B7F"/>
    <w:rsid w:val="00B74E7E"/>
    <w:rsid w:val="00B753C6"/>
    <w:rsid w:val="00B75611"/>
    <w:rsid w:val="00B7619A"/>
    <w:rsid w:val="00B76BE1"/>
    <w:rsid w:val="00B76D30"/>
    <w:rsid w:val="00B77263"/>
    <w:rsid w:val="00B773EC"/>
    <w:rsid w:val="00B77A09"/>
    <w:rsid w:val="00B77CCA"/>
    <w:rsid w:val="00B80B6D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A18"/>
    <w:rsid w:val="00B83D44"/>
    <w:rsid w:val="00B83DAA"/>
    <w:rsid w:val="00B84193"/>
    <w:rsid w:val="00B8456C"/>
    <w:rsid w:val="00B845BC"/>
    <w:rsid w:val="00B85563"/>
    <w:rsid w:val="00B857B3"/>
    <w:rsid w:val="00B8590E"/>
    <w:rsid w:val="00B85B63"/>
    <w:rsid w:val="00B865C5"/>
    <w:rsid w:val="00B867DA"/>
    <w:rsid w:val="00B86831"/>
    <w:rsid w:val="00B87902"/>
    <w:rsid w:val="00B900B2"/>
    <w:rsid w:val="00B90ECC"/>
    <w:rsid w:val="00B918AA"/>
    <w:rsid w:val="00B91E2B"/>
    <w:rsid w:val="00B92256"/>
    <w:rsid w:val="00B930BA"/>
    <w:rsid w:val="00B9323A"/>
    <w:rsid w:val="00B9330C"/>
    <w:rsid w:val="00B9381D"/>
    <w:rsid w:val="00B93C1C"/>
    <w:rsid w:val="00B93DB0"/>
    <w:rsid w:val="00B9453D"/>
    <w:rsid w:val="00B94781"/>
    <w:rsid w:val="00B94F13"/>
    <w:rsid w:val="00B95050"/>
    <w:rsid w:val="00B95462"/>
    <w:rsid w:val="00B954A4"/>
    <w:rsid w:val="00B955A6"/>
    <w:rsid w:val="00B9566F"/>
    <w:rsid w:val="00B95CF4"/>
    <w:rsid w:val="00B95DF2"/>
    <w:rsid w:val="00B969BC"/>
    <w:rsid w:val="00B96A39"/>
    <w:rsid w:val="00B96AD7"/>
    <w:rsid w:val="00B97220"/>
    <w:rsid w:val="00B97906"/>
    <w:rsid w:val="00B97ACB"/>
    <w:rsid w:val="00B97CB1"/>
    <w:rsid w:val="00BA098B"/>
    <w:rsid w:val="00BA0C33"/>
    <w:rsid w:val="00BA0C5A"/>
    <w:rsid w:val="00BA0D83"/>
    <w:rsid w:val="00BA0FA0"/>
    <w:rsid w:val="00BA128F"/>
    <w:rsid w:val="00BA17F6"/>
    <w:rsid w:val="00BA202D"/>
    <w:rsid w:val="00BA2311"/>
    <w:rsid w:val="00BA2AC9"/>
    <w:rsid w:val="00BA320E"/>
    <w:rsid w:val="00BA342E"/>
    <w:rsid w:val="00BA35B5"/>
    <w:rsid w:val="00BA38AA"/>
    <w:rsid w:val="00BA38D2"/>
    <w:rsid w:val="00BA3AF3"/>
    <w:rsid w:val="00BA3BC3"/>
    <w:rsid w:val="00BA45B0"/>
    <w:rsid w:val="00BA45F5"/>
    <w:rsid w:val="00BA4E16"/>
    <w:rsid w:val="00BA5005"/>
    <w:rsid w:val="00BA520F"/>
    <w:rsid w:val="00BA527C"/>
    <w:rsid w:val="00BA5621"/>
    <w:rsid w:val="00BA56CA"/>
    <w:rsid w:val="00BA5774"/>
    <w:rsid w:val="00BA5928"/>
    <w:rsid w:val="00BA5ED8"/>
    <w:rsid w:val="00BA658B"/>
    <w:rsid w:val="00BA661B"/>
    <w:rsid w:val="00BA6B7C"/>
    <w:rsid w:val="00BA7BAF"/>
    <w:rsid w:val="00BB00F4"/>
    <w:rsid w:val="00BB0B1B"/>
    <w:rsid w:val="00BB0C30"/>
    <w:rsid w:val="00BB158D"/>
    <w:rsid w:val="00BB186E"/>
    <w:rsid w:val="00BB1A4A"/>
    <w:rsid w:val="00BB1C38"/>
    <w:rsid w:val="00BB225D"/>
    <w:rsid w:val="00BB2EFB"/>
    <w:rsid w:val="00BB31DF"/>
    <w:rsid w:val="00BB3300"/>
    <w:rsid w:val="00BB37D2"/>
    <w:rsid w:val="00BB459E"/>
    <w:rsid w:val="00BB48A5"/>
    <w:rsid w:val="00BB49BC"/>
    <w:rsid w:val="00BB4C77"/>
    <w:rsid w:val="00BB4D24"/>
    <w:rsid w:val="00BB4DE7"/>
    <w:rsid w:val="00BB5295"/>
    <w:rsid w:val="00BB5850"/>
    <w:rsid w:val="00BB5A5F"/>
    <w:rsid w:val="00BB5A7B"/>
    <w:rsid w:val="00BB5A9C"/>
    <w:rsid w:val="00BB5AE7"/>
    <w:rsid w:val="00BB5BDB"/>
    <w:rsid w:val="00BB5F3F"/>
    <w:rsid w:val="00BB66DD"/>
    <w:rsid w:val="00BB6756"/>
    <w:rsid w:val="00BB67A9"/>
    <w:rsid w:val="00BB6EE5"/>
    <w:rsid w:val="00BB701C"/>
    <w:rsid w:val="00BB7499"/>
    <w:rsid w:val="00BB771C"/>
    <w:rsid w:val="00BC05AA"/>
    <w:rsid w:val="00BC062B"/>
    <w:rsid w:val="00BC078E"/>
    <w:rsid w:val="00BC07B0"/>
    <w:rsid w:val="00BC19F8"/>
    <w:rsid w:val="00BC1B7B"/>
    <w:rsid w:val="00BC1EB3"/>
    <w:rsid w:val="00BC1FAB"/>
    <w:rsid w:val="00BC2277"/>
    <w:rsid w:val="00BC25F6"/>
    <w:rsid w:val="00BC2608"/>
    <w:rsid w:val="00BC2EA2"/>
    <w:rsid w:val="00BC3379"/>
    <w:rsid w:val="00BC3B6B"/>
    <w:rsid w:val="00BC4344"/>
    <w:rsid w:val="00BC4460"/>
    <w:rsid w:val="00BC4CB9"/>
    <w:rsid w:val="00BC5C99"/>
    <w:rsid w:val="00BC6589"/>
    <w:rsid w:val="00BC66B0"/>
    <w:rsid w:val="00BC6DBE"/>
    <w:rsid w:val="00BC7910"/>
    <w:rsid w:val="00BC7ABB"/>
    <w:rsid w:val="00BD01A6"/>
    <w:rsid w:val="00BD0802"/>
    <w:rsid w:val="00BD0813"/>
    <w:rsid w:val="00BD0E93"/>
    <w:rsid w:val="00BD0EEA"/>
    <w:rsid w:val="00BD1432"/>
    <w:rsid w:val="00BD14D8"/>
    <w:rsid w:val="00BD157B"/>
    <w:rsid w:val="00BD1828"/>
    <w:rsid w:val="00BD1829"/>
    <w:rsid w:val="00BD225D"/>
    <w:rsid w:val="00BD246C"/>
    <w:rsid w:val="00BD2647"/>
    <w:rsid w:val="00BD2975"/>
    <w:rsid w:val="00BD2994"/>
    <w:rsid w:val="00BD38A4"/>
    <w:rsid w:val="00BD4415"/>
    <w:rsid w:val="00BD443D"/>
    <w:rsid w:val="00BD4E11"/>
    <w:rsid w:val="00BD5372"/>
    <w:rsid w:val="00BD541D"/>
    <w:rsid w:val="00BD5721"/>
    <w:rsid w:val="00BD5827"/>
    <w:rsid w:val="00BD65E3"/>
    <w:rsid w:val="00BD66F4"/>
    <w:rsid w:val="00BD6AD2"/>
    <w:rsid w:val="00BD6F95"/>
    <w:rsid w:val="00BD73F7"/>
    <w:rsid w:val="00BD7551"/>
    <w:rsid w:val="00BE0037"/>
    <w:rsid w:val="00BE0121"/>
    <w:rsid w:val="00BE0209"/>
    <w:rsid w:val="00BE03DE"/>
    <w:rsid w:val="00BE12B2"/>
    <w:rsid w:val="00BE1F5C"/>
    <w:rsid w:val="00BE2868"/>
    <w:rsid w:val="00BE2E37"/>
    <w:rsid w:val="00BE3241"/>
    <w:rsid w:val="00BE3320"/>
    <w:rsid w:val="00BE347D"/>
    <w:rsid w:val="00BE3490"/>
    <w:rsid w:val="00BE3A32"/>
    <w:rsid w:val="00BE3EE2"/>
    <w:rsid w:val="00BE4033"/>
    <w:rsid w:val="00BE4388"/>
    <w:rsid w:val="00BE4BEA"/>
    <w:rsid w:val="00BE509A"/>
    <w:rsid w:val="00BE5101"/>
    <w:rsid w:val="00BE5463"/>
    <w:rsid w:val="00BE5B4F"/>
    <w:rsid w:val="00BE5C5B"/>
    <w:rsid w:val="00BE6435"/>
    <w:rsid w:val="00BE6604"/>
    <w:rsid w:val="00BE668D"/>
    <w:rsid w:val="00BE7058"/>
    <w:rsid w:val="00BE710C"/>
    <w:rsid w:val="00BE7372"/>
    <w:rsid w:val="00BE7B0E"/>
    <w:rsid w:val="00BE7C3A"/>
    <w:rsid w:val="00BE7E05"/>
    <w:rsid w:val="00BE7EFA"/>
    <w:rsid w:val="00BF0668"/>
    <w:rsid w:val="00BF06E5"/>
    <w:rsid w:val="00BF0955"/>
    <w:rsid w:val="00BF0B2C"/>
    <w:rsid w:val="00BF0C27"/>
    <w:rsid w:val="00BF0F78"/>
    <w:rsid w:val="00BF14BF"/>
    <w:rsid w:val="00BF231A"/>
    <w:rsid w:val="00BF29BE"/>
    <w:rsid w:val="00BF2BA4"/>
    <w:rsid w:val="00BF2CC5"/>
    <w:rsid w:val="00BF2D87"/>
    <w:rsid w:val="00BF326B"/>
    <w:rsid w:val="00BF3339"/>
    <w:rsid w:val="00BF3A75"/>
    <w:rsid w:val="00BF4D63"/>
    <w:rsid w:val="00BF4F5F"/>
    <w:rsid w:val="00BF53EC"/>
    <w:rsid w:val="00BF5761"/>
    <w:rsid w:val="00BF5D8C"/>
    <w:rsid w:val="00BF6106"/>
    <w:rsid w:val="00BF6E27"/>
    <w:rsid w:val="00BF7BC5"/>
    <w:rsid w:val="00BF7D4B"/>
    <w:rsid w:val="00C004E0"/>
    <w:rsid w:val="00C005D7"/>
    <w:rsid w:val="00C0136D"/>
    <w:rsid w:val="00C01468"/>
    <w:rsid w:val="00C019A8"/>
    <w:rsid w:val="00C01C84"/>
    <w:rsid w:val="00C01D82"/>
    <w:rsid w:val="00C03119"/>
    <w:rsid w:val="00C03331"/>
    <w:rsid w:val="00C033EA"/>
    <w:rsid w:val="00C04463"/>
    <w:rsid w:val="00C04508"/>
    <w:rsid w:val="00C05D3C"/>
    <w:rsid w:val="00C06821"/>
    <w:rsid w:val="00C07141"/>
    <w:rsid w:val="00C072C2"/>
    <w:rsid w:val="00C073C3"/>
    <w:rsid w:val="00C07AE7"/>
    <w:rsid w:val="00C07E10"/>
    <w:rsid w:val="00C10FF5"/>
    <w:rsid w:val="00C11AE9"/>
    <w:rsid w:val="00C11B09"/>
    <w:rsid w:val="00C11D83"/>
    <w:rsid w:val="00C1259F"/>
    <w:rsid w:val="00C13DAB"/>
    <w:rsid w:val="00C14232"/>
    <w:rsid w:val="00C14350"/>
    <w:rsid w:val="00C1436E"/>
    <w:rsid w:val="00C14AA5"/>
    <w:rsid w:val="00C1519E"/>
    <w:rsid w:val="00C159D9"/>
    <w:rsid w:val="00C16230"/>
    <w:rsid w:val="00C16A14"/>
    <w:rsid w:val="00C16A40"/>
    <w:rsid w:val="00C16ADD"/>
    <w:rsid w:val="00C17155"/>
    <w:rsid w:val="00C17869"/>
    <w:rsid w:val="00C17B68"/>
    <w:rsid w:val="00C17C8D"/>
    <w:rsid w:val="00C17D45"/>
    <w:rsid w:val="00C20143"/>
    <w:rsid w:val="00C21E28"/>
    <w:rsid w:val="00C21E3B"/>
    <w:rsid w:val="00C22A7F"/>
    <w:rsid w:val="00C239DC"/>
    <w:rsid w:val="00C23A44"/>
    <w:rsid w:val="00C23EEC"/>
    <w:rsid w:val="00C24BE6"/>
    <w:rsid w:val="00C24DDF"/>
    <w:rsid w:val="00C252A5"/>
    <w:rsid w:val="00C252FA"/>
    <w:rsid w:val="00C2554C"/>
    <w:rsid w:val="00C25A1F"/>
    <w:rsid w:val="00C2696D"/>
    <w:rsid w:val="00C27588"/>
    <w:rsid w:val="00C275D3"/>
    <w:rsid w:val="00C2786D"/>
    <w:rsid w:val="00C27974"/>
    <w:rsid w:val="00C27BFF"/>
    <w:rsid w:val="00C27CE8"/>
    <w:rsid w:val="00C301C9"/>
    <w:rsid w:val="00C304D9"/>
    <w:rsid w:val="00C3053B"/>
    <w:rsid w:val="00C306CF"/>
    <w:rsid w:val="00C307B6"/>
    <w:rsid w:val="00C30A0E"/>
    <w:rsid w:val="00C30EE0"/>
    <w:rsid w:val="00C30F6C"/>
    <w:rsid w:val="00C31569"/>
    <w:rsid w:val="00C315A5"/>
    <w:rsid w:val="00C31B90"/>
    <w:rsid w:val="00C321EA"/>
    <w:rsid w:val="00C32236"/>
    <w:rsid w:val="00C33681"/>
    <w:rsid w:val="00C34476"/>
    <w:rsid w:val="00C345DA"/>
    <w:rsid w:val="00C34E39"/>
    <w:rsid w:val="00C34FD8"/>
    <w:rsid w:val="00C352D9"/>
    <w:rsid w:val="00C353CB"/>
    <w:rsid w:val="00C35FB4"/>
    <w:rsid w:val="00C363BE"/>
    <w:rsid w:val="00C375BF"/>
    <w:rsid w:val="00C3762F"/>
    <w:rsid w:val="00C40D87"/>
    <w:rsid w:val="00C4106C"/>
    <w:rsid w:val="00C41118"/>
    <w:rsid w:val="00C41331"/>
    <w:rsid w:val="00C41333"/>
    <w:rsid w:val="00C41491"/>
    <w:rsid w:val="00C416AC"/>
    <w:rsid w:val="00C41F7D"/>
    <w:rsid w:val="00C420C5"/>
    <w:rsid w:val="00C42DAF"/>
    <w:rsid w:val="00C42FE0"/>
    <w:rsid w:val="00C431B2"/>
    <w:rsid w:val="00C4325C"/>
    <w:rsid w:val="00C43991"/>
    <w:rsid w:val="00C4416C"/>
    <w:rsid w:val="00C4447F"/>
    <w:rsid w:val="00C45BE7"/>
    <w:rsid w:val="00C45C72"/>
    <w:rsid w:val="00C463C1"/>
    <w:rsid w:val="00C47A6F"/>
    <w:rsid w:val="00C47C80"/>
    <w:rsid w:val="00C503AE"/>
    <w:rsid w:val="00C50525"/>
    <w:rsid w:val="00C50D6B"/>
    <w:rsid w:val="00C50E8B"/>
    <w:rsid w:val="00C510E4"/>
    <w:rsid w:val="00C5120F"/>
    <w:rsid w:val="00C51A28"/>
    <w:rsid w:val="00C51C72"/>
    <w:rsid w:val="00C52B80"/>
    <w:rsid w:val="00C52F13"/>
    <w:rsid w:val="00C52F88"/>
    <w:rsid w:val="00C53599"/>
    <w:rsid w:val="00C53BEF"/>
    <w:rsid w:val="00C53D58"/>
    <w:rsid w:val="00C5427F"/>
    <w:rsid w:val="00C54515"/>
    <w:rsid w:val="00C549A2"/>
    <w:rsid w:val="00C549FF"/>
    <w:rsid w:val="00C551DC"/>
    <w:rsid w:val="00C55CA9"/>
    <w:rsid w:val="00C5641F"/>
    <w:rsid w:val="00C569FD"/>
    <w:rsid w:val="00C56E71"/>
    <w:rsid w:val="00C571E1"/>
    <w:rsid w:val="00C57387"/>
    <w:rsid w:val="00C57694"/>
    <w:rsid w:val="00C57699"/>
    <w:rsid w:val="00C57898"/>
    <w:rsid w:val="00C579FE"/>
    <w:rsid w:val="00C603B6"/>
    <w:rsid w:val="00C60427"/>
    <w:rsid w:val="00C60589"/>
    <w:rsid w:val="00C60A86"/>
    <w:rsid w:val="00C60B7D"/>
    <w:rsid w:val="00C60FFE"/>
    <w:rsid w:val="00C61065"/>
    <w:rsid w:val="00C613F6"/>
    <w:rsid w:val="00C61490"/>
    <w:rsid w:val="00C618E4"/>
    <w:rsid w:val="00C61BF1"/>
    <w:rsid w:val="00C61D6F"/>
    <w:rsid w:val="00C62D44"/>
    <w:rsid w:val="00C62E93"/>
    <w:rsid w:val="00C638B9"/>
    <w:rsid w:val="00C6398C"/>
    <w:rsid w:val="00C640E1"/>
    <w:rsid w:val="00C647FC"/>
    <w:rsid w:val="00C64C6B"/>
    <w:rsid w:val="00C65358"/>
    <w:rsid w:val="00C6596A"/>
    <w:rsid w:val="00C66451"/>
    <w:rsid w:val="00C66ED1"/>
    <w:rsid w:val="00C67051"/>
    <w:rsid w:val="00C670DC"/>
    <w:rsid w:val="00C67ABC"/>
    <w:rsid w:val="00C70114"/>
    <w:rsid w:val="00C705E5"/>
    <w:rsid w:val="00C709F4"/>
    <w:rsid w:val="00C70DA7"/>
    <w:rsid w:val="00C715EC"/>
    <w:rsid w:val="00C716F6"/>
    <w:rsid w:val="00C718C8"/>
    <w:rsid w:val="00C71A78"/>
    <w:rsid w:val="00C71CC8"/>
    <w:rsid w:val="00C72360"/>
    <w:rsid w:val="00C72CA8"/>
    <w:rsid w:val="00C73451"/>
    <w:rsid w:val="00C73C69"/>
    <w:rsid w:val="00C740E1"/>
    <w:rsid w:val="00C747E7"/>
    <w:rsid w:val="00C750CB"/>
    <w:rsid w:val="00C75CDE"/>
    <w:rsid w:val="00C7606B"/>
    <w:rsid w:val="00C777EF"/>
    <w:rsid w:val="00C77DF7"/>
    <w:rsid w:val="00C80AE8"/>
    <w:rsid w:val="00C80B4D"/>
    <w:rsid w:val="00C812BA"/>
    <w:rsid w:val="00C81333"/>
    <w:rsid w:val="00C813C3"/>
    <w:rsid w:val="00C81998"/>
    <w:rsid w:val="00C81B97"/>
    <w:rsid w:val="00C81EAC"/>
    <w:rsid w:val="00C81F74"/>
    <w:rsid w:val="00C82020"/>
    <w:rsid w:val="00C8221B"/>
    <w:rsid w:val="00C826B4"/>
    <w:rsid w:val="00C8287B"/>
    <w:rsid w:val="00C82B68"/>
    <w:rsid w:val="00C82F8E"/>
    <w:rsid w:val="00C8352F"/>
    <w:rsid w:val="00C83665"/>
    <w:rsid w:val="00C8379D"/>
    <w:rsid w:val="00C837E9"/>
    <w:rsid w:val="00C83915"/>
    <w:rsid w:val="00C8391E"/>
    <w:rsid w:val="00C839C6"/>
    <w:rsid w:val="00C83BFF"/>
    <w:rsid w:val="00C848E7"/>
    <w:rsid w:val="00C84DB2"/>
    <w:rsid w:val="00C84E0D"/>
    <w:rsid w:val="00C84E1D"/>
    <w:rsid w:val="00C851E7"/>
    <w:rsid w:val="00C85524"/>
    <w:rsid w:val="00C85790"/>
    <w:rsid w:val="00C85D6B"/>
    <w:rsid w:val="00C85D8D"/>
    <w:rsid w:val="00C8608C"/>
    <w:rsid w:val="00C86174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91A"/>
    <w:rsid w:val="00C92C3F"/>
    <w:rsid w:val="00C92CC3"/>
    <w:rsid w:val="00C92FAC"/>
    <w:rsid w:val="00C9317D"/>
    <w:rsid w:val="00C931C4"/>
    <w:rsid w:val="00C934A1"/>
    <w:rsid w:val="00C93787"/>
    <w:rsid w:val="00C93BF1"/>
    <w:rsid w:val="00C93EBB"/>
    <w:rsid w:val="00C93F12"/>
    <w:rsid w:val="00C94231"/>
    <w:rsid w:val="00C9480A"/>
    <w:rsid w:val="00C94B93"/>
    <w:rsid w:val="00C9568A"/>
    <w:rsid w:val="00C965E9"/>
    <w:rsid w:val="00C972D3"/>
    <w:rsid w:val="00C973CF"/>
    <w:rsid w:val="00C9795A"/>
    <w:rsid w:val="00C97C3E"/>
    <w:rsid w:val="00C97E38"/>
    <w:rsid w:val="00CA002F"/>
    <w:rsid w:val="00CA0181"/>
    <w:rsid w:val="00CA0C92"/>
    <w:rsid w:val="00CA19C5"/>
    <w:rsid w:val="00CA1BCE"/>
    <w:rsid w:val="00CA30B5"/>
    <w:rsid w:val="00CA35F9"/>
    <w:rsid w:val="00CA3A9F"/>
    <w:rsid w:val="00CA3B2F"/>
    <w:rsid w:val="00CA43F6"/>
    <w:rsid w:val="00CA5029"/>
    <w:rsid w:val="00CA54E3"/>
    <w:rsid w:val="00CA5BF7"/>
    <w:rsid w:val="00CA60E4"/>
    <w:rsid w:val="00CA659B"/>
    <w:rsid w:val="00CA667F"/>
    <w:rsid w:val="00CA74E8"/>
    <w:rsid w:val="00CA7879"/>
    <w:rsid w:val="00CA78A5"/>
    <w:rsid w:val="00CA7B70"/>
    <w:rsid w:val="00CA7C88"/>
    <w:rsid w:val="00CA7CDE"/>
    <w:rsid w:val="00CA7DF1"/>
    <w:rsid w:val="00CB185E"/>
    <w:rsid w:val="00CB1964"/>
    <w:rsid w:val="00CB215D"/>
    <w:rsid w:val="00CB2896"/>
    <w:rsid w:val="00CB2BB9"/>
    <w:rsid w:val="00CB2F28"/>
    <w:rsid w:val="00CB34C4"/>
    <w:rsid w:val="00CB3A3C"/>
    <w:rsid w:val="00CB3FA3"/>
    <w:rsid w:val="00CB44AE"/>
    <w:rsid w:val="00CB47EC"/>
    <w:rsid w:val="00CB4F7B"/>
    <w:rsid w:val="00CB4FDF"/>
    <w:rsid w:val="00CB5054"/>
    <w:rsid w:val="00CB5A78"/>
    <w:rsid w:val="00CB5AA2"/>
    <w:rsid w:val="00CB6B7F"/>
    <w:rsid w:val="00CB77AE"/>
    <w:rsid w:val="00CC0202"/>
    <w:rsid w:val="00CC0474"/>
    <w:rsid w:val="00CC06E0"/>
    <w:rsid w:val="00CC139D"/>
    <w:rsid w:val="00CC2750"/>
    <w:rsid w:val="00CC276E"/>
    <w:rsid w:val="00CC2A8F"/>
    <w:rsid w:val="00CC2C4B"/>
    <w:rsid w:val="00CC43A8"/>
    <w:rsid w:val="00CC4AAB"/>
    <w:rsid w:val="00CC4E0F"/>
    <w:rsid w:val="00CC4E1F"/>
    <w:rsid w:val="00CC5802"/>
    <w:rsid w:val="00CC5A4A"/>
    <w:rsid w:val="00CC627F"/>
    <w:rsid w:val="00CC67CB"/>
    <w:rsid w:val="00CC6A1F"/>
    <w:rsid w:val="00CC6E0F"/>
    <w:rsid w:val="00CC74AE"/>
    <w:rsid w:val="00CC74E4"/>
    <w:rsid w:val="00CC7632"/>
    <w:rsid w:val="00CC7F39"/>
    <w:rsid w:val="00CD08CB"/>
    <w:rsid w:val="00CD0B12"/>
    <w:rsid w:val="00CD0B77"/>
    <w:rsid w:val="00CD12BF"/>
    <w:rsid w:val="00CD1B1F"/>
    <w:rsid w:val="00CD1CB3"/>
    <w:rsid w:val="00CD1F40"/>
    <w:rsid w:val="00CD2C54"/>
    <w:rsid w:val="00CD36BF"/>
    <w:rsid w:val="00CD38DC"/>
    <w:rsid w:val="00CD3DA9"/>
    <w:rsid w:val="00CD408E"/>
    <w:rsid w:val="00CD4393"/>
    <w:rsid w:val="00CD445A"/>
    <w:rsid w:val="00CD458D"/>
    <w:rsid w:val="00CD45B0"/>
    <w:rsid w:val="00CD45C4"/>
    <w:rsid w:val="00CD4861"/>
    <w:rsid w:val="00CD4AAC"/>
    <w:rsid w:val="00CD4FA8"/>
    <w:rsid w:val="00CD5C05"/>
    <w:rsid w:val="00CD61F0"/>
    <w:rsid w:val="00CD630C"/>
    <w:rsid w:val="00CD68D0"/>
    <w:rsid w:val="00CD76B0"/>
    <w:rsid w:val="00CD7B99"/>
    <w:rsid w:val="00CD7E22"/>
    <w:rsid w:val="00CE0A80"/>
    <w:rsid w:val="00CE0E9F"/>
    <w:rsid w:val="00CE0F34"/>
    <w:rsid w:val="00CE10B6"/>
    <w:rsid w:val="00CE1829"/>
    <w:rsid w:val="00CE1B0D"/>
    <w:rsid w:val="00CE1D95"/>
    <w:rsid w:val="00CE237E"/>
    <w:rsid w:val="00CE3608"/>
    <w:rsid w:val="00CE3709"/>
    <w:rsid w:val="00CE3F72"/>
    <w:rsid w:val="00CE41F2"/>
    <w:rsid w:val="00CE4571"/>
    <w:rsid w:val="00CE4CD6"/>
    <w:rsid w:val="00CE4CD7"/>
    <w:rsid w:val="00CE5B04"/>
    <w:rsid w:val="00CE5B9B"/>
    <w:rsid w:val="00CE5F05"/>
    <w:rsid w:val="00CE63C9"/>
    <w:rsid w:val="00CE6A1F"/>
    <w:rsid w:val="00CE6C8D"/>
    <w:rsid w:val="00CE7481"/>
    <w:rsid w:val="00CE7DC7"/>
    <w:rsid w:val="00CE7F74"/>
    <w:rsid w:val="00CF0A35"/>
    <w:rsid w:val="00CF0CEF"/>
    <w:rsid w:val="00CF0E3C"/>
    <w:rsid w:val="00CF1675"/>
    <w:rsid w:val="00CF1735"/>
    <w:rsid w:val="00CF1BB2"/>
    <w:rsid w:val="00CF2079"/>
    <w:rsid w:val="00CF3104"/>
    <w:rsid w:val="00CF3212"/>
    <w:rsid w:val="00CF3307"/>
    <w:rsid w:val="00CF3EA5"/>
    <w:rsid w:val="00CF4470"/>
    <w:rsid w:val="00CF45AA"/>
    <w:rsid w:val="00CF4BE6"/>
    <w:rsid w:val="00CF540E"/>
    <w:rsid w:val="00CF55E5"/>
    <w:rsid w:val="00CF5637"/>
    <w:rsid w:val="00CF5897"/>
    <w:rsid w:val="00CF6643"/>
    <w:rsid w:val="00CF6750"/>
    <w:rsid w:val="00CF6C23"/>
    <w:rsid w:val="00CF6C45"/>
    <w:rsid w:val="00CF73BA"/>
    <w:rsid w:val="00CF7636"/>
    <w:rsid w:val="00CF7876"/>
    <w:rsid w:val="00CF7FAD"/>
    <w:rsid w:val="00D00296"/>
    <w:rsid w:val="00D005FB"/>
    <w:rsid w:val="00D00B05"/>
    <w:rsid w:val="00D00CAE"/>
    <w:rsid w:val="00D00D28"/>
    <w:rsid w:val="00D019CB"/>
    <w:rsid w:val="00D01DEE"/>
    <w:rsid w:val="00D02A12"/>
    <w:rsid w:val="00D02D84"/>
    <w:rsid w:val="00D032CC"/>
    <w:rsid w:val="00D03B46"/>
    <w:rsid w:val="00D03D85"/>
    <w:rsid w:val="00D03EA9"/>
    <w:rsid w:val="00D03FDB"/>
    <w:rsid w:val="00D041B8"/>
    <w:rsid w:val="00D04501"/>
    <w:rsid w:val="00D046C9"/>
    <w:rsid w:val="00D0478E"/>
    <w:rsid w:val="00D04806"/>
    <w:rsid w:val="00D04C96"/>
    <w:rsid w:val="00D04D6D"/>
    <w:rsid w:val="00D04E48"/>
    <w:rsid w:val="00D0548F"/>
    <w:rsid w:val="00D05BFE"/>
    <w:rsid w:val="00D05EC0"/>
    <w:rsid w:val="00D05FC9"/>
    <w:rsid w:val="00D06027"/>
    <w:rsid w:val="00D069C0"/>
    <w:rsid w:val="00D06DA8"/>
    <w:rsid w:val="00D074D1"/>
    <w:rsid w:val="00D0752E"/>
    <w:rsid w:val="00D07724"/>
    <w:rsid w:val="00D07EDB"/>
    <w:rsid w:val="00D10600"/>
    <w:rsid w:val="00D10D43"/>
    <w:rsid w:val="00D11109"/>
    <w:rsid w:val="00D114F5"/>
    <w:rsid w:val="00D1164A"/>
    <w:rsid w:val="00D1198D"/>
    <w:rsid w:val="00D11DCA"/>
    <w:rsid w:val="00D12F42"/>
    <w:rsid w:val="00D13266"/>
    <w:rsid w:val="00D13781"/>
    <w:rsid w:val="00D1391C"/>
    <w:rsid w:val="00D1391D"/>
    <w:rsid w:val="00D147A7"/>
    <w:rsid w:val="00D14B1F"/>
    <w:rsid w:val="00D14DE0"/>
    <w:rsid w:val="00D15523"/>
    <w:rsid w:val="00D15A72"/>
    <w:rsid w:val="00D15AEE"/>
    <w:rsid w:val="00D15C0A"/>
    <w:rsid w:val="00D16098"/>
    <w:rsid w:val="00D16172"/>
    <w:rsid w:val="00D16424"/>
    <w:rsid w:val="00D16CBD"/>
    <w:rsid w:val="00D174C9"/>
    <w:rsid w:val="00D174DA"/>
    <w:rsid w:val="00D174E6"/>
    <w:rsid w:val="00D20125"/>
    <w:rsid w:val="00D207C3"/>
    <w:rsid w:val="00D20AD8"/>
    <w:rsid w:val="00D20CEA"/>
    <w:rsid w:val="00D2178E"/>
    <w:rsid w:val="00D21A56"/>
    <w:rsid w:val="00D21BB4"/>
    <w:rsid w:val="00D21EB3"/>
    <w:rsid w:val="00D2255E"/>
    <w:rsid w:val="00D2261B"/>
    <w:rsid w:val="00D22FE3"/>
    <w:rsid w:val="00D230BB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5F5E"/>
    <w:rsid w:val="00D261C0"/>
    <w:rsid w:val="00D26344"/>
    <w:rsid w:val="00D27239"/>
    <w:rsid w:val="00D27454"/>
    <w:rsid w:val="00D27A7E"/>
    <w:rsid w:val="00D302C8"/>
    <w:rsid w:val="00D305A4"/>
    <w:rsid w:val="00D30758"/>
    <w:rsid w:val="00D3081F"/>
    <w:rsid w:val="00D3099E"/>
    <w:rsid w:val="00D30C50"/>
    <w:rsid w:val="00D30DB6"/>
    <w:rsid w:val="00D310ED"/>
    <w:rsid w:val="00D3123E"/>
    <w:rsid w:val="00D312C3"/>
    <w:rsid w:val="00D31BA8"/>
    <w:rsid w:val="00D31E0F"/>
    <w:rsid w:val="00D31EF0"/>
    <w:rsid w:val="00D32230"/>
    <w:rsid w:val="00D3306B"/>
    <w:rsid w:val="00D33290"/>
    <w:rsid w:val="00D332F5"/>
    <w:rsid w:val="00D333A4"/>
    <w:rsid w:val="00D33A9E"/>
    <w:rsid w:val="00D33DB3"/>
    <w:rsid w:val="00D3483A"/>
    <w:rsid w:val="00D349D8"/>
    <w:rsid w:val="00D360FE"/>
    <w:rsid w:val="00D36455"/>
    <w:rsid w:val="00D36ADC"/>
    <w:rsid w:val="00D36AF3"/>
    <w:rsid w:val="00D36D12"/>
    <w:rsid w:val="00D36D18"/>
    <w:rsid w:val="00D3708E"/>
    <w:rsid w:val="00D370F7"/>
    <w:rsid w:val="00D372D3"/>
    <w:rsid w:val="00D3745F"/>
    <w:rsid w:val="00D37A2F"/>
    <w:rsid w:val="00D4015D"/>
    <w:rsid w:val="00D408E3"/>
    <w:rsid w:val="00D412E9"/>
    <w:rsid w:val="00D4142C"/>
    <w:rsid w:val="00D41EBE"/>
    <w:rsid w:val="00D42133"/>
    <w:rsid w:val="00D429DB"/>
    <w:rsid w:val="00D42AFD"/>
    <w:rsid w:val="00D43090"/>
    <w:rsid w:val="00D430A7"/>
    <w:rsid w:val="00D432E3"/>
    <w:rsid w:val="00D4354F"/>
    <w:rsid w:val="00D43728"/>
    <w:rsid w:val="00D44419"/>
    <w:rsid w:val="00D44669"/>
    <w:rsid w:val="00D44A78"/>
    <w:rsid w:val="00D45413"/>
    <w:rsid w:val="00D457DA"/>
    <w:rsid w:val="00D469F5"/>
    <w:rsid w:val="00D476D0"/>
    <w:rsid w:val="00D477AC"/>
    <w:rsid w:val="00D4798D"/>
    <w:rsid w:val="00D47D61"/>
    <w:rsid w:val="00D47EA7"/>
    <w:rsid w:val="00D50AC6"/>
    <w:rsid w:val="00D50F19"/>
    <w:rsid w:val="00D514BC"/>
    <w:rsid w:val="00D51CE6"/>
    <w:rsid w:val="00D522CD"/>
    <w:rsid w:val="00D5343A"/>
    <w:rsid w:val="00D5386B"/>
    <w:rsid w:val="00D5396B"/>
    <w:rsid w:val="00D53B65"/>
    <w:rsid w:val="00D53E0D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079"/>
    <w:rsid w:val="00D571CC"/>
    <w:rsid w:val="00D575C1"/>
    <w:rsid w:val="00D57A1B"/>
    <w:rsid w:val="00D57D5D"/>
    <w:rsid w:val="00D6059C"/>
    <w:rsid w:val="00D60A94"/>
    <w:rsid w:val="00D60C54"/>
    <w:rsid w:val="00D60E79"/>
    <w:rsid w:val="00D60E84"/>
    <w:rsid w:val="00D610F8"/>
    <w:rsid w:val="00D63965"/>
    <w:rsid w:val="00D639FE"/>
    <w:rsid w:val="00D63DD5"/>
    <w:rsid w:val="00D63F95"/>
    <w:rsid w:val="00D64022"/>
    <w:rsid w:val="00D64543"/>
    <w:rsid w:val="00D64FE3"/>
    <w:rsid w:val="00D6592A"/>
    <w:rsid w:val="00D65991"/>
    <w:rsid w:val="00D65D45"/>
    <w:rsid w:val="00D66201"/>
    <w:rsid w:val="00D66298"/>
    <w:rsid w:val="00D663B7"/>
    <w:rsid w:val="00D66B92"/>
    <w:rsid w:val="00D66DCF"/>
    <w:rsid w:val="00D67109"/>
    <w:rsid w:val="00D674B9"/>
    <w:rsid w:val="00D6791B"/>
    <w:rsid w:val="00D67C1E"/>
    <w:rsid w:val="00D67ED5"/>
    <w:rsid w:val="00D70180"/>
    <w:rsid w:val="00D70840"/>
    <w:rsid w:val="00D70B9E"/>
    <w:rsid w:val="00D70BF5"/>
    <w:rsid w:val="00D70C74"/>
    <w:rsid w:val="00D70EA2"/>
    <w:rsid w:val="00D71636"/>
    <w:rsid w:val="00D71747"/>
    <w:rsid w:val="00D71D0D"/>
    <w:rsid w:val="00D72925"/>
    <w:rsid w:val="00D72B22"/>
    <w:rsid w:val="00D72EA8"/>
    <w:rsid w:val="00D7311D"/>
    <w:rsid w:val="00D7345D"/>
    <w:rsid w:val="00D7375D"/>
    <w:rsid w:val="00D73B3E"/>
    <w:rsid w:val="00D74010"/>
    <w:rsid w:val="00D74314"/>
    <w:rsid w:val="00D7441B"/>
    <w:rsid w:val="00D74577"/>
    <w:rsid w:val="00D745D6"/>
    <w:rsid w:val="00D74859"/>
    <w:rsid w:val="00D749C7"/>
    <w:rsid w:val="00D75231"/>
    <w:rsid w:val="00D755FE"/>
    <w:rsid w:val="00D75B85"/>
    <w:rsid w:val="00D75BB6"/>
    <w:rsid w:val="00D75DA4"/>
    <w:rsid w:val="00D76EF3"/>
    <w:rsid w:val="00D77133"/>
    <w:rsid w:val="00D771C4"/>
    <w:rsid w:val="00D7780C"/>
    <w:rsid w:val="00D80087"/>
    <w:rsid w:val="00D802A7"/>
    <w:rsid w:val="00D808FD"/>
    <w:rsid w:val="00D80CAC"/>
    <w:rsid w:val="00D81D39"/>
    <w:rsid w:val="00D81FB7"/>
    <w:rsid w:val="00D835C2"/>
    <w:rsid w:val="00D835F4"/>
    <w:rsid w:val="00D843CA"/>
    <w:rsid w:val="00D84674"/>
    <w:rsid w:val="00D8665B"/>
    <w:rsid w:val="00D8698D"/>
    <w:rsid w:val="00D86C05"/>
    <w:rsid w:val="00D8734C"/>
    <w:rsid w:val="00D8773A"/>
    <w:rsid w:val="00D87EA8"/>
    <w:rsid w:val="00D900C4"/>
    <w:rsid w:val="00D9037E"/>
    <w:rsid w:val="00D90723"/>
    <w:rsid w:val="00D908D4"/>
    <w:rsid w:val="00D90B4D"/>
    <w:rsid w:val="00D90BB9"/>
    <w:rsid w:val="00D91280"/>
    <w:rsid w:val="00D91313"/>
    <w:rsid w:val="00D917D6"/>
    <w:rsid w:val="00D91F9C"/>
    <w:rsid w:val="00D92B16"/>
    <w:rsid w:val="00D9313E"/>
    <w:rsid w:val="00D937C4"/>
    <w:rsid w:val="00D938E4"/>
    <w:rsid w:val="00D93EE2"/>
    <w:rsid w:val="00D94A78"/>
    <w:rsid w:val="00D955CF"/>
    <w:rsid w:val="00D95AC5"/>
    <w:rsid w:val="00D95EA1"/>
    <w:rsid w:val="00D95EBF"/>
    <w:rsid w:val="00D96195"/>
    <w:rsid w:val="00D963C0"/>
    <w:rsid w:val="00D969B5"/>
    <w:rsid w:val="00D96D0C"/>
    <w:rsid w:val="00D97441"/>
    <w:rsid w:val="00D97488"/>
    <w:rsid w:val="00D97B7C"/>
    <w:rsid w:val="00DA08AD"/>
    <w:rsid w:val="00DA09E5"/>
    <w:rsid w:val="00DA1237"/>
    <w:rsid w:val="00DA171F"/>
    <w:rsid w:val="00DA1951"/>
    <w:rsid w:val="00DA1D43"/>
    <w:rsid w:val="00DA2012"/>
    <w:rsid w:val="00DA218A"/>
    <w:rsid w:val="00DA24A1"/>
    <w:rsid w:val="00DA2C55"/>
    <w:rsid w:val="00DA2EE3"/>
    <w:rsid w:val="00DA30C1"/>
    <w:rsid w:val="00DA3A32"/>
    <w:rsid w:val="00DA3BCA"/>
    <w:rsid w:val="00DA40C5"/>
    <w:rsid w:val="00DA45AC"/>
    <w:rsid w:val="00DA48E3"/>
    <w:rsid w:val="00DA4DF2"/>
    <w:rsid w:val="00DA5AD2"/>
    <w:rsid w:val="00DA637F"/>
    <w:rsid w:val="00DA6529"/>
    <w:rsid w:val="00DA6636"/>
    <w:rsid w:val="00DA6643"/>
    <w:rsid w:val="00DA6645"/>
    <w:rsid w:val="00DA66D7"/>
    <w:rsid w:val="00DA6726"/>
    <w:rsid w:val="00DA7853"/>
    <w:rsid w:val="00DA7DF5"/>
    <w:rsid w:val="00DB007D"/>
    <w:rsid w:val="00DB02EE"/>
    <w:rsid w:val="00DB0770"/>
    <w:rsid w:val="00DB08F4"/>
    <w:rsid w:val="00DB0C17"/>
    <w:rsid w:val="00DB0CB7"/>
    <w:rsid w:val="00DB18C2"/>
    <w:rsid w:val="00DB1907"/>
    <w:rsid w:val="00DB1C9B"/>
    <w:rsid w:val="00DB24C5"/>
    <w:rsid w:val="00DB24FD"/>
    <w:rsid w:val="00DB335E"/>
    <w:rsid w:val="00DB3383"/>
    <w:rsid w:val="00DB361F"/>
    <w:rsid w:val="00DB367D"/>
    <w:rsid w:val="00DB3701"/>
    <w:rsid w:val="00DB41B9"/>
    <w:rsid w:val="00DB43CE"/>
    <w:rsid w:val="00DB44C7"/>
    <w:rsid w:val="00DB48B6"/>
    <w:rsid w:val="00DB4FAB"/>
    <w:rsid w:val="00DB514E"/>
    <w:rsid w:val="00DB515C"/>
    <w:rsid w:val="00DB5266"/>
    <w:rsid w:val="00DB5513"/>
    <w:rsid w:val="00DB5925"/>
    <w:rsid w:val="00DB5F21"/>
    <w:rsid w:val="00DB6398"/>
    <w:rsid w:val="00DB7100"/>
    <w:rsid w:val="00DB7205"/>
    <w:rsid w:val="00DC0838"/>
    <w:rsid w:val="00DC0958"/>
    <w:rsid w:val="00DC0F9B"/>
    <w:rsid w:val="00DC161F"/>
    <w:rsid w:val="00DC1809"/>
    <w:rsid w:val="00DC1838"/>
    <w:rsid w:val="00DC1B94"/>
    <w:rsid w:val="00DC1BC2"/>
    <w:rsid w:val="00DC205E"/>
    <w:rsid w:val="00DC2A23"/>
    <w:rsid w:val="00DC2B36"/>
    <w:rsid w:val="00DC2D1D"/>
    <w:rsid w:val="00DC3390"/>
    <w:rsid w:val="00DC3464"/>
    <w:rsid w:val="00DC34ED"/>
    <w:rsid w:val="00DC3B2C"/>
    <w:rsid w:val="00DC3D2C"/>
    <w:rsid w:val="00DC4A5B"/>
    <w:rsid w:val="00DC4B11"/>
    <w:rsid w:val="00DC54D6"/>
    <w:rsid w:val="00DC5883"/>
    <w:rsid w:val="00DC5A74"/>
    <w:rsid w:val="00DC6225"/>
    <w:rsid w:val="00DC6839"/>
    <w:rsid w:val="00DC6955"/>
    <w:rsid w:val="00DC69EA"/>
    <w:rsid w:val="00DC6A31"/>
    <w:rsid w:val="00DC6C89"/>
    <w:rsid w:val="00DC708D"/>
    <w:rsid w:val="00DC74E4"/>
    <w:rsid w:val="00DC758C"/>
    <w:rsid w:val="00DC75C2"/>
    <w:rsid w:val="00DC7F57"/>
    <w:rsid w:val="00DD0416"/>
    <w:rsid w:val="00DD0418"/>
    <w:rsid w:val="00DD051D"/>
    <w:rsid w:val="00DD13F3"/>
    <w:rsid w:val="00DD20C8"/>
    <w:rsid w:val="00DD2849"/>
    <w:rsid w:val="00DD2AE4"/>
    <w:rsid w:val="00DD3157"/>
    <w:rsid w:val="00DD3D36"/>
    <w:rsid w:val="00DD3DF1"/>
    <w:rsid w:val="00DD53D5"/>
    <w:rsid w:val="00DD5A52"/>
    <w:rsid w:val="00DD60A9"/>
    <w:rsid w:val="00DD6736"/>
    <w:rsid w:val="00DD6CCE"/>
    <w:rsid w:val="00DD6DAE"/>
    <w:rsid w:val="00DD6FB4"/>
    <w:rsid w:val="00DD7C1A"/>
    <w:rsid w:val="00DE03B3"/>
    <w:rsid w:val="00DE05AF"/>
    <w:rsid w:val="00DE06BE"/>
    <w:rsid w:val="00DE07D2"/>
    <w:rsid w:val="00DE1706"/>
    <w:rsid w:val="00DE18C4"/>
    <w:rsid w:val="00DE1AEE"/>
    <w:rsid w:val="00DE1B44"/>
    <w:rsid w:val="00DE1CEF"/>
    <w:rsid w:val="00DE1DAB"/>
    <w:rsid w:val="00DE2A20"/>
    <w:rsid w:val="00DE302F"/>
    <w:rsid w:val="00DE4E9C"/>
    <w:rsid w:val="00DE5343"/>
    <w:rsid w:val="00DE55A6"/>
    <w:rsid w:val="00DE56B5"/>
    <w:rsid w:val="00DE5864"/>
    <w:rsid w:val="00DE593E"/>
    <w:rsid w:val="00DE5B24"/>
    <w:rsid w:val="00DE687B"/>
    <w:rsid w:val="00DE7201"/>
    <w:rsid w:val="00DE73B9"/>
    <w:rsid w:val="00DF0026"/>
    <w:rsid w:val="00DF00B2"/>
    <w:rsid w:val="00DF0443"/>
    <w:rsid w:val="00DF0BAA"/>
    <w:rsid w:val="00DF1F15"/>
    <w:rsid w:val="00DF2056"/>
    <w:rsid w:val="00DF29BE"/>
    <w:rsid w:val="00DF2A7F"/>
    <w:rsid w:val="00DF339E"/>
    <w:rsid w:val="00DF33E9"/>
    <w:rsid w:val="00DF3475"/>
    <w:rsid w:val="00DF44F3"/>
    <w:rsid w:val="00DF46C8"/>
    <w:rsid w:val="00DF4A20"/>
    <w:rsid w:val="00DF4E23"/>
    <w:rsid w:val="00DF4FC7"/>
    <w:rsid w:val="00DF5026"/>
    <w:rsid w:val="00DF5223"/>
    <w:rsid w:val="00DF5422"/>
    <w:rsid w:val="00DF5457"/>
    <w:rsid w:val="00DF54C4"/>
    <w:rsid w:val="00DF5825"/>
    <w:rsid w:val="00DF5913"/>
    <w:rsid w:val="00DF65C1"/>
    <w:rsid w:val="00DF6706"/>
    <w:rsid w:val="00DF6EE7"/>
    <w:rsid w:val="00DF6F6E"/>
    <w:rsid w:val="00DF7316"/>
    <w:rsid w:val="00DF748D"/>
    <w:rsid w:val="00DF7588"/>
    <w:rsid w:val="00DF7C1A"/>
    <w:rsid w:val="00DF7FD9"/>
    <w:rsid w:val="00E005D2"/>
    <w:rsid w:val="00E00C71"/>
    <w:rsid w:val="00E00CAD"/>
    <w:rsid w:val="00E00D91"/>
    <w:rsid w:val="00E00EA1"/>
    <w:rsid w:val="00E0135E"/>
    <w:rsid w:val="00E01D65"/>
    <w:rsid w:val="00E01E25"/>
    <w:rsid w:val="00E02CA1"/>
    <w:rsid w:val="00E02FEB"/>
    <w:rsid w:val="00E03041"/>
    <w:rsid w:val="00E0315F"/>
    <w:rsid w:val="00E032D0"/>
    <w:rsid w:val="00E034F4"/>
    <w:rsid w:val="00E039A3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9CA"/>
    <w:rsid w:val="00E06FA0"/>
    <w:rsid w:val="00E0715B"/>
    <w:rsid w:val="00E07567"/>
    <w:rsid w:val="00E07C46"/>
    <w:rsid w:val="00E07CB7"/>
    <w:rsid w:val="00E101D4"/>
    <w:rsid w:val="00E10233"/>
    <w:rsid w:val="00E1101B"/>
    <w:rsid w:val="00E11819"/>
    <w:rsid w:val="00E1197E"/>
    <w:rsid w:val="00E11C69"/>
    <w:rsid w:val="00E133C0"/>
    <w:rsid w:val="00E137F5"/>
    <w:rsid w:val="00E139BD"/>
    <w:rsid w:val="00E13A16"/>
    <w:rsid w:val="00E1485F"/>
    <w:rsid w:val="00E14B60"/>
    <w:rsid w:val="00E14DA4"/>
    <w:rsid w:val="00E158E5"/>
    <w:rsid w:val="00E162F5"/>
    <w:rsid w:val="00E163B8"/>
    <w:rsid w:val="00E164DB"/>
    <w:rsid w:val="00E165C1"/>
    <w:rsid w:val="00E16FE2"/>
    <w:rsid w:val="00E17CD7"/>
    <w:rsid w:val="00E17E51"/>
    <w:rsid w:val="00E203E4"/>
    <w:rsid w:val="00E20476"/>
    <w:rsid w:val="00E20621"/>
    <w:rsid w:val="00E2117C"/>
    <w:rsid w:val="00E21245"/>
    <w:rsid w:val="00E21290"/>
    <w:rsid w:val="00E215F4"/>
    <w:rsid w:val="00E2163E"/>
    <w:rsid w:val="00E2185F"/>
    <w:rsid w:val="00E21BCF"/>
    <w:rsid w:val="00E21CE8"/>
    <w:rsid w:val="00E21D08"/>
    <w:rsid w:val="00E21E20"/>
    <w:rsid w:val="00E21E72"/>
    <w:rsid w:val="00E221B5"/>
    <w:rsid w:val="00E2231E"/>
    <w:rsid w:val="00E22C9D"/>
    <w:rsid w:val="00E233D4"/>
    <w:rsid w:val="00E234A2"/>
    <w:rsid w:val="00E23DD3"/>
    <w:rsid w:val="00E23EF2"/>
    <w:rsid w:val="00E24013"/>
    <w:rsid w:val="00E2418F"/>
    <w:rsid w:val="00E241D8"/>
    <w:rsid w:val="00E24F07"/>
    <w:rsid w:val="00E254EB"/>
    <w:rsid w:val="00E25D08"/>
    <w:rsid w:val="00E25D9D"/>
    <w:rsid w:val="00E26882"/>
    <w:rsid w:val="00E27049"/>
    <w:rsid w:val="00E27279"/>
    <w:rsid w:val="00E27779"/>
    <w:rsid w:val="00E2788C"/>
    <w:rsid w:val="00E27A8F"/>
    <w:rsid w:val="00E27B8F"/>
    <w:rsid w:val="00E27F62"/>
    <w:rsid w:val="00E30864"/>
    <w:rsid w:val="00E30FDD"/>
    <w:rsid w:val="00E310D8"/>
    <w:rsid w:val="00E311B4"/>
    <w:rsid w:val="00E31A80"/>
    <w:rsid w:val="00E31A88"/>
    <w:rsid w:val="00E31B61"/>
    <w:rsid w:val="00E31FED"/>
    <w:rsid w:val="00E3217A"/>
    <w:rsid w:val="00E32613"/>
    <w:rsid w:val="00E3270D"/>
    <w:rsid w:val="00E32C9B"/>
    <w:rsid w:val="00E337AC"/>
    <w:rsid w:val="00E33C68"/>
    <w:rsid w:val="00E34134"/>
    <w:rsid w:val="00E341CA"/>
    <w:rsid w:val="00E34941"/>
    <w:rsid w:val="00E35686"/>
    <w:rsid w:val="00E356E8"/>
    <w:rsid w:val="00E358D2"/>
    <w:rsid w:val="00E35B70"/>
    <w:rsid w:val="00E35D1E"/>
    <w:rsid w:val="00E35E27"/>
    <w:rsid w:val="00E362EC"/>
    <w:rsid w:val="00E36406"/>
    <w:rsid w:val="00E36656"/>
    <w:rsid w:val="00E36F66"/>
    <w:rsid w:val="00E3718A"/>
    <w:rsid w:val="00E37290"/>
    <w:rsid w:val="00E37448"/>
    <w:rsid w:val="00E37E52"/>
    <w:rsid w:val="00E40307"/>
    <w:rsid w:val="00E40ACA"/>
    <w:rsid w:val="00E41479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789"/>
    <w:rsid w:val="00E45952"/>
    <w:rsid w:val="00E45E37"/>
    <w:rsid w:val="00E46A73"/>
    <w:rsid w:val="00E473E4"/>
    <w:rsid w:val="00E47589"/>
    <w:rsid w:val="00E4764B"/>
    <w:rsid w:val="00E476AB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9A0"/>
    <w:rsid w:val="00E54BD2"/>
    <w:rsid w:val="00E54C0F"/>
    <w:rsid w:val="00E54DBA"/>
    <w:rsid w:val="00E550BE"/>
    <w:rsid w:val="00E55F6F"/>
    <w:rsid w:val="00E56AEA"/>
    <w:rsid w:val="00E573F9"/>
    <w:rsid w:val="00E57BE9"/>
    <w:rsid w:val="00E60916"/>
    <w:rsid w:val="00E60967"/>
    <w:rsid w:val="00E60ACA"/>
    <w:rsid w:val="00E60E3C"/>
    <w:rsid w:val="00E61416"/>
    <w:rsid w:val="00E614A1"/>
    <w:rsid w:val="00E620C3"/>
    <w:rsid w:val="00E621CE"/>
    <w:rsid w:val="00E624E1"/>
    <w:rsid w:val="00E62582"/>
    <w:rsid w:val="00E6274C"/>
    <w:rsid w:val="00E62981"/>
    <w:rsid w:val="00E62B22"/>
    <w:rsid w:val="00E62ECC"/>
    <w:rsid w:val="00E63479"/>
    <w:rsid w:val="00E635B9"/>
    <w:rsid w:val="00E636FE"/>
    <w:rsid w:val="00E638D8"/>
    <w:rsid w:val="00E639E2"/>
    <w:rsid w:val="00E63A64"/>
    <w:rsid w:val="00E63D7A"/>
    <w:rsid w:val="00E643B7"/>
    <w:rsid w:val="00E643C9"/>
    <w:rsid w:val="00E649BE"/>
    <w:rsid w:val="00E64CF5"/>
    <w:rsid w:val="00E64D86"/>
    <w:rsid w:val="00E65853"/>
    <w:rsid w:val="00E66668"/>
    <w:rsid w:val="00E66AE1"/>
    <w:rsid w:val="00E66AEE"/>
    <w:rsid w:val="00E672A1"/>
    <w:rsid w:val="00E7085C"/>
    <w:rsid w:val="00E70FF9"/>
    <w:rsid w:val="00E71CE0"/>
    <w:rsid w:val="00E7260F"/>
    <w:rsid w:val="00E7321B"/>
    <w:rsid w:val="00E737EA"/>
    <w:rsid w:val="00E7390E"/>
    <w:rsid w:val="00E746F4"/>
    <w:rsid w:val="00E74883"/>
    <w:rsid w:val="00E74A17"/>
    <w:rsid w:val="00E74BD4"/>
    <w:rsid w:val="00E74BFA"/>
    <w:rsid w:val="00E7526B"/>
    <w:rsid w:val="00E77793"/>
    <w:rsid w:val="00E8000A"/>
    <w:rsid w:val="00E80301"/>
    <w:rsid w:val="00E80337"/>
    <w:rsid w:val="00E805B2"/>
    <w:rsid w:val="00E80A55"/>
    <w:rsid w:val="00E80BE1"/>
    <w:rsid w:val="00E80DB7"/>
    <w:rsid w:val="00E815F7"/>
    <w:rsid w:val="00E81743"/>
    <w:rsid w:val="00E81A6F"/>
    <w:rsid w:val="00E81DC1"/>
    <w:rsid w:val="00E81FDD"/>
    <w:rsid w:val="00E82589"/>
    <w:rsid w:val="00E84682"/>
    <w:rsid w:val="00E84DF4"/>
    <w:rsid w:val="00E84F23"/>
    <w:rsid w:val="00E850F8"/>
    <w:rsid w:val="00E856FB"/>
    <w:rsid w:val="00E85A23"/>
    <w:rsid w:val="00E85EC8"/>
    <w:rsid w:val="00E861BC"/>
    <w:rsid w:val="00E864AB"/>
    <w:rsid w:val="00E8656D"/>
    <w:rsid w:val="00E8716F"/>
    <w:rsid w:val="00E872A1"/>
    <w:rsid w:val="00E87446"/>
    <w:rsid w:val="00E87A83"/>
    <w:rsid w:val="00E906D3"/>
    <w:rsid w:val="00E90C04"/>
    <w:rsid w:val="00E91122"/>
    <w:rsid w:val="00E925DF"/>
    <w:rsid w:val="00E92940"/>
    <w:rsid w:val="00E929F2"/>
    <w:rsid w:val="00E92E76"/>
    <w:rsid w:val="00E92ECE"/>
    <w:rsid w:val="00E92F0C"/>
    <w:rsid w:val="00E932E5"/>
    <w:rsid w:val="00E9363A"/>
    <w:rsid w:val="00E9464E"/>
    <w:rsid w:val="00E94C5B"/>
    <w:rsid w:val="00E95B54"/>
    <w:rsid w:val="00E95E46"/>
    <w:rsid w:val="00E96550"/>
    <w:rsid w:val="00E967FD"/>
    <w:rsid w:val="00E96B75"/>
    <w:rsid w:val="00E96E8A"/>
    <w:rsid w:val="00E970E0"/>
    <w:rsid w:val="00E97608"/>
    <w:rsid w:val="00E97FE9"/>
    <w:rsid w:val="00EA02B5"/>
    <w:rsid w:val="00EA0A06"/>
    <w:rsid w:val="00EA0CE4"/>
    <w:rsid w:val="00EA1274"/>
    <w:rsid w:val="00EA1B9D"/>
    <w:rsid w:val="00EA1C88"/>
    <w:rsid w:val="00EA24DE"/>
    <w:rsid w:val="00EA26F8"/>
    <w:rsid w:val="00EA2D29"/>
    <w:rsid w:val="00EA2FFE"/>
    <w:rsid w:val="00EA36BB"/>
    <w:rsid w:val="00EA3D1A"/>
    <w:rsid w:val="00EA451F"/>
    <w:rsid w:val="00EA4DE6"/>
    <w:rsid w:val="00EA517E"/>
    <w:rsid w:val="00EA52D5"/>
    <w:rsid w:val="00EA55E6"/>
    <w:rsid w:val="00EA58AE"/>
    <w:rsid w:val="00EA5EE2"/>
    <w:rsid w:val="00EA6008"/>
    <w:rsid w:val="00EA6478"/>
    <w:rsid w:val="00EA6571"/>
    <w:rsid w:val="00EA688F"/>
    <w:rsid w:val="00EA6C35"/>
    <w:rsid w:val="00EA6CB9"/>
    <w:rsid w:val="00EA758E"/>
    <w:rsid w:val="00EA7676"/>
    <w:rsid w:val="00EA76BC"/>
    <w:rsid w:val="00EA7941"/>
    <w:rsid w:val="00EA7C64"/>
    <w:rsid w:val="00EA7E42"/>
    <w:rsid w:val="00EA7F84"/>
    <w:rsid w:val="00EB11DA"/>
    <w:rsid w:val="00EB15D8"/>
    <w:rsid w:val="00EB1AAC"/>
    <w:rsid w:val="00EB1D30"/>
    <w:rsid w:val="00EB2871"/>
    <w:rsid w:val="00EB3DDA"/>
    <w:rsid w:val="00EB3F65"/>
    <w:rsid w:val="00EB4055"/>
    <w:rsid w:val="00EB45C8"/>
    <w:rsid w:val="00EB4AB2"/>
    <w:rsid w:val="00EB4CDD"/>
    <w:rsid w:val="00EB550E"/>
    <w:rsid w:val="00EB5AE5"/>
    <w:rsid w:val="00EB5DBF"/>
    <w:rsid w:val="00EB6034"/>
    <w:rsid w:val="00EB64C8"/>
    <w:rsid w:val="00EB65DA"/>
    <w:rsid w:val="00EB6675"/>
    <w:rsid w:val="00EB76AC"/>
    <w:rsid w:val="00EB7A84"/>
    <w:rsid w:val="00EB7E8F"/>
    <w:rsid w:val="00EC00C6"/>
    <w:rsid w:val="00EC1DC9"/>
    <w:rsid w:val="00EC2056"/>
    <w:rsid w:val="00EC2362"/>
    <w:rsid w:val="00EC289D"/>
    <w:rsid w:val="00EC2C8C"/>
    <w:rsid w:val="00EC2EE0"/>
    <w:rsid w:val="00EC34DF"/>
    <w:rsid w:val="00EC438F"/>
    <w:rsid w:val="00EC44E9"/>
    <w:rsid w:val="00EC4AB3"/>
    <w:rsid w:val="00EC4AB9"/>
    <w:rsid w:val="00EC5A81"/>
    <w:rsid w:val="00EC6BFE"/>
    <w:rsid w:val="00EC714F"/>
    <w:rsid w:val="00EC7341"/>
    <w:rsid w:val="00EC760C"/>
    <w:rsid w:val="00EC76A7"/>
    <w:rsid w:val="00EC774B"/>
    <w:rsid w:val="00EC7968"/>
    <w:rsid w:val="00EC7CD4"/>
    <w:rsid w:val="00EC7F33"/>
    <w:rsid w:val="00ED06B7"/>
    <w:rsid w:val="00ED07A4"/>
    <w:rsid w:val="00ED08E8"/>
    <w:rsid w:val="00ED0933"/>
    <w:rsid w:val="00ED0AB4"/>
    <w:rsid w:val="00ED0AD0"/>
    <w:rsid w:val="00ED0F9B"/>
    <w:rsid w:val="00ED178E"/>
    <w:rsid w:val="00ED1ED2"/>
    <w:rsid w:val="00ED22B9"/>
    <w:rsid w:val="00ED274D"/>
    <w:rsid w:val="00ED3379"/>
    <w:rsid w:val="00ED390A"/>
    <w:rsid w:val="00ED3EE5"/>
    <w:rsid w:val="00ED48C0"/>
    <w:rsid w:val="00ED4EF4"/>
    <w:rsid w:val="00ED5E6A"/>
    <w:rsid w:val="00ED6DAC"/>
    <w:rsid w:val="00ED7867"/>
    <w:rsid w:val="00ED7B7D"/>
    <w:rsid w:val="00EE012E"/>
    <w:rsid w:val="00EE0958"/>
    <w:rsid w:val="00EE135C"/>
    <w:rsid w:val="00EE1543"/>
    <w:rsid w:val="00EE15A9"/>
    <w:rsid w:val="00EE1E29"/>
    <w:rsid w:val="00EE1E66"/>
    <w:rsid w:val="00EE2555"/>
    <w:rsid w:val="00EE26F7"/>
    <w:rsid w:val="00EE2841"/>
    <w:rsid w:val="00EE2A63"/>
    <w:rsid w:val="00EE348F"/>
    <w:rsid w:val="00EE358E"/>
    <w:rsid w:val="00EE3B79"/>
    <w:rsid w:val="00EE4923"/>
    <w:rsid w:val="00EE4AEA"/>
    <w:rsid w:val="00EE4CF9"/>
    <w:rsid w:val="00EE55DF"/>
    <w:rsid w:val="00EE60F0"/>
    <w:rsid w:val="00EE670C"/>
    <w:rsid w:val="00EE67ED"/>
    <w:rsid w:val="00EE69DF"/>
    <w:rsid w:val="00EE6A7B"/>
    <w:rsid w:val="00EE70A5"/>
    <w:rsid w:val="00EE7A89"/>
    <w:rsid w:val="00EE7B6E"/>
    <w:rsid w:val="00EE7CDB"/>
    <w:rsid w:val="00EF005D"/>
    <w:rsid w:val="00EF1656"/>
    <w:rsid w:val="00EF1A12"/>
    <w:rsid w:val="00EF1CA1"/>
    <w:rsid w:val="00EF1DEE"/>
    <w:rsid w:val="00EF2B5D"/>
    <w:rsid w:val="00EF2C52"/>
    <w:rsid w:val="00EF2D53"/>
    <w:rsid w:val="00EF2D6C"/>
    <w:rsid w:val="00EF3141"/>
    <w:rsid w:val="00EF3475"/>
    <w:rsid w:val="00EF402A"/>
    <w:rsid w:val="00EF411C"/>
    <w:rsid w:val="00EF41F1"/>
    <w:rsid w:val="00EF5555"/>
    <w:rsid w:val="00EF56E6"/>
    <w:rsid w:val="00EF57A5"/>
    <w:rsid w:val="00EF5CAC"/>
    <w:rsid w:val="00EF5E88"/>
    <w:rsid w:val="00EF608D"/>
    <w:rsid w:val="00EF6371"/>
    <w:rsid w:val="00EF7357"/>
    <w:rsid w:val="00EF763E"/>
    <w:rsid w:val="00EF7664"/>
    <w:rsid w:val="00EF79A8"/>
    <w:rsid w:val="00EF7C20"/>
    <w:rsid w:val="00EF7C62"/>
    <w:rsid w:val="00F00330"/>
    <w:rsid w:val="00F003D2"/>
    <w:rsid w:val="00F00757"/>
    <w:rsid w:val="00F00BA2"/>
    <w:rsid w:val="00F015DD"/>
    <w:rsid w:val="00F01DB3"/>
    <w:rsid w:val="00F01F0B"/>
    <w:rsid w:val="00F026DB"/>
    <w:rsid w:val="00F028CD"/>
    <w:rsid w:val="00F02B51"/>
    <w:rsid w:val="00F03973"/>
    <w:rsid w:val="00F04311"/>
    <w:rsid w:val="00F04425"/>
    <w:rsid w:val="00F0454D"/>
    <w:rsid w:val="00F05374"/>
    <w:rsid w:val="00F05805"/>
    <w:rsid w:val="00F05E18"/>
    <w:rsid w:val="00F06533"/>
    <w:rsid w:val="00F06957"/>
    <w:rsid w:val="00F06C74"/>
    <w:rsid w:val="00F06F20"/>
    <w:rsid w:val="00F07718"/>
    <w:rsid w:val="00F07A86"/>
    <w:rsid w:val="00F07DED"/>
    <w:rsid w:val="00F10232"/>
    <w:rsid w:val="00F10444"/>
    <w:rsid w:val="00F105BC"/>
    <w:rsid w:val="00F107CA"/>
    <w:rsid w:val="00F108EE"/>
    <w:rsid w:val="00F10B96"/>
    <w:rsid w:val="00F10C25"/>
    <w:rsid w:val="00F10E69"/>
    <w:rsid w:val="00F1134E"/>
    <w:rsid w:val="00F11641"/>
    <w:rsid w:val="00F118B2"/>
    <w:rsid w:val="00F11BFB"/>
    <w:rsid w:val="00F122C9"/>
    <w:rsid w:val="00F12C15"/>
    <w:rsid w:val="00F13159"/>
    <w:rsid w:val="00F13EA9"/>
    <w:rsid w:val="00F14A20"/>
    <w:rsid w:val="00F14DA4"/>
    <w:rsid w:val="00F1635E"/>
    <w:rsid w:val="00F16AA6"/>
    <w:rsid w:val="00F16BAF"/>
    <w:rsid w:val="00F170BC"/>
    <w:rsid w:val="00F17374"/>
    <w:rsid w:val="00F1797B"/>
    <w:rsid w:val="00F17A2E"/>
    <w:rsid w:val="00F17F06"/>
    <w:rsid w:val="00F2001A"/>
    <w:rsid w:val="00F20367"/>
    <w:rsid w:val="00F20EFE"/>
    <w:rsid w:val="00F20F36"/>
    <w:rsid w:val="00F21052"/>
    <w:rsid w:val="00F21112"/>
    <w:rsid w:val="00F21CA7"/>
    <w:rsid w:val="00F22519"/>
    <w:rsid w:val="00F232F6"/>
    <w:rsid w:val="00F23768"/>
    <w:rsid w:val="00F2422C"/>
    <w:rsid w:val="00F2462A"/>
    <w:rsid w:val="00F24670"/>
    <w:rsid w:val="00F248CA"/>
    <w:rsid w:val="00F24941"/>
    <w:rsid w:val="00F24C5E"/>
    <w:rsid w:val="00F24CB8"/>
    <w:rsid w:val="00F2513E"/>
    <w:rsid w:val="00F253BF"/>
    <w:rsid w:val="00F2541B"/>
    <w:rsid w:val="00F25A9A"/>
    <w:rsid w:val="00F25B83"/>
    <w:rsid w:val="00F2653D"/>
    <w:rsid w:val="00F2692A"/>
    <w:rsid w:val="00F26D6C"/>
    <w:rsid w:val="00F26DCB"/>
    <w:rsid w:val="00F27984"/>
    <w:rsid w:val="00F27DBB"/>
    <w:rsid w:val="00F3036D"/>
    <w:rsid w:val="00F3041B"/>
    <w:rsid w:val="00F308B1"/>
    <w:rsid w:val="00F315DF"/>
    <w:rsid w:val="00F31610"/>
    <w:rsid w:val="00F3187D"/>
    <w:rsid w:val="00F31A0B"/>
    <w:rsid w:val="00F31B05"/>
    <w:rsid w:val="00F31C26"/>
    <w:rsid w:val="00F31F80"/>
    <w:rsid w:val="00F321AA"/>
    <w:rsid w:val="00F32380"/>
    <w:rsid w:val="00F326A2"/>
    <w:rsid w:val="00F32BA2"/>
    <w:rsid w:val="00F33840"/>
    <w:rsid w:val="00F33C07"/>
    <w:rsid w:val="00F33DFD"/>
    <w:rsid w:val="00F3408B"/>
    <w:rsid w:val="00F34281"/>
    <w:rsid w:val="00F346B3"/>
    <w:rsid w:val="00F34733"/>
    <w:rsid w:val="00F34B21"/>
    <w:rsid w:val="00F3541C"/>
    <w:rsid w:val="00F35447"/>
    <w:rsid w:val="00F35ABA"/>
    <w:rsid w:val="00F35C9A"/>
    <w:rsid w:val="00F35EBA"/>
    <w:rsid w:val="00F35EC1"/>
    <w:rsid w:val="00F35F2E"/>
    <w:rsid w:val="00F362FD"/>
    <w:rsid w:val="00F36411"/>
    <w:rsid w:val="00F36594"/>
    <w:rsid w:val="00F36795"/>
    <w:rsid w:val="00F36A5F"/>
    <w:rsid w:val="00F36C6B"/>
    <w:rsid w:val="00F37416"/>
    <w:rsid w:val="00F374E5"/>
    <w:rsid w:val="00F37641"/>
    <w:rsid w:val="00F40CA1"/>
    <w:rsid w:val="00F40F67"/>
    <w:rsid w:val="00F410AF"/>
    <w:rsid w:val="00F41219"/>
    <w:rsid w:val="00F4130D"/>
    <w:rsid w:val="00F41486"/>
    <w:rsid w:val="00F41853"/>
    <w:rsid w:val="00F419EB"/>
    <w:rsid w:val="00F422DD"/>
    <w:rsid w:val="00F425CA"/>
    <w:rsid w:val="00F42867"/>
    <w:rsid w:val="00F42C6E"/>
    <w:rsid w:val="00F43805"/>
    <w:rsid w:val="00F438CA"/>
    <w:rsid w:val="00F43CB2"/>
    <w:rsid w:val="00F442B2"/>
    <w:rsid w:val="00F442B8"/>
    <w:rsid w:val="00F444AD"/>
    <w:rsid w:val="00F45075"/>
    <w:rsid w:val="00F45221"/>
    <w:rsid w:val="00F4576B"/>
    <w:rsid w:val="00F465C3"/>
    <w:rsid w:val="00F4689A"/>
    <w:rsid w:val="00F47038"/>
    <w:rsid w:val="00F47069"/>
    <w:rsid w:val="00F50B3A"/>
    <w:rsid w:val="00F50C86"/>
    <w:rsid w:val="00F50F02"/>
    <w:rsid w:val="00F50FD8"/>
    <w:rsid w:val="00F51A32"/>
    <w:rsid w:val="00F51E88"/>
    <w:rsid w:val="00F51EF5"/>
    <w:rsid w:val="00F52147"/>
    <w:rsid w:val="00F521B8"/>
    <w:rsid w:val="00F523D3"/>
    <w:rsid w:val="00F524E6"/>
    <w:rsid w:val="00F5296B"/>
    <w:rsid w:val="00F531DD"/>
    <w:rsid w:val="00F532A3"/>
    <w:rsid w:val="00F548B3"/>
    <w:rsid w:val="00F54A55"/>
    <w:rsid w:val="00F54AD2"/>
    <w:rsid w:val="00F5517F"/>
    <w:rsid w:val="00F5519D"/>
    <w:rsid w:val="00F56A75"/>
    <w:rsid w:val="00F56A9E"/>
    <w:rsid w:val="00F56D40"/>
    <w:rsid w:val="00F5718A"/>
    <w:rsid w:val="00F57308"/>
    <w:rsid w:val="00F57392"/>
    <w:rsid w:val="00F5751D"/>
    <w:rsid w:val="00F57580"/>
    <w:rsid w:val="00F575EF"/>
    <w:rsid w:val="00F57B49"/>
    <w:rsid w:val="00F60DC7"/>
    <w:rsid w:val="00F613BD"/>
    <w:rsid w:val="00F61536"/>
    <w:rsid w:val="00F61DF1"/>
    <w:rsid w:val="00F628CD"/>
    <w:rsid w:val="00F62B2F"/>
    <w:rsid w:val="00F62C9D"/>
    <w:rsid w:val="00F62DBB"/>
    <w:rsid w:val="00F62F16"/>
    <w:rsid w:val="00F62F77"/>
    <w:rsid w:val="00F63213"/>
    <w:rsid w:val="00F639A2"/>
    <w:rsid w:val="00F63C5C"/>
    <w:rsid w:val="00F64D50"/>
    <w:rsid w:val="00F64FC3"/>
    <w:rsid w:val="00F65033"/>
    <w:rsid w:val="00F65756"/>
    <w:rsid w:val="00F65948"/>
    <w:rsid w:val="00F65F7D"/>
    <w:rsid w:val="00F66830"/>
    <w:rsid w:val="00F67EF1"/>
    <w:rsid w:val="00F70449"/>
    <w:rsid w:val="00F708CC"/>
    <w:rsid w:val="00F70F5E"/>
    <w:rsid w:val="00F7169C"/>
    <w:rsid w:val="00F71852"/>
    <w:rsid w:val="00F71ABC"/>
    <w:rsid w:val="00F71AFF"/>
    <w:rsid w:val="00F72006"/>
    <w:rsid w:val="00F728F3"/>
    <w:rsid w:val="00F72ABE"/>
    <w:rsid w:val="00F74117"/>
    <w:rsid w:val="00F75022"/>
    <w:rsid w:val="00F75253"/>
    <w:rsid w:val="00F75E0B"/>
    <w:rsid w:val="00F76E8D"/>
    <w:rsid w:val="00F77FF4"/>
    <w:rsid w:val="00F8091C"/>
    <w:rsid w:val="00F812E3"/>
    <w:rsid w:val="00F81581"/>
    <w:rsid w:val="00F8191A"/>
    <w:rsid w:val="00F81925"/>
    <w:rsid w:val="00F81AF3"/>
    <w:rsid w:val="00F81E26"/>
    <w:rsid w:val="00F82639"/>
    <w:rsid w:val="00F82E92"/>
    <w:rsid w:val="00F835AF"/>
    <w:rsid w:val="00F83848"/>
    <w:rsid w:val="00F84394"/>
    <w:rsid w:val="00F847C5"/>
    <w:rsid w:val="00F8510E"/>
    <w:rsid w:val="00F85178"/>
    <w:rsid w:val="00F852C4"/>
    <w:rsid w:val="00F85609"/>
    <w:rsid w:val="00F85CEF"/>
    <w:rsid w:val="00F867E7"/>
    <w:rsid w:val="00F874F1"/>
    <w:rsid w:val="00F87CBC"/>
    <w:rsid w:val="00F87F9B"/>
    <w:rsid w:val="00F87FE7"/>
    <w:rsid w:val="00F9017C"/>
    <w:rsid w:val="00F90A20"/>
    <w:rsid w:val="00F90CC6"/>
    <w:rsid w:val="00F90D66"/>
    <w:rsid w:val="00F91047"/>
    <w:rsid w:val="00F9128E"/>
    <w:rsid w:val="00F91940"/>
    <w:rsid w:val="00F91ACD"/>
    <w:rsid w:val="00F91CB8"/>
    <w:rsid w:val="00F91F51"/>
    <w:rsid w:val="00F92BBF"/>
    <w:rsid w:val="00F92FE8"/>
    <w:rsid w:val="00F9317F"/>
    <w:rsid w:val="00F9376A"/>
    <w:rsid w:val="00F94036"/>
    <w:rsid w:val="00F94542"/>
    <w:rsid w:val="00F94752"/>
    <w:rsid w:val="00F94A21"/>
    <w:rsid w:val="00F94D90"/>
    <w:rsid w:val="00F953DB"/>
    <w:rsid w:val="00F9549A"/>
    <w:rsid w:val="00F95602"/>
    <w:rsid w:val="00F963E3"/>
    <w:rsid w:val="00F96A60"/>
    <w:rsid w:val="00F97671"/>
    <w:rsid w:val="00F977C9"/>
    <w:rsid w:val="00F97CA7"/>
    <w:rsid w:val="00F97EB7"/>
    <w:rsid w:val="00F97ED7"/>
    <w:rsid w:val="00F97F96"/>
    <w:rsid w:val="00FA039C"/>
    <w:rsid w:val="00FA1646"/>
    <w:rsid w:val="00FA2190"/>
    <w:rsid w:val="00FA24DF"/>
    <w:rsid w:val="00FA27EA"/>
    <w:rsid w:val="00FA302E"/>
    <w:rsid w:val="00FA316F"/>
    <w:rsid w:val="00FA3199"/>
    <w:rsid w:val="00FA35F7"/>
    <w:rsid w:val="00FA3E5A"/>
    <w:rsid w:val="00FA5161"/>
    <w:rsid w:val="00FA62FD"/>
    <w:rsid w:val="00FA6788"/>
    <w:rsid w:val="00FA68F5"/>
    <w:rsid w:val="00FA70AA"/>
    <w:rsid w:val="00FA7221"/>
    <w:rsid w:val="00FA723B"/>
    <w:rsid w:val="00FA7802"/>
    <w:rsid w:val="00FA7B85"/>
    <w:rsid w:val="00FB0316"/>
    <w:rsid w:val="00FB03F4"/>
    <w:rsid w:val="00FB0717"/>
    <w:rsid w:val="00FB085B"/>
    <w:rsid w:val="00FB1126"/>
    <w:rsid w:val="00FB143E"/>
    <w:rsid w:val="00FB1574"/>
    <w:rsid w:val="00FB165F"/>
    <w:rsid w:val="00FB1694"/>
    <w:rsid w:val="00FB18FF"/>
    <w:rsid w:val="00FB22DF"/>
    <w:rsid w:val="00FB23B4"/>
    <w:rsid w:val="00FB252E"/>
    <w:rsid w:val="00FB3279"/>
    <w:rsid w:val="00FB35C9"/>
    <w:rsid w:val="00FB41BC"/>
    <w:rsid w:val="00FB4657"/>
    <w:rsid w:val="00FB4781"/>
    <w:rsid w:val="00FB49C0"/>
    <w:rsid w:val="00FB4A33"/>
    <w:rsid w:val="00FB4E63"/>
    <w:rsid w:val="00FB5401"/>
    <w:rsid w:val="00FB550C"/>
    <w:rsid w:val="00FB67ED"/>
    <w:rsid w:val="00FB691C"/>
    <w:rsid w:val="00FB6A66"/>
    <w:rsid w:val="00FB6F8E"/>
    <w:rsid w:val="00FB746C"/>
    <w:rsid w:val="00FB7502"/>
    <w:rsid w:val="00FB7AAE"/>
    <w:rsid w:val="00FB7DC6"/>
    <w:rsid w:val="00FB7F36"/>
    <w:rsid w:val="00FC01AB"/>
    <w:rsid w:val="00FC0B95"/>
    <w:rsid w:val="00FC1897"/>
    <w:rsid w:val="00FC19E9"/>
    <w:rsid w:val="00FC2420"/>
    <w:rsid w:val="00FC24BA"/>
    <w:rsid w:val="00FC2A5E"/>
    <w:rsid w:val="00FC2E96"/>
    <w:rsid w:val="00FC2EF8"/>
    <w:rsid w:val="00FC3635"/>
    <w:rsid w:val="00FC3FA2"/>
    <w:rsid w:val="00FC4101"/>
    <w:rsid w:val="00FC41C3"/>
    <w:rsid w:val="00FC49FB"/>
    <w:rsid w:val="00FC513E"/>
    <w:rsid w:val="00FC52DE"/>
    <w:rsid w:val="00FC5304"/>
    <w:rsid w:val="00FC5731"/>
    <w:rsid w:val="00FC5A40"/>
    <w:rsid w:val="00FC5B77"/>
    <w:rsid w:val="00FC5F7C"/>
    <w:rsid w:val="00FC6058"/>
    <w:rsid w:val="00FC60A2"/>
    <w:rsid w:val="00FC6BC5"/>
    <w:rsid w:val="00FC70EA"/>
    <w:rsid w:val="00FC76FB"/>
    <w:rsid w:val="00FC7792"/>
    <w:rsid w:val="00FD03CF"/>
    <w:rsid w:val="00FD0642"/>
    <w:rsid w:val="00FD096F"/>
    <w:rsid w:val="00FD0A0B"/>
    <w:rsid w:val="00FD0A57"/>
    <w:rsid w:val="00FD0E27"/>
    <w:rsid w:val="00FD0F76"/>
    <w:rsid w:val="00FD1868"/>
    <w:rsid w:val="00FD1908"/>
    <w:rsid w:val="00FD191A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4BE8"/>
    <w:rsid w:val="00FD5B68"/>
    <w:rsid w:val="00FD5BE8"/>
    <w:rsid w:val="00FD6618"/>
    <w:rsid w:val="00FD6C5B"/>
    <w:rsid w:val="00FD7834"/>
    <w:rsid w:val="00FD78DC"/>
    <w:rsid w:val="00FD7C5E"/>
    <w:rsid w:val="00FE075A"/>
    <w:rsid w:val="00FE0A4F"/>
    <w:rsid w:val="00FE1361"/>
    <w:rsid w:val="00FE15DB"/>
    <w:rsid w:val="00FE1E34"/>
    <w:rsid w:val="00FE2132"/>
    <w:rsid w:val="00FE2BB5"/>
    <w:rsid w:val="00FE2D02"/>
    <w:rsid w:val="00FE3280"/>
    <w:rsid w:val="00FE39AD"/>
    <w:rsid w:val="00FE3BEC"/>
    <w:rsid w:val="00FE3C5B"/>
    <w:rsid w:val="00FE3FED"/>
    <w:rsid w:val="00FE42C0"/>
    <w:rsid w:val="00FE42D0"/>
    <w:rsid w:val="00FE43AE"/>
    <w:rsid w:val="00FE452F"/>
    <w:rsid w:val="00FE4626"/>
    <w:rsid w:val="00FE50BB"/>
    <w:rsid w:val="00FE51C6"/>
    <w:rsid w:val="00FE5A85"/>
    <w:rsid w:val="00FE5D66"/>
    <w:rsid w:val="00FE7717"/>
    <w:rsid w:val="00FE7AB4"/>
    <w:rsid w:val="00FE7E76"/>
    <w:rsid w:val="00FF029A"/>
    <w:rsid w:val="00FF0677"/>
    <w:rsid w:val="00FF079A"/>
    <w:rsid w:val="00FF09F7"/>
    <w:rsid w:val="00FF0ACA"/>
    <w:rsid w:val="00FF0E55"/>
    <w:rsid w:val="00FF0FCE"/>
    <w:rsid w:val="00FF2F68"/>
    <w:rsid w:val="00FF3B97"/>
    <w:rsid w:val="00FF3CC3"/>
    <w:rsid w:val="00FF3FBA"/>
    <w:rsid w:val="00FF41FD"/>
    <w:rsid w:val="00FF45B7"/>
    <w:rsid w:val="00FF47E6"/>
    <w:rsid w:val="00FF48F0"/>
    <w:rsid w:val="00FF4A36"/>
    <w:rsid w:val="00FF4B9F"/>
    <w:rsid w:val="00FF5089"/>
    <w:rsid w:val="00FF533F"/>
    <w:rsid w:val="00FF58D9"/>
    <w:rsid w:val="00FF5C8C"/>
    <w:rsid w:val="00FF5E55"/>
    <w:rsid w:val="00FF5FA7"/>
    <w:rsid w:val="00FF611B"/>
    <w:rsid w:val="00FF6C3E"/>
    <w:rsid w:val="00FF6FCB"/>
    <w:rsid w:val="00FF7FF3"/>
    <w:rsid w:val="4A8FFFDF"/>
    <w:rsid w:val="5DD6ABD7"/>
    <w:rsid w:val="77D0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A7F1896"/>
  <w15:chartTrackingRefBased/>
  <w15:docId w15:val="{31244003-5E31-4049-AA97-C17FD675B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left" w:pos="1080"/>
      </w:tabs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513719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left" w:pos="540"/>
      </w:tabs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spacing w:after="0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86DAC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rsid w:val="00550862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550862"/>
    <w:rPr>
      <w:rFonts w:ascii="Arial" w:hAnsi="Arial"/>
      <w:szCs w:val="25"/>
    </w:rPr>
  </w:style>
  <w:style w:type="character" w:styleId="EndnoteReference">
    <w:name w:val="endnote reference"/>
    <w:basedOn w:val="DefaultParagraphFont"/>
    <w:rsid w:val="005508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C4632-C3DB-4D49-AA30-6A14A2E0431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B4E1BB0-AC72-47E5-A4CF-4F05F0D772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3654AF-EE82-4AE9-A0E9-8EDBD1FCBC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EAEA7B-C410-47F6-987A-F0AB85D075D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</TotalTime>
  <Pages>15</Pages>
  <Words>2013</Words>
  <Characters>11480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Nanthawat, Wichaiyo</cp:lastModifiedBy>
  <cp:revision>3</cp:revision>
  <cp:lastPrinted>2026-08-08T07:25:00Z</cp:lastPrinted>
  <dcterms:created xsi:type="dcterms:W3CDTF">2026-08-08T07:24:00Z</dcterms:created>
  <dcterms:modified xsi:type="dcterms:W3CDTF">2026-08-08T07:26:00Z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