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3414B0" w:rsidRDefault="00F125D2" w:rsidP="00F95CFC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3414B0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>หมายเหตุ</w:t>
      </w:r>
      <w:r w:rsidRPr="003414B0">
        <w:rPr>
          <w:rFonts w:ascii="Angsana New" w:hAnsi="Angsana New" w:cs="Angsana New"/>
          <w:b w:val="0"/>
          <w:bCs/>
          <w:sz w:val="30"/>
          <w:szCs w:val="30"/>
          <w:lang w:val="en-US"/>
        </w:rPr>
        <w:tab/>
      </w:r>
      <w:r w:rsidRPr="003414B0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>สารบัญ</w:t>
      </w:r>
      <w:r w:rsidRPr="003414B0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</w:p>
    <w:p w14:paraId="36FD6476" w14:textId="77777777" w:rsidR="00F125D2" w:rsidRPr="004D49BC" w:rsidRDefault="00F125D2" w:rsidP="00F95CFC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5A1CD314" w14:textId="77777777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1EDA8F3E" w14:textId="77777777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41B6035B" w14:textId="77777777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เงินทดรองจ่ายให้แก่เกษตรกร</w:t>
      </w:r>
    </w:p>
    <w:p w14:paraId="1F4F02DD" w14:textId="0FB94556" w:rsidR="001433B6" w:rsidRPr="003414B0" w:rsidRDefault="001433B6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  <w:r w:rsidR="00BA0C9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และบริษัทร่วม</w:t>
      </w:r>
    </w:p>
    <w:p w14:paraId="0E0BB26E" w14:textId="72180A46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ที่ดิน อาคารและอุปกรณ์</w:t>
      </w:r>
      <w:r w:rsidR="00F45FA4"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และสินทรัพย์สิทธิการใช้</w:t>
      </w:r>
    </w:p>
    <w:p w14:paraId="0526BF6F" w14:textId="1ED0EEC4" w:rsidR="008C6669" w:rsidRDefault="00DA3E7B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961EB57" w14:textId="7CF0219E" w:rsidR="00D3480B" w:rsidRPr="003414B0" w:rsidRDefault="00D3480B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4680FF2D" w14:textId="5ECC2D15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</w:p>
    <w:p w14:paraId="5DCA3198" w14:textId="28A274AF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ภาษีเงินได้</w:t>
      </w:r>
    </w:p>
    <w:p w14:paraId="3FCF07C2" w14:textId="113DA764" w:rsidR="00EE6A5D" w:rsidRDefault="00EE6A5D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กำไรต่อหุ้น</w:t>
      </w:r>
    </w:p>
    <w:p w14:paraId="4EE97187" w14:textId="66F67870" w:rsidR="003453C8" w:rsidRPr="003414B0" w:rsidRDefault="003453C8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1616121A" w14:textId="70588141" w:rsidR="000613D2" w:rsidRPr="003414B0" w:rsidRDefault="000613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0E6395CC" w14:textId="311E824D" w:rsidR="00102221" w:rsidRPr="003414B0" w:rsidRDefault="00102221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ข้อมูลงบกระแสเงินสดเปิดเผยเพิ่มเติม</w:t>
      </w:r>
    </w:p>
    <w:p w14:paraId="3DD341A8" w14:textId="77777777" w:rsidR="00F125D2" w:rsidRPr="003414B0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Default="00F125D2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06EF4FD7" w14:textId="7371E500" w:rsidR="0013242E" w:rsidRDefault="0013242E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77D57E4E" w14:textId="4BD32B7B" w:rsidR="006907B6" w:rsidRPr="003414B0" w:rsidRDefault="006907B6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18F699EA" w14:textId="44E3EE83" w:rsidR="001F79E0" w:rsidRPr="003414B0" w:rsidRDefault="007109B0" w:rsidP="00F95CFC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bCs/>
          <w:sz w:val="30"/>
          <w:szCs w:val="30"/>
          <w:lang w:val="en-US" w:bidi="th-TH"/>
        </w:rPr>
        <w:br w:type="page"/>
      </w:r>
    </w:p>
    <w:p w14:paraId="40A8E5B0" w14:textId="13BF8106" w:rsidR="00804175" w:rsidRPr="003414B0" w:rsidRDefault="00804175" w:rsidP="00F95CFC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3414B0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ระหว่างกาล</w:t>
      </w:r>
      <w:r w:rsidRPr="003414B0">
        <w:rPr>
          <w:rFonts w:ascii="Angsana New" w:hAnsi="Angsana New" w:cs="Angsana New"/>
          <w:sz w:val="30"/>
          <w:szCs w:val="30"/>
          <w:cs/>
          <w:lang w:val="en-US" w:bidi="th-TH"/>
        </w:rPr>
        <w:t>นี้</w:t>
      </w:r>
    </w:p>
    <w:p w14:paraId="2A806AB4" w14:textId="77777777" w:rsidR="00804175" w:rsidRPr="004D49BC" w:rsidRDefault="00804175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F1D3D4C" w14:textId="33D2EF1B" w:rsidR="00713123" w:rsidRPr="004D49BC" w:rsidRDefault="00713123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tab/>
      </w:r>
      <w:r w:rsidR="0088322F" w:rsidRPr="003414B0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8322F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CE5342">
        <w:rPr>
          <w:rFonts w:ascii="Angsana New" w:hAnsi="Angsana New" w:cs="Angsana New"/>
          <w:sz w:val="30"/>
          <w:szCs w:val="30"/>
        </w:rPr>
        <w:t>10</w:t>
      </w:r>
      <w:r w:rsidR="00C92E1D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C92E1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92E1D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</w:p>
    <w:p w14:paraId="22AFE43B" w14:textId="6FC53345" w:rsidR="002D6F2B" w:rsidRPr="003414B0" w:rsidRDefault="002D6F2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95CF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>เ</w:t>
      </w:r>
      <w:r w:rsidR="008D5DC1" w:rsidRPr="003414B0">
        <w:rPr>
          <w:rFonts w:ascii="Angsana New" w:hAnsi="Angsana New" w:cs="Angsana New"/>
          <w:sz w:val="30"/>
          <w:szCs w:val="30"/>
          <w:u w:val="none"/>
          <w:cs/>
        </w:rPr>
        <w:t>กณฑ์การจัดทำงบการเงิน</w:t>
      </w:r>
      <w:r w:rsidR="0088322F" w:rsidRPr="003414B0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1A126456" w:rsidR="00FB774E" w:rsidRPr="004D49BC" w:rsidRDefault="00FB774E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3414B0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3414B0">
        <w:rPr>
          <w:rFonts w:ascii="Angsana New" w:hAnsi="Angsana New" w:cs="Angsana New"/>
          <w:spacing w:val="-6"/>
          <w:sz w:val="30"/>
          <w:szCs w:val="30"/>
          <w:cs/>
        </w:rPr>
        <w:t xml:space="preserve"> 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EC1182" w:rsidRPr="003414B0">
        <w:rPr>
          <w:rFonts w:ascii="Angsana New" w:hAnsi="Angsana New" w:cs="Angsana New"/>
          <w:sz w:val="30"/>
          <w:szCs w:val="30"/>
        </w:rPr>
        <w:t>34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414B0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3414B0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414B0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25480" w:rsidRPr="003414B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</w:t>
      </w:r>
      <w:r w:rsidR="00E25480" w:rsidRPr="003414B0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E25480" w:rsidRPr="003414B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3414B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</w:p>
    <w:p w14:paraId="615A7D02" w14:textId="77777777" w:rsidR="00BD51A1" w:rsidRPr="004D49BC" w:rsidRDefault="00BD51A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4BFF1FED" w:rsidR="002C1C0E" w:rsidRPr="004D49BC" w:rsidRDefault="00C4763F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3414B0">
        <w:rPr>
          <w:rFonts w:ascii="Angsana New" w:hAnsi="Angsana New" w:cs="Angsana New" w:hint="cs"/>
          <w:sz w:val="30"/>
          <w:szCs w:val="30"/>
          <w:cs/>
        </w:rPr>
        <w:t>ม</w:t>
      </w:r>
      <w:r w:rsidRPr="003414B0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3414B0">
        <w:rPr>
          <w:rFonts w:ascii="Angsana New" w:hAnsi="Angsana New" w:cs="Angsana New" w:hint="cs"/>
          <w:sz w:val="30"/>
          <w:szCs w:val="30"/>
          <w:cs/>
        </w:rPr>
        <w:t>ที่</w:t>
      </w:r>
      <w:r w:rsidRPr="003414B0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3414B0">
        <w:rPr>
          <w:rFonts w:ascii="Angsana New" w:hAnsi="Angsana New" w:cs="Angsana New" w:hint="cs"/>
          <w:sz w:val="30"/>
          <w:szCs w:val="30"/>
          <w:cs/>
        </w:rPr>
        <w:t>ไว้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</w:p>
    <w:p w14:paraId="4ED4DB29" w14:textId="18C9BFDE" w:rsidR="00705309" w:rsidRPr="004D49BC" w:rsidRDefault="00705309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D49BC" w:rsidRDefault="00804175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2C48621F" w14:textId="0BBF1A06" w:rsidR="002F116D" w:rsidRPr="003414B0" w:rsidRDefault="002F116D" w:rsidP="00F95C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51FC0F41" w:rsidR="00A64606" w:rsidRPr="004D49BC" w:rsidRDefault="0087547C" w:rsidP="00F95CF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="009A07BC" w:rsidRPr="003414B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EC1182" w:rsidRPr="003414B0">
        <w:rPr>
          <w:rFonts w:asciiTheme="majorBidi" w:hAnsiTheme="majorBidi" w:cstheme="majorBidi"/>
          <w:bCs/>
          <w:spacing w:val="-2"/>
          <w:sz w:val="30"/>
          <w:szCs w:val="30"/>
        </w:rPr>
        <w:t>5</w:t>
      </w:r>
      <w:r w:rsidR="009A07BC" w:rsidRPr="003414B0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="009A07BC" w:rsidRPr="003414B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สำหรับความสัมพันธ์กับ</w:t>
      </w:r>
      <w:r w:rsidR="00F302BE" w:rsidRPr="003414B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3414B0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</w:t>
      </w:r>
      <w:r w:rsidR="00333E5C" w:rsidRPr="003414B0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3414B0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3414B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3414B0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3414B0">
        <w:rPr>
          <w:rFonts w:ascii="Angsana New" w:hAnsi="Angsana New" w:cstheme="majorBidi" w:hint="cs"/>
          <w:spacing w:val="6"/>
          <w:sz w:val="30"/>
          <w:szCs w:val="30"/>
          <w:cs/>
        </w:rPr>
        <w:t>ปีสิ้นสุดวันที่</w:t>
      </w:r>
      <w:r w:rsidR="00291890" w:rsidRPr="003414B0">
        <w:rPr>
          <w:rFonts w:ascii="Angsana New" w:hAnsi="Angsana New" w:cstheme="majorBidi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D554EE" w:rsidRPr="003414B0">
        <w:rPr>
          <w:rFonts w:ascii="Angsana New" w:hAnsi="Angsana New" w:cs="Angsana New"/>
          <w:sz w:val="30"/>
          <w:szCs w:val="30"/>
        </w:rPr>
        <w:t xml:space="preserve"> </w:t>
      </w:r>
      <w:r w:rsidR="00D554EE" w:rsidRPr="003414B0">
        <w:rPr>
          <w:rFonts w:ascii="Angsana New" w:hAnsi="Angsana New" w:cstheme="majorBidi" w:hint="cs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</w:p>
    <w:p w14:paraId="157278D7" w14:textId="06B49710" w:rsidR="00D4571F" w:rsidRDefault="00D4571F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br w:type="page"/>
      </w:r>
    </w:p>
    <w:p w14:paraId="0566E43D" w14:textId="188340B2" w:rsidR="00D27157" w:rsidRDefault="00D2715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1E24ED0D" w14:textId="77777777" w:rsidR="009A37AC" w:rsidRDefault="009A37A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073"/>
        <w:gridCol w:w="272"/>
        <w:gridCol w:w="1121"/>
        <w:gridCol w:w="257"/>
        <w:gridCol w:w="1123"/>
        <w:gridCol w:w="265"/>
        <w:gridCol w:w="1208"/>
      </w:tblGrid>
      <w:tr w:rsidR="00C92E1D" w:rsidRPr="004D49BC" w14:paraId="743DD3B6" w14:textId="77777777" w:rsidTr="008A38E0">
        <w:trPr>
          <w:trHeight w:val="405"/>
          <w:tblHeader/>
        </w:trPr>
        <w:tc>
          <w:tcPr>
            <w:tcW w:w="2186" w:type="pct"/>
          </w:tcPr>
          <w:p w14:paraId="09F93130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05" w:type="pct"/>
            <w:gridSpan w:val="3"/>
          </w:tcPr>
          <w:p w14:paraId="37E0A58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03BE50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54CDBFA4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E1D" w:rsidRPr="004D49BC" w14:paraId="4E6E5BF7" w14:textId="77777777" w:rsidTr="008A38E0">
        <w:trPr>
          <w:trHeight w:val="405"/>
          <w:tblHeader/>
        </w:trPr>
        <w:tc>
          <w:tcPr>
            <w:tcW w:w="2186" w:type="pct"/>
          </w:tcPr>
          <w:p w14:paraId="02EFE4D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8" w:type="pct"/>
          </w:tcPr>
          <w:p w14:paraId="482B6339" w14:textId="60D82E50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38A6E5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B87213" w14:textId="7D0D228A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2EFD14A7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E0E04AA" w14:textId="7E78B6D2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3AD5B7D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3FB656A" w14:textId="4875DA85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2E1D" w:rsidRPr="004D49BC" w14:paraId="72F5375E" w14:textId="77777777" w:rsidTr="00371EBE">
        <w:trPr>
          <w:trHeight w:val="405"/>
          <w:tblHeader/>
        </w:trPr>
        <w:tc>
          <w:tcPr>
            <w:tcW w:w="2186" w:type="pct"/>
          </w:tcPr>
          <w:p w14:paraId="7ACADF01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14:paraId="53DA261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E1D" w:rsidRPr="004D49BC" w14:paraId="32933265" w14:textId="77777777" w:rsidTr="008A38E0">
        <w:trPr>
          <w:trHeight w:val="405"/>
        </w:trPr>
        <w:tc>
          <w:tcPr>
            <w:tcW w:w="2186" w:type="pct"/>
          </w:tcPr>
          <w:p w14:paraId="445A159F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4EFC53FF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12F324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A9BDE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6CE7A334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D6D02FF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18A2E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E2EC048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E1D" w:rsidRPr="004D49BC" w14:paraId="298E375C" w14:textId="77777777" w:rsidTr="008A38E0">
        <w:trPr>
          <w:trHeight w:val="405"/>
        </w:trPr>
        <w:tc>
          <w:tcPr>
            <w:tcW w:w="2186" w:type="pct"/>
          </w:tcPr>
          <w:p w14:paraId="540114EC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8" w:type="pct"/>
          </w:tcPr>
          <w:p w14:paraId="488C7F78" w14:textId="5269BCBA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1030159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B579C9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B1FC803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4915E6" w14:textId="4D6AD50F" w:rsidR="00C92E1D" w:rsidRPr="004D49BC" w:rsidRDefault="003E55E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3E55E4">
              <w:rPr>
                <w:rFonts w:asciiTheme="majorBidi" w:hAnsiTheme="majorBidi" w:cstheme="majorBidi"/>
                <w:sz w:val="30"/>
                <w:szCs w:val="30"/>
              </w:rPr>
              <w:t>4,427,312</w:t>
            </w:r>
          </w:p>
        </w:tc>
        <w:tc>
          <w:tcPr>
            <w:tcW w:w="140" w:type="pct"/>
          </w:tcPr>
          <w:p w14:paraId="37D9E74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D8B7181" w14:textId="6BF3EB8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3,610,143</w:t>
            </w:r>
          </w:p>
        </w:tc>
      </w:tr>
      <w:tr w:rsidR="00C92E1D" w:rsidRPr="004D49BC" w14:paraId="37F407FE" w14:textId="77777777" w:rsidTr="008A38E0">
        <w:trPr>
          <w:trHeight w:val="405"/>
        </w:trPr>
        <w:tc>
          <w:tcPr>
            <w:tcW w:w="2186" w:type="pct"/>
          </w:tcPr>
          <w:p w14:paraId="4FEE8190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68" w:type="pct"/>
          </w:tcPr>
          <w:p w14:paraId="0BED538C" w14:textId="3D7A12E6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AADA5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87AD3F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B0E4213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993DD" w14:textId="526AA95A" w:rsidR="00C92E1D" w:rsidRPr="00CF2C34" w:rsidRDefault="003E55E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F2C34" w:rsidRPr="00CF2C34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40" w:type="pct"/>
          </w:tcPr>
          <w:p w14:paraId="537A71A1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66205B" w14:textId="4B6604FB" w:rsidR="00C92E1D" w:rsidRPr="00CF2C34" w:rsidRDefault="003E55E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F2C34" w:rsidRPr="00CF2C3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C92E1D" w:rsidRPr="004D49BC" w14:paraId="009B788C" w14:textId="77777777" w:rsidTr="008A38E0">
        <w:trPr>
          <w:trHeight w:val="405"/>
        </w:trPr>
        <w:tc>
          <w:tcPr>
            <w:tcW w:w="2186" w:type="pct"/>
          </w:tcPr>
          <w:p w14:paraId="27E3794F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68" w:type="pct"/>
          </w:tcPr>
          <w:p w14:paraId="5CB1A3F7" w14:textId="0F33C78B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EC1386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B5B88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274B30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2054FB1" w14:textId="1317E57B" w:rsidR="00C92E1D" w:rsidRPr="00CF2C34" w:rsidRDefault="003E55E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180,280</w:t>
            </w:r>
          </w:p>
        </w:tc>
        <w:tc>
          <w:tcPr>
            <w:tcW w:w="140" w:type="pct"/>
          </w:tcPr>
          <w:p w14:paraId="40CEF099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DF0F95E" w14:textId="27B6BD4D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257,063</w:t>
            </w:r>
          </w:p>
        </w:tc>
      </w:tr>
      <w:tr w:rsidR="00C92E1D" w:rsidRPr="004D49BC" w14:paraId="46122BED" w14:textId="77777777" w:rsidTr="008A38E0">
        <w:trPr>
          <w:trHeight w:val="405"/>
        </w:trPr>
        <w:tc>
          <w:tcPr>
            <w:tcW w:w="2186" w:type="pct"/>
          </w:tcPr>
          <w:p w14:paraId="676C4DD3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68" w:type="pct"/>
          </w:tcPr>
          <w:p w14:paraId="40F295FC" w14:textId="507AC5A2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70ACE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A6EBC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4AFBF1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424C4B" w14:textId="4C7FB45C" w:rsidR="00C92E1D" w:rsidRPr="00CF2C34" w:rsidRDefault="003E55E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2,312,399</w:t>
            </w:r>
          </w:p>
        </w:tc>
        <w:tc>
          <w:tcPr>
            <w:tcW w:w="140" w:type="pct"/>
          </w:tcPr>
          <w:p w14:paraId="5B758D8B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7C40575" w14:textId="2C6FBCBA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1,203,840</w:t>
            </w:r>
          </w:p>
        </w:tc>
      </w:tr>
      <w:tr w:rsidR="00C92E1D" w:rsidRPr="004D49BC" w14:paraId="2791EF66" w14:textId="77777777" w:rsidTr="008A38E0">
        <w:trPr>
          <w:trHeight w:val="405"/>
        </w:trPr>
        <w:tc>
          <w:tcPr>
            <w:tcW w:w="2186" w:type="pct"/>
          </w:tcPr>
          <w:p w14:paraId="422BF572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8" w:type="pct"/>
          </w:tcPr>
          <w:p w14:paraId="2B73E1CB" w14:textId="10FCC327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A9F83F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A55802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82E3DBC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033CA1" w14:textId="07E08C04" w:rsidR="00C92E1D" w:rsidRPr="00CF2C34" w:rsidRDefault="003E55E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11,388</w:t>
            </w:r>
          </w:p>
        </w:tc>
        <w:tc>
          <w:tcPr>
            <w:tcW w:w="140" w:type="pct"/>
          </w:tcPr>
          <w:p w14:paraId="74398C1B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EC0DAAC" w14:textId="13D88AD5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F2C34" w:rsidRPr="00CF2C34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C92E1D" w:rsidRPr="004D49BC" w14:paraId="312637AA" w14:textId="77777777" w:rsidTr="008A38E0">
        <w:trPr>
          <w:trHeight w:val="405"/>
        </w:trPr>
        <w:tc>
          <w:tcPr>
            <w:tcW w:w="2186" w:type="pct"/>
          </w:tcPr>
          <w:p w14:paraId="2499D9A6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68" w:type="pct"/>
          </w:tcPr>
          <w:p w14:paraId="3D3F749F" w14:textId="4BD766D7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69BDE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A6D4A1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838078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863E47" w14:textId="4D1BD4DB" w:rsidR="00C92E1D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7,380,555</w:t>
            </w:r>
          </w:p>
        </w:tc>
        <w:tc>
          <w:tcPr>
            <w:tcW w:w="140" w:type="pct"/>
          </w:tcPr>
          <w:p w14:paraId="51102161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2DD5C2E" w14:textId="6C3C8317" w:rsidR="00C92E1D" w:rsidRPr="00B5279E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8,284,306</w:t>
            </w:r>
          </w:p>
        </w:tc>
      </w:tr>
      <w:tr w:rsidR="00C92E1D" w:rsidRPr="004D49BC" w14:paraId="7634A938" w14:textId="77777777" w:rsidTr="008A38E0">
        <w:trPr>
          <w:trHeight w:val="405"/>
        </w:trPr>
        <w:tc>
          <w:tcPr>
            <w:tcW w:w="2186" w:type="pct"/>
          </w:tcPr>
          <w:p w14:paraId="22323E6A" w14:textId="77777777" w:rsidR="00C92E1D" w:rsidRPr="00017A67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A6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68" w:type="pct"/>
          </w:tcPr>
          <w:p w14:paraId="7C91312F" w14:textId="21911E60" w:rsidR="00C92E1D" w:rsidRPr="00017A67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18DF9E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47A0DD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8F330C7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A30AC0" w14:textId="0CA7AA01" w:rsidR="00C92E1D" w:rsidRPr="00017A67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0" w:type="pct"/>
          </w:tcPr>
          <w:p w14:paraId="4DE03407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D38C6F0" w14:textId="457B2DB2" w:rsidR="00C92E1D" w:rsidRPr="00B5279E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</w:tr>
      <w:tr w:rsidR="00C92E1D" w:rsidRPr="004D49BC" w14:paraId="490F18AD" w14:textId="77777777" w:rsidTr="008A38E0">
        <w:trPr>
          <w:trHeight w:val="405"/>
        </w:trPr>
        <w:tc>
          <w:tcPr>
            <w:tcW w:w="2186" w:type="pct"/>
          </w:tcPr>
          <w:p w14:paraId="5D4CC6D9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8" w:type="pct"/>
          </w:tcPr>
          <w:p w14:paraId="65755643" w14:textId="5746FB4D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B239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11ADE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D4A34E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2DCCA5B" w14:textId="7FFDCDC0" w:rsidR="00C92E1D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13,799</w:t>
            </w:r>
          </w:p>
        </w:tc>
        <w:tc>
          <w:tcPr>
            <w:tcW w:w="140" w:type="pct"/>
          </w:tcPr>
          <w:p w14:paraId="6B4BB443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24F58D1" w14:textId="65F3592E" w:rsidR="00C92E1D" w:rsidRPr="00B5279E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12,976</w:t>
            </w:r>
          </w:p>
        </w:tc>
      </w:tr>
      <w:tr w:rsidR="00C92E1D" w:rsidRPr="004D49BC" w14:paraId="1D18F505" w14:textId="77777777" w:rsidTr="008A38E0">
        <w:trPr>
          <w:trHeight w:val="405"/>
        </w:trPr>
        <w:tc>
          <w:tcPr>
            <w:tcW w:w="2186" w:type="pct"/>
          </w:tcPr>
          <w:p w14:paraId="63327B03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8" w:type="pct"/>
          </w:tcPr>
          <w:p w14:paraId="22A61DF3" w14:textId="59239C2D" w:rsidR="00C92E1D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D7B06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97DB1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6BD534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831AF87" w14:textId="25491AA4" w:rsidR="00C92E1D" w:rsidRPr="00567665" w:rsidRDefault="00ED228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20,636</w:t>
            </w:r>
          </w:p>
        </w:tc>
        <w:tc>
          <w:tcPr>
            <w:tcW w:w="140" w:type="pct"/>
          </w:tcPr>
          <w:p w14:paraId="65279FDD" w14:textId="77777777" w:rsidR="00C92E1D" w:rsidRPr="00567665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C2CC89D" w14:textId="00F37897" w:rsidR="00C92E1D" w:rsidRPr="00B5279E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15,111</w:t>
            </w:r>
          </w:p>
        </w:tc>
      </w:tr>
      <w:tr w:rsidR="00C92E1D" w:rsidRPr="004D49BC" w14:paraId="7E984658" w14:textId="77777777" w:rsidTr="008A38E0">
        <w:trPr>
          <w:trHeight w:val="405"/>
        </w:trPr>
        <w:tc>
          <w:tcPr>
            <w:tcW w:w="2186" w:type="pct"/>
          </w:tcPr>
          <w:p w14:paraId="617C8D51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4647B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3A623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D7BCC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672812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1D2757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1F20397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80A720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E1D" w:rsidRPr="004D49BC" w14:paraId="2468F6E5" w14:textId="77777777" w:rsidTr="008A38E0">
        <w:trPr>
          <w:trHeight w:val="405"/>
        </w:trPr>
        <w:tc>
          <w:tcPr>
            <w:tcW w:w="2186" w:type="pct"/>
          </w:tcPr>
          <w:p w14:paraId="32CFA85D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8" w:type="pct"/>
          </w:tcPr>
          <w:p w14:paraId="637ABE24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DD5A6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4E2B7E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8B6DF1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A98F642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92BFC59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77CA8EB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E1D" w:rsidRPr="004D49BC" w14:paraId="38FDE24E" w14:textId="77777777" w:rsidTr="008A38E0">
        <w:trPr>
          <w:trHeight w:val="405"/>
        </w:trPr>
        <w:tc>
          <w:tcPr>
            <w:tcW w:w="2186" w:type="pct"/>
          </w:tcPr>
          <w:p w14:paraId="69D47985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8" w:type="pct"/>
          </w:tcPr>
          <w:p w14:paraId="1746C45A" w14:textId="05D515EE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157,765</w:t>
            </w:r>
          </w:p>
        </w:tc>
        <w:tc>
          <w:tcPr>
            <w:tcW w:w="144" w:type="pct"/>
          </w:tcPr>
          <w:p w14:paraId="10E76CC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454EC9" w14:textId="299F441F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147,582</w:t>
            </w:r>
          </w:p>
        </w:tc>
        <w:tc>
          <w:tcPr>
            <w:tcW w:w="136" w:type="pct"/>
          </w:tcPr>
          <w:p w14:paraId="12EC40D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C8097C8" w14:textId="087B816E" w:rsidR="00C92E1D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78,644</w:t>
            </w:r>
          </w:p>
        </w:tc>
        <w:tc>
          <w:tcPr>
            <w:tcW w:w="140" w:type="pct"/>
          </w:tcPr>
          <w:p w14:paraId="3C4B8A0E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8FC0FFB" w14:textId="37796949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91,767</w:t>
            </w:r>
          </w:p>
        </w:tc>
      </w:tr>
      <w:tr w:rsidR="00C92E1D" w:rsidRPr="004D49BC" w14:paraId="39D5B527" w14:textId="77777777" w:rsidTr="008A38E0">
        <w:trPr>
          <w:trHeight w:val="405"/>
        </w:trPr>
        <w:tc>
          <w:tcPr>
            <w:tcW w:w="2186" w:type="pct"/>
          </w:tcPr>
          <w:p w14:paraId="7EDFA72B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68" w:type="pct"/>
          </w:tcPr>
          <w:p w14:paraId="651D1ED8" w14:textId="36B74056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44" w:type="pct"/>
          </w:tcPr>
          <w:p w14:paraId="293538FC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D7E054" w14:textId="516FF16B" w:rsidR="00C92E1D" w:rsidRPr="00F9500D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36" w:type="pct"/>
          </w:tcPr>
          <w:p w14:paraId="69C5ECF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9211367" w14:textId="5D30AC54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0" w:type="pct"/>
          </w:tcPr>
          <w:p w14:paraId="34F2356E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F87CB9" w14:textId="1E7836EE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C92E1D" w:rsidRPr="004D49BC" w14:paraId="2DA7A12B" w14:textId="77777777" w:rsidTr="008A38E0">
        <w:trPr>
          <w:trHeight w:val="405"/>
        </w:trPr>
        <w:tc>
          <w:tcPr>
            <w:tcW w:w="2186" w:type="pct"/>
          </w:tcPr>
          <w:p w14:paraId="56935AE1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68" w:type="pct"/>
          </w:tcPr>
          <w:p w14:paraId="6E124F0A" w14:textId="7AADE7E8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1,738</w:t>
            </w:r>
          </w:p>
        </w:tc>
        <w:tc>
          <w:tcPr>
            <w:tcW w:w="144" w:type="pct"/>
          </w:tcPr>
          <w:p w14:paraId="4F6F22A6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91296C" w14:textId="4D8A2F83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3,564</w:t>
            </w:r>
          </w:p>
        </w:tc>
        <w:tc>
          <w:tcPr>
            <w:tcW w:w="136" w:type="pct"/>
          </w:tcPr>
          <w:p w14:paraId="5CEEFC62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52806" w14:textId="4954750F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8ED41A6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FC647B" w14:textId="3FFB383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2E1D" w:rsidRPr="004D49BC" w14:paraId="2162D795" w14:textId="77777777" w:rsidTr="008A38E0">
        <w:trPr>
          <w:trHeight w:val="405"/>
        </w:trPr>
        <w:tc>
          <w:tcPr>
            <w:tcW w:w="2186" w:type="pct"/>
          </w:tcPr>
          <w:p w14:paraId="12DECA56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68" w:type="pct"/>
          </w:tcPr>
          <w:p w14:paraId="0805054F" w14:textId="2D14EA4D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4" w:type="pct"/>
          </w:tcPr>
          <w:p w14:paraId="43A966C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D92AF9" w14:textId="417D2B31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6" w:type="pct"/>
          </w:tcPr>
          <w:p w14:paraId="2A527943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902BAE9" w14:textId="286BC43F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0" w:type="pct"/>
          </w:tcPr>
          <w:p w14:paraId="38C93FA2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9AEC2A" w14:textId="0DE55356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C92E1D" w:rsidRPr="004D49BC" w14:paraId="76D5A581" w14:textId="77777777" w:rsidTr="008A38E0">
        <w:trPr>
          <w:trHeight w:val="405"/>
        </w:trPr>
        <w:tc>
          <w:tcPr>
            <w:tcW w:w="2186" w:type="pct"/>
          </w:tcPr>
          <w:p w14:paraId="67F53E2D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8" w:type="pct"/>
          </w:tcPr>
          <w:p w14:paraId="465F3663" w14:textId="606E63A6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192,345</w:t>
            </w:r>
          </w:p>
        </w:tc>
        <w:tc>
          <w:tcPr>
            <w:tcW w:w="144" w:type="pct"/>
          </w:tcPr>
          <w:p w14:paraId="4DB65F56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744B3E" w14:textId="57F82A12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208,588</w:t>
            </w:r>
          </w:p>
        </w:tc>
        <w:tc>
          <w:tcPr>
            <w:tcW w:w="136" w:type="pct"/>
          </w:tcPr>
          <w:p w14:paraId="50778408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110013" w14:textId="481BA7ED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B3C9238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26CD3" w14:textId="6757479F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2E1D" w:rsidRPr="004D49BC" w14:paraId="5654F165" w14:textId="77777777" w:rsidTr="008A38E0">
        <w:trPr>
          <w:trHeight w:val="405"/>
        </w:trPr>
        <w:tc>
          <w:tcPr>
            <w:tcW w:w="2186" w:type="pct"/>
          </w:tcPr>
          <w:p w14:paraId="7D3B314F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62DF8FD2" w14:textId="77777777" w:rsidR="00C92E1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D4953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12CD6A" w14:textId="77777777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25F5AA9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F25E8AC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5C022C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CC3D36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E1D" w:rsidRPr="004D49BC" w14:paraId="10ED6D2C" w14:textId="77777777" w:rsidTr="008A38E0">
        <w:trPr>
          <w:trHeight w:val="405"/>
        </w:trPr>
        <w:tc>
          <w:tcPr>
            <w:tcW w:w="2186" w:type="pct"/>
          </w:tcPr>
          <w:p w14:paraId="13BD930D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8" w:type="pct"/>
          </w:tcPr>
          <w:p w14:paraId="6ABF07A7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9578C5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A46F502" w14:textId="77777777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F322697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FF5907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074A37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EB716AB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E1D" w:rsidRPr="004D49BC" w14:paraId="26CFB37D" w14:textId="77777777" w:rsidTr="008A38E0">
        <w:trPr>
          <w:trHeight w:val="405"/>
        </w:trPr>
        <w:tc>
          <w:tcPr>
            <w:tcW w:w="2186" w:type="pct"/>
          </w:tcPr>
          <w:p w14:paraId="7F81FCA9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68" w:type="pct"/>
          </w:tcPr>
          <w:p w14:paraId="38C6CAC4" w14:textId="5CF91811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44" w:type="pct"/>
          </w:tcPr>
          <w:p w14:paraId="3D5DA648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C0F345" w14:textId="6640DB91" w:rsidR="00C92E1D" w:rsidRPr="00F9500D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36" w:type="pct"/>
          </w:tcPr>
          <w:p w14:paraId="2141731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E9D93A" w14:textId="02544EE4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D228E" w:rsidRPr="00CF2C3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0" w:type="pct"/>
          </w:tcPr>
          <w:p w14:paraId="343F8107" w14:textId="77777777" w:rsidR="00C92E1D" w:rsidRPr="00CF2C34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45C629" w14:textId="6E31F410" w:rsidR="00C92E1D" w:rsidRPr="00CF2C34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F2C3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CF2C34" w:rsidRPr="00CF2C3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2E1D" w:rsidRPr="004D49BC" w14:paraId="1E00F6F0" w14:textId="77777777" w:rsidTr="008A38E0">
        <w:trPr>
          <w:trHeight w:val="405"/>
        </w:trPr>
        <w:tc>
          <w:tcPr>
            <w:tcW w:w="2186" w:type="pct"/>
          </w:tcPr>
          <w:p w14:paraId="09259CC8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68" w:type="pct"/>
          </w:tcPr>
          <w:p w14:paraId="02FC4B06" w14:textId="11033AB4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2,564</w:t>
            </w:r>
          </w:p>
        </w:tc>
        <w:tc>
          <w:tcPr>
            <w:tcW w:w="144" w:type="pct"/>
          </w:tcPr>
          <w:p w14:paraId="23D6D8A8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4276B6" w14:textId="0045720F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1,069</w:t>
            </w:r>
          </w:p>
        </w:tc>
        <w:tc>
          <w:tcPr>
            <w:tcW w:w="136" w:type="pct"/>
          </w:tcPr>
          <w:p w14:paraId="04D0C7C9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88D2F2D" w14:textId="028CCA69" w:rsidR="00C92E1D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B57C44A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11216C9" w14:textId="34AC5A66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2E1D" w:rsidRPr="004D49BC" w14:paraId="444E782B" w14:textId="77777777" w:rsidTr="008A38E0">
        <w:trPr>
          <w:trHeight w:val="405"/>
        </w:trPr>
        <w:tc>
          <w:tcPr>
            <w:tcW w:w="2186" w:type="pct"/>
          </w:tcPr>
          <w:p w14:paraId="260E0777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600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8" w:type="pct"/>
          </w:tcPr>
          <w:p w14:paraId="03413581" w14:textId="01019938" w:rsidR="00C92E1D" w:rsidRPr="00460088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144" w:type="pct"/>
          </w:tcPr>
          <w:p w14:paraId="77AE3E19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9133AD" w14:textId="316B9F93" w:rsidR="00C92E1D" w:rsidRPr="00F9500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F9500D">
              <w:rPr>
                <w:rFonts w:asciiTheme="majorBidi" w:hAnsiTheme="majorBidi" w:cstheme="majorBidi"/>
                <w:sz w:val="30"/>
                <w:szCs w:val="30"/>
              </w:rPr>
              <w:t>3,772</w:t>
            </w:r>
          </w:p>
        </w:tc>
        <w:tc>
          <w:tcPr>
            <w:tcW w:w="136" w:type="pct"/>
          </w:tcPr>
          <w:p w14:paraId="477868A9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153FC20" w14:textId="6E3DD0B8" w:rsidR="00C92E1D" w:rsidRPr="007A5BA1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DFC4492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1DF7314" w14:textId="5DCE4E2D" w:rsidR="00C92E1D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2E1D" w:rsidRPr="004D49BC" w14:paraId="149C7F35" w14:textId="77777777" w:rsidTr="008A38E0">
        <w:trPr>
          <w:trHeight w:val="405"/>
        </w:trPr>
        <w:tc>
          <w:tcPr>
            <w:tcW w:w="2186" w:type="pct"/>
          </w:tcPr>
          <w:p w14:paraId="1164E26A" w14:textId="77777777" w:rsidR="00C92E1D" w:rsidRPr="004D49BC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68" w:type="pct"/>
          </w:tcPr>
          <w:p w14:paraId="664EB959" w14:textId="240E7FE5" w:rsidR="00C92E1D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144" w:type="pct"/>
          </w:tcPr>
          <w:p w14:paraId="7529780D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EF7A11" w14:textId="0460FBDF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36" w:type="pct"/>
          </w:tcPr>
          <w:p w14:paraId="482AB504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96F484D" w14:textId="5273AE24" w:rsidR="00C92E1D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140" w:type="pct"/>
          </w:tcPr>
          <w:p w14:paraId="2D357064" w14:textId="77777777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256B91" w14:textId="06080E70" w:rsidR="00C92E1D" w:rsidRPr="004D49BC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</w:tr>
      <w:tr w:rsidR="00C92E1D" w:rsidRPr="004D49BC" w14:paraId="5B78DF12" w14:textId="77777777" w:rsidTr="008A38E0">
        <w:trPr>
          <w:trHeight w:val="405"/>
        </w:trPr>
        <w:tc>
          <w:tcPr>
            <w:tcW w:w="2186" w:type="pct"/>
          </w:tcPr>
          <w:p w14:paraId="52C8CC86" w14:textId="77777777" w:rsidR="00C92E1D" w:rsidRPr="00017A67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68" w:type="pct"/>
          </w:tcPr>
          <w:p w14:paraId="7C5B1A53" w14:textId="0B4EAB54" w:rsidR="00C92E1D" w:rsidRPr="00460088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48,545</w:t>
            </w:r>
          </w:p>
        </w:tc>
        <w:tc>
          <w:tcPr>
            <w:tcW w:w="144" w:type="pct"/>
          </w:tcPr>
          <w:p w14:paraId="4E0DE6B3" w14:textId="77777777" w:rsidR="00C92E1D" w:rsidRPr="00460088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58474F" w14:textId="230BE789" w:rsidR="00C92E1D" w:rsidRPr="00460088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49,040</w:t>
            </w:r>
          </w:p>
        </w:tc>
        <w:tc>
          <w:tcPr>
            <w:tcW w:w="136" w:type="pct"/>
          </w:tcPr>
          <w:p w14:paraId="03B452DB" w14:textId="77777777" w:rsidR="00C92E1D" w:rsidRPr="00460088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7DB5508" w14:textId="0258C445" w:rsidR="00C92E1D" w:rsidRPr="00017A67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20,633</w:t>
            </w:r>
          </w:p>
        </w:tc>
        <w:tc>
          <w:tcPr>
            <w:tcW w:w="140" w:type="pct"/>
          </w:tcPr>
          <w:p w14:paraId="7459D398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5175732" w14:textId="7333C573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21,024</w:t>
            </w:r>
          </w:p>
        </w:tc>
      </w:tr>
      <w:tr w:rsidR="00C92E1D" w:rsidRPr="004D49BC" w14:paraId="50DE1DB4" w14:textId="77777777" w:rsidTr="008A38E0">
        <w:trPr>
          <w:trHeight w:val="405"/>
        </w:trPr>
        <w:tc>
          <w:tcPr>
            <w:tcW w:w="2186" w:type="pct"/>
          </w:tcPr>
          <w:p w14:paraId="4712A170" w14:textId="77777777" w:rsidR="00C92E1D" w:rsidRPr="00017A67" w:rsidRDefault="00C92E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68" w:type="pct"/>
          </w:tcPr>
          <w:p w14:paraId="30C80EBE" w14:textId="59AF996D" w:rsidR="00C92E1D" w:rsidRPr="00017A67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20B5">
              <w:rPr>
                <w:rFonts w:asciiTheme="majorBidi" w:hAnsiTheme="majorBidi" w:cstheme="majorBidi"/>
                <w:sz w:val="30"/>
                <w:szCs w:val="30"/>
              </w:rPr>
              <w:t>59,150</w:t>
            </w:r>
          </w:p>
        </w:tc>
        <w:tc>
          <w:tcPr>
            <w:tcW w:w="144" w:type="pct"/>
          </w:tcPr>
          <w:p w14:paraId="05EA6CB0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58515D" w14:textId="0E1FA5DB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50,400</w:t>
            </w:r>
          </w:p>
        </w:tc>
        <w:tc>
          <w:tcPr>
            <w:tcW w:w="136" w:type="pct"/>
          </w:tcPr>
          <w:p w14:paraId="103623D2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08EA43" w14:textId="226E2E0F" w:rsidR="00C92E1D" w:rsidRPr="00017A67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90FBDF1" w14:textId="77777777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BF6A9D5" w14:textId="1540B663" w:rsidR="00C92E1D" w:rsidRPr="00017A67" w:rsidRDefault="00C92E1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7D4F" w:rsidRPr="004D49BC" w14:paraId="3DF2FC90" w14:textId="77777777" w:rsidTr="008A38E0">
        <w:trPr>
          <w:trHeight w:val="405"/>
        </w:trPr>
        <w:tc>
          <w:tcPr>
            <w:tcW w:w="2186" w:type="pct"/>
          </w:tcPr>
          <w:p w14:paraId="1E35FDBB" w14:textId="77777777" w:rsidR="00787D4F" w:rsidRPr="004D49BC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1853ABA1" w14:textId="77777777" w:rsidR="00787D4F" w:rsidRPr="008E7900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EBF7E8" w14:textId="77777777" w:rsidR="00787D4F" w:rsidRPr="008E7900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9276DD" w14:textId="77777777" w:rsidR="00787D4F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4E6F898" w14:textId="77777777" w:rsidR="00787D4F" w:rsidRPr="008E7900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BDB9FCF" w14:textId="77777777" w:rsidR="00787D4F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38E91B5" w14:textId="77777777" w:rsidR="00787D4F" w:rsidRPr="004D49BC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F788780" w14:textId="77777777" w:rsidR="00787D4F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EBE" w:rsidRPr="004D49BC" w14:paraId="45A3D67F" w14:textId="77777777" w:rsidTr="008A38E0">
        <w:trPr>
          <w:trHeight w:val="405"/>
        </w:trPr>
        <w:tc>
          <w:tcPr>
            <w:tcW w:w="2186" w:type="pct"/>
          </w:tcPr>
          <w:p w14:paraId="49F5453B" w14:textId="77777777" w:rsidR="00371EBE" w:rsidRPr="004D49BC" w:rsidRDefault="00371EB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616DD12E" w14:textId="77777777" w:rsidR="00371EBE" w:rsidRPr="008E7900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FECF5D" w14:textId="77777777" w:rsidR="00371EBE" w:rsidRPr="008E7900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661413" w14:textId="77777777" w:rsidR="00371EBE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51D0F51" w14:textId="77777777" w:rsidR="00371EBE" w:rsidRPr="008E7900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6E17E46" w14:textId="77777777" w:rsidR="00371EBE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B63A57" w14:textId="77777777" w:rsidR="00371EBE" w:rsidRPr="004D49BC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E8FFA3" w14:textId="77777777" w:rsidR="00371EBE" w:rsidRDefault="00371EB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D4F" w:rsidRPr="004D49BC" w14:paraId="34A9264C" w14:textId="77777777" w:rsidTr="00DD3FA9">
        <w:trPr>
          <w:trHeight w:hRule="exact" w:val="374"/>
        </w:trPr>
        <w:tc>
          <w:tcPr>
            <w:tcW w:w="2186" w:type="pct"/>
          </w:tcPr>
          <w:p w14:paraId="064F8CC0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บุคคลหรือบริษัทอื่นที่เกี่ยวข้องกัน</w:t>
            </w:r>
          </w:p>
        </w:tc>
        <w:tc>
          <w:tcPr>
            <w:tcW w:w="568" w:type="pct"/>
          </w:tcPr>
          <w:p w14:paraId="34D761CB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CF7F0E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4A1045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5EF07E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D3D1247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AF2F4F9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ACE3B9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8E0" w:rsidRPr="004D49BC" w14:paraId="70C439F0" w14:textId="77777777" w:rsidTr="00DD3FA9">
        <w:trPr>
          <w:trHeight w:hRule="exact" w:val="374"/>
        </w:trPr>
        <w:tc>
          <w:tcPr>
            <w:tcW w:w="2186" w:type="pct"/>
          </w:tcPr>
          <w:p w14:paraId="18570601" w14:textId="53B2BAA4" w:rsidR="008A38E0" w:rsidRPr="000F17D8" w:rsidRDefault="008A38E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F17D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8" w:type="pct"/>
          </w:tcPr>
          <w:p w14:paraId="5D8E0B49" w14:textId="2F36134F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48,375</w:t>
            </w:r>
          </w:p>
        </w:tc>
        <w:tc>
          <w:tcPr>
            <w:tcW w:w="144" w:type="pct"/>
          </w:tcPr>
          <w:p w14:paraId="2D53CED4" w14:textId="77777777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3276A8" w14:textId="26B13CB5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61,535</w:t>
            </w:r>
          </w:p>
        </w:tc>
        <w:tc>
          <w:tcPr>
            <w:tcW w:w="136" w:type="pct"/>
          </w:tcPr>
          <w:p w14:paraId="41FEC420" w14:textId="77777777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5B6E933" w14:textId="7872AB24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51D37BF" w14:textId="77777777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CF07BA5" w14:textId="621C778A" w:rsidR="008A38E0" w:rsidRPr="000F17D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7D4F" w:rsidRPr="004D49BC" w14:paraId="34D37BC4" w14:textId="77777777" w:rsidTr="00DD3FA9">
        <w:trPr>
          <w:trHeight w:hRule="exact" w:val="374"/>
        </w:trPr>
        <w:tc>
          <w:tcPr>
            <w:tcW w:w="2186" w:type="pct"/>
          </w:tcPr>
          <w:p w14:paraId="582EEF46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F17D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68" w:type="pct"/>
          </w:tcPr>
          <w:p w14:paraId="1B9E3D14" w14:textId="00650E01" w:rsidR="00787D4F" w:rsidRPr="000F17D8" w:rsidRDefault="007E015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44" w:type="pct"/>
          </w:tcPr>
          <w:p w14:paraId="2099EA48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BD809B" w14:textId="5AAC1F12" w:rsidR="00787D4F" w:rsidRPr="000F17D8" w:rsidRDefault="007E015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36" w:type="pct"/>
          </w:tcPr>
          <w:p w14:paraId="3FFB99D8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249BDA6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1FD5C66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FCE9FC0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7D4F" w:rsidRPr="004D49BC" w14:paraId="717845CF" w14:textId="77777777" w:rsidTr="00BF2409">
        <w:trPr>
          <w:trHeight w:hRule="exact" w:val="288"/>
        </w:trPr>
        <w:tc>
          <w:tcPr>
            <w:tcW w:w="2186" w:type="pct"/>
          </w:tcPr>
          <w:p w14:paraId="303FE126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8" w:type="pct"/>
          </w:tcPr>
          <w:p w14:paraId="1DAD4B91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38CE92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598929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EFC6BB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4A7CFCB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4DB931C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6A77675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D4F" w:rsidRPr="000F17D8" w14:paraId="0CD5652B" w14:textId="77777777" w:rsidTr="00DD3FA9">
        <w:trPr>
          <w:trHeight w:hRule="exact" w:val="374"/>
        </w:trPr>
        <w:tc>
          <w:tcPr>
            <w:tcW w:w="2186" w:type="pct"/>
          </w:tcPr>
          <w:p w14:paraId="2E1B1834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607C3C0F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18FBFF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88125E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5358AD8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21C737C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872EFE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522A309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D4F" w:rsidRPr="000F17D8" w14:paraId="45F1CD46" w14:textId="77777777" w:rsidTr="00DD3FA9">
        <w:trPr>
          <w:trHeight w:hRule="exact" w:val="374"/>
        </w:trPr>
        <w:tc>
          <w:tcPr>
            <w:tcW w:w="2186" w:type="pct"/>
          </w:tcPr>
          <w:p w14:paraId="7196CE60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F17D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F17D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68" w:type="pct"/>
          </w:tcPr>
          <w:p w14:paraId="41783C13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A580D7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4C8D13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7CCEAFD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5FEAFE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C6C825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9F92448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D4F" w:rsidRPr="000F17D8" w14:paraId="50706B34" w14:textId="77777777" w:rsidTr="00DD3FA9">
        <w:trPr>
          <w:trHeight w:hRule="exact" w:val="374"/>
        </w:trPr>
        <w:tc>
          <w:tcPr>
            <w:tcW w:w="2186" w:type="pct"/>
          </w:tcPr>
          <w:p w14:paraId="685CDE94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F17D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8" w:type="pct"/>
          </w:tcPr>
          <w:p w14:paraId="4DD3C009" w14:textId="7A8AF4F4" w:rsidR="00787D4F" w:rsidRPr="000F17D8" w:rsidRDefault="000612FA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42,940</w:t>
            </w:r>
          </w:p>
        </w:tc>
        <w:tc>
          <w:tcPr>
            <w:tcW w:w="144" w:type="pct"/>
          </w:tcPr>
          <w:p w14:paraId="4F7B052A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D820BAD" w14:textId="3DF44B22" w:rsidR="00787D4F" w:rsidRPr="000F17D8" w:rsidRDefault="00FE241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14,143</w:t>
            </w:r>
          </w:p>
        </w:tc>
        <w:tc>
          <w:tcPr>
            <w:tcW w:w="136" w:type="pct"/>
          </w:tcPr>
          <w:p w14:paraId="4106C982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6D5C04" w14:textId="28F25E35" w:rsidR="00787D4F" w:rsidRPr="000F17D8" w:rsidRDefault="00F9500D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26,886</w:t>
            </w:r>
          </w:p>
        </w:tc>
        <w:tc>
          <w:tcPr>
            <w:tcW w:w="140" w:type="pct"/>
          </w:tcPr>
          <w:p w14:paraId="4A6FCC7C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E049261" w14:textId="77E1D879" w:rsidR="00787D4F" w:rsidRPr="000F17D8" w:rsidRDefault="00FE241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6,667</w:t>
            </w:r>
          </w:p>
        </w:tc>
      </w:tr>
      <w:tr w:rsidR="00787D4F" w:rsidRPr="000F17D8" w14:paraId="772B62DD" w14:textId="77777777" w:rsidTr="000F17D8">
        <w:trPr>
          <w:trHeight w:hRule="exact" w:val="374"/>
        </w:trPr>
        <w:tc>
          <w:tcPr>
            <w:tcW w:w="2186" w:type="pct"/>
          </w:tcPr>
          <w:p w14:paraId="03CD8D2D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F17D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FAD9E4F" w14:textId="6884E473" w:rsidR="00787D4F" w:rsidRPr="000F17D8" w:rsidRDefault="00E7305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44" w:type="pct"/>
          </w:tcPr>
          <w:p w14:paraId="429F27EC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CB5FE0" w14:textId="61AC5A84" w:rsidR="00787D4F" w:rsidRPr="000F17D8" w:rsidRDefault="00FE241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36" w:type="pct"/>
          </w:tcPr>
          <w:p w14:paraId="0B29F7BC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4119560" w14:textId="2D8DC74F" w:rsidR="00787D4F" w:rsidRPr="000F17D8" w:rsidRDefault="00E7305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0" w:type="pct"/>
          </w:tcPr>
          <w:p w14:paraId="119C78EB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AD77835" w14:textId="2E3A9EBB" w:rsidR="00787D4F" w:rsidRPr="000F17D8" w:rsidRDefault="00FE241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7D4F" w:rsidRPr="000F17D8" w14:paraId="6CA83EE4" w14:textId="77777777" w:rsidTr="00DD3FA9">
        <w:trPr>
          <w:trHeight w:hRule="exact" w:val="374"/>
        </w:trPr>
        <w:tc>
          <w:tcPr>
            <w:tcW w:w="2186" w:type="pct"/>
          </w:tcPr>
          <w:p w14:paraId="567CC1C7" w14:textId="77777777" w:rsidR="00787D4F" w:rsidRPr="000F17D8" w:rsidRDefault="00787D4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B22D520" w14:textId="5E482DB0" w:rsidR="00787D4F" w:rsidRPr="000F17D8" w:rsidRDefault="000F17D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43,521</w:t>
            </w:r>
          </w:p>
        </w:tc>
        <w:tc>
          <w:tcPr>
            <w:tcW w:w="144" w:type="pct"/>
          </w:tcPr>
          <w:p w14:paraId="5256DA55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902C113" w14:textId="5A5AE5C1" w:rsidR="00787D4F" w:rsidRPr="000F17D8" w:rsidRDefault="00FE241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14,411</w:t>
            </w:r>
          </w:p>
        </w:tc>
        <w:tc>
          <w:tcPr>
            <w:tcW w:w="136" w:type="pct"/>
          </w:tcPr>
          <w:p w14:paraId="29B5D9B5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06DCC7F" w14:textId="0DDA7ABB" w:rsidR="00787D4F" w:rsidRPr="000F17D8" w:rsidRDefault="000F17D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26,914</w:t>
            </w:r>
          </w:p>
        </w:tc>
        <w:tc>
          <w:tcPr>
            <w:tcW w:w="140" w:type="pct"/>
          </w:tcPr>
          <w:p w14:paraId="4F4AF283" w14:textId="77777777" w:rsidR="00787D4F" w:rsidRPr="000F17D8" w:rsidRDefault="00787D4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9466548" w14:textId="3F8CEE9A" w:rsidR="00787D4F" w:rsidRPr="000F17D8" w:rsidRDefault="00FE241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1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6,671</w:t>
            </w:r>
          </w:p>
        </w:tc>
      </w:tr>
    </w:tbl>
    <w:p w14:paraId="4AC1DAF1" w14:textId="77777777" w:rsidR="00C92E1D" w:rsidRPr="000F17D8" w:rsidRDefault="00C92E1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1C1C6F0" w14:textId="619DAE94" w:rsidR="000B2FE1" w:rsidRPr="000F17D8" w:rsidRDefault="000B2FE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0F17D8">
        <w:rPr>
          <w:rFonts w:ascii="Angsana New" w:hAnsi="Angsana New" w:cs="Angsana New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63B49" w:rsidRPr="000F17D8">
        <w:rPr>
          <w:rFonts w:ascii="Angsana New" w:hAnsi="Angsana New" w:cs="Angsana New"/>
          <w:sz w:val="30"/>
          <w:szCs w:val="30"/>
        </w:rPr>
        <w:t>30</w:t>
      </w:r>
      <w:r w:rsidR="00C63B49" w:rsidRPr="000F17D8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C1182" w:rsidRPr="000F17D8">
        <w:rPr>
          <w:rFonts w:ascii="Angsana New" w:hAnsi="Angsana New" w:cs="Angsana New"/>
          <w:sz w:val="30"/>
          <w:szCs w:val="30"/>
        </w:rPr>
        <w:t>2569</w:t>
      </w:r>
      <w:r w:rsidRPr="000F17D8">
        <w:rPr>
          <w:rFonts w:ascii="Angsana New" w:hAnsi="Angsana New" w:cs="Angsana New" w:hint="cs"/>
          <w:sz w:val="30"/>
          <w:szCs w:val="30"/>
        </w:rPr>
        <w:t xml:space="preserve"> </w:t>
      </w:r>
      <w:r w:rsidRPr="000F17D8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EC1182" w:rsidRPr="000F17D8">
        <w:rPr>
          <w:rFonts w:ascii="Angsana New" w:hAnsi="Angsana New" w:cs="Angsana New"/>
          <w:sz w:val="30"/>
          <w:szCs w:val="30"/>
        </w:rPr>
        <w:t>31</w:t>
      </w:r>
      <w:r w:rsidR="00571D34" w:rsidRPr="000F17D8">
        <w:rPr>
          <w:rFonts w:ascii="Angsana New" w:hAnsi="Angsana New" w:cs="Angsana New"/>
          <w:sz w:val="30"/>
          <w:szCs w:val="30"/>
        </w:rPr>
        <w:t xml:space="preserve"> </w:t>
      </w:r>
      <w:r w:rsidR="00F12EFC" w:rsidRPr="000F17D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0F17D8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0F17D8">
        <w:rPr>
          <w:rFonts w:ascii="Angsana New" w:hAnsi="Angsana New" w:cs="Angsana New"/>
          <w:sz w:val="30"/>
          <w:szCs w:val="30"/>
        </w:rPr>
        <w:t>2568</w:t>
      </w:r>
      <w:r w:rsidRPr="000F17D8">
        <w:rPr>
          <w:rFonts w:ascii="Angsana New" w:hAnsi="Angsana New" w:cs="Angsana New" w:hint="cs"/>
          <w:sz w:val="30"/>
          <w:szCs w:val="30"/>
        </w:rPr>
        <w:t xml:space="preserve"> </w:t>
      </w:r>
      <w:r w:rsidRPr="000F17D8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0F17D8" w:rsidRDefault="00810D3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76"/>
        <w:gridCol w:w="280"/>
        <w:gridCol w:w="1075"/>
        <w:gridCol w:w="270"/>
        <w:gridCol w:w="1081"/>
        <w:gridCol w:w="270"/>
        <w:gridCol w:w="1160"/>
      </w:tblGrid>
      <w:tr w:rsidR="00662442" w:rsidRPr="004D49BC" w14:paraId="1AB4B0CD" w14:textId="77777777" w:rsidTr="00DD3FA9">
        <w:trPr>
          <w:trHeight w:hRule="exact" w:val="374"/>
        </w:trPr>
        <w:tc>
          <w:tcPr>
            <w:tcW w:w="2189" w:type="pct"/>
          </w:tcPr>
          <w:p w14:paraId="40D5E662" w14:textId="77777777" w:rsidR="00662442" w:rsidRPr="000F17D8" w:rsidRDefault="00662442" w:rsidP="00F95CFC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68F41D49" w14:textId="77777777" w:rsidR="00662442" w:rsidRPr="000F17D8" w:rsidRDefault="00662442" w:rsidP="00F95CFC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17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78145F45" w14:textId="77777777" w:rsidR="00662442" w:rsidRPr="000F17D8" w:rsidRDefault="0066244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4097CD88" w14:textId="77777777" w:rsidR="00662442" w:rsidRPr="004D49BC" w:rsidRDefault="00662442" w:rsidP="00F95CFC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17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7AC" w:rsidRPr="004D49BC" w14:paraId="758C2248" w14:textId="77777777" w:rsidTr="00DD3FA9">
        <w:trPr>
          <w:trHeight w:hRule="exact" w:val="374"/>
          <w:tblHeader/>
        </w:trPr>
        <w:tc>
          <w:tcPr>
            <w:tcW w:w="2189" w:type="pct"/>
          </w:tcPr>
          <w:p w14:paraId="20EF6C83" w14:textId="77777777" w:rsidR="009A37AC" w:rsidRPr="003414B0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C228E5F" w14:textId="308E9C12" w:rsidR="009A37AC" w:rsidRPr="003414B0" w:rsidRDefault="00C63B4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" w:type="pct"/>
          </w:tcPr>
          <w:p w14:paraId="74BC8F80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DA1C29" w14:textId="57CB2F3F" w:rsidR="009A37A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A37AC"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A37AC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A7711B5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4EF2B2A" w14:textId="6B753040" w:rsidR="009A37AC" w:rsidRPr="004D49BC" w:rsidRDefault="00C63B4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657CA76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0FF19C3" w14:textId="2AC49CF9" w:rsidR="009A37AC" w:rsidRPr="003414B0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A37AC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37AC" w:rsidRPr="004D49BC" w14:paraId="6EAB4624" w14:textId="77777777" w:rsidTr="00DD3FA9">
        <w:trPr>
          <w:trHeight w:hRule="exact" w:val="374"/>
          <w:tblHeader/>
        </w:trPr>
        <w:tc>
          <w:tcPr>
            <w:tcW w:w="2189" w:type="pct"/>
          </w:tcPr>
          <w:p w14:paraId="1C0C1932" w14:textId="20B984F3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172F6284" w14:textId="76EDD41B" w:rsidR="009A37A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0FE32325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7C7F6F8" w14:textId="00DD8838" w:rsidR="009A37A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D5A483B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B91EBDB" w14:textId="17383804" w:rsidR="009A37A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6812041A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6344798" w14:textId="488B9676" w:rsidR="009A37A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9A37AC" w:rsidRPr="004D49BC" w14:paraId="2B78894B" w14:textId="77777777" w:rsidTr="00DD3FA9">
        <w:trPr>
          <w:trHeight w:hRule="exact" w:val="374"/>
          <w:tblHeader/>
        </w:trPr>
        <w:tc>
          <w:tcPr>
            <w:tcW w:w="2189" w:type="pct"/>
          </w:tcPr>
          <w:p w14:paraId="3BAECE8F" w14:textId="77777777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1" w:type="pct"/>
            <w:gridSpan w:val="7"/>
          </w:tcPr>
          <w:p w14:paraId="3C372AFA" w14:textId="77777777" w:rsidR="009A37AC" w:rsidRPr="00A31F5B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1F5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31F5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7AC" w:rsidRPr="004D49BC" w14:paraId="5F2AAA70" w14:textId="77777777" w:rsidTr="00DD3FA9">
        <w:trPr>
          <w:trHeight w:hRule="exact" w:val="374"/>
          <w:tblHeader/>
        </w:trPr>
        <w:tc>
          <w:tcPr>
            <w:tcW w:w="2189" w:type="pct"/>
          </w:tcPr>
          <w:p w14:paraId="7FEF4A61" w14:textId="082E2DA1" w:rsidR="009A37AC" w:rsidRPr="004D49BC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1" w:type="pct"/>
            <w:gridSpan w:val="7"/>
          </w:tcPr>
          <w:p w14:paraId="1A057A1F" w14:textId="77777777" w:rsidR="009A37AC" w:rsidRPr="003414B0" w:rsidRDefault="009A37A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722EC" w:rsidRPr="004D49BC" w14:paraId="69C271C4" w14:textId="77777777" w:rsidTr="002E5C01">
        <w:trPr>
          <w:trHeight w:hRule="exact" w:val="374"/>
        </w:trPr>
        <w:tc>
          <w:tcPr>
            <w:tcW w:w="2189" w:type="pct"/>
          </w:tcPr>
          <w:p w14:paraId="4A37DF3B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5C7BC43B" w14:textId="41E6141C" w:rsidR="001722EC" w:rsidRPr="004D49B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23F78F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5DCE08B" w14:textId="51734F81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59F2C28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66DD772" w14:textId="06EDF288" w:rsidR="001722EC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8C4E03">
              <w:rPr>
                <w:rFonts w:ascii="Angsana New" w:hAnsi="Angsana New" w:cs="Angsana New"/>
                <w:sz w:val="30"/>
                <w:szCs w:val="30"/>
              </w:rPr>
              <w:t>737,267</w:t>
            </w:r>
          </w:p>
        </w:tc>
        <w:tc>
          <w:tcPr>
            <w:tcW w:w="143" w:type="pct"/>
          </w:tcPr>
          <w:p w14:paraId="5EEEECE1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F0263FC" w14:textId="6F051665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="00172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1722EC" w:rsidRPr="004D49BC" w14:paraId="5ACC3975" w14:textId="77777777" w:rsidTr="002E5C01">
        <w:trPr>
          <w:trHeight w:hRule="exact" w:val="374"/>
        </w:trPr>
        <w:tc>
          <w:tcPr>
            <w:tcW w:w="2189" w:type="pct"/>
          </w:tcPr>
          <w:p w14:paraId="63936762" w14:textId="6F50A0A4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F20C1F" w14:textId="536E19F1" w:rsidR="001722EC" w:rsidRPr="003414B0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</w:rPr>
              <w:t>52,267</w:t>
            </w:r>
          </w:p>
        </w:tc>
        <w:tc>
          <w:tcPr>
            <w:tcW w:w="148" w:type="pct"/>
          </w:tcPr>
          <w:p w14:paraId="68C7BBDA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17E9C0C" w14:textId="556DBA77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C60A24" w:rsidRPr="00C60A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3" w:type="pct"/>
          </w:tcPr>
          <w:p w14:paraId="013549E3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602E8D" w14:textId="0ED43A81" w:rsidR="001722EC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8C4E03">
              <w:rPr>
                <w:rFonts w:ascii="Angsana New" w:hAnsi="Angsana New" w:cs="Angsana New"/>
                <w:sz w:val="30"/>
                <w:szCs w:val="30"/>
              </w:rPr>
              <w:t>27,449</w:t>
            </w:r>
          </w:p>
        </w:tc>
        <w:tc>
          <w:tcPr>
            <w:tcW w:w="143" w:type="pct"/>
          </w:tcPr>
          <w:p w14:paraId="28E6D40E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A61F3A1" w14:textId="5A5CEB29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172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1722EC" w:rsidRPr="004D49BC" w14:paraId="08ABF6DF" w14:textId="77777777" w:rsidTr="002E5C01">
        <w:trPr>
          <w:trHeight w:hRule="exact" w:val="374"/>
        </w:trPr>
        <w:tc>
          <w:tcPr>
            <w:tcW w:w="2189" w:type="pct"/>
            <w:vAlign w:val="bottom"/>
          </w:tcPr>
          <w:p w14:paraId="67C532C4" w14:textId="77777777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569BC5B0" w:rsidR="001722EC" w:rsidRPr="00C3007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30078" w:rsidRPr="00C3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3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30078" w:rsidRPr="00C30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48" w:type="pct"/>
            <w:vAlign w:val="bottom"/>
          </w:tcPr>
          <w:p w14:paraId="1D233CF4" w14:textId="77777777" w:rsidR="001722EC" w:rsidRPr="00C30078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45B050BA" w:rsidR="001722EC" w:rsidRPr="00C30078" w:rsidRDefault="008A38E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0078" w:rsidRPr="00C30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30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30078" w:rsidRPr="00C30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43" w:type="pct"/>
            <w:vAlign w:val="bottom"/>
          </w:tcPr>
          <w:p w14:paraId="7594AE97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14A2A7E7" w:rsidR="001722EC" w:rsidRPr="004D49BC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4E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764,716</w:t>
            </w:r>
          </w:p>
        </w:tc>
        <w:tc>
          <w:tcPr>
            <w:tcW w:w="143" w:type="pct"/>
            <w:vAlign w:val="bottom"/>
          </w:tcPr>
          <w:p w14:paraId="296F6851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1CDC22C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  <w:r w:rsidR="00172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</w:tr>
      <w:tr w:rsidR="001722EC" w:rsidRPr="009A37AC" w14:paraId="1EA0295E" w14:textId="77777777" w:rsidTr="00BF2409">
        <w:trPr>
          <w:trHeight w:hRule="exact" w:val="288"/>
        </w:trPr>
        <w:tc>
          <w:tcPr>
            <w:tcW w:w="2189" w:type="pct"/>
            <w:vAlign w:val="bottom"/>
          </w:tcPr>
          <w:p w14:paraId="5E2EBBEA" w14:textId="77777777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bottom"/>
          </w:tcPr>
          <w:p w14:paraId="41EBE948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  <w:vAlign w:val="bottom"/>
          </w:tcPr>
          <w:p w14:paraId="126150DE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A6802BB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433D8E9C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26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2B94C5DF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vAlign w:val="bottom"/>
          </w:tcPr>
          <w:p w14:paraId="0577D5A1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614B3E41" w14:textId="77777777" w:rsidR="001722EC" w:rsidRPr="009A37A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722EC" w:rsidRPr="004D49BC" w14:paraId="0AFE28D4" w14:textId="77777777" w:rsidTr="00DD3FA9">
        <w:trPr>
          <w:trHeight w:hRule="exact" w:val="374"/>
        </w:trPr>
        <w:tc>
          <w:tcPr>
            <w:tcW w:w="2189" w:type="pct"/>
            <w:vAlign w:val="bottom"/>
          </w:tcPr>
          <w:p w14:paraId="693E83EC" w14:textId="7D122F74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2" w:type="pct"/>
            <w:vAlign w:val="bottom"/>
          </w:tcPr>
          <w:p w14:paraId="1E57E774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D570424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E4698FD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5681FC9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6986838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FE2EC1C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F88B7C1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2EC" w:rsidRPr="004D49BC" w14:paraId="1AF2B6F8" w14:textId="77777777" w:rsidTr="00DD3FA9">
        <w:trPr>
          <w:trHeight w:hRule="exact" w:val="374"/>
        </w:trPr>
        <w:tc>
          <w:tcPr>
            <w:tcW w:w="2189" w:type="pct"/>
          </w:tcPr>
          <w:p w14:paraId="6C1F6DBD" w14:textId="75620561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CC1D683" w14:textId="6AE084AE" w:rsidR="001722EC" w:rsidRPr="00567665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4F13F8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BBDC34D" w14:textId="18671DDE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FA08EA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34BC5C" w14:textId="4E9C968B" w:rsidR="001722EC" w:rsidRPr="00567665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8C4E03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8C4E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4E03">
              <w:rPr>
                <w:rFonts w:ascii="Angsana New" w:hAnsi="Angsana New" w:cs="Angsana New"/>
                <w:sz w:val="30"/>
                <w:szCs w:val="30"/>
                <w:cs/>
              </w:rPr>
              <w:t>549</w:t>
            </w:r>
          </w:p>
        </w:tc>
        <w:tc>
          <w:tcPr>
            <w:tcW w:w="143" w:type="pct"/>
          </w:tcPr>
          <w:p w14:paraId="7A2AEB51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B9269D3" w14:textId="21B969D7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1722EC" w:rsidRPr="006268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1722EC" w:rsidRPr="004D49BC" w14:paraId="12E8DB82" w14:textId="77777777" w:rsidTr="00D42BBC">
        <w:trPr>
          <w:trHeight w:hRule="exact" w:val="374"/>
        </w:trPr>
        <w:tc>
          <w:tcPr>
            <w:tcW w:w="2189" w:type="pct"/>
          </w:tcPr>
          <w:p w14:paraId="0DA1913C" w14:textId="0BE51009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2" w:type="pct"/>
          </w:tcPr>
          <w:p w14:paraId="0A4D5DAD" w14:textId="6C6146A8" w:rsidR="001722EC" w:rsidRPr="00567665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550F7623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D33F0B5" w14:textId="5BA51E82" w:rsidR="001722EC" w:rsidRPr="00567665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22EC" w:rsidRPr="001852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3" w:type="pct"/>
          </w:tcPr>
          <w:p w14:paraId="5CA64158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25B4E4" w14:textId="286CD536" w:rsidR="00700696" w:rsidRPr="00567665" w:rsidRDefault="00ED228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998C8F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3B21BFE" w14:textId="021C96FF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722EC" w:rsidRPr="004D49BC" w14:paraId="360EA27B" w14:textId="77777777" w:rsidTr="009943D4">
        <w:trPr>
          <w:trHeight w:hRule="exact" w:val="374"/>
        </w:trPr>
        <w:tc>
          <w:tcPr>
            <w:tcW w:w="2189" w:type="pct"/>
          </w:tcPr>
          <w:p w14:paraId="48FBBF4F" w14:textId="73E846AE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2" w:type="pct"/>
          </w:tcPr>
          <w:p w14:paraId="7CE710C3" w14:textId="12DABBBF" w:rsidR="001722EC" w:rsidRPr="00567665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148" w:type="pct"/>
          </w:tcPr>
          <w:p w14:paraId="477B0B97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6787858" w14:textId="5BC5C33A" w:rsidR="001722EC" w:rsidRPr="00567665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3" w:type="pct"/>
          </w:tcPr>
          <w:p w14:paraId="66ADB5A9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11F119A" w14:textId="0D2BE717" w:rsidR="001722EC" w:rsidRPr="00567665" w:rsidRDefault="00ED228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FF3086E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997225F" w14:textId="7572D79A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943D4" w:rsidRPr="004D49BC" w14:paraId="54B545A5" w14:textId="77777777" w:rsidTr="009943D4">
        <w:trPr>
          <w:trHeight w:hRule="exact" w:val="374"/>
        </w:trPr>
        <w:tc>
          <w:tcPr>
            <w:tcW w:w="2189" w:type="pct"/>
          </w:tcPr>
          <w:p w14:paraId="12B874D2" w14:textId="3B96840C" w:rsidR="009943D4" w:rsidRPr="00F95CFC" w:rsidRDefault="009943D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</w:t>
            </w:r>
          </w:p>
        </w:tc>
        <w:tc>
          <w:tcPr>
            <w:tcW w:w="622" w:type="pct"/>
          </w:tcPr>
          <w:p w14:paraId="49664FEA" w14:textId="7C04CA5A" w:rsidR="009943D4" w:rsidRPr="00F95CFC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1,102</w:t>
            </w:r>
          </w:p>
        </w:tc>
        <w:tc>
          <w:tcPr>
            <w:tcW w:w="148" w:type="pct"/>
          </w:tcPr>
          <w:p w14:paraId="7514A39D" w14:textId="77777777" w:rsidR="009943D4" w:rsidRPr="00F95CFC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33D5B58C" w14:textId="77C01098" w:rsidR="009943D4" w:rsidRPr="00F95CFC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143" w:type="pct"/>
          </w:tcPr>
          <w:p w14:paraId="28A28AE9" w14:textId="77777777" w:rsidR="009943D4" w:rsidRPr="00567665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EB7D852" w14:textId="50B93E50" w:rsidR="009943D4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DF2AD29" w14:textId="77777777" w:rsidR="009943D4" w:rsidRPr="004D49BC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11E9E2FA" w14:textId="6D9870E8" w:rsidR="009943D4" w:rsidRPr="003414B0" w:rsidRDefault="009943D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2EC" w:rsidRPr="004D49BC" w14:paraId="7FA7DF25" w14:textId="77777777" w:rsidTr="00DD3FA9">
        <w:trPr>
          <w:trHeight w:hRule="exact" w:val="374"/>
        </w:trPr>
        <w:tc>
          <w:tcPr>
            <w:tcW w:w="2189" w:type="pct"/>
          </w:tcPr>
          <w:p w14:paraId="7B557894" w14:textId="3775FB04" w:rsidR="001722EC" w:rsidRPr="00F95CF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FFB03E" w14:textId="30615D8D" w:rsidR="001722EC" w:rsidRPr="00F95CFC" w:rsidRDefault="00326E8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1,538</w:t>
            </w:r>
          </w:p>
        </w:tc>
        <w:tc>
          <w:tcPr>
            <w:tcW w:w="148" w:type="pct"/>
          </w:tcPr>
          <w:p w14:paraId="2418F259" w14:textId="77777777" w:rsidR="001722EC" w:rsidRPr="00F95CF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6002B" w14:textId="3A01E05C" w:rsidR="001722EC" w:rsidRPr="00F95CFC" w:rsidRDefault="00326E8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5,264</w:t>
            </w:r>
          </w:p>
        </w:tc>
        <w:tc>
          <w:tcPr>
            <w:tcW w:w="143" w:type="pct"/>
          </w:tcPr>
          <w:p w14:paraId="23116889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6503AC3D" w:rsidR="001722EC" w:rsidRPr="00567665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4E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43,551</w:t>
            </w:r>
          </w:p>
        </w:tc>
        <w:tc>
          <w:tcPr>
            <w:tcW w:w="143" w:type="pct"/>
          </w:tcPr>
          <w:p w14:paraId="60E447F8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9DD9F" w14:textId="335C9B0E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172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</w:tr>
      <w:tr w:rsidR="001722EC" w:rsidRPr="004D49BC" w14:paraId="725D7FA7" w14:textId="77777777" w:rsidTr="00BF2409">
        <w:trPr>
          <w:trHeight w:hRule="exact" w:val="288"/>
        </w:trPr>
        <w:tc>
          <w:tcPr>
            <w:tcW w:w="2189" w:type="pct"/>
          </w:tcPr>
          <w:p w14:paraId="643092E3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67FFAF6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6CB89CE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97286E5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9ADB79D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869D343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EDA60EB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7AC4FE52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722EC" w:rsidRPr="004D49BC" w14:paraId="5A48903E" w14:textId="77777777" w:rsidTr="00DD3FA9">
        <w:trPr>
          <w:trHeight w:hRule="exact" w:val="374"/>
        </w:trPr>
        <w:tc>
          <w:tcPr>
            <w:tcW w:w="2189" w:type="pct"/>
            <w:vAlign w:val="bottom"/>
          </w:tcPr>
          <w:p w14:paraId="05C734D7" w14:textId="49037976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22" w:type="pct"/>
            <w:vAlign w:val="bottom"/>
          </w:tcPr>
          <w:p w14:paraId="4642CFF5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0C30B828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4159B51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0BF44287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4A8EF30" w14:textId="2E197E93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4FECDC7A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CD31E91" w14:textId="77777777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722EC" w:rsidRPr="004D49BC" w14:paraId="6EFE68E9" w14:textId="77777777" w:rsidTr="00DD3FA9">
        <w:trPr>
          <w:trHeight w:hRule="exact" w:val="374"/>
        </w:trPr>
        <w:tc>
          <w:tcPr>
            <w:tcW w:w="2189" w:type="pct"/>
          </w:tcPr>
          <w:p w14:paraId="3A8CC2B8" w14:textId="70AC7FB3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4516E39C" w14:textId="0F69FEEA" w:rsidR="001722EC" w:rsidRPr="003414B0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26BE8D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B68E9C2" w14:textId="1727E5AC" w:rsidR="001722EC" w:rsidRPr="003414B0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DC9CB4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4748E71" w14:textId="4F2C7EDA" w:rsidR="001722EC" w:rsidRPr="003414B0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4E03">
              <w:rPr>
                <w:rFonts w:ascii="Angsana New" w:hAnsi="Angsana New" w:cs="Angsana New"/>
                <w:sz w:val="30"/>
                <w:szCs w:val="30"/>
              </w:rPr>
              <w:t>6,95</w:t>
            </w:r>
            <w:r w:rsidR="00F555F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68951DA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D15F901" w14:textId="7DD47C98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22EC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1722EC" w:rsidRPr="004D49BC" w14:paraId="61C4EE59" w14:textId="77777777" w:rsidTr="00DD3FA9">
        <w:trPr>
          <w:trHeight w:hRule="exact" w:val="374"/>
        </w:trPr>
        <w:tc>
          <w:tcPr>
            <w:tcW w:w="2189" w:type="pct"/>
          </w:tcPr>
          <w:p w14:paraId="000A8DF8" w14:textId="4759294E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2" w:type="pct"/>
          </w:tcPr>
          <w:p w14:paraId="2FF507F6" w14:textId="2565DEC4" w:rsidR="001722EC" w:rsidRPr="003414B0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48" w:type="pct"/>
          </w:tcPr>
          <w:p w14:paraId="663F29EE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0387477" w14:textId="52344133" w:rsidR="001722EC" w:rsidRPr="00715748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95DA6" w:rsidRPr="003414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0D8CD60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84BB50B" w14:textId="21016029" w:rsidR="001722EC" w:rsidRPr="00567665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4E03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43" w:type="pct"/>
          </w:tcPr>
          <w:p w14:paraId="5B6D2051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47D9B8C" w14:textId="4DFFA4B8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1722EC" w:rsidRPr="004D49BC" w14:paraId="4B9FAED2" w14:textId="77777777" w:rsidTr="00DD3FA9">
        <w:trPr>
          <w:trHeight w:hRule="exact" w:val="374"/>
        </w:trPr>
        <w:tc>
          <w:tcPr>
            <w:tcW w:w="2189" w:type="pct"/>
          </w:tcPr>
          <w:p w14:paraId="3C139497" w14:textId="1BAB59C4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63841B1" w14:textId="501FCDF5" w:rsidR="001722EC" w:rsidRPr="003414B0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3CFF2A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A15BC43" w14:textId="289515D0" w:rsidR="001722EC" w:rsidRPr="00715748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3" w:type="pct"/>
          </w:tcPr>
          <w:p w14:paraId="7EE40D2F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DDAC2C8" w14:textId="4053E8AF" w:rsidR="001722EC" w:rsidRPr="00567665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6F2C21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FFCADAD" w14:textId="094BF76A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1722EC" w:rsidRPr="004D49BC" w14:paraId="0B59D7A6" w14:textId="77777777" w:rsidTr="00DD3FA9">
        <w:trPr>
          <w:trHeight w:val="374"/>
        </w:trPr>
        <w:tc>
          <w:tcPr>
            <w:tcW w:w="2189" w:type="pct"/>
          </w:tcPr>
          <w:p w14:paraId="0B0963A0" w14:textId="14C6E0B1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02B99BB2" w:rsidR="001722EC" w:rsidRPr="00567665" w:rsidRDefault="00AE494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8" w:type="pct"/>
          </w:tcPr>
          <w:p w14:paraId="5C923106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1AF9CEAD" w:rsidR="001722EC" w:rsidRPr="003414B0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D95DA6"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7FD24E9" w14:textId="77777777" w:rsidR="001722EC" w:rsidRPr="00567665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11397C04" w:rsidR="001722EC" w:rsidRPr="003414B0" w:rsidRDefault="008C4E0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4E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7,116</w:t>
            </w:r>
          </w:p>
        </w:tc>
        <w:tc>
          <w:tcPr>
            <w:tcW w:w="143" w:type="pct"/>
          </w:tcPr>
          <w:p w14:paraId="37FDDDAF" w14:textId="77777777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640711BC" w:rsidR="001722EC" w:rsidRPr="003414B0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722EC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</w:tr>
      <w:tr w:rsidR="009E204D" w:rsidRPr="004D49BC" w14:paraId="71517CDE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2189" w:type="pct"/>
            <w:vAlign w:val="bottom"/>
          </w:tcPr>
          <w:p w14:paraId="75257977" w14:textId="57CBF95C" w:rsidR="009E204D" w:rsidRPr="004D49BC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39B1B3F4" w14:textId="4404F30C" w:rsidR="009E204D" w:rsidRPr="003414B0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63B49" w:rsidRPr="004D49BC" w14:paraId="47D6550B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733"/>
        </w:trPr>
        <w:tc>
          <w:tcPr>
            <w:tcW w:w="2189" w:type="pct"/>
            <w:vAlign w:val="bottom"/>
          </w:tcPr>
          <w:p w14:paraId="5E3039B2" w14:textId="0793FEA9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2" w:type="pct"/>
            <w:vAlign w:val="bottom"/>
          </w:tcPr>
          <w:p w14:paraId="7B2254FA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1CC8580D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" w:type="pct"/>
            <w:vAlign w:val="bottom"/>
          </w:tcPr>
          <w:p w14:paraId="29672523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0871E0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vAlign w:val="bottom"/>
          </w:tcPr>
          <w:p w14:paraId="60058720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F1DAE11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14:paraId="40AB9B0B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81FE8CF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3B332F81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4D49BC" w14:paraId="695EC2A0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hRule="exact" w:val="404"/>
        </w:trPr>
        <w:tc>
          <w:tcPr>
            <w:tcW w:w="2189" w:type="pct"/>
          </w:tcPr>
          <w:p w14:paraId="04895A2C" w14:textId="77777777" w:rsidR="009E204D" w:rsidRPr="004D49BC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1" w:type="pct"/>
            <w:gridSpan w:val="7"/>
          </w:tcPr>
          <w:p w14:paraId="2454EEED" w14:textId="77777777" w:rsidR="009E204D" w:rsidRPr="004D49BC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hRule="exact" w:val="404"/>
        </w:trPr>
        <w:tc>
          <w:tcPr>
            <w:tcW w:w="2189" w:type="pct"/>
          </w:tcPr>
          <w:p w14:paraId="735D6DBB" w14:textId="00277531" w:rsidR="009E204D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811" w:type="pct"/>
            <w:gridSpan w:val="7"/>
          </w:tcPr>
          <w:p w14:paraId="62479791" w14:textId="77777777" w:rsidR="009E204D" w:rsidRPr="003414B0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722EC" w:rsidRPr="004D49BC" w14:paraId="2E62CD2B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9" w:type="pct"/>
            <w:vAlign w:val="bottom"/>
          </w:tcPr>
          <w:p w14:paraId="12A37094" w14:textId="346531D9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2" w:type="pct"/>
            <w:vAlign w:val="bottom"/>
          </w:tcPr>
          <w:p w14:paraId="23228EFF" w14:textId="2C8F0C6E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1722EC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8" w:type="pct"/>
            <w:vAlign w:val="bottom"/>
          </w:tcPr>
          <w:p w14:paraId="7FD48D12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834F3D6" w14:textId="7E0055B9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427B1BCE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07E6771F" w14:textId="64EA2156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A007C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143" w:type="pct"/>
            <w:vAlign w:val="bottom"/>
          </w:tcPr>
          <w:p w14:paraId="2F74861A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nil"/>
            </w:tcBorders>
            <w:vAlign w:val="bottom"/>
          </w:tcPr>
          <w:p w14:paraId="244962DF" w14:textId="7A372824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2EC" w:rsidRPr="004D49BC" w14:paraId="3F60480B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9" w:type="pct"/>
            <w:vAlign w:val="bottom"/>
          </w:tcPr>
          <w:p w14:paraId="3D04D8BD" w14:textId="51EDA7EC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DFBA060" w14:textId="774EC69A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1722EC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8" w:type="pct"/>
            <w:vAlign w:val="bottom"/>
          </w:tcPr>
          <w:p w14:paraId="39447B49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33A7577" w14:textId="27EA25EC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A007C">
              <w:rPr>
                <w:rFonts w:asciiTheme="majorBidi" w:hAnsiTheme="majorBidi" w:cs="Angsana New"/>
                <w:sz w:val="30"/>
                <w:szCs w:val="30"/>
                <w:cs/>
              </w:rPr>
              <w:t>56</w:t>
            </w:r>
            <w:r w:rsidRPr="00FA00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007C">
              <w:rPr>
                <w:rFonts w:asciiTheme="majorBidi" w:hAnsiTheme="majorBidi" w:cs="Angsana New"/>
                <w:sz w:val="30"/>
                <w:szCs w:val="30"/>
                <w:cs/>
              </w:rPr>
              <w:t>110</w:t>
            </w:r>
          </w:p>
        </w:tc>
        <w:tc>
          <w:tcPr>
            <w:tcW w:w="143" w:type="pct"/>
            <w:vAlign w:val="bottom"/>
          </w:tcPr>
          <w:p w14:paraId="44B916D2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BAD3FCC" w14:textId="02C10E88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A007C">
              <w:rPr>
                <w:rFonts w:asciiTheme="majorBidi" w:hAnsiTheme="majorBidi" w:cstheme="majorBidi"/>
                <w:sz w:val="30"/>
                <w:szCs w:val="30"/>
              </w:rPr>
              <w:t>(43,400)</w:t>
            </w:r>
          </w:p>
        </w:tc>
        <w:tc>
          <w:tcPr>
            <w:tcW w:w="143" w:type="pct"/>
            <w:vAlign w:val="bottom"/>
          </w:tcPr>
          <w:p w14:paraId="10752FDB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AB9A79E" w14:textId="5F62EAFD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A007C">
              <w:rPr>
                <w:rFonts w:asciiTheme="majorBidi" w:hAnsiTheme="majorBidi" w:cstheme="majorBidi"/>
                <w:sz w:val="30"/>
                <w:szCs w:val="30"/>
              </w:rPr>
              <w:t>109,340</w:t>
            </w:r>
          </w:p>
        </w:tc>
      </w:tr>
      <w:tr w:rsidR="001722EC" w:rsidRPr="004D49BC" w14:paraId="30D9D951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9" w:type="pct"/>
            <w:vAlign w:val="bottom"/>
          </w:tcPr>
          <w:p w14:paraId="3205DFA3" w14:textId="7CA7DF6D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266132E7" w14:textId="582CFBEE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 w:rsidR="001722EC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8" w:type="pct"/>
            <w:vAlign w:val="bottom"/>
          </w:tcPr>
          <w:p w14:paraId="79EA94B7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37F685FA" w:rsidR="001722EC" w:rsidRPr="003414B0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07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56</w:t>
            </w:r>
            <w:r w:rsidRPr="00FA0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07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110</w:t>
            </w:r>
          </w:p>
        </w:tc>
        <w:tc>
          <w:tcPr>
            <w:tcW w:w="143" w:type="pct"/>
            <w:vAlign w:val="bottom"/>
          </w:tcPr>
          <w:p w14:paraId="4E5BCF38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08CEA25B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(93,400)</w:t>
            </w:r>
          </w:p>
        </w:tc>
        <w:tc>
          <w:tcPr>
            <w:tcW w:w="143" w:type="pct"/>
            <w:vAlign w:val="bottom"/>
          </w:tcPr>
          <w:p w14:paraId="57E509E0" w14:textId="77C47352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vAlign w:val="bottom"/>
          </w:tcPr>
          <w:p w14:paraId="08B8B3E4" w14:textId="018FFA2D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109,340</w:t>
            </w:r>
          </w:p>
        </w:tc>
      </w:tr>
      <w:tr w:rsidR="001722EC" w:rsidRPr="004D49BC" w14:paraId="08E11ADD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9" w:type="pct"/>
            <w:tcBorders>
              <w:bottom w:val="nil"/>
            </w:tcBorders>
            <w:vAlign w:val="bottom"/>
          </w:tcPr>
          <w:p w14:paraId="6FD943A0" w14:textId="57BEC96D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D044AE1" w14:textId="66BF2DD2" w:rsidR="001722EC" w:rsidRPr="004D49BC" w:rsidRDefault="001722E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8B9A063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71AECA90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18BF9D77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0A08A651" w14:textId="3F0E712D" w:rsidR="001722EC" w:rsidRPr="004D49BC" w:rsidRDefault="00FA007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A007C">
              <w:rPr>
                <w:rFonts w:asciiTheme="majorBidi" w:hAnsiTheme="majorBidi" w:cstheme="majorBidi"/>
                <w:sz w:val="30"/>
                <w:szCs w:val="30"/>
              </w:rPr>
              <w:t>(387)</w:t>
            </w:r>
          </w:p>
        </w:tc>
      </w:tr>
      <w:tr w:rsidR="001722EC" w:rsidRPr="004D49BC" w14:paraId="7B1BB1FB" w14:textId="77777777" w:rsidTr="008A38E0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9" w:type="pct"/>
            <w:tcBorders>
              <w:bottom w:val="nil"/>
            </w:tcBorders>
          </w:tcPr>
          <w:p w14:paraId="19139858" w14:textId="1120C19C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75A754BF" w:rsidR="001722EC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 w:rsidR="001722EC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A8139B5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A8FAE72" w14:textId="5D551FAE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65240F26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3660670" w14:textId="0BF551F0" w:rsidR="001722EC" w:rsidRPr="003414B0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6C11C429" w14:textId="77777777" w:rsidR="001722EC" w:rsidRPr="004D49BC" w:rsidRDefault="001722EC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009F520F" w14:textId="253FA1BD" w:rsidR="001722EC" w:rsidRPr="004D49BC" w:rsidRDefault="00B60C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108,953</w:t>
            </w:r>
          </w:p>
        </w:tc>
      </w:tr>
    </w:tbl>
    <w:p w14:paraId="697C205F" w14:textId="05C03182" w:rsidR="00C423B2" w:rsidRPr="00391623" w:rsidRDefault="00C423B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1D8E854B" w14:textId="490F25C4" w:rsidR="00CD2C4E" w:rsidRPr="004D49BC" w:rsidRDefault="00CD2C4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B49" w:rsidRPr="004D49BC" w14:paraId="694FF562" w14:textId="77777777" w:rsidTr="00D36C31">
        <w:trPr>
          <w:trHeight w:val="732"/>
        </w:trPr>
        <w:tc>
          <w:tcPr>
            <w:tcW w:w="4137" w:type="dxa"/>
            <w:vAlign w:val="bottom"/>
          </w:tcPr>
          <w:p w14:paraId="2927A128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3A2CCB5C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B40567B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6E429F65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5D611F3F" w:rsidR="0010732F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3414B0" w:rsidRDefault="0010732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91B81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991B81" w:rsidRPr="003414B0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66C99118" w:rsidR="00991B81" w:rsidRPr="00372711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1B81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796</w:t>
            </w:r>
            <w:r w:rsidR="00991B81"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273BA6F8" w14:textId="77777777" w:rsidR="00991B81" w:rsidRPr="00372711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07C7B18E" w:rsidR="00991B81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18,158,960</w:t>
            </w:r>
          </w:p>
        </w:tc>
        <w:tc>
          <w:tcPr>
            <w:tcW w:w="270" w:type="dxa"/>
          </w:tcPr>
          <w:p w14:paraId="1742D141" w14:textId="77777777" w:rsidR="00991B81" w:rsidRPr="00372711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3A5E84C7" w:rsidR="00991B81" w:rsidRPr="003414B0" w:rsidRDefault="00ED228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C4E03" w:rsidRPr="008C4E03">
              <w:rPr>
                <w:rFonts w:asciiTheme="majorBidi" w:hAnsiTheme="majorBidi" w:cstheme="majorBidi"/>
                <w:sz w:val="30"/>
                <w:szCs w:val="30"/>
              </w:rPr>
              <w:t>18,895,188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DE5C858" w14:textId="77777777" w:rsidR="00991B81" w:rsidRPr="00372711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0F94AF72" w:rsidR="00991B81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7,060,489</w:t>
            </w:r>
          </w:p>
        </w:tc>
      </w:tr>
      <w:tr w:rsidR="00991B81" w:rsidRPr="004D49BC" w14:paraId="05D70EF8" w14:textId="77777777" w:rsidTr="00594323">
        <w:trPr>
          <w:trHeight w:val="366"/>
        </w:trPr>
        <w:tc>
          <w:tcPr>
            <w:tcW w:w="4137" w:type="dxa"/>
          </w:tcPr>
          <w:p w14:paraId="084FBA2B" w14:textId="77777777" w:rsidR="00991B81" w:rsidRPr="003414B0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01F4BA1E" w:rsidR="00991B81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72F4FA2A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3E919930" w:rsidR="00991B81" w:rsidRPr="004D49BC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18,158,960</w:t>
            </w:r>
          </w:p>
        </w:tc>
        <w:tc>
          <w:tcPr>
            <w:tcW w:w="270" w:type="dxa"/>
          </w:tcPr>
          <w:p w14:paraId="6FA0B27A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6390CEE1" w:rsidR="00991B81" w:rsidRPr="004D49BC" w:rsidRDefault="00ED228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8C4E03" w:rsidRPr="008C4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18,895,188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16D68DF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4FF12D5D" w:rsidR="00991B81" w:rsidRPr="003414B0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7,060,489</w:t>
            </w:r>
          </w:p>
        </w:tc>
      </w:tr>
      <w:tr w:rsidR="00991B81" w:rsidRPr="004D49BC" w14:paraId="48FC2C25" w14:textId="77777777" w:rsidTr="00594323">
        <w:trPr>
          <w:trHeight w:val="390"/>
        </w:trPr>
        <w:tc>
          <w:tcPr>
            <w:tcW w:w="4137" w:type="dxa"/>
          </w:tcPr>
          <w:p w14:paraId="1B09AE80" w14:textId="3091A1DB" w:rsidR="00991B81" w:rsidRPr="003414B0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489C888C" w:rsidR="00991B81" w:rsidRPr="004D49BC" w:rsidRDefault="00991B8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5CC36233" w:rsidR="00991B81" w:rsidRPr="00EE2EA3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28E">
              <w:rPr>
                <w:rFonts w:asciiTheme="majorBidi" w:hAnsiTheme="majorBidi" w:cstheme="majorBidi"/>
                <w:sz w:val="30"/>
                <w:szCs w:val="30"/>
              </w:rPr>
              <w:t>71,331</w:t>
            </w:r>
            <w:r w:rsidRPr="008C4E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1B81" w:rsidRPr="004D49BC" w14:paraId="21A9C5FD" w14:textId="77777777" w:rsidTr="00FD4A91">
        <w:trPr>
          <w:trHeight w:val="378"/>
        </w:trPr>
        <w:tc>
          <w:tcPr>
            <w:tcW w:w="4137" w:type="dxa"/>
          </w:tcPr>
          <w:p w14:paraId="4C390AED" w14:textId="66F5208B" w:rsidR="00991B81" w:rsidRPr="003414B0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5A25F278" w:rsidR="00991B81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  <w:r w:rsidR="00991B8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550E523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991B81" w:rsidRPr="004D49B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77BD7981" w:rsidR="00991B81" w:rsidRPr="00EE2EA3" w:rsidRDefault="00ED228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6,989,158</w:t>
            </w:r>
          </w:p>
        </w:tc>
      </w:tr>
    </w:tbl>
    <w:p w14:paraId="6E06EEDE" w14:textId="77777777" w:rsidR="00F96C0B" w:rsidRPr="00391623" w:rsidRDefault="00F96C0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C25E590" w14:textId="010BBDEC" w:rsidR="006C0689" w:rsidRPr="003414B0" w:rsidRDefault="009E204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63B49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C63B49" w:rsidRPr="006E64D1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C63B49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pacing w:val="-2"/>
          <w:sz w:val="30"/>
          <w:szCs w:val="30"/>
        </w:rPr>
        <w:t>2569</w:t>
      </w:r>
      <w:r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เงินให้กู้ยืมระยะสั้นแก่บริษัทย่อย</w:t>
      </w:r>
      <w:r w:rsidR="00C423B2"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41D10" w:rsidRPr="003414B0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3414B0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3414B0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3414B0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3414B0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9A2CAF" w:rsidRPr="003414B0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3414B0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3414B0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="009A2CAF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3414B0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3414B0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Pr="003414B0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โดยมีอัตราดอกเบี้ยระหว่างร้อยล</w:t>
      </w:r>
      <w:r w:rsidRPr="009868BA">
        <w:rPr>
          <w:rFonts w:ascii="Angsana New" w:hAnsi="Angsana New" w:cs="Angsana New" w:hint="cs"/>
          <w:sz w:val="30"/>
          <w:szCs w:val="30"/>
          <w:cs/>
        </w:rPr>
        <w:t>ะ</w:t>
      </w:r>
      <w:r w:rsidR="00ED228E" w:rsidRPr="009868BA">
        <w:rPr>
          <w:rFonts w:ascii="Angsana New" w:hAnsi="Angsana New" w:cs="Angsana New"/>
          <w:sz w:val="30"/>
          <w:szCs w:val="30"/>
        </w:rPr>
        <w:t xml:space="preserve"> 4.0</w:t>
      </w:r>
      <w:r w:rsidR="006F3855" w:rsidRPr="009868BA">
        <w:rPr>
          <w:rFonts w:ascii="Angsana New" w:hAnsi="Angsana New" w:cs="Angsana New"/>
          <w:sz w:val="30"/>
          <w:szCs w:val="30"/>
        </w:rPr>
        <w:t>5</w:t>
      </w:r>
      <w:r w:rsidR="00580B93" w:rsidRPr="009868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68BA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9868BA">
        <w:rPr>
          <w:rFonts w:ascii="Angsana New" w:hAnsi="Angsana New" w:cs="Angsana New" w:hint="cs"/>
          <w:sz w:val="30"/>
          <w:szCs w:val="30"/>
          <w:cs/>
        </w:rPr>
        <w:t>ะ</w:t>
      </w:r>
      <w:r w:rsidR="00ED228E" w:rsidRPr="009868BA">
        <w:rPr>
          <w:rFonts w:ascii="Angsana New" w:hAnsi="Angsana New" w:cs="Angsana New"/>
          <w:sz w:val="30"/>
          <w:szCs w:val="30"/>
        </w:rPr>
        <w:t xml:space="preserve"> 7.00 </w:t>
      </w:r>
      <w:r w:rsidRPr="009868BA">
        <w:rPr>
          <w:rFonts w:ascii="Angsana New" w:hAnsi="Angsana New" w:cs="Angsana New"/>
          <w:sz w:val="30"/>
          <w:szCs w:val="30"/>
          <w:cs/>
        </w:rPr>
        <w:t>ต่อป</w:t>
      </w:r>
      <w:r w:rsidR="006E64D1" w:rsidRPr="009868BA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9868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73BE" w:rsidRPr="009868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C1182" w:rsidRPr="009868BA">
        <w:rPr>
          <w:rFonts w:ascii="Angsana New" w:hAnsi="Angsana New" w:cs="Angsana New"/>
          <w:i/>
          <w:iCs/>
          <w:sz w:val="30"/>
          <w:szCs w:val="30"/>
        </w:rPr>
        <w:t>31</w:t>
      </w:r>
      <w:r w:rsidR="000E73BE" w:rsidRPr="009868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9868BA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0E73BE" w:rsidRPr="009868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9868BA">
        <w:rPr>
          <w:rFonts w:ascii="Angsana New" w:hAnsi="Angsana New" w:cs="Angsana New"/>
          <w:i/>
          <w:iCs/>
          <w:sz w:val="30"/>
          <w:szCs w:val="30"/>
        </w:rPr>
        <w:t>2568</w:t>
      </w:r>
      <w:r w:rsidR="000E73BE" w:rsidRPr="009868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E73BE" w:rsidRPr="009868BA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ระหว่างร้อ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ยละ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</w:t>
      </w:r>
      <w:r w:rsidR="000E73BE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49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7</w:t>
      </w:r>
      <w:r w:rsidR="000E73BE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00</w:t>
      </w:r>
      <w:r w:rsidR="000E73BE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44437FB2" w14:textId="6BD4FCB8" w:rsidR="00914EC8" w:rsidRPr="00391623" w:rsidRDefault="00914EC8" w:rsidP="00F95CFC">
      <w:pPr>
        <w:rPr>
          <w:rFonts w:asciiTheme="majorBidi" w:hAnsiTheme="majorBidi" w:cstheme="majorBidi"/>
          <w:sz w:val="28"/>
          <w:szCs w:val="28"/>
          <w:cs/>
        </w:rPr>
      </w:pPr>
      <w:bookmarkStart w:id="1" w:name="_Hlk118202364"/>
      <w:bookmarkStart w:id="2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E025B7" w14:paraId="662FCD68" w14:textId="77777777" w:rsidTr="00594323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50EE6F47" w14:textId="77777777" w:rsidR="004A3739" w:rsidRPr="003414B0" w:rsidRDefault="004A373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63B49" w:rsidRPr="00E025B7" w14:paraId="57427845" w14:textId="77777777" w:rsidTr="00594323">
        <w:trPr>
          <w:trHeight w:val="733"/>
        </w:trPr>
        <w:tc>
          <w:tcPr>
            <w:tcW w:w="4137" w:type="dxa"/>
            <w:vAlign w:val="bottom"/>
          </w:tcPr>
          <w:p w14:paraId="52E80E15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064FE36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EAB2546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06C1DBFB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63B49" w:rsidRPr="00E025B7" w14:paraId="5E547CD7" w14:textId="77777777" w:rsidTr="00594323">
        <w:trPr>
          <w:trHeight w:hRule="exact" w:val="404"/>
        </w:trPr>
        <w:tc>
          <w:tcPr>
            <w:tcW w:w="4137" w:type="dxa"/>
          </w:tcPr>
          <w:p w14:paraId="2C0CE1B5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3B49" w:rsidRPr="00E025B7" w14:paraId="1AA4D5D2" w14:textId="77777777" w:rsidTr="00594323">
        <w:trPr>
          <w:trHeight w:hRule="exact" w:val="404"/>
        </w:trPr>
        <w:tc>
          <w:tcPr>
            <w:tcW w:w="4137" w:type="dxa"/>
          </w:tcPr>
          <w:p w14:paraId="6A461B3F" w14:textId="0C1B9328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13" w:type="dxa"/>
            <w:gridSpan w:val="7"/>
          </w:tcPr>
          <w:p w14:paraId="1E90233E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3B49" w:rsidRPr="00E025B7" w14:paraId="5D128DE7" w14:textId="77777777" w:rsidTr="00027A6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53809275" w:rsidR="00C63B49" w:rsidRPr="00E025B7" w:rsidRDefault="00C63B4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5C5DFD69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01D766B6" w:rsidR="00C63B49" w:rsidRPr="00E025B7" w:rsidRDefault="00CA10D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14C4025D" w:rsidR="00C63B49" w:rsidRPr="00E025B7" w:rsidRDefault="00CA10D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4A1FE2BA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13F0396A" w:rsidR="00C63B49" w:rsidRPr="00E025B7" w:rsidRDefault="00CA10D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C63B49" w:rsidRPr="00E025B7" w14:paraId="530638B6" w14:textId="77777777" w:rsidTr="00027A6A">
        <w:trPr>
          <w:trHeight w:val="367"/>
        </w:trPr>
        <w:tc>
          <w:tcPr>
            <w:tcW w:w="4137" w:type="dxa"/>
          </w:tcPr>
          <w:p w14:paraId="2BDAD087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652F3251" w:rsidR="00C63B49" w:rsidRPr="00E025B7" w:rsidRDefault="00C63B4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0865F0D7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3F8C075E" w:rsidR="00C63B49" w:rsidRPr="00E025B7" w:rsidRDefault="00CA10D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0A3F04D2" w:rsidR="00C63B49" w:rsidRPr="00E025B7" w:rsidRDefault="00CA10D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6AF42CAE" w14:textId="77777777" w:rsidR="00C63B49" w:rsidRPr="00E025B7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2BA02110" w:rsidR="00C63B49" w:rsidRPr="00E025B7" w:rsidRDefault="00CA10D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22,500</w:t>
            </w:r>
          </w:p>
        </w:tc>
      </w:tr>
    </w:tbl>
    <w:bookmarkEnd w:id="1"/>
    <w:bookmarkEnd w:id="2"/>
    <w:p w14:paraId="407D22E2" w14:textId="1B23CAF0" w:rsidR="006C251F" w:rsidRPr="007B211B" w:rsidRDefault="006C251F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C63B49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C63B49" w:rsidRPr="006E64D1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C63B49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เงินให้กู้ยืมระยะ</w:t>
      </w:r>
      <w:r w:rsidRPr="003414B0">
        <w:rPr>
          <w:rFonts w:ascii="Angsana New" w:hAnsi="Angsana New" w:cs="Angsana New" w:hint="cs"/>
          <w:sz w:val="30"/>
          <w:szCs w:val="30"/>
          <w:cs/>
        </w:rPr>
        <w:t>ยาว</w:t>
      </w:r>
      <w:r w:rsidRPr="003414B0">
        <w:rPr>
          <w:rFonts w:ascii="Angsana New" w:hAnsi="Angsana New" w:cs="Angsana New"/>
          <w:sz w:val="30"/>
          <w:szCs w:val="30"/>
          <w:cs/>
        </w:rPr>
        <w:t>แก่</w:t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3414B0">
        <w:rPr>
          <w:rFonts w:ascii="Angsana New" w:hAnsi="Angsana New" w:cs="Angsana New" w:hint="cs"/>
          <w:sz w:val="30"/>
          <w:szCs w:val="30"/>
          <w:cs/>
        </w:rPr>
        <w:t>ไม่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มีหลักประกัน 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ED228E">
        <w:rPr>
          <w:rFonts w:ascii="Angsana New" w:hAnsi="Angsana New" w:cs="Angsana New"/>
          <w:sz w:val="30"/>
          <w:szCs w:val="30"/>
        </w:rPr>
        <w:t>90</w:t>
      </w:r>
      <w:r w:rsidR="00C63B49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7B211B" w:rsidRPr="003414B0">
        <w:rPr>
          <w:rFonts w:ascii="Angsana New" w:hAnsi="Angsana New" w:cs="Angsana New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รับชำระคืนทุกๆ</w:t>
      </w:r>
      <w:r w:rsidR="007F774D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ไตรมาสจนถึงเดือนมิถุนายน</w:t>
      </w:r>
      <w:r w:rsidR="00844D41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2570</w:t>
      </w:r>
      <w:r w:rsidR="00844D41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</w:t>
      </w:r>
      <w:r w:rsidRPr="003414B0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3414B0">
        <w:rPr>
          <w:rFonts w:ascii="Angsana New" w:hAnsi="Angsana New" w:cs="Angsana New" w:hint="cs"/>
          <w:sz w:val="30"/>
          <w:szCs w:val="30"/>
          <w:cs/>
        </w:rPr>
        <w:t>ย</w:t>
      </w:r>
      <w:r w:rsidRPr="003414B0">
        <w:rPr>
          <w:rFonts w:ascii="Angsana New" w:hAnsi="Angsana New" w:cs="Angsana New"/>
          <w:sz w:val="30"/>
          <w:szCs w:val="30"/>
          <w:cs/>
        </w:rPr>
        <w:t>ร้อยล</w:t>
      </w:r>
      <w:r w:rsidRPr="003414B0">
        <w:rPr>
          <w:rFonts w:ascii="Angsana New" w:hAnsi="Angsana New" w:cs="Angsana New" w:hint="cs"/>
          <w:sz w:val="30"/>
          <w:szCs w:val="30"/>
          <w:cs/>
        </w:rPr>
        <w:t>ะ</w:t>
      </w:r>
      <w:r w:rsidR="002E57BD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D228E">
        <w:rPr>
          <w:rFonts w:ascii="Angsana New" w:hAnsi="Angsana New" w:cs="Angsana New"/>
          <w:sz w:val="30"/>
          <w:szCs w:val="30"/>
        </w:rPr>
        <w:t>6.50</w:t>
      </w:r>
      <w:r w:rsidR="00C63B49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ต่อ</w:t>
      </w:r>
      <w:r w:rsidR="00BE0922" w:rsidRPr="003414B0">
        <w:rPr>
          <w:rFonts w:ascii="Angsana New" w:hAnsi="Angsana New" w:cs="Angsana New" w:hint="cs"/>
          <w:sz w:val="30"/>
          <w:szCs w:val="30"/>
          <w:cs/>
        </w:rPr>
        <w:t>ปี</w:t>
      </w:r>
      <w:r w:rsidR="00BE0922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7B211B" w:rsidRPr="003414B0">
        <w:rPr>
          <w:rFonts w:ascii="Angsana New" w:hAnsi="Angsana New" w:cs="Angsana New"/>
          <w:sz w:val="30"/>
          <w:szCs w:val="30"/>
          <w:cs/>
        </w:rPr>
        <w:br/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="00BE0922" w:rsidRPr="003414B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E0922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6</w:t>
      </w:r>
      <w:r w:rsidR="00BE0922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50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BE0922"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391623" w:rsidRDefault="00F9011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7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9A37AC">
        <w:trPr>
          <w:trHeight w:val="413"/>
          <w:tblHeader/>
        </w:trPr>
        <w:tc>
          <w:tcPr>
            <w:tcW w:w="3807" w:type="dxa"/>
            <w:vAlign w:val="bottom"/>
          </w:tcPr>
          <w:p w14:paraId="394EE490" w14:textId="1D39A52A" w:rsidR="009E204D" w:rsidRPr="004D49BC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vAlign w:val="bottom"/>
          </w:tcPr>
          <w:p w14:paraId="22A33950" w14:textId="77777777" w:rsidR="009E204D" w:rsidRPr="003414B0" w:rsidRDefault="009E204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3B49" w:rsidRPr="004D49BC" w14:paraId="69548090" w14:textId="77777777" w:rsidTr="009A37AC">
        <w:trPr>
          <w:trHeight w:val="816"/>
          <w:tblHeader/>
        </w:trPr>
        <w:tc>
          <w:tcPr>
            <w:tcW w:w="3807" w:type="dxa"/>
            <w:vAlign w:val="bottom"/>
          </w:tcPr>
          <w:p w14:paraId="597E7965" w14:textId="0CD598BC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5283B115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B4A9192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66BF6B3F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63B49" w:rsidRPr="004D49BC" w14:paraId="131588C0" w14:textId="77777777" w:rsidTr="009A37AC">
        <w:trPr>
          <w:trHeight w:hRule="exact" w:val="414"/>
          <w:tblHeader/>
        </w:trPr>
        <w:tc>
          <w:tcPr>
            <w:tcW w:w="3807" w:type="dxa"/>
          </w:tcPr>
          <w:p w14:paraId="69D5103E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3B49" w:rsidRPr="004D49BC" w14:paraId="29A3FD8B" w14:textId="77777777" w:rsidTr="009A37AC">
        <w:trPr>
          <w:trHeight w:hRule="exact" w:val="414"/>
        </w:trPr>
        <w:tc>
          <w:tcPr>
            <w:tcW w:w="3807" w:type="dxa"/>
          </w:tcPr>
          <w:p w14:paraId="3C2BE69F" w14:textId="4B497BA5" w:rsidR="00C63B49" w:rsidRPr="004D49BC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325" w:type="dxa"/>
            <w:gridSpan w:val="7"/>
          </w:tcPr>
          <w:p w14:paraId="7B3B366D" w14:textId="77777777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3B49" w:rsidRPr="004D49BC" w14:paraId="6ADE1647" w14:textId="77777777" w:rsidTr="009A37AC">
        <w:trPr>
          <w:trHeight w:val="401"/>
        </w:trPr>
        <w:tc>
          <w:tcPr>
            <w:tcW w:w="3807" w:type="dxa"/>
            <w:vAlign w:val="bottom"/>
          </w:tcPr>
          <w:p w14:paraId="13428069" w14:textId="7FBF55E4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0755B1DB" w:rsidR="00C63B49" w:rsidRPr="00372711" w:rsidRDefault="00C63B4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65D74ADA" w14:textId="77777777" w:rsidR="00C63B49" w:rsidRPr="00372711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4709B459" w:rsidR="00C63B49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C63B49" w:rsidRPr="00372711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5A589226" w:rsidR="00C63B49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C63B49" w:rsidRPr="00372711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42632551" w:rsidR="00C63B49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C63B49" w:rsidRPr="004D49BC" w14:paraId="061C5BA7" w14:textId="77777777" w:rsidTr="009A37AC">
        <w:trPr>
          <w:trHeight w:val="413"/>
        </w:trPr>
        <w:tc>
          <w:tcPr>
            <w:tcW w:w="3807" w:type="dxa"/>
          </w:tcPr>
          <w:p w14:paraId="6509A058" w14:textId="42C94F1C" w:rsidR="00C63B49" w:rsidRPr="003414B0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70A6B31E" w:rsidR="00C63B49" w:rsidRPr="00372711" w:rsidRDefault="00C63B4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2534C75E" w14:textId="77777777" w:rsidR="00C63B49" w:rsidRPr="00372711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12EB9127" w:rsidR="00C63B49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C63B49" w:rsidRPr="00372711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722C345F" w:rsidR="00C63B49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C63B49" w:rsidRPr="00372711" w:rsidRDefault="00C63B4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575084F6" w:rsidR="00C63B49" w:rsidRPr="00372711" w:rsidRDefault="008C4E0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</w:tbl>
    <w:p w14:paraId="70935B4C" w14:textId="77777777" w:rsidR="00C423B2" w:rsidRPr="00391623" w:rsidRDefault="00C423B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3664EE2D" w14:textId="5A40958D" w:rsidR="00027A6A" w:rsidRPr="007B211B" w:rsidRDefault="00B0563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ณ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C63B49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C63B49" w:rsidRPr="006E64D1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C63B49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414B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ไทย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2361EF" w:rsidRPr="003414B0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414B0">
        <w:rPr>
          <w:rFonts w:ascii="Angsana New" w:hAnsi="Angsana New" w:cs="Angsana New" w:hint="cs"/>
          <w:sz w:val="30"/>
          <w:szCs w:val="30"/>
          <w:cs/>
        </w:rPr>
        <w:t>ให้กู้ยืมประเภทไม่มีหลักประกัน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="009574BA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D228E">
        <w:rPr>
          <w:rFonts w:ascii="Angsana New" w:hAnsi="Angsana New" w:cs="Angsana New"/>
          <w:sz w:val="30"/>
          <w:szCs w:val="30"/>
        </w:rPr>
        <w:t>1,000</w:t>
      </w:r>
      <w:r w:rsidR="00C63B49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</w:t>
      </w:r>
      <w:r w:rsidR="007B211B" w:rsidRPr="003414B0">
        <w:rPr>
          <w:rFonts w:ascii="Angsana New" w:hAnsi="Angsana New" w:cs="Angsana New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รับชำร</w:t>
      </w:r>
      <w:r w:rsidR="00BA24E2" w:rsidRPr="003414B0">
        <w:rPr>
          <w:rFonts w:ascii="Angsana New" w:hAnsi="Angsana New" w:cs="Angsana New" w:hint="cs"/>
          <w:sz w:val="30"/>
          <w:szCs w:val="30"/>
          <w:cs/>
        </w:rPr>
        <w:t>ะ</w:t>
      </w:r>
      <w:r w:rsidRPr="003414B0">
        <w:rPr>
          <w:rFonts w:ascii="Angsana New" w:hAnsi="Angsana New" w:cs="Angsana New" w:hint="cs"/>
          <w:sz w:val="30"/>
          <w:szCs w:val="30"/>
          <w:cs/>
        </w:rPr>
        <w:t>คืนทั้งจำนวนในเดือนพฤศจิกายน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เงินให้กู้ยืมดังกล่าวมีอัตราดอกเบี้ยร้อยละ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D228E">
        <w:rPr>
          <w:rFonts w:ascii="Angsana New" w:hAnsi="Angsana New" w:cs="Angsana New"/>
          <w:sz w:val="30"/>
          <w:szCs w:val="30"/>
        </w:rPr>
        <w:t>4.25</w:t>
      </w:r>
      <w:r w:rsidR="004C61C1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="007B63BA" w:rsidRPr="003414B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B63BA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4</w:t>
      </w:r>
      <w:r w:rsidR="007B63BA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7B63BA" w:rsidRPr="003414B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2386B53" w14:textId="64F012C2" w:rsidR="008732C4" w:rsidRPr="00391623" w:rsidRDefault="008732C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1"/>
        <w:gridCol w:w="270"/>
        <w:gridCol w:w="1082"/>
        <w:gridCol w:w="270"/>
        <w:gridCol w:w="1078"/>
        <w:gridCol w:w="270"/>
        <w:gridCol w:w="1169"/>
      </w:tblGrid>
      <w:tr w:rsidR="000B1B9B" w:rsidRPr="004D49BC" w14:paraId="74F5A4AB" w14:textId="77777777" w:rsidTr="009A37AC">
        <w:trPr>
          <w:trHeight w:val="60"/>
        </w:trPr>
        <w:tc>
          <w:tcPr>
            <w:tcW w:w="2085" w:type="pct"/>
          </w:tcPr>
          <w:p w14:paraId="660C6577" w14:textId="3953E9BC" w:rsidR="000B1B9B" w:rsidRPr="003414B0" w:rsidRDefault="00E03D3A" w:rsidP="00F95CF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05A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32355"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85" w:type="pct"/>
            <w:gridSpan w:val="3"/>
          </w:tcPr>
          <w:p w14:paraId="04951BE9" w14:textId="77777777" w:rsidR="004B082D" w:rsidRPr="004D49BC" w:rsidRDefault="004B082D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3414B0" w:rsidRDefault="000B1B9B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8" w:type="pct"/>
            <w:vAlign w:val="bottom"/>
          </w:tcPr>
          <w:p w14:paraId="24F6FEA7" w14:textId="77777777" w:rsidR="000B1B9B" w:rsidRPr="004D49BC" w:rsidRDefault="000B1B9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vAlign w:val="bottom"/>
          </w:tcPr>
          <w:p w14:paraId="32940E4E" w14:textId="1998CC76" w:rsidR="000B1B9B" w:rsidRPr="003414B0" w:rsidRDefault="000B1B9B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B93" w:rsidRPr="004D49BC" w14:paraId="5A16A3C5" w14:textId="77777777" w:rsidTr="00580B93">
        <w:trPr>
          <w:trHeight w:val="414"/>
        </w:trPr>
        <w:tc>
          <w:tcPr>
            <w:tcW w:w="2085" w:type="pct"/>
            <w:vAlign w:val="bottom"/>
          </w:tcPr>
          <w:p w14:paraId="51F9E948" w14:textId="331F99EF" w:rsidR="00580B93" w:rsidRPr="003414B0" w:rsidRDefault="00580B93" w:rsidP="00F95C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3" w:type="pct"/>
          </w:tcPr>
          <w:p w14:paraId="7B775043" w14:textId="7D9782AA" w:rsidR="00580B93" w:rsidRPr="00F33C81" w:rsidRDefault="00580B93" w:rsidP="00F95C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2B4F03C4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11503F90" w14:textId="1A3974F2" w:rsidR="00580B93" w:rsidRPr="004D49BC" w:rsidRDefault="00580B93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4EA3241E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3AD8490" w14:textId="24164A6C" w:rsidR="00580B93" w:rsidRPr="004D49BC" w:rsidRDefault="00580B93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12C37736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6FC0FF7F" w14:textId="51A83676" w:rsidR="00580B93" w:rsidRPr="004D49BC" w:rsidRDefault="00580B93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0F2692" w:rsidRPr="004D49BC" w14:paraId="2AA0BB9A" w14:textId="77777777" w:rsidTr="009A37AC">
        <w:trPr>
          <w:trHeight w:val="414"/>
        </w:trPr>
        <w:tc>
          <w:tcPr>
            <w:tcW w:w="2085" w:type="pct"/>
          </w:tcPr>
          <w:p w14:paraId="3195A77E" w14:textId="77777777" w:rsidR="000F2692" w:rsidRPr="004D49BC" w:rsidRDefault="000F2692" w:rsidP="00F95C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5" w:type="pct"/>
            <w:gridSpan w:val="7"/>
          </w:tcPr>
          <w:p w14:paraId="554747F7" w14:textId="77777777" w:rsidR="000F2692" w:rsidRPr="004D49BC" w:rsidRDefault="000F2692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0B93" w:rsidRPr="004D49BC" w14:paraId="194E00F0" w14:textId="77777777" w:rsidTr="00580B93">
        <w:trPr>
          <w:trHeight w:val="60"/>
        </w:trPr>
        <w:tc>
          <w:tcPr>
            <w:tcW w:w="2085" w:type="pct"/>
            <w:vAlign w:val="bottom"/>
          </w:tcPr>
          <w:p w14:paraId="04C84EB3" w14:textId="4D8DA365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  <w:vAlign w:val="bottom"/>
          </w:tcPr>
          <w:p w14:paraId="137FE4C0" w14:textId="61A7A008" w:rsidR="00580B93" w:rsidRPr="003414B0" w:rsidRDefault="00FA007C" w:rsidP="00F95C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A00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</w:p>
        </w:tc>
        <w:tc>
          <w:tcPr>
            <w:tcW w:w="148" w:type="pct"/>
            <w:vAlign w:val="bottom"/>
          </w:tcPr>
          <w:p w14:paraId="2C774450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6846B21" w14:textId="39E173E3" w:rsidR="00580B93" w:rsidRPr="004D49BC" w:rsidRDefault="00580B93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48" w:type="pct"/>
            <w:vAlign w:val="bottom"/>
          </w:tcPr>
          <w:p w14:paraId="510EC86C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F2BC5C1" w14:textId="463694C2" w:rsidR="00580B93" w:rsidRPr="00EE2EA3" w:rsidRDefault="00ED228E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56,829</w:t>
            </w:r>
          </w:p>
        </w:tc>
        <w:tc>
          <w:tcPr>
            <w:tcW w:w="148" w:type="pct"/>
            <w:vAlign w:val="bottom"/>
          </w:tcPr>
          <w:p w14:paraId="0D4E53E2" w14:textId="77777777" w:rsidR="00580B93" w:rsidRPr="00EE2EA3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0F4C59E" w14:textId="4508BC08" w:rsidR="00580B93" w:rsidRPr="004D49BC" w:rsidRDefault="00580B93" w:rsidP="00F95C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(309,080)</w:t>
            </w:r>
          </w:p>
        </w:tc>
      </w:tr>
    </w:tbl>
    <w:p w14:paraId="109FAE6B" w14:textId="77777777" w:rsidR="008A38E0" w:rsidRPr="00391623" w:rsidRDefault="008A38E0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1"/>
        <w:gridCol w:w="1082"/>
        <w:gridCol w:w="267"/>
        <w:gridCol w:w="1080"/>
        <w:gridCol w:w="271"/>
        <w:gridCol w:w="1169"/>
      </w:tblGrid>
      <w:tr w:rsidR="008E5338" w:rsidRPr="004D49BC" w14:paraId="08093DAA" w14:textId="77777777" w:rsidTr="00332FA2">
        <w:trPr>
          <w:trHeight w:val="369"/>
          <w:tblHeader/>
        </w:trPr>
        <w:tc>
          <w:tcPr>
            <w:tcW w:w="2079" w:type="pct"/>
          </w:tcPr>
          <w:p w14:paraId="4D79BA50" w14:textId="5DF8E650" w:rsidR="008E5338" w:rsidRPr="004D49BC" w:rsidRDefault="00E83C7D" w:rsidP="00F95CF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14B0">
              <w:rPr>
                <w:rFonts w:cs="Angsana New"/>
                <w:b w:val="0"/>
                <w:bCs w:val="0"/>
              </w:rPr>
              <w:br w:type="page"/>
            </w:r>
          </w:p>
        </w:tc>
        <w:tc>
          <w:tcPr>
            <w:tcW w:w="1388" w:type="pct"/>
            <w:gridSpan w:val="3"/>
          </w:tcPr>
          <w:p w14:paraId="51ED6215" w14:textId="77777777" w:rsidR="008E5338" w:rsidRPr="004D49BC" w:rsidRDefault="008E533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4D49BC" w:rsidRDefault="008E533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03FFD133" w14:textId="77777777" w:rsidR="008E5338" w:rsidRPr="004D49BC" w:rsidRDefault="008E533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B93" w:rsidRPr="004D49BC" w14:paraId="6F6FF796" w14:textId="77777777" w:rsidTr="00332FA2">
        <w:trPr>
          <w:trHeight w:val="369"/>
          <w:tblHeader/>
        </w:trPr>
        <w:tc>
          <w:tcPr>
            <w:tcW w:w="2079" w:type="pct"/>
          </w:tcPr>
          <w:p w14:paraId="202E9E6D" w14:textId="77777777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7808CAC" w14:textId="6E5E3409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14:paraId="59A16A7D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07F2C9B" w14:textId="3E959A93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9DEFF10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AEBF0F7" w14:textId="24153868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14:paraId="1887F9A4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80CE1D" w14:textId="307A0BCB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2FA2" w:rsidRPr="004D49BC" w14:paraId="52445793" w14:textId="77777777" w:rsidTr="00332FA2">
        <w:trPr>
          <w:trHeight w:val="357"/>
          <w:tblHeader/>
        </w:trPr>
        <w:tc>
          <w:tcPr>
            <w:tcW w:w="2079" w:type="pct"/>
          </w:tcPr>
          <w:p w14:paraId="658F55B5" w14:textId="0F6DBE79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6D7EE60" w14:textId="4DC6AEF8" w:rsidR="00332FA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9" w:type="pct"/>
            <w:vAlign w:val="bottom"/>
          </w:tcPr>
          <w:p w14:paraId="64E0A8BF" w14:textId="77777777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9B6995B" w14:textId="60C4D9EA" w:rsidR="00332FA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0D25F61A" w14:textId="77777777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45F0636" w14:textId="7D6FD2E5" w:rsidR="00332FA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9" w:type="pct"/>
            <w:vAlign w:val="bottom"/>
          </w:tcPr>
          <w:p w14:paraId="4C7DF306" w14:textId="77777777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6E109DE" w14:textId="5344BDC1" w:rsidR="00332FA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332FA2" w:rsidRPr="004D49BC" w14:paraId="2EDE04CE" w14:textId="77777777" w:rsidTr="009A37AC">
        <w:trPr>
          <w:trHeight w:val="369"/>
          <w:tblHeader/>
        </w:trPr>
        <w:tc>
          <w:tcPr>
            <w:tcW w:w="2079" w:type="pct"/>
          </w:tcPr>
          <w:p w14:paraId="22E078A6" w14:textId="3FCC0C57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1" w:type="pct"/>
            <w:gridSpan w:val="7"/>
          </w:tcPr>
          <w:p w14:paraId="18812E68" w14:textId="77777777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32FA2" w:rsidRPr="004D49BC" w14:paraId="28D0400C" w14:textId="77777777" w:rsidTr="009A37AC">
        <w:trPr>
          <w:trHeight w:val="369"/>
        </w:trPr>
        <w:tc>
          <w:tcPr>
            <w:tcW w:w="2079" w:type="pct"/>
          </w:tcPr>
          <w:p w14:paraId="4254A2DA" w14:textId="2335099B" w:rsidR="00332FA2" w:rsidRPr="004D49BC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21" w:type="pct"/>
            <w:gridSpan w:val="7"/>
          </w:tcPr>
          <w:p w14:paraId="43F8548B" w14:textId="77777777" w:rsidR="00332FA2" w:rsidRPr="003414B0" w:rsidRDefault="00332FA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B22B0" w:rsidRPr="004D49BC" w14:paraId="4738ACF9" w14:textId="77777777" w:rsidTr="00332FA2">
        <w:trPr>
          <w:trHeight w:val="369"/>
        </w:trPr>
        <w:tc>
          <w:tcPr>
            <w:tcW w:w="2079" w:type="pct"/>
          </w:tcPr>
          <w:p w14:paraId="166B0F15" w14:textId="77777777" w:rsidR="005B22B0" w:rsidRPr="003414B0" w:rsidRDefault="005B22B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42E4D9B" w14:textId="09FD87AE" w:rsidR="005B22B0" w:rsidRPr="004D49BC" w:rsidRDefault="002D25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F63F6E5" w14:textId="77777777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0382E3" w14:textId="2B292F72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830211E" w14:textId="3E5E66C8" w:rsidR="005B22B0" w:rsidRPr="004D49BC" w:rsidRDefault="00CC20C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sz w:val="30"/>
                <w:szCs w:val="30"/>
              </w:rPr>
              <w:t>110,219</w:t>
            </w:r>
          </w:p>
        </w:tc>
        <w:tc>
          <w:tcPr>
            <w:tcW w:w="149" w:type="pct"/>
          </w:tcPr>
          <w:p w14:paraId="19737835" w14:textId="77777777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D749D7" w14:textId="2B816732" w:rsidR="005B22B0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5B22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001</w:t>
            </w:r>
          </w:p>
        </w:tc>
      </w:tr>
      <w:tr w:rsidR="005B22B0" w:rsidRPr="004D49BC" w14:paraId="7021D789" w14:textId="77777777" w:rsidTr="00332FA2">
        <w:trPr>
          <w:trHeight w:val="369"/>
        </w:trPr>
        <w:tc>
          <w:tcPr>
            <w:tcW w:w="2079" w:type="pct"/>
          </w:tcPr>
          <w:p w14:paraId="5765E6E7" w14:textId="75F55816" w:rsidR="005B22B0" w:rsidRPr="003414B0" w:rsidRDefault="005B22B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</w:tcPr>
          <w:p w14:paraId="7B5822D3" w14:textId="5F78560E" w:rsidR="005B22B0" w:rsidRPr="00F95CFC" w:rsidRDefault="002820B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49,273</w:t>
            </w:r>
          </w:p>
        </w:tc>
        <w:tc>
          <w:tcPr>
            <w:tcW w:w="149" w:type="pct"/>
          </w:tcPr>
          <w:p w14:paraId="7F3D02F7" w14:textId="77777777" w:rsidR="005B22B0" w:rsidRPr="00F95CF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2A7C9EB" w14:textId="0C709D04" w:rsidR="005B22B0" w:rsidRPr="00F95CF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5B22B0" w:rsidRPr="00F95C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>833</w:t>
            </w:r>
          </w:p>
        </w:tc>
        <w:tc>
          <w:tcPr>
            <w:tcW w:w="147" w:type="pct"/>
          </w:tcPr>
          <w:p w14:paraId="59FA36E1" w14:textId="77777777" w:rsidR="005B22B0" w:rsidRPr="00F95CF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182EE7" w14:textId="4699E42B" w:rsidR="005B22B0" w:rsidRPr="004D49BC" w:rsidRDefault="00CC20C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CC339B" w14:textId="77777777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DE47322" w14:textId="1D797549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043B" w:rsidRPr="004D49BC" w14:paraId="6E278ED2" w14:textId="77777777" w:rsidTr="000525A3">
        <w:trPr>
          <w:trHeight w:val="369"/>
        </w:trPr>
        <w:tc>
          <w:tcPr>
            <w:tcW w:w="2079" w:type="pct"/>
          </w:tcPr>
          <w:p w14:paraId="5D23A164" w14:textId="45FDF9D3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AF34F46" w14:textId="127CF561" w:rsidR="0071043B" w:rsidRPr="00F95CFC" w:rsidRDefault="002D25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8,221</w:t>
            </w:r>
          </w:p>
        </w:tc>
        <w:tc>
          <w:tcPr>
            <w:tcW w:w="149" w:type="pct"/>
          </w:tcPr>
          <w:p w14:paraId="2334F105" w14:textId="77777777" w:rsidR="0071043B" w:rsidRPr="00F95CF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10F1652" w14:textId="4F66558C" w:rsidR="0071043B" w:rsidRPr="00F95CFC" w:rsidRDefault="002D25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16,106</w:t>
            </w:r>
          </w:p>
        </w:tc>
        <w:tc>
          <w:tcPr>
            <w:tcW w:w="147" w:type="pct"/>
          </w:tcPr>
          <w:p w14:paraId="7AD828E5" w14:textId="77777777" w:rsidR="0071043B" w:rsidRPr="00F95CF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1A5C29D" w14:textId="03EEB435" w:rsidR="0071043B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F27F0C0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A4BEF49" w14:textId="7784031B" w:rsidR="0071043B" w:rsidRPr="003414B0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043B" w:rsidRPr="004D49BC" w14:paraId="1DDDBC98" w14:textId="77777777" w:rsidTr="000525A3">
        <w:trPr>
          <w:trHeight w:val="369"/>
        </w:trPr>
        <w:tc>
          <w:tcPr>
            <w:tcW w:w="2079" w:type="pct"/>
          </w:tcPr>
          <w:p w14:paraId="6557046E" w14:textId="1E78294F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651E9CB" w14:textId="09B1EDD4" w:rsidR="0071043B" w:rsidRPr="00F95CFC" w:rsidRDefault="002D25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57,494</w:t>
            </w:r>
          </w:p>
        </w:tc>
        <w:tc>
          <w:tcPr>
            <w:tcW w:w="149" w:type="pct"/>
          </w:tcPr>
          <w:p w14:paraId="1F82F7ED" w14:textId="77777777" w:rsidR="0071043B" w:rsidRPr="00F95CF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E6DF724" w14:textId="16D588D8" w:rsidR="0071043B" w:rsidRPr="00F95CFC" w:rsidRDefault="002D25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63,939</w:t>
            </w:r>
          </w:p>
        </w:tc>
        <w:tc>
          <w:tcPr>
            <w:tcW w:w="147" w:type="pct"/>
          </w:tcPr>
          <w:p w14:paraId="5BAF1B2F" w14:textId="77777777" w:rsidR="0071043B" w:rsidRPr="00F95CF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7B2C4B2" w14:textId="4CA9FD95" w:rsidR="0071043B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110,219</w:t>
            </w:r>
          </w:p>
        </w:tc>
        <w:tc>
          <w:tcPr>
            <w:tcW w:w="149" w:type="pct"/>
          </w:tcPr>
          <w:p w14:paraId="5030CCB6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B2A391B" w14:textId="30722B5A" w:rsidR="0071043B" w:rsidRPr="003414B0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001</w:t>
            </w:r>
          </w:p>
        </w:tc>
      </w:tr>
      <w:tr w:rsidR="0071043B" w:rsidRPr="004D49BC" w14:paraId="690F7DE8" w14:textId="77777777" w:rsidTr="000525A3">
        <w:trPr>
          <w:trHeight w:val="369"/>
        </w:trPr>
        <w:tc>
          <w:tcPr>
            <w:tcW w:w="2079" w:type="pct"/>
          </w:tcPr>
          <w:p w14:paraId="6450ADA3" w14:textId="40362FDA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44" w:type="pct"/>
          </w:tcPr>
          <w:p w14:paraId="0622369C" w14:textId="79D6A598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995C3D4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868EF5" w14:textId="3A9BAB89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2718E9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F35633" w14:textId="01106F3B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23E94CF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5DF781C" w14:textId="6E87D058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43B" w:rsidRPr="004D49BC" w14:paraId="1DE4B3EF" w14:textId="77777777" w:rsidTr="000525A3">
        <w:trPr>
          <w:trHeight w:val="357"/>
        </w:trPr>
        <w:tc>
          <w:tcPr>
            <w:tcW w:w="2079" w:type="pct"/>
          </w:tcPr>
          <w:p w14:paraId="125E2A87" w14:textId="1364FB39" w:rsidR="0071043B" w:rsidRPr="004D49BC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419234CA" w14:textId="2615F00F" w:rsidR="0071043B" w:rsidRPr="00367B1B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100089E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9576A12" w14:textId="5274DE70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8CF1C1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F236250" w14:textId="06030D6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sz w:val="30"/>
                <w:szCs w:val="30"/>
              </w:rPr>
              <w:t>31,448</w:t>
            </w:r>
          </w:p>
        </w:tc>
        <w:tc>
          <w:tcPr>
            <w:tcW w:w="149" w:type="pct"/>
          </w:tcPr>
          <w:p w14:paraId="4B7F71CD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33D9E09" w14:textId="4F5A5BE1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</w:tr>
      <w:tr w:rsidR="0071043B" w:rsidRPr="004D49BC" w14:paraId="24068A37" w14:textId="77777777" w:rsidTr="000525A3">
        <w:trPr>
          <w:trHeight w:val="357"/>
        </w:trPr>
        <w:tc>
          <w:tcPr>
            <w:tcW w:w="2079" w:type="pct"/>
          </w:tcPr>
          <w:p w14:paraId="5384A318" w14:textId="4B21B18B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2271A97C" w14:textId="66A4FC62" w:rsidR="0071043B" w:rsidRPr="004D49BC" w:rsidRDefault="0071043B" w:rsidP="002F7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</w:rPr>
              <w:t>21,858</w:t>
            </w:r>
          </w:p>
        </w:tc>
        <w:tc>
          <w:tcPr>
            <w:tcW w:w="149" w:type="pct"/>
          </w:tcPr>
          <w:p w14:paraId="7D7FC4BF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9ABD743" w14:textId="6273221A" w:rsidR="0071043B" w:rsidRPr="004D49BC" w:rsidRDefault="0071043B" w:rsidP="002F7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317</w:t>
            </w:r>
          </w:p>
        </w:tc>
        <w:tc>
          <w:tcPr>
            <w:tcW w:w="147" w:type="pct"/>
          </w:tcPr>
          <w:p w14:paraId="406DF331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5176E13" w14:textId="75F02BDD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sz w:val="30"/>
                <w:szCs w:val="30"/>
              </w:rPr>
              <w:t>2,840</w:t>
            </w:r>
          </w:p>
        </w:tc>
        <w:tc>
          <w:tcPr>
            <w:tcW w:w="149" w:type="pct"/>
          </w:tcPr>
          <w:p w14:paraId="7EE6AF7B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72E7070E" w14:textId="19CFB71F" w:rsidR="0071043B" w:rsidRPr="004D49BC" w:rsidRDefault="0071043B" w:rsidP="002F7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</w:tr>
      <w:tr w:rsidR="0071043B" w:rsidRPr="004D49BC" w14:paraId="14FB28E3" w14:textId="77777777" w:rsidTr="000525A3">
        <w:trPr>
          <w:trHeight w:val="357"/>
        </w:trPr>
        <w:tc>
          <w:tcPr>
            <w:tcW w:w="2079" w:type="pct"/>
          </w:tcPr>
          <w:p w14:paraId="4C9967FA" w14:textId="2CBD340E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436B345" w14:textId="417C6ACA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20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21,858</w:t>
            </w:r>
          </w:p>
        </w:tc>
        <w:tc>
          <w:tcPr>
            <w:tcW w:w="149" w:type="pct"/>
          </w:tcPr>
          <w:p w14:paraId="3188228D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255CF" w14:textId="3BEBD223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147" w:type="pct"/>
          </w:tcPr>
          <w:p w14:paraId="44C2D731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1C64959" w14:textId="744E7511" w:rsidR="0071043B" w:rsidRPr="00D745B4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2EF886F1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D9A75" w14:textId="4498B59C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Pr="000721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</w:p>
        </w:tc>
      </w:tr>
      <w:tr w:rsidR="0071043B" w:rsidRPr="004D49BC" w14:paraId="0156176E" w14:textId="77777777" w:rsidTr="000525A3">
        <w:trPr>
          <w:trHeight w:val="357"/>
        </w:trPr>
        <w:tc>
          <w:tcPr>
            <w:tcW w:w="2079" w:type="pct"/>
          </w:tcPr>
          <w:p w14:paraId="62CC6FFA" w14:textId="317BFF56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7F0A95A" w14:textId="7CFF4720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9DD23D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2F974142" w14:textId="6858A25D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AF454F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702DAB7" w14:textId="2B59C0D9" w:rsidR="0071043B" w:rsidRPr="00D745B4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8D715A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04425F7E" w14:textId="2D48105C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043B" w:rsidRPr="004D49BC" w14:paraId="23F73CCD" w14:textId="77777777" w:rsidTr="000525A3">
        <w:trPr>
          <w:trHeight w:val="357"/>
        </w:trPr>
        <w:tc>
          <w:tcPr>
            <w:tcW w:w="2079" w:type="pct"/>
          </w:tcPr>
          <w:p w14:paraId="5583ADAE" w14:textId="19E49CCF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</w:tcPr>
          <w:p w14:paraId="37AACDB2" w14:textId="72605E3A" w:rsidR="0071043B" w:rsidRPr="003414B0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EA1E534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3E2D6EE" w14:textId="760BDDA3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5C368A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6CA509F2" w14:textId="4042BF1C" w:rsidR="0071043B" w:rsidRPr="00D745B4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27B8380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7708DA8" w14:textId="5BAA699D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043B" w:rsidRPr="004D49BC" w14:paraId="69F62AFA" w14:textId="77777777" w:rsidTr="000525A3">
        <w:trPr>
          <w:trHeight w:val="357"/>
        </w:trPr>
        <w:tc>
          <w:tcPr>
            <w:tcW w:w="2079" w:type="pct"/>
          </w:tcPr>
          <w:p w14:paraId="3E1F8220" w14:textId="33A2A113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9CFE9E1" w14:textId="010A251B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84C37EE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0A5B1C" w14:textId="7D3E300E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561D1D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1A79025" w14:textId="55C69294" w:rsidR="0071043B" w:rsidRPr="00770292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4,849</w:t>
            </w:r>
          </w:p>
        </w:tc>
        <w:tc>
          <w:tcPr>
            <w:tcW w:w="149" w:type="pct"/>
          </w:tcPr>
          <w:p w14:paraId="14518E2C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7C7E057" w14:textId="3DF22922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71043B" w:rsidRPr="004D49BC" w14:paraId="3267D58F" w14:textId="77777777" w:rsidTr="000525A3">
        <w:trPr>
          <w:trHeight w:val="357"/>
        </w:trPr>
        <w:tc>
          <w:tcPr>
            <w:tcW w:w="2079" w:type="pct"/>
          </w:tcPr>
          <w:p w14:paraId="1553648A" w14:textId="1BE6B03E" w:rsidR="0071043B" w:rsidRPr="003414B0" w:rsidRDefault="0071043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B44B289" w14:textId="7C040B4B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58218A5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AF85AD6" w14:textId="4232351B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C1CF56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A3BD901" w14:textId="1B2C2633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4,849</w:t>
            </w:r>
          </w:p>
        </w:tc>
        <w:tc>
          <w:tcPr>
            <w:tcW w:w="149" w:type="pct"/>
          </w:tcPr>
          <w:p w14:paraId="2500CF23" w14:textId="77777777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B17280A" w14:textId="07C240C2" w:rsidR="0071043B" w:rsidRPr="004D49BC" w:rsidRDefault="0071043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5,065</w:t>
            </w:r>
          </w:p>
        </w:tc>
      </w:tr>
    </w:tbl>
    <w:p w14:paraId="1A922532" w14:textId="20F0C309" w:rsidR="000565AC" w:rsidRPr="004D49BC" w:rsidRDefault="000565A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171"/>
        <w:gridCol w:w="270"/>
        <w:gridCol w:w="1081"/>
        <w:gridCol w:w="270"/>
        <w:gridCol w:w="1080"/>
        <w:gridCol w:w="270"/>
        <w:gridCol w:w="1168"/>
      </w:tblGrid>
      <w:tr w:rsidR="005A2C34" w:rsidRPr="004D49BC" w14:paraId="6E916BEB" w14:textId="77777777" w:rsidTr="009A37AC">
        <w:trPr>
          <w:trHeight w:val="381"/>
        </w:trPr>
        <w:tc>
          <w:tcPr>
            <w:tcW w:w="2073" w:type="pct"/>
          </w:tcPr>
          <w:p w14:paraId="39D129C8" w14:textId="77777777" w:rsidR="005A2C34" w:rsidRPr="004D49BC" w:rsidRDefault="005A2C34" w:rsidP="00F95CF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B942D0F" w14:textId="36220253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5B22B0">
        <w:trPr>
          <w:trHeight w:val="381"/>
        </w:trPr>
        <w:tc>
          <w:tcPr>
            <w:tcW w:w="2073" w:type="pct"/>
          </w:tcPr>
          <w:p w14:paraId="5BE5FD8C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213CC259" w14:textId="200C380C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9" w:type="pct"/>
          </w:tcPr>
          <w:p w14:paraId="32F885AF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2D4AA4" w14:textId="6F9593D1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9534AA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6125BB7" w14:textId="0F69F981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5552EC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95B0099" w14:textId="5FAE11DE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80B93" w:rsidRPr="004D49BC" w14:paraId="4A6B3DE3" w14:textId="77777777" w:rsidTr="005B22B0">
        <w:trPr>
          <w:trHeight w:val="368"/>
        </w:trPr>
        <w:tc>
          <w:tcPr>
            <w:tcW w:w="2073" w:type="pct"/>
          </w:tcPr>
          <w:p w14:paraId="108BEFB7" w14:textId="728D51EB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45" w:type="pct"/>
          </w:tcPr>
          <w:p w14:paraId="637808D5" w14:textId="039A7689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0EF7CCEA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CF84F" w14:textId="720BE492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</w:tcPr>
          <w:p w14:paraId="7C4EDD97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897E376" w14:textId="501A561B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</w:tcPr>
          <w:p w14:paraId="75FE1E93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0E7DF38" w14:textId="48317B80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2C34" w:rsidRPr="004D49BC" w14:paraId="71D17098" w14:textId="77777777" w:rsidTr="009A37AC">
        <w:trPr>
          <w:trHeight w:val="381"/>
        </w:trPr>
        <w:tc>
          <w:tcPr>
            <w:tcW w:w="2073" w:type="pct"/>
          </w:tcPr>
          <w:p w14:paraId="0F31FF71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7"/>
          </w:tcPr>
          <w:p w14:paraId="0C213A97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2C34" w:rsidRPr="004D49BC" w14:paraId="2436DE3C" w14:textId="77777777" w:rsidTr="005B22B0">
        <w:trPr>
          <w:trHeight w:val="381"/>
        </w:trPr>
        <w:tc>
          <w:tcPr>
            <w:tcW w:w="2073" w:type="pct"/>
          </w:tcPr>
          <w:p w14:paraId="0AD96AD6" w14:textId="6F0790EA" w:rsidR="005A2C34" w:rsidRPr="003414B0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45" w:type="pct"/>
          </w:tcPr>
          <w:p w14:paraId="51E451B5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1F6EE9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EEB889" w14:textId="3B77BA88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2A3C14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4FC314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FB9AC1" w14:textId="777777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6C9257" w14:textId="151E0377" w:rsidR="005A2C34" w:rsidRPr="004D49BC" w:rsidRDefault="005A2C3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2B0" w:rsidRPr="004D49BC" w14:paraId="3609B0B4" w14:textId="77777777" w:rsidTr="005B22B0">
        <w:trPr>
          <w:trHeight w:val="332"/>
        </w:trPr>
        <w:tc>
          <w:tcPr>
            <w:tcW w:w="2073" w:type="pct"/>
          </w:tcPr>
          <w:p w14:paraId="67F87A56" w14:textId="6A9C9C1D" w:rsidR="005B22B0" w:rsidRPr="003414B0" w:rsidRDefault="005B22B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  <w:vAlign w:val="bottom"/>
          </w:tcPr>
          <w:p w14:paraId="427A2D94" w14:textId="46622133" w:rsidR="005B22B0" w:rsidRPr="004D49BC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43355AA" w14:textId="77777777" w:rsidR="005B22B0" w:rsidRPr="001B75D1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6A3EDD" w14:textId="5A0CDD86" w:rsidR="005B22B0" w:rsidRPr="001B75D1" w:rsidRDefault="00CC20C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sz w:val="30"/>
                <w:szCs w:val="30"/>
              </w:rPr>
              <w:t>17,078,580</w:t>
            </w:r>
          </w:p>
        </w:tc>
        <w:tc>
          <w:tcPr>
            <w:tcW w:w="149" w:type="pct"/>
          </w:tcPr>
          <w:p w14:paraId="26FA718A" w14:textId="77777777" w:rsidR="005B22B0" w:rsidRPr="001B75D1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E27905" w14:textId="72F3D59B" w:rsidR="005B22B0" w:rsidRPr="003414B0" w:rsidRDefault="00ED228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C20CF" w:rsidRPr="00CC20CF">
              <w:rPr>
                <w:rFonts w:ascii="Angsana New" w:hAnsi="Angsana New" w:cs="Angsana New"/>
                <w:sz w:val="30"/>
                <w:szCs w:val="30"/>
              </w:rPr>
              <w:t>16,517,380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3B49B65E" w14:textId="77777777" w:rsidR="005B22B0" w:rsidRPr="001B75D1" w:rsidRDefault="005B22B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5E6103D" w14:textId="4C60B993" w:rsidR="005B22B0" w:rsidRPr="001B75D1" w:rsidRDefault="00CC20C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20CF">
              <w:rPr>
                <w:rFonts w:ascii="Angsana New" w:hAnsi="Angsana New" w:cs="Angsana New"/>
                <w:sz w:val="30"/>
                <w:szCs w:val="30"/>
              </w:rPr>
              <w:t>561,200</w:t>
            </w:r>
          </w:p>
        </w:tc>
      </w:tr>
      <w:tr w:rsidR="00537045" w:rsidRPr="004D49BC" w14:paraId="78857CA8" w14:textId="77777777" w:rsidTr="005B22B0">
        <w:trPr>
          <w:trHeight w:val="368"/>
        </w:trPr>
        <w:tc>
          <w:tcPr>
            <w:tcW w:w="2073" w:type="pct"/>
          </w:tcPr>
          <w:p w14:paraId="2CCCBA3D" w14:textId="77777777" w:rsidR="00537045" w:rsidRPr="004D49BC" w:rsidRDefault="0053704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3DA06C75" w:rsidR="00537045" w:rsidRPr="004D49BC" w:rsidRDefault="0053704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DBFC251" w14:textId="77777777" w:rsidR="00537045" w:rsidRPr="001B75D1" w:rsidRDefault="0053704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08E8B6B" w14:textId="747962F4" w:rsidR="00537045" w:rsidRPr="00537045" w:rsidRDefault="00CC20C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17,078,580</w:t>
            </w:r>
          </w:p>
        </w:tc>
        <w:tc>
          <w:tcPr>
            <w:tcW w:w="149" w:type="pct"/>
          </w:tcPr>
          <w:p w14:paraId="07877A97" w14:textId="77777777" w:rsidR="00537045" w:rsidRPr="00537045" w:rsidRDefault="0053704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905FD6D" w:rsidR="00537045" w:rsidRPr="00537045" w:rsidRDefault="00ED228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CC20CF" w:rsidRPr="00CC2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16,517,380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2A5EF679" w14:textId="77777777" w:rsidR="00537045" w:rsidRPr="00537045" w:rsidRDefault="0053704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822578D" w14:textId="614BE87E" w:rsidR="00537045" w:rsidRPr="003414B0" w:rsidRDefault="00CC20CF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2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561,200</w:t>
            </w:r>
          </w:p>
        </w:tc>
      </w:tr>
    </w:tbl>
    <w:p w14:paraId="54702C94" w14:textId="77777777" w:rsidR="006024BC" w:rsidRPr="00332FA2" w:rsidRDefault="006024B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2CBE5B5" w14:textId="670FE36F" w:rsidR="00221071" w:rsidRPr="00F95CFC" w:rsidRDefault="00FE26E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14B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80B93">
        <w:rPr>
          <w:rFonts w:ascii="Angsana New" w:hAnsi="Angsana New" w:cs="Angsana New"/>
          <w:sz w:val="30"/>
          <w:szCs w:val="30"/>
        </w:rPr>
        <w:t xml:space="preserve">30 </w:t>
      </w:r>
      <w:r w:rsidR="00580B93">
        <w:rPr>
          <w:rFonts w:ascii="Angsana New" w:hAnsi="Angsana New" w:cs="Angsana New"/>
          <w:sz w:val="30"/>
          <w:szCs w:val="30"/>
          <w:cs/>
        </w:rPr>
        <w:t>มิถุนายน</w:t>
      </w:r>
      <w:r w:rsidR="00580B93"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เงินกู้ยืมระยะสั้น</w:t>
      </w:r>
      <w:r w:rsidRPr="003414B0">
        <w:rPr>
          <w:rFonts w:ascii="Angsana New" w:hAnsi="Angsana New" w:cs="Angsana New" w:hint="cs"/>
          <w:sz w:val="30"/>
          <w:szCs w:val="30"/>
          <w:cs/>
        </w:rPr>
        <w:t>จาก</w:t>
      </w:r>
      <w:r w:rsidRPr="003414B0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3414B0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F95CFC">
        <w:rPr>
          <w:rFonts w:ascii="Angsana New" w:hAnsi="Angsana New" w:cs="Angsana New"/>
          <w:position w:val="2"/>
          <w:sz w:val="30"/>
          <w:szCs w:val="30"/>
          <w:cs/>
        </w:rPr>
        <w:t>ร้อยล</w:t>
      </w:r>
      <w:r w:rsidR="00042935" w:rsidRPr="00F95CFC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C4785E" w:rsidRPr="00F95CFC">
        <w:rPr>
          <w:rFonts w:ascii="Angsana New" w:hAnsi="Angsana New" w:cs="Angsana New"/>
          <w:position w:val="2"/>
          <w:sz w:val="30"/>
          <w:szCs w:val="30"/>
          <w:cs/>
        </w:rPr>
        <w:t xml:space="preserve"> </w:t>
      </w:r>
      <w:r w:rsidR="00ED228E" w:rsidRPr="00F95CFC">
        <w:rPr>
          <w:rFonts w:ascii="Angsana New" w:hAnsi="Angsana New" w:cs="Angsana New"/>
          <w:position w:val="2"/>
          <w:sz w:val="30"/>
          <w:szCs w:val="30"/>
        </w:rPr>
        <w:t>4.58</w:t>
      </w:r>
      <w:r w:rsidR="00F97E76" w:rsidRPr="00F95C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F95CFC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</w:p>
    <w:p w14:paraId="129D9F82" w14:textId="77777777" w:rsidR="00AA61C7" w:rsidRPr="00F95CFC" w:rsidRDefault="00AA61C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A7BD82" w14:textId="5B6E2515" w:rsidR="00F50C70" w:rsidRPr="00F95CFC" w:rsidRDefault="00F50C70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95CFC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F95CFC" w:rsidRDefault="00F50C70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8FEE7D" w14:textId="1C78101A" w:rsidR="00435DFF" w:rsidRPr="00F95CFC" w:rsidRDefault="00435DFF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5CFC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1E56B0AF" w14:textId="77777777" w:rsidR="00AA61C7" w:rsidRPr="00F95CFC" w:rsidRDefault="00AA61C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C487E87" w14:textId="2CD2A8E8" w:rsidR="002E3DB2" w:rsidRPr="00F95CFC" w:rsidRDefault="00570EE3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5CF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80B93" w:rsidRPr="00F95CFC">
        <w:rPr>
          <w:rFonts w:ascii="Angsana New" w:hAnsi="Angsana New" w:cs="Angsana New"/>
          <w:sz w:val="30"/>
          <w:szCs w:val="30"/>
        </w:rPr>
        <w:t xml:space="preserve">30 </w:t>
      </w:r>
      <w:r w:rsidR="00580B93" w:rsidRPr="00F95CF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C1182" w:rsidRPr="00F95CFC">
        <w:rPr>
          <w:rFonts w:ascii="Angsana New" w:hAnsi="Angsana New" w:cs="Angsana New"/>
          <w:sz w:val="30"/>
          <w:szCs w:val="30"/>
        </w:rPr>
        <w:t>2569</w:t>
      </w:r>
      <w:r w:rsidRPr="00F95CFC">
        <w:rPr>
          <w:rFonts w:ascii="Angsana New" w:hAnsi="Angsana New" w:cs="Angsana New"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และบริษัทร่วมบางแห่งซึ่งได้รับจากธนาคารเป็นจำนวนเงิน</w:t>
      </w:r>
      <w:r w:rsidRPr="00F95CFC">
        <w:rPr>
          <w:rFonts w:ascii="Angsana New" w:hAnsi="Angsana New" w:cs="Angsana New"/>
          <w:sz w:val="30"/>
          <w:szCs w:val="30"/>
          <w:cs/>
        </w:rPr>
        <w:t xml:space="preserve"> </w:t>
      </w:r>
      <w:r w:rsidR="00B34DBD" w:rsidRPr="00446643">
        <w:rPr>
          <w:rFonts w:ascii="Angsana New" w:hAnsi="Angsana New" w:cs="Angsana New"/>
          <w:sz w:val="30"/>
          <w:szCs w:val="30"/>
        </w:rPr>
        <w:t>23,31</w:t>
      </w:r>
      <w:r w:rsidR="00446643" w:rsidRPr="00446643">
        <w:rPr>
          <w:rFonts w:ascii="Angsana New" w:hAnsi="Angsana New" w:cs="Angsana New"/>
          <w:sz w:val="30"/>
          <w:szCs w:val="30"/>
        </w:rPr>
        <w:t>7</w:t>
      </w:r>
      <w:r w:rsidR="00B34DBD" w:rsidRPr="00446643">
        <w:rPr>
          <w:rFonts w:ascii="Angsana New" w:hAnsi="Angsana New" w:cs="Angsana New"/>
          <w:sz w:val="30"/>
          <w:szCs w:val="30"/>
        </w:rPr>
        <w:t>.</w:t>
      </w:r>
      <w:r w:rsidR="005D6889">
        <w:rPr>
          <w:rFonts w:ascii="Angsana New" w:hAnsi="Angsana New" w:cs="Angsana New"/>
          <w:sz w:val="30"/>
          <w:szCs w:val="30"/>
        </w:rPr>
        <w:t>3</w:t>
      </w:r>
      <w:r w:rsidR="00580B93" w:rsidRPr="00F95C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0521B" w:rsidRPr="00F95CFC">
        <w:rPr>
          <w:rFonts w:ascii="Angsana New" w:hAnsi="Angsana New" w:cs="Angsana New"/>
          <w:sz w:val="30"/>
          <w:szCs w:val="30"/>
        </w:rPr>
        <w:t xml:space="preserve"> </w:t>
      </w:r>
      <w:r w:rsidR="0080521B" w:rsidRPr="00F95CFC">
        <w:rPr>
          <w:rFonts w:ascii="Angsana New" w:hAnsi="Angsana New" w:cs="Angsana New" w:hint="cs"/>
          <w:sz w:val="30"/>
          <w:szCs w:val="30"/>
          <w:cs/>
        </w:rPr>
        <w:t>และมี</w:t>
      </w:r>
      <w:r w:rsidR="0080521B" w:rsidRPr="00F95CFC">
        <w:rPr>
          <w:rFonts w:ascii="Angsana New" w:hAnsi="Angsana New" w:cs="Angsana New"/>
          <w:sz w:val="30"/>
          <w:szCs w:val="30"/>
          <w:cs/>
        </w:rPr>
        <w:t>สินทรัพย์ที่ใช้เป็นหลักประกัน</w:t>
      </w:r>
      <w:r w:rsidR="00C648D7" w:rsidRPr="00F95CFC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80521B" w:rsidRPr="00F95CFC">
        <w:rPr>
          <w:rFonts w:ascii="Angsana New" w:hAnsi="Angsana New" w:cs="Angsana New" w:hint="cs"/>
          <w:sz w:val="30"/>
          <w:szCs w:val="30"/>
          <w:cs/>
        </w:rPr>
        <w:t xml:space="preserve">ให้แก่บริษัทย่อยเป็นเงินฝากประจำกับสถาบันการเงินเป็นจำนวนเงิน </w:t>
      </w:r>
      <w:r w:rsidR="0080521B" w:rsidRPr="00F95CFC">
        <w:rPr>
          <w:rFonts w:ascii="Angsana New" w:hAnsi="Angsana New" w:cs="Angsana New"/>
          <w:sz w:val="30"/>
          <w:szCs w:val="30"/>
        </w:rPr>
        <w:t>4</w:t>
      </w:r>
      <w:r w:rsidR="00E863A5">
        <w:rPr>
          <w:rFonts w:ascii="Angsana New" w:hAnsi="Angsana New" w:cs="Angsana New"/>
          <w:sz w:val="30"/>
          <w:szCs w:val="30"/>
        </w:rPr>
        <w:t>0</w:t>
      </w:r>
      <w:r w:rsidR="0080521B" w:rsidRPr="00F95CFC">
        <w:rPr>
          <w:rFonts w:ascii="Angsana New" w:hAnsi="Angsana New" w:cs="Angsana New"/>
          <w:sz w:val="30"/>
          <w:szCs w:val="30"/>
        </w:rPr>
        <w:t>.</w:t>
      </w:r>
      <w:r w:rsidR="00157056">
        <w:rPr>
          <w:rFonts w:ascii="Angsana New" w:hAnsi="Angsana New" w:cs="Angsana New"/>
          <w:sz w:val="30"/>
          <w:szCs w:val="30"/>
        </w:rPr>
        <w:t>5</w:t>
      </w:r>
      <w:r w:rsidR="0080521B" w:rsidRPr="00F95CFC">
        <w:rPr>
          <w:rFonts w:ascii="Angsana New" w:hAnsi="Angsana New" w:cs="Angsana New"/>
          <w:sz w:val="30"/>
          <w:szCs w:val="30"/>
        </w:rPr>
        <w:t xml:space="preserve"> </w:t>
      </w:r>
      <w:r w:rsidR="0080521B" w:rsidRPr="00F95CF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8B9DEB1" w14:textId="18C3D176" w:rsidR="00570EE3" w:rsidRPr="00332FA2" w:rsidRDefault="00570EE3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3261B2" w14:textId="77777777" w:rsidR="003A41BB" w:rsidRDefault="003A41B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BE7D94F" w14:textId="7687A784" w:rsidR="00CF77A1" w:rsidRPr="004D49BC" w:rsidRDefault="00F85D22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ลูกหนี้การค้า</w:t>
      </w:r>
    </w:p>
    <w:p w14:paraId="6F24574A" w14:textId="4F74AE35" w:rsidR="00593F4B" w:rsidRPr="003A41BB" w:rsidRDefault="00593F4B" w:rsidP="00F95C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3414B0" w:rsidRDefault="00F85D22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F95CF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3414B0" w:rsidRDefault="00F85D22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3414B0" w:rsidRDefault="00F85D22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6213A24E" w14:textId="77777777" w:rsidTr="002C5B4F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020B84" w:rsidRPr="003414B0" w:rsidRDefault="00020B84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3414B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8F6C1D4" w14:textId="77777777" w:rsidR="00580B93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77A62852" w:rsidR="00020B84" w:rsidRPr="003414B0" w:rsidRDefault="00EC1182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65C27293" w14:textId="77777777" w:rsidR="00020B84" w:rsidRPr="003414B0" w:rsidRDefault="00020B84" w:rsidP="00F95CF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FB25E1F" w14:textId="2BCB16A8" w:rsidR="00020B84" w:rsidRPr="003414B0" w:rsidRDefault="00EC1182" w:rsidP="00F95CF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31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="00020B84"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28D1BA9B" w14:textId="77777777" w:rsidR="00020B84" w:rsidRPr="003414B0" w:rsidRDefault="00020B84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615F90" w14:textId="77777777" w:rsidR="00580B93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253F1CC0" w:rsidR="00020B84" w:rsidRPr="003414B0" w:rsidRDefault="00EC1182" w:rsidP="00F95CFC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9" w:type="dxa"/>
            <w:vAlign w:val="bottom"/>
          </w:tcPr>
          <w:p w14:paraId="7AAFD6A5" w14:textId="77777777" w:rsidR="00020B84" w:rsidRPr="003414B0" w:rsidRDefault="00020B84" w:rsidP="00F95CF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CA8315" w14:textId="5581141E" w:rsidR="00020B84" w:rsidRPr="003414B0" w:rsidRDefault="00EC1182" w:rsidP="00F95CF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31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="00020B84"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020B84"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 xml:space="preserve"> </w:t>
            </w:r>
            <w:r w:rsidRPr="003414B0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</w:tr>
      <w:tr w:rsidR="00020B84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020B84" w:rsidRPr="003414B0" w:rsidRDefault="00020B84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020B84" w:rsidRPr="00A31F5B" w:rsidRDefault="00020B84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1F5B">
              <w:rPr>
                <w:rFonts w:asciiTheme="majorBidi" w:hAnsiTheme="majorBidi" w:cstheme="majorBidi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31F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E566B" w:rsidRPr="004D49BC" w14:paraId="2130258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0E566B" w:rsidRPr="004D49BC" w:rsidRDefault="000E566B" w:rsidP="00F95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3C0D547F" w:rsidR="000E566B" w:rsidRPr="00033661" w:rsidRDefault="004A1F0F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36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 w:rsidR="000D36F6" w:rsidRPr="000336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53,078</w:t>
            </w:r>
          </w:p>
        </w:tc>
        <w:tc>
          <w:tcPr>
            <w:tcW w:w="270" w:type="dxa"/>
          </w:tcPr>
          <w:p w14:paraId="49B1A64D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F45A752" w14:textId="07C56792" w:rsidR="000E566B" w:rsidRPr="004D49B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760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83" w:type="dxa"/>
          </w:tcPr>
          <w:p w14:paraId="6E30DC56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381D07E" w14:textId="6EFC4645" w:rsidR="000E566B" w:rsidRPr="00083F5F" w:rsidRDefault="0093443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4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1,250,282</w:t>
            </w:r>
          </w:p>
        </w:tc>
        <w:tc>
          <w:tcPr>
            <w:tcW w:w="259" w:type="dxa"/>
          </w:tcPr>
          <w:p w14:paraId="0628585B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241B8" w14:textId="600FB465" w:rsidR="000E566B" w:rsidRPr="003414B0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515</w:t>
            </w:r>
          </w:p>
        </w:tc>
      </w:tr>
      <w:tr w:rsidR="000E566B" w:rsidRPr="004D49BC" w14:paraId="2F1DEF59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0E566B" w:rsidRPr="004D49BC" w:rsidRDefault="000E566B" w:rsidP="00F95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0E566B" w:rsidRPr="00033661" w:rsidRDefault="000E566B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0E566B" w:rsidRPr="00083F5F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566B" w:rsidRPr="004D49BC" w14:paraId="0C9DAE5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2A73F9CF" w14:textId="4D6E58C5" w:rsidR="000E566B" w:rsidRPr="004D49BC" w:rsidRDefault="000E566B" w:rsidP="00F95C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4330D3" w14:textId="04FD3BD7" w:rsidR="000E566B" w:rsidRPr="00033661" w:rsidRDefault="00893A2B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36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36F6" w:rsidRPr="00033661">
              <w:rPr>
                <w:rFonts w:asciiTheme="majorBidi" w:hAnsiTheme="majorBidi" w:cstheme="majorBidi"/>
                <w:sz w:val="30"/>
                <w:szCs w:val="30"/>
              </w:rPr>
              <w:t>39,124</w:t>
            </w:r>
          </w:p>
        </w:tc>
        <w:tc>
          <w:tcPr>
            <w:tcW w:w="270" w:type="dxa"/>
          </w:tcPr>
          <w:p w14:paraId="32B4D217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DEC821D" w14:textId="5CE501C4" w:rsidR="000E566B" w:rsidRPr="004D49B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83" w:type="dxa"/>
          </w:tcPr>
          <w:p w14:paraId="5548707F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5710896F" w14:textId="53082256" w:rsidR="000E566B" w:rsidRPr="00083F5F" w:rsidRDefault="00A35DED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5D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83,349</w:t>
            </w:r>
          </w:p>
        </w:tc>
        <w:tc>
          <w:tcPr>
            <w:tcW w:w="259" w:type="dxa"/>
          </w:tcPr>
          <w:p w14:paraId="3075443D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C794A1" w14:textId="7EB95D61" w:rsidR="000E566B" w:rsidRPr="003414B0" w:rsidRDefault="00EC1182" w:rsidP="00F95C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</w:tr>
      <w:tr w:rsidR="000E566B" w:rsidRPr="004D49BC" w14:paraId="4AE3E24D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183729BD" w14:textId="1889CD95" w:rsidR="000E566B" w:rsidRPr="004D49BC" w:rsidRDefault="000E566B" w:rsidP="00F95C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EC1182" w:rsidRPr="003414B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46A68266" w:rsidR="000E566B" w:rsidRPr="004D49BC" w:rsidRDefault="00893A2B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93A2B">
              <w:rPr>
                <w:rFonts w:asciiTheme="majorBidi" w:hAnsiTheme="majorBidi" w:cstheme="majorBidi"/>
                <w:sz w:val="30"/>
                <w:szCs w:val="30"/>
              </w:rPr>
              <w:t>100,637</w:t>
            </w:r>
          </w:p>
        </w:tc>
        <w:tc>
          <w:tcPr>
            <w:tcW w:w="270" w:type="dxa"/>
          </w:tcPr>
          <w:p w14:paraId="62B0D80D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55D4BAE" w14:textId="44B9210B" w:rsidR="000E566B" w:rsidRPr="004D49B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83" w:type="dxa"/>
          </w:tcPr>
          <w:p w14:paraId="572D2DB3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7B3EFD8C" w14:textId="2246D44D" w:rsidR="000E566B" w:rsidRPr="004D49BC" w:rsidRDefault="00A35DED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35DE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59" w:type="dxa"/>
          </w:tcPr>
          <w:p w14:paraId="3A91D5AD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BF2465" w14:textId="091A0E5B" w:rsidR="000E566B" w:rsidRPr="003414B0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E566B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865</w:t>
            </w:r>
          </w:p>
        </w:tc>
      </w:tr>
      <w:tr w:rsidR="000E566B" w:rsidRPr="004D49BC" w14:paraId="206355C2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236D72E0" w14:textId="79D203F2" w:rsidR="000E566B" w:rsidRPr="004D49BC" w:rsidRDefault="000E566B" w:rsidP="00F95CF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C1182" w:rsidRPr="003414B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EC1182" w:rsidRPr="003414B0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718604AB" w:rsidR="000E566B" w:rsidRPr="004D49BC" w:rsidRDefault="00893A2B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93A2B">
              <w:rPr>
                <w:rFonts w:asciiTheme="majorBidi" w:hAnsiTheme="majorBidi" w:cstheme="majorBidi"/>
                <w:sz w:val="30"/>
                <w:szCs w:val="30"/>
              </w:rPr>
              <w:t>9,053</w:t>
            </w:r>
          </w:p>
        </w:tc>
        <w:tc>
          <w:tcPr>
            <w:tcW w:w="270" w:type="dxa"/>
          </w:tcPr>
          <w:p w14:paraId="06B68127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2857310" w14:textId="792D2713" w:rsidR="000E566B" w:rsidRPr="004D49B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83" w:type="dxa"/>
          </w:tcPr>
          <w:p w14:paraId="749BE1A2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1B2C063B" w14:textId="0D7F8564" w:rsidR="000E566B" w:rsidRPr="004D49BC" w:rsidRDefault="00A35DED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35DED"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259" w:type="dxa"/>
          </w:tcPr>
          <w:p w14:paraId="02F7BB03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22FFC18E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3D1F4FE7" w14:textId="77777777" w:rsidTr="002C5B4F">
        <w:trPr>
          <w:cantSplit/>
          <w:trHeight w:val="398"/>
        </w:trPr>
        <w:tc>
          <w:tcPr>
            <w:tcW w:w="3870" w:type="dxa"/>
          </w:tcPr>
          <w:p w14:paraId="2046500E" w14:textId="38339AEE" w:rsidR="000E566B" w:rsidRPr="004D49BC" w:rsidRDefault="000E566B" w:rsidP="00F95CF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="00EC1182" w:rsidRPr="003414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383CE47F" w:rsidR="000E566B" w:rsidRPr="003414B0" w:rsidRDefault="00893A2B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3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66,110</w:t>
            </w:r>
          </w:p>
        </w:tc>
        <w:tc>
          <w:tcPr>
            <w:tcW w:w="270" w:type="dxa"/>
          </w:tcPr>
          <w:p w14:paraId="132EC50E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4A6702" w14:textId="6C5105A8" w:rsidR="000E566B" w:rsidRPr="004D49B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83" w:type="dxa"/>
          </w:tcPr>
          <w:p w14:paraId="355E5EB1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0063712A" w14:textId="702D187B" w:rsidR="000E566B" w:rsidRPr="003414B0" w:rsidRDefault="00A35DED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1F908F7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48B1319D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78A5949F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0E566B" w:rsidRPr="004D49BC" w:rsidRDefault="000E566B" w:rsidP="00F95CF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25B12CC6" w:rsidR="000E566B" w:rsidRPr="00F95CFC" w:rsidRDefault="00224C22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</w:t>
            </w:r>
            <w:r w:rsidR="00033661"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70" w:type="dxa"/>
          </w:tcPr>
          <w:p w14:paraId="097B8E87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31DB9E21" w:rsidR="000E566B" w:rsidRPr="00F95CFC" w:rsidRDefault="00C50B04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33661"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33661"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283" w:type="dxa"/>
          </w:tcPr>
          <w:p w14:paraId="786B6FA5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1043F967" w:rsidR="000E566B" w:rsidRPr="003414B0" w:rsidRDefault="00A35DED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5D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8,978</w:t>
            </w:r>
          </w:p>
        </w:tc>
        <w:tc>
          <w:tcPr>
            <w:tcW w:w="259" w:type="dxa"/>
          </w:tcPr>
          <w:p w14:paraId="3E8DC353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B28B5" w14:textId="3C0368DF" w:rsidR="000E566B" w:rsidRPr="003414B0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</w:tr>
      <w:tr w:rsidR="000E566B" w:rsidRPr="004D49BC" w14:paraId="5E1FF8ED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0343950C" w14:textId="144FB930" w:rsidR="000E566B" w:rsidRPr="004D49BC" w:rsidRDefault="0074649A" w:rsidP="00F95C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04F51032" w:rsidR="000E566B" w:rsidRPr="00F95CFC" w:rsidRDefault="00B10A12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033661"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  <w:r w:rsidR="00C50B04"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33661"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</w:tcPr>
          <w:p w14:paraId="34A71713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752949D4" w:rsidR="000E566B" w:rsidRPr="00F95CF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E566B"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33661"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637</w:t>
            </w:r>
            <w:r w:rsidR="000E566B"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33661"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83" w:type="dxa"/>
          </w:tcPr>
          <w:p w14:paraId="1FF96942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208588E4" w:rsidR="000E566B" w:rsidRPr="004D49BC" w:rsidRDefault="00AF2274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1,344,604</w:t>
            </w:r>
          </w:p>
        </w:tc>
        <w:tc>
          <w:tcPr>
            <w:tcW w:w="259" w:type="dxa"/>
          </w:tcPr>
          <w:p w14:paraId="64937797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4DDC2514" w:rsidR="000E566B" w:rsidRPr="003414B0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  <w:tr w:rsidR="000E566B" w:rsidRPr="004D49BC" w14:paraId="29E18F82" w14:textId="77777777" w:rsidTr="002C5B4F">
        <w:trPr>
          <w:cantSplit/>
          <w:trHeight w:val="70"/>
        </w:trPr>
        <w:tc>
          <w:tcPr>
            <w:tcW w:w="3870" w:type="dxa"/>
          </w:tcPr>
          <w:p w14:paraId="4CA43D28" w14:textId="40639474" w:rsidR="000E566B" w:rsidRPr="003414B0" w:rsidRDefault="000E566B" w:rsidP="00F95CF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19B201BD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0E566B" w:rsidRPr="004D49BC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66B" w:rsidRPr="004D49BC" w14:paraId="3F9F20AC" w14:textId="77777777" w:rsidTr="002C5B4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0E566B" w:rsidRPr="004D49BC" w:rsidRDefault="000E566B" w:rsidP="00F95CFC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2CDD9F76" w:rsidR="000E566B" w:rsidRPr="00F95CFC" w:rsidRDefault="00A81561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3661" w:rsidRPr="00F95CFC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AF4956" w:rsidRPr="00F95C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3661" w:rsidRPr="00F95CFC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F95C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6C1F9C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1F2C6394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033661"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  <w:r w:rsidR="00C50B04"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33661" w:rsidRPr="00F95C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091</w:t>
            </w:r>
            <w:r w:rsidRPr="00F95CF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9595480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7470B650" w:rsidR="000E566B" w:rsidRPr="003414B0" w:rsidRDefault="00597A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(9,020)</w:t>
            </w:r>
          </w:p>
        </w:tc>
        <w:tc>
          <w:tcPr>
            <w:tcW w:w="259" w:type="dxa"/>
          </w:tcPr>
          <w:p w14:paraId="7032D352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C04C517" w:rsidR="000E566B" w:rsidRPr="000C400E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E566B" w:rsidRPr="004D49BC" w14:paraId="422EF9A4" w14:textId="77777777" w:rsidTr="002C5B4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0E566B" w:rsidRPr="003414B0" w:rsidRDefault="000E566B" w:rsidP="00F95C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787BB336" w:rsidR="000E566B" w:rsidRPr="00F95CFC" w:rsidRDefault="00A81561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1,812,860</w:t>
            </w:r>
          </w:p>
        </w:tc>
        <w:tc>
          <w:tcPr>
            <w:tcW w:w="270" w:type="dxa"/>
          </w:tcPr>
          <w:p w14:paraId="343A45EE" w14:textId="77777777" w:rsidR="000E566B" w:rsidRPr="00F95CFC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7835FE56" w:rsidR="000E566B" w:rsidRPr="00F95CFC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  <w:r w:rsidR="000E566B"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83" w:type="dxa"/>
          </w:tcPr>
          <w:p w14:paraId="317A4E38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3CC30AF3" w:rsidR="000E566B" w:rsidRPr="00B5130A" w:rsidRDefault="00597A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1,335,584</w:t>
            </w:r>
          </w:p>
        </w:tc>
        <w:tc>
          <w:tcPr>
            <w:tcW w:w="259" w:type="dxa"/>
          </w:tcPr>
          <w:p w14:paraId="6B3E730D" w14:textId="77777777" w:rsidR="000E566B" w:rsidRPr="003414B0" w:rsidRDefault="000E566B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5F591351" w:rsidR="000E566B" w:rsidRPr="003414B0" w:rsidRDefault="00EC11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</w:tbl>
    <w:p w14:paraId="1FA3CB0A" w14:textId="1E7F1ABE" w:rsidR="000911A2" w:rsidRPr="003A41BB" w:rsidRDefault="000911A2" w:rsidP="00F95CF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580B93" w:rsidRPr="004D49BC" w14:paraId="784F2259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1A0211C6" w:rsidR="00580B93" w:rsidRPr="003414B0" w:rsidRDefault="00580B93" w:rsidP="00F95CF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580B93" w:rsidRPr="004D49BC" w:rsidRDefault="00580B93" w:rsidP="00F95CF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580B93" w:rsidRPr="003414B0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580B93" w:rsidRPr="004D49BC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B93" w:rsidRPr="004D49BC" w14:paraId="40C39678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6750E639" w:rsidR="00580B93" w:rsidRPr="004D49BC" w:rsidRDefault="00580B93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1BA9EC58" w14:textId="544658D2" w:rsidR="00580B93" w:rsidRPr="00DC5B12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414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4" w:type="dxa"/>
            <w:vAlign w:val="bottom"/>
          </w:tcPr>
          <w:p w14:paraId="60DCB7CB" w14:textId="77777777" w:rsidR="00580B93" w:rsidRPr="003414B0" w:rsidRDefault="00580B93" w:rsidP="00F95CF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3E00F" w14:textId="2F735F4B" w:rsidR="00580B93" w:rsidRPr="003414B0" w:rsidRDefault="00580B93" w:rsidP="00F95CF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43755D8" w14:textId="77777777" w:rsidR="00580B93" w:rsidRPr="003414B0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E53ABB" w14:textId="54397B3E" w:rsidR="00580B93" w:rsidRPr="003414B0" w:rsidRDefault="00580B93" w:rsidP="00F95CF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3A0AC3C4" w14:textId="77777777" w:rsidR="00580B93" w:rsidRPr="003414B0" w:rsidRDefault="00580B93" w:rsidP="00F95C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051A02" w14:textId="5654CB44" w:rsidR="00580B93" w:rsidRPr="003414B0" w:rsidRDefault="00580B93" w:rsidP="00F95CF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6F6E59" w:rsidRPr="004D49BC" w14:paraId="185AB8C2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3414B0" w:rsidRDefault="006F6E59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4F2F7203" w:rsidR="006F6E59" w:rsidRPr="00A403F9" w:rsidRDefault="00A403F9" w:rsidP="00F95C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6F6E59" w:rsidRPr="00A403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80B93" w:rsidRPr="004D49BC" w14:paraId="778E0155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580B93" w:rsidRPr="003414B0" w:rsidRDefault="00580B93" w:rsidP="00F95CFC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00FE2EA6" w:rsidR="00580B93" w:rsidRPr="003414B0" w:rsidRDefault="00545544" w:rsidP="00F95C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4AB03ED" w14:textId="77777777" w:rsidR="00580B93" w:rsidRPr="003414B0" w:rsidRDefault="00580B93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C297DB" w14:textId="0496CCFE" w:rsidR="00580B93" w:rsidRPr="004D49BC" w:rsidRDefault="00580B93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34,634</w:t>
            </w:r>
          </w:p>
        </w:tc>
        <w:tc>
          <w:tcPr>
            <w:tcW w:w="270" w:type="dxa"/>
            <w:vAlign w:val="bottom"/>
          </w:tcPr>
          <w:p w14:paraId="37487098" w14:textId="77777777" w:rsidR="00580B93" w:rsidRPr="003414B0" w:rsidRDefault="00580B93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44E5C" w14:textId="154E8373" w:rsidR="00580B93" w:rsidRPr="004D49BC" w:rsidRDefault="00597A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F02C7" w14:textId="77777777" w:rsidR="00580B93" w:rsidRPr="003414B0" w:rsidRDefault="00580B93" w:rsidP="00F95C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EA60BC" w14:textId="51F8254D" w:rsidR="00580B93" w:rsidRPr="004D49BC" w:rsidRDefault="00580B93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90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476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7690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309</w:t>
            </w:r>
          </w:p>
        </w:tc>
      </w:tr>
      <w:tr w:rsidR="00597A82" w:rsidRPr="004D49BC" w14:paraId="5102A620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7A712437" w14:textId="154234F9" w:rsidR="00597A82" w:rsidRPr="003414B0" w:rsidRDefault="00597A82" w:rsidP="00F95CFC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61873AF4" w14:textId="325BA60E" w:rsidR="00597A82" w:rsidRPr="003414B0" w:rsidRDefault="00545544" w:rsidP="00F95C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5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(10,252)</w:t>
            </w:r>
          </w:p>
        </w:tc>
        <w:tc>
          <w:tcPr>
            <w:tcW w:w="274" w:type="dxa"/>
            <w:vAlign w:val="bottom"/>
          </w:tcPr>
          <w:p w14:paraId="1BED8EEA" w14:textId="77777777" w:rsidR="00597A82" w:rsidRPr="003414B0" w:rsidRDefault="00597A82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906C8C" w14:textId="0015838F" w:rsidR="00597A82" w:rsidRDefault="00597A82" w:rsidP="00F95C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A0D98D" w14:textId="77777777" w:rsidR="00597A82" w:rsidRPr="003414B0" w:rsidRDefault="00597A82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3C6D3E1" w14:textId="0972D47D" w:rsidR="00597A82" w:rsidRPr="004D49BC" w:rsidRDefault="00597A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(906)</w:t>
            </w:r>
          </w:p>
        </w:tc>
        <w:tc>
          <w:tcPr>
            <w:tcW w:w="270" w:type="dxa"/>
            <w:vAlign w:val="bottom"/>
          </w:tcPr>
          <w:p w14:paraId="2DBB60E4" w14:textId="77777777" w:rsidR="00597A82" w:rsidRPr="003414B0" w:rsidRDefault="00597A82" w:rsidP="00F95C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80D1F0" w14:textId="3C10E3D3" w:rsidR="00597A82" w:rsidRPr="00476908" w:rsidRDefault="00597A82" w:rsidP="00F95CF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637DEE2" w14:textId="77777777" w:rsidR="00020B84" w:rsidRPr="003414B0" w:rsidRDefault="00020B8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414B0">
        <w:rPr>
          <w:rFonts w:asciiTheme="majorBidi" w:hAnsiTheme="majorBidi" w:cstheme="majorBidi"/>
          <w:sz w:val="30"/>
          <w:szCs w:val="30"/>
        </w:rPr>
        <w:br w:type="page"/>
      </w:r>
    </w:p>
    <w:p w14:paraId="3C7CF05F" w14:textId="02589069" w:rsidR="00145548" w:rsidRPr="004D49BC" w:rsidRDefault="00396FE7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3" w:name="_Hlk164685718"/>
      <w:r w:rsidRPr="003414B0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เงินทดรองจ่ายให้แก่เกษตรกร</w:t>
      </w:r>
      <w:bookmarkEnd w:id="3"/>
    </w:p>
    <w:p w14:paraId="1AA8C4CB" w14:textId="77777777" w:rsidR="00CE3D7F" w:rsidRPr="00367B1B" w:rsidRDefault="00CE3D7F" w:rsidP="00F95C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0B93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3410B460" w:rsidR="00580B93" w:rsidRPr="003414B0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0C787E18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0A47F646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51CA5B7C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EED7392" w14:textId="77777777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689FAC3" w:rsidR="00580B93" w:rsidRPr="004D49BC" w:rsidRDefault="00580B93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0B84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22868ADF" w:rsidR="00020B84" w:rsidRPr="003414B0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14A13CA7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429AA631" w:rsidR="00020B84" w:rsidRPr="003414B0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11106D93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39FDFFE4" w:rsidR="00020B84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7F1CE78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41D59299" w:rsidR="00020B84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020B84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20B84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020B84" w:rsidRPr="004D49BC" w:rsidRDefault="00020B8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020B84" w:rsidRPr="004D49BC" w:rsidRDefault="00020B84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566B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0E566B" w:rsidRPr="004D49BC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0308874E" w:rsidR="000E566B" w:rsidRPr="004D49BC" w:rsidRDefault="00545544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55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188,09</w:t>
            </w:r>
            <w:r w:rsidR="00BF3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2" w:type="pct"/>
            <w:vAlign w:val="bottom"/>
          </w:tcPr>
          <w:p w14:paraId="147FB8F6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02E7713D" w14:textId="6FBB6804" w:rsidR="000E566B" w:rsidRPr="004D49BC" w:rsidRDefault="00EC1182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31" w:type="pct"/>
            <w:vAlign w:val="bottom"/>
          </w:tcPr>
          <w:p w14:paraId="03EFE9A9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25E3AA3A" w14:textId="5464C1F1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45A44669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0E566B" w:rsidRPr="004D49BC" w:rsidRDefault="000E566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5D36A972" w:rsidR="000E566B" w:rsidRPr="004D49BC" w:rsidRDefault="006A6C9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C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(9,215)</w:t>
            </w:r>
          </w:p>
        </w:tc>
        <w:tc>
          <w:tcPr>
            <w:tcW w:w="132" w:type="pct"/>
            <w:vAlign w:val="bottom"/>
          </w:tcPr>
          <w:p w14:paraId="06E36D7B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5DEBC712" w14:textId="04563817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38710ED9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A2DFDEA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78255296" w:rsidR="000E566B" w:rsidRPr="003414B0" w:rsidRDefault="006A6C9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C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178,87</w:t>
            </w:r>
            <w:r w:rsidR="00BF3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2" w:type="pct"/>
            <w:vAlign w:val="bottom"/>
          </w:tcPr>
          <w:p w14:paraId="1CB4B30E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4401E520" w:rsidR="000E566B" w:rsidRPr="004D49BC" w:rsidRDefault="00EC1182" w:rsidP="00F95CFC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</w:t>
            </w:r>
            <w:r w:rsidR="000E56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31" w:type="pct"/>
            <w:vAlign w:val="bottom"/>
          </w:tcPr>
          <w:p w14:paraId="21D1E17A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64536935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6172D6B1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0E566B" w:rsidRPr="004D49BC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0E566B" w:rsidRPr="004D49BC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0E566B" w:rsidRPr="004D49BC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E566B" w:rsidRPr="004D49BC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05D87CD6" w14:textId="36CC5AC8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6725BC60" w:rsidR="000E566B" w:rsidRPr="004D49BC" w:rsidRDefault="006A6C9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6A6C9B">
              <w:rPr>
                <w:rFonts w:ascii="Angsana New" w:hAnsi="Angsana New" w:cs="Angsana New"/>
                <w:sz w:val="30"/>
                <w:szCs w:val="30"/>
              </w:rPr>
              <w:t>646,733</w:t>
            </w:r>
          </w:p>
        </w:tc>
        <w:tc>
          <w:tcPr>
            <w:tcW w:w="132" w:type="pct"/>
            <w:vAlign w:val="bottom"/>
          </w:tcPr>
          <w:p w14:paraId="2D83AD50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2F9CB12D" w14:textId="4CACEBA9" w:rsidR="000E566B" w:rsidRPr="004D49BC" w:rsidRDefault="00EC1182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="000E566B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31" w:type="pct"/>
            <w:vAlign w:val="bottom"/>
          </w:tcPr>
          <w:p w14:paraId="2945E065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6EF7EFF1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0DA33898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0E566B" w:rsidRPr="003414B0" w:rsidRDefault="000E566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20956DFC" w:rsidR="000E566B" w:rsidRPr="004D49BC" w:rsidRDefault="006A6C9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6A6C9B">
              <w:rPr>
                <w:rFonts w:ascii="Angsana New" w:hAnsi="Angsana New" w:cs="Angsana New"/>
                <w:sz w:val="30"/>
                <w:szCs w:val="30"/>
              </w:rPr>
              <w:t>(361,344)</w:t>
            </w:r>
          </w:p>
        </w:tc>
        <w:tc>
          <w:tcPr>
            <w:tcW w:w="132" w:type="pct"/>
            <w:vAlign w:val="bottom"/>
          </w:tcPr>
          <w:p w14:paraId="411FA7B6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54E4CD81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38BCDAA6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49BECF19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7398641D" w:rsidR="000E566B" w:rsidRPr="004D49BC" w:rsidRDefault="00C972C3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72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285,389</w:t>
            </w:r>
          </w:p>
        </w:tc>
        <w:tc>
          <w:tcPr>
            <w:tcW w:w="132" w:type="pct"/>
            <w:vAlign w:val="bottom"/>
          </w:tcPr>
          <w:p w14:paraId="3D35C2A2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7280AACF" w:rsidR="000E566B" w:rsidRPr="004D49BC" w:rsidRDefault="00EC1182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="000E566B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131" w:type="pct"/>
            <w:vAlign w:val="bottom"/>
          </w:tcPr>
          <w:p w14:paraId="786BA31D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401CF3F0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381BCE8B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E566B" w:rsidRPr="004D49BC" w14:paraId="49892362" w14:textId="77777777" w:rsidTr="00594323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0E566B" w:rsidRPr="004D49BC" w:rsidRDefault="000E566B" w:rsidP="00F95C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66B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0E566B" w:rsidRPr="003414B0" w:rsidRDefault="000E566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0E566B" w:rsidRPr="004D49BC" w:rsidRDefault="000E566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4C48EF0C" w:rsidR="000E566B" w:rsidRPr="00520A6F" w:rsidRDefault="00C972C3" w:rsidP="00F95CFC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72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464,26</w:t>
            </w:r>
            <w:r w:rsidR="00BF3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pct"/>
            <w:vAlign w:val="bottom"/>
          </w:tcPr>
          <w:p w14:paraId="3DD2B000" w14:textId="77777777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4581B558" w:rsidR="000E566B" w:rsidRPr="004D49BC" w:rsidRDefault="00EC11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510</w:t>
            </w:r>
            <w:r w:rsidR="000E566B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31" w:type="pct"/>
            <w:vAlign w:val="bottom"/>
          </w:tcPr>
          <w:p w14:paraId="3F109BC4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31C70BAA" w:rsidR="000E566B" w:rsidRPr="004D49BC" w:rsidRDefault="00597A82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E566B" w:rsidRPr="004D49BC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1DCF89E2" w:rsidR="000E566B" w:rsidRPr="003414B0" w:rsidRDefault="000E566B" w:rsidP="00F95CFC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978B58B" w14:textId="176FA571" w:rsidR="00BE0352" w:rsidRPr="004D49BC" w:rsidRDefault="00BE0352" w:rsidP="00F95C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054"/>
        <w:gridCol w:w="270"/>
        <w:gridCol w:w="1032"/>
        <w:gridCol w:w="228"/>
        <w:gridCol w:w="1080"/>
        <w:gridCol w:w="268"/>
        <w:gridCol w:w="1090"/>
      </w:tblGrid>
      <w:tr w:rsidR="00580B93" w:rsidRPr="004D49BC" w14:paraId="55A8BB75" w14:textId="77777777" w:rsidTr="00020B84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058005D8" w:rsidR="00580B93" w:rsidRPr="003414B0" w:rsidRDefault="00580B93" w:rsidP="00F95CFC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6" w:type="dxa"/>
            <w:gridSpan w:val="3"/>
            <w:vAlign w:val="bottom"/>
          </w:tcPr>
          <w:p w14:paraId="355337EB" w14:textId="77777777" w:rsidR="00580B93" w:rsidRPr="004D49BC" w:rsidRDefault="00580B93" w:rsidP="00F95CF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4950AB6" w14:textId="77777777" w:rsidR="00580B93" w:rsidRPr="003414B0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438" w:type="dxa"/>
            <w:gridSpan w:val="3"/>
            <w:vAlign w:val="bottom"/>
          </w:tcPr>
          <w:p w14:paraId="74C8C7DF" w14:textId="77777777" w:rsidR="00580B93" w:rsidRPr="003414B0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B93" w:rsidRPr="004D49BC" w14:paraId="50C3C49B" w14:textId="77777777" w:rsidTr="00E10C58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3C3CA4B9" w:rsidR="00580B93" w:rsidRPr="004D49BC" w:rsidRDefault="00580B93" w:rsidP="00F95CFC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054" w:type="dxa"/>
            <w:vAlign w:val="bottom"/>
          </w:tcPr>
          <w:p w14:paraId="531F0D46" w14:textId="30ECF0D1" w:rsidR="00580B93" w:rsidRPr="0062175C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414B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694D1AC2" w14:textId="77777777" w:rsidR="00580B93" w:rsidRPr="003414B0" w:rsidRDefault="00580B93" w:rsidP="00F95CF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4E0866A2" w14:textId="3A856D04" w:rsidR="00580B93" w:rsidRPr="003414B0" w:rsidRDefault="00580B93" w:rsidP="00F95CF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28" w:type="dxa"/>
          </w:tcPr>
          <w:p w14:paraId="33562CBE" w14:textId="77777777" w:rsidR="00580B93" w:rsidRPr="003414B0" w:rsidRDefault="00580B93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FF5157" w14:textId="6F9C8233" w:rsidR="00580B93" w:rsidRPr="003414B0" w:rsidRDefault="00580B93" w:rsidP="00F95CFC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268" w:type="dxa"/>
            <w:vAlign w:val="bottom"/>
          </w:tcPr>
          <w:p w14:paraId="5CE021B0" w14:textId="77777777" w:rsidR="00580B93" w:rsidRPr="003414B0" w:rsidRDefault="00580B93" w:rsidP="00F95CF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1D7947CA" w14:textId="32266F00" w:rsidR="00580B93" w:rsidRPr="003414B0" w:rsidRDefault="00580B93" w:rsidP="00F95CF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6F6E59" w:rsidRPr="004D49BC" w14:paraId="3A5310ED" w14:textId="77777777" w:rsidTr="00020B84">
        <w:trPr>
          <w:cantSplit/>
          <w:trHeight w:val="6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3414B0" w:rsidRDefault="006F6E59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4FADDC65" w:rsidR="006F6E59" w:rsidRPr="00035FB0" w:rsidRDefault="00035FB0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35F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80B93" w:rsidRPr="00CA46F3" w14:paraId="23AB5AEB" w14:textId="77777777" w:rsidTr="000A3FB8">
        <w:trPr>
          <w:cantSplit/>
          <w:trHeight w:val="386"/>
        </w:trPr>
        <w:tc>
          <w:tcPr>
            <w:tcW w:w="4166" w:type="dxa"/>
          </w:tcPr>
          <w:p w14:paraId="1FBD2E80" w14:textId="44731B13" w:rsidR="00580B93" w:rsidRPr="003414B0" w:rsidRDefault="00580B93" w:rsidP="00F95CFC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1054" w:type="dxa"/>
            <w:vAlign w:val="bottom"/>
          </w:tcPr>
          <w:p w14:paraId="37AD99ED" w14:textId="07FDB604" w:rsidR="00580B93" w:rsidRPr="00224EF4" w:rsidRDefault="00C972C3" w:rsidP="00F95CF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2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36,103</w:t>
            </w:r>
          </w:p>
        </w:tc>
        <w:tc>
          <w:tcPr>
            <w:tcW w:w="270" w:type="dxa"/>
            <w:vAlign w:val="bottom"/>
          </w:tcPr>
          <w:p w14:paraId="19F6E022" w14:textId="77777777" w:rsidR="00580B93" w:rsidRPr="003414B0" w:rsidRDefault="00580B93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2F013352" w14:textId="69D857FF" w:rsidR="00580B93" w:rsidRPr="003414B0" w:rsidRDefault="00580B93" w:rsidP="00F95C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37,890</w:t>
            </w:r>
          </w:p>
        </w:tc>
        <w:tc>
          <w:tcPr>
            <w:tcW w:w="228" w:type="dxa"/>
            <w:vAlign w:val="bottom"/>
          </w:tcPr>
          <w:p w14:paraId="5C1AA8C1" w14:textId="77777777" w:rsidR="00580B93" w:rsidRPr="003414B0" w:rsidRDefault="00580B93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5C8D766" w14:textId="3C174B8E" w:rsidR="00580B93" w:rsidRPr="003414B0" w:rsidRDefault="00597A82" w:rsidP="00F95C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580B93" w:rsidRPr="00224EF4" w:rsidRDefault="00580B93" w:rsidP="00F95CFC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543F83AD" w14:textId="3DED5B68" w:rsidR="00580B93" w:rsidRPr="00224EF4" w:rsidRDefault="00580B93" w:rsidP="00F95C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80B93" w:rsidRPr="004D49BC" w14:paraId="47E6A9EC" w14:textId="77777777" w:rsidTr="000A3FB8">
        <w:trPr>
          <w:cantSplit/>
          <w:trHeight w:val="386"/>
        </w:trPr>
        <w:tc>
          <w:tcPr>
            <w:tcW w:w="4166" w:type="dxa"/>
          </w:tcPr>
          <w:p w14:paraId="62F432A0" w14:textId="128131CE" w:rsidR="00580B93" w:rsidRPr="00CA46F3" w:rsidRDefault="00580B93" w:rsidP="00F95CFC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3414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54" w:type="dxa"/>
            <w:vAlign w:val="bottom"/>
          </w:tcPr>
          <w:p w14:paraId="4D4719C3" w14:textId="47879093" w:rsidR="00580B93" w:rsidRPr="00224EF4" w:rsidRDefault="00C972C3" w:rsidP="00F95C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2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(17,190)</w:t>
            </w:r>
          </w:p>
        </w:tc>
        <w:tc>
          <w:tcPr>
            <w:tcW w:w="270" w:type="dxa"/>
            <w:vAlign w:val="bottom"/>
          </w:tcPr>
          <w:p w14:paraId="3BB42E6C" w14:textId="77777777" w:rsidR="00580B93" w:rsidRPr="00CA46F3" w:rsidRDefault="00580B93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65C43F" w14:textId="2BB4B4C5" w:rsidR="00580B93" w:rsidRPr="00224EF4" w:rsidRDefault="00580B93" w:rsidP="00F95C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(5,771)</w:t>
            </w:r>
          </w:p>
        </w:tc>
        <w:tc>
          <w:tcPr>
            <w:tcW w:w="228" w:type="dxa"/>
            <w:vAlign w:val="bottom"/>
          </w:tcPr>
          <w:p w14:paraId="7D2664A6" w14:textId="77777777" w:rsidR="00580B93" w:rsidRPr="003414B0" w:rsidRDefault="00580B93" w:rsidP="00F95C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F0243F" w14:textId="64BA5569" w:rsidR="00580B93" w:rsidRPr="00224EF4" w:rsidRDefault="00597A82" w:rsidP="00F95C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580B93" w:rsidRPr="00224EF4" w:rsidRDefault="00580B93" w:rsidP="00F95CFC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A85BE6A" w14:textId="55D87900" w:rsidR="00580B93" w:rsidRPr="003414B0" w:rsidRDefault="00580B93" w:rsidP="00F95C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DCB5F28" w14:textId="77777777" w:rsidR="0094070E" w:rsidRPr="003414B0" w:rsidRDefault="0094070E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A56992" w14:textId="4767E9E8" w:rsidR="00F17B55" w:rsidRDefault="00346AE0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414B0">
        <w:rPr>
          <w:rFonts w:ascii="Angsana New" w:hAnsi="Angsana New" w:cs="Angsana New" w:hint="cs"/>
          <w:spacing w:val="-2"/>
          <w:sz w:val="30"/>
          <w:szCs w:val="30"/>
          <w:cs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3414B0">
        <w:rPr>
          <w:rFonts w:ascii="Angsana New" w:hAnsi="Angsana New" w:cs="Angsana New" w:hint="cs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4B0455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F3799A">
        <w:rPr>
          <w:rFonts w:ascii="Angsana New" w:hAnsi="Angsana New" w:cs="Angsana New"/>
          <w:sz w:val="30"/>
          <w:szCs w:val="30"/>
        </w:rPr>
        <w:t>9.5</w:t>
      </w:r>
      <w:r w:rsidR="00D525CF" w:rsidRPr="003414B0">
        <w:rPr>
          <w:rFonts w:ascii="Angsana New" w:hAnsi="Angsana New" w:cs="Angsana New" w:hint="cs"/>
          <w:sz w:val="30"/>
          <w:szCs w:val="30"/>
          <w:cs/>
        </w:rPr>
        <w:t xml:space="preserve"> ถึงร้อยละ </w:t>
      </w:r>
      <w:r w:rsidR="00F3799A">
        <w:rPr>
          <w:rFonts w:ascii="Angsana New" w:hAnsi="Angsana New" w:cs="Angsana New"/>
          <w:sz w:val="30"/>
          <w:szCs w:val="30"/>
        </w:rPr>
        <w:t>13.7</w:t>
      </w:r>
      <w:r w:rsidR="00580B93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25CF" w:rsidRPr="003414B0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2283F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283F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31</w:t>
      </w:r>
      <w:r w:rsidR="00B2283F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</w:t>
      </w:r>
      <w:r w:rsidR="00B2283F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2568</w:t>
      </w:r>
      <w:r w:rsidR="00B2283F" w:rsidRPr="003414B0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B2283F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ระหว่างร้อยละ</w:t>
      </w:r>
      <w:r w:rsidR="00D2197F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9</w:t>
      </w:r>
      <w:r w:rsidR="00D2197F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5</w:t>
      </w:r>
      <w:r w:rsidR="00D2197F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2283F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12</w:t>
      </w:r>
      <w:r w:rsidR="00B2283F" w:rsidRPr="003414B0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3414B0">
        <w:rPr>
          <w:rFonts w:ascii="Angsana New" w:hAnsi="Angsana New" w:cs="Angsana New"/>
          <w:i/>
          <w:iCs/>
          <w:sz w:val="30"/>
          <w:szCs w:val="30"/>
        </w:rPr>
        <w:t>0</w:t>
      </w:r>
      <w:r w:rsidR="00B2283F" w:rsidRPr="003414B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2283F" w:rsidRPr="003414B0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  <w:r w:rsidR="00B2283F" w:rsidRPr="0034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3414B0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EC1182" w:rsidRPr="003414B0">
        <w:rPr>
          <w:rFonts w:ascii="Angsana New" w:hAnsi="Angsana New" w:cs="Angsana New"/>
          <w:sz w:val="30"/>
          <w:szCs w:val="30"/>
        </w:rPr>
        <w:t>1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 ปี สำหรับเงินทดรองจ่ายให้แก่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3414B0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="00CF1014" w:rsidRPr="003414B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โดยขึ้นอยู่กับผลประกอบการ</w:t>
      </w:r>
      <w:r w:rsidR="003A7B31" w:rsidRPr="003414B0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การรับจ้างเลี้ยงของเกษตรกรแต่ละราย เงินทดรองจ่ายให้แก่เกษตรกรไม่หมุนเวียนมีหลักทรัพย์ค้ำประกันเป็น</w:t>
      </w:r>
      <w:r w:rsidR="003A7B31" w:rsidRPr="003414B0">
        <w:rPr>
          <w:rFonts w:ascii="Angsana New" w:hAnsi="Angsana New" w:cs="Angsana New"/>
          <w:sz w:val="30"/>
          <w:szCs w:val="30"/>
          <w:cs/>
        </w:rPr>
        <w:br/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การค้ำประกันโดยที่ดินของเกษตรกร</w:t>
      </w:r>
    </w:p>
    <w:p w14:paraId="0E983E33" w14:textId="1AD1EBCF" w:rsidR="001433B6" w:rsidRDefault="001433B6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  <w:r w:rsidR="00D9702C">
        <w:rPr>
          <w:rFonts w:ascii="Angsana New" w:hAnsi="Angsana New" w:cs="Angsana New" w:hint="cs"/>
          <w:sz w:val="30"/>
          <w:szCs w:val="30"/>
          <w:u w:val="none"/>
          <w:cs/>
        </w:rPr>
        <w:t>และบริษัทร่วม</w:t>
      </w:r>
    </w:p>
    <w:p w14:paraId="6A9D4384" w14:textId="77777777" w:rsidR="001433B6" w:rsidRPr="0038579B" w:rsidRDefault="001433B6" w:rsidP="00F95CF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530"/>
      </w:tblGrid>
      <w:tr w:rsidR="00020B84" w:rsidRPr="00E40AFC" w14:paraId="1F11350B" w14:textId="77777777" w:rsidTr="00367819">
        <w:trPr>
          <w:tblHeader/>
        </w:trPr>
        <w:tc>
          <w:tcPr>
            <w:tcW w:w="5940" w:type="dxa"/>
            <w:vAlign w:val="bottom"/>
          </w:tcPr>
          <w:p w14:paraId="2392E620" w14:textId="77777777" w:rsidR="00020B84" w:rsidRPr="00022856" w:rsidRDefault="00020B8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2338EF9" w14:textId="5873F593" w:rsidR="00020B84" w:rsidRPr="00E40AFC" w:rsidRDefault="00020B8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580B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="00580B93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80B93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0B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80B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6F00D666" w14:textId="1ECF1FEB" w:rsidR="00367819" w:rsidRPr="00367819" w:rsidRDefault="0036781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78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33BAA5F" w14:textId="1DA001E7" w:rsidR="00020B84" w:rsidRPr="00367819" w:rsidRDefault="00020B8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6E787D" w14:textId="47A10C64" w:rsidR="00020B84" w:rsidRPr="009035AD" w:rsidRDefault="00020B8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 w:rsidR="00631810">
              <w:rPr>
                <w:rFonts w:ascii="Angsana New" w:hAnsi="Angsana New" w:cs="Angsana New"/>
                <w:bCs/>
                <w:sz w:val="30"/>
                <w:szCs w:val="30"/>
              </w:rPr>
              <w:br/>
            </w:r>
            <w:r w:rsidRPr="003414B0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1CFF" w:rsidRPr="00E40AFC" w14:paraId="2C8FB89F" w14:textId="77777777" w:rsidTr="0084755C">
        <w:tc>
          <w:tcPr>
            <w:tcW w:w="5940" w:type="dxa"/>
            <w:vAlign w:val="bottom"/>
          </w:tcPr>
          <w:p w14:paraId="0BB6B2D4" w14:textId="24314C93" w:rsidR="00141CFF" w:rsidRPr="003414B0" w:rsidRDefault="00141CF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240" w:type="dxa"/>
            <w:gridSpan w:val="3"/>
          </w:tcPr>
          <w:p w14:paraId="5B357328" w14:textId="2EB2DE9C" w:rsidR="00141CFF" w:rsidRPr="002F3363" w:rsidRDefault="00141CFF" w:rsidP="00F95CFC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F3363" w:rsidRPr="00E40AFC" w14:paraId="77054E8C" w14:textId="77777777" w:rsidTr="00367819">
        <w:tc>
          <w:tcPr>
            <w:tcW w:w="5940" w:type="dxa"/>
            <w:vAlign w:val="bottom"/>
          </w:tcPr>
          <w:p w14:paraId="6DF15EBB" w14:textId="6624933C" w:rsidR="002F3363" w:rsidRPr="003414B0" w:rsidRDefault="002F336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FCC2817" w14:textId="77777777" w:rsidR="002F3363" w:rsidRPr="003414B0" w:rsidRDefault="002F3363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3FE9522" w14:textId="77777777" w:rsidR="002F3363" w:rsidRPr="007D12F3" w:rsidRDefault="002F336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8ABEF39" w14:textId="77777777" w:rsidR="002F3363" w:rsidRPr="003414B0" w:rsidRDefault="002F3363" w:rsidP="00F95CFC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84146" w:rsidRPr="00E40AFC" w14:paraId="2278A24A" w14:textId="77777777" w:rsidTr="00367819">
        <w:tc>
          <w:tcPr>
            <w:tcW w:w="5940" w:type="dxa"/>
            <w:vAlign w:val="bottom"/>
          </w:tcPr>
          <w:p w14:paraId="6B864146" w14:textId="03902FD7" w:rsidR="00184146" w:rsidRPr="003414B0" w:rsidRDefault="0018414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ไทยฟู้ดส์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คอฟฟี่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แอนด์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เบฟเวอเรจส์</w:t>
            </w:r>
            <w:r w:rsidR="00E062ED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062ED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88305CE" w14:textId="14E5ABA7" w:rsidR="00184146" w:rsidRPr="003414B0" w:rsidRDefault="00367819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826E8C" w14:textId="77777777" w:rsidR="00184146" w:rsidRPr="00D35DFB" w:rsidRDefault="0018414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7F256" w14:textId="43DC355B" w:rsidR="00184146" w:rsidRPr="002B7DF5" w:rsidRDefault="001C701D" w:rsidP="00F95CF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  <w:tr w:rsidR="001C701D" w:rsidRPr="00E40AFC" w14:paraId="6E82B01D" w14:textId="77777777" w:rsidTr="00367819">
        <w:tc>
          <w:tcPr>
            <w:tcW w:w="5940" w:type="dxa"/>
            <w:vAlign w:val="bottom"/>
          </w:tcPr>
          <w:p w14:paraId="2C149DD0" w14:textId="2434F8E1" w:rsidR="001C701D" w:rsidRPr="003414B0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ซื้อเงินลงทุนในบริษัท ไทยฟู้ดส์ ไรซ์ อะกริเทรด จำกัด</w:t>
            </w:r>
          </w:p>
        </w:tc>
        <w:tc>
          <w:tcPr>
            <w:tcW w:w="1440" w:type="dxa"/>
          </w:tcPr>
          <w:p w14:paraId="2DF704E3" w14:textId="49F6D133" w:rsidR="001C701D" w:rsidRPr="003414B0" w:rsidRDefault="00367819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835303" w14:textId="77777777" w:rsidR="001C701D" w:rsidRPr="00D35DFB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149AC7" w14:textId="2248EC3E" w:rsidR="001C701D" w:rsidRDefault="001C701D" w:rsidP="00F95CF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  <w:tr w:rsidR="001C701D" w:rsidRPr="00E40AFC" w14:paraId="53A3E0E4" w14:textId="77777777" w:rsidTr="00367819">
        <w:tc>
          <w:tcPr>
            <w:tcW w:w="5940" w:type="dxa"/>
          </w:tcPr>
          <w:p w14:paraId="490E9CAE" w14:textId="161A1042" w:rsidR="001C701D" w:rsidRPr="001C701D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บิ้วออล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09DA4E3" w14:textId="1CC47FD3" w:rsidR="001C701D" w:rsidRPr="003414B0" w:rsidRDefault="00367819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CB84F6" w14:textId="77777777" w:rsidR="001C701D" w:rsidRPr="00D35DFB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B8ABCD" w14:textId="00EE7C23" w:rsidR="001C701D" w:rsidRDefault="001C701D" w:rsidP="00F95CF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6,800</w:t>
            </w:r>
          </w:p>
        </w:tc>
      </w:tr>
      <w:tr w:rsidR="001C701D" w:rsidRPr="00E40AFC" w14:paraId="79678064" w14:textId="77777777" w:rsidTr="00367819">
        <w:tc>
          <w:tcPr>
            <w:tcW w:w="5940" w:type="dxa"/>
          </w:tcPr>
          <w:p w14:paraId="50F769C3" w14:textId="581CFB1E" w:rsidR="001C701D" w:rsidRPr="001C701D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อาเลน่า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1440" w:type="dxa"/>
          </w:tcPr>
          <w:p w14:paraId="3EA13D00" w14:textId="39688384" w:rsidR="001C701D" w:rsidRPr="003414B0" w:rsidRDefault="00367819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ADF6B3" w14:textId="77777777" w:rsidR="001C701D" w:rsidRPr="00D35DFB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DE18BB" w14:textId="6ADA94C6" w:rsidR="001C701D" w:rsidRDefault="001C701D" w:rsidP="00F95CFC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400,000</w:t>
            </w:r>
          </w:p>
        </w:tc>
      </w:tr>
      <w:tr w:rsidR="001C701D" w:rsidRPr="001C701D" w14:paraId="1BFCAC6F" w14:textId="77777777" w:rsidTr="00367819">
        <w:tc>
          <w:tcPr>
            <w:tcW w:w="5940" w:type="dxa"/>
          </w:tcPr>
          <w:p w14:paraId="26AB30FD" w14:textId="7E366E87" w:rsidR="001C701D" w:rsidRPr="003414B0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พาราก้อน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1C70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C701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083157B" w14:textId="20287441" w:rsidR="001C701D" w:rsidRPr="003414B0" w:rsidRDefault="0036781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DBD2AC" w14:textId="77777777" w:rsidR="001C701D" w:rsidRPr="001C701D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2DD2CB" w14:textId="3FAEE61E" w:rsidR="001C701D" w:rsidRPr="001C701D" w:rsidRDefault="001C701D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1,475,000</w:t>
            </w:r>
          </w:p>
        </w:tc>
      </w:tr>
      <w:tr w:rsidR="00B11EE5" w:rsidRPr="001C701D" w14:paraId="653E21D9" w14:textId="77777777" w:rsidTr="00367819">
        <w:tc>
          <w:tcPr>
            <w:tcW w:w="5940" w:type="dxa"/>
          </w:tcPr>
          <w:p w14:paraId="035540E0" w14:textId="77777777" w:rsidR="00B11EE5" w:rsidRPr="001C701D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A68CDD" w14:textId="77777777" w:rsidR="00B11EE5" w:rsidRPr="003414B0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70309" w14:textId="77777777" w:rsidR="00B11EE5" w:rsidRPr="001C701D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BC2757" w14:textId="77777777" w:rsidR="00B11EE5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1EE5" w:rsidRPr="001C701D" w14:paraId="447EBD11" w14:textId="77777777" w:rsidTr="00367819">
        <w:tc>
          <w:tcPr>
            <w:tcW w:w="5940" w:type="dxa"/>
          </w:tcPr>
          <w:p w14:paraId="3A9E6C0D" w14:textId="614244FA" w:rsidR="00B11EE5" w:rsidRPr="00B11EE5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1E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6AA3FF32" w14:textId="77777777" w:rsidR="00B11EE5" w:rsidRPr="003414B0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1FE27" w14:textId="77777777" w:rsidR="00B11EE5" w:rsidRPr="001C701D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FE19B" w14:textId="77777777" w:rsidR="00B11EE5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1EE5" w:rsidRPr="001C701D" w14:paraId="533A8473" w14:textId="77777777" w:rsidTr="00367819">
        <w:tc>
          <w:tcPr>
            <w:tcW w:w="5940" w:type="dxa"/>
          </w:tcPr>
          <w:p w14:paraId="28D4FFCB" w14:textId="3BBAFC52" w:rsidR="00B11EE5" w:rsidRPr="001C701D" w:rsidRDefault="00711CC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เจเนพูติก ไบโอ จำกัด</w:t>
            </w:r>
          </w:p>
        </w:tc>
        <w:tc>
          <w:tcPr>
            <w:tcW w:w="1440" w:type="dxa"/>
          </w:tcPr>
          <w:p w14:paraId="0E65E7C4" w14:textId="08CD7222" w:rsidR="00B11EE5" w:rsidRPr="003414B0" w:rsidRDefault="0036781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7678F595" w14:textId="77777777" w:rsidR="00B11EE5" w:rsidRPr="001C701D" w:rsidRDefault="00B11EE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725BDA" w14:textId="4B009C5B" w:rsidR="00B11EE5" w:rsidRDefault="0036781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617D561" w14:textId="77777777" w:rsidR="001433B6" w:rsidRPr="0038579B" w:rsidRDefault="001433B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4"/>
        <w:rPr>
          <w:rFonts w:ascii="Angsana New" w:hAnsi="Angsana New" w:cs="Angsana New"/>
          <w:sz w:val="30"/>
          <w:szCs w:val="30"/>
        </w:rPr>
      </w:pPr>
    </w:p>
    <w:p w14:paraId="0CA912FD" w14:textId="7690F070" w:rsidR="004E5281" w:rsidRPr="003414B0" w:rsidRDefault="000A0C4E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41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ซื้อเงินลงทุน</w:t>
      </w:r>
      <w:r w:rsidR="003559F7" w:rsidRPr="00341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ใน</w:t>
      </w:r>
      <w:r w:rsidR="00A87A55" w:rsidRPr="003414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4D4A3EB0" w14:textId="77777777" w:rsidR="004E5281" w:rsidRPr="0038579B" w:rsidRDefault="004E528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EEC0508" w14:textId="4AA5B914" w:rsidR="00073EF0" w:rsidRDefault="004E5281" w:rsidP="00F95CFC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3414B0">
        <w:rPr>
          <w:rFonts w:ascii="Angsana New" w:hAnsi="Angsana New"/>
          <w:sz w:val="30"/>
          <w:szCs w:val="30"/>
        </w:rPr>
        <w:tab/>
      </w:r>
      <w:r w:rsidR="00557253" w:rsidRPr="003414B0">
        <w:rPr>
          <w:rFonts w:ascii="Angsana New" w:hAnsi="Angsana New" w:hint="cs"/>
          <w:sz w:val="30"/>
          <w:szCs w:val="30"/>
          <w:cs/>
        </w:rPr>
        <w:t>บริษัทจัดตั้งบริษัทย่อยในประเทศแห่งหนึ่ง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(</w:t>
      </w:r>
      <w:r w:rsidR="00557253" w:rsidRPr="003414B0">
        <w:rPr>
          <w:rFonts w:ascii="Angsana New" w:hAnsi="Angsana New" w:hint="cs"/>
          <w:sz w:val="30"/>
          <w:szCs w:val="30"/>
          <w:cs/>
        </w:rPr>
        <w:t>บริษัท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ไทยฟู้ดส์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คอฟฟี่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แอนด์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เบฟเวอเรจส์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จำกัด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) </w:t>
      </w:r>
      <w:r w:rsidR="00557253" w:rsidRPr="003414B0">
        <w:rPr>
          <w:rFonts w:ascii="Angsana New" w:hAnsi="Angsana New" w:hint="cs"/>
          <w:sz w:val="30"/>
          <w:szCs w:val="30"/>
          <w:cs/>
        </w:rPr>
        <w:t>โดยมีทุน</w:t>
      </w:r>
      <w:r w:rsidR="003559F7" w:rsidRPr="003414B0">
        <w:rPr>
          <w:rFonts w:ascii="Angsana New" w:hAnsi="Angsana New"/>
          <w:sz w:val="30"/>
          <w:szCs w:val="30"/>
          <w:cs/>
        </w:rPr>
        <w:br/>
      </w:r>
      <w:r w:rsidR="00557253" w:rsidRPr="003414B0">
        <w:rPr>
          <w:rFonts w:ascii="Angsana New" w:hAnsi="Angsana New" w:hint="cs"/>
          <w:sz w:val="30"/>
          <w:szCs w:val="30"/>
          <w:cs/>
        </w:rPr>
        <w:t>จดทะเบียนเริ่มแรก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1</w:t>
      </w:r>
      <w:r w:rsidR="00557253" w:rsidRPr="003414B0">
        <w:rPr>
          <w:rFonts w:ascii="Angsana New" w:hAnsi="Angsana New"/>
          <w:sz w:val="30"/>
          <w:szCs w:val="30"/>
        </w:rPr>
        <w:t>.</w:t>
      </w:r>
      <w:r w:rsidR="00EC1182" w:rsidRPr="003414B0">
        <w:rPr>
          <w:rFonts w:ascii="Angsana New" w:hAnsi="Angsana New"/>
          <w:sz w:val="30"/>
          <w:szCs w:val="30"/>
        </w:rPr>
        <w:t>0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ล้านบาท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57253" w:rsidRPr="003414B0">
        <w:rPr>
          <w:rFonts w:ascii="Angsana New" w:hAnsi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100</w:t>
      </w:r>
      <w:r w:rsidR="00557253" w:rsidRPr="003414B0">
        <w:rPr>
          <w:rFonts w:ascii="Angsana New" w:hAnsi="Angsana New"/>
          <w:sz w:val="30"/>
          <w:szCs w:val="30"/>
        </w:rPr>
        <w:t>.</w:t>
      </w:r>
      <w:r w:rsidR="00EC1182" w:rsidRPr="003414B0">
        <w:rPr>
          <w:rFonts w:ascii="Angsana New" w:hAnsi="Angsana New"/>
          <w:sz w:val="30"/>
          <w:szCs w:val="30"/>
        </w:rPr>
        <w:t>00</w:t>
      </w:r>
      <w:r w:rsidR="00557253" w:rsidRPr="003414B0">
        <w:rPr>
          <w:rFonts w:ascii="Angsana New" w:hAnsi="Angsana New"/>
          <w:sz w:val="30"/>
          <w:szCs w:val="30"/>
          <w:cs/>
        </w:rPr>
        <w:t xml:space="preserve"> </w:t>
      </w:r>
      <w:r w:rsidR="005624C4" w:rsidRPr="003414B0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="005624C4" w:rsidRPr="003414B0">
        <w:rPr>
          <w:rFonts w:ascii="Angsana New" w:hAnsi="Angsana New"/>
          <w:sz w:val="30"/>
          <w:szCs w:val="30"/>
          <w:cs/>
        </w:rPr>
        <w:t xml:space="preserve"> </w:t>
      </w:r>
      <w:r w:rsidR="005624C4" w:rsidRPr="005624C4">
        <w:rPr>
          <w:rFonts w:ascii="Angsana New" w:hAnsi="Angsana New"/>
          <w:spacing w:val="-2"/>
          <w:sz w:val="30"/>
          <w:szCs w:val="30"/>
        </w:rPr>
        <w:t>1.0</w:t>
      </w:r>
      <w:r w:rsidR="005624C4" w:rsidRPr="00562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624C4" w:rsidRPr="005624C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073EF0" w:rsidRPr="005624C4">
        <w:rPr>
          <w:rFonts w:ascii="Angsana New" w:hAnsi="Angsana New" w:hint="cs"/>
          <w:spacing w:val="-2"/>
          <w:sz w:val="30"/>
          <w:szCs w:val="30"/>
          <w:cs/>
        </w:rPr>
        <w:t>บริษัทมีสัดส่วนการลงทุนในบริษัทย่อยดังกล่าวคิดเป็นร้อยละ</w:t>
      </w:r>
      <w:r w:rsidR="00073EF0" w:rsidRPr="00562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C1182" w:rsidRPr="005624C4">
        <w:rPr>
          <w:rFonts w:ascii="Angsana New" w:hAnsi="Angsana New"/>
          <w:spacing w:val="-2"/>
          <w:sz w:val="30"/>
          <w:szCs w:val="30"/>
        </w:rPr>
        <w:t>99</w:t>
      </w:r>
      <w:r w:rsidR="00073EF0" w:rsidRPr="005624C4">
        <w:rPr>
          <w:rFonts w:ascii="Angsana New" w:hAnsi="Angsana New"/>
          <w:spacing w:val="-2"/>
          <w:sz w:val="30"/>
          <w:szCs w:val="30"/>
        </w:rPr>
        <w:t>.</w:t>
      </w:r>
      <w:r w:rsidR="00EC1182" w:rsidRPr="005624C4">
        <w:rPr>
          <w:rFonts w:ascii="Angsana New" w:hAnsi="Angsana New"/>
          <w:spacing w:val="-2"/>
          <w:sz w:val="30"/>
          <w:szCs w:val="30"/>
        </w:rPr>
        <w:t>9</w:t>
      </w:r>
      <w:r w:rsidR="003559F7" w:rsidRPr="005624C4">
        <w:rPr>
          <w:rFonts w:ascii="Angsana New" w:hAnsi="Angsana New"/>
          <w:spacing w:val="-2"/>
          <w:sz w:val="30"/>
          <w:szCs w:val="30"/>
        </w:rPr>
        <w:t>8</w:t>
      </w:r>
      <w:r w:rsidR="00073EF0" w:rsidRPr="00562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73EF0" w:rsidRPr="005624C4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8C31B6" w:rsidRPr="005624C4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="00073EF0" w:rsidRPr="005624C4">
        <w:rPr>
          <w:rFonts w:ascii="Angsana New" w:hAnsi="Angsana New" w:hint="cs"/>
          <w:spacing w:val="-2"/>
          <w:sz w:val="30"/>
          <w:szCs w:val="30"/>
          <w:cs/>
        </w:rPr>
        <w:t>ที่ชำระแล้ว</w:t>
      </w:r>
      <w:r w:rsidR="00073EF0" w:rsidRPr="005624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42E9A" w:rsidRPr="005624C4">
        <w:rPr>
          <w:rFonts w:ascii="Angsana New" w:hAnsi="Angsana New" w:hint="cs"/>
          <w:spacing w:val="-2"/>
          <w:sz w:val="30"/>
          <w:szCs w:val="30"/>
          <w:cs/>
        </w:rPr>
        <w:t>การดำเนินการ</w:t>
      </w:r>
      <w:r w:rsidR="00A42E9A" w:rsidRPr="003414B0">
        <w:rPr>
          <w:rFonts w:ascii="Angsana New" w:hAnsi="Angsana New" w:hint="cs"/>
          <w:sz w:val="30"/>
          <w:szCs w:val="30"/>
          <w:cs/>
        </w:rPr>
        <w:t>จดทะเบียนหุ้นทุนเริ่มแรกของบริษัทย่อยดังกล่าวกับกระทรวงพาณิชย์ได้แล้วเสร็จเมื่อวันที่</w:t>
      </w:r>
      <w:r w:rsidR="003414B0">
        <w:rPr>
          <w:rFonts w:ascii="Angsana New" w:hAnsi="Angsana New"/>
          <w:sz w:val="30"/>
          <w:szCs w:val="30"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9</w:t>
      </w:r>
      <w:r w:rsidR="00A42E9A" w:rsidRPr="003414B0">
        <w:rPr>
          <w:rFonts w:ascii="Angsana New" w:hAnsi="Angsana New"/>
          <w:sz w:val="30"/>
          <w:szCs w:val="30"/>
          <w:cs/>
        </w:rPr>
        <w:t xml:space="preserve"> </w:t>
      </w:r>
      <w:r w:rsidR="00A42E9A" w:rsidRPr="003414B0">
        <w:rPr>
          <w:rFonts w:ascii="Angsana New" w:hAnsi="Angsana New" w:hint="cs"/>
          <w:sz w:val="30"/>
          <w:szCs w:val="30"/>
          <w:cs/>
        </w:rPr>
        <w:t>มกราคม</w:t>
      </w:r>
      <w:r w:rsidR="00A42E9A" w:rsidRPr="003414B0">
        <w:rPr>
          <w:rFonts w:ascii="Angsana New" w:hAnsi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/>
          <w:sz w:val="30"/>
          <w:szCs w:val="30"/>
        </w:rPr>
        <w:t>2569</w:t>
      </w:r>
      <w:r w:rsidR="00A42E9A" w:rsidRPr="003414B0">
        <w:rPr>
          <w:rFonts w:ascii="Angsana New" w:hAnsi="Angsana New"/>
          <w:sz w:val="30"/>
          <w:szCs w:val="30"/>
        </w:rPr>
        <w:t xml:space="preserve"> </w:t>
      </w:r>
    </w:p>
    <w:p w14:paraId="6C51FBE5" w14:textId="77777777" w:rsidR="001C701D" w:rsidRPr="0038579B" w:rsidRDefault="001C701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0396BDE" w14:textId="430BF1F6" w:rsidR="001C701D" w:rsidRPr="004E2A31" w:rsidRDefault="001C701D" w:rsidP="00F95CFC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3414B0">
        <w:rPr>
          <w:rFonts w:ascii="Angsana New" w:hAnsi="Angsana New"/>
          <w:sz w:val="30"/>
          <w:szCs w:val="30"/>
        </w:rPr>
        <w:tab/>
      </w:r>
      <w:r w:rsidRPr="004E2A31">
        <w:rPr>
          <w:rFonts w:ascii="Angsana New" w:hAnsi="Angsana New"/>
          <w:sz w:val="30"/>
          <w:szCs w:val="30"/>
          <w:cs/>
        </w:rPr>
        <w:t>บริษัทจัดตั้งบริษัทย่อยในประเทศแห่งหนึ่ง (บริษัท ไทยฟู้ดส์ ไรซ์ อะกริเทรด จำกัด) โดยมีทุนจดทะเบียนเริ่มแรก</w:t>
      </w:r>
      <w:r w:rsidRPr="004E2A31">
        <w:rPr>
          <w:rFonts w:ascii="Angsana New" w:hAnsi="Angsana New"/>
          <w:sz w:val="30"/>
          <w:szCs w:val="30"/>
        </w:rPr>
        <w:t xml:space="preserve"> </w:t>
      </w:r>
      <w:r w:rsidRPr="004E2A31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064B86" w:rsidRPr="004E2A31">
        <w:rPr>
          <w:rFonts w:ascii="Angsana New" w:hAnsi="Angsana New"/>
          <w:sz w:val="30"/>
          <w:szCs w:val="30"/>
        </w:rPr>
        <w:t xml:space="preserve">1.0 </w:t>
      </w:r>
      <w:r w:rsidRPr="004E2A31">
        <w:rPr>
          <w:rFonts w:ascii="Angsana New" w:hAnsi="Angsana New"/>
          <w:sz w:val="30"/>
          <w:szCs w:val="30"/>
          <w:cs/>
        </w:rPr>
        <w:t>ล้านบาท และให้เรียกชำระค่าหุ้นใน</w:t>
      </w:r>
      <w:r w:rsidRPr="00F95CFC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F95CFC">
        <w:rPr>
          <w:rFonts w:ascii="Angsana New" w:hAnsi="Angsana New"/>
          <w:sz w:val="30"/>
          <w:szCs w:val="30"/>
        </w:rPr>
        <w:t xml:space="preserve">100.00 </w:t>
      </w:r>
      <w:r w:rsidRPr="00F95CFC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F95CFC">
        <w:rPr>
          <w:rFonts w:ascii="Angsana New" w:hAnsi="Angsana New"/>
          <w:sz w:val="30"/>
          <w:szCs w:val="30"/>
        </w:rPr>
        <w:t xml:space="preserve">1.0 </w:t>
      </w:r>
      <w:r w:rsidRPr="00F95CFC">
        <w:rPr>
          <w:rFonts w:ascii="Angsana New" w:hAnsi="Angsana New"/>
          <w:sz w:val="30"/>
          <w:szCs w:val="30"/>
          <w:cs/>
        </w:rPr>
        <w:t>ล้านบาท</w:t>
      </w:r>
      <w:r w:rsidRPr="00F95CFC">
        <w:rPr>
          <w:rFonts w:ascii="Angsana New" w:hAnsi="Angsana New"/>
          <w:sz w:val="30"/>
          <w:szCs w:val="30"/>
        </w:rPr>
        <w:t xml:space="preserve"> </w:t>
      </w:r>
      <w:r w:rsidRPr="00F95CFC">
        <w:rPr>
          <w:rFonts w:ascii="Angsana New" w:hAnsi="Angsana New"/>
          <w:sz w:val="30"/>
          <w:szCs w:val="30"/>
          <w:cs/>
        </w:rPr>
        <w:t xml:space="preserve">บริษัทมีสัดส่วนการลงทุนในบริษัทย่อยดังกล่าวคิดเป็นร้อยละ </w:t>
      </w:r>
      <w:r w:rsidRPr="00F95CFC">
        <w:rPr>
          <w:rFonts w:ascii="Angsana New" w:hAnsi="Angsana New"/>
          <w:sz w:val="30"/>
          <w:szCs w:val="30"/>
        </w:rPr>
        <w:t>99.9</w:t>
      </w:r>
      <w:r w:rsidR="005F70FE" w:rsidRPr="00F95CFC">
        <w:rPr>
          <w:rFonts w:ascii="Angsana New" w:hAnsi="Angsana New"/>
          <w:sz w:val="30"/>
          <w:szCs w:val="30"/>
        </w:rPr>
        <w:t>8</w:t>
      </w:r>
      <w:r w:rsidRPr="004E2A31">
        <w:rPr>
          <w:rFonts w:ascii="Angsana New" w:hAnsi="Angsana New"/>
          <w:sz w:val="30"/>
          <w:szCs w:val="30"/>
        </w:rPr>
        <w:t xml:space="preserve"> </w:t>
      </w:r>
      <w:r w:rsidRPr="004E2A31">
        <w:rPr>
          <w:rFonts w:ascii="Angsana New" w:hAnsi="Angsana New"/>
          <w:sz w:val="30"/>
          <w:szCs w:val="30"/>
          <w:cs/>
        </w:rPr>
        <w:t xml:space="preserve">ของหุ้นที่ชำระแล้ว คิดเป็นจำนวนเงิน </w:t>
      </w:r>
      <w:r w:rsidRPr="004E2A31">
        <w:rPr>
          <w:rFonts w:ascii="Angsana New" w:hAnsi="Angsana New"/>
          <w:sz w:val="30"/>
          <w:szCs w:val="30"/>
        </w:rPr>
        <w:t xml:space="preserve">1.0 </w:t>
      </w:r>
      <w:r w:rsidRPr="004E2A31">
        <w:rPr>
          <w:rFonts w:ascii="Angsana New" w:hAnsi="Angsana New"/>
          <w:sz w:val="30"/>
          <w:szCs w:val="30"/>
          <w:cs/>
        </w:rPr>
        <w:t>ล้านบาท</w:t>
      </w:r>
      <w:r w:rsidRPr="004E2A31">
        <w:rPr>
          <w:rFonts w:ascii="Angsana New" w:hAnsi="Angsana New"/>
          <w:sz w:val="30"/>
          <w:szCs w:val="30"/>
        </w:rPr>
        <w:t xml:space="preserve"> </w:t>
      </w:r>
      <w:r w:rsidRPr="004E2A31">
        <w:rPr>
          <w:rFonts w:ascii="Angsana New" w:hAnsi="Angsana New"/>
          <w:sz w:val="30"/>
          <w:szCs w:val="30"/>
          <w:cs/>
        </w:rPr>
        <w:t xml:space="preserve"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 </w:t>
      </w:r>
      <w:r w:rsidR="00F8604A" w:rsidRPr="004E2A31">
        <w:rPr>
          <w:rFonts w:ascii="Angsana New" w:hAnsi="Angsana New"/>
          <w:sz w:val="30"/>
          <w:szCs w:val="30"/>
        </w:rPr>
        <w:br/>
      </w:r>
      <w:r w:rsidR="00064B86" w:rsidRPr="004E2A31">
        <w:rPr>
          <w:rFonts w:ascii="Angsana New" w:hAnsi="Angsana New"/>
          <w:sz w:val="30"/>
          <w:szCs w:val="30"/>
        </w:rPr>
        <w:t>23</w:t>
      </w:r>
      <w:r w:rsidRPr="004E2A31">
        <w:rPr>
          <w:rFonts w:ascii="Angsana New" w:hAnsi="Angsana New"/>
          <w:sz w:val="30"/>
          <w:szCs w:val="30"/>
          <w:cs/>
        </w:rPr>
        <w:t xml:space="preserve"> เมษายน </w:t>
      </w:r>
      <w:r w:rsidR="00064B86" w:rsidRPr="004E2A31">
        <w:rPr>
          <w:rFonts w:ascii="Angsana New" w:hAnsi="Angsana New"/>
          <w:sz w:val="30"/>
          <w:szCs w:val="30"/>
        </w:rPr>
        <w:t>2569</w:t>
      </w:r>
    </w:p>
    <w:p w14:paraId="0DB54612" w14:textId="77777777" w:rsidR="001C701D" w:rsidRPr="004E2A31" w:rsidRDefault="001C701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4"/>
        <w:rPr>
          <w:rFonts w:ascii="Angsana New" w:hAnsi="Angsana New" w:cs="Angsana New"/>
          <w:sz w:val="30"/>
          <w:szCs w:val="30"/>
        </w:rPr>
      </w:pPr>
    </w:p>
    <w:p w14:paraId="2B780753" w14:textId="77777777" w:rsidR="0038579B" w:rsidRDefault="0038579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highlight w:val="cyan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highlight w:val="cyan"/>
          <w:cs/>
        </w:rPr>
        <w:br w:type="page"/>
      </w:r>
    </w:p>
    <w:p w14:paraId="7E4DE47F" w14:textId="2D2CD1C4" w:rsidR="001C701D" w:rsidRPr="00792338" w:rsidRDefault="001C701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9233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การเพิ</w:t>
      </w:r>
      <w:r w:rsidRPr="0079233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่</w:t>
      </w:r>
      <w:r w:rsidRPr="0079233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มทุนในบริษัทย่อย</w:t>
      </w:r>
    </w:p>
    <w:p w14:paraId="18A9D038" w14:textId="77777777" w:rsidR="001C701D" w:rsidRPr="00792338" w:rsidRDefault="001C701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393E0B" w14:textId="40519ACF" w:rsidR="001C701D" w:rsidRPr="00792338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2338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บริษัทลงทุนในบริษัทย่อยในประเทศแห่งหนึ่ง (บริษัท บิ้ว ออล จำกัด) เพิ่มขึ้นเป็นจำนวนเงิน </w:t>
      </w:r>
      <w:r w:rsidRPr="00792338">
        <w:rPr>
          <w:rFonts w:ascii="Angsana New" w:hAnsi="Angsana New"/>
          <w:sz w:val="30"/>
          <w:szCs w:val="30"/>
        </w:rPr>
        <w:t xml:space="preserve">6.8 </w:t>
      </w:r>
      <w:r w:rsidRPr="00792338">
        <w:rPr>
          <w:rFonts w:ascii="Angsana New" w:hAnsi="Angsana New" w:cs="Angsana New"/>
          <w:sz w:val="30"/>
          <w:szCs w:val="30"/>
          <w:cs/>
          <w:lang w:val="th-TH"/>
        </w:rPr>
        <w:t>ล้านบาทโดยรายละเอียดมีดังนี้</w:t>
      </w:r>
    </w:p>
    <w:p w14:paraId="080DEE89" w14:textId="77777777" w:rsidR="001C701D" w:rsidRPr="00792338" w:rsidRDefault="001C701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84BCA3" w14:textId="75FDC049" w:rsidR="001C701D" w:rsidRPr="00792338" w:rsidRDefault="001C701D" w:rsidP="00F95CFC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792338">
        <w:rPr>
          <w:rFonts w:ascii="Angsana New" w:hAnsi="Angsana New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="00064B86" w:rsidRPr="00792338">
        <w:rPr>
          <w:rFonts w:ascii="Angsana New" w:hAnsi="Angsana New"/>
          <w:sz w:val="30"/>
          <w:szCs w:val="30"/>
        </w:rPr>
        <w:t xml:space="preserve">25.0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="00064B86" w:rsidRPr="00792338">
        <w:rPr>
          <w:rFonts w:ascii="Angsana New" w:hAnsi="Angsana New"/>
          <w:sz w:val="30"/>
          <w:szCs w:val="30"/>
        </w:rPr>
        <w:t xml:space="preserve">16,000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หุ้น  เป็นจำนวนเงินรวม </w:t>
      </w:r>
      <w:r w:rsidR="00064B86" w:rsidRPr="00792338">
        <w:rPr>
          <w:rFonts w:ascii="Angsana New" w:hAnsi="Angsana New"/>
          <w:sz w:val="30"/>
          <w:szCs w:val="30"/>
        </w:rPr>
        <w:t>0.4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48AF19B8" w14:textId="54454110" w:rsidR="001C701D" w:rsidRPr="00792338" w:rsidRDefault="001C701D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92338">
        <w:rPr>
          <w:rFonts w:ascii="Angsana New" w:hAnsi="Angsana New"/>
          <w:sz w:val="30"/>
          <w:szCs w:val="30"/>
          <w:cs/>
        </w:rPr>
        <w:t xml:space="preserve">เพิ่มทุนจดทะเบียนเป็นจำนวนเงิน </w:t>
      </w:r>
      <w:r w:rsidR="00064B86" w:rsidRPr="00792338">
        <w:rPr>
          <w:rFonts w:ascii="Angsana New" w:hAnsi="Angsana New"/>
          <w:sz w:val="30"/>
          <w:szCs w:val="30"/>
        </w:rPr>
        <w:t xml:space="preserve">8.0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จากทุนจดทะเบียนจำนวน </w:t>
      </w:r>
      <w:r w:rsidR="00064B86" w:rsidRPr="00792338">
        <w:rPr>
          <w:rFonts w:ascii="Angsana New" w:hAnsi="Angsana New"/>
          <w:sz w:val="30"/>
          <w:szCs w:val="30"/>
        </w:rPr>
        <w:t xml:space="preserve">2.0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ล้านบาท เป็นจำนวนเงิน </w:t>
      </w:r>
      <w:r w:rsidR="00403545" w:rsidRPr="00792338">
        <w:rPr>
          <w:rFonts w:ascii="Angsana New" w:hAnsi="Angsana New"/>
          <w:sz w:val="30"/>
          <w:szCs w:val="30"/>
        </w:rPr>
        <w:t>10.0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064B86" w:rsidRPr="00792338">
        <w:rPr>
          <w:rFonts w:ascii="Angsana New" w:hAnsi="Angsana New"/>
          <w:sz w:val="30"/>
          <w:szCs w:val="30"/>
        </w:rPr>
        <w:t xml:space="preserve">100.00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="00064B86" w:rsidRPr="00792338">
        <w:rPr>
          <w:rFonts w:ascii="Angsana New" w:hAnsi="Angsana New"/>
          <w:sz w:val="30"/>
          <w:szCs w:val="30"/>
        </w:rPr>
        <w:t xml:space="preserve">8.0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ล้านบาท บริษัทเข้าซื้อหุ้นเพิ่มทุนเป็นจำนวนเงิน </w:t>
      </w:r>
      <w:r w:rsidR="00064B86" w:rsidRPr="00792338">
        <w:rPr>
          <w:rFonts w:ascii="Angsana New" w:hAnsi="Angsana New"/>
          <w:sz w:val="30"/>
          <w:szCs w:val="30"/>
        </w:rPr>
        <w:t>6.</w:t>
      </w:r>
      <w:r w:rsidR="00403545" w:rsidRPr="00792338">
        <w:rPr>
          <w:rFonts w:ascii="Angsana New" w:hAnsi="Angsana New"/>
          <w:sz w:val="30"/>
          <w:szCs w:val="30"/>
        </w:rPr>
        <w:t>4</w:t>
      </w:r>
      <w:r w:rsidR="00064B86" w:rsidRPr="00792338">
        <w:rPr>
          <w:rFonts w:ascii="Angsana New" w:hAnsi="Angsana New"/>
          <w:sz w:val="30"/>
          <w:szCs w:val="30"/>
        </w:rPr>
        <w:t xml:space="preserve"> </w:t>
      </w:r>
      <w:r w:rsidR="00064B86" w:rsidRPr="00792338">
        <w:rPr>
          <w:rFonts w:ascii="Angsana New" w:hAnsi="Angsana New"/>
          <w:sz w:val="30"/>
          <w:szCs w:val="30"/>
          <w:cs/>
        </w:rPr>
        <w:t>ล้านบาท</w:t>
      </w:r>
      <w:r w:rsidR="007843D7">
        <w:rPr>
          <w:rFonts w:ascii="Angsana New" w:hAnsi="Angsana New" w:hint="cs"/>
          <w:sz w:val="30"/>
          <w:szCs w:val="30"/>
          <w:cs/>
        </w:rPr>
        <w:t xml:space="preserve"> 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ซึ่งเป็นไปตามสัดส่วนการลงทุนของบริษัท การดำเนินการจดทะเบียนเพิ่มทุนดังกล่าวกับกระทรวงพาณิชย์ได้แล้วเสร็จเมื่อวันที่ </w:t>
      </w:r>
      <w:r w:rsidR="00064B86" w:rsidRPr="00792338">
        <w:rPr>
          <w:rFonts w:ascii="Angsana New" w:hAnsi="Angsana New"/>
          <w:sz w:val="30"/>
          <w:szCs w:val="30"/>
        </w:rPr>
        <w:t>27</w:t>
      </w:r>
      <w:r w:rsidR="00064B86" w:rsidRPr="00792338">
        <w:rPr>
          <w:rFonts w:ascii="Angsana New" w:hAnsi="Angsana New"/>
          <w:sz w:val="30"/>
          <w:szCs w:val="30"/>
          <w:cs/>
        </w:rPr>
        <w:t xml:space="preserve"> เมษายน </w:t>
      </w:r>
      <w:r w:rsidR="00064B86" w:rsidRPr="00792338">
        <w:rPr>
          <w:rFonts w:ascii="Angsana New" w:hAnsi="Angsana New"/>
          <w:sz w:val="30"/>
          <w:szCs w:val="30"/>
        </w:rPr>
        <w:t>2569</w:t>
      </w:r>
    </w:p>
    <w:p w14:paraId="27A32856" w14:textId="77777777" w:rsidR="00064B86" w:rsidRPr="002A38E2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394F3C2A" w14:textId="72F021C5" w:rsidR="00064B86" w:rsidRPr="004E2A31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E2A31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บริษัทลงทุนในบริษัทย่อยในประเทศแห่งหนึ่ง (บริษัท อาเลน่า ดีเวลลอปเม้นท์ จํากัด) เพิ่มขึ้นเป็นจำนวนเงิน </w:t>
      </w:r>
      <w:r w:rsidRPr="004E2A31">
        <w:rPr>
          <w:rFonts w:ascii="Angsana New" w:hAnsi="Angsana New"/>
          <w:sz w:val="30"/>
          <w:szCs w:val="30"/>
        </w:rPr>
        <w:t>400</w:t>
      </w:r>
      <w:r w:rsidRPr="004E2A31">
        <w:rPr>
          <w:rFonts w:ascii="Angsana New" w:hAnsi="Angsana New" w:cs="Angsana New"/>
          <w:sz w:val="30"/>
          <w:szCs w:val="30"/>
        </w:rPr>
        <w:t>.0</w:t>
      </w:r>
      <w:r w:rsidRPr="004E2A31">
        <w:rPr>
          <w:rFonts w:ascii="Angsana New" w:hAnsi="Angsana New" w:hint="cs"/>
          <w:sz w:val="30"/>
          <w:szCs w:val="30"/>
          <w:cs/>
        </w:rPr>
        <w:t xml:space="preserve"> </w:t>
      </w:r>
      <w:r w:rsidRPr="004E2A31">
        <w:rPr>
          <w:rFonts w:ascii="Angsana New" w:hAnsi="Angsana New" w:cs="Angsana New"/>
          <w:sz w:val="30"/>
          <w:szCs w:val="30"/>
          <w:cs/>
          <w:lang w:val="th-TH"/>
        </w:rPr>
        <w:t>ล้านบาท โดยรายละเอียดมีดังนี้</w:t>
      </w:r>
    </w:p>
    <w:p w14:paraId="2FC3F7B1" w14:textId="77777777" w:rsidR="00064B86" w:rsidRPr="004E2A31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87B4E2" w14:textId="324D8288" w:rsidR="00064B86" w:rsidRPr="004E2A31" w:rsidRDefault="00064B86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E2A31">
        <w:rPr>
          <w:rFonts w:ascii="Angsana New" w:hAnsi="Angsana New"/>
          <w:sz w:val="30"/>
          <w:szCs w:val="30"/>
          <w:cs/>
        </w:rPr>
        <w:t xml:space="preserve">เพิ่มทุนจดทะเบียนเป็นจำนวนเงิน </w:t>
      </w:r>
      <w:r w:rsidR="003734EB" w:rsidRPr="004E2A31">
        <w:rPr>
          <w:rFonts w:ascii="Angsana New" w:hAnsi="Angsana New"/>
          <w:sz w:val="30"/>
          <w:szCs w:val="30"/>
        </w:rPr>
        <w:t>40</w:t>
      </w:r>
      <w:r w:rsidRPr="004E2A31">
        <w:rPr>
          <w:rFonts w:ascii="Angsana New" w:hAnsi="Angsana New"/>
          <w:sz w:val="30"/>
          <w:szCs w:val="30"/>
        </w:rPr>
        <w:t xml:space="preserve">0.0 </w:t>
      </w:r>
      <w:r w:rsidRPr="004E2A31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จากทุนจดทะเบียนจำนวน </w:t>
      </w:r>
      <w:r w:rsidRPr="004E2A31">
        <w:rPr>
          <w:rFonts w:ascii="Angsana New" w:hAnsi="Angsana New"/>
          <w:sz w:val="30"/>
          <w:szCs w:val="30"/>
        </w:rPr>
        <w:t xml:space="preserve">550.0 </w:t>
      </w:r>
      <w:r w:rsidRPr="004E2A31">
        <w:rPr>
          <w:rFonts w:ascii="Angsana New" w:hAnsi="Angsana New"/>
          <w:sz w:val="30"/>
          <w:szCs w:val="30"/>
          <w:cs/>
        </w:rPr>
        <w:t xml:space="preserve">ล้านบาท เป็นจำนวนเงิน </w:t>
      </w:r>
      <w:r w:rsidR="003734EB" w:rsidRPr="004E2A31">
        <w:rPr>
          <w:rFonts w:ascii="Angsana New" w:hAnsi="Angsana New"/>
          <w:sz w:val="30"/>
          <w:szCs w:val="30"/>
        </w:rPr>
        <w:t>950</w:t>
      </w:r>
      <w:r w:rsidRPr="004E2A31">
        <w:rPr>
          <w:rFonts w:ascii="Angsana New" w:hAnsi="Angsana New"/>
          <w:sz w:val="30"/>
          <w:szCs w:val="30"/>
        </w:rPr>
        <w:t>.0</w:t>
      </w:r>
      <w:r w:rsidRPr="004E2A31">
        <w:rPr>
          <w:rFonts w:ascii="Angsana New" w:hAnsi="Angsana New" w:hint="cs"/>
          <w:sz w:val="30"/>
          <w:szCs w:val="30"/>
          <w:cs/>
        </w:rPr>
        <w:t xml:space="preserve"> </w:t>
      </w:r>
      <w:r w:rsidRPr="004E2A31">
        <w:rPr>
          <w:rFonts w:ascii="Angsana New" w:hAnsi="Angsana New"/>
          <w:sz w:val="30"/>
          <w:szCs w:val="30"/>
          <w:cs/>
        </w:rPr>
        <w:t xml:space="preserve">ล้านบาท และให้เรียกชำระค่าหุ้นในอัตราร้อยละ </w:t>
      </w:r>
      <w:r w:rsidRPr="004E2A31">
        <w:rPr>
          <w:rFonts w:ascii="Angsana New" w:hAnsi="Angsana New"/>
          <w:sz w:val="30"/>
          <w:szCs w:val="30"/>
        </w:rPr>
        <w:t xml:space="preserve">100.00 </w:t>
      </w:r>
      <w:r w:rsidRPr="004E2A31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4E2A31">
        <w:rPr>
          <w:rFonts w:ascii="Angsana New" w:hAnsi="Angsana New"/>
          <w:sz w:val="30"/>
          <w:szCs w:val="30"/>
        </w:rPr>
        <w:t>400.0</w:t>
      </w:r>
      <w:r w:rsidRPr="004E2A31">
        <w:rPr>
          <w:rFonts w:ascii="Angsana New" w:hAnsi="Angsana New" w:hint="cs"/>
          <w:sz w:val="30"/>
          <w:szCs w:val="30"/>
          <w:cs/>
        </w:rPr>
        <w:t xml:space="preserve"> </w:t>
      </w:r>
      <w:r w:rsidRPr="004E2A31">
        <w:rPr>
          <w:rFonts w:ascii="Angsana New" w:hAnsi="Angsana New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4E2A31">
        <w:rPr>
          <w:rFonts w:ascii="Angsana New" w:hAnsi="Angsana New"/>
          <w:sz w:val="30"/>
          <w:szCs w:val="30"/>
        </w:rPr>
        <w:t>29</w:t>
      </w:r>
      <w:r w:rsidRPr="004E2A31">
        <w:rPr>
          <w:rFonts w:ascii="Angsana New" w:hAnsi="Angsana New"/>
          <w:sz w:val="30"/>
          <w:szCs w:val="30"/>
          <w:cs/>
        </w:rPr>
        <w:t xml:space="preserve"> </w:t>
      </w:r>
      <w:r w:rsidRPr="004E2A3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E2A31">
        <w:rPr>
          <w:rFonts w:ascii="Angsana New" w:hAnsi="Angsana New"/>
          <w:sz w:val="30"/>
          <w:szCs w:val="30"/>
        </w:rPr>
        <w:t>2569</w:t>
      </w:r>
    </w:p>
    <w:p w14:paraId="5E42D8DB" w14:textId="77777777" w:rsidR="00064B86" w:rsidRPr="0038579B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5863F32" w14:textId="6779FCB3" w:rsidR="00064B86" w:rsidRPr="00792338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92338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บริษัทลงทุนในบริษัทย่อยในประเทศแห่งหนึ่ง (บริษัท ที พาราก้อน โฮลดิ้ง จำกัด) เพิ่มขึ้นเป็นจำนวนเงิน </w:t>
      </w:r>
      <w:r w:rsidRPr="00792338">
        <w:rPr>
          <w:rFonts w:ascii="Angsana New" w:hAnsi="Angsana New"/>
          <w:sz w:val="30"/>
          <w:szCs w:val="30"/>
        </w:rPr>
        <w:t>1,475</w:t>
      </w:r>
      <w:r w:rsidRPr="00792338">
        <w:rPr>
          <w:rFonts w:ascii="Angsana New" w:hAnsi="Angsana New" w:cs="Angsana New"/>
          <w:sz w:val="30"/>
          <w:szCs w:val="30"/>
        </w:rPr>
        <w:t>.0</w:t>
      </w:r>
      <w:r w:rsidRPr="00792338">
        <w:rPr>
          <w:rFonts w:ascii="Angsana New" w:hAnsi="Angsana New" w:hint="cs"/>
          <w:sz w:val="30"/>
          <w:szCs w:val="30"/>
          <w:cs/>
        </w:rPr>
        <w:t xml:space="preserve"> </w:t>
      </w:r>
      <w:r w:rsidRPr="00792338">
        <w:rPr>
          <w:rFonts w:ascii="Angsana New" w:hAnsi="Angsana New" w:cs="Angsana New"/>
          <w:sz w:val="30"/>
          <w:szCs w:val="30"/>
          <w:cs/>
          <w:lang w:val="th-TH"/>
        </w:rPr>
        <w:t>ล้านบาท โดยรายละเอียดมีดังนี้</w:t>
      </w:r>
    </w:p>
    <w:p w14:paraId="4A3341BF" w14:textId="77777777" w:rsidR="00064B86" w:rsidRPr="00792338" w:rsidRDefault="00064B8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6E1B66" w14:textId="70C1E9EB" w:rsidR="00064B86" w:rsidRPr="00792338" w:rsidRDefault="00064B86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92338">
        <w:rPr>
          <w:rFonts w:ascii="Angsana New" w:hAnsi="Angsana New"/>
          <w:sz w:val="30"/>
          <w:szCs w:val="30"/>
          <w:cs/>
        </w:rPr>
        <w:t xml:space="preserve">เพิ่มทุนจดทะเบียนเป็นจำนวนเงิน </w:t>
      </w:r>
      <w:r w:rsidRPr="00792338">
        <w:rPr>
          <w:rFonts w:ascii="Angsana New" w:hAnsi="Angsana New"/>
          <w:sz w:val="30"/>
          <w:szCs w:val="30"/>
        </w:rPr>
        <w:t>1,</w:t>
      </w:r>
      <w:r w:rsidR="004E2A31" w:rsidRPr="00792338">
        <w:rPr>
          <w:rFonts w:ascii="Angsana New" w:hAnsi="Angsana New"/>
          <w:sz w:val="30"/>
          <w:szCs w:val="30"/>
        </w:rPr>
        <w:t>475.0</w:t>
      </w:r>
      <w:r w:rsidRPr="00792338">
        <w:rPr>
          <w:rFonts w:ascii="Angsana New" w:hAnsi="Angsana New"/>
          <w:sz w:val="30"/>
          <w:szCs w:val="30"/>
        </w:rPr>
        <w:t xml:space="preserve"> </w:t>
      </w:r>
      <w:r w:rsidRPr="00792338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จากทุนจดทะเบียนจำนวน </w:t>
      </w:r>
      <w:r w:rsidR="004E2A31" w:rsidRPr="00792338">
        <w:rPr>
          <w:rFonts w:ascii="Angsana New" w:hAnsi="Angsana New"/>
          <w:sz w:val="30"/>
          <w:szCs w:val="30"/>
        </w:rPr>
        <w:t>1,300.0</w:t>
      </w:r>
      <w:r w:rsidRPr="00792338">
        <w:rPr>
          <w:rFonts w:ascii="Angsana New" w:hAnsi="Angsana New"/>
          <w:sz w:val="30"/>
          <w:szCs w:val="30"/>
        </w:rPr>
        <w:t xml:space="preserve"> </w:t>
      </w:r>
      <w:r w:rsidRPr="00792338">
        <w:rPr>
          <w:rFonts w:ascii="Angsana New" w:hAnsi="Angsana New"/>
          <w:sz w:val="30"/>
          <w:szCs w:val="30"/>
          <w:cs/>
        </w:rPr>
        <w:t xml:space="preserve">ล้านบาท เป็นจำนวนเงิน </w:t>
      </w:r>
      <w:r w:rsidR="004E2A31" w:rsidRPr="00792338">
        <w:rPr>
          <w:rFonts w:ascii="Angsana New" w:hAnsi="Angsana New"/>
          <w:sz w:val="30"/>
          <w:szCs w:val="30"/>
        </w:rPr>
        <w:t>2,775.0</w:t>
      </w:r>
      <w:r w:rsidRPr="00792338">
        <w:rPr>
          <w:rFonts w:ascii="Angsana New" w:hAnsi="Angsana New"/>
          <w:sz w:val="30"/>
          <w:szCs w:val="30"/>
        </w:rPr>
        <w:t xml:space="preserve"> </w:t>
      </w:r>
      <w:r w:rsidRPr="00792338">
        <w:rPr>
          <w:rFonts w:ascii="Angsana New" w:hAnsi="Angsana New"/>
          <w:sz w:val="30"/>
          <w:szCs w:val="30"/>
          <w:cs/>
        </w:rPr>
        <w:t>ล้านบาท และให้เรียกชำระค่าหุ้นในอัตราร้อยล</w:t>
      </w:r>
      <w:r w:rsidRPr="00792338">
        <w:rPr>
          <w:rFonts w:ascii="Angsana New" w:hAnsi="Angsana New" w:hint="cs"/>
          <w:sz w:val="30"/>
          <w:szCs w:val="30"/>
          <w:cs/>
        </w:rPr>
        <w:t xml:space="preserve">ะ </w:t>
      </w:r>
      <w:r w:rsidRPr="00792338">
        <w:rPr>
          <w:rFonts w:ascii="Angsana New" w:hAnsi="Angsana New"/>
          <w:sz w:val="30"/>
          <w:szCs w:val="30"/>
        </w:rPr>
        <w:t xml:space="preserve">100.00 </w:t>
      </w:r>
      <w:r w:rsidRPr="00792338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Pr="00792338">
        <w:rPr>
          <w:rFonts w:ascii="Angsana New" w:hAnsi="Angsana New"/>
          <w:sz w:val="30"/>
          <w:szCs w:val="30"/>
        </w:rPr>
        <w:t>1,475.0</w:t>
      </w:r>
      <w:r w:rsidRPr="00792338">
        <w:rPr>
          <w:rFonts w:ascii="Angsana New" w:hAnsi="Angsana New" w:hint="cs"/>
          <w:sz w:val="30"/>
          <w:szCs w:val="30"/>
          <w:cs/>
        </w:rPr>
        <w:t xml:space="preserve"> </w:t>
      </w:r>
      <w:r w:rsidRPr="00792338">
        <w:rPr>
          <w:rFonts w:ascii="Angsana New" w:hAnsi="Angsana New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792338">
        <w:rPr>
          <w:rFonts w:ascii="Angsana New" w:hAnsi="Angsana New"/>
          <w:sz w:val="30"/>
          <w:szCs w:val="30"/>
        </w:rPr>
        <w:t>30</w:t>
      </w:r>
      <w:r w:rsidRPr="0079233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92338">
        <w:rPr>
          <w:rFonts w:ascii="Angsana New" w:hAnsi="Angsana New"/>
          <w:sz w:val="30"/>
          <w:szCs w:val="30"/>
        </w:rPr>
        <w:t>2569</w:t>
      </w:r>
    </w:p>
    <w:p w14:paraId="6A5362B1" w14:textId="72A1C816" w:rsidR="00570EE3" w:rsidRDefault="00570EE3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4"/>
          <w:szCs w:val="24"/>
        </w:rPr>
      </w:pPr>
    </w:p>
    <w:p w14:paraId="07680BCF" w14:textId="77777777" w:rsidR="00917F82" w:rsidRDefault="00917F8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E3AEB66" w14:textId="7D7EE019" w:rsidR="00D9702C" w:rsidRDefault="00D9702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233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การเพิ</w:t>
      </w:r>
      <w:r w:rsidRPr="0079233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่</w:t>
      </w:r>
      <w:r w:rsidRPr="0079233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มทุนในบริษัท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ร่วม</w:t>
      </w:r>
    </w:p>
    <w:p w14:paraId="42ED73AE" w14:textId="77777777" w:rsidR="00D9702C" w:rsidRDefault="00D9702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2CDCCA" w14:textId="462D6BF9" w:rsidR="00653B47" w:rsidRPr="00F95CFC" w:rsidRDefault="000D36F6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5CFC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กลุ่มบริษัทลงทุนในบริษัทร่วมในประเทศแห่งหนึ่ง (บริษัท เจเนพูติก ไบโอ จำกัด) เพิ่มขึ้นเป็นจำนวนเงิน</w:t>
      </w:r>
      <w:r w:rsidRPr="00F95CFC">
        <w:rPr>
          <w:rFonts w:ascii="Angsana New" w:hAnsi="Angsana New" w:cs="Angsana New"/>
          <w:spacing w:val="-3"/>
          <w:sz w:val="30"/>
          <w:szCs w:val="30"/>
        </w:rPr>
        <w:t xml:space="preserve"> 10 </w:t>
      </w:r>
      <w:r w:rsidRPr="00F95CFC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ล้านบาท</w:t>
      </w:r>
      <w:r w:rsidRPr="00F95CFC">
        <w:rPr>
          <w:rFonts w:ascii="Angsana New" w:hAnsi="Angsana New" w:cs="Angsana New"/>
          <w:sz w:val="30"/>
          <w:szCs w:val="30"/>
          <w:cs/>
          <w:lang w:val="th-TH"/>
        </w:rPr>
        <w:t xml:space="preserve"> โดยมีรายละเอียดดังนี้</w:t>
      </w:r>
    </w:p>
    <w:p w14:paraId="411F0707" w14:textId="77777777" w:rsidR="00653B47" w:rsidRPr="00F95CFC" w:rsidRDefault="00653B4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5D629F" w14:textId="62DB1D04" w:rsidR="00653B47" w:rsidRPr="00F95CFC" w:rsidRDefault="000D36F6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F95CFC">
        <w:rPr>
          <w:rFonts w:ascii="Angsana New" w:hAnsi="Angsana New"/>
          <w:sz w:val="30"/>
          <w:szCs w:val="30"/>
          <w:cs/>
        </w:rPr>
        <w:t xml:space="preserve">เพิ่มทุนจดทะเบียนเป็นจำนวนเงิน </w:t>
      </w:r>
      <w:r w:rsidRPr="00F95CFC">
        <w:rPr>
          <w:rFonts w:ascii="Angsana New" w:hAnsi="Angsana New"/>
          <w:sz w:val="30"/>
          <w:szCs w:val="30"/>
        </w:rPr>
        <w:t xml:space="preserve">3.0 </w:t>
      </w:r>
      <w:r w:rsidRPr="00F95CFC">
        <w:rPr>
          <w:rFonts w:ascii="Angsana New" w:hAnsi="Angsana New"/>
          <w:sz w:val="30"/>
          <w:szCs w:val="30"/>
          <w:cs/>
        </w:rPr>
        <w:t>ล้านบาท จากทุนจดทะเบียนจำนวน</w:t>
      </w:r>
      <w:r w:rsidRPr="00F95CFC">
        <w:rPr>
          <w:rFonts w:ascii="Angsana New" w:hAnsi="Angsana New"/>
          <w:sz w:val="30"/>
          <w:szCs w:val="30"/>
        </w:rPr>
        <w:t xml:space="preserve"> 274.0 </w:t>
      </w:r>
      <w:r w:rsidRPr="00F95CFC">
        <w:rPr>
          <w:rFonts w:ascii="Angsana New" w:hAnsi="Angsana New"/>
          <w:sz w:val="30"/>
          <w:szCs w:val="30"/>
          <w:cs/>
        </w:rPr>
        <w:t>ล้านบาท เป็น</w:t>
      </w:r>
      <w:r w:rsidRPr="00F95CFC">
        <w:rPr>
          <w:rFonts w:ascii="Angsana New" w:hAnsi="Angsana New"/>
          <w:sz w:val="30"/>
          <w:szCs w:val="30"/>
        </w:rPr>
        <w:t xml:space="preserve"> 277.0 </w:t>
      </w:r>
      <w:r w:rsidRPr="00F95CFC">
        <w:rPr>
          <w:rFonts w:ascii="Angsana New" w:hAnsi="Angsana New"/>
          <w:sz w:val="30"/>
          <w:szCs w:val="30"/>
          <w:cs/>
        </w:rPr>
        <w:t>ล้านบาท บริษัทเข้าซื้อหุ้นเพิ่มทุนเป็นจำนวนเงิน</w:t>
      </w:r>
      <w:r w:rsidRPr="00F95CFC">
        <w:rPr>
          <w:rFonts w:ascii="Angsana New" w:hAnsi="Angsana New"/>
          <w:sz w:val="30"/>
          <w:szCs w:val="30"/>
        </w:rPr>
        <w:t xml:space="preserve"> 1.2 </w:t>
      </w:r>
      <w:r w:rsidRPr="00F95CFC">
        <w:rPr>
          <w:rFonts w:ascii="Angsana New" w:hAnsi="Angsana New"/>
          <w:sz w:val="30"/>
          <w:szCs w:val="30"/>
          <w:cs/>
        </w:rPr>
        <w:t>ล้านบาท โดยภายหลังการซื้อหุ้นเพิ่มทุนดังกล่าว บริษัทมีสัดส่วนการลงทุนในบริษัทร่วมดังกล่าวเปลี่ยนแปลงไปจากอัตราร้อยละ</w:t>
      </w:r>
      <w:r w:rsidRPr="00F95CFC">
        <w:rPr>
          <w:rFonts w:ascii="Angsana New" w:hAnsi="Angsana New"/>
          <w:sz w:val="30"/>
          <w:szCs w:val="30"/>
        </w:rPr>
        <w:t xml:space="preserve"> 21.83 </w:t>
      </w:r>
      <w:r w:rsidRPr="00F95CFC">
        <w:rPr>
          <w:rFonts w:ascii="Angsana New" w:hAnsi="Angsana New"/>
          <w:sz w:val="30"/>
          <w:szCs w:val="30"/>
          <w:cs/>
        </w:rPr>
        <w:t>เป็นอัตราร้อยละ</w:t>
      </w:r>
      <w:r w:rsidRPr="00F95CFC">
        <w:rPr>
          <w:rFonts w:ascii="Angsana New" w:hAnsi="Angsana New"/>
          <w:sz w:val="30"/>
          <w:szCs w:val="30"/>
        </w:rPr>
        <w:t xml:space="preserve"> 22.02 </w:t>
      </w:r>
      <w:r w:rsidRPr="00F95CFC">
        <w:rPr>
          <w:rFonts w:ascii="Angsana New" w:hAnsi="Angsana New"/>
          <w:sz w:val="30"/>
          <w:szCs w:val="30"/>
          <w:cs/>
        </w:rPr>
        <w:t xml:space="preserve">ของทุนที่ชำระแล้วการดำเนินการจดทะเบียนเพิ่มทุนดังกล่าวกับกระทรวงพาณิชย์ได้แล้วเสร็จเมื่อวันที่ </w:t>
      </w:r>
      <w:r w:rsidRPr="00F95CFC">
        <w:rPr>
          <w:rFonts w:ascii="Angsana New" w:hAnsi="Angsana New"/>
          <w:sz w:val="30"/>
          <w:szCs w:val="30"/>
        </w:rPr>
        <w:t xml:space="preserve">5 </w:t>
      </w:r>
      <w:r w:rsidRPr="00F95CFC">
        <w:rPr>
          <w:rFonts w:ascii="Angsana New" w:hAnsi="Angsana New"/>
          <w:sz w:val="30"/>
          <w:szCs w:val="30"/>
          <w:cs/>
        </w:rPr>
        <w:t>พฤษภาคม</w:t>
      </w:r>
      <w:r w:rsidRPr="00F95CFC">
        <w:rPr>
          <w:rFonts w:ascii="Angsana New" w:hAnsi="Angsana New"/>
          <w:sz w:val="30"/>
          <w:szCs w:val="30"/>
        </w:rPr>
        <w:t> 2569</w:t>
      </w:r>
    </w:p>
    <w:p w14:paraId="75E10AF6" w14:textId="61421197" w:rsidR="000D36F6" w:rsidRPr="00F95CFC" w:rsidRDefault="000D36F6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95CFC">
        <w:rPr>
          <w:rFonts w:ascii="Angsana New" w:hAnsi="Angsana New"/>
          <w:sz w:val="30"/>
          <w:szCs w:val="30"/>
          <w:cs/>
          <w:lang w:val="th-TH"/>
        </w:rPr>
        <w:t xml:space="preserve">เพิ่มทุนจดทะเบียนเป็นจำนวนเงิน </w:t>
      </w:r>
      <w:r w:rsidRPr="00F95CFC">
        <w:rPr>
          <w:rFonts w:ascii="Angsana New" w:hAnsi="Angsana New"/>
          <w:sz w:val="30"/>
          <w:szCs w:val="30"/>
        </w:rPr>
        <w:t xml:space="preserve">22.0 </w:t>
      </w:r>
      <w:r w:rsidRPr="00F95CFC">
        <w:rPr>
          <w:rFonts w:ascii="Angsana New" w:hAnsi="Angsana New"/>
          <w:sz w:val="30"/>
          <w:szCs w:val="30"/>
          <w:cs/>
          <w:lang w:val="th-TH"/>
        </w:rPr>
        <w:t>ล้านบาท จากทุนจดทะเบียนจำนวน</w:t>
      </w:r>
      <w:r w:rsidRPr="00F95CFC">
        <w:rPr>
          <w:rFonts w:ascii="Angsana New" w:hAnsi="Angsana New"/>
          <w:sz w:val="30"/>
          <w:szCs w:val="30"/>
        </w:rPr>
        <w:t xml:space="preserve"> 277.0 </w:t>
      </w:r>
      <w:r w:rsidRPr="00F95CFC">
        <w:rPr>
          <w:rFonts w:ascii="Angsana New" w:hAnsi="Angsana New"/>
          <w:sz w:val="30"/>
          <w:szCs w:val="30"/>
          <w:cs/>
          <w:lang w:val="th-TH"/>
        </w:rPr>
        <w:t>ล้านบาท เป็น</w:t>
      </w:r>
      <w:r w:rsidRPr="00F95CFC">
        <w:rPr>
          <w:rFonts w:ascii="Angsana New" w:hAnsi="Angsana New"/>
          <w:sz w:val="30"/>
          <w:szCs w:val="30"/>
        </w:rPr>
        <w:t xml:space="preserve"> 299.0 </w:t>
      </w:r>
      <w:r w:rsidRPr="00F95CFC">
        <w:rPr>
          <w:rFonts w:ascii="Angsana New" w:hAnsi="Angsana New"/>
          <w:sz w:val="30"/>
          <w:szCs w:val="30"/>
          <w:cs/>
          <w:lang w:val="th-TH"/>
        </w:rPr>
        <w:t>ล้านบาท บริษัทเข้าซื้อหุ้นเพิ่มทุนเป็นจำนวนเงิน</w:t>
      </w:r>
      <w:r w:rsidRPr="00F95CFC">
        <w:rPr>
          <w:rFonts w:ascii="Angsana New" w:hAnsi="Angsana New"/>
          <w:sz w:val="30"/>
          <w:szCs w:val="30"/>
        </w:rPr>
        <w:t xml:space="preserve"> 8.8 </w:t>
      </w:r>
      <w:r w:rsidRPr="00F95CFC">
        <w:rPr>
          <w:rFonts w:ascii="Angsana New" w:hAnsi="Angsana New"/>
          <w:sz w:val="30"/>
          <w:szCs w:val="30"/>
          <w:cs/>
          <w:lang w:val="th-TH"/>
        </w:rPr>
        <w:t>ล้านบาท โดยภายหลังการซื้อหุ้นเพิ่มทุนดังกล่าว บริษัทมีสัดส่วนการลงทุนในบริษัทร่วมดังกล่าวเปลี่ยนแปลงไปจากอัตราร้อยละ</w:t>
      </w:r>
      <w:r w:rsidRPr="00F95CFC">
        <w:rPr>
          <w:rFonts w:ascii="Angsana New" w:hAnsi="Angsana New"/>
          <w:sz w:val="30"/>
          <w:szCs w:val="30"/>
        </w:rPr>
        <w:t xml:space="preserve"> 22.02 </w:t>
      </w:r>
      <w:r w:rsidRPr="00F95CFC">
        <w:rPr>
          <w:rFonts w:ascii="Angsana New" w:hAnsi="Angsana New"/>
          <w:sz w:val="30"/>
          <w:szCs w:val="30"/>
          <w:cs/>
          <w:lang w:val="th-TH"/>
        </w:rPr>
        <w:t>เป็นอัตราร้อยละ</w:t>
      </w:r>
      <w:r w:rsidRPr="00F95CFC">
        <w:rPr>
          <w:rFonts w:ascii="Angsana New" w:hAnsi="Angsana New"/>
          <w:sz w:val="30"/>
          <w:szCs w:val="30"/>
        </w:rPr>
        <w:t xml:space="preserve"> 23.35 </w:t>
      </w:r>
      <w:r w:rsidRPr="00F95CFC">
        <w:rPr>
          <w:rFonts w:ascii="Angsana New" w:hAnsi="Angsana New"/>
          <w:sz w:val="30"/>
          <w:szCs w:val="30"/>
          <w:cs/>
          <w:lang w:val="th-TH"/>
        </w:rPr>
        <w:t xml:space="preserve">ของทุนที่ชำระแล้วการดำเนินการจดทะเบียนเพิ่มทุนดังกล่าวกับกระทรวงพาณิชย์ได้แล้วเสร็จเมื่อวันที่ </w:t>
      </w:r>
      <w:r w:rsidRPr="00F95CFC">
        <w:rPr>
          <w:rFonts w:ascii="Angsana New" w:hAnsi="Angsana New"/>
          <w:sz w:val="30"/>
          <w:szCs w:val="30"/>
        </w:rPr>
        <w:t xml:space="preserve">18 </w:t>
      </w:r>
      <w:r w:rsidRPr="00F95CFC">
        <w:rPr>
          <w:rFonts w:ascii="Angsana New" w:hAnsi="Angsana New"/>
          <w:sz w:val="30"/>
          <w:szCs w:val="30"/>
          <w:cs/>
          <w:lang w:val="th-TH"/>
        </w:rPr>
        <w:t>มิถุนายน</w:t>
      </w:r>
      <w:r w:rsidRPr="00F95CFC">
        <w:rPr>
          <w:rFonts w:ascii="Angsana New" w:hAnsi="Angsana New"/>
          <w:sz w:val="30"/>
          <w:szCs w:val="30"/>
        </w:rPr>
        <w:t> 2569</w:t>
      </w:r>
    </w:p>
    <w:p w14:paraId="66D3E719" w14:textId="42073DC0" w:rsidR="00D9702C" w:rsidRPr="00D9702C" w:rsidRDefault="00D9702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ED4856A" w14:textId="36BDBAB1" w:rsidR="001B3D32" w:rsidRPr="004D49BC" w:rsidRDefault="001B3D32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ที่ดิน อาคารและอุปกรณ์</w:t>
      </w:r>
      <w:r w:rsidR="001F3F0A" w:rsidRPr="003414B0">
        <w:rPr>
          <w:rFonts w:ascii="Angsana New" w:hAnsi="Angsana New" w:cs="Angsana New" w:hint="cs"/>
          <w:sz w:val="30"/>
          <w:szCs w:val="30"/>
          <w:u w:val="none"/>
          <w:cs/>
        </w:rPr>
        <w:t>และสินทรัพย์สิทธิการใช้</w:t>
      </w:r>
    </w:p>
    <w:p w14:paraId="0B44A698" w14:textId="77777777" w:rsidR="009A0F67" w:rsidRPr="00CB6826" w:rsidRDefault="009A0F6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2C17F09D" w:rsidR="00425D45" w:rsidRPr="004D49BC" w:rsidRDefault="00020B84" w:rsidP="00F95C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403E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03E5B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403E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403E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403E5B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F95CF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3414B0" w:rsidRDefault="00425D4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414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3414B0" w:rsidRDefault="00425D45" w:rsidP="00F95CF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3414B0" w:rsidRDefault="00425D45" w:rsidP="00F95CF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3414B0" w:rsidRDefault="00425D45" w:rsidP="00F95CF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3414B0" w:rsidRDefault="00425D45" w:rsidP="00F95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3414B0" w:rsidRDefault="00425D45" w:rsidP="00F95C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3414B0" w:rsidRDefault="0062480B" w:rsidP="00F95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8F8E0" w14:textId="01E20681" w:rsidR="00DD21A4" w:rsidRPr="004D49BC" w:rsidRDefault="00DD21A4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3414B0" w:rsidRDefault="00DD21A4" w:rsidP="00F95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59AEB1A" w14:textId="1AAC8E5D" w:rsidR="00DD21A4" w:rsidRPr="003414B0" w:rsidRDefault="00DD21A4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F95CFC" w:rsidRDefault="000655D7" w:rsidP="00F95CFC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F95CFC">
              <w:rPr>
                <w:rFonts w:asciiTheme="majorBidi" w:hAnsiTheme="majorBidi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65" w:type="dxa"/>
          </w:tcPr>
          <w:p w14:paraId="31E30F98" w14:textId="77777777" w:rsidR="000655D7" w:rsidRPr="00F95CFC" w:rsidRDefault="000655D7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D9F69C" w14:textId="18CCC55C" w:rsidR="000655D7" w:rsidRPr="00F95CFC" w:rsidRDefault="00EB78D9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5F70FE"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79,614</w:t>
            </w:r>
          </w:p>
        </w:tc>
        <w:tc>
          <w:tcPr>
            <w:tcW w:w="180" w:type="dxa"/>
          </w:tcPr>
          <w:p w14:paraId="3AD6A7F2" w14:textId="77777777" w:rsidR="000655D7" w:rsidRPr="003414B0" w:rsidRDefault="000655D7" w:rsidP="00F95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7F5D0B2" w14:textId="2C45E9B9" w:rsidR="000655D7" w:rsidRPr="009008FB" w:rsidRDefault="00EB78D9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0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105,135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F95CFC" w:rsidRDefault="000655D7" w:rsidP="00F95CFC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F95CF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F95CFC" w:rsidRDefault="000655D7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0274AE" w14:textId="0ED8FA5C" w:rsidR="000655D7" w:rsidRPr="00F95CFC" w:rsidRDefault="00EB78D9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9,704</w:t>
            </w:r>
          </w:p>
        </w:tc>
        <w:tc>
          <w:tcPr>
            <w:tcW w:w="180" w:type="dxa"/>
          </w:tcPr>
          <w:p w14:paraId="6B42F28D" w14:textId="77777777" w:rsidR="000655D7" w:rsidRPr="003414B0" w:rsidRDefault="000655D7" w:rsidP="00F95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2600609" w14:textId="01AF7E9A" w:rsidR="000655D7" w:rsidRPr="009008FB" w:rsidRDefault="00740258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847</w:t>
            </w:r>
          </w:p>
        </w:tc>
      </w:tr>
      <w:tr w:rsidR="00564866" w:rsidRPr="004D49BC" w14:paraId="5E840C48" w14:textId="77777777" w:rsidTr="00225A38">
        <w:trPr>
          <w:cantSplit/>
        </w:trPr>
        <w:tc>
          <w:tcPr>
            <w:tcW w:w="5220" w:type="dxa"/>
          </w:tcPr>
          <w:p w14:paraId="78E27B93" w14:textId="3B710F56" w:rsidR="00564866" w:rsidRPr="00F95CFC" w:rsidRDefault="00564866" w:rsidP="00F95CFC">
            <w:pPr>
              <w:spacing w:line="240" w:lineRule="auto"/>
              <w:ind w:firstLine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 w:rsidRPr="00F95CF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โอนไปสินทรัพย์ไม่มีตัวตน </w:t>
            </w:r>
            <w:r w:rsidRPr="00F95CF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F95CF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765" w:type="dxa"/>
          </w:tcPr>
          <w:p w14:paraId="23ABB34F" w14:textId="77777777" w:rsidR="00564866" w:rsidRPr="00F95CFC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0AAFC0" w14:textId="1BB5B08F" w:rsidR="00564866" w:rsidRPr="00F95CFC" w:rsidRDefault="00EB78D9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(8,432)</w:t>
            </w:r>
          </w:p>
        </w:tc>
        <w:tc>
          <w:tcPr>
            <w:tcW w:w="180" w:type="dxa"/>
          </w:tcPr>
          <w:p w14:paraId="6E050841" w14:textId="77777777" w:rsidR="00564866" w:rsidRPr="003414B0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21A8598" w14:textId="5F5A0173" w:rsidR="00564866" w:rsidRDefault="00D424CA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(6,073)</w:t>
            </w:r>
          </w:p>
        </w:tc>
      </w:tr>
      <w:tr w:rsidR="00564866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564866" w:rsidRPr="00F95CFC" w:rsidRDefault="00564866" w:rsidP="00F95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F95C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F95C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564866" w:rsidRPr="00F95CFC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AB651EC" w14:textId="5BC7FF9E" w:rsidR="00564866" w:rsidRPr="00F95CFC" w:rsidRDefault="00EB78D9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1,531,235</w:t>
            </w:r>
          </w:p>
        </w:tc>
        <w:tc>
          <w:tcPr>
            <w:tcW w:w="180" w:type="dxa"/>
          </w:tcPr>
          <w:p w14:paraId="6F71C9A9" w14:textId="77777777" w:rsidR="00564866" w:rsidRPr="003414B0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B524D0E" w14:textId="662DCB5A" w:rsidR="00564866" w:rsidRPr="009008FB" w:rsidRDefault="00564866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6,753</w:t>
            </w:r>
          </w:p>
        </w:tc>
      </w:tr>
      <w:tr w:rsidR="00564866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564866" w:rsidRPr="003414B0" w:rsidRDefault="00564866" w:rsidP="00F95C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3414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564866" w:rsidRPr="004D49BC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CA55DE1" w14:textId="3DF0D113" w:rsidR="00564866" w:rsidRPr="003414B0" w:rsidRDefault="00EB78D9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2"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(116,145)</w:t>
            </w:r>
          </w:p>
        </w:tc>
        <w:tc>
          <w:tcPr>
            <w:tcW w:w="180" w:type="dxa"/>
          </w:tcPr>
          <w:p w14:paraId="0F0F3EA2" w14:textId="77777777" w:rsidR="00564866" w:rsidRPr="003414B0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6E281AD" w14:textId="07B3DAE8" w:rsidR="00564866" w:rsidRPr="003414B0" w:rsidRDefault="00564866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(677)</w:t>
            </w:r>
          </w:p>
        </w:tc>
      </w:tr>
      <w:tr w:rsidR="00564866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564866" w:rsidRPr="004D49BC" w:rsidRDefault="00564866" w:rsidP="00F95CFC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Pr="003414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564866" w:rsidRPr="004D49BC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409DD47" w14:textId="2F9D99D7" w:rsidR="00564866" w:rsidRPr="004D49BC" w:rsidRDefault="00564866" w:rsidP="00F95CFC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2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564866" w:rsidRPr="004D49BC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2AF72C4A" w:rsidR="00564866" w:rsidRPr="003414B0" w:rsidRDefault="00564866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866" w:rsidRPr="00341641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564866" w:rsidRPr="003414B0" w:rsidRDefault="00564866" w:rsidP="00F95CFC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414B0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</w:rPr>
              <w:t xml:space="preserve"> </w:t>
            </w:r>
            <w:r w:rsidRPr="003414B0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564866" w:rsidRPr="004D49BC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71EC85D" w14:textId="70B01C08" w:rsidR="00564866" w:rsidRPr="004D49BC" w:rsidRDefault="00EB78D9" w:rsidP="00F95CFC">
            <w:pPr>
              <w:pStyle w:val="acctfourfigures"/>
              <w:tabs>
                <w:tab w:val="clear" w:pos="765"/>
                <w:tab w:val="left" w:pos="190"/>
                <w:tab w:val="left" w:pos="1365"/>
              </w:tabs>
              <w:spacing w:line="240" w:lineRule="auto"/>
              <w:ind w:left="-72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(1,746)</w:t>
            </w:r>
          </w:p>
        </w:tc>
        <w:tc>
          <w:tcPr>
            <w:tcW w:w="180" w:type="dxa"/>
            <w:vAlign w:val="bottom"/>
          </w:tcPr>
          <w:p w14:paraId="22F97B84" w14:textId="77777777" w:rsidR="00564866" w:rsidRPr="003414B0" w:rsidRDefault="00564866" w:rsidP="00F95C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80447BA" w14:textId="178DE5C7" w:rsidR="00564866" w:rsidRPr="003414B0" w:rsidRDefault="00564866" w:rsidP="00F95CF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(1,044)</w:t>
            </w:r>
          </w:p>
        </w:tc>
      </w:tr>
    </w:tbl>
    <w:p w14:paraId="3218B6DD" w14:textId="77777777" w:rsidR="007B55AC" w:rsidRPr="007B55AC" w:rsidRDefault="007B55A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E6ED08D" w14:textId="0784F639" w:rsidR="00F94750" w:rsidRDefault="009232A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3414B0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bCs/>
          <w:sz w:val="30"/>
          <w:szCs w:val="30"/>
        </w:rPr>
        <w:t>2569</w:t>
      </w:r>
      <w:r w:rsidRPr="003414B0">
        <w:rPr>
          <w:rFonts w:ascii="Angsana New" w:hAnsi="Angsana New" w:cs="Angsana New"/>
          <w:bCs/>
          <w:sz w:val="30"/>
          <w:szCs w:val="30"/>
        </w:rPr>
        <w:t xml:space="preserve"> </w:t>
      </w:r>
      <w:r w:rsidRPr="003414B0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3414B0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414B0">
        <w:rPr>
          <w:rFonts w:asciiTheme="majorBidi" w:hAnsiTheme="majorBidi" w:cs="Angsana New"/>
          <w:sz w:val="30"/>
          <w:szCs w:val="30"/>
          <w:cs/>
        </w:rPr>
        <w:t>บริษัทได้เข้าทำสัญญาเช่า</w:t>
      </w:r>
      <w:r w:rsidR="00C86384" w:rsidRPr="003414B0">
        <w:rPr>
          <w:rFonts w:asciiTheme="majorBidi" w:hAnsiTheme="majorBidi" w:cs="Angsana New" w:hint="cs"/>
          <w:sz w:val="30"/>
          <w:szCs w:val="30"/>
          <w:cs/>
        </w:rPr>
        <w:t xml:space="preserve">ที่ดิน </w:t>
      </w:r>
      <w:r w:rsidRPr="003414B0">
        <w:rPr>
          <w:rFonts w:asciiTheme="majorBidi" w:hAnsiTheme="majorBidi" w:cs="Angsana New" w:hint="cs"/>
          <w:sz w:val="30"/>
          <w:szCs w:val="30"/>
          <w:cs/>
        </w:rPr>
        <w:t>อาคารและ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อุปกรณ์การผลิตเป็นระยะเวลา </w:t>
      </w:r>
      <w:r w:rsidR="00EC1182" w:rsidRPr="003414B0">
        <w:rPr>
          <w:rFonts w:asciiTheme="majorBidi" w:hAnsiTheme="majorBidi" w:cstheme="majorBidi"/>
          <w:sz w:val="30"/>
          <w:szCs w:val="30"/>
        </w:rPr>
        <w:t>2</w:t>
      </w:r>
      <w:r w:rsidR="00FC7296" w:rsidRPr="003414B0">
        <w:rPr>
          <w:rFonts w:asciiTheme="majorBidi" w:hAnsiTheme="majorBidi" w:cstheme="majorBidi"/>
          <w:sz w:val="30"/>
          <w:szCs w:val="30"/>
        </w:rPr>
        <w:t xml:space="preserve"> </w:t>
      </w:r>
      <w:r w:rsidRPr="003414B0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theme="majorBidi"/>
          <w:sz w:val="30"/>
          <w:szCs w:val="30"/>
        </w:rPr>
        <w:t>15</w:t>
      </w:r>
      <w:r w:rsidRPr="003414B0">
        <w:rPr>
          <w:rFonts w:asciiTheme="majorBidi" w:hAnsiTheme="majorBidi" w:cstheme="majorBidi"/>
          <w:sz w:val="30"/>
          <w:szCs w:val="30"/>
        </w:rPr>
        <w:t xml:space="preserve"> 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E82474">
        <w:rPr>
          <w:rFonts w:asciiTheme="majorBidi" w:hAnsiTheme="majorBidi" w:cstheme="majorBidi"/>
          <w:sz w:val="30"/>
          <w:szCs w:val="30"/>
        </w:rPr>
        <w:br/>
      </w:r>
      <w:r w:rsidRPr="003414B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3414B0">
        <w:rPr>
          <w:rFonts w:ascii="Angsana New" w:hAnsi="Angsana New" w:cstheme="majorBidi"/>
          <w:sz w:val="30"/>
          <w:szCs w:val="30"/>
          <w:cs/>
        </w:rPr>
        <w:t>จำนวน</w:t>
      </w:r>
      <w:r w:rsidRPr="003414B0">
        <w:rPr>
          <w:rFonts w:ascii="Angsana New" w:hAnsi="Angsana New" w:cstheme="majorBidi" w:hint="cs"/>
          <w:sz w:val="30"/>
          <w:szCs w:val="30"/>
          <w:cs/>
        </w:rPr>
        <w:t>เงิ</w:t>
      </w:r>
      <w:r w:rsidRPr="00915CF0">
        <w:rPr>
          <w:rFonts w:ascii="Angsana New" w:hAnsi="Angsana New" w:cstheme="majorBidi" w:hint="cs"/>
          <w:sz w:val="30"/>
          <w:szCs w:val="30"/>
          <w:cs/>
        </w:rPr>
        <w:t>น</w:t>
      </w:r>
      <w:r w:rsidR="00740258" w:rsidRPr="00915CF0">
        <w:rPr>
          <w:rFonts w:ascii="Angsana New" w:hAnsi="Angsana New" w:cstheme="majorBidi"/>
          <w:sz w:val="30"/>
          <w:szCs w:val="30"/>
        </w:rPr>
        <w:t xml:space="preserve"> </w:t>
      </w:r>
      <w:r w:rsidR="00427C3B" w:rsidRPr="00915CF0">
        <w:rPr>
          <w:rFonts w:ascii="Angsana New" w:hAnsi="Angsana New" w:cstheme="majorBidi"/>
          <w:sz w:val="30"/>
          <w:szCs w:val="30"/>
        </w:rPr>
        <w:t>737.9</w:t>
      </w:r>
      <w:r w:rsidR="00526515" w:rsidRPr="00915CF0">
        <w:rPr>
          <w:rFonts w:asciiTheme="majorBidi" w:hAnsiTheme="majorBidi" w:cstheme="majorBidi"/>
          <w:sz w:val="30"/>
          <w:szCs w:val="30"/>
        </w:rPr>
        <w:t xml:space="preserve"> </w:t>
      </w:r>
      <w:r w:rsidRPr="00915CF0">
        <w:rPr>
          <w:rFonts w:ascii="Angsana New" w:hAnsi="Angsana New" w:cstheme="majorBidi"/>
          <w:sz w:val="30"/>
          <w:szCs w:val="30"/>
          <w:cs/>
        </w:rPr>
        <w:t>ล้านบาท</w:t>
      </w:r>
      <w:r w:rsidRPr="003414B0">
        <w:rPr>
          <w:rFonts w:ascii="Angsana New" w:hAnsi="Angsana New" w:cstheme="majorBidi"/>
          <w:sz w:val="30"/>
          <w:szCs w:val="30"/>
          <w:cs/>
        </w:rPr>
        <w:t xml:space="preserve"> </w:t>
      </w:r>
      <w:r w:rsidRPr="003414B0">
        <w:rPr>
          <w:rFonts w:ascii="Angsana New" w:hAnsi="Angsana New" w:cstheme="majorBidi" w:hint="cs"/>
          <w:sz w:val="30"/>
          <w:szCs w:val="30"/>
          <w:cs/>
        </w:rPr>
        <w:t>และ</w:t>
      </w:r>
      <w:r w:rsidR="003F1A3E" w:rsidRPr="003414B0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740258">
        <w:rPr>
          <w:rFonts w:asciiTheme="majorBidi" w:hAnsiTheme="majorBidi" w:cstheme="majorBidi"/>
          <w:sz w:val="30"/>
          <w:szCs w:val="30"/>
        </w:rPr>
        <w:t>9.9</w:t>
      </w:r>
      <w:r w:rsidR="00FC7296" w:rsidRPr="003414B0">
        <w:rPr>
          <w:rFonts w:ascii="Angsana New" w:hAnsi="Angsana New" w:cstheme="majorBidi"/>
          <w:sz w:val="30"/>
          <w:szCs w:val="30"/>
        </w:rPr>
        <w:t xml:space="preserve"> </w:t>
      </w:r>
      <w:r w:rsidRPr="003414B0">
        <w:rPr>
          <w:rFonts w:ascii="Angsana New" w:hAnsi="Angsana New" w:cstheme="majorBidi"/>
          <w:sz w:val="30"/>
          <w:szCs w:val="30"/>
          <w:cs/>
        </w:rPr>
        <w:t>ล้านบาท</w:t>
      </w:r>
      <w:r w:rsidRPr="003414B0">
        <w:rPr>
          <w:rFonts w:ascii="Angsana New" w:hAnsi="Angsana New" w:cstheme="majorBidi" w:hint="cs"/>
          <w:sz w:val="30"/>
          <w:szCs w:val="30"/>
          <w:cs/>
        </w:rPr>
        <w:t xml:space="preserve"> ตามลำดับ</w:t>
      </w:r>
    </w:p>
    <w:p w14:paraId="409DB993" w14:textId="77777777" w:rsidR="00C54D50" w:rsidRPr="00CB6826" w:rsidRDefault="00C54D50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96D533" w14:textId="77777777" w:rsidR="00917F82" w:rsidRDefault="00917F8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D0C88DB" w14:textId="4AA4567D" w:rsidR="009578B7" w:rsidRDefault="009578B7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lastRenderedPageBreak/>
        <w:t>หนี้สินที่มีภาระดอกเบี้ย</w:t>
      </w:r>
    </w:p>
    <w:p w14:paraId="5A5D682A" w14:textId="77777777" w:rsidR="009578B7" w:rsidRPr="00CB6826" w:rsidRDefault="009578B7" w:rsidP="00F95C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9578B7" w:rsidRPr="004D49BC" w14:paraId="11CD7F13" w14:textId="77777777" w:rsidTr="00594323">
        <w:trPr>
          <w:trHeight w:val="322"/>
          <w:tblHeader/>
        </w:trPr>
        <w:tc>
          <w:tcPr>
            <w:tcW w:w="1901" w:type="dxa"/>
          </w:tcPr>
          <w:p w14:paraId="53C66565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2CBF49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8B34D6E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1AE3CD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245FFF2F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3414B0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578B7" w:rsidRPr="004D49BC" w14:paraId="4054DBDF" w14:textId="77777777" w:rsidTr="00594323">
        <w:trPr>
          <w:trHeight w:val="322"/>
          <w:tblHeader/>
        </w:trPr>
        <w:tc>
          <w:tcPr>
            <w:tcW w:w="1901" w:type="dxa"/>
          </w:tcPr>
          <w:p w14:paraId="1390BCF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AD368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A10BB3F" w14:textId="1CECB539" w:rsidR="009578B7" w:rsidRPr="003414B0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5" w:type="dxa"/>
          </w:tcPr>
          <w:p w14:paraId="2EEC2532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345BC9AE" w14:textId="2AB76074" w:rsidR="009578B7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9578B7" w:rsidRPr="004D49BC" w14:paraId="5E9A9A56" w14:textId="77777777" w:rsidTr="00594323">
        <w:trPr>
          <w:trHeight w:val="635"/>
          <w:tblHeader/>
        </w:trPr>
        <w:tc>
          <w:tcPr>
            <w:tcW w:w="1901" w:type="dxa"/>
          </w:tcPr>
          <w:p w14:paraId="1283D4AE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6682C27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6A61D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29382117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95A3ABB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58C0DCC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FA1A3C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DCD4272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67AD04D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1095FF5B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571F05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F1D3E59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EDBDE3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14B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78B7" w:rsidRPr="004D49BC" w14:paraId="008F274F" w14:textId="77777777" w:rsidTr="00594323">
        <w:trPr>
          <w:trHeight w:val="312"/>
          <w:tblHeader/>
        </w:trPr>
        <w:tc>
          <w:tcPr>
            <w:tcW w:w="1901" w:type="dxa"/>
          </w:tcPr>
          <w:p w14:paraId="6C1FAC3B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1F4F38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4A2ECD84" w14:textId="77777777" w:rsidR="009578B7" w:rsidRPr="003414B0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3414B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3414B0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578B7" w:rsidRPr="004D49BC" w14:paraId="49DCB995" w14:textId="77777777" w:rsidTr="00594323">
        <w:trPr>
          <w:trHeight w:val="635"/>
        </w:trPr>
        <w:tc>
          <w:tcPr>
            <w:tcW w:w="1901" w:type="dxa"/>
          </w:tcPr>
          <w:p w14:paraId="0EE3B9D3" w14:textId="77777777" w:rsidR="009578B7" w:rsidRPr="003414B0" w:rsidRDefault="009578B7" w:rsidP="00F95CFC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3414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3414B0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515C8900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600B6ED" w14:textId="12ED293A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4,941,320</w:t>
            </w:r>
          </w:p>
        </w:tc>
        <w:tc>
          <w:tcPr>
            <w:tcW w:w="231" w:type="dxa"/>
            <w:vAlign w:val="bottom"/>
          </w:tcPr>
          <w:p w14:paraId="4476963D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46E6A78" w14:textId="7E2DE338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3,702,503</w:t>
            </w:r>
          </w:p>
        </w:tc>
        <w:tc>
          <w:tcPr>
            <w:tcW w:w="232" w:type="dxa"/>
            <w:vAlign w:val="bottom"/>
          </w:tcPr>
          <w:p w14:paraId="6AF73BEF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C31E76" w14:textId="641FDDAC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8,643,823</w:t>
            </w:r>
          </w:p>
        </w:tc>
        <w:tc>
          <w:tcPr>
            <w:tcW w:w="235" w:type="dxa"/>
            <w:vAlign w:val="bottom"/>
          </w:tcPr>
          <w:p w14:paraId="3D74583A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3698E39" w14:textId="76F85DE1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930,000</w:t>
            </w:r>
          </w:p>
        </w:tc>
        <w:tc>
          <w:tcPr>
            <w:tcW w:w="239" w:type="dxa"/>
            <w:vAlign w:val="bottom"/>
          </w:tcPr>
          <w:p w14:paraId="738202C9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DB1D04E" w14:textId="300DF52D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2,800,000</w:t>
            </w:r>
          </w:p>
        </w:tc>
        <w:tc>
          <w:tcPr>
            <w:tcW w:w="231" w:type="dxa"/>
            <w:vAlign w:val="bottom"/>
          </w:tcPr>
          <w:p w14:paraId="099120C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A2F6A4" w14:textId="662C6107" w:rsidR="009578B7" w:rsidRPr="003414B0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3,730,000</w:t>
            </w:r>
          </w:p>
        </w:tc>
      </w:tr>
      <w:tr w:rsidR="009578B7" w:rsidRPr="004D49BC" w14:paraId="31C3206C" w14:textId="77777777" w:rsidTr="00594323">
        <w:trPr>
          <w:trHeight w:val="635"/>
        </w:trPr>
        <w:tc>
          <w:tcPr>
            <w:tcW w:w="1901" w:type="dxa"/>
          </w:tcPr>
          <w:p w14:paraId="33C87853" w14:textId="77777777" w:rsidR="009578B7" w:rsidRPr="004D49BC" w:rsidRDefault="009578B7" w:rsidP="00F95CFC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2CBCD0E9" w14:textId="77777777" w:rsidR="009578B7" w:rsidRPr="003414B0" w:rsidRDefault="009578B7" w:rsidP="00F95CFC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62A73C6E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4C6343B" w14:textId="3587FBD5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2CEA75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CF630EF" w14:textId="3CD4E6E2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01E7D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5E6DD7" w14:textId="4EAA3109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5A88F13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E8587B2" w14:textId="4F9325A1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3B38F8D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A9716E6" w14:textId="0531B0DF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561,200</w:t>
            </w:r>
          </w:p>
        </w:tc>
        <w:tc>
          <w:tcPr>
            <w:tcW w:w="231" w:type="dxa"/>
            <w:vAlign w:val="bottom"/>
          </w:tcPr>
          <w:p w14:paraId="2156470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EEB5DA" w14:textId="5028E678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561,200</w:t>
            </w:r>
          </w:p>
        </w:tc>
      </w:tr>
      <w:tr w:rsidR="009578B7" w:rsidRPr="004D49BC" w14:paraId="79227B98" w14:textId="77777777" w:rsidTr="00594323">
        <w:trPr>
          <w:trHeight w:val="625"/>
        </w:trPr>
        <w:tc>
          <w:tcPr>
            <w:tcW w:w="1901" w:type="dxa"/>
          </w:tcPr>
          <w:p w14:paraId="25BF99DD" w14:textId="77777777" w:rsidR="009578B7" w:rsidRPr="003414B0" w:rsidRDefault="009578B7" w:rsidP="00F95CFC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427E89D4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7A5BFE" w14:textId="1FF47202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291,861</w:t>
            </w:r>
          </w:p>
        </w:tc>
        <w:tc>
          <w:tcPr>
            <w:tcW w:w="231" w:type="dxa"/>
            <w:vAlign w:val="bottom"/>
          </w:tcPr>
          <w:p w14:paraId="7027C7CF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129344E" w14:textId="71CA88D4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1,347,028</w:t>
            </w:r>
          </w:p>
        </w:tc>
        <w:tc>
          <w:tcPr>
            <w:tcW w:w="232" w:type="dxa"/>
            <w:vAlign w:val="bottom"/>
          </w:tcPr>
          <w:p w14:paraId="64C8619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6549BBE" w14:textId="6E40BF06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1,638,889</w:t>
            </w:r>
          </w:p>
        </w:tc>
        <w:tc>
          <w:tcPr>
            <w:tcW w:w="235" w:type="dxa"/>
            <w:vAlign w:val="bottom"/>
          </w:tcPr>
          <w:p w14:paraId="26E7C994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52CE87E" w14:textId="262F70D7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34,996</w:t>
            </w:r>
          </w:p>
        </w:tc>
        <w:tc>
          <w:tcPr>
            <w:tcW w:w="239" w:type="dxa"/>
            <w:vAlign w:val="bottom"/>
          </w:tcPr>
          <w:p w14:paraId="46DFE65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6938247" w14:textId="221F78A4" w:rsidR="009578B7" w:rsidRPr="003414B0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1,347,028</w:t>
            </w:r>
          </w:p>
        </w:tc>
        <w:tc>
          <w:tcPr>
            <w:tcW w:w="231" w:type="dxa"/>
            <w:vAlign w:val="bottom"/>
          </w:tcPr>
          <w:p w14:paraId="33F990E5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387663" w14:textId="788B511B" w:rsidR="009578B7" w:rsidRPr="003414B0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1,382,024</w:t>
            </w:r>
          </w:p>
        </w:tc>
      </w:tr>
      <w:tr w:rsidR="009578B7" w:rsidRPr="004D49BC" w14:paraId="2E1A29F7" w14:textId="77777777" w:rsidTr="000F3EA1">
        <w:trPr>
          <w:trHeight w:val="332"/>
        </w:trPr>
        <w:tc>
          <w:tcPr>
            <w:tcW w:w="1901" w:type="dxa"/>
          </w:tcPr>
          <w:p w14:paraId="3AEC68EF" w14:textId="77777777" w:rsidR="009578B7" w:rsidRPr="003414B0" w:rsidRDefault="009578B7" w:rsidP="00F95CFC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1A827643" w14:textId="2CA6F2A1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FFAF3A" w14:textId="44ED2DA9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0F1F11B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CBB52A7" w14:textId="1F97C816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4,579,787</w:t>
            </w:r>
          </w:p>
        </w:tc>
        <w:tc>
          <w:tcPr>
            <w:tcW w:w="232" w:type="dxa"/>
            <w:vAlign w:val="bottom"/>
          </w:tcPr>
          <w:p w14:paraId="195EB334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0D8B5C" w14:textId="0EF6B83A" w:rsidR="009578B7" w:rsidRPr="000F3EA1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4,579,787</w:t>
            </w:r>
          </w:p>
        </w:tc>
        <w:tc>
          <w:tcPr>
            <w:tcW w:w="235" w:type="dxa"/>
            <w:vAlign w:val="bottom"/>
          </w:tcPr>
          <w:p w14:paraId="5FA82E79" w14:textId="77777777" w:rsidR="009578B7" w:rsidRPr="000F3EA1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20BC0EE" w14:textId="13B3703F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7F556A9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A0A4FF7" w14:textId="11785E9B" w:rsidR="009578B7" w:rsidRPr="003414B0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36,450</w:t>
            </w:r>
          </w:p>
        </w:tc>
        <w:tc>
          <w:tcPr>
            <w:tcW w:w="231" w:type="dxa"/>
            <w:vAlign w:val="bottom"/>
          </w:tcPr>
          <w:p w14:paraId="48AA5D8B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D37AC8" w14:textId="2AE4F9DD" w:rsidR="009578B7" w:rsidRPr="003414B0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36,450</w:t>
            </w:r>
          </w:p>
        </w:tc>
      </w:tr>
      <w:tr w:rsidR="009578B7" w:rsidRPr="004D49BC" w14:paraId="6A648265" w14:textId="77777777" w:rsidTr="00594323">
        <w:trPr>
          <w:trHeight w:val="322"/>
        </w:trPr>
        <w:tc>
          <w:tcPr>
            <w:tcW w:w="1901" w:type="dxa"/>
          </w:tcPr>
          <w:p w14:paraId="3CC8C45E" w14:textId="77777777" w:rsidR="009578B7" w:rsidRPr="003414B0" w:rsidRDefault="009578B7" w:rsidP="00F95CFC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7D22299B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2A308E2" w14:textId="72AD46C4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1" w:type="dxa"/>
            <w:vAlign w:val="bottom"/>
          </w:tcPr>
          <w:p w14:paraId="63989D64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DAF69E" w14:textId="6944D19A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5,835,500</w:t>
            </w:r>
          </w:p>
        </w:tc>
        <w:tc>
          <w:tcPr>
            <w:tcW w:w="232" w:type="dxa"/>
            <w:vAlign w:val="bottom"/>
          </w:tcPr>
          <w:p w14:paraId="1B33FDD1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9CFC7D" w14:textId="2BB5DCFF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6,835,500</w:t>
            </w:r>
          </w:p>
        </w:tc>
        <w:tc>
          <w:tcPr>
            <w:tcW w:w="235" w:type="dxa"/>
            <w:vAlign w:val="bottom"/>
          </w:tcPr>
          <w:p w14:paraId="058F1EC8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9C8A30" w14:textId="02796C72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9" w:type="dxa"/>
            <w:vAlign w:val="bottom"/>
          </w:tcPr>
          <w:p w14:paraId="366E41BC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EDC8B29" w14:textId="7D44F088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5,835,500</w:t>
            </w:r>
          </w:p>
        </w:tc>
        <w:tc>
          <w:tcPr>
            <w:tcW w:w="231" w:type="dxa"/>
            <w:vAlign w:val="bottom"/>
          </w:tcPr>
          <w:p w14:paraId="2DD370C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9A1D58" w14:textId="3BEE3581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6,835,500</w:t>
            </w:r>
          </w:p>
        </w:tc>
      </w:tr>
      <w:tr w:rsidR="009578B7" w:rsidRPr="004D49BC" w14:paraId="772A5AB5" w14:textId="77777777" w:rsidTr="00594323">
        <w:trPr>
          <w:trHeight w:val="322"/>
        </w:trPr>
        <w:tc>
          <w:tcPr>
            <w:tcW w:w="1901" w:type="dxa"/>
          </w:tcPr>
          <w:p w14:paraId="2CEB5D32" w14:textId="77777777" w:rsidR="009578B7" w:rsidRPr="003414B0" w:rsidRDefault="009578B7" w:rsidP="00F95CFC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414B0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5C630E58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2A353C" w14:textId="7AEBDA3B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14934E2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207EA622" w14:textId="4A2D0A39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203,978</w:t>
            </w:r>
          </w:p>
        </w:tc>
        <w:tc>
          <w:tcPr>
            <w:tcW w:w="232" w:type="dxa"/>
            <w:vAlign w:val="bottom"/>
          </w:tcPr>
          <w:p w14:paraId="35B82CB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5980B18" w14:textId="2FC38077" w:rsidR="009578B7" w:rsidRPr="004D49BC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20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203,978</w:t>
            </w:r>
          </w:p>
        </w:tc>
        <w:tc>
          <w:tcPr>
            <w:tcW w:w="235" w:type="dxa"/>
            <w:vAlign w:val="bottom"/>
          </w:tcPr>
          <w:p w14:paraId="64EE94C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FCE4FEA" w14:textId="3C876B95" w:rsidR="009578B7" w:rsidRPr="004D49BC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8DC91A3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0CBD495" w14:textId="3DA5AD47" w:rsidR="009578B7" w:rsidRPr="00A62128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sz w:val="24"/>
                <w:szCs w:val="24"/>
              </w:rPr>
              <w:t>82,015</w:t>
            </w:r>
          </w:p>
        </w:tc>
        <w:tc>
          <w:tcPr>
            <w:tcW w:w="231" w:type="dxa"/>
            <w:vAlign w:val="bottom"/>
          </w:tcPr>
          <w:p w14:paraId="06A74514" w14:textId="77777777" w:rsidR="009578B7" w:rsidRPr="00A62128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11C7C9" w14:textId="3DBA3C2C" w:rsidR="009578B7" w:rsidRPr="00A62128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82,015</w:t>
            </w:r>
          </w:p>
        </w:tc>
      </w:tr>
      <w:tr w:rsidR="009578B7" w:rsidRPr="004D49BC" w14:paraId="65DAFC25" w14:textId="77777777" w:rsidTr="00594323">
        <w:trPr>
          <w:trHeight w:val="280"/>
        </w:trPr>
        <w:tc>
          <w:tcPr>
            <w:tcW w:w="1901" w:type="dxa"/>
          </w:tcPr>
          <w:p w14:paraId="2EE6D927" w14:textId="77777777" w:rsidR="009578B7" w:rsidRPr="004D49BC" w:rsidRDefault="009578B7" w:rsidP="00F95CFC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3414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69256955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6DC9C" w14:textId="189A60D3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6,233,181</w:t>
            </w:r>
          </w:p>
        </w:tc>
        <w:tc>
          <w:tcPr>
            <w:tcW w:w="231" w:type="dxa"/>
            <w:vAlign w:val="bottom"/>
          </w:tcPr>
          <w:p w14:paraId="488A3ABE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9FC5E57" w14:textId="29BA90E2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sz w:val="24"/>
                <w:szCs w:val="24"/>
              </w:rPr>
              <w:t>15,668,796</w:t>
            </w:r>
          </w:p>
        </w:tc>
        <w:tc>
          <w:tcPr>
            <w:tcW w:w="232" w:type="dxa"/>
            <w:vAlign w:val="bottom"/>
          </w:tcPr>
          <w:p w14:paraId="61BC2F35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EAFC" w14:textId="5434284D" w:rsidR="009578B7" w:rsidRPr="003414B0" w:rsidRDefault="002820B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820B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21,901,977</w:t>
            </w:r>
          </w:p>
        </w:tc>
        <w:tc>
          <w:tcPr>
            <w:tcW w:w="235" w:type="dxa"/>
            <w:vAlign w:val="bottom"/>
          </w:tcPr>
          <w:p w14:paraId="46227A26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4CAEA" w14:textId="2FB9F5A6" w:rsidR="009578B7" w:rsidRPr="003E55E4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1,964,996</w:t>
            </w:r>
          </w:p>
        </w:tc>
        <w:tc>
          <w:tcPr>
            <w:tcW w:w="239" w:type="dxa"/>
            <w:vAlign w:val="bottom"/>
          </w:tcPr>
          <w:p w14:paraId="39D934F2" w14:textId="77777777" w:rsidR="009578B7" w:rsidRPr="004D49BC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0FBC2" w14:textId="467B922F" w:rsidR="009578B7" w:rsidRPr="003E55E4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10,662,193</w:t>
            </w:r>
          </w:p>
        </w:tc>
        <w:tc>
          <w:tcPr>
            <w:tcW w:w="231" w:type="dxa"/>
            <w:vAlign w:val="bottom"/>
          </w:tcPr>
          <w:p w14:paraId="58572521" w14:textId="77777777" w:rsidR="009578B7" w:rsidRPr="003E55E4" w:rsidRDefault="009578B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5328" w14:textId="2300E564" w:rsidR="009578B7" w:rsidRPr="003E55E4" w:rsidRDefault="003E55E4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55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12,627,18</w:t>
            </w:r>
            <w:r w:rsidR="008F148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</w:tbl>
    <w:p w14:paraId="6ED5B8DA" w14:textId="77777777" w:rsidR="00917F82" w:rsidRDefault="00917F8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1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86"/>
        <w:gridCol w:w="1172"/>
        <w:gridCol w:w="264"/>
        <w:gridCol w:w="1186"/>
        <w:gridCol w:w="273"/>
        <w:gridCol w:w="1188"/>
        <w:gridCol w:w="269"/>
        <w:gridCol w:w="1173"/>
      </w:tblGrid>
      <w:tr w:rsidR="00917F82" w:rsidRPr="004D49BC" w14:paraId="089A9DF3" w14:textId="77777777" w:rsidTr="00C31FAA">
        <w:trPr>
          <w:trHeight w:hRule="exact" w:val="374"/>
        </w:trPr>
        <w:tc>
          <w:tcPr>
            <w:tcW w:w="2065" w:type="pct"/>
          </w:tcPr>
          <w:p w14:paraId="05567613" w14:textId="0FB0FE9E" w:rsidR="00917F82" w:rsidRPr="004D49BC" w:rsidRDefault="00917F82" w:rsidP="00F95CFC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393" w:type="pct"/>
            <w:gridSpan w:val="3"/>
          </w:tcPr>
          <w:p w14:paraId="60FC60EF" w14:textId="77777777" w:rsidR="00917F82" w:rsidRPr="004D49BC" w:rsidRDefault="00917F82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D1FAD34" w14:textId="77777777" w:rsidR="00917F82" w:rsidRPr="004D49BC" w:rsidRDefault="00917F82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534491CF" w14:textId="77777777" w:rsidR="00917F82" w:rsidRPr="003414B0" w:rsidRDefault="00917F82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F82" w:rsidRPr="004D49BC" w14:paraId="6828DB75" w14:textId="77777777" w:rsidTr="00C31FAA">
        <w:trPr>
          <w:trHeight w:hRule="exact" w:val="374"/>
        </w:trPr>
        <w:tc>
          <w:tcPr>
            <w:tcW w:w="2065" w:type="pct"/>
          </w:tcPr>
          <w:p w14:paraId="2EAA2E66" w14:textId="77777777" w:rsidR="00917F82" w:rsidRPr="004D49BC" w:rsidRDefault="00917F82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51C2BE98" w14:textId="5D81F6D0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3716A842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41BA0C" w14:textId="6C494386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38B68E7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443A37" w14:textId="77A074D9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27A10B7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FE03A49" w14:textId="2B2B2DA3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17F82" w:rsidRPr="004D49BC" w14:paraId="3ECCFF9F" w14:textId="77777777" w:rsidTr="00C31FAA">
        <w:trPr>
          <w:trHeight w:hRule="exact" w:val="374"/>
        </w:trPr>
        <w:tc>
          <w:tcPr>
            <w:tcW w:w="2065" w:type="pct"/>
          </w:tcPr>
          <w:p w14:paraId="1CE1F76C" w14:textId="77777777" w:rsidR="00917F82" w:rsidRPr="004D49BC" w:rsidRDefault="00917F82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3DDB22B" w14:textId="3282859B" w:rsidR="00917F82" w:rsidRPr="003414B0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0B08DD7D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E25AAEC" w14:textId="544C5869" w:rsidR="00917F82" w:rsidRPr="003414B0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361B0783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FBF618" w14:textId="0FE88A77" w:rsidR="00917F82" w:rsidRPr="003414B0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6E1CD7D3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90A313" w14:textId="6714B44C" w:rsidR="00917F82" w:rsidRPr="003414B0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917F82" w:rsidRPr="004D49BC" w14:paraId="1361A6F8" w14:textId="77777777" w:rsidTr="00C31FAA">
        <w:trPr>
          <w:trHeight w:hRule="exact" w:val="374"/>
        </w:trPr>
        <w:tc>
          <w:tcPr>
            <w:tcW w:w="2065" w:type="pct"/>
          </w:tcPr>
          <w:p w14:paraId="027808A6" w14:textId="77777777" w:rsidR="00917F82" w:rsidRPr="004D49BC" w:rsidRDefault="00917F82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51F0866B" w14:textId="77777777" w:rsidR="00917F82" w:rsidRPr="003414B0" w:rsidRDefault="00917F82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7F82" w:rsidRPr="004D49BC" w14:paraId="18AE4491" w14:textId="77777777" w:rsidTr="00601A4E">
        <w:trPr>
          <w:trHeight w:hRule="exact" w:val="374"/>
        </w:trPr>
        <w:tc>
          <w:tcPr>
            <w:tcW w:w="2065" w:type="pct"/>
          </w:tcPr>
          <w:p w14:paraId="244F3862" w14:textId="547F4047" w:rsidR="00917F82" w:rsidRPr="004D49BC" w:rsidRDefault="00917F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623" w:type="pct"/>
            <w:vAlign w:val="bottom"/>
          </w:tcPr>
          <w:p w14:paraId="0E32DB99" w14:textId="4FB2B7A7" w:rsidR="00917F82" w:rsidRPr="002F52E7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0B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308,412</w:t>
            </w:r>
          </w:p>
        </w:tc>
        <w:tc>
          <w:tcPr>
            <w:tcW w:w="140" w:type="pct"/>
          </w:tcPr>
          <w:p w14:paraId="501F47CF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12B820" w14:textId="6F4AD7A1" w:rsidR="00917F82" w:rsidRPr="004D49BC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311</w:t>
            </w: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132</w:t>
            </w:r>
          </w:p>
        </w:tc>
        <w:tc>
          <w:tcPr>
            <w:tcW w:w="145" w:type="pct"/>
          </w:tcPr>
          <w:p w14:paraId="782E7AFD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A31342C" w14:textId="65C7F373" w:rsidR="00917F82" w:rsidRPr="002F52E7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CAB43FE" w14:textId="77777777" w:rsidR="00917F82" w:rsidRPr="006C2B92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15C301B" w14:textId="45522001" w:rsidR="00917F82" w:rsidRPr="0099508F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7F82" w:rsidRPr="004D49BC" w14:paraId="2A0D5A7E" w14:textId="77777777" w:rsidTr="00601A4E">
        <w:trPr>
          <w:trHeight w:hRule="exact" w:val="374"/>
        </w:trPr>
        <w:tc>
          <w:tcPr>
            <w:tcW w:w="2065" w:type="pct"/>
          </w:tcPr>
          <w:p w14:paraId="70893076" w14:textId="78D7E7DB" w:rsidR="00917F82" w:rsidRPr="003414B0" w:rsidRDefault="00917F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623" w:type="pct"/>
            <w:vAlign w:val="bottom"/>
          </w:tcPr>
          <w:p w14:paraId="5A150B23" w14:textId="25FF4B59" w:rsidR="00917F82" w:rsidRPr="003414B0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0B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2,929,158</w:t>
            </w:r>
          </w:p>
        </w:tc>
        <w:tc>
          <w:tcPr>
            <w:tcW w:w="140" w:type="pct"/>
          </w:tcPr>
          <w:p w14:paraId="745929AF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BA114F7" w14:textId="0194D882" w:rsidR="00917F82" w:rsidRPr="004D49BC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152</w:t>
            </w: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030</w:t>
            </w:r>
          </w:p>
        </w:tc>
        <w:tc>
          <w:tcPr>
            <w:tcW w:w="145" w:type="pct"/>
          </w:tcPr>
          <w:p w14:paraId="0DADFAE9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67F7271" w14:textId="4D27CE35" w:rsidR="00917F82" w:rsidRPr="00CF2C34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55E4">
              <w:rPr>
                <w:rFonts w:ascii="Angsana New" w:hAnsi="Angsana New" w:cs="Angsana New"/>
                <w:sz w:val="30"/>
                <w:szCs w:val="30"/>
              </w:rPr>
              <w:t>306,219</w:t>
            </w:r>
          </w:p>
        </w:tc>
        <w:tc>
          <w:tcPr>
            <w:tcW w:w="143" w:type="pct"/>
            <w:vAlign w:val="bottom"/>
          </w:tcPr>
          <w:p w14:paraId="425642ED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2524AD4" w14:textId="3178A2FF" w:rsidR="00917F82" w:rsidRPr="003414B0" w:rsidRDefault="00917F82" w:rsidP="00F95CFC">
            <w:pPr>
              <w:pStyle w:val="block"/>
              <w:tabs>
                <w:tab w:val="decimal" w:pos="91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</w:tr>
      <w:tr w:rsidR="007F2028" w:rsidRPr="004D49BC" w14:paraId="38613377" w14:textId="77777777" w:rsidTr="00601A4E">
        <w:trPr>
          <w:trHeight w:hRule="exact" w:val="374"/>
        </w:trPr>
        <w:tc>
          <w:tcPr>
            <w:tcW w:w="2065" w:type="pct"/>
          </w:tcPr>
          <w:p w14:paraId="5C46D6D5" w14:textId="25D13ED2" w:rsidR="007F2028" w:rsidRPr="003414B0" w:rsidRDefault="007F202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เงินฝากประจำกับสถาบันการเงิน</w:t>
            </w:r>
          </w:p>
        </w:tc>
        <w:tc>
          <w:tcPr>
            <w:tcW w:w="623" w:type="pct"/>
            <w:vAlign w:val="bottom"/>
          </w:tcPr>
          <w:p w14:paraId="24AC8B89" w14:textId="76936D09" w:rsidR="007F2028" w:rsidRPr="002820B5" w:rsidRDefault="00A205CD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134,061</w:t>
            </w:r>
          </w:p>
        </w:tc>
        <w:tc>
          <w:tcPr>
            <w:tcW w:w="140" w:type="pct"/>
          </w:tcPr>
          <w:p w14:paraId="0A71DEAA" w14:textId="77777777" w:rsidR="007F2028" w:rsidRPr="004D49BC" w:rsidRDefault="007F20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D77D5B5" w14:textId="24C7A29E" w:rsidR="007F2028" w:rsidRPr="003414B0" w:rsidRDefault="008C0C0A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134,013</w:t>
            </w:r>
          </w:p>
        </w:tc>
        <w:tc>
          <w:tcPr>
            <w:tcW w:w="145" w:type="pct"/>
          </w:tcPr>
          <w:p w14:paraId="094E5234" w14:textId="77777777" w:rsidR="007F2028" w:rsidRPr="004D49BC" w:rsidRDefault="007F20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CB45961" w14:textId="6FCBBADE" w:rsidR="007F2028" w:rsidRPr="003E55E4" w:rsidRDefault="00515FEC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</w:t>
            </w:r>
            <w:r w:rsidR="00C34FB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4DD59276" w14:textId="77777777" w:rsidR="007F2028" w:rsidRPr="004D49BC" w:rsidRDefault="007F202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560A9DD" w14:textId="4D080A34" w:rsidR="007F2028" w:rsidRPr="003414B0" w:rsidRDefault="00B550BD" w:rsidP="00F95CFC">
            <w:pPr>
              <w:pStyle w:val="block"/>
              <w:tabs>
                <w:tab w:val="decimal" w:pos="91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</w:t>
            </w:r>
            <w:r w:rsidR="00C34FB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17F82" w:rsidRPr="004D49BC" w14:paraId="49CAB12F" w14:textId="77777777" w:rsidTr="00601A4E">
        <w:trPr>
          <w:trHeight w:hRule="exact" w:val="374"/>
        </w:trPr>
        <w:tc>
          <w:tcPr>
            <w:tcW w:w="2065" w:type="pct"/>
          </w:tcPr>
          <w:p w14:paraId="53DB6DD1" w14:textId="79A9A076" w:rsidR="00917F82" w:rsidRPr="003414B0" w:rsidRDefault="00917F82" w:rsidP="00F95CFC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0DA7F" w14:textId="57D11C2E" w:rsidR="00917F82" w:rsidRPr="00F95CFC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8C0C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C0C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40" w:type="pct"/>
          </w:tcPr>
          <w:p w14:paraId="359AFF5F" w14:textId="77777777" w:rsidR="00917F82" w:rsidRPr="00F95CF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3B30F" w14:textId="2AAADD85" w:rsidR="00917F82" w:rsidRPr="00F95CFC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515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597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</w:t>
            </w:r>
            <w:r w:rsidR="00515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5" w:type="pct"/>
          </w:tcPr>
          <w:p w14:paraId="3E390E3B" w14:textId="77777777" w:rsidR="00917F82" w:rsidRPr="00F95CFC" w:rsidRDefault="00917F82" w:rsidP="00F95CF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3C7B9" w14:textId="69B9F09B" w:rsidR="00917F82" w:rsidRPr="00F95CFC" w:rsidRDefault="00917F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15F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700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550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5300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550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vAlign w:val="bottom"/>
          </w:tcPr>
          <w:p w14:paraId="1671D954" w14:textId="77777777" w:rsidR="00917F82" w:rsidRPr="004D49BC" w:rsidRDefault="00917F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B2C2E" w14:textId="2BD77187" w:rsidR="00917F82" w:rsidRPr="0099508F" w:rsidRDefault="009669E0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B5A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917F82"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5A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300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B5A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07BC5708" w14:textId="77777777" w:rsidR="00917F82" w:rsidRPr="002145F8" w:rsidRDefault="00917F8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1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86"/>
        <w:gridCol w:w="1172"/>
        <w:gridCol w:w="264"/>
        <w:gridCol w:w="1186"/>
        <w:gridCol w:w="273"/>
        <w:gridCol w:w="1188"/>
        <w:gridCol w:w="269"/>
        <w:gridCol w:w="1173"/>
      </w:tblGrid>
      <w:tr w:rsidR="00403635" w:rsidRPr="004D49BC" w14:paraId="73BA3F7E" w14:textId="77777777" w:rsidTr="0035399E">
        <w:trPr>
          <w:trHeight w:hRule="exact" w:val="374"/>
        </w:trPr>
        <w:tc>
          <w:tcPr>
            <w:tcW w:w="2065" w:type="pct"/>
          </w:tcPr>
          <w:p w14:paraId="6484EBC6" w14:textId="77777777" w:rsidR="00403635" w:rsidRPr="004D49BC" w:rsidRDefault="0040363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5A55EBE3" w14:textId="77777777" w:rsidR="00403635" w:rsidRPr="004D49BC" w:rsidRDefault="00403635" w:rsidP="00F95CFC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2146E82A" w14:textId="77777777" w:rsidR="00403635" w:rsidRPr="004D49BC" w:rsidRDefault="00403635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8455EB6" w14:textId="77777777" w:rsidR="00403635" w:rsidRPr="004D49BC" w:rsidRDefault="00403635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584F4295" w14:textId="77777777" w:rsidR="00403635" w:rsidRPr="003414B0" w:rsidRDefault="00403635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35" w:rsidRPr="004D49BC" w14:paraId="2029437C" w14:textId="77777777" w:rsidTr="0035399E">
        <w:trPr>
          <w:trHeight w:hRule="exact" w:val="374"/>
        </w:trPr>
        <w:tc>
          <w:tcPr>
            <w:tcW w:w="2065" w:type="pct"/>
          </w:tcPr>
          <w:p w14:paraId="4B22BE28" w14:textId="77777777" w:rsidR="00403635" w:rsidRPr="004D49BC" w:rsidRDefault="00403635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50C231D" w14:textId="7B6C7211" w:rsidR="00403635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5DABE208" w14:textId="77777777" w:rsidR="00403635" w:rsidRPr="004D49BC" w:rsidRDefault="0040363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0B2639" w14:textId="15BC4626" w:rsidR="00403635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4C61FF8" w14:textId="77777777" w:rsidR="00403635" w:rsidRPr="004D49BC" w:rsidRDefault="0040363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C5169B" w14:textId="4409C24C" w:rsidR="00403635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170103EA" w14:textId="77777777" w:rsidR="00403635" w:rsidRPr="004D49BC" w:rsidRDefault="0040363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CFFE60D" w14:textId="753CCEB9" w:rsidR="00403635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403635" w:rsidRPr="004D49BC" w14:paraId="2604109D" w14:textId="77777777" w:rsidTr="00403635">
        <w:trPr>
          <w:trHeight w:hRule="exact" w:val="374"/>
        </w:trPr>
        <w:tc>
          <w:tcPr>
            <w:tcW w:w="2065" w:type="pct"/>
          </w:tcPr>
          <w:p w14:paraId="6A0EBFD1" w14:textId="77777777" w:rsidR="00403635" w:rsidRPr="004D49BC" w:rsidRDefault="00403635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329C01F6" w14:textId="77777777" w:rsidR="00403635" w:rsidRPr="003414B0" w:rsidRDefault="00403635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5399E" w:rsidRPr="004D49BC" w14:paraId="5C553347" w14:textId="77777777" w:rsidTr="0035399E">
        <w:trPr>
          <w:trHeight w:hRule="exact" w:val="374"/>
        </w:trPr>
        <w:tc>
          <w:tcPr>
            <w:tcW w:w="2065" w:type="pct"/>
          </w:tcPr>
          <w:p w14:paraId="04FE0D23" w14:textId="717EFE1F" w:rsidR="0035399E" w:rsidRPr="004D49BC" w:rsidRDefault="0035399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</w:tcPr>
          <w:p w14:paraId="496AFEE7" w14:textId="2679892C" w:rsidR="0035399E" w:rsidRPr="002F52E7" w:rsidRDefault="00EC11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827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0" w:type="pct"/>
          </w:tcPr>
          <w:p w14:paraId="28C1BF42" w14:textId="77777777" w:rsidR="0035399E" w:rsidRPr="004D49BC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BD30A90" w14:textId="75166D90" w:rsidR="0035399E" w:rsidRPr="004D49BC" w:rsidRDefault="00EC11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45" w:type="pct"/>
          </w:tcPr>
          <w:p w14:paraId="5A490A02" w14:textId="77777777" w:rsidR="0035399E" w:rsidRPr="004D49BC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11C472" w14:textId="6EDB4EE8" w:rsidR="0035399E" w:rsidRPr="002F52E7" w:rsidRDefault="00EC11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3" w:type="pct"/>
          </w:tcPr>
          <w:p w14:paraId="27AA1B76" w14:textId="77777777" w:rsidR="0035399E" w:rsidRPr="006C2B92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3EC53BC" w14:textId="65F6F291" w:rsidR="0035399E" w:rsidRPr="0099508F" w:rsidRDefault="00EC11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403E5B" w:rsidRPr="004D49BC" w14:paraId="75A86990" w14:textId="77777777" w:rsidTr="0035399E">
        <w:trPr>
          <w:trHeight w:hRule="exact" w:val="374"/>
        </w:trPr>
        <w:tc>
          <w:tcPr>
            <w:tcW w:w="2065" w:type="pct"/>
          </w:tcPr>
          <w:p w14:paraId="4B9D1EC8" w14:textId="77777777" w:rsidR="00403E5B" w:rsidRPr="003414B0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</w:tcPr>
          <w:p w14:paraId="156525EA" w14:textId="30ADA2B5" w:rsidR="00403E5B" w:rsidRPr="003414B0" w:rsidRDefault="002820B5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997,500</w:t>
            </w:r>
          </w:p>
        </w:tc>
        <w:tc>
          <w:tcPr>
            <w:tcW w:w="140" w:type="pct"/>
          </w:tcPr>
          <w:p w14:paraId="646C3987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E7E0BD" w14:textId="2041FFCF" w:rsidR="00403E5B" w:rsidRPr="004D49BC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501,389</w:t>
            </w:r>
          </w:p>
        </w:tc>
        <w:tc>
          <w:tcPr>
            <w:tcW w:w="145" w:type="pct"/>
          </w:tcPr>
          <w:p w14:paraId="28A56D55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D6011F8" w14:textId="7A22E55D" w:rsidR="00403E5B" w:rsidRPr="00CF2C34" w:rsidRDefault="003E55E4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2C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997,500</w:t>
            </w:r>
          </w:p>
        </w:tc>
        <w:tc>
          <w:tcPr>
            <w:tcW w:w="143" w:type="pct"/>
          </w:tcPr>
          <w:p w14:paraId="199E4ADC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8AAA5D2" w14:textId="04E0A6F8" w:rsidR="00403E5B" w:rsidRPr="003414B0" w:rsidRDefault="00403E5B" w:rsidP="00F95CFC">
            <w:pPr>
              <w:pStyle w:val="block"/>
              <w:tabs>
                <w:tab w:val="decimal" w:pos="91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</w:tr>
      <w:tr w:rsidR="00403E5B" w:rsidRPr="004D49BC" w14:paraId="728B7843" w14:textId="77777777" w:rsidTr="0035399E">
        <w:trPr>
          <w:trHeight w:hRule="exact" w:val="344"/>
        </w:trPr>
        <w:tc>
          <w:tcPr>
            <w:tcW w:w="2065" w:type="pct"/>
          </w:tcPr>
          <w:p w14:paraId="58E6B851" w14:textId="77777777" w:rsidR="00403E5B" w:rsidRPr="003414B0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23" w:type="pct"/>
          </w:tcPr>
          <w:p w14:paraId="130AEB23" w14:textId="3F2677A0" w:rsidR="00403E5B" w:rsidRPr="003414B0" w:rsidRDefault="002820B5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(186,215)</w:t>
            </w:r>
          </w:p>
        </w:tc>
        <w:tc>
          <w:tcPr>
            <w:tcW w:w="140" w:type="pct"/>
          </w:tcPr>
          <w:p w14:paraId="24EB61D4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14B9C2" w14:textId="1EFF723B" w:rsidR="00403E5B" w:rsidRPr="004D49BC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(308,815)</w:t>
            </w:r>
          </w:p>
        </w:tc>
        <w:tc>
          <w:tcPr>
            <w:tcW w:w="145" w:type="pct"/>
          </w:tcPr>
          <w:p w14:paraId="37274D13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C4A6A5" w14:textId="1995DAC8" w:rsidR="00403E5B" w:rsidRPr="00CF2C34" w:rsidRDefault="003E55E4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2C3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(84,835)</w:t>
            </w:r>
          </w:p>
        </w:tc>
        <w:tc>
          <w:tcPr>
            <w:tcW w:w="143" w:type="pct"/>
          </w:tcPr>
          <w:p w14:paraId="0839F27E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2188AA4" w14:textId="3972201B" w:rsidR="00403E5B" w:rsidRPr="0099508F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(173,558)</w:t>
            </w:r>
          </w:p>
        </w:tc>
      </w:tr>
      <w:tr w:rsidR="00403E5B" w:rsidRPr="004D49BC" w14:paraId="09B59EC3" w14:textId="77777777" w:rsidTr="0035399E">
        <w:trPr>
          <w:trHeight w:hRule="exact" w:val="374"/>
        </w:trPr>
        <w:tc>
          <w:tcPr>
            <w:tcW w:w="2065" w:type="pct"/>
          </w:tcPr>
          <w:p w14:paraId="6B919581" w14:textId="5A9ECB85" w:rsidR="00403E5B" w:rsidRPr="003414B0" w:rsidRDefault="00403E5B" w:rsidP="00F95CFC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909B1FB" w14:textId="4F707EDE" w:rsidR="00403E5B" w:rsidRPr="003414B0" w:rsidRDefault="002820B5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820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1,638,889</w:t>
            </w:r>
          </w:p>
        </w:tc>
        <w:tc>
          <w:tcPr>
            <w:tcW w:w="140" w:type="pct"/>
          </w:tcPr>
          <w:p w14:paraId="63FDC6CB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C04712" w14:textId="48CE0698" w:rsidR="00403E5B" w:rsidRPr="004D49BC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978,049</w:t>
            </w:r>
          </w:p>
        </w:tc>
        <w:tc>
          <w:tcPr>
            <w:tcW w:w="145" w:type="pct"/>
          </w:tcPr>
          <w:p w14:paraId="0073318B" w14:textId="77777777" w:rsidR="00403E5B" w:rsidRPr="004D49BC" w:rsidRDefault="00403E5B" w:rsidP="00F95CF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E405738" w14:textId="1EABB628" w:rsidR="00403E5B" w:rsidRPr="003414B0" w:rsidRDefault="003E55E4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E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1,382,024</w:t>
            </w:r>
          </w:p>
        </w:tc>
        <w:tc>
          <w:tcPr>
            <w:tcW w:w="143" w:type="pct"/>
          </w:tcPr>
          <w:p w14:paraId="655EE240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41A8D91" w14:textId="6A46857F" w:rsidR="00403E5B" w:rsidRPr="0099508F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565,066</w:t>
            </w:r>
          </w:p>
        </w:tc>
      </w:tr>
      <w:tr w:rsidR="00403E5B" w:rsidRPr="004D49BC" w14:paraId="3F7FEE4C" w14:textId="77777777" w:rsidTr="0035399E">
        <w:trPr>
          <w:trHeight w:hRule="exact" w:val="410"/>
        </w:trPr>
        <w:tc>
          <w:tcPr>
            <w:tcW w:w="2065" w:type="pct"/>
          </w:tcPr>
          <w:p w14:paraId="17986354" w14:textId="1F903352" w:rsidR="00403E5B" w:rsidRPr="003414B0" w:rsidRDefault="00403E5B" w:rsidP="00F95CF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1911E0A8" w14:textId="141B5A5C" w:rsidR="00403E5B" w:rsidRPr="00AA30FF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E43D35" w14:textId="77777777" w:rsidR="00403E5B" w:rsidRPr="003414B0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180D1297" w14:textId="75F41022" w:rsidR="00403E5B" w:rsidRPr="004D49BC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827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5" w:type="pct"/>
          </w:tcPr>
          <w:p w14:paraId="488EF9C1" w14:textId="77777777" w:rsidR="00403E5B" w:rsidRPr="004D49BC" w:rsidRDefault="00403E5B" w:rsidP="00F95CF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0104538" w14:textId="77777777" w:rsidR="00403E5B" w:rsidRPr="003414B0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7B3C4297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51D3A579" w14:textId="76F020A5" w:rsidR="00403E5B" w:rsidRPr="003414B0" w:rsidRDefault="00403E5B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</w:tbl>
    <w:p w14:paraId="0C0D0284" w14:textId="20A9CB60" w:rsidR="002013F0" w:rsidRPr="002145F8" w:rsidRDefault="002013F0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79983E" w14:textId="62C5CFE3" w:rsidR="0093168C" w:rsidRPr="00F95CFC" w:rsidRDefault="0093168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680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D8680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="00DE1BF6" w:rsidRPr="00F95CFC">
        <w:rPr>
          <w:rFonts w:ascii="Angsana New" w:hAnsi="Angsana New" w:cs="Angsana New" w:hint="cs"/>
          <w:sz w:val="30"/>
          <w:szCs w:val="30"/>
          <w:cs/>
        </w:rPr>
        <w:t>บริษัทเข้าทำ</w:t>
      </w:r>
      <w:r w:rsidRPr="00F95CFC">
        <w:rPr>
          <w:rFonts w:ascii="Angsana New" w:hAnsi="Angsana New" w:cs="Angsana New"/>
          <w:sz w:val="30"/>
          <w:szCs w:val="30"/>
          <w:cs/>
        </w:rPr>
        <w:t>สัญญาเงินกู้ยืมระยะยาวประเภทมีหลักประกันหลายฉบับกับสถาบันการเงิน โดยมีรายละเอียดดังนี้</w:t>
      </w:r>
    </w:p>
    <w:p w14:paraId="1BD283EB" w14:textId="77777777" w:rsidR="0093168C" w:rsidRPr="00F95CFC" w:rsidRDefault="0093168C" w:rsidP="00F95CFC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52"/>
        <w:gridCol w:w="1440"/>
        <w:gridCol w:w="1620"/>
        <w:gridCol w:w="1890"/>
        <w:gridCol w:w="2340"/>
      </w:tblGrid>
      <w:tr w:rsidR="002145F8" w:rsidRPr="00F95CFC" w14:paraId="24D60348" w14:textId="77777777" w:rsidTr="00384E1A">
        <w:trPr>
          <w:trHeight w:val="776"/>
        </w:trPr>
        <w:tc>
          <w:tcPr>
            <w:tcW w:w="2052" w:type="dxa"/>
            <w:vAlign w:val="bottom"/>
          </w:tcPr>
          <w:p w14:paraId="1A033FFA" w14:textId="77777777" w:rsidR="002145F8" w:rsidRPr="00F95CFC" w:rsidRDefault="002145F8" w:rsidP="00F95CFC">
            <w:pPr>
              <w:spacing w:before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14:paraId="09BA2AD2" w14:textId="77777777" w:rsidR="002145F8" w:rsidRPr="00F95CFC" w:rsidRDefault="002145F8" w:rsidP="00F95CFC">
            <w:pPr>
              <w:spacing w:before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620" w:type="dxa"/>
            <w:vAlign w:val="bottom"/>
          </w:tcPr>
          <w:p w14:paraId="74CD1277" w14:textId="527F4FB0" w:rsidR="002145F8" w:rsidRPr="00F95CFC" w:rsidRDefault="00384E1A" w:rsidP="00F95C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วงเงินสินเชื่อที่ได้รับอนุมัติ</w:t>
            </w:r>
          </w:p>
        </w:tc>
        <w:tc>
          <w:tcPr>
            <w:tcW w:w="1890" w:type="dxa"/>
            <w:vAlign w:val="bottom"/>
          </w:tcPr>
          <w:p w14:paraId="3F8B588B" w14:textId="77777777" w:rsidR="002145F8" w:rsidRPr="00F95CFC" w:rsidRDefault="00384E1A" w:rsidP="00F95C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</w:t>
            </w:r>
          </w:p>
          <w:p w14:paraId="5D4CE6A3" w14:textId="08DF6F18" w:rsidR="00384E1A" w:rsidRPr="00F95CFC" w:rsidRDefault="00384E1A" w:rsidP="00F95C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2340" w:type="dxa"/>
            <w:vAlign w:val="bottom"/>
          </w:tcPr>
          <w:p w14:paraId="6A38EC81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2145F8" w:rsidRPr="00F95CFC" w14:paraId="2583667D" w14:textId="77777777" w:rsidTr="00384E1A">
        <w:tc>
          <w:tcPr>
            <w:tcW w:w="2052" w:type="dxa"/>
          </w:tcPr>
          <w:p w14:paraId="4148A2A5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946458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777551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5CF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95C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2FB48AE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D2026F6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45F8" w:rsidRPr="00F95CFC" w14:paraId="643A8347" w14:textId="77777777" w:rsidTr="00384E1A">
        <w:tc>
          <w:tcPr>
            <w:tcW w:w="2052" w:type="dxa"/>
          </w:tcPr>
          <w:p w14:paraId="3CFF88F3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ไทยฟู้ดส์ กรุ๊ป 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440" w:type="dxa"/>
          </w:tcPr>
          <w:p w14:paraId="3235AD51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5046CA80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890" w:type="dxa"/>
          </w:tcPr>
          <w:p w14:paraId="39300B6E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อัตราคงที่ตามที่กำหนด</w:t>
            </w:r>
          </w:p>
        </w:tc>
        <w:tc>
          <w:tcPr>
            <w:tcW w:w="2340" w:type="dxa"/>
          </w:tcPr>
          <w:p w14:paraId="03335B19" w14:textId="1797AD0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>ชำระทุกๆ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 xml:space="preserve"> 3 </w:t>
            </w: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</w:p>
        </w:tc>
      </w:tr>
      <w:tr w:rsidR="002145F8" w:rsidRPr="00F95CFC" w14:paraId="6042B4B8" w14:textId="77777777" w:rsidTr="00384E1A">
        <w:tc>
          <w:tcPr>
            <w:tcW w:w="2052" w:type="dxa"/>
          </w:tcPr>
          <w:p w14:paraId="33CB39A6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 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66F73A4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CB4285A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2911B7C" w14:textId="77777777" w:rsidR="002145F8" w:rsidRPr="00F95CF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3D8690B" w14:textId="5E85956A" w:rsidR="002145F8" w:rsidRPr="00F95CFC" w:rsidRDefault="00384E1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ระยะเวลา 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F95CF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</w:tr>
    </w:tbl>
    <w:p w14:paraId="7A1BDBFE" w14:textId="77777777" w:rsidR="0093168C" w:rsidRPr="00F95CFC" w:rsidRDefault="0093168C" w:rsidP="00F95CFC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9D3A7B8" w14:textId="59C52023" w:rsidR="0093168C" w:rsidRPr="00D8680D" w:rsidRDefault="0093168C" w:rsidP="00F95C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95CFC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ทั้งนี้กลุ่มบริษัทต้องปฏิบัติตามเงื่อนไขต่างๆ ที่ระบุไว้ในสัญญากู้ยืมเงิน เช่น การดำรงอัตราส่วนหนี้สิน</w:t>
      </w:r>
      <w:r w:rsidR="00604513" w:rsidRPr="00F95CFC">
        <w:rPr>
          <w:rFonts w:ascii="Angsana New" w:hAnsi="Angsana New" w:cs="Angsana New" w:hint="cs"/>
          <w:sz w:val="30"/>
          <w:szCs w:val="30"/>
          <w:cs/>
          <w:lang w:bidi="th-TH"/>
        </w:rPr>
        <w:t>สุทธิ</w:t>
      </w:r>
      <w:r w:rsidRPr="00F95CFC">
        <w:rPr>
          <w:rFonts w:ascii="Angsana New" w:hAnsi="Angsana New" w:cs="Angsana New" w:hint="cs"/>
          <w:sz w:val="30"/>
          <w:szCs w:val="30"/>
          <w:cs/>
          <w:lang w:bidi="th-TH"/>
        </w:rPr>
        <w:t>ต่อ</w:t>
      </w:r>
      <w:r w:rsidR="0060451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ส่วนของผู้ถือหุ้น</w:t>
      </w:r>
      <w:r w:rsidRPr="00D8680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0B08B7A3" w14:textId="77777777" w:rsidR="0093168C" w:rsidRPr="004135B4" w:rsidRDefault="0093168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907"/>
        <w:gridCol w:w="1181"/>
        <w:gridCol w:w="259"/>
        <w:gridCol w:w="1172"/>
        <w:gridCol w:w="268"/>
        <w:gridCol w:w="1261"/>
        <w:gridCol w:w="270"/>
        <w:gridCol w:w="1168"/>
      </w:tblGrid>
      <w:tr w:rsidR="009578B7" w:rsidRPr="004D49BC" w14:paraId="1B6B43C0" w14:textId="77777777" w:rsidTr="0035399E">
        <w:trPr>
          <w:trHeight w:hRule="exact" w:val="388"/>
        </w:trPr>
        <w:tc>
          <w:tcPr>
            <w:tcW w:w="1568" w:type="pct"/>
          </w:tcPr>
          <w:p w14:paraId="0CBF9487" w14:textId="2B0D1BF5" w:rsidR="009578B7" w:rsidRPr="004D49BC" w:rsidRDefault="009578B7" w:rsidP="00F95CFC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0" w:type="pct"/>
          </w:tcPr>
          <w:p w14:paraId="2CB1BF68" w14:textId="77777777" w:rsidR="009578B7" w:rsidRPr="004D49BC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3A08D3BF" w14:textId="77777777" w:rsidR="009578B7" w:rsidRPr="004D49BC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FB00D7D" w14:textId="77777777" w:rsidR="009578B7" w:rsidRPr="004D49BC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14:paraId="20028313" w14:textId="77777777" w:rsidR="009578B7" w:rsidRPr="003414B0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960" w:rsidRPr="004D49BC" w14:paraId="0CFBEE73" w14:textId="77777777" w:rsidTr="0035399E">
        <w:trPr>
          <w:trHeight w:hRule="exact" w:val="388"/>
        </w:trPr>
        <w:tc>
          <w:tcPr>
            <w:tcW w:w="1568" w:type="pct"/>
          </w:tcPr>
          <w:p w14:paraId="7D12DA0A" w14:textId="77777777" w:rsidR="009578B7" w:rsidRPr="004D49BC" w:rsidRDefault="009578B7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5743A1CD" w14:textId="77777777" w:rsidR="009578B7" w:rsidRPr="003414B0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58A30C2A" w14:textId="17D779DE" w:rsidR="009578B7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0216872C" w14:textId="77777777" w:rsidR="009578B7" w:rsidRPr="004D49BC" w:rsidRDefault="009578B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54C4348" w14:textId="588251B3" w:rsidR="009578B7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49BDDFA6" w14:textId="77777777" w:rsidR="009578B7" w:rsidRPr="004D49BC" w:rsidRDefault="009578B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39C085" w14:textId="64A9CD2B" w:rsidR="009578B7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69B604C" w14:textId="77777777" w:rsidR="009578B7" w:rsidRPr="004D49BC" w:rsidRDefault="009578B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C9FD02" w14:textId="013AF46F" w:rsidR="009578B7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9578B7" w:rsidRPr="004D49BC" w14:paraId="054C81FC" w14:textId="77777777" w:rsidTr="005727A9">
        <w:trPr>
          <w:trHeight w:hRule="exact" w:val="388"/>
        </w:trPr>
        <w:tc>
          <w:tcPr>
            <w:tcW w:w="1568" w:type="pct"/>
          </w:tcPr>
          <w:p w14:paraId="37F77883" w14:textId="77777777" w:rsidR="009578B7" w:rsidRPr="004D49BC" w:rsidRDefault="009578B7" w:rsidP="00F95CFC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14:paraId="2BD6FF0D" w14:textId="77777777" w:rsidR="009578B7" w:rsidRPr="004D49BC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pct"/>
            <w:gridSpan w:val="7"/>
          </w:tcPr>
          <w:p w14:paraId="720357CF" w14:textId="77777777" w:rsidR="009578B7" w:rsidRPr="003414B0" w:rsidRDefault="009578B7" w:rsidP="00F95CF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5399E" w:rsidRPr="004D49BC" w14:paraId="0A2DE7F5" w14:textId="77777777" w:rsidTr="0035399E">
        <w:trPr>
          <w:trHeight w:hRule="exact" w:val="388"/>
        </w:trPr>
        <w:tc>
          <w:tcPr>
            <w:tcW w:w="1568" w:type="pct"/>
          </w:tcPr>
          <w:p w14:paraId="632355AB" w14:textId="741A9A8F" w:rsidR="0035399E" w:rsidRPr="004D49BC" w:rsidRDefault="0035399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0" w:type="pct"/>
          </w:tcPr>
          <w:p w14:paraId="5D9A7901" w14:textId="77777777" w:rsidR="0035399E" w:rsidRPr="004D49BC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A210D2F" w14:textId="58B9A0D3" w:rsidR="0035399E" w:rsidRPr="002F52E7" w:rsidRDefault="00EC1182" w:rsidP="00F95CFC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7" w:type="pct"/>
          </w:tcPr>
          <w:p w14:paraId="3103742E" w14:textId="77777777" w:rsidR="0035399E" w:rsidRPr="002F52E7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8CD3B6" w14:textId="2BB07DB5" w:rsidR="0035399E" w:rsidRPr="002F52E7" w:rsidRDefault="00EC11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2" w:type="pct"/>
          </w:tcPr>
          <w:p w14:paraId="71A2E680" w14:textId="77777777" w:rsidR="0035399E" w:rsidRPr="002F52E7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171A03C" w14:textId="2CE3FE2F" w:rsidR="0035399E" w:rsidRPr="002F52E7" w:rsidRDefault="00EC1182" w:rsidP="00F95CFC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  <w:r w:rsidR="002F52E7" w:rsidRPr="002F52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3" w:type="pct"/>
          </w:tcPr>
          <w:p w14:paraId="4F1CC848" w14:textId="77777777" w:rsidR="0035399E" w:rsidRPr="004D49BC" w:rsidRDefault="0035399E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3C4B9F" w14:textId="414417E1" w:rsidR="0035399E" w:rsidRPr="004D49BC" w:rsidRDefault="00EC1182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  <w:r w:rsidR="0035399E" w:rsidRPr="003414B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2145F8" w:rsidRPr="004D49BC" w14:paraId="634EA1F0" w14:textId="77777777" w:rsidTr="0035399E">
        <w:trPr>
          <w:trHeight w:hRule="exact" w:val="388"/>
        </w:trPr>
        <w:tc>
          <w:tcPr>
            <w:tcW w:w="1568" w:type="pct"/>
          </w:tcPr>
          <w:p w14:paraId="1E2869A3" w14:textId="77777777" w:rsidR="002145F8" w:rsidRPr="004D49BC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0F695E92" w14:textId="77777777" w:rsidR="002145F8" w:rsidRPr="003414B0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585DBE09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F50458D" w14:textId="7869ABB8" w:rsidR="002145F8" w:rsidRPr="004D49BC" w:rsidRDefault="002145F8" w:rsidP="00F95CFC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6588E360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87B9B5" w14:textId="23C3254E" w:rsidR="002145F8" w:rsidRPr="004D49BC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42" w:type="pct"/>
          </w:tcPr>
          <w:p w14:paraId="24EC3ACF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598D9D0" w14:textId="3C77DB8C" w:rsidR="002145F8" w:rsidRPr="004D49BC" w:rsidRDefault="002145F8" w:rsidP="00F95CFC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E8C666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0FF59F" w14:textId="5121118D" w:rsidR="002145F8" w:rsidRPr="004D49BC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</w:tr>
      <w:tr w:rsidR="002145F8" w:rsidRPr="004D49BC" w14:paraId="1675BDDB" w14:textId="77777777" w:rsidTr="0035399E">
        <w:trPr>
          <w:trHeight w:hRule="exact" w:val="388"/>
        </w:trPr>
        <w:tc>
          <w:tcPr>
            <w:tcW w:w="1568" w:type="pct"/>
          </w:tcPr>
          <w:p w14:paraId="5AA75179" w14:textId="77777777" w:rsidR="002145F8" w:rsidRPr="003414B0" w:rsidRDefault="002145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80" w:type="pct"/>
          </w:tcPr>
          <w:p w14:paraId="5FED6E44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2AC0257" w14:textId="08ED9F51" w:rsidR="002145F8" w:rsidRPr="004D49BC" w:rsidRDefault="002145F8" w:rsidP="00F95CFC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(1,375,100)</w:t>
            </w:r>
          </w:p>
        </w:tc>
        <w:tc>
          <w:tcPr>
            <w:tcW w:w="137" w:type="pct"/>
          </w:tcPr>
          <w:p w14:paraId="0BE2A311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968664" w14:textId="107AE3BA" w:rsidR="002145F8" w:rsidRPr="003414B0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42" w:type="pct"/>
          </w:tcPr>
          <w:p w14:paraId="79AE5B2E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0ECDE09" w14:textId="19DDEC8C" w:rsidR="002145F8" w:rsidRPr="004D49BC" w:rsidRDefault="002145F8" w:rsidP="00F95CFC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(1,375,100)</w:t>
            </w:r>
          </w:p>
        </w:tc>
        <w:tc>
          <w:tcPr>
            <w:tcW w:w="143" w:type="pct"/>
          </w:tcPr>
          <w:p w14:paraId="0A0ECF85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3BE965" w14:textId="7CAB224A" w:rsidR="002145F8" w:rsidRPr="003414B0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</w:tr>
      <w:tr w:rsidR="002145F8" w:rsidRPr="004D49BC" w14:paraId="7270623A" w14:textId="77777777" w:rsidTr="0035399E">
        <w:trPr>
          <w:trHeight w:hRule="exact" w:val="388"/>
        </w:trPr>
        <w:tc>
          <w:tcPr>
            <w:tcW w:w="1568" w:type="pct"/>
          </w:tcPr>
          <w:p w14:paraId="3E013F45" w14:textId="7CD3B9DB" w:rsidR="002145F8" w:rsidRPr="003414B0" w:rsidRDefault="002145F8" w:rsidP="00F95CFC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0" w:type="pct"/>
          </w:tcPr>
          <w:p w14:paraId="50E50332" w14:textId="77777777" w:rsidR="002145F8" w:rsidRPr="004D49BC" w:rsidRDefault="002145F8" w:rsidP="00F95CF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CB879CA" w14:textId="1F05A871" w:rsidR="002145F8" w:rsidRPr="003414B0" w:rsidRDefault="002145F8" w:rsidP="00F95CFC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E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6,835,500</w:t>
            </w:r>
          </w:p>
        </w:tc>
        <w:tc>
          <w:tcPr>
            <w:tcW w:w="137" w:type="pct"/>
          </w:tcPr>
          <w:p w14:paraId="4C253869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F20210" w14:textId="557F077F" w:rsidR="002145F8" w:rsidRPr="004D49BC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42" w:type="pct"/>
          </w:tcPr>
          <w:p w14:paraId="41460B8F" w14:textId="77777777" w:rsidR="002145F8" w:rsidRPr="004D49BC" w:rsidRDefault="002145F8" w:rsidP="00F95CF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7364E6F" w14:textId="7306CA06" w:rsidR="002145F8" w:rsidRPr="004D49BC" w:rsidRDefault="002145F8" w:rsidP="00F95CFC">
            <w:pPr>
              <w:pStyle w:val="block"/>
              <w:tabs>
                <w:tab w:val="decimal" w:pos="986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E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6,835,500</w:t>
            </w:r>
          </w:p>
        </w:tc>
        <w:tc>
          <w:tcPr>
            <w:tcW w:w="143" w:type="pct"/>
          </w:tcPr>
          <w:p w14:paraId="396BB7DD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4797452" w14:textId="4C4F6971" w:rsidR="002145F8" w:rsidRPr="004D49BC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</w:tr>
      <w:tr w:rsidR="002145F8" w:rsidRPr="004D49BC" w14:paraId="3B8F6ACD" w14:textId="77777777" w:rsidTr="0035399E">
        <w:trPr>
          <w:trHeight w:hRule="exact" w:val="388"/>
        </w:trPr>
        <w:tc>
          <w:tcPr>
            <w:tcW w:w="1568" w:type="pct"/>
          </w:tcPr>
          <w:p w14:paraId="5C752F66" w14:textId="129F8713" w:rsidR="002145F8" w:rsidRPr="003414B0" w:rsidRDefault="002145F8" w:rsidP="00F95CF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0" w:type="pct"/>
          </w:tcPr>
          <w:p w14:paraId="16A83E4A" w14:textId="77777777" w:rsidR="002145F8" w:rsidRPr="004D49BC" w:rsidRDefault="002145F8" w:rsidP="00F95CFC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</w:tcPr>
          <w:p w14:paraId="4F6A5561" w14:textId="77777777" w:rsidR="002145F8" w:rsidRPr="004D49BC" w:rsidRDefault="002145F8" w:rsidP="00F95CFC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3D5A426E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4AB347C8" w14:textId="4121A4A2" w:rsidR="002145F8" w:rsidRPr="004D49BC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42" w:type="pct"/>
          </w:tcPr>
          <w:p w14:paraId="5AD5AAFB" w14:textId="77777777" w:rsidR="002145F8" w:rsidRPr="004D49BC" w:rsidRDefault="002145F8" w:rsidP="00F95CF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double" w:sz="4" w:space="0" w:color="auto"/>
              <w:left w:val="nil"/>
              <w:bottom w:val="nil"/>
            </w:tcBorders>
          </w:tcPr>
          <w:p w14:paraId="520D4B87" w14:textId="77777777" w:rsidR="002145F8" w:rsidRPr="004D49BC" w:rsidRDefault="002145F8" w:rsidP="00F95CFC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3176CE8" w14:textId="77777777" w:rsidR="002145F8" w:rsidRPr="004D49BC" w:rsidRDefault="002145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14B9EB95" w14:textId="4CBCE02F" w:rsidR="002145F8" w:rsidRPr="004D49BC" w:rsidRDefault="002145F8" w:rsidP="00F95CFC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</w:tr>
    </w:tbl>
    <w:p w14:paraId="70DDF009" w14:textId="77777777" w:rsidR="009578B7" w:rsidRPr="00CE3B3E" w:rsidRDefault="009578B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7025896" w14:textId="33A64285" w:rsidR="009578B7" w:rsidRPr="004D49BC" w:rsidRDefault="009578B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14B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200D30FC" w14:textId="77777777" w:rsidR="009578B7" w:rsidRPr="00CE3B3E" w:rsidRDefault="009578B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A6D21D" w14:textId="32BA08E2" w:rsidR="008732C4" w:rsidRDefault="009578B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ณ</w:t>
      </w:r>
      <w:r w:rsidR="00831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03E5B">
        <w:rPr>
          <w:rFonts w:ascii="Angsana New" w:hAnsi="Angsana New" w:cs="Angsana New"/>
          <w:sz w:val="30"/>
          <w:szCs w:val="30"/>
        </w:rPr>
        <w:t xml:space="preserve">30 </w:t>
      </w:r>
      <w:r w:rsidR="00403E5B">
        <w:rPr>
          <w:rFonts w:ascii="Angsana New" w:hAnsi="Angsana New" w:cs="Angsana New"/>
          <w:sz w:val="30"/>
          <w:szCs w:val="30"/>
          <w:cs/>
        </w:rPr>
        <w:t>มิถุนายน</w:t>
      </w:r>
      <w:r w:rsidR="00403E5B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</w:t>
      </w:r>
      <w:r w:rsidRPr="00F95CFC">
        <w:rPr>
          <w:rFonts w:ascii="Angsana New" w:hAnsi="Angsana New" w:cs="Angsana New" w:hint="cs"/>
          <w:sz w:val="30"/>
          <w:szCs w:val="30"/>
          <w:cs/>
        </w:rPr>
        <w:t>จำนวนเงินรวม</w:t>
      </w:r>
      <w:r w:rsidRPr="00F95CFC">
        <w:rPr>
          <w:rFonts w:ascii="Angsana New" w:hAnsi="Angsana New" w:cs="Angsana New"/>
          <w:sz w:val="30"/>
          <w:szCs w:val="30"/>
          <w:cs/>
        </w:rPr>
        <w:t xml:space="preserve"> </w:t>
      </w:r>
      <w:r w:rsidR="00C66C3C" w:rsidRPr="00F95CFC">
        <w:rPr>
          <w:rFonts w:ascii="Angsana New" w:hAnsi="Angsana New" w:cs="Angsana New"/>
          <w:sz w:val="30"/>
          <w:szCs w:val="30"/>
        </w:rPr>
        <w:t>16,013.9</w:t>
      </w:r>
      <w:r w:rsidRPr="00F95CFC">
        <w:rPr>
          <w:rFonts w:ascii="Angsana New" w:hAnsi="Angsana New" w:cs="Angsana New"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5C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>และ</w:t>
      </w:r>
      <w:r w:rsidR="00290EC1" w:rsidRPr="00F95CFC">
        <w:rPr>
          <w:rFonts w:ascii="Angsana New" w:hAnsi="Angsana New" w:cs="Angsana New"/>
          <w:sz w:val="30"/>
          <w:szCs w:val="30"/>
          <w:cs/>
        </w:rPr>
        <w:t xml:space="preserve"> </w:t>
      </w:r>
      <w:r w:rsidR="00C66C3C" w:rsidRPr="00F95CFC">
        <w:rPr>
          <w:rFonts w:ascii="Angsana New" w:hAnsi="Angsana New" w:cs="Angsana New"/>
          <w:sz w:val="30"/>
          <w:szCs w:val="30"/>
        </w:rPr>
        <w:t>5,253.0</w:t>
      </w:r>
      <w:r w:rsidR="00DC1BD7" w:rsidRPr="00F95CFC">
        <w:rPr>
          <w:rFonts w:ascii="Angsana New" w:hAnsi="Angsana New" w:cs="Angsana New"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F95CF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31</w:t>
      </w:r>
      <w:r w:rsidRPr="00F95C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2568</w:t>
      </w:r>
      <w:r w:rsidRPr="00F95CFC">
        <w:rPr>
          <w:rFonts w:ascii="Angsana New" w:hAnsi="Angsana New" w:cs="Angsana New"/>
          <w:i/>
          <w:iCs/>
          <w:sz w:val="30"/>
          <w:szCs w:val="30"/>
        </w:rPr>
        <w:t>: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16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>,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867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5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F52E7" w:rsidRPr="00F95CFC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4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>,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253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>.</w:t>
      </w:r>
      <w:r w:rsidR="00EC1182" w:rsidRPr="00F95CFC">
        <w:rPr>
          <w:rFonts w:ascii="Angsana New" w:hAnsi="Angsana New" w:cs="Angsana New"/>
          <w:i/>
          <w:iCs/>
          <w:sz w:val="30"/>
          <w:szCs w:val="30"/>
        </w:rPr>
        <w:t>0</w:t>
      </w:r>
      <w:r w:rsidR="002F52E7" w:rsidRPr="00F95C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1A746DA7" w14:textId="3B41502C" w:rsidR="002A38E2" w:rsidRPr="0096025A" w:rsidRDefault="002A38E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52D946D" w14:textId="77777777" w:rsidR="004135B4" w:rsidRDefault="004135B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highlight w:val="cyan"/>
          <w:cs/>
          <w:lang w:val="th-TH"/>
        </w:rPr>
      </w:pPr>
      <w:r>
        <w:rPr>
          <w:rFonts w:ascii="Angsana New" w:hAnsi="Angsana New" w:cs="Angsana New"/>
          <w:sz w:val="30"/>
          <w:szCs w:val="30"/>
          <w:highlight w:val="cyan"/>
          <w:cs/>
          <w:lang w:val="th-TH"/>
        </w:rPr>
        <w:br w:type="page"/>
      </w:r>
    </w:p>
    <w:p w14:paraId="25EFA1F2" w14:textId="16EEE0AA" w:rsidR="00740258" w:rsidRPr="00F95CFC" w:rsidRDefault="00740258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95CF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75249668" w14:textId="77777777" w:rsidR="00740258" w:rsidRPr="00F95CFC" w:rsidRDefault="0074025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17AAF74A" w14:textId="708EC74D" w:rsidR="00740258" w:rsidRPr="00F95CFC" w:rsidRDefault="0074025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8910"/>
        </w:tabs>
        <w:spacing w:line="240" w:lineRule="auto"/>
        <w:ind w:left="540" w:right="11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5CFC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FA6D6D" w:rsidRPr="00F95CFC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F95C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F95CFC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F95C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F95CFC">
        <w:rPr>
          <w:rFonts w:ascii="Angsana New" w:hAnsi="Angsana New" w:cs="Angsana New"/>
          <w:spacing w:val="-2"/>
          <w:sz w:val="30"/>
          <w:szCs w:val="30"/>
        </w:rPr>
        <w:t xml:space="preserve">2569 </w:t>
      </w:r>
      <w:r w:rsidRPr="00F95C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F95CFC">
        <w:rPr>
          <w:rFonts w:ascii="Angsana New" w:hAnsi="Angsana New" w:cs="Angsana New"/>
          <w:spacing w:val="-2"/>
          <w:sz w:val="30"/>
          <w:szCs w:val="30"/>
        </w:rPr>
        <w:t>TFG-W4</w:t>
      </w:r>
      <w:r w:rsidRPr="00F95CFC">
        <w:rPr>
          <w:rFonts w:ascii="Angsana New" w:hAnsi="Angsana New" w:cs="Angsana New"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F95CFC">
        <w:rPr>
          <w:rFonts w:ascii="Angsana New" w:hAnsi="Angsana New" w:cs="Angsana New"/>
          <w:sz w:val="30"/>
          <w:szCs w:val="30"/>
        </w:rPr>
        <w:t>113.1</w:t>
      </w:r>
      <w:r w:rsidRPr="00F95CFC">
        <w:rPr>
          <w:rFonts w:ascii="Angsana New" w:hAnsi="Angsana New" w:cs="Angsana New" w:hint="cs"/>
          <w:sz w:val="30"/>
          <w:szCs w:val="30"/>
          <w:cs/>
        </w:rPr>
        <w:t xml:space="preserve"> ล้านหุ้น (เทียบเท่า </w:t>
      </w:r>
      <w:r w:rsidRPr="00F95CFC">
        <w:rPr>
          <w:rFonts w:ascii="Angsana New" w:hAnsi="Angsana New" w:cs="Angsana New"/>
          <w:sz w:val="30"/>
          <w:szCs w:val="30"/>
        </w:rPr>
        <w:t xml:space="preserve">113.1 </w:t>
      </w:r>
      <w:r w:rsidRPr="00F95CFC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F95CF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 xml:space="preserve">และได้รับเงินจำนวน </w:t>
      </w:r>
      <w:r w:rsidRPr="00F95CFC">
        <w:rPr>
          <w:rFonts w:ascii="Angsana New" w:hAnsi="Angsana New" w:cs="Angsana New"/>
          <w:sz w:val="30"/>
          <w:szCs w:val="30"/>
        </w:rPr>
        <w:t xml:space="preserve">429.8 </w:t>
      </w:r>
      <w:r w:rsidRPr="00F95CF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14DD8DC1" w14:textId="77777777" w:rsidR="00740258" w:rsidRPr="00F95CFC" w:rsidRDefault="0074025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620"/>
        <w:gridCol w:w="270"/>
        <w:gridCol w:w="1624"/>
      </w:tblGrid>
      <w:tr w:rsidR="0047762E" w:rsidRPr="00F95CFC" w14:paraId="5595733E" w14:textId="77777777" w:rsidTr="0047762E">
        <w:trPr>
          <w:trHeight w:val="418"/>
        </w:trPr>
        <w:tc>
          <w:tcPr>
            <w:tcW w:w="5580" w:type="dxa"/>
          </w:tcPr>
          <w:p w14:paraId="0609073D" w14:textId="77777777" w:rsidR="0047762E" w:rsidRPr="00F95CFC" w:rsidRDefault="0047762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67693B" w14:textId="77777777" w:rsidR="0047762E" w:rsidRPr="00F95CFC" w:rsidRDefault="0047762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4" w:type="dxa"/>
            <w:gridSpan w:val="3"/>
          </w:tcPr>
          <w:p w14:paraId="5ED612A0" w14:textId="305CD024" w:rsidR="0047762E" w:rsidRPr="00F95CFC" w:rsidRDefault="0047762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F9775B" w:rsidRPr="00F95CFC" w14:paraId="29B46C23" w14:textId="70C7EF5C" w:rsidTr="0047762E">
        <w:trPr>
          <w:trHeight w:val="418"/>
        </w:trPr>
        <w:tc>
          <w:tcPr>
            <w:tcW w:w="5580" w:type="dxa"/>
          </w:tcPr>
          <w:p w14:paraId="1293DD9D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F95C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TFG-W4</w:t>
            </w:r>
          </w:p>
        </w:tc>
        <w:tc>
          <w:tcPr>
            <w:tcW w:w="270" w:type="dxa"/>
          </w:tcPr>
          <w:p w14:paraId="4DA981DD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E7CD1B" w14:textId="7367BC75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A477560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1368253" w14:textId="1DD0A82F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F9775B" w:rsidRPr="00F95CFC" w14:paraId="1B65933C" w14:textId="63328530" w:rsidTr="0047762E">
        <w:trPr>
          <w:trHeight w:val="418"/>
        </w:trPr>
        <w:tc>
          <w:tcPr>
            <w:tcW w:w="5850" w:type="dxa"/>
            <w:gridSpan w:val="2"/>
          </w:tcPr>
          <w:p w14:paraId="09A540C7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4" w:type="dxa"/>
            <w:gridSpan w:val="3"/>
          </w:tcPr>
          <w:p w14:paraId="242C76E1" w14:textId="688A7DED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(พันสิทธิ)</w:t>
            </w:r>
          </w:p>
        </w:tc>
      </w:tr>
      <w:tr w:rsidR="00F9775B" w:rsidRPr="00F95CFC" w14:paraId="1A0B8157" w14:textId="58D9538E" w:rsidTr="00567E8B">
        <w:trPr>
          <w:trHeight w:val="418"/>
        </w:trPr>
        <w:tc>
          <w:tcPr>
            <w:tcW w:w="5580" w:type="dxa"/>
          </w:tcPr>
          <w:p w14:paraId="22CE1CD8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8355F36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92852B" w14:textId="53DFDF36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568,</w:t>
            </w:r>
            <w:r w:rsidR="007905C7" w:rsidRPr="00F95CFC"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50B98969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</w:tcPr>
          <w:p w14:paraId="246742CF" w14:textId="63B6833A" w:rsidR="00F9775B" w:rsidRPr="00F95CFC" w:rsidRDefault="0047762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581,080</w:t>
            </w:r>
          </w:p>
        </w:tc>
      </w:tr>
      <w:tr w:rsidR="00F9775B" w:rsidRPr="00F95CFC" w14:paraId="0A11F99C" w14:textId="287AB8F8" w:rsidTr="007905C7">
        <w:trPr>
          <w:trHeight w:val="418"/>
        </w:trPr>
        <w:tc>
          <w:tcPr>
            <w:tcW w:w="5580" w:type="dxa"/>
          </w:tcPr>
          <w:p w14:paraId="466D9B5B" w14:textId="364A0BF0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5CFC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</w:t>
            </w:r>
            <w:r w:rsidR="00491908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Merge w:val="restart"/>
            <w:vAlign w:val="bottom"/>
          </w:tcPr>
          <w:p w14:paraId="75EDC719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FC1081" w14:textId="12E127C2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(113,10</w:t>
            </w:r>
            <w:r w:rsidR="0047762E" w:rsidRPr="00F95CF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95CF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8A3278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716DDA9" w14:textId="5E422E9D" w:rsidR="00F9775B" w:rsidRPr="00F95CFC" w:rsidRDefault="0047762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sz w:val="30"/>
                <w:szCs w:val="30"/>
              </w:rPr>
              <w:t>(12,405)</w:t>
            </w:r>
          </w:p>
        </w:tc>
      </w:tr>
      <w:tr w:rsidR="00F9775B" w:rsidRPr="00F95CFC" w14:paraId="6449566E" w14:textId="13424E86" w:rsidTr="007905C7">
        <w:trPr>
          <w:trHeight w:val="418"/>
        </w:trPr>
        <w:tc>
          <w:tcPr>
            <w:tcW w:w="5580" w:type="dxa"/>
          </w:tcPr>
          <w:p w14:paraId="6EA199DB" w14:textId="513A69C4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95C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Merge/>
            <w:vAlign w:val="bottom"/>
          </w:tcPr>
          <w:p w14:paraId="48984BA3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A8768" w14:textId="2AECA530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</w:t>
            </w:r>
            <w:r w:rsidR="007905C7"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304880C1" w14:textId="77777777" w:rsidR="00F9775B" w:rsidRPr="00F95CFC" w:rsidRDefault="00F977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71CB3202" w14:textId="7CB17AA3" w:rsidR="00F9775B" w:rsidRPr="00F95CFC" w:rsidRDefault="0047762E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568,675</w:t>
            </w:r>
          </w:p>
        </w:tc>
      </w:tr>
      <w:tr w:rsidR="007905C7" w:rsidRPr="00D63A81" w14:paraId="472817B0" w14:textId="77777777" w:rsidTr="007905C7">
        <w:trPr>
          <w:trHeight w:val="418"/>
        </w:trPr>
        <w:tc>
          <w:tcPr>
            <w:tcW w:w="5580" w:type="dxa"/>
          </w:tcPr>
          <w:p w14:paraId="4EA6E418" w14:textId="4A03D20E" w:rsidR="007905C7" w:rsidRPr="00F95CFC" w:rsidRDefault="007905C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5C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38953F8" w14:textId="77777777" w:rsidR="007905C7" w:rsidRPr="00F95CFC" w:rsidRDefault="007905C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674D79" w14:textId="77777777" w:rsidR="007905C7" w:rsidRPr="00F95CFC" w:rsidRDefault="007905C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408E0" w14:textId="77777777" w:rsidR="007905C7" w:rsidRPr="00F95CFC" w:rsidRDefault="007905C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3FA56532" w14:textId="76E6E14B" w:rsidR="007905C7" w:rsidRDefault="007905C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568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95C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216</w:t>
            </w:r>
          </w:p>
        </w:tc>
      </w:tr>
    </w:tbl>
    <w:p w14:paraId="6C8595E5" w14:textId="77777777" w:rsidR="00740258" w:rsidRPr="00B01BEE" w:rsidRDefault="0074025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D46D86" w14:textId="77777777" w:rsidR="00740258" w:rsidRPr="00D63A81" w:rsidRDefault="00740258" w:rsidP="00F95CFC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3A81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ส่วนเกินมูลค่าหุ้น</w:t>
      </w:r>
    </w:p>
    <w:p w14:paraId="7F7A86EA" w14:textId="77777777" w:rsidR="00740258" w:rsidRPr="00B01BEE" w:rsidRDefault="0074025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96CC07" w14:textId="01F228D8" w:rsidR="00740258" w:rsidRDefault="00740258" w:rsidP="00F95CF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6D6D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บริษัทได้รับเงินสูงกว่ามูลค่าหุ้นที่จดทะเบียนไว้เป็นจำนวน </w:t>
      </w:r>
      <w:r w:rsidR="002A38E2" w:rsidRPr="00FA6D6D">
        <w:rPr>
          <w:rFonts w:ascii="Angsana New" w:hAnsi="Angsana New" w:cs="Angsana New"/>
          <w:sz w:val="30"/>
          <w:szCs w:val="30"/>
        </w:rPr>
        <w:t>316.7</w:t>
      </w:r>
      <w:r w:rsidRPr="00FA6D6D">
        <w:rPr>
          <w:rFonts w:ascii="Angsana New" w:hAnsi="Angsana New" w:cs="Angsana New"/>
          <w:sz w:val="30"/>
          <w:szCs w:val="30"/>
        </w:rPr>
        <w:t xml:space="preserve"> </w:t>
      </w:r>
      <w:r w:rsidRPr="00FA6D6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55A48" w:rsidRPr="00655A4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55A48" w:rsidRPr="00655A48">
        <w:rPr>
          <w:rFonts w:ascii="Angsana New" w:hAnsi="Angsana New" w:cs="Angsana New"/>
          <w:i/>
          <w:iCs/>
          <w:sz w:val="30"/>
          <w:szCs w:val="30"/>
        </w:rPr>
        <w:t xml:space="preserve">2568: 34.7 </w:t>
      </w:r>
      <w:r w:rsidR="00655A48" w:rsidRPr="00655A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655A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6D6D">
        <w:rPr>
          <w:rFonts w:ascii="Angsana New" w:hAnsi="Angsana New" w:cs="Angsana New" w:hint="cs"/>
          <w:sz w:val="30"/>
          <w:szCs w:val="30"/>
          <w:cs/>
        </w:rPr>
        <w:t>บริษัทนำ</w:t>
      </w:r>
      <w:r w:rsidR="004B1111">
        <w:rPr>
          <w:rFonts w:ascii="Angsana New" w:hAnsi="Angsana New" w:cs="Angsana New"/>
          <w:sz w:val="30"/>
          <w:szCs w:val="30"/>
        </w:rPr>
        <w:br/>
      </w:r>
      <w:r w:rsidRPr="00FA6D6D">
        <w:rPr>
          <w:rFonts w:ascii="Angsana New" w:hAnsi="Angsana New" w:cs="Angsana New" w:hint="cs"/>
          <w:sz w:val="30"/>
          <w:szCs w:val="30"/>
          <w:cs/>
        </w:rPr>
        <w:t xml:space="preserve">มูลค่าหุ้นส่วนเกินนี้ตั้งเป็นทุนสำรอง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 </w:t>
      </w:r>
    </w:p>
    <w:p w14:paraId="4A214A97" w14:textId="77777777" w:rsidR="002B6B7C" w:rsidRPr="00FA6D6D" w:rsidRDefault="002B6B7C" w:rsidP="00F95CF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883A471" w14:textId="540ED067" w:rsidR="006856B4" w:rsidRPr="006254DF" w:rsidRDefault="006856B4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5A67AE" w14:textId="225AD9D7" w:rsidR="006856B4" w:rsidRPr="004D49BC" w:rsidRDefault="006856B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277D36" w:rsidRDefault="002221E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63DD03E" w14:textId="5B89A602" w:rsidR="006856B4" w:rsidRPr="004D49BC" w:rsidRDefault="006856B4" w:rsidP="00F95CF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1</w:t>
      </w:r>
      <w:r w:rsidRPr="003414B0">
        <w:rPr>
          <w:rFonts w:ascii="Angsana New" w:hAnsi="Angsana New" w:cs="Angsana New"/>
          <w:sz w:val="30"/>
          <w:szCs w:val="30"/>
        </w:rPr>
        <w:t xml:space="preserve">: 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ธุรกิจไก่</w:t>
      </w:r>
    </w:p>
    <w:p w14:paraId="7C6A9E8E" w14:textId="73006D06" w:rsidR="006856B4" w:rsidRPr="004D49BC" w:rsidRDefault="006856B4" w:rsidP="00F95CF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</w:t>
      </w:r>
      <w:r w:rsidRPr="003414B0">
        <w:rPr>
          <w:rFonts w:ascii="Angsana New" w:hAnsi="Angsana New" w:cs="Angsana New"/>
          <w:sz w:val="30"/>
          <w:szCs w:val="30"/>
        </w:rPr>
        <w:t xml:space="preserve">: 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ธุรกิจสุกร</w:t>
      </w:r>
    </w:p>
    <w:p w14:paraId="2151AB18" w14:textId="4FB11B9C" w:rsidR="006856B4" w:rsidRPr="004D49BC" w:rsidRDefault="006856B4" w:rsidP="00F95CF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3</w:t>
      </w:r>
      <w:r w:rsidRPr="003414B0">
        <w:rPr>
          <w:rFonts w:ascii="Angsana New" w:hAnsi="Angsana New" w:cs="Angsana New"/>
          <w:sz w:val="30"/>
          <w:szCs w:val="30"/>
        </w:rPr>
        <w:t>: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6D2500B" w:rsidR="003F63E6" w:rsidRPr="004D49BC" w:rsidRDefault="006856B4" w:rsidP="00F95CFC">
      <w:pPr>
        <w:ind w:left="547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EC1182" w:rsidRPr="003414B0">
        <w:rPr>
          <w:rFonts w:ascii="Angsana New" w:hAnsi="Angsana New" w:cs="Angsana New"/>
          <w:sz w:val="30"/>
          <w:szCs w:val="30"/>
        </w:rPr>
        <w:t>4</w:t>
      </w:r>
      <w:r w:rsidRPr="003414B0">
        <w:rPr>
          <w:rFonts w:ascii="Angsana New" w:hAnsi="Angsana New" w:cs="Angsana New"/>
          <w:sz w:val="30"/>
          <w:szCs w:val="30"/>
        </w:rPr>
        <w:t xml:space="preserve">: </w:t>
      </w:r>
      <w:r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="00852270" w:rsidRPr="003414B0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3414B0">
        <w:rPr>
          <w:rFonts w:ascii="Angsana New" w:hAnsi="Angsana New" w:cs="Angsana New" w:hint="cs"/>
          <w:b/>
          <w:sz w:val="30"/>
          <w:szCs w:val="30"/>
          <w:cs/>
        </w:rPr>
        <w:t>จำหน่ายสินค้าปลีก</w:t>
      </w:r>
      <w:r w:rsidR="00852270" w:rsidRPr="003414B0">
        <w:rPr>
          <w:rFonts w:ascii="Angsana New" w:hAnsi="Angsana New" w:cs="Angsana New"/>
          <w:b/>
          <w:sz w:val="28"/>
          <w:szCs w:val="28"/>
        </w:rPr>
        <w:br/>
      </w:r>
      <w:r w:rsidR="003F63E6" w:rsidRPr="003414B0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EC1182" w:rsidRPr="003414B0">
        <w:rPr>
          <w:rFonts w:ascii="Angsana New" w:hAnsi="Angsana New" w:cs="Angsana New"/>
          <w:sz w:val="30"/>
          <w:szCs w:val="30"/>
        </w:rPr>
        <w:t>5</w:t>
      </w:r>
      <w:r w:rsidR="003F63E6" w:rsidRPr="003414B0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="003F63E6" w:rsidRPr="003414B0">
        <w:rPr>
          <w:rFonts w:ascii="Angsana New" w:hAnsi="Angsana New" w:cs="Angsana New" w:hint="cs"/>
          <w:sz w:val="30"/>
          <w:szCs w:val="30"/>
          <w:cs/>
        </w:rPr>
        <w:t>ธุรกิจอื่นๆ</w:t>
      </w:r>
    </w:p>
    <w:p w14:paraId="3A263CF2" w14:textId="5577B24E" w:rsidR="002E5ADD" w:rsidRPr="004D49BC" w:rsidRDefault="002E5AD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F95C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414B0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277D36" w:rsidRDefault="002E5AD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FAEB20D" w14:textId="3800DFC6" w:rsidR="006D058F" w:rsidRPr="003414B0" w:rsidRDefault="002E5ADD" w:rsidP="00F95CFC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  <w:sectPr w:rsidR="006D058F" w:rsidRPr="003414B0" w:rsidSect="00005AC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  <w:r w:rsidRPr="003414B0">
        <w:rPr>
          <w:rFonts w:ascii="Angsana New" w:hAnsi="Angsana New" w:cs="Angsana New"/>
          <w:sz w:val="30"/>
          <w:szCs w:val="30"/>
          <w:cs/>
        </w:rPr>
        <w:t>รายได้</w:t>
      </w:r>
      <w:r w:rsidRPr="003414B0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3414B0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3414B0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1C88EC7F" w14:textId="68CDC23E" w:rsidR="009B571C" w:rsidRDefault="009B571C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</w:rPr>
        <w:lastRenderedPageBreak/>
        <w:tab/>
      </w:r>
      <w:r w:rsidRPr="003414B0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6C2B92" w:rsidRPr="003414B0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05ACA" w:rsidRPr="00005ACA">
        <w:rPr>
          <w:rFonts w:ascii="Angsana New" w:hAnsi="Angsana New" w:cs="Angsana New"/>
          <w:sz w:val="30"/>
          <w:szCs w:val="30"/>
          <w:cs/>
        </w:rPr>
        <w:t>หกเดือนสิ้นสุด</w:t>
      </w:r>
      <w:r w:rsidRPr="003414B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005ACA" w:rsidRPr="00005ACA">
        <w:rPr>
          <w:rFonts w:ascii="Angsana New" w:hAnsi="Angsana New" w:cs="Angsana New"/>
          <w:sz w:val="30"/>
          <w:szCs w:val="30"/>
        </w:rPr>
        <w:t xml:space="preserve">30 </w:t>
      </w:r>
      <w:r w:rsidR="00005ACA" w:rsidRPr="00005ACA">
        <w:rPr>
          <w:rFonts w:ascii="Angsana New" w:hAnsi="Angsana New" w:cs="Angsana New"/>
          <w:sz w:val="30"/>
          <w:szCs w:val="30"/>
          <w:cs/>
        </w:rPr>
        <w:t>มิถุนายน</w:t>
      </w:r>
      <w:r w:rsidR="00005A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403E5B" w:rsidRPr="004D49BC" w14:paraId="71A3C3DB" w14:textId="77777777" w:rsidTr="00A63766">
        <w:tc>
          <w:tcPr>
            <w:tcW w:w="3168" w:type="dxa"/>
            <w:tcBorders>
              <w:top w:val="nil"/>
              <w:left w:val="nil"/>
              <w:right w:val="nil"/>
            </w:tcBorders>
            <w:noWrap/>
          </w:tcPr>
          <w:p w14:paraId="7BFFDF2A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2146BF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403E5B" w:rsidRPr="004D49BC" w14:paraId="4904B230" w14:textId="77777777" w:rsidTr="00A63766">
        <w:tc>
          <w:tcPr>
            <w:tcW w:w="3168" w:type="dxa"/>
            <w:tcBorders>
              <w:top w:val="nil"/>
              <w:left w:val="nil"/>
              <w:right w:val="nil"/>
            </w:tcBorders>
            <w:noWrap/>
          </w:tcPr>
          <w:p w14:paraId="329DAAC9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65ADAF2B" w14:textId="77777777" w:rsidR="00403E5B" w:rsidRPr="004D49BC" w:rsidRDefault="00403E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หกเดือน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EFC5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C28A9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E24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22B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2BD45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EFA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057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E05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97EF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4C99861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38BADBA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73897CB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C81892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1076E0DB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3B9CDCA5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0BC96A6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403E5B" w:rsidRPr="004D49BC" w14:paraId="0833C777" w14:textId="77777777" w:rsidTr="00A63766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4A61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B0B9" w14:textId="5632D40B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54D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5A4D4" w14:textId="7991E804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2DC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5606" w14:textId="20CCCC13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094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0416" w14:textId="67F3EBC2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BB6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1831" w14:textId="2F2B87E3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C500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697D" w14:textId="51283255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CE1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B8A7" w14:textId="65CB4C56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A62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E496" w14:textId="020374D3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0DBC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A477" w14:textId="5DF796A0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A216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3548" w14:textId="6E850EAB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66" w:type="dxa"/>
            <w:vAlign w:val="bottom"/>
          </w:tcPr>
          <w:p w14:paraId="5C65C719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793EFE9" w14:textId="24A877DF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vAlign w:val="bottom"/>
          </w:tcPr>
          <w:p w14:paraId="116791B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4D4DEBAD" w14:textId="460FEF9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66" w:type="dxa"/>
          </w:tcPr>
          <w:p w14:paraId="41572FA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8CBF169" w14:textId="477148FC" w:rsidR="00403E5B" w:rsidRPr="00887F57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87F57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887F57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vAlign w:val="bottom"/>
          </w:tcPr>
          <w:p w14:paraId="52F91785" w14:textId="77777777" w:rsidR="00403E5B" w:rsidRPr="0047762E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39082302" w14:textId="73842603" w:rsidR="00403E5B" w:rsidRPr="0047762E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7762E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887F57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403E5B" w:rsidRPr="004D49BC" w14:paraId="21DC6B9E" w14:textId="77777777" w:rsidTr="00A63766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77DB80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222C8AF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403E5B" w:rsidRPr="004D49BC" w14:paraId="4B54D457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5B3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CD76D9" w14:textId="2CC6863E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8,146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50DD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A00D4FD" w14:textId="1F95EF8F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10,316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F7A65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B4DC1A" w14:textId="1E55E4C1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6CA76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F5E67EB" w14:textId="126BDBD0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7,643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C56C0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7CE1139" w14:textId="12FEDE83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7798E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2312CDB" w14:textId="3917B168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92B915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ED32734" w14:textId="602170EC" w:rsidR="00403E5B" w:rsidRPr="00651548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16,851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93E82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63E2086" w14:textId="48C4009E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12,959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726DE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8EFEE3E" w14:textId="61B76FE4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93B5D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8B4A424" w14:textId="4591A0ED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166</w:t>
            </w:r>
          </w:p>
        </w:tc>
        <w:tc>
          <w:tcPr>
            <w:tcW w:w="266" w:type="dxa"/>
            <w:vAlign w:val="bottom"/>
          </w:tcPr>
          <w:p w14:paraId="7509F68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A42B59E" w14:textId="1BA9DB74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C3E208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4672A260" w14:textId="0B7F1856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36CC13B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4E1D4153" w14:textId="2A3A91FF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35,939</w:t>
            </w:r>
          </w:p>
        </w:tc>
        <w:tc>
          <w:tcPr>
            <w:tcW w:w="270" w:type="dxa"/>
            <w:vAlign w:val="bottom"/>
          </w:tcPr>
          <w:p w14:paraId="535FF1E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2D11D11" w14:textId="7D288510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36,504</w:t>
            </w:r>
          </w:p>
        </w:tc>
      </w:tr>
      <w:tr w:rsidR="00403E5B" w:rsidRPr="004D49BC" w14:paraId="1A31B86A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EC2B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0AE9F0" w14:textId="40B96C9C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13,196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D7E7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AA8D9A" w14:textId="5A0D034E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07210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8A68A6" w14:textId="70830DC0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DD8C1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4E5EA" w14:textId="78EC4D82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05106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52704C" w14:textId="2C538D46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ACE4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85C3F" w14:textId="0B31A8D8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7D0A6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C6292" w14:textId="7DF6059E" w:rsidR="00403E5B" w:rsidRPr="00651548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EE54F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3DED48" w14:textId="39AD9C4E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4B86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3FC33" w14:textId="1BB7ECB2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4EF8C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AA13B6" w14:textId="2E8B14E4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266" w:type="dxa"/>
            <w:vAlign w:val="bottom"/>
          </w:tcPr>
          <w:p w14:paraId="5DC31E8F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782E17" w14:textId="7B548422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(31,529)</w:t>
            </w:r>
          </w:p>
        </w:tc>
        <w:tc>
          <w:tcPr>
            <w:tcW w:w="270" w:type="dxa"/>
            <w:vAlign w:val="bottom"/>
          </w:tcPr>
          <w:p w14:paraId="1A8CEF8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BCE4A0A" w14:textId="01A74CA0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(31,428)</w:t>
            </w:r>
          </w:p>
        </w:tc>
        <w:tc>
          <w:tcPr>
            <w:tcW w:w="266" w:type="dxa"/>
            <w:vAlign w:val="bottom"/>
          </w:tcPr>
          <w:p w14:paraId="23FB315C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A15416" w14:textId="23FF9B89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23BCA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4408A1BD" w14:textId="2077E0E6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403E5B" w:rsidRPr="004D49BC" w14:paraId="748F1B50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6B7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032729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63E37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9A61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05AF1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91B3DC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1CEFA0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1B72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7C0779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B375830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3F2239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0CE2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C0B7A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1518E0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C37E95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C0FB1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52D2EB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B723E2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C6AA79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6A1B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6FF61D4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E110C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F70D4B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69C9A9E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0E44CBC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216077A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DB13B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4B902959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403E5B" w:rsidRPr="004D49BC" w14:paraId="48B76B7D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C00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2F9374" w14:textId="76DA2423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38B615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AE4807" w14:textId="2879F863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0E0CE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1119DD" w14:textId="022F4506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13,821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19EC0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7FCF76" w14:textId="22622824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15,989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46A754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8E039A" w14:textId="4E209FC1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D0CBB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4E16FB" w14:textId="78966E00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14,885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D48C1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0F9105" w14:textId="0CE65B19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16,851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3B42E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82B32C" w14:textId="72457EE3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12,959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206040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1932BE" w14:textId="7C7905FD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BC856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56AD37" w14:textId="1A621E74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397</w:t>
            </w:r>
          </w:p>
        </w:tc>
        <w:tc>
          <w:tcPr>
            <w:tcW w:w="266" w:type="dxa"/>
            <w:vAlign w:val="bottom"/>
          </w:tcPr>
          <w:p w14:paraId="723FE6ED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88B0B09" w14:textId="23A91958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(31,529)</w:t>
            </w:r>
          </w:p>
        </w:tc>
        <w:tc>
          <w:tcPr>
            <w:tcW w:w="270" w:type="dxa"/>
            <w:vAlign w:val="bottom"/>
          </w:tcPr>
          <w:p w14:paraId="29331257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275364AE" w14:textId="6CC3A8CE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(31,428)</w:t>
            </w:r>
          </w:p>
        </w:tc>
        <w:tc>
          <w:tcPr>
            <w:tcW w:w="266" w:type="dxa"/>
            <w:vAlign w:val="bottom"/>
          </w:tcPr>
          <w:p w14:paraId="454A2F38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A02402C" w14:textId="62C73BBC" w:rsidR="00403E5B" w:rsidRPr="004D49BC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35,939</w:t>
            </w:r>
          </w:p>
        </w:tc>
        <w:tc>
          <w:tcPr>
            <w:tcW w:w="270" w:type="dxa"/>
            <w:vAlign w:val="bottom"/>
          </w:tcPr>
          <w:p w14:paraId="5364C71A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5C371898" w14:textId="1B5C14B5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36,504</w:t>
            </w:r>
          </w:p>
        </w:tc>
      </w:tr>
      <w:tr w:rsidR="00403E5B" w:rsidRPr="004D49BC" w14:paraId="7CD4F78D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3864F" w14:textId="69EFC812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กำไรจากการดำเนินงาน</w:t>
            </w:r>
            <w:r w:rsidR="00E415B0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หลังการ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ขาดทุนจากการด้อยค่าซึ่งเป็นไปตาม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44DC0" w14:textId="5DEBB03E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7C2C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801DE" w14:textId="67DA0C01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769E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F647E" w14:textId="56F1D67F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E81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BEFDD" w14:textId="70230AA4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BBD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BF6AD" w14:textId="6A5210EA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3474E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349F0" w14:textId="2D8D0A4A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446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59A9B" w14:textId="2A9A092D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0F11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3C216" w14:textId="7B131A59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A7B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A35279" w14:textId="599A9DF0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BAA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7A80E" w14:textId="748AF7A3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66" w:type="dxa"/>
            <w:vAlign w:val="bottom"/>
          </w:tcPr>
          <w:p w14:paraId="4A86D45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8CCA60" w14:textId="293E0B2E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13C844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9AAF1CF" w14:textId="2C819AB6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7E0B422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F5C11A" w14:textId="0A386EF7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4,323</w:t>
            </w:r>
          </w:p>
        </w:tc>
        <w:tc>
          <w:tcPr>
            <w:tcW w:w="270" w:type="dxa"/>
            <w:vAlign w:val="bottom"/>
          </w:tcPr>
          <w:p w14:paraId="3EFDC61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8A5D479" w14:textId="47953A13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5,817</w:t>
            </w:r>
          </w:p>
        </w:tc>
      </w:tr>
      <w:tr w:rsidR="00403E5B" w:rsidRPr="004D49BC" w14:paraId="685255D5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9D503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CDD8014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87244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387ADA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1DD52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87322C" w14:textId="7A7D27A1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CCF9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1D5061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583EB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86B6E9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7F5F6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D7C5261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712A2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16B0EF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2A93D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376851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DC58A2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4412F2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BB692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7BEB40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6A0DFBF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587F0D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B2F7E90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81729F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BB19F6E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83E095E" w14:textId="66C6791B" w:rsidR="00403E5B" w:rsidRPr="001C1444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(350)</w:t>
            </w:r>
          </w:p>
        </w:tc>
        <w:tc>
          <w:tcPr>
            <w:tcW w:w="270" w:type="dxa"/>
            <w:vAlign w:val="bottom"/>
          </w:tcPr>
          <w:p w14:paraId="4EFA1CC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C2F295A" w14:textId="6AB599A6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(410)</w:t>
            </w:r>
          </w:p>
        </w:tc>
      </w:tr>
      <w:tr w:rsidR="00403E5B" w:rsidRPr="004D49BC" w14:paraId="6F92F04F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B3BB33" w14:textId="6FD7044A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ง</w:t>
            </w:r>
            <w:r w:rsidR="005A69C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ของ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และบริษัทร่วมที่ใช้วิธีส่วนได้เสีย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F215FCE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5383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C2AF37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B19B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A724A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5EEF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31D3A7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58E50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457632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82F98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6AB724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BFD8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0495DC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9ECD2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C30CCF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343FB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A7CAEA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5742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F86693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32803E4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CE1D99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F659812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787F47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35BAFBF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6160C7C9" w14:textId="7328E729" w:rsidR="00403E5B" w:rsidRPr="002B31E8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67</w:t>
            </w:r>
          </w:p>
        </w:tc>
        <w:tc>
          <w:tcPr>
            <w:tcW w:w="270" w:type="dxa"/>
            <w:vAlign w:val="bottom"/>
          </w:tcPr>
          <w:p w14:paraId="58DD456E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3BBD7DE1" w14:textId="1784BB39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42</w:t>
            </w:r>
          </w:p>
        </w:tc>
      </w:tr>
      <w:tr w:rsidR="00403E5B" w:rsidRPr="004D49BC" w14:paraId="79173378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1A0327" w14:textId="12D5BA98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7F7E422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7B4A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8DA75B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38BE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77C131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F5F75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1F4442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8A8EE4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987E6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6B48D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EB94B5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8CBC7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328374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D117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3F3829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64AA0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0C9BF8E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685D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6909B8C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3503DB61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003ED94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1BE42B2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5B11914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4BFF8991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4D56AB" w14:textId="1526DF6A" w:rsidR="00403E5B" w:rsidRPr="002B31E8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(510)</w:t>
            </w:r>
          </w:p>
        </w:tc>
        <w:tc>
          <w:tcPr>
            <w:tcW w:w="270" w:type="dxa"/>
            <w:vAlign w:val="bottom"/>
          </w:tcPr>
          <w:p w14:paraId="2302B38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9AE91AC" w14:textId="1392D242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(861)</w:t>
            </w:r>
          </w:p>
        </w:tc>
      </w:tr>
      <w:tr w:rsidR="00403E5B" w:rsidRPr="004D49BC" w14:paraId="1C3BB8F3" w14:textId="77777777" w:rsidTr="00A6376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E8772" w14:textId="77777777" w:rsidR="00403E5B" w:rsidRPr="004D49BC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03ED5D6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6024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DB000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9DA454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B5E79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21A65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03B514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AB1B8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4B6C4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867541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64D09B1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79A549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C6E77D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AB9DE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8D635C8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DA2BB2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68CB372F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0F903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12DDA5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71EAEF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F2B5F1A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DEC175B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3548A64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3F2079D7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F0AD7" w14:textId="669EADB7" w:rsidR="00403E5B" w:rsidRPr="002B31E8" w:rsidRDefault="00CD3C8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3,530</w:t>
            </w:r>
          </w:p>
        </w:tc>
        <w:tc>
          <w:tcPr>
            <w:tcW w:w="270" w:type="dxa"/>
            <w:vAlign w:val="bottom"/>
          </w:tcPr>
          <w:p w14:paraId="7C7FBCDC" w14:textId="77777777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D32" w14:textId="3E8F4AFE" w:rsidR="00403E5B" w:rsidRPr="001C1444" w:rsidRDefault="00403E5B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4,588</w:t>
            </w:r>
          </w:p>
        </w:tc>
      </w:tr>
    </w:tbl>
    <w:p w14:paraId="763EA62A" w14:textId="77777777" w:rsidR="00EC7FB5" w:rsidRDefault="00EC7FB5" w:rsidP="00F95CF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57EFB2F" w14:textId="3D4AB641" w:rsidR="009B571C" w:rsidRPr="003414B0" w:rsidRDefault="009B571C" w:rsidP="00F95CF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3414B0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สินทรัพย์และหนี้สินจำแนกตามส่วนงานในงบการเงินรวม ณ</w:t>
      </w:r>
      <w:r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403E5B">
        <w:rPr>
          <w:rFonts w:ascii="Angsana New" w:hAnsi="Angsana New" w:cs="Angsana New"/>
          <w:color w:val="000000"/>
          <w:sz w:val="30"/>
          <w:szCs w:val="30"/>
        </w:rPr>
        <w:t>30</w:t>
      </w:r>
      <w:r w:rsidR="00403E5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="00403E5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2569</w:t>
      </w:r>
      <w:r w:rsidR="00111B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31</w:t>
      </w:r>
      <w:r w:rsidR="00111B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1B55" w:rsidRPr="003414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EC1182" w:rsidRPr="003414B0">
        <w:rPr>
          <w:rFonts w:ascii="Angsana New" w:hAnsi="Angsana New" w:cs="Angsana New"/>
          <w:color w:val="000000"/>
          <w:sz w:val="30"/>
          <w:szCs w:val="30"/>
        </w:rPr>
        <w:t>2568</w:t>
      </w:r>
      <w:r w:rsidR="00111B55" w:rsidRPr="003414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F95CFC">
      <w:pPr>
        <w:rPr>
          <w:rFonts w:cstheme="minorBidi"/>
          <w:lang w:val="th-TH"/>
        </w:rPr>
      </w:pPr>
    </w:p>
    <w:tbl>
      <w:tblPr>
        <w:tblW w:w="19809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6"/>
      </w:tblGrid>
      <w:tr w:rsidR="009904FA" w:rsidRPr="004D49BC" w14:paraId="047C3EF6" w14:textId="77777777" w:rsidTr="009904FA">
        <w:trPr>
          <w:gridAfter w:val="6"/>
          <w:wAfter w:w="3986" w:type="dxa"/>
          <w:trHeight w:val="371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66B25C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67D57F29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04FA" w:rsidRPr="004D49BC" w14:paraId="311F1584" w14:textId="77777777" w:rsidTr="009904FA">
        <w:trPr>
          <w:gridAfter w:val="6"/>
          <w:wAfter w:w="3986" w:type="dxa"/>
          <w:trHeight w:val="425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80888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6D7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F35B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9718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2D91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CFD8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ส่วนงานธุรกิจ</w:t>
            </w: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65D6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B0D1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ส่วนงานธุรกิจ</w:t>
            </w:r>
            <w:r w:rsidRPr="003414B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br/>
            </w:r>
            <w:r w:rsidRPr="003414B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EEE2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2D58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ส่วนงาน</w:t>
            </w:r>
          </w:p>
          <w:p w14:paraId="70144941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554B3CF8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426EE7C3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การตัดรายการ </w:t>
            </w:r>
          </w:p>
          <w:p w14:paraId="33BDEC5F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3414B0">
              <w:rPr>
                <w:rFonts w:ascii="Angsana New" w:hAnsi="Angsana New" w:cs="Angsana New"/>
                <w:b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1821CBC3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654" w:type="dxa"/>
            <w:gridSpan w:val="3"/>
          </w:tcPr>
          <w:p w14:paraId="6392A3BF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0BA0C12A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</w:t>
            </w:r>
          </w:p>
        </w:tc>
      </w:tr>
      <w:tr w:rsidR="009904FA" w:rsidRPr="004D49BC" w14:paraId="45291777" w14:textId="77777777" w:rsidTr="009904FA">
        <w:trPr>
          <w:gridAfter w:val="6"/>
          <w:wAfter w:w="3986" w:type="dxa"/>
          <w:trHeight w:val="218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937B5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CA8E" w14:textId="3B73E194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572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3A2" w14:textId="4EE1C246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E0B0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9AAC" w14:textId="40FC72BE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B76A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2BF6" w14:textId="4358D157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36AA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D760" w14:textId="0F494122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3984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6D45" w14:textId="2F2EE0D8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D49F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A876" w14:textId="2AEA0BCF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8266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3A21" w14:textId="753540B3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CADF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A068" w14:textId="29FAA559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95FD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ED71" w14:textId="78089A86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70" w:type="dxa"/>
            <w:vAlign w:val="bottom"/>
          </w:tcPr>
          <w:p w14:paraId="090BDC6C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E2F1" w14:textId="6EEC9959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0ADF" w14:textId="77777777" w:rsidR="009904FA" w:rsidRPr="00155F97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641" w14:textId="5C420D92" w:rsidR="009904FA" w:rsidRPr="00155F97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758D0BE6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F0E70EA" w14:textId="48BF720D" w:rsidR="009904FA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70" w:type="dxa"/>
            <w:vAlign w:val="bottom"/>
          </w:tcPr>
          <w:p w14:paraId="280E8C50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129A198" w14:textId="06E2B923" w:rsidR="009904FA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414B0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</w:rPr>
              <w:t>2568</w:t>
            </w:r>
          </w:p>
        </w:tc>
      </w:tr>
      <w:tr w:rsidR="009904FA" w:rsidRPr="004D49BC" w14:paraId="5D9693A7" w14:textId="77777777" w:rsidTr="009904FA">
        <w:trPr>
          <w:trHeight w:val="173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60280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4E4AD346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47762E"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  <w:t>(</w:t>
            </w:r>
            <w:r w:rsidRPr="003414B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64" w:type="dxa"/>
          </w:tcPr>
          <w:p w14:paraId="0C13D97A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8ACD1F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7EC1A1F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7B2D47A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28E3586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24A80A0E" w14:textId="77777777" w:rsidR="009904FA" w:rsidRPr="003414B0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</w:rPr>
            </w:pPr>
          </w:p>
        </w:tc>
      </w:tr>
      <w:tr w:rsidR="00E37FE2" w:rsidRPr="00F95CFC" w14:paraId="61042783" w14:textId="77777777" w:rsidTr="009904FA">
        <w:trPr>
          <w:gridAfter w:val="6"/>
          <w:wAfter w:w="3986" w:type="dxa"/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AB52F8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5CF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  <w:r w:rsidRPr="00F95CF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F95CF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และบริษัทร่วม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B9AE41C" w14:textId="3993F56C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DF54B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E28001B" w14:textId="3407C8F8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8FF0D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7D5748" w14:textId="7C3AF0AB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A62E4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2007082" w14:textId="0B8D5256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92775" w14:textId="7C2FD86A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9B937D" w14:textId="7B28C4D0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5F00A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2866A01" w14:textId="02F13590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D6EF3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7B617CD" w14:textId="66135C17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BDDCE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38E281" w14:textId="3BA50A0F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565153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7A8431" w14:textId="50DCB446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433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E17A2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4D6570" w14:textId="4695AAA1" w:rsidR="00E37FE2" w:rsidRPr="00F95CFC" w:rsidRDefault="00DB31B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7905C7" w:rsidRPr="00F95CFC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vAlign w:val="bottom"/>
          </w:tcPr>
          <w:p w14:paraId="0E394D63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75A7E52" w14:textId="3DFCC11D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ACE1D5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0460A49D" w14:textId="4E028FEA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A97D4CF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7DCBBE65" w14:textId="158A3BC4" w:rsidR="00E37FE2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b/>
                <w:sz w:val="27"/>
                <w:szCs w:val="27"/>
              </w:rPr>
              <w:t>433</w:t>
            </w:r>
          </w:p>
        </w:tc>
        <w:tc>
          <w:tcPr>
            <w:tcW w:w="270" w:type="dxa"/>
            <w:vAlign w:val="bottom"/>
          </w:tcPr>
          <w:p w14:paraId="0C54278C" w14:textId="77777777" w:rsidR="00E37FE2" w:rsidRPr="00F95CFC" w:rsidRDefault="00E37F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37DED45" w14:textId="36B1CA9B" w:rsidR="00E37FE2" w:rsidRPr="00F95CFC" w:rsidRDefault="00DB31B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b/>
                <w:sz w:val="27"/>
                <w:szCs w:val="27"/>
              </w:rPr>
              <w:t>3</w:t>
            </w:r>
            <w:r w:rsidR="007905C7" w:rsidRPr="00F95CFC">
              <w:rPr>
                <w:rFonts w:ascii="Angsana New" w:hAnsi="Angsana New" w:cs="Angsana New"/>
                <w:b/>
                <w:sz w:val="27"/>
                <w:szCs w:val="27"/>
              </w:rPr>
              <w:t>60</w:t>
            </w:r>
          </w:p>
        </w:tc>
      </w:tr>
      <w:tr w:rsidR="003315F6" w:rsidRPr="00F95CFC" w14:paraId="42C97BB1" w14:textId="77777777" w:rsidTr="009904FA">
        <w:trPr>
          <w:gridAfter w:val="6"/>
          <w:wAfter w:w="3986" w:type="dxa"/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6CB650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สินทรัพย์ตามส่วนงานที่รายงาน</w:t>
            </w:r>
          </w:p>
          <w:p w14:paraId="209B0038" w14:textId="67DA43FA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ณ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403E5B" w:rsidRPr="00F95CFC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403E5B" w:rsidRPr="00F95C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/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C1182" w:rsidRPr="00F95CFC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5642035" w14:textId="4B660A86" w:rsidR="003315F6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34,549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34967B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57D9EAA" w14:textId="4CE52E2A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074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C9927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2CC4C41" w14:textId="4E09DF7B" w:rsidR="003315F6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22,02</w:t>
            </w:r>
            <w:r w:rsidR="007B3DC3" w:rsidRPr="00F95CFC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2059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63BBCB" w14:textId="241CF14F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81CD5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AE6F92A" w14:textId="4A1EFF96" w:rsidR="003315F6" w:rsidRPr="00F95CFC" w:rsidRDefault="004D60F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10,794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1754E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F2E2241" w14:textId="7F2C2B64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E4E730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385F288" w14:textId="1E64B980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6,488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619EF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90DA716" w14:textId="66B58820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FD8DA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BEDF36" w14:textId="153429A9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5,957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6076A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8D73D76" w14:textId="1F706767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270" w:type="dxa"/>
            <w:vAlign w:val="bottom"/>
          </w:tcPr>
          <w:p w14:paraId="445D8413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2A0AD2F" w14:textId="79DF6B64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(28,435)</w:t>
            </w:r>
          </w:p>
        </w:tc>
        <w:tc>
          <w:tcPr>
            <w:tcW w:w="270" w:type="dxa"/>
            <w:vAlign w:val="bottom"/>
          </w:tcPr>
          <w:p w14:paraId="7920CD92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7A7B50A6" w14:textId="2DAC3CC8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182" w:rsidRPr="00F95CFC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C1182" w:rsidRPr="00F95CFC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7D1DED2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795E1B7E" w14:textId="2516178D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b/>
                <w:sz w:val="27"/>
                <w:szCs w:val="27"/>
              </w:rPr>
              <w:t>51,380</w:t>
            </w:r>
          </w:p>
        </w:tc>
        <w:tc>
          <w:tcPr>
            <w:tcW w:w="270" w:type="dxa"/>
            <w:vAlign w:val="bottom"/>
          </w:tcPr>
          <w:p w14:paraId="2A519E9F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83EF854" w14:textId="147F56A2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b/>
                <w:sz w:val="28"/>
                <w:szCs w:val="28"/>
              </w:rPr>
              <w:t>47</w:t>
            </w:r>
            <w:r w:rsidR="003315F6" w:rsidRPr="00F95CFC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b/>
                <w:sz w:val="28"/>
                <w:szCs w:val="28"/>
              </w:rPr>
              <w:t>488</w:t>
            </w:r>
          </w:p>
        </w:tc>
      </w:tr>
      <w:tr w:rsidR="003315F6" w:rsidRPr="004D49BC" w14:paraId="44A1D4B8" w14:textId="77777777" w:rsidTr="003C5E09">
        <w:trPr>
          <w:gridAfter w:val="6"/>
          <w:wAfter w:w="3986" w:type="dxa"/>
          <w:trHeight w:val="2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B1296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หนี้สินตามส่วนงานที่รายงาน</w:t>
            </w:r>
          </w:p>
          <w:p w14:paraId="4624E3CD" w14:textId="11E6C119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ณ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403E5B" w:rsidRPr="00F95CFC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403E5B" w:rsidRPr="00F95C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/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C1182" w:rsidRPr="00F95CFC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F95CF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95C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440B1D" w14:textId="11FCCAEB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17,315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6B10A2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6F5E31" w14:textId="77777777" w:rsidR="00991B81" w:rsidRPr="00F95CFC" w:rsidRDefault="00991B8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  <w:p w14:paraId="2F69DA10" w14:textId="3ADD2C03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DF6F08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8B349DE" w14:textId="0DF53E4C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11,219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599D2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A8AF4C4" w14:textId="3EC9949D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DCD720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635AAE2" w14:textId="64227195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6,571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98C27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1B264CD" w14:textId="25A29D29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D1BB87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140696" w14:textId="2A9957D5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6,310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4D591E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160CFAF" w14:textId="4DE3D3DF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0C22BF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9DDFBD" w14:textId="60715F71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740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D3426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EE64B27" w14:textId="68269B1D" w:rsidR="003315F6" w:rsidRPr="00F95CF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315F6"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533</w:t>
            </w:r>
          </w:p>
        </w:tc>
        <w:tc>
          <w:tcPr>
            <w:tcW w:w="270" w:type="dxa"/>
            <w:vAlign w:val="bottom"/>
          </w:tcPr>
          <w:p w14:paraId="23DDFD99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65695AD" w14:textId="48C5D39C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sz w:val="27"/>
                <w:szCs w:val="27"/>
              </w:rPr>
              <w:t>(12,476)</w:t>
            </w:r>
          </w:p>
        </w:tc>
        <w:tc>
          <w:tcPr>
            <w:tcW w:w="270" w:type="dxa"/>
            <w:vAlign w:val="bottom"/>
          </w:tcPr>
          <w:p w14:paraId="12B8BF14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48722B4" w14:textId="2A0D9F6E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F95CF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182" w:rsidRPr="00F95CF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C1182" w:rsidRPr="00F95CFC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005EB6" w:rsidRPr="00F95CF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95CF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F4B3552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3497423" w14:textId="1040F103" w:rsidR="003315F6" w:rsidRPr="00F95CFC" w:rsidRDefault="007B3DC3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b/>
                <w:sz w:val="27"/>
                <w:szCs w:val="27"/>
              </w:rPr>
              <w:t>29,679</w:t>
            </w:r>
          </w:p>
        </w:tc>
        <w:tc>
          <w:tcPr>
            <w:tcW w:w="270" w:type="dxa"/>
            <w:vAlign w:val="bottom"/>
          </w:tcPr>
          <w:p w14:paraId="13F94B65" w14:textId="77777777" w:rsidR="003315F6" w:rsidRPr="00F95CFC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DCE0BA6" w14:textId="2CCAAB0B" w:rsidR="003315F6" w:rsidRPr="003414B0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F95CFC">
              <w:rPr>
                <w:rFonts w:ascii="Angsana New" w:hAnsi="Angsana New" w:cs="Angsana New"/>
                <w:b/>
                <w:sz w:val="28"/>
                <w:szCs w:val="28"/>
              </w:rPr>
              <w:t>27</w:t>
            </w:r>
            <w:r w:rsidR="003315F6" w:rsidRPr="00F95CFC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F95CFC">
              <w:rPr>
                <w:rFonts w:ascii="Angsana New" w:hAnsi="Angsana New" w:cs="Angsana New"/>
                <w:b/>
                <w:sz w:val="28"/>
                <w:szCs w:val="28"/>
              </w:rPr>
              <w:t>765</w:t>
            </w:r>
          </w:p>
        </w:tc>
      </w:tr>
    </w:tbl>
    <w:p w14:paraId="1CF1C6BA" w14:textId="2DB2B38F" w:rsidR="009B571C" w:rsidRPr="004D49BC" w:rsidRDefault="009B571C" w:rsidP="00F95CF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F95CF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F95CF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F95CFC">
      <w:pPr>
        <w:rPr>
          <w:rFonts w:cstheme="minorBidi"/>
          <w:lang w:val="th-TH"/>
        </w:rPr>
      </w:pPr>
    </w:p>
    <w:p w14:paraId="255A7E6A" w14:textId="1BB0801A" w:rsidR="003A08AF" w:rsidRPr="003414B0" w:rsidRDefault="003A08AF" w:rsidP="00F95CFC">
      <w:pPr>
        <w:rPr>
          <w:rFonts w:cstheme="minorBidi"/>
          <w:cs/>
        </w:rPr>
      </w:pPr>
    </w:p>
    <w:p w14:paraId="5D2F25E2" w14:textId="74CD3108" w:rsidR="003A08AF" w:rsidRPr="004D49BC" w:rsidRDefault="003A08AF" w:rsidP="00F95CF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F95CFC">
      <w:pPr>
        <w:rPr>
          <w:rFonts w:cstheme="minorBidi"/>
        </w:rPr>
      </w:pPr>
    </w:p>
    <w:p w14:paraId="5505E605" w14:textId="5E5641F4" w:rsidR="003A08AF" w:rsidRPr="004D49BC" w:rsidRDefault="003A08AF" w:rsidP="00F95CF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F95CF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F95CF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F95CF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F95CFC">
      <w:pPr>
        <w:rPr>
          <w:rFonts w:cstheme="minorBidi"/>
          <w:lang w:val="th-TH"/>
        </w:rPr>
      </w:pPr>
    </w:p>
    <w:p w14:paraId="34A3ACF1" w14:textId="6FE0C175" w:rsidR="003A08AF" w:rsidRPr="00DB31BF" w:rsidRDefault="003A08AF" w:rsidP="00F95CFC">
      <w:pPr>
        <w:rPr>
          <w:rFonts w:cstheme="minorBidi"/>
        </w:rPr>
        <w:sectPr w:rsidR="003A08AF" w:rsidRPr="00DB31BF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F95C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3414B0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ส่วนงานภูมิศาสตร์</w:t>
      </w:r>
    </w:p>
    <w:p w14:paraId="67B99D87" w14:textId="77777777" w:rsidR="00527108" w:rsidRPr="004D49BC" w:rsidRDefault="0052710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6ABF8D1D" w:rsidR="00527108" w:rsidRPr="003414B0" w:rsidRDefault="0052710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14B0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</w:t>
      </w:r>
      <w:r w:rsidR="00184146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87DFC">
        <w:rPr>
          <w:rFonts w:ascii="Angsana New" w:hAnsi="Angsana New" w:cs="Angsana New"/>
          <w:sz w:val="30"/>
          <w:szCs w:val="30"/>
        </w:rPr>
        <w:t>30</w:t>
      </w:r>
      <w:r w:rsidR="00F87DF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="00184146" w:rsidRPr="003414B0">
        <w:rPr>
          <w:rFonts w:ascii="Angsana New" w:hAnsi="Angsana New" w:cs="Angsana New" w:hint="cs"/>
          <w:sz w:val="30"/>
          <w:szCs w:val="30"/>
        </w:rPr>
        <w:t xml:space="preserve"> 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34318">
        <w:rPr>
          <w:rFonts w:ascii="Angsana New" w:hAnsi="Angsana New" w:cs="Angsana New"/>
          <w:sz w:val="30"/>
          <w:szCs w:val="30"/>
        </w:rPr>
        <w:br/>
      </w:r>
      <w:r w:rsidR="00EC1182" w:rsidRPr="003414B0">
        <w:rPr>
          <w:rFonts w:ascii="Angsana New" w:hAnsi="Angsana New" w:cs="Angsana New"/>
          <w:sz w:val="30"/>
          <w:szCs w:val="30"/>
        </w:rPr>
        <w:t>31</w:t>
      </w:r>
      <w:r w:rsidR="00184146" w:rsidRPr="003414B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="00C81055" w:rsidRPr="003414B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3414B0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587175">
        <w:rPr>
          <w:rFonts w:ascii="Angsana New" w:hAnsi="Angsana New" w:cs="Angsana New" w:hint="cs"/>
          <w:sz w:val="30"/>
          <w:szCs w:val="30"/>
          <w:cs/>
        </w:rPr>
        <w:t>หก</w:t>
      </w:r>
      <w:r w:rsidR="00D32355" w:rsidRPr="003414B0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414B0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587175">
        <w:rPr>
          <w:rFonts w:ascii="Angsana New" w:hAnsi="Angsana New" w:cs="Angsana New"/>
          <w:sz w:val="30"/>
          <w:szCs w:val="30"/>
        </w:rPr>
        <w:t>30</w:t>
      </w:r>
      <w:r w:rsidR="00587175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="0062480B" w:rsidRPr="003414B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="0062480B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594323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3414B0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414B0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594323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ข้อมูลส่วนงานภูมิศาสตร์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14B0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(</w:t>
            </w:r>
            <w:r w:rsidRPr="003414B0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ไม่รวมเครื่องมือทางการเงิน และสินทรัพย์ภาษีเงินได้รอตัดบัญชี)</w:t>
            </w:r>
          </w:p>
        </w:tc>
      </w:tr>
      <w:tr w:rsidR="00587175" w:rsidRPr="004D49BC" w14:paraId="2AC13F5B" w14:textId="77777777" w:rsidTr="00594323">
        <w:trPr>
          <w:tblHeader/>
        </w:trPr>
        <w:tc>
          <w:tcPr>
            <w:tcW w:w="3690" w:type="dxa"/>
          </w:tcPr>
          <w:p w14:paraId="6C621CE3" w14:textId="77777777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3D1298F3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6089ED3F" w14:textId="77777777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50290624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38169EFD" w14:textId="77777777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479BA8D5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2596EEB" w14:textId="77777777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4D11DD29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14B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904FA" w:rsidRPr="004D49BC" w14:paraId="24A145AE" w14:textId="77777777" w:rsidTr="00594323">
        <w:trPr>
          <w:tblHeader/>
        </w:trPr>
        <w:tc>
          <w:tcPr>
            <w:tcW w:w="3690" w:type="dxa"/>
          </w:tcPr>
          <w:p w14:paraId="7D396850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63C99D" w14:textId="4CC624DA" w:rsidR="009904FA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753A4BF2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88080CB" w14:textId="4C8719F0" w:rsidR="009904FA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54D9CB94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3D2D1" w14:textId="2714701C" w:rsidR="009904FA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0A9B84E7" w14:textId="77777777" w:rsidR="009904FA" w:rsidRPr="004D49BC" w:rsidRDefault="009904F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0B4657C1" w14:textId="331E45D3" w:rsidR="009904FA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904FA" w:rsidRPr="004D49BC" w14:paraId="1999C5E9" w14:textId="77777777" w:rsidTr="00594323">
        <w:trPr>
          <w:tblHeader/>
        </w:trPr>
        <w:tc>
          <w:tcPr>
            <w:tcW w:w="3690" w:type="dxa"/>
          </w:tcPr>
          <w:p w14:paraId="52A856AE" w14:textId="77777777" w:rsidR="009904FA" w:rsidRPr="004D49BC" w:rsidRDefault="009904FA" w:rsidP="00F95C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9904FA" w:rsidRPr="003414B0" w:rsidRDefault="009904FA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762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587175" w:rsidRPr="00F95CFC" w14:paraId="1E6A6F71" w14:textId="77777777" w:rsidTr="00594323">
        <w:tc>
          <w:tcPr>
            <w:tcW w:w="3690" w:type="dxa"/>
          </w:tcPr>
          <w:p w14:paraId="3B4A4227" w14:textId="77777777" w:rsidR="00587175" w:rsidRPr="00F95CFC" w:rsidRDefault="00587175" w:rsidP="00F95C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655D10E9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27,849</w:t>
            </w:r>
          </w:p>
        </w:tc>
        <w:tc>
          <w:tcPr>
            <w:tcW w:w="236" w:type="dxa"/>
          </w:tcPr>
          <w:p w14:paraId="54DB7F71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362F65D8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26,224</w:t>
            </w:r>
          </w:p>
        </w:tc>
        <w:tc>
          <w:tcPr>
            <w:tcW w:w="236" w:type="dxa"/>
          </w:tcPr>
          <w:p w14:paraId="4FCFEFBB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2FB289EE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5F70FE"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gridSpan w:val="2"/>
          </w:tcPr>
          <w:p w14:paraId="0A0C7982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75E9B213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587175" w:rsidRPr="00F95CFC" w14:paraId="3825DC8D" w14:textId="77777777" w:rsidTr="00594323">
        <w:tc>
          <w:tcPr>
            <w:tcW w:w="3690" w:type="dxa"/>
          </w:tcPr>
          <w:p w14:paraId="74420974" w14:textId="77777777" w:rsidR="00587175" w:rsidRPr="00F95CFC" w:rsidRDefault="00587175" w:rsidP="00F95C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39BFD067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4,27</w:t>
            </w:r>
            <w:r w:rsidR="00723414"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37C605CA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5362DF44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4,694</w:t>
            </w:r>
          </w:p>
        </w:tc>
        <w:tc>
          <w:tcPr>
            <w:tcW w:w="236" w:type="dxa"/>
          </w:tcPr>
          <w:p w14:paraId="1376DB12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541E16A6" w:rsidR="00587175" w:rsidRPr="00F95CFC" w:rsidRDefault="005F70FE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3,216</w:t>
            </w:r>
          </w:p>
        </w:tc>
        <w:tc>
          <w:tcPr>
            <w:tcW w:w="270" w:type="dxa"/>
            <w:gridSpan w:val="2"/>
          </w:tcPr>
          <w:p w14:paraId="24745B84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06882998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</w:tr>
      <w:tr w:rsidR="00587175" w:rsidRPr="00F95CFC" w14:paraId="21919120" w14:textId="77777777" w:rsidTr="00594323">
        <w:tc>
          <w:tcPr>
            <w:tcW w:w="3690" w:type="dxa"/>
          </w:tcPr>
          <w:p w14:paraId="1F8AD60E" w14:textId="77777777" w:rsidR="00587175" w:rsidRPr="00F95CFC" w:rsidRDefault="00587175" w:rsidP="00F95C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78C82332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1,674</w:t>
            </w:r>
          </w:p>
        </w:tc>
        <w:tc>
          <w:tcPr>
            <w:tcW w:w="236" w:type="dxa"/>
          </w:tcPr>
          <w:p w14:paraId="12FAE342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131C1EB4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1,947</w:t>
            </w:r>
          </w:p>
        </w:tc>
        <w:tc>
          <w:tcPr>
            <w:tcW w:w="236" w:type="dxa"/>
          </w:tcPr>
          <w:p w14:paraId="4D1369FF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6D6AC22D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134A5B76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7175" w:rsidRPr="00F95CFC" w14:paraId="776C75BD" w14:textId="77777777" w:rsidTr="00594323">
        <w:tc>
          <w:tcPr>
            <w:tcW w:w="3690" w:type="dxa"/>
          </w:tcPr>
          <w:p w14:paraId="68792B59" w14:textId="77777777" w:rsidR="00587175" w:rsidRPr="00F95CFC" w:rsidRDefault="00587175" w:rsidP="00F95C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59CFFAAA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2,142</w:t>
            </w:r>
          </w:p>
        </w:tc>
        <w:tc>
          <w:tcPr>
            <w:tcW w:w="236" w:type="dxa"/>
          </w:tcPr>
          <w:p w14:paraId="6D2D3C61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38D2A18E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3,639</w:t>
            </w:r>
          </w:p>
        </w:tc>
        <w:tc>
          <w:tcPr>
            <w:tcW w:w="236" w:type="dxa"/>
          </w:tcPr>
          <w:p w14:paraId="69F75C62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33A82EF6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687C406A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7175" w:rsidRPr="00F95CFC" w14:paraId="52A9D0C9" w14:textId="77777777" w:rsidTr="00397FDF">
        <w:trPr>
          <w:trHeight w:val="298"/>
        </w:trPr>
        <w:tc>
          <w:tcPr>
            <w:tcW w:w="3690" w:type="dxa"/>
          </w:tcPr>
          <w:p w14:paraId="16EDC4CE" w14:textId="77777777" w:rsidR="00587175" w:rsidRPr="00F95CFC" w:rsidRDefault="00587175" w:rsidP="00F95C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3E9F6B1A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35,939</w:t>
            </w:r>
          </w:p>
        </w:tc>
        <w:tc>
          <w:tcPr>
            <w:tcW w:w="236" w:type="dxa"/>
          </w:tcPr>
          <w:p w14:paraId="3999AA1D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038C86FA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36,504</w:t>
            </w:r>
          </w:p>
        </w:tc>
        <w:tc>
          <w:tcPr>
            <w:tcW w:w="236" w:type="dxa"/>
          </w:tcPr>
          <w:p w14:paraId="7D2BB85C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3A65BE16" w:rsidR="00587175" w:rsidRPr="00F95CFC" w:rsidRDefault="00FE356D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</w:t>
            </w:r>
            <w:r w:rsidR="00671E01"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  <w:gridSpan w:val="2"/>
          </w:tcPr>
          <w:p w14:paraId="4082EFAB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6B0AF1B9" w:rsidR="00587175" w:rsidRPr="00F95CFC" w:rsidRDefault="00587175" w:rsidP="00F95CF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</w:tr>
    </w:tbl>
    <w:p w14:paraId="30908F10" w14:textId="77777777" w:rsidR="003A08AF" w:rsidRPr="00F95CFC" w:rsidRDefault="003A08AF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4B8F483" w14:textId="02376D6D" w:rsidR="003A08AF" w:rsidRPr="00F95CFC" w:rsidRDefault="003A08AF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95CFC">
        <w:rPr>
          <w:rFonts w:ascii="Angsana New" w:hAnsi="Angsana New" w:cs="Angsana New" w:hint="cs"/>
          <w:sz w:val="30"/>
          <w:szCs w:val="30"/>
          <w:u w:val="none"/>
          <w:cs/>
        </w:rPr>
        <w:t>ภาษีเงินได้</w:t>
      </w:r>
    </w:p>
    <w:p w14:paraId="2A8948C7" w14:textId="0B5A5D46" w:rsidR="00D848F9" w:rsidRPr="00F95CFC" w:rsidRDefault="00D848F9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70594AE" w14:textId="08EA25E1" w:rsidR="00257662" w:rsidRPr="003414B0" w:rsidRDefault="00D848F9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CF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F95CFC">
        <w:rPr>
          <w:rFonts w:asciiTheme="majorBidi" w:hAnsiTheme="majorBidi" w:cstheme="majorBidi"/>
          <w:sz w:val="30"/>
          <w:szCs w:val="30"/>
          <w:cs/>
        </w:rPr>
        <w:t>และ</w:t>
      </w:r>
      <w:r w:rsidRPr="00F95CFC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587175" w:rsidRPr="00F95CFC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D32355" w:rsidRPr="00F95CFC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F95CF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87175" w:rsidRPr="00F95CF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587175" w:rsidRPr="00F95CF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</w:t>
      </w:r>
      <w:r w:rsidR="00587175" w:rsidRPr="00F95CF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C1182" w:rsidRPr="00F95CFC">
        <w:rPr>
          <w:rFonts w:asciiTheme="majorBidi" w:hAnsiTheme="majorBidi" w:cstheme="majorBidi"/>
          <w:sz w:val="30"/>
          <w:szCs w:val="30"/>
        </w:rPr>
        <w:t>2569</w:t>
      </w:r>
      <w:r w:rsidRPr="00F95CFC">
        <w:rPr>
          <w:rFonts w:asciiTheme="majorBidi" w:hAnsiTheme="majorBidi" w:cstheme="majorBidi"/>
          <w:sz w:val="30"/>
          <w:szCs w:val="30"/>
          <w:cs/>
        </w:rPr>
        <w:t xml:space="preserve"> คือ</w:t>
      </w:r>
      <w:r w:rsidR="00A0123F" w:rsidRPr="00F95CFC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13D2" w:rsidRPr="00F95C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A56" w:rsidRPr="00F95CFC">
        <w:rPr>
          <w:rFonts w:asciiTheme="majorBidi" w:hAnsiTheme="majorBidi" w:cstheme="majorBidi"/>
          <w:sz w:val="30"/>
          <w:szCs w:val="30"/>
        </w:rPr>
        <w:t>12.62</w:t>
      </w:r>
      <w:r w:rsidR="00940D9B" w:rsidRPr="00F95C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23F" w:rsidRPr="00F95CFC">
        <w:rPr>
          <w:rFonts w:asciiTheme="majorBidi" w:hAnsiTheme="majorBidi" w:cstheme="majorBidi"/>
          <w:sz w:val="30"/>
          <w:szCs w:val="30"/>
          <w:cs/>
        </w:rPr>
        <w:t>และ</w:t>
      </w:r>
      <w:r w:rsidRPr="00F95CFC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02192" w:rsidRPr="00F95C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0DF0" w:rsidRPr="00F95CFC">
        <w:rPr>
          <w:rFonts w:asciiTheme="majorBidi" w:hAnsiTheme="majorBidi" w:cstheme="majorBidi"/>
          <w:sz w:val="30"/>
          <w:szCs w:val="30"/>
        </w:rPr>
        <w:t>1.98</w:t>
      </w:r>
      <w:r w:rsidR="00587175" w:rsidRPr="00F95C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7662" w:rsidRPr="00F95CF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95CF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C1182" w:rsidRPr="00F95CFC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F95CF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F95CFC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F95C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87175" w:rsidRPr="00F95CFC">
        <w:rPr>
          <w:rFonts w:asciiTheme="majorBidi" w:hAnsiTheme="majorBidi" w:cstheme="majorBidi"/>
          <w:i/>
          <w:iCs/>
          <w:sz w:val="30"/>
          <w:szCs w:val="30"/>
        </w:rPr>
        <w:t xml:space="preserve">15.80 </w:t>
      </w:r>
      <w:r w:rsidR="00587175" w:rsidRPr="00F95CFC">
        <w:rPr>
          <w:rFonts w:asciiTheme="majorBidi" w:hAnsiTheme="majorBidi" w:cstheme="majorBidi"/>
          <w:i/>
          <w:iCs/>
          <w:sz w:val="30"/>
          <w:szCs w:val="30"/>
          <w:cs/>
        </w:rPr>
        <w:t>และร้อยละ</w:t>
      </w:r>
      <w:r w:rsidR="00587175" w:rsidRPr="00587175">
        <w:rPr>
          <w:rFonts w:asciiTheme="majorBidi" w:hAnsiTheme="majorBidi" w:cstheme="majorBidi"/>
          <w:i/>
          <w:iCs/>
          <w:sz w:val="30"/>
          <w:szCs w:val="30"/>
        </w:rPr>
        <w:t xml:space="preserve"> 4.85</w:t>
      </w:r>
      <w:r w:rsidR="00587175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3414B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3414B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414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659B2B" w14:textId="77777777" w:rsidR="00257662" w:rsidRPr="004D49BC" w:rsidRDefault="0025766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9087F" w14:textId="77777777" w:rsidR="008732C4" w:rsidRPr="000665BD" w:rsidRDefault="008732C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การเปลี่ยนแปลงในอัตราภาษีเงินได้ที่แท้จริงในงบการเงินรวมมีสาเหตุหลักจากปัจจัยดังต่อไปนี้</w:t>
      </w:r>
    </w:p>
    <w:p w14:paraId="4187D55D" w14:textId="77777777" w:rsidR="008732C4" w:rsidRPr="000665BD" w:rsidRDefault="008732C4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 w:hint="cs"/>
          <w:sz w:val="30"/>
          <w:szCs w:val="30"/>
          <w:cs/>
        </w:rPr>
        <w:t>กลุ่มบริษัทมีกำไรในกิจการที่ได้รับการส่งเสริมการลงทุน</w:t>
      </w:r>
    </w:p>
    <w:p w14:paraId="131139D6" w14:textId="77777777" w:rsidR="008732C4" w:rsidRPr="000665BD" w:rsidRDefault="008732C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33C0360" w14:textId="77777777" w:rsidR="004F0DEB" w:rsidRPr="000665BD" w:rsidRDefault="004F0DE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Pr="003414B0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3C729D27" w14:textId="21F1B734" w:rsidR="009A1926" w:rsidRDefault="009A1926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414B0">
        <w:rPr>
          <w:rFonts w:asciiTheme="majorBidi" w:hAnsiTheme="majorBidi" w:cstheme="majorBidi" w:hint="cs"/>
          <w:sz w:val="30"/>
          <w:szCs w:val="30"/>
          <w:cs/>
        </w:rPr>
        <w:t>บริษัทมีรายได้เงินปันผลที่ได้รับยกเว้นทางภาษี</w:t>
      </w:r>
    </w:p>
    <w:p w14:paraId="205C526B" w14:textId="0144836D" w:rsidR="004F0DEB" w:rsidRPr="00AF4DB9" w:rsidRDefault="004F0DEB" w:rsidP="00F95CF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F4DB9">
        <w:rPr>
          <w:rFonts w:asciiTheme="majorBidi" w:hAnsiTheme="majorBidi" w:hint="cs"/>
          <w:spacing w:val="-4"/>
          <w:sz w:val="30"/>
          <w:szCs w:val="30"/>
          <w:cs/>
        </w:rPr>
        <w:t>กำไรจากการดำเนินงานของโรงงานผลิตไก่ชำแหละแห่งหนึ่ง</w:t>
      </w:r>
      <w:r w:rsidRPr="00AF4D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F4DB9">
        <w:rPr>
          <w:rFonts w:asciiTheme="majorBidi" w:hAnsiTheme="majorBidi" w:hint="cs"/>
          <w:spacing w:val="-4"/>
          <w:sz w:val="30"/>
          <w:szCs w:val="30"/>
          <w:cs/>
        </w:rPr>
        <w:t>อยู่ภายใต้สิทธิยกเว้นภาษีตามบัตรส่งเสริมการลงทุน</w:t>
      </w:r>
    </w:p>
    <w:p w14:paraId="12745FE0" w14:textId="77777777" w:rsidR="006B00FA" w:rsidRPr="003414B0" w:rsidRDefault="006B00FA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 w:rsidRPr="003414B0">
        <w:rPr>
          <w:rFonts w:asciiTheme="majorBidi" w:hAnsiTheme="majorBidi" w:cs="Angsana New"/>
          <w:sz w:val="30"/>
          <w:szCs w:val="30"/>
        </w:rPr>
        <w:br w:type="page"/>
      </w:r>
    </w:p>
    <w:p w14:paraId="0D326BB3" w14:textId="4B421CA4" w:rsidR="00452719" w:rsidRDefault="004F0DE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z w:val="30"/>
          <w:szCs w:val="30"/>
        </w:rPr>
        <w:t>1</w:t>
      </w:r>
      <w:r w:rsidRPr="003414B0">
        <w:rPr>
          <w:rFonts w:asciiTheme="majorBidi" w:hAnsiTheme="majorBidi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z w:val="30"/>
          <w:szCs w:val="30"/>
        </w:rPr>
        <w:t>2568</w:t>
      </w:r>
      <w:r w:rsidRPr="003414B0">
        <w:rPr>
          <w:rFonts w:asciiTheme="majorBidi" w:hAnsiTheme="majorBidi" w:cs="Angsana New" w:hint="cs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เป็นต้นไป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กลุ่มบริษัทมีหนี้สินเกี่ยวกับภาษีส่วนเพิ่มจากการดำเนินธุรกิจในประเทศเวียดนาม</w:t>
      </w:r>
      <w:r w:rsidRPr="003414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3414B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C1182" w:rsidRPr="003414B0">
        <w:rPr>
          <w:rFonts w:asciiTheme="majorBidi" w:hAnsiTheme="majorBidi" w:cs="Angsana New"/>
          <w:sz w:val="30"/>
          <w:szCs w:val="30"/>
        </w:rPr>
        <w:t>15</w:t>
      </w:r>
      <w:r w:rsidRPr="003414B0">
        <w:rPr>
          <w:rFonts w:asciiTheme="majorBidi" w:hAnsiTheme="majorBidi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โดยกลุ่มบริษัทรับรู้ภาษีส่วนเพิ่มเป็นค่าใช้จ่ายภาษีเงินได้</w:t>
      </w:r>
      <w:r w:rsidRPr="003414B0">
        <w:rPr>
          <w:rFonts w:ascii="Angsana New" w:hAnsi="Angsana New" w:cs="Angsana New" w:hint="cs"/>
          <w:spacing w:val="-4"/>
          <w:sz w:val="30"/>
          <w:szCs w:val="30"/>
          <w:cs/>
        </w:rPr>
        <w:t>ในงบกำไรขาดทุนเบ็ดเสร็จรวมสำหรับงวด</w:t>
      </w:r>
      <w:r w:rsidR="00587175" w:rsidRPr="00452719">
        <w:rPr>
          <w:rFonts w:ascii="Angsana New" w:hAnsi="Angsana New" w:cs="Angsana New" w:hint="cs"/>
          <w:sz w:val="30"/>
          <w:szCs w:val="30"/>
          <w:cs/>
        </w:rPr>
        <w:t>หกเดือนสิ้นสุดวันที่</w:t>
      </w:r>
      <w:r w:rsidR="00587175" w:rsidRPr="00452719">
        <w:rPr>
          <w:rFonts w:asciiTheme="majorBidi" w:hAnsiTheme="majorBidi"/>
          <w:sz w:val="30"/>
          <w:szCs w:val="30"/>
        </w:rPr>
        <w:t xml:space="preserve"> 30</w:t>
      </w:r>
      <w:r w:rsidR="00587175"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="00587175" w:rsidRPr="0045271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87175" w:rsidRPr="00452719">
        <w:rPr>
          <w:rFonts w:asciiTheme="majorBidi" w:hAnsiTheme="majorBidi"/>
          <w:sz w:val="30"/>
          <w:szCs w:val="30"/>
        </w:rPr>
        <w:t xml:space="preserve"> </w:t>
      </w:r>
      <w:r w:rsidR="00EC1182" w:rsidRPr="003414B0">
        <w:rPr>
          <w:rFonts w:ascii="Angsana New" w:hAnsi="Angsana New" w:cs="Angsana New"/>
          <w:spacing w:val="-4"/>
          <w:sz w:val="30"/>
          <w:szCs w:val="30"/>
        </w:rPr>
        <w:t>2569</w:t>
      </w:r>
      <w:r w:rsidRPr="003414B0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4767F6" w:rsidRPr="00F95CF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BF3E0C" w:rsidRPr="00F95CFC">
        <w:rPr>
          <w:rFonts w:asciiTheme="majorBidi" w:hAnsiTheme="majorBidi" w:cs="Angsana New"/>
          <w:spacing w:val="-4"/>
          <w:sz w:val="30"/>
          <w:szCs w:val="38"/>
        </w:rPr>
        <w:t>153.51</w:t>
      </w:r>
      <w:r w:rsidRPr="00F95CFC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95CF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F95CFC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F95CFC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(</w:t>
      </w:r>
      <w:r w:rsidR="00EC1182" w:rsidRPr="00F95CFC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F95CF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968A0" w:rsidRPr="00F95CFC">
        <w:rPr>
          <w:rFonts w:asciiTheme="majorBidi" w:hAnsiTheme="majorBidi" w:cstheme="majorBidi"/>
          <w:i/>
          <w:iCs/>
          <w:spacing w:val="-4"/>
          <w:sz w:val="30"/>
          <w:szCs w:val="30"/>
        </w:rPr>
        <w:t>188.19</w:t>
      </w:r>
      <w:r w:rsidR="000A6097" w:rsidRPr="00F95CF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0A6097" w:rsidRPr="00F95CFC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F95CFC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)</w:t>
      </w:r>
      <w:r w:rsidRPr="00F95CFC">
        <w:rPr>
          <w:rFonts w:asciiTheme="majorBidi" w:hAnsiTheme="majorBidi" w:cs="Angsana New"/>
          <w:sz w:val="30"/>
          <w:szCs w:val="30"/>
          <w:cs/>
        </w:rPr>
        <w:t xml:space="preserve"> ทั้งนี้</w:t>
      </w:r>
      <w:r w:rsidRPr="00F95CF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95CFC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</w:t>
      </w:r>
      <w:r w:rsidRPr="003414B0">
        <w:rPr>
          <w:rFonts w:ascii="Angsana New" w:hAnsi="Angsana New" w:cs="Angsana New" w:hint="cs"/>
          <w:sz w:val="30"/>
          <w:szCs w:val="30"/>
          <w:cs/>
        </w:rPr>
        <w:t>ภาษีเงินได้ขั้นต่ำส่วนเพิ่มเป็นการชั่วคราว</w:t>
      </w:r>
    </w:p>
    <w:p w14:paraId="0B139560" w14:textId="77777777" w:rsidR="004F0DEB" w:rsidRPr="00A924B2" w:rsidRDefault="004F0DE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F51DBF" w14:textId="3E4F89E4" w:rsidR="008D0883" w:rsidRDefault="007A30A8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3414B0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45E07918" w14:textId="77777777" w:rsidR="00587175" w:rsidRPr="001A10CD" w:rsidRDefault="00587175" w:rsidP="00F95C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587175" w:rsidRPr="00F17F5F" w14:paraId="4999EDF3" w14:textId="77777777" w:rsidTr="00A63766">
        <w:trPr>
          <w:trHeight w:hRule="exact" w:val="389"/>
          <w:tblHeader/>
        </w:trPr>
        <w:tc>
          <w:tcPr>
            <w:tcW w:w="2493" w:type="pct"/>
          </w:tcPr>
          <w:p w14:paraId="0DC9CB42" w14:textId="77777777" w:rsidR="00587175" w:rsidRPr="00CF1517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118768F6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2D271DF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2E673CF2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175" w:rsidRPr="00F17F5F" w14:paraId="34D0A1E8" w14:textId="77777777" w:rsidTr="00A63766">
        <w:trPr>
          <w:trHeight w:hRule="exact" w:val="389"/>
          <w:tblHeader/>
        </w:trPr>
        <w:tc>
          <w:tcPr>
            <w:tcW w:w="2493" w:type="pct"/>
          </w:tcPr>
          <w:p w14:paraId="314A5B8B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0CA6BC4A" w14:textId="7095BC36" w:rsidR="00587175" w:rsidRPr="00F17F5F" w:rsidRDefault="00587175" w:rsidP="00F95CF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1" w:type="pct"/>
          </w:tcPr>
          <w:p w14:paraId="73921FB9" w14:textId="77777777" w:rsidR="00587175" w:rsidRPr="00F17F5F" w:rsidRDefault="00587175" w:rsidP="00F95CF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7D7E8EE" w14:textId="496857EE" w:rsidR="00587175" w:rsidRPr="00F17F5F" w:rsidRDefault="00587175" w:rsidP="00F95CF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5" w:type="pct"/>
          </w:tcPr>
          <w:p w14:paraId="410FBB84" w14:textId="77777777" w:rsidR="00587175" w:rsidRPr="00F17F5F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399949E" w14:textId="5FBCB63D" w:rsidR="00587175" w:rsidRPr="00F17F5F" w:rsidRDefault="00587175" w:rsidP="00F95CF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05E726D4" w14:textId="77777777" w:rsidR="00587175" w:rsidRPr="00F17F5F" w:rsidRDefault="00587175" w:rsidP="00F95CF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FC933B0" w14:textId="00A836C0" w:rsidR="00587175" w:rsidRPr="00F17F5F" w:rsidRDefault="00587175" w:rsidP="00F95CF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87175" w:rsidRPr="00F17F5F" w14:paraId="5E1063F2" w14:textId="77777777" w:rsidTr="00A63766">
        <w:trPr>
          <w:trHeight w:hRule="exact" w:val="389"/>
          <w:tblHeader/>
        </w:trPr>
        <w:tc>
          <w:tcPr>
            <w:tcW w:w="2493" w:type="pct"/>
          </w:tcPr>
          <w:p w14:paraId="42E0193F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2A35692B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87175" w:rsidRPr="00F17F5F" w14:paraId="6E1AEAE6" w14:textId="77777777" w:rsidTr="00A63766">
        <w:trPr>
          <w:trHeight w:hRule="exact" w:val="389"/>
        </w:trPr>
        <w:tc>
          <w:tcPr>
            <w:tcW w:w="2493" w:type="pct"/>
          </w:tcPr>
          <w:p w14:paraId="35D72623" w14:textId="77777777" w:rsidR="00587175" w:rsidRPr="00F17F5F" w:rsidRDefault="00587175" w:rsidP="00F95CFC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30" w:type="pct"/>
          </w:tcPr>
          <w:p w14:paraId="19DEE3C9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6D54C0C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0FD31A6A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0A914DF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19289F9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C402ED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3B12665" w14:textId="77777777" w:rsidR="00587175" w:rsidRPr="00F17F5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7175" w:rsidRPr="002B31E8" w14:paraId="21A1992F" w14:textId="77777777" w:rsidTr="00A63766">
        <w:trPr>
          <w:trHeight w:hRule="exact" w:val="389"/>
        </w:trPr>
        <w:tc>
          <w:tcPr>
            <w:tcW w:w="2493" w:type="pct"/>
          </w:tcPr>
          <w:p w14:paraId="19B25D49" w14:textId="77777777" w:rsidR="00587175" w:rsidRPr="002B31E8" w:rsidRDefault="00587175" w:rsidP="00F95CFC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7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770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6AB18A5D" w14:textId="2390E5AC" w:rsidR="00587175" w:rsidRPr="00E240CF" w:rsidRDefault="00100970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3,521,551</w:t>
            </w:r>
          </w:p>
        </w:tc>
        <w:tc>
          <w:tcPr>
            <w:tcW w:w="141" w:type="pct"/>
          </w:tcPr>
          <w:p w14:paraId="3816119D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41AE893B" w14:textId="78BDFB9D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4,588,674</w:t>
            </w:r>
          </w:p>
        </w:tc>
        <w:tc>
          <w:tcPr>
            <w:tcW w:w="135" w:type="pct"/>
          </w:tcPr>
          <w:p w14:paraId="5FD36410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4BB2AC87" w14:textId="1FAED21C" w:rsidR="00587175" w:rsidRPr="002B31E8" w:rsidRDefault="0074025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2,600,516</w:t>
            </w:r>
          </w:p>
        </w:tc>
        <w:tc>
          <w:tcPr>
            <w:tcW w:w="147" w:type="pct"/>
          </w:tcPr>
          <w:p w14:paraId="20919468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BF719B3" w14:textId="7B7FB784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2,262,421</w:t>
            </w:r>
          </w:p>
        </w:tc>
      </w:tr>
      <w:tr w:rsidR="00587175" w:rsidRPr="002B31E8" w14:paraId="3F0BF7CC" w14:textId="77777777" w:rsidTr="00A63766">
        <w:trPr>
          <w:trHeight w:hRule="exact" w:val="389"/>
        </w:trPr>
        <w:tc>
          <w:tcPr>
            <w:tcW w:w="2493" w:type="pct"/>
          </w:tcPr>
          <w:p w14:paraId="4F7E598B" w14:textId="77777777" w:rsidR="00587175" w:rsidRPr="002B31E8" w:rsidRDefault="00587175" w:rsidP="00F95CFC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D3E0F8D" w14:textId="77777777" w:rsidR="00587175" w:rsidRPr="00E240CF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0E756D6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15FB1594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C778D54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7175C30D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C8CD5F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2B7B94E6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7175" w:rsidRPr="002B31E8" w14:paraId="43AB3F35" w14:textId="77777777" w:rsidTr="00A63766">
        <w:trPr>
          <w:trHeight w:hRule="exact" w:val="389"/>
        </w:trPr>
        <w:tc>
          <w:tcPr>
            <w:tcW w:w="2493" w:type="pct"/>
          </w:tcPr>
          <w:p w14:paraId="492E2872" w14:textId="77777777" w:rsidR="00587175" w:rsidRPr="002B31E8" w:rsidRDefault="00587175" w:rsidP="00F95CFC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0AD2875E" w14:textId="6E12262F" w:rsidR="00587175" w:rsidRPr="00E240CF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</w:t>
            </w:r>
            <w:r w:rsidR="001009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1,551</w:t>
            </w:r>
          </w:p>
        </w:tc>
        <w:tc>
          <w:tcPr>
            <w:tcW w:w="141" w:type="pct"/>
          </w:tcPr>
          <w:p w14:paraId="499FCE7B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12C11A68" w14:textId="34D5F6D3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4,588,674</w:t>
            </w:r>
          </w:p>
        </w:tc>
        <w:tc>
          <w:tcPr>
            <w:tcW w:w="135" w:type="pct"/>
          </w:tcPr>
          <w:p w14:paraId="151EB378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55D7B219" w14:textId="06E0DE68" w:rsidR="00587175" w:rsidRPr="002B31E8" w:rsidRDefault="0074025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2,600,516</w:t>
            </w:r>
          </w:p>
        </w:tc>
        <w:tc>
          <w:tcPr>
            <w:tcW w:w="147" w:type="pct"/>
          </w:tcPr>
          <w:p w14:paraId="4ED84911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5A77DECD" w14:textId="1F3DD992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2,262,421</w:t>
            </w:r>
          </w:p>
        </w:tc>
      </w:tr>
      <w:tr w:rsidR="00587175" w:rsidRPr="002B31E8" w14:paraId="3C95CF7A" w14:textId="77777777" w:rsidTr="00A63766">
        <w:trPr>
          <w:trHeight w:hRule="exact" w:val="389"/>
        </w:trPr>
        <w:tc>
          <w:tcPr>
            <w:tcW w:w="2493" w:type="pct"/>
          </w:tcPr>
          <w:p w14:paraId="1BA49AD7" w14:textId="77777777" w:rsidR="00587175" w:rsidRPr="002B31E8" w:rsidRDefault="00587175" w:rsidP="00F95CFC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4D4E1A1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5E0A7D1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692DDF5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B59E275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519645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FEA0E5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96F4422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87175" w:rsidRPr="002B31E8" w14:paraId="2E877826" w14:textId="77777777" w:rsidTr="00A63766">
        <w:trPr>
          <w:trHeight w:hRule="exact" w:val="389"/>
        </w:trPr>
        <w:tc>
          <w:tcPr>
            <w:tcW w:w="2493" w:type="pct"/>
          </w:tcPr>
          <w:p w14:paraId="5A45505D" w14:textId="77777777" w:rsidR="00587175" w:rsidRPr="002B31E8" w:rsidRDefault="00587175" w:rsidP="00F95CFC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3028DFD8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B203610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0DC6E06D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19C7C8F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0B632DF4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E69F5C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087C95B2" w14:textId="77777777" w:rsidR="00587175" w:rsidRPr="002B31E8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775B" w:rsidRPr="002B31E8" w14:paraId="65C05418" w14:textId="77777777" w:rsidTr="00A63766">
        <w:trPr>
          <w:trHeight w:hRule="exact" w:val="389"/>
        </w:trPr>
        <w:tc>
          <w:tcPr>
            <w:tcW w:w="2493" w:type="pct"/>
          </w:tcPr>
          <w:p w14:paraId="1E192345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B31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456AE343" w14:textId="1B958FBD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5,823,683</w:t>
            </w:r>
          </w:p>
        </w:tc>
        <w:tc>
          <w:tcPr>
            <w:tcW w:w="141" w:type="pct"/>
          </w:tcPr>
          <w:p w14:paraId="309D48F9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D0544D0" w14:textId="08C696E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6E2D968F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5F5D239" w14:textId="281AE2F9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5,823,683</w:t>
            </w:r>
          </w:p>
        </w:tc>
        <w:tc>
          <w:tcPr>
            <w:tcW w:w="147" w:type="pct"/>
          </w:tcPr>
          <w:p w14:paraId="228ED2AA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5C348432" w14:textId="6F4FB102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</w:tr>
      <w:tr w:rsidR="00F9775B" w:rsidRPr="002B31E8" w14:paraId="2F41ECEA" w14:textId="77777777" w:rsidTr="00A63766">
        <w:trPr>
          <w:trHeight w:hRule="exact" w:val="389"/>
        </w:trPr>
        <w:tc>
          <w:tcPr>
            <w:tcW w:w="2493" w:type="pct"/>
          </w:tcPr>
          <w:p w14:paraId="1E670612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7160A2D9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3545585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619E5D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D0547D4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EA1552E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4D6BEC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5B322F00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75B" w:rsidRPr="002B31E8" w14:paraId="7FADB109" w14:textId="77777777" w:rsidTr="00A63766">
        <w:trPr>
          <w:trHeight w:hRule="exact" w:val="389"/>
        </w:trPr>
        <w:tc>
          <w:tcPr>
            <w:tcW w:w="2493" w:type="pct"/>
          </w:tcPr>
          <w:p w14:paraId="0F2AA5A7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221A692" w14:textId="466AC05E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19,996</w:t>
            </w:r>
          </w:p>
        </w:tc>
        <w:tc>
          <w:tcPr>
            <w:tcW w:w="141" w:type="pct"/>
          </w:tcPr>
          <w:p w14:paraId="10002401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07202AB" w14:textId="6B978BE3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2,124</w:t>
            </w:r>
          </w:p>
        </w:tc>
        <w:tc>
          <w:tcPr>
            <w:tcW w:w="135" w:type="pct"/>
          </w:tcPr>
          <w:p w14:paraId="60DD3ED3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2C0034A" w14:textId="644385A4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19,996</w:t>
            </w:r>
          </w:p>
        </w:tc>
        <w:tc>
          <w:tcPr>
            <w:tcW w:w="147" w:type="pct"/>
          </w:tcPr>
          <w:p w14:paraId="3B4AF12B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4512DCCE" w14:textId="33412923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2,124</w:t>
            </w:r>
          </w:p>
        </w:tc>
      </w:tr>
      <w:tr w:rsidR="00F9775B" w:rsidRPr="002B31E8" w14:paraId="283BA3C1" w14:textId="77777777" w:rsidTr="00A63766">
        <w:trPr>
          <w:trHeight w:hRule="exact" w:val="389"/>
        </w:trPr>
        <w:tc>
          <w:tcPr>
            <w:tcW w:w="2493" w:type="pct"/>
          </w:tcPr>
          <w:p w14:paraId="456D9D2E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1933D1BE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4022C4E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126A94B7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DD7E502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E793DDD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C4733B6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2977A4D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775B" w:rsidRPr="002B31E8" w14:paraId="0140FC8A" w14:textId="77777777" w:rsidTr="00A63766">
        <w:trPr>
          <w:trHeight w:hRule="exact" w:val="389"/>
        </w:trPr>
        <w:tc>
          <w:tcPr>
            <w:tcW w:w="2493" w:type="pct"/>
          </w:tcPr>
          <w:p w14:paraId="1305FD68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67D72D89" w14:textId="59D21B50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5,843,679</w:t>
            </w:r>
          </w:p>
        </w:tc>
        <w:tc>
          <w:tcPr>
            <w:tcW w:w="141" w:type="pct"/>
          </w:tcPr>
          <w:p w14:paraId="44FAC7CC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3CFAD95" w14:textId="04FB39A1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5,812,943</w:t>
            </w:r>
          </w:p>
        </w:tc>
        <w:tc>
          <w:tcPr>
            <w:tcW w:w="135" w:type="pct"/>
          </w:tcPr>
          <w:p w14:paraId="31430A1E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3E7E455" w14:textId="1A1216C2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5,843,679</w:t>
            </w:r>
          </w:p>
        </w:tc>
        <w:tc>
          <w:tcPr>
            <w:tcW w:w="147" w:type="pct"/>
          </w:tcPr>
          <w:p w14:paraId="222F7D01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12DB470A" w14:textId="0E4EBDCF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5,812,943</w:t>
            </w:r>
          </w:p>
        </w:tc>
      </w:tr>
      <w:tr w:rsidR="00F9775B" w:rsidRPr="002B31E8" w14:paraId="1E0B9B87" w14:textId="77777777" w:rsidTr="00A63766">
        <w:trPr>
          <w:trHeight w:hRule="exact" w:val="389"/>
        </w:trPr>
        <w:tc>
          <w:tcPr>
            <w:tcW w:w="2493" w:type="pct"/>
          </w:tcPr>
          <w:p w14:paraId="3524EC8F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64940D27" w14:textId="6C6EA11B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228,358</w:t>
            </w:r>
          </w:p>
        </w:tc>
        <w:tc>
          <w:tcPr>
            <w:tcW w:w="141" w:type="pct"/>
          </w:tcPr>
          <w:p w14:paraId="1EC98965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34A898FF" w14:textId="596CCF90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sz w:val="30"/>
                <w:szCs w:val="30"/>
              </w:rPr>
              <w:t>65,082</w:t>
            </w:r>
          </w:p>
        </w:tc>
        <w:tc>
          <w:tcPr>
            <w:tcW w:w="135" w:type="pct"/>
          </w:tcPr>
          <w:p w14:paraId="4302360B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46E021CE" w14:textId="4591AE9B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228,358</w:t>
            </w:r>
          </w:p>
        </w:tc>
        <w:tc>
          <w:tcPr>
            <w:tcW w:w="147" w:type="pct"/>
          </w:tcPr>
          <w:p w14:paraId="1F7DC590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710E41A" w14:textId="56F3642F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sz w:val="30"/>
                <w:szCs w:val="30"/>
              </w:rPr>
              <w:t>65,082</w:t>
            </w:r>
          </w:p>
        </w:tc>
      </w:tr>
      <w:tr w:rsidR="00F9775B" w:rsidRPr="002B31E8" w14:paraId="1BD3DDA9" w14:textId="77777777" w:rsidTr="00A63766">
        <w:trPr>
          <w:trHeight w:hRule="exact" w:val="389"/>
        </w:trPr>
        <w:tc>
          <w:tcPr>
            <w:tcW w:w="2493" w:type="pct"/>
          </w:tcPr>
          <w:p w14:paraId="3E5A5AF7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2B60962A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36D9A55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EC676E3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ECBAB4B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6774B5E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931702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AE69AF8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775B" w:rsidRPr="002B31E8" w14:paraId="663FF23B" w14:textId="77777777" w:rsidTr="00A63766">
        <w:trPr>
          <w:trHeight w:hRule="exact" w:val="389"/>
        </w:trPr>
        <w:tc>
          <w:tcPr>
            <w:tcW w:w="2493" w:type="pct"/>
          </w:tcPr>
          <w:p w14:paraId="29EB4D66" w14:textId="77777777" w:rsidR="00F9775B" w:rsidRPr="002B31E8" w:rsidRDefault="00F9775B" w:rsidP="00F95CFC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430513F4" w14:textId="393B1A9E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6,072,037</w:t>
            </w:r>
          </w:p>
        </w:tc>
        <w:tc>
          <w:tcPr>
            <w:tcW w:w="141" w:type="pct"/>
          </w:tcPr>
          <w:p w14:paraId="34DB3F93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A22AC43" w14:textId="12016620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5,878,025</w:t>
            </w:r>
          </w:p>
        </w:tc>
        <w:tc>
          <w:tcPr>
            <w:tcW w:w="135" w:type="pct"/>
          </w:tcPr>
          <w:p w14:paraId="7F377993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0E400A8B" w14:textId="146FB322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6,072,037</w:t>
            </w:r>
          </w:p>
        </w:tc>
        <w:tc>
          <w:tcPr>
            <w:tcW w:w="147" w:type="pct"/>
          </w:tcPr>
          <w:p w14:paraId="49E14000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161211B" w14:textId="78432E43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5,878,025</w:t>
            </w:r>
          </w:p>
        </w:tc>
      </w:tr>
      <w:tr w:rsidR="00F9775B" w:rsidRPr="002B31E8" w14:paraId="509EE0DD" w14:textId="77777777" w:rsidTr="00A63766">
        <w:trPr>
          <w:trHeight w:hRule="exact" w:val="389"/>
        </w:trPr>
        <w:tc>
          <w:tcPr>
            <w:tcW w:w="2493" w:type="pct"/>
          </w:tcPr>
          <w:p w14:paraId="3E3CB114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9621878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3518306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91C1EF8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6DD0D39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19514197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D4DF753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13161135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775B" w:rsidRPr="002B31E8" w14:paraId="10FEDD2D" w14:textId="77777777" w:rsidTr="00A63766">
        <w:trPr>
          <w:trHeight w:hRule="exact" w:val="389"/>
        </w:trPr>
        <w:tc>
          <w:tcPr>
            <w:tcW w:w="2493" w:type="pct"/>
          </w:tcPr>
          <w:p w14:paraId="7A256A7A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0872D59E" w14:textId="074E5A21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0.60</w:t>
            </w:r>
          </w:p>
        </w:tc>
        <w:tc>
          <w:tcPr>
            <w:tcW w:w="141" w:type="pct"/>
          </w:tcPr>
          <w:p w14:paraId="3879B549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02C95C6" w14:textId="61639F6E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0.79</w:t>
            </w:r>
          </w:p>
        </w:tc>
        <w:tc>
          <w:tcPr>
            <w:tcW w:w="135" w:type="pct"/>
          </w:tcPr>
          <w:p w14:paraId="397AA81E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319062E9" w14:textId="61EBB358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147" w:type="pct"/>
          </w:tcPr>
          <w:p w14:paraId="0B2F6096" w14:textId="77777777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3990919" w14:textId="4ED78558" w:rsidR="00F9775B" w:rsidRPr="002B31E8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0.39</w:t>
            </w:r>
          </w:p>
        </w:tc>
      </w:tr>
      <w:tr w:rsidR="00F9775B" w:rsidRPr="00CF1517" w14:paraId="6DE893E5" w14:textId="77777777" w:rsidTr="00A63766">
        <w:trPr>
          <w:trHeight w:hRule="exact" w:val="389"/>
        </w:trPr>
        <w:tc>
          <w:tcPr>
            <w:tcW w:w="2493" w:type="pct"/>
          </w:tcPr>
          <w:p w14:paraId="1C77B9B4" w14:textId="77777777" w:rsidR="00F9775B" w:rsidRPr="002B31E8" w:rsidRDefault="00F9775B" w:rsidP="00F95CFC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381BE444" w14:textId="529F812E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141" w:type="pct"/>
          </w:tcPr>
          <w:p w14:paraId="2110CF2F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1CE906AF" w14:textId="79648495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0.78</w:t>
            </w:r>
          </w:p>
        </w:tc>
        <w:tc>
          <w:tcPr>
            <w:tcW w:w="135" w:type="pct"/>
          </w:tcPr>
          <w:p w14:paraId="32B21B6D" w14:textId="77777777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75D2F2BF" w14:textId="703F1450" w:rsidR="00F9775B" w:rsidRPr="006760E1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0.43</w:t>
            </w:r>
          </w:p>
        </w:tc>
        <w:tc>
          <w:tcPr>
            <w:tcW w:w="147" w:type="pct"/>
          </w:tcPr>
          <w:p w14:paraId="38B77489" w14:textId="77777777" w:rsidR="00F9775B" w:rsidRPr="00F17F5F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  <w:bottom w:val="double" w:sz="4" w:space="0" w:color="auto"/>
            </w:tcBorders>
          </w:tcPr>
          <w:p w14:paraId="70FE7C04" w14:textId="1073A7F8" w:rsidR="00F9775B" w:rsidRPr="00CF1517" w:rsidRDefault="00F9775B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0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DEC7F03" w14:textId="77777777" w:rsidR="00177093" w:rsidRDefault="00177093" w:rsidP="00F95CFC">
      <w:pPr>
        <w:rPr>
          <w:rFonts w:asciiTheme="majorBidi" w:hAnsiTheme="majorBidi" w:cstheme="majorBidi"/>
          <w:sz w:val="30"/>
          <w:szCs w:val="30"/>
        </w:rPr>
      </w:pPr>
    </w:p>
    <w:p w14:paraId="4C23A04F" w14:textId="77777777" w:rsidR="00587175" w:rsidRPr="00587175" w:rsidRDefault="00587175" w:rsidP="00F95CFC">
      <w:pPr>
        <w:rPr>
          <w:rFonts w:asciiTheme="majorBidi" w:hAnsiTheme="majorBidi" w:cstheme="majorBidi"/>
          <w:sz w:val="30"/>
          <w:szCs w:val="30"/>
        </w:rPr>
      </w:pPr>
    </w:p>
    <w:p w14:paraId="297999CF" w14:textId="77777777" w:rsidR="009514D5" w:rsidRDefault="009514D5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1D7525" w14:textId="7E9194CD" w:rsidR="007A30A8" w:rsidRPr="00C82C16" w:rsidRDefault="007A30A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6552122" w14:textId="24751187" w:rsidR="00F87207" w:rsidRDefault="00F87207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169A86B7" w14:textId="77777777" w:rsidR="00F87207" w:rsidRDefault="00F87207" w:rsidP="00F95CFC">
      <w:pPr>
        <w:rPr>
          <w:rFonts w:cstheme="minorBidi"/>
          <w:lang w:val="th-TH"/>
        </w:rPr>
      </w:pPr>
    </w:p>
    <w:p w14:paraId="7D227C33" w14:textId="0B141BF3" w:rsidR="00F87207" w:rsidRDefault="00F8720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7A30A8"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เงินปันผลที่บริษัทจ่ายให้ผู้ถือหุ้น</w:t>
      </w:r>
      <w:r w:rsidRPr="007A30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83987A8" w14:textId="77777777" w:rsidR="007F7182" w:rsidRDefault="007F7182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792"/>
        <w:gridCol w:w="1701"/>
        <w:gridCol w:w="1520"/>
        <w:gridCol w:w="270"/>
        <w:gridCol w:w="1484"/>
      </w:tblGrid>
      <w:tr w:rsidR="00F87207" w:rsidRPr="00C60284" w14:paraId="6F9AF397" w14:textId="77777777" w:rsidTr="003C4162">
        <w:tc>
          <w:tcPr>
            <w:tcW w:w="2503" w:type="dxa"/>
            <w:vAlign w:val="bottom"/>
          </w:tcPr>
          <w:p w14:paraId="2F03AFE8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2" w:type="dxa"/>
            <w:vAlign w:val="bottom"/>
          </w:tcPr>
          <w:p w14:paraId="3B802907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</w:tcPr>
          <w:p w14:paraId="3EB2D1E7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D2B5505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20" w:type="dxa"/>
            <w:vAlign w:val="bottom"/>
          </w:tcPr>
          <w:p w14:paraId="3269934F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14:paraId="17450628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bottom"/>
          </w:tcPr>
          <w:p w14:paraId="4E09F8CF" w14:textId="77777777" w:rsidR="00F87207" w:rsidRPr="00C60284" w:rsidDel="00D43E7A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7207" w:rsidRPr="00C60284" w14:paraId="761174D6" w14:textId="77777777" w:rsidTr="003C4162">
        <w:tc>
          <w:tcPr>
            <w:tcW w:w="2503" w:type="dxa"/>
          </w:tcPr>
          <w:p w14:paraId="267FD241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0B1DEC2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BB7579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3C9650E3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DA9FB90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2D24C11E" w14:textId="77777777" w:rsidR="00F87207" w:rsidRPr="00C60284" w:rsidRDefault="00F8720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5342" w:rsidRPr="00C60284" w14:paraId="493D488E" w14:textId="77777777" w:rsidTr="003C4162">
        <w:tc>
          <w:tcPr>
            <w:tcW w:w="2503" w:type="dxa"/>
          </w:tcPr>
          <w:p w14:paraId="1CBAD993" w14:textId="77F4B2AC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E53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E534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92" w:type="dxa"/>
          </w:tcPr>
          <w:p w14:paraId="4739A4D2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ind w:left="-20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74E844" w14:textId="77777777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1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64FF3DEF" w14:textId="77777777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1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F7F3BC" w14:textId="77777777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10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794E3B13" w14:textId="77777777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ind w:left="-20" w:right="-10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5342" w:rsidRPr="00C60284" w14:paraId="7990D8D3" w14:textId="77777777" w:rsidTr="00140B65">
        <w:tc>
          <w:tcPr>
            <w:tcW w:w="2503" w:type="dxa"/>
          </w:tcPr>
          <w:p w14:paraId="24D5E194" w14:textId="06366F20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71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F718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92" w:type="dxa"/>
          </w:tcPr>
          <w:p w14:paraId="3C3BB120" w14:textId="1C9269E5" w:rsidR="00CE5342" w:rsidRPr="00C60284" w:rsidRDefault="007F7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5906E19B" w14:textId="5CA33B4D" w:rsidR="00CE534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มษายน </w:t>
            </w:r>
            <w:r w:rsidRPr="003C416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520" w:type="dxa"/>
          </w:tcPr>
          <w:p w14:paraId="7809CDFF" w14:textId="0F0158E6" w:rsidR="00CE534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</w:rPr>
              <w:t>0.30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B30B5E9" w14:textId="77777777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10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06BF724E" w14:textId="362DA704" w:rsidR="00CE534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C41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747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</w:tr>
      <w:tr w:rsidR="00CE5342" w:rsidRPr="003C4162" w14:paraId="5D848901" w14:textId="77777777" w:rsidTr="00140B65">
        <w:tc>
          <w:tcPr>
            <w:tcW w:w="2503" w:type="dxa"/>
          </w:tcPr>
          <w:p w14:paraId="49798411" w14:textId="0CAE3B14" w:rsidR="00CE534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3C416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2" w:type="dxa"/>
          </w:tcPr>
          <w:p w14:paraId="55CC60FB" w14:textId="2159F9B4" w:rsidR="00CE5342" w:rsidRPr="00C60284" w:rsidRDefault="00E706C0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CB1711A" w14:textId="2E66B0D0" w:rsidR="00CE534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ถุนายน</w:t>
            </w: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C416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520" w:type="dxa"/>
          </w:tcPr>
          <w:p w14:paraId="5E4CA5D8" w14:textId="23AD2801" w:rsidR="00CE534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</w:rPr>
              <w:t>0.085</w:t>
            </w:r>
          </w:p>
        </w:tc>
        <w:tc>
          <w:tcPr>
            <w:tcW w:w="270" w:type="dxa"/>
          </w:tcPr>
          <w:p w14:paraId="3D834089" w14:textId="77777777" w:rsidR="00CE5342" w:rsidRP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10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F4FA547" w14:textId="106D160E" w:rsidR="00CE5342" w:rsidRPr="003C416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495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C4162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</w:tr>
      <w:tr w:rsidR="003C4162" w:rsidRPr="00C60284" w14:paraId="599A439E" w14:textId="77777777" w:rsidTr="00140B65">
        <w:tc>
          <w:tcPr>
            <w:tcW w:w="2503" w:type="dxa"/>
          </w:tcPr>
          <w:p w14:paraId="207210A3" w14:textId="77777777" w:rsidR="003C4162" w:rsidRPr="003C416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52F50CB7" w14:textId="77777777" w:rsidR="003C4162" w:rsidRPr="00C60284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ind w:left="-20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F5979B" w14:textId="77777777" w:rsidR="003C4162" w:rsidRPr="003C416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71C5E7F4" w14:textId="77777777" w:rsidR="003C4162" w:rsidRPr="003C416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062E4" w14:textId="77777777" w:rsidR="003C4162" w:rsidRPr="00CE5342" w:rsidRDefault="003C416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10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CBEAA5C" w14:textId="78FFF4C2" w:rsidR="003C4162" w:rsidRPr="007A42E1" w:rsidRDefault="007A42E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2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2,242.1</w:t>
            </w:r>
          </w:p>
        </w:tc>
      </w:tr>
      <w:tr w:rsidR="00CE5342" w:rsidRPr="00C60284" w14:paraId="0BF734AB" w14:textId="77777777" w:rsidTr="003C4162">
        <w:tc>
          <w:tcPr>
            <w:tcW w:w="2503" w:type="dxa"/>
          </w:tcPr>
          <w:p w14:paraId="2AA40B3B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24F906D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649610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3ADDD661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7616BC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2C531FC9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E5342" w:rsidRPr="00C60284" w14:paraId="1C4493A6" w14:textId="77777777" w:rsidTr="003C4162">
        <w:tc>
          <w:tcPr>
            <w:tcW w:w="2503" w:type="dxa"/>
          </w:tcPr>
          <w:p w14:paraId="16BC26E3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92" w:type="dxa"/>
          </w:tcPr>
          <w:p w14:paraId="4B2C90BB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B92D9A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6617345A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403E82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72AAC496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E5342" w:rsidRPr="00C60284" w14:paraId="558A1713" w14:textId="77777777" w:rsidTr="003C4162">
        <w:tc>
          <w:tcPr>
            <w:tcW w:w="2503" w:type="dxa"/>
          </w:tcPr>
          <w:p w14:paraId="0DE1032D" w14:textId="0C6F3B93" w:rsidR="00CE534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92" w:type="dxa"/>
          </w:tcPr>
          <w:p w14:paraId="0C438DD9" w14:textId="033E6615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16A56FAA" w14:textId="7F4C7FE3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20" w:type="dxa"/>
          </w:tcPr>
          <w:p w14:paraId="63B97837" w14:textId="23D33ECA" w:rsidR="00CE5342" w:rsidRPr="003C4162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0.225</w:t>
            </w:r>
          </w:p>
        </w:tc>
        <w:tc>
          <w:tcPr>
            <w:tcW w:w="270" w:type="dxa"/>
          </w:tcPr>
          <w:p w14:paraId="5D45BD4E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577C45AE" w14:textId="3483155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1,307.3</w:t>
            </w:r>
          </w:p>
        </w:tc>
      </w:tr>
      <w:tr w:rsidR="00CE5342" w:rsidRPr="00C60284" w14:paraId="7D9BA3C9" w14:textId="77777777" w:rsidTr="003C4162">
        <w:tc>
          <w:tcPr>
            <w:tcW w:w="2503" w:type="dxa"/>
          </w:tcPr>
          <w:p w14:paraId="2DA41F33" w14:textId="78B20EED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1792" w:type="dxa"/>
            <w:vAlign w:val="center"/>
          </w:tcPr>
          <w:p w14:paraId="0C4DC591" w14:textId="58D254F6" w:rsidR="00CE5342" w:rsidRPr="00AB73D3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1EA0FD95" w14:textId="0F8745A5" w:rsidR="00CE5342" w:rsidRPr="00AB73D3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20" w:type="dxa"/>
          </w:tcPr>
          <w:p w14:paraId="212CEF8F" w14:textId="0ECA8EE7" w:rsidR="00CE5342" w:rsidRPr="00AB73D3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14:paraId="53EEFDCA" w14:textId="77777777" w:rsidR="00CE5342" w:rsidRPr="00AB73D3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128B1B1B" w14:textId="1AB0852F" w:rsidR="00CE5342" w:rsidRPr="00AB73D3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CE5342" w:rsidRPr="00C60284" w14:paraId="6D14803B" w14:textId="77777777" w:rsidTr="003C4162">
        <w:tc>
          <w:tcPr>
            <w:tcW w:w="2503" w:type="dxa"/>
          </w:tcPr>
          <w:p w14:paraId="56E75313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2" w:type="dxa"/>
            <w:vAlign w:val="center"/>
          </w:tcPr>
          <w:p w14:paraId="036ADFE4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61BD517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64CAB416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6B9CF0" w14:textId="77777777" w:rsidR="00CE5342" w:rsidRPr="00C60284" w:rsidRDefault="00CE534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6E708112" w14:textId="42287365" w:rsidR="00CE5342" w:rsidRPr="007E1829" w:rsidRDefault="00BC6A7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1,743.1</w:t>
            </w:r>
          </w:p>
        </w:tc>
      </w:tr>
    </w:tbl>
    <w:p w14:paraId="3C46BA2D" w14:textId="77777777" w:rsidR="00F87207" w:rsidRPr="00F87207" w:rsidRDefault="00F87207" w:rsidP="00F95CFC">
      <w:pPr>
        <w:rPr>
          <w:rFonts w:cstheme="minorBidi"/>
          <w:sz w:val="30"/>
          <w:szCs w:val="30"/>
        </w:rPr>
      </w:pPr>
    </w:p>
    <w:p w14:paraId="3AE3E0B0" w14:textId="4BE6F516" w:rsidR="00BF22BB" w:rsidRPr="004D49BC" w:rsidRDefault="00BF22BB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1836062C" w14:textId="77777777" w:rsidR="002B4284" w:rsidRPr="00277D36" w:rsidRDefault="002B4284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95B2A2D" w14:textId="77777777" w:rsidR="00944BF6" w:rsidRPr="003414B0" w:rsidRDefault="00944BF6" w:rsidP="00F95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414B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  <w:r w:rsidRPr="003414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96DFFA6" w14:textId="77777777" w:rsidR="00944BF6" w:rsidRPr="004D49BC" w:rsidRDefault="00944BF6" w:rsidP="00F95C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63388DF" w:rsidR="00D4571F" w:rsidRPr="003414B0" w:rsidRDefault="00944BF6" w:rsidP="00F95CFC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3414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</w:t>
      </w:r>
      <w:r w:rsidR="00A13222"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การเงินที่วัดมูลค่าด้วย</w:t>
      </w:r>
      <w:r w:rsidR="0040560D" w:rsidRPr="003414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ราคาทุนตัดจำหน่าย</w:t>
      </w:r>
      <w:r w:rsidRPr="003414B0">
        <w:rPr>
          <w:rFonts w:asciiTheme="majorBidi" w:hAnsiTheme="majorBidi" w:cstheme="majorBidi"/>
          <w:sz w:val="30"/>
          <w:szCs w:val="30"/>
          <w:cs/>
          <w:lang w:val="en-US" w:bidi="th-TH"/>
        </w:rPr>
        <w:t>หากมูลค่าตามบัญชีใกล้เคียงกับมูลค่ายุติธรรมอย่างสมเหตุสมผล</w:t>
      </w:r>
      <w:r w:rsidRPr="003414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ECC7BBA" w14:textId="71158D36" w:rsidR="00BF5898" w:rsidRPr="00DD15AD" w:rsidRDefault="00BF589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4634C5A" w14:textId="77777777" w:rsidR="00BC6A7A" w:rsidRDefault="00BC6A7A" w:rsidP="00F95CFC">
      <w: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F84FAA" w:rsidRPr="004D49BC" w14:paraId="3C69058D" w14:textId="77777777" w:rsidTr="00A74180">
        <w:trPr>
          <w:trHeight w:val="362"/>
          <w:tblHeader/>
        </w:trPr>
        <w:tc>
          <w:tcPr>
            <w:tcW w:w="1980" w:type="dxa"/>
            <w:vAlign w:val="bottom"/>
          </w:tcPr>
          <w:p w14:paraId="3570AFBA" w14:textId="24DFAFAD" w:rsidR="00F84FAA" w:rsidRPr="004D49BC" w:rsidRDefault="00F84FAA" w:rsidP="00F95CFC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7831" w:type="dxa"/>
            <w:gridSpan w:val="10"/>
          </w:tcPr>
          <w:p w14:paraId="3F124EE2" w14:textId="043AAEE2" w:rsidR="00F84FAA" w:rsidRPr="003414B0" w:rsidRDefault="00F84FAA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84FAA" w:rsidRPr="004D49BC" w14:paraId="6EEB93AB" w14:textId="77777777" w:rsidTr="00A74180">
        <w:trPr>
          <w:trHeight w:val="362"/>
          <w:tblHeader/>
        </w:trPr>
        <w:tc>
          <w:tcPr>
            <w:tcW w:w="1980" w:type="dxa"/>
            <w:vAlign w:val="bottom"/>
          </w:tcPr>
          <w:p w14:paraId="2406B6B6" w14:textId="77777777" w:rsidR="00F84FAA" w:rsidRPr="004D49BC" w:rsidRDefault="00F84FAA" w:rsidP="00F95CF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309C1858" w14:textId="77777777" w:rsidR="00F84FAA" w:rsidRPr="004D49BC" w:rsidRDefault="00F84FAA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F5EB298" w14:textId="77777777" w:rsidR="00F84FAA" w:rsidRPr="004D49BC" w:rsidRDefault="00F84FAA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1EF66E20" w14:textId="77777777" w:rsidR="00F84FAA" w:rsidRPr="003414B0" w:rsidRDefault="00F84FAA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F84FAA" w:rsidRPr="004D49BC" w14:paraId="7F4D4833" w14:textId="77777777" w:rsidTr="00A74180">
        <w:trPr>
          <w:trHeight w:val="50"/>
          <w:tblHeader/>
        </w:trPr>
        <w:tc>
          <w:tcPr>
            <w:tcW w:w="1980" w:type="dxa"/>
          </w:tcPr>
          <w:p w14:paraId="5E8D035A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C673D4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2566793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7D07141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295B863" w14:textId="77777777" w:rsidR="00F84FAA" w:rsidRPr="004D49BC" w:rsidRDefault="00F84FAA" w:rsidP="00F95CFC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CF657D" w14:textId="77777777" w:rsidR="00F84FAA" w:rsidRPr="004D49BC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37536BC" w14:textId="77777777" w:rsidR="00F84FAA" w:rsidRPr="004D49BC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2C1D1B1" w14:textId="77777777" w:rsidR="00F84FAA" w:rsidRPr="004D49BC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09655D6" w14:textId="77777777" w:rsidR="00F84FAA" w:rsidRPr="004D49BC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267A0D2" w14:textId="77777777" w:rsidR="00F84FAA" w:rsidRPr="004D49BC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918D55" w14:textId="77777777" w:rsidR="00F84FAA" w:rsidRPr="003414B0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568DFC" w14:textId="77777777" w:rsidR="00EC3B51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79EDD" w14:textId="401B3895" w:rsidR="00F84FAA" w:rsidRPr="003414B0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D23CBA1" w14:textId="05A4923D" w:rsidR="00F84FAA" w:rsidRPr="004D49BC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="00F84FAA"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147C5FE" w14:textId="77777777" w:rsidR="00F84FAA" w:rsidRPr="004D49BC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836754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11FFB59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2FA6CAA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275560" w14:textId="4E218279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6C0336BD" w14:textId="0056EEB5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257F2F6" w14:textId="04789D90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13109C6A" w14:textId="77777777" w:rsidR="00F84FAA" w:rsidRPr="004D49BC" w:rsidRDefault="00F84FAA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84FAA" w:rsidRPr="004D49BC" w14:paraId="72B14638" w14:textId="77777777" w:rsidTr="00A74180">
        <w:trPr>
          <w:trHeight w:val="362"/>
          <w:tblHeader/>
        </w:trPr>
        <w:tc>
          <w:tcPr>
            <w:tcW w:w="1980" w:type="dxa"/>
          </w:tcPr>
          <w:p w14:paraId="52D7C77C" w14:textId="77777777" w:rsidR="00F84FAA" w:rsidRPr="004D49BC" w:rsidRDefault="00F84FAA" w:rsidP="00F95CF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3B0CBCBC" w14:textId="77777777" w:rsidR="00F84FAA" w:rsidRPr="003414B0" w:rsidRDefault="00F84FAA" w:rsidP="00F95CFC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</w:tr>
      <w:tr w:rsidR="00F84FAA" w:rsidRPr="004D49BC" w14:paraId="66453DEA" w14:textId="77777777" w:rsidTr="00A74180">
        <w:trPr>
          <w:trHeight w:val="362"/>
        </w:trPr>
        <w:tc>
          <w:tcPr>
            <w:tcW w:w="1980" w:type="dxa"/>
          </w:tcPr>
          <w:p w14:paraId="15DFCEF4" w14:textId="43B64630" w:rsidR="00F84FAA" w:rsidRPr="004D49BC" w:rsidRDefault="00F84FAA" w:rsidP="00F95CF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871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871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587175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7831" w:type="dxa"/>
            <w:gridSpan w:val="10"/>
          </w:tcPr>
          <w:p w14:paraId="46131CD0" w14:textId="77777777" w:rsidR="00F84FAA" w:rsidRPr="003414B0" w:rsidRDefault="00F84FAA" w:rsidP="00F95CFC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F84FAA" w:rsidRPr="004D49BC" w14:paraId="4ADD6E62" w14:textId="77777777" w:rsidTr="00A74180">
        <w:trPr>
          <w:trHeight w:val="362"/>
        </w:trPr>
        <w:tc>
          <w:tcPr>
            <w:tcW w:w="1980" w:type="dxa"/>
          </w:tcPr>
          <w:p w14:paraId="0965187F" w14:textId="77777777" w:rsidR="00F84FAA" w:rsidRPr="003414B0" w:rsidRDefault="00F84FAA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669757D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CCFC7A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E9369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69FABC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69C4E519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95D203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A6A671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4BFF5D" w14:textId="77777777" w:rsidR="00F84FAA" w:rsidRPr="003414B0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590631D" w14:textId="77777777" w:rsidR="00F84FAA" w:rsidRPr="004D49BC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F36F839" w14:textId="77777777" w:rsidR="00F84FAA" w:rsidRPr="003414B0" w:rsidRDefault="00F84FAA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78992613" w14:textId="77777777" w:rsidTr="00A74180">
        <w:trPr>
          <w:trHeight w:val="362"/>
        </w:trPr>
        <w:tc>
          <w:tcPr>
            <w:tcW w:w="1980" w:type="dxa"/>
          </w:tcPr>
          <w:p w14:paraId="2BE090FA" w14:textId="77777777" w:rsidR="003315F6" w:rsidRPr="003414B0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1268575" w14:textId="771D69E3" w:rsidR="003315F6" w:rsidRPr="003414B0" w:rsidRDefault="00C51853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1,251</w:t>
            </w:r>
          </w:p>
        </w:tc>
        <w:tc>
          <w:tcPr>
            <w:tcW w:w="180" w:type="dxa"/>
          </w:tcPr>
          <w:p w14:paraId="1DDAD404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45041" w14:textId="6A2C7C45" w:rsidR="003315F6" w:rsidRPr="004D49BC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87AD4D" w14:textId="77777777" w:rsidR="003315F6" w:rsidRPr="003414B0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571014CD" w14:textId="0BB5984B" w:rsidR="003315F6" w:rsidRPr="004D49BC" w:rsidRDefault="00C51853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1853">
              <w:rPr>
                <w:rFonts w:asciiTheme="majorBidi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180" w:type="dxa"/>
          </w:tcPr>
          <w:p w14:paraId="1EFACE4C" w14:textId="77777777" w:rsidR="003315F6" w:rsidRPr="003414B0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C8FA93" w14:textId="17D32A20" w:rsidR="003315F6" w:rsidRPr="004D49BC" w:rsidRDefault="00C51853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853">
              <w:rPr>
                <w:rFonts w:asciiTheme="majorBidi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900" w:type="dxa"/>
            <w:vAlign w:val="bottom"/>
          </w:tcPr>
          <w:p w14:paraId="37419F63" w14:textId="47A858EE" w:rsidR="003315F6" w:rsidRPr="004D49BC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8C6577" w14:textId="20687196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41D7188" w14:textId="1594B8DF" w:rsidR="003315F6" w:rsidRPr="003414B0" w:rsidRDefault="00C51853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18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1,251</w:t>
            </w:r>
          </w:p>
        </w:tc>
      </w:tr>
      <w:tr w:rsidR="003315F6" w:rsidRPr="004D49BC" w14:paraId="30F6119B" w14:textId="77777777" w:rsidTr="00A74180">
        <w:trPr>
          <w:trHeight w:val="362"/>
        </w:trPr>
        <w:tc>
          <w:tcPr>
            <w:tcW w:w="1980" w:type="dxa"/>
          </w:tcPr>
          <w:p w14:paraId="2656A588" w14:textId="77777777" w:rsidR="003315F6" w:rsidRPr="003414B0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</w:tcPr>
          <w:p w14:paraId="65192B58" w14:textId="51E51208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0C01D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F6D6A6" w14:textId="62F2091B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958E66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0A84AEB5" w14:textId="6FFD494D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2F0C74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FD888B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6C2480" w14:textId="3F81C206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C0FA7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55C1BB" w14:textId="1CE95C2C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4EF3EDB9" w14:textId="77777777" w:rsidTr="00A74180">
        <w:trPr>
          <w:trHeight w:val="362"/>
        </w:trPr>
        <w:tc>
          <w:tcPr>
            <w:tcW w:w="1980" w:type="dxa"/>
          </w:tcPr>
          <w:p w14:paraId="6B0E25B9" w14:textId="77777777" w:rsidR="003315F6" w:rsidRPr="003414B0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CA0FD0" w14:textId="61DA5A23" w:rsidR="003315F6" w:rsidRPr="00AB58F6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D5DBB" w14:textId="77777777" w:rsidR="003315F6" w:rsidRPr="003414B0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918721" w14:textId="0A67EECF" w:rsidR="003315F6" w:rsidRPr="004D49BC" w:rsidRDefault="00304B4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80" w:type="dxa"/>
            <w:vAlign w:val="bottom"/>
          </w:tcPr>
          <w:p w14:paraId="10F9DFAC" w14:textId="77777777" w:rsidR="003315F6" w:rsidRPr="003414B0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D06856D" w14:textId="6DE808B1" w:rsidR="003315F6" w:rsidRPr="004D49BC" w:rsidRDefault="00304B4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80" w:type="dxa"/>
          </w:tcPr>
          <w:p w14:paraId="5E398C6C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CD05AA" w14:textId="10C0D7F8" w:rsidR="003315F6" w:rsidRPr="003414B0" w:rsidRDefault="003B101C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345F4352" w14:textId="66006D6C" w:rsidR="003315F6" w:rsidRPr="004D49BC" w:rsidRDefault="00304B4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90" w:type="dxa"/>
            <w:vAlign w:val="bottom"/>
          </w:tcPr>
          <w:p w14:paraId="45A65E3B" w14:textId="512A041C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1A79D52D" w14:textId="7E89BB85" w:rsidR="003315F6" w:rsidRPr="003414B0" w:rsidRDefault="00304B4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</w:tr>
      <w:tr w:rsidR="003315F6" w:rsidRPr="004D49BC" w14:paraId="2D19BC7F" w14:textId="77777777" w:rsidTr="00A74180">
        <w:trPr>
          <w:trHeight w:val="362"/>
        </w:trPr>
        <w:tc>
          <w:tcPr>
            <w:tcW w:w="1980" w:type="dxa"/>
          </w:tcPr>
          <w:p w14:paraId="24561BA0" w14:textId="381A4AEF" w:rsidR="003315F6" w:rsidRPr="003414B0" w:rsidRDefault="003315F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166E9B06" w14:textId="64902C3D" w:rsidR="003315F6" w:rsidRPr="00567665" w:rsidRDefault="00304B4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2C3DFD1D" w14:textId="77777777" w:rsidR="003315F6" w:rsidRPr="00567665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240365" w14:textId="53EC76CB" w:rsidR="003315F6" w:rsidRPr="00567665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DA32CEE" w14:textId="77777777" w:rsidR="003315F6" w:rsidRPr="003414B0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37FF8E3D" w14:textId="71A8A9EF" w:rsidR="003315F6" w:rsidRPr="00567665" w:rsidRDefault="00304B4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</w:tcPr>
          <w:p w14:paraId="62008397" w14:textId="77777777" w:rsidR="003315F6" w:rsidRPr="00567665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C511FE" w14:textId="319634AC" w:rsidR="003315F6" w:rsidRPr="003414B0" w:rsidRDefault="003B101C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4B502AD1" w14:textId="11C575F4" w:rsidR="003315F6" w:rsidRPr="00567665" w:rsidRDefault="00304B4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14:paraId="5D878331" w14:textId="6A6F65AD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32C0E4E4" w14:textId="54954942" w:rsidR="003315F6" w:rsidRPr="00046597" w:rsidRDefault="00304B4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</w:tr>
      <w:tr w:rsidR="003315F6" w:rsidRPr="004D49BC" w14:paraId="6253B273" w14:textId="77777777" w:rsidTr="00A74180">
        <w:trPr>
          <w:trHeight w:val="144"/>
        </w:trPr>
        <w:tc>
          <w:tcPr>
            <w:tcW w:w="1980" w:type="dxa"/>
          </w:tcPr>
          <w:p w14:paraId="7EF3ABE5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165A4A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92AA84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A4576F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BAE9C1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2A6864D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7B151D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E5A48B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E64C5F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CDD9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9D8DBF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F5171C" w14:paraId="68BD9F46" w14:textId="77777777" w:rsidTr="00A74180">
        <w:trPr>
          <w:trHeight w:val="362"/>
        </w:trPr>
        <w:tc>
          <w:tcPr>
            <w:tcW w:w="1980" w:type="dxa"/>
          </w:tcPr>
          <w:p w14:paraId="3FF1CC5B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A398C1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FF757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80AC27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59556C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82ED074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FF98CF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95E630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AC80A1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F5503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FD3A98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2EE02130" w14:textId="77777777" w:rsidTr="00A74180">
        <w:trPr>
          <w:trHeight w:val="350"/>
        </w:trPr>
        <w:tc>
          <w:tcPr>
            <w:tcW w:w="1980" w:type="dxa"/>
          </w:tcPr>
          <w:p w14:paraId="4D943A43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4A8C0384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FBD5C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C06D87" w14:textId="455DA8B9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36BEAA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3D6BE2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074C5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6CA832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7D5F1B" w14:textId="44AACF92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B6599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97B3F9" w14:textId="00C03553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5410679E" w14:textId="77777777" w:rsidTr="00A74180">
        <w:trPr>
          <w:trHeight w:val="350"/>
        </w:trPr>
        <w:tc>
          <w:tcPr>
            <w:tcW w:w="1980" w:type="dxa"/>
          </w:tcPr>
          <w:p w14:paraId="6765FE16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4ED16F0D" w14:textId="4E9C8AB8" w:rsidR="003315F6" w:rsidRPr="00AB58F6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E367D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9D4168" w14:textId="7F10E478" w:rsidR="003315F6" w:rsidRPr="004D49BC" w:rsidRDefault="003E3E18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1,639</w:t>
            </w:r>
          </w:p>
        </w:tc>
        <w:tc>
          <w:tcPr>
            <w:tcW w:w="180" w:type="dxa"/>
          </w:tcPr>
          <w:p w14:paraId="66E3377A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5D43789" w14:textId="32534D9D" w:rsidR="003315F6" w:rsidRPr="004D49BC" w:rsidRDefault="003E3E18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1,639</w:t>
            </w:r>
          </w:p>
        </w:tc>
        <w:tc>
          <w:tcPr>
            <w:tcW w:w="180" w:type="dxa"/>
            <w:vAlign w:val="bottom"/>
          </w:tcPr>
          <w:p w14:paraId="2963520C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4F5094" w14:textId="3938864A" w:rsidR="003315F6" w:rsidRPr="003414B0" w:rsidRDefault="003B101C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7D31CC7" w14:textId="74BAD4FE" w:rsidR="003315F6" w:rsidRPr="00AE4947" w:rsidRDefault="00AE4947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947">
              <w:rPr>
                <w:rFonts w:asciiTheme="majorBidi" w:hAnsiTheme="majorBidi" w:cstheme="majorBidi"/>
                <w:sz w:val="26"/>
                <w:szCs w:val="26"/>
              </w:rPr>
              <w:t>1,641</w:t>
            </w:r>
          </w:p>
        </w:tc>
        <w:tc>
          <w:tcPr>
            <w:tcW w:w="990" w:type="dxa"/>
            <w:vAlign w:val="bottom"/>
          </w:tcPr>
          <w:p w14:paraId="1903BE0F" w14:textId="23CF851D" w:rsidR="003315F6" w:rsidRPr="00AE4947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49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F9F0F07" w14:textId="1D9B1369" w:rsidR="003315F6" w:rsidRPr="00AE4947" w:rsidRDefault="00AE4947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49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1,641</w:t>
            </w:r>
          </w:p>
        </w:tc>
      </w:tr>
      <w:tr w:rsidR="003315F6" w:rsidRPr="004D49BC" w14:paraId="25A913A2" w14:textId="77777777" w:rsidTr="00A74180">
        <w:trPr>
          <w:trHeight w:val="350"/>
        </w:trPr>
        <w:tc>
          <w:tcPr>
            <w:tcW w:w="1980" w:type="dxa"/>
          </w:tcPr>
          <w:p w14:paraId="1463FDB4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B08AC0B" w14:textId="66828BC2" w:rsidR="003315F6" w:rsidRPr="003414B0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6BD110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438DD0" w14:textId="1A58D0F1" w:rsidR="003315F6" w:rsidRPr="003414B0" w:rsidRDefault="00886905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6,836</w:t>
            </w:r>
          </w:p>
        </w:tc>
        <w:tc>
          <w:tcPr>
            <w:tcW w:w="180" w:type="dxa"/>
          </w:tcPr>
          <w:p w14:paraId="10A45508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0B5EE009" w14:textId="7E32EEB9" w:rsidR="003315F6" w:rsidRPr="003414B0" w:rsidRDefault="00886905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69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6,836</w:t>
            </w:r>
          </w:p>
        </w:tc>
        <w:tc>
          <w:tcPr>
            <w:tcW w:w="180" w:type="dxa"/>
            <w:vAlign w:val="bottom"/>
          </w:tcPr>
          <w:p w14:paraId="51C581B9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10E88D9" w14:textId="4884A58A" w:rsidR="003315F6" w:rsidRPr="003414B0" w:rsidRDefault="003B101C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45A4C339" w14:textId="79FA7213" w:rsidR="003315F6" w:rsidRPr="004D49BC" w:rsidRDefault="005E537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6,893</w:t>
            </w:r>
          </w:p>
        </w:tc>
        <w:tc>
          <w:tcPr>
            <w:tcW w:w="990" w:type="dxa"/>
            <w:vAlign w:val="bottom"/>
          </w:tcPr>
          <w:p w14:paraId="5CE24C1B" w14:textId="6B32652D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08E7EF3" w14:textId="4F5E4803" w:rsidR="003315F6" w:rsidRPr="003414B0" w:rsidRDefault="005E537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E53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6,893</w:t>
            </w:r>
          </w:p>
        </w:tc>
      </w:tr>
      <w:tr w:rsidR="003315F6" w:rsidRPr="00F5171C" w14:paraId="2843FB76" w14:textId="77777777" w:rsidTr="00A74180">
        <w:trPr>
          <w:trHeight w:val="350"/>
        </w:trPr>
        <w:tc>
          <w:tcPr>
            <w:tcW w:w="1980" w:type="dxa"/>
          </w:tcPr>
          <w:p w14:paraId="6263024B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0B5BEC4A" w14:textId="0E5BAA8A" w:rsidR="003315F6" w:rsidRPr="003414B0" w:rsidRDefault="005E537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60847BB8" w14:textId="4D0D7316" w:rsidR="003315F6" w:rsidRPr="00715748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8B1B75" w14:textId="692B11DC" w:rsidR="003315F6" w:rsidRPr="003414B0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4A93AA2" w14:textId="77777777" w:rsidR="003315F6" w:rsidRPr="00715748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7B3B3E9A" w14:textId="336FA5FB" w:rsidR="003315F6" w:rsidRPr="003414B0" w:rsidRDefault="005E537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2ADD8D69" w14:textId="77777777" w:rsidR="003315F6" w:rsidRPr="00715748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86CB8A" w14:textId="7BCD6AA1" w:rsidR="003315F6" w:rsidRPr="003414B0" w:rsidRDefault="003B101C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E3B312C" w14:textId="65A5F2EB" w:rsidR="003315F6" w:rsidRPr="00715748" w:rsidRDefault="005E537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14:paraId="5FDA15C3" w14:textId="07605FAB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C81BD32" w14:textId="00704800" w:rsidR="003315F6" w:rsidRPr="003414B0" w:rsidRDefault="005E537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</w:tr>
      <w:tr w:rsidR="003315F6" w:rsidRPr="004D49BC" w14:paraId="0D3F563B" w14:textId="77777777" w:rsidTr="00A74180">
        <w:trPr>
          <w:trHeight w:val="350"/>
        </w:trPr>
        <w:tc>
          <w:tcPr>
            <w:tcW w:w="1980" w:type="dxa"/>
          </w:tcPr>
          <w:p w14:paraId="53129E9B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0C5B77C1" w14:textId="3459159D" w:rsidR="003315F6" w:rsidRPr="00715748" w:rsidRDefault="003B10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0DD99E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624636" w14:textId="4DADA926" w:rsidR="003315F6" w:rsidRPr="00715748" w:rsidRDefault="005D5DEA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172C47DB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8CD65EB" w14:textId="186CF3E4" w:rsidR="003315F6" w:rsidRPr="00715748" w:rsidRDefault="005D5DEA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1ACB952E" w14:textId="77777777" w:rsidR="003315F6" w:rsidRPr="00715748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26D104" w14:textId="12809043" w:rsidR="003315F6" w:rsidRPr="003414B0" w:rsidRDefault="003B101C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F2D4EFB" w14:textId="4E03FD6D" w:rsidR="003315F6" w:rsidRPr="00715748" w:rsidRDefault="005D5DEA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990" w:type="dxa"/>
            <w:vAlign w:val="bottom"/>
          </w:tcPr>
          <w:p w14:paraId="683BECCA" w14:textId="1742E164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DF7FA04" w14:textId="4D4EFC29" w:rsidR="003315F6" w:rsidRPr="003414B0" w:rsidRDefault="003B10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</w:tr>
      <w:tr w:rsidR="003315F6" w:rsidRPr="004D49BC" w14:paraId="047F464B" w14:textId="77777777" w:rsidTr="00A74180">
        <w:trPr>
          <w:trHeight w:val="350"/>
        </w:trPr>
        <w:tc>
          <w:tcPr>
            <w:tcW w:w="1980" w:type="dxa"/>
          </w:tcPr>
          <w:p w14:paraId="51DBC2B1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C8CF0C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BBFBE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B2F7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19000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8233343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724A95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42DA3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77BB8E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62FB4C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4F5BBD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1B25512B" w14:textId="77777777" w:rsidTr="00A74180">
        <w:trPr>
          <w:trHeight w:val="350"/>
        </w:trPr>
        <w:tc>
          <w:tcPr>
            <w:tcW w:w="1980" w:type="dxa"/>
          </w:tcPr>
          <w:p w14:paraId="21B85C8D" w14:textId="0D751C02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8C354A1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92824D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9D875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5DAD0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1C3EDFD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8DD3D4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472D1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B566B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322317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79224B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5950C29B" w14:textId="77777777" w:rsidTr="00A74180">
        <w:trPr>
          <w:trHeight w:val="350"/>
        </w:trPr>
        <w:tc>
          <w:tcPr>
            <w:tcW w:w="1980" w:type="dxa"/>
          </w:tcPr>
          <w:p w14:paraId="01A7A1C3" w14:textId="77777777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6F55FBA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662AA7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7F23F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93B469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7D1FBF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37C91D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B3880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234D9B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651B9C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E10384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3B508D53" w14:textId="77777777" w:rsidTr="00A74180">
        <w:trPr>
          <w:trHeight w:val="350"/>
        </w:trPr>
        <w:tc>
          <w:tcPr>
            <w:tcW w:w="1980" w:type="dxa"/>
          </w:tcPr>
          <w:p w14:paraId="0A46A47B" w14:textId="77777777" w:rsidR="00396FAE" w:rsidRPr="003414B0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320B2F0" w14:textId="75C0CBAA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287D7A21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0C30EC4" w14:textId="33C07B8A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1A59B0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3BEF5861" w14:textId="6BA55B07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681E57DA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1D457F" w14:textId="0168C176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900" w:type="dxa"/>
            <w:vAlign w:val="bottom"/>
          </w:tcPr>
          <w:p w14:paraId="51000A47" w14:textId="04ADE9CD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9972A6D" w14:textId="1EEF1B97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74348E7" w14:textId="666F5B88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174</w:t>
            </w:r>
          </w:p>
        </w:tc>
      </w:tr>
      <w:tr w:rsidR="00396FAE" w:rsidRPr="004D49BC" w14:paraId="1A933770" w14:textId="77777777" w:rsidTr="00A74180">
        <w:trPr>
          <w:trHeight w:val="350"/>
        </w:trPr>
        <w:tc>
          <w:tcPr>
            <w:tcW w:w="1980" w:type="dxa"/>
          </w:tcPr>
          <w:p w14:paraId="1C4A86F7" w14:textId="77777777" w:rsidR="00396FAE" w:rsidRPr="003414B0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</w:tcPr>
          <w:p w14:paraId="72287517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20D883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1ED576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EFC85D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6E66FFA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629BA4" w14:textId="77777777" w:rsidR="00396FAE" w:rsidRPr="004D49BC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F9C9E7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C38F56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5ED027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643007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676A49F5" w14:textId="77777777" w:rsidTr="00A74180">
        <w:trPr>
          <w:trHeight w:val="350"/>
        </w:trPr>
        <w:tc>
          <w:tcPr>
            <w:tcW w:w="1980" w:type="dxa"/>
          </w:tcPr>
          <w:p w14:paraId="1CC294B0" w14:textId="77777777" w:rsidR="00396FAE" w:rsidRPr="004D49BC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FCEE4F9" w14:textId="2E67FF24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3317C5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23CF63" w14:textId="3B9ED98F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76D7D550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11F61C9" w14:textId="0BA8B0F4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3BF74272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BCF4DF" w14:textId="720436AE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70AC03D" w14:textId="5D80B8A7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990" w:type="dxa"/>
            <w:vAlign w:val="bottom"/>
          </w:tcPr>
          <w:p w14:paraId="027DCAF7" w14:textId="30F9797F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EE0214D" w14:textId="560D2B38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</w:p>
        </w:tc>
      </w:tr>
      <w:tr w:rsidR="00396FAE" w:rsidRPr="004D49BC" w14:paraId="0E7FA248" w14:textId="77777777" w:rsidTr="00A74180">
        <w:trPr>
          <w:trHeight w:val="350"/>
        </w:trPr>
        <w:tc>
          <w:tcPr>
            <w:tcW w:w="1980" w:type="dxa"/>
          </w:tcPr>
          <w:p w14:paraId="73A43BAE" w14:textId="77777777" w:rsidR="00396FAE" w:rsidRPr="003414B0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7E926FD4" w14:textId="77882092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D90E54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C077F29" w14:textId="00D796A9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A62F25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06B83F8" w14:textId="5BE2CDB4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B29FBB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AA68C38" w14:textId="570831A9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25E1E88" w14:textId="6C1D1BAA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0FC60740" w14:textId="1725F4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3B10CC6F" w14:textId="2E02AFB5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</w:tr>
      <w:tr w:rsidR="00934671" w:rsidRPr="004D49BC" w14:paraId="47CB6F7B" w14:textId="77777777" w:rsidTr="00A74180">
        <w:trPr>
          <w:trHeight w:val="350"/>
        </w:trPr>
        <w:tc>
          <w:tcPr>
            <w:tcW w:w="1980" w:type="dxa"/>
          </w:tcPr>
          <w:p w14:paraId="2EE1233E" w14:textId="77777777" w:rsidR="00934671" w:rsidRPr="003414B0" w:rsidRDefault="00934671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E11D60C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D4D39A3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6A913A7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63EE05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47AF1580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2D8A79E" w14:textId="77777777" w:rsidR="00934671" w:rsidRPr="003414B0" w:rsidRDefault="0093467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CA32340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98C39B2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38E4DCA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54AF5FB" w14:textId="77777777" w:rsidR="00934671" w:rsidRPr="003414B0" w:rsidRDefault="0093467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96FAE" w:rsidRPr="004D49BC" w14:paraId="43788CF0" w14:textId="77777777" w:rsidTr="00A74180">
        <w:trPr>
          <w:trHeight w:val="350"/>
        </w:trPr>
        <w:tc>
          <w:tcPr>
            <w:tcW w:w="1980" w:type="dxa"/>
          </w:tcPr>
          <w:p w14:paraId="791BB6AA" w14:textId="77777777" w:rsidR="00396FAE" w:rsidRPr="003414B0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73B8BAC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A1F54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4084D3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346C0C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021C73A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E4BEC2" w14:textId="77777777" w:rsidR="00396FAE" w:rsidRPr="004D49BC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76E548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46C3FE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D989AB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8326E8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166AD8FA" w14:textId="77777777" w:rsidTr="00A74180">
        <w:trPr>
          <w:trHeight w:val="350"/>
        </w:trPr>
        <w:tc>
          <w:tcPr>
            <w:tcW w:w="1980" w:type="dxa"/>
          </w:tcPr>
          <w:p w14:paraId="02C3BA5E" w14:textId="77777777" w:rsidR="00396FAE" w:rsidRPr="003414B0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29D16032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6432E9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01EFD4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5A9A65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6E1CA45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1967AB" w14:textId="77777777" w:rsidR="00396FAE" w:rsidRPr="004D49BC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B0A93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C18232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AC7503" w14:textId="77777777" w:rsidR="00396FAE" w:rsidRPr="004D49BC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119416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96FAE" w:rsidRPr="004D49BC" w14:paraId="3EF34635" w14:textId="77777777" w:rsidTr="00A74180">
        <w:trPr>
          <w:trHeight w:val="350"/>
        </w:trPr>
        <w:tc>
          <w:tcPr>
            <w:tcW w:w="1980" w:type="dxa"/>
          </w:tcPr>
          <w:p w14:paraId="1C12B628" w14:textId="77777777" w:rsidR="00396FAE" w:rsidRPr="004D49BC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14E2CD03" w14:textId="3EE0C514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DFB392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FF8CCD2" w14:textId="77C5936A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76D65387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74F4793" w14:textId="7B630721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  <w:vAlign w:val="bottom"/>
          </w:tcPr>
          <w:p w14:paraId="57798AAC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C9D221" w14:textId="2FBC1C98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158F408A" w14:textId="50599395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821</w:t>
            </w:r>
          </w:p>
        </w:tc>
        <w:tc>
          <w:tcPr>
            <w:tcW w:w="990" w:type="dxa"/>
            <w:vAlign w:val="bottom"/>
          </w:tcPr>
          <w:p w14:paraId="33ABAE0C" w14:textId="009DA61E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5C40D9E0" w14:textId="14ADDDD4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821</w:t>
            </w:r>
          </w:p>
        </w:tc>
      </w:tr>
      <w:tr w:rsidR="00396FAE" w:rsidRPr="004D49BC" w14:paraId="1A9B32BD" w14:textId="77777777" w:rsidTr="00A74180">
        <w:trPr>
          <w:trHeight w:val="350"/>
        </w:trPr>
        <w:tc>
          <w:tcPr>
            <w:tcW w:w="1980" w:type="dxa"/>
          </w:tcPr>
          <w:p w14:paraId="15D9454F" w14:textId="77777777" w:rsidR="00396FAE" w:rsidRPr="004D49BC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B44AA4F" w14:textId="3524AB2E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4684E6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652A1F" w14:textId="11ED977D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040DB471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CD009FA" w14:textId="466FCA11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741B74C3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5B5ED7" w14:textId="2C9FCCC6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8523DA4" w14:textId="0BCD2BF2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199</w:t>
            </w:r>
          </w:p>
        </w:tc>
        <w:tc>
          <w:tcPr>
            <w:tcW w:w="990" w:type="dxa"/>
            <w:vAlign w:val="bottom"/>
          </w:tcPr>
          <w:p w14:paraId="461386C2" w14:textId="7B68EE0B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76259392" w14:textId="31AC31AD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96FAE"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199</w:t>
            </w:r>
          </w:p>
        </w:tc>
      </w:tr>
      <w:tr w:rsidR="00396FAE" w:rsidRPr="004D49BC" w14:paraId="3D0E054F" w14:textId="77777777" w:rsidTr="00A74180">
        <w:trPr>
          <w:trHeight w:val="350"/>
        </w:trPr>
        <w:tc>
          <w:tcPr>
            <w:tcW w:w="1980" w:type="dxa"/>
          </w:tcPr>
          <w:p w14:paraId="2E33C029" w14:textId="22D25276" w:rsidR="00396FAE" w:rsidRPr="003414B0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125FA6C2" w14:textId="042573E1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7A8D2D5A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11BD79" w14:textId="3BEB5555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E9476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2B253FA" w14:textId="156C9F46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7E4C60E1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2D8761" w14:textId="716FFFD8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14AF86F5" w14:textId="08D5180B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990" w:type="dxa"/>
            <w:vAlign w:val="bottom"/>
          </w:tcPr>
          <w:p w14:paraId="2CD91C01" w14:textId="36E1FF94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0141248" w14:textId="3A093DD5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</w:tr>
      <w:tr w:rsidR="00396FAE" w:rsidRPr="004D49BC" w14:paraId="070B560E" w14:textId="77777777" w:rsidTr="00A74180">
        <w:trPr>
          <w:trHeight w:val="350"/>
        </w:trPr>
        <w:tc>
          <w:tcPr>
            <w:tcW w:w="1980" w:type="dxa"/>
          </w:tcPr>
          <w:p w14:paraId="4EF64950" w14:textId="77777777" w:rsidR="00396FAE" w:rsidRPr="004D49BC" w:rsidRDefault="00396FAE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96754EF" w14:textId="5A42DD80" w:rsidR="00396FAE" w:rsidRPr="004D49BC" w:rsidRDefault="00396FA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322A9D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B99C869" w14:textId="7B8527BB" w:rsidR="00396FAE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35AA5C41" w14:textId="77777777" w:rsidR="00396FAE" w:rsidRPr="003414B0" w:rsidRDefault="00396FAE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3A209F8" w14:textId="719E642F" w:rsidR="00396FAE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5A655F8F" w14:textId="77777777" w:rsidR="00396FAE" w:rsidRPr="003414B0" w:rsidRDefault="00396FAE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0FE370" w14:textId="25F4FFF7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2952E82" w14:textId="6568C1FE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194</w:t>
            </w:r>
          </w:p>
        </w:tc>
        <w:tc>
          <w:tcPr>
            <w:tcW w:w="990" w:type="dxa"/>
            <w:vAlign w:val="bottom"/>
          </w:tcPr>
          <w:p w14:paraId="7025FD93" w14:textId="4C748ED9" w:rsidR="00396FAE" w:rsidRPr="003414B0" w:rsidRDefault="00396FA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7C7DF41F" w14:textId="021F5D28" w:rsidR="00396FAE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194</w:t>
            </w:r>
          </w:p>
        </w:tc>
      </w:tr>
    </w:tbl>
    <w:p w14:paraId="24DC5AD3" w14:textId="77777777" w:rsidR="00F84FAA" w:rsidRPr="00AF4DB9" w:rsidRDefault="00F84FAA" w:rsidP="00F95CFC">
      <w:pPr>
        <w:rPr>
          <w:rFonts w:cstheme="minorBidi"/>
          <w:sz w:val="30"/>
          <w:szCs w:val="30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AD4FF6" w:rsidRPr="004D49BC" w14:paraId="398EA5FC" w14:textId="77777777" w:rsidTr="007A76E7">
        <w:trPr>
          <w:trHeight w:val="362"/>
          <w:tblHeader/>
        </w:trPr>
        <w:tc>
          <w:tcPr>
            <w:tcW w:w="1980" w:type="dxa"/>
            <w:vAlign w:val="bottom"/>
          </w:tcPr>
          <w:p w14:paraId="64D7197A" w14:textId="192B6DE9" w:rsidR="00AD4FF6" w:rsidRPr="004D49BC" w:rsidRDefault="00AD4FF6" w:rsidP="00F95CFC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lastRenderedPageBreak/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3414B0" w:rsidRDefault="00AD4FF6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7A76E7">
        <w:trPr>
          <w:trHeight w:val="362"/>
          <w:tblHeader/>
        </w:trPr>
        <w:tc>
          <w:tcPr>
            <w:tcW w:w="1980" w:type="dxa"/>
            <w:vAlign w:val="bottom"/>
          </w:tcPr>
          <w:p w14:paraId="30828638" w14:textId="77777777" w:rsidR="00AD4FF6" w:rsidRPr="004D49BC" w:rsidRDefault="00AD4FF6" w:rsidP="00F95CF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4D49BC" w:rsidRDefault="00AD4FF6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4D49BC" w:rsidRDefault="00AD4FF6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6012356E" w14:textId="77777777" w:rsidR="00AD4FF6" w:rsidRPr="003414B0" w:rsidRDefault="00AD4FF6" w:rsidP="00F95CFC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7A76E7">
        <w:trPr>
          <w:trHeight w:val="50"/>
          <w:tblHeader/>
        </w:trPr>
        <w:tc>
          <w:tcPr>
            <w:tcW w:w="1980" w:type="dxa"/>
          </w:tcPr>
          <w:p w14:paraId="1251C9D3" w14:textId="77777777" w:rsidR="00DA6CB6" w:rsidRPr="004D49BC" w:rsidRDefault="00DA6CB6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F95CF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F95CFC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3414B0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DE09D" w14:textId="77777777" w:rsidR="00EC3B51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AA742D" w14:textId="65DDE4C2" w:rsidR="00EC3B51" w:rsidRPr="003414B0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937BCA3" w14:textId="77777777" w:rsidR="00EC3B51" w:rsidRPr="004D49BC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2A4C8E56" w:rsidR="00D86BB6" w:rsidRPr="004D49BC" w:rsidRDefault="00EC3B5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5F8023E" w14:textId="47D35FDB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267AE08A" w14:textId="2ACAA8C8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304C3B5" w14:textId="1D3FB421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EC1182" w:rsidRPr="003414B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78D4CBB8" w14:textId="77777777" w:rsidR="00D86BB6" w:rsidRPr="004D49BC" w:rsidRDefault="00D86BB6" w:rsidP="00F95CFC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7A76E7">
        <w:trPr>
          <w:trHeight w:val="362"/>
          <w:tblHeader/>
        </w:trPr>
        <w:tc>
          <w:tcPr>
            <w:tcW w:w="1980" w:type="dxa"/>
          </w:tcPr>
          <w:p w14:paraId="6C73A966" w14:textId="4E992575" w:rsidR="00D86BB6" w:rsidRPr="004D49BC" w:rsidRDefault="00D86BB6" w:rsidP="00F95CF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3414B0" w:rsidRDefault="00D86BB6" w:rsidP="00F95CFC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ล้านบาท)</w:t>
            </w:r>
          </w:p>
        </w:tc>
      </w:tr>
      <w:tr w:rsidR="003B1C31" w:rsidRPr="004D49BC" w14:paraId="60EAD047" w14:textId="77777777" w:rsidTr="007A76E7">
        <w:trPr>
          <w:trHeight w:val="362"/>
        </w:trPr>
        <w:tc>
          <w:tcPr>
            <w:tcW w:w="1980" w:type="dxa"/>
          </w:tcPr>
          <w:p w14:paraId="1EC7FFB1" w14:textId="4D226069" w:rsidR="003B1C31" w:rsidRPr="004D49BC" w:rsidRDefault="003B1C31" w:rsidP="00F95CF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871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871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587175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3414B0" w:rsidRDefault="003B1C31" w:rsidP="00F95CFC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D86BB6" w:rsidRPr="004D49BC" w14:paraId="0C389F09" w14:textId="77777777" w:rsidTr="007A76E7">
        <w:trPr>
          <w:trHeight w:val="362"/>
        </w:trPr>
        <w:tc>
          <w:tcPr>
            <w:tcW w:w="1980" w:type="dxa"/>
          </w:tcPr>
          <w:p w14:paraId="1A643724" w14:textId="77777777" w:rsidR="00D86BB6" w:rsidRPr="003414B0" w:rsidRDefault="00D86BB6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D40DB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F8DC209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C59C11E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525A78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655469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3F712" w14:textId="77777777" w:rsidR="00D86BB6" w:rsidRPr="003414B0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0A267C" w14:textId="77777777" w:rsidR="00D86BB6" w:rsidRPr="004D49BC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C733EB0" w14:textId="77777777" w:rsidR="00D86BB6" w:rsidRPr="003414B0" w:rsidRDefault="00D86BB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27B65E22" w14:textId="77777777" w:rsidTr="007A76E7">
        <w:trPr>
          <w:trHeight w:val="362"/>
        </w:trPr>
        <w:tc>
          <w:tcPr>
            <w:tcW w:w="1980" w:type="dxa"/>
          </w:tcPr>
          <w:p w14:paraId="4D22A2D9" w14:textId="4A40F569" w:rsidR="00824421" w:rsidRPr="003414B0" w:rsidRDefault="0082442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6D17BF57" w:rsidR="00824421" w:rsidRPr="003414B0" w:rsidRDefault="0068319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1,251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6E1F1E" w14:textId="43144B17" w:rsidR="00824421" w:rsidRPr="004D49BC" w:rsidRDefault="0068319E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DACB3C9" w14:textId="77777777" w:rsidR="00824421" w:rsidRPr="003414B0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57A29D2" w14:textId="5BEEA418" w:rsidR="00824421" w:rsidRPr="004D49BC" w:rsidRDefault="0068319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19E">
              <w:rPr>
                <w:rFonts w:asciiTheme="majorBidi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180" w:type="dxa"/>
            <w:vAlign w:val="bottom"/>
          </w:tcPr>
          <w:p w14:paraId="0AA32440" w14:textId="77777777" w:rsidR="00824421" w:rsidRPr="003414B0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B25F40" w14:textId="10B55E3F" w:rsidR="00824421" w:rsidRPr="004D49BC" w:rsidRDefault="0068319E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19E">
              <w:rPr>
                <w:rFonts w:asciiTheme="majorBidi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900" w:type="dxa"/>
            <w:vAlign w:val="bottom"/>
          </w:tcPr>
          <w:p w14:paraId="68FCF656" w14:textId="225F77D8" w:rsidR="00824421" w:rsidRPr="004D49BC" w:rsidRDefault="0068319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B832426" w14:textId="43855EA1" w:rsidR="00824421" w:rsidRPr="003414B0" w:rsidRDefault="0068319E" w:rsidP="00F95CFC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10E96A8" w14:textId="72D2F720" w:rsidR="00824421" w:rsidRPr="003414B0" w:rsidRDefault="0068319E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831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1,251</w:t>
            </w:r>
          </w:p>
        </w:tc>
      </w:tr>
      <w:tr w:rsidR="00824421" w:rsidRPr="004D49BC" w14:paraId="29798C36" w14:textId="77777777" w:rsidTr="007A76E7">
        <w:trPr>
          <w:trHeight w:val="362"/>
        </w:trPr>
        <w:tc>
          <w:tcPr>
            <w:tcW w:w="1980" w:type="dxa"/>
          </w:tcPr>
          <w:p w14:paraId="48C13823" w14:textId="179AAEA7" w:rsidR="00824421" w:rsidRPr="003414B0" w:rsidRDefault="0082442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697213" w14:textId="0FD1ADD5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49F2A2" w14:textId="774D4B7C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5EDFF61" w14:textId="4661F2E1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6AED81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26295C" w14:textId="6603BB83" w:rsidR="00824421" w:rsidRPr="004D49BC" w:rsidRDefault="00824421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0D6A71" w14:textId="76D50A94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B9377C" w14:textId="3CFDD1CA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925FFF" w14:textId="4B209B97" w:rsidR="00824421" w:rsidRPr="003414B0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0002DA5C" w14:textId="77777777" w:rsidTr="007A76E7">
        <w:trPr>
          <w:trHeight w:val="362"/>
        </w:trPr>
        <w:tc>
          <w:tcPr>
            <w:tcW w:w="1980" w:type="dxa"/>
          </w:tcPr>
          <w:p w14:paraId="43282AF2" w14:textId="0DC852A3" w:rsidR="00824421" w:rsidRPr="003414B0" w:rsidRDefault="00824421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80021"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2B0ED6E6" w:rsidR="00824421" w:rsidRPr="00AB58F6" w:rsidRDefault="005865E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3414B0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292A90" w14:textId="54FDA39A" w:rsidR="00824421" w:rsidRPr="004D49BC" w:rsidRDefault="00066BCF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6BCF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80" w:type="dxa"/>
            <w:vAlign w:val="bottom"/>
          </w:tcPr>
          <w:p w14:paraId="3252BC24" w14:textId="4125C114" w:rsidR="00824421" w:rsidRPr="003414B0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2B088526" w14:textId="18B34E1B" w:rsidR="00824421" w:rsidRPr="004D49BC" w:rsidRDefault="005865E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65E1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vAlign w:val="bottom"/>
          </w:tcPr>
          <w:p w14:paraId="00E8D501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4044CD" w14:textId="7350B7C8" w:rsidR="00824421" w:rsidRPr="003414B0" w:rsidRDefault="005865E1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F9C6A94" w14:textId="64FBEB4A" w:rsidR="00824421" w:rsidRPr="004D49BC" w:rsidRDefault="005865E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865E1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990" w:type="dxa"/>
            <w:vAlign w:val="bottom"/>
          </w:tcPr>
          <w:p w14:paraId="0EB189C2" w14:textId="7AA76877" w:rsidR="00824421" w:rsidRPr="003414B0" w:rsidRDefault="005865E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BFE90B9" w14:textId="2F33DA76" w:rsidR="00824421" w:rsidRPr="003414B0" w:rsidRDefault="005865E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865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</w:tr>
      <w:tr w:rsidR="00824421" w:rsidRPr="004D49BC" w14:paraId="6B0787A5" w14:textId="77777777" w:rsidTr="007A76E7">
        <w:trPr>
          <w:trHeight w:val="144"/>
        </w:trPr>
        <w:tc>
          <w:tcPr>
            <w:tcW w:w="1980" w:type="dxa"/>
          </w:tcPr>
          <w:p w14:paraId="46179DB1" w14:textId="77777777" w:rsidR="00824421" w:rsidRPr="003414B0" w:rsidRDefault="00824421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2C4FE7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022AE7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434E5E4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642CF9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41CB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CEF3F8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724828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72948" w14:textId="77777777" w:rsidR="00824421" w:rsidRPr="003414B0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33CD5FE7" w14:textId="77777777" w:rsidTr="007A76E7">
        <w:trPr>
          <w:trHeight w:val="362"/>
        </w:trPr>
        <w:tc>
          <w:tcPr>
            <w:tcW w:w="1980" w:type="dxa"/>
          </w:tcPr>
          <w:p w14:paraId="1AEBB2A4" w14:textId="77777777" w:rsidR="00824421" w:rsidRPr="003414B0" w:rsidRDefault="00824421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AA9B3E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1258D7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7E6F63C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815C99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A3CB6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87F7F2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3FD2FB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8DDFBE" w14:textId="77777777" w:rsidR="00824421" w:rsidRPr="003414B0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0B61E365" w14:textId="77777777" w:rsidTr="007A76E7">
        <w:trPr>
          <w:trHeight w:val="350"/>
        </w:trPr>
        <w:tc>
          <w:tcPr>
            <w:tcW w:w="1980" w:type="dxa"/>
          </w:tcPr>
          <w:p w14:paraId="7CAB51A7" w14:textId="5845C546" w:rsidR="00824421" w:rsidRPr="003414B0" w:rsidRDefault="00824421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FB7037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0CB2B1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D2FF96E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80D598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8ED986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3BB116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0576CD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AB8032" w14:textId="77777777" w:rsidR="00824421" w:rsidRPr="003414B0" w:rsidRDefault="0082442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24421" w:rsidRPr="004D49BC" w14:paraId="00138A64" w14:textId="77777777" w:rsidTr="007A76E7">
        <w:trPr>
          <w:trHeight w:val="350"/>
        </w:trPr>
        <w:tc>
          <w:tcPr>
            <w:tcW w:w="1980" w:type="dxa"/>
          </w:tcPr>
          <w:p w14:paraId="18FA5CB6" w14:textId="561EA718" w:rsidR="00824421" w:rsidRPr="003414B0" w:rsidRDefault="00824421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4249540A" w:rsidR="00824421" w:rsidRPr="00AB58F6" w:rsidRDefault="00D64445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3414B0" w:rsidRDefault="00824421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00F69F" w14:textId="6B39DE7C" w:rsidR="00824421" w:rsidRPr="004D49BC" w:rsidRDefault="0022523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5236">
              <w:rPr>
                <w:rFonts w:ascii="Angsana New" w:hAnsi="Angsana New" w:cs="Angsana New"/>
                <w:sz w:val="26"/>
                <w:szCs w:val="26"/>
              </w:rPr>
              <w:t>1,382</w:t>
            </w:r>
          </w:p>
        </w:tc>
        <w:tc>
          <w:tcPr>
            <w:tcW w:w="180" w:type="dxa"/>
            <w:vAlign w:val="bottom"/>
          </w:tcPr>
          <w:p w14:paraId="75020634" w14:textId="77777777" w:rsidR="00824421" w:rsidRPr="003414B0" w:rsidRDefault="00824421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9B4EDED" w14:textId="3B27903C" w:rsidR="00824421" w:rsidRPr="004D49BC" w:rsidRDefault="0022523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5236">
              <w:rPr>
                <w:rFonts w:asciiTheme="majorBidi" w:hAnsiTheme="majorBidi" w:cstheme="majorBidi"/>
                <w:sz w:val="26"/>
                <w:szCs w:val="26"/>
              </w:rPr>
              <w:t>1,382</w:t>
            </w:r>
          </w:p>
        </w:tc>
        <w:tc>
          <w:tcPr>
            <w:tcW w:w="180" w:type="dxa"/>
            <w:vAlign w:val="bottom"/>
          </w:tcPr>
          <w:p w14:paraId="5D1892CF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C4F6C1" w14:textId="40B7B90E" w:rsidR="00824421" w:rsidRPr="003414B0" w:rsidRDefault="00D64445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93AFEA4" w14:textId="5D41CF84" w:rsidR="00824421" w:rsidRPr="00916932" w:rsidRDefault="0022523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52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1,382</w:t>
            </w:r>
          </w:p>
        </w:tc>
        <w:tc>
          <w:tcPr>
            <w:tcW w:w="990" w:type="dxa"/>
            <w:vAlign w:val="bottom"/>
          </w:tcPr>
          <w:p w14:paraId="574799B7" w14:textId="560263D3" w:rsidR="00824421" w:rsidRPr="003414B0" w:rsidRDefault="00D64445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0E0EDE6" w14:textId="1D576B5E" w:rsidR="00824421" w:rsidRPr="002B17BE" w:rsidRDefault="0022523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52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1,382</w:t>
            </w:r>
          </w:p>
        </w:tc>
      </w:tr>
      <w:tr w:rsidR="00824421" w:rsidRPr="004D49BC" w14:paraId="7E32F36B" w14:textId="77777777" w:rsidTr="007A76E7">
        <w:trPr>
          <w:trHeight w:val="350"/>
        </w:trPr>
        <w:tc>
          <w:tcPr>
            <w:tcW w:w="1980" w:type="dxa"/>
          </w:tcPr>
          <w:p w14:paraId="54AD3286" w14:textId="37AD76B9" w:rsidR="00824421" w:rsidRPr="003414B0" w:rsidRDefault="00824421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1229E4E5" w:rsidR="00824421" w:rsidRPr="003414B0" w:rsidRDefault="00D64445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041238D" w14:textId="1457A4E7" w:rsidR="00824421" w:rsidRPr="003414B0" w:rsidRDefault="00C54D91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54D91">
              <w:rPr>
                <w:rFonts w:ascii="Angsana New" w:hAnsi="Angsana New" w:cs="Angsana New"/>
                <w:sz w:val="26"/>
                <w:szCs w:val="26"/>
                <w:lang w:val="en-US"/>
              </w:rPr>
              <w:t>6,836</w:t>
            </w:r>
          </w:p>
        </w:tc>
        <w:tc>
          <w:tcPr>
            <w:tcW w:w="180" w:type="dxa"/>
          </w:tcPr>
          <w:p w14:paraId="5DFD9477" w14:textId="77777777" w:rsidR="00824421" w:rsidRPr="004D49BC" w:rsidRDefault="00824421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4358011" w14:textId="51471C04" w:rsidR="00824421" w:rsidRPr="003414B0" w:rsidRDefault="00C54D9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D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6,836</w:t>
            </w:r>
          </w:p>
        </w:tc>
        <w:tc>
          <w:tcPr>
            <w:tcW w:w="180" w:type="dxa"/>
          </w:tcPr>
          <w:p w14:paraId="737EF0A7" w14:textId="77777777" w:rsidR="00824421" w:rsidRPr="004D49BC" w:rsidRDefault="00824421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7E326C2" w14:textId="63431B09" w:rsidR="00824421" w:rsidRPr="003414B0" w:rsidRDefault="00D64445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1052D67E" w14:textId="1B4CD4FD" w:rsidR="00824421" w:rsidRPr="004D49BC" w:rsidRDefault="00C54D9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D91">
              <w:rPr>
                <w:rFonts w:asciiTheme="majorBidi" w:hAnsiTheme="majorBidi" w:cstheme="majorBidi"/>
                <w:sz w:val="26"/>
                <w:szCs w:val="26"/>
              </w:rPr>
              <w:t>6,8</w:t>
            </w:r>
            <w:r w:rsidR="00D64445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990" w:type="dxa"/>
          </w:tcPr>
          <w:p w14:paraId="54FB5678" w14:textId="3F3B0382" w:rsidR="00824421" w:rsidRPr="003414B0" w:rsidRDefault="00D64445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49312A5C" w14:textId="39C0353A" w:rsidR="00824421" w:rsidRPr="003414B0" w:rsidRDefault="00C54D91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54D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</w:t>
            </w:r>
            <w:r w:rsidR="00D644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</w:t>
            </w:r>
          </w:p>
        </w:tc>
      </w:tr>
      <w:tr w:rsidR="006161D2" w:rsidRPr="004D49BC" w14:paraId="744DC19B" w14:textId="77777777" w:rsidTr="007A76E7">
        <w:trPr>
          <w:trHeight w:val="350"/>
        </w:trPr>
        <w:tc>
          <w:tcPr>
            <w:tcW w:w="1980" w:type="dxa"/>
          </w:tcPr>
          <w:p w14:paraId="7A765CEF" w14:textId="60B2A4B9" w:rsidR="006161D2" w:rsidRPr="003414B0" w:rsidRDefault="006161D2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D3109B"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29D83755" w14:textId="56FB8915" w:rsidR="006161D2" w:rsidRPr="0012401B" w:rsidRDefault="00E76A7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6A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66CF911E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FF128D" w14:textId="20711704" w:rsidR="006161D2" w:rsidRPr="003414B0" w:rsidRDefault="00D64445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777F38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22585293" w14:textId="630D6E99" w:rsidR="006161D2" w:rsidRPr="003414B0" w:rsidRDefault="00E76A7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  <w:vAlign w:val="bottom"/>
          </w:tcPr>
          <w:p w14:paraId="316492F7" w14:textId="77777777" w:rsidR="006161D2" w:rsidRPr="004D49BC" w:rsidRDefault="006161D2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66E518" w14:textId="111955DF" w:rsidR="006161D2" w:rsidRPr="003414B0" w:rsidRDefault="003601BD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586FC1FA" w14:textId="37481C88" w:rsidR="006161D2" w:rsidRPr="004D49BC" w:rsidRDefault="003601BD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C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990" w:type="dxa"/>
            <w:vAlign w:val="bottom"/>
          </w:tcPr>
          <w:p w14:paraId="52718230" w14:textId="67478EB7" w:rsidR="006161D2" w:rsidRPr="003414B0" w:rsidRDefault="00D64445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79C5AA1" w14:textId="2389D0D3" w:rsidR="006161D2" w:rsidRPr="003414B0" w:rsidRDefault="00E76A7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6161D2" w:rsidRPr="004D49BC" w14:paraId="0612E50C" w14:textId="77777777" w:rsidTr="007A76E7">
        <w:trPr>
          <w:trHeight w:val="350"/>
        </w:trPr>
        <w:tc>
          <w:tcPr>
            <w:tcW w:w="1980" w:type="dxa"/>
          </w:tcPr>
          <w:p w14:paraId="7DBF1F4B" w14:textId="4DFF5D2A" w:rsidR="006161D2" w:rsidRPr="003414B0" w:rsidRDefault="00D3109B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6C3ECFD3" w:rsidR="006161D2" w:rsidRPr="004D49BC" w:rsidRDefault="00D64445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D25799" w14:textId="77777777" w:rsidR="006161D2" w:rsidRPr="003414B0" w:rsidRDefault="006161D2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7735B1" w14:textId="06968B6A" w:rsidR="006161D2" w:rsidRPr="00A42648" w:rsidRDefault="00DE341C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E341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180" w:type="dxa"/>
            <w:vAlign w:val="bottom"/>
          </w:tcPr>
          <w:p w14:paraId="7353881C" w14:textId="77777777" w:rsidR="006161D2" w:rsidRPr="003414B0" w:rsidRDefault="006161D2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6999EF1" w14:textId="56EEB437" w:rsidR="006161D2" w:rsidRPr="009F67FC" w:rsidRDefault="00DE34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34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180" w:type="dxa"/>
            <w:vAlign w:val="bottom"/>
          </w:tcPr>
          <w:p w14:paraId="2E737EA9" w14:textId="77777777" w:rsidR="006161D2" w:rsidRPr="004D49BC" w:rsidRDefault="006161D2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CEDD95" w14:textId="2D8CB9C3" w:rsidR="006161D2" w:rsidRPr="003414B0" w:rsidRDefault="00D64445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E175BD8" w14:textId="6C89D255" w:rsidR="006161D2" w:rsidRPr="00781076" w:rsidRDefault="00DE34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107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64445" w:rsidRPr="0078107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bottom"/>
          </w:tcPr>
          <w:p w14:paraId="412B4895" w14:textId="0ABF485B" w:rsidR="006161D2" w:rsidRPr="00781076" w:rsidRDefault="00D64445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10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48C512C" w14:textId="6C587B22" w:rsidR="006161D2" w:rsidRPr="00781076" w:rsidRDefault="00DE341C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10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D64445" w:rsidRPr="007810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717D48" w:rsidRPr="004D49BC" w14:paraId="02D0F2CF" w14:textId="77777777" w:rsidTr="007A76E7">
        <w:trPr>
          <w:trHeight w:val="350"/>
        </w:trPr>
        <w:tc>
          <w:tcPr>
            <w:tcW w:w="1980" w:type="dxa"/>
          </w:tcPr>
          <w:p w14:paraId="4EA1CC34" w14:textId="77777777" w:rsidR="00AF4DB9" w:rsidRPr="003414B0" w:rsidRDefault="00AF4DB9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023B8F0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7AA50E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1AEA12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928229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B9865FE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8D87EE" w14:textId="77777777" w:rsidR="00717D48" w:rsidRPr="004D49BC" w:rsidRDefault="00717D48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A49A51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C0DBA3" w14:textId="77777777" w:rsidR="00717D48" w:rsidRPr="004D49BC" w:rsidRDefault="00717D48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B6B743" w14:textId="77777777" w:rsidR="00717D48" w:rsidRPr="004D49BC" w:rsidRDefault="00717D48" w:rsidP="00F95CFC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A13DE9" w14:textId="77777777" w:rsidR="00717D48" w:rsidRPr="003414B0" w:rsidRDefault="00717D48" w:rsidP="00F95CFC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161D2" w:rsidRPr="004D49BC" w14:paraId="02F36E0A" w14:textId="77777777" w:rsidTr="007A76E7">
        <w:trPr>
          <w:trHeight w:val="350"/>
        </w:trPr>
        <w:tc>
          <w:tcPr>
            <w:tcW w:w="1980" w:type="dxa"/>
          </w:tcPr>
          <w:p w14:paraId="09D35215" w14:textId="03CD303E" w:rsidR="006161D2" w:rsidRPr="003414B0" w:rsidRDefault="006161D2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414B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C1182" w:rsidRPr="003414B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B00A2CF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29500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CAE482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AD4251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BD5F744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7BBD61" w14:textId="77777777" w:rsidR="006161D2" w:rsidRPr="004D49BC" w:rsidRDefault="006161D2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1CE544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42FEE" w14:textId="77777777" w:rsidR="006161D2" w:rsidRPr="004D49BC" w:rsidRDefault="006161D2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FF8936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3FCEF5" w14:textId="77777777" w:rsidR="006161D2" w:rsidRPr="003414B0" w:rsidRDefault="006161D2" w:rsidP="00F95CFC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161D2" w:rsidRPr="004D49BC" w14:paraId="1C7F31CE" w14:textId="77777777" w:rsidTr="007A76E7">
        <w:trPr>
          <w:trHeight w:val="350"/>
        </w:trPr>
        <w:tc>
          <w:tcPr>
            <w:tcW w:w="1980" w:type="dxa"/>
          </w:tcPr>
          <w:p w14:paraId="17C2C577" w14:textId="528CFE83" w:rsidR="006161D2" w:rsidRPr="003414B0" w:rsidRDefault="006161D2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261E174F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AF207C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7E1DB8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0471289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9EBA75" w14:textId="77777777" w:rsidR="006161D2" w:rsidRPr="004D49BC" w:rsidRDefault="006161D2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63E62F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825E15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6030A1" w14:textId="77777777" w:rsidR="006161D2" w:rsidRPr="004D49BC" w:rsidRDefault="006161D2" w:rsidP="00F95CFC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368AFF" w14:textId="77777777" w:rsidR="006161D2" w:rsidRPr="003414B0" w:rsidRDefault="006161D2" w:rsidP="00F95CFC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64A2B4B0" w14:textId="77777777" w:rsidTr="007A76E7">
        <w:trPr>
          <w:trHeight w:val="350"/>
        </w:trPr>
        <w:tc>
          <w:tcPr>
            <w:tcW w:w="1980" w:type="dxa"/>
          </w:tcPr>
          <w:p w14:paraId="062BEEE1" w14:textId="35BE0418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E77E9FB" w14:textId="3C953225" w:rsidR="003315F6" w:rsidRPr="009578B7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39581D86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4716145" w14:textId="08DBDD27" w:rsidR="003315F6" w:rsidRPr="009578B7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AD4167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DB2BBC5" w14:textId="3000B845" w:rsidR="003315F6" w:rsidRPr="009578B7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7CDA6CF9" w14:textId="77777777" w:rsidR="003315F6" w:rsidRPr="003414B0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9388C3" w14:textId="632A6934" w:rsidR="003315F6" w:rsidRPr="009578B7" w:rsidRDefault="00EC1182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900" w:type="dxa"/>
            <w:vAlign w:val="bottom"/>
          </w:tcPr>
          <w:p w14:paraId="50F287DE" w14:textId="123983FC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3532020" w14:textId="7F1C1C59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7042240" w14:textId="06BD667F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</w:p>
        </w:tc>
      </w:tr>
      <w:tr w:rsidR="003315F6" w:rsidRPr="004D49BC" w14:paraId="7CD81EDB" w14:textId="77777777" w:rsidTr="007A76E7">
        <w:trPr>
          <w:trHeight w:val="350"/>
        </w:trPr>
        <w:tc>
          <w:tcPr>
            <w:tcW w:w="1980" w:type="dxa"/>
          </w:tcPr>
          <w:p w14:paraId="79F34AF8" w14:textId="413C81D9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</w:tcPr>
          <w:p w14:paraId="059002B6" w14:textId="494E2AF6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C4A1EA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843E6A" w14:textId="56D303FF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5B290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2419938" w14:textId="784D254D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9FC6E5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9E18F5" w14:textId="429CE8BE" w:rsidR="003315F6" w:rsidRPr="004D49BC" w:rsidRDefault="003315F6" w:rsidP="00F95CFC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3039B4" w14:textId="18999EE9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22B244" w14:textId="58721AF9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1DA88E" w14:textId="2C81A37E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5C3A33A8" w14:textId="77777777" w:rsidTr="007A76E7">
        <w:trPr>
          <w:trHeight w:val="350"/>
        </w:trPr>
        <w:tc>
          <w:tcPr>
            <w:tcW w:w="1980" w:type="dxa"/>
          </w:tcPr>
          <w:p w14:paraId="59607F74" w14:textId="6B18160C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6065D67" w14:textId="6F68A485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3A3793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72BF3E" w14:textId="742B8E34" w:rsidR="003315F6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61F9A3F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556D2BDE" w14:textId="5894BE5B" w:rsidR="003315F6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38BA57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517B84" w14:textId="1E240035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37FC3D9C" w14:textId="68679A2E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995</w:t>
            </w:r>
          </w:p>
        </w:tc>
        <w:tc>
          <w:tcPr>
            <w:tcW w:w="990" w:type="dxa"/>
            <w:vAlign w:val="bottom"/>
          </w:tcPr>
          <w:p w14:paraId="62D46E86" w14:textId="747885AE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AA0F741" w14:textId="6F2C228E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995</w:t>
            </w:r>
          </w:p>
        </w:tc>
      </w:tr>
      <w:tr w:rsidR="003315F6" w:rsidRPr="004D49BC" w14:paraId="7B3C823E" w14:textId="77777777" w:rsidTr="007A76E7">
        <w:trPr>
          <w:trHeight w:val="350"/>
        </w:trPr>
        <w:tc>
          <w:tcPr>
            <w:tcW w:w="1980" w:type="dxa"/>
          </w:tcPr>
          <w:p w14:paraId="6FFC8146" w14:textId="419D8408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44F84833" w14:textId="1FEE70C1" w:rsidR="003315F6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F6AA6B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8F46ED7" w14:textId="5E6F8B88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4CE8C6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558AD662" w14:textId="51D084E1" w:rsidR="003315F6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4F615E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71EF9" w14:textId="41C87A26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434C2FC4" w14:textId="11575291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</w:tcPr>
          <w:p w14:paraId="5CD14EF7" w14:textId="4EAD4E16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64CF2E9F" w14:textId="5701D654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3315F6" w:rsidRPr="004D49BC" w14:paraId="309C7F4D" w14:textId="77777777" w:rsidTr="007A76E7">
        <w:trPr>
          <w:trHeight w:val="350"/>
        </w:trPr>
        <w:tc>
          <w:tcPr>
            <w:tcW w:w="1980" w:type="dxa"/>
          </w:tcPr>
          <w:p w14:paraId="7654F69B" w14:textId="79BAAF5F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4858854" w14:textId="09E6C9B9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BC74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A88A39" w14:textId="75D57B92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CB4C41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7393625" w14:textId="19F2872D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DEFCAF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90BE36" w14:textId="08389BFF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DDE22D" w14:textId="7EC54685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3AB9E7" w14:textId="712F680E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FABFC9" w14:textId="42B7D826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653E80DD" w14:textId="77777777" w:rsidTr="007A76E7">
        <w:trPr>
          <w:trHeight w:val="350"/>
        </w:trPr>
        <w:tc>
          <w:tcPr>
            <w:tcW w:w="1980" w:type="dxa"/>
          </w:tcPr>
          <w:p w14:paraId="2CE5ABA1" w14:textId="21EBF569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F5F943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B46AA0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B5A7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17A2EA4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5C3866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EC6D5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2B2C4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E3D76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98D55F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2D32F59D" w14:textId="77777777" w:rsidTr="007A76E7">
        <w:trPr>
          <w:trHeight w:val="350"/>
        </w:trPr>
        <w:tc>
          <w:tcPr>
            <w:tcW w:w="1980" w:type="dxa"/>
          </w:tcPr>
          <w:p w14:paraId="758849D8" w14:textId="4FACA333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0885EB0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5B413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EA2BBA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9C247B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307F71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5ED18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B5596D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34B525" w14:textId="77777777" w:rsidR="003315F6" w:rsidRPr="004D49BC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15FA5F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315F6" w:rsidRPr="004D49BC" w14:paraId="7B7D3411" w14:textId="77777777" w:rsidTr="007A76E7">
        <w:trPr>
          <w:trHeight w:val="350"/>
        </w:trPr>
        <w:tc>
          <w:tcPr>
            <w:tcW w:w="1980" w:type="dxa"/>
          </w:tcPr>
          <w:p w14:paraId="75619B87" w14:textId="1B3DB32B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3C988C1E" w14:textId="6F79FC21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44153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8AF29B" w14:textId="47BBED38" w:rsidR="003315F6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6989FBE6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6D918D5B" w14:textId="7C93D719" w:rsidR="003315F6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03E8BDFE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CD7C56" w14:textId="5D09D6A0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027B885" w14:textId="6242B6CB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467</w:t>
            </w:r>
          </w:p>
        </w:tc>
        <w:tc>
          <w:tcPr>
            <w:tcW w:w="990" w:type="dxa"/>
            <w:vAlign w:val="bottom"/>
          </w:tcPr>
          <w:p w14:paraId="3EDEB8E2" w14:textId="69996ECB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167859B" w14:textId="1B9B0C55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467</w:t>
            </w:r>
          </w:p>
        </w:tc>
      </w:tr>
      <w:tr w:rsidR="003315F6" w:rsidRPr="004D49BC" w14:paraId="52F738DB" w14:textId="77777777" w:rsidTr="007A76E7">
        <w:trPr>
          <w:trHeight w:val="350"/>
        </w:trPr>
        <w:tc>
          <w:tcPr>
            <w:tcW w:w="1980" w:type="dxa"/>
          </w:tcPr>
          <w:p w14:paraId="7190AEA3" w14:textId="459F17E6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68894F4" w14:textId="35CA79EC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87C5BC" w14:textId="4B99AFCC" w:rsidR="003315F6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5BB96156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71D8083D" w14:textId="50011313" w:rsidR="003315F6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vAlign w:val="bottom"/>
          </w:tcPr>
          <w:p w14:paraId="07C110DD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B095C6" w14:textId="69FD127E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56E9C34" w14:textId="561951D4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199</w:t>
            </w:r>
          </w:p>
        </w:tc>
        <w:tc>
          <w:tcPr>
            <w:tcW w:w="990" w:type="dxa"/>
            <w:vAlign w:val="bottom"/>
          </w:tcPr>
          <w:p w14:paraId="0F6B577A" w14:textId="3E3C428E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24079BF8" w14:textId="7A2E4D4F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315F6"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199</w:t>
            </w:r>
          </w:p>
        </w:tc>
      </w:tr>
      <w:tr w:rsidR="003315F6" w:rsidRPr="004D49BC" w14:paraId="7FCE305E" w14:textId="77777777" w:rsidTr="007A76E7">
        <w:trPr>
          <w:trHeight w:val="350"/>
        </w:trPr>
        <w:tc>
          <w:tcPr>
            <w:tcW w:w="1980" w:type="dxa"/>
          </w:tcPr>
          <w:p w14:paraId="1E5F5475" w14:textId="14D08D9A" w:rsidR="003315F6" w:rsidRPr="003414B0" w:rsidRDefault="003315F6" w:rsidP="00F95CF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4A37E1E2" w14:textId="33B416FF" w:rsidR="003315F6" w:rsidRPr="004D49BC" w:rsidRDefault="003315F6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11C382" w14:textId="19E77C3F" w:rsidR="003315F6" w:rsidRPr="004D49BC" w:rsidRDefault="00EC1182" w:rsidP="00F95CF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6B864730" w14:textId="77777777" w:rsidR="003315F6" w:rsidRPr="003414B0" w:rsidRDefault="003315F6" w:rsidP="00F95C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1965EB09" w14:textId="7F3FB522" w:rsidR="003315F6" w:rsidRPr="004D49BC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75F66FA3" w14:textId="77777777" w:rsidR="003315F6" w:rsidRPr="004D49BC" w:rsidRDefault="003315F6" w:rsidP="00F95C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25C956" w14:textId="2BDF965E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6A9AB4D" w14:textId="25A9C280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990" w:type="dxa"/>
            <w:vAlign w:val="bottom"/>
          </w:tcPr>
          <w:p w14:paraId="161D989E" w14:textId="28D20F23" w:rsidR="003315F6" w:rsidRPr="003414B0" w:rsidRDefault="003315F6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874B19B" w14:textId="55FDF400" w:rsidR="003315F6" w:rsidRPr="003414B0" w:rsidRDefault="00EC1182" w:rsidP="00F95CF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4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</w:tr>
    </w:tbl>
    <w:p w14:paraId="27F740A0" w14:textId="3BDD70EF" w:rsidR="00D56066" w:rsidRDefault="00D56066" w:rsidP="00F95CFC">
      <w:pPr>
        <w:rPr>
          <w:rFonts w:cstheme="minorBidi"/>
        </w:rPr>
      </w:pPr>
    </w:p>
    <w:p w14:paraId="366CD2EC" w14:textId="77777777" w:rsidR="008D2E7F" w:rsidRPr="003414B0" w:rsidRDefault="008D2E7F" w:rsidP="00F95CFC">
      <w:pPr>
        <w:rPr>
          <w:rFonts w:cstheme="minorBidi"/>
          <w:cs/>
        </w:rPr>
      </w:pPr>
    </w:p>
    <w:p w14:paraId="1B4EAA12" w14:textId="77777777" w:rsidR="00AE007D" w:rsidRDefault="00AE007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4" w:name="_Hlk165987322"/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9D1597" w14:textId="68DA5729" w:rsidR="00102221" w:rsidRPr="00E7472A" w:rsidRDefault="00102221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414B0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ข้อมูลงบกระแสเงินสดเปิดเผยเพิ่มเติม</w:t>
      </w:r>
    </w:p>
    <w:bookmarkEnd w:id="4"/>
    <w:p w14:paraId="34521613" w14:textId="77777777" w:rsidR="00102221" w:rsidRPr="00277D36" w:rsidRDefault="0010222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C25B709" w14:textId="2DB8AA31" w:rsidR="00102221" w:rsidRPr="004D49BC" w:rsidRDefault="0010222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รายละเอียดที่ดิน อาคารและอุปกรณ์</w:t>
      </w:r>
      <w:r w:rsidRPr="003414B0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3414B0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3414B0">
        <w:rPr>
          <w:rFonts w:ascii="Angsana New" w:hAnsi="Angsana New" w:cs="Angsana New" w:hint="cs"/>
          <w:sz w:val="30"/>
          <w:szCs w:val="30"/>
          <w:cs/>
        </w:rPr>
        <w:t>งวด</w:t>
      </w:r>
      <w:r w:rsidR="00587175">
        <w:rPr>
          <w:rFonts w:ascii="Angsana New" w:hAnsi="Angsana New" w:cs="Angsana New" w:hint="cs"/>
          <w:sz w:val="30"/>
          <w:szCs w:val="30"/>
          <w:cs/>
        </w:rPr>
        <w:t>หก</w:t>
      </w:r>
      <w:r w:rsidR="00587175"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87175"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587175" w:rsidRPr="004D49BC">
        <w:rPr>
          <w:rFonts w:ascii="Angsana New" w:hAnsi="Angsana New" w:cs="Angsana New"/>
          <w:sz w:val="30"/>
          <w:szCs w:val="30"/>
        </w:rPr>
        <w:t xml:space="preserve"> 3</w:t>
      </w:r>
      <w:r w:rsidR="00587175">
        <w:rPr>
          <w:rFonts w:ascii="Angsana New" w:hAnsi="Angsana New" w:cs="Angsana New"/>
          <w:sz w:val="30"/>
          <w:szCs w:val="30"/>
        </w:rPr>
        <w:t>0</w:t>
      </w:r>
      <w:r w:rsidR="00587175" w:rsidRPr="004D49BC">
        <w:rPr>
          <w:rFonts w:ascii="Angsana New" w:hAnsi="Angsana New" w:cs="Angsana New"/>
          <w:sz w:val="30"/>
          <w:szCs w:val="30"/>
        </w:rPr>
        <w:t xml:space="preserve"> </w:t>
      </w:r>
      <w:r w:rsidR="005871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87175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C1182" w:rsidRPr="003414B0">
        <w:rPr>
          <w:rFonts w:ascii="Angsana New" w:hAnsi="Angsana New" w:cs="Angsana New"/>
          <w:sz w:val="30"/>
          <w:szCs w:val="30"/>
        </w:rPr>
        <w:t>2568</w:t>
      </w:r>
      <w:r w:rsidRPr="003414B0">
        <w:rPr>
          <w:rFonts w:ascii="Angsana New" w:hAnsi="Angsana New" w:cs="Angsana New"/>
          <w:sz w:val="30"/>
          <w:szCs w:val="30"/>
        </w:rPr>
        <w:t xml:space="preserve"> </w:t>
      </w:r>
      <w:r w:rsidRPr="003414B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878"/>
        <w:gridCol w:w="984"/>
        <w:gridCol w:w="270"/>
        <w:gridCol w:w="1080"/>
        <w:gridCol w:w="270"/>
        <w:gridCol w:w="1102"/>
        <w:gridCol w:w="270"/>
        <w:gridCol w:w="1083"/>
      </w:tblGrid>
      <w:tr w:rsidR="00102221" w:rsidRPr="004D49BC" w14:paraId="16FD766D" w14:textId="77777777" w:rsidTr="008412B7">
        <w:tc>
          <w:tcPr>
            <w:tcW w:w="1766" w:type="pct"/>
          </w:tcPr>
          <w:p w14:paraId="35C556DF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8" w:type="pct"/>
          </w:tcPr>
          <w:p w14:paraId="6EA27057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68BCB6CF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ABE111F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8A397A5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4D49BC" w14:paraId="3B5E388B" w14:textId="77777777" w:rsidTr="008412B7">
        <w:tc>
          <w:tcPr>
            <w:tcW w:w="1766" w:type="pct"/>
          </w:tcPr>
          <w:p w14:paraId="14B4F324" w14:textId="77777777" w:rsidR="003047E2" w:rsidRPr="004D49BC" w:rsidRDefault="003047E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7CE060C0" w14:textId="57EBC33C" w:rsidR="003047E2" w:rsidRPr="003414B0" w:rsidRDefault="003047E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46EC9A30" w14:textId="2A686AC3" w:rsidR="003047E2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DE407C3" w14:textId="77777777" w:rsidR="003047E2" w:rsidRPr="004D49BC" w:rsidRDefault="003047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0ACC5C" w14:textId="01091221" w:rsidR="003047E2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94EBD77" w14:textId="77777777" w:rsidR="003047E2" w:rsidRPr="004D49BC" w:rsidRDefault="003047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CC7421D" w14:textId="2FC60F7B" w:rsidR="003047E2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1340421B" w14:textId="77777777" w:rsidR="003047E2" w:rsidRPr="004D49BC" w:rsidRDefault="003047E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34CB0B" w14:textId="01CA5EC0" w:rsidR="003047E2" w:rsidRPr="004D49BC" w:rsidRDefault="00EC118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02221" w:rsidRPr="004D49BC" w14:paraId="2C870A6A" w14:textId="77777777" w:rsidTr="008412B7">
        <w:tc>
          <w:tcPr>
            <w:tcW w:w="1766" w:type="pct"/>
          </w:tcPr>
          <w:p w14:paraId="28ABF447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67C72214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7"/>
          </w:tcPr>
          <w:p w14:paraId="5D7354BF" w14:textId="77777777" w:rsidR="00102221" w:rsidRPr="004D49BC" w:rsidRDefault="0010222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7175" w:rsidRPr="00F95CFC" w14:paraId="061C66B6" w14:textId="77777777" w:rsidTr="008412B7">
        <w:tc>
          <w:tcPr>
            <w:tcW w:w="1766" w:type="pct"/>
          </w:tcPr>
          <w:p w14:paraId="53A754FB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CF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78" w:type="pct"/>
          </w:tcPr>
          <w:p w14:paraId="5573FE2B" w14:textId="0E9A7E4B" w:rsidR="00587175" w:rsidRPr="00F95CFC" w:rsidRDefault="00587175" w:rsidP="00F95C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DEAA16B" w14:textId="7133165E" w:rsidR="00587175" w:rsidRPr="00F95CFC" w:rsidRDefault="0043700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2,579,614</w:t>
            </w:r>
          </w:p>
        </w:tc>
        <w:tc>
          <w:tcPr>
            <w:tcW w:w="147" w:type="pct"/>
          </w:tcPr>
          <w:p w14:paraId="0D3F71FF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04FB3C" w14:textId="3100E107" w:rsidR="00587175" w:rsidRPr="00F95CF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1,009,646</w:t>
            </w:r>
          </w:p>
        </w:tc>
        <w:tc>
          <w:tcPr>
            <w:tcW w:w="147" w:type="pct"/>
          </w:tcPr>
          <w:p w14:paraId="1826FE19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EEBBA2" w14:textId="46AD4E80" w:rsidR="00587175" w:rsidRPr="00F95CFC" w:rsidRDefault="0019707A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105,135</w:t>
            </w:r>
          </w:p>
        </w:tc>
        <w:tc>
          <w:tcPr>
            <w:tcW w:w="147" w:type="pct"/>
          </w:tcPr>
          <w:p w14:paraId="23A0F252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14:paraId="707CFDAA" w14:textId="03E75E30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102,932</w:t>
            </w:r>
          </w:p>
        </w:tc>
      </w:tr>
      <w:tr w:rsidR="00587175" w:rsidRPr="00F95CFC" w14:paraId="382A9298" w14:textId="77777777" w:rsidTr="008412B7">
        <w:tc>
          <w:tcPr>
            <w:tcW w:w="1766" w:type="pct"/>
          </w:tcPr>
          <w:p w14:paraId="0A9D02A7" w14:textId="6CAE2D96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C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บวก/(หัก) - </w:t>
            </w:r>
            <w:r w:rsidRPr="00F95CF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การเปลี่ยนแปลงในเจ้าหนี้</w:t>
            </w:r>
            <w:r w:rsidRPr="00F95C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" w:type="pct"/>
          </w:tcPr>
          <w:p w14:paraId="447B6C6D" w14:textId="77777777" w:rsidR="00587175" w:rsidRPr="00F95CFC" w:rsidRDefault="00587175" w:rsidP="00F95C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FB6E6F" w14:textId="3405AAE7" w:rsidR="00587175" w:rsidRPr="00F95CFC" w:rsidRDefault="00FF2FE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7006" w:rsidRPr="00F95CFC">
              <w:rPr>
                <w:rFonts w:asciiTheme="majorBidi" w:hAnsiTheme="majorBidi" w:cstheme="majorBidi"/>
                <w:sz w:val="30"/>
                <w:szCs w:val="30"/>
              </w:rPr>
              <w:t>77,236</w:t>
            </w:r>
            <w:r w:rsidRPr="00F95C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1C87430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1E2370" w14:textId="09C58E68" w:rsidR="00587175" w:rsidRPr="00F95CF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(151,988)</w:t>
            </w:r>
          </w:p>
        </w:tc>
        <w:tc>
          <w:tcPr>
            <w:tcW w:w="147" w:type="pct"/>
          </w:tcPr>
          <w:p w14:paraId="19425CE7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1F2BBE6" w14:textId="19DB29CE" w:rsidR="00587175" w:rsidRPr="00F95CFC" w:rsidRDefault="002A38E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7" w:right="-115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(1,997)</w:t>
            </w:r>
          </w:p>
        </w:tc>
        <w:tc>
          <w:tcPr>
            <w:tcW w:w="147" w:type="pct"/>
          </w:tcPr>
          <w:p w14:paraId="781F1FF2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14:paraId="5D198C5C" w14:textId="5E150644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5,184</w:t>
            </w:r>
          </w:p>
        </w:tc>
      </w:tr>
      <w:tr w:rsidR="00587175" w:rsidRPr="00F95CFC" w14:paraId="7BCC23CC" w14:textId="77777777" w:rsidTr="008412B7">
        <w:tc>
          <w:tcPr>
            <w:tcW w:w="1766" w:type="pct"/>
          </w:tcPr>
          <w:p w14:paraId="54469DA5" w14:textId="77777777" w:rsidR="00587175" w:rsidRPr="00F95CF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78" w:type="pct"/>
          </w:tcPr>
          <w:p w14:paraId="341AA745" w14:textId="77777777" w:rsidR="00587175" w:rsidRPr="00F95CFC" w:rsidRDefault="00587175" w:rsidP="00F95C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D8FE438" w14:textId="19DFA8C8" w:rsidR="00587175" w:rsidRPr="00F95CFC" w:rsidRDefault="00FF2FE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2,502,378</w:t>
            </w:r>
          </w:p>
        </w:tc>
        <w:tc>
          <w:tcPr>
            <w:tcW w:w="147" w:type="pct"/>
          </w:tcPr>
          <w:p w14:paraId="1433369A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7AF4DC7B" w:rsidR="00587175" w:rsidRPr="00F95CF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857,658</w:t>
            </w:r>
          </w:p>
        </w:tc>
        <w:tc>
          <w:tcPr>
            <w:tcW w:w="147" w:type="pct"/>
          </w:tcPr>
          <w:p w14:paraId="3C1B6D82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44FAF5" w14:textId="086118F8" w:rsidR="00587175" w:rsidRPr="00F95CFC" w:rsidRDefault="0019707A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103,138</w:t>
            </w:r>
          </w:p>
        </w:tc>
        <w:tc>
          <w:tcPr>
            <w:tcW w:w="147" w:type="pct"/>
          </w:tcPr>
          <w:p w14:paraId="085C3D9B" w14:textId="77777777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679E4CB2" w:rsidR="00587175" w:rsidRPr="00F95CFC" w:rsidRDefault="0058717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108,116</w:t>
            </w:r>
          </w:p>
        </w:tc>
      </w:tr>
    </w:tbl>
    <w:p w14:paraId="61865154" w14:textId="2A32EBD4" w:rsidR="007A76E7" w:rsidRPr="00F95CFC" w:rsidRDefault="007A76E7" w:rsidP="00F95CF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80"/>
        <w:gridCol w:w="982"/>
        <w:gridCol w:w="272"/>
        <w:gridCol w:w="1080"/>
        <w:gridCol w:w="272"/>
        <w:gridCol w:w="1114"/>
        <w:gridCol w:w="272"/>
        <w:gridCol w:w="1078"/>
      </w:tblGrid>
      <w:tr w:rsidR="00BB3567" w:rsidRPr="00F95CFC" w14:paraId="4D4CAB9B" w14:textId="77777777" w:rsidTr="00A053FA">
        <w:tc>
          <w:tcPr>
            <w:tcW w:w="1814" w:type="pct"/>
          </w:tcPr>
          <w:p w14:paraId="21B7C9A5" w14:textId="42AE3E8E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5" w:type="pct"/>
          </w:tcPr>
          <w:p w14:paraId="22BF7558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26056B01" w14:textId="31A2990A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8E6BFC5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0757C5D2" w14:textId="45D5EB1A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567" w:rsidRPr="00F95CFC" w14:paraId="565B5660" w14:textId="77777777" w:rsidTr="008412B7">
        <w:trPr>
          <w:trHeight w:val="371"/>
        </w:trPr>
        <w:tc>
          <w:tcPr>
            <w:tcW w:w="1814" w:type="pct"/>
          </w:tcPr>
          <w:p w14:paraId="258C56CA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13EA4BC4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1E696384" w14:textId="6144FC45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4C1B731A" w14:textId="77777777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1B9678" w14:textId="51A43D74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41685442" w14:textId="77777777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53992" w14:textId="3A474486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</w:tcPr>
          <w:p w14:paraId="5E2E8ED2" w14:textId="77777777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A0700" w14:textId="50BBB98B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B3567" w:rsidRPr="00F95CFC" w14:paraId="15A1C503" w14:textId="77777777" w:rsidTr="00A053FA">
        <w:tc>
          <w:tcPr>
            <w:tcW w:w="1814" w:type="pct"/>
          </w:tcPr>
          <w:p w14:paraId="090D96BE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695C9FC8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14:paraId="216AB4AB" w14:textId="77777777" w:rsidR="00BB3567" w:rsidRPr="00F95CFC" w:rsidRDefault="00BB356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C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567" w:rsidRPr="00F95CFC" w14:paraId="07FD0FB2" w14:textId="77777777" w:rsidTr="008412B7">
        <w:tc>
          <w:tcPr>
            <w:tcW w:w="1814" w:type="pct"/>
          </w:tcPr>
          <w:p w14:paraId="7A0FC31A" w14:textId="77777777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5" w:type="pct"/>
          </w:tcPr>
          <w:p w14:paraId="49BCB36E" w14:textId="77777777" w:rsidR="00BB3567" w:rsidRPr="00F95CFC" w:rsidRDefault="00BB3567" w:rsidP="00F95C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73C6DE2" w14:textId="2A0D3849" w:rsidR="00BB3567" w:rsidRPr="00F95CFC" w:rsidRDefault="00025FA1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73,829</w:t>
            </w:r>
          </w:p>
        </w:tc>
        <w:tc>
          <w:tcPr>
            <w:tcW w:w="148" w:type="pct"/>
          </w:tcPr>
          <w:p w14:paraId="145058A9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6611E6" w14:textId="438CD060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15,483</w:t>
            </w:r>
          </w:p>
        </w:tc>
        <w:tc>
          <w:tcPr>
            <w:tcW w:w="148" w:type="pct"/>
          </w:tcPr>
          <w:p w14:paraId="0BC9A1D7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525D31" w14:textId="67DE413D" w:rsidR="00BB3567" w:rsidRPr="00F95CFC" w:rsidRDefault="0019707A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5,924</w:t>
            </w:r>
          </w:p>
        </w:tc>
        <w:tc>
          <w:tcPr>
            <w:tcW w:w="148" w:type="pct"/>
          </w:tcPr>
          <w:p w14:paraId="5FCE0175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14:paraId="7D1ACB7A" w14:textId="3056B0B5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5,513</w:t>
            </w:r>
          </w:p>
        </w:tc>
      </w:tr>
      <w:tr w:rsidR="00BB3567" w:rsidRPr="00F95CFC" w14:paraId="43FC7878" w14:textId="77777777" w:rsidTr="008412B7">
        <w:tc>
          <w:tcPr>
            <w:tcW w:w="1814" w:type="pct"/>
          </w:tcPr>
          <w:p w14:paraId="124FC342" w14:textId="77777777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บวก/(หัก) </w:t>
            </w:r>
            <w:r w:rsidRPr="00F95C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การเปลี่ยนแปลงในเจ้าหนี้        </w:t>
            </w:r>
          </w:p>
        </w:tc>
        <w:tc>
          <w:tcPr>
            <w:tcW w:w="425" w:type="pct"/>
          </w:tcPr>
          <w:p w14:paraId="1902792B" w14:textId="77777777" w:rsidR="00BB3567" w:rsidRPr="00F95CFC" w:rsidRDefault="00BB3567" w:rsidP="00F95C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0EEF3752" w14:textId="6A1C051A" w:rsidR="00BB3567" w:rsidRPr="00F95CFC" w:rsidRDefault="0043700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5FA1" w:rsidRPr="00F95CFC">
              <w:rPr>
                <w:rFonts w:asciiTheme="majorBidi" w:hAnsiTheme="majorBidi" w:cstheme="majorBidi"/>
                <w:sz w:val="30"/>
                <w:szCs w:val="30"/>
              </w:rPr>
              <w:t>46,410</w:t>
            </w:r>
            <w:r w:rsidRPr="00F95C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A2A1052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C0D0DD" w14:textId="0C22C91F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148" w:type="pct"/>
          </w:tcPr>
          <w:p w14:paraId="2219752B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5B0C604" w14:textId="4BF151A1" w:rsidR="00BB3567" w:rsidRPr="00F95CFC" w:rsidRDefault="002A38E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(115)</w:t>
            </w:r>
          </w:p>
        </w:tc>
        <w:tc>
          <w:tcPr>
            <w:tcW w:w="148" w:type="pct"/>
          </w:tcPr>
          <w:p w14:paraId="29A967AA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14:paraId="62FAA0EC" w14:textId="08C5E939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2,870</w:t>
            </w:r>
          </w:p>
        </w:tc>
      </w:tr>
      <w:tr w:rsidR="00BB3567" w:rsidRPr="004D49BC" w14:paraId="139960D4" w14:textId="77777777" w:rsidTr="008412B7">
        <w:tc>
          <w:tcPr>
            <w:tcW w:w="1814" w:type="pct"/>
          </w:tcPr>
          <w:p w14:paraId="47A65B4D" w14:textId="77777777" w:rsidR="00BB3567" w:rsidRPr="00F95CFC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5" w:type="pct"/>
          </w:tcPr>
          <w:p w14:paraId="54096C4B" w14:textId="77777777" w:rsidR="00BB3567" w:rsidRPr="00F95CFC" w:rsidRDefault="00BB3567" w:rsidP="00F95C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88C527D" w14:textId="1058F327" w:rsidR="00BB3567" w:rsidRPr="00F95CFC" w:rsidRDefault="00FF2FE7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27,419</w:t>
            </w:r>
          </w:p>
        </w:tc>
        <w:tc>
          <w:tcPr>
            <w:tcW w:w="148" w:type="pct"/>
          </w:tcPr>
          <w:p w14:paraId="0A4545B4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2D8A605D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9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15,101</w:t>
            </w:r>
          </w:p>
        </w:tc>
        <w:tc>
          <w:tcPr>
            <w:tcW w:w="148" w:type="pct"/>
          </w:tcPr>
          <w:p w14:paraId="0A938969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90B42B5" w14:textId="5088297C" w:rsidR="00BB3567" w:rsidRPr="00F95CFC" w:rsidRDefault="0019707A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5,809</w:t>
            </w:r>
          </w:p>
        </w:tc>
        <w:tc>
          <w:tcPr>
            <w:tcW w:w="148" w:type="pct"/>
          </w:tcPr>
          <w:p w14:paraId="200AF11F" w14:textId="77777777" w:rsidR="00BB3567" w:rsidRPr="00F95CF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2B90DE8A" w:rsidR="00BB3567" w:rsidRPr="004D49BC" w:rsidRDefault="00BB3567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95CFC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8,383</w:t>
            </w:r>
          </w:p>
        </w:tc>
      </w:tr>
    </w:tbl>
    <w:p w14:paraId="51C55E85" w14:textId="1799F581" w:rsidR="00BB3567" w:rsidRPr="00AE007D" w:rsidRDefault="00BB356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DE045BF" w14:textId="3F26E253" w:rsidR="00804175" w:rsidRPr="003414B0" w:rsidRDefault="00804175" w:rsidP="00F95C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3414B0">
        <w:rPr>
          <w:rFonts w:ascii="Angsana New" w:hAnsi="Angsana New" w:cs="Angsana New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3414B0" w:rsidRDefault="0036476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2752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DA2752" w:rsidRPr="004D49BC" w:rsidRDefault="00DA275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4976EA45" w:rsidR="00DA2752" w:rsidRPr="003414B0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" w:type="pct"/>
          </w:tcPr>
          <w:p w14:paraId="5D9C4F52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62103B45" w:rsidR="00DA2752" w:rsidRPr="003414B0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2752"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A2752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04B51D45" w:rsidR="00DA2752" w:rsidRPr="003414B0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14:paraId="22069C7D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738930F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2752" w:rsidRPr="003414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2752"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2752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DA2752" w:rsidRPr="004D49BC" w:rsidRDefault="00DA275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4EB31130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5" w:type="pct"/>
          </w:tcPr>
          <w:p w14:paraId="3DCA5BD6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43E1D738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072F9D0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896E86D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" w:type="pct"/>
          </w:tcPr>
          <w:p w14:paraId="77542354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0C8A550A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A2752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2752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DA2752" w:rsidRPr="003414B0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315F6" w:rsidRPr="004D49BC" w14:paraId="2DBED288" w14:textId="77777777" w:rsidTr="0052543D">
        <w:tc>
          <w:tcPr>
            <w:tcW w:w="2198" w:type="pct"/>
          </w:tcPr>
          <w:p w14:paraId="3242F6BE" w14:textId="278F6AEF" w:rsidR="003315F6" w:rsidRPr="002C4C52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6D92028D" w:rsidR="003315F6" w:rsidRPr="004D49BC" w:rsidRDefault="002820B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  <w:lang w:eastAsia="ko-KR"/>
              </w:rPr>
              <w:t>861,264</w:t>
            </w:r>
          </w:p>
        </w:tc>
        <w:tc>
          <w:tcPr>
            <w:tcW w:w="135" w:type="pct"/>
            <w:vAlign w:val="bottom"/>
          </w:tcPr>
          <w:p w14:paraId="08ED3E39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625843F5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444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595</w:t>
            </w:r>
          </w:p>
        </w:tc>
        <w:tc>
          <w:tcPr>
            <w:tcW w:w="141" w:type="pct"/>
            <w:vAlign w:val="bottom"/>
          </w:tcPr>
          <w:p w14:paraId="04C30879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6587AAB7" w:rsidR="003315F6" w:rsidRPr="003E55E4" w:rsidRDefault="000966D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E55E4">
              <w:rPr>
                <w:rFonts w:ascii="Angsana New" w:hAnsi="Angsana New" w:cs="Angsana New"/>
                <w:sz w:val="30"/>
                <w:szCs w:val="30"/>
                <w:lang w:eastAsia="ko-KR"/>
              </w:rPr>
              <w:t>96,346</w:t>
            </w:r>
          </w:p>
        </w:tc>
        <w:tc>
          <w:tcPr>
            <w:tcW w:w="130" w:type="pct"/>
            <w:vAlign w:val="bottom"/>
          </w:tcPr>
          <w:p w14:paraId="3B9ED57F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2848E70C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737</w:t>
            </w:r>
          </w:p>
        </w:tc>
      </w:tr>
      <w:tr w:rsidR="003315F6" w:rsidRPr="004D49BC" w14:paraId="3D8844D1" w14:textId="77777777" w:rsidTr="00594323">
        <w:tc>
          <w:tcPr>
            <w:tcW w:w="2198" w:type="pct"/>
          </w:tcPr>
          <w:p w14:paraId="0C9F6AB9" w14:textId="3831F25E" w:rsidR="003315F6" w:rsidRPr="003414B0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91" w:type="pct"/>
            <w:vAlign w:val="bottom"/>
          </w:tcPr>
          <w:p w14:paraId="5ACE0157" w14:textId="6089A52D" w:rsidR="003315F6" w:rsidRPr="004D49BC" w:rsidRDefault="002820B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  <w:lang w:eastAsia="ko-KR"/>
              </w:rPr>
              <w:t>66,120</w:t>
            </w:r>
          </w:p>
        </w:tc>
        <w:tc>
          <w:tcPr>
            <w:tcW w:w="135" w:type="pct"/>
            <w:vAlign w:val="bottom"/>
          </w:tcPr>
          <w:p w14:paraId="2C16410C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353B1C2D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981</w:t>
            </w:r>
          </w:p>
        </w:tc>
        <w:tc>
          <w:tcPr>
            <w:tcW w:w="141" w:type="pct"/>
            <w:vAlign w:val="bottom"/>
          </w:tcPr>
          <w:p w14:paraId="22229F82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0297A9A4" w:rsidR="003315F6" w:rsidRPr="001A3359" w:rsidRDefault="000966D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11,235</w:t>
            </w:r>
          </w:p>
        </w:tc>
        <w:tc>
          <w:tcPr>
            <w:tcW w:w="130" w:type="pct"/>
            <w:vAlign w:val="bottom"/>
          </w:tcPr>
          <w:p w14:paraId="3EB66497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4D6C690E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032</w:t>
            </w:r>
          </w:p>
        </w:tc>
      </w:tr>
      <w:tr w:rsidR="003315F6" w:rsidRPr="004D49BC" w14:paraId="0FAB8C2E" w14:textId="77777777" w:rsidTr="0052543D">
        <w:tc>
          <w:tcPr>
            <w:tcW w:w="2198" w:type="pct"/>
          </w:tcPr>
          <w:p w14:paraId="2FC4E3AA" w14:textId="77777777" w:rsidR="003315F6" w:rsidRPr="004D49BC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670C2F71" w:rsidR="003315F6" w:rsidRPr="003414B0" w:rsidRDefault="002820B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2820B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927,384</w:t>
            </w:r>
          </w:p>
        </w:tc>
        <w:tc>
          <w:tcPr>
            <w:tcW w:w="135" w:type="pct"/>
            <w:vAlign w:val="bottom"/>
          </w:tcPr>
          <w:p w14:paraId="5E257414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368ED2BF" w:rsidR="003315F6" w:rsidRPr="003414B0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447</w:t>
            </w:r>
            <w:r w:rsidR="003315F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57</w:t>
            </w:r>
            <w:r w:rsidR="00D60D85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1" w:type="pct"/>
            <w:vAlign w:val="bottom"/>
          </w:tcPr>
          <w:p w14:paraId="694298E6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54E37C8D" w:rsidR="003315F6" w:rsidRPr="000966D6" w:rsidRDefault="000966D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0966D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107,581</w:t>
            </w:r>
          </w:p>
        </w:tc>
        <w:tc>
          <w:tcPr>
            <w:tcW w:w="130" w:type="pct"/>
            <w:vAlign w:val="bottom"/>
          </w:tcPr>
          <w:p w14:paraId="3CE72A6B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3A0CF88E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769</w:t>
            </w:r>
          </w:p>
        </w:tc>
      </w:tr>
    </w:tbl>
    <w:p w14:paraId="5A8A5C56" w14:textId="14B2F4D5" w:rsidR="00F17B55" w:rsidRPr="00DF5CF0" w:rsidRDefault="00F17B55" w:rsidP="00F95C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594323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7175" w:rsidRPr="004D49BC" w14:paraId="6BB5FCF9" w14:textId="77777777" w:rsidTr="00594323">
        <w:trPr>
          <w:trHeight w:val="344"/>
          <w:tblHeader/>
        </w:trPr>
        <w:tc>
          <w:tcPr>
            <w:tcW w:w="2198" w:type="pct"/>
          </w:tcPr>
          <w:p w14:paraId="721BEC02" w14:textId="77777777" w:rsidR="00587175" w:rsidRPr="004D49BC" w:rsidRDefault="00587175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0B9D21CC" w:rsidR="00587175" w:rsidRPr="003414B0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" w:type="pct"/>
          </w:tcPr>
          <w:p w14:paraId="302AD302" w14:textId="77777777" w:rsidR="00587175" w:rsidRPr="004D49B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2B597051" w:rsidR="00587175" w:rsidRPr="003414B0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587175" w:rsidRPr="004D49B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10FD54FB" w:rsidR="00587175" w:rsidRPr="003414B0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14:paraId="4F7BD2F8" w14:textId="77777777" w:rsidR="00587175" w:rsidRPr="004D49B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43C586DA" w:rsidR="00587175" w:rsidRPr="004D49BC" w:rsidRDefault="00587175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2752" w:rsidRPr="004D49BC" w14:paraId="0F8BD93D" w14:textId="77777777" w:rsidTr="00594323">
        <w:trPr>
          <w:trHeight w:val="344"/>
          <w:tblHeader/>
        </w:trPr>
        <w:tc>
          <w:tcPr>
            <w:tcW w:w="2198" w:type="pct"/>
          </w:tcPr>
          <w:p w14:paraId="3FB6CEB9" w14:textId="77777777" w:rsidR="00DA2752" w:rsidRPr="004D49BC" w:rsidRDefault="00DA2752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33AD7EEE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5" w:type="pct"/>
          </w:tcPr>
          <w:p w14:paraId="2D4182C6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48A0F189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2B76493E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59468C63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0" w:type="pct"/>
          </w:tcPr>
          <w:p w14:paraId="23178AEE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11EC08BC" w:rsidR="00DA2752" w:rsidRPr="004D49BC" w:rsidRDefault="00EC118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A2752" w:rsidRPr="004D49BC" w14:paraId="4B3876C6" w14:textId="77777777" w:rsidTr="00594323">
        <w:trPr>
          <w:tblHeader/>
        </w:trPr>
        <w:tc>
          <w:tcPr>
            <w:tcW w:w="2198" w:type="pct"/>
          </w:tcPr>
          <w:p w14:paraId="0319C092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2752" w:rsidRPr="004D49BC" w14:paraId="2C54FB7E" w14:textId="77777777" w:rsidTr="0052543D">
        <w:tc>
          <w:tcPr>
            <w:tcW w:w="2198" w:type="pct"/>
          </w:tcPr>
          <w:p w14:paraId="7F5AD18B" w14:textId="3E412DFC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DA2752" w:rsidRPr="003414B0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A2752" w:rsidRPr="004D49BC" w14:paraId="2FC085B4" w14:textId="77777777" w:rsidTr="0052543D">
        <w:tc>
          <w:tcPr>
            <w:tcW w:w="2198" w:type="pct"/>
          </w:tcPr>
          <w:p w14:paraId="1FE2DBED" w14:textId="3F9190EE" w:rsidR="00DA2752" w:rsidRPr="004D49BC" w:rsidRDefault="00DA2752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DA2752" w:rsidRPr="003414B0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DA2752" w:rsidRPr="004D49BC" w:rsidRDefault="00DA275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315F6" w:rsidRPr="004D49BC" w14:paraId="12A74638" w14:textId="77777777" w:rsidTr="00A27F35">
        <w:tc>
          <w:tcPr>
            <w:tcW w:w="2198" w:type="pct"/>
          </w:tcPr>
          <w:p w14:paraId="686937CE" w14:textId="4E71E023" w:rsidR="003315F6" w:rsidRPr="003414B0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ซื้อสินค้า 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5228213B" w:rsidR="003315F6" w:rsidRPr="003414B0" w:rsidRDefault="002820B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  <w:lang w:eastAsia="ko-KR"/>
              </w:rPr>
              <w:t>769,372</w:t>
            </w:r>
          </w:p>
        </w:tc>
        <w:tc>
          <w:tcPr>
            <w:tcW w:w="135" w:type="pct"/>
            <w:vAlign w:val="bottom"/>
          </w:tcPr>
          <w:p w14:paraId="2A393262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6F4E9085" w14:textId="5BA50401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637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263</w:t>
            </w:r>
          </w:p>
        </w:tc>
        <w:tc>
          <w:tcPr>
            <w:tcW w:w="141" w:type="pct"/>
            <w:vAlign w:val="bottom"/>
          </w:tcPr>
          <w:p w14:paraId="340B43FD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173CD3C6" w:rsidR="00065DBA" w:rsidRPr="00065DBA" w:rsidRDefault="000966D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579F3B00" w14:textId="66122B4C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3315F6" w:rsidRPr="004D49BC" w14:paraId="4A4FFF5A" w14:textId="77777777" w:rsidTr="00A27F35">
        <w:tc>
          <w:tcPr>
            <w:tcW w:w="2198" w:type="pct"/>
          </w:tcPr>
          <w:p w14:paraId="14E9687E" w14:textId="536B7C8D" w:rsidR="003315F6" w:rsidRPr="00A73388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 วัตถุดิบ </w:t>
            </w:r>
          </w:p>
        </w:tc>
        <w:tc>
          <w:tcPr>
            <w:tcW w:w="591" w:type="pct"/>
          </w:tcPr>
          <w:p w14:paraId="595A6C29" w14:textId="77777777" w:rsidR="003315F6" w:rsidRPr="003414B0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01C545E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70CB823B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315F6" w:rsidRPr="004D49BC" w14:paraId="19DCAD67" w14:textId="77777777" w:rsidTr="00594323">
        <w:tc>
          <w:tcPr>
            <w:tcW w:w="2198" w:type="pct"/>
          </w:tcPr>
          <w:p w14:paraId="1DA96CF2" w14:textId="5EB188F1" w:rsidR="003315F6" w:rsidRPr="003414B0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1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3414B0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341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7C52F92" w14:textId="657FD064" w:rsidR="003315F6" w:rsidRPr="00B60D72" w:rsidRDefault="002820B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highlight w:val="cyan"/>
                <w:lang w:eastAsia="ko-KR"/>
              </w:rPr>
            </w:pPr>
            <w:r w:rsidRPr="002820B5">
              <w:rPr>
                <w:rFonts w:ascii="Angsana New" w:hAnsi="Angsana New" w:cs="Angsana New"/>
                <w:sz w:val="30"/>
                <w:szCs w:val="30"/>
                <w:lang w:eastAsia="ko-KR"/>
              </w:rPr>
              <w:t>10,179,109</w:t>
            </w:r>
          </w:p>
        </w:tc>
        <w:tc>
          <w:tcPr>
            <w:tcW w:w="135" w:type="pct"/>
            <w:vAlign w:val="bottom"/>
          </w:tcPr>
          <w:p w14:paraId="32BEBB99" w14:textId="77777777" w:rsidR="003315F6" w:rsidRPr="00DD7219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A2FA1F7" w14:textId="348A6D07" w:rsidR="003315F6" w:rsidRPr="00DD7219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203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263</w:t>
            </w:r>
          </w:p>
        </w:tc>
        <w:tc>
          <w:tcPr>
            <w:tcW w:w="141" w:type="pct"/>
            <w:vAlign w:val="bottom"/>
          </w:tcPr>
          <w:p w14:paraId="70656236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336CDC2E" w:rsidR="003315F6" w:rsidRPr="004D49BC" w:rsidRDefault="00154130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154130">
              <w:rPr>
                <w:rFonts w:ascii="Angsana New" w:hAnsi="Angsana New" w:cs="Angsana New"/>
                <w:sz w:val="30"/>
                <w:szCs w:val="30"/>
                <w:lang w:eastAsia="ko-KR"/>
              </w:rPr>
              <w:t>253,528</w:t>
            </w:r>
          </w:p>
        </w:tc>
        <w:tc>
          <w:tcPr>
            <w:tcW w:w="130" w:type="pct"/>
            <w:vAlign w:val="bottom"/>
          </w:tcPr>
          <w:p w14:paraId="4642A45B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5A80536" w14:textId="0B2103ED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199</w:t>
            </w:r>
            <w:r w:rsidR="003315F6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sz w:val="30"/>
                <w:szCs w:val="30"/>
                <w:lang w:eastAsia="ko-KR"/>
              </w:rPr>
              <w:t>580</w:t>
            </w:r>
          </w:p>
        </w:tc>
      </w:tr>
      <w:tr w:rsidR="003315F6" w:rsidRPr="004D49BC" w14:paraId="077CE9EF" w14:textId="77777777" w:rsidTr="00594323">
        <w:tc>
          <w:tcPr>
            <w:tcW w:w="2198" w:type="pct"/>
          </w:tcPr>
          <w:p w14:paraId="29FB453D" w14:textId="6CD30924" w:rsidR="003315F6" w:rsidRPr="004D49BC" w:rsidRDefault="003315F6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0AD6F9D8" w:rsidR="003315F6" w:rsidRPr="003414B0" w:rsidRDefault="002820B5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cs/>
                <w:lang w:eastAsia="ko-KR"/>
              </w:rPr>
            </w:pPr>
            <w:r w:rsidRPr="002820B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10,948,481</w:t>
            </w:r>
          </w:p>
        </w:tc>
        <w:tc>
          <w:tcPr>
            <w:tcW w:w="135" w:type="pct"/>
            <w:vAlign w:val="bottom"/>
          </w:tcPr>
          <w:p w14:paraId="26E47C99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8CCE1A" w14:textId="319AF36A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 w:rsidR="003315F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840</w:t>
            </w:r>
            <w:r w:rsidR="003315F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526</w:t>
            </w:r>
          </w:p>
        </w:tc>
        <w:tc>
          <w:tcPr>
            <w:tcW w:w="141" w:type="pct"/>
            <w:vAlign w:val="bottom"/>
          </w:tcPr>
          <w:p w14:paraId="02CB9118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58619033" w:rsidR="003315F6" w:rsidRPr="003414B0" w:rsidRDefault="002A38E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253,528</w:t>
            </w:r>
          </w:p>
        </w:tc>
        <w:tc>
          <w:tcPr>
            <w:tcW w:w="130" w:type="pct"/>
            <w:vAlign w:val="bottom"/>
          </w:tcPr>
          <w:p w14:paraId="03F37E52" w14:textId="77777777" w:rsidR="003315F6" w:rsidRPr="004D49BC" w:rsidRDefault="003315F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41B9AD" w14:textId="3F1D30E1" w:rsidR="003315F6" w:rsidRPr="004D49BC" w:rsidRDefault="00EC1182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199</w:t>
            </w:r>
            <w:r w:rsidR="003315F6"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3414B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580</w:t>
            </w:r>
          </w:p>
        </w:tc>
      </w:tr>
    </w:tbl>
    <w:p w14:paraId="677FD38B" w14:textId="086C1C86" w:rsidR="00DD15AD" w:rsidRDefault="00DD15AD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1F541F" w14:textId="33246F3C" w:rsidR="00C54D50" w:rsidRDefault="005D177D" w:rsidP="00F95CF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7F2361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19E169B8" w14:textId="77777777" w:rsidR="00BF5FFE" w:rsidRPr="00C04146" w:rsidRDefault="00BF5FFE" w:rsidP="00BF5FFE">
      <w:pPr>
        <w:rPr>
          <w:sz w:val="30"/>
          <w:szCs w:val="30"/>
        </w:rPr>
      </w:pPr>
    </w:p>
    <w:p w14:paraId="29C75A15" w14:textId="77777777" w:rsidR="008A7955" w:rsidRPr="00285B12" w:rsidRDefault="008A7955" w:rsidP="00285B1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810"/>
          <w:tab w:val="left" w:pos="2250"/>
        </w:tabs>
        <w:spacing w:line="240" w:lineRule="auto"/>
        <w:jc w:val="thaiDistribute"/>
        <w:rPr>
          <w:rFonts w:ascii="Angsana New" w:hAnsi="Angsana New"/>
          <w:vanish/>
          <w:spacing w:val="-8"/>
          <w:sz w:val="30"/>
          <w:szCs w:val="30"/>
        </w:rPr>
      </w:pPr>
    </w:p>
    <w:p w14:paraId="0D8DA76F" w14:textId="77777777" w:rsidR="00D47B29" w:rsidRDefault="008A7955" w:rsidP="00D47B29">
      <w:pPr>
        <w:pStyle w:val="ListParagraph"/>
        <w:numPr>
          <w:ilvl w:val="1"/>
          <w:numId w:val="3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225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1248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="0091248B" w:rsidRPr="0091248B">
        <w:rPr>
          <w:rFonts w:ascii="Angsana New" w:hAnsi="Angsana New"/>
          <w:sz w:val="30"/>
          <w:szCs w:val="30"/>
        </w:rPr>
        <w:t>24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กรกฎาคม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="0091248B" w:rsidRPr="0091248B">
        <w:rPr>
          <w:rFonts w:ascii="Angsana New" w:hAnsi="Angsana New"/>
          <w:sz w:val="30"/>
          <w:szCs w:val="30"/>
        </w:rPr>
        <w:t>2569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บริษัทได้ออกหุ้นกู้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ครั้งที่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="0091248B" w:rsidRPr="0091248B">
        <w:rPr>
          <w:rFonts w:ascii="Angsana New" w:hAnsi="Angsana New"/>
          <w:sz w:val="30"/>
          <w:szCs w:val="30"/>
        </w:rPr>
        <w:t>1/2569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ไม่มีหลักประกันและ</w:t>
      </w:r>
      <w:r w:rsidRPr="0091248B">
        <w:rPr>
          <w:rFonts w:ascii="Angsana New" w:hAnsi="Angsana New" w:hint="cs"/>
          <w:spacing w:val="-2"/>
          <w:sz w:val="30"/>
          <w:szCs w:val="30"/>
          <w:cs/>
        </w:rPr>
        <w:t>ระบุชื่อผู้ถือ</w:t>
      </w:r>
      <w:r w:rsidRPr="00912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pacing w:val="-2"/>
          <w:sz w:val="30"/>
          <w:szCs w:val="30"/>
          <w:cs/>
        </w:rPr>
        <w:t>และบริษัทมีสิทธิไถ่ถอนหุ้นกู้ก่อนครบกำหนดไถ่ถอน</w:t>
      </w:r>
      <w:r w:rsidRPr="00912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เป็นจำนวนเงินรวมไม่เกิน</w:t>
      </w:r>
      <w:r w:rsidRPr="00912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48B" w:rsidRPr="0091248B">
        <w:rPr>
          <w:rFonts w:ascii="Angsana New" w:hAnsi="Angsana New"/>
          <w:spacing w:val="-2"/>
          <w:sz w:val="30"/>
          <w:szCs w:val="30"/>
        </w:rPr>
        <w:t>2,000</w:t>
      </w:r>
      <w:r w:rsidRPr="00912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เพื่อเสนอขายให้ผู้ลงทุนสถาบัน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ครบกำหนดไถ่ถอนในวันที่</w:t>
      </w:r>
      <w:r w:rsidR="0091248B" w:rsidRPr="0091248B">
        <w:rPr>
          <w:rFonts w:ascii="Angsana New" w:hAnsi="Angsana New"/>
          <w:sz w:val="30"/>
          <w:szCs w:val="30"/>
        </w:rPr>
        <w:t xml:space="preserve"> 24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กรกฎาคม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="0091248B" w:rsidRPr="0091248B">
        <w:rPr>
          <w:rFonts w:ascii="Angsana New" w:hAnsi="Angsana New"/>
          <w:sz w:val="30"/>
          <w:szCs w:val="30"/>
        </w:rPr>
        <w:t>2572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="0091248B" w:rsidRPr="0091248B">
        <w:rPr>
          <w:rFonts w:ascii="Angsana New" w:hAnsi="Angsana New"/>
          <w:sz w:val="30"/>
          <w:szCs w:val="30"/>
        </w:rPr>
        <w:t>3.60</w:t>
      </w:r>
      <w:r w:rsidRPr="0091248B">
        <w:rPr>
          <w:rFonts w:ascii="Angsana New" w:hAnsi="Angsana New"/>
          <w:sz w:val="30"/>
          <w:szCs w:val="30"/>
          <w:cs/>
        </w:rPr>
        <w:t xml:space="preserve"> </w:t>
      </w:r>
      <w:r w:rsidRPr="0091248B">
        <w:rPr>
          <w:rFonts w:ascii="Angsana New" w:hAnsi="Angsana New" w:hint="cs"/>
          <w:sz w:val="30"/>
          <w:szCs w:val="30"/>
          <w:cs/>
        </w:rPr>
        <w:t>ต่อปี</w:t>
      </w:r>
    </w:p>
    <w:p w14:paraId="6A1391B3" w14:textId="77777777" w:rsidR="008E7910" w:rsidRDefault="008E7910" w:rsidP="008E791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225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C52148B" w14:textId="55A5BFD0" w:rsidR="00D47B29" w:rsidRPr="00965F89" w:rsidRDefault="00D47B29" w:rsidP="00D47B29">
      <w:pPr>
        <w:pStyle w:val="ListParagraph"/>
        <w:numPr>
          <w:ilvl w:val="1"/>
          <w:numId w:val="3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2250"/>
        </w:tabs>
        <w:spacing w:line="240" w:lineRule="auto"/>
        <w:ind w:left="1080" w:hanging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965F89">
        <w:rPr>
          <w:rFonts w:ascii="Angsana New" w:hAnsi="Angsana New" w:hint="cs"/>
          <w:spacing w:val="-8"/>
          <w:sz w:val="30"/>
          <w:szCs w:val="30"/>
          <w:cs/>
        </w:rPr>
        <w:t>ในการประชุมคณะกรรมการของบริษัท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65F89" w:rsidRPr="00965F89">
        <w:rPr>
          <w:rFonts w:ascii="Angsana New" w:hAnsi="Angsana New"/>
          <w:spacing w:val="-8"/>
          <w:sz w:val="30"/>
          <w:szCs w:val="30"/>
        </w:rPr>
        <w:t>10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สิงหาคม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/>
          <w:spacing w:val="-8"/>
          <w:sz w:val="30"/>
          <w:szCs w:val="30"/>
        </w:rPr>
        <w:t>2569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คณะกรรมการของบริษัทได้อนุมัติให้บริษัทจ่ายเงินปันผลระหว่างกาล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ในอัตราหุ้นละ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/>
          <w:spacing w:val="-8"/>
          <w:sz w:val="30"/>
          <w:szCs w:val="30"/>
        </w:rPr>
        <w:t>0.225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บาท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สําหรับหุ้นสามัญจํานวน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/>
          <w:spacing w:val="-8"/>
          <w:sz w:val="30"/>
          <w:szCs w:val="30"/>
        </w:rPr>
        <w:t>5,936.8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ล้านหุ้น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เป็นจํานวนเงินรวม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/>
          <w:spacing w:val="-8"/>
          <w:sz w:val="30"/>
          <w:szCs w:val="30"/>
        </w:rPr>
        <w:t>1,335.8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 w:hint="cs"/>
          <w:spacing w:val="-8"/>
          <w:sz w:val="30"/>
          <w:szCs w:val="30"/>
          <w:cs/>
        </w:rPr>
        <w:t>เงินปันผลระหว่างกาลที่ประกาศจ่ายโดยคณะกรรมการดังกล่าวจะจ่ายให้กับผู้ถือหุ้นของบริษัทในเดือนกันยายน</w:t>
      </w:r>
      <w:r w:rsidRPr="00965F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65F89">
        <w:rPr>
          <w:rFonts w:ascii="Angsana New" w:hAnsi="Angsana New"/>
          <w:spacing w:val="-8"/>
          <w:sz w:val="30"/>
          <w:szCs w:val="30"/>
        </w:rPr>
        <w:t>2569</w:t>
      </w:r>
      <w:r w:rsidRPr="00965F89">
        <w:rPr>
          <w:spacing w:val="-8"/>
          <w:sz w:val="30"/>
          <w:szCs w:val="30"/>
        </w:rPr>
        <w:t xml:space="preserve"> </w:t>
      </w:r>
    </w:p>
    <w:p w14:paraId="32628C1E" w14:textId="77777777" w:rsidR="008A7955" w:rsidRPr="00710DD5" w:rsidRDefault="008A7955" w:rsidP="00F95CF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810"/>
          <w:tab w:val="left" w:pos="2250"/>
        </w:tabs>
        <w:spacing w:line="240" w:lineRule="auto"/>
        <w:jc w:val="thaiDistribute"/>
        <w:rPr>
          <w:rFonts w:ascii="Angsana New" w:hAnsi="Angsana New"/>
          <w:snapToGrid w:val="0"/>
          <w:spacing w:val="-4"/>
          <w:sz w:val="30"/>
          <w:szCs w:val="30"/>
          <w:highlight w:val="yellow"/>
          <w:lang w:eastAsia="th-TH"/>
        </w:rPr>
      </w:pPr>
    </w:p>
    <w:p w14:paraId="32F85468" w14:textId="77777777" w:rsidR="00710DD5" w:rsidRDefault="00710DD5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8EEBE2" w14:textId="5CC5FFEF" w:rsidR="004E3DB7" w:rsidRDefault="004E3DB7" w:rsidP="00F95CF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698"/>
          <w:tab w:val="left" w:pos="630"/>
          <w:tab w:val="num" w:pos="3164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การจัดประเภทรายการใหม่</w:t>
      </w:r>
    </w:p>
    <w:p w14:paraId="36460386" w14:textId="77777777" w:rsidR="004E3DB7" w:rsidRPr="00D93CB7" w:rsidRDefault="004E3DB7" w:rsidP="00F95CFC">
      <w:pPr>
        <w:rPr>
          <w:rFonts w:ascii="Angsana New" w:hAnsi="Angsana New" w:cs="Angsana New"/>
          <w:sz w:val="16"/>
          <w:szCs w:val="16"/>
        </w:rPr>
      </w:pPr>
    </w:p>
    <w:p w14:paraId="60BEF34B" w14:textId="77F79DE6" w:rsidR="00711CC4" w:rsidRPr="00BE36A9" w:rsidRDefault="00D113F6" w:rsidP="00BE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2B68FC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BE36A9">
        <w:rPr>
          <w:rFonts w:ascii="Angsana New" w:hAnsi="Angsana New" w:cs="Angsana New"/>
          <w:sz w:val="30"/>
          <w:szCs w:val="30"/>
        </w:rPr>
        <w:t>3</w:t>
      </w:r>
      <w:r w:rsidR="00BE36A9" w:rsidRPr="00CA54F0">
        <w:rPr>
          <w:rFonts w:ascii="Angsana New" w:hAnsi="Angsana New" w:cs="Angsana New"/>
          <w:sz w:val="30"/>
          <w:szCs w:val="30"/>
        </w:rPr>
        <w:t>1</w:t>
      </w:r>
      <w:r w:rsidRPr="00BE36A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36A9">
        <w:rPr>
          <w:rFonts w:ascii="Angsana New" w:hAnsi="Angsana New" w:cs="Angsana New"/>
          <w:sz w:val="30"/>
          <w:szCs w:val="30"/>
        </w:rPr>
        <w:t>2568</w:t>
      </w:r>
      <w:r w:rsidRPr="00BE36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8FC">
        <w:rPr>
          <w:rFonts w:ascii="Angsana New" w:hAnsi="Angsana New" w:cs="Angsana New"/>
          <w:sz w:val="30"/>
          <w:szCs w:val="30"/>
          <w:cs/>
        </w:rPr>
        <w:t>และงบการเงินระหว่างกาล สำหรับงวด</w:t>
      </w:r>
      <w:r w:rsidR="00664AF6" w:rsidRPr="002B68FC">
        <w:rPr>
          <w:rFonts w:ascii="Angsana New" w:hAnsi="Angsana New" w:cs="Angsana New"/>
          <w:sz w:val="30"/>
          <w:szCs w:val="30"/>
          <w:cs/>
        </w:rPr>
        <w:br/>
      </w:r>
      <w:r w:rsidRPr="002B68FC">
        <w:rPr>
          <w:rFonts w:ascii="Angsana New" w:hAnsi="Angsana New" w:cs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BE36A9" w:rsidRPr="002B68FC">
        <w:rPr>
          <w:rFonts w:ascii="Angsana New" w:hAnsi="Angsana New" w:cs="Angsana New"/>
          <w:sz w:val="30"/>
          <w:szCs w:val="30"/>
          <w:cs/>
        </w:rPr>
        <w:t xml:space="preserve"> </w:t>
      </w:r>
      <w:r w:rsidR="00BE36A9">
        <w:rPr>
          <w:rFonts w:ascii="Angsana New" w:hAnsi="Angsana New" w:cs="Angsana New"/>
          <w:sz w:val="30"/>
          <w:szCs w:val="30"/>
        </w:rPr>
        <w:t>30</w:t>
      </w:r>
      <w:r w:rsidRPr="002B68F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E36A9">
        <w:rPr>
          <w:rFonts w:ascii="Angsana New" w:hAnsi="Angsana New" w:cs="Angsana New"/>
          <w:sz w:val="30"/>
          <w:szCs w:val="30"/>
        </w:rPr>
        <w:t>2568</w:t>
      </w:r>
      <w:r w:rsidRPr="002B68FC">
        <w:rPr>
          <w:rFonts w:ascii="Angsana New" w:hAnsi="Angsana New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</w:t>
      </w:r>
      <w:r w:rsidR="00664AF6" w:rsidRPr="002B68FC">
        <w:rPr>
          <w:rFonts w:ascii="Angsana New" w:hAnsi="Angsana New" w:cs="Angsana New"/>
          <w:sz w:val="30"/>
          <w:szCs w:val="30"/>
          <w:cs/>
        </w:rPr>
        <w:br/>
      </w:r>
      <w:r w:rsidRPr="002B68FC">
        <w:rPr>
          <w:rFonts w:ascii="Angsana New" w:hAnsi="Angsana New" w:cs="Angsana New"/>
          <w:sz w:val="30"/>
          <w:szCs w:val="30"/>
          <w:cs/>
        </w:rPr>
        <w:t>การนำเสนองบการเงินระหว่างกาล สำหรับงวดสามเดือนและหกเดือนสิ้นสุดวันที่</w:t>
      </w:r>
      <w:r w:rsidR="00BE36A9" w:rsidRPr="002B68FC">
        <w:rPr>
          <w:rFonts w:ascii="Angsana New" w:hAnsi="Angsana New" w:cs="Angsana New"/>
          <w:sz w:val="30"/>
          <w:szCs w:val="30"/>
          <w:cs/>
        </w:rPr>
        <w:t xml:space="preserve"> </w:t>
      </w:r>
      <w:r w:rsidR="00BE36A9">
        <w:rPr>
          <w:rFonts w:ascii="Angsana New" w:hAnsi="Angsana New" w:cs="Angsana New"/>
          <w:sz w:val="30"/>
          <w:szCs w:val="30"/>
        </w:rPr>
        <w:t>30</w:t>
      </w:r>
      <w:r w:rsidR="00BE36A9" w:rsidRPr="002B68F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E36A9">
        <w:rPr>
          <w:rFonts w:ascii="Angsana New" w:hAnsi="Angsana New" w:cs="Angsana New"/>
          <w:sz w:val="30"/>
          <w:szCs w:val="30"/>
        </w:rPr>
        <w:t>2569</w:t>
      </w:r>
      <w:r w:rsidRPr="002B68FC">
        <w:rPr>
          <w:rFonts w:ascii="Angsana New" w:hAnsi="Angsana New" w:cs="Angsana New"/>
          <w:sz w:val="30"/>
          <w:szCs w:val="30"/>
          <w:cs/>
        </w:rPr>
        <w:t xml:space="preserve"> การจัดประเภทรายการมีดังนี้</w:t>
      </w:r>
    </w:p>
    <w:p w14:paraId="088C7087" w14:textId="77777777" w:rsidR="009F508B" w:rsidRPr="00D93CB7" w:rsidRDefault="009F508B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 w:val="0"/>
          <w:bCs w:val="0"/>
          <w:sz w:val="16"/>
          <w:szCs w:val="16"/>
        </w:rPr>
      </w:pPr>
    </w:p>
    <w:tbl>
      <w:tblPr>
        <w:tblW w:w="9314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389"/>
        <w:gridCol w:w="1557"/>
        <w:gridCol w:w="389"/>
        <w:gridCol w:w="1396"/>
        <w:gridCol w:w="389"/>
        <w:gridCol w:w="1563"/>
      </w:tblGrid>
      <w:tr w:rsidR="00711CC4" w:rsidRPr="00D65FF0" w14:paraId="6EC23718" w14:textId="77777777" w:rsidTr="00C31FAA">
        <w:trPr>
          <w:trHeight w:hRule="exact" w:val="362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8E68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5FF0">
              <w:rPr>
                <w:rFonts w:cs="Arial"/>
              </w:rPr>
              <w:br w:type="page"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D65FF0">
              <w:rPr>
                <w:rFonts w:ascii="Angsana New" w:hAnsi="Angsana New" w:cs="Angsana New" w:hint="cs"/>
                <w:i/>
                <w:iCs/>
                <w:color w:val="0000FF"/>
                <w:sz w:val="14"/>
                <w:szCs w:val="14"/>
              </w:rPr>
              <w:br w:type="page"/>
            </w: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E028" w14:textId="15383059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711CC4" w:rsidRPr="00D65FF0" w14:paraId="6E4119E0" w14:textId="77777777" w:rsidTr="00C31FAA">
        <w:trPr>
          <w:trHeight w:val="317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8862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EA66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1CC4" w:rsidRPr="00D65FF0" w14:paraId="729CC406" w14:textId="77777777" w:rsidTr="00C31FAA">
        <w:trPr>
          <w:trHeight w:hRule="exact" w:val="720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A9E0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C7D3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235AE24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0664F4F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2DF6" w14:textId="77777777" w:rsidR="00711CC4" w:rsidRPr="00D65FF0" w:rsidRDefault="00711CC4" w:rsidP="00F95CF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3346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D90E4DD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AA8C35B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686E" w14:textId="77777777" w:rsidR="00711CC4" w:rsidRPr="00D65FF0" w:rsidRDefault="00711CC4" w:rsidP="00F95CFC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จัด</w:t>
            </w:r>
          </w:p>
          <w:p w14:paraId="18C20CCB" w14:textId="77777777" w:rsidR="00711CC4" w:rsidRPr="00D65FF0" w:rsidRDefault="00711CC4" w:rsidP="00F95CFC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9080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AC166A7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88BDA94" w14:textId="77777777" w:rsidR="00711CC4" w:rsidRPr="00D65FF0" w:rsidRDefault="00711CC4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D254C" w14:textId="77777777" w:rsidR="00711CC4" w:rsidRPr="00D65FF0" w:rsidRDefault="00711CC4" w:rsidP="00F95CFC">
            <w:pPr>
              <w:pStyle w:val="BodyText"/>
              <w:spacing w:after="0" w:line="340" w:lineRule="exact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</w:tr>
      <w:tr w:rsidR="00711CC4" w:rsidRPr="00D65FF0" w14:paraId="5E2F75FC" w14:textId="77777777" w:rsidTr="00C31FAA">
        <w:trPr>
          <w:trHeight w:hRule="exact" w:val="347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91E35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88CD3" w14:textId="77777777" w:rsidR="00711CC4" w:rsidRPr="00CE5007" w:rsidRDefault="00711CC4" w:rsidP="00F95CFC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E50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CC4" w:rsidRPr="00D65FF0" w14:paraId="13F8839D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E34B7" w14:textId="78266100" w:rsidR="00711CC4" w:rsidRPr="00D65FF0" w:rsidRDefault="00711CC4" w:rsidP="00F95CFC">
            <w:pPr>
              <w:pStyle w:val="TableofAuthorities"/>
              <w:spacing w:line="240" w:lineRule="auto"/>
              <w:ind w:left="140" w:right="-71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งบฐานะการเงิน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ณ วันที่ </w:t>
            </w:r>
            <w:r w:rsidRPr="004B0B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3</w:t>
            </w:r>
            <w:r w:rsidRPr="00E967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1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ธันวาคม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92719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DC306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F87F5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FA67C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2ACC7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B1DF1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11CC4" w:rsidRPr="00D65FF0" w14:paraId="78CF76C1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18935" w14:textId="2361E8B9" w:rsidR="00711CC4" w:rsidRPr="00711CC4" w:rsidRDefault="00711CC4" w:rsidP="00F95CFC">
            <w:pPr>
              <w:pStyle w:val="TableofAuthorities"/>
              <w:spacing w:line="240" w:lineRule="auto"/>
              <w:ind w:left="140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11CC4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เงินสดและรายการเทียบเท่าเงินสด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97EB6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ED866" w14:textId="0A4FACBF" w:rsidR="00711CC4" w:rsidRPr="00D65FF0" w:rsidRDefault="00B437B6" w:rsidP="00F95C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C17C7">
              <w:rPr>
                <w:rFonts w:ascii="Angsana New" w:hAnsi="Angsana New" w:cs="Angsana New"/>
                <w:sz w:val="30"/>
                <w:szCs w:val="30"/>
                <w:lang w:eastAsia="ko-KR"/>
              </w:rPr>
              <w:t>4,</w:t>
            </w:r>
            <w:r w:rsidR="00BC17C7" w:rsidRPr="00BC17C7">
              <w:rPr>
                <w:rFonts w:ascii="Angsana New" w:hAnsi="Angsana New" w:cs="Angsana New"/>
                <w:sz w:val="30"/>
                <w:szCs w:val="30"/>
                <w:lang w:eastAsia="ko-KR"/>
              </w:rPr>
              <w:t>81</w:t>
            </w:r>
            <w:r w:rsidRPr="00BC17C7">
              <w:rPr>
                <w:rFonts w:ascii="Angsana New" w:hAnsi="Angsana New" w:cs="Angsana New"/>
                <w:sz w:val="30"/>
                <w:szCs w:val="30"/>
                <w:lang w:eastAsia="ko-KR"/>
              </w:rPr>
              <w:t>7,889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07115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F1D08" w14:textId="6AAC7A35" w:rsidR="00711CC4" w:rsidRPr="00300D8E" w:rsidRDefault="00B437B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(3,183,975)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96CB0" w14:textId="77777777" w:rsidR="00711CC4" w:rsidRPr="00D65FF0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B58EE" w14:textId="2CD00F6D" w:rsidR="00711CC4" w:rsidRPr="00D65FF0" w:rsidRDefault="00B437B6" w:rsidP="00F95CFC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1,633,914</w:t>
            </w:r>
          </w:p>
        </w:tc>
      </w:tr>
      <w:tr w:rsidR="00711CC4" w14:paraId="78537BCF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BB137" w14:textId="4FFAA412" w:rsidR="00711CC4" w:rsidRDefault="00711CC4" w:rsidP="00F95CFC">
            <w:pPr>
              <w:pStyle w:val="TableofAuthorities"/>
              <w:spacing w:line="240" w:lineRule="auto"/>
              <w:ind w:left="140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เงินลงทุนระยะสั้น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A626C" w14:textId="77777777" w:rsidR="00711CC4" w:rsidRDefault="00711CC4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EA219" w14:textId="31AC20CD" w:rsidR="00711CC4" w:rsidRDefault="00B437B6" w:rsidP="00F95CFC">
            <w:pPr>
              <w:pStyle w:val="TableofAuthorities"/>
              <w:spacing w:line="240" w:lineRule="auto"/>
              <w:ind w:left="-107" w:right="90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D8342" w14:textId="77777777" w:rsidR="00711CC4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3D37" w14:textId="20F8B1C2" w:rsidR="00711CC4" w:rsidRPr="00160D53" w:rsidRDefault="00B437B6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3,183,975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63055" w14:textId="77777777" w:rsidR="00711CC4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9266A" w14:textId="52E2C407" w:rsidR="00711CC4" w:rsidRDefault="00B437B6" w:rsidP="00F95C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3,183,975</w:t>
            </w:r>
          </w:p>
        </w:tc>
      </w:tr>
      <w:tr w:rsidR="00711CC4" w14:paraId="02CF3300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856C3" w14:textId="77777777" w:rsidR="00711CC4" w:rsidRDefault="00711CC4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545E4" w14:textId="77777777" w:rsidR="00711CC4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70782" w14:textId="77777777" w:rsidR="00711CC4" w:rsidRDefault="00711CC4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7CB3C" w14:textId="77777777" w:rsidR="00711CC4" w:rsidRDefault="00711CC4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CA1CE" w14:textId="77777777" w:rsidR="00711CC4" w:rsidRDefault="00711CC4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8099E" w14:textId="77777777" w:rsidR="00711CC4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5CB90" w14:textId="77777777" w:rsidR="00711CC4" w:rsidRDefault="00711CC4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A4AFF" w14:paraId="747786F3" w14:textId="77777777" w:rsidTr="00D93CB7">
        <w:trPr>
          <w:trHeight w:hRule="exact" w:val="288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3E4A2" w14:textId="77777777" w:rsidR="00BA4AFF" w:rsidRPr="00D93CB7" w:rsidRDefault="00BA4AFF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F943" w14:textId="77777777" w:rsidR="00BA4AFF" w:rsidRPr="00D93CB7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55415" w14:textId="77777777" w:rsidR="00BA4AFF" w:rsidRPr="00D93CB7" w:rsidRDefault="00BA4AFF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7942D" w14:textId="77777777" w:rsidR="00BA4AFF" w:rsidRPr="00D93CB7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C676D" w14:textId="77777777" w:rsidR="00BA4AFF" w:rsidRPr="00D93CB7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89BB6" w14:textId="77777777" w:rsidR="00BA4AFF" w:rsidRPr="00D93CB7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A6A2A" w14:textId="77777777" w:rsidR="00BA4AFF" w:rsidRPr="00D93CB7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20"/>
                <w:szCs w:val="20"/>
                <w:lang w:eastAsia="ko-KR"/>
              </w:rPr>
            </w:pPr>
          </w:p>
        </w:tc>
      </w:tr>
      <w:tr w:rsidR="00BA4AFF" w:rsidRPr="00D65FF0" w14:paraId="6FD558B1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19939" w14:textId="28D2C25F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กำไรขาดทุน</w:t>
            </w:r>
            <w:r w:rsidR="001B25D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สำหรับงวดหกเดือน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02DEB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E8748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8B91D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24CDA" w14:textId="77777777" w:rsidR="00BA4AFF" w:rsidRPr="00BA4AFF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B0D55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B29F4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A4AFF" w:rsidRPr="00D65FF0" w14:paraId="74BBB210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88372" w14:textId="0E981C03" w:rsidR="00BA4AFF" w:rsidRPr="00D65FF0" w:rsidRDefault="001B25D6" w:rsidP="00F95CFC">
            <w:pPr>
              <w:pStyle w:val="TableofAuthorities"/>
              <w:tabs>
                <w:tab w:val="clear" w:pos="454"/>
                <w:tab w:val="left" w:pos="321"/>
              </w:tabs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 </w:t>
            </w:r>
            <w:r w:rsidR="00BA4A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สิ้นสุดวันที่ </w:t>
            </w:r>
            <w:r w:rsidR="00BA4A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30 </w:t>
            </w:r>
            <w:r w:rsidR="00BA4A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มิถุนายน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7A413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E49D1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29365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D5393" w14:textId="77777777" w:rsidR="00BA4AFF" w:rsidRPr="00BA4AFF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BE59F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4FFF2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A4AFF" w:rsidRPr="00D65FF0" w14:paraId="73E7459B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B1722" w14:textId="77777777" w:rsidR="00BA4AFF" w:rsidRPr="00BA4AFF" w:rsidRDefault="00BA4AFF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A4AFF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ค่าใช้จ่ายในการบริหาร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34EFD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1F5F" w14:textId="3458E220" w:rsidR="00BA4AFF" w:rsidRPr="00BA4AFF" w:rsidRDefault="00BA4AFF" w:rsidP="00F95C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A4AFF">
              <w:rPr>
                <w:rFonts w:ascii="Angsana New" w:hAnsi="Angsana New" w:cs="Angsana New"/>
                <w:sz w:val="30"/>
                <w:szCs w:val="30"/>
                <w:lang w:eastAsia="ko-KR"/>
              </w:rPr>
              <w:t>474,123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242B9" w14:textId="77777777" w:rsidR="00BA4AFF" w:rsidRPr="00BA4AFF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68A6C" w14:textId="00F953E0" w:rsidR="00BA4AFF" w:rsidRPr="00BA4AFF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(</w:t>
            </w:r>
            <w:r w:rsidRPr="00BA4AF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93B8E" w14:textId="77777777" w:rsidR="00BA4AFF" w:rsidRPr="00D65FF0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EAD33" w14:textId="726C870A" w:rsidR="00BA4AFF" w:rsidRPr="00D65FF0" w:rsidRDefault="00BA4AFF" w:rsidP="00B929D2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A4AFF">
              <w:rPr>
                <w:rFonts w:ascii="Angsana New" w:hAnsi="Angsana New" w:cs="Angsana New"/>
                <w:sz w:val="30"/>
                <w:szCs w:val="30"/>
                <w:lang w:eastAsia="ko-KR"/>
              </w:rPr>
              <w:t>472,292</w:t>
            </w:r>
          </w:p>
        </w:tc>
      </w:tr>
      <w:tr w:rsidR="00BA4AFF" w14:paraId="3302089D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64179" w14:textId="2E430B16" w:rsidR="00BA4AFF" w:rsidRPr="00BA4AFF" w:rsidRDefault="00BA4AFF" w:rsidP="00F95CFC">
            <w:pPr>
              <w:pStyle w:val="TableofAuthorities"/>
              <w:ind w:left="-107" w:right="-71" w:firstLine="26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A4AFF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ขาดทุนจากการขายและ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A83AB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A0041" w14:textId="77777777" w:rsidR="00BA4AFF" w:rsidRPr="00BA4AFF" w:rsidRDefault="00BA4AFF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87BE2" w14:textId="77777777" w:rsidR="00BA4AFF" w:rsidRPr="00BA4AFF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53E67" w14:textId="77777777" w:rsidR="00BA4AFF" w:rsidRPr="00BA4AFF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7E330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3863F" w14:textId="77777777" w:rsidR="00BA4AFF" w:rsidRDefault="00BA4AFF" w:rsidP="00B929D2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A4AFF" w14:paraId="0E6A1B57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12DD3" w14:textId="1C46001A" w:rsidR="00BA4AFF" w:rsidRPr="00BA4AFF" w:rsidRDefault="00BA4AFF" w:rsidP="00F95CFC">
            <w:pPr>
              <w:pStyle w:val="TableofAuthorities"/>
              <w:tabs>
                <w:tab w:val="left" w:pos="342"/>
              </w:tabs>
              <w:ind w:left="-107" w:right="-71" w:firstLine="269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1B2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A4AFF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ตัดจำหน่ายสินทรัพย์สุทธิ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7D9BB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8D24B" w14:textId="59ACA1AC" w:rsidR="00BA4AFF" w:rsidRPr="00BA4AFF" w:rsidRDefault="00BA4AFF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A4AFF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6EA5" w14:textId="77777777" w:rsidR="00BA4AFF" w:rsidRPr="00BA4AFF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9A342" w14:textId="34845348" w:rsidR="00BA4AFF" w:rsidRPr="00BA4AFF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BA4AF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1,831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E36F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9E599" w14:textId="39400563" w:rsidR="00BA4AFF" w:rsidRDefault="00BA4AFF" w:rsidP="00B929D2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929D2">
              <w:rPr>
                <w:rFonts w:ascii="Angsana New" w:hAnsi="Angsana New" w:cs="Angsana New"/>
                <w:sz w:val="30"/>
                <w:szCs w:val="30"/>
                <w:lang w:eastAsia="ko-KR"/>
              </w:rPr>
              <w:t>1,831</w:t>
            </w:r>
          </w:p>
        </w:tc>
      </w:tr>
      <w:tr w:rsidR="00BA4AFF" w14:paraId="6C4784F2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79CB8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3F698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7DE17" w14:textId="77777777" w:rsidR="00BA4AFF" w:rsidRDefault="00BA4AFF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FED05" w14:textId="77777777" w:rsidR="00BA4AFF" w:rsidRDefault="00BA4AFF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E2C3" w14:textId="4229D3BC" w:rsidR="00BA4AFF" w:rsidRPr="00BA4AFF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C15C1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B4875" w14:textId="77777777" w:rsidR="00BA4AFF" w:rsidRDefault="00BA4AFF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</w:tbl>
    <w:p w14:paraId="4DD34BC4" w14:textId="77777777" w:rsidR="008A7955" w:rsidRDefault="008A7955" w:rsidP="00F95C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  <w:tab w:val="num" w:pos="3164"/>
        </w:tabs>
        <w:spacing w:line="240" w:lineRule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tbl>
      <w:tblPr>
        <w:tblW w:w="9314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389"/>
        <w:gridCol w:w="1557"/>
        <w:gridCol w:w="389"/>
        <w:gridCol w:w="1396"/>
        <w:gridCol w:w="389"/>
        <w:gridCol w:w="1563"/>
      </w:tblGrid>
      <w:tr w:rsidR="009F508B" w:rsidRPr="00D65FF0" w14:paraId="3ACB8D63" w14:textId="77777777" w:rsidTr="0087104E">
        <w:trPr>
          <w:trHeight w:hRule="exact" w:val="362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7641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5FF0">
              <w:rPr>
                <w:rFonts w:cs="Arial"/>
              </w:rPr>
              <w:br w:type="page"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D65FF0">
              <w:rPr>
                <w:rFonts w:ascii="Angsana New" w:hAnsi="Angsana New" w:cs="Angsana New" w:hint="cs"/>
                <w:i/>
                <w:iCs/>
                <w:color w:val="0000FF"/>
                <w:sz w:val="14"/>
                <w:szCs w:val="14"/>
              </w:rPr>
              <w:br w:type="page"/>
            </w: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6737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9F508B" w:rsidRPr="00D65FF0" w14:paraId="7679064A" w14:textId="77777777" w:rsidTr="0087104E">
        <w:trPr>
          <w:trHeight w:val="317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D1BA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A057" w14:textId="2A22884D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="001C32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9F508B" w:rsidRPr="00D65FF0" w14:paraId="7B1BB8A7" w14:textId="77777777" w:rsidTr="0087104E">
        <w:trPr>
          <w:trHeight w:hRule="exact" w:val="720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3392D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233A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D854488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CA2F4CA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5CBFC" w14:textId="77777777" w:rsidR="009F508B" w:rsidRPr="00D65FF0" w:rsidRDefault="009F508B" w:rsidP="00F95CF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843F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9414EEA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D1B62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0572B" w14:textId="77777777" w:rsidR="009F508B" w:rsidRPr="00D65FF0" w:rsidRDefault="009F508B" w:rsidP="00F95CFC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จัด</w:t>
            </w:r>
          </w:p>
          <w:p w14:paraId="1F6CDAEC" w14:textId="77777777" w:rsidR="009F508B" w:rsidRPr="00D65FF0" w:rsidRDefault="009F508B" w:rsidP="00F95CFC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6275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228EA5C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6B3ACAF" w14:textId="77777777" w:rsidR="009F508B" w:rsidRPr="00D65FF0" w:rsidRDefault="009F508B" w:rsidP="00F95CF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46036" w14:textId="77777777" w:rsidR="009F508B" w:rsidRPr="00D65FF0" w:rsidRDefault="009F508B" w:rsidP="00F95CFC">
            <w:pPr>
              <w:pStyle w:val="BodyText"/>
              <w:spacing w:after="0" w:line="340" w:lineRule="exact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</w:tr>
      <w:tr w:rsidR="009F508B" w:rsidRPr="00D65FF0" w14:paraId="5521E7B7" w14:textId="77777777" w:rsidTr="0087104E">
        <w:trPr>
          <w:trHeight w:hRule="exact" w:val="347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7D1FB" w14:textId="77777777" w:rsidR="009F508B" w:rsidRPr="00D93CB7" w:rsidRDefault="009F508B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F7902" w14:textId="77777777" w:rsidR="009F508B" w:rsidRPr="00CE5007" w:rsidRDefault="009F508B" w:rsidP="00F95CFC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E50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508B" w:rsidRPr="0060323A" w14:paraId="24A7F220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334D9" w14:textId="358A8A4E" w:rsidR="009F508B" w:rsidRPr="00D65FF0" w:rsidRDefault="009F508B" w:rsidP="00F95CFC">
            <w:pPr>
              <w:pStyle w:val="TableofAuthorities"/>
              <w:spacing w:line="240" w:lineRule="auto"/>
              <w:ind w:left="140" w:right="-71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กำไรขาดทุน</w:t>
            </w:r>
            <w:r w:rsidR="001B25D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สำหรับงวดหกเดือน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F1963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DB96A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F82B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3493D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D64CE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1084B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6258C" w:rsidRPr="00D65FF0" w14:paraId="6746E9ED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232F8" w14:textId="582B4237" w:rsidR="00B6258C" w:rsidRPr="00D65FF0" w:rsidRDefault="001B25D6" w:rsidP="00F95CFC">
            <w:pPr>
              <w:pStyle w:val="TableofAuthorities"/>
              <w:spacing w:line="240" w:lineRule="auto"/>
              <w:ind w:left="140" w:right="-71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 </w:t>
            </w:r>
            <w:r w:rsidR="00B625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สิ้นสุดวันที่ </w:t>
            </w:r>
            <w:r w:rsidR="00B625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30 </w:t>
            </w:r>
            <w:r w:rsidR="00B625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มิถุนายน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A28C4" w14:textId="77777777" w:rsidR="00B6258C" w:rsidRPr="00D65FF0" w:rsidRDefault="00B6258C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AA46C" w14:textId="77777777" w:rsidR="00B6258C" w:rsidRPr="00D65FF0" w:rsidRDefault="00B6258C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28613" w14:textId="77777777" w:rsidR="00B6258C" w:rsidRPr="00D65FF0" w:rsidRDefault="00B6258C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E3B47" w14:textId="77777777" w:rsidR="00B6258C" w:rsidRPr="00D65FF0" w:rsidRDefault="00B6258C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4EB5B" w14:textId="77777777" w:rsidR="00B6258C" w:rsidRPr="00D65FF0" w:rsidRDefault="00B6258C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5F6B9" w14:textId="77777777" w:rsidR="00B6258C" w:rsidRPr="00D65FF0" w:rsidRDefault="00B6258C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9F508B" w:rsidRPr="00D65FF0" w14:paraId="1CCB763D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07709" w14:textId="18155C7F" w:rsidR="009F508B" w:rsidRPr="00711CC4" w:rsidRDefault="00B6258C" w:rsidP="00F95CFC">
            <w:pPr>
              <w:pStyle w:val="TableofAuthorities"/>
              <w:spacing w:line="240" w:lineRule="auto"/>
              <w:ind w:left="140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6258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38410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E33F3" w14:textId="7885365D" w:rsidR="009F508B" w:rsidRPr="00D65FF0" w:rsidRDefault="00B6258C" w:rsidP="00F95C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6258C">
              <w:rPr>
                <w:rFonts w:ascii="Angsana New" w:hAnsi="Angsana New" w:cs="Angsana New"/>
                <w:sz w:val="30"/>
                <w:szCs w:val="30"/>
                <w:lang w:eastAsia="ko-KR"/>
              </w:rPr>
              <w:t>248,330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DED3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00D8F" w14:textId="44C67619" w:rsidR="009F508B" w:rsidRPr="00300D8E" w:rsidRDefault="00B6258C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4F6AD" w14:textId="77777777" w:rsidR="009F508B" w:rsidRPr="00D65FF0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80884" w14:textId="678D6824" w:rsidR="009F508B" w:rsidRPr="00D65FF0" w:rsidRDefault="00B6258C" w:rsidP="00F95CFC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6258C">
              <w:rPr>
                <w:rFonts w:ascii="Angsana New" w:hAnsi="Angsana New" w:cs="Angsana New"/>
                <w:sz w:val="30"/>
                <w:szCs w:val="30"/>
                <w:lang w:eastAsia="ko-KR"/>
              </w:rPr>
              <w:t>247,363</w:t>
            </w:r>
          </w:p>
        </w:tc>
      </w:tr>
      <w:tr w:rsidR="009F508B" w14:paraId="5A72D5C0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3C42C" w14:textId="4F21B5B2" w:rsidR="009F508B" w:rsidRPr="00B6258C" w:rsidRDefault="00B6258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 w:firstLine="74"/>
              <w:rPr>
                <w:rFonts w:ascii="Angsana New" w:hAnsi="Angsana New" w:cs="Angsana New"/>
                <w:sz w:val="30"/>
                <w:szCs w:val="30"/>
              </w:rPr>
            </w:pPr>
            <w:r w:rsidRPr="00B625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ขาดทุนจากการขายและ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9A6CD" w14:textId="77777777" w:rsidR="009F508B" w:rsidRDefault="009F508B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0BFA5" w14:textId="7538B81A" w:rsidR="009F508B" w:rsidRPr="00B6258C" w:rsidRDefault="009F508B" w:rsidP="00F95CFC">
            <w:pPr>
              <w:pStyle w:val="TableofAuthorities"/>
              <w:spacing w:line="240" w:lineRule="auto"/>
              <w:ind w:left="-107" w:right="90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4E71E" w14:textId="77777777" w:rsidR="009F508B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3635B" w14:textId="57146729" w:rsidR="009F508B" w:rsidRPr="00160D53" w:rsidRDefault="009F508B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784D5" w14:textId="77777777" w:rsidR="009F508B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FB2FF" w14:textId="32E082CB" w:rsidR="009F508B" w:rsidRDefault="009F508B" w:rsidP="00F95C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6258C" w14:paraId="63F98068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42720" w14:textId="1DD76A49" w:rsidR="00B6258C" w:rsidRPr="00B6258C" w:rsidRDefault="00B6258C" w:rsidP="00F95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8" w:firstLine="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B6258C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ตัดจำหน่ายสินทรัพย์สุทธิ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DC706" w14:textId="77777777" w:rsidR="00B6258C" w:rsidRDefault="00B6258C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90733" w14:textId="2983823A" w:rsidR="00B6258C" w:rsidRDefault="00B6258C" w:rsidP="00F95CFC">
            <w:pPr>
              <w:pStyle w:val="TableofAuthorities"/>
              <w:spacing w:line="240" w:lineRule="auto"/>
              <w:ind w:left="-107" w:right="90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5F715" w14:textId="77777777" w:rsidR="00B6258C" w:rsidRDefault="00B6258C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4CC61" w14:textId="041627CE" w:rsidR="00B6258C" w:rsidRDefault="00B6258C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B6258C">
              <w:rPr>
                <w:rFonts w:asciiTheme="majorBidi" w:hAnsiTheme="majorBidi" w:cs="Angsana New"/>
                <w:sz w:val="30"/>
                <w:szCs w:val="30"/>
                <w:cs/>
                <w:lang w:eastAsia="ko-KR"/>
              </w:rPr>
              <w:t>967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1605C" w14:textId="77777777" w:rsidR="00B6258C" w:rsidRDefault="00B6258C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A68F6" w14:textId="26F34D7E" w:rsidR="00B6258C" w:rsidRDefault="00B6258C" w:rsidP="00F95C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967</w:t>
            </w:r>
          </w:p>
        </w:tc>
      </w:tr>
      <w:tr w:rsidR="009F508B" w14:paraId="4EEBFFD7" w14:textId="77777777" w:rsidTr="00626CD4">
        <w:trPr>
          <w:trHeight w:hRule="exact" w:val="389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EFCEC" w14:textId="355CE579" w:rsidR="009F508B" w:rsidRDefault="009F508B" w:rsidP="00F95C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998DD" w14:textId="77777777" w:rsidR="009F508B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A39CB" w14:textId="77777777" w:rsidR="009F508B" w:rsidRDefault="009F508B" w:rsidP="00F95C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7F39F" w14:textId="77777777" w:rsidR="009F508B" w:rsidRDefault="009F508B" w:rsidP="00F95C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9CA32" w14:textId="48857016" w:rsidR="009F508B" w:rsidRDefault="00BA4AFF" w:rsidP="00F95C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7" w:right="-9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E92D2" w14:textId="77777777" w:rsidR="009F508B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32DAD" w14:textId="77777777" w:rsidR="009F508B" w:rsidRDefault="009F508B" w:rsidP="00F95C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</w:tbl>
    <w:p w14:paraId="716330B7" w14:textId="38F944DB" w:rsidR="001A3D77" w:rsidRPr="00CA54F0" w:rsidRDefault="001A3D77" w:rsidP="00F95CF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698"/>
          <w:tab w:val="left" w:pos="630"/>
          <w:tab w:val="num" w:pos="3164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A54F0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มาตรฐาน</w:t>
      </w:r>
      <w:r w:rsidR="00BB3567" w:rsidRPr="00CA54F0">
        <w:rPr>
          <w:rFonts w:ascii="Angsana New" w:hAnsi="Angsana New" w:cs="Angsana New" w:hint="cs"/>
          <w:sz w:val="30"/>
          <w:szCs w:val="30"/>
          <w:u w:val="none"/>
          <w:cs/>
        </w:rPr>
        <w:t>การรายงานทางการเงินที่ยังไม่ได้ใช้</w:t>
      </w:r>
    </w:p>
    <w:p w14:paraId="4314115E" w14:textId="77777777" w:rsidR="00BB3567" w:rsidRPr="00710DD5" w:rsidRDefault="00BB3567" w:rsidP="00F95CFC">
      <w:pPr>
        <w:rPr>
          <w:rFonts w:asciiTheme="majorBidi" w:hAnsiTheme="majorBidi" w:cstheme="majorBidi"/>
          <w:sz w:val="30"/>
          <w:szCs w:val="30"/>
        </w:rPr>
      </w:pPr>
    </w:p>
    <w:p w14:paraId="1EBB1C76" w14:textId="0A719294" w:rsidR="00BB3567" w:rsidRPr="00CA54F0" w:rsidRDefault="00BB356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A54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</w:t>
      </w:r>
      <w:r w:rsidR="00CA54F0" w:rsidRPr="00CA54F0">
        <w:rPr>
          <w:rFonts w:ascii="Angsana New" w:hAnsi="Angsana New" w:cs="Angsana New" w:hint="cs"/>
          <w:sz w:val="30"/>
          <w:szCs w:val="30"/>
          <w:cs/>
        </w:rPr>
        <w:t>และปรับปรุง</w:t>
      </w:r>
      <w:r w:rsidRPr="00CA54F0">
        <w:rPr>
          <w:rFonts w:ascii="Angsana New" w:hAnsi="Angsana New" w:cs="Angsana New"/>
          <w:sz w:val="30"/>
          <w:szCs w:val="30"/>
          <w:cs/>
        </w:rPr>
        <w:t>ใหม่ซึ่งเกี่ยวกับการดำเนินงานของกลุ่มบริษัท และคาดว่า</w:t>
      </w:r>
      <w:r w:rsidR="00CA54F0" w:rsidRPr="00CA54F0">
        <w:rPr>
          <w:rFonts w:ascii="Angsana New" w:hAnsi="Angsana New" w:cs="Angsana New"/>
          <w:sz w:val="30"/>
          <w:szCs w:val="30"/>
          <w:cs/>
        </w:rPr>
        <w:br/>
      </w:r>
      <w:r w:rsidRPr="00CA54F0">
        <w:rPr>
          <w:rFonts w:ascii="Angsana New" w:hAnsi="Angsana New" w:cs="Angsana New"/>
          <w:sz w:val="30"/>
          <w:szCs w:val="30"/>
          <w:cs/>
        </w:rPr>
        <w:t>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CA54F0">
        <w:rPr>
          <w:rFonts w:ascii="Angsana New" w:hAnsi="Angsana New" w:cs="Angsana New"/>
          <w:sz w:val="30"/>
          <w:szCs w:val="30"/>
        </w:rPr>
        <w:t xml:space="preserve"> </w:t>
      </w:r>
      <w:r w:rsidRPr="00CA54F0">
        <w:rPr>
          <w:rFonts w:ascii="Angsana New" w:hAnsi="Angsana New" w:cs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CA54F0">
        <w:rPr>
          <w:rFonts w:ascii="Angsana New" w:hAnsi="Angsana New" w:cs="Angsana New"/>
          <w:sz w:val="30"/>
          <w:szCs w:val="30"/>
        </w:rPr>
        <w:t>1</w:t>
      </w:r>
      <w:r w:rsidRPr="00CA54F0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Pr="00CA54F0">
        <w:rPr>
          <w:rFonts w:ascii="Angsana New" w:hAnsi="Angsana New" w:cs="Angsana New" w:hint="cs"/>
          <w:sz w:val="30"/>
          <w:szCs w:val="30"/>
          <w:cs/>
        </w:rPr>
        <w:t>ใน</w:t>
      </w:r>
      <w:r w:rsidRPr="00CA54F0">
        <w:rPr>
          <w:rFonts w:ascii="Angsana New" w:hAnsi="Angsana New" w:cs="Angsana New"/>
          <w:sz w:val="30"/>
          <w:szCs w:val="30"/>
          <w:cs/>
        </w:rPr>
        <w:t>ปีดังต่อไปนี้ และ</w:t>
      </w:r>
      <w:r w:rsidRPr="00CA54F0">
        <w:rPr>
          <w:rFonts w:ascii="Angsana New" w:hAnsi="Angsana New" w:cs="Angsana New" w:hint="cs"/>
          <w:sz w:val="30"/>
          <w:szCs w:val="30"/>
          <w:cs/>
        </w:rPr>
        <w:t>อนุญาตให้</w:t>
      </w:r>
      <w:r w:rsidRPr="00CA54F0">
        <w:rPr>
          <w:rFonts w:ascii="Angsana New" w:hAnsi="Angsana New" w:cs="Angsana New"/>
          <w:sz w:val="30"/>
          <w:szCs w:val="30"/>
          <w:cs/>
        </w:rPr>
        <w:t>นำมาถือปฏิบัติก่อนวันที่มีผลบังคับใช้ได้ อย่างไรก็ตามกลุ่มบริษัทไม่ได้นำมาตรฐานการ</w:t>
      </w:r>
      <w:r w:rsidRPr="00CA54F0">
        <w:rPr>
          <w:rFonts w:ascii="Angsana New" w:hAnsi="Angsana New" w:cs="Angsana New" w:hint="cs"/>
          <w:sz w:val="30"/>
          <w:szCs w:val="30"/>
          <w:cs/>
        </w:rPr>
        <w:t>รายงานทางการเงินที่ออก</w:t>
      </w:r>
      <w:r w:rsidRPr="00CA54F0">
        <w:rPr>
          <w:rFonts w:ascii="Angsana New" w:hAnsi="Angsana New" w:cs="Angsana New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E43AD21" w14:textId="4210DC1B" w:rsidR="00BB3567" w:rsidRPr="00CA54F0" w:rsidRDefault="00BB3567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40"/>
        <w:gridCol w:w="1260"/>
      </w:tblGrid>
      <w:tr w:rsidR="00BB3567" w:rsidRPr="00CA54F0" w14:paraId="0C469F92" w14:textId="77777777" w:rsidTr="00BA4491">
        <w:trPr>
          <w:tblHeader/>
        </w:trPr>
        <w:tc>
          <w:tcPr>
            <w:tcW w:w="3510" w:type="dxa"/>
            <w:vAlign w:val="bottom"/>
          </w:tcPr>
          <w:p w14:paraId="575E1D87" w14:textId="246977E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54F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CA54F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40" w:type="dxa"/>
            <w:vAlign w:val="bottom"/>
          </w:tcPr>
          <w:p w14:paraId="509FB662" w14:textId="7777777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A54F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1A24AE7D" w14:textId="7777777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A54F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BB3567" w:rsidRPr="00CA54F0" w14:paraId="30AF2176" w14:textId="77777777" w:rsidTr="00BA4491">
        <w:tc>
          <w:tcPr>
            <w:tcW w:w="3510" w:type="dxa"/>
          </w:tcPr>
          <w:p w14:paraId="3FF52CAB" w14:textId="3394E443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shd w:val="clear" w:color="auto" w:fill="D9D9D9" w:themeFill="background1" w:themeFillShade="D9"/>
              </w:rPr>
            </w:pPr>
            <w:r w:rsidRPr="00CA54F0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CA54F0"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  <w:t>18</w:t>
            </w:r>
          </w:p>
        </w:tc>
        <w:tc>
          <w:tcPr>
            <w:tcW w:w="4140" w:type="dxa"/>
          </w:tcPr>
          <w:p w14:paraId="3BBF75A9" w14:textId="7777777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A54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3B11B08F" w14:textId="7777777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A54F0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BB3567" w:rsidRPr="00CA54F0" w14:paraId="75D86CA6" w14:textId="77777777" w:rsidTr="00BA4491">
        <w:tc>
          <w:tcPr>
            <w:tcW w:w="3510" w:type="dxa"/>
          </w:tcPr>
          <w:p w14:paraId="49A37898" w14:textId="7205A4FF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</w:pPr>
            <w:r w:rsidRPr="00CA54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CA54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7 </w:t>
            </w:r>
          </w:p>
        </w:tc>
        <w:tc>
          <w:tcPr>
            <w:tcW w:w="4140" w:type="dxa"/>
          </w:tcPr>
          <w:p w14:paraId="1F56390F" w14:textId="7777777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54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49D7C61F" w14:textId="77777777" w:rsidR="00BB3567" w:rsidRPr="00CA54F0" w:rsidRDefault="00BB3567" w:rsidP="00F9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A54F0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27757DDD" w14:textId="77777777" w:rsidR="000C1D7B" w:rsidRPr="00710DD5" w:rsidRDefault="000C1D7B" w:rsidP="00F95CF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C6D397" w14:textId="7BCAF8C9" w:rsidR="00BB3567" w:rsidRPr="00CA54F0" w:rsidRDefault="00BB3567" w:rsidP="00F95CFC">
      <w:pPr>
        <w:pStyle w:val="ListParagraph"/>
        <w:numPr>
          <w:ilvl w:val="0"/>
          <w:numId w:val="29"/>
        </w:num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A54F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CA54F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CA54F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1B040F1" w14:textId="77777777" w:rsidR="00BB3567" w:rsidRPr="00710DD5" w:rsidRDefault="00BB3567" w:rsidP="00F95C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1B82569" w14:textId="53173731" w:rsidR="00BB3567" w:rsidRPr="00CA54F0" w:rsidRDefault="00BB3567" w:rsidP="00F95C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มาตรฐานการรายงานทางการเงินฉบับที่ 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18 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จะมาแทนมาตรฐานการบัญชีฉบับที่ 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CA54F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เรื่อง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A54F0">
        <w:rPr>
          <w:rFonts w:asciiTheme="majorBidi" w:hAnsiTheme="majorBidi" w:cstheme="majorBidi"/>
          <w:i/>
          <w:iCs/>
          <w:color w:val="000000"/>
          <w:spacing w:val="-2"/>
          <w:sz w:val="30"/>
          <w:szCs w:val="30"/>
          <w:cs/>
        </w:rPr>
        <w:t>การนำเสนองบการเงิน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107FE80B" w14:textId="77777777" w:rsidR="00BB3567" w:rsidRPr="00710DD5" w:rsidRDefault="00BB3567" w:rsidP="00F95C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F598A3" w14:textId="77777777" w:rsidR="00BB3567" w:rsidRPr="00CA54F0" w:rsidRDefault="00BB3567" w:rsidP="00F95CFC">
      <w:pPr>
        <w:pStyle w:val="ListParagraph"/>
        <w:numPr>
          <w:ilvl w:val="0"/>
          <w:numId w:val="30"/>
        </w:numPr>
        <w:tabs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CA54F0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</w:t>
      </w:r>
      <w:r w:rsidRPr="00CA54F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และ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หมวดภาษีเงินได้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นอกจากนี้ กิจการต้องนำเสนอยอด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A54F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9ED56E5" w14:textId="77777777" w:rsidR="00BB3567" w:rsidRPr="00CA54F0" w:rsidRDefault="00BB3567" w:rsidP="00F95CFC">
      <w:pPr>
        <w:pStyle w:val="ListParagraph"/>
        <w:numPr>
          <w:ilvl w:val="0"/>
          <w:numId w:val="30"/>
        </w:numPr>
        <w:tabs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CA54F0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712B5313" w14:textId="77777777" w:rsidR="00BB3567" w:rsidRPr="00CA54F0" w:rsidRDefault="00BB3567" w:rsidP="00F95CFC">
      <w:pPr>
        <w:pStyle w:val="ListParagraph"/>
        <w:numPr>
          <w:ilvl w:val="0"/>
          <w:numId w:val="30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261EEF79" w14:textId="77777777" w:rsidR="00BB3567" w:rsidRPr="00BA4491" w:rsidRDefault="00BB3567" w:rsidP="00F95C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BDC85F" w14:textId="26E1E2B5" w:rsidR="002D2461" w:rsidRDefault="00BB3567" w:rsidP="00F95C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นอกจากนี้ ทุกกิจการต้อง</w:t>
      </w:r>
      <w:r w:rsidRPr="00CA54F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นำ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กำไรหรือขาดทุนจากการดำเนินงานที่</w:t>
      </w:r>
      <w:r w:rsidRPr="00CA54F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เป็นยอดรวมย่อย</w:t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เป็นจุดเริ่มต้นของ</w:t>
      </w:r>
      <w:r w:rsidR="00E8677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A54F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งบกระแส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CA54F0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CA54F0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4BCE99B3" w14:textId="305F8C4A" w:rsidR="00CD5355" w:rsidRDefault="00CD5355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EA11303" w14:textId="0AD7B201" w:rsidR="00F367E0" w:rsidRPr="0091248B" w:rsidRDefault="00F367E0" w:rsidP="00F95CFC">
      <w:pPr>
        <w:numPr>
          <w:ilvl w:val="0"/>
          <w:numId w:val="29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124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การปรับปรุงมาตรฐานการบัญชีฉบับที่ </w:t>
      </w:r>
      <w:r w:rsidRPr="009124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Pr="009124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อันเป็นผลสืบเนื่องมาจากการออกมาตรฐานการายงานทางการเงินฉบับที่ </w:t>
      </w:r>
      <w:r w:rsidRPr="009124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9124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046359EC" w14:textId="77777777" w:rsidR="00F367E0" w:rsidRPr="0091248B" w:rsidRDefault="00F367E0" w:rsidP="00F95CFC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27D61B6" w14:textId="654A8F99" w:rsidR="00F367E0" w:rsidRPr="0091248B" w:rsidRDefault="00F367E0" w:rsidP="00F95CFC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248B">
        <w:rPr>
          <w:rFonts w:asciiTheme="majorBidi" w:hAnsiTheme="majorBidi" w:cstheme="majorBidi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91248B">
        <w:rPr>
          <w:rFonts w:asciiTheme="majorBidi" w:hAnsiTheme="majorBidi" w:cstheme="majorBidi"/>
          <w:sz w:val="30"/>
          <w:szCs w:val="30"/>
        </w:rPr>
        <w:t>18</w:t>
      </w:r>
      <w:r w:rsidRPr="0091248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1248B">
        <w:rPr>
          <w:rFonts w:asciiTheme="majorBidi" w:hAnsiTheme="majorBidi" w:cstheme="majorBidi"/>
          <w:sz w:val="30"/>
          <w:szCs w:val="30"/>
          <w:cs/>
        </w:rPr>
        <w:br/>
      </w:r>
      <w:r w:rsidRPr="0091248B">
        <w:rPr>
          <w:rFonts w:asciiTheme="majorBidi" w:hAnsiTheme="majorBidi" w:cstheme="majorBidi"/>
          <w:i/>
          <w:iCs/>
          <w:sz w:val="30"/>
          <w:szCs w:val="30"/>
          <w:cs/>
        </w:rPr>
        <w:t>การแสดงรายการและการเปิดเผยข้อมูลในงบการเงิน</w:t>
      </w:r>
    </w:p>
    <w:p w14:paraId="4F1A7F0C" w14:textId="77777777" w:rsidR="00F367E0" w:rsidRPr="0091248B" w:rsidRDefault="00F367E0" w:rsidP="00F95CFC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88D9FB" w14:textId="77777777" w:rsidR="00F367E0" w:rsidRPr="0091248B" w:rsidRDefault="00F367E0" w:rsidP="00F95C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248B">
        <w:rPr>
          <w:rFonts w:asciiTheme="majorBidi" w:hAnsiTheme="majorBidi" w:cstheme="majorBidi"/>
          <w:color w:val="000000"/>
          <w:sz w:val="30"/>
          <w:szCs w:val="30"/>
        </w:rPr>
        <w:t xml:space="preserve">TFRS 18 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กำหนดให้มีการปรับปรุงที่เป็นผลสืบเนื่องต่อมาตรฐาน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การบัญชี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ฉบับนี้ โดยกำหนดให้กิจการ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ยอดรวมย่อย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“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กำไร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หรือขาดทุน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จากการดำเนินงาน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กำหนด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ขึ้นใหม่เป็นจุดเริ่มต้นของงบกระแสเงินสด เมื่อ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มีการนำเสนอ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กระแสเงินสดจากกิจกรรมดำเนินงานโดยวิธีทางอ้อม</w:t>
      </w:r>
    </w:p>
    <w:p w14:paraId="0B1F5E3C" w14:textId="77777777" w:rsidR="00F367E0" w:rsidRPr="0091248B" w:rsidRDefault="00F367E0" w:rsidP="00F95C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D6ED46D" w14:textId="77777777" w:rsidR="00F367E0" w:rsidRPr="00557F96" w:rsidRDefault="00F367E0" w:rsidP="00F95CF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การปรับปรุงที่เป็นผลสืบเนื่องดังกล่าวยัง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ให้ข้อกำหนดใหม่สำหรับ</w:t>
      </w:r>
      <w:r w:rsidRPr="0091248B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การจัดประเภทกระแสเงินสดที่เกี่ยวกับดอกเบี้ยและเงินปันผล</w:t>
      </w:r>
      <w:r w:rsidRPr="0091248B">
        <w:rPr>
          <w:rFonts w:asciiTheme="majorBidi" w:hAnsiTheme="majorBidi" w:cstheme="majorBidi" w:hint="cs"/>
          <w:color w:val="000000"/>
          <w:sz w:val="30"/>
          <w:szCs w:val="30"/>
          <w:cs/>
        </w:rPr>
        <w:t>ในงบกระแสเงินสด</w:t>
      </w:r>
    </w:p>
    <w:p w14:paraId="62CD7226" w14:textId="77777777" w:rsidR="00F367E0" w:rsidRDefault="00F367E0" w:rsidP="00F95CF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DBA558" w14:textId="2996F2A4" w:rsidR="00427717" w:rsidRPr="00CA54F0" w:rsidRDefault="00427717" w:rsidP="00F95CF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427717" w:rsidRPr="00CA54F0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0B05" w14:textId="77777777" w:rsidR="00104815" w:rsidRDefault="00104815">
      <w:r>
        <w:separator/>
      </w:r>
    </w:p>
  </w:endnote>
  <w:endnote w:type="continuationSeparator" w:id="0">
    <w:p w14:paraId="398939FF" w14:textId="77777777" w:rsidR="00104815" w:rsidRDefault="0010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3048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023C3F" w14:textId="77777777" w:rsidR="0035255F" w:rsidRPr="005D4B71" w:rsidRDefault="0035255F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3414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24E6A02F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EC1182" w:rsidRPr="003414B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3A68" w14:textId="77777777" w:rsidR="00104815" w:rsidRDefault="00104815">
      <w:r>
        <w:separator/>
      </w:r>
    </w:p>
  </w:footnote>
  <w:footnote w:type="continuationSeparator" w:id="0">
    <w:p w14:paraId="5C318BB0" w14:textId="77777777" w:rsidR="00104815" w:rsidRDefault="00104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4FCD6EB" w:rsidR="00012C5B" w:rsidRPr="003414B0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ED0969B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32EA5DC" w14:textId="08A9B7A6" w:rsidR="00713123" w:rsidRPr="003414B0" w:rsidRDefault="00C92E1D" w:rsidP="0071312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EC1182" w:rsidRPr="003414B0">
      <w:rPr>
        <w:rFonts w:ascii="Angsana New" w:hAnsi="Angsana New" w:cs="Angsana New"/>
        <w:sz w:val="32"/>
        <w:szCs w:val="32"/>
        <w:lang w:val="en-US" w:bidi="th-TH"/>
      </w:rPr>
      <w:t>2569</w:t>
    </w:r>
    <w:r w:rsidR="00713123" w:rsidRPr="003414B0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(</w:t>
    </w:r>
    <w:r w:rsidR="00713123"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ไม่ได้ตรวจสอบ)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CE13" w14:textId="27EDC0D7" w:rsidR="00713123" w:rsidRPr="003414B0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3414B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513764F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414B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3414B0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AE9283" w14:textId="5B8AAD43" w:rsidR="00713123" w:rsidRPr="003414B0" w:rsidRDefault="00C92E1D" w:rsidP="0071312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EC1182" w:rsidRPr="003414B0">
      <w:rPr>
        <w:rFonts w:ascii="Angsana New" w:hAnsi="Angsana New" w:cs="Angsana New"/>
        <w:sz w:val="32"/>
        <w:szCs w:val="32"/>
        <w:lang w:val="en-US" w:bidi="th-TH"/>
      </w:rPr>
      <w:t>2569</w:t>
    </w:r>
    <w:r w:rsidR="00713123" w:rsidRPr="003414B0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(</w:t>
    </w:r>
    <w:r w:rsidR="00713123" w:rsidRPr="003414B0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ไม่ได้ตรวจสอบ)</w:t>
    </w:r>
  </w:p>
  <w:p w14:paraId="2683D9FB" w14:textId="77777777" w:rsidR="00456E97" w:rsidRPr="003414B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414B0">
      <w:rPr>
        <w:rFonts w:ascii="Angsana New" w:hAnsi="Angsana New" w:cs="Angsana New"/>
        <w:b w:val="0"/>
        <w:bCs/>
        <w:sz w:val="32"/>
        <w:szCs w:val="32"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8A43EFD"/>
    <w:multiLevelType w:val="hybridMultilevel"/>
    <w:tmpl w:val="440AAA4E"/>
    <w:name w:val="KIDS"/>
    <w:lvl w:ilvl="0" w:tplc="3F9EE332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4" w15:restartNumberingAfterBreak="0">
    <w:nsid w:val="11ED6056"/>
    <w:multiLevelType w:val="multilevel"/>
    <w:tmpl w:val="C800661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30"/>
      </w:rPr>
    </w:lvl>
  </w:abstractNum>
  <w:abstractNum w:abstractNumId="5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CC2C68"/>
    <w:multiLevelType w:val="multilevel"/>
    <w:tmpl w:val="B1EAD89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  <w:rPr>
        <w:lang w:bidi="th-TH"/>
      </w:r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7" w15:restartNumberingAfterBreak="0">
    <w:nsid w:val="221962B5"/>
    <w:multiLevelType w:val="hybridMultilevel"/>
    <w:tmpl w:val="213A147E"/>
    <w:lvl w:ilvl="0" w:tplc="2D80F21E">
      <w:start w:val="1"/>
      <w:numFmt w:val="decimal"/>
      <w:lvlText w:val="16.%1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26D169B1"/>
    <w:multiLevelType w:val="multilevel"/>
    <w:tmpl w:val="BE3805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 w15:restartNumberingAfterBreak="0">
    <w:nsid w:val="3A5C1060"/>
    <w:multiLevelType w:val="multilevel"/>
    <w:tmpl w:val="5C30F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43B35EFC"/>
    <w:multiLevelType w:val="hybridMultilevel"/>
    <w:tmpl w:val="5FCA23FE"/>
    <w:lvl w:ilvl="0" w:tplc="BD66ACA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07D29"/>
    <w:multiLevelType w:val="hybridMultilevel"/>
    <w:tmpl w:val="16BC6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63C93"/>
    <w:multiLevelType w:val="multilevel"/>
    <w:tmpl w:val="107A77A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ABF00F0"/>
    <w:multiLevelType w:val="multilevel"/>
    <w:tmpl w:val="0F0223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20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1" w15:restartNumberingAfterBreak="0">
    <w:nsid w:val="72BF4F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3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22"/>
  </w:num>
  <w:num w:numId="5">
    <w:abstractNumId w:val="12"/>
  </w:num>
  <w:num w:numId="6">
    <w:abstractNumId w:val="8"/>
  </w:num>
  <w:num w:numId="7">
    <w:abstractNumId w:val="10"/>
  </w:num>
  <w:num w:numId="8">
    <w:abstractNumId w:val="5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11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6"/>
  </w:num>
  <w:num w:numId="21">
    <w:abstractNumId w:val="15"/>
  </w:num>
  <w:num w:numId="22">
    <w:abstractNumId w:val="9"/>
  </w:num>
  <w:num w:numId="23">
    <w:abstractNumId w:val="21"/>
  </w:num>
  <w:num w:numId="24">
    <w:abstractNumId w:val="7"/>
  </w:num>
  <w:num w:numId="25">
    <w:abstractNumId w:val="16"/>
  </w:num>
  <w:num w:numId="26">
    <w:abstractNumId w:val="13"/>
  </w:num>
  <w:num w:numId="27">
    <w:abstractNumId w:val="1"/>
  </w:num>
  <w:num w:numId="28">
    <w:abstractNumId w:val="19"/>
  </w:num>
  <w:num w:numId="29">
    <w:abstractNumId w:val="2"/>
  </w:num>
  <w:num w:numId="30">
    <w:abstractNumId w:val="14"/>
  </w:num>
  <w:num w:numId="3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0A3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A"/>
    <w:rsid w:val="00005ACB"/>
    <w:rsid w:val="00005BAB"/>
    <w:rsid w:val="00005D4F"/>
    <w:rsid w:val="00005EB6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37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B8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63"/>
    <w:rsid w:val="00025392"/>
    <w:rsid w:val="000255BE"/>
    <w:rsid w:val="00025A43"/>
    <w:rsid w:val="00025A8E"/>
    <w:rsid w:val="00025B37"/>
    <w:rsid w:val="00025D60"/>
    <w:rsid w:val="00025F58"/>
    <w:rsid w:val="00025FA1"/>
    <w:rsid w:val="00026132"/>
    <w:rsid w:val="0002639C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61"/>
    <w:rsid w:val="0003369F"/>
    <w:rsid w:val="0003374C"/>
    <w:rsid w:val="00033B93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5FB0"/>
    <w:rsid w:val="00036165"/>
    <w:rsid w:val="00036395"/>
    <w:rsid w:val="00036647"/>
    <w:rsid w:val="000366B9"/>
    <w:rsid w:val="000367BB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08D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196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01E"/>
    <w:rsid w:val="000612FA"/>
    <w:rsid w:val="000613D2"/>
    <w:rsid w:val="00061492"/>
    <w:rsid w:val="00061661"/>
    <w:rsid w:val="000619AE"/>
    <w:rsid w:val="00061B0E"/>
    <w:rsid w:val="00061CDD"/>
    <w:rsid w:val="00061F48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B86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DBA"/>
    <w:rsid w:val="00065E36"/>
    <w:rsid w:val="00065E8B"/>
    <w:rsid w:val="00065F63"/>
    <w:rsid w:val="00065FEA"/>
    <w:rsid w:val="000660C5"/>
    <w:rsid w:val="00066236"/>
    <w:rsid w:val="000664BF"/>
    <w:rsid w:val="000665BD"/>
    <w:rsid w:val="00066642"/>
    <w:rsid w:val="00066702"/>
    <w:rsid w:val="000669E9"/>
    <w:rsid w:val="000669FB"/>
    <w:rsid w:val="00066BCF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8DD"/>
    <w:rsid w:val="00071C18"/>
    <w:rsid w:val="00071C3D"/>
    <w:rsid w:val="00071DAC"/>
    <w:rsid w:val="00071E82"/>
    <w:rsid w:val="00072003"/>
    <w:rsid w:val="00072186"/>
    <w:rsid w:val="00072552"/>
    <w:rsid w:val="00072A65"/>
    <w:rsid w:val="00072B6F"/>
    <w:rsid w:val="00072E91"/>
    <w:rsid w:val="0007321B"/>
    <w:rsid w:val="00073367"/>
    <w:rsid w:val="00073EF0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42"/>
    <w:rsid w:val="000804DC"/>
    <w:rsid w:val="000805D4"/>
    <w:rsid w:val="0008074C"/>
    <w:rsid w:val="000808BB"/>
    <w:rsid w:val="00081278"/>
    <w:rsid w:val="0008157C"/>
    <w:rsid w:val="000817C1"/>
    <w:rsid w:val="00081A14"/>
    <w:rsid w:val="00081D69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4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11C"/>
    <w:rsid w:val="0009337C"/>
    <w:rsid w:val="0009353D"/>
    <w:rsid w:val="00093552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23"/>
    <w:rsid w:val="00095D48"/>
    <w:rsid w:val="00095E09"/>
    <w:rsid w:val="0009639D"/>
    <w:rsid w:val="00096423"/>
    <w:rsid w:val="0009664B"/>
    <w:rsid w:val="000966D6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C4E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578"/>
    <w:rsid w:val="000A36F0"/>
    <w:rsid w:val="000A37E2"/>
    <w:rsid w:val="000A3E4E"/>
    <w:rsid w:val="000A3F8F"/>
    <w:rsid w:val="000A3FC5"/>
    <w:rsid w:val="000A405B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097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38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D7B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00E"/>
    <w:rsid w:val="000C4357"/>
    <w:rsid w:val="000C451D"/>
    <w:rsid w:val="000C4580"/>
    <w:rsid w:val="000C49CD"/>
    <w:rsid w:val="000C4ACA"/>
    <w:rsid w:val="000C4CF9"/>
    <w:rsid w:val="000C4DF0"/>
    <w:rsid w:val="000C50E4"/>
    <w:rsid w:val="000C512A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7E1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323"/>
    <w:rsid w:val="000D2500"/>
    <w:rsid w:val="000D2549"/>
    <w:rsid w:val="000D2814"/>
    <w:rsid w:val="000D2B51"/>
    <w:rsid w:val="000D2E64"/>
    <w:rsid w:val="000D2E99"/>
    <w:rsid w:val="000D30D7"/>
    <w:rsid w:val="000D3629"/>
    <w:rsid w:val="000D3642"/>
    <w:rsid w:val="000D36F6"/>
    <w:rsid w:val="000D3996"/>
    <w:rsid w:val="000D3ABD"/>
    <w:rsid w:val="000D3B7D"/>
    <w:rsid w:val="000D3BDB"/>
    <w:rsid w:val="000D3D2C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79B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6B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6FBD"/>
    <w:rsid w:val="000E73BE"/>
    <w:rsid w:val="000E776A"/>
    <w:rsid w:val="000E778B"/>
    <w:rsid w:val="000E796B"/>
    <w:rsid w:val="000E7A44"/>
    <w:rsid w:val="000F0431"/>
    <w:rsid w:val="000F0563"/>
    <w:rsid w:val="000F06DC"/>
    <w:rsid w:val="000F08E2"/>
    <w:rsid w:val="000F0967"/>
    <w:rsid w:val="000F0BC6"/>
    <w:rsid w:val="000F13B5"/>
    <w:rsid w:val="000F13DD"/>
    <w:rsid w:val="000F17D8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3EA1"/>
    <w:rsid w:val="000F46FD"/>
    <w:rsid w:val="000F4772"/>
    <w:rsid w:val="000F47CB"/>
    <w:rsid w:val="000F4A75"/>
    <w:rsid w:val="000F59C8"/>
    <w:rsid w:val="000F59DF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970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252"/>
    <w:rsid w:val="00102418"/>
    <w:rsid w:val="00102818"/>
    <w:rsid w:val="00102851"/>
    <w:rsid w:val="00102870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3E5A"/>
    <w:rsid w:val="00104302"/>
    <w:rsid w:val="00104815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6D5"/>
    <w:rsid w:val="001068D4"/>
    <w:rsid w:val="00106A2D"/>
    <w:rsid w:val="00106B77"/>
    <w:rsid w:val="00106CA6"/>
    <w:rsid w:val="00106D5B"/>
    <w:rsid w:val="00107067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42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158"/>
    <w:rsid w:val="001131AC"/>
    <w:rsid w:val="00113291"/>
    <w:rsid w:val="00113584"/>
    <w:rsid w:val="00113BCC"/>
    <w:rsid w:val="00113C10"/>
    <w:rsid w:val="00113FF0"/>
    <w:rsid w:val="00114121"/>
    <w:rsid w:val="001144C8"/>
    <w:rsid w:val="0011476D"/>
    <w:rsid w:val="00114998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85C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01B"/>
    <w:rsid w:val="0012425A"/>
    <w:rsid w:val="001244DE"/>
    <w:rsid w:val="0012500A"/>
    <w:rsid w:val="0012502D"/>
    <w:rsid w:val="00125754"/>
    <w:rsid w:val="001269B8"/>
    <w:rsid w:val="001272F0"/>
    <w:rsid w:val="0012779A"/>
    <w:rsid w:val="00130237"/>
    <w:rsid w:val="0013042E"/>
    <w:rsid w:val="001308E8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42E"/>
    <w:rsid w:val="001324D7"/>
    <w:rsid w:val="00132980"/>
    <w:rsid w:val="00132B37"/>
    <w:rsid w:val="00132F57"/>
    <w:rsid w:val="0013305F"/>
    <w:rsid w:val="0013311C"/>
    <w:rsid w:val="001331BF"/>
    <w:rsid w:val="001331E8"/>
    <w:rsid w:val="001332F3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666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0B65"/>
    <w:rsid w:val="00141514"/>
    <w:rsid w:val="001415AE"/>
    <w:rsid w:val="00141A09"/>
    <w:rsid w:val="00141A20"/>
    <w:rsid w:val="00141CFF"/>
    <w:rsid w:val="00141D2E"/>
    <w:rsid w:val="001422FE"/>
    <w:rsid w:val="00142769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C70"/>
    <w:rsid w:val="00143F40"/>
    <w:rsid w:val="001443B0"/>
    <w:rsid w:val="001443F2"/>
    <w:rsid w:val="001447B2"/>
    <w:rsid w:val="001447F7"/>
    <w:rsid w:val="00144896"/>
    <w:rsid w:val="00144BAA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12"/>
    <w:rsid w:val="00151CA8"/>
    <w:rsid w:val="001520E0"/>
    <w:rsid w:val="0015228F"/>
    <w:rsid w:val="00152476"/>
    <w:rsid w:val="001525FB"/>
    <w:rsid w:val="00152743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130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5F97"/>
    <w:rsid w:val="001562DB"/>
    <w:rsid w:val="00156307"/>
    <w:rsid w:val="001565AF"/>
    <w:rsid w:val="001566E3"/>
    <w:rsid w:val="00156B8C"/>
    <w:rsid w:val="00157056"/>
    <w:rsid w:val="001571CD"/>
    <w:rsid w:val="001573FD"/>
    <w:rsid w:val="001575E8"/>
    <w:rsid w:val="001576A2"/>
    <w:rsid w:val="00157720"/>
    <w:rsid w:val="001577BA"/>
    <w:rsid w:val="00157B02"/>
    <w:rsid w:val="00157C97"/>
    <w:rsid w:val="00157D42"/>
    <w:rsid w:val="001600D5"/>
    <w:rsid w:val="0016031D"/>
    <w:rsid w:val="001605C8"/>
    <w:rsid w:val="00160769"/>
    <w:rsid w:val="00160853"/>
    <w:rsid w:val="00160913"/>
    <w:rsid w:val="00160C44"/>
    <w:rsid w:val="00160DB6"/>
    <w:rsid w:val="001611A1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19C"/>
    <w:rsid w:val="0016535E"/>
    <w:rsid w:val="00165639"/>
    <w:rsid w:val="001657B2"/>
    <w:rsid w:val="00165A2C"/>
    <w:rsid w:val="00165A63"/>
    <w:rsid w:val="00165F06"/>
    <w:rsid w:val="00166020"/>
    <w:rsid w:val="00166027"/>
    <w:rsid w:val="001660F4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7C"/>
    <w:rsid w:val="00170084"/>
    <w:rsid w:val="0017045E"/>
    <w:rsid w:val="00170693"/>
    <w:rsid w:val="001706A9"/>
    <w:rsid w:val="0017079B"/>
    <w:rsid w:val="001709B1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2EC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6E6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4C0"/>
    <w:rsid w:val="00181740"/>
    <w:rsid w:val="001819F6"/>
    <w:rsid w:val="00181A0E"/>
    <w:rsid w:val="00181E8B"/>
    <w:rsid w:val="00182462"/>
    <w:rsid w:val="001825EB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3E2"/>
    <w:rsid w:val="0018465C"/>
    <w:rsid w:val="00184715"/>
    <w:rsid w:val="00184842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567"/>
    <w:rsid w:val="0018681D"/>
    <w:rsid w:val="00186A8F"/>
    <w:rsid w:val="00186DB8"/>
    <w:rsid w:val="00186E89"/>
    <w:rsid w:val="00187423"/>
    <w:rsid w:val="001876E1"/>
    <w:rsid w:val="001876F8"/>
    <w:rsid w:val="00187748"/>
    <w:rsid w:val="00187E0A"/>
    <w:rsid w:val="00187E95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68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07A"/>
    <w:rsid w:val="00197175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581"/>
    <w:rsid w:val="001A0771"/>
    <w:rsid w:val="001A0B75"/>
    <w:rsid w:val="001A0DC4"/>
    <w:rsid w:val="001A10CD"/>
    <w:rsid w:val="001A14B5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359"/>
    <w:rsid w:val="001A353B"/>
    <w:rsid w:val="001A383E"/>
    <w:rsid w:val="001A39FC"/>
    <w:rsid w:val="001A3D77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BBD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202"/>
    <w:rsid w:val="001A74AB"/>
    <w:rsid w:val="001A74B6"/>
    <w:rsid w:val="001A757C"/>
    <w:rsid w:val="001A75D7"/>
    <w:rsid w:val="001A7A56"/>
    <w:rsid w:val="001A7AEF"/>
    <w:rsid w:val="001A7C47"/>
    <w:rsid w:val="001A7D3E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16"/>
    <w:rsid w:val="001B1EFC"/>
    <w:rsid w:val="001B1F08"/>
    <w:rsid w:val="001B2251"/>
    <w:rsid w:val="001B2450"/>
    <w:rsid w:val="001B24DE"/>
    <w:rsid w:val="001B25D6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5ED"/>
    <w:rsid w:val="001B662B"/>
    <w:rsid w:val="001B6654"/>
    <w:rsid w:val="001B6CE0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34D"/>
    <w:rsid w:val="001C069E"/>
    <w:rsid w:val="001C0C70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2F7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4EB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1D"/>
    <w:rsid w:val="001C70BC"/>
    <w:rsid w:val="001C7490"/>
    <w:rsid w:val="001C74C6"/>
    <w:rsid w:val="001C76D0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30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142"/>
    <w:rsid w:val="001D522E"/>
    <w:rsid w:val="001D54BF"/>
    <w:rsid w:val="001D59E6"/>
    <w:rsid w:val="001D5B01"/>
    <w:rsid w:val="001D5D99"/>
    <w:rsid w:val="001D5E98"/>
    <w:rsid w:val="001D6282"/>
    <w:rsid w:val="001D65B4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D7C77"/>
    <w:rsid w:val="001E01FB"/>
    <w:rsid w:val="001E02B7"/>
    <w:rsid w:val="001E0827"/>
    <w:rsid w:val="001E082C"/>
    <w:rsid w:val="001E0976"/>
    <w:rsid w:val="001E0A5B"/>
    <w:rsid w:val="001E0CE4"/>
    <w:rsid w:val="001E102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05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0F1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3E5"/>
    <w:rsid w:val="001F442A"/>
    <w:rsid w:val="001F458E"/>
    <w:rsid w:val="001F4849"/>
    <w:rsid w:val="001F4B0C"/>
    <w:rsid w:val="001F5390"/>
    <w:rsid w:val="001F53F8"/>
    <w:rsid w:val="001F568E"/>
    <w:rsid w:val="001F5860"/>
    <w:rsid w:val="001F5AF5"/>
    <w:rsid w:val="001F5C19"/>
    <w:rsid w:val="001F5C3D"/>
    <w:rsid w:val="001F5F92"/>
    <w:rsid w:val="001F606F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4E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685"/>
    <w:rsid w:val="00200861"/>
    <w:rsid w:val="00200A63"/>
    <w:rsid w:val="00200C88"/>
    <w:rsid w:val="00200F41"/>
    <w:rsid w:val="002010D1"/>
    <w:rsid w:val="002011EF"/>
    <w:rsid w:val="002013F0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41A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71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C0C"/>
    <w:rsid w:val="00210DA9"/>
    <w:rsid w:val="00210E3F"/>
    <w:rsid w:val="00210E64"/>
    <w:rsid w:val="00211165"/>
    <w:rsid w:val="00211284"/>
    <w:rsid w:val="002114CE"/>
    <w:rsid w:val="002121F5"/>
    <w:rsid w:val="00212214"/>
    <w:rsid w:val="002124BD"/>
    <w:rsid w:val="00212853"/>
    <w:rsid w:val="0021287D"/>
    <w:rsid w:val="00212933"/>
    <w:rsid w:val="00212939"/>
    <w:rsid w:val="00212BEE"/>
    <w:rsid w:val="00212D1C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5F8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959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00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38A"/>
    <w:rsid w:val="00224726"/>
    <w:rsid w:val="002249B4"/>
    <w:rsid w:val="00224BB2"/>
    <w:rsid w:val="00224BC3"/>
    <w:rsid w:val="00224C22"/>
    <w:rsid w:val="00224D67"/>
    <w:rsid w:val="00224EF4"/>
    <w:rsid w:val="00224F3C"/>
    <w:rsid w:val="00225236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960"/>
    <w:rsid w:val="00232A65"/>
    <w:rsid w:val="00232BC4"/>
    <w:rsid w:val="00232FAD"/>
    <w:rsid w:val="002335BC"/>
    <w:rsid w:val="00233893"/>
    <w:rsid w:val="002338AE"/>
    <w:rsid w:val="00233A85"/>
    <w:rsid w:val="00233F08"/>
    <w:rsid w:val="00233F2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4FB4"/>
    <w:rsid w:val="0023524D"/>
    <w:rsid w:val="002354B9"/>
    <w:rsid w:val="00235549"/>
    <w:rsid w:val="00235586"/>
    <w:rsid w:val="0023559E"/>
    <w:rsid w:val="00235A00"/>
    <w:rsid w:val="00236096"/>
    <w:rsid w:val="002361EF"/>
    <w:rsid w:val="00236411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04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853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DF9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175"/>
    <w:rsid w:val="002563D5"/>
    <w:rsid w:val="002567ED"/>
    <w:rsid w:val="002568AE"/>
    <w:rsid w:val="00256C2E"/>
    <w:rsid w:val="00256C36"/>
    <w:rsid w:val="00256C84"/>
    <w:rsid w:val="00256E23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57F9D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1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05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77D36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1E2F"/>
    <w:rsid w:val="002820B5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C73"/>
    <w:rsid w:val="00284E05"/>
    <w:rsid w:val="00284FE0"/>
    <w:rsid w:val="00285B12"/>
    <w:rsid w:val="00285E9F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C1"/>
    <w:rsid w:val="00290EF0"/>
    <w:rsid w:val="00291316"/>
    <w:rsid w:val="002914CF"/>
    <w:rsid w:val="002915B0"/>
    <w:rsid w:val="002917D4"/>
    <w:rsid w:val="002917DD"/>
    <w:rsid w:val="00291890"/>
    <w:rsid w:val="0029193F"/>
    <w:rsid w:val="002919CA"/>
    <w:rsid w:val="00291A3C"/>
    <w:rsid w:val="00291FB2"/>
    <w:rsid w:val="00291FC2"/>
    <w:rsid w:val="00291FD8"/>
    <w:rsid w:val="0029223D"/>
    <w:rsid w:val="0029229C"/>
    <w:rsid w:val="002925F7"/>
    <w:rsid w:val="0029284C"/>
    <w:rsid w:val="00292AF5"/>
    <w:rsid w:val="00292C51"/>
    <w:rsid w:val="00293041"/>
    <w:rsid w:val="002932B6"/>
    <w:rsid w:val="0029350B"/>
    <w:rsid w:val="00293648"/>
    <w:rsid w:val="00293726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23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6ABF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8E2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1CFF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8FC"/>
    <w:rsid w:val="002B6B7C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B7DF5"/>
    <w:rsid w:val="002C03D9"/>
    <w:rsid w:val="002C0587"/>
    <w:rsid w:val="002C08A2"/>
    <w:rsid w:val="002C0C35"/>
    <w:rsid w:val="002C0C8F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0E5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6B7F"/>
    <w:rsid w:val="002C7099"/>
    <w:rsid w:val="002C763D"/>
    <w:rsid w:val="002C7739"/>
    <w:rsid w:val="002C7791"/>
    <w:rsid w:val="002C7E5C"/>
    <w:rsid w:val="002D009E"/>
    <w:rsid w:val="002D02F4"/>
    <w:rsid w:val="002D033B"/>
    <w:rsid w:val="002D03EF"/>
    <w:rsid w:val="002D05D8"/>
    <w:rsid w:val="002D07E9"/>
    <w:rsid w:val="002D0958"/>
    <w:rsid w:val="002D0B8C"/>
    <w:rsid w:val="002D0E06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461"/>
    <w:rsid w:val="002D2528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98"/>
    <w:rsid w:val="002D3FF3"/>
    <w:rsid w:val="002D45A1"/>
    <w:rsid w:val="002D472A"/>
    <w:rsid w:val="002D4A98"/>
    <w:rsid w:val="002D4F66"/>
    <w:rsid w:val="002D5045"/>
    <w:rsid w:val="002D50F1"/>
    <w:rsid w:val="002D5250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427"/>
    <w:rsid w:val="002D661B"/>
    <w:rsid w:val="002D67F4"/>
    <w:rsid w:val="002D68ED"/>
    <w:rsid w:val="002D6C77"/>
    <w:rsid w:val="002D6D42"/>
    <w:rsid w:val="002D6DE9"/>
    <w:rsid w:val="002D6F2B"/>
    <w:rsid w:val="002D6F8B"/>
    <w:rsid w:val="002D7384"/>
    <w:rsid w:val="002D7766"/>
    <w:rsid w:val="002D7B7E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94C"/>
    <w:rsid w:val="002E2AD3"/>
    <w:rsid w:val="002E2F06"/>
    <w:rsid w:val="002E32DA"/>
    <w:rsid w:val="002E39C3"/>
    <w:rsid w:val="002E3B80"/>
    <w:rsid w:val="002E3BC1"/>
    <w:rsid w:val="002E3DB2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7BD"/>
    <w:rsid w:val="002E5ADD"/>
    <w:rsid w:val="002E5BAF"/>
    <w:rsid w:val="002E5C01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40E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2E7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747"/>
    <w:rsid w:val="002F7816"/>
    <w:rsid w:val="002F7BBB"/>
    <w:rsid w:val="002F7DAE"/>
    <w:rsid w:val="0030002D"/>
    <w:rsid w:val="00300038"/>
    <w:rsid w:val="003001A0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4DA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B41"/>
    <w:rsid w:val="00304D2A"/>
    <w:rsid w:val="00304FE2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30B"/>
    <w:rsid w:val="00307C65"/>
    <w:rsid w:val="00307EDD"/>
    <w:rsid w:val="00307FA5"/>
    <w:rsid w:val="003103F8"/>
    <w:rsid w:val="00310451"/>
    <w:rsid w:val="003107E1"/>
    <w:rsid w:val="00310BAA"/>
    <w:rsid w:val="00310C34"/>
    <w:rsid w:val="00310D6B"/>
    <w:rsid w:val="00310DDA"/>
    <w:rsid w:val="00310DF9"/>
    <w:rsid w:val="00310E44"/>
    <w:rsid w:val="00310FA0"/>
    <w:rsid w:val="0031124F"/>
    <w:rsid w:val="0031126B"/>
    <w:rsid w:val="003113AF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744"/>
    <w:rsid w:val="00314B8A"/>
    <w:rsid w:val="00314DEF"/>
    <w:rsid w:val="00314FCB"/>
    <w:rsid w:val="00315184"/>
    <w:rsid w:val="00315264"/>
    <w:rsid w:val="00315377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5C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463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202"/>
    <w:rsid w:val="0032437E"/>
    <w:rsid w:val="00324388"/>
    <w:rsid w:val="003246D8"/>
    <w:rsid w:val="00324A9A"/>
    <w:rsid w:val="00324D4A"/>
    <w:rsid w:val="00324FFF"/>
    <w:rsid w:val="0032508D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6E80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4DA"/>
    <w:rsid w:val="003315E6"/>
    <w:rsid w:val="003315F6"/>
    <w:rsid w:val="003316F1"/>
    <w:rsid w:val="003318B9"/>
    <w:rsid w:val="0033196A"/>
    <w:rsid w:val="003319DC"/>
    <w:rsid w:val="00331F6D"/>
    <w:rsid w:val="003324CB"/>
    <w:rsid w:val="00332962"/>
    <w:rsid w:val="00332C9E"/>
    <w:rsid w:val="00332D2E"/>
    <w:rsid w:val="00332D6A"/>
    <w:rsid w:val="00332FA2"/>
    <w:rsid w:val="00333148"/>
    <w:rsid w:val="00333149"/>
    <w:rsid w:val="0033376E"/>
    <w:rsid w:val="003337A8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4E94"/>
    <w:rsid w:val="003353C2"/>
    <w:rsid w:val="00335560"/>
    <w:rsid w:val="00336AD5"/>
    <w:rsid w:val="00336B99"/>
    <w:rsid w:val="00336D3B"/>
    <w:rsid w:val="00337226"/>
    <w:rsid w:val="00337572"/>
    <w:rsid w:val="0033781D"/>
    <w:rsid w:val="00337EA2"/>
    <w:rsid w:val="00337FDC"/>
    <w:rsid w:val="0034006F"/>
    <w:rsid w:val="00340159"/>
    <w:rsid w:val="00340488"/>
    <w:rsid w:val="00340AD1"/>
    <w:rsid w:val="00340C4D"/>
    <w:rsid w:val="003411EF"/>
    <w:rsid w:val="003414B0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3C8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5BB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D00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55F"/>
    <w:rsid w:val="003527B9"/>
    <w:rsid w:val="0035281F"/>
    <w:rsid w:val="00352B51"/>
    <w:rsid w:val="00352E79"/>
    <w:rsid w:val="00352EA4"/>
    <w:rsid w:val="0035352E"/>
    <w:rsid w:val="003535FD"/>
    <w:rsid w:val="0035399E"/>
    <w:rsid w:val="00353A40"/>
    <w:rsid w:val="00353D4F"/>
    <w:rsid w:val="00353D7D"/>
    <w:rsid w:val="00353EE4"/>
    <w:rsid w:val="00354205"/>
    <w:rsid w:val="00354333"/>
    <w:rsid w:val="0035456B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9F7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1BD"/>
    <w:rsid w:val="00360B44"/>
    <w:rsid w:val="00361049"/>
    <w:rsid w:val="00361655"/>
    <w:rsid w:val="00361709"/>
    <w:rsid w:val="00361AAD"/>
    <w:rsid w:val="00361B11"/>
    <w:rsid w:val="00361BA2"/>
    <w:rsid w:val="00361ED3"/>
    <w:rsid w:val="00361ED4"/>
    <w:rsid w:val="003621A9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4E81"/>
    <w:rsid w:val="00365120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819"/>
    <w:rsid w:val="003679C8"/>
    <w:rsid w:val="00367AE8"/>
    <w:rsid w:val="00367B1B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1EBE"/>
    <w:rsid w:val="00372447"/>
    <w:rsid w:val="0037248A"/>
    <w:rsid w:val="0037249C"/>
    <w:rsid w:val="00372711"/>
    <w:rsid w:val="0037276D"/>
    <w:rsid w:val="00372A4F"/>
    <w:rsid w:val="00372AAC"/>
    <w:rsid w:val="00372FD6"/>
    <w:rsid w:val="003730D6"/>
    <w:rsid w:val="003734EB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6D8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426"/>
    <w:rsid w:val="00381A69"/>
    <w:rsid w:val="0038230A"/>
    <w:rsid w:val="0038289C"/>
    <w:rsid w:val="00382906"/>
    <w:rsid w:val="003829EF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E1A"/>
    <w:rsid w:val="00384FCA"/>
    <w:rsid w:val="0038579B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623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3FFC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AE"/>
    <w:rsid w:val="00396FE7"/>
    <w:rsid w:val="003974F7"/>
    <w:rsid w:val="00397DB0"/>
    <w:rsid w:val="00397E5D"/>
    <w:rsid w:val="00397E84"/>
    <w:rsid w:val="00397F53"/>
    <w:rsid w:val="00397FDF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6E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1BB"/>
    <w:rsid w:val="003A4238"/>
    <w:rsid w:val="003A4876"/>
    <w:rsid w:val="003A508D"/>
    <w:rsid w:val="003A51F7"/>
    <w:rsid w:val="003A52E8"/>
    <w:rsid w:val="003A54B8"/>
    <w:rsid w:val="003A599B"/>
    <w:rsid w:val="003A5A90"/>
    <w:rsid w:val="003A5E3D"/>
    <w:rsid w:val="003A630C"/>
    <w:rsid w:val="003A6754"/>
    <w:rsid w:val="003A699A"/>
    <w:rsid w:val="003A6C1F"/>
    <w:rsid w:val="003A6F0C"/>
    <w:rsid w:val="003A72F5"/>
    <w:rsid w:val="003A77E2"/>
    <w:rsid w:val="003A799B"/>
    <w:rsid w:val="003A7B31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01C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0B6"/>
    <w:rsid w:val="003B62B1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4D3"/>
    <w:rsid w:val="003C37B1"/>
    <w:rsid w:val="003C384B"/>
    <w:rsid w:val="003C39D9"/>
    <w:rsid w:val="003C3DF1"/>
    <w:rsid w:val="003C4162"/>
    <w:rsid w:val="003C4272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1DC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2B0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4EEC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33"/>
    <w:rsid w:val="003D7FCC"/>
    <w:rsid w:val="003E06DA"/>
    <w:rsid w:val="003E07C8"/>
    <w:rsid w:val="003E08A7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3E18"/>
    <w:rsid w:val="003E427E"/>
    <w:rsid w:val="003E42FB"/>
    <w:rsid w:val="003E44F5"/>
    <w:rsid w:val="003E45EC"/>
    <w:rsid w:val="003E4768"/>
    <w:rsid w:val="003E482F"/>
    <w:rsid w:val="003E50B6"/>
    <w:rsid w:val="003E53B3"/>
    <w:rsid w:val="003E55E4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A4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377"/>
    <w:rsid w:val="003F268F"/>
    <w:rsid w:val="003F2DC4"/>
    <w:rsid w:val="003F2F95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500"/>
    <w:rsid w:val="00403545"/>
    <w:rsid w:val="00403635"/>
    <w:rsid w:val="004036CD"/>
    <w:rsid w:val="00403725"/>
    <w:rsid w:val="004037BF"/>
    <w:rsid w:val="00403965"/>
    <w:rsid w:val="00403A67"/>
    <w:rsid w:val="00403ACA"/>
    <w:rsid w:val="00403BB5"/>
    <w:rsid w:val="00403CA6"/>
    <w:rsid w:val="00403D66"/>
    <w:rsid w:val="00403E5B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0DA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CB8"/>
    <w:rsid w:val="00412DB0"/>
    <w:rsid w:val="00412DC6"/>
    <w:rsid w:val="00412F48"/>
    <w:rsid w:val="00413011"/>
    <w:rsid w:val="00413217"/>
    <w:rsid w:val="004135B4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4CEF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25"/>
    <w:rsid w:val="00422AAB"/>
    <w:rsid w:val="00423141"/>
    <w:rsid w:val="004231C5"/>
    <w:rsid w:val="00423390"/>
    <w:rsid w:val="004234D6"/>
    <w:rsid w:val="00423647"/>
    <w:rsid w:val="004236D3"/>
    <w:rsid w:val="00423957"/>
    <w:rsid w:val="00423C14"/>
    <w:rsid w:val="00423D96"/>
    <w:rsid w:val="00424279"/>
    <w:rsid w:val="004244D5"/>
    <w:rsid w:val="0042468B"/>
    <w:rsid w:val="004246A1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3BD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17"/>
    <w:rsid w:val="00427724"/>
    <w:rsid w:val="0042786F"/>
    <w:rsid w:val="00427C3B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3E8C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06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8B4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643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1BE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8A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ED2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57C9A"/>
    <w:rsid w:val="00460088"/>
    <w:rsid w:val="0046037D"/>
    <w:rsid w:val="004603BF"/>
    <w:rsid w:val="00460722"/>
    <w:rsid w:val="00460847"/>
    <w:rsid w:val="00460C56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B3D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0D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7F6"/>
    <w:rsid w:val="00476908"/>
    <w:rsid w:val="004769CF"/>
    <w:rsid w:val="004769D4"/>
    <w:rsid w:val="00476BDE"/>
    <w:rsid w:val="0047701D"/>
    <w:rsid w:val="00477459"/>
    <w:rsid w:val="0047762E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574"/>
    <w:rsid w:val="00484778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908"/>
    <w:rsid w:val="00491E54"/>
    <w:rsid w:val="004920B2"/>
    <w:rsid w:val="00492202"/>
    <w:rsid w:val="00492385"/>
    <w:rsid w:val="004926F5"/>
    <w:rsid w:val="0049294E"/>
    <w:rsid w:val="00492D53"/>
    <w:rsid w:val="00493061"/>
    <w:rsid w:val="0049309A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1F0F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0D3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020"/>
    <w:rsid w:val="004B1111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75"/>
    <w:rsid w:val="004B359E"/>
    <w:rsid w:val="004B39BF"/>
    <w:rsid w:val="004B3BC9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6F35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7CF"/>
    <w:rsid w:val="004C218D"/>
    <w:rsid w:val="004C2559"/>
    <w:rsid w:val="004C2890"/>
    <w:rsid w:val="004C2B3E"/>
    <w:rsid w:val="004C2BB0"/>
    <w:rsid w:val="004C3241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675"/>
    <w:rsid w:val="004C5888"/>
    <w:rsid w:val="004C5AC3"/>
    <w:rsid w:val="004C5BFC"/>
    <w:rsid w:val="004C6184"/>
    <w:rsid w:val="004C61C1"/>
    <w:rsid w:val="004C64CA"/>
    <w:rsid w:val="004C6642"/>
    <w:rsid w:val="004C696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710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69A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5AB7"/>
    <w:rsid w:val="004D60E2"/>
    <w:rsid w:val="004D60F7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89F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379"/>
    <w:rsid w:val="004E272D"/>
    <w:rsid w:val="004E2783"/>
    <w:rsid w:val="004E278D"/>
    <w:rsid w:val="004E27A4"/>
    <w:rsid w:val="004E27E3"/>
    <w:rsid w:val="004E2A31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3DB7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8A8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18"/>
    <w:rsid w:val="004F06BB"/>
    <w:rsid w:val="004F06C9"/>
    <w:rsid w:val="004F0BFD"/>
    <w:rsid w:val="004F0D44"/>
    <w:rsid w:val="004F0DEB"/>
    <w:rsid w:val="004F0DF0"/>
    <w:rsid w:val="004F11F7"/>
    <w:rsid w:val="004F18A9"/>
    <w:rsid w:val="004F1D7C"/>
    <w:rsid w:val="004F1E7F"/>
    <w:rsid w:val="004F1FD5"/>
    <w:rsid w:val="004F2161"/>
    <w:rsid w:val="004F2319"/>
    <w:rsid w:val="004F242F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E27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6FE2"/>
    <w:rsid w:val="004F7037"/>
    <w:rsid w:val="004F71E1"/>
    <w:rsid w:val="004F7310"/>
    <w:rsid w:val="004F7BB4"/>
    <w:rsid w:val="004F7DDF"/>
    <w:rsid w:val="004F7FA8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1EA9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AC7"/>
    <w:rsid w:val="00512BB5"/>
    <w:rsid w:val="00512F8E"/>
    <w:rsid w:val="00512FED"/>
    <w:rsid w:val="00513618"/>
    <w:rsid w:val="00513669"/>
    <w:rsid w:val="00513755"/>
    <w:rsid w:val="00513865"/>
    <w:rsid w:val="005138DF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5FEC"/>
    <w:rsid w:val="00516276"/>
    <w:rsid w:val="0051660A"/>
    <w:rsid w:val="00516A69"/>
    <w:rsid w:val="00516DAB"/>
    <w:rsid w:val="0051701D"/>
    <w:rsid w:val="005170FF"/>
    <w:rsid w:val="00517106"/>
    <w:rsid w:val="005171A5"/>
    <w:rsid w:val="0051728C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AF3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52"/>
    <w:rsid w:val="00526091"/>
    <w:rsid w:val="00526515"/>
    <w:rsid w:val="0052651D"/>
    <w:rsid w:val="0052676C"/>
    <w:rsid w:val="00526785"/>
    <w:rsid w:val="005267EF"/>
    <w:rsid w:val="00526872"/>
    <w:rsid w:val="00526C08"/>
    <w:rsid w:val="00526D2F"/>
    <w:rsid w:val="00527108"/>
    <w:rsid w:val="00527A78"/>
    <w:rsid w:val="00527C77"/>
    <w:rsid w:val="005300F3"/>
    <w:rsid w:val="00530444"/>
    <w:rsid w:val="00530659"/>
    <w:rsid w:val="005307EB"/>
    <w:rsid w:val="005309B9"/>
    <w:rsid w:val="005310B7"/>
    <w:rsid w:val="005313A8"/>
    <w:rsid w:val="005315D7"/>
    <w:rsid w:val="005319C4"/>
    <w:rsid w:val="00531D37"/>
    <w:rsid w:val="00531FC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BA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090"/>
    <w:rsid w:val="0053634D"/>
    <w:rsid w:val="0053666C"/>
    <w:rsid w:val="005367D7"/>
    <w:rsid w:val="00536993"/>
    <w:rsid w:val="00536DF3"/>
    <w:rsid w:val="00536E1B"/>
    <w:rsid w:val="00537045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ADA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2E7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544"/>
    <w:rsid w:val="00545D68"/>
    <w:rsid w:val="00546192"/>
    <w:rsid w:val="005462C0"/>
    <w:rsid w:val="00546359"/>
    <w:rsid w:val="0054667F"/>
    <w:rsid w:val="00547042"/>
    <w:rsid w:val="005472ED"/>
    <w:rsid w:val="005473D4"/>
    <w:rsid w:val="00547495"/>
    <w:rsid w:val="005474CF"/>
    <w:rsid w:val="00547674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4E27"/>
    <w:rsid w:val="005550C3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08C"/>
    <w:rsid w:val="0055712E"/>
    <w:rsid w:val="00557203"/>
    <w:rsid w:val="00557253"/>
    <w:rsid w:val="00557571"/>
    <w:rsid w:val="00557B07"/>
    <w:rsid w:val="00557B0B"/>
    <w:rsid w:val="00557B1A"/>
    <w:rsid w:val="00557B24"/>
    <w:rsid w:val="00557C9C"/>
    <w:rsid w:val="00557F96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4C4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66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690F"/>
    <w:rsid w:val="0056742E"/>
    <w:rsid w:val="00567665"/>
    <w:rsid w:val="005679F6"/>
    <w:rsid w:val="00567BC3"/>
    <w:rsid w:val="00567E8B"/>
    <w:rsid w:val="00570159"/>
    <w:rsid w:val="0057027C"/>
    <w:rsid w:val="00570DF9"/>
    <w:rsid w:val="00570EA7"/>
    <w:rsid w:val="00570EE3"/>
    <w:rsid w:val="00570F2D"/>
    <w:rsid w:val="00570F30"/>
    <w:rsid w:val="0057112F"/>
    <w:rsid w:val="00571235"/>
    <w:rsid w:val="0057161B"/>
    <w:rsid w:val="005718E4"/>
    <w:rsid w:val="00571BB6"/>
    <w:rsid w:val="00571D34"/>
    <w:rsid w:val="0057213F"/>
    <w:rsid w:val="0057256F"/>
    <w:rsid w:val="00572782"/>
    <w:rsid w:val="005727A9"/>
    <w:rsid w:val="005728FB"/>
    <w:rsid w:val="00572B45"/>
    <w:rsid w:val="00572C5B"/>
    <w:rsid w:val="00572CF1"/>
    <w:rsid w:val="00572F97"/>
    <w:rsid w:val="00573046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5F5A"/>
    <w:rsid w:val="00576075"/>
    <w:rsid w:val="005764F9"/>
    <w:rsid w:val="00576546"/>
    <w:rsid w:val="0057671F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B93"/>
    <w:rsid w:val="00580C31"/>
    <w:rsid w:val="00581240"/>
    <w:rsid w:val="0058145D"/>
    <w:rsid w:val="00581759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C98"/>
    <w:rsid w:val="00585DA7"/>
    <w:rsid w:val="00585DD8"/>
    <w:rsid w:val="00585F40"/>
    <w:rsid w:val="005860C7"/>
    <w:rsid w:val="005861B9"/>
    <w:rsid w:val="005861D4"/>
    <w:rsid w:val="005862CF"/>
    <w:rsid w:val="0058632B"/>
    <w:rsid w:val="0058638D"/>
    <w:rsid w:val="005865E1"/>
    <w:rsid w:val="005867B8"/>
    <w:rsid w:val="00586ABA"/>
    <w:rsid w:val="00586C02"/>
    <w:rsid w:val="00587175"/>
    <w:rsid w:val="005874BE"/>
    <w:rsid w:val="0058753F"/>
    <w:rsid w:val="00587565"/>
    <w:rsid w:val="00587B30"/>
    <w:rsid w:val="00587C12"/>
    <w:rsid w:val="005900DA"/>
    <w:rsid w:val="00590621"/>
    <w:rsid w:val="00590827"/>
    <w:rsid w:val="00590867"/>
    <w:rsid w:val="00590D9D"/>
    <w:rsid w:val="005913F3"/>
    <w:rsid w:val="005914E1"/>
    <w:rsid w:val="00591665"/>
    <w:rsid w:val="0059192C"/>
    <w:rsid w:val="00591A8D"/>
    <w:rsid w:val="00591B78"/>
    <w:rsid w:val="00591D20"/>
    <w:rsid w:val="005920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82"/>
    <w:rsid w:val="00597AA4"/>
    <w:rsid w:val="00597B39"/>
    <w:rsid w:val="00597F53"/>
    <w:rsid w:val="005A0118"/>
    <w:rsid w:val="005A06EA"/>
    <w:rsid w:val="005A0924"/>
    <w:rsid w:val="005A097A"/>
    <w:rsid w:val="005A0990"/>
    <w:rsid w:val="005A0CB7"/>
    <w:rsid w:val="005A0D92"/>
    <w:rsid w:val="005A100D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29"/>
    <w:rsid w:val="005A4B77"/>
    <w:rsid w:val="005A4BF8"/>
    <w:rsid w:val="005A4C0E"/>
    <w:rsid w:val="005A4E1F"/>
    <w:rsid w:val="005A521C"/>
    <w:rsid w:val="005A5607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9C4"/>
    <w:rsid w:val="005A6E63"/>
    <w:rsid w:val="005A7402"/>
    <w:rsid w:val="005A79EA"/>
    <w:rsid w:val="005A7A9A"/>
    <w:rsid w:val="005A7AB1"/>
    <w:rsid w:val="005A7B15"/>
    <w:rsid w:val="005A7B61"/>
    <w:rsid w:val="005A7EA2"/>
    <w:rsid w:val="005B00E9"/>
    <w:rsid w:val="005B06E5"/>
    <w:rsid w:val="005B0762"/>
    <w:rsid w:val="005B0A9C"/>
    <w:rsid w:val="005B0CD9"/>
    <w:rsid w:val="005B0F57"/>
    <w:rsid w:val="005B125A"/>
    <w:rsid w:val="005B14BE"/>
    <w:rsid w:val="005B1578"/>
    <w:rsid w:val="005B16CA"/>
    <w:rsid w:val="005B16DD"/>
    <w:rsid w:val="005B17A9"/>
    <w:rsid w:val="005B1A36"/>
    <w:rsid w:val="005B20CB"/>
    <w:rsid w:val="005B2143"/>
    <w:rsid w:val="005B22B0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3D"/>
    <w:rsid w:val="005C3457"/>
    <w:rsid w:val="005C34E4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C7BCA"/>
    <w:rsid w:val="005D0105"/>
    <w:rsid w:val="005D048A"/>
    <w:rsid w:val="005D0565"/>
    <w:rsid w:val="005D066F"/>
    <w:rsid w:val="005D0753"/>
    <w:rsid w:val="005D0856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001"/>
    <w:rsid w:val="005D543C"/>
    <w:rsid w:val="005D5512"/>
    <w:rsid w:val="005D579C"/>
    <w:rsid w:val="005D5CD4"/>
    <w:rsid w:val="005D5D95"/>
    <w:rsid w:val="005D5DE0"/>
    <w:rsid w:val="005D5DEA"/>
    <w:rsid w:val="005D5ED5"/>
    <w:rsid w:val="005D5FD6"/>
    <w:rsid w:val="005D606D"/>
    <w:rsid w:val="005D61F7"/>
    <w:rsid w:val="005D6466"/>
    <w:rsid w:val="005D6862"/>
    <w:rsid w:val="005D6889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61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372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6C8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201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57F"/>
    <w:rsid w:val="005F6B1B"/>
    <w:rsid w:val="005F6B83"/>
    <w:rsid w:val="005F6D59"/>
    <w:rsid w:val="005F7038"/>
    <w:rsid w:val="005F70FE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0B67"/>
    <w:rsid w:val="00600ED3"/>
    <w:rsid w:val="006013B3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23A"/>
    <w:rsid w:val="0060337B"/>
    <w:rsid w:val="00603474"/>
    <w:rsid w:val="00603865"/>
    <w:rsid w:val="00603A65"/>
    <w:rsid w:val="00603C5D"/>
    <w:rsid w:val="006040AC"/>
    <w:rsid w:val="00604209"/>
    <w:rsid w:val="006043B6"/>
    <w:rsid w:val="00604513"/>
    <w:rsid w:val="006046FB"/>
    <w:rsid w:val="006047A3"/>
    <w:rsid w:val="0060495D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7BA"/>
    <w:rsid w:val="00606970"/>
    <w:rsid w:val="00607062"/>
    <w:rsid w:val="006070FA"/>
    <w:rsid w:val="006073CA"/>
    <w:rsid w:val="006074BE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29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7B"/>
    <w:rsid w:val="006161D2"/>
    <w:rsid w:val="006162F5"/>
    <w:rsid w:val="00616446"/>
    <w:rsid w:val="0061648E"/>
    <w:rsid w:val="00616581"/>
    <w:rsid w:val="006166F6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175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CFB"/>
    <w:rsid w:val="00625F6B"/>
    <w:rsid w:val="006260B9"/>
    <w:rsid w:val="0062634C"/>
    <w:rsid w:val="00626402"/>
    <w:rsid w:val="0062682C"/>
    <w:rsid w:val="00626ACB"/>
    <w:rsid w:val="00626CD4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810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671"/>
    <w:rsid w:val="00637766"/>
    <w:rsid w:val="006378D3"/>
    <w:rsid w:val="00637B55"/>
    <w:rsid w:val="00637D2D"/>
    <w:rsid w:val="00640101"/>
    <w:rsid w:val="006401E2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3F3A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3BB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442"/>
    <w:rsid w:val="00653568"/>
    <w:rsid w:val="00653AA4"/>
    <w:rsid w:val="00653B47"/>
    <w:rsid w:val="00653E32"/>
    <w:rsid w:val="00653EDF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5A48"/>
    <w:rsid w:val="0065629A"/>
    <w:rsid w:val="006564E9"/>
    <w:rsid w:val="00656639"/>
    <w:rsid w:val="0065663B"/>
    <w:rsid w:val="00656993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7B1"/>
    <w:rsid w:val="00660AD7"/>
    <w:rsid w:val="00660DC7"/>
    <w:rsid w:val="00660F73"/>
    <w:rsid w:val="00660FDC"/>
    <w:rsid w:val="006610A6"/>
    <w:rsid w:val="006612AD"/>
    <w:rsid w:val="0066132C"/>
    <w:rsid w:val="006613E5"/>
    <w:rsid w:val="00661794"/>
    <w:rsid w:val="00661C19"/>
    <w:rsid w:val="00661C8B"/>
    <w:rsid w:val="00661CFD"/>
    <w:rsid w:val="00661ED6"/>
    <w:rsid w:val="00662151"/>
    <w:rsid w:val="006621C9"/>
    <w:rsid w:val="00662442"/>
    <w:rsid w:val="006626AF"/>
    <w:rsid w:val="006628A7"/>
    <w:rsid w:val="00662B04"/>
    <w:rsid w:val="00662BB5"/>
    <w:rsid w:val="006630AE"/>
    <w:rsid w:val="006632EB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AF6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1E01"/>
    <w:rsid w:val="0067258A"/>
    <w:rsid w:val="00672C4F"/>
    <w:rsid w:val="00672EEC"/>
    <w:rsid w:val="00673582"/>
    <w:rsid w:val="006737A5"/>
    <w:rsid w:val="006737C8"/>
    <w:rsid w:val="00673B67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87B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8B8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19E"/>
    <w:rsid w:val="0068349C"/>
    <w:rsid w:val="006836CC"/>
    <w:rsid w:val="00683869"/>
    <w:rsid w:val="006838C2"/>
    <w:rsid w:val="0068392D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1BA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7B6"/>
    <w:rsid w:val="00690BAF"/>
    <w:rsid w:val="00690DA4"/>
    <w:rsid w:val="00690DF0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2C"/>
    <w:rsid w:val="00693BC9"/>
    <w:rsid w:val="00693D0C"/>
    <w:rsid w:val="00694083"/>
    <w:rsid w:val="006941D4"/>
    <w:rsid w:val="00694818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779"/>
    <w:rsid w:val="00697A3A"/>
    <w:rsid w:val="006A0094"/>
    <w:rsid w:val="006A00FB"/>
    <w:rsid w:val="006A0451"/>
    <w:rsid w:val="006A0563"/>
    <w:rsid w:val="006A0B16"/>
    <w:rsid w:val="006A14C8"/>
    <w:rsid w:val="006A14CC"/>
    <w:rsid w:val="006A168C"/>
    <w:rsid w:val="006A16F6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C9B"/>
    <w:rsid w:val="006A6F8C"/>
    <w:rsid w:val="006A708F"/>
    <w:rsid w:val="006A7666"/>
    <w:rsid w:val="006A7DA9"/>
    <w:rsid w:val="006B00FA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A64"/>
    <w:rsid w:val="006B2E94"/>
    <w:rsid w:val="006B2F26"/>
    <w:rsid w:val="006B2F4C"/>
    <w:rsid w:val="006B3016"/>
    <w:rsid w:val="006B3399"/>
    <w:rsid w:val="006B363A"/>
    <w:rsid w:val="006B3754"/>
    <w:rsid w:val="006B3775"/>
    <w:rsid w:val="006B3869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5FC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B7D27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B1A"/>
    <w:rsid w:val="006C5F37"/>
    <w:rsid w:val="006C6421"/>
    <w:rsid w:val="006C6751"/>
    <w:rsid w:val="006C67CB"/>
    <w:rsid w:val="006C6D65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A13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67E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3B3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2CBA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223"/>
    <w:rsid w:val="006F347C"/>
    <w:rsid w:val="006F34E8"/>
    <w:rsid w:val="006F3755"/>
    <w:rsid w:val="006F3855"/>
    <w:rsid w:val="006F3A8C"/>
    <w:rsid w:val="006F40EF"/>
    <w:rsid w:val="006F434C"/>
    <w:rsid w:val="006F4409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86"/>
    <w:rsid w:val="006F6EEE"/>
    <w:rsid w:val="006F707F"/>
    <w:rsid w:val="006F7336"/>
    <w:rsid w:val="006F7671"/>
    <w:rsid w:val="006F7F21"/>
    <w:rsid w:val="00700174"/>
    <w:rsid w:val="00700579"/>
    <w:rsid w:val="00700696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24"/>
    <w:rsid w:val="00706252"/>
    <w:rsid w:val="0070627C"/>
    <w:rsid w:val="00706812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43B"/>
    <w:rsid w:val="00710517"/>
    <w:rsid w:val="0071067C"/>
    <w:rsid w:val="007108B1"/>
    <w:rsid w:val="007109B0"/>
    <w:rsid w:val="00710AA6"/>
    <w:rsid w:val="00710DB9"/>
    <w:rsid w:val="00710DD5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1CC4"/>
    <w:rsid w:val="00712171"/>
    <w:rsid w:val="00712324"/>
    <w:rsid w:val="00712452"/>
    <w:rsid w:val="007125D3"/>
    <w:rsid w:val="007129D5"/>
    <w:rsid w:val="00712C6F"/>
    <w:rsid w:val="00712F07"/>
    <w:rsid w:val="00712F6D"/>
    <w:rsid w:val="00713123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08A"/>
    <w:rsid w:val="0071520C"/>
    <w:rsid w:val="007152DE"/>
    <w:rsid w:val="00715475"/>
    <w:rsid w:val="00715748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D48"/>
    <w:rsid w:val="00717E4A"/>
    <w:rsid w:val="00717E8E"/>
    <w:rsid w:val="00717FDD"/>
    <w:rsid w:val="0072007F"/>
    <w:rsid w:val="00720240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45A"/>
    <w:rsid w:val="00721723"/>
    <w:rsid w:val="00721799"/>
    <w:rsid w:val="00721E6C"/>
    <w:rsid w:val="00722109"/>
    <w:rsid w:val="007221C0"/>
    <w:rsid w:val="00722384"/>
    <w:rsid w:val="0072260F"/>
    <w:rsid w:val="00722660"/>
    <w:rsid w:val="007228B4"/>
    <w:rsid w:val="00723319"/>
    <w:rsid w:val="007233DE"/>
    <w:rsid w:val="00723414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5DA1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9E9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258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2E5"/>
    <w:rsid w:val="007463FD"/>
    <w:rsid w:val="00746440"/>
    <w:rsid w:val="0074649A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8DF"/>
    <w:rsid w:val="00751A38"/>
    <w:rsid w:val="0075217F"/>
    <w:rsid w:val="007522C9"/>
    <w:rsid w:val="007524B9"/>
    <w:rsid w:val="00752529"/>
    <w:rsid w:val="00752741"/>
    <w:rsid w:val="00752892"/>
    <w:rsid w:val="00752C36"/>
    <w:rsid w:val="00752E74"/>
    <w:rsid w:val="00752ECA"/>
    <w:rsid w:val="00752FA5"/>
    <w:rsid w:val="00753237"/>
    <w:rsid w:val="007533D0"/>
    <w:rsid w:val="007533F7"/>
    <w:rsid w:val="00753D4D"/>
    <w:rsid w:val="0075423D"/>
    <w:rsid w:val="0075435F"/>
    <w:rsid w:val="007546C9"/>
    <w:rsid w:val="00754709"/>
    <w:rsid w:val="00754823"/>
    <w:rsid w:val="00754E32"/>
    <w:rsid w:val="00754FD8"/>
    <w:rsid w:val="0075505C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7D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993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059"/>
    <w:rsid w:val="00781076"/>
    <w:rsid w:val="007814B0"/>
    <w:rsid w:val="0078164B"/>
    <w:rsid w:val="00782029"/>
    <w:rsid w:val="00782161"/>
    <w:rsid w:val="007823EA"/>
    <w:rsid w:val="00782542"/>
    <w:rsid w:val="00782B14"/>
    <w:rsid w:val="00782C73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3D7"/>
    <w:rsid w:val="00784597"/>
    <w:rsid w:val="00784FF5"/>
    <w:rsid w:val="007855A3"/>
    <w:rsid w:val="0078575A"/>
    <w:rsid w:val="00785807"/>
    <w:rsid w:val="00785987"/>
    <w:rsid w:val="0078614E"/>
    <w:rsid w:val="00786384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87D4F"/>
    <w:rsid w:val="007905C7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9E9"/>
    <w:rsid w:val="00791A07"/>
    <w:rsid w:val="00791B46"/>
    <w:rsid w:val="00791B57"/>
    <w:rsid w:val="00791E41"/>
    <w:rsid w:val="00791E4F"/>
    <w:rsid w:val="00791E6E"/>
    <w:rsid w:val="00791EF7"/>
    <w:rsid w:val="0079206D"/>
    <w:rsid w:val="00792338"/>
    <w:rsid w:val="00792462"/>
    <w:rsid w:val="00792514"/>
    <w:rsid w:val="00792705"/>
    <w:rsid w:val="00792FEC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77"/>
    <w:rsid w:val="007954BE"/>
    <w:rsid w:val="00795A84"/>
    <w:rsid w:val="00795CA1"/>
    <w:rsid w:val="00795CB1"/>
    <w:rsid w:val="00795D87"/>
    <w:rsid w:val="007962E9"/>
    <w:rsid w:val="007966C9"/>
    <w:rsid w:val="007966E5"/>
    <w:rsid w:val="00796991"/>
    <w:rsid w:val="00796993"/>
    <w:rsid w:val="00796AB5"/>
    <w:rsid w:val="00797460"/>
    <w:rsid w:val="007974C6"/>
    <w:rsid w:val="0079775E"/>
    <w:rsid w:val="00797846"/>
    <w:rsid w:val="00797FB6"/>
    <w:rsid w:val="007A00C9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2E1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5EE6"/>
    <w:rsid w:val="007A6127"/>
    <w:rsid w:val="007A61FF"/>
    <w:rsid w:val="007A6BCE"/>
    <w:rsid w:val="007A6E1A"/>
    <w:rsid w:val="007A7602"/>
    <w:rsid w:val="007A76E7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1B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3DC3"/>
    <w:rsid w:val="007B4615"/>
    <w:rsid w:val="007B4701"/>
    <w:rsid w:val="007B48C8"/>
    <w:rsid w:val="007B48E5"/>
    <w:rsid w:val="007B4AF4"/>
    <w:rsid w:val="007B5544"/>
    <w:rsid w:val="007B55AC"/>
    <w:rsid w:val="007B585C"/>
    <w:rsid w:val="007B5866"/>
    <w:rsid w:val="007B5990"/>
    <w:rsid w:val="007B59F8"/>
    <w:rsid w:val="007B5E01"/>
    <w:rsid w:val="007B5F61"/>
    <w:rsid w:val="007B6323"/>
    <w:rsid w:val="007B63BA"/>
    <w:rsid w:val="007B65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13C6"/>
    <w:rsid w:val="007C1A9B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75D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3B8"/>
    <w:rsid w:val="007D3417"/>
    <w:rsid w:val="007D3C2B"/>
    <w:rsid w:val="007D3D17"/>
    <w:rsid w:val="007D3D1F"/>
    <w:rsid w:val="007D3E12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285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154"/>
    <w:rsid w:val="007E03D1"/>
    <w:rsid w:val="007E0476"/>
    <w:rsid w:val="007E0611"/>
    <w:rsid w:val="007E0753"/>
    <w:rsid w:val="007E0A9B"/>
    <w:rsid w:val="007E0B2F"/>
    <w:rsid w:val="007E0C36"/>
    <w:rsid w:val="007E0F3E"/>
    <w:rsid w:val="007E1331"/>
    <w:rsid w:val="007E1829"/>
    <w:rsid w:val="007E184E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07A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028"/>
    <w:rsid w:val="007F21F6"/>
    <w:rsid w:val="007F2361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82"/>
    <w:rsid w:val="007F71DC"/>
    <w:rsid w:val="007F741B"/>
    <w:rsid w:val="007F774D"/>
    <w:rsid w:val="007F79AF"/>
    <w:rsid w:val="00800048"/>
    <w:rsid w:val="0080010F"/>
    <w:rsid w:val="0080063C"/>
    <w:rsid w:val="00800813"/>
    <w:rsid w:val="00800982"/>
    <w:rsid w:val="008011B7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21B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3EE5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6EB0"/>
    <w:rsid w:val="008173D6"/>
    <w:rsid w:val="0081743E"/>
    <w:rsid w:val="00817599"/>
    <w:rsid w:val="00817A2E"/>
    <w:rsid w:val="00817BD5"/>
    <w:rsid w:val="00817E5A"/>
    <w:rsid w:val="00820322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8DE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1E34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85B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CA1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0EF4"/>
    <w:rsid w:val="008410C6"/>
    <w:rsid w:val="0084123F"/>
    <w:rsid w:val="00841278"/>
    <w:rsid w:val="008412B7"/>
    <w:rsid w:val="008415F4"/>
    <w:rsid w:val="00841636"/>
    <w:rsid w:val="00841817"/>
    <w:rsid w:val="00841B3B"/>
    <w:rsid w:val="00842534"/>
    <w:rsid w:val="008427E0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4D41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720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32"/>
    <w:rsid w:val="0085103A"/>
    <w:rsid w:val="00851056"/>
    <w:rsid w:val="00851069"/>
    <w:rsid w:val="00851283"/>
    <w:rsid w:val="008513F0"/>
    <w:rsid w:val="0085144F"/>
    <w:rsid w:val="00851650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2DBE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5EA7"/>
    <w:rsid w:val="00856079"/>
    <w:rsid w:val="0085608D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2B7"/>
    <w:rsid w:val="00862959"/>
    <w:rsid w:val="00862A8A"/>
    <w:rsid w:val="00862B06"/>
    <w:rsid w:val="00862C5F"/>
    <w:rsid w:val="00862F77"/>
    <w:rsid w:val="00863114"/>
    <w:rsid w:val="0086316A"/>
    <w:rsid w:val="0086330B"/>
    <w:rsid w:val="00863334"/>
    <w:rsid w:val="008634E5"/>
    <w:rsid w:val="00863921"/>
    <w:rsid w:val="00863C19"/>
    <w:rsid w:val="00863F27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66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A53"/>
    <w:rsid w:val="00866DAC"/>
    <w:rsid w:val="00867689"/>
    <w:rsid w:val="00867A25"/>
    <w:rsid w:val="00867A48"/>
    <w:rsid w:val="00867D1C"/>
    <w:rsid w:val="0087010C"/>
    <w:rsid w:val="008705BE"/>
    <w:rsid w:val="008707B9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6F53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5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87F57"/>
    <w:rsid w:val="0089009E"/>
    <w:rsid w:val="008900F1"/>
    <w:rsid w:val="00890297"/>
    <w:rsid w:val="008902C8"/>
    <w:rsid w:val="00890767"/>
    <w:rsid w:val="00890B0F"/>
    <w:rsid w:val="008913DA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852"/>
    <w:rsid w:val="00893A2B"/>
    <w:rsid w:val="00893AF3"/>
    <w:rsid w:val="00893D9D"/>
    <w:rsid w:val="00893F44"/>
    <w:rsid w:val="00894152"/>
    <w:rsid w:val="008942F2"/>
    <w:rsid w:val="008948C4"/>
    <w:rsid w:val="00894CE0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9D6"/>
    <w:rsid w:val="00896AF4"/>
    <w:rsid w:val="00896B29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3C0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E"/>
    <w:rsid w:val="008A377C"/>
    <w:rsid w:val="008A38E0"/>
    <w:rsid w:val="008A3A47"/>
    <w:rsid w:val="008A3BFB"/>
    <w:rsid w:val="008A3DBD"/>
    <w:rsid w:val="008A3E5E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5A50"/>
    <w:rsid w:val="008A60F7"/>
    <w:rsid w:val="008A663B"/>
    <w:rsid w:val="008A6D10"/>
    <w:rsid w:val="008A7205"/>
    <w:rsid w:val="008A751D"/>
    <w:rsid w:val="008A7744"/>
    <w:rsid w:val="008A7763"/>
    <w:rsid w:val="008A7955"/>
    <w:rsid w:val="008A7C3C"/>
    <w:rsid w:val="008A7CAF"/>
    <w:rsid w:val="008A7D6E"/>
    <w:rsid w:val="008A7D7A"/>
    <w:rsid w:val="008A7E2F"/>
    <w:rsid w:val="008B0054"/>
    <w:rsid w:val="008B00EB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B7E42"/>
    <w:rsid w:val="008C01F4"/>
    <w:rsid w:val="008C0538"/>
    <w:rsid w:val="008C0862"/>
    <w:rsid w:val="008C0C0A"/>
    <w:rsid w:val="008C0EAA"/>
    <w:rsid w:val="008C1271"/>
    <w:rsid w:val="008C1952"/>
    <w:rsid w:val="008C19CD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1B6"/>
    <w:rsid w:val="008C3567"/>
    <w:rsid w:val="008C35C4"/>
    <w:rsid w:val="008C3634"/>
    <w:rsid w:val="008C394A"/>
    <w:rsid w:val="008C41C8"/>
    <w:rsid w:val="008C43D7"/>
    <w:rsid w:val="008C4742"/>
    <w:rsid w:val="008C4859"/>
    <w:rsid w:val="008C4986"/>
    <w:rsid w:val="008C4A02"/>
    <w:rsid w:val="008C4BD5"/>
    <w:rsid w:val="008C4BEF"/>
    <w:rsid w:val="008C4C74"/>
    <w:rsid w:val="008C4CF1"/>
    <w:rsid w:val="008C4E03"/>
    <w:rsid w:val="008C4E19"/>
    <w:rsid w:val="008C5036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2DC"/>
    <w:rsid w:val="008D162F"/>
    <w:rsid w:val="008D2582"/>
    <w:rsid w:val="008D2873"/>
    <w:rsid w:val="008D29B8"/>
    <w:rsid w:val="008D2C08"/>
    <w:rsid w:val="008D2E7F"/>
    <w:rsid w:val="008D3180"/>
    <w:rsid w:val="008D3384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310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A53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1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48E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28AE"/>
    <w:rsid w:val="008F3AB7"/>
    <w:rsid w:val="008F3B02"/>
    <w:rsid w:val="008F3B3C"/>
    <w:rsid w:val="008F3EC4"/>
    <w:rsid w:val="008F3F48"/>
    <w:rsid w:val="008F4027"/>
    <w:rsid w:val="008F4227"/>
    <w:rsid w:val="008F4241"/>
    <w:rsid w:val="008F4420"/>
    <w:rsid w:val="008F4583"/>
    <w:rsid w:val="008F48E0"/>
    <w:rsid w:val="008F4ADC"/>
    <w:rsid w:val="008F4ED4"/>
    <w:rsid w:val="008F51E5"/>
    <w:rsid w:val="008F57BC"/>
    <w:rsid w:val="008F5C6E"/>
    <w:rsid w:val="008F5DB1"/>
    <w:rsid w:val="008F5F04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A9B"/>
    <w:rsid w:val="008F6B49"/>
    <w:rsid w:val="008F6F36"/>
    <w:rsid w:val="008F701F"/>
    <w:rsid w:val="008F7144"/>
    <w:rsid w:val="008F75F9"/>
    <w:rsid w:val="008F781C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DBD"/>
    <w:rsid w:val="00900EBC"/>
    <w:rsid w:val="00900F68"/>
    <w:rsid w:val="009010EC"/>
    <w:rsid w:val="00901163"/>
    <w:rsid w:val="009012BE"/>
    <w:rsid w:val="009016F7"/>
    <w:rsid w:val="00901FDF"/>
    <w:rsid w:val="009023A9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638"/>
    <w:rsid w:val="00904860"/>
    <w:rsid w:val="00904A63"/>
    <w:rsid w:val="00904B95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5E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8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3E7B"/>
    <w:rsid w:val="00913F36"/>
    <w:rsid w:val="00914EC8"/>
    <w:rsid w:val="00914F63"/>
    <w:rsid w:val="00915028"/>
    <w:rsid w:val="00915626"/>
    <w:rsid w:val="0091577E"/>
    <w:rsid w:val="0091588F"/>
    <w:rsid w:val="00915CF0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17F82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4BE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28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68C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0F1"/>
    <w:rsid w:val="00934432"/>
    <w:rsid w:val="009344F7"/>
    <w:rsid w:val="00934671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E82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7D1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0CF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2DB1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9DE"/>
    <w:rsid w:val="00944A9F"/>
    <w:rsid w:val="00944BF6"/>
    <w:rsid w:val="00944CCE"/>
    <w:rsid w:val="00944E1C"/>
    <w:rsid w:val="00944E2C"/>
    <w:rsid w:val="00944EB8"/>
    <w:rsid w:val="00944EDA"/>
    <w:rsid w:val="0094511A"/>
    <w:rsid w:val="0094526E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4D5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C2C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5A"/>
    <w:rsid w:val="00960274"/>
    <w:rsid w:val="0096038D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850"/>
    <w:rsid w:val="00963A76"/>
    <w:rsid w:val="009640EC"/>
    <w:rsid w:val="00964380"/>
    <w:rsid w:val="00964526"/>
    <w:rsid w:val="0096466F"/>
    <w:rsid w:val="009646ED"/>
    <w:rsid w:val="00964761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5F89"/>
    <w:rsid w:val="009660DB"/>
    <w:rsid w:val="00966192"/>
    <w:rsid w:val="00966238"/>
    <w:rsid w:val="0096673C"/>
    <w:rsid w:val="00966960"/>
    <w:rsid w:val="009669E0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64E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1E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822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618"/>
    <w:rsid w:val="00976777"/>
    <w:rsid w:val="00976814"/>
    <w:rsid w:val="00976B30"/>
    <w:rsid w:val="00976B6E"/>
    <w:rsid w:val="00977389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ADA"/>
    <w:rsid w:val="00981B9E"/>
    <w:rsid w:val="00981FAF"/>
    <w:rsid w:val="00982385"/>
    <w:rsid w:val="009828AA"/>
    <w:rsid w:val="00982EE2"/>
    <w:rsid w:val="0098365B"/>
    <w:rsid w:val="00983DFC"/>
    <w:rsid w:val="00983FA1"/>
    <w:rsid w:val="00984302"/>
    <w:rsid w:val="0098441E"/>
    <w:rsid w:val="00984673"/>
    <w:rsid w:val="00984874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8BA"/>
    <w:rsid w:val="009869D7"/>
    <w:rsid w:val="00986D1E"/>
    <w:rsid w:val="00986F20"/>
    <w:rsid w:val="009870DC"/>
    <w:rsid w:val="00987251"/>
    <w:rsid w:val="009875DC"/>
    <w:rsid w:val="00987ACB"/>
    <w:rsid w:val="00987BDF"/>
    <w:rsid w:val="00987DAB"/>
    <w:rsid w:val="00987DE5"/>
    <w:rsid w:val="00990037"/>
    <w:rsid w:val="009901A4"/>
    <w:rsid w:val="009903DC"/>
    <w:rsid w:val="009904FA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3D4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D56"/>
    <w:rsid w:val="009A0E1E"/>
    <w:rsid w:val="009A0F67"/>
    <w:rsid w:val="009A11CA"/>
    <w:rsid w:val="009A128A"/>
    <w:rsid w:val="009A1506"/>
    <w:rsid w:val="009A15C0"/>
    <w:rsid w:val="009A1733"/>
    <w:rsid w:val="009A1807"/>
    <w:rsid w:val="009A1926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1A"/>
    <w:rsid w:val="009A2B90"/>
    <w:rsid w:val="009A2CAF"/>
    <w:rsid w:val="009A2F00"/>
    <w:rsid w:val="009A2F1D"/>
    <w:rsid w:val="009A313D"/>
    <w:rsid w:val="009A3227"/>
    <w:rsid w:val="009A3330"/>
    <w:rsid w:val="009A3353"/>
    <w:rsid w:val="009A37AC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A7F41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6F60"/>
    <w:rsid w:val="009B70B2"/>
    <w:rsid w:val="009B7192"/>
    <w:rsid w:val="009B758B"/>
    <w:rsid w:val="009B7681"/>
    <w:rsid w:val="009B7A45"/>
    <w:rsid w:val="009C016C"/>
    <w:rsid w:val="009C01F8"/>
    <w:rsid w:val="009C0A99"/>
    <w:rsid w:val="009C0E8F"/>
    <w:rsid w:val="009C1541"/>
    <w:rsid w:val="009C1677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EDA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E58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D7CB5"/>
    <w:rsid w:val="009E0AED"/>
    <w:rsid w:val="009E0B29"/>
    <w:rsid w:val="009E0CB6"/>
    <w:rsid w:val="009E0E04"/>
    <w:rsid w:val="009E0EBB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6A9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08B"/>
    <w:rsid w:val="009F51D5"/>
    <w:rsid w:val="009F51E8"/>
    <w:rsid w:val="009F5417"/>
    <w:rsid w:val="009F5700"/>
    <w:rsid w:val="009F5C08"/>
    <w:rsid w:val="009F5C36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4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365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3FA"/>
    <w:rsid w:val="00A057FD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53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5CD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2706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86B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1F5B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BF5"/>
    <w:rsid w:val="00A33E19"/>
    <w:rsid w:val="00A34380"/>
    <w:rsid w:val="00A34A61"/>
    <w:rsid w:val="00A34B35"/>
    <w:rsid w:val="00A34B3B"/>
    <w:rsid w:val="00A34F34"/>
    <w:rsid w:val="00A3552B"/>
    <w:rsid w:val="00A35A5F"/>
    <w:rsid w:val="00A35DED"/>
    <w:rsid w:val="00A35E16"/>
    <w:rsid w:val="00A36055"/>
    <w:rsid w:val="00A3608C"/>
    <w:rsid w:val="00A36386"/>
    <w:rsid w:val="00A36438"/>
    <w:rsid w:val="00A36500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3F9"/>
    <w:rsid w:val="00A404BB"/>
    <w:rsid w:val="00A408D6"/>
    <w:rsid w:val="00A4091F"/>
    <w:rsid w:val="00A41074"/>
    <w:rsid w:val="00A41098"/>
    <w:rsid w:val="00A4183D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E9A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293"/>
    <w:rsid w:val="00A45701"/>
    <w:rsid w:val="00A45BF3"/>
    <w:rsid w:val="00A45E2B"/>
    <w:rsid w:val="00A461F7"/>
    <w:rsid w:val="00A4649A"/>
    <w:rsid w:val="00A46657"/>
    <w:rsid w:val="00A46674"/>
    <w:rsid w:val="00A466E0"/>
    <w:rsid w:val="00A46722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06C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21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2A"/>
    <w:rsid w:val="00A6687C"/>
    <w:rsid w:val="00A66972"/>
    <w:rsid w:val="00A670E0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1AE"/>
    <w:rsid w:val="00A727C3"/>
    <w:rsid w:val="00A72BD2"/>
    <w:rsid w:val="00A72C29"/>
    <w:rsid w:val="00A72CA4"/>
    <w:rsid w:val="00A72D19"/>
    <w:rsid w:val="00A72FBA"/>
    <w:rsid w:val="00A730C3"/>
    <w:rsid w:val="00A73388"/>
    <w:rsid w:val="00A73456"/>
    <w:rsid w:val="00A7397B"/>
    <w:rsid w:val="00A73A05"/>
    <w:rsid w:val="00A73ACD"/>
    <w:rsid w:val="00A73DA4"/>
    <w:rsid w:val="00A74180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955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561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37"/>
    <w:rsid w:val="00A83254"/>
    <w:rsid w:val="00A8337B"/>
    <w:rsid w:val="00A836C8"/>
    <w:rsid w:val="00A838E5"/>
    <w:rsid w:val="00A83BBF"/>
    <w:rsid w:val="00A83D5C"/>
    <w:rsid w:val="00A83F47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A55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A7"/>
    <w:rsid w:val="00A910F4"/>
    <w:rsid w:val="00A9118A"/>
    <w:rsid w:val="00A912D5"/>
    <w:rsid w:val="00A9150F"/>
    <w:rsid w:val="00A916E2"/>
    <w:rsid w:val="00A917B8"/>
    <w:rsid w:val="00A91E0B"/>
    <w:rsid w:val="00A92067"/>
    <w:rsid w:val="00A924B2"/>
    <w:rsid w:val="00A92651"/>
    <w:rsid w:val="00A92769"/>
    <w:rsid w:val="00A928AE"/>
    <w:rsid w:val="00A92CA5"/>
    <w:rsid w:val="00A92EA7"/>
    <w:rsid w:val="00A93858"/>
    <w:rsid w:val="00A938C0"/>
    <w:rsid w:val="00A93B63"/>
    <w:rsid w:val="00A9406B"/>
    <w:rsid w:val="00A9431A"/>
    <w:rsid w:val="00A94329"/>
    <w:rsid w:val="00A9465F"/>
    <w:rsid w:val="00A94B5B"/>
    <w:rsid w:val="00A94CA8"/>
    <w:rsid w:val="00A94F99"/>
    <w:rsid w:val="00A952A8"/>
    <w:rsid w:val="00A952BD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4F"/>
    <w:rsid w:val="00AA1C99"/>
    <w:rsid w:val="00AA1D4E"/>
    <w:rsid w:val="00AA1D8A"/>
    <w:rsid w:val="00AA20F5"/>
    <w:rsid w:val="00AA24DD"/>
    <w:rsid w:val="00AA284E"/>
    <w:rsid w:val="00AA2ABA"/>
    <w:rsid w:val="00AA2EA3"/>
    <w:rsid w:val="00AA30FF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389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5DC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6F6F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8FD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2ED6"/>
    <w:rsid w:val="00AC313E"/>
    <w:rsid w:val="00AC3259"/>
    <w:rsid w:val="00AC3414"/>
    <w:rsid w:val="00AC34FC"/>
    <w:rsid w:val="00AC34FD"/>
    <w:rsid w:val="00AC365D"/>
    <w:rsid w:val="00AC366B"/>
    <w:rsid w:val="00AC375F"/>
    <w:rsid w:val="00AC389B"/>
    <w:rsid w:val="00AC38C3"/>
    <w:rsid w:val="00AC3B05"/>
    <w:rsid w:val="00AC3C4A"/>
    <w:rsid w:val="00AC3CA5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53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07D"/>
    <w:rsid w:val="00AE01E8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5C0"/>
    <w:rsid w:val="00AE167D"/>
    <w:rsid w:val="00AE179B"/>
    <w:rsid w:val="00AE1818"/>
    <w:rsid w:val="00AE1BF0"/>
    <w:rsid w:val="00AE1D4E"/>
    <w:rsid w:val="00AE22AE"/>
    <w:rsid w:val="00AE231C"/>
    <w:rsid w:val="00AE2413"/>
    <w:rsid w:val="00AE255A"/>
    <w:rsid w:val="00AE2842"/>
    <w:rsid w:val="00AE2AFF"/>
    <w:rsid w:val="00AE2B3E"/>
    <w:rsid w:val="00AE2C3B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947"/>
    <w:rsid w:val="00AE4AC8"/>
    <w:rsid w:val="00AE4BFC"/>
    <w:rsid w:val="00AE4DED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A29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8EA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274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9AF"/>
    <w:rsid w:val="00AF39EE"/>
    <w:rsid w:val="00AF3A0F"/>
    <w:rsid w:val="00AF3B20"/>
    <w:rsid w:val="00AF3F7D"/>
    <w:rsid w:val="00AF41BC"/>
    <w:rsid w:val="00AF4489"/>
    <w:rsid w:val="00AF4574"/>
    <w:rsid w:val="00AF4956"/>
    <w:rsid w:val="00AF4DB9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1D"/>
    <w:rsid w:val="00AF6645"/>
    <w:rsid w:val="00AF682C"/>
    <w:rsid w:val="00AF68F0"/>
    <w:rsid w:val="00AF6A29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AD1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19E9"/>
    <w:rsid w:val="00B01BEE"/>
    <w:rsid w:val="00B022AD"/>
    <w:rsid w:val="00B02437"/>
    <w:rsid w:val="00B02705"/>
    <w:rsid w:val="00B02736"/>
    <w:rsid w:val="00B02C30"/>
    <w:rsid w:val="00B02E85"/>
    <w:rsid w:val="00B02FCA"/>
    <w:rsid w:val="00B03894"/>
    <w:rsid w:val="00B03A0E"/>
    <w:rsid w:val="00B03D8A"/>
    <w:rsid w:val="00B03DB1"/>
    <w:rsid w:val="00B0459A"/>
    <w:rsid w:val="00B04755"/>
    <w:rsid w:val="00B048DB"/>
    <w:rsid w:val="00B04B04"/>
    <w:rsid w:val="00B04CF1"/>
    <w:rsid w:val="00B04DC2"/>
    <w:rsid w:val="00B04FE3"/>
    <w:rsid w:val="00B05042"/>
    <w:rsid w:val="00B0511F"/>
    <w:rsid w:val="00B0518B"/>
    <w:rsid w:val="00B05316"/>
    <w:rsid w:val="00B0543B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A12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B39"/>
    <w:rsid w:val="00B11D0A"/>
    <w:rsid w:val="00B11EE5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11D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CD7"/>
    <w:rsid w:val="00B2709D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4DBD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BC"/>
    <w:rsid w:val="00B379E2"/>
    <w:rsid w:val="00B37BE5"/>
    <w:rsid w:val="00B37DAD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7B6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95C"/>
    <w:rsid w:val="00B44BEF"/>
    <w:rsid w:val="00B44E26"/>
    <w:rsid w:val="00B44FBF"/>
    <w:rsid w:val="00B4507F"/>
    <w:rsid w:val="00B45295"/>
    <w:rsid w:val="00B458DA"/>
    <w:rsid w:val="00B45A69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22"/>
    <w:rsid w:val="00B50F48"/>
    <w:rsid w:val="00B50F9A"/>
    <w:rsid w:val="00B5130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3D8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51"/>
    <w:rsid w:val="00B549A9"/>
    <w:rsid w:val="00B54A84"/>
    <w:rsid w:val="00B54A8B"/>
    <w:rsid w:val="00B54B3C"/>
    <w:rsid w:val="00B54EDF"/>
    <w:rsid w:val="00B550BD"/>
    <w:rsid w:val="00B5556B"/>
    <w:rsid w:val="00B55936"/>
    <w:rsid w:val="00B55B6E"/>
    <w:rsid w:val="00B55D1D"/>
    <w:rsid w:val="00B56811"/>
    <w:rsid w:val="00B56B3A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D2"/>
    <w:rsid w:val="00B604F7"/>
    <w:rsid w:val="00B60563"/>
    <w:rsid w:val="00B6058C"/>
    <w:rsid w:val="00B60779"/>
    <w:rsid w:val="00B6085C"/>
    <w:rsid w:val="00B60CB7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58C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645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2FC0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419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AB"/>
    <w:rsid w:val="00B772CC"/>
    <w:rsid w:val="00B77361"/>
    <w:rsid w:val="00B7771C"/>
    <w:rsid w:val="00B77901"/>
    <w:rsid w:val="00B77C0B"/>
    <w:rsid w:val="00B77D1C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64B"/>
    <w:rsid w:val="00B86754"/>
    <w:rsid w:val="00B868C3"/>
    <w:rsid w:val="00B8698A"/>
    <w:rsid w:val="00B86C9C"/>
    <w:rsid w:val="00B86DDF"/>
    <w:rsid w:val="00B86E41"/>
    <w:rsid w:val="00B86EAF"/>
    <w:rsid w:val="00B87057"/>
    <w:rsid w:val="00B871E2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149"/>
    <w:rsid w:val="00B92342"/>
    <w:rsid w:val="00B924E8"/>
    <w:rsid w:val="00B929D2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3C4"/>
    <w:rsid w:val="00B96B2D"/>
    <w:rsid w:val="00B96CC2"/>
    <w:rsid w:val="00B96E6D"/>
    <w:rsid w:val="00B96F15"/>
    <w:rsid w:val="00B96F68"/>
    <w:rsid w:val="00B974EF"/>
    <w:rsid w:val="00B97568"/>
    <w:rsid w:val="00B975B2"/>
    <w:rsid w:val="00B976FD"/>
    <w:rsid w:val="00B97E9E"/>
    <w:rsid w:val="00B97F79"/>
    <w:rsid w:val="00B97FC6"/>
    <w:rsid w:val="00BA00DC"/>
    <w:rsid w:val="00BA0637"/>
    <w:rsid w:val="00BA08D3"/>
    <w:rsid w:val="00BA0A95"/>
    <w:rsid w:val="00BA0B54"/>
    <w:rsid w:val="00BA0BDE"/>
    <w:rsid w:val="00BA0C94"/>
    <w:rsid w:val="00BA0CB3"/>
    <w:rsid w:val="00BA0DB8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17A"/>
    <w:rsid w:val="00BA4252"/>
    <w:rsid w:val="00BA4459"/>
    <w:rsid w:val="00BA4491"/>
    <w:rsid w:val="00BA4719"/>
    <w:rsid w:val="00BA4871"/>
    <w:rsid w:val="00BA4A81"/>
    <w:rsid w:val="00BA4AE2"/>
    <w:rsid w:val="00BA4AFF"/>
    <w:rsid w:val="00BA4C07"/>
    <w:rsid w:val="00BA4E10"/>
    <w:rsid w:val="00BA5173"/>
    <w:rsid w:val="00BA5406"/>
    <w:rsid w:val="00BA54A3"/>
    <w:rsid w:val="00BA55FB"/>
    <w:rsid w:val="00BA568F"/>
    <w:rsid w:val="00BA5701"/>
    <w:rsid w:val="00BA5865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8D0"/>
    <w:rsid w:val="00BB1A56"/>
    <w:rsid w:val="00BB2059"/>
    <w:rsid w:val="00BB2278"/>
    <w:rsid w:val="00BB278D"/>
    <w:rsid w:val="00BB293C"/>
    <w:rsid w:val="00BB2A03"/>
    <w:rsid w:val="00BB2DEB"/>
    <w:rsid w:val="00BB309F"/>
    <w:rsid w:val="00BB30A0"/>
    <w:rsid w:val="00BB32E1"/>
    <w:rsid w:val="00BB3567"/>
    <w:rsid w:val="00BB35FC"/>
    <w:rsid w:val="00BB3CA0"/>
    <w:rsid w:val="00BB3F0E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B7FE5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7C7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9A2"/>
    <w:rsid w:val="00BC6A7A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0EFB"/>
    <w:rsid w:val="00BD131D"/>
    <w:rsid w:val="00BD15E9"/>
    <w:rsid w:val="00BD1697"/>
    <w:rsid w:val="00BD16C9"/>
    <w:rsid w:val="00BD179D"/>
    <w:rsid w:val="00BD1967"/>
    <w:rsid w:val="00BD1AFD"/>
    <w:rsid w:val="00BD22BE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3F78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5DAE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0DA1"/>
    <w:rsid w:val="00BE1468"/>
    <w:rsid w:val="00BE1787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B3C"/>
    <w:rsid w:val="00BE2C6C"/>
    <w:rsid w:val="00BE2E63"/>
    <w:rsid w:val="00BE3320"/>
    <w:rsid w:val="00BE34BF"/>
    <w:rsid w:val="00BE36A9"/>
    <w:rsid w:val="00BE3A07"/>
    <w:rsid w:val="00BE3EF1"/>
    <w:rsid w:val="00BE41F0"/>
    <w:rsid w:val="00BE449B"/>
    <w:rsid w:val="00BE46BE"/>
    <w:rsid w:val="00BE48F9"/>
    <w:rsid w:val="00BE4D10"/>
    <w:rsid w:val="00BE4F18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841"/>
    <w:rsid w:val="00BE7AA7"/>
    <w:rsid w:val="00BE7D6D"/>
    <w:rsid w:val="00BE7E62"/>
    <w:rsid w:val="00BF014C"/>
    <w:rsid w:val="00BF0573"/>
    <w:rsid w:val="00BF0CAE"/>
    <w:rsid w:val="00BF0DFE"/>
    <w:rsid w:val="00BF1020"/>
    <w:rsid w:val="00BF15BB"/>
    <w:rsid w:val="00BF1753"/>
    <w:rsid w:val="00BF177D"/>
    <w:rsid w:val="00BF1C6F"/>
    <w:rsid w:val="00BF2148"/>
    <w:rsid w:val="00BF22BB"/>
    <w:rsid w:val="00BF23DE"/>
    <w:rsid w:val="00BF23EA"/>
    <w:rsid w:val="00BF2409"/>
    <w:rsid w:val="00BF2517"/>
    <w:rsid w:val="00BF2614"/>
    <w:rsid w:val="00BF2735"/>
    <w:rsid w:val="00BF294B"/>
    <w:rsid w:val="00BF2A20"/>
    <w:rsid w:val="00BF2C09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3E0C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898"/>
    <w:rsid w:val="00BF5A0A"/>
    <w:rsid w:val="00BF5EC0"/>
    <w:rsid w:val="00BF5F4A"/>
    <w:rsid w:val="00BF5FFE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146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1B7A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5"/>
    <w:rsid w:val="00C210A8"/>
    <w:rsid w:val="00C21314"/>
    <w:rsid w:val="00C21416"/>
    <w:rsid w:val="00C21737"/>
    <w:rsid w:val="00C2174C"/>
    <w:rsid w:val="00C21752"/>
    <w:rsid w:val="00C217BC"/>
    <w:rsid w:val="00C21910"/>
    <w:rsid w:val="00C21A3D"/>
    <w:rsid w:val="00C2202A"/>
    <w:rsid w:val="00C22234"/>
    <w:rsid w:val="00C22449"/>
    <w:rsid w:val="00C224DC"/>
    <w:rsid w:val="00C22E22"/>
    <w:rsid w:val="00C2310E"/>
    <w:rsid w:val="00C23145"/>
    <w:rsid w:val="00C233A2"/>
    <w:rsid w:val="00C23613"/>
    <w:rsid w:val="00C237B9"/>
    <w:rsid w:val="00C2396A"/>
    <w:rsid w:val="00C23A34"/>
    <w:rsid w:val="00C23C09"/>
    <w:rsid w:val="00C23E32"/>
    <w:rsid w:val="00C24041"/>
    <w:rsid w:val="00C24132"/>
    <w:rsid w:val="00C24388"/>
    <w:rsid w:val="00C2438E"/>
    <w:rsid w:val="00C243D8"/>
    <w:rsid w:val="00C24ED8"/>
    <w:rsid w:val="00C250B6"/>
    <w:rsid w:val="00C25126"/>
    <w:rsid w:val="00C254D6"/>
    <w:rsid w:val="00C25782"/>
    <w:rsid w:val="00C2580F"/>
    <w:rsid w:val="00C25920"/>
    <w:rsid w:val="00C25948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078"/>
    <w:rsid w:val="00C302B1"/>
    <w:rsid w:val="00C303A4"/>
    <w:rsid w:val="00C305B0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1F4D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B3D"/>
    <w:rsid w:val="00C34DDF"/>
    <w:rsid w:val="00C34FB4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0EA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B84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B60"/>
    <w:rsid w:val="00C45079"/>
    <w:rsid w:val="00C45134"/>
    <w:rsid w:val="00C45519"/>
    <w:rsid w:val="00C45618"/>
    <w:rsid w:val="00C45855"/>
    <w:rsid w:val="00C45B08"/>
    <w:rsid w:val="00C45C6D"/>
    <w:rsid w:val="00C45D3A"/>
    <w:rsid w:val="00C46231"/>
    <w:rsid w:val="00C46240"/>
    <w:rsid w:val="00C46376"/>
    <w:rsid w:val="00C46BE2"/>
    <w:rsid w:val="00C471BF"/>
    <w:rsid w:val="00C47394"/>
    <w:rsid w:val="00C4763F"/>
    <w:rsid w:val="00C47790"/>
    <w:rsid w:val="00C4785E"/>
    <w:rsid w:val="00C47C09"/>
    <w:rsid w:val="00C47D84"/>
    <w:rsid w:val="00C506BC"/>
    <w:rsid w:val="00C506F4"/>
    <w:rsid w:val="00C50734"/>
    <w:rsid w:val="00C507B9"/>
    <w:rsid w:val="00C50A0C"/>
    <w:rsid w:val="00C50A28"/>
    <w:rsid w:val="00C50B04"/>
    <w:rsid w:val="00C50B98"/>
    <w:rsid w:val="00C50D26"/>
    <w:rsid w:val="00C50E23"/>
    <w:rsid w:val="00C50F40"/>
    <w:rsid w:val="00C5123C"/>
    <w:rsid w:val="00C51395"/>
    <w:rsid w:val="00C517C3"/>
    <w:rsid w:val="00C51853"/>
    <w:rsid w:val="00C51954"/>
    <w:rsid w:val="00C51B2F"/>
    <w:rsid w:val="00C51B5B"/>
    <w:rsid w:val="00C51C1F"/>
    <w:rsid w:val="00C51DE1"/>
    <w:rsid w:val="00C521A3"/>
    <w:rsid w:val="00C529B7"/>
    <w:rsid w:val="00C52DD0"/>
    <w:rsid w:val="00C52F71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4D50"/>
    <w:rsid w:val="00C54D91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6F48"/>
    <w:rsid w:val="00C57233"/>
    <w:rsid w:val="00C573ED"/>
    <w:rsid w:val="00C57454"/>
    <w:rsid w:val="00C576CF"/>
    <w:rsid w:val="00C57801"/>
    <w:rsid w:val="00C579F5"/>
    <w:rsid w:val="00C60035"/>
    <w:rsid w:val="00C60284"/>
    <w:rsid w:val="00C60785"/>
    <w:rsid w:val="00C60A24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2A37"/>
    <w:rsid w:val="00C63398"/>
    <w:rsid w:val="00C63465"/>
    <w:rsid w:val="00C636A3"/>
    <w:rsid w:val="00C637A3"/>
    <w:rsid w:val="00C637CE"/>
    <w:rsid w:val="00C63B49"/>
    <w:rsid w:val="00C63D9B"/>
    <w:rsid w:val="00C64487"/>
    <w:rsid w:val="00C64570"/>
    <w:rsid w:val="00C647F0"/>
    <w:rsid w:val="00C648D7"/>
    <w:rsid w:val="00C64AD9"/>
    <w:rsid w:val="00C64F45"/>
    <w:rsid w:val="00C652A1"/>
    <w:rsid w:val="00C654C1"/>
    <w:rsid w:val="00C66111"/>
    <w:rsid w:val="00C665D4"/>
    <w:rsid w:val="00C66922"/>
    <w:rsid w:val="00C66C3C"/>
    <w:rsid w:val="00C6707C"/>
    <w:rsid w:val="00C67378"/>
    <w:rsid w:val="00C675FA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D9"/>
    <w:rsid w:val="00C742E1"/>
    <w:rsid w:val="00C74D8A"/>
    <w:rsid w:val="00C74F80"/>
    <w:rsid w:val="00C757AA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C16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BFD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110"/>
    <w:rsid w:val="00C90425"/>
    <w:rsid w:val="00C9067F"/>
    <w:rsid w:val="00C90B6C"/>
    <w:rsid w:val="00C90D34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B98"/>
    <w:rsid w:val="00C92DF6"/>
    <w:rsid w:val="00C92E1D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BC0"/>
    <w:rsid w:val="00C95C34"/>
    <w:rsid w:val="00C95E43"/>
    <w:rsid w:val="00C95EFC"/>
    <w:rsid w:val="00C9621B"/>
    <w:rsid w:val="00C96320"/>
    <w:rsid w:val="00C9655D"/>
    <w:rsid w:val="00C96BA1"/>
    <w:rsid w:val="00C96D0C"/>
    <w:rsid w:val="00C96F81"/>
    <w:rsid w:val="00C96FFB"/>
    <w:rsid w:val="00C972C3"/>
    <w:rsid w:val="00C975A5"/>
    <w:rsid w:val="00C9796A"/>
    <w:rsid w:val="00C97A64"/>
    <w:rsid w:val="00C97B7C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0DE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4EE"/>
    <w:rsid w:val="00CA34F8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78D"/>
    <w:rsid w:val="00CA4974"/>
    <w:rsid w:val="00CA49B8"/>
    <w:rsid w:val="00CA4CF3"/>
    <w:rsid w:val="00CA4E8D"/>
    <w:rsid w:val="00CA4F85"/>
    <w:rsid w:val="00CA54F0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B2B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787"/>
    <w:rsid w:val="00CB2CA9"/>
    <w:rsid w:val="00CB313A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6C3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26"/>
    <w:rsid w:val="00CB68C8"/>
    <w:rsid w:val="00CB6A1E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BCE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7AD"/>
    <w:rsid w:val="00CC197A"/>
    <w:rsid w:val="00CC1A36"/>
    <w:rsid w:val="00CC1CC1"/>
    <w:rsid w:val="00CC1E88"/>
    <w:rsid w:val="00CC20CF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1F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C"/>
    <w:rsid w:val="00CC7F1E"/>
    <w:rsid w:val="00CD0267"/>
    <w:rsid w:val="00CD0602"/>
    <w:rsid w:val="00CD0BF5"/>
    <w:rsid w:val="00CD0EA8"/>
    <w:rsid w:val="00CD0EDE"/>
    <w:rsid w:val="00CD129C"/>
    <w:rsid w:val="00CD1423"/>
    <w:rsid w:val="00CD1511"/>
    <w:rsid w:val="00CD1E43"/>
    <w:rsid w:val="00CD220A"/>
    <w:rsid w:val="00CD28CE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7B8"/>
    <w:rsid w:val="00CD3B26"/>
    <w:rsid w:val="00CD3C80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12"/>
    <w:rsid w:val="00CD4FFC"/>
    <w:rsid w:val="00CD51D8"/>
    <w:rsid w:val="00CD52D1"/>
    <w:rsid w:val="00CD5355"/>
    <w:rsid w:val="00CD54F6"/>
    <w:rsid w:val="00CD571F"/>
    <w:rsid w:val="00CD5CB4"/>
    <w:rsid w:val="00CD5DC0"/>
    <w:rsid w:val="00CD6056"/>
    <w:rsid w:val="00CD647A"/>
    <w:rsid w:val="00CD65FD"/>
    <w:rsid w:val="00CD6764"/>
    <w:rsid w:val="00CD682A"/>
    <w:rsid w:val="00CD6B96"/>
    <w:rsid w:val="00CD71F1"/>
    <w:rsid w:val="00CD77C2"/>
    <w:rsid w:val="00CD7DDF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1CB"/>
    <w:rsid w:val="00CE23D6"/>
    <w:rsid w:val="00CE2483"/>
    <w:rsid w:val="00CE2781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B3E"/>
    <w:rsid w:val="00CE3BC0"/>
    <w:rsid w:val="00CE3D7F"/>
    <w:rsid w:val="00CE405F"/>
    <w:rsid w:val="00CE4108"/>
    <w:rsid w:val="00CE4138"/>
    <w:rsid w:val="00CE41A1"/>
    <w:rsid w:val="00CE427B"/>
    <w:rsid w:val="00CE43BD"/>
    <w:rsid w:val="00CE43FB"/>
    <w:rsid w:val="00CE4414"/>
    <w:rsid w:val="00CE465C"/>
    <w:rsid w:val="00CE4666"/>
    <w:rsid w:val="00CE47D3"/>
    <w:rsid w:val="00CE4CD3"/>
    <w:rsid w:val="00CE500E"/>
    <w:rsid w:val="00CE51BC"/>
    <w:rsid w:val="00CE5342"/>
    <w:rsid w:val="00CE551F"/>
    <w:rsid w:val="00CE5526"/>
    <w:rsid w:val="00CE55B5"/>
    <w:rsid w:val="00CE57DC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CA3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09D"/>
    <w:rsid w:val="00CF23F3"/>
    <w:rsid w:val="00CF2478"/>
    <w:rsid w:val="00CF25AD"/>
    <w:rsid w:val="00CF25B1"/>
    <w:rsid w:val="00CF25EC"/>
    <w:rsid w:val="00CF291C"/>
    <w:rsid w:val="00CF2AAB"/>
    <w:rsid w:val="00CF2C34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0D9"/>
    <w:rsid w:val="00CF6104"/>
    <w:rsid w:val="00CF61D9"/>
    <w:rsid w:val="00CF6370"/>
    <w:rsid w:val="00CF663E"/>
    <w:rsid w:val="00CF6675"/>
    <w:rsid w:val="00CF67C6"/>
    <w:rsid w:val="00CF6A53"/>
    <w:rsid w:val="00CF6EF7"/>
    <w:rsid w:val="00CF755C"/>
    <w:rsid w:val="00CF76B1"/>
    <w:rsid w:val="00CF77A1"/>
    <w:rsid w:val="00CF77EC"/>
    <w:rsid w:val="00CF791A"/>
    <w:rsid w:val="00CF7A30"/>
    <w:rsid w:val="00CF7AE9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6E5D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3F6"/>
    <w:rsid w:val="00D114A7"/>
    <w:rsid w:val="00D114D6"/>
    <w:rsid w:val="00D117FF"/>
    <w:rsid w:val="00D11A6C"/>
    <w:rsid w:val="00D11B88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CFC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6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4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1BD"/>
    <w:rsid w:val="00D262A5"/>
    <w:rsid w:val="00D2693C"/>
    <w:rsid w:val="00D269B0"/>
    <w:rsid w:val="00D26C32"/>
    <w:rsid w:val="00D26C6D"/>
    <w:rsid w:val="00D26D8C"/>
    <w:rsid w:val="00D26E29"/>
    <w:rsid w:val="00D26F62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C0D"/>
    <w:rsid w:val="00D27D6A"/>
    <w:rsid w:val="00D30050"/>
    <w:rsid w:val="00D30352"/>
    <w:rsid w:val="00D3053D"/>
    <w:rsid w:val="00D30732"/>
    <w:rsid w:val="00D308A5"/>
    <w:rsid w:val="00D30AE4"/>
    <w:rsid w:val="00D30C7A"/>
    <w:rsid w:val="00D30D3C"/>
    <w:rsid w:val="00D3109B"/>
    <w:rsid w:val="00D310D7"/>
    <w:rsid w:val="00D31128"/>
    <w:rsid w:val="00D31133"/>
    <w:rsid w:val="00D31286"/>
    <w:rsid w:val="00D314AC"/>
    <w:rsid w:val="00D31877"/>
    <w:rsid w:val="00D31F27"/>
    <w:rsid w:val="00D31F72"/>
    <w:rsid w:val="00D32355"/>
    <w:rsid w:val="00D323C3"/>
    <w:rsid w:val="00D32DE6"/>
    <w:rsid w:val="00D32E38"/>
    <w:rsid w:val="00D33068"/>
    <w:rsid w:val="00D331CA"/>
    <w:rsid w:val="00D335F7"/>
    <w:rsid w:val="00D33632"/>
    <w:rsid w:val="00D33741"/>
    <w:rsid w:val="00D33C1D"/>
    <w:rsid w:val="00D33D79"/>
    <w:rsid w:val="00D33E5F"/>
    <w:rsid w:val="00D33EB8"/>
    <w:rsid w:val="00D3456C"/>
    <w:rsid w:val="00D346EF"/>
    <w:rsid w:val="00D3480B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4CA"/>
    <w:rsid w:val="00D4278A"/>
    <w:rsid w:val="00D42AE7"/>
    <w:rsid w:val="00D42BBC"/>
    <w:rsid w:val="00D4318E"/>
    <w:rsid w:val="00D433A1"/>
    <w:rsid w:val="00D43654"/>
    <w:rsid w:val="00D4398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ACC"/>
    <w:rsid w:val="00D46B09"/>
    <w:rsid w:val="00D46C92"/>
    <w:rsid w:val="00D46EB8"/>
    <w:rsid w:val="00D47238"/>
    <w:rsid w:val="00D4740B"/>
    <w:rsid w:val="00D4743C"/>
    <w:rsid w:val="00D4782B"/>
    <w:rsid w:val="00D47B29"/>
    <w:rsid w:val="00D47EA0"/>
    <w:rsid w:val="00D502A5"/>
    <w:rsid w:val="00D5049B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5CF"/>
    <w:rsid w:val="00D526B4"/>
    <w:rsid w:val="00D526BA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0E4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664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D85"/>
    <w:rsid w:val="00D61012"/>
    <w:rsid w:val="00D611AB"/>
    <w:rsid w:val="00D612AA"/>
    <w:rsid w:val="00D6157F"/>
    <w:rsid w:val="00D616EB"/>
    <w:rsid w:val="00D61C09"/>
    <w:rsid w:val="00D61D23"/>
    <w:rsid w:val="00D624D4"/>
    <w:rsid w:val="00D62CDF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445"/>
    <w:rsid w:val="00D6470C"/>
    <w:rsid w:val="00D64AD0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6E28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EFA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02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485"/>
    <w:rsid w:val="00D8099E"/>
    <w:rsid w:val="00D80AD4"/>
    <w:rsid w:val="00D80B16"/>
    <w:rsid w:val="00D80BCC"/>
    <w:rsid w:val="00D80C31"/>
    <w:rsid w:val="00D80D33"/>
    <w:rsid w:val="00D80E4C"/>
    <w:rsid w:val="00D80E9C"/>
    <w:rsid w:val="00D80EC2"/>
    <w:rsid w:val="00D80FD9"/>
    <w:rsid w:val="00D81022"/>
    <w:rsid w:val="00D8173B"/>
    <w:rsid w:val="00D81744"/>
    <w:rsid w:val="00D81A6D"/>
    <w:rsid w:val="00D81CCC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87C6D"/>
    <w:rsid w:val="00D900F8"/>
    <w:rsid w:val="00D90134"/>
    <w:rsid w:val="00D90703"/>
    <w:rsid w:val="00D908A9"/>
    <w:rsid w:val="00D908B0"/>
    <w:rsid w:val="00D9090F"/>
    <w:rsid w:val="00D90955"/>
    <w:rsid w:val="00D90A48"/>
    <w:rsid w:val="00D90AEA"/>
    <w:rsid w:val="00D90CDA"/>
    <w:rsid w:val="00D90E4B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CB7"/>
    <w:rsid w:val="00D93D09"/>
    <w:rsid w:val="00D93D8E"/>
    <w:rsid w:val="00D9413A"/>
    <w:rsid w:val="00D94175"/>
    <w:rsid w:val="00D94602"/>
    <w:rsid w:val="00D946AF"/>
    <w:rsid w:val="00D94D16"/>
    <w:rsid w:val="00D955F8"/>
    <w:rsid w:val="00D95B7A"/>
    <w:rsid w:val="00D95C53"/>
    <w:rsid w:val="00D95D7A"/>
    <w:rsid w:val="00D95DA6"/>
    <w:rsid w:val="00D95F54"/>
    <w:rsid w:val="00D96125"/>
    <w:rsid w:val="00D961F6"/>
    <w:rsid w:val="00D96302"/>
    <w:rsid w:val="00D9669F"/>
    <w:rsid w:val="00D9702C"/>
    <w:rsid w:val="00D970C8"/>
    <w:rsid w:val="00D975C9"/>
    <w:rsid w:val="00D976CB"/>
    <w:rsid w:val="00D97790"/>
    <w:rsid w:val="00D9791D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39"/>
    <w:rsid w:val="00DA0A5F"/>
    <w:rsid w:val="00DA0E15"/>
    <w:rsid w:val="00DA1355"/>
    <w:rsid w:val="00DA1889"/>
    <w:rsid w:val="00DA1968"/>
    <w:rsid w:val="00DA1C83"/>
    <w:rsid w:val="00DA1D14"/>
    <w:rsid w:val="00DA2167"/>
    <w:rsid w:val="00DA220C"/>
    <w:rsid w:val="00DA249C"/>
    <w:rsid w:val="00DA2752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D3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1BF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38F"/>
    <w:rsid w:val="00DB5483"/>
    <w:rsid w:val="00DB591A"/>
    <w:rsid w:val="00DB5A22"/>
    <w:rsid w:val="00DB5A29"/>
    <w:rsid w:val="00DB5C63"/>
    <w:rsid w:val="00DB6234"/>
    <w:rsid w:val="00DB6332"/>
    <w:rsid w:val="00DB65AB"/>
    <w:rsid w:val="00DB65B9"/>
    <w:rsid w:val="00DB6665"/>
    <w:rsid w:val="00DB6668"/>
    <w:rsid w:val="00DB669D"/>
    <w:rsid w:val="00DB678D"/>
    <w:rsid w:val="00DB6B97"/>
    <w:rsid w:val="00DB6D19"/>
    <w:rsid w:val="00DB72E2"/>
    <w:rsid w:val="00DB78EB"/>
    <w:rsid w:val="00DB7A8F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1BD7"/>
    <w:rsid w:val="00DC208C"/>
    <w:rsid w:val="00DC2893"/>
    <w:rsid w:val="00DC2A15"/>
    <w:rsid w:val="00DC2A6D"/>
    <w:rsid w:val="00DC2C82"/>
    <w:rsid w:val="00DC2CF5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B12"/>
    <w:rsid w:val="00DC5D0B"/>
    <w:rsid w:val="00DC5FC3"/>
    <w:rsid w:val="00DC6011"/>
    <w:rsid w:val="00DC614F"/>
    <w:rsid w:val="00DC64DB"/>
    <w:rsid w:val="00DC64F1"/>
    <w:rsid w:val="00DC682B"/>
    <w:rsid w:val="00DC6BFC"/>
    <w:rsid w:val="00DC6C02"/>
    <w:rsid w:val="00DC6C8C"/>
    <w:rsid w:val="00DC7388"/>
    <w:rsid w:val="00DC7A13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5AD"/>
    <w:rsid w:val="00DD184E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3FA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108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1BF6"/>
    <w:rsid w:val="00DE2412"/>
    <w:rsid w:val="00DE24A3"/>
    <w:rsid w:val="00DE2B79"/>
    <w:rsid w:val="00DE2C5A"/>
    <w:rsid w:val="00DE2EDC"/>
    <w:rsid w:val="00DE3298"/>
    <w:rsid w:val="00DE341C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CA3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E7F61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06"/>
    <w:rsid w:val="00DF21BC"/>
    <w:rsid w:val="00DF23AE"/>
    <w:rsid w:val="00DF245A"/>
    <w:rsid w:val="00DF2689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221"/>
    <w:rsid w:val="00DF4382"/>
    <w:rsid w:val="00DF43C4"/>
    <w:rsid w:val="00DF44E0"/>
    <w:rsid w:val="00DF4624"/>
    <w:rsid w:val="00DF484A"/>
    <w:rsid w:val="00DF4B2B"/>
    <w:rsid w:val="00DF4B35"/>
    <w:rsid w:val="00DF4C52"/>
    <w:rsid w:val="00DF4F72"/>
    <w:rsid w:val="00DF50A7"/>
    <w:rsid w:val="00DF511B"/>
    <w:rsid w:val="00DF5659"/>
    <w:rsid w:val="00DF5663"/>
    <w:rsid w:val="00DF5C30"/>
    <w:rsid w:val="00DF5C91"/>
    <w:rsid w:val="00DF5CF0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37E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5ED0"/>
    <w:rsid w:val="00E06016"/>
    <w:rsid w:val="00E0627B"/>
    <w:rsid w:val="00E062ED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CE0"/>
    <w:rsid w:val="00E12D63"/>
    <w:rsid w:val="00E12DB0"/>
    <w:rsid w:val="00E133FA"/>
    <w:rsid w:val="00E13495"/>
    <w:rsid w:val="00E13AA4"/>
    <w:rsid w:val="00E13DCE"/>
    <w:rsid w:val="00E13FBE"/>
    <w:rsid w:val="00E140E3"/>
    <w:rsid w:val="00E14103"/>
    <w:rsid w:val="00E1433E"/>
    <w:rsid w:val="00E1467F"/>
    <w:rsid w:val="00E147BD"/>
    <w:rsid w:val="00E14B2F"/>
    <w:rsid w:val="00E14C63"/>
    <w:rsid w:val="00E14DBF"/>
    <w:rsid w:val="00E150B6"/>
    <w:rsid w:val="00E151C0"/>
    <w:rsid w:val="00E153B7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1D5"/>
    <w:rsid w:val="00E235AF"/>
    <w:rsid w:val="00E2376D"/>
    <w:rsid w:val="00E2378C"/>
    <w:rsid w:val="00E23970"/>
    <w:rsid w:val="00E239C1"/>
    <w:rsid w:val="00E23CEE"/>
    <w:rsid w:val="00E23DE1"/>
    <w:rsid w:val="00E23ED4"/>
    <w:rsid w:val="00E240CF"/>
    <w:rsid w:val="00E24269"/>
    <w:rsid w:val="00E2460E"/>
    <w:rsid w:val="00E24956"/>
    <w:rsid w:val="00E24AB7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82A"/>
    <w:rsid w:val="00E27A37"/>
    <w:rsid w:val="00E304B2"/>
    <w:rsid w:val="00E3055E"/>
    <w:rsid w:val="00E30A56"/>
    <w:rsid w:val="00E30B09"/>
    <w:rsid w:val="00E30C18"/>
    <w:rsid w:val="00E30DF2"/>
    <w:rsid w:val="00E30F7A"/>
    <w:rsid w:val="00E3121D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37FE2"/>
    <w:rsid w:val="00E4000E"/>
    <w:rsid w:val="00E404DD"/>
    <w:rsid w:val="00E409C0"/>
    <w:rsid w:val="00E40AFC"/>
    <w:rsid w:val="00E40CF7"/>
    <w:rsid w:val="00E412E4"/>
    <w:rsid w:val="00E4139E"/>
    <w:rsid w:val="00E4158C"/>
    <w:rsid w:val="00E415B0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6F3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3B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E7"/>
    <w:rsid w:val="00E52BFB"/>
    <w:rsid w:val="00E52D0E"/>
    <w:rsid w:val="00E52ECC"/>
    <w:rsid w:val="00E530E8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3C2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6CA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EF4"/>
    <w:rsid w:val="00E66F6D"/>
    <w:rsid w:val="00E67E37"/>
    <w:rsid w:val="00E67F13"/>
    <w:rsid w:val="00E70312"/>
    <w:rsid w:val="00E706C0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6B"/>
    <w:rsid w:val="00E729D5"/>
    <w:rsid w:val="00E73046"/>
    <w:rsid w:val="00E7305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545"/>
    <w:rsid w:val="00E7569F"/>
    <w:rsid w:val="00E75A78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A7C"/>
    <w:rsid w:val="00E76B49"/>
    <w:rsid w:val="00E76F75"/>
    <w:rsid w:val="00E770E6"/>
    <w:rsid w:val="00E77372"/>
    <w:rsid w:val="00E7786D"/>
    <w:rsid w:val="00E77AFA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B4"/>
    <w:rsid w:val="00E819CC"/>
    <w:rsid w:val="00E819D0"/>
    <w:rsid w:val="00E81BB7"/>
    <w:rsid w:val="00E8227C"/>
    <w:rsid w:val="00E82474"/>
    <w:rsid w:val="00E824AA"/>
    <w:rsid w:val="00E82994"/>
    <w:rsid w:val="00E82B97"/>
    <w:rsid w:val="00E82CD9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4E9E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0D1"/>
    <w:rsid w:val="00E863A5"/>
    <w:rsid w:val="00E86779"/>
    <w:rsid w:val="00E86B5E"/>
    <w:rsid w:val="00E86BD6"/>
    <w:rsid w:val="00E86D87"/>
    <w:rsid w:val="00E871B6"/>
    <w:rsid w:val="00E8725D"/>
    <w:rsid w:val="00E8728C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8A0"/>
    <w:rsid w:val="00E969F7"/>
    <w:rsid w:val="00E96B4B"/>
    <w:rsid w:val="00E96DA3"/>
    <w:rsid w:val="00E9717B"/>
    <w:rsid w:val="00E974DD"/>
    <w:rsid w:val="00E978EF"/>
    <w:rsid w:val="00EA016B"/>
    <w:rsid w:val="00EA0238"/>
    <w:rsid w:val="00EA026E"/>
    <w:rsid w:val="00EA0398"/>
    <w:rsid w:val="00EA064C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CAE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AB0"/>
    <w:rsid w:val="00EA6C17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67A"/>
    <w:rsid w:val="00EB09EB"/>
    <w:rsid w:val="00EB0CFA"/>
    <w:rsid w:val="00EB0E5A"/>
    <w:rsid w:val="00EB0FA9"/>
    <w:rsid w:val="00EB0FC7"/>
    <w:rsid w:val="00EB12F5"/>
    <w:rsid w:val="00EB1540"/>
    <w:rsid w:val="00EB160B"/>
    <w:rsid w:val="00EB1BB8"/>
    <w:rsid w:val="00EB1D6D"/>
    <w:rsid w:val="00EB2216"/>
    <w:rsid w:val="00EB23D8"/>
    <w:rsid w:val="00EB2AB1"/>
    <w:rsid w:val="00EB2BD9"/>
    <w:rsid w:val="00EB2BEF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2F1"/>
    <w:rsid w:val="00EB46A7"/>
    <w:rsid w:val="00EB4930"/>
    <w:rsid w:val="00EB49E6"/>
    <w:rsid w:val="00EB4B34"/>
    <w:rsid w:val="00EB4C68"/>
    <w:rsid w:val="00EB4C6C"/>
    <w:rsid w:val="00EB4CC7"/>
    <w:rsid w:val="00EB4D31"/>
    <w:rsid w:val="00EB540E"/>
    <w:rsid w:val="00EB5500"/>
    <w:rsid w:val="00EB5775"/>
    <w:rsid w:val="00EB5A50"/>
    <w:rsid w:val="00EB60D7"/>
    <w:rsid w:val="00EB635B"/>
    <w:rsid w:val="00EB63C1"/>
    <w:rsid w:val="00EB63D2"/>
    <w:rsid w:val="00EB682D"/>
    <w:rsid w:val="00EB6A4C"/>
    <w:rsid w:val="00EB6C10"/>
    <w:rsid w:val="00EB6F0A"/>
    <w:rsid w:val="00EB708C"/>
    <w:rsid w:val="00EB773C"/>
    <w:rsid w:val="00EB78D9"/>
    <w:rsid w:val="00EC006B"/>
    <w:rsid w:val="00EC01E1"/>
    <w:rsid w:val="00EC0697"/>
    <w:rsid w:val="00EC081E"/>
    <w:rsid w:val="00EC09F8"/>
    <w:rsid w:val="00EC0BC5"/>
    <w:rsid w:val="00EC1154"/>
    <w:rsid w:val="00EC1182"/>
    <w:rsid w:val="00EC12FB"/>
    <w:rsid w:val="00EC17CD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C7FB5"/>
    <w:rsid w:val="00ED0012"/>
    <w:rsid w:val="00ED0052"/>
    <w:rsid w:val="00ED057F"/>
    <w:rsid w:val="00ED0720"/>
    <w:rsid w:val="00ED07DC"/>
    <w:rsid w:val="00ED0976"/>
    <w:rsid w:val="00ED0A65"/>
    <w:rsid w:val="00ED1029"/>
    <w:rsid w:val="00ED107B"/>
    <w:rsid w:val="00ED1130"/>
    <w:rsid w:val="00ED1182"/>
    <w:rsid w:val="00ED161D"/>
    <w:rsid w:val="00ED1C78"/>
    <w:rsid w:val="00ED1E83"/>
    <w:rsid w:val="00ED221E"/>
    <w:rsid w:val="00ED2275"/>
    <w:rsid w:val="00ED228E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597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2B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688"/>
    <w:rsid w:val="00EE1783"/>
    <w:rsid w:val="00EE1BD8"/>
    <w:rsid w:val="00EE1BEE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4B0"/>
    <w:rsid w:val="00EE553D"/>
    <w:rsid w:val="00EE556E"/>
    <w:rsid w:val="00EE5B3E"/>
    <w:rsid w:val="00EE62CE"/>
    <w:rsid w:val="00EE652E"/>
    <w:rsid w:val="00EE6682"/>
    <w:rsid w:val="00EE6A5D"/>
    <w:rsid w:val="00EE6E6B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37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4C"/>
    <w:rsid w:val="00F00F7B"/>
    <w:rsid w:val="00F0107C"/>
    <w:rsid w:val="00F01496"/>
    <w:rsid w:val="00F017F7"/>
    <w:rsid w:val="00F01911"/>
    <w:rsid w:val="00F01B9E"/>
    <w:rsid w:val="00F01F79"/>
    <w:rsid w:val="00F0233B"/>
    <w:rsid w:val="00F0245D"/>
    <w:rsid w:val="00F026B1"/>
    <w:rsid w:val="00F02C80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22E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3B8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4F05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17B5C"/>
    <w:rsid w:val="00F2000C"/>
    <w:rsid w:val="00F202DE"/>
    <w:rsid w:val="00F2036E"/>
    <w:rsid w:val="00F20B0B"/>
    <w:rsid w:val="00F20CA0"/>
    <w:rsid w:val="00F20DE3"/>
    <w:rsid w:val="00F2100E"/>
    <w:rsid w:val="00F21054"/>
    <w:rsid w:val="00F212B2"/>
    <w:rsid w:val="00F2137D"/>
    <w:rsid w:val="00F21686"/>
    <w:rsid w:val="00F2179A"/>
    <w:rsid w:val="00F21E89"/>
    <w:rsid w:val="00F22372"/>
    <w:rsid w:val="00F223B4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592"/>
    <w:rsid w:val="00F25A81"/>
    <w:rsid w:val="00F25C3B"/>
    <w:rsid w:val="00F25F3C"/>
    <w:rsid w:val="00F260D5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9AA"/>
    <w:rsid w:val="00F27BDB"/>
    <w:rsid w:val="00F27C83"/>
    <w:rsid w:val="00F27FF2"/>
    <w:rsid w:val="00F3006C"/>
    <w:rsid w:val="00F30125"/>
    <w:rsid w:val="00F302BE"/>
    <w:rsid w:val="00F304D0"/>
    <w:rsid w:val="00F3067E"/>
    <w:rsid w:val="00F30951"/>
    <w:rsid w:val="00F30ACB"/>
    <w:rsid w:val="00F30B49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3A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0A3"/>
    <w:rsid w:val="00F36147"/>
    <w:rsid w:val="00F3622E"/>
    <w:rsid w:val="00F3623A"/>
    <w:rsid w:val="00F36463"/>
    <w:rsid w:val="00F364E6"/>
    <w:rsid w:val="00F367E0"/>
    <w:rsid w:val="00F36926"/>
    <w:rsid w:val="00F36B48"/>
    <w:rsid w:val="00F36F37"/>
    <w:rsid w:val="00F36F6E"/>
    <w:rsid w:val="00F370DE"/>
    <w:rsid w:val="00F372C0"/>
    <w:rsid w:val="00F373D2"/>
    <w:rsid w:val="00F3799A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198B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4837"/>
    <w:rsid w:val="00F4508D"/>
    <w:rsid w:val="00F452B6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6D6E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1C"/>
    <w:rsid w:val="00F5178C"/>
    <w:rsid w:val="00F51A30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78F"/>
    <w:rsid w:val="00F549DB"/>
    <w:rsid w:val="00F54B85"/>
    <w:rsid w:val="00F54F7F"/>
    <w:rsid w:val="00F551A7"/>
    <w:rsid w:val="00F5520B"/>
    <w:rsid w:val="00F555F5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33E"/>
    <w:rsid w:val="00F63974"/>
    <w:rsid w:val="00F63E2A"/>
    <w:rsid w:val="00F64050"/>
    <w:rsid w:val="00F6475A"/>
    <w:rsid w:val="00F64E39"/>
    <w:rsid w:val="00F64E67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B18"/>
    <w:rsid w:val="00F66C8B"/>
    <w:rsid w:val="00F66E68"/>
    <w:rsid w:val="00F67133"/>
    <w:rsid w:val="00F673BE"/>
    <w:rsid w:val="00F678D7"/>
    <w:rsid w:val="00F67AB3"/>
    <w:rsid w:val="00F67FC6"/>
    <w:rsid w:val="00F702DB"/>
    <w:rsid w:val="00F707F9"/>
    <w:rsid w:val="00F70DF1"/>
    <w:rsid w:val="00F710A1"/>
    <w:rsid w:val="00F713A1"/>
    <w:rsid w:val="00F713E7"/>
    <w:rsid w:val="00F71596"/>
    <w:rsid w:val="00F716A9"/>
    <w:rsid w:val="00F717FA"/>
    <w:rsid w:val="00F71917"/>
    <w:rsid w:val="00F71C54"/>
    <w:rsid w:val="00F71E32"/>
    <w:rsid w:val="00F722C9"/>
    <w:rsid w:val="00F72329"/>
    <w:rsid w:val="00F72425"/>
    <w:rsid w:val="00F7279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94E"/>
    <w:rsid w:val="00F73B99"/>
    <w:rsid w:val="00F73DEF"/>
    <w:rsid w:val="00F7417B"/>
    <w:rsid w:val="00F7419A"/>
    <w:rsid w:val="00F742EF"/>
    <w:rsid w:val="00F74412"/>
    <w:rsid w:val="00F744F0"/>
    <w:rsid w:val="00F745F6"/>
    <w:rsid w:val="00F74BFA"/>
    <w:rsid w:val="00F74CFB"/>
    <w:rsid w:val="00F74D93"/>
    <w:rsid w:val="00F74E27"/>
    <w:rsid w:val="00F751D1"/>
    <w:rsid w:val="00F752F2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456"/>
    <w:rsid w:val="00F7656D"/>
    <w:rsid w:val="00F76615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AB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04A"/>
    <w:rsid w:val="00F86109"/>
    <w:rsid w:val="00F86145"/>
    <w:rsid w:val="00F862DE"/>
    <w:rsid w:val="00F866DB"/>
    <w:rsid w:val="00F8700E"/>
    <w:rsid w:val="00F87076"/>
    <w:rsid w:val="00F87207"/>
    <w:rsid w:val="00F872C2"/>
    <w:rsid w:val="00F874A8"/>
    <w:rsid w:val="00F876C2"/>
    <w:rsid w:val="00F8792E"/>
    <w:rsid w:val="00F87939"/>
    <w:rsid w:val="00F87AAF"/>
    <w:rsid w:val="00F87DFC"/>
    <w:rsid w:val="00F87E9C"/>
    <w:rsid w:val="00F90116"/>
    <w:rsid w:val="00F90203"/>
    <w:rsid w:val="00F902B9"/>
    <w:rsid w:val="00F90520"/>
    <w:rsid w:val="00F9056D"/>
    <w:rsid w:val="00F907AC"/>
    <w:rsid w:val="00F90ADF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750"/>
    <w:rsid w:val="00F94801"/>
    <w:rsid w:val="00F94962"/>
    <w:rsid w:val="00F94A30"/>
    <w:rsid w:val="00F94FB0"/>
    <w:rsid w:val="00F9500D"/>
    <w:rsid w:val="00F95116"/>
    <w:rsid w:val="00F956EE"/>
    <w:rsid w:val="00F9587B"/>
    <w:rsid w:val="00F95CFC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75B"/>
    <w:rsid w:val="00F97834"/>
    <w:rsid w:val="00F97862"/>
    <w:rsid w:val="00F97A3D"/>
    <w:rsid w:val="00F97CC9"/>
    <w:rsid w:val="00F97DD8"/>
    <w:rsid w:val="00F97E76"/>
    <w:rsid w:val="00F97F54"/>
    <w:rsid w:val="00FA007C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6D6D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352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D70"/>
    <w:rsid w:val="00FC0EEB"/>
    <w:rsid w:val="00FC14B7"/>
    <w:rsid w:val="00FC1860"/>
    <w:rsid w:val="00FC199A"/>
    <w:rsid w:val="00FC1A7D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3F2"/>
    <w:rsid w:val="00FC449E"/>
    <w:rsid w:val="00FC4617"/>
    <w:rsid w:val="00FC48C9"/>
    <w:rsid w:val="00FC490F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39E"/>
    <w:rsid w:val="00FC74E0"/>
    <w:rsid w:val="00FC7540"/>
    <w:rsid w:val="00FC771A"/>
    <w:rsid w:val="00FC7806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1F64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419"/>
    <w:rsid w:val="00FE26E4"/>
    <w:rsid w:val="00FE282D"/>
    <w:rsid w:val="00FE2B1B"/>
    <w:rsid w:val="00FE2C90"/>
    <w:rsid w:val="00FE2E6D"/>
    <w:rsid w:val="00FE2F6F"/>
    <w:rsid w:val="00FE3512"/>
    <w:rsid w:val="00FE356D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24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087"/>
    <w:rsid w:val="00FF0171"/>
    <w:rsid w:val="00FF0245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802"/>
    <w:rsid w:val="00FF2A0B"/>
    <w:rsid w:val="00FF2B71"/>
    <w:rsid w:val="00FF2B8A"/>
    <w:rsid w:val="00FF2FE7"/>
    <w:rsid w:val="00FF3897"/>
    <w:rsid w:val="00FF3AE1"/>
    <w:rsid w:val="00FF3BCE"/>
    <w:rsid w:val="00FF3D61"/>
    <w:rsid w:val="00FF42C3"/>
    <w:rsid w:val="00FF445B"/>
    <w:rsid w:val="00FF4E3A"/>
    <w:rsid w:val="00FF5313"/>
    <w:rsid w:val="00FF55E6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27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3DBDAE-C2E7-43F6-8A88-811469664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27</Pages>
  <Words>4854</Words>
  <Characters>27671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2026-08-08T12:47:00Z</cp:lastPrinted>
  <dcterms:created xsi:type="dcterms:W3CDTF">2026-08-10T12:27:00Z</dcterms:created>
  <dcterms:modified xsi:type="dcterms:W3CDTF">2026-08-10T12:27:00Z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