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99C2A" w14:textId="0EA9CC3F" w:rsidR="00FF75F5" w:rsidRPr="00833DA7" w:rsidRDefault="00FF75F5" w:rsidP="009A79B9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  <w:proofErr w:type="spellStart"/>
      <w:r w:rsidRPr="00684FA0">
        <w:rPr>
          <w:b/>
          <w:bCs/>
          <w:sz w:val="40"/>
          <w:szCs w:val="40"/>
          <w:lang w:val="en-US" w:bidi="th-TH"/>
        </w:rPr>
        <w:t>Thaifoods</w:t>
      </w:r>
      <w:proofErr w:type="spellEnd"/>
      <w:r w:rsidRPr="00684FA0">
        <w:rPr>
          <w:b/>
          <w:bCs/>
          <w:sz w:val="40"/>
          <w:szCs w:val="40"/>
          <w:lang w:val="en-US" w:bidi="th-TH"/>
        </w:rPr>
        <w:t xml:space="preserve"> Group Public Company Limited</w:t>
      </w:r>
    </w:p>
    <w:p w14:paraId="4E98F224" w14:textId="77777777" w:rsidR="00FF75F5" w:rsidRPr="00684FA0" w:rsidRDefault="00FF75F5" w:rsidP="009A79B9">
      <w:pPr>
        <w:spacing w:line="240" w:lineRule="atLeast"/>
        <w:jc w:val="center"/>
        <w:rPr>
          <w:b/>
          <w:bCs/>
          <w:sz w:val="40"/>
          <w:szCs w:val="40"/>
          <w:lang w:val="en-US" w:bidi="th-TH"/>
        </w:rPr>
      </w:pPr>
      <w:r w:rsidRPr="00684FA0">
        <w:rPr>
          <w:b/>
          <w:bCs/>
          <w:sz w:val="40"/>
          <w:szCs w:val="40"/>
          <w:lang w:val="en-US" w:bidi="th-TH"/>
        </w:rPr>
        <w:t>and its Subsidiaries</w:t>
      </w:r>
    </w:p>
    <w:p w14:paraId="5C8E24B8" w14:textId="77777777" w:rsidR="00FF75F5" w:rsidRPr="00D96F2C" w:rsidRDefault="00FF75F5" w:rsidP="009A79B9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54239849" w14:textId="77777777" w:rsidR="00FF75F5" w:rsidRPr="00D96F2C" w:rsidRDefault="00FF75F5" w:rsidP="009A79B9">
      <w:pPr>
        <w:spacing w:line="240" w:lineRule="atLeast"/>
        <w:jc w:val="center"/>
        <w:rPr>
          <w:sz w:val="28"/>
          <w:szCs w:val="28"/>
        </w:rPr>
      </w:pPr>
    </w:p>
    <w:p w14:paraId="74960281" w14:textId="79F3C167" w:rsidR="00FF75F5" w:rsidRPr="00684FA0" w:rsidRDefault="00FF75F5" w:rsidP="009A79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84FA0">
        <w:rPr>
          <w:spacing w:val="-3"/>
          <w:szCs w:val="36"/>
          <w:lang w:val="en-US" w:bidi="th-TH"/>
        </w:rPr>
        <w:t xml:space="preserve">   </w:t>
      </w:r>
      <w:r w:rsidR="00A12361" w:rsidRPr="00684FA0">
        <w:rPr>
          <w:spacing w:val="-3"/>
          <w:szCs w:val="36"/>
        </w:rPr>
        <w:t>I</w:t>
      </w:r>
      <w:r w:rsidRPr="00684FA0">
        <w:rPr>
          <w:spacing w:val="-3"/>
          <w:szCs w:val="36"/>
        </w:rPr>
        <w:t>nterim financial statements</w:t>
      </w:r>
    </w:p>
    <w:p w14:paraId="7F65E61A" w14:textId="77777777" w:rsidR="00BB18CE" w:rsidRPr="00684FA0" w:rsidRDefault="00AA1EF8" w:rsidP="00BB18CE">
      <w:pPr>
        <w:spacing w:line="240" w:lineRule="atLeast"/>
        <w:jc w:val="center"/>
        <w:rPr>
          <w:sz w:val="36"/>
          <w:szCs w:val="36"/>
        </w:rPr>
      </w:pPr>
      <w:r w:rsidRPr="00684FA0">
        <w:rPr>
          <w:sz w:val="36"/>
          <w:szCs w:val="36"/>
        </w:rPr>
        <w:t xml:space="preserve">for </w:t>
      </w:r>
      <w:r w:rsidR="00C015ED">
        <w:rPr>
          <w:sz w:val="36"/>
          <w:szCs w:val="36"/>
        </w:rPr>
        <w:t xml:space="preserve">the </w:t>
      </w:r>
      <w:r w:rsidR="00BB18CE" w:rsidRPr="00684FA0">
        <w:rPr>
          <w:sz w:val="36"/>
          <w:szCs w:val="36"/>
        </w:rPr>
        <w:t xml:space="preserve">three-month </w:t>
      </w:r>
      <w:r w:rsidR="00BB18CE" w:rsidRPr="00FA7ECB">
        <w:rPr>
          <w:sz w:val="36"/>
          <w:szCs w:val="36"/>
        </w:rPr>
        <w:t>and six-month periods</w:t>
      </w:r>
      <w:r w:rsidR="00BB18CE" w:rsidRPr="00684FA0">
        <w:rPr>
          <w:sz w:val="36"/>
          <w:szCs w:val="36"/>
        </w:rPr>
        <w:t xml:space="preserve"> ended </w:t>
      </w:r>
    </w:p>
    <w:p w14:paraId="0A8B26E5" w14:textId="03397FA4" w:rsidR="00FF75F5" w:rsidRPr="00D270FF" w:rsidRDefault="00BB18CE" w:rsidP="00BB18CE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FA7ECB">
        <w:rPr>
          <w:sz w:val="36"/>
          <w:szCs w:val="36"/>
        </w:rPr>
        <w:t xml:space="preserve">30 June </w:t>
      </w:r>
      <w:r w:rsidR="00C015ED">
        <w:rPr>
          <w:sz w:val="36"/>
          <w:szCs w:val="36"/>
        </w:rPr>
        <w:t>2026</w:t>
      </w:r>
    </w:p>
    <w:p w14:paraId="175FC7CE" w14:textId="77777777" w:rsidR="00FF75F5" w:rsidRPr="00684FA0" w:rsidRDefault="00FF75F5" w:rsidP="009A79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84FA0">
        <w:rPr>
          <w:sz w:val="36"/>
          <w:szCs w:val="36"/>
        </w:rPr>
        <w:t>and</w:t>
      </w:r>
    </w:p>
    <w:p w14:paraId="5080EE8B" w14:textId="77777777" w:rsidR="00FF75F5" w:rsidRPr="00684FA0" w:rsidRDefault="00FF75F5" w:rsidP="009A79B9">
      <w:pPr>
        <w:pStyle w:val="CoverTitle"/>
        <w:spacing w:line="240" w:lineRule="atLeast"/>
        <w:jc w:val="center"/>
        <w:rPr>
          <w:szCs w:val="36"/>
        </w:rPr>
      </w:pPr>
      <w:r w:rsidRPr="00684FA0">
        <w:rPr>
          <w:spacing w:val="-3"/>
          <w:szCs w:val="36"/>
        </w:rPr>
        <w:t>Independent auditor’s review report</w:t>
      </w:r>
    </w:p>
    <w:p w14:paraId="7D4C39FC" w14:textId="77777777" w:rsidR="00FF75F5" w:rsidRPr="009A79B9" w:rsidRDefault="00FF75F5" w:rsidP="009A79B9">
      <w:pPr>
        <w:spacing w:line="240" w:lineRule="atLeast"/>
        <w:jc w:val="center"/>
        <w:rPr>
          <w:sz w:val="28"/>
          <w:szCs w:val="28"/>
          <w:lang w:val="en-US"/>
        </w:rPr>
      </w:pPr>
    </w:p>
    <w:p w14:paraId="70598389" w14:textId="77777777" w:rsidR="00FF75F5" w:rsidRPr="009A79B9" w:rsidRDefault="00FF75F5" w:rsidP="009A79B9">
      <w:pPr>
        <w:spacing w:line="240" w:lineRule="atLeast"/>
        <w:rPr>
          <w:sz w:val="28"/>
          <w:szCs w:val="28"/>
        </w:rPr>
      </w:pPr>
    </w:p>
    <w:p w14:paraId="7F71BF8F" w14:textId="77777777" w:rsidR="007B608F" w:rsidRDefault="007B608F" w:rsidP="009A79B9">
      <w:pPr>
        <w:tabs>
          <w:tab w:val="left" w:pos="540"/>
        </w:tabs>
        <w:spacing w:line="240" w:lineRule="atLeast"/>
        <w:ind w:right="-45"/>
        <w:rPr>
          <w:b/>
          <w:bCs/>
          <w:spacing w:val="-6"/>
          <w:sz w:val="28"/>
          <w:szCs w:val="28"/>
        </w:rPr>
        <w:sectPr w:rsidR="007B608F" w:rsidSect="00464C7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4A950AC6" w14:textId="209966B4" w:rsidR="00FF75F5" w:rsidRPr="00DF69D0" w:rsidRDefault="00FF75F5" w:rsidP="009A79B9">
      <w:pPr>
        <w:tabs>
          <w:tab w:val="left" w:pos="540"/>
        </w:tabs>
        <w:spacing w:line="240" w:lineRule="atLeast"/>
        <w:ind w:right="-45"/>
        <w:rPr>
          <w:b/>
          <w:bCs/>
          <w:sz w:val="32"/>
          <w:szCs w:val="32"/>
        </w:rPr>
      </w:pPr>
      <w:r w:rsidRPr="00DF69D0">
        <w:rPr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52CB2093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b/>
          <w:bCs/>
          <w:sz w:val="30"/>
          <w:szCs w:val="30"/>
          <w:u w:val="single"/>
        </w:rPr>
      </w:pPr>
    </w:p>
    <w:p w14:paraId="55AD8EA7" w14:textId="77777777" w:rsidR="00FF75F5" w:rsidRPr="00DF69D0" w:rsidRDefault="00FF75F5" w:rsidP="009A79B9">
      <w:pPr>
        <w:spacing w:line="240" w:lineRule="atLeast"/>
        <w:ind w:right="245"/>
        <w:jc w:val="both"/>
        <w:rPr>
          <w:b/>
          <w:bCs/>
          <w:sz w:val="24"/>
          <w:szCs w:val="24"/>
        </w:rPr>
      </w:pPr>
      <w:r w:rsidRPr="00DF69D0">
        <w:rPr>
          <w:b/>
          <w:bCs/>
          <w:sz w:val="24"/>
          <w:szCs w:val="24"/>
        </w:rPr>
        <w:t xml:space="preserve">To the Board of Directors of </w:t>
      </w:r>
      <w:proofErr w:type="spellStart"/>
      <w:r w:rsidRPr="00DF69D0">
        <w:rPr>
          <w:b/>
          <w:bCs/>
          <w:sz w:val="24"/>
          <w:szCs w:val="30"/>
          <w:lang w:bidi="th-TH"/>
        </w:rPr>
        <w:t>Thaif</w:t>
      </w:r>
      <w:r w:rsidRPr="00DF69D0">
        <w:rPr>
          <w:b/>
          <w:bCs/>
          <w:sz w:val="24"/>
          <w:szCs w:val="24"/>
        </w:rPr>
        <w:t>oods</w:t>
      </w:r>
      <w:proofErr w:type="spellEnd"/>
      <w:r w:rsidRPr="00DF69D0">
        <w:rPr>
          <w:b/>
          <w:bCs/>
          <w:sz w:val="24"/>
          <w:szCs w:val="24"/>
        </w:rPr>
        <w:t xml:space="preserve"> Group Public Company Limited </w:t>
      </w:r>
    </w:p>
    <w:p w14:paraId="7E46820B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i/>
          <w:iCs/>
          <w:lang w:val="en-GB"/>
        </w:rPr>
      </w:pPr>
    </w:p>
    <w:p w14:paraId="180627D9" w14:textId="6AB6A2C5" w:rsidR="002F4858" w:rsidRPr="00B94D62" w:rsidRDefault="002F4858" w:rsidP="002F485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theme="minorBidi"/>
          <w:sz w:val="22"/>
          <w:szCs w:val="22"/>
          <w:cs/>
          <w:lang w:val="en-US"/>
        </w:rPr>
      </w:pPr>
      <w:r w:rsidRPr="00DF69D0">
        <w:rPr>
          <w:rFonts w:cs="Times New Roman"/>
          <w:sz w:val="22"/>
          <w:szCs w:val="22"/>
          <w:lang w:val="en-US"/>
        </w:rPr>
        <w:t xml:space="preserve">I have reviewed the accompanying consolidated and separate statements of financial position of </w:t>
      </w:r>
      <w:proofErr w:type="spellStart"/>
      <w:r w:rsidRPr="00DF69D0">
        <w:rPr>
          <w:rFonts w:cs="Times New Roman"/>
          <w:sz w:val="22"/>
          <w:szCs w:val="22"/>
          <w:lang w:val="en-US"/>
        </w:rPr>
        <w:t>Thaifoods</w:t>
      </w:r>
      <w:proofErr w:type="spellEnd"/>
      <w:r w:rsidRPr="00DF69D0">
        <w:rPr>
          <w:rFonts w:cs="Times New Roman"/>
          <w:sz w:val="22"/>
          <w:szCs w:val="22"/>
          <w:lang w:val="en-US"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br/>
        <w:t xml:space="preserve">Group Public Company Limited and its subsidiaries, and of </w:t>
      </w:r>
      <w:proofErr w:type="spellStart"/>
      <w:r w:rsidRPr="00DF69D0">
        <w:rPr>
          <w:rFonts w:cs="Times New Roman"/>
          <w:sz w:val="22"/>
          <w:szCs w:val="22"/>
          <w:lang w:val="en-US"/>
        </w:rPr>
        <w:t>Thaifoods</w:t>
      </w:r>
      <w:proofErr w:type="spellEnd"/>
      <w:r w:rsidRPr="00DF69D0">
        <w:rPr>
          <w:rFonts w:cs="Times New Roman"/>
          <w:sz w:val="22"/>
          <w:szCs w:val="22"/>
          <w:lang w:val="en-US"/>
        </w:rPr>
        <w:t xml:space="preserve"> Group Public Company Limited, respectively, </w:t>
      </w:r>
      <w:r w:rsidR="00CD6138" w:rsidRPr="00DF69D0">
        <w:rPr>
          <w:rFonts w:cs="Times New Roman"/>
          <w:sz w:val="22"/>
          <w:szCs w:val="22"/>
          <w:lang w:val="en-US"/>
        </w:rPr>
        <w:t xml:space="preserve">as at </w:t>
      </w:r>
      <w:r w:rsidR="00BB18CE" w:rsidRPr="00FA7ECB">
        <w:rPr>
          <w:rFonts w:cs="Times New Roman"/>
          <w:sz w:val="22"/>
          <w:szCs w:val="22"/>
          <w:lang w:val="en-US"/>
        </w:rPr>
        <w:t xml:space="preserve">30 June </w:t>
      </w:r>
      <w:r w:rsidR="00BB18CE">
        <w:rPr>
          <w:rFonts w:cs="Times New Roman"/>
          <w:sz w:val="22"/>
          <w:szCs w:val="22"/>
          <w:lang w:val="en-US"/>
        </w:rPr>
        <w:t>2026</w:t>
      </w:r>
      <w:r w:rsidR="00BB18CE" w:rsidRPr="00FA7ECB">
        <w:rPr>
          <w:rFonts w:cs="Times New Roman"/>
          <w:sz w:val="22"/>
          <w:szCs w:val="22"/>
          <w:lang w:val="en-US"/>
        </w:rPr>
        <w:t xml:space="preserve">; the consolidated and separate statements of income and comprehensive income for the three-month and six-month periods ended 30 June </w:t>
      </w:r>
      <w:r w:rsidR="00BB18CE">
        <w:rPr>
          <w:rFonts w:cs="Times New Roman"/>
          <w:sz w:val="22"/>
          <w:szCs w:val="22"/>
          <w:lang w:val="en-US"/>
        </w:rPr>
        <w:t>2026</w:t>
      </w:r>
      <w:r w:rsidR="00BB18CE" w:rsidRPr="00FA7ECB">
        <w:rPr>
          <w:rFonts w:cs="Times New Roman"/>
          <w:sz w:val="22"/>
          <w:szCs w:val="22"/>
          <w:lang w:val="en-US"/>
        </w:rPr>
        <w:t xml:space="preserve">, the consolidated and separate statement of changes in equity and cash flows for the six-month period ended 30 June </w:t>
      </w:r>
      <w:r w:rsidR="00BB18CE">
        <w:rPr>
          <w:rFonts w:cs="Times New Roman"/>
          <w:sz w:val="22"/>
          <w:szCs w:val="22"/>
          <w:lang w:val="en-US"/>
        </w:rPr>
        <w:t>2026</w:t>
      </w:r>
      <w:r w:rsidR="00CD6138" w:rsidRPr="00DF69D0">
        <w:rPr>
          <w:rFonts w:cs="Times New Roman"/>
          <w:sz w:val="22"/>
          <w:szCs w:val="22"/>
          <w:lang w:val="en-US"/>
        </w:rPr>
        <w:t>; and condensed notes (“interim financial information”)</w:t>
      </w:r>
      <w:r w:rsidR="00CD6138" w:rsidRPr="00DF69D0">
        <w:rPr>
          <w:rFonts w:cs="Angsana New"/>
          <w:sz w:val="22"/>
          <w:szCs w:val="28"/>
          <w:lang w:val="en-US"/>
        </w:rPr>
        <w:t xml:space="preserve">. </w:t>
      </w:r>
      <w:r w:rsidRPr="00DF69D0">
        <w:rPr>
          <w:rFonts w:cs="Times New Roman"/>
          <w:sz w:val="22"/>
          <w:szCs w:val="22"/>
          <w:lang w:val="en-US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97741CB" w14:textId="77777777" w:rsidR="00747978" w:rsidRPr="00DF69D0" w:rsidRDefault="00747978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lang w:val="en-US"/>
        </w:rPr>
      </w:pPr>
    </w:p>
    <w:p w14:paraId="1B315B71" w14:textId="77777777" w:rsidR="00FF75F5" w:rsidRPr="00DF69D0" w:rsidRDefault="00FF75F5" w:rsidP="009A79B9">
      <w:pPr>
        <w:spacing w:line="240" w:lineRule="atLeast"/>
        <w:jc w:val="both"/>
        <w:rPr>
          <w:i/>
          <w:szCs w:val="22"/>
        </w:rPr>
      </w:pPr>
      <w:r w:rsidRPr="00DF69D0">
        <w:rPr>
          <w:i/>
          <w:szCs w:val="22"/>
        </w:rPr>
        <w:t>Scope of Review</w:t>
      </w:r>
    </w:p>
    <w:p w14:paraId="4F8DCB87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</w:p>
    <w:p w14:paraId="0DC5CCD8" w14:textId="74AE91B9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cs/>
        </w:rPr>
      </w:pPr>
      <w:r w:rsidRPr="00DF69D0">
        <w:rPr>
          <w:rFonts w:cs="Times New Roman"/>
          <w:sz w:val="22"/>
          <w:szCs w:val="22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E02330" w:rsidRPr="00DF69D0">
        <w:rPr>
          <w:rFonts w:cs="Times New Roman"/>
          <w:sz w:val="22"/>
          <w:szCs w:val="22"/>
          <w:lang w:val="en-US"/>
        </w:rPr>
        <w:t>information</w:t>
      </w:r>
      <w:r w:rsidR="00397BE1" w:rsidRPr="00DF69D0">
        <w:rPr>
          <w:rFonts w:cs="Times New Roman"/>
          <w:sz w:val="22"/>
          <w:szCs w:val="22"/>
          <w:lang w:val="en-US"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consists of making inquiries, primarily of persons responsible for financial and accounting </w:t>
      </w:r>
      <w:r w:rsidRPr="00DF69D0">
        <w:rPr>
          <w:rFonts w:cs="Times New Roman"/>
          <w:sz w:val="22"/>
          <w:szCs w:val="22"/>
          <w:lang w:val="en-US"/>
        </w:rPr>
        <w:br/>
        <w:t>matters</w:t>
      </w:r>
      <w:r w:rsidR="00C24C3A" w:rsidRPr="00DF69D0">
        <w:rPr>
          <w:rFonts w:cs="Times New Roman"/>
          <w:sz w:val="22"/>
          <w:szCs w:val="22"/>
          <w:lang w:val="en-US"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and applying analytical and other review procedures. A review is substantially less in scope than </w:t>
      </w:r>
      <w:r w:rsidRPr="00DF69D0">
        <w:rPr>
          <w:rFonts w:cs="Times New Roman"/>
          <w:sz w:val="22"/>
          <w:szCs w:val="22"/>
          <w:lang w:val="en-US"/>
        </w:rPr>
        <w:br/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5022ED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3558E199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  <w:r w:rsidRPr="00DF69D0">
        <w:rPr>
          <w:i/>
          <w:szCs w:val="22"/>
        </w:rPr>
        <w:t>Conclusion</w:t>
      </w:r>
    </w:p>
    <w:p w14:paraId="2DD37C08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</w:p>
    <w:p w14:paraId="697272AC" w14:textId="4D31DD0F" w:rsidR="00CC10D9" w:rsidRPr="00DF69D0" w:rsidRDefault="00CC10D9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cs/>
          <w:lang w:val="en-US"/>
        </w:rPr>
      </w:pPr>
      <w:r w:rsidRPr="00DF69D0">
        <w:rPr>
          <w:rFonts w:cs="Times New Roman"/>
          <w:sz w:val="22"/>
          <w:szCs w:val="22"/>
          <w:lang w:val="en-US"/>
        </w:rPr>
        <w:t xml:space="preserve">Based on my review, nothing has come to my attention that causes me to believe that the accompanying </w:t>
      </w:r>
      <w:r w:rsidRPr="00DF69D0">
        <w:rPr>
          <w:rFonts w:cs="Times New Roman"/>
          <w:sz w:val="22"/>
          <w:szCs w:val="22"/>
          <w:lang w:val="en-US"/>
        </w:rPr>
        <w:br/>
        <w:t>interim financial information</w:t>
      </w:r>
      <w:r w:rsidRPr="00DF69D0">
        <w:rPr>
          <w:rFonts w:cs="Times New Roman"/>
          <w:sz w:val="22"/>
          <w:szCs w:val="22"/>
          <w:cs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is not prepared, in all material respects, </w:t>
      </w:r>
      <w:r w:rsidR="00016317" w:rsidRPr="00DF69D0">
        <w:rPr>
          <w:rFonts w:cs="Times New Roman"/>
          <w:sz w:val="22"/>
          <w:szCs w:val="22"/>
          <w:lang w:val="en-US"/>
        </w:rPr>
        <w:t>in a</w:t>
      </w:r>
      <w:r w:rsidRPr="00DF69D0">
        <w:rPr>
          <w:rFonts w:cs="Times New Roman"/>
          <w:sz w:val="22"/>
          <w:szCs w:val="22"/>
          <w:lang w:val="en-US"/>
        </w:rPr>
        <w:t>ccordance with Thai Accounting Standard 34, “Interim Financial Reporting”.</w:t>
      </w:r>
    </w:p>
    <w:p w14:paraId="3E641B00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sz w:val="22"/>
          <w:szCs w:val="22"/>
          <w:lang w:val="en-US"/>
        </w:rPr>
      </w:pPr>
    </w:p>
    <w:p w14:paraId="60179777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041AA57F" w14:textId="02CFEA5A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5BFD3069" w14:textId="77777777" w:rsidR="002F4858" w:rsidRPr="00DF69D0" w:rsidRDefault="002F4858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7D5E2607" w14:textId="77777777" w:rsidR="00E02330" w:rsidRPr="00DF69D0" w:rsidRDefault="00E02330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cs/>
          <w:lang w:val="en-US"/>
        </w:rPr>
      </w:pPr>
    </w:p>
    <w:p w14:paraId="0D4BB6E2" w14:textId="638849CE" w:rsidR="00FF75F5" w:rsidRPr="00DF69D0" w:rsidRDefault="00FF75F5" w:rsidP="009A79B9">
      <w:pPr>
        <w:spacing w:line="240" w:lineRule="atLeast"/>
        <w:rPr>
          <w:szCs w:val="22"/>
          <w:cs/>
          <w:lang w:val="en-US" w:bidi="th-TH"/>
        </w:rPr>
      </w:pPr>
      <w:r w:rsidRPr="00DF69D0">
        <w:rPr>
          <w:szCs w:val="22"/>
          <w:cs/>
        </w:rPr>
        <w:t>(</w:t>
      </w:r>
      <w:r w:rsidR="00F8713A" w:rsidRPr="00DF69D0">
        <w:rPr>
          <w:szCs w:val="22"/>
          <w:lang w:val="en-US" w:bidi="th-TH"/>
        </w:rPr>
        <w:t>Chaowanee Chaisanga</w:t>
      </w:r>
      <w:r w:rsidRPr="00DF69D0">
        <w:rPr>
          <w:szCs w:val="22"/>
          <w:cs/>
        </w:rPr>
        <w:t>)</w:t>
      </w:r>
    </w:p>
    <w:p w14:paraId="2CB3A2FE" w14:textId="77777777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  <w:r w:rsidRPr="00DF69D0">
        <w:rPr>
          <w:rFonts w:cs="Times New Roman"/>
          <w:sz w:val="22"/>
          <w:szCs w:val="22"/>
          <w:cs/>
        </w:rPr>
        <w:t>Certified Public Accountant</w:t>
      </w:r>
    </w:p>
    <w:p w14:paraId="0280A82B" w14:textId="7DB35EB6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theme="minorBidi"/>
          <w:sz w:val="22"/>
          <w:szCs w:val="22"/>
          <w:cs/>
        </w:rPr>
      </w:pPr>
      <w:r w:rsidRPr="00DF69D0">
        <w:rPr>
          <w:rFonts w:cs="Times New Roman"/>
          <w:sz w:val="22"/>
          <w:szCs w:val="22"/>
          <w:cs/>
        </w:rPr>
        <w:t>Registration No.</w:t>
      </w:r>
      <w:r w:rsidRPr="00DF69D0">
        <w:rPr>
          <w:rFonts w:cs="Times New Roman"/>
          <w:sz w:val="22"/>
          <w:szCs w:val="22"/>
          <w:lang w:val="en-US"/>
        </w:rPr>
        <w:t xml:space="preserve"> </w:t>
      </w:r>
      <w:r w:rsidR="001B3110" w:rsidRPr="00DF69D0">
        <w:rPr>
          <w:rFonts w:cs="Times New Roman"/>
          <w:sz w:val="22"/>
          <w:szCs w:val="22"/>
          <w:lang w:val="en-US"/>
        </w:rPr>
        <w:t>12663</w:t>
      </w:r>
    </w:p>
    <w:p w14:paraId="1CC02E73" w14:textId="77777777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</w:p>
    <w:p w14:paraId="13C2A76E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szCs w:val="22"/>
        </w:rPr>
      </w:pPr>
      <w:r w:rsidRPr="00DF69D0">
        <w:rPr>
          <w:szCs w:val="22"/>
          <w:lang w:bidi="th-TH"/>
        </w:rPr>
        <w:t xml:space="preserve">KPMG </w:t>
      </w:r>
      <w:proofErr w:type="spellStart"/>
      <w:r w:rsidRPr="00DF69D0">
        <w:rPr>
          <w:szCs w:val="22"/>
          <w:lang w:bidi="th-TH"/>
        </w:rPr>
        <w:t>Phoomchai</w:t>
      </w:r>
      <w:proofErr w:type="spellEnd"/>
      <w:r w:rsidRPr="00DF69D0">
        <w:rPr>
          <w:szCs w:val="22"/>
          <w:lang w:bidi="th-TH"/>
        </w:rPr>
        <w:t xml:space="preserve"> Audit Ltd.</w:t>
      </w:r>
    </w:p>
    <w:p w14:paraId="2D9DF38A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szCs w:val="22"/>
        </w:rPr>
      </w:pPr>
      <w:r w:rsidRPr="00DF69D0">
        <w:rPr>
          <w:szCs w:val="22"/>
          <w:lang w:bidi="th-TH"/>
        </w:rPr>
        <w:t>Bangkok</w:t>
      </w:r>
    </w:p>
    <w:p w14:paraId="0FDAB323" w14:textId="4B6C8592" w:rsidR="00AD5D47" w:rsidRPr="00AD5D47" w:rsidRDefault="009272D7" w:rsidP="007440C7">
      <w:pPr>
        <w:spacing w:line="240" w:lineRule="atLeast"/>
        <w:rPr>
          <w:rFonts w:cstheme="minorBidi"/>
          <w:szCs w:val="28"/>
          <w:lang w:val="en-US" w:bidi="th-TH"/>
        </w:rPr>
      </w:pPr>
      <w:r>
        <w:rPr>
          <w:szCs w:val="22"/>
        </w:rPr>
        <w:t>10</w:t>
      </w:r>
      <w:r w:rsidR="00CD6138" w:rsidRPr="00DF69D0">
        <w:rPr>
          <w:szCs w:val="22"/>
        </w:rPr>
        <w:t xml:space="preserve"> </w:t>
      </w:r>
      <w:r w:rsidR="00BB18CE">
        <w:rPr>
          <w:szCs w:val="22"/>
        </w:rPr>
        <w:t>August</w:t>
      </w:r>
      <w:r w:rsidR="00BB18CE" w:rsidRPr="00684FA0">
        <w:rPr>
          <w:szCs w:val="22"/>
        </w:rPr>
        <w:t xml:space="preserve"> </w:t>
      </w:r>
      <w:r w:rsidR="00C015ED" w:rsidRPr="00DF69D0">
        <w:rPr>
          <w:szCs w:val="22"/>
        </w:rPr>
        <w:t>2026</w:t>
      </w:r>
    </w:p>
    <w:p w14:paraId="2D1D92C1" w14:textId="77777777" w:rsidR="00AD5D47" w:rsidRPr="00AD5D47" w:rsidRDefault="00AD5D47" w:rsidP="00AD5D47">
      <w:pPr>
        <w:spacing w:line="280" w:lineRule="atLeast"/>
        <w:contextualSpacing/>
        <w:jc w:val="thaiDistribute"/>
        <w:rPr>
          <w:rFonts w:cstheme="minorBidi"/>
          <w:szCs w:val="28"/>
          <w:lang w:val="en-US" w:bidi="th-TH"/>
        </w:rPr>
      </w:pPr>
    </w:p>
    <w:sectPr w:rsidR="00AD5D47" w:rsidRPr="00AD5D47" w:rsidSect="0071379F">
      <w:headerReference w:type="default" r:id="rId17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9587" w14:textId="77777777" w:rsidR="00406B02" w:rsidRDefault="00406B02">
      <w:r>
        <w:separator/>
      </w:r>
    </w:p>
  </w:endnote>
  <w:endnote w:type="continuationSeparator" w:id="0">
    <w:p w14:paraId="7D635C8A" w14:textId="77777777" w:rsidR="00406B02" w:rsidRDefault="0040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A8F2" w14:textId="77777777" w:rsidR="004415E4" w:rsidRDefault="004415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2CA9" w14:textId="77777777" w:rsidR="00FF75F5" w:rsidRPr="000A3380" w:rsidRDefault="00FF75F5" w:rsidP="0026755E">
    <w:pPr>
      <w:pStyle w:val="Footer"/>
      <w:jc w:val="center"/>
      <w:rPr>
        <w:rFonts w:cs="Cordia New"/>
        <w:sz w:val="22"/>
        <w:szCs w:val="28"/>
        <w:lang w:bidi="th-TH"/>
      </w:rPr>
    </w:pPr>
    <w:r w:rsidRPr="000A3380">
      <w:rPr>
        <w:rFonts w:cs="Cordia New" w:hint="cs"/>
        <w:sz w:val="22"/>
        <w:szCs w:val="28"/>
        <w:cs/>
        <w:lang w:bidi="th-TH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3113" w14:textId="77777777" w:rsidR="00FF75F5" w:rsidRDefault="00FF75F5" w:rsidP="0077089E">
    <w:pPr>
      <w:pStyle w:val="Footer"/>
      <w:tabs>
        <w:tab w:val="clear" w:pos="9639"/>
        <w:tab w:val="left" w:pos="356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4D8C" w14:textId="77777777" w:rsidR="00406B02" w:rsidRDefault="00406B02">
      <w:r>
        <w:separator/>
      </w:r>
    </w:p>
  </w:footnote>
  <w:footnote w:type="continuationSeparator" w:id="0">
    <w:p w14:paraId="34EB687E" w14:textId="77777777" w:rsidR="00406B02" w:rsidRDefault="00406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3B7" w14:textId="77777777" w:rsidR="00FF75F5" w:rsidRPr="00FA7747" w:rsidRDefault="00FF75F5" w:rsidP="004E0267">
    <w:pPr>
      <w:rPr>
        <w:rFonts w:ascii="Angsana New" w:hAnsi="Angsana New" w:cs="Angsana New"/>
        <w:b/>
        <w:bCs/>
        <w:rtl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  <w:lang w:bidi="th-TH"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 xml:space="preserve"> จำกัด </w:t>
    </w:r>
    <w:r w:rsidRPr="00FA7747">
      <w:rPr>
        <w:rFonts w:ascii="Angsana New" w:hAnsi="Angsana New" w:cs="Angsana New"/>
        <w:b/>
        <w:bCs/>
        <w:sz w:val="32"/>
        <w:szCs w:val="32"/>
        <w:rtl/>
        <w:cs/>
      </w:rPr>
      <w:t>(</w:t>
    </w:r>
    <w:r w:rsidRPr="00FA7747">
      <w:rPr>
        <w:rFonts w:ascii="Angsana New" w:hAnsi="Angsana New" w:cs="Angsana New"/>
        <w:b/>
        <w:bCs/>
        <w:sz w:val="32"/>
        <w:szCs w:val="32"/>
        <w:rtl/>
        <w:cs/>
        <w:lang w:bidi="th-TH"/>
      </w:rPr>
      <w:t>มหาชน</w:t>
    </w:r>
    <w:r w:rsidRPr="00FA7747">
      <w:rPr>
        <w:rFonts w:ascii="Angsana New" w:hAnsi="Angsana New" w:cs="Angsana New"/>
        <w:b/>
        <w:bCs/>
        <w:sz w:val="32"/>
        <w:szCs w:val="32"/>
        <w:rtl/>
        <w:cs/>
      </w:rPr>
      <w:t xml:space="preserve">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  <w:lang w:bidi="th-TH"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39088C0" w14:textId="77777777" w:rsidR="00FF75F5" w:rsidRPr="00FA7747" w:rsidRDefault="00FF75F5" w:rsidP="004E0267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  <w:lang w:bidi="th-TH"/>
      </w:rPr>
      <w:t>ระหว่างกาล</w:t>
    </w:r>
  </w:p>
  <w:p w14:paraId="2ADAFC5A" w14:textId="77777777" w:rsidR="00FF75F5" w:rsidRPr="00AF256D" w:rsidRDefault="00FF75F5" w:rsidP="004E026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E0FD0ED" w14:textId="77777777" w:rsidR="00FF75F5" w:rsidRPr="00713C50" w:rsidRDefault="00FF75F5" w:rsidP="004E02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10A0" w14:textId="53A5EBB7" w:rsidR="00FF75F5" w:rsidRDefault="00FF75F5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1F509DFB" w14:textId="72C95922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316D5AF9" w14:textId="4B47D268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1D5FB25B" w14:textId="7B4A06FA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61FA8E51" w14:textId="73BE3A72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63D52046" w14:textId="77777777" w:rsidR="00D96F2C" w:rsidRP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BEB9" w14:textId="2E68B37F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1BAE562" w14:textId="79FE96B2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6E8306A" w14:textId="049625C2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F332F63" w14:textId="39ADAD60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6E10F7E" w14:textId="131C49E4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F4B5FA2" w14:textId="49A09F58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20DD67A" w14:textId="57E9C230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DCB8A4C" w14:textId="44855DCD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B6C534B" w14:textId="15C44B93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6940C63" w14:textId="18ABFE78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94E0688" w14:textId="615D4714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27CA288" w14:textId="12741433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BCB7AFE" w14:textId="77777777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B0CD14C" w14:textId="77777777" w:rsidR="007B608F" w:rsidRPr="00D96F2C" w:rsidRDefault="007B608F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19A5" w14:textId="77777777" w:rsidR="002C5A64" w:rsidRDefault="002C5A64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075DC400" w14:textId="77777777" w:rsidR="004415E4" w:rsidRPr="007440C7" w:rsidRDefault="004415E4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437E20B2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52CA6BBD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07811E8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20E31C12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1DB1D381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3DA8AA66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50A0661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3F0F03BE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6E57AC3C" w14:textId="77777777" w:rsidR="007440C7" w:rsidRPr="007440C7" w:rsidRDefault="007440C7" w:rsidP="007440C7">
    <w:pPr>
      <w:pStyle w:val="acctmainheading"/>
      <w:spacing w:after="0" w:line="240" w:lineRule="atLeast"/>
      <w:rPr>
        <w:b w:val="0"/>
        <w:bCs/>
        <w:sz w:val="24"/>
        <w:szCs w:val="24"/>
      </w:rPr>
    </w:pPr>
  </w:p>
  <w:p w14:paraId="03F7880A" w14:textId="77777777" w:rsidR="002C5A64" w:rsidRPr="007440C7" w:rsidRDefault="002C5A64" w:rsidP="007440C7">
    <w:pPr>
      <w:pStyle w:val="Header"/>
      <w:jc w:val="left"/>
      <w:rPr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D128A67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7F2D0F"/>
    <w:multiLevelType w:val="hybridMultilevel"/>
    <w:tmpl w:val="C1B03980"/>
    <w:lvl w:ilvl="0" w:tplc="2D80F21E">
      <w:start w:val="1"/>
      <w:numFmt w:val="decimal"/>
      <w:lvlText w:val="16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297D24"/>
    <w:multiLevelType w:val="multilevel"/>
    <w:tmpl w:val="9E9AF4B6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D41BDA"/>
    <w:multiLevelType w:val="multilevel"/>
    <w:tmpl w:val="EAC2BAAC"/>
    <w:lvl w:ilvl="0">
      <w:start w:val="39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0A7CA2"/>
    <w:multiLevelType w:val="hybridMultilevel"/>
    <w:tmpl w:val="0DC8FC8C"/>
    <w:lvl w:ilvl="0" w:tplc="2D80F21E">
      <w:start w:val="1"/>
      <w:numFmt w:val="decimal"/>
      <w:lvlText w:val="16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D87A3B7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7263C93"/>
    <w:multiLevelType w:val="multilevel"/>
    <w:tmpl w:val="107A77A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6E0C75"/>
    <w:multiLevelType w:val="hybridMultilevel"/>
    <w:tmpl w:val="93D2494C"/>
    <w:lvl w:ilvl="0" w:tplc="C1FC5C6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3B081866"/>
    <w:lvl w:ilvl="0" w:tplc="465816A4">
      <w:start w:val="2"/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431CE4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49EE8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EEBB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7DEB7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93AC15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3B02B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D677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F54946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35C5D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20327F7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5"/>
  </w:num>
  <w:num w:numId="5">
    <w:abstractNumId w:val="8"/>
  </w:num>
  <w:num w:numId="6">
    <w:abstractNumId w:val="16"/>
  </w:num>
  <w:num w:numId="7">
    <w:abstractNumId w:val="14"/>
  </w:num>
  <w:num w:numId="8">
    <w:abstractNumId w:val="1"/>
  </w:num>
  <w:num w:numId="9">
    <w:abstractNumId w:val="0"/>
  </w:num>
  <w:num w:numId="10">
    <w:abstractNumId w:val="12"/>
  </w:num>
  <w:num w:numId="11">
    <w:abstractNumId w:val="17"/>
  </w:num>
  <w:num w:numId="12">
    <w:abstractNumId w:val="11"/>
  </w:num>
  <w:num w:numId="13">
    <w:abstractNumId w:val="7"/>
  </w:num>
  <w:num w:numId="14">
    <w:abstractNumId w:val="6"/>
  </w:num>
  <w:num w:numId="15">
    <w:abstractNumId w:val="13"/>
  </w:num>
  <w:num w:numId="16">
    <w:abstractNumId w:val="5"/>
    <w:lvlOverride w:ilvl="0">
      <w:startOverride w:val="15"/>
    </w:lvlOverride>
  </w:num>
  <w:num w:numId="17">
    <w:abstractNumId w:val="10"/>
  </w:num>
  <w:num w:numId="18">
    <w:abstractNumId w:val="3"/>
  </w:num>
  <w:num w:numId="1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134"/>
    <w:rsid w:val="000003F5"/>
    <w:rsid w:val="00000E00"/>
    <w:rsid w:val="00000EB5"/>
    <w:rsid w:val="00001166"/>
    <w:rsid w:val="000013E2"/>
    <w:rsid w:val="000014B5"/>
    <w:rsid w:val="000019F8"/>
    <w:rsid w:val="0000205B"/>
    <w:rsid w:val="00002351"/>
    <w:rsid w:val="000024C6"/>
    <w:rsid w:val="00002703"/>
    <w:rsid w:val="000027B2"/>
    <w:rsid w:val="000028C6"/>
    <w:rsid w:val="00003217"/>
    <w:rsid w:val="0000336F"/>
    <w:rsid w:val="0000359E"/>
    <w:rsid w:val="000035EF"/>
    <w:rsid w:val="000037D8"/>
    <w:rsid w:val="00003A9B"/>
    <w:rsid w:val="00003AEA"/>
    <w:rsid w:val="00003BE9"/>
    <w:rsid w:val="00003CFC"/>
    <w:rsid w:val="00003E24"/>
    <w:rsid w:val="000042CE"/>
    <w:rsid w:val="000045DF"/>
    <w:rsid w:val="0000472B"/>
    <w:rsid w:val="00004F69"/>
    <w:rsid w:val="00005258"/>
    <w:rsid w:val="00005356"/>
    <w:rsid w:val="0000567C"/>
    <w:rsid w:val="00005732"/>
    <w:rsid w:val="000058DB"/>
    <w:rsid w:val="00005A06"/>
    <w:rsid w:val="00005BBE"/>
    <w:rsid w:val="00005C89"/>
    <w:rsid w:val="00005F6E"/>
    <w:rsid w:val="00005FE7"/>
    <w:rsid w:val="0000603C"/>
    <w:rsid w:val="00006042"/>
    <w:rsid w:val="00006409"/>
    <w:rsid w:val="00006828"/>
    <w:rsid w:val="000068EA"/>
    <w:rsid w:val="00006F51"/>
    <w:rsid w:val="0000753C"/>
    <w:rsid w:val="00007681"/>
    <w:rsid w:val="0000790F"/>
    <w:rsid w:val="0000793D"/>
    <w:rsid w:val="00007BFD"/>
    <w:rsid w:val="00010057"/>
    <w:rsid w:val="00010062"/>
    <w:rsid w:val="00010072"/>
    <w:rsid w:val="0001038B"/>
    <w:rsid w:val="000109C7"/>
    <w:rsid w:val="00010E15"/>
    <w:rsid w:val="00011033"/>
    <w:rsid w:val="0001134F"/>
    <w:rsid w:val="0001135B"/>
    <w:rsid w:val="000113AE"/>
    <w:rsid w:val="00011545"/>
    <w:rsid w:val="00011798"/>
    <w:rsid w:val="00011B8E"/>
    <w:rsid w:val="00011E48"/>
    <w:rsid w:val="0001208D"/>
    <w:rsid w:val="000122EC"/>
    <w:rsid w:val="0001260E"/>
    <w:rsid w:val="000127BD"/>
    <w:rsid w:val="000129E2"/>
    <w:rsid w:val="000131FC"/>
    <w:rsid w:val="000137C4"/>
    <w:rsid w:val="0001381E"/>
    <w:rsid w:val="00013906"/>
    <w:rsid w:val="00013C3C"/>
    <w:rsid w:val="00013CFF"/>
    <w:rsid w:val="00013D56"/>
    <w:rsid w:val="000146DF"/>
    <w:rsid w:val="00014847"/>
    <w:rsid w:val="00014B31"/>
    <w:rsid w:val="00014B90"/>
    <w:rsid w:val="00014D56"/>
    <w:rsid w:val="00014D65"/>
    <w:rsid w:val="0001509E"/>
    <w:rsid w:val="00015579"/>
    <w:rsid w:val="000155DD"/>
    <w:rsid w:val="000155F3"/>
    <w:rsid w:val="000155F9"/>
    <w:rsid w:val="00015837"/>
    <w:rsid w:val="00015A0A"/>
    <w:rsid w:val="00016197"/>
    <w:rsid w:val="000162A4"/>
    <w:rsid w:val="00016317"/>
    <w:rsid w:val="0001664E"/>
    <w:rsid w:val="00016A1E"/>
    <w:rsid w:val="00016A4C"/>
    <w:rsid w:val="00016ADE"/>
    <w:rsid w:val="00016E23"/>
    <w:rsid w:val="0001737C"/>
    <w:rsid w:val="0001738A"/>
    <w:rsid w:val="000174BD"/>
    <w:rsid w:val="00017565"/>
    <w:rsid w:val="00017A5B"/>
    <w:rsid w:val="00017B60"/>
    <w:rsid w:val="00017DF1"/>
    <w:rsid w:val="00017FD4"/>
    <w:rsid w:val="00020513"/>
    <w:rsid w:val="00020703"/>
    <w:rsid w:val="000208B6"/>
    <w:rsid w:val="0002095D"/>
    <w:rsid w:val="000209D4"/>
    <w:rsid w:val="00020A44"/>
    <w:rsid w:val="00020CA4"/>
    <w:rsid w:val="00020DE2"/>
    <w:rsid w:val="00020EB4"/>
    <w:rsid w:val="0002113A"/>
    <w:rsid w:val="00021417"/>
    <w:rsid w:val="0002147E"/>
    <w:rsid w:val="000218F7"/>
    <w:rsid w:val="00021A66"/>
    <w:rsid w:val="00021DC9"/>
    <w:rsid w:val="000222FF"/>
    <w:rsid w:val="0002264F"/>
    <w:rsid w:val="000229B1"/>
    <w:rsid w:val="000229EC"/>
    <w:rsid w:val="00022F6C"/>
    <w:rsid w:val="00023088"/>
    <w:rsid w:val="0002310B"/>
    <w:rsid w:val="00023497"/>
    <w:rsid w:val="000234AB"/>
    <w:rsid w:val="000234F3"/>
    <w:rsid w:val="000239D7"/>
    <w:rsid w:val="00023C4A"/>
    <w:rsid w:val="000243F0"/>
    <w:rsid w:val="000245CD"/>
    <w:rsid w:val="0002462F"/>
    <w:rsid w:val="000248B6"/>
    <w:rsid w:val="00024A0E"/>
    <w:rsid w:val="00024C3F"/>
    <w:rsid w:val="00024C42"/>
    <w:rsid w:val="00024C6E"/>
    <w:rsid w:val="00024DA0"/>
    <w:rsid w:val="00024ECC"/>
    <w:rsid w:val="0002547B"/>
    <w:rsid w:val="0002557E"/>
    <w:rsid w:val="000255CC"/>
    <w:rsid w:val="0002583F"/>
    <w:rsid w:val="00025996"/>
    <w:rsid w:val="00025AD9"/>
    <w:rsid w:val="00025CBF"/>
    <w:rsid w:val="0002611F"/>
    <w:rsid w:val="000266DE"/>
    <w:rsid w:val="000268F9"/>
    <w:rsid w:val="00026B08"/>
    <w:rsid w:val="00026B5F"/>
    <w:rsid w:val="00026B65"/>
    <w:rsid w:val="00026D93"/>
    <w:rsid w:val="00026F1A"/>
    <w:rsid w:val="000275D3"/>
    <w:rsid w:val="0002761D"/>
    <w:rsid w:val="000278EE"/>
    <w:rsid w:val="00030347"/>
    <w:rsid w:val="00030673"/>
    <w:rsid w:val="000306B4"/>
    <w:rsid w:val="0003088C"/>
    <w:rsid w:val="00030BAA"/>
    <w:rsid w:val="00031005"/>
    <w:rsid w:val="000312D7"/>
    <w:rsid w:val="00031336"/>
    <w:rsid w:val="0003180F"/>
    <w:rsid w:val="00031D5B"/>
    <w:rsid w:val="00032079"/>
    <w:rsid w:val="00032097"/>
    <w:rsid w:val="0003279B"/>
    <w:rsid w:val="00032B0C"/>
    <w:rsid w:val="0003313B"/>
    <w:rsid w:val="00033315"/>
    <w:rsid w:val="00033673"/>
    <w:rsid w:val="000337C3"/>
    <w:rsid w:val="0003384F"/>
    <w:rsid w:val="000339B0"/>
    <w:rsid w:val="00033AA2"/>
    <w:rsid w:val="00033D6A"/>
    <w:rsid w:val="0003469A"/>
    <w:rsid w:val="000346BF"/>
    <w:rsid w:val="00034C12"/>
    <w:rsid w:val="0003524E"/>
    <w:rsid w:val="00035291"/>
    <w:rsid w:val="00035453"/>
    <w:rsid w:val="000357F1"/>
    <w:rsid w:val="00035913"/>
    <w:rsid w:val="00035B81"/>
    <w:rsid w:val="00035D50"/>
    <w:rsid w:val="00035F2F"/>
    <w:rsid w:val="00035FB0"/>
    <w:rsid w:val="000360E9"/>
    <w:rsid w:val="000368C7"/>
    <w:rsid w:val="00036AC1"/>
    <w:rsid w:val="00036BF6"/>
    <w:rsid w:val="00036E19"/>
    <w:rsid w:val="00036FD9"/>
    <w:rsid w:val="0003734A"/>
    <w:rsid w:val="0003775E"/>
    <w:rsid w:val="00037773"/>
    <w:rsid w:val="00037D78"/>
    <w:rsid w:val="00037E30"/>
    <w:rsid w:val="00040168"/>
    <w:rsid w:val="000404A7"/>
    <w:rsid w:val="000407B3"/>
    <w:rsid w:val="000409EE"/>
    <w:rsid w:val="00040FC4"/>
    <w:rsid w:val="00041166"/>
    <w:rsid w:val="00041345"/>
    <w:rsid w:val="0004165D"/>
    <w:rsid w:val="000417CC"/>
    <w:rsid w:val="000418B0"/>
    <w:rsid w:val="00041A8A"/>
    <w:rsid w:val="00041AF6"/>
    <w:rsid w:val="00042071"/>
    <w:rsid w:val="0004225F"/>
    <w:rsid w:val="000423EE"/>
    <w:rsid w:val="000430DA"/>
    <w:rsid w:val="000436DF"/>
    <w:rsid w:val="0004395A"/>
    <w:rsid w:val="00043AD7"/>
    <w:rsid w:val="00043B5C"/>
    <w:rsid w:val="00043D32"/>
    <w:rsid w:val="00043F79"/>
    <w:rsid w:val="00044276"/>
    <w:rsid w:val="000444A6"/>
    <w:rsid w:val="000448B9"/>
    <w:rsid w:val="00044A7D"/>
    <w:rsid w:val="00044CBE"/>
    <w:rsid w:val="00045088"/>
    <w:rsid w:val="000450E7"/>
    <w:rsid w:val="00045848"/>
    <w:rsid w:val="0004586E"/>
    <w:rsid w:val="00045EEB"/>
    <w:rsid w:val="00045EEF"/>
    <w:rsid w:val="00045F96"/>
    <w:rsid w:val="00046087"/>
    <w:rsid w:val="00046162"/>
    <w:rsid w:val="0004622A"/>
    <w:rsid w:val="0004655C"/>
    <w:rsid w:val="00046845"/>
    <w:rsid w:val="0004696E"/>
    <w:rsid w:val="00046A2F"/>
    <w:rsid w:val="00046B35"/>
    <w:rsid w:val="000470B9"/>
    <w:rsid w:val="000470E9"/>
    <w:rsid w:val="00047162"/>
    <w:rsid w:val="000471AE"/>
    <w:rsid w:val="00047465"/>
    <w:rsid w:val="0004779C"/>
    <w:rsid w:val="000479A6"/>
    <w:rsid w:val="00047C99"/>
    <w:rsid w:val="000505B3"/>
    <w:rsid w:val="0005065B"/>
    <w:rsid w:val="00050D18"/>
    <w:rsid w:val="00050D9E"/>
    <w:rsid w:val="00050E22"/>
    <w:rsid w:val="000512EE"/>
    <w:rsid w:val="0005144E"/>
    <w:rsid w:val="00051531"/>
    <w:rsid w:val="000517E9"/>
    <w:rsid w:val="00051895"/>
    <w:rsid w:val="000518F7"/>
    <w:rsid w:val="000519AD"/>
    <w:rsid w:val="000520DD"/>
    <w:rsid w:val="00052189"/>
    <w:rsid w:val="000523F9"/>
    <w:rsid w:val="000525C9"/>
    <w:rsid w:val="000525D2"/>
    <w:rsid w:val="000528C2"/>
    <w:rsid w:val="00052DC9"/>
    <w:rsid w:val="00052DEB"/>
    <w:rsid w:val="00052F1D"/>
    <w:rsid w:val="0005305A"/>
    <w:rsid w:val="0005320F"/>
    <w:rsid w:val="0005361E"/>
    <w:rsid w:val="00053858"/>
    <w:rsid w:val="00053C76"/>
    <w:rsid w:val="00053CEF"/>
    <w:rsid w:val="00053D09"/>
    <w:rsid w:val="00053F0A"/>
    <w:rsid w:val="0005450A"/>
    <w:rsid w:val="00054CFF"/>
    <w:rsid w:val="00054FD5"/>
    <w:rsid w:val="00055048"/>
    <w:rsid w:val="0005515E"/>
    <w:rsid w:val="00055954"/>
    <w:rsid w:val="00055E10"/>
    <w:rsid w:val="000561F9"/>
    <w:rsid w:val="00056568"/>
    <w:rsid w:val="000567EA"/>
    <w:rsid w:val="000568F7"/>
    <w:rsid w:val="00056C08"/>
    <w:rsid w:val="00056E70"/>
    <w:rsid w:val="0005714E"/>
    <w:rsid w:val="00057153"/>
    <w:rsid w:val="00057461"/>
    <w:rsid w:val="0005758A"/>
    <w:rsid w:val="000576C3"/>
    <w:rsid w:val="00057A16"/>
    <w:rsid w:val="00057E16"/>
    <w:rsid w:val="000600BD"/>
    <w:rsid w:val="0006027C"/>
    <w:rsid w:val="00060410"/>
    <w:rsid w:val="000604DE"/>
    <w:rsid w:val="000606A1"/>
    <w:rsid w:val="00061056"/>
    <w:rsid w:val="0006124E"/>
    <w:rsid w:val="00061418"/>
    <w:rsid w:val="000614F9"/>
    <w:rsid w:val="00061799"/>
    <w:rsid w:val="000617AA"/>
    <w:rsid w:val="00061B29"/>
    <w:rsid w:val="00061D32"/>
    <w:rsid w:val="00061F9F"/>
    <w:rsid w:val="000621B5"/>
    <w:rsid w:val="00062456"/>
    <w:rsid w:val="00062572"/>
    <w:rsid w:val="000627DB"/>
    <w:rsid w:val="00062C0D"/>
    <w:rsid w:val="00062C75"/>
    <w:rsid w:val="00062E8B"/>
    <w:rsid w:val="00062FD3"/>
    <w:rsid w:val="00063C70"/>
    <w:rsid w:val="00063D43"/>
    <w:rsid w:val="00063F39"/>
    <w:rsid w:val="000642E5"/>
    <w:rsid w:val="000642FB"/>
    <w:rsid w:val="000643A9"/>
    <w:rsid w:val="0006444B"/>
    <w:rsid w:val="000645B9"/>
    <w:rsid w:val="00064690"/>
    <w:rsid w:val="000646D9"/>
    <w:rsid w:val="0006494F"/>
    <w:rsid w:val="00064C1E"/>
    <w:rsid w:val="00064D00"/>
    <w:rsid w:val="00064F3E"/>
    <w:rsid w:val="00064F58"/>
    <w:rsid w:val="00064FD7"/>
    <w:rsid w:val="0006568B"/>
    <w:rsid w:val="00065C4E"/>
    <w:rsid w:val="00065CEB"/>
    <w:rsid w:val="00065EDE"/>
    <w:rsid w:val="00065F24"/>
    <w:rsid w:val="00066755"/>
    <w:rsid w:val="00066791"/>
    <w:rsid w:val="0006681D"/>
    <w:rsid w:val="00066B20"/>
    <w:rsid w:val="00066F7F"/>
    <w:rsid w:val="00067848"/>
    <w:rsid w:val="00067A03"/>
    <w:rsid w:val="00067ACA"/>
    <w:rsid w:val="00067BF8"/>
    <w:rsid w:val="00067C61"/>
    <w:rsid w:val="00067E70"/>
    <w:rsid w:val="0007008F"/>
    <w:rsid w:val="00070341"/>
    <w:rsid w:val="000703CD"/>
    <w:rsid w:val="000705B2"/>
    <w:rsid w:val="00070611"/>
    <w:rsid w:val="00070C90"/>
    <w:rsid w:val="00070E76"/>
    <w:rsid w:val="00071120"/>
    <w:rsid w:val="00071372"/>
    <w:rsid w:val="000716F7"/>
    <w:rsid w:val="00072224"/>
    <w:rsid w:val="000722BB"/>
    <w:rsid w:val="00072533"/>
    <w:rsid w:val="000726AE"/>
    <w:rsid w:val="00072945"/>
    <w:rsid w:val="000729B4"/>
    <w:rsid w:val="00072A90"/>
    <w:rsid w:val="00072B14"/>
    <w:rsid w:val="00072D34"/>
    <w:rsid w:val="000730C9"/>
    <w:rsid w:val="000734C3"/>
    <w:rsid w:val="000736D8"/>
    <w:rsid w:val="000738FD"/>
    <w:rsid w:val="000739D9"/>
    <w:rsid w:val="00073D9E"/>
    <w:rsid w:val="0007409E"/>
    <w:rsid w:val="000742B8"/>
    <w:rsid w:val="00074375"/>
    <w:rsid w:val="000747D6"/>
    <w:rsid w:val="000748E9"/>
    <w:rsid w:val="000749B0"/>
    <w:rsid w:val="000749B8"/>
    <w:rsid w:val="00074B31"/>
    <w:rsid w:val="00074BCA"/>
    <w:rsid w:val="000752D9"/>
    <w:rsid w:val="00075D78"/>
    <w:rsid w:val="00075E79"/>
    <w:rsid w:val="00076392"/>
    <w:rsid w:val="000764E8"/>
    <w:rsid w:val="00076549"/>
    <w:rsid w:val="000765B4"/>
    <w:rsid w:val="00076849"/>
    <w:rsid w:val="000776B8"/>
    <w:rsid w:val="00077780"/>
    <w:rsid w:val="000777A5"/>
    <w:rsid w:val="00077942"/>
    <w:rsid w:val="00077C41"/>
    <w:rsid w:val="00080408"/>
    <w:rsid w:val="00080412"/>
    <w:rsid w:val="000804DB"/>
    <w:rsid w:val="00080B9D"/>
    <w:rsid w:val="00080D15"/>
    <w:rsid w:val="0008141E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DA7"/>
    <w:rsid w:val="00083DE6"/>
    <w:rsid w:val="00083F26"/>
    <w:rsid w:val="000840C0"/>
    <w:rsid w:val="0008417E"/>
    <w:rsid w:val="000841D1"/>
    <w:rsid w:val="0008444E"/>
    <w:rsid w:val="00084661"/>
    <w:rsid w:val="00084A9A"/>
    <w:rsid w:val="00084D69"/>
    <w:rsid w:val="000852EA"/>
    <w:rsid w:val="00085455"/>
    <w:rsid w:val="00085857"/>
    <w:rsid w:val="00085F9C"/>
    <w:rsid w:val="000866E5"/>
    <w:rsid w:val="000868F6"/>
    <w:rsid w:val="00086E2E"/>
    <w:rsid w:val="00086FAF"/>
    <w:rsid w:val="00087153"/>
    <w:rsid w:val="00087331"/>
    <w:rsid w:val="0008751B"/>
    <w:rsid w:val="00087691"/>
    <w:rsid w:val="00087749"/>
    <w:rsid w:val="00087764"/>
    <w:rsid w:val="00087EB8"/>
    <w:rsid w:val="00090CB3"/>
    <w:rsid w:val="00090FC3"/>
    <w:rsid w:val="00091244"/>
    <w:rsid w:val="000912EC"/>
    <w:rsid w:val="00091377"/>
    <w:rsid w:val="0009155C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332"/>
    <w:rsid w:val="00092334"/>
    <w:rsid w:val="00092639"/>
    <w:rsid w:val="0009280D"/>
    <w:rsid w:val="00092855"/>
    <w:rsid w:val="0009354F"/>
    <w:rsid w:val="000935F4"/>
    <w:rsid w:val="000937C6"/>
    <w:rsid w:val="00093A86"/>
    <w:rsid w:val="00093B67"/>
    <w:rsid w:val="00093D2F"/>
    <w:rsid w:val="00093E1D"/>
    <w:rsid w:val="00093EBF"/>
    <w:rsid w:val="00093FFD"/>
    <w:rsid w:val="00094044"/>
    <w:rsid w:val="0009422E"/>
    <w:rsid w:val="00094408"/>
    <w:rsid w:val="000945F7"/>
    <w:rsid w:val="00094822"/>
    <w:rsid w:val="0009485D"/>
    <w:rsid w:val="000948E2"/>
    <w:rsid w:val="00094942"/>
    <w:rsid w:val="00094BB3"/>
    <w:rsid w:val="00094C4E"/>
    <w:rsid w:val="000951D2"/>
    <w:rsid w:val="0009532D"/>
    <w:rsid w:val="000958BB"/>
    <w:rsid w:val="0009598E"/>
    <w:rsid w:val="00095BF2"/>
    <w:rsid w:val="00095CCC"/>
    <w:rsid w:val="00096103"/>
    <w:rsid w:val="00096304"/>
    <w:rsid w:val="000964D0"/>
    <w:rsid w:val="0009660C"/>
    <w:rsid w:val="00096631"/>
    <w:rsid w:val="0009670C"/>
    <w:rsid w:val="000967C5"/>
    <w:rsid w:val="000968D8"/>
    <w:rsid w:val="000969EB"/>
    <w:rsid w:val="00096C46"/>
    <w:rsid w:val="00096F99"/>
    <w:rsid w:val="00096FA5"/>
    <w:rsid w:val="000970EC"/>
    <w:rsid w:val="000971A3"/>
    <w:rsid w:val="00097400"/>
    <w:rsid w:val="000975E4"/>
    <w:rsid w:val="00097742"/>
    <w:rsid w:val="000977C8"/>
    <w:rsid w:val="00097D3B"/>
    <w:rsid w:val="000A0AE1"/>
    <w:rsid w:val="000A1019"/>
    <w:rsid w:val="000A1276"/>
    <w:rsid w:val="000A1424"/>
    <w:rsid w:val="000A1608"/>
    <w:rsid w:val="000A1731"/>
    <w:rsid w:val="000A1A35"/>
    <w:rsid w:val="000A1F4A"/>
    <w:rsid w:val="000A209D"/>
    <w:rsid w:val="000A2170"/>
    <w:rsid w:val="000A2464"/>
    <w:rsid w:val="000A256A"/>
    <w:rsid w:val="000A27B5"/>
    <w:rsid w:val="000A2800"/>
    <w:rsid w:val="000A2CA0"/>
    <w:rsid w:val="000A2E70"/>
    <w:rsid w:val="000A31BA"/>
    <w:rsid w:val="000A333B"/>
    <w:rsid w:val="000A3380"/>
    <w:rsid w:val="000A33AC"/>
    <w:rsid w:val="000A3550"/>
    <w:rsid w:val="000A356C"/>
    <w:rsid w:val="000A3668"/>
    <w:rsid w:val="000A3B58"/>
    <w:rsid w:val="000A3F4D"/>
    <w:rsid w:val="000A425E"/>
    <w:rsid w:val="000A4836"/>
    <w:rsid w:val="000A4911"/>
    <w:rsid w:val="000A4AA1"/>
    <w:rsid w:val="000A4C70"/>
    <w:rsid w:val="000A4DEE"/>
    <w:rsid w:val="000A50F1"/>
    <w:rsid w:val="000A5289"/>
    <w:rsid w:val="000A52D5"/>
    <w:rsid w:val="000A5443"/>
    <w:rsid w:val="000A5730"/>
    <w:rsid w:val="000A5F57"/>
    <w:rsid w:val="000A5FC1"/>
    <w:rsid w:val="000A6039"/>
    <w:rsid w:val="000A6470"/>
    <w:rsid w:val="000A64F9"/>
    <w:rsid w:val="000A6914"/>
    <w:rsid w:val="000A69CC"/>
    <w:rsid w:val="000A6BC2"/>
    <w:rsid w:val="000A6DEC"/>
    <w:rsid w:val="000A6DF1"/>
    <w:rsid w:val="000A6EAA"/>
    <w:rsid w:val="000A7111"/>
    <w:rsid w:val="000A71B3"/>
    <w:rsid w:val="000A7646"/>
    <w:rsid w:val="000A7661"/>
    <w:rsid w:val="000A7995"/>
    <w:rsid w:val="000A7A63"/>
    <w:rsid w:val="000A7C33"/>
    <w:rsid w:val="000B0066"/>
    <w:rsid w:val="000B00AA"/>
    <w:rsid w:val="000B013F"/>
    <w:rsid w:val="000B02F0"/>
    <w:rsid w:val="000B0797"/>
    <w:rsid w:val="000B081A"/>
    <w:rsid w:val="000B0A36"/>
    <w:rsid w:val="000B0C60"/>
    <w:rsid w:val="000B1113"/>
    <w:rsid w:val="000B1273"/>
    <w:rsid w:val="000B15A1"/>
    <w:rsid w:val="000B2640"/>
    <w:rsid w:val="000B2820"/>
    <w:rsid w:val="000B2E6D"/>
    <w:rsid w:val="000B33D7"/>
    <w:rsid w:val="000B36D8"/>
    <w:rsid w:val="000B3A64"/>
    <w:rsid w:val="000B3DE1"/>
    <w:rsid w:val="000B4174"/>
    <w:rsid w:val="000B41F7"/>
    <w:rsid w:val="000B4212"/>
    <w:rsid w:val="000B4394"/>
    <w:rsid w:val="000B43E6"/>
    <w:rsid w:val="000B43E7"/>
    <w:rsid w:val="000B43ED"/>
    <w:rsid w:val="000B47E8"/>
    <w:rsid w:val="000B54FF"/>
    <w:rsid w:val="000B55C2"/>
    <w:rsid w:val="000B5AFE"/>
    <w:rsid w:val="000B5B87"/>
    <w:rsid w:val="000B651F"/>
    <w:rsid w:val="000B652A"/>
    <w:rsid w:val="000B6AC0"/>
    <w:rsid w:val="000B6C5D"/>
    <w:rsid w:val="000B6CF8"/>
    <w:rsid w:val="000B6D0E"/>
    <w:rsid w:val="000B6F14"/>
    <w:rsid w:val="000B715E"/>
    <w:rsid w:val="000B7192"/>
    <w:rsid w:val="000B752C"/>
    <w:rsid w:val="000B7610"/>
    <w:rsid w:val="000B7793"/>
    <w:rsid w:val="000B7BF0"/>
    <w:rsid w:val="000B7D7F"/>
    <w:rsid w:val="000C0271"/>
    <w:rsid w:val="000C0384"/>
    <w:rsid w:val="000C07FC"/>
    <w:rsid w:val="000C1086"/>
    <w:rsid w:val="000C110B"/>
    <w:rsid w:val="000C12E8"/>
    <w:rsid w:val="000C176C"/>
    <w:rsid w:val="000C18D5"/>
    <w:rsid w:val="000C1B82"/>
    <w:rsid w:val="000C1C94"/>
    <w:rsid w:val="000C230A"/>
    <w:rsid w:val="000C24A4"/>
    <w:rsid w:val="000C2B91"/>
    <w:rsid w:val="000C2BE6"/>
    <w:rsid w:val="000C2C57"/>
    <w:rsid w:val="000C2E6B"/>
    <w:rsid w:val="000C2EE4"/>
    <w:rsid w:val="000C39C0"/>
    <w:rsid w:val="000C3B8F"/>
    <w:rsid w:val="000C3BA2"/>
    <w:rsid w:val="000C3C95"/>
    <w:rsid w:val="000C3FC2"/>
    <w:rsid w:val="000C4020"/>
    <w:rsid w:val="000C40E5"/>
    <w:rsid w:val="000C41DF"/>
    <w:rsid w:val="000C41F5"/>
    <w:rsid w:val="000C420A"/>
    <w:rsid w:val="000C4603"/>
    <w:rsid w:val="000C4717"/>
    <w:rsid w:val="000C4A7A"/>
    <w:rsid w:val="000C4DE3"/>
    <w:rsid w:val="000C5230"/>
    <w:rsid w:val="000C5284"/>
    <w:rsid w:val="000C52DC"/>
    <w:rsid w:val="000C61CD"/>
    <w:rsid w:val="000C6759"/>
    <w:rsid w:val="000C6785"/>
    <w:rsid w:val="000C69A7"/>
    <w:rsid w:val="000C6A81"/>
    <w:rsid w:val="000C6BBF"/>
    <w:rsid w:val="000C6C61"/>
    <w:rsid w:val="000C6F86"/>
    <w:rsid w:val="000C7280"/>
    <w:rsid w:val="000C74A8"/>
    <w:rsid w:val="000C753C"/>
    <w:rsid w:val="000C7BE8"/>
    <w:rsid w:val="000C7CCD"/>
    <w:rsid w:val="000D01AD"/>
    <w:rsid w:val="000D05DB"/>
    <w:rsid w:val="000D063D"/>
    <w:rsid w:val="000D0D68"/>
    <w:rsid w:val="000D1008"/>
    <w:rsid w:val="000D162C"/>
    <w:rsid w:val="000D17D4"/>
    <w:rsid w:val="000D1922"/>
    <w:rsid w:val="000D2747"/>
    <w:rsid w:val="000D29AF"/>
    <w:rsid w:val="000D2B8A"/>
    <w:rsid w:val="000D337D"/>
    <w:rsid w:val="000D35F1"/>
    <w:rsid w:val="000D3FB8"/>
    <w:rsid w:val="000D4545"/>
    <w:rsid w:val="000D45EB"/>
    <w:rsid w:val="000D47AD"/>
    <w:rsid w:val="000D48FA"/>
    <w:rsid w:val="000D4C33"/>
    <w:rsid w:val="000D4FBD"/>
    <w:rsid w:val="000D5032"/>
    <w:rsid w:val="000D5064"/>
    <w:rsid w:val="000D5121"/>
    <w:rsid w:val="000D518E"/>
    <w:rsid w:val="000D5483"/>
    <w:rsid w:val="000D5713"/>
    <w:rsid w:val="000D59CA"/>
    <w:rsid w:val="000D5AC8"/>
    <w:rsid w:val="000D6080"/>
    <w:rsid w:val="000D6329"/>
    <w:rsid w:val="000D6496"/>
    <w:rsid w:val="000D66CD"/>
    <w:rsid w:val="000D67AD"/>
    <w:rsid w:val="000D6AFA"/>
    <w:rsid w:val="000D6C38"/>
    <w:rsid w:val="000D718B"/>
    <w:rsid w:val="000D7465"/>
    <w:rsid w:val="000D7693"/>
    <w:rsid w:val="000D7699"/>
    <w:rsid w:val="000D77A3"/>
    <w:rsid w:val="000D7BB8"/>
    <w:rsid w:val="000D7D02"/>
    <w:rsid w:val="000D7E15"/>
    <w:rsid w:val="000E00FD"/>
    <w:rsid w:val="000E0295"/>
    <w:rsid w:val="000E02EC"/>
    <w:rsid w:val="000E0547"/>
    <w:rsid w:val="000E06E0"/>
    <w:rsid w:val="000E0887"/>
    <w:rsid w:val="000E09B1"/>
    <w:rsid w:val="000E0ACF"/>
    <w:rsid w:val="000E0B2D"/>
    <w:rsid w:val="000E0C21"/>
    <w:rsid w:val="000E0D41"/>
    <w:rsid w:val="000E0E41"/>
    <w:rsid w:val="000E0F03"/>
    <w:rsid w:val="000E0F28"/>
    <w:rsid w:val="000E118F"/>
    <w:rsid w:val="000E13B5"/>
    <w:rsid w:val="000E1504"/>
    <w:rsid w:val="000E1551"/>
    <w:rsid w:val="000E19E6"/>
    <w:rsid w:val="000E1A8B"/>
    <w:rsid w:val="000E1CFC"/>
    <w:rsid w:val="000E2262"/>
    <w:rsid w:val="000E227B"/>
    <w:rsid w:val="000E249F"/>
    <w:rsid w:val="000E2657"/>
    <w:rsid w:val="000E26F2"/>
    <w:rsid w:val="000E2C93"/>
    <w:rsid w:val="000E30E3"/>
    <w:rsid w:val="000E36CD"/>
    <w:rsid w:val="000E3983"/>
    <w:rsid w:val="000E3F13"/>
    <w:rsid w:val="000E40A5"/>
    <w:rsid w:val="000E40F7"/>
    <w:rsid w:val="000E43A9"/>
    <w:rsid w:val="000E4510"/>
    <w:rsid w:val="000E455A"/>
    <w:rsid w:val="000E4834"/>
    <w:rsid w:val="000E485B"/>
    <w:rsid w:val="000E49FA"/>
    <w:rsid w:val="000E4A37"/>
    <w:rsid w:val="000E4BDF"/>
    <w:rsid w:val="000E50DA"/>
    <w:rsid w:val="000E53EA"/>
    <w:rsid w:val="000E549F"/>
    <w:rsid w:val="000E5A63"/>
    <w:rsid w:val="000E5B5E"/>
    <w:rsid w:val="000E6051"/>
    <w:rsid w:val="000E60F1"/>
    <w:rsid w:val="000E61E0"/>
    <w:rsid w:val="000E626E"/>
    <w:rsid w:val="000E71AE"/>
    <w:rsid w:val="000E723F"/>
    <w:rsid w:val="000E768D"/>
    <w:rsid w:val="000E783C"/>
    <w:rsid w:val="000E78FF"/>
    <w:rsid w:val="000E7A0F"/>
    <w:rsid w:val="000E7AB9"/>
    <w:rsid w:val="000E7B19"/>
    <w:rsid w:val="000E7B8D"/>
    <w:rsid w:val="000F01F7"/>
    <w:rsid w:val="000F03DE"/>
    <w:rsid w:val="000F075A"/>
    <w:rsid w:val="000F083A"/>
    <w:rsid w:val="000F09B5"/>
    <w:rsid w:val="000F0C32"/>
    <w:rsid w:val="000F1092"/>
    <w:rsid w:val="000F12B4"/>
    <w:rsid w:val="000F1806"/>
    <w:rsid w:val="000F1BD9"/>
    <w:rsid w:val="000F1EF7"/>
    <w:rsid w:val="000F1FF0"/>
    <w:rsid w:val="000F1FFD"/>
    <w:rsid w:val="000F2763"/>
    <w:rsid w:val="000F29FB"/>
    <w:rsid w:val="000F3023"/>
    <w:rsid w:val="000F32C1"/>
    <w:rsid w:val="000F37BC"/>
    <w:rsid w:val="000F37D2"/>
    <w:rsid w:val="000F3E2F"/>
    <w:rsid w:val="000F474F"/>
    <w:rsid w:val="000F484A"/>
    <w:rsid w:val="000F5099"/>
    <w:rsid w:val="000F5B9B"/>
    <w:rsid w:val="000F5FFB"/>
    <w:rsid w:val="000F610D"/>
    <w:rsid w:val="000F6654"/>
    <w:rsid w:val="000F66FD"/>
    <w:rsid w:val="000F6E8D"/>
    <w:rsid w:val="000F6E9F"/>
    <w:rsid w:val="000F72A2"/>
    <w:rsid w:val="000F72BC"/>
    <w:rsid w:val="000F7335"/>
    <w:rsid w:val="000F76C8"/>
    <w:rsid w:val="000F7930"/>
    <w:rsid w:val="000F7DC2"/>
    <w:rsid w:val="000F7E08"/>
    <w:rsid w:val="0010008C"/>
    <w:rsid w:val="00100239"/>
    <w:rsid w:val="00100254"/>
    <w:rsid w:val="0010027E"/>
    <w:rsid w:val="001003E9"/>
    <w:rsid w:val="001004FF"/>
    <w:rsid w:val="0010051B"/>
    <w:rsid w:val="0010051C"/>
    <w:rsid w:val="001005A1"/>
    <w:rsid w:val="00100603"/>
    <w:rsid w:val="001008A9"/>
    <w:rsid w:val="00100A81"/>
    <w:rsid w:val="00100BD5"/>
    <w:rsid w:val="00100D58"/>
    <w:rsid w:val="00100E91"/>
    <w:rsid w:val="00100EA6"/>
    <w:rsid w:val="00100F78"/>
    <w:rsid w:val="00101393"/>
    <w:rsid w:val="00101EAC"/>
    <w:rsid w:val="001022FD"/>
    <w:rsid w:val="0010273A"/>
    <w:rsid w:val="00102B64"/>
    <w:rsid w:val="00103034"/>
    <w:rsid w:val="00103066"/>
    <w:rsid w:val="001031A7"/>
    <w:rsid w:val="0010328A"/>
    <w:rsid w:val="0010346C"/>
    <w:rsid w:val="0010369D"/>
    <w:rsid w:val="00103908"/>
    <w:rsid w:val="001039C0"/>
    <w:rsid w:val="0010422A"/>
    <w:rsid w:val="00104897"/>
    <w:rsid w:val="00104934"/>
    <w:rsid w:val="00105028"/>
    <w:rsid w:val="0010584A"/>
    <w:rsid w:val="00105C94"/>
    <w:rsid w:val="00105F42"/>
    <w:rsid w:val="00106459"/>
    <w:rsid w:val="00106701"/>
    <w:rsid w:val="001067AC"/>
    <w:rsid w:val="001069AD"/>
    <w:rsid w:val="00106A6D"/>
    <w:rsid w:val="00106EF2"/>
    <w:rsid w:val="0010703C"/>
    <w:rsid w:val="00107940"/>
    <w:rsid w:val="00107A4B"/>
    <w:rsid w:val="00107FD4"/>
    <w:rsid w:val="00110136"/>
    <w:rsid w:val="00110232"/>
    <w:rsid w:val="001104EF"/>
    <w:rsid w:val="0011083F"/>
    <w:rsid w:val="00110FBF"/>
    <w:rsid w:val="0011167E"/>
    <w:rsid w:val="001119F5"/>
    <w:rsid w:val="00111CBD"/>
    <w:rsid w:val="00112297"/>
    <w:rsid w:val="001122D5"/>
    <w:rsid w:val="00112480"/>
    <w:rsid w:val="001126A6"/>
    <w:rsid w:val="00112B39"/>
    <w:rsid w:val="00112C45"/>
    <w:rsid w:val="00112E5C"/>
    <w:rsid w:val="00113502"/>
    <w:rsid w:val="001137BF"/>
    <w:rsid w:val="00113972"/>
    <w:rsid w:val="00113BBF"/>
    <w:rsid w:val="00113D7A"/>
    <w:rsid w:val="00113D88"/>
    <w:rsid w:val="001144A7"/>
    <w:rsid w:val="001145FE"/>
    <w:rsid w:val="00114889"/>
    <w:rsid w:val="0011499E"/>
    <w:rsid w:val="00114A3A"/>
    <w:rsid w:val="001151C5"/>
    <w:rsid w:val="00115A22"/>
    <w:rsid w:val="00115D0C"/>
    <w:rsid w:val="00116098"/>
    <w:rsid w:val="001161E9"/>
    <w:rsid w:val="00116335"/>
    <w:rsid w:val="001164D5"/>
    <w:rsid w:val="00116D53"/>
    <w:rsid w:val="001171E4"/>
    <w:rsid w:val="001171F4"/>
    <w:rsid w:val="0011730A"/>
    <w:rsid w:val="0011736A"/>
    <w:rsid w:val="00117415"/>
    <w:rsid w:val="001179CA"/>
    <w:rsid w:val="00117B36"/>
    <w:rsid w:val="00120514"/>
    <w:rsid w:val="00120549"/>
    <w:rsid w:val="0012054C"/>
    <w:rsid w:val="001209F5"/>
    <w:rsid w:val="00120DAC"/>
    <w:rsid w:val="00121086"/>
    <w:rsid w:val="001210E9"/>
    <w:rsid w:val="0012122F"/>
    <w:rsid w:val="00121486"/>
    <w:rsid w:val="001214F1"/>
    <w:rsid w:val="001218FD"/>
    <w:rsid w:val="00121C0E"/>
    <w:rsid w:val="00121CFD"/>
    <w:rsid w:val="00121E46"/>
    <w:rsid w:val="00122190"/>
    <w:rsid w:val="00122271"/>
    <w:rsid w:val="00122906"/>
    <w:rsid w:val="00122AA7"/>
    <w:rsid w:val="00122F67"/>
    <w:rsid w:val="00123463"/>
    <w:rsid w:val="0012354E"/>
    <w:rsid w:val="001235A7"/>
    <w:rsid w:val="001237D4"/>
    <w:rsid w:val="00123958"/>
    <w:rsid w:val="00123B78"/>
    <w:rsid w:val="00123C05"/>
    <w:rsid w:val="00123E4B"/>
    <w:rsid w:val="00123E70"/>
    <w:rsid w:val="00123F30"/>
    <w:rsid w:val="00124147"/>
    <w:rsid w:val="001244B9"/>
    <w:rsid w:val="001245E3"/>
    <w:rsid w:val="001246B6"/>
    <w:rsid w:val="001246ED"/>
    <w:rsid w:val="00124B34"/>
    <w:rsid w:val="00124B6A"/>
    <w:rsid w:val="00124C09"/>
    <w:rsid w:val="00124C2D"/>
    <w:rsid w:val="00124E20"/>
    <w:rsid w:val="00125049"/>
    <w:rsid w:val="0012549F"/>
    <w:rsid w:val="00125A34"/>
    <w:rsid w:val="00125C4B"/>
    <w:rsid w:val="00125FED"/>
    <w:rsid w:val="0012603F"/>
    <w:rsid w:val="00126856"/>
    <w:rsid w:val="001269B8"/>
    <w:rsid w:val="00126B7D"/>
    <w:rsid w:val="00126E59"/>
    <w:rsid w:val="001271FE"/>
    <w:rsid w:val="0012721E"/>
    <w:rsid w:val="0012734F"/>
    <w:rsid w:val="0012745A"/>
    <w:rsid w:val="001274C1"/>
    <w:rsid w:val="0012770B"/>
    <w:rsid w:val="001278DD"/>
    <w:rsid w:val="00127B10"/>
    <w:rsid w:val="00127B71"/>
    <w:rsid w:val="00127F72"/>
    <w:rsid w:val="001304B2"/>
    <w:rsid w:val="0013057B"/>
    <w:rsid w:val="0013083A"/>
    <w:rsid w:val="00130926"/>
    <w:rsid w:val="001312B7"/>
    <w:rsid w:val="00131948"/>
    <w:rsid w:val="00131A6D"/>
    <w:rsid w:val="00131CCF"/>
    <w:rsid w:val="00131D56"/>
    <w:rsid w:val="00132703"/>
    <w:rsid w:val="00132896"/>
    <w:rsid w:val="001329D3"/>
    <w:rsid w:val="0013300B"/>
    <w:rsid w:val="00133275"/>
    <w:rsid w:val="00133773"/>
    <w:rsid w:val="001337EA"/>
    <w:rsid w:val="00133BE3"/>
    <w:rsid w:val="00133DDE"/>
    <w:rsid w:val="00133F0E"/>
    <w:rsid w:val="0013409D"/>
    <w:rsid w:val="00134190"/>
    <w:rsid w:val="001341DC"/>
    <w:rsid w:val="00134249"/>
    <w:rsid w:val="00134289"/>
    <w:rsid w:val="00134AA0"/>
    <w:rsid w:val="00134B23"/>
    <w:rsid w:val="00134CA6"/>
    <w:rsid w:val="00134EAC"/>
    <w:rsid w:val="00135120"/>
    <w:rsid w:val="001352AC"/>
    <w:rsid w:val="0013542E"/>
    <w:rsid w:val="00135DCE"/>
    <w:rsid w:val="00136219"/>
    <w:rsid w:val="0013646C"/>
    <w:rsid w:val="00136734"/>
    <w:rsid w:val="00136836"/>
    <w:rsid w:val="00136947"/>
    <w:rsid w:val="00136C1C"/>
    <w:rsid w:val="001373B4"/>
    <w:rsid w:val="00137738"/>
    <w:rsid w:val="00137883"/>
    <w:rsid w:val="0013796D"/>
    <w:rsid w:val="00137994"/>
    <w:rsid w:val="0014023D"/>
    <w:rsid w:val="001403A2"/>
    <w:rsid w:val="00140426"/>
    <w:rsid w:val="00141154"/>
    <w:rsid w:val="00141183"/>
    <w:rsid w:val="0014181B"/>
    <w:rsid w:val="00141875"/>
    <w:rsid w:val="00141B8D"/>
    <w:rsid w:val="00141D28"/>
    <w:rsid w:val="00141E69"/>
    <w:rsid w:val="00142202"/>
    <w:rsid w:val="001422C7"/>
    <w:rsid w:val="0014240A"/>
    <w:rsid w:val="0014243F"/>
    <w:rsid w:val="001426FE"/>
    <w:rsid w:val="00142751"/>
    <w:rsid w:val="00142B59"/>
    <w:rsid w:val="00142BA0"/>
    <w:rsid w:val="00142C35"/>
    <w:rsid w:val="00142D2C"/>
    <w:rsid w:val="00142D95"/>
    <w:rsid w:val="00143009"/>
    <w:rsid w:val="001431BA"/>
    <w:rsid w:val="001437E7"/>
    <w:rsid w:val="00143930"/>
    <w:rsid w:val="00143C24"/>
    <w:rsid w:val="00143F28"/>
    <w:rsid w:val="00143F7E"/>
    <w:rsid w:val="00144176"/>
    <w:rsid w:val="00144424"/>
    <w:rsid w:val="0014442A"/>
    <w:rsid w:val="0014453E"/>
    <w:rsid w:val="00144693"/>
    <w:rsid w:val="001446CC"/>
    <w:rsid w:val="001448CE"/>
    <w:rsid w:val="00144901"/>
    <w:rsid w:val="00144FBB"/>
    <w:rsid w:val="00145269"/>
    <w:rsid w:val="001452D8"/>
    <w:rsid w:val="00145391"/>
    <w:rsid w:val="001453A0"/>
    <w:rsid w:val="0014565A"/>
    <w:rsid w:val="00145787"/>
    <w:rsid w:val="00145C33"/>
    <w:rsid w:val="00145DBB"/>
    <w:rsid w:val="00145FD7"/>
    <w:rsid w:val="001461CA"/>
    <w:rsid w:val="001461EB"/>
    <w:rsid w:val="001462CE"/>
    <w:rsid w:val="00146515"/>
    <w:rsid w:val="00146564"/>
    <w:rsid w:val="00146FA6"/>
    <w:rsid w:val="001470FA"/>
    <w:rsid w:val="00147101"/>
    <w:rsid w:val="001471EB"/>
    <w:rsid w:val="001474E0"/>
    <w:rsid w:val="0014775B"/>
    <w:rsid w:val="0014789D"/>
    <w:rsid w:val="00147B6F"/>
    <w:rsid w:val="00147DB4"/>
    <w:rsid w:val="00147ECE"/>
    <w:rsid w:val="00150122"/>
    <w:rsid w:val="0015081D"/>
    <w:rsid w:val="00150873"/>
    <w:rsid w:val="001509E1"/>
    <w:rsid w:val="00150AF7"/>
    <w:rsid w:val="00150B97"/>
    <w:rsid w:val="00150DBA"/>
    <w:rsid w:val="00150DE9"/>
    <w:rsid w:val="001510DC"/>
    <w:rsid w:val="001512CC"/>
    <w:rsid w:val="001513EE"/>
    <w:rsid w:val="00151ADB"/>
    <w:rsid w:val="00151B9F"/>
    <w:rsid w:val="00151DD8"/>
    <w:rsid w:val="00151E3B"/>
    <w:rsid w:val="00152400"/>
    <w:rsid w:val="00152461"/>
    <w:rsid w:val="00152C1F"/>
    <w:rsid w:val="00152C49"/>
    <w:rsid w:val="00152D32"/>
    <w:rsid w:val="00152D55"/>
    <w:rsid w:val="00152D72"/>
    <w:rsid w:val="00152F69"/>
    <w:rsid w:val="00153014"/>
    <w:rsid w:val="001530A1"/>
    <w:rsid w:val="0015325C"/>
    <w:rsid w:val="001532B1"/>
    <w:rsid w:val="001536BC"/>
    <w:rsid w:val="0015388E"/>
    <w:rsid w:val="00153B63"/>
    <w:rsid w:val="00153D6E"/>
    <w:rsid w:val="001543E1"/>
    <w:rsid w:val="00154535"/>
    <w:rsid w:val="001546D4"/>
    <w:rsid w:val="00154AB8"/>
    <w:rsid w:val="00154CAC"/>
    <w:rsid w:val="00154EBC"/>
    <w:rsid w:val="00154FA2"/>
    <w:rsid w:val="001551E7"/>
    <w:rsid w:val="0015576C"/>
    <w:rsid w:val="00155BAC"/>
    <w:rsid w:val="00155BEA"/>
    <w:rsid w:val="001562E2"/>
    <w:rsid w:val="00156308"/>
    <w:rsid w:val="00156722"/>
    <w:rsid w:val="001567E4"/>
    <w:rsid w:val="001568A5"/>
    <w:rsid w:val="00156AFC"/>
    <w:rsid w:val="00156CCC"/>
    <w:rsid w:val="00156CE9"/>
    <w:rsid w:val="00157222"/>
    <w:rsid w:val="00157234"/>
    <w:rsid w:val="00157260"/>
    <w:rsid w:val="001575FE"/>
    <w:rsid w:val="00160424"/>
    <w:rsid w:val="0016049D"/>
    <w:rsid w:val="00160E38"/>
    <w:rsid w:val="00161A27"/>
    <w:rsid w:val="00161B3E"/>
    <w:rsid w:val="00161DFC"/>
    <w:rsid w:val="00162147"/>
    <w:rsid w:val="00162257"/>
    <w:rsid w:val="00162724"/>
    <w:rsid w:val="001628D1"/>
    <w:rsid w:val="00162ABB"/>
    <w:rsid w:val="00162E59"/>
    <w:rsid w:val="001630B9"/>
    <w:rsid w:val="001631D4"/>
    <w:rsid w:val="0016336B"/>
    <w:rsid w:val="00163975"/>
    <w:rsid w:val="00163AB1"/>
    <w:rsid w:val="00163F23"/>
    <w:rsid w:val="00164052"/>
    <w:rsid w:val="001640FD"/>
    <w:rsid w:val="00164258"/>
    <w:rsid w:val="00164685"/>
    <w:rsid w:val="00164BA2"/>
    <w:rsid w:val="00164C59"/>
    <w:rsid w:val="001650C1"/>
    <w:rsid w:val="0016538C"/>
    <w:rsid w:val="00165767"/>
    <w:rsid w:val="0016589B"/>
    <w:rsid w:val="001658AE"/>
    <w:rsid w:val="00165E1A"/>
    <w:rsid w:val="00165FEE"/>
    <w:rsid w:val="00166785"/>
    <w:rsid w:val="0016689C"/>
    <w:rsid w:val="00166D06"/>
    <w:rsid w:val="001675E1"/>
    <w:rsid w:val="00167CFA"/>
    <w:rsid w:val="00167D57"/>
    <w:rsid w:val="00167F65"/>
    <w:rsid w:val="00170015"/>
    <w:rsid w:val="001707A8"/>
    <w:rsid w:val="00170A5F"/>
    <w:rsid w:val="00170CE0"/>
    <w:rsid w:val="00170D2F"/>
    <w:rsid w:val="001712DF"/>
    <w:rsid w:val="001714BF"/>
    <w:rsid w:val="001715D0"/>
    <w:rsid w:val="00171748"/>
    <w:rsid w:val="00171D75"/>
    <w:rsid w:val="00171E16"/>
    <w:rsid w:val="00171F20"/>
    <w:rsid w:val="0017240E"/>
    <w:rsid w:val="0017244B"/>
    <w:rsid w:val="00172919"/>
    <w:rsid w:val="001734B4"/>
    <w:rsid w:val="0017354F"/>
    <w:rsid w:val="00173591"/>
    <w:rsid w:val="0017364A"/>
    <w:rsid w:val="00173830"/>
    <w:rsid w:val="00173A1A"/>
    <w:rsid w:val="00173D24"/>
    <w:rsid w:val="00173D80"/>
    <w:rsid w:val="001745DD"/>
    <w:rsid w:val="0017495C"/>
    <w:rsid w:val="00174A2E"/>
    <w:rsid w:val="00174A9A"/>
    <w:rsid w:val="00174D27"/>
    <w:rsid w:val="00174FF7"/>
    <w:rsid w:val="0017565E"/>
    <w:rsid w:val="0017589A"/>
    <w:rsid w:val="00175B12"/>
    <w:rsid w:val="00175BDC"/>
    <w:rsid w:val="00175ECB"/>
    <w:rsid w:val="00175F57"/>
    <w:rsid w:val="00175FB5"/>
    <w:rsid w:val="0017649B"/>
    <w:rsid w:val="00176722"/>
    <w:rsid w:val="0017675C"/>
    <w:rsid w:val="00176BF1"/>
    <w:rsid w:val="00176C9A"/>
    <w:rsid w:val="00177036"/>
    <w:rsid w:val="00177042"/>
    <w:rsid w:val="00177092"/>
    <w:rsid w:val="001771A7"/>
    <w:rsid w:val="00177BBA"/>
    <w:rsid w:val="00177F9A"/>
    <w:rsid w:val="0018036E"/>
    <w:rsid w:val="001804E2"/>
    <w:rsid w:val="001806B6"/>
    <w:rsid w:val="00180D44"/>
    <w:rsid w:val="00180DC9"/>
    <w:rsid w:val="00180E1F"/>
    <w:rsid w:val="0018123B"/>
    <w:rsid w:val="00181276"/>
    <w:rsid w:val="001812F8"/>
    <w:rsid w:val="00181994"/>
    <w:rsid w:val="0018235D"/>
    <w:rsid w:val="001823BF"/>
    <w:rsid w:val="001825EB"/>
    <w:rsid w:val="00182890"/>
    <w:rsid w:val="00182AAB"/>
    <w:rsid w:val="00182C89"/>
    <w:rsid w:val="0018310F"/>
    <w:rsid w:val="00183189"/>
    <w:rsid w:val="00183390"/>
    <w:rsid w:val="001833AD"/>
    <w:rsid w:val="00183785"/>
    <w:rsid w:val="0018379E"/>
    <w:rsid w:val="001839E9"/>
    <w:rsid w:val="00183B39"/>
    <w:rsid w:val="001841B7"/>
    <w:rsid w:val="0018425F"/>
    <w:rsid w:val="00184645"/>
    <w:rsid w:val="00184776"/>
    <w:rsid w:val="001849BD"/>
    <w:rsid w:val="00184D24"/>
    <w:rsid w:val="00185068"/>
    <w:rsid w:val="0018516C"/>
    <w:rsid w:val="00185376"/>
    <w:rsid w:val="0018558F"/>
    <w:rsid w:val="00185708"/>
    <w:rsid w:val="001858B2"/>
    <w:rsid w:val="00185BD4"/>
    <w:rsid w:val="00186241"/>
    <w:rsid w:val="001862F7"/>
    <w:rsid w:val="001866EF"/>
    <w:rsid w:val="00186943"/>
    <w:rsid w:val="00186B9B"/>
    <w:rsid w:val="00186BD6"/>
    <w:rsid w:val="00186DC5"/>
    <w:rsid w:val="00186E2C"/>
    <w:rsid w:val="001871CD"/>
    <w:rsid w:val="00187322"/>
    <w:rsid w:val="00187532"/>
    <w:rsid w:val="00187697"/>
    <w:rsid w:val="001879D0"/>
    <w:rsid w:val="00190044"/>
    <w:rsid w:val="001903E2"/>
    <w:rsid w:val="00190B85"/>
    <w:rsid w:val="00190BD5"/>
    <w:rsid w:val="00190C5F"/>
    <w:rsid w:val="00190EF9"/>
    <w:rsid w:val="00190FAA"/>
    <w:rsid w:val="0019103D"/>
    <w:rsid w:val="00191159"/>
    <w:rsid w:val="00191F53"/>
    <w:rsid w:val="001920C1"/>
    <w:rsid w:val="0019222A"/>
    <w:rsid w:val="001926EE"/>
    <w:rsid w:val="001928F1"/>
    <w:rsid w:val="00193011"/>
    <w:rsid w:val="001932A9"/>
    <w:rsid w:val="0019337A"/>
    <w:rsid w:val="00193543"/>
    <w:rsid w:val="001936FE"/>
    <w:rsid w:val="00193719"/>
    <w:rsid w:val="001938B0"/>
    <w:rsid w:val="001939DB"/>
    <w:rsid w:val="00193A45"/>
    <w:rsid w:val="00193AFC"/>
    <w:rsid w:val="00193DCA"/>
    <w:rsid w:val="00193F63"/>
    <w:rsid w:val="0019458C"/>
    <w:rsid w:val="00194804"/>
    <w:rsid w:val="00194A90"/>
    <w:rsid w:val="0019502D"/>
    <w:rsid w:val="00195173"/>
    <w:rsid w:val="00195F5E"/>
    <w:rsid w:val="001960B2"/>
    <w:rsid w:val="001961BD"/>
    <w:rsid w:val="0019627F"/>
    <w:rsid w:val="001963E2"/>
    <w:rsid w:val="001964A9"/>
    <w:rsid w:val="001965EB"/>
    <w:rsid w:val="00196E14"/>
    <w:rsid w:val="001970BC"/>
    <w:rsid w:val="001973AD"/>
    <w:rsid w:val="001974B2"/>
    <w:rsid w:val="00197590"/>
    <w:rsid w:val="001975FF"/>
    <w:rsid w:val="00197687"/>
    <w:rsid w:val="0019770C"/>
    <w:rsid w:val="00197A04"/>
    <w:rsid w:val="00197B67"/>
    <w:rsid w:val="00197C89"/>
    <w:rsid w:val="001A025A"/>
    <w:rsid w:val="001A0581"/>
    <w:rsid w:val="001A0C87"/>
    <w:rsid w:val="001A0CC3"/>
    <w:rsid w:val="001A0DF2"/>
    <w:rsid w:val="001A0F06"/>
    <w:rsid w:val="001A1159"/>
    <w:rsid w:val="001A11BD"/>
    <w:rsid w:val="001A1735"/>
    <w:rsid w:val="001A1D4B"/>
    <w:rsid w:val="001A1E04"/>
    <w:rsid w:val="001A20D7"/>
    <w:rsid w:val="001A266D"/>
    <w:rsid w:val="001A279C"/>
    <w:rsid w:val="001A32A4"/>
    <w:rsid w:val="001A34E5"/>
    <w:rsid w:val="001A3605"/>
    <w:rsid w:val="001A374E"/>
    <w:rsid w:val="001A3CFC"/>
    <w:rsid w:val="001A3F50"/>
    <w:rsid w:val="001A41B2"/>
    <w:rsid w:val="001A44B0"/>
    <w:rsid w:val="001A4FDC"/>
    <w:rsid w:val="001A5151"/>
    <w:rsid w:val="001A53FC"/>
    <w:rsid w:val="001A5536"/>
    <w:rsid w:val="001A562D"/>
    <w:rsid w:val="001A5700"/>
    <w:rsid w:val="001A5C9F"/>
    <w:rsid w:val="001A6018"/>
    <w:rsid w:val="001A61CA"/>
    <w:rsid w:val="001A61CD"/>
    <w:rsid w:val="001A61F2"/>
    <w:rsid w:val="001A72B0"/>
    <w:rsid w:val="001A732F"/>
    <w:rsid w:val="001A74A6"/>
    <w:rsid w:val="001A75B2"/>
    <w:rsid w:val="001A76A8"/>
    <w:rsid w:val="001A7C02"/>
    <w:rsid w:val="001A7C83"/>
    <w:rsid w:val="001A7CFC"/>
    <w:rsid w:val="001A7E5D"/>
    <w:rsid w:val="001B0174"/>
    <w:rsid w:val="001B02D7"/>
    <w:rsid w:val="001B03A0"/>
    <w:rsid w:val="001B09A1"/>
    <w:rsid w:val="001B0D6A"/>
    <w:rsid w:val="001B1176"/>
    <w:rsid w:val="001B1355"/>
    <w:rsid w:val="001B17A2"/>
    <w:rsid w:val="001B21C6"/>
    <w:rsid w:val="001B23CC"/>
    <w:rsid w:val="001B2949"/>
    <w:rsid w:val="001B2CB0"/>
    <w:rsid w:val="001B2DBD"/>
    <w:rsid w:val="001B2F40"/>
    <w:rsid w:val="001B2FB4"/>
    <w:rsid w:val="001B309E"/>
    <w:rsid w:val="001B309F"/>
    <w:rsid w:val="001B3110"/>
    <w:rsid w:val="001B31C1"/>
    <w:rsid w:val="001B31C3"/>
    <w:rsid w:val="001B346A"/>
    <w:rsid w:val="001B346D"/>
    <w:rsid w:val="001B3729"/>
    <w:rsid w:val="001B38B5"/>
    <w:rsid w:val="001B38C4"/>
    <w:rsid w:val="001B3DFD"/>
    <w:rsid w:val="001B3E4F"/>
    <w:rsid w:val="001B410B"/>
    <w:rsid w:val="001B44EC"/>
    <w:rsid w:val="001B458E"/>
    <w:rsid w:val="001B472A"/>
    <w:rsid w:val="001B4926"/>
    <w:rsid w:val="001B4ADF"/>
    <w:rsid w:val="001B4CC6"/>
    <w:rsid w:val="001B4EA5"/>
    <w:rsid w:val="001B4EFB"/>
    <w:rsid w:val="001B50B2"/>
    <w:rsid w:val="001B5115"/>
    <w:rsid w:val="001B58A8"/>
    <w:rsid w:val="001B5E1A"/>
    <w:rsid w:val="001B61A8"/>
    <w:rsid w:val="001B63EC"/>
    <w:rsid w:val="001B68C0"/>
    <w:rsid w:val="001B6B99"/>
    <w:rsid w:val="001B6C1C"/>
    <w:rsid w:val="001B6E22"/>
    <w:rsid w:val="001B7298"/>
    <w:rsid w:val="001B747A"/>
    <w:rsid w:val="001B763C"/>
    <w:rsid w:val="001B78C9"/>
    <w:rsid w:val="001B7941"/>
    <w:rsid w:val="001B7B59"/>
    <w:rsid w:val="001B7F7F"/>
    <w:rsid w:val="001C0195"/>
    <w:rsid w:val="001C055C"/>
    <w:rsid w:val="001C06FF"/>
    <w:rsid w:val="001C07B0"/>
    <w:rsid w:val="001C0995"/>
    <w:rsid w:val="001C0C7A"/>
    <w:rsid w:val="001C0D05"/>
    <w:rsid w:val="001C0D2B"/>
    <w:rsid w:val="001C0F9B"/>
    <w:rsid w:val="001C108C"/>
    <w:rsid w:val="001C109E"/>
    <w:rsid w:val="001C1424"/>
    <w:rsid w:val="001C1605"/>
    <w:rsid w:val="001C1694"/>
    <w:rsid w:val="001C19C2"/>
    <w:rsid w:val="001C1B00"/>
    <w:rsid w:val="001C1BB8"/>
    <w:rsid w:val="001C1C40"/>
    <w:rsid w:val="001C20F9"/>
    <w:rsid w:val="001C234D"/>
    <w:rsid w:val="001C23A1"/>
    <w:rsid w:val="001C2468"/>
    <w:rsid w:val="001C25A1"/>
    <w:rsid w:val="001C2A03"/>
    <w:rsid w:val="001C2E26"/>
    <w:rsid w:val="001C30DD"/>
    <w:rsid w:val="001C325F"/>
    <w:rsid w:val="001C32EF"/>
    <w:rsid w:val="001C3437"/>
    <w:rsid w:val="001C376A"/>
    <w:rsid w:val="001C3B6A"/>
    <w:rsid w:val="001C3DAF"/>
    <w:rsid w:val="001C401A"/>
    <w:rsid w:val="001C4080"/>
    <w:rsid w:val="001C42BB"/>
    <w:rsid w:val="001C4416"/>
    <w:rsid w:val="001C4657"/>
    <w:rsid w:val="001C4D29"/>
    <w:rsid w:val="001C507B"/>
    <w:rsid w:val="001C50BA"/>
    <w:rsid w:val="001C5437"/>
    <w:rsid w:val="001C555E"/>
    <w:rsid w:val="001C557F"/>
    <w:rsid w:val="001C5BD5"/>
    <w:rsid w:val="001C5CC2"/>
    <w:rsid w:val="001C6758"/>
    <w:rsid w:val="001C6B90"/>
    <w:rsid w:val="001C7026"/>
    <w:rsid w:val="001C7104"/>
    <w:rsid w:val="001C7252"/>
    <w:rsid w:val="001C7298"/>
    <w:rsid w:val="001C75F8"/>
    <w:rsid w:val="001C7D44"/>
    <w:rsid w:val="001C7E2F"/>
    <w:rsid w:val="001C7E4E"/>
    <w:rsid w:val="001D01CB"/>
    <w:rsid w:val="001D0264"/>
    <w:rsid w:val="001D068E"/>
    <w:rsid w:val="001D08B3"/>
    <w:rsid w:val="001D097A"/>
    <w:rsid w:val="001D0AE9"/>
    <w:rsid w:val="001D1224"/>
    <w:rsid w:val="001D12A2"/>
    <w:rsid w:val="001D1416"/>
    <w:rsid w:val="001D1686"/>
    <w:rsid w:val="001D16DE"/>
    <w:rsid w:val="001D18A0"/>
    <w:rsid w:val="001D1A0A"/>
    <w:rsid w:val="001D1D38"/>
    <w:rsid w:val="001D1D6A"/>
    <w:rsid w:val="001D2564"/>
    <w:rsid w:val="001D2668"/>
    <w:rsid w:val="001D3043"/>
    <w:rsid w:val="001D30BE"/>
    <w:rsid w:val="001D3178"/>
    <w:rsid w:val="001D3336"/>
    <w:rsid w:val="001D3943"/>
    <w:rsid w:val="001D3EF2"/>
    <w:rsid w:val="001D46F0"/>
    <w:rsid w:val="001D4747"/>
    <w:rsid w:val="001D48A0"/>
    <w:rsid w:val="001D4952"/>
    <w:rsid w:val="001D4A8E"/>
    <w:rsid w:val="001D4C1E"/>
    <w:rsid w:val="001D4D81"/>
    <w:rsid w:val="001D50EE"/>
    <w:rsid w:val="001D50F8"/>
    <w:rsid w:val="001D5107"/>
    <w:rsid w:val="001D51E7"/>
    <w:rsid w:val="001D52E8"/>
    <w:rsid w:val="001D54E3"/>
    <w:rsid w:val="001D566F"/>
    <w:rsid w:val="001D5753"/>
    <w:rsid w:val="001D5ABC"/>
    <w:rsid w:val="001D5F5C"/>
    <w:rsid w:val="001D5F73"/>
    <w:rsid w:val="001D60BD"/>
    <w:rsid w:val="001D6199"/>
    <w:rsid w:val="001D6321"/>
    <w:rsid w:val="001D6441"/>
    <w:rsid w:val="001D6503"/>
    <w:rsid w:val="001D6859"/>
    <w:rsid w:val="001D693D"/>
    <w:rsid w:val="001D6A3A"/>
    <w:rsid w:val="001D6A9C"/>
    <w:rsid w:val="001D6E6D"/>
    <w:rsid w:val="001D70D4"/>
    <w:rsid w:val="001D7150"/>
    <w:rsid w:val="001D7216"/>
    <w:rsid w:val="001D7283"/>
    <w:rsid w:val="001D787C"/>
    <w:rsid w:val="001D7B98"/>
    <w:rsid w:val="001D7EEF"/>
    <w:rsid w:val="001E01C3"/>
    <w:rsid w:val="001E01DD"/>
    <w:rsid w:val="001E026D"/>
    <w:rsid w:val="001E0405"/>
    <w:rsid w:val="001E051A"/>
    <w:rsid w:val="001E12D5"/>
    <w:rsid w:val="001E12F9"/>
    <w:rsid w:val="001E145D"/>
    <w:rsid w:val="001E1564"/>
    <w:rsid w:val="001E1566"/>
    <w:rsid w:val="001E1596"/>
    <w:rsid w:val="001E1829"/>
    <w:rsid w:val="001E1D62"/>
    <w:rsid w:val="001E2351"/>
    <w:rsid w:val="001E2634"/>
    <w:rsid w:val="001E28A9"/>
    <w:rsid w:val="001E300A"/>
    <w:rsid w:val="001E31FF"/>
    <w:rsid w:val="001E3A0A"/>
    <w:rsid w:val="001E3F68"/>
    <w:rsid w:val="001E40B7"/>
    <w:rsid w:val="001E454D"/>
    <w:rsid w:val="001E4666"/>
    <w:rsid w:val="001E4C65"/>
    <w:rsid w:val="001E4C6A"/>
    <w:rsid w:val="001E4C79"/>
    <w:rsid w:val="001E4DCD"/>
    <w:rsid w:val="001E4DE3"/>
    <w:rsid w:val="001E4E44"/>
    <w:rsid w:val="001E5370"/>
    <w:rsid w:val="001E5858"/>
    <w:rsid w:val="001E5A10"/>
    <w:rsid w:val="001E5AAE"/>
    <w:rsid w:val="001E5CFE"/>
    <w:rsid w:val="001E613E"/>
    <w:rsid w:val="001E67FE"/>
    <w:rsid w:val="001E68D6"/>
    <w:rsid w:val="001E6AE1"/>
    <w:rsid w:val="001E6C6A"/>
    <w:rsid w:val="001E6EBC"/>
    <w:rsid w:val="001E7097"/>
    <w:rsid w:val="001E79E7"/>
    <w:rsid w:val="001E7B26"/>
    <w:rsid w:val="001E7B90"/>
    <w:rsid w:val="001E7CD5"/>
    <w:rsid w:val="001E7DAE"/>
    <w:rsid w:val="001F0261"/>
    <w:rsid w:val="001F02E1"/>
    <w:rsid w:val="001F0337"/>
    <w:rsid w:val="001F05E8"/>
    <w:rsid w:val="001F0CE9"/>
    <w:rsid w:val="001F0D0A"/>
    <w:rsid w:val="001F1021"/>
    <w:rsid w:val="001F1072"/>
    <w:rsid w:val="001F11E6"/>
    <w:rsid w:val="001F149D"/>
    <w:rsid w:val="001F1605"/>
    <w:rsid w:val="001F180C"/>
    <w:rsid w:val="001F18BE"/>
    <w:rsid w:val="001F1943"/>
    <w:rsid w:val="001F1B84"/>
    <w:rsid w:val="001F1CD0"/>
    <w:rsid w:val="001F2099"/>
    <w:rsid w:val="001F23AB"/>
    <w:rsid w:val="001F2566"/>
    <w:rsid w:val="001F2672"/>
    <w:rsid w:val="001F267D"/>
    <w:rsid w:val="001F26D3"/>
    <w:rsid w:val="001F2BBA"/>
    <w:rsid w:val="001F2D6F"/>
    <w:rsid w:val="001F31E2"/>
    <w:rsid w:val="001F31FD"/>
    <w:rsid w:val="001F36E3"/>
    <w:rsid w:val="001F3854"/>
    <w:rsid w:val="001F397B"/>
    <w:rsid w:val="001F39DE"/>
    <w:rsid w:val="001F3A1B"/>
    <w:rsid w:val="001F41CE"/>
    <w:rsid w:val="001F4406"/>
    <w:rsid w:val="001F4631"/>
    <w:rsid w:val="001F4E64"/>
    <w:rsid w:val="001F5493"/>
    <w:rsid w:val="001F5639"/>
    <w:rsid w:val="001F5AF3"/>
    <w:rsid w:val="001F5BC9"/>
    <w:rsid w:val="001F5CE1"/>
    <w:rsid w:val="001F5F5B"/>
    <w:rsid w:val="001F5FEE"/>
    <w:rsid w:val="001F615D"/>
    <w:rsid w:val="001F621E"/>
    <w:rsid w:val="001F63FE"/>
    <w:rsid w:val="001F65AB"/>
    <w:rsid w:val="001F6A22"/>
    <w:rsid w:val="001F6E24"/>
    <w:rsid w:val="001F6FF0"/>
    <w:rsid w:val="001F70E9"/>
    <w:rsid w:val="001F724A"/>
    <w:rsid w:val="001F7311"/>
    <w:rsid w:val="001F7A00"/>
    <w:rsid w:val="001F7B1A"/>
    <w:rsid w:val="00200352"/>
    <w:rsid w:val="002004F6"/>
    <w:rsid w:val="002006A4"/>
    <w:rsid w:val="002006D0"/>
    <w:rsid w:val="00200785"/>
    <w:rsid w:val="00200C43"/>
    <w:rsid w:val="002010CC"/>
    <w:rsid w:val="0020111E"/>
    <w:rsid w:val="0020124E"/>
    <w:rsid w:val="0020135F"/>
    <w:rsid w:val="00201385"/>
    <w:rsid w:val="00201B0B"/>
    <w:rsid w:val="00201B9E"/>
    <w:rsid w:val="00201DF3"/>
    <w:rsid w:val="00201EBD"/>
    <w:rsid w:val="002023BB"/>
    <w:rsid w:val="0020248A"/>
    <w:rsid w:val="002025F5"/>
    <w:rsid w:val="00202708"/>
    <w:rsid w:val="0020277F"/>
    <w:rsid w:val="0020290E"/>
    <w:rsid w:val="00202960"/>
    <w:rsid w:val="00202B81"/>
    <w:rsid w:val="00202D6E"/>
    <w:rsid w:val="00203316"/>
    <w:rsid w:val="00203505"/>
    <w:rsid w:val="002035D7"/>
    <w:rsid w:val="00203792"/>
    <w:rsid w:val="00203845"/>
    <w:rsid w:val="00203906"/>
    <w:rsid w:val="00203B2C"/>
    <w:rsid w:val="00203B9E"/>
    <w:rsid w:val="0020403C"/>
    <w:rsid w:val="002043D1"/>
    <w:rsid w:val="002043DC"/>
    <w:rsid w:val="00204591"/>
    <w:rsid w:val="00204B61"/>
    <w:rsid w:val="00204BDD"/>
    <w:rsid w:val="00204F1B"/>
    <w:rsid w:val="0020587B"/>
    <w:rsid w:val="0020592E"/>
    <w:rsid w:val="00205DF0"/>
    <w:rsid w:val="00205EAB"/>
    <w:rsid w:val="00205EDD"/>
    <w:rsid w:val="00205FFE"/>
    <w:rsid w:val="0020650F"/>
    <w:rsid w:val="0020673F"/>
    <w:rsid w:val="0020695A"/>
    <w:rsid w:val="00206B77"/>
    <w:rsid w:val="00206C9B"/>
    <w:rsid w:val="00206EB9"/>
    <w:rsid w:val="00206F80"/>
    <w:rsid w:val="002073D7"/>
    <w:rsid w:val="00207531"/>
    <w:rsid w:val="00207759"/>
    <w:rsid w:val="00207AA0"/>
    <w:rsid w:val="00207B45"/>
    <w:rsid w:val="00207BA6"/>
    <w:rsid w:val="00207CC8"/>
    <w:rsid w:val="00207CFF"/>
    <w:rsid w:val="00210015"/>
    <w:rsid w:val="002102A0"/>
    <w:rsid w:val="002105C5"/>
    <w:rsid w:val="00210BC8"/>
    <w:rsid w:val="00210E43"/>
    <w:rsid w:val="00210E57"/>
    <w:rsid w:val="0021100C"/>
    <w:rsid w:val="0021124F"/>
    <w:rsid w:val="002113D4"/>
    <w:rsid w:val="00211465"/>
    <w:rsid w:val="002116FC"/>
    <w:rsid w:val="002118D4"/>
    <w:rsid w:val="00211A91"/>
    <w:rsid w:val="00211B8A"/>
    <w:rsid w:val="00211BCA"/>
    <w:rsid w:val="00211D57"/>
    <w:rsid w:val="00211DCA"/>
    <w:rsid w:val="00211F52"/>
    <w:rsid w:val="002120DE"/>
    <w:rsid w:val="002123BC"/>
    <w:rsid w:val="002123EB"/>
    <w:rsid w:val="00212975"/>
    <w:rsid w:val="00212A64"/>
    <w:rsid w:val="00212AF7"/>
    <w:rsid w:val="00212B64"/>
    <w:rsid w:val="00212CB5"/>
    <w:rsid w:val="00212D1C"/>
    <w:rsid w:val="002131F8"/>
    <w:rsid w:val="002134D3"/>
    <w:rsid w:val="0021359B"/>
    <w:rsid w:val="002137B7"/>
    <w:rsid w:val="00213DF0"/>
    <w:rsid w:val="0021410B"/>
    <w:rsid w:val="002143B2"/>
    <w:rsid w:val="00214599"/>
    <w:rsid w:val="00214914"/>
    <w:rsid w:val="00214A2A"/>
    <w:rsid w:val="00214AFA"/>
    <w:rsid w:val="00214B16"/>
    <w:rsid w:val="00214BFE"/>
    <w:rsid w:val="00214D96"/>
    <w:rsid w:val="00215061"/>
    <w:rsid w:val="00215253"/>
    <w:rsid w:val="0021532D"/>
    <w:rsid w:val="002156E1"/>
    <w:rsid w:val="00215790"/>
    <w:rsid w:val="00215953"/>
    <w:rsid w:val="00215AEA"/>
    <w:rsid w:val="00215B46"/>
    <w:rsid w:val="002164BD"/>
    <w:rsid w:val="002169A3"/>
    <w:rsid w:val="002169E1"/>
    <w:rsid w:val="00216E99"/>
    <w:rsid w:val="00217394"/>
    <w:rsid w:val="00217409"/>
    <w:rsid w:val="00217531"/>
    <w:rsid w:val="00217A89"/>
    <w:rsid w:val="00217E9F"/>
    <w:rsid w:val="00217FF8"/>
    <w:rsid w:val="0022066F"/>
    <w:rsid w:val="0022158F"/>
    <w:rsid w:val="002219E3"/>
    <w:rsid w:val="00221B7B"/>
    <w:rsid w:val="00221ED0"/>
    <w:rsid w:val="00222077"/>
    <w:rsid w:val="002225D5"/>
    <w:rsid w:val="0022266C"/>
    <w:rsid w:val="00222AD9"/>
    <w:rsid w:val="00222B05"/>
    <w:rsid w:val="00222D9E"/>
    <w:rsid w:val="00222E15"/>
    <w:rsid w:val="00222E9E"/>
    <w:rsid w:val="00223422"/>
    <w:rsid w:val="002235F7"/>
    <w:rsid w:val="00223A95"/>
    <w:rsid w:val="00223C22"/>
    <w:rsid w:val="00223CA9"/>
    <w:rsid w:val="00223CC3"/>
    <w:rsid w:val="00223DE9"/>
    <w:rsid w:val="002241B3"/>
    <w:rsid w:val="002241C4"/>
    <w:rsid w:val="002243E8"/>
    <w:rsid w:val="00224795"/>
    <w:rsid w:val="00224A6B"/>
    <w:rsid w:val="00225013"/>
    <w:rsid w:val="002250A2"/>
    <w:rsid w:val="002250C1"/>
    <w:rsid w:val="002252CC"/>
    <w:rsid w:val="00225546"/>
    <w:rsid w:val="002256F8"/>
    <w:rsid w:val="00225916"/>
    <w:rsid w:val="00225E04"/>
    <w:rsid w:val="00225F62"/>
    <w:rsid w:val="002260BC"/>
    <w:rsid w:val="002261D5"/>
    <w:rsid w:val="00226501"/>
    <w:rsid w:val="002267FE"/>
    <w:rsid w:val="00226903"/>
    <w:rsid w:val="00226F06"/>
    <w:rsid w:val="00226F54"/>
    <w:rsid w:val="0022764D"/>
    <w:rsid w:val="002277D5"/>
    <w:rsid w:val="0022788D"/>
    <w:rsid w:val="002278BE"/>
    <w:rsid w:val="00227C9D"/>
    <w:rsid w:val="00227D72"/>
    <w:rsid w:val="00227DF2"/>
    <w:rsid w:val="00230B1A"/>
    <w:rsid w:val="00230E84"/>
    <w:rsid w:val="0023120A"/>
    <w:rsid w:val="00231280"/>
    <w:rsid w:val="002316F4"/>
    <w:rsid w:val="00231B85"/>
    <w:rsid w:val="00231C77"/>
    <w:rsid w:val="00231D0F"/>
    <w:rsid w:val="00231D98"/>
    <w:rsid w:val="00231E97"/>
    <w:rsid w:val="00231EC8"/>
    <w:rsid w:val="0023220E"/>
    <w:rsid w:val="002325A7"/>
    <w:rsid w:val="0023262A"/>
    <w:rsid w:val="00232A2B"/>
    <w:rsid w:val="00232C66"/>
    <w:rsid w:val="00233003"/>
    <w:rsid w:val="00233090"/>
    <w:rsid w:val="00233201"/>
    <w:rsid w:val="00233902"/>
    <w:rsid w:val="00233FFB"/>
    <w:rsid w:val="002342E9"/>
    <w:rsid w:val="0023466E"/>
    <w:rsid w:val="0023499B"/>
    <w:rsid w:val="00234EEC"/>
    <w:rsid w:val="00234FB4"/>
    <w:rsid w:val="002356A7"/>
    <w:rsid w:val="0023579E"/>
    <w:rsid w:val="002357BE"/>
    <w:rsid w:val="002357EC"/>
    <w:rsid w:val="002360F7"/>
    <w:rsid w:val="0023666B"/>
    <w:rsid w:val="002366F7"/>
    <w:rsid w:val="00236A32"/>
    <w:rsid w:val="00236C0D"/>
    <w:rsid w:val="00236CCA"/>
    <w:rsid w:val="00236CE6"/>
    <w:rsid w:val="002371CB"/>
    <w:rsid w:val="002371EE"/>
    <w:rsid w:val="0023729E"/>
    <w:rsid w:val="002372EC"/>
    <w:rsid w:val="00237718"/>
    <w:rsid w:val="002377EA"/>
    <w:rsid w:val="00237803"/>
    <w:rsid w:val="00237DE8"/>
    <w:rsid w:val="00237FC7"/>
    <w:rsid w:val="002400D3"/>
    <w:rsid w:val="002402E2"/>
    <w:rsid w:val="0024045C"/>
    <w:rsid w:val="00240554"/>
    <w:rsid w:val="0024063C"/>
    <w:rsid w:val="00240750"/>
    <w:rsid w:val="0024078B"/>
    <w:rsid w:val="00240B13"/>
    <w:rsid w:val="00240BD1"/>
    <w:rsid w:val="00240D11"/>
    <w:rsid w:val="00240D25"/>
    <w:rsid w:val="00240E85"/>
    <w:rsid w:val="0024160C"/>
    <w:rsid w:val="00241D92"/>
    <w:rsid w:val="00242026"/>
    <w:rsid w:val="002420C0"/>
    <w:rsid w:val="00242427"/>
    <w:rsid w:val="00242687"/>
    <w:rsid w:val="002426CE"/>
    <w:rsid w:val="00242CC4"/>
    <w:rsid w:val="00242D57"/>
    <w:rsid w:val="00243043"/>
    <w:rsid w:val="00243096"/>
    <w:rsid w:val="002431CC"/>
    <w:rsid w:val="0024362B"/>
    <w:rsid w:val="00243712"/>
    <w:rsid w:val="0024395D"/>
    <w:rsid w:val="00243D4A"/>
    <w:rsid w:val="00243E18"/>
    <w:rsid w:val="00243E26"/>
    <w:rsid w:val="0024424F"/>
    <w:rsid w:val="002442CB"/>
    <w:rsid w:val="0024445D"/>
    <w:rsid w:val="00244488"/>
    <w:rsid w:val="00244548"/>
    <w:rsid w:val="002447D9"/>
    <w:rsid w:val="002447F4"/>
    <w:rsid w:val="002448D7"/>
    <w:rsid w:val="00244C34"/>
    <w:rsid w:val="00244CC1"/>
    <w:rsid w:val="00244F70"/>
    <w:rsid w:val="002451BD"/>
    <w:rsid w:val="002451DE"/>
    <w:rsid w:val="002454EA"/>
    <w:rsid w:val="00245E09"/>
    <w:rsid w:val="00246174"/>
    <w:rsid w:val="00246492"/>
    <w:rsid w:val="002464AA"/>
    <w:rsid w:val="00246A55"/>
    <w:rsid w:val="00246C18"/>
    <w:rsid w:val="00246C21"/>
    <w:rsid w:val="00246C65"/>
    <w:rsid w:val="00246D65"/>
    <w:rsid w:val="00246D7A"/>
    <w:rsid w:val="00246E0D"/>
    <w:rsid w:val="00247565"/>
    <w:rsid w:val="00247903"/>
    <w:rsid w:val="00247AB4"/>
    <w:rsid w:val="00247E5D"/>
    <w:rsid w:val="002502EA"/>
    <w:rsid w:val="002503F7"/>
    <w:rsid w:val="002505CA"/>
    <w:rsid w:val="00250989"/>
    <w:rsid w:val="00250A09"/>
    <w:rsid w:val="00250DAB"/>
    <w:rsid w:val="002511D8"/>
    <w:rsid w:val="00251224"/>
    <w:rsid w:val="002512BB"/>
    <w:rsid w:val="002513DA"/>
    <w:rsid w:val="002519B3"/>
    <w:rsid w:val="00251B47"/>
    <w:rsid w:val="00252114"/>
    <w:rsid w:val="0025241C"/>
    <w:rsid w:val="0025292B"/>
    <w:rsid w:val="00252B7B"/>
    <w:rsid w:val="00252BB0"/>
    <w:rsid w:val="0025350D"/>
    <w:rsid w:val="0025391C"/>
    <w:rsid w:val="00253C4A"/>
    <w:rsid w:val="00254B0B"/>
    <w:rsid w:val="00254C50"/>
    <w:rsid w:val="00254EE6"/>
    <w:rsid w:val="00254FDB"/>
    <w:rsid w:val="00255196"/>
    <w:rsid w:val="00255210"/>
    <w:rsid w:val="00255433"/>
    <w:rsid w:val="00255529"/>
    <w:rsid w:val="00255984"/>
    <w:rsid w:val="002559E3"/>
    <w:rsid w:val="00255A7B"/>
    <w:rsid w:val="00255AC8"/>
    <w:rsid w:val="0025641D"/>
    <w:rsid w:val="00256644"/>
    <w:rsid w:val="00256702"/>
    <w:rsid w:val="00256855"/>
    <w:rsid w:val="00256AFC"/>
    <w:rsid w:val="00256EF8"/>
    <w:rsid w:val="00257221"/>
    <w:rsid w:val="00257305"/>
    <w:rsid w:val="00257385"/>
    <w:rsid w:val="00257722"/>
    <w:rsid w:val="00257973"/>
    <w:rsid w:val="002601AB"/>
    <w:rsid w:val="002607A3"/>
    <w:rsid w:val="002608DD"/>
    <w:rsid w:val="0026099A"/>
    <w:rsid w:val="00260C78"/>
    <w:rsid w:val="00260D5D"/>
    <w:rsid w:val="00260D9A"/>
    <w:rsid w:val="0026128A"/>
    <w:rsid w:val="002614DD"/>
    <w:rsid w:val="00261B2A"/>
    <w:rsid w:val="00261B55"/>
    <w:rsid w:val="00261B8C"/>
    <w:rsid w:val="00262058"/>
    <w:rsid w:val="00262107"/>
    <w:rsid w:val="00262186"/>
    <w:rsid w:val="0026243C"/>
    <w:rsid w:val="0026266B"/>
    <w:rsid w:val="002628E7"/>
    <w:rsid w:val="0026291A"/>
    <w:rsid w:val="00262A7A"/>
    <w:rsid w:val="00262AAA"/>
    <w:rsid w:val="00262E70"/>
    <w:rsid w:val="00263168"/>
    <w:rsid w:val="002631ED"/>
    <w:rsid w:val="00263312"/>
    <w:rsid w:val="002633B5"/>
    <w:rsid w:val="002633C9"/>
    <w:rsid w:val="002633CE"/>
    <w:rsid w:val="0026344E"/>
    <w:rsid w:val="002637D8"/>
    <w:rsid w:val="00263955"/>
    <w:rsid w:val="00263FF7"/>
    <w:rsid w:val="00264380"/>
    <w:rsid w:val="00264727"/>
    <w:rsid w:val="00264907"/>
    <w:rsid w:val="00264964"/>
    <w:rsid w:val="00264B44"/>
    <w:rsid w:val="00264BD9"/>
    <w:rsid w:val="00264C53"/>
    <w:rsid w:val="00264DF7"/>
    <w:rsid w:val="00265027"/>
    <w:rsid w:val="002652F0"/>
    <w:rsid w:val="00265386"/>
    <w:rsid w:val="002657B7"/>
    <w:rsid w:val="00265849"/>
    <w:rsid w:val="00265A69"/>
    <w:rsid w:val="00265A8E"/>
    <w:rsid w:val="00265EB0"/>
    <w:rsid w:val="00266016"/>
    <w:rsid w:val="002661E3"/>
    <w:rsid w:val="002662D6"/>
    <w:rsid w:val="00266865"/>
    <w:rsid w:val="00266D19"/>
    <w:rsid w:val="00266D2F"/>
    <w:rsid w:val="00266F1B"/>
    <w:rsid w:val="00266F84"/>
    <w:rsid w:val="00267177"/>
    <w:rsid w:val="002671CF"/>
    <w:rsid w:val="0026725B"/>
    <w:rsid w:val="0026755E"/>
    <w:rsid w:val="002675AD"/>
    <w:rsid w:val="00267962"/>
    <w:rsid w:val="00267AB9"/>
    <w:rsid w:val="00267ED2"/>
    <w:rsid w:val="00267F89"/>
    <w:rsid w:val="00267FF4"/>
    <w:rsid w:val="002700D2"/>
    <w:rsid w:val="00270868"/>
    <w:rsid w:val="00270894"/>
    <w:rsid w:val="00270A69"/>
    <w:rsid w:val="00270B80"/>
    <w:rsid w:val="00271973"/>
    <w:rsid w:val="00271A39"/>
    <w:rsid w:val="00271BAE"/>
    <w:rsid w:val="00271F4D"/>
    <w:rsid w:val="002724B1"/>
    <w:rsid w:val="002728FC"/>
    <w:rsid w:val="00272A90"/>
    <w:rsid w:val="00272DA7"/>
    <w:rsid w:val="00272E77"/>
    <w:rsid w:val="0027332D"/>
    <w:rsid w:val="00273554"/>
    <w:rsid w:val="002735F9"/>
    <w:rsid w:val="002736A1"/>
    <w:rsid w:val="00273825"/>
    <w:rsid w:val="002738E1"/>
    <w:rsid w:val="00273A8E"/>
    <w:rsid w:val="00273C13"/>
    <w:rsid w:val="00273C76"/>
    <w:rsid w:val="00273D17"/>
    <w:rsid w:val="00273D2D"/>
    <w:rsid w:val="00273D46"/>
    <w:rsid w:val="002741F4"/>
    <w:rsid w:val="0027423C"/>
    <w:rsid w:val="002748F6"/>
    <w:rsid w:val="00274918"/>
    <w:rsid w:val="00274A30"/>
    <w:rsid w:val="00274C7C"/>
    <w:rsid w:val="00274CDF"/>
    <w:rsid w:val="00274D23"/>
    <w:rsid w:val="00274EC5"/>
    <w:rsid w:val="00275369"/>
    <w:rsid w:val="00275407"/>
    <w:rsid w:val="002755A1"/>
    <w:rsid w:val="0027579C"/>
    <w:rsid w:val="00275906"/>
    <w:rsid w:val="00275AE2"/>
    <w:rsid w:val="00275BD9"/>
    <w:rsid w:val="00275BFF"/>
    <w:rsid w:val="00275DF2"/>
    <w:rsid w:val="00276019"/>
    <w:rsid w:val="00276156"/>
    <w:rsid w:val="00276774"/>
    <w:rsid w:val="002769B9"/>
    <w:rsid w:val="00276B41"/>
    <w:rsid w:val="00276DA5"/>
    <w:rsid w:val="00276E1A"/>
    <w:rsid w:val="00276E81"/>
    <w:rsid w:val="00276F4F"/>
    <w:rsid w:val="002773FB"/>
    <w:rsid w:val="00277531"/>
    <w:rsid w:val="00277C1F"/>
    <w:rsid w:val="00277C25"/>
    <w:rsid w:val="002804A2"/>
    <w:rsid w:val="0028075B"/>
    <w:rsid w:val="002807F7"/>
    <w:rsid w:val="00280BFC"/>
    <w:rsid w:val="00280E2E"/>
    <w:rsid w:val="00281149"/>
    <w:rsid w:val="00281847"/>
    <w:rsid w:val="00281ACC"/>
    <w:rsid w:val="00281F2B"/>
    <w:rsid w:val="00282698"/>
    <w:rsid w:val="002826D6"/>
    <w:rsid w:val="0028298A"/>
    <w:rsid w:val="00282BA7"/>
    <w:rsid w:val="00282D4A"/>
    <w:rsid w:val="00282D7B"/>
    <w:rsid w:val="002830EE"/>
    <w:rsid w:val="00283114"/>
    <w:rsid w:val="00283124"/>
    <w:rsid w:val="0028313A"/>
    <w:rsid w:val="00283160"/>
    <w:rsid w:val="002831A2"/>
    <w:rsid w:val="002831EC"/>
    <w:rsid w:val="002832AA"/>
    <w:rsid w:val="00283375"/>
    <w:rsid w:val="00283505"/>
    <w:rsid w:val="00283743"/>
    <w:rsid w:val="00283D54"/>
    <w:rsid w:val="00283FDA"/>
    <w:rsid w:val="0028416D"/>
    <w:rsid w:val="0028439A"/>
    <w:rsid w:val="00284412"/>
    <w:rsid w:val="00284794"/>
    <w:rsid w:val="00284C81"/>
    <w:rsid w:val="00285440"/>
    <w:rsid w:val="002854D6"/>
    <w:rsid w:val="00285A1B"/>
    <w:rsid w:val="00285A47"/>
    <w:rsid w:val="00285BA9"/>
    <w:rsid w:val="00286092"/>
    <w:rsid w:val="00286189"/>
    <w:rsid w:val="0028696B"/>
    <w:rsid w:val="00286A65"/>
    <w:rsid w:val="00286AE5"/>
    <w:rsid w:val="00286B24"/>
    <w:rsid w:val="0028719C"/>
    <w:rsid w:val="002877C1"/>
    <w:rsid w:val="002878F2"/>
    <w:rsid w:val="0028793E"/>
    <w:rsid w:val="00287B5D"/>
    <w:rsid w:val="00287E01"/>
    <w:rsid w:val="0029034E"/>
    <w:rsid w:val="00290963"/>
    <w:rsid w:val="00290C19"/>
    <w:rsid w:val="00290CD7"/>
    <w:rsid w:val="00291531"/>
    <w:rsid w:val="00291774"/>
    <w:rsid w:val="0029177D"/>
    <w:rsid w:val="00291A57"/>
    <w:rsid w:val="00291B77"/>
    <w:rsid w:val="002923D4"/>
    <w:rsid w:val="00292604"/>
    <w:rsid w:val="00292632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3E27"/>
    <w:rsid w:val="002943F8"/>
    <w:rsid w:val="00294B7C"/>
    <w:rsid w:val="00294D04"/>
    <w:rsid w:val="00294EEF"/>
    <w:rsid w:val="0029505F"/>
    <w:rsid w:val="0029525A"/>
    <w:rsid w:val="002958D5"/>
    <w:rsid w:val="00295D80"/>
    <w:rsid w:val="00295D9C"/>
    <w:rsid w:val="00295E88"/>
    <w:rsid w:val="00296848"/>
    <w:rsid w:val="0029691A"/>
    <w:rsid w:val="00296DB1"/>
    <w:rsid w:val="00296E52"/>
    <w:rsid w:val="00296EC8"/>
    <w:rsid w:val="00297033"/>
    <w:rsid w:val="002971D8"/>
    <w:rsid w:val="002979A6"/>
    <w:rsid w:val="00297AD3"/>
    <w:rsid w:val="00297CD6"/>
    <w:rsid w:val="00297EF0"/>
    <w:rsid w:val="00297F0D"/>
    <w:rsid w:val="00297F3F"/>
    <w:rsid w:val="002A000E"/>
    <w:rsid w:val="002A0097"/>
    <w:rsid w:val="002A0193"/>
    <w:rsid w:val="002A05F0"/>
    <w:rsid w:val="002A0634"/>
    <w:rsid w:val="002A0D90"/>
    <w:rsid w:val="002A0DD5"/>
    <w:rsid w:val="002A0DE6"/>
    <w:rsid w:val="002A1179"/>
    <w:rsid w:val="002A1307"/>
    <w:rsid w:val="002A13B0"/>
    <w:rsid w:val="002A13FC"/>
    <w:rsid w:val="002A1729"/>
    <w:rsid w:val="002A1B0A"/>
    <w:rsid w:val="002A1CAA"/>
    <w:rsid w:val="002A2025"/>
    <w:rsid w:val="002A241F"/>
    <w:rsid w:val="002A255B"/>
    <w:rsid w:val="002A2A27"/>
    <w:rsid w:val="002A2E68"/>
    <w:rsid w:val="002A32B7"/>
    <w:rsid w:val="002A349D"/>
    <w:rsid w:val="002A4058"/>
    <w:rsid w:val="002A40FF"/>
    <w:rsid w:val="002A421A"/>
    <w:rsid w:val="002A455D"/>
    <w:rsid w:val="002A46BD"/>
    <w:rsid w:val="002A4747"/>
    <w:rsid w:val="002A4766"/>
    <w:rsid w:val="002A4B4A"/>
    <w:rsid w:val="002A4B7B"/>
    <w:rsid w:val="002A5173"/>
    <w:rsid w:val="002A51FE"/>
    <w:rsid w:val="002A534B"/>
    <w:rsid w:val="002A5762"/>
    <w:rsid w:val="002A5AB8"/>
    <w:rsid w:val="002A5B0E"/>
    <w:rsid w:val="002A5CA1"/>
    <w:rsid w:val="002A5E20"/>
    <w:rsid w:val="002A5E6F"/>
    <w:rsid w:val="002A6045"/>
    <w:rsid w:val="002A63D6"/>
    <w:rsid w:val="002A691D"/>
    <w:rsid w:val="002A69A5"/>
    <w:rsid w:val="002A6C38"/>
    <w:rsid w:val="002A6EC0"/>
    <w:rsid w:val="002A7734"/>
    <w:rsid w:val="002A78DC"/>
    <w:rsid w:val="002A7B92"/>
    <w:rsid w:val="002A7BED"/>
    <w:rsid w:val="002A7DC7"/>
    <w:rsid w:val="002A7F48"/>
    <w:rsid w:val="002A7FA4"/>
    <w:rsid w:val="002B03F1"/>
    <w:rsid w:val="002B05F9"/>
    <w:rsid w:val="002B07C3"/>
    <w:rsid w:val="002B084F"/>
    <w:rsid w:val="002B0BEF"/>
    <w:rsid w:val="002B0D29"/>
    <w:rsid w:val="002B0FCB"/>
    <w:rsid w:val="002B1003"/>
    <w:rsid w:val="002B142D"/>
    <w:rsid w:val="002B142F"/>
    <w:rsid w:val="002B1E3F"/>
    <w:rsid w:val="002B21CF"/>
    <w:rsid w:val="002B23D9"/>
    <w:rsid w:val="002B2736"/>
    <w:rsid w:val="002B2958"/>
    <w:rsid w:val="002B2C17"/>
    <w:rsid w:val="002B2C2D"/>
    <w:rsid w:val="002B2E46"/>
    <w:rsid w:val="002B3145"/>
    <w:rsid w:val="002B318E"/>
    <w:rsid w:val="002B33B4"/>
    <w:rsid w:val="002B378E"/>
    <w:rsid w:val="002B3B2D"/>
    <w:rsid w:val="002B4060"/>
    <w:rsid w:val="002B412F"/>
    <w:rsid w:val="002B4270"/>
    <w:rsid w:val="002B430B"/>
    <w:rsid w:val="002B45AB"/>
    <w:rsid w:val="002B45B6"/>
    <w:rsid w:val="002B497E"/>
    <w:rsid w:val="002B4DDB"/>
    <w:rsid w:val="002B510A"/>
    <w:rsid w:val="002B51BD"/>
    <w:rsid w:val="002B5616"/>
    <w:rsid w:val="002B587D"/>
    <w:rsid w:val="002B5883"/>
    <w:rsid w:val="002B5BF7"/>
    <w:rsid w:val="002B60BE"/>
    <w:rsid w:val="002B67D5"/>
    <w:rsid w:val="002B6964"/>
    <w:rsid w:val="002B6B0A"/>
    <w:rsid w:val="002B6C06"/>
    <w:rsid w:val="002B6C32"/>
    <w:rsid w:val="002B6CC0"/>
    <w:rsid w:val="002B6DC3"/>
    <w:rsid w:val="002B7178"/>
    <w:rsid w:val="002B73AA"/>
    <w:rsid w:val="002B7447"/>
    <w:rsid w:val="002B750C"/>
    <w:rsid w:val="002B76A8"/>
    <w:rsid w:val="002B779B"/>
    <w:rsid w:val="002B7827"/>
    <w:rsid w:val="002B7CA3"/>
    <w:rsid w:val="002B7CE0"/>
    <w:rsid w:val="002B7D0A"/>
    <w:rsid w:val="002B7FA9"/>
    <w:rsid w:val="002B7FF6"/>
    <w:rsid w:val="002C0342"/>
    <w:rsid w:val="002C070E"/>
    <w:rsid w:val="002C0A36"/>
    <w:rsid w:val="002C0B9E"/>
    <w:rsid w:val="002C0D8D"/>
    <w:rsid w:val="002C0FE2"/>
    <w:rsid w:val="002C138D"/>
    <w:rsid w:val="002C1899"/>
    <w:rsid w:val="002C1AFB"/>
    <w:rsid w:val="002C1BF4"/>
    <w:rsid w:val="002C1C3A"/>
    <w:rsid w:val="002C1DDB"/>
    <w:rsid w:val="002C226C"/>
    <w:rsid w:val="002C2272"/>
    <w:rsid w:val="002C249C"/>
    <w:rsid w:val="002C2932"/>
    <w:rsid w:val="002C2AF1"/>
    <w:rsid w:val="002C2B7E"/>
    <w:rsid w:val="002C2CAB"/>
    <w:rsid w:val="002C3201"/>
    <w:rsid w:val="002C3246"/>
    <w:rsid w:val="002C34F0"/>
    <w:rsid w:val="002C3594"/>
    <w:rsid w:val="002C35FC"/>
    <w:rsid w:val="002C39B0"/>
    <w:rsid w:val="002C3A0C"/>
    <w:rsid w:val="002C3D80"/>
    <w:rsid w:val="002C3DE6"/>
    <w:rsid w:val="002C3F02"/>
    <w:rsid w:val="002C3F27"/>
    <w:rsid w:val="002C42B7"/>
    <w:rsid w:val="002C4344"/>
    <w:rsid w:val="002C434B"/>
    <w:rsid w:val="002C46BD"/>
    <w:rsid w:val="002C4804"/>
    <w:rsid w:val="002C4C96"/>
    <w:rsid w:val="002C4CA6"/>
    <w:rsid w:val="002C4D2C"/>
    <w:rsid w:val="002C4F06"/>
    <w:rsid w:val="002C508E"/>
    <w:rsid w:val="002C50BB"/>
    <w:rsid w:val="002C52DA"/>
    <w:rsid w:val="002C5356"/>
    <w:rsid w:val="002C535E"/>
    <w:rsid w:val="002C53AB"/>
    <w:rsid w:val="002C5622"/>
    <w:rsid w:val="002C5654"/>
    <w:rsid w:val="002C5A64"/>
    <w:rsid w:val="002C6223"/>
    <w:rsid w:val="002C6252"/>
    <w:rsid w:val="002C64B8"/>
    <w:rsid w:val="002C658F"/>
    <w:rsid w:val="002C6724"/>
    <w:rsid w:val="002C6F2A"/>
    <w:rsid w:val="002C7064"/>
    <w:rsid w:val="002C720A"/>
    <w:rsid w:val="002C7486"/>
    <w:rsid w:val="002C7749"/>
    <w:rsid w:val="002C7883"/>
    <w:rsid w:val="002C7A0A"/>
    <w:rsid w:val="002C7B53"/>
    <w:rsid w:val="002C7C49"/>
    <w:rsid w:val="002C7C95"/>
    <w:rsid w:val="002C7E38"/>
    <w:rsid w:val="002C7FAB"/>
    <w:rsid w:val="002D00FF"/>
    <w:rsid w:val="002D0308"/>
    <w:rsid w:val="002D08CB"/>
    <w:rsid w:val="002D0903"/>
    <w:rsid w:val="002D09DB"/>
    <w:rsid w:val="002D0A9D"/>
    <w:rsid w:val="002D0C56"/>
    <w:rsid w:val="002D0C66"/>
    <w:rsid w:val="002D106B"/>
    <w:rsid w:val="002D136D"/>
    <w:rsid w:val="002D14A9"/>
    <w:rsid w:val="002D1664"/>
    <w:rsid w:val="002D17C3"/>
    <w:rsid w:val="002D1D6F"/>
    <w:rsid w:val="002D203C"/>
    <w:rsid w:val="002D2683"/>
    <w:rsid w:val="002D2A9A"/>
    <w:rsid w:val="002D2C74"/>
    <w:rsid w:val="002D2E48"/>
    <w:rsid w:val="002D31BC"/>
    <w:rsid w:val="002D31F3"/>
    <w:rsid w:val="002D35C3"/>
    <w:rsid w:val="002D35FE"/>
    <w:rsid w:val="002D3844"/>
    <w:rsid w:val="002D3957"/>
    <w:rsid w:val="002D3D11"/>
    <w:rsid w:val="002D408A"/>
    <w:rsid w:val="002D435B"/>
    <w:rsid w:val="002D4382"/>
    <w:rsid w:val="002D4615"/>
    <w:rsid w:val="002D475A"/>
    <w:rsid w:val="002D4D2A"/>
    <w:rsid w:val="002D4F9C"/>
    <w:rsid w:val="002D4FAC"/>
    <w:rsid w:val="002D508F"/>
    <w:rsid w:val="002D58B3"/>
    <w:rsid w:val="002D5D80"/>
    <w:rsid w:val="002D5FE6"/>
    <w:rsid w:val="002D63E8"/>
    <w:rsid w:val="002D6608"/>
    <w:rsid w:val="002D6ABD"/>
    <w:rsid w:val="002D6CF3"/>
    <w:rsid w:val="002D6F28"/>
    <w:rsid w:val="002D7009"/>
    <w:rsid w:val="002D70B9"/>
    <w:rsid w:val="002D758A"/>
    <w:rsid w:val="002D75E8"/>
    <w:rsid w:val="002D7897"/>
    <w:rsid w:val="002E0113"/>
    <w:rsid w:val="002E029E"/>
    <w:rsid w:val="002E0675"/>
    <w:rsid w:val="002E0789"/>
    <w:rsid w:val="002E0806"/>
    <w:rsid w:val="002E097C"/>
    <w:rsid w:val="002E0F69"/>
    <w:rsid w:val="002E10C4"/>
    <w:rsid w:val="002E13CE"/>
    <w:rsid w:val="002E177E"/>
    <w:rsid w:val="002E19D8"/>
    <w:rsid w:val="002E1D3D"/>
    <w:rsid w:val="002E27B9"/>
    <w:rsid w:val="002E29CD"/>
    <w:rsid w:val="002E2CEF"/>
    <w:rsid w:val="002E3055"/>
    <w:rsid w:val="002E3342"/>
    <w:rsid w:val="002E38CA"/>
    <w:rsid w:val="002E3C2C"/>
    <w:rsid w:val="002E3C32"/>
    <w:rsid w:val="002E3E68"/>
    <w:rsid w:val="002E4111"/>
    <w:rsid w:val="002E4709"/>
    <w:rsid w:val="002E49FC"/>
    <w:rsid w:val="002E4C5C"/>
    <w:rsid w:val="002E4E95"/>
    <w:rsid w:val="002E5062"/>
    <w:rsid w:val="002E50E2"/>
    <w:rsid w:val="002E520E"/>
    <w:rsid w:val="002E54FE"/>
    <w:rsid w:val="002E5567"/>
    <w:rsid w:val="002E562A"/>
    <w:rsid w:val="002E5BA5"/>
    <w:rsid w:val="002E5BEB"/>
    <w:rsid w:val="002E6223"/>
    <w:rsid w:val="002E635C"/>
    <w:rsid w:val="002E64EC"/>
    <w:rsid w:val="002E6856"/>
    <w:rsid w:val="002E69EE"/>
    <w:rsid w:val="002E6A5D"/>
    <w:rsid w:val="002E70B3"/>
    <w:rsid w:val="002E745C"/>
    <w:rsid w:val="002E7485"/>
    <w:rsid w:val="002E7BD3"/>
    <w:rsid w:val="002E7C4A"/>
    <w:rsid w:val="002F004D"/>
    <w:rsid w:val="002F0579"/>
    <w:rsid w:val="002F0F67"/>
    <w:rsid w:val="002F0F6E"/>
    <w:rsid w:val="002F101B"/>
    <w:rsid w:val="002F1268"/>
    <w:rsid w:val="002F148C"/>
    <w:rsid w:val="002F14BA"/>
    <w:rsid w:val="002F150D"/>
    <w:rsid w:val="002F15AC"/>
    <w:rsid w:val="002F1621"/>
    <w:rsid w:val="002F177D"/>
    <w:rsid w:val="002F18D3"/>
    <w:rsid w:val="002F1CE6"/>
    <w:rsid w:val="002F1D22"/>
    <w:rsid w:val="002F2049"/>
    <w:rsid w:val="002F20DB"/>
    <w:rsid w:val="002F2316"/>
    <w:rsid w:val="002F298A"/>
    <w:rsid w:val="002F2AA5"/>
    <w:rsid w:val="002F3433"/>
    <w:rsid w:val="002F387D"/>
    <w:rsid w:val="002F3896"/>
    <w:rsid w:val="002F3B0A"/>
    <w:rsid w:val="002F439E"/>
    <w:rsid w:val="002F43ED"/>
    <w:rsid w:val="002F4858"/>
    <w:rsid w:val="002F59B3"/>
    <w:rsid w:val="002F5EBD"/>
    <w:rsid w:val="002F5F89"/>
    <w:rsid w:val="002F6072"/>
    <w:rsid w:val="002F60CB"/>
    <w:rsid w:val="002F64FB"/>
    <w:rsid w:val="002F6DDB"/>
    <w:rsid w:val="002F6F2B"/>
    <w:rsid w:val="002F710E"/>
    <w:rsid w:val="002F7200"/>
    <w:rsid w:val="002F7AC9"/>
    <w:rsid w:val="002F7C8B"/>
    <w:rsid w:val="002F7F86"/>
    <w:rsid w:val="0030004B"/>
    <w:rsid w:val="0030051E"/>
    <w:rsid w:val="00300573"/>
    <w:rsid w:val="00300AB6"/>
    <w:rsid w:val="00300EB1"/>
    <w:rsid w:val="003013CB"/>
    <w:rsid w:val="003014A7"/>
    <w:rsid w:val="003014EF"/>
    <w:rsid w:val="00301953"/>
    <w:rsid w:val="00301A48"/>
    <w:rsid w:val="00301AED"/>
    <w:rsid w:val="00301CC0"/>
    <w:rsid w:val="00302082"/>
    <w:rsid w:val="00302084"/>
    <w:rsid w:val="0030211D"/>
    <w:rsid w:val="003021D1"/>
    <w:rsid w:val="003022E0"/>
    <w:rsid w:val="00302507"/>
    <w:rsid w:val="00302673"/>
    <w:rsid w:val="00302FCC"/>
    <w:rsid w:val="00303651"/>
    <w:rsid w:val="00303707"/>
    <w:rsid w:val="00303A21"/>
    <w:rsid w:val="00303A7F"/>
    <w:rsid w:val="00303E4D"/>
    <w:rsid w:val="0030412A"/>
    <w:rsid w:val="00304854"/>
    <w:rsid w:val="00304916"/>
    <w:rsid w:val="00304A46"/>
    <w:rsid w:val="00304F0D"/>
    <w:rsid w:val="00304FE2"/>
    <w:rsid w:val="00305032"/>
    <w:rsid w:val="00305482"/>
    <w:rsid w:val="0030559E"/>
    <w:rsid w:val="0030563D"/>
    <w:rsid w:val="00306059"/>
    <w:rsid w:val="00306141"/>
    <w:rsid w:val="00306215"/>
    <w:rsid w:val="00306323"/>
    <w:rsid w:val="0030663D"/>
    <w:rsid w:val="003066FA"/>
    <w:rsid w:val="00307027"/>
    <w:rsid w:val="003070F0"/>
    <w:rsid w:val="0030739F"/>
    <w:rsid w:val="00307538"/>
    <w:rsid w:val="003076E3"/>
    <w:rsid w:val="00307732"/>
    <w:rsid w:val="00307A6B"/>
    <w:rsid w:val="00307E68"/>
    <w:rsid w:val="00310597"/>
    <w:rsid w:val="003105BC"/>
    <w:rsid w:val="003106D5"/>
    <w:rsid w:val="00310890"/>
    <w:rsid w:val="00310893"/>
    <w:rsid w:val="00310979"/>
    <w:rsid w:val="00310A64"/>
    <w:rsid w:val="003111D7"/>
    <w:rsid w:val="0031153D"/>
    <w:rsid w:val="003117C5"/>
    <w:rsid w:val="0031195D"/>
    <w:rsid w:val="003119FE"/>
    <w:rsid w:val="003122DA"/>
    <w:rsid w:val="003123B1"/>
    <w:rsid w:val="0031260E"/>
    <w:rsid w:val="00312DE0"/>
    <w:rsid w:val="00312F07"/>
    <w:rsid w:val="003131F6"/>
    <w:rsid w:val="003131F8"/>
    <w:rsid w:val="0031335A"/>
    <w:rsid w:val="00313448"/>
    <w:rsid w:val="00313674"/>
    <w:rsid w:val="003138DA"/>
    <w:rsid w:val="00313E06"/>
    <w:rsid w:val="00313E35"/>
    <w:rsid w:val="00313F4A"/>
    <w:rsid w:val="00313F82"/>
    <w:rsid w:val="00314046"/>
    <w:rsid w:val="0031419F"/>
    <w:rsid w:val="003143B8"/>
    <w:rsid w:val="00314A7E"/>
    <w:rsid w:val="00314AC8"/>
    <w:rsid w:val="00314B5F"/>
    <w:rsid w:val="00314C22"/>
    <w:rsid w:val="00314C4B"/>
    <w:rsid w:val="00314CAE"/>
    <w:rsid w:val="00314EC3"/>
    <w:rsid w:val="00314EEE"/>
    <w:rsid w:val="00314F46"/>
    <w:rsid w:val="003153E9"/>
    <w:rsid w:val="00315846"/>
    <w:rsid w:val="00315AA7"/>
    <w:rsid w:val="00315C39"/>
    <w:rsid w:val="00315D2F"/>
    <w:rsid w:val="003160E6"/>
    <w:rsid w:val="003162A0"/>
    <w:rsid w:val="00316F3C"/>
    <w:rsid w:val="0031702E"/>
    <w:rsid w:val="003171D5"/>
    <w:rsid w:val="00317336"/>
    <w:rsid w:val="00317391"/>
    <w:rsid w:val="0031757D"/>
    <w:rsid w:val="00317D3B"/>
    <w:rsid w:val="00317F2F"/>
    <w:rsid w:val="00317F83"/>
    <w:rsid w:val="00320224"/>
    <w:rsid w:val="0032038A"/>
    <w:rsid w:val="003203F0"/>
    <w:rsid w:val="00320903"/>
    <w:rsid w:val="00320BC8"/>
    <w:rsid w:val="00320D79"/>
    <w:rsid w:val="00320DB9"/>
    <w:rsid w:val="003211E7"/>
    <w:rsid w:val="003213CA"/>
    <w:rsid w:val="00321F94"/>
    <w:rsid w:val="003224C8"/>
    <w:rsid w:val="0032253A"/>
    <w:rsid w:val="003227D8"/>
    <w:rsid w:val="00322A1D"/>
    <w:rsid w:val="00322AF1"/>
    <w:rsid w:val="0032304E"/>
    <w:rsid w:val="00323177"/>
    <w:rsid w:val="0032337F"/>
    <w:rsid w:val="0032372B"/>
    <w:rsid w:val="003237D7"/>
    <w:rsid w:val="00323B42"/>
    <w:rsid w:val="00323C16"/>
    <w:rsid w:val="00323DC3"/>
    <w:rsid w:val="00323F12"/>
    <w:rsid w:val="003240B8"/>
    <w:rsid w:val="00324168"/>
    <w:rsid w:val="003242E5"/>
    <w:rsid w:val="003246DC"/>
    <w:rsid w:val="00324AAB"/>
    <w:rsid w:val="00324B02"/>
    <w:rsid w:val="00324ED3"/>
    <w:rsid w:val="00325565"/>
    <w:rsid w:val="0032582D"/>
    <w:rsid w:val="00325B20"/>
    <w:rsid w:val="0032600A"/>
    <w:rsid w:val="00326068"/>
    <w:rsid w:val="00326070"/>
    <w:rsid w:val="003260D2"/>
    <w:rsid w:val="0032620F"/>
    <w:rsid w:val="003262AF"/>
    <w:rsid w:val="00326325"/>
    <w:rsid w:val="00326500"/>
    <w:rsid w:val="0032664E"/>
    <w:rsid w:val="0032666D"/>
    <w:rsid w:val="00326708"/>
    <w:rsid w:val="00326891"/>
    <w:rsid w:val="003269B5"/>
    <w:rsid w:val="00326A87"/>
    <w:rsid w:val="00326A97"/>
    <w:rsid w:val="00327170"/>
    <w:rsid w:val="003271B1"/>
    <w:rsid w:val="0032728A"/>
    <w:rsid w:val="003272BD"/>
    <w:rsid w:val="003272F2"/>
    <w:rsid w:val="0032735A"/>
    <w:rsid w:val="00327644"/>
    <w:rsid w:val="003277AC"/>
    <w:rsid w:val="00327853"/>
    <w:rsid w:val="00327896"/>
    <w:rsid w:val="0032797A"/>
    <w:rsid w:val="0032797F"/>
    <w:rsid w:val="00327A12"/>
    <w:rsid w:val="00327C0F"/>
    <w:rsid w:val="003308D0"/>
    <w:rsid w:val="0033090D"/>
    <w:rsid w:val="00330AB9"/>
    <w:rsid w:val="00330F44"/>
    <w:rsid w:val="0033100A"/>
    <w:rsid w:val="00331225"/>
    <w:rsid w:val="00331552"/>
    <w:rsid w:val="00331813"/>
    <w:rsid w:val="00331BCE"/>
    <w:rsid w:val="003320E2"/>
    <w:rsid w:val="003324E9"/>
    <w:rsid w:val="00332746"/>
    <w:rsid w:val="00332966"/>
    <w:rsid w:val="00332A08"/>
    <w:rsid w:val="00332C34"/>
    <w:rsid w:val="00332E33"/>
    <w:rsid w:val="00333067"/>
    <w:rsid w:val="003337A8"/>
    <w:rsid w:val="003339A0"/>
    <w:rsid w:val="00333A1E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299"/>
    <w:rsid w:val="00335369"/>
    <w:rsid w:val="00335740"/>
    <w:rsid w:val="00335EF0"/>
    <w:rsid w:val="00336802"/>
    <w:rsid w:val="00337255"/>
    <w:rsid w:val="0033734E"/>
    <w:rsid w:val="003374E5"/>
    <w:rsid w:val="0034006D"/>
    <w:rsid w:val="0034015C"/>
    <w:rsid w:val="0034036D"/>
    <w:rsid w:val="003408AC"/>
    <w:rsid w:val="00340E62"/>
    <w:rsid w:val="00341377"/>
    <w:rsid w:val="00341876"/>
    <w:rsid w:val="003419E8"/>
    <w:rsid w:val="00341A08"/>
    <w:rsid w:val="00341D45"/>
    <w:rsid w:val="00341DCA"/>
    <w:rsid w:val="00341F6D"/>
    <w:rsid w:val="00342550"/>
    <w:rsid w:val="003426BF"/>
    <w:rsid w:val="00342ADA"/>
    <w:rsid w:val="00342B86"/>
    <w:rsid w:val="00342D44"/>
    <w:rsid w:val="0034301C"/>
    <w:rsid w:val="00343043"/>
    <w:rsid w:val="003430CD"/>
    <w:rsid w:val="003430D9"/>
    <w:rsid w:val="00343145"/>
    <w:rsid w:val="00343415"/>
    <w:rsid w:val="00343FB5"/>
    <w:rsid w:val="00344170"/>
    <w:rsid w:val="003443F4"/>
    <w:rsid w:val="00344474"/>
    <w:rsid w:val="003445F2"/>
    <w:rsid w:val="00344633"/>
    <w:rsid w:val="0034474F"/>
    <w:rsid w:val="00344B48"/>
    <w:rsid w:val="0034514B"/>
    <w:rsid w:val="003451C2"/>
    <w:rsid w:val="0034566C"/>
    <w:rsid w:val="0034573A"/>
    <w:rsid w:val="003458C8"/>
    <w:rsid w:val="00345ADA"/>
    <w:rsid w:val="00345C31"/>
    <w:rsid w:val="00345D0D"/>
    <w:rsid w:val="00345FAC"/>
    <w:rsid w:val="00345FBC"/>
    <w:rsid w:val="00345FC6"/>
    <w:rsid w:val="00346340"/>
    <w:rsid w:val="003465F3"/>
    <w:rsid w:val="003467E4"/>
    <w:rsid w:val="00346DCD"/>
    <w:rsid w:val="00347022"/>
    <w:rsid w:val="003470C8"/>
    <w:rsid w:val="00347290"/>
    <w:rsid w:val="0034745B"/>
    <w:rsid w:val="00347EAB"/>
    <w:rsid w:val="00347F3C"/>
    <w:rsid w:val="0035031F"/>
    <w:rsid w:val="0035059A"/>
    <w:rsid w:val="00350602"/>
    <w:rsid w:val="00350E90"/>
    <w:rsid w:val="003510E0"/>
    <w:rsid w:val="003511BB"/>
    <w:rsid w:val="003515A0"/>
    <w:rsid w:val="00351703"/>
    <w:rsid w:val="00351876"/>
    <w:rsid w:val="00352024"/>
    <w:rsid w:val="00352028"/>
    <w:rsid w:val="003524A0"/>
    <w:rsid w:val="00352599"/>
    <w:rsid w:val="003526E9"/>
    <w:rsid w:val="00353428"/>
    <w:rsid w:val="00353908"/>
    <w:rsid w:val="00353A06"/>
    <w:rsid w:val="00353A17"/>
    <w:rsid w:val="00353CFE"/>
    <w:rsid w:val="0035420A"/>
    <w:rsid w:val="003543C3"/>
    <w:rsid w:val="00354D0E"/>
    <w:rsid w:val="00355237"/>
    <w:rsid w:val="0035523D"/>
    <w:rsid w:val="003557CD"/>
    <w:rsid w:val="003558E5"/>
    <w:rsid w:val="00355966"/>
    <w:rsid w:val="00355C6C"/>
    <w:rsid w:val="00355C81"/>
    <w:rsid w:val="00355EF4"/>
    <w:rsid w:val="00356241"/>
    <w:rsid w:val="00356261"/>
    <w:rsid w:val="003564C2"/>
    <w:rsid w:val="0035652B"/>
    <w:rsid w:val="00356BE7"/>
    <w:rsid w:val="00356E4C"/>
    <w:rsid w:val="00356EE6"/>
    <w:rsid w:val="003570C8"/>
    <w:rsid w:val="00357357"/>
    <w:rsid w:val="00357541"/>
    <w:rsid w:val="00357670"/>
    <w:rsid w:val="00357A38"/>
    <w:rsid w:val="00357DC6"/>
    <w:rsid w:val="00360186"/>
    <w:rsid w:val="003605AA"/>
    <w:rsid w:val="003607DB"/>
    <w:rsid w:val="00360916"/>
    <w:rsid w:val="003609E2"/>
    <w:rsid w:val="00360DCB"/>
    <w:rsid w:val="003619D2"/>
    <w:rsid w:val="00361C6E"/>
    <w:rsid w:val="00362082"/>
    <w:rsid w:val="0036255B"/>
    <w:rsid w:val="003627D5"/>
    <w:rsid w:val="0036293C"/>
    <w:rsid w:val="00362B69"/>
    <w:rsid w:val="00362FEE"/>
    <w:rsid w:val="0036304C"/>
    <w:rsid w:val="0036359C"/>
    <w:rsid w:val="003635CB"/>
    <w:rsid w:val="00363959"/>
    <w:rsid w:val="00363ABF"/>
    <w:rsid w:val="00363AEA"/>
    <w:rsid w:val="00363BC9"/>
    <w:rsid w:val="00363EC3"/>
    <w:rsid w:val="003640A9"/>
    <w:rsid w:val="003640F0"/>
    <w:rsid w:val="00364462"/>
    <w:rsid w:val="003647A2"/>
    <w:rsid w:val="003648C0"/>
    <w:rsid w:val="003648F4"/>
    <w:rsid w:val="00364CD3"/>
    <w:rsid w:val="00364E2E"/>
    <w:rsid w:val="00364FFB"/>
    <w:rsid w:val="00365258"/>
    <w:rsid w:val="0036570F"/>
    <w:rsid w:val="00365A01"/>
    <w:rsid w:val="00365DAB"/>
    <w:rsid w:val="00365E29"/>
    <w:rsid w:val="00365E4F"/>
    <w:rsid w:val="00365E56"/>
    <w:rsid w:val="003662B3"/>
    <w:rsid w:val="003663CE"/>
    <w:rsid w:val="0036670F"/>
    <w:rsid w:val="00366997"/>
    <w:rsid w:val="00366E79"/>
    <w:rsid w:val="00366ED8"/>
    <w:rsid w:val="00366EEB"/>
    <w:rsid w:val="00367113"/>
    <w:rsid w:val="0036795D"/>
    <w:rsid w:val="003679E3"/>
    <w:rsid w:val="00367A40"/>
    <w:rsid w:val="00367A61"/>
    <w:rsid w:val="00367BAF"/>
    <w:rsid w:val="00367D69"/>
    <w:rsid w:val="00367F7F"/>
    <w:rsid w:val="003702F3"/>
    <w:rsid w:val="003705CE"/>
    <w:rsid w:val="003705FD"/>
    <w:rsid w:val="00370914"/>
    <w:rsid w:val="00370F50"/>
    <w:rsid w:val="003716B5"/>
    <w:rsid w:val="00372233"/>
    <w:rsid w:val="0037229C"/>
    <w:rsid w:val="003724FD"/>
    <w:rsid w:val="00372727"/>
    <w:rsid w:val="00372D2C"/>
    <w:rsid w:val="00372E3E"/>
    <w:rsid w:val="00372E55"/>
    <w:rsid w:val="003731B1"/>
    <w:rsid w:val="0037329B"/>
    <w:rsid w:val="00373342"/>
    <w:rsid w:val="00373B0C"/>
    <w:rsid w:val="00373DF7"/>
    <w:rsid w:val="00374733"/>
    <w:rsid w:val="003747DF"/>
    <w:rsid w:val="00374DF0"/>
    <w:rsid w:val="00374E78"/>
    <w:rsid w:val="00374F70"/>
    <w:rsid w:val="00375008"/>
    <w:rsid w:val="003750D9"/>
    <w:rsid w:val="00375325"/>
    <w:rsid w:val="0037533A"/>
    <w:rsid w:val="003756F8"/>
    <w:rsid w:val="00375F78"/>
    <w:rsid w:val="00376172"/>
    <w:rsid w:val="0037628C"/>
    <w:rsid w:val="003762F1"/>
    <w:rsid w:val="0037655D"/>
    <w:rsid w:val="003765BC"/>
    <w:rsid w:val="00376730"/>
    <w:rsid w:val="00376A64"/>
    <w:rsid w:val="0037705A"/>
    <w:rsid w:val="0037712C"/>
    <w:rsid w:val="003776A2"/>
    <w:rsid w:val="00377A6E"/>
    <w:rsid w:val="00377CEB"/>
    <w:rsid w:val="00377D2A"/>
    <w:rsid w:val="00377DA7"/>
    <w:rsid w:val="003800C0"/>
    <w:rsid w:val="0038025D"/>
    <w:rsid w:val="003802E7"/>
    <w:rsid w:val="00380518"/>
    <w:rsid w:val="00380A0E"/>
    <w:rsid w:val="00380DB3"/>
    <w:rsid w:val="003814AE"/>
    <w:rsid w:val="00381503"/>
    <w:rsid w:val="0038153E"/>
    <w:rsid w:val="00381802"/>
    <w:rsid w:val="00381971"/>
    <w:rsid w:val="00381A9D"/>
    <w:rsid w:val="00381BAD"/>
    <w:rsid w:val="00381BEB"/>
    <w:rsid w:val="00381F3F"/>
    <w:rsid w:val="00381F99"/>
    <w:rsid w:val="0038206E"/>
    <w:rsid w:val="0038236F"/>
    <w:rsid w:val="0038239C"/>
    <w:rsid w:val="003824CE"/>
    <w:rsid w:val="00382509"/>
    <w:rsid w:val="00382624"/>
    <w:rsid w:val="00382B94"/>
    <w:rsid w:val="00382F15"/>
    <w:rsid w:val="00382FE1"/>
    <w:rsid w:val="00383212"/>
    <w:rsid w:val="00383878"/>
    <w:rsid w:val="003838E8"/>
    <w:rsid w:val="00384B90"/>
    <w:rsid w:val="003850BD"/>
    <w:rsid w:val="00385AA8"/>
    <w:rsid w:val="00385D02"/>
    <w:rsid w:val="003866FF"/>
    <w:rsid w:val="00386BE4"/>
    <w:rsid w:val="003870AC"/>
    <w:rsid w:val="003877B4"/>
    <w:rsid w:val="00387A96"/>
    <w:rsid w:val="00387F9A"/>
    <w:rsid w:val="00390B18"/>
    <w:rsid w:val="003912D8"/>
    <w:rsid w:val="003914C9"/>
    <w:rsid w:val="00391702"/>
    <w:rsid w:val="00391792"/>
    <w:rsid w:val="00391D57"/>
    <w:rsid w:val="00391E6A"/>
    <w:rsid w:val="00391EF7"/>
    <w:rsid w:val="00391F88"/>
    <w:rsid w:val="003927B2"/>
    <w:rsid w:val="00392956"/>
    <w:rsid w:val="00392BFC"/>
    <w:rsid w:val="00392C09"/>
    <w:rsid w:val="00392CA1"/>
    <w:rsid w:val="0039328B"/>
    <w:rsid w:val="0039337E"/>
    <w:rsid w:val="00393598"/>
    <w:rsid w:val="0039365D"/>
    <w:rsid w:val="0039396E"/>
    <w:rsid w:val="00393AA5"/>
    <w:rsid w:val="00393B0E"/>
    <w:rsid w:val="00393C3F"/>
    <w:rsid w:val="00393D31"/>
    <w:rsid w:val="00393D59"/>
    <w:rsid w:val="00394410"/>
    <w:rsid w:val="00394B3C"/>
    <w:rsid w:val="00394B79"/>
    <w:rsid w:val="00394B96"/>
    <w:rsid w:val="00394D79"/>
    <w:rsid w:val="00395067"/>
    <w:rsid w:val="00395076"/>
    <w:rsid w:val="003950A8"/>
    <w:rsid w:val="00395225"/>
    <w:rsid w:val="00395558"/>
    <w:rsid w:val="0039555C"/>
    <w:rsid w:val="003958D0"/>
    <w:rsid w:val="00395D0F"/>
    <w:rsid w:val="003960C2"/>
    <w:rsid w:val="0039665D"/>
    <w:rsid w:val="0039670C"/>
    <w:rsid w:val="00396B1E"/>
    <w:rsid w:val="00396E15"/>
    <w:rsid w:val="00396EB1"/>
    <w:rsid w:val="00396F2D"/>
    <w:rsid w:val="003977C7"/>
    <w:rsid w:val="00397BE1"/>
    <w:rsid w:val="00397D57"/>
    <w:rsid w:val="003A0033"/>
    <w:rsid w:val="003A0077"/>
    <w:rsid w:val="003A023A"/>
    <w:rsid w:val="003A0810"/>
    <w:rsid w:val="003A0878"/>
    <w:rsid w:val="003A0A8B"/>
    <w:rsid w:val="003A11A0"/>
    <w:rsid w:val="003A11D7"/>
    <w:rsid w:val="003A13C3"/>
    <w:rsid w:val="003A14BE"/>
    <w:rsid w:val="003A17A6"/>
    <w:rsid w:val="003A2124"/>
    <w:rsid w:val="003A2163"/>
    <w:rsid w:val="003A216F"/>
    <w:rsid w:val="003A26D5"/>
    <w:rsid w:val="003A28BE"/>
    <w:rsid w:val="003A2F53"/>
    <w:rsid w:val="003A3477"/>
    <w:rsid w:val="003A34A0"/>
    <w:rsid w:val="003A35F2"/>
    <w:rsid w:val="003A3A3A"/>
    <w:rsid w:val="003A3BB8"/>
    <w:rsid w:val="003A3EA4"/>
    <w:rsid w:val="003A3F76"/>
    <w:rsid w:val="003A3FCD"/>
    <w:rsid w:val="003A4109"/>
    <w:rsid w:val="003A4113"/>
    <w:rsid w:val="003A423A"/>
    <w:rsid w:val="003A4453"/>
    <w:rsid w:val="003A446C"/>
    <w:rsid w:val="003A473D"/>
    <w:rsid w:val="003A4DC4"/>
    <w:rsid w:val="003A4F9D"/>
    <w:rsid w:val="003A4FED"/>
    <w:rsid w:val="003A519F"/>
    <w:rsid w:val="003A51DA"/>
    <w:rsid w:val="003A543B"/>
    <w:rsid w:val="003A552A"/>
    <w:rsid w:val="003A55BD"/>
    <w:rsid w:val="003A5673"/>
    <w:rsid w:val="003A58E4"/>
    <w:rsid w:val="003A59E3"/>
    <w:rsid w:val="003A5B54"/>
    <w:rsid w:val="003A5E17"/>
    <w:rsid w:val="003A5E99"/>
    <w:rsid w:val="003A5EDF"/>
    <w:rsid w:val="003A5F21"/>
    <w:rsid w:val="003A63B8"/>
    <w:rsid w:val="003A6512"/>
    <w:rsid w:val="003A67DC"/>
    <w:rsid w:val="003A6BCF"/>
    <w:rsid w:val="003A6FFC"/>
    <w:rsid w:val="003A7047"/>
    <w:rsid w:val="003A70C9"/>
    <w:rsid w:val="003A70DE"/>
    <w:rsid w:val="003A719B"/>
    <w:rsid w:val="003A783C"/>
    <w:rsid w:val="003A7BD8"/>
    <w:rsid w:val="003A7E66"/>
    <w:rsid w:val="003B0114"/>
    <w:rsid w:val="003B016D"/>
    <w:rsid w:val="003B0AE5"/>
    <w:rsid w:val="003B0D0D"/>
    <w:rsid w:val="003B0E58"/>
    <w:rsid w:val="003B10ED"/>
    <w:rsid w:val="003B1FB7"/>
    <w:rsid w:val="003B2005"/>
    <w:rsid w:val="003B2787"/>
    <w:rsid w:val="003B28B8"/>
    <w:rsid w:val="003B2D52"/>
    <w:rsid w:val="003B2DA4"/>
    <w:rsid w:val="003B313E"/>
    <w:rsid w:val="003B327E"/>
    <w:rsid w:val="003B35F1"/>
    <w:rsid w:val="003B3B24"/>
    <w:rsid w:val="003B46B0"/>
    <w:rsid w:val="003B4912"/>
    <w:rsid w:val="003B4C34"/>
    <w:rsid w:val="003B4C8A"/>
    <w:rsid w:val="003B4E24"/>
    <w:rsid w:val="003B501C"/>
    <w:rsid w:val="003B54C2"/>
    <w:rsid w:val="003B569E"/>
    <w:rsid w:val="003B5862"/>
    <w:rsid w:val="003B65D7"/>
    <w:rsid w:val="003B66DD"/>
    <w:rsid w:val="003B69E9"/>
    <w:rsid w:val="003B6A08"/>
    <w:rsid w:val="003B6CD5"/>
    <w:rsid w:val="003B6FD8"/>
    <w:rsid w:val="003B7205"/>
    <w:rsid w:val="003B765A"/>
    <w:rsid w:val="003B7974"/>
    <w:rsid w:val="003B79BA"/>
    <w:rsid w:val="003B7A3B"/>
    <w:rsid w:val="003B7B79"/>
    <w:rsid w:val="003B7D44"/>
    <w:rsid w:val="003B7E1B"/>
    <w:rsid w:val="003C0033"/>
    <w:rsid w:val="003C0128"/>
    <w:rsid w:val="003C0216"/>
    <w:rsid w:val="003C0241"/>
    <w:rsid w:val="003C0341"/>
    <w:rsid w:val="003C04EF"/>
    <w:rsid w:val="003C068F"/>
    <w:rsid w:val="003C0A5A"/>
    <w:rsid w:val="003C0B15"/>
    <w:rsid w:val="003C0C55"/>
    <w:rsid w:val="003C0CBE"/>
    <w:rsid w:val="003C11BD"/>
    <w:rsid w:val="003C13A9"/>
    <w:rsid w:val="003C150A"/>
    <w:rsid w:val="003C1DE4"/>
    <w:rsid w:val="003C213A"/>
    <w:rsid w:val="003C2801"/>
    <w:rsid w:val="003C2D0E"/>
    <w:rsid w:val="003C31D4"/>
    <w:rsid w:val="003C34C0"/>
    <w:rsid w:val="003C3843"/>
    <w:rsid w:val="003C3913"/>
    <w:rsid w:val="003C3FF1"/>
    <w:rsid w:val="003C4088"/>
    <w:rsid w:val="003C41C6"/>
    <w:rsid w:val="003C470C"/>
    <w:rsid w:val="003C474A"/>
    <w:rsid w:val="003C4886"/>
    <w:rsid w:val="003C4A02"/>
    <w:rsid w:val="003C50BD"/>
    <w:rsid w:val="003C539C"/>
    <w:rsid w:val="003C5D86"/>
    <w:rsid w:val="003C5E77"/>
    <w:rsid w:val="003C5FE4"/>
    <w:rsid w:val="003C6234"/>
    <w:rsid w:val="003C62CB"/>
    <w:rsid w:val="003C6660"/>
    <w:rsid w:val="003C6747"/>
    <w:rsid w:val="003C6E11"/>
    <w:rsid w:val="003C6E90"/>
    <w:rsid w:val="003C6F90"/>
    <w:rsid w:val="003C7295"/>
    <w:rsid w:val="003C72E1"/>
    <w:rsid w:val="003C740E"/>
    <w:rsid w:val="003C7C95"/>
    <w:rsid w:val="003D009F"/>
    <w:rsid w:val="003D0325"/>
    <w:rsid w:val="003D0389"/>
    <w:rsid w:val="003D0417"/>
    <w:rsid w:val="003D07BB"/>
    <w:rsid w:val="003D0CEF"/>
    <w:rsid w:val="003D0F14"/>
    <w:rsid w:val="003D0F36"/>
    <w:rsid w:val="003D1018"/>
    <w:rsid w:val="003D12B9"/>
    <w:rsid w:val="003D15AA"/>
    <w:rsid w:val="003D1662"/>
    <w:rsid w:val="003D1E22"/>
    <w:rsid w:val="003D2126"/>
    <w:rsid w:val="003D2221"/>
    <w:rsid w:val="003D225F"/>
    <w:rsid w:val="003D23D3"/>
    <w:rsid w:val="003D2416"/>
    <w:rsid w:val="003D2561"/>
    <w:rsid w:val="003D26C7"/>
    <w:rsid w:val="003D29DE"/>
    <w:rsid w:val="003D2EB3"/>
    <w:rsid w:val="003D3019"/>
    <w:rsid w:val="003D33B1"/>
    <w:rsid w:val="003D3586"/>
    <w:rsid w:val="003D37FA"/>
    <w:rsid w:val="003D3988"/>
    <w:rsid w:val="003D3CD5"/>
    <w:rsid w:val="003D3E65"/>
    <w:rsid w:val="003D3F92"/>
    <w:rsid w:val="003D4451"/>
    <w:rsid w:val="003D4634"/>
    <w:rsid w:val="003D4C0C"/>
    <w:rsid w:val="003D4EEC"/>
    <w:rsid w:val="003D54A9"/>
    <w:rsid w:val="003D5750"/>
    <w:rsid w:val="003D5B64"/>
    <w:rsid w:val="003D64AD"/>
    <w:rsid w:val="003D6C41"/>
    <w:rsid w:val="003D6D18"/>
    <w:rsid w:val="003D6DEE"/>
    <w:rsid w:val="003D6E98"/>
    <w:rsid w:val="003D710E"/>
    <w:rsid w:val="003D732C"/>
    <w:rsid w:val="003D73A5"/>
    <w:rsid w:val="003D7437"/>
    <w:rsid w:val="003D7465"/>
    <w:rsid w:val="003D79EB"/>
    <w:rsid w:val="003D7B91"/>
    <w:rsid w:val="003D7BC5"/>
    <w:rsid w:val="003E00A4"/>
    <w:rsid w:val="003E0592"/>
    <w:rsid w:val="003E06D7"/>
    <w:rsid w:val="003E0A51"/>
    <w:rsid w:val="003E0B43"/>
    <w:rsid w:val="003E0EBC"/>
    <w:rsid w:val="003E0FF4"/>
    <w:rsid w:val="003E1764"/>
    <w:rsid w:val="003E1B8D"/>
    <w:rsid w:val="003E1D6E"/>
    <w:rsid w:val="003E1EC6"/>
    <w:rsid w:val="003E1ECE"/>
    <w:rsid w:val="003E2139"/>
    <w:rsid w:val="003E2817"/>
    <w:rsid w:val="003E2820"/>
    <w:rsid w:val="003E283B"/>
    <w:rsid w:val="003E2B9A"/>
    <w:rsid w:val="003E2BE7"/>
    <w:rsid w:val="003E2D1D"/>
    <w:rsid w:val="003E2DB2"/>
    <w:rsid w:val="003E30E8"/>
    <w:rsid w:val="003E3195"/>
    <w:rsid w:val="003E3295"/>
    <w:rsid w:val="003E32D4"/>
    <w:rsid w:val="003E3423"/>
    <w:rsid w:val="003E35A4"/>
    <w:rsid w:val="003E36F7"/>
    <w:rsid w:val="003E3BA1"/>
    <w:rsid w:val="003E3F0A"/>
    <w:rsid w:val="003E3F98"/>
    <w:rsid w:val="003E3FCA"/>
    <w:rsid w:val="003E46DF"/>
    <w:rsid w:val="003E4728"/>
    <w:rsid w:val="003E4734"/>
    <w:rsid w:val="003E4A39"/>
    <w:rsid w:val="003E4A7D"/>
    <w:rsid w:val="003E50EC"/>
    <w:rsid w:val="003E5131"/>
    <w:rsid w:val="003E562B"/>
    <w:rsid w:val="003E5AB6"/>
    <w:rsid w:val="003E5BE4"/>
    <w:rsid w:val="003E62BD"/>
    <w:rsid w:val="003E64C9"/>
    <w:rsid w:val="003E654E"/>
    <w:rsid w:val="003E6836"/>
    <w:rsid w:val="003E68D1"/>
    <w:rsid w:val="003E6BF6"/>
    <w:rsid w:val="003E6CB8"/>
    <w:rsid w:val="003E6D67"/>
    <w:rsid w:val="003E6E43"/>
    <w:rsid w:val="003E735B"/>
    <w:rsid w:val="003E7389"/>
    <w:rsid w:val="003E75A4"/>
    <w:rsid w:val="003E7681"/>
    <w:rsid w:val="003E790D"/>
    <w:rsid w:val="003E792F"/>
    <w:rsid w:val="003E7A56"/>
    <w:rsid w:val="003E7BED"/>
    <w:rsid w:val="003E7D0B"/>
    <w:rsid w:val="003E7EF8"/>
    <w:rsid w:val="003E7FB9"/>
    <w:rsid w:val="003F0275"/>
    <w:rsid w:val="003F02B7"/>
    <w:rsid w:val="003F0727"/>
    <w:rsid w:val="003F0D55"/>
    <w:rsid w:val="003F0DBF"/>
    <w:rsid w:val="003F1235"/>
    <w:rsid w:val="003F15FC"/>
    <w:rsid w:val="003F188C"/>
    <w:rsid w:val="003F18C5"/>
    <w:rsid w:val="003F1D4F"/>
    <w:rsid w:val="003F1F08"/>
    <w:rsid w:val="003F1FEF"/>
    <w:rsid w:val="003F25C6"/>
    <w:rsid w:val="003F2B1A"/>
    <w:rsid w:val="003F2E61"/>
    <w:rsid w:val="003F2EAA"/>
    <w:rsid w:val="003F2ED2"/>
    <w:rsid w:val="003F31C8"/>
    <w:rsid w:val="003F373A"/>
    <w:rsid w:val="003F3AEE"/>
    <w:rsid w:val="003F3FA4"/>
    <w:rsid w:val="003F43B2"/>
    <w:rsid w:val="003F4664"/>
    <w:rsid w:val="003F475F"/>
    <w:rsid w:val="003F4838"/>
    <w:rsid w:val="003F4B3E"/>
    <w:rsid w:val="003F5179"/>
    <w:rsid w:val="003F52A3"/>
    <w:rsid w:val="003F5495"/>
    <w:rsid w:val="003F549D"/>
    <w:rsid w:val="003F5606"/>
    <w:rsid w:val="003F5BB7"/>
    <w:rsid w:val="003F5C58"/>
    <w:rsid w:val="003F5E4C"/>
    <w:rsid w:val="003F5ED3"/>
    <w:rsid w:val="003F61C4"/>
    <w:rsid w:val="003F6352"/>
    <w:rsid w:val="003F6462"/>
    <w:rsid w:val="003F68D3"/>
    <w:rsid w:val="003F69A0"/>
    <w:rsid w:val="003F6B23"/>
    <w:rsid w:val="003F6BF3"/>
    <w:rsid w:val="003F6F24"/>
    <w:rsid w:val="003F70A4"/>
    <w:rsid w:val="003F718E"/>
    <w:rsid w:val="003F74E0"/>
    <w:rsid w:val="003F762E"/>
    <w:rsid w:val="003F7800"/>
    <w:rsid w:val="003F7E14"/>
    <w:rsid w:val="003F7F64"/>
    <w:rsid w:val="003F7FD0"/>
    <w:rsid w:val="0040026B"/>
    <w:rsid w:val="0040048B"/>
    <w:rsid w:val="00400522"/>
    <w:rsid w:val="00400748"/>
    <w:rsid w:val="00400A8A"/>
    <w:rsid w:val="00401119"/>
    <w:rsid w:val="00401360"/>
    <w:rsid w:val="004015E1"/>
    <w:rsid w:val="00401875"/>
    <w:rsid w:val="0040222A"/>
    <w:rsid w:val="00402341"/>
    <w:rsid w:val="00402678"/>
    <w:rsid w:val="004027DE"/>
    <w:rsid w:val="00402A4B"/>
    <w:rsid w:val="00402D31"/>
    <w:rsid w:val="00402DA3"/>
    <w:rsid w:val="0040328B"/>
    <w:rsid w:val="004032DA"/>
    <w:rsid w:val="00403321"/>
    <w:rsid w:val="004035CB"/>
    <w:rsid w:val="00403AC1"/>
    <w:rsid w:val="00403D83"/>
    <w:rsid w:val="00403EB1"/>
    <w:rsid w:val="00403F28"/>
    <w:rsid w:val="00404010"/>
    <w:rsid w:val="00404415"/>
    <w:rsid w:val="00404459"/>
    <w:rsid w:val="00404595"/>
    <w:rsid w:val="00404647"/>
    <w:rsid w:val="004047B0"/>
    <w:rsid w:val="00404DDF"/>
    <w:rsid w:val="00404E4B"/>
    <w:rsid w:val="00404FC9"/>
    <w:rsid w:val="00405226"/>
    <w:rsid w:val="0040527C"/>
    <w:rsid w:val="00405289"/>
    <w:rsid w:val="004054AB"/>
    <w:rsid w:val="004058AB"/>
    <w:rsid w:val="00405A1A"/>
    <w:rsid w:val="00405B67"/>
    <w:rsid w:val="00405C87"/>
    <w:rsid w:val="00405CBD"/>
    <w:rsid w:val="00405D15"/>
    <w:rsid w:val="00405DF7"/>
    <w:rsid w:val="004061D6"/>
    <w:rsid w:val="004062DA"/>
    <w:rsid w:val="0040636A"/>
    <w:rsid w:val="004064D8"/>
    <w:rsid w:val="004064E2"/>
    <w:rsid w:val="00406B02"/>
    <w:rsid w:val="00406F0B"/>
    <w:rsid w:val="004070CE"/>
    <w:rsid w:val="00407C79"/>
    <w:rsid w:val="00410049"/>
    <w:rsid w:val="004103CE"/>
    <w:rsid w:val="0041047D"/>
    <w:rsid w:val="00410615"/>
    <w:rsid w:val="00410641"/>
    <w:rsid w:val="00410805"/>
    <w:rsid w:val="004109E5"/>
    <w:rsid w:val="00410DC4"/>
    <w:rsid w:val="00410E66"/>
    <w:rsid w:val="00411065"/>
    <w:rsid w:val="00411334"/>
    <w:rsid w:val="00411511"/>
    <w:rsid w:val="004115CD"/>
    <w:rsid w:val="00411802"/>
    <w:rsid w:val="00411A0F"/>
    <w:rsid w:val="00412024"/>
    <w:rsid w:val="004121BA"/>
    <w:rsid w:val="00412460"/>
    <w:rsid w:val="0041263B"/>
    <w:rsid w:val="004129AC"/>
    <w:rsid w:val="00412D04"/>
    <w:rsid w:val="00412FED"/>
    <w:rsid w:val="004131FB"/>
    <w:rsid w:val="00413791"/>
    <w:rsid w:val="0041388D"/>
    <w:rsid w:val="00413E91"/>
    <w:rsid w:val="00413EB3"/>
    <w:rsid w:val="00413F43"/>
    <w:rsid w:val="0041427B"/>
    <w:rsid w:val="004145D0"/>
    <w:rsid w:val="0041484F"/>
    <w:rsid w:val="00414F70"/>
    <w:rsid w:val="00415094"/>
    <w:rsid w:val="0041525D"/>
    <w:rsid w:val="00415323"/>
    <w:rsid w:val="00415533"/>
    <w:rsid w:val="0041579F"/>
    <w:rsid w:val="004157A5"/>
    <w:rsid w:val="00415AD1"/>
    <w:rsid w:val="00415B32"/>
    <w:rsid w:val="00415CCD"/>
    <w:rsid w:val="00415D82"/>
    <w:rsid w:val="00416024"/>
    <w:rsid w:val="00416205"/>
    <w:rsid w:val="0041629A"/>
    <w:rsid w:val="00416425"/>
    <w:rsid w:val="00416623"/>
    <w:rsid w:val="00416677"/>
    <w:rsid w:val="004168E7"/>
    <w:rsid w:val="00416A63"/>
    <w:rsid w:val="00416BCD"/>
    <w:rsid w:val="00416E1D"/>
    <w:rsid w:val="00416E97"/>
    <w:rsid w:val="004171C7"/>
    <w:rsid w:val="0041729E"/>
    <w:rsid w:val="00417324"/>
    <w:rsid w:val="00417459"/>
    <w:rsid w:val="00417514"/>
    <w:rsid w:val="004177F0"/>
    <w:rsid w:val="00417B2A"/>
    <w:rsid w:val="00417D42"/>
    <w:rsid w:val="00420158"/>
    <w:rsid w:val="004202A3"/>
    <w:rsid w:val="004203EB"/>
    <w:rsid w:val="00420422"/>
    <w:rsid w:val="0042049A"/>
    <w:rsid w:val="004207CB"/>
    <w:rsid w:val="00420D40"/>
    <w:rsid w:val="00420E63"/>
    <w:rsid w:val="00420ED4"/>
    <w:rsid w:val="00421142"/>
    <w:rsid w:val="004211AC"/>
    <w:rsid w:val="0042131F"/>
    <w:rsid w:val="00421385"/>
    <w:rsid w:val="004213E5"/>
    <w:rsid w:val="004216C0"/>
    <w:rsid w:val="004219AC"/>
    <w:rsid w:val="00421AE1"/>
    <w:rsid w:val="00421B3F"/>
    <w:rsid w:val="00421C9A"/>
    <w:rsid w:val="00422251"/>
    <w:rsid w:val="00422284"/>
    <w:rsid w:val="0042254A"/>
    <w:rsid w:val="0042283C"/>
    <w:rsid w:val="00422919"/>
    <w:rsid w:val="00422DD9"/>
    <w:rsid w:val="00422F50"/>
    <w:rsid w:val="00422FDC"/>
    <w:rsid w:val="004230E8"/>
    <w:rsid w:val="0042329A"/>
    <w:rsid w:val="0042346D"/>
    <w:rsid w:val="00423917"/>
    <w:rsid w:val="00423959"/>
    <w:rsid w:val="00423EED"/>
    <w:rsid w:val="00423FCF"/>
    <w:rsid w:val="00424013"/>
    <w:rsid w:val="00424552"/>
    <w:rsid w:val="00424935"/>
    <w:rsid w:val="00424A8A"/>
    <w:rsid w:val="00424AEE"/>
    <w:rsid w:val="00424E83"/>
    <w:rsid w:val="00425241"/>
    <w:rsid w:val="004254B3"/>
    <w:rsid w:val="0042550E"/>
    <w:rsid w:val="004259F8"/>
    <w:rsid w:val="00425EE1"/>
    <w:rsid w:val="00425F46"/>
    <w:rsid w:val="00425FF6"/>
    <w:rsid w:val="004264A7"/>
    <w:rsid w:val="004264F1"/>
    <w:rsid w:val="00426732"/>
    <w:rsid w:val="00426751"/>
    <w:rsid w:val="004272A7"/>
    <w:rsid w:val="00427493"/>
    <w:rsid w:val="00427864"/>
    <w:rsid w:val="00427C30"/>
    <w:rsid w:val="00427C70"/>
    <w:rsid w:val="00427CE8"/>
    <w:rsid w:val="00427DA6"/>
    <w:rsid w:val="00427F0E"/>
    <w:rsid w:val="004302E1"/>
    <w:rsid w:val="004304FF"/>
    <w:rsid w:val="0043056F"/>
    <w:rsid w:val="0043085C"/>
    <w:rsid w:val="00430C7C"/>
    <w:rsid w:val="0043171F"/>
    <w:rsid w:val="00431801"/>
    <w:rsid w:val="00431931"/>
    <w:rsid w:val="00431965"/>
    <w:rsid w:val="00431C8F"/>
    <w:rsid w:val="0043206C"/>
    <w:rsid w:val="00432086"/>
    <w:rsid w:val="00432210"/>
    <w:rsid w:val="0043272B"/>
    <w:rsid w:val="00432A8C"/>
    <w:rsid w:val="00432E8B"/>
    <w:rsid w:val="004332DE"/>
    <w:rsid w:val="0043384A"/>
    <w:rsid w:val="00433CCD"/>
    <w:rsid w:val="00433CE7"/>
    <w:rsid w:val="00433FAA"/>
    <w:rsid w:val="004340AC"/>
    <w:rsid w:val="004341A6"/>
    <w:rsid w:val="00434219"/>
    <w:rsid w:val="004346CC"/>
    <w:rsid w:val="00434751"/>
    <w:rsid w:val="00434839"/>
    <w:rsid w:val="00434B5A"/>
    <w:rsid w:val="00434CDE"/>
    <w:rsid w:val="00434D6E"/>
    <w:rsid w:val="00434E16"/>
    <w:rsid w:val="00434E99"/>
    <w:rsid w:val="00434F89"/>
    <w:rsid w:val="00435139"/>
    <w:rsid w:val="00435270"/>
    <w:rsid w:val="00435501"/>
    <w:rsid w:val="00435C63"/>
    <w:rsid w:val="00435E05"/>
    <w:rsid w:val="00435F22"/>
    <w:rsid w:val="004360EC"/>
    <w:rsid w:val="0043619D"/>
    <w:rsid w:val="0043627E"/>
    <w:rsid w:val="004365CE"/>
    <w:rsid w:val="00436625"/>
    <w:rsid w:val="0043673D"/>
    <w:rsid w:val="00436A61"/>
    <w:rsid w:val="00436AB8"/>
    <w:rsid w:val="00436AE6"/>
    <w:rsid w:val="00436B2A"/>
    <w:rsid w:val="00436BCA"/>
    <w:rsid w:val="00436FDF"/>
    <w:rsid w:val="00437238"/>
    <w:rsid w:val="00437260"/>
    <w:rsid w:val="00437377"/>
    <w:rsid w:val="0043777E"/>
    <w:rsid w:val="00437968"/>
    <w:rsid w:val="004379A4"/>
    <w:rsid w:val="00437D49"/>
    <w:rsid w:val="00437FE9"/>
    <w:rsid w:val="0044011D"/>
    <w:rsid w:val="004405DC"/>
    <w:rsid w:val="00440B17"/>
    <w:rsid w:val="00440BB7"/>
    <w:rsid w:val="00440CBC"/>
    <w:rsid w:val="00440E69"/>
    <w:rsid w:val="00440F6B"/>
    <w:rsid w:val="00440F7B"/>
    <w:rsid w:val="00441060"/>
    <w:rsid w:val="0044118A"/>
    <w:rsid w:val="004413BC"/>
    <w:rsid w:val="00441405"/>
    <w:rsid w:val="004415E4"/>
    <w:rsid w:val="00441D71"/>
    <w:rsid w:val="00442303"/>
    <w:rsid w:val="004425E3"/>
    <w:rsid w:val="004425F7"/>
    <w:rsid w:val="00442947"/>
    <w:rsid w:val="00442F06"/>
    <w:rsid w:val="00442FEC"/>
    <w:rsid w:val="0044302E"/>
    <w:rsid w:val="0044359C"/>
    <w:rsid w:val="00443910"/>
    <w:rsid w:val="00443921"/>
    <w:rsid w:val="00443AAA"/>
    <w:rsid w:val="00443D10"/>
    <w:rsid w:val="00443DDF"/>
    <w:rsid w:val="00443EBC"/>
    <w:rsid w:val="00443FC8"/>
    <w:rsid w:val="004441AD"/>
    <w:rsid w:val="00444911"/>
    <w:rsid w:val="00444EE2"/>
    <w:rsid w:val="0044511F"/>
    <w:rsid w:val="0044571B"/>
    <w:rsid w:val="00445EE0"/>
    <w:rsid w:val="004465E2"/>
    <w:rsid w:val="00446B2A"/>
    <w:rsid w:val="00446B80"/>
    <w:rsid w:val="00446DCC"/>
    <w:rsid w:val="00446F08"/>
    <w:rsid w:val="0044723E"/>
    <w:rsid w:val="0044725A"/>
    <w:rsid w:val="00447327"/>
    <w:rsid w:val="00447679"/>
    <w:rsid w:val="004476F6"/>
    <w:rsid w:val="00447B39"/>
    <w:rsid w:val="00447F41"/>
    <w:rsid w:val="004501D5"/>
    <w:rsid w:val="004505B8"/>
    <w:rsid w:val="004505CC"/>
    <w:rsid w:val="00450C5D"/>
    <w:rsid w:val="00450FC4"/>
    <w:rsid w:val="00451080"/>
    <w:rsid w:val="00451631"/>
    <w:rsid w:val="004518B0"/>
    <w:rsid w:val="00451A7A"/>
    <w:rsid w:val="00452241"/>
    <w:rsid w:val="00452EDF"/>
    <w:rsid w:val="00453024"/>
    <w:rsid w:val="00453253"/>
    <w:rsid w:val="0045368E"/>
    <w:rsid w:val="004538EC"/>
    <w:rsid w:val="00453952"/>
    <w:rsid w:val="00453C80"/>
    <w:rsid w:val="0045406B"/>
    <w:rsid w:val="0045437B"/>
    <w:rsid w:val="00454681"/>
    <w:rsid w:val="0045525A"/>
    <w:rsid w:val="004552C3"/>
    <w:rsid w:val="0045587C"/>
    <w:rsid w:val="00455C59"/>
    <w:rsid w:val="00455E14"/>
    <w:rsid w:val="0045602D"/>
    <w:rsid w:val="00456247"/>
    <w:rsid w:val="00456625"/>
    <w:rsid w:val="004566DF"/>
    <w:rsid w:val="0045672D"/>
    <w:rsid w:val="00456855"/>
    <w:rsid w:val="00457091"/>
    <w:rsid w:val="00457355"/>
    <w:rsid w:val="0045773C"/>
    <w:rsid w:val="00457AD0"/>
    <w:rsid w:val="00460122"/>
    <w:rsid w:val="004603E4"/>
    <w:rsid w:val="00460482"/>
    <w:rsid w:val="004605A6"/>
    <w:rsid w:val="004605F5"/>
    <w:rsid w:val="004607B7"/>
    <w:rsid w:val="00460825"/>
    <w:rsid w:val="00460B13"/>
    <w:rsid w:val="00460CB5"/>
    <w:rsid w:val="0046109B"/>
    <w:rsid w:val="004612AA"/>
    <w:rsid w:val="0046135D"/>
    <w:rsid w:val="0046140B"/>
    <w:rsid w:val="00461893"/>
    <w:rsid w:val="00461B36"/>
    <w:rsid w:val="00461F9F"/>
    <w:rsid w:val="004620B6"/>
    <w:rsid w:val="00462878"/>
    <w:rsid w:val="00462967"/>
    <w:rsid w:val="00462B90"/>
    <w:rsid w:val="00463987"/>
    <w:rsid w:val="00463A88"/>
    <w:rsid w:val="00463ED0"/>
    <w:rsid w:val="0046452F"/>
    <w:rsid w:val="00464683"/>
    <w:rsid w:val="004646B8"/>
    <w:rsid w:val="00464760"/>
    <w:rsid w:val="00464797"/>
    <w:rsid w:val="004647DB"/>
    <w:rsid w:val="004648FC"/>
    <w:rsid w:val="00464A6F"/>
    <w:rsid w:val="00464C29"/>
    <w:rsid w:val="00464C75"/>
    <w:rsid w:val="00464CA4"/>
    <w:rsid w:val="0046521E"/>
    <w:rsid w:val="004657B5"/>
    <w:rsid w:val="004659DB"/>
    <w:rsid w:val="00465B90"/>
    <w:rsid w:val="00465FE6"/>
    <w:rsid w:val="00466142"/>
    <w:rsid w:val="004661A8"/>
    <w:rsid w:val="004663BE"/>
    <w:rsid w:val="0046699D"/>
    <w:rsid w:val="00466C32"/>
    <w:rsid w:val="00466EB7"/>
    <w:rsid w:val="00467020"/>
    <w:rsid w:val="00467053"/>
    <w:rsid w:val="004677EA"/>
    <w:rsid w:val="00467DED"/>
    <w:rsid w:val="004701C5"/>
    <w:rsid w:val="004701EF"/>
    <w:rsid w:val="00470281"/>
    <w:rsid w:val="0047034C"/>
    <w:rsid w:val="004704AE"/>
    <w:rsid w:val="004705D7"/>
    <w:rsid w:val="00470851"/>
    <w:rsid w:val="0047091D"/>
    <w:rsid w:val="00470FA3"/>
    <w:rsid w:val="00471373"/>
    <w:rsid w:val="00471571"/>
    <w:rsid w:val="004715A0"/>
    <w:rsid w:val="00471C67"/>
    <w:rsid w:val="0047200A"/>
    <w:rsid w:val="00472567"/>
    <w:rsid w:val="00472764"/>
    <w:rsid w:val="00472C27"/>
    <w:rsid w:val="00472EE6"/>
    <w:rsid w:val="00472F01"/>
    <w:rsid w:val="00473864"/>
    <w:rsid w:val="004739C8"/>
    <w:rsid w:val="00473F1C"/>
    <w:rsid w:val="004747AC"/>
    <w:rsid w:val="004747C5"/>
    <w:rsid w:val="004753C6"/>
    <w:rsid w:val="00475472"/>
    <w:rsid w:val="004757A5"/>
    <w:rsid w:val="00475BC0"/>
    <w:rsid w:val="00475ED9"/>
    <w:rsid w:val="00476104"/>
    <w:rsid w:val="004763D4"/>
    <w:rsid w:val="0047676E"/>
    <w:rsid w:val="0047684C"/>
    <w:rsid w:val="0047684D"/>
    <w:rsid w:val="00476986"/>
    <w:rsid w:val="004769E3"/>
    <w:rsid w:val="00476A37"/>
    <w:rsid w:val="00476FF6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E69"/>
    <w:rsid w:val="00480EEE"/>
    <w:rsid w:val="0048119A"/>
    <w:rsid w:val="004814F9"/>
    <w:rsid w:val="004817BD"/>
    <w:rsid w:val="00481952"/>
    <w:rsid w:val="00481A49"/>
    <w:rsid w:val="0048212A"/>
    <w:rsid w:val="004823BD"/>
    <w:rsid w:val="00482471"/>
    <w:rsid w:val="00482539"/>
    <w:rsid w:val="00482752"/>
    <w:rsid w:val="00482808"/>
    <w:rsid w:val="004828EF"/>
    <w:rsid w:val="00482BF6"/>
    <w:rsid w:val="00482E15"/>
    <w:rsid w:val="00482F0A"/>
    <w:rsid w:val="00482F88"/>
    <w:rsid w:val="00483192"/>
    <w:rsid w:val="00483237"/>
    <w:rsid w:val="0048334F"/>
    <w:rsid w:val="0048392D"/>
    <w:rsid w:val="00483BCD"/>
    <w:rsid w:val="00483C87"/>
    <w:rsid w:val="00483DB2"/>
    <w:rsid w:val="00483F17"/>
    <w:rsid w:val="004840B9"/>
    <w:rsid w:val="00484209"/>
    <w:rsid w:val="00484400"/>
    <w:rsid w:val="004847AF"/>
    <w:rsid w:val="00484D35"/>
    <w:rsid w:val="00484F55"/>
    <w:rsid w:val="0048512B"/>
    <w:rsid w:val="004851AF"/>
    <w:rsid w:val="00485262"/>
    <w:rsid w:val="00485641"/>
    <w:rsid w:val="0048575F"/>
    <w:rsid w:val="00485928"/>
    <w:rsid w:val="00485AF6"/>
    <w:rsid w:val="00486218"/>
    <w:rsid w:val="0048648A"/>
    <w:rsid w:val="00486AD8"/>
    <w:rsid w:val="00486BB0"/>
    <w:rsid w:val="00486D77"/>
    <w:rsid w:val="00486F08"/>
    <w:rsid w:val="00487309"/>
    <w:rsid w:val="0048734E"/>
    <w:rsid w:val="0048758B"/>
    <w:rsid w:val="00487596"/>
    <w:rsid w:val="0048761E"/>
    <w:rsid w:val="00487724"/>
    <w:rsid w:val="004878FF"/>
    <w:rsid w:val="00487AA8"/>
    <w:rsid w:val="0049028F"/>
    <w:rsid w:val="00490316"/>
    <w:rsid w:val="0049054D"/>
    <w:rsid w:val="00490587"/>
    <w:rsid w:val="0049095A"/>
    <w:rsid w:val="00490A51"/>
    <w:rsid w:val="00490D9C"/>
    <w:rsid w:val="00491487"/>
    <w:rsid w:val="00491D4A"/>
    <w:rsid w:val="00491E19"/>
    <w:rsid w:val="00491F66"/>
    <w:rsid w:val="004920D7"/>
    <w:rsid w:val="0049213B"/>
    <w:rsid w:val="00492253"/>
    <w:rsid w:val="00492458"/>
    <w:rsid w:val="004924C1"/>
    <w:rsid w:val="004924CE"/>
    <w:rsid w:val="004927A5"/>
    <w:rsid w:val="0049294A"/>
    <w:rsid w:val="004930D7"/>
    <w:rsid w:val="0049335A"/>
    <w:rsid w:val="00493CAA"/>
    <w:rsid w:val="00493CF1"/>
    <w:rsid w:val="00493E4C"/>
    <w:rsid w:val="00493F0F"/>
    <w:rsid w:val="004942B7"/>
    <w:rsid w:val="0049440D"/>
    <w:rsid w:val="0049454D"/>
    <w:rsid w:val="004945FE"/>
    <w:rsid w:val="0049475E"/>
    <w:rsid w:val="004947BC"/>
    <w:rsid w:val="00494828"/>
    <w:rsid w:val="00494A3C"/>
    <w:rsid w:val="00494BF5"/>
    <w:rsid w:val="00494C87"/>
    <w:rsid w:val="00494D7D"/>
    <w:rsid w:val="00494F4E"/>
    <w:rsid w:val="00494FE3"/>
    <w:rsid w:val="00495426"/>
    <w:rsid w:val="004955E9"/>
    <w:rsid w:val="004956DF"/>
    <w:rsid w:val="004957D8"/>
    <w:rsid w:val="00495BD2"/>
    <w:rsid w:val="00496076"/>
    <w:rsid w:val="00496240"/>
    <w:rsid w:val="004963A4"/>
    <w:rsid w:val="004965A9"/>
    <w:rsid w:val="004967EB"/>
    <w:rsid w:val="004968D4"/>
    <w:rsid w:val="00496BD1"/>
    <w:rsid w:val="00496C5F"/>
    <w:rsid w:val="00496CF9"/>
    <w:rsid w:val="00496E62"/>
    <w:rsid w:val="004970D3"/>
    <w:rsid w:val="00497237"/>
    <w:rsid w:val="00497399"/>
    <w:rsid w:val="00497773"/>
    <w:rsid w:val="00497E5D"/>
    <w:rsid w:val="00497FCE"/>
    <w:rsid w:val="004A0118"/>
    <w:rsid w:val="004A0167"/>
    <w:rsid w:val="004A020E"/>
    <w:rsid w:val="004A0236"/>
    <w:rsid w:val="004A03A9"/>
    <w:rsid w:val="004A03DB"/>
    <w:rsid w:val="004A046A"/>
    <w:rsid w:val="004A0BA7"/>
    <w:rsid w:val="004A0F8C"/>
    <w:rsid w:val="004A0FDA"/>
    <w:rsid w:val="004A0FF0"/>
    <w:rsid w:val="004A126D"/>
    <w:rsid w:val="004A1D55"/>
    <w:rsid w:val="004A1EF2"/>
    <w:rsid w:val="004A1F30"/>
    <w:rsid w:val="004A1F68"/>
    <w:rsid w:val="004A2259"/>
    <w:rsid w:val="004A2F25"/>
    <w:rsid w:val="004A3188"/>
    <w:rsid w:val="004A339D"/>
    <w:rsid w:val="004A394D"/>
    <w:rsid w:val="004A3F7F"/>
    <w:rsid w:val="004A41B3"/>
    <w:rsid w:val="004A444C"/>
    <w:rsid w:val="004A45BD"/>
    <w:rsid w:val="004A461A"/>
    <w:rsid w:val="004A46C1"/>
    <w:rsid w:val="004A4972"/>
    <w:rsid w:val="004A4AD3"/>
    <w:rsid w:val="004A4E4B"/>
    <w:rsid w:val="004A60F4"/>
    <w:rsid w:val="004A61D7"/>
    <w:rsid w:val="004A631D"/>
    <w:rsid w:val="004A67A2"/>
    <w:rsid w:val="004A67C0"/>
    <w:rsid w:val="004A693E"/>
    <w:rsid w:val="004A6C08"/>
    <w:rsid w:val="004A6D74"/>
    <w:rsid w:val="004A6D77"/>
    <w:rsid w:val="004A6EAC"/>
    <w:rsid w:val="004A6F03"/>
    <w:rsid w:val="004A72C4"/>
    <w:rsid w:val="004A73C4"/>
    <w:rsid w:val="004A757B"/>
    <w:rsid w:val="004A7597"/>
    <w:rsid w:val="004A775F"/>
    <w:rsid w:val="004A789E"/>
    <w:rsid w:val="004A78D1"/>
    <w:rsid w:val="004A79B2"/>
    <w:rsid w:val="004A7AAD"/>
    <w:rsid w:val="004A7AF4"/>
    <w:rsid w:val="004A7C04"/>
    <w:rsid w:val="004A7F00"/>
    <w:rsid w:val="004B031B"/>
    <w:rsid w:val="004B04F6"/>
    <w:rsid w:val="004B0506"/>
    <w:rsid w:val="004B0685"/>
    <w:rsid w:val="004B07D9"/>
    <w:rsid w:val="004B0C9C"/>
    <w:rsid w:val="004B1104"/>
    <w:rsid w:val="004B1219"/>
    <w:rsid w:val="004B12EC"/>
    <w:rsid w:val="004B1D15"/>
    <w:rsid w:val="004B1E78"/>
    <w:rsid w:val="004B1FA8"/>
    <w:rsid w:val="004B2662"/>
    <w:rsid w:val="004B2686"/>
    <w:rsid w:val="004B2948"/>
    <w:rsid w:val="004B307F"/>
    <w:rsid w:val="004B3A31"/>
    <w:rsid w:val="004B3B99"/>
    <w:rsid w:val="004B400E"/>
    <w:rsid w:val="004B40E9"/>
    <w:rsid w:val="004B4BF7"/>
    <w:rsid w:val="004B4DB9"/>
    <w:rsid w:val="004B519B"/>
    <w:rsid w:val="004B564A"/>
    <w:rsid w:val="004B573E"/>
    <w:rsid w:val="004B58B7"/>
    <w:rsid w:val="004B5B1D"/>
    <w:rsid w:val="004B5B99"/>
    <w:rsid w:val="004B5F03"/>
    <w:rsid w:val="004B603D"/>
    <w:rsid w:val="004B61C9"/>
    <w:rsid w:val="004B63E8"/>
    <w:rsid w:val="004B69CF"/>
    <w:rsid w:val="004B6AC7"/>
    <w:rsid w:val="004B6DD5"/>
    <w:rsid w:val="004B7003"/>
    <w:rsid w:val="004B713B"/>
    <w:rsid w:val="004B765A"/>
    <w:rsid w:val="004B7839"/>
    <w:rsid w:val="004B7E8F"/>
    <w:rsid w:val="004C02D5"/>
    <w:rsid w:val="004C032D"/>
    <w:rsid w:val="004C0331"/>
    <w:rsid w:val="004C038C"/>
    <w:rsid w:val="004C07E7"/>
    <w:rsid w:val="004C0BB3"/>
    <w:rsid w:val="004C0BE6"/>
    <w:rsid w:val="004C0E13"/>
    <w:rsid w:val="004C1378"/>
    <w:rsid w:val="004C15DF"/>
    <w:rsid w:val="004C16DD"/>
    <w:rsid w:val="004C1733"/>
    <w:rsid w:val="004C17DF"/>
    <w:rsid w:val="004C180D"/>
    <w:rsid w:val="004C1811"/>
    <w:rsid w:val="004C18F0"/>
    <w:rsid w:val="004C1A45"/>
    <w:rsid w:val="004C1B44"/>
    <w:rsid w:val="004C1C8A"/>
    <w:rsid w:val="004C1CB3"/>
    <w:rsid w:val="004C1ECF"/>
    <w:rsid w:val="004C2072"/>
    <w:rsid w:val="004C2081"/>
    <w:rsid w:val="004C2120"/>
    <w:rsid w:val="004C231D"/>
    <w:rsid w:val="004C24AA"/>
    <w:rsid w:val="004C24C5"/>
    <w:rsid w:val="004C30E2"/>
    <w:rsid w:val="004C33A5"/>
    <w:rsid w:val="004C34C5"/>
    <w:rsid w:val="004C36DD"/>
    <w:rsid w:val="004C36E6"/>
    <w:rsid w:val="004C3A47"/>
    <w:rsid w:val="004C3A96"/>
    <w:rsid w:val="004C3DA6"/>
    <w:rsid w:val="004C3E0C"/>
    <w:rsid w:val="004C4088"/>
    <w:rsid w:val="004C426F"/>
    <w:rsid w:val="004C45A2"/>
    <w:rsid w:val="004C4B85"/>
    <w:rsid w:val="004C5065"/>
    <w:rsid w:val="004C5673"/>
    <w:rsid w:val="004C5AD8"/>
    <w:rsid w:val="004C5C10"/>
    <w:rsid w:val="004C5EE7"/>
    <w:rsid w:val="004C5F23"/>
    <w:rsid w:val="004C5FB2"/>
    <w:rsid w:val="004C68A6"/>
    <w:rsid w:val="004C6BEA"/>
    <w:rsid w:val="004C6D63"/>
    <w:rsid w:val="004C6F5B"/>
    <w:rsid w:val="004C7A67"/>
    <w:rsid w:val="004C7A90"/>
    <w:rsid w:val="004C7BF2"/>
    <w:rsid w:val="004C7C6F"/>
    <w:rsid w:val="004C7C98"/>
    <w:rsid w:val="004C7CDB"/>
    <w:rsid w:val="004D01B0"/>
    <w:rsid w:val="004D0605"/>
    <w:rsid w:val="004D0AD9"/>
    <w:rsid w:val="004D0AF4"/>
    <w:rsid w:val="004D0AF9"/>
    <w:rsid w:val="004D0B51"/>
    <w:rsid w:val="004D1264"/>
    <w:rsid w:val="004D153A"/>
    <w:rsid w:val="004D1609"/>
    <w:rsid w:val="004D16D3"/>
    <w:rsid w:val="004D1853"/>
    <w:rsid w:val="004D1CA1"/>
    <w:rsid w:val="004D24F9"/>
    <w:rsid w:val="004D2F11"/>
    <w:rsid w:val="004D3553"/>
    <w:rsid w:val="004D35A2"/>
    <w:rsid w:val="004D3886"/>
    <w:rsid w:val="004D3955"/>
    <w:rsid w:val="004D3A02"/>
    <w:rsid w:val="004D49AB"/>
    <w:rsid w:val="004D4AD8"/>
    <w:rsid w:val="004D4CF0"/>
    <w:rsid w:val="004D4D10"/>
    <w:rsid w:val="004D515A"/>
    <w:rsid w:val="004D52A3"/>
    <w:rsid w:val="004D52FE"/>
    <w:rsid w:val="004D545A"/>
    <w:rsid w:val="004D556D"/>
    <w:rsid w:val="004D58F7"/>
    <w:rsid w:val="004D5F7F"/>
    <w:rsid w:val="004D5F90"/>
    <w:rsid w:val="004D64EE"/>
    <w:rsid w:val="004D6631"/>
    <w:rsid w:val="004D66C6"/>
    <w:rsid w:val="004D68B7"/>
    <w:rsid w:val="004D6D53"/>
    <w:rsid w:val="004D6E84"/>
    <w:rsid w:val="004D7360"/>
    <w:rsid w:val="004D7729"/>
    <w:rsid w:val="004D7984"/>
    <w:rsid w:val="004D79EE"/>
    <w:rsid w:val="004D7A47"/>
    <w:rsid w:val="004D7A59"/>
    <w:rsid w:val="004D7B65"/>
    <w:rsid w:val="004D7CE2"/>
    <w:rsid w:val="004D7D55"/>
    <w:rsid w:val="004D7F77"/>
    <w:rsid w:val="004E014B"/>
    <w:rsid w:val="004E0267"/>
    <w:rsid w:val="004E06A7"/>
    <w:rsid w:val="004E07BF"/>
    <w:rsid w:val="004E0BE2"/>
    <w:rsid w:val="004E0C76"/>
    <w:rsid w:val="004E0EA9"/>
    <w:rsid w:val="004E1494"/>
    <w:rsid w:val="004E1C1E"/>
    <w:rsid w:val="004E1CDA"/>
    <w:rsid w:val="004E1DB4"/>
    <w:rsid w:val="004E2895"/>
    <w:rsid w:val="004E28B6"/>
    <w:rsid w:val="004E2C7B"/>
    <w:rsid w:val="004E3F57"/>
    <w:rsid w:val="004E41CD"/>
    <w:rsid w:val="004E41DE"/>
    <w:rsid w:val="004E4740"/>
    <w:rsid w:val="004E4D56"/>
    <w:rsid w:val="004E4E35"/>
    <w:rsid w:val="004E5139"/>
    <w:rsid w:val="004E5482"/>
    <w:rsid w:val="004E5500"/>
    <w:rsid w:val="004E591A"/>
    <w:rsid w:val="004E5961"/>
    <w:rsid w:val="004E5F93"/>
    <w:rsid w:val="004E6809"/>
    <w:rsid w:val="004E687B"/>
    <w:rsid w:val="004E68D3"/>
    <w:rsid w:val="004E73D3"/>
    <w:rsid w:val="004E73D7"/>
    <w:rsid w:val="004E7462"/>
    <w:rsid w:val="004E779D"/>
    <w:rsid w:val="004E7BD7"/>
    <w:rsid w:val="004E7D0C"/>
    <w:rsid w:val="004E7DC2"/>
    <w:rsid w:val="004E7FF9"/>
    <w:rsid w:val="004F005C"/>
    <w:rsid w:val="004F00F2"/>
    <w:rsid w:val="004F0319"/>
    <w:rsid w:val="004F0B42"/>
    <w:rsid w:val="004F0CD0"/>
    <w:rsid w:val="004F0DE9"/>
    <w:rsid w:val="004F0EBF"/>
    <w:rsid w:val="004F0F11"/>
    <w:rsid w:val="004F104B"/>
    <w:rsid w:val="004F113B"/>
    <w:rsid w:val="004F125C"/>
    <w:rsid w:val="004F1413"/>
    <w:rsid w:val="004F1AFC"/>
    <w:rsid w:val="004F1B6E"/>
    <w:rsid w:val="004F1B70"/>
    <w:rsid w:val="004F1D56"/>
    <w:rsid w:val="004F1FAA"/>
    <w:rsid w:val="004F20D5"/>
    <w:rsid w:val="004F2A51"/>
    <w:rsid w:val="004F3198"/>
    <w:rsid w:val="004F36C4"/>
    <w:rsid w:val="004F3881"/>
    <w:rsid w:val="004F3B43"/>
    <w:rsid w:val="004F3C5D"/>
    <w:rsid w:val="004F4014"/>
    <w:rsid w:val="004F40E8"/>
    <w:rsid w:val="004F4517"/>
    <w:rsid w:val="004F46AF"/>
    <w:rsid w:val="004F472A"/>
    <w:rsid w:val="004F4757"/>
    <w:rsid w:val="004F493E"/>
    <w:rsid w:val="004F49F4"/>
    <w:rsid w:val="004F4B36"/>
    <w:rsid w:val="004F509F"/>
    <w:rsid w:val="004F510A"/>
    <w:rsid w:val="004F5572"/>
    <w:rsid w:val="004F6082"/>
    <w:rsid w:val="004F66AA"/>
    <w:rsid w:val="004F6711"/>
    <w:rsid w:val="004F68FD"/>
    <w:rsid w:val="004F6AD2"/>
    <w:rsid w:val="004F730F"/>
    <w:rsid w:val="004F7A17"/>
    <w:rsid w:val="004F7CE6"/>
    <w:rsid w:val="004F7D20"/>
    <w:rsid w:val="004F7E7E"/>
    <w:rsid w:val="004F7F54"/>
    <w:rsid w:val="005007B4"/>
    <w:rsid w:val="00500BD3"/>
    <w:rsid w:val="00500FC0"/>
    <w:rsid w:val="00501058"/>
    <w:rsid w:val="005010E7"/>
    <w:rsid w:val="0050148E"/>
    <w:rsid w:val="0050156E"/>
    <w:rsid w:val="00501661"/>
    <w:rsid w:val="005016D2"/>
    <w:rsid w:val="00501969"/>
    <w:rsid w:val="00501D06"/>
    <w:rsid w:val="00502208"/>
    <w:rsid w:val="00502664"/>
    <w:rsid w:val="00502837"/>
    <w:rsid w:val="00502A0A"/>
    <w:rsid w:val="00502B66"/>
    <w:rsid w:val="00502D84"/>
    <w:rsid w:val="00502FB5"/>
    <w:rsid w:val="0050352F"/>
    <w:rsid w:val="005036D0"/>
    <w:rsid w:val="005039C9"/>
    <w:rsid w:val="00503FB9"/>
    <w:rsid w:val="005043B5"/>
    <w:rsid w:val="00504715"/>
    <w:rsid w:val="0050507D"/>
    <w:rsid w:val="005054A1"/>
    <w:rsid w:val="00505628"/>
    <w:rsid w:val="005056AA"/>
    <w:rsid w:val="0050580E"/>
    <w:rsid w:val="00505914"/>
    <w:rsid w:val="00505B61"/>
    <w:rsid w:val="00505E28"/>
    <w:rsid w:val="0050618C"/>
    <w:rsid w:val="00506506"/>
    <w:rsid w:val="00506C2D"/>
    <w:rsid w:val="00506D55"/>
    <w:rsid w:val="0050721B"/>
    <w:rsid w:val="00507235"/>
    <w:rsid w:val="0050737A"/>
    <w:rsid w:val="00507527"/>
    <w:rsid w:val="00507661"/>
    <w:rsid w:val="005076E9"/>
    <w:rsid w:val="0050774F"/>
    <w:rsid w:val="00507B3C"/>
    <w:rsid w:val="00507BEC"/>
    <w:rsid w:val="00507C16"/>
    <w:rsid w:val="00507F09"/>
    <w:rsid w:val="00510172"/>
    <w:rsid w:val="00510221"/>
    <w:rsid w:val="00510E42"/>
    <w:rsid w:val="00511018"/>
    <w:rsid w:val="005111D1"/>
    <w:rsid w:val="00511398"/>
    <w:rsid w:val="0051154B"/>
    <w:rsid w:val="00511DAB"/>
    <w:rsid w:val="00512060"/>
    <w:rsid w:val="00512145"/>
    <w:rsid w:val="005121A4"/>
    <w:rsid w:val="005126A4"/>
    <w:rsid w:val="005126C4"/>
    <w:rsid w:val="0051288C"/>
    <w:rsid w:val="005128DD"/>
    <w:rsid w:val="005129A3"/>
    <w:rsid w:val="00512D18"/>
    <w:rsid w:val="00512E1C"/>
    <w:rsid w:val="00512E75"/>
    <w:rsid w:val="005130E9"/>
    <w:rsid w:val="0051314A"/>
    <w:rsid w:val="005131C7"/>
    <w:rsid w:val="005135B1"/>
    <w:rsid w:val="00513628"/>
    <w:rsid w:val="0051365C"/>
    <w:rsid w:val="005136B3"/>
    <w:rsid w:val="0051377F"/>
    <w:rsid w:val="00513C17"/>
    <w:rsid w:val="00513C5D"/>
    <w:rsid w:val="00513C85"/>
    <w:rsid w:val="00513E82"/>
    <w:rsid w:val="0051449B"/>
    <w:rsid w:val="00514C50"/>
    <w:rsid w:val="0051506B"/>
    <w:rsid w:val="005150FB"/>
    <w:rsid w:val="0051512C"/>
    <w:rsid w:val="00515329"/>
    <w:rsid w:val="00515878"/>
    <w:rsid w:val="005158E6"/>
    <w:rsid w:val="00515A09"/>
    <w:rsid w:val="00515A7F"/>
    <w:rsid w:val="00515CB2"/>
    <w:rsid w:val="00515E71"/>
    <w:rsid w:val="00516156"/>
    <w:rsid w:val="00516802"/>
    <w:rsid w:val="005171C7"/>
    <w:rsid w:val="00517433"/>
    <w:rsid w:val="005174C8"/>
    <w:rsid w:val="00517694"/>
    <w:rsid w:val="0051790E"/>
    <w:rsid w:val="00517C35"/>
    <w:rsid w:val="00520010"/>
    <w:rsid w:val="00520195"/>
    <w:rsid w:val="00520538"/>
    <w:rsid w:val="0052058D"/>
    <w:rsid w:val="0052063D"/>
    <w:rsid w:val="0052080E"/>
    <w:rsid w:val="0052096B"/>
    <w:rsid w:val="005209B5"/>
    <w:rsid w:val="005209F4"/>
    <w:rsid w:val="00521370"/>
    <w:rsid w:val="005214E2"/>
    <w:rsid w:val="005217F3"/>
    <w:rsid w:val="00521951"/>
    <w:rsid w:val="00521A33"/>
    <w:rsid w:val="005223AA"/>
    <w:rsid w:val="0052252B"/>
    <w:rsid w:val="005227B1"/>
    <w:rsid w:val="00522A85"/>
    <w:rsid w:val="00522ABE"/>
    <w:rsid w:val="00522E38"/>
    <w:rsid w:val="00522F97"/>
    <w:rsid w:val="005230BC"/>
    <w:rsid w:val="00523358"/>
    <w:rsid w:val="005233AF"/>
    <w:rsid w:val="00523540"/>
    <w:rsid w:val="00523595"/>
    <w:rsid w:val="0052392E"/>
    <w:rsid w:val="00523B35"/>
    <w:rsid w:val="00523BBD"/>
    <w:rsid w:val="00523E54"/>
    <w:rsid w:val="00523F7D"/>
    <w:rsid w:val="005248EC"/>
    <w:rsid w:val="00524C8C"/>
    <w:rsid w:val="00525103"/>
    <w:rsid w:val="0052519F"/>
    <w:rsid w:val="005254E5"/>
    <w:rsid w:val="0052569D"/>
    <w:rsid w:val="00525B0C"/>
    <w:rsid w:val="00525CA2"/>
    <w:rsid w:val="005260B1"/>
    <w:rsid w:val="005263DE"/>
    <w:rsid w:val="00526601"/>
    <w:rsid w:val="005267EF"/>
    <w:rsid w:val="00527058"/>
    <w:rsid w:val="00527128"/>
    <w:rsid w:val="0052784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04C"/>
    <w:rsid w:val="00531BD2"/>
    <w:rsid w:val="00531D68"/>
    <w:rsid w:val="00531F2D"/>
    <w:rsid w:val="0053213C"/>
    <w:rsid w:val="005321C5"/>
    <w:rsid w:val="005323AA"/>
    <w:rsid w:val="005325BA"/>
    <w:rsid w:val="005326D6"/>
    <w:rsid w:val="005327F9"/>
    <w:rsid w:val="0053282B"/>
    <w:rsid w:val="00532892"/>
    <w:rsid w:val="00532A35"/>
    <w:rsid w:val="00532EF9"/>
    <w:rsid w:val="00533139"/>
    <w:rsid w:val="00533216"/>
    <w:rsid w:val="00533412"/>
    <w:rsid w:val="00533466"/>
    <w:rsid w:val="005339D7"/>
    <w:rsid w:val="00533C94"/>
    <w:rsid w:val="00533D03"/>
    <w:rsid w:val="005341B8"/>
    <w:rsid w:val="00534230"/>
    <w:rsid w:val="0053501B"/>
    <w:rsid w:val="00535469"/>
    <w:rsid w:val="005355AC"/>
    <w:rsid w:val="005355B4"/>
    <w:rsid w:val="00535663"/>
    <w:rsid w:val="005356F4"/>
    <w:rsid w:val="00535909"/>
    <w:rsid w:val="00535A61"/>
    <w:rsid w:val="00535AAE"/>
    <w:rsid w:val="00535B7A"/>
    <w:rsid w:val="00535F79"/>
    <w:rsid w:val="0053613E"/>
    <w:rsid w:val="005362D8"/>
    <w:rsid w:val="005364C1"/>
    <w:rsid w:val="00536585"/>
    <w:rsid w:val="00536829"/>
    <w:rsid w:val="005368C0"/>
    <w:rsid w:val="00536F11"/>
    <w:rsid w:val="00537187"/>
    <w:rsid w:val="00537A4C"/>
    <w:rsid w:val="00537B3A"/>
    <w:rsid w:val="00537F63"/>
    <w:rsid w:val="00537FFE"/>
    <w:rsid w:val="005405D7"/>
    <w:rsid w:val="00540912"/>
    <w:rsid w:val="00540ADB"/>
    <w:rsid w:val="00540CF2"/>
    <w:rsid w:val="00540E72"/>
    <w:rsid w:val="00540E7A"/>
    <w:rsid w:val="005411E5"/>
    <w:rsid w:val="00541676"/>
    <w:rsid w:val="005419A7"/>
    <w:rsid w:val="00541A3F"/>
    <w:rsid w:val="00541D23"/>
    <w:rsid w:val="005421F4"/>
    <w:rsid w:val="0054291C"/>
    <w:rsid w:val="00542C4D"/>
    <w:rsid w:val="00542E05"/>
    <w:rsid w:val="00542FD3"/>
    <w:rsid w:val="0054323A"/>
    <w:rsid w:val="0054325C"/>
    <w:rsid w:val="0054332A"/>
    <w:rsid w:val="005433F2"/>
    <w:rsid w:val="005435C6"/>
    <w:rsid w:val="005437A6"/>
    <w:rsid w:val="00543898"/>
    <w:rsid w:val="00543BFC"/>
    <w:rsid w:val="00543DB7"/>
    <w:rsid w:val="00543F3D"/>
    <w:rsid w:val="005440AD"/>
    <w:rsid w:val="00544109"/>
    <w:rsid w:val="00544468"/>
    <w:rsid w:val="005444A8"/>
    <w:rsid w:val="005446A8"/>
    <w:rsid w:val="00544837"/>
    <w:rsid w:val="00544D54"/>
    <w:rsid w:val="00544F56"/>
    <w:rsid w:val="0054505F"/>
    <w:rsid w:val="005452F5"/>
    <w:rsid w:val="00545967"/>
    <w:rsid w:val="00545A5E"/>
    <w:rsid w:val="00545E7D"/>
    <w:rsid w:val="00546317"/>
    <w:rsid w:val="005463B6"/>
    <w:rsid w:val="0054687A"/>
    <w:rsid w:val="00546DE2"/>
    <w:rsid w:val="00547023"/>
    <w:rsid w:val="005471B4"/>
    <w:rsid w:val="00547870"/>
    <w:rsid w:val="00547895"/>
    <w:rsid w:val="00547EEA"/>
    <w:rsid w:val="00550824"/>
    <w:rsid w:val="005508B0"/>
    <w:rsid w:val="005508C9"/>
    <w:rsid w:val="005509CE"/>
    <w:rsid w:val="00550AEE"/>
    <w:rsid w:val="00550B18"/>
    <w:rsid w:val="00551393"/>
    <w:rsid w:val="005517A5"/>
    <w:rsid w:val="00551928"/>
    <w:rsid w:val="00551969"/>
    <w:rsid w:val="00551A6B"/>
    <w:rsid w:val="00551B93"/>
    <w:rsid w:val="00551ED1"/>
    <w:rsid w:val="0055208A"/>
    <w:rsid w:val="0055225D"/>
    <w:rsid w:val="00552291"/>
    <w:rsid w:val="005522A5"/>
    <w:rsid w:val="005525E6"/>
    <w:rsid w:val="00552678"/>
    <w:rsid w:val="00553068"/>
    <w:rsid w:val="005531BA"/>
    <w:rsid w:val="00553385"/>
    <w:rsid w:val="005533B1"/>
    <w:rsid w:val="00553565"/>
    <w:rsid w:val="0055377A"/>
    <w:rsid w:val="00553B90"/>
    <w:rsid w:val="00553C3C"/>
    <w:rsid w:val="00553DCC"/>
    <w:rsid w:val="005549C9"/>
    <w:rsid w:val="00554A96"/>
    <w:rsid w:val="0055538F"/>
    <w:rsid w:val="005553F5"/>
    <w:rsid w:val="0055560E"/>
    <w:rsid w:val="0055568B"/>
    <w:rsid w:val="005559CF"/>
    <w:rsid w:val="00555AC3"/>
    <w:rsid w:val="00555D31"/>
    <w:rsid w:val="0055610E"/>
    <w:rsid w:val="005561C0"/>
    <w:rsid w:val="005562B4"/>
    <w:rsid w:val="005565FA"/>
    <w:rsid w:val="0055695D"/>
    <w:rsid w:val="00556B14"/>
    <w:rsid w:val="00556C5B"/>
    <w:rsid w:val="00556C9F"/>
    <w:rsid w:val="00556EE9"/>
    <w:rsid w:val="00557047"/>
    <w:rsid w:val="00557216"/>
    <w:rsid w:val="00557645"/>
    <w:rsid w:val="005577E1"/>
    <w:rsid w:val="00557C0C"/>
    <w:rsid w:val="00557EE7"/>
    <w:rsid w:val="00557F7D"/>
    <w:rsid w:val="005601A2"/>
    <w:rsid w:val="0056113C"/>
    <w:rsid w:val="005611A5"/>
    <w:rsid w:val="00561433"/>
    <w:rsid w:val="0056147B"/>
    <w:rsid w:val="0056172E"/>
    <w:rsid w:val="00561BB9"/>
    <w:rsid w:val="00561EF2"/>
    <w:rsid w:val="00562240"/>
    <w:rsid w:val="0056244C"/>
    <w:rsid w:val="00562886"/>
    <w:rsid w:val="00562C90"/>
    <w:rsid w:val="00562F46"/>
    <w:rsid w:val="00563243"/>
    <w:rsid w:val="00563911"/>
    <w:rsid w:val="00563F44"/>
    <w:rsid w:val="0056444C"/>
    <w:rsid w:val="00564468"/>
    <w:rsid w:val="00564581"/>
    <w:rsid w:val="00564713"/>
    <w:rsid w:val="00564729"/>
    <w:rsid w:val="0056483C"/>
    <w:rsid w:val="00564A19"/>
    <w:rsid w:val="00564B31"/>
    <w:rsid w:val="00564C9E"/>
    <w:rsid w:val="0056560E"/>
    <w:rsid w:val="005658A4"/>
    <w:rsid w:val="00565959"/>
    <w:rsid w:val="00565C91"/>
    <w:rsid w:val="00565CBC"/>
    <w:rsid w:val="00565EE4"/>
    <w:rsid w:val="00566413"/>
    <w:rsid w:val="0056670B"/>
    <w:rsid w:val="00566CC4"/>
    <w:rsid w:val="00566DB6"/>
    <w:rsid w:val="00566E25"/>
    <w:rsid w:val="00566F78"/>
    <w:rsid w:val="00566F9B"/>
    <w:rsid w:val="0056704C"/>
    <w:rsid w:val="005670AD"/>
    <w:rsid w:val="00567170"/>
    <w:rsid w:val="00567306"/>
    <w:rsid w:val="005677F1"/>
    <w:rsid w:val="0056794A"/>
    <w:rsid w:val="00567A5D"/>
    <w:rsid w:val="00567CA2"/>
    <w:rsid w:val="00567DA3"/>
    <w:rsid w:val="00567DB0"/>
    <w:rsid w:val="005700A2"/>
    <w:rsid w:val="00570136"/>
    <w:rsid w:val="005701EF"/>
    <w:rsid w:val="005704BB"/>
    <w:rsid w:val="0057084E"/>
    <w:rsid w:val="00570AE4"/>
    <w:rsid w:val="00570B06"/>
    <w:rsid w:val="00570D83"/>
    <w:rsid w:val="00570DA6"/>
    <w:rsid w:val="00570E79"/>
    <w:rsid w:val="005714C5"/>
    <w:rsid w:val="00571572"/>
    <w:rsid w:val="005718DB"/>
    <w:rsid w:val="005719EA"/>
    <w:rsid w:val="00571C6D"/>
    <w:rsid w:val="00571DDE"/>
    <w:rsid w:val="00571F22"/>
    <w:rsid w:val="00572921"/>
    <w:rsid w:val="0057299B"/>
    <w:rsid w:val="00572A4C"/>
    <w:rsid w:val="00572B96"/>
    <w:rsid w:val="00572DD9"/>
    <w:rsid w:val="00572F32"/>
    <w:rsid w:val="00573050"/>
    <w:rsid w:val="00573102"/>
    <w:rsid w:val="0057354F"/>
    <w:rsid w:val="00573A9A"/>
    <w:rsid w:val="00573DF6"/>
    <w:rsid w:val="00573E95"/>
    <w:rsid w:val="00573F7B"/>
    <w:rsid w:val="005742CB"/>
    <w:rsid w:val="0057451F"/>
    <w:rsid w:val="005748D7"/>
    <w:rsid w:val="00574E9D"/>
    <w:rsid w:val="00575360"/>
    <w:rsid w:val="00575629"/>
    <w:rsid w:val="00575666"/>
    <w:rsid w:val="005756E0"/>
    <w:rsid w:val="00575EE4"/>
    <w:rsid w:val="0057631A"/>
    <w:rsid w:val="0057632F"/>
    <w:rsid w:val="00576436"/>
    <w:rsid w:val="00577256"/>
    <w:rsid w:val="00577556"/>
    <w:rsid w:val="005779D2"/>
    <w:rsid w:val="005779EC"/>
    <w:rsid w:val="00577AD4"/>
    <w:rsid w:val="00577C50"/>
    <w:rsid w:val="00577C62"/>
    <w:rsid w:val="00577D9A"/>
    <w:rsid w:val="00577DA4"/>
    <w:rsid w:val="00577E90"/>
    <w:rsid w:val="00580519"/>
    <w:rsid w:val="00580A82"/>
    <w:rsid w:val="00580B08"/>
    <w:rsid w:val="00580FC4"/>
    <w:rsid w:val="0058118B"/>
    <w:rsid w:val="00581293"/>
    <w:rsid w:val="005816EA"/>
    <w:rsid w:val="005819B0"/>
    <w:rsid w:val="00581EE8"/>
    <w:rsid w:val="00582247"/>
    <w:rsid w:val="0058264A"/>
    <w:rsid w:val="00582BF5"/>
    <w:rsid w:val="00582C51"/>
    <w:rsid w:val="00582ED8"/>
    <w:rsid w:val="00583DEA"/>
    <w:rsid w:val="005840E9"/>
    <w:rsid w:val="00584271"/>
    <w:rsid w:val="00584479"/>
    <w:rsid w:val="0058458D"/>
    <w:rsid w:val="00584853"/>
    <w:rsid w:val="00584D4A"/>
    <w:rsid w:val="00584E7A"/>
    <w:rsid w:val="00585019"/>
    <w:rsid w:val="00585088"/>
    <w:rsid w:val="0058545F"/>
    <w:rsid w:val="005854E3"/>
    <w:rsid w:val="00585926"/>
    <w:rsid w:val="00585DF5"/>
    <w:rsid w:val="00585E97"/>
    <w:rsid w:val="00586132"/>
    <w:rsid w:val="00586226"/>
    <w:rsid w:val="005862EA"/>
    <w:rsid w:val="00586459"/>
    <w:rsid w:val="005865B6"/>
    <w:rsid w:val="00586812"/>
    <w:rsid w:val="00586DE8"/>
    <w:rsid w:val="00587115"/>
    <w:rsid w:val="00587236"/>
    <w:rsid w:val="005877FE"/>
    <w:rsid w:val="0058789E"/>
    <w:rsid w:val="005878C6"/>
    <w:rsid w:val="00587930"/>
    <w:rsid w:val="00587A43"/>
    <w:rsid w:val="00587A48"/>
    <w:rsid w:val="00587A9D"/>
    <w:rsid w:val="00587B90"/>
    <w:rsid w:val="00587E87"/>
    <w:rsid w:val="0059008D"/>
    <w:rsid w:val="0059040E"/>
    <w:rsid w:val="005909BA"/>
    <w:rsid w:val="00590BE5"/>
    <w:rsid w:val="0059128B"/>
    <w:rsid w:val="005913BB"/>
    <w:rsid w:val="00591A2E"/>
    <w:rsid w:val="00591D26"/>
    <w:rsid w:val="00592150"/>
    <w:rsid w:val="00592159"/>
    <w:rsid w:val="0059244F"/>
    <w:rsid w:val="005924F0"/>
    <w:rsid w:val="0059252A"/>
    <w:rsid w:val="00592581"/>
    <w:rsid w:val="00592602"/>
    <w:rsid w:val="0059288E"/>
    <w:rsid w:val="00592918"/>
    <w:rsid w:val="00592CE7"/>
    <w:rsid w:val="00592EB3"/>
    <w:rsid w:val="0059300B"/>
    <w:rsid w:val="0059307F"/>
    <w:rsid w:val="00593266"/>
    <w:rsid w:val="00593268"/>
    <w:rsid w:val="00593919"/>
    <w:rsid w:val="0059396D"/>
    <w:rsid w:val="00593B34"/>
    <w:rsid w:val="00593B5E"/>
    <w:rsid w:val="00593C19"/>
    <w:rsid w:val="00593C41"/>
    <w:rsid w:val="00593CD8"/>
    <w:rsid w:val="00593D8E"/>
    <w:rsid w:val="0059400F"/>
    <w:rsid w:val="005943DC"/>
    <w:rsid w:val="0059450D"/>
    <w:rsid w:val="00594645"/>
    <w:rsid w:val="00594A51"/>
    <w:rsid w:val="00594A54"/>
    <w:rsid w:val="00595776"/>
    <w:rsid w:val="00595BFD"/>
    <w:rsid w:val="0059671E"/>
    <w:rsid w:val="005967CA"/>
    <w:rsid w:val="0059692A"/>
    <w:rsid w:val="00596AD7"/>
    <w:rsid w:val="00596D9E"/>
    <w:rsid w:val="00597A45"/>
    <w:rsid w:val="00597AE9"/>
    <w:rsid w:val="00597CC5"/>
    <w:rsid w:val="00597DF1"/>
    <w:rsid w:val="005A0AF7"/>
    <w:rsid w:val="005A0BC9"/>
    <w:rsid w:val="005A0D97"/>
    <w:rsid w:val="005A0E1D"/>
    <w:rsid w:val="005A12FF"/>
    <w:rsid w:val="005A13F8"/>
    <w:rsid w:val="005A143E"/>
    <w:rsid w:val="005A15EC"/>
    <w:rsid w:val="005A214D"/>
    <w:rsid w:val="005A21D1"/>
    <w:rsid w:val="005A231D"/>
    <w:rsid w:val="005A2753"/>
    <w:rsid w:val="005A28CB"/>
    <w:rsid w:val="005A306E"/>
    <w:rsid w:val="005A3078"/>
    <w:rsid w:val="005A3B48"/>
    <w:rsid w:val="005A3FAE"/>
    <w:rsid w:val="005A45E4"/>
    <w:rsid w:val="005A48CA"/>
    <w:rsid w:val="005A4CDA"/>
    <w:rsid w:val="005A4D75"/>
    <w:rsid w:val="005A4DBB"/>
    <w:rsid w:val="005A576B"/>
    <w:rsid w:val="005A5B5F"/>
    <w:rsid w:val="005A5EC6"/>
    <w:rsid w:val="005A5FB7"/>
    <w:rsid w:val="005A607A"/>
    <w:rsid w:val="005A608A"/>
    <w:rsid w:val="005A6090"/>
    <w:rsid w:val="005A6227"/>
    <w:rsid w:val="005A649E"/>
    <w:rsid w:val="005A6700"/>
    <w:rsid w:val="005A6992"/>
    <w:rsid w:val="005A6B42"/>
    <w:rsid w:val="005A6FC3"/>
    <w:rsid w:val="005A70F7"/>
    <w:rsid w:val="005A71C6"/>
    <w:rsid w:val="005A7789"/>
    <w:rsid w:val="005A77E7"/>
    <w:rsid w:val="005A7ABE"/>
    <w:rsid w:val="005A7B50"/>
    <w:rsid w:val="005A7C0C"/>
    <w:rsid w:val="005A7E48"/>
    <w:rsid w:val="005A7E75"/>
    <w:rsid w:val="005A7FD5"/>
    <w:rsid w:val="005B0844"/>
    <w:rsid w:val="005B098A"/>
    <w:rsid w:val="005B0A00"/>
    <w:rsid w:val="005B0C73"/>
    <w:rsid w:val="005B1419"/>
    <w:rsid w:val="005B143A"/>
    <w:rsid w:val="005B19DE"/>
    <w:rsid w:val="005B1D22"/>
    <w:rsid w:val="005B22C2"/>
    <w:rsid w:val="005B2614"/>
    <w:rsid w:val="005B28DE"/>
    <w:rsid w:val="005B2E2B"/>
    <w:rsid w:val="005B3277"/>
    <w:rsid w:val="005B3355"/>
    <w:rsid w:val="005B3416"/>
    <w:rsid w:val="005B352F"/>
    <w:rsid w:val="005B3A31"/>
    <w:rsid w:val="005B3C1D"/>
    <w:rsid w:val="005B3D3F"/>
    <w:rsid w:val="005B3D5F"/>
    <w:rsid w:val="005B4189"/>
    <w:rsid w:val="005B43A8"/>
    <w:rsid w:val="005B44F1"/>
    <w:rsid w:val="005B450D"/>
    <w:rsid w:val="005B45DD"/>
    <w:rsid w:val="005B462E"/>
    <w:rsid w:val="005B4796"/>
    <w:rsid w:val="005B4A6C"/>
    <w:rsid w:val="005B4D82"/>
    <w:rsid w:val="005B4DEA"/>
    <w:rsid w:val="005B4E49"/>
    <w:rsid w:val="005B5222"/>
    <w:rsid w:val="005B523B"/>
    <w:rsid w:val="005B5360"/>
    <w:rsid w:val="005B538C"/>
    <w:rsid w:val="005B5BDE"/>
    <w:rsid w:val="005B5D31"/>
    <w:rsid w:val="005B5D84"/>
    <w:rsid w:val="005B5F28"/>
    <w:rsid w:val="005B6018"/>
    <w:rsid w:val="005B6103"/>
    <w:rsid w:val="005B6104"/>
    <w:rsid w:val="005B6136"/>
    <w:rsid w:val="005B6386"/>
    <w:rsid w:val="005B6473"/>
    <w:rsid w:val="005B702A"/>
    <w:rsid w:val="005B733F"/>
    <w:rsid w:val="005B7355"/>
    <w:rsid w:val="005B75AC"/>
    <w:rsid w:val="005B7AB2"/>
    <w:rsid w:val="005B7C53"/>
    <w:rsid w:val="005C0801"/>
    <w:rsid w:val="005C09D0"/>
    <w:rsid w:val="005C0A51"/>
    <w:rsid w:val="005C0AE9"/>
    <w:rsid w:val="005C0F67"/>
    <w:rsid w:val="005C1ADB"/>
    <w:rsid w:val="005C1BD9"/>
    <w:rsid w:val="005C1CBC"/>
    <w:rsid w:val="005C1E74"/>
    <w:rsid w:val="005C1F9F"/>
    <w:rsid w:val="005C2050"/>
    <w:rsid w:val="005C20E5"/>
    <w:rsid w:val="005C2C86"/>
    <w:rsid w:val="005C2D95"/>
    <w:rsid w:val="005C330B"/>
    <w:rsid w:val="005C341B"/>
    <w:rsid w:val="005C3693"/>
    <w:rsid w:val="005C382C"/>
    <w:rsid w:val="005C39CE"/>
    <w:rsid w:val="005C439D"/>
    <w:rsid w:val="005C45A5"/>
    <w:rsid w:val="005C45E7"/>
    <w:rsid w:val="005C490B"/>
    <w:rsid w:val="005C4FC5"/>
    <w:rsid w:val="005C53A9"/>
    <w:rsid w:val="005C54F4"/>
    <w:rsid w:val="005C55AA"/>
    <w:rsid w:val="005C56E5"/>
    <w:rsid w:val="005C56FD"/>
    <w:rsid w:val="005C58B1"/>
    <w:rsid w:val="005C5B32"/>
    <w:rsid w:val="005C5EDB"/>
    <w:rsid w:val="005C6A89"/>
    <w:rsid w:val="005C6D13"/>
    <w:rsid w:val="005C6EFD"/>
    <w:rsid w:val="005C73CB"/>
    <w:rsid w:val="005C7532"/>
    <w:rsid w:val="005C7883"/>
    <w:rsid w:val="005C7BD0"/>
    <w:rsid w:val="005C7D72"/>
    <w:rsid w:val="005C7DDB"/>
    <w:rsid w:val="005D00A2"/>
    <w:rsid w:val="005D021C"/>
    <w:rsid w:val="005D0374"/>
    <w:rsid w:val="005D0422"/>
    <w:rsid w:val="005D0801"/>
    <w:rsid w:val="005D0828"/>
    <w:rsid w:val="005D0856"/>
    <w:rsid w:val="005D0861"/>
    <w:rsid w:val="005D0BA0"/>
    <w:rsid w:val="005D0D26"/>
    <w:rsid w:val="005D1134"/>
    <w:rsid w:val="005D1339"/>
    <w:rsid w:val="005D16C2"/>
    <w:rsid w:val="005D1EC0"/>
    <w:rsid w:val="005D23DD"/>
    <w:rsid w:val="005D27E1"/>
    <w:rsid w:val="005D2815"/>
    <w:rsid w:val="005D293E"/>
    <w:rsid w:val="005D2D2A"/>
    <w:rsid w:val="005D2FF5"/>
    <w:rsid w:val="005D3110"/>
    <w:rsid w:val="005D324C"/>
    <w:rsid w:val="005D37F7"/>
    <w:rsid w:val="005D39DF"/>
    <w:rsid w:val="005D3A3C"/>
    <w:rsid w:val="005D3FC3"/>
    <w:rsid w:val="005D40B7"/>
    <w:rsid w:val="005D44A6"/>
    <w:rsid w:val="005D44A7"/>
    <w:rsid w:val="005D44E5"/>
    <w:rsid w:val="005D49A2"/>
    <w:rsid w:val="005D4A89"/>
    <w:rsid w:val="005D507C"/>
    <w:rsid w:val="005D556C"/>
    <w:rsid w:val="005D5680"/>
    <w:rsid w:val="005D5E3F"/>
    <w:rsid w:val="005D63B8"/>
    <w:rsid w:val="005D659C"/>
    <w:rsid w:val="005D6762"/>
    <w:rsid w:val="005D6E6C"/>
    <w:rsid w:val="005D708B"/>
    <w:rsid w:val="005D71F0"/>
    <w:rsid w:val="005D745C"/>
    <w:rsid w:val="005D7707"/>
    <w:rsid w:val="005D7975"/>
    <w:rsid w:val="005D79D0"/>
    <w:rsid w:val="005E0862"/>
    <w:rsid w:val="005E0B2A"/>
    <w:rsid w:val="005E114F"/>
    <w:rsid w:val="005E1A6C"/>
    <w:rsid w:val="005E1E1B"/>
    <w:rsid w:val="005E20E3"/>
    <w:rsid w:val="005E29DC"/>
    <w:rsid w:val="005E2AF8"/>
    <w:rsid w:val="005E31E2"/>
    <w:rsid w:val="005E323C"/>
    <w:rsid w:val="005E405E"/>
    <w:rsid w:val="005E40D7"/>
    <w:rsid w:val="005E40E5"/>
    <w:rsid w:val="005E41E4"/>
    <w:rsid w:val="005E4312"/>
    <w:rsid w:val="005E44FA"/>
    <w:rsid w:val="005E4519"/>
    <w:rsid w:val="005E4586"/>
    <w:rsid w:val="005E503B"/>
    <w:rsid w:val="005E54EE"/>
    <w:rsid w:val="005E55B0"/>
    <w:rsid w:val="005E56A2"/>
    <w:rsid w:val="005E5743"/>
    <w:rsid w:val="005E5BC4"/>
    <w:rsid w:val="005E5C0C"/>
    <w:rsid w:val="005E5F4A"/>
    <w:rsid w:val="005E6441"/>
    <w:rsid w:val="005E68D9"/>
    <w:rsid w:val="005E6F96"/>
    <w:rsid w:val="005E7460"/>
    <w:rsid w:val="005E7C9B"/>
    <w:rsid w:val="005E7DC8"/>
    <w:rsid w:val="005F058C"/>
    <w:rsid w:val="005F0661"/>
    <w:rsid w:val="005F07B4"/>
    <w:rsid w:val="005F0928"/>
    <w:rsid w:val="005F0A4F"/>
    <w:rsid w:val="005F0DA3"/>
    <w:rsid w:val="005F12F7"/>
    <w:rsid w:val="005F13AB"/>
    <w:rsid w:val="005F15A9"/>
    <w:rsid w:val="005F1ABB"/>
    <w:rsid w:val="005F1D53"/>
    <w:rsid w:val="005F1DED"/>
    <w:rsid w:val="005F1E54"/>
    <w:rsid w:val="005F24D2"/>
    <w:rsid w:val="005F26C8"/>
    <w:rsid w:val="005F27CD"/>
    <w:rsid w:val="005F2BA9"/>
    <w:rsid w:val="005F2F74"/>
    <w:rsid w:val="005F30F7"/>
    <w:rsid w:val="005F31A1"/>
    <w:rsid w:val="005F31BF"/>
    <w:rsid w:val="005F3231"/>
    <w:rsid w:val="005F3279"/>
    <w:rsid w:val="005F3407"/>
    <w:rsid w:val="005F3B35"/>
    <w:rsid w:val="005F3E31"/>
    <w:rsid w:val="005F4BA2"/>
    <w:rsid w:val="005F4DF1"/>
    <w:rsid w:val="005F527C"/>
    <w:rsid w:val="005F5550"/>
    <w:rsid w:val="005F56FA"/>
    <w:rsid w:val="005F5790"/>
    <w:rsid w:val="005F5831"/>
    <w:rsid w:val="005F5B1B"/>
    <w:rsid w:val="005F602F"/>
    <w:rsid w:val="005F6220"/>
    <w:rsid w:val="005F65A0"/>
    <w:rsid w:val="005F6742"/>
    <w:rsid w:val="005F6EFA"/>
    <w:rsid w:val="005F75A1"/>
    <w:rsid w:val="005F7891"/>
    <w:rsid w:val="005F7A10"/>
    <w:rsid w:val="005F7BBE"/>
    <w:rsid w:val="005F7C67"/>
    <w:rsid w:val="006001BE"/>
    <w:rsid w:val="00600609"/>
    <w:rsid w:val="006008C1"/>
    <w:rsid w:val="006009CC"/>
    <w:rsid w:val="00600B36"/>
    <w:rsid w:val="00600BE8"/>
    <w:rsid w:val="00600BF3"/>
    <w:rsid w:val="00600C28"/>
    <w:rsid w:val="00600D92"/>
    <w:rsid w:val="00600DD6"/>
    <w:rsid w:val="00601559"/>
    <w:rsid w:val="006018A1"/>
    <w:rsid w:val="00601975"/>
    <w:rsid w:val="00601AC1"/>
    <w:rsid w:val="00601B66"/>
    <w:rsid w:val="006023AF"/>
    <w:rsid w:val="006024B0"/>
    <w:rsid w:val="006026A2"/>
    <w:rsid w:val="00602E26"/>
    <w:rsid w:val="00602F6C"/>
    <w:rsid w:val="00603491"/>
    <w:rsid w:val="00603616"/>
    <w:rsid w:val="006036C0"/>
    <w:rsid w:val="00603AB8"/>
    <w:rsid w:val="00603CCB"/>
    <w:rsid w:val="00603DA8"/>
    <w:rsid w:val="00603DE5"/>
    <w:rsid w:val="00603EF9"/>
    <w:rsid w:val="00603F84"/>
    <w:rsid w:val="00604476"/>
    <w:rsid w:val="00604798"/>
    <w:rsid w:val="0060484D"/>
    <w:rsid w:val="00604A7F"/>
    <w:rsid w:val="00604A95"/>
    <w:rsid w:val="00605095"/>
    <w:rsid w:val="0060521C"/>
    <w:rsid w:val="00605384"/>
    <w:rsid w:val="006056A5"/>
    <w:rsid w:val="0060578D"/>
    <w:rsid w:val="00605A1B"/>
    <w:rsid w:val="00605CF0"/>
    <w:rsid w:val="00605D88"/>
    <w:rsid w:val="0060604A"/>
    <w:rsid w:val="006065EA"/>
    <w:rsid w:val="00606630"/>
    <w:rsid w:val="006066DB"/>
    <w:rsid w:val="00606CBA"/>
    <w:rsid w:val="00606E3F"/>
    <w:rsid w:val="00606FBC"/>
    <w:rsid w:val="006070DD"/>
    <w:rsid w:val="00607B35"/>
    <w:rsid w:val="00607CA0"/>
    <w:rsid w:val="00607DEF"/>
    <w:rsid w:val="00607E47"/>
    <w:rsid w:val="00607F24"/>
    <w:rsid w:val="00610393"/>
    <w:rsid w:val="006103C8"/>
    <w:rsid w:val="00610606"/>
    <w:rsid w:val="00610724"/>
    <w:rsid w:val="00610D75"/>
    <w:rsid w:val="00611726"/>
    <w:rsid w:val="00611808"/>
    <w:rsid w:val="006118A5"/>
    <w:rsid w:val="00611DB1"/>
    <w:rsid w:val="00611F7B"/>
    <w:rsid w:val="00611F7F"/>
    <w:rsid w:val="00612118"/>
    <w:rsid w:val="0061213A"/>
    <w:rsid w:val="006122A8"/>
    <w:rsid w:val="006123F6"/>
    <w:rsid w:val="0061246E"/>
    <w:rsid w:val="006124BD"/>
    <w:rsid w:val="0061280B"/>
    <w:rsid w:val="00612BA2"/>
    <w:rsid w:val="00612BC5"/>
    <w:rsid w:val="00612C52"/>
    <w:rsid w:val="00612F95"/>
    <w:rsid w:val="0061338E"/>
    <w:rsid w:val="00613434"/>
    <w:rsid w:val="006137D0"/>
    <w:rsid w:val="00613879"/>
    <w:rsid w:val="0061396A"/>
    <w:rsid w:val="00613A51"/>
    <w:rsid w:val="00613EB0"/>
    <w:rsid w:val="00613F15"/>
    <w:rsid w:val="0061480A"/>
    <w:rsid w:val="00614997"/>
    <w:rsid w:val="006149DD"/>
    <w:rsid w:val="00614AFE"/>
    <w:rsid w:val="00614CB2"/>
    <w:rsid w:val="006153DA"/>
    <w:rsid w:val="006154D3"/>
    <w:rsid w:val="006154FD"/>
    <w:rsid w:val="00615683"/>
    <w:rsid w:val="006156AF"/>
    <w:rsid w:val="00615AC4"/>
    <w:rsid w:val="006160AE"/>
    <w:rsid w:val="006165C6"/>
    <w:rsid w:val="0061665E"/>
    <w:rsid w:val="00616AAB"/>
    <w:rsid w:val="00616D98"/>
    <w:rsid w:val="006170F6"/>
    <w:rsid w:val="0061711A"/>
    <w:rsid w:val="00617188"/>
    <w:rsid w:val="00617238"/>
    <w:rsid w:val="0061733A"/>
    <w:rsid w:val="006179CD"/>
    <w:rsid w:val="00617A12"/>
    <w:rsid w:val="00617AB9"/>
    <w:rsid w:val="00617B38"/>
    <w:rsid w:val="00617B54"/>
    <w:rsid w:val="00620306"/>
    <w:rsid w:val="006204E4"/>
    <w:rsid w:val="0062094E"/>
    <w:rsid w:val="00620A0A"/>
    <w:rsid w:val="00620B33"/>
    <w:rsid w:val="00620BB7"/>
    <w:rsid w:val="00620FEF"/>
    <w:rsid w:val="006212D1"/>
    <w:rsid w:val="006213D7"/>
    <w:rsid w:val="00621904"/>
    <w:rsid w:val="00621CB6"/>
    <w:rsid w:val="00621E55"/>
    <w:rsid w:val="00622AE0"/>
    <w:rsid w:val="00622BE8"/>
    <w:rsid w:val="00622DCF"/>
    <w:rsid w:val="00622E26"/>
    <w:rsid w:val="006232CE"/>
    <w:rsid w:val="006233FB"/>
    <w:rsid w:val="0062341B"/>
    <w:rsid w:val="00623A84"/>
    <w:rsid w:val="00623A9C"/>
    <w:rsid w:val="00623C45"/>
    <w:rsid w:val="00623CCD"/>
    <w:rsid w:val="00623E11"/>
    <w:rsid w:val="006243D8"/>
    <w:rsid w:val="0062454E"/>
    <w:rsid w:val="00624985"/>
    <w:rsid w:val="00624F59"/>
    <w:rsid w:val="006253BA"/>
    <w:rsid w:val="0062564D"/>
    <w:rsid w:val="006258E4"/>
    <w:rsid w:val="006259A2"/>
    <w:rsid w:val="00625A40"/>
    <w:rsid w:val="00625C3F"/>
    <w:rsid w:val="00625FFE"/>
    <w:rsid w:val="00626108"/>
    <w:rsid w:val="0062628A"/>
    <w:rsid w:val="00626497"/>
    <w:rsid w:val="006265FC"/>
    <w:rsid w:val="00626692"/>
    <w:rsid w:val="00626DFA"/>
    <w:rsid w:val="00626E56"/>
    <w:rsid w:val="00626EA9"/>
    <w:rsid w:val="00627021"/>
    <w:rsid w:val="0062727D"/>
    <w:rsid w:val="00627A75"/>
    <w:rsid w:val="00627B4D"/>
    <w:rsid w:val="00627F9E"/>
    <w:rsid w:val="00627FD3"/>
    <w:rsid w:val="006301EF"/>
    <w:rsid w:val="00630429"/>
    <w:rsid w:val="00630667"/>
    <w:rsid w:val="00630892"/>
    <w:rsid w:val="0063102B"/>
    <w:rsid w:val="00631203"/>
    <w:rsid w:val="0063120F"/>
    <w:rsid w:val="00631228"/>
    <w:rsid w:val="006313B1"/>
    <w:rsid w:val="00631559"/>
    <w:rsid w:val="006315F6"/>
    <w:rsid w:val="0063170D"/>
    <w:rsid w:val="00631953"/>
    <w:rsid w:val="00631A5D"/>
    <w:rsid w:val="00631E42"/>
    <w:rsid w:val="00631E60"/>
    <w:rsid w:val="00631E64"/>
    <w:rsid w:val="0063216D"/>
    <w:rsid w:val="00632278"/>
    <w:rsid w:val="0063240D"/>
    <w:rsid w:val="0063292C"/>
    <w:rsid w:val="00632B4B"/>
    <w:rsid w:val="00633180"/>
    <w:rsid w:val="00633864"/>
    <w:rsid w:val="00633950"/>
    <w:rsid w:val="00633A4E"/>
    <w:rsid w:val="00633B52"/>
    <w:rsid w:val="00633E2E"/>
    <w:rsid w:val="006340A7"/>
    <w:rsid w:val="006340B7"/>
    <w:rsid w:val="0063422F"/>
    <w:rsid w:val="00634638"/>
    <w:rsid w:val="006346E9"/>
    <w:rsid w:val="0063478A"/>
    <w:rsid w:val="0063514C"/>
    <w:rsid w:val="00635247"/>
    <w:rsid w:val="0063545D"/>
    <w:rsid w:val="00635A45"/>
    <w:rsid w:val="00635C59"/>
    <w:rsid w:val="00635E49"/>
    <w:rsid w:val="00635FD6"/>
    <w:rsid w:val="0063602F"/>
    <w:rsid w:val="0063605F"/>
    <w:rsid w:val="0063639D"/>
    <w:rsid w:val="0063673E"/>
    <w:rsid w:val="0063680A"/>
    <w:rsid w:val="0063699E"/>
    <w:rsid w:val="00636A7D"/>
    <w:rsid w:val="00636D0A"/>
    <w:rsid w:val="00637286"/>
    <w:rsid w:val="0063735B"/>
    <w:rsid w:val="006373B7"/>
    <w:rsid w:val="00637621"/>
    <w:rsid w:val="00637679"/>
    <w:rsid w:val="0063784F"/>
    <w:rsid w:val="006378C9"/>
    <w:rsid w:val="00637BB1"/>
    <w:rsid w:val="00637CAB"/>
    <w:rsid w:val="00637CF6"/>
    <w:rsid w:val="00637E30"/>
    <w:rsid w:val="00640281"/>
    <w:rsid w:val="0064032F"/>
    <w:rsid w:val="0064047E"/>
    <w:rsid w:val="00640A4F"/>
    <w:rsid w:val="00640CEE"/>
    <w:rsid w:val="00640F1E"/>
    <w:rsid w:val="0064104D"/>
    <w:rsid w:val="00641121"/>
    <w:rsid w:val="00641277"/>
    <w:rsid w:val="00641C51"/>
    <w:rsid w:val="00641F62"/>
    <w:rsid w:val="00642066"/>
    <w:rsid w:val="00642223"/>
    <w:rsid w:val="00642232"/>
    <w:rsid w:val="0064278B"/>
    <w:rsid w:val="00643079"/>
    <w:rsid w:val="00643316"/>
    <w:rsid w:val="00643A62"/>
    <w:rsid w:val="00643B54"/>
    <w:rsid w:val="00643E42"/>
    <w:rsid w:val="00643EDF"/>
    <w:rsid w:val="006444A1"/>
    <w:rsid w:val="00644581"/>
    <w:rsid w:val="006449F0"/>
    <w:rsid w:val="00644F3D"/>
    <w:rsid w:val="006450EE"/>
    <w:rsid w:val="006451B0"/>
    <w:rsid w:val="006456F1"/>
    <w:rsid w:val="00645A62"/>
    <w:rsid w:val="00645F5E"/>
    <w:rsid w:val="00646490"/>
    <w:rsid w:val="00646614"/>
    <w:rsid w:val="0064662A"/>
    <w:rsid w:val="00646A24"/>
    <w:rsid w:val="00646A64"/>
    <w:rsid w:val="00646B5B"/>
    <w:rsid w:val="00646EFA"/>
    <w:rsid w:val="00647474"/>
    <w:rsid w:val="00647551"/>
    <w:rsid w:val="00647748"/>
    <w:rsid w:val="006477CF"/>
    <w:rsid w:val="00647C8C"/>
    <w:rsid w:val="00647CFC"/>
    <w:rsid w:val="00647EEC"/>
    <w:rsid w:val="00647FF1"/>
    <w:rsid w:val="0065079B"/>
    <w:rsid w:val="006507AC"/>
    <w:rsid w:val="00650C49"/>
    <w:rsid w:val="00650F77"/>
    <w:rsid w:val="00651338"/>
    <w:rsid w:val="0065133A"/>
    <w:rsid w:val="006515FE"/>
    <w:rsid w:val="0065182A"/>
    <w:rsid w:val="00651A85"/>
    <w:rsid w:val="00651B4C"/>
    <w:rsid w:val="00651F64"/>
    <w:rsid w:val="00651FE4"/>
    <w:rsid w:val="006521B9"/>
    <w:rsid w:val="00652234"/>
    <w:rsid w:val="006523E0"/>
    <w:rsid w:val="00652487"/>
    <w:rsid w:val="00652792"/>
    <w:rsid w:val="00652A09"/>
    <w:rsid w:val="00652BD1"/>
    <w:rsid w:val="00652CD2"/>
    <w:rsid w:val="0065378D"/>
    <w:rsid w:val="0065390B"/>
    <w:rsid w:val="00653995"/>
    <w:rsid w:val="006539CF"/>
    <w:rsid w:val="00653BD3"/>
    <w:rsid w:val="006542EC"/>
    <w:rsid w:val="006544A0"/>
    <w:rsid w:val="00654791"/>
    <w:rsid w:val="00654987"/>
    <w:rsid w:val="00654C69"/>
    <w:rsid w:val="00655044"/>
    <w:rsid w:val="00655048"/>
    <w:rsid w:val="006552AF"/>
    <w:rsid w:val="0065540C"/>
    <w:rsid w:val="00655452"/>
    <w:rsid w:val="00655590"/>
    <w:rsid w:val="00655B36"/>
    <w:rsid w:val="00655D57"/>
    <w:rsid w:val="00655E1B"/>
    <w:rsid w:val="00655FD2"/>
    <w:rsid w:val="00655FF3"/>
    <w:rsid w:val="006562CC"/>
    <w:rsid w:val="00656450"/>
    <w:rsid w:val="0065659D"/>
    <w:rsid w:val="00656810"/>
    <w:rsid w:val="00656898"/>
    <w:rsid w:val="00656FBE"/>
    <w:rsid w:val="00657014"/>
    <w:rsid w:val="00657064"/>
    <w:rsid w:val="006571C6"/>
    <w:rsid w:val="00657687"/>
    <w:rsid w:val="00657CCF"/>
    <w:rsid w:val="00657DF4"/>
    <w:rsid w:val="00657FED"/>
    <w:rsid w:val="006602D7"/>
    <w:rsid w:val="0066042B"/>
    <w:rsid w:val="00660483"/>
    <w:rsid w:val="006609BA"/>
    <w:rsid w:val="00660C25"/>
    <w:rsid w:val="00660D4E"/>
    <w:rsid w:val="0066117D"/>
    <w:rsid w:val="00661395"/>
    <w:rsid w:val="00661695"/>
    <w:rsid w:val="00661875"/>
    <w:rsid w:val="00661882"/>
    <w:rsid w:val="006619D8"/>
    <w:rsid w:val="00661DBC"/>
    <w:rsid w:val="00661E82"/>
    <w:rsid w:val="00661F93"/>
    <w:rsid w:val="00661F9C"/>
    <w:rsid w:val="00662119"/>
    <w:rsid w:val="0066238C"/>
    <w:rsid w:val="0066251C"/>
    <w:rsid w:val="006629E9"/>
    <w:rsid w:val="00662C62"/>
    <w:rsid w:val="00663173"/>
    <w:rsid w:val="00663299"/>
    <w:rsid w:val="006632BF"/>
    <w:rsid w:val="00663466"/>
    <w:rsid w:val="006634FB"/>
    <w:rsid w:val="00663852"/>
    <w:rsid w:val="00663873"/>
    <w:rsid w:val="00663B17"/>
    <w:rsid w:val="00663CB4"/>
    <w:rsid w:val="00664036"/>
    <w:rsid w:val="006640DA"/>
    <w:rsid w:val="00664182"/>
    <w:rsid w:val="00664A88"/>
    <w:rsid w:val="006650E9"/>
    <w:rsid w:val="00665497"/>
    <w:rsid w:val="0066574D"/>
    <w:rsid w:val="00665F2B"/>
    <w:rsid w:val="0066617D"/>
    <w:rsid w:val="006663CA"/>
    <w:rsid w:val="0066647D"/>
    <w:rsid w:val="006664CA"/>
    <w:rsid w:val="006665F2"/>
    <w:rsid w:val="00666600"/>
    <w:rsid w:val="0066668C"/>
    <w:rsid w:val="00666840"/>
    <w:rsid w:val="0066693E"/>
    <w:rsid w:val="00666AAC"/>
    <w:rsid w:val="00666AE7"/>
    <w:rsid w:val="00667205"/>
    <w:rsid w:val="00667459"/>
    <w:rsid w:val="00667A7A"/>
    <w:rsid w:val="00667ECB"/>
    <w:rsid w:val="00667F81"/>
    <w:rsid w:val="00670087"/>
    <w:rsid w:val="00670285"/>
    <w:rsid w:val="00670572"/>
    <w:rsid w:val="006705F5"/>
    <w:rsid w:val="00670B93"/>
    <w:rsid w:val="00670CCF"/>
    <w:rsid w:val="00670FCD"/>
    <w:rsid w:val="006711FF"/>
    <w:rsid w:val="0067140C"/>
    <w:rsid w:val="0067142D"/>
    <w:rsid w:val="0067170D"/>
    <w:rsid w:val="00671AB6"/>
    <w:rsid w:val="00671BB4"/>
    <w:rsid w:val="00671ED8"/>
    <w:rsid w:val="00672516"/>
    <w:rsid w:val="006727EE"/>
    <w:rsid w:val="00672F9D"/>
    <w:rsid w:val="00672FDC"/>
    <w:rsid w:val="00673092"/>
    <w:rsid w:val="00673729"/>
    <w:rsid w:val="00673E46"/>
    <w:rsid w:val="0067401C"/>
    <w:rsid w:val="00674212"/>
    <w:rsid w:val="006745C8"/>
    <w:rsid w:val="006746EB"/>
    <w:rsid w:val="0067498E"/>
    <w:rsid w:val="00674C46"/>
    <w:rsid w:val="00674DBD"/>
    <w:rsid w:val="006751A4"/>
    <w:rsid w:val="00675354"/>
    <w:rsid w:val="0067578A"/>
    <w:rsid w:val="00675B44"/>
    <w:rsid w:val="00675EE3"/>
    <w:rsid w:val="00676003"/>
    <w:rsid w:val="006760F0"/>
    <w:rsid w:val="00676208"/>
    <w:rsid w:val="00676647"/>
    <w:rsid w:val="0067673F"/>
    <w:rsid w:val="006769B3"/>
    <w:rsid w:val="00676A1A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DC9"/>
    <w:rsid w:val="00677E91"/>
    <w:rsid w:val="00680106"/>
    <w:rsid w:val="00680477"/>
    <w:rsid w:val="00680493"/>
    <w:rsid w:val="006806F9"/>
    <w:rsid w:val="0068070B"/>
    <w:rsid w:val="006807F8"/>
    <w:rsid w:val="006809ED"/>
    <w:rsid w:val="00680C3E"/>
    <w:rsid w:val="00680C4C"/>
    <w:rsid w:val="0068119E"/>
    <w:rsid w:val="00681389"/>
    <w:rsid w:val="006819DD"/>
    <w:rsid w:val="00681D33"/>
    <w:rsid w:val="00681D37"/>
    <w:rsid w:val="00681F42"/>
    <w:rsid w:val="0068210E"/>
    <w:rsid w:val="0068253D"/>
    <w:rsid w:val="00682836"/>
    <w:rsid w:val="00682837"/>
    <w:rsid w:val="00682961"/>
    <w:rsid w:val="00682A12"/>
    <w:rsid w:val="006833BB"/>
    <w:rsid w:val="0068396A"/>
    <w:rsid w:val="00683D8E"/>
    <w:rsid w:val="006841CE"/>
    <w:rsid w:val="0068428A"/>
    <w:rsid w:val="006844BA"/>
    <w:rsid w:val="00684706"/>
    <w:rsid w:val="00684EA4"/>
    <w:rsid w:val="00684FA0"/>
    <w:rsid w:val="0068519B"/>
    <w:rsid w:val="006853A5"/>
    <w:rsid w:val="00685845"/>
    <w:rsid w:val="00685B0D"/>
    <w:rsid w:val="00685BD0"/>
    <w:rsid w:val="00685E47"/>
    <w:rsid w:val="006860C4"/>
    <w:rsid w:val="006861C6"/>
    <w:rsid w:val="006865C3"/>
    <w:rsid w:val="00686602"/>
    <w:rsid w:val="006867E8"/>
    <w:rsid w:val="006867FE"/>
    <w:rsid w:val="006868A8"/>
    <w:rsid w:val="006869F7"/>
    <w:rsid w:val="00686BCA"/>
    <w:rsid w:val="00686C05"/>
    <w:rsid w:val="00686EE8"/>
    <w:rsid w:val="0068745F"/>
    <w:rsid w:val="00687544"/>
    <w:rsid w:val="00687B60"/>
    <w:rsid w:val="00690549"/>
    <w:rsid w:val="00690831"/>
    <w:rsid w:val="00691083"/>
    <w:rsid w:val="00691261"/>
    <w:rsid w:val="006915E8"/>
    <w:rsid w:val="00691899"/>
    <w:rsid w:val="00691967"/>
    <w:rsid w:val="00691A78"/>
    <w:rsid w:val="00691B7E"/>
    <w:rsid w:val="00691D91"/>
    <w:rsid w:val="00691D95"/>
    <w:rsid w:val="00691F3C"/>
    <w:rsid w:val="00692239"/>
    <w:rsid w:val="006922B7"/>
    <w:rsid w:val="0069247D"/>
    <w:rsid w:val="00692482"/>
    <w:rsid w:val="006925F4"/>
    <w:rsid w:val="0069263D"/>
    <w:rsid w:val="00692A68"/>
    <w:rsid w:val="0069312A"/>
    <w:rsid w:val="006932A2"/>
    <w:rsid w:val="00693730"/>
    <w:rsid w:val="00693ABB"/>
    <w:rsid w:val="00693F36"/>
    <w:rsid w:val="00693F67"/>
    <w:rsid w:val="00694196"/>
    <w:rsid w:val="006942F1"/>
    <w:rsid w:val="0069435E"/>
    <w:rsid w:val="0069462B"/>
    <w:rsid w:val="00694658"/>
    <w:rsid w:val="00694C7C"/>
    <w:rsid w:val="006952AD"/>
    <w:rsid w:val="00695317"/>
    <w:rsid w:val="00695713"/>
    <w:rsid w:val="006957F8"/>
    <w:rsid w:val="00695867"/>
    <w:rsid w:val="006958F5"/>
    <w:rsid w:val="00695AD1"/>
    <w:rsid w:val="00695CA3"/>
    <w:rsid w:val="00695DE5"/>
    <w:rsid w:val="00696065"/>
    <w:rsid w:val="00696236"/>
    <w:rsid w:val="006963E6"/>
    <w:rsid w:val="00696599"/>
    <w:rsid w:val="006966B4"/>
    <w:rsid w:val="006968EA"/>
    <w:rsid w:val="00696D15"/>
    <w:rsid w:val="0069712A"/>
    <w:rsid w:val="006975D8"/>
    <w:rsid w:val="00697738"/>
    <w:rsid w:val="006977F4"/>
    <w:rsid w:val="00697915"/>
    <w:rsid w:val="00697DB2"/>
    <w:rsid w:val="006A01AE"/>
    <w:rsid w:val="006A0365"/>
    <w:rsid w:val="006A05A3"/>
    <w:rsid w:val="006A05D8"/>
    <w:rsid w:val="006A062F"/>
    <w:rsid w:val="006A066E"/>
    <w:rsid w:val="006A0845"/>
    <w:rsid w:val="006A150E"/>
    <w:rsid w:val="006A15C4"/>
    <w:rsid w:val="006A181F"/>
    <w:rsid w:val="006A199A"/>
    <w:rsid w:val="006A1D57"/>
    <w:rsid w:val="006A24D4"/>
    <w:rsid w:val="006A295E"/>
    <w:rsid w:val="006A2A96"/>
    <w:rsid w:val="006A2B28"/>
    <w:rsid w:val="006A2DCB"/>
    <w:rsid w:val="006A3124"/>
    <w:rsid w:val="006A316F"/>
    <w:rsid w:val="006A3338"/>
    <w:rsid w:val="006A33F1"/>
    <w:rsid w:val="006A3821"/>
    <w:rsid w:val="006A3C7A"/>
    <w:rsid w:val="006A3F1A"/>
    <w:rsid w:val="006A441C"/>
    <w:rsid w:val="006A45FC"/>
    <w:rsid w:val="006A4626"/>
    <w:rsid w:val="006A47DC"/>
    <w:rsid w:val="006A481B"/>
    <w:rsid w:val="006A4DB4"/>
    <w:rsid w:val="006A4DB5"/>
    <w:rsid w:val="006A5403"/>
    <w:rsid w:val="006A5481"/>
    <w:rsid w:val="006A54C7"/>
    <w:rsid w:val="006A5B26"/>
    <w:rsid w:val="006A5DC9"/>
    <w:rsid w:val="006A6061"/>
    <w:rsid w:val="006A626D"/>
    <w:rsid w:val="006A6272"/>
    <w:rsid w:val="006A63B0"/>
    <w:rsid w:val="006A67EF"/>
    <w:rsid w:val="006A6932"/>
    <w:rsid w:val="006A6D83"/>
    <w:rsid w:val="006A6F98"/>
    <w:rsid w:val="006A72C2"/>
    <w:rsid w:val="006A7470"/>
    <w:rsid w:val="006A7946"/>
    <w:rsid w:val="006A7ACD"/>
    <w:rsid w:val="006A7F23"/>
    <w:rsid w:val="006B0576"/>
    <w:rsid w:val="006B0589"/>
    <w:rsid w:val="006B07F0"/>
    <w:rsid w:val="006B080A"/>
    <w:rsid w:val="006B09C5"/>
    <w:rsid w:val="006B116D"/>
    <w:rsid w:val="006B1261"/>
    <w:rsid w:val="006B1953"/>
    <w:rsid w:val="006B1FFF"/>
    <w:rsid w:val="006B2253"/>
    <w:rsid w:val="006B23A0"/>
    <w:rsid w:val="006B248B"/>
    <w:rsid w:val="006B2527"/>
    <w:rsid w:val="006B269F"/>
    <w:rsid w:val="006B2769"/>
    <w:rsid w:val="006B28E9"/>
    <w:rsid w:val="006B28F8"/>
    <w:rsid w:val="006B2903"/>
    <w:rsid w:val="006B2ADD"/>
    <w:rsid w:val="006B2B32"/>
    <w:rsid w:val="006B2D49"/>
    <w:rsid w:val="006B2F82"/>
    <w:rsid w:val="006B30FD"/>
    <w:rsid w:val="006B371A"/>
    <w:rsid w:val="006B3A75"/>
    <w:rsid w:val="006B3C3B"/>
    <w:rsid w:val="006B406A"/>
    <w:rsid w:val="006B43D5"/>
    <w:rsid w:val="006B4482"/>
    <w:rsid w:val="006B44C5"/>
    <w:rsid w:val="006B4629"/>
    <w:rsid w:val="006B468A"/>
    <w:rsid w:val="006B46E9"/>
    <w:rsid w:val="006B47A9"/>
    <w:rsid w:val="006B48F5"/>
    <w:rsid w:val="006B49B8"/>
    <w:rsid w:val="006B4CD8"/>
    <w:rsid w:val="006B4D27"/>
    <w:rsid w:val="006B4D39"/>
    <w:rsid w:val="006B4FD6"/>
    <w:rsid w:val="006B5041"/>
    <w:rsid w:val="006B5131"/>
    <w:rsid w:val="006B528C"/>
    <w:rsid w:val="006B5592"/>
    <w:rsid w:val="006B562A"/>
    <w:rsid w:val="006B5ACF"/>
    <w:rsid w:val="006B6129"/>
    <w:rsid w:val="006B687E"/>
    <w:rsid w:val="006B6B8C"/>
    <w:rsid w:val="006B6C75"/>
    <w:rsid w:val="006B6DFC"/>
    <w:rsid w:val="006B6E2F"/>
    <w:rsid w:val="006B6F91"/>
    <w:rsid w:val="006B70EC"/>
    <w:rsid w:val="006B72C2"/>
    <w:rsid w:val="006B7453"/>
    <w:rsid w:val="006B782C"/>
    <w:rsid w:val="006B7A21"/>
    <w:rsid w:val="006B7A82"/>
    <w:rsid w:val="006B7B3D"/>
    <w:rsid w:val="006B7CFE"/>
    <w:rsid w:val="006B7E04"/>
    <w:rsid w:val="006B7F15"/>
    <w:rsid w:val="006C0095"/>
    <w:rsid w:val="006C050C"/>
    <w:rsid w:val="006C09C3"/>
    <w:rsid w:val="006C0A67"/>
    <w:rsid w:val="006C0B65"/>
    <w:rsid w:val="006C0CAE"/>
    <w:rsid w:val="006C0D87"/>
    <w:rsid w:val="006C114B"/>
    <w:rsid w:val="006C1352"/>
    <w:rsid w:val="006C15F4"/>
    <w:rsid w:val="006C18AF"/>
    <w:rsid w:val="006C18BA"/>
    <w:rsid w:val="006C1C89"/>
    <w:rsid w:val="006C1C91"/>
    <w:rsid w:val="006C1DDA"/>
    <w:rsid w:val="006C20D6"/>
    <w:rsid w:val="006C211D"/>
    <w:rsid w:val="006C278F"/>
    <w:rsid w:val="006C2AFF"/>
    <w:rsid w:val="006C2E80"/>
    <w:rsid w:val="006C2EB9"/>
    <w:rsid w:val="006C2F59"/>
    <w:rsid w:val="006C3070"/>
    <w:rsid w:val="006C3128"/>
    <w:rsid w:val="006C314E"/>
    <w:rsid w:val="006C318B"/>
    <w:rsid w:val="006C3477"/>
    <w:rsid w:val="006C3963"/>
    <w:rsid w:val="006C3D10"/>
    <w:rsid w:val="006C3FAC"/>
    <w:rsid w:val="006C3FF4"/>
    <w:rsid w:val="006C4056"/>
    <w:rsid w:val="006C417C"/>
    <w:rsid w:val="006C4262"/>
    <w:rsid w:val="006C445F"/>
    <w:rsid w:val="006C492C"/>
    <w:rsid w:val="006C4B44"/>
    <w:rsid w:val="006C4F59"/>
    <w:rsid w:val="006C520A"/>
    <w:rsid w:val="006C5500"/>
    <w:rsid w:val="006C561F"/>
    <w:rsid w:val="006C5645"/>
    <w:rsid w:val="006C5894"/>
    <w:rsid w:val="006C5A53"/>
    <w:rsid w:val="006C5A67"/>
    <w:rsid w:val="006C5B44"/>
    <w:rsid w:val="006C5E16"/>
    <w:rsid w:val="006C5ECB"/>
    <w:rsid w:val="006C5FA6"/>
    <w:rsid w:val="006C6539"/>
    <w:rsid w:val="006C66B4"/>
    <w:rsid w:val="006C693C"/>
    <w:rsid w:val="006C6E5D"/>
    <w:rsid w:val="006C6EE6"/>
    <w:rsid w:val="006C72AD"/>
    <w:rsid w:val="006C7544"/>
    <w:rsid w:val="006C76FF"/>
    <w:rsid w:val="006C7887"/>
    <w:rsid w:val="006C7D05"/>
    <w:rsid w:val="006C7DE6"/>
    <w:rsid w:val="006C7E35"/>
    <w:rsid w:val="006D02C0"/>
    <w:rsid w:val="006D0371"/>
    <w:rsid w:val="006D04EA"/>
    <w:rsid w:val="006D07C9"/>
    <w:rsid w:val="006D08C7"/>
    <w:rsid w:val="006D0ECD"/>
    <w:rsid w:val="006D134D"/>
    <w:rsid w:val="006D14C6"/>
    <w:rsid w:val="006D15A8"/>
    <w:rsid w:val="006D17DB"/>
    <w:rsid w:val="006D1A3B"/>
    <w:rsid w:val="006D1B7A"/>
    <w:rsid w:val="006D1CCB"/>
    <w:rsid w:val="006D2192"/>
    <w:rsid w:val="006D2818"/>
    <w:rsid w:val="006D2983"/>
    <w:rsid w:val="006D2F3C"/>
    <w:rsid w:val="006D3090"/>
    <w:rsid w:val="006D30D7"/>
    <w:rsid w:val="006D3116"/>
    <w:rsid w:val="006D3764"/>
    <w:rsid w:val="006D3B4C"/>
    <w:rsid w:val="006D3E61"/>
    <w:rsid w:val="006D4459"/>
    <w:rsid w:val="006D4789"/>
    <w:rsid w:val="006D47FE"/>
    <w:rsid w:val="006D4863"/>
    <w:rsid w:val="006D4B82"/>
    <w:rsid w:val="006D4C76"/>
    <w:rsid w:val="006D4D40"/>
    <w:rsid w:val="006D4D51"/>
    <w:rsid w:val="006D5081"/>
    <w:rsid w:val="006D5163"/>
    <w:rsid w:val="006D5325"/>
    <w:rsid w:val="006D55BD"/>
    <w:rsid w:val="006D595C"/>
    <w:rsid w:val="006D5978"/>
    <w:rsid w:val="006D5EAA"/>
    <w:rsid w:val="006D61EA"/>
    <w:rsid w:val="006D67FE"/>
    <w:rsid w:val="006D6B11"/>
    <w:rsid w:val="006D6B6D"/>
    <w:rsid w:val="006D6E2E"/>
    <w:rsid w:val="006D7172"/>
    <w:rsid w:val="006D77CF"/>
    <w:rsid w:val="006D7A83"/>
    <w:rsid w:val="006D7AB3"/>
    <w:rsid w:val="006D7C86"/>
    <w:rsid w:val="006E001F"/>
    <w:rsid w:val="006E0045"/>
    <w:rsid w:val="006E0305"/>
    <w:rsid w:val="006E059B"/>
    <w:rsid w:val="006E063C"/>
    <w:rsid w:val="006E07DE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2F5D"/>
    <w:rsid w:val="006E2FB4"/>
    <w:rsid w:val="006E3946"/>
    <w:rsid w:val="006E3AB9"/>
    <w:rsid w:val="006E3AD9"/>
    <w:rsid w:val="006E3B85"/>
    <w:rsid w:val="006E4794"/>
    <w:rsid w:val="006E4C9B"/>
    <w:rsid w:val="006E4DB6"/>
    <w:rsid w:val="006E4F41"/>
    <w:rsid w:val="006E5194"/>
    <w:rsid w:val="006E52D8"/>
    <w:rsid w:val="006E54E8"/>
    <w:rsid w:val="006E5527"/>
    <w:rsid w:val="006E55BC"/>
    <w:rsid w:val="006E5811"/>
    <w:rsid w:val="006E5935"/>
    <w:rsid w:val="006E6804"/>
    <w:rsid w:val="006E699A"/>
    <w:rsid w:val="006E69EE"/>
    <w:rsid w:val="006E69F0"/>
    <w:rsid w:val="006E6EBA"/>
    <w:rsid w:val="006E7140"/>
    <w:rsid w:val="006E77B4"/>
    <w:rsid w:val="006E781B"/>
    <w:rsid w:val="006F0342"/>
    <w:rsid w:val="006F03B5"/>
    <w:rsid w:val="006F0C74"/>
    <w:rsid w:val="006F12B6"/>
    <w:rsid w:val="006F13A6"/>
    <w:rsid w:val="006F1674"/>
    <w:rsid w:val="006F16EF"/>
    <w:rsid w:val="006F17F5"/>
    <w:rsid w:val="006F19B6"/>
    <w:rsid w:val="006F19B9"/>
    <w:rsid w:val="006F1B6A"/>
    <w:rsid w:val="006F1B80"/>
    <w:rsid w:val="006F1D00"/>
    <w:rsid w:val="006F1D9B"/>
    <w:rsid w:val="006F287A"/>
    <w:rsid w:val="006F2AE1"/>
    <w:rsid w:val="006F2D08"/>
    <w:rsid w:val="006F2DEC"/>
    <w:rsid w:val="006F2E2F"/>
    <w:rsid w:val="006F319D"/>
    <w:rsid w:val="006F3691"/>
    <w:rsid w:val="006F36EE"/>
    <w:rsid w:val="006F37D8"/>
    <w:rsid w:val="006F383A"/>
    <w:rsid w:val="006F3CD9"/>
    <w:rsid w:val="006F3DB1"/>
    <w:rsid w:val="006F3E69"/>
    <w:rsid w:val="006F3F7F"/>
    <w:rsid w:val="006F407E"/>
    <w:rsid w:val="006F4339"/>
    <w:rsid w:val="006F43BD"/>
    <w:rsid w:val="006F4409"/>
    <w:rsid w:val="006F4AD6"/>
    <w:rsid w:val="006F4C1B"/>
    <w:rsid w:val="006F4D19"/>
    <w:rsid w:val="006F5450"/>
    <w:rsid w:val="006F55D8"/>
    <w:rsid w:val="006F56CF"/>
    <w:rsid w:val="006F5777"/>
    <w:rsid w:val="006F5829"/>
    <w:rsid w:val="006F5923"/>
    <w:rsid w:val="006F5A5F"/>
    <w:rsid w:val="006F5D63"/>
    <w:rsid w:val="006F5F24"/>
    <w:rsid w:val="006F6047"/>
    <w:rsid w:val="006F6194"/>
    <w:rsid w:val="006F61BA"/>
    <w:rsid w:val="006F65C3"/>
    <w:rsid w:val="006F699B"/>
    <w:rsid w:val="006F69C6"/>
    <w:rsid w:val="006F72D8"/>
    <w:rsid w:val="00700044"/>
    <w:rsid w:val="007001CD"/>
    <w:rsid w:val="00700663"/>
    <w:rsid w:val="007006D7"/>
    <w:rsid w:val="00700BE9"/>
    <w:rsid w:val="00700F0A"/>
    <w:rsid w:val="00701053"/>
    <w:rsid w:val="007010A7"/>
    <w:rsid w:val="0070137C"/>
    <w:rsid w:val="0070142A"/>
    <w:rsid w:val="007017C7"/>
    <w:rsid w:val="00701AD8"/>
    <w:rsid w:val="00701E2B"/>
    <w:rsid w:val="0070207F"/>
    <w:rsid w:val="007023D1"/>
    <w:rsid w:val="007025CB"/>
    <w:rsid w:val="0070278C"/>
    <w:rsid w:val="00702863"/>
    <w:rsid w:val="0070286E"/>
    <w:rsid w:val="00702891"/>
    <w:rsid w:val="00702954"/>
    <w:rsid w:val="00702C36"/>
    <w:rsid w:val="00702E66"/>
    <w:rsid w:val="00703408"/>
    <w:rsid w:val="0070362A"/>
    <w:rsid w:val="0070377E"/>
    <w:rsid w:val="00703957"/>
    <w:rsid w:val="00703C30"/>
    <w:rsid w:val="0070405C"/>
    <w:rsid w:val="0070422D"/>
    <w:rsid w:val="0070425F"/>
    <w:rsid w:val="00704481"/>
    <w:rsid w:val="007045BE"/>
    <w:rsid w:val="0070475D"/>
    <w:rsid w:val="007048B4"/>
    <w:rsid w:val="00704A27"/>
    <w:rsid w:val="00704B84"/>
    <w:rsid w:val="00705013"/>
    <w:rsid w:val="007050BD"/>
    <w:rsid w:val="00705656"/>
    <w:rsid w:val="007057EA"/>
    <w:rsid w:val="00705880"/>
    <w:rsid w:val="00705C02"/>
    <w:rsid w:val="00705E57"/>
    <w:rsid w:val="00705EC7"/>
    <w:rsid w:val="00705FD5"/>
    <w:rsid w:val="00706039"/>
    <w:rsid w:val="007063FC"/>
    <w:rsid w:val="007064C8"/>
    <w:rsid w:val="00706A19"/>
    <w:rsid w:val="00706AAD"/>
    <w:rsid w:val="00706C9C"/>
    <w:rsid w:val="0070707D"/>
    <w:rsid w:val="0070745D"/>
    <w:rsid w:val="00707681"/>
    <w:rsid w:val="00710B8C"/>
    <w:rsid w:val="00710F3F"/>
    <w:rsid w:val="007115BA"/>
    <w:rsid w:val="0071198B"/>
    <w:rsid w:val="00711A18"/>
    <w:rsid w:val="00711A63"/>
    <w:rsid w:val="00711BB9"/>
    <w:rsid w:val="00711D9E"/>
    <w:rsid w:val="00711E15"/>
    <w:rsid w:val="00711F47"/>
    <w:rsid w:val="00712313"/>
    <w:rsid w:val="00712B53"/>
    <w:rsid w:val="00712D5A"/>
    <w:rsid w:val="00712E60"/>
    <w:rsid w:val="0071300E"/>
    <w:rsid w:val="007134F1"/>
    <w:rsid w:val="0071379F"/>
    <w:rsid w:val="007138D0"/>
    <w:rsid w:val="00713FFD"/>
    <w:rsid w:val="0071410C"/>
    <w:rsid w:val="007145D3"/>
    <w:rsid w:val="00714B89"/>
    <w:rsid w:val="00714C56"/>
    <w:rsid w:val="00714D8E"/>
    <w:rsid w:val="00714F93"/>
    <w:rsid w:val="00715130"/>
    <w:rsid w:val="0071518A"/>
    <w:rsid w:val="00715FD3"/>
    <w:rsid w:val="007162D6"/>
    <w:rsid w:val="00716B32"/>
    <w:rsid w:val="00716BC4"/>
    <w:rsid w:val="00716EA7"/>
    <w:rsid w:val="00716EB8"/>
    <w:rsid w:val="007170A7"/>
    <w:rsid w:val="0071712C"/>
    <w:rsid w:val="00717299"/>
    <w:rsid w:val="007173C7"/>
    <w:rsid w:val="00717500"/>
    <w:rsid w:val="00717654"/>
    <w:rsid w:val="0071785D"/>
    <w:rsid w:val="00717BC5"/>
    <w:rsid w:val="00717EB7"/>
    <w:rsid w:val="00720A98"/>
    <w:rsid w:val="00720FB3"/>
    <w:rsid w:val="00721079"/>
    <w:rsid w:val="007213FE"/>
    <w:rsid w:val="00721951"/>
    <w:rsid w:val="00721AD1"/>
    <w:rsid w:val="00721C80"/>
    <w:rsid w:val="00721F42"/>
    <w:rsid w:val="00722024"/>
    <w:rsid w:val="0072259A"/>
    <w:rsid w:val="00722ADE"/>
    <w:rsid w:val="00722B69"/>
    <w:rsid w:val="00722E69"/>
    <w:rsid w:val="00723159"/>
    <w:rsid w:val="00723245"/>
    <w:rsid w:val="0072353C"/>
    <w:rsid w:val="007237FA"/>
    <w:rsid w:val="00723AA3"/>
    <w:rsid w:val="00723B2D"/>
    <w:rsid w:val="0072417F"/>
    <w:rsid w:val="007241FC"/>
    <w:rsid w:val="00724352"/>
    <w:rsid w:val="0072440E"/>
    <w:rsid w:val="007245C7"/>
    <w:rsid w:val="0072460F"/>
    <w:rsid w:val="00724647"/>
    <w:rsid w:val="00724B00"/>
    <w:rsid w:val="00724BB3"/>
    <w:rsid w:val="00724E1D"/>
    <w:rsid w:val="00724F3A"/>
    <w:rsid w:val="00725093"/>
    <w:rsid w:val="007252C4"/>
    <w:rsid w:val="0072533D"/>
    <w:rsid w:val="00725CFB"/>
    <w:rsid w:val="00725E12"/>
    <w:rsid w:val="00726274"/>
    <w:rsid w:val="007262F3"/>
    <w:rsid w:val="0072639C"/>
    <w:rsid w:val="00726666"/>
    <w:rsid w:val="00726ADE"/>
    <w:rsid w:val="00726B1C"/>
    <w:rsid w:val="00726E6F"/>
    <w:rsid w:val="00727101"/>
    <w:rsid w:val="00727462"/>
    <w:rsid w:val="007279A5"/>
    <w:rsid w:val="00727CAB"/>
    <w:rsid w:val="00727E07"/>
    <w:rsid w:val="007305E7"/>
    <w:rsid w:val="00730718"/>
    <w:rsid w:val="00730BB5"/>
    <w:rsid w:val="00730C56"/>
    <w:rsid w:val="00730D1D"/>
    <w:rsid w:val="00730EF0"/>
    <w:rsid w:val="00730F75"/>
    <w:rsid w:val="007312F5"/>
    <w:rsid w:val="00731317"/>
    <w:rsid w:val="007315D2"/>
    <w:rsid w:val="00731828"/>
    <w:rsid w:val="00732198"/>
    <w:rsid w:val="007324EC"/>
    <w:rsid w:val="00732590"/>
    <w:rsid w:val="007326E4"/>
    <w:rsid w:val="007327E6"/>
    <w:rsid w:val="0073294C"/>
    <w:rsid w:val="00732E0A"/>
    <w:rsid w:val="0073309D"/>
    <w:rsid w:val="007332F6"/>
    <w:rsid w:val="007333A9"/>
    <w:rsid w:val="00733A2A"/>
    <w:rsid w:val="00733A68"/>
    <w:rsid w:val="00734205"/>
    <w:rsid w:val="007342CE"/>
    <w:rsid w:val="00734377"/>
    <w:rsid w:val="007343E8"/>
    <w:rsid w:val="00734C06"/>
    <w:rsid w:val="0073516B"/>
    <w:rsid w:val="00735374"/>
    <w:rsid w:val="0073552B"/>
    <w:rsid w:val="0073562C"/>
    <w:rsid w:val="0073565F"/>
    <w:rsid w:val="00735C37"/>
    <w:rsid w:val="00736082"/>
    <w:rsid w:val="00736462"/>
    <w:rsid w:val="0073655F"/>
    <w:rsid w:val="00736756"/>
    <w:rsid w:val="007367F3"/>
    <w:rsid w:val="00736921"/>
    <w:rsid w:val="007369D0"/>
    <w:rsid w:val="00736A80"/>
    <w:rsid w:val="00736E41"/>
    <w:rsid w:val="00737260"/>
    <w:rsid w:val="0073736D"/>
    <w:rsid w:val="007373E6"/>
    <w:rsid w:val="00737730"/>
    <w:rsid w:val="0073792A"/>
    <w:rsid w:val="00737ED5"/>
    <w:rsid w:val="007401A3"/>
    <w:rsid w:val="0074041A"/>
    <w:rsid w:val="00740420"/>
    <w:rsid w:val="00740573"/>
    <w:rsid w:val="007406B3"/>
    <w:rsid w:val="00740711"/>
    <w:rsid w:val="00740888"/>
    <w:rsid w:val="007409BA"/>
    <w:rsid w:val="00740C26"/>
    <w:rsid w:val="00740DAA"/>
    <w:rsid w:val="00740F74"/>
    <w:rsid w:val="00741067"/>
    <w:rsid w:val="00741266"/>
    <w:rsid w:val="007416AA"/>
    <w:rsid w:val="007418DA"/>
    <w:rsid w:val="00741ABB"/>
    <w:rsid w:val="0074213E"/>
    <w:rsid w:val="00742156"/>
    <w:rsid w:val="0074227E"/>
    <w:rsid w:val="0074238F"/>
    <w:rsid w:val="007425E0"/>
    <w:rsid w:val="00742690"/>
    <w:rsid w:val="007427FB"/>
    <w:rsid w:val="00742881"/>
    <w:rsid w:val="00742886"/>
    <w:rsid w:val="00742BEE"/>
    <w:rsid w:val="00742CBC"/>
    <w:rsid w:val="00743291"/>
    <w:rsid w:val="007432C7"/>
    <w:rsid w:val="00743373"/>
    <w:rsid w:val="007435A1"/>
    <w:rsid w:val="00743612"/>
    <w:rsid w:val="00743658"/>
    <w:rsid w:val="00743A7F"/>
    <w:rsid w:val="00743BF0"/>
    <w:rsid w:val="00743F52"/>
    <w:rsid w:val="007440C7"/>
    <w:rsid w:val="00744406"/>
    <w:rsid w:val="00744798"/>
    <w:rsid w:val="0074486D"/>
    <w:rsid w:val="00744A3B"/>
    <w:rsid w:val="00744B40"/>
    <w:rsid w:val="00744C4F"/>
    <w:rsid w:val="00744FC4"/>
    <w:rsid w:val="007453D8"/>
    <w:rsid w:val="00745466"/>
    <w:rsid w:val="00745537"/>
    <w:rsid w:val="0074589D"/>
    <w:rsid w:val="00745AA4"/>
    <w:rsid w:val="00745EF5"/>
    <w:rsid w:val="007460A9"/>
    <w:rsid w:val="007460BE"/>
    <w:rsid w:val="007462E5"/>
    <w:rsid w:val="007463B6"/>
    <w:rsid w:val="007464DC"/>
    <w:rsid w:val="007468CB"/>
    <w:rsid w:val="0074694E"/>
    <w:rsid w:val="007469B0"/>
    <w:rsid w:val="00746CED"/>
    <w:rsid w:val="0074749A"/>
    <w:rsid w:val="00747978"/>
    <w:rsid w:val="00747E7B"/>
    <w:rsid w:val="0075082A"/>
    <w:rsid w:val="00750834"/>
    <w:rsid w:val="00750B3F"/>
    <w:rsid w:val="00750C1C"/>
    <w:rsid w:val="00751160"/>
    <w:rsid w:val="00751183"/>
    <w:rsid w:val="0075170D"/>
    <w:rsid w:val="00751E22"/>
    <w:rsid w:val="00752163"/>
    <w:rsid w:val="007521A0"/>
    <w:rsid w:val="00752244"/>
    <w:rsid w:val="007522DB"/>
    <w:rsid w:val="00752658"/>
    <w:rsid w:val="00752691"/>
    <w:rsid w:val="007527AB"/>
    <w:rsid w:val="00752BBA"/>
    <w:rsid w:val="00752C49"/>
    <w:rsid w:val="00753381"/>
    <w:rsid w:val="0075374B"/>
    <w:rsid w:val="0075384A"/>
    <w:rsid w:val="00753B2B"/>
    <w:rsid w:val="00753F9C"/>
    <w:rsid w:val="007543FF"/>
    <w:rsid w:val="007546BF"/>
    <w:rsid w:val="00754A0C"/>
    <w:rsid w:val="00754CB6"/>
    <w:rsid w:val="00754FB0"/>
    <w:rsid w:val="0075506F"/>
    <w:rsid w:val="007550DB"/>
    <w:rsid w:val="00755165"/>
    <w:rsid w:val="007551F9"/>
    <w:rsid w:val="00755C74"/>
    <w:rsid w:val="00756493"/>
    <w:rsid w:val="007565DE"/>
    <w:rsid w:val="007568E0"/>
    <w:rsid w:val="00756B9D"/>
    <w:rsid w:val="00756FCB"/>
    <w:rsid w:val="00757763"/>
    <w:rsid w:val="007577B0"/>
    <w:rsid w:val="00757AE5"/>
    <w:rsid w:val="00757B42"/>
    <w:rsid w:val="007600E4"/>
    <w:rsid w:val="007602D4"/>
    <w:rsid w:val="007603B1"/>
    <w:rsid w:val="00760435"/>
    <w:rsid w:val="007607DB"/>
    <w:rsid w:val="007609F7"/>
    <w:rsid w:val="00760FE6"/>
    <w:rsid w:val="00761199"/>
    <w:rsid w:val="00761462"/>
    <w:rsid w:val="007614FE"/>
    <w:rsid w:val="00761707"/>
    <w:rsid w:val="00761791"/>
    <w:rsid w:val="007618C5"/>
    <w:rsid w:val="00761967"/>
    <w:rsid w:val="00761B39"/>
    <w:rsid w:val="00762377"/>
    <w:rsid w:val="007623A6"/>
    <w:rsid w:val="007626C6"/>
    <w:rsid w:val="00762936"/>
    <w:rsid w:val="007629A5"/>
    <w:rsid w:val="007629C4"/>
    <w:rsid w:val="007629F9"/>
    <w:rsid w:val="0076303E"/>
    <w:rsid w:val="007637F0"/>
    <w:rsid w:val="00763DFE"/>
    <w:rsid w:val="007643E9"/>
    <w:rsid w:val="007643FE"/>
    <w:rsid w:val="00764C27"/>
    <w:rsid w:val="00764C87"/>
    <w:rsid w:val="00764E4F"/>
    <w:rsid w:val="0076501A"/>
    <w:rsid w:val="0076516D"/>
    <w:rsid w:val="00765290"/>
    <w:rsid w:val="007659D9"/>
    <w:rsid w:val="00765C09"/>
    <w:rsid w:val="00766346"/>
    <w:rsid w:val="00766515"/>
    <w:rsid w:val="0076676A"/>
    <w:rsid w:val="00766839"/>
    <w:rsid w:val="00766911"/>
    <w:rsid w:val="00766AA8"/>
    <w:rsid w:val="00767318"/>
    <w:rsid w:val="00767418"/>
    <w:rsid w:val="00767652"/>
    <w:rsid w:val="007677B0"/>
    <w:rsid w:val="00767ABD"/>
    <w:rsid w:val="00767BA1"/>
    <w:rsid w:val="007701DB"/>
    <w:rsid w:val="007702F0"/>
    <w:rsid w:val="0077065E"/>
    <w:rsid w:val="00770842"/>
    <w:rsid w:val="0077089E"/>
    <w:rsid w:val="007708C5"/>
    <w:rsid w:val="00770E49"/>
    <w:rsid w:val="007711B4"/>
    <w:rsid w:val="0077154F"/>
    <w:rsid w:val="00771C93"/>
    <w:rsid w:val="00771D0C"/>
    <w:rsid w:val="00772555"/>
    <w:rsid w:val="00772B24"/>
    <w:rsid w:val="00772C8A"/>
    <w:rsid w:val="00772FD8"/>
    <w:rsid w:val="00773236"/>
    <w:rsid w:val="007734B7"/>
    <w:rsid w:val="007735E6"/>
    <w:rsid w:val="00773CA0"/>
    <w:rsid w:val="00773D0D"/>
    <w:rsid w:val="007741D9"/>
    <w:rsid w:val="007744E0"/>
    <w:rsid w:val="00774655"/>
    <w:rsid w:val="00774CB1"/>
    <w:rsid w:val="00774F4C"/>
    <w:rsid w:val="00775456"/>
    <w:rsid w:val="007756FA"/>
    <w:rsid w:val="00775841"/>
    <w:rsid w:val="007758F1"/>
    <w:rsid w:val="00775B12"/>
    <w:rsid w:val="00775CF6"/>
    <w:rsid w:val="00775F57"/>
    <w:rsid w:val="00776236"/>
    <w:rsid w:val="00776AB2"/>
    <w:rsid w:val="00776B16"/>
    <w:rsid w:val="007771FD"/>
    <w:rsid w:val="007772CE"/>
    <w:rsid w:val="0077742C"/>
    <w:rsid w:val="00777BBD"/>
    <w:rsid w:val="00777C08"/>
    <w:rsid w:val="00777E5F"/>
    <w:rsid w:val="00777ED0"/>
    <w:rsid w:val="0078082C"/>
    <w:rsid w:val="0078088C"/>
    <w:rsid w:val="0078088F"/>
    <w:rsid w:val="00780AC8"/>
    <w:rsid w:val="00780C47"/>
    <w:rsid w:val="00780C77"/>
    <w:rsid w:val="00780E32"/>
    <w:rsid w:val="00780E89"/>
    <w:rsid w:val="00780F2A"/>
    <w:rsid w:val="00780FB3"/>
    <w:rsid w:val="007812AD"/>
    <w:rsid w:val="007814F2"/>
    <w:rsid w:val="0078184D"/>
    <w:rsid w:val="00781A2E"/>
    <w:rsid w:val="00781C43"/>
    <w:rsid w:val="0078232C"/>
    <w:rsid w:val="007829B7"/>
    <w:rsid w:val="00782B4F"/>
    <w:rsid w:val="00782B50"/>
    <w:rsid w:val="00782BD2"/>
    <w:rsid w:val="00782BE2"/>
    <w:rsid w:val="00782C3F"/>
    <w:rsid w:val="00782DEB"/>
    <w:rsid w:val="007831AE"/>
    <w:rsid w:val="00783F74"/>
    <w:rsid w:val="00784000"/>
    <w:rsid w:val="007842BB"/>
    <w:rsid w:val="00784551"/>
    <w:rsid w:val="00784EBA"/>
    <w:rsid w:val="00784F50"/>
    <w:rsid w:val="00784F66"/>
    <w:rsid w:val="00785106"/>
    <w:rsid w:val="007855D5"/>
    <w:rsid w:val="00785617"/>
    <w:rsid w:val="00785A5F"/>
    <w:rsid w:val="00785C49"/>
    <w:rsid w:val="00785E10"/>
    <w:rsid w:val="00785F8C"/>
    <w:rsid w:val="00786840"/>
    <w:rsid w:val="00786A56"/>
    <w:rsid w:val="00786C31"/>
    <w:rsid w:val="00786F46"/>
    <w:rsid w:val="0078711B"/>
    <w:rsid w:val="007873FB"/>
    <w:rsid w:val="00787623"/>
    <w:rsid w:val="00787E6C"/>
    <w:rsid w:val="0079036E"/>
    <w:rsid w:val="007905C5"/>
    <w:rsid w:val="00790B71"/>
    <w:rsid w:val="00790CA9"/>
    <w:rsid w:val="00790E2B"/>
    <w:rsid w:val="00791232"/>
    <w:rsid w:val="0079187D"/>
    <w:rsid w:val="00791A44"/>
    <w:rsid w:val="00792696"/>
    <w:rsid w:val="007937E8"/>
    <w:rsid w:val="0079388D"/>
    <w:rsid w:val="00793A51"/>
    <w:rsid w:val="00793EBB"/>
    <w:rsid w:val="00793F28"/>
    <w:rsid w:val="0079427C"/>
    <w:rsid w:val="0079465E"/>
    <w:rsid w:val="007949DB"/>
    <w:rsid w:val="00794EDA"/>
    <w:rsid w:val="00794F1E"/>
    <w:rsid w:val="007954ED"/>
    <w:rsid w:val="0079563F"/>
    <w:rsid w:val="007956AF"/>
    <w:rsid w:val="00795746"/>
    <w:rsid w:val="00795D01"/>
    <w:rsid w:val="00795F74"/>
    <w:rsid w:val="00796403"/>
    <w:rsid w:val="00796828"/>
    <w:rsid w:val="0079693E"/>
    <w:rsid w:val="00796B0B"/>
    <w:rsid w:val="00796D80"/>
    <w:rsid w:val="007972AF"/>
    <w:rsid w:val="007978FF"/>
    <w:rsid w:val="00797B86"/>
    <w:rsid w:val="00797BCB"/>
    <w:rsid w:val="00797CB6"/>
    <w:rsid w:val="007A052F"/>
    <w:rsid w:val="007A098D"/>
    <w:rsid w:val="007A0B73"/>
    <w:rsid w:val="007A0C0F"/>
    <w:rsid w:val="007A0E62"/>
    <w:rsid w:val="007A16EE"/>
    <w:rsid w:val="007A1883"/>
    <w:rsid w:val="007A1B44"/>
    <w:rsid w:val="007A1DCF"/>
    <w:rsid w:val="007A1F76"/>
    <w:rsid w:val="007A2136"/>
    <w:rsid w:val="007A2788"/>
    <w:rsid w:val="007A28D3"/>
    <w:rsid w:val="007A295D"/>
    <w:rsid w:val="007A2AFA"/>
    <w:rsid w:val="007A30BE"/>
    <w:rsid w:val="007A3294"/>
    <w:rsid w:val="007A3360"/>
    <w:rsid w:val="007A35D1"/>
    <w:rsid w:val="007A38B1"/>
    <w:rsid w:val="007A39D7"/>
    <w:rsid w:val="007A3B98"/>
    <w:rsid w:val="007A3C53"/>
    <w:rsid w:val="007A3F41"/>
    <w:rsid w:val="007A3FA0"/>
    <w:rsid w:val="007A40F9"/>
    <w:rsid w:val="007A411B"/>
    <w:rsid w:val="007A45E7"/>
    <w:rsid w:val="007A48E7"/>
    <w:rsid w:val="007A4B96"/>
    <w:rsid w:val="007A4BE5"/>
    <w:rsid w:val="007A4D52"/>
    <w:rsid w:val="007A4E4D"/>
    <w:rsid w:val="007A4F02"/>
    <w:rsid w:val="007A4FEA"/>
    <w:rsid w:val="007A5141"/>
    <w:rsid w:val="007A52BF"/>
    <w:rsid w:val="007A56CC"/>
    <w:rsid w:val="007A59D1"/>
    <w:rsid w:val="007A5A39"/>
    <w:rsid w:val="007A5C23"/>
    <w:rsid w:val="007A5F23"/>
    <w:rsid w:val="007A600C"/>
    <w:rsid w:val="007A63F7"/>
    <w:rsid w:val="007A64E8"/>
    <w:rsid w:val="007A656D"/>
    <w:rsid w:val="007A6D64"/>
    <w:rsid w:val="007A6E1F"/>
    <w:rsid w:val="007A74ED"/>
    <w:rsid w:val="007A786B"/>
    <w:rsid w:val="007A78DB"/>
    <w:rsid w:val="007A7AA2"/>
    <w:rsid w:val="007A7DDE"/>
    <w:rsid w:val="007A7FC9"/>
    <w:rsid w:val="007A7FEC"/>
    <w:rsid w:val="007B03B1"/>
    <w:rsid w:val="007B0659"/>
    <w:rsid w:val="007B0A0B"/>
    <w:rsid w:val="007B10D3"/>
    <w:rsid w:val="007B145B"/>
    <w:rsid w:val="007B1CC3"/>
    <w:rsid w:val="007B1E4A"/>
    <w:rsid w:val="007B1FA1"/>
    <w:rsid w:val="007B2261"/>
    <w:rsid w:val="007B234B"/>
    <w:rsid w:val="007B2544"/>
    <w:rsid w:val="007B258F"/>
    <w:rsid w:val="007B2A5A"/>
    <w:rsid w:val="007B2F1D"/>
    <w:rsid w:val="007B2F79"/>
    <w:rsid w:val="007B3428"/>
    <w:rsid w:val="007B3782"/>
    <w:rsid w:val="007B387D"/>
    <w:rsid w:val="007B396F"/>
    <w:rsid w:val="007B3B52"/>
    <w:rsid w:val="007B425F"/>
    <w:rsid w:val="007B45DE"/>
    <w:rsid w:val="007B4675"/>
    <w:rsid w:val="007B46ED"/>
    <w:rsid w:val="007B4726"/>
    <w:rsid w:val="007B4AC6"/>
    <w:rsid w:val="007B4ED0"/>
    <w:rsid w:val="007B51B8"/>
    <w:rsid w:val="007B53E6"/>
    <w:rsid w:val="007B544B"/>
    <w:rsid w:val="007B567C"/>
    <w:rsid w:val="007B5783"/>
    <w:rsid w:val="007B5798"/>
    <w:rsid w:val="007B601B"/>
    <w:rsid w:val="007B608F"/>
    <w:rsid w:val="007B6103"/>
    <w:rsid w:val="007B614A"/>
    <w:rsid w:val="007B64BE"/>
    <w:rsid w:val="007B66CC"/>
    <w:rsid w:val="007B67F9"/>
    <w:rsid w:val="007B7A7A"/>
    <w:rsid w:val="007B7CE7"/>
    <w:rsid w:val="007B7E4E"/>
    <w:rsid w:val="007B7F6A"/>
    <w:rsid w:val="007C00E7"/>
    <w:rsid w:val="007C00F8"/>
    <w:rsid w:val="007C01BC"/>
    <w:rsid w:val="007C0262"/>
    <w:rsid w:val="007C052E"/>
    <w:rsid w:val="007C0633"/>
    <w:rsid w:val="007C066C"/>
    <w:rsid w:val="007C085B"/>
    <w:rsid w:val="007C088D"/>
    <w:rsid w:val="007C096F"/>
    <w:rsid w:val="007C0D61"/>
    <w:rsid w:val="007C0FB0"/>
    <w:rsid w:val="007C1009"/>
    <w:rsid w:val="007C1083"/>
    <w:rsid w:val="007C115F"/>
    <w:rsid w:val="007C14E9"/>
    <w:rsid w:val="007C1502"/>
    <w:rsid w:val="007C1F54"/>
    <w:rsid w:val="007C21A4"/>
    <w:rsid w:val="007C228F"/>
    <w:rsid w:val="007C2304"/>
    <w:rsid w:val="007C2470"/>
    <w:rsid w:val="007C2732"/>
    <w:rsid w:val="007C2884"/>
    <w:rsid w:val="007C2CD0"/>
    <w:rsid w:val="007C2D7B"/>
    <w:rsid w:val="007C2EB7"/>
    <w:rsid w:val="007C2F6E"/>
    <w:rsid w:val="007C3243"/>
    <w:rsid w:val="007C3338"/>
    <w:rsid w:val="007C352C"/>
    <w:rsid w:val="007C354E"/>
    <w:rsid w:val="007C3859"/>
    <w:rsid w:val="007C38BE"/>
    <w:rsid w:val="007C3CEA"/>
    <w:rsid w:val="007C3E43"/>
    <w:rsid w:val="007C412E"/>
    <w:rsid w:val="007C4210"/>
    <w:rsid w:val="007C4A49"/>
    <w:rsid w:val="007C4B01"/>
    <w:rsid w:val="007C4B2B"/>
    <w:rsid w:val="007C519A"/>
    <w:rsid w:val="007C53B4"/>
    <w:rsid w:val="007C5541"/>
    <w:rsid w:val="007C5572"/>
    <w:rsid w:val="007C5883"/>
    <w:rsid w:val="007C59D8"/>
    <w:rsid w:val="007C5C92"/>
    <w:rsid w:val="007C607A"/>
    <w:rsid w:val="007C61F3"/>
    <w:rsid w:val="007C630E"/>
    <w:rsid w:val="007C6455"/>
    <w:rsid w:val="007C6503"/>
    <w:rsid w:val="007C682E"/>
    <w:rsid w:val="007C6C64"/>
    <w:rsid w:val="007C6C68"/>
    <w:rsid w:val="007C6E08"/>
    <w:rsid w:val="007C7359"/>
    <w:rsid w:val="007C7C6F"/>
    <w:rsid w:val="007D03D2"/>
    <w:rsid w:val="007D06F9"/>
    <w:rsid w:val="007D0A15"/>
    <w:rsid w:val="007D0C09"/>
    <w:rsid w:val="007D0E1E"/>
    <w:rsid w:val="007D0FFB"/>
    <w:rsid w:val="007D1DDB"/>
    <w:rsid w:val="007D215A"/>
    <w:rsid w:val="007D22C4"/>
    <w:rsid w:val="007D2BAC"/>
    <w:rsid w:val="007D2F1B"/>
    <w:rsid w:val="007D2FD0"/>
    <w:rsid w:val="007D32E2"/>
    <w:rsid w:val="007D33BD"/>
    <w:rsid w:val="007D34F8"/>
    <w:rsid w:val="007D353E"/>
    <w:rsid w:val="007D3596"/>
    <w:rsid w:val="007D35BF"/>
    <w:rsid w:val="007D37EB"/>
    <w:rsid w:val="007D3A30"/>
    <w:rsid w:val="007D3BC2"/>
    <w:rsid w:val="007D3D87"/>
    <w:rsid w:val="007D4072"/>
    <w:rsid w:val="007D43B2"/>
    <w:rsid w:val="007D4400"/>
    <w:rsid w:val="007D4435"/>
    <w:rsid w:val="007D4779"/>
    <w:rsid w:val="007D4A1C"/>
    <w:rsid w:val="007D4D31"/>
    <w:rsid w:val="007D4DEC"/>
    <w:rsid w:val="007D4E0D"/>
    <w:rsid w:val="007D4F68"/>
    <w:rsid w:val="007D4FB8"/>
    <w:rsid w:val="007D51A8"/>
    <w:rsid w:val="007D58F2"/>
    <w:rsid w:val="007D5C97"/>
    <w:rsid w:val="007D6112"/>
    <w:rsid w:val="007D65B3"/>
    <w:rsid w:val="007D6929"/>
    <w:rsid w:val="007D6C90"/>
    <w:rsid w:val="007D6E90"/>
    <w:rsid w:val="007D6EBB"/>
    <w:rsid w:val="007D6F12"/>
    <w:rsid w:val="007D71BD"/>
    <w:rsid w:val="007D7487"/>
    <w:rsid w:val="007D76F3"/>
    <w:rsid w:val="007D7B06"/>
    <w:rsid w:val="007E00C5"/>
    <w:rsid w:val="007E0163"/>
    <w:rsid w:val="007E0429"/>
    <w:rsid w:val="007E07D4"/>
    <w:rsid w:val="007E0AD8"/>
    <w:rsid w:val="007E0AF2"/>
    <w:rsid w:val="007E0D3E"/>
    <w:rsid w:val="007E0F7E"/>
    <w:rsid w:val="007E1101"/>
    <w:rsid w:val="007E11E5"/>
    <w:rsid w:val="007E1203"/>
    <w:rsid w:val="007E13C4"/>
    <w:rsid w:val="007E1848"/>
    <w:rsid w:val="007E18D3"/>
    <w:rsid w:val="007E1D31"/>
    <w:rsid w:val="007E2028"/>
    <w:rsid w:val="007E22B3"/>
    <w:rsid w:val="007E25D8"/>
    <w:rsid w:val="007E2889"/>
    <w:rsid w:val="007E2B12"/>
    <w:rsid w:val="007E2CCE"/>
    <w:rsid w:val="007E2D17"/>
    <w:rsid w:val="007E2D45"/>
    <w:rsid w:val="007E3994"/>
    <w:rsid w:val="007E3F90"/>
    <w:rsid w:val="007E4074"/>
    <w:rsid w:val="007E437C"/>
    <w:rsid w:val="007E44D3"/>
    <w:rsid w:val="007E485F"/>
    <w:rsid w:val="007E4864"/>
    <w:rsid w:val="007E4D28"/>
    <w:rsid w:val="007E4F0C"/>
    <w:rsid w:val="007E5339"/>
    <w:rsid w:val="007E5ADE"/>
    <w:rsid w:val="007E5D55"/>
    <w:rsid w:val="007E5D75"/>
    <w:rsid w:val="007E5E14"/>
    <w:rsid w:val="007E5FD1"/>
    <w:rsid w:val="007E6178"/>
    <w:rsid w:val="007E66E0"/>
    <w:rsid w:val="007E6730"/>
    <w:rsid w:val="007E6C4F"/>
    <w:rsid w:val="007E6E6E"/>
    <w:rsid w:val="007E7AE3"/>
    <w:rsid w:val="007E7BB1"/>
    <w:rsid w:val="007E7BE6"/>
    <w:rsid w:val="007F0022"/>
    <w:rsid w:val="007F006A"/>
    <w:rsid w:val="007F01D8"/>
    <w:rsid w:val="007F02EF"/>
    <w:rsid w:val="007F0315"/>
    <w:rsid w:val="007F082F"/>
    <w:rsid w:val="007F08F8"/>
    <w:rsid w:val="007F0AD9"/>
    <w:rsid w:val="007F0AE8"/>
    <w:rsid w:val="007F10EE"/>
    <w:rsid w:val="007F12CC"/>
    <w:rsid w:val="007F15E2"/>
    <w:rsid w:val="007F1687"/>
    <w:rsid w:val="007F1C32"/>
    <w:rsid w:val="007F1D09"/>
    <w:rsid w:val="007F1F6F"/>
    <w:rsid w:val="007F1F72"/>
    <w:rsid w:val="007F2035"/>
    <w:rsid w:val="007F2428"/>
    <w:rsid w:val="007F247F"/>
    <w:rsid w:val="007F2548"/>
    <w:rsid w:val="007F2605"/>
    <w:rsid w:val="007F28DD"/>
    <w:rsid w:val="007F2EA8"/>
    <w:rsid w:val="007F2FF7"/>
    <w:rsid w:val="007F353E"/>
    <w:rsid w:val="007F35BD"/>
    <w:rsid w:val="007F3642"/>
    <w:rsid w:val="007F37C6"/>
    <w:rsid w:val="007F3803"/>
    <w:rsid w:val="007F39CC"/>
    <w:rsid w:val="007F3E11"/>
    <w:rsid w:val="007F41D1"/>
    <w:rsid w:val="007F43DE"/>
    <w:rsid w:val="007F4AA8"/>
    <w:rsid w:val="007F4C3D"/>
    <w:rsid w:val="007F55E8"/>
    <w:rsid w:val="007F5648"/>
    <w:rsid w:val="007F56CD"/>
    <w:rsid w:val="007F56F2"/>
    <w:rsid w:val="007F59F2"/>
    <w:rsid w:val="007F5CFE"/>
    <w:rsid w:val="007F5FBA"/>
    <w:rsid w:val="007F614B"/>
    <w:rsid w:val="007F6274"/>
    <w:rsid w:val="007F6B2F"/>
    <w:rsid w:val="007F6B9A"/>
    <w:rsid w:val="007F6C40"/>
    <w:rsid w:val="007F6CF7"/>
    <w:rsid w:val="007F6DCE"/>
    <w:rsid w:val="007F751E"/>
    <w:rsid w:val="007F76A3"/>
    <w:rsid w:val="007F7B5F"/>
    <w:rsid w:val="007F7F31"/>
    <w:rsid w:val="007F7FB9"/>
    <w:rsid w:val="00800BBF"/>
    <w:rsid w:val="00800F0B"/>
    <w:rsid w:val="00800F81"/>
    <w:rsid w:val="00801211"/>
    <w:rsid w:val="00801430"/>
    <w:rsid w:val="00801952"/>
    <w:rsid w:val="00801A36"/>
    <w:rsid w:val="00801B87"/>
    <w:rsid w:val="0080210E"/>
    <w:rsid w:val="0080226C"/>
    <w:rsid w:val="0080230B"/>
    <w:rsid w:val="0080246F"/>
    <w:rsid w:val="00802596"/>
    <w:rsid w:val="008025BF"/>
    <w:rsid w:val="008025FB"/>
    <w:rsid w:val="0080273D"/>
    <w:rsid w:val="00802B1A"/>
    <w:rsid w:val="00802E29"/>
    <w:rsid w:val="00802FA0"/>
    <w:rsid w:val="0080309B"/>
    <w:rsid w:val="008036A7"/>
    <w:rsid w:val="00803792"/>
    <w:rsid w:val="00803A55"/>
    <w:rsid w:val="00803AA4"/>
    <w:rsid w:val="00803B7A"/>
    <w:rsid w:val="00803E5E"/>
    <w:rsid w:val="00804714"/>
    <w:rsid w:val="008047C5"/>
    <w:rsid w:val="00804800"/>
    <w:rsid w:val="00804973"/>
    <w:rsid w:val="00804A92"/>
    <w:rsid w:val="00804BE8"/>
    <w:rsid w:val="00804E46"/>
    <w:rsid w:val="00804FFD"/>
    <w:rsid w:val="008050A8"/>
    <w:rsid w:val="008051E1"/>
    <w:rsid w:val="0080524F"/>
    <w:rsid w:val="008054C7"/>
    <w:rsid w:val="00805519"/>
    <w:rsid w:val="00805AB6"/>
    <w:rsid w:val="00805AFF"/>
    <w:rsid w:val="00805B63"/>
    <w:rsid w:val="00805C07"/>
    <w:rsid w:val="00805F1F"/>
    <w:rsid w:val="008062F3"/>
    <w:rsid w:val="00806303"/>
    <w:rsid w:val="0080632F"/>
    <w:rsid w:val="00806448"/>
    <w:rsid w:val="00806558"/>
    <w:rsid w:val="008065AF"/>
    <w:rsid w:val="008066D6"/>
    <w:rsid w:val="008069A9"/>
    <w:rsid w:val="00806E9E"/>
    <w:rsid w:val="0080728F"/>
    <w:rsid w:val="00807653"/>
    <w:rsid w:val="00807995"/>
    <w:rsid w:val="00807A49"/>
    <w:rsid w:val="00807B00"/>
    <w:rsid w:val="00807B9F"/>
    <w:rsid w:val="00807C5A"/>
    <w:rsid w:val="0081006B"/>
    <w:rsid w:val="008102F0"/>
    <w:rsid w:val="008103FE"/>
    <w:rsid w:val="0081045E"/>
    <w:rsid w:val="00810942"/>
    <w:rsid w:val="00811020"/>
    <w:rsid w:val="00811964"/>
    <w:rsid w:val="00811B4E"/>
    <w:rsid w:val="00811BAC"/>
    <w:rsid w:val="00812695"/>
    <w:rsid w:val="008129DB"/>
    <w:rsid w:val="00812AE5"/>
    <w:rsid w:val="00812DA1"/>
    <w:rsid w:val="00812E0F"/>
    <w:rsid w:val="00812E20"/>
    <w:rsid w:val="00812F1F"/>
    <w:rsid w:val="0081329D"/>
    <w:rsid w:val="008132C4"/>
    <w:rsid w:val="00813376"/>
    <w:rsid w:val="008134BE"/>
    <w:rsid w:val="0081392F"/>
    <w:rsid w:val="00813B91"/>
    <w:rsid w:val="00813CE9"/>
    <w:rsid w:val="00814451"/>
    <w:rsid w:val="008144E9"/>
    <w:rsid w:val="00814956"/>
    <w:rsid w:val="00814ADC"/>
    <w:rsid w:val="00814ED5"/>
    <w:rsid w:val="0081550B"/>
    <w:rsid w:val="00815534"/>
    <w:rsid w:val="00815572"/>
    <w:rsid w:val="0081576A"/>
    <w:rsid w:val="00815834"/>
    <w:rsid w:val="0081588A"/>
    <w:rsid w:val="00815F41"/>
    <w:rsid w:val="00815FC5"/>
    <w:rsid w:val="00816120"/>
    <w:rsid w:val="0081638B"/>
    <w:rsid w:val="008164AC"/>
    <w:rsid w:val="00816AE1"/>
    <w:rsid w:val="00816BAF"/>
    <w:rsid w:val="00816BC3"/>
    <w:rsid w:val="0081702E"/>
    <w:rsid w:val="0081703B"/>
    <w:rsid w:val="008171E1"/>
    <w:rsid w:val="0081729F"/>
    <w:rsid w:val="00817491"/>
    <w:rsid w:val="0081750F"/>
    <w:rsid w:val="00817968"/>
    <w:rsid w:val="008179F6"/>
    <w:rsid w:val="00817AEF"/>
    <w:rsid w:val="00817C6A"/>
    <w:rsid w:val="00817E3C"/>
    <w:rsid w:val="00817F04"/>
    <w:rsid w:val="00817F05"/>
    <w:rsid w:val="00817FA8"/>
    <w:rsid w:val="008202D6"/>
    <w:rsid w:val="008203EF"/>
    <w:rsid w:val="00820489"/>
    <w:rsid w:val="0082048B"/>
    <w:rsid w:val="008206BA"/>
    <w:rsid w:val="0082076B"/>
    <w:rsid w:val="00820796"/>
    <w:rsid w:val="008207D9"/>
    <w:rsid w:val="00820CCE"/>
    <w:rsid w:val="00820DBD"/>
    <w:rsid w:val="00820DE9"/>
    <w:rsid w:val="00820EAF"/>
    <w:rsid w:val="008210EA"/>
    <w:rsid w:val="008213A8"/>
    <w:rsid w:val="00821547"/>
    <w:rsid w:val="00821630"/>
    <w:rsid w:val="00821951"/>
    <w:rsid w:val="00821BE4"/>
    <w:rsid w:val="00821EA0"/>
    <w:rsid w:val="008224E4"/>
    <w:rsid w:val="008225A9"/>
    <w:rsid w:val="008227D1"/>
    <w:rsid w:val="00822844"/>
    <w:rsid w:val="00822904"/>
    <w:rsid w:val="00822D5D"/>
    <w:rsid w:val="00822FD9"/>
    <w:rsid w:val="00823697"/>
    <w:rsid w:val="008236F9"/>
    <w:rsid w:val="00823797"/>
    <w:rsid w:val="00823CC1"/>
    <w:rsid w:val="00823D0E"/>
    <w:rsid w:val="00823D1F"/>
    <w:rsid w:val="00824455"/>
    <w:rsid w:val="00824543"/>
    <w:rsid w:val="008245E6"/>
    <w:rsid w:val="00824785"/>
    <w:rsid w:val="00824E4B"/>
    <w:rsid w:val="00825157"/>
    <w:rsid w:val="008255D7"/>
    <w:rsid w:val="00825630"/>
    <w:rsid w:val="008258AE"/>
    <w:rsid w:val="00825DA7"/>
    <w:rsid w:val="00826353"/>
    <w:rsid w:val="0082642D"/>
    <w:rsid w:val="00826740"/>
    <w:rsid w:val="0082719B"/>
    <w:rsid w:val="008271C0"/>
    <w:rsid w:val="008272C6"/>
    <w:rsid w:val="00827B0A"/>
    <w:rsid w:val="00827D21"/>
    <w:rsid w:val="00827D39"/>
    <w:rsid w:val="00827E69"/>
    <w:rsid w:val="00827FFE"/>
    <w:rsid w:val="00830B0E"/>
    <w:rsid w:val="00830DA5"/>
    <w:rsid w:val="00831986"/>
    <w:rsid w:val="00831A6A"/>
    <w:rsid w:val="00832020"/>
    <w:rsid w:val="00832242"/>
    <w:rsid w:val="008322DA"/>
    <w:rsid w:val="00832613"/>
    <w:rsid w:val="00832B6B"/>
    <w:rsid w:val="00832DBA"/>
    <w:rsid w:val="0083301F"/>
    <w:rsid w:val="00833033"/>
    <w:rsid w:val="008331E4"/>
    <w:rsid w:val="008333A1"/>
    <w:rsid w:val="008333D5"/>
    <w:rsid w:val="00833404"/>
    <w:rsid w:val="00833456"/>
    <w:rsid w:val="008337F2"/>
    <w:rsid w:val="00833DA7"/>
    <w:rsid w:val="00833EDB"/>
    <w:rsid w:val="008341B5"/>
    <w:rsid w:val="00834297"/>
    <w:rsid w:val="008343D4"/>
    <w:rsid w:val="008346B6"/>
    <w:rsid w:val="00834777"/>
    <w:rsid w:val="008347AE"/>
    <w:rsid w:val="0083487A"/>
    <w:rsid w:val="008349CB"/>
    <w:rsid w:val="00834A26"/>
    <w:rsid w:val="00834AAB"/>
    <w:rsid w:val="00834B04"/>
    <w:rsid w:val="00834B9C"/>
    <w:rsid w:val="00834E27"/>
    <w:rsid w:val="00834FF5"/>
    <w:rsid w:val="00835047"/>
    <w:rsid w:val="00835102"/>
    <w:rsid w:val="0083517E"/>
    <w:rsid w:val="008352BE"/>
    <w:rsid w:val="00835677"/>
    <w:rsid w:val="00835E13"/>
    <w:rsid w:val="008360F8"/>
    <w:rsid w:val="00836418"/>
    <w:rsid w:val="008364F9"/>
    <w:rsid w:val="0083663D"/>
    <w:rsid w:val="00836BBF"/>
    <w:rsid w:val="00836EA6"/>
    <w:rsid w:val="00837062"/>
    <w:rsid w:val="0083718C"/>
    <w:rsid w:val="008372F6"/>
    <w:rsid w:val="00837515"/>
    <w:rsid w:val="0083759C"/>
    <w:rsid w:val="00837C04"/>
    <w:rsid w:val="00840453"/>
    <w:rsid w:val="00840460"/>
    <w:rsid w:val="0084053D"/>
    <w:rsid w:val="00840836"/>
    <w:rsid w:val="00840838"/>
    <w:rsid w:val="00840DA8"/>
    <w:rsid w:val="00840DA9"/>
    <w:rsid w:val="00840FD7"/>
    <w:rsid w:val="00841298"/>
    <w:rsid w:val="00841E6C"/>
    <w:rsid w:val="00842061"/>
    <w:rsid w:val="00842499"/>
    <w:rsid w:val="00842582"/>
    <w:rsid w:val="0084279E"/>
    <w:rsid w:val="00842925"/>
    <w:rsid w:val="00842A12"/>
    <w:rsid w:val="00843058"/>
    <w:rsid w:val="008431AA"/>
    <w:rsid w:val="008431C6"/>
    <w:rsid w:val="00843285"/>
    <w:rsid w:val="008432E2"/>
    <w:rsid w:val="00843341"/>
    <w:rsid w:val="008435C1"/>
    <w:rsid w:val="00843A87"/>
    <w:rsid w:val="00843C75"/>
    <w:rsid w:val="00843E4D"/>
    <w:rsid w:val="00843FBC"/>
    <w:rsid w:val="0084432D"/>
    <w:rsid w:val="008444A9"/>
    <w:rsid w:val="0084499B"/>
    <w:rsid w:val="00844A89"/>
    <w:rsid w:val="00845131"/>
    <w:rsid w:val="00845733"/>
    <w:rsid w:val="008458A2"/>
    <w:rsid w:val="008458F3"/>
    <w:rsid w:val="00845CAA"/>
    <w:rsid w:val="00845EEB"/>
    <w:rsid w:val="00845FC8"/>
    <w:rsid w:val="008461F1"/>
    <w:rsid w:val="0084629B"/>
    <w:rsid w:val="0084679B"/>
    <w:rsid w:val="008467DB"/>
    <w:rsid w:val="00846BB5"/>
    <w:rsid w:val="00846BBA"/>
    <w:rsid w:val="00846BDE"/>
    <w:rsid w:val="00846DE5"/>
    <w:rsid w:val="00846EDD"/>
    <w:rsid w:val="008470E7"/>
    <w:rsid w:val="0084717B"/>
    <w:rsid w:val="00847218"/>
    <w:rsid w:val="00847C3C"/>
    <w:rsid w:val="00847CA1"/>
    <w:rsid w:val="00847CF0"/>
    <w:rsid w:val="0085001C"/>
    <w:rsid w:val="00850583"/>
    <w:rsid w:val="0085085D"/>
    <w:rsid w:val="008508B0"/>
    <w:rsid w:val="00850A21"/>
    <w:rsid w:val="00850A28"/>
    <w:rsid w:val="00850A3F"/>
    <w:rsid w:val="008510F6"/>
    <w:rsid w:val="008511FD"/>
    <w:rsid w:val="0085154D"/>
    <w:rsid w:val="0085154E"/>
    <w:rsid w:val="00851650"/>
    <w:rsid w:val="00851697"/>
    <w:rsid w:val="008516E5"/>
    <w:rsid w:val="008518C2"/>
    <w:rsid w:val="00851BC6"/>
    <w:rsid w:val="00851E66"/>
    <w:rsid w:val="00851FA4"/>
    <w:rsid w:val="008521C1"/>
    <w:rsid w:val="008522BA"/>
    <w:rsid w:val="00852448"/>
    <w:rsid w:val="0085245E"/>
    <w:rsid w:val="008529DE"/>
    <w:rsid w:val="00852A24"/>
    <w:rsid w:val="00853029"/>
    <w:rsid w:val="008531F2"/>
    <w:rsid w:val="0085324A"/>
    <w:rsid w:val="008532F6"/>
    <w:rsid w:val="00853607"/>
    <w:rsid w:val="00853945"/>
    <w:rsid w:val="00853A91"/>
    <w:rsid w:val="0085423F"/>
    <w:rsid w:val="0085447C"/>
    <w:rsid w:val="008547E1"/>
    <w:rsid w:val="00854A47"/>
    <w:rsid w:val="00854ACD"/>
    <w:rsid w:val="00854E82"/>
    <w:rsid w:val="008550B3"/>
    <w:rsid w:val="00855173"/>
    <w:rsid w:val="00855A08"/>
    <w:rsid w:val="00855B60"/>
    <w:rsid w:val="00855CB6"/>
    <w:rsid w:val="00855F2C"/>
    <w:rsid w:val="0085602A"/>
    <w:rsid w:val="00856374"/>
    <w:rsid w:val="008563C8"/>
    <w:rsid w:val="008564D7"/>
    <w:rsid w:val="0085658E"/>
    <w:rsid w:val="00856A9E"/>
    <w:rsid w:val="0085704B"/>
    <w:rsid w:val="00857573"/>
    <w:rsid w:val="00857574"/>
    <w:rsid w:val="0085765C"/>
    <w:rsid w:val="008578EA"/>
    <w:rsid w:val="0085799B"/>
    <w:rsid w:val="00857A66"/>
    <w:rsid w:val="008600ED"/>
    <w:rsid w:val="00860215"/>
    <w:rsid w:val="008602C0"/>
    <w:rsid w:val="008603D1"/>
    <w:rsid w:val="0086053D"/>
    <w:rsid w:val="008605E7"/>
    <w:rsid w:val="008609D5"/>
    <w:rsid w:val="00860B00"/>
    <w:rsid w:val="00860B69"/>
    <w:rsid w:val="00860F04"/>
    <w:rsid w:val="00860F8F"/>
    <w:rsid w:val="008610AE"/>
    <w:rsid w:val="0086126B"/>
    <w:rsid w:val="008612AA"/>
    <w:rsid w:val="008616EC"/>
    <w:rsid w:val="008616F5"/>
    <w:rsid w:val="00861A78"/>
    <w:rsid w:val="00861B5F"/>
    <w:rsid w:val="00861BCF"/>
    <w:rsid w:val="00861CC8"/>
    <w:rsid w:val="00861F67"/>
    <w:rsid w:val="00862024"/>
    <w:rsid w:val="00862028"/>
    <w:rsid w:val="0086207A"/>
    <w:rsid w:val="00862523"/>
    <w:rsid w:val="00862686"/>
    <w:rsid w:val="008627B6"/>
    <w:rsid w:val="00862B53"/>
    <w:rsid w:val="00862D3B"/>
    <w:rsid w:val="00862F90"/>
    <w:rsid w:val="00862FE6"/>
    <w:rsid w:val="00863350"/>
    <w:rsid w:val="0086346B"/>
    <w:rsid w:val="008636E3"/>
    <w:rsid w:val="00863751"/>
    <w:rsid w:val="00863797"/>
    <w:rsid w:val="00863829"/>
    <w:rsid w:val="00863855"/>
    <w:rsid w:val="008639C6"/>
    <w:rsid w:val="00863A1C"/>
    <w:rsid w:val="00863A31"/>
    <w:rsid w:val="00863A5A"/>
    <w:rsid w:val="00863C57"/>
    <w:rsid w:val="00864066"/>
    <w:rsid w:val="008645E4"/>
    <w:rsid w:val="00864684"/>
    <w:rsid w:val="00864760"/>
    <w:rsid w:val="0086485F"/>
    <w:rsid w:val="00864AAF"/>
    <w:rsid w:val="00864B7A"/>
    <w:rsid w:val="00864E89"/>
    <w:rsid w:val="00864F9F"/>
    <w:rsid w:val="008651ED"/>
    <w:rsid w:val="008652AD"/>
    <w:rsid w:val="008652CE"/>
    <w:rsid w:val="00865706"/>
    <w:rsid w:val="00865AFC"/>
    <w:rsid w:val="00865EED"/>
    <w:rsid w:val="00866281"/>
    <w:rsid w:val="008664D2"/>
    <w:rsid w:val="00866509"/>
    <w:rsid w:val="0086746A"/>
    <w:rsid w:val="008675C3"/>
    <w:rsid w:val="008675FF"/>
    <w:rsid w:val="00867653"/>
    <w:rsid w:val="00867944"/>
    <w:rsid w:val="00867A89"/>
    <w:rsid w:val="00867D33"/>
    <w:rsid w:val="00867EB6"/>
    <w:rsid w:val="00867EE5"/>
    <w:rsid w:val="00867F1F"/>
    <w:rsid w:val="0087000F"/>
    <w:rsid w:val="00870436"/>
    <w:rsid w:val="008704B1"/>
    <w:rsid w:val="00870559"/>
    <w:rsid w:val="0087071E"/>
    <w:rsid w:val="00870985"/>
    <w:rsid w:val="00870BC4"/>
    <w:rsid w:val="00870E0E"/>
    <w:rsid w:val="00870FC3"/>
    <w:rsid w:val="0087117E"/>
    <w:rsid w:val="0087137E"/>
    <w:rsid w:val="008715BF"/>
    <w:rsid w:val="0087166C"/>
    <w:rsid w:val="00871A95"/>
    <w:rsid w:val="00871DFF"/>
    <w:rsid w:val="00872296"/>
    <w:rsid w:val="0087229B"/>
    <w:rsid w:val="008725CA"/>
    <w:rsid w:val="008726AD"/>
    <w:rsid w:val="008727FA"/>
    <w:rsid w:val="008729C0"/>
    <w:rsid w:val="00872A32"/>
    <w:rsid w:val="00872DE5"/>
    <w:rsid w:val="00872EB2"/>
    <w:rsid w:val="008730A6"/>
    <w:rsid w:val="008731DE"/>
    <w:rsid w:val="008732F0"/>
    <w:rsid w:val="008735BF"/>
    <w:rsid w:val="0087369B"/>
    <w:rsid w:val="008739E7"/>
    <w:rsid w:val="00873B49"/>
    <w:rsid w:val="00873E00"/>
    <w:rsid w:val="008740E4"/>
    <w:rsid w:val="0087434A"/>
    <w:rsid w:val="008743F9"/>
    <w:rsid w:val="00874574"/>
    <w:rsid w:val="008752FA"/>
    <w:rsid w:val="008755E4"/>
    <w:rsid w:val="00875CD7"/>
    <w:rsid w:val="00875E99"/>
    <w:rsid w:val="008760EF"/>
    <w:rsid w:val="00876125"/>
    <w:rsid w:val="0087627F"/>
    <w:rsid w:val="00876629"/>
    <w:rsid w:val="008768B7"/>
    <w:rsid w:val="00876992"/>
    <w:rsid w:val="00876EE7"/>
    <w:rsid w:val="008771E4"/>
    <w:rsid w:val="0087729F"/>
    <w:rsid w:val="008775A7"/>
    <w:rsid w:val="008776A0"/>
    <w:rsid w:val="00877739"/>
    <w:rsid w:val="00877E04"/>
    <w:rsid w:val="00877E48"/>
    <w:rsid w:val="00877ECE"/>
    <w:rsid w:val="008804DF"/>
    <w:rsid w:val="00880B4A"/>
    <w:rsid w:val="00880BB9"/>
    <w:rsid w:val="00880D49"/>
    <w:rsid w:val="00880DE8"/>
    <w:rsid w:val="00880E1C"/>
    <w:rsid w:val="00880EB1"/>
    <w:rsid w:val="00881056"/>
    <w:rsid w:val="00881436"/>
    <w:rsid w:val="008814F9"/>
    <w:rsid w:val="00881814"/>
    <w:rsid w:val="00881959"/>
    <w:rsid w:val="00881EDE"/>
    <w:rsid w:val="00882703"/>
    <w:rsid w:val="00882CB5"/>
    <w:rsid w:val="00882EA1"/>
    <w:rsid w:val="00882F15"/>
    <w:rsid w:val="0088344F"/>
    <w:rsid w:val="0088395D"/>
    <w:rsid w:val="00883A18"/>
    <w:rsid w:val="00883E17"/>
    <w:rsid w:val="00883EC8"/>
    <w:rsid w:val="00883ECF"/>
    <w:rsid w:val="008841C6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5B85"/>
    <w:rsid w:val="00886128"/>
    <w:rsid w:val="00886518"/>
    <w:rsid w:val="00886797"/>
    <w:rsid w:val="008868F4"/>
    <w:rsid w:val="00886F09"/>
    <w:rsid w:val="00886F90"/>
    <w:rsid w:val="008870B3"/>
    <w:rsid w:val="00887419"/>
    <w:rsid w:val="008876FE"/>
    <w:rsid w:val="008878A5"/>
    <w:rsid w:val="00887A25"/>
    <w:rsid w:val="00887C1B"/>
    <w:rsid w:val="00887DC2"/>
    <w:rsid w:val="00887F61"/>
    <w:rsid w:val="00890072"/>
    <w:rsid w:val="00890152"/>
    <w:rsid w:val="008905B6"/>
    <w:rsid w:val="0089068D"/>
    <w:rsid w:val="00890A2B"/>
    <w:rsid w:val="00891167"/>
    <w:rsid w:val="00891191"/>
    <w:rsid w:val="00891241"/>
    <w:rsid w:val="008913D6"/>
    <w:rsid w:val="008913EF"/>
    <w:rsid w:val="00891594"/>
    <w:rsid w:val="00891685"/>
    <w:rsid w:val="008916CB"/>
    <w:rsid w:val="00891739"/>
    <w:rsid w:val="0089196E"/>
    <w:rsid w:val="00891AE9"/>
    <w:rsid w:val="00891C43"/>
    <w:rsid w:val="008920D0"/>
    <w:rsid w:val="008921BF"/>
    <w:rsid w:val="008922B6"/>
    <w:rsid w:val="00892317"/>
    <w:rsid w:val="00892422"/>
    <w:rsid w:val="00892438"/>
    <w:rsid w:val="00892612"/>
    <w:rsid w:val="0089293D"/>
    <w:rsid w:val="00892ADC"/>
    <w:rsid w:val="00892CF6"/>
    <w:rsid w:val="00893203"/>
    <w:rsid w:val="008933FC"/>
    <w:rsid w:val="008934BE"/>
    <w:rsid w:val="008935C1"/>
    <w:rsid w:val="008939C6"/>
    <w:rsid w:val="00893D18"/>
    <w:rsid w:val="00893D37"/>
    <w:rsid w:val="00893F5D"/>
    <w:rsid w:val="0089412C"/>
    <w:rsid w:val="00894B67"/>
    <w:rsid w:val="00894C8C"/>
    <w:rsid w:val="00895318"/>
    <w:rsid w:val="00895771"/>
    <w:rsid w:val="008959E0"/>
    <w:rsid w:val="00895FFD"/>
    <w:rsid w:val="00896260"/>
    <w:rsid w:val="008965DB"/>
    <w:rsid w:val="008968D8"/>
    <w:rsid w:val="00896A09"/>
    <w:rsid w:val="00896B90"/>
    <w:rsid w:val="00896EA5"/>
    <w:rsid w:val="0089708B"/>
    <w:rsid w:val="0089711B"/>
    <w:rsid w:val="008977C9"/>
    <w:rsid w:val="00897930"/>
    <w:rsid w:val="00897CE0"/>
    <w:rsid w:val="00897CF5"/>
    <w:rsid w:val="00897CFB"/>
    <w:rsid w:val="00897D61"/>
    <w:rsid w:val="008A006D"/>
    <w:rsid w:val="008A01B6"/>
    <w:rsid w:val="008A0633"/>
    <w:rsid w:val="008A07A2"/>
    <w:rsid w:val="008A0AB7"/>
    <w:rsid w:val="008A0E0E"/>
    <w:rsid w:val="008A12DB"/>
    <w:rsid w:val="008A14B7"/>
    <w:rsid w:val="008A14D1"/>
    <w:rsid w:val="008A1F4C"/>
    <w:rsid w:val="008A1F6B"/>
    <w:rsid w:val="008A2627"/>
    <w:rsid w:val="008A288E"/>
    <w:rsid w:val="008A2A15"/>
    <w:rsid w:val="008A2E9B"/>
    <w:rsid w:val="008A3934"/>
    <w:rsid w:val="008A3F5E"/>
    <w:rsid w:val="008A3FF3"/>
    <w:rsid w:val="008A4248"/>
    <w:rsid w:val="008A4258"/>
    <w:rsid w:val="008A42C8"/>
    <w:rsid w:val="008A4669"/>
    <w:rsid w:val="008A46D4"/>
    <w:rsid w:val="008A4781"/>
    <w:rsid w:val="008A4ADE"/>
    <w:rsid w:val="008A4AE4"/>
    <w:rsid w:val="008A4D6E"/>
    <w:rsid w:val="008A4E3A"/>
    <w:rsid w:val="008A5094"/>
    <w:rsid w:val="008A5372"/>
    <w:rsid w:val="008A5431"/>
    <w:rsid w:val="008A5711"/>
    <w:rsid w:val="008A578E"/>
    <w:rsid w:val="008A5C11"/>
    <w:rsid w:val="008A5E17"/>
    <w:rsid w:val="008A5ECA"/>
    <w:rsid w:val="008A61AD"/>
    <w:rsid w:val="008A61F4"/>
    <w:rsid w:val="008A63DD"/>
    <w:rsid w:val="008A63E3"/>
    <w:rsid w:val="008A6740"/>
    <w:rsid w:val="008A7503"/>
    <w:rsid w:val="008A788B"/>
    <w:rsid w:val="008A7A0B"/>
    <w:rsid w:val="008A7B07"/>
    <w:rsid w:val="008A7B4E"/>
    <w:rsid w:val="008A7FD7"/>
    <w:rsid w:val="008B029F"/>
    <w:rsid w:val="008B07A6"/>
    <w:rsid w:val="008B0E77"/>
    <w:rsid w:val="008B1056"/>
    <w:rsid w:val="008B1257"/>
    <w:rsid w:val="008B125C"/>
    <w:rsid w:val="008B1270"/>
    <w:rsid w:val="008B1406"/>
    <w:rsid w:val="008B145F"/>
    <w:rsid w:val="008B1682"/>
    <w:rsid w:val="008B19B2"/>
    <w:rsid w:val="008B1AB9"/>
    <w:rsid w:val="008B1C7C"/>
    <w:rsid w:val="008B1E03"/>
    <w:rsid w:val="008B22E1"/>
    <w:rsid w:val="008B2E78"/>
    <w:rsid w:val="008B2FED"/>
    <w:rsid w:val="008B31A8"/>
    <w:rsid w:val="008B31C5"/>
    <w:rsid w:val="008B32AC"/>
    <w:rsid w:val="008B3516"/>
    <w:rsid w:val="008B3C11"/>
    <w:rsid w:val="008B430F"/>
    <w:rsid w:val="008B44CF"/>
    <w:rsid w:val="008B4603"/>
    <w:rsid w:val="008B48B4"/>
    <w:rsid w:val="008B4960"/>
    <w:rsid w:val="008B4AA1"/>
    <w:rsid w:val="008B4AF2"/>
    <w:rsid w:val="008B4C8F"/>
    <w:rsid w:val="008B4DB1"/>
    <w:rsid w:val="008B4FBC"/>
    <w:rsid w:val="008B563D"/>
    <w:rsid w:val="008B576F"/>
    <w:rsid w:val="008B57EC"/>
    <w:rsid w:val="008B5CE5"/>
    <w:rsid w:val="008B5D79"/>
    <w:rsid w:val="008B5ED3"/>
    <w:rsid w:val="008B6247"/>
    <w:rsid w:val="008B6A8F"/>
    <w:rsid w:val="008B6CA4"/>
    <w:rsid w:val="008B6DD2"/>
    <w:rsid w:val="008B71D1"/>
    <w:rsid w:val="008B7414"/>
    <w:rsid w:val="008B7928"/>
    <w:rsid w:val="008B793A"/>
    <w:rsid w:val="008B7E16"/>
    <w:rsid w:val="008B7E42"/>
    <w:rsid w:val="008C019A"/>
    <w:rsid w:val="008C01B9"/>
    <w:rsid w:val="008C025D"/>
    <w:rsid w:val="008C0997"/>
    <w:rsid w:val="008C116D"/>
    <w:rsid w:val="008C1372"/>
    <w:rsid w:val="008C154C"/>
    <w:rsid w:val="008C190F"/>
    <w:rsid w:val="008C1BC7"/>
    <w:rsid w:val="008C1E8C"/>
    <w:rsid w:val="008C1F87"/>
    <w:rsid w:val="008C243C"/>
    <w:rsid w:val="008C245B"/>
    <w:rsid w:val="008C25E3"/>
    <w:rsid w:val="008C2D72"/>
    <w:rsid w:val="008C2E05"/>
    <w:rsid w:val="008C3093"/>
    <w:rsid w:val="008C310C"/>
    <w:rsid w:val="008C3144"/>
    <w:rsid w:val="008C33BD"/>
    <w:rsid w:val="008C3664"/>
    <w:rsid w:val="008C3688"/>
    <w:rsid w:val="008C36CD"/>
    <w:rsid w:val="008C3CB3"/>
    <w:rsid w:val="008C3D41"/>
    <w:rsid w:val="008C41EE"/>
    <w:rsid w:val="008C44C5"/>
    <w:rsid w:val="008C45FE"/>
    <w:rsid w:val="008C4B47"/>
    <w:rsid w:val="008C4CBE"/>
    <w:rsid w:val="008C4D7D"/>
    <w:rsid w:val="008C5A37"/>
    <w:rsid w:val="008C5A3D"/>
    <w:rsid w:val="008C6386"/>
    <w:rsid w:val="008C642D"/>
    <w:rsid w:val="008C6880"/>
    <w:rsid w:val="008C6BC2"/>
    <w:rsid w:val="008C6F73"/>
    <w:rsid w:val="008C74A3"/>
    <w:rsid w:val="008C78DA"/>
    <w:rsid w:val="008C7AAA"/>
    <w:rsid w:val="008C7AF3"/>
    <w:rsid w:val="008C7D5E"/>
    <w:rsid w:val="008D0A68"/>
    <w:rsid w:val="008D0C35"/>
    <w:rsid w:val="008D0D2E"/>
    <w:rsid w:val="008D0E35"/>
    <w:rsid w:val="008D0E70"/>
    <w:rsid w:val="008D0E77"/>
    <w:rsid w:val="008D0E80"/>
    <w:rsid w:val="008D0F24"/>
    <w:rsid w:val="008D1498"/>
    <w:rsid w:val="008D15E7"/>
    <w:rsid w:val="008D1A3E"/>
    <w:rsid w:val="008D1B0A"/>
    <w:rsid w:val="008D1B4D"/>
    <w:rsid w:val="008D1BCD"/>
    <w:rsid w:val="008D1CD9"/>
    <w:rsid w:val="008D1D63"/>
    <w:rsid w:val="008D212B"/>
    <w:rsid w:val="008D215D"/>
    <w:rsid w:val="008D21D5"/>
    <w:rsid w:val="008D2509"/>
    <w:rsid w:val="008D2680"/>
    <w:rsid w:val="008D26B9"/>
    <w:rsid w:val="008D29C9"/>
    <w:rsid w:val="008D2B31"/>
    <w:rsid w:val="008D3221"/>
    <w:rsid w:val="008D3244"/>
    <w:rsid w:val="008D35EB"/>
    <w:rsid w:val="008D378E"/>
    <w:rsid w:val="008D3AB7"/>
    <w:rsid w:val="008D3D9E"/>
    <w:rsid w:val="008D3FAF"/>
    <w:rsid w:val="008D45C5"/>
    <w:rsid w:val="008D4679"/>
    <w:rsid w:val="008D48E8"/>
    <w:rsid w:val="008D4903"/>
    <w:rsid w:val="008D495A"/>
    <w:rsid w:val="008D51AB"/>
    <w:rsid w:val="008D58D1"/>
    <w:rsid w:val="008D58F2"/>
    <w:rsid w:val="008D5D6D"/>
    <w:rsid w:val="008D5E09"/>
    <w:rsid w:val="008D5E32"/>
    <w:rsid w:val="008D5E8C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97A"/>
    <w:rsid w:val="008D7A49"/>
    <w:rsid w:val="008D7AC2"/>
    <w:rsid w:val="008D7B85"/>
    <w:rsid w:val="008D7D4C"/>
    <w:rsid w:val="008D7DE7"/>
    <w:rsid w:val="008D7F2B"/>
    <w:rsid w:val="008D7F7C"/>
    <w:rsid w:val="008E02B6"/>
    <w:rsid w:val="008E03C0"/>
    <w:rsid w:val="008E04D7"/>
    <w:rsid w:val="008E04E7"/>
    <w:rsid w:val="008E06F9"/>
    <w:rsid w:val="008E0A0A"/>
    <w:rsid w:val="008E0A67"/>
    <w:rsid w:val="008E0C54"/>
    <w:rsid w:val="008E0CBD"/>
    <w:rsid w:val="008E0EAB"/>
    <w:rsid w:val="008E1402"/>
    <w:rsid w:val="008E1569"/>
    <w:rsid w:val="008E1A3F"/>
    <w:rsid w:val="008E1D26"/>
    <w:rsid w:val="008E2520"/>
    <w:rsid w:val="008E274F"/>
    <w:rsid w:val="008E29E7"/>
    <w:rsid w:val="008E2A83"/>
    <w:rsid w:val="008E2AC5"/>
    <w:rsid w:val="008E2B7C"/>
    <w:rsid w:val="008E2BD3"/>
    <w:rsid w:val="008E3015"/>
    <w:rsid w:val="008E34D2"/>
    <w:rsid w:val="008E3808"/>
    <w:rsid w:val="008E3809"/>
    <w:rsid w:val="008E39CE"/>
    <w:rsid w:val="008E4167"/>
    <w:rsid w:val="008E42C0"/>
    <w:rsid w:val="008E43AD"/>
    <w:rsid w:val="008E497E"/>
    <w:rsid w:val="008E4BAD"/>
    <w:rsid w:val="008E4E50"/>
    <w:rsid w:val="008E4E6D"/>
    <w:rsid w:val="008E4EA6"/>
    <w:rsid w:val="008E54AC"/>
    <w:rsid w:val="008E54C2"/>
    <w:rsid w:val="008E5693"/>
    <w:rsid w:val="008E59FB"/>
    <w:rsid w:val="008E5E10"/>
    <w:rsid w:val="008E649E"/>
    <w:rsid w:val="008E6588"/>
    <w:rsid w:val="008E683F"/>
    <w:rsid w:val="008E6B23"/>
    <w:rsid w:val="008E6C77"/>
    <w:rsid w:val="008E6D8C"/>
    <w:rsid w:val="008E7214"/>
    <w:rsid w:val="008E72F8"/>
    <w:rsid w:val="008E73CD"/>
    <w:rsid w:val="008E75B3"/>
    <w:rsid w:val="008E78A4"/>
    <w:rsid w:val="008E7955"/>
    <w:rsid w:val="008E7B18"/>
    <w:rsid w:val="008E7CB1"/>
    <w:rsid w:val="008E7CD3"/>
    <w:rsid w:val="008F0017"/>
    <w:rsid w:val="008F0137"/>
    <w:rsid w:val="008F016E"/>
    <w:rsid w:val="008F02C0"/>
    <w:rsid w:val="008F032F"/>
    <w:rsid w:val="008F05E6"/>
    <w:rsid w:val="008F060A"/>
    <w:rsid w:val="008F06E8"/>
    <w:rsid w:val="008F088C"/>
    <w:rsid w:val="008F0B26"/>
    <w:rsid w:val="008F0DAA"/>
    <w:rsid w:val="008F10DE"/>
    <w:rsid w:val="008F1382"/>
    <w:rsid w:val="008F13AA"/>
    <w:rsid w:val="008F1458"/>
    <w:rsid w:val="008F17D1"/>
    <w:rsid w:val="008F1D25"/>
    <w:rsid w:val="008F1DA8"/>
    <w:rsid w:val="008F1E9F"/>
    <w:rsid w:val="008F28C6"/>
    <w:rsid w:val="008F2A56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6C"/>
    <w:rsid w:val="008F3D15"/>
    <w:rsid w:val="008F3DF6"/>
    <w:rsid w:val="008F3E58"/>
    <w:rsid w:val="008F3F70"/>
    <w:rsid w:val="008F420D"/>
    <w:rsid w:val="008F4371"/>
    <w:rsid w:val="008F46A7"/>
    <w:rsid w:val="008F47D2"/>
    <w:rsid w:val="008F4B51"/>
    <w:rsid w:val="008F52E8"/>
    <w:rsid w:val="008F5353"/>
    <w:rsid w:val="008F58AB"/>
    <w:rsid w:val="008F5BB2"/>
    <w:rsid w:val="008F5CC9"/>
    <w:rsid w:val="008F63FE"/>
    <w:rsid w:val="008F6412"/>
    <w:rsid w:val="008F64C2"/>
    <w:rsid w:val="008F653F"/>
    <w:rsid w:val="008F6E48"/>
    <w:rsid w:val="008F719A"/>
    <w:rsid w:val="008F74B1"/>
    <w:rsid w:val="008F74F6"/>
    <w:rsid w:val="008F787E"/>
    <w:rsid w:val="008F7924"/>
    <w:rsid w:val="008F7977"/>
    <w:rsid w:val="008F7D7B"/>
    <w:rsid w:val="008F7FA6"/>
    <w:rsid w:val="00900491"/>
    <w:rsid w:val="00900571"/>
    <w:rsid w:val="00900577"/>
    <w:rsid w:val="0090076F"/>
    <w:rsid w:val="00900895"/>
    <w:rsid w:val="00900A01"/>
    <w:rsid w:val="009011C9"/>
    <w:rsid w:val="009016E4"/>
    <w:rsid w:val="009016FC"/>
    <w:rsid w:val="0090171A"/>
    <w:rsid w:val="00901856"/>
    <w:rsid w:val="00901DD2"/>
    <w:rsid w:val="0090212F"/>
    <w:rsid w:val="0090216E"/>
    <w:rsid w:val="00902737"/>
    <w:rsid w:val="00902A37"/>
    <w:rsid w:val="00902C41"/>
    <w:rsid w:val="00902D03"/>
    <w:rsid w:val="00902E9F"/>
    <w:rsid w:val="0090304E"/>
    <w:rsid w:val="00903080"/>
    <w:rsid w:val="009034F6"/>
    <w:rsid w:val="009035A8"/>
    <w:rsid w:val="009035C5"/>
    <w:rsid w:val="00903849"/>
    <w:rsid w:val="00903AED"/>
    <w:rsid w:val="00903B65"/>
    <w:rsid w:val="00903BB8"/>
    <w:rsid w:val="00903E88"/>
    <w:rsid w:val="00903FEC"/>
    <w:rsid w:val="009040C7"/>
    <w:rsid w:val="0090415F"/>
    <w:rsid w:val="00904382"/>
    <w:rsid w:val="00904633"/>
    <w:rsid w:val="009048AA"/>
    <w:rsid w:val="009049ED"/>
    <w:rsid w:val="009057B6"/>
    <w:rsid w:val="00905AA4"/>
    <w:rsid w:val="00905F67"/>
    <w:rsid w:val="009060DC"/>
    <w:rsid w:val="009064B8"/>
    <w:rsid w:val="00906669"/>
    <w:rsid w:val="009068F2"/>
    <w:rsid w:val="00906A7F"/>
    <w:rsid w:val="00906D97"/>
    <w:rsid w:val="00906DE7"/>
    <w:rsid w:val="00906ECB"/>
    <w:rsid w:val="00907417"/>
    <w:rsid w:val="00907EFB"/>
    <w:rsid w:val="00907FA1"/>
    <w:rsid w:val="00910177"/>
    <w:rsid w:val="00910301"/>
    <w:rsid w:val="0091040E"/>
    <w:rsid w:val="0091089F"/>
    <w:rsid w:val="009108DA"/>
    <w:rsid w:val="00910A3C"/>
    <w:rsid w:val="00910BB9"/>
    <w:rsid w:val="00911142"/>
    <w:rsid w:val="0091141C"/>
    <w:rsid w:val="0091175F"/>
    <w:rsid w:val="0091177F"/>
    <w:rsid w:val="00911B21"/>
    <w:rsid w:val="00911F33"/>
    <w:rsid w:val="00912029"/>
    <w:rsid w:val="009124CC"/>
    <w:rsid w:val="009126B2"/>
    <w:rsid w:val="009128A4"/>
    <w:rsid w:val="00912A20"/>
    <w:rsid w:val="00912ACB"/>
    <w:rsid w:val="00912AE4"/>
    <w:rsid w:val="00912E6C"/>
    <w:rsid w:val="00913852"/>
    <w:rsid w:val="009138BA"/>
    <w:rsid w:val="00913EF2"/>
    <w:rsid w:val="009143ED"/>
    <w:rsid w:val="00914B43"/>
    <w:rsid w:val="00914F55"/>
    <w:rsid w:val="00915007"/>
    <w:rsid w:val="00915080"/>
    <w:rsid w:val="00915480"/>
    <w:rsid w:val="00915521"/>
    <w:rsid w:val="00915A4D"/>
    <w:rsid w:val="0091620B"/>
    <w:rsid w:val="00916343"/>
    <w:rsid w:val="009163FC"/>
    <w:rsid w:val="0091648C"/>
    <w:rsid w:val="00916689"/>
    <w:rsid w:val="00916698"/>
    <w:rsid w:val="009166B0"/>
    <w:rsid w:val="0091697E"/>
    <w:rsid w:val="00916DB0"/>
    <w:rsid w:val="009170F5"/>
    <w:rsid w:val="009171B4"/>
    <w:rsid w:val="0091770A"/>
    <w:rsid w:val="009178FE"/>
    <w:rsid w:val="00917A78"/>
    <w:rsid w:val="00917AB0"/>
    <w:rsid w:val="00917CAE"/>
    <w:rsid w:val="00917EA8"/>
    <w:rsid w:val="009204D7"/>
    <w:rsid w:val="0092050B"/>
    <w:rsid w:val="00920A56"/>
    <w:rsid w:val="00920CB1"/>
    <w:rsid w:val="00920D6C"/>
    <w:rsid w:val="00920E65"/>
    <w:rsid w:val="00920F19"/>
    <w:rsid w:val="00920F43"/>
    <w:rsid w:val="00920F85"/>
    <w:rsid w:val="009211B7"/>
    <w:rsid w:val="009214E2"/>
    <w:rsid w:val="00921561"/>
    <w:rsid w:val="0092176A"/>
    <w:rsid w:val="00921C82"/>
    <w:rsid w:val="00921D24"/>
    <w:rsid w:val="00921ED9"/>
    <w:rsid w:val="00921F98"/>
    <w:rsid w:val="009224DA"/>
    <w:rsid w:val="00922980"/>
    <w:rsid w:val="00922D65"/>
    <w:rsid w:val="00922DC1"/>
    <w:rsid w:val="00923446"/>
    <w:rsid w:val="00923DEF"/>
    <w:rsid w:val="009240B4"/>
    <w:rsid w:val="0092427C"/>
    <w:rsid w:val="00924406"/>
    <w:rsid w:val="0092445A"/>
    <w:rsid w:val="009245F9"/>
    <w:rsid w:val="00924C57"/>
    <w:rsid w:val="00925105"/>
    <w:rsid w:val="009252B6"/>
    <w:rsid w:val="00925431"/>
    <w:rsid w:val="00925439"/>
    <w:rsid w:val="009254B5"/>
    <w:rsid w:val="009254BE"/>
    <w:rsid w:val="009255A7"/>
    <w:rsid w:val="0092561B"/>
    <w:rsid w:val="00925746"/>
    <w:rsid w:val="00925779"/>
    <w:rsid w:val="009259FB"/>
    <w:rsid w:val="00925D2D"/>
    <w:rsid w:val="0092600E"/>
    <w:rsid w:val="0092608C"/>
    <w:rsid w:val="009260B1"/>
    <w:rsid w:val="0092629F"/>
    <w:rsid w:val="00926559"/>
    <w:rsid w:val="00926816"/>
    <w:rsid w:val="009268E5"/>
    <w:rsid w:val="009268E8"/>
    <w:rsid w:val="00926B32"/>
    <w:rsid w:val="0092702B"/>
    <w:rsid w:val="0092721D"/>
    <w:rsid w:val="009272A9"/>
    <w:rsid w:val="009272D7"/>
    <w:rsid w:val="009273EE"/>
    <w:rsid w:val="009274DA"/>
    <w:rsid w:val="009278E5"/>
    <w:rsid w:val="00927962"/>
    <w:rsid w:val="0093006F"/>
    <w:rsid w:val="0093037E"/>
    <w:rsid w:val="009308C2"/>
    <w:rsid w:val="00930A43"/>
    <w:rsid w:val="00930B76"/>
    <w:rsid w:val="00930DF3"/>
    <w:rsid w:val="00930E7B"/>
    <w:rsid w:val="00930F3C"/>
    <w:rsid w:val="0093118E"/>
    <w:rsid w:val="009313D4"/>
    <w:rsid w:val="0093170E"/>
    <w:rsid w:val="00931969"/>
    <w:rsid w:val="00931A7E"/>
    <w:rsid w:val="00931C02"/>
    <w:rsid w:val="00931CE9"/>
    <w:rsid w:val="00931E15"/>
    <w:rsid w:val="00931E84"/>
    <w:rsid w:val="00932255"/>
    <w:rsid w:val="009323FC"/>
    <w:rsid w:val="009325C4"/>
    <w:rsid w:val="00932670"/>
    <w:rsid w:val="0093294A"/>
    <w:rsid w:val="00932ADD"/>
    <w:rsid w:val="00932AFF"/>
    <w:rsid w:val="00932C67"/>
    <w:rsid w:val="00932F41"/>
    <w:rsid w:val="00933F34"/>
    <w:rsid w:val="00933FD1"/>
    <w:rsid w:val="0093402F"/>
    <w:rsid w:val="0093418E"/>
    <w:rsid w:val="009341E8"/>
    <w:rsid w:val="00934771"/>
    <w:rsid w:val="00934967"/>
    <w:rsid w:val="00934F9D"/>
    <w:rsid w:val="009354C3"/>
    <w:rsid w:val="00935D7E"/>
    <w:rsid w:val="00935E66"/>
    <w:rsid w:val="00936010"/>
    <w:rsid w:val="00936189"/>
    <w:rsid w:val="0093626E"/>
    <w:rsid w:val="009362D9"/>
    <w:rsid w:val="0093680D"/>
    <w:rsid w:val="00936F54"/>
    <w:rsid w:val="0093722D"/>
    <w:rsid w:val="009374DF"/>
    <w:rsid w:val="009376E3"/>
    <w:rsid w:val="00937B3C"/>
    <w:rsid w:val="00937BF3"/>
    <w:rsid w:val="00937C9E"/>
    <w:rsid w:val="00940190"/>
    <w:rsid w:val="0094020D"/>
    <w:rsid w:val="0094029F"/>
    <w:rsid w:val="009402A1"/>
    <w:rsid w:val="00940762"/>
    <w:rsid w:val="00940C53"/>
    <w:rsid w:val="00940DF8"/>
    <w:rsid w:val="00940EA9"/>
    <w:rsid w:val="00941231"/>
    <w:rsid w:val="0094129D"/>
    <w:rsid w:val="00941627"/>
    <w:rsid w:val="00941822"/>
    <w:rsid w:val="009418FC"/>
    <w:rsid w:val="00941CAD"/>
    <w:rsid w:val="00941D22"/>
    <w:rsid w:val="0094206B"/>
    <w:rsid w:val="00942293"/>
    <w:rsid w:val="0094244E"/>
    <w:rsid w:val="009424F0"/>
    <w:rsid w:val="00942911"/>
    <w:rsid w:val="009429D4"/>
    <w:rsid w:val="00942FBB"/>
    <w:rsid w:val="0094301D"/>
    <w:rsid w:val="00943294"/>
    <w:rsid w:val="0094339A"/>
    <w:rsid w:val="009436B5"/>
    <w:rsid w:val="00943AA4"/>
    <w:rsid w:val="00943C95"/>
    <w:rsid w:val="00943EAF"/>
    <w:rsid w:val="00943FF9"/>
    <w:rsid w:val="00943FFA"/>
    <w:rsid w:val="00944065"/>
    <w:rsid w:val="009442DA"/>
    <w:rsid w:val="00944986"/>
    <w:rsid w:val="00944A9A"/>
    <w:rsid w:val="00944B83"/>
    <w:rsid w:val="0094505B"/>
    <w:rsid w:val="0094520C"/>
    <w:rsid w:val="009455C1"/>
    <w:rsid w:val="00945761"/>
    <w:rsid w:val="00945881"/>
    <w:rsid w:val="00945F64"/>
    <w:rsid w:val="00946021"/>
    <w:rsid w:val="00946318"/>
    <w:rsid w:val="00946518"/>
    <w:rsid w:val="00946742"/>
    <w:rsid w:val="0094696E"/>
    <w:rsid w:val="00946A7E"/>
    <w:rsid w:val="00946C73"/>
    <w:rsid w:val="00946CDF"/>
    <w:rsid w:val="009472CD"/>
    <w:rsid w:val="00947598"/>
    <w:rsid w:val="009475BE"/>
    <w:rsid w:val="0094775F"/>
    <w:rsid w:val="009478C2"/>
    <w:rsid w:val="009479EA"/>
    <w:rsid w:val="00947B5D"/>
    <w:rsid w:val="00947BAA"/>
    <w:rsid w:val="00947D6A"/>
    <w:rsid w:val="00947EEE"/>
    <w:rsid w:val="00947F7E"/>
    <w:rsid w:val="009503C0"/>
    <w:rsid w:val="009504D3"/>
    <w:rsid w:val="0095074B"/>
    <w:rsid w:val="00950FD3"/>
    <w:rsid w:val="00951177"/>
    <w:rsid w:val="00951324"/>
    <w:rsid w:val="0095141F"/>
    <w:rsid w:val="009515E8"/>
    <w:rsid w:val="0095189E"/>
    <w:rsid w:val="00951A2C"/>
    <w:rsid w:val="00951E9F"/>
    <w:rsid w:val="00952138"/>
    <w:rsid w:val="00952392"/>
    <w:rsid w:val="00952803"/>
    <w:rsid w:val="00952871"/>
    <w:rsid w:val="00952EE0"/>
    <w:rsid w:val="009539BC"/>
    <w:rsid w:val="00953A04"/>
    <w:rsid w:val="00953A16"/>
    <w:rsid w:val="00953D49"/>
    <w:rsid w:val="00953F7C"/>
    <w:rsid w:val="009542E9"/>
    <w:rsid w:val="009547B0"/>
    <w:rsid w:val="009547BE"/>
    <w:rsid w:val="0095491C"/>
    <w:rsid w:val="00954C9A"/>
    <w:rsid w:val="0095563C"/>
    <w:rsid w:val="00955742"/>
    <w:rsid w:val="00955B9C"/>
    <w:rsid w:val="00955E15"/>
    <w:rsid w:val="00955E2D"/>
    <w:rsid w:val="009564C5"/>
    <w:rsid w:val="00956AC2"/>
    <w:rsid w:val="00956CB9"/>
    <w:rsid w:val="00956CBE"/>
    <w:rsid w:val="00956E48"/>
    <w:rsid w:val="00956EEC"/>
    <w:rsid w:val="009572F4"/>
    <w:rsid w:val="00957592"/>
    <w:rsid w:val="009575DD"/>
    <w:rsid w:val="00957785"/>
    <w:rsid w:val="009577AE"/>
    <w:rsid w:val="00957CA1"/>
    <w:rsid w:val="00957FB1"/>
    <w:rsid w:val="0096024B"/>
    <w:rsid w:val="009602AF"/>
    <w:rsid w:val="0096057A"/>
    <w:rsid w:val="009609C0"/>
    <w:rsid w:val="00960A21"/>
    <w:rsid w:val="00960AD1"/>
    <w:rsid w:val="00960ECE"/>
    <w:rsid w:val="00960F00"/>
    <w:rsid w:val="009610EA"/>
    <w:rsid w:val="00961123"/>
    <w:rsid w:val="0096114F"/>
    <w:rsid w:val="00961E28"/>
    <w:rsid w:val="00962143"/>
    <w:rsid w:val="00962268"/>
    <w:rsid w:val="0096284C"/>
    <w:rsid w:val="00962B5E"/>
    <w:rsid w:val="00962CA1"/>
    <w:rsid w:val="00962CAE"/>
    <w:rsid w:val="00962D25"/>
    <w:rsid w:val="00962D96"/>
    <w:rsid w:val="00962E18"/>
    <w:rsid w:val="00962E9C"/>
    <w:rsid w:val="00962F87"/>
    <w:rsid w:val="009632A3"/>
    <w:rsid w:val="00963713"/>
    <w:rsid w:val="00963D63"/>
    <w:rsid w:val="00963E59"/>
    <w:rsid w:val="00964155"/>
    <w:rsid w:val="0096422A"/>
    <w:rsid w:val="00964338"/>
    <w:rsid w:val="009643CE"/>
    <w:rsid w:val="009648DC"/>
    <w:rsid w:val="00964916"/>
    <w:rsid w:val="00964C91"/>
    <w:rsid w:val="0096505D"/>
    <w:rsid w:val="009656A5"/>
    <w:rsid w:val="009656D1"/>
    <w:rsid w:val="00965895"/>
    <w:rsid w:val="009659B1"/>
    <w:rsid w:val="00965E03"/>
    <w:rsid w:val="0096653C"/>
    <w:rsid w:val="0096660C"/>
    <w:rsid w:val="009668D8"/>
    <w:rsid w:val="00966A54"/>
    <w:rsid w:val="00966B1E"/>
    <w:rsid w:val="00966EAF"/>
    <w:rsid w:val="00967216"/>
    <w:rsid w:val="0096789C"/>
    <w:rsid w:val="00967AC6"/>
    <w:rsid w:val="00967C78"/>
    <w:rsid w:val="0097001B"/>
    <w:rsid w:val="009703AD"/>
    <w:rsid w:val="0097055F"/>
    <w:rsid w:val="0097065E"/>
    <w:rsid w:val="00970787"/>
    <w:rsid w:val="009707AE"/>
    <w:rsid w:val="009707B1"/>
    <w:rsid w:val="0097082E"/>
    <w:rsid w:val="00970884"/>
    <w:rsid w:val="00970A9A"/>
    <w:rsid w:val="00970C3D"/>
    <w:rsid w:val="00971430"/>
    <w:rsid w:val="0097144F"/>
    <w:rsid w:val="009716EA"/>
    <w:rsid w:val="00971863"/>
    <w:rsid w:val="009719BE"/>
    <w:rsid w:val="00971C97"/>
    <w:rsid w:val="00971CB5"/>
    <w:rsid w:val="00972101"/>
    <w:rsid w:val="009721FA"/>
    <w:rsid w:val="00972954"/>
    <w:rsid w:val="00972BAF"/>
    <w:rsid w:val="00972DA7"/>
    <w:rsid w:val="00972E3F"/>
    <w:rsid w:val="00973043"/>
    <w:rsid w:val="00973320"/>
    <w:rsid w:val="00973713"/>
    <w:rsid w:val="00973753"/>
    <w:rsid w:val="009737B0"/>
    <w:rsid w:val="00974040"/>
    <w:rsid w:val="009740E7"/>
    <w:rsid w:val="009743B0"/>
    <w:rsid w:val="009747F3"/>
    <w:rsid w:val="009748ED"/>
    <w:rsid w:val="00974B58"/>
    <w:rsid w:val="00974B99"/>
    <w:rsid w:val="00974F49"/>
    <w:rsid w:val="00975111"/>
    <w:rsid w:val="0097513F"/>
    <w:rsid w:val="009751E6"/>
    <w:rsid w:val="00975423"/>
    <w:rsid w:val="00975914"/>
    <w:rsid w:val="00975B01"/>
    <w:rsid w:val="00975C11"/>
    <w:rsid w:val="00976121"/>
    <w:rsid w:val="00976591"/>
    <w:rsid w:val="0097665C"/>
    <w:rsid w:val="009766FD"/>
    <w:rsid w:val="00976892"/>
    <w:rsid w:val="00976BC8"/>
    <w:rsid w:val="00976D03"/>
    <w:rsid w:val="00976F20"/>
    <w:rsid w:val="00976FAE"/>
    <w:rsid w:val="00976FF4"/>
    <w:rsid w:val="009778D5"/>
    <w:rsid w:val="00977945"/>
    <w:rsid w:val="00977991"/>
    <w:rsid w:val="00977B90"/>
    <w:rsid w:val="00977C52"/>
    <w:rsid w:val="00977DDD"/>
    <w:rsid w:val="00977EFA"/>
    <w:rsid w:val="00980167"/>
    <w:rsid w:val="00980247"/>
    <w:rsid w:val="0098027C"/>
    <w:rsid w:val="0098036B"/>
    <w:rsid w:val="00980831"/>
    <w:rsid w:val="0098090A"/>
    <w:rsid w:val="00980A68"/>
    <w:rsid w:val="00980B85"/>
    <w:rsid w:val="00980C06"/>
    <w:rsid w:val="00980D8A"/>
    <w:rsid w:val="00980E4C"/>
    <w:rsid w:val="00981487"/>
    <w:rsid w:val="0098180D"/>
    <w:rsid w:val="0098184D"/>
    <w:rsid w:val="00981DF0"/>
    <w:rsid w:val="009824AB"/>
    <w:rsid w:val="009827AA"/>
    <w:rsid w:val="00982C42"/>
    <w:rsid w:val="00982C88"/>
    <w:rsid w:val="0098317D"/>
    <w:rsid w:val="009832B8"/>
    <w:rsid w:val="00983437"/>
    <w:rsid w:val="00983535"/>
    <w:rsid w:val="00983B3B"/>
    <w:rsid w:val="00983FAF"/>
    <w:rsid w:val="009842A7"/>
    <w:rsid w:val="0098441B"/>
    <w:rsid w:val="00984D0E"/>
    <w:rsid w:val="00985212"/>
    <w:rsid w:val="00985604"/>
    <w:rsid w:val="00985628"/>
    <w:rsid w:val="009857AD"/>
    <w:rsid w:val="009858F2"/>
    <w:rsid w:val="00985CAB"/>
    <w:rsid w:val="00985D3E"/>
    <w:rsid w:val="00985DF9"/>
    <w:rsid w:val="00986334"/>
    <w:rsid w:val="00986580"/>
    <w:rsid w:val="0098662C"/>
    <w:rsid w:val="00986AC7"/>
    <w:rsid w:val="00986FE6"/>
    <w:rsid w:val="009871B5"/>
    <w:rsid w:val="00987640"/>
    <w:rsid w:val="00987898"/>
    <w:rsid w:val="009878FF"/>
    <w:rsid w:val="009879BF"/>
    <w:rsid w:val="00990B55"/>
    <w:rsid w:val="009911E5"/>
    <w:rsid w:val="0099124F"/>
    <w:rsid w:val="009912B3"/>
    <w:rsid w:val="009914A9"/>
    <w:rsid w:val="00991543"/>
    <w:rsid w:val="00991662"/>
    <w:rsid w:val="00991880"/>
    <w:rsid w:val="00991AAA"/>
    <w:rsid w:val="00991C27"/>
    <w:rsid w:val="00991C8B"/>
    <w:rsid w:val="00992057"/>
    <w:rsid w:val="0099224F"/>
    <w:rsid w:val="009922C5"/>
    <w:rsid w:val="0099284D"/>
    <w:rsid w:val="00992C09"/>
    <w:rsid w:val="0099303B"/>
    <w:rsid w:val="0099304D"/>
    <w:rsid w:val="00993316"/>
    <w:rsid w:val="00993BC4"/>
    <w:rsid w:val="00993C8D"/>
    <w:rsid w:val="00993FA9"/>
    <w:rsid w:val="00994241"/>
    <w:rsid w:val="009942E9"/>
    <w:rsid w:val="0099447E"/>
    <w:rsid w:val="0099448E"/>
    <w:rsid w:val="00994A7C"/>
    <w:rsid w:val="00994B1A"/>
    <w:rsid w:val="00994B76"/>
    <w:rsid w:val="00994DF6"/>
    <w:rsid w:val="00994E65"/>
    <w:rsid w:val="009950D4"/>
    <w:rsid w:val="00995865"/>
    <w:rsid w:val="00995B11"/>
    <w:rsid w:val="00995DDD"/>
    <w:rsid w:val="00995F7C"/>
    <w:rsid w:val="009960FD"/>
    <w:rsid w:val="009961D5"/>
    <w:rsid w:val="0099622D"/>
    <w:rsid w:val="00996952"/>
    <w:rsid w:val="00996D72"/>
    <w:rsid w:val="00996D7A"/>
    <w:rsid w:val="00996E64"/>
    <w:rsid w:val="009976E9"/>
    <w:rsid w:val="0099786D"/>
    <w:rsid w:val="00997CE8"/>
    <w:rsid w:val="00997E1D"/>
    <w:rsid w:val="00997EA7"/>
    <w:rsid w:val="00997F9A"/>
    <w:rsid w:val="009A00A7"/>
    <w:rsid w:val="009A0189"/>
    <w:rsid w:val="009A046F"/>
    <w:rsid w:val="009A05FD"/>
    <w:rsid w:val="009A091D"/>
    <w:rsid w:val="009A0A0C"/>
    <w:rsid w:val="009A0B56"/>
    <w:rsid w:val="009A0C86"/>
    <w:rsid w:val="009A187E"/>
    <w:rsid w:val="009A1A5B"/>
    <w:rsid w:val="009A24A8"/>
    <w:rsid w:val="009A2548"/>
    <w:rsid w:val="009A267B"/>
    <w:rsid w:val="009A2A46"/>
    <w:rsid w:val="009A3041"/>
    <w:rsid w:val="009A30C8"/>
    <w:rsid w:val="009A3133"/>
    <w:rsid w:val="009A3291"/>
    <w:rsid w:val="009A35B8"/>
    <w:rsid w:val="009A35DA"/>
    <w:rsid w:val="009A35F4"/>
    <w:rsid w:val="009A367D"/>
    <w:rsid w:val="009A36FB"/>
    <w:rsid w:val="009A3EF6"/>
    <w:rsid w:val="009A3F35"/>
    <w:rsid w:val="009A403C"/>
    <w:rsid w:val="009A4704"/>
    <w:rsid w:val="009A485A"/>
    <w:rsid w:val="009A4BAF"/>
    <w:rsid w:val="009A50E8"/>
    <w:rsid w:val="009A524B"/>
    <w:rsid w:val="009A53FB"/>
    <w:rsid w:val="009A54E9"/>
    <w:rsid w:val="009A5621"/>
    <w:rsid w:val="009A5752"/>
    <w:rsid w:val="009A592C"/>
    <w:rsid w:val="009A5A23"/>
    <w:rsid w:val="009A5E37"/>
    <w:rsid w:val="009A5EF9"/>
    <w:rsid w:val="009A5F98"/>
    <w:rsid w:val="009A6179"/>
    <w:rsid w:val="009A688C"/>
    <w:rsid w:val="009A7353"/>
    <w:rsid w:val="009A748C"/>
    <w:rsid w:val="009A75C7"/>
    <w:rsid w:val="009A75F6"/>
    <w:rsid w:val="009A7845"/>
    <w:rsid w:val="009A7882"/>
    <w:rsid w:val="009A79B9"/>
    <w:rsid w:val="009A7C11"/>
    <w:rsid w:val="009B03C9"/>
    <w:rsid w:val="009B084D"/>
    <w:rsid w:val="009B0FE2"/>
    <w:rsid w:val="009B10E6"/>
    <w:rsid w:val="009B145D"/>
    <w:rsid w:val="009B19AB"/>
    <w:rsid w:val="009B1BBF"/>
    <w:rsid w:val="009B1FF8"/>
    <w:rsid w:val="009B2D96"/>
    <w:rsid w:val="009B3458"/>
    <w:rsid w:val="009B366F"/>
    <w:rsid w:val="009B4029"/>
    <w:rsid w:val="009B4078"/>
    <w:rsid w:val="009B44F6"/>
    <w:rsid w:val="009B49E9"/>
    <w:rsid w:val="009B4EC3"/>
    <w:rsid w:val="009B4FFD"/>
    <w:rsid w:val="009B50D3"/>
    <w:rsid w:val="009B533D"/>
    <w:rsid w:val="009B535B"/>
    <w:rsid w:val="009B5590"/>
    <w:rsid w:val="009B5A21"/>
    <w:rsid w:val="009B5C66"/>
    <w:rsid w:val="009B5D7B"/>
    <w:rsid w:val="009B5E6A"/>
    <w:rsid w:val="009B6154"/>
    <w:rsid w:val="009B63DE"/>
    <w:rsid w:val="009B6F38"/>
    <w:rsid w:val="009B7067"/>
    <w:rsid w:val="009B7075"/>
    <w:rsid w:val="009B728E"/>
    <w:rsid w:val="009B79C1"/>
    <w:rsid w:val="009B7A62"/>
    <w:rsid w:val="009B7BE0"/>
    <w:rsid w:val="009B7EA4"/>
    <w:rsid w:val="009B7F1D"/>
    <w:rsid w:val="009B7FB0"/>
    <w:rsid w:val="009C0332"/>
    <w:rsid w:val="009C03BC"/>
    <w:rsid w:val="009C08D6"/>
    <w:rsid w:val="009C1446"/>
    <w:rsid w:val="009C1584"/>
    <w:rsid w:val="009C1789"/>
    <w:rsid w:val="009C1871"/>
    <w:rsid w:val="009C1A69"/>
    <w:rsid w:val="009C1E35"/>
    <w:rsid w:val="009C20E9"/>
    <w:rsid w:val="009C2381"/>
    <w:rsid w:val="009C26AC"/>
    <w:rsid w:val="009C28E2"/>
    <w:rsid w:val="009C2907"/>
    <w:rsid w:val="009C2DE3"/>
    <w:rsid w:val="009C3095"/>
    <w:rsid w:val="009C31C9"/>
    <w:rsid w:val="009C32E2"/>
    <w:rsid w:val="009C39B4"/>
    <w:rsid w:val="009C3AD9"/>
    <w:rsid w:val="009C41C1"/>
    <w:rsid w:val="009C42B4"/>
    <w:rsid w:val="009C4721"/>
    <w:rsid w:val="009C4C83"/>
    <w:rsid w:val="009C4ECA"/>
    <w:rsid w:val="009C4F7B"/>
    <w:rsid w:val="009C57E2"/>
    <w:rsid w:val="009C5A58"/>
    <w:rsid w:val="009C5CEB"/>
    <w:rsid w:val="009C6CB8"/>
    <w:rsid w:val="009C6D4D"/>
    <w:rsid w:val="009C6E0C"/>
    <w:rsid w:val="009C70E7"/>
    <w:rsid w:val="009C71D0"/>
    <w:rsid w:val="009C736A"/>
    <w:rsid w:val="009C776B"/>
    <w:rsid w:val="009C7956"/>
    <w:rsid w:val="009C7A20"/>
    <w:rsid w:val="009C7AC8"/>
    <w:rsid w:val="009C7B73"/>
    <w:rsid w:val="009C7B7F"/>
    <w:rsid w:val="009C7E11"/>
    <w:rsid w:val="009C7FD5"/>
    <w:rsid w:val="009D011B"/>
    <w:rsid w:val="009D0283"/>
    <w:rsid w:val="009D04B6"/>
    <w:rsid w:val="009D0529"/>
    <w:rsid w:val="009D06A4"/>
    <w:rsid w:val="009D0AE0"/>
    <w:rsid w:val="009D0AE5"/>
    <w:rsid w:val="009D0F67"/>
    <w:rsid w:val="009D101E"/>
    <w:rsid w:val="009D119B"/>
    <w:rsid w:val="009D1333"/>
    <w:rsid w:val="009D13F3"/>
    <w:rsid w:val="009D148D"/>
    <w:rsid w:val="009D162C"/>
    <w:rsid w:val="009D1A96"/>
    <w:rsid w:val="009D20DF"/>
    <w:rsid w:val="009D2365"/>
    <w:rsid w:val="009D2557"/>
    <w:rsid w:val="009D2C17"/>
    <w:rsid w:val="009D2C37"/>
    <w:rsid w:val="009D3097"/>
    <w:rsid w:val="009D3147"/>
    <w:rsid w:val="009D360D"/>
    <w:rsid w:val="009D3787"/>
    <w:rsid w:val="009D39F0"/>
    <w:rsid w:val="009D3A4F"/>
    <w:rsid w:val="009D3C31"/>
    <w:rsid w:val="009D3C48"/>
    <w:rsid w:val="009D3CCC"/>
    <w:rsid w:val="009D3FC7"/>
    <w:rsid w:val="009D41F6"/>
    <w:rsid w:val="009D4354"/>
    <w:rsid w:val="009D490F"/>
    <w:rsid w:val="009D4F78"/>
    <w:rsid w:val="009D5476"/>
    <w:rsid w:val="009D54A8"/>
    <w:rsid w:val="009D56B2"/>
    <w:rsid w:val="009D56FB"/>
    <w:rsid w:val="009D58B0"/>
    <w:rsid w:val="009D59DF"/>
    <w:rsid w:val="009D62E6"/>
    <w:rsid w:val="009D68A6"/>
    <w:rsid w:val="009D6E70"/>
    <w:rsid w:val="009D6FB1"/>
    <w:rsid w:val="009D7013"/>
    <w:rsid w:val="009D7087"/>
    <w:rsid w:val="009D7138"/>
    <w:rsid w:val="009D733B"/>
    <w:rsid w:val="009D762F"/>
    <w:rsid w:val="009D764C"/>
    <w:rsid w:val="009D7E54"/>
    <w:rsid w:val="009E03E1"/>
    <w:rsid w:val="009E0585"/>
    <w:rsid w:val="009E0592"/>
    <w:rsid w:val="009E06F5"/>
    <w:rsid w:val="009E0876"/>
    <w:rsid w:val="009E0C86"/>
    <w:rsid w:val="009E0E6D"/>
    <w:rsid w:val="009E0F6C"/>
    <w:rsid w:val="009E1272"/>
    <w:rsid w:val="009E1291"/>
    <w:rsid w:val="009E142F"/>
    <w:rsid w:val="009E1457"/>
    <w:rsid w:val="009E14F6"/>
    <w:rsid w:val="009E152B"/>
    <w:rsid w:val="009E17D9"/>
    <w:rsid w:val="009E1F69"/>
    <w:rsid w:val="009E1FB4"/>
    <w:rsid w:val="009E20A2"/>
    <w:rsid w:val="009E20FD"/>
    <w:rsid w:val="009E2186"/>
    <w:rsid w:val="009E21F7"/>
    <w:rsid w:val="009E240D"/>
    <w:rsid w:val="009E297C"/>
    <w:rsid w:val="009E2B39"/>
    <w:rsid w:val="009E2C8F"/>
    <w:rsid w:val="009E2D65"/>
    <w:rsid w:val="009E2E64"/>
    <w:rsid w:val="009E2FA8"/>
    <w:rsid w:val="009E3351"/>
    <w:rsid w:val="009E342E"/>
    <w:rsid w:val="009E35A0"/>
    <w:rsid w:val="009E38F8"/>
    <w:rsid w:val="009E3A3B"/>
    <w:rsid w:val="009E3B91"/>
    <w:rsid w:val="009E3F31"/>
    <w:rsid w:val="009E4297"/>
    <w:rsid w:val="009E42C5"/>
    <w:rsid w:val="009E43D1"/>
    <w:rsid w:val="009E43F2"/>
    <w:rsid w:val="009E4510"/>
    <w:rsid w:val="009E4881"/>
    <w:rsid w:val="009E4D25"/>
    <w:rsid w:val="009E4E81"/>
    <w:rsid w:val="009E4F14"/>
    <w:rsid w:val="009E4FD1"/>
    <w:rsid w:val="009E536A"/>
    <w:rsid w:val="009E54BA"/>
    <w:rsid w:val="009E5636"/>
    <w:rsid w:val="009E5863"/>
    <w:rsid w:val="009E5A22"/>
    <w:rsid w:val="009E5ABE"/>
    <w:rsid w:val="009E5AF5"/>
    <w:rsid w:val="009E5B15"/>
    <w:rsid w:val="009E5BFE"/>
    <w:rsid w:val="009E5C07"/>
    <w:rsid w:val="009E5D99"/>
    <w:rsid w:val="009E5E7E"/>
    <w:rsid w:val="009E5FE6"/>
    <w:rsid w:val="009E603D"/>
    <w:rsid w:val="009E60E2"/>
    <w:rsid w:val="009E67EB"/>
    <w:rsid w:val="009E69B8"/>
    <w:rsid w:val="009E6C24"/>
    <w:rsid w:val="009E7111"/>
    <w:rsid w:val="009E7189"/>
    <w:rsid w:val="009E72EF"/>
    <w:rsid w:val="009E78E3"/>
    <w:rsid w:val="009E7ACB"/>
    <w:rsid w:val="009F011D"/>
    <w:rsid w:val="009F0398"/>
    <w:rsid w:val="009F0CD5"/>
    <w:rsid w:val="009F0FFF"/>
    <w:rsid w:val="009F11FB"/>
    <w:rsid w:val="009F13A4"/>
    <w:rsid w:val="009F1639"/>
    <w:rsid w:val="009F20E7"/>
    <w:rsid w:val="009F21BB"/>
    <w:rsid w:val="009F2214"/>
    <w:rsid w:val="009F23D6"/>
    <w:rsid w:val="009F287E"/>
    <w:rsid w:val="009F2895"/>
    <w:rsid w:val="009F2AB3"/>
    <w:rsid w:val="009F2B81"/>
    <w:rsid w:val="009F30C4"/>
    <w:rsid w:val="009F3183"/>
    <w:rsid w:val="009F32E8"/>
    <w:rsid w:val="009F3416"/>
    <w:rsid w:val="009F3514"/>
    <w:rsid w:val="009F3E94"/>
    <w:rsid w:val="009F4177"/>
    <w:rsid w:val="009F4320"/>
    <w:rsid w:val="009F4359"/>
    <w:rsid w:val="009F4505"/>
    <w:rsid w:val="009F465F"/>
    <w:rsid w:val="009F47BB"/>
    <w:rsid w:val="009F4925"/>
    <w:rsid w:val="009F495A"/>
    <w:rsid w:val="009F4E6C"/>
    <w:rsid w:val="009F4F4A"/>
    <w:rsid w:val="009F5143"/>
    <w:rsid w:val="009F51BC"/>
    <w:rsid w:val="009F52A5"/>
    <w:rsid w:val="009F5401"/>
    <w:rsid w:val="009F553C"/>
    <w:rsid w:val="009F562A"/>
    <w:rsid w:val="009F5668"/>
    <w:rsid w:val="009F5772"/>
    <w:rsid w:val="009F5ACF"/>
    <w:rsid w:val="009F5AFE"/>
    <w:rsid w:val="009F62E8"/>
    <w:rsid w:val="009F6315"/>
    <w:rsid w:val="009F67CD"/>
    <w:rsid w:val="009F6A70"/>
    <w:rsid w:val="009F6AD4"/>
    <w:rsid w:val="009F6BE2"/>
    <w:rsid w:val="009F6C30"/>
    <w:rsid w:val="009F6D0C"/>
    <w:rsid w:val="009F6E0A"/>
    <w:rsid w:val="009F70F6"/>
    <w:rsid w:val="009F70F7"/>
    <w:rsid w:val="009F73AC"/>
    <w:rsid w:val="009F73BA"/>
    <w:rsid w:val="009F742E"/>
    <w:rsid w:val="009F7768"/>
    <w:rsid w:val="009F77E7"/>
    <w:rsid w:val="009F790F"/>
    <w:rsid w:val="009F7D2B"/>
    <w:rsid w:val="009F7FC3"/>
    <w:rsid w:val="00A0083B"/>
    <w:rsid w:val="00A00F85"/>
    <w:rsid w:val="00A0105E"/>
    <w:rsid w:val="00A01077"/>
    <w:rsid w:val="00A011A6"/>
    <w:rsid w:val="00A0145E"/>
    <w:rsid w:val="00A01505"/>
    <w:rsid w:val="00A015BD"/>
    <w:rsid w:val="00A016FD"/>
    <w:rsid w:val="00A01CE7"/>
    <w:rsid w:val="00A01F4E"/>
    <w:rsid w:val="00A01F5B"/>
    <w:rsid w:val="00A02472"/>
    <w:rsid w:val="00A024E7"/>
    <w:rsid w:val="00A027F7"/>
    <w:rsid w:val="00A02B29"/>
    <w:rsid w:val="00A02DA1"/>
    <w:rsid w:val="00A03404"/>
    <w:rsid w:val="00A03430"/>
    <w:rsid w:val="00A03635"/>
    <w:rsid w:val="00A0380B"/>
    <w:rsid w:val="00A0381F"/>
    <w:rsid w:val="00A03878"/>
    <w:rsid w:val="00A03B76"/>
    <w:rsid w:val="00A03C3A"/>
    <w:rsid w:val="00A041B1"/>
    <w:rsid w:val="00A04372"/>
    <w:rsid w:val="00A0494D"/>
    <w:rsid w:val="00A04A4D"/>
    <w:rsid w:val="00A04A5D"/>
    <w:rsid w:val="00A04D6C"/>
    <w:rsid w:val="00A04F76"/>
    <w:rsid w:val="00A058A3"/>
    <w:rsid w:val="00A05B09"/>
    <w:rsid w:val="00A05D64"/>
    <w:rsid w:val="00A05F6F"/>
    <w:rsid w:val="00A06076"/>
    <w:rsid w:val="00A0614E"/>
    <w:rsid w:val="00A062A5"/>
    <w:rsid w:val="00A065BC"/>
    <w:rsid w:val="00A06C3F"/>
    <w:rsid w:val="00A06C85"/>
    <w:rsid w:val="00A06D88"/>
    <w:rsid w:val="00A06FA1"/>
    <w:rsid w:val="00A070AD"/>
    <w:rsid w:val="00A070E8"/>
    <w:rsid w:val="00A07101"/>
    <w:rsid w:val="00A071AF"/>
    <w:rsid w:val="00A072AE"/>
    <w:rsid w:val="00A072DF"/>
    <w:rsid w:val="00A07570"/>
    <w:rsid w:val="00A076A0"/>
    <w:rsid w:val="00A076B0"/>
    <w:rsid w:val="00A0791E"/>
    <w:rsid w:val="00A07994"/>
    <w:rsid w:val="00A07C9D"/>
    <w:rsid w:val="00A07D9D"/>
    <w:rsid w:val="00A07FF8"/>
    <w:rsid w:val="00A1048A"/>
    <w:rsid w:val="00A10576"/>
    <w:rsid w:val="00A10983"/>
    <w:rsid w:val="00A10A6F"/>
    <w:rsid w:val="00A10C6A"/>
    <w:rsid w:val="00A11218"/>
    <w:rsid w:val="00A11432"/>
    <w:rsid w:val="00A117DD"/>
    <w:rsid w:val="00A11A57"/>
    <w:rsid w:val="00A11D28"/>
    <w:rsid w:val="00A12361"/>
    <w:rsid w:val="00A12461"/>
    <w:rsid w:val="00A128F9"/>
    <w:rsid w:val="00A12D2A"/>
    <w:rsid w:val="00A12DB1"/>
    <w:rsid w:val="00A13103"/>
    <w:rsid w:val="00A1343A"/>
    <w:rsid w:val="00A1388F"/>
    <w:rsid w:val="00A13E36"/>
    <w:rsid w:val="00A13F0B"/>
    <w:rsid w:val="00A13FBA"/>
    <w:rsid w:val="00A14053"/>
    <w:rsid w:val="00A142E3"/>
    <w:rsid w:val="00A143A7"/>
    <w:rsid w:val="00A146A1"/>
    <w:rsid w:val="00A14818"/>
    <w:rsid w:val="00A14A53"/>
    <w:rsid w:val="00A14D39"/>
    <w:rsid w:val="00A14E10"/>
    <w:rsid w:val="00A15273"/>
    <w:rsid w:val="00A152E6"/>
    <w:rsid w:val="00A1540F"/>
    <w:rsid w:val="00A15C33"/>
    <w:rsid w:val="00A15C60"/>
    <w:rsid w:val="00A160B4"/>
    <w:rsid w:val="00A1645B"/>
    <w:rsid w:val="00A165A4"/>
    <w:rsid w:val="00A16959"/>
    <w:rsid w:val="00A16AC4"/>
    <w:rsid w:val="00A16C3F"/>
    <w:rsid w:val="00A16F2D"/>
    <w:rsid w:val="00A170E2"/>
    <w:rsid w:val="00A17136"/>
    <w:rsid w:val="00A172DF"/>
    <w:rsid w:val="00A177DE"/>
    <w:rsid w:val="00A1793E"/>
    <w:rsid w:val="00A17AB5"/>
    <w:rsid w:val="00A17DC6"/>
    <w:rsid w:val="00A17FB9"/>
    <w:rsid w:val="00A20200"/>
    <w:rsid w:val="00A20223"/>
    <w:rsid w:val="00A20374"/>
    <w:rsid w:val="00A204F2"/>
    <w:rsid w:val="00A2093E"/>
    <w:rsid w:val="00A20CE7"/>
    <w:rsid w:val="00A20D59"/>
    <w:rsid w:val="00A20D65"/>
    <w:rsid w:val="00A20E65"/>
    <w:rsid w:val="00A20EA2"/>
    <w:rsid w:val="00A21433"/>
    <w:rsid w:val="00A21563"/>
    <w:rsid w:val="00A215A8"/>
    <w:rsid w:val="00A21841"/>
    <w:rsid w:val="00A21AC5"/>
    <w:rsid w:val="00A21B22"/>
    <w:rsid w:val="00A21CFF"/>
    <w:rsid w:val="00A2217A"/>
    <w:rsid w:val="00A227D2"/>
    <w:rsid w:val="00A228AD"/>
    <w:rsid w:val="00A22903"/>
    <w:rsid w:val="00A22A02"/>
    <w:rsid w:val="00A22E9D"/>
    <w:rsid w:val="00A22F93"/>
    <w:rsid w:val="00A233B6"/>
    <w:rsid w:val="00A234F0"/>
    <w:rsid w:val="00A23D21"/>
    <w:rsid w:val="00A24468"/>
    <w:rsid w:val="00A24632"/>
    <w:rsid w:val="00A2490D"/>
    <w:rsid w:val="00A249B0"/>
    <w:rsid w:val="00A24B08"/>
    <w:rsid w:val="00A24D15"/>
    <w:rsid w:val="00A24D48"/>
    <w:rsid w:val="00A24D89"/>
    <w:rsid w:val="00A24DCA"/>
    <w:rsid w:val="00A24F39"/>
    <w:rsid w:val="00A25052"/>
    <w:rsid w:val="00A255CF"/>
    <w:rsid w:val="00A25687"/>
    <w:rsid w:val="00A25798"/>
    <w:rsid w:val="00A25880"/>
    <w:rsid w:val="00A2588E"/>
    <w:rsid w:val="00A25C7F"/>
    <w:rsid w:val="00A2666A"/>
    <w:rsid w:val="00A2687E"/>
    <w:rsid w:val="00A26CB5"/>
    <w:rsid w:val="00A26CCB"/>
    <w:rsid w:val="00A27022"/>
    <w:rsid w:val="00A27572"/>
    <w:rsid w:val="00A278FF"/>
    <w:rsid w:val="00A279FF"/>
    <w:rsid w:val="00A27AD1"/>
    <w:rsid w:val="00A27B2C"/>
    <w:rsid w:val="00A27B87"/>
    <w:rsid w:val="00A27FC7"/>
    <w:rsid w:val="00A308C2"/>
    <w:rsid w:val="00A30946"/>
    <w:rsid w:val="00A30A1F"/>
    <w:rsid w:val="00A30AEB"/>
    <w:rsid w:val="00A30EBE"/>
    <w:rsid w:val="00A30F6B"/>
    <w:rsid w:val="00A312F3"/>
    <w:rsid w:val="00A3143C"/>
    <w:rsid w:val="00A3145C"/>
    <w:rsid w:val="00A317DB"/>
    <w:rsid w:val="00A32104"/>
    <w:rsid w:val="00A32FB4"/>
    <w:rsid w:val="00A33453"/>
    <w:rsid w:val="00A33C93"/>
    <w:rsid w:val="00A342F1"/>
    <w:rsid w:val="00A34433"/>
    <w:rsid w:val="00A344F3"/>
    <w:rsid w:val="00A347BD"/>
    <w:rsid w:val="00A34A55"/>
    <w:rsid w:val="00A34C00"/>
    <w:rsid w:val="00A34C80"/>
    <w:rsid w:val="00A35AA3"/>
    <w:rsid w:val="00A35AF7"/>
    <w:rsid w:val="00A35CE3"/>
    <w:rsid w:val="00A35D88"/>
    <w:rsid w:val="00A35E9B"/>
    <w:rsid w:val="00A36269"/>
    <w:rsid w:val="00A3628C"/>
    <w:rsid w:val="00A36826"/>
    <w:rsid w:val="00A3693D"/>
    <w:rsid w:val="00A36C3E"/>
    <w:rsid w:val="00A36C7A"/>
    <w:rsid w:val="00A36CED"/>
    <w:rsid w:val="00A36F00"/>
    <w:rsid w:val="00A3703D"/>
    <w:rsid w:val="00A37117"/>
    <w:rsid w:val="00A3744D"/>
    <w:rsid w:val="00A37715"/>
    <w:rsid w:val="00A377C1"/>
    <w:rsid w:val="00A37B4A"/>
    <w:rsid w:val="00A37B88"/>
    <w:rsid w:val="00A37BCD"/>
    <w:rsid w:val="00A37C00"/>
    <w:rsid w:val="00A37E61"/>
    <w:rsid w:val="00A408BB"/>
    <w:rsid w:val="00A40F0F"/>
    <w:rsid w:val="00A40F81"/>
    <w:rsid w:val="00A40FA6"/>
    <w:rsid w:val="00A4127C"/>
    <w:rsid w:val="00A41A51"/>
    <w:rsid w:val="00A41B4F"/>
    <w:rsid w:val="00A41CC3"/>
    <w:rsid w:val="00A41D2D"/>
    <w:rsid w:val="00A41D4E"/>
    <w:rsid w:val="00A4201E"/>
    <w:rsid w:val="00A422D1"/>
    <w:rsid w:val="00A4242D"/>
    <w:rsid w:val="00A42585"/>
    <w:rsid w:val="00A425B4"/>
    <w:rsid w:val="00A42A08"/>
    <w:rsid w:val="00A42D5F"/>
    <w:rsid w:val="00A42DD7"/>
    <w:rsid w:val="00A42E19"/>
    <w:rsid w:val="00A43015"/>
    <w:rsid w:val="00A430C4"/>
    <w:rsid w:val="00A430E9"/>
    <w:rsid w:val="00A432B1"/>
    <w:rsid w:val="00A4333C"/>
    <w:rsid w:val="00A4338E"/>
    <w:rsid w:val="00A439B2"/>
    <w:rsid w:val="00A43D72"/>
    <w:rsid w:val="00A442D2"/>
    <w:rsid w:val="00A444DA"/>
    <w:rsid w:val="00A44530"/>
    <w:rsid w:val="00A446FE"/>
    <w:rsid w:val="00A44983"/>
    <w:rsid w:val="00A44A81"/>
    <w:rsid w:val="00A44BE3"/>
    <w:rsid w:val="00A44E35"/>
    <w:rsid w:val="00A44F26"/>
    <w:rsid w:val="00A44FD0"/>
    <w:rsid w:val="00A45A9E"/>
    <w:rsid w:val="00A45C9A"/>
    <w:rsid w:val="00A45CCE"/>
    <w:rsid w:val="00A45E60"/>
    <w:rsid w:val="00A45E73"/>
    <w:rsid w:val="00A45FB9"/>
    <w:rsid w:val="00A46109"/>
    <w:rsid w:val="00A465EF"/>
    <w:rsid w:val="00A46AEE"/>
    <w:rsid w:val="00A46D17"/>
    <w:rsid w:val="00A46D97"/>
    <w:rsid w:val="00A46F49"/>
    <w:rsid w:val="00A46F99"/>
    <w:rsid w:val="00A472E7"/>
    <w:rsid w:val="00A474F0"/>
    <w:rsid w:val="00A47503"/>
    <w:rsid w:val="00A4757A"/>
    <w:rsid w:val="00A476B2"/>
    <w:rsid w:val="00A478E2"/>
    <w:rsid w:val="00A479AC"/>
    <w:rsid w:val="00A47D06"/>
    <w:rsid w:val="00A47FA9"/>
    <w:rsid w:val="00A503D8"/>
    <w:rsid w:val="00A50677"/>
    <w:rsid w:val="00A50ACE"/>
    <w:rsid w:val="00A50C53"/>
    <w:rsid w:val="00A50C9F"/>
    <w:rsid w:val="00A50E2E"/>
    <w:rsid w:val="00A50FB6"/>
    <w:rsid w:val="00A512AD"/>
    <w:rsid w:val="00A519D8"/>
    <w:rsid w:val="00A51D35"/>
    <w:rsid w:val="00A51E4B"/>
    <w:rsid w:val="00A51E65"/>
    <w:rsid w:val="00A51F5E"/>
    <w:rsid w:val="00A52662"/>
    <w:rsid w:val="00A52692"/>
    <w:rsid w:val="00A528B4"/>
    <w:rsid w:val="00A5291A"/>
    <w:rsid w:val="00A530F6"/>
    <w:rsid w:val="00A53782"/>
    <w:rsid w:val="00A539AD"/>
    <w:rsid w:val="00A53CE8"/>
    <w:rsid w:val="00A54110"/>
    <w:rsid w:val="00A5413E"/>
    <w:rsid w:val="00A5418C"/>
    <w:rsid w:val="00A54504"/>
    <w:rsid w:val="00A545D4"/>
    <w:rsid w:val="00A5477B"/>
    <w:rsid w:val="00A54D1B"/>
    <w:rsid w:val="00A54D97"/>
    <w:rsid w:val="00A55035"/>
    <w:rsid w:val="00A55051"/>
    <w:rsid w:val="00A551B6"/>
    <w:rsid w:val="00A55340"/>
    <w:rsid w:val="00A5565A"/>
    <w:rsid w:val="00A55A39"/>
    <w:rsid w:val="00A55D3E"/>
    <w:rsid w:val="00A55E31"/>
    <w:rsid w:val="00A55EE3"/>
    <w:rsid w:val="00A561A3"/>
    <w:rsid w:val="00A56652"/>
    <w:rsid w:val="00A56766"/>
    <w:rsid w:val="00A567E7"/>
    <w:rsid w:val="00A56A1A"/>
    <w:rsid w:val="00A56D4B"/>
    <w:rsid w:val="00A5709A"/>
    <w:rsid w:val="00A5713B"/>
    <w:rsid w:val="00A575B1"/>
    <w:rsid w:val="00A57DC9"/>
    <w:rsid w:val="00A602F2"/>
    <w:rsid w:val="00A6052E"/>
    <w:rsid w:val="00A6077C"/>
    <w:rsid w:val="00A60786"/>
    <w:rsid w:val="00A60A09"/>
    <w:rsid w:val="00A6129C"/>
    <w:rsid w:val="00A614C9"/>
    <w:rsid w:val="00A616DD"/>
    <w:rsid w:val="00A61F9E"/>
    <w:rsid w:val="00A621C3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1D5"/>
    <w:rsid w:val="00A64442"/>
    <w:rsid w:val="00A64CEA"/>
    <w:rsid w:val="00A6501A"/>
    <w:rsid w:val="00A6539B"/>
    <w:rsid w:val="00A65BB7"/>
    <w:rsid w:val="00A65C44"/>
    <w:rsid w:val="00A65C9B"/>
    <w:rsid w:val="00A65D20"/>
    <w:rsid w:val="00A65D99"/>
    <w:rsid w:val="00A65E18"/>
    <w:rsid w:val="00A666C8"/>
    <w:rsid w:val="00A66C30"/>
    <w:rsid w:val="00A66FC5"/>
    <w:rsid w:val="00A673AF"/>
    <w:rsid w:val="00A67490"/>
    <w:rsid w:val="00A67575"/>
    <w:rsid w:val="00A6763E"/>
    <w:rsid w:val="00A67712"/>
    <w:rsid w:val="00A677D1"/>
    <w:rsid w:val="00A67A53"/>
    <w:rsid w:val="00A67AB4"/>
    <w:rsid w:val="00A67C4C"/>
    <w:rsid w:val="00A67D3F"/>
    <w:rsid w:val="00A67FA7"/>
    <w:rsid w:val="00A700F0"/>
    <w:rsid w:val="00A70372"/>
    <w:rsid w:val="00A70604"/>
    <w:rsid w:val="00A70C2E"/>
    <w:rsid w:val="00A70C62"/>
    <w:rsid w:val="00A70E8B"/>
    <w:rsid w:val="00A70FA0"/>
    <w:rsid w:val="00A71043"/>
    <w:rsid w:val="00A71323"/>
    <w:rsid w:val="00A718B1"/>
    <w:rsid w:val="00A71AAB"/>
    <w:rsid w:val="00A71ACF"/>
    <w:rsid w:val="00A71D17"/>
    <w:rsid w:val="00A71DB1"/>
    <w:rsid w:val="00A71E2D"/>
    <w:rsid w:val="00A71EE5"/>
    <w:rsid w:val="00A71FF1"/>
    <w:rsid w:val="00A721AE"/>
    <w:rsid w:val="00A72584"/>
    <w:rsid w:val="00A72791"/>
    <w:rsid w:val="00A729A2"/>
    <w:rsid w:val="00A72DF7"/>
    <w:rsid w:val="00A731FA"/>
    <w:rsid w:val="00A73355"/>
    <w:rsid w:val="00A73583"/>
    <w:rsid w:val="00A738F4"/>
    <w:rsid w:val="00A73B44"/>
    <w:rsid w:val="00A73BE5"/>
    <w:rsid w:val="00A73CD0"/>
    <w:rsid w:val="00A74026"/>
    <w:rsid w:val="00A7471C"/>
    <w:rsid w:val="00A7485A"/>
    <w:rsid w:val="00A7488B"/>
    <w:rsid w:val="00A74A67"/>
    <w:rsid w:val="00A74BDE"/>
    <w:rsid w:val="00A75134"/>
    <w:rsid w:val="00A751DC"/>
    <w:rsid w:val="00A754AF"/>
    <w:rsid w:val="00A756FE"/>
    <w:rsid w:val="00A7598A"/>
    <w:rsid w:val="00A762AC"/>
    <w:rsid w:val="00A7635D"/>
    <w:rsid w:val="00A764A8"/>
    <w:rsid w:val="00A7651C"/>
    <w:rsid w:val="00A76732"/>
    <w:rsid w:val="00A76863"/>
    <w:rsid w:val="00A76ADD"/>
    <w:rsid w:val="00A76EA3"/>
    <w:rsid w:val="00A7704F"/>
    <w:rsid w:val="00A77153"/>
    <w:rsid w:val="00A77191"/>
    <w:rsid w:val="00A7731A"/>
    <w:rsid w:val="00A7756A"/>
    <w:rsid w:val="00A77756"/>
    <w:rsid w:val="00A77793"/>
    <w:rsid w:val="00A77C45"/>
    <w:rsid w:val="00A77E1C"/>
    <w:rsid w:val="00A77F97"/>
    <w:rsid w:val="00A8013E"/>
    <w:rsid w:val="00A802B9"/>
    <w:rsid w:val="00A8071E"/>
    <w:rsid w:val="00A80E9B"/>
    <w:rsid w:val="00A80EFA"/>
    <w:rsid w:val="00A80EFB"/>
    <w:rsid w:val="00A814EF"/>
    <w:rsid w:val="00A81598"/>
    <w:rsid w:val="00A816D1"/>
    <w:rsid w:val="00A81902"/>
    <w:rsid w:val="00A81BEB"/>
    <w:rsid w:val="00A81CA9"/>
    <w:rsid w:val="00A81F33"/>
    <w:rsid w:val="00A82369"/>
    <w:rsid w:val="00A82379"/>
    <w:rsid w:val="00A82389"/>
    <w:rsid w:val="00A8241D"/>
    <w:rsid w:val="00A82540"/>
    <w:rsid w:val="00A82548"/>
    <w:rsid w:val="00A82658"/>
    <w:rsid w:val="00A82669"/>
    <w:rsid w:val="00A827B8"/>
    <w:rsid w:val="00A82A89"/>
    <w:rsid w:val="00A82C11"/>
    <w:rsid w:val="00A82CF2"/>
    <w:rsid w:val="00A82E7D"/>
    <w:rsid w:val="00A82FC6"/>
    <w:rsid w:val="00A8322F"/>
    <w:rsid w:val="00A8344B"/>
    <w:rsid w:val="00A83D29"/>
    <w:rsid w:val="00A83EE2"/>
    <w:rsid w:val="00A83F47"/>
    <w:rsid w:val="00A8411A"/>
    <w:rsid w:val="00A84436"/>
    <w:rsid w:val="00A84825"/>
    <w:rsid w:val="00A84969"/>
    <w:rsid w:val="00A84A19"/>
    <w:rsid w:val="00A84AD5"/>
    <w:rsid w:val="00A84B91"/>
    <w:rsid w:val="00A84C53"/>
    <w:rsid w:val="00A84C94"/>
    <w:rsid w:val="00A85161"/>
    <w:rsid w:val="00A85586"/>
    <w:rsid w:val="00A85968"/>
    <w:rsid w:val="00A85D2D"/>
    <w:rsid w:val="00A85FD8"/>
    <w:rsid w:val="00A86064"/>
    <w:rsid w:val="00A8606B"/>
    <w:rsid w:val="00A86565"/>
    <w:rsid w:val="00A86664"/>
    <w:rsid w:val="00A86A62"/>
    <w:rsid w:val="00A8702A"/>
    <w:rsid w:val="00A87136"/>
    <w:rsid w:val="00A8735D"/>
    <w:rsid w:val="00A8768A"/>
    <w:rsid w:val="00A876FC"/>
    <w:rsid w:val="00A87710"/>
    <w:rsid w:val="00A87728"/>
    <w:rsid w:val="00A8784B"/>
    <w:rsid w:val="00A87ACE"/>
    <w:rsid w:val="00A87B7D"/>
    <w:rsid w:val="00A87D28"/>
    <w:rsid w:val="00A87E7E"/>
    <w:rsid w:val="00A900B6"/>
    <w:rsid w:val="00A900F6"/>
    <w:rsid w:val="00A901FC"/>
    <w:rsid w:val="00A903FF"/>
    <w:rsid w:val="00A90597"/>
    <w:rsid w:val="00A908BC"/>
    <w:rsid w:val="00A90C5D"/>
    <w:rsid w:val="00A90D7E"/>
    <w:rsid w:val="00A90F2C"/>
    <w:rsid w:val="00A91291"/>
    <w:rsid w:val="00A913C2"/>
    <w:rsid w:val="00A917D5"/>
    <w:rsid w:val="00A91A8B"/>
    <w:rsid w:val="00A91C92"/>
    <w:rsid w:val="00A91EDD"/>
    <w:rsid w:val="00A9248E"/>
    <w:rsid w:val="00A925FF"/>
    <w:rsid w:val="00A92841"/>
    <w:rsid w:val="00A92AEF"/>
    <w:rsid w:val="00A92B45"/>
    <w:rsid w:val="00A92D6E"/>
    <w:rsid w:val="00A92E0A"/>
    <w:rsid w:val="00A92EFA"/>
    <w:rsid w:val="00A92F2E"/>
    <w:rsid w:val="00A92F9D"/>
    <w:rsid w:val="00A93226"/>
    <w:rsid w:val="00A9325E"/>
    <w:rsid w:val="00A93408"/>
    <w:rsid w:val="00A936A5"/>
    <w:rsid w:val="00A936F7"/>
    <w:rsid w:val="00A937BF"/>
    <w:rsid w:val="00A93B92"/>
    <w:rsid w:val="00A93CC1"/>
    <w:rsid w:val="00A93DA8"/>
    <w:rsid w:val="00A93E37"/>
    <w:rsid w:val="00A93F01"/>
    <w:rsid w:val="00A941A6"/>
    <w:rsid w:val="00A9423F"/>
    <w:rsid w:val="00A942DE"/>
    <w:rsid w:val="00A944CD"/>
    <w:rsid w:val="00A94519"/>
    <w:rsid w:val="00A94676"/>
    <w:rsid w:val="00A946B4"/>
    <w:rsid w:val="00A94724"/>
    <w:rsid w:val="00A9473F"/>
    <w:rsid w:val="00A94910"/>
    <w:rsid w:val="00A94BC7"/>
    <w:rsid w:val="00A94ED1"/>
    <w:rsid w:val="00A9520A"/>
    <w:rsid w:val="00A952BD"/>
    <w:rsid w:val="00A952CC"/>
    <w:rsid w:val="00A9564B"/>
    <w:rsid w:val="00A95660"/>
    <w:rsid w:val="00A958FE"/>
    <w:rsid w:val="00A959AF"/>
    <w:rsid w:val="00A95BC8"/>
    <w:rsid w:val="00A95D6C"/>
    <w:rsid w:val="00A95DB2"/>
    <w:rsid w:val="00A95EDE"/>
    <w:rsid w:val="00A95F0A"/>
    <w:rsid w:val="00A9600E"/>
    <w:rsid w:val="00A96521"/>
    <w:rsid w:val="00A967CC"/>
    <w:rsid w:val="00A96859"/>
    <w:rsid w:val="00A96B00"/>
    <w:rsid w:val="00A96B8B"/>
    <w:rsid w:val="00A96DF9"/>
    <w:rsid w:val="00A97671"/>
    <w:rsid w:val="00A97761"/>
    <w:rsid w:val="00A9798A"/>
    <w:rsid w:val="00A97CFF"/>
    <w:rsid w:val="00A97E66"/>
    <w:rsid w:val="00AA0015"/>
    <w:rsid w:val="00AA0054"/>
    <w:rsid w:val="00AA04DD"/>
    <w:rsid w:val="00AA0516"/>
    <w:rsid w:val="00AA07B5"/>
    <w:rsid w:val="00AA0928"/>
    <w:rsid w:val="00AA094C"/>
    <w:rsid w:val="00AA0B30"/>
    <w:rsid w:val="00AA0D0B"/>
    <w:rsid w:val="00AA112B"/>
    <w:rsid w:val="00AA1226"/>
    <w:rsid w:val="00AA154F"/>
    <w:rsid w:val="00AA1696"/>
    <w:rsid w:val="00AA1EF8"/>
    <w:rsid w:val="00AA2697"/>
    <w:rsid w:val="00AA27B4"/>
    <w:rsid w:val="00AA2830"/>
    <w:rsid w:val="00AA31E6"/>
    <w:rsid w:val="00AA3348"/>
    <w:rsid w:val="00AA39C0"/>
    <w:rsid w:val="00AA3E83"/>
    <w:rsid w:val="00AA3EFA"/>
    <w:rsid w:val="00AA43A8"/>
    <w:rsid w:val="00AA459B"/>
    <w:rsid w:val="00AA4D20"/>
    <w:rsid w:val="00AA4E0D"/>
    <w:rsid w:val="00AA4F8B"/>
    <w:rsid w:val="00AA5032"/>
    <w:rsid w:val="00AA549B"/>
    <w:rsid w:val="00AA54FD"/>
    <w:rsid w:val="00AA5520"/>
    <w:rsid w:val="00AA562E"/>
    <w:rsid w:val="00AA569D"/>
    <w:rsid w:val="00AA5783"/>
    <w:rsid w:val="00AA5BA7"/>
    <w:rsid w:val="00AA5D04"/>
    <w:rsid w:val="00AA5FC3"/>
    <w:rsid w:val="00AA7AC6"/>
    <w:rsid w:val="00AB0197"/>
    <w:rsid w:val="00AB067D"/>
    <w:rsid w:val="00AB0B04"/>
    <w:rsid w:val="00AB0FE1"/>
    <w:rsid w:val="00AB1F38"/>
    <w:rsid w:val="00AB26A9"/>
    <w:rsid w:val="00AB2721"/>
    <w:rsid w:val="00AB283E"/>
    <w:rsid w:val="00AB2895"/>
    <w:rsid w:val="00AB2D0D"/>
    <w:rsid w:val="00AB3018"/>
    <w:rsid w:val="00AB3225"/>
    <w:rsid w:val="00AB322E"/>
    <w:rsid w:val="00AB356C"/>
    <w:rsid w:val="00AB3C04"/>
    <w:rsid w:val="00AB3E4A"/>
    <w:rsid w:val="00AB3EC6"/>
    <w:rsid w:val="00AB4146"/>
    <w:rsid w:val="00AB4367"/>
    <w:rsid w:val="00AB4374"/>
    <w:rsid w:val="00AB44D2"/>
    <w:rsid w:val="00AB4866"/>
    <w:rsid w:val="00AB4975"/>
    <w:rsid w:val="00AB4B5C"/>
    <w:rsid w:val="00AB4BC6"/>
    <w:rsid w:val="00AB4F4C"/>
    <w:rsid w:val="00AB5090"/>
    <w:rsid w:val="00AB56B5"/>
    <w:rsid w:val="00AB5780"/>
    <w:rsid w:val="00AB5ABB"/>
    <w:rsid w:val="00AB5DD5"/>
    <w:rsid w:val="00AB5E98"/>
    <w:rsid w:val="00AB64FA"/>
    <w:rsid w:val="00AB654B"/>
    <w:rsid w:val="00AB6601"/>
    <w:rsid w:val="00AB70B8"/>
    <w:rsid w:val="00AB7255"/>
    <w:rsid w:val="00AB733E"/>
    <w:rsid w:val="00AB7494"/>
    <w:rsid w:val="00AB7509"/>
    <w:rsid w:val="00AB7584"/>
    <w:rsid w:val="00AB77B5"/>
    <w:rsid w:val="00AB77F7"/>
    <w:rsid w:val="00AB7B13"/>
    <w:rsid w:val="00AB7C36"/>
    <w:rsid w:val="00AB7F75"/>
    <w:rsid w:val="00AC0761"/>
    <w:rsid w:val="00AC0D31"/>
    <w:rsid w:val="00AC0DC3"/>
    <w:rsid w:val="00AC129F"/>
    <w:rsid w:val="00AC12D1"/>
    <w:rsid w:val="00AC1A5E"/>
    <w:rsid w:val="00AC1A93"/>
    <w:rsid w:val="00AC1D6E"/>
    <w:rsid w:val="00AC1DE4"/>
    <w:rsid w:val="00AC1EE0"/>
    <w:rsid w:val="00AC2177"/>
    <w:rsid w:val="00AC2768"/>
    <w:rsid w:val="00AC29AB"/>
    <w:rsid w:val="00AC2A3C"/>
    <w:rsid w:val="00AC2BDB"/>
    <w:rsid w:val="00AC2CF4"/>
    <w:rsid w:val="00AC32A2"/>
    <w:rsid w:val="00AC3410"/>
    <w:rsid w:val="00AC34A2"/>
    <w:rsid w:val="00AC35F4"/>
    <w:rsid w:val="00AC3740"/>
    <w:rsid w:val="00AC3842"/>
    <w:rsid w:val="00AC3F4D"/>
    <w:rsid w:val="00AC406B"/>
    <w:rsid w:val="00AC4171"/>
    <w:rsid w:val="00AC42E7"/>
    <w:rsid w:val="00AC4405"/>
    <w:rsid w:val="00AC495E"/>
    <w:rsid w:val="00AC4F2E"/>
    <w:rsid w:val="00AC5082"/>
    <w:rsid w:val="00AC518D"/>
    <w:rsid w:val="00AC56CE"/>
    <w:rsid w:val="00AC5A7A"/>
    <w:rsid w:val="00AC60AD"/>
    <w:rsid w:val="00AC6266"/>
    <w:rsid w:val="00AC63C4"/>
    <w:rsid w:val="00AC64D7"/>
    <w:rsid w:val="00AC66AA"/>
    <w:rsid w:val="00AC670A"/>
    <w:rsid w:val="00AC6845"/>
    <w:rsid w:val="00AC695B"/>
    <w:rsid w:val="00AC6D61"/>
    <w:rsid w:val="00AC6F15"/>
    <w:rsid w:val="00AC6FEB"/>
    <w:rsid w:val="00AC7215"/>
    <w:rsid w:val="00AC753B"/>
    <w:rsid w:val="00AC759B"/>
    <w:rsid w:val="00AC7820"/>
    <w:rsid w:val="00AC794C"/>
    <w:rsid w:val="00AC797A"/>
    <w:rsid w:val="00AC7EB4"/>
    <w:rsid w:val="00AD00BE"/>
    <w:rsid w:val="00AD0409"/>
    <w:rsid w:val="00AD050A"/>
    <w:rsid w:val="00AD0760"/>
    <w:rsid w:val="00AD0A4F"/>
    <w:rsid w:val="00AD176E"/>
    <w:rsid w:val="00AD1B30"/>
    <w:rsid w:val="00AD1D19"/>
    <w:rsid w:val="00AD1F68"/>
    <w:rsid w:val="00AD297E"/>
    <w:rsid w:val="00AD2AD3"/>
    <w:rsid w:val="00AD2B69"/>
    <w:rsid w:val="00AD2D8D"/>
    <w:rsid w:val="00AD2DF2"/>
    <w:rsid w:val="00AD2F9D"/>
    <w:rsid w:val="00AD330C"/>
    <w:rsid w:val="00AD3489"/>
    <w:rsid w:val="00AD370F"/>
    <w:rsid w:val="00AD3819"/>
    <w:rsid w:val="00AD3ED9"/>
    <w:rsid w:val="00AD3F25"/>
    <w:rsid w:val="00AD44DE"/>
    <w:rsid w:val="00AD4B8F"/>
    <w:rsid w:val="00AD4C07"/>
    <w:rsid w:val="00AD530C"/>
    <w:rsid w:val="00AD537C"/>
    <w:rsid w:val="00AD5398"/>
    <w:rsid w:val="00AD5765"/>
    <w:rsid w:val="00AD5CD4"/>
    <w:rsid w:val="00AD5D47"/>
    <w:rsid w:val="00AD5FCA"/>
    <w:rsid w:val="00AD5FCD"/>
    <w:rsid w:val="00AD60CC"/>
    <w:rsid w:val="00AD61D3"/>
    <w:rsid w:val="00AD6301"/>
    <w:rsid w:val="00AD653D"/>
    <w:rsid w:val="00AD6802"/>
    <w:rsid w:val="00AD690B"/>
    <w:rsid w:val="00AD6C6B"/>
    <w:rsid w:val="00AD6CBA"/>
    <w:rsid w:val="00AD70A6"/>
    <w:rsid w:val="00AD749F"/>
    <w:rsid w:val="00AD7504"/>
    <w:rsid w:val="00AD781F"/>
    <w:rsid w:val="00AD7A6C"/>
    <w:rsid w:val="00AD7B10"/>
    <w:rsid w:val="00AD7CE1"/>
    <w:rsid w:val="00AD7CF0"/>
    <w:rsid w:val="00AD7D48"/>
    <w:rsid w:val="00AD7D72"/>
    <w:rsid w:val="00AD7DF9"/>
    <w:rsid w:val="00AE00E4"/>
    <w:rsid w:val="00AE01C5"/>
    <w:rsid w:val="00AE01D7"/>
    <w:rsid w:val="00AE02A4"/>
    <w:rsid w:val="00AE07E4"/>
    <w:rsid w:val="00AE0E29"/>
    <w:rsid w:val="00AE0E57"/>
    <w:rsid w:val="00AE111B"/>
    <w:rsid w:val="00AE1364"/>
    <w:rsid w:val="00AE1903"/>
    <w:rsid w:val="00AE1997"/>
    <w:rsid w:val="00AE1B5D"/>
    <w:rsid w:val="00AE1BA0"/>
    <w:rsid w:val="00AE205F"/>
    <w:rsid w:val="00AE2A56"/>
    <w:rsid w:val="00AE3314"/>
    <w:rsid w:val="00AE34D9"/>
    <w:rsid w:val="00AE3524"/>
    <w:rsid w:val="00AE3689"/>
    <w:rsid w:val="00AE3F04"/>
    <w:rsid w:val="00AE4396"/>
    <w:rsid w:val="00AE45B6"/>
    <w:rsid w:val="00AE460D"/>
    <w:rsid w:val="00AE46AD"/>
    <w:rsid w:val="00AE4DB4"/>
    <w:rsid w:val="00AE4DED"/>
    <w:rsid w:val="00AE51F0"/>
    <w:rsid w:val="00AE559A"/>
    <w:rsid w:val="00AE5889"/>
    <w:rsid w:val="00AE59B6"/>
    <w:rsid w:val="00AE5C36"/>
    <w:rsid w:val="00AE6412"/>
    <w:rsid w:val="00AE6561"/>
    <w:rsid w:val="00AE6708"/>
    <w:rsid w:val="00AE6868"/>
    <w:rsid w:val="00AE6A0F"/>
    <w:rsid w:val="00AE6AC0"/>
    <w:rsid w:val="00AE6CB3"/>
    <w:rsid w:val="00AE6E3B"/>
    <w:rsid w:val="00AE70C3"/>
    <w:rsid w:val="00AE71CD"/>
    <w:rsid w:val="00AE7205"/>
    <w:rsid w:val="00AE73E2"/>
    <w:rsid w:val="00AE7429"/>
    <w:rsid w:val="00AE74D0"/>
    <w:rsid w:val="00AE7C11"/>
    <w:rsid w:val="00AE7DC4"/>
    <w:rsid w:val="00AF0104"/>
    <w:rsid w:val="00AF0219"/>
    <w:rsid w:val="00AF0617"/>
    <w:rsid w:val="00AF06B7"/>
    <w:rsid w:val="00AF093B"/>
    <w:rsid w:val="00AF10B6"/>
    <w:rsid w:val="00AF11FA"/>
    <w:rsid w:val="00AF1251"/>
    <w:rsid w:val="00AF1338"/>
    <w:rsid w:val="00AF1434"/>
    <w:rsid w:val="00AF151F"/>
    <w:rsid w:val="00AF1614"/>
    <w:rsid w:val="00AF176B"/>
    <w:rsid w:val="00AF1787"/>
    <w:rsid w:val="00AF1ABC"/>
    <w:rsid w:val="00AF1B30"/>
    <w:rsid w:val="00AF1D40"/>
    <w:rsid w:val="00AF21B2"/>
    <w:rsid w:val="00AF24DA"/>
    <w:rsid w:val="00AF2AEE"/>
    <w:rsid w:val="00AF2CF7"/>
    <w:rsid w:val="00AF302B"/>
    <w:rsid w:val="00AF3425"/>
    <w:rsid w:val="00AF35AF"/>
    <w:rsid w:val="00AF38C5"/>
    <w:rsid w:val="00AF3ADC"/>
    <w:rsid w:val="00AF3E34"/>
    <w:rsid w:val="00AF3E66"/>
    <w:rsid w:val="00AF3EA1"/>
    <w:rsid w:val="00AF45CC"/>
    <w:rsid w:val="00AF4943"/>
    <w:rsid w:val="00AF496A"/>
    <w:rsid w:val="00AF4A23"/>
    <w:rsid w:val="00AF4C92"/>
    <w:rsid w:val="00AF4E29"/>
    <w:rsid w:val="00AF5A62"/>
    <w:rsid w:val="00AF5EAE"/>
    <w:rsid w:val="00AF5F9B"/>
    <w:rsid w:val="00AF654D"/>
    <w:rsid w:val="00AF662B"/>
    <w:rsid w:val="00AF6D72"/>
    <w:rsid w:val="00AF6EC8"/>
    <w:rsid w:val="00AF6F16"/>
    <w:rsid w:val="00AF6F18"/>
    <w:rsid w:val="00AF6F66"/>
    <w:rsid w:val="00AF70BB"/>
    <w:rsid w:val="00AF70CF"/>
    <w:rsid w:val="00AF717F"/>
    <w:rsid w:val="00AF7187"/>
    <w:rsid w:val="00AF722C"/>
    <w:rsid w:val="00AF747B"/>
    <w:rsid w:val="00AF758C"/>
    <w:rsid w:val="00AF7611"/>
    <w:rsid w:val="00AF78DB"/>
    <w:rsid w:val="00AF7D23"/>
    <w:rsid w:val="00AF7E9C"/>
    <w:rsid w:val="00AF7EB1"/>
    <w:rsid w:val="00B00194"/>
    <w:rsid w:val="00B00753"/>
    <w:rsid w:val="00B00950"/>
    <w:rsid w:val="00B009DC"/>
    <w:rsid w:val="00B00EEE"/>
    <w:rsid w:val="00B00FEE"/>
    <w:rsid w:val="00B0147F"/>
    <w:rsid w:val="00B01765"/>
    <w:rsid w:val="00B019F9"/>
    <w:rsid w:val="00B01E78"/>
    <w:rsid w:val="00B020D2"/>
    <w:rsid w:val="00B029C8"/>
    <w:rsid w:val="00B02CA0"/>
    <w:rsid w:val="00B02F85"/>
    <w:rsid w:val="00B02FCC"/>
    <w:rsid w:val="00B03000"/>
    <w:rsid w:val="00B03712"/>
    <w:rsid w:val="00B03799"/>
    <w:rsid w:val="00B03A6D"/>
    <w:rsid w:val="00B03B1F"/>
    <w:rsid w:val="00B03CAF"/>
    <w:rsid w:val="00B03D2A"/>
    <w:rsid w:val="00B03E02"/>
    <w:rsid w:val="00B03FF9"/>
    <w:rsid w:val="00B04023"/>
    <w:rsid w:val="00B040D7"/>
    <w:rsid w:val="00B0464E"/>
    <w:rsid w:val="00B04958"/>
    <w:rsid w:val="00B049D7"/>
    <w:rsid w:val="00B04D2C"/>
    <w:rsid w:val="00B04D74"/>
    <w:rsid w:val="00B05248"/>
    <w:rsid w:val="00B05439"/>
    <w:rsid w:val="00B055D0"/>
    <w:rsid w:val="00B05634"/>
    <w:rsid w:val="00B0568D"/>
    <w:rsid w:val="00B05961"/>
    <w:rsid w:val="00B059E5"/>
    <w:rsid w:val="00B05A88"/>
    <w:rsid w:val="00B05BE2"/>
    <w:rsid w:val="00B05E30"/>
    <w:rsid w:val="00B06235"/>
    <w:rsid w:val="00B06438"/>
    <w:rsid w:val="00B066B9"/>
    <w:rsid w:val="00B06BEA"/>
    <w:rsid w:val="00B06EA0"/>
    <w:rsid w:val="00B070BC"/>
    <w:rsid w:val="00B07175"/>
    <w:rsid w:val="00B07257"/>
    <w:rsid w:val="00B07310"/>
    <w:rsid w:val="00B07994"/>
    <w:rsid w:val="00B07AA9"/>
    <w:rsid w:val="00B07B5E"/>
    <w:rsid w:val="00B07B7F"/>
    <w:rsid w:val="00B07CCE"/>
    <w:rsid w:val="00B07D1D"/>
    <w:rsid w:val="00B07D4D"/>
    <w:rsid w:val="00B07F2A"/>
    <w:rsid w:val="00B07FB3"/>
    <w:rsid w:val="00B102B3"/>
    <w:rsid w:val="00B10646"/>
    <w:rsid w:val="00B10734"/>
    <w:rsid w:val="00B109C9"/>
    <w:rsid w:val="00B10AED"/>
    <w:rsid w:val="00B10EC0"/>
    <w:rsid w:val="00B117CF"/>
    <w:rsid w:val="00B11887"/>
    <w:rsid w:val="00B1192D"/>
    <w:rsid w:val="00B119A4"/>
    <w:rsid w:val="00B119D2"/>
    <w:rsid w:val="00B11A54"/>
    <w:rsid w:val="00B11DF4"/>
    <w:rsid w:val="00B11F98"/>
    <w:rsid w:val="00B1230E"/>
    <w:rsid w:val="00B12668"/>
    <w:rsid w:val="00B12886"/>
    <w:rsid w:val="00B12E26"/>
    <w:rsid w:val="00B12FC6"/>
    <w:rsid w:val="00B13376"/>
    <w:rsid w:val="00B133A3"/>
    <w:rsid w:val="00B134FD"/>
    <w:rsid w:val="00B1387E"/>
    <w:rsid w:val="00B13A00"/>
    <w:rsid w:val="00B13B02"/>
    <w:rsid w:val="00B13BDA"/>
    <w:rsid w:val="00B13D10"/>
    <w:rsid w:val="00B1403A"/>
    <w:rsid w:val="00B141BE"/>
    <w:rsid w:val="00B14399"/>
    <w:rsid w:val="00B143F4"/>
    <w:rsid w:val="00B14651"/>
    <w:rsid w:val="00B148C2"/>
    <w:rsid w:val="00B14AE4"/>
    <w:rsid w:val="00B1530F"/>
    <w:rsid w:val="00B15986"/>
    <w:rsid w:val="00B15A0A"/>
    <w:rsid w:val="00B16042"/>
    <w:rsid w:val="00B16350"/>
    <w:rsid w:val="00B16739"/>
    <w:rsid w:val="00B16787"/>
    <w:rsid w:val="00B16A9B"/>
    <w:rsid w:val="00B16D51"/>
    <w:rsid w:val="00B171BA"/>
    <w:rsid w:val="00B17A94"/>
    <w:rsid w:val="00B17EA7"/>
    <w:rsid w:val="00B20400"/>
    <w:rsid w:val="00B20420"/>
    <w:rsid w:val="00B20435"/>
    <w:rsid w:val="00B2059B"/>
    <w:rsid w:val="00B206CE"/>
    <w:rsid w:val="00B2089A"/>
    <w:rsid w:val="00B20BBB"/>
    <w:rsid w:val="00B20BBE"/>
    <w:rsid w:val="00B212B5"/>
    <w:rsid w:val="00B216D9"/>
    <w:rsid w:val="00B2184B"/>
    <w:rsid w:val="00B21BA9"/>
    <w:rsid w:val="00B22154"/>
    <w:rsid w:val="00B2250C"/>
    <w:rsid w:val="00B2256F"/>
    <w:rsid w:val="00B2267B"/>
    <w:rsid w:val="00B226EB"/>
    <w:rsid w:val="00B22969"/>
    <w:rsid w:val="00B22992"/>
    <w:rsid w:val="00B23115"/>
    <w:rsid w:val="00B231C5"/>
    <w:rsid w:val="00B2327F"/>
    <w:rsid w:val="00B235E9"/>
    <w:rsid w:val="00B235F3"/>
    <w:rsid w:val="00B23629"/>
    <w:rsid w:val="00B2371C"/>
    <w:rsid w:val="00B2374F"/>
    <w:rsid w:val="00B23815"/>
    <w:rsid w:val="00B23ACF"/>
    <w:rsid w:val="00B23C02"/>
    <w:rsid w:val="00B242B6"/>
    <w:rsid w:val="00B244B7"/>
    <w:rsid w:val="00B24881"/>
    <w:rsid w:val="00B24F33"/>
    <w:rsid w:val="00B2516C"/>
    <w:rsid w:val="00B25517"/>
    <w:rsid w:val="00B25809"/>
    <w:rsid w:val="00B25B6F"/>
    <w:rsid w:val="00B262E2"/>
    <w:rsid w:val="00B26353"/>
    <w:rsid w:val="00B26480"/>
    <w:rsid w:val="00B268E4"/>
    <w:rsid w:val="00B26F62"/>
    <w:rsid w:val="00B27160"/>
    <w:rsid w:val="00B272F9"/>
    <w:rsid w:val="00B27549"/>
    <w:rsid w:val="00B27AC8"/>
    <w:rsid w:val="00B27C8E"/>
    <w:rsid w:val="00B27D38"/>
    <w:rsid w:val="00B27F84"/>
    <w:rsid w:val="00B30058"/>
    <w:rsid w:val="00B30366"/>
    <w:rsid w:val="00B303FD"/>
    <w:rsid w:val="00B30489"/>
    <w:rsid w:val="00B30692"/>
    <w:rsid w:val="00B30754"/>
    <w:rsid w:val="00B30D4E"/>
    <w:rsid w:val="00B31142"/>
    <w:rsid w:val="00B31907"/>
    <w:rsid w:val="00B3193C"/>
    <w:rsid w:val="00B31D9C"/>
    <w:rsid w:val="00B31F18"/>
    <w:rsid w:val="00B32227"/>
    <w:rsid w:val="00B32374"/>
    <w:rsid w:val="00B327D2"/>
    <w:rsid w:val="00B330F5"/>
    <w:rsid w:val="00B3324E"/>
    <w:rsid w:val="00B3339A"/>
    <w:rsid w:val="00B33504"/>
    <w:rsid w:val="00B337DA"/>
    <w:rsid w:val="00B33878"/>
    <w:rsid w:val="00B3396F"/>
    <w:rsid w:val="00B33D2A"/>
    <w:rsid w:val="00B34195"/>
    <w:rsid w:val="00B3445D"/>
    <w:rsid w:val="00B3484C"/>
    <w:rsid w:val="00B34B66"/>
    <w:rsid w:val="00B34D0A"/>
    <w:rsid w:val="00B34EB7"/>
    <w:rsid w:val="00B34EC9"/>
    <w:rsid w:val="00B35727"/>
    <w:rsid w:val="00B35965"/>
    <w:rsid w:val="00B35A4F"/>
    <w:rsid w:val="00B3616C"/>
    <w:rsid w:val="00B361E9"/>
    <w:rsid w:val="00B36689"/>
    <w:rsid w:val="00B367D9"/>
    <w:rsid w:val="00B36823"/>
    <w:rsid w:val="00B36A4F"/>
    <w:rsid w:val="00B36CE4"/>
    <w:rsid w:val="00B36D99"/>
    <w:rsid w:val="00B36EAD"/>
    <w:rsid w:val="00B37026"/>
    <w:rsid w:val="00B370CD"/>
    <w:rsid w:val="00B37B07"/>
    <w:rsid w:val="00B400F9"/>
    <w:rsid w:val="00B40145"/>
    <w:rsid w:val="00B40184"/>
    <w:rsid w:val="00B40A57"/>
    <w:rsid w:val="00B40B14"/>
    <w:rsid w:val="00B40C03"/>
    <w:rsid w:val="00B40E20"/>
    <w:rsid w:val="00B4156E"/>
    <w:rsid w:val="00B415B9"/>
    <w:rsid w:val="00B41947"/>
    <w:rsid w:val="00B41D87"/>
    <w:rsid w:val="00B41E6D"/>
    <w:rsid w:val="00B421D0"/>
    <w:rsid w:val="00B423C2"/>
    <w:rsid w:val="00B42627"/>
    <w:rsid w:val="00B4274E"/>
    <w:rsid w:val="00B428F2"/>
    <w:rsid w:val="00B42906"/>
    <w:rsid w:val="00B42ACA"/>
    <w:rsid w:val="00B42D3A"/>
    <w:rsid w:val="00B42DC0"/>
    <w:rsid w:val="00B42FC2"/>
    <w:rsid w:val="00B4307B"/>
    <w:rsid w:val="00B432BA"/>
    <w:rsid w:val="00B436AF"/>
    <w:rsid w:val="00B43768"/>
    <w:rsid w:val="00B43C07"/>
    <w:rsid w:val="00B43CFD"/>
    <w:rsid w:val="00B440B7"/>
    <w:rsid w:val="00B442ED"/>
    <w:rsid w:val="00B44307"/>
    <w:rsid w:val="00B44653"/>
    <w:rsid w:val="00B4471B"/>
    <w:rsid w:val="00B44891"/>
    <w:rsid w:val="00B448DD"/>
    <w:rsid w:val="00B44C2E"/>
    <w:rsid w:val="00B44E9B"/>
    <w:rsid w:val="00B44EBE"/>
    <w:rsid w:val="00B44ED7"/>
    <w:rsid w:val="00B45530"/>
    <w:rsid w:val="00B459E6"/>
    <w:rsid w:val="00B45C48"/>
    <w:rsid w:val="00B45C94"/>
    <w:rsid w:val="00B46462"/>
    <w:rsid w:val="00B46463"/>
    <w:rsid w:val="00B46564"/>
    <w:rsid w:val="00B46A0E"/>
    <w:rsid w:val="00B46A87"/>
    <w:rsid w:val="00B46BD8"/>
    <w:rsid w:val="00B46EA8"/>
    <w:rsid w:val="00B46FF9"/>
    <w:rsid w:val="00B47056"/>
    <w:rsid w:val="00B47257"/>
    <w:rsid w:val="00B4736E"/>
    <w:rsid w:val="00B4739F"/>
    <w:rsid w:val="00B473E4"/>
    <w:rsid w:val="00B47998"/>
    <w:rsid w:val="00B47EDE"/>
    <w:rsid w:val="00B501AB"/>
    <w:rsid w:val="00B501BE"/>
    <w:rsid w:val="00B502AD"/>
    <w:rsid w:val="00B502C8"/>
    <w:rsid w:val="00B50903"/>
    <w:rsid w:val="00B50C19"/>
    <w:rsid w:val="00B50CFA"/>
    <w:rsid w:val="00B50E5C"/>
    <w:rsid w:val="00B50EFC"/>
    <w:rsid w:val="00B5116C"/>
    <w:rsid w:val="00B51778"/>
    <w:rsid w:val="00B5179A"/>
    <w:rsid w:val="00B51CFA"/>
    <w:rsid w:val="00B51F8A"/>
    <w:rsid w:val="00B52955"/>
    <w:rsid w:val="00B52A3E"/>
    <w:rsid w:val="00B53312"/>
    <w:rsid w:val="00B53699"/>
    <w:rsid w:val="00B536F9"/>
    <w:rsid w:val="00B5376A"/>
    <w:rsid w:val="00B53C2F"/>
    <w:rsid w:val="00B54053"/>
    <w:rsid w:val="00B5406D"/>
    <w:rsid w:val="00B540EF"/>
    <w:rsid w:val="00B543BE"/>
    <w:rsid w:val="00B54918"/>
    <w:rsid w:val="00B549A7"/>
    <w:rsid w:val="00B54FCD"/>
    <w:rsid w:val="00B553AB"/>
    <w:rsid w:val="00B5554E"/>
    <w:rsid w:val="00B5561A"/>
    <w:rsid w:val="00B55805"/>
    <w:rsid w:val="00B55D0A"/>
    <w:rsid w:val="00B562B3"/>
    <w:rsid w:val="00B5644E"/>
    <w:rsid w:val="00B5649B"/>
    <w:rsid w:val="00B5660D"/>
    <w:rsid w:val="00B56923"/>
    <w:rsid w:val="00B56998"/>
    <w:rsid w:val="00B56C82"/>
    <w:rsid w:val="00B5706A"/>
    <w:rsid w:val="00B5773A"/>
    <w:rsid w:val="00B57C40"/>
    <w:rsid w:val="00B57D52"/>
    <w:rsid w:val="00B57EFD"/>
    <w:rsid w:val="00B601A7"/>
    <w:rsid w:val="00B606B8"/>
    <w:rsid w:val="00B61095"/>
    <w:rsid w:val="00B61168"/>
    <w:rsid w:val="00B61700"/>
    <w:rsid w:val="00B61718"/>
    <w:rsid w:val="00B6175E"/>
    <w:rsid w:val="00B61A06"/>
    <w:rsid w:val="00B61C4C"/>
    <w:rsid w:val="00B6288E"/>
    <w:rsid w:val="00B62B36"/>
    <w:rsid w:val="00B62B4B"/>
    <w:rsid w:val="00B62B69"/>
    <w:rsid w:val="00B63707"/>
    <w:rsid w:val="00B637C5"/>
    <w:rsid w:val="00B63E0F"/>
    <w:rsid w:val="00B643F4"/>
    <w:rsid w:val="00B649F7"/>
    <w:rsid w:val="00B649FC"/>
    <w:rsid w:val="00B64E84"/>
    <w:rsid w:val="00B64F0B"/>
    <w:rsid w:val="00B6503B"/>
    <w:rsid w:val="00B654B9"/>
    <w:rsid w:val="00B65AEA"/>
    <w:rsid w:val="00B65CC2"/>
    <w:rsid w:val="00B65F44"/>
    <w:rsid w:val="00B6610F"/>
    <w:rsid w:val="00B661E7"/>
    <w:rsid w:val="00B663E7"/>
    <w:rsid w:val="00B6646F"/>
    <w:rsid w:val="00B664FC"/>
    <w:rsid w:val="00B6669C"/>
    <w:rsid w:val="00B66DE5"/>
    <w:rsid w:val="00B66ED4"/>
    <w:rsid w:val="00B66F5A"/>
    <w:rsid w:val="00B671E2"/>
    <w:rsid w:val="00B6724C"/>
    <w:rsid w:val="00B67425"/>
    <w:rsid w:val="00B6750F"/>
    <w:rsid w:val="00B67C7A"/>
    <w:rsid w:val="00B67EB9"/>
    <w:rsid w:val="00B67F00"/>
    <w:rsid w:val="00B701BB"/>
    <w:rsid w:val="00B70234"/>
    <w:rsid w:val="00B70ACE"/>
    <w:rsid w:val="00B70B5E"/>
    <w:rsid w:val="00B70BAA"/>
    <w:rsid w:val="00B70BAF"/>
    <w:rsid w:val="00B70E40"/>
    <w:rsid w:val="00B70FC1"/>
    <w:rsid w:val="00B712EF"/>
    <w:rsid w:val="00B713C5"/>
    <w:rsid w:val="00B7148B"/>
    <w:rsid w:val="00B715FB"/>
    <w:rsid w:val="00B717BA"/>
    <w:rsid w:val="00B71B87"/>
    <w:rsid w:val="00B71C23"/>
    <w:rsid w:val="00B71CDA"/>
    <w:rsid w:val="00B71FE2"/>
    <w:rsid w:val="00B72AFC"/>
    <w:rsid w:val="00B72B2C"/>
    <w:rsid w:val="00B72C22"/>
    <w:rsid w:val="00B72E4C"/>
    <w:rsid w:val="00B734D5"/>
    <w:rsid w:val="00B73511"/>
    <w:rsid w:val="00B73824"/>
    <w:rsid w:val="00B73B7E"/>
    <w:rsid w:val="00B73D2C"/>
    <w:rsid w:val="00B74570"/>
    <w:rsid w:val="00B7490A"/>
    <w:rsid w:val="00B74938"/>
    <w:rsid w:val="00B75634"/>
    <w:rsid w:val="00B756D1"/>
    <w:rsid w:val="00B758B9"/>
    <w:rsid w:val="00B75A59"/>
    <w:rsid w:val="00B7622A"/>
    <w:rsid w:val="00B76344"/>
    <w:rsid w:val="00B765B1"/>
    <w:rsid w:val="00B76681"/>
    <w:rsid w:val="00B7698A"/>
    <w:rsid w:val="00B7698E"/>
    <w:rsid w:val="00B76B47"/>
    <w:rsid w:val="00B7743A"/>
    <w:rsid w:val="00B774B9"/>
    <w:rsid w:val="00B776FC"/>
    <w:rsid w:val="00B777D5"/>
    <w:rsid w:val="00B777F7"/>
    <w:rsid w:val="00B778A5"/>
    <w:rsid w:val="00B77C14"/>
    <w:rsid w:val="00B80348"/>
    <w:rsid w:val="00B80628"/>
    <w:rsid w:val="00B80D62"/>
    <w:rsid w:val="00B8116D"/>
    <w:rsid w:val="00B811F8"/>
    <w:rsid w:val="00B812A8"/>
    <w:rsid w:val="00B8138A"/>
    <w:rsid w:val="00B8159B"/>
    <w:rsid w:val="00B81618"/>
    <w:rsid w:val="00B816E1"/>
    <w:rsid w:val="00B8187F"/>
    <w:rsid w:val="00B81987"/>
    <w:rsid w:val="00B81B17"/>
    <w:rsid w:val="00B81BA2"/>
    <w:rsid w:val="00B82106"/>
    <w:rsid w:val="00B824C1"/>
    <w:rsid w:val="00B8261B"/>
    <w:rsid w:val="00B82A27"/>
    <w:rsid w:val="00B82B1D"/>
    <w:rsid w:val="00B82C5A"/>
    <w:rsid w:val="00B82CB3"/>
    <w:rsid w:val="00B82FA6"/>
    <w:rsid w:val="00B83007"/>
    <w:rsid w:val="00B831E4"/>
    <w:rsid w:val="00B83645"/>
    <w:rsid w:val="00B837B0"/>
    <w:rsid w:val="00B83856"/>
    <w:rsid w:val="00B83919"/>
    <w:rsid w:val="00B83A06"/>
    <w:rsid w:val="00B83C8F"/>
    <w:rsid w:val="00B83D8A"/>
    <w:rsid w:val="00B83DBC"/>
    <w:rsid w:val="00B83EA9"/>
    <w:rsid w:val="00B84238"/>
    <w:rsid w:val="00B8439D"/>
    <w:rsid w:val="00B843A3"/>
    <w:rsid w:val="00B8450B"/>
    <w:rsid w:val="00B845C0"/>
    <w:rsid w:val="00B847DC"/>
    <w:rsid w:val="00B84B50"/>
    <w:rsid w:val="00B85111"/>
    <w:rsid w:val="00B85200"/>
    <w:rsid w:val="00B8529A"/>
    <w:rsid w:val="00B85445"/>
    <w:rsid w:val="00B85BD1"/>
    <w:rsid w:val="00B85E32"/>
    <w:rsid w:val="00B8605C"/>
    <w:rsid w:val="00B86231"/>
    <w:rsid w:val="00B86311"/>
    <w:rsid w:val="00B86535"/>
    <w:rsid w:val="00B86560"/>
    <w:rsid w:val="00B867E9"/>
    <w:rsid w:val="00B86BB8"/>
    <w:rsid w:val="00B86DFE"/>
    <w:rsid w:val="00B87301"/>
    <w:rsid w:val="00B875B7"/>
    <w:rsid w:val="00B87A3C"/>
    <w:rsid w:val="00B87D24"/>
    <w:rsid w:val="00B90423"/>
    <w:rsid w:val="00B90646"/>
    <w:rsid w:val="00B9093B"/>
    <w:rsid w:val="00B90B96"/>
    <w:rsid w:val="00B90F2F"/>
    <w:rsid w:val="00B91133"/>
    <w:rsid w:val="00B911B2"/>
    <w:rsid w:val="00B913D9"/>
    <w:rsid w:val="00B91563"/>
    <w:rsid w:val="00B9175C"/>
    <w:rsid w:val="00B917EE"/>
    <w:rsid w:val="00B91892"/>
    <w:rsid w:val="00B91947"/>
    <w:rsid w:val="00B91FDF"/>
    <w:rsid w:val="00B9204B"/>
    <w:rsid w:val="00B92126"/>
    <w:rsid w:val="00B927D1"/>
    <w:rsid w:val="00B930E6"/>
    <w:rsid w:val="00B93285"/>
    <w:rsid w:val="00B93539"/>
    <w:rsid w:val="00B93596"/>
    <w:rsid w:val="00B93748"/>
    <w:rsid w:val="00B93B63"/>
    <w:rsid w:val="00B93F83"/>
    <w:rsid w:val="00B94562"/>
    <w:rsid w:val="00B947DD"/>
    <w:rsid w:val="00B94918"/>
    <w:rsid w:val="00B94D62"/>
    <w:rsid w:val="00B952B6"/>
    <w:rsid w:val="00B9559B"/>
    <w:rsid w:val="00B9580F"/>
    <w:rsid w:val="00B95BF1"/>
    <w:rsid w:val="00B96007"/>
    <w:rsid w:val="00B96365"/>
    <w:rsid w:val="00B9641B"/>
    <w:rsid w:val="00B9644D"/>
    <w:rsid w:val="00B96D46"/>
    <w:rsid w:val="00B96D56"/>
    <w:rsid w:val="00B96F04"/>
    <w:rsid w:val="00B96F79"/>
    <w:rsid w:val="00B970DA"/>
    <w:rsid w:val="00B9718A"/>
    <w:rsid w:val="00B976A6"/>
    <w:rsid w:val="00B976E7"/>
    <w:rsid w:val="00B97CBC"/>
    <w:rsid w:val="00BA00E8"/>
    <w:rsid w:val="00BA0416"/>
    <w:rsid w:val="00BA052E"/>
    <w:rsid w:val="00BA067C"/>
    <w:rsid w:val="00BA06B3"/>
    <w:rsid w:val="00BA07AF"/>
    <w:rsid w:val="00BA081A"/>
    <w:rsid w:val="00BA0BDB"/>
    <w:rsid w:val="00BA0EBD"/>
    <w:rsid w:val="00BA10BE"/>
    <w:rsid w:val="00BA1285"/>
    <w:rsid w:val="00BA12DB"/>
    <w:rsid w:val="00BA157D"/>
    <w:rsid w:val="00BA199A"/>
    <w:rsid w:val="00BA1B9D"/>
    <w:rsid w:val="00BA1C17"/>
    <w:rsid w:val="00BA2110"/>
    <w:rsid w:val="00BA21FD"/>
    <w:rsid w:val="00BA2536"/>
    <w:rsid w:val="00BA2799"/>
    <w:rsid w:val="00BA2876"/>
    <w:rsid w:val="00BA2999"/>
    <w:rsid w:val="00BA3016"/>
    <w:rsid w:val="00BA321B"/>
    <w:rsid w:val="00BA36DD"/>
    <w:rsid w:val="00BA3EF0"/>
    <w:rsid w:val="00BA3FD4"/>
    <w:rsid w:val="00BA458E"/>
    <w:rsid w:val="00BA4949"/>
    <w:rsid w:val="00BA4F1D"/>
    <w:rsid w:val="00BA4F4A"/>
    <w:rsid w:val="00BA5180"/>
    <w:rsid w:val="00BA543C"/>
    <w:rsid w:val="00BA574D"/>
    <w:rsid w:val="00BA5887"/>
    <w:rsid w:val="00BA5AB4"/>
    <w:rsid w:val="00BA5EA6"/>
    <w:rsid w:val="00BA6348"/>
    <w:rsid w:val="00BA68D1"/>
    <w:rsid w:val="00BA6F72"/>
    <w:rsid w:val="00BA7081"/>
    <w:rsid w:val="00BA719D"/>
    <w:rsid w:val="00BA7546"/>
    <w:rsid w:val="00BA75E3"/>
    <w:rsid w:val="00BB0433"/>
    <w:rsid w:val="00BB04E4"/>
    <w:rsid w:val="00BB09EA"/>
    <w:rsid w:val="00BB0C7A"/>
    <w:rsid w:val="00BB0EBE"/>
    <w:rsid w:val="00BB0F82"/>
    <w:rsid w:val="00BB18CE"/>
    <w:rsid w:val="00BB1A96"/>
    <w:rsid w:val="00BB1AA6"/>
    <w:rsid w:val="00BB1B15"/>
    <w:rsid w:val="00BB1E35"/>
    <w:rsid w:val="00BB1F3D"/>
    <w:rsid w:val="00BB1FF6"/>
    <w:rsid w:val="00BB23F5"/>
    <w:rsid w:val="00BB2672"/>
    <w:rsid w:val="00BB2D1F"/>
    <w:rsid w:val="00BB2E0A"/>
    <w:rsid w:val="00BB2E82"/>
    <w:rsid w:val="00BB2FB7"/>
    <w:rsid w:val="00BB3406"/>
    <w:rsid w:val="00BB38DB"/>
    <w:rsid w:val="00BB3A39"/>
    <w:rsid w:val="00BB3A79"/>
    <w:rsid w:val="00BB3E37"/>
    <w:rsid w:val="00BB3E4D"/>
    <w:rsid w:val="00BB4041"/>
    <w:rsid w:val="00BB4939"/>
    <w:rsid w:val="00BB4D29"/>
    <w:rsid w:val="00BB58FA"/>
    <w:rsid w:val="00BB5BE7"/>
    <w:rsid w:val="00BB5BEC"/>
    <w:rsid w:val="00BB5C5C"/>
    <w:rsid w:val="00BB5DCD"/>
    <w:rsid w:val="00BB5ED7"/>
    <w:rsid w:val="00BB5F4C"/>
    <w:rsid w:val="00BB658C"/>
    <w:rsid w:val="00BB685D"/>
    <w:rsid w:val="00BB693E"/>
    <w:rsid w:val="00BB6BE8"/>
    <w:rsid w:val="00BB6FCE"/>
    <w:rsid w:val="00BB74B6"/>
    <w:rsid w:val="00BB79A5"/>
    <w:rsid w:val="00BB7AC1"/>
    <w:rsid w:val="00BB7C29"/>
    <w:rsid w:val="00BC05E3"/>
    <w:rsid w:val="00BC0A98"/>
    <w:rsid w:val="00BC0D36"/>
    <w:rsid w:val="00BC1111"/>
    <w:rsid w:val="00BC13C1"/>
    <w:rsid w:val="00BC1453"/>
    <w:rsid w:val="00BC1530"/>
    <w:rsid w:val="00BC1682"/>
    <w:rsid w:val="00BC16EC"/>
    <w:rsid w:val="00BC1BB1"/>
    <w:rsid w:val="00BC1C56"/>
    <w:rsid w:val="00BC2152"/>
    <w:rsid w:val="00BC2287"/>
    <w:rsid w:val="00BC26DD"/>
    <w:rsid w:val="00BC2960"/>
    <w:rsid w:val="00BC2DBA"/>
    <w:rsid w:val="00BC2F00"/>
    <w:rsid w:val="00BC34AE"/>
    <w:rsid w:val="00BC34DA"/>
    <w:rsid w:val="00BC350B"/>
    <w:rsid w:val="00BC35EF"/>
    <w:rsid w:val="00BC37D0"/>
    <w:rsid w:val="00BC396B"/>
    <w:rsid w:val="00BC3EE1"/>
    <w:rsid w:val="00BC4294"/>
    <w:rsid w:val="00BC42A7"/>
    <w:rsid w:val="00BC42AC"/>
    <w:rsid w:val="00BC42BE"/>
    <w:rsid w:val="00BC433D"/>
    <w:rsid w:val="00BC434B"/>
    <w:rsid w:val="00BC4A4C"/>
    <w:rsid w:val="00BC4EC3"/>
    <w:rsid w:val="00BC4F35"/>
    <w:rsid w:val="00BC5325"/>
    <w:rsid w:val="00BC578A"/>
    <w:rsid w:val="00BC5810"/>
    <w:rsid w:val="00BC597D"/>
    <w:rsid w:val="00BC5B1E"/>
    <w:rsid w:val="00BC64B4"/>
    <w:rsid w:val="00BC6513"/>
    <w:rsid w:val="00BC69DB"/>
    <w:rsid w:val="00BC6D61"/>
    <w:rsid w:val="00BC6FB5"/>
    <w:rsid w:val="00BC7161"/>
    <w:rsid w:val="00BC7394"/>
    <w:rsid w:val="00BC74F5"/>
    <w:rsid w:val="00BC762C"/>
    <w:rsid w:val="00BC78AE"/>
    <w:rsid w:val="00BC7944"/>
    <w:rsid w:val="00BC7B7D"/>
    <w:rsid w:val="00BC7CB8"/>
    <w:rsid w:val="00BC7CC8"/>
    <w:rsid w:val="00BC7DCC"/>
    <w:rsid w:val="00BD00E5"/>
    <w:rsid w:val="00BD038C"/>
    <w:rsid w:val="00BD0393"/>
    <w:rsid w:val="00BD0893"/>
    <w:rsid w:val="00BD08E3"/>
    <w:rsid w:val="00BD08EE"/>
    <w:rsid w:val="00BD0D06"/>
    <w:rsid w:val="00BD0E44"/>
    <w:rsid w:val="00BD0FAF"/>
    <w:rsid w:val="00BD109B"/>
    <w:rsid w:val="00BD1220"/>
    <w:rsid w:val="00BD14A5"/>
    <w:rsid w:val="00BD1955"/>
    <w:rsid w:val="00BD1ACF"/>
    <w:rsid w:val="00BD1D14"/>
    <w:rsid w:val="00BD1FF3"/>
    <w:rsid w:val="00BD228F"/>
    <w:rsid w:val="00BD26A8"/>
    <w:rsid w:val="00BD280B"/>
    <w:rsid w:val="00BD281B"/>
    <w:rsid w:val="00BD313C"/>
    <w:rsid w:val="00BD32DF"/>
    <w:rsid w:val="00BD34DD"/>
    <w:rsid w:val="00BD35E4"/>
    <w:rsid w:val="00BD3866"/>
    <w:rsid w:val="00BD3E34"/>
    <w:rsid w:val="00BD3E56"/>
    <w:rsid w:val="00BD3ED6"/>
    <w:rsid w:val="00BD42C1"/>
    <w:rsid w:val="00BD4345"/>
    <w:rsid w:val="00BD4483"/>
    <w:rsid w:val="00BD46DB"/>
    <w:rsid w:val="00BD47FF"/>
    <w:rsid w:val="00BD4883"/>
    <w:rsid w:val="00BD49CF"/>
    <w:rsid w:val="00BD4A49"/>
    <w:rsid w:val="00BD4B5F"/>
    <w:rsid w:val="00BD4B60"/>
    <w:rsid w:val="00BD4E2C"/>
    <w:rsid w:val="00BD4E5C"/>
    <w:rsid w:val="00BD4ECD"/>
    <w:rsid w:val="00BD514B"/>
    <w:rsid w:val="00BD53CC"/>
    <w:rsid w:val="00BD550F"/>
    <w:rsid w:val="00BD59B9"/>
    <w:rsid w:val="00BD5A49"/>
    <w:rsid w:val="00BD5D45"/>
    <w:rsid w:val="00BD5E34"/>
    <w:rsid w:val="00BD5ED8"/>
    <w:rsid w:val="00BD5F6C"/>
    <w:rsid w:val="00BD6401"/>
    <w:rsid w:val="00BD6501"/>
    <w:rsid w:val="00BD679A"/>
    <w:rsid w:val="00BD6A03"/>
    <w:rsid w:val="00BD710D"/>
    <w:rsid w:val="00BD7166"/>
    <w:rsid w:val="00BD73A2"/>
    <w:rsid w:val="00BD7734"/>
    <w:rsid w:val="00BD775E"/>
    <w:rsid w:val="00BD7819"/>
    <w:rsid w:val="00BD7AF1"/>
    <w:rsid w:val="00BD7EB6"/>
    <w:rsid w:val="00BD7EB9"/>
    <w:rsid w:val="00BD7ECB"/>
    <w:rsid w:val="00BE0328"/>
    <w:rsid w:val="00BE08CF"/>
    <w:rsid w:val="00BE0A50"/>
    <w:rsid w:val="00BE0CDD"/>
    <w:rsid w:val="00BE0D05"/>
    <w:rsid w:val="00BE0EE6"/>
    <w:rsid w:val="00BE190D"/>
    <w:rsid w:val="00BE1972"/>
    <w:rsid w:val="00BE1A18"/>
    <w:rsid w:val="00BE1AEC"/>
    <w:rsid w:val="00BE2306"/>
    <w:rsid w:val="00BE2BAE"/>
    <w:rsid w:val="00BE3770"/>
    <w:rsid w:val="00BE3E93"/>
    <w:rsid w:val="00BE4033"/>
    <w:rsid w:val="00BE40C2"/>
    <w:rsid w:val="00BE4193"/>
    <w:rsid w:val="00BE452B"/>
    <w:rsid w:val="00BE4D80"/>
    <w:rsid w:val="00BE563C"/>
    <w:rsid w:val="00BE5AB4"/>
    <w:rsid w:val="00BE60BD"/>
    <w:rsid w:val="00BE63DF"/>
    <w:rsid w:val="00BE6579"/>
    <w:rsid w:val="00BE6726"/>
    <w:rsid w:val="00BE6831"/>
    <w:rsid w:val="00BE6953"/>
    <w:rsid w:val="00BE6B9D"/>
    <w:rsid w:val="00BE7005"/>
    <w:rsid w:val="00BE76AA"/>
    <w:rsid w:val="00BE7AE3"/>
    <w:rsid w:val="00BE7C2D"/>
    <w:rsid w:val="00BE7E8D"/>
    <w:rsid w:val="00BF021D"/>
    <w:rsid w:val="00BF031C"/>
    <w:rsid w:val="00BF09AD"/>
    <w:rsid w:val="00BF10A5"/>
    <w:rsid w:val="00BF1426"/>
    <w:rsid w:val="00BF14B2"/>
    <w:rsid w:val="00BF1F26"/>
    <w:rsid w:val="00BF21CE"/>
    <w:rsid w:val="00BF2D55"/>
    <w:rsid w:val="00BF313C"/>
    <w:rsid w:val="00BF31D0"/>
    <w:rsid w:val="00BF3614"/>
    <w:rsid w:val="00BF362D"/>
    <w:rsid w:val="00BF3C57"/>
    <w:rsid w:val="00BF4827"/>
    <w:rsid w:val="00BF49D9"/>
    <w:rsid w:val="00BF4A27"/>
    <w:rsid w:val="00BF4AD4"/>
    <w:rsid w:val="00BF4B8C"/>
    <w:rsid w:val="00BF4E41"/>
    <w:rsid w:val="00BF4F63"/>
    <w:rsid w:val="00BF5331"/>
    <w:rsid w:val="00BF547A"/>
    <w:rsid w:val="00BF5F5D"/>
    <w:rsid w:val="00BF61DD"/>
    <w:rsid w:val="00BF63C1"/>
    <w:rsid w:val="00BF6D97"/>
    <w:rsid w:val="00BF6F9D"/>
    <w:rsid w:val="00BF718A"/>
    <w:rsid w:val="00BF7528"/>
    <w:rsid w:val="00BF76D7"/>
    <w:rsid w:val="00BF7B7D"/>
    <w:rsid w:val="00C00121"/>
    <w:rsid w:val="00C00237"/>
    <w:rsid w:val="00C003B8"/>
    <w:rsid w:val="00C007B9"/>
    <w:rsid w:val="00C00D96"/>
    <w:rsid w:val="00C00E76"/>
    <w:rsid w:val="00C00FE4"/>
    <w:rsid w:val="00C01207"/>
    <w:rsid w:val="00C01331"/>
    <w:rsid w:val="00C015ED"/>
    <w:rsid w:val="00C01806"/>
    <w:rsid w:val="00C01841"/>
    <w:rsid w:val="00C01A3D"/>
    <w:rsid w:val="00C01B83"/>
    <w:rsid w:val="00C01E0A"/>
    <w:rsid w:val="00C01FEC"/>
    <w:rsid w:val="00C020B5"/>
    <w:rsid w:val="00C021FA"/>
    <w:rsid w:val="00C029DD"/>
    <w:rsid w:val="00C02F22"/>
    <w:rsid w:val="00C03080"/>
    <w:rsid w:val="00C035C6"/>
    <w:rsid w:val="00C03774"/>
    <w:rsid w:val="00C04605"/>
    <w:rsid w:val="00C04DD0"/>
    <w:rsid w:val="00C04EF9"/>
    <w:rsid w:val="00C04F0E"/>
    <w:rsid w:val="00C051E7"/>
    <w:rsid w:val="00C0537A"/>
    <w:rsid w:val="00C056F4"/>
    <w:rsid w:val="00C05857"/>
    <w:rsid w:val="00C06302"/>
    <w:rsid w:val="00C0647D"/>
    <w:rsid w:val="00C06BBE"/>
    <w:rsid w:val="00C06BDE"/>
    <w:rsid w:val="00C06BF2"/>
    <w:rsid w:val="00C06DAB"/>
    <w:rsid w:val="00C07011"/>
    <w:rsid w:val="00C0740C"/>
    <w:rsid w:val="00C0757F"/>
    <w:rsid w:val="00C07637"/>
    <w:rsid w:val="00C07666"/>
    <w:rsid w:val="00C077C9"/>
    <w:rsid w:val="00C10158"/>
    <w:rsid w:val="00C1042C"/>
    <w:rsid w:val="00C105C1"/>
    <w:rsid w:val="00C105C7"/>
    <w:rsid w:val="00C1081E"/>
    <w:rsid w:val="00C10B65"/>
    <w:rsid w:val="00C10C0C"/>
    <w:rsid w:val="00C1108A"/>
    <w:rsid w:val="00C110B7"/>
    <w:rsid w:val="00C11210"/>
    <w:rsid w:val="00C114C6"/>
    <w:rsid w:val="00C115E7"/>
    <w:rsid w:val="00C115F5"/>
    <w:rsid w:val="00C11663"/>
    <w:rsid w:val="00C11869"/>
    <w:rsid w:val="00C118D8"/>
    <w:rsid w:val="00C11B76"/>
    <w:rsid w:val="00C11C82"/>
    <w:rsid w:val="00C11FDD"/>
    <w:rsid w:val="00C121AA"/>
    <w:rsid w:val="00C122D7"/>
    <w:rsid w:val="00C122F5"/>
    <w:rsid w:val="00C1231C"/>
    <w:rsid w:val="00C12472"/>
    <w:rsid w:val="00C1261A"/>
    <w:rsid w:val="00C1262F"/>
    <w:rsid w:val="00C12973"/>
    <w:rsid w:val="00C12B5F"/>
    <w:rsid w:val="00C12F31"/>
    <w:rsid w:val="00C13110"/>
    <w:rsid w:val="00C13481"/>
    <w:rsid w:val="00C1352A"/>
    <w:rsid w:val="00C13740"/>
    <w:rsid w:val="00C13B90"/>
    <w:rsid w:val="00C13D83"/>
    <w:rsid w:val="00C13E77"/>
    <w:rsid w:val="00C13FAF"/>
    <w:rsid w:val="00C140D7"/>
    <w:rsid w:val="00C142FE"/>
    <w:rsid w:val="00C1440F"/>
    <w:rsid w:val="00C14579"/>
    <w:rsid w:val="00C14879"/>
    <w:rsid w:val="00C1497F"/>
    <w:rsid w:val="00C14C10"/>
    <w:rsid w:val="00C14C88"/>
    <w:rsid w:val="00C14E51"/>
    <w:rsid w:val="00C14F25"/>
    <w:rsid w:val="00C15217"/>
    <w:rsid w:val="00C1545D"/>
    <w:rsid w:val="00C15556"/>
    <w:rsid w:val="00C15EDE"/>
    <w:rsid w:val="00C1617F"/>
    <w:rsid w:val="00C1665D"/>
    <w:rsid w:val="00C1672F"/>
    <w:rsid w:val="00C16A9B"/>
    <w:rsid w:val="00C16AB2"/>
    <w:rsid w:val="00C16CB5"/>
    <w:rsid w:val="00C16F56"/>
    <w:rsid w:val="00C176AB"/>
    <w:rsid w:val="00C17733"/>
    <w:rsid w:val="00C17927"/>
    <w:rsid w:val="00C17B79"/>
    <w:rsid w:val="00C17BF8"/>
    <w:rsid w:val="00C17EA9"/>
    <w:rsid w:val="00C17F2B"/>
    <w:rsid w:val="00C20403"/>
    <w:rsid w:val="00C204A6"/>
    <w:rsid w:val="00C20717"/>
    <w:rsid w:val="00C2094C"/>
    <w:rsid w:val="00C2097B"/>
    <w:rsid w:val="00C20A39"/>
    <w:rsid w:val="00C20A49"/>
    <w:rsid w:val="00C20EA9"/>
    <w:rsid w:val="00C20F3F"/>
    <w:rsid w:val="00C21208"/>
    <w:rsid w:val="00C2154C"/>
    <w:rsid w:val="00C21825"/>
    <w:rsid w:val="00C2189B"/>
    <w:rsid w:val="00C21B12"/>
    <w:rsid w:val="00C21BA5"/>
    <w:rsid w:val="00C21C17"/>
    <w:rsid w:val="00C21C29"/>
    <w:rsid w:val="00C2214A"/>
    <w:rsid w:val="00C224A6"/>
    <w:rsid w:val="00C22695"/>
    <w:rsid w:val="00C2269C"/>
    <w:rsid w:val="00C229B8"/>
    <w:rsid w:val="00C22FF5"/>
    <w:rsid w:val="00C230E2"/>
    <w:rsid w:val="00C233ED"/>
    <w:rsid w:val="00C2342D"/>
    <w:rsid w:val="00C235A2"/>
    <w:rsid w:val="00C236FF"/>
    <w:rsid w:val="00C2377E"/>
    <w:rsid w:val="00C237F6"/>
    <w:rsid w:val="00C2397E"/>
    <w:rsid w:val="00C239BD"/>
    <w:rsid w:val="00C23B2C"/>
    <w:rsid w:val="00C23B78"/>
    <w:rsid w:val="00C23E86"/>
    <w:rsid w:val="00C23FCF"/>
    <w:rsid w:val="00C2447B"/>
    <w:rsid w:val="00C248D6"/>
    <w:rsid w:val="00C24934"/>
    <w:rsid w:val="00C24C3A"/>
    <w:rsid w:val="00C24E3E"/>
    <w:rsid w:val="00C24FC0"/>
    <w:rsid w:val="00C25948"/>
    <w:rsid w:val="00C2594B"/>
    <w:rsid w:val="00C25AAA"/>
    <w:rsid w:val="00C25E80"/>
    <w:rsid w:val="00C2637F"/>
    <w:rsid w:val="00C2674B"/>
    <w:rsid w:val="00C26956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72"/>
    <w:rsid w:val="00C27F43"/>
    <w:rsid w:val="00C3002E"/>
    <w:rsid w:val="00C30282"/>
    <w:rsid w:val="00C30345"/>
    <w:rsid w:val="00C30471"/>
    <w:rsid w:val="00C3063B"/>
    <w:rsid w:val="00C309AC"/>
    <w:rsid w:val="00C30D4E"/>
    <w:rsid w:val="00C31135"/>
    <w:rsid w:val="00C312C9"/>
    <w:rsid w:val="00C313FE"/>
    <w:rsid w:val="00C317DB"/>
    <w:rsid w:val="00C31826"/>
    <w:rsid w:val="00C3185F"/>
    <w:rsid w:val="00C319B8"/>
    <w:rsid w:val="00C31A8E"/>
    <w:rsid w:val="00C31B69"/>
    <w:rsid w:val="00C31E8B"/>
    <w:rsid w:val="00C32004"/>
    <w:rsid w:val="00C321B6"/>
    <w:rsid w:val="00C324A3"/>
    <w:rsid w:val="00C32782"/>
    <w:rsid w:val="00C32975"/>
    <w:rsid w:val="00C32AD9"/>
    <w:rsid w:val="00C32E5F"/>
    <w:rsid w:val="00C32F17"/>
    <w:rsid w:val="00C33953"/>
    <w:rsid w:val="00C33B89"/>
    <w:rsid w:val="00C33C31"/>
    <w:rsid w:val="00C33E57"/>
    <w:rsid w:val="00C33F39"/>
    <w:rsid w:val="00C34265"/>
    <w:rsid w:val="00C347D0"/>
    <w:rsid w:val="00C34B37"/>
    <w:rsid w:val="00C34C30"/>
    <w:rsid w:val="00C34C7A"/>
    <w:rsid w:val="00C34DCD"/>
    <w:rsid w:val="00C35167"/>
    <w:rsid w:val="00C35200"/>
    <w:rsid w:val="00C352DB"/>
    <w:rsid w:val="00C35401"/>
    <w:rsid w:val="00C3542C"/>
    <w:rsid w:val="00C35430"/>
    <w:rsid w:val="00C3545F"/>
    <w:rsid w:val="00C355B4"/>
    <w:rsid w:val="00C355BD"/>
    <w:rsid w:val="00C355E6"/>
    <w:rsid w:val="00C35697"/>
    <w:rsid w:val="00C357CB"/>
    <w:rsid w:val="00C35898"/>
    <w:rsid w:val="00C3596D"/>
    <w:rsid w:val="00C35A1D"/>
    <w:rsid w:val="00C35B5F"/>
    <w:rsid w:val="00C35BEA"/>
    <w:rsid w:val="00C3632F"/>
    <w:rsid w:val="00C367C2"/>
    <w:rsid w:val="00C368D5"/>
    <w:rsid w:val="00C36AC9"/>
    <w:rsid w:val="00C36B1E"/>
    <w:rsid w:val="00C36C1B"/>
    <w:rsid w:val="00C37040"/>
    <w:rsid w:val="00C370A5"/>
    <w:rsid w:val="00C37125"/>
    <w:rsid w:val="00C3720B"/>
    <w:rsid w:val="00C3763A"/>
    <w:rsid w:val="00C3788C"/>
    <w:rsid w:val="00C3799D"/>
    <w:rsid w:val="00C37E75"/>
    <w:rsid w:val="00C37F4A"/>
    <w:rsid w:val="00C400CF"/>
    <w:rsid w:val="00C4028A"/>
    <w:rsid w:val="00C40443"/>
    <w:rsid w:val="00C4051F"/>
    <w:rsid w:val="00C405DF"/>
    <w:rsid w:val="00C40761"/>
    <w:rsid w:val="00C407A2"/>
    <w:rsid w:val="00C40CAD"/>
    <w:rsid w:val="00C40EE7"/>
    <w:rsid w:val="00C412E5"/>
    <w:rsid w:val="00C4153C"/>
    <w:rsid w:val="00C415F2"/>
    <w:rsid w:val="00C41D20"/>
    <w:rsid w:val="00C41E60"/>
    <w:rsid w:val="00C42002"/>
    <w:rsid w:val="00C42518"/>
    <w:rsid w:val="00C4268F"/>
    <w:rsid w:val="00C42BBE"/>
    <w:rsid w:val="00C42CE7"/>
    <w:rsid w:val="00C430E6"/>
    <w:rsid w:val="00C43187"/>
    <w:rsid w:val="00C4322E"/>
    <w:rsid w:val="00C4332E"/>
    <w:rsid w:val="00C435F1"/>
    <w:rsid w:val="00C43CE0"/>
    <w:rsid w:val="00C43CE2"/>
    <w:rsid w:val="00C43ED7"/>
    <w:rsid w:val="00C440BA"/>
    <w:rsid w:val="00C44142"/>
    <w:rsid w:val="00C44367"/>
    <w:rsid w:val="00C4475B"/>
    <w:rsid w:val="00C4475E"/>
    <w:rsid w:val="00C44A14"/>
    <w:rsid w:val="00C44A2E"/>
    <w:rsid w:val="00C44B60"/>
    <w:rsid w:val="00C44D4C"/>
    <w:rsid w:val="00C44D5D"/>
    <w:rsid w:val="00C45365"/>
    <w:rsid w:val="00C4544E"/>
    <w:rsid w:val="00C45B05"/>
    <w:rsid w:val="00C45F49"/>
    <w:rsid w:val="00C460B4"/>
    <w:rsid w:val="00C461BD"/>
    <w:rsid w:val="00C461F9"/>
    <w:rsid w:val="00C46275"/>
    <w:rsid w:val="00C46402"/>
    <w:rsid w:val="00C46E9B"/>
    <w:rsid w:val="00C470E9"/>
    <w:rsid w:val="00C4710A"/>
    <w:rsid w:val="00C474B0"/>
    <w:rsid w:val="00C4771E"/>
    <w:rsid w:val="00C47A13"/>
    <w:rsid w:val="00C47B8C"/>
    <w:rsid w:val="00C47E5F"/>
    <w:rsid w:val="00C50252"/>
    <w:rsid w:val="00C50426"/>
    <w:rsid w:val="00C50704"/>
    <w:rsid w:val="00C5070E"/>
    <w:rsid w:val="00C5084C"/>
    <w:rsid w:val="00C5091D"/>
    <w:rsid w:val="00C50DC3"/>
    <w:rsid w:val="00C50E9D"/>
    <w:rsid w:val="00C5124E"/>
    <w:rsid w:val="00C51905"/>
    <w:rsid w:val="00C51AAF"/>
    <w:rsid w:val="00C51B41"/>
    <w:rsid w:val="00C51D01"/>
    <w:rsid w:val="00C52654"/>
    <w:rsid w:val="00C527B7"/>
    <w:rsid w:val="00C5280F"/>
    <w:rsid w:val="00C528C1"/>
    <w:rsid w:val="00C52C81"/>
    <w:rsid w:val="00C52CE7"/>
    <w:rsid w:val="00C52D91"/>
    <w:rsid w:val="00C52F0A"/>
    <w:rsid w:val="00C5330B"/>
    <w:rsid w:val="00C5331A"/>
    <w:rsid w:val="00C53890"/>
    <w:rsid w:val="00C53ADA"/>
    <w:rsid w:val="00C54012"/>
    <w:rsid w:val="00C54042"/>
    <w:rsid w:val="00C54053"/>
    <w:rsid w:val="00C540A5"/>
    <w:rsid w:val="00C5461D"/>
    <w:rsid w:val="00C5472C"/>
    <w:rsid w:val="00C54973"/>
    <w:rsid w:val="00C5507B"/>
    <w:rsid w:val="00C556A2"/>
    <w:rsid w:val="00C55A34"/>
    <w:rsid w:val="00C55B11"/>
    <w:rsid w:val="00C55DA6"/>
    <w:rsid w:val="00C55FBF"/>
    <w:rsid w:val="00C5618F"/>
    <w:rsid w:val="00C567A4"/>
    <w:rsid w:val="00C5686E"/>
    <w:rsid w:val="00C56B18"/>
    <w:rsid w:val="00C56BED"/>
    <w:rsid w:val="00C56C94"/>
    <w:rsid w:val="00C56D65"/>
    <w:rsid w:val="00C56E6F"/>
    <w:rsid w:val="00C56F17"/>
    <w:rsid w:val="00C573DB"/>
    <w:rsid w:val="00C57425"/>
    <w:rsid w:val="00C575DB"/>
    <w:rsid w:val="00C57C0A"/>
    <w:rsid w:val="00C57E2F"/>
    <w:rsid w:val="00C57F2D"/>
    <w:rsid w:val="00C600F5"/>
    <w:rsid w:val="00C601CA"/>
    <w:rsid w:val="00C601E3"/>
    <w:rsid w:val="00C6042B"/>
    <w:rsid w:val="00C60482"/>
    <w:rsid w:val="00C60CC9"/>
    <w:rsid w:val="00C60D54"/>
    <w:rsid w:val="00C60D64"/>
    <w:rsid w:val="00C614FC"/>
    <w:rsid w:val="00C617AF"/>
    <w:rsid w:val="00C617D8"/>
    <w:rsid w:val="00C61BA4"/>
    <w:rsid w:val="00C61BAB"/>
    <w:rsid w:val="00C61C87"/>
    <w:rsid w:val="00C61DC0"/>
    <w:rsid w:val="00C61F05"/>
    <w:rsid w:val="00C61F65"/>
    <w:rsid w:val="00C6205C"/>
    <w:rsid w:val="00C6213F"/>
    <w:rsid w:val="00C62412"/>
    <w:rsid w:val="00C628C2"/>
    <w:rsid w:val="00C635F2"/>
    <w:rsid w:val="00C639B7"/>
    <w:rsid w:val="00C63BC6"/>
    <w:rsid w:val="00C63E7C"/>
    <w:rsid w:val="00C63FB9"/>
    <w:rsid w:val="00C6401B"/>
    <w:rsid w:val="00C64284"/>
    <w:rsid w:val="00C6460A"/>
    <w:rsid w:val="00C64712"/>
    <w:rsid w:val="00C64715"/>
    <w:rsid w:val="00C648E0"/>
    <w:rsid w:val="00C64A5E"/>
    <w:rsid w:val="00C64E8B"/>
    <w:rsid w:val="00C64F08"/>
    <w:rsid w:val="00C6547A"/>
    <w:rsid w:val="00C65577"/>
    <w:rsid w:val="00C656AF"/>
    <w:rsid w:val="00C657B0"/>
    <w:rsid w:val="00C65973"/>
    <w:rsid w:val="00C65C01"/>
    <w:rsid w:val="00C65C91"/>
    <w:rsid w:val="00C66069"/>
    <w:rsid w:val="00C66882"/>
    <w:rsid w:val="00C6698D"/>
    <w:rsid w:val="00C66B7C"/>
    <w:rsid w:val="00C66BA5"/>
    <w:rsid w:val="00C66EC2"/>
    <w:rsid w:val="00C66ECE"/>
    <w:rsid w:val="00C66FF4"/>
    <w:rsid w:val="00C67215"/>
    <w:rsid w:val="00C672C2"/>
    <w:rsid w:val="00C676FB"/>
    <w:rsid w:val="00C679CB"/>
    <w:rsid w:val="00C67D55"/>
    <w:rsid w:val="00C67E1B"/>
    <w:rsid w:val="00C7044C"/>
    <w:rsid w:val="00C705F9"/>
    <w:rsid w:val="00C706ED"/>
    <w:rsid w:val="00C70774"/>
    <w:rsid w:val="00C707C3"/>
    <w:rsid w:val="00C7091D"/>
    <w:rsid w:val="00C7095B"/>
    <w:rsid w:val="00C709F3"/>
    <w:rsid w:val="00C70CC1"/>
    <w:rsid w:val="00C70F76"/>
    <w:rsid w:val="00C711DF"/>
    <w:rsid w:val="00C715B6"/>
    <w:rsid w:val="00C71743"/>
    <w:rsid w:val="00C717F5"/>
    <w:rsid w:val="00C71DD6"/>
    <w:rsid w:val="00C72196"/>
    <w:rsid w:val="00C72510"/>
    <w:rsid w:val="00C72547"/>
    <w:rsid w:val="00C7256D"/>
    <w:rsid w:val="00C72747"/>
    <w:rsid w:val="00C72A71"/>
    <w:rsid w:val="00C72A87"/>
    <w:rsid w:val="00C72DD5"/>
    <w:rsid w:val="00C73A16"/>
    <w:rsid w:val="00C73E62"/>
    <w:rsid w:val="00C73F97"/>
    <w:rsid w:val="00C751D6"/>
    <w:rsid w:val="00C755EC"/>
    <w:rsid w:val="00C75C48"/>
    <w:rsid w:val="00C75DD3"/>
    <w:rsid w:val="00C75FC8"/>
    <w:rsid w:val="00C762ED"/>
    <w:rsid w:val="00C76609"/>
    <w:rsid w:val="00C766E6"/>
    <w:rsid w:val="00C76849"/>
    <w:rsid w:val="00C77048"/>
    <w:rsid w:val="00C7733F"/>
    <w:rsid w:val="00C77463"/>
    <w:rsid w:val="00C775CC"/>
    <w:rsid w:val="00C77620"/>
    <w:rsid w:val="00C776E9"/>
    <w:rsid w:val="00C77846"/>
    <w:rsid w:val="00C77859"/>
    <w:rsid w:val="00C77A1C"/>
    <w:rsid w:val="00C8027E"/>
    <w:rsid w:val="00C8099B"/>
    <w:rsid w:val="00C80A19"/>
    <w:rsid w:val="00C80CF9"/>
    <w:rsid w:val="00C81227"/>
    <w:rsid w:val="00C81692"/>
    <w:rsid w:val="00C81952"/>
    <w:rsid w:val="00C81A55"/>
    <w:rsid w:val="00C8202E"/>
    <w:rsid w:val="00C8209B"/>
    <w:rsid w:val="00C822BD"/>
    <w:rsid w:val="00C824C8"/>
    <w:rsid w:val="00C82F9F"/>
    <w:rsid w:val="00C83346"/>
    <w:rsid w:val="00C83604"/>
    <w:rsid w:val="00C83F09"/>
    <w:rsid w:val="00C840C9"/>
    <w:rsid w:val="00C84574"/>
    <w:rsid w:val="00C8471C"/>
    <w:rsid w:val="00C8479F"/>
    <w:rsid w:val="00C8494C"/>
    <w:rsid w:val="00C84C7B"/>
    <w:rsid w:val="00C84CC9"/>
    <w:rsid w:val="00C84FC0"/>
    <w:rsid w:val="00C851F0"/>
    <w:rsid w:val="00C85900"/>
    <w:rsid w:val="00C85C52"/>
    <w:rsid w:val="00C85DA6"/>
    <w:rsid w:val="00C85DEB"/>
    <w:rsid w:val="00C85E3E"/>
    <w:rsid w:val="00C85E79"/>
    <w:rsid w:val="00C85FCE"/>
    <w:rsid w:val="00C8603F"/>
    <w:rsid w:val="00C864F7"/>
    <w:rsid w:val="00C86F66"/>
    <w:rsid w:val="00C87190"/>
    <w:rsid w:val="00C874C7"/>
    <w:rsid w:val="00C875A0"/>
    <w:rsid w:val="00C87617"/>
    <w:rsid w:val="00C876AC"/>
    <w:rsid w:val="00C8770E"/>
    <w:rsid w:val="00C87B0C"/>
    <w:rsid w:val="00C87D2E"/>
    <w:rsid w:val="00C9013C"/>
    <w:rsid w:val="00C90176"/>
    <w:rsid w:val="00C9043B"/>
    <w:rsid w:val="00C90869"/>
    <w:rsid w:val="00C908C9"/>
    <w:rsid w:val="00C909A5"/>
    <w:rsid w:val="00C90B65"/>
    <w:rsid w:val="00C90E03"/>
    <w:rsid w:val="00C91693"/>
    <w:rsid w:val="00C91836"/>
    <w:rsid w:val="00C91871"/>
    <w:rsid w:val="00C91918"/>
    <w:rsid w:val="00C919C0"/>
    <w:rsid w:val="00C91C5D"/>
    <w:rsid w:val="00C91D65"/>
    <w:rsid w:val="00C9213A"/>
    <w:rsid w:val="00C921AD"/>
    <w:rsid w:val="00C92332"/>
    <w:rsid w:val="00C92B79"/>
    <w:rsid w:val="00C92CA6"/>
    <w:rsid w:val="00C92D7D"/>
    <w:rsid w:val="00C92EC9"/>
    <w:rsid w:val="00C92FE3"/>
    <w:rsid w:val="00C9384F"/>
    <w:rsid w:val="00C942E2"/>
    <w:rsid w:val="00C942E6"/>
    <w:rsid w:val="00C9477C"/>
    <w:rsid w:val="00C94E76"/>
    <w:rsid w:val="00C94FE1"/>
    <w:rsid w:val="00C95699"/>
    <w:rsid w:val="00C957A0"/>
    <w:rsid w:val="00C95AA4"/>
    <w:rsid w:val="00C95CFF"/>
    <w:rsid w:val="00C95D44"/>
    <w:rsid w:val="00C95FA5"/>
    <w:rsid w:val="00C960A2"/>
    <w:rsid w:val="00C96132"/>
    <w:rsid w:val="00C970FB"/>
    <w:rsid w:val="00C97512"/>
    <w:rsid w:val="00C9773E"/>
    <w:rsid w:val="00C97C25"/>
    <w:rsid w:val="00C97D06"/>
    <w:rsid w:val="00C97D80"/>
    <w:rsid w:val="00CA0312"/>
    <w:rsid w:val="00CA0538"/>
    <w:rsid w:val="00CA0667"/>
    <w:rsid w:val="00CA067F"/>
    <w:rsid w:val="00CA06C8"/>
    <w:rsid w:val="00CA06FD"/>
    <w:rsid w:val="00CA0828"/>
    <w:rsid w:val="00CA0956"/>
    <w:rsid w:val="00CA0AD7"/>
    <w:rsid w:val="00CA0BD6"/>
    <w:rsid w:val="00CA0E6A"/>
    <w:rsid w:val="00CA0F7F"/>
    <w:rsid w:val="00CA101C"/>
    <w:rsid w:val="00CA1028"/>
    <w:rsid w:val="00CA165E"/>
    <w:rsid w:val="00CA16D9"/>
    <w:rsid w:val="00CA16FD"/>
    <w:rsid w:val="00CA17FB"/>
    <w:rsid w:val="00CA1867"/>
    <w:rsid w:val="00CA1D0F"/>
    <w:rsid w:val="00CA1E58"/>
    <w:rsid w:val="00CA1FD8"/>
    <w:rsid w:val="00CA20CE"/>
    <w:rsid w:val="00CA2402"/>
    <w:rsid w:val="00CA2451"/>
    <w:rsid w:val="00CA2623"/>
    <w:rsid w:val="00CA2980"/>
    <w:rsid w:val="00CA2A19"/>
    <w:rsid w:val="00CA2A6C"/>
    <w:rsid w:val="00CA2B5C"/>
    <w:rsid w:val="00CA2BC5"/>
    <w:rsid w:val="00CA2D27"/>
    <w:rsid w:val="00CA2FF7"/>
    <w:rsid w:val="00CA3268"/>
    <w:rsid w:val="00CA33AD"/>
    <w:rsid w:val="00CA33B9"/>
    <w:rsid w:val="00CA34D0"/>
    <w:rsid w:val="00CA3A3A"/>
    <w:rsid w:val="00CA3E41"/>
    <w:rsid w:val="00CA3F57"/>
    <w:rsid w:val="00CA4088"/>
    <w:rsid w:val="00CA4144"/>
    <w:rsid w:val="00CA42BA"/>
    <w:rsid w:val="00CA4581"/>
    <w:rsid w:val="00CA4878"/>
    <w:rsid w:val="00CA5347"/>
    <w:rsid w:val="00CA5685"/>
    <w:rsid w:val="00CA56D2"/>
    <w:rsid w:val="00CA56DF"/>
    <w:rsid w:val="00CA570C"/>
    <w:rsid w:val="00CA59F1"/>
    <w:rsid w:val="00CA607C"/>
    <w:rsid w:val="00CA6226"/>
    <w:rsid w:val="00CA6A05"/>
    <w:rsid w:val="00CA6A92"/>
    <w:rsid w:val="00CA6E41"/>
    <w:rsid w:val="00CA6F89"/>
    <w:rsid w:val="00CA7490"/>
    <w:rsid w:val="00CA760F"/>
    <w:rsid w:val="00CA7788"/>
    <w:rsid w:val="00CA796C"/>
    <w:rsid w:val="00CA7CB8"/>
    <w:rsid w:val="00CA7CE5"/>
    <w:rsid w:val="00CA7EF7"/>
    <w:rsid w:val="00CB00F8"/>
    <w:rsid w:val="00CB014F"/>
    <w:rsid w:val="00CB0546"/>
    <w:rsid w:val="00CB08A6"/>
    <w:rsid w:val="00CB08E9"/>
    <w:rsid w:val="00CB0960"/>
    <w:rsid w:val="00CB0A52"/>
    <w:rsid w:val="00CB0ACA"/>
    <w:rsid w:val="00CB0BB6"/>
    <w:rsid w:val="00CB0C6E"/>
    <w:rsid w:val="00CB0E69"/>
    <w:rsid w:val="00CB0ED9"/>
    <w:rsid w:val="00CB1154"/>
    <w:rsid w:val="00CB139D"/>
    <w:rsid w:val="00CB1527"/>
    <w:rsid w:val="00CB16F0"/>
    <w:rsid w:val="00CB17A3"/>
    <w:rsid w:val="00CB1981"/>
    <w:rsid w:val="00CB1B2F"/>
    <w:rsid w:val="00CB1F63"/>
    <w:rsid w:val="00CB2027"/>
    <w:rsid w:val="00CB29C9"/>
    <w:rsid w:val="00CB2D47"/>
    <w:rsid w:val="00CB306D"/>
    <w:rsid w:val="00CB31D9"/>
    <w:rsid w:val="00CB3216"/>
    <w:rsid w:val="00CB3241"/>
    <w:rsid w:val="00CB329C"/>
    <w:rsid w:val="00CB3487"/>
    <w:rsid w:val="00CB35BD"/>
    <w:rsid w:val="00CB378E"/>
    <w:rsid w:val="00CB390D"/>
    <w:rsid w:val="00CB425D"/>
    <w:rsid w:val="00CB42AC"/>
    <w:rsid w:val="00CB434C"/>
    <w:rsid w:val="00CB43FA"/>
    <w:rsid w:val="00CB4489"/>
    <w:rsid w:val="00CB44E1"/>
    <w:rsid w:val="00CB45D2"/>
    <w:rsid w:val="00CB508C"/>
    <w:rsid w:val="00CB583C"/>
    <w:rsid w:val="00CB640A"/>
    <w:rsid w:val="00CB6BD8"/>
    <w:rsid w:val="00CB74D5"/>
    <w:rsid w:val="00CB777B"/>
    <w:rsid w:val="00CB79CB"/>
    <w:rsid w:val="00CB7E5C"/>
    <w:rsid w:val="00CC0115"/>
    <w:rsid w:val="00CC05D3"/>
    <w:rsid w:val="00CC07DA"/>
    <w:rsid w:val="00CC0EBE"/>
    <w:rsid w:val="00CC10D9"/>
    <w:rsid w:val="00CC1174"/>
    <w:rsid w:val="00CC172F"/>
    <w:rsid w:val="00CC1816"/>
    <w:rsid w:val="00CC19FF"/>
    <w:rsid w:val="00CC1B68"/>
    <w:rsid w:val="00CC1C0C"/>
    <w:rsid w:val="00CC2520"/>
    <w:rsid w:val="00CC29DC"/>
    <w:rsid w:val="00CC2CE3"/>
    <w:rsid w:val="00CC308B"/>
    <w:rsid w:val="00CC36B2"/>
    <w:rsid w:val="00CC3754"/>
    <w:rsid w:val="00CC39D8"/>
    <w:rsid w:val="00CC3F6E"/>
    <w:rsid w:val="00CC40C7"/>
    <w:rsid w:val="00CC4211"/>
    <w:rsid w:val="00CC48B1"/>
    <w:rsid w:val="00CC4A7F"/>
    <w:rsid w:val="00CC4ADD"/>
    <w:rsid w:val="00CC4CBD"/>
    <w:rsid w:val="00CC4F04"/>
    <w:rsid w:val="00CC5030"/>
    <w:rsid w:val="00CC53B5"/>
    <w:rsid w:val="00CC5476"/>
    <w:rsid w:val="00CC56B8"/>
    <w:rsid w:val="00CC578B"/>
    <w:rsid w:val="00CC58C9"/>
    <w:rsid w:val="00CC5D22"/>
    <w:rsid w:val="00CC6005"/>
    <w:rsid w:val="00CC60FF"/>
    <w:rsid w:val="00CC6964"/>
    <w:rsid w:val="00CC6AC5"/>
    <w:rsid w:val="00CC6C9D"/>
    <w:rsid w:val="00CC70C5"/>
    <w:rsid w:val="00CC71E2"/>
    <w:rsid w:val="00CC7286"/>
    <w:rsid w:val="00CC730B"/>
    <w:rsid w:val="00CC74CB"/>
    <w:rsid w:val="00CC75BF"/>
    <w:rsid w:val="00CC7829"/>
    <w:rsid w:val="00CC7B73"/>
    <w:rsid w:val="00CC7C61"/>
    <w:rsid w:val="00CD002B"/>
    <w:rsid w:val="00CD02CF"/>
    <w:rsid w:val="00CD047F"/>
    <w:rsid w:val="00CD0B08"/>
    <w:rsid w:val="00CD0F15"/>
    <w:rsid w:val="00CD0F44"/>
    <w:rsid w:val="00CD1598"/>
    <w:rsid w:val="00CD1609"/>
    <w:rsid w:val="00CD17F3"/>
    <w:rsid w:val="00CD19B5"/>
    <w:rsid w:val="00CD1AD2"/>
    <w:rsid w:val="00CD1CF5"/>
    <w:rsid w:val="00CD1D4E"/>
    <w:rsid w:val="00CD1FB6"/>
    <w:rsid w:val="00CD2041"/>
    <w:rsid w:val="00CD2631"/>
    <w:rsid w:val="00CD2696"/>
    <w:rsid w:val="00CD2741"/>
    <w:rsid w:val="00CD2981"/>
    <w:rsid w:val="00CD2D51"/>
    <w:rsid w:val="00CD2E11"/>
    <w:rsid w:val="00CD2F17"/>
    <w:rsid w:val="00CD35B7"/>
    <w:rsid w:val="00CD3609"/>
    <w:rsid w:val="00CD375B"/>
    <w:rsid w:val="00CD378F"/>
    <w:rsid w:val="00CD3FAE"/>
    <w:rsid w:val="00CD4021"/>
    <w:rsid w:val="00CD4088"/>
    <w:rsid w:val="00CD432E"/>
    <w:rsid w:val="00CD47BE"/>
    <w:rsid w:val="00CD51CB"/>
    <w:rsid w:val="00CD5221"/>
    <w:rsid w:val="00CD5E26"/>
    <w:rsid w:val="00CD5F8F"/>
    <w:rsid w:val="00CD60F8"/>
    <w:rsid w:val="00CD6138"/>
    <w:rsid w:val="00CD64C4"/>
    <w:rsid w:val="00CD66E6"/>
    <w:rsid w:val="00CD6A9B"/>
    <w:rsid w:val="00CD6BD8"/>
    <w:rsid w:val="00CD6C1E"/>
    <w:rsid w:val="00CD6F69"/>
    <w:rsid w:val="00CD72BD"/>
    <w:rsid w:val="00CD73B7"/>
    <w:rsid w:val="00CD7647"/>
    <w:rsid w:val="00CD7BA6"/>
    <w:rsid w:val="00CD7C22"/>
    <w:rsid w:val="00CD7CC6"/>
    <w:rsid w:val="00CD7CEF"/>
    <w:rsid w:val="00CD7F8E"/>
    <w:rsid w:val="00CE004E"/>
    <w:rsid w:val="00CE047A"/>
    <w:rsid w:val="00CE057A"/>
    <w:rsid w:val="00CE1509"/>
    <w:rsid w:val="00CE15C8"/>
    <w:rsid w:val="00CE17A0"/>
    <w:rsid w:val="00CE19B0"/>
    <w:rsid w:val="00CE1BF7"/>
    <w:rsid w:val="00CE1C4C"/>
    <w:rsid w:val="00CE2107"/>
    <w:rsid w:val="00CE21EF"/>
    <w:rsid w:val="00CE229A"/>
    <w:rsid w:val="00CE261C"/>
    <w:rsid w:val="00CE263E"/>
    <w:rsid w:val="00CE2824"/>
    <w:rsid w:val="00CE2DE9"/>
    <w:rsid w:val="00CE2ED0"/>
    <w:rsid w:val="00CE2FAA"/>
    <w:rsid w:val="00CE3089"/>
    <w:rsid w:val="00CE30E2"/>
    <w:rsid w:val="00CE3293"/>
    <w:rsid w:val="00CE3537"/>
    <w:rsid w:val="00CE35EC"/>
    <w:rsid w:val="00CE365B"/>
    <w:rsid w:val="00CE36B5"/>
    <w:rsid w:val="00CE3747"/>
    <w:rsid w:val="00CE382D"/>
    <w:rsid w:val="00CE3B28"/>
    <w:rsid w:val="00CE3C41"/>
    <w:rsid w:val="00CE3E89"/>
    <w:rsid w:val="00CE3EB4"/>
    <w:rsid w:val="00CE3FC1"/>
    <w:rsid w:val="00CE484E"/>
    <w:rsid w:val="00CE4B5F"/>
    <w:rsid w:val="00CE4BEB"/>
    <w:rsid w:val="00CE4EDB"/>
    <w:rsid w:val="00CE50E0"/>
    <w:rsid w:val="00CE552D"/>
    <w:rsid w:val="00CE589D"/>
    <w:rsid w:val="00CE5A89"/>
    <w:rsid w:val="00CE5FA7"/>
    <w:rsid w:val="00CE60F7"/>
    <w:rsid w:val="00CE637D"/>
    <w:rsid w:val="00CE6442"/>
    <w:rsid w:val="00CE6620"/>
    <w:rsid w:val="00CE663C"/>
    <w:rsid w:val="00CE696E"/>
    <w:rsid w:val="00CE6BAC"/>
    <w:rsid w:val="00CE70C6"/>
    <w:rsid w:val="00CE7129"/>
    <w:rsid w:val="00CE755B"/>
    <w:rsid w:val="00CE757A"/>
    <w:rsid w:val="00CE79C1"/>
    <w:rsid w:val="00CE79E8"/>
    <w:rsid w:val="00CE7AFD"/>
    <w:rsid w:val="00CE7E36"/>
    <w:rsid w:val="00CE7EA6"/>
    <w:rsid w:val="00CE7EEA"/>
    <w:rsid w:val="00CF044F"/>
    <w:rsid w:val="00CF0470"/>
    <w:rsid w:val="00CF055F"/>
    <w:rsid w:val="00CF0653"/>
    <w:rsid w:val="00CF08DE"/>
    <w:rsid w:val="00CF097E"/>
    <w:rsid w:val="00CF0CA5"/>
    <w:rsid w:val="00CF0CB1"/>
    <w:rsid w:val="00CF0CE2"/>
    <w:rsid w:val="00CF0D08"/>
    <w:rsid w:val="00CF0E53"/>
    <w:rsid w:val="00CF0F04"/>
    <w:rsid w:val="00CF16B8"/>
    <w:rsid w:val="00CF252F"/>
    <w:rsid w:val="00CF25B0"/>
    <w:rsid w:val="00CF29BC"/>
    <w:rsid w:val="00CF2AAF"/>
    <w:rsid w:val="00CF2F17"/>
    <w:rsid w:val="00CF30C8"/>
    <w:rsid w:val="00CF3202"/>
    <w:rsid w:val="00CF321F"/>
    <w:rsid w:val="00CF32DB"/>
    <w:rsid w:val="00CF3450"/>
    <w:rsid w:val="00CF3A9A"/>
    <w:rsid w:val="00CF4305"/>
    <w:rsid w:val="00CF43EC"/>
    <w:rsid w:val="00CF449A"/>
    <w:rsid w:val="00CF45CF"/>
    <w:rsid w:val="00CF46C4"/>
    <w:rsid w:val="00CF49E3"/>
    <w:rsid w:val="00CF4BB4"/>
    <w:rsid w:val="00CF4EAF"/>
    <w:rsid w:val="00CF569C"/>
    <w:rsid w:val="00CF5817"/>
    <w:rsid w:val="00CF588F"/>
    <w:rsid w:val="00CF6065"/>
    <w:rsid w:val="00CF61AB"/>
    <w:rsid w:val="00CF63E3"/>
    <w:rsid w:val="00CF66CA"/>
    <w:rsid w:val="00CF6974"/>
    <w:rsid w:val="00CF6E55"/>
    <w:rsid w:val="00CF7160"/>
    <w:rsid w:val="00CF76AF"/>
    <w:rsid w:val="00CF7B04"/>
    <w:rsid w:val="00CF7BB7"/>
    <w:rsid w:val="00CF7E51"/>
    <w:rsid w:val="00D00C50"/>
    <w:rsid w:val="00D00E8D"/>
    <w:rsid w:val="00D01073"/>
    <w:rsid w:val="00D01169"/>
    <w:rsid w:val="00D0149E"/>
    <w:rsid w:val="00D0151A"/>
    <w:rsid w:val="00D01A43"/>
    <w:rsid w:val="00D01E6E"/>
    <w:rsid w:val="00D021D9"/>
    <w:rsid w:val="00D022BA"/>
    <w:rsid w:val="00D02829"/>
    <w:rsid w:val="00D02D44"/>
    <w:rsid w:val="00D0320B"/>
    <w:rsid w:val="00D03321"/>
    <w:rsid w:val="00D03B11"/>
    <w:rsid w:val="00D03C38"/>
    <w:rsid w:val="00D03E37"/>
    <w:rsid w:val="00D03EF2"/>
    <w:rsid w:val="00D0423E"/>
    <w:rsid w:val="00D0427A"/>
    <w:rsid w:val="00D0428A"/>
    <w:rsid w:val="00D042BB"/>
    <w:rsid w:val="00D04350"/>
    <w:rsid w:val="00D04A41"/>
    <w:rsid w:val="00D04A69"/>
    <w:rsid w:val="00D04AA5"/>
    <w:rsid w:val="00D04B18"/>
    <w:rsid w:val="00D04E45"/>
    <w:rsid w:val="00D05138"/>
    <w:rsid w:val="00D05374"/>
    <w:rsid w:val="00D053D8"/>
    <w:rsid w:val="00D05A38"/>
    <w:rsid w:val="00D05AC0"/>
    <w:rsid w:val="00D05AF1"/>
    <w:rsid w:val="00D05B75"/>
    <w:rsid w:val="00D05BF9"/>
    <w:rsid w:val="00D05E0F"/>
    <w:rsid w:val="00D05FE3"/>
    <w:rsid w:val="00D063C0"/>
    <w:rsid w:val="00D06403"/>
    <w:rsid w:val="00D06489"/>
    <w:rsid w:val="00D06A97"/>
    <w:rsid w:val="00D06BF8"/>
    <w:rsid w:val="00D06C44"/>
    <w:rsid w:val="00D073A1"/>
    <w:rsid w:val="00D07573"/>
    <w:rsid w:val="00D07A63"/>
    <w:rsid w:val="00D07B32"/>
    <w:rsid w:val="00D07C18"/>
    <w:rsid w:val="00D103AE"/>
    <w:rsid w:val="00D10475"/>
    <w:rsid w:val="00D1069F"/>
    <w:rsid w:val="00D108A0"/>
    <w:rsid w:val="00D108E7"/>
    <w:rsid w:val="00D10FF8"/>
    <w:rsid w:val="00D115E6"/>
    <w:rsid w:val="00D116DA"/>
    <w:rsid w:val="00D11718"/>
    <w:rsid w:val="00D119D2"/>
    <w:rsid w:val="00D11ADF"/>
    <w:rsid w:val="00D11B9C"/>
    <w:rsid w:val="00D11C62"/>
    <w:rsid w:val="00D12075"/>
    <w:rsid w:val="00D123E8"/>
    <w:rsid w:val="00D128DD"/>
    <w:rsid w:val="00D13026"/>
    <w:rsid w:val="00D1368D"/>
    <w:rsid w:val="00D136BB"/>
    <w:rsid w:val="00D13969"/>
    <w:rsid w:val="00D13E53"/>
    <w:rsid w:val="00D13F71"/>
    <w:rsid w:val="00D14285"/>
    <w:rsid w:val="00D142CF"/>
    <w:rsid w:val="00D14794"/>
    <w:rsid w:val="00D14C13"/>
    <w:rsid w:val="00D14F2E"/>
    <w:rsid w:val="00D1571E"/>
    <w:rsid w:val="00D15989"/>
    <w:rsid w:val="00D161EE"/>
    <w:rsid w:val="00D16235"/>
    <w:rsid w:val="00D164D9"/>
    <w:rsid w:val="00D1664F"/>
    <w:rsid w:val="00D167EC"/>
    <w:rsid w:val="00D16A21"/>
    <w:rsid w:val="00D171E5"/>
    <w:rsid w:val="00D17217"/>
    <w:rsid w:val="00D174FB"/>
    <w:rsid w:val="00D17C90"/>
    <w:rsid w:val="00D17C9B"/>
    <w:rsid w:val="00D17CD2"/>
    <w:rsid w:val="00D20327"/>
    <w:rsid w:val="00D20417"/>
    <w:rsid w:val="00D209EE"/>
    <w:rsid w:val="00D20BFD"/>
    <w:rsid w:val="00D20D87"/>
    <w:rsid w:val="00D210F8"/>
    <w:rsid w:val="00D21520"/>
    <w:rsid w:val="00D215A5"/>
    <w:rsid w:val="00D21801"/>
    <w:rsid w:val="00D21822"/>
    <w:rsid w:val="00D21A8B"/>
    <w:rsid w:val="00D21C1B"/>
    <w:rsid w:val="00D21C5F"/>
    <w:rsid w:val="00D21E23"/>
    <w:rsid w:val="00D21EF2"/>
    <w:rsid w:val="00D21F36"/>
    <w:rsid w:val="00D21F59"/>
    <w:rsid w:val="00D225CF"/>
    <w:rsid w:val="00D2296F"/>
    <w:rsid w:val="00D22B1D"/>
    <w:rsid w:val="00D22C92"/>
    <w:rsid w:val="00D23185"/>
    <w:rsid w:val="00D2318B"/>
    <w:rsid w:val="00D236E1"/>
    <w:rsid w:val="00D23AE0"/>
    <w:rsid w:val="00D23BCD"/>
    <w:rsid w:val="00D23E67"/>
    <w:rsid w:val="00D23F49"/>
    <w:rsid w:val="00D24343"/>
    <w:rsid w:val="00D2448B"/>
    <w:rsid w:val="00D2458C"/>
    <w:rsid w:val="00D245BC"/>
    <w:rsid w:val="00D246E7"/>
    <w:rsid w:val="00D24833"/>
    <w:rsid w:val="00D24AF5"/>
    <w:rsid w:val="00D24BC4"/>
    <w:rsid w:val="00D24BE3"/>
    <w:rsid w:val="00D24FCB"/>
    <w:rsid w:val="00D2514E"/>
    <w:rsid w:val="00D25465"/>
    <w:rsid w:val="00D25708"/>
    <w:rsid w:val="00D25FFC"/>
    <w:rsid w:val="00D261D2"/>
    <w:rsid w:val="00D263AF"/>
    <w:rsid w:val="00D266DD"/>
    <w:rsid w:val="00D26856"/>
    <w:rsid w:val="00D268CB"/>
    <w:rsid w:val="00D26CFD"/>
    <w:rsid w:val="00D270DC"/>
    <w:rsid w:val="00D270FF"/>
    <w:rsid w:val="00D2710F"/>
    <w:rsid w:val="00D27A40"/>
    <w:rsid w:val="00D27D0F"/>
    <w:rsid w:val="00D3043C"/>
    <w:rsid w:val="00D30562"/>
    <w:rsid w:val="00D305C4"/>
    <w:rsid w:val="00D306DC"/>
    <w:rsid w:val="00D3071E"/>
    <w:rsid w:val="00D30B5C"/>
    <w:rsid w:val="00D30EA8"/>
    <w:rsid w:val="00D30EDA"/>
    <w:rsid w:val="00D311CD"/>
    <w:rsid w:val="00D314E8"/>
    <w:rsid w:val="00D314ED"/>
    <w:rsid w:val="00D3164E"/>
    <w:rsid w:val="00D317DB"/>
    <w:rsid w:val="00D319FD"/>
    <w:rsid w:val="00D31A26"/>
    <w:rsid w:val="00D31F09"/>
    <w:rsid w:val="00D321B3"/>
    <w:rsid w:val="00D32586"/>
    <w:rsid w:val="00D3288C"/>
    <w:rsid w:val="00D32C35"/>
    <w:rsid w:val="00D32D6E"/>
    <w:rsid w:val="00D32D88"/>
    <w:rsid w:val="00D3300A"/>
    <w:rsid w:val="00D33313"/>
    <w:rsid w:val="00D33C17"/>
    <w:rsid w:val="00D33CDA"/>
    <w:rsid w:val="00D33E16"/>
    <w:rsid w:val="00D33F6E"/>
    <w:rsid w:val="00D34002"/>
    <w:rsid w:val="00D3416A"/>
    <w:rsid w:val="00D34393"/>
    <w:rsid w:val="00D3441E"/>
    <w:rsid w:val="00D34F14"/>
    <w:rsid w:val="00D35085"/>
    <w:rsid w:val="00D3509A"/>
    <w:rsid w:val="00D35173"/>
    <w:rsid w:val="00D3554A"/>
    <w:rsid w:val="00D35D80"/>
    <w:rsid w:val="00D35E50"/>
    <w:rsid w:val="00D36094"/>
    <w:rsid w:val="00D3649C"/>
    <w:rsid w:val="00D3658F"/>
    <w:rsid w:val="00D36937"/>
    <w:rsid w:val="00D36DB4"/>
    <w:rsid w:val="00D36E74"/>
    <w:rsid w:val="00D36FF3"/>
    <w:rsid w:val="00D37023"/>
    <w:rsid w:val="00D371DA"/>
    <w:rsid w:val="00D37329"/>
    <w:rsid w:val="00D374B3"/>
    <w:rsid w:val="00D37733"/>
    <w:rsid w:val="00D37791"/>
    <w:rsid w:val="00D37CE4"/>
    <w:rsid w:val="00D404A0"/>
    <w:rsid w:val="00D4079C"/>
    <w:rsid w:val="00D4121F"/>
    <w:rsid w:val="00D41321"/>
    <w:rsid w:val="00D4142C"/>
    <w:rsid w:val="00D41446"/>
    <w:rsid w:val="00D415E4"/>
    <w:rsid w:val="00D41715"/>
    <w:rsid w:val="00D417EE"/>
    <w:rsid w:val="00D41987"/>
    <w:rsid w:val="00D41A1E"/>
    <w:rsid w:val="00D41A9D"/>
    <w:rsid w:val="00D41D24"/>
    <w:rsid w:val="00D41DC6"/>
    <w:rsid w:val="00D4224C"/>
    <w:rsid w:val="00D42332"/>
    <w:rsid w:val="00D42865"/>
    <w:rsid w:val="00D42F27"/>
    <w:rsid w:val="00D433CD"/>
    <w:rsid w:val="00D43463"/>
    <w:rsid w:val="00D43622"/>
    <w:rsid w:val="00D43968"/>
    <w:rsid w:val="00D439E5"/>
    <w:rsid w:val="00D43C7E"/>
    <w:rsid w:val="00D43CC1"/>
    <w:rsid w:val="00D43D36"/>
    <w:rsid w:val="00D43D6F"/>
    <w:rsid w:val="00D43F96"/>
    <w:rsid w:val="00D44005"/>
    <w:rsid w:val="00D44112"/>
    <w:rsid w:val="00D44305"/>
    <w:rsid w:val="00D44483"/>
    <w:rsid w:val="00D4460F"/>
    <w:rsid w:val="00D446D3"/>
    <w:rsid w:val="00D4470B"/>
    <w:rsid w:val="00D44748"/>
    <w:rsid w:val="00D447B9"/>
    <w:rsid w:val="00D44D87"/>
    <w:rsid w:val="00D450EA"/>
    <w:rsid w:val="00D45228"/>
    <w:rsid w:val="00D4541E"/>
    <w:rsid w:val="00D459F5"/>
    <w:rsid w:val="00D45B81"/>
    <w:rsid w:val="00D45BA4"/>
    <w:rsid w:val="00D45D6C"/>
    <w:rsid w:val="00D46162"/>
    <w:rsid w:val="00D465E3"/>
    <w:rsid w:val="00D4669B"/>
    <w:rsid w:val="00D46907"/>
    <w:rsid w:val="00D47547"/>
    <w:rsid w:val="00D477DF"/>
    <w:rsid w:val="00D479D0"/>
    <w:rsid w:val="00D47C44"/>
    <w:rsid w:val="00D47D89"/>
    <w:rsid w:val="00D502F4"/>
    <w:rsid w:val="00D5040D"/>
    <w:rsid w:val="00D5067C"/>
    <w:rsid w:val="00D507DF"/>
    <w:rsid w:val="00D50841"/>
    <w:rsid w:val="00D50987"/>
    <w:rsid w:val="00D50A5B"/>
    <w:rsid w:val="00D50DF3"/>
    <w:rsid w:val="00D50EF1"/>
    <w:rsid w:val="00D50F61"/>
    <w:rsid w:val="00D51010"/>
    <w:rsid w:val="00D5137A"/>
    <w:rsid w:val="00D516F9"/>
    <w:rsid w:val="00D51B59"/>
    <w:rsid w:val="00D51CF8"/>
    <w:rsid w:val="00D51FB2"/>
    <w:rsid w:val="00D521F4"/>
    <w:rsid w:val="00D5254C"/>
    <w:rsid w:val="00D52704"/>
    <w:rsid w:val="00D52714"/>
    <w:rsid w:val="00D52A02"/>
    <w:rsid w:val="00D52D4C"/>
    <w:rsid w:val="00D52DE6"/>
    <w:rsid w:val="00D53806"/>
    <w:rsid w:val="00D53B0C"/>
    <w:rsid w:val="00D53B2F"/>
    <w:rsid w:val="00D53B84"/>
    <w:rsid w:val="00D53E7E"/>
    <w:rsid w:val="00D53EFA"/>
    <w:rsid w:val="00D53F3E"/>
    <w:rsid w:val="00D540C1"/>
    <w:rsid w:val="00D54224"/>
    <w:rsid w:val="00D543E1"/>
    <w:rsid w:val="00D54441"/>
    <w:rsid w:val="00D54B18"/>
    <w:rsid w:val="00D54EA4"/>
    <w:rsid w:val="00D55240"/>
    <w:rsid w:val="00D55336"/>
    <w:rsid w:val="00D5560F"/>
    <w:rsid w:val="00D5567D"/>
    <w:rsid w:val="00D55983"/>
    <w:rsid w:val="00D55A1F"/>
    <w:rsid w:val="00D55CA7"/>
    <w:rsid w:val="00D55CC3"/>
    <w:rsid w:val="00D55D49"/>
    <w:rsid w:val="00D55D82"/>
    <w:rsid w:val="00D56447"/>
    <w:rsid w:val="00D5652C"/>
    <w:rsid w:val="00D56532"/>
    <w:rsid w:val="00D56713"/>
    <w:rsid w:val="00D56B3F"/>
    <w:rsid w:val="00D56B99"/>
    <w:rsid w:val="00D56BE2"/>
    <w:rsid w:val="00D56FD0"/>
    <w:rsid w:val="00D57444"/>
    <w:rsid w:val="00D575C2"/>
    <w:rsid w:val="00D575DC"/>
    <w:rsid w:val="00D57777"/>
    <w:rsid w:val="00D602D6"/>
    <w:rsid w:val="00D605D4"/>
    <w:rsid w:val="00D60690"/>
    <w:rsid w:val="00D6085E"/>
    <w:rsid w:val="00D609E1"/>
    <w:rsid w:val="00D60A09"/>
    <w:rsid w:val="00D60A8C"/>
    <w:rsid w:val="00D60D06"/>
    <w:rsid w:val="00D60D42"/>
    <w:rsid w:val="00D61024"/>
    <w:rsid w:val="00D613EE"/>
    <w:rsid w:val="00D61872"/>
    <w:rsid w:val="00D619C9"/>
    <w:rsid w:val="00D61B3A"/>
    <w:rsid w:val="00D62297"/>
    <w:rsid w:val="00D623E5"/>
    <w:rsid w:val="00D625DE"/>
    <w:rsid w:val="00D6278E"/>
    <w:rsid w:val="00D627CA"/>
    <w:rsid w:val="00D62B24"/>
    <w:rsid w:val="00D62B76"/>
    <w:rsid w:val="00D635E7"/>
    <w:rsid w:val="00D637CE"/>
    <w:rsid w:val="00D63AC5"/>
    <w:rsid w:val="00D640DB"/>
    <w:rsid w:val="00D64184"/>
    <w:rsid w:val="00D64591"/>
    <w:rsid w:val="00D64774"/>
    <w:rsid w:val="00D64AD9"/>
    <w:rsid w:val="00D6501B"/>
    <w:rsid w:val="00D65151"/>
    <w:rsid w:val="00D653F5"/>
    <w:rsid w:val="00D65595"/>
    <w:rsid w:val="00D65793"/>
    <w:rsid w:val="00D658E1"/>
    <w:rsid w:val="00D65C5B"/>
    <w:rsid w:val="00D6622F"/>
    <w:rsid w:val="00D664B6"/>
    <w:rsid w:val="00D664C9"/>
    <w:rsid w:val="00D6686B"/>
    <w:rsid w:val="00D66B26"/>
    <w:rsid w:val="00D66D67"/>
    <w:rsid w:val="00D66DE7"/>
    <w:rsid w:val="00D67472"/>
    <w:rsid w:val="00D6753A"/>
    <w:rsid w:val="00D67637"/>
    <w:rsid w:val="00D67E39"/>
    <w:rsid w:val="00D67E7B"/>
    <w:rsid w:val="00D67FAC"/>
    <w:rsid w:val="00D7021A"/>
    <w:rsid w:val="00D7028B"/>
    <w:rsid w:val="00D70953"/>
    <w:rsid w:val="00D716A4"/>
    <w:rsid w:val="00D717F5"/>
    <w:rsid w:val="00D7188B"/>
    <w:rsid w:val="00D71B30"/>
    <w:rsid w:val="00D71C65"/>
    <w:rsid w:val="00D71D2B"/>
    <w:rsid w:val="00D723B6"/>
    <w:rsid w:val="00D72405"/>
    <w:rsid w:val="00D7256E"/>
    <w:rsid w:val="00D725A3"/>
    <w:rsid w:val="00D72B10"/>
    <w:rsid w:val="00D72B8E"/>
    <w:rsid w:val="00D72BA5"/>
    <w:rsid w:val="00D73355"/>
    <w:rsid w:val="00D73681"/>
    <w:rsid w:val="00D736E3"/>
    <w:rsid w:val="00D73903"/>
    <w:rsid w:val="00D73B71"/>
    <w:rsid w:val="00D73FB5"/>
    <w:rsid w:val="00D74055"/>
    <w:rsid w:val="00D743C8"/>
    <w:rsid w:val="00D74534"/>
    <w:rsid w:val="00D747D4"/>
    <w:rsid w:val="00D7484A"/>
    <w:rsid w:val="00D74862"/>
    <w:rsid w:val="00D749B0"/>
    <w:rsid w:val="00D74B8D"/>
    <w:rsid w:val="00D74EB8"/>
    <w:rsid w:val="00D74F81"/>
    <w:rsid w:val="00D750EE"/>
    <w:rsid w:val="00D753FA"/>
    <w:rsid w:val="00D759E7"/>
    <w:rsid w:val="00D75DB0"/>
    <w:rsid w:val="00D75E68"/>
    <w:rsid w:val="00D76081"/>
    <w:rsid w:val="00D760D9"/>
    <w:rsid w:val="00D7661F"/>
    <w:rsid w:val="00D76670"/>
    <w:rsid w:val="00D766C9"/>
    <w:rsid w:val="00D76BA1"/>
    <w:rsid w:val="00D76C48"/>
    <w:rsid w:val="00D76E63"/>
    <w:rsid w:val="00D76E73"/>
    <w:rsid w:val="00D76ECC"/>
    <w:rsid w:val="00D76F37"/>
    <w:rsid w:val="00D77773"/>
    <w:rsid w:val="00D77B82"/>
    <w:rsid w:val="00D77FE3"/>
    <w:rsid w:val="00D805ED"/>
    <w:rsid w:val="00D806C4"/>
    <w:rsid w:val="00D806EB"/>
    <w:rsid w:val="00D80786"/>
    <w:rsid w:val="00D8088D"/>
    <w:rsid w:val="00D80BDA"/>
    <w:rsid w:val="00D80ECE"/>
    <w:rsid w:val="00D80F80"/>
    <w:rsid w:val="00D8145C"/>
    <w:rsid w:val="00D815C1"/>
    <w:rsid w:val="00D817E4"/>
    <w:rsid w:val="00D81A2F"/>
    <w:rsid w:val="00D82194"/>
    <w:rsid w:val="00D821C8"/>
    <w:rsid w:val="00D825EA"/>
    <w:rsid w:val="00D82F1A"/>
    <w:rsid w:val="00D830A5"/>
    <w:rsid w:val="00D83103"/>
    <w:rsid w:val="00D83327"/>
    <w:rsid w:val="00D83337"/>
    <w:rsid w:val="00D8364C"/>
    <w:rsid w:val="00D836E2"/>
    <w:rsid w:val="00D836E9"/>
    <w:rsid w:val="00D8371D"/>
    <w:rsid w:val="00D83A31"/>
    <w:rsid w:val="00D83E03"/>
    <w:rsid w:val="00D840CF"/>
    <w:rsid w:val="00D841E1"/>
    <w:rsid w:val="00D844BA"/>
    <w:rsid w:val="00D847A7"/>
    <w:rsid w:val="00D84BDC"/>
    <w:rsid w:val="00D85004"/>
    <w:rsid w:val="00D85008"/>
    <w:rsid w:val="00D850F5"/>
    <w:rsid w:val="00D851D3"/>
    <w:rsid w:val="00D851E3"/>
    <w:rsid w:val="00D852C5"/>
    <w:rsid w:val="00D855AA"/>
    <w:rsid w:val="00D85622"/>
    <w:rsid w:val="00D85684"/>
    <w:rsid w:val="00D8569B"/>
    <w:rsid w:val="00D8576D"/>
    <w:rsid w:val="00D857CD"/>
    <w:rsid w:val="00D85C90"/>
    <w:rsid w:val="00D8603A"/>
    <w:rsid w:val="00D8618E"/>
    <w:rsid w:val="00D86861"/>
    <w:rsid w:val="00D8697F"/>
    <w:rsid w:val="00D86994"/>
    <w:rsid w:val="00D86B0F"/>
    <w:rsid w:val="00D86B36"/>
    <w:rsid w:val="00D86E0F"/>
    <w:rsid w:val="00D86E45"/>
    <w:rsid w:val="00D86F62"/>
    <w:rsid w:val="00D87417"/>
    <w:rsid w:val="00D879B4"/>
    <w:rsid w:val="00D87CA7"/>
    <w:rsid w:val="00D87F6A"/>
    <w:rsid w:val="00D90134"/>
    <w:rsid w:val="00D90247"/>
    <w:rsid w:val="00D90605"/>
    <w:rsid w:val="00D90842"/>
    <w:rsid w:val="00D90B5A"/>
    <w:rsid w:val="00D913CB"/>
    <w:rsid w:val="00D91569"/>
    <w:rsid w:val="00D91591"/>
    <w:rsid w:val="00D9159F"/>
    <w:rsid w:val="00D9190A"/>
    <w:rsid w:val="00D919F6"/>
    <w:rsid w:val="00D91AE2"/>
    <w:rsid w:val="00D92340"/>
    <w:rsid w:val="00D92664"/>
    <w:rsid w:val="00D92751"/>
    <w:rsid w:val="00D927A0"/>
    <w:rsid w:val="00D929BA"/>
    <w:rsid w:val="00D92B3E"/>
    <w:rsid w:val="00D931B1"/>
    <w:rsid w:val="00D9322D"/>
    <w:rsid w:val="00D936A6"/>
    <w:rsid w:val="00D938BF"/>
    <w:rsid w:val="00D93ED8"/>
    <w:rsid w:val="00D941E6"/>
    <w:rsid w:val="00D941F1"/>
    <w:rsid w:val="00D9471D"/>
    <w:rsid w:val="00D94836"/>
    <w:rsid w:val="00D94E96"/>
    <w:rsid w:val="00D94E9E"/>
    <w:rsid w:val="00D95105"/>
    <w:rsid w:val="00D959E8"/>
    <w:rsid w:val="00D95B7A"/>
    <w:rsid w:val="00D965BF"/>
    <w:rsid w:val="00D96608"/>
    <w:rsid w:val="00D96886"/>
    <w:rsid w:val="00D96B7C"/>
    <w:rsid w:val="00D96C29"/>
    <w:rsid w:val="00D96F2C"/>
    <w:rsid w:val="00D97282"/>
    <w:rsid w:val="00D9732C"/>
    <w:rsid w:val="00D975C0"/>
    <w:rsid w:val="00D97D31"/>
    <w:rsid w:val="00DA07ED"/>
    <w:rsid w:val="00DA0800"/>
    <w:rsid w:val="00DA0C1A"/>
    <w:rsid w:val="00DA0C32"/>
    <w:rsid w:val="00DA12EC"/>
    <w:rsid w:val="00DA13B8"/>
    <w:rsid w:val="00DA1822"/>
    <w:rsid w:val="00DA1B5C"/>
    <w:rsid w:val="00DA1D52"/>
    <w:rsid w:val="00DA249B"/>
    <w:rsid w:val="00DA2508"/>
    <w:rsid w:val="00DA2669"/>
    <w:rsid w:val="00DA281A"/>
    <w:rsid w:val="00DA30F6"/>
    <w:rsid w:val="00DA3597"/>
    <w:rsid w:val="00DA3823"/>
    <w:rsid w:val="00DA3D63"/>
    <w:rsid w:val="00DA3E24"/>
    <w:rsid w:val="00DA4184"/>
    <w:rsid w:val="00DA42BB"/>
    <w:rsid w:val="00DA474D"/>
    <w:rsid w:val="00DA4A51"/>
    <w:rsid w:val="00DA4BD3"/>
    <w:rsid w:val="00DA4FC7"/>
    <w:rsid w:val="00DA51D9"/>
    <w:rsid w:val="00DA538F"/>
    <w:rsid w:val="00DA545D"/>
    <w:rsid w:val="00DA553F"/>
    <w:rsid w:val="00DA5870"/>
    <w:rsid w:val="00DA6430"/>
    <w:rsid w:val="00DA6748"/>
    <w:rsid w:val="00DA6B9B"/>
    <w:rsid w:val="00DA6EF4"/>
    <w:rsid w:val="00DA70C1"/>
    <w:rsid w:val="00DA7147"/>
    <w:rsid w:val="00DA7710"/>
    <w:rsid w:val="00DA773B"/>
    <w:rsid w:val="00DA773C"/>
    <w:rsid w:val="00DA7DBF"/>
    <w:rsid w:val="00DA7FA5"/>
    <w:rsid w:val="00DB085F"/>
    <w:rsid w:val="00DB08C5"/>
    <w:rsid w:val="00DB0D7E"/>
    <w:rsid w:val="00DB0E2D"/>
    <w:rsid w:val="00DB105A"/>
    <w:rsid w:val="00DB11AC"/>
    <w:rsid w:val="00DB11FA"/>
    <w:rsid w:val="00DB1290"/>
    <w:rsid w:val="00DB169A"/>
    <w:rsid w:val="00DB1731"/>
    <w:rsid w:val="00DB18C6"/>
    <w:rsid w:val="00DB19AB"/>
    <w:rsid w:val="00DB1C77"/>
    <w:rsid w:val="00DB1CD5"/>
    <w:rsid w:val="00DB22E1"/>
    <w:rsid w:val="00DB23CA"/>
    <w:rsid w:val="00DB245B"/>
    <w:rsid w:val="00DB25C4"/>
    <w:rsid w:val="00DB263E"/>
    <w:rsid w:val="00DB2CE9"/>
    <w:rsid w:val="00DB2DD9"/>
    <w:rsid w:val="00DB31A1"/>
    <w:rsid w:val="00DB357A"/>
    <w:rsid w:val="00DB3C7D"/>
    <w:rsid w:val="00DB4212"/>
    <w:rsid w:val="00DB438F"/>
    <w:rsid w:val="00DB4A2D"/>
    <w:rsid w:val="00DB4BBE"/>
    <w:rsid w:val="00DB4FF4"/>
    <w:rsid w:val="00DB5285"/>
    <w:rsid w:val="00DB5660"/>
    <w:rsid w:val="00DB5726"/>
    <w:rsid w:val="00DB6183"/>
    <w:rsid w:val="00DB6801"/>
    <w:rsid w:val="00DB688A"/>
    <w:rsid w:val="00DB6BD1"/>
    <w:rsid w:val="00DB6CAD"/>
    <w:rsid w:val="00DB6DAC"/>
    <w:rsid w:val="00DB6F1F"/>
    <w:rsid w:val="00DB6F3D"/>
    <w:rsid w:val="00DB6FF8"/>
    <w:rsid w:val="00DB785F"/>
    <w:rsid w:val="00DB79BB"/>
    <w:rsid w:val="00DB7AEB"/>
    <w:rsid w:val="00DB7C7E"/>
    <w:rsid w:val="00DB7E14"/>
    <w:rsid w:val="00DC0017"/>
    <w:rsid w:val="00DC0048"/>
    <w:rsid w:val="00DC0203"/>
    <w:rsid w:val="00DC0265"/>
    <w:rsid w:val="00DC0438"/>
    <w:rsid w:val="00DC045A"/>
    <w:rsid w:val="00DC0B90"/>
    <w:rsid w:val="00DC0B93"/>
    <w:rsid w:val="00DC0E47"/>
    <w:rsid w:val="00DC111A"/>
    <w:rsid w:val="00DC140A"/>
    <w:rsid w:val="00DC145A"/>
    <w:rsid w:val="00DC14E4"/>
    <w:rsid w:val="00DC1962"/>
    <w:rsid w:val="00DC1A8D"/>
    <w:rsid w:val="00DC1CD2"/>
    <w:rsid w:val="00DC1CFA"/>
    <w:rsid w:val="00DC1EB4"/>
    <w:rsid w:val="00DC20D2"/>
    <w:rsid w:val="00DC23D5"/>
    <w:rsid w:val="00DC2C64"/>
    <w:rsid w:val="00DC3149"/>
    <w:rsid w:val="00DC369D"/>
    <w:rsid w:val="00DC37F5"/>
    <w:rsid w:val="00DC39D9"/>
    <w:rsid w:val="00DC3CE9"/>
    <w:rsid w:val="00DC3E82"/>
    <w:rsid w:val="00DC3E95"/>
    <w:rsid w:val="00DC401F"/>
    <w:rsid w:val="00DC4133"/>
    <w:rsid w:val="00DC4439"/>
    <w:rsid w:val="00DC4610"/>
    <w:rsid w:val="00DC4835"/>
    <w:rsid w:val="00DC49DC"/>
    <w:rsid w:val="00DC5286"/>
    <w:rsid w:val="00DC54FB"/>
    <w:rsid w:val="00DC5C07"/>
    <w:rsid w:val="00DC6069"/>
    <w:rsid w:val="00DC6076"/>
    <w:rsid w:val="00DC609C"/>
    <w:rsid w:val="00DC62EC"/>
    <w:rsid w:val="00DC6477"/>
    <w:rsid w:val="00DC6782"/>
    <w:rsid w:val="00DC67A1"/>
    <w:rsid w:val="00DC6D69"/>
    <w:rsid w:val="00DC6EAA"/>
    <w:rsid w:val="00DC7133"/>
    <w:rsid w:val="00DC749C"/>
    <w:rsid w:val="00DC7E58"/>
    <w:rsid w:val="00DC7F3B"/>
    <w:rsid w:val="00DD0075"/>
    <w:rsid w:val="00DD06F2"/>
    <w:rsid w:val="00DD0781"/>
    <w:rsid w:val="00DD0830"/>
    <w:rsid w:val="00DD1348"/>
    <w:rsid w:val="00DD1445"/>
    <w:rsid w:val="00DD1552"/>
    <w:rsid w:val="00DD1946"/>
    <w:rsid w:val="00DD1B59"/>
    <w:rsid w:val="00DD1CD5"/>
    <w:rsid w:val="00DD1DD2"/>
    <w:rsid w:val="00DD1F10"/>
    <w:rsid w:val="00DD2B25"/>
    <w:rsid w:val="00DD2CA4"/>
    <w:rsid w:val="00DD2DDF"/>
    <w:rsid w:val="00DD2E84"/>
    <w:rsid w:val="00DD31E2"/>
    <w:rsid w:val="00DD35AB"/>
    <w:rsid w:val="00DD3621"/>
    <w:rsid w:val="00DD390C"/>
    <w:rsid w:val="00DD3DB8"/>
    <w:rsid w:val="00DD4778"/>
    <w:rsid w:val="00DD48E8"/>
    <w:rsid w:val="00DD4EC8"/>
    <w:rsid w:val="00DD4F32"/>
    <w:rsid w:val="00DD5165"/>
    <w:rsid w:val="00DD5892"/>
    <w:rsid w:val="00DD5E1B"/>
    <w:rsid w:val="00DD618F"/>
    <w:rsid w:val="00DD61A2"/>
    <w:rsid w:val="00DD65A1"/>
    <w:rsid w:val="00DD65DB"/>
    <w:rsid w:val="00DD6931"/>
    <w:rsid w:val="00DD69BA"/>
    <w:rsid w:val="00DD69FA"/>
    <w:rsid w:val="00DD6A73"/>
    <w:rsid w:val="00DD6D17"/>
    <w:rsid w:val="00DD6DA5"/>
    <w:rsid w:val="00DD6E11"/>
    <w:rsid w:val="00DD6E4F"/>
    <w:rsid w:val="00DD6F38"/>
    <w:rsid w:val="00DD70EE"/>
    <w:rsid w:val="00DD756C"/>
    <w:rsid w:val="00DD7706"/>
    <w:rsid w:val="00DD771F"/>
    <w:rsid w:val="00DD78F1"/>
    <w:rsid w:val="00DD79B2"/>
    <w:rsid w:val="00DD79E4"/>
    <w:rsid w:val="00DD7B67"/>
    <w:rsid w:val="00DD7E7F"/>
    <w:rsid w:val="00DE0242"/>
    <w:rsid w:val="00DE0450"/>
    <w:rsid w:val="00DE05BD"/>
    <w:rsid w:val="00DE12FC"/>
    <w:rsid w:val="00DE1459"/>
    <w:rsid w:val="00DE1569"/>
    <w:rsid w:val="00DE15E7"/>
    <w:rsid w:val="00DE17DF"/>
    <w:rsid w:val="00DE1826"/>
    <w:rsid w:val="00DE1841"/>
    <w:rsid w:val="00DE1B4F"/>
    <w:rsid w:val="00DE1BD0"/>
    <w:rsid w:val="00DE1F86"/>
    <w:rsid w:val="00DE23CD"/>
    <w:rsid w:val="00DE2520"/>
    <w:rsid w:val="00DE29A3"/>
    <w:rsid w:val="00DE29CC"/>
    <w:rsid w:val="00DE2DF2"/>
    <w:rsid w:val="00DE313E"/>
    <w:rsid w:val="00DE3719"/>
    <w:rsid w:val="00DE374F"/>
    <w:rsid w:val="00DE3ABB"/>
    <w:rsid w:val="00DE3B93"/>
    <w:rsid w:val="00DE3BDA"/>
    <w:rsid w:val="00DE3C20"/>
    <w:rsid w:val="00DE3C75"/>
    <w:rsid w:val="00DE3CB9"/>
    <w:rsid w:val="00DE3F55"/>
    <w:rsid w:val="00DE4521"/>
    <w:rsid w:val="00DE48A0"/>
    <w:rsid w:val="00DE4C5A"/>
    <w:rsid w:val="00DE4CA9"/>
    <w:rsid w:val="00DE4CBC"/>
    <w:rsid w:val="00DE4DBD"/>
    <w:rsid w:val="00DE507C"/>
    <w:rsid w:val="00DE583E"/>
    <w:rsid w:val="00DE5969"/>
    <w:rsid w:val="00DE5CE6"/>
    <w:rsid w:val="00DE5F5A"/>
    <w:rsid w:val="00DE602F"/>
    <w:rsid w:val="00DE60B0"/>
    <w:rsid w:val="00DE6153"/>
    <w:rsid w:val="00DE625C"/>
    <w:rsid w:val="00DE6649"/>
    <w:rsid w:val="00DE69D6"/>
    <w:rsid w:val="00DE6EC8"/>
    <w:rsid w:val="00DE6F14"/>
    <w:rsid w:val="00DE6F5A"/>
    <w:rsid w:val="00DE7492"/>
    <w:rsid w:val="00DE757F"/>
    <w:rsid w:val="00DE7936"/>
    <w:rsid w:val="00DE795B"/>
    <w:rsid w:val="00DE7D72"/>
    <w:rsid w:val="00DF0ACB"/>
    <w:rsid w:val="00DF10FF"/>
    <w:rsid w:val="00DF14C2"/>
    <w:rsid w:val="00DF23C0"/>
    <w:rsid w:val="00DF2BD3"/>
    <w:rsid w:val="00DF31CC"/>
    <w:rsid w:val="00DF3245"/>
    <w:rsid w:val="00DF33CB"/>
    <w:rsid w:val="00DF39E3"/>
    <w:rsid w:val="00DF4437"/>
    <w:rsid w:val="00DF4454"/>
    <w:rsid w:val="00DF466D"/>
    <w:rsid w:val="00DF4AFC"/>
    <w:rsid w:val="00DF4B62"/>
    <w:rsid w:val="00DF4F86"/>
    <w:rsid w:val="00DF5170"/>
    <w:rsid w:val="00DF5602"/>
    <w:rsid w:val="00DF56ED"/>
    <w:rsid w:val="00DF57AD"/>
    <w:rsid w:val="00DF5D39"/>
    <w:rsid w:val="00DF60CD"/>
    <w:rsid w:val="00DF6203"/>
    <w:rsid w:val="00DF64B0"/>
    <w:rsid w:val="00DF6674"/>
    <w:rsid w:val="00DF69D0"/>
    <w:rsid w:val="00DF6F10"/>
    <w:rsid w:val="00DF6F14"/>
    <w:rsid w:val="00DF7101"/>
    <w:rsid w:val="00DF7304"/>
    <w:rsid w:val="00DF735A"/>
    <w:rsid w:val="00DF75EE"/>
    <w:rsid w:val="00DF7B88"/>
    <w:rsid w:val="00DF7BF0"/>
    <w:rsid w:val="00DF7D11"/>
    <w:rsid w:val="00DF7DAD"/>
    <w:rsid w:val="00E00118"/>
    <w:rsid w:val="00E0048B"/>
    <w:rsid w:val="00E0059C"/>
    <w:rsid w:val="00E005AD"/>
    <w:rsid w:val="00E00774"/>
    <w:rsid w:val="00E00955"/>
    <w:rsid w:val="00E00D07"/>
    <w:rsid w:val="00E01494"/>
    <w:rsid w:val="00E01691"/>
    <w:rsid w:val="00E01BBA"/>
    <w:rsid w:val="00E01C64"/>
    <w:rsid w:val="00E01EC3"/>
    <w:rsid w:val="00E01EFF"/>
    <w:rsid w:val="00E02330"/>
    <w:rsid w:val="00E02549"/>
    <w:rsid w:val="00E02755"/>
    <w:rsid w:val="00E02798"/>
    <w:rsid w:val="00E02B43"/>
    <w:rsid w:val="00E02E8A"/>
    <w:rsid w:val="00E02FA1"/>
    <w:rsid w:val="00E0305D"/>
    <w:rsid w:val="00E03258"/>
    <w:rsid w:val="00E03B19"/>
    <w:rsid w:val="00E03D80"/>
    <w:rsid w:val="00E03FF2"/>
    <w:rsid w:val="00E04181"/>
    <w:rsid w:val="00E0430E"/>
    <w:rsid w:val="00E043D5"/>
    <w:rsid w:val="00E048ED"/>
    <w:rsid w:val="00E04D8C"/>
    <w:rsid w:val="00E04DF4"/>
    <w:rsid w:val="00E052A1"/>
    <w:rsid w:val="00E05877"/>
    <w:rsid w:val="00E05BBA"/>
    <w:rsid w:val="00E060B8"/>
    <w:rsid w:val="00E06773"/>
    <w:rsid w:val="00E068A1"/>
    <w:rsid w:val="00E069B1"/>
    <w:rsid w:val="00E069C4"/>
    <w:rsid w:val="00E06E50"/>
    <w:rsid w:val="00E06FFF"/>
    <w:rsid w:val="00E071A8"/>
    <w:rsid w:val="00E07212"/>
    <w:rsid w:val="00E07214"/>
    <w:rsid w:val="00E07785"/>
    <w:rsid w:val="00E07DEA"/>
    <w:rsid w:val="00E07F24"/>
    <w:rsid w:val="00E1006B"/>
    <w:rsid w:val="00E101BC"/>
    <w:rsid w:val="00E101E5"/>
    <w:rsid w:val="00E104CE"/>
    <w:rsid w:val="00E10512"/>
    <w:rsid w:val="00E108D6"/>
    <w:rsid w:val="00E10B06"/>
    <w:rsid w:val="00E10F4D"/>
    <w:rsid w:val="00E11B36"/>
    <w:rsid w:val="00E11C89"/>
    <w:rsid w:val="00E122A1"/>
    <w:rsid w:val="00E12A0A"/>
    <w:rsid w:val="00E12BD1"/>
    <w:rsid w:val="00E12F93"/>
    <w:rsid w:val="00E12FCC"/>
    <w:rsid w:val="00E1317E"/>
    <w:rsid w:val="00E13433"/>
    <w:rsid w:val="00E1363E"/>
    <w:rsid w:val="00E13B92"/>
    <w:rsid w:val="00E13CCB"/>
    <w:rsid w:val="00E13D88"/>
    <w:rsid w:val="00E14042"/>
    <w:rsid w:val="00E1429A"/>
    <w:rsid w:val="00E14838"/>
    <w:rsid w:val="00E14CD5"/>
    <w:rsid w:val="00E14F80"/>
    <w:rsid w:val="00E151AB"/>
    <w:rsid w:val="00E153AB"/>
    <w:rsid w:val="00E1553E"/>
    <w:rsid w:val="00E1593D"/>
    <w:rsid w:val="00E15D94"/>
    <w:rsid w:val="00E15F42"/>
    <w:rsid w:val="00E16055"/>
    <w:rsid w:val="00E16080"/>
    <w:rsid w:val="00E16380"/>
    <w:rsid w:val="00E163BB"/>
    <w:rsid w:val="00E165C1"/>
    <w:rsid w:val="00E16DE7"/>
    <w:rsid w:val="00E16FA2"/>
    <w:rsid w:val="00E17042"/>
    <w:rsid w:val="00E17322"/>
    <w:rsid w:val="00E1736C"/>
    <w:rsid w:val="00E173E1"/>
    <w:rsid w:val="00E17490"/>
    <w:rsid w:val="00E174B9"/>
    <w:rsid w:val="00E17761"/>
    <w:rsid w:val="00E179BE"/>
    <w:rsid w:val="00E17BDE"/>
    <w:rsid w:val="00E17CFD"/>
    <w:rsid w:val="00E2023A"/>
    <w:rsid w:val="00E208D2"/>
    <w:rsid w:val="00E2091B"/>
    <w:rsid w:val="00E20E51"/>
    <w:rsid w:val="00E21A07"/>
    <w:rsid w:val="00E21CFB"/>
    <w:rsid w:val="00E21EA8"/>
    <w:rsid w:val="00E222CF"/>
    <w:rsid w:val="00E2282D"/>
    <w:rsid w:val="00E229DC"/>
    <w:rsid w:val="00E23277"/>
    <w:rsid w:val="00E23400"/>
    <w:rsid w:val="00E2350C"/>
    <w:rsid w:val="00E235AF"/>
    <w:rsid w:val="00E23652"/>
    <w:rsid w:val="00E23CD7"/>
    <w:rsid w:val="00E23D11"/>
    <w:rsid w:val="00E23DB0"/>
    <w:rsid w:val="00E24054"/>
    <w:rsid w:val="00E24493"/>
    <w:rsid w:val="00E245A0"/>
    <w:rsid w:val="00E246D6"/>
    <w:rsid w:val="00E24B64"/>
    <w:rsid w:val="00E24E63"/>
    <w:rsid w:val="00E24E80"/>
    <w:rsid w:val="00E24F3F"/>
    <w:rsid w:val="00E24FCE"/>
    <w:rsid w:val="00E25398"/>
    <w:rsid w:val="00E255C9"/>
    <w:rsid w:val="00E25AA5"/>
    <w:rsid w:val="00E25ADB"/>
    <w:rsid w:val="00E25BAD"/>
    <w:rsid w:val="00E25C88"/>
    <w:rsid w:val="00E26116"/>
    <w:rsid w:val="00E26403"/>
    <w:rsid w:val="00E265A8"/>
    <w:rsid w:val="00E269C1"/>
    <w:rsid w:val="00E26A26"/>
    <w:rsid w:val="00E26D7E"/>
    <w:rsid w:val="00E26DC6"/>
    <w:rsid w:val="00E26FFB"/>
    <w:rsid w:val="00E272F4"/>
    <w:rsid w:val="00E27529"/>
    <w:rsid w:val="00E27566"/>
    <w:rsid w:val="00E279DE"/>
    <w:rsid w:val="00E27B7C"/>
    <w:rsid w:val="00E27BF9"/>
    <w:rsid w:val="00E301C4"/>
    <w:rsid w:val="00E30391"/>
    <w:rsid w:val="00E30520"/>
    <w:rsid w:val="00E307F9"/>
    <w:rsid w:val="00E30A84"/>
    <w:rsid w:val="00E30CE9"/>
    <w:rsid w:val="00E30CEC"/>
    <w:rsid w:val="00E30D39"/>
    <w:rsid w:val="00E30D96"/>
    <w:rsid w:val="00E30F6B"/>
    <w:rsid w:val="00E30FFD"/>
    <w:rsid w:val="00E3106C"/>
    <w:rsid w:val="00E3125E"/>
    <w:rsid w:val="00E312B2"/>
    <w:rsid w:val="00E313D2"/>
    <w:rsid w:val="00E3145A"/>
    <w:rsid w:val="00E31594"/>
    <w:rsid w:val="00E3174D"/>
    <w:rsid w:val="00E3183D"/>
    <w:rsid w:val="00E31A54"/>
    <w:rsid w:val="00E31BFD"/>
    <w:rsid w:val="00E32654"/>
    <w:rsid w:val="00E326F5"/>
    <w:rsid w:val="00E3276C"/>
    <w:rsid w:val="00E32886"/>
    <w:rsid w:val="00E3292D"/>
    <w:rsid w:val="00E32AA1"/>
    <w:rsid w:val="00E32E91"/>
    <w:rsid w:val="00E33787"/>
    <w:rsid w:val="00E33E2A"/>
    <w:rsid w:val="00E33FF5"/>
    <w:rsid w:val="00E34081"/>
    <w:rsid w:val="00E34256"/>
    <w:rsid w:val="00E34309"/>
    <w:rsid w:val="00E34703"/>
    <w:rsid w:val="00E349E2"/>
    <w:rsid w:val="00E34E21"/>
    <w:rsid w:val="00E35006"/>
    <w:rsid w:val="00E3534D"/>
    <w:rsid w:val="00E355C6"/>
    <w:rsid w:val="00E35616"/>
    <w:rsid w:val="00E356A4"/>
    <w:rsid w:val="00E35864"/>
    <w:rsid w:val="00E35A0F"/>
    <w:rsid w:val="00E36263"/>
    <w:rsid w:val="00E36431"/>
    <w:rsid w:val="00E3662E"/>
    <w:rsid w:val="00E36914"/>
    <w:rsid w:val="00E36A25"/>
    <w:rsid w:val="00E36B8D"/>
    <w:rsid w:val="00E36D65"/>
    <w:rsid w:val="00E372F1"/>
    <w:rsid w:val="00E37332"/>
    <w:rsid w:val="00E373EF"/>
    <w:rsid w:val="00E37496"/>
    <w:rsid w:val="00E376F9"/>
    <w:rsid w:val="00E37CE2"/>
    <w:rsid w:val="00E37DC1"/>
    <w:rsid w:val="00E37FFA"/>
    <w:rsid w:val="00E4013F"/>
    <w:rsid w:val="00E40558"/>
    <w:rsid w:val="00E40FBE"/>
    <w:rsid w:val="00E419F7"/>
    <w:rsid w:val="00E41ACD"/>
    <w:rsid w:val="00E41BDD"/>
    <w:rsid w:val="00E41D34"/>
    <w:rsid w:val="00E41F47"/>
    <w:rsid w:val="00E4262B"/>
    <w:rsid w:val="00E42A57"/>
    <w:rsid w:val="00E42C68"/>
    <w:rsid w:val="00E430A1"/>
    <w:rsid w:val="00E43201"/>
    <w:rsid w:val="00E43425"/>
    <w:rsid w:val="00E434DA"/>
    <w:rsid w:val="00E434EC"/>
    <w:rsid w:val="00E43658"/>
    <w:rsid w:val="00E43AA0"/>
    <w:rsid w:val="00E43D52"/>
    <w:rsid w:val="00E43F93"/>
    <w:rsid w:val="00E44558"/>
    <w:rsid w:val="00E449E2"/>
    <w:rsid w:val="00E44A17"/>
    <w:rsid w:val="00E44CEE"/>
    <w:rsid w:val="00E44E97"/>
    <w:rsid w:val="00E450FE"/>
    <w:rsid w:val="00E451CD"/>
    <w:rsid w:val="00E45392"/>
    <w:rsid w:val="00E4544A"/>
    <w:rsid w:val="00E45493"/>
    <w:rsid w:val="00E4549A"/>
    <w:rsid w:val="00E456AA"/>
    <w:rsid w:val="00E45A15"/>
    <w:rsid w:val="00E45F39"/>
    <w:rsid w:val="00E4687D"/>
    <w:rsid w:val="00E46AAE"/>
    <w:rsid w:val="00E46BD5"/>
    <w:rsid w:val="00E46D0A"/>
    <w:rsid w:val="00E46D46"/>
    <w:rsid w:val="00E4701B"/>
    <w:rsid w:val="00E47106"/>
    <w:rsid w:val="00E471BD"/>
    <w:rsid w:val="00E47411"/>
    <w:rsid w:val="00E474F1"/>
    <w:rsid w:val="00E477ED"/>
    <w:rsid w:val="00E4786D"/>
    <w:rsid w:val="00E47BD8"/>
    <w:rsid w:val="00E47CE8"/>
    <w:rsid w:val="00E501D8"/>
    <w:rsid w:val="00E502FB"/>
    <w:rsid w:val="00E503A7"/>
    <w:rsid w:val="00E50502"/>
    <w:rsid w:val="00E50551"/>
    <w:rsid w:val="00E50D06"/>
    <w:rsid w:val="00E50F38"/>
    <w:rsid w:val="00E50F77"/>
    <w:rsid w:val="00E5101A"/>
    <w:rsid w:val="00E510F2"/>
    <w:rsid w:val="00E51BCC"/>
    <w:rsid w:val="00E51C1F"/>
    <w:rsid w:val="00E51CF5"/>
    <w:rsid w:val="00E51E63"/>
    <w:rsid w:val="00E5204C"/>
    <w:rsid w:val="00E523D7"/>
    <w:rsid w:val="00E5277B"/>
    <w:rsid w:val="00E52CB8"/>
    <w:rsid w:val="00E52E81"/>
    <w:rsid w:val="00E52EDA"/>
    <w:rsid w:val="00E53643"/>
    <w:rsid w:val="00E53A55"/>
    <w:rsid w:val="00E53C22"/>
    <w:rsid w:val="00E53CD1"/>
    <w:rsid w:val="00E53ED0"/>
    <w:rsid w:val="00E54507"/>
    <w:rsid w:val="00E54725"/>
    <w:rsid w:val="00E5477A"/>
    <w:rsid w:val="00E54831"/>
    <w:rsid w:val="00E54863"/>
    <w:rsid w:val="00E54A26"/>
    <w:rsid w:val="00E55083"/>
    <w:rsid w:val="00E55A20"/>
    <w:rsid w:val="00E55ADA"/>
    <w:rsid w:val="00E55FB8"/>
    <w:rsid w:val="00E56738"/>
    <w:rsid w:val="00E572B6"/>
    <w:rsid w:val="00E573A6"/>
    <w:rsid w:val="00E5742C"/>
    <w:rsid w:val="00E57560"/>
    <w:rsid w:val="00E57672"/>
    <w:rsid w:val="00E579CB"/>
    <w:rsid w:val="00E57B53"/>
    <w:rsid w:val="00E57E98"/>
    <w:rsid w:val="00E602DD"/>
    <w:rsid w:val="00E603FF"/>
    <w:rsid w:val="00E60762"/>
    <w:rsid w:val="00E609D6"/>
    <w:rsid w:val="00E60DC4"/>
    <w:rsid w:val="00E60F12"/>
    <w:rsid w:val="00E610F2"/>
    <w:rsid w:val="00E6129E"/>
    <w:rsid w:val="00E614A3"/>
    <w:rsid w:val="00E617B2"/>
    <w:rsid w:val="00E617EE"/>
    <w:rsid w:val="00E618D7"/>
    <w:rsid w:val="00E61A72"/>
    <w:rsid w:val="00E61F3B"/>
    <w:rsid w:val="00E6242D"/>
    <w:rsid w:val="00E62723"/>
    <w:rsid w:val="00E62C48"/>
    <w:rsid w:val="00E63250"/>
    <w:rsid w:val="00E6360E"/>
    <w:rsid w:val="00E63C6D"/>
    <w:rsid w:val="00E63EAC"/>
    <w:rsid w:val="00E642F6"/>
    <w:rsid w:val="00E6432D"/>
    <w:rsid w:val="00E643B9"/>
    <w:rsid w:val="00E6475D"/>
    <w:rsid w:val="00E6484F"/>
    <w:rsid w:val="00E64ADB"/>
    <w:rsid w:val="00E64B50"/>
    <w:rsid w:val="00E64C49"/>
    <w:rsid w:val="00E6517E"/>
    <w:rsid w:val="00E655EE"/>
    <w:rsid w:val="00E65624"/>
    <w:rsid w:val="00E65A45"/>
    <w:rsid w:val="00E66094"/>
    <w:rsid w:val="00E66411"/>
    <w:rsid w:val="00E666BD"/>
    <w:rsid w:val="00E670CD"/>
    <w:rsid w:val="00E6714B"/>
    <w:rsid w:val="00E671DF"/>
    <w:rsid w:val="00E674B5"/>
    <w:rsid w:val="00E676BE"/>
    <w:rsid w:val="00E677CB"/>
    <w:rsid w:val="00E67914"/>
    <w:rsid w:val="00E67C15"/>
    <w:rsid w:val="00E67C1C"/>
    <w:rsid w:val="00E67EE1"/>
    <w:rsid w:val="00E7021A"/>
    <w:rsid w:val="00E7046E"/>
    <w:rsid w:val="00E7051A"/>
    <w:rsid w:val="00E7083F"/>
    <w:rsid w:val="00E70A9E"/>
    <w:rsid w:val="00E70E7A"/>
    <w:rsid w:val="00E70F6E"/>
    <w:rsid w:val="00E711E6"/>
    <w:rsid w:val="00E71A1F"/>
    <w:rsid w:val="00E71CD8"/>
    <w:rsid w:val="00E71D0C"/>
    <w:rsid w:val="00E71F3D"/>
    <w:rsid w:val="00E7209D"/>
    <w:rsid w:val="00E722D5"/>
    <w:rsid w:val="00E72472"/>
    <w:rsid w:val="00E728BF"/>
    <w:rsid w:val="00E72AA6"/>
    <w:rsid w:val="00E72D29"/>
    <w:rsid w:val="00E72FAB"/>
    <w:rsid w:val="00E7303F"/>
    <w:rsid w:val="00E7313C"/>
    <w:rsid w:val="00E7332D"/>
    <w:rsid w:val="00E73658"/>
    <w:rsid w:val="00E73688"/>
    <w:rsid w:val="00E7380D"/>
    <w:rsid w:val="00E738D0"/>
    <w:rsid w:val="00E73D90"/>
    <w:rsid w:val="00E74070"/>
    <w:rsid w:val="00E74260"/>
    <w:rsid w:val="00E742FA"/>
    <w:rsid w:val="00E747E4"/>
    <w:rsid w:val="00E74F3F"/>
    <w:rsid w:val="00E7542A"/>
    <w:rsid w:val="00E7547A"/>
    <w:rsid w:val="00E754A0"/>
    <w:rsid w:val="00E754F6"/>
    <w:rsid w:val="00E75A58"/>
    <w:rsid w:val="00E7629E"/>
    <w:rsid w:val="00E76337"/>
    <w:rsid w:val="00E76830"/>
    <w:rsid w:val="00E76BDA"/>
    <w:rsid w:val="00E772CF"/>
    <w:rsid w:val="00E77356"/>
    <w:rsid w:val="00E77B98"/>
    <w:rsid w:val="00E77C21"/>
    <w:rsid w:val="00E77D00"/>
    <w:rsid w:val="00E77D94"/>
    <w:rsid w:val="00E77EA7"/>
    <w:rsid w:val="00E77ECB"/>
    <w:rsid w:val="00E80264"/>
    <w:rsid w:val="00E804C8"/>
    <w:rsid w:val="00E809BB"/>
    <w:rsid w:val="00E80FB9"/>
    <w:rsid w:val="00E813A1"/>
    <w:rsid w:val="00E81413"/>
    <w:rsid w:val="00E81430"/>
    <w:rsid w:val="00E8161E"/>
    <w:rsid w:val="00E81877"/>
    <w:rsid w:val="00E81A31"/>
    <w:rsid w:val="00E82F57"/>
    <w:rsid w:val="00E830D5"/>
    <w:rsid w:val="00E83175"/>
    <w:rsid w:val="00E8328F"/>
    <w:rsid w:val="00E8356A"/>
    <w:rsid w:val="00E835EB"/>
    <w:rsid w:val="00E83AD5"/>
    <w:rsid w:val="00E83BFB"/>
    <w:rsid w:val="00E83E56"/>
    <w:rsid w:val="00E83FF7"/>
    <w:rsid w:val="00E8407D"/>
    <w:rsid w:val="00E840F1"/>
    <w:rsid w:val="00E84173"/>
    <w:rsid w:val="00E841A2"/>
    <w:rsid w:val="00E84266"/>
    <w:rsid w:val="00E8448A"/>
    <w:rsid w:val="00E84D6B"/>
    <w:rsid w:val="00E84D72"/>
    <w:rsid w:val="00E84F0C"/>
    <w:rsid w:val="00E85261"/>
    <w:rsid w:val="00E8561B"/>
    <w:rsid w:val="00E856FF"/>
    <w:rsid w:val="00E8572F"/>
    <w:rsid w:val="00E857C6"/>
    <w:rsid w:val="00E85C7C"/>
    <w:rsid w:val="00E85D55"/>
    <w:rsid w:val="00E85F62"/>
    <w:rsid w:val="00E862CD"/>
    <w:rsid w:val="00E867CE"/>
    <w:rsid w:val="00E868F3"/>
    <w:rsid w:val="00E86B4F"/>
    <w:rsid w:val="00E86ECD"/>
    <w:rsid w:val="00E86F5E"/>
    <w:rsid w:val="00E87311"/>
    <w:rsid w:val="00E87473"/>
    <w:rsid w:val="00E8766B"/>
    <w:rsid w:val="00E87DC8"/>
    <w:rsid w:val="00E901A3"/>
    <w:rsid w:val="00E901AD"/>
    <w:rsid w:val="00E901BD"/>
    <w:rsid w:val="00E90460"/>
    <w:rsid w:val="00E90475"/>
    <w:rsid w:val="00E9081D"/>
    <w:rsid w:val="00E90BCA"/>
    <w:rsid w:val="00E90DB5"/>
    <w:rsid w:val="00E916BD"/>
    <w:rsid w:val="00E916D8"/>
    <w:rsid w:val="00E91713"/>
    <w:rsid w:val="00E9171E"/>
    <w:rsid w:val="00E91763"/>
    <w:rsid w:val="00E91B01"/>
    <w:rsid w:val="00E91CD4"/>
    <w:rsid w:val="00E91EAA"/>
    <w:rsid w:val="00E922A6"/>
    <w:rsid w:val="00E923AF"/>
    <w:rsid w:val="00E92754"/>
    <w:rsid w:val="00E927C8"/>
    <w:rsid w:val="00E92AF2"/>
    <w:rsid w:val="00E92B52"/>
    <w:rsid w:val="00E92E9B"/>
    <w:rsid w:val="00E9311F"/>
    <w:rsid w:val="00E93129"/>
    <w:rsid w:val="00E93262"/>
    <w:rsid w:val="00E933B7"/>
    <w:rsid w:val="00E9343E"/>
    <w:rsid w:val="00E9354B"/>
    <w:rsid w:val="00E937D9"/>
    <w:rsid w:val="00E93879"/>
    <w:rsid w:val="00E93889"/>
    <w:rsid w:val="00E93EDE"/>
    <w:rsid w:val="00E9405E"/>
    <w:rsid w:val="00E940AF"/>
    <w:rsid w:val="00E940F5"/>
    <w:rsid w:val="00E94129"/>
    <w:rsid w:val="00E9439F"/>
    <w:rsid w:val="00E946C0"/>
    <w:rsid w:val="00E9482A"/>
    <w:rsid w:val="00E94FE2"/>
    <w:rsid w:val="00E957B5"/>
    <w:rsid w:val="00E95919"/>
    <w:rsid w:val="00E9610D"/>
    <w:rsid w:val="00E96271"/>
    <w:rsid w:val="00E965BF"/>
    <w:rsid w:val="00E9691E"/>
    <w:rsid w:val="00E96D46"/>
    <w:rsid w:val="00E97388"/>
    <w:rsid w:val="00E97508"/>
    <w:rsid w:val="00E9798F"/>
    <w:rsid w:val="00E97AC6"/>
    <w:rsid w:val="00E97C22"/>
    <w:rsid w:val="00E97F81"/>
    <w:rsid w:val="00EA0354"/>
    <w:rsid w:val="00EA0363"/>
    <w:rsid w:val="00EA06E2"/>
    <w:rsid w:val="00EA0CEE"/>
    <w:rsid w:val="00EA1293"/>
    <w:rsid w:val="00EA1347"/>
    <w:rsid w:val="00EA1739"/>
    <w:rsid w:val="00EA193E"/>
    <w:rsid w:val="00EA19E1"/>
    <w:rsid w:val="00EA1B06"/>
    <w:rsid w:val="00EA1BB1"/>
    <w:rsid w:val="00EA1E13"/>
    <w:rsid w:val="00EA1EDF"/>
    <w:rsid w:val="00EA1F87"/>
    <w:rsid w:val="00EA21B3"/>
    <w:rsid w:val="00EA220A"/>
    <w:rsid w:val="00EA2248"/>
    <w:rsid w:val="00EA2296"/>
    <w:rsid w:val="00EA22C4"/>
    <w:rsid w:val="00EA2320"/>
    <w:rsid w:val="00EA2327"/>
    <w:rsid w:val="00EA24C1"/>
    <w:rsid w:val="00EA258B"/>
    <w:rsid w:val="00EA343D"/>
    <w:rsid w:val="00EA36AD"/>
    <w:rsid w:val="00EA37E3"/>
    <w:rsid w:val="00EA380D"/>
    <w:rsid w:val="00EA3C6C"/>
    <w:rsid w:val="00EA3D64"/>
    <w:rsid w:val="00EA3DA1"/>
    <w:rsid w:val="00EA440A"/>
    <w:rsid w:val="00EA46B0"/>
    <w:rsid w:val="00EA488F"/>
    <w:rsid w:val="00EA4AC4"/>
    <w:rsid w:val="00EA50A7"/>
    <w:rsid w:val="00EA5170"/>
    <w:rsid w:val="00EA54A7"/>
    <w:rsid w:val="00EA5713"/>
    <w:rsid w:val="00EA5805"/>
    <w:rsid w:val="00EA585A"/>
    <w:rsid w:val="00EA5CFB"/>
    <w:rsid w:val="00EA5D4C"/>
    <w:rsid w:val="00EA63C9"/>
    <w:rsid w:val="00EA6401"/>
    <w:rsid w:val="00EA645D"/>
    <w:rsid w:val="00EA652E"/>
    <w:rsid w:val="00EA6830"/>
    <w:rsid w:val="00EA6BA0"/>
    <w:rsid w:val="00EA6C1B"/>
    <w:rsid w:val="00EA6C91"/>
    <w:rsid w:val="00EA6FE4"/>
    <w:rsid w:val="00EA7348"/>
    <w:rsid w:val="00EA737D"/>
    <w:rsid w:val="00EA751C"/>
    <w:rsid w:val="00EA7641"/>
    <w:rsid w:val="00EA77B0"/>
    <w:rsid w:val="00EA7B8F"/>
    <w:rsid w:val="00EA7BFF"/>
    <w:rsid w:val="00EB0548"/>
    <w:rsid w:val="00EB065C"/>
    <w:rsid w:val="00EB098F"/>
    <w:rsid w:val="00EB0BD0"/>
    <w:rsid w:val="00EB0C9C"/>
    <w:rsid w:val="00EB0D3A"/>
    <w:rsid w:val="00EB0FEB"/>
    <w:rsid w:val="00EB11C0"/>
    <w:rsid w:val="00EB122E"/>
    <w:rsid w:val="00EB1320"/>
    <w:rsid w:val="00EB1534"/>
    <w:rsid w:val="00EB1596"/>
    <w:rsid w:val="00EB180C"/>
    <w:rsid w:val="00EB196F"/>
    <w:rsid w:val="00EB1AFE"/>
    <w:rsid w:val="00EB1C8C"/>
    <w:rsid w:val="00EB1CEF"/>
    <w:rsid w:val="00EB1E0D"/>
    <w:rsid w:val="00EB1FD7"/>
    <w:rsid w:val="00EB3476"/>
    <w:rsid w:val="00EB3A54"/>
    <w:rsid w:val="00EB3AA7"/>
    <w:rsid w:val="00EB3D0C"/>
    <w:rsid w:val="00EB3E37"/>
    <w:rsid w:val="00EB4259"/>
    <w:rsid w:val="00EB427B"/>
    <w:rsid w:val="00EB4396"/>
    <w:rsid w:val="00EB43EA"/>
    <w:rsid w:val="00EB44E6"/>
    <w:rsid w:val="00EB49E0"/>
    <w:rsid w:val="00EB4E30"/>
    <w:rsid w:val="00EB4EE1"/>
    <w:rsid w:val="00EB5502"/>
    <w:rsid w:val="00EB5760"/>
    <w:rsid w:val="00EB57D8"/>
    <w:rsid w:val="00EB58B1"/>
    <w:rsid w:val="00EB5AE0"/>
    <w:rsid w:val="00EB5CE4"/>
    <w:rsid w:val="00EB5FA5"/>
    <w:rsid w:val="00EB65C8"/>
    <w:rsid w:val="00EB6613"/>
    <w:rsid w:val="00EB6614"/>
    <w:rsid w:val="00EB6810"/>
    <w:rsid w:val="00EB6976"/>
    <w:rsid w:val="00EB6C22"/>
    <w:rsid w:val="00EB6D93"/>
    <w:rsid w:val="00EB6E8B"/>
    <w:rsid w:val="00EB73AD"/>
    <w:rsid w:val="00EB76D4"/>
    <w:rsid w:val="00EB7935"/>
    <w:rsid w:val="00EB7D2E"/>
    <w:rsid w:val="00EC0051"/>
    <w:rsid w:val="00EC0108"/>
    <w:rsid w:val="00EC0825"/>
    <w:rsid w:val="00EC08B8"/>
    <w:rsid w:val="00EC08E1"/>
    <w:rsid w:val="00EC0B59"/>
    <w:rsid w:val="00EC0D92"/>
    <w:rsid w:val="00EC0E6F"/>
    <w:rsid w:val="00EC0E79"/>
    <w:rsid w:val="00EC10C4"/>
    <w:rsid w:val="00EC13C0"/>
    <w:rsid w:val="00EC1779"/>
    <w:rsid w:val="00EC180B"/>
    <w:rsid w:val="00EC1CE4"/>
    <w:rsid w:val="00EC24EC"/>
    <w:rsid w:val="00EC27BC"/>
    <w:rsid w:val="00EC2953"/>
    <w:rsid w:val="00EC32B2"/>
    <w:rsid w:val="00EC3657"/>
    <w:rsid w:val="00EC36C4"/>
    <w:rsid w:val="00EC3976"/>
    <w:rsid w:val="00EC3C30"/>
    <w:rsid w:val="00EC4648"/>
    <w:rsid w:val="00EC4AC7"/>
    <w:rsid w:val="00EC4C9D"/>
    <w:rsid w:val="00EC4D33"/>
    <w:rsid w:val="00EC4F07"/>
    <w:rsid w:val="00EC512C"/>
    <w:rsid w:val="00EC576F"/>
    <w:rsid w:val="00EC5847"/>
    <w:rsid w:val="00EC5A55"/>
    <w:rsid w:val="00EC5F01"/>
    <w:rsid w:val="00EC6231"/>
    <w:rsid w:val="00EC6260"/>
    <w:rsid w:val="00EC62F6"/>
    <w:rsid w:val="00EC6333"/>
    <w:rsid w:val="00EC6398"/>
    <w:rsid w:val="00EC6724"/>
    <w:rsid w:val="00EC6BD2"/>
    <w:rsid w:val="00EC6BF8"/>
    <w:rsid w:val="00EC71C8"/>
    <w:rsid w:val="00EC72AE"/>
    <w:rsid w:val="00EC7425"/>
    <w:rsid w:val="00EC77DE"/>
    <w:rsid w:val="00EC7894"/>
    <w:rsid w:val="00EC7A85"/>
    <w:rsid w:val="00EC7AC5"/>
    <w:rsid w:val="00EC7B7D"/>
    <w:rsid w:val="00EC7CBB"/>
    <w:rsid w:val="00ED061A"/>
    <w:rsid w:val="00ED0814"/>
    <w:rsid w:val="00ED0919"/>
    <w:rsid w:val="00ED0A99"/>
    <w:rsid w:val="00ED0CA5"/>
    <w:rsid w:val="00ED0D87"/>
    <w:rsid w:val="00ED1001"/>
    <w:rsid w:val="00ED11A1"/>
    <w:rsid w:val="00ED133C"/>
    <w:rsid w:val="00ED142F"/>
    <w:rsid w:val="00ED15AF"/>
    <w:rsid w:val="00ED166C"/>
    <w:rsid w:val="00ED1AAE"/>
    <w:rsid w:val="00ED1DB4"/>
    <w:rsid w:val="00ED1E03"/>
    <w:rsid w:val="00ED206C"/>
    <w:rsid w:val="00ED213A"/>
    <w:rsid w:val="00ED235B"/>
    <w:rsid w:val="00ED2402"/>
    <w:rsid w:val="00ED2707"/>
    <w:rsid w:val="00ED28F3"/>
    <w:rsid w:val="00ED2AD2"/>
    <w:rsid w:val="00ED2C4B"/>
    <w:rsid w:val="00ED2C76"/>
    <w:rsid w:val="00ED2D90"/>
    <w:rsid w:val="00ED2D9C"/>
    <w:rsid w:val="00ED3230"/>
    <w:rsid w:val="00ED3640"/>
    <w:rsid w:val="00ED3AD4"/>
    <w:rsid w:val="00ED3F05"/>
    <w:rsid w:val="00ED3F7D"/>
    <w:rsid w:val="00ED40B2"/>
    <w:rsid w:val="00ED46F4"/>
    <w:rsid w:val="00ED4D9A"/>
    <w:rsid w:val="00ED525B"/>
    <w:rsid w:val="00ED5260"/>
    <w:rsid w:val="00ED57E1"/>
    <w:rsid w:val="00ED599C"/>
    <w:rsid w:val="00ED5E65"/>
    <w:rsid w:val="00ED61E1"/>
    <w:rsid w:val="00ED64D6"/>
    <w:rsid w:val="00ED660C"/>
    <w:rsid w:val="00ED6AC1"/>
    <w:rsid w:val="00ED6B5B"/>
    <w:rsid w:val="00ED6D4C"/>
    <w:rsid w:val="00ED6E07"/>
    <w:rsid w:val="00ED704D"/>
    <w:rsid w:val="00ED7925"/>
    <w:rsid w:val="00ED79B9"/>
    <w:rsid w:val="00ED79C1"/>
    <w:rsid w:val="00ED7D9F"/>
    <w:rsid w:val="00ED7DFE"/>
    <w:rsid w:val="00EE035B"/>
    <w:rsid w:val="00EE0399"/>
    <w:rsid w:val="00EE0645"/>
    <w:rsid w:val="00EE0A78"/>
    <w:rsid w:val="00EE0DEB"/>
    <w:rsid w:val="00EE0E24"/>
    <w:rsid w:val="00EE0EEC"/>
    <w:rsid w:val="00EE125B"/>
    <w:rsid w:val="00EE1270"/>
    <w:rsid w:val="00EE13C2"/>
    <w:rsid w:val="00EE18D0"/>
    <w:rsid w:val="00EE1A92"/>
    <w:rsid w:val="00EE20C4"/>
    <w:rsid w:val="00EE212B"/>
    <w:rsid w:val="00EE22AB"/>
    <w:rsid w:val="00EE22D2"/>
    <w:rsid w:val="00EE259E"/>
    <w:rsid w:val="00EE267F"/>
    <w:rsid w:val="00EE2CC0"/>
    <w:rsid w:val="00EE3119"/>
    <w:rsid w:val="00EE3140"/>
    <w:rsid w:val="00EE32DC"/>
    <w:rsid w:val="00EE33D4"/>
    <w:rsid w:val="00EE344D"/>
    <w:rsid w:val="00EE379E"/>
    <w:rsid w:val="00EE3A9F"/>
    <w:rsid w:val="00EE3AF4"/>
    <w:rsid w:val="00EE3D1B"/>
    <w:rsid w:val="00EE47E7"/>
    <w:rsid w:val="00EE489B"/>
    <w:rsid w:val="00EE4AFB"/>
    <w:rsid w:val="00EE4B9F"/>
    <w:rsid w:val="00EE4F0C"/>
    <w:rsid w:val="00EE4FFF"/>
    <w:rsid w:val="00EE5122"/>
    <w:rsid w:val="00EE5538"/>
    <w:rsid w:val="00EE5683"/>
    <w:rsid w:val="00EE5765"/>
    <w:rsid w:val="00EE57FA"/>
    <w:rsid w:val="00EE5A5D"/>
    <w:rsid w:val="00EE5BD1"/>
    <w:rsid w:val="00EE6419"/>
    <w:rsid w:val="00EE64E6"/>
    <w:rsid w:val="00EE66C6"/>
    <w:rsid w:val="00EE6883"/>
    <w:rsid w:val="00EE74AF"/>
    <w:rsid w:val="00EE75AF"/>
    <w:rsid w:val="00EE7BFA"/>
    <w:rsid w:val="00EE7F62"/>
    <w:rsid w:val="00EF037A"/>
    <w:rsid w:val="00EF05BB"/>
    <w:rsid w:val="00EF07B7"/>
    <w:rsid w:val="00EF0D61"/>
    <w:rsid w:val="00EF0E30"/>
    <w:rsid w:val="00EF0F66"/>
    <w:rsid w:val="00EF0FBE"/>
    <w:rsid w:val="00EF10B7"/>
    <w:rsid w:val="00EF1212"/>
    <w:rsid w:val="00EF1339"/>
    <w:rsid w:val="00EF1999"/>
    <w:rsid w:val="00EF1C8B"/>
    <w:rsid w:val="00EF1EA5"/>
    <w:rsid w:val="00EF2064"/>
    <w:rsid w:val="00EF278D"/>
    <w:rsid w:val="00EF285B"/>
    <w:rsid w:val="00EF2A2C"/>
    <w:rsid w:val="00EF2A67"/>
    <w:rsid w:val="00EF2AD7"/>
    <w:rsid w:val="00EF2AFE"/>
    <w:rsid w:val="00EF35B4"/>
    <w:rsid w:val="00EF380F"/>
    <w:rsid w:val="00EF38FC"/>
    <w:rsid w:val="00EF3E32"/>
    <w:rsid w:val="00EF44ED"/>
    <w:rsid w:val="00EF4B3C"/>
    <w:rsid w:val="00EF4B5C"/>
    <w:rsid w:val="00EF4C23"/>
    <w:rsid w:val="00EF538A"/>
    <w:rsid w:val="00EF53EA"/>
    <w:rsid w:val="00EF5650"/>
    <w:rsid w:val="00EF6C2D"/>
    <w:rsid w:val="00EF6DA6"/>
    <w:rsid w:val="00EF6DFD"/>
    <w:rsid w:val="00EF714D"/>
    <w:rsid w:val="00EF741E"/>
    <w:rsid w:val="00EF744F"/>
    <w:rsid w:val="00EF7505"/>
    <w:rsid w:val="00EF76D1"/>
    <w:rsid w:val="00EF7F92"/>
    <w:rsid w:val="00F00A53"/>
    <w:rsid w:val="00F00D95"/>
    <w:rsid w:val="00F0173A"/>
    <w:rsid w:val="00F01EE8"/>
    <w:rsid w:val="00F01FA9"/>
    <w:rsid w:val="00F02104"/>
    <w:rsid w:val="00F02BBF"/>
    <w:rsid w:val="00F02DDC"/>
    <w:rsid w:val="00F03074"/>
    <w:rsid w:val="00F0314B"/>
    <w:rsid w:val="00F031EB"/>
    <w:rsid w:val="00F03524"/>
    <w:rsid w:val="00F039BC"/>
    <w:rsid w:val="00F03A31"/>
    <w:rsid w:val="00F03BA1"/>
    <w:rsid w:val="00F03E6C"/>
    <w:rsid w:val="00F0439D"/>
    <w:rsid w:val="00F0474D"/>
    <w:rsid w:val="00F04AAD"/>
    <w:rsid w:val="00F04BC1"/>
    <w:rsid w:val="00F04BF0"/>
    <w:rsid w:val="00F04C85"/>
    <w:rsid w:val="00F05760"/>
    <w:rsid w:val="00F05977"/>
    <w:rsid w:val="00F05A97"/>
    <w:rsid w:val="00F05C62"/>
    <w:rsid w:val="00F063AB"/>
    <w:rsid w:val="00F06715"/>
    <w:rsid w:val="00F06864"/>
    <w:rsid w:val="00F1004A"/>
    <w:rsid w:val="00F10189"/>
    <w:rsid w:val="00F10253"/>
    <w:rsid w:val="00F10408"/>
    <w:rsid w:val="00F10490"/>
    <w:rsid w:val="00F104F5"/>
    <w:rsid w:val="00F1058C"/>
    <w:rsid w:val="00F10638"/>
    <w:rsid w:val="00F10670"/>
    <w:rsid w:val="00F107EF"/>
    <w:rsid w:val="00F1085A"/>
    <w:rsid w:val="00F10AEF"/>
    <w:rsid w:val="00F10B52"/>
    <w:rsid w:val="00F10BA3"/>
    <w:rsid w:val="00F10C3B"/>
    <w:rsid w:val="00F10D3D"/>
    <w:rsid w:val="00F113D9"/>
    <w:rsid w:val="00F11423"/>
    <w:rsid w:val="00F114C1"/>
    <w:rsid w:val="00F11538"/>
    <w:rsid w:val="00F115F7"/>
    <w:rsid w:val="00F1170A"/>
    <w:rsid w:val="00F11804"/>
    <w:rsid w:val="00F11B30"/>
    <w:rsid w:val="00F11EE9"/>
    <w:rsid w:val="00F125B5"/>
    <w:rsid w:val="00F12728"/>
    <w:rsid w:val="00F12AD6"/>
    <w:rsid w:val="00F12C86"/>
    <w:rsid w:val="00F12E65"/>
    <w:rsid w:val="00F12F3A"/>
    <w:rsid w:val="00F138BC"/>
    <w:rsid w:val="00F13930"/>
    <w:rsid w:val="00F13B2E"/>
    <w:rsid w:val="00F13C1A"/>
    <w:rsid w:val="00F146C6"/>
    <w:rsid w:val="00F1478A"/>
    <w:rsid w:val="00F147E6"/>
    <w:rsid w:val="00F14877"/>
    <w:rsid w:val="00F1557A"/>
    <w:rsid w:val="00F155EC"/>
    <w:rsid w:val="00F15A6D"/>
    <w:rsid w:val="00F15BB2"/>
    <w:rsid w:val="00F15FB9"/>
    <w:rsid w:val="00F16223"/>
    <w:rsid w:val="00F162FC"/>
    <w:rsid w:val="00F16479"/>
    <w:rsid w:val="00F16568"/>
    <w:rsid w:val="00F165B9"/>
    <w:rsid w:val="00F1690D"/>
    <w:rsid w:val="00F16963"/>
    <w:rsid w:val="00F16986"/>
    <w:rsid w:val="00F16AF4"/>
    <w:rsid w:val="00F16D04"/>
    <w:rsid w:val="00F16F47"/>
    <w:rsid w:val="00F17086"/>
    <w:rsid w:val="00F170D7"/>
    <w:rsid w:val="00F17131"/>
    <w:rsid w:val="00F1723E"/>
    <w:rsid w:val="00F172B1"/>
    <w:rsid w:val="00F17879"/>
    <w:rsid w:val="00F1789A"/>
    <w:rsid w:val="00F17A0E"/>
    <w:rsid w:val="00F2001F"/>
    <w:rsid w:val="00F20156"/>
    <w:rsid w:val="00F20172"/>
    <w:rsid w:val="00F204FD"/>
    <w:rsid w:val="00F2053E"/>
    <w:rsid w:val="00F20611"/>
    <w:rsid w:val="00F206D7"/>
    <w:rsid w:val="00F20868"/>
    <w:rsid w:val="00F20AF6"/>
    <w:rsid w:val="00F215CF"/>
    <w:rsid w:val="00F218DA"/>
    <w:rsid w:val="00F21EA9"/>
    <w:rsid w:val="00F220E9"/>
    <w:rsid w:val="00F2252F"/>
    <w:rsid w:val="00F226BE"/>
    <w:rsid w:val="00F22B29"/>
    <w:rsid w:val="00F22E38"/>
    <w:rsid w:val="00F22F8B"/>
    <w:rsid w:val="00F2318A"/>
    <w:rsid w:val="00F23B08"/>
    <w:rsid w:val="00F23D60"/>
    <w:rsid w:val="00F24072"/>
    <w:rsid w:val="00F242A1"/>
    <w:rsid w:val="00F24C5F"/>
    <w:rsid w:val="00F25047"/>
    <w:rsid w:val="00F25070"/>
    <w:rsid w:val="00F25338"/>
    <w:rsid w:val="00F257BC"/>
    <w:rsid w:val="00F258CE"/>
    <w:rsid w:val="00F25BEB"/>
    <w:rsid w:val="00F25FF6"/>
    <w:rsid w:val="00F262F2"/>
    <w:rsid w:val="00F263F6"/>
    <w:rsid w:val="00F2648C"/>
    <w:rsid w:val="00F265A9"/>
    <w:rsid w:val="00F26ABB"/>
    <w:rsid w:val="00F27060"/>
    <w:rsid w:val="00F2731C"/>
    <w:rsid w:val="00F27375"/>
    <w:rsid w:val="00F274CA"/>
    <w:rsid w:val="00F2761E"/>
    <w:rsid w:val="00F2782A"/>
    <w:rsid w:val="00F27ABD"/>
    <w:rsid w:val="00F27B0D"/>
    <w:rsid w:val="00F27D31"/>
    <w:rsid w:val="00F300A1"/>
    <w:rsid w:val="00F303E1"/>
    <w:rsid w:val="00F30452"/>
    <w:rsid w:val="00F305FF"/>
    <w:rsid w:val="00F306DF"/>
    <w:rsid w:val="00F307C6"/>
    <w:rsid w:val="00F308A9"/>
    <w:rsid w:val="00F30CDE"/>
    <w:rsid w:val="00F310AD"/>
    <w:rsid w:val="00F310F9"/>
    <w:rsid w:val="00F313CB"/>
    <w:rsid w:val="00F313E5"/>
    <w:rsid w:val="00F31603"/>
    <w:rsid w:val="00F31745"/>
    <w:rsid w:val="00F320CB"/>
    <w:rsid w:val="00F3216A"/>
    <w:rsid w:val="00F32292"/>
    <w:rsid w:val="00F32B5D"/>
    <w:rsid w:val="00F32C8E"/>
    <w:rsid w:val="00F32DEB"/>
    <w:rsid w:val="00F32F65"/>
    <w:rsid w:val="00F331AE"/>
    <w:rsid w:val="00F33302"/>
    <w:rsid w:val="00F336CD"/>
    <w:rsid w:val="00F337A8"/>
    <w:rsid w:val="00F33F0C"/>
    <w:rsid w:val="00F3409D"/>
    <w:rsid w:val="00F344AE"/>
    <w:rsid w:val="00F348E7"/>
    <w:rsid w:val="00F349A2"/>
    <w:rsid w:val="00F34A70"/>
    <w:rsid w:val="00F34AAF"/>
    <w:rsid w:val="00F350DC"/>
    <w:rsid w:val="00F3523A"/>
    <w:rsid w:val="00F355B7"/>
    <w:rsid w:val="00F35B8A"/>
    <w:rsid w:val="00F35F5D"/>
    <w:rsid w:val="00F36029"/>
    <w:rsid w:val="00F3604C"/>
    <w:rsid w:val="00F36594"/>
    <w:rsid w:val="00F36952"/>
    <w:rsid w:val="00F36CAB"/>
    <w:rsid w:val="00F36DE6"/>
    <w:rsid w:val="00F36E38"/>
    <w:rsid w:val="00F36FF4"/>
    <w:rsid w:val="00F37094"/>
    <w:rsid w:val="00F37160"/>
    <w:rsid w:val="00F3719D"/>
    <w:rsid w:val="00F3722A"/>
    <w:rsid w:val="00F37658"/>
    <w:rsid w:val="00F376C6"/>
    <w:rsid w:val="00F37EC7"/>
    <w:rsid w:val="00F4008A"/>
    <w:rsid w:val="00F4022B"/>
    <w:rsid w:val="00F40448"/>
    <w:rsid w:val="00F4053F"/>
    <w:rsid w:val="00F405FC"/>
    <w:rsid w:val="00F408E8"/>
    <w:rsid w:val="00F40B16"/>
    <w:rsid w:val="00F40FC9"/>
    <w:rsid w:val="00F41125"/>
    <w:rsid w:val="00F412BD"/>
    <w:rsid w:val="00F413A3"/>
    <w:rsid w:val="00F4150D"/>
    <w:rsid w:val="00F419F1"/>
    <w:rsid w:val="00F4289B"/>
    <w:rsid w:val="00F42934"/>
    <w:rsid w:val="00F42A7B"/>
    <w:rsid w:val="00F42AE7"/>
    <w:rsid w:val="00F42BB5"/>
    <w:rsid w:val="00F42C98"/>
    <w:rsid w:val="00F42EB6"/>
    <w:rsid w:val="00F4338F"/>
    <w:rsid w:val="00F433C6"/>
    <w:rsid w:val="00F43551"/>
    <w:rsid w:val="00F43908"/>
    <w:rsid w:val="00F43DA5"/>
    <w:rsid w:val="00F43EE7"/>
    <w:rsid w:val="00F44051"/>
    <w:rsid w:val="00F440CC"/>
    <w:rsid w:val="00F4413A"/>
    <w:rsid w:val="00F44505"/>
    <w:rsid w:val="00F4495F"/>
    <w:rsid w:val="00F44C77"/>
    <w:rsid w:val="00F44D38"/>
    <w:rsid w:val="00F44E44"/>
    <w:rsid w:val="00F45006"/>
    <w:rsid w:val="00F450A7"/>
    <w:rsid w:val="00F4546B"/>
    <w:rsid w:val="00F45884"/>
    <w:rsid w:val="00F459C1"/>
    <w:rsid w:val="00F45EC6"/>
    <w:rsid w:val="00F46541"/>
    <w:rsid w:val="00F46851"/>
    <w:rsid w:val="00F4691B"/>
    <w:rsid w:val="00F469DF"/>
    <w:rsid w:val="00F46A82"/>
    <w:rsid w:val="00F46B17"/>
    <w:rsid w:val="00F46EA7"/>
    <w:rsid w:val="00F46FAD"/>
    <w:rsid w:val="00F46FAE"/>
    <w:rsid w:val="00F46FF6"/>
    <w:rsid w:val="00F473D8"/>
    <w:rsid w:val="00F4751D"/>
    <w:rsid w:val="00F47780"/>
    <w:rsid w:val="00F47A70"/>
    <w:rsid w:val="00F50009"/>
    <w:rsid w:val="00F5020E"/>
    <w:rsid w:val="00F50928"/>
    <w:rsid w:val="00F50AF0"/>
    <w:rsid w:val="00F50F50"/>
    <w:rsid w:val="00F5109D"/>
    <w:rsid w:val="00F5119E"/>
    <w:rsid w:val="00F51212"/>
    <w:rsid w:val="00F5159C"/>
    <w:rsid w:val="00F51628"/>
    <w:rsid w:val="00F5166F"/>
    <w:rsid w:val="00F5180A"/>
    <w:rsid w:val="00F51835"/>
    <w:rsid w:val="00F51C36"/>
    <w:rsid w:val="00F5244F"/>
    <w:rsid w:val="00F52495"/>
    <w:rsid w:val="00F524DB"/>
    <w:rsid w:val="00F5250D"/>
    <w:rsid w:val="00F526F3"/>
    <w:rsid w:val="00F529F0"/>
    <w:rsid w:val="00F52FC4"/>
    <w:rsid w:val="00F5348C"/>
    <w:rsid w:val="00F53703"/>
    <w:rsid w:val="00F537AA"/>
    <w:rsid w:val="00F53886"/>
    <w:rsid w:val="00F53B1F"/>
    <w:rsid w:val="00F53C35"/>
    <w:rsid w:val="00F53DEB"/>
    <w:rsid w:val="00F53F26"/>
    <w:rsid w:val="00F547A6"/>
    <w:rsid w:val="00F547F9"/>
    <w:rsid w:val="00F54896"/>
    <w:rsid w:val="00F54960"/>
    <w:rsid w:val="00F549DB"/>
    <w:rsid w:val="00F55082"/>
    <w:rsid w:val="00F55456"/>
    <w:rsid w:val="00F5570E"/>
    <w:rsid w:val="00F55786"/>
    <w:rsid w:val="00F5586C"/>
    <w:rsid w:val="00F55A38"/>
    <w:rsid w:val="00F55E4B"/>
    <w:rsid w:val="00F55EEC"/>
    <w:rsid w:val="00F55FBD"/>
    <w:rsid w:val="00F56028"/>
    <w:rsid w:val="00F56161"/>
    <w:rsid w:val="00F56268"/>
    <w:rsid w:val="00F562DF"/>
    <w:rsid w:val="00F56450"/>
    <w:rsid w:val="00F56857"/>
    <w:rsid w:val="00F56AA6"/>
    <w:rsid w:val="00F56CA7"/>
    <w:rsid w:val="00F57057"/>
    <w:rsid w:val="00F570AF"/>
    <w:rsid w:val="00F5717B"/>
    <w:rsid w:val="00F571D8"/>
    <w:rsid w:val="00F57772"/>
    <w:rsid w:val="00F5791E"/>
    <w:rsid w:val="00F57D47"/>
    <w:rsid w:val="00F60343"/>
    <w:rsid w:val="00F60954"/>
    <w:rsid w:val="00F60B50"/>
    <w:rsid w:val="00F60CA2"/>
    <w:rsid w:val="00F60E4B"/>
    <w:rsid w:val="00F60EE1"/>
    <w:rsid w:val="00F610CC"/>
    <w:rsid w:val="00F610E5"/>
    <w:rsid w:val="00F61228"/>
    <w:rsid w:val="00F6142F"/>
    <w:rsid w:val="00F6198B"/>
    <w:rsid w:val="00F61B48"/>
    <w:rsid w:val="00F61DE8"/>
    <w:rsid w:val="00F61E2F"/>
    <w:rsid w:val="00F622B5"/>
    <w:rsid w:val="00F62399"/>
    <w:rsid w:val="00F623A0"/>
    <w:rsid w:val="00F623EF"/>
    <w:rsid w:val="00F62416"/>
    <w:rsid w:val="00F6282E"/>
    <w:rsid w:val="00F629AF"/>
    <w:rsid w:val="00F62CB0"/>
    <w:rsid w:val="00F62F49"/>
    <w:rsid w:val="00F63005"/>
    <w:rsid w:val="00F6333E"/>
    <w:rsid w:val="00F6359E"/>
    <w:rsid w:val="00F635C4"/>
    <w:rsid w:val="00F63761"/>
    <w:rsid w:val="00F63827"/>
    <w:rsid w:val="00F63936"/>
    <w:rsid w:val="00F63A47"/>
    <w:rsid w:val="00F63E35"/>
    <w:rsid w:val="00F6425D"/>
    <w:rsid w:val="00F643BE"/>
    <w:rsid w:val="00F6441C"/>
    <w:rsid w:val="00F6448E"/>
    <w:rsid w:val="00F64663"/>
    <w:rsid w:val="00F648F9"/>
    <w:rsid w:val="00F64950"/>
    <w:rsid w:val="00F64CE7"/>
    <w:rsid w:val="00F64FB2"/>
    <w:rsid w:val="00F654A0"/>
    <w:rsid w:val="00F654BE"/>
    <w:rsid w:val="00F65560"/>
    <w:rsid w:val="00F65795"/>
    <w:rsid w:val="00F6584D"/>
    <w:rsid w:val="00F65EAA"/>
    <w:rsid w:val="00F6604E"/>
    <w:rsid w:val="00F660F2"/>
    <w:rsid w:val="00F66418"/>
    <w:rsid w:val="00F66613"/>
    <w:rsid w:val="00F66732"/>
    <w:rsid w:val="00F66761"/>
    <w:rsid w:val="00F667B1"/>
    <w:rsid w:val="00F66A75"/>
    <w:rsid w:val="00F66ABB"/>
    <w:rsid w:val="00F66B60"/>
    <w:rsid w:val="00F66D9B"/>
    <w:rsid w:val="00F66ECF"/>
    <w:rsid w:val="00F671D6"/>
    <w:rsid w:val="00F672EF"/>
    <w:rsid w:val="00F67317"/>
    <w:rsid w:val="00F6736E"/>
    <w:rsid w:val="00F6768D"/>
    <w:rsid w:val="00F67735"/>
    <w:rsid w:val="00F6773E"/>
    <w:rsid w:val="00F677A8"/>
    <w:rsid w:val="00F67CDF"/>
    <w:rsid w:val="00F67D8B"/>
    <w:rsid w:val="00F67F10"/>
    <w:rsid w:val="00F67F30"/>
    <w:rsid w:val="00F70086"/>
    <w:rsid w:val="00F7014D"/>
    <w:rsid w:val="00F701A1"/>
    <w:rsid w:val="00F7046D"/>
    <w:rsid w:val="00F704FD"/>
    <w:rsid w:val="00F706F0"/>
    <w:rsid w:val="00F709CF"/>
    <w:rsid w:val="00F70ABA"/>
    <w:rsid w:val="00F70F85"/>
    <w:rsid w:val="00F71365"/>
    <w:rsid w:val="00F71D66"/>
    <w:rsid w:val="00F71D70"/>
    <w:rsid w:val="00F7219F"/>
    <w:rsid w:val="00F72494"/>
    <w:rsid w:val="00F72523"/>
    <w:rsid w:val="00F7255F"/>
    <w:rsid w:val="00F72743"/>
    <w:rsid w:val="00F728AE"/>
    <w:rsid w:val="00F72A4F"/>
    <w:rsid w:val="00F72E29"/>
    <w:rsid w:val="00F732B0"/>
    <w:rsid w:val="00F7334E"/>
    <w:rsid w:val="00F736FB"/>
    <w:rsid w:val="00F73760"/>
    <w:rsid w:val="00F737F8"/>
    <w:rsid w:val="00F73A58"/>
    <w:rsid w:val="00F73D1D"/>
    <w:rsid w:val="00F73D1E"/>
    <w:rsid w:val="00F73D8E"/>
    <w:rsid w:val="00F73FD5"/>
    <w:rsid w:val="00F7401E"/>
    <w:rsid w:val="00F7422B"/>
    <w:rsid w:val="00F742E6"/>
    <w:rsid w:val="00F7481A"/>
    <w:rsid w:val="00F74EA9"/>
    <w:rsid w:val="00F74F51"/>
    <w:rsid w:val="00F74FA6"/>
    <w:rsid w:val="00F74FAA"/>
    <w:rsid w:val="00F7526D"/>
    <w:rsid w:val="00F75433"/>
    <w:rsid w:val="00F754D5"/>
    <w:rsid w:val="00F7558F"/>
    <w:rsid w:val="00F7575B"/>
    <w:rsid w:val="00F7606E"/>
    <w:rsid w:val="00F76074"/>
    <w:rsid w:val="00F76F2C"/>
    <w:rsid w:val="00F770B3"/>
    <w:rsid w:val="00F7776C"/>
    <w:rsid w:val="00F77BEB"/>
    <w:rsid w:val="00F77C54"/>
    <w:rsid w:val="00F77D02"/>
    <w:rsid w:val="00F77D3B"/>
    <w:rsid w:val="00F77ED2"/>
    <w:rsid w:val="00F77F3D"/>
    <w:rsid w:val="00F77F5D"/>
    <w:rsid w:val="00F803F4"/>
    <w:rsid w:val="00F80849"/>
    <w:rsid w:val="00F80A7E"/>
    <w:rsid w:val="00F80DE4"/>
    <w:rsid w:val="00F81095"/>
    <w:rsid w:val="00F81117"/>
    <w:rsid w:val="00F81248"/>
    <w:rsid w:val="00F8170F"/>
    <w:rsid w:val="00F820DE"/>
    <w:rsid w:val="00F820E3"/>
    <w:rsid w:val="00F82118"/>
    <w:rsid w:val="00F828DD"/>
    <w:rsid w:val="00F82A55"/>
    <w:rsid w:val="00F82B25"/>
    <w:rsid w:val="00F82BF5"/>
    <w:rsid w:val="00F83787"/>
    <w:rsid w:val="00F837AF"/>
    <w:rsid w:val="00F83C29"/>
    <w:rsid w:val="00F83FDE"/>
    <w:rsid w:val="00F8400F"/>
    <w:rsid w:val="00F84064"/>
    <w:rsid w:val="00F84149"/>
    <w:rsid w:val="00F84848"/>
    <w:rsid w:val="00F8484D"/>
    <w:rsid w:val="00F84A27"/>
    <w:rsid w:val="00F84A84"/>
    <w:rsid w:val="00F84AFA"/>
    <w:rsid w:val="00F84D0A"/>
    <w:rsid w:val="00F84E82"/>
    <w:rsid w:val="00F85081"/>
    <w:rsid w:val="00F850A8"/>
    <w:rsid w:val="00F8514C"/>
    <w:rsid w:val="00F853ED"/>
    <w:rsid w:val="00F8569B"/>
    <w:rsid w:val="00F858B1"/>
    <w:rsid w:val="00F85C72"/>
    <w:rsid w:val="00F85C7B"/>
    <w:rsid w:val="00F8653D"/>
    <w:rsid w:val="00F86799"/>
    <w:rsid w:val="00F86CDC"/>
    <w:rsid w:val="00F86CF8"/>
    <w:rsid w:val="00F870F4"/>
    <w:rsid w:val="00F8713A"/>
    <w:rsid w:val="00F87307"/>
    <w:rsid w:val="00F87365"/>
    <w:rsid w:val="00F87439"/>
    <w:rsid w:val="00F875B1"/>
    <w:rsid w:val="00F87662"/>
    <w:rsid w:val="00F87691"/>
    <w:rsid w:val="00F9017D"/>
    <w:rsid w:val="00F9027F"/>
    <w:rsid w:val="00F90721"/>
    <w:rsid w:val="00F90919"/>
    <w:rsid w:val="00F90B1B"/>
    <w:rsid w:val="00F90DF2"/>
    <w:rsid w:val="00F90DF4"/>
    <w:rsid w:val="00F90EE1"/>
    <w:rsid w:val="00F90F2E"/>
    <w:rsid w:val="00F9101B"/>
    <w:rsid w:val="00F91917"/>
    <w:rsid w:val="00F91D1E"/>
    <w:rsid w:val="00F91E43"/>
    <w:rsid w:val="00F91F6C"/>
    <w:rsid w:val="00F91F6E"/>
    <w:rsid w:val="00F925F8"/>
    <w:rsid w:val="00F92691"/>
    <w:rsid w:val="00F928D0"/>
    <w:rsid w:val="00F92AD3"/>
    <w:rsid w:val="00F92C0B"/>
    <w:rsid w:val="00F92C85"/>
    <w:rsid w:val="00F92F16"/>
    <w:rsid w:val="00F93443"/>
    <w:rsid w:val="00F93456"/>
    <w:rsid w:val="00F93517"/>
    <w:rsid w:val="00F93866"/>
    <w:rsid w:val="00F93A57"/>
    <w:rsid w:val="00F940B0"/>
    <w:rsid w:val="00F94360"/>
    <w:rsid w:val="00F943E6"/>
    <w:rsid w:val="00F949CC"/>
    <w:rsid w:val="00F94A6B"/>
    <w:rsid w:val="00F94B32"/>
    <w:rsid w:val="00F95160"/>
    <w:rsid w:val="00F952EB"/>
    <w:rsid w:val="00F95586"/>
    <w:rsid w:val="00F9561C"/>
    <w:rsid w:val="00F95B9C"/>
    <w:rsid w:val="00F95D39"/>
    <w:rsid w:val="00F95D8C"/>
    <w:rsid w:val="00F95E78"/>
    <w:rsid w:val="00F95EDF"/>
    <w:rsid w:val="00F95FED"/>
    <w:rsid w:val="00F95FF6"/>
    <w:rsid w:val="00F960F5"/>
    <w:rsid w:val="00F961F6"/>
    <w:rsid w:val="00F96272"/>
    <w:rsid w:val="00F962EB"/>
    <w:rsid w:val="00F96376"/>
    <w:rsid w:val="00F96714"/>
    <w:rsid w:val="00F96AA9"/>
    <w:rsid w:val="00F96DBC"/>
    <w:rsid w:val="00F970AE"/>
    <w:rsid w:val="00F97407"/>
    <w:rsid w:val="00F97456"/>
    <w:rsid w:val="00F9796F"/>
    <w:rsid w:val="00F97BFC"/>
    <w:rsid w:val="00F97C04"/>
    <w:rsid w:val="00F97E39"/>
    <w:rsid w:val="00F97E75"/>
    <w:rsid w:val="00F97F25"/>
    <w:rsid w:val="00FA0487"/>
    <w:rsid w:val="00FA0673"/>
    <w:rsid w:val="00FA06CC"/>
    <w:rsid w:val="00FA0971"/>
    <w:rsid w:val="00FA0E4D"/>
    <w:rsid w:val="00FA148D"/>
    <w:rsid w:val="00FA160C"/>
    <w:rsid w:val="00FA17AC"/>
    <w:rsid w:val="00FA195A"/>
    <w:rsid w:val="00FA1E0F"/>
    <w:rsid w:val="00FA1ED2"/>
    <w:rsid w:val="00FA1FB6"/>
    <w:rsid w:val="00FA23C4"/>
    <w:rsid w:val="00FA2A4F"/>
    <w:rsid w:val="00FA2C68"/>
    <w:rsid w:val="00FA2EF6"/>
    <w:rsid w:val="00FA34EB"/>
    <w:rsid w:val="00FA3691"/>
    <w:rsid w:val="00FA3B66"/>
    <w:rsid w:val="00FA41A2"/>
    <w:rsid w:val="00FA41B6"/>
    <w:rsid w:val="00FA4489"/>
    <w:rsid w:val="00FA4EE1"/>
    <w:rsid w:val="00FA520B"/>
    <w:rsid w:val="00FA5736"/>
    <w:rsid w:val="00FA5A62"/>
    <w:rsid w:val="00FA6035"/>
    <w:rsid w:val="00FA662B"/>
    <w:rsid w:val="00FA67B3"/>
    <w:rsid w:val="00FA67FD"/>
    <w:rsid w:val="00FA68A8"/>
    <w:rsid w:val="00FA6904"/>
    <w:rsid w:val="00FA7508"/>
    <w:rsid w:val="00FA7532"/>
    <w:rsid w:val="00FA758F"/>
    <w:rsid w:val="00FA76FF"/>
    <w:rsid w:val="00FA78A9"/>
    <w:rsid w:val="00FA78B6"/>
    <w:rsid w:val="00FA79DD"/>
    <w:rsid w:val="00FA7C29"/>
    <w:rsid w:val="00FA7CA3"/>
    <w:rsid w:val="00FA7E4A"/>
    <w:rsid w:val="00FA7ECB"/>
    <w:rsid w:val="00FA7F37"/>
    <w:rsid w:val="00FB0317"/>
    <w:rsid w:val="00FB0330"/>
    <w:rsid w:val="00FB0708"/>
    <w:rsid w:val="00FB0858"/>
    <w:rsid w:val="00FB0B13"/>
    <w:rsid w:val="00FB0B54"/>
    <w:rsid w:val="00FB117D"/>
    <w:rsid w:val="00FB134F"/>
    <w:rsid w:val="00FB16F0"/>
    <w:rsid w:val="00FB1722"/>
    <w:rsid w:val="00FB17DB"/>
    <w:rsid w:val="00FB1D94"/>
    <w:rsid w:val="00FB1E1B"/>
    <w:rsid w:val="00FB1E9A"/>
    <w:rsid w:val="00FB1FF0"/>
    <w:rsid w:val="00FB20C6"/>
    <w:rsid w:val="00FB2188"/>
    <w:rsid w:val="00FB24EA"/>
    <w:rsid w:val="00FB264D"/>
    <w:rsid w:val="00FB28AD"/>
    <w:rsid w:val="00FB2D14"/>
    <w:rsid w:val="00FB30F1"/>
    <w:rsid w:val="00FB35BB"/>
    <w:rsid w:val="00FB35D8"/>
    <w:rsid w:val="00FB3743"/>
    <w:rsid w:val="00FB384D"/>
    <w:rsid w:val="00FB3A54"/>
    <w:rsid w:val="00FB3B92"/>
    <w:rsid w:val="00FB3E5F"/>
    <w:rsid w:val="00FB42B0"/>
    <w:rsid w:val="00FB4428"/>
    <w:rsid w:val="00FB451A"/>
    <w:rsid w:val="00FB495C"/>
    <w:rsid w:val="00FB4BFD"/>
    <w:rsid w:val="00FB4F8C"/>
    <w:rsid w:val="00FB52BE"/>
    <w:rsid w:val="00FB532B"/>
    <w:rsid w:val="00FB5A14"/>
    <w:rsid w:val="00FB5B03"/>
    <w:rsid w:val="00FB61E9"/>
    <w:rsid w:val="00FB643C"/>
    <w:rsid w:val="00FB648C"/>
    <w:rsid w:val="00FB66BF"/>
    <w:rsid w:val="00FB6D0E"/>
    <w:rsid w:val="00FB6DEA"/>
    <w:rsid w:val="00FB6F75"/>
    <w:rsid w:val="00FB7260"/>
    <w:rsid w:val="00FB7412"/>
    <w:rsid w:val="00FB75EC"/>
    <w:rsid w:val="00FB773E"/>
    <w:rsid w:val="00FB7923"/>
    <w:rsid w:val="00FB7A11"/>
    <w:rsid w:val="00FB7BC3"/>
    <w:rsid w:val="00FB7BCB"/>
    <w:rsid w:val="00FB7D6A"/>
    <w:rsid w:val="00FB7EC4"/>
    <w:rsid w:val="00FC00B6"/>
    <w:rsid w:val="00FC027C"/>
    <w:rsid w:val="00FC0296"/>
    <w:rsid w:val="00FC0615"/>
    <w:rsid w:val="00FC06E2"/>
    <w:rsid w:val="00FC08C5"/>
    <w:rsid w:val="00FC0A7A"/>
    <w:rsid w:val="00FC0B78"/>
    <w:rsid w:val="00FC0C13"/>
    <w:rsid w:val="00FC148F"/>
    <w:rsid w:val="00FC1701"/>
    <w:rsid w:val="00FC179A"/>
    <w:rsid w:val="00FC1A7D"/>
    <w:rsid w:val="00FC1C39"/>
    <w:rsid w:val="00FC2761"/>
    <w:rsid w:val="00FC27DF"/>
    <w:rsid w:val="00FC2A8D"/>
    <w:rsid w:val="00FC2E76"/>
    <w:rsid w:val="00FC2FBC"/>
    <w:rsid w:val="00FC30C4"/>
    <w:rsid w:val="00FC3172"/>
    <w:rsid w:val="00FC33B2"/>
    <w:rsid w:val="00FC3509"/>
    <w:rsid w:val="00FC35AE"/>
    <w:rsid w:val="00FC36BF"/>
    <w:rsid w:val="00FC3E58"/>
    <w:rsid w:val="00FC40BD"/>
    <w:rsid w:val="00FC4417"/>
    <w:rsid w:val="00FC4494"/>
    <w:rsid w:val="00FC4949"/>
    <w:rsid w:val="00FC5310"/>
    <w:rsid w:val="00FC5733"/>
    <w:rsid w:val="00FC5C32"/>
    <w:rsid w:val="00FC5CD1"/>
    <w:rsid w:val="00FC6037"/>
    <w:rsid w:val="00FC75C9"/>
    <w:rsid w:val="00FC7696"/>
    <w:rsid w:val="00FC7AC2"/>
    <w:rsid w:val="00FC7C06"/>
    <w:rsid w:val="00FC7C92"/>
    <w:rsid w:val="00FC7D7E"/>
    <w:rsid w:val="00FD0000"/>
    <w:rsid w:val="00FD002B"/>
    <w:rsid w:val="00FD024D"/>
    <w:rsid w:val="00FD03AA"/>
    <w:rsid w:val="00FD088C"/>
    <w:rsid w:val="00FD0928"/>
    <w:rsid w:val="00FD0DBC"/>
    <w:rsid w:val="00FD0FD0"/>
    <w:rsid w:val="00FD10E9"/>
    <w:rsid w:val="00FD11A3"/>
    <w:rsid w:val="00FD1576"/>
    <w:rsid w:val="00FD1650"/>
    <w:rsid w:val="00FD1E45"/>
    <w:rsid w:val="00FD1ED1"/>
    <w:rsid w:val="00FD1F5B"/>
    <w:rsid w:val="00FD1F8E"/>
    <w:rsid w:val="00FD2111"/>
    <w:rsid w:val="00FD21E0"/>
    <w:rsid w:val="00FD25AE"/>
    <w:rsid w:val="00FD2730"/>
    <w:rsid w:val="00FD2926"/>
    <w:rsid w:val="00FD2AEA"/>
    <w:rsid w:val="00FD2AEE"/>
    <w:rsid w:val="00FD2C3F"/>
    <w:rsid w:val="00FD2DAD"/>
    <w:rsid w:val="00FD2E9E"/>
    <w:rsid w:val="00FD3287"/>
    <w:rsid w:val="00FD34E8"/>
    <w:rsid w:val="00FD38FE"/>
    <w:rsid w:val="00FD4105"/>
    <w:rsid w:val="00FD4198"/>
    <w:rsid w:val="00FD44DC"/>
    <w:rsid w:val="00FD4613"/>
    <w:rsid w:val="00FD4657"/>
    <w:rsid w:val="00FD47C8"/>
    <w:rsid w:val="00FD4AF4"/>
    <w:rsid w:val="00FD4B3E"/>
    <w:rsid w:val="00FD53A5"/>
    <w:rsid w:val="00FD547E"/>
    <w:rsid w:val="00FD572C"/>
    <w:rsid w:val="00FD5739"/>
    <w:rsid w:val="00FD5808"/>
    <w:rsid w:val="00FD6040"/>
    <w:rsid w:val="00FD65A5"/>
    <w:rsid w:val="00FD6B68"/>
    <w:rsid w:val="00FD6BAD"/>
    <w:rsid w:val="00FD6BE6"/>
    <w:rsid w:val="00FD6D96"/>
    <w:rsid w:val="00FD7459"/>
    <w:rsid w:val="00FD76C9"/>
    <w:rsid w:val="00FD7EF3"/>
    <w:rsid w:val="00FD7FE7"/>
    <w:rsid w:val="00FE00AC"/>
    <w:rsid w:val="00FE0207"/>
    <w:rsid w:val="00FE0797"/>
    <w:rsid w:val="00FE08F9"/>
    <w:rsid w:val="00FE0C5A"/>
    <w:rsid w:val="00FE0CEE"/>
    <w:rsid w:val="00FE173B"/>
    <w:rsid w:val="00FE1B4F"/>
    <w:rsid w:val="00FE1BBB"/>
    <w:rsid w:val="00FE1E37"/>
    <w:rsid w:val="00FE1F58"/>
    <w:rsid w:val="00FE20D5"/>
    <w:rsid w:val="00FE2157"/>
    <w:rsid w:val="00FE2753"/>
    <w:rsid w:val="00FE2B14"/>
    <w:rsid w:val="00FE2C27"/>
    <w:rsid w:val="00FE2FD3"/>
    <w:rsid w:val="00FE2FE4"/>
    <w:rsid w:val="00FE3381"/>
    <w:rsid w:val="00FE36AD"/>
    <w:rsid w:val="00FE3A81"/>
    <w:rsid w:val="00FE4714"/>
    <w:rsid w:val="00FE4780"/>
    <w:rsid w:val="00FE488E"/>
    <w:rsid w:val="00FE49C4"/>
    <w:rsid w:val="00FE4B65"/>
    <w:rsid w:val="00FE4B7D"/>
    <w:rsid w:val="00FE5743"/>
    <w:rsid w:val="00FE57BE"/>
    <w:rsid w:val="00FE5882"/>
    <w:rsid w:val="00FE5942"/>
    <w:rsid w:val="00FE5C77"/>
    <w:rsid w:val="00FE5CF0"/>
    <w:rsid w:val="00FE6044"/>
    <w:rsid w:val="00FE6165"/>
    <w:rsid w:val="00FE63DF"/>
    <w:rsid w:val="00FE6C07"/>
    <w:rsid w:val="00FE6C23"/>
    <w:rsid w:val="00FE6E72"/>
    <w:rsid w:val="00FE79B2"/>
    <w:rsid w:val="00FE79DE"/>
    <w:rsid w:val="00FE7DDD"/>
    <w:rsid w:val="00FF0CCA"/>
    <w:rsid w:val="00FF103B"/>
    <w:rsid w:val="00FF19D2"/>
    <w:rsid w:val="00FF1DC9"/>
    <w:rsid w:val="00FF1E71"/>
    <w:rsid w:val="00FF232C"/>
    <w:rsid w:val="00FF27B6"/>
    <w:rsid w:val="00FF2A5A"/>
    <w:rsid w:val="00FF2A9E"/>
    <w:rsid w:val="00FF2E6F"/>
    <w:rsid w:val="00FF2E77"/>
    <w:rsid w:val="00FF2EA5"/>
    <w:rsid w:val="00FF2F60"/>
    <w:rsid w:val="00FF3066"/>
    <w:rsid w:val="00FF32CA"/>
    <w:rsid w:val="00FF370E"/>
    <w:rsid w:val="00FF3863"/>
    <w:rsid w:val="00FF39DB"/>
    <w:rsid w:val="00FF3AAD"/>
    <w:rsid w:val="00FF3AE6"/>
    <w:rsid w:val="00FF3F04"/>
    <w:rsid w:val="00FF428C"/>
    <w:rsid w:val="00FF43C4"/>
    <w:rsid w:val="00FF44B7"/>
    <w:rsid w:val="00FF49CD"/>
    <w:rsid w:val="00FF552A"/>
    <w:rsid w:val="00FF568D"/>
    <w:rsid w:val="00FF59CB"/>
    <w:rsid w:val="00FF5B5D"/>
    <w:rsid w:val="00FF5FE1"/>
    <w:rsid w:val="00FF64B2"/>
    <w:rsid w:val="00FF6546"/>
    <w:rsid w:val="00FF670A"/>
    <w:rsid w:val="00FF6825"/>
    <w:rsid w:val="00FF699D"/>
    <w:rsid w:val="00FF69EA"/>
    <w:rsid w:val="00FF6AAF"/>
    <w:rsid w:val="00FF6B96"/>
    <w:rsid w:val="00FF6BC5"/>
    <w:rsid w:val="00FF6CC8"/>
    <w:rsid w:val="00FF70B2"/>
    <w:rsid w:val="00FF75F5"/>
    <w:rsid w:val="00FF79B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DDEDBA"/>
  <w15:docId w15:val="{87754B8A-6474-44A4-B56F-65C652DC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75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897CE0"/>
    <w:pPr>
      <w:numPr>
        <w:ilvl w:val="0"/>
        <w:numId w:val="0"/>
      </w:numPr>
      <w:spacing w:before="0" w:after="0" w:line="240" w:lineRule="auto"/>
      <w:ind w:left="630" w:hanging="90"/>
      <w:jc w:val="both"/>
      <w:outlineLvl w:val="0"/>
    </w:pPr>
    <w:rPr>
      <w:rFonts w:cstheme="minorBidi"/>
      <w:bCs/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897CE0"/>
    <w:rPr>
      <w:rFonts w:cstheme="minorBidi"/>
      <w:b/>
      <w:bCs/>
      <w:sz w:val="24"/>
      <w:szCs w:val="24"/>
      <w:lang w:val="en-GB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4E0267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A25C7F"/>
    <w:rPr>
      <w:sz w:val="18"/>
      <w:lang w:val="en-GB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246492"/>
    <w:pPr>
      <w:numPr>
        <w:numId w:val="0"/>
      </w:numPr>
      <w:tabs>
        <w:tab w:val="left" w:pos="227"/>
      </w:tabs>
      <w:spacing w:after="0" w:line="240" w:lineRule="auto"/>
      <w:ind w:left="227" w:hanging="320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character" w:customStyle="1" w:styleId="blockChar">
    <w:name w:val="block Char"/>
    <w:aliases w:val="b Char"/>
    <w:link w:val="block"/>
    <w:locked/>
    <w:rsid w:val="002601AB"/>
    <w:rPr>
      <w:sz w:val="22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718B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D718B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19D2"/>
    <w:rPr>
      <w:sz w:val="22"/>
      <w:lang w:val="en-GB" w:bidi="ar-SA"/>
    </w:r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F64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25565"/>
    <w:rPr>
      <w:color w:val="0000FF"/>
      <w:u w:val="single"/>
    </w:rPr>
  </w:style>
  <w:style w:type="paragraph" w:customStyle="1" w:styleId="a">
    <w:name w:val="¢éÍ¤ÇÒÁ"/>
    <w:basedOn w:val="Normal"/>
    <w:uiPriority w:val="99"/>
    <w:rsid w:val="004E026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T">
    <w:name w:val="Å§ª×Í T"/>
    <w:basedOn w:val="Normal"/>
    <w:uiPriority w:val="99"/>
    <w:rsid w:val="004E0267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ListBullet5">
    <w:name w:val="List Bullet 5"/>
    <w:basedOn w:val="Normal"/>
    <w:uiPriority w:val="99"/>
    <w:unhideWhenUsed/>
    <w:rsid w:val="00891594"/>
    <w:pPr>
      <w:numPr>
        <w:numId w:val="8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rsid w:val="008915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customStyle="1" w:styleId="a0">
    <w:name w:val="???????"/>
    <w:basedOn w:val="Normal"/>
    <w:rsid w:val="008A7FD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styleId="LineNumber">
    <w:name w:val="line number"/>
    <w:basedOn w:val="DefaultParagraphFont"/>
    <w:semiHidden/>
    <w:unhideWhenUsed/>
    <w:rsid w:val="006C318B"/>
  </w:style>
  <w:style w:type="character" w:customStyle="1" w:styleId="BodyTextChar1">
    <w:name w:val="Body Text Char1"/>
    <w:aliases w:val="bt Char1,body text Char1,Body Char1"/>
    <w:locked/>
    <w:rsid w:val="00804E46"/>
    <w:rPr>
      <w:rFonts w:ascii="Arial" w:hAnsi="Arial" w:cs="Angsana New"/>
      <w:sz w:val="22"/>
      <w:szCs w:val="22"/>
    </w:rPr>
  </w:style>
  <w:style w:type="paragraph" w:styleId="TOC7">
    <w:name w:val="toc 7"/>
    <w:basedOn w:val="Normal"/>
    <w:next w:val="Normal"/>
    <w:autoRedefine/>
    <w:unhideWhenUsed/>
    <w:rsid w:val="00F218DA"/>
    <w:pPr>
      <w:spacing w:after="100"/>
      <w:ind w:left="1320"/>
    </w:pPr>
  </w:style>
  <w:style w:type="paragraph" w:styleId="ListNumber5">
    <w:name w:val="List Number 5"/>
    <w:basedOn w:val="Normal"/>
    <w:rsid w:val="00F218DA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FB7412"/>
    <w:rPr>
      <w:rFonts w:ascii="Courier New" w:hAnsi="Courier New" w:cs="Courier New"/>
      <w:lang w:val="en-US" w:eastAsia="en-US"/>
    </w:rPr>
  </w:style>
  <w:style w:type="paragraph" w:customStyle="1" w:styleId="RNormal">
    <w:name w:val="RNormal"/>
    <w:basedOn w:val="Normal"/>
    <w:rsid w:val="00A25C7F"/>
    <w:pPr>
      <w:spacing w:line="240" w:lineRule="auto"/>
      <w:jc w:val="both"/>
    </w:pPr>
    <w:rPr>
      <w:szCs w:val="24"/>
      <w:lang w:val="en-US"/>
    </w:rPr>
  </w:style>
  <w:style w:type="paragraph" w:customStyle="1" w:styleId="3">
    <w:name w:val="?????3????"/>
    <w:basedOn w:val="Normal"/>
    <w:rsid w:val="00DF7DAD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en-US" w:bidi="th-TH"/>
    </w:rPr>
  </w:style>
  <w:style w:type="paragraph" w:styleId="ListNumber2">
    <w:name w:val="List Number 2"/>
    <w:basedOn w:val="Normal"/>
    <w:rsid w:val="00DF7DAD"/>
    <w:pPr>
      <w:tabs>
        <w:tab w:val="left" w:pos="227"/>
        <w:tab w:val="num" w:pos="360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styleId="ListNumber3">
    <w:name w:val="List Number 3"/>
    <w:basedOn w:val="Normal"/>
    <w:unhideWhenUsed/>
    <w:rsid w:val="00331552"/>
    <w:pPr>
      <w:contextualSpacing/>
    </w:pPr>
  </w:style>
  <w:style w:type="paragraph" w:customStyle="1" w:styleId="a1">
    <w:name w:val="???"/>
    <w:basedOn w:val="Normal"/>
    <w:rsid w:val="005323AA"/>
    <w:pPr>
      <w:spacing w:line="240" w:lineRule="auto"/>
      <w:ind w:right="129"/>
      <w:jc w:val="right"/>
    </w:pPr>
    <w:rPr>
      <w:rFonts w:ascii="Book Antiqua" w:hAnsi="Book Antiqua" w:cs="Angsana New"/>
      <w:szCs w:val="22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667E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TOC8">
    <w:name w:val="toc 8"/>
    <w:basedOn w:val="Normal"/>
    <w:next w:val="Normal"/>
    <w:autoRedefine/>
    <w:semiHidden/>
    <w:unhideWhenUsed/>
    <w:rsid w:val="0079427C"/>
    <w:pPr>
      <w:ind w:left="1540"/>
    </w:pPr>
  </w:style>
  <w:style w:type="paragraph" w:styleId="NoSpacing">
    <w:name w:val="No Spacing"/>
    <w:uiPriority w:val="1"/>
    <w:qFormat/>
    <w:rsid w:val="00F12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125B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38">
    <w:name w:val="Pa38"/>
    <w:basedOn w:val="Default"/>
    <w:next w:val="Default"/>
    <w:uiPriority w:val="99"/>
    <w:rsid w:val="00A16F2D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945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rmalWeb">
    <w:name w:val="Normal (Web)"/>
    <w:basedOn w:val="Normal"/>
    <w:uiPriority w:val="99"/>
    <w:unhideWhenUsed/>
    <w:rsid w:val="005559CF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ui-provider">
    <w:name w:val="ui-provider"/>
    <w:basedOn w:val="DefaultParagraphFont"/>
    <w:rsid w:val="0051314A"/>
  </w:style>
  <w:style w:type="table" w:customStyle="1" w:styleId="TableGrid5">
    <w:name w:val="Table Grid5"/>
    <w:basedOn w:val="TableNormal"/>
    <w:next w:val="TableGrid"/>
    <w:uiPriority w:val="39"/>
    <w:rsid w:val="00085F9C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9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BAAD86-4F90-4197-BD20-80BCE25B8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DF7DD-5AA2-4D93-AFFB-B81F55FDCF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8B5A5A-8492-4173-9B49-C5D4B784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3448D8-DF15-4FDE-A685-CF5750EA4E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 - DPP</dc:creator>
  <cp:keywords/>
  <dc:description/>
  <cp:lastModifiedBy>Kannika Phasuk</cp:lastModifiedBy>
  <cp:revision>2</cp:revision>
  <cp:lastPrinted>2025-11-12T07:18:00Z</cp:lastPrinted>
  <dcterms:created xsi:type="dcterms:W3CDTF">2026-08-10T12:27:00Z</dcterms:created>
  <dcterms:modified xsi:type="dcterms:W3CDTF">2026-08-10T12:27:00Z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e50a10ffe778b726e9600bbc1593c11a36b414b0879b3f1d98727b558b992f8e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