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63083" w14:textId="240894B0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CF3746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>เมืองไทย</w:t>
      </w:r>
      <w:r w:rsidR="00C62C05"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 xml:space="preserve">แคปปิตอล </w:t>
      </w:r>
      <w:r w:rsidRPr="00CF37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CF374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5FCBA9" w14:textId="4A4E9D41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493A1BB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0FBA482" w14:textId="3649AC96" w:rsidR="009B2BF1" w:rsidRPr="00CF3746" w:rsidRDefault="0013367C" w:rsidP="009B2B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สำหรับ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eastAsia="Cordia New" w:hAnsi="Angsana New" w:cs="Angsana New"/>
          <w:b w:val="0"/>
          <w:bCs w:val="0"/>
          <w:sz w:val="32"/>
          <w:szCs w:val="32"/>
        </w:rPr>
        <w:t>0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 w:rsidR="009B2BF1" w:rsidRPr="00CF3746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9B2BF1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6D67E2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1F84E25D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ECBC36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9EAE86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A1E3A" w14:textId="77777777" w:rsidR="00804175" w:rsidRPr="00DD6582" w:rsidRDefault="00804175" w:rsidP="00DD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Theme="majorBidi" w:hAnsiTheme="majorBidi" w:cs="Angsana New"/>
          <w:sz w:val="30"/>
          <w:szCs w:val="30"/>
        </w:rPr>
        <w:sectPr w:rsidR="00804175" w:rsidRPr="00DD6582" w:rsidSect="00414D0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0865EDA" w14:textId="554C234F" w:rsidR="00804175" w:rsidRPr="00CF3746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</w:t>
      </w:r>
      <w:r w:rsidR="00FF3BCE" w:rsidRPr="00CF374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805163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2B4C892B" w14:textId="7434B91E" w:rsidR="00804175" w:rsidRPr="00B82D37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B82D37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คณะกรรมการบริษัท </w:t>
      </w:r>
      <w:r w:rsidR="00DA1567" w:rsidRPr="00B82D37">
        <w:rPr>
          <w:rFonts w:asciiTheme="majorBidi" w:hAnsiTheme="majorBidi" w:cstheme="majorBidi"/>
          <w:b/>
          <w:bCs/>
          <w:sz w:val="28"/>
          <w:szCs w:val="28"/>
          <w:cs/>
        </w:rPr>
        <w:t>เมืองไทย แคปปิตอล</w:t>
      </w:r>
      <w:r w:rsidR="00143016"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="00DA1567"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3236F749" w14:textId="77777777" w:rsidR="00804175" w:rsidRPr="00B82D37" w:rsidRDefault="00804175" w:rsidP="008E1272">
      <w:pPr>
        <w:pStyle w:val="a"/>
        <w:tabs>
          <w:tab w:val="clear" w:pos="1080"/>
          <w:tab w:val="left" w:pos="540"/>
        </w:tabs>
        <w:spacing w:line="340" w:lineRule="exact"/>
        <w:ind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7D32DDAF" w14:textId="686D3BEA" w:rsidR="001F1197" w:rsidRDefault="00612B9E" w:rsidP="00612B9E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612B9E">
        <w:rPr>
          <w:rFonts w:asciiTheme="majorBidi" w:hAnsiTheme="majorBidi" w:cstheme="majorBidi" w:hint="cs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30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2569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สำหรับงวดสามเดือนและหกเดือนสิ้นสุดวันที่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30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2569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สำหรับงวดหกเดือนสิ้นสุดวันที่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30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2569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และหมายเหตุประกอบงบการเงินแบบย่อ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ข้อมูลทางการเงินระหว่างกาล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เมืองไทย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แคปปิตอล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และของเฉพาะบริษัท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เมืองไทย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แคปปิตอล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ฉบับที่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34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เรื่อง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การรายงานทางการเงินระหว่างกาล</w:t>
      </w:r>
      <w:r w:rsidRPr="00612B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2B9E">
        <w:rPr>
          <w:rFonts w:asciiTheme="majorBidi" w:hAnsiTheme="majorBidi" w:cs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FAB408" w14:textId="77777777" w:rsidR="00612B9E" w:rsidRPr="00612B9E" w:rsidRDefault="00612B9E" w:rsidP="00612B9E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236F76DD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rPr>
          <w:rFonts w:asciiTheme="majorBidi" w:hAnsiTheme="majorBidi" w:cstheme="majorBidi"/>
          <w:i/>
          <w:iCs/>
          <w:sz w:val="28"/>
          <w:szCs w:val="28"/>
        </w:rPr>
      </w:pPr>
      <w:r w:rsidRPr="00B82D37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062FD288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73AC6180" w14:textId="2E39DBAD" w:rsidR="001F1197" w:rsidRPr="00B82D37" w:rsidRDefault="001F1197" w:rsidP="00D66F50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82D37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B82D37">
        <w:rPr>
          <w:rFonts w:asciiTheme="majorBidi" w:hAnsiTheme="majorBidi" w:cstheme="majorBidi"/>
          <w:sz w:val="28"/>
          <w:szCs w:val="28"/>
        </w:rPr>
        <w:t xml:space="preserve"> 2410 </w:t>
      </w:r>
      <w:r w:rsidRPr="00B82D37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“การสอบทานข้อมูลทางการเงินระหว่างกาลโดยผู้สอบบัญชีรับ</w:t>
      </w:r>
      <w:r w:rsidRPr="005A08A0">
        <w:rPr>
          <w:rFonts w:asciiTheme="majorBidi" w:hAnsiTheme="majorBidi" w:cstheme="majorBidi"/>
          <w:sz w:val="28"/>
          <w:szCs w:val="28"/>
          <w:cs/>
        </w:rPr>
        <w:t>อนุญาต</w:t>
      </w:r>
      <w:r w:rsidRPr="00B82D37">
        <w:rPr>
          <w:rFonts w:asciiTheme="majorBidi" w:hAnsiTheme="majorBidi" w:cstheme="majorBidi"/>
          <w:sz w:val="28"/>
          <w:szCs w:val="28"/>
          <w:cs/>
        </w:rPr>
        <w:t>ของกิจการ” การสอบทานดังกล่าวประกอบด้วย การใช้วิธีการสอบถามบุคลากรซึ่งส่วนใหญ่เป็นผู้รับผิดชอบ</w:t>
      </w:r>
      <w:r w:rsidR="008B31C4">
        <w:rPr>
          <w:rFonts w:asciiTheme="majorBidi" w:hAnsiTheme="majorBidi" w:cstheme="majorBidi"/>
          <w:sz w:val="28"/>
          <w:szCs w:val="28"/>
        </w:rPr>
        <w:br/>
      </w:r>
      <w:r w:rsidRPr="00B82D37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25713F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rPr>
          <w:rFonts w:asciiTheme="majorBidi" w:hAnsiTheme="majorBidi" w:cstheme="majorBidi"/>
          <w:sz w:val="28"/>
          <w:szCs w:val="28"/>
        </w:rPr>
      </w:pPr>
    </w:p>
    <w:p w14:paraId="32766092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rPr>
          <w:rFonts w:asciiTheme="majorBidi" w:hAnsiTheme="majorBidi" w:cstheme="majorBidi"/>
          <w:i/>
          <w:iCs/>
          <w:sz w:val="28"/>
          <w:szCs w:val="28"/>
        </w:rPr>
      </w:pPr>
      <w:r w:rsidRPr="00B82D37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02637CFC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3DBE8F03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82D37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82D37">
        <w:rPr>
          <w:rFonts w:asciiTheme="majorBidi" w:hAnsiTheme="majorBidi" w:cstheme="majorBidi"/>
          <w:sz w:val="28"/>
          <w:szCs w:val="28"/>
        </w:rPr>
        <w:t>34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52813A29" w14:textId="5BA7012F" w:rsidR="001F1197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0E55326" w14:textId="77777777" w:rsidR="00ED2F7E" w:rsidRDefault="00ED2F7E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44206778" w14:textId="77777777" w:rsidR="00F472D0" w:rsidRPr="00805163" w:rsidRDefault="00F472D0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A591375" w14:textId="77777777" w:rsidR="001F1197" w:rsidRPr="00805163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064C4813" w14:textId="77777777" w:rsidR="001F1197" w:rsidRPr="00805163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sz w:val="28"/>
          <w:szCs w:val="28"/>
          <w:cs/>
        </w:rPr>
      </w:pPr>
      <w:r w:rsidRPr="00805163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Pr="00805163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อรวรรณ</w:t>
      </w:r>
      <w:r w:rsidRPr="00805163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Pr="00805163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ชุณหกิจไพศาล</w:t>
      </w:r>
      <w:r w:rsidRPr="00805163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3775A8D7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37DB12D4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805163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Pr="00805163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805163">
        <w:rPr>
          <w:rFonts w:asciiTheme="majorBidi" w:hAnsiTheme="majorBidi" w:cs="Angsana New"/>
          <w:sz w:val="28"/>
          <w:szCs w:val="28"/>
          <w:cs/>
        </w:rPr>
        <w:t>1</w:t>
      </w:r>
      <w:r w:rsidRPr="00805163">
        <w:rPr>
          <w:rFonts w:ascii="Angsana New" w:eastAsia="Cordia New" w:hAnsi="Angsana New" w:cs="Angsana New"/>
          <w:spacing w:val="-4"/>
          <w:sz w:val="28"/>
          <w:szCs w:val="28"/>
          <w:cs/>
        </w:rPr>
        <w:t>0</w:t>
      </w:r>
      <w:r w:rsidRPr="00805163">
        <w:rPr>
          <w:rFonts w:ascii="Angsana New" w:hAnsi="Angsana New" w:cs="Angsana New"/>
          <w:sz w:val="28"/>
          <w:szCs w:val="28"/>
          <w:cs/>
        </w:rPr>
        <w:t>5</w:t>
      </w:r>
    </w:p>
    <w:p w14:paraId="6A6E16DF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C704A45" w14:textId="77777777" w:rsidR="001F1197" w:rsidRPr="00805163" w:rsidRDefault="001F1197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1ADE0A11" w14:textId="77777777" w:rsidR="001F1197" w:rsidRPr="00805163" w:rsidRDefault="001F1197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5509282" w14:textId="2F8E91C9" w:rsidR="00FE73BA" w:rsidRPr="00B71BBF" w:rsidRDefault="00C36303" w:rsidP="00B71B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="Angsana New"/>
          <w:b w:val="0"/>
          <w:bCs w:val="0"/>
          <w:sz w:val="28"/>
          <w:szCs w:val="28"/>
          <w:cs/>
        </w:rPr>
        <w:sectPr w:rsidR="00FE73BA" w:rsidRPr="00B71BBF" w:rsidSect="00F472D0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288" w:gutter="0"/>
          <w:cols w:space="720"/>
          <w:docGrid w:linePitch="360"/>
        </w:sectPr>
      </w:pPr>
      <w:r>
        <w:rPr>
          <w:rFonts w:asciiTheme="majorBidi" w:hAnsiTheme="majorBidi" w:cstheme="majorBidi"/>
          <w:b w:val="0"/>
          <w:bCs w:val="0"/>
          <w:sz w:val="28"/>
          <w:szCs w:val="28"/>
        </w:rPr>
        <w:t>11</w:t>
      </w:r>
      <w:r w:rsidR="00B71BBF" w:rsidRPr="00B71BBF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="00612B9E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สิงหาคม</w:t>
      </w:r>
      <w:r w:rsidR="00B71BBF">
        <w:rPr>
          <w:rFonts w:asciiTheme="majorBidi" w:hAnsiTheme="majorBidi" w:cs="Angsana New"/>
          <w:b w:val="0"/>
          <w:bCs w:val="0"/>
          <w:sz w:val="28"/>
          <w:szCs w:val="28"/>
        </w:rPr>
        <w:t xml:space="preserve"> 2569</w:t>
      </w:r>
    </w:p>
    <w:p w14:paraId="638D0DA0" w14:textId="77777777" w:rsidR="00FE73BA" w:rsidRDefault="00FE73BA" w:rsidP="00466D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sz w:val="28"/>
          <w:szCs w:val="28"/>
        </w:rPr>
      </w:pPr>
    </w:p>
    <w:sectPr w:rsidR="00FE73BA" w:rsidSect="0082618C">
      <w:headerReference w:type="default" r:id="rId19"/>
      <w:type w:val="continuous"/>
      <w:pgSz w:w="11909" w:h="16834" w:code="9"/>
      <w:pgMar w:top="691" w:right="1152" w:bottom="576" w:left="1152" w:header="720" w:footer="288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4DC2A" w14:textId="77777777" w:rsidR="001B6EED" w:rsidRDefault="001B6EED">
      <w:r>
        <w:separator/>
      </w:r>
    </w:p>
  </w:endnote>
  <w:endnote w:type="continuationSeparator" w:id="0">
    <w:p w14:paraId="16F2064B" w14:textId="77777777" w:rsidR="001B6EED" w:rsidRDefault="001B6EED">
      <w:r>
        <w:continuationSeparator/>
      </w:r>
    </w:p>
  </w:endnote>
  <w:endnote w:type="continuationNotice" w:id="1">
    <w:p w14:paraId="2D626BB5" w14:textId="77777777" w:rsidR="001B6EED" w:rsidRDefault="001B6E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F31F" w14:textId="77777777" w:rsidR="003A7443" w:rsidRDefault="003A744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3A7443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00577" w14:textId="1707A8BD" w:rsidR="003A7443" w:rsidRDefault="003A7443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C42EE8">
      <w:rPr>
        <w:noProof/>
      </w:rPr>
      <w:t>MTC THFS 2Q26_Template.docx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108E6C24" w14:textId="77777777" w:rsidR="003A7443" w:rsidRPr="00960645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2AF91" w14:textId="77777777" w:rsidR="003A7443" w:rsidRDefault="003A7443" w:rsidP="00F2000C">
    <w:pPr>
      <w:pStyle w:val="Footer"/>
      <w:framePr w:wrap="around" w:vAnchor="text" w:hAnchor="margin" w:xAlign="right" w:y="1"/>
      <w:rPr>
        <w:rStyle w:val="PageNumber"/>
      </w:rPr>
    </w:pPr>
  </w:p>
  <w:p w14:paraId="2DD089F5" w14:textId="1D7E7B07" w:rsidR="003A7443" w:rsidRPr="00143016" w:rsidRDefault="003A7443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B210C" w14:textId="106B74E0" w:rsidR="00AC59CD" w:rsidRPr="00FE73BA" w:rsidRDefault="00AC59CD">
    <w:pPr>
      <w:pStyle w:val="Footer"/>
      <w:jc w:val="center"/>
      <w:rPr>
        <w:rFonts w:asciiTheme="majorBidi" w:hAnsiTheme="majorBidi" w:cstheme="majorBidi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9F001" w14:textId="77777777" w:rsidR="001B6EED" w:rsidRDefault="001B6EED">
      <w:r>
        <w:separator/>
      </w:r>
    </w:p>
  </w:footnote>
  <w:footnote w:type="continuationSeparator" w:id="0">
    <w:p w14:paraId="331F0026" w14:textId="77777777" w:rsidR="001B6EED" w:rsidRDefault="001B6EED">
      <w:r>
        <w:continuationSeparator/>
      </w:r>
    </w:p>
  </w:footnote>
  <w:footnote w:type="continuationNotice" w:id="1">
    <w:p w14:paraId="35FDE015" w14:textId="77777777" w:rsidR="001B6EED" w:rsidRDefault="001B6EE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1ADB5" w14:textId="77777777" w:rsidR="003A7443" w:rsidRDefault="001B6EED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5F46" w14:textId="7633E724" w:rsidR="003A7443" w:rsidRDefault="003A7443" w:rsidP="00713C50">
    <w:pPr>
      <w:pStyle w:val="Header"/>
    </w:pPr>
  </w:p>
  <w:p w14:paraId="1DF8B329" w14:textId="6368A5ED" w:rsidR="003A7443" w:rsidRDefault="003A7443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>
      <w:rPr>
        <w:rFonts w:ascii="Angsana New" w:hAnsi="Angsana New" w:cs="Angsana New"/>
        <w:b/>
        <w:bCs/>
        <w:noProof/>
        <w:sz w:val="32"/>
        <w:szCs w:val="32"/>
        <w:cs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E7603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252533D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5038A2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9960CB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A22F93B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C009B9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B789B" w14:textId="77777777" w:rsidR="006748BB" w:rsidRDefault="006748B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08DEB904" w14:textId="77777777" w:rsidR="006748BB" w:rsidRDefault="006748B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28DF27B" w14:textId="77777777" w:rsidR="006748BB" w:rsidRDefault="006748B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58A4D82" w14:textId="77777777" w:rsidR="006748BB" w:rsidRDefault="006748B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67B3CCAD" w14:textId="77777777" w:rsidR="006748BB" w:rsidRDefault="006748B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1AEEE301" w14:textId="77777777" w:rsidR="006748BB" w:rsidRDefault="006748B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B088B5" w14:textId="77777777" w:rsidR="006748BB" w:rsidRDefault="006748B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646F4" w14:textId="77777777" w:rsidR="00FE73BA" w:rsidRPr="00606B89" w:rsidRDefault="00FE73BA" w:rsidP="00FE73B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54CD34F" w14:textId="77777777" w:rsidR="00FE73BA" w:rsidRPr="00606B89" w:rsidRDefault="00FE73BA" w:rsidP="00FE73B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3334B877" w14:textId="77777777" w:rsidR="00DA564B" w:rsidRPr="00B82E50" w:rsidRDefault="00DA564B" w:rsidP="00DA564B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2569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27E21B19" w14:textId="77777777" w:rsidR="00FE73BA" w:rsidRDefault="00FE73B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7263C93"/>
    <w:multiLevelType w:val="multilevel"/>
    <w:tmpl w:val="DF6E19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6694AC9"/>
    <w:multiLevelType w:val="hybridMultilevel"/>
    <w:tmpl w:val="DBAAAAC8"/>
    <w:lvl w:ilvl="0" w:tplc="DE226E4C">
      <w:start w:val="31"/>
      <w:numFmt w:val="bullet"/>
      <w:lvlText w:val="﷐"/>
      <w:lvlJc w:val="left"/>
      <w:pPr>
        <w:ind w:left="1050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E414623"/>
    <w:multiLevelType w:val="hybridMultilevel"/>
    <w:tmpl w:val="B5E8F5F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4339644">
    <w:abstractNumId w:val="0"/>
  </w:num>
  <w:num w:numId="2" w16cid:durableId="1430080230">
    <w:abstractNumId w:val="3"/>
  </w:num>
  <w:num w:numId="3" w16cid:durableId="1781140968">
    <w:abstractNumId w:val="8"/>
  </w:num>
  <w:num w:numId="4" w16cid:durableId="1181821572">
    <w:abstractNumId w:val="0"/>
  </w:num>
  <w:num w:numId="5" w16cid:durableId="7144962">
    <w:abstractNumId w:val="0"/>
  </w:num>
  <w:num w:numId="6" w16cid:durableId="815269062">
    <w:abstractNumId w:val="5"/>
  </w:num>
  <w:num w:numId="7" w16cid:durableId="379138633">
    <w:abstractNumId w:val="7"/>
  </w:num>
  <w:num w:numId="8" w16cid:durableId="2135365155">
    <w:abstractNumId w:val="4"/>
  </w:num>
  <w:num w:numId="9" w16cid:durableId="253713615">
    <w:abstractNumId w:val="11"/>
  </w:num>
  <w:num w:numId="10" w16cid:durableId="255796996">
    <w:abstractNumId w:val="2"/>
  </w:num>
  <w:num w:numId="11" w16cid:durableId="251087856">
    <w:abstractNumId w:val="10"/>
  </w:num>
  <w:num w:numId="12" w16cid:durableId="1247420198">
    <w:abstractNumId w:val="12"/>
  </w:num>
  <w:num w:numId="13" w16cid:durableId="1209486136">
    <w:abstractNumId w:val="0"/>
  </w:num>
  <w:num w:numId="14" w16cid:durableId="502280877">
    <w:abstractNumId w:val="0"/>
  </w:num>
  <w:num w:numId="15" w16cid:durableId="1522628517">
    <w:abstractNumId w:val="0"/>
  </w:num>
  <w:num w:numId="16" w16cid:durableId="825977525">
    <w:abstractNumId w:val="9"/>
  </w:num>
  <w:num w:numId="17" w16cid:durableId="433282297">
    <w:abstractNumId w:val="1"/>
  </w:num>
  <w:num w:numId="18" w16cid:durableId="657731334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30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46E"/>
    <w:rsid w:val="00002559"/>
    <w:rsid w:val="000025CB"/>
    <w:rsid w:val="0000264D"/>
    <w:rsid w:val="00002740"/>
    <w:rsid w:val="00002891"/>
    <w:rsid w:val="0000293E"/>
    <w:rsid w:val="00002C59"/>
    <w:rsid w:val="00002D6B"/>
    <w:rsid w:val="00002F50"/>
    <w:rsid w:val="0000312E"/>
    <w:rsid w:val="00003133"/>
    <w:rsid w:val="00003497"/>
    <w:rsid w:val="000034F2"/>
    <w:rsid w:val="000035CF"/>
    <w:rsid w:val="00003891"/>
    <w:rsid w:val="000038A2"/>
    <w:rsid w:val="000039AE"/>
    <w:rsid w:val="000039BE"/>
    <w:rsid w:val="00003A47"/>
    <w:rsid w:val="00003AFE"/>
    <w:rsid w:val="00003B00"/>
    <w:rsid w:val="00003D1E"/>
    <w:rsid w:val="00003F96"/>
    <w:rsid w:val="00004339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953"/>
    <w:rsid w:val="00005ACB"/>
    <w:rsid w:val="00005BAB"/>
    <w:rsid w:val="00005C74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371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9FC"/>
    <w:rsid w:val="00010AE6"/>
    <w:rsid w:val="00010B13"/>
    <w:rsid w:val="00010B77"/>
    <w:rsid w:val="00010B8B"/>
    <w:rsid w:val="00010DF6"/>
    <w:rsid w:val="000112EE"/>
    <w:rsid w:val="0001146E"/>
    <w:rsid w:val="00011490"/>
    <w:rsid w:val="000115FA"/>
    <w:rsid w:val="000115FB"/>
    <w:rsid w:val="0001192B"/>
    <w:rsid w:val="0001193B"/>
    <w:rsid w:val="00011950"/>
    <w:rsid w:val="00011F66"/>
    <w:rsid w:val="00011F81"/>
    <w:rsid w:val="00012189"/>
    <w:rsid w:val="00012683"/>
    <w:rsid w:val="00012E3F"/>
    <w:rsid w:val="00012E83"/>
    <w:rsid w:val="0001307F"/>
    <w:rsid w:val="0001324D"/>
    <w:rsid w:val="000135F7"/>
    <w:rsid w:val="00013631"/>
    <w:rsid w:val="00013645"/>
    <w:rsid w:val="0001364C"/>
    <w:rsid w:val="0001367E"/>
    <w:rsid w:val="0001370F"/>
    <w:rsid w:val="00013716"/>
    <w:rsid w:val="00013AA0"/>
    <w:rsid w:val="00013BD7"/>
    <w:rsid w:val="00013C02"/>
    <w:rsid w:val="000140BB"/>
    <w:rsid w:val="00014A12"/>
    <w:rsid w:val="00014A49"/>
    <w:rsid w:val="00014A4A"/>
    <w:rsid w:val="00014AC1"/>
    <w:rsid w:val="00014D55"/>
    <w:rsid w:val="0001531D"/>
    <w:rsid w:val="000153D8"/>
    <w:rsid w:val="000154C0"/>
    <w:rsid w:val="000155AD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25A"/>
    <w:rsid w:val="000173F0"/>
    <w:rsid w:val="000174CB"/>
    <w:rsid w:val="00017563"/>
    <w:rsid w:val="000175E9"/>
    <w:rsid w:val="000175F2"/>
    <w:rsid w:val="000179E9"/>
    <w:rsid w:val="000179F5"/>
    <w:rsid w:val="00017A15"/>
    <w:rsid w:val="00017D34"/>
    <w:rsid w:val="00017E18"/>
    <w:rsid w:val="0002001D"/>
    <w:rsid w:val="00020021"/>
    <w:rsid w:val="00020144"/>
    <w:rsid w:val="000202EF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0FF1"/>
    <w:rsid w:val="0002119C"/>
    <w:rsid w:val="00021255"/>
    <w:rsid w:val="000212C3"/>
    <w:rsid w:val="00021740"/>
    <w:rsid w:val="00021A4A"/>
    <w:rsid w:val="00021B96"/>
    <w:rsid w:val="00021F8D"/>
    <w:rsid w:val="00021FCB"/>
    <w:rsid w:val="0002207C"/>
    <w:rsid w:val="00022087"/>
    <w:rsid w:val="000221F6"/>
    <w:rsid w:val="000222B6"/>
    <w:rsid w:val="00022345"/>
    <w:rsid w:val="0002249D"/>
    <w:rsid w:val="0002272A"/>
    <w:rsid w:val="00022888"/>
    <w:rsid w:val="00022BB4"/>
    <w:rsid w:val="00022CE8"/>
    <w:rsid w:val="00022EAC"/>
    <w:rsid w:val="000233A1"/>
    <w:rsid w:val="00023725"/>
    <w:rsid w:val="00023748"/>
    <w:rsid w:val="00023B62"/>
    <w:rsid w:val="00023CA0"/>
    <w:rsid w:val="00023CE6"/>
    <w:rsid w:val="00023D7D"/>
    <w:rsid w:val="00023DFC"/>
    <w:rsid w:val="00023EC6"/>
    <w:rsid w:val="00024270"/>
    <w:rsid w:val="00024304"/>
    <w:rsid w:val="0002430C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9FB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2D2F"/>
    <w:rsid w:val="0003334D"/>
    <w:rsid w:val="0003340E"/>
    <w:rsid w:val="00033483"/>
    <w:rsid w:val="00033585"/>
    <w:rsid w:val="000339D5"/>
    <w:rsid w:val="00033D3C"/>
    <w:rsid w:val="00033EF4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57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24"/>
    <w:rsid w:val="0003758F"/>
    <w:rsid w:val="00037609"/>
    <w:rsid w:val="000376CB"/>
    <w:rsid w:val="000377BC"/>
    <w:rsid w:val="000378C7"/>
    <w:rsid w:val="00037979"/>
    <w:rsid w:val="00037B93"/>
    <w:rsid w:val="00037D28"/>
    <w:rsid w:val="00040331"/>
    <w:rsid w:val="000404E2"/>
    <w:rsid w:val="00040591"/>
    <w:rsid w:val="00040791"/>
    <w:rsid w:val="000407EC"/>
    <w:rsid w:val="00040944"/>
    <w:rsid w:val="00040952"/>
    <w:rsid w:val="00040C14"/>
    <w:rsid w:val="00040D43"/>
    <w:rsid w:val="00040E14"/>
    <w:rsid w:val="00040E69"/>
    <w:rsid w:val="0004147B"/>
    <w:rsid w:val="00041597"/>
    <w:rsid w:val="0004168D"/>
    <w:rsid w:val="000416BD"/>
    <w:rsid w:val="00041708"/>
    <w:rsid w:val="000417FD"/>
    <w:rsid w:val="00041B3B"/>
    <w:rsid w:val="00041C82"/>
    <w:rsid w:val="00041E25"/>
    <w:rsid w:val="00041E72"/>
    <w:rsid w:val="00042021"/>
    <w:rsid w:val="0004220E"/>
    <w:rsid w:val="0004224A"/>
    <w:rsid w:val="00042290"/>
    <w:rsid w:val="0004235B"/>
    <w:rsid w:val="000423B8"/>
    <w:rsid w:val="000424C0"/>
    <w:rsid w:val="000425EC"/>
    <w:rsid w:val="00042ACF"/>
    <w:rsid w:val="00042B99"/>
    <w:rsid w:val="00042F74"/>
    <w:rsid w:val="00043109"/>
    <w:rsid w:val="0004334B"/>
    <w:rsid w:val="00043355"/>
    <w:rsid w:val="0004341A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81E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2B"/>
    <w:rsid w:val="000472AB"/>
    <w:rsid w:val="00047373"/>
    <w:rsid w:val="000475F4"/>
    <w:rsid w:val="000477F9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8E9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09"/>
    <w:rsid w:val="000515CE"/>
    <w:rsid w:val="0005174D"/>
    <w:rsid w:val="000518C8"/>
    <w:rsid w:val="00051A15"/>
    <w:rsid w:val="00051BD2"/>
    <w:rsid w:val="00051C63"/>
    <w:rsid w:val="00051E25"/>
    <w:rsid w:val="00051F69"/>
    <w:rsid w:val="0005207F"/>
    <w:rsid w:val="0005209B"/>
    <w:rsid w:val="00052183"/>
    <w:rsid w:val="00052251"/>
    <w:rsid w:val="000527FB"/>
    <w:rsid w:val="0005288D"/>
    <w:rsid w:val="000528EF"/>
    <w:rsid w:val="000529F4"/>
    <w:rsid w:val="00052BFC"/>
    <w:rsid w:val="00052EB3"/>
    <w:rsid w:val="00052FF6"/>
    <w:rsid w:val="000533E5"/>
    <w:rsid w:val="00053483"/>
    <w:rsid w:val="00053BD5"/>
    <w:rsid w:val="00053E51"/>
    <w:rsid w:val="00054199"/>
    <w:rsid w:val="00054433"/>
    <w:rsid w:val="00054663"/>
    <w:rsid w:val="0005493A"/>
    <w:rsid w:val="00054C0D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5D9"/>
    <w:rsid w:val="00056664"/>
    <w:rsid w:val="000569A6"/>
    <w:rsid w:val="00056A6B"/>
    <w:rsid w:val="00056D36"/>
    <w:rsid w:val="00056DED"/>
    <w:rsid w:val="00056DFE"/>
    <w:rsid w:val="00056F2D"/>
    <w:rsid w:val="000570A0"/>
    <w:rsid w:val="00057116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1F8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1E4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7D7"/>
    <w:rsid w:val="00064837"/>
    <w:rsid w:val="00064857"/>
    <w:rsid w:val="0006485E"/>
    <w:rsid w:val="0006491A"/>
    <w:rsid w:val="00064966"/>
    <w:rsid w:val="000649B9"/>
    <w:rsid w:val="000649D9"/>
    <w:rsid w:val="00064DF1"/>
    <w:rsid w:val="00064E8D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0BA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59D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6EF"/>
    <w:rsid w:val="00073C23"/>
    <w:rsid w:val="000741E3"/>
    <w:rsid w:val="000743E2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063"/>
    <w:rsid w:val="000750E0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731"/>
    <w:rsid w:val="0007689D"/>
    <w:rsid w:val="00076922"/>
    <w:rsid w:val="00076B87"/>
    <w:rsid w:val="00076BDC"/>
    <w:rsid w:val="00076E25"/>
    <w:rsid w:val="00076F7C"/>
    <w:rsid w:val="000770AF"/>
    <w:rsid w:val="00077245"/>
    <w:rsid w:val="00077471"/>
    <w:rsid w:val="000776A6"/>
    <w:rsid w:val="000777F7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246"/>
    <w:rsid w:val="0008146E"/>
    <w:rsid w:val="0008157C"/>
    <w:rsid w:val="00081694"/>
    <w:rsid w:val="00081947"/>
    <w:rsid w:val="000819B2"/>
    <w:rsid w:val="00081CA6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B8C"/>
    <w:rsid w:val="00082CA4"/>
    <w:rsid w:val="00083324"/>
    <w:rsid w:val="00083365"/>
    <w:rsid w:val="00083497"/>
    <w:rsid w:val="0008376D"/>
    <w:rsid w:val="0008395E"/>
    <w:rsid w:val="00083971"/>
    <w:rsid w:val="00083A90"/>
    <w:rsid w:val="00083AC3"/>
    <w:rsid w:val="00083E1D"/>
    <w:rsid w:val="00083E69"/>
    <w:rsid w:val="00083EA5"/>
    <w:rsid w:val="000840F1"/>
    <w:rsid w:val="00084299"/>
    <w:rsid w:val="00084311"/>
    <w:rsid w:val="00084856"/>
    <w:rsid w:val="000848D5"/>
    <w:rsid w:val="000849B3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28F"/>
    <w:rsid w:val="00086689"/>
    <w:rsid w:val="00086754"/>
    <w:rsid w:val="0008684D"/>
    <w:rsid w:val="0008691E"/>
    <w:rsid w:val="00086A0D"/>
    <w:rsid w:val="00086B7B"/>
    <w:rsid w:val="00086BFD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29"/>
    <w:rsid w:val="000901E2"/>
    <w:rsid w:val="000902EE"/>
    <w:rsid w:val="00090388"/>
    <w:rsid w:val="000904B0"/>
    <w:rsid w:val="000904B7"/>
    <w:rsid w:val="00090737"/>
    <w:rsid w:val="000908D0"/>
    <w:rsid w:val="000909FF"/>
    <w:rsid w:val="00090A18"/>
    <w:rsid w:val="00090ACF"/>
    <w:rsid w:val="00090E86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D89"/>
    <w:rsid w:val="00093F0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ABA"/>
    <w:rsid w:val="00095ABC"/>
    <w:rsid w:val="00095B3D"/>
    <w:rsid w:val="00095B92"/>
    <w:rsid w:val="00095C48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3A2"/>
    <w:rsid w:val="00097659"/>
    <w:rsid w:val="00097B79"/>
    <w:rsid w:val="00097CAE"/>
    <w:rsid w:val="00097E6E"/>
    <w:rsid w:val="00097EBA"/>
    <w:rsid w:val="000A01C6"/>
    <w:rsid w:val="000A0559"/>
    <w:rsid w:val="000A0669"/>
    <w:rsid w:val="000A0714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8A2"/>
    <w:rsid w:val="000A1E4E"/>
    <w:rsid w:val="000A1F12"/>
    <w:rsid w:val="000A1FC8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4EF3"/>
    <w:rsid w:val="000A534B"/>
    <w:rsid w:val="000A5395"/>
    <w:rsid w:val="000A5401"/>
    <w:rsid w:val="000A54F8"/>
    <w:rsid w:val="000A5777"/>
    <w:rsid w:val="000A5B2D"/>
    <w:rsid w:val="000A5DE8"/>
    <w:rsid w:val="000A5E70"/>
    <w:rsid w:val="000A5ED5"/>
    <w:rsid w:val="000A6287"/>
    <w:rsid w:val="000A66CA"/>
    <w:rsid w:val="000A6842"/>
    <w:rsid w:val="000A6B33"/>
    <w:rsid w:val="000A6BB1"/>
    <w:rsid w:val="000A6C08"/>
    <w:rsid w:val="000A6D23"/>
    <w:rsid w:val="000A6D5A"/>
    <w:rsid w:val="000A6E57"/>
    <w:rsid w:val="000A6F12"/>
    <w:rsid w:val="000A72E3"/>
    <w:rsid w:val="000A74A7"/>
    <w:rsid w:val="000A75D6"/>
    <w:rsid w:val="000A7635"/>
    <w:rsid w:val="000A7749"/>
    <w:rsid w:val="000A7793"/>
    <w:rsid w:val="000A78E1"/>
    <w:rsid w:val="000A79CC"/>
    <w:rsid w:val="000A7B0A"/>
    <w:rsid w:val="000A7B48"/>
    <w:rsid w:val="000A7BBD"/>
    <w:rsid w:val="000A7C89"/>
    <w:rsid w:val="000A7CD7"/>
    <w:rsid w:val="000A7DB4"/>
    <w:rsid w:val="000A7E80"/>
    <w:rsid w:val="000B00A5"/>
    <w:rsid w:val="000B01A4"/>
    <w:rsid w:val="000B079B"/>
    <w:rsid w:val="000B0815"/>
    <w:rsid w:val="000B09DC"/>
    <w:rsid w:val="000B0C44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57C"/>
    <w:rsid w:val="000B2675"/>
    <w:rsid w:val="000B268E"/>
    <w:rsid w:val="000B287F"/>
    <w:rsid w:val="000B2F43"/>
    <w:rsid w:val="000B307D"/>
    <w:rsid w:val="000B3369"/>
    <w:rsid w:val="000B33C5"/>
    <w:rsid w:val="000B33FE"/>
    <w:rsid w:val="000B376B"/>
    <w:rsid w:val="000B3DCD"/>
    <w:rsid w:val="000B42B6"/>
    <w:rsid w:val="000B4309"/>
    <w:rsid w:val="000B44E3"/>
    <w:rsid w:val="000B45EE"/>
    <w:rsid w:val="000B47CB"/>
    <w:rsid w:val="000B48C6"/>
    <w:rsid w:val="000B48F4"/>
    <w:rsid w:val="000B4C40"/>
    <w:rsid w:val="000B4CB1"/>
    <w:rsid w:val="000B4CEE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670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1A5"/>
    <w:rsid w:val="000C1276"/>
    <w:rsid w:val="000C135C"/>
    <w:rsid w:val="000C13EE"/>
    <w:rsid w:val="000C1494"/>
    <w:rsid w:val="000C1516"/>
    <w:rsid w:val="000C154D"/>
    <w:rsid w:val="000C1616"/>
    <w:rsid w:val="000C1648"/>
    <w:rsid w:val="000C180A"/>
    <w:rsid w:val="000C199A"/>
    <w:rsid w:val="000C1A99"/>
    <w:rsid w:val="000C1E51"/>
    <w:rsid w:val="000C1EAF"/>
    <w:rsid w:val="000C1FDB"/>
    <w:rsid w:val="000C2074"/>
    <w:rsid w:val="000C21DB"/>
    <w:rsid w:val="000C2252"/>
    <w:rsid w:val="000C2493"/>
    <w:rsid w:val="000C25AD"/>
    <w:rsid w:val="000C25AF"/>
    <w:rsid w:val="000C2880"/>
    <w:rsid w:val="000C29C0"/>
    <w:rsid w:val="000C2B77"/>
    <w:rsid w:val="000C2DF8"/>
    <w:rsid w:val="000C2EBE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3EB2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2F4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C7FE9"/>
    <w:rsid w:val="000D01FE"/>
    <w:rsid w:val="000D041B"/>
    <w:rsid w:val="000D0562"/>
    <w:rsid w:val="000D059F"/>
    <w:rsid w:val="000D08FD"/>
    <w:rsid w:val="000D0A7A"/>
    <w:rsid w:val="000D0AE2"/>
    <w:rsid w:val="000D0CDC"/>
    <w:rsid w:val="000D0F51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D1"/>
    <w:rsid w:val="000D2EF9"/>
    <w:rsid w:val="000D30D7"/>
    <w:rsid w:val="000D31A0"/>
    <w:rsid w:val="000D31E5"/>
    <w:rsid w:val="000D3327"/>
    <w:rsid w:val="000D3540"/>
    <w:rsid w:val="000D3629"/>
    <w:rsid w:val="000D3725"/>
    <w:rsid w:val="000D3923"/>
    <w:rsid w:val="000D3B7D"/>
    <w:rsid w:val="000D3D4E"/>
    <w:rsid w:val="000D3DC9"/>
    <w:rsid w:val="000D3E01"/>
    <w:rsid w:val="000D3E1E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5AF2"/>
    <w:rsid w:val="000D6054"/>
    <w:rsid w:val="000D6132"/>
    <w:rsid w:val="000D614D"/>
    <w:rsid w:val="000D6183"/>
    <w:rsid w:val="000D618D"/>
    <w:rsid w:val="000D6286"/>
    <w:rsid w:val="000D631B"/>
    <w:rsid w:val="000D6351"/>
    <w:rsid w:val="000D6590"/>
    <w:rsid w:val="000D65AB"/>
    <w:rsid w:val="000D6603"/>
    <w:rsid w:val="000D6696"/>
    <w:rsid w:val="000D66BA"/>
    <w:rsid w:val="000D6776"/>
    <w:rsid w:val="000D6971"/>
    <w:rsid w:val="000D6BFF"/>
    <w:rsid w:val="000D6DB2"/>
    <w:rsid w:val="000D6FB3"/>
    <w:rsid w:val="000D7072"/>
    <w:rsid w:val="000D71CC"/>
    <w:rsid w:val="000D72B5"/>
    <w:rsid w:val="000D7433"/>
    <w:rsid w:val="000D7607"/>
    <w:rsid w:val="000D7664"/>
    <w:rsid w:val="000D7721"/>
    <w:rsid w:val="000E00EA"/>
    <w:rsid w:val="000E015E"/>
    <w:rsid w:val="000E0578"/>
    <w:rsid w:val="000E0629"/>
    <w:rsid w:val="000E069E"/>
    <w:rsid w:val="000E0849"/>
    <w:rsid w:val="000E087D"/>
    <w:rsid w:val="000E088B"/>
    <w:rsid w:val="000E0BB8"/>
    <w:rsid w:val="000E0E4E"/>
    <w:rsid w:val="000E0F5D"/>
    <w:rsid w:val="000E0FB6"/>
    <w:rsid w:val="000E102D"/>
    <w:rsid w:val="000E10DB"/>
    <w:rsid w:val="000E1314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50B"/>
    <w:rsid w:val="000E35B0"/>
    <w:rsid w:val="000E37AF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1EA"/>
    <w:rsid w:val="000E5361"/>
    <w:rsid w:val="000E5408"/>
    <w:rsid w:val="000E54C4"/>
    <w:rsid w:val="000E56AF"/>
    <w:rsid w:val="000E56DD"/>
    <w:rsid w:val="000E599A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0D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B86"/>
    <w:rsid w:val="000F2C4F"/>
    <w:rsid w:val="000F2C64"/>
    <w:rsid w:val="000F2D2C"/>
    <w:rsid w:val="000F2DC7"/>
    <w:rsid w:val="000F2EE0"/>
    <w:rsid w:val="000F2EE7"/>
    <w:rsid w:val="000F2F5B"/>
    <w:rsid w:val="000F2FC9"/>
    <w:rsid w:val="000F2FEE"/>
    <w:rsid w:val="000F30C4"/>
    <w:rsid w:val="000F3123"/>
    <w:rsid w:val="000F3869"/>
    <w:rsid w:val="000F3B1D"/>
    <w:rsid w:val="000F3BAA"/>
    <w:rsid w:val="000F3BAD"/>
    <w:rsid w:val="000F3C79"/>
    <w:rsid w:val="000F3C89"/>
    <w:rsid w:val="000F4067"/>
    <w:rsid w:val="000F412F"/>
    <w:rsid w:val="000F4326"/>
    <w:rsid w:val="000F4524"/>
    <w:rsid w:val="000F456B"/>
    <w:rsid w:val="000F466D"/>
    <w:rsid w:val="000F4864"/>
    <w:rsid w:val="000F4894"/>
    <w:rsid w:val="000F48BF"/>
    <w:rsid w:val="000F4D71"/>
    <w:rsid w:val="000F4D7F"/>
    <w:rsid w:val="000F4FAA"/>
    <w:rsid w:val="000F503A"/>
    <w:rsid w:val="000F509B"/>
    <w:rsid w:val="000F5193"/>
    <w:rsid w:val="000F5381"/>
    <w:rsid w:val="000F540A"/>
    <w:rsid w:val="000F56DE"/>
    <w:rsid w:val="000F59B5"/>
    <w:rsid w:val="000F6169"/>
    <w:rsid w:val="000F6231"/>
    <w:rsid w:val="000F6356"/>
    <w:rsid w:val="000F6488"/>
    <w:rsid w:val="000F65F5"/>
    <w:rsid w:val="000F6C3B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2A"/>
    <w:rsid w:val="0010067E"/>
    <w:rsid w:val="00100A6A"/>
    <w:rsid w:val="00101032"/>
    <w:rsid w:val="00101040"/>
    <w:rsid w:val="001011B7"/>
    <w:rsid w:val="001011FA"/>
    <w:rsid w:val="00101704"/>
    <w:rsid w:val="00101750"/>
    <w:rsid w:val="00101A27"/>
    <w:rsid w:val="00101A8B"/>
    <w:rsid w:val="00101CFC"/>
    <w:rsid w:val="00101DF5"/>
    <w:rsid w:val="00101E1D"/>
    <w:rsid w:val="001028C1"/>
    <w:rsid w:val="00102CA6"/>
    <w:rsid w:val="00102EB1"/>
    <w:rsid w:val="001031D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5E4C"/>
    <w:rsid w:val="001060B0"/>
    <w:rsid w:val="00106136"/>
    <w:rsid w:val="00106190"/>
    <w:rsid w:val="001063D4"/>
    <w:rsid w:val="0010641D"/>
    <w:rsid w:val="001064BD"/>
    <w:rsid w:val="001065EB"/>
    <w:rsid w:val="001066D4"/>
    <w:rsid w:val="00106B68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892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015"/>
    <w:rsid w:val="00112677"/>
    <w:rsid w:val="001126CD"/>
    <w:rsid w:val="00112D60"/>
    <w:rsid w:val="00113150"/>
    <w:rsid w:val="001131B7"/>
    <w:rsid w:val="00113288"/>
    <w:rsid w:val="0011354A"/>
    <w:rsid w:val="0011355A"/>
    <w:rsid w:val="00113595"/>
    <w:rsid w:val="00113A1E"/>
    <w:rsid w:val="00113ADD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E76"/>
    <w:rsid w:val="00115F76"/>
    <w:rsid w:val="00115FD7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BE0"/>
    <w:rsid w:val="00116EC1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8F1"/>
    <w:rsid w:val="00121944"/>
    <w:rsid w:val="00121E68"/>
    <w:rsid w:val="00122202"/>
    <w:rsid w:val="001224A3"/>
    <w:rsid w:val="00122505"/>
    <w:rsid w:val="0012295A"/>
    <w:rsid w:val="00122A8E"/>
    <w:rsid w:val="00122B08"/>
    <w:rsid w:val="00122BAF"/>
    <w:rsid w:val="00122D3A"/>
    <w:rsid w:val="00122EB5"/>
    <w:rsid w:val="00122F76"/>
    <w:rsid w:val="00122FAC"/>
    <w:rsid w:val="001231CE"/>
    <w:rsid w:val="0012330A"/>
    <w:rsid w:val="00123587"/>
    <w:rsid w:val="001235BA"/>
    <w:rsid w:val="0012367C"/>
    <w:rsid w:val="0012381A"/>
    <w:rsid w:val="001238A0"/>
    <w:rsid w:val="001238FC"/>
    <w:rsid w:val="001239BC"/>
    <w:rsid w:val="00123DBE"/>
    <w:rsid w:val="0012409D"/>
    <w:rsid w:val="00124335"/>
    <w:rsid w:val="001246CB"/>
    <w:rsid w:val="00124898"/>
    <w:rsid w:val="00124970"/>
    <w:rsid w:val="00124B44"/>
    <w:rsid w:val="00124D32"/>
    <w:rsid w:val="00124F75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DB6"/>
    <w:rsid w:val="00126DFF"/>
    <w:rsid w:val="00126E8B"/>
    <w:rsid w:val="0012709C"/>
    <w:rsid w:val="001271B4"/>
    <w:rsid w:val="001271B5"/>
    <w:rsid w:val="00127422"/>
    <w:rsid w:val="0012757E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67C"/>
    <w:rsid w:val="00133A4E"/>
    <w:rsid w:val="00133AF3"/>
    <w:rsid w:val="00133BA5"/>
    <w:rsid w:val="00133C74"/>
    <w:rsid w:val="00133D2F"/>
    <w:rsid w:val="00133FEA"/>
    <w:rsid w:val="0013400F"/>
    <w:rsid w:val="00134139"/>
    <w:rsid w:val="00134349"/>
    <w:rsid w:val="001343A5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E2E"/>
    <w:rsid w:val="00135F5A"/>
    <w:rsid w:val="0013606F"/>
    <w:rsid w:val="001361EC"/>
    <w:rsid w:val="001362AB"/>
    <w:rsid w:val="001363AF"/>
    <w:rsid w:val="001363C7"/>
    <w:rsid w:val="0013648A"/>
    <w:rsid w:val="0013657B"/>
    <w:rsid w:val="00136C2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79B"/>
    <w:rsid w:val="00140BB9"/>
    <w:rsid w:val="001411CF"/>
    <w:rsid w:val="001414A3"/>
    <w:rsid w:val="001417E4"/>
    <w:rsid w:val="0014181C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55A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D4B"/>
    <w:rsid w:val="00144F02"/>
    <w:rsid w:val="00144F79"/>
    <w:rsid w:val="0014503B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C9"/>
    <w:rsid w:val="00145CFB"/>
    <w:rsid w:val="00145D01"/>
    <w:rsid w:val="0014616C"/>
    <w:rsid w:val="00146334"/>
    <w:rsid w:val="001463A3"/>
    <w:rsid w:val="00146450"/>
    <w:rsid w:val="001466B3"/>
    <w:rsid w:val="001467C1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DDC"/>
    <w:rsid w:val="00147FE2"/>
    <w:rsid w:val="00150087"/>
    <w:rsid w:val="00150273"/>
    <w:rsid w:val="00150521"/>
    <w:rsid w:val="0015060B"/>
    <w:rsid w:val="00150681"/>
    <w:rsid w:val="001508F8"/>
    <w:rsid w:val="00150BD1"/>
    <w:rsid w:val="00150F9B"/>
    <w:rsid w:val="001515E0"/>
    <w:rsid w:val="0015162A"/>
    <w:rsid w:val="00151839"/>
    <w:rsid w:val="00151A9D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354"/>
    <w:rsid w:val="001535AF"/>
    <w:rsid w:val="00153793"/>
    <w:rsid w:val="001538BA"/>
    <w:rsid w:val="00153931"/>
    <w:rsid w:val="00153969"/>
    <w:rsid w:val="0015397C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40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01"/>
    <w:rsid w:val="00155554"/>
    <w:rsid w:val="00155582"/>
    <w:rsid w:val="0015560C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6DED"/>
    <w:rsid w:val="00156FC1"/>
    <w:rsid w:val="001572A8"/>
    <w:rsid w:val="001572AC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659"/>
    <w:rsid w:val="00160769"/>
    <w:rsid w:val="001608CB"/>
    <w:rsid w:val="00160A32"/>
    <w:rsid w:val="00160B06"/>
    <w:rsid w:val="00160C4D"/>
    <w:rsid w:val="00161465"/>
    <w:rsid w:val="00161720"/>
    <w:rsid w:val="0016178C"/>
    <w:rsid w:val="00161822"/>
    <w:rsid w:val="00161A8F"/>
    <w:rsid w:val="00161AC9"/>
    <w:rsid w:val="00161BDE"/>
    <w:rsid w:val="00161C6E"/>
    <w:rsid w:val="00162019"/>
    <w:rsid w:val="0016222C"/>
    <w:rsid w:val="00162235"/>
    <w:rsid w:val="00162343"/>
    <w:rsid w:val="00162451"/>
    <w:rsid w:val="0016246E"/>
    <w:rsid w:val="001628F7"/>
    <w:rsid w:val="00162A12"/>
    <w:rsid w:val="00162E95"/>
    <w:rsid w:val="00162FFC"/>
    <w:rsid w:val="00163049"/>
    <w:rsid w:val="001634A2"/>
    <w:rsid w:val="001639BA"/>
    <w:rsid w:val="00163CFD"/>
    <w:rsid w:val="00163E1E"/>
    <w:rsid w:val="00163FB1"/>
    <w:rsid w:val="001642CD"/>
    <w:rsid w:val="00164BF3"/>
    <w:rsid w:val="00164F5E"/>
    <w:rsid w:val="00164FA7"/>
    <w:rsid w:val="0016501A"/>
    <w:rsid w:val="0016556C"/>
    <w:rsid w:val="00165727"/>
    <w:rsid w:val="001657B2"/>
    <w:rsid w:val="001659FF"/>
    <w:rsid w:val="00165A2C"/>
    <w:rsid w:val="00165AFD"/>
    <w:rsid w:val="00165C4A"/>
    <w:rsid w:val="00165CD4"/>
    <w:rsid w:val="00166027"/>
    <w:rsid w:val="001662EE"/>
    <w:rsid w:val="00166761"/>
    <w:rsid w:val="00166D63"/>
    <w:rsid w:val="00166FD8"/>
    <w:rsid w:val="00167120"/>
    <w:rsid w:val="0016754C"/>
    <w:rsid w:val="0016760F"/>
    <w:rsid w:val="00167728"/>
    <w:rsid w:val="00167793"/>
    <w:rsid w:val="00167EB5"/>
    <w:rsid w:val="00167EBD"/>
    <w:rsid w:val="00170371"/>
    <w:rsid w:val="00170380"/>
    <w:rsid w:val="0017038D"/>
    <w:rsid w:val="00170451"/>
    <w:rsid w:val="0017045E"/>
    <w:rsid w:val="001704F4"/>
    <w:rsid w:val="00170693"/>
    <w:rsid w:val="001708FA"/>
    <w:rsid w:val="001709E2"/>
    <w:rsid w:val="00170B19"/>
    <w:rsid w:val="00170B9B"/>
    <w:rsid w:val="00170D50"/>
    <w:rsid w:val="00170EB5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B05"/>
    <w:rsid w:val="00171D7E"/>
    <w:rsid w:val="00171DC4"/>
    <w:rsid w:val="00172148"/>
    <w:rsid w:val="001723F7"/>
    <w:rsid w:val="00172429"/>
    <w:rsid w:val="0017276A"/>
    <w:rsid w:val="001728D0"/>
    <w:rsid w:val="00173059"/>
    <w:rsid w:val="001734A7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DC5"/>
    <w:rsid w:val="00174E57"/>
    <w:rsid w:val="00174FF9"/>
    <w:rsid w:val="001751A8"/>
    <w:rsid w:val="00175590"/>
    <w:rsid w:val="001757CF"/>
    <w:rsid w:val="001758A5"/>
    <w:rsid w:val="00175DD2"/>
    <w:rsid w:val="00175E89"/>
    <w:rsid w:val="00175F1A"/>
    <w:rsid w:val="001765F0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947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CC6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28C"/>
    <w:rsid w:val="00183341"/>
    <w:rsid w:val="001833C8"/>
    <w:rsid w:val="001835BA"/>
    <w:rsid w:val="001835E7"/>
    <w:rsid w:val="00183884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715"/>
    <w:rsid w:val="00184997"/>
    <w:rsid w:val="00184AFA"/>
    <w:rsid w:val="00184CA8"/>
    <w:rsid w:val="00184FDB"/>
    <w:rsid w:val="001851D7"/>
    <w:rsid w:val="001852BE"/>
    <w:rsid w:val="00185324"/>
    <w:rsid w:val="001853AD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82"/>
    <w:rsid w:val="001865C5"/>
    <w:rsid w:val="00186673"/>
    <w:rsid w:val="00186681"/>
    <w:rsid w:val="00186708"/>
    <w:rsid w:val="0018681D"/>
    <w:rsid w:val="001868D7"/>
    <w:rsid w:val="0018694A"/>
    <w:rsid w:val="00186AC3"/>
    <w:rsid w:val="00186E89"/>
    <w:rsid w:val="00187057"/>
    <w:rsid w:val="00187198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1FF"/>
    <w:rsid w:val="00192399"/>
    <w:rsid w:val="0019256A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88D"/>
    <w:rsid w:val="00194988"/>
    <w:rsid w:val="001949BC"/>
    <w:rsid w:val="00194CA6"/>
    <w:rsid w:val="00194CD8"/>
    <w:rsid w:val="00194D35"/>
    <w:rsid w:val="00194D40"/>
    <w:rsid w:val="00194D7B"/>
    <w:rsid w:val="00194DD2"/>
    <w:rsid w:val="0019505C"/>
    <w:rsid w:val="00195149"/>
    <w:rsid w:val="00195304"/>
    <w:rsid w:val="00195512"/>
    <w:rsid w:val="00195516"/>
    <w:rsid w:val="00195790"/>
    <w:rsid w:val="00195A7C"/>
    <w:rsid w:val="00195A92"/>
    <w:rsid w:val="00195AA1"/>
    <w:rsid w:val="00195AD7"/>
    <w:rsid w:val="00195B1F"/>
    <w:rsid w:val="00195B6D"/>
    <w:rsid w:val="00195DC1"/>
    <w:rsid w:val="00195E25"/>
    <w:rsid w:val="00196169"/>
    <w:rsid w:val="00196228"/>
    <w:rsid w:val="00196344"/>
    <w:rsid w:val="001964A9"/>
    <w:rsid w:val="00196543"/>
    <w:rsid w:val="001966B7"/>
    <w:rsid w:val="001967F2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935"/>
    <w:rsid w:val="001A0A40"/>
    <w:rsid w:val="001A0B1A"/>
    <w:rsid w:val="001A0B75"/>
    <w:rsid w:val="001A0DC4"/>
    <w:rsid w:val="001A0E1E"/>
    <w:rsid w:val="001A1168"/>
    <w:rsid w:val="001A14DA"/>
    <w:rsid w:val="001A152B"/>
    <w:rsid w:val="001A1807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BBF"/>
    <w:rsid w:val="001A3BC7"/>
    <w:rsid w:val="001A3E07"/>
    <w:rsid w:val="001A3FA3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87F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DD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1F37"/>
    <w:rsid w:val="001B1FAA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455"/>
    <w:rsid w:val="001B4714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6EED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1B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E3D"/>
    <w:rsid w:val="001C1F9F"/>
    <w:rsid w:val="001C20E6"/>
    <w:rsid w:val="001C2102"/>
    <w:rsid w:val="001C2307"/>
    <w:rsid w:val="001C246C"/>
    <w:rsid w:val="001C24A2"/>
    <w:rsid w:val="001C2693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44A"/>
    <w:rsid w:val="001C486D"/>
    <w:rsid w:val="001C48EE"/>
    <w:rsid w:val="001C4995"/>
    <w:rsid w:val="001C4A99"/>
    <w:rsid w:val="001C50F2"/>
    <w:rsid w:val="001C515F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3A"/>
    <w:rsid w:val="001C7FB4"/>
    <w:rsid w:val="001C7FB5"/>
    <w:rsid w:val="001D0217"/>
    <w:rsid w:val="001D09A6"/>
    <w:rsid w:val="001D0DFC"/>
    <w:rsid w:val="001D0E01"/>
    <w:rsid w:val="001D0EFA"/>
    <w:rsid w:val="001D0F19"/>
    <w:rsid w:val="001D0F6E"/>
    <w:rsid w:val="001D0FFF"/>
    <w:rsid w:val="001D10E3"/>
    <w:rsid w:val="001D13A9"/>
    <w:rsid w:val="001D14DB"/>
    <w:rsid w:val="001D1638"/>
    <w:rsid w:val="001D1740"/>
    <w:rsid w:val="001D174E"/>
    <w:rsid w:val="001D17BF"/>
    <w:rsid w:val="001D181B"/>
    <w:rsid w:val="001D1889"/>
    <w:rsid w:val="001D189B"/>
    <w:rsid w:val="001D1AB6"/>
    <w:rsid w:val="001D1B68"/>
    <w:rsid w:val="001D21FC"/>
    <w:rsid w:val="001D278D"/>
    <w:rsid w:val="001D2824"/>
    <w:rsid w:val="001D2ABC"/>
    <w:rsid w:val="001D2C80"/>
    <w:rsid w:val="001D2D4A"/>
    <w:rsid w:val="001D2FEC"/>
    <w:rsid w:val="001D302B"/>
    <w:rsid w:val="001D3842"/>
    <w:rsid w:val="001D38AB"/>
    <w:rsid w:val="001D396A"/>
    <w:rsid w:val="001D3978"/>
    <w:rsid w:val="001D3DA4"/>
    <w:rsid w:val="001D3DFA"/>
    <w:rsid w:val="001D4099"/>
    <w:rsid w:val="001D4174"/>
    <w:rsid w:val="001D4343"/>
    <w:rsid w:val="001D4711"/>
    <w:rsid w:val="001D4996"/>
    <w:rsid w:val="001D49F3"/>
    <w:rsid w:val="001D4EC6"/>
    <w:rsid w:val="001D500A"/>
    <w:rsid w:val="001D522E"/>
    <w:rsid w:val="001D549D"/>
    <w:rsid w:val="001D54E8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03"/>
    <w:rsid w:val="001D757C"/>
    <w:rsid w:val="001D76BB"/>
    <w:rsid w:val="001D792D"/>
    <w:rsid w:val="001D7A44"/>
    <w:rsid w:val="001D7C5D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B5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918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6E9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B2C"/>
    <w:rsid w:val="001E4CD0"/>
    <w:rsid w:val="001E4D49"/>
    <w:rsid w:val="001E4E5E"/>
    <w:rsid w:val="001E4FB5"/>
    <w:rsid w:val="001E51A1"/>
    <w:rsid w:val="001E5203"/>
    <w:rsid w:val="001E528E"/>
    <w:rsid w:val="001E544F"/>
    <w:rsid w:val="001E56F2"/>
    <w:rsid w:val="001E5739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BA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616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423"/>
    <w:rsid w:val="001F6556"/>
    <w:rsid w:val="001F663E"/>
    <w:rsid w:val="001F680F"/>
    <w:rsid w:val="001F69AD"/>
    <w:rsid w:val="001F69E9"/>
    <w:rsid w:val="001F6A92"/>
    <w:rsid w:val="001F6DAD"/>
    <w:rsid w:val="001F6DC9"/>
    <w:rsid w:val="001F6E11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CAE"/>
    <w:rsid w:val="00200FF1"/>
    <w:rsid w:val="002010FD"/>
    <w:rsid w:val="002011EF"/>
    <w:rsid w:val="00201238"/>
    <w:rsid w:val="0020134B"/>
    <w:rsid w:val="00201484"/>
    <w:rsid w:val="002014D4"/>
    <w:rsid w:val="00201552"/>
    <w:rsid w:val="0020157D"/>
    <w:rsid w:val="002015A0"/>
    <w:rsid w:val="00201AA0"/>
    <w:rsid w:val="00201CF8"/>
    <w:rsid w:val="00201FB1"/>
    <w:rsid w:val="00202128"/>
    <w:rsid w:val="002022E2"/>
    <w:rsid w:val="00202435"/>
    <w:rsid w:val="00202491"/>
    <w:rsid w:val="00202674"/>
    <w:rsid w:val="002027CA"/>
    <w:rsid w:val="00202B12"/>
    <w:rsid w:val="00202CA0"/>
    <w:rsid w:val="00202E26"/>
    <w:rsid w:val="00202E9D"/>
    <w:rsid w:val="00202FE5"/>
    <w:rsid w:val="00203012"/>
    <w:rsid w:val="002036C1"/>
    <w:rsid w:val="00203A1C"/>
    <w:rsid w:val="00203ADD"/>
    <w:rsid w:val="00203B9F"/>
    <w:rsid w:val="00203D30"/>
    <w:rsid w:val="00203E44"/>
    <w:rsid w:val="002040BD"/>
    <w:rsid w:val="0020428C"/>
    <w:rsid w:val="002045F9"/>
    <w:rsid w:val="002048ED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5F1B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07F19"/>
    <w:rsid w:val="002104DC"/>
    <w:rsid w:val="00210987"/>
    <w:rsid w:val="00210A24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457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3C8"/>
    <w:rsid w:val="0021467C"/>
    <w:rsid w:val="00214726"/>
    <w:rsid w:val="00214863"/>
    <w:rsid w:val="002148A9"/>
    <w:rsid w:val="00214AF7"/>
    <w:rsid w:val="00214B7D"/>
    <w:rsid w:val="00214C30"/>
    <w:rsid w:val="00214D3E"/>
    <w:rsid w:val="00214DD8"/>
    <w:rsid w:val="00215113"/>
    <w:rsid w:val="00215194"/>
    <w:rsid w:val="002153E0"/>
    <w:rsid w:val="00215620"/>
    <w:rsid w:val="002158CA"/>
    <w:rsid w:val="002158F7"/>
    <w:rsid w:val="00215947"/>
    <w:rsid w:val="00215A71"/>
    <w:rsid w:val="00215CE3"/>
    <w:rsid w:val="00216313"/>
    <w:rsid w:val="0021652B"/>
    <w:rsid w:val="00216936"/>
    <w:rsid w:val="00216ADD"/>
    <w:rsid w:val="00217196"/>
    <w:rsid w:val="002175E4"/>
    <w:rsid w:val="00217890"/>
    <w:rsid w:val="0021790A"/>
    <w:rsid w:val="00217ABA"/>
    <w:rsid w:val="00217AC3"/>
    <w:rsid w:val="00217BF2"/>
    <w:rsid w:val="00217C0A"/>
    <w:rsid w:val="00217E08"/>
    <w:rsid w:val="00217F39"/>
    <w:rsid w:val="0022014A"/>
    <w:rsid w:val="00220154"/>
    <w:rsid w:val="0022041A"/>
    <w:rsid w:val="0022048A"/>
    <w:rsid w:val="0022078B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D4F"/>
    <w:rsid w:val="00221E0F"/>
    <w:rsid w:val="00221EB8"/>
    <w:rsid w:val="00221ECC"/>
    <w:rsid w:val="00221F0A"/>
    <w:rsid w:val="0022213F"/>
    <w:rsid w:val="0022233B"/>
    <w:rsid w:val="00222360"/>
    <w:rsid w:val="002223E2"/>
    <w:rsid w:val="00222558"/>
    <w:rsid w:val="00222634"/>
    <w:rsid w:val="00222741"/>
    <w:rsid w:val="00222793"/>
    <w:rsid w:val="002227B3"/>
    <w:rsid w:val="0022295F"/>
    <w:rsid w:val="002229DD"/>
    <w:rsid w:val="00222AB6"/>
    <w:rsid w:val="00222C4A"/>
    <w:rsid w:val="00222D36"/>
    <w:rsid w:val="00222E3E"/>
    <w:rsid w:val="00222FC2"/>
    <w:rsid w:val="002233CF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4DA3"/>
    <w:rsid w:val="00225191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D9F"/>
    <w:rsid w:val="00227E93"/>
    <w:rsid w:val="00227E99"/>
    <w:rsid w:val="00230032"/>
    <w:rsid w:val="002300A1"/>
    <w:rsid w:val="00230246"/>
    <w:rsid w:val="002302CE"/>
    <w:rsid w:val="0023086C"/>
    <w:rsid w:val="002308D7"/>
    <w:rsid w:val="00230C85"/>
    <w:rsid w:val="00230EFE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D00"/>
    <w:rsid w:val="00231EE0"/>
    <w:rsid w:val="00231F8B"/>
    <w:rsid w:val="0023200A"/>
    <w:rsid w:val="002321A2"/>
    <w:rsid w:val="002321AA"/>
    <w:rsid w:val="002323BB"/>
    <w:rsid w:val="002327EF"/>
    <w:rsid w:val="00232809"/>
    <w:rsid w:val="0023288F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DCA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4E4C"/>
    <w:rsid w:val="002352D4"/>
    <w:rsid w:val="0023559E"/>
    <w:rsid w:val="002357A6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09D"/>
    <w:rsid w:val="00237122"/>
    <w:rsid w:val="002372A2"/>
    <w:rsid w:val="00237317"/>
    <w:rsid w:val="00237580"/>
    <w:rsid w:val="002377F1"/>
    <w:rsid w:val="00237DA6"/>
    <w:rsid w:val="00237E55"/>
    <w:rsid w:val="00237EF0"/>
    <w:rsid w:val="00237F47"/>
    <w:rsid w:val="002400D1"/>
    <w:rsid w:val="002400E6"/>
    <w:rsid w:val="002402E8"/>
    <w:rsid w:val="002402EF"/>
    <w:rsid w:val="00240390"/>
    <w:rsid w:val="002403EE"/>
    <w:rsid w:val="002404C6"/>
    <w:rsid w:val="0024062E"/>
    <w:rsid w:val="00240880"/>
    <w:rsid w:val="00240B99"/>
    <w:rsid w:val="00240C53"/>
    <w:rsid w:val="00240E83"/>
    <w:rsid w:val="00240FB9"/>
    <w:rsid w:val="002412E7"/>
    <w:rsid w:val="0024154A"/>
    <w:rsid w:val="0024156C"/>
    <w:rsid w:val="00241674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9E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38C"/>
    <w:rsid w:val="0024351C"/>
    <w:rsid w:val="00243648"/>
    <w:rsid w:val="0024399A"/>
    <w:rsid w:val="00243C61"/>
    <w:rsid w:val="00243E15"/>
    <w:rsid w:val="002442ED"/>
    <w:rsid w:val="002443B7"/>
    <w:rsid w:val="002446E9"/>
    <w:rsid w:val="002447E4"/>
    <w:rsid w:val="00244933"/>
    <w:rsid w:val="002449AB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AC3"/>
    <w:rsid w:val="00246B60"/>
    <w:rsid w:val="00246C27"/>
    <w:rsid w:val="00246C64"/>
    <w:rsid w:val="00246C9D"/>
    <w:rsid w:val="00246DB0"/>
    <w:rsid w:val="00246E38"/>
    <w:rsid w:val="0024704D"/>
    <w:rsid w:val="002470E1"/>
    <w:rsid w:val="002470E8"/>
    <w:rsid w:val="00247669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88A"/>
    <w:rsid w:val="00251A0F"/>
    <w:rsid w:val="00251BB8"/>
    <w:rsid w:val="00251BEC"/>
    <w:rsid w:val="00251F58"/>
    <w:rsid w:val="0025209D"/>
    <w:rsid w:val="002522DC"/>
    <w:rsid w:val="00252647"/>
    <w:rsid w:val="00252853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569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75B"/>
    <w:rsid w:val="00255929"/>
    <w:rsid w:val="00255992"/>
    <w:rsid w:val="00255A67"/>
    <w:rsid w:val="00255C1A"/>
    <w:rsid w:val="00255C3F"/>
    <w:rsid w:val="00255CEE"/>
    <w:rsid w:val="00255F8C"/>
    <w:rsid w:val="00255FE0"/>
    <w:rsid w:val="00255FED"/>
    <w:rsid w:val="00256033"/>
    <w:rsid w:val="00256153"/>
    <w:rsid w:val="002563F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24"/>
    <w:rsid w:val="00257ACF"/>
    <w:rsid w:val="00257C12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79E"/>
    <w:rsid w:val="0026085C"/>
    <w:rsid w:val="002608C3"/>
    <w:rsid w:val="00260911"/>
    <w:rsid w:val="0026092F"/>
    <w:rsid w:val="00260949"/>
    <w:rsid w:val="00260B13"/>
    <w:rsid w:val="00260CA0"/>
    <w:rsid w:val="00260D02"/>
    <w:rsid w:val="00260D9C"/>
    <w:rsid w:val="00260DDF"/>
    <w:rsid w:val="00260F18"/>
    <w:rsid w:val="00261002"/>
    <w:rsid w:val="00261074"/>
    <w:rsid w:val="0026188A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2C75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0EF"/>
    <w:rsid w:val="00264106"/>
    <w:rsid w:val="00264129"/>
    <w:rsid w:val="00264142"/>
    <w:rsid w:val="00264686"/>
    <w:rsid w:val="002646D4"/>
    <w:rsid w:val="002648A8"/>
    <w:rsid w:val="002648BE"/>
    <w:rsid w:val="0026497D"/>
    <w:rsid w:val="002649E5"/>
    <w:rsid w:val="00264D2E"/>
    <w:rsid w:val="00264ECC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9CC"/>
    <w:rsid w:val="00266B71"/>
    <w:rsid w:val="00266CF3"/>
    <w:rsid w:val="00266D4F"/>
    <w:rsid w:val="00266F25"/>
    <w:rsid w:val="00267672"/>
    <w:rsid w:val="00267877"/>
    <w:rsid w:val="00267937"/>
    <w:rsid w:val="00267A42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1D4A"/>
    <w:rsid w:val="00272031"/>
    <w:rsid w:val="0027207D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A10"/>
    <w:rsid w:val="00272C03"/>
    <w:rsid w:val="00272D23"/>
    <w:rsid w:val="00272F02"/>
    <w:rsid w:val="00272FC2"/>
    <w:rsid w:val="00272FFF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B05"/>
    <w:rsid w:val="00277BA6"/>
    <w:rsid w:val="00277E0C"/>
    <w:rsid w:val="00277E12"/>
    <w:rsid w:val="00277F76"/>
    <w:rsid w:val="0028029D"/>
    <w:rsid w:val="002803F6"/>
    <w:rsid w:val="0028060B"/>
    <w:rsid w:val="00280705"/>
    <w:rsid w:val="002807A1"/>
    <w:rsid w:val="002807E8"/>
    <w:rsid w:val="002807F8"/>
    <w:rsid w:val="00280A3E"/>
    <w:rsid w:val="00280B2C"/>
    <w:rsid w:val="00280FFC"/>
    <w:rsid w:val="002811B8"/>
    <w:rsid w:val="0028166D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78A"/>
    <w:rsid w:val="00283927"/>
    <w:rsid w:val="002839A7"/>
    <w:rsid w:val="002839F4"/>
    <w:rsid w:val="00283A7A"/>
    <w:rsid w:val="00283BA6"/>
    <w:rsid w:val="00283E34"/>
    <w:rsid w:val="0028487C"/>
    <w:rsid w:val="00284E05"/>
    <w:rsid w:val="00284E6F"/>
    <w:rsid w:val="00284FE0"/>
    <w:rsid w:val="002853AE"/>
    <w:rsid w:val="00285442"/>
    <w:rsid w:val="002854BA"/>
    <w:rsid w:val="0028559F"/>
    <w:rsid w:val="00285813"/>
    <w:rsid w:val="002858DA"/>
    <w:rsid w:val="00285927"/>
    <w:rsid w:val="00285AF5"/>
    <w:rsid w:val="00285AF9"/>
    <w:rsid w:val="00285FE6"/>
    <w:rsid w:val="002860E4"/>
    <w:rsid w:val="002865F4"/>
    <w:rsid w:val="00286617"/>
    <w:rsid w:val="00286671"/>
    <w:rsid w:val="002867D7"/>
    <w:rsid w:val="00286A8B"/>
    <w:rsid w:val="00286EAF"/>
    <w:rsid w:val="00286F82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177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2F98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3D3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C3"/>
    <w:rsid w:val="00294FE6"/>
    <w:rsid w:val="00295016"/>
    <w:rsid w:val="002951D4"/>
    <w:rsid w:val="00295323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99F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0DFF"/>
    <w:rsid w:val="002A117E"/>
    <w:rsid w:val="002A11D5"/>
    <w:rsid w:val="002A1252"/>
    <w:rsid w:val="002A13A6"/>
    <w:rsid w:val="002A13CA"/>
    <w:rsid w:val="002A13E1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A96"/>
    <w:rsid w:val="002A3DA2"/>
    <w:rsid w:val="002A443C"/>
    <w:rsid w:val="002A4469"/>
    <w:rsid w:val="002A447F"/>
    <w:rsid w:val="002A4649"/>
    <w:rsid w:val="002A4695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0AA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676"/>
    <w:rsid w:val="002A78B6"/>
    <w:rsid w:val="002A7BA5"/>
    <w:rsid w:val="002A7D0F"/>
    <w:rsid w:val="002A7D8F"/>
    <w:rsid w:val="002A7E5D"/>
    <w:rsid w:val="002A7F8C"/>
    <w:rsid w:val="002A7FAB"/>
    <w:rsid w:val="002A7FE4"/>
    <w:rsid w:val="002B03EB"/>
    <w:rsid w:val="002B0878"/>
    <w:rsid w:val="002B0BBD"/>
    <w:rsid w:val="002B12C6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1C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10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28C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B7D7C"/>
    <w:rsid w:val="002C033E"/>
    <w:rsid w:val="002C03D9"/>
    <w:rsid w:val="002C04A9"/>
    <w:rsid w:val="002C0607"/>
    <w:rsid w:val="002C07B6"/>
    <w:rsid w:val="002C08A2"/>
    <w:rsid w:val="002C0D32"/>
    <w:rsid w:val="002C0E74"/>
    <w:rsid w:val="002C0EED"/>
    <w:rsid w:val="002C10C4"/>
    <w:rsid w:val="002C155B"/>
    <w:rsid w:val="002C17F3"/>
    <w:rsid w:val="002C1BF8"/>
    <w:rsid w:val="002C1CFD"/>
    <w:rsid w:val="002C2170"/>
    <w:rsid w:val="002C22BA"/>
    <w:rsid w:val="002C23AF"/>
    <w:rsid w:val="002C23D0"/>
    <w:rsid w:val="002C25B7"/>
    <w:rsid w:val="002C25C9"/>
    <w:rsid w:val="002C26CC"/>
    <w:rsid w:val="002C2843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846"/>
    <w:rsid w:val="002C5901"/>
    <w:rsid w:val="002C5923"/>
    <w:rsid w:val="002C59E2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C7751"/>
    <w:rsid w:val="002C7BED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A21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A06"/>
    <w:rsid w:val="002D1B49"/>
    <w:rsid w:val="002D1BE5"/>
    <w:rsid w:val="002D1C3F"/>
    <w:rsid w:val="002D1D48"/>
    <w:rsid w:val="002D1EEC"/>
    <w:rsid w:val="002D1F7C"/>
    <w:rsid w:val="002D21BC"/>
    <w:rsid w:val="002D223A"/>
    <w:rsid w:val="002D229E"/>
    <w:rsid w:val="002D27BD"/>
    <w:rsid w:val="002D2979"/>
    <w:rsid w:val="002D2981"/>
    <w:rsid w:val="002D2AFE"/>
    <w:rsid w:val="002D2DCF"/>
    <w:rsid w:val="002D2EB8"/>
    <w:rsid w:val="002D2F28"/>
    <w:rsid w:val="002D304C"/>
    <w:rsid w:val="002D30A6"/>
    <w:rsid w:val="002D3165"/>
    <w:rsid w:val="002D369B"/>
    <w:rsid w:val="002D3944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53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04"/>
    <w:rsid w:val="002D6D42"/>
    <w:rsid w:val="002D6E5C"/>
    <w:rsid w:val="002D7273"/>
    <w:rsid w:val="002D72DD"/>
    <w:rsid w:val="002D7384"/>
    <w:rsid w:val="002D74C4"/>
    <w:rsid w:val="002D76FD"/>
    <w:rsid w:val="002D7ABB"/>
    <w:rsid w:val="002D7FA1"/>
    <w:rsid w:val="002E00A6"/>
    <w:rsid w:val="002E0128"/>
    <w:rsid w:val="002E01E2"/>
    <w:rsid w:val="002E02A1"/>
    <w:rsid w:val="002E0311"/>
    <w:rsid w:val="002E0567"/>
    <w:rsid w:val="002E07B3"/>
    <w:rsid w:val="002E08B9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761"/>
    <w:rsid w:val="002E17B4"/>
    <w:rsid w:val="002E1B7E"/>
    <w:rsid w:val="002E2060"/>
    <w:rsid w:val="002E22BF"/>
    <w:rsid w:val="002E2540"/>
    <w:rsid w:val="002E2588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54E"/>
    <w:rsid w:val="002E3904"/>
    <w:rsid w:val="002E39C8"/>
    <w:rsid w:val="002E3B80"/>
    <w:rsid w:val="002E3C5F"/>
    <w:rsid w:val="002E3FA4"/>
    <w:rsid w:val="002E3FC1"/>
    <w:rsid w:val="002E4442"/>
    <w:rsid w:val="002E4A9D"/>
    <w:rsid w:val="002E4C88"/>
    <w:rsid w:val="002E4D02"/>
    <w:rsid w:val="002E4D4E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659"/>
    <w:rsid w:val="002E7852"/>
    <w:rsid w:val="002E7AF2"/>
    <w:rsid w:val="002E7B7D"/>
    <w:rsid w:val="002E7D2E"/>
    <w:rsid w:val="002E7FE1"/>
    <w:rsid w:val="002F0385"/>
    <w:rsid w:val="002F03D8"/>
    <w:rsid w:val="002F060A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BD9"/>
    <w:rsid w:val="002F1CBD"/>
    <w:rsid w:val="002F1CCE"/>
    <w:rsid w:val="002F1D40"/>
    <w:rsid w:val="002F1E93"/>
    <w:rsid w:val="002F1F54"/>
    <w:rsid w:val="002F20F1"/>
    <w:rsid w:val="002F210B"/>
    <w:rsid w:val="002F22BB"/>
    <w:rsid w:val="002F2337"/>
    <w:rsid w:val="002F2476"/>
    <w:rsid w:val="002F24B9"/>
    <w:rsid w:val="002F2918"/>
    <w:rsid w:val="002F2DF9"/>
    <w:rsid w:val="002F2E91"/>
    <w:rsid w:val="002F30B4"/>
    <w:rsid w:val="002F33BD"/>
    <w:rsid w:val="002F373D"/>
    <w:rsid w:val="002F394D"/>
    <w:rsid w:val="002F3B46"/>
    <w:rsid w:val="002F3C5A"/>
    <w:rsid w:val="002F3D6E"/>
    <w:rsid w:val="002F3EB3"/>
    <w:rsid w:val="002F3F31"/>
    <w:rsid w:val="002F4211"/>
    <w:rsid w:val="002F4289"/>
    <w:rsid w:val="002F456B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0E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1DEA"/>
    <w:rsid w:val="0030205F"/>
    <w:rsid w:val="0030209C"/>
    <w:rsid w:val="00302130"/>
    <w:rsid w:val="003021AC"/>
    <w:rsid w:val="0030230B"/>
    <w:rsid w:val="003023F5"/>
    <w:rsid w:val="00302845"/>
    <w:rsid w:val="00302BAD"/>
    <w:rsid w:val="00302CD7"/>
    <w:rsid w:val="00302E76"/>
    <w:rsid w:val="00302E85"/>
    <w:rsid w:val="00302EE6"/>
    <w:rsid w:val="00303409"/>
    <w:rsid w:val="003034E8"/>
    <w:rsid w:val="003035D9"/>
    <w:rsid w:val="003035FD"/>
    <w:rsid w:val="003038B0"/>
    <w:rsid w:val="00303A11"/>
    <w:rsid w:val="00303D44"/>
    <w:rsid w:val="00303DFD"/>
    <w:rsid w:val="003040CD"/>
    <w:rsid w:val="00304261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2B4"/>
    <w:rsid w:val="00307352"/>
    <w:rsid w:val="003075BB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0FF9"/>
    <w:rsid w:val="0031116E"/>
    <w:rsid w:val="00311393"/>
    <w:rsid w:val="0031155B"/>
    <w:rsid w:val="00311DC2"/>
    <w:rsid w:val="00311E56"/>
    <w:rsid w:val="00311F22"/>
    <w:rsid w:val="0031204F"/>
    <w:rsid w:val="003120BB"/>
    <w:rsid w:val="00312101"/>
    <w:rsid w:val="00312238"/>
    <w:rsid w:val="003123D5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56"/>
    <w:rsid w:val="00315294"/>
    <w:rsid w:val="00315356"/>
    <w:rsid w:val="003153EE"/>
    <w:rsid w:val="00315476"/>
    <w:rsid w:val="00315509"/>
    <w:rsid w:val="0031568B"/>
    <w:rsid w:val="00315A2F"/>
    <w:rsid w:val="00315D58"/>
    <w:rsid w:val="00315DED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5B3"/>
    <w:rsid w:val="00320792"/>
    <w:rsid w:val="0032083B"/>
    <w:rsid w:val="0032098D"/>
    <w:rsid w:val="003209F0"/>
    <w:rsid w:val="00320C8D"/>
    <w:rsid w:val="00320E64"/>
    <w:rsid w:val="00321415"/>
    <w:rsid w:val="003217B7"/>
    <w:rsid w:val="00321924"/>
    <w:rsid w:val="00321A59"/>
    <w:rsid w:val="00321D0C"/>
    <w:rsid w:val="00321D4E"/>
    <w:rsid w:val="00321D5C"/>
    <w:rsid w:val="00321F57"/>
    <w:rsid w:val="003220A7"/>
    <w:rsid w:val="003225FC"/>
    <w:rsid w:val="00322774"/>
    <w:rsid w:val="0032287A"/>
    <w:rsid w:val="003228CC"/>
    <w:rsid w:val="00322CC6"/>
    <w:rsid w:val="00322E64"/>
    <w:rsid w:val="00322FEB"/>
    <w:rsid w:val="003230CE"/>
    <w:rsid w:val="0032327F"/>
    <w:rsid w:val="0032347A"/>
    <w:rsid w:val="00323524"/>
    <w:rsid w:val="00323554"/>
    <w:rsid w:val="0032361C"/>
    <w:rsid w:val="0032361E"/>
    <w:rsid w:val="0032382D"/>
    <w:rsid w:val="00323BB2"/>
    <w:rsid w:val="00323DE2"/>
    <w:rsid w:val="00324055"/>
    <w:rsid w:val="00324478"/>
    <w:rsid w:val="003245D6"/>
    <w:rsid w:val="0032464E"/>
    <w:rsid w:val="003247E4"/>
    <w:rsid w:val="00324AC9"/>
    <w:rsid w:val="00324B0E"/>
    <w:rsid w:val="00324C48"/>
    <w:rsid w:val="00324C74"/>
    <w:rsid w:val="00324C98"/>
    <w:rsid w:val="00324F3F"/>
    <w:rsid w:val="0032520C"/>
    <w:rsid w:val="0032529C"/>
    <w:rsid w:val="0032534B"/>
    <w:rsid w:val="003254DA"/>
    <w:rsid w:val="00325894"/>
    <w:rsid w:val="00325914"/>
    <w:rsid w:val="00325A06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0B"/>
    <w:rsid w:val="00326361"/>
    <w:rsid w:val="003267BF"/>
    <w:rsid w:val="00326801"/>
    <w:rsid w:val="00326A96"/>
    <w:rsid w:val="00327071"/>
    <w:rsid w:val="0032715F"/>
    <w:rsid w:val="003272BD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68"/>
    <w:rsid w:val="00333399"/>
    <w:rsid w:val="00333482"/>
    <w:rsid w:val="0033375E"/>
    <w:rsid w:val="003339A2"/>
    <w:rsid w:val="00333AC4"/>
    <w:rsid w:val="00333BFF"/>
    <w:rsid w:val="00333CEF"/>
    <w:rsid w:val="00333E34"/>
    <w:rsid w:val="0033434D"/>
    <w:rsid w:val="00334526"/>
    <w:rsid w:val="00334709"/>
    <w:rsid w:val="0033481B"/>
    <w:rsid w:val="00334906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AA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65"/>
    <w:rsid w:val="00342C77"/>
    <w:rsid w:val="00342D32"/>
    <w:rsid w:val="003430CC"/>
    <w:rsid w:val="0034330E"/>
    <w:rsid w:val="00343324"/>
    <w:rsid w:val="003433E6"/>
    <w:rsid w:val="003435CE"/>
    <w:rsid w:val="003435E9"/>
    <w:rsid w:val="00344163"/>
    <w:rsid w:val="00344210"/>
    <w:rsid w:val="003444A7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BAD"/>
    <w:rsid w:val="00345D2B"/>
    <w:rsid w:val="00345DA7"/>
    <w:rsid w:val="00345DC9"/>
    <w:rsid w:val="00345E0B"/>
    <w:rsid w:val="00345F30"/>
    <w:rsid w:val="00345FDC"/>
    <w:rsid w:val="00346051"/>
    <w:rsid w:val="003463B1"/>
    <w:rsid w:val="003463C0"/>
    <w:rsid w:val="0034685B"/>
    <w:rsid w:val="003468CF"/>
    <w:rsid w:val="00346AF1"/>
    <w:rsid w:val="00346B32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29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D69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05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8B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6A3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89D"/>
    <w:rsid w:val="00363B9C"/>
    <w:rsid w:val="00363C35"/>
    <w:rsid w:val="00363D4E"/>
    <w:rsid w:val="00363F93"/>
    <w:rsid w:val="00363FE7"/>
    <w:rsid w:val="003642E0"/>
    <w:rsid w:val="00364357"/>
    <w:rsid w:val="003649FE"/>
    <w:rsid w:val="00364A19"/>
    <w:rsid w:val="00364B0C"/>
    <w:rsid w:val="00364BAC"/>
    <w:rsid w:val="00364C46"/>
    <w:rsid w:val="00364ED1"/>
    <w:rsid w:val="00364FB3"/>
    <w:rsid w:val="003651FC"/>
    <w:rsid w:val="003652CE"/>
    <w:rsid w:val="00365305"/>
    <w:rsid w:val="00365481"/>
    <w:rsid w:val="0036574B"/>
    <w:rsid w:val="003657EC"/>
    <w:rsid w:val="00365C7A"/>
    <w:rsid w:val="00365C86"/>
    <w:rsid w:val="00365F41"/>
    <w:rsid w:val="00365FA6"/>
    <w:rsid w:val="0036619A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0E7E"/>
    <w:rsid w:val="00371225"/>
    <w:rsid w:val="00371360"/>
    <w:rsid w:val="0037187A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19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D45"/>
    <w:rsid w:val="00374E09"/>
    <w:rsid w:val="003752ED"/>
    <w:rsid w:val="003754FF"/>
    <w:rsid w:val="0037559B"/>
    <w:rsid w:val="00375B39"/>
    <w:rsid w:val="00375BCC"/>
    <w:rsid w:val="00375BE7"/>
    <w:rsid w:val="00375BF6"/>
    <w:rsid w:val="00375D98"/>
    <w:rsid w:val="00375E67"/>
    <w:rsid w:val="00375ED2"/>
    <w:rsid w:val="00375F21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212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084"/>
    <w:rsid w:val="00381130"/>
    <w:rsid w:val="003811CF"/>
    <w:rsid w:val="0038139A"/>
    <w:rsid w:val="003813C4"/>
    <w:rsid w:val="003814FA"/>
    <w:rsid w:val="00381B8A"/>
    <w:rsid w:val="00382179"/>
    <w:rsid w:val="003821E0"/>
    <w:rsid w:val="003822EB"/>
    <w:rsid w:val="00382320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0E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B0"/>
    <w:rsid w:val="003865CD"/>
    <w:rsid w:val="003865F6"/>
    <w:rsid w:val="003868A0"/>
    <w:rsid w:val="003869CF"/>
    <w:rsid w:val="00386AEB"/>
    <w:rsid w:val="00386BE3"/>
    <w:rsid w:val="00386C2C"/>
    <w:rsid w:val="00386CBD"/>
    <w:rsid w:val="003870BA"/>
    <w:rsid w:val="0038715F"/>
    <w:rsid w:val="003874BD"/>
    <w:rsid w:val="0038759D"/>
    <w:rsid w:val="00387720"/>
    <w:rsid w:val="003878B2"/>
    <w:rsid w:val="003879D8"/>
    <w:rsid w:val="003879FA"/>
    <w:rsid w:val="00387B17"/>
    <w:rsid w:val="00387DA5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CAF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9E0"/>
    <w:rsid w:val="00392AA4"/>
    <w:rsid w:val="00392BAB"/>
    <w:rsid w:val="00392E74"/>
    <w:rsid w:val="00392EBC"/>
    <w:rsid w:val="00392FF3"/>
    <w:rsid w:val="003931AE"/>
    <w:rsid w:val="0039355A"/>
    <w:rsid w:val="003936C6"/>
    <w:rsid w:val="0039387A"/>
    <w:rsid w:val="00393911"/>
    <w:rsid w:val="00394291"/>
    <w:rsid w:val="00394508"/>
    <w:rsid w:val="0039456C"/>
    <w:rsid w:val="0039471B"/>
    <w:rsid w:val="00394AF9"/>
    <w:rsid w:val="00394BB0"/>
    <w:rsid w:val="00394C1B"/>
    <w:rsid w:val="00394C4C"/>
    <w:rsid w:val="00394DCF"/>
    <w:rsid w:val="0039558C"/>
    <w:rsid w:val="003955B1"/>
    <w:rsid w:val="00395D09"/>
    <w:rsid w:val="00395F0F"/>
    <w:rsid w:val="00396074"/>
    <w:rsid w:val="003960CC"/>
    <w:rsid w:val="003964E8"/>
    <w:rsid w:val="003966A6"/>
    <w:rsid w:val="00396867"/>
    <w:rsid w:val="00396930"/>
    <w:rsid w:val="003969E7"/>
    <w:rsid w:val="00396B4C"/>
    <w:rsid w:val="00396DDB"/>
    <w:rsid w:val="0039701D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6BB"/>
    <w:rsid w:val="003A3924"/>
    <w:rsid w:val="003A3B2C"/>
    <w:rsid w:val="003A3C1F"/>
    <w:rsid w:val="003A3EA3"/>
    <w:rsid w:val="003A40E3"/>
    <w:rsid w:val="003A412D"/>
    <w:rsid w:val="003A42F1"/>
    <w:rsid w:val="003A43DF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660"/>
    <w:rsid w:val="003A6754"/>
    <w:rsid w:val="003A6947"/>
    <w:rsid w:val="003A699A"/>
    <w:rsid w:val="003A6E12"/>
    <w:rsid w:val="003A6F0C"/>
    <w:rsid w:val="003A7443"/>
    <w:rsid w:val="003A74C6"/>
    <w:rsid w:val="003A78E4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AAC"/>
    <w:rsid w:val="003B0B9D"/>
    <w:rsid w:val="003B0BE2"/>
    <w:rsid w:val="003B0BE6"/>
    <w:rsid w:val="003B0C7B"/>
    <w:rsid w:val="003B0CA7"/>
    <w:rsid w:val="003B1009"/>
    <w:rsid w:val="003B1040"/>
    <w:rsid w:val="003B13B9"/>
    <w:rsid w:val="003B144F"/>
    <w:rsid w:val="003B1461"/>
    <w:rsid w:val="003B14F5"/>
    <w:rsid w:val="003B15F0"/>
    <w:rsid w:val="003B161C"/>
    <w:rsid w:val="003B16BA"/>
    <w:rsid w:val="003B1826"/>
    <w:rsid w:val="003B1979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9DC"/>
    <w:rsid w:val="003B3BE7"/>
    <w:rsid w:val="003B3CBE"/>
    <w:rsid w:val="003B3D4B"/>
    <w:rsid w:val="003B3DD5"/>
    <w:rsid w:val="003B3E0A"/>
    <w:rsid w:val="003B3FDB"/>
    <w:rsid w:val="003B4248"/>
    <w:rsid w:val="003B46E3"/>
    <w:rsid w:val="003B4AD8"/>
    <w:rsid w:val="003B4FC5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67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439"/>
    <w:rsid w:val="003B751A"/>
    <w:rsid w:val="003B7536"/>
    <w:rsid w:val="003B7604"/>
    <w:rsid w:val="003B77BB"/>
    <w:rsid w:val="003B78FE"/>
    <w:rsid w:val="003B7C45"/>
    <w:rsid w:val="003B7CFD"/>
    <w:rsid w:val="003B7DB4"/>
    <w:rsid w:val="003C003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7D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005"/>
    <w:rsid w:val="003C617E"/>
    <w:rsid w:val="003C62CC"/>
    <w:rsid w:val="003C65CD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3CC"/>
    <w:rsid w:val="003D086D"/>
    <w:rsid w:val="003D08E1"/>
    <w:rsid w:val="003D0B5B"/>
    <w:rsid w:val="003D0BCA"/>
    <w:rsid w:val="003D0DA6"/>
    <w:rsid w:val="003D145D"/>
    <w:rsid w:val="003D15B4"/>
    <w:rsid w:val="003D194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6AC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73E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A9B"/>
    <w:rsid w:val="003E0BCC"/>
    <w:rsid w:val="003E0FB3"/>
    <w:rsid w:val="003E10D2"/>
    <w:rsid w:val="003E11E9"/>
    <w:rsid w:val="003E12A9"/>
    <w:rsid w:val="003E1490"/>
    <w:rsid w:val="003E1731"/>
    <w:rsid w:val="003E2001"/>
    <w:rsid w:val="003E2085"/>
    <w:rsid w:val="003E2284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738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9F0"/>
    <w:rsid w:val="003E5B43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26F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390"/>
    <w:rsid w:val="003F148A"/>
    <w:rsid w:val="003F162E"/>
    <w:rsid w:val="003F1A40"/>
    <w:rsid w:val="003F1F53"/>
    <w:rsid w:val="003F226E"/>
    <w:rsid w:val="003F230D"/>
    <w:rsid w:val="003F2371"/>
    <w:rsid w:val="003F23FC"/>
    <w:rsid w:val="003F247C"/>
    <w:rsid w:val="003F24C6"/>
    <w:rsid w:val="003F2751"/>
    <w:rsid w:val="003F2C94"/>
    <w:rsid w:val="003F2DC4"/>
    <w:rsid w:val="003F2E19"/>
    <w:rsid w:val="003F2FB2"/>
    <w:rsid w:val="003F3166"/>
    <w:rsid w:val="003F3176"/>
    <w:rsid w:val="003F31F5"/>
    <w:rsid w:val="003F3325"/>
    <w:rsid w:val="003F34B6"/>
    <w:rsid w:val="003F36C1"/>
    <w:rsid w:val="003F3C3F"/>
    <w:rsid w:val="003F3D32"/>
    <w:rsid w:val="003F3F16"/>
    <w:rsid w:val="003F3FAC"/>
    <w:rsid w:val="003F4966"/>
    <w:rsid w:val="003F4A01"/>
    <w:rsid w:val="003F4A24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BF0"/>
    <w:rsid w:val="003F5EA5"/>
    <w:rsid w:val="003F61FA"/>
    <w:rsid w:val="003F6299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27B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401"/>
    <w:rsid w:val="00401589"/>
    <w:rsid w:val="0040176C"/>
    <w:rsid w:val="0040186D"/>
    <w:rsid w:val="00401AEC"/>
    <w:rsid w:val="00401B88"/>
    <w:rsid w:val="00401B96"/>
    <w:rsid w:val="00401CE5"/>
    <w:rsid w:val="00401D6C"/>
    <w:rsid w:val="00401D91"/>
    <w:rsid w:val="00401F10"/>
    <w:rsid w:val="00401F9C"/>
    <w:rsid w:val="00402021"/>
    <w:rsid w:val="0040216D"/>
    <w:rsid w:val="004023BE"/>
    <w:rsid w:val="0040243D"/>
    <w:rsid w:val="004027F0"/>
    <w:rsid w:val="00402890"/>
    <w:rsid w:val="00402907"/>
    <w:rsid w:val="0040297E"/>
    <w:rsid w:val="004029B4"/>
    <w:rsid w:val="00402E3B"/>
    <w:rsid w:val="00403032"/>
    <w:rsid w:val="0040306B"/>
    <w:rsid w:val="00403373"/>
    <w:rsid w:val="00403446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177"/>
    <w:rsid w:val="00404276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5DB2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AA8"/>
    <w:rsid w:val="00407AC7"/>
    <w:rsid w:val="00407B9E"/>
    <w:rsid w:val="00407D01"/>
    <w:rsid w:val="00407DDC"/>
    <w:rsid w:val="004102AE"/>
    <w:rsid w:val="004102FD"/>
    <w:rsid w:val="004106C5"/>
    <w:rsid w:val="00410770"/>
    <w:rsid w:val="0041089C"/>
    <w:rsid w:val="004108CE"/>
    <w:rsid w:val="00410966"/>
    <w:rsid w:val="00410C04"/>
    <w:rsid w:val="00410E02"/>
    <w:rsid w:val="0041106F"/>
    <w:rsid w:val="004119BC"/>
    <w:rsid w:val="00411B94"/>
    <w:rsid w:val="00412358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47"/>
    <w:rsid w:val="00413FA4"/>
    <w:rsid w:val="004141BA"/>
    <w:rsid w:val="00414347"/>
    <w:rsid w:val="0041462D"/>
    <w:rsid w:val="004146E0"/>
    <w:rsid w:val="00414843"/>
    <w:rsid w:val="004148EF"/>
    <w:rsid w:val="00414AD5"/>
    <w:rsid w:val="00414BD7"/>
    <w:rsid w:val="00414D0B"/>
    <w:rsid w:val="00414E64"/>
    <w:rsid w:val="00414EE0"/>
    <w:rsid w:val="004150A0"/>
    <w:rsid w:val="004152FF"/>
    <w:rsid w:val="0041541C"/>
    <w:rsid w:val="0041550C"/>
    <w:rsid w:val="004156EF"/>
    <w:rsid w:val="0041578C"/>
    <w:rsid w:val="00415BA7"/>
    <w:rsid w:val="00415D26"/>
    <w:rsid w:val="00415DFA"/>
    <w:rsid w:val="00415E3E"/>
    <w:rsid w:val="00415EEA"/>
    <w:rsid w:val="00416044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76F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8C8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A"/>
    <w:rsid w:val="00421FFD"/>
    <w:rsid w:val="004221FD"/>
    <w:rsid w:val="00422253"/>
    <w:rsid w:val="00422863"/>
    <w:rsid w:val="0042290E"/>
    <w:rsid w:val="00422925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5D4"/>
    <w:rsid w:val="0042587C"/>
    <w:rsid w:val="00425A7C"/>
    <w:rsid w:val="00426300"/>
    <w:rsid w:val="0042637F"/>
    <w:rsid w:val="0042657F"/>
    <w:rsid w:val="0042693F"/>
    <w:rsid w:val="00426ACC"/>
    <w:rsid w:val="00426BD2"/>
    <w:rsid w:val="00426CAC"/>
    <w:rsid w:val="00426E45"/>
    <w:rsid w:val="004270C1"/>
    <w:rsid w:val="004270FB"/>
    <w:rsid w:val="00427209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760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4A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7E3"/>
    <w:rsid w:val="00432852"/>
    <w:rsid w:val="00432B27"/>
    <w:rsid w:val="00432C58"/>
    <w:rsid w:val="00432C6C"/>
    <w:rsid w:val="00432D07"/>
    <w:rsid w:val="00432D2B"/>
    <w:rsid w:val="00432E32"/>
    <w:rsid w:val="00432F9B"/>
    <w:rsid w:val="0043302F"/>
    <w:rsid w:val="00433143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7F7"/>
    <w:rsid w:val="00433893"/>
    <w:rsid w:val="00433BD3"/>
    <w:rsid w:val="00433C3F"/>
    <w:rsid w:val="00433D45"/>
    <w:rsid w:val="00433E84"/>
    <w:rsid w:val="0043416E"/>
    <w:rsid w:val="00434231"/>
    <w:rsid w:val="004342D5"/>
    <w:rsid w:val="0043459D"/>
    <w:rsid w:val="00434600"/>
    <w:rsid w:val="00434632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9A6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7AA"/>
    <w:rsid w:val="00441971"/>
    <w:rsid w:val="00441BDF"/>
    <w:rsid w:val="00441C4C"/>
    <w:rsid w:val="00441D7D"/>
    <w:rsid w:val="00441E2D"/>
    <w:rsid w:val="00441E62"/>
    <w:rsid w:val="00441E8F"/>
    <w:rsid w:val="00441F42"/>
    <w:rsid w:val="00441F57"/>
    <w:rsid w:val="004422AA"/>
    <w:rsid w:val="004424A2"/>
    <w:rsid w:val="0044274C"/>
    <w:rsid w:val="0044275B"/>
    <w:rsid w:val="00442862"/>
    <w:rsid w:val="00442983"/>
    <w:rsid w:val="00442E6A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A97"/>
    <w:rsid w:val="00443C49"/>
    <w:rsid w:val="00443CAF"/>
    <w:rsid w:val="00443D5A"/>
    <w:rsid w:val="00443E17"/>
    <w:rsid w:val="0044411B"/>
    <w:rsid w:val="00444262"/>
    <w:rsid w:val="00444363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0C8"/>
    <w:rsid w:val="00447200"/>
    <w:rsid w:val="00447212"/>
    <w:rsid w:val="0044723A"/>
    <w:rsid w:val="004474F9"/>
    <w:rsid w:val="00447BB8"/>
    <w:rsid w:val="00447BE7"/>
    <w:rsid w:val="00447DD4"/>
    <w:rsid w:val="00450012"/>
    <w:rsid w:val="00450237"/>
    <w:rsid w:val="0045046F"/>
    <w:rsid w:val="00450590"/>
    <w:rsid w:val="00450661"/>
    <w:rsid w:val="00450C06"/>
    <w:rsid w:val="00450D0C"/>
    <w:rsid w:val="00450E30"/>
    <w:rsid w:val="004511FA"/>
    <w:rsid w:val="0045141E"/>
    <w:rsid w:val="00451545"/>
    <w:rsid w:val="004516E2"/>
    <w:rsid w:val="00451919"/>
    <w:rsid w:val="00451AF2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A77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4E99"/>
    <w:rsid w:val="00454F1E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49B"/>
    <w:rsid w:val="0045659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05"/>
    <w:rsid w:val="00457F19"/>
    <w:rsid w:val="0046047A"/>
    <w:rsid w:val="00460679"/>
    <w:rsid w:val="00460722"/>
    <w:rsid w:val="004607A1"/>
    <w:rsid w:val="00460A2D"/>
    <w:rsid w:val="00460BFD"/>
    <w:rsid w:val="00460CE3"/>
    <w:rsid w:val="00460D25"/>
    <w:rsid w:val="00460E14"/>
    <w:rsid w:val="00461041"/>
    <w:rsid w:val="0046110B"/>
    <w:rsid w:val="00461586"/>
    <w:rsid w:val="004615F5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2ED"/>
    <w:rsid w:val="00462322"/>
    <w:rsid w:val="0046260A"/>
    <w:rsid w:val="0046289B"/>
    <w:rsid w:val="00462970"/>
    <w:rsid w:val="00462B2A"/>
    <w:rsid w:val="00462B95"/>
    <w:rsid w:val="00462BD7"/>
    <w:rsid w:val="00462FA9"/>
    <w:rsid w:val="0046308B"/>
    <w:rsid w:val="004631ED"/>
    <w:rsid w:val="0046326D"/>
    <w:rsid w:val="00463743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CEC"/>
    <w:rsid w:val="00465D59"/>
    <w:rsid w:val="004660BB"/>
    <w:rsid w:val="004661CA"/>
    <w:rsid w:val="004661DB"/>
    <w:rsid w:val="004664B3"/>
    <w:rsid w:val="00466578"/>
    <w:rsid w:val="00466AD4"/>
    <w:rsid w:val="00466B47"/>
    <w:rsid w:val="00466D16"/>
    <w:rsid w:val="00466D99"/>
    <w:rsid w:val="00466E04"/>
    <w:rsid w:val="0046758B"/>
    <w:rsid w:val="0046773F"/>
    <w:rsid w:val="0046776B"/>
    <w:rsid w:val="00467CF1"/>
    <w:rsid w:val="00467CF9"/>
    <w:rsid w:val="00467D42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56"/>
    <w:rsid w:val="004712A2"/>
    <w:rsid w:val="004713AC"/>
    <w:rsid w:val="00471430"/>
    <w:rsid w:val="004715B8"/>
    <w:rsid w:val="00471605"/>
    <w:rsid w:val="004716EA"/>
    <w:rsid w:val="004716F1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2D"/>
    <w:rsid w:val="00472476"/>
    <w:rsid w:val="004725A3"/>
    <w:rsid w:val="00472790"/>
    <w:rsid w:val="00472937"/>
    <w:rsid w:val="00472BB2"/>
    <w:rsid w:val="00472CAD"/>
    <w:rsid w:val="00472CC8"/>
    <w:rsid w:val="00472E3E"/>
    <w:rsid w:val="004731ED"/>
    <w:rsid w:val="00473514"/>
    <w:rsid w:val="0047386D"/>
    <w:rsid w:val="00473A0C"/>
    <w:rsid w:val="00473A6A"/>
    <w:rsid w:val="00473AF2"/>
    <w:rsid w:val="00473E6F"/>
    <w:rsid w:val="0047402E"/>
    <w:rsid w:val="00474050"/>
    <w:rsid w:val="00474060"/>
    <w:rsid w:val="004740BC"/>
    <w:rsid w:val="004745E7"/>
    <w:rsid w:val="00474634"/>
    <w:rsid w:val="004746E2"/>
    <w:rsid w:val="00474A9B"/>
    <w:rsid w:val="00474B4B"/>
    <w:rsid w:val="00474C60"/>
    <w:rsid w:val="00474D49"/>
    <w:rsid w:val="00474EE4"/>
    <w:rsid w:val="00474F0E"/>
    <w:rsid w:val="00475231"/>
    <w:rsid w:val="00475357"/>
    <w:rsid w:val="004758D4"/>
    <w:rsid w:val="00475E25"/>
    <w:rsid w:val="00475F21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6EF"/>
    <w:rsid w:val="0047777E"/>
    <w:rsid w:val="00477930"/>
    <w:rsid w:val="004779E6"/>
    <w:rsid w:val="00477CF6"/>
    <w:rsid w:val="00477E72"/>
    <w:rsid w:val="00477F46"/>
    <w:rsid w:val="00480171"/>
    <w:rsid w:val="004802E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658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AD0"/>
    <w:rsid w:val="00483C92"/>
    <w:rsid w:val="00483CAD"/>
    <w:rsid w:val="00483D97"/>
    <w:rsid w:val="004841B1"/>
    <w:rsid w:val="00484411"/>
    <w:rsid w:val="004847B0"/>
    <w:rsid w:val="00484883"/>
    <w:rsid w:val="004849D4"/>
    <w:rsid w:val="00484C94"/>
    <w:rsid w:val="00484DA3"/>
    <w:rsid w:val="004850EE"/>
    <w:rsid w:val="00485314"/>
    <w:rsid w:val="00485432"/>
    <w:rsid w:val="004857AB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85C"/>
    <w:rsid w:val="004869C8"/>
    <w:rsid w:val="00486B1A"/>
    <w:rsid w:val="00486B81"/>
    <w:rsid w:val="00486BAC"/>
    <w:rsid w:val="00486D23"/>
    <w:rsid w:val="004871E9"/>
    <w:rsid w:val="004873C5"/>
    <w:rsid w:val="00487583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84"/>
    <w:rsid w:val="004914AB"/>
    <w:rsid w:val="004918BD"/>
    <w:rsid w:val="00491A75"/>
    <w:rsid w:val="00491B2A"/>
    <w:rsid w:val="00491E6B"/>
    <w:rsid w:val="00491EC9"/>
    <w:rsid w:val="004921E8"/>
    <w:rsid w:val="004922FD"/>
    <w:rsid w:val="00492697"/>
    <w:rsid w:val="00492876"/>
    <w:rsid w:val="00492A1F"/>
    <w:rsid w:val="00492C09"/>
    <w:rsid w:val="00493061"/>
    <w:rsid w:val="00493080"/>
    <w:rsid w:val="004930B5"/>
    <w:rsid w:val="004931CF"/>
    <w:rsid w:val="0049340C"/>
    <w:rsid w:val="0049341B"/>
    <w:rsid w:val="00493545"/>
    <w:rsid w:val="004935B7"/>
    <w:rsid w:val="00493862"/>
    <w:rsid w:val="004938E7"/>
    <w:rsid w:val="00493B45"/>
    <w:rsid w:val="00493EEC"/>
    <w:rsid w:val="00493FA2"/>
    <w:rsid w:val="00493FE9"/>
    <w:rsid w:val="0049427C"/>
    <w:rsid w:val="00494348"/>
    <w:rsid w:val="00494B01"/>
    <w:rsid w:val="00494C43"/>
    <w:rsid w:val="00494CBB"/>
    <w:rsid w:val="004952C4"/>
    <w:rsid w:val="004952F4"/>
    <w:rsid w:val="00495663"/>
    <w:rsid w:val="00495765"/>
    <w:rsid w:val="00495B9F"/>
    <w:rsid w:val="00495C35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5DB"/>
    <w:rsid w:val="004977D2"/>
    <w:rsid w:val="00497DCB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56"/>
    <w:rsid w:val="004A276A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8FA"/>
    <w:rsid w:val="004A496D"/>
    <w:rsid w:val="004A4E43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1FA"/>
    <w:rsid w:val="004A651F"/>
    <w:rsid w:val="004A69B8"/>
    <w:rsid w:val="004A6A7D"/>
    <w:rsid w:val="004A6D26"/>
    <w:rsid w:val="004A6F23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978"/>
    <w:rsid w:val="004B0A87"/>
    <w:rsid w:val="004B0CFB"/>
    <w:rsid w:val="004B0E04"/>
    <w:rsid w:val="004B185E"/>
    <w:rsid w:val="004B1A85"/>
    <w:rsid w:val="004B1A95"/>
    <w:rsid w:val="004B1C42"/>
    <w:rsid w:val="004B1DE9"/>
    <w:rsid w:val="004B20A6"/>
    <w:rsid w:val="004B226C"/>
    <w:rsid w:val="004B2270"/>
    <w:rsid w:val="004B234C"/>
    <w:rsid w:val="004B25CA"/>
    <w:rsid w:val="004B278F"/>
    <w:rsid w:val="004B2C1F"/>
    <w:rsid w:val="004B2D3B"/>
    <w:rsid w:val="004B3154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3FC9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A92"/>
    <w:rsid w:val="004B6B1D"/>
    <w:rsid w:val="004B6BB8"/>
    <w:rsid w:val="004B6C07"/>
    <w:rsid w:val="004B6C51"/>
    <w:rsid w:val="004B6DD6"/>
    <w:rsid w:val="004B726C"/>
    <w:rsid w:val="004B7350"/>
    <w:rsid w:val="004B7681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1D"/>
    <w:rsid w:val="004C0BCC"/>
    <w:rsid w:val="004C0C97"/>
    <w:rsid w:val="004C0CA6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A8F"/>
    <w:rsid w:val="004C3B22"/>
    <w:rsid w:val="004C3BAE"/>
    <w:rsid w:val="004C3BE2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03"/>
    <w:rsid w:val="004C48A2"/>
    <w:rsid w:val="004C4AD8"/>
    <w:rsid w:val="004C4B6E"/>
    <w:rsid w:val="004C5026"/>
    <w:rsid w:val="004C50B5"/>
    <w:rsid w:val="004C521B"/>
    <w:rsid w:val="004C533C"/>
    <w:rsid w:val="004C5355"/>
    <w:rsid w:val="004C53B2"/>
    <w:rsid w:val="004C5463"/>
    <w:rsid w:val="004C59DF"/>
    <w:rsid w:val="004C5B54"/>
    <w:rsid w:val="004C5C7E"/>
    <w:rsid w:val="004C5D7B"/>
    <w:rsid w:val="004C5E6E"/>
    <w:rsid w:val="004C6184"/>
    <w:rsid w:val="004C6389"/>
    <w:rsid w:val="004C64D8"/>
    <w:rsid w:val="004C6642"/>
    <w:rsid w:val="004C684E"/>
    <w:rsid w:val="004C68DD"/>
    <w:rsid w:val="004C6A4E"/>
    <w:rsid w:val="004C6A57"/>
    <w:rsid w:val="004C6A74"/>
    <w:rsid w:val="004C6B47"/>
    <w:rsid w:val="004C6ECF"/>
    <w:rsid w:val="004C7020"/>
    <w:rsid w:val="004C72FE"/>
    <w:rsid w:val="004C7501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338"/>
    <w:rsid w:val="004D142F"/>
    <w:rsid w:val="004D14A5"/>
    <w:rsid w:val="004D1B22"/>
    <w:rsid w:val="004D1DDC"/>
    <w:rsid w:val="004D1E33"/>
    <w:rsid w:val="004D1F6C"/>
    <w:rsid w:val="004D214A"/>
    <w:rsid w:val="004D21E7"/>
    <w:rsid w:val="004D2265"/>
    <w:rsid w:val="004D253E"/>
    <w:rsid w:val="004D2540"/>
    <w:rsid w:val="004D2606"/>
    <w:rsid w:val="004D26C5"/>
    <w:rsid w:val="004D28AB"/>
    <w:rsid w:val="004D29FE"/>
    <w:rsid w:val="004D2A17"/>
    <w:rsid w:val="004D2B62"/>
    <w:rsid w:val="004D2D25"/>
    <w:rsid w:val="004D2D3C"/>
    <w:rsid w:val="004D2F54"/>
    <w:rsid w:val="004D2FA6"/>
    <w:rsid w:val="004D303B"/>
    <w:rsid w:val="004D3042"/>
    <w:rsid w:val="004D3759"/>
    <w:rsid w:val="004D3953"/>
    <w:rsid w:val="004D3FA0"/>
    <w:rsid w:val="004D4776"/>
    <w:rsid w:val="004D478A"/>
    <w:rsid w:val="004D4C0F"/>
    <w:rsid w:val="004D505B"/>
    <w:rsid w:val="004D5277"/>
    <w:rsid w:val="004D53C3"/>
    <w:rsid w:val="004D5738"/>
    <w:rsid w:val="004D5B0F"/>
    <w:rsid w:val="004D5BEE"/>
    <w:rsid w:val="004D5C30"/>
    <w:rsid w:val="004D6069"/>
    <w:rsid w:val="004D607F"/>
    <w:rsid w:val="004D608E"/>
    <w:rsid w:val="004D6090"/>
    <w:rsid w:val="004D69E8"/>
    <w:rsid w:val="004D6AC5"/>
    <w:rsid w:val="004D729D"/>
    <w:rsid w:val="004D736C"/>
    <w:rsid w:val="004D7430"/>
    <w:rsid w:val="004D747A"/>
    <w:rsid w:val="004D74E8"/>
    <w:rsid w:val="004D785A"/>
    <w:rsid w:val="004D78F0"/>
    <w:rsid w:val="004D7A1D"/>
    <w:rsid w:val="004D7A58"/>
    <w:rsid w:val="004D7B65"/>
    <w:rsid w:val="004D7CC1"/>
    <w:rsid w:val="004D7F6C"/>
    <w:rsid w:val="004E02DA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623"/>
    <w:rsid w:val="004E1825"/>
    <w:rsid w:val="004E1D4A"/>
    <w:rsid w:val="004E1FF2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3E5"/>
    <w:rsid w:val="004E353C"/>
    <w:rsid w:val="004E35FC"/>
    <w:rsid w:val="004E3634"/>
    <w:rsid w:val="004E36B9"/>
    <w:rsid w:val="004E36F0"/>
    <w:rsid w:val="004E390B"/>
    <w:rsid w:val="004E397A"/>
    <w:rsid w:val="004E39BD"/>
    <w:rsid w:val="004E39E9"/>
    <w:rsid w:val="004E3A1B"/>
    <w:rsid w:val="004E3D57"/>
    <w:rsid w:val="004E3E95"/>
    <w:rsid w:val="004E40EE"/>
    <w:rsid w:val="004E4405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E37"/>
    <w:rsid w:val="004E5FBB"/>
    <w:rsid w:val="004E63B1"/>
    <w:rsid w:val="004E68DF"/>
    <w:rsid w:val="004E69B8"/>
    <w:rsid w:val="004E6A07"/>
    <w:rsid w:val="004E70DA"/>
    <w:rsid w:val="004E78AF"/>
    <w:rsid w:val="004E78C6"/>
    <w:rsid w:val="004E78FB"/>
    <w:rsid w:val="004E7986"/>
    <w:rsid w:val="004E7A55"/>
    <w:rsid w:val="004E7C71"/>
    <w:rsid w:val="004F0116"/>
    <w:rsid w:val="004F0170"/>
    <w:rsid w:val="004F03C2"/>
    <w:rsid w:val="004F04EA"/>
    <w:rsid w:val="004F06BB"/>
    <w:rsid w:val="004F08EA"/>
    <w:rsid w:val="004F0C2C"/>
    <w:rsid w:val="004F0FC8"/>
    <w:rsid w:val="004F11F7"/>
    <w:rsid w:val="004F12E2"/>
    <w:rsid w:val="004F1449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C56"/>
    <w:rsid w:val="004F2FA3"/>
    <w:rsid w:val="004F3207"/>
    <w:rsid w:val="004F3441"/>
    <w:rsid w:val="004F3627"/>
    <w:rsid w:val="004F3749"/>
    <w:rsid w:val="004F3823"/>
    <w:rsid w:val="004F39BB"/>
    <w:rsid w:val="004F3D72"/>
    <w:rsid w:val="004F3FA9"/>
    <w:rsid w:val="004F40E8"/>
    <w:rsid w:val="004F43D5"/>
    <w:rsid w:val="004F43E9"/>
    <w:rsid w:val="004F4BDF"/>
    <w:rsid w:val="004F4D50"/>
    <w:rsid w:val="004F4EA6"/>
    <w:rsid w:val="004F50A8"/>
    <w:rsid w:val="004F5258"/>
    <w:rsid w:val="004F528F"/>
    <w:rsid w:val="004F52AA"/>
    <w:rsid w:val="004F531E"/>
    <w:rsid w:val="004F53F4"/>
    <w:rsid w:val="004F5515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79E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205"/>
    <w:rsid w:val="005002E8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771"/>
    <w:rsid w:val="005019BB"/>
    <w:rsid w:val="00501C87"/>
    <w:rsid w:val="00501CCB"/>
    <w:rsid w:val="00501ED5"/>
    <w:rsid w:val="00501EFB"/>
    <w:rsid w:val="00502195"/>
    <w:rsid w:val="00502202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791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04A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97A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384"/>
    <w:rsid w:val="00510662"/>
    <w:rsid w:val="00510665"/>
    <w:rsid w:val="005109AB"/>
    <w:rsid w:val="00510B5E"/>
    <w:rsid w:val="00510CCA"/>
    <w:rsid w:val="00510D89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EA6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8DB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04E"/>
    <w:rsid w:val="005162B2"/>
    <w:rsid w:val="00516301"/>
    <w:rsid w:val="005165BB"/>
    <w:rsid w:val="00516B59"/>
    <w:rsid w:val="00516DAB"/>
    <w:rsid w:val="00516DBD"/>
    <w:rsid w:val="00516EF2"/>
    <w:rsid w:val="00516F23"/>
    <w:rsid w:val="005170FF"/>
    <w:rsid w:val="00517106"/>
    <w:rsid w:val="005171A5"/>
    <w:rsid w:val="00517632"/>
    <w:rsid w:val="005177EC"/>
    <w:rsid w:val="00517992"/>
    <w:rsid w:val="00517A12"/>
    <w:rsid w:val="00517B6F"/>
    <w:rsid w:val="00517C32"/>
    <w:rsid w:val="00517DB3"/>
    <w:rsid w:val="005200AE"/>
    <w:rsid w:val="00520213"/>
    <w:rsid w:val="00520552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990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4EB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76F"/>
    <w:rsid w:val="005247D2"/>
    <w:rsid w:val="00524AA0"/>
    <w:rsid w:val="00524B6E"/>
    <w:rsid w:val="00524CC1"/>
    <w:rsid w:val="00525027"/>
    <w:rsid w:val="005250BE"/>
    <w:rsid w:val="0052521F"/>
    <w:rsid w:val="0052527F"/>
    <w:rsid w:val="0052532B"/>
    <w:rsid w:val="00525394"/>
    <w:rsid w:val="00525406"/>
    <w:rsid w:val="00525686"/>
    <w:rsid w:val="0052576C"/>
    <w:rsid w:val="00525BB3"/>
    <w:rsid w:val="00525C25"/>
    <w:rsid w:val="00526116"/>
    <w:rsid w:val="0052613A"/>
    <w:rsid w:val="00526861"/>
    <w:rsid w:val="00526B34"/>
    <w:rsid w:val="00526CD8"/>
    <w:rsid w:val="00526E2F"/>
    <w:rsid w:val="00527026"/>
    <w:rsid w:val="00527ED2"/>
    <w:rsid w:val="00527ED9"/>
    <w:rsid w:val="00527FD6"/>
    <w:rsid w:val="005302EB"/>
    <w:rsid w:val="005303CC"/>
    <w:rsid w:val="00530411"/>
    <w:rsid w:val="00530425"/>
    <w:rsid w:val="00530BAE"/>
    <w:rsid w:val="00530DC1"/>
    <w:rsid w:val="00530DF5"/>
    <w:rsid w:val="00530FAC"/>
    <w:rsid w:val="00530FE7"/>
    <w:rsid w:val="0053154E"/>
    <w:rsid w:val="00531620"/>
    <w:rsid w:val="00531665"/>
    <w:rsid w:val="0053191E"/>
    <w:rsid w:val="005319A3"/>
    <w:rsid w:val="005319C4"/>
    <w:rsid w:val="005319FF"/>
    <w:rsid w:val="00531A02"/>
    <w:rsid w:val="00531A1D"/>
    <w:rsid w:val="00531D37"/>
    <w:rsid w:val="005320C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762"/>
    <w:rsid w:val="005369F3"/>
    <w:rsid w:val="00536A54"/>
    <w:rsid w:val="00536B8E"/>
    <w:rsid w:val="00536EC6"/>
    <w:rsid w:val="00536F84"/>
    <w:rsid w:val="0053732C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883"/>
    <w:rsid w:val="005408FF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4E"/>
    <w:rsid w:val="00543265"/>
    <w:rsid w:val="005432E2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A3F"/>
    <w:rsid w:val="00545BB7"/>
    <w:rsid w:val="00545D68"/>
    <w:rsid w:val="00545F04"/>
    <w:rsid w:val="005462A9"/>
    <w:rsid w:val="00546359"/>
    <w:rsid w:val="005463C4"/>
    <w:rsid w:val="00546467"/>
    <w:rsid w:val="0054667F"/>
    <w:rsid w:val="0054677A"/>
    <w:rsid w:val="005468EB"/>
    <w:rsid w:val="00546C4A"/>
    <w:rsid w:val="00546CC3"/>
    <w:rsid w:val="00546E6E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07B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DB8"/>
    <w:rsid w:val="00551E24"/>
    <w:rsid w:val="00551FB4"/>
    <w:rsid w:val="0055207F"/>
    <w:rsid w:val="00552099"/>
    <w:rsid w:val="0055221B"/>
    <w:rsid w:val="00552374"/>
    <w:rsid w:val="00552410"/>
    <w:rsid w:val="005526C1"/>
    <w:rsid w:val="00552738"/>
    <w:rsid w:val="005528DF"/>
    <w:rsid w:val="00552A7F"/>
    <w:rsid w:val="00552AFF"/>
    <w:rsid w:val="00552C6E"/>
    <w:rsid w:val="00552D97"/>
    <w:rsid w:val="005530FC"/>
    <w:rsid w:val="0055337A"/>
    <w:rsid w:val="00553967"/>
    <w:rsid w:val="00553BD9"/>
    <w:rsid w:val="00553D3B"/>
    <w:rsid w:val="00553E9A"/>
    <w:rsid w:val="005540AC"/>
    <w:rsid w:val="005543C1"/>
    <w:rsid w:val="00554523"/>
    <w:rsid w:val="0055459B"/>
    <w:rsid w:val="0055491B"/>
    <w:rsid w:val="00554BF5"/>
    <w:rsid w:val="00554D11"/>
    <w:rsid w:val="00554D5C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76D"/>
    <w:rsid w:val="00556837"/>
    <w:rsid w:val="00556A63"/>
    <w:rsid w:val="00556B09"/>
    <w:rsid w:val="00556B52"/>
    <w:rsid w:val="00556C74"/>
    <w:rsid w:val="00557086"/>
    <w:rsid w:val="00557168"/>
    <w:rsid w:val="00557203"/>
    <w:rsid w:val="0055747F"/>
    <w:rsid w:val="005577B0"/>
    <w:rsid w:val="005578B5"/>
    <w:rsid w:val="005578E4"/>
    <w:rsid w:val="00557B07"/>
    <w:rsid w:val="00557BBB"/>
    <w:rsid w:val="00557C9C"/>
    <w:rsid w:val="00560059"/>
    <w:rsid w:val="00560492"/>
    <w:rsid w:val="005606B7"/>
    <w:rsid w:val="005607BF"/>
    <w:rsid w:val="00560A32"/>
    <w:rsid w:val="00561060"/>
    <w:rsid w:val="00561430"/>
    <w:rsid w:val="005614B8"/>
    <w:rsid w:val="0056195B"/>
    <w:rsid w:val="005619B4"/>
    <w:rsid w:val="00561B53"/>
    <w:rsid w:val="00561C66"/>
    <w:rsid w:val="00561DC4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AFF"/>
    <w:rsid w:val="00564C7C"/>
    <w:rsid w:val="005654C0"/>
    <w:rsid w:val="00565599"/>
    <w:rsid w:val="0056581F"/>
    <w:rsid w:val="005662B9"/>
    <w:rsid w:val="0056643C"/>
    <w:rsid w:val="00566440"/>
    <w:rsid w:val="005664E9"/>
    <w:rsid w:val="0056687E"/>
    <w:rsid w:val="00566A5E"/>
    <w:rsid w:val="00566AD1"/>
    <w:rsid w:val="00566DA0"/>
    <w:rsid w:val="00566DC1"/>
    <w:rsid w:val="00566FE6"/>
    <w:rsid w:val="00567179"/>
    <w:rsid w:val="005673AE"/>
    <w:rsid w:val="005673BA"/>
    <w:rsid w:val="00567442"/>
    <w:rsid w:val="00567462"/>
    <w:rsid w:val="005675EB"/>
    <w:rsid w:val="00567C81"/>
    <w:rsid w:val="00570159"/>
    <w:rsid w:val="00570345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5DA"/>
    <w:rsid w:val="00572823"/>
    <w:rsid w:val="005728F5"/>
    <w:rsid w:val="0057293E"/>
    <w:rsid w:val="005729C9"/>
    <w:rsid w:val="00572A9B"/>
    <w:rsid w:val="00572D2A"/>
    <w:rsid w:val="00572F22"/>
    <w:rsid w:val="00572F97"/>
    <w:rsid w:val="005734D5"/>
    <w:rsid w:val="00573625"/>
    <w:rsid w:val="0057363F"/>
    <w:rsid w:val="00573712"/>
    <w:rsid w:val="00573AC4"/>
    <w:rsid w:val="00573ADD"/>
    <w:rsid w:val="00573D92"/>
    <w:rsid w:val="00573F09"/>
    <w:rsid w:val="00573F52"/>
    <w:rsid w:val="00573F6D"/>
    <w:rsid w:val="005740F9"/>
    <w:rsid w:val="005745EA"/>
    <w:rsid w:val="00574611"/>
    <w:rsid w:val="005746CA"/>
    <w:rsid w:val="00574A0F"/>
    <w:rsid w:val="00574B90"/>
    <w:rsid w:val="00574CEA"/>
    <w:rsid w:val="00574D33"/>
    <w:rsid w:val="00575241"/>
    <w:rsid w:val="0057524B"/>
    <w:rsid w:val="0057547F"/>
    <w:rsid w:val="005754FE"/>
    <w:rsid w:val="00575591"/>
    <w:rsid w:val="00575839"/>
    <w:rsid w:val="0057590C"/>
    <w:rsid w:val="00575B79"/>
    <w:rsid w:val="00575EAE"/>
    <w:rsid w:val="00575EE3"/>
    <w:rsid w:val="00575F94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583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75A"/>
    <w:rsid w:val="00581916"/>
    <w:rsid w:val="005819DC"/>
    <w:rsid w:val="00581A14"/>
    <w:rsid w:val="00581AAF"/>
    <w:rsid w:val="00581FB9"/>
    <w:rsid w:val="005821DB"/>
    <w:rsid w:val="0058234C"/>
    <w:rsid w:val="0058243B"/>
    <w:rsid w:val="005824E5"/>
    <w:rsid w:val="00582707"/>
    <w:rsid w:val="00582F7E"/>
    <w:rsid w:val="00583485"/>
    <w:rsid w:val="005834A3"/>
    <w:rsid w:val="005834C7"/>
    <w:rsid w:val="00583B03"/>
    <w:rsid w:val="00583B16"/>
    <w:rsid w:val="00583C2E"/>
    <w:rsid w:val="00583CB1"/>
    <w:rsid w:val="00583CF9"/>
    <w:rsid w:val="00583D32"/>
    <w:rsid w:val="00583D54"/>
    <w:rsid w:val="00583DB3"/>
    <w:rsid w:val="00583EB9"/>
    <w:rsid w:val="00583F74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63A"/>
    <w:rsid w:val="005867B8"/>
    <w:rsid w:val="0058691F"/>
    <w:rsid w:val="00586ABA"/>
    <w:rsid w:val="00586D37"/>
    <w:rsid w:val="00586ED9"/>
    <w:rsid w:val="00587032"/>
    <w:rsid w:val="005874CD"/>
    <w:rsid w:val="0058753F"/>
    <w:rsid w:val="0058759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B26"/>
    <w:rsid w:val="00590CC3"/>
    <w:rsid w:val="005911DE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A5E"/>
    <w:rsid w:val="00592D96"/>
    <w:rsid w:val="00592E37"/>
    <w:rsid w:val="00592F7F"/>
    <w:rsid w:val="005931F7"/>
    <w:rsid w:val="0059327F"/>
    <w:rsid w:val="0059334C"/>
    <w:rsid w:val="005936A5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4ED0"/>
    <w:rsid w:val="00595040"/>
    <w:rsid w:val="0059526D"/>
    <w:rsid w:val="0059571B"/>
    <w:rsid w:val="00595A86"/>
    <w:rsid w:val="00595C95"/>
    <w:rsid w:val="00595E8C"/>
    <w:rsid w:val="00595FA9"/>
    <w:rsid w:val="005961E8"/>
    <w:rsid w:val="00596263"/>
    <w:rsid w:val="005967D1"/>
    <w:rsid w:val="00596934"/>
    <w:rsid w:val="0059698A"/>
    <w:rsid w:val="00596CA5"/>
    <w:rsid w:val="00596D27"/>
    <w:rsid w:val="00596D9A"/>
    <w:rsid w:val="00596EF4"/>
    <w:rsid w:val="00596F52"/>
    <w:rsid w:val="00597128"/>
    <w:rsid w:val="0059715B"/>
    <w:rsid w:val="005978E5"/>
    <w:rsid w:val="00597985"/>
    <w:rsid w:val="00597A95"/>
    <w:rsid w:val="00597BD9"/>
    <w:rsid w:val="00597D00"/>
    <w:rsid w:val="00597F53"/>
    <w:rsid w:val="005A0266"/>
    <w:rsid w:val="005A08A0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07"/>
    <w:rsid w:val="005A2C97"/>
    <w:rsid w:val="005A2D1C"/>
    <w:rsid w:val="005A2DB7"/>
    <w:rsid w:val="005A2E8C"/>
    <w:rsid w:val="005A2F91"/>
    <w:rsid w:val="005A32B7"/>
    <w:rsid w:val="005A3386"/>
    <w:rsid w:val="005A356F"/>
    <w:rsid w:val="005A362D"/>
    <w:rsid w:val="005A364F"/>
    <w:rsid w:val="005A3694"/>
    <w:rsid w:val="005A388C"/>
    <w:rsid w:val="005A38B2"/>
    <w:rsid w:val="005A39FC"/>
    <w:rsid w:val="005A3A2F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CEE"/>
    <w:rsid w:val="005A4DA7"/>
    <w:rsid w:val="005A540D"/>
    <w:rsid w:val="005A5412"/>
    <w:rsid w:val="005A548C"/>
    <w:rsid w:val="005A58B4"/>
    <w:rsid w:val="005A5F76"/>
    <w:rsid w:val="005A6263"/>
    <w:rsid w:val="005A6414"/>
    <w:rsid w:val="005A6505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879"/>
    <w:rsid w:val="005A7969"/>
    <w:rsid w:val="005A7A86"/>
    <w:rsid w:val="005A7BB3"/>
    <w:rsid w:val="005A7C57"/>
    <w:rsid w:val="005B00FF"/>
    <w:rsid w:val="005B012A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4C8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919"/>
    <w:rsid w:val="005B3AF5"/>
    <w:rsid w:val="005B3B56"/>
    <w:rsid w:val="005B3B64"/>
    <w:rsid w:val="005B3CE9"/>
    <w:rsid w:val="005B3D9A"/>
    <w:rsid w:val="005B3E24"/>
    <w:rsid w:val="005B3F18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E"/>
    <w:rsid w:val="005B4D82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CB3"/>
    <w:rsid w:val="005B5F8D"/>
    <w:rsid w:val="005B63BC"/>
    <w:rsid w:val="005B6422"/>
    <w:rsid w:val="005B64A8"/>
    <w:rsid w:val="005B6585"/>
    <w:rsid w:val="005B677E"/>
    <w:rsid w:val="005B696F"/>
    <w:rsid w:val="005B697B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2B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4F"/>
    <w:rsid w:val="005C7474"/>
    <w:rsid w:val="005C767E"/>
    <w:rsid w:val="005C76AF"/>
    <w:rsid w:val="005C76C7"/>
    <w:rsid w:val="005C77C9"/>
    <w:rsid w:val="005C77EF"/>
    <w:rsid w:val="005C7CD6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D15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8DE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C21"/>
    <w:rsid w:val="005D2D8E"/>
    <w:rsid w:val="005D2E2B"/>
    <w:rsid w:val="005D3458"/>
    <w:rsid w:val="005D3472"/>
    <w:rsid w:val="005D36EC"/>
    <w:rsid w:val="005D3B32"/>
    <w:rsid w:val="005D3C9D"/>
    <w:rsid w:val="005D3E2C"/>
    <w:rsid w:val="005D438D"/>
    <w:rsid w:val="005D465E"/>
    <w:rsid w:val="005D4893"/>
    <w:rsid w:val="005D4981"/>
    <w:rsid w:val="005D4DA9"/>
    <w:rsid w:val="005D4ED9"/>
    <w:rsid w:val="005D4F41"/>
    <w:rsid w:val="005D50E2"/>
    <w:rsid w:val="005D5332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033"/>
    <w:rsid w:val="005D7635"/>
    <w:rsid w:val="005D7907"/>
    <w:rsid w:val="005D79B8"/>
    <w:rsid w:val="005D7B1B"/>
    <w:rsid w:val="005D7D4D"/>
    <w:rsid w:val="005E00E2"/>
    <w:rsid w:val="005E027A"/>
    <w:rsid w:val="005E0682"/>
    <w:rsid w:val="005E07DC"/>
    <w:rsid w:val="005E089D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ADD"/>
    <w:rsid w:val="005E2C6B"/>
    <w:rsid w:val="005E2F1A"/>
    <w:rsid w:val="005E32E6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50A"/>
    <w:rsid w:val="005E494C"/>
    <w:rsid w:val="005E4BEE"/>
    <w:rsid w:val="005E4C1E"/>
    <w:rsid w:val="005E4DC2"/>
    <w:rsid w:val="005E4E17"/>
    <w:rsid w:val="005E4F6A"/>
    <w:rsid w:val="005E51C3"/>
    <w:rsid w:val="005E5773"/>
    <w:rsid w:val="005E5A12"/>
    <w:rsid w:val="005E5A71"/>
    <w:rsid w:val="005E5B33"/>
    <w:rsid w:val="005E6027"/>
    <w:rsid w:val="005E612B"/>
    <w:rsid w:val="005E618D"/>
    <w:rsid w:val="005E61CA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E7D98"/>
    <w:rsid w:val="005F00A9"/>
    <w:rsid w:val="005F0689"/>
    <w:rsid w:val="005F075B"/>
    <w:rsid w:val="005F0C42"/>
    <w:rsid w:val="005F0F8B"/>
    <w:rsid w:val="005F0F9A"/>
    <w:rsid w:val="005F1064"/>
    <w:rsid w:val="005F1123"/>
    <w:rsid w:val="005F1278"/>
    <w:rsid w:val="005F14CA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98D"/>
    <w:rsid w:val="005F2A15"/>
    <w:rsid w:val="005F2CDB"/>
    <w:rsid w:val="005F2EEB"/>
    <w:rsid w:val="005F2F5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1D8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9DF"/>
    <w:rsid w:val="005F5D64"/>
    <w:rsid w:val="005F5DDB"/>
    <w:rsid w:val="005F5F47"/>
    <w:rsid w:val="005F5F67"/>
    <w:rsid w:val="005F61CD"/>
    <w:rsid w:val="005F6587"/>
    <w:rsid w:val="005F6786"/>
    <w:rsid w:val="005F68DF"/>
    <w:rsid w:val="005F693A"/>
    <w:rsid w:val="005F6B83"/>
    <w:rsid w:val="005F6BE7"/>
    <w:rsid w:val="005F7038"/>
    <w:rsid w:val="005F70A6"/>
    <w:rsid w:val="005F7141"/>
    <w:rsid w:val="005F721A"/>
    <w:rsid w:val="005F74ED"/>
    <w:rsid w:val="005F7793"/>
    <w:rsid w:val="005F77F9"/>
    <w:rsid w:val="005F786D"/>
    <w:rsid w:val="005F789A"/>
    <w:rsid w:val="005F7A85"/>
    <w:rsid w:val="005F7B16"/>
    <w:rsid w:val="005F7BF8"/>
    <w:rsid w:val="005F7C53"/>
    <w:rsid w:val="005F7CF8"/>
    <w:rsid w:val="005F7D64"/>
    <w:rsid w:val="0060009E"/>
    <w:rsid w:val="00600114"/>
    <w:rsid w:val="006001B8"/>
    <w:rsid w:val="00600248"/>
    <w:rsid w:val="00600698"/>
    <w:rsid w:val="00600AE5"/>
    <w:rsid w:val="00600C68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93"/>
    <w:rsid w:val="00601BBB"/>
    <w:rsid w:val="00602179"/>
    <w:rsid w:val="00602192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769"/>
    <w:rsid w:val="00604977"/>
    <w:rsid w:val="00604A60"/>
    <w:rsid w:val="00604B79"/>
    <w:rsid w:val="00604B83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A96"/>
    <w:rsid w:val="00605CB5"/>
    <w:rsid w:val="00605E2D"/>
    <w:rsid w:val="0060623C"/>
    <w:rsid w:val="006062D9"/>
    <w:rsid w:val="0060648F"/>
    <w:rsid w:val="006065B7"/>
    <w:rsid w:val="00606970"/>
    <w:rsid w:val="00606A00"/>
    <w:rsid w:val="00606A53"/>
    <w:rsid w:val="00606AE1"/>
    <w:rsid w:val="00606B89"/>
    <w:rsid w:val="00607120"/>
    <w:rsid w:val="006073CA"/>
    <w:rsid w:val="00607415"/>
    <w:rsid w:val="00607480"/>
    <w:rsid w:val="006078E2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A8"/>
    <w:rsid w:val="006108E2"/>
    <w:rsid w:val="00610948"/>
    <w:rsid w:val="006109A5"/>
    <w:rsid w:val="00610AB2"/>
    <w:rsid w:val="00610BA6"/>
    <w:rsid w:val="00610DA6"/>
    <w:rsid w:val="00611081"/>
    <w:rsid w:val="006113B6"/>
    <w:rsid w:val="00611519"/>
    <w:rsid w:val="00611843"/>
    <w:rsid w:val="006119A8"/>
    <w:rsid w:val="006119D9"/>
    <w:rsid w:val="00611C8D"/>
    <w:rsid w:val="006121B4"/>
    <w:rsid w:val="0061229C"/>
    <w:rsid w:val="006123C5"/>
    <w:rsid w:val="00612512"/>
    <w:rsid w:val="00612561"/>
    <w:rsid w:val="00612B25"/>
    <w:rsid w:val="00612B9E"/>
    <w:rsid w:val="00612CD3"/>
    <w:rsid w:val="00612D72"/>
    <w:rsid w:val="00612E20"/>
    <w:rsid w:val="00613014"/>
    <w:rsid w:val="006133C3"/>
    <w:rsid w:val="006135A4"/>
    <w:rsid w:val="0061361A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4AFB"/>
    <w:rsid w:val="00614C52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CCA"/>
    <w:rsid w:val="00616D82"/>
    <w:rsid w:val="00617354"/>
    <w:rsid w:val="006179C5"/>
    <w:rsid w:val="00617B41"/>
    <w:rsid w:val="00617DF4"/>
    <w:rsid w:val="00617F1B"/>
    <w:rsid w:val="00620094"/>
    <w:rsid w:val="006201AB"/>
    <w:rsid w:val="00620341"/>
    <w:rsid w:val="006204F1"/>
    <w:rsid w:val="00620564"/>
    <w:rsid w:val="0062071B"/>
    <w:rsid w:val="0062076B"/>
    <w:rsid w:val="00620796"/>
    <w:rsid w:val="00620955"/>
    <w:rsid w:val="0062098A"/>
    <w:rsid w:val="00620E1D"/>
    <w:rsid w:val="00620F2C"/>
    <w:rsid w:val="00620FA5"/>
    <w:rsid w:val="006210E3"/>
    <w:rsid w:val="00621781"/>
    <w:rsid w:val="00621A5D"/>
    <w:rsid w:val="00621BFA"/>
    <w:rsid w:val="00621C3F"/>
    <w:rsid w:val="0062209B"/>
    <w:rsid w:val="0062234A"/>
    <w:rsid w:val="00622540"/>
    <w:rsid w:val="006226D6"/>
    <w:rsid w:val="0062292C"/>
    <w:rsid w:val="00622933"/>
    <w:rsid w:val="00622A02"/>
    <w:rsid w:val="00622A8D"/>
    <w:rsid w:val="00622AD3"/>
    <w:rsid w:val="00622B5E"/>
    <w:rsid w:val="00622C62"/>
    <w:rsid w:val="00622FCE"/>
    <w:rsid w:val="006230F8"/>
    <w:rsid w:val="006237CE"/>
    <w:rsid w:val="0062386C"/>
    <w:rsid w:val="00623A46"/>
    <w:rsid w:val="00623C1C"/>
    <w:rsid w:val="00623F20"/>
    <w:rsid w:val="00624345"/>
    <w:rsid w:val="00624403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196"/>
    <w:rsid w:val="00626337"/>
    <w:rsid w:val="0062641A"/>
    <w:rsid w:val="00626574"/>
    <w:rsid w:val="00626618"/>
    <w:rsid w:val="0062675E"/>
    <w:rsid w:val="0062693E"/>
    <w:rsid w:val="00626A98"/>
    <w:rsid w:val="00626B5A"/>
    <w:rsid w:val="00626B76"/>
    <w:rsid w:val="00627184"/>
    <w:rsid w:val="0062747C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01C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728"/>
    <w:rsid w:val="00631852"/>
    <w:rsid w:val="00631A55"/>
    <w:rsid w:val="00631B03"/>
    <w:rsid w:val="00631C53"/>
    <w:rsid w:val="00631DEC"/>
    <w:rsid w:val="006323E4"/>
    <w:rsid w:val="00632467"/>
    <w:rsid w:val="006327B5"/>
    <w:rsid w:val="006329DE"/>
    <w:rsid w:val="00632BC9"/>
    <w:rsid w:val="00632CAA"/>
    <w:rsid w:val="00632FF1"/>
    <w:rsid w:val="006333DE"/>
    <w:rsid w:val="00633590"/>
    <w:rsid w:val="006336FE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27"/>
    <w:rsid w:val="00634C65"/>
    <w:rsid w:val="00634C7D"/>
    <w:rsid w:val="00634CFC"/>
    <w:rsid w:val="00634D22"/>
    <w:rsid w:val="00634E38"/>
    <w:rsid w:val="00634E6D"/>
    <w:rsid w:val="00634F15"/>
    <w:rsid w:val="00634F60"/>
    <w:rsid w:val="006354AA"/>
    <w:rsid w:val="006354CD"/>
    <w:rsid w:val="00635521"/>
    <w:rsid w:val="0063568F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AC9"/>
    <w:rsid w:val="00637B70"/>
    <w:rsid w:val="00637C52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127"/>
    <w:rsid w:val="00642431"/>
    <w:rsid w:val="006426F2"/>
    <w:rsid w:val="006427AD"/>
    <w:rsid w:val="00642E57"/>
    <w:rsid w:val="00642F97"/>
    <w:rsid w:val="006431DA"/>
    <w:rsid w:val="006436DD"/>
    <w:rsid w:val="00643766"/>
    <w:rsid w:val="00643C9A"/>
    <w:rsid w:val="00643D35"/>
    <w:rsid w:val="00643E5C"/>
    <w:rsid w:val="00643F0D"/>
    <w:rsid w:val="00643FF1"/>
    <w:rsid w:val="006440B2"/>
    <w:rsid w:val="00644354"/>
    <w:rsid w:val="00644CA6"/>
    <w:rsid w:val="00644E8D"/>
    <w:rsid w:val="00644FD5"/>
    <w:rsid w:val="00645069"/>
    <w:rsid w:val="00645243"/>
    <w:rsid w:val="006453EB"/>
    <w:rsid w:val="0064548E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6C7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0DEE"/>
    <w:rsid w:val="00650ED0"/>
    <w:rsid w:val="00651159"/>
    <w:rsid w:val="00651264"/>
    <w:rsid w:val="00651289"/>
    <w:rsid w:val="00651313"/>
    <w:rsid w:val="006513C5"/>
    <w:rsid w:val="006514C3"/>
    <w:rsid w:val="006517D9"/>
    <w:rsid w:val="00651BE5"/>
    <w:rsid w:val="00651C2C"/>
    <w:rsid w:val="00651E4F"/>
    <w:rsid w:val="00652571"/>
    <w:rsid w:val="0065257A"/>
    <w:rsid w:val="006526AF"/>
    <w:rsid w:val="00652B76"/>
    <w:rsid w:val="00652C79"/>
    <w:rsid w:val="00652CB3"/>
    <w:rsid w:val="00652FBA"/>
    <w:rsid w:val="0065301E"/>
    <w:rsid w:val="0065304C"/>
    <w:rsid w:val="006530AB"/>
    <w:rsid w:val="00653284"/>
    <w:rsid w:val="006532DC"/>
    <w:rsid w:val="006535BC"/>
    <w:rsid w:val="00653930"/>
    <w:rsid w:val="006542D3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6007E"/>
    <w:rsid w:val="006604D5"/>
    <w:rsid w:val="00660561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9DF"/>
    <w:rsid w:val="00664C33"/>
    <w:rsid w:val="00664D3B"/>
    <w:rsid w:val="006650DA"/>
    <w:rsid w:val="00665120"/>
    <w:rsid w:val="00665232"/>
    <w:rsid w:val="006652AC"/>
    <w:rsid w:val="006654B7"/>
    <w:rsid w:val="006656A0"/>
    <w:rsid w:val="006658F8"/>
    <w:rsid w:val="00665C57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38A"/>
    <w:rsid w:val="0066747C"/>
    <w:rsid w:val="00667527"/>
    <w:rsid w:val="0066752D"/>
    <w:rsid w:val="00667662"/>
    <w:rsid w:val="00667667"/>
    <w:rsid w:val="00667770"/>
    <w:rsid w:val="00667BF5"/>
    <w:rsid w:val="00667C97"/>
    <w:rsid w:val="00667D4E"/>
    <w:rsid w:val="00667DA0"/>
    <w:rsid w:val="00667EE7"/>
    <w:rsid w:val="00667F02"/>
    <w:rsid w:val="00667F33"/>
    <w:rsid w:val="00670022"/>
    <w:rsid w:val="0067005C"/>
    <w:rsid w:val="0067024C"/>
    <w:rsid w:val="0067030A"/>
    <w:rsid w:val="006706BE"/>
    <w:rsid w:val="00670838"/>
    <w:rsid w:val="006708D9"/>
    <w:rsid w:val="00670AB9"/>
    <w:rsid w:val="00670DEB"/>
    <w:rsid w:val="00670F67"/>
    <w:rsid w:val="006715B2"/>
    <w:rsid w:val="006715BF"/>
    <w:rsid w:val="006717B0"/>
    <w:rsid w:val="00671B05"/>
    <w:rsid w:val="00671D61"/>
    <w:rsid w:val="006720D4"/>
    <w:rsid w:val="00672471"/>
    <w:rsid w:val="00672537"/>
    <w:rsid w:val="006729D9"/>
    <w:rsid w:val="00672AF1"/>
    <w:rsid w:val="00672BC4"/>
    <w:rsid w:val="00672BF1"/>
    <w:rsid w:val="00672DD4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BB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81F"/>
    <w:rsid w:val="00675B9C"/>
    <w:rsid w:val="00675C8F"/>
    <w:rsid w:val="00675D39"/>
    <w:rsid w:val="00675EE2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691"/>
    <w:rsid w:val="006807C8"/>
    <w:rsid w:val="0068090B"/>
    <w:rsid w:val="006809FE"/>
    <w:rsid w:val="00680D03"/>
    <w:rsid w:val="00680D6B"/>
    <w:rsid w:val="00680E31"/>
    <w:rsid w:val="00680E9A"/>
    <w:rsid w:val="00680ECB"/>
    <w:rsid w:val="00680F25"/>
    <w:rsid w:val="00680F6D"/>
    <w:rsid w:val="00681003"/>
    <w:rsid w:val="0068128C"/>
    <w:rsid w:val="00681696"/>
    <w:rsid w:val="00681837"/>
    <w:rsid w:val="00681B17"/>
    <w:rsid w:val="00681CF3"/>
    <w:rsid w:val="00681F51"/>
    <w:rsid w:val="00681FC8"/>
    <w:rsid w:val="006820B6"/>
    <w:rsid w:val="0068218C"/>
    <w:rsid w:val="0068229C"/>
    <w:rsid w:val="00682801"/>
    <w:rsid w:val="00682877"/>
    <w:rsid w:val="00682982"/>
    <w:rsid w:val="00682A48"/>
    <w:rsid w:val="00682B0F"/>
    <w:rsid w:val="00682BE8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44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4A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71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0D1E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3AA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34"/>
    <w:rsid w:val="00695AD3"/>
    <w:rsid w:val="00695B10"/>
    <w:rsid w:val="00695DCF"/>
    <w:rsid w:val="0069632C"/>
    <w:rsid w:val="00696708"/>
    <w:rsid w:val="0069696A"/>
    <w:rsid w:val="006969AC"/>
    <w:rsid w:val="00696A00"/>
    <w:rsid w:val="00696CDF"/>
    <w:rsid w:val="00696D7E"/>
    <w:rsid w:val="00696EFB"/>
    <w:rsid w:val="0069708B"/>
    <w:rsid w:val="0069714C"/>
    <w:rsid w:val="006975A8"/>
    <w:rsid w:val="0069764A"/>
    <w:rsid w:val="0069765B"/>
    <w:rsid w:val="0069785D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86"/>
    <w:rsid w:val="006A09AA"/>
    <w:rsid w:val="006A0ADF"/>
    <w:rsid w:val="006A0D2D"/>
    <w:rsid w:val="006A0E0F"/>
    <w:rsid w:val="006A0F18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18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4F86"/>
    <w:rsid w:val="006A5227"/>
    <w:rsid w:val="006A54FB"/>
    <w:rsid w:val="006A551C"/>
    <w:rsid w:val="006A564F"/>
    <w:rsid w:val="006A5971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26F"/>
    <w:rsid w:val="006A741B"/>
    <w:rsid w:val="006A756E"/>
    <w:rsid w:val="006A77F9"/>
    <w:rsid w:val="006A7903"/>
    <w:rsid w:val="006A7BD2"/>
    <w:rsid w:val="006A7C1A"/>
    <w:rsid w:val="006A7DAF"/>
    <w:rsid w:val="006B033C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916"/>
    <w:rsid w:val="006B1C1E"/>
    <w:rsid w:val="006B1C94"/>
    <w:rsid w:val="006B2080"/>
    <w:rsid w:val="006B216A"/>
    <w:rsid w:val="006B2326"/>
    <w:rsid w:val="006B2356"/>
    <w:rsid w:val="006B236E"/>
    <w:rsid w:val="006B24CE"/>
    <w:rsid w:val="006B268E"/>
    <w:rsid w:val="006B27A8"/>
    <w:rsid w:val="006B2819"/>
    <w:rsid w:val="006B2B68"/>
    <w:rsid w:val="006B2F23"/>
    <w:rsid w:val="006B2F26"/>
    <w:rsid w:val="006B3016"/>
    <w:rsid w:val="006B3306"/>
    <w:rsid w:val="006B34A9"/>
    <w:rsid w:val="006B34B5"/>
    <w:rsid w:val="006B3549"/>
    <w:rsid w:val="006B3754"/>
    <w:rsid w:val="006B3893"/>
    <w:rsid w:val="006B38F1"/>
    <w:rsid w:val="006B396B"/>
    <w:rsid w:val="006B39F1"/>
    <w:rsid w:val="006B3B49"/>
    <w:rsid w:val="006B3B4D"/>
    <w:rsid w:val="006B3B7F"/>
    <w:rsid w:val="006B3E7C"/>
    <w:rsid w:val="006B4638"/>
    <w:rsid w:val="006B4675"/>
    <w:rsid w:val="006B4B7E"/>
    <w:rsid w:val="006B4D5E"/>
    <w:rsid w:val="006B4E32"/>
    <w:rsid w:val="006B4F4C"/>
    <w:rsid w:val="006B5217"/>
    <w:rsid w:val="006B5428"/>
    <w:rsid w:val="006B5A79"/>
    <w:rsid w:val="006B5B69"/>
    <w:rsid w:val="006B5C23"/>
    <w:rsid w:val="006B5D35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72B"/>
    <w:rsid w:val="006C0768"/>
    <w:rsid w:val="006C076E"/>
    <w:rsid w:val="006C09B5"/>
    <w:rsid w:val="006C09BB"/>
    <w:rsid w:val="006C09C4"/>
    <w:rsid w:val="006C0B2E"/>
    <w:rsid w:val="006C0B66"/>
    <w:rsid w:val="006C0BB5"/>
    <w:rsid w:val="006C0EDD"/>
    <w:rsid w:val="006C0F0B"/>
    <w:rsid w:val="006C100A"/>
    <w:rsid w:val="006C1241"/>
    <w:rsid w:val="006C1242"/>
    <w:rsid w:val="006C12A0"/>
    <w:rsid w:val="006C148C"/>
    <w:rsid w:val="006C155D"/>
    <w:rsid w:val="006C1987"/>
    <w:rsid w:val="006C19AB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725"/>
    <w:rsid w:val="006C389D"/>
    <w:rsid w:val="006C39A1"/>
    <w:rsid w:val="006C39B2"/>
    <w:rsid w:val="006C39C5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CC7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492"/>
    <w:rsid w:val="006C753F"/>
    <w:rsid w:val="006C75BB"/>
    <w:rsid w:val="006C7AF0"/>
    <w:rsid w:val="006C7B1E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5B9"/>
    <w:rsid w:val="006D0615"/>
    <w:rsid w:val="006D0C4B"/>
    <w:rsid w:val="006D0CB3"/>
    <w:rsid w:val="006D1044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2FAA"/>
    <w:rsid w:val="006D3009"/>
    <w:rsid w:val="006D3154"/>
    <w:rsid w:val="006D32CA"/>
    <w:rsid w:val="006D32E8"/>
    <w:rsid w:val="006D3608"/>
    <w:rsid w:val="006D376F"/>
    <w:rsid w:val="006D38BA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7E2"/>
    <w:rsid w:val="006D6A93"/>
    <w:rsid w:val="006D6BB9"/>
    <w:rsid w:val="006D6BDC"/>
    <w:rsid w:val="006D6DC1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87F"/>
    <w:rsid w:val="006E0A5A"/>
    <w:rsid w:val="006E10F0"/>
    <w:rsid w:val="006E1138"/>
    <w:rsid w:val="006E141D"/>
    <w:rsid w:val="006E1428"/>
    <w:rsid w:val="006E1B98"/>
    <w:rsid w:val="006E1C63"/>
    <w:rsid w:val="006E1F18"/>
    <w:rsid w:val="006E217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237"/>
    <w:rsid w:val="006E33AA"/>
    <w:rsid w:val="006E33B5"/>
    <w:rsid w:val="006E3410"/>
    <w:rsid w:val="006E3658"/>
    <w:rsid w:val="006E3741"/>
    <w:rsid w:val="006E38F2"/>
    <w:rsid w:val="006E3921"/>
    <w:rsid w:val="006E3A4B"/>
    <w:rsid w:val="006E3AC6"/>
    <w:rsid w:val="006E3AE1"/>
    <w:rsid w:val="006E3C77"/>
    <w:rsid w:val="006E3EAF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2D7"/>
    <w:rsid w:val="006E5C1C"/>
    <w:rsid w:val="006E5CD9"/>
    <w:rsid w:val="006E5E7B"/>
    <w:rsid w:val="006E608F"/>
    <w:rsid w:val="006E62AF"/>
    <w:rsid w:val="006E62BE"/>
    <w:rsid w:val="006E6409"/>
    <w:rsid w:val="006E640D"/>
    <w:rsid w:val="006E6698"/>
    <w:rsid w:val="006E66A2"/>
    <w:rsid w:val="006E6896"/>
    <w:rsid w:val="006E699A"/>
    <w:rsid w:val="006E69B1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855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E5B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56A"/>
    <w:rsid w:val="0070080E"/>
    <w:rsid w:val="00700A28"/>
    <w:rsid w:val="00700BF4"/>
    <w:rsid w:val="007015DC"/>
    <w:rsid w:val="0070189C"/>
    <w:rsid w:val="00701C8E"/>
    <w:rsid w:val="00701E8A"/>
    <w:rsid w:val="007022F8"/>
    <w:rsid w:val="007024AC"/>
    <w:rsid w:val="007027EE"/>
    <w:rsid w:val="00702A9F"/>
    <w:rsid w:val="00702B78"/>
    <w:rsid w:val="00703290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9C8"/>
    <w:rsid w:val="00704C79"/>
    <w:rsid w:val="00704CEF"/>
    <w:rsid w:val="00705117"/>
    <w:rsid w:val="0070527A"/>
    <w:rsid w:val="00705348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024"/>
    <w:rsid w:val="00706117"/>
    <w:rsid w:val="00706252"/>
    <w:rsid w:val="007063BB"/>
    <w:rsid w:val="00706534"/>
    <w:rsid w:val="0070686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904"/>
    <w:rsid w:val="00707A98"/>
    <w:rsid w:val="00707D69"/>
    <w:rsid w:val="00707E39"/>
    <w:rsid w:val="00707F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1D1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AE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68B"/>
    <w:rsid w:val="00715A96"/>
    <w:rsid w:val="00715B96"/>
    <w:rsid w:val="00715C66"/>
    <w:rsid w:val="00715C73"/>
    <w:rsid w:val="00715D75"/>
    <w:rsid w:val="00715E44"/>
    <w:rsid w:val="00715ED0"/>
    <w:rsid w:val="00715FBE"/>
    <w:rsid w:val="00716351"/>
    <w:rsid w:val="00716415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295"/>
    <w:rsid w:val="007172FE"/>
    <w:rsid w:val="00717571"/>
    <w:rsid w:val="00717A78"/>
    <w:rsid w:val="00717B70"/>
    <w:rsid w:val="00717CE9"/>
    <w:rsid w:val="00717E3C"/>
    <w:rsid w:val="00717E4A"/>
    <w:rsid w:val="00717E86"/>
    <w:rsid w:val="00717E8E"/>
    <w:rsid w:val="00717FDD"/>
    <w:rsid w:val="007200B9"/>
    <w:rsid w:val="007203E8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2F6D"/>
    <w:rsid w:val="00722FE4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4FC2"/>
    <w:rsid w:val="00725188"/>
    <w:rsid w:val="00725535"/>
    <w:rsid w:val="0072560E"/>
    <w:rsid w:val="00725720"/>
    <w:rsid w:val="00726220"/>
    <w:rsid w:val="007263DB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7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58E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272E"/>
    <w:rsid w:val="00732B2C"/>
    <w:rsid w:val="00733240"/>
    <w:rsid w:val="0073350B"/>
    <w:rsid w:val="007338C6"/>
    <w:rsid w:val="00733C2E"/>
    <w:rsid w:val="00733E69"/>
    <w:rsid w:val="00733F30"/>
    <w:rsid w:val="00733FB8"/>
    <w:rsid w:val="0073408A"/>
    <w:rsid w:val="007341DB"/>
    <w:rsid w:val="007343D0"/>
    <w:rsid w:val="00734437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824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2D0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874"/>
    <w:rsid w:val="007408A4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66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5C06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EAE"/>
    <w:rsid w:val="00746F04"/>
    <w:rsid w:val="00746F76"/>
    <w:rsid w:val="007471AB"/>
    <w:rsid w:val="00747354"/>
    <w:rsid w:val="007476FB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9A7"/>
    <w:rsid w:val="007549EF"/>
    <w:rsid w:val="00754AD9"/>
    <w:rsid w:val="00754E32"/>
    <w:rsid w:val="00754FD8"/>
    <w:rsid w:val="00755123"/>
    <w:rsid w:val="00755249"/>
    <w:rsid w:val="0075526E"/>
    <w:rsid w:val="007552B4"/>
    <w:rsid w:val="007552C5"/>
    <w:rsid w:val="00755477"/>
    <w:rsid w:val="00755579"/>
    <w:rsid w:val="00755825"/>
    <w:rsid w:val="0075583F"/>
    <w:rsid w:val="00755B6A"/>
    <w:rsid w:val="00755BDF"/>
    <w:rsid w:val="00755CEA"/>
    <w:rsid w:val="00755E96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20"/>
    <w:rsid w:val="00766BC9"/>
    <w:rsid w:val="007672D6"/>
    <w:rsid w:val="00767427"/>
    <w:rsid w:val="00767486"/>
    <w:rsid w:val="0076760B"/>
    <w:rsid w:val="0076768A"/>
    <w:rsid w:val="0076769E"/>
    <w:rsid w:val="007676DA"/>
    <w:rsid w:val="00767AED"/>
    <w:rsid w:val="00767B43"/>
    <w:rsid w:val="00767C41"/>
    <w:rsid w:val="00767D7A"/>
    <w:rsid w:val="00767DA5"/>
    <w:rsid w:val="00767FA7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06A"/>
    <w:rsid w:val="007711FC"/>
    <w:rsid w:val="007712B5"/>
    <w:rsid w:val="00771418"/>
    <w:rsid w:val="0077184B"/>
    <w:rsid w:val="00771B5D"/>
    <w:rsid w:val="00771C60"/>
    <w:rsid w:val="00771F77"/>
    <w:rsid w:val="00772168"/>
    <w:rsid w:val="00772189"/>
    <w:rsid w:val="007721DE"/>
    <w:rsid w:val="007722BE"/>
    <w:rsid w:val="00772693"/>
    <w:rsid w:val="00772863"/>
    <w:rsid w:val="0077290C"/>
    <w:rsid w:val="00772C2F"/>
    <w:rsid w:val="00772D33"/>
    <w:rsid w:val="00772F4F"/>
    <w:rsid w:val="007732E0"/>
    <w:rsid w:val="00773441"/>
    <w:rsid w:val="0077349C"/>
    <w:rsid w:val="007734E4"/>
    <w:rsid w:val="007739B6"/>
    <w:rsid w:val="00773B22"/>
    <w:rsid w:val="00773BDF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D10"/>
    <w:rsid w:val="00774D49"/>
    <w:rsid w:val="00774EB8"/>
    <w:rsid w:val="00774EBE"/>
    <w:rsid w:val="00775281"/>
    <w:rsid w:val="00775438"/>
    <w:rsid w:val="0077551E"/>
    <w:rsid w:val="007757D8"/>
    <w:rsid w:val="00775A5A"/>
    <w:rsid w:val="00775C9F"/>
    <w:rsid w:val="00775E7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29A"/>
    <w:rsid w:val="00777393"/>
    <w:rsid w:val="007773CD"/>
    <w:rsid w:val="00777407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9E"/>
    <w:rsid w:val="00782BB6"/>
    <w:rsid w:val="00782C08"/>
    <w:rsid w:val="00782C66"/>
    <w:rsid w:val="00782EDE"/>
    <w:rsid w:val="00782F39"/>
    <w:rsid w:val="00782FA8"/>
    <w:rsid w:val="00782FAC"/>
    <w:rsid w:val="00783257"/>
    <w:rsid w:val="00783278"/>
    <w:rsid w:val="0078344B"/>
    <w:rsid w:val="0078348F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B30"/>
    <w:rsid w:val="00784E75"/>
    <w:rsid w:val="00784F70"/>
    <w:rsid w:val="007855B8"/>
    <w:rsid w:val="00785703"/>
    <w:rsid w:val="007857CA"/>
    <w:rsid w:val="00785B83"/>
    <w:rsid w:val="00785C0F"/>
    <w:rsid w:val="00785F85"/>
    <w:rsid w:val="007860FB"/>
    <w:rsid w:val="0078614E"/>
    <w:rsid w:val="007863D2"/>
    <w:rsid w:val="00786451"/>
    <w:rsid w:val="00786729"/>
    <w:rsid w:val="0078692E"/>
    <w:rsid w:val="00786A26"/>
    <w:rsid w:val="00786CC2"/>
    <w:rsid w:val="00786F2B"/>
    <w:rsid w:val="00787077"/>
    <w:rsid w:val="00787079"/>
    <w:rsid w:val="007872A0"/>
    <w:rsid w:val="00787366"/>
    <w:rsid w:val="0078760C"/>
    <w:rsid w:val="0078760D"/>
    <w:rsid w:val="00787819"/>
    <w:rsid w:val="00787C6A"/>
    <w:rsid w:val="00787DB0"/>
    <w:rsid w:val="00790342"/>
    <w:rsid w:val="0079061E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83E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99D"/>
    <w:rsid w:val="00794A7A"/>
    <w:rsid w:val="00794BF3"/>
    <w:rsid w:val="00794C93"/>
    <w:rsid w:val="00794FFB"/>
    <w:rsid w:val="007953E6"/>
    <w:rsid w:val="0079568F"/>
    <w:rsid w:val="00795692"/>
    <w:rsid w:val="007956E5"/>
    <w:rsid w:val="0079574F"/>
    <w:rsid w:val="00795880"/>
    <w:rsid w:val="00795899"/>
    <w:rsid w:val="00795926"/>
    <w:rsid w:val="00795A84"/>
    <w:rsid w:val="00795B29"/>
    <w:rsid w:val="00795BE6"/>
    <w:rsid w:val="00795D5C"/>
    <w:rsid w:val="00795F9A"/>
    <w:rsid w:val="0079600D"/>
    <w:rsid w:val="007961B7"/>
    <w:rsid w:val="00796653"/>
    <w:rsid w:val="00796BDE"/>
    <w:rsid w:val="00796C65"/>
    <w:rsid w:val="00797097"/>
    <w:rsid w:val="0079709C"/>
    <w:rsid w:val="00797103"/>
    <w:rsid w:val="00797521"/>
    <w:rsid w:val="007976A3"/>
    <w:rsid w:val="007979F7"/>
    <w:rsid w:val="00797BDD"/>
    <w:rsid w:val="00797C5D"/>
    <w:rsid w:val="00797CE5"/>
    <w:rsid w:val="007A015D"/>
    <w:rsid w:val="007A02BA"/>
    <w:rsid w:val="007A03BA"/>
    <w:rsid w:val="007A03FF"/>
    <w:rsid w:val="007A046F"/>
    <w:rsid w:val="007A04BF"/>
    <w:rsid w:val="007A091D"/>
    <w:rsid w:val="007A0A62"/>
    <w:rsid w:val="007A0AF1"/>
    <w:rsid w:val="007A0B01"/>
    <w:rsid w:val="007A0CA8"/>
    <w:rsid w:val="007A0CB3"/>
    <w:rsid w:val="007A0CF9"/>
    <w:rsid w:val="007A0D07"/>
    <w:rsid w:val="007A0E5C"/>
    <w:rsid w:val="007A1058"/>
    <w:rsid w:val="007A111D"/>
    <w:rsid w:val="007A1186"/>
    <w:rsid w:val="007A13D3"/>
    <w:rsid w:val="007A1D4B"/>
    <w:rsid w:val="007A1DA3"/>
    <w:rsid w:val="007A1DDE"/>
    <w:rsid w:val="007A22E2"/>
    <w:rsid w:val="007A2365"/>
    <w:rsid w:val="007A2521"/>
    <w:rsid w:val="007A283F"/>
    <w:rsid w:val="007A2847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0B8"/>
    <w:rsid w:val="007A46AE"/>
    <w:rsid w:val="007A4883"/>
    <w:rsid w:val="007A49BF"/>
    <w:rsid w:val="007A4BE0"/>
    <w:rsid w:val="007A4C09"/>
    <w:rsid w:val="007A4C22"/>
    <w:rsid w:val="007A50BE"/>
    <w:rsid w:val="007A542B"/>
    <w:rsid w:val="007A5504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9B9"/>
    <w:rsid w:val="007A6A96"/>
    <w:rsid w:val="007A6AC6"/>
    <w:rsid w:val="007A6B36"/>
    <w:rsid w:val="007A6C2A"/>
    <w:rsid w:val="007A6E08"/>
    <w:rsid w:val="007A730F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BCF"/>
    <w:rsid w:val="007A7E07"/>
    <w:rsid w:val="007B02BE"/>
    <w:rsid w:val="007B0348"/>
    <w:rsid w:val="007B056E"/>
    <w:rsid w:val="007B0618"/>
    <w:rsid w:val="007B0631"/>
    <w:rsid w:val="007B09B2"/>
    <w:rsid w:val="007B09BA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6DF"/>
    <w:rsid w:val="007B2BF0"/>
    <w:rsid w:val="007B2D39"/>
    <w:rsid w:val="007B2FA9"/>
    <w:rsid w:val="007B301B"/>
    <w:rsid w:val="007B31E6"/>
    <w:rsid w:val="007B335D"/>
    <w:rsid w:val="007B3483"/>
    <w:rsid w:val="007B35B6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D26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812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0D0D"/>
    <w:rsid w:val="007C0DC5"/>
    <w:rsid w:val="007C1364"/>
    <w:rsid w:val="007C14D5"/>
    <w:rsid w:val="007C14FF"/>
    <w:rsid w:val="007C192D"/>
    <w:rsid w:val="007C2014"/>
    <w:rsid w:val="007C2532"/>
    <w:rsid w:val="007C2877"/>
    <w:rsid w:val="007C28B2"/>
    <w:rsid w:val="007C28D3"/>
    <w:rsid w:val="007C2A45"/>
    <w:rsid w:val="007C2C28"/>
    <w:rsid w:val="007C2CD6"/>
    <w:rsid w:val="007C3061"/>
    <w:rsid w:val="007C30FD"/>
    <w:rsid w:val="007C32D4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ED8"/>
    <w:rsid w:val="007C3F99"/>
    <w:rsid w:val="007C404B"/>
    <w:rsid w:val="007C413A"/>
    <w:rsid w:val="007C414F"/>
    <w:rsid w:val="007C4200"/>
    <w:rsid w:val="007C446B"/>
    <w:rsid w:val="007C448F"/>
    <w:rsid w:val="007C45FE"/>
    <w:rsid w:val="007C492B"/>
    <w:rsid w:val="007C4E2E"/>
    <w:rsid w:val="007C5207"/>
    <w:rsid w:val="007C53F2"/>
    <w:rsid w:val="007C5698"/>
    <w:rsid w:val="007C5ACF"/>
    <w:rsid w:val="007C5B3E"/>
    <w:rsid w:val="007C5CAE"/>
    <w:rsid w:val="007C5ED5"/>
    <w:rsid w:val="007C620E"/>
    <w:rsid w:val="007C62BC"/>
    <w:rsid w:val="007C62F3"/>
    <w:rsid w:val="007C65DC"/>
    <w:rsid w:val="007C6B9E"/>
    <w:rsid w:val="007C6F6A"/>
    <w:rsid w:val="007C70B5"/>
    <w:rsid w:val="007C739E"/>
    <w:rsid w:val="007C764E"/>
    <w:rsid w:val="007C7785"/>
    <w:rsid w:val="007C7BE7"/>
    <w:rsid w:val="007C7FAD"/>
    <w:rsid w:val="007D0109"/>
    <w:rsid w:val="007D01AE"/>
    <w:rsid w:val="007D03AB"/>
    <w:rsid w:val="007D042F"/>
    <w:rsid w:val="007D0460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8B"/>
    <w:rsid w:val="007D17BB"/>
    <w:rsid w:val="007D185E"/>
    <w:rsid w:val="007D18D9"/>
    <w:rsid w:val="007D19A8"/>
    <w:rsid w:val="007D1A2C"/>
    <w:rsid w:val="007D1C34"/>
    <w:rsid w:val="007D1D02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DA4"/>
    <w:rsid w:val="007D5FEC"/>
    <w:rsid w:val="007D60A5"/>
    <w:rsid w:val="007D60DD"/>
    <w:rsid w:val="007D611F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B68"/>
    <w:rsid w:val="007D7CDC"/>
    <w:rsid w:val="007D7D04"/>
    <w:rsid w:val="007D7E40"/>
    <w:rsid w:val="007E0146"/>
    <w:rsid w:val="007E03D1"/>
    <w:rsid w:val="007E0578"/>
    <w:rsid w:val="007E0C49"/>
    <w:rsid w:val="007E0CD3"/>
    <w:rsid w:val="007E0E6D"/>
    <w:rsid w:val="007E1060"/>
    <w:rsid w:val="007E129C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2FF9"/>
    <w:rsid w:val="007E314C"/>
    <w:rsid w:val="007E324A"/>
    <w:rsid w:val="007E32E8"/>
    <w:rsid w:val="007E35F5"/>
    <w:rsid w:val="007E36E3"/>
    <w:rsid w:val="007E36E8"/>
    <w:rsid w:val="007E386C"/>
    <w:rsid w:val="007E38F8"/>
    <w:rsid w:val="007E3B34"/>
    <w:rsid w:val="007E3B6D"/>
    <w:rsid w:val="007E3CA2"/>
    <w:rsid w:val="007E3FF2"/>
    <w:rsid w:val="007E411D"/>
    <w:rsid w:val="007E42E9"/>
    <w:rsid w:val="007E42FC"/>
    <w:rsid w:val="007E457C"/>
    <w:rsid w:val="007E4891"/>
    <w:rsid w:val="007E48D0"/>
    <w:rsid w:val="007E4957"/>
    <w:rsid w:val="007E4A65"/>
    <w:rsid w:val="007E4AAF"/>
    <w:rsid w:val="007E4AB3"/>
    <w:rsid w:val="007E4E00"/>
    <w:rsid w:val="007E4E95"/>
    <w:rsid w:val="007E4F0F"/>
    <w:rsid w:val="007E4F8C"/>
    <w:rsid w:val="007E4FC0"/>
    <w:rsid w:val="007E5029"/>
    <w:rsid w:val="007E555C"/>
    <w:rsid w:val="007E5777"/>
    <w:rsid w:val="007E5962"/>
    <w:rsid w:val="007E5B6B"/>
    <w:rsid w:val="007E61CF"/>
    <w:rsid w:val="007E6271"/>
    <w:rsid w:val="007E62AC"/>
    <w:rsid w:val="007E63AD"/>
    <w:rsid w:val="007E6534"/>
    <w:rsid w:val="007E661D"/>
    <w:rsid w:val="007E6705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AA7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07"/>
    <w:rsid w:val="007F223E"/>
    <w:rsid w:val="007F2259"/>
    <w:rsid w:val="007F25AA"/>
    <w:rsid w:val="007F26F3"/>
    <w:rsid w:val="007F28AC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777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8E4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04F"/>
    <w:rsid w:val="007F6222"/>
    <w:rsid w:val="007F6268"/>
    <w:rsid w:val="007F62FC"/>
    <w:rsid w:val="007F6401"/>
    <w:rsid w:val="007F6665"/>
    <w:rsid w:val="007F66FE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36A"/>
    <w:rsid w:val="0080054E"/>
    <w:rsid w:val="0080090D"/>
    <w:rsid w:val="00800931"/>
    <w:rsid w:val="00800C9D"/>
    <w:rsid w:val="00800F42"/>
    <w:rsid w:val="0080160B"/>
    <w:rsid w:val="0080162E"/>
    <w:rsid w:val="0080186B"/>
    <w:rsid w:val="00801ECB"/>
    <w:rsid w:val="0080205E"/>
    <w:rsid w:val="0080231E"/>
    <w:rsid w:val="0080272C"/>
    <w:rsid w:val="00802769"/>
    <w:rsid w:val="00802A7B"/>
    <w:rsid w:val="00802ACA"/>
    <w:rsid w:val="00802D1E"/>
    <w:rsid w:val="0080305E"/>
    <w:rsid w:val="0080307C"/>
    <w:rsid w:val="00803321"/>
    <w:rsid w:val="00803977"/>
    <w:rsid w:val="0080399A"/>
    <w:rsid w:val="00803A47"/>
    <w:rsid w:val="00803CEF"/>
    <w:rsid w:val="00803DEF"/>
    <w:rsid w:val="008040B2"/>
    <w:rsid w:val="00804175"/>
    <w:rsid w:val="008043F2"/>
    <w:rsid w:val="008044E4"/>
    <w:rsid w:val="008048BF"/>
    <w:rsid w:val="0080499E"/>
    <w:rsid w:val="00804E07"/>
    <w:rsid w:val="00805163"/>
    <w:rsid w:val="008059F6"/>
    <w:rsid w:val="00805A6F"/>
    <w:rsid w:val="00805C4A"/>
    <w:rsid w:val="00805C5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82A"/>
    <w:rsid w:val="00807958"/>
    <w:rsid w:val="00807AC9"/>
    <w:rsid w:val="00807B5A"/>
    <w:rsid w:val="00807C2E"/>
    <w:rsid w:val="00807D68"/>
    <w:rsid w:val="00807D69"/>
    <w:rsid w:val="00807DCE"/>
    <w:rsid w:val="00807E56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0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846"/>
    <w:rsid w:val="00812A4F"/>
    <w:rsid w:val="00812BB8"/>
    <w:rsid w:val="00812F12"/>
    <w:rsid w:val="00813066"/>
    <w:rsid w:val="008131BF"/>
    <w:rsid w:val="00813298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5C6C"/>
    <w:rsid w:val="008161D0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807"/>
    <w:rsid w:val="00817A71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503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2DD"/>
    <w:rsid w:val="00825442"/>
    <w:rsid w:val="008255DF"/>
    <w:rsid w:val="0082579E"/>
    <w:rsid w:val="0082585C"/>
    <w:rsid w:val="008258FD"/>
    <w:rsid w:val="00825976"/>
    <w:rsid w:val="00825C66"/>
    <w:rsid w:val="00825C7C"/>
    <w:rsid w:val="00825F11"/>
    <w:rsid w:val="00826004"/>
    <w:rsid w:val="0082618C"/>
    <w:rsid w:val="008261E4"/>
    <w:rsid w:val="008263DD"/>
    <w:rsid w:val="0082647A"/>
    <w:rsid w:val="0082651E"/>
    <w:rsid w:val="00826620"/>
    <w:rsid w:val="0082668F"/>
    <w:rsid w:val="008266D0"/>
    <w:rsid w:val="008267DA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380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603"/>
    <w:rsid w:val="0083175D"/>
    <w:rsid w:val="0083180C"/>
    <w:rsid w:val="00831B32"/>
    <w:rsid w:val="00831BFE"/>
    <w:rsid w:val="00831C07"/>
    <w:rsid w:val="00831FD0"/>
    <w:rsid w:val="00832090"/>
    <w:rsid w:val="008324F4"/>
    <w:rsid w:val="0083270D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4E"/>
    <w:rsid w:val="008349E8"/>
    <w:rsid w:val="00834C0E"/>
    <w:rsid w:val="00834C10"/>
    <w:rsid w:val="00834E94"/>
    <w:rsid w:val="0083521C"/>
    <w:rsid w:val="00835253"/>
    <w:rsid w:val="008352B4"/>
    <w:rsid w:val="008353E3"/>
    <w:rsid w:val="00835458"/>
    <w:rsid w:val="00835470"/>
    <w:rsid w:val="00835962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5C"/>
    <w:rsid w:val="00837FCA"/>
    <w:rsid w:val="00840022"/>
    <w:rsid w:val="00840078"/>
    <w:rsid w:val="00840368"/>
    <w:rsid w:val="00840532"/>
    <w:rsid w:val="0084072A"/>
    <w:rsid w:val="008407D1"/>
    <w:rsid w:val="0084085B"/>
    <w:rsid w:val="008409B4"/>
    <w:rsid w:val="008409E1"/>
    <w:rsid w:val="00840A41"/>
    <w:rsid w:val="008410C6"/>
    <w:rsid w:val="00841324"/>
    <w:rsid w:val="00841431"/>
    <w:rsid w:val="008414DD"/>
    <w:rsid w:val="008414EF"/>
    <w:rsid w:val="008415F4"/>
    <w:rsid w:val="0084162B"/>
    <w:rsid w:val="00841636"/>
    <w:rsid w:val="00841A8E"/>
    <w:rsid w:val="00841E6E"/>
    <w:rsid w:val="00842436"/>
    <w:rsid w:val="008424CB"/>
    <w:rsid w:val="00842534"/>
    <w:rsid w:val="008425CD"/>
    <w:rsid w:val="008425DD"/>
    <w:rsid w:val="0084261E"/>
    <w:rsid w:val="00842677"/>
    <w:rsid w:val="00842D96"/>
    <w:rsid w:val="00842DAC"/>
    <w:rsid w:val="00842DD0"/>
    <w:rsid w:val="00842E6A"/>
    <w:rsid w:val="00843043"/>
    <w:rsid w:val="00843270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1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47F79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6F3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DF9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491"/>
    <w:rsid w:val="00855752"/>
    <w:rsid w:val="008559AE"/>
    <w:rsid w:val="00855A0E"/>
    <w:rsid w:val="00855A8F"/>
    <w:rsid w:val="00855E5F"/>
    <w:rsid w:val="0085643B"/>
    <w:rsid w:val="0085663D"/>
    <w:rsid w:val="0085664E"/>
    <w:rsid w:val="00856665"/>
    <w:rsid w:val="0085668C"/>
    <w:rsid w:val="0085675A"/>
    <w:rsid w:val="0085693A"/>
    <w:rsid w:val="00856D46"/>
    <w:rsid w:val="00856E04"/>
    <w:rsid w:val="00856EDF"/>
    <w:rsid w:val="00856F0F"/>
    <w:rsid w:val="00856F18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AF5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5FA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59"/>
    <w:rsid w:val="0086328F"/>
    <w:rsid w:val="00863618"/>
    <w:rsid w:val="00863A52"/>
    <w:rsid w:val="00863AB6"/>
    <w:rsid w:val="00863C19"/>
    <w:rsid w:val="00863DDB"/>
    <w:rsid w:val="00863ED9"/>
    <w:rsid w:val="00864122"/>
    <w:rsid w:val="00864125"/>
    <w:rsid w:val="0086418B"/>
    <w:rsid w:val="00864224"/>
    <w:rsid w:val="008642DB"/>
    <w:rsid w:val="008643B3"/>
    <w:rsid w:val="008644C7"/>
    <w:rsid w:val="008646CA"/>
    <w:rsid w:val="0086471C"/>
    <w:rsid w:val="0086477F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5D71"/>
    <w:rsid w:val="008661A5"/>
    <w:rsid w:val="00866595"/>
    <w:rsid w:val="00866BA5"/>
    <w:rsid w:val="00866C69"/>
    <w:rsid w:val="00866D4E"/>
    <w:rsid w:val="00866EED"/>
    <w:rsid w:val="00866F30"/>
    <w:rsid w:val="00866F52"/>
    <w:rsid w:val="0086714E"/>
    <w:rsid w:val="008672B9"/>
    <w:rsid w:val="00867512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37B"/>
    <w:rsid w:val="008714D3"/>
    <w:rsid w:val="00871530"/>
    <w:rsid w:val="0087155F"/>
    <w:rsid w:val="008715CA"/>
    <w:rsid w:val="00871879"/>
    <w:rsid w:val="008719F2"/>
    <w:rsid w:val="00871C01"/>
    <w:rsid w:val="00871D59"/>
    <w:rsid w:val="00871E58"/>
    <w:rsid w:val="00871ECA"/>
    <w:rsid w:val="00871F4D"/>
    <w:rsid w:val="00871F95"/>
    <w:rsid w:val="00872172"/>
    <w:rsid w:val="00872194"/>
    <w:rsid w:val="0087241D"/>
    <w:rsid w:val="00872944"/>
    <w:rsid w:val="008729D1"/>
    <w:rsid w:val="00872B43"/>
    <w:rsid w:val="00872BE2"/>
    <w:rsid w:val="00872D3A"/>
    <w:rsid w:val="00872DA7"/>
    <w:rsid w:val="00872E52"/>
    <w:rsid w:val="0087313C"/>
    <w:rsid w:val="008732D9"/>
    <w:rsid w:val="00873370"/>
    <w:rsid w:val="008739D4"/>
    <w:rsid w:val="00873A7C"/>
    <w:rsid w:val="00873C66"/>
    <w:rsid w:val="00873DC3"/>
    <w:rsid w:val="00873EC7"/>
    <w:rsid w:val="00873FFE"/>
    <w:rsid w:val="0087444F"/>
    <w:rsid w:val="00874594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CC3"/>
    <w:rsid w:val="00876D13"/>
    <w:rsid w:val="00876DED"/>
    <w:rsid w:val="00876F09"/>
    <w:rsid w:val="00877002"/>
    <w:rsid w:val="00877039"/>
    <w:rsid w:val="00877572"/>
    <w:rsid w:val="0087765E"/>
    <w:rsid w:val="008776A5"/>
    <w:rsid w:val="0087772B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DFA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B2A"/>
    <w:rsid w:val="00882C1F"/>
    <w:rsid w:val="00882F76"/>
    <w:rsid w:val="00882FA9"/>
    <w:rsid w:val="0088323A"/>
    <w:rsid w:val="008832E2"/>
    <w:rsid w:val="008832ED"/>
    <w:rsid w:val="00883438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3EA0"/>
    <w:rsid w:val="00884310"/>
    <w:rsid w:val="0088451A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0E66"/>
    <w:rsid w:val="008911DD"/>
    <w:rsid w:val="00891318"/>
    <w:rsid w:val="008913DC"/>
    <w:rsid w:val="008914CE"/>
    <w:rsid w:val="00891547"/>
    <w:rsid w:val="00891721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AB9"/>
    <w:rsid w:val="00892C9E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3F6D"/>
    <w:rsid w:val="008940E7"/>
    <w:rsid w:val="008942F2"/>
    <w:rsid w:val="00894437"/>
    <w:rsid w:val="0089449A"/>
    <w:rsid w:val="00894799"/>
    <w:rsid w:val="008948C4"/>
    <w:rsid w:val="008948F1"/>
    <w:rsid w:val="00894D36"/>
    <w:rsid w:val="00894DC8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A3D"/>
    <w:rsid w:val="00895BB7"/>
    <w:rsid w:val="0089621A"/>
    <w:rsid w:val="0089639E"/>
    <w:rsid w:val="00896465"/>
    <w:rsid w:val="008964FF"/>
    <w:rsid w:val="008967A4"/>
    <w:rsid w:val="008968DC"/>
    <w:rsid w:val="00896A0C"/>
    <w:rsid w:val="00896AF4"/>
    <w:rsid w:val="00896C64"/>
    <w:rsid w:val="00896E11"/>
    <w:rsid w:val="00896E96"/>
    <w:rsid w:val="00897262"/>
    <w:rsid w:val="008972BA"/>
    <w:rsid w:val="00897341"/>
    <w:rsid w:val="00897795"/>
    <w:rsid w:val="008978FB"/>
    <w:rsid w:val="0089790C"/>
    <w:rsid w:val="0089793D"/>
    <w:rsid w:val="00897A49"/>
    <w:rsid w:val="00897A94"/>
    <w:rsid w:val="00897B51"/>
    <w:rsid w:val="00897CB7"/>
    <w:rsid w:val="00897D23"/>
    <w:rsid w:val="00897F43"/>
    <w:rsid w:val="008A027F"/>
    <w:rsid w:val="008A085A"/>
    <w:rsid w:val="008A09D7"/>
    <w:rsid w:val="008A0A0A"/>
    <w:rsid w:val="008A0B38"/>
    <w:rsid w:val="008A0B91"/>
    <w:rsid w:val="008A0DDB"/>
    <w:rsid w:val="008A0E90"/>
    <w:rsid w:val="008A0E93"/>
    <w:rsid w:val="008A129D"/>
    <w:rsid w:val="008A135E"/>
    <w:rsid w:val="008A14D8"/>
    <w:rsid w:val="008A1537"/>
    <w:rsid w:val="008A159E"/>
    <w:rsid w:val="008A15AC"/>
    <w:rsid w:val="008A178B"/>
    <w:rsid w:val="008A1BF0"/>
    <w:rsid w:val="008A1C51"/>
    <w:rsid w:val="008A1C9D"/>
    <w:rsid w:val="008A1CED"/>
    <w:rsid w:val="008A1E08"/>
    <w:rsid w:val="008A207C"/>
    <w:rsid w:val="008A225F"/>
    <w:rsid w:val="008A2408"/>
    <w:rsid w:val="008A242D"/>
    <w:rsid w:val="008A24FE"/>
    <w:rsid w:val="008A27E8"/>
    <w:rsid w:val="008A29FD"/>
    <w:rsid w:val="008A2B4D"/>
    <w:rsid w:val="008A2BC7"/>
    <w:rsid w:val="008A2CB2"/>
    <w:rsid w:val="008A2D3E"/>
    <w:rsid w:val="008A2D53"/>
    <w:rsid w:val="008A2F8E"/>
    <w:rsid w:val="008A309E"/>
    <w:rsid w:val="008A312C"/>
    <w:rsid w:val="008A31F6"/>
    <w:rsid w:val="008A352D"/>
    <w:rsid w:val="008A3910"/>
    <w:rsid w:val="008A3922"/>
    <w:rsid w:val="008A3BFB"/>
    <w:rsid w:val="008A3D74"/>
    <w:rsid w:val="008A3F84"/>
    <w:rsid w:val="008A4330"/>
    <w:rsid w:val="008A438E"/>
    <w:rsid w:val="008A4476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D50"/>
    <w:rsid w:val="008A734E"/>
    <w:rsid w:val="008A747C"/>
    <w:rsid w:val="008A750B"/>
    <w:rsid w:val="008A7D7A"/>
    <w:rsid w:val="008A7F2D"/>
    <w:rsid w:val="008B0059"/>
    <w:rsid w:val="008B005F"/>
    <w:rsid w:val="008B0062"/>
    <w:rsid w:val="008B01C5"/>
    <w:rsid w:val="008B02FB"/>
    <w:rsid w:val="008B0324"/>
    <w:rsid w:val="008B0430"/>
    <w:rsid w:val="008B04FB"/>
    <w:rsid w:val="008B05F3"/>
    <w:rsid w:val="008B09A3"/>
    <w:rsid w:val="008B0A14"/>
    <w:rsid w:val="008B0A96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1C4"/>
    <w:rsid w:val="008B3559"/>
    <w:rsid w:val="008B367F"/>
    <w:rsid w:val="008B36E1"/>
    <w:rsid w:val="008B37F1"/>
    <w:rsid w:val="008B386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6CE"/>
    <w:rsid w:val="008B5804"/>
    <w:rsid w:val="008B5885"/>
    <w:rsid w:val="008B5ACB"/>
    <w:rsid w:val="008B5AD7"/>
    <w:rsid w:val="008B5BA0"/>
    <w:rsid w:val="008B5E12"/>
    <w:rsid w:val="008B5EFA"/>
    <w:rsid w:val="008B61EE"/>
    <w:rsid w:val="008B63B1"/>
    <w:rsid w:val="008B650B"/>
    <w:rsid w:val="008B677F"/>
    <w:rsid w:val="008B6B09"/>
    <w:rsid w:val="008B6B1D"/>
    <w:rsid w:val="008B6D30"/>
    <w:rsid w:val="008B6D6D"/>
    <w:rsid w:val="008B6DD8"/>
    <w:rsid w:val="008B708D"/>
    <w:rsid w:val="008B70C9"/>
    <w:rsid w:val="008B7101"/>
    <w:rsid w:val="008B7177"/>
    <w:rsid w:val="008B7344"/>
    <w:rsid w:val="008B7658"/>
    <w:rsid w:val="008B773E"/>
    <w:rsid w:val="008B7CD6"/>
    <w:rsid w:val="008C062C"/>
    <w:rsid w:val="008C0652"/>
    <w:rsid w:val="008C07B7"/>
    <w:rsid w:val="008C0857"/>
    <w:rsid w:val="008C0A91"/>
    <w:rsid w:val="008C0BBA"/>
    <w:rsid w:val="008C0C56"/>
    <w:rsid w:val="008C0EF0"/>
    <w:rsid w:val="008C1006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37C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BAA"/>
    <w:rsid w:val="008C5CE7"/>
    <w:rsid w:val="008C5E39"/>
    <w:rsid w:val="008C6228"/>
    <w:rsid w:val="008C63B6"/>
    <w:rsid w:val="008C6491"/>
    <w:rsid w:val="008C651F"/>
    <w:rsid w:val="008C65D0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911"/>
    <w:rsid w:val="008C7D2E"/>
    <w:rsid w:val="008C7D3E"/>
    <w:rsid w:val="008C7EDA"/>
    <w:rsid w:val="008C7F47"/>
    <w:rsid w:val="008C7FC8"/>
    <w:rsid w:val="008D004C"/>
    <w:rsid w:val="008D019E"/>
    <w:rsid w:val="008D047C"/>
    <w:rsid w:val="008D055F"/>
    <w:rsid w:val="008D0565"/>
    <w:rsid w:val="008D05B9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7B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313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5E6"/>
    <w:rsid w:val="008D664C"/>
    <w:rsid w:val="008D679C"/>
    <w:rsid w:val="008D69C8"/>
    <w:rsid w:val="008D6C60"/>
    <w:rsid w:val="008D7222"/>
    <w:rsid w:val="008D7981"/>
    <w:rsid w:val="008D7989"/>
    <w:rsid w:val="008D7A20"/>
    <w:rsid w:val="008D7E66"/>
    <w:rsid w:val="008D7E9D"/>
    <w:rsid w:val="008D7FD8"/>
    <w:rsid w:val="008E0076"/>
    <w:rsid w:val="008E007B"/>
    <w:rsid w:val="008E0200"/>
    <w:rsid w:val="008E027F"/>
    <w:rsid w:val="008E0440"/>
    <w:rsid w:val="008E05A7"/>
    <w:rsid w:val="008E0ADB"/>
    <w:rsid w:val="008E0AFE"/>
    <w:rsid w:val="008E0BF4"/>
    <w:rsid w:val="008E0CDC"/>
    <w:rsid w:val="008E0D4B"/>
    <w:rsid w:val="008E0E7E"/>
    <w:rsid w:val="008E0F73"/>
    <w:rsid w:val="008E105F"/>
    <w:rsid w:val="008E1272"/>
    <w:rsid w:val="008E1511"/>
    <w:rsid w:val="008E166F"/>
    <w:rsid w:val="008E16A6"/>
    <w:rsid w:val="008E1832"/>
    <w:rsid w:val="008E1C50"/>
    <w:rsid w:val="008E1CBF"/>
    <w:rsid w:val="008E1E2D"/>
    <w:rsid w:val="008E1F7A"/>
    <w:rsid w:val="008E214E"/>
    <w:rsid w:val="008E2151"/>
    <w:rsid w:val="008E2349"/>
    <w:rsid w:val="008E279C"/>
    <w:rsid w:val="008E2974"/>
    <w:rsid w:val="008E2A44"/>
    <w:rsid w:val="008E2FC8"/>
    <w:rsid w:val="008E31F6"/>
    <w:rsid w:val="008E320D"/>
    <w:rsid w:val="008E3B21"/>
    <w:rsid w:val="008E3C1A"/>
    <w:rsid w:val="008E3E8D"/>
    <w:rsid w:val="008E3E91"/>
    <w:rsid w:val="008E3F5B"/>
    <w:rsid w:val="008E411C"/>
    <w:rsid w:val="008E4194"/>
    <w:rsid w:val="008E43F9"/>
    <w:rsid w:val="008E443A"/>
    <w:rsid w:val="008E44C7"/>
    <w:rsid w:val="008E4A62"/>
    <w:rsid w:val="008E4EC4"/>
    <w:rsid w:val="008E50E5"/>
    <w:rsid w:val="008E51F2"/>
    <w:rsid w:val="008E5A95"/>
    <w:rsid w:val="008E5B59"/>
    <w:rsid w:val="008E5EF5"/>
    <w:rsid w:val="008E6196"/>
    <w:rsid w:val="008E61AB"/>
    <w:rsid w:val="008E629F"/>
    <w:rsid w:val="008E6372"/>
    <w:rsid w:val="008E64ED"/>
    <w:rsid w:val="008E6523"/>
    <w:rsid w:val="008E654A"/>
    <w:rsid w:val="008E666A"/>
    <w:rsid w:val="008E66C5"/>
    <w:rsid w:val="008E67EA"/>
    <w:rsid w:val="008E69B4"/>
    <w:rsid w:val="008E6AE7"/>
    <w:rsid w:val="008E6E0F"/>
    <w:rsid w:val="008E716F"/>
    <w:rsid w:val="008E720E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857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73"/>
    <w:rsid w:val="008F22A0"/>
    <w:rsid w:val="008F22BD"/>
    <w:rsid w:val="008F25D5"/>
    <w:rsid w:val="008F26C0"/>
    <w:rsid w:val="008F2985"/>
    <w:rsid w:val="008F29B3"/>
    <w:rsid w:val="008F2A87"/>
    <w:rsid w:val="008F2AE5"/>
    <w:rsid w:val="008F2E4B"/>
    <w:rsid w:val="008F2E65"/>
    <w:rsid w:val="008F3135"/>
    <w:rsid w:val="008F32D5"/>
    <w:rsid w:val="008F3F48"/>
    <w:rsid w:val="008F411E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80E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087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0E"/>
    <w:rsid w:val="009026BD"/>
    <w:rsid w:val="009027DB"/>
    <w:rsid w:val="009028EA"/>
    <w:rsid w:val="00902D76"/>
    <w:rsid w:val="00903001"/>
    <w:rsid w:val="0090324A"/>
    <w:rsid w:val="00903518"/>
    <w:rsid w:val="0090353C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0F1"/>
    <w:rsid w:val="00906245"/>
    <w:rsid w:val="00906405"/>
    <w:rsid w:val="009067CE"/>
    <w:rsid w:val="0090680E"/>
    <w:rsid w:val="00906A07"/>
    <w:rsid w:val="00906BA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A9E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2CB"/>
    <w:rsid w:val="0091144B"/>
    <w:rsid w:val="00911699"/>
    <w:rsid w:val="009119E1"/>
    <w:rsid w:val="009119E7"/>
    <w:rsid w:val="00911C23"/>
    <w:rsid w:val="00911DB1"/>
    <w:rsid w:val="00911EC9"/>
    <w:rsid w:val="0091201E"/>
    <w:rsid w:val="009121DF"/>
    <w:rsid w:val="00912231"/>
    <w:rsid w:val="009122D0"/>
    <w:rsid w:val="009123B9"/>
    <w:rsid w:val="00912636"/>
    <w:rsid w:val="009126CD"/>
    <w:rsid w:val="00912CD5"/>
    <w:rsid w:val="00912EAD"/>
    <w:rsid w:val="00912EEE"/>
    <w:rsid w:val="00913433"/>
    <w:rsid w:val="00913498"/>
    <w:rsid w:val="009135A7"/>
    <w:rsid w:val="00913732"/>
    <w:rsid w:val="00913DD7"/>
    <w:rsid w:val="00913DFF"/>
    <w:rsid w:val="00914A03"/>
    <w:rsid w:val="00914AC7"/>
    <w:rsid w:val="00914BF2"/>
    <w:rsid w:val="00914CE0"/>
    <w:rsid w:val="00914D11"/>
    <w:rsid w:val="00914E53"/>
    <w:rsid w:val="00914F63"/>
    <w:rsid w:val="00915280"/>
    <w:rsid w:val="00915350"/>
    <w:rsid w:val="00915595"/>
    <w:rsid w:val="00915626"/>
    <w:rsid w:val="00915ABB"/>
    <w:rsid w:val="00915B21"/>
    <w:rsid w:val="00915E98"/>
    <w:rsid w:val="00915F6D"/>
    <w:rsid w:val="009161C3"/>
    <w:rsid w:val="00916244"/>
    <w:rsid w:val="00916274"/>
    <w:rsid w:val="00916659"/>
    <w:rsid w:val="0091677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33C"/>
    <w:rsid w:val="009177D5"/>
    <w:rsid w:val="00917866"/>
    <w:rsid w:val="00917990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1E76"/>
    <w:rsid w:val="009222A2"/>
    <w:rsid w:val="00922576"/>
    <w:rsid w:val="009225F7"/>
    <w:rsid w:val="00922740"/>
    <w:rsid w:val="009228C3"/>
    <w:rsid w:val="009229CD"/>
    <w:rsid w:val="00922A13"/>
    <w:rsid w:val="00922F38"/>
    <w:rsid w:val="00922F69"/>
    <w:rsid w:val="009230E7"/>
    <w:rsid w:val="009234C5"/>
    <w:rsid w:val="0092384C"/>
    <w:rsid w:val="00923892"/>
    <w:rsid w:val="009238C7"/>
    <w:rsid w:val="00924343"/>
    <w:rsid w:val="00924365"/>
    <w:rsid w:val="00924A31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6CB"/>
    <w:rsid w:val="009277A2"/>
    <w:rsid w:val="009278C3"/>
    <w:rsid w:val="00927A47"/>
    <w:rsid w:val="00927A9D"/>
    <w:rsid w:val="00927CB9"/>
    <w:rsid w:val="00927DFD"/>
    <w:rsid w:val="00927E19"/>
    <w:rsid w:val="00927ECE"/>
    <w:rsid w:val="00927F84"/>
    <w:rsid w:val="00927FAC"/>
    <w:rsid w:val="009301E8"/>
    <w:rsid w:val="009303D9"/>
    <w:rsid w:val="00930459"/>
    <w:rsid w:val="00930746"/>
    <w:rsid w:val="00930895"/>
    <w:rsid w:val="00930EB7"/>
    <w:rsid w:val="00930FA1"/>
    <w:rsid w:val="00931016"/>
    <w:rsid w:val="00931188"/>
    <w:rsid w:val="009314DB"/>
    <w:rsid w:val="009315EC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16A"/>
    <w:rsid w:val="009322CE"/>
    <w:rsid w:val="00932438"/>
    <w:rsid w:val="00932614"/>
    <w:rsid w:val="009327CE"/>
    <w:rsid w:val="00932B37"/>
    <w:rsid w:val="00932E70"/>
    <w:rsid w:val="00932F6B"/>
    <w:rsid w:val="009334D2"/>
    <w:rsid w:val="009337FE"/>
    <w:rsid w:val="009338DD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A92"/>
    <w:rsid w:val="00934B96"/>
    <w:rsid w:val="00934DC3"/>
    <w:rsid w:val="00934F59"/>
    <w:rsid w:val="009350C9"/>
    <w:rsid w:val="009351B0"/>
    <w:rsid w:val="009351CB"/>
    <w:rsid w:val="009353C3"/>
    <w:rsid w:val="009356CD"/>
    <w:rsid w:val="00935AE9"/>
    <w:rsid w:val="00935D1B"/>
    <w:rsid w:val="00935EED"/>
    <w:rsid w:val="00935F93"/>
    <w:rsid w:val="00935FF1"/>
    <w:rsid w:val="00936042"/>
    <w:rsid w:val="00936684"/>
    <w:rsid w:val="00936846"/>
    <w:rsid w:val="00936992"/>
    <w:rsid w:val="00936ADF"/>
    <w:rsid w:val="00936B49"/>
    <w:rsid w:val="00936B55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12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B7B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11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632"/>
    <w:rsid w:val="00947757"/>
    <w:rsid w:val="0094782D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DF"/>
    <w:rsid w:val="009527FE"/>
    <w:rsid w:val="0095280E"/>
    <w:rsid w:val="00952912"/>
    <w:rsid w:val="009529E5"/>
    <w:rsid w:val="00952B1D"/>
    <w:rsid w:val="00952C57"/>
    <w:rsid w:val="00952E16"/>
    <w:rsid w:val="00952F00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ADC"/>
    <w:rsid w:val="00956BC7"/>
    <w:rsid w:val="00956BDF"/>
    <w:rsid w:val="00956FB5"/>
    <w:rsid w:val="00957082"/>
    <w:rsid w:val="009572CC"/>
    <w:rsid w:val="009573C6"/>
    <w:rsid w:val="009574CB"/>
    <w:rsid w:val="00957775"/>
    <w:rsid w:val="00957B02"/>
    <w:rsid w:val="00957BC2"/>
    <w:rsid w:val="00957F16"/>
    <w:rsid w:val="00957F1E"/>
    <w:rsid w:val="00957F81"/>
    <w:rsid w:val="009602D8"/>
    <w:rsid w:val="009603C7"/>
    <w:rsid w:val="00960645"/>
    <w:rsid w:val="00960867"/>
    <w:rsid w:val="00960886"/>
    <w:rsid w:val="00960F3E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18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3A8"/>
    <w:rsid w:val="00964774"/>
    <w:rsid w:val="00965016"/>
    <w:rsid w:val="00965400"/>
    <w:rsid w:val="00965493"/>
    <w:rsid w:val="009654B8"/>
    <w:rsid w:val="00965775"/>
    <w:rsid w:val="009659D7"/>
    <w:rsid w:val="00965ABE"/>
    <w:rsid w:val="00965EAB"/>
    <w:rsid w:val="00965EE7"/>
    <w:rsid w:val="0096604D"/>
    <w:rsid w:val="009664DC"/>
    <w:rsid w:val="0096673C"/>
    <w:rsid w:val="009667C3"/>
    <w:rsid w:val="00966905"/>
    <w:rsid w:val="009669E9"/>
    <w:rsid w:val="00966BE1"/>
    <w:rsid w:val="00966E04"/>
    <w:rsid w:val="00966F0F"/>
    <w:rsid w:val="00967476"/>
    <w:rsid w:val="00967700"/>
    <w:rsid w:val="00967836"/>
    <w:rsid w:val="00967881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0C1"/>
    <w:rsid w:val="00973624"/>
    <w:rsid w:val="00973A74"/>
    <w:rsid w:val="00973B61"/>
    <w:rsid w:val="00973C1A"/>
    <w:rsid w:val="009743CD"/>
    <w:rsid w:val="009743FC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35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3"/>
    <w:rsid w:val="009815B8"/>
    <w:rsid w:val="0098192E"/>
    <w:rsid w:val="00981B9E"/>
    <w:rsid w:val="00981BDF"/>
    <w:rsid w:val="00981C52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4D20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8C4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8DE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6E0"/>
    <w:rsid w:val="00996852"/>
    <w:rsid w:val="00996A0B"/>
    <w:rsid w:val="00996BAC"/>
    <w:rsid w:val="00996EBB"/>
    <w:rsid w:val="009970F0"/>
    <w:rsid w:val="0099711C"/>
    <w:rsid w:val="00997141"/>
    <w:rsid w:val="009971A7"/>
    <w:rsid w:val="009971D8"/>
    <w:rsid w:val="009972FD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1DDC"/>
    <w:rsid w:val="009A1E74"/>
    <w:rsid w:val="009A22AB"/>
    <w:rsid w:val="009A233F"/>
    <w:rsid w:val="009A24AE"/>
    <w:rsid w:val="009A267F"/>
    <w:rsid w:val="009A26A1"/>
    <w:rsid w:val="009A2925"/>
    <w:rsid w:val="009A295C"/>
    <w:rsid w:val="009A2978"/>
    <w:rsid w:val="009A29F8"/>
    <w:rsid w:val="009A2ACC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07C"/>
    <w:rsid w:val="009A5386"/>
    <w:rsid w:val="009A569D"/>
    <w:rsid w:val="009A57B8"/>
    <w:rsid w:val="009A5B16"/>
    <w:rsid w:val="009A5C1E"/>
    <w:rsid w:val="009A5D92"/>
    <w:rsid w:val="009A60C4"/>
    <w:rsid w:val="009A6131"/>
    <w:rsid w:val="009A6189"/>
    <w:rsid w:val="009A61F3"/>
    <w:rsid w:val="009A64B2"/>
    <w:rsid w:val="009A661F"/>
    <w:rsid w:val="009A67AB"/>
    <w:rsid w:val="009A67C3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4B6"/>
    <w:rsid w:val="009B26ED"/>
    <w:rsid w:val="009B274C"/>
    <w:rsid w:val="009B2770"/>
    <w:rsid w:val="009B29DA"/>
    <w:rsid w:val="009B2A89"/>
    <w:rsid w:val="009B2B3C"/>
    <w:rsid w:val="009B2B80"/>
    <w:rsid w:val="009B2B9F"/>
    <w:rsid w:val="009B2BC3"/>
    <w:rsid w:val="009B2BF1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1C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28"/>
    <w:rsid w:val="009B70B2"/>
    <w:rsid w:val="009B71F4"/>
    <w:rsid w:val="009B7490"/>
    <w:rsid w:val="009B7681"/>
    <w:rsid w:val="009B76F3"/>
    <w:rsid w:val="009B77F9"/>
    <w:rsid w:val="009B79F8"/>
    <w:rsid w:val="009B7A56"/>
    <w:rsid w:val="009C036C"/>
    <w:rsid w:val="009C03C5"/>
    <w:rsid w:val="009C0703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BBB"/>
    <w:rsid w:val="009C3D52"/>
    <w:rsid w:val="009C44F2"/>
    <w:rsid w:val="009C451A"/>
    <w:rsid w:val="009C46FE"/>
    <w:rsid w:val="009C499B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3F"/>
    <w:rsid w:val="009C6DF7"/>
    <w:rsid w:val="009C6F32"/>
    <w:rsid w:val="009C72B1"/>
    <w:rsid w:val="009C7504"/>
    <w:rsid w:val="009C7642"/>
    <w:rsid w:val="009C7956"/>
    <w:rsid w:val="009C79BC"/>
    <w:rsid w:val="009C79C8"/>
    <w:rsid w:val="009C7A60"/>
    <w:rsid w:val="009C7B54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C8E"/>
    <w:rsid w:val="009D0FB6"/>
    <w:rsid w:val="009D105C"/>
    <w:rsid w:val="009D11F1"/>
    <w:rsid w:val="009D123C"/>
    <w:rsid w:val="009D1251"/>
    <w:rsid w:val="009D1467"/>
    <w:rsid w:val="009D16A3"/>
    <w:rsid w:val="009D170B"/>
    <w:rsid w:val="009D182E"/>
    <w:rsid w:val="009D1A93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51F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2F54"/>
    <w:rsid w:val="009D3200"/>
    <w:rsid w:val="009D3602"/>
    <w:rsid w:val="009D3654"/>
    <w:rsid w:val="009D3825"/>
    <w:rsid w:val="009D39FC"/>
    <w:rsid w:val="009D3B01"/>
    <w:rsid w:val="009D4135"/>
    <w:rsid w:val="009D481C"/>
    <w:rsid w:val="009D4C70"/>
    <w:rsid w:val="009D4D46"/>
    <w:rsid w:val="009D4E38"/>
    <w:rsid w:val="009D5199"/>
    <w:rsid w:val="009D51BE"/>
    <w:rsid w:val="009D5328"/>
    <w:rsid w:val="009D5338"/>
    <w:rsid w:val="009D537E"/>
    <w:rsid w:val="009D5607"/>
    <w:rsid w:val="009D575D"/>
    <w:rsid w:val="009D5A4E"/>
    <w:rsid w:val="009D5C10"/>
    <w:rsid w:val="009D5E07"/>
    <w:rsid w:val="009D5F06"/>
    <w:rsid w:val="009D5FA9"/>
    <w:rsid w:val="009D6071"/>
    <w:rsid w:val="009D60E5"/>
    <w:rsid w:val="009D64B4"/>
    <w:rsid w:val="009D663E"/>
    <w:rsid w:val="009D67B1"/>
    <w:rsid w:val="009D68C8"/>
    <w:rsid w:val="009D68D2"/>
    <w:rsid w:val="009D69A0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493"/>
    <w:rsid w:val="009E0ACB"/>
    <w:rsid w:val="009E0BB7"/>
    <w:rsid w:val="009E0CB6"/>
    <w:rsid w:val="009E0DA8"/>
    <w:rsid w:val="009E0E04"/>
    <w:rsid w:val="009E1249"/>
    <w:rsid w:val="009E17EB"/>
    <w:rsid w:val="009E196C"/>
    <w:rsid w:val="009E1A11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9B6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087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B57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0C7"/>
    <w:rsid w:val="009F02D8"/>
    <w:rsid w:val="009F03C7"/>
    <w:rsid w:val="009F0516"/>
    <w:rsid w:val="009F0869"/>
    <w:rsid w:val="009F0986"/>
    <w:rsid w:val="009F0A63"/>
    <w:rsid w:val="009F12BE"/>
    <w:rsid w:val="009F12C8"/>
    <w:rsid w:val="009F16E6"/>
    <w:rsid w:val="009F184D"/>
    <w:rsid w:val="009F1971"/>
    <w:rsid w:val="009F1C61"/>
    <w:rsid w:val="009F1DB5"/>
    <w:rsid w:val="009F20F6"/>
    <w:rsid w:val="009F22DD"/>
    <w:rsid w:val="009F23BF"/>
    <w:rsid w:val="009F2421"/>
    <w:rsid w:val="009F242A"/>
    <w:rsid w:val="009F2503"/>
    <w:rsid w:val="009F297F"/>
    <w:rsid w:val="009F2BE4"/>
    <w:rsid w:val="009F2C92"/>
    <w:rsid w:val="009F2DC7"/>
    <w:rsid w:val="009F2FC2"/>
    <w:rsid w:val="009F30E8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0E"/>
    <w:rsid w:val="009F51D5"/>
    <w:rsid w:val="009F51E8"/>
    <w:rsid w:val="009F52B3"/>
    <w:rsid w:val="009F53B5"/>
    <w:rsid w:val="009F5512"/>
    <w:rsid w:val="009F567C"/>
    <w:rsid w:val="009F56FE"/>
    <w:rsid w:val="009F58E4"/>
    <w:rsid w:val="009F5CCB"/>
    <w:rsid w:val="009F6071"/>
    <w:rsid w:val="009F61C1"/>
    <w:rsid w:val="009F62AD"/>
    <w:rsid w:val="009F6763"/>
    <w:rsid w:val="009F6835"/>
    <w:rsid w:val="009F69D3"/>
    <w:rsid w:val="009F6A28"/>
    <w:rsid w:val="009F6AC3"/>
    <w:rsid w:val="009F6B68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BB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17"/>
    <w:rsid w:val="00A01A84"/>
    <w:rsid w:val="00A01C12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E4E"/>
    <w:rsid w:val="00A02FDB"/>
    <w:rsid w:val="00A031E2"/>
    <w:rsid w:val="00A03290"/>
    <w:rsid w:val="00A032BC"/>
    <w:rsid w:val="00A0349F"/>
    <w:rsid w:val="00A0356C"/>
    <w:rsid w:val="00A038AA"/>
    <w:rsid w:val="00A03ADB"/>
    <w:rsid w:val="00A03AED"/>
    <w:rsid w:val="00A03EFA"/>
    <w:rsid w:val="00A03F95"/>
    <w:rsid w:val="00A04357"/>
    <w:rsid w:val="00A04438"/>
    <w:rsid w:val="00A044EC"/>
    <w:rsid w:val="00A04611"/>
    <w:rsid w:val="00A04674"/>
    <w:rsid w:val="00A04954"/>
    <w:rsid w:val="00A04B3A"/>
    <w:rsid w:val="00A04BAD"/>
    <w:rsid w:val="00A04C9A"/>
    <w:rsid w:val="00A04E3D"/>
    <w:rsid w:val="00A04EA2"/>
    <w:rsid w:val="00A05056"/>
    <w:rsid w:val="00A05543"/>
    <w:rsid w:val="00A05905"/>
    <w:rsid w:val="00A059B7"/>
    <w:rsid w:val="00A059EF"/>
    <w:rsid w:val="00A05A08"/>
    <w:rsid w:val="00A05B19"/>
    <w:rsid w:val="00A05C4E"/>
    <w:rsid w:val="00A05ECC"/>
    <w:rsid w:val="00A06174"/>
    <w:rsid w:val="00A062E3"/>
    <w:rsid w:val="00A064CD"/>
    <w:rsid w:val="00A066F6"/>
    <w:rsid w:val="00A06820"/>
    <w:rsid w:val="00A06B1D"/>
    <w:rsid w:val="00A06BE3"/>
    <w:rsid w:val="00A06F53"/>
    <w:rsid w:val="00A0707C"/>
    <w:rsid w:val="00A07099"/>
    <w:rsid w:val="00A0753A"/>
    <w:rsid w:val="00A077FF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02E"/>
    <w:rsid w:val="00A11246"/>
    <w:rsid w:val="00A112B5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1EFC"/>
    <w:rsid w:val="00A120BA"/>
    <w:rsid w:val="00A121B9"/>
    <w:rsid w:val="00A123FC"/>
    <w:rsid w:val="00A12453"/>
    <w:rsid w:val="00A1249D"/>
    <w:rsid w:val="00A12682"/>
    <w:rsid w:val="00A127B3"/>
    <w:rsid w:val="00A128C3"/>
    <w:rsid w:val="00A12B28"/>
    <w:rsid w:val="00A12B59"/>
    <w:rsid w:val="00A12B5B"/>
    <w:rsid w:val="00A134E5"/>
    <w:rsid w:val="00A136B4"/>
    <w:rsid w:val="00A137FA"/>
    <w:rsid w:val="00A1385F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805"/>
    <w:rsid w:val="00A16AE4"/>
    <w:rsid w:val="00A16B5B"/>
    <w:rsid w:val="00A16F2F"/>
    <w:rsid w:val="00A16F7D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899"/>
    <w:rsid w:val="00A20A0A"/>
    <w:rsid w:val="00A21078"/>
    <w:rsid w:val="00A21158"/>
    <w:rsid w:val="00A2116D"/>
    <w:rsid w:val="00A21945"/>
    <w:rsid w:val="00A21994"/>
    <w:rsid w:val="00A219F3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5CD9"/>
    <w:rsid w:val="00A25FBF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BA0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2A5"/>
    <w:rsid w:val="00A34498"/>
    <w:rsid w:val="00A34619"/>
    <w:rsid w:val="00A34A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AFB"/>
    <w:rsid w:val="00A36CAE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44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274"/>
    <w:rsid w:val="00A415FB"/>
    <w:rsid w:val="00A41732"/>
    <w:rsid w:val="00A419BC"/>
    <w:rsid w:val="00A41B22"/>
    <w:rsid w:val="00A41CE0"/>
    <w:rsid w:val="00A41E61"/>
    <w:rsid w:val="00A4230F"/>
    <w:rsid w:val="00A4250C"/>
    <w:rsid w:val="00A429B9"/>
    <w:rsid w:val="00A42FF1"/>
    <w:rsid w:val="00A432F3"/>
    <w:rsid w:val="00A43434"/>
    <w:rsid w:val="00A43ADA"/>
    <w:rsid w:val="00A43C5D"/>
    <w:rsid w:val="00A43C78"/>
    <w:rsid w:val="00A43E4D"/>
    <w:rsid w:val="00A43F2C"/>
    <w:rsid w:val="00A43F64"/>
    <w:rsid w:val="00A43F7E"/>
    <w:rsid w:val="00A4405C"/>
    <w:rsid w:val="00A442BE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7CE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94"/>
    <w:rsid w:val="00A528C8"/>
    <w:rsid w:val="00A52AB3"/>
    <w:rsid w:val="00A52B64"/>
    <w:rsid w:val="00A52BE1"/>
    <w:rsid w:val="00A52E9C"/>
    <w:rsid w:val="00A52F36"/>
    <w:rsid w:val="00A530B4"/>
    <w:rsid w:val="00A530DD"/>
    <w:rsid w:val="00A530EF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704"/>
    <w:rsid w:val="00A60905"/>
    <w:rsid w:val="00A6095F"/>
    <w:rsid w:val="00A6098B"/>
    <w:rsid w:val="00A60B1B"/>
    <w:rsid w:val="00A60C56"/>
    <w:rsid w:val="00A60F67"/>
    <w:rsid w:val="00A61030"/>
    <w:rsid w:val="00A610D0"/>
    <w:rsid w:val="00A610F0"/>
    <w:rsid w:val="00A61497"/>
    <w:rsid w:val="00A6152D"/>
    <w:rsid w:val="00A616B1"/>
    <w:rsid w:val="00A616C6"/>
    <w:rsid w:val="00A61A25"/>
    <w:rsid w:val="00A61B19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9B4"/>
    <w:rsid w:val="00A64D20"/>
    <w:rsid w:val="00A64D41"/>
    <w:rsid w:val="00A64E77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5F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0E15"/>
    <w:rsid w:val="00A71361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8DA"/>
    <w:rsid w:val="00A7296C"/>
    <w:rsid w:val="00A72BD2"/>
    <w:rsid w:val="00A72BD6"/>
    <w:rsid w:val="00A72CA4"/>
    <w:rsid w:val="00A72CB5"/>
    <w:rsid w:val="00A72D19"/>
    <w:rsid w:val="00A72F50"/>
    <w:rsid w:val="00A72FBA"/>
    <w:rsid w:val="00A736B6"/>
    <w:rsid w:val="00A73792"/>
    <w:rsid w:val="00A737C0"/>
    <w:rsid w:val="00A7385B"/>
    <w:rsid w:val="00A73A60"/>
    <w:rsid w:val="00A73DA4"/>
    <w:rsid w:val="00A73EBC"/>
    <w:rsid w:val="00A73FB5"/>
    <w:rsid w:val="00A73FF6"/>
    <w:rsid w:val="00A74355"/>
    <w:rsid w:val="00A743A8"/>
    <w:rsid w:val="00A7445B"/>
    <w:rsid w:val="00A74461"/>
    <w:rsid w:val="00A74901"/>
    <w:rsid w:val="00A74A62"/>
    <w:rsid w:val="00A74BA4"/>
    <w:rsid w:val="00A74EFF"/>
    <w:rsid w:val="00A75068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3DA"/>
    <w:rsid w:val="00A764D0"/>
    <w:rsid w:val="00A76663"/>
    <w:rsid w:val="00A766CE"/>
    <w:rsid w:val="00A768B1"/>
    <w:rsid w:val="00A768CD"/>
    <w:rsid w:val="00A76979"/>
    <w:rsid w:val="00A7698C"/>
    <w:rsid w:val="00A76BFE"/>
    <w:rsid w:val="00A76FDC"/>
    <w:rsid w:val="00A7722C"/>
    <w:rsid w:val="00A774A8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A43"/>
    <w:rsid w:val="00A80D71"/>
    <w:rsid w:val="00A81088"/>
    <w:rsid w:val="00A8127D"/>
    <w:rsid w:val="00A8129C"/>
    <w:rsid w:val="00A813DD"/>
    <w:rsid w:val="00A81559"/>
    <w:rsid w:val="00A81701"/>
    <w:rsid w:val="00A81730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9E7"/>
    <w:rsid w:val="00A83A6D"/>
    <w:rsid w:val="00A83A90"/>
    <w:rsid w:val="00A83B24"/>
    <w:rsid w:val="00A83E5D"/>
    <w:rsid w:val="00A8429A"/>
    <w:rsid w:val="00A8433A"/>
    <w:rsid w:val="00A8436C"/>
    <w:rsid w:val="00A846CD"/>
    <w:rsid w:val="00A8472B"/>
    <w:rsid w:val="00A84747"/>
    <w:rsid w:val="00A8494E"/>
    <w:rsid w:val="00A84AD4"/>
    <w:rsid w:val="00A84B2C"/>
    <w:rsid w:val="00A84C49"/>
    <w:rsid w:val="00A85128"/>
    <w:rsid w:val="00A85352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7F5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DBB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345"/>
    <w:rsid w:val="00A948B4"/>
    <w:rsid w:val="00A94935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995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934"/>
    <w:rsid w:val="00AA0DF7"/>
    <w:rsid w:val="00AA1122"/>
    <w:rsid w:val="00AA1155"/>
    <w:rsid w:val="00AA1314"/>
    <w:rsid w:val="00AA14A3"/>
    <w:rsid w:val="00AA16DA"/>
    <w:rsid w:val="00AA186B"/>
    <w:rsid w:val="00AA1944"/>
    <w:rsid w:val="00AA1A60"/>
    <w:rsid w:val="00AA1AE8"/>
    <w:rsid w:val="00AA1C99"/>
    <w:rsid w:val="00AA1D8A"/>
    <w:rsid w:val="00AA1DFE"/>
    <w:rsid w:val="00AA1E3B"/>
    <w:rsid w:val="00AA1F83"/>
    <w:rsid w:val="00AA210B"/>
    <w:rsid w:val="00AA22E0"/>
    <w:rsid w:val="00AA2343"/>
    <w:rsid w:val="00AA25DE"/>
    <w:rsid w:val="00AA25FB"/>
    <w:rsid w:val="00AA284E"/>
    <w:rsid w:val="00AA28E1"/>
    <w:rsid w:val="00AA2ABA"/>
    <w:rsid w:val="00AA342C"/>
    <w:rsid w:val="00AA3477"/>
    <w:rsid w:val="00AA35DC"/>
    <w:rsid w:val="00AA361A"/>
    <w:rsid w:val="00AA366F"/>
    <w:rsid w:val="00AA3C9F"/>
    <w:rsid w:val="00AA3D93"/>
    <w:rsid w:val="00AA3E42"/>
    <w:rsid w:val="00AA3F9D"/>
    <w:rsid w:val="00AA402D"/>
    <w:rsid w:val="00AA4169"/>
    <w:rsid w:val="00AA41C7"/>
    <w:rsid w:val="00AA43EE"/>
    <w:rsid w:val="00AA470E"/>
    <w:rsid w:val="00AA4A8A"/>
    <w:rsid w:val="00AA4C96"/>
    <w:rsid w:val="00AA4FE4"/>
    <w:rsid w:val="00AA5263"/>
    <w:rsid w:val="00AA540E"/>
    <w:rsid w:val="00AA5417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C05"/>
    <w:rsid w:val="00AA6D1A"/>
    <w:rsid w:val="00AA6E41"/>
    <w:rsid w:val="00AA6EDF"/>
    <w:rsid w:val="00AA706A"/>
    <w:rsid w:val="00AA731D"/>
    <w:rsid w:val="00AA7325"/>
    <w:rsid w:val="00AA736C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5CA"/>
    <w:rsid w:val="00AB070D"/>
    <w:rsid w:val="00AB08D7"/>
    <w:rsid w:val="00AB0925"/>
    <w:rsid w:val="00AB0D7D"/>
    <w:rsid w:val="00AB0F32"/>
    <w:rsid w:val="00AB0F6C"/>
    <w:rsid w:val="00AB0F92"/>
    <w:rsid w:val="00AB1596"/>
    <w:rsid w:val="00AB16FB"/>
    <w:rsid w:val="00AB1713"/>
    <w:rsid w:val="00AB1825"/>
    <w:rsid w:val="00AB1E72"/>
    <w:rsid w:val="00AB212D"/>
    <w:rsid w:val="00AB2412"/>
    <w:rsid w:val="00AB26FC"/>
    <w:rsid w:val="00AB2A42"/>
    <w:rsid w:val="00AB2D80"/>
    <w:rsid w:val="00AB2DF1"/>
    <w:rsid w:val="00AB336D"/>
    <w:rsid w:val="00AB38F7"/>
    <w:rsid w:val="00AB3920"/>
    <w:rsid w:val="00AB3C9D"/>
    <w:rsid w:val="00AB3F00"/>
    <w:rsid w:val="00AB3F06"/>
    <w:rsid w:val="00AB3FD1"/>
    <w:rsid w:val="00AB4004"/>
    <w:rsid w:val="00AB4044"/>
    <w:rsid w:val="00AB40A0"/>
    <w:rsid w:val="00AB4279"/>
    <w:rsid w:val="00AB43A2"/>
    <w:rsid w:val="00AB44A6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C61"/>
    <w:rsid w:val="00AB5F1E"/>
    <w:rsid w:val="00AB605D"/>
    <w:rsid w:val="00AB62CF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2C"/>
    <w:rsid w:val="00AC0296"/>
    <w:rsid w:val="00AC03CD"/>
    <w:rsid w:val="00AC04A3"/>
    <w:rsid w:val="00AC053E"/>
    <w:rsid w:val="00AC089B"/>
    <w:rsid w:val="00AC08C3"/>
    <w:rsid w:val="00AC09E6"/>
    <w:rsid w:val="00AC0B16"/>
    <w:rsid w:val="00AC0F1A"/>
    <w:rsid w:val="00AC1006"/>
    <w:rsid w:val="00AC1077"/>
    <w:rsid w:val="00AC11B4"/>
    <w:rsid w:val="00AC1361"/>
    <w:rsid w:val="00AC1419"/>
    <w:rsid w:val="00AC158A"/>
    <w:rsid w:val="00AC1676"/>
    <w:rsid w:val="00AC16D0"/>
    <w:rsid w:val="00AC1BB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2BB"/>
    <w:rsid w:val="00AC43B1"/>
    <w:rsid w:val="00AC4402"/>
    <w:rsid w:val="00AC4411"/>
    <w:rsid w:val="00AC46E8"/>
    <w:rsid w:val="00AC492D"/>
    <w:rsid w:val="00AC4AC3"/>
    <w:rsid w:val="00AC4D4C"/>
    <w:rsid w:val="00AC4E21"/>
    <w:rsid w:val="00AC5038"/>
    <w:rsid w:val="00AC54F3"/>
    <w:rsid w:val="00AC5673"/>
    <w:rsid w:val="00AC59CD"/>
    <w:rsid w:val="00AC5A77"/>
    <w:rsid w:val="00AC5AB3"/>
    <w:rsid w:val="00AC5AEE"/>
    <w:rsid w:val="00AC5C7A"/>
    <w:rsid w:val="00AC5D04"/>
    <w:rsid w:val="00AC5F44"/>
    <w:rsid w:val="00AC60D4"/>
    <w:rsid w:val="00AC6218"/>
    <w:rsid w:val="00AC62F2"/>
    <w:rsid w:val="00AC63AF"/>
    <w:rsid w:val="00AC64B4"/>
    <w:rsid w:val="00AC64B5"/>
    <w:rsid w:val="00AC67D7"/>
    <w:rsid w:val="00AC69FA"/>
    <w:rsid w:val="00AC6BC9"/>
    <w:rsid w:val="00AC6D94"/>
    <w:rsid w:val="00AC7265"/>
    <w:rsid w:val="00AC7451"/>
    <w:rsid w:val="00AC74AB"/>
    <w:rsid w:val="00AC7560"/>
    <w:rsid w:val="00AC77AE"/>
    <w:rsid w:val="00AC785E"/>
    <w:rsid w:val="00AC789F"/>
    <w:rsid w:val="00AC7AAF"/>
    <w:rsid w:val="00AD01D3"/>
    <w:rsid w:val="00AD0387"/>
    <w:rsid w:val="00AD0844"/>
    <w:rsid w:val="00AD0A20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5"/>
    <w:rsid w:val="00AD1D39"/>
    <w:rsid w:val="00AD1EA7"/>
    <w:rsid w:val="00AD1EBE"/>
    <w:rsid w:val="00AD220D"/>
    <w:rsid w:val="00AD246F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389"/>
    <w:rsid w:val="00AD37FE"/>
    <w:rsid w:val="00AD38CB"/>
    <w:rsid w:val="00AD39F5"/>
    <w:rsid w:val="00AD3E71"/>
    <w:rsid w:val="00AD41C2"/>
    <w:rsid w:val="00AD47A7"/>
    <w:rsid w:val="00AD4854"/>
    <w:rsid w:val="00AD4855"/>
    <w:rsid w:val="00AD4968"/>
    <w:rsid w:val="00AD4A52"/>
    <w:rsid w:val="00AD4B39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5FCB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1DF"/>
    <w:rsid w:val="00AD728E"/>
    <w:rsid w:val="00AD729C"/>
    <w:rsid w:val="00AD747D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01E"/>
    <w:rsid w:val="00AE1121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2D3B"/>
    <w:rsid w:val="00AE323E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065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414"/>
    <w:rsid w:val="00AE7842"/>
    <w:rsid w:val="00AE7900"/>
    <w:rsid w:val="00AE7A80"/>
    <w:rsid w:val="00AE7C5B"/>
    <w:rsid w:val="00AE7DA4"/>
    <w:rsid w:val="00AE7E10"/>
    <w:rsid w:val="00AE7F2D"/>
    <w:rsid w:val="00AE7FE9"/>
    <w:rsid w:val="00AF0000"/>
    <w:rsid w:val="00AF003C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385"/>
    <w:rsid w:val="00AF35D9"/>
    <w:rsid w:val="00AF367B"/>
    <w:rsid w:val="00AF371D"/>
    <w:rsid w:val="00AF3AA0"/>
    <w:rsid w:val="00AF3ADF"/>
    <w:rsid w:val="00AF3BA9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8C1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4E2"/>
    <w:rsid w:val="00AF65E7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294"/>
    <w:rsid w:val="00B0131E"/>
    <w:rsid w:val="00B01345"/>
    <w:rsid w:val="00B013FB"/>
    <w:rsid w:val="00B016FF"/>
    <w:rsid w:val="00B0177D"/>
    <w:rsid w:val="00B0197F"/>
    <w:rsid w:val="00B01B7E"/>
    <w:rsid w:val="00B01FEF"/>
    <w:rsid w:val="00B0227D"/>
    <w:rsid w:val="00B02323"/>
    <w:rsid w:val="00B02437"/>
    <w:rsid w:val="00B02705"/>
    <w:rsid w:val="00B02C22"/>
    <w:rsid w:val="00B02C67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C9A"/>
    <w:rsid w:val="00B03E8F"/>
    <w:rsid w:val="00B03FC9"/>
    <w:rsid w:val="00B0434F"/>
    <w:rsid w:val="00B04495"/>
    <w:rsid w:val="00B044E0"/>
    <w:rsid w:val="00B04523"/>
    <w:rsid w:val="00B0461B"/>
    <w:rsid w:val="00B046E6"/>
    <w:rsid w:val="00B04873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967"/>
    <w:rsid w:val="00B05C57"/>
    <w:rsid w:val="00B05FCD"/>
    <w:rsid w:val="00B061EE"/>
    <w:rsid w:val="00B0666B"/>
    <w:rsid w:val="00B06733"/>
    <w:rsid w:val="00B068B1"/>
    <w:rsid w:val="00B071DB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E8"/>
    <w:rsid w:val="00B10B9A"/>
    <w:rsid w:val="00B10BE5"/>
    <w:rsid w:val="00B10D6F"/>
    <w:rsid w:val="00B10E17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10B"/>
    <w:rsid w:val="00B1224D"/>
    <w:rsid w:val="00B122B2"/>
    <w:rsid w:val="00B12319"/>
    <w:rsid w:val="00B127B2"/>
    <w:rsid w:val="00B12AC4"/>
    <w:rsid w:val="00B12AC9"/>
    <w:rsid w:val="00B12B10"/>
    <w:rsid w:val="00B12C6E"/>
    <w:rsid w:val="00B12FC0"/>
    <w:rsid w:val="00B13133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BA"/>
    <w:rsid w:val="00B140F3"/>
    <w:rsid w:val="00B144BD"/>
    <w:rsid w:val="00B14552"/>
    <w:rsid w:val="00B14847"/>
    <w:rsid w:val="00B1486A"/>
    <w:rsid w:val="00B14E07"/>
    <w:rsid w:val="00B14ED9"/>
    <w:rsid w:val="00B14FAE"/>
    <w:rsid w:val="00B14FD9"/>
    <w:rsid w:val="00B15053"/>
    <w:rsid w:val="00B1543D"/>
    <w:rsid w:val="00B1576D"/>
    <w:rsid w:val="00B1591A"/>
    <w:rsid w:val="00B15B0B"/>
    <w:rsid w:val="00B15BCE"/>
    <w:rsid w:val="00B15E4E"/>
    <w:rsid w:val="00B15F66"/>
    <w:rsid w:val="00B1631B"/>
    <w:rsid w:val="00B16557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0A"/>
    <w:rsid w:val="00B179F9"/>
    <w:rsid w:val="00B17ABC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CFD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6FF"/>
    <w:rsid w:val="00B22911"/>
    <w:rsid w:val="00B22C09"/>
    <w:rsid w:val="00B22F1E"/>
    <w:rsid w:val="00B23278"/>
    <w:rsid w:val="00B232AF"/>
    <w:rsid w:val="00B233C5"/>
    <w:rsid w:val="00B234ED"/>
    <w:rsid w:val="00B23934"/>
    <w:rsid w:val="00B2399B"/>
    <w:rsid w:val="00B23C95"/>
    <w:rsid w:val="00B24488"/>
    <w:rsid w:val="00B2452E"/>
    <w:rsid w:val="00B2455E"/>
    <w:rsid w:val="00B246A7"/>
    <w:rsid w:val="00B24837"/>
    <w:rsid w:val="00B248B1"/>
    <w:rsid w:val="00B2493B"/>
    <w:rsid w:val="00B2494D"/>
    <w:rsid w:val="00B24975"/>
    <w:rsid w:val="00B249F9"/>
    <w:rsid w:val="00B24B56"/>
    <w:rsid w:val="00B24D16"/>
    <w:rsid w:val="00B25118"/>
    <w:rsid w:val="00B25485"/>
    <w:rsid w:val="00B25572"/>
    <w:rsid w:val="00B2562E"/>
    <w:rsid w:val="00B25809"/>
    <w:rsid w:val="00B259A4"/>
    <w:rsid w:val="00B25E08"/>
    <w:rsid w:val="00B25E38"/>
    <w:rsid w:val="00B264F7"/>
    <w:rsid w:val="00B26709"/>
    <w:rsid w:val="00B26B3F"/>
    <w:rsid w:val="00B270CE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D5C"/>
    <w:rsid w:val="00B31F70"/>
    <w:rsid w:val="00B32451"/>
    <w:rsid w:val="00B326D6"/>
    <w:rsid w:val="00B3279C"/>
    <w:rsid w:val="00B32A8D"/>
    <w:rsid w:val="00B32B42"/>
    <w:rsid w:val="00B32B83"/>
    <w:rsid w:val="00B32C1A"/>
    <w:rsid w:val="00B32F3E"/>
    <w:rsid w:val="00B33008"/>
    <w:rsid w:val="00B33106"/>
    <w:rsid w:val="00B336B7"/>
    <w:rsid w:val="00B33835"/>
    <w:rsid w:val="00B338FB"/>
    <w:rsid w:val="00B339C6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443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7E"/>
    <w:rsid w:val="00B36AD2"/>
    <w:rsid w:val="00B36C29"/>
    <w:rsid w:val="00B36E63"/>
    <w:rsid w:val="00B36FCA"/>
    <w:rsid w:val="00B36FDA"/>
    <w:rsid w:val="00B37378"/>
    <w:rsid w:val="00B37A2E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95B"/>
    <w:rsid w:val="00B41A5C"/>
    <w:rsid w:val="00B41AC4"/>
    <w:rsid w:val="00B41C2A"/>
    <w:rsid w:val="00B4209B"/>
    <w:rsid w:val="00B42252"/>
    <w:rsid w:val="00B422B1"/>
    <w:rsid w:val="00B422F9"/>
    <w:rsid w:val="00B42383"/>
    <w:rsid w:val="00B424F8"/>
    <w:rsid w:val="00B424FC"/>
    <w:rsid w:val="00B42823"/>
    <w:rsid w:val="00B428C2"/>
    <w:rsid w:val="00B42906"/>
    <w:rsid w:val="00B42909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495"/>
    <w:rsid w:val="00B45830"/>
    <w:rsid w:val="00B45D7B"/>
    <w:rsid w:val="00B45D84"/>
    <w:rsid w:val="00B45F86"/>
    <w:rsid w:val="00B45FDB"/>
    <w:rsid w:val="00B4676E"/>
    <w:rsid w:val="00B46845"/>
    <w:rsid w:val="00B468B6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DBE"/>
    <w:rsid w:val="00B47E97"/>
    <w:rsid w:val="00B47ED2"/>
    <w:rsid w:val="00B47EE2"/>
    <w:rsid w:val="00B47F56"/>
    <w:rsid w:val="00B50225"/>
    <w:rsid w:val="00B505A0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C2"/>
    <w:rsid w:val="00B52EDE"/>
    <w:rsid w:val="00B530B4"/>
    <w:rsid w:val="00B5316C"/>
    <w:rsid w:val="00B53240"/>
    <w:rsid w:val="00B53311"/>
    <w:rsid w:val="00B53482"/>
    <w:rsid w:val="00B535F9"/>
    <w:rsid w:val="00B536CF"/>
    <w:rsid w:val="00B5373F"/>
    <w:rsid w:val="00B5382C"/>
    <w:rsid w:val="00B53882"/>
    <w:rsid w:val="00B538AC"/>
    <w:rsid w:val="00B53DE5"/>
    <w:rsid w:val="00B53F72"/>
    <w:rsid w:val="00B543C5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1B"/>
    <w:rsid w:val="00B5556B"/>
    <w:rsid w:val="00B55643"/>
    <w:rsid w:val="00B5565C"/>
    <w:rsid w:val="00B557AE"/>
    <w:rsid w:val="00B55936"/>
    <w:rsid w:val="00B55A01"/>
    <w:rsid w:val="00B55B6E"/>
    <w:rsid w:val="00B56041"/>
    <w:rsid w:val="00B56620"/>
    <w:rsid w:val="00B566CF"/>
    <w:rsid w:val="00B56760"/>
    <w:rsid w:val="00B56784"/>
    <w:rsid w:val="00B56A98"/>
    <w:rsid w:val="00B56C2A"/>
    <w:rsid w:val="00B56C55"/>
    <w:rsid w:val="00B56CC1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D1D"/>
    <w:rsid w:val="00B61FA1"/>
    <w:rsid w:val="00B62023"/>
    <w:rsid w:val="00B62027"/>
    <w:rsid w:val="00B62074"/>
    <w:rsid w:val="00B6207A"/>
    <w:rsid w:val="00B620BA"/>
    <w:rsid w:val="00B6237D"/>
    <w:rsid w:val="00B62B31"/>
    <w:rsid w:val="00B62B9D"/>
    <w:rsid w:val="00B62E4E"/>
    <w:rsid w:val="00B63024"/>
    <w:rsid w:val="00B63054"/>
    <w:rsid w:val="00B6332F"/>
    <w:rsid w:val="00B634AD"/>
    <w:rsid w:val="00B6353C"/>
    <w:rsid w:val="00B635D5"/>
    <w:rsid w:val="00B6367D"/>
    <w:rsid w:val="00B63736"/>
    <w:rsid w:val="00B6379A"/>
    <w:rsid w:val="00B6393D"/>
    <w:rsid w:val="00B63A45"/>
    <w:rsid w:val="00B63C74"/>
    <w:rsid w:val="00B63DD8"/>
    <w:rsid w:val="00B63E4D"/>
    <w:rsid w:val="00B64045"/>
    <w:rsid w:val="00B644AA"/>
    <w:rsid w:val="00B645A7"/>
    <w:rsid w:val="00B64634"/>
    <w:rsid w:val="00B64ABC"/>
    <w:rsid w:val="00B64BF1"/>
    <w:rsid w:val="00B64C6B"/>
    <w:rsid w:val="00B64E9B"/>
    <w:rsid w:val="00B64F7F"/>
    <w:rsid w:val="00B65099"/>
    <w:rsid w:val="00B65194"/>
    <w:rsid w:val="00B6541A"/>
    <w:rsid w:val="00B65613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A57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BBF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CD4"/>
    <w:rsid w:val="00B73D6A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9C0"/>
    <w:rsid w:val="00B74BAB"/>
    <w:rsid w:val="00B74BE5"/>
    <w:rsid w:val="00B74C1E"/>
    <w:rsid w:val="00B751E6"/>
    <w:rsid w:val="00B7524F"/>
    <w:rsid w:val="00B75780"/>
    <w:rsid w:val="00B757F9"/>
    <w:rsid w:val="00B759C8"/>
    <w:rsid w:val="00B75B12"/>
    <w:rsid w:val="00B75C2F"/>
    <w:rsid w:val="00B76020"/>
    <w:rsid w:val="00B762F0"/>
    <w:rsid w:val="00B763D6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0F3E"/>
    <w:rsid w:val="00B810D0"/>
    <w:rsid w:val="00B8140D"/>
    <w:rsid w:val="00B815E5"/>
    <w:rsid w:val="00B81625"/>
    <w:rsid w:val="00B819F8"/>
    <w:rsid w:val="00B81B22"/>
    <w:rsid w:val="00B81C51"/>
    <w:rsid w:val="00B81C5A"/>
    <w:rsid w:val="00B82206"/>
    <w:rsid w:val="00B8226D"/>
    <w:rsid w:val="00B8241E"/>
    <w:rsid w:val="00B824AE"/>
    <w:rsid w:val="00B829D9"/>
    <w:rsid w:val="00B82A2C"/>
    <w:rsid w:val="00B82D37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5"/>
    <w:rsid w:val="00B84FA8"/>
    <w:rsid w:val="00B85058"/>
    <w:rsid w:val="00B851C3"/>
    <w:rsid w:val="00B856C1"/>
    <w:rsid w:val="00B85757"/>
    <w:rsid w:val="00B85792"/>
    <w:rsid w:val="00B85A41"/>
    <w:rsid w:val="00B85E4C"/>
    <w:rsid w:val="00B85F14"/>
    <w:rsid w:val="00B8608C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6F17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2AA"/>
    <w:rsid w:val="00B903CF"/>
    <w:rsid w:val="00B90795"/>
    <w:rsid w:val="00B90848"/>
    <w:rsid w:val="00B90A97"/>
    <w:rsid w:val="00B90D92"/>
    <w:rsid w:val="00B918FF"/>
    <w:rsid w:val="00B91A5B"/>
    <w:rsid w:val="00B91A7E"/>
    <w:rsid w:val="00B91B25"/>
    <w:rsid w:val="00B91DF3"/>
    <w:rsid w:val="00B92002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296"/>
    <w:rsid w:val="00B9536C"/>
    <w:rsid w:val="00B954ED"/>
    <w:rsid w:val="00B95537"/>
    <w:rsid w:val="00B956EE"/>
    <w:rsid w:val="00B95854"/>
    <w:rsid w:val="00B95AC5"/>
    <w:rsid w:val="00B95ACE"/>
    <w:rsid w:val="00B95D4B"/>
    <w:rsid w:val="00B95DB3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B64"/>
    <w:rsid w:val="00BA1D33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8DF"/>
    <w:rsid w:val="00BA292D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3EF1"/>
    <w:rsid w:val="00BA404C"/>
    <w:rsid w:val="00BA40BD"/>
    <w:rsid w:val="00BA4272"/>
    <w:rsid w:val="00BA44FF"/>
    <w:rsid w:val="00BA4501"/>
    <w:rsid w:val="00BA45C7"/>
    <w:rsid w:val="00BA4871"/>
    <w:rsid w:val="00BA4A81"/>
    <w:rsid w:val="00BA4EA7"/>
    <w:rsid w:val="00BA506E"/>
    <w:rsid w:val="00BA51A4"/>
    <w:rsid w:val="00BA529F"/>
    <w:rsid w:val="00BA5406"/>
    <w:rsid w:val="00BA54A3"/>
    <w:rsid w:val="00BA568F"/>
    <w:rsid w:val="00BA5701"/>
    <w:rsid w:val="00BA5765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8C9"/>
    <w:rsid w:val="00BA699B"/>
    <w:rsid w:val="00BA69EC"/>
    <w:rsid w:val="00BA6D33"/>
    <w:rsid w:val="00BA70AD"/>
    <w:rsid w:val="00BA7100"/>
    <w:rsid w:val="00BA73E2"/>
    <w:rsid w:val="00BA75A1"/>
    <w:rsid w:val="00BA7663"/>
    <w:rsid w:val="00BA78B6"/>
    <w:rsid w:val="00BA7B88"/>
    <w:rsid w:val="00BA7CED"/>
    <w:rsid w:val="00BA7D48"/>
    <w:rsid w:val="00BA7D4F"/>
    <w:rsid w:val="00BB0362"/>
    <w:rsid w:val="00BB03D7"/>
    <w:rsid w:val="00BB049E"/>
    <w:rsid w:val="00BB06EA"/>
    <w:rsid w:val="00BB07F2"/>
    <w:rsid w:val="00BB0AA1"/>
    <w:rsid w:val="00BB0AEE"/>
    <w:rsid w:val="00BB0D2B"/>
    <w:rsid w:val="00BB1B88"/>
    <w:rsid w:val="00BB1DC4"/>
    <w:rsid w:val="00BB1DC5"/>
    <w:rsid w:val="00BB2120"/>
    <w:rsid w:val="00BB226A"/>
    <w:rsid w:val="00BB293C"/>
    <w:rsid w:val="00BB2B35"/>
    <w:rsid w:val="00BB2BFE"/>
    <w:rsid w:val="00BB2E40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46F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6F19"/>
    <w:rsid w:val="00BB700D"/>
    <w:rsid w:val="00BB7157"/>
    <w:rsid w:val="00BB7209"/>
    <w:rsid w:val="00BB734A"/>
    <w:rsid w:val="00BB73B8"/>
    <w:rsid w:val="00BB7A09"/>
    <w:rsid w:val="00BB7B03"/>
    <w:rsid w:val="00BB7BF9"/>
    <w:rsid w:val="00BB7F2B"/>
    <w:rsid w:val="00BB7FD8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1D0"/>
    <w:rsid w:val="00BC1278"/>
    <w:rsid w:val="00BC1453"/>
    <w:rsid w:val="00BC149D"/>
    <w:rsid w:val="00BC154F"/>
    <w:rsid w:val="00BC199A"/>
    <w:rsid w:val="00BC1C19"/>
    <w:rsid w:val="00BC1CB0"/>
    <w:rsid w:val="00BC1CEE"/>
    <w:rsid w:val="00BC226C"/>
    <w:rsid w:val="00BC2665"/>
    <w:rsid w:val="00BC2A11"/>
    <w:rsid w:val="00BC2E1F"/>
    <w:rsid w:val="00BC2E3B"/>
    <w:rsid w:val="00BC2E41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3FD8"/>
    <w:rsid w:val="00BC409F"/>
    <w:rsid w:val="00BC4105"/>
    <w:rsid w:val="00BC419B"/>
    <w:rsid w:val="00BC41F4"/>
    <w:rsid w:val="00BC456D"/>
    <w:rsid w:val="00BC48AB"/>
    <w:rsid w:val="00BC49DC"/>
    <w:rsid w:val="00BC5197"/>
    <w:rsid w:val="00BC525C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E32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8A"/>
    <w:rsid w:val="00BC77D3"/>
    <w:rsid w:val="00BC78C1"/>
    <w:rsid w:val="00BC7A3F"/>
    <w:rsid w:val="00BC7A78"/>
    <w:rsid w:val="00BC7CC9"/>
    <w:rsid w:val="00BC7EDF"/>
    <w:rsid w:val="00BD00FD"/>
    <w:rsid w:val="00BD041C"/>
    <w:rsid w:val="00BD0ACA"/>
    <w:rsid w:val="00BD140F"/>
    <w:rsid w:val="00BD146B"/>
    <w:rsid w:val="00BD15E9"/>
    <w:rsid w:val="00BD163B"/>
    <w:rsid w:val="00BD16C9"/>
    <w:rsid w:val="00BD1E03"/>
    <w:rsid w:val="00BD1F5F"/>
    <w:rsid w:val="00BD2011"/>
    <w:rsid w:val="00BD2929"/>
    <w:rsid w:val="00BD2E7C"/>
    <w:rsid w:val="00BD3166"/>
    <w:rsid w:val="00BD3183"/>
    <w:rsid w:val="00BD3376"/>
    <w:rsid w:val="00BD361B"/>
    <w:rsid w:val="00BD3741"/>
    <w:rsid w:val="00BD38C4"/>
    <w:rsid w:val="00BD39DE"/>
    <w:rsid w:val="00BD3B33"/>
    <w:rsid w:val="00BD3CF3"/>
    <w:rsid w:val="00BD3D7E"/>
    <w:rsid w:val="00BD43E0"/>
    <w:rsid w:val="00BD454A"/>
    <w:rsid w:val="00BD4674"/>
    <w:rsid w:val="00BD4946"/>
    <w:rsid w:val="00BD4A82"/>
    <w:rsid w:val="00BD50FC"/>
    <w:rsid w:val="00BD5339"/>
    <w:rsid w:val="00BD5500"/>
    <w:rsid w:val="00BD55B6"/>
    <w:rsid w:val="00BD55C3"/>
    <w:rsid w:val="00BD55FE"/>
    <w:rsid w:val="00BD5942"/>
    <w:rsid w:val="00BD5A52"/>
    <w:rsid w:val="00BD5B37"/>
    <w:rsid w:val="00BD5B4D"/>
    <w:rsid w:val="00BD5D39"/>
    <w:rsid w:val="00BD5D64"/>
    <w:rsid w:val="00BD5EFA"/>
    <w:rsid w:val="00BD6106"/>
    <w:rsid w:val="00BD6208"/>
    <w:rsid w:val="00BD6AB0"/>
    <w:rsid w:val="00BD6B17"/>
    <w:rsid w:val="00BD6B70"/>
    <w:rsid w:val="00BD6D37"/>
    <w:rsid w:val="00BD6D42"/>
    <w:rsid w:val="00BD6DED"/>
    <w:rsid w:val="00BD6E26"/>
    <w:rsid w:val="00BD6EB7"/>
    <w:rsid w:val="00BD6F08"/>
    <w:rsid w:val="00BD6FF2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81D"/>
    <w:rsid w:val="00BE1A0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2F8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BE1"/>
    <w:rsid w:val="00BE4C27"/>
    <w:rsid w:val="00BE4CB9"/>
    <w:rsid w:val="00BE4F63"/>
    <w:rsid w:val="00BE519A"/>
    <w:rsid w:val="00BE5301"/>
    <w:rsid w:val="00BE554B"/>
    <w:rsid w:val="00BE5641"/>
    <w:rsid w:val="00BE5C37"/>
    <w:rsid w:val="00BE5E65"/>
    <w:rsid w:val="00BE5E96"/>
    <w:rsid w:val="00BE5FA3"/>
    <w:rsid w:val="00BE607B"/>
    <w:rsid w:val="00BE60A9"/>
    <w:rsid w:val="00BE60BF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3D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B34"/>
    <w:rsid w:val="00BF0BF9"/>
    <w:rsid w:val="00BF0E06"/>
    <w:rsid w:val="00BF0E10"/>
    <w:rsid w:val="00BF11F4"/>
    <w:rsid w:val="00BF1383"/>
    <w:rsid w:val="00BF15E8"/>
    <w:rsid w:val="00BF1753"/>
    <w:rsid w:val="00BF183D"/>
    <w:rsid w:val="00BF191C"/>
    <w:rsid w:val="00BF1A39"/>
    <w:rsid w:val="00BF1C14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273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BD4"/>
    <w:rsid w:val="00BF5F4A"/>
    <w:rsid w:val="00BF5FE5"/>
    <w:rsid w:val="00BF608F"/>
    <w:rsid w:val="00BF630C"/>
    <w:rsid w:val="00BF6680"/>
    <w:rsid w:val="00BF691E"/>
    <w:rsid w:val="00BF69EF"/>
    <w:rsid w:val="00BF6AD9"/>
    <w:rsid w:val="00BF6B90"/>
    <w:rsid w:val="00BF6BC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9A5"/>
    <w:rsid w:val="00C02AF0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DB9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41F"/>
    <w:rsid w:val="00C1263A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2A0"/>
    <w:rsid w:val="00C13422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EF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222"/>
    <w:rsid w:val="00C173BF"/>
    <w:rsid w:val="00C1748A"/>
    <w:rsid w:val="00C1751B"/>
    <w:rsid w:val="00C177EE"/>
    <w:rsid w:val="00C1787B"/>
    <w:rsid w:val="00C17A8C"/>
    <w:rsid w:val="00C17ADD"/>
    <w:rsid w:val="00C17C65"/>
    <w:rsid w:val="00C17EC4"/>
    <w:rsid w:val="00C17EF3"/>
    <w:rsid w:val="00C17FDF"/>
    <w:rsid w:val="00C20202"/>
    <w:rsid w:val="00C2021B"/>
    <w:rsid w:val="00C2030C"/>
    <w:rsid w:val="00C204C2"/>
    <w:rsid w:val="00C2051F"/>
    <w:rsid w:val="00C207F4"/>
    <w:rsid w:val="00C2097C"/>
    <w:rsid w:val="00C20AF0"/>
    <w:rsid w:val="00C20E64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D0"/>
    <w:rsid w:val="00C21DE6"/>
    <w:rsid w:val="00C22207"/>
    <w:rsid w:val="00C22245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2B9B"/>
    <w:rsid w:val="00C23036"/>
    <w:rsid w:val="00C23145"/>
    <w:rsid w:val="00C23235"/>
    <w:rsid w:val="00C2347E"/>
    <w:rsid w:val="00C23765"/>
    <w:rsid w:val="00C237B9"/>
    <w:rsid w:val="00C2380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6E0"/>
    <w:rsid w:val="00C24781"/>
    <w:rsid w:val="00C2482F"/>
    <w:rsid w:val="00C24ED8"/>
    <w:rsid w:val="00C2594C"/>
    <w:rsid w:val="00C26104"/>
    <w:rsid w:val="00C261A2"/>
    <w:rsid w:val="00C26470"/>
    <w:rsid w:val="00C267CB"/>
    <w:rsid w:val="00C26AEB"/>
    <w:rsid w:val="00C27235"/>
    <w:rsid w:val="00C27497"/>
    <w:rsid w:val="00C278CF"/>
    <w:rsid w:val="00C27B16"/>
    <w:rsid w:val="00C27B55"/>
    <w:rsid w:val="00C27BEC"/>
    <w:rsid w:val="00C27E85"/>
    <w:rsid w:val="00C302B1"/>
    <w:rsid w:val="00C3092E"/>
    <w:rsid w:val="00C30CA1"/>
    <w:rsid w:val="00C310CC"/>
    <w:rsid w:val="00C31249"/>
    <w:rsid w:val="00C31253"/>
    <w:rsid w:val="00C31326"/>
    <w:rsid w:val="00C313C1"/>
    <w:rsid w:val="00C31430"/>
    <w:rsid w:val="00C319B0"/>
    <w:rsid w:val="00C31A5D"/>
    <w:rsid w:val="00C31B67"/>
    <w:rsid w:val="00C31BAD"/>
    <w:rsid w:val="00C31C6C"/>
    <w:rsid w:val="00C31DDD"/>
    <w:rsid w:val="00C323B4"/>
    <w:rsid w:val="00C323D6"/>
    <w:rsid w:val="00C325FE"/>
    <w:rsid w:val="00C3275F"/>
    <w:rsid w:val="00C32AAE"/>
    <w:rsid w:val="00C32CF9"/>
    <w:rsid w:val="00C3300A"/>
    <w:rsid w:val="00C330A7"/>
    <w:rsid w:val="00C332F7"/>
    <w:rsid w:val="00C33324"/>
    <w:rsid w:val="00C334A7"/>
    <w:rsid w:val="00C33682"/>
    <w:rsid w:val="00C33799"/>
    <w:rsid w:val="00C33A0E"/>
    <w:rsid w:val="00C3402B"/>
    <w:rsid w:val="00C343A0"/>
    <w:rsid w:val="00C34496"/>
    <w:rsid w:val="00C34525"/>
    <w:rsid w:val="00C34578"/>
    <w:rsid w:val="00C34844"/>
    <w:rsid w:val="00C348E7"/>
    <w:rsid w:val="00C34AC8"/>
    <w:rsid w:val="00C34C57"/>
    <w:rsid w:val="00C34E57"/>
    <w:rsid w:val="00C34FFA"/>
    <w:rsid w:val="00C35397"/>
    <w:rsid w:val="00C35688"/>
    <w:rsid w:val="00C35720"/>
    <w:rsid w:val="00C35957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303"/>
    <w:rsid w:val="00C36535"/>
    <w:rsid w:val="00C3663C"/>
    <w:rsid w:val="00C3675A"/>
    <w:rsid w:val="00C3679E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B3D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0FCA"/>
    <w:rsid w:val="00C4134A"/>
    <w:rsid w:val="00C41427"/>
    <w:rsid w:val="00C41456"/>
    <w:rsid w:val="00C415E1"/>
    <w:rsid w:val="00C41825"/>
    <w:rsid w:val="00C41844"/>
    <w:rsid w:val="00C41B52"/>
    <w:rsid w:val="00C41D5C"/>
    <w:rsid w:val="00C41DED"/>
    <w:rsid w:val="00C41E58"/>
    <w:rsid w:val="00C421B3"/>
    <w:rsid w:val="00C428C8"/>
    <w:rsid w:val="00C42A7C"/>
    <w:rsid w:val="00C42E1B"/>
    <w:rsid w:val="00C42E54"/>
    <w:rsid w:val="00C42EE8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977"/>
    <w:rsid w:val="00C44AA3"/>
    <w:rsid w:val="00C44F71"/>
    <w:rsid w:val="00C44F8F"/>
    <w:rsid w:val="00C452AC"/>
    <w:rsid w:val="00C45333"/>
    <w:rsid w:val="00C454EC"/>
    <w:rsid w:val="00C45D13"/>
    <w:rsid w:val="00C45D3A"/>
    <w:rsid w:val="00C460A7"/>
    <w:rsid w:val="00C46124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7AA"/>
    <w:rsid w:val="00C51A84"/>
    <w:rsid w:val="00C51B2F"/>
    <w:rsid w:val="00C51B5B"/>
    <w:rsid w:val="00C51BD6"/>
    <w:rsid w:val="00C51D5C"/>
    <w:rsid w:val="00C52161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3C49"/>
    <w:rsid w:val="00C5443B"/>
    <w:rsid w:val="00C544F6"/>
    <w:rsid w:val="00C54580"/>
    <w:rsid w:val="00C54591"/>
    <w:rsid w:val="00C54623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8B1"/>
    <w:rsid w:val="00C5592E"/>
    <w:rsid w:val="00C5598F"/>
    <w:rsid w:val="00C55DC8"/>
    <w:rsid w:val="00C55DE5"/>
    <w:rsid w:val="00C56096"/>
    <w:rsid w:val="00C562BE"/>
    <w:rsid w:val="00C563C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49"/>
    <w:rsid w:val="00C6009B"/>
    <w:rsid w:val="00C60194"/>
    <w:rsid w:val="00C601FA"/>
    <w:rsid w:val="00C6028F"/>
    <w:rsid w:val="00C604E8"/>
    <w:rsid w:val="00C60542"/>
    <w:rsid w:val="00C60785"/>
    <w:rsid w:val="00C609E5"/>
    <w:rsid w:val="00C60E65"/>
    <w:rsid w:val="00C61054"/>
    <w:rsid w:val="00C61282"/>
    <w:rsid w:val="00C615A4"/>
    <w:rsid w:val="00C615DB"/>
    <w:rsid w:val="00C61646"/>
    <w:rsid w:val="00C6168C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2D"/>
    <w:rsid w:val="00C6296B"/>
    <w:rsid w:val="00C62974"/>
    <w:rsid w:val="00C62AF6"/>
    <w:rsid w:val="00C62B90"/>
    <w:rsid w:val="00C62C05"/>
    <w:rsid w:val="00C62EE4"/>
    <w:rsid w:val="00C62F1A"/>
    <w:rsid w:val="00C62F95"/>
    <w:rsid w:val="00C63303"/>
    <w:rsid w:val="00C63440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965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5AD0"/>
    <w:rsid w:val="00C6601E"/>
    <w:rsid w:val="00C6605D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AB7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4F4"/>
    <w:rsid w:val="00C716A9"/>
    <w:rsid w:val="00C71EEF"/>
    <w:rsid w:val="00C72057"/>
    <w:rsid w:val="00C72135"/>
    <w:rsid w:val="00C72179"/>
    <w:rsid w:val="00C7243E"/>
    <w:rsid w:val="00C7268B"/>
    <w:rsid w:val="00C72867"/>
    <w:rsid w:val="00C72A69"/>
    <w:rsid w:val="00C72BA6"/>
    <w:rsid w:val="00C72BD2"/>
    <w:rsid w:val="00C734BD"/>
    <w:rsid w:val="00C73704"/>
    <w:rsid w:val="00C737B0"/>
    <w:rsid w:val="00C743D4"/>
    <w:rsid w:val="00C74776"/>
    <w:rsid w:val="00C747C5"/>
    <w:rsid w:val="00C74817"/>
    <w:rsid w:val="00C74AEA"/>
    <w:rsid w:val="00C74BC5"/>
    <w:rsid w:val="00C74C96"/>
    <w:rsid w:val="00C74CEE"/>
    <w:rsid w:val="00C752DA"/>
    <w:rsid w:val="00C753BC"/>
    <w:rsid w:val="00C755AF"/>
    <w:rsid w:val="00C758B4"/>
    <w:rsid w:val="00C759A1"/>
    <w:rsid w:val="00C75A8B"/>
    <w:rsid w:val="00C75B2C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1C2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635"/>
    <w:rsid w:val="00C8082A"/>
    <w:rsid w:val="00C809DC"/>
    <w:rsid w:val="00C80AC8"/>
    <w:rsid w:val="00C80B08"/>
    <w:rsid w:val="00C80B91"/>
    <w:rsid w:val="00C80C1E"/>
    <w:rsid w:val="00C814FA"/>
    <w:rsid w:val="00C815AB"/>
    <w:rsid w:val="00C81A17"/>
    <w:rsid w:val="00C81C17"/>
    <w:rsid w:val="00C81E58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DB1"/>
    <w:rsid w:val="00C83F3E"/>
    <w:rsid w:val="00C83FB9"/>
    <w:rsid w:val="00C84091"/>
    <w:rsid w:val="00C8498B"/>
    <w:rsid w:val="00C84F65"/>
    <w:rsid w:val="00C85029"/>
    <w:rsid w:val="00C852C2"/>
    <w:rsid w:val="00C85403"/>
    <w:rsid w:val="00C85442"/>
    <w:rsid w:val="00C85898"/>
    <w:rsid w:val="00C85A09"/>
    <w:rsid w:val="00C85D8E"/>
    <w:rsid w:val="00C85DD8"/>
    <w:rsid w:val="00C863BB"/>
    <w:rsid w:val="00C86579"/>
    <w:rsid w:val="00C869A1"/>
    <w:rsid w:val="00C869AE"/>
    <w:rsid w:val="00C86A7D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129"/>
    <w:rsid w:val="00C9138F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1AC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207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5B6"/>
    <w:rsid w:val="00C975F8"/>
    <w:rsid w:val="00C97811"/>
    <w:rsid w:val="00C978BC"/>
    <w:rsid w:val="00C97A64"/>
    <w:rsid w:val="00C97D10"/>
    <w:rsid w:val="00C97D53"/>
    <w:rsid w:val="00CA02AB"/>
    <w:rsid w:val="00CA030C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377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C89"/>
    <w:rsid w:val="00CA2DA8"/>
    <w:rsid w:val="00CA2E45"/>
    <w:rsid w:val="00CA325C"/>
    <w:rsid w:val="00CA3419"/>
    <w:rsid w:val="00CA34CF"/>
    <w:rsid w:val="00CA353F"/>
    <w:rsid w:val="00CA3609"/>
    <w:rsid w:val="00CA38A7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E83"/>
    <w:rsid w:val="00CB0F20"/>
    <w:rsid w:val="00CB0F41"/>
    <w:rsid w:val="00CB10DA"/>
    <w:rsid w:val="00CB1149"/>
    <w:rsid w:val="00CB11AD"/>
    <w:rsid w:val="00CB1209"/>
    <w:rsid w:val="00CB15C7"/>
    <w:rsid w:val="00CB167E"/>
    <w:rsid w:val="00CB17C6"/>
    <w:rsid w:val="00CB19C0"/>
    <w:rsid w:val="00CB1D63"/>
    <w:rsid w:val="00CB1E1F"/>
    <w:rsid w:val="00CB225F"/>
    <w:rsid w:val="00CB22B8"/>
    <w:rsid w:val="00CB23D2"/>
    <w:rsid w:val="00CB254A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17A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ED9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3B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7F9"/>
    <w:rsid w:val="00CC0826"/>
    <w:rsid w:val="00CC09FF"/>
    <w:rsid w:val="00CC0A0B"/>
    <w:rsid w:val="00CC0BD9"/>
    <w:rsid w:val="00CC0C18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AC1"/>
    <w:rsid w:val="00CC1B79"/>
    <w:rsid w:val="00CC1CC1"/>
    <w:rsid w:val="00CC1E88"/>
    <w:rsid w:val="00CC1FB3"/>
    <w:rsid w:val="00CC2076"/>
    <w:rsid w:val="00CC2325"/>
    <w:rsid w:val="00CC24E2"/>
    <w:rsid w:val="00CC250C"/>
    <w:rsid w:val="00CC25CA"/>
    <w:rsid w:val="00CC26D4"/>
    <w:rsid w:val="00CC277C"/>
    <w:rsid w:val="00CC2788"/>
    <w:rsid w:val="00CC2B11"/>
    <w:rsid w:val="00CC2B16"/>
    <w:rsid w:val="00CC2D44"/>
    <w:rsid w:val="00CC2E16"/>
    <w:rsid w:val="00CC2ED9"/>
    <w:rsid w:val="00CC3187"/>
    <w:rsid w:val="00CC32DB"/>
    <w:rsid w:val="00CC3441"/>
    <w:rsid w:val="00CC373E"/>
    <w:rsid w:val="00CC3BED"/>
    <w:rsid w:val="00CC3E5E"/>
    <w:rsid w:val="00CC3F2D"/>
    <w:rsid w:val="00CC477C"/>
    <w:rsid w:val="00CC4B10"/>
    <w:rsid w:val="00CC509B"/>
    <w:rsid w:val="00CC50BD"/>
    <w:rsid w:val="00CC513D"/>
    <w:rsid w:val="00CC516F"/>
    <w:rsid w:val="00CC566C"/>
    <w:rsid w:val="00CC5921"/>
    <w:rsid w:val="00CC5CBE"/>
    <w:rsid w:val="00CC5CFA"/>
    <w:rsid w:val="00CC5D98"/>
    <w:rsid w:val="00CC5E8A"/>
    <w:rsid w:val="00CC5FFE"/>
    <w:rsid w:val="00CC61F9"/>
    <w:rsid w:val="00CC64F5"/>
    <w:rsid w:val="00CC666C"/>
    <w:rsid w:val="00CC6965"/>
    <w:rsid w:val="00CC69B9"/>
    <w:rsid w:val="00CC6A78"/>
    <w:rsid w:val="00CC6D0B"/>
    <w:rsid w:val="00CC712C"/>
    <w:rsid w:val="00CC72EE"/>
    <w:rsid w:val="00CC739A"/>
    <w:rsid w:val="00CC7762"/>
    <w:rsid w:val="00CC78FD"/>
    <w:rsid w:val="00CC7A47"/>
    <w:rsid w:val="00CC7F1E"/>
    <w:rsid w:val="00CD0082"/>
    <w:rsid w:val="00CD00C3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D7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0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1ED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6D"/>
    <w:rsid w:val="00CD697B"/>
    <w:rsid w:val="00CD6CC0"/>
    <w:rsid w:val="00CD6F74"/>
    <w:rsid w:val="00CD7537"/>
    <w:rsid w:val="00CD773E"/>
    <w:rsid w:val="00CD78BD"/>
    <w:rsid w:val="00CD78F5"/>
    <w:rsid w:val="00CD7E48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2A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A13"/>
    <w:rsid w:val="00CE4CD3"/>
    <w:rsid w:val="00CE4D5A"/>
    <w:rsid w:val="00CE5067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5FB7"/>
    <w:rsid w:val="00CE64FF"/>
    <w:rsid w:val="00CE66CC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EE0"/>
    <w:rsid w:val="00CE7F78"/>
    <w:rsid w:val="00CF0027"/>
    <w:rsid w:val="00CF0320"/>
    <w:rsid w:val="00CF0381"/>
    <w:rsid w:val="00CF04D5"/>
    <w:rsid w:val="00CF062F"/>
    <w:rsid w:val="00CF0CC9"/>
    <w:rsid w:val="00CF0DAF"/>
    <w:rsid w:val="00CF0E1A"/>
    <w:rsid w:val="00CF0FA2"/>
    <w:rsid w:val="00CF12A7"/>
    <w:rsid w:val="00CF1369"/>
    <w:rsid w:val="00CF1494"/>
    <w:rsid w:val="00CF14A1"/>
    <w:rsid w:val="00CF15D4"/>
    <w:rsid w:val="00CF1AB3"/>
    <w:rsid w:val="00CF1CAA"/>
    <w:rsid w:val="00CF1CC9"/>
    <w:rsid w:val="00CF1D02"/>
    <w:rsid w:val="00CF1EED"/>
    <w:rsid w:val="00CF20B8"/>
    <w:rsid w:val="00CF22F1"/>
    <w:rsid w:val="00CF23F3"/>
    <w:rsid w:val="00CF25EC"/>
    <w:rsid w:val="00CF28E8"/>
    <w:rsid w:val="00CF2912"/>
    <w:rsid w:val="00CF2BEC"/>
    <w:rsid w:val="00CF31D4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BB8"/>
    <w:rsid w:val="00CF5C89"/>
    <w:rsid w:val="00CF5E81"/>
    <w:rsid w:val="00CF5EFC"/>
    <w:rsid w:val="00CF6049"/>
    <w:rsid w:val="00CF61E7"/>
    <w:rsid w:val="00CF62EE"/>
    <w:rsid w:val="00CF6370"/>
    <w:rsid w:val="00CF66DC"/>
    <w:rsid w:val="00CF6819"/>
    <w:rsid w:val="00CF6960"/>
    <w:rsid w:val="00CF6A53"/>
    <w:rsid w:val="00CF6D66"/>
    <w:rsid w:val="00CF6DEC"/>
    <w:rsid w:val="00CF7037"/>
    <w:rsid w:val="00CF7057"/>
    <w:rsid w:val="00CF7075"/>
    <w:rsid w:val="00CF7137"/>
    <w:rsid w:val="00CF77B7"/>
    <w:rsid w:val="00CF77EC"/>
    <w:rsid w:val="00CF78F8"/>
    <w:rsid w:val="00CF7C5E"/>
    <w:rsid w:val="00CF7F49"/>
    <w:rsid w:val="00D00361"/>
    <w:rsid w:val="00D005B3"/>
    <w:rsid w:val="00D00625"/>
    <w:rsid w:val="00D00818"/>
    <w:rsid w:val="00D00B0B"/>
    <w:rsid w:val="00D00C9D"/>
    <w:rsid w:val="00D00CF4"/>
    <w:rsid w:val="00D00DEC"/>
    <w:rsid w:val="00D00E2F"/>
    <w:rsid w:val="00D0100F"/>
    <w:rsid w:val="00D0125F"/>
    <w:rsid w:val="00D012AF"/>
    <w:rsid w:val="00D01312"/>
    <w:rsid w:val="00D01346"/>
    <w:rsid w:val="00D01367"/>
    <w:rsid w:val="00D014CB"/>
    <w:rsid w:val="00D01665"/>
    <w:rsid w:val="00D016A2"/>
    <w:rsid w:val="00D0172F"/>
    <w:rsid w:val="00D01886"/>
    <w:rsid w:val="00D01BAE"/>
    <w:rsid w:val="00D01BD5"/>
    <w:rsid w:val="00D01D6E"/>
    <w:rsid w:val="00D01E74"/>
    <w:rsid w:val="00D01EFA"/>
    <w:rsid w:val="00D02480"/>
    <w:rsid w:val="00D024A5"/>
    <w:rsid w:val="00D026E6"/>
    <w:rsid w:val="00D029E8"/>
    <w:rsid w:val="00D02C04"/>
    <w:rsid w:val="00D02CF7"/>
    <w:rsid w:val="00D02F41"/>
    <w:rsid w:val="00D03126"/>
    <w:rsid w:val="00D03160"/>
    <w:rsid w:val="00D032D9"/>
    <w:rsid w:val="00D033A7"/>
    <w:rsid w:val="00D03462"/>
    <w:rsid w:val="00D03535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23"/>
    <w:rsid w:val="00D04A52"/>
    <w:rsid w:val="00D04AD4"/>
    <w:rsid w:val="00D04DA4"/>
    <w:rsid w:val="00D04F83"/>
    <w:rsid w:val="00D050A4"/>
    <w:rsid w:val="00D05163"/>
    <w:rsid w:val="00D0518D"/>
    <w:rsid w:val="00D05431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14B"/>
    <w:rsid w:val="00D0622D"/>
    <w:rsid w:val="00D062DD"/>
    <w:rsid w:val="00D0640E"/>
    <w:rsid w:val="00D069D1"/>
    <w:rsid w:val="00D069E3"/>
    <w:rsid w:val="00D06AE5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2F"/>
    <w:rsid w:val="00D115C5"/>
    <w:rsid w:val="00D11775"/>
    <w:rsid w:val="00D11B84"/>
    <w:rsid w:val="00D11C8B"/>
    <w:rsid w:val="00D11D4F"/>
    <w:rsid w:val="00D11D8C"/>
    <w:rsid w:val="00D11E3D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3F32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37"/>
    <w:rsid w:val="00D15DAD"/>
    <w:rsid w:val="00D15DE3"/>
    <w:rsid w:val="00D1624C"/>
    <w:rsid w:val="00D16613"/>
    <w:rsid w:val="00D1675A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43"/>
    <w:rsid w:val="00D175AB"/>
    <w:rsid w:val="00D177C5"/>
    <w:rsid w:val="00D1788F"/>
    <w:rsid w:val="00D179F0"/>
    <w:rsid w:val="00D17B20"/>
    <w:rsid w:val="00D17B35"/>
    <w:rsid w:val="00D17D93"/>
    <w:rsid w:val="00D2000B"/>
    <w:rsid w:val="00D20098"/>
    <w:rsid w:val="00D200C0"/>
    <w:rsid w:val="00D2017C"/>
    <w:rsid w:val="00D2028E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412"/>
    <w:rsid w:val="00D225DC"/>
    <w:rsid w:val="00D22961"/>
    <w:rsid w:val="00D22BC2"/>
    <w:rsid w:val="00D22C44"/>
    <w:rsid w:val="00D22E09"/>
    <w:rsid w:val="00D22E0A"/>
    <w:rsid w:val="00D2310C"/>
    <w:rsid w:val="00D2362B"/>
    <w:rsid w:val="00D237C1"/>
    <w:rsid w:val="00D23873"/>
    <w:rsid w:val="00D238F1"/>
    <w:rsid w:val="00D23979"/>
    <w:rsid w:val="00D23BF6"/>
    <w:rsid w:val="00D23E67"/>
    <w:rsid w:val="00D23F3C"/>
    <w:rsid w:val="00D241EB"/>
    <w:rsid w:val="00D24270"/>
    <w:rsid w:val="00D242C1"/>
    <w:rsid w:val="00D24388"/>
    <w:rsid w:val="00D244EC"/>
    <w:rsid w:val="00D2454A"/>
    <w:rsid w:val="00D24954"/>
    <w:rsid w:val="00D24E7E"/>
    <w:rsid w:val="00D24F10"/>
    <w:rsid w:val="00D25073"/>
    <w:rsid w:val="00D25149"/>
    <w:rsid w:val="00D254E9"/>
    <w:rsid w:val="00D25572"/>
    <w:rsid w:val="00D258D8"/>
    <w:rsid w:val="00D25960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1C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37"/>
    <w:rsid w:val="00D30050"/>
    <w:rsid w:val="00D3053D"/>
    <w:rsid w:val="00D30716"/>
    <w:rsid w:val="00D30750"/>
    <w:rsid w:val="00D307B8"/>
    <w:rsid w:val="00D30A09"/>
    <w:rsid w:val="00D30B5F"/>
    <w:rsid w:val="00D30C15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376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764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19C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E4C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4AA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6FD"/>
    <w:rsid w:val="00D4486F"/>
    <w:rsid w:val="00D4491D"/>
    <w:rsid w:val="00D44C88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AE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3AB"/>
    <w:rsid w:val="00D5451F"/>
    <w:rsid w:val="00D54756"/>
    <w:rsid w:val="00D54938"/>
    <w:rsid w:val="00D54AEB"/>
    <w:rsid w:val="00D54B18"/>
    <w:rsid w:val="00D54E20"/>
    <w:rsid w:val="00D54F5F"/>
    <w:rsid w:val="00D55110"/>
    <w:rsid w:val="00D552EE"/>
    <w:rsid w:val="00D55443"/>
    <w:rsid w:val="00D55469"/>
    <w:rsid w:val="00D5564E"/>
    <w:rsid w:val="00D556A6"/>
    <w:rsid w:val="00D5581C"/>
    <w:rsid w:val="00D55910"/>
    <w:rsid w:val="00D55ABA"/>
    <w:rsid w:val="00D55B46"/>
    <w:rsid w:val="00D55CD7"/>
    <w:rsid w:val="00D55D15"/>
    <w:rsid w:val="00D55D25"/>
    <w:rsid w:val="00D55D8E"/>
    <w:rsid w:val="00D561A0"/>
    <w:rsid w:val="00D562E3"/>
    <w:rsid w:val="00D5644C"/>
    <w:rsid w:val="00D564CA"/>
    <w:rsid w:val="00D568F6"/>
    <w:rsid w:val="00D56AFC"/>
    <w:rsid w:val="00D56D9D"/>
    <w:rsid w:val="00D57070"/>
    <w:rsid w:val="00D57262"/>
    <w:rsid w:val="00D57412"/>
    <w:rsid w:val="00D57427"/>
    <w:rsid w:val="00D574C7"/>
    <w:rsid w:val="00D57562"/>
    <w:rsid w:val="00D576B2"/>
    <w:rsid w:val="00D576FD"/>
    <w:rsid w:val="00D57B82"/>
    <w:rsid w:val="00D57C85"/>
    <w:rsid w:val="00D57CAB"/>
    <w:rsid w:val="00D57EF1"/>
    <w:rsid w:val="00D57FCC"/>
    <w:rsid w:val="00D57FE1"/>
    <w:rsid w:val="00D60153"/>
    <w:rsid w:val="00D601A2"/>
    <w:rsid w:val="00D601B7"/>
    <w:rsid w:val="00D60231"/>
    <w:rsid w:val="00D60250"/>
    <w:rsid w:val="00D6047C"/>
    <w:rsid w:val="00D604D3"/>
    <w:rsid w:val="00D604EC"/>
    <w:rsid w:val="00D60664"/>
    <w:rsid w:val="00D60B62"/>
    <w:rsid w:val="00D610E0"/>
    <w:rsid w:val="00D610E7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19A"/>
    <w:rsid w:val="00D6432F"/>
    <w:rsid w:val="00D643DC"/>
    <w:rsid w:val="00D64B07"/>
    <w:rsid w:val="00D64BE5"/>
    <w:rsid w:val="00D64DDF"/>
    <w:rsid w:val="00D64E65"/>
    <w:rsid w:val="00D65184"/>
    <w:rsid w:val="00D657D0"/>
    <w:rsid w:val="00D658E2"/>
    <w:rsid w:val="00D65A85"/>
    <w:rsid w:val="00D65AAA"/>
    <w:rsid w:val="00D65B8A"/>
    <w:rsid w:val="00D65DFD"/>
    <w:rsid w:val="00D65F3A"/>
    <w:rsid w:val="00D66034"/>
    <w:rsid w:val="00D6616F"/>
    <w:rsid w:val="00D66206"/>
    <w:rsid w:val="00D66355"/>
    <w:rsid w:val="00D66CC7"/>
    <w:rsid w:val="00D66D84"/>
    <w:rsid w:val="00D66F50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037"/>
    <w:rsid w:val="00D7112E"/>
    <w:rsid w:val="00D71139"/>
    <w:rsid w:val="00D712E4"/>
    <w:rsid w:val="00D7130E"/>
    <w:rsid w:val="00D71471"/>
    <w:rsid w:val="00D7162C"/>
    <w:rsid w:val="00D71748"/>
    <w:rsid w:val="00D71844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32"/>
    <w:rsid w:val="00D7326A"/>
    <w:rsid w:val="00D73499"/>
    <w:rsid w:val="00D736B1"/>
    <w:rsid w:val="00D73751"/>
    <w:rsid w:val="00D73894"/>
    <w:rsid w:val="00D73BF7"/>
    <w:rsid w:val="00D73C91"/>
    <w:rsid w:val="00D73EC0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905"/>
    <w:rsid w:val="00D75CE8"/>
    <w:rsid w:val="00D75D6E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5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063"/>
    <w:rsid w:val="00D8038C"/>
    <w:rsid w:val="00D80619"/>
    <w:rsid w:val="00D80861"/>
    <w:rsid w:val="00D8099E"/>
    <w:rsid w:val="00D809A7"/>
    <w:rsid w:val="00D80AD4"/>
    <w:rsid w:val="00D80B38"/>
    <w:rsid w:val="00D80C31"/>
    <w:rsid w:val="00D80D53"/>
    <w:rsid w:val="00D80E0E"/>
    <w:rsid w:val="00D80F49"/>
    <w:rsid w:val="00D81016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3F11"/>
    <w:rsid w:val="00D840DB"/>
    <w:rsid w:val="00D84287"/>
    <w:rsid w:val="00D8449B"/>
    <w:rsid w:val="00D84E1F"/>
    <w:rsid w:val="00D84F4C"/>
    <w:rsid w:val="00D85060"/>
    <w:rsid w:val="00D85228"/>
    <w:rsid w:val="00D852C4"/>
    <w:rsid w:val="00D853F8"/>
    <w:rsid w:val="00D854EC"/>
    <w:rsid w:val="00D85726"/>
    <w:rsid w:val="00D85BEC"/>
    <w:rsid w:val="00D85C12"/>
    <w:rsid w:val="00D85C82"/>
    <w:rsid w:val="00D85D6F"/>
    <w:rsid w:val="00D85D97"/>
    <w:rsid w:val="00D85DD5"/>
    <w:rsid w:val="00D863FC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3F8"/>
    <w:rsid w:val="00D9044B"/>
    <w:rsid w:val="00D905BB"/>
    <w:rsid w:val="00D90742"/>
    <w:rsid w:val="00D90955"/>
    <w:rsid w:val="00D90A48"/>
    <w:rsid w:val="00D90A49"/>
    <w:rsid w:val="00D90A84"/>
    <w:rsid w:val="00D90AEA"/>
    <w:rsid w:val="00D90BCD"/>
    <w:rsid w:val="00D90C98"/>
    <w:rsid w:val="00D90D69"/>
    <w:rsid w:val="00D910A3"/>
    <w:rsid w:val="00D910BD"/>
    <w:rsid w:val="00D910CB"/>
    <w:rsid w:val="00D91220"/>
    <w:rsid w:val="00D913A3"/>
    <w:rsid w:val="00D916BE"/>
    <w:rsid w:val="00D9173C"/>
    <w:rsid w:val="00D917D4"/>
    <w:rsid w:val="00D9196E"/>
    <w:rsid w:val="00D919AB"/>
    <w:rsid w:val="00D91A09"/>
    <w:rsid w:val="00D91A55"/>
    <w:rsid w:val="00D91B3B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3D80"/>
    <w:rsid w:val="00D941C2"/>
    <w:rsid w:val="00D9424A"/>
    <w:rsid w:val="00D943E1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AA0"/>
    <w:rsid w:val="00D95D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BD3"/>
    <w:rsid w:val="00D97C16"/>
    <w:rsid w:val="00D97D5F"/>
    <w:rsid w:val="00D97ED2"/>
    <w:rsid w:val="00DA0140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76A"/>
    <w:rsid w:val="00DA1C22"/>
    <w:rsid w:val="00DA20D7"/>
    <w:rsid w:val="00DA2112"/>
    <w:rsid w:val="00DA2167"/>
    <w:rsid w:val="00DA28EB"/>
    <w:rsid w:val="00DA2A8C"/>
    <w:rsid w:val="00DA2DEA"/>
    <w:rsid w:val="00DA3107"/>
    <w:rsid w:val="00DA32EE"/>
    <w:rsid w:val="00DA369F"/>
    <w:rsid w:val="00DA37F2"/>
    <w:rsid w:val="00DA395C"/>
    <w:rsid w:val="00DA39B4"/>
    <w:rsid w:val="00DA39F1"/>
    <w:rsid w:val="00DA3BB2"/>
    <w:rsid w:val="00DA3E1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64B"/>
    <w:rsid w:val="00DA56B5"/>
    <w:rsid w:val="00DA5769"/>
    <w:rsid w:val="00DA578B"/>
    <w:rsid w:val="00DA57BA"/>
    <w:rsid w:val="00DA5840"/>
    <w:rsid w:val="00DA5BB5"/>
    <w:rsid w:val="00DA5E54"/>
    <w:rsid w:val="00DA6193"/>
    <w:rsid w:val="00DA651E"/>
    <w:rsid w:val="00DA6BF5"/>
    <w:rsid w:val="00DA6D76"/>
    <w:rsid w:val="00DA6DAE"/>
    <w:rsid w:val="00DA6EE7"/>
    <w:rsid w:val="00DA7286"/>
    <w:rsid w:val="00DA7492"/>
    <w:rsid w:val="00DA7895"/>
    <w:rsid w:val="00DA7967"/>
    <w:rsid w:val="00DA7CF9"/>
    <w:rsid w:val="00DA7D3D"/>
    <w:rsid w:val="00DA7DC1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EA"/>
    <w:rsid w:val="00DB2BFB"/>
    <w:rsid w:val="00DB2E88"/>
    <w:rsid w:val="00DB2EA9"/>
    <w:rsid w:val="00DB2F79"/>
    <w:rsid w:val="00DB3028"/>
    <w:rsid w:val="00DB354C"/>
    <w:rsid w:val="00DB37C1"/>
    <w:rsid w:val="00DB3832"/>
    <w:rsid w:val="00DB3ACC"/>
    <w:rsid w:val="00DB3BA2"/>
    <w:rsid w:val="00DB3ED1"/>
    <w:rsid w:val="00DB3FD7"/>
    <w:rsid w:val="00DB40A0"/>
    <w:rsid w:val="00DB4678"/>
    <w:rsid w:val="00DB47A9"/>
    <w:rsid w:val="00DB47CA"/>
    <w:rsid w:val="00DB49B6"/>
    <w:rsid w:val="00DB4E07"/>
    <w:rsid w:val="00DB4EEC"/>
    <w:rsid w:val="00DB4F7C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5C0A"/>
    <w:rsid w:val="00DB612A"/>
    <w:rsid w:val="00DB6234"/>
    <w:rsid w:val="00DB6476"/>
    <w:rsid w:val="00DB66A1"/>
    <w:rsid w:val="00DB66BD"/>
    <w:rsid w:val="00DB678D"/>
    <w:rsid w:val="00DB67A6"/>
    <w:rsid w:val="00DB68AC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9A"/>
    <w:rsid w:val="00DC0FBE"/>
    <w:rsid w:val="00DC11A7"/>
    <w:rsid w:val="00DC12C9"/>
    <w:rsid w:val="00DC1512"/>
    <w:rsid w:val="00DC1607"/>
    <w:rsid w:val="00DC1767"/>
    <w:rsid w:val="00DC1A8A"/>
    <w:rsid w:val="00DC21C8"/>
    <w:rsid w:val="00DC227B"/>
    <w:rsid w:val="00DC234F"/>
    <w:rsid w:val="00DC2351"/>
    <w:rsid w:val="00DC270B"/>
    <w:rsid w:val="00DC2893"/>
    <w:rsid w:val="00DC28FF"/>
    <w:rsid w:val="00DC2986"/>
    <w:rsid w:val="00DC2A00"/>
    <w:rsid w:val="00DC2C5E"/>
    <w:rsid w:val="00DC2CEC"/>
    <w:rsid w:val="00DC2D90"/>
    <w:rsid w:val="00DC303D"/>
    <w:rsid w:val="00DC3455"/>
    <w:rsid w:val="00DC34E4"/>
    <w:rsid w:val="00DC35B7"/>
    <w:rsid w:val="00DC3652"/>
    <w:rsid w:val="00DC3676"/>
    <w:rsid w:val="00DC37E6"/>
    <w:rsid w:val="00DC3A02"/>
    <w:rsid w:val="00DC3D42"/>
    <w:rsid w:val="00DC3E0B"/>
    <w:rsid w:val="00DC4063"/>
    <w:rsid w:val="00DC4083"/>
    <w:rsid w:val="00DC4089"/>
    <w:rsid w:val="00DC413A"/>
    <w:rsid w:val="00DC4393"/>
    <w:rsid w:val="00DC44FE"/>
    <w:rsid w:val="00DC469E"/>
    <w:rsid w:val="00DC4866"/>
    <w:rsid w:val="00DC4A91"/>
    <w:rsid w:val="00DC4F99"/>
    <w:rsid w:val="00DC522D"/>
    <w:rsid w:val="00DC5242"/>
    <w:rsid w:val="00DC5323"/>
    <w:rsid w:val="00DC539D"/>
    <w:rsid w:val="00DC5508"/>
    <w:rsid w:val="00DC5651"/>
    <w:rsid w:val="00DC5A75"/>
    <w:rsid w:val="00DC5C1A"/>
    <w:rsid w:val="00DC5D7B"/>
    <w:rsid w:val="00DC5E68"/>
    <w:rsid w:val="00DC65E9"/>
    <w:rsid w:val="00DC6645"/>
    <w:rsid w:val="00DC67D4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C7F"/>
    <w:rsid w:val="00DC7D13"/>
    <w:rsid w:val="00DC7DCC"/>
    <w:rsid w:val="00DD0113"/>
    <w:rsid w:val="00DD0572"/>
    <w:rsid w:val="00DD0769"/>
    <w:rsid w:val="00DD07D3"/>
    <w:rsid w:val="00DD0858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11A"/>
    <w:rsid w:val="00DD3307"/>
    <w:rsid w:val="00DD3341"/>
    <w:rsid w:val="00DD34A6"/>
    <w:rsid w:val="00DD37DF"/>
    <w:rsid w:val="00DD380F"/>
    <w:rsid w:val="00DD39E7"/>
    <w:rsid w:val="00DD39F3"/>
    <w:rsid w:val="00DD3D22"/>
    <w:rsid w:val="00DD41F7"/>
    <w:rsid w:val="00DD44DB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7D4"/>
    <w:rsid w:val="00DD59CF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582"/>
    <w:rsid w:val="00DD6656"/>
    <w:rsid w:val="00DD6B99"/>
    <w:rsid w:val="00DD6D70"/>
    <w:rsid w:val="00DD73C0"/>
    <w:rsid w:val="00DD761D"/>
    <w:rsid w:val="00DD7670"/>
    <w:rsid w:val="00DD76B3"/>
    <w:rsid w:val="00DD776C"/>
    <w:rsid w:val="00DD78CB"/>
    <w:rsid w:val="00DD7AA9"/>
    <w:rsid w:val="00DD7C97"/>
    <w:rsid w:val="00DD7D13"/>
    <w:rsid w:val="00DE0210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D3F"/>
    <w:rsid w:val="00DE0FF2"/>
    <w:rsid w:val="00DE1135"/>
    <w:rsid w:val="00DE1195"/>
    <w:rsid w:val="00DE11AA"/>
    <w:rsid w:val="00DE121F"/>
    <w:rsid w:val="00DE1305"/>
    <w:rsid w:val="00DE133D"/>
    <w:rsid w:val="00DE13F6"/>
    <w:rsid w:val="00DE1740"/>
    <w:rsid w:val="00DE1975"/>
    <w:rsid w:val="00DE1995"/>
    <w:rsid w:val="00DE1A70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133"/>
    <w:rsid w:val="00DE3298"/>
    <w:rsid w:val="00DE33B1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52F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2C"/>
    <w:rsid w:val="00DE7EA8"/>
    <w:rsid w:val="00DE7F27"/>
    <w:rsid w:val="00DF00EF"/>
    <w:rsid w:val="00DF014A"/>
    <w:rsid w:val="00DF0307"/>
    <w:rsid w:val="00DF034C"/>
    <w:rsid w:val="00DF068B"/>
    <w:rsid w:val="00DF06A8"/>
    <w:rsid w:val="00DF0D4B"/>
    <w:rsid w:val="00DF0F29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5C"/>
    <w:rsid w:val="00DF1EB0"/>
    <w:rsid w:val="00DF203D"/>
    <w:rsid w:val="00DF207D"/>
    <w:rsid w:val="00DF21BC"/>
    <w:rsid w:val="00DF222E"/>
    <w:rsid w:val="00DF2677"/>
    <w:rsid w:val="00DF2775"/>
    <w:rsid w:val="00DF2938"/>
    <w:rsid w:val="00DF2B7A"/>
    <w:rsid w:val="00DF2D22"/>
    <w:rsid w:val="00DF2ECB"/>
    <w:rsid w:val="00DF30D5"/>
    <w:rsid w:val="00DF337E"/>
    <w:rsid w:val="00DF3658"/>
    <w:rsid w:val="00DF380B"/>
    <w:rsid w:val="00DF38EA"/>
    <w:rsid w:val="00DF39FE"/>
    <w:rsid w:val="00DF3AF4"/>
    <w:rsid w:val="00DF3E13"/>
    <w:rsid w:val="00DF3EEA"/>
    <w:rsid w:val="00DF4038"/>
    <w:rsid w:val="00DF4362"/>
    <w:rsid w:val="00DF4382"/>
    <w:rsid w:val="00DF468F"/>
    <w:rsid w:val="00DF49FC"/>
    <w:rsid w:val="00DF4BF0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AE4"/>
    <w:rsid w:val="00DF6B97"/>
    <w:rsid w:val="00DF6CBB"/>
    <w:rsid w:val="00DF6D58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A29"/>
    <w:rsid w:val="00E00EE5"/>
    <w:rsid w:val="00E00F89"/>
    <w:rsid w:val="00E01978"/>
    <w:rsid w:val="00E01B8D"/>
    <w:rsid w:val="00E01CE7"/>
    <w:rsid w:val="00E01D85"/>
    <w:rsid w:val="00E01E6D"/>
    <w:rsid w:val="00E01FAB"/>
    <w:rsid w:val="00E0210E"/>
    <w:rsid w:val="00E02142"/>
    <w:rsid w:val="00E02316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3FE9"/>
    <w:rsid w:val="00E0406F"/>
    <w:rsid w:val="00E040DA"/>
    <w:rsid w:val="00E0429F"/>
    <w:rsid w:val="00E0472D"/>
    <w:rsid w:val="00E04896"/>
    <w:rsid w:val="00E04AC8"/>
    <w:rsid w:val="00E04F12"/>
    <w:rsid w:val="00E05068"/>
    <w:rsid w:val="00E0558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092"/>
    <w:rsid w:val="00E10370"/>
    <w:rsid w:val="00E10437"/>
    <w:rsid w:val="00E10683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1BF1"/>
    <w:rsid w:val="00E12178"/>
    <w:rsid w:val="00E12266"/>
    <w:rsid w:val="00E12455"/>
    <w:rsid w:val="00E12586"/>
    <w:rsid w:val="00E127CE"/>
    <w:rsid w:val="00E12882"/>
    <w:rsid w:val="00E128D7"/>
    <w:rsid w:val="00E12E08"/>
    <w:rsid w:val="00E12FD8"/>
    <w:rsid w:val="00E13122"/>
    <w:rsid w:val="00E1344D"/>
    <w:rsid w:val="00E134A9"/>
    <w:rsid w:val="00E13714"/>
    <w:rsid w:val="00E137D6"/>
    <w:rsid w:val="00E138FD"/>
    <w:rsid w:val="00E13914"/>
    <w:rsid w:val="00E13980"/>
    <w:rsid w:val="00E13B63"/>
    <w:rsid w:val="00E13CCC"/>
    <w:rsid w:val="00E13FBE"/>
    <w:rsid w:val="00E143EF"/>
    <w:rsid w:val="00E147BB"/>
    <w:rsid w:val="00E14B8D"/>
    <w:rsid w:val="00E14C63"/>
    <w:rsid w:val="00E14D67"/>
    <w:rsid w:val="00E14DE4"/>
    <w:rsid w:val="00E150B6"/>
    <w:rsid w:val="00E1518C"/>
    <w:rsid w:val="00E15211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AA9"/>
    <w:rsid w:val="00E16C20"/>
    <w:rsid w:val="00E16CD4"/>
    <w:rsid w:val="00E16E76"/>
    <w:rsid w:val="00E170D9"/>
    <w:rsid w:val="00E1713A"/>
    <w:rsid w:val="00E171E6"/>
    <w:rsid w:val="00E17479"/>
    <w:rsid w:val="00E17672"/>
    <w:rsid w:val="00E177F4"/>
    <w:rsid w:val="00E177F6"/>
    <w:rsid w:val="00E17800"/>
    <w:rsid w:val="00E17DE8"/>
    <w:rsid w:val="00E17F6E"/>
    <w:rsid w:val="00E2001C"/>
    <w:rsid w:val="00E20210"/>
    <w:rsid w:val="00E202F8"/>
    <w:rsid w:val="00E20786"/>
    <w:rsid w:val="00E207C3"/>
    <w:rsid w:val="00E207C9"/>
    <w:rsid w:val="00E2084A"/>
    <w:rsid w:val="00E2093A"/>
    <w:rsid w:val="00E20DE9"/>
    <w:rsid w:val="00E210A1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389"/>
    <w:rsid w:val="00E2261B"/>
    <w:rsid w:val="00E22904"/>
    <w:rsid w:val="00E22ABD"/>
    <w:rsid w:val="00E22C8E"/>
    <w:rsid w:val="00E22E29"/>
    <w:rsid w:val="00E23130"/>
    <w:rsid w:val="00E231DD"/>
    <w:rsid w:val="00E23431"/>
    <w:rsid w:val="00E2378C"/>
    <w:rsid w:val="00E23970"/>
    <w:rsid w:val="00E23C52"/>
    <w:rsid w:val="00E23DE1"/>
    <w:rsid w:val="00E24086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2ED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06"/>
    <w:rsid w:val="00E30219"/>
    <w:rsid w:val="00E304B2"/>
    <w:rsid w:val="00E304F1"/>
    <w:rsid w:val="00E3055E"/>
    <w:rsid w:val="00E3070C"/>
    <w:rsid w:val="00E3079A"/>
    <w:rsid w:val="00E307A2"/>
    <w:rsid w:val="00E30994"/>
    <w:rsid w:val="00E30D64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47E"/>
    <w:rsid w:val="00E32607"/>
    <w:rsid w:val="00E329A6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B2F"/>
    <w:rsid w:val="00E33B70"/>
    <w:rsid w:val="00E33FA2"/>
    <w:rsid w:val="00E340EC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7AE"/>
    <w:rsid w:val="00E35885"/>
    <w:rsid w:val="00E35EC2"/>
    <w:rsid w:val="00E35F19"/>
    <w:rsid w:val="00E363B8"/>
    <w:rsid w:val="00E36454"/>
    <w:rsid w:val="00E36ABE"/>
    <w:rsid w:val="00E36B8E"/>
    <w:rsid w:val="00E36BA7"/>
    <w:rsid w:val="00E36D93"/>
    <w:rsid w:val="00E36F61"/>
    <w:rsid w:val="00E37457"/>
    <w:rsid w:val="00E375EB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D48"/>
    <w:rsid w:val="00E40E7E"/>
    <w:rsid w:val="00E40F2B"/>
    <w:rsid w:val="00E412AB"/>
    <w:rsid w:val="00E413A9"/>
    <w:rsid w:val="00E41696"/>
    <w:rsid w:val="00E41876"/>
    <w:rsid w:val="00E418AE"/>
    <w:rsid w:val="00E418B4"/>
    <w:rsid w:val="00E418C0"/>
    <w:rsid w:val="00E41BE3"/>
    <w:rsid w:val="00E41C1C"/>
    <w:rsid w:val="00E41E92"/>
    <w:rsid w:val="00E41ED5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178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CB"/>
    <w:rsid w:val="00E45BD5"/>
    <w:rsid w:val="00E45C2E"/>
    <w:rsid w:val="00E45E69"/>
    <w:rsid w:val="00E45FAE"/>
    <w:rsid w:val="00E45FB2"/>
    <w:rsid w:val="00E4613E"/>
    <w:rsid w:val="00E46294"/>
    <w:rsid w:val="00E467A6"/>
    <w:rsid w:val="00E46A17"/>
    <w:rsid w:val="00E46DB2"/>
    <w:rsid w:val="00E46FAF"/>
    <w:rsid w:val="00E471EC"/>
    <w:rsid w:val="00E47310"/>
    <w:rsid w:val="00E4750C"/>
    <w:rsid w:val="00E475B5"/>
    <w:rsid w:val="00E47C2F"/>
    <w:rsid w:val="00E47DCB"/>
    <w:rsid w:val="00E50456"/>
    <w:rsid w:val="00E504CA"/>
    <w:rsid w:val="00E505A1"/>
    <w:rsid w:val="00E507AA"/>
    <w:rsid w:val="00E50BB9"/>
    <w:rsid w:val="00E50C86"/>
    <w:rsid w:val="00E50F65"/>
    <w:rsid w:val="00E50FFC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1AE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DF"/>
    <w:rsid w:val="00E543F6"/>
    <w:rsid w:val="00E5448F"/>
    <w:rsid w:val="00E5461B"/>
    <w:rsid w:val="00E546C8"/>
    <w:rsid w:val="00E546F1"/>
    <w:rsid w:val="00E54728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7CF"/>
    <w:rsid w:val="00E568C8"/>
    <w:rsid w:val="00E57266"/>
    <w:rsid w:val="00E572EF"/>
    <w:rsid w:val="00E57402"/>
    <w:rsid w:val="00E574B7"/>
    <w:rsid w:val="00E5760B"/>
    <w:rsid w:val="00E57F10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400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8FC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AB6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67F99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486"/>
    <w:rsid w:val="00E72901"/>
    <w:rsid w:val="00E72DC7"/>
    <w:rsid w:val="00E72FB6"/>
    <w:rsid w:val="00E736D8"/>
    <w:rsid w:val="00E73712"/>
    <w:rsid w:val="00E73918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AA5"/>
    <w:rsid w:val="00E75E92"/>
    <w:rsid w:val="00E760F0"/>
    <w:rsid w:val="00E762D0"/>
    <w:rsid w:val="00E76420"/>
    <w:rsid w:val="00E764A8"/>
    <w:rsid w:val="00E7658B"/>
    <w:rsid w:val="00E765A5"/>
    <w:rsid w:val="00E768A6"/>
    <w:rsid w:val="00E76AA1"/>
    <w:rsid w:val="00E76B06"/>
    <w:rsid w:val="00E76EC8"/>
    <w:rsid w:val="00E77182"/>
    <w:rsid w:val="00E77323"/>
    <w:rsid w:val="00E77372"/>
    <w:rsid w:val="00E77488"/>
    <w:rsid w:val="00E77601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61B"/>
    <w:rsid w:val="00E80C3B"/>
    <w:rsid w:val="00E80DE9"/>
    <w:rsid w:val="00E80EDA"/>
    <w:rsid w:val="00E80FD1"/>
    <w:rsid w:val="00E81000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37C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3D98"/>
    <w:rsid w:val="00E8415C"/>
    <w:rsid w:val="00E8443B"/>
    <w:rsid w:val="00E84461"/>
    <w:rsid w:val="00E847A2"/>
    <w:rsid w:val="00E847B7"/>
    <w:rsid w:val="00E84910"/>
    <w:rsid w:val="00E8496A"/>
    <w:rsid w:val="00E84AE5"/>
    <w:rsid w:val="00E84B5C"/>
    <w:rsid w:val="00E84C45"/>
    <w:rsid w:val="00E84E6F"/>
    <w:rsid w:val="00E84F33"/>
    <w:rsid w:val="00E853D3"/>
    <w:rsid w:val="00E854BA"/>
    <w:rsid w:val="00E8555C"/>
    <w:rsid w:val="00E859CE"/>
    <w:rsid w:val="00E85C84"/>
    <w:rsid w:val="00E85D79"/>
    <w:rsid w:val="00E85F3E"/>
    <w:rsid w:val="00E8676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06A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530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59"/>
    <w:rsid w:val="00E956F2"/>
    <w:rsid w:val="00E957FF"/>
    <w:rsid w:val="00E95AFE"/>
    <w:rsid w:val="00E95F53"/>
    <w:rsid w:val="00E95FDF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027"/>
    <w:rsid w:val="00EA22C0"/>
    <w:rsid w:val="00EA2427"/>
    <w:rsid w:val="00EA26D1"/>
    <w:rsid w:val="00EA28E7"/>
    <w:rsid w:val="00EA297B"/>
    <w:rsid w:val="00EA29D3"/>
    <w:rsid w:val="00EA2A53"/>
    <w:rsid w:val="00EA2B15"/>
    <w:rsid w:val="00EA2C26"/>
    <w:rsid w:val="00EA2F79"/>
    <w:rsid w:val="00EA31E5"/>
    <w:rsid w:val="00EA32BD"/>
    <w:rsid w:val="00EA34F8"/>
    <w:rsid w:val="00EA3501"/>
    <w:rsid w:val="00EA3510"/>
    <w:rsid w:val="00EA3B49"/>
    <w:rsid w:val="00EA40F9"/>
    <w:rsid w:val="00EA426C"/>
    <w:rsid w:val="00EA42F2"/>
    <w:rsid w:val="00EA4655"/>
    <w:rsid w:val="00EA4868"/>
    <w:rsid w:val="00EA49AD"/>
    <w:rsid w:val="00EA4A90"/>
    <w:rsid w:val="00EA4BB7"/>
    <w:rsid w:val="00EA4CC9"/>
    <w:rsid w:val="00EA4CDB"/>
    <w:rsid w:val="00EA4DE1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664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CFD"/>
    <w:rsid w:val="00EA7D20"/>
    <w:rsid w:val="00EA7F14"/>
    <w:rsid w:val="00EA7F5F"/>
    <w:rsid w:val="00EB01C2"/>
    <w:rsid w:val="00EB0409"/>
    <w:rsid w:val="00EB07B4"/>
    <w:rsid w:val="00EB09D0"/>
    <w:rsid w:val="00EB0B98"/>
    <w:rsid w:val="00EB0C54"/>
    <w:rsid w:val="00EB0CAD"/>
    <w:rsid w:val="00EB0FC7"/>
    <w:rsid w:val="00EB1368"/>
    <w:rsid w:val="00EB1518"/>
    <w:rsid w:val="00EB160B"/>
    <w:rsid w:val="00EB171C"/>
    <w:rsid w:val="00EB1B74"/>
    <w:rsid w:val="00EB1F14"/>
    <w:rsid w:val="00EB20B4"/>
    <w:rsid w:val="00EB20D5"/>
    <w:rsid w:val="00EB2199"/>
    <w:rsid w:val="00EB23E8"/>
    <w:rsid w:val="00EB2418"/>
    <w:rsid w:val="00EB2711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685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B09"/>
    <w:rsid w:val="00EB5CF9"/>
    <w:rsid w:val="00EB5E6A"/>
    <w:rsid w:val="00EB5F7B"/>
    <w:rsid w:val="00EB5F9D"/>
    <w:rsid w:val="00EB62AC"/>
    <w:rsid w:val="00EB6304"/>
    <w:rsid w:val="00EB636E"/>
    <w:rsid w:val="00EB63D2"/>
    <w:rsid w:val="00EB6A12"/>
    <w:rsid w:val="00EB6A8E"/>
    <w:rsid w:val="00EB6BD4"/>
    <w:rsid w:val="00EB6C04"/>
    <w:rsid w:val="00EB6D00"/>
    <w:rsid w:val="00EB6DCE"/>
    <w:rsid w:val="00EB6DFB"/>
    <w:rsid w:val="00EB70E5"/>
    <w:rsid w:val="00EB7177"/>
    <w:rsid w:val="00EB7213"/>
    <w:rsid w:val="00EB7297"/>
    <w:rsid w:val="00EB7575"/>
    <w:rsid w:val="00EB7703"/>
    <w:rsid w:val="00EB7B41"/>
    <w:rsid w:val="00EB7D1E"/>
    <w:rsid w:val="00EC0303"/>
    <w:rsid w:val="00EC061D"/>
    <w:rsid w:val="00EC09BE"/>
    <w:rsid w:val="00EC0BA1"/>
    <w:rsid w:val="00EC0DE1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4DF"/>
    <w:rsid w:val="00EC2501"/>
    <w:rsid w:val="00EC2633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8AF"/>
    <w:rsid w:val="00EC3AF7"/>
    <w:rsid w:val="00EC3B9E"/>
    <w:rsid w:val="00EC3E39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3D4"/>
    <w:rsid w:val="00EC5514"/>
    <w:rsid w:val="00EC5856"/>
    <w:rsid w:val="00EC5B73"/>
    <w:rsid w:val="00EC5BF4"/>
    <w:rsid w:val="00EC5DA4"/>
    <w:rsid w:val="00EC6032"/>
    <w:rsid w:val="00EC62F8"/>
    <w:rsid w:val="00EC63F8"/>
    <w:rsid w:val="00EC6417"/>
    <w:rsid w:val="00EC6B35"/>
    <w:rsid w:val="00EC6C02"/>
    <w:rsid w:val="00EC6E59"/>
    <w:rsid w:val="00EC6E90"/>
    <w:rsid w:val="00EC6F6E"/>
    <w:rsid w:val="00EC71AD"/>
    <w:rsid w:val="00EC72E5"/>
    <w:rsid w:val="00EC733D"/>
    <w:rsid w:val="00EC765C"/>
    <w:rsid w:val="00EC77E4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CA"/>
    <w:rsid w:val="00ED06F9"/>
    <w:rsid w:val="00ED0704"/>
    <w:rsid w:val="00ED07DC"/>
    <w:rsid w:val="00ED1182"/>
    <w:rsid w:val="00ED11A8"/>
    <w:rsid w:val="00ED138F"/>
    <w:rsid w:val="00ED1447"/>
    <w:rsid w:val="00ED1599"/>
    <w:rsid w:val="00ED1718"/>
    <w:rsid w:val="00ED1C7C"/>
    <w:rsid w:val="00ED1CC3"/>
    <w:rsid w:val="00ED1F01"/>
    <w:rsid w:val="00ED1F41"/>
    <w:rsid w:val="00ED2275"/>
    <w:rsid w:val="00ED29EE"/>
    <w:rsid w:val="00ED2AEE"/>
    <w:rsid w:val="00ED2C28"/>
    <w:rsid w:val="00ED2F7E"/>
    <w:rsid w:val="00ED3250"/>
    <w:rsid w:val="00ED327D"/>
    <w:rsid w:val="00ED32C7"/>
    <w:rsid w:val="00ED3387"/>
    <w:rsid w:val="00ED34A3"/>
    <w:rsid w:val="00ED34D8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990"/>
    <w:rsid w:val="00ED5A5C"/>
    <w:rsid w:val="00ED5F39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28"/>
    <w:rsid w:val="00ED7E8A"/>
    <w:rsid w:val="00EE0153"/>
    <w:rsid w:val="00EE0181"/>
    <w:rsid w:val="00EE0202"/>
    <w:rsid w:val="00EE03BC"/>
    <w:rsid w:val="00EE0681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2D21"/>
    <w:rsid w:val="00EE3076"/>
    <w:rsid w:val="00EE3303"/>
    <w:rsid w:val="00EE3537"/>
    <w:rsid w:val="00EE3703"/>
    <w:rsid w:val="00EE3C43"/>
    <w:rsid w:val="00EE3D19"/>
    <w:rsid w:val="00EE3E97"/>
    <w:rsid w:val="00EE3EC8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840"/>
    <w:rsid w:val="00EE5D57"/>
    <w:rsid w:val="00EE602B"/>
    <w:rsid w:val="00EE609C"/>
    <w:rsid w:val="00EE652E"/>
    <w:rsid w:val="00EE686F"/>
    <w:rsid w:val="00EE697B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80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E1"/>
    <w:rsid w:val="00EF08FF"/>
    <w:rsid w:val="00EF0920"/>
    <w:rsid w:val="00EF0ADF"/>
    <w:rsid w:val="00EF0BC5"/>
    <w:rsid w:val="00EF0C32"/>
    <w:rsid w:val="00EF0CD9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7F8"/>
    <w:rsid w:val="00EF29DE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393"/>
    <w:rsid w:val="00EF45AA"/>
    <w:rsid w:val="00EF4657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A0B"/>
    <w:rsid w:val="00EF6B33"/>
    <w:rsid w:val="00EF6BF3"/>
    <w:rsid w:val="00EF6C27"/>
    <w:rsid w:val="00EF6D75"/>
    <w:rsid w:val="00EF6E35"/>
    <w:rsid w:val="00EF6F42"/>
    <w:rsid w:val="00EF6FA7"/>
    <w:rsid w:val="00EF7024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09E"/>
    <w:rsid w:val="00F01C97"/>
    <w:rsid w:val="00F01F6B"/>
    <w:rsid w:val="00F022B6"/>
    <w:rsid w:val="00F022C2"/>
    <w:rsid w:val="00F0233B"/>
    <w:rsid w:val="00F0245D"/>
    <w:rsid w:val="00F02571"/>
    <w:rsid w:val="00F02B75"/>
    <w:rsid w:val="00F02BD3"/>
    <w:rsid w:val="00F02C3E"/>
    <w:rsid w:val="00F02C5A"/>
    <w:rsid w:val="00F02C83"/>
    <w:rsid w:val="00F02CAC"/>
    <w:rsid w:val="00F02D36"/>
    <w:rsid w:val="00F02E3A"/>
    <w:rsid w:val="00F03063"/>
    <w:rsid w:val="00F0308A"/>
    <w:rsid w:val="00F03162"/>
    <w:rsid w:val="00F0321D"/>
    <w:rsid w:val="00F038A8"/>
    <w:rsid w:val="00F03B01"/>
    <w:rsid w:val="00F03B94"/>
    <w:rsid w:val="00F03F24"/>
    <w:rsid w:val="00F04100"/>
    <w:rsid w:val="00F0422E"/>
    <w:rsid w:val="00F0426C"/>
    <w:rsid w:val="00F042A9"/>
    <w:rsid w:val="00F04610"/>
    <w:rsid w:val="00F04708"/>
    <w:rsid w:val="00F04B74"/>
    <w:rsid w:val="00F04B9D"/>
    <w:rsid w:val="00F04DE7"/>
    <w:rsid w:val="00F04FAC"/>
    <w:rsid w:val="00F0517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888"/>
    <w:rsid w:val="00F06A90"/>
    <w:rsid w:val="00F06B27"/>
    <w:rsid w:val="00F06B7D"/>
    <w:rsid w:val="00F06E49"/>
    <w:rsid w:val="00F07256"/>
    <w:rsid w:val="00F07422"/>
    <w:rsid w:val="00F07470"/>
    <w:rsid w:val="00F074F3"/>
    <w:rsid w:val="00F0760E"/>
    <w:rsid w:val="00F07739"/>
    <w:rsid w:val="00F07BA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32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3FB"/>
    <w:rsid w:val="00F14546"/>
    <w:rsid w:val="00F14563"/>
    <w:rsid w:val="00F14572"/>
    <w:rsid w:val="00F1487F"/>
    <w:rsid w:val="00F148BB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4EC"/>
    <w:rsid w:val="00F16554"/>
    <w:rsid w:val="00F166C6"/>
    <w:rsid w:val="00F16754"/>
    <w:rsid w:val="00F16969"/>
    <w:rsid w:val="00F16D6C"/>
    <w:rsid w:val="00F17156"/>
    <w:rsid w:val="00F1758E"/>
    <w:rsid w:val="00F17873"/>
    <w:rsid w:val="00F1788F"/>
    <w:rsid w:val="00F17980"/>
    <w:rsid w:val="00F2000C"/>
    <w:rsid w:val="00F20486"/>
    <w:rsid w:val="00F20547"/>
    <w:rsid w:val="00F20687"/>
    <w:rsid w:val="00F206EB"/>
    <w:rsid w:val="00F206F9"/>
    <w:rsid w:val="00F207D4"/>
    <w:rsid w:val="00F20B0B"/>
    <w:rsid w:val="00F20E3C"/>
    <w:rsid w:val="00F20FDF"/>
    <w:rsid w:val="00F21054"/>
    <w:rsid w:val="00F21078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75E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D85"/>
    <w:rsid w:val="00F27E39"/>
    <w:rsid w:val="00F3028F"/>
    <w:rsid w:val="00F30525"/>
    <w:rsid w:val="00F30676"/>
    <w:rsid w:val="00F30B02"/>
    <w:rsid w:val="00F30C08"/>
    <w:rsid w:val="00F30D8C"/>
    <w:rsid w:val="00F31176"/>
    <w:rsid w:val="00F312CE"/>
    <w:rsid w:val="00F31457"/>
    <w:rsid w:val="00F3162F"/>
    <w:rsid w:val="00F31AFA"/>
    <w:rsid w:val="00F31B96"/>
    <w:rsid w:val="00F31E3D"/>
    <w:rsid w:val="00F31FB2"/>
    <w:rsid w:val="00F32038"/>
    <w:rsid w:val="00F3209B"/>
    <w:rsid w:val="00F32120"/>
    <w:rsid w:val="00F32170"/>
    <w:rsid w:val="00F321C0"/>
    <w:rsid w:val="00F32267"/>
    <w:rsid w:val="00F3229E"/>
    <w:rsid w:val="00F323AF"/>
    <w:rsid w:val="00F324AC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4E25"/>
    <w:rsid w:val="00F350D3"/>
    <w:rsid w:val="00F350ED"/>
    <w:rsid w:val="00F35209"/>
    <w:rsid w:val="00F352A6"/>
    <w:rsid w:val="00F353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BF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1D13"/>
    <w:rsid w:val="00F420DB"/>
    <w:rsid w:val="00F4240E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EF9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7C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D0"/>
    <w:rsid w:val="00F472E7"/>
    <w:rsid w:val="00F4760C"/>
    <w:rsid w:val="00F47641"/>
    <w:rsid w:val="00F478B9"/>
    <w:rsid w:val="00F47944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DDA"/>
    <w:rsid w:val="00F52E9B"/>
    <w:rsid w:val="00F5316C"/>
    <w:rsid w:val="00F53178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36"/>
    <w:rsid w:val="00F53FFA"/>
    <w:rsid w:val="00F5430F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8EC"/>
    <w:rsid w:val="00F569CA"/>
    <w:rsid w:val="00F56AC9"/>
    <w:rsid w:val="00F56B7D"/>
    <w:rsid w:val="00F56CEA"/>
    <w:rsid w:val="00F56D71"/>
    <w:rsid w:val="00F57405"/>
    <w:rsid w:val="00F57487"/>
    <w:rsid w:val="00F5758B"/>
    <w:rsid w:val="00F57627"/>
    <w:rsid w:val="00F576E7"/>
    <w:rsid w:val="00F579FC"/>
    <w:rsid w:val="00F57A05"/>
    <w:rsid w:val="00F57A6B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05"/>
    <w:rsid w:val="00F60C42"/>
    <w:rsid w:val="00F610BD"/>
    <w:rsid w:val="00F61206"/>
    <w:rsid w:val="00F61703"/>
    <w:rsid w:val="00F61A3D"/>
    <w:rsid w:val="00F61BE5"/>
    <w:rsid w:val="00F61F0C"/>
    <w:rsid w:val="00F62021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540"/>
    <w:rsid w:val="00F637E9"/>
    <w:rsid w:val="00F6386E"/>
    <w:rsid w:val="00F63D88"/>
    <w:rsid w:val="00F63E2A"/>
    <w:rsid w:val="00F641BC"/>
    <w:rsid w:val="00F645ED"/>
    <w:rsid w:val="00F6475A"/>
    <w:rsid w:val="00F64B89"/>
    <w:rsid w:val="00F64C94"/>
    <w:rsid w:val="00F64CD9"/>
    <w:rsid w:val="00F651BC"/>
    <w:rsid w:val="00F651ED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5F"/>
    <w:rsid w:val="00F66FBF"/>
    <w:rsid w:val="00F670CD"/>
    <w:rsid w:val="00F67133"/>
    <w:rsid w:val="00F67538"/>
    <w:rsid w:val="00F67852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66B"/>
    <w:rsid w:val="00F7279D"/>
    <w:rsid w:val="00F72868"/>
    <w:rsid w:val="00F72A08"/>
    <w:rsid w:val="00F72C71"/>
    <w:rsid w:val="00F72C96"/>
    <w:rsid w:val="00F72D34"/>
    <w:rsid w:val="00F72D42"/>
    <w:rsid w:val="00F72F31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4FA9"/>
    <w:rsid w:val="00F753DC"/>
    <w:rsid w:val="00F755BC"/>
    <w:rsid w:val="00F75695"/>
    <w:rsid w:val="00F756C1"/>
    <w:rsid w:val="00F7583A"/>
    <w:rsid w:val="00F75B8B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6FA2"/>
    <w:rsid w:val="00F771A9"/>
    <w:rsid w:val="00F773AE"/>
    <w:rsid w:val="00F774FE"/>
    <w:rsid w:val="00F77744"/>
    <w:rsid w:val="00F77D5D"/>
    <w:rsid w:val="00F77DD5"/>
    <w:rsid w:val="00F80170"/>
    <w:rsid w:val="00F802E2"/>
    <w:rsid w:val="00F8045B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B7"/>
    <w:rsid w:val="00F814E0"/>
    <w:rsid w:val="00F818DD"/>
    <w:rsid w:val="00F818E7"/>
    <w:rsid w:val="00F819C8"/>
    <w:rsid w:val="00F81A1F"/>
    <w:rsid w:val="00F81A60"/>
    <w:rsid w:val="00F81C69"/>
    <w:rsid w:val="00F81D92"/>
    <w:rsid w:val="00F82020"/>
    <w:rsid w:val="00F8203C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680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48"/>
    <w:rsid w:val="00F872C2"/>
    <w:rsid w:val="00F874A8"/>
    <w:rsid w:val="00F87593"/>
    <w:rsid w:val="00F876C2"/>
    <w:rsid w:val="00F878AE"/>
    <w:rsid w:val="00F8792E"/>
    <w:rsid w:val="00F87BD2"/>
    <w:rsid w:val="00F87C68"/>
    <w:rsid w:val="00F87C7C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B2A"/>
    <w:rsid w:val="00F90EB8"/>
    <w:rsid w:val="00F9147A"/>
    <w:rsid w:val="00F91527"/>
    <w:rsid w:val="00F917F1"/>
    <w:rsid w:val="00F9187C"/>
    <w:rsid w:val="00F918D4"/>
    <w:rsid w:val="00F9191E"/>
    <w:rsid w:val="00F91C27"/>
    <w:rsid w:val="00F91D41"/>
    <w:rsid w:val="00F91F83"/>
    <w:rsid w:val="00F92092"/>
    <w:rsid w:val="00F92228"/>
    <w:rsid w:val="00F924C6"/>
    <w:rsid w:val="00F9272A"/>
    <w:rsid w:val="00F92A72"/>
    <w:rsid w:val="00F92AE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69"/>
    <w:rsid w:val="00F93EA0"/>
    <w:rsid w:val="00F93EEA"/>
    <w:rsid w:val="00F94055"/>
    <w:rsid w:val="00F94109"/>
    <w:rsid w:val="00F94197"/>
    <w:rsid w:val="00F94204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AC5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4A6"/>
    <w:rsid w:val="00FA1552"/>
    <w:rsid w:val="00FA1637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7EB"/>
    <w:rsid w:val="00FA2ADA"/>
    <w:rsid w:val="00FA2B1D"/>
    <w:rsid w:val="00FA2C1B"/>
    <w:rsid w:val="00FA2C27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01"/>
    <w:rsid w:val="00FA3A71"/>
    <w:rsid w:val="00FA3ED5"/>
    <w:rsid w:val="00FA416A"/>
    <w:rsid w:val="00FA4377"/>
    <w:rsid w:val="00FA4439"/>
    <w:rsid w:val="00FA444C"/>
    <w:rsid w:val="00FA44E5"/>
    <w:rsid w:val="00FA4519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2B2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A7ED7"/>
    <w:rsid w:val="00FB029E"/>
    <w:rsid w:val="00FB0309"/>
    <w:rsid w:val="00FB0322"/>
    <w:rsid w:val="00FB0456"/>
    <w:rsid w:val="00FB04BA"/>
    <w:rsid w:val="00FB0512"/>
    <w:rsid w:val="00FB0560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73"/>
    <w:rsid w:val="00FB1699"/>
    <w:rsid w:val="00FB1860"/>
    <w:rsid w:val="00FB1C46"/>
    <w:rsid w:val="00FB1D3A"/>
    <w:rsid w:val="00FB1DC5"/>
    <w:rsid w:val="00FB1FC8"/>
    <w:rsid w:val="00FB234B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3F11"/>
    <w:rsid w:val="00FB414B"/>
    <w:rsid w:val="00FB416A"/>
    <w:rsid w:val="00FB42B7"/>
    <w:rsid w:val="00FB4543"/>
    <w:rsid w:val="00FB46C5"/>
    <w:rsid w:val="00FB473A"/>
    <w:rsid w:val="00FB493A"/>
    <w:rsid w:val="00FB496A"/>
    <w:rsid w:val="00FB4987"/>
    <w:rsid w:val="00FB4BBD"/>
    <w:rsid w:val="00FB4E68"/>
    <w:rsid w:val="00FB5020"/>
    <w:rsid w:val="00FB509E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885"/>
    <w:rsid w:val="00FB699B"/>
    <w:rsid w:val="00FB6B45"/>
    <w:rsid w:val="00FB6C6B"/>
    <w:rsid w:val="00FB6E05"/>
    <w:rsid w:val="00FB6F33"/>
    <w:rsid w:val="00FB6FF8"/>
    <w:rsid w:val="00FB7013"/>
    <w:rsid w:val="00FB711B"/>
    <w:rsid w:val="00FB71AF"/>
    <w:rsid w:val="00FB73C1"/>
    <w:rsid w:val="00FB765A"/>
    <w:rsid w:val="00FB788D"/>
    <w:rsid w:val="00FB7A04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6C1"/>
    <w:rsid w:val="00FC1775"/>
    <w:rsid w:val="00FC1B39"/>
    <w:rsid w:val="00FC1B89"/>
    <w:rsid w:val="00FC1B91"/>
    <w:rsid w:val="00FC1C44"/>
    <w:rsid w:val="00FC1CDC"/>
    <w:rsid w:val="00FC1DCF"/>
    <w:rsid w:val="00FC235D"/>
    <w:rsid w:val="00FC256D"/>
    <w:rsid w:val="00FC25B8"/>
    <w:rsid w:val="00FC295E"/>
    <w:rsid w:val="00FC2982"/>
    <w:rsid w:val="00FC29D9"/>
    <w:rsid w:val="00FC2B76"/>
    <w:rsid w:val="00FC2F06"/>
    <w:rsid w:val="00FC2F12"/>
    <w:rsid w:val="00FC3083"/>
    <w:rsid w:val="00FC314A"/>
    <w:rsid w:val="00FC317E"/>
    <w:rsid w:val="00FC319F"/>
    <w:rsid w:val="00FC3227"/>
    <w:rsid w:val="00FC34BD"/>
    <w:rsid w:val="00FC3521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5A"/>
    <w:rsid w:val="00FC596E"/>
    <w:rsid w:val="00FC598E"/>
    <w:rsid w:val="00FC5A83"/>
    <w:rsid w:val="00FC5C9E"/>
    <w:rsid w:val="00FC5D13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10"/>
    <w:rsid w:val="00FC74E0"/>
    <w:rsid w:val="00FC7710"/>
    <w:rsid w:val="00FC771A"/>
    <w:rsid w:val="00FC777F"/>
    <w:rsid w:val="00FC7826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4C1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887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74F"/>
    <w:rsid w:val="00FD78E4"/>
    <w:rsid w:val="00FD78E6"/>
    <w:rsid w:val="00FD7C61"/>
    <w:rsid w:val="00FD7EE3"/>
    <w:rsid w:val="00FD7FDE"/>
    <w:rsid w:val="00FE0074"/>
    <w:rsid w:val="00FE00E5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580"/>
    <w:rsid w:val="00FE2786"/>
    <w:rsid w:val="00FE282D"/>
    <w:rsid w:val="00FE28EF"/>
    <w:rsid w:val="00FE29C8"/>
    <w:rsid w:val="00FE2DA6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31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6D80"/>
    <w:rsid w:val="00FE7009"/>
    <w:rsid w:val="00FE73BA"/>
    <w:rsid w:val="00FE740E"/>
    <w:rsid w:val="00FE74C4"/>
    <w:rsid w:val="00FE74C7"/>
    <w:rsid w:val="00FE759A"/>
    <w:rsid w:val="00FE76E6"/>
    <w:rsid w:val="00FE7A18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C77"/>
    <w:rsid w:val="00FF0EEC"/>
    <w:rsid w:val="00FF0F55"/>
    <w:rsid w:val="00FF127E"/>
    <w:rsid w:val="00FF13D7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D6E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B3"/>
    <w:rsid w:val="00FF3CC0"/>
    <w:rsid w:val="00FF3DB3"/>
    <w:rsid w:val="00FF4010"/>
    <w:rsid w:val="00FF40CC"/>
    <w:rsid w:val="00FF43DD"/>
    <w:rsid w:val="00FF445B"/>
    <w:rsid w:val="00FF4972"/>
    <w:rsid w:val="00FF4BF1"/>
    <w:rsid w:val="00FF5125"/>
    <w:rsid w:val="00FF53AD"/>
    <w:rsid w:val="00FF542A"/>
    <w:rsid w:val="00FF5493"/>
    <w:rsid w:val="00FF54F3"/>
    <w:rsid w:val="00FF5961"/>
    <w:rsid w:val="00FF599F"/>
    <w:rsid w:val="00FF5D6A"/>
    <w:rsid w:val="00FF5E60"/>
    <w:rsid w:val="00FF5E72"/>
    <w:rsid w:val="00FF5F86"/>
    <w:rsid w:val="00FF609A"/>
    <w:rsid w:val="00FF6411"/>
    <w:rsid w:val="00FF6497"/>
    <w:rsid w:val="00FF6560"/>
    <w:rsid w:val="00FF6BAD"/>
    <w:rsid w:val="00FF6BD9"/>
    <w:rsid w:val="00FF6D94"/>
    <w:rsid w:val="00FF70DE"/>
    <w:rsid w:val="00FF73D4"/>
    <w:rsid w:val="00FF7673"/>
    <w:rsid w:val="00FF769D"/>
    <w:rsid w:val="00FF771A"/>
    <w:rsid w:val="00FF77DC"/>
    <w:rsid w:val="00FF793B"/>
    <w:rsid w:val="00FF79B1"/>
    <w:rsid w:val="00FF7A2D"/>
    <w:rsid w:val="00FF7B5B"/>
    <w:rsid w:val="00FF7BA6"/>
    <w:rsid w:val="00FF7C8A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61F61919-CA1E-4B04-AB2F-C13EC0DD0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A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E95659"/>
  </w:style>
  <w:style w:type="paragraph" w:styleId="NormalWeb">
    <w:name w:val="Normal (Web)"/>
    <w:basedOn w:val="Normal"/>
    <w:uiPriority w:val="99"/>
    <w:semiHidden/>
    <w:unhideWhenUsed/>
    <w:rsid w:val="00A64E77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C00A99-2A74-4635-80B4-95E4D8DE320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9DCA8C7B-EE3E-43A0-9FB3-8723B4889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ABD880-BEE8-4E7A-A4FB-044CCA8262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491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Bavornrat, Setapura</cp:lastModifiedBy>
  <cp:revision>161</cp:revision>
  <cp:lastPrinted>2026-08-04T21:10:00Z</cp:lastPrinted>
  <dcterms:created xsi:type="dcterms:W3CDTF">2026-07-28T21:14:00Z</dcterms:created>
  <dcterms:modified xsi:type="dcterms:W3CDTF">2026-08-11T11:35:00Z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_DocHome">
    <vt:i4>1203376570</vt:i4>
  </property>
</Properties>
</file>