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76E3" w14:textId="77777777" w:rsidR="00FE73BA" w:rsidRPr="006B417E" w:rsidRDefault="00FE73BA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415C3F3" w14:textId="77777777" w:rsidR="00FE73BA" w:rsidRPr="006B417E" w:rsidRDefault="00FE73BA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20B00D1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B2B2CF8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268CDCF" w14:textId="77777777" w:rsidR="00FE73BA" w:rsidRPr="00EA2A53" w:rsidRDefault="00FE73BA" w:rsidP="00EA2A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59AC3C04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3F8739AC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1BC5B9E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721397F5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0A706F3A" w14:textId="0C5FC05E" w:rsidR="00315509" w:rsidRPr="00315509" w:rsidRDefault="00315509" w:rsidP="0031550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74B990DB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3CA4DB33" w14:textId="1A47A5A7" w:rsidR="00502202" w:rsidRPr="00321F57" w:rsidRDefault="00502202" w:rsidP="00C31C6C">
      <w:pPr>
        <w:pStyle w:val="index"/>
        <w:tabs>
          <w:tab w:val="clear" w:pos="1134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ED06CA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มาตรฐานการรายงาน</w:t>
      </w:r>
      <w:r w:rsidR="004716F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ทางการเงินที่ยังไม่ได้ใช้</w:t>
      </w:r>
    </w:p>
    <w:p w14:paraId="5A13E766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48A124BF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0B946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9AF53" w14:textId="54C57BAF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C36303">
        <w:rPr>
          <w:rFonts w:asciiTheme="majorBidi" w:hAnsiTheme="majorBidi" w:cstheme="majorBidi" w:hint="cs"/>
          <w:sz w:val="28"/>
          <w:szCs w:val="28"/>
          <w:cs/>
        </w:rPr>
        <w:t>่</w:t>
      </w:r>
      <w:r w:rsidR="00C36303">
        <w:rPr>
          <w:rFonts w:asciiTheme="majorBidi" w:hAnsiTheme="majorBidi" w:cstheme="majorBidi"/>
          <w:sz w:val="28"/>
          <w:szCs w:val="28"/>
        </w:rPr>
        <w:t xml:space="preserve"> 11</w:t>
      </w:r>
      <w:r w:rsidR="00B71BBF">
        <w:rPr>
          <w:rFonts w:asciiTheme="majorBidi" w:hAnsiTheme="majorBidi" w:cstheme="majorBidi"/>
          <w:sz w:val="28"/>
          <w:szCs w:val="28"/>
        </w:rPr>
        <w:t xml:space="preserve"> </w:t>
      </w:r>
      <w:r w:rsidR="0005207F" w:rsidRPr="007F58E4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Pr="007F58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F58E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</w:p>
    <w:p w14:paraId="31D7F6E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286146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39289458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FCC9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eastAsia="Calibri" w:hAnsiTheme="majorBidi" w:cstheme="majorBidi"/>
          <w:sz w:val="28"/>
          <w:szCs w:val="28"/>
        </w:rPr>
        <w:t>8</w:t>
      </w:r>
    </w:p>
    <w:p w14:paraId="12E951F1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F95927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ไว้ในงบการเงินสำหรับปีสิ้นสุดวันที่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>
        <w:rPr>
          <w:rFonts w:asciiTheme="majorBidi" w:eastAsia="Calibri" w:hAnsiTheme="majorBidi" w:cstheme="majorBidi"/>
          <w:sz w:val="28"/>
          <w:szCs w:val="28"/>
        </w:rPr>
        <w:t>8</w:t>
      </w:r>
    </w:p>
    <w:p w14:paraId="47DDF566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1C27CB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382F5324" w14:textId="77777777" w:rsidR="00FE73BA" w:rsidRPr="006B417E" w:rsidRDefault="00FE73BA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A954EFE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1D04219E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8A7ED8" w14:textId="2C15B9AF" w:rsidR="00FE73BA" w:rsidRDefault="00FE73BA" w:rsidP="00A21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05207F" w:rsidRPr="008F2572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05207F"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หกเดือนสิ้นสุดวันที่ 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05207F"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9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630F324" w14:textId="77777777" w:rsidR="00FE73BA" w:rsidRPr="005F1064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FE73BA" w:rsidRPr="00A2116D" w14:paraId="68A67714" w14:textId="77777777">
        <w:tc>
          <w:tcPr>
            <w:tcW w:w="2207" w:type="pct"/>
          </w:tcPr>
          <w:p w14:paraId="2EECA1A4" w14:textId="77777777" w:rsidR="00FE73BA" w:rsidRPr="00A2116D" w:rsidRDefault="00FE73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701EA31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F823CEF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2685C37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A2116D" w14:paraId="1F419966" w14:textId="77777777">
        <w:tc>
          <w:tcPr>
            <w:tcW w:w="2207" w:type="pct"/>
          </w:tcPr>
          <w:p w14:paraId="553336F2" w14:textId="47E282DE" w:rsidR="00FE73BA" w:rsidRPr="00A2116D" w:rsidRDefault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28CFC558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3" w:type="pct"/>
          </w:tcPr>
          <w:p w14:paraId="45D29C3B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C0666A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F25C852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782ED7F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" w:type="pct"/>
          </w:tcPr>
          <w:p w14:paraId="04DDF6B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4E41DD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E73BA" w:rsidRPr="00A2116D" w14:paraId="545400C8" w14:textId="77777777">
        <w:tc>
          <w:tcPr>
            <w:tcW w:w="2207" w:type="pct"/>
          </w:tcPr>
          <w:p w14:paraId="32A696ED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BF8D6C4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2116D" w14:paraId="442352DA" w14:textId="77777777">
        <w:tc>
          <w:tcPr>
            <w:tcW w:w="2207" w:type="pct"/>
          </w:tcPr>
          <w:p w14:paraId="35AEE1DB" w14:textId="77777777" w:rsidR="00FE73BA" w:rsidRPr="00A2116D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11B694D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A3612C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D3C9A7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EBB807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FFAC66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485A651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4A1C0F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6451" w:rsidRPr="00A2116D" w14:paraId="613D58A7" w14:textId="77777777">
        <w:tc>
          <w:tcPr>
            <w:tcW w:w="2207" w:type="pct"/>
          </w:tcPr>
          <w:p w14:paraId="1A2E4226" w14:textId="77777777" w:rsidR="00786451" w:rsidRPr="00A2116D" w:rsidRDefault="00786451" w:rsidP="0078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7BAC742F" w14:textId="610D1CF6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1F21AC0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FF8EBF9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B81A072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6F53251" w14:textId="723A1100" w:rsidR="00786451" w:rsidRPr="00A2116D" w:rsidRDefault="002C5846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5846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  <w:r w:rsidRPr="002C584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C5846">
              <w:rPr>
                <w:rFonts w:ascii="Angsana New" w:hAnsi="Angsana New" w:cs="Angsana New"/>
                <w:sz w:val="28"/>
                <w:szCs w:val="28"/>
                <w:cs/>
              </w:rPr>
              <w:t>032</w:t>
            </w:r>
          </w:p>
        </w:tc>
        <w:tc>
          <w:tcPr>
            <w:tcW w:w="144" w:type="pct"/>
          </w:tcPr>
          <w:p w14:paraId="679845D5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BBF89C" w14:textId="167FC33C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>207,643</w:t>
            </w:r>
          </w:p>
        </w:tc>
      </w:tr>
      <w:tr w:rsidR="00786451" w:rsidRPr="00A2116D" w14:paraId="159C4F85" w14:textId="77777777">
        <w:tc>
          <w:tcPr>
            <w:tcW w:w="2207" w:type="pct"/>
          </w:tcPr>
          <w:p w14:paraId="097EF2A9" w14:textId="77777777" w:rsidR="00786451" w:rsidRPr="00A2116D" w:rsidRDefault="00786451" w:rsidP="0078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662FF7C3" w14:textId="4F1CE8E6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940E0C9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FC5CE8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484FA9B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C8F13B5" w14:textId="21C97F63" w:rsidR="00786451" w:rsidRPr="00A2116D" w:rsidRDefault="002C5846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5846">
              <w:rPr>
                <w:rFonts w:ascii="Angsana New" w:hAnsi="Angsana New" w:cs="Angsana New"/>
                <w:sz w:val="28"/>
                <w:szCs w:val="28"/>
                <w:cs/>
              </w:rPr>
              <w:t>882</w:t>
            </w:r>
          </w:p>
        </w:tc>
        <w:tc>
          <w:tcPr>
            <w:tcW w:w="144" w:type="pct"/>
          </w:tcPr>
          <w:p w14:paraId="07F3C2ED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89AC1B" w14:textId="097540CF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786451" w:rsidRPr="00A2116D" w14:paraId="144F5326" w14:textId="77777777">
        <w:tc>
          <w:tcPr>
            <w:tcW w:w="2207" w:type="pct"/>
          </w:tcPr>
          <w:p w14:paraId="28A34E46" w14:textId="77777777" w:rsidR="00786451" w:rsidRPr="00A2116D" w:rsidRDefault="00786451" w:rsidP="0078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BFEACAC" w14:textId="231FB019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43302C7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FE39EE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B010453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10FCC15" w14:textId="64922321" w:rsidR="00786451" w:rsidRPr="00A2116D" w:rsidRDefault="00442862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8,505</w:t>
            </w:r>
          </w:p>
        </w:tc>
        <w:tc>
          <w:tcPr>
            <w:tcW w:w="144" w:type="pct"/>
          </w:tcPr>
          <w:p w14:paraId="5614F2A2" w14:textId="77777777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AD02BF" w14:textId="7243FE4B" w:rsidR="00786451" w:rsidRPr="00A2116D" w:rsidRDefault="00786451" w:rsidP="00786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>18,208</w:t>
            </w:r>
          </w:p>
        </w:tc>
      </w:tr>
      <w:tr w:rsidR="00FE73BA" w:rsidRPr="00A2116D" w14:paraId="4D8E6511" w14:textId="77777777">
        <w:tc>
          <w:tcPr>
            <w:tcW w:w="2207" w:type="pct"/>
          </w:tcPr>
          <w:p w14:paraId="1B9D49C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9F0321E" w14:textId="77777777" w:rsidR="00FE73BA" w:rsidRPr="00A2116D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EBF952B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46CA7E8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1647D5F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72A832C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F70AC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46514F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4E202B2" w14:textId="77777777" w:rsidR="00FE73BA" w:rsidRPr="00A16805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A2116D" w14:paraId="6085275C" w14:textId="77777777">
        <w:tc>
          <w:tcPr>
            <w:tcW w:w="2207" w:type="pct"/>
          </w:tcPr>
          <w:p w14:paraId="423592B9" w14:textId="77777777" w:rsidR="00FE73BA" w:rsidRPr="00A2116D" w:rsidRDefault="00FE73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1C4AACB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7D06C00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1CC2A73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A2116D" w14:paraId="6CFC9B04" w14:textId="77777777">
        <w:tc>
          <w:tcPr>
            <w:tcW w:w="2207" w:type="pct"/>
          </w:tcPr>
          <w:p w14:paraId="6F43ED5B" w14:textId="1333BB95" w:rsidR="00FE73BA" w:rsidRPr="00A2116D" w:rsidRDefault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1BF59C58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3" w:type="pct"/>
          </w:tcPr>
          <w:p w14:paraId="387B9F2E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967EED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1D90346C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037E37C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" w:type="pct"/>
          </w:tcPr>
          <w:p w14:paraId="3B1ED421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8BCC5CA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E73BA" w:rsidRPr="00A2116D" w14:paraId="266A6B34" w14:textId="77777777">
        <w:tc>
          <w:tcPr>
            <w:tcW w:w="2207" w:type="pct"/>
          </w:tcPr>
          <w:p w14:paraId="31D3D0FB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604EFA6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2116D" w14:paraId="69596461" w14:textId="77777777">
        <w:tc>
          <w:tcPr>
            <w:tcW w:w="2207" w:type="pct"/>
          </w:tcPr>
          <w:p w14:paraId="5B9F70B2" w14:textId="77777777" w:rsidR="00FE73BA" w:rsidRPr="00A2116D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EB34F7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FBF979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09E52C0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4D967A4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369DAE5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EFF2E47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E9F1E46" w14:textId="77777777" w:rsidR="00FE73BA" w:rsidRPr="00A2116D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207F" w:rsidRPr="00A2116D" w14:paraId="3CF0FC5A" w14:textId="77777777">
        <w:tc>
          <w:tcPr>
            <w:tcW w:w="2207" w:type="pct"/>
          </w:tcPr>
          <w:p w14:paraId="256CCE4F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5A3363D8" w14:textId="6D9C1861" w:rsidR="0005207F" w:rsidRPr="00A2116D" w:rsidRDefault="00831C07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008A49B0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4398DD9" w14:textId="1474B215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3F039E6B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8E132FC" w14:textId="186031DC" w:rsidR="0005207F" w:rsidRPr="00A2116D" w:rsidRDefault="00831C07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426DA54B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36B0D7C" w14:textId="61AB4ADE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5207F" w:rsidRPr="00A2116D" w14:paraId="76F9350A" w14:textId="77777777">
        <w:tc>
          <w:tcPr>
            <w:tcW w:w="2207" w:type="pct"/>
          </w:tcPr>
          <w:p w14:paraId="040DEC47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ต้นทุนทางการเงิน 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  <w:vAlign w:val="bottom"/>
          </w:tcPr>
          <w:p w14:paraId="252E22A2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5F35539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3196AA3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11CBDAA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6A5036A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380DF7D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520A7A0D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207F" w:rsidRPr="00A2116D" w14:paraId="0AACFFBE" w14:textId="77777777">
        <w:tc>
          <w:tcPr>
            <w:tcW w:w="2207" w:type="pct"/>
          </w:tcPr>
          <w:p w14:paraId="5174A530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02F1F34A" w14:textId="105903C1" w:rsidR="0005207F" w:rsidRPr="00A2116D" w:rsidRDefault="006B38F1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38F1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143" w:type="pct"/>
          </w:tcPr>
          <w:p w14:paraId="170F10FD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0B68BE" w14:textId="322262AA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5369F3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47" w:type="pct"/>
          </w:tcPr>
          <w:p w14:paraId="28BE1FA9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D159AF" w14:textId="56D81C97" w:rsidR="0005207F" w:rsidRPr="00A2116D" w:rsidRDefault="006B38F1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38F1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144" w:type="pct"/>
            <w:vAlign w:val="bottom"/>
          </w:tcPr>
          <w:p w14:paraId="1A6A4666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A1B76E4" w14:textId="4647EE0A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369F3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05207F" w:rsidRPr="00A2116D" w14:paraId="03E5E51A" w14:textId="77777777">
        <w:tc>
          <w:tcPr>
            <w:tcW w:w="2207" w:type="pct"/>
          </w:tcPr>
          <w:p w14:paraId="29DBD9B1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723B2195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61843981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9EE4C1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BA8040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D703AB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EB4B108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F847C3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63BC" w:rsidRPr="00A2116D" w14:paraId="75F4F5B3" w14:textId="77777777">
        <w:tc>
          <w:tcPr>
            <w:tcW w:w="2207" w:type="pct"/>
          </w:tcPr>
          <w:p w14:paraId="2592C115" w14:textId="77777777" w:rsidR="005B63BC" w:rsidRPr="00A2116D" w:rsidRDefault="005B63BC" w:rsidP="005B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0A0603AC" w14:textId="0D5A802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26,831</w:t>
            </w:r>
          </w:p>
        </w:tc>
        <w:tc>
          <w:tcPr>
            <w:tcW w:w="143" w:type="pct"/>
          </w:tcPr>
          <w:p w14:paraId="23C78413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229549" w14:textId="5C6A51A1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22,514</w:t>
            </w:r>
          </w:p>
        </w:tc>
        <w:tc>
          <w:tcPr>
            <w:tcW w:w="147" w:type="pct"/>
          </w:tcPr>
          <w:p w14:paraId="21C5D6D5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CF5D88" w14:textId="03D29313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26,831</w:t>
            </w:r>
          </w:p>
        </w:tc>
        <w:tc>
          <w:tcPr>
            <w:tcW w:w="144" w:type="pct"/>
          </w:tcPr>
          <w:p w14:paraId="5743EE11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410DCD6" w14:textId="19C7CE78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22,514</w:t>
            </w:r>
          </w:p>
        </w:tc>
      </w:tr>
      <w:tr w:rsidR="005B63BC" w:rsidRPr="00A2116D" w14:paraId="04409170" w14:textId="77777777">
        <w:tc>
          <w:tcPr>
            <w:tcW w:w="2207" w:type="pct"/>
          </w:tcPr>
          <w:p w14:paraId="5182CCD0" w14:textId="77777777" w:rsidR="005B63BC" w:rsidRPr="00A2116D" w:rsidRDefault="005B63BC" w:rsidP="005B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1F819E9" w14:textId="2D68BF63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143" w:type="pct"/>
          </w:tcPr>
          <w:p w14:paraId="4606CB06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DA774AF" w14:textId="71DF2831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47" w:type="pct"/>
          </w:tcPr>
          <w:p w14:paraId="6C340655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2E3E3E4" w14:textId="4060F195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144" w:type="pct"/>
          </w:tcPr>
          <w:p w14:paraId="1BAA62CB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29CCBBA" w14:textId="7961AFF6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5B63BC" w:rsidRPr="00A2116D" w14:paraId="467C2488" w14:textId="77777777">
        <w:tc>
          <w:tcPr>
            <w:tcW w:w="2207" w:type="pct"/>
          </w:tcPr>
          <w:p w14:paraId="3C183AB2" w14:textId="49AAC897" w:rsidR="005B63BC" w:rsidRPr="00A2116D" w:rsidRDefault="008A15AC" w:rsidP="0092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5B63BC" w:rsidRPr="00A2116D">
              <w:rPr>
                <w:rFonts w:ascii="Angsana New" w:hAnsi="Angsana New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890A3AC" w14:textId="186F57E8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27,789</w:t>
            </w:r>
          </w:p>
        </w:tc>
        <w:tc>
          <w:tcPr>
            <w:tcW w:w="143" w:type="pct"/>
          </w:tcPr>
          <w:p w14:paraId="2FE3AB44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C2E28DE" w14:textId="7670616B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23,431</w:t>
            </w:r>
          </w:p>
        </w:tc>
        <w:tc>
          <w:tcPr>
            <w:tcW w:w="147" w:type="pct"/>
          </w:tcPr>
          <w:p w14:paraId="21E2AC56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FA10FF" w14:textId="6220A503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B63BC">
              <w:rPr>
                <w:rFonts w:ascii="Angsana New" w:hAnsi="Angsana New" w:cs="Angsana New"/>
                <w:sz w:val="28"/>
                <w:szCs w:val="28"/>
              </w:rPr>
              <w:t>27,789</w:t>
            </w:r>
          </w:p>
        </w:tc>
        <w:tc>
          <w:tcPr>
            <w:tcW w:w="144" w:type="pct"/>
          </w:tcPr>
          <w:p w14:paraId="076AD17E" w14:textId="77777777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7F393DC" w14:textId="603E1F6C" w:rsidR="005B63BC" w:rsidRPr="00A2116D" w:rsidRDefault="005B63BC" w:rsidP="005B6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>23,431</w:t>
            </w:r>
          </w:p>
        </w:tc>
      </w:tr>
      <w:tr w:rsidR="0005207F" w:rsidRPr="00A2116D" w14:paraId="76492B87" w14:textId="77777777">
        <w:tc>
          <w:tcPr>
            <w:tcW w:w="2207" w:type="pct"/>
          </w:tcPr>
          <w:p w14:paraId="2392456F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D7E6680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2F18AA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AD1F544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BB24CC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D7F5997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9CA129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8DFA1A6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207F" w:rsidRPr="00A2116D" w14:paraId="0F3CC74A" w14:textId="77777777">
        <w:tc>
          <w:tcPr>
            <w:tcW w:w="2207" w:type="pct"/>
          </w:tcPr>
          <w:p w14:paraId="7017CC28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5C000CF2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8FD87D8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511A7A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F7165DB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C5D4A7D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1FF9124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6FC747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207F" w:rsidRPr="00A2116D" w14:paraId="6EE28315" w14:textId="77777777">
        <w:tc>
          <w:tcPr>
            <w:tcW w:w="2207" w:type="pct"/>
          </w:tcPr>
          <w:p w14:paraId="29B619DB" w14:textId="77777777" w:rsidR="0005207F" w:rsidRPr="00A2116D" w:rsidRDefault="0005207F" w:rsidP="00052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4A0AB455" w14:textId="5D8206DA" w:rsidR="0005207F" w:rsidRPr="00A2116D" w:rsidRDefault="0063568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1,175</w:t>
            </w:r>
          </w:p>
        </w:tc>
        <w:tc>
          <w:tcPr>
            <w:tcW w:w="143" w:type="pct"/>
          </w:tcPr>
          <w:p w14:paraId="17B50F8D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8225291" w14:textId="427AA4A6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,189</w:t>
            </w:r>
          </w:p>
        </w:tc>
        <w:tc>
          <w:tcPr>
            <w:tcW w:w="147" w:type="pct"/>
          </w:tcPr>
          <w:p w14:paraId="77C63CF2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B1CF991" w14:textId="1F7B5636" w:rsidR="0005207F" w:rsidRPr="00A2116D" w:rsidRDefault="0063568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1,175</w:t>
            </w:r>
          </w:p>
        </w:tc>
        <w:tc>
          <w:tcPr>
            <w:tcW w:w="144" w:type="pct"/>
          </w:tcPr>
          <w:p w14:paraId="719EE7A5" w14:textId="77777777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8299914" w14:textId="4BABEDCA" w:rsidR="0005207F" w:rsidRPr="00A2116D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,189</w:t>
            </w:r>
          </w:p>
        </w:tc>
      </w:tr>
    </w:tbl>
    <w:p w14:paraId="02CBAF59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B12A067" w14:textId="009E629F" w:rsidR="00FE73BA" w:rsidRPr="008F2572" w:rsidRDefault="00FE73BA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05207F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9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A07CAA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0"/>
        <w:gridCol w:w="268"/>
        <w:gridCol w:w="1091"/>
        <w:gridCol w:w="276"/>
        <w:gridCol w:w="1080"/>
        <w:gridCol w:w="268"/>
        <w:gridCol w:w="1175"/>
      </w:tblGrid>
      <w:tr w:rsidR="00FE73BA" w:rsidRPr="008F2572" w14:paraId="225DD628" w14:textId="77777777" w:rsidTr="009D1251">
        <w:trPr>
          <w:tblHeader/>
        </w:trPr>
        <w:tc>
          <w:tcPr>
            <w:tcW w:w="2206" w:type="pct"/>
          </w:tcPr>
          <w:p w14:paraId="4BDB7028" w14:textId="77777777" w:rsidR="00FE73BA" w:rsidRPr="008F2572" w:rsidRDefault="00FE73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3"/>
          </w:tcPr>
          <w:p w14:paraId="3C6A85AC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5D96FAD6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421DE67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5207F" w:rsidRPr="008F2572" w14:paraId="3AC0C4A4" w14:textId="77777777" w:rsidTr="009D1251">
        <w:trPr>
          <w:tblHeader/>
        </w:trPr>
        <w:tc>
          <w:tcPr>
            <w:tcW w:w="2206" w:type="pct"/>
          </w:tcPr>
          <w:p w14:paraId="04ED93FA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9529053" w14:textId="025248F8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5F7783F6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70E5CF9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D115F73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8791F3" w14:textId="2FD2107D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21F6E295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75F36AA" w14:textId="77777777" w:rsidR="0005207F" w:rsidRPr="008F2572" w:rsidRDefault="0005207F" w:rsidP="00052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E73BA" w:rsidRPr="008F2572" w14:paraId="07F2E724" w14:textId="77777777" w:rsidTr="009D1251">
        <w:trPr>
          <w:tblHeader/>
        </w:trPr>
        <w:tc>
          <w:tcPr>
            <w:tcW w:w="2206" w:type="pct"/>
          </w:tcPr>
          <w:p w14:paraId="104499DA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2CF049B" w14:textId="77777777" w:rsidR="00FE73BA" w:rsidRPr="009D1251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</w:tcPr>
          <w:p w14:paraId="4AF081EE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7B55637" w14:textId="77777777" w:rsidR="00FE73BA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2B92BC9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4D19384" w14:textId="77777777" w:rsidR="00FE73BA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</w:tcPr>
          <w:p w14:paraId="1714EC19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8B236F4" w14:textId="77777777" w:rsidR="00FE73BA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8F2572" w14:paraId="624613C5" w14:textId="77777777" w:rsidTr="009D1251">
        <w:trPr>
          <w:tblHeader/>
        </w:trPr>
        <w:tc>
          <w:tcPr>
            <w:tcW w:w="2206" w:type="pct"/>
          </w:tcPr>
          <w:p w14:paraId="0C9A01E9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0B47F31B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8F2572" w14:paraId="6247C786" w14:textId="77777777" w:rsidTr="009D1251">
        <w:trPr>
          <w:tblHeader/>
        </w:trPr>
        <w:tc>
          <w:tcPr>
            <w:tcW w:w="2206" w:type="pct"/>
          </w:tcPr>
          <w:p w14:paraId="357158EA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94" w:type="pct"/>
            <w:gridSpan w:val="7"/>
          </w:tcPr>
          <w:p w14:paraId="586CD582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7672" w:rsidRPr="008F2572" w14:paraId="495430F6" w14:textId="77777777">
        <w:tc>
          <w:tcPr>
            <w:tcW w:w="2206" w:type="pct"/>
          </w:tcPr>
          <w:p w14:paraId="76BE3DB6" w14:textId="77777777" w:rsidR="00E17672" w:rsidRPr="008F2572" w:rsidRDefault="00E17672" w:rsidP="00E1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7B526DBE" w14:textId="1207FD5F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4491154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22A8E5F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5A49798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6588E31" w14:textId="76F2F909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,187,085</w:t>
            </w:r>
          </w:p>
        </w:tc>
        <w:tc>
          <w:tcPr>
            <w:tcW w:w="143" w:type="pct"/>
          </w:tcPr>
          <w:p w14:paraId="2E53BDD3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DA62131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4,855,528</w:t>
            </w:r>
          </w:p>
        </w:tc>
      </w:tr>
      <w:tr w:rsidR="00E17672" w:rsidRPr="008F2572" w14:paraId="4F943D7E" w14:textId="77777777" w:rsidTr="009D1251">
        <w:tc>
          <w:tcPr>
            <w:tcW w:w="2206" w:type="pct"/>
          </w:tcPr>
          <w:p w14:paraId="3DE7373E" w14:textId="77777777" w:rsidR="00E17672" w:rsidRPr="008F2572" w:rsidRDefault="00E17672" w:rsidP="00E1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6A3F123F" w14:textId="578FEEA4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0ABFB18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0CC7307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E65ACEF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A81B0E" w14:textId="1261AAE0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143" w:type="pct"/>
          </w:tcPr>
          <w:p w14:paraId="05228D7B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99A4D4D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400,000</w:t>
            </w:r>
          </w:p>
        </w:tc>
      </w:tr>
      <w:tr w:rsidR="00E17672" w:rsidRPr="008F2572" w14:paraId="7CBD0741" w14:textId="77777777" w:rsidTr="009D1251">
        <w:tc>
          <w:tcPr>
            <w:tcW w:w="2206" w:type="pct"/>
          </w:tcPr>
          <w:p w14:paraId="0507DF4C" w14:textId="77777777" w:rsidR="00E17672" w:rsidRPr="008F2572" w:rsidRDefault="00E17672" w:rsidP="00E17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1A0E15E4" w14:textId="47C2EE35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96A96E8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92C1C44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C4562AD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E757FE" w14:textId="7984D619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,046,948</w:t>
            </w:r>
          </w:p>
        </w:tc>
        <w:tc>
          <w:tcPr>
            <w:tcW w:w="143" w:type="pct"/>
          </w:tcPr>
          <w:p w14:paraId="5227A09C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5496BE5" w14:textId="77777777" w:rsidR="00E17672" w:rsidRPr="008F2572" w:rsidRDefault="00E17672" w:rsidP="00E17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1,594,162</w:t>
            </w:r>
          </w:p>
        </w:tc>
      </w:tr>
      <w:tr w:rsidR="00FE73BA" w:rsidRPr="008F2572" w14:paraId="04A5ADDB" w14:textId="77777777" w:rsidTr="009D1251">
        <w:tc>
          <w:tcPr>
            <w:tcW w:w="2206" w:type="pct"/>
          </w:tcPr>
          <w:p w14:paraId="7ACC4B5C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A740747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047F634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BCE057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F72CF6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84E4E2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D4D9456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4405FBE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68D573B7" w14:textId="77777777" w:rsidTr="009D1251">
        <w:tc>
          <w:tcPr>
            <w:tcW w:w="2206" w:type="pct"/>
          </w:tcPr>
          <w:p w14:paraId="630B5604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44EFBEC7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C76C4A4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3629415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7D7AE90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50A859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9573699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1D66460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77298A0B" w14:textId="77777777" w:rsidTr="009D1251">
        <w:tc>
          <w:tcPr>
            <w:tcW w:w="2206" w:type="pct"/>
          </w:tcPr>
          <w:p w14:paraId="5FC52033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287133DF" w14:textId="449CCF44" w:rsidR="00FE73BA" w:rsidRPr="00D15DE3" w:rsidRDefault="0000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3" w:type="pct"/>
          </w:tcPr>
          <w:p w14:paraId="19DFC8B5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23814D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7" w:type="pct"/>
          </w:tcPr>
          <w:p w14:paraId="22242DA2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F75E57" w14:textId="725B35C3" w:rsidR="00FE73BA" w:rsidRPr="00D15DE3" w:rsidRDefault="00005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3" w:type="pct"/>
          </w:tcPr>
          <w:p w14:paraId="0CEB1C2E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2A4CBC1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3B14F5" w:rsidRPr="008F2572" w14:paraId="68F3A182" w14:textId="77777777" w:rsidTr="009D1251">
        <w:tc>
          <w:tcPr>
            <w:tcW w:w="2206" w:type="pct"/>
          </w:tcPr>
          <w:p w14:paraId="0FA1CD86" w14:textId="77777777" w:rsidR="003B14F5" w:rsidRPr="008F2572" w:rsidRDefault="003B14F5" w:rsidP="003B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4D56352B" w14:textId="40B5E02C" w:rsidR="003B14F5" w:rsidRPr="00D15DE3" w:rsidRDefault="006B38F1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38F1">
              <w:rPr>
                <w:rFonts w:asciiTheme="majorBidi" w:hAnsiTheme="majorBidi" w:cstheme="majorBidi"/>
                <w:sz w:val="28"/>
                <w:szCs w:val="28"/>
              </w:rPr>
              <w:t>14,714</w:t>
            </w:r>
          </w:p>
        </w:tc>
        <w:tc>
          <w:tcPr>
            <w:tcW w:w="143" w:type="pct"/>
          </w:tcPr>
          <w:p w14:paraId="7F4281E4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57E0EC6" w14:textId="1BF8476C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5,095</w:t>
            </w:r>
          </w:p>
        </w:tc>
        <w:tc>
          <w:tcPr>
            <w:tcW w:w="147" w:type="pct"/>
          </w:tcPr>
          <w:p w14:paraId="4009A104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72DD2F" w14:textId="65D6FC92" w:rsidR="003B14F5" w:rsidRPr="00D15DE3" w:rsidRDefault="006B38F1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8F1">
              <w:rPr>
                <w:rFonts w:asciiTheme="majorBidi" w:hAnsiTheme="majorBidi" w:cstheme="majorBidi"/>
                <w:sz w:val="28"/>
                <w:szCs w:val="28"/>
              </w:rPr>
              <w:t>14,714</w:t>
            </w:r>
          </w:p>
        </w:tc>
        <w:tc>
          <w:tcPr>
            <w:tcW w:w="143" w:type="pct"/>
          </w:tcPr>
          <w:p w14:paraId="6D9C3FE5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E4C1CA5" w14:textId="1ED8BF65" w:rsidR="003B14F5" w:rsidRPr="00D15DE3" w:rsidRDefault="00DF6D58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5,095</w:t>
            </w:r>
          </w:p>
        </w:tc>
      </w:tr>
      <w:tr w:rsidR="003B14F5" w:rsidRPr="008F2572" w14:paraId="2BBB0945" w14:textId="77777777" w:rsidTr="009D1251">
        <w:tc>
          <w:tcPr>
            <w:tcW w:w="2206" w:type="pct"/>
          </w:tcPr>
          <w:p w14:paraId="6587E193" w14:textId="77777777" w:rsidR="003B14F5" w:rsidRPr="008F2572" w:rsidRDefault="003B14F5" w:rsidP="003B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28E5AD14" w14:textId="1B7B0027" w:rsidR="003B14F5" w:rsidRPr="00D15DE3" w:rsidRDefault="00202674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2674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2026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2674">
              <w:rPr>
                <w:rFonts w:asciiTheme="majorBidi" w:hAnsiTheme="majorBidi" w:cs="Angsana New"/>
                <w:sz w:val="28"/>
                <w:szCs w:val="28"/>
                <w:cs/>
              </w:rPr>
              <w:t>497</w:t>
            </w:r>
          </w:p>
        </w:tc>
        <w:tc>
          <w:tcPr>
            <w:tcW w:w="143" w:type="pct"/>
          </w:tcPr>
          <w:p w14:paraId="0E2DA898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8A977E9" w14:textId="777AC014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5,790</w:t>
            </w:r>
          </w:p>
        </w:tc>
        <w:tc>
          <w:tcPr>
            <w:tcW w:w="147" w:type="pct"/>
          </w:tcPr>
          <w:p w14:paraId="6869CAF5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9C0460" w14:textId="713C53A6" w:rsidR="003B14F5" w:rsidRPr="00D15DE3" w:rsidRDefault="00202674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2674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2026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2674">
              <w:rPr>
                <w:rFonts w:asciiTheme="majorBidi" w:hAnsiTheme="majorBidi" w:cs="Angsana New"/>
                <w:sz w:val="28"/>
                <w:szCs w:val="28"/>
                <w:cs/>
              </w:rPr>
              <w:t>497</w:t>
            </w:r>
          </w:p>
        </w:tc>
        <w:tc>
          <w:tcPr>
            <w:tcW w:w="143" w:type="pct"/>
          </w:tcPr>
          <w:p w14:paraId="2560BBE1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147AE3" w14:textId="3B27C53D" w:rsidR="003B14F5" w:rsidRPr="00D15DE3" w:rsidRDefault="00DF6D58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5,790</w:t>
            </w:r>
          </w:p>
        </w:tc>
      </w:tr>
      <w:tr w:rsidR="00FE73BA" w:rsidRPr="008F2572" w14:paraId="582CAA26" w14:textId="77777777" w:rsidTr="009D1251">
        <w:tc>
          <w:tcPr>
            <w:tcW w:w="2206" w:type="pct"/>
          </w:tcPr>
          <w:p w14:paraId="415F5563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15B8F16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08CE37C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7FFD122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06D677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D5E4B8A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84C716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1D65FF9" w14:textId="77777777" w:rsidR="00FE73BA" w:rsidRPr="00D15DE3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3B7DDEFC" w14:textId="77777777" w:rsidTr="009D1251">
        <w:tc>
          <w:tcPr>
            <w:tcW w:w="2206" w:type="pct"/>
          </w:tcPr>
          <w:p w14:paraId="448853B7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D005A23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18ED591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FA4083F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DD3A4C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122E2D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08279DF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8A44CB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1CF7B626" w14:textId="77777777" w:rsidTr="009D1251">
        <w:tc>
          <w:tcPr>
            <w:tcW w:w="2206" w:type="pct"/>
          </w:tcPr>
          <w:p w14:paraId="66E04F13" w14:textId="77777777" w:rsidR="00FE73BA" w:rsidRPr="008F257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6466A76" w14:textId="21E91235" w:rsidR="00FE73BA" w:rsidRPr="008F2572" w:rsidRDefault="00B7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43" w:type="pct"/>
          </w:tcPr>
          <w:p w14:paraId="166F138D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E4DC42A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7" w:type="pct"/>
          </w:tcPr>
          <w:p w14:paraId="486B6516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11D10F" w14:textId="33E3F443" w:rsidR="00FE73BA" w:rsidRPr="008F2572" w:rsidRDefault="00B7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43" w:type="pct"/>
          </w:tcPr>
          <w:p w14:paraId="558E2502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92EA188" w14:textId="77777777" w:rsidR="00FE73BA" w:rsidRPr="008F2572" w:rsidRDefault="00FE7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</w:tbl>
    <w:p w14:paraId="66139E2D" w14:textId="77777777" w:rsidR="00FE73BA" w:rsidRDefault="00FE73BA" w:rsidP="009D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420B9FD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9A82467" w14:textId="7A35FC65" w:rsidR="00FE73BA" w:rsidRPr="006B417E" w:rsidRDefault="00FE73BA" w:rsidP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1729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2894727" w14:textId="77777777" w:rsidR="00FE73BA" w:rsidRPr="00EC6E59" w:rsidRDefault="00FE73BA" w:rsidP="00EA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477B84CD" w14:textId="69F2E384" w:rsidR="00FE73BA" w:rsidRDefault="00FE73BA" w:rsidP="00790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05207F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05207F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="00717295">
        <w:rPr>
          <w:rFonts w:asciiTheme="majorBidi" w:eastAsia="Cordia New" w:hAnsiTheme="majorBidi" w:cstheme="majorBidi"/>
          <w:color w:val="000000" w:themeColor="text1"/>
          <w:sz w:val="28"/>
          <w:szCs w:val="28"/>
        </w:rPr>
        <w:t>8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ต่อปี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 xml:space="preserve">(31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ธันวาคม</w:t>
      </w:r>
      <w:r w:rsidR="00B75C2F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B75C2F">
        <w:rPr>
          <w:rFonts w:asciiTheme="majorBidi" w:eastAsia="Cordia New" w:hAnsiTheme="majorBidi" w:cstheme="majorBidi"/>
          <w:i/>
          <w:iCs/>
          <w:sz w:val="28"/>
          <w:szCs w:val="28"/>
        </w:rPr>
        <w:t>2568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>:</w:t>
      </w:r>
      <w:r w:rsidR="00B75C2F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ร้อยละ 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8 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ต่อปี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)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68A279F2" w14:textId="77777777" w:rsidR="00FE73BA" w:rsidRDefault="00FE73BA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3C2D3213" w14:textId="60E2CCF4" w:rsidR="00FE73BA" w:rsidRPr="003272BD" w:rsidRDefault="000D6132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FE73BA" w:rsidRPr="003272BD">
        <w:rPr>
          <w:rFonts w:asciiTheme="majorBidi" w:eastAsia="Cordia New" w:hAnsiTheme="majorBidi" w:cstheme="majorBidi"/>
          <w:sz w:val="28"/>
          <w:szCs w:val="28"/>
          <w:cs/>
        </w:rPr>
        <w:t>เงินให้กู้ยืมระยะยาวแก่บริษัทย่อยมีจำนวน</w:t>
      </w:r>
      <w:r w:rsidR="00A077FF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4716F1">
        <w:rPr>
          <w:rFonts w:asciiTheme="majorBidi" w:eastAsia="Cordia New" w:hAnsiTheme="majorBidi" w:cstheme="majorBidi"/>
          <w:sz w:val="28"/>
          <w:szCs w:val="28"/>
        </w:rPr>
        <w:t>250</w:t>
      </w:r>
      <w:r w:rsidR="004716F1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FE73BA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FE73BA">
        <w:rPr>
          <w:rFonts w:asciiTheme="majorBidi" w:eastAsia="Cordia New" w:hAnsiTheme="majorBidi" w:cstheme="majorBidi"/>
          <w:i/>
          <w:iCs/>
          <w:sz w:val="28"/>
          <w:szCs w:val="28"/>
        </w:rPr>
        <w:t>8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:</w:t>
      </w:r>
      <w:r w:rsidR="00FE73BA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400 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FE73BA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3272BD">
        <w:rPr>
          <w:rFonts w:asciiTheme="majorBidi" w:eastAsia="Cordia New" w:hAnsiTheme="majorBidi" w:cstheme="majorBidi"/>
          <w:sz w:val="28"/>
          <w:szCs w:val="28"/>
          <w:cs/>
        </w:rPr>
        <w:t>โดยมีกำหนดชำระคืนเงินต้น</w:t>
      </w:r>
      <w:r w:rsidR="00FE73BA" w:rsidRPr="00882B2A">
        <w:rPr>
          <w:rFonts w:asciiTheme="majorBidi" w:eastAsia="Cordia New" w:hAnsiTheme="majorBidi" w:cstheme="majorBidi"/>
          <w:sz w:val="28"/>
          <w:szCs w:val="28"/>
          <w:cs/>
        </w:rPr>
        <w:t>ทุ</w:t>
      </w:r>
      <w:r w:rsidR="00FE73BA">
        <w:rPr>
          <w:rFonts w:asciiTheme="majorBidi" w:eastAsia="Cordia New" w:hAnsiTheme="majorBidi" w:cstheme="majorBidi" w:hint="cs"/>
          <w:sz w:val="28"/>
          <w:szCs w:val="28"/>
          <w:cs/>
        </w:rPr>
        <w:t>ก</w:t>
      </w:r>
      <w:r w:rsidR="00B75C2F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FE73BA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="00FE73BA" w:rsidRPr="00882B2A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FE73BA" w:rsidRPr="00882B2A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FE73BA" w:rsidRPr="00882B2A">
        <w:rPr>
          <w:rFonts w:asciiTheme="majorBidi" w:eastAsia="Cordia New" w:hAnsiTheme="majorBidi" w:cstheme="majorBidi"/>
          <w:sz w:val="28"/>
          <w:szCs w:val="28"/>
        </w:rPr>
        <w:t>25</w:t>
      </w:r>
      <w:r w:rsidR="00FE73BA" w:rsidRPr="00882B2A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="00FE73BA" w:rsidRPr="00882B2A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FE73BA" w:rsidRPr="00882B2A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="00FE73BA" w:rsidRPr="00882B2A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ธันวาคม</w:t>
      </w:r>
      <w:r w:rsidR="00B75C2F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FE73BA">
        <w:rPr>
          <w:rFonts w:asciiTheme="majorBidi" w:eastAsia="Cordia New" w:hAnsiTheme="majorBidi" w:cstheme="majorBidi"/>
          <w:i/>
          <w:iCs/>
          <w:sz w:val="28"/>
          <w:szCs w:val="28"/>
        </w:rPr>
        <w:t>8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: </w:t>
      </w:r>
      <w:r w:rsidR="00FE73BA"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FE73BA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</w:t>
      </w:r>
      <w:r w:rsidR="00FE73BA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น </w:t>
      </w:r>
      <w:r w:rsidR="00FE73BA">
        <w:rPr>
          <w:rFonts w:asciiTheme="majorBidi" w:eastAsia="Cordia New" w:hAnsiTheme="majorBidi" w:cstheme="majorBidi"/>
          <w:i/>
          <w:iCs/>
          <w:sz w:val="28"/>
          <w:szCs w:val="28"/>
        </w:rPr>
        <w:t>2570</w:t>
      </w:r>
      <w:r w:rsidR="00FE73BA"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="00FE73BA" w:rsidRPr="003272BD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</w:t>
      </w:r>
      <w:r w:rsidR="00B75C2F">
        <w:rPr>
          <w:rFonts w:asciiTheme="majorBidi" w:eastAsia="Cordia New" w:hAnsiTheme="majorBidi" w:cstheme="majorBidi" w:hint="cs"/>
          <w:sz w:val="28"/>
          <w:szCs w:val="28"/>
          <w:cs/>
        </w:rPr>
        <w:t>า</w:t>
      </w:r>
    </w:p>
    <w:p w14:paraId="2CE6D1BA" w14:textId="77777777" w:rsidR="00FE73BA" w:rsidRPr="00EC6E59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E08A9B5" w14:textId="0B908AEC" w:rsidR="00FE73BA" w:rsidRPr="003272BD" w:rsidRDefault="000D6132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FE73BA"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</w:t>
      </w:r>
      <w:r w:rsidR="006E52D7">
        <w:rPr>
          <w:rFonts w:asciiTheme="majorBidi" w:hAnsiTheme="majorBidi" w:cstheme="majorBidi" w:hint="cs"/>
          <w:sz w:val="28"/>
          <w:szCs w:val="28"/>
          <w:cs/>
        </w:rPr>
        <w:t>ปล่อยสิ</w:t>
      </w:r>
      <w:r w:rsidR="00FE73BA" w:rsidRPr="003272BD">
        <w:rPr>
          <w:rFonts w:asciiTheme="majorBidi" w:hAnsiTheme="majorBidi" w:cstheme="majorBidi"/>
          <w:sz w:val="28"/>
          <w:szCs w:val="28"/>
          <w:cs/>
        </w:rPr>
        <w:t>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</w:t>
      </w:r>
      <w:r w:rsidR="00FE73BA" w:rsidRPr="00FB509E">
        <w:rPr>
          <w:rFonts w:asciiTheme="majorBidi" w:hAnsiTheme="majorBidi" w:cstheme="majorBidi"/>
          <w:sz w:val="28"/>
          <w:szCs w:val="28"/>
          <w:cs/>
        </w:rPr>
        <w:t xml:space="preserve">สารสนเทศ </w:t>
      </w:r>
      <w:r w:rsidR="00FE73BA" w:rsidRPr="00FB509E">
        <w:rPr>
          <w:rFonts w:asciiTheme="majorBidi" w:hAnsiTheme="majorBidi" w:cstheme="majorBidi" w:hint="cs"/>
          <w:sz w:val="28"/>
          <w:szCs w:val="28"/>
          <w:cs/>
        </w:rPr>
        <w:t>การให้บริการบริหารจัดการ</w:t>
      </w:r>
      <w:r w:rsidR="00FE73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73BA" w:rsidRPr="003272BD">
        <w:rPr>
          <w:rFonts w:asciiTheme="majorBidi" w:hAnsiTheme="majorBidi" w:cstheme="majorBidi"/>
          <w:sz w:val="28"/>
          <w:szCs w:val="28"/>
          <w:cs/>
        </w:rPr>
        <w:t>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1D635621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EBED82" w14:textId="2F033C9C" w:rsidR="00FE73BA" w:rsidRPr="00E40D48" w:rsidRDefault="000D6132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FE73BA" w:rsidRPr="00E40D48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โดยมีระยะเวลาเช่า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73BA" w:rsidRPr="00E40D48">
        <w:rPr>
          <w:rFonts w:asciiTheme="majorBidi" w:eastAsia="Cordia New" w:hAnsiTheme="majorBidi" w:cstheme="majorBidi"/>
          <w:sz w:val="28"/>
          <w:szCs w:val="28"/>
        </w:rPr>
        <w:t>3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="00E40D48" w:rsidRPr="00E40D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E40D48" w:rsidRPr="00E40D48">
        <w:rPr>
          <w:rFonts w:asciiTheme="majorBidi" w:hAnsiTheme="majorBidi" w:cstheme="majorBidi"/>
          <w:sz w:val="28"/>
          <w:szCs w:val="28"/>
          <w:cs/>
        </w:rPr>
        <w:br/>
      </w:r>
      <w:r w:rsidR="00FE73BA" w:rsidRPr="00E40D48">
        <w:rPr>
          <w:rFonts w:asciiTheme="majorBidi" w:eastAsia="Cordia New" w:hAnsiTheme="majorBidi" w:cstheme="majorBidi"/>
          <w:sz w:val="28"/>
          <w:szCs w:val="28"/>
        </w:rPr>
        <w:t>1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FE73BA" w:rsidRPr="00E40D48">
        <w:rPr>
          <w:rFonts w:asciiTheme="majorBidi" w:hAnsiTheme="majorBidi" w:cstheme="majorBidi"/>
          <w:sz w:val="28"/>
          <w:szCs w:val="28"/>
        </w:rPr>
        <w:t>2567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="00FE73BA" w:rsidRPr="00E40D48">
        <w:rPr>
          <w:rFonts w:asciiTheme="majorBidi" w:hAnsiTheme="majorBidi" w:cstheme="majorBidi"/>
          <w:sz w:val="28"/>
          <w:szCs w:val="28"/>
        </w:rPr>
        <w:t xml:space="preserve">31 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FE73BA" w:rsidRPr="00E40D48">
        <w:rPr>
          <w:rFonts w:asciiTheme="majorBidi" w:hAnsiTheme="majorBidi" w:cstheme="majorBidi"/>
          <w:sz w:val="28"/>
          <w:szCs w:val="28"/>
        </w:rPr>
        <w:t>2570</w:t>
      </w:r>
      <w:r w:rsidR="00FE73BA" w:rsidRPr="00E40D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="00B75C2F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2568: 3 </w:t>
      </w:r>
      <w:r w:rsidR="00FE73BA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FE73BA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75C2F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="00FE73BA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75C2F" w:rsidRPr="00E40D4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017E18" w:rsidRPr="00E40D4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E73BA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17E18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</w:t>
      </w:r>
      <w:r w:rsidR="00F62021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ม</w:t>
      </w:r>
      <w:r w:rsidR="00017E18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E40D48">
        <w:rPr>
          <w:rFonts w:asciiTheme="majorBidi" w:hAnsiTheme="majorBidi" w:cstheme="majorBidi"/>
          <w:i/>
          <w:iCs/>
          <w:sz w:val="28"/>
          <w:szCs w:val="28"/>
        </w:rPr>
        <w:t>2570)</w:t>
      </w:r>
      <w:r w:rsidR="00B75C2F"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E73BA" w:rsidRPr="00E40D48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บริษัทได้รับค่าเช่าตามที่ระบุในสัญญาค่าเช่าจะมีกา</w:t>
      </w:r>
      <w:r w:rsidR="00FE73BA" w:rsidRPr="00E40D48">
        <w:rPr>
          <w:rFonts w:asciiTheme="majorBidi" w:hAnsiTheme="majorBidi" w:cstheme="majorBidi" w:hint="cs"/>
          <w:sz w:val="28"/>
          <w:szCs w:val="28"/>
          <w:cs/>
        </w:rPr>
        <w:t>ร</w:t>
      </w:r>
      <w:r w:rsidR="00FE73BA" w:rsidRPr="00E40D48">
        <w:rPr>
          <w:rFonts w:asciiTheme="majorBidi" w:hAnsiTheme="majorBidi" w:cstheme="majorBidi"/>
          <w:sz w:val="28"/>
          <w:szCs w:val="28"/>
          <w:cs/>
        </w:rPr>
        <w:t>ทบทวนทุกครั้ง</w:t>
      </w:r>
      <w:r w:rsidR="00E40D48">
        <w:rPr>
          <w:rFonts w:asciiTheme="majorBidi" w:hAnsiTheme="majorBidi" w:cstheme="majorBidi"/>
          <w:sz w:val="28"/>
          <w:szCs w:val="28"/>
          <w:cs/>
        </w:rPr>
        <w:br/>
      </w:r>
      <w:r w:rsidR="00FE73BA" w:rsidRPr="00E40D48">
        <w:rPr>
          <w:rFonts w:asciiTheme="majorBidi" w:hAnsiTheme="majorBidi" w:cstheme="majorBidi"/>
          <w:sz w:val="28"/>
          <w:szCs w:val="28"/>
          <w:cs/>
        </w:rPr>
        <w:t>เมื่อครบกำหนดสัญญา</w:t>
      </w:r>
    </w:p>
    <w:p w14:paraId="24034C93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9D6DA8" w14:textId="70733A54" w:rsidR="00FE73BA" w:rsidRPr="003272BD" w:rsidRDefault="000D6132" w:rsidP="00135E2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FE73BA" w:rsidRPr="003272BD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</w:t>
      </w:r>
      <w:r w:rsidR="00FE73BA" w:rsidRPr="00D03462">
        <w:rPr>
          <w:rFonts w:asciiTheme="majorBidi" w:hAnsiTheme="majorBidi" w:cstheme="majorBidi"/>
          <w:sz w:val="28"/>
          <w:szCs w:val="28"/>
          <w:cs/>
        </w:rPr>
        <w:t>โดยมีระยะเวลาเช่</w:t>
      </w:r>
      <w:r w:rsidR="00FE73BA" w:rsidRPr="00D03462">
        <w:rPr>
          <w:rFonts w:asciiTheme="majorBidi" w:hAnsiTheme="majorBidi" w:cstheme="majorBidi" w:hint="cs"/>
          <w:sz w:val="28"/>
          <w:szCs w:val="28"/>
          <w:cs/>
        </w:rPr>
        <w:t>า</w:t>
      </w:r>
      <w:r w:rsidR="0002272A">
        <w:rPr>
          <w:rFonts w:asciiTheme="majorBidi" w:hAnsiTheme="majorBidi" w:cstheme="majorBidi"/>
          <w:sz w:val="28"/>
          <w:szCs w:val="28"/>
        </w:rPr>
        <w:t xml:space="preserve"> 3 </w:t>
      </w:r>
      <w:r w:rsidR="00FE73BA" w:rsidRPr="00D0346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FE73BA" w:rsidRPr="00F773AE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02272A">
        <w:rPr>
          <w:rFonts w:asciiTheme="majorBidi" w:hAnsiTheme="majorBidi" w:cstheme="majorBidi"/>
          <w:sz w:val="28"/>
          <w:szCs w:val="28"/>
        </w:rPr>
        <w:t xml:space="preserve"> 1 </w:t>
      </w:r>
      <w:r w:rsidR="00FE73BA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FE73BA"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73BA" w:rsidRPr="00F773AE">
        <w:rPr>
          <w:rFonts w:asciiTheme="majorBidi" w:hAnsiTheme="majorBidi" w:cstheme="majorBidi"/>
          <w:sz w:val="28"/>
          <w:szCs w:val="28"/>
        </w:rPr>
        <w:t>256</w:t>
      </w:r>
      <w:r w:rsidR="00FE73BA">
        <w:rPr>
          <w:rFonts w:asciiTheme="majorBidi" w:hAnsiTheme="majorBidi" w:cstheme="majorBidi"/>
          <w:sz w:val="28"/>
          <w:szCs w:val="28"/>
        </w:rPr>
        <w:t>7</w:t>
      </w:r>
      <w:r w:rsidR="00FE73BA" w:rsidRPr="00F773AE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="00FE73BA" w:rsidRPr="00F773AE">
        <w:rPr>
          <w:rFonts w:asciiTheme="majorBidi" w:hAnsiTheme="majorBidi" w:cstheme="majorBidi"/>
          <w:sz w:val="28"/>
          <w:szCs w:val="28"/>
        </w:rPr>
        <w:t>3</w:t>
      </w:r>
      <w:r w:rsidR="00FE73BA" w:rsidRPr="00F773AE">
        <w:rPr>
          <w:rFonts w:asciiTheme="majorBidi" w:hAnsiTheme="majorBidi" w:cs="Angsana New"/>
          <w:sz w:val="28"/>
          <w:szCs w:val="28"/>
        </w:rPr>
        <w:t>1</w:t>
      </w:r>
      <w:r w:rsidR="00FE73BA" w:rsidRPr="00F773A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E73BA" w:rsidRPr="00F773AE">
        <w:rPr>
          <w:rFonts w:asciiTheme="majorBidi" w:hAnsiTheme="majorBidi" w:cstheme="majorBidi"/>
          <w:sz w:val="28"/>
          <w:szCs w:val="28"/>
        </w:rPr>
        <w:t>2569</w:t>
      </w:r>
      <w:r w:rsidR="00FE73BA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E73BA" w:rsidRPr="00F47944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="00FE73BA"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E73BA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E73BA" w:rsidRPr="003272BD">
        <w:rPr>
          <w:rFonts w:asciiTheme="majorBidi" w:hAnsiTheme="majorBidi" w:cs="Angsana New"/>
          <w:i/>
          <w:iCs/>
          <w:sz w:val="28"/>
          <w:szCs w:val="28"/>
        </w:rPr>
        <w:t>3</w:t>
      </w:r>
      <w:r w:rsidR="00FE73BA" w:rsidRPr="003272BD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ตั้งแต่</w:t>
      </w:r>
      <w:r w:rsidR="00FE73BA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FE73BA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="00FE73BA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E73BA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E73BA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="00FE73BA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="00FE73BA" w:rsidRPr="003272BD">
        <w:rPr>
          <w:rFonts w:ascii="Angsana New" w:eastAsia="Cordia New" w:hAnsi="Angsana New"/>
          <w:i/>
          <w:iCs/>
          <w:spacing w:val="-4"/>
          <w:sz w:val="28"/>
          <w:szCs w:val="28"/>
        </w:rPr>
        <w:t xml:space="preserve"> </w:t>
      </w:r>
      <w:r w:rsidR="00FE73BA" w:rsidRPr="003272BD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="00FE73BA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="00FE73BA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="00FE73BA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FE73BA" w:rsidRPr="003272BD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0B84A019" w14:textId="77777777" w:rsidR="00FE73BA" w:rsidRPr="00EC6E59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79FE9F4B" w14:textId="77777777" w:rsidR="00FE73BA" w:rsidRPr="00B82D37" w:rsidRDefault="00FE73BA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ลูกหนี้เงินให้สินเชื่อและลูกหนี้ตามสัญญาเช่าซื้อ</w:t>
      </w:r>
    </w:p>
    <w:p w14:paraId="3831F3A3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6F5C8390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FE73BA" w:rsidRPr="00A36AFB" w14:paraId="41CAD53A" w14:textId="77777777" w:rsidTr="002D2981">
        <w:tc>
          <w:tcPr>
            <w:tcW w:w="3150" w:type="dxa"/>
          </w:tcPr>
          <w:p w14:paraId="4B3012DD" w14:textId="77777777" w:rsidR="00FE73BA" w:rsidRPr="00A36AFB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E508354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73BA" w:rsidRPr="00A36AFB" w14:paraId="55981B35" w14:textId="77777777" w:rsidTr="002D2981">
        <w:tc>
          <w:tcPr>
            <w:tcW w:w="3150" w:type="dxa"/>
          </w:tcPr>
          <w:p w14:paraId="1D62F640" w14:textId="77777777" w:rsidR="00FE73BA" w:rsidRPr="00A36AFB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88DC977" w14:textId="1DA27F6D" w:rsidR="00FE73BA" w:rsidRPr="008B2F96" w:rsidRDefault="005736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E73BA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 w:rsidR="00825C66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3314" w:type="dxa"/>
            <w:gridSpan w:val="3"/>
            <w:vAlign w:val="bottom"/>
          </w:tcPr>
          <w:p w14:paraId="7276E0B9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8B2F9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A36AFB" w14:paraId="38698F88" w14:textId="77777777" w:rsidTr="008A4476">
        <w:tc>
          <w:tcPr>
            <w:tcW w:w="3150" w:type="dxa"/>
          </w:tcPr>
          <w:p w14:paraId="47589FCA" w14:textId="7F1CF088" w:rsidR="00FE73BA" w:rsidRPr="00A36AFB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F6D290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F8B168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0FBACD7B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69B457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E381A1D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594EA054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A36AFB" w14:paraId="03BDB327" w14:textId="77777777" w:rsidTr="002D2981">
        <w:tc>
          <w:tcPr>
            <w:tcW w:w="3150" w:type="dxa"/>
          </w:tcPr>
          <w:p w14:paraId="44B42627" w14:textId="77777777" w:rsidR="00FE73BA" w:rsidRPr="00A36AFB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E288686" w14:textId="77777777" w:rsidR="00FE73BA" w:rsidRPr="00A36AFB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36AFB" w14:paraId="072E8304" w14:textId="77777777" w:rsidTr="008A4476">
        <w:tc>
          <w:tcPr>
            <w:tcW w:w="3150" w:type="dxa"/>
          </w:tcPr>
          <w:p w14:paraId="1F8E84EF" w14:textId="77777777" w:rsidR="00FE73BA" w:rsidRPr="00A36AFB" w:rsidRDefault="00FE73BA">
            <w:pPr>
              <w:spacing w:line="240" w:lineRule="auto"/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398E8D48" w14:textId="681C1DCC" w:rsidR="00FE73BA" w:rsidRPr="00A36AFB" w:rsidRDefault="0010062A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82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884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005</w:t>
            </w:r>
          </w:p>
        </w:tc>
        <w:tc>
          <w:tcPr>
            <w:tcW w:w="1080" w:type="dxa"/>
          </w:tcPr>
          <w:p w14:paraId="2CCECF6F" w14:textId="0988782B" w:rsidR="00FE73BA" w:rsidRPr="00A36AFB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003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703</w:t>
            </w:r>
          </w:p>
        </w:tc>
        <w:tc>
          <w:tcPr>
            <w:tcW w:w="1186" w:type="dxa"/>
          </w:tcPr>
          <w:p w14:paraId="14F8ABB8" w14:textId="3A400D78" w:rsidR="00FE73BA" w:rsidRPr="00A36AFB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181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887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708</w:t>
            </w:r>
          </w:p>
        </w:tc>
        <w:tc>
          <w:tcPr>
            <w:tcW w:w="1080" w:type="dxa"/>
          </w:tcPr>
          <w:p w14:paraId="22E075E1" w14:textId="77777777" w:rsidR="00FE73BA" w:rsidRPr="00A36AFB" w:rsidRDefault="00FE73BA" w:rsidP="0002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80,508,52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18170FE2" w14:textId="77777777" w:rsidR="00FE73BA" w:rsidRPr="00A36AFB" w:rsidRDefault="00FE73BA" w:rsidP="0002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96,292,19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47C90E18" w14:textId="77777777" w:rsidR="00FE73BA" w:rsidRPr="00A36AFB" w:rsidRDefault="00FE73BA" w:rsidP="0002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176,800,72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FE73BA" w:rsidRPr="00A36AFB" w14:paraId="7C439ADE" w14:textId="77777777" w:rsidTr="008A4476">
        <w:tc>
          <w:tcPr>
            <w:tcW w:w="3150" w:type="dxa"/>
          </w:tcPr>
          <w:p w14:paraId="1E64F132" w14:textId="1BDD39F9" w:rsidR="00FE73BA" w:rsidRPr="00935EED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331" w:right="-115" w:hanging="374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="00DE3133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194B843D" w14:textId="77777777" w:rsidR="00FE73BA" w:rsidRDefault="00FE73BA" w:rsidP="00E4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2936F64" w14:textId="2248F6CB" w:rsidR="00573625" w:rsidRPr="00A36AFB" w:rsidRDefault="0010062A" w:rsidP="00E4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386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567</w:t>
            </w:r>
          </w:p>
        </w:tc>
        <w:tc>
          <w:tcPr>
            <w:tcW w:w="1080" w:type="dxa"/>
          </w:tcPr>
          <w:p w14:paraId="4D492982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5C0E50" w14:textId="64309E6A" w:rsidR="00573625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0DE87B5F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8DD85D4" w14:textId="024129B4" w:rsidR="00573625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386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567</w:t>
            </w:r>
          </w:p>
        </w:tc>
        <w:tc>
          <w:tcPr>
            <w:tcW w:w="1080" w:type="dxa"/>
          </w:tcPr>
          <w:p w14:paraId="7563E151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C7DAC9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14:paraId="75211C52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4864B0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7E4B60D1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CE2A90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</w:tr>
      <w:tr w:rsidR="00AD246F" w:rsidRPr="00A36AFB" w14:paraId="3623D4B3" w14:textId="77777777" w:rsidTr="008A4476">
        <w:tc>
          <w:tcPr>
            <w:tcW w:w="3150" w:type="dxa"/>
            <w:vAlign w:val="bottom"/>
          </w:tcPr>
          <w:p w14:paraId="48993E91" w14:textId="77777777" w:rsidR="00AD246F" w:rsidRPr="00A36AFB" w:rsidRDefault="00AD246F" w:rsidP="00AD246F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3A022DB2" w14:textId="2F80E749" w:rsidR="00AD246F" w:rsidRPr="009971D8" w:rsidRDefault="0010062A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85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270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572</w:t>
            </w:r>
          </w:p>
        </w:tc>
        <w:tc>
          <w:tcPr>
            <w:tcW w:w="1080" w:type="dxa"/>
          </w:tcPr>
          <w:p w14:paraId="009FEA86" w14:textId="1A3C7CD9" w:rsidR="00AD246F" w:rsidRPr="009971D8" w:rsidRDefault="0010062A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99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003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703</w:t>
            </w:r>
          </w:p>
        </w:tc>
        <w:tc>
          <w:tcPr>
            <w:tcW w:w="1186" w:type="dxa"/>
          </w:tcPr>
          <w:p w14:paraId="11F4B687" w14:textId="62D1E6C0" w:rsidR="00AD246F" w:rsidRPr="009971D8" w:rsidRDefault="0010062A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184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274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275</w:t>
            </w:r>
          </w:p>
        </w:tc>
        <w:tc>
          <w:tcPr>
            <w:tcW w:w="1080" w:type="dxa"/>
          </w:tcPr>
          <w:p w14:paraId="740B1416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82,910,28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680E7A6D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2E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96,292,19</w:t>
            </w:r>
            <w:r w:rsidRPr="004C2E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0E7B9585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179,202,480</w:t>
            </w:r>
          </w:p>
        </w:tc>
      </w:tr>
      <w:tr w:rsidR="00FE73BA" w:rsidRPr="00A36AFB" w14:paraId="3836288D" w14:textId="77777777" w:rsidTr="008A4476">
        <w:tc>
          <w:tcPr>
            <w:tcW w:w="3150" w:type="dxa"/>
            <w:vAlign w:val="bottom"/>
          </w:tcPr>
          <w:p w14:paraId="17A3B883" w14:textId="34DDBA5D" w:rsidR="00FE73BA" w:rsidRPr="00935EED" w:rsidRDefault="00FE73BA" w:rsidP="0059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left="331" w:right="-115" w:hanging="33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า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48375149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A9E8206" w14:textId="431236E8" w:rsidR="00573625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CA2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CA2">
              <w:rPr>
                <w:rFonts w:ascii="Angsana New" w:hAnsi="Angsana New" w:cs="Angsana New"/>
                <w:sz w:val="28"/>
                <w:szCs w:val="28"/>
              </w:rPr>
              <w:t>760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6917816" w14:textId="77777777" w:rsidR="00FE73BA" w:rsidRDefault="00FE73BA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7F9B586" w14:textId="5A6499C9" w:rsidR="00573625" w:rsidRPr="00E40D48" w:rsidRDefault="0010062A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C1E3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1E3D">
              <w:rPr>
                <w:rFonts w:ascii="Angsana New" w:hAnsi="Angsana New" w:cs="Angsana New"/>
                <w:sz w:val="28"/>
                <w:szCs w:val="28"/>
              </w:rPr>
              <w:t>002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1E3D">
              <w:rPr>
                <w:rFonts w:ascii="Angsana New" w:hAnsi="Angsana New" w:cs="Angsana New"/>
                <w:sz w:val="28"/>
                <w:szCs w:val="28"/>
              </w:rPr>
              <w:t>904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</w:tcPr>
          <w:p w14:paraId="6178DF83" w14:textId="77777777" w:rsidR="00FE73BA" w:rsidRDefault="00FE73B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1B0F7C6" w14:textId="432E487D" w:rsidR="00573625" w:rsidRPr="00A36AFB" w:rsidRDefault="0010062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47DD4">
              <w:rPr>
                <w:rFonts w:ascii="Angsana New" w:hAnsi="Angsana New" w:cs="Angsana New"/>
                <w:sz w:val="28"/>
                <w:szCs w:val="28"/>
              </w:rPr>
              <w:t>938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664)</w:t>
            </w:r>
          </w:p>
        </w:tc>
        <w:tc>
          <w:tcPr>
            <w:tcW w:w="1080" w:type="dxa"/>
          </w:tcPr>
          <w:p w14:paraId="3D1E3F58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0F9B2" w14:textId="77777777" w:rsidR="00FE73BA" w:rsidRPr="00A36AFB" w:rsidRDefault="00FE73BA" w:rsidP="000227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991)</w:t>
            </w:r>
          </w:p>
        </w:tc>
        <w:tc>
          <w:tcPr>
            <w:tcW w:w="1080" w:type="dxa"/>
          </w:tcPr>
          <w:p w14:paraId="2527FCA1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37399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109)</w:t>
            </w:r>
          </w:p>
        </w:tc>
        <w:tc>
          <w:tcPr>
            <w:tcW w:w="1154" w:type="dxa"/>
          </w:tcPr>
          <w:p w14:paraId="27467685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3DA029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515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100)</w:t>
            </w:r>
          </w:p>
        </w:tc>
      </w:tr>
      <w:tr w:rsidR="00AD246F" w:rsidRPr="00A36AFB" w14:paraId="6389278B" w14:textId="77777777" w:rsidTr="008A4476">
        <w:tc>
          <w:tcPr>
            <w:tcW w:w="3150" w:type="dxa"/>
            <w:vAlign w:val="bottom"/>
          </w:tcPr>
          <w:p w14:paraId="10BE7308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754FAA28" w14:textId="3F4605B3" w:rsidR="00AD246F" w:rsidRPr="009971D8" w:rsidRDefault="0010062A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80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C1E3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334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C1E3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812</w:t>
            </w:r>
          </w:p>
        </w:tc>
        <w:tc>
          <w:tcPr>
            <w:tcW w:w="1080" w:type="dxa"/>
          </w:tcPr>
          <w:p w14:paraId="0C3FBFD7" w14:textId="744C5C07" w:rsidR="00AD246F" w:rsidRPr="009971D8" w:rsidRDefault="0010062A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97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C1E3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000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C1E3D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186" w:type="dxa"/>
          </w:tcPr>
          <w:p w14:paraId="04AF3F99" w14:textId="2441653E" w:rsidR="00AD246F" w:rsidRPr="009971D8" w:rsidRDefault="0010062A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062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177</w:t>
            </w:r>
            <w:r w:rsidRPr="00100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34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335,611</w:t>
            </w:r>
          </w:p>
        </w:tc>
        <w:tc>
          <w:tcPr>
            <w:tcW w:w="1080" w:type="dxa"/>
          </w:tcPr>
          <w:p w14:paraId="522795AA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78,303,294</w:t>
            </w:r>
          </w:p>
        </w:tc>
        <w:tc>
          <w:tcPr>
            <w:tcW w:w="1080" w:type="dxa"/>
          </w:tcPr>
          <w:p w14:paraId="53A586BB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94,384,086</w:t>
            </w:r>
          </w:p>
        </w:tc>
        <w:tc>
          <w:tcPr>
            <w:tcW w:w="1154" w:type="dxa"/>
          </w:tcPr>
          <w:p w14:paraId="102E83F6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172,687,380</w:t>
            </w:r>
          </w:p>
        </w:tc>
      </w:tr>
      <w:tr w:rsidR="00FE73BA" w:rsidRPr="00A36AFB" w14:paraId="618F7C13" w14:textId="77777777" w:rsidTr="008A4476">
        <w:tc>
          <w:tcPr>
            <w:tcW w:w="3150" w:type="dxa"/>
            <w:vAlign w:val="bottom"/>
          </w:tcPr>
          <w:p w14:paraId="1FBEDBA9" w14:textId="77777777" w:rsidR="00FE73BA" w:rsidRPr="00A36AFB" w:rsidRDefault="00FE73BA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7FDA5E7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D28202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ED26091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CF6C5A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7C6BB9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F3D666F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73BA" w:rsidRPr="00A36AFB" w14:paraId="7CD23903" w14:textId="77777777" w:rsidTr="008A4476">
        <w:tc>
          <w:tcPr>
            <w:tcW w:w="3150" w:type="dxa"/>
            <w:vAlign w:val="bottom"/>
          </w:tcPr>
          <w:p w14:paraId="5897D73E" w14:textId="77777777" w:rsidR="00FE73BA" w:rsidRPr="00A36AFB" w:rsidRDefault="00FE73BA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54294668" w14:textId="3C5E6E1E" w:rsidR="00FE73BA" w:rsidRPr="00A36AFB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486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74594"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  <w:tc>
          <w:tcPr>
            <w:tcW w:w="1080" w:type="dxa"/>
          </w:tcPr>
          <w:p w14:paraId="4E7ED84D" w14:textId="3BF9D550" w:rsidR="00FE73BA" w:rsidRPr="00A36AFB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177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474</w:t>
            </w:r>
          </w:p>
        </w:tc>
        <w:tc>
          <w:tcPr>
            <w:tcW w:w="1186" w:type="dxa"/>
          </w:tcPr>
          <w:p w14:paraId="733CD79D" w14:textId="2F137E39" w:rsidR="00FE73BA" w:rsidRPr="00A36AFB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66</w:t>
            </w:r>
            <w:r w:rsidR="00FD14C1">
              <w:rPr>
                <w:rFonts w:ascii="Angsana New" w:hAnsi="Angsana New" w:cs="Angsana New"/>
                <w:sz w:val="28"/>
                <w:szCs w:val="28"/>
              </w:rPr>
              <w:t>4,034</w:t>
            </w:r>
          </w:p>
        </w:tc>
        <w:tc>
          <w:tcPr>
            <w:tcW w:w="1080" w:type="dxa"/>
          </w:tcPr>
          <w:p w14:paraId="0028937B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2,360,260</w:t>
            </w:r>
          </w:p>
        </w:tc>
        <w:tc>
          <w:tcPr>
            <w:tcW w:w="1080" w:type="dxa"/>
          </w:tcPr>
          <w:p w14:paraId="2FAE8976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2,749,934</w:t>
            </w:r>
          </w:p>
        </w:tc>
        <w:tc>
          <w:tcPr>
            <w:tcW w:w="1154" w:type="dxa"/>
          </w:tcPr>
          <w:p w14:paraId="55DC3B0D" w14:textId="39A0BCE6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5,110,194</w:t>
            </w:r>
          </w:p>
        </w:tc>
      </w:tr>
      <w:tr w:rsidR="00FE73BA" w:rsidRPr="00A36AFB" w14:paraId="2ACFEEF5" w14:textId="77777777" w:rsidTr="008A4476">
        <w:tc>
          <w:tcPr>
            <w:tcW w:w="3150" w:type="dxa"/>
            <w:vAlign w:val="bottom"/>
          </w:tcPr>
          <w:p w14:paraId="27E21962" w14:textId="74752471" w:rsidR="00FE73BA" w:rsidRPr="00A36AFB" w:rsidRDefault="00FE73BA" w:rsidP="00592F7F">
            <w:pPr>
              <w:tabs>
                <w:tab w:val="clear" w:pos="227"/>
                <w:tab w:val="clear" w:pos="454"/>
                <w:tab w:val="left" w:pos="341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E31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27F490A8" w14:textId="10FFA3D5" w:rsidR="00FE73BA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(653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74594">
              <w:rPr>
                <w:rFonts w:ascii="Angsana New" w:hAnsi="Angsana New" w:cs="Angsana New"/>
                <w:sz w:val="28"/>
                <w:szCs w:val="28"/>
              </w:rPr>
              <w:t>874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C5E3E84" w14:textId="29C7B3FA" w:rsidR="00FE73BA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(585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794)</w:t>
            </w:r>
          </w:p>
        </w:tc>
        <w:tc>
          <w:tcPr>
            <w:tcW w:w="1186" w:type="dxa"/>
          </w:tcPr>
          <w:p w14:paraId="769144B6" w14:textId="2FCB3844" w:rsidR="00FE73BA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239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6CEA">
              <w:rPr>
                <w:rFonts w:ascii="Angsana New" w:hAnsi="Angsana New" w:cs="Angsana New"/>
                <w:sz w:val="28"/>
                <w:szCs w:val="28"/>
              </w:rPr>
              <w:t>668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E05F693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(597,333)</w:t>
            </w:r>
          </w:p>
        </w:tc>
        <w:tc>
          <w:tcPr>
            <w:tcW w:w="1080" w:type="dxa"/>
          </w:tcPr>
          <w:p w14:paraId="05D13402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(492,245)</w:t>
            </w:r>
          </w:p>
        </w:tc>
        <w:tc>
          <w:tcPr>
            <w:tcW w:w="1154" w:type="dxa"/>
          </w:tcPr>
          <w:p w14:paraId="45C4D298" w14:textId="667B9321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(1,089,5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</w:tr>
      <w:tr w:rsidR="00FE73BA" w:rsidRPr="00A36AFB" w14:paraId="453ACE37" w14:textId="77777777" w:rsidTr="008A4476">
        <w:tc>
          <w:tcPr>
            <w:tcW w:w="3150" w:type="dxa"/>
            <w:vAlign w:val="bottom"/>
          </w:tcPr>
          <w:p w14:paraId="060EE966" w14:textId="77777777" w:rsidR="00FE73BA" w:rsidRPr="0041776F" w:rsidRDefault="00FE73BA">
            <w:pPr>
              <w:tabs>
                <w:tab w:val="clear" w:pos="454"/>
                <w:tab w:val="left" w:pos="433"/>
              </w:tabs>
              <w:spacing w:line="240" w:lineRule="auto"/>
              <w:ind w:left="-18" w:right="-106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051CB0F8" w14:textId="13261676" w:rsidR="00FE73BA" w:rsidRPr="000B6670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832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686</w:t>
            </w:r>
          </w:p>
        </w:tc>
        <w:tc>
          <w:tcPr>
            <w:tcW w:w="1080" w:type="dxa"/>
          </w:tcPr>
          <w:p w14:paraId="38BDD570" w14:textId="141250F6" w:rsidR="00FE73BA" w:rsidRPr="000B6670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591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680</w:t>
            </w:r>
          </w:p>
        </w:tc>
        <w:tc>
          <w:tcPr>
            <w:tcW w:w="1186" w:type="dxa"/>
          </w:tcPr>
          <w:p w14:paraId="65B1FE21" w14:textId="6A0D5062" w:rsidR="00FE73BA" w:rsidRPr="000B6670" w:rsidRDefault="0010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424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366</w:t>
            </w:r>
          </w:p>
        </w:tc>
        <w:tc>
          <w:tcPr>
            <w:tcW w:w="1080" w:type="dxa"/>
          </w:tcPr>
          <w:p w14:paraId="786F2D06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1,762,927</w:t>
            </w:r>
          </w:p>
        </w:tc>
        <w:tc>
          <w:tcPr>
            <w:tcW w:w="1080" w:type="dxa"/>
          </w:tcPr>
          <w:p w14:paraId="5C1F34BE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2,257,689</w:t>
            </w:r>
          </w:p>
        </w:tc>
        <w:tc>
          <w:tcPr>
            <w:tcW w:w="1154" w:type="dxa"/>
          </w:tcPr>
          <w:p w14:paraId="343736B7" w14:textId="77357F73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4,020,616</w:t>
            </w:r>
          </w:p>
        </w:tc>
      </w:tr>
      <w:tr w:rsidR="00FE73BA" w:rsidRPr="00A36AFB" w14:paraId="586EE95E" w14:textId="77777777" w:rsidTr="008A4476">
        <w:tc>
          <w:tcPr>
            <w:tcW w:w="3150" w:type="dxa"/>
          </w:tcPr>
          <w:p w14:paraId="7C05F59C" w14:textId="2F36F831" w:rsidR="00FE73BA" w:rsidRPr="00017E18" w:rsidRDefault="00FE73BA" w:rsidP="00DE31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430"/>
                <w:tab w:val="left" w:pos="460"/>
                <w:tab w:val="left" w:pos="550"/>
              </w:tabs>
              <w:spacing w:line="240" w:lineRule="auto"/>
              <w:ind w:left="331" w:right="-115" w:hanging="331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="00DE3133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017E1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า</w:t>
            </w:r>
            <w:r w:rsidRP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70AFD15C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595588" w14:textId="0D2F0360" w:rsidR="00573625" w:rsidRPr="00A36AFB" w:rsidRDefault="00100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(61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565)</w:t>
            </w:r>
          </w:p>
        </w:tc>
        <w:tc>
          <w:tcPr>
            <w:tcW w:w="1080" w:type="dxa"/>
          </w:tcPr>
          <w:p w14:paraId="2150896E" w14:textId="77777777" w:rsidR="00FE73BA" w:rsidRDefault="00FE73BA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FF4774" w14:textId="2F02B6CD" w:rsidR="00573625" w:rsidRPr="00A36AFB" w:rsidRDefault="0010062A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(20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858)</w:t>
            </w:r>
          </w:p>
        </w:tc>
        <w:tc>
          <w:tcPr>
            <w:tcW w:w="1186" w:type="dxa"/>
          </w:tcPr>
          <w:p w14:paraId="2042C525" w14:textId="77777777" w:rsidR="00FE73BA" w:rsidRDefault="00FE73B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9F87456" w14:textId="6E1BADCA" w:rsidR="00573625" w:rsidRPr="00A36AFB" w:rsidRDefault="0010062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(82</w:t>
            </w:r>
            <w:r w:rsidRPr="0010062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sz w:val="28"/>
                <w:szCs w:val="28"/>
                <w:cs/>
              </w:rPr>
              <w:t>423)</w:t>
            </w:r>
          </w:p>
        </w:tc>
        <w:tc>
          <w:tcPr>
            <w:tcW w:w="1080" w:type="dxa"/>
          </w:tcPr>
          <w:p w14:paraId="7B93E3ED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BEF62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(79,085)</w:t>
            </w:r>
          </w:p>
        </w:tc>
        <w:tc>
          <w:tcPr>
            <w:tcW w:w="1080" w:type="dxa"/>
          </w:tcPr>
          <w:p w14:paraId="403B7F35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BF0CA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(24,168)</w:t>
            </w:r>
          </w:p>
        </w:tc>
        <w:tc>
          <w:tcPr>
            <w:tcW w:w="1154" w:type="dxa"/>
          </w:tcPr>
          <w:p w14:paraId="24A15BBD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919C8" w14:textId="77777777" w:rsidR="00FE73BA" w:rsidRPr="00A36AFB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(103,25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73BA" w:rsidRPr="00A36AFB" w14:paraId="5C56F43D" w14:textId="77777777" w:rsidTr="008A4476">
        <w:tc>
          <w:tcPr>
            <w:tcW w:w="3150" w:type="dxa"/>
            <w:vAlign w:val="bottom"/>
          </w:tcPr>
          <w:p w14:paraId="31FBA194" w14:textId="77777777" w:rsidR="00FE73BA" w:rsidRPr="00A36AFB" w:rsidRDefault="00FE73BA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1D7269DC" w14:textId="1FB6F712" w:rsidR="00FE73BA" w:rsidRPr="000B6670" w:rsidRDefault="001006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771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121</w:t>
            </w:r>
          </w:p>
        </w:tc>
        <w:tc>
          <w:tcPr>
            <w:tcW w:w="1080" w:type="dxa"/>
          </w:tcPr>
          <w:p w14:paraId="4953CE26" w14:textId="18814713" w:rsidR="00FE73BA" w:rsidRPr="000B6670" w:rsidRDefault="0010062A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570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822</w:t>
            </w:r>
          </w:p>
        </w:tc>
        <w:tc>
          <w:tcPr>
            <w:tcW w:w="1186" w:type="dxa"/>
          </w:tcPr>
          <w:p w14:paraId="2F186E9C" w14:textId="47FD1A21" w:rsidR="00FE73BA" w:rsidRPr="000B6670" w:rsidRDefault="001006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341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0062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943</w:t>
            </w:r>
          </w:p>
        </w:tc>
        <w:tc>
          <w:tcPr>
            <w:tcW w:w="1080" w:type="dxa"/>
          </w:tcPr>
          <w:p w14:paraId="5758123D" w14:textId="77777777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1,683,842</w:t>
            </w:r>
          </w:p>
        </w:tc>
        <w:tc>
          <w:tcPr>
            <w:tcW w:w="1080" w:type="dxa"/>
          </w:tcPr>
          <w:p w14:paraId="68C09782" w14:textId="77777777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2,233,521</w:t>
            </w:r>
          </w:p>
        </w:tc>
        <w:tc>
          <w:tcPr>
            <w:tcW w:w="1154" w:type="dxa"/>
          </w:tcPr>
          <w:p w14:paraId="3F813EE7" w14:textId="57083CB1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3,917,363</w:t>
            </w:r>
          </w:p>
        </w:tc>
      </w:tr>
      <w:tr w:rsidR="00FE73BA" w:rsidRPr="00A36AFB" w14:paraId="114B5AC7" w14:textId="77777777" w:rsidTr="008A4476">
        <w:tc>
          <w:tcPr>
            <w:tcW w:w="3150" w:type="dxa"/>
            <w:vAlign w:val="bottom"/>
          </w:tcPr>
          <w:p w14:paraId="0EE4BD93" w14:textId="77777777" w:rsidR="00FE73BA" w:rsidRPr="00A36AFB" w:rsidRDefault="00FE73BA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8497C14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29F6A4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2E7B04C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63085D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448678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EE77A4A" w14:textId="77777777" w:rsidR="00FE73BA" w:rsidRPr="00A36AF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73BA" w:rsidRPr="00A36AFB" w14:paraId="27D942B3" w14:textId="77777777" w:rsidTr="008A4476">
        <w:tc>
          <w:tcPr>
            <w:tcW w:w="3150" w:type="dxa"/>
          </w:tcPr>
          <w:p w14:paraId="12E63B5E" w14:textId="4DC51D1A" w:rsidR="00FE73BA" w:rsidRPr="00A36AFB" w:rsidRDefault="00FE73BA" w:rsidP="00DE3133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32" w:right="-101" w:hanging="346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</w:t>
            </w:r>
            <w:r w:rsidR="00017E1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</w:tcPr>
          <w:p w14:paraId="411E9954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5F1A24D" w14:textId="57FA93FF" w:rsidR="00573625" w:rsidRPr="000B6670" w:rsidRDefault="00E14B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82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C1E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D49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1080" w:type="dxa"/>
          </w:tcPr>
          <w:p w14:paraId="17697773" w14:textId="77777777" w:rsidR="00FE73BA" w:rsidRDefault="00FE73BA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0007B3E" w14:textId="516CE830" w:rsidR="00573625" w:rsidRPr="000B6670" w:rsidRDefault="00E14B8D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D49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571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D49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1186" w:type="dxa"/>
          </w:tcPr>
          <w:p w14:paraId="72278299" w14:textId="77777777" w:rsidR="00FE73BA" w:rsidRDefault="00FE73BA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ADB91E6" w14:textId="7BD5C493" w:rsidR="00573625" w:rsidRPr="000B6670" w:rsidRDefault="00E14B8D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181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C413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</w:t>
            </w:r>
            <w:r w:rsidR="00C4134A" w:rsidRPr="00E14B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E14B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554</w:t>
            </w:r>
          </w:p>
        </w:tc>
        <w:tc>
          <w:tcPr>
            <w:tcW w:w="1080" w:type="dxa"/>
          </w:tcPr>
          <w:p w14:paraId="7478F7F2" w14:textId="77777777" w:rsidR="00FE73BA" w:rsidRPr="006B66CE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CD057C" w14:textId="77777777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1080" w:type="dxa"/>
          </w:tcPr>
          <w:p w14:paraId="57584894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E52A22" w14:textId="77777777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607</w:t>
            </w:r>
          </w:p>
        </w:tc>
        <w:tc>
          <w:tcPr>
            <w:tcW w:w="1154" w:type="dxa"/>
          </w:tcPr>
          <w:p w14:paraId="228E486C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7D2AA1" w14:textId="77777777" w:rsidR="00FE73BA" w:rsidRPr="00A36AF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743</w:t>
            </w:r>
          </w:p>
        </w:tc>
      </w:tr>
    </w:tbl>
    <w:p w14:paraId="54E0893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44FC1789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161FAA7B" w14:textId="77777777" w:rsidR="00FE73BA" w:rsidRPr="006B417E" w:rsidRDefault="00FE73BA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7DBDDA4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FE73BA" w:rsidRPr="006B417E" w14:paraId="329476C3" w14:textId="77777777">
        <w:tc>
          <w:tcPr>
            <w:tcW w:w="3150" w:type="dxa"/>
          </w:tcPr>
          <w:p w14:paraId="28D2B5D2" w14:textId="77777777" w:rsidR="00FE73BA" w:rsidRPr="006B417E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695F994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73BA" w:rsidRPr="006B417E" w14:paraId="0D8EC776" w14:textId="77777777">
        <w:tc>
          <w:tcPr>
            <w:tcW w:w="3150" w:type="dxa"/>
          </w:tcPr>
          <w:p w14:paraId="049CE212" w14:textId="77777777" w:rsidR="00FE73BA" w:rsidRPr="006B417E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11998E1B" w14:textId="54B4DC0E" w:rsidR="00FE73BA" w:rsidRPr="006B417E" w:rsidRDefault="0057362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3314" w:type="dxa"/>
            <w:gridSpan w:val="3"/>
            <w:vAlign w:val="bottom"/>
          </w:tcPr>
          <w:p w14:paraId="4AED52D0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8B2F9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65BBE39F" w14:textId="77777777">
        <w:tc>
          <w:tcPr>
            <w:tcW w:w="3150" w:type="dxa"/>
          </w:tcPr>
          <w:p w14:paraId="3986C1CD" w14:textId="77777777" w:rsidR="00FE73BA" w:rsidRPr="006B417E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C59757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44B8B1F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3124E5AD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6F8BFE47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8A6E13A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651B5C96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6B417E" w14:paraId="1490F4C4" w14:textId="77777777">
        <w:tc>
          <w:tcPr>
            <w:tcW w:w="3150" w:type="dxa"/>
          </w:tcPr>
          <w:p w14:paraId="741831A3" w14:textId="77777777" w:rsidR="00FE73BA" w:rsidRPr="006B417E" w:rsidRDefault="00FE73B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F35231D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6B417E" w14:paraId="5B9EFB11" w14:textId="77777777" w:rsidTr="00401401">
        <w:tc>
          <w:tcPr>
            <w:tcW w:w="3150" w:type="dxa"/>
            <w:vAlign w:val="center"/>
          </w:tcPr>
          <w:p w14:paraId="180AC5E4" w14:textId="77777777" w:rsidR="00FE73BA" w:rsidRPr="006B417E" w:rsidRDefault="00FE73BA" w:rsidP="00401401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705688A1" w14:textId="128054C5" w:rsidR="00FE73BA" w:rsidRPr="007C492B" w:rsidRDefault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80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937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822</w:t>
            </w:r>
          </w:p>
        </w:tc>
        <w:tc>
          <w:tcPr>
            <w:tcW w:w="1080" w:type="dxa"/>
          </w:tcPr>
          <w:p w14:paraId="42C4694C" w14:textId="3A6B5709" w:rsidR="00FE73BA" w:rsidRPr="007C492B" w:rsidRDefault="00BA576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887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119</w:t>
            </w:r>
          </w:p>
        </w:tc>
        <w:tc>
          <w:tcPr>
            <w:tcW w:w="1186" w:type="dxa"/>
          </w:tcPr>
          <w:p w14:paraId="0408562A" w14:textId="79D3D8D7" w:rsidR="00FE73BA" w:rsidRPr="007C492B" w:rsidRDefault="00BA576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177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824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941</w:t>
            </w:r>
          </w:p>
        </w:tc>
        <w:tc>
          <w:tcPr>
            <w:tcW w:w="1064" w:type="dxa"/>
          </w:tcPr>
          <w:p w14:paraId="4EDE3CA8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78,789,615</w:t>
            </w:r>
          </w:p>
        </w:tc>
        <w:tc>
          <w:tcPr>
            <w:tcW w:w="1080" w:type="dxa"/>
          </w:tcPr>
          <w:p w14:paraId="3EC9EA19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94,528,726</w:t>
            </w:r>
          </w:p>
        </w:tc>
        <w:tc>
          <w:tcPr>
            <w:tcW w:w="1170" w:type="dxa"/>
          </w:tcPr>
          <w:p w14:paraId="63269E97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173,318,341</w:t>
            </w:r>
          </w:p>
        </w:tc>
      </w:tr>
      <w:tr w:rsidR="00FE73BA" w:rsidRPr="006B417E" w14:paraId="4D2546F7" w14:textId="77777777" w:rsidTr="00401401">
        <w:tc>
          <w:tcPr>
            <w:tcW w:w="3150" w:type="dxa"/>
            <w:vAlign w:val="center"/>
          </w:tcPr>
          <w:p w14:paraId="7D12B0CF" w14:textId="7A0E3833" w:rsidR="00FE73BA" w:rsidRPr="00935EED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587"/>
              </w:tabs>
              <w:spacing w:line="240" w:lineRule="auto"/>
              <w:ind w:left="331" w:right="-115" w:hanging="374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40140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6078FCB6" w14:textId="77777777" w:rsidR="00FE73BA" w:rsidRDefault="00FE73B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376F686" w14:textId="39092329" w:rsidR="00573625" w:rsidRPr="007C492B" w:rsidRDefault="00BA5765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358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294</w:t>
            </w:r>
          </w:p>
        </w:tc>
        <w:tc>
          <w:tcPr>
            <w:tcW w:w="1080" w:type="dxa"/>
          </w:tcPr>
          <w:p w14:paraId="02AAC4B5" w14:textId="77777777" w:rsidR="00FE73BA" w:rsidRDefault="00FE73BA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31AC0" w14:textId="2E969BE2" w:rsidR="00573625" w:rsidRPr="007C492B" w:rsidRDefault="00BA5765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45E1340D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C7E264E" w14:textId="54B45534" w:rsidR="00573625" w:rsidRPr="007C492B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358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294</w:t>
            </w:r>
          </w:p>
        </w:tc>
        <w:tc>
          <w:tcPr>
            <w:tcW w:w="1064" w:type="dxa"/>
          </w:tcPr>
          <w:p w14:paraId="0E90801D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FA316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1080" w:type="dxa"/>
          </w:tcPr>
          <w:p w14:paraId="197078EF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DC188F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8A6CE1D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DEFCC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</w:tr>
      <w:tr w:rsidR="0063001C" w:rsidRPr="006B417E" w14:paraId="74088933" w14:textId="77777777" w:rsidTr="009971D8">
        <w:tc>
          <w:tcPr>
            <w:tcW w:w="3150" w:type="dxa"/>
            <w:vAlign w:val="center"/>
          </w:tcPr>
          <w:p w14:paraId="2A205443" w14:textId="77777777" w:rsidR="0063001C" w:rsidRPr="006B417E" w:rsidRDefault="0063001C" w:rsidP="0063001C">
            <w:pPr>
              <w:spacing w:line="240" w:lineRule="auto"/>
              <w:ind w:left="-18" w:right="-106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354D62B6" w14:textId="00866C32" w:rsidR="0063001C" w:rsidRPr="009971D8" w:rsidRDefault="00BA5765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83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296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116</w:t>
            </w:r>
          </w:p>
        </w:tc>
        <w:tc>
          <w:tcPr>
            <w:tcW w:w="1080" w:type="dxa"/>
          </w:tcPr>
          <w:p w14:paraId="74D0A7D2" w14:textId="01DE2526" w:rsidR="0063001C" w:rsidRPr="009971D8" w:rsidRDefault="00BA5765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887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119</w:t>
            </w:r>
          </w:p>
        </w:tc>
        <w:tc>
          <w:tcPr>
            <w:tcW w:w="1186" w:type="dxa"/>
          </w:tcPr>
          <w:p w14:paraId="03C31CFA" w14:textId="62EB87BB" w:rsidR="0063001C" w:rsidRPr="009971D8" w:rsidRDefault="00BA5765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180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183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235</w:t>
            </w:r>
          </w:p>
        </w:tc>
        <w:tc>
          <w:tcPr>
            <w:tcW w:w="1064" w:type="dxa"/>
            <w:vAlign w:val="center"/>
          </w:tcPr>
          <w:p w14:paraId="6F3B55B2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E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81,164,258</w:t>
            </w:r>
          </w:p>
        </w:tc>
        <w:tc>
          <w:tcPr>
            <w:tcW w:w="1080" w:type="dxa"/>
            <w:vAlign w:val="center"/>
          </w:tcPr>
          <w:p w14:paraId="52537451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94,528,72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center"/>
          </w:tcPr>
          <w:p w14:paraId="66A21B91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175,692,984</w:t>
            </w:r>
          </w:p>
        </w:tc>
      </w:tr>
      <w:tr w:rsidR="00FE73BA" w:rsidRPr="006B417E" w14:paraId="34B99CB9" w14:textId="77777777" w:rsidTr="00401401">
        <w:trPr>
          <w:trHeight w:val="452"/>
        </w:trPr>
        <w:tc>
          <w:tcPr>
            <w:tcW w:w="3150" w:type="dxa"/>
            <w:vAlign w:val="center"/>
          </w:tcPr>
          <w:p w14:paraId="06846F94" w14:textId="1B15DC06" w:rsidR="00FE73BA" w:rsidRPr="00EC4A16" w:rsidRDefault="00FE73BA" w:rsidP="00DE3133">
            <w:pPr>
              <w:tabs>
                <w:tab w:val="clear" w:pos="227"/>
                <w:tab w:val="left" w:pos="340"/>
                <w:tab w:val="left" w:pos="520"/>
              </w:tabs>
              <w:spacing w:line="240" w:lineRule="auto"/>
              <w:ind w:left="332" w:right="-101" w:hanging="346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EC4A1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า 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438493CB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D6C30A" w14:textId="5AD3E50E" w:rsidR="00573625" w:rsidRPr="007C492B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B5F7B">
              <w:rPr>
                <w:rFonts w:ascii="Angsana New" w:hAnsi="Angsana New" w:cs="Angsana New"/>
                <w:sz w:val="28"/>
                <w:szCs w:val="28"/>
              </w:rPr>
              <w:t>877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A7DC1">
              <w:rPr>
                <w:rFonts w:ascii="Angsana New" w:hAnsi="Angsana New" w:cs="Angsana New"/>
                <w:sz w:val="28"/>
                <w:szCs w:val="28"/>
              </w:rPr>
              <w:t>852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802594A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E26CC59" w14:textId="461C08B0" w:rsidR="00573625" w:rsidRPr="007C492B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A7DC1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A7DC1">
              <w:rPr>
                <w:rFonts w:ascii="Angsana New" w:hAnsi="Angsana New" w:cs="Angsana New"/>
                <w:sz w:val="28"/>
                <w:szCs w:val="28"/>
              </w:rPr>
              <w:t>367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6" w:type="dxa"/>
          </w:tcPr>
          <w:p w14:paraId="60ADD1D9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F891A77" w14:textId="52E33F6D" w:rsidR="00573625" w:rsidRPr="007C492B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4134A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219)</w:t>
            </w:r>
          </w:p>
        </w:tc>
        <w:tc>
          <w:tcPr>
            <w:tcW w:w="1064" w:type="dxa"/>
          </w:tcPr>
          <w:p w14:paraId="69C8FEE6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7BC2F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539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264)</w:t>
            </w:r>
          </w:p>
        </w:tc>
        <w:tc>
          <w:tcPr>
            <w:tcW w:w="1080" w:type="dxa"/>
          </w:tcPr>
          <w:p w14:paraId="7B2B2FDC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D8147E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888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080)</w:t>
            </w:r>
          </w:p>
        </w:tc>
        <w:tc>
          <w:tcPr>
            <w:tcW w:w="1170" w:type="dxa"/>
          </w:tcPr>
          <w:p w14:paraId="7696EC21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D9D56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427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344)</w:t>
            </w:r>
          </w:p>
        </w:tc>
      </w:tr>
      <w:tr w:rsidR="0066738A" w:rsidRPr="006B417E" w14:paraId="36026F1B" w14:textId="77777777" w:rsidTr="00401401">
        <w:tc>
          <w:tcPr>
            <w:tcW w:w="3150" w:type="dxa"/>
            <w:vAlign w:val="center"/>
          </w:tcPr>
          <w:p w14:paraId="4FBE2CB0" w14:textId="77777777" w:rsidR="0066738A" w:rsidRPr="006B417E" w:rsidRDefault="0066738A" w:rsidP="0066738A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4DC540B7" w14:textId="00E47FCE" w:rsidR="0066738A" w:rsidRPr="009971D8" w:rsidRDefault="00BA5765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78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="00DA7D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18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A7DC1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1080" w:type="dxa"/>
          </w:tcPr>
          <w:p w14:paraId="23509216" w14:textId="017490F4" w:rsidR="0066738A" w:rsidRPr="009971D8" w:rsidRDefault="00BA5765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="00CD32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32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902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320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1186" w:type="dxa"/>
          </w:tcPr>
          <w:p w14:paraId="65011528" w14:textId="73051488" w:rsidR="0066738A" w:rsidRPr="009971D8" w:rsidRDefault="00BA5765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173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134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321</w:t>
            </w:r>
            <w:r w:rsidRPr="00BA5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064" w:type="dxa"/>
          </w:tcPr>
          <w:p w14:paraId="75957E16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76,624,994</w:t>
            </w:r>
          </w:p>
        </w:tc>
        <w:tc>
          <w:tcPr>
            <w:tcW w:w="1080" w:type="dxa"/>
          </w:tcPr>
          <w:p w14:paraId="03131B0A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92,640,646</w:t>
            </w:r>
          </w:p>
        </w:tc>
        <w:tc>
          <w:tcPr>
            <w:tcW w:w="1170" w:type="dxa"/>
          </w:tcPr>
          <w:p w14:paraId="0F010AA7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</w:tr>
      <w:tr w:rsidR="00FE73BA" w:rsidRPr="006B417E" w14:paraId="020ABA25" w14:textId="77777777" w:rsidTr="00401401">
        <w:tc>
          <w:tcPr>
            <w:tcW w:w="3150" w:type="dxa"/>
            <w:vAlign w:val="center"/>
          </w:tcPr>
          <w:p w14:paraId="166D1F66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5A558E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1300E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BED7283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F4ED4F2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C1B16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B7E64C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5765" w:rsidRPr="006B417E" w14:paraId="204ED202" w14:textId="77777777" w:rsidTr="00401401">
        <w:tc>
          <w:tcPr>
            <w:tcW w:w="3150" w:type="dxa"/>
            <w:vAlign w:val="center"/>
          </w:tcPr>
          <w:p w14:paraId="7093CA52" w14:textId="77777777" w:rsidR="00BA5765" w:rsidRPr="006B417E" w:rsidRDefault="00BA5765" w:rsidP="00BA576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70C5A46C" w14:textId="1EF2DE31" w:rsidR="00BA5765" w:rsidRPr="00670AB9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17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24A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080" w:type="dxa"/>
          </w:tcPr>
          <w:p w14:paraId="6941C515" w14:textId="23062BEA" w:rsidR="00BA5765" w:rsidRPr="00670AB9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1B32AE97" w14:textId="63AAE5E3" w:rsidR="00BA5765" w:rsidRPr="00670AB9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17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24A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064" w:type="dxa"/>
          </w:tcPr>
          <w:p w14:paraId="0260A948" w14:textId="77777777" w:rsidR="00BA5765" w:rsidRPr="002D2981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31,605</w:t>
            </w:r>
          </w:p>
        </w:tc>
        <w:tc>
          <w:tcPr>
            <w:tcW w:w="1080" w:type="dxa"/>
          </w:tcPr>
          <w:p w14:paraId="514ADB23" w14:textId="77777777" w:rsidR="00BA5765" w:rsidRPr="002D2981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4,509</w:t>
            </w:r>
          </w:p>
        </w:tc>
        <w:tc>
          <w:tcPr>
            <w:tcW w:w="1170" w:type="dxa"/>
          </w:tcPr>
          <w:p w14:paraId="3FC5BF75" w14:textId="77777777" w:rsidR="00BA5765" w:rsidRPr="002D2981" w:rsidRDefault="00BA5765" w:rsidP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36,114</w:t>
            </w:r>
          </w:p>
        </w:tc>
      </w:tr>
      <w:tr w:rsidR="00BA5765" w:rsidRPr="006B417E" w14:paraId="0F02D49B" w14:textId="77777777" w:rsidTr="00401401">
        <w:tc>
          <w:tcPr>
            <w:tcW w:w="3150" w:type="dxa"/>
            <w:vAlign w:val="center"/>
          </w:tcPr>
          <w:p w14:paraId="0ADB5CCA" w14:textId="77777777" w:rsidR="00BA5765" w:rsidRPr="006B417E" w:rsidRDefault="00BA5765" w:rsidP="00BA5765">
            <w:pPr>
              <w:tabs>
                <w:tab w:val="clear" w:pos="227"/>
                <w:tab w:val="clear" w:pos="454"/>
                <w:tab w:val="left" w:pos="339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1C835E7E" w14:textId="4CA84A91" w:rsidR="00BA5765" w:rsidRPr="00670AB9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24A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6CCC895" w14:textId="3ECF73D1" w:rsidR="00BA5765" w:rsidRPr="00670AB9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293800E7" w14:textId="61CADFA8" w:rsidR="00BA5765" w:rsidRPr="00670AB9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E324A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64" w:type="dxa"/>
          </w:tcPr>
          <w:p w14:paraId="648772A9" w14:textId="77777777" w:rsidR="00BA5765" w:rsidRPr="002D2981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(3,609)</w:t>
            </w:r>
          </w:p>
        </w:tc>
        <w:tc>
          <w:tcPr>
            <w:tcW w:w="1080" w:type="dxa"/>
          </w:tcPr>
          <w:p w14:paraId="3B46A7F1" w14:textId="77777777" w:rsidR="00BA5765" w:rsidRPr="002D2981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(108)</w:t>
            </w:r>
          </w:p>
        </w:tc>
        <w:tc>
          <w:tcPr>
            <w:tcW w:w="1170" w:type="dxa"/>
          </w:tcPr>
          <w:p w14:paraId="20A5ADA2" w14:textId="77777777" w:rsidR="00BA5765" w:rsidRPr="002D2981" w:rsidRDefault="00BA5765" w:rsidP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(3,717)</w:t>
            </w:r>
          </w:p>
        </w:tc>
      </w:tr>
      <w:tr w:rsidR="00FE73BA" w:rsidRPr="006B417E" w14:paraId="144C54A2" w14:textId="77777777" w:rsidTr="00401401">
        <w:tc>
          <w:tcPr>
            <w:tcW w:w="3150" w:type="dxa"/>
            <w:vAlign w:val="center"/>
          </w:tcPr>
          <w:p w14:paraId="7AA2ECFC" w14:textId="77777777" w:rsidR="00FE73BA" w:rsidRPr="00F143FB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76A85F8" w14:textId="40370F3A" w:rsidR="00FE73BA" w:rsidRPr="000B6670" w:rsidRDefault="00BA576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15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845</w:t>
            </w:r>
          </w:p>
        </w:tc>
        <w:tc>
          <w:tcPr>
            <w:tcW w:w="1080" w:type="dxa"/>
          </w:tcPr>
          <w:p w14:paraId="2CA24FD7" w14:textId="4D312BEC" w:rsidR="00FE73BA" w:rsidRPr="000B6670" w:rsidRDefault="00BA5765" w:rsidP="00E4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69DDAF4A" w14:textId="536462DA" w:rsidR="00FE73BA" w:rsidRPr="000B6670" w:rsidRDefault="00BA5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15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845</w:t>
            </w:r>
          </w:p>
        </w:tc>
        <w:tc>
          <w:tcPr>
            <w:tcW w:w="1064" w:type="dxa"/>
          </w:tcPr>
          <w:p w14:paraId="789A8EF5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27,996</w:t>
            </w:r>
          </w:p>
        </w:tc>
        <w:tc>
          <w:tcPr>
            <w:tcW w:w="1080" w:type="dxa"/>
          </w:tcPr>
          <w:p w14:paraId="5C6B4E7B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4,401</w:t>
            </w:r>
          </w:p>
        </w:tc>
        <w:tc>
          <w:tcPr>
            <w:tcW w:w="1170" w:type="dxa"/>
          </w:tcPr>
          <w:p w14:paraId="1BAE99BB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32,397</w:t>
            </w:r>
          </w:p>
        </w:tc>
      </w:tr>
      <w:tr w:rsidR="00FE73BA" w:rsidRPr="006B417E" w14:paraId="6DCA53B9" w14:textId="77777777" w:rsidTr="00401401">
        <w:trPr>
          <w:trHeight w:val="398"/>
        </w:trPr>
        <w:tc>
          <w:tcPr>
            <w:tcW w:w="3150" w:type="dxa"/>
            <w:vAlign w:val="center"/>
          </w:tcPr>
          <w:p w14:paraId="4F577915" w14:textId="7E0EA897" w:rsidR="00FE73BA" w:rsidRPr="006B417E" w:rsidRDefault="00FE73BA" w:rsidP="00DE3133">
            <w:pPr>
              <w:tabs>
                <w:tab w:val="clear" w:pos="227"/>
                <w:tab w:val="clear" w:pos="454"/>
                <w:tab w:val="left" w:pos="335"/>
                <w:tab w:val="left" w:pos="433"/>
                <w:tab w:val="left" w:pos="520"/>
              </w:tabs>
              <w:spacing w:line="240" w:lineRule="auto"/>
              <w:ind w:left="317" w:right="-101" w:hanging="33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>จะเกิดขึ้น</w:t>
            </w:r>
          </w:p>
        </w:tc>
        <w:tc>
          <w:tcPr>
            <w:tcW w:w="1080" w:type="dxa"/>
          </w:tcPr>
          <w:p w14:paraId="0FB28DF8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735CC7A" w14:textId="1F9BAF8F" w:rsidR="00573625" w:rsidRPr="00670AB9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412)</w:t>
            </w:r>
          </w:p>
        </w:tc>
        <w:tc>
          <w:tcPr>
            <w:tcW w:w="1080" w:type="dxa"/>
          </w:tcPr>
          <w:p w14:paraId="3D3A9AFC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F1B5999" w14:textId="32AACF1A" w:rsidR="00573625" w:rsidRPr="00670AB9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3C2B5E84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886E76B" w14:textId="3D4EF088" w:rsidR="00573625" w:rsidRPr="00670AB9" w:rsidRDefault="00BA57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BA57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sz w:val="28"/>
                <w:szCs w:val="28"/>
                <w:cs/>
              </w:rPr>
              <w:t>412)</w:t>
            </w:r>
          </w:p>
        </w:tc>
        <w:tc>
          <w:tcPr>
            <w:tcW w:w="1064" w:type="dxa"/>
          </w:tcPr>
          <w:p w14:paraId="7A68CE28" w14:textId="77777777" w:rsidR="00FE73BA" w:rsidRPr="006B66CE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9D004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(4,750)</w:t>
            </w:r>
          </w:p>
        </w:tc>
        <w:tc>
          <w:tcPr>
            <w:tcW w:w="1080" w:type="dxa"/>
          </w:tcPr>
          <w:p w14:paraId="706DEA1D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BB515F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1170" w:type="dxa"/>
          </w:tcPr>
          <w:p w14:paraId="042D86A7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935FAD" w14:textId="77777777" w:rsidR="00FE73BA" w:rsidRPr="002D2981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(5,056)</w:t>
            </w:r>
          </w:p>
        </w:tc>
      </w:tr>
      <w:tr w:rsidR="00FE73BA" w:rsidRPr="006B417E" w14:paraId="573FE505" w14:textId="77777777" w:rsidTr="00401401">
        <w:tc>
          <w:tcPr>
            <w:tcW w:w="3150" w:type="dxa"/>
            <w:vAlign w:val="center"/>
          </w:tcPr>
          <w:p w14:paraId="05FAE549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053AC56A" w14:textId="3184E9D3" w:rsidR="00FE73BA" w:rsidRPr="000B6670" w:rsidRDefault="00BA57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433</w:t>
            </w:r>
          </w:p>
        </w:tc>
        <w:tc>
          <w:tcPr>
            <w:tcW w:w="1080" w:type="dxa"/>
          </w:tcPr>
          <w:p w14:paraId="3AB42736" w14:textId="01C1EE13" w:rsidR="00FE73BA" w:rsidRPr="000B6670" w:rsidRDefault="00BA57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2C5102D5" w14:textId="72D21D7B" w:rsidR="00FE73BA" w:rsidRPr="000B6670" w:rsidRDefault="00BA57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13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A576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433</w:t>
            </w:r>
          </w:p>
        </w:tc>
        <w:tc>
          <w:tcPr>
            <w:tcW w:w="1064" w:type="dxa"/>
          </w:tcPr>
          <w:p w14:paraId="3AE67268" w14:textId="77777777" w:rsidR="00FE73BA" w:rsidRPr="002D2981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23,246</w:t>
            </w:r>
          </w:p>
        </w:tc>
        <w:tc>
          <w:tcPr>
            <w:tcW w:w="1080" w:type="dxa"/>
          </w:tcPr>
          <w:p w14:paraId="35BFCF22" w14:textId="77777777" w:rsidR="00FE73BA" w:rsidRPr="002D2981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4,095</w:t>
            </w:r>
          </w:p>
        </w:tc>
        <w:tc>
          <w:tcPr>
            <w:tcW w:w="1170" w:type="dxa"/>
          </w:tcPr>
          <w:p w14:paraId="1A7A0C8B" w14:textId="77777777" w:rsidR="00FE73BA" w:rsidRPr="002D2981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27,341</w:t>
            </w:r>
          </w:p>
        </w:tc>
      </w:tr>
      <w:tr w:rsidR="00FE73BA" w:rsidRPr="006B417E" w14:paraId="007A7BEF" w14:textId="77777777" w:rsidTr="00401401">
        <w:tc>
          <w:tcPr>
            <w:tcW w:w="3150" w:type="dxa"/>
            <w:vAlign w:val="center"/>
          </w:tcPr>
          <w:p w14:paraId="4941D751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EE2AD8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EE9A4E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0A2634D" w14:textId="77777777" w:rsidR="00FE73BA" w:rsidRPr="007C492B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0C846F5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56F182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7BCD29" w14:textId="77777777" w:rsidR="00FE73BA" w:rsidRPr="002D298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6B417E" w14:paraId="724CDADE" w14:textId="77777777" w:rsidTr="00401401">
        <w:tc>
          <w:tcPr>
            <w:tcW w:w="3150" w:type="dxa"/>
            <w:vAlign w:val="center"/>
          </w:tcPr>
          <w:p w14:paraId="75F131B9" w14:textId="23B11925" w:rsidR="00FE73BA" w:rsidRPr="006B417E" w:rsidRDefault="00FE73BA" w:rsidP="00401401">
            <w:pPr>
              <w:spacing w:line="240" w:lineRule="auto"/>
              <w:ind w:left="323" w:right="-101" w:hanging="337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</w:tcPr>
          <w:p w14:paraId="3394FA74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EC2093E" w14:textId="6C910F57" w:rsidR="00573625" w:rsidRPr="000B6670" w:rsidRDefault="00A949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78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6D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431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6D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1080" w:type="dxa"/>
          </w:tcPr>
          <w:p w14:paraId="70F39076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7739DDD" w14:textId="43F524BB" w:rsidR="00573625" w:rsidRPr="000B6670" w:rsidRDefault="00A949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="00DA6D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6D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902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6D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1186" w:type="dxa"/>
          </w:tcPr>
          <w:p w14:paraId="721D39E8" w14:textId="77777777" w:rsidR="00FE73BA" w:rsidRDefault="00FE73BA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BF3DB8" w14:textId="24F1A0BD" w:rsidR="00573625" w:rsidRPr="000B6670" w:rsidRDefault="00A94935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173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B47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</w:t>
            </w:r>
            <w:r w:rsidR="00FB473A" w:rsidRPr="00A949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9493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449</w:t>
            </w:r>
          </w:p>
        </w:tc>
        <w:tc>
          <w:tcPr>
            <w:tcW w:w="1064" w:type="dxa"/>
          </w:tcPr>
          <w:p w14:paraId="1EAF78D6" w14:textId="77777777" w:rsidR="00FE73BA" w:rsidRPr="006B66CE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BB7E09" w14:textId="77777777" w:rsidR="00FE73BA" w:rsidRPr="007C492B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240</w:t>
            </w:r>
          </w:p>
        </w:tc>
        <w:tc>
          <w:tcPr>
            <w:tcW w:w="1080" w:type="dxa"/>
          </w:tcPr>
          <w:p w14:paraId="4FDF065F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0441F4" w14:textId="77777777" w:rsidR="00FE73BA" w:rsidRPr="002D2981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741</w:t>
            </w:r>
          </w:p>
        </w:tc>
        <w:tc>
          <w:tcPr>
            <w:tcW w:w="1170" w:type="dxa"/>
          </w:tcPr>
          <w:p w14:paraId="50630681" w14:textId="77777777" w:rsidR="00FE73BA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FD6D0A" w14:textId="77777777" w:rsidR="00FE73BA" w:rsidRPr="002D2981" w:rsidRDefault="00FE73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981</w:t>
            </w:r>
          </w:p>
        </w:tc>
      </w:tr>
    </w:tbl>
    <w:p w14:paraId="0975665F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77E50E5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29634864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0DCEDAE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9725BF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3F8FDBB1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CEBDDD6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ลูกหนี้เงินให้สินเชื่อ</w:t>
      </w:r>
    </w:p>
    <w:p w14:paraId="4FAA07A0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8F35765" w14:textId="27E5384F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CF1EE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CF1EE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CF1E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3A6CA877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7F253F27" w14:textId="77777777" w:rsidTr="007D0460">
        <w:tc>
          <w:tcPr>
            <w:tcW w:w="3420" w:type="dxa"/>
          </w:tcPr>
          <w:p w14:paraId="7587B0D9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19869F1" w14:textId="77777777" w:rsidR="00FE73BA" w:rsidRPr="00202128" w:rsidRDefault="00FE73BA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4F1B9166" w14:textId="77777777" w:rsidTr="007D0460">
        <w:tc>
          <w:tcPr>
            <w:tcW w:w="3420" w:type="dxa"/>
          </w:tcPr>
          <w:p w14:paraId="52F4BE11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22C789B" w14:textId="72421EFB" w:rsidR="00FE73BA" w:rsidRDefault="00CF1EED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DD33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D3307" w:rsidRPr="00DD330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FE73BA" w:rsidRPr="00202128" w14:paraId="37A0431F" w14:textId="77777777" w:rsidTr="007D0460">
        <w:tc>
          <w:tcPr>
            <w:tcW w:w="3420" w:type="dxa"/>
          </w:tcPr>
          <w:p w14:paraId="6FA5CDA5" w14:textId="77777777" w:rsidR="00FE73BA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6CF19BE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121B6FF5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1A2CCFD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EEE96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533C0D0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D78E0F9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BA294" w14:textId="77777777" w:rsidR="00FE73BA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8AD61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64F68955" w14:textId="77777777" w:rsidTr="007D0460">
        <w:tc>
          <w:tcPr>
            <w:tcW w:w="3420" w:type="dxa"/>
          </w:tcPr>
          <w:p w14:paraId="1A3BDC49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57E9A6A" w14:textId="77777777" w:rsidR="00FE73BA" w:rsidRPr="00202128" w:rsidRDefault="00FE73BA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73A41B1" w14:textId="77777777" w:rsidTr="007D0460">
        <w:tc>
          <w:tcPr>
            <w:tcW w:w="3420" w:type="dxa"/>
          </w:tcPr>
          <w:p w14:paraId="60FF5DE4" w14:textId="77777777" w:rsidR="00FE73BA" w:rsidRPr="00202128" w:rsidRDefault="00FE73BA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3FC1CFC4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4C672D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31EDC13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1ED9D9E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C492A2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D9CBB3D" w14:textId="77777777" w:rsidTr="007D0460">
        <w:tc>
          <w:tcPr>
            <w:tcW w:w="3420" w:type="dxa"/>
          </w:tcPr>
          <w:p w14:paraId="70F7126B" w14:textId="77777777" w:rsidR="00FE73BA" w:rsidRDefault="00FE73BA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18A7B05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89E5B3D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1F06A0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4E35AB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E6D993E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8F" w14:paraId="6A48A6D9" w14:textId="77777777" w:rsidTr="007D0460">
        <w:tc>
          <w:tcPr>
            <w:tcW w:w="3420" w:type="dxa"/>
          </w:tcPr>
          <w:p w14:paraId="70C7D339" w14:textId="77777777" w:rsidR="004C3A8F" w:rsidRDefault="004C3A8F" w:rsidP="004C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CFF1729" w14:textId="1C9B78FB" w:rsidR="004C3A8F" w:rsidRDefault="004C3A8F" w:rsidP="004C3A8F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165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351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135</w:t>
            </w:r>
          </w:p>
        </w:tc>
        <w:tc>
          <w:tcPr>
            <w:tcW w:w="288" w:type="dxa"/>
          </w:tcPr>
          <w:p w14:paraId="212857A3" w14:textId="77777777" w:rsidR="004C3A8F" w:rsidRDefault="004C3A8F" w:rsidP="004C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6D698" w14:textId="2E8EFC77" w:rsidR="004C3A8F" w:rsidRDefault="004C3A8F" w:rsidP="004C3A8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C3571">
              <w:rPr>
                <w:rFonts w:asciiTheme="majorBidi" w:hAnsiTheme="majorBidi" w:cstheme="majorBidi"/>
                <w:sz w:val="28"/>
                <w:szCs w:val="28"/>
              </w:rPr>
              <w:t>(2,049,852)</w:t>
            </w:r>
          </w:p>
        </w:tc>
        <w:tc>
          <w:tcPr>
            <w:tcW w:w="288" w:type="dxa"/>
          </w:tcPr>
          <w:p w14:paraId="3853388C" w14:textId="77777777" w:rsidR="004C3A8F" w:rsidRDefault="004C3A8F" w:rsidP="004C3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AD1698" w14:textId="37A35C75" w:rsidR="004C3A8F" w:rsidRDefault="002F2918" w:rsidP="004C3A8F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2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163</w:t>
            </w:r>
            <w:r w:rsidRPr="002F291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F2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301</w:t>
            </w:r>
            <w:r w:rsidRPr="002F291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F291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283</w:t>
            </w:r>
          </w:p>
        </w:tc>
      </w:tr>
      <w:tr w:rsidR="000D2ED1" w14:paraId="5C2A01E0" w14:textId="77777777" w:rsidTr="007D0460">
        <w:tc>
          <w:tcPr>
            <w:tcW w:w="3420" w:type="dxa"/>
          </w:tcPr>
          <w:p w14:paraId="0035C6C0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A166727" w14:textId="77777777" w:rsidR="000D2ED1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8800DE0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A10FE9" w14:textId="77777777" w:rsidR="000D2ED1" w:rsidRDefault="000D2ED1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4EC26B2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57EB1" w14:textId="77777777" w:rsidR="000D2ED1" w:rsidRDefault="000D2ED1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ED1" w14:paraId="45CDFC78" w14:textId="77777777" w:rsidTr="007D0460">
        <w:tc>
          <w:tcPr>
            <w:tcW w:w="3420" w:type="dxa"/>
          </w:tcPr>
          <w:p w14:paraId="5296C358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7CD0E00E" w14:textId="04AFAA18" w:rsidR="000D2ED1" w:rsidRDefault="00DE452F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054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798</w:t>
            </w:r>
          </w:p>
        </w:tc>
        <w:tc>
          <w:tcPr>
            <w:tcW w:w="288" w:type="dxa"/>
          </w:tcPr>
          <w:p w14:paraId="74307829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027EBF80" w14:textId="111EC880" w:rsidR="000D2ED1" w:rsidRDefault="00262C75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2C75">
              <w:rPr>
                <w:rFonts w:asciiTheme="majorBidi" w:hAnsiTheme="majorBidi" w:cstheme="majorBidi"/>
                <w:sz w:val="28"/>
                <w:szCs w:val="28"/>
              </w:rPr>
              <w:t>(1,382,255)</w:t>
            </w:r>
          </w:p>
        </w:tc>
        <w:tc>
          <w:tcPr>
            <w:tcW w:w="288" w:type="dxa"/>
          </w:tcPr>
          <w:p w14:paraId="538535B1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86996E1" w14:textId="64FEA1BA" w:rsidR="000D2ED1" w:rsidRDefault="0022078B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2078B">
              <w:rPr>
                <w:rFonts w:asciiTheme="majorBidi" w:hAnsiTheme="majorBidi" w:cstheme="majorBidi"/>
                <w:sz w:val="28"/>
                <w:szCs w:val="28"/>
              </w:rPr>
              <w:t>12,672,543</w:t>
            </w:r>
          </w:p>
        </w:tc>
      </w:tr>
      <w:tr w:rsidR="000D2ED1" w14:paraId="6755315B" w14:textId="77777777" w:rsidTr="00F21078">
        <w:tc>
          <w:tcPr>
            <w:tcW w:w="3420" w:type="dxa"/>
          </w:tcPr>
          <w:p w14:paraId="0A5B736B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16791F5" w14:textId="67EC9DD1" w:rsidR="000D2ED1" w:rsidRDefault="00DE452F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E452F">
              <w:rPr>
                <w:rFonts w:asciiTheme="majorBidi" w:hAnsiTheme="majorBidi" w:cstheme="majorBidi"/>
                <w:sz w:val="28"/>
                <w:szCs w:val="28"/>
              </w:rPr>
              <w:t>4,868,342</w:t>
            </w:r>
          </w:p>
        </w:tc>
        <w:tc>
          <w:tcPr>
            <w:tcW w:w="288" w:type="dxa"/>
          </w:tcPr>
          <w:p w14:paraId="2D5745C9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D0B83" w14:textId="7539725C" w:rsidR="000D2ED1" w:rsidRDefault="00DE452F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E452F">
              <w:rPr>
                <w:rFonts w:asciiTheme="majorBidi" w:hAnsiTheme="majorBidi" w:cstheme="majorBidi"/>
                <w:sz w:val="28"/>
                <w:szCs w:val="28"/>
              </w:rPr>
              <w:t>(3,506,557)</w:t>
            </w:r>
          </w:p>
        </w:tc>
        <w:tc>
          <w:tcPr>
            <w:tcW w:w="288" w:type="dxa"/>
          </w:tcPr>
          <w:p w14:paraId="5D4F4BBF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19D034" w14:textId="1F6199C8" w:rsidR="000D2ED1" w:rsidRDefault="00DE452F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361</w:t>
            </w:r>
            <w:r w:rsidRPr="00DE45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785</w:t>
            </w:r>
          </w:p>
        </w:tc>
      </w:tr>
      <w:tr w:rsidR="000D2ED1" w14:paraId="413E2069" w14:textId="77777777" w:rsidTr="00F21078">
        <w:tc>
          <w:tcPr>
            <w:tcW w:w="3420" w:type="dxa"/>
          </w:tcPr>
          <w:p w14:paraId="4A53616D" w14:textId="77777777" w:rsidR="000D2ED1" w:rsidRPr="00A728DA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7BCD659D" w14:textId="071555F3" w:rsidR="000D2ED1" w:rsidRPr="00A728DA" w:rsidRDefault="00DE452F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E45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184</w:t>
            </w:r>
            <w:r w:rsidRPr="00DE452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274</w:t>
            </w:r>
            <w:r w:rsidRPr="00DE452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E45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275</w:t>
            </w:r>
          </w:p>
        </w:tc>
        <w:tc>
          <w:tcPr>
            <w:tcW w:w="288" w:type="dxa"/>
          </w:tcPr>
          <w:p w14:paraId="11C04222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7B5BCD7" w14:textId="178F4480" w:rsidR="000D2ED1" w:rsidRPr="000D2ED1" w:rsidRDefault="005E2AD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(6,938,664)</w:t>
            </w:r>
          </w:p>
        </w:tc>
        <w:tc>
          <w:tcPr>
            <w:tcW w:w="288" w:type="dxa"/>
          </w:tcPr>
          <w:p w14:paraId="321A3735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2C4C173" w14:textId="64B04BE6" w:rsidR="000D2ED1" w:rsidRPr="00A728DA" w:rsidRDefault="00DE452F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45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</w:t>
            </w:r>
            <w:r w:rsidR="00FB47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  <w:r w:rsidRPr="00DE45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,611</w:t>
            </w:r>
          </w:p>
        </w:tc>
      </w:tr>
    </w:tbl>
    <w:p w14:paraId="076E2880" w14:textId="77777777" w:rsidR="00FE73BA" w:rsidRDefault="00FE73BA" w:rsidP="00AC59CD">
      <w:pPr>
        <w:rPr>
          <w:rFonts w:asciiTheme="majorBidi" w:hAnsiTheme="majorBidi" w:cstheme="majorBidi"/>
        </w:rPr>
      </w:pPr>
    </w:p>
    <w:p w14:paraId="28146D80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3D6F5703" w14:textId="77777777" w:rsidTr="00DE133D">
        <w:tc>
          <w:tcPr>
            <w:tcW w:w="3420" w:type="dxa"/>
          </w:tcPr>
          <w:p w14:paraId="32B9876A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28CC507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0B9DC8FF" w14:textId="77777777" w:rsidTr="00DE133D">
        <w:tc>
          <w:tcPr>
            <w:tcW w:w="3420" w:type="dxa"/>
          </w:tcPr>
          <w:p w14:paraId="7369F42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2C7F20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202128" w14:paraId="55784348" w14:textId="77777777" w:rsidTr="00DE133D">
        <w:trPr>
          <w:trHeight w:val="1487"/>
        </w:trPr>
        <w:tc>
          <w:tcPr>
            <w:tcW w:w="3420" w:type="dxa"/>
          </w:tcPr>
          <w:p w14:paraId="3F34A42C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618AF50A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2AE75E4B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9193F09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4034E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14F824E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246C24D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8E741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EC7604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1D1BD427" w14:textId="77777777" w:rsidTr="00DE133D">
        <w:tc>
          <w:tcPr>
            <w:tcW w:w="3420" w:type="dxa"/>
          </w:tcPr>
          <w:p w14:paraId="01B9F41B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5D66635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790F3EDD" w14:textId="77777777" w:rsidTr="00DE133D">
        <w:tc>
          <w:tcPr>
            <w:tcW w:w="3420" w:type="dxa"/>
          </w:tcPr>
          <w:p w14:paraId="4FA69EEE" w14:textId="77777777" w:rsidR="00FE73BA" w:rsidRPr="00746F76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62BE43B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CDF881F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75DB30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26696AE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AF6DAD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1E87A87" w14:textId="77777777" w:rsidTr="00DE133D">
        <w:tc>
          <w:tcPr>
            <w:tcW w:w="3420" w:type="dxa"/>
          </w:tcPr>
          <w:p w14:paraId="58EBAD41" w14:textId="77777777" w:rsidR="00FE73BA" w:rsidRPr="00746F76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6271F3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BA613A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30C1C5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58651ED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D019CC8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6D4FD1C4" w14:textId="77777777" w:rsidTr="00DE133D">
        <w:tc>
          <w:tcPr>
            <w:tcW w:w="3420" w:type="dxa"/>
          </w:tcPr>
          <w:p w14:paraId="6EB146A9" w14:textId="77777777" w:rsidR="00FE73BA" w:rsidRPr="00746F76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1F0B563" w14:textId="77777777" w:rsidR="00FE73BA" w:rsidRPr="004E1FF2" w:rsidRDefault="00FE73BA" w:rsidP="00D15DE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161,417,053</w:t>
            </w:r>
          </w:p>
        </w:tc>
        <w:tc>
          <w:tcPr>
            <w:tcW w:w="288" w:type="dxa"/>
          </w:tcPr>
          <w:p w14:paraId="2A6B5156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721C16D2" w14:textId="77777777" w:rsidR="00FE73BA" w:rsidRPr="004E1FF2" w:rsidRDefault="00FE73BA" w:rsidP="00E0472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(2,012,115)</w:t>
            </w:r>
          </w:p>
        </w:tc>
        <w:tc>
          <w:tcPr>
            <w:tcW w:w="288" w:type="dxa"/>
          </w:tcPr>
          <w:p w14:paraId="3AA47A8A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2FDCA89" w14:textId="77777777" w:rsidR="00FE73BA" w:rsidRPr="004E1FF2" w:rsidRDefault="00FE73B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159,404,938</w:t>
            </w:r>
          </w:p>
        </w:tc>
      </w:tr>
      <w:tr w:rsidR="00FE73BA" w14:paraId="7269EAFA" w14:textId="77777777" w:rsidTr="00DE133D">
        <w:tc>
          <w:tcPr>
            <w:tcW w:w="3420" w:type="dxa"/>
          </w:tcPr>
          <w:p w14:paraId="2A2F50E7" w14:textId="77777777" w:rsidR="00FE73BA" w:rsidRPr="00746F76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43F7BC4" w14:textId="77777777" w:rsidR="00FE73BA" w:rsidRPr="004E1FF2" w:rsidRDefault="00FE73BA" w:rsidP="004E1FF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427C03D7" w14:textId="77777777" w:rsidR="00FE73BA" w:rsidRPr="004E1FF2" w:rsidRDefault="00FE73BA" w:rsidP="004E1FF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2AAC2FD7" w14:textId="77777777" w:rsidR="00FE73BA" w:rsidRPr="004E1FF2" w:rsidRDefault="00FE73BA" w:rsidP="004E1FF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AB411B1" w14:textId="77777777" w:rsidR="00FE73BA" w:rsidRPr="004E1FF2" w:rsidRDefault="00FE73BA" w:rsidP="004E1FF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9176AD2" w14:textId="77777777" w:rsidR="00FE73BA" w:rsidRPr="004E1FF2" w:rsidRDefault="00FE73BA" w:rsidP="004E1FF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FE73BA" w14:paraId="74A80B90" w14:textId="77777777" w:rsidTr="00DE133D">
        <w:tc>
          <w:tcPr>
            <w:tcW w:w="3420" w:type="dxa"/>
          </w:tcPr>
          <w:p w14:paraId="64688037" w14:textId="77777777" w:rsidR="00FE73BA" w:rsidRPr="00746F76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80BA084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13,226,833</w:t>
            </w:r>
          </w:p>
        </w:tc>
        <w:tc>
          <w:tcPr>
            <w:tcW w:w="288" w:type="dxa"/>
          </w:tcPr>
          <w:p w14:paraId="111995F6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D9AC613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(1,269,217)</w:t>
            </w:r>
          </w:p>
        </w:tc>
        <w:tc>
          <w:tcPr>
            <w:tcW w:w="288" w:type="dxa"/>
          </w:tcPr>
          <w:p w14:paraId="55AD9A39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000255F3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11,957,616</w:t>
            </w:r>
          </w:p>
        </w:tc>
      </w:tr>
      <w:tr w:rsidR="00FE73BA" w14:paraId="0C21A55B" w14:textId="77777777" w:rsidTr="00F21078">
        <w:trPr>
          <w:trHeight w:val="53"/>
        </w:trPr>
        <w:tc>
          <w:tcPr>
            <w:tcW w:w="3420" w:type="dxa"/>
          </w:tcPr>
          <w:p w14:paraId="6DD08DAB" w14:textId="77777777" w:rsidR="00FE73BA" w:rsidRPr="00746F76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4D7D892" w14:textId="77777777" w:rsidR="00FE73BA" w:rsidRPr="004E1FF2" w:rsidRDefault="00FE73BA" w:rsidP="0070056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4,558,594</w:t>
            </w:r>
          </w:p>
        </w:tc>
        <w:tc>
          <w:tcPr>
            <w:tcW w:w="288" w:type="dxa"/>
          </w:tcPr>
          <w:p w14:paraId="179C5832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F03314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(3,233,768)</w:t>
            </w:r>
          </w:p>
        </w:tc>
        <w:tc>
          <w:tcPr>
            <w:tcW w:w="288" w:type="dxa"/>
          </w:tcPr>
          <w:p w14:paraId="10E479F5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2770DD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1,324,826</w:t>
            </w:r>
          </w:p>
        </w:tc>
      </w:tr>
      <w:tr w:rsidR="00FE73BA" w14:paraId="751B7203" w14:textId="77777777" w:rsidTr="00F21078">
        <w:tc>
          <w:tcPr>
            <w:tcW w:w="3420" w:type="dxa"/>
          </w:tcPr>
          <w:p w14:paraId="01D14A16" w14:textId="77777777" w:rsidR="00FE73BA" w:rsidRPr="00746F76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513E00B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179,202,480</w:t>
            </w:r>
          </w:p>
        </w:tc>
        <w:tc>
          <w:tcPr>
            <w:tcW w:w="288" w:type="dxa"/>
          </w:tcPr>
          <w:p w14:paraId="7686ECB9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134672D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(6,515,100)</w:t>
            </w:r>
          </w:p>
        </w:tc>
        <w:tc>
          <w:tcPr>
            <w:tcW w:w="288" w:type="dxa"/>
          </w:tcPr>
          <w:p w14:paraId="4266E777" w14:textId="77777777" w:rsidR="00FE73BA" w:rsidRPr="004E1FF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0CA89F7" w14:textId="77777777" w:rsidR="00FE73BA" w:rsidRPr="004E1FF2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172,687,380</w:t>
            </w:r>
          </w:p>
        </w:tc>
      </w:tr>
    </w:tbl>
    <w:p w14:paraId="38F1E084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p w14:paraId="323EFDE6" w14:textId="77777777" w:rsidR="00FE73BA" w:rsidRPr="004B3FC9" w:rsidRDefault="00FE73BA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5D9F9205" w14:textId="77777777" w:rsidTr="008C0A91">
        <w:tc>
          <w:tcPr>
            <w:tcW w:w="3420" w:type="dxa"/>
          </w:tcPr>
          <w:p w14:paraId="359F212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4C751F2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77AF1D09" w14:textId="77777777" w:rsidTr="008C0A91">
        <w:tc>
          <w:tcPr>
            <w:tcW w:w="3420" w:type="dxa"/>
          </w:tcPr>
          <w:p w14:paraId="4DB1B33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5361ACE" w14:textId="47A9CB94" w:rsidR="00FE73BA" w:rsidRDefault="00CF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21655643" w14:textId="77777777" w:rsidTr="008C0A91">
        <w:tc>
          <w:tcPr>
            <w:tcW w:w="3420" w:type="dxa"/>
          </w:tcPr>
          <w:p w14:paraId="13F9D80F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72E27F9A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6463413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E48A3ED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C5B202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24ADAC2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CB70AC2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49CD9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23203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5243E5D7" w14:textId="77777777" w:rsidTr="008C0A91">
        <w:tc>
          <w:tcPr>
            <w:tcW w:w="3420" w:type="dxa"/>
          </w:tcPr>
          <w:p w14:paraId="47AB128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8F24B6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B0165C6" w14:textId="77777777" w:rsidTr="008C0A91">
        <w:tc>
          <w:tcPr>
            <w:tcW w:w="3420" w:type="dxa"/>
          </w:tcPr>
          <w:p w14:paraId="11D55C20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13BE42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1ABC22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43DE7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7BA0040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A8779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4597F863" w14:textId="77777777" w:rsidTr="008C0A91">
        <w:tc>
          <w:tcPr>
            <w:tcW w:w="3420" w:type="dxa"/>
          </w:tcPr>
          <w:p w14:paraId="5FAA4F7E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3B88A90" w14:textId="77777777" w:rsidR="00FE73BA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A87E77" w14:textId="77777777" w:rsidR="00FE73BA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08985C" w14:textId="77777777" w:rsidR="00FE73BA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4C9E872" w14:textId="77777777" w:rsidR="00FE73BA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E75441" w14:textId="77777777" w:rsidR="00FE73BA" w:rsidRDefault="00FE73BA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9DC" w14:paraId="6AECD546" w14:textId="77777777" w:rsidTr="008C0A91">
        <w:tc>
          <w:tcPr>
            <w:tcW w:w="3420" w:type="dxa"/>
          </w:tcPr>
          <w:p w14:paraId="7220BF56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593595" w14:textId="5A6AA020" w:rsidR="003B39DC" w:rsidRPr="004E1FF2" w:rsidRDefault="00CB417A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161</w:t>
            </w: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408</w:t>
            </w: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608</w:t>
            </w:r>
          </w:p>
        </w:tc>
        <w:tc>
          <w:tcPr>
            <w:tcW w:w="288" w:type="dxa"/>
          </w:tcPr>
          <w:p w14:paraId="12699256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771FB4CC" w14:textId="6E439380" w:rsidR="003B39DC" w:rsidRPr="004E1FF2" w:rsidRDefault="00F164EC" w:rsidP="00ED7E2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164EC">
              <w:rPr>
                <w:rFonts w:asciiTheme="majorBidi" w:hAnsiTheme="majorBidi" w:cs="Angsana New"/>
                <w:sz w:val="28"/>
                <w:szCs w:val="28"/>
                <w:lang w:bidi="th-TH"/>
              </w:rPr>
              <w:t>(2,023,950)</w:t>
            </w:r>
          </w:p>
        </w:tc>
        <w:tc>
          <w:tcPr>
            <w:tcW w:w="288" w:type="dxa"/>
          </w:tcPr>
          <w:p w14:paraId="1667E1DC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2A507031" w14:textId="2C1B15BE" w:rsidR="003B39DC" w:rsidRPr="004E1FF2" w:rsidRDefault="000F4326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F432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159</w:t>
            </w:r>
            <w:r w:rsidRPr="000F432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F432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384</w:t>
            </w:r>
            <w:r w:rsidRPr="000F432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F432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658</w:t>
            </w:r>
          </w:p>
        </w:tc>
      </w:tr>
      <w:tr w:rsidR="003B39DC" w14:paraId="364C1A74" w14:textId="77777777" w:rsidTr="008C0A91">
        <w:tc>
          <w:tcPr>
            <w:tcW w:w="3420" w:type="dxa"/>
          </w:tcPr>
          <w:p w14:paraId="1ABED797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6618AC2" w14:textId="77777777" w:rsidR="003B39DC" w:rsidRPr="004E1FF2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0714F239" w14:textId="77777777" w:rsidR="003B39DC" w:rsidRPr="004E1FF2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499D1B98" w14:textId="77777777" w:rsidR="003B39DC" w:rsidRPr="004E1FF2" w:rsidRDefault="003B39DC" w:rsidP="00ED7E2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B387A79" w14:textId="77777777" w:rsidR="003B39DC" w:rsidRPr="004E1FF2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30BF4F25" w14:textId="77777777" w:rsidR="003B39DC" w:rsidRPr="004E1FF2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124F75" w14:paraId="7672FA15" w14:textId="77777777" w:rsidTr="008C0A91">
        <w:tc>
          <w:tcPr>
            <w:tcW w:w="3420" w:type="dxa"/>
          </w:tcPr>
          <w:p w14:paraId="209FB014" w14:textId="77777777" w:rsidR="00124F75" w:rsidRDefault="00124F75" w:rsidP="001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932C43C" w14:textId="06B3A896" w:rsidR="00124F75" w:rsidRPr="004E1FF2" w:rsidRDefault="00124F75" w:rsidP="00124F7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13,963,086</w:t>
            </w:r>
          </w:p>
        </w:tc>
        <w:tc>
          <w:tcPr>
            <w:tcW w:w="288" w:type="dxa"/>
          </w:tcPr>
          <w:p w14:paraId="1B9F0AE4" w14:textId="77777777" w:rsidR="00124F75" w:rsidRPr="004E1FF2" w:rsidRDefault="00124F75" w:rsidP="001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F717F2E" w14:textId="261DDFEF" w:rsidR="00124F75" w:rsidRPr="004E1FF2" w:rsidRDefault="00124F75" w:rsidP="00124F7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20089">
              <w:rPr>
                <w:rFonts w:asciiTheme="majorBidi" w:hAnsiTheme="majorBidi" w:cstheme="majorBidi"/>
                <w:sz w:val="28"/>
                <w:szCs w:val="28"/>
              </w:rPr>
              <w:t>(1,372,504)</w:t>
            </w:r>
          </w:p>
        </w:tc>
        <w:tc>
          <w:tcPr>
            <w:tcW w:w="288" w:type="dxa"/>
          </w:tcPr>
          <w:p w14:paraId="0028E3F4" w14:textId="77777777" w:rsidR="00124F75" w:rsidRPr="004E1FF2" w:rsidRDefault="00124F75" w:rsidP="0012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BBDABC2" w14:textId="49217F7D" w:rsidR="00124F75" w:rsidRPr="004E1FF2" w:rsidRDefault="00124F75" w:rsidP="00124F7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20089">
              <w:rPr>
                <w:rFonts w:asciiTheme="majorBidi" w:hAnsiTheme="majorBidi" w:cstheme="majorBidi"/>
                <w:sz w:val="28"/>
                <w:szCs w:val="28"/>
              </w:rPr>
              <w:t>12,590,582</w:t>
            </w:r>
          </w:p>
        </w:tc>
      </w:tr>
      <w:tr w:rsidR="003B39DC" w14:paraId="12D8DB65" w14:textId="77777777" w:rsidTr="00F21078">
        <w:tc>
          <w:tcPr>
            <w:tcW w:w="3420" w:type="dxa"/>
          </w:tcPr>
          <w:p w14:paraId="33F0E03B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3AD700CA" w14:textId="08126CBE" w:rsidR="003B39DC" w:rsidRPr="004E1FF2" w:rsidRDefault="00CB417A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4,811,541</w:t>
            </w:r>
          </w:p>
        </w:tc>
        <w:tc>
          <w:tcPr>
            <w:tcW w:w="288" w:type="dxa"/>
          </w:tcPr>
          <w:p w14:paraId="6546188D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28CAE3" w14:textId="305BAF39" w:rsidR="003B39DC" w:rsidRPr="004E1FF2" w:rsidRDefault="00CB417A" w:rsidP="00ED7E2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(3,465,765)</w:t>
            </w:r>
          </w:p>
        </w:tc>
        <w:tc>
          <w:tcPr>
            <w:tcW w:w="288" w:type="dxa"/>
          </w:tcPr>
          <w:p w14:paraId="30FC555C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637DAA" w14:textId="208292D0" w:rsidR="003B39DC" w:rsidRPr="004E1FF2" w:rsidRDefault="00CB417A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sz w:val="28"/>
                <w:szCs w:val="28"/>
                <w:lang w:bidi="th-TH"/>
              </w:rPr>
              <w:t>1,345,776</w:t>
            </w:r>
          </w:p>
        </w:tc>
      </w:tr>
      <w:tr w:rsidR="003B39DC" w14:paraId="74225021" w14:textId="77777777" w:rsidTr="00F21078">
        <w:tc>
          <w:tcPr>
            <w:tcW w:w="3420" w:type="dxa"/>
          </w:tcPr>
          <w:p w14:paraId="2465761A" w14:textId="77777777" w:rsidR="003B39DC" w:rsidRPr="00202128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3709710" w14:textId="788FDC63" w:rsidR="003B39DC" w:rsidRPr="004E1FF2" w:rsidRDefault="00CB417A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180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183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235</w:t>
            </w:r>
          </w:p>
        </w:tc>
        <w:tc>
          <w:tcPr>
            <w:tcW w:w="288" w:type="dxa"/>
          </w:tcPr>
          <w:p w14:paraId="716035EC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3019B45" w14:textId="5A5C9D35" w:rsidR="003B39DC" w:rsidRPr="004E1FF2" w:rsidRDefault="00CB417A" w:rsidP="00ED7E2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(6,</w:t>
            </w:r>
            <w:r w:rsidR="00FB473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862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,219)</w:t>
            </w:r>
          </w:p>
        </w:tc>
        <w:tc>
          <w:tcPr>
            <w:tcW w:w="288" w:type="dxa"/>
          </w:tcPr>
          <w:p w14:paraId="3FAE5559" w14:textId="77777777" w:rsidR="003B39DC" w:rsidRPr="004E1FF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E0D026A" w14:textId="2E07CE40" w:rsidR="003B39DC" w:rsidRPr="004E1FF2" w:rsidRDefault="00CB417A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173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30426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321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E1F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016</w:t>
            </w:r>
          </w:p>
        </w:tc>
      </w:tr>
    </w:tbl>
    <w:p w14:paraId="636907F5" w14:textId="77777777" w:rsidR="00FE73BA" w:rsidRDefault="00FE73BA" w:rsidP="00C02AF0">
      <w:pPr>
        <w:rPr>
          <w:rFonts w:asciiTheme="majorBidi" w:hAnsiTheme="majorBidi" w:cstheme="majorBidi"/>
        </w:rPr>
      </w:pPr>
    </w:p>
    <w:p w14:paraId="4F633984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7DF1971C" w14:textId="77777777" w:rsidTr="008C0A91">
        <w:tc>
          <w:tcPr>
            <w:tcW w:w="3420" w:type="dxa"/>
          </w:tcPr>
          <w:p w14:paraId="2CA24BE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947AE2B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6E745D5F" w14:textId="77777777" w:rsidTr="008C0A91">
        <w:tc>
          <w:tcPr>
            <w:tcW w:w="3420" w:type="dxa"/>
          </w:tcPr>
          <w:p w14:paraId="383F182A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78EDAFF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202128" w14:paraId="5986F722" w14:textId="77777777" w:rsidTr="008C0A91">
        <w:tc>
          <w:tcPr>
            <w:tcW w:w="3420" w:type="dxa"/>
          </w:tcPr>
          <w:p w14:paraId="012F0591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3F54F7D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4F730A5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A122528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2849D2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5A4D268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F28C6CE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FC3AC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E27A9F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7CBF22B1" w14:textId="77777777" w:rsidTr="008C0A91">
        <w:tc>
          <w:tcPr>
            <w:tcW w:w="3420" w:type="dxa"/>
          </w:tcPr>
          <w:p w14:paraId="29C3B73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4593124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6338B32" w14:textId="77777777" w:rsidTr="008C0A91">
        <w:tc>
          <w:tcPr>
            <w:tcW w:w="3420" w:type="dxa"/>
          </w:tcPr>
          <w:p w14:paraId="4BA2E0BA" w14:textId="77777777" w:rsidR="00FE73BA" w:rsidRPr="00202128" w:rsidRDefault="00FE73BA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294264C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88E0C92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52A83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BBCA586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F26FFE3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A2604A8" w14:textId="77777777" w:rsidTr="008C0A91">
        <w:tc>
          <w:tcPr>
            <w:tcW w:w="3420" w:type="dxa"/>
          </w:tcPr>
          <w:p w14:paraId="126FCDF1" w14:textId="77777777" w:rsidR="00FE73BA" w:rsidRDefault="00FE73BA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63C42AE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0D70CE4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164E16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3BE71DF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231D40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95FE866" w14:textId="77777777" w:rsidTr="008C0A91">
        <w:tc>
          <w:tcPr>
            <w:tcW w:w="3420" w:type="dxa"/>
          </w:tcPr>
          <w:p w14:paraId="0F8D63C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E3A3684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158,064,932</w:t>
            </w:r>
          </w:p>
        </w:tc>
        <w:tc>
          <w:tcPr>
            <w:tcW w:w="288" w:type="dxa"/>
          </w:tcPr>
          <w:p w14:paraId="5A4A42A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EB5B80" w14:textId="77777777" w:rsidR="00FE73BA" w:rsidRPr="00CF66DC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(1,984,524)</w:t>
            </w:r>
          </w:p>
        </w:tc>
        <w:tc>
          <w:tcPr>
            <w:tcW w:w="288" w:type="dxa"/>
          </w:tcPr>
          <w:p w14:paraId="79223A1A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1BFA59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156,080,408</w:t>
            </w:r>
          </w:p>
        </w:tc>
      </w:tr>
      <w:tr w:rsidR="00FE73BA" w14:paraId="546B9177" w14:textId="77777777" w:rsidTr="008C0A91">
        <w:tc>
          <w:tcPr>
            <w:tcW w:w="3420" w:type="dxa"/>
          </w:tcPr>
          <w:p w14:paraId="0F63502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0067308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4277E0B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F461B0" w14:textId="77777777" w:rsidR="00FE73BA" w:rsidRPr="00CF66DC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9545FE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F0C968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8D0DEFF" w14:textId="77777777" w:rsidTr="008C0A91">
        <w:tc>
          <w:tcPr>
            <w:tcW w:w="3420" w:type="dxa"/>
          </w:tcPr>
          <w:p w14:paraId="3DB877A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8D2C09E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13,137,843</w:t>
            </w:r>
          </w:p>
        </w:tc>
        <w:tc>
          <w:tcPr>
            <w:tcW w:w="288" w:type="dxa"/>
          </w:tcPr>
          <w:p w14:paraId="783458C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3E6293" w14:textId="77777777" w:rsidR="00FE73BA" w:rsidRPr="00CF66DC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(1,257,632)</w:t>
            </w:r>
          </w:p>
        </w:tc>
        <w:tc>
          <w:tcPr>
            <w:tcW w:w="288" w:type="dxa"/>
          </w:tcPr>
          <w:p w14:paraId="73584F2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E2973E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11,880,211</w:t>
            </w:r>
          </w:p>
        </w:tc>
      </w:tr>
      <w:tr w:rsidR="00FE73BA" w14:paraId="4AEF0441" w14:textId="77777777" w:rsidTr="00F21078">
        <w:tc>
          <w:tcPr>
            <w:tcW w:w="3420" w:type="dxa"/>
          </w:tcPr>
          <w:p w14:paraId="20079C5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F050520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4,490,209</w:t>
            </w:r>
          </w:p>
        </w:tc>
        <w:tc>
          <w:tcPr>
            <w:tcW w:w="288" w:type="dxa"/>
          </w:tcPr>
          <w:p w14:paraId="5EA288D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67C538" w14:textId="77777777" w:rsidR="00FE73BA" w:rsidRPr="00CF66DC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sz w:val="28"/>
                <w:szCs w:val="28"/>
                <w:lang w:bidi="th-TH"/>
              </w:rPr>
              <w:t>(3,185,188)</w:t>
            </w:r>
          </w:p>
        </w:tc>
        <w:tc>
          <w:tcPr>
            <w:tcW w:w="288" w:type="dxa"/>
          </w:tcPr>
          <w:p w14:paraId="5405C28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044599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1,305,021</w:t>
            </w:r>
          </w:p>
        </w:tc>
      </w:tr>
      <w:tr w:rsidR="00FE73BA" w14:paraId="3D264A27" w14:textId="77777777" w:rsidTr="00F21078">
        <w:tc>
          <w:tcPr>
            <w:tcW w:w="3420" w:type="dxa"/>
          </w:tcPr>
          <w:p w14:paraId="4E830D40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4A02FB6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175,692,984</w:t>
            </w:r>
          </w:p>
        </w:tc>
        <w:tc>
          <w:tcPr>
            <w:tcW w:w="288" w:type="dxa"/>
          </w:tcPr>
          <w:p w14:paraId="60531C54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7299BB" w14:textId="77777777" w:rsidR="00FE73BA" w:rsidRPr="00CF66DC" w:rsidRDefault="00FE73BA" w:rsidP="00CF66D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CF66D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(6,427,344)</w:t>
            </w:r>
          </w:p>
        </w:tc>
        <w:tc>
          <w:tcPr>
            <w:tcW w:w="288" w:type="dxa"/>
          </w:tcPr>
          <w:p w14:paraId="1A808542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F850539" w14:textId="77777777" w:rsidR="00FE73BA" w:rsidRPr="00202128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</w:tr>
    </w:tbl>
    <w:p w14:paraId="00F789F9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p w14:paraId="3374B3B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1FCF19" w14:textId="77777777" w:rsidR="00FE73BA" w:rsidRPr="00EA22C0" w:rsidRDefault="00FE73BA" w:rsidP="00EA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ลูกหนี้ตามสัญญาเช่าซื้อ</w:t>
      </w:r>
    </w:p>
    <w:p w14:paraId="2258BFF9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1C97309" w14:textId="6F82EBD5" w:rsidR="00FE73BA" w:rsidRPr="00DE3133" w:rsidRDefault="00FE73BA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DE3133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FB46C5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3133" w:rsidRPr="00DE3133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2569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DE3133">
        <w:rPr>
          <w:rFonts w:asciiTheme="majorBidi" w:hAnsiTheme="majorBidi" w:cstheme="majorBidi"/>
          <w:bCs/>
          <w:sz w:val="28"/>
          <w:szCs w:val="28"/>
        </w:rPr>
        <w:t>31</w:t>
      </w:r>
      <w:r w:rsidRPr="00DE313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ธันวาค</w:t>
      </w:r>
      <w:r w:rsidR="00DE3133" w:rsidRPr="00DE3133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DE3133" w:rsidRPr="00DE313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E3133" w:rsidRPr="00DE3133">
        <w:rPr>
          <w:rFonts w:asciiTheme="majorBidi" w:hAnsiTheme="majorBidi" w:cstheme="majorBidi"/>
          <w:bCs/>
          <w:sz w:val="28"/>
          <w:szCs w:val="28"/>
        </w:rPr>
        <w:t xml:space="preserve">2568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DE313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684EEB9C" w14:textId="77777777" w:rsidR="00FE73BA" w:rsidRPr="006B417E" w:rsidRDefault="00FE73BA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12E029F8" w14:textId="77777777" w:rsidTr="00C64965">
        <w:trPr>
          <w:tblHeader/>
        </w:trPr>
        <w:tc>
          <w:tcPr>
            <w:tcW w:w="3600" w:type="dxa"/>
          </w:tcPr>
          <w:p w14:paraId="36B19ED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7271F14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1AE9D5A4" w14:textId="77777777" w:rsidTr="00C64965">
        <w:trPr>
          <w:tblHeader/>
        </w:trPr>
        <w:tc>
          <w:tcPr>
            <w:tcW w:w="3600" w:type="dxa"/>
          </w:tcPr>
          <w:p w14:paraId="3CB6D18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9212D8" w14:textId="65DE2231" w:rsidR="00FE73BA" w:rsidRDefault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E73BA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239CADD3" w14:textId="77777777" w:rsidTr="00C64965">
        <w:trPr>
          <w:tblHeader/>
        </w:trPr>
        <w:tc>
          <w:tcPr>
            <w:tcW w:w="3600" w:type="dxa"/>
          </w:tcPr>
          <w:p w14:paraId="17B5C102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2BA27B2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A919375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DD2C765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84A02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2C7BD9D0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65FC50D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1737F3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CA2FE7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40528A2D" w14:textId="77777777" w:rsidTr="00C64965">
        <w:trPr>
          <w:tblHeader/>
        </w:trPr>
        <w:tc>
          <w:tcPr>
            <w:tcW w:w="3600" w:type="dxa"/>
          </w:tcPr>
          <w:p w14:paraId="4CC549B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A92DE5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6E78DDD4" w14:textId="77777777" w:rsidTr="00230EFE">
        <w:tc>
          <w:tcPr>
            <w:tcW w:w="3600" w:type="dxa"/>
          </w:tcPr>
          <w:p w14:paraId="398BADF9" w14:textId="77777777" w:rsidR="00FE73BA" w:rsidRPr="00202128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E9E0A3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FF9C06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564D7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E77EB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F5F9B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41F46A9" w14:textId="77777777" w:rsidTr="00230EFE">
        <w:tc>
          <w:tcPr>
            <w:tcW w:w="3600" w:type="dxa"/>
          </w:tcPr>
          <w:p w14:paraId="2DE308C0" w14:textId="77777777" w:rsidR="00FE73BA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79D3759A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0539C91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AA37D2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72C68A1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B6AD33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56D0B844" w14:textId="77777777" w:rsidTr="00230EFE">
        <w:tc>
          <w:tcPr>
            <w:tcW w:w="3600" w:type="dxa"/>
          </w:tcPr>
          <w:p w14:paraId="5EE67FA9" w14:textId="77777777" w:rsidR="00FE73BA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BBC4E0F" w14:textId="11D3C6B8" w:rsidR="00FE73BA" w:rsidRDefault="00CB417A" w:rsidP="000B667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216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720</w:t>
            </w:r>
          </w:p>
        </w:tc>
        <w:tc>
          <w:tcPr>
            <w:tcW w:w="288" w:type="dxa"/>
          </w:tcPr>
          <w:p w14:paraId="120B8339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5EB5D927" w14:textId="58CA62B4" w:rsidR="00FE73BA" w:rsidRDefault="00CB417A" w:rsidP="00E0472D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(23,267)</w:t>
            </w:r>
          </w:p>
        </w:tc>
        <w:tc>
          <w:tcPr>
            <w:tcW w:w="288" w:type="dxa"/>
          </w:tcPr>
          <w:p w14:paraId="015896E5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EA18DFB" w14:textId="1ED9A706" w:rsidR="00FE73BA" w:rsidRDefault="00CB417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193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453</w:t>
            </w:r>
          </w:p>
        </w:tc>
      </w:tr>
      <w:tr w:rsidR="00FE73BA" w14:paraId="28839D13" w14:textId="77777777" w:rsidTr="00230EFE">
        <w:tc>
          <w:tcPr>
            <w:tcW w:w="3600" w:type="dxa"/>
          </w:tcPr>
          <w:p w14:paraId="2039E518" w14:textId="77777777" w:rsidR="00FE73BA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8167BC5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1971B4B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FEE735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F8C9BA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5FA683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8A8C2F4" w14:textId="77777777" w:rsidTr="00230EFE">
        <w:tc>
          <w:tcPr>
            <w:tcW w:w="3600" w:type="dxa"/>
          </w:tcPr>
          <w:p w14:paraId="5C2D9F3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5D410AF8" w14:textId="47E93D49" w:rsidR="00FE73BA" w:rsidRDefault="00CB417A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151,627</w:t>
            </w:r>
          </w:p>
        </w:tc>
        <w:tc>
          <w:tcPr>
            <w:tcW w:w="288" w:type="dxa"/>
          </w:tcPr>
          <w:p w14:paraId="234EA2B7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AC4F90F" w14:textId="598FC2EC" w:rsidR="00FE73BA" w:rsidRDefault="00CB417A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(23,413)</w:t>
            </w:r>
          </w:p>
        </w:tc>
        <w:tc>
          <w:tcPr>
            <w:tcW w:w="288" w:type="dxa"/>
          </w:tcPr>
          <w:p w14:paraId="11937F3B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284B88C" w14:textId="703BB47C" w:rsidR="00FE73BA" w:rsidRDefault="00CB417A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128,214</w:t>
            </w:r>
          </w:p>
        </w:tc>
      </w:tr>
      <w:tr w:rsidR="00FE73BA" w14:paraId="45322FAF" w14:textId="77777777" w:rsidTr="00F21078">
        <w:tc>
          <w:tcPr>
            <w:tcW w:w="3600" w:type="dxa"/>
          </w:tcPr>
          <w:p w14:paraId="1D4BDA4B" w14:textId="77777777" w:rsidR="00FE73BA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20225F3" w14:textId="1EC091D0" w:rsidR="00FE73BA" w:rsidRDefault="00CB417A" w:rsidP="00CB5E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56,019</w:t>
            </w:r>
          </w:p>
        </w:tc>
        <w:tc>
          <w:tcPr>
            <w:tcW w:w="288" w:type="dxa"/>
          </w:tcPr>
          <w:p w14:paraId="27767F52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FF2E6F" w14:textId="194D11E4" w:rsidR="00FE73BA" w:rsidRDefault="00CB417A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(35,743)</w:t>
            </w:r>
          </w:p>
        </w:tc>
        <w:tc>
          <w:tcPr>
            <w:tcW w:w="288" w:type="dxa"/>
          </w:tcPr>
          <w:p w14:paraId="63A500EF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21BBE5" w14:textId="72AE6888" w:rsidR="00FE73BA" w:rsidRDefault="00CB417A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sz w:val="28"/>
                <w:szCs w:val="28"/>
              </w:rPr>
              <w:t>20,276</w:t>
            </w:r>
          </w:p>
        </w:tc>
      </w:tr>
      <w:tr w:rsidR="00FE73BA" w14:paraId="05C6FED8" w14:textId="77777777" w:rsidTr="00F21078">
        <w:tc>
          <w:tcPr>
            <w:tcW w:w="3600" w:type="dxa"/>
          </w:tcPr>
          <w:p w14:paraId="315C3134" w14:textId="77777777" w:rsidR="00FE73BA" w:rsidRPr="00202128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38D86F8F" w14:textId="08303080" w:rsidR="00FE73BA" w:rsidRPr="003B3D4B" w:rsidRDefault="00CB417A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424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288" w:type="dxa"/>
          </w:tcPr>
          <w:p w14:paraId="623C885B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747E8DE" w14:textId="5801607C" w:rsidR="00FE73BA" w:rsidRPr="00CB5ED9" w:rsidRDefault="00CB417A" w:rsidP="000B6670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(82,423)</w:t>
            </w:r>
          </w:p>
        </w:tc>
        <w:tc>
          <w:tcPr>
            <w:tcW w:w="288" w:type="dxa"/>
          </w:tcPr>
          <w:p w14:paraId="2CBD7660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72FFA9" w14:textId="1A6A6F35" w:rsidR="00FE73BA" w:rsidRPr="003B3D4B" w:rsidRDefault="00CB417A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341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943</w:t>
            </w:r>
          </w:p>
        </w:tc>
      </w:tr>
    </w:tbl>
    <w:p w14:paraId="3E2B4F1A" w14:textId="77777777" w:rsidR="00FE73BA" w:rsidRPr="006B417E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39040B67" w14:textId="77777777" w:rsidTr="00C64965">
        <w:tc>
          <w:tcPr>
            <w:tcW w:w="3600" w:type="dxa"/>
          </w:tcPr>
          <w:p w14:paraId="1E867FD9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8E374C9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E73BA" w14:paraId="42ACACA7" w14:textId="77777777" w:rsidTr="00C64965">
        <w:tc>
          <w:tcPr>
            <w:tcW w:w="3600" w:type="dxa"/>
          </w:tcPr>
          <w:p w14:paraId="6B3633B9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96B411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E73BA" w:rsidRPr="00202128" w14:paraId="1B98264F" w14:textId="77777777" w:rsidTr="00C64965">
        <w:tc>
          <w:tcPr>
            <w:tcW w:w="3600" w:type="dxa"/>
          </w:tcPr>
          <w:p w14:paraId="75685D5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FD1577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D15B5D1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4ECEC3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2FCDC8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34F64188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63CCA0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1E932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F421D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4ACBB90D" w14:textId="77777777" w:rsidTr="00C64965">
        <w:tc>
          <w:tcPr>
            <w:tcW w:w="3600" w:type="dxa"/>
          </w:tcPr>
          <w:p w14:paraId="37025B0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06AC31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2D0234DF" w14:textId="77777777" w:rsidTr="00C64965">
        <w:tc>
          <w:tcPr>
            <w:tcW w:w="3600" w:type="dxa"/>
          </w:tcPr>
          <w:p w14:paraId="04870443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4ABB3E5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52FB0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740AB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CBCE8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BF8FF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DEFCD53" w14:textId="77777777" w:rsidTr="00C64965">
        <w:tc>
          <w:tcPr>
            <w:tcW w:w="3600" w:type="dxa"/>
          </w:tcPr>
          <w:p w14:paraId="48B30F7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864A7B7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882D16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A81F8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5CF5AD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DC8BE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0123F4E" w14:textId="77777777" w:rsidTr="00C64965">
        <w:tc>
          <w:tcPr>
            <w:tcW w:w="3600" w:type="dxa"/>
          </w:tcPr>
          <w:p w14:paraId="13A4A9D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F138766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3,760,82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88" w:type="dxa"/>
          </w:tcPr>
          <w:p w14:paraId="1B3E310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EC366F" w14:textId="77777777" w:rsidR="00FE73BA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(27,72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FF1061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33198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3,733,105</w:t>
            </w:r>
          </w:p>
        </w:tc>
      </w:tr>
      <w:tr w:rsidR="00FE73BA" w14:paraId="2A552CFE" w14:textId="77777777" w:rsidTr="00F21078">
        <w:tc>
          <w:tcPr>
            <w:tcW w:w="3600" w:type="dxa"/>
          </w:tcPr>
          <w:p w14:paraId="771357D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3C1CEDE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DE9B7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FE1B90" w14:textId="77777777" w:rsidR="00FE73BA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974312A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8EE788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3A552D0F" w14:textId="77777777" w:rsidTr="00C64965">
        <w:tc>
          <w:tcPr>
            <w:tcW w:w="3600" w:type="dxa"/>
          </w:tcPr>
          <w:p w14:paraId="20ABC4E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8AE517F" w14:textId="77777777" w:rsidR="00FE73BA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189,847</w:t>
            </w:r>
          </w:p>
        </w:tc>
        <w:tc>
          <w:tcPr>
            <w:tcW w:w="288" w:type="dxa"/>
          </w:tcPr>
          <w:p w14:paraId="5279651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27987E" w14:textId="77777777" w:rsidR="00FE73BA" w:rsidRDefault="00FE73BA" w:rsidP="00CF66D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(30,521)</w:t>
            </w:r>
          </w:p>
        </w:tc>
        <w:tc>
          <w:tcPr>
            <w:tcW w:w="288" w:type="dxa"/>
          </w:tcPr>
          <w:p w14:paraId="0811E6A7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CA5615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159,326</w:t>
            </w:r>
          </w:p>
        </w:tc>
      </w:tr>
      <w:tr w:rsidR="00FE73BA" w14:paraId="3F0B5108" w14:textId="77777777" w:rsidTr="00F21078">
        <w:tc>
          <w:tcPr>
            <w:tcW w:w="3600" w:type="dxa"/>
          </w:tcPr>
          <w:p w14:paraId="70AE729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F6ED209" w14:textId="77777777" w:rsidR="00FE73BA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69,940</w:t>
            </w:r>
          </w:p>
        </w:tc>
        <w:tc>
          <w:tcPr>
            <w:tcW w:w="288" w:type="dxa"/>
          </w:tcPr>
          <w:p w14:paraId="097C92B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1447AD" w14:textId="77777777" w:rsidR="00FE73BA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(45,008)</w:t>
            </w:r>
          </w:p>
        </w:tc>
        <w:tc>
          <w:tcPr>
            <w:tcW w:w="288" w:type="dxa"/>
          </w:tcPr>
          <w:p w14:paraId="240E743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8E316F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24,932</w:t>
            </w:r>
          </w:p>
        </w:tc>
      </w:tr>
      <w:tr w:rsidR="00FE73BA" w14:paraId="1D512D1A" w14:textId="77777777" w:rsidTr="00F21078">
        <w:tc>
          <w:tcPr>
            <w:tcW w:w="3600" w:type="dxa"/>
          </w:tcPr>
          <w:p w14:paraId="3030745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DEC6F5F" w14:textId="77777777" w:rsidR="00FE73BA" w:rsidRPr="00202128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4,020,61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88" w:type="dxa"/>
          </w:tcPr>
          <w:p w14:paraId="02795EB7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53345BC" w14:textId="77777777" w:rsidR="00FE73BA" w:rsidRPr="00202128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(103,25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B06FA12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B4348E" w14:textId="77777777" w:rsidR="00FE73BA" w:rsidRPr="00D2028E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3,917,363</w:t>
            </w:r>
          </w:p>
        </w:tc>
      </w:tr>
    </w:tbl>
    <w:p w14:paraId="4E3C03E7" w14:textId="77777777" w:rsidR="00FE73BA" w:rsidRDefault="00FE73BA">
      <w: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3F6885F3" w14:textId="77777777" w:rsidTr="00C64965">
        <w:tc>
          <w:tcPr>
            <w:tcW w:w="3600" w:type="dxa"/>
          </w:tcPr>
          <w:p w14:paraId="6F6E9D5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19800EF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2C51A9C8" w14:textId="77777777" w:rsidTr="00C64965">
        <w:tc>
          <w:tcPr>
            <w:tcW w:w="3600" w:type="dxa"/>
          </w:tcPr>
          <w:p w14:paraId="27E78CC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9116B63" w14:textId="6CC19C1A" w:rsidR="00FE73BA" w:rsidRDefault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43666E5F" w14:textId="77777777" w:rsidTr="00C64965">
        <w:tc>
          <w:tcPr>
            <w:tcW w:w="3600" w:type="dxa"/>
          </w:tcPr>
          <w:p w14:paraId="53EB180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D058B1F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8B72882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599F3FF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323F45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8B23EC3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91EB30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7EF5C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67D02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32CB879C" w14:textId="77777777" w:rsidTr="00C64965">
        <w:tc>
          <w:tcPr>
            <w:tcW w:w="3600" w:type="dxa"/>
          </w:tcPr>
          <w:p w14:paraId="4BA518A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7AF1529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6B37CA96" w14:textId="77777777" w:rsidTr="00C64965">
        <w:tc>
          <w:tcPr>
            <w:tcW w:w="3600" w:type="dxa"/>
          </w:tcPr>
          <w:p w14:paraId="451E2A9D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15592B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AE958F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07765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A54BE2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010AFDF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AB0DBCF" w14:textId="77777777" w:rsidTr="00C64965">
        <w:tc>
          <w:tcPr>
            <w:tcW w:w="3600" w:type="dxa"/>
          </w:tcPr>
          <w:p w14:paraId="5663CEC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DFFC277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7D42ED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15BF41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756EF97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323890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6C8AE62" w14:textId="77777777" w:rsidTr="00C64965">
        <w:tc>
          <w:tcPr>
            <w:tcW w:w="3600" w:type="dxa"/>
          </w:tcPr>
          <w:p w14:paraId="0DED5278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48176E5" w14:textId="27E2395E" w:rsidR="00FE73BA" w:rsidRDefault="00CB417A" w:rsidP="00D15DE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646</w:t>
            </w:r>
          </w:p>
        </w:tc>
        <w:tc>
          <w:tcPr>
            <w:tcW w:w="288" w:type="dxa"/>
          </w:tcPr>
          <w:p w14:paraId="55BB1CF6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0652E72E" w14:textId="034EDDCF" w:rsidR="00FE73BA" w:rsidRDefault="00CB417A" w:rsidP="00D15DE3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(223)</w:t>
            </w:r>
          </w:p>
        </w:tc>
        <w:tc>
          <w:tcPr>
            <w:tcW w:w="288" w:type="dxa"/>
          </w:tcPr>
          <w:p w14:paraId="357B9313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0C5FEB1" w14:textId="5E665441" w:rsidR="00FE73BA" w:rsidRDefault="00CB417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423</w:t>
            </w:r>
          </w:p>
        </w:tc>
      </w:tr>
      <w:tr w:rsidR="00FE73BA" w14:paraId="14545F7A" w14:textId="77777777" w:rsidTr="00C64965">
        <w:tc>
          <w:tcPr>
            <w:tcW w:w="3600" w:type="dxa"/>
          </w:tcPr>
          <w:p w14:paraId="7BD6B68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725131C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645B10AE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149BD8A0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9D23DCE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199CCD8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73BA" w14:paraId="097F1E6F" w14:textId="77777777" w:rsidTr="00C64965">
        <w:tc>
          <w:tcPr>
            <w:tcW w:w="3600" w:type="dxa"/>
          </w:tcPr>
          <w:p w14:paraId="03DF791B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F35B39D" w14:textId="6BB20DF3" w:rsidR="00FE73BA" w:rsidRDefault="00CB417A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223</w:t>
            </w:r>
          </w:p>
        </w:tc>
        <w:tc>
          <w:tcPr>
            <w:tcW w:w="288" w:type="dxa"/>
          </w:tcPr>
          <w:p w14:paraId="3A38475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C16462D" w14:textId="027B1048" w:rsidR="00FE73BA" w:rsidRDefault="00CB417A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(770)</w:t>
            </w:r>
          </w:p>
        </w:tc>
        <w:tc>
          <w:tcPr>
            <w:tcW w:w="288" w:type="dxa"/>
          </w:tcPr>
          <w:p w14:paraId="1D8EF734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0AE4AFA" w14:textId="15CDED43" w:rsidR="00FE73BA" w:rsidRDefault="00CB417A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453</w:t>
            </w:r>
          </w:p>
        </w:tc>
      </w:tr>
      <w:tr w:rsidR="00FE73BA" w14:paraId="26E642AE" w14:textId="77777777" w:rsidTr="00F21078">
        <w:tc>
          <w:tcPr>
            <w:tcW w:w="3600" w:type="dxa"/>
          </w:tcPr>
          <w:p w14:paraId="6CBF31FB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7DED6A15" w14:textId="25DFEBE7" w:rsidR="00FE73BA" w:rsidRDefault="00CB417A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976</w:t>
            </w:r>
          </w:p>
        </w:tc>
        <w:tc>
          <w:tcPr>
            <w:tcW w:w="288" w:type="dxa"/>
          </w:tcPr>
          <w:p w14:paraId="180BAA3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8E63FE" w14:textId="592B8122" w:rsidR="00FE73BA" w:rsidRDefault="00CB417A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CB41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419)</w:t>
            </w:r>
          </w:p>
        </w:tc>
        <w:tc>
          <w:tcPr>
            <w:tcW w:w="288" w:type="dxa"/>
          </w:tcPr>
          <w:p w14:paraId="7B9EB07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E55B25" w14:textId="41928C9F" w:rsidR="00FE73BA" w:rsidRDefault="00CB417A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557</w:t>
            </w:r>
          </w:p>
        </w:tc>
      </w:tr>
      <w:tr w:rsidR="00FE73BA" w14:paraId="3A30C438" w14:textId="77777777" w:rsidTr="00F21078">
        <w:tc>
          <w:tcPr>
            <w:tcW w:w="3600" w:type="dxa"/>
          </w:tcPr>
          <w:p w14:paraId="6A98D571" w14:textId="77777777" w:rsidR="00FE73BA" w:rsidRPr="00202128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4412DCA" w14:textId="046B5961" w:rsidR="00FE73BA" w:rsidRPr="00A1102E" w:rsidRDefault="00CB417A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15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845</w:t>
            </w:r>
          </w:p>
        </w:tc>
        <w:tc>
          <w:tcPr>
            <w:tcW w:w="288" w:type="dxa"/>
          </w:tcPr>
          <w:p w14:paraId="53865AC6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4554734" w14:textId="45097609" w:rsidR="00FE73BA" w:rsidRPr="00A1102E" w:rsidRDefault="00CB417A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412)</w:t>
            </w:r>
          </w:p>
        </w:tc>
        <w:tc>
          <w:tcPr>
            <w:tcW w:w="288" w:type="dxa"/>
          </w:tcPr>
          <w:p w14:paraId="36997799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88DFD07" w14:textId="2DFE3BFD" w:rsidR="00FE73BA" w:rsidRPr="00746EAE" w:rsidRDefault="00CB417A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13</w:t>
            </w:r>
            <w:r w:rsidRPr="00CB41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B417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433</w:t>
            </w:r>
          </w:p>
        </w:tc>
      </w:tr>
    </w:tbl>
    <w:p w14:paraId="7BE4678A" w14:textId="77777777" w:rsidR="00FE73BA" w:rsidRPr="008B31C4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0465191D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47EEF9AC" w14:textId="77777777">
        <w:tc>
          <w:tcPr>
            <w:tcW w:w="3600" w:type="dxa"/>
          </w:tcPr>
          <w:p w14:paraId="35812A4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740B1B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7EB8212D" w14:textId="77777777">
        <w:tc>
          <w:tcPr>
            <w:tcW w:w="3600" w:type="dxa"/>
          </w:tcPr>
          <w:p w14:paraId="35ED11C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2D0C8E7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E73BA" w:rsidRPr="00202128" w14:paraId="6CCE6566" w14:textId="77777777">
        <w:tc>
          <w:tcPr>
            <w:tcW w:w="3600" w:type="dxa"/>
          </w:tcPr>
          <w:p w14:paraId="78DDC4B0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6ECF9230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C283E30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EE68FE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C64CC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8239696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54E65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55606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1E36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1617558D" w14:textId="77777777">
        <w:tc>
          <w:tcPr>
            <w:tcW w:w="3600" w:type="dxa"/>
          </w:tcPr>
          <w:p w14:paraId="4514D8B0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BC9C1A9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D52D7A9" w14:textId="77777777">
        <w:tc>
          <w:tcPr>
            <w:tcW w:w="3600" w:type="dxa"/>
          </w:tcPr>
          <w:p w14:paraId="1839BDF1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7A389778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817DD6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951679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8C154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19C978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3BACAB8F" w14:textId="77777777">
        <w:tc>
          <w:tcPr>
            <w:tcW w:w="3600" w:type="dxa"/>
          </w:tcPr>
          <w:p w14:paraId="4E284AC8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7AC9B312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6E7A04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EFC2BB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B26E619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56314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047C8F27" w14:textId="77777777">
        <w:tc>
          <w:tcPr>
            <w:tcW w:w="3600" w:type="dxa"/>
          </w:tcPr>
          <w:p w14:paraId="6A3E6D1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7EB9A30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21,908</w:t>
            </w:r>
          </w:p>
        </w:tc>
        <w:tc>
          <w:tcPr>
            <w:tcW w:w="288" w:type="dxa"/>
          </w:tcPr>
          <w:p w14:paraId="2487224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F3B5EA6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288" w:type="dxa"/>
          </w:tcPr>
          <w:p w14:paraId="53AB0A7A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BDD40B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21,264</w:t>
            </w:r>
          </w:p>
        </w:tc>
      </w:tr>
      <w:tr w:rsidR="00FE73BA" w14:paraId="1C15075A" w14:textId="77777777">
        <w:tc>
          <w:tcPr>
            <w:tcW w:w="3600" w:type="dxa"/>
          </w:tcPr>
          <w:p w14:paraId="398C86E3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5F1F8363" w14:textId="77777777" w:rsidR="00FE73BA" w:rsidRDefault="00FE73BA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57004D65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1A61321" w14:textId="77777777" w:rsidR="00FE73BA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38A0FF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851F77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73BA" w14:paraId="55604469" w14:textId="77777777">
        <w:tc>
          <w:tcPr>
            <w:tcW w:w="3600" w:type="dxa"/>
          </w:tcPr>
          <w:p w14:paraId="6DC7C97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4895FF5" w14:textId="77777777" w:rsidR="00FE73BA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6,466</w:t>
            </w:r>
          </w:p>
        </w:tc>
        <w:tc>
          <w:tcPr>
            <w:tcW w:w="288" w:type="dxa"/>
          </w:tcPr>
          <w:p w14:paraId="4532FF9D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84FA0F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(1,555)</w:t>
            </w:r>
          </w:p>
        </w:tc>
        <w:tc>
          <w:tcPr>
            <w:tcW w:w="288" w:type="dxa"/>
          </w:tcPr>
          <w:p w14:paraId="1879EAFE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38C813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4,911</w:t>
            </w:r>
          </w:p>
        </w:tc>
      </w:tr>
      <w:tr w:rsidR="00FE73BA" w14:paraId="0398F5E9" w14:textId="77777777" w:rsidTr="00F21078">
        <w:tc>
          <w:tcPr>
            <w:tcW w:w="3600" w:type="dxa"/>
          </w:tcPr>
          <w:p w14:paraId="692D633B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44CEA4" w14:textId="77777777" w:rsidR="00FE73BA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4,023</w:t>
            </w:r>
          </w:p>
        </w:tc>
        <w:tc>
          <w:tcPr>
            <w:tcW w:w="288" w:type="dxa"/>
          </w:tcPr>
          <w:p w14:paraId="23B814E4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0621DA" w14:textId="77777777" w:rsidR="00FE73BA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(2,857)</w:t>
            </w:r>
          </w:p>
        </w:tc>
        <w:tc>
          <w:tcPr>
            <w:tcW w:w="288" w:type="dxa"/>
          </w:tcPr>
          <w:p w14:paraId="4E4D9CC8" w14:textId="77777777" w:rsidR="00FE73BA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8496C6" w14:textId="77777777" w:rsidR="00FE73BA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</w:tr>
      <w:tr w:rsidR="00FE73BA" w:rsidRPr="00C64965" w14:paraId="0ED350CC" w14:textId="77777777" w:rsidTr="00F21078">
        <w:tc>
          <w:tcPr>
            <w:tcW w:w="3600" w:type="dxa"/>
          </w:tcPr>
          <w:p w14:paraId="1E1EA62A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18D96DC8" w14:textId="77777777" w:rsidR="00FE73BA" w:rsidRPr="00D2028E" w:rsidRDefault="00FE73BA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32,397</w:t>
            </w:r>
          </w:p>
        </w:tc>
        <w:tc>
          <w:tcPr>
            <w:tcW w:w="288" w:type="dxa"/>
          </w:tcPr>
          <w:p w14:paraId="685540EF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9A90244" w14:textId="77777777" w:rsidR="00FE73BA" w:rsidRPr="00202128" w:rsidRDefault="00FE73BA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(5,056)</w:t>
            </w:r>
          </w:p>
        </w:tc>
        <w:tc>
          <w:tcPr>
            <w:tcW w:w="288" w:type="dxa"/>
          </w:tcPr>
          <w:p w14:paraId="53C8C4B1" w14:textId="77777777" w:rsidR="00FE73BA" w:rsidRPr="00202128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82E99E8" w14:textId="77777777" w:rsidR="00FE73BA" w:rsidRPr="00D2028E" w:rsidRDefault="00FE73B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27,341</w:t>
            </w:r>
          </w:p>
        </w:tc>
      </w:tr>
    </w:tbl>
    <w:p w14:paraId="5BCF4AB8" w14:textId="77777777" w:rsidR="00FE73BA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3A725FEB" w14:textId="77777777" w:rsidR="00FE73BA" w:rsidRPr="008B31C4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50D68380" w14:textId="77777777" w:rsidR="00FE73BA" w:rsidRPr="00C02AF0" w:rsidRDefault="00FE73BA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7FAA21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CAE8BA7" w14:textId="77777777" w:rsidR="00FE73BA" w:rsidRPr="009D251F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D251F">
        <w:rPr>
          <w:rFonts w:asciiTheme="majorBidi" w:hAnsiTheme="majorBidi" w:cstheme="majorBidi"/>
          <w:b/>
          <w:bCs/>
          <w:sz w:val="28"/>
          <w:szCs w:val="28"/>
        </w:rPr>
        <w:lastRenderedPageBreak/>
        <w:t>3.3</w:t>
      </w:r>
      <w:r w:rsidRPr="009D251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D251F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</w:p>
    <w:p w14:paraId="5F307370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7"/>
        <w:gridCol w:w="1074"/>
        <w:gridCol w:w="266"/>
        <w:gridCol w:w="1083"/>
        <w:gridCol w:w="275"/>
        <w:gridCol w:w="1074"/>
        <w:gridCol w:w="268"/>
        <w:gridCol w:w="1113"/>
      </w:tblGrid>
      <w:tr w:rsidR="00FE73BA" w:rsidRPr="006B417E" w14:paraId="29E55D79" w14:textId="77777777" w:rsidTr="00DE3133">
        <w:trPr>
          <w:trHeight w:val="396"/>
          <w:tblHeader/>
        </w:trPr>
        <w:tc>
          <w:tcPr>
            <w:tcW w:w="2193" w:type="pct"/>
          </w:tcPr>
          <w:p w14:paraId="60C96D7F" w14:textId="77777777" w:rsidR="00FE73BA" w:rsidRPr="00D854EC" w:rsidRDefault="00FE73BA" w:rsidP="005320C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2A7A8ADD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" w:type="pct"/>
          </w:tcPr>
          <w:p w14:paraId="3A2DFF13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3"/>
          </w:tcPr>
          <w:p w14:paraId="119F5DFD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6B417E" w14:paraId="68410E71" w14:textId="77777777" w:rsidTr="00DE3133">
        <w:trPr>
          <w:trHeight w:val="396"/>
          <w:tblHeader/>
        </w:trPr>
        <w:tc>
          <w:tcPr>
            <w:tcW w:w="2193" w:type="pct"/>
            <w:vAlign w:val="center"/>
          </w:tcPr>
          <w:p w14:paraId="5F3FA506" w14:textId="063CAAD0" w:rsidR="00FE73BA" w:rsidRPr="00D854EC" w:rsidRDefault="00FB46C5" w:rsidP="00D64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5" w:type="pct"/>
            <w:vAlign w:val="center"/>
          </w:tcPr>
          <w:p w14:paraId="27AACE9E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pct"/>
            <w:vAlign w:val="center"/>
          </w:tcPr>
          <w:p w14:paraId="5EC54B67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51EA9D9C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" w:type="pct"/>
          </w:tcPr>
          <w:p w14:paraId="30AD58CB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05342589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6" w:type="pct"/>
            <w:vAlign w:val="center"/>
          </w:tcPr>
          <w:p w14:paraId="3C90BEAE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7EFDEBF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6B417E" w14:paraId="51DFFA50" w14:textId="77777777" w:rsidTr="00DE3133">
        <w:trPr>
          <w:trHeight w:val="396"/>
          <w:tblHeader/>
        </w:trPr>
        <w:tc>
          <w:tcPr>
            <w:tcW w:w="2193" w:type="pct"/>
            <w:vAlign w:val="center"/>
          </w:tcPr>
          <w:p w14:paraId="22D3E2B7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7" w:type="pct"/>
            <w:gridSpan w:val="7"/>
            <w:vAlign w:val="center"/>
          </w:tcPr>
          <w:p w14:paraId="35AD3BE8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46C5" w:rsidRPr="006B417E" w14:paraId="4CA013E2" w14:textId="77777777">
        <w:trPr>
          <w:trHeight w:val="396"/>
        </w:trPr>
        <w:tc>
          <w:tcPr>
            <w:tcW w:w="2193" w:type="pct"/>
            <w:vAlign w:val="center"/>
          </w:tcPr>
          <w:p w14:paraId="1892B066" w14:textId="77777777" w:rsidR="00FB46C5" w:rsidRPr="00D854EC" w:rsidRDefault="00FB46C5" w:rsidP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5" w:type="pct"/>
            <w:vAlign w:val="center"/>
          </w:tcPr>
          <w:p w14:paraId="4E85EAA8" w14:textId="27999644" w:rsidR="00FB46C5" w:rsidRPr="00D854EC" w:rsidRDefault="006E52D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C2493" w:rsidRPr="000C2493">
              <w:rPr>
                <w:rFonts w:asciiTheme="majorBidi" w:hAnsiTheme="majorBidi" w:cstheme="majorBidi"/>
                <w:sz w:val="28"/>
                <w:szCs w:val="28"/>
              </w:rPr>
              <w:t>1,641,182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  <w:vAlign w:val="center"/>
          </w:tcPr>
          <w:p w14:paraId="02881251" w14:textId="77777777" w:rsidR="00FB46C5" w:rsidRPr="00D854EC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335464" w14:textId="1F75C44A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564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,075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</w:tcPr>
          <w:p w14:paraId="01394532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D203083" w14:textId="51B30C9D" w:rsidR="00FB46C5" w:rsidRPr="000B3369" w:rsidRDefault="006E52D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6005" w:rsidRPr="003C600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217B7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3C6005" w:rsidRPr="003C6005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26F1BE8D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327E59A" w14:textId="17583B16" w:rsidR="00FB46C5" w:rsidRPr="000B3369" w:rsidRDefault="00FB46C5" w:rsidP="0032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535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853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FB46C5" w:rsidRPr="006B417E" w14:paraId="4FBF80E8" w14:textId="77777777">
        <w:trPr>
          <w:trHeight w:val="396"/>
        </w:trPr>
        <w:tc>
          <w:tcPr>
            <w:tcW w:w="2193" w:type="pct"/>
            <w:vAlign w:val="center"/>
          </w:tcPr>
          <w:p w14:paraId="34279982" w14:textId="77777777" w:rsidR="00FB46C5" w:rsidRPr="00D854EC" w:rsidRDefault="00FB46C5" w:rsidP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5" w:type="pct"/>
            <w:vAlign w:val="center"/>
          </w:tcPr>
          <w:p w14:paraId="6E38EEA2" w14:textId="4637E5A9" w:rsidR="00FB46C5" w:rsidRPr="00D854EC" w:rsidRDefault="006E52D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6005" w:rsidRPr="003C6005">
              <w:rPr>
                <w:rFonts w:asciiTheme="majorBidi" w:hAnsiTheme="majorBidi" w:cstheme="majorBidi"/>
                <w:sz w:val="28"/>
                <w:szCs w:val="28"/>
              </w:rPr>
              <w:t>11,123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  <w:vAlign w:val="center"/>
          </w:tcPr>
          <w:p w14:paraId="1927B7F6" w14:textId="77777777" w:rsidR="00FB46C5" w:rsidRPr="00D854EC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3C91CA1" w14:textId="4EE828E2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629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</w:tcPr>
          <w:p w14:paraId="755C122B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831F8F9" w14:textId="5E03883F" w:rsidR="00FB46C5" w:rsidRPr="000B3369" w:rsidRDefault="003C600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C600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pct"/>
          </w:tcPr>
          <w:p w14:paraId="60296450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EFA3492" w14:textId="1662AB04" w:rsidR="00FB46C5" w:rsidRPr="000B3369" w:rsidRDefault="00FB46C5" w:rsidP="0032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185</w:t>
            </w:r>
          </w:p>
        </w:tc>
      </w:tr>
      <w:tr w:rsidR="00FB46C5" w:rsidRPr="006B417E" w14:paraId="66426391" w14:textId="77777777">
        <w:trPr>
          <w:trHeight w:val="396"/>
        </w:trPr>
        <w:tc>
          <w:tcPr>
            <w:tcW w:w="2193" w:type="pct"/>
            <w:vAlign w:val="center"/>
          </w:tcPr>
          <w:p w14:paraId="00C12325" w14:textId="77777777" w:rsidR="00FB46C5" w:rsidRPr="00D854EC" w:rsidRDefault="00FB46C5" w:rsidP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14:paraId="0C6DF446" w14:textId="06A415A1" w:rsidR="00FB46C5" w:rsidRPr="00D854EC" w:rsidRDefault="006E52D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6005" w:rsidRPr="003C6005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3C600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  <w:vAlign w:val="center"/>
          </w:tcPr>
          <w:p w14:paraId="7140CCE3" w14:textId="77777777" w:rsidR="00FB46C5" w:rsidRPr="00D854EC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E01134A" w14:textId="69D9118F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</w:p>
        </w:tc>
        <w:tc>
          <w:tcPr>
            <w:tcW w:w="150" w:type="pct"/>
          </w:tcPr>
          <w:p w14:paraId="6A4DF8FD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55EC75" w14:textId="4DB26504" w:rsidR="00FB46C5" w:rsidRPr="000B3369" w:rsidRDefault="00E1043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6005" w:rsidRPr="003C6005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3C600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175D2996" w14:textId="77777777" w:rsidR="00FB46C5" w:rsidRPr="000B3369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C11143D" w14:textId="0410FF6C" w:rsidR="00FB46C5" w:rsidRPr="000B3369" w:rsidRDefault="00FB46C5" w:rsidP="0032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</w:p>
        </w:tc>
      </w:tr>
      <w:tr w:rsidR="00FB46C5" w:rsidRPr="006B417E" w14:paraId="22AE2955" w14:textId="77777777">
        <w:trPr>
          <w:trHeight w:val="396"/>
        </w:trPr>
        <w:tc>
          <w:tcPr>
            <w:tcW w:w="2193" w:type="pct"/>
            <w:vAlign w:val="center"/>
          </w:tcPr>
          <w:p w14:paraId="1BF291D0" w14:textId="77777777" w:rsidR="00FB46C5" w:rsidRPr="00D854EC" w:rsidRDefault="00FB46C5" w:rsidP="00FB4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D08DC3" w14:textId="38D21BAE" w:rsidR="00FB46C5" w:rsidRPr="00DE133D" w:rsidRDefault="006E52D7" w:rsidP="00D8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D863FC" w:rsidRPr="00D86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1,655,034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  <w:vAlign w:val="center"/>
          </w:tcPr>
          <w:p w14:paraId="32DB4A55" w14:textId="77777777" w:rsidR="00FB46C5" w:rsidRPr="00DE133D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1BF6636" w14:textId="3BA2763D" w:rsidR="00FB46C5" w:rsidRPr="00C22245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0736E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073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565</w:t>
            </w:r>
            <w:r w:rsidRPr="00073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</w:tcPr>
          <w:p w14:paraId="46C0FC76" w14:textId="77777777" w:rsidR="00FB46C5" w:rsidRPr="00DE133D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A20259" w14:textId="1C98ECB0" w:rsidR="00FB46C5" w:rsidRPr="00DE133D" w:rsidRDefault="00E10437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3C6005" w:rsidRPr="003C60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8A3D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3C6005" w:rsidRPr="003C60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0640F51D" w14:textId="77777777" w:rsidR="00FB46C5" w:rsidRPr="00DE133D" w:rsidRDefault="00FB46C5" w:rsidP="00FB4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50818DA" w14:textId="4199383A" w:rsidR="00FB46C5" w:rsidRPr="00DE133D" w:rsidRDefault="00FB46C5" w:rsidP="00321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7C764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7C764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530</w:t>
            </w:r>
            <w:r w:rsidRPr="007C764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7C764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E7455F5" w14:textId="56E85DA2" w:rsidR="00FE73BA" w:rsidRPr="00257C12" w:rsidRDefault="00FE73BA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031428" w14:textId="5ACB7AC0" w:rsidR="00257C12" w:rsidRPr="00257C12" w:rsidRDefault="00257C12" w:rsidP="00257C12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1F5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321F57">
        <w:rPr>
          <w:rFonts w:asciiTheme="majorBidi" w:hAnsiTheme="majorBidi" w:cstheme="majorBidi"/>
          <w:sz w:val="28"/>
          <w:szCs w:val="28"/>
        </w:rPr>
        <w:t xml:space="preserve"> </w:t>
      </w:r>
      <w:r w:rsidR="00FB46C5" w:rsidRPr="00321F57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B46C5" w:rsidRPr="00321F57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FB46C5" w:rsidRPr="00321F57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</w:t>
      </w:r>
      <w:r w:rsidRPr="00321F57">
        <w:rPr>
          <w:rFonts w:asciiTheme="majorBidi" w:hAnsiTheme="majorBidi" w:cstheme="majorBidi"/>
          <w:sz w:val="28"/>
          <w:szCs w:val="28"/>
        </w:rPr>
        <w:t xml:space="preserve">2569 </w:t>
      </w:r>
      <w:r w:rsidRPr="00321F57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ตั้งค่าเผื่อผลขาดทุนด้านเครดิตที่คาดว่าจะเกิดขึ้นเพิ่มเติมโดยฝ่ายบริหาร (</w:t>
      </w:r>
      <w:r w:rsidRPr="00321F57">
        <w:rPr>
          <w:rFonts w:asciiTheme="majorBidi" w:hAnsiTheme="majorBidi" w:cstheme="majorBidi"/>
          <w:sz w:val="28"/>
          <w:szCs w:val="28"/>
        </w:rPr>
        <w:t>Management overlay) </w:t>
      </w:r>
      <w:r w:rsidRPr="00321F57">
        <w:rPr>
          <w:rFonts w:asciiTheme="majorBidi" w:hAnsiTheme="majorBidi" w:cstheme="majorBidi"/>
          <w:sz w:val="28"/>
          <w:szCs w:val="28"/>
          <w:cs/>
        </w:rPr>
        <w:t>เพื่อรองรับความไม่แน่นอนจากภาวะเศรษฐกิจไทยและเศรษฐกิจโลกที่อาจชะลอตัว</w:t>
      </w:r>
    </w:p>
    <w:p w14:paraId="26641E23" w14:textId="77777777" w:rsidR="00257C12" w:rsidRPr="00257C12" w:rsidRDefault="00257C12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01254B3" w14:textId="77777777" w:rsidR="00FE73BA" w:rsidRPr="00B95296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7A480F7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39858000" w14:textId="497A4BF9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FB46C5" w:rsidRPr="006B417E">
        <w:rPr>
          <w:rFonts w:asciiTheme="majorBidi" w:hAnsiTheme="majorBidi" w:cstheme="majorBidi"/>
          <w:sz w:val="28"/>
          <w:szCs w:val="28"/>
          <w:cs/>
        </w:rPr>
        <w:t>หกเดือนสิ้นสุดวันที่</w:t>
      </w:r>
      <w:r w:rsidR="00FB46C5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</w:t>
      </w:r>
      <w:r w:rsidR="00FB46C5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นายน </w:t>
      </w:r>
      <w:r w:rsidRPr="00C6496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C64965">
        <w:rPr>
          <w:rFonts w:asciiTheme="majorBidi" w:hAnsiTheme="majorBidi" w:cstheme="majorBidi"/>
          <w:sz w:val="28"/>
          <w:szCs w:val="28"/>
        </w:rPr>
        <w:t xml:space="preserve"> </w:t>
      </w:r>
      <w:r w:rsidRPr="00C64965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518C55F1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350"/>
      </w:tblGrid>
      <w:tr w:rsidR="00FE73BA" w:rsidRPr="006B417E" w14:paraId="08CFAA42" w14:textId="77777777" w:rsidTr="00F06B7D">
        <w:trPr>
          <w:cantSplit/>
          <w:tblHeader/>
        </w:trPr>
        <w:tc>
          <w:tcPr>
            <w:tcW w:w="4860" w:type="dxa"/>
            <w:vAlign w:val="bottom"/>
          </w:tcPr>
          <w:p w14:paraId="0FC9E581" w14:textId="77777777" w:rsidR="00FE73BA" w:rsidRPr="006B417E" w:rsidRDefault="00FE73B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5"/>
          </w:tcPr>
          <w:p w14:paraId="4F764F5E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1AB804A6" w14:textId="77777777" w:rsidTr="00F06B7D">
        <w:trPr>
          <w:cantSplit/>
          <w:tblHeader/>
        </w:trPr>
        <w:tc>
          <w:tcPr>
            <w:tcW w:w="4860" w:type="dxa"/>
            <w:vAlign w:val="bottom"/>
          </w:tcPr>
          <w:p w14:paraId="21C3690A" w14:textId="77777777" w:rsidR="00FE73BA" w:rsidRPr="006B417E" w:rsidRDefault="00FE73B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A16DE9" w14:textId="77777777" w:rsidR="00FE73BA" w:rsidRPr="006B417E" w:rsidRDefault="00FE73B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2C027636" w14:textId="77777777" w:rsidR="00FE73BA" w:rsidRPr="006B417E" w:rsidRDefault="00FE73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DC50A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74FCFF26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8D55203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6B417E" w14:paraId="171D2CC7" w14:textId="77777777" w:rsidTr="00F06B7D">
        <w:trPr>
          <w:cantSplit/>
        </w:trPr>
        <w:tc>
          <w:tcPr>
            <w:tcW w:w="4860" w:type="dxa"/>
          </w:tcPr>
          <w:p w14:paraId="209719B1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</w:tcPr>
          <w:p w14:paraId="5FC1566B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247C6F4" w14:textId="77777777" w:rsidTr="00F06B7D">
        <w:trPr>
          <w:cantSplit/>
        </w:trPr>
        <w:tc>
          <w:tcPr>
            <w:tcW w:w="4860" w:type="dxa"/>
          </w:tcPr>
          <w:p w14:paraId="554B82F7" w14:textId="77777777" w:rsidR="00FE73BA" w:rsidRPr="006B417E" w:rsidRDefault="00FE73BA" w:rsidP="00632B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CEC322B" w14:textId="77777777" w:rsidR="00FE73BA" w:rsidRPr="006B417E" w:rsidRDefault="00FE73BA" w:rsidP="00E40D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2,230,000</w:t>
            </w:r>
          </w:p>
        </w:tc>
        <w:tc>
          <w:tcPr>
            <w:tcW w:w="180" w:type="dxa"/>
          </w:tcPr>
          <w:p w14:paraId="1C4D7FCD" w14:textId="77777777" w:rsidR="00FE73BA" w:rsidRPr="006B417E" w:rsidRDefault="00FE73B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2CAFB1" w14:textId="77777777" w:rsidR="00FE73BA" w:rsidRPr="00E10437" w:rsidRDefault="00FE73BA" w:rsidP="00321F5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104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489,519</w:t>
            </w:r>
          </w:p>
        </w:tc>
        <w:tc>
          <w:tcPr>
            <w:tcW w:w="180" w:type="dxa"/>
          </w:tcPr>
          <w:p w14:paraId="215CF970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9F2E4" w14:textId="77777777" w:rsidR="00FE73BA" w:rsidRPr="00D2028E" w:rsidRDefault="00FE73BA" w:rsidP="00321F5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25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2,719,519</w:t>
            </w:r>
          </w:p>
        </w:tc>
      </w:tr>
      <w:tr w:rsidR="00F0517C" w:rsidRPr="006B417E" w14:paraId="3E898530" w14:textId="77777777" w:rsidTr="00F06B7D">
        <w:trPr>
          <w:cantSplit/>
        </w:trPr>
        <w:tc>
          <w:tcPr>
            <w:tcW w:w="4860" w:type="dxa"/>
          </w:tcPr>
          <w:p w14:paraId="46A86C56" w14:textId="77777777" w:rsidR="00F0517C" w:rsidRPr="006B417E" w:rsidRDefault="00F0517C" w:rsidP="00F051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650F616" w14:textId="75927993" w:rsidR="00F0517C" w:rsidRPr="00DC5D7B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51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3,400,000</w:t>
            </w:r>
          </w:p>
        </w:tc>
        <w:tc>
          <w:tcPr>
            <w:tcW w:w="180" w:type="dxa"/>
          </w:tcPr>
          <w:p w14:paraId="2AFD717A" w14:textId="77777777" w:rsidR="00F0517C" w:rsidRPr="007A40B8" w:rsidRDefault="00F0517C" w:rsidP="00F051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F713BC" w14:textId="7F45C79C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1,170,000</w:t>
            </w:r>
          </w:p>
        </w:tc>
        <w:tc>
          <w:tcPr>
            <w:tcW w:w="180" w:type="dxa"/>
          </w:tcPr>
          <w:p w14:paraId="3CBCF8E6" w14:textId="77777777" w:rsidR="00F0517C" w:rsidRPr="007A40B8" w:rsidRDefault="00F0517C" w:rsidP="00F0517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57515" w14:textId="5DEB6D3E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4,570,000</w:t>
            </w:r>
          </w:p>
        </w:tc>
      </w:tr>
      <w:tr w:rsidR="00F0517C" w:rsidRPr="006B417E" w14:paraId="56B84D67" w14:textId="77777777" w:rsidTr="00F06B7D">
        <w:trPr>
          <w:cantSplit/>
        </w:trPr>
        <w:tc>
          <w:tcPr>
            <w:tcW w:w="4860" w:type="dxa"/>
          </w:tcPr>
          <w:p w14:paraId="3CC7651E" w14:textId="77777777" w:rsidR="00F0517C" w:rsidRPr="006B417E" w:rsidRDefault="00F0517C" w:rsidP="00F051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487F1234" w14:textId="09901493" w:rsidR="00F0517C" w:rsidRPr="00F06B7D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/>
                <w:sz w:val="28"/>
                <w:lang w:val="en-US"/>
              </w:rPr>
            </w:pPr>
            <w:r w:rsidRPr="00F0517C">
              <w:rPr>
                <w:rFonts w:asciiTheme="majorBidi" w:hAnsiTheme="majorBidi"/>
                <w:sz w:val="28"/>
                <w:lang w:val="en-US"/>
              </w:rPr>
              <w:t>(3,450,000)</w:t>
            </w:r>
          </w:p>
        </w:tc>
        <w:tc>
          <w:tcPr>
            <w:tcW w:w="180" w:type="dxa"/>
          </w:tcPr>
          <w:p w14:paraId="4DEA3AB8" w14:textId="77777777" w:rsidR="00F0517C" w:rsidRPr="007A40B8" w:rsidRDefault="00F0517C" w:rsidP="00F051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DB78EA" w14:textId="330795FF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(490,000)</w:t>
            </w:r>
          </w:p>
        </w:tc>
        <w:tc>
          <w:tcPr>
            <w:tcW w:w="180" w:type="dxa"/>
          </w:tcPr>
          <w:p w14:paraId="57BA7B34" w14:textId="77777777" w:rsidR="00F0517C" w:rsidRPr="007A40B8" w:rsidRDefault="00F0517C" w:rsidP="00F0517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155DB2" w14:textId="287585A9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(3,940,000)</w:t>
            </w:r>
          </w:p>
        </w:tc>
      </w:tr>
      <w:tr w:rsidR="00F0517C" w:rsidRPr="006B417E" w14:paraId="12016F83" w14:textId="77777777" w:rsidTr="00F06B7D">
        <w:trPr>
          <w:cantSplit/>
        </w:trPr>
        <w:tc>
          <w:tcPr>
            <w:tcW w:w="4860" w:type="dxa"/>
          </w:tcPr>
          <w:p w14:paraId="777E5D27" w14:textId="59CAF669" w:rsidR="00F0517C" w:rsidRPr="006B417E" w:rsidRDefault="0021652B" w:rsidP="00F051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</w:t>
            </w:r>
            <w:r w:rsidR="00F0517C"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</w:t>
            </w:r>
            <w:r w:rsidR="00F0517C" w:rsidRPr="00F0517C">
              <w:rPr>
                <w:rFonts w:asciiTheme="majorBidi" w:hAnsiTheme="majorBidi" w:cstheme="majorBidi"/>
                <w:sz w:val="28"/>
                <w:szCs w:val="28"/>
                <w:cs/>
              </w:rPr>
              <w:t>ชี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5C8A138" w14:textId="7771FE80" w:rsidR="00F0517C" w:rsidRPr="006B417E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CDDCB85" w14:textId="77777777" w:rsidR="00F0517C" w:rsidRPr="006B417E" w:rsidRDefault="00F0517C" w:rsidP="00F051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3D56F8E" w14:textId="451227E3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(9,632)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563F1" w14:textId="77777777" w:rsidR="00F0517C" w:rsidRPr="006B417E" w:rsidRDefault="00F0517C" w:rsidP="00F0517C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B77E7BA" w14:textId="6490F78B" w:rsidR="00F0517C" w:rsidRPr="00682BE8" w:rsidRDefault="00F0517C" w:rsidP="00F051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2B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(9,632)</w:t>
            </w:r>
          </w:p>
        </w:tc>
      </w:tr>
      <w:tr w:rsidR="008A2D3E" w:rsidRPr="006B417E" w14:paraId="5A142D62" w14:textId="77777777" w:rsidTr="00F06B7D">
        <w:trPr>
          <w:cantSplit/>
        </w:trPr>
        <w:tc>
          <w:tcPr>
            <w:tcW w:w="4860" w:type="dxa"/>
          </w:tcPr>
          <w:p w14:paraId="5C1FBD1E" w14:textId="2393850A" w:rsidR="008A2D3E" w:rsidRPr="006B417E" w:rsidRDefault="008A2D3E" w:rsidP="008A2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46C5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FB46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="00FB46C5"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72182" w14:textId="698DB1BE" w:rsidR="008A2D3E" w:rsidRPr="00F06B7D" w:rsidRDefault="00F0517C" w:rsidP="008A2D3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051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2,180,000</w:t>
            </w:r>
          </w:p>
        </w:tc>
        <w:tc>
          <w:tcPr>
            <w:tcW w:w="180" w:type="dxa"/>
          </w:tcPr>
          <w:p w14:paraId="4EBD4A7F" w14:textId="77777777" w:rsidR="008A2D3E" w:rsidRPr="006B417E" w:rsidRDefault="008A2D3E" w:rsidP="008A2D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FD4E9" w14:textId="17846833" w:rsidR="008A2D3E" w:rsidRPr="00D2028E" w:rsidRDefault="00F0517C" w:rsidP="00321F5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051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1,159,887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F7C243" w14:textId="77777777" w:rsidR="008A2D3E" w:rsidRPr="006B417E" w:rsidRDefault="008A2D3E" w:rsidP="008A2D3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47973" w14:textId="58F7C8B1" w:rsidR="008A2D3E" w:rsidRPr="00BE73DC" w:rsidRDefault="00F0517C" w:rsidP="00321F5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051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3,339,887</w:t>
            </w:r>
          </w:p>
        </w:tc>
      </w:tr>
    </w:tbl>
    <w:p w14:paraId="531DE523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CEC5611" w14:textId="6ACB0984" w:rsidR="00FE73BA" w:rsidRPr="00C64965" w:rsidRDefault="00FE73BA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C64965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และกำหนดชำระดอกเบี้ยทุกเดือน</w:t>
      </w:r>
    </w:p>
    <w:p w14:paraId="51AEA8A9" w14:textId="77777777" w:rsidR="00FE73BA" w:rsidRPr="00C64965" w:rsidRDefault="00FE73BA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489371C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F13ED3D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A80FC41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1159FAD8" w14:textId="2285C0D5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47E03EB1" w14:textId="77777777" w:rsidR="00B535F9" w:rsidRDefault="00B53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F8F0E8" w14:textId="0A3900CC" w:rsidR="00FE73BA" w:rsidRPr="00401401" w:rsidRDefault="00FE73BA" w:rsidP="0040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0140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401401">
        <w:rPr>
          <w:rFonts w:asciiTheme="majorBidi" w:hAnsiTheme="majorBidi" w:cstheme="majorBidi"/>
          <w:sz w:val="28"/>
          <w:szCs w:val="28"/>
        </w:rPr>
        <w:t>3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401401">
        <w:rPr>
          <w:rFonts w:asciiTheme="majorBidi" w:hAnsiTheme="majorBidi" w:cstheme="majorBidi"/>
          <w:sz w:val="28"/>
          <w:szCs w:val="28"/>
        </w:rPr>
        <w:t>3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การดำร</w:t>
      </w:r>
      <w:r w:rsidR="00632BC9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401401">
        <w:rPr>
          <w:rFonts w:asciiTheme="majorBidi" w:hAnsiTheme="majorBidi" w:cstheme="majorBidi"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403ED636" w14:textId="77777777" w:rsidR="00FE73BA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CBEF7" w14:textId="29538C13" w:rsidR="00FE73BA" w:rsidRPr="00632BC9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2BC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632BC9">
        <w:rPr>
          <w:rFonts w:asciiTheme="majorBidi" w:hAnsiTheme="majorBidi" w:cstheme="majorBidi"/>
          <w:sz w:val="28"/>
          <w:szCs w:val="28"/>
        </w:rPr>
        <w:t xml:space="preserve"> 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FB46C5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32BC9">
        <w:rPr>
          <w:rFonts w:asciiTheme="majorBidi" w:hAnsiTheme="majorBidi" w:cstheme="majorBidi"/>
          <w:sz w:val="28"/>
          <w:szCs w:val="28"/>
        </w:rPr>
        <w:t>2569</w:t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</w:t>
      </w:r>
      <w:r w:rsidRPr="00632BC9">
        <w:rPr>
          <w:rFonts w:asciiTheme="majorBidi" w:hAnsiTheme="majorBidi" w:cstheme="majorBidi"/>
          <w:sz w:val="28"/>
          <w:szCs w:val="28"/>
        </w:rPr>
        <w:br/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เบิกใช้คงเหลือจำนวน </w:t>
      </w:r>
      <w:r w:rsidR="008A312C">
        <w:rPr>
          <w:rFonts w:asciiTheme="majorBidi" w:hAnsiTheme="majorBidi" w:cstheme="majorBidi"/>
          <w:sz w:val="28"/>
          <w:szCs w:val="28"/>
        </w:rPr>
        <w:t>7,430</w:t>
      </w:r>
      <w:r w:rsidRPr="00632BC9">
        <w:rPr>
          <w:rFonts w:asciiTheme="majorBidi" w:hAnsiTheme="majorBidi" w:cstheme="majorBidi"/>
          <w:sz w:val="28"/>
          <w:szCs w:val="28"/>
        </w:rPr>
        <w:t xml:space="preserve"> </w:t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="00401401"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 2568: 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7,380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F26F269" w14:textId="77777777" w:rsidR="00FE73BA" w:rsidRPr="00D75905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2E501A" w14:textId="77777777" w:rsidR="00FE73BA" w:rsidRPr="006B417E" w:rsidRDefault="00FE73BA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FC3EADB" w14:textId="77777777" w:rsidR="00FE73BA" w:rsidRPr="006B417E" w:rsidRDefault="00FE73BA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A15C599" w14:textId="567EEFBF" w:rsidR="00FE73BA" w:rsidRDefault="00FE73BA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FB46C5" w:rsidRPr="006B417E">
        <w:rPr>
          <w:rFonts w:asciiTheme="majorBidi" w:hAnsiTheme="majorBidi" w:cstheme="majorBidi"/>
          <w:sz w:val="28"/>
          <w:szCs w:val="28"/>
          <w:cs/>
        </w:rPr>
        <w:t>หกเดือนสิ้นสุดวันที่</w:t>
      </w:r>
      <w:r w:rsidR="00FB46C5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B46C5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FB46C5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304A69F5" w14:textId="77777777" w:rsidR="00FE73BA" w:rsidRPr="006B417E" w:rsidRDefault="00FE73B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470"/>
        <w:gridCol w:w="1800"/>
      </w:tblGrid>
      <w:tr w:rsidR="00FE73BA" w:rsidRPr="006B417E" w14:paraId="3FC10F0C" w14:textId="77777777" w:rsidTr="00401401">
        <w:trPr>
          <w:cantSplit/>
          <w:tblHeader/>
        </w:trPr>
        <w:tc>
          <w:tcPr>
            <w:tcW w:w="7470" w:type="dxa"/>
            <w:vAlign w:val="bottom"/>
          </w:tcPr>
          <w:p w14:paraId="31CF9AB8" w14:textId="77777777" w:rsidR="00FE73BA" w:rsidRPr="006B417E" w:rsidRDefault="00FE73B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46F5FF6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FE73BA" w:rsidRPr="006B417E" w14:paraId="146751EB" w14:textId="77777777" w:rsidTr="00401401">
        <w:trPr>
          <w:cantSplit/>
        </w:trPr>
        <w:tc>
          <w:tcPr>
            <w:tcW w:w="7470" w:type="dxa"/>
          </w:tcPr>
          <w:p w14:paraId="6C6B1F6A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A12077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321BEA7" w14:textId="77777777" w:rsidTr="00401401">
        <w:trPr>
          <w:cantSplit/>
        </w:trPr>
        <w:tc>
          <w:tcPr>
            <w:tcW w:w="7470" w:type="dxa"/>
          </w:tcPr>
          <w:p w14:paraId="5ABE724C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5733A3DA" w14:textId="77777777" w:rsidR="00FE73BA" w:rsidRPr="006B417E" w:rsidRDefault="00FE73BA" w:rsidP="00F74FA9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28,812,883</w:t>
            </w:r>
          </w:p>
        </w:tc>
      </w:tr>
      <w:tr w:rsidR="00FE73BA" w:rsidRPr="006B417E" w14:paraId="4B99C6D1" w14:textId="77777777" w:rsidTr="00401401">
        <w:trPr>
          <w:cantSplit/>
        </w:trPr>
        <w:tc>
          <w:tcPr>
            <w:tcW w:w="7470" w:type="dxa"/>
          </w:tcPr>
          <w:p w14:paraId="709C126A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2E7B4F31" w14:textId="0F770E83" w:rsidR="00FE73BA" w:rsidRPr="006B417E" w:rsidRDefault="00B3737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73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8,306,000</w:t>
            </w:r>
          </w:p>
        </w:tc>
      </w:tr>
      <w:tr w:rsidR="00FE73BA" w:rsidRPr="006B417E" w14:paraId="0D56221B" w14:textId="77777777" w:rsidTr="00401401">
        <w:trPr>
          <w:cantSplit/>
        </w:trPr>
        <w:tc>
          <w:tcPr>
            <w:tcW w:w="7470" w:type="dxa"/>
          </w:tcPr>
          <w:p w14:paraId="656D2CB8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28598528" w14:textId="73766C9A" w:rsidR="00FE73BA" w:rsidRPr="006B417E" w:rsidRDefault="00B3737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73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(5,423,669)</w:t>
            </w:r>
          </w:p>
        </w:tc>
      </w:tr>
      <w:tr w:rsidR="00FE73BA" w:rsidRPr="006B417E" w14:paraId="3690DECA" w14:textId="77777777" w:rsidTr="00401401">
        <w:trPr>
          <w:cantSplit/>
        </w:trPr>
        <w:tc>
          <w:tcPr>
            <w:tcW w:w="7470" w:type="dxa"/>
          </w:tcPr>
          <w:p w14:paraId="3C671FBB" w14:textId="16E222BF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B390C11" w14:textId="6C058C98" w:rsidR="00FE73BA" w:rsidRPr="00F06B7D" w:rsidRDefault="00B3737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/>
                <w:sz w:val="28"/>
                <w:lang w:val="en-US"/>
              </w:rPr>
            </w:pPr>
            <w:r w:rsidRPr="00B37378">
              <w:rPr>
                <w:rFonts w:asciiTheme="majorBidi" w:hAnsiTheme="majorBidi"/>
                <w:sz w:val="28"/>
                <w:lang w:val="en-US"/>
              </w:rPr>
              <w:t>(69,602)</w:t>
            </w:r>
          </w:p>
        </w:tc>
      </w:tr>
      <w:tr w:rsidR="00FE73BA" w:rsidRPr="006B417E" w14:paraId="0A58739E" w14:textId="77777777" w:rsidTr="00401401">
        <w:trPr>
          <w:cantSplit/>
        </w:trPr>
        <w:tc>
          <w:tcPr>
            <w:tcW w:w="7470" w:type="dxa"/>
          </w:tcPr>
          <w:p w14:paraId="6EBFB376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B54AC07" w14:textId="4767F04A" w:rsidR="00FE73BA" w:rsidRPr="006B417E" w:rsidRDefault="00B3737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3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863,858</w:t>
            </w:r>
          </w:p>
        </w:tc>
      </w:tr>
      <w:tr w:rsidR="00FE73BA" w:rsidRPr="006B417E" w14:paraId="3C19C63A" w14:textId="77777777" w:rsidTr="00401401">
        <w:trPr>
          <w:cantSplit/>
          <w:trHeight w:val="127"/>
        </w:trPr>
        <w:tc>
          <w:tcPr>
            <w:tcW w:w="7470" w:type="dxa"/>
          </w:tcPr>
          <w:p w14:paraId="7E583D86" w14:textId="2B493C45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46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B46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D48AD" w14:textId="7EADD879" w:rsidR="00FE73BA" w:rsidRPr="00B37378" w:rsidRDefault="009E0493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04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9E04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E04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489</w:t>
            </w:r>
            <w:r w:rsidRPr="009E04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E04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</w:p>
        </w:tc>
      </w:tr>
    </w:tbl>
    <w:p w14:paraId="43D66D72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1431881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4B3F378B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03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88"/>
        <w:gridCol w:w="1711"/>
        <w:gridCol w:w="362"/>
        <w:gridCol w:w="1666"/>
      </w:tblGrid>
      <w:tr w:rsidR="00FE73BA" w:rsidRPr="006B417E" w14:paraId="3DF50407" w14:textId="77777777" w:rsidTr="007D03AB">
        <w:trPr>
          <w:cantSplit/>
        </w:trPr>
        <w:tc>
          <w:tcPr>
            <w:tcW w:w="2974" w:type="pct"/>
          </w:tcPr>
          <w:p w14:paraId="5342B120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026" w:type="pct"/>
            <w:gridSpan w:val="3"/>
          </w:tcPr>
          <w:p w14:paraId="40920C77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401401" w:rsidRPr="006B417E" w14:paraId="1E4E5C5C" w14:textId="77777777" w:rsidTr="00F06B7D">
        <w:trPr>
          <w:cantSplit/>
        </w:trPr>
        <w:tc>
          <w:tcPr>
            <w:tcW w:w="2974" w:type="pct"/>
          </w:tcPr>
          <w:p w14:paraId="7BA84F5D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27" w:type="pct"/>
          </w:tcPr>
          <w:p w14:paraId="02F9A64A" w14:textId="64D01650" w:rsidR="00FE73BA" w:rsidRPr="006B417E" w:rsidRDefault="00B1210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FE73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96" w:type="pct"/>
          </w:tcPr>
          <w:p w14:paraId="3E6D0FF8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3" w:type="pct"/>
          </w:tcPr>
          <w:p w14:paraId="790A6194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788DFAE7" w14:textId="77777777" w:rsidTr="007D03AB">
        <w:trPr>
          <w:cantSplit/>
        </w:trPr>
        <w:tc>
          <w:tcPr>
            <w:tcW w:w="2974" w:type="pct"/>
          </w:tcPr>
          <w:p w14:paraId="3F39F6FC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026" w:type="pct"/>
            <w:gridSpan w:val="3"/>
          </w:tcPr>
          <w:p w14:paraId="2DC4F8EA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C30FD" w:rsidRPr="006B417E" w14:paraId="3F58A9B5" w14:textId="77777777" w:rsidTr="00F06B7D">
        <w:trPr>
          <w:cantSplit/>
        </w:trPr>
        <w:tc>
          <w:tcPr>
            <w:tcW w:w="2974" w:type="pct"/>
          </w:tcPr>
          <w:p w14:paraId="79DF5E36" w14:textId="77777777" w:rsidR="007C30FD" w:rsidRPr="006B417E" w:rsidRDefault="007C30FD" w:rsidP="007C30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27" w:type="pct"/>
          </w:tcPr>
          <w:p w14:paraId="092E25D9" w14:textId="41377568" w:rsidR="007C30FD" w:rsidRPr="007D03AB" w:rsidRDefault="009E0493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E0493">
              <w:rPr>
                <w:rFonts w:asciiTheme="majorBidi" w:hAnsiTheme="majorBidi" w:cs="Angsana New"/>
                <w:sz w:val="28"/>
                <w:szCs w:val="28"/>
              </w:rPr>
              <w:t>12,169,399</w:t>
            </w:r>
          </w:p>
        </w:tc>
        <w:tc>
          <w:tcPr>
            <w:tcW w:w="196" w:type="pct"/>
          </w:tcPr>
          <w:p w14:paraId="4A6E9C6B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pct"/>
            <w:tcBorders>
              <w:left w:val="nil"/>
              <w:right w:val="nil"/>
            </w:tcBorders>
          </w:tcPr>
          <w:p w14:paraId="1073A39E" w14:textId="77777777" w:rsidR="007C30FD" w:rsidRPr="006B417E" w:rsidRDefault="007C30FD" w:rsidP="00632BC9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</w:p>
        </w:tc>
      </w:tr>
      <w:tr w:rsidR="007C30FD" w:rsidRPr="006B417E" w14:paraId="7B3B431C" w14:textId="77777777" w:rsidTr="00F06B7D">
        <w:trPr>
          <w:cantSplit/>
        </w:trPr>
        <w:tc>
          <w:tcPr>
            <w:tcW w:w="2974" w:type="pct"/>
          </w:tcPr>
          <w:p w14:paraId="47735F44" w14:textId="77777777" w:rsidR="007C30FD" w:rsidRPr="006B417E" w:rsidRDefault="007C30FD" w:rsidP="007C30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301A9DBA" w14:textId="5F2145E5" w:rsidR="007C30FD" w:rsidRPr="007D03AB" w:rsidRDefault="009E0493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9E0493">
              <w:rPr>
                <w:rFonts w:asciiTheme="majorBidi" w:hAnsiTheme="majorBidi" w:cs="Angsana New"/>
                <w:sz w:val="28"/>
                <w:szCs w:val="28"/>
              </w:rPr>
              <w:t>20,320,071</w:t>
            </w:r>
          </w:p>
        </w:tc>
        <w:tc>
          <w:tcPr>
            <w:tcW w:w="196" w:type="pct"/>
          </w:tcPr>
          <w:p w14:paraId="0821C33D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pct"/>
            <w:tcBorders>
              <w:left w:val="nil"/>
              <w:bottom w:val="single" w:sz="4" w:space="0" w:color="auto"/>
              <w:right w:val="nil"/>
            </w:tcBorders>
          </w:tcPr>
          <w:p w14:paraId="124BA666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463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800</w:t>
            </w:r>
          </w:p>
        </w:tc>
      </w:tr>
      <w:tr w:rsidR="007D03AB" w:rsidRPr="006B417E" w14:paraId="3232051E" w14:textId="77777777" w:rsidTr="00F06B7D">
        <w:trPr>
          <w:cantSplit/>
        </w:trPr>
        <w:tc>
          <w:tcPr>
            <w:tcW w:w="2974" w:type="pct"/>
          </w:tcPr>
          <w:p w14:paraId="2B8A81E2" w14:textId="77777777" w:rsidR="007D03AB" w:rsidRPr="00DE133D" w:rsidRDefault="007D03AB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</w:tcPr>
          <w:p w14:paraId="7BA5868D" w14:textId="53564D7A" w:rsidR="007D03AB" w:rsidRPr="007D03AB" w:rsidRDefault="009E0493" w:rsidP="007D03AB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E0493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32,489,470</w:t>
            </w:r>
          </w:p>
        </w:tc>
        <w:tc>
          <w:tcPr>
            <w:tcW w:w="196" w:type="pct"/>
          </w:tcPr>
          <w:p w14:paraId="1827CC0E" w14:textId="77777777" w:rsidR="007D03AB" w:rsidRPr="00DE133D" w:rsidRDefault="007D03AB" w:rsidP="007D03A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C003D" w14:textId="77777777" w:rsidR="007D03AB" w:rsidRPr="00DE133D" w:rsidRDefault="007D03AB" w:rsidP="007D03AB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</w:tr>
    </w:tbl>
    <w:p w14:paraId="59FCE8C4" w14:textId="77777777" w:rsidR="007D03AB" w:rsidRDefault="007D03AB" w:rsidP="007D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2" w:name="_Hlk179186935"/>
    </w:p>
    <w:p w14:paraId="38784958" w14:textId="77777777" w:rsidR="007D03AB" w:rsidRDefault="007D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E8F4DC" w14:textId="567A9A24" w:rsidR="00FE73BA" w:rsidRPr="006B417E" w:rsidRDefault="00FE73BA" w:rsidP="007D03AB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6E0698C0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826" w:type="pct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360"/>
        <w:gridCol w:w="1711"/>
      </w:tblGrid>
      <w:tr w:rsidR="00FE73BA" w:rsidRPr="006B417E" w14:paraId="1CCCE2C1" w14:textId="77777777" w:rsidTr="007D03AB">
        <w:trPr>
          <w:cantSplit/>
          <w:trHeight w:val="401"/>
        </w:trPr>
        <w:tc>
          <w:tcPr>
            <w:tcW w:w="2961" w:type="pct"/>
          </w:tcPr>
          <w:p w14:paraId="0E1EEF45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pct"/>
            <w:gridSpan w:val="3"/>
          </w:tcPr>
          <w:p w14:paraId="53CDE4BC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23EDA9A6" w14:textId="77777777" w:rsidTr="007D03AB">
        <w:trPr>
          <w:cantSplit/>
          <w:trHeight w:val="401"/>
        </w:trPr>
        <w:tc>
          <w:tcPr>
            <w:tcW w:w="2961" w:type="pct"/>
          </w:tcPr>
          <w:p w14:paraId="7B23D383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2" w:type="pct"/>
          </w:tcPr>
          <w:p w14:paraId="28763AC8" w14:textId="4B2ABCFF" w:rsidR="00FE73BA" w:rsidRPr="006B417E" w:rsidRDefault="00160C4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94" w:type="pct"/>
          </w:tcPr>
          <w:p w14:paraId="5AB9DD9A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77739B5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67D3B742" w14:textId="77777777" w:rsidTr="007D03AB">
        <w:trPr>
          <w:cantSplit/>
          <w:trHeight w:val="401"/>
        </w:trPr>
        <w:tc>
          <w:tcPr>
            <w:tcW w:w="2961" w:type="pct"/>
          </w:tcPr>
          <w:p w14:paraId="6F92176C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pct"/>
            <w:gridSpan w:val="3"/>
          </w:tcPr>
          <w:p w14:paraId="52998D6F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D7E48" w:rsidRPr="006B417E" w14:paraId="2D20D645" w14:textId="77777777" w:rsidTr="007D03AB">
        <w:trPr>
          <w:cantSplit/>
          <w:trHeight w:val="390"/>
        </w:trPr>
        <w:tc>
          <w:tcPr>
            <w:tcW w:w="2961" w:type="pct"/>
          </w:tcPr>
          <w:p w14:paraId="402A5A4F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922" w:type="pct"/>
          </w:tcPr>
          <w:p w14:paraId="33D761CA" w14:textId="6DEBB6A0" w:rsidR="00CD7E48" w:rsidRPr="00512EA6" w:rsidRDefault="00FC7826" w:rsidP="00632BC9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C7826">
              <w:rPr>
                <w:rFonts w:asciiTheme="majorBidi" w:hAnsiTheme="majorBidi" w:cstheme="majorBidi"/>
                <w:sz w:val="28"/>
                <w:szCs w:val="28"/>
              </w:rPr>
              <w:t>18,657,172</w:t>
            </w:r>
          </w:p>
        </w:tc>
        <w:tc>
          <w:tcPr>
            <w:tcW w:w="194" w:type="pct"/>
          </w:tcPr>
          <w:p w14:paraId="68CF5B19" w14:textId="77777777" w:rsidR="00CD7E48" w:rsidRPr="006B417E" w:rsidRDefault="00CD7E48" w:rsidP="00CD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75E6AA51" w14:textId="2D38B065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19,821,175</w:t>
            </w:r>
          </w:p>
        </w:tc>
      </w:tr>
      <w:tr w:rsidR="00CD7E48" w:rsidRPr="006B417E" w14:paraId="553EE1F9" w14:textId="77777777" w:rsidTr="007D03AB">
        <w:trPr>
          <w:cantSplit/>
          <w:trHeight w:val="390"/>
        </w:trPr>
        <w:tc>
          <w:tcPr>
            <w:tcW w:w="2961" w:type="pct"/>
          </w:tcPr>
          <w:p w14:paraId="5FC8DDD2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922" w:type="pct"/>
          </w:tcPr>
          <w:p w14:paraId="37F2A971" w14:textId="1078105D" w:rsidR="00CD7E48" w:rsidRPr="006B417E" w:rsidRDefault="00FC7826" w:rsidP="00CD7E48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C7826">
              <w:rPr>
                <w:rFonts w:asciiTheme="majorBidi" w:hAnsiTheme="majorBidi" w:cstheme="majorBidi"/>
                <w:sz w:val="28"/>
                <w:szCs w:val="28"/>
              </w:rPr>
              <w:t>11,736,578</w:t>
            </w:r>
          </w:p>
        </w:tc>
        <w:tc>
          <w:tcPr>
            <w:tcW w:w="194" w:type="pct"/>
          </w:tcPr>
          <w:p w14:paraId="735B19F5" w14:textId="77777777" w:rsidR="00CD7E48" w:rsidRPr="006B417E" w:rsidRDefault="00CD7E48" w:rsidP="00CD7E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08FFB7E8" w14:textId="0331EC08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6,526,637</w:t>
            </w:r>
          </w:p>
        </w:tc>
      </w:tr>
      <w:tr w:rsidR="00FC7826" w:rsidRPr="006B417E" w14:paraId="6B4A9FA3" w14:textId="77777777" w:rsidTr="007D03AB">
        <w:trPr>
          <w:cantSplit/>
          <w:trHeight w:val="390"/>
        </w:trPr>
        <w:tc>
          <w:tcPr>
            <w:tcW w:w="2961" w:type="pct"/>
          </w:tcPr>
          <w:p w14:paraId="686FEB1E" w14:textId="77777777" w:rsidR="00FC7826" w:rsidRPr="006B417E" w:rsidRDefault="00FC7826" w:rsidP="00FC78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922" w:type="pct"/>
          </w:tcPr>
          <w:p w14:paraId="289BB9B0" w14:textId="0C783B9B" w:rsidR="00FC7826" w:rsidRPr="006B417E" w:rsidRDefault="00FC7826" w:rsidP="00FC7826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C7826">
              <w:rPr>
                <w:rFonts w:asciiTheme="majorBidi" w:hAnsiTheme="majorBidi" w:cstheme="majorBidi"/>
                <w:sz w:val="28"/>
                <w:szCs w:val="28"/>
              </w:rPr>
              <w:t>1,146,814</w:t>
            </w:r>
          </w:p>
        </w:tc>
        <w:tc>
          <w:tcPr>
            <w:tcW w:w="194" w:type="pct"/>
          </w:tcPr>
          <w:p w14:paraId="792F5BF7" w14:textId="77777777" w:rsidR="00FC7826" w:rsidRPr="006B417E" w:rsidRDefault="00FC7826" w:rsidP="00FC78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8E81A6D" w14:textId="60DC6C41" w:rsidR="00FC7826" w:rsidRPr="00B14ED9" w:rsidRDefault="00FC7826" w:rsidP="00FC782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1,349,308</w:t>
            </w:r>
          </w:p>
        </w:tc>
      </w:tr>
      <w:tr w:rsidR="00FC7826" w:rsidRPr="006B417E" w14:paraId="6729C415" w14:textId="77777777" w:rsidTr="007D03AB">
        <w:trPr>
          <w:cantSplit/>
          <w:trHeight w:val="401"/>
        </w:trPr>
        <w:tc>
          <w:tcPr>
            <w:tcW w:w="2961" w:type="pct"/>
          </w:tcPr>
          <w:p w14:paraId="28DB1A77" w14:textId="77777777" w:rsidR="00FC7826" w:rsidRPr="006B417E" w:rsidRDefault="00FC7826" w:rsidP="00FC78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78931095" w14:textId="7B935331" w:rsidR="00FC7826" w:rsidRPr="006B417E" w:rsidRDefault="00FC7826" w:rsidP="00FC7826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7826">
              <w:rPr>
                <w:rFonts w:asciiTheme="majorBidi" w:hAnsiTheme="majorBidi" w:cstheme="majorBidi"/>
                <w:sz w:val="28"/>
                <w:szCs w:val="28"/>
              </w:rPr>
              <w:t>948,906</w:t>
            </w:r>
          </w:p>
        </w:tc>
        <w:tc>
          <w:tcPr>
            <w:tcW w:w="194" w:type="pct"/>
          </w:tcPr>
          <w:p w14:paraId="3CF01DAA" w14:textId="77777777" w:rsidR="00FC7826" w:rsidRPr="006B417E" w:rsidRDefault="00FC7826" w:rsidP="00FC78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bottom w:val="single" w:sz="4" w:space="0" w:color="auto"/>
              <w:right w:val="nil"/>
            </w:tcBorders>
          </w:tcPr>
          <w:p w14:paraId="62AECE35" w14:textId="14CEE964" w:rsidR="00FC7826" w:rsidRPr="00B14ED9" w:rsidRDefault="00FC7826" w:rsidP="00FC7826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1,115,763</w:t>
            </w:r>
          </w:p>
        </w:tc>
      </w:tr>
      <w:tr w:rsidR="007D03AB" w:rsidRPr="006B417E" w14:paraId="1A0FC589" w14:textId="77777777">
        <w:trPr>
          <w:cantSplit/>
          <w:trHeight w:val="79"/>
        </w:trPr>
        <w:tc>
          <w:tcPr>
            <w:tcW w:w="2961" w:type="pct"/>
          </w:tcPr>
          <w:p w14:paraId="48544AFF" w14:textId="77777777" w:rsidR="007D03AB" w:rsidRPr="00DE133D" w:rsidRDefault="007D03AB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DEBA8" w14:textId="221C51AD" w:rsidR="007D03AB" w:rsidRPr="00020FF1" w:rsidRDefault="00FC7826" w:rsidP="007D03A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C782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FC7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C782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489</w:t>
            </w:r>
            <w:r w:rsidRPr="00FC7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C782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</w:p>
        </w:tc>
        <w:tc>
          <w:tcPr>
            <w:tcW w:w="194" w:type="pct"/>
          </w:tcPr>
          <w:p w14:paraId="4AD66FC3" w14:textId="77777777" w:rsidR="007D03AB" w:rsidRPr="00FC7826" w:rsidRDefault="007D03AB" w:rsidP="007D03A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5C9D" w14:textId="77777777" w:rsidR="007D03AB" w:rsidRPr="00DE133D" w:rsidRDefault="007D03AB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</w:tr>
    </w:tbl>
    <w:p w14:paraId="6A19CBB8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7AA93F76" w14:textId="661A7AA7" w:rsidR="00FE73BA" w:rsidRPr="006B417E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</w:t>
      </w:r>
      <w:r w:rsidR="006649DF">
        <w:rPr>
          <w:rFonts w:asciiTheme="majorBidi" w:hAnsiTheme="majorBidi" w:cstheme="majorBidi" w:hint="cs"/>
          <w:sz w:val="28"/>
          <w:szCs w:val="28"/>
          <w:cs/>
        </w:rPr>
        <w:t>หรือลบ</w:t>
      </w:r>
      <w:r w:rsidRPr="00162A12">
        <w:rPr>
          <w:rFonts w:asciiTheme="majorBidi" w:hAnsiTheme="majorBidi" w:cstheme="majorBidi"/>
          <w:sz w:val="28"/>
          <w:szCs w:val="28"/>
          <w:cs/>
        </w:rPr>
        <w:t>อัตราร้อยละคงที่ต่อปี</w:t>
      </w:r>
    </w:p>
    <w:p w14:paraId="49F4881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3F90" w14:textId="1BD69F34" w:rsidR="00FE73BA" w:rsidRPr="000B3369" w:rsidRDefault="00FE73BA" w:rsidP="006649DF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3369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  <w:r w:rsidR="006649DF">
        <w:rPr>
          <w:rFonts w:asciiTheme="majorBidi" w:hAnsiTheme="majorBidi" w:cstheme="majorBidi"/>
          <w:sz w:val="28"/>
          <w:szCs w:val="28"/>
          <w:cs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ต่อหนี้เงินกู้ยืม การดำรงอัตราส่วนของลูกหนี้ด้อยคุณภาพ (ค้างชำระเกิน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การดำรงอัตราส่ว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เงินสำรองที่มีอยู่ต่อลูกหนี้ด้อยคุณภาพ </w:t>
      </w:r>
      <w:r w:rsidRPr="000B3369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0191434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CCF4EC4" w14:textId="4D2F5DE1" w:rsidR="00FE73BA" w:rsidRPr="00C23809" w:rsidRDefault="00FE73BA" w:rsidP="00583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718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0C4D" w:rsidRPr="00D71844">
        <w:rPr>
          <w:rFonts w:asciiTheme="majorBidi" w:hAnsiTheme="majorBidi" w:cstheme="majorBidi"/>
          <w:sz w:val="28"/>
          <w:szCs w:val="28"/>
        </w:rPr>
        <w:t xml:space="preserve">30 </w:t>
      </w:r>
      <w:r w:rsidR="00160C4D" w:rsidRPr="00D7184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D7184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D71844">
        <w:rPr>
          <w:rFonts w:asciiTheme="majorBidi" w:hAnsiTheme="majorBidi" w:cstheme="majorBidi"/>
          <w:sz w:val="28"/>
          <w:szCs w:val="28"/>
        </w:rPr>
        <w:t xml:space="preserve"> </w:t>
      </w:r>
      <w:r w:rsidRPr="00D7184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กลุ่มบริษัทและบริษัทมีวงเงินกู้ยืมระยะยาวจากสถาบันการเงินที่ยังมิได้เบิกใช้คงเหลือ</w:t>
      </w:r>
      <w:r>
        <w:rPr>
          <w:rFonts w:asciiTheme="majorBidi" w:hAnsiTheme="majorBidi" w:cstheme="majorBidi"/>
          <w:sz w:val="28"/>
          <w:szCs w:val="28"/>
        </w:rPr>
        <w:br/>
      </w:r>
      <w:r w:rsidRPr="00D71844">
        <w:rPr>
          <w:rFonts w:asciiTheme="majorBidi" w:hAnsiTheme="majorBidi" w:cstheme="majorBidi"/>
          <w:sz w:val="28"/>
          <w:szCs w:val="28"/>
          <w:cs/>
        </w:rPr>
        <w:t>จำนวน</w:t>
      </w:r>
      <w:r w:rsidR="00632BC9">
        <w:rPr>
          <w:rFonts w:asciiTheme="majorBidi" w:hAnsiTheme="majorBidi" w:cstheme="majorBidi"/>
          <w:sz w:val="28"/>
          <w:szCs w:val="28"/>
        </w:rPr>
        <w:t xml:space="preserve"> </w:t>
      </w:r>
      <w:r w:rsidR="00BB446F">
        <w:rPr>
          <w:rFonts w:asciiTheme="majorBidi" w:hAnsiTheme="majorBidi" w:cstheme="majorBidi" w:hint="cs"/>
          <w:sz w:val="28"/>
          <w:szCs w:val="28"/>
          <w:cs/>
        </w:rPr>
        <w:t>2</w:t>
      </w:r>
      <w:r w:rsidR="00BB446F">
        <w:rPr>
          <w:rFonts w:asciiTheme="majorBidi" w:hAnsiTheme="majorBidi" w:cstheme="majorBidi"/>
          <w:sz w:val="28"/>
          <w:szCs w:val="28"/>
        </w:rPr>
        <w:t>,000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นเหรียญสหรัฐ</w:t>
      </w:r>
      <w:r w:rsidRPr="00C80635">
        <w:rPr>
          <w:rFonts w:asciiTheme="majorBidi" w:hAnsiTheme="majorBidi" w:cstheme="majorBidi"/>
          <w:i/>
          <w:iCs/>
          <w:sz w:val="28"/>
          <w:szCs w:val="28"/>
          <w:cs/>
        </w:rPr>
        <w:t>ฯ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Pr="007772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80D89B8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A695F51" w14:textId="77777777" w:rsidR="00FE73BA" w:rsidRPr="006B417E" w:rsidRDefault="00FE73BA" w:rsidP="009643A8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>
        <w:rPr>
          <w:rFonts w:asciiTheme="majorBidi" w:hAnsiTheme="majorBidi" w:cstheme="majorBidi"/>
          <w:sz w:val="28"/>
          <w:szCs w:val="28"/>
        </w:rPr>
        <w:br/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ดอกเบี้ยที่เป็นสกุล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>ดอกเบี้ยที่เป็นสกุลเงินเยนในอัตราร้อยละคงที่ต่อปี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ดอกเบี้ยที่เป็นสกุลเงินบาทในอัตรา </w:t>
      </w:r>
      <w:r>
        <w:rPr>
          <w:rFonts w:asciiTheme="majorBidi" w:hAnsiTheme="majorBidi" w:cstheme="majorBidi"/>
          <w:sz w:val="28"/>
          <w:szCs w:val="28"/>
        </w:rPr>
        <w:t xml:space="preserve">THOR </w:t>
      </w:r>
      <w:r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 ต่อปี และ</w:t>
      </w:r>
      <w:r w:rsidRPr="000B4CEE">
        <w:rPr>
          <w:rFonts w:asciiTheme="majorBidi" w:hAnsiTheme="majorBidi" w:cstheme="majorBidi"/>
          <w:sz w:val="28"/>
          <w:szCs w:val="28"/>
          <w:cs/>
        </w:rPr>
        <w:t>จะจ่ายเงินต้นเป็นเงิ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383DF3D2" w14:textId="3E37A002" w:rsidR="00FE73BA" w:rsidRPr="00FE73BA" w:rsidRDefault="00FE73BA" w:rsidP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BD374D5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E2DA9B1" w14:textId="47EA1FD1" w:rsidR="00FE73BA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28D3B7A8" w14:textId="77777777" w:rsidR="00FE73BA" w:rsidRPr="006542D3" w:rsidRDefault="00FE73BA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D395F07" w14:textId="2808C481" w:rsidR="00FE73BA" w:rsidRPr="006B417E" w:rsidRDefault="00FE73BA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</w:t>
      </w:r>
      <w:r w:rsidR="00160C4D" w:rsidRPr="006B417E">
        <w:rPr>
          <w:rFonts w:asciiTheme="majorBidi" w:hAnsiTheme="majorBidi" w:cstheme="majorBidi"/>
          <w:sz w:val="28"/>
          <w:szCs w:val="28"/>
          <w:cs/>
        </w:rPr>
        <w:t>งวด</w:t>
      </w:r>
      <w:r w:rsidR="00160C4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60C4D"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160C4D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160C4D">
        <w:rPr>
          <w:rFonts w:asciiTheme="majorBidi" w:hAnsiTheme="majorBidi" w:cstheme="majorBidi"/>
          <w:sz w:val="28"/>
          <w:szCs w:val="28"/>
        </w:rPr>
        <w:t xml:space="preserve">30 </w:t>
      </w:r>
      <w:r w:rsidR="00160C4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60C4D"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7CFF75D1" w14:textId="77777777" w:rsidR="00FE73BA" w:rsidRPr="006B417E" w:rsidRDefault="00FE73BA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FE73BA" w:rsidRPr="006B417E" w14:paraId="68C0DC3F" w14:textId="77777777" w:rsidTr="007D03AB">
        <w:trPr>
          <w:cantSplit/>
          <w:tblHeader/>
        </w:trPr>
        <w:tc>
          <w:tcPr>
            <w:tcW w:w="7290" w:type="dxa"/>
            <w:vAlign w:val="bottom"/>
          </w:tcPr>
          <w:p w14:paraId="6F57D0CE" w14:textId="77777777" w:rsidR="00FE73BA" w:rsidRPr="006B417E" w:rsidRDefault="00FE73B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980" w:type="dxa"/>
          </w:tcPr>
          <w:p w14:paraId="16F24EAC" w14:textId="77777777" w:rsidR="00FE73BA" w:rsidRPr="006B417E" w:rsidRDefault="00FE73B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FE73BA" w:rsidRPr="006B417E" w14:paraId="110EDCA9" w14:textId="77777777" w:rsidTr="007D03AB">
        <w:trPr>
          <w:cantSplit/>
          <w:trHeight w:val="396"/>
        </w:trPr>
        <w:tc>
          <w:tcPr>
            <w:tcW w:w="7290" w:type="dxa"/>
          </w:tcPr>
          <w:p w14:paraId="49CE4CD4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980" w:type="dxa"/>
          </w:tcPr>
          <w:p w14:paraId="0A664918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BB85099" w14:textId="77777777" w:rsidTr="007D03AB">
        <w:trPr>
          <w:cantSplit/>
          <w:trHeight w:val="396"/>
        </w:trPr>
        <w:tc>
          <w:tcPr>
            <w:tcW w:w="7290" w:type="dxa"/>
          </w:tcPr>
          <w:p w14:paraId="0234090E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14:paraId="214C0068" w14:textId="77777777" w:rsidR="00FE73BA" w:rsidRPr="006B417E" w:rsidRDefault="00FE73B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105,889,983</w:t>
            </w:r>
          </w:p>
        </w:tc>
      </w:tr>
      <w:tr w:rsidR="00FE73BA" w:rsidRPr="006B417E" w14:paraId="3512CA11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68F904FA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1980" w:type="dxa"/>
          </w:tcPr>
          <w:p w14:paraId="3440CD5A" w14:textId="7117831E" w:rsidR="00FE73BA" w:rsidRPr="00D2028E" w:rsidRDefault="003929E0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2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16,000,000</w:t>
            </w:r>
          </w:p>
        </w:tc>
      </w:tr>
      <w:tr w:rsidR="00FE73BA" w:rsidRPr="006B417E" w14:paraId="1AD6727A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2CDEB5E2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980" w:type="dxa"/>
          </w:tcPr>
          <w:p w14:paraId="76F4726B" w14:textId="3D9C2DD6" w:rsidR="00FE73BA" w:rsidRPr="00D2028E" w:rsidRDefault="003929E0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29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(21,209,100)</w:t>
            </w:r>
          </w:p>
        </w:tc>
      </w:tr>
      <w:tr w:rsidR="003929E0" w:rsidRPr="006B417E" w14:paraId="76D13B3D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2FF272AF" w14:textId="6C34E42C" w:rsidR="003929E0" w:rsidRPr="006B417E" w:rsidRDefault="003929E0" w:rsidP="00392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980" w:type="dxa"/>
          </w:tcPr>
          <w:p w14:paraId="03267E8B" w14:textId="3CC468DA" w:rsidR="003929E0" w:rsidRPr="00D2028E" w:rsidRDefault="003929E0" w:rsidP="003929E0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2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55,869</w:t>
            </w:r>
          </w:p>
        </w:tc>
      </w:tr>
      <w:tr w:rsidR="003929E0" w:rsidRPr="006B417E" w14:paraId="68584EF0" w14:textId="77777777" w:rsidTr="00321F57">
        <w:trPr>
          <w:cantSplit/>
          <w:trHeight w:val="396"/>
        </w:trPr>
        <w:tc>
          <w:tcPr>
            <w:tcW w:w="7290" w:type="dxa"/>
            <w:vAlign w:val="center"/>
          </w:tcPr>
          <w:p w14:paraId="53DA7B76" w14:textId="77777777" w:rsidR="003929E0" w:rsidRPr="006B417E" w:rsidRDefault="003929E0" w:rsidP="00392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1980" w:type="dxa"/>
          </w:tcPr>
          <w:p w14:paraId="7FBF48C9" w14:textId="09A3F758" w:rsidR="003929E0" w:rsidRPr="00D2028E" w:rsidRDefault="003929E0" w:rsidP="003929E0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2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40,651</w:t>
            </w:r>
          </w:p>
        </w:tc>
      </w:tr>
      <w:tr w:rsidR="003929E0" w:rsidRPr="006B417E" w14:paraId="67C74061" w14:textId="77777777" w:rsidTr="00321F57">
        <w:trPr>
          <w:cantSplit/>
          <w:trHeight w:val="396"/>
        </w:trPr>
        <w:tc>
          <w:tcPr>
            <w:tcW w:w="7290" w:type="dxa"/>
            <w:vAlign w:val="center"/>
          </w:tcPr>
          <w:p w14:paraId="1ED93A36" w14:textId="77777777" w:rsidR="003929E0" w:rsidRPr="003E59F0" w:rsidRDefault="003929E0" w:rsidP="003929E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E9AE81C" w14:textId="33E4C65D" w:rsidR="003929E0" w:rsidRPr="003929E0" w:rsidRDefault="003929E0" w:rsidP="003929E0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29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1,383,815</w:t>
            </w:r>
          </w:p>
        </w:tc>
      </w:tr>
      <w:tr w:rsidR="00FE73BA" w:rsidRPr="006B417E" w14:paraId="19132289" w14:textId="77777777" w:rsidTr="00321F57">
        <w:trPr>
          <w:cantSplit/>
          <w:trHeight w:val="396"/>
        </w:trPr>
        <w:tc>
          <w:tcPr>
            <w:tcW w:w="7290" w:type="dxa"/>
            <w:vAlign w:val="center"/>
          </w:tcPr>
          <w:p w14:paraId="61FDAAA5" w14:textId="74758399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="00BA78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60C4D" w:rsidRPr="000417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60C4D" w:rsidRPr="000417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1871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85AE0" w14:textId="09A92ED4" w:rsidR="00FE73BA" w:rsidRPr="00F06B7D" w:rsidRDefault="0018328C" w:rsidP="00632BC9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832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102,161,218</w:t>
            </w:r>
          </w:p>
        </w:tc>
      </w:tr>
    </w:tbl>
    <w:p w14:paraId="0E20AF79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6F8764C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4DF0412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FE73BA" w:rsidRPr="006B417E" w14:paraId="4AC1DD95" w14:textId="77777777">
        <w:trPr>
          <w:cantSplit/>
        </w:trPr>
        <w:tc>
          <w:tcPr>
            <w:tcW w:w="2815" w:type="pct"/>
          </w:tcPr>
          <w:p w14:paraId="0AAC04CD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0440F349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5446FED3" w14:textId="77777777">
        <w:trPr>
          <w:cantSplit/>
        </w:trPr>
        <w:tc>
          <w:tcPr>
            <w:tcW w:w="2815" w:type="pct"/>
          </w:tcPr>
          <w:p w14:paraId="0A5E8176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69947A8" w14:textId="74CAFB83" w:rsidR="00FE73BA" w:rsidRPr="00FB25C0" w:rsidRDefault="00160C4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FE73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8" w:type="pct"/>
          </w:tcPr>
          <w:p w14:paraId="215EF64A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31B2AD5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1AF908FD" w14:textId="77777777">
        <w:trPr>
          <w:cantSplit/>
        </w:trPr>
        <w:tc>
          <w:tcPr>
            <w:tcW w:w="2815" w:type="pct"/>
          </w:tcPr>
          <w:p w14:paraId="42AACF80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2DE73C17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25191" w:rsidRPr="006B417E" w14:paraId="7EA3E527" w14:textId="77777777">
        <w:trPr>
          <w:cantSplit/>
        </w:trPr>
        <w:tc>
          <w:tcPr>
            <w:tcW w:w="2815" w:type="pct"/>
          </w:tcPr>
          <w:p w14:paraId="5EDA8216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7FBD7E53" w14:textId="7887F47C" w:rsidR="00225191" w:rsidRPr="00F06B7D" w:rsidRDefault="0018328C" w:rsidP="00632BC9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/>
                <w:sz w:val="28"/>
              </w:rPr>
            </w:pPr>
            <w:r w:rsidRPr="0018328C">
              <w:rPr>
                <w:rFonts w:asciiTheme="majorBidi" w:hAnsiTheme="majorBidi"/>
                <w:sz w:val="28"/>
              </w:rPr>
              <w:t>23,663,172</w:t>
            </w:r>
          </w:p>
        </w:tc>
        <w:tc>
          <w:tcPr>
            <w:tcW w:w="98" w:type="pct"/>
          </w:tcPr>
          <w:p w14:paraId="23A42B6B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6C2265AF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28,786,229</w:t>
            </w:r>
          </w:p>
        </w:tc>
      </w:tr>
      <w:tr w:rsidR="00225191" w:rsidRPr="006B417E" w14:paraId="51659358" w14:textId="77777777">
        <w:trPr>
          <w:cantSplit/>
        </w:trPr>
        <w:tc>
          <w:tcPr>
            <w:tcW w:w="2815" w:type="pct"/>
          </w:tcPr>
          <w:p w14:paraId="709B0FA9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7B4C866" w14:textId="0EF2A5E1" w:rsidR="00225191" w:rsidRPr="00F06B7D" w:rsidRDefault="0018328C" w:rsidP="00225191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/>
                <w:sz w:val="28"/>
              </w:rPr>
            </w:pPr>
            <w:r w:rsidRPr="0018328C">
              <w:rPr>
                <w:rFonts w:asciiTheme="majorBidi" w:hAnsiTheme="majorBidi"/>
                <w:sz w:val="28"/>
              </w:rPr>
              <w:t>78,498,046</w:t>
            </w:r>
          </w:p>
        </w:tc>
        <w:tc>
          <w:tcPr>
            <w:tcW w:w="98" w:type="pct"/>
          </w:tcPr>
          <w:p w14:paraId="3D78AA3A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59273D40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77,103,754</w:t>
            </w:r>
          </w:p>
        </w:tc>
      </w:tr>
      <w:tr w:rsidR="00FE73BA" w:rsidRPr="006B417E" w14:paraId="7442FAB7" w14:textId="77777777">
        <w:trPr>
          <w:cantSplit/>
        </w:trPr>
        <w:tc>
          <w:tcPr>
            <w:tcW w:w="2815" w:type="pct"/>
          </w:tcPr>
          <w:p w14:paraId="40D281AB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66C549C5" w14:textId="7158C138" w:rsidR="00FE73BA" w:rsidRPr="006B417E" w:rsidRDefault="0018328C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832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102,161,218</w:t>
            </w:r>
          </w:p>
        </w:tc>
        <w:tc>
          <w:tcPr>
            <w:tcW w:w="98" w:type="pct"/>
          </w:tcPr>
          <w:p w14:paraId="39AC03CD" w14:textId="77777777" w:rsidR="00FE73BA" w:rsidRPr="006B417E" w:rsidRDefault="00FE73BA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AA545" w14:textId="77777777" w:rsidR="00FE73BA" w:rsidRPr="003433E6" w:rsidRDefault="00FE73BA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983</w:t>
            </w:r>
          </w:p>
        </w:tc>
      </w:tr>
    </w:tbl>
    <w:p w14:paraId="48993697" w14:textId="77777777" w:rsidR="00FE73BA" w:rsidRDefault="00FE73BA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01F4A" w14:textId="77777777" w:rsidR="00FE73BA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234D2AF5" w14:textId="77777777" w:rsidR="00FE73BA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FE73BA" w:rsidRPr="006B417E" w14:paraId="22B21E7E" w14:textId="77777777">
        <w:trPr>
          <w:cantSplit/>
        </w:trPr>
        <w:tc>
          <w:tcPr>
            <w:tcW w:w="2815" w:type="pct"/>
          </w:tcPr>
          <w:p w14:paraId="6275C102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5A7A58EB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05185D6E" w14:textId="77777777">
        <w:trPr>
          <w:cantSplit/>
        </w:trPr>
        <w:tc>
          <w:tcPr>
            <w:tcW w:w="2815" w:type="pct"/>
          </w:tcPr>
          <w:p w14:paraId="26488990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47D21F38" w14:textId="52F4B0E5" w:rsidR="00FE73BA" w:rsidRPr="006B417E" w:rsidRDefault="00160C4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8" w:type="pct"/>
          </w:tcPr>
          <w:p w14:paraId="6304933D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1917A94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3C9D0DF8" w14:textId="77777777">
        <w:trPr>
          <w:cantSplit/>
        </w:trPr>
        <w:tc>
          <w:tcPr>
            <w:tcW w:w="2815" w:type="pct"/>
          </w:tcPr>
          <w:p w14:paraId="12C4FA63" w14:textId="77777777" w:rsidR="00FE73BA" w:rsidRPr="006B417E" w:rsidRDefault="00FE73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9C66F00" w14:textId="77777777" w:rsidR="00FE73BA" w:rsidRPr="006B417E" w:rsidRDefault="00FE73B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A13E1" w:rsidRPr="006B417E" w14:paraId="62A1187C" w14:textId="77777777">
        <w:trPr>
          <w:cantSplit/>
        </w:trPr>
        <w:tc>
          <w:tcPr>
            <w:tcW w:w="2815" w:type="pct"/>
          </w:tcPr>
          <w:p w14:paraId="702DBB0F" w14:textId="77777777" w:rsidR="002A13E1" w:rsidRPr="006B417E" w:rsidRDefault="002A13E1" w:rsidP="002A13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56E11BB" w14:textId="38E89416" w:rsidR="002A13E1" w:rsidRPr="006B417E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3E1">
              <w:rPr>
                <w:rFonts w:asciiTheme="majorBidi" w:hAnsiTheme="majorBidi" w:cstheme="majorBidi"/>
                <w:sz w:val="28"/>
                <w:szCs w:val="28"/>
              </w:rPr>
              <w:t>75,324,880</w:t>
            </w:r>
          </w:p>
        </w:tc>
        <w:tc>
          <w:tcPr>
            <w:tcW w:w="98" w:type="pct"/>
          </w:tcPr>
          <w:p w14:paraId="0AAB0057" w14:textId="77777777" w:rsidR="002A13E1" w:rsidRPr="006B417E" w:rsidRDefault="002A13E1" w:rsidP="002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5D38AF11" w14:textId="77777777" w:rsidR="002A13E1" w:rsidRPr="003433E6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80,170,386</w:t>
            </w:r>
          </w:p>
        </w:tc>
      </w:tr>
      <w:tr w:rsidR="002A13E1" w:rsidRPr="006B417E" w14:paraId="6FBF3269" w14:textId="77777777">
        <w:trPr>
          <w:cantSplit/>
        </w:trPr>
        <w:tc>
          <w:tcPr>
            <w:tcW w:w="2815" w:type="pct"/>
          </w:tcPr>
          <w:p w14:paraId="593529CF" w14:textId="77777777" w:rsidR="002A13E1" w:rsidRPr="006B417E" w:rsidRDefault="002A13E1" w:rsidP="002A13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6791BF17" w14:textId="4D85D826" w:rsidR="002A13E1" w:rsidRPr="006B417E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3E1">
              <w:rPr>
                <w:rFonts w:asciiTheme="majorBidi" w:hAnsiTheme="majorBidi" w:cstheme="majorBidi"/>
                <w:sz w:val="28"/>
                <w:szCs w:val="28"/>
              </w:rPr>
              <w:t>23,711,205</w:t>
            </w:r>
          </w:p>
        </w:tc>
        <w:tc>
          <w:tcPr>
            <w:tcW w:w="98" w:type="pct"/>
          </w:tcPr>
          <w:p w14:paraId="5D5CCDD7" w14:textId="77777777" w:rsidR="002A13E1" w:rsidRPr="006B417E" w:rsidRDefault="002A13E1" w:rsidP="002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C518DF1" w14:textId="77777777" w:rsidR="002A13E1" w:rsidRPr="003433E6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22,772,205</w:t>
            </w:r>
          </w:p>
        </w:tc>
      </w:tr>
      <w:tr w:rsidR="002A13E1" w:rsidRPr="006B417E" w14:paraId="26F29043" w14:textId="77777777">
        <w:trPr>
          <w:cantSplit/>
        </w:trPr>
        <w:tc>
          <w:tcPr>
            <w:tcW w:w="2815" w:type="pct"/>
          </w:tcPr>
          <w:p w14:paraId="14FDDA83" w14:textId="77777777" w:rsidR="002A13E1" w:rsidRPr="006B417E" w:rsidRDefault="002A13E1" w:rsidP="002A13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19" w:type="pct"/>
          </w:tcPr>
          <w:p w14:paraId="69B48A83" w14:textId="22C20093" w:rsidR="002A13E1" w:rsidRPr="00292F98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13E1">
              <w:rPr>
                <w:rFonts w:asciiTheme="majorBidi" w:hAnsiTheme="majorBidi" w:cstheme="majorBidi"/>
                <w:sz w:val="28"/>
                <w:szCs w:val="28"/>
              </w:rPr>
              <w:t>3,125,133</w:t>
            </w:r>
          </w:p>
        </w:tc>
        <w:tc>
          <w:tcPr>
            <w:tcW w:w="98" w:type="pct"/>
          </w:tcPr>
          <w:p w14:paraId="4E32A2E6" w14:textId="77777777" w:rsidR="002A13E1" w:rsidRPr="006B417E" w:rsidRDefault="002A13E1" w:rsidP="002A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07A02D32" w14:textId="77777777" w:rsidR="002A13E1" w:rsidRPr="003433E6" w:rsidRDefault="002A13E1" w:rsidP="002A13E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2,947,392</w:t>
            </w:r>
          </w:p>
        </w:tc>
      </w:tr>
      <w:tr w:rsidR="00225191" w:rsidRPr="006B417E" w14:paraId="1F2738B1" w14:textId="77777777">
        <w:trPr>
          <w:cantSplit/>
          <w:trHeight w:val="77"/>
        </w:trPr>
        <w:tc>
          <w:tcPr>
            <w:tcW w:w="2815" w:type="pct"/>
          </w:tcPr>
          <w:p w14:paraId="42951D8D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6D9B8170" w14:textId="43D187B4" w:rsidR="00225191" w:rsidRPr="002A13E1" w:rsidRDefault="002A13E1" w:rsidP="00225191">
            <w:pPr>
              <w:pStyle w:val="acctfourfigures"/>
              <w:tabs>
                <w:tab w:val="clear" w:pos="765"/>
                <w:tab w:val="decimal" w:pos="16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3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  <w:r w:rsidRPr="002A13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13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161</w:t>
            </w:r>
            <w:r w:rsidRPr="002A13E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A13E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218</w:t>
            </w:r>
          </w:p>
        </w:tc>
        <w:tc>
          <w:tcPr>
            <w:tcW w:w="98" w:type="pct"/>
          </w:tcPr>
          <w:p w14:paraId="01C19004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</w:tcPr>
          <w:p w14:paraId="79BE9356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105,889,983</w:t>
            </w:r>
          </w:p>
        </w:tc>
      </w:tr>
    </w:tbl>
    <w:p w14:paraId="7EF77A75" w14:textId="41B8104C" w:rsidR="00FE73BA" w:rsidRPr="003433E6" w:rsidRDefault="00FE73BA" w:rsidP="00A64E77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21E618" w14:textId="77777777" w:rsidR="00FE73BA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lastRenderedPageBreak/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Pr="003433E6">
        <w:rPr>
          <w:rFonts w:asciiTheme="majorBidi" w:hAnsiTheme="majorBidi" w:cstheme="majorBidi"/>
          <w:sz w:val="28"/>
          <w:szCs w:val="28"/>
          <w:cs/>
        </w:rPr>
        <w:br/>
        <w:t>(</w:t>
      </w:r>
      <w:r w:rsidRPr="003433E6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Pr="003433E6">
        <w:rPr>
          <w:rFonts w:asciiTheme="majorBidi" w:hAnsiTheme="majorBidi" w:cstheme="majorBidi"/>
          <w:sz w:val="28"/>
          <w:szCs w:val="28"/>
        </w:rPr>
        <w:t>3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3433E6">
        <w:rPr>
          <w:rFonts w:asciiTheme="majorBidi" w:hAnsiTheme="majorBidi" w:cstheme="majorBidi"/>
          <w:sz w:val="28"/>
          <w:szCs w:val="28"/>
        </w:rPr>
        <w:t>6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6A850FD7" w14:textId="77777777" w:rsidR="00FE73BA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DA551" w14:textId="60EA1F7A" w:rsidR="00FE73BA" w:rsidRDefault="00FE73BA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หุ้นกู้สกุลเงินเหรียญสหรัฐฯ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มีกำหนดชำระคืนเงินต้นทุก 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เท่า ๆ กัน หลังจาก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>ปี หรือทุก</w:t>
      </w:r>
      <w:r>
        <w:rPr>
          <w:rFonts w:asciiTheme="majorBidi" w:hAnsiTheme="majorBidi" w:cstheme="majorBidi"/>
          <w:sz w:val="28"/>
          <w:szCs w:val="28"/>
        </w:rPr>
        <w:t xml:space="preserve"> 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เท่า ๆ กัน หลังจาก </w:t>
      </w:r>
      <w:r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 นับจากวันที่ออกและเสนอขาย และมีกำหนดชำระดอกเบี้ยทุก 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คิดดอกเบี้ยในอัตราร้อยละคงที่</w:t>
      </w:r>
      <w:r w:rsidR="00B535F9">
        <w:rPr>
          <w:rFonts w:asciiTheme="majorBidi" w:hAnsiTheme="majorBidi" w:cstheme="majorBidi" w:hint="cs"/>
          <w:sz w:val="28"/>
          <w:szCs w:val="28"/>
          <w:cs/>
        </w:rPr>
        <w:t>ต่อปี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และร้อยละ </w:t>
      </w:r>
      <w:r>
        <w:rPr>
          <w:rFonts w:asciiTheme="majorBidi" w:hAnsiTheme="majorBidi" w:cstheme="majorBidi"/>
          <w:sz w:val="28"/>
          <w:szCs w:val="28"/>
        </w:rPr>
        <w:t xml:space="preserve">SOFR </w:t>
      </w:r>
      <w:r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</w:p>
    <w:p w14:paraId="56B4C9EC" w14:textId="77777777" w:rsidR="00B535F9" w:rsidRDefault="00B535F9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782174" w14:textId="082973F7" w:rsidR="00B535F9" w:rsidRPr="003433E6" w:rsidRDefault="00B535F9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หุ้นกู้สกุลเงินเหรียญสิงคโปร์มีกำหนดชำระคืนเงิน</w:t>
      </w:r>
      <w:r w:rsidR="00012189">
        <w:rPr>
          <w:rFonts w:asciiTheme="majorBidi" w:hAnsiTheme="majorBidi" w:cstheme="majorBidi" w:hint="cs"/>
          <w:sz w:val="28"/>
          <w:szCs w:val="28"/>
          <w:cs/>
        </w:rPr>
        <w:t>ต้น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ทั้งจำนวนเมื่อครบกำหนด และมีกำหนดชำระดอกเบี้ยทุก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คิดดอกเบี้ยในอัตราร้อยละคงที่ต่อปี</w:t>
      </w:r>
    </w:p>
    <w:p w14:paraId="3F7BD1B8" w14:textId="77777777" w:rsidR="00FE73BA" w:rsidRPr="003433E6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BEB82" w14:textId="195E5E04" w:rsidR="00FE73BA" w:rsidRPr="00B535F9" w:rsidRDefault="00FE73BA" w:rsidP="00B535F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433E6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 w:rsidRPr="003433E6"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3433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433E6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</w:p>
    <w:p w14:paraId="1F77EA5E" w14:textId="77777777" w:rsidR="00B535F9" w:rsidRDefault="00B535F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5666EE51" w14:textId="775F1CDE" w:rsidR="00B535F9" w:rsidRPr="00632BC9" w:rsidRDefault="00B535F9" w:rsidP="004D4776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</w:t>
      </w:r>
      <w:r>
        <w:rPr>
          <w:rFonts w:asciiTheme="majorBidi" w:hAnsiTheme="majorBidi" w:cstheme="majorBidi" w:hint="cs"/>
          <w:sz w:val="28"/>
          <w:szCs w:val="28"/>
          <w:cs/>
        </w:rPr>
        <w:t>และต่างประเทศ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33E6">
        <w:rPr>
          <w:rFonts w:asciiTheme="majorBidi" w:hAnsiTheme="majorBidi" w:cstheme="majorBidi"/>
          <w:sz w:val="28"/>
          <w:szCs w:val="28"/>
          <w:cs/>
        </w:rPr>
        <w:t>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33E6">
        <w:rPr>
          <w:rFonts w:asciiTheme="majorBidi" w:hAnsiTheme="majorBidi" w:cstheme="majorBidi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</w:rPr>
        <w:t xml:space="preserve"> SOFR 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 ดอกเบี้ยที่</w:t>
      </w:r>
      <w:r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สกุลเงินเหรียญสหรัฐฯ</w:t>
      </w:r>
      <w:r w:rsidRPr="003433E6">
        <w:rPr>
          <w:rFonts w:asciiTheme="majorBidi" w:hAnsiTheme="majorBidi" w:cstheme="majorBidi"/>
          <w:sz w:val="28"/>
          <w:szCs w:val="28"/>
        </w:rPr>
        <w:t xml:space="preserve"> 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ร้อยละคงที่ต่อปี </w:t>
      </w:r>
      <w:r>
        <w:rPr>
          <w:rFonts w:asciiTheme="majorBidi" w:hAnsiTheme="majorBidi" w:cstheme="majorBidi" w:hint="cs"/>
          <w:sz w:val="28"/>
          <w:szCs w:val="28"/>
          <w:cs/>
        </w:rPr>
        <w:t>และดอกเบี้ยที่เป็นสกุลเงินเหรียญสิงคโปร์ในอัตราร้อยละคงที่ต่อปี และจ่ายเงินต้นเป็นเงินบาท เพื่อแลกเปลี่ยนกับเงินต้นที่เป็นสกุลเงินเหรียญ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สหรัฐฯ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และสกุลเงินเหรียญสิงคโปร์ </w:t>
      </w:r>
      <w:r w:rsidRPr="003433E6">
        <w:rPr>
          <w:rFonts w:asciiTheme="majorBidi" w:hAnsiTheme="majorBidi" w:cstheme="majorBidi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</w:t>
      </w:r>
      <w:r w:rsidR="00222741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Pr="00136C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6C2B">
        <w:rPr>
          <w:rFonts w:asciiTheme="majorBidi" w:hAnsiTheme="majorBidi" w:cstheme="majorBidi"/>
          <w:sz w:val="28"/>
          <w:szCs w:val="28"/>
          <w:cs/>
        </w:rPr>
        <w:t>นอกจากนี้บริษัทจะได้รับหลักประกันเป็นเงินสด</w:t>
      </w:r>
      <w:r>
        <w:rPr>
          <w:rFonts w:asciiTheme="majorBidi" w:hAnsiTheme="majorBidi" w:cstheme="majorBidi"/>
          <w:sz w:val="28"/>
          <w:szCs w:val="28"/>
        </w:rPr>
        <w:br/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เมื่อมูลค่ายุติธรรมของสัญญาเป็นผลกำไรเกินกว่าระดับที่กำหนด </w:t>
      </w:r>
      <w:r w:rsidRPr="00136C2B">
        <w:rPr>
          <w:rFonts w:asciiTheme="majorBidi" w:hAnsiTheme="majorBidi" w:cs="Angsana New" w:hint="cs"/>
          <w:sz w:val="28"/>
          <w:szCs w:val="28"/>
          <w:cs/>
        </w:rPr>
        <w:t>และจะต้องวางหลักประกันเป็นเงินสดเมื่อมูลค่ายุติธรรมของสัญญาเป็นผลขาดทุนเกินกว่าระดับที่กำหนด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โดย ณ วันที่ </w:t>
      </w:r>
      <w:r w:rsidR="00160C4D">
        <w:rPr>
          <w:rFonts w:asciiTheme="majorBidi" w:hAnsiTheme="majorBidi" w:cstheme="majorBidi"/>
          <w:sz w:val="28"/>
          <w:szCs w:val="28"/>
        </w:rPr>
        <w:t xml:space="preserve">30 </w:t>
      </w:r>
      <w:r w:rsidR="00160C4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36C2B">
        <w:rPr>
          <w:rFonts w:asciiTheme="majorBidi" w:hAnsiTheme="majorBidi" w:cstheme="majorBidi"/>
          <w:sz w:val="28"/>
          <w:szCs w:val="28"/>
        </w:rPr>
        <w:t xml:space="preserve">2569 </w:t>
      </w:r>
      <w:r w:rsidRPr="00136C2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C85442">
        <w:rPr>
          <w:rFonts w:asciiTheme="majorBidi" w:hAnsiTheme="majorBidi" w:cstheme="majorBidi" w:hint="cs"/>
          <w:sz w:val="28"/>
          <w:szCs w:val="28"/>
          <w:cs/>
        </w:rPr>
        <w:t>ได้รับ</w:t>
      </w:r>
      <w:r w:rsidRPr="00136C2B">
        <w:rPr>
          <w:rFonts w:asciiTheme="majorBidi" w:hAnsiTheme="majorBidi" w:cstheme="majorBidi"/>
          <w:sz w:val="28"/>
          <w:szCs w:val="28"/>
          <w:cs/>
        </w:rPr>
        <w:t>เงินฝากที่เป็นหลักประกัน</w:t>
      </w:r>
      <w:r>
        <w:rPr>
          <w:rFonts w:asciiTheme="majorBidi" w:hAnsiTheme="majorBidi" w:cstheme="majorBidi"/>
          <w:sz w:val="28"/>
          <w:szCs w:val="28"/>
        </w:rPr>
        <w:br/>
      </w:r>
      <w:r w:rsidRPr="00136C2B">
        <w:rPr>
          <w:rFonts w:asciiTheme="majorBidi" w:hAnsiTheme="majorBidi" w:cstheme="majorBidi"/>
          <w:sz w:val="28"/>
          <w:szCs w:val="28"/>
          <w:cs/>
        </w:rPr>
        <w:t>บันทึกอยู่ใน</w:t>
      </w:r>
      <w:r w:rsidRPr="00A774A8">
        <w:rPr>
          <w:rFonts w:asciiTheme="majorBidi" w:hAnsiTheme="majorBidi" w:cstheme="majorBidi"/>
          <w:sz w:val="28"/>
          <w:szCs w:val="28"/>
          <w:cs/>
        </w:rPr>
        <w:t>หนี้สินไม่หมุนเวียนอื่นจำนวน</w:t>
      </w:r>
      <w:r w:rsidRPr="00A774A8">
        <w:rPr>
          <w:rFonts w:asciiTheme="majorBidi" w:hAnsiTheme="majorBidi" w:cstheme="majorBidi"/>
          <w:sz w:val="28"/>
          <w:szCs w:val="28"/>
        </w:rPr>
        <w:t xml:space="preserve"> </w:t>
      </w:r>
      <w:r w:rsidR="00A774A8">
        <w:rPr>
          <w:rFonts w:asciiTheme="majorBidi" w:hAnsiTheme="majorBidi" w:cstheme="majorBidi"/>
          <w:sz w:val="28"/>
          <w:szCs w:val="28"/>
        </w:rPr>
        <w:t>694</w:t>
      </w:r>
      <w:r w:rsidR="00222741">
        <w:rPr>
          <w:rFonts w:asciiTheme="majorBidi" w:hAnsiTheme="majorBidi" w:cstheme="majorBidi"/>
          <w:sz w:val="28"/>
          <w:szCs w:val="28"/>
        </w:rPr>
        <w:t>.14</w:t>
      </w:r>
      <w:r w:rsidRPr="00F06B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E78AF">
        <w:rPr>
          <w:rFonts w:asciiTheme="majorBidi" w:hAnsiTheme="majorBidi" w:cstheme="majorBidi"/>
          <w:sz w:val="28"/>
          <w:szCs w:val="28"/>
          <w:cs/>
        </w:rPr>
        <w:t>ล้าน</w:t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36C2B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36C2B">
        <w:rPr>
          <w:rFonts w:asciiTheme="majorBidi" w:hAnsiTheme="majorBidi" w:cstheme="majorBidi"/>
          <w:i/>
          <w:iCs/>
          <w:sz w:val="28"/>
          <w:szCs w:val="28"/>
        </w:rPr>
        <w:t xml:space="preserve">2568: </w:t>
      </w:r>
      <w:r w:rsidR="00AB1825">
        <w:rPr>
          <w:rFonts w:asciiTheme="majorBidi" w:hAnsiTheme="majorBidi" w:cstheme="majorBidi" w:hint="cs"/>
          <w:i/>
          <w:iCs/>
          <w:sz w:val="28"/>
          <w:szCs w:val="28"/>
          <w:cs/>
        </w:rPr>
        <w:t>วาง</w:t>
      </w:r>
      <w:r w:rsidR="00B81B2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เงินฝากที่เป็นหลักประกัน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บันทึก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อยู่ใน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สินทรัพย์ไม่หมุนเวียนอื่น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776.54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6FB3BEC" w14:textId="77777777" w:rsidR="00B535F9" w:rsidRPr="006B417E" w:rsidRDefault="00B535F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  <w:sectPr w:rsidR="00B535F9" w:rsidRPr="006B417E" w:rsidSect="009D32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288" w:gutter="0"/>
          <w:pgNumType w:start="14"/>
          <w:cols w:space="720"/>
          <w:docGrid w:linePitch="360"/>
        </w:sectPr>
      </w:pPr>
    </w:p>
    <w:p w14:paraId="0F36A5AD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E7EA8A0" w14:textId="77777777" w:rsidR="00FE73BA" w:rsidRPr="00321F57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cs/>
        </w:rPr>
      </w:pPr>
    </w:p>
    <w:p w14:paraId="1C17E69B" w14:textId="3B021810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</w:t>
      </w:r>
      <w:r w:rsidR="00863A52" w:rsidRPr="008F2572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863A52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="00863A52"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="00863A52"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863A52">
        <w:rPr>
          <w:rFonts w:asciiTheme="majorBidi" w:hAnsiTheme="majorBidi" w:cstheme="majorBidi"/>
          <w:sz w:val="28"/>
          <w:szCs w:val="28"/>
        </w:rPr>
        <w:t xml:space="preserve">30 </w:t>
      </w:r>
      <w:r w:rsidR="00863A5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9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5BF69209" w14:textId="77777777" w:rsidR="00FE73BA" w:rsidRPr="00321F57" w:rsidRDefault="00FE73BA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9"/>
        <w:gridCol w:w="960"/>
        <w:gridCol w:w="236"/>
        <w:gridCol w:w="934"/>
      </w:tblGrid>
      <w:tr w:rsidR="00FE73BA" w:rsidRPr="00116EC1" w14:paraId="78E6BABF" w14:textId="77777777">
        <w:trPr>
          <w:trHeight w:val="144"/>
        </w:trPr>
        <w:tc>
          <w:tcPr>
            <w:tcW w:w="3150" w:type="dxa"/>
          </w:tcPr>
          <w:p w14:paraId="1D4D5949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3B66FC38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73BA" w:rsidRPr="00116EC1" w14:paraId="48304A31" w14:textId="77777777">
        <w:trPr>
          <w:trHeight w:val="144"/>
        </w:trPr>
        <w:tc>
          <w:tcPr>
            <w:tcW w:w="3150" w:type="dxa"/>
          </w:tcPr>
          <w:p w14:paraId="46971963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2DB5C94D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</w:tcPr>
          <w:p w14:paraId="31F85CC0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200AFA0F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</w:tcPr>
          <w:p w14:paraId="6027CFCA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725B5704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35261E1A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125DA9C8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9" w:type="dxa"/>
            <w:vAlign w:val="bottom"/>
          </w:tcPr>
          <w:p w14:paraId="2E472B6F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B5A09A0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E73BA" w:rsidRPr="00116EC1" w14:paraId="4C5A5B47" w14:textId="77777777">
        <w:trPr>
          <w:trHeight w:val="144"/>
        </w:trPr>
        <w:tc>
          <w:tcPr>
            <w:tcW w:w="3150" w:type="dxa"/>
            <w:vAlign w:val="bottom"/>
          </w:tcPr>
          <w:p w14:paraId="7F9B186F" w14:textId="208E7A0F" w:rsidR="00FE73BA" w:rsidRPr="00116EC1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7C0543F8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57" w:type="dxa"/>
            <w:vAlign w:val="bottom"/>
          </w:tcPr>
          <w:p w14:paraId="710D85CA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ED28A99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5E1BDEEE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E443802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4A25A5FA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15D4E66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3956C16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66030FA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343CE60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50ED67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5AB0488E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7DC5C02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BC28C33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1894158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  <w:vAlign w:val="bottom"/>
          </w:tcPr>
          <w:p w14:paraId="599C8504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4A7BF32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25ECBB7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9B9EA32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E73BA" w:rsidRPr="00116EC1" w14:paraId="5D261911" w14:textId="77777777">
        <w:trPr>
          <w:trHeight w:val="144"/>
        </w:trPr>
        <w:tc>
          <w:tcPr>
            <w:tcW w:w="3150" w:type="dxa"/>
          </w:tcPr>
          <w:p w14:paraId="416C87D6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7BA3FCCC" w14:textId="77777777" w:rsidR="00FE73BA" w:rsidRPr="00116EC1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3A52" w:rsidRPr="00116EC1" w14:paraId="4B38A82F" w14:textId="77777777">
        <w:tc>
          <w:tcPr>
            <w:tcW w:w="3150" w:type="dxa"/>
          </w:tcPr>
          <w:p w14:paraId="199C7DDD" w14:textId="1C0C9A4E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รายได้ดอกเบี้ยในการให้บริการสินเชื่อแล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สัญญาเช่าซื้อ</w:t>
            </w:r>
          </w:p>
        </w:tc>
        <w:tc>
          <w:tcPr>
            <w:tcW w:w="990" w:type="dxa"/>
          </w:tcPr>
          <w:p w14:paraId="1FC4F6B8" w14:textId="77777777" w:rsidR="00863A52" w:rsidRPr="005C744F" w:rsidRDefault="00863A52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  <w:p w14:paraId="23955536" w14:textId="1B6503D3" w:rsidR="005C744F" w:rsidRPr="005C744F" w:rsidRDefault="005C744F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329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677</w:t>
            </w:r>
          </w:p>
        </w:tc>
        <w:tc>
          <w:tcPr>
            <w:tcW w:w="257" w:type="dxa"/>
          </w:tcPr>
          <w:p w14:paraId="32F2CEDC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7F6AA63" w14:textId="6C01686C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080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855</w:t>
            </w:r>
          </w:p>
        </w:tc>
        <w:tc>
          <w:tcPr>
            <w:tcW w:w="270" w:type="dxa"/>
          </w:tcPr>
          <w:p w14:paraId="3CF350FC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D76B627" w14:textId="77106436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E36D182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8102BD1" w14:textId="36160751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F6D9E41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B5D1FB1" w14:textId="26CBE4AC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368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608</w:t>
            </w:r>
          </w:p>
        </w:tc>
        <w:tc>
          <w:tcPr>
            <w:tcW w:w="236" w:type="dxa"/>
          </w:tcPr>
          <w:p w14:paraId="1E95C1B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23538FB" w14:textId="41702E33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334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334</w:t>
            </w:r>
          </w:p>
        </w:tc>
        <w:tc>
          <w:tcPr>
            <w:tcW w:w="236" w:type="dxa"/>
          </w:tcPr>
          <w:p w14:paraId="7ED7FB8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ED95E1B" w14:textId="58B8463A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3FC199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518BBA08" w14:textId="77777777" w:rsidR="00863A52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E58EB" w14:textId="42FF2719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49562FDF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A776B8F" w14:textId="6EB9393B" w:rsidR="00863A52" w:rsidRPr="00116EC1" w:rsidRDefault="00C52161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C521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698</w:t>
            </w:r>
            <w:r w:rsidRPr="00C521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285</w:t>
            </w:r>
          </w:p>
        </w:tc>
        <w:tc>
          <w:tcPr>
            <w:tcW w:w="236" w:type="dxa"/>
          </w:tcPr>
          <w:p w14:paraId="226615D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F5B26F5" w14:textId="77777777" w:rsidR="00863A52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41614248" w14:textId="1E1ED196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415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189</w:t>
            </w:r>
          </w:p>
        </w:tc>
      </w:tr>
      <w:tr w:rsidR="00863A52" w:rsidRPr="00116EC1" w14:paraId="26B6545D" w14:textId="77777777">
        <w:tc>
          <w:tcPr>
            <w:tcW w:w="3150" w:type="dxa"/>
          </w:tcPr>
          <w:p w14:paraId="5798FFB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23971E39" w14:textId="2EB812CE" w:rsidR="00863A52" w:rsidRPr="005C744F" w:rsidRDefault="005C744F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240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097</w:t>
            </w:r>
          </w:p>
        </w:tc>
        <w:tc>
          <w:tcPr>
            <w:tcW w:w="257" w:type="dxa"/>
          </w:tcPr>
          <w:p w14:paraId="776F252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DF14F10" w14:textId="11FBD744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2D73096E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313D9B1A" w14:textId="61EB7D37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669</w:t>
            </w:r>
          </w:p>
        </w:tc>
        <w:tc>
          <w:tcPr>
            <w:tcW w:w="236" w:type="dxa"/>
          </w:tcPr>
          <w:p w14:paraId="2373FBA1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3891865" w14:textId="5E953FCB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47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169</w:t>
            </w:r>
          </w:p>
        </w:tc>
        <w:tc>
          <w:tcPr>
            <w:tcW w:w="236" w:type="dxa"/>
          </w:tcPr>
          <w:p w14:paraId="2D79AA6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2F8B888A" w14:textId="25DB3934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F531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394</w:t>
            </w:r>
          </w:p>
        </w:tc>
        <w:tc>
          <w:tcPr>
            <w:tcW w:w="236" w:type="dxa"/>
          </w:tcPr>
          <w:p w14:paraId="1701DC6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71B6E2" w14:textId="7FB1A319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98</w:t>
            </w:r>
            <w:r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E81D6E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661EAE8A" w14:textId="50582576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1AD4A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5DC3F2" w14:textId="2C0D16D6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A32DF4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CAB66E7" w14:textId="244B3CED" w:rsidR="00863A52" w:rsidRPr="00116EC1" w:rsidRDefault="00C52161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297</w:t>
            </w:r>
            <w:r w:rsidRPr="00C521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</w:p>
        </w:tc>
        <w:tc>
          <w:tcPr>
            <w:tcW w:w="236" w:type="dxa"/>
          </w:tcPr>
          <w:p w14:paraId="46977EC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CE7E12D" w14:textId="1D5564DC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281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60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</w:tr>
      <w:tr w:rsidR="00863A52" w:rsidRPr="00116EC1" w14:paraId="29CE3941" w14:textId="77777777">
        <w:tc>
          <w:tcPr>
            <w:tcW w:w="3150" w:type="dxa"/>
          </w:tcPr>
          <w:p w14:paraId="3BCF458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B52C4" w14:textId="076968DA" w:rsidR="00863A52" w:rsidRPr="005C744F" w:rsidRDefault="005C744F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323</w:t>
            </w:r>
            <w:r w:rsidRPr="005C744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336</w:t>
            </w:r>
          </w:p>
        </w:tc>
        <w:tc>
          <w:tcPr>
            <w:tcW w:w="257" w:type="dxa"/>
          </w:tcPr>
          <w:p w14:paraId="5C92F34E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C8CE9D4" w14:textId="70F1DDDA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4F33279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0E4183C" w14:textId="61973BAF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sz w:val="24"/>
                <w:szCs w:val="24"/>
                <w:cs/>
              </w:rPr>
              <w:t>87</w:t>
            </w:r>
          </w:p>
        </w:tc>
        <w:tc>
          <w:tcPr>
            <w:tcW w:w="236" w:type="dxa"/>
          </w:tcPr>
          <w:p w14:paraId="59828C3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048F7D7" w14:textId="5199C59F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346</w:t>
            </w:r>
          </w:p>
        </w:tc>
        <w:tc>
          <w:tcPr>
            <w:tcW w:w="236" w:type="dxa"/>
          </w:tcPr>
          <w:p w14:paraId="0A58A3E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593F876" w14:textId="2ECB30E3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F531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322</w:t>
            </w:r>
          </w:p>
        </w:tc>
        <w:tc>
          <w:tcPr>
            <w:tcW w:w="236" w:type="dxa"/>
          </w:tcPr>
          <w:p w14:paraId="18AF832E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482866" w14:textId="494C3A15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12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207</w:t>
            </w:r>
          </w:p>
        </w:tc>
        <w:tc>
          <w:tcPr>
            <w:tcW w:w="236" w:type="dxa"/>
          </w:tcPr>
          <w:p w14:paraId="0B4295D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47B2935" w14:textId="3FEF09CF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(259</w:t>
            </w:r>
            <w:r w:rsidRPr="00F531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178">
              <w:rPr>
                <w:rFonts w:ascii="Angsana New" w:hAnsi="Angsana New" w:cs="Angsana New"/>
                <w:sz w:val="24"/>
                <w:szCs w:val="24"/>
                <w:cs/>
              </w:rPr>
              <w:t>420)</w:t>
            </w:r>
          </w:p>
        </w:tc>
        <w:tc>
          <w:tcPr>
            <w:tcW w:w="236" w:type="dxa"/>
          </w:tcPr>
          <w:p w14:paraId="53E8906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BF87119" w14:textId="5765632A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(226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733)</w:t>
            </w:r>
          </w:p>
        </w:tc>
        <w:tc>
          <w:tcPr>
            <w:tcW w:w="239" w:type="dxa"/>
          </w:tcPr>
          <w:p w14:paraId="25178FF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3FAE64D" w14:textId="3AC2DA23" w:rsidR="00863A52" w:rsidRPr="00116EC1" w:rsidRDefault="00C52161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68</w:t>
            </w:r>
            <w:r w:rsidRPr="00C521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sz w:val="24"/>
                <w:szCs w:val="24"/>
                <w:cs/>
              </w:rPr>
              <w:t>325</w:t>
            </w:r>
          </w:p>
        </w:tc>
        <w:tc>
          <w:tcPr>
            <w:tcW w:w="236" w:type="dxa"/>
          </w:tcPr>
          <w:p w14:paraId="1B61DD35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700DCD" w14:textId="7EDCAE18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91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43</w:t>
            </w: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</w:tr>
      <w:tr w:rsidR="00863A52" w:rsidRPr="00116EC1" w14:paraId="0B961CFA" w14:textId="77777777">
        <w:tc>
          <w:tcPr>
            <w:tcW w:w="3150" w:type="dxa"/>
          </w:tcPr>
          <w:p w14:paraId="67774CE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E0F09" w14:textId="1E4F8F9C" w:rsidR="00863A52" w:rsidRPr="00C80635" w:rsidRDefault="005C744F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15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893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110</w:t>
            </w:r>
          </w:p>
        </w:tc>
        <w:tc>
          <w:tcPr>
            <w:tcW w:w="257" w:type="dxa"/>
          </w:tcPr>
          <w:p w14:paraId="0A23B34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16A23B16" w14:textId="40C70261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14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610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8C1719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0307DD5" w14:textId="03D572C3" w:rsidR="00863A52" w:rsidRPr="00116EC1" w:rsidRDefault="005C744F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74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50</w:t>
            </w:r>
            <w:r w:rsidRPr="005C744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C744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756</w:t>
            </w:r>
          </w:p>
        </w:tc>
        <w:tc>
          <w:tcPr>
            <w:tcW w:w="236" w:type="dxa"/>
          </w:tcPr>
          <w:p w14:paraId="3F58408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7AF4C76" w14:textId="62DF42D0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515</w:t>
            </w:r>
          </w:p>
        </w:tc>
        <w:tc>
          <w:tcPr>
            <w:tcW w:w="236" w:type="dxa"/>
          </w:tcPr>
          <w:p w14:paraId="5B151C2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3E6542B" w14:textId="7545FA0D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379</w:t>
            </w: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324</w:t>
            </w:r>
          </w:p>
        </w:tc>
        <w:tc>
          <w:tcPr>
            <w:tcW w:w="236" w:type="dxa"/>
          </w:tcPr>
          <w:p w14:paraId="4637D87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6777A405" w14:textId="20DE3C0B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356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52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3DC316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160113C" w14:textId="224B7E8A" w:rsidR="00863A52" w:rsidRPr="00116EC1" w:rsidRDefault="00F53178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(259</w:t>
            </w: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1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420)</w:t>
            </w:r>
          </w:p>
        </w:tc>
        <w:tc>
          <w:tcPr>
            <w:tcW w:w="236" w:type="dxa"/>
          </w:tcPr>
          <w:p w14:paraId="3D821C5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3850A05" w14:textId="6F97313F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(226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733)</w:t>
            </w:r>
          </w:p>
        </w:tc>
        <w:tc>
          <w:tcPr>
            <w:tcW w:w="239" w:type="dxa"/>
          </w:tcPr>
          <w:p w14:paraId="61DE3D4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25E2AADC" w14:textId="6BC8AC87" w:rsidR="00863A52" w:rsidRPr="00116EC1" w:rsidRDefault="00C52161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5216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16</w:t>
            </w:r>
            <w:r w:rsidRPr="00C521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063</w:t>
            </w:r>
            <w:r w:rsidRPr="00C521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5216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770</w:t>
            </w:r>
          </w:p>
        </w:tc>
        <w:tc>
          <w:tcPr>
            <w:tcW w:w="236" w:type="dxa"/>
          </w:tcPr>
          <w:p w14:paraId="03C18561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2268A58" w14:textId="4D13862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788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29</w:t>
            </w:r>
          </w:p>
        </w:tc>
      </w:tr>
      <w:tr w:rsidR="00863A52" w:rsidRPr="00116EC1" w14:paraId="5A597D0B" w14:textId="77777777">
        <w:tc>
          <w:tcPr>
            <w:tcW w:w="3150" w:type="dxa"/>
          </w:tcPr>
          <w:p w14:paraId="18E24F7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0FDF0D" w14:textId="77777777" w:rsidR="00863A52" w:rsidRPr="00C80635" w:rsidRDefault="00863A52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24ECC67F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A87C8A2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8C82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593E0E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26E79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0903DA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997A9F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5301E88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42307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549887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50B2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989D3C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E2F7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4BFCE95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65089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08084AC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2867D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6237C0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C0" w:rsidRPr="00116EC1" w14:paraId="796E239B" w14:textId="77777777">
        <w:tc>
          <w:tcPr>
            <w:tcW w:w="3150" w:type="dxa"/>
          </w:tcPr>
          <w:p w14:paraId="361EF5CC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</w:tcPr>
          <w:p w14:paraId="5CC8750A" w14:textId="74B21C2E" w:rsidR="00D73EC0" w:rsidRPr="00C80635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399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626</w:t>
            </w:r>
          </w:p>
        </w:tc>
        <w:tc>
          <w:tcPr>
            <w:tcW w:w="257" w:type="dxa"/>
          </w:tcPr>
          <w:p w14:paraId="113EE9FC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A32ADC" w14:textId="1EDC6608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778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65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4FB00A3F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2F85E1F0" w14:textId="08D9426D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321F57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321F5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1F57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="005A6505" w:rsidRPr="00321F57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236" w:type="dxa"/>
          </w:tcPr>
          <w:p w14:paraId="3E397FDE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3EEB2CA8" w14:textId="192F6198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342</w:t>
            </w:r>
          </w:p>
        </w:tc>
        <w:tc>
          <w:tcPr>
            <w:tcW w:w="236" w:type="dxa"/>
          </w:tcPr>
          <w:p w14:paraId="5F1D0E08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B04369" w14:textId="53119062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261</w:t>
            </w:r>
            <w:r w:rsidRPr="005F7D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284</w:t>
            </w:r>
          </w:p>
        </w:tc>
        <w:tc>
          <w:tcPr>
            <w:tcW w:w="236" w:type="dxa"/>
          </w:tcPr>
          <w:p w14:paraId="1D1712AD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9343052" w14:textId="1CF5F59E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236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751</w:t>
            </w:r>
          </w:p>
        </w:tc>
        <w:tc>
          <w:tcPr>
            <w:tcW w:w="236" w:type="dxa"/>
          </w:tcPr>
          <w:p w14:paraId="022E797B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BF7264B" w14:textId="012E9C58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384F771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F15A5FB" w14:textId="38947954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7C8D78A7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A5AA337" w14:textId="3628D572" w:rsidR="00D73EC0" w:rsidRPr="009971D8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670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523</w:t>
            </w:r>
          </w:p>
        </w:tc>
        <w:tc>
          <w:tcPr>
            <w:tcW w:w="236" w:type="dxa"/>
          </w:tcPr>
          <w:p w14:paraId="62345B41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D9DCA7F" w14:textId="42B88D8E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024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49</w:t>
            </w:r>
          </w:p>
        </w:tc>
      </w:tr>
      <w:tr w:rsidR="00D73EC0" w:rsidRPr="00116EC1" w14:paraId="13461DA7" w14:textId="77777777">
        <w:tc>
          <w:tcPr>
            <w:tcW w:w="3150" w:type="dxa"/>
          </w:tcPr>
          <w:p w14:paraId="1158D75D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4ACD8D" w14:textId="144004BE" w:rsidR="00D73EC0" w:rsidRPr="00C80635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(887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621)</w:t>
            </w:r>
          </w:p>
        </w:tc>
        <w:tc>
          <w:tcPr>
            <w:tcW w:w="257" w:type="dxa"/>
          </w:tcPr>
          <w:p w14:paraId="08BC47A2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A14C82D" w14:textId="5DEA3373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(7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56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718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A503446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1F237AD" w14:textId="388B5AA9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5F7D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925)</w:t>
            </w:r>
          </w:p>
        </w:tc>
        <w:tc>
          <w:tcPr>
            <w:tcW w:w="236" w:type="dxa"/>
          </w:tcPr>
          <w:p w14:paraId="444E9DF2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70E2C4E" w14:textId="63295A93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868)</w:t>
            </w:r>
          </w:p>
        </w:tc>
        <w:tc>
          <w:tcPr>
            <w:tcW w:w="236" w:type="dxa"/>
          </w:tcPr>
          <w:p w14:paraId="15C65939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5598B9D" w14:textId="784B2BFE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(52</w:t>
            </w:r>
            <w:r w:rsidRPr="005F7D6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D64">
              <w:rPr>
                <w:rFonts w:ascii="Angsana New" w:hAnsi="Angsana New" w:cs="Angsana New"/>
                <w:sz w:val="24"/>
                <w:szCs w:val="24"/>
                <w:cs/>
              </w:rPr>
              <w:t>995)</w:t>
            </w:r>
          </w:p>
        </w:tc>
        <w:tc>
          <w:tcPr>
            <w:tcW w:w="236" w:type="dxa"/>
          </w:tcPr>
          <w:p w14:paraId="074DF0D0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41C08E5" w14:textId="51A26833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(47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937)</w:t>
            </w:r>
          </w:p>
        </w:tc>
        <w:tc>
          <w:tcPr>
            <w:tcW w:w="236" w:type="dxa"/>
          </w:tcPr>
          <w:p w14:paraId="528E0EE9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EDED2B1" w14:textId="74307AFC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545A62B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C049F9B" w14:textId="7BD2F4B9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86BCAEF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0A55138F" w14:textId="5CB41F69" w:rsidR="00D73EC0" w:rsidRPr="009971D8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(942</w:t>
            </w:r>
            <w:r w:rsidRPr="003F4AD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sz w:val="24"/>
                <w:szCs w:val="24"/>
                <w:cs/>
              </w:rPr>
              <w:t>541)</w:t>
            </w:r>
          </w:p>
        </w:tc>
        <w:tc>
          <w:tcPr>
            <w:tcW w:w="236" w:type="dxa"/>
          </w:tcPr>
          <w:p w14:paraId="7CDC1B87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3190E4B" w14:textId="40EBB79F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06</w:t>
            </w:r>
            <w:r w:rsidRPr="00BD2E7C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523</w:t>
            </w:r>
            <w:r w:rsidRPr="00BD2E7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73EC0" w:rsidRPr="00116EC1" w14:paraId="2DDE65FC" w14:textId="77777777">
        <w:trPr>
          <w:trHeight w:val="144"/>
        </w:trPr>
        <w:tc>
          <w:tcPr>
            <w:tcW w:w="3150" w:type="dxa"/>
          </w:tcPr>
          <w:p w14:paraId="03EC514F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F7FBAC" w14:textId="0525DD1C" w:rsidR="00D73EC0" w:rsidRPr="00C80635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512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C8063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005</w:t>
            </w:r>
          </w:p>
        </w:tc>
        <w:tc>
          <w:tcPr>
            <w:tcW w:w="257" w:type="dxa"/>
          </w:tcPr>
          <w:p w14:paraId="137EC343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0115A9A6" w14:textId="6F80C291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021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938</w:t>
            </w:r>
          </w:p>
        </w:tc>
        <w:tc>
          <w:tcPr>
            <w:tcW w:w="270" w:type="dxa"/>
          </w:tcPr>
          <w:p w14:paraId="371A03A5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C0AAF93" w14:textId="16E35AF9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7D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7</w:t>
            </w:r>
            <w:r w:rsidRPr="005F7D6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04261" w:rsidRPr="005F7D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3042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36" w:type="dxa"/>
          </w:tcPr>
          <w:p w14:paraId="40FE8F84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0D49133" w14:textId="12BEB6C6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474</w:t>
            </w:r>
          </w:p>
        </w:tc>
        <w:tc>
          <w:tcPr>
            <w:tcW w:w="236" w:type="dxa"/>
          </w:tcPr>
          <w:p w14:paraId="75D3079F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BD86483" w14:textId="5EEC2910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7D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208</w:t>
            </w:r>
            <w:r w:rsidRPr="005F7D6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F7D6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289</w:t>
            </w:r>
          </w:p>
        </w:tc>
        <w:tc>
          <w:tcPr>
            <w:tcW w:w="236" w:type="dxa"/>
          </w:tcPr>
          <w:p w14:paraId="7794BD71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20349FAC" w14:textId="07DAA1C0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188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814</w:t>
            </w:r>
          </w:p>
        </w:tc>
        <w:tc>
          <w:tcPr>
            <w:tcW w:w="236" w:type="dxa"/>
          </w:tcPr>
          <w:p w14:paraId="1DDE5AA2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7C7D3" w14:textId="02EB1D66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AC9D4BA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2ACC6" w14:textId="0AA0247D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57DB1387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F597" w14:textId="71FF4627" w:rsidR="00D73EC0" w:rsidRPr="009971D8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3F4A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3F4A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727</w:t>
            </w:r>
            <w:r w:rsidRPr="003F4A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3F4A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982</w:t>
            </w:r>
          </w:p>
        </w:tc>
        <w:tc>
          <w:tcPr>
            <w:tcW w:w="236" w:type="dxa"/>
          </w:tcPr>
          <w:p w14:paraId="434269A3" w14:textId="77777777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5DB6C80" w14:textId="65DE0F65" w:rsidR="00D73EC0" w:rsidRPr="00116EC1" w:rsidRDefault="00D73EC0" w:rsidP="00D73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218</w:t>
            </w: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226</w:t>
            </w:r>
          </w:p>
        </w:tc>
      </w:tr>
      <w:tr w:rsidR="00863A52" w:rsidRPr="00116EC1" w14:paraId="5DDF9E70" w14:textId="77777777">
        <w:trPr>
          <w:trHeight w:val="125"/>
        </w:trPr>
        <w:tc>
          <w:tcPr>
            <w:tcW w:w="3150" w:type="dxa"/>
          </w:tcPr>
          <w:p w14:paraId="47FB353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352918" w14:textId="77777777" w:rsidR="00863A52" w:rsidRPr="00C80635" w:rsidRDefault="00863A52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1176345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7EC2D76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CE768B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2A66A2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43CBE2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4F19C6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0A0CA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10938E4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E59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4625526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B6992B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1C2E05FE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A8ABD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DD4B39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3FA7DF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7BBEA1C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21D19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8332A0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63A52" w:rsidRPr="00116EC1" w14:paraId="6F03FC2C" w14:textId="77777777">
        <w:trPr>
          <w:trHeight w:val="144"/>
        </w:trPr>
        <w:tc>
          <w:tcPr>
            <w:tcW w:w="3150" w:type="dxa"/>
          </w:tcPr>
          <w:p w14:paraId="66CE178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vAlign w:val="bottom"/>
          </w:tcPr>
          <w:p w14:paraId="0B68DADA" w14:textId="77777777" w:rsidR="00863A52" w:rsidRPr="00C80635" w:rsidRDefault="00863A52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50A0A40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DC086C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FFD7B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B034345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38AC52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437A22C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5570C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9D3CF9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CEC8A3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F402D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1D9B9D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6E7C801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08C7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4A146A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3FDF628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0D93997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346A0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F3929C4" w14:textId="77777777" w:rsidR="00863A52" w:rsidRPr="00116EC1" w:rsidRDefault="00863A52" w:rsidP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06820" w:rsidRPr="00116EC1" w14:paraId="4D4BCC51" w14:textId="77777777">
        <w:trPr>
          <w:trHeight w:val="144"/>
        </w:trPr>
        <w:tc>
          <w:tcPr>
            <w:tcW w:w="3150" w:type="dxa"/>
          </w:tcPr>
          <w:p w14:paraId="06EE1821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24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ผลขาดทุนจากการตัดรายการสินทรัพย์ทางการเงินที่วัดมูลค่าด้วยราคาทุนตัดจำหน่ายและ</w:t>
            </w:r>
            <w:r w:rsidRPr="00116EC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021815CF" w14:textId="77777777" w:rsidR="00A06820" w:rsidRPr="00C80635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  <w:p w14:paraId="0BA2F77A" w14:textId="77777777" w:rsidR="00A06820" w:rsidRPr="00C80635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  <w:p w14:paraId="77204C14" w14:textId="7BA36B49" w:rsidR="00A06820" w:rsidRPr="00C80635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C80635">
              <w:rPr>
                <w:rFonts w:ascii="Angsana New" w:hAnsi="Angsana New" w:cs="Angsana New"/>
                <w:sz w:val="24"/>
                <w:szCs w:val="24"/>
              </w:rPr>
              <w:t>(396,535)</w:t>
            </w:r>
          </w:p>
        </w:tc>
        <w:tc>
          <w:tcPr>
            <w:tcW w:w="257" w:type="dxa"/>
          </w:tcPr>
          <w:p w14:paraId="2D138DE8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DE06F60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61D7E67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237D3D2" w14:textId="14872F08" w:rsidR="00A06820" w:rsidRPr="00116EC1" w:rsidRDefault="00A06820" w:rsidP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(472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625)</w:t>
            </w:r>
          </w:p>
        </w:tc>
        <w:tc>
          <w:tcPr>
            <w:tcW w:w="270" w:type="dxa"/>
          </w:tcPr>
          <w:p w14:paraId="12C617A1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4852406" w14:textId="5522D664" w:rsidR="00A06820" w:rsidRPr="00116EC1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2C3DE49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F3363C4" w14:textId="49116755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8760D1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19A33A0" w14:textId="746C08EF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06820">
              <w:rPr>
                <w:rFonts w:ascii="Angsana New" w:hAnsi="Angsana New" w:cs="Angsana New"/>
                <w:sz w:val="24"/>
                <w:szCs w:val="24"/>
              </w:rPr>
              <w:t>(10,269)</w:t>
            </w:r>
          </w:p>
        </w:tc>
        <w:tc>
          <w:tcPr>
            <w:tcW w:w="236" w:type="dxa"/>
          </w:tcPr>
          <w:p w14:paraId="43BB6B26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33014C40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70239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0A6B8C" w14:textId="7A7D2FC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(21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331)</w:t>
            </w:r>
          </w:p>
        </w:tc>
        <w:tc>
          <w:tcPr>
            <w:tcW w:w="236" w:type="dxa"/>
          </w:tcPr>
          <w:p w14:paraId="12CC8C10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C26101D" w14:textId="3FD24511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B44FB41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067DAD5" w14:textId="2ACA3B3A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B42FEB6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4326416" w14:textId="7F8CF8D0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60BF">
              <w:rPr>
                <w:rFonts w:ascii="Angsana New" w:hAnsi="Angsana New" w:cs="Angsana New"/>
                <w:sz w:val="24"/>
                <w:szCs w:val="24"/>
                <w:cs/>
              </w:rPr>
              <w:t>(406</w:t>
            </w:r>
            <w:r w:rsidRPr="00BE60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E60BF">
              <w:rPr>
                <w:rFonts w:ascii="Angsana New" w:hAnsi="Angsana New" w:cs="Angsana New"/>
                <w:sz w:val="24"/>
                <w:szCs w:val="24"/>
                <w:cs/>
              </w:rPr>
              <w:t>804)</w:t>
            </w:r>
          </w:p>
        </w:tc>
        <w:tc>
          <w:tcPr>
            <w:tcW w:w="236" w:type="dxa"/>
          </w:tcPr>
          <w:p w14:paraId="6C365CE8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297AC32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5E1A3" w14:textId="77777777" w:rsidR="00A06820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723F8" w14:textId="2F9E2480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(493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956)</w:t>
            </w:r>
          </w:p>
        </w:tc>
      </w:tr>
      <w:tr w:rsidR="00A06820" w:rsidRPr="00116EC1" w14:paraId="427B0779" w14:textId="77777777">
        <w:trPr>
          <w:trHeight w:val="144"/>
        </w:trPr>
        <w:tc>
          <w:tcPr>
            <w:tcW w:w="3150" w:type="dxa"/>
          </w:tcPr>
          <w:p w14:paraId="6FEA1691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2709C09" w14:textId="69334159" w:rsidR="00A06820" w:rsidRPr="00C80635" w:rsidRDefault="008A2F8E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8A2F8E">
              <w:rPr>
                <w:rFonts w:ascii="Angsana New" w:hAnsi="Angsana New" w:cs="Angsana New"/>
                <w:sz w:val="24"/>
                <w:szCs w:val="24"/>
              </w:rPr>
              <w:t>(1,643,911)</w:t>
            </w:r>
          </w:p>
        </w:tc>
        <w:tc>
          <w:tcPr>
            <w:tcW w:w="257" w:type="dxa"/>
          </w:tcPr>
          <w:p w14:paraId="351EB35A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</w:tcPr>
          <w:p w14:paraId="75D3525F" w14:textId="336F2C86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469)</w:t>
            </w:r>
          </w:p>
        </w:tc>
        <w:tc>
          <w:tcPr>
            <w:tcW w:w="270" w:type="dxa"/>
          </w:tcPr>
          <w:p w14:paraId="470BECB7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F84F908" w14:textId="3487A95F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26580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30C9ED1" w14:textId="26EBD07F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357E0F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5D31DFE3" w14:textId="4550EA2E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06820">
              <w:rPr>
                <w:rFonts w:ascii="Angsana New" w:hAnsi="Angsana New" w:cs="Angsana New"/>
                <w:sz w:val="24"/>
                <w:szCs w:val="24"/>
              </w:rPr>
              <w:t>(11,123)</w:t>
            </w:r>
          </w:p>
        </w:tc>
        <w:tc>
          <w:tcPr>
            <w:tcW w:w="236" w:type="dxa"/>
          </w:tcPr>
          <w:p w14:paraId="5D66EA85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503FCF1A" w14:textId="1A75CA3E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(6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629)</w:t>
            </w:r>
          </w:p>
        </w:tc>
        <w:tc>
          <w:tcPr>
            <w:tcW w:w="236" w:type="dxa"/>
          </w:tcPr>
          <w:p w14:paraId="3AF8E9AB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A291B10" w14:textId="00B0651C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01BC4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35F7DC" w14:textId="4189B584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A727B9A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4FCA420" w14:textId="0A7BD606" w:rsidR="00A06820" w:rsidRPr="00116EC1" w:rsidRDefault="00855752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55752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8557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52">
              <w:rPr>
                <w:rFonts w:asciiTheme="majorBidi" w:hAnsiTheme="majorBidi" w:cs="Angsana New"/>
                <w:sz w:val="24"/>
                <w:szCs w:val="24"/>
                <w:cs/>
              </w:rPr>
              <w:t>655</w:t>
            </w:r>
            <w:r w:rsidRPr="008557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5752">
              <w:rPr>
                <w:rFonts w:asciiTheme="majorBidi" w:hAnsiTheme="majorBidi" w:cs="Angsana New"/>
                <w:sz w:val="24"/>
                <w:szCs w:val="24"/>
                <w:cs/>
              </w:rPr>
              <w:t>034)</w:t>
            </w:r>
          </w:p>
        </w:tc>
        <w:tc>
          <w:tcPr>
            <w:tcW w:w="236" w:type="dxa"/>
          </w:tcPr>
          <w:p w14:paraId="7B315004" w14:textId="77777777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D794FA" w14:textId="57666A31" w:rsidR="00A06820" w:rsidRPr="00116EC1" w:rsidRDefault="00A06820" w:rsidP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0233A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565</w:t>
            </w:r>
            <w:r w:rsidRPr="000233A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098)</w:t>
            </w:r>
          </w:p>
        </w:tc>
      </w:tr>
    </w:tbl>
    <w:p w14:paraId="04DA7FD5" w14:textId="77777777" w:rsidR="00FE73BA" w:rsidRDefault="00FE73BA">
      <w:r>
        <w:br w:type="page"/>
      </w:r>
    </w:p>
    <w:tbl>
      <w:tblPr>
        <w:tblStyle w:val="TableGrid"/>
        <w:tblW w:w="14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891"/>
        <w:gridCol w:w="236"/>
        <w:gridCol w:w="872"/>
        <w:gridCol w:w="236"/>
        <w:gridCol w:w="878"/>
        <w:gridCol w:w="236"/>
        <w:gridCol w:w="878"/>
        <w:gridCol w:w="238"/>
        <w:gridCol w:w="893"/>
        <w:gridCol w:w="236"/>
        <w:gridCol w:w="893"/>
        <w:gridCol w:w="236"/>
        <w:gridCol w:w="893"/>
        <w:gridCol w:w="236"/>
        <w:gridCol w:w="893"/>
        <w:gridCol w:w="236"/>
        <w:gridCol w:w="893"/>
        <w:gridCol w:w="236"/>
        <w:gridCol w:w="914"/>
      </w:tblGrid>
      <w:tr w:rsidR="001D4EC6" w:rsidRPr="006B417E" w14:paraId="07A83322" w14:textId="77777777" w:rsidTr="001D4EC6">
        <w:trPr>
          <w:trHeight w:val="144"/>
        </w:trPr>
        <w:tc>
          <w:tcPr>
            <w:tcW w:w="3129" w:type="dxa"/>
          </w:tcPr>
          <w:p w14:paraId="7664D68A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4" w:type="dxa"/>
            <w:gridSpan w:val="19"/>
            <w:vAlign w:val="bottom"/>
          </w:tcPr>
          <w:p w14:paraId="61B8BFF0" w14:textId="0D2E3EBF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4EC6" w:rsidRPr="006B417E" w14:paraId="3AF2B945" w14:textId="77777777" w:rsidTr="001D4EC6">
        <w:trPr>
          <w:trHeight w:val="144"/>
        </w:trPr>
        <w:tc>
          <w:tcPr>
            <w:tcW w:w="3129" w:type="dxa"/>
          </w:tcPr>
          <w:p w14:paraId="07F39F2D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99" w:type="dxa"/>
            <w:gridSpan w:val="3"/>
            <w:vAlign w:val="bottom"/>
          </w:tcPr>
          <w:p w14:paraId="16FE2845" w14:textId="13FA566D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4EC6">
              <w:rPr>
                <w:rFonts w:asciiTheme="majorBidi" w:hAnsiTheme="majorBidi" w:cs="Angsana New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36" w:type="dxa"/>
          </w:tcPr>
          <w:p w14:paraId="2F5B9BC2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vAlign w:val="bottom"/>
          </w:tcPr>
          <w:p w14:paraId="2FAF3942" w14:textId="23F406A7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4EC6">
              <w:rPr>
                <w:rFonts w:asciiTheme="majorBidi" w:hAnsiTheme="majorBidi" w:cs="Angsana New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8" w:type="dxa"/>
            <w:vAlign w:val="bottom"/>
          </w:tcPr>
          <w:p w14:paraId="70345990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17B70D39" w14:textId="512EC1A2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4EC6">
              <w:rPr>
                <w:rFonts w:asciiTheme="majorBidi" w:hAnsiTheme="majorBidi" w:cs="Angsana New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648308DD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17EFB760" w14:textId="68FC3D67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</w:tcPr>
          <w:p w14:paraId="625A9026" w14:textId="77777777" w:rsidR="001D4EC6" w:rsidRPr="006B417E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3" w:type="dxa"/>
            <w:gridSpan w:val="3"/>
            <w:vAlign w:val="bottom"/>
          </w:tcPr>
          <w:p w14:paraId="53E95F1D" w14:textId="4C72A8B1" w:rsidR="001D4EC6" w:rsidRDefault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863A52" w:rsidRPr="006B417E" w14:paraId="2BBF8A19" w14:textId="77777777" w:rsidTr="001D4EC6">
        <w:trPr>
          <w:trHeight w:val="144"/>
        </w:trPr>
        <w:tc>
          <w:tcPr>
            <w:tcW w:w="3129" w:type="dxa"/>
          </w:tcPr>
          <w:p w14:paraId="75CB55BB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4A4EA83" w14:textId="36195C49" w:rsidR="00863A52" w:rsidRPr="00294FC3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15C55592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E707B6F" w14:textId="77777777" w:rsidR="00863A52" w:rsidRPr="00294FC3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C3C3068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C19F2E1" w14:textId="0122AF7B" w:rsidR="00863A52" w:rsidRPr="00294FC3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4A876732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78ED19D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4D0C55D1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D450E56" w14:textId="18FCF8CB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43EA2A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17AF68C" w14:textId="77777777" w:rsidR="00863A52" w:rsidRPr="00294FC3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5510F8E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1CEAB5A" w14:textId="73C2BA11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20908F29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D0EE49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3E5250EB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6F71E82" w14:textId="52F74573" w:rsidR="00863A52" w:rsidRPr="00800F42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015A6AF3" w14:textId="77777777" w:rsidR="00863A52" w:rsidRPr="006B417E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4C59A5D" w14:textId="77777777" w:rsidR="00863A52" w:rsidRPr="00800F42" w:rsidRDefault="0086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E73BA" w:rsidRPr="006B417E" w14:paraId="28B92364" w14:textId="77777777" w:rsidTr="001D4EC6">
        <w:trPr>
          <w:trHeight w:val="144"/>
        </w:trPr>
        <w:tc>
          <w:tcPr>
            <w:tcW w:w="3129" w:type="dxa"/>
          </w:tcPr>
          <w:p w14:paraId="6E21BBC7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vAlign w:val="bottom"/>
          </w:tcPr>
          <w:p w14:paraId="1F2DA1EA" w14:textId="77777777" w:rsidR="00FE73BA" w:rsidRPr="00294FC3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4A95D5C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6F539C" w14:textId="77777777" w:rsidR="00FE73BA" w:rsidRPr="00294FC3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9E76290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BCEE74" w14:textId="77777777" w:rsidR="00FE73BA" w:rsidRPr="00294FC3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7149E32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D05DE00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  <w:vAlign w:val="bottom"/>
          </w:tcPr>
          <w:p w14:paraId="052266D1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CF17FA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0AD7803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85E0F14" w14:textId="77777777" w:rsidR="00FE73BA" w:rsidRPr="00294FC3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B7530FC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9E4E84B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5DB080A7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74466CD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628A208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FDD0BC3" w14:textId="77777777" w:rsidR="00FE73BA" w:rsidRPr="00800F4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E18FF3F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004F1B3" w14:textId="77777777" w:rsidR="00FE73BA" w:rsidRPr="00800F4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E73BA" w:rsidRPr="006B417E" w14:paraId="49C0CD80" w14:textId="77777777" w:rsidTr="001D4EC6">
        <w:trPr>
          <w:trHeight w:val="144"/>
        </w:trPr>
        <w:tc>
          <w:tcPr>
            <w:tcW w:w="3129" w:type="dxa"/>
            <w:vAlign w:val="bottom"/>
          </w:tcPr>
          <w:p w14:paraId="1C187C3E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72632798" w14:textId="4BCE5D46" w:rsidR="00FE73BA" w:rsidRPr="00D40E4C" w:rsidRDefault="00CD1D76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D1D7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200,265,944</w:t>
            </w:r>
          </w:p>
        </w:tc>
        <w:tc>
          <w:tcPr>
            <w:tcW w:w="236" w:type="dxa"/>
            <w:vAlign w:val="bottom"/>
          </w:tcPr>
          <w:p w14:paraId="60F2E096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609EC9C2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51A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196,480,678</w:t>
            </w:r>
          </w:p>
        </w:tc>
        <w:tc>
          <w:tcPr>
            <w:tcW w:w="236" w:type="dxa"/>
            <w:vAlign w:val="bottom"/>
          </w:tcPr>
          <w:p w14:paraId="46AF0D90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44A83158" w14:textId="52DE78DF" w:rsidR="00FE73BA" w:rsidRPr="00517C32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89,612</w:t>
            </w:r>
          </w:p>
        </w:tc>
        <w:tc>
          <w:tcPr>
            <w:tcW w:w="236" w:type="dxa"/>
            <w:vAlign w:val="bottom"/>
          </w:tcPr>
          <w:p w14:paraId="0379C341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7144569F" w14:textId="52ACCB1F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92,07</w:t>
            </w:r>
            <w:r w:rsidR="00451AF2"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65BC12F0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7B2F60B8" w14:textId="53A49083" w:rsidR="00FE73BA" w:rsidRPr="00517C32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5,271,885</w:t>
            </w:r>
          </w:p>
        </w:tc>
        <w:tc>
          <w:tcPr>
            <w:tcW w:w="236" w:type="dxa"/>
            <w:vAlign w:val="bottom"/>
          </w:tcPr>
          <w:p w14:paraId="639E6362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4E57A036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4,661,430</w:t>
            </w:r>
          </w:p>
        </w:tc>
        <w:tc>
          <w:tcPr>
            <w:tcW w:w="236" w:type="dxa"/>
            <w:vAlign w:val="bottom"/>
          </w:tcPr>
          <w:p w14:paraId="12AA09E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204A343D" w14:textId="522A0F70" w:rsidR="00FE73BA" w:rsidRPr="00517C32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(10,486,034)</w:t>
            </w:r>
          </w:p>
        </w:tc>
        <w:tc>
          <w:tcPr>
            <w:tcW w:w="236" w:type="dxa"/>
            <w:vAlign w:val="bottom"/>
          </w:tcPr>
          <w:p w14:paraId="59C2DBC7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23765668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8,851,690</w:t>
            </w: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DDDA9F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0BCDA4C6" w14:textId="46DD3001" w:rsidR="00FE73BA" w:rsidRPr="00251A0F" w:rsidRDefault="005D7907" w:rsidP="00366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D790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195</w:t>
            </w:r>
            <w:r w:rsidRPr="00251A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D5581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141</w:t>
            </w:r>
            <w:r w:rsidRPr="00251A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D790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407</w:t>
            </w:r>
          </w:p>
        </w:tc>
        <w:tc>
          <w:tcPr>
            <w:tcW w:w="236" w:type="dxa"/>
            <w:vAlign w:val="bottom"/>
          </w:tcPr>
          <w:p w14:paraId="6B36FD12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37977DC5" w14:textId="791B2543" w:rsidR="00FE73BA" w:rsidRPr="00A442BE" w:rsidRDefault="00FE73BA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192,382,49</w:t>
            </w:r>
            <w:r w:rsidR="00451AF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FE73BA" w:rsidRPr="006B417E" w14:paraId="21A46BE7" w14:textId="77777777" w:rsidTr="001D4EC6">
        <w:trPr>
          <w:trHeight w:val="144"/>
        </w:trPr>
        <w:tc>
          <w:tcPr>
            <w:tcW w:w="3129" w:type="dxa"/>
            <w:vAlign w:val="bottom"/>
          </w:tcPr>
          <w:p w14:paraId="049886AA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6A72CF18" w14:textId="1C83B117" w:rsidR="00FE73BA" w:rsidRPr="00517C32" w:rsidRDefault="00A06820" w:rsidP="001D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068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154,</w:t>
            </w:r>
            <w:r w:rsidR="00D558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805</w:t>
            </w:r>
            <w:r w:rsidRPr="00A068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,10</w:t>
            </w:r>
            <w:r w:rsidR="00D5581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517FB36B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  <w:bottom w:val="double" w:sz="4" w:space="0" w:color="auto"/>
            </w:tcBorders>
          </w:tcPr>
          <w:p w14:paraId="2B12F8B3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51A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153,916,369</w:t>
            </w:r>
          </w:p>
        </w:tc>
        <w:tc>
          <w:tcPr>
            <w:tcW w:w="236" w:type="dxa"/>
            <w:vAlign w:val="bottom"/>
          </w:tcPr>
          <w:p w14:paraId="11DBA2ED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double" w:sz="4" w:space="0" w:color="auto"/>
              <w:bottom w:val="double" w:sz="4" w:space="0" w:color="auto"/>
            </w:tcBorders>
          </w:tcPr>
          <w:p w14:paraId="320624E8" w14:textId="5C0CACE1" w:rsidR="00FE73BA" w:rsidRPr="00CD00C3" w:rsidRDefault="00A0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1F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45,2</w:t>
            </w:r>
            <w:r w:rsidR="005A6505" w:rsidRPr="00321F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21F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30C2A4B6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double" w:sz="4" w:space="0" w:color="auto"/>
              <w:bottom w:val="double" w:sz="4" w:space="0" w:color="auto"/>
            </w:tcBorders>
          </w:tcPr>
          <w:p w14:paraId="36359815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55,428</w:t>
            </w:r>
          </w:p>
        </w:tc>
        <w:tc>
          <w:tcPr>
            <w:tcW w:w="238" w:type="dxa"/>
            <w:vAlign w:val="bottom"/>
          </w:tcPr>
          <w:p w14:paraId="41183FC9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</w:tcPr>
          <w:p w14:paraId="5A53D9E9" w14:textId="3BFABE65" w:rsidR="00FE73BA" w:rsidRPr="00517C32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2,758,902</w:t>
            </w:r>
          </w:p>
        </w:tc>
        <w:tc>
          <w:tcPr>
            <w:tcW w:w="236" w:type="dxa"/>
            <w:vAlign w:val="bottom"/>
          </w:tcPr>
          <w:p w14:paraId="5DDB9BF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</w:tcPr>
          <w:p w14:paraId="4CFAD773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,341,694</w:t>
            </w:r>
          </w:p>
        </w:tc>
        <w:tc>
          <w:tcPr>
            <w:tcW w:w="236" w:type="dxa"/>
            <w:vAlign w:val="bottom"/>
          </w:tcPr>
          <w:p w14:paraId="4E2841A0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</w:tcPr>
          <w:p w14:paraId="796A71B6" w14:textId="1D1EAC41" w:rsidR="00FE73BA" w:rsidRPr="00517C32" w:rsidRDefault="00A06820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6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(8,484,034)</w:t>
            </w:r>
          </w:p>
        </w:tc>
        <w:tc>
          <w:tcPr>
            <w:tcW w:w="236" w:type="dxa"/>
            <w:vAlign w:val="bottom"/>
          </w:tcPr>
          <w:p w14:paraId="0399441D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</w:tcPr>
          <w:p w14:paraId="29D6BCB7" w14:textId="77777777" w:rsidR="00FE73BA" w:rsidRPr="00251A0F" w:rsidRDefault="00FE73BA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6,849,690</w:t>
            </w:r>
            <w:r w:rsidRPr="00251A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E128A7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</w:tcPr>
          <w:p w14:paraId="1856530B" w14:textId="05E81586" w:rsidR="00FE73BA" w:rsidRPr="00251A0F" w:rsidRDefault="005D7907" w:rsidP="00251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5D790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149</w:t>
            </w:r>
            <w:r w:rsidRPr="00251A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D5581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125</w:t>
            </w:r>
            <w:r w:rsidRPr="00251A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5D790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="00D5581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36" w:type="dxa"/>
            <w:vAlign w:val="bottom"/>
          </w:tcPr>
          <w:p w14:paraId="42BC8ABD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</w:tcPr>
          <w:p w14:paraId="562341E9" w14:textId="77777777" w:rsidR="00FE73BA" w:rsidRPr="00800F42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149,463,801</w:t>
            </w:r>
          </w:p>
        </w:tc>
      </w:tr>
    </w:tbl>
    <w:p w14:paraId="08AD2281" w14:textId="661AA440" w:rsidR="00F94204" w:rsidRDefault="00F94204" w:rsidP="00AC59CD">
      <w:pPr>
        <w:rPr>
          <w:rFonts w:asciiTheme="majorBidi" w:eastAsia="DengXian" w:hAnsiTheme="majorBidi" w:cstheme="majorBidi"/>
          <w:sz w:val="28"/>
          <w:szCs w:val="28"/>
        </w:rPr>
        <w:sectPr w:rsidR="00F94204" w:rsidSect="00DC2A00">
          <w:headerReference w:type="default" r:id="rId17"/>
          <w:footerReference w:type="default" r:id="rId18"/>
          <w:pgSz w:w="16834" w:h="11909" w:orient="landscape" w:code="9"/>
          <w:pgMar w:top="619" w:right="1152" w:bottom="576" w:left="1152" w:header="720" w:footer="720" w:gutter="0"/>
          <w:cols w:space="720"/>
          <w:docGrid w:linePitch="360"/>
        </w:sectPr>
      </w:pPr>
    </w:p>
    <w:p w14:paraId="5D481BA7" w14:textId="77777777" w:rsidR="00F94204" w:rsidRDefault="00F94204" w:rsidP="00F9420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เงินปันผล</w:t>
      </w:r>
    </w:p>
    <w:p w14:paraId="36867633" w14:textId="77777777" w:rsidR="00F94204" w:rsidRPr="008F7087" w:rsidRDefault="00F94204" w:rsidP="00F94204">
      <w:pPr>
        <w:rPr>
          <w:rFonts w:cstheme="minorBidi"/>
          <w:lang w:val="th-TH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F94204" w:rsidRPr="006B417E" w14:paraId="29F12805" w14:textId="77777777">
        <w:trPr>
          <w:trHeight w:val="218"/>
          <w:tblHeader/>
        </w:trPr>
        <w:tc>
          <w:tcPr>
            <w:tcW w:w="2520" w:type="dxa"/>
            <w:vAlign w:val="bottom"/>
          </w:tcPr>
          <w:p w14:paraId="5F7159BE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8CB859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388FE82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59988257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ACD1786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90C5A4E" w14:textId="77777777" w:rsidR="00F94204" w:rsidRPr="006B417E" w:rsidDel="00D43E7A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94204" w:rsidRPr="006B417E" w14:paraId="3E5DC984" w14:textId="77777777">
        <w:trPr>
          <w:trHeight w:val="218"/>
          <w:tblHeader/>
        </w:trPr>
        <w:tc>
          <w:tcPr>
            <w:tcW w:w="2520" w:type="dxa"/>
            <w:vAlign w:val="bottom"/>
          </w:tcPr>
          <w:p w14:paraId="4222B2BB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2F8401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1E7EC8F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96B0DC2" w14:textId="238B4F03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AFB7CDB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F1ABEF" w14:textId="3262E182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4204" w:rsidRPr="006B417E" w14:paraId="1E8F1D1D" w14:textId="77777777">
        <w:trPr>
          <w:trHeight w:val="220"/>
          <w:tblHeader/>
        </w:trPr>
        <w:tc>
          <w:tcPr>
            <w:tcW w:w="2520" w:type="dxa"/>
          </w:tcPr>
          <w:p w14:paraId="443FC09E" w14:textId="5B738146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5CCD49EF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9A3C2D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A0368D6" w14:textId="4AE7675F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98F18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534BC9" w14:textId="46692619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94204" w:rsidRPr="006B417E" w14:paraId="0B1360C7" w14:textId="77777777">
        <w:trPr>
          <w:trHeight w:val="228"/>
        </w:trPr>
        <w:tc>
          <w:tcPr>
            <w:tcW w:w="2520" w:type="dxa"/>
          </w:tcPr>
          <w:p w14:paraId="735C92C3" w14:textId="641F5DC2" w:rsidR="00F94204" w:rsidRPr="006717B0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417729A4" w14:textId="474F5723" w:rsidR="00F94204" w:rsidRPr="003F3166" w:rsidRDefault="00A3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94204" w:rsidRPr="003F3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4204" w:rsidRPr="003F31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F94204" w:rsidRPr="003F31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420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13855A83" w14:textId="2AB98507" w:rsidR="00F94204" w:rsidRPr="003F3166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3F31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7DEE1693" w14:textId="21F09F18" w:rsidR="00F94204" w:rsidRPr="003F3166" w:rsidRDefault="00A34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270" w:type="dxa"/>
          </w:tcPr>
          <w:p w14:paraId="31E4EE14" w14:textId="77777777" w:rsidR="00F94204" w:rsidRPr="003F3166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E45AA" w14:textId="31ACC907" w:rsidR="00F94204" w:rsidRPr="003F3166" w:rsidRDefault="0078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63DDB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</w:tr>
      <w:tr w:rsidR="00F94204" w:rsidRPr="006B417E" w14:paraId="1727C14F" w14:textId="77777777">
        <w:trPr>
          <w:trHeight w:val="228"/>
        </w:trPr>
        <w:tc>
          <w:tcPr>
            <w:tcW w:w="2520" w:type="dxa"/>
          </w:tcPr>
          <w:p w14:paraId="017479DB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736594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0CC040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E382267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8CAA60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71005C" w14:textId="77777777" w:rsidR="00F94204" w:rsidRPr="006B417E" w:rsidRDefault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204" w:rsidRPr="006B417E" w14:paraId="78E1CBCD" w14:textId="77777777">
        <w:trPr>
          <w:trHeight w:val="220"/>
        </w:trPr>
        <w:tc>
          <w:tcPr>
            <w:tcW w:w="2520" w:type="dxa"/>
          </w:tcPr>
          <w:p w14:paraId="6B2FBF26" w14:textId="73C11BE8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21C511A3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42655F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37A81B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8EF4C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410822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204" w:rsidRPr="006B417E" w14:paraId="2D570701" w14:textId="77777777">
        <w:trPr>
          <w:trHeight w:val="192"/>
        </w:trPr>
        <w:tc>
          <w:tcPr>
            <w:tcW w:w="2520" w:type="dxa"/>
          </w:tcPr>
          <w:p w14:paraId="0954744F" w14:textId="27A975A1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07FE9F7E" w14:textId="7ACAE875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F31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3F31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4E395F5E" w14:textId="4B8BE6FD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3F31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0A0C74A4" w14:textId="36F03E6B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AE362BD" w14:textId="7777777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FB81D" w14:textId="7E2EDB97" w:rsidR="00F94204" w:rsidRPr="006B417E" w:rsidRDefault="00F94204" w:rsidP="00F9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>530,000</w:t>
            </w:r>
          </w:p>
        </w:tc>
      </w:tr>
    </w:tbl>
    <w:p w14:paraId="1CAA6F62" w14:textId="77777777" w:rsidR="00F94204" w:rsidRDefault="00F94204" w:rsidP="00AC59CD">
      <w:pPr>
        <w:rPr>
          <w:rFonts w:asciiTheme="majorBidi" w:eastAsia="DengXian" w:hAnsiTheme="majorBidi" w:cstheme="majorBidi"/>
          <w:sz w:val="28"/>
          <w:szCs w:val="28"/>
        </w:rPr>
      </w:pPr>
    </w:p>
    <w:p w14:paraId="3BCC31BE" w14:textId="55AF7EF9" w:rsidR="00F94204" w:rsidRPr="006B417E" w:rsidRDefault="00F94204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F94204" w:rsidRPr="006B417E" w:rsidSect="0036619A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39D220A" w14:textId="679F283C" w:rsidR="00FE73BA" w:rsidRPr="00AA4C96" w:rsidRDefault="00FE73BA" w:rsidP="00FC31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5E2F8F34" w14:textId="77777777" w:rsidR="00FE73BA" w:rsidRPr="00B422B1" w:rsidRDefault="00FE73BA" w:rsidP="00FC3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6195B939" w14:textId="77777777" w:rsidR="00FE73BA" w:rsidRPr="006B417E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7EF98CC" w14:textId="77777777" w:rsidR="00FE73BA" w:rsidRPr="00B422B1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  <w:lang w:bidi="th-TH"/>
        </w:rPr>
      </w:pPr>
    </w:p>
    <w:p w14:paraId="4DC5A2D3" w14:textId="77777777" w:rsidR="00FE73BA" w:rsidRPr="006B417E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</w:t>
      </w:r>
      <w:r>
        <w:rPr>
          <w:rFonts w:asciiTheme="majorBidi" w:hAnsiTheme="majorBidi" w:cstheme="majorBidi"/>
          <w:b/>
          <w:sz w:val="28"/>
          <w:szCs w:val="28"/>
          <w:lang w:val="en-US" w:bidi="th-TH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320454E4" w14:textId="77777777" w:rsidR="00FE73BA" w:rsidRPr="00B422B1" w:rsidRDefault="00FE73BA" w:rsidP="00FC319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5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6"/>
        <w:gridCol w:w="180"/>
        <w:gridCol w:w="1094"/>
        <w:gridCol w:w="180"/>
        <w:gridCol w:w="1129"/>
      </w:tblGrid>
      <w:tr w:rsidR="00FE73BA" w:rsidRPr="00D029E8" w14:paraId="00194EA1" w14:textId="77777777" w:rsidTr="000631E4">
        <w:trPr>
          <w:cantSplit/>
          <w:trHeight w:val="74"/>
          <w:tblHeader/>
        </w:trPr>
        <w:tc>
          <w:tcPr>
            <w:tcW w:w="3955" w:type="dxa"/>
            <w:vAlign w:val="bottom"/>
          </w:tcPr>
          <w:p w14:paraId="6B39794E" w14:textId="77777777" w:rsidR="00FE73BA" w:rsidRPr="00D029E8" w:rsidDel="00A71EB6" w:rsidRDefault="00FE73B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5" w:type="dxa"/>
            <w:gridSpan w:val="13"/>
            <w:vAlign w:val="center"/>
          </w:tcPr>
          <w:p w14:paraId="16EF944F" w14:textId="77777777" w:rsidR="00FE73BA" w:rsidRPr="00D029E8" w:rsidRDefault="00FE73BA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73BA" w:rsidRPr="00D029E8" w14:paraId="323D3A35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65EA253E" w14:textId="77777777" w:rsidR="00FE73BA" w:rsidRPr="00D029E8" w:rsidRDefault="00FE73B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62A3A28D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3A9FD955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2161711D" w14:textId="77777777" w:rsidR="00FE73BA" w:rsidRPr="00D029E8" w:rsidRDefault="00FE73B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E73BA" w:rsidRPr="00D029E8" w14:paraId="6A13A815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71EEC078" w14:textId="77777777" w:rsidR="00FE73BA" w:rsidRPr="00D029E8" w:rsidRDefault="00FE73B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F5AA4CA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370DA7D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B7A9FB1" w14:textId="77777777" w:rsidR="00FE73BA" w:rsidRPr="00D029E8" w:rsidRDefault="00FE73BA">
            <w:pPr>
              <w:pStyle w:val="acctcolumnheading"/>
              <w:spacing w:after="0" w:line="240" w:lineRule="auto"/>
              <w:ind w:left="-70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4CF835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5DAD7DC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797B4CA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1FF871E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2EF6CA7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6282BF1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E2A9E43" w14:textId="77777777" w:rsidR="00FE73BA" w:rsidRPr="00D029E8" w:rsidRDefault="00FE73B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4061E6C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9C9E3E9" w14:textId="77777777" w:rsidR="00FE73BA" w:rsidRPr="00D029E8" w:rsidRDefault="00FE73B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3930D8" w14:textId="77777777" w:rsidR="00FE73BA" w:rsidRPr="00D029E8" w:rsidRDefault="00FE73B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D029E8" w14:paraId="27454C89" w14:textId="77777777" w:rsidTr="000631E4">
        <w:trPr>
          <w:cantSplit/>
          <w:trHeight w:val="56"/>
          <w:tblHeader/>
        </w:trPr>
        <w:tc>
          <w:tcPr>
            <w:tcW w:w="3955" w:type="dxa"/>
            <w:vAlign w:val="bottom"/>
          </w:tcPr>
          <w:p w14:paraId="0F2410C3" w14:textId="77777777" w:rsidR="00FE73BA" w:rsidRPr="00D029E8" w:rsidRDefault="00FE73B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5" w:type="dxa"/>
            <w:gridSpan w:val="13"/>
            <w:vAlign w:val="bottom"/>
          </w:tcPr>
          <w:p w14:paraId="75A3C83A" w14:textId="77777777" w:rsidR="00FE73BA" w:rsidRPr="00D029E8" w:rsidRDefault="00FE73BA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D029E8" w14:paraId="6291D163" w14:textId="77777777">
        <w:trPr>
          <w:cantSplit/>
          <w:trHeight w:val="56"/>
        </w:trPr>
        <w:tc>
          <w:tcPr>
            <w:tcW w:w="3955" w:type="dxa"/>
          </w:tcPr>
          <w:p w14:paraId="2895FA2A" w14:textId="63B78F09" w:rsidR="00FE73BA" w:rsidRPr="00D029E8" w:rsidRDefault="00634D2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E73B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175" w:type="dxa"/>
            <w:gridSpan w:val="13"/>
            <w:vAlign w:val="bottom"/>
          </w:tcPr>
          <w:p w14:paraId="1CAAE14C" w14:textId="77777777" w:rsidR="00FE73BA" w:rsidRPr="00D029E8" w:rsidRDefault="00FE73B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C5CBE" w:rsidRPr="00D029E8" w14:paraId="25D9B40B" w14:textId="77777777">
        <w:trPr>
          <w:cantSplit/>
        </w:trPr>
        <w:tc>
          <w:tcPr>
            <w:tcW w:w="3955" w:type="dxa"/>
          </w:tcPr>
          <w:p w14:paraId="220A1270" w14:textId="05DB6D13" w:rsidR="00CC5CBE" w:rsidRPr="00D029E8" w:rsidRDefault="00CC5CBE" w:rsidP="00CC5C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77721033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E4799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119D332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C825AB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759D861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CCED11C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391124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53501E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C357807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4A5205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3993D6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E942B3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EB08B3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5CBE" w:rsidRPr="00D029E8" w14:paraId="3628A1A3" w14:textId="77777777">
        <w:trPr>
          <w:cantSplit/>
        </w:trPr>
        <w:tc>
          <w:tcPr>
            <w:tcW w:w="3955" w:type="dxa"/>
          </w:tcPr>
          <w:p w14:paraId="18B42B82" w14:textId="2B647F30" w:rsidR="00CC5CBE" w:rsidRPr="00D029E8" w:rsidRDefault="00CC5CBE" w:rsidP="00B535F9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2F5E946" w14:textId="1CF1FA28" w:rsidR="00CC5CBE" w:rsidRPr="00D029E8" w:rsidRDefault="005D763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3" w:type="dxa"/>
            <w:vAlign w:val="bottom"/>
          </w:tcPr>
          <w:p w14:paraId="3F03147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4352AF7" w14:textId="5AD91C61" w:rsidR="00CC5CBE" w:rsidRPr="00CC5CBE" w:rsidRDefault="005D763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BE2ABC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87A4271" w14:textId="56B7A471" w:rsidR="00CC5CBE" w:rsidRPr="00D029E8" w:rsidRDefault="005D763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5" w:type="dxa"/>
            <w:vAlign w:val="bottom"/>
          </w:tcPr>
          <w:p w14:paraId="4553C237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94E97AA" w14:textId="7003BF91" w:rsidR="00CC5CBE" w:rsidRPr="00D029E8" w:rsidRDefault="005D763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1D2CE0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54F583A" w14:textId="583676BF" w:rsidR="00CC5CBE" w:rsidRPr="00D029E8" w:rsidRDefault="005D7635" w:rsidP="0083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0" w:type="dxa"/>
            <w:vAlign w:val="bottom"/>
          </w:tcPr>
          <w:p w14:paraId="5FF89484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6677EC" w14:textId="388C0E0C" w:rsidR="00CC5CBE" w:rsidRPr="00D029E8" w:rsidRDefault="005D7635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138F20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6081AB2" w14:textId="77777777" w:rsidR="00CC5CBE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356671CD" w14:textId="439EA77C" w:rsidR="005D7635" w:rsidRPr="00D029E8" w:rsidRDefault="005D7635" w:rsidP="0059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</w:tr>
      <w:tr w:rsidR="00CC5CBE" w:rsidRPr="00D029E8" w14:paraId="5EB5642D" w14:textId="77777777" w:rsidTr="000631E4">
        <w:trPr>
          <w:cantSplit/>
        </w:trPr>
        <w:tc>
          <w:tcPr>
            <w:tcW w:w="3955" w:type="dxa"/>
          </w:tcPr>
          <w:p w14:paraId="1F909B9B" w14:textId="77777777" w:rsidR="00CC5CBE" w:rsidRPr="00D029E8" w:rsidRDefault="00CC5CBE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9AE585D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808D1B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EB1E374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6FBE25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DE710C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6A3D0DF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590CA10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4937D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ABB0DC8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0C96A9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EFCA589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7784C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57EDB72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D029E8" w14:paraId="60B673EB" w14:textId="77777777" w:rsidTr="000631E4">
        <w:trPr>
          <w:cantSplit/>
        </w:trPr>
        <w:tc>
          <w:tcPr>
            <w:tcW w:w="3955" w:type="dxa"/>
          </w:tcPr>
          <w:p w14:paraId="0F1AA653" w14:textId="77777777" w:rsidR="00FE73BA" w:rsidRPr="00D029E8" w:rsidRDefault="00FE73BA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C6B6C16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01E48BC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4D9055F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B00CBD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0E598FC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2ACBB8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BD63952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61D2C8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7E0343F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413CD1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C6CEEE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FD525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64D5B5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0F3E" w:rsidRPr="00D029E8" w14:paraId="1B60A6E4" w14:textId="77777777" w:rsidTr="000631E4">
        <w:trPr>
          <w:cantSplit/>
        </w:trPr>
        <w:tc>
          <w:tcPr>
            <w:tcW w:w="3955" w:type="dxa"/>
          </w:tcPr>
          <w:p w14:paraId="5289F19C" w14:textId="77777777" w:rsidR="00960F3E" w:rsidRPr="00D029E8" w:rsidRDefault="00960F3E" w:rsidP="00960F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1106D573" w14:textId="1972E966" w:rsidR="00960F3E" w:rsidRPr="00D029E8" w:rsidRDefault="00214D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376635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E58D965" w14:textId="0106A57F" w:rsidR="00960F3E" w:rsidRPr="00D029E8" w:rsidRDefault="00214D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32,489,470</w:t>
            </w:r>
          </w:p>
        </w:tc>
        <w:tc>
          <w:tcPr>
            <w:tcW w:w="180" w:type="dxa"/>
            <w:vAlign w:val="bottom"/>
          </w:tcPr>
          <w:p w14:paraId="7198BEDF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DF6049" w14:textId="7701C1C0" w:rsidR="00960F3E" w:rsidRPr="00D029E8" w:rsidRDefault="00214D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32,489,470</w:t>
            </w:r>
          </w:p>
        </w:tc>
        <w:tc>
          <w:tcPr>
            <w:tcW w:w="185" w:type="dxa"/>
            <w:vAlign w:val="bottom"/>
          </w:tcPr>
          <w:p w14:paraId="137D79F5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FBC70A3" w14:textId="120DF4B9" w:rsidR="00960F3E" w:rsidRPr="00D029E8" w:rsidRDefault="00A3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3A05BE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BFB0C69" w14:textId="0A924902" w:rsidR="00960F3E" w:rsidRPr="00D029E8" w:rsidRDefault="00A30BA0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32,569,408</w:t>
            </w:r>
          </w:p>
        </w:tc>
        <w:tc>
          <w:tcPr>
            <w:tcW w:w="180" w:type="dxa"/>
            <w:vAlign w:val="bottom"/>
          </w:tcPr>
          <w:p w14:paraId="7917EF6F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649669E" w14:textId="574F2366" w:rsidR="00960F3E" w:rsidRPr="00D029E8" w:rsidRDefault="00A3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F28773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B432EA1" w14:textId="0E225CCF" w:rsidR="00960F3E" w:rsidRPr="00D029E8" w:rsidRDefault="00A30BA0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32,569,408</w:t>
            </w:r>
          </w:p>
        </w:tc>
      </w:tr>
      <w:tr w:rsidR="002F456B" w:rsidRPr="00D029E8" w14:paraId="2F6397CF" w14:textId="77777777" w:rsidTr="000631E4">
        <w:trPr>
          <w:cantSplit/>
        </w:trPr>
        <w:tc>
          <w:tcPr>
            <w:tcW w:w="3955" w:type="dxa"/>
          </w:tcPr>
          <w:p w14:paraId="65EF287B" w14:textId="77777777" w:rsidR="002F456B" w:rsidRPr="00D029E8" w:rsidRDefault="002F456B" w:rsidP="002F45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22F0E49B" w14:textId="503C6B8A" w:rsidR="002F456B" w:rsidRPr="00D029E8" w:rsidRDefault="00214D3E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E7ED3B2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28C0EC9" w14:textId="2156847D" w:rsidR="002F456B" w:rsidRPr="00D029E8" w:rsidRDefault="00214D3E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102,161,218</w:t>
            </w:r>
          </w:p>
        </w:tc>
        <w:tc>
          <w:tcPr>
            <w:tcW w:w="180" w:type="dxa"/>
            <w:vAlign w:val="bottom"/>
          </w:tcPr>
          <w:p w14:paraId="421FF48F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EF5ECFC" w14:textId="319C3224" w:rsidR="002F456B" w:rsidRPr="00D029E8" w:rsidRDefault="00214D3E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102,161,218</w:t>
            </w:r>
          </w:p>
        </w:tc>
        <w:tc>
          <w:tcPr>
            <w:tcW w:w="185" w:type="dxa"/>
            <w:vAlign w:val="bottom"/>
          </w:tcPr>
          <w:p w14:paraId="1B9173FD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61B6EBA" w14:textId="11CCC2F4" w:rsidR="002F456B" w:rsidRPr="00D903F8" w:rsidRDefault="00A30BA0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73A9CA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51458A84" w14:textId="368E508A" w:rsidR="002F456B" w:rsidRPr="00D903F8" w:rsidRDefault="00A30BA0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104,407,409</w:t>
            </w:r>
          </w:p>
        </w:tc>
        <w:tc>
          <w:tcPr>
            <w:tcW w:w="180" w:type="dxa"/>
            <w:vAlign w:val="bottom"/>
          </w:tcPr>
          <w:p w14:paraId="73DFC583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AA93171" w14:textId="2FA616FD" w:rsidR="002F456B" w:rsidRPr="00D903F8" w:rsidRDefault="00A3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DAA9D1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1AB1BB1A" w14:textId="75FE1630" w:rsidR="002F456B" w:rsidRPr="00D903F8" w:rsidRDefault="00A30BA0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104,407,409</w:t>
            </w:r>
          </w:p>
        </w:tc>
      </w:tr>
      <w:tr w:rsidR="00FE73BA" w:rsidRPr="00D029E8" w14:paraId="0645CC3D" w14:textId="77777777" w:rsidTr="000631E4">
        <w:trPr>
          <w:cantSplit/>
        </w:trPr>
        <w:tc>
          <w:tcPr>
            <w:tcW w:w="3955" w:type="dxa"/>
          </w:tcPr>
          <w:p w14:paraId="1AC39EFE" w14:textId="49703159" w:rsidR="00FE73BA" w:rsidRPr="00D029E8" w:rsidRDefault="00FE73BA" w:rsidP="00B535F9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DB731FD" w14:textId="2278FA23" w:rsidR="00FE73BA" w:rsidRPr="00D029E8" w:rsidRDefault="00BE4BE1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3" w:type="dxa"/>
            <w:vAlign w:val="bottom"/>
          </w:tcPr>
          <w:p w14:paraId="5805AE32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CF89498" w14:textId="1F6EF7ED" w:rsidR="00FE73BA" w:rsidRPr="00D029E8" w:rsidRDefault="00BE4BE1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6982A8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5C62F30" w14:textId="35B7C97E" w:rsidR="00FE73BA" w:rsidRPr="00D029E8" w:rsidRDefault="00BE4BE1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5" w:type="dxa"/>
            <w:vAlign w:val="bottom"/>
          </w:tcPr>
          <w:p w14:paraId="5F0D1B34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4D980C5" w14:textId="1141ABF8" w:rsidR="00FE73BA" w:rsidRPr="00D029E8" w:rsidRDefault="00BE4BE1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2DC81A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26272AD" w14:textId="42CFA0ED" w:rsidR="00FE73BA" w:rsidRPr="00D029E8" w:rsidRDefault="00BE4BE1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0" w:type="dxa"/>
            <w:vAlign w:val="bottom"/>
          </w:tcPr>
          <w:p w14:paraId="05D6199D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1A14972" w14:textId="38B4F5AC" w:rsidR="00FE73BA" w:rsidRPr="00D029E8" w:rsidRDefault="00BE4BE1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8B50BD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2A53097" w14:textId="013DBE2A" w:rsidR="00FE73BA" w:rsidRPr="00D029E8" w:rsidRDefault="00BE4BE1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</w:tr>
      <w:tr w:rsidR="009966E0" w:rsidRPr="00D029E8" w14:paraId="7BC1A900" w14:textId="77777777">
        <w:trPr>
          <w:cantSplit/>
        </w:trPr>
        <w:tc>
          <w:tcPr>
            <w:tcW w:w="3955" w:type="dxa"/>
          </w:tcPr>
          <w:p w14:paraId="53475B78" w14:textId="1F4F249A" w:rsidR="009966E0" w:rsidRPr="00D029E8" w:rsidRDefault="009966E0" w:rsidP="009966E0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709" w:type="dxa"/>
            <w:vAlign w:val="bottom"/>
          </w:tcPr>
          <w:p w14:paraId="738CFE0E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2FB5BC5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7FFC51A1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D48F1F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E834598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D11ADEF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A4AA23C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3EADBE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5B9C129C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82DA8B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006C13D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302A95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28DE85D9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6E0" w:rsidRPr="00D029E8" w14:paraId="3C04DD41" w14:textId="77777777">
        <w:trPr>
          <w:cantSplit/>
        </w:trPr>
        <w:tc>
          <w:tcPr>
            <w:tcW w:w="3955" w:type="dxa"/>
          </w:tcPr>
          <w:p w14:paraId="6105896A" w14:textId="3A3BE6D0" w:rsidR="009966E0" w:rsidRPr="00D029E8" w:rsidRDefault="009966E0" w:rsidP="009966E0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2C759D85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28D461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46857A5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F71695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F2A0A1A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D25539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21C3403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043BCA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1076B962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B2A7F7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1E26D86" w14:textId="77777777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06967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6D283EFA" w14:textId="77777777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6E0" w:rsidRPr="00D029E8" w14:paraId="6704D18B" w14:textId="77777777" w:rsidTr="000631E4">
        <w:trPr>
          <w:cantSplit/>
        </w:trPr>
        <w:tc>
          <w:tcPr>
            <w:tcW w:w="3955" w:type="dxa"/>
          </w:tcPr>
          <w:p w14:paraId="26E2DB73" w14:textId="27127C40" w:rsidR="009966E0" w:rsidRPr="00D029E8" w:rsidRDefault="009966E0" w:rsidP="009966E0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6809A13E" w14:textId="0B35700E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47BB8E4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970D5DA" w14:textId="1C188388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68C8C98F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9E96A15" w14:textId="737AC5F4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vAlign w:val="bottom"/>
          </w:tcPr>
          <w:p w14:paraId="0A97A07E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5F4B4CC" w14:textId="480921C5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C8EAB3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1E0A0C9" w14:textId="21614D6C" w:rsidR="009966E0" w:rsidRPr="00BE4BE1" w:rsidRDefault="009966E0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2184E4A3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243FBBE" w14:textId="2CE3ED52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1D46D3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F32B2DE" w14:textId="3F142866" w:rsidR="009966E0" w:rsidRPr="00BE4BE1" w:rsidRDefault="009966E0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28,967,448</w:t>
            </w:r>
          </w:p>
        </w:tc>
      </w:tr>
      <w:tr w:rsidR="009966E0" w:rsidRPr="00D029E8" w14:paraId="78D5851E" w14:textId="77777777" w:rsidTr="000631E4">
        <w:trPr>
          <w:cantSplit/>
        </w:trPr>
        <w:tc>
          <w:tcPr>
            <w:tcW w:w="3955" w:type="dxa"/>
          </w:tcPr>
          <w:p w14:paraId="49C2E8A7" w14:textId="035EA115" w:rsidR="009966E0" w:rsidRPr="00D029E8" w:rsidRDefault="009966E0" w:rsidP="009966E0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556435B2" w14:textId="605655CE" w:rsidR="009966E0" w:rsidRPr="00BE4BE1" w:rsidRDefault="009966E0" w:rsidP="0052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06CBE24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6C721B3" w14:textId="6B269BFF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0064B9D5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3339CB3D" w14:textId="433B6F83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vAlign w:val="bottom"/>
          </w:tcPr>
          <w:p w14:paraId="4B36B91B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D680FC9" w14:textId="5A31C164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3256BA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62360D10" w14:textId="41D4FA23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4EA00371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BB0DDB7" w14:textId="228CDE45" w:rsidR="009966E0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36A33F" w14:textId="77777777" w:rsidR="009966E0" w:rsidRPr="00D029E8" w:rsidRDefault="009966E0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7A21AC22" w14:textId="1137B078" w:rsidR="009966E0" w:rsidRPr="00BE4BE1" w:rsidRDefault="009966E0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835962">
              <w:rPr>
                <w:rFonts w:ascii="Angsana New" w:hAnsi="Angsana New" w:cs="Angsana New"/>
                <w:sz w:val="28"/>
                <w:szCs w:val="28"/>
              </w:rPr>
              <w:t>108,268,915</w:t>
            </w:r>
          </w:p>
        </w:tc>
      </w:tr>
      <w:tr w:rsidR="005936A5" w:rsidRPr="00D029E8" w14:paraId="12122DEE" w14:textId="77777777" w:rsidTr="000631E4">
        <w:trPr>
          <w:cantSplit/>
        </w:trPr>
        <w:tc>
          <w:tcPr>
            <w:tcW w:w="3955" w:type="dxa"/>
          </w:tcPr>
          <w:p w14:paraId="3A8E6796" w14:textId="517A8135" w:rsidR="005936A5" w:rsidRPr="00D029E8" w:rsidRDefault="00526CD8" w:rsidP="009966E0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6CD8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หนี้สินอนุพันธ์ -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0428C568" w14:textId="37557F24" w:rsidR="005936A5" w:rsidRPr="00835962" w:rsidRDefault="00526CD8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26CD8">
              <w:rPr>
                <w:rFonts w:ascii="Angsana New" w:hAnsi="Angsana New" w:cs="Angsana New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2B29C714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7CC708C1" w14:textId="65FB5E65" w:rsidR="005936A5" w:rsidRPr="00835962" w:rsidRDefault="00526CD8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A7C0AE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097DB0F" w14:textId="02837AC1" w:rsidR="005936A5" w:rsidRPr="00835962" w:rsidRDefault="00526CD8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26CD8">
              <w:rPr>
                <w:rFonts w:ascii="Angsana New" w:hAnsi="Angsana New" w:cs="Angsana New"/>
                <w:sz w:val="28"/>
                <w:szCs w:val="28"/>
              </w:rPr>
              <w:t>2,565,393</w:t>
            </w:r>
          </w:p>
        </w:tc>
        <w:tc>
          <w:tcPr>
            <w:tcW w:w="185" w:type="dxa"/>
            <w:vAlign w:val="bottom"/>
          </w:tcPr>
          <w:p w14:paraId="2CBB8E11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245DDD2" w14:textId="77612C1E" w:rsidR="005936A5" w:rsidRPr="00835962" w:rsidRDefault="00526CD8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5B8B3E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BF9AE13" w14:textId="51A0FF21" w:rsidR="005936A5" w:rsidRPr="00835962" w:rsidRDefault="005936A5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2,565,</w:t>
            </w:r>
            <w:r w:rsidR="00526CD8">
              <w:rPr>
                <w:rFonts w:ascii="Angsana New" w:hAnsi="Angsana New" w:cs="Angsana New"/>
                <w:sz w:val="28"/>
                <w:szCs w:val="28"/>
              </w:rPr>
              <w:t>393</w:t>
            </w:r>
          </w:p>
        </w:tc>
        <w:tc>
          <w:tcPr>
            <w:tcW w:w="180" w:type="dxa"/>
            <w:vAlign w:val="bottom"/>
          </w:tcPr>
          <w:p w14:paraId="349805F7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729A055" w14:textId="253694B8" w:rsidR="005936A5" w:rsidRPr="00835962" w:rsidRDefault="005936A5" w:rsidP="0099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F8C149" w14:textId="77777777" w:rsidR="005936A5" w:rsidRPr="00D029E8" w:rsidRDefault="005936A5" w:rsidP="009966E0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C1BD048" w14:textId="4600BBEF" w:rsidR="005936A5" w:rsidRPr="00835962" w:rsidRDefault="005936A5" w:rsidP="00526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2,565,393</w:t>
            </w:r>
          </w:p>
        </w:tc>
      </w:tr>
    </w:tbl>
    <w:p w14:paraId="7120A79D" w14:textId="77777777" w:rsidR="00FE73BA" w:rsidRPr="005936A5" w:rsidRDefault="00FE73BA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0CCB1F49" w14:textId="77777777" w:rsidR="00FE73BA" w:rsidRPr="00BD041C" w:rsidRDefault="00FE73BA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5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6"/>
        <w:gridCol w:w="180"/>
        <w:gridCol w:w="1094"/>
        <w:gridCol w:w="180"/>
        <w:gridCol w:w="1129"/>
      </w:tblGrid>
      <w:tr w:rsidR="00526CD8" w:rsidRPr="00D029E8" w14:paraId="32DEB8F4" w14:textId="77777777">
        <w:trPr>
          <w:cantSplit/>
          <w:trHeight w:val="74"/>
          <w:tblHeader/>
        </w:trPr>
        <w:tc>
          <w:tcPr>
            <w:tcW w:w="3955" w:type="dxa"/>
            <w:vAlign w:val="bottom"/>
          </w:tcPr>
          <w:p w14:paraId="4740B27F" w14:textId="77777777" w:rsidR="00526CD8" w:rsidRPr="00D029E8" w:rsidDel="00A71EB6" w:rsidRDefault="00526CD8" w:rsidP="00526CD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5" w:type="dxa"/>
            <w:gridSpan w:val="13"/>
            <w:vAlign w:val="center"/>
          </w:tcPr>
          <w:p w14:paraId="180C81DD" w14:textId="0E154604" w:rsidR="00526CD8" w:rsidRPr="00D029E8" w:rsidRDefault="00526CD8" w:rsidP="00526CD8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26CD8" w:rsidRPr="00D029E8" w14:paraId="3FB87ECF" w14:textId="77777777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256A2EED" w14:textId="77777777" w:rsidR="00526CD8" w:rsidRPr="00D029E8" w:rsidRDefault="00526CD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7596FC1B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3C5298FC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47C3DB15" w14:textId="77777777" w:rsidR="00526CD8" w:rsidRPr="00D029E8" w:rsidRDefault="00526CD8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26CD8" w:rsidRPr="00D029E8" w14:paraId="20A89E16" w14:textId="77777777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23E59E4C" w14:textId="77777777" w:rsidR="00526CD8" w:rsidRPr="00D029E8" w:rsidRDefault="00526CD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AF68DF2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FB04991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903128C" w14:textId="77777777" w:rsidR="00526CD8" w:rsidRPr="00D029E8" w:rsidRDefault="00526CD8">
            <w:pPr>
              <w:pStyle w:val="acctcolumnheading"/>
              <w:spacing w:after="0" w:line="240" w:lineRule="auto"/>
              <w:ind w:left="-70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EB5AA8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10191B0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43EB852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5320225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A894169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E9F33F6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C991D8A" w14:textId="77777777" w:rsidR="00526CD8" w:rsidRPr="00D029E8" w:rsidRDefault="00526CD8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90F014F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FB22D28" w14:textId="77777777" w:rsidR="00526CD8" w:rsidRPr="00D029E8" w:rsidRDefault="00526CD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17B423A" w14:textId="77777777" w:rsidR="00526CD8" w:rsidRPr="00D029E8" w:rsidRDefault="00526CD8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26CD8" w:rsidRPr="00D029E8" w14:paraId="5BC88A52" w14:textId="77777777">
        <w:trPr>
          <w:cantSplit/>
          <w:trHeight w:val="56"/>
          <w:tblHeader/>
        </w:trPr>
        <w:tc>
          <w:tcPr>
            <w:tcW w:w="3955" w:type="dxa"/>
            <w:vAlign w:val="bottom"/>
          </w:tcPr>
          <w:p w14:paraId="7FC584EF" w14:textId="77777777" w:rsidR="00526CD8" w:rsidRPr="00D029E8" w:rsidRDefault="00526CD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5" w:type="dxa"/>
            <w:gridSpan w:val="13"/>
            <w:vAlign w:val="bottom"/>
          </w:tcPr>
          <w:p w14:paraId="5789C7F3" w14:textId="77777777" w:rsidR="00526CD8" w:rsidRPr="00D029E8" w:rsidRDefault="00526CD8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6CD8" w:rsidRPr="00D029E8" w14:paraId="5B8D6A35" w14:textId="77777777">
        <w:trPr>
          <w:cantSplit/>
          <w:trHeight w:val="56"/>
        </w:trPr>
        <w:tc>
          <w:tcPr>
            <w:tcW w:w="3955" w:type="dxa"/>
          </w:tcPr>
          <w:p w14:paraId="376F4BD9" w14:textId="77777777" w:rsidR="00526CD8" w:rsidRPr="00D029E8" w:rsidRDefault="00526CD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175" w:type="dxa"/>
            <w:gridSpan w:val="13"/>
            <w:vAlign w:val="bottom"/>
          </w:tcPr>
          <w:p w14:paraId="43BD986D" w14:textId="77777777" w:rsidR="00526CD8" w:rsidRPr="00D029E8" w:rsidRDefault="00526CD8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4A4E43" w:rsidRPr="00D029E8" w14:paraId="4CDB2488" w14:textId="77777777">
        <w:trPr>
          <w:cantSplit/>
        </w:trPr>
        <w:tc>
          <w:tcPr>
            <w:tcW w:w="3955" w:type="dxa"/>
          </w:tcPr>
          <w:p w14:paraId="5B306093" w14:textId="555F72C7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69F5C1C3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17584B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EA2F1C9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22A33B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7DCE7E6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0B937C1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C9C8861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28E3F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7BDF077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BEE390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22CFF7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50CD73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DE6731E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0E0A8F8F" w14:textId="77777777">
        <w:trPr>
          <w:cantSplit/>
        </w:trPr>
        <w:tc>
          <w:tcPr>
            <w:tcW w:w="3955" w:type="dxa"/>
          </w:tcPr>
          <w:p w14:paraId="0E155F0F" w14:textId="603439FB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64EC7A45" w14:textId="1C6CC274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F1B8F4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F541A9D" w14:textId="4689752D" w:rsidR="004A4E43" w:rsidRPr="00CC5CB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180" w:type="dxa"/>
            <w:vAlign w:val="bottom"/>
          </w:tcPr>
          <w:p w14:paraId="188DDCFE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563BB97" w14:textId="7F91F4D1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185" w:type="dxa"/>
            <w:vAlign w:val="bottom"/>
          </w:tcPr>
          <w:p w14:paraId="2E2055FD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98FA55A" w14:textId="0422AC9A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C72A6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1B1F6C0" w14:textId="73F7EB1A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17EC4">
              <w:rPr>
                <w:rFonts w:asciiTheme="majorBidi" w:hAnsiTheme="majorBidi" w:cstheme="majorBidi"/>
                <w:sz w:val="28"/>
                <w:szCs w:val="28"/>
              </w:rPr>
              <w:t>254,093</w:t>
            </w:r>
          </w:p>
        </w:tc>
        <w:tc>
          <w:tcPr>
            <w:tcW w:w="180" w:type="dxa"/>
            <w:vAlign w:val="bottom"/>
          </w:tcPr>
          <w:p w14:paraId="4353F4F9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6E9CA67" w14:textId="59B5F0C8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2069201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F0D588B" w14:textId="2A058FBA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17EC4">
              <w:rPr>
                <w:rFonts w:ascii="Angsana New" w:hAnsi="Angsana New" w:cs="Angsana New"/>
                <w:sz w:val="28"/>
                <w:szCs w:val="28"/>
              </w:rPr>
              <w:t>254,093</w:t>
            </w:r>
          </w:p>
        </w:tc>
      </w:tr>
      <w:tr w:rsidR="004A4E43" w:rsidRPr="00D029E8" w14:paraId="0C97CAAF" w14:textId="77777777">
        <w:trPr>
          <w:cantSplit/>
        </w:trPr>
        <w:tc>
          <w:tcPr>
            <w:tcW w:w="3955" w:type="dxa"/>
          </w:tcPr>
          <w:p w14:paraId="46322A3B" w14:textId="3267AD16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0D8AE5A4" w14:textId="4E67E8A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3" w:type="dxa"/>
            <w:vAlign w:val="bottom"/>
          </w:tcPr>
          <w:p w14:paraId="24986DA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6B2F4BD" w14:textId="03552956" w:rsidR="004A4E43" w:rsidRPr="00D029E8" w:rsidRDefault="004A4E43" w:rsidP="0032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63A711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C0CF7B0" w14:textId="751F7379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5" w:type="dxa"/>
            <w:vAlign w:val="bottom"/>
          </w:tcPr>
          <w:p w14:paraId="188703D7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EAB0DF9" w14:textId="529DE1BE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43CC2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AFB743E" w14:textId="0DEA1F73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  <w:tc>
          <w:tcPr>
            <w:tcW w:w="180" w:type="dxa"/>
            <w:vAlign w:val="bottom"/>
          </w:tcPr>
          <w:p w14:paraId="4BA74F55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C9B3D6D" w14:textId="69C5480E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907EBA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06A33A7" w14:textId="77777777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345A706D" w14:textId="154C5D18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5D7635">
              <w:rPr>
                <w:rFonts w:ascii="Angsana New" w:hAnsi="Angsana New" w:cs="Angsana New"/>
                <w:sz w:val="28"/>
                <w:szCs w:val="28"/>
              </w:rPr>
              <w:t>648,822</w:t>
            </w:r>
          </w:p>
        </w:tc>
      </w:tr>
      <w:tr w:rsidR="004A4E43" w:rsidRPr="00D029E8" w14:paraId="2639359B" w14:textId="77777777">
        <w:trPr>
          <w:cantSplit/>
        </w:trPr>
        <w:tc>
          <w:tcPr>
            <w:tcW w:w="3955" w:type="dxa"/>
          </w:tcPr>
          <w:p w14:paraId="3647612F" w14:textId="2D9C29E0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6B681818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7150A0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D2EBFFF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88A7C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2355970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B505D7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2ADCF04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EB91FD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84C5FF8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0A6463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ABA2C1E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B4201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36008AA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2717DB9A" w14:textId="77777777">
        <w:trPr>
          <w:cantSplit/>
        </w:trPr>
        <w:tc>
          <w:tcPr>
            <w:tcW w:w="3955" w:type="dxa"/>
          </w:tcPr>
          <w:p w14:paraId="7BCA3899" w14:textId="0F3F44F5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17EA35C1" w14:textId="09452D8B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1CDD72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16817F5" w14:textId="3DF0EC5D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6BFF06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7236E08" w14:textId="5EA86E78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54115A2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CE78A78" w14:textId="7EA2E4C1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B7F449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123746E" w14:textId="4A2EC749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6669E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A0BA041" w14:textId="7FA00911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0FA3D2" w14:textId="7777777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20C90B2" w14:textId="3988D14E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6F2DDC4A" w14:textId="77777777">
        <w:trPr>
          <w:cantSplit/>
        </w:trPr>
        <w:tc>
          <w:tcPr>
            <w:tcW w:w="3955" w:type="dxa"/>
          </w:tcPr>
          <w:p w14:paraId="59505BBD" w14:textId="32F3E4E3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7ADC55B9" w14:textId="19DD0EEE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D181E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D718A1C" w14:textId="1D6B1061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32,489,470</w:t>
            </w:r>
          </w:p>
        </w:tc>
        <w:tc>
          <w:tcPr>
            <w:tcW w:w="180" w:type="dxa"/>
            <w:vAlign w:val="bottom"/>
          </w:tcPr>
          <w:p w14:paraId="57CC0C24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9FAB537" w14:textId="153BBE7B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32,489,470</w:t>
            </w:r>
          </w:p>
        </w:tc>
        <w:tc>
          <w:tcPr>
            <w:tcW w:w="185" w:type="dxa"/>
            <w:vAlign w:val="bottom"/>
          </w:tcPr>
          <w:p w14:paraId="3206EDA7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ED7DE02" w14:textId="1D9C7E92" w:rsidR="004A4E43" w:rsidRPr="00D903F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6CD15C" w14:textId="77777777" w:rsidR="004A4E43" w:rsidRPr="00D903F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BA8A012" w14:textId="637C0C66" w:rsidR="004A4E43" w:rsidRPr="00D903F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32,569,408</w:t>
            </w:r>
          </w:p>
        </w:tc>
        <w:tc>
          <w:tcPr>
            <w:tcW w:w="180" w:type="dxa"/>
            <w:vAlign w:val="bottom"/>
          </w:tcPr>
          <w:p w14:paraId="1F11B0BA" w14:textId="77777777" w:rsidR="004A4E43" w:rsidRPr="00D903F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4B58F6A" w14:textId="4A583EF6" w:rsidR="004A4E43" w:rsidRPr="00D903F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4B7FB1" w14:textId="77777777" w:rsidR="004A4E43" w:rsidRPr="00D903F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1F6E8D42" w14:textId="256B1FC5" w:rsidR="004A4E43" w:rsidRPr="00D903F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32,569,408</w:t>
            </w:r>
          </w:p>
        </w:tc>
      </w:tr>
      <w:tr w:rsidR="004A4E43" w:rsidRPr="00D029E8" w14:paraId="6A310D6A" w14:textId="77777777">
        <w:trPr>
          <w:cantSplit/>
        </w:trPr>
        <w:tc>
          <w:tcPr>
            <w:tcW w:w="3955" w:type="dxa"/>
          </w:tcPr>
          <w:p w14:paraId="4D68EF61" w14:textId="5AF848B2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4DB436AD" w14:textId="487E1C4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5A26DE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35F15B5" w14:textId="579E2387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102,161,218</w:t>
            </w:r>
          </w:p>
        </w:tc>
        <w:tc>
          <w:tcPr>
            <w:tcW w:w="180" w:type="dxa"/>
            <w:vAlign w:val="bottom"/>
          </w:tcPr>
          <w:p w14:paraId="41D06B9D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3BD3BFA" w14:textId="0864C0AE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14D3E">
              <w:rPr>
                <w:rFonts w:ascii="Angsana New" w:hAnsi="Angsana New" w:cs="Angsana New"/>
                <w:sz w:val="28"/>
                <w:szCs w:val="28"/>
              </w:rPr>
              <w:t>102,161,218</w:t>
            </w:r>
          </w:p>
        </w:tc>
        <w:tc>
          <w:tcPr>
            <w:tcW w:w="185" w:type="dxa"/>
            <w:vAlign w:val="bottom"/>
          </w:tcPr>
          <w:p w14:paraId="3DB2CCC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F669196" w14:textId="7416ED1D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EBF02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269A92B" w14:textId="675A2A08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104,407,409</w:t>
            </w:r>
          </w:p>
        </w:tc>
        <w:tc>
          <w:tcPr>
            <w:tcW w:w="180" w:type="dxa"/>
            <w:vAlign w:val="bottom"/>
          </w:tcPr>
          <w:p w14:paraId="1A8BA0BA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9A1CBB2" w14:textId="14C14591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105A7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16C1366" w14:textId="0A8D21DA" w:rsidR="004A4E43" w:rsidRPr="00D029E8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30BA0">
              <w:rPr>
                <w:rFonts w:ascii="Angsana New" w:hAnsi="Angsana New" w:cs="Angsana New"/>
                <w:sz w:val="28"/>
                <w:szCs w:val="28"/>
              </w:rPr>
              <w:t>104,407,409</w:t>
            </w:r>
          </w:p>
        </w:tc>
      </w:tr>
      <w:tr w:rsidR="004A4E43" w:rsidRPr="00D029E8" w14:paraId="18380D98" w14:textId="77777777">
        <w:trPr>
          <w:cantSplit/>
        </w:trPr>
        <w:tc>
          <w:tcPr>
            <w:tcW w:w="3955" w:type="dxa"/>
          </w:tcPr>
          <w:p w14:paraId="76DC81C8" w14:textId="4EEFD099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046BD38A" w14:textId="612250E7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3" w:type="dxa"/>
            <w:vAlign w:val="bottom"/>
          </w:tcPr>
          <w:p w14:paraId="379F0E9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C000FFF" w14:textId="7C868727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72929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B6F56F2" w14:textId="4FFBF02F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5" w:type="dxa"/>
            <w:vAlign w:val="bottom"/>
          </w:tcPr>
          <w:p w14:paraId="19674773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A2CCFD6" w14:textId="0F3A0F39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42DFC0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32AE76C" w14:textId="4166B082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  <w:tc>
          <w:tcPr>
            <w:tcW w:w="180" w:type="dxa"/>
            <w:vAlign w:val="bottom"/>
          </w:tcPr>
          <w:p w14:paraId="5FFCE144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35ACF0A" w14:textId="1B8E4AEA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C5643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28A33514" w14:textId="3CDCA4C3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BE4BE1">
              <w:rPr>
                <w:rFonts w:ascii="Angsana New" w:hAnsi="Angsana New" w:cs="Angsana New"/>
                <w:sz w:val="28"/>
                <w:szCs w:val="28"/>
              </w:rPr>
              <w:t>868,645</w:t>
            </w:r>
          </w:p>
        </w:tc>
      </w:tr>
      <w:tr w:rsidR="004A4E43" w:rsidRPr="00D029E8" w14:paraId="0D505D24" w14:textId="77777777">
        <w:trPr>
          <w:cantSplit/>
        </w:trPr>
        <w:tc>
          <w:tcPr>
            <w:tcW w:w="3955" w:type="dxa"/>
          </w:tcPr>
          <w:p w14:paraId="0DAA7FC6" w14:textId="77777777" w:rsidR="004A4E43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8A6A1" w14:textId="77777777" w:rsidR="004A4E43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07F86" w14:textId="77777777" w:rsidR="004A4E43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3DDF4" w14:textId="77777777" w:rsidR="004A4E43" w:rsidRPr="006B417E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46667B49" w14:textId="77777777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94685A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C742475" w14:textId="77777777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A75539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47D58CD" w14:textId="77777777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7C49C4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CACD1C6" w14:textId="77777777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F85B51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ED409B7" w14:textId="77777777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85A2C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CC251FC" w14:textId="77777777" w:rsidR="004A4E43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CFF20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758513AA" w14:textId="77777777" w:rsidR="004A4E43" w:rsidRPr="00BE4BE1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0D53E82F" w14:textId="77777777">
        <w:trPr>
          <w:cantSplit/>
        </w:trPr>
        <w:tc>
          <w:tcPr>
            <w:tcW w:w="3955" w:type="dxa"/>
          </w:tcPr>
          <w:p w14:paraId="7229EBD0" w14:textId="2B439AC8" w:rsidR="004A4E43" w:rsidRPr="00D029E8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FF2D6E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F2D6E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709" w:type="dxa"/>
            <w:vAlign w:val="bottom"/>
          </w:tcPr>
          <w:p w14:paraId="4D488C43" w14:textId="5B95A673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7339D05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BFB5A74" w14:textId="171F61AC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C9BF8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AC5580B" w14:textId="29F2B96F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FCF41B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D19BBC9" w14:textId="5FC0A8C5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45FCD7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B019061" w14:textId="7D177869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CD5FF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57A5BBF" w14:textId="0873551A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1E8C7F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5900C35F" w14:textId="4B946AC9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34FBF59B" w14:textId="77777777">
        <w:trPr>
          <w:cantSplit/>
        </w:trPr>
        <w:tc>
          <w:tcPr>
            <w:tcW w:w="3955" w:type="dxa"/>
          </w:tcPr>
          <w:p w14:paraId="48B2DAF6" w14:textId="410A14D9" w:rsidR="004A4E43" w:rsidRPr="00FF2D6E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1086FE1D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5CF63D9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0362FFC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DB9A35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8B7BDEA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FDB1F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EA14983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8E1F4D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353986D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0B6411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50AAB2E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55D6B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791BA7A9" w14:textId="77777777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4E43" w:rsidRPr="00D029E8" w14:paraId="5DC585E2" w14:textId="77777777">
        <w:trPr>
          <w:cantSplit/>
        </w:trPr>
        <w:tc>
          <w:tcPr>
            <w:tcW w:w="3955" w:type="dxa"/>
          </w:tcPr>
          <w:p w14:paraId="291CF74D" w14:textId="7DAE18AC" w:rsidR="004A4E43" w:rsidRPr="006B417E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5747FFDD" w14:textId="1AF57C11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02FB8A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</w:tcPr>
          <w:p w14:paraId="41CB7958" w14:textId="56A55C22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35FAF1E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</w:tcPr>
          <w:p w14:paraId="771FC180" w14:textId="20CC7AE4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5" w:type="dxa"/>
            <w:vAlign w:val="bottom"/>
          </w:tcPr>
          <w:p w14:paraId="184F3261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14C75DA" w14:textId="5F933DF0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1F207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2BBEDB79" w14:textId="2EBC1A79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  <w:tc>
          <w:tcPr>
            <w:tcW w:w="180" w:type="dxa"/>
            <w:vAlign w:val="bottom"/>
          </w:tcPr>
          <w:p w14:paraId="53F67E22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251BBA3" w14:textId="01505839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983B87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F305F51" w14:textId="02552208" w:rsidR="004A4E43" w:rsidRPr="00835962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</w:tr>
      <w:tr w:rsidR="004A4E43" w:rsidRPr="00D029E8" w14:paraId="1F1B7BC3" w14:textId="77777777">
        <w:trPr>
          <w:cantSplit/>
        </w:trPr>
        <w:tc>
          <w:tcPr>
            <w:tcW w:w="3955" w:type="dxa"/>
          </w:tcPr>
          <w:p w14:paraId="38C9E57E" w14:textId="77777777" w:rsidR="004A4E43" w:rsidRPr="00B422B1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475EA71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2AAFB87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2443E51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F176CC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0B5402C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vAlign w:val="bottom"/>
          </w:tcPr>
          <w:p w14:paraId="046BBA3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3D3AED7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E7464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580A36E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0A9A49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8CDCEF1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8C705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6C47F1FE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E43" w:rsidRPr="00D029E8" w14:paraId="35249488" w14:textId="77777777">
        <w:trPr>
          <w:cantSplit/>
        </w:trPr>
        <w:tc>
          <w:tcPr>
            <w:tcW w:w="3955" w:type="dxa"/>
          </w:tcPr>
          <w:p w14:paraId="6854898F" w14:textId="5762E698" w:rsidR="004A4E43" w:rsidRPr="00B422B1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E2E169B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1926021E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22BE927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499C561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DA03AF4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vAlign w:val="bottom"/>
          </w:tcPr>
          <w:p w14:paraId="570260C1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146BC36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AF0CE7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138ED6FB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DA259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0E0D37D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1E671B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35666B06" w14:textId="77777777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E43" w:rsidRPr="00D029E8" w14:paraId="1BBF8847" w14:textId="77777777">
        <w:trPr>
          <w:cantSplit/>
        </w:trPr>
        <w:tc>
          <w:tcPr>
            <w:tcW w:w="3955" w:type="dxa"/>
          </w:tcPr>
          <w:p w14:paraId="31ED3D7D" w14:textId="1DDBC9E9" w:rsidR="004A4E43" w:rsidRPr="00B422B1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755CB2B5" w14:textId="13DDB961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040C2D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4F7F79F6" w14:textId="3C1D6786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6876B3A0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CD5E083" w14:textId="4F195CBD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vAlign w:val="bottom"/>
          </w:tcPr>
          <w:p w14:paraId="2412BDD6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E096FB7" w14:textId="1B07AF6E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0FA96E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2E3B4CF" w14:textId="10E1D09A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649C267D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57D7994" w14:textId="420C5BEB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ADF962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244FD8B" w14:textId="6F2F1425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</w:tr>
      <w:tr w:rsidR="004A4E43" w:rsidRPr="00D029E8" w14:paraId="14869361" w14:textId="77777777">
        <w:trPr>
          <w:cantSplit/>
        </w:trPr>
        <w:tc>
          <w:tcPr>
            <w:tcW w:w="3955" w:type="dxa"/>
          </w:tcPr>
          <w:p w14:paraId="5468F698" w14:textId="09D09E8C" w:rsidR="004A4E43" w:rsidRPr="00B422B1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59C90341" w14:textId="235F1E14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F8EACE2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F8B0C87" w14:textId="1311A81B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446C7A40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09AAF9C" w14:textId="276AC82F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vAlign w:val="bottom"/>
          </w:tcPr>
          <w:p w14:paraId="194FBCA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305295D" w14:textId="468E8BA4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108E55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E311989" w14:textId="658FE0E0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4CAD819F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7529D55" w14:textId="5BB2EA75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6AA748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1A07A74" w14:textId="79D978B8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</w:tr>
      <w:tr w:rsidR="004A4E43" w:rsidRPr="00D029E8" w14:paraId="0E119E03" w14:textId="77777777">
        <w:trPr>
          <w:cantSplit/>
        </w:trPr>
        <w:tc>
          <w:tcPr>
            <w:tcW w:w="3955" w:type="dxa"/>
          </w:tcPr>
          <w:p w14:paraId="160358FF" w14:textId="54E79E8C" w:rsidR="004A4E43" w:rsidRPr="00B422B1" w:rsidRDefault="004A4E43" w:rsidP="004A4E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1979F2E6" w14:textId="54BA494F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7668273C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4B62628" w14:textId="099B3D7C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E27BAA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DAEE5E6" w14:textId="23927319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5" w:type="dxa"/>
            <w:vAlign w:val="bottom"/>
          </w:tcPr>
          <w:p w14:paraId="49B68AC9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AF71FE0" w14:textId="445650A3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8ED2ED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33EC65D" w14:textId="3E604CCA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0" w:type="dxa"/>
            <w:vAlign w:val="bottom"/>
          </w:tcPr>
          <w:p w14:paraId="1A4C7F6E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3C167CC" w14:textId="0F6EB77B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B7B682" w14:textId="77777777" w:rsidR="004A4E43" w:rsidRPr="00D029E8" w:rsidRDefault="004A4E43" w:rsidP="004A4E4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7BE151F2" w14:textId="258191D9" w:rsidR="004A4E43" w:rsidRPr="006B66CE" w:rsidRDefault="004A4E43" w:rsidP="004A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</w:tr>
    </w:tbl>
    <w:p w14:paraId="610CE882" w14:textId="77777777" w:rsidR="00526CD8" w:rsidRDefault="00526CD8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41B1ED5A" w14:textId="1EB669F9" w:rsidR="00FE73BA" w:rsidRPr="006B417E" w:rsidRDefault="00FE73BA" w:rsidP="0003334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FE73BA" w:rsidRPr="006B417E" w:rsidSect="00FE73BA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</w:t>
      </w:r>
      <w:r w:rsidR="00634D2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งวดหกเดือนสิ้นสุดวันที่ </w:t>
      </w:r>
      <w:r w:rsidR="00634D22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634D2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2569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กลุ่มบริษัทและบริษัทไม่มีการเปลี่ยนแปลงเทคนิคการประเมินค่ายุติธรรมของเครื่องมือทางการเงิ</w:t>
      </w:r>
      <w:r w:rsidR="0003334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</w:p>
    <w:p w14:paraId="4E75B756" w14:textId="31CD99D4" w:rsidR="008E0ADB" w:rsidRDefault="008E0ADB" w:rsidP="008E0A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มาตรฐานรายงานทางการเงินที่ยังไม่ได้ใช้</w:t>
      </w:r>
    </w:p>
    <w:p w14:paraId="15074EB6" w14:textId="77777777" w:rsidR="008E0ADB" w:rsidRPr="003616A3" w:rsidRDefault="008E0ADB" w:rsidP="008E0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463683E" w14:textId="134F4CC3" w:rsidR="008E0ADB" w:rsidRPr="00C1263A" w:rsidRDefault="008E0E7E" w:rsidP="008E0AD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1263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</w:t>
      </w:r>
      <w:r w:rsidR="00150F9B">
        <w:rPr>
          <w:rFonts w:asciiTheme="majorBidi" w:hAnsiTheme="majorBidi" w:cstheme="majorBidi" w:hint="cs"/>
          <w:sz w:val="28"/>
          <w:szCs w:val="28"/>
          <w:cs/>
        </w:rPr>
        <w:t>และปรับปรุง</w:t>
      </w:r>
      <w:r w:rsidRPr="00C1263A">
        <w:rPr>
          <w:rFonts w:asciiTheme="majorBidi" w:hAnsiTheme="majorBidi" w:cstheme="majorBidi"/>
          <w:sz w:val="28"/>
          <w:szCs w:val="28"/>
          <w:cs/>
        </w:rPr>
        <w:t>ใหม่ซึ่งเกี่ยวกับการดำเนินงานขอ</w:t>
      </w:r>
      <w:r w:rsidR="00C41D5C" w:rsidRPr="00C1263A">
        <w:rPr>
          <w:rFonts w:asciiTheme="majorBidi" w:hAnsiTheme="majorBidi" w:cstheme="majorBidi" w:hint="cs"/>
          <w:sz w:val="28"/>
          <w:szCs w:val="28"/>
          <w:cs/>
        </w:rPr>
        <w:t>ง</w:t>
      </w:r>
      <w:r w:rsidR="00FB6885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C41D5C" w:rsidRPr="00C1263A">
        <w:rPr>
          <w:rFonts w:asciiTheme="majorBidi" w:hAnsiTheme="majorBidi" w:cstheme="majorBidi" w:hint="cs"/>
          <w:sz w:val="28"/>
          <w:szCs w:val="28"/>
          <w:cs/>
        </w:rPr>
        <w:t>บริษัท แ</w:t>
      </w:r>
      <w:r w:rsidRPr="00C1263A">
        <w:rPr>
          <w:rFonts w:asciiTheme="majorBidi" w:hAnsiTheme="majorBidi" w:cstheme="majorBidi"/>
          <w:sz w:val="28"/>
          <w:szCs w:val="28"/>
          <w:cs/>
        </w:rPr>
        <w:t>ละคาดว่า</w:t>
      </w:r>
      <w:r w:rsidR="00C5598F">
        <w:rPr>
          <w:rFonts w:asciiTheme="majorBidi" w:hAnsiTheme="majorBidi" w:cstheme="majorBidi"/>
          <w:sz w:val="28"/>
          <w:szCs w:val="28"/>
          <w:cs/>
        </w:rPr>
        <w:br/>
      </w:r>
      <w:r w:rsidRPr="00C1263A">
        <w:rPr>
          <w:rFonts w:asciiTheme="majorBidi" w:hAnsiTheme="majorBidi" w:cstheme="majorBidi"/>
          <w:sz w:val="28"/>
          <w:szCs w:val="28"/>
          <w:cs/>
        </w:rPr>
        <w:t>จะมีผลกระทบที่มีสาระสำคัญต่อ</w:t>
      </w:r>
      <w:r w:rsidR="00BB7FD8">
        <w:rPr>
          <w:rFonts w:asciiTheme="majorBidi" w:hAnsiTheme="majorBidi" w:cstheme="majorBidi" w:hint="cs"/>
          <w:sz w:val="28"/>
          <w:szCs w:val="28"/>
          <w:cs/>
        </w:rPr>
        <w:t>งบการเงินรวมและ</w:t>
      </w:r>
      <w:r w:rsidR="00C41D5C" w:rsidRPr="00C1263A">
        <w:rPr>
          <w:rFonts w:asciiTheme="majorBidi" w:hAnsiTheme="majorBidi" w:cstheme="majorBidi" w:hint="cs"/>
          <w:sz w:val="28"/>
          <w:szCs w:val="28"/>
          <w:cs/>
        </w:rPr>
        <w:t>งบการเงินเฉพาะกิจการ</w:t>
      </w:r>
      <w:r w:rsidR="009D2F54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C1263A">
        <w:rPr>
          <w:rFonts w:asciiTheme="majorBidi" w:hAnsiTheme="majorBidi" w:cstheme="majorBidi"/>
          <w:sz w:val="28"/>
          <w:szCs w:val="28"/>
          <w:cs/>
        </w:rPr>
        <w:t>เมื่อนำมาถือปฏิบัติเป็นครั้งแรก</w:t>
      </w:r>
      <w:r w:rsidRPr="00C1263A">
        <w:rPr>
          <w:rFonts w:asciiTheme="majorBidi" w:hAnsiTheme="majorBidi" w:cstheme="majorBidi"/>
          <w:sz w:val="28"/>
          <w:szCs w:val="28"/>
        </w:rPr>
        <w:t xml:space="preserve"> </w:t>
      </w:r>
      <w:r w:rsidRPr="00C1263A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C1263A">
        <w:rPr>
          <w:rFonts w:asciiTheme="majorBidi" w:hAnsiTheme="majorBidi" w:cstheme="majorBidi"/>
          <w:sz w:val="28"/>
          <w:szCs w:val="28"/>
        </w:rPr>
        <w:t>1</w:t>
      </w:r>
      <w:r w:rsidRPr="00C1263A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321F57">
        <w:rPr>
          <w:rFonts w:asciiTheme="majorBidi" w:hAnsiTheme="majorBidi" w:cstheme="majorBidi"/>
          <w:sz w:val="28"/>
          <w:szCs w:val="28"/>
          <w:cs/>
        </w:rPr>
        <w:t>ในปีดังต่อไปนี้ และอนุญาตให้นำมาถือปฏิบัติก่อนวันที่มีผลบังคับใช้ได้ อย่างไรก็ตาม</w:t>
      </w:r>
      <w:r w:rsidR="00F52DDA">
        <w:rPr>
          <w:rFonts w:asciiTheme="majorBidi" w:hAnsiTheme="majorBidi" w:cstheme="majorBidi" w:hint="cs"/>
          <w:sz w:val="28"/>
          <w:szCs w:val="28"/>
          <w:cs/>
        </w:rPr>
        <w:t>กลุ่มบริษัทและ</w:t>
      </w:r>
      <w:r w:rsidR="00C41D5C" w:rsidRPr="00C1263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21F57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</w:t>
      </w:r>
      <w:r w:rsidR="00F52DDA">
        <w:rPr>
          <w:rFonts w:asciiTheme="majorBidi" w:hAnsiTheme="majorBidi" w:cstheme="majorBidi"/>
          <w:sz w:val="28"/>
          <w:szCs w:val="28"/>
          <w:cs/>
        </w:rPr>
        <w:br/>
      </w:r>
      <w:r w:rsidRPr="00321F57">
        <w:rPr>
          <w:rFonts w:asciiTheme="majorBidi" w:hAnsiTheme="majorBidi" w:cstheme="majorBidi"/>
          <w:sz w:val="28"/>
          <w:szCs w:val="28"/>
          <w:cs/>
        </w:rPr>
        <w:t>ที่ออ</w:t>
      </w:r>
      <w:r w:rsidR="00150F9B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321F57">
        <w:rPr>
          <w:rFonts w:asciiTheme="majorBidi" w:hAnsiTheme="majorBidi" w:cstheme="majorBidi"/>
          <w:sz w:val="28"/>
          <w:szCs w:val="28"/>
          <w:cs/>
        </w:rPr>
        <w:t>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7460A899" w14:textId="77777777" w:rsidR="0027207D" w:rsidRPr="003616A3" w:rsidRDefault="0027207D" w:rsidP="008E0AD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27207D" w:rsidRPr="00C1263A" w14:paraId="337CB3B9" w14:textId="77777777">
        <w:trPr>
          <w:tblHeader/>
        </w:trPr>
        <w:tc>
          <w:tcPr>
            <w:tcW w:w="3510" w:type="dxa"/>
            <w:vAlign w:val="bottom"/>
          </w:tcPr>
          <w:p w14:paraId="4C3A9E9A" w14:textId="15B36E69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21F5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321F5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7FE35056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21F5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4E8DDDA4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321F5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27207D" w:rsidRPr="00C1263A" w14:paraId="22AC303F" w14:textId="77777777">
        <w:tc>
          <w:tcPr>
            <w:tcW w:w="3510" w:type="dxa"/>
          </w:tcPr>
          <w:p w14:paraId="53DBCE36" w14:textId="0BB9FBB2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21F5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 w:rsidR="006F1855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18</w:t>
            </w:r>
          </w:p>
        </w:tc>
        <w:tc>
          <w:tcPr>
            <w:tcW w:w="4156" w:type="dxa"/>
          </w:tcPr>
          <w:p w14:paraId="3282D83E" w14:textId="77777777" w:rsidR="0027207D" w:rsidRPr="00321F57" w:rsidRDefault="0027207D" w:rsidP="0032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21F57">
              <w:rPr>
                <w:rFonts w:ascii="Angsana New" w:hAnsi="Angsana New" w:cs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60AE8835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1F57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27207D" w:rsidRPr="00C1263A" w14:paraId="6A98B544" w14:textId="77777777">
        <w:tc>
          <w:tcPr>
            <w:tcW w:w="3510" w:type="dxa"/>
          </w:tcPr>
          <w:p w14:paraId="42C3B64E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21F5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321F57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6935AADF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21F57">
              <w:rPr>
                <w:rFonts w:ascii="Angsana New" w:hAnsi="Angsana New" w:cs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4AE9135D" w14:textId="77777777" w:rsidR="0027207D" w:rsidRPr="00321F57" w:rsidRDefault="0027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21F57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0DC0588F" w14:textId="7FD91816" w:rsidR="00C1263A" w:rsidRPr="00321F57" w:rsidRDefault="003F4A24" w:rsidP="00321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15"/>
        </w:tabs>
        <w:rPr>
          <w:rFonts w:asciiTheme="majorBidi" w:hAnsiTheme="majorBidi" w:cstheme="majorBidi"/>
          <w:color w:val="000000"/>
          <w:sz w:val="22"/>
          <w:szCs w:val="22"/>
        </w:rPr>
      </w:pPr>
      <w:r w:rsidRPr="00321F57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60AD7274" w14:textId="77777777" w:rsidR="000377BC" w:rsidRPr="00402CF5" w:rsidRDefault="000377BC" w:rsidP="000377BC">
      <w:pPr>
        <w:pStyle w:val="ListParagraph"/>
        <w:numPr>
          <w:ilvl w:val="0"/>
          <w:numId w:val="1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02CF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402CF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18 </w:t>
      </w:r>
      <w:r w:rsidRPr="00402CF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790CB6AF" w14:textId="77777777" w:rsidR="000377BC" w:rsidRPr="00321F57" w:rsidRDefault="000377BC" w:rsidP="000377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7C96303" w14:textId="77777777" w:rsidR="000377BC" w:rsidRPr="00402CF5" w:rsidRDefault="000377BC" w:rsidP="000377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18 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จะมาแทนมาตรฐานการบัญชี ฉบับที่ 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เรื่อง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02CF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และนำเสนอข้อกำหนดที่สำคัญใหม่ดังต่อไปนี้</w:t>
      </w:r>
    </w:p>
    <w:p w14:paraId="03E86BA5" w14:textId="77777777" w:rsidR="000377BC" w:rsidRPr="00321F57" w:rsidRDefault="000377BC" w:rsidP="000377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6764EAB" w14:textId="77777777" w:rsidR="000377BC" w:rsidRPr="00402CF5" w:rsidRDefault="000377BC" w:rsidP="000377BC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5 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03B4B2AB" w14:textId="77777777" w:rsidR="000377BC" w:rsidRPr="00402CF5" w:rsidRDefault="000377BC" w:rsidP="000377BC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402CF5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ไว้ในหมายเหตุประกอบงบการเงินข้อเดียว</w:t>
      </w:r>
    </w:p>
    <w:p w14:paraId="4636F49B" w14:textId="77777777" w:rsidR="000377BC" w:rsidRPr="00402CF5" w:rsidRDefault="000377BC" w:rsidP="000377BC">
      <w:pPr>
        <w:pStyle w:val="ListParagraph"/>
        <w:numPr>
          <w:ilvl w:val="0"/>
          <w:numId w:val="1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02CF5">
        <w:rPr>
          <w:rFonts w:asciiTheme="majorBidi" w:hAnsiTheme="majorBidi" w:cstheme="majorBidi"/>
          <w:color w:val="000000"/>
          <w:sz w:val="28"/>
          <w:szCs w:val="28"/>
          <w:cs/>
        </w:rPr>
        <w:t>ให้แนวทางเพิ่มเติมเกี่ยวกับการจัดกลุ่มข้อมูลในงบการเงิน</w:t>
      </w:r>
    </w:p>
    <w:p w14:paraId="50B51F41" w14:textId="77777777" w:rsidR="000377BC" w:rsidRDefault="000377BC" w:rsidP="00321F57"/>
    <w:p w14:paraId="23F627D4" w14:textId="77777777" w:rsidR="005B6422" w:rsidRDefault="005B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F7CF354" w14:textId="000ADF84" w:rsidR="000377BC" w:rsidRPr="00402CF5" w:rsidRDefault="000377BC" w:rsidP="000377BC">
      <w:pPr>
        <w:pStyle w:val="ListParagraph"/>
        <w:numPr>
          <w:ilvl w:val="0"/>
          <w:numId w:val="17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0D660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</w:t>
      </w:r>
      <w:r w:rsidR="005B64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การบัญชี</w:t>
      </w:r>
      <w:r w:rsidRPr="000D660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ฉบับที่</w:t>
      </w: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7 </w:t>
      </w:r>
      <w:r w:rsidRPr="000D660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</w:t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ง งบกระแสเงินสด</w:t>
      </w: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078FBAE1" w14:textId="77777777" w:rsidR="000377BC" w:rsidRPr="008A2B4D" w:rsidRDefault="000377BC" w:rsidP="000377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300109A7" w14:textId="51804ABE" w:rsidR="000377BC" w:rsidRDefault="000377BC" w:rsidP="00014AC1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B12AC9">
        <w:rPr>
          <w:rFonts w:asciiTheme="majorBidi" w:hAnsiTheme="majorBidi" w:hint="cs"/>
          <w:color w:val="000000"/>
          <w:sz w:val="28"/>
          <w:szCs w:val="28"/>
          <w:cs/>
        </w:rPr>
        <w:t>การปรับปรุงจัดทำขึ้นเพื่อให้มีความสอดคล้องกับมาตรฐานการรายงานทางการเงิน</w:t>
      </w:r>
      <w:r w:rsidRPr="00B12AC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B12AC9">
        <w:rPr>
          <w:rFonts w:asciiTheme="majorBidi" w:hAnsiTheme="majorBidi" w:hint="cs"/>
          <w:color w:val="000000"/>
          <w:sz w:val="28"/>
          <w:szCs w:val="28"/>
          <w:cs/>
        </w:rPr>
        <w:t>ฉบับที่</w:t>
      </w:r>
      <w:r w:rsidRPr="00B12AC9">
        <w:rPr>
          <w:rFonts w:asciiTheme="majorBidi" w:hAnsiTheme="majorBidi"/>
          <w:color w:val="000000"/>
          <w:sz w:val="28"/>
          <w:szCs w:val="28"/>
          <w:cs/>
        </w:rPr>
        <w:t xml:space="preserve"> 18 </w:t>
      </w:r>
      <w:r w:rsidRPr="00B12AC9">
        <w:rPr>
          <w:rFonts w:asciiTheme="majorBidi" w:hAnsiTheme="majorBidi" w:hint="cs"/>
          <w:color w:val="000000"/>
          <w:sz w:val="28"/>
          <w:szCs w:val="28"/>
          <w:cs/>
        </w:rPr>
        <w:t>เรื่อง</w:t>
      </w:r>
      <w:r w:rsidRPr="00B12AC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402CF5">
        <w:rPr>
          <w:rFonts w:asciiTheme="majorBidi" w:hAnsiTheme="majorBidi"/>
          <w:i/>
          <w:iCs/>
          <w:color w:val="000000"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1CC32E02" w14:textId="1274B7D1" w:rsidR="00450D0C" w:rsidRPr="00321F57" w:rsidRDefault="00450D0C" w:rsidP="00321F5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color w:val="000000"/>
          <w:sz w:val="28"/>
          <w:szCs w:val="28"/>
          <w:cs/>
        </w:rPr>
      </w:pPr>
    </w:p>
    <w:p w14:paraId="44D47549" w14:textId="7B0795EB" w:rsidR="00450D0C" w:rsidRDefault="00014AC1" w:rsidP="008A2B4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321F57">
        <w:rPr>
          <w:rFonts w:asciiTheme="majorBidi" w:hAnsiTheme="majorBidi"/>
          <w:color w:val="000000"/>
          <w:sz w:val="28"/>
          <w:szCs w:val="28"/>
          <w:cs/>
        </w:rPr>
        <w:t>มาตรฐานกา</w:t>
      </w:r>
      <w:r w:rsidR="009E1A11">
        <w:rPr>
          <w:rFonts w:asciiTheme="majorBidi" w:hAnsiTheme="majorBidi" w:hint="cs"/>
          <w:color w:val="000000"/>
          <w:sz w:val="28"/>
          <w:szCs w:val="28"/>
          <w:cs/>
        </w:rPr>
        <w:t>ร</w:t>
      </w:r>
      <w:r w:rsidRPr="00321F57">
        <w:rPr>
          <w:rFonts w:asciiTheme="majorBidi" w:hAnsiTheme="majorBidi"/>
          <w:color w:val="000000"/>
          <w:sz w:val="28"/>
          <w:szCs w:val="28"/>
          <w:cs/>
        </w:rPr>
        <w:t>รายงานทางการเงิน ฉบับที่ 18 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</w:t>
      </w:r>
      <w:r>
        <w:rPr>
          <w:rFonts w:asciiTheme="majorBidi" w:hAnsiTheme="majorBidi"/>
          <w:color w:val="000000"/>
          <w:sz w:val="28"/>
          <w:szCs w:val="28"/>
          <w:cs/>
        </w:rPr>
        <w:br/>
      </w:r>
      <w:r w:rsidRPr="00321F57">
        <w:rPr>
          <w:rFonts w:asciiTheme="majorBidi" w:hAnsiTheme="majorBidi"/>
          <w:color w:val="000000"/>
          <w:sz w:val="28"/>
          <w:szCs w:val="28"/>
          <w:cs/>
        </w:rPr>
        <w:t>งบกระแสเงินสด เมื่อมีการนำเสนอกระแสเงินสดจากกิจกรรมดำเนินงานโดยวิธีทางอ้อม</w:t>
      </w:r>
    </w:p>
    <w:p w14:paraId="32DC232F" w14:textId="25A45B65" w:rsidR="000377BC" w:rsidRPr="00321F57" w:rsidRDefault="000377BC" w:rsidP="008A2B4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23EA1E8" w14:textId="6490A41B" w:rsidR="000377BC" w:rsidRPr="00402CF5" w:rsidRDefault="000377BC" w:rsidP="000377B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12AC9">
        <w:rPr>
          <w:rFonts w:asciiTheme="majorBidi" w:hAnsiTheme="majorBidi" w:hint="cs"/>
          <w:color w:val="000000"/>
          <w:sz w:val="28"/>
          <w:szCs w:val="28"/>
          <w:cs/>
        </w:rPr>
        <w:t>นอกจากนี้</w:t>
      </w:r>
      <w:r w:rsidRPr="00B12AC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B12AC9">
        <w:rPr>
          <w:rFonts w:asciiTheme="majorBidi" w:hAnsiTheme="majorBidi" w:hint="cs"/>
          <w:color w:val="000000"/>
          <w:sz w:val="28"/>
          <w:szCs w:val="28"/>
          <w:cs/>
        </w:rPr>
        <w:t>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7D62755" w14:textId="77777777" w:rsidR="000377BC" w:rsidRPr="008A2B4D" w:rsidRDefault="000377BC" w:rsidP="000377BC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7C5A3F" w14:textId="7ACD1FDC" w:rsidR="00C1263A" w:rsidRPr="00321F57" w:rsidRDefault="000377BC" w:rsidP="00321F57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1F57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8A2B4D">
        <w:rPr>
          <w:rFonts w:asciiTheme="majorBidi" w:hAnsiTheme="majorBidi" w:cstheme="majorBidi"/>
          <w:sz w:val="28"/>
          <w:szCs w:val="28"/>
          <w:cs/>
        </w:rPr>
        <w:br/>
      </w:r>
      <w:r w:rsidRPr="00321F57">
        <w:rPr>
          <w:rFonts w:asciiTheme="majorBidi" w:hAnsiTheme="majorBidi" w:cstheme="majorBidi"/>
          <w:sz w:val="28"/>
          <w:szCs w:val="28"/>
          <w:cs/>
        </w:rPr>
        <w:t>ทางการเงินที่ออกและปรับปรุงใหม่ดังกล่าวข้างต้น</w:t>
      </w:r>
    </w:p>
    <w:sectPr w:rsidR="00C1263A" w:rsidRPr="00321F57" w:rsidSect="00DC2A00">
      <w:headerReference w:type="default" r:id="rId21"/>
      <w:type w:val="continuous"/>
      <w:pgSz w:w="11909" w:h="16834" w:code="9"/>
      <w:pgMar w:top="691" w:right="1152" w:bottom="576" w:left="1152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DC759" w14:textId="77777777" w:rsidR="00155127" w:rsidRDefault="00155127">
      <w:r>
        <w:separator/>
      </w:r>
    </w:p>
  </w:endnote>
  <w:endnote w:type="continuationSeparator" w:id="0">
    <w:p w14:paraId="28BB9D50" w14:textId="77777777" w:rsidR="00155127" w:rsidRDefault="00155127">
      <w:r>
        <w:continuationSeparator/>
      </w:r>
    </w:p>
  </w:endnote>
  <w:endnote w:type="continuationNotice" w:id="1">
    <w:p w14:paraId="435BBC29" w14:textId="77777777" w:rsidR="00155127" w:rsidRDefault="001551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68660" w14:textId="77777777" w:rsidR="00FE73BA" w:rsidRDefault="00FE7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6B23D47F" w14:textId="77777777" w:rsidR="00FE73BA" w:rsidRPr="008E1272" w:rsidRDefault="00FE73BA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A5C9E" w14:textId="77777777" w:rsidR="00FE73BA" w:rsidRDefault="00FE73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CFF7872" w14:textId="77777777" w:rsidR="00FE73BA" w:rsidRPr="004A72A3" w:rsidRDefault="00FE73B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1050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70A71E7" w14:textId="77777777" w:rsidR="00FE73BA" w:rsidRPr="00A066F6" w:rsidRDefault="00FE73BA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32BF" w14:textId="77777777" w:rsidR="00155127" w:rsidRDefault="00155127">
      <w:r>
        <w:separator/>
      </w:r>
    </w:p>
  </w:footnote>
  <w:footnote w:type="continuationSeparator" w:id="0">
    <w:p w14:paraId="069A14E8" w14:textId="77777777" w:rsidR="00155127" w:rsidRDefault="00155127">
      <w:r>
        <w:continuationSeparator/>
      </w:r>
    </w:p>
  </w:footnote>
  <w:footnote w:type="continuationNotice" w:id="1">
    <w:p w14:paraId="6034F126" w14:textId="77777777" w:rsidR="00155127" w:rsidRDefault="001551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9836" w14:textId="77777777" w:rsidR="00FE73BA" w:rsidRDefault="00FE7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00E0" w14:textId="77777777" w:rsidR="00FE73BA" w:rsidRPr="00606B89" w:rsidRDefault="00FE73BA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42D7148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A629F6A" w14:textId="2090A6DD" w:rsidR="00315509" w:rsidRPr="00B82E50" w:rsidRDefault="00315509" w:rsidP="00315509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05207F">
      <w:rPr>
        <w:rFonts w:ascii="Angsana New" w:hAnsi="Angsana New" w:cs="Angsana New"/>
        <w:bCs/>
        <w:sz w:val="30"/>
        <w:szCs w:val="30"/>
        <w:lang w:val="en-US" w:bidi="th-TH"/>
      </w:rPr>
      <w:t>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0AF5D748" w14:textId="77777777" w:rsidR="00FE73BA" w:rsidRPr="00FD4633" w:rsidRDefault="00FE73BA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0FF1" w14:textId="77777777" w:rsidR="00FE73BA" w:rsidRDefault="00FE73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921A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748CF34" w14:textId="77777777" w:rsidR="00FE73BA" w:rsidRPr="00606B89" w:rsidRDefault="00FE73BA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F41DCFA" w14:textId="601DAB76" w:rsidR="00FE73BA" w:rsidRPr="00B82E50" w:rsidRDefault="00160C4D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</w:t>
    </w:r>
    <w:r w:rsidR="00FE73BA"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>(ไม่ได้ตรวจสอบ)</w:t>
    </w:r>
  </w:p>
  <w:p w14:paraId="3CC7298E" w14:textId="77777777" w:rsidR="00FE73BA" w:rsidRPr="008C7553" w:rsidRDefault="00FE73BA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4C94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85C9451" w14:textId="77777777" w:rsidR="00FE73BA" w:rsidRPr="00606B89" w:rsidRDefault="00FE73BA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6D32560D" w14:textId="77777777" w:rsidR="00DA564B" w:rsidRPr="00B82E50" w:rsidRDefault="00DA564B" w:rsidP="00DA564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2E30F06" w14:textId="77777777" w:rsidR="00FE73BA" w:rsidRPr="00BC5B69" w:rsidRDefault="00FE73B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46F4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54CD34F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334B877" w14:textId="77777777" w:rsidR="00DA564B" w:rsidRPr="00B82E50" w:rsidRDefault="00DA564B" w:rsidP="00DA564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7E21B19" w14:textId="77777777" w:rsidR="00FE73BA" w:rsidRDefault="00FE73B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3"/>
  </w:num>
  <w:num w:numId="3" w16cid:durableId="1781140968">
    <w:abstractNumId w:val="8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5"/>
  </w:num>
  <w:num w:numId="7" w16cid:durableId="379138633">
    <w:abstractNumId w:val="7"/>
  </w:num>
  <w:num w:numId="8" w16cid:durableId="2135365155">
    <w:abstractNumId w:val="4"/>
  </w:num>
  <w:num w:numId="9" w16cid:durableId="253713615">
    <w:abstractNumId w:val="11"/>
  </w:num>
  <w:num w:numId="10" w16cid:durableId="255796996">
    <w:abstractNumId w:val="2"/>
  </w:num>
  <w:num w:numId="11" w16cid:durableId="251087856">
    <w:abstractNumId w:val="10"/>
  </w:num>
  <w:num w:numId="12" w16cid:durableId="1247420198">
    <w:abstractNumId w:val="12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9"/>
  </w:num>
  <w:num w:numId="17" w16cid:durableId="433282297">
    <w:abstractNumId w:val="1"/>
  </w:num>
  <w:num w:numId="18" w16cid:durableId="65773133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740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47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953"/>
    <w:rsid w:val="00005ACB"/>
    <w:rsid w:val="00005BAB"/>
    <w:rsid w:val="00005C74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371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490"/>
    <w:rsid w:val="000115FA"/>
    <w:rsid w:val="000115FB"/>
    <w:rsid w:val="0001192B"/>
    <w:rsid w:val="0001193B"/>
    <w:rsid w:val="00011950"/>
    <w:rsid w:val="00011F66"/>
    <w:rsid w:val="00011F81"/>
    <w:rsid w:val="00012189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AC1"/>
    <w:rsid w:val="00014D55"/>
    <w:rsid w:val="0001531D"/>
    <w:rsid w:val="000153D8"/>
    <w:rsid w:val="000154C0"/>
    <w:rsid w:val="000155AD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17E18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2C3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72A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0C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34D"/>
    <w:rsid w:val="0003340E"/>
    <w:rsid w:val="00033483"/>
    <w:rsid w:val="00033585"/>
    <w:rsid w:val="000339D5"/>
    <w:rsid w:val="00033D3C"/>
    <w:rsid w:val="00033EF4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7BC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290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7F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5D9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0E0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731"/>
    <w:rsid w:val="0007689D"/>
    <w:rsid w:val="00076922"/>
    <w:rsid w:val="00076B87"/>
    <w:rsid w:val="00076BDC"/>
    <w:rsid w:val="00076E25"/>
    <w:rsid w:val="00076F7C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86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ABC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DE8"/>
    <w:rsid w:val="000A5E70"/>
    <w:rsid w:val="000A5ED5"/>
    <w:rsid w:val="000A6287"/>
    <w:rsid w:val="000A66CA"/>
    <w:rsid w:val="000A6842"/>
    <w:rsid w:val="000A6B33"/>
    <w:rsid w:val="000A6BB1"/>
    <w:rsid w:val="000A6C08"/>
    <w:rsid w:val="000A6D23"/>
    <w:rsid w:val="000A6D5A"/>
    <w:rsid w:val="000A6E57"/>
    <w:rsid w:val="000A6F12"/>
    <w:rsid w:val="000A72E3"/>
    <w:rsid w:val="000A74A7"/>
    <w:rsid w:val="000A75D6"/>
    <w:rsid w:val="000A7635"/>
    <w:rsid w:val="000A7749"/>
    <w:rsid w:val="000A7793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EAF"/>
    <w:rsid w:val="000C1FDB"/>
    <w:rsid w:val="000C2074"/>
    <w:rsid w:val="000C21DB"/>
    <w:rsid w:val="000C2252"/>
    <w:rsid w:val="000C2493"/>
    <w:rsid w:val="000C25AD"/>
    <w:rsid w:val="000C25AF"/>
    <w:rsid w:val="000C2880"/>
    <w:rsid w:val="000C29C0"/>
    <w:rsid w:val="000C2B77"/>
    <w:rsid w:val="000C2DF8"/>
    <w:rsid w:val="000C2EBE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C7FE9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D1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1E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32"/>
    <w:rsid w:val="000D614D"/>
    <w:rsid w:val="000D6183"/>
    <w:rsid w:val="000D618D"/>
    <w:rsid w:val="000D6286"/>
    <w:rsid w:val="000D631B"/>
    <w:rsid w:val="000D6351"/>
    <w:rsid w:val="000D6590"/>
    <w:rsid w:val="000D65AB"/>
    <w:rsid w:val="000D6603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578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99A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2FEE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326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2A"/>
    <w:rsid w:val="0010067E"/>
    <w:rsid w:val="00100A6A"/>
    <w:rsid w:val="00101032"/>
    <w:rsid w:val="00101040"/>
    <w:rsid w:val="001011B7"/>
    <w:rsid w:val="001011FA"/>
    <w:rsid w:val="00101704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EB5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75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67C"/>
    <w:rsid w:val="00133A4E"/>
    <w:rsid w:val="00133AF3"/>
    <w:rsid w:val="00133BA5"/>
    <w:rsid w:val="00133C74"/>
    <w:rsid w:val="00133D2F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E2E"/>
    <w:rsid w:val="00135F5A"/>
    <w:rsid w:val="0013606F"/>
    <w:rsid w:val="001361EC"/>
    <w:rsid w:val="001362AB"/>
    <w:rsid w:val="001363AF"/>
    <w:rsid w:val="001363C7"/>
    <w:rsid w:val="0013648A"/>
    <w:rsid w:val="0013657B"/>
    <w:rsid w:val="00136C2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C9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DDC"/>
    <w:rsid w:val="00147FE2"/>
    <w:rsid w:val="00150087"/>
    <w:rsid w:val="00150273"/>
    <w:rsid w:val="00150521"/>
    <w:rsid w:val="0015060B"/>
    <w:rsid w:val="00150681"/>
    <w:rsid w:val="001508F8"/>
    <w:rsid w:val="00150BD1"/>
    <w:rsid w:val="00150F9B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8BA"/>
    <w:rsid w:val="00153931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127"/>
    <w:rsid w:val="00155437"/>
    <w:rsid w:val="0015544B"/>
    <w:rsid w:val="00155479"/>
    <w:rsid w:val="00155501"/>
    <w:rsid w:val="00155554"/>
    <w:rsid w:val="00155582"/>
    <w:rsid w:val="0015560C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2AC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0C4D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5E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4A7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28C"/>
    <w:rsid w:val="00183341"/>
    <w:rsid w:val="001833C8"/>
    <w:rsid w:val="001835BA"/>
    <w:rsid w:val="001835E7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3AD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8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198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7C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E3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1B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099"/>
    <w:rsid w:val="001D4174"/>
    <w:rsid w:val="001D4343"/>
    <w:rsid w:val="001D4711"/>
    <w:rsid w:val="001D4996"/>
    <w:rsid w:val="001D49F3"/>
    <w:rsid w:val="001D4EC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03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6E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238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674"/>
    <w:rsid w:val="002027CA"/>
    <w:rsid w:val="00202B12"/>
    <w:rsid w:val="00202CA0"/>
    <w:rsid w:val="00202E26"/>
    <w:rsid w:val="00202E9D"/>
    <w:rsid w:val="00202FE5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8ED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5F1B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67C"/>
    <w:rsid w:val="00214726"/>
    <w:rsid w:val="00214863"/>
    <w:rsid w:val="002148A9"/>
    <w:rsid w:val="00214AF7"/>
    <w:rsid w:val="00214B7D"/>
    <w:rsid w:val="00214C30"/>
    <w:rsid w:val="00214D3E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52B"/>
    <w:rsid w:val="00216936"/>
    <w:rsid w:val="00216ADD"/>
    <w:rsid w:val="00217196"/>
    <w:rsid w:val="002175E4"/>
    <w:rsid w:val="00217890"/>
    <w:rsid w:val="0021790A"/>
    <w:rsid w:val="00217ABA"/>
    <w:rsid w:val="00217AC3"/>
    <w:rsid w:val="00217BF2"/>
    <w:rsid w:val="00217C0A"/>
    <w:rsid w:val="00217E08"/>
    <w:rsid w:val="00217F39"/>
    <w:rsid w:val="0022014A"/>
    <w:rsid w:val="00220154"/>
    <w:rsid w:val="0022041A"/>
    <w:rsid w:val="0022048A"/>
    <w:rsid w:val="0022078B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41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191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DCA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38C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9AB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88A"/>
    <w:rsid w:val="00251A0F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569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75B"/>
    <w:rsid w:val="00255929"/>
    <w:rsid w:val="00255992"/>
    <w:rsid w:val="00255A67"/>
    <w:rsid w:val="00255C1A"/>
    <w:rsid w:val="00255C3F"/>
    <w:rsid w:val="00255CEE"/>
    <w:rsid w:val="00255F8C"/>
    <w:rsid w:val="00255FE0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12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8A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2C75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7D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07D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05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6F82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3D3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01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3E1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2C6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4A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46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918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56B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84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A11"/>
    <w:rsid w:val="00303D44"/>
    <w:rsid w:val="00303DFD"/>
    <w:rsid w:val="003040CD"/>
    <w:rsid w:val="00304261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BB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D5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476"/>
    <w:rsid w:val="00315509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7B7"/>
    <w:rsid w:val="00321924"/>
    <w:rsid w:val="00321A59"/>
    <w:rsid w:val="00321D0C"/>
    <w:rsid w:val="00321D4E"/>
    <w:rsid w:val="00321D5C"/>
    <w:rsid w:val="00321F57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3DE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4F3F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071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4A7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29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6A3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19A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5F21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1B8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9E0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3DF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AAC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4F5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9DC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439"/>
    <w:rsid w:val="003B751A"/>
    <w:rsid w:val="003B7536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005"/>
    <w:rsid w:val="003C617E"/>
    <w:rsid w:val="003C62CC"/>
    <w:rsid w:val="003C65CD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B43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E19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966"/>
    <w:rsid w:val="003F4A01"/>
    <w:rsid w:val="003F4A24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BF0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27B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401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276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5DB2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01"/>
    <w:rsid w:val="00407DDC"/>
    <w:rsid w:val="004102AE"/>
    <w:rsid w:val="004102FD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E32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7F7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862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47DD4"/>
    <w:rsid w:val="00450012"/>
    <w:rsid w:val="00450237"/>
    <w:rsid w:val="0045046F"/>
    <w:rsid w:val="00450590"/>
    <w:rsid w:val="00450661"/>
    <w:rsid w:val="00450C06"/>
    <w:rsid w:val="00450D0C"/>
    <w:rsid w:val="00450E30"/>
    <w:rsid w:val="004511FA"/>
    <w:rsid w:val="0045141E"/>
    <w:rsid w:val="00451545"/>
    <w:rsid w:val="004516E2"/>
    <w:rsid w:val="00451919"/>
    <w:rsid w:val="00451AF2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49B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43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CEC"/>
    <w:rsid w:val="00465D59"/>
    <w:rsid w:val="004660BB"/>
    <w:rsid w:val="004661CA"/>
    <w:rsid w:val="004661DB"/>
    <w:rsid w:val="004664B3"/>
    <w:rsid w:val="00466578"/>
    <w:rsid w:val="00466AD4"/>
    <w:rsid w:val="00466B47"/>
    <w:rsid w:val="00466D16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56"/>
    <w:rsid w:val="004712A2"/>
    <w:rsid w:val="004713AC"/>
    <w:rsid w:val="00471430"/>
    <w:rsid w:val="004715B8"/>
    <w:rsid w:val="00471605"/>
    <w:rsid w:val="004716EA"/>
    <w:rsid w:val="004716F1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5A3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6EF"/>
    <w:rsid w:val="0047777E"/>
    <w:rsid w:val="00477930"/>
    <w:rsid w:val="004779E6"/>
    <w:rsid w:val="00477CF6"/>
    <w:rsid w:val="00477E72"/>
    <w:rsid w:val="00477F46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9C8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1E8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0C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56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8FA"/>
    <w:rsid w:val="004A496D"/>
    <w:rsid w:val="004A4E43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A92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A8F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3C"/>
    <w:rsid w:val="004C5355"/>
    <w:rsid w:val="004C53B2"/>
    <w:rsid w:val="004C5463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338"/>
    <w:rsid w:val="004D142F"/>
    <w:rsid w:val="004D14A5"/>
    <w:rsid w:val="004D1B22"/>
    <w:rsid w:val="004D1DDC"/>
    <w:rsid w:val="004D1E33"/>
    <w:rsid w:val="004D1F6C"/>
    <w:rsid w:val="004D214A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76"/>
    <w:rsid w:val="004D478A"/>
    <w:rsid w:val="004D4C0F"/>
    <w:rsid w:val="004D505B"/>
    <w:rsid w:val="004D5277"/>
    <w:rsid w:val="004D53C3"/>
    <w:rsid w:val="004D5738"/>
    <w:rsid w:val="004D5B0F"/>
    <w:rsid w:val="004D5BEE"/>
    <w:rsid w:val="004D5C30"/>
    <w:rsid w:val="004D6069"/>
    <w:rsid w:val="004D607F"/>
    <w:rsid w:val="004D608E"/>
    <w:rsid w:val="004D6090"/>
    <w:rsid w:val="004D69E8"/>
    <w:rsid w:val="004D6AC5"/>
    <w:rsid w:val="004D729D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1FF2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AF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2AA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02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7D2"/>
    <w:rsid w:val="00524AA0"/>
    <w:rsid w:val="00524B6E"/>
    <w:rsid w:val="00524CC1"/>
    <w:rsid w:val="00525027"/>
    <w:rsid w:val="005250BE"/>
    <w:rsid w:val="0052521F"/>
    <w:rsid w:val="0052527F"/>
    <w:rsid w:val="0052532B"/>
    <w:rsid w:val="00525394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CD8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762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8EB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7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AFF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DC1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2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54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63A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B26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2F7F"/>
    <w:rsid w:val="005931F7"/>
    <w:rsid w:val="0059327F"/>
    <w:rsid w:val="0059334C"/>
    <w:rsid w:val="005936A5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4ED0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6F52"/>
    <w:rsid w:val="00597128"/>
    <w:rsid w:val="0059715B"/>
    <w:rsid w:val="005978E5"/>
    <w:rsid w:val="00597985"/>
    <w:rsid w:val="00597A95"/>
    <w:rsid w:val="00597BD9"/>
    <w:rsid w:val="00597D00"/>
    <w:rsid w:val="00597F53"/>
    <w:rsid w:val="005A0266"/>
    <w:rsid w:val="005A08A0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A2F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05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12A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82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3BC"/>
    <w:rsid w:val="005B6422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2B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4F"/>
    <w:rsid w:val="005C7474"/>
    <w:rsid w:val="005C767E"/>
    <w:rsid w:val="005C76AF"/>
    <w:rsid w:val="005C76C7"/>
    <w:rsid w:val="005C77C9"/>
    <w:rsid w:val="005C77EF"/>
    <w:rsid w:val="005C7CD6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D15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635"/>
    <w:rsid w:val="005D7907"/>
    <w:rsid w:val="005D79B8"/>
    <w:rsid w:val="005D7B1B"/>
    <w:rsid w:val="005D7D4D"/>
    <w:rsid w:val="005E00E2"/>
    <w:rsid w:val="005E027A"/>
    <w:rsid w:val="005E0682"/>
    <w:rsid w:val="005E07DC"/>
    <w:rsid w:val="005E089D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ADD"/>
    <w:rsid w:val="005E2C6B"/>
    <w:rsid w:val="005E2F1A"/>
    <w:rsid w:val="005E32E6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50A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786"/>
    <w:rsid w:val="005F68DF"/>
    <w:rsid w:val="005F693A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5F7D64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769"/>
    <w:rsid w:val="00604977"/>
    <w:rsid w:val="00604A60"/>
    <w:rsid w:val="00604B79"/>
    <w:rsid w:val="00604B83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0DA6"/>
    <w:rsid w:val="00611081"/>
    <w:rsid w:val="006113B6"/>
    <w:rsid w:val="00611519"/>
    <w:rsid w:val="00611843"/>
    <w:rsid w:val="006119A8"/>
    <w:rsid w:val="006119D9"/>
    <w:rsid w:val="00611C8D"/>
    <w:rsid w:val="006121B4"/>
    <w:rsid w:val="0061229C"/>
    <w:rsid w:val="006123C5"/>
    <w:rsid w:val="00612512"/>
    <w:rsid w:val="00612561"/>
    <w:rsid w:val="00612B25"/>
    <w:rsid w:val="00612B9E"/>
    <w:rsid w:val="00612CD3"/>
    <w:rsid w:val="00612D72"/>
    <w:rsid w:val="00612E20"/>
    <w:rsid w:val="00613014"/>
    <w:rsid w:val="006133C3"/>
    <w:rsid w:val="006135A4"/>
    <w:rsid w:val="0061361A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CCA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01C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728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BC9"/>
    <w:rsid w:val="00632CAA"/>
    <w:rsid w:val="00632FF1"/>
    <w:rsid w:val="006333DE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27"/>
    <w:rsid w:val="00634C65"/>
    <w:rsid w:val="00634C7D"/>
    <w:rsid w:val="00634CFC"/>
    <w:rsid w:val="00634D22"/>
    <w:rsid w:val="00634E38"/>
    <w:rsid w:val="00634E6D"/>
    <w:rsid w:val="00634F15"/>
    <w:rsid w:val="00634F60"/>
    <w:rsid w:val="006354AA"/>
    <w:rsid w:val="006354CD"/>
    <w:rsid w:val="00635521"/>
    <w:rsid w:val="0063568F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61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9DF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57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8A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BB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BE8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71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9AC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4F86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26F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B68"/>
    <w:rsid w:val="006B2F23"/>
    <w:rsid w:val="006B2F26"/>
    <w:rsid w:val="006B3016"/>
    <w:rsid w:val="006B3306"/>
    <w:rsid w:val="006B34A9"/>
    <w:rsid w:val="006B34B5"/>
    <w:rsid w:val="006B3549"/>
    <w:rsid w:val="006B3754"/>
    <w:rsid w:val="006B3893"/>
    <w:rsid w:val="006B38F1"/>
    <w:rsid w:val="006B396B"/>
    <w:rsid w:val="006B39F1"/>
    <w:rsid w:val="006B3B49"/>
    <w:rsid w:val="006B3B4D"/>
    <w:rsid w:val="006B3B7F"/>
    <w:rsid w:val="006B3E7C"/>
    <w:rsid w:val="006B4638"/>
    <w:rsid w:val="006B4675"/>
    <w:rsid w:val="006B4B7E"/>
    <w:rsid w:val="006B4D5E"/>
    <w:rsid w:val="006B4E32"/>
    <w:rsid w:val="006B4F4C"/>
    <w:rsid w:val="006B5217"/>
    <w:rsid w:val="006B5428"/>
    <w:rsid w:val="006B5A79"/>
    <w:rsid w:val="006B5B69"/>
    <w:rsid w:val="006B5C23"/>
    <w:rsid w:val="006B5D35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48C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725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CC7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B1E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5B9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7E2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17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2D7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855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56A"/>
    <w:rsid w:val="0070080E"/>
    <w:rsid w:val="00700A28"/>
    <w:rsid w:val="00700BF4"/>
    <w:rsid w:val="007015DC"/>
    <w:rsid w:val="0070189C"/>
    <w:rsid w:val="00701C8E"/>
    <w:rsid w:val="00701E8A"/>
    <w:rsid w:val="007022F8"/>
    <w:rsid w:val="007024AC"/>
    <w:rsid w:val="007027EE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1D1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AE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95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6D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4FC2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83F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67FA7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1F77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4F70"/>
    <w:rsid w:val="007855B8"/>
    <w:rsid w:val="00785703"/>
    <w:rsid w:val="007857CA"/>
    <w:rsid w:val="00785B83"/>
    <w:rsid w:val="00785C0F"/>
    <w:rsid w:val="00785F85"/>
    <w:rsid w:val="007860FB"/>
    <w:rsid w:val="0078614E"/>
    <w:rsid w:val="007863D2"/>
    <w:rsid w:val="00786451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83E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186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9BA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5B6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812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0FD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ED8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3AB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DA4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29C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4A"/>
    <w:rsid w:val="007E32E8"/>
    <w:rsid w:val="007E35F5"/>
    <w:rsid w:val="007E36E3"/>
    <w:rsid w:val="007E36E8"/>
    <w:rsid w:val="007E386C"/>
    <w:rsid w:val="007E38F8"/>
    <w:rsid w:val="007E3B34"/>
    <w:rsid w:val="007E3B6D"/>
    <w:rsid w:val="007E3CA2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07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777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6FE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36A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C5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07E56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298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1D0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6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603"/>
    <w:rsid w:val="0083175D"/>
    <w:rsid w:val="0083180C"/>
    <w:rsid w:val="00831B32"/>
    <w:rsid w:val="00831BFE"/>
    <w:rsid w:val="00831C07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962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5C"/>
    <w:rsid w:val="00837FCA"/>
    <w:rsid w:val="00840022"/>
    <w:rsid w:val="00840078"/>
    <w:rsid w:val="00840368"/>
    <w:rsid w:val="00840532"/>
    <w:rsid w:val="0084072A"/>
    <w:rsid w:val="008407D1"/>
    <w:rsid w:val="0084085B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70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DF9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752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6F18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5FA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52"/>
    <w:rsid w:val="00863AB6"/>
    <w:rsid w:val="00863C19"/>
    <w:rsid w:val="00863DDB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77F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5D71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37B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43"/>
    <w:rsid w:val="00872BE2"/>
    <w:rsid w:val="00872D3A"/>
    <w:rsid w:val="00872DA7"/>
    <w:rsid w:val="00872E52"/>
    <w:rsid w:val="0087313C"/>
    <w:rsid w:val="008732D9"/>
    <w:rsid w:val="00873370"/>
    <w:rsid w:val="008739D4"/>
    <w:rsid w:val="00873A7C"/>
    <w:rsid w:val="00873C66"/>
    <w:rsid w:val="00873DC3"/>
    <w:rsid w:val="00873EC7"/>
    <w:rsid w:val="00873FFE"/>
    <w:rsid w:val="0087444F"/>
    <w:rsid w:val="00874594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76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51A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C9E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DC8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A3D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93D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0"/>
    <w:rsid w:val="008A0E93"/>
    <w:rsid w:val="008A129D"/>
    <w:rsid w:val="008A135E"/>
    <w:rsid w:val="008A14D8"/>
    <w:rsid w:val="008A1537"/>
    <w:rsid w:val="008A159E"/>
    <w:rsid w:val="008A15AC"/>
    <w:rsid w:val="008A178B"/>
    <w:rsid w:val="008A1BF0"/>
    <w:rsid w:val="008A1C51"/>
    <w:rsid w:val="008A1C9D"/>
    <w:rsid w:val="008A1CED"/>
    <w:rsid w:val="008A1E08"/>
    <w:rsid w:val="008A207C"/>
    <w:rsid w:val="008A225F"/>
    <w:rsid w:val="008A2408"/>
    <w:rsid w:val="008A242D"/>
    <w:rsid w:val="008A24FE"/>
    <w:rsid w:val="008A27E8"/>
    <w:rsid w:val="008A29FD"/>
    <w:rsid w:val="008A2B4D"/>
    <w:rsid w:val="008A2BC7"/>
    <w:rsid w:val="008A2CB2"/>
    <w:rsid w:val="008A2D3E"/>
    <w:rsid w:val="008A2D53"/>
    <w:rsid w:val="008A2F8E"/>
    <w:rsid w:val="008A309E"/>
    <w:rsid w:val="008A312C"/>
    <w:rsid w:val="008A31F6"/>
    <w:rsid w:val="008A352D"/>
    <w:rsid w:val="008A3910"/>
    <w:rsid w:val="008A3922"/>
    <w:rsid w:val="008A3BFB"/>
    <w:rsid w:val="008A3D74"/>
    <w:rsid w:val="008A3F84"/>
    <w:rsid w:val="008A4330"/>
    <w:rsid w:val="008A438E"/>
    <w:rsid w:val="008A4476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A96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B7CD6"/>
    <w:rsid w:val="008C062C"/>
    <w:rsid w:val="008C0652"/>
    <w:rsid w:val="008C07B7"/>
    <w:rsid w:val="008C0857"/>
    <w:rsid w:val="008C0A91"/>
    <w:rsid w:val="008C0BBA"/>
    <w:rsid w:val="008C0C56"/>
    <w:rsid w:val="008C0EF0"/>
    <w:rsid w:val="008C1006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5D0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313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DB"/>
    <w:rsid w:val="008E0AFE"/>
    <w:rsid w:val="008E0BF4"/>
    <w:rsid w:val="008E0CDC"/>
    <w:rsid w:val="008E0D4B"/>
    <w:rsid w:val="008E0E7E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E91"/>
    <w:rsid w:val="008E3F5B"/>
    <w:rsid w:val="008E411C"/>
    <w:rsid w:val="008E4194"/>
    <w:rsid w:val="008E43F9"/>
    <w:rsid w:val="008E443A"/>
    <w:rsid w:val="008E44C7"/>
    <w:rsid w:val="008E4A62"/>
    <w:rsid w:val="008E4EC4"/>
    <w:rsid w:val="008E50E5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4B"/>
    <w:rsid w:val="008F2E65"/>
    <w:rsid w:val="008F3135"/>
    <w:rsid w:val="008F32D5"/>
    <w:rsid w:val="008F3F48"/>
    <w:rsid w:val="008F411E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0E"/>
    <w:rsid w:val="009026BD"/>
    <w:rsid w:val="009027DB"/>
    <w:rsid w:val="009028EA"/>
    <w:rsid w:val="00902D76"/>
    <w:rsid w:val="00903001"/>
    <w:rsid w:val="0090324A"/>
    <w:rsid w:val="00903518"/>
    <w:rsid w:val="0090353C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2CB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1E76"/>
    <w:rsid w:val="009222A2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4C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6CB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B37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6CD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0F3E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881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3FC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BDF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8C4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6E0"/>
    <w:rsid w:val="00996852"/>
    <w:rsid w:val="00996A0B"/>
    <w:rsid w:val="00996BAC"/>
    <w:rsid w:val="00996EBB"/>
    <w:rsid w:val="009970F0"/>
    <w:rsid w:val="0099711C"/>
    <w:rsid w:val="00997141"/>
    <w:rsid w:val="009971A7"/>
    <w:rsid w:val="009971D8"/>
    <w:rsid w:val="009972FD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DDC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6F3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9C8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C8E"/>
    <w:rsid w:val="009D0FB6"/>
    <w:rsid w:val="009D105C"/>
    <w:rsid w:val="009D11F1"/>
    <w:rsid w:val="009D123C"/>
    <w:rsid w:val="009D1251"/>
    <w:rsid w:val="009D1467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2F54"/>
    <w:rsid w:val="009D3200"/>
    <w:rsid w:val="009D3602"/>
    <w:rsid w:val="009D3654"/>
    <w:rsid w:val="009D3825"/>
    <w:rsid w:val="009D39FC"/>
    <w:rsid w:val="009D3B01"/>
    <w:rsid w:val="009D4135"/>
    <w:rsid w:val="009D481C"/>
    <w:rsid w:val="009D4C70"/>
    <w:rsid w:val="009D4D46"/>
    <w:rsid w:val="009D4E38"/>
    <w:rsid w:val="009D5199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493"/>
    <w:rsid w:val="009E0ACB"/>
    <w:rsid w:val="009E0BB7"/>
    <w:rsid w:val="009E0CB6"/>
    <w:rsid w:val="009E0DA8"/>
    <w:rsid w:val="009E0E04"/>
    <w:rsid w:val="009E1249"/>
    <w:rsid w:val="009E17EB"/>
    <w:rsid w:val="009E196C"/>
    <w:rsid w:val="009E1A11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6E6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0E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820"/>
    <w:rsid w:val="00A06B1D"/>
    <w:rsid w:val="00A06BE3"/>
    <w:rsid w:val="00A06F53"/>
    <w:rsid w:val="00A0707C"/>
    <w:rsid w:val="00A07099"/>
    <w:rsid w:val="00A0753A"/>
    <w:rsid w:val="00A077FF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7B3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9F3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BA0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2A5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E77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361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068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98C"/>
    <w:rsid w:val="00A76BFE"/>
    <w:rsid w:val="00A76FDC"/>
    <w:rsid w:val="00A7722C"/>
    <w:rsid w:val="00A774A8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3E5D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4C49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DBB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935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995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934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825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920"/>
    <w:rsid w:val="00AB3C9D"/>
    <w:rsid w:val="00AB3F00"/>
    <w:rsid w:val="00AB3F06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2C"/>
    <w:rsid w:val="00AC0296"/>
    <w:rsid w:val="00AC03CD"/>
    <w:rsid w:val="00AC04A3"/>
    <w:rsid w:val="00AC053E"/>
    <w:rsid w:val="00AC089B"/>
    <w:rsid w:val="00AC08C3"/>
    <w:rsid w:val="00AC09E6"/>
    <w:rsid w:val="00AC0B1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7D7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46F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E7FE9"/>
    <w:rsid w:val="00AF0000"/>
    <w:rsid w:val="00AF003C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BA9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8C1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C67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10B"/>
    <w:rsid w:val="00B1224D"/>
    <w:rsid w:val="00B122B2"/>
    <w:rsid w:val="00B12319"/>
    <w:rsid w:val="00B127B2"/>
    <w:rsid w:val="00B12AC4"/>
    <w:rsid w:val="00B12AC9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BA"/>
    <w:rsid w:val="00B140F3"/>
    <w:rsid w:val="00B144BD"/>
    <w:rsid w:val="00B14552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7E"/>
    <w:rsid w:val="00B36AD2"/>
    <w:rsid w:val="00B36C29"/>
    <w:rsid w:val="00B36E63"/>
    <w:rsid w:val="00B36FCA"/>
    <w:rsid w:val="00B36FDA"/>
    <w:rsid w:val="00B37378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5F9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BBF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D6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5C2F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B22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01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765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8B6"/>
    <w:rsid w:val="00BA7B88"/>
    <w:rsid w:val="00BA7CED"/>
    <w:rsid w:val="00BA7D48"/>
    <w:rsid w:val="00BA7D4F"/>
    <w:rsid w:val="00BB0362"/>
    <w:rsid w:val="00BB03D7"/>
    <w:rsid w:val="00BB049E"/>
    <w:rsid w:val="00BB06EA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46F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209"/>
    <w:rsid w:val="00BB734A"/>
    <w:rsid w:val="00BB73B8"/>
    <w:rsid w:val="00BB7A09"/>
    <w:rsid w:val="00BB7B03"/>
    <w:rsid w:val="00BB7BF9"/>
    <w:rsid w:val="00BB7F2B"/>
    <w:rsid w:val="00BB7FD8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3B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C3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42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A0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BE1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0BF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1F4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BC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3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EF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ADD"/>
    <w:rsid w:val="00C17C65"/>
    <w:rsid w:val="00C17EC4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47E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6E0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55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3D6"/>
    <w:rsid w:val="00C325FE"/>
    <w:rsid w:val="00C3275F"/>
    <w:rsid w:val="00C32AAE"/>
    <w:rsid w:val="00C32CF9"/>
    <w:rsid w:val="00C3300A"/>
    <w:rsid w:val="00C330A7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57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303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34A"/>
    <w:rsid w:val="00C41427"/>
    <w:rsid w:val="00C41456"/>
    <w:rsid w:val="00C415E1"/>
    <w:rsid w:val="00C41825"/>
    <w:rsid w:val="00C41844"/>
    <w:rsid w:val="00C41B52"/>
    <w:rsid w:val="00C41D5C"/>
    <w:rsid w:val="00C41DED"/>
    <w:rsid w:val="00C41E58"/>
    <w:rsid w:val="00C421B3"/>
    <w:rsid w:val="00C428C8"/>
    <w:rsid w:val="00C42A7C"/>
    <w:rsid w:val="00C42E1B"/>
    <w:rsid w:val="00C42E54"/>
    <w:rsid w:val="00C42EE8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161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C49"/>
    <w:rsid w:val="00C5443B"/>
    <w:rsid w:val="00C544F6"/>
    <w:rsid w:val="00C54580"/>
    <w:rsid w:val="00C54591"/>
    <w:rsid w:val="00C54623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98F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68C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AB7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635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C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442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2B8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17A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187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BE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0C3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D7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0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1ED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6D"/>
    <w:rsid w:val="00CD697B"/>
    <w:rsid w:val="00CD6CC0"/>
    <w:rsid w:val="00CD6F74"/>
    <w:rsid w:val="00CD7537"/>
    <w:rsid w:val="00CD773E"/>
    <w:rsid w:val="00CD78BD"/>
    <w:rsid w:val="00CD78F5"/>
    <w:rsid w:val="00CD7E48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5FB7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EE0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1EED"/>
    <w:rsid w:val="00CF20B8"/>
    <w:rsid w:val="00CF22F1"/>
    <w:rsid w:val="00CF23F3"/>
    <w:rsid w:val="00CF25EC"/>
    <w:rsid w:val="00CF28E8"/>
    <w:rsid w:val="00CF2912"/>
    <w:rsid w:val="00CF2BEC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BB8"/>
    <w:rsid w:val="00CF5C89"/>
    <w:rsid w:val="00CF5E81"/>
    <w:rsid w:val="00CF5EFC"/>
    <w:rsid w:val="00CF6049"/>
    <w:rsid w:val="00CF61E7"/>
    <w:rsid w:val="00CF62EE"/>
    <w:rsid w:val="00CF6370"/>
    <w:rsid w:val="00CF66DC"/>
    <w:rsid w:val="00CF6819"/>
    <w:rsid w:val="00CF6960"/>
    <w:rsid w:val="00CF6A53"/>
    <w:rsid w:val="00CF6D66"/>
    <w:rsid w:val="00CF6DEC"/>
    <w:rsid w:val="00CF7037"/>
    <w:rsid w:val="00CF7057"/>
    <w:rsid w:val="00CF7075"/>
    <w:rsid w:val="00CF7137"/>
    <w:rsid w:val="00CF77B7"/>
    <w:rsid w:val="00CF77EC"/>
    <w:rsid w:val="00CF78F8"/>
    <w:rsid w:val="00CF7C5E"/>
    <w:rsid w:val="00CF7F49"/>
    <w:rsid w:val="00D00361"/>
    <w:rsid w:val="00D005B3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53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883"/>
    <w:rsid w:val="00D15BA8"/>
    <w:rsid w:val="00D15C9E"/>
    <w:rsid w:val="00D15CE8"/>
    <w:rsid w:val="00D15D37"/>
    <w:rsid w:val="00D15DAD"/>
    <w:rsid w:val="00D15DE3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2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961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764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E4C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6FD"/>
    <w:rsid w:val="00D4486F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81C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B82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4EC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07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DFD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0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3F1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3FC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742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6BE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3D80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4B"/>
    <w:rsid w:val="00DA56B5"/>
    <w:rsid w:val="00DA5769"/>
    <w:rsid w:val="00DA578B"/>
    <w:rsid w:val="00DA57BA"/>
    <w:rsid w:val="00DA5840"/>
    <w:rsid w:val="00DA5BB5"/>
    <w:rsid w:val="00DA5E54"/>
    <w:rsid w:val="00DA6193"/>
    <w:rsid w:val="00DA651E"/>
    <w:rsid w:val="00DA6BF5"/>
    <w:rsid w:val="00DA6D76"/>
    <w:rsid w:val="00DA6DAE"/>
    <w:rsid w:val="00DA6EE7"/>
    <w:rsid w:val="00DA7286"/>
    <w:rsid w:val="00DA7492"/>
    <w:rsid w:val="00DA7895"/>
    <w:rsid w:val="00DA7967"/>
    <w:rsid w:val="00DA7CF9"/>
    <w:rsid w:val="00DA7D3D"/>
    <w:rsid w:val="00DA7DC1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7CA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A00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7D4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11A"/>
    <w:rsid w:val="00DD3307"/>
    <w:rsid w:val="00DD3341"/>
    <w:rsid w:val="00DD34A6"/>
    <w:rsid w:val="00DD37DF"/>
    <w:rsid w:val="00DD380F"/>
    <w:rsid w:val="00DD39E7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582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133"/>
    <w:rsid w:val="00DE3298"/>
    <w:rsid w:val="00DE33B1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52F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0F29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07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BF0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AE4"/>
    <w:rsid w:val="00DF6B97"/>
    <w:rsid w:val="00DF6CBB"/>
    <w:rsid w:val="00DF6D58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EE5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72D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437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B8D"/>
    <w:rsid w:val="00E14C63"/>
    <w:rsid w:val="00E14D67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672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30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994"/>
    <w:rsid w:val="00E30D64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0EC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D48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65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1AE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7CF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AB6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486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000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C84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655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368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7B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177"/>
    <w:rsid w:val="00EB7213"/>
    <w:rsid w:val="00EB7297"/>
    <w:rsid w:val="00EB7575"/>
    <w:rsid w:val="00EB7703"/>
    <w:rsid w:val="00EB7B41"/>
    <w:rsid w:val="00EB7D1E"/>
    <w:rsid w:val="00EC0303"/>
    <w:rsid w:val="00EC061D"/>
    <w:rsid w:val="00EC09BE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E39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3D4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7E4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CA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990"/>
    <w:rsid w:val="00ED5A5C"/>
    <w:rsid w:val="00ED5F39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28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303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84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80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E1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A0B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8A8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17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B7D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32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4EC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75E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4E25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D0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DDA"/>
    <w:rsid w:val="00F52E9B"/>
    <w:rsid w:val="00F5316C"/>
    <w:rsid w:val="00F53178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CEA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05"/>
    <w:rsid w:val="00F60C42"/>
    <w:rsid w:val="00F610BD"/>
    <w:rsid w:val="00F61206"/>
    <w:rsid w:val="00F61703"/>
    <w:rsid w:val="00F61A3D"/>
    <w:rsid w:val="00F61BE5"/>
    <w:rsid w:val="00F61F0C"/>
    <w:rsid w:val="00F62021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54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4FA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680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1F83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04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19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73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6C5"/>
    <w:rsid w:val="00FB473A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885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5E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826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4C1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0E5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6D80"/>
    <w:rsid w:val="00FE7009"/>
    <w:rsid w:val="00FE73BA"/>
    <w:rsid w:val="00FE740E"/>
    <w:rsid w:val="00FE74C4"/>
    <w:rsid w:val="00FE74C7"/>
    <w:rsid w:val="00FE759A"/>
    <w:rsid w:val="00FE76E6"/>
    <w:rsid w:val="00FE7A18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4BF1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61F61919-CA1E-4B04-AB2F-C13EC0DD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A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  <w:style w:type="paragraph" w:styleId="NormalWeb">
    <w:name w:val="Normal (Web)"/>
    <w:basedOn w:val="Normal"/>
    <w:uiPriority w:val="99"/>
    <w:semiHidden/>
    <w:unhideWhenUsed/>
    <w:rsid w:val="00A64E77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ABD880-BEE8-4E7A-A4FB-044CCA826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00A99-2A74-4635-80B4-95E4D8DE32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DCA8C7B-EE3E-43A0-9FB3-8723B488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490</TotalTime>
  <Pages>25</Pages>
  <Words>4184</Words>
  <Characters>23853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Bavornrat, Setapura</cp:lastModifiedBy>
  <cp:revision>160</cp:revision>
  <cp:lastPrinted>2026-08-04T21:10:00Z</cp:lastPrinted>
  <dcterms:created xsi:type="dcterms:W3CDTF">2026-07-28T21:14:00Z</dcterms:created>
  <dcterms:modified xsi:type="dcterms:W3CDTF">2026-08-11T11:36:00Z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_DocHome">
    <vt:i4>1203376570</vt:i4>
  </property>
</Properties>
</file>