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ABB5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129F73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000EDC2" w14:textId="77777777" w:rsidR="006F1E46" w:rsidRDefault="006F1E46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449B3B37" w14:textId="197BDE04" w:rsidR="00377773" w:rsidRPr="00C04117" w:rsidRDefault="00C04117" w:rsidP="00C0411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75B1E496" w14:textId="77777777" w:rsidR="00377773" w:rsidRPr="00C04117" w:rsidRDefault="00377773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66152297" w14:textId="72D556EA" w:rsidR="00AD3B26" w:rsidRPr="00C04117" w:rsidRDefault="00AD3B26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bidi="th-TH"/>
        </w:rPr>
      </w:pPr>
      <w:r w:rsidRPr="00315D2D">
        <w:rPr>
          <w:rFonts w:ascii="Angsana New" w:hAnsi="Angsana New" w:cs="Angsana New"/>
          <w:sz w:val="28"/>
          <w:szCs w:val="28"/>
          <w:cs/>
          <w:lang w:bidi="th-TH"/>
        </w:rPr>
        <w:t xml:space="preserve">เสนอ </w:t>
      </w:r>
      <w:r w:rsidR="00A0163D" w:rsidRPr="00315D2D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ผู้ถือหุ้นและคณะกรรมการ</w:t>
      </w:r>
      <w:r w:rsidR="00A0163D" w:rsidRPr="00A0163D">
        <w:rPr>
          <w:rFonts w:ascii="Angsana New" w:hAnsi="Angsana New" w:cs="Angsana New" w:hint="cs"/>
          <w:sz w:val="28"/>
          <w:szCs w:val="28"/>
          <w:cs/>
          <w:lang w:bidi="th-TH"/>
        </w:rPr>
        <w:t>ของบริษัท</w:t>
      </w:r>
      <w:r w:rsidR="00A0163D" w:rsidRPr="00A0163D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B460F" w:rsidRPr="00C04117">
        <w:rPr>
          <w:rFonts w:ascii="Angsana New" w:hAnsi="Angsana New" w:cs="Angsan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C04117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7EB08D12" w14:textId="0787CCD6" w:rsidR="005A47A9" w:rsidRPr="00C04117" w:rsidRDefault="005A47A9" w:rsidP="009664B2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ข้าพเจ้าได้สอบทาน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เอ็น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ดี</w:t>
      </w:r>
      <w:r w:rsidRPr="00C04117">
        <w:rPr>
          <w:rFonts w:ascii="Angsana New" w:hAnsi="Angsana New" w:cs="Angsana New"/>
          <w:sz w:val="28"/>
          <w:szCs w:val="28"/>
          <w:lang w:val="en-US" w:bidi="th-TH"/>
        </w:rPr>
        <w:t>.</w:t>
      </w:r>
      <w:r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รับเบอร์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1A4B7C" w:rsidRPr="00C04117">
        <w:rPr>
          <w:rFonts w:ascii="Angsana New" w:hAnsi="Angsana New" w:cs="Angsana New"/>
          <w:sz w:val="28"/>
          <w:szCs w:val="28"/>
          <w:cs/>
          <w:lang w:bidi="th-TH"/>
        </w:rPr>
        <w:t>และข้อมูลทางการเงิน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B6213F" w:rsidRPr="00C04117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A33B07" w:rsidRPr="00C04117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EB0781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เอ็น.ดี. รับเบอร์ จำกัด (มหาชน)</w:t>
      </w:r>
      <w:r w:rsidR="009D4DA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E373D6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ซึ่งประกอบด้วย</w:t>
      </w:r>
      <w:r w:rsidR="00183CA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งบฐานะการเงินรวมและเฉพาะ</w:t>
      </w:r>
      <w:r w:rsidR="00E4289F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>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0F0062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865FFE">
        <w:rPr>
          <w:rFonts w:ascii="Angsana New" w:hAnsi="Angsana New" w:cs="Angsana New"/>
          <w:sz w:val="28"/>
          <w:szCs w:val="28"/>
          <w:lang w:val="en-US" w:bidi="th-TH"/>
        </w:rPr>
        <w:t xml:space="preserve">0 </w:t>
      </w:r>
      <w:r w:rsidR="00865FFE">
        <w:rPr>
          <w:rFonts w:ascii="Angsana New" w:hAnsi="Angsana New" w:cs="Angsana New" w:hint="cs"/>
          <w:sz w:val="28"/>
          <w:szCs w:val="28"/>
          <w:cs/>
          <w:lang w:val="en-US" w:bidi="th-TH"/>
        </w:rPr>
        <w:t>มิถุนายน</w:t>
      </w:r>
      <w:r w:rsidR="007B7E4D" w:rsidRPr="00C04117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lang w:bidi="th-TH"/>
        </w:rPr>
        <w:t>256</w:t>
      </w:r>
      <w:r w:rsidR="00E864C2">
        <w:rPr>
          <w:rFonts w:ascii="Angsana New" w:hAnsi="Angsana New" w:cs="Angsana New"/>
          <w:sz w:val="28"/>
          <w:szCs w:val="28"/>
          <w:lang w:val="en-US" w:bidi="th-TH"/>
        </w:rPr>
        <w:t>9</w:t>
      </w:r>
      <w:r w:rsidR="00CD0463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งบกำไรขาดทุนเบ็ดเสร็จรวมและเฉพาะกิจการ</w:t>
      </w:r>
      <w:r w:rsidR="00865FF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สำหรับงวดสามเดือนและหกเดือนสิ้นสุดวันเดียวกัน</w:t>
      </w:r>
      <w:r w:rsidR="000F0062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งบการเปลี่ยนแปลงส่วนของผู้ถือหุ้นรวมและเฉพาะกิจการ งบกระแสเงินสดรวมและเฉพาะกิจการสำหรับงว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ด</w:t>
      </w:r>
      <w:r w:rsidR="00865FFE">
        <w:rPr>
          <w:rFonts w:ascii="Angsana New" w:hAnsi="Angsana New" w:cs="Angsana New" w:hint="cs"/>
          <w:sz w:val="28"/>
          <w:szCs w:val="28"/>
          <w:cs/>
          <w:lang w:bidi="th-TH"/>
        </w:rPr>
        <w:t>หก</w:t>
      </w:r>
      <w:r w:rsidR="007B7E4D" w:rsidRPr="00C04117">
        <w:rPr>
          <w:rFonts w:ascii="Angsana New" w:hAnsi="Angsana New" w:cs="Angsana New"/>
          <w:sz w:val="28"/>
          <w:szCs w:val="28"/>
          <w:cs/>
          <w:lang w:bidi="th-TH"/>
        </w:rPr>
        <w:t>เดือนสิ้นสุดวันเดียวกัน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และหมายเหตุประกอบ</w:t>
      </w:r>
      <w:r w:rsidR="003B00E9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  <w:r w:rsidR="00BF549A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521CA" w:rsidRPr="00C04117">
        <w:rPr>
          <w:rFonts w:ascii="Angsana New" w:hAnsi="Angsana New" w:cs="Angsana New"/>
          <w:sz w:val="28"/>
          <w:szCs w:val="28"/>
          <w:cs/>
          <w:lang w:bidi="th-TH"/>
        </w:rPr>
        <w:t>แบบย่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อ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ซึ่งผู้บริหารของ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 w:rsidRPr="00C04117">
        <w:rPr>
          <w:rFonts w:ascii="Angsana New" w:hAnsi="Angsana New" w:cs="Angsana New"/>
          <w:sz w:val="28"/>
          <w:szCs w:val="28"/>
          <w:cs/>
          <w:lang w:bidi="th-TH"/>
        </w:rPr>
        <w:t>รวม</w:t>
      </w:r>
      <w:r w:rsidR="00501FCA">
        <w:rPr>
          <w:rFonts w:ascii="Angsana New" w:hAnsi="Angsana New" w:cs="Angsana New" w:hint="cs"/>
          <w:sz w:val="28"/>
          <w:szCs w:val="28"/>
          <w:cs/>
          <w:lang w:bidi="th-TH"/>
        </w:rPr>
        <w:t>แ</w:t>
      </w:r>
      <w:r w:rsidR="00D03A19" w:rsidRPr="00C04117">
        <w:rPr>
          <w:rFonts w:ascii="Angsana New" w:hAnsi="Angsana New" w:cs="Angsana New"/>
          <w:sz w:val="28"/>
          <w:szCs w:val="28"/>
          <w:cs/>
          <w:lang w:bidi="th-TH"/>
        </w:rPr>
        <w:t>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C04117">
        <w:rPr>
          <w:rFonts w:ascii="Angsana New" w:hAnsi="Angsana New" w:cs="Angsana New"/>
          <w:sz w:val="28"/>
          <w:szCs w:val="28"/>
          <w:lang w:val="en-US" w:bidi="th-TH"/>
        </w:rPr>
        <w:t>34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</w:t>
      </w:r>
      <w:r w:rsidR="00865FF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</w:t>
      </w:r>
      <w:r w:rsidR="00865FFE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ในการให้ข้อสรุปเกี่ยวกับข้อมูลทางการเงินระหว่างกาล</w:t>
      </w:r>
      <w:r w:rsidR="00D8094E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="001C5248"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3F7A893" w14:textId="77777777" w:rsidR="00CD4D4E" w:rsidRPr="00C04117" w:rsidRDefault="00CD4D4E" w:rsidP="00BD542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68831E9" w14:textId="6F9C9E7B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2410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 w:rsidRPr="00C04117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ประกอบด้วย การใช้วิธีการสอบถาม</w:t>
      </w:r>
      <w:r w:rsidR="002C20EE">
        <w:rPr>
          <w:rFonts w:ascii="Angsana New" w:hAnsi="Angsana New" w:cs="Angsana New" w:hint="cs"/>
          <w:sz w:val="28"/>
          <w:szCs w:val="28"/>
          <w:cs/>
          <w:lang w:bidi="th-TH"/>
        </w:rPr>
        <w:t>บุค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2C20E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C20EE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707D08" w:rsidRPr="00C04117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ท</w:t>
      </w:r>
      <w:r w:rsidR="004D7918">
        <w:rPr>
          <w:rFonts w:ascii="Angsana New" w:hAnsi="Angsana New" w:cs="Angsana New" w:hint="cs"/>
          <w:sz w:val="28"/>
          <w:szCs w:val="28"/>
          <w:cs/>
          <w:lang w:bidi="th-TH"/>
        </w:rPr>
        <w:t>ำ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ให้ข้าพเจ้าไม่สามารถได้ความเชื่อมั่น</w:t>
      </w:r>
      <w:r w:rsidR="002C20EE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ว่าจะพบเรื่องที่มีนัยสําคัญทั้งหมดซึ่งอาจจะพบได้จากการ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 w:rsidRPr="00C04117">
        <w:rPr>
          <w:rFonts w:ascii="Angsana New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อาจ</w:t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แสดงความเห็นต่อข้อมูล</w:t>
      </w:r>
      <w:r w:rsidR="002C20EE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br/>
      </w:r>
      <w:r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ทางการเงินระหว่างกาล</w:t>
      </w:r>
      <w:r w:rsidR="003C0ADC" w:rsidRPr="00C04117">
        <w:rPr>
          <w:rFonts w:ascii="Angsana New" w:hAnsi="Angsana New" w:cs="Angsana New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Default="00FC672F" w:rsidP="00BD542D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28"/>
          <w:szCs w:val="28"/>
          <w:lang w:val="en-US"/>
        </w:rPr>
      </w:pPr>
    </w:p>
    <w:p w14:paraId="636489FB" w14:textId="590C1952" w:rsidR="00CD4D4E" w:rsidRPr="00C04117" w:rsidRDefault="00CD4D4E" w:rsidP="00FC672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04117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ข้อสรุป</w:t>
      </w:r>
    </w:p>
    <w:p w14:paraId="4DC7B71D" w14:textId="3F88A9E1" w:rsidR="005A47A9" w:rsidRDefault="005A47A9" w:rsidP="008B400B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C04117">
        <w:rPr>
          <w:rFonts w:ascii="Angsana New" w:hAnsi="Angsana New" w:cs="Angsana New"/>
          <w:sz w:val="28"/>
          <w:szCs w:val="28"/>
          <w:cs/>
          <w:lang w:bidi="th-TH"/>
        </w:rPr>
        <w:t>ระหว่างกาล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รวมและเฉพาะกิจการ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ดังกล่าวไม่ได้จัด</w:t>
      </w:r>
      <w:r w:rsidR="00865FFE">
        <w:rPr>
          <w:rFonts w:ascii="Angsana New" w:hAnsi="Angsana New" w:cs="Angsana New" w:hint="cs"/>
          <w:sz w:val="28"/>
          <w:szCs w:val="28"/>
          <w:cs/>
          <w:lang w:bidi="th-TH"/>
        </w:rPr>
        <w:t>ทำ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>ขึ้นตามมาตรฐานการบัญชี</w:t>
      </w:r>
      <w:r w:rsidR="00EA1B10"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ฉบับที่ </w:t>
      </w:r>
      <w:r w:rsidRPr="00C04117">
        <w:rPr>
          <w:rFonts w:ascii="Angsana New" w:hAnsi="Angsana New" w:cs="Angsana New"/>
          <w:sz w:val="28"/>
          <w:szCs w:val="28"/>
          <w:lang w:bidi="th-TH"/>
        </w:rPr>
        <w:t>34</w:t>
      </w:r>
      <w:r w:rsidRPr="00C0411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C04117">
        <w:rPr>
          <w:rFonts w:ascii="Angsana New" w:hAnsi="Angsana New" w:cs="Angsana New"/>
          <w:sz w:val="28"/>
          <w:szCs w:val="28"/>
          <w:cs/>
          <w:lang w:bidi="th-TH"/>
        </w:rPr>
        <w:t>จากการสอบทานของข้าพเจ้า</w:t>
      </w:r>
    </w:p>
    <w:p w14:paraId="2C111BC3" w14:textId="77777777" w:rsidR="002C20EE" w:rsidRPr="006F1E46" w:rsidRDefault="002C20EE" w:rsidP="0000651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7891A583" w14:textId="30B13BB4" w:rsidR="006F1E46" w:rsidRPr="006F1E46" w:rsidRDefault="006F1E46" w:rsidP="00873FBF">
      <w:pPr>
        <w:spacing w:after="0" w:line="240" w:lineRule="auto"/>
        <w:ind w:left="4320" w:firstLine="720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07DAA36" wp14:editId="1A4C32DF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97947627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1CD80E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3D7FAD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7FBF9FF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7567A81B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24A8FFA2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7DAA3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1pt;margin-top:714pt;width:219pt;height:8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BlJAIAACs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" filled="f" strokecolor="blue">
                <v:textbox>
                  <w:txbxContent>
                    <w:p w14:paraId="31CD80EE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14:paraId="33D7FADC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14:paraId="7FBF9FF0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14:paraId="7567A81B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14:paraId="24A8FFA2" w14:textId="77777777" w:rsidR="006F1E46" w:rsidRDefault="006F1E46" w:rsidP="006F1E46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ascii="Browallia New" w:hAnsi="Browallia New" w:cs="Browallia New" w:hint="cs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บริษัท สำนักงานสอบบัญชี ซี แอนด์ เอ จำกัด</w:t>
      </w:r>
    </w:p>
    <w:p w14:paraId="068793FF" w14:textId="108F8AE8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5DE1EB4" w14:textId="77777777" w:rsid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89C7A3E" w14:textId="105E2505" w:rsidR="0006372D" w:rsidRDefault="006F1E46" w:rsidP="00556A18">
      <w:pPr>
        <w:tabs>
          <w:tab w:val="left" w:pos="5103"/>
          <w:tab w:val="left" w:pos="5245"/>
          <w:tab w:val="left" w:pos="5387"/>
          <w:tab w:val="left" w:pos="5670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556A18">
        <w:rPr>
          <w:rFonts w:ascii="Angsana New" w:hAnsi="Angsana New" w:cs="Angsana New"/>
          <w:sz w:val="28"/>
          <w:szCs w:val="28"/>
          <w:lang w:val="en-US" w:bidi="th-TH"/>
        </w:rPr>
        <w:t xml:space="preserve">  </w:t>
      </w:r>
      <w:r w:rsidR="0006372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      </w:t>
      </w:r>
      <w:r w:rsidR="00556A18">
        <w:rPr>
          <w:rFonts w:ascii="Angsana New" w:hAnsi="Angsana New" w:cs="Angsana New"/>
          <w:sz w:val="28"/>
          <w:szCs w:val="28"/>
          <w:lang w:val="en-US" w:bidi="th-TH"/>
        </w:rPr>
        <w:t xml:space="preserve">  </w:t>
      </w:r>
      <w:r w:rsidR="00BD11D9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>(นายธเรศ สันตติวงศ์ไชย)</w:t>
      </w:r>
    </w:p>
    <w:p w14:paraId="354C999C" w14:textId="250C46A7" w:rsidR="006F1E46" w:rsidRPr="006F1E46" w:rsidRDefault="006F1E46" w:rsidP="00556A18">
      <w:pPr>
        <w:tabs>
          <w:tab w:val="left" w:pos="5103"/>
          <w:tab w:val="left" w:pos="5245"/>
          <w:tab w:val="left" w:pos="5387"/>
          <w:tab w:val="left" w:pos="5670"/>
        </w:tabs>
        <w:spacing w:after="0" w:line="240" w:lineRule="auto"/>
        <w:ind w:left="1440"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 </w:t>
      </w:r>
      <w:r w:rsidR="0006372D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   </w:t>
      </w:r>
      <w:r w:rsidR="00FF3FDC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="00873FBF">
        <w:rPr>
          <w:rFonts w:ascii="Angsana New" w:hAnsi="Angsana New" w:cs="Angsana New"/>
          <w:sz w:val="28"/>
          <w:szCs w:val="28"/>
          <w:lang w:val="en-US" w:bidi="th-TH"/>
        </w:rPr>
        <w:t xml:space="preserve">   </w:t>
      </w: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ผู้สอบบัญชีรับอนุญาต เลขที่ </w:t>
      </w:r>
      <w:r w:rsidRPr="006F1E46">
        <w:rPr>
          <w:rFonts w:ascii="Angsana New" w:hAnsi="Angsana New" w:cs="Angsana New"/>
          <w:sz w:val="28"/>
          <w:szCs w:val="28"/>
          <w:lang w:val="en-US"/>
        </w:rPr>
        <w:t>10511</w:t>
      </w:r>
    </w:p>
    <w:p w14:paraId="56ADD4AE" w14:textId="77777777" w:rsidR="006F1E46" w:rsidRPr="006F1E46" w:rsidRDefault="006F1E46" w:rsidP="006F1E46">
      <w:pPr>
        <w:spacing w:after="0" w:line="240" w:lineRule="auto"/>
        <w:ind w:firstLine="567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8383DCB" w14:textId="31122E72" w:rsidR="00D15EA5" w:rsidRPr="00C04117" w:rsidRDefault="006F1E46" w:rsidP="0006372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  <w:r w:rsidRPr="006F1E4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กรุงเทพมหานคร </w:t>
      </w:r>
      <w:r w:rsidRPr="006F1E46">
        <w:rPr>
          <w:rFonts w:ascii="Angsana New" w:hAnsi="Angsana New" w:cs="Angsana New"/>
          <w:sz w:val="28"/>
          <w:szCs w:val="28"/>
          <w:lang w:val="en-US"/>
        </w:rPr>
        <w:t>:</w:t>
      </w:r>
      <w:r w:rsidRPr="006F1E46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วันที่ </w:t>
      </w:r>
      <w:r w:rsidR="00D450B7">
        <w:rPr>
          <w:rFonts w:ascii="Angsana New" w:hAnsi="Angsana New" w:cs="Angsana New"/>
          <w:sz w:val="28"/>
          <w:szCs w:val="28"/>
          <w:lang w:val="en-US" w:bidi="th-TH"/>
        </w:rPr>
        <w:t>1</w:t>
      </w:r>
      <w:r w:rsidR="002C20EE">
        <w:rPr>
          <w:rFonts w:ascii="Angsana New" w:hAnsi="Angsana New" w:cs="Angsana New"/>
          <w:sz w:val="28"/>
          <w:szCs w:val="28"/>
          <w:lang w:val="en-US" w:bidi="th-TH"/>
        </w:rPr>
        <w:t>3</w:t>
      </w:r>
      <w:r w:rsidR="00D450B7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2C20EE">
        <w:rPr>
          <w:rFonts w:ascii="Angsana New" w:hAnsi="Angsana New" w:cs="Angsana New" w:hint="cs"/>
          <w:sz w:val="28"/>
          <w:szCs w:val="28"/>
          <w:cs/>
          <w:lang w:val="en-US" w:bidi="th-TH"/>
        </w:rPr>
        <w:t>สิงหาคม</w:t>
      </w:r>
      <w:r w:rsidR="00D450B7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 </w:t>
      </w:r>
      <w:r w:rsidRPr="006F1E46">
        <w:rPr>
          <w:rFonts w:ascii="Angsana New" w:hAnsi="Angsana New" w:cs="Angsana New"/>
          <w:sz w:val="28"/>
          <w:szCs w:val="28"/>
          <w:lang w:val="en-US"/>
        </w:rPr>
        <w:t>256</w: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FF7BB8C" wp14:editId="477AE6A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17587664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63AC04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44CAD7D7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34C72A66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7B26CF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730BE8E5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 id="Text Box 10" style="position:absolute;left:0;text-align:left;margin-left:51pt;margin-top:714pt;width:219pt;height:8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8" filled="f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1ePntygCAAAyBAAADgAAAAAAAAAAAAAAAAAuAgAAZHJzL2Uy&#10;b0RvYy54bWxQSwECLQAUAAYACAAAACEA7NKHQN8AAAANAQAADwAAAAAAAAAAAAAAAACCBAAAZHJz&#10;L2Rvd25yZXYueG1sUEsFBgAAAAAEAAQA8wAAAI4FAAAAAA==&#10;" w14:anchorId="4FF7BB8C">
                <v:textbox>
                  <w:txbxContent>
                    <w:p w:rsidR="006F1E46" w:rsidP="006F1E46" w:rsidRDefault="006F1E46" w14:paraId="0263AC04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:rsidR="006F1E46" w:rsidP="006F1E46" w:rsidRDefault="006F1E46" w14:paraId="44CAD7D7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:rsidR="006F1E46" w:rsidP="006F1E46" w:rsidRDefault="006F1E46" w14:paraId="34C72A66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:rsidR="006F1E46" w:rsidP="006F1E46" w:rsidRDefault="006F1E46" w14:paraId="57B26CFC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:rsidR="006F1E46" w:rsidP="006F1E46" w:rsidRDefault="006F1E46" w14:paraId="730BE8E5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Pr="006F1E46">
        <w:rPr>
          <w:rFonts w:ascii="Angsana New" w:hAnsi="Angsana New" w:cs="Angsana New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DE2D335" wp14:editId="473B9C83">
                <wp:simplePos x="0" y="0"/>
                <wp:positionH relativeFrom="column">
                  <wp:posOffset>647700</wp:posOffset>
                </wp:positionH>
                <wp:positionV relativeFrom="paragraph">
                  <wp:posOffset>9067800</wp:posOffset>
                </wp:positionV>
                <wp:extent cx="2781300" cy="1104900"/>
                <wp:effectExtent l="0" t="0" r="19050" b="19050"/>
                <wp:wrapNone/>
                <wp:docPr id="70364312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F281DE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กรรมการของบริษัทได้พิจารณาเห็นชอบแล้วตั้งแต่หน้าที่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1-39</w:t>
                            </w:r>
                          </w:p>
                          <w:p w14:paraId="346CF20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</w:p>
                          <w:p w14:paraId="528E8C60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41AC2CCC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กรรมการผู้มีอำนา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จ</w:t>
                            </w:r>
                          </w:p>
                          <w:p w14:paraId="053F537F" w14:textId="77777777" w:rsidR="006F1E46" w:rsidRDefault="006F1E46" w:rsidP="006F1E46">
                            <w:pPr>
                              <w:jc w:val="center"/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วันที่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29 </w:t>
                            </w:r>
                            <w:r>
                              <w:rPr>
                                <w:rFonts w:ascii="Browallia New" w:hAnsi="Browallia New" w:cs="Browallia New" w:hint="cs"/>
                                <w:color w:val="0000FF"/>
                                <w:sz w:val="24"/>
                                <w:szCs w:val="24"/>
                                <w:cs/>
                              </w:rPr>
                              <w:t>สิงหาคม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Ansi="Angsana New"/>
                                <w:color w:val="0000FF"/>
                                <w:sz w:val="24"/>
                                <w:szCs w:val="24"/>
                              </w:rPr>
                              <w:t>2559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 id="Text Box 9" style="position:absolute;left:0;text-align:left;margin-left:51pt;margin-top:714pt;width:219pt;height:8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filled="f" strokecolor="blue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" w14:anchorId="6DE2D335">
                <v:textbox>
                  <w:txbxContent>
                    <w:p w:rsidR="006F1E46" w:rsidP="006F1E46" w:rsidRDefault="006F1E46" w14:paraId="2AF281DE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กรรมการของบริษัทได้พิจารณาเห็นชอบแล้วตั้งแต่หน้าที่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1-39</w:t>
                      </w:r>
                    </w:p>
                    <w:p w:rsidR="006F1E46" w:rsidP="006F1E46" w:rsidRDefault="006F1E46" w14:paraId="346CF20C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</w:p>
                    <w:p w:rsidR="006F1E46" w:rsidP="006F1E46" w:rsidRDefault="006F1E46" w14:paraId="528E8C60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(..............................................................)</w:t>
                      </w:r>
                    </w:p>
                    <w:p w:rsidR="006F1E46" w:rsidP="006F1E46" w:rsidRDefault="006F1E46" w14:paraId="41AC2CCC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กรรมการผู้มีอำนา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>จ</w:t>
                      </w:r>
                    </w:p>
                    <w:p w:rsidR="006F1E46" w:rsidP="006F1E46" w:rsidRDefault="006F1E46" w14:paraId="053F537F" w14:textId="77777777">
                      <w:pPr>
                        <w:jc w:val="center"/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</w:pP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วันที่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29 </w:t>
                      </w:r>
                      <w:r>
                        <w:rPr>
                          <w:rFonts w:hint="cs" w:ascii="Browallia New" w:hAnsi="Browallia New" w:cs="Browallia New"/>
                          <w:color w:val="0000FF"/>
                          <w:sz w:val="24"/>
                          <w:szCs w:val="24"/>
                          <w:cs/>
                        </w:rPr>
                        <w:t>สิงหาคม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hAnsi="Angsana New"/>
                          <w:color w:val="0000FF"/>
                          <w:sz w:val="24"/>
                          <w:szCs w:val="24"/>
                        </w:rPr>
                        <w:t>2559</w:t>
                      </w:r>
                    </w:p>
                  </w:txbxContent>
                </v:textbox>
              </v:shape>
            </w:pict>
          </mc:Fallback>
        </mc:AlternateContent>
      </w:r>
      <w:r w:rsidR="00A21031">
        <w:rPr>
          <w:rFonts w:ascii="Angsana New" w:hAnsi="Angsana New" w:cs="Angsana New" w:hint="cs"/>
          <w:sz w:val="28"/>
          <w:szCs w:val="28"/>
          <w:cs/>
          <w:lang w:val="en-US" w:bidi="th-TH"/>
        </w:rPr>
        <w:t>9</w:t>
      </w:r>
    </w:p>
    <w:sectPr w:rsidR="00D15EA5" w:rsidRPr="00C04117" w:rsidSect="003939C4">
      <w:headerReference w:type="default" r:id="rId11"/>
      <w:headerReference w:type="first" r:id="rId12"/>
      <w:pgSz w:w="11907" w:h="16840" w:code="9"/>
      <w:pgMar w:top="1418" w:right="1134" w:bottom="567" w:left="1701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80A0E" w14:textId="77777777" w:rsidR="00E35846" w:rsidRDefault="00E35846">
      <w:r>
        <w:separator/>
      </w:r>
    </w:p>
  </w:endnote>
  <w:endnote w:type="continuationSeparator" w:id="0">
    <w:p w14:paraId="3200D033" w14:textId="77777777" w:rsidR="00E35846" w:rsidRDefault="00E35846">
      <w:r>
        <w:continuationSeparator/>
      </w:r>
    </w:p>
  </w:endnote>
  <w:endnote w:type="continuationNotice" w:id="1">
    <w:p w14:paraId="08AD7B3D" w14:textId="77777777" w:rsidR="00E35846" w:rsidRDefault="00E358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77D8" w14:textId="77777777" w:rsidR="00E35846" w:rsidRDefault="00E35846">
      <w:bookmarkStart w:id="0" w:name="_Hlk482348182"/>
      <w:bookmarkEnd w:id="0"/>
      <w:r>
        <w:separator/>
      </w:r>
    </w:p>
  </w:footnote>
  <w:footnote w:type="continuationSeparator" w:id="0">
    <w:p w14:paraId="0E32D4FE" w14:textId="77777777" w:rsidR="00E35846" w:rsidRDefault="00E35846">
      <w:r>
        <w:continuationSeparator/>
      </w:r>
    </w:p>
  </w:footnote>
  <w:footnote w:type="continuationNotice" w:id="1">
    <w:p w14:paraId="5E661D82" w14:textId="77777777" w:rsidR="00E35846" w:rsidRDefault="00E358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FEC6" w14:textId="1ED6F783" w:rsidR="006F1E46" w:rsidRPr="005C7BC2" w:rsidRDefault="0025187F" w:rsidP="006F1E46">
    <w:pPr>
      <w:pStyle w:val="Header"/>
      <w:jc w:val="right"/>
      <w:rPr>
        <w:color w:val="auto"/>
        <w:sz w:val="28"/>
        <w:szCs w:val="28"/>
        <w:lang w:val="en-US"/>
      </w:rPr>
    </w:pPr>
    <w:r>
      <w:rPr>
        <w:color w:val="auto"/>
        <w:sz w:val="28"/>
        <w:szCs w:val="28"/>
        <w:lang w:val="en-US"/>
      </w:rPr>
      <w:t>DRAFT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D5649" w14:textId="39FC0B01" w:rsidR="00FC672F" w:rsidRPr="005C7BC2" w:rsidRDefault="00FC672F" w:rsidP="00C04117">
    <w:pPr>
      <w:pStyle w:val="Header"/>
      <w:jc w:val="right"/>
      <w:rPr>
        <w:color w:val="auto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57CB"/>
    <w:rsid w:val="00006514"/>
    <w:rsid w:val="000069F2"/>
    <w:rsid w:val="00010C20"/>
    <w:rsid w:val="000122FE"/>
    <w:rsid w:val="000149F1"/>
    <w:rsid w:val="000152E5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54000"/>
    <w:rsid w:val="000542D7"/>
    <w:rsid w:val="00057F82"/>
    <w:rsid w:val="0006372D"/>
    <w:rsid w:val="000723F7"/>
    <w:rsid w:val="00074485"/>
    <w:rsid w:val="000762C0"/>
    <w:rsid w:val="00076544"/>
    <w:rsid w:val="00080866"/>
    <w:rsid w:val="000828F1"/>
    <w:rsid w:val="00082F59"/>
    <w:rsid w:val="00083F84"/>
    <w:rsid w:val="0008634E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E52CE"/>
    <w:rsid w:val="000F0062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24C24"/>
    <w:rsid w:val="001316D3"/>
    <w:rsid w:val="00133168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5110"/>
    <w:rsid w:val="00183CAA"/>
    <w:rsid w:val="001904EC"/>
    <w:rsid w:val="0019210D"/>
    <w:rsid w:val="00192BF1"/>
    <w:rsid w:val="0019435E"/>
    <w:rsid w:val="00197383"/>
    <w:rsid w:val="00197671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1306"/>
    <w:rsid w:val="001C5248"/>
    <w:rsid w:val="001D202B"/>
    <w:rsid w:val="001D2302"/>
    <w:rsid w:val="001D65C0"/>
    <w:rsid w:val="001D7BB3"/>
    <w:rsid w:val="001E12A6"/>
    <w:rsid w:val="001E498F"/>
    <w:rsid w:val="001E77DB"/>
    <w:rsid w:val="0020253C"/>
    <w:rsid w:val="0021104C"/>
    <w:rsid w:val="0021140A"/>
    <w:rsid w:val="00214C9B"/>
    <w:rsid w:val="00215B3B"/>
    <w:rsid w:val="002200B8"/>
    <w:rsid w:val="002219FD"/>
    <w:rsid w:val="00221F01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187F"/>
    <w:rsid w:val="00254ACD"/>
    <w:rsid w:val="002601E8"/>
    <w:rsid w:val="0026182A"/>
    <w:rsid w:val="00263C03"/>
    <w:rsid w:val="00276C4C"/>
    <w:rsid w:val="00277EBE"/>
    <w:rsid w:val="002838FB"/>
    <w:rsid w:val="00285249"/>
    <w:rsid w:val="00285E05"/>
    <w:rsid w:val="00292AA2"/>
    <w:rsid w:val="002A0FB3"/>
    <w:rsid w:val="002A252E"/>
    <w:rsid w:val="002B0883"/>
    <w:rsid w:val="002B5A4A"/>
    <w:rsid w:val="002C20EE"/>
    <w:rsid w:val="002C4310"/>
    <w:rsid w:val="002C5D2E"/>
    <w:rsid w:val="002C623D"/>
    <w:rsid w:val="002C7655"/>
    <w:rsid w:val="002D1445"/>
    <w:rsid w:val="002D5A0F"/>
    <w:rsid w:val="002D6E25"/>
    <w:rsid w:val="002E02F4"/>
    <w:rsid w:val="002E7F1E"/>
    <w:rsid w:val="002F0B69"/>
    <w:rsid w:val="002F2DEB"/>
    <w:rsid w:val="002F3903"/>
    <w:rsid w:val="002F4A52"/>
    <w:rsid w:val="002F7D90"/>
    <w:rsid w:val="0030026A"/>
    <w:rsid w:val="003014E0"/>
    <w:rsid w:val="00304ADA"/>
    <w:rsid w:val="00305173"/>
    <w:rsid w:val="00315D2D"/>
    <w:rsid w:val="00321A76"/>
    <w:rsid w:val="00330AA1"/>
    <w:rsid w:val="003350AF"/>
    <w:rsid w:val="00335E5B"/>
    <w:rsid w:val="003410B2"/>
    <w:rsid w:val="003426B9"/>
    <w:rsid w:val="003440BD"/>
    <w:rsid w:val="00345AC0"/>
    <w:rsid w:val="00352FF0"/>
    <w:rsid w:val="00354F5D"/>
    <w:rsid w:val="00356791"/>
    <w:rsid w:val="00360094"/>
    <w:rsid w:val="00365ECE"/>
    <w:rsid w:val="003744DA"/>
    <w:rsid w:val="00375682"/>
    <w:rsid w:val="0037689D"/>
    <w:rsid w:val="00377773"/>
    <w:rsid w:val="00384904"/>
    <w:rsid w:val="0038518D"/>
    <w:rsid w:val="003879F9"/>
    <w:rsid w:val="00387A6A"/>
    <w:rsid w:val="00391326"/>
    <w:rsid w:val="003939C4"/>
    <w:rsid w:val="00393CAB"/>
    <w:rsid w:val="003A2292"/>
    <w:rsid w:val="003B00E9"/>
    <w:rsid w:val="003B0537"/>
    <w:rsid w:val="003B2D27"/>
    <w:rsid w:val="003B2F14"/>
    <w:rsid w:val="003B4CCD"/>
    <w:rsid w:val="003B4DED"/>
    <w:rsid w:val="003C0ADC"/>
    <w:rsid w:val="003C12C5"/>
    <w:rsid w:val="003C1EE8"/>
    <w:rsid w:val="003C27EF"/>
    <w:rsid w:val="003C32E9"/>
    <w:rsid w:val="003C3898"/>
    <w:rsid w:val="003C64E1"/>
    <w:rsid w:val="003D2605"/>
    <w:rsid w:val="003D64D6"/>
    <w:rsid w:val="003E034A"/>
    <w:rsid w:val="003E1D6A"/>
    <w:rsid w:val="003E3E21"/>
    <w:rsid w:val="003E511E"/>
    <w:rsid w:val="003F12C5"/>
    <w:rsid w:val="003F20FE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57B51"/>
    <w:rsid w:val="004729E8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1053"/>
    <w:rsid w:val="004D20AE"/>
    <w:rsid w:val="004D3578"/>
    <w:rsid w:val="004D7918"/>
    <w:rsid w:val="004E7E22"/>
    <w:rsid w:val="004F1A16"/>
    <w:rsid w:val="004F207F"/>
    <w:rsid w:val="004F5D91"/>
    <w:rsid w:val="004F62BB"/>
    <w:rsid w:val="00501FCA"/>
    <w:rsid w:val="00502A34"/>
    <w:rsid w:val="0050445C"/>
    <w:rsid w:val="00506F7C"/>
    <w:rsid w:val="005070FA"/>
    <w:rsid w:val="00512714"/>
    <w:rsid w:val="00516DE3"/>
    <w:rsid w:val="0052186A"/>
    <w:rsid w:val="0052306A"/>
    <w:rsid w:val="005321DA"/>
    <w:rsid w:val="00536A5F"/>
    <w:rsid w:val="005437DB"/>
    <w:rsid w:val="005456E5"/>
    <w:rsid w:val="00547541"/>
    <w:rsid w:val="00550619"/>
    <w:rsid w:val="00551365"/>
    <w:rsid w:val="00553BBE"/>
    <w:rsid w:val="00555CCD"/>
    <w:rsid w:val="00556A18"/>
    <w:rsid w:val="005627FF"/>
    <w:rsid w:val="005644F6"/>
    <w:rsid w:val="00566B57"/>
    <w:rsid w:val="00577D61"/>
    <w:rsid w:val="005822AC"/>
    <w:rsid w:val="00595561"/>
    <w:rsid w:val="005979AA"/>
    <w:rsid w:val="005A1048"/>
    <w:rsid w:val="005A47A9"/>
    <w:rsid w:val="005B2619"/>
    <w:rsid w:val="005B405A"/>
    <w:rsid w:val="005C25B2"/>
    <w:rsid w:val="005C2CCB"/>
    <w:rsid w:val="005C6479"/>
    <w:rsid w:val="005C69FD"/>
    <w:rsid w:val="005C773B"/>
    <w:rsid w:val="005C7BC2"/>
    <w:rsid w:val="005C7F7C"/>
    <w:rsid w:val="005D0FC1"/>
    <w:rsid w:val="005D1FC5"/>
    <w:rsid w:val="005D7025"/>
    <w:rsid w:val="005E2D67"/>
    <w:rsid w:val="005E2F87"/>
    <w:rsid w:val="005E4F40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36AD4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B4770"/>
    <w:rsid w:val="006C02E7"/>
    <w:rsid w:val="006C3D37"/>
    <w:rsid w:val="006C6376"/>
    <w:rsid w:val="006D2172"/>
    <w:rsid w:val="006D6C35"/>
    <w:rsid w:val="006D6DDD"/>
    <w:rsid w:val="006D6FF5"/>
    <w:rsid w:val="006F1B19"/>
    <w:rsid w:val="006F1E46"/>
    <w:rsid w:val="006F29ED"/>
    <w:rsid w:val="006F4B40"/>
    <w:rsid w:val="006F4B57"/>
    <w:rsid w:val="006F4F77"/>
    <w:rsid w:val="0070147C"/>
    <w:rsid w:val="00704281"/>
    <w:rsid w:val="00707D08"/>
    <w:rsid w:val="007123C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35672"/>
    <w:rsid w:val="00746796"/>
    <w:rsid w:val="00746D91"/>
    <w:rsid w:val="00750805"/>
    <w:rsid w:val="00754EDD"/>
    <w:rsid w:val="0075598A"/>
    <w:rsid w:val="00756BD8"/>
    <w:rsid w:val="00761813"/>
    <w:rsid w:val="00771B85"/>
    <w:rsid w:val="00775DA6"/>
    <w:rsid w:val="00775F9A"/>
    <w:rsid w:val="0078044E"/>
    <w:rsid w:val="00781296"/>
    <w:rsid w:val="0078170A"/>
    <w:rsid w:val="0078588F"/>
    <w:rsid w:val="00786E17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B7E4D"/>
    <w:rsid w:val="007C6EB0"/>
    <w:rsid w:val="007D41A1"/>
    <w:rsid w:val="007D771C"/>
    <w:rsid w:val="007E156E"/>
    <w:rsid w:val="008033D0"/>
    <w:rsid w:val="00803FB6"/>
    <w:rsid w:val="008059EF"/>
    <w:rsid w:val="008119DA"/>
    <w:rsid w:val="00812702"/>
    <w:rsid w:val="008128F7"/>
    <w:rsid w:val="00812938"/>
    <w:rsid w:val="00813ECA"/>
    <w:rsid w:val="00816AA6"/>
    <w:rsid w:val="008273CA"/>
    <w:rsid w:val="00827B71"/>
    <w:rsid w:val="00830DAC"/>
    <w:rsid w:val="0083134C"/>
    <w:rsid w:val="008325F9"/>
    <w:rsid w:val="00832F51"/>
    <w:rsid w:val="008337EB"/>
    <w:rsid w:val="00843100"/>
    <w:rsid w:val="00847054"/>
    <w:rsid w:val="00850F25"/>
    <w:rsid w:val="008534AA"/>
    <w:rsid w:val="0085464A"/>
    <w:rsid w:val="00860B9B"/>
    <w:rsid w:val="00865FFE"/>
    <w:rsid w:val="0087166E"/>
    <w:rsid w:val="008719C2"/>
    <w:rsid w:val="00873FBF"/>
    <w:rsid w:val="008806E8"/>
    <w:rsid w:val="00881FCC"/>
    <w:rsid w:val="00883BD8"/>
    <w:rsid w:val="00884FF7"/>
    <w:rsid w:val="00894ACE"/>
    <w:rsid w:val="00897E5A"/>
    <w:rsid w:val="00897E7C"/>
    <w:rsid w:val="008A2C3B"/>
    <w:rsid w:val="008A6579"/>
    <w:rsid w:val="008B19D9"/>
    <w:rsid w:val="008B1FD3"/>
    <w:rsid w:val="008B204B"/>
    <w:rsid w:val="008B3666"/>
    <w:rsid w:val="008B400B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664B2"/>
    <w:rsid w:val="00970DAB"/>
    <w:rsid w:val="0097321D"/>
    <w:rsid w:val="00984A4C"/>
    <w:rsid w:val="00985BD2"/>
    <w:rsid w:val="00992531"/>
    <w:rsid w:val="00995CD5"/>
    <w:rsid w:val="009A1787"/>
    <w:rsid w:val="009A2BB4"/>
    <w:rsid w:val="009A4F5A"/>
    <w:rsid w:val="009B08C2"/>
    <w:rsid w:val="009B1F44"/>
    <w:rsid w:val="009B4573"/>
    <w:rsid w:val="009C002A"/>
    <w:rsid w:val="009C1DAA"/>
    <w:rsid w:val="009C35E4"/>
    <w:rsid w:val="009C72A1"/>
    <w:rsid w:val="009C7EBB"/>
    <w:rsid w:val="009D08D8"/>
    <w:rsid w:val="009D39FC"/>
    <w:rsid w:val="009D4DAA"/>
    <w:rsid w:val="009E278C"/>
    <w:rsid w:val="009E5125"/>
    <w:rsid w:val="009F582B"/>
    <w:rsid w:val="009F6EDC"/>
    <w:rsid w:val="00A00DA8"/>
    <w:rsid w:val="00A0163D"/>
    <w:rsid w:val="00A0256C"/>
    <w:rsid w:val="00A035CE"/>
    <w:rsid w:val="00A0537F"/>
    <w:rsid w:val="00A05C39"/>
    <w:rsid w:val="00A0602E"/>
    <w:rsid w:val="00A06C1F"/>
    <w:rsid w:val="00A07FFA"/>
    <w:rsid w:val="00A11FB4"/>
    <w:rsid w:val="00A13BA2"/>
    <w:rsid w:val="00A1550B"/>
    <w:rsid w:val="00A21031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3B0B"/>
    <w:rsid w:val="00A74FF4"/>
    <w:rsid w:val="00A8168B"/>
    <w:rsid w:val="00A86026"/>
    <w:rsid w:val="00A918D1"/>
    <w:rsid w:val="00A93A9A"/>
    <w:rsid w:val="00A97597"/>
    <w:rsid w:val="00AA5C16"/>
    <w:rsid w:val="00AB26AA"/>
    <w:rsid w:val="00AB48F3"/>
    <w:rsid w:val="00AB603F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1E0C"/>
    <w:rsid w:val="00B34D51"/>
    <w:rsid w:val="00B36A0E"/>
    <w:rsid w:val="00B36BA1"/>
    <w:rsid w:val="00B40334"/>
    <w:rsid w:val="00B40952"/>
    <w:rsid w:val="00B40D67"/>
    <w:rsid w:val="00B43C45"/>
    <w:rsid w:val="00B44D46"/>
    <w:rsid w:val="00B45A18"/>
    <w:rsid w:val="00B558F0"/>
    <w:rsid w:val="00B55EE8"/>
    <w:rsid w:val="00B56E6C"/>
    <w:rsid w:val="00B60C20"/>
    <w:rsid w:val="00B6213F"/>
    <w:rsid w:val="00B63D0E"/>
    <w:rsid w:val="00B72069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89B"/>
    <w:rsid w:val="00BB6DAD"/>
    <w:rsid w:val="00BB7346"/>
    <w:rsid w:val="00BB7659"/>
    <w:rsid w:val="00BC1555"/>
    <w:rsid w:val="00BC60A9"/>
    <w:rsid w:val="00BC69E0"/>
    <w:rsid w:val="00BC6F86"/>
    <w:rsid w:val="00BD11D9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4117"/>
    <w:rsid w:val="00C06939"/>
    <w:rsid w:val="00C07947"/>
    <w:rsid w:val="00C124F8"/>
    <w:rsid w:val="00C21795"/>
    <w:rsid w:val="00C21E3B"/>
    <w:rsid w:val="00C27CB1"/>
    <w:rsid w:val="00C322FD"/>
    <w:rsid w:val="00C35B1A"/>
    <w:rsid w:val="00C37C7B"/>
    <w:rsid w:val="00C41C7D"/>
    <w:rsid w:val="00C43946"/>
    <w:rsid w:val="00C617C3"/>
    <w:rsid w:val="00C63023"/>
    <w:rsid w:val="00C63743"/>
    <w:rsid w:val="00C7450C"/>
    <w:rsid w:val="00C76C6C"/>
    <w:rsid w:val="00C76E31"/>
    <w:rsid w:val="00C80EC5"/>
    <w:rsid w:val="00C855D9"/>
    <w:rsid w:val="00C85780"/>
    <w:rsid w:val="00C86BB9"/>
    <w:rsid w:val="00C8772C"/>
    <w:rsid w:val="00C87BC5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1EA"/>
    <w:rsid w:val="00CE362B"/>
    <w:rsid w:val="00CE41DB"/>
    <w:rsid w:val="00CE4D96"/>
    <w:rsid w:val="00CF5B35"/>
    <w:rsid w:val="00D01512"/>
    <w:rsid w:val="00D01C16"/>
    <w:rsid w:val="00D03A19"/>
    <w:rsid w:val="00D052D2"/>
    <w:rsid w:val="00D05669"/>
    <w:rsid w:val="00D078C4"/>
    <w:rsid w:val="00D1326E"/>
    <w:rsid w:val="00D15EA5"/>
    <w:rsid w:val="00D20415"/>
    <w:rsid w:val="00D2100B"/>
    <w:rsid w:val="00D24220"/>
    <w:rsid w:val="00D250C8"/>
    <w:rsid w:val="00D3089E"/>
    <w:rsid w:val="00D31D7A"/>
    <w:rsid w:val="00D33E60"/>
    <w:rsid w:val="00D36034"/>
    <w:rsid w:val="00D371E9"/>
    <w:rsid w:val="00D430AD"/>
    <w:rsid w:val="00D450B7"/>
    <w:rsid w:val="00D460E7"/>
    <w:rsid w:val="00D54C93"/>
    <w:rsid w:val="00D63ABC"/>
    <w:rsid w:val="00D64DBE"/>
    <w:rsid w:val="00D675F1"/>
    <w:rsid w:val="00D73B96"/>
    <w:rsid w:val="00D80807"/>
    <w:rsid w:val="00D8094E"/>
    <w:rsid w:val="00D81051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384"/>
    <w:rsid w:val="00E04361"/>
    <w:rsid w:val="00E0491A"/>
    <w:rsid w:val="00E04AF7"/>
    <w:rsid w:val="00E064FD"/>
    <w:rsid w:val="00E1053A"/>
    <w:rsid w:val="00E21C09"/>
    <w:rsid w:val="00E268DB"/>
    <w:rsid w:val="00E26AF3"/>
    <w:rsid w:val="00E276E0"/>
    <w:rsid w:val="00E314EA"/>
    <w:rsid w:val="00E33FDA"/>
    <w:rsid w:val="00E3450C"/>
    <w:rsid w:val="00E35846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67180"/>
    <w:rsid w:val="00E726FD"/>
    <w:rsid w:val="00E74503"/>
    <w:rsid w:val="00E7580C"/>
    <w:rsid w:val="00E864C2"/>
    <w:rsid w:val="00E86B53"/>
    <w:rsid w:val="00E9110B"/>
    <w:rsid w:val="00E95B08"/>
    <w:rsid w:val="00EA1B10"/>
    <w:rsid w:val="00EA2B6F"/>
    <w:rsid w:val="00EA5D23"/>
    <w:rsid w:val="00EB0781"/>
    <w:rsid w:val="00EB3478"/>
    <w:rsid w:val="00EB4B39"/>
    <w:rsid w:val="00EB6FE3"/>
    <w:rsid w:val="00EC44C4"/>
    <w:rsid w:val="00ED6D55"/>
    <w:rsid w:val="00EE0F65"/>
    <w:rsid w:val="00EE6455"/>
    <w:rsid w:val="00EF549D"/>
    <w:rsid w:val="00F06A77"/>
    <w:rsid w:val="00F07049"/>
    <w:rsid w:val="00F205B7"/>
    <w:rsid w:val="00F246A1"/>
    <w:rsid w:val="00F247EA"/>
    <w:rsid w:val="00F3171B"/>
    <w:rsid w:val="00F3252B"/>
    <w:rsid w:val="00F33767"/>
    <w:rsid w:val="00F34DFF"/>
    <w:rsid w:val="00F37917"/>
    <w:rsid w:val="00F52869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C1059"/>
    <w:rsid w:val="00FC332F"/>
    <w:rsid w:val="00FC4397"/>
    <w:rsid w:val="00FC58F6"/>
    <w:rsid w:val="00FC672F"/>
    <w:rsid w:val="00FD05AD"/>
    <w:rsid w:val="00FD0666"/>
    <w:rsid w:val="00FD504A"/>
    <w:rsid w:val="00FD557D"/>
    <w:rsid w:val="00FD7295"/>
    <w:rsid w:val="00FE2187"/>
    <w:rsid w:val="00FE320C"/>
    <w:rsid w:val="00FE6836"/>
    <w:rsid w:val="00FF0D77"/>
    <w:rsid w:val="00FF3FDC"/>
    <w:rsid w:val="1A99671C"/>
    <w:rsid w:val="3018D9D2"/>
    <w:rsid w:val="325F3578"/>
    <w:rsid w:val="3527FC3A"/>
    <w:rsid w:val="374A519E"/>
    <w:rsid w:val="4DE7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39D3E-36B0-4A05-B5BA-440E71B7E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1</Pages>
  <Words>287</Words>
  <Characters>1639</Characters>
  <Application>Microsoft Office Word</Application>
  <DocSecurity>0</DocSecurity>
  <Lines>13</Lines>
  <Paragraphs>3</Paragraphs>
  <ScaleCrop>false</ScaleCrop>
  <Company>Grant Thornton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Orraphan</cp:lastModifiedBy>
  <cp:revision>50</cp:revision>
  <cp:lastPrinted>2026-08-11T03:39:00Z</cp:lastPrinted>
  <dcterms:created xsi:type="dcterms:W3CDTF">2024-11-07T14:33:00Z</dcterms:created>
  <dcterms:modified xsi:type="dcterms:W3CDTF">2026-08-11T03:39:00Z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